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6AF0D8AF"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FE563E">
              <w:t>7</w:t>
            </w:r>
            <w:r w:rsidR="00C41016" w:rsidRPr="0041528A">
              <w:t>.</w:t>
            </w:r>
            <w:r w:rsidR="00BE714D">
              <w:t>5</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7000F0">
              <w:rPr>
                <w:sz w:val="32"/>
              </w:rPr>
              <w:t>4</w:t>
            </w:r>
            <w:r w:rsidRPr="0041528A">
              <w:rPr>
                <w:sz w:val="32"/>
              </w:rPr>
              <w:t>-</w:t>
            </w:r>
            <w:bookmarkEnd w:id="2"/>
            <w:r w:rsidR="00BE714D">
              <w:rPr>
                <w:sz w:val="32"/>
              </w:rPr>
              <w:t>12</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4D7B93C4"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FE563E">
              <w:rPr>
                <w:rStyle w:val="ZGSM"/>
              </w:rPr>
              <w:t>7</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pt" o:ole="">
                  <v:imagedata r:id="rId9" o:title=""/>
                </v:shape>
                <o:OLEObject Type="Embed" ProgID="Word.Picture.8" ShapeID="_x0000_i1025" DrawAspect="Content" ObjectID="_1793189158"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5pt;height:74pt" o:ole="">
                  <v:imagedata r:id="rId11" o:title=""/>
                </v:shape>
                <o:OLEObject Type="Embed" ProgID="Word.Picture.8" ShapeID="_x0000_i1026" DrawAspect="Content" ObjectID="_1793189159"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424F3AE8"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7000F0">
              <w:rPr>
                <w:noProof/>
                <w:sz w:val="18"/>
              </w:rPr>
              <w:t>4</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Default="00080512">
      <w:pPr>
        <w:pStyle w:val="TT"/>
      </w:pPr>
      <w:r w:rsidRPr="0041528A">
        <w:br w:type="page"/>
      </w:r>
      <w:bookmarkStart w:id="11" w:name="tableOfContents"/>
      <w:bookmarkEnd w:id="11"/>
      <w:r w:rsidRPr="0041528A">
        <w:lastRenderedPageBreak/>
        <w:t>Contents</w:t>
      </w:r>
    </w:p>
    <w:p w14:paraId="06FBF9FE" w14:textId="77777777" w:rsidR="00BE714D" w:rsidRDefault="00BE714D" w:rsidP="00BE714D">
      <w:pPr>
        <w:pStyle w:val="TOC1"/>
        <w:rPr>
          <w:rFonts w:asciiTheme="minorHAnsi" w:eastAsiaTheme="minorEastAsia" w:hAnsiTheme="minorHAnsi" w:cstheme="minorBidi"/>
          <w:noProof/>
          <w:kern w:val="2"/>
          <w:sz w:val="24"/>
          <w:szCs w:val="24"/>
          <w:lang w:eastAsia="en-GB"/>
          <w14:ligatures w14:val="standardContextual"/>
        </w:rPr>
      </w:pPr>
      <w:r>
        <w:rPr>
          <w:noProof/>
        </w:rPr>
        <w:t>Foreword</w:t>
      </w:r>
      <w:r>
        <w:rPr>
          <w:noProof/>
        </w:rPr>
        <w:tab/>
        <w:t>4</w:t>
      </w:r>
    </w:p>
    <w:p w14:paraId="0BB23F32" w14:textId="77777777" w:rsidR="00BE714D" w:rsidRDefault="00BE714D" w:rsidP="00BE714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t>5</w:t>
      </w:r>
    </w:p>
    <w:p w14:paraId="502F244D" w14:textId="77777777" w:rsidR="00BE714D" w:rsidRDefault="00BE714D" w:rsidP="00BE714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5</w:t>
      </w:r>
    </w:p>
    <w:p w14:paraId="3B906E39" w14:textId="6021BCD3" w:rsidR="00BE714D" w:rsidRDefault="00BE714D" w:rsidP="00BE714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sidR="00EC3EC5">
        <w:rPr>
          <w:noProof/>
        </w:rPr>
        <w:t>6</w:t>
      </w:r>
    </w:p>
    <w:p w14:paraId="2EE148CA" w14:textId="61E37B4A" w:rsidR="00BE714D" w:rsidRDefault="00BE714D" w:rsidP="00BE714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sidR="00EC3EC5">
        <w:rPr>
          <w:noProof/>
        </w:rPr>
        <w:t>7</w:t>
      </w:r>
    </w:p>
    <w:p w14:paraId="13B23D2F" w14:textId="5E50883F" w:rsidR="00BE714D" w:rsidRDefault="00BE714D" w:rsidP="00BE714D">
      <w:pPr>
        <w:pStyle w:val="TOC1"/>
        <w:rPr>
          <w:noProof/>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requirements and test cases</w:t>
      </w:r>
      <w:r>
        <w:rPr>
          <w:noProof/>
        </w:rPr>
        <w:tab/>
      </w:r>
      <w:r w:rsidR="00EC3EC5">
        <w:rPr>
          <w:noProof/>
        </w:rPr>
        <w:t>7</w:t>
      </w:r>
    </w:p>
    <w:p w14:paraId="37E1F8B6" w14:textId="29AF07D0" w:rsidR="00BE714D" w:rsidRDefault="00BE714D" w:rsidP="00BE714D">
      <w:pPr>
        <w:pStyle w:val="TOC1"/>
        <w:rPr>
          <w:noProof/>
        </w:rPr>
      </w:pPr>
      <w:r w:rsidRPr="001171C0">
        <w:rPr>
          <w:noProof/>
        </w:rPr>
        <w:t xml:space="preserve">Annex C </w:t>
      </w:r>
      <w:r>
        <w:rPr>
          <w:noProof/>
        </w:rPr>
        <w:t>(</w:t>
      </w:r>
      <w:r w:rsidRPr="001171C0">
        <w:rPr>
          <w:noProof/>
        </w:rPr>
        <w:t>informative):</w:t>
      </w:r>
      <w:r>
        <w:rPr>
          <w:noProof/>
        </w:rPr>
        <w:t xml:space="preserve"> </w:t>
      </w:r>
      <w:r w:rsidRPr="001171C0">
        <w:rPr>
          <w:noProof/>
        </w:rPr>
        <w:t>Change history</w:t>
      </w:r>
      <w:r>
        <w:rPr>
          <w:noProof/>
        </w:rPr>
        <w:tab/>
      </w:r>
      <w:r w:rsidR="00EC3EC5">
        <w:rPr>
          <w:noProof/>
        </w:rPr>
        <w:t>8</w:t>
      </w:r>
    </w:p>
    <w:p w14:paraId="34B79D82" w14:textId="77777777" w:rsidR="00BE714D" w:rsidRPr="00BE714D" w:rsidRDefault="00BE714D" w:rsidP="00BE714D"/>
    <w:p w14:paraId="60FFA4CB" w14:textId="77777777" w:rsidR="00BF46E1" w:rsidRPr="0041528A" w:rsidRDefault="00080512" w:rsidP="00BF46E1">
      <w:pPr>
        <w:pStyle w:val="Heading1"/>
      </w:pPr>
      <w:r w:rsidRPr="0041528A">
        <w:br w:type="page"/>
      </w:r>
      <w:bookmarkStart w:id="12" w:name="foreword"/>
      <w:bookmarkStart w:id="13" w:name="_Toc178279874"/>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Version x.y.z</w:t>
      </w:r>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2CBC76EA" w:rsidR="00B535EC" w:rsidRDefault="00B535EC" w:rsidP="00BF46E1"/>
    <w:p w14:paraId="1B8F8E4E" w14:textId="77777777" w:rsidR="00BE714D" w:rsidRPr="0041528A" w:rsidRDefault="00BE714D" w:rsidP="00BE714D">
      <w:pPr>
        <w:pStyle w:val="Heading1"/>
      </w:pPr>
      <w:bookmarkStart w:id="15" w:name="introduction"/>
      <w:bookmarkStart w:id="16" w:name="_Toc146312794"/>
      <w:bookmarkEnd w:id="15"/>
      <w:r w:rsidRPr="0041528A">
        <w:t>1</w:t>
      </w:r>
      <w:r w:rsidRPr="0041528A">
        <w:tab/>
        <w:t>Scope</w:t>
      </w:r>
      <w:bookmarkEnd w:id="16"/>
    </w:p>
    <w:p w14:paraId="6D52F563" w14:textId="77777777" w:rsidR="00BE714D" w:rsidRPr="0041528A" w:rsidRDefault="00BE714D" w:rsidP="00BE714D">
      <w:r w:rsidRPr="0041528A">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229CD9DE" w14:textId="77777777" w:rsidR="00BE714D" w:rsidRPr="0041528A" w:rsidRDefault="00BE714D" w:rsidP="00BE714D">
      <w:r w:rsidRPr="0041528A">
        <w:t>The present document is valid for ME implemented according to 3GPP Release 99, or Release 4, or any later Release.</w:t>
      </w:r>
    </w:p>
    <w:p w14:paraId="765ED9B6" w14:textId="77777777" w:rsidR="00BE714D" w:rsidRPr="0041528A" w:rsidRDefault="00BE714D" w:rsidP="00BE714D">
      <w:r w:rsidRPr="0041528A">
        <w:t>The present document covers the minimum characteristics considered necessary in order to provide sufficient performance for mobile equipment and to prevent interference to other services or to other users, and to the PLMNs.</w:t>
      </w:r>
    </w:p>
    <w:p w14:paraId="2FD30092" w14:textId="77777777" w:rsidR="00BE714D" w:rsidRPr="0041528A" w:rsidRDefault="00BE714D" w:rsidP="00BE714D">
      <w:r w:rsidRPr="0041528A">
        <w:t>It does not necessarily include all the characteristics which may be required by a user or subscriber, nor does it necessarily represent the optimum performance achievable.</w:t>
      </w:r>
    </w:p>
    <w:p w14:paraId="4CC9B8C8" w14:textId="77777777" w:rsidR="00BE714D" w:rsidRPr="0041528A" w:rsidRDefault="00BE714D" w:rsidP="00BE714D">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71C29F07" w14:textId="77777777" w:rsidR="00BE714D" w:rsidRPr="0041528A" w:rsidRDefault="00BE714D" w:rsidP="00BE714D">
      <w:r w:rsidRPr="0041528A">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p>
    <w:p w14:paraId="525BCF98" w14:textId="77777777" w:rsidR="00BE714D" w:rsidRPr="0041528A" w:rsidRDefault="00BE714D" w:rsidP="00BE714D">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2737E465" w14:textId="77777777" w:rsidR="00BE714D" w:rsidRPr="0041528A" w:rsidRDefault="00BE714D" w:rsidP="00BE714D">
      <w:r w:rsidRPr="0041528A">
        <w:t>Within the context of this document, the term "terminal" used in ETSI TS 102 384 [26] refers to the Mobile Equipment (ME).</w:t>
      </w:r>
    </w:p>
    <w:p w14:paraId="2641B8EE" w14:textId="77777777" w:rsidR="00BE714D" w:rsidRPr="0041528A" w:rsidRDefault="00BE714D" w:rsidP="00BE714D">
      <w:r w:rsidRPr="0041528A">
        <w:t>Within the context of this document, the term "UICC" used in ETSI TS 102 384 [26] refers to the USIM card.</w:t>
      </w:r>
    </w:p>
    <w:p w14:paraId="42604BD1" w14:textId="77777777" w:rsidR="00BE714D" w:rsidRPr="0041528A" w:rsidRDefault="00BE714D" w:rsidP="00BE714D">
      <w:r w:rsidRPr="0041528A">
        <w:t>Within the context of this document, the term "NAA" used in ETSI TS 102 384 [26] refers to the USIM application.</w:t>
      </w:r>
    </w:p>
    <w:p w14:paraId="0349641A" w14:textId="77777777" w:rsidR="00BE714D" w:rsidRPr="0041528A" w:rsidRDefault="00BE714D" w:rsidP="00BE714D">
      <w:pPr>
        <w:tabs>
          <w:tab w:val="left" w:pos="0"/>
        </w:tabs>
      </w:pPr>
      <w:r w:rsidRPr="0041528A">
        <w:t>For the avoidance of doubt, references to clauses of ETSI TS 102 384 [26] or ETSI TS 102 221 [13] include all the clauses of that clause, unless specifically mentioned.</w:t>
      </w:r>
    </w:p>
    <w:p w14:paraId="3191DE63" w14:textId="77777777" w:rsidR="00BE714D" w:rsidRPr="0041528A" w:rsidRDefault="00BE714D" w:rsidP="00BE714D">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440D447F" w14:textId="77777777" w:rsidR="00BE714D" w:rsidRPr="0041528A" w:rsidRDefault="00BE714D" w:rsidP="00BE714D">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4C09A662" w14:textId="77777777" w:rsidR="00BE714D" w:rsidRPr="0041528A" w:rsidRDefault="00BE714D" w:rsidP="00BE714D">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2940ED2C" w14:textId="77777777" w:rsidR="00BE714D" w:rsidRPr="0041528A" w:rsidRDefault="00BE714D" w:rsidP="00BE714D">
      <w:pPr>
        <w:pStyle w:val="Heading1"/>
      </w:pPr>
      <w:r w:rsidRPr="0041528A">
        <w:br w:type="page"/>
      </w:r>
      <w:bookmarkStart w:id="17" w:name="_Toc146312795"/>
      <w:r w:rsidRPr="0041528A">
        <w:lastRenderedPageBreak/>
        <w:t>2</w:t>
      </w:r>
      <w:r w:rsidRPr="0041528A">
        <w:tab/>
        <w:t>References</w:t>
      </w:r>
      <w:bookmarkEnd w:id="17"/>
    </w:p>
    <w:p w14:paraId="3AD77638" w14:textId="77777777" w:rsidR="00BE714D" w:rsidRPr="0041528A" w:rsidRDefault="00BE714D" w:rsidP="00BE714D">
      <w:r w:rsidRPr="0041528A">
        <w:t>The following documents contain provisions which, through reference in this text, constitute provisions of the present document.</w:t>
      </w:r>
    </w:p>
    <w:p w14:paraId="76DF15E3" w14:textId="77777777" w:rsidR="00BE714D" w:rsidRPr="0041528A" w:rsidRDefault="00BE714D" w:rsidP="00BE714D">
      <w:pPr>
        <w:pStyle w:val="B1"/>
      </w:pPr>
      <w:r w:rsidRPr="0041528A">
        <w:t>-</w:t>
      </w:r>
      <w:r w:rsidRPr="0041528A">
        <w:tab/>
        <w:t>References are either specific (identified by date of publication, edition number, version number, etc.) or non</w:t>
      </w:r>
      <w:r w:rsidRPr="0041528A">
        <w:noBreakHyphen/>
        <w:t>specific.</w:t>
      </w:r>
    </w:p>
    <w:p w14:paraId="6757939B" w14:textId="77777777" w:rsidR="00BE714D" w:rsidRPr="0041528A" w:rsidRDefault="00BE714D" w:rsidP="00BE714D">
      <w:pPr>
        <w:pStyle w:val="B1"/>
      </w:pPr>
      <w:r w:rsidRPr="0041528A">
        <w:t>-</w:t>
      </w:r>
      <w:r w:rsidRPr="0041528A">
        <w:tab/>
        <w:t>For a specific reference, subsequent revisions do not apply.</w:t>
      </w:r>
    </w:p>
    <w:p w14:paraId="25C6A21D" w14:textId="77777777" w:rsidR="00BE714D" w:rsidRPr="0041528A" w:rsidRDefault="00BE714D" w:rsidP="00BE714D">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5045EF3A" w14:textId="77777777" w:rsidR="00BE714D" w:rsidRPr="0041528A" w:rsidRDefault="00BE714D" w:rsidP="00BE714D">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4818D43E" w14:textId="11772F78" w:rsidR="00BE714D" w:rsidRPr="0041528A" w:rsidRDefault="00BE714D" w:rsidP="00BE714D">
      <w:pPr>
        <w:pStyle w:val="EX"/>
      </w:pPr>
      <w:r w:rsidRPr="0041528A">
        <w:t>[1]</w:t>
      </w:r>
      <w:r>
        <w:t xml:space="preserve"> to [12]</w:t>
      </w:r>
      <w:r w:rsidRPr="0041528A">
        <w:tab/>
      </w:r>
      <w:r>
        <w:t>Void</w:t>
      </w:r>
    </w:p>
    <w:p w14:paraId="7B933506" w14:textId="77777777" w:rsidR="00BE714D" w:rsidRPr="0041528A" w:rsidRDefault="00BE714D" w:rsidP="00BE714D">
      <w:pPr>
        <w:pStyle w:val="EX"/>
      </w:pPr>
      <w:r w:rsidRPr="0041528A">
        <w:t>[13]</w:t>
      </w:r>
      <w:r w:rsidRPr="0041528A">
        <w:tab/>
        <w:t>If the device under test is a</w:t>
      </w:r>
    </w:p>
    <w:p w14:paraId="5966139A" w14:textId="77777777" w:rsidR="00BE714D" w:rsidRPr="0041528A" w:rsidRDefault="00BE714D" w:rsidP="00BE714D">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3C0ACE7E" w14:textId="77777777" w:rsidR="00BE714D" w:rsidRPr="0041528A" w:rsidRDefault="00BE714D" w:rsidP="00BE714D">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05A07F8F" w14:textId="77777777" w:rsidR="00BE714D" w:rsidRPr="0041528A" w:rsidRDefault="00BE714D" w:rsidP="00BE714D">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94A44DF" w14:textId="77777777" w:rsidR="00BE714D" w:rsidRPr="0041528A" w:rsidRDefault="00BE714D" w:rsidP="00BE714D">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31411A7F" w14:textId="77777777" w:rsidR="00BE714D" w:rsidRPr="0041528A" w:rsidRDefault="00BE714D" w:rsidP="00BE714D">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29A23ACD" w14:textId="77777777" w:rsidR="00BE714D" w:rsidRPr="0041528A" w:rsidRDefault="00BE714D" w:rsidP="00BE714D">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FB69AF2" w14:textId="77777777" w:rsidR="00BE714D" w:rsidRPr="0041528A" w:rsidRDefault="00BE714D" w:rsidP="00BE714D">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2B6312E7" w14:textId="77777777" w:rsidR="00BE714D" w:rsidRPr="0041528A" w:rsidRDefault="00BE714D" w:rsidP="00BE714D">
      <w:pPr>
        <w:pStyle w:val="B6"/>
        <w:tabs>
          <w:tab w:val="left" w:pos="1985"/>
        </w:tabs>
        <w:ind w:left="3119" w:hanging="1418"/>
      </w:pPr>
      <w:r w:rsidRPr="0041528A">
        <w:t>-</w:t>
      </w:r>
      <w:r w:rsidRPr="0041528A">
        <w:tab/>
        <w:t>Rel-10 ME:</w:t>
      </w:r>
      <w:r w:rsidRPr="0041528A">
        <w:tab/>
        <w:t>ETSI TS 102 221 v10.0.0: "UICC-Terminal interface; Physical and logical characteristics",</w:t>
      </w:r>
    </w:p>
    <w:p w14:paraId="12D8EB5B" w14:textId="77777777" w:rsidR="00BE714D" w:rsidRPr="0041528A" w:rsidRDefault="00BE714D" w:rsidP="00BE714D">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6C9C7D2" w14:textId="77777777" w:rsidR="00BE714D" w:rsidRPr="0041528A" w:rsidRDefault="00BE714D" w:rsidP="00BE714D">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26037AE3" w14:textId="77777777" w:rsidR="00BE714D" w:rsidRPr="0041528A" w:rsidRDefault="00BE714D" w:rsidP="00BE714D">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6E8E27C2" w14:textId="77777777" w:rsidR="00BE714D" w:rsidRPr="0041528A" w:rsidRDefault="00BE714D" w:rsidP="00BE714D">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E9840C0" w14:textId="77777777" w:rsidR="00BE714D" w:rsidRDefault="00BE714D" w:rsidP="00BE714D">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11F8E895" w14:textId="77777777" w:rsidR="00BE714D" w:rsidRPr="0041528A" w:rsidRDefault="00BE714D" w:rsidP="00BE714D">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14FF6603" w14:textId="77777777" w:rsidR="00BE714D" w:rsidRDefault="00BE714D" w:rsidP="00BE714D">
      <w:pPr>
        <w:pStyle w:val="B6"/>
        <w:tabs>
          <w:tab w:val="left" w:pos="1985"/>
        </w:tabs>
        <w:ind w:left="3119" w:hanging="1418"/>
      </w:pPr>
      <w:r w:rsidRPr="0041528A">
        <w:lastRenderedPageBreak/>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08AF6348" w14:textId="6241A4A7" w:rsidR="00BE714D" w:rsidRPr="0041528A" w:rsidRDefault="00BE714D" w:rsidP="00BE714D">
      <w:pPr>
        <w:pStyle w:val="EX"/>
      </w:pPr>
      <w:r w:rsidRPr="0041528A">
        <w:t>[14]</w:t>
      </w:r>
      <w:r>
        <w:t xml:space="preserve"> to [26]</w:t>
      </w:r>
      <w:r w:rsidRPr="0041528A">
        <w:tab/>
      </w:r>
    </w:p>
    <w:p w14:paraId="4B808351" w14:textId="4697D76C" w:rsidR="00BE714D" w:rsidRPr="0041528A" w:rsidRDefault="00BE714D" w:rsidP="00BE714D">
      <w:pPr>
        <w:pStyle w:val="EX"/>
      </w:pPr>
      <w:r w:rsidRPr="0041528A">
        <w:t>[26]</w:t>
      </w:r>
      <w:r w:rsidRPr="0041528A">
        <w:tab/>
        <w:t>ETSI TS 102 384</w:t>
      </w:r>
      <w:r>
        <w:t xml:space="preserve"> V17.0.0</w:t>
      </w:r>
      <w:r w:rsidRPr="0041528A">
        <w:t>: "Smart cards; UICC-Terminal interface; Card Application Toolkit (CAT) conformance specification".</w:t>
      </w:r>
    </w:p>
    <w:p w14:paraId="4CA6CFC4" w14:textId="549E2F02" w:rsidR="00BE714D" w:rsidRDefault="00BE714D" w:rsidP="00BE714D">
      <w:pPr>
        <w:pStyle w:val="EX"/>
      </w:pPr>
      <w:r w:rsidRPr="0041528A">
        <w:t>[27]</w:t>
      </w:r>
      <w:r>
        <w:t xml:space="preserve"> to [45]</w:t>
      </w:r>
      <w:r w:rsidRPr="0041528A">
        <w:tab/>
      </w:r>
      <w:r>
        <w:t>Void</w:t>
      </w:r>
    </w:p>
    <w:p w14:paraId="2972D68F" w14:textId="3E287D47" w:rsidR="00BE714D" w:rsidRPr="0041528A" w:rsidRDefault="00BE714D" w:rsidP="00BE714D">
      <w:pPr>
        <w:pStyle w:val="EX"/>
      </w:pPr>
      <w:r>
        <w:t>[46]</w:t>
      </w:r>
      <w:r>
        <w:tab/>
        <w:t>3GPP</w:t>
      </w:r>
      <w:r w:rsidRPr="0041528A">
        <w:t> TS </w:t>
      </w:r>
      <w:r>
        <w:t>3</w:t>
      </w:r>
      <w:r w:rsidRPr="0041528A">
        <w:t>1</w:t>
      </w:r>
      <w:r>
        <w:t>.1</w:t>
      </w:r>
      <w:r w:rsidRPr="0041528A">
        <w:t>24</w:t>
      </w:r>
      <w:r>
        <w:t>: "</w:t>
      </w:r>
      <w:r>
        <w:t>Mobile Equipment (ME) conformance test specification;</w:t>
      </w:r>
      <w:r>
        <w:t xml:space="preserve"> </w:t>
      </w:r>
      <w:r>
        <w:t>Universal Subscriber Identity Module Application Toolkit (USAT) conformance test specification</w:t>
      </w:r>
      <w:r>
        <w:t>"</w:t>
      </w:r>
    </w:p>
    <w:p w14:paraId="367D7DBA" w14:textId="7A348774" w:rsidR="00BE714D" w:rsidRDefault="00BE714D" w:rsidP="00BE714D">
      <w:pPr>
        <w:pStyle w:val="Heading1"/>
      </w:pPr>
      <w:bookmarkStart w:id="18" w:name="_Toc146312796"/>
      <w:r w:rsidRPr="0041528A">
        <w:t>3</w:t>
      </w:r>
      <w:r w:rsidRPr="0041528A">
        <w:tab/>
      </w:r>
      <w:bookmarkEnd w:id="18"/>
      <w:r>
        <w:t>Void</w:t>
      </w:r>
    </w:p>
    <w:p w14:paraId="5E82D9B0" w14:textId="77777777" w:rsidR="00BE714D" w:rsidRPr="00BE714D" w:rsidRDefault="00BE714D" w:rsidP="00BE714D"/>
    <w:p w14:paraId="31950AB1" w14:textId="77777777" w:rsidR="00BE714D" w:rsidRPr="00542622" w:rsidRDefault="00BE714D" w:rsidP="00BE714D">
      <w:pPr>
        <w:pStyle w:val="Heading1"/>
      </w:pPr>
      <w:r w:rsidRPr="00542622">
        <w:t>4</w:t>
      </w:r>
      <w:r w:rsidRPr="00542622">
        <w:tab/>
        <w:t>Default values, requirements and test case</w:t>
      </w:r>
    </w:p>
    <w:p w14:paraId="176DE1F9" w14:textId="77777777" w:rsidR="00BE714D" w:rsidRDefault="00BE714D" w:rsidP="00BE714D">
      <w:pPr>
        <w:rPr>
          <w:lang w:val="en-US"/>
        </w:rPr>
        <w:sectPr w:rsidR="00BE714D">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r w:rsidRPr="00542622">
        <w:rPr>
          <w:lang w:val="en-US"/>
        </w:rPr>
        <w:t>The default values, requirements and test cases of the present document are provided in 3GPP TS 31.12</w:t>
      </w:r>
      <w:r>
        <w:rPr>
          <w:lang w:val="en-US"/>
        </w:rPr>
        <w:t>4</w:t>
      </w:r>
      <w:r w:rsidRPr="00542622">
        <w:rPr>
          <w:lang w:val="en-US"/>
        </w:rPr>
        <w:t xml:space="preserve"> [</w:t>
      </w:r>
      <w:r>
        <w:rPr>
          <w:lang w:val="en-US"/>
        </w:rPr>
        <w:t>46</w:t>
      </w:r>
      <w:r w:rsidRPr="00542622">
        <w:rPr>
          <w:lang w:val="en-US"/>
        </w:rPr>
        <w:t>].</w:t>
      </w:r>
    </w:p>
    <w:p w14:paraId="419274EE" w14:textId="77777777" w:rsidR="00BE714D" w:rsidRPr="005307A3" w:rsidRDefault="00BE714D" w:rsidP="00BE714D">
      <w:pPr>
        <w:pStyle w:val="Heading8"/>
      </w:pPr>
      <w:bookmarkStart w:id="19" w:name="_Toc146313262"/>
      <w:r w:rsidRPr="005307A3">
        <w:lastRenderedPageBreak/>
        <w:t>Annex C (informative):</w:t>
      </w:r>
      <w:r w:rsidRPr="005307A3">
        <w:br/>
        <w:t>Change history</w:t>
      </w:r>
      <w:bookmarkEnd w:id="19"/>
    </w:p>
    <w:tbl>
      <w:tblPr>
        <w:tblW w:w="9940" w:type="dxa"/>
        <w:jc w:val="center"/>
        <w:tblLayout w:type="fixed"/>
        <w:tblCellMar>
          <w:left w:w="28" w:type="dxa"/>
          <w:right w:w="40" w:type="dxa"/>
        </w:tblCellMar>
        <w:tblLook w:val="0000" w:firstRow="0" w:lastRow="0" w:firstColumn="0" w:lastColumn="0" w:noHBand="0" w:noVBand="0"/>
      </w:tblPr>
      <w:tblGrid>
        <w:gridCol w:w="727"/>
        <w:gridCol w:w="699"/>
        <w:gridCol w:w="992"/>
        <w:gridCol w:w="567"/>
        <w:gridCol w:w="426"/>
        <w:gridCol w:w="708"/>
        <w:gridCol w:w="5131"/>
        <w:gridCol w:w="690"/>
      </w:tblGrid>
      <w:tr w:rsidR="00BE714D" w:rsidRPr="005307A3" w14:paraId="5511C295" w14:textId="77777777" w:rsidTr="00E97CA6">
        <w:trPr>
          <w:tblHeader/>
          <w:jc w:val="center"/>
        </w:trPr>
        <w:tc>
          <w:tcPr>
            <w:tcW w:w="727" w:type="dxa"/>
            <w:tcBorders>
              <w:top w:val="single" w:sz="6" w:space="0" w:color="000000"/>
              <w:left w:val="single" w:sz="6" w:space="0" w:color="000000"/>
              <w:bottom w:val="single" w:sz="4" w:space="0" w:color="auto"/>
              <w:right w:val="single" w:sz="6" w:space="0" w:color="000000"/>
            </w:tcBorders>
            <w:shd w:val="solid" w:color="C0C0C0" w:fill="auto"/>
          </w:tcPr>
          <w:p w14:paraId="2A9C95DF" w14:textId="77777777" w:rsidR="00BE714D" w:rsidRPr="005307A3" w:rsidRDefault="00BE714D" w:rsidP="00E97CA6">
            <w:pPr>
              <w:pStyle w:val="TAH"/>
              <w:keepNext w:val="0"/>
              <w:rPr>
                <w:sz w:val="16"/>
                <w:szCs w:val="16"/>
              </w:rPr>
            </w:pPr>
            <w:bookmarkStart w:id="20" w:name="historyclause"/>
            <w:bookmarkEnd w:id="20"/>
            <w:r w:rsidRPr="005307A3">
              <w:rPr>
                <w:sz w:val="16"/>
                <w:szCs w:val="16"/>
              </w:rPr>
              <w:t>Meeting</w:t>
            </w:r>
          </w:p>
        </w:tc>
        <w:tc>
          <w:tcPr>
            <w:tcW w:w="699" w:type="dxa"/>
            <w:tcBorders>
              <w:top w:val="single" w:sz="6" w:space="0" w:color="000000"/>
              <w:left w:val="single" w:sz="6" w:space="0" w:color="000000"/>
              <w:bottom w:val="single" w:sz="4" w:space="0" w:color="auto"/>
              <w:right w:val="single" w:sz="6" w:space="0" w:color="000000"/>
            </w:tcBorders>
            <w:shd w:val="solid" w:color="C0C0C0" w:fill="auto"/>
          </w:tcPr>
          <w:p w14:paraId="542E4375" w14:textId="77777777" w:rsidR="00BE714D" w:rsidRPr="005307A3" w:rsidRDefault="00BE714D" w:rsidP="00E97CA6">
            <w:pPr>
              <w:pStyle w:val="TAH"/>
              <w:keepNext w:val="0"/>
              <w:rPr>
                <w:sz w:val="16"/>
                <w:szCs w:val="16"/>
              </w:rPr>
            </w:pPr>
            <w:r w:rsidRPr="005307A3">
              <w:rPr>
                <w:sz w:val="16"/>
                <w:szCs w:val="16"/>
              </w:rPr>
              <w:t>Meeting</w:t>
            </w:r>
          </w:p>
        </w:tc>
        <w:tc>
          <w:tcPr>
            <w:tcW w:w="992" w:type="dxa"/>
            <w:tcBorders>
              <w:top w:val="single" w:sz="6" w:space="0" w:color="000000"/>
              <w:left w:val="single" w:sz="6" w:space="0" w:color="000000"/>
              <w:bottom w:val="single" w:sz="4" w:space="0" w:color="auto"/>
              <w:right w:val="single" w:sz="6" w:space="0" w:color="000000"/>
            </w:tcBorders>
            <w:shd w:val="solid" w:color="C0C0C0" w:fill="auto"/>
          </w:tcPr>
          <w:p w14:paraId="0DDEC93B" w14:textId="77777777" w:rsidR="00BE714D" w:rsidRPr="005307A3" w:rsidRDefault="00BE714D" w:rsidP="00E97CA6">
            <w:pPr>
              <w:pStyle w:val="TAH"/>
              <w:keepNext w:val="0"/>
              <w:rPr>
                <w:sz w:val="16"/>
                <w:szCs w:val="16"/>
              </w:rPr>
            </w:pPr>
            <w:r w:rsidRPr="005307A3">
              <w:rPr>
                <w:sz w:val="16"/>
                <w:szCs w:val="16"/>
              </w:rPr>
              <w:t>CP-doc</w:t>
            </w:r>
          </w:p>
        </w:tc>
        <w:tc>
          <w:tcPr>
            <w:tcW w:w="567" w:type="dxa"/>
            <w:tcBorders>
              <w:top w:val="single" w:sz="6" w:space="0" w:color="000000"/>
              <w:left w:val="single" w:sz="6" w:space="0" w:color="000000"/>
              <w:bottom w:val="single" w:sz="4" w:space="0" w:color="auto"/>
              <w:right w:val="single" w:sz="6" w:space="0" w:color="000000"/>
            </w:tcBorders>
            <w:shd w:val="solid" w:color="C0C0C0" w:fill="auto"/>
          </w:tcPr>
          <w:p w14:paraId="36DA9B39" w14:textId="77777777" w:rsidR="00BE714D" w:rsidRPr="005307A3" w:rsidRDefault="00BE714D" w:rsidP="00E97CA6">
            <w:pPr>
              <w:pStyle w:val="TAH"/>
              <w:keepNext w:val="0"/>
              <w:rPr>
                <w:sz w:val="16"/>
                <w:szCs w:val="16"/>
              </w:rPr>
            </w:pPr>
            <w:r w:rsidRPr="005307A3">
              <w:rPr>
                <w:sz w:val="16"/>
                <w:szCs w:val="16"/>
              </w:rPr>
              <w:t>CR</w:t>
            </w:r>
          </w:p>
        </w:tc>
        <w:tc>
          <w:tcPr>
            <w:tcW w:w="426" w:type="dxa"/>
            <w:tcBorders>
              <w:top w:val="single" w:sz="6" w:space="0" w:color="000000"/>
              <w:left w:val="single" w:sz="6" w:space="0" w:color="000000"/>
              <w:bottom w:val="single" w:sz="4" w:space="0" w:color="auto"/>
              <w:right w:val="single" w:sz="6" w:space="0" w:color="000000"/>
            </w:tcBorders>
            <w:shd w:val="solid" w:color="C0C0C0" w:fill="auto"/>
          </w:tcPr>
          <w:p w14:paraId="7B81BBC9" w14:textId="77777777" w:rsidR="00BE714D" w:rsidRPr="005307A3" w:rsidRDefault="00BE714D" w:rsidP="00E97CA6">
            <w:pPr>
              <w:pStyle w:val="TAH"/>
              <w:keepNext w:val="0"/>
              <w:rPr>
                <w:sz w:val="16"/>
                <w:szCs w:val="16"/>
              </w:rPr>
            </w:pPr>
            <w:r w:rsidRPr="005307A3">
              <w:rPr>
                <w:sz w:val="16"/>
                <w:szCs w:val="16"/>
              </w:rPr>
              <w:t>REV</w:t>
            </w:r>
          </w:p>
        </w:tc>
        <w:tc>
          <w:tcPr>
            <w:tcW w:w="708" w:type="dxa"/>
            <w:tcBorders>
              <w:top w:val="single" w:sz="6" w:space="0" w:color="000000"/>
              <w:left w:val="single" w:sz="6" w:space="0" w:color="000000"/>
              <w:bottom w:val="single" w:sz="4" w:space="0" w:color="auto"/>
              <w:right w:val="single" w:sz="6" w:space="0" w:color="000000"/>
            </w:tcBorders>
            <w:shd w:val="solid" w:color="C0C0C0" w:fill="auto"/>
          </w:tcPr>
          <w:p w14:paraId="3B0E054E" w14:textId="77777777" w:rsidR="00BE714D" w:rsidRPr="005307A3" w:rsidRDefault="00BE714D" w:rsidP="00E97CA6">
            <w:pPr>
              <w:pStyle w:val="TAH"/>
              <w:keepNext w:val="0"/>
              <w:rPr>
                <w:sz w:val="16"/>
                <w:szCs w:val="16"/>
              </w:rPr>
            </w:pPr>
            <w:r w:rsidRPr="005307A3">
              <w:rPr>
                <w:sz w:val="16"/>
                <w:szCs w:val="16"/>
              </w:rPr>
              <w:t>CAT</w:t>
            </w:r>
          </w:p>
        </w:tc>
        <w:tc>
          <w:tcPr>
            <w:tcW w:w="5131" w:type="dxa"/>
            <w:tcBorders>
              <w:top w:val="single" w:sz="6" w:space="0" w:color="000000"/>
              <w:left w:val="single" w:sz="6" w:space="0" w:color="000000"/>
              <w:bottom w:val="single" w:sz="4" w:space="0" w:color="auto"/>
              <w:right w:val="single" w:sz="6" w:space="0" w:color="000000"/>
            </w:tcBorders>
            <w:shd w:val="solid" w:color="C0C0C0" w:fill="auto"/>
          </w:tcPr>
          <w:p w14:paraId="23EE61C5" w14:textId="77777777" w:rsidR="00BE714D" w:rsidRPr="005307A3" w:rsidRDefault="00BE714D" w:rsidP="00E97CA6">
            <w:pPr>
              <w:pStyle w:val="TAH"/>
              <w:keepNext w:val="0"/>
              <w:rPr>
                <w:sz w:val="16"/>
                <w:szCs w:val="16"/>
              </w:rPr>
            </w:pPr>
            <w:r w:rsidRPr="005307A3">
              <w:rPr>
                <w:sz w:val="16"/>
                <w:szCs w:val="16"/>
              </w:rPr>
              <w:t>SUBJECT</w:t>
            </w:r>
          </w:p>
        </w:tc>
        <w:tc>
          <w:tcPr>
            <w:tcW w:w="690" w:type="dxa"/>
            <w:tcBorders>
              <w:top w:val="single" w:sz="6" w:space="0" w:color="000000"/>
              <w:left w:val="single" w:sz="6" w:space="0" w:color="000000"/>
              <w:bottom w:val="single" w:sz="4" w:space="0" w:color="auto"/>
              <w:right w:val="single" w:sz="6" w:space="0" w:color="000000"/>
            </w:tcBorders>
            <w:shd w:val="solid" w:color="C0C0C0" w:fill="auto"/>
          </w:tcPr>
          <w:p w14:paraId="0B2993A4" w14:textId="77777777" w:rsidR="00BE714D" w:rsidRPr="005307A3" w:rsidRDefault="00BE714D" w:rsidP="00E97CA6">
            <w:pPr>
              <w:pStyle w:val="TAH"/>
              <w:keepNext w:val="0"/>
              <w:rPr>
                <w:sz w:val="16"/>
                <w:szCs w:val="16"/>
              </w:rPr>
            </w:pPr>
            <w:r w:rsidRPr="005307A3">
              <w:rPr>
                <w:sz w:val="16"/>
                <w:szCs w:val="16"/>
              </w:rPr>
              <w:t>NEW_VERS</w:t>
            </w:r>
          </w:p>
        </w:tc>
      </w:tr>
      <w:tr w:rsidR="00BE714D" w:rsidRPr="005307A3" w14:paraId="42145325"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562BD53" w14:textId="77777777" w:rsidR="00BE714D" w:rsidRPr="005307A3" w:rsidRDefault="00BE714D" w:rsidP="00BE714D">
            <w:pPr>
              <w:pStyle w:val="TAL"/>
              <w:keepNext w:val="0"/>
              <w:jc w:val="center"/>
              <w:rPr>
                <w:sz w:val="16"/>
                <w:szCs w:val="16"/>
              </w:rPr>
            </w:pPr>
            <w:r w:rsidRPr="005307A3">
              <w:rPr>
                <w:sz w:val="16"/>
                <w:szCs w:val="16"/>
              </w:rPr>
              <w:t>2.0.0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805E1E8" w14:textId="77777777" w:rsidR="00BE714D" w:rsidRPr="005307A3" w:rsidRDefault="00BE714D" w:rsidP="00BE714D">
            <w:pPr>
              <w:pStyle w:val="TAL"/>
              <w:keepNext w:val="0"/>
              <w:jc w:val="center"/>
              <w:rPr>
                <w:sz w:val="16"/>
                <w:szCs w:val="16"/>
              </w:rPr>
            </w:pPr>
            <w:r w:rsidRPr="005307A3">
              <w:rPr>
                <w:sz w:val="16"/>
                <w:szCs w:val="16"/>
              </w:rPr>
              <w:t>2.0.0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4B8696E" w14:textId="77777777" w:rsidR="00BE714D" w:rsidRPr="005307A3" w:rsidRDefault="00BE714D" w:rsidP="00BE714D">
            <w:pPr>
              <w:pStyle w:val="TAL"/>
              <w:keepNext w:val="0"/>
              <w:jc w:val="center"/>
              <w:rPr>
                <w:sz w:val="16"/>
                <w:szCs w:val="16"/>
              </w:rPr>
            </w:pPr>
            <w:r w:rsidRPr="005307A3">
              <w:rPr>
                <w:sz w:val="16"/>
                <w:szCs w:val="16"/>
              </w:rPr>
              <w:t>TP-050016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1B18D3B"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383FC6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976F1CE"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3274560" w14:textId="77777777" w:rsidR="00BE714D" w:rsidRPr="005307A3" w:rsidRDefault="00BE714D" w:rsidP="00E97CA6">
            <w:pPr>
              <w:pStyle w:val="TAL"/>
              <w:keepNext w:val="0"/>
              <w:rPr>
                <w:sz w:val="16"/>
                <w:szCs w:val="16"/>
              </w:rPr>
            </w:pPr>
            <w:r w:rsidRPr="005307A3">
              <w:rPr>
                <w:sz w:val="16"/>
                <w:szCs w:val="16"/>
              </w:rPr>
              <w:t>Approved TP-27, March 2005</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49D500A" w14:textId="77777777" w:rsidR="00BE714D" w:rsidRPr="005307A3" w:rsidRDefault="00BE714D" w:rsidP="00E97CA6">
            <w:pPr>
              <w:pStyle w:val="TAL"/>
              <w:keepNext w:val="0"/>
              <w:rPr>
                <w:sz w:val="16"/>
                <w:szCs w:val="16"/>
              </w:rPr>
            </w:pPr>
            <w:r w:rsidRPr="005307A3">
              <w:rPr>
                <w:sz w:val="16"/>
                <w:szCs w:val="16"/>
              </w:rPr>
              <w:t>6.0.0</w:t>
            </w:r>
          </w:p>
        </w:tc>
      </w:tr>
      <w:tr w:rsidR="00BE714D" w:rsidRPr="005307A3" w14:paraId="77992CE5"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0C67F2C"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A096E75"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6DF768A"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5D365AC" w14:textId="77777777" w:rsidR="00BE714D" w:rsidRPr="005307A3" w:rsidRDefault="00BE714D" w:rsidP="00BE714D">
            <w:pPr>
              <w:pStyle w:val="TAL"/>
              <w:keepNext w:val="0"/>
              <w:jc w:val="center"/>
              <w:rPr>
                <w:sz w:val="16"/>
                <w:szCs w:val="16"/>
              </w:rPr>
            </w:pPr>
            <w:r w:rsidRPr="005307A3">
              <w:rPr>
                <w:sz w:val="16"/>
                <w:szCs w:val="16"/>
              </w:rPr>
              <w:t>0001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9F053A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3C5CAD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560280A7" w14:textId="77777777" w:rsidR="00BE714D" w:rsidRPr="005307A3" w:rsidRDefault="00BE714D" w:rsidP="00E97CA6">
            <w:pPr>
              <w:pStyle w:val="TAL"/>
              <w:keepNext w:val="0"/>
              <w:rPr>
                <w:sz w:val="16"/>
                <w:szCs w:val="16"/>
              </w:rPr>
            </w:pPr>
            <w:r w:rsidRPr="005307A3">
              <w:rPr>
                <w:sz w:val="16"/>
                <w:szCs w:val="16"/>
              </w:rPr>
              <w:t>Correction of coding in MT Call Event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390E6082"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7604CA7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A5C4CF2"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00AE37"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846B3"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2D2F3F" w14:textId="77777777" w:rsidR="00BE714D" w:rsidRPr="005307A3" w:rsidRDefault="00BE714D" w:rsidP="00BE714D">
            <w:pPr>
              <w:pStyle w:val="TAL"/>
              <w:keepNext w:val="0"/>
              <w:jc w:val="center"/>
              <w:rPr>
                <w:sz w:val="16"/>
                <w:szCs w:val="16"/>
              </w:rPr>
            </w:pPr>
            <w:r w:rsidRPr="005307A3">
              <w:rPr>
                <w:sz w:val="16"/>
                <w:szCs w:val="16"/>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A653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9ED5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361D2FA" w14:textId="77777777" w:rsidR="00BE714D" w:rsidRPr="005307A3" w:rsidRDefault="00BE714D" w:rsidP="00E97CA6">
            <w:pPr>
              <w:pStyle w:val="TAL"/>
              <w:keepNext w:val="0"/>
              <w:rPr>
                <w:sz w:val="16"/>
                <w:szCs w:val="16"/>
              </w:rPr>
            </w:pPr>
            <w:r w:rsidRPr="005307A3">
              <w:rPr>
                <w:sz w:val="16"/>
                <w:szCs w:val="16"/>
              </w:rPr>
              <w:t>Correction of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AE7B483"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232FBB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D774D8"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4AA5F01"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8FB8"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53DF8" w14:textId="77777777" w:rsidR="00BE714D" w:rsidRPr="005307A3" w:rsidRDefault="00BE714D" w:rsidP="00BE714D">
            <w:pPr>
              <w:pStyle w:val="TAL"/>
              <w:keepNext w:val="0"/>
              <w:jc w:val="center"/>
              <w:rPr>
                <w:sz w:val="16"/>
                <w:szCs w:val="16"/>
              </w:rPr>
            </w:pPr>
            <w:r w:rsidRPr="005307A3">
              <w:rPr>
                <w:sz w:val="16"/>
                <w:szCs w:val="16"/>
              </w:rPr>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77087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BBD7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F0E23C" w14:textId="77777777" w:rsidR="00BE714D" w:rsidRPr="005307A3" w:rsidRDefault="00BE714D" w:rsidP="00E97CA6">
            <w:pPr>
              <w:pStyle w:val="TAL"/>
              <w:keepNext w:val="0"/>
              <w:rPr>
                <w:sz w:val="16"/>
                <w:szCs w:val="16"/>
              </w:rPr>
            </w:pPr>
            <w:r w:rsidRPr="005307A3">
              <w:rPr>
                <w:sz w:val="16"/>
                <w:szCs w:val="16"/>
              </w:rPr>
              <w:t>Essential Corrections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5240DBD"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12AD605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934B9DA"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6CAC7D1"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0A538"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F3EC6" w14:textId="77777777" w:rsidR="00BE714D" w:rsidRPr="005307A3" w:rsidRDefault="00BE714D" w:rsidP="00BE714D">
            <w:pPr>
              <w:pStyle w:val="TAL"/>
              <w:keepNext w:val="0"/>
              <w:jc w:val="center"/>
              <w:rPr>
                <w:sz w:val="16"/>
                <w:szCs w:val="16"/>
              </w:rPr>
            </w:pPr>
            <w:r w:rsidRPr="005307A3">
              <w:rPr>
                <w:sz w:val="16"/>
                <w:szCs w:val="16"/>
              </w:rPr>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07D4D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D550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3420B3" w14:textId="77777777" w:rsidR="00BE714D" w:rsidRPr="005307A3" w:rsidRDefault="00BE714D" w:rsidP="00E97CA6">
            <w:pPr>
              <w:pStyle w:val="TAL"/>
              <w:keepNext w:val="0"/>
              <w:rPr>
                <w:sz w:val="16"/>
                <w:szCs w:val="16"/>
              </w:rPr>
            </w:pPr>
            <w:r w:rsidRPr="005307A3">
              <w:rPr>
                <w:sz w:val="16"/>
                <w:szCs w:val="16"/>
              </w:rPr>
              <w:t>Correction of coding in MT Call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8D73232"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3D53A5A7"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0568C1B"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349A3C1"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B1BE294"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7D01BD5" w14:textId="77777777" w:rsidR="00BE714D" w:rsidRPr="005307A3" w:rsidRDefault="00BE714D" w:rsidP="00BE714D">
            <w:pPr>
              <w:pStyle w:val="TAL"/>
              <w:keepNext w:val="0"/>
              <w:jc w:val="center"/>
              <w:rPr>
                <w:sz w:val="16"/>
                <w:szCs w:val="16"/>
              </w:rPr>
            </w:pPr>
            <w:r w:rsidRPr="005307A3">
              <w:rPr>
                <w:sz w:val="16"/>
                <w:szCs w:val="16"/>
              </w:rPr>
              <w:t>0005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5C8B2F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F8584F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04BDC03" w14:textId="77777777" w:rsidR="00BE714D" w:rsidRPr="005307A3" w:rsidRDefault="00BE714D" w:rsidP="00E97CA6">
            <w:pPr>
              <w:pStyle w:val="TAL"/>
              <w:keepNext w:val="0"/>
              <w:rPr>
                <w:sz w:val="16"/>
                <w:szCs w:val="16"/>
              </w:rPr>
            </w:pPr>
            <w:r w:rsidRPr="005307A3">
              <w:rPr>
                <w:sz w:val="16"/>
                <w:szCs w:val="16"/>
              </w:rPr>
              <w:t>Removal of GET RESPONSE references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94453E8"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45AA5C8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4D06BE40"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6BD7B23"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E29B80A"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1865F08" w14:textId="77777777" w:rsidR="00BE714D" w:rsidRPr="005307A3" w:rsidRDefault="00BE714D" w:rsidP="00BE714D">
            <w:pPr>
              <w:pStyle w:val="TAL"/>
              <w:keepNext w:val="0"/>
              <w:jc w:val="center"/>
              <w:rPr>
                <w:sz w:val="16"/>
                <w:szCs w:val="16"/>
              </w:rPr>
            </w:pPr>
            <w:r w:rsidRPr="005307A3">
              <w:rPr>
                <w:sz w:val="16"/>
                <w:szCs w:val="16"/>
              </w:rPr>
              <w:t>0006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AF8721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83D174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AB2A024" w14:textId="77777777" w:rsidR="00BE714D" w:rsidRPr="005307A3" w:rsidRDefault="00BE714D" w:rsidP="00E97CA6">
            <w:pPr>
              <w:pStyle w:val="TAL"/>
              <w:keepNext w:val="0"/>
              <w:rPr>
                <w:sz w:val="16"/>
                <w:szCs w:val="16"/>
              </w:rPr>
            </w:pPr>
            <w:r w:rsidRPr="005307A3">
              <w:rPr>
                <w:sz w:val="16"/>
                <w:szCs w:val="16"/>
              </w:rPr>
              <w:t>Rel-6: Correction of release dependent EF values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1B6320A"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4FB866F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ABCDE2"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061BBC"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2E3D2"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AD809" w14:textId="77777777" w:rsidR="00BE714D" w:rsidRPr="005307A3" w:rsidRDefault="00BE714D" w:rsidP="00BE714D">
            <w:pPr>
              <w:pStyle w:val="TAL"/>
              <w:keepNext w:val="0"/>
              <w:jc w:val="center"/>
              <w:rPr>
                <w:sz w:val="16"/>
                <w:szCs w:val="16"/>
              </w:rPr>
            </w:pPr>
            <w:r w:rsidRPr="005307A3">
              <w:rPr>
                <w:sz w:val="16"/>
                <w:szCs w:val="16"/>
              </w:rPr>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CECEE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5250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CA4999" w14:textId="77777777" w:rsidR="00BE714D" w:rsidRPr="005307A3" w:rsidRDefault="00BE714D" w:rsidP="00E97CA6">
            <w:pPr>
              <w:pStyle w:val="TAL"/>
              <w:keepNext w:val="0"/>
              <w:rPr>
                <w:sz w:val="16"/>
                <w:szCs w:val="16"/>
              </w:rPr>
            </w:pPr>
            <w:r w:rsidRPr="005307A3">
              <w:rPr>
                <w:sz w:val="16"/>
                <w:szCs w:val="16"/>
              </w:rPr>
              <w:t>Correction of applicability and terminal profile support tables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6763412"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A4D824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51DB34"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5347D0"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6BC0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7F443" w14:textId="77777777" w:rsidR="00BE714D" w:rsidRPr="005307A3" w:rsidRDefault="00BE714D" w:rsidP="00BE714D">
            <w:pPr>
              <w:pStyle w:val="TAL"/>
              <w:keepNext w:val="0"/>
              <w:jc w:val="center"/>
              <w:rPr>
                <w:sz w:val="16"/>
                <w:szCs w:val="16"/>
              </w:rPr>
            </w:pPr>
            <w:r w:rsidRPr="005307A3">
              <w:rPr>
                <w:sz w:val="16"/>
                <w:szCs w:val="16"/>
              </w:rPr>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2B67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F8E8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2BEF5E" w14:textId="77777777" w:rsidR="00BE714D" w:rsidRPr="005307A3" w:rsidRDefault="00BE714D" w:rsidP="00E97CA6">
            <w:pPr>
              <w:pStyle w:val="TAL"/>
              <w:keepNext w:val="0"/>
              <w:rPr>
                <w:sz w:val="16"/>
                <w:szCs w:val="16"/>
              </w:rPr>
            </w:pPr>
            <w:r w:rsidRPr="005307A3">
              <w:rPr>
                <w:sz w:val="16"/>
                <w:szCs w:val="16"/>
              </w:rPr>
              <w:t>Correction of EF_BDN coding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8ABBA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4D33590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A8AE53C"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D88FEAC"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ED815"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4A866" w14:textId="77777777" w:rsidR="00BE714D" w:rsidRPr="005307A3" w:rsidRDefault="00BE714D" w:rsidP="00BE714D">
            <w:pPr>
              <w:pStyle w:val="TAL"/>
              <w:keepNext w:val="0"/>
              <w:jc w:val="center"/>
              <w:rPr>
                <w:sz w:val="16"/>
                <w:szCs w:val="16"/>
              </w:rPr>
            </w:pPr>
            <w:r w:rsidRPr="005307A3">
              <w:rPr>
                <w:sz w:val="16"/>
                <w:szCs w:val="16"/>
              </w:rPr>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4D13D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E0CB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C39E55A" w14:textId="77777777" w:rsidR="00BE714D" w:rsidRPr="005307A3" w:rsidRDefault="00BE714D" w:rsidP="00E97CA6">
            <w:pPr>
              <w:pStyle w:val="TAL"/>
              <w:keepNext w:val="0"/>
              <w:rPr>
                <w:sz w:val="16"/>
                <w:szCs w:val="16"/>
              </w:rPr>
            </w:pPr>
            <w:r w:rsidRPr="005307A3">
              <w:rPr>
                <w:sz w:val="16"/>
                <w:szCs w:val="16"/>
              </w:rPr>
              <w:t>Incorrect Dialling Number string in clause 27.22.4.13.1 SEQ 1.9 for PCS 1900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4207B9E"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5E15A52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5EA57D3"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A38190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2550E0"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C7CB6" w14:textId="77777777" w:rsidR="00BE714D" w:rsidRPr="005307A3" w:rsidRDefault="00BE714D" w:rsidP="00BE714D">
            <w:pPr>
              <w:pStyle w:val="TAL"/>
              <w:keepNext w:val="0"/>
              <w:jc w:val="center"/>
              <w:rPr>
                <w:sz w:val="16"/>
                <w:szCs w:val="16"/>
              </w:rPr>
            </w:pPr>
            <w:r w:rsidRPr="005307A3">
              <w:rPr>
                <w:sz w:val="16"/>
                <w:szCs w:val="16"/>
              </w:rPr>
              <w:t>0010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693C1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22BD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CC9DFBA" w14:textId="77777777" w:rsidR="00BE714D" w:rsidRPr="005307A3" w:rsidRDefault="00BE714D" w:rsidP="00E97CA6">
            <w:pPr>
              <w:pStyle w:val="TAL"/>
              <w:keepNext w:val="0"/>
              <w:rPr>
                <w:sz w:val="16"/>
                <w:szCs w:val="16"/>
              </w:rPr>
            </w:pPr>
            <w:r w:rsidRPr="005307A3">
              <w:rPr>
                <w:sz w:val="16"/>
                <w:szCs w:val="16"/>
              </w:rPr>
              <w:t>Essential corrections in display icons Setup Menu and Select Item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798DAFC"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41122BB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6CA393"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5CC2E46"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17EE41"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1BD749" w14:textId="77777777" w:rsidR="00BE714D" w:rsidRPr="005307A3" w:rsidRDefault="00BE714D" w:rsidP="00BE714D">
            <w:pPr>
              <w:pStyle w:val="TAL"/>
              <w:keepNext w:val="0"/>
              <w:jc w:val="center"/>
              <w:rPr>
                <w:sz w:val="16"/>
                <w:szCs w:val="16"/>
              </w:rPr>
            </w:pPr>
            <w:r w:rsidRPr="005307A3">
              <w:rPr>
                <w:sz w:val="16"/>
                <w:szCs w:val="16"/>
              </w:rPr>
              <w:t>0011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1EAA5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8B20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51B344" w14:textId="77777777" w:rsidR="00BE714D" w:rsidRPr="005307A3" w:rsidRDefault="00BE714D" w:rsidP="00E97CA6">
            <w:pPr>
              <w:pStyle w:val="TAL"/>
              <w:keepNext w:val="0"/>
              <w:rPr>
                <w:sz w:val="16"/>
                <w:szCs w:val="16"/>
              </w:rPr>
            </w:pPr>
            <w:r w:rsidRPr="005307A3">
              <w:rPr>
                <w:sz w:val="16"/>
                <w:szCs w:val="16"/>
              </w:rPr>
              <w:t>Incorrect Ti Flag value for SET UP 1.4.1 in clause 27.22.4.16.1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656F56D"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7B8709B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1234605"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1421F68"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BC0B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CB733" w14:textId="77777777" w:rsidR="00BE714D" w:rsidRPr="005307A3" w:rsidRDefault="00BE714D" w:rsidP="00BE714D">
            <w:pPr>
              <w:pStyle w:val="TAL"/>
              <w:keepNext w:val="0"/>
              <w:jc w:val="center"/>
              <w:rPr>
                <w:sz w:val="16"/>
                <w:szCs w:val="16"/>
              </w:rPr>
            </w:pPr>
            <w:r w:rsidRPr="005307A3">
              <w:rPr>
                <w:sz w:val="16"/>
                <w:szCs w:val="16"/>
              </w:rPr>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6CD20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240B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B399515" w14:textId="77777777" w:rsidR="00BE714D" w:rsidRPr="005307A3" w:rsidRDefault="00BE714D" w:rsidP="00E97CA6">
            <w:pPr>
              <w:pStyle w:val="TAL"/>
              <w:keepNext w:val="0"/>
              <w:rPr>
                <w:sz w:val="16"/>
                <w:szCs w:val="16"/>
              </w:rPr>
            </w:pPr>
            <w:r w:rsidRPr="005307A3">
              <w:rPr>
                <w:sz w:val="16"/>
                <w:szCs w:val="16"/>
              </w:rPr>
              <w:t>Correction of TP-MR (TP Message Reference) of the SMS SUBMIT TPDU submitted to the USS (Network)</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190FFC"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48B540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68CA327"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C5BB16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E35C"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C0E92" w14:textId="77777777" w:rsidR="00BE714D" w:rsidRPr="005307A3" w:rsidRDefault="00BE714D" w:rsidP="00BE714D">
            <w:pPr>
              <w:pStyle w:val="TAL"/>
              <w:keepNext w:val="0"/>
              <w:jc w:val="center"/>
              <w:rPr>
                <w:sz w:val="16"/>
                <w:szCs w:val="16"/>
              </w:rPr>
            </w:pPr>
            <w:r w:rsidRPr="005307A3">
              <w:rPr>
                <w:sz w:val="16"/>
                <w:szCs w:val="16"/>
              </w:rPr>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77E23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D1BB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68BF704" w14:textId="77777777" w:rsidR="00BE714D" w:rsidRPr="005307A3" w:rsidRDefault="00BE714D" w:rsidP="00E97CA6">
            <w:pPr>
              <w:pStyle w:val="TAL"/>
              <w:keepNext w:val="0"/>
              <w:rPr>
                <w:sz w:val="16"/>
                <w:szCs w:val="16"/>
              </w:rPr>
            </w:pPr>
            <w:r w:rsidRPr="005307A3">
              <w:rPr>
                <w:sz w:val="16"/>
                <w:szCs w:val="16"/>
              </w:rPr>
              <w:t>Corrections in the Logical description and BER encoding in clause 27.22.6.2 and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904A9E"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6110E4E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0239F6E"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A827B6"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084869"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EAF13" w14:textId="77777777" w:rsidR="00BE714D" w:rsidRPr="005307A3" w:rsidRDefault="00BE714D" w:rsidP="00BE714D">
            <w:pPr>
              <w:pStyle w:val="TAL"/>
              <w:keepNext w:val="0"/>
              <w:jc w:val="center"/>
              <w:rPr>
                <w:sz w:val="16"/>
                <w:szCs w:val="16"/>
              </w:rPr>
            </w:pPr>
            <w:r w:rsidRPr="005307A3">
              <w:rPr>
                <w:sz w:val="16"/>
                <w:szCs w:val="16"/>
              </w:rPr>
              <w:t>0014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F37F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2737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05792B" w14:textId="77777777" w:rsidR="00BE714D" w:rsidRPr="005307A3" w:rsidRDefault="00BE714D" w:rsidP="00E97CA6">
            <w:pPr>
              <w:pStyle w:val="TAL"/>
              <w:keepNext w:val="0"/>
              <w:rPr>
                <w:sz w:val="16"/>
                <w:szCs w:val="16"/>
              </w:rPr>
            </w:pPr>
            <w:r w:rsidRPr="005307A3">
              <w:rPr>
                <w:sz w:val="16"/>
                <w:szCs w:val="16"/>
              </w:rPr>
              <w:t>Incorrect DCS in SMS-CB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5066302"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2EB052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02AF71E"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B571B61"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C23E25"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6C61E" w14:textId="77777777" w:rsidR="00BE714D" w:rsidRPr="005307A3" w:rsidRDefault="00BE714D" w:rsidP="00BE714D">
            <w:pPr>
              <w:pStyle w:val="TAL"/>
              <w:keepNext w:val="0"/>
              <w:jc w:val="center"/>
              <w:rPr>
                <w:sz w:val="16"/>
                <w:szCs w:val="16"/>
              </w:rPr>
            </w:pPr>
            <w:r w:rsidRPr="005307A3">
              <w:rPr>
                <w:sz w:val="16"/>
                <w:szCs w:val="16"/>
              </w:rPr>
              <w:t>0015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7B3AF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246A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ACAF6F" w14:textId="77777777" w:rsidR="00BE714D" w:rsidRPr="005307A3" w:rsidRDefault="00BE714D" w:rsidP="00E97CA6">
            <w:pPr>
              <w:pStyle w:val="TAL"/>
              <w:keepNext w:val="0"/>
              <w:rPr>
                <w:sz w:val="16"/>
                <w:szCs w:val="16"/>
              </w:rPr>
            </w:pPr>
            <w:r w:rsidRPr="005307A3">
              <w:rPr>
                <w:sz w:val="16"/>
                <w:szCs w:val="16"/>
              </w:rPr>
              <w:t>Essential Corrections in clause 27.22.8 MO SHORT MESSAGE CONTROL BY USIM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D3157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6DC0E08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311589"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141258"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109131"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EA266" w14:textId="77777777" w:rsidR="00BE714D" w:rsidRPr="005307A3" w:rsidRDefault="00BE714D" w:rsidP="00BE714D">
            <w:pPr>
              <w:pStyle w:val="TAL"/>
              <w:keepNext w:val="0"/>
              <w:jc w:val="center"/>
              <w:rPr>
                <w:sz w:val="16"/>
                <w:szCs w:val="16"/>
              </w:rPr>
            </w:pPr>
            <w:r w:rsidRPr="005307A3">
              <w:rPr>
                <w:sz w:val="16"/>
                <w:szCs w:val="16"/>
              </w:rPr>
              <w:t>0016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C8F33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7ED33"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CC3B231" w14:textId="77777777" w:rsidR="00BE714D" w:rsidRPr="005307A3" w:rsidRDefault="00BE714D" w:rsidP="00E97CA6">
            <w:pPr>
              <w:pStyle w:val="TAL"/>
              <w:keepNext w:val="0"/>
              <w:rPr>
                <w:sz w:val="16"/>
                <w:szCs w:val="16"/>
              </w:rPr>
            </w:pPr>
            <w:r w:rsidRPr="005307A3">
              <w:rPr>
                <w:sz w:val="16"/>
                <w:szCs w:val="16"/>
              </w:rPr>
              <w:t>Introduction of BDN tests for terminals not supporting BDN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97D486"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2820C94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B72C907"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D96E2B1"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36F47"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0BB81" w14:textId="77777777" w:rsidR="00BE714D" w:rsidRPr="005307A3" w:rsidRDefault="00BE714D" w:rsidP="00BE714D">
            <w:pPr>
              <w:pStyle w:val="TAL"/>
              <w:keepNext w:val="0"/>
              <w:jc w:val="center"/>
              <w:rPr>
                <w:sz w:val="16"/>
                <w:szCs w:val="16"/>
              </w:rPr>
            </w:pPr>
            <w:r w:rsidRPr="005307A3">
              <w:rPr>
                <w:sz w:val="16"/>
                <w:szCs w:val="16"/>
              </w:rPr>
              <w:t>0017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360CFE"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9D50E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3585A9" w14:textId="77777777" w:rsidR="00BE714D" w:rsidRPr="005307A3" w:rsidRDefault="00BE714D" w:rsidP="00E97CA6">
            <w:pPr>
              <w:pStyle w:val="TAL"/>
              <w:keepNext w:val="0"/>
              <w:rPr>
                <w:sz w:val="16"/>
                <w:szCs w:val="16"/>
              </w:rPr>
            </w:pPr>
            <w:r w:rsidRPr="005307A3">
              <w:rPr>
                <w:sz w:val="16"/>
                <w:szCs w:val="16"/>
              </w:rPr>
              <w:t>Essential Corrections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5572C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6443595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D5ACB7"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C4FA3BF"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49CA3B"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E605" w14:textId="77777777" w:rsidR="00BE714D" w:rsidRPr="005307A3" w:rsidRDefault="00BE714D" w:rsidP="00BE714D">
            <w:pPr>
              <w:pStyle w:val="TAL"/>
              <w:keepNext w:val="0"/>
              <w:jc w:val="center"/>
              <w:rPr>
                <w:sz w:val="16"/>
                <w:szCs w:val="16"/>
              </w:rPr>
            </w:pPr>
            <w:r w:rsidRPr="005307A3">
              <w:rPr>
                <w:sz w:val="16"/>
                <w:szCs w:val="16"/>
              </w:rPr>
              <w:t>0018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88043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686E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F411180" w14:textId="77777777" w:rsidR="00BE714D" w:rsidRPr="005307A3" w:rsidRDefault="00BE714D" w:rsidP="00E97CA6">
            <w:pPr>
              <w:pStyle w:val="TAL"/>
              <w:keepNext w:val="0"/>
              <w:rPr>
                <w:sz w:val="16"/>
                <w:szCs w:val="16"/>
              </w:rPr>
            </w:pPr>
            <w:r w:rsidRPr="005307A3">
              <w:rPr>
                <w:sz w:val="16"/>
                <w:szCs w:val="16"/>
              </w:rPr>
              <w:t>Incorrect SMS-PP 1.4.1 TPDU in clause 27.22.4.22.1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4911F9"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F93F5D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6C66CCB"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5485E9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1C58F"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4DEB4" w14:textId="77777777" w:rsidR="00BE714D" w:rsidRPr="005307A3" w:rsidRDefault="00BE714D" w:rsidP="00BE714D">
            <w:pPr>
              <w:pStyle w:val="TAL"/>
              <w:keepNext w:val="0"/>
              <w:jc w:val="center"/>
              <w:rPr>
                <w:sz w:val="16"/>
                <w:szCs w:val="16"/>
              </w:rPr>
            </w:pPr>
            <w:r w:rsidRPr="005307A3">
              <w:rPr>
                <w:sz w:val="16"/>
                <w:szCs w:val="16"/>
              </w:rPr>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40A4D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092E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810E770" w14:textId="77777777" w:rsidR="00BE714D" w:rsidRPr="005307A3" w:rsidRDefault="00BE714D" w:rsidP="00E97CA6">
            <w:pPr>
              <w:pStyle w:val="TAL"/>
              <w:keepNext w:val="0"/>
              <w:rPr>
                <w:sz w:val="16"/>
                <w:szCs w:val="16"/>
              </w:rPr>
            </w:pPr>
            <w:r w:rsidRPr="005307A3">
              <w:rPr>
                <w:sz w:val="16"/>
                <w:szCs w:val="16"/>
              </w:rPr>
              <w:t>Missing interactions in Bearer Independent Protocol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B8B71A7"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003D4A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4A778B"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D8EBCF"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DB35A5"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5E5CA" w14:textId="77777777" w:rsidR="00BE714D" w:rsidRPr="005307A3" w:rsidRDefault="00BE714D" w:rsidP="00BE714D">
            <w:pPr>
              <w:pStyle w:val="TAL"/>
              <w:keepNext w:val="0"/>
              <w:jc w:val="center"/>
              <w:rPr>
                <w:sz w:val="16"/>
                <w:szCs w:val="16"/>
              </w:rPr>
            </w:pPr>
            <w:r w:rsidRPr="005307A3">
              <w:rPr>
                <w:sz w:val="16"/>
                <w:szCs w:val="16"/>
              </w:rPr>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6D511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DEAD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2B69551" w14:textId="77777777" w:rsidR="00BE714D" w:rsidRPr="005307A3" w:rsidRDefault="00BE714D" w:rsidP="00E97CA6">
            <w:pPr>
              <w:pStyle w:val="TAL"/>
              <w:keepNext w:val="0"/>
              <w:rPr>
                <w:sz w:val="16"/>
                <w:szCs w:val="16"/>
              </w:rPr>
            </w:pPr>
            <w:r w:rsidRPr="005307A3">
              <w:rPr>
                <w:sz w:val="16"/>
                <w:szCs w:val="16"/>
              </w:rPr>
              <w:t>Correction of Refresh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8B172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51909B7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0238BA"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470F8A"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BEBE1"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4BE31" w14:textId="77777777" w:rsidR="00BE714D" w:rsidRPr="005307A3" w:rsidRDefault="00BE714D" w:rsidP="00BE714D">
            <w:pPr>
              <w:pStyle w:val="TAL"/>
              <w:keepNext w:val="0"/>
              <w:jc w:val="center"/>
              <w:rPr>
                <w:sz w:val="16"/>
                <w:szCs w:val="16"/>
              </w:rPr>
            </w:pPr>
            <w:r w:rsidRPr="005307A3">
              <w:rPr>
                <w:sz w:val="16"/>
                <w:szCs w:val="16"/>
              </w:rPr>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01166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5899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13CDE22" w14:textId="77777777" w:rsidR="00BE714D" w:rsidRPr="005307A3" w:rsidRDefault="00BE714D" w:rsidP="00E97CA6">
            <w:pPr>
              <w:pStyle w:val="TAL"/>
              <w:keepNext w:val="0"/>
              <w:rPr>
                <w:sz w:val="16"/>
                <w:szCs w:val="16"/>
              </w:rPr>
            </w:pPr>
            <w:r w:rsidRPr="005307A3">
              <w:rPr>
                <w:sz w:val="16"/>
                <w:szCs w:val="16"/>
              </w:rPr>
              <w:t>Applicability of  TC 27.22.4.7.1 and TCs related to FDN and BDN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227FE1"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3953BDE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A7FED4"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E7D2CC"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8EB66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3C2D" w14:textId="77777777" w:rsidR="00BE714D" w:rsidRPr="005307A3" w:rsidRDefault="00BE714D" w:rsidP="00BE714D">
            <w:pPr>
              <w:pStyle w:val="TAL"/>
              <w:keepNext w:val="0"/>
              <w:jc w:val="center"/>
              <w:rPr>
                <w:sz w:val="16"/>
                <w:szCs w:val="16"/>
              </w:rPr>
            </w:pPr>
            <w:r w:rsidRPr="005307A3">
              <w:rPr>
                <w:sz w:val="16"/>
                <w:szCs w:val="16"/>
              </w:rPr>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294B0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F829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5B0AB4D" w14:textId="77777777" w:rsidR="00BE714D" w:rsidRPr="005307A3" w:rsidRDefault="00BE714D" w:rsidP="00E97CA6">
            <w:pPr>
              <w:pStyle w:val="TAL"/>
              <w:keepNext w:val="0"/>
              <w:rPr>
                <w:sz w:val="16"/>
                <w:szCs w:val="16"/>
              </w:rPr>
            </w:pPr>
            <w:r w:rsidRPr="005307A3">
              <w:rPr>
                <w:sz w:val="16"/>
                <w:szCs w:val="16"/>
              </w:rPr>
              <w:t>Essential correction to Terminal Profile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5A86C68"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5736D5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CA924E0"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FF89D0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AD3F2E"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5DAA8B" w14:textId="77777777" w:rsidR="00BE714D" w:rsidRPr="005307A3" w:rsidRDefault="00BE714D" w:rsidP="00BE714D">
            <w:pPr>
              <w:pStyle w:val="TAL"/>
              <w:keepNext w:val="0"/>
              <w:jc w:val="center"/>
              <w:rPr>
                <w:sz w:val="16"/>
                <w:szCs w:val="16"/>
              </w:rPr>
            </w:pPr>
            <w:r w:rsidRPr="005307A3">
              <w:rPr>
                <w:sz w:val="16"/>
                <w:szCs w:val="16"/>
              </w:rPr>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64606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2207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13423B0" w14:textId="77777777" w:rsidR="00BE714D" w:rsidRPr="005307A3" w:rsidRDefault="00BE714D" w:rsidP="00E97CA6">
            <w:pPr>
              <w:pStyle w:val="TAL"/>
              <w:keepNext w:val="0"/>
              <w:rPr>
                <w:sz w:val="16"/>
                <w:szCs w:val="16"/>
              </w:rPr>
            </w:pPr>
            <w:r w:rsidRPr="005307A3">
              <w:rPr>
                <w:sz w:val="16"/>
                <w:szCs w:val="16"/>
              </w:rPr>
              <w:t>Correction of CB message identifier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49E217"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EC2262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35718D"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51FFBE"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D0DD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8C7A7" w14:textId="77777777" w:rsidR="00BE714D" w:rsidRPr="005307A3" w:rsidRDefault="00BE714D" w:rsidP="00BE714D">
            <w:pPr>
              <w:pStyle w:val="TAL"/>
              <w:keepNext w:val="0"/>
              <w:jc w:val="center"/>
              <w:rPr>
                <w:sz w:val="16"/>
                <w:szCs w:val="16"/>
              </w:rPr>
            </w:pPr>
            <w:r w:rsidRPr="005307A3">
              <w:rPr>
                <w:sz w:val="16"/>
                <w:szCs w:val="16"/>
              </w:rPr>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2FFD4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145BB2"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20E7967" w14:textId="77777777" w:rsidR="00BE714D" w:rsidRPr="005307A3" w:rsidRDefault="00BE714D" w:rsidP="00E97CA6">
            <w:pPr>
              <w:pStyle w:val="TAL"/>
              <w:keepNext w:val="0"/>
              <w:rPr>
                <w:sz w:val="16"/>
                <w:szCs w:val="16"/>
              </w:rPr>
            </w:pPr>
            <w:r w:rsidRPr="005307A3">
              <w:rPr>
                <w:sz w:val="16"/>
                <w:szCs w:val="16"/>
              </w:rPr>
              <w:t>Rel-6: Addition of new UCS2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0545808"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290F4A0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93EEB62"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DD8C514"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00D45C4"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83A3E34" w14:textId="77777777" w:rsidR="00BE714D" w:rsidRPr="005307A3" w:rsidRDefault="00BE714D" w:rsidP="00BE714D">
            <w:pPr>
              <w:pStyle w:val="TAL"/>
              <w:keepNext w:val="0"/>
              <w:jc w:val="center"/>
              <w:rPr>
                <w:sz w:val="16"/>
                <w:szCs w:val="16"/>
              </w:rPr>
            </w:pPr>
            <w:r w:rsidRPr="005307A3">
              <w:rPr>
                <w:sz w:val="16"/>
                <w:szCs w:val="16"/>
              </w:rPr>
              <w:t>0027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D712E1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A0273C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B20C5C6" w14:textId="77777777" w:rsidR="00BE714D" w:rsidRPr="005307A3" w:rsidRDefault="00BE714D" w:rsidP="00E97CA6">
            <w:pPr>
              <w:pStyle w:val="TAL"/>
              <w:keepNext w:val="0"/>
              <w:rPr>
                <w:sz w:val="16"/>
                <w:szCs w:val="16"/>
              </w:rPr>
            </w:pPr>
            <w:r w:rsidRPr="005307A3">
              <w:rPr>
                <w:sz w:val="16"/>
                <w:szCs w:val="16"/>
              </w:rPr>
              <w:t>Incorrect Coding of SMS-PP (Data download) Message in clause 27.22.4.7.1 and 27.22.5.1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3504261"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8A9C6B1" w14:textId="77777777" w:rsidTr="00BE714D">
        <w:trPr>
          <w:jc w:val="center"/>
        </w:trPr>
        <w:tc>
          <w:tcPr>
            <w:tcW w:w="727" w:type="dxa"/>
            <w:tcBorders>
              <w:top w:val="single" w:sz="12" w:space="0" w:color="auto"/>
              <w:left w:val="single" w:sz="4" w:space="0" w:color="auto"/>
              <w:bottom w:val="single" w:sz="12" w:space="0" w:color="auto"/>
              <w:right w:val="single" w:sz="4" w:space="0" w:color="auto"/>
            </w:tcBorders>
            <w:shd w:val="solid" w:color="FFFFFF" w:fill="auto"/>
          </w:tcPr>
          <w:p w14:paraId="4A987AC9" w14:textId="77777777" w:rsidR="00BE714D" w:rsidRPr="005307A3" w:rsidRDefault="00BE714D" w:rsidP="00BE714D">
            <w:pPr>
              <w:pStyle w:val="TAL"/>
              <w:keepNext w:val="0"/>
              <w:jc w:val="center"/>
              <w:rPr>
                <w:sz w:val="16"/>
                <w:szCs w:val="16"/>
              </w:rPr>
            </w:pPr>
            <w:r w:rsidRPr="005307A3">
              <w:rPr>
                <w:sz w:val="16"/>
                <w:szCs w:val="16"/>
              </w:rPr>
              <w:t>-</w:t>
            </w:r>
          </w:p>
        </w:tc>
        <w:tc>
          <w:tcPr>
            <w:tcW w:w="699" w:type="dxa"/>
            <w:tcBorders>
              <w:top w:val="single" w:sz="12" w:space="0" w:color="auto"/>
              <w:left w:val="single" w:sz="4" w:space="0" w:color="auto"/>
              <w:bottom w:val="single" w:sz="12" w:space="0" w:color="auto"/>
              <w:right w:val="single" w:sz="4" w:space="0" w:color="auto"/>
            </w:tcBorders>
            <w:shd w:val="solid" w:color="FFFFFF" w:fill="auto"/>
          </w:tcPr>
          <w:p w14:paraId="56AB5559" w14:textId="77777777" w:rsidR="00BE714D" w:rsidRPr="005307A3" w:rsidRDefault="00BE714D" w:rsidP="00BE714D">
            <w:pPr>
              <w:pStyle w:val="TAL"/>
              <w:keepNext w:val="0"/>
              <w:jc w:val="center"/>
              <w:rPr>
                <w:sz w:val="16"/>
                <w:szCs w:val="16"/>
              </w:rPr>
            </w:pPr>
            <w:r w:rsidRPr="005307A3">
              <w:rPr>
                <w:sz w:val="16"/>
                <w:szCs w:val="16"/>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05F6197E"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D3CA84D"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2B116E4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6C0B7F7"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12" w:space="0" w:color="auto"/>
              <w:right w:val="single" w:sz="4" w:space="0" w:color="auto"/>
            </w:tcBorders>
            <w:shd w:val="solid" w:color="FFFFFF" w:fill="auto"/>
          </w:tcPr>
          <w:p w14:paraId="3A5E6994" w14:textId="77777777" w:rsidR="00BE714D" w:rsidRPr="005307A3" w:rsidRDefault="00BE714D" w:rsidP="00E97CA6">
            <w:pPr>
              <w:pStyle w:val="TAL"/>
              <w:keepNext w:val="0"/>
              <w:rPr>
                <w:sz w:val="16"/>
                <w:szCs w:val="16"/>
              </w:rPr>
            </w:pPr>
            <w:r w:rsidRPr="005307A3">
              <w:rPr>
                <w:sz w:val="16"/>
                <w:szCs w:val="16"/>
              </w:rPr>
              <w:t>2005-10: Editorial corrections due to the CRs approved at CP-29</w:t>
            </w:r>
          </w:p>
        </w:tc>
        <w:tc>
          <w:tcPr>
            <w:tcW w:w="690" w:type="dxa"/>
            <w:tcBorders>
              <w:top w:val="single" w:sz="12" w:space="0" w:color="auto"/>
              <w:left w:val="single" w:sz="4" w:space="0" w:color="auto"/>
              <w:bottom w:val="single" w:sz="12" w:space="0" w:color="auto"/>
              <w:right w:val="single" w:sz="4" w:space="0" w:color="auto"/>
            </w:tcBorders>
            <w:shd w:val="solid" w:color="FFFFFF" w:fill="auto"/>
          </w:tcPr>
          <w:p w14:paraId="53052D5A" w14:textId="77777777" w:rsidR="00BE714D" w:rsidRPr="005307A3" w:rsidRDefault="00BE714D" w:rsidP="00E97CA6">
            <w:pPr>
              <w:pStyle w:val="TAL"/>
              <w:keepNext w:val="0"/>
              <w:rPr>
                <w:sz w:val="16"/>
                <w:szCs w:val="16"/>
              </w:rPr>
            </w:pPr>
            <w:r w:rsidRPr="005307A3">
              <w:rPr>
                <w:sz w:val="16"/>
                <w:szCs w:val="16"/>
              </w:rPr>
              <w:t>6.2.1</w:t>
            </w:r>
          </w:p>
        </w:tc>
      </w:tr>
      <w:tr w:rsidR="00BE714D" w:rsidRPr="005307A3" w14:paraId="1A4CB1C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438247A"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28DC54A8"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7A88015"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646714F" w14:textId="77777777" w:rsidR="00BE714D" w:rsidRPr="005307A3" w:rsidRDefault="00BE714D" w:rsidP="00BE714D">
            <w:pPr>
              <w:pStyle w:val="TAL"/>
              <w:keepNext w:val="0"/>
              <w:jc w:val="center"/>
              <w:rPr>
                <w:sz w:val="16"/>
                <w:szCs w:val="16"/>
              </w:rPr>
            </w:pPr>
            <w:r w:rsidRPr="005307A3">
              <w:rPr>
                <w:sz w:val="16"/>
                <w:szCs w:val="16"/>
              </w:rPr>
              <w:t>0028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775A8B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7D60CC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9B4429F" w14:textId="77777777" w:rsidR="00BE714D" w:rsidRPr="005307A3" w:rsidRDefault="00BE714D" w:rsidP="00E97CA6">
            <w:pPr>
              <w:pStyle w:val="TAL"/>
              <w:keepNext w:val="0"/>
              <w:rPr>
                <w:sz w:val="16"/>
                <w:szCs w:val="16"/>
              </w:rPr>
            </w:pPr>
            <w:r w:rsidRPr="005307A3">
              <w:rPr>
                <w:sz w:val="16"/>
                <w:szCs w:val="16"/>
              </w:rPr>
              <w:t>Correction of Send SS (UCS2) tests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36CA6EE"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3FED160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4D1DC7"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87BFFC9"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0871B"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1BDC6A" w14:textId="77777777" w:rsidR="00BE714D" w:rsidRPr="005307A3" w:rsidRDefault="00BE714D" w:rsidP="00BE714D">
            <w:pPr>
              <w:pStyle w:val="TAL"/>
              <w:keepNext w:val="0"/>
              <w:jc w:val="center"/>
              <w:rPr>
                <w:sz w:val="16"/>
                <w:szCs w:val="16"/>
              </w:rPr>
            </w:pPr>
            <w:r w:rsidRPr="005307A3">
              <w:rPr>
                <w:sz w:val="16"/>
                <w:szCs w:val="16"/>
              </w:rPr>
              <w:t>0029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E3C4E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55EB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100818" w14:textId="77777777" w:rsidR="00BE714D" w:rsidRPr="005307A3" w:rsidRDefault="00BE714D" w:rsidP="00E97CA6">
            <w:pPr>
              <w:pStyle w:val="TAL"/>
              <w:keepNext w:val="0"/>
              <w:rPr>
                <w:sz w:val="16"/>
                <w:szCs w:val="16"/>
              </w:rPr>
            </w:pPr>
            <w:r w:rsidRPr="005307A3">
              <w:rPr>
                <w:sz w:val="16"/>
                <w:szCs w:val="16"/>
              </w:rPr>
              <w:t>Essential Corrections in clause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C136A97"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0E96461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5729EB4"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3F0D8D"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78981"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2E4F2" w14:textId="77777777" w:rsidR="00BE714D" w:rsidRPr="005307A3" w:rsidRDefault="00BE714D" w:rsidP="00BE714D">
            <w:pPr>
              <w:pStyle w:val="TAL"/>
              <w:keepNext w:val="0"/>
              <w:jc w:val="center"/>
              <w:rPr>
                <w:sz w:val="16"/>
                <w:szCs w:val="16"/>
              </w:rPr>
            </w:pPr>
            <w:r w:rsidRPr="005307A3">
              <w:rPr>
                <w:sz w:val="16"/>
                <w:szCs w:val="16"/>
              </w:rPr>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F5CB8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E4CB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B22E62C" w14:textId="77777777" w:rsidR="00BE714D" w:rsidRPr="005307A3" w:rsidRDefault="00BE714D" w:rsidP="00E97CA6">
            <w:pPr>
              <w:pStyle w:val="TAL"/>
              <w:keepNext w:val="0"/>
              <w:rPr>
                <w:sz w:val="16"/>
                <w:szCs w:val="16"/>
              </w:rPr>
            </w:pPr>
            <w:r w:rsidRPr="005307A3">
              <w:rPr>
                <w:sz w:val="16"/>
                <w:szCs w:val="16"/>
              </w:rPr>
              <w:t>Corrections to Select Item (icons support)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4E4F4F5"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4F67759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0B3679"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7358530"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37C59"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62A1D" w14:textId="77777777" w:rsidR="00BE714D" w:rsidRPr="005307A3" w:rsidRDefault="00BE714D" w:rsidP="00BE714D">
            <w:pPr>
              <w:pStyle w:val="TAL"/>
              <w:keepNext w:val="0"/>
              <w:jc w:val="center"/>
              <w:rPr>
                <w:sz w:val="16"/>
                <w:szCs w:val="16"/>
              </w:rPr>
            </w:pPr>
            <w:r w:rsidRPr="005307A3">
              <w:rPr>
                <w:sz w:val="16"/>
                <w:szCs w:val="16"/>
              </w:rPr>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8A74D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097C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BB4798" w14:textId="77777777" w:rsidR="00BE714D" w:rsidRPr="005307A3" w:rsidRDefault="00BE714D" w:rsidP="00E97CA6">
            <w:pPr>
              <w:pStyle w:val="TAL"/>
              <w:keepNext w:val="0"/>
              <w:rPr>
                <w:b/>
                <w:sz w:val="16"/>
                <w:szCs w:val="16"/>
              </w:rPr>
            </w:pPr>
            <w:r w:rsidRPr="005307A3">
              <w:rPr>
                <w:sz w:val="16"/>
                <w:szCs w:val="16"/>
              </w:rPr>
              <w:t>27.22.7.4.1 Location Status Event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CB679B3"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7C7400F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F16BFC0"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6C714CC"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5AD1B"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7E93DD" w14:textId="77777777" w:rsidR="00BE714D" w:rsidRPr="005307A3" w:rsidRDefault="00BE714D" w:rsidP="00BE714D">
            <w:pPr>
              <w:pStyle w:val="TAL"/>
              <w:keepNext w:val="0"/>
              <w:jc w:val="center"/>
              <w:rPr>
                <w:sz w:val="16"/>
                <w:szCs w:val="16"/>
              </w:rPr>
            </w:pPr>
            <w:r w:rsidRPr="005307A3">
              <w:rPr>
                <w:sz w:val="16"/>
                <w:szCs w:val="16"/>
              </w:rPr>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FB61D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9BA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C33C111" w14:textId="77777777" w:rsidR="00BE714D" w:rsidRPr="005307A3" w:rsidRDefault="00BE714D" w:rsidP="00E97CA6">
            <w:pPr>
              <w:pStyle w:val="TAL"/>
              <w:keepNext w:val="0"/>
              <w:rPr>
                <w:b/>
                <w:sz w:val="16"/>
                <w:szCs w:val="16"/>
              </w:rPr>
            </w:pPr>
            <w:r w:rsidRPr="005307A3">
              <w:rPr>
                <w:sz w:val="16"/>
                <w:szCs w:val="16"/>
              </w:rPr>
              <w:t>Essential Corrections of Set Up Menu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825E9A"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79203EA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565828"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080A835"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1E380"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19512" w14:textId="77777777" w:rsidR="00BE714D" w:rsidRPr="005307A3" w:rsidRDefault="00BE714D" w:rsidP="00BE714D">
            <w:pPr>
              <w:pStyle w:val="TAL"/>
              <w:keepNext w:val="0"/>
              <w:jc w:val="center"/>
              <w:rPr>
                <w:sz w:val="16"/>
                <w:szCs w:val="16"/>
              </w:rPr>
            </w:pPr>
            <w:r w:rsidRPr="005307A3">
              <w:rPr>
                <w:sz w:val="16"/>
                <w:szCs w:val="16"/>
              </w:rPr>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098D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975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55EF4FF" w14:textId="77777777" w:rsidR="00BE714D" w:rsidRPr="005307A3" w:rsidRDefault="00BE714D" w:rsidP="00E97CA6">
            <w:pPr>
              <w:pStyle w:val="TAL"/>
              <w:keepNext w:val="0"/>
              <w:rPr>
                <w:sz w:val="16"/>
                <w:szCs w:val="16"/>
              </w:rPr>
            </w:pPr>
            <w:r w:rsidRPr="005307A3">
              <w:rPr>
                <w:sz w:val="16"/>
                <w:szCs w:val="16"/>
              </w:rPr>
              <w:t>Correction of applicability table and related addition of missing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6E98F02"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42C380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10817B"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442C6B"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8CB74"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1FF07" w14:textId="77777777" w:rsidR="00BE714D" w:rsidRPr="005307A3" w:rsidRDefault="00BE714D" w:rsidP="00BE714D">
            <w:pPr>
              <w:pStyle w:val="TAL"/>
              <w:keepNext w:val="0"/>
              <w:jc w:val="center"/>
              <w:rPr>
                <w:sz w:val="16"/>
                <w:szCs w:val="16"/>
              </w:rPr>
            </w:pPr>
            <w:r w:rsidRPr="005307A3">
              <w:rPr>
                <w:sz w:val="16"/>
                <w:szCs w:val="16"/>
              </w:rPr>
              <w:t>0034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B179D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D410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D52574" w14:textId="77777777" w:rsidR="00BE714D" w:rsidRPr="005307A3" w:rsidRDefault="00BE714D" w:rsidP="00E97CA6">
            <w:pPr>
              <w:pStyle w:val="TAL"/>
              <w:keepNext w:val="0"/>
              <w:rPr>
                <w:sz w:val="16"/>
                <w:szCs w:val="16"/>
              </w:rPr>
            </w:pPr>
            <w:r w:rsidRPr="005307A3">
              <w:rPr>
                <w:sz w:val="16"/>
                <w:szCs w:val="16"/>
              </w:rPr>
              <w:t>Correction in SMS-PP 1.4.1 TPDU of clause 27.22.4.22.1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00AA0B1"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20BFBCB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14D6E1"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784533F"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7A8C1A"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D90CC" w14:textId="77777777" w:rsidR="00BE714D" w:rsidRPr="005307A3" w:rsidRDefault="00BE714D" w:rsidP="00BE714D">
            <w:pPr>
              <w:pStyle w:val="TAL"/>
              <w:keepNext w:val="0"/>
              <w:jc w:val="center"/>
              <w:rPr>
                <w:sz w:val="16"/>
                <w:szCs w:val="16"/>
              </w:rPr>
            </w:pPr>
            <w:r w:rsidRPr="005307A3">
              <w:rPr>
                <w:sz w:val="16"/>
                <w:szCs w:val="16"/>
              </w:rPr>
              <w:t>0035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88A34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D757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6C16FA4" w14:textId="77777777" w:rsidR="00BE714D" w:rsidRPr="005307A3" w:rsidRDefault="00BE714D" w:rsidP="00E97CA6">
            <w:pPr>
              <w:pStyle w:val="TAL"/>
              <w:keepNext w:val="0"/>
              <w:rPr>
                <w:sz w:val="16"/>
                <w:szCs w:val="16"/>
              </w:rPr>
            </w:pPr>
            <w:r w:rsidRPr="005307A3">
              <w:rPr>
                <w:sz w:val="16"/>
                <w:szCs w:val="16"/>
              </w:rPr>
              <w:t>Essential Corrections of SMS-PP download message in Refresh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5E4ACA3"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69AFFE1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6B66CBF"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F76E029"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8259A4"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5ACC4" w14:textId="77777777" w:rsidR="00BE714D" w:rsidRPr="005307A3" w:rsidRDefault="00BE714D" w:rsidP="00BE714D">
            <w:pPr>
              <w:pStyle w:val="TAL"/>
              <w:keepNext w:val="0"/>
              <w:jc w:val="center"/>
              <w:rPr>
                <w:sz w:val="16"/>
                <w:szCs w:val="16"/>
              </w:rPr>
            </w:pPr>
            <w:r w:rsidRPr="005307A3">
              <w:rPr>
                <w:sz w:val="16"/>
                <w:szCs w:val="16"/>
              </w:rPr>
              <w:t>0036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B199E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AA77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FA81518" w14:textId="77777777" w:rsidR="00BE714D" w:rsidRPr="005307A3" w:rsidRDefault="00BE714D" w:rsidP="00E97CA6">
            <w:pPr>
              <w:pStyle w:val="TAL"/>
              <w:keepNext w:val="0"/>
              <w:rPr>
                <w:sz w:val="16"/>
                <w:szCs w:val="16"/>
              </w:rPr>
            </w:pPr>
            <w:r w:rsidRPr="005307A3">
              <w:rPr>
                <w:sz w:val="16"/>
                <w:szCs w:val="16"/>
              </w:rPr>
              <w:t>Essential Correction in MO SHORT MESSAGE CONTROL BY USIM Deletion of sequence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3DF36A"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7C26D439"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FB4080F"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8A5EE68"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0B7E624"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A04F587" w14:textId="77777777" w:rsidR="00BE714D" w:rsidRPr="005307A3" w:rsidRDefault="00BE714D" w:rsidP="00BE714D">
            <w:pPr>
              <w:pStyle w:val="TAL"/>
              <w:keepNext w:val="0"/>
              <w:jc w:val="center"/>
              <w:rPr>
                <w:sz w:val="16"/>
                <w:szCs w:val="16"/>
              </w:rPr>
            </w:pPr>
            <w:r w:rsidRPr="005307A3">
              <w:rPr>
                <w:sz w:val="16"/>
                <w:szCs w:val="16"/>
              </w:rPr>
              <w:t>0037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B4C1F0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24F010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BE60BFB" w14:textId="77777777" w:rsidR="00BE714D" w:rsidRPr="005307A3" w:rsidRDefault="00BE714D" w:rsidP="00E97CA6">
            <w:pPr>
              <w:pStyle w:val="TAL"/>
              <w:keepNext w:val="0"/>
              <w:rPr>
                <w:b/>
                <w:sz w:val="16"/>
                <w:szCs w:val="16"/>
              </w:rPr>
            </w:pPr>
            <w:r w:rsidRPr="005307A3">
              <w:rPr>
                <w:sz w:val="16"/>
                <w:szCs w:val="16"/>
              </w:rPr>
              <w:t>Deletion of SEQ 1.3 in clause 27.22.4.13.1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36671C1"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65F379E1"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8A88A1C"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4C75AAA"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EEE2DC3"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25E4B03" w14:textId="77777777" w:rsidR="00BE714D" w:rsidRPr="005307A3" w:rsidRDefault="00BE714D" w:rsidP="00BE714D">
            <w:pPr>
              <w:pStyle w:val="TAL"/>
              <w:keepNext w:val="0"/>
              <w:jc w:val="center"/>
              <w:rPr>
                <w:sz w:val="16"/>
                <w:szCs w:val="16"/>
              </w:rPr>
            </w:pPr>
            <w:r w:rsidRPr="005307A3">
              <w:rPr>
                <w:sz w:val="16"/>
                <w:szCs w:val="16"/>
              </w:rPr>
              <w:t>0041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6707C4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45C362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096AD97" w14:textId="77777777" w:rsidR="00BE714D" w:rsidRPr="005307A3" w:rsidRDefault="00BE714D" w:rsidP="00E97CA6">
            <w:pPr>
              <w:pStyle w:val="TAL"/>
              <w:keepNext w:val="0"/>
              <w:rPr>
                <w:sz w:val="16"/>
                <w:szCs w:val="16"/>
              </w:rPr>
            </w:pPr>
            <w:r w:rsidRPr="005307A3">
              <w:rPr>
                <w:sz w:val="16"/>
                <w:szCs w:val="16"/>
              </w:rPr>
              <w:t>Deletion of Send Data test sequence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F8E6CE0"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2F0A9E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897A8E5"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373234"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8DED00"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C9F96E" w14:textId="77777777" w:rsidR="00BE714D" w:rsidRPr="005307A3" w:rsidRDefault="00BE714D" w:rsidP="00BE714D">
            <w:pPr>
              <w:pStyle w:val="TAL"/>
              <w:keepNext w:val="0"/>
              <w:jc w:val="center"/>
              <w:rPr>
                <w:sz w:val="16"/>
                <w:szCs w:val="16"/>
              </w:rPr>
            </w:pPr>
            <w:r w:rsidRPr="005307A3">
              <w:rPr>
                <w:sz w:val="16"/>
                <w:szCs w:val="16"/>
              </w:rPr>
              <w:t>0042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72E86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A590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14783A4" w14:textId="77777777" w:rsidR="00BE714D" w:rsidRPr="005307A3" w:rsidRDefault="00BE714D" w:rsidP="00E97CA6">
            <w:pPr>
              <w:pStyle w:val="TAL"/>
              <w:keepNext w:val="0"/>
              <w:rPr>
                <w:sz w:val="16"/>
                <w:szCs w:val="16"/>
              </w:rPr>
            </w:pPr>
            <w:r w:rsidRPr="005307A3">
              <w:rPr>
                <w:sz w:val="16"/>
                <w:szCs w:val="16"/>
              </w:rPr>
              <w:t>Essential correction of Provide Local Information (IMEI)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F9219B2"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0F5A58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B25CB4"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69B4D2C"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C4B0F"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82929" w14:textId="77777777" w:rsidR="00BE714D" w:rsidRPr="005307A3" w:rsidRDefault="00BE714D" w:rsidP="00BE714D">
            <w:pPr>
              <w:pStyle w:val="TAL"/>
              <w:keepNext w:val="0"/>
              <w:jc w:val="center"/>
              <w:rPr>
                <w:sz w:val="16"/>
                <w:szCs w:val="16"/>
              </w:rPr>
            </w:pPr>
            <w:r w:rsidRPr="005307A3">
              <w:rPr>
                <w:sz w:val="16"/>
                <w:szCs w:val="16"/>
              </w:rPr>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1FD1E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453B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FCDB580" w14:textId="77777777" w:rsidR="00BE714D" w:rsidRPr="005307A3" w:rsidRDefault="00BE714D" w:rsidP="00E97CA6">
            <w:pPr>
              <w:pStyle w:val="TAL"/>
              <w:keepNext w:val="0"/>
              <w:rPr>
                <w:sz w:val="16"/>
                <w:szCs w:val="16"/>
              </w:rPr>
            </w:pPr>
            <w:r w:rsidRPr="005307A3">
              <w:rPr>
                <w:sz w:val="16"/>
                <w:szCs w:val="16"/>
              </w:rPr>
              <w:t>Essential Correction in SEQ 1.8 of clause 27.22.8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1B8FE04"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0E313A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DB660F"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E734A0"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DAC826"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D348B" w14:textId="77777777" w:rsidR="00BE714D" w:rsidRPr="005307A3" w:rsidRDefault="00BE714D" w:rsidP="00BE714D">
            <w:pPr>
              <w:pStyle w:val="TAL"/>
              <w:keepNext w:val="0"/>
              <w:jc w:val="center"/>
              <w:rPr>
                <w:sz w:val="16"/>
                <w:szCs w:val="16"/>
              </w:rPr>
            </w:pPr>
            <w:r w:rsidRPr="005307A3">
              <w:rPr>
                <w:sz w:val="16"/>
                <w:szCs w:val="16"/>
              </w:rPr>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15911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AE11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4AE842" w14:textId="77777777" w:rsidR="00BE714D" w:rsidRPr="005307A3" w:rsidRDefault="00BE714D" w:rsidP="00E97CA6">
            <w:pPr>
              <w:pStyle w:val="TAL"/>
              <w:keepNext w:val="0"/>
              <w:rPr>
                <w:sz w:val="16"/>
                <w:szCs w:val="16"/>
              </w:rPr>
            </w:pPr>
            <w:r w:rsidRPr="005307A3">
              <w:rPr>
                <w:sz w:val="16"/>
                <w:szCs w:val="16"/>
              </w:rPr>
              <w:t>Essential correction on 27.22.7.3.1 Call Disconnected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9BCF3D6"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2781D1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2752537"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217006"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34845"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8561A" w14:textId="77777777" w:rsidR="00BE714D" w:rsidRPr="005307A3" w:rsidRDefault="00BE714D" w:rsidP="00BE714D">
            <w:pPr>
              <w:pStyle w:val="TAL"/>
              <w:keepNext w:val="0"/>
              <w:jc w:val="center"/>
              <w:rPr>
                <w:sz w:val="16"/>
                <w:szCs w:val="16"/>
              </w:rPr>
            </w:pPr>
            <w:r w:rsidRPr="005307A3">
              <w:rPr>
                <w:sz w:val="16"/>
                <w:szCs w:val="16"/>
              </w:rPr>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BD9C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F986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04774F6" w14:textId="77777777" w:rsidR="00BE714D" w:rsidRPr="005307A3" w:rsidRDefault="00BE714D" w:rsidP="00E97CA6">
            <w:pPr>
              <w:pStyle w:val="TAL"/>
              <w:keepNext w:val="0"/>
              <w:rPr>
                <w:sz w:val="16"/>
                <w:szCs w:val="16"/>
              </w:rPr>
            </w:pPr>
            <w:r w:rsidRPr="005307A3">
              <w:rPr>
                <w:sz w:val="16"/>
                <w:szCs w:val="16"/>
              </w:rPr>
              <w:t>Essential correction of Channel Data length in clause 27.22.4.30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05EDE04"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EB69F5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501BD53"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C8E02F"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D4C68"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09D2" w14:textId="77777777" w:rsidR="00BE714D" w:rsidRPr="005307A3" w:rsidRDefault="00BE714D" w:rsidP="00BE714D">
            <w:pPr>
              <w:pStyle w:val="TAL"/>
              <w:keepNext w:val="0"/>
              <w:jc w:val="center"/>
              <w:rPr>
                <w:sz w:val="16"/>
                <w:szCs w:val="16"/>
              </w:rPr>
            </w:pPr>
            <w:r w:rsidRPr="005307A3">
              <w:rPr>
                <w:sz w:val="16"/>
                <w:szCs w:val="16"/>
              </w:rPr>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7AA78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7A225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8428EA" w14:textId="77777777" w:rsidR="00BE714D" w:rsidRPr="005307A3" w:rsidRDefault="00BE714D" w:rsidP="00E97CA6">
            <w:pPr>
              <w:pStyle w:val="TAL"/>
              <w:keepNext w:val="0"/>
              <w:rPr>
                <w:sz w:val="16"/>
                <w:szCs w:val="16"/>
              </w:rPr>
            </w:pPr>
            <w:r w:rsidRPr="005307A3">
              <w:rPr>
                <w:sz w:val="16"/>
                <w:szCs w:val="16"/>
              </w:rPr>
              <w:t>Essential Corrections in clause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222738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122FEED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0BA744"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1CD3A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0F341"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B0DE01" w14:textId="77777777" w:rsidR="00BE714D" w:rsidRPr="005307A3" w:rsidRDefault="00BE714D" w:rsidP="00BE714D">
            <w:pPr>
              <w:pStyle w:val="TAL"/>
              <w:keepNext w:val="0"/>
              <w:jc w:val="center"/>
              <w:rPr>
                <w:sz w:val="16"/>
                <w:szCs w:val="16"/>
              </w:rPr>
            </w:pPr>
            <w:r w:rsidRPr="005307A3">
              <w:rPr>
                <w:sz w:val="16"/>
                <w:szCs w:val="16"/>
              </w:rPr>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419A9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45E9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03E52BA" w14:textId="77777777" w:rsidR="00BE714D" w:rsidRPr="005307A3" w:rsidRDefault="00BE714D" w:rsidP="00E97CA6">
            <w:pPr>
              <w:pStyle w:val="TAL"/>
              <w:keepNext w:val="0"/>
              <w:rPr>
                <w:sz w:val="16"/>
                <w:szCs w:val="16"/>
              </w:rPr>
            </w:pPr>
            <w:r w:rsidRPr="005307A3">
              <w:rPr>
                <w:sz w:val="16"/>
                <w:szCs w:val="16"/>
              </w:rPr>
              <w:t>Essential Corrections in clause 27.22.8 MO SHORT MESSAGE CONTROL BY SIM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F86B0E"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524262B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3EAD0D9"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5B02C0"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56B80"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79C8C5" w14:textId="77777777" w:rsidR="00BE714D" w:rsidRPr="005307A3" w:rsidRDefault="00BE714D" w:rsidP="00BE714D">
            <w:pPr>
              <w:pStyle w:val="TAL"/>
              <w:keepNext w:val="0"/>
              <w:jc w:val="center"/>
              <w:rPr>
                <w:sz w:val="16"/>
                <w:szCs w:val="16"/>
              </w:rPr>
            </w:pPr>
            <w:r w:rsidRPr="005307A3">
              <w:rPr>
                <w:sz w:val="16"/>
                <w:szCs w:val="16"/>
              </w:rPr>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7FB0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6A7CB"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95FE592" w14:textId="77777777" w:rsidR="00BE714D" w:rsidRPr="005307A3" w:rsidRDefault="00BE714D" w:rsidP="00E97CA6">
            <w:pPr>
              <w:pStyle w:val="TAL"/>
              <w:keepNext w:val="0"/>
              <w:rPr>
                <w:sz w:val="16"/>
                <w:szCs w:val="16"/>
              </w:rPr>
            </w:pPr>
            <w:r w:rsidRPr="005307A3">
              <w:rPr>
                <w:sz w:val="16"/>
                <w:szCs w:val="16"/>
              </w:rPr>
              <w:t>Essential correction in SEQ 1.4 of clause 27.22.4.11.1 SEND SS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F6EF2D"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07D982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D210B9"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0D867EB"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176C9F"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F1031" w14:textId="77777777" w:rsidR="00BE714D" w:rsidRPr="005307A3" w:rsidRDefault="00BE714D" w:rsidP="00BE714D">
            <w:pPr>
              <w:pStyle w:val="TAL"/>
              <w:keepNext w:val="0"/>
              <w:jc w:val="center"/>
              <w:rPr>
                <w:sz w:val="16"/>
                <w:szCs w:val="16"/>
              </w:rPr>
            </w:pPr>
            <w:r w:rsidRPr="005307A3">
              <w:rPr>
                <w:sz w:val="16"/>
                <w:szCs w:val="16"/>
              </w:rPr>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CE82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36E3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1847D1" w14:textId="77777777" w:rsidR="00BE714D" w:rsidRPr="005307A3" w:rsidRDefault="00BE714D" w:rsidP="00E97CA6">
            <w:pPr>
              <w:pStyle w:val="TAL"/>
              <w:keepNext w:val="0"/>
              <w:rPr>
                <w:sz w:val="16"/>
                <w:szCs w:val="16"/>
              </w:rPr>
            </w:pPr>
            <w:r w:rsidRPr="005307A3">
              <w:rPr>
                <w:sz w:val="16"/>
                <w:szCs w:val="16"/>
              </w:rPr>
              <w:t>Essential corrections of Run AT Command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87DEDE"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E78A0B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420DA4"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A123CBF"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B14201"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F94F" w14:textId="77777777" w:rsidR="00BE714D" w:rsidRPr="005307A3" w:rsidRDefault="00BE714D" w:rsidP="00BE714D">
            <w:pPr>
              <w:pStyle w:val="TAL"/>
              <w:keepNext w:val="0"/>
              <w:jc w:val="center"/>
              <w:rPr>
                <w:sz w:val="16"/>
                <w:szCs w:val="16"/>
              </w:rPr>
            </w:pPr>
            <w:r w:rsidRPr="005307A3">
              <w:rPr>
                <w:sz w:val="16"/>
                <w:szCs w:val="16"/>
              </w:rPr>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1F01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B56D0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24132F" w14:textId="77777777" w:rsidR="00BE714D" w:rsidRPr="005307A3" w:rsidRDefault="00BE714D" w:rsidP="00E97CA6">
            <w:pPr>
              <w:pStyle w:val="TAL"/>
              <w:keepNext w:val="0"/>
              <w:rPr>
                <w:sz w:val="16"/>
                <w:szCs w:val="16"/>
              </w:rPr>
            </w:pPr>
            <w:r w:rsidRPr="005307A3">
              <w:rPr>
                <w:sz w:val="16"/>
                <w:szCs w:val="16"/>
              </w:rPr>
              <w:t>Essential corrections to SET UP CALL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A00DF06"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BFCC4B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4B9E3B7"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61EAE1"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C75E8" w14:textId="77777777" w:rsidR="00BE714D" w:rsidRPr="005307A3" w:rsidRDefault="00BE714D" w:rsidP="00BE714D">
            <w:pPr>
              <w:pStyle w:val="TAL"/>
              <w:keepNext w:val="0"/>
              <w:jc w:val="center"/>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419A6" w14:textId="77777777" w:rsidR="00BE714D" w:rsidRPr="005307A3" w:rsidRDefault="00BE714D" w:rsidP="00BE714D">
            <w:pPr>
              <w:pStyle w:val="TAL"/>
              <w:keepNext w:val="0"/>
              <w:jc w:val="center"/>
              <w:rPr>
                <w:sz w:val="16"/>
                <w:szCs w:val="16"/>
              </w:rPr>
            </w:pPr>
            <w:r w:rsidRPr="005307A3">
              <w:rPr>
                <w:sz w:val="16"/>
                <w:szCs w:val="16"/>
              </w:rPr>
              <w:t>0055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18E35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7AD4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1F1047" w14:textId="77777777" w:rsidR="00BE714D" w:rsidRPr="005307A3" w:rsidRDefault="00BE714D" w:rsidP="00E97CA6">
            <w:pPr>
              <w:pStyle w:val="TAL"/>
              <w:keepNext w:val="0"/>
              <w:rPr>
                <w:sz w:val="16"/>
                <w:szCs w:val="16"/>
              </w:rPr>
            </w:pPr>
            <w:r w:rsidRPr="005307A3">
              <w:rPr>
                <w:sz w:val="16"/>
                <w:szCs w:val="16"/>
              </w:rPr>
              <w:t>Essential Correction in TERMINAL RESPONSE coding of clause 27.22.4.31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4C02FF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BF639F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B144E5D"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50F3F7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B7D6" w14:textId="77777777" w:rsidR="00BE714D" w:rsidRPr="005307A3" w:rsidRDefault="00BE714D" w:rsidP="00BE714D">
            <w:pPr>
              <w:pStyle w:val="TAL"/>
              <w:keepNext w:val="0"/>
              <w:jc w:val="center"/>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34D08" w14:textId="77777777" w:rsidR="00BE714D" w:rsidRPr="005307A3" w:rsidRDefault="00BE714D" w:rsidP="00BE714D">
            <w:pPr>
              <w:pStyle w:val="TAL"/>
              <w:keepNext w:val="0"/>
              <w:jc w:val="center"/>
              <w:rPr>
                <w:sz w:val="16"/>
                <w:szCs w:val="16"/>
              </w:rPr>
            </w:pPr>
            <w:r w:rsidRPr="005307A3">
              <w:rPr>
                <w:sz w:val="16"/>
                <w:szCs w:val="16"/>
              </w:rPr>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BEFFE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C0C2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1ACF5D" w14:textId="77777777" w:rsidR="00BE714D" w:rsidRPr="005307A3" w:rsidRDefault="00BE714D" w:rsidP="00E97CA6">
            <w:pPr>
              <w:pStyle w:val="TAL"/>
              <w:keepNext w:val="0"/>
              <w:rPr>
                <w:sz w:val="16"/>
                <w:szCs w:val="16"/>
              </w:rPr>
            </w:pPr>
            <w:r w:rsidRPr="005307A3">
              <w:rPr>
                <w:sz w:val="16"/>
                <w:szCs w:val="16"/>
              </w:rPr>
              <w:t>Essential corrections to Timer Expiration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7922084"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503A454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1BE7DE"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99B0FC8"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B94739" w14:textId="77777777" w:rsidR="00BE714D" w:rsidRPr="005307A3" w:rsidRDefault="00BE714D" w:rsidP="00BE714D">
            <w:pPr>
              <w:pStyle w:val="TAL"/>
              <w:keepNext w:val="0"/>
              <w:jc w:val="center"/>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E07D6" w14:textId="77777777" w:rsidR="00BE714D" w:rsidRPr="005307A3" w:rsidRDefault="00BE714D" w:rsidP="00BE714D">
            <w:pPr>
              <w:pStyle w:val="TAL"/>
              <w:keepNext w:val="0"/>
              <w:jc w:val="center"/>
              <w:rPr>
                <w:sz w:val="16"/>
                <w:szCs w:val="16"/>
              </w:rPr>
            </w:pPr>
            <w:r w:rsidRPr="005307A3">
              <w:rPr>
                <w:sz w:val="16"/>
                <w:szCs w:val="16"/>
              </w:rPr>
              <w:t>0054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F641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F03B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E5F7DDD" w14:textId="77777777" w:rsidR="00BE714D" w:rsidRPr="005307A3" w:rsidRDefault="00BE714D" w:rsidP="00E97CA6">
            <w:pPr>
              <w:pStyle w:val="TAL"/>
              <w:keepNext w:val="0"/>
              <w:rPr>
                <w:sz w:val="16"/>
                <w:szCs w:val="16"/>
              </w:rPr>
            </w:pPr>
            <w:r w:rsidRPr="005307A3">
              <w:rPr>
                <w:sz w:val="16"/>
                <w:szCs w:val="16"/>
              </w:rPr>
              <w:t>BER-TLV suppressions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06C926E"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A1F137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807AEC"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9F8B08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995AD4" w14:textId="77777777" w:rsidR="00BE714D" w:rsidRPr="005307A3" w:rsidRDefault="00BE714D" w:rsidP="00BE714D">
            <w:pPr>
              <w:pStyle w:val="TAL"/>
              <w:keepNext w:val="0"/>
              <w:jc w:val="center"/>
              <w:rPr>
                <w:sz w:val="16"/>
                <w:szCs w:val="16"/>
              </w:rPr>
            </w:pPr>
            <w:r w:rsidRPr="005307A3">
              <w:rPr>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E2F71" w14:textId="77777777" w:rsidR="00BE714D" w:rsidRPr="005307A3" w:rsidRDefault="00BE714D" w:rsidP="00BE714D">
            <w:pPr>
              <w:pStyle w:val="TAL"/>
              <w:keepNext w:val="0"/>
              <w:jc w:val="center"/>
              <w:rPr>
                <w:sz w:val="16"/>
                <w:szCs w:val="16"/>
              </w:rPr>
            </w:pPr>
            <w:r w:rsidRPr="005307A3">
              <w:rPr>
                <w:sz w:val="16"/>
                <w:szCs w:val="16"/>
              </w:rPr>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AEACE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C3C96"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21D2D71" w14:textId="77777777" w:rsidR="00BE714D" w:rsidRPr="005307A3" w:rsidRDefault="00BE714D" w:rsidP="00E97CA6">
            <w:pPr>
              <w:pStyle w:val="TAL"/>
              <w:keepNext w:val="0"/>
              <w:rPr>
                <w:sz w:val="16"/>
                <w:szCs w:val="16"/>
              </w:rPr>
            </w:pPr>
            <w:r w:rsidRPr="005307A3">
              <w:rPr>
                <w:sz w:val="16"/>
                <w:szCs w:val="16"/>
              </w:rPr>
              <w:t>Add SMS PP Data Download RP-ERROR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46537EC"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62EA91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3B18BE"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3120AB"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F0C53"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89B94" w14:textId="77777777" w:rsidR="00BE714D" w:rsidRPr="005307A3" w:rsidRDefault="00BE714D" w:rsidP="00BE714D">
            <w:pPr>
              <w:pStyle w:val="TAL"/>
              <w:keepNext w:val="0"/>
              <w:jc w:val="center"/>
              <w:rPr>
                <w:sz w:val="16"/>
                <w:szCs w:val="16"/>
              </w:rPr>
            </w:pPr>
            <w:r w:rsidRPr="005307A3">
              <w:rPr>
                <w:sz w:val="16"/>
                <w:szCs w:val="16"/>
              </w:rPr>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8544E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1E88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315D86" w14:textId="77777777" w:rsidR="00BE714D" w:rsidRPr="005307A3" w:rsidRDefault="00BE714D" w:rsidP="00E97CA6">
            <w:pPr>
              <w:pStyle w:val="TAL"/>
              <w:keepNext w:val="0"/>
              <w:rPr>
                <w:sz w:val="16"/>
                <w:szCs w:val="16"/>
              </w:rPr>
            </w:pPr>
            <w:r w:rsidRPr="005307A3">
              <w:rPr>
                <w:sz w:val="16"/>
                <w:szCs w:val="16"/>
              </w:rPr>
              <w:t>Essential Correction in SEQ 1.7 of clause 27.22.4.13.1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DDD48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648980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719A8BB"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6AE273"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E51C9"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4572D" w14:textId="77777777" w:rsidR="00BE714D" w:rsidRPr="005307A3" w:rsidRDefault="00BE714D" w:rsidP="00BE714D">
            <w:pPr>
              <w:pStyle w:val="TAL"/>
              <w:keepNext w:val="0"/>
              <w:jc w:val="center"/>
              <w:rPr>
                <w:sz w:val="16"/>
                <w:szCs w:val="16"/>
              </w:rPr>
            </w:pPr>
            <w:r w:rsidRPr="005307A3">
              <w:rPr>
                <w:sz w:val="16"/>
                <w:szCs w:val="16"/>
              </w:rPr>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6113F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6E00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60DB127" w14:textId="77777777" w:rsidR="00BE714D" w:rsidRPr="005307A3" w:rsidRDefault="00BE714D" w:rsidP="00E97CA6">
            <w:pPr>
              <w:pStyle w:val="TAL"/>
              <w:keepNext w:val="0"/>
              <w:rPr>
                <w:sz w:val="16"/>
                <w:szCs w:val="16"/>
              </w:rPr>
            </w:pPr>
            <w:r w:rsidRPr="005307A3">
              <w:rPr>
                <w:sz w:val="16"/>
                <w:szCs w:val="16"/>
              </w:rPr>
              <w:t>Essential correction of Refresh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65216FB"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D28039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9FC9C75" w14:textId="77777777" w:rsidR="00BE714D" w:rsidRPr="005307A3" w:rsidRDefault="00BE714D" w:rsidP="00BE714D">
            <w:pPr>
              <w:pStyle w:val="TAL"/>
              <w:keepNext w:val="0"/>
              <w:jc w:val="center"/>
              <w:rPr>
                <w:sz w:val="16"/>
                <w:szCs w:val="16"/>
              </w:rPr>
            </w:pPr>
            <w:r w:rsidRPr="005307A3">
              <w:rPr>
                <w:sz w:val="16"/>
                <w:szCs w:val="16"/>
              </w:rPr>
              <w:lastRenderedPageBreak/>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B0B079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2F6349"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08DD0" w14:textId="77777777" w:rsidR="00BE714D" w:rsidRPr="005307A3" w:rsidRDefault="00BE714D" w:rsidP="00BE714D">
            <w:pPr>
              <w:pStyle w:val="TAL"/>
              <w:keepNext w:val="0"/>
              <w:jc w:val="center"/>
              <w:rPr>
                <w:sz w:val="16"/>
                <w:szCs w:val="16"/>
              </w:rPr>
            </w:pPr>
            <w:r w:rsidRPr="005307A3">
              <w:rPr>
                <w:sz w:val="16"/>
                <w:szCs w:val="16"/>
              </w:rPr>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4D111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4C0D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AB69315" w14:textId="77777777" w:rsidR="00BE714D" w:rsidRPr="005307A3" w:rsidRDefault="00BE714D" w:rsidP="00E97CA6">
            <w:pPr>
              <w:pStyle w:val="TAL"/>
              <w:keepNext w:val="0"/>
              <w:rPr>
                <w:sz w:val="16"/>
                <w:szCs w:val="16"/>
              </w:rPr>
            </w:pPr>
            <w:r w:rsidRPr="005307A3">
              <w:rPr>
                <w:sz w:val="16"/>
                <w:szCs w:val="16"/>
              </w:rPr>
              <w:t>Essential correction of Channel Data length in Result TLV of clause 27.22.4.30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354F17"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C7CA00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31F8B35"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2C3CAF"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0C38A"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A674A" w14:textId="77777777" w:rsidR="00BE714D" w:rsidRPr="005307A3" w:rsidRDefault="00BE714D" w:rsidP="00BE714D">
            <w:pPr>
              <w:pStyle w:val="TAL"/>
              <w:keepNext w:val="0"/>
              <w:jc w:val="center"/>
              <w:rPr>
                <w:sz w:val="16"/>
                <w:szCs w:val="16"/>
              </w:rPr>
            </w:pPr>
            <w:r w:rsidRPr="005307A3">
              <w:rPr>
                <w:sz w:val="16"/>
                <w:szCs w:val="16"/>
              </w:rPr>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59C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DD3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9564F9" w14:textId="77777777" w:rsidR="00BE714D" w:rsidRPr="005307A3" w:rsidRDefault="00BE714D" w:rsidP="00E97CA6">
            <w:pPr>
              <w:pStyle w:val="TAL"/>
              <w:keepNext w:val="0"/>
              <w:rPr>
                <w:sz w:val="16"/>
                <w:szCs w:val="16"/>
              </w:rPr>
            </w:pPr>
            <w:r w:rsidRPr="005307A3">
              <w:rPr>
                <w:sz w:val="16"/>
                <w:szCs w:val="16"/>
              </w:rPr>
              <w:t>CR 31.124 Rel-6: Insertion of missing REFRESH (IMSI changing procedure)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4F690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25497E4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4135999"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5611980"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91C11F3"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4E977EF" w14:textId="77777777" w:rsidR="00BE714D" w:rsidRPr="005307A3" w:rsidRDefault="00BE714D" w:rsidP="00BE714D">
            <w:pPr>
              <w:pStyle w:val="TAL"/>
              <w:keepNext w:val="0"/>
              <w:jc w:val="center"/>
              <w:rPr>
                <w:sz w:val="16"/>
                <w:szCs w:val="16"/>
              </w:rPr>
            </w:pPr>
            <w:r w:rsidRPr="005307A3">
              <w:rPr>
                <w:sz w:val="16"/>
                <w:szCs w:val="16"/>
              </w:rPr>
              <w:t>0057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BAAF1CE"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80B277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EF663A4" w14:textId="77777777" w:rsidR="00BE714D" w:rsidRPr="005307A3" w:rsidRDefault="00BE714D" w:rsidP="00E97CA6">
            <w:pPr>
              <w:pStyle w:val="TAL"/>
              <w:keepNext w:val="0"/>
              <w:rPr>
                <w:sz w:val="16"/>
                <w:szCs w:val="16"/>
              </w:rPr>
            </w:pPr>
            <w:r w:rsidRPr="005307A3">
              <w:rPr>
                <w:sz w:val="16"/>
                <w:szCs w:val="16"/>
              </w:rPr>
              <w:t>Essential corrections of references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D5948C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C23C074"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F7DC23C"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6912EDE"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ABFE7E4"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F300F96" w14:textId="77777777" w:rsidR="00BE714D" w:rsidRPr="005307A3" w:rsidRDefault="00BE714D" w:rsidP="00BE714D">
            <w:pPr>
              <w:pStyle w:val="TAL"/>
              <w:keepNext w:val="0"/>
              <w:jc w:val="center"/>
              <w:rPr>
                <w:sz w:val="16"/>
                <w:szCs w:val="16"/>
              </w:rPr>
            </w:pPr>
            <w:r w:rsidRPr="005307A3">
              <w:rPr>
                <w:sz w:val="16"/>
                <w:szCs w:val="16"/>
              </w:rPr>
              <w:t>0061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1D2CDB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F2A2E8F" w14:textId="77777777" w:rsidR="00BE714D" w:rsidRPr="005307A3" w:rsidRDefault="00BE714D" w:rsidP="00BE714D">
            <w:pPr>
              <w:pStyle w:val="TAL"/>
              <w:keepNext w:val="0"/>
              <w:jc w:val="center"/>
              <w:rPr>
                <w:sz w:val="16"/>
                <w:szCs w:val="16"/>
              </w:rPr>
            </w:pP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048F852" w14:textId="77777777" w:rsidR="00BE714D" w:rsidRPr="005307A3" w:rsidRDefault="00BE714D" w:rsidP="00E97CA6">
            <w:pPr>
              <w:pStyle w:val="TAL"/>
              <w:keepNext w:val="0"/>
              <w:rPr>
                <w:sz w:val="16"/>
                <w:szCs w:val="16"/>
              </w:rPr>
            </w:pPr>
            <w:r w:rsidRPr="005307A3">
              <w:rPr>
                <w:sz w:val="16"/>
                <w:szCs w:val="16"/>
              </w:rPr>
              <w:t>Proposal to the TS 31.124 Split by referencing the relevant USAT Test procedures to TS 102 384</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7A6B297E"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69F8589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9B21BF"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46A5CC1"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50CB7"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5A697" w14:textId="77777777" w:rsidR="00BE714D" w:rsidRPr="005307A3" w:rsidRDefault="00BE714D" w:rsidP="00BE714D">
            <w:pPr>
              <w:pStyle w:val="TAL"/>
              <w:keepNext w:val="0"/>
              <w:jc w:val="center"/>
              <w:rPr>
                <w:sz w:val="16"/>
                <w:szCs w:val="16"/>
              </w:rPr>
            </w:pPr>
            <w:r w:rsidRPr="005307A3">
              <w:rPr>
                <w:sz w:val="16"/>
                <w:szCs w:val="16"/>
              </w:rPr>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84CE1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31D06"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4DD52C2" w14:textId="77777777" w:rsidR="00BE714D" w:rsidRPr="005307A3" w:rsidRDefault="00BE714D" w:rsidP="00E97CA6">
            <w:pPr>
              <w:pStyle w:val="TAL"/>
              <w:keepNext w:val="0"/>
              <w:rPr>
                <w:sz w:val="16"/>
                <w:szCs w:val="16"/>
              </w:rPr>
            </w:pPr>
            <w:r w:rsidRPr="005307A3">
              <w:rPr>
                <w:sz w:val="16"/>
                <w:szCs w:val="16"/>
              </w:rPr>
              <w:t>Essential corrections on test cases 27.22.6.3 and 27.22.6.4 using record 2 in EF FDN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9BCC5AD"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1EF0CF4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76B4B0E"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A2B4CBF"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2C348C"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8ADAF" w14:textId="77777777" w:rsidR="00BE714D" w:rsidRPr="005307A3" w:rsidRDefault="00BE714D" w:rsidP="00BE714D">
            <w:pPr>
              <w:pStyle w:val="TAL"/>
              <w:keepNext w:val="0"/>
              <w:jc w:val="center"/>
              <w:rPr>
                <w:sz w:val="16"/>
                <w:szCs w:val="16"/>
              </w:rPr>
            </w:pPr>
            <w:r w:rsidRPr="005307A3">
              <w:rPr>
                <w:sz w:val="16"/>
                <w:szCs w:val="16"/>
              </w:rPr>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5BEFB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7EA7D"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1BBA171" w14:textId="77777777" w:rsidR="00BE714D" w:rsidRPr="005307A3" w:rsidRDefault="00BE714D" w:rsidP="00E97CA6">
            <w:pPr>
              <w:pStyle w:val="TAL"/>
              <w:keepNext w:val="0"/>
              <w:rPr>
                <w:sz w:val="16"/>
                <w:szCs w:val="16"/>
              </w:rPr>
            </w:pPr>
            <w:r w:rsidRPr="005307A3">
              <w:rPr>
                <w:sz w:val="16"/>
                <w:szCs w:val="16"/>
              </w:rPr>
              <w:t>Essential corrections on TC 27.22.6.4 sequence 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62D3255"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3C7FCA5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74BCB6E"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1C7F421"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D8687"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4EE280" w14:textId="77777777" w:rsidR="00BE714D" w:rsidRPr="005307A3" w:rsidRDefault="00BE714D" w:rsidP="00BE714D">
            <w:pPr>
              <w:pStyle w:val="TAL"/>
              <w:keepNext w:val="0"/>
              <w:jc w:val="center"/>
              <w:rPr>
                <w:sz w:val="16"/>
                <w:szCs w:val="16"/>
              </w:rPr>
            </w:pPr>
            <w:r w:rsidRPr="005307A3">
              <w:rPr>
                <w:sz w:val="16"/>
                <w:szCs w:val="16"/>
              </w:rPr>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54334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FD820"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531958" w14:textId="77777777" w:rsidR="00BE714D" w:rsidRPr="005307A3" w:rsidRDefault="00BE714D" w:rsidP="00E97CA6">
            <w:pPr>
              <w:pStyle w:val="TAL"/>
              <w:keepNext w:val="0"/>
              <w:rPr>
                <w:sz w:val="16"/>
                <w:szCs w:val="16"/>
              </w:rPr>
            </w:pPr>
            <w:r w:rsidRPr="005307A3">
              <w:rPr>
                <w:sz w:val="16"/>
                <w:szCs w:val="16"/>
              </w:rPr>
              <w:t>Essential corrections on SEND SHORT MESSAGE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6001704"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6FA42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D818BC7"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DDBF88E"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B4052"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F5060" w14:textId="77777777" w:rsidR="00BE714D" w:rsidRPr="005307A3" w:rsidRDefault="00BE714D" w:rsidP="00BE714D">
            <w:pPr>
              <w:pStyle w:val="TAL"/>
              <w:keepNext w:val="0"/>
              <w:jc w:val="center"/>
              <w:rPr>
                <w:sz w:val="16"/>
                <w:szCs w:val="16"/>
              </w:rPr>
            </w:pPr>
            <w:r w:rsidRPr="005307A3">
              <w:rPr>
                <w:sz w:val="16"/>
                <w:szCs w:val="16"/>
              </w:rPr>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FB2A6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65562"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5671A2" w14:textId="77777777" w:rsidR="00BE714D" w:rsidRPr="005307A3" w:rsidRDefault="00BE714D" w:rsidP="00E97CA6">
            <w:pPr>
              <w:pStyle w:val="TAL"/>
              <w:keepNext w:val="0"/>
              <w:rPr>
                <w:sz w:val="16"/>
                <w:szCs w:val="16"/>
              </w:rPr>
            </w:pPr>
            <w:r w:rsidRPr="005307A3">
              <w:rPr>
                <w:sz w:val="16"/>
                <w:szCs w:val="16"/>
              </w:rPr>
              <w:t>Essential correction of text attributes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52364F"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20F4C74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9C6AB45"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A56F60"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AE92B6"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F2BFB" w14:textId="77777777" w:rsidR="00BE714D" w:rsidRPr="005307A3" w:rsidRDefault="00BE714D" w:rsidP="00BE714D">
            <w:pPr>
              <w:pStyle w:val="TAL"/>
              <w:keepNext w:val="0"/>
              <w:jc w:val="center"/>
              <w:rPr>
                <w:sz w:val="16"/>
                <w:szCs w:val="16"/>
              </w:rPr>
            </w:pPr>
            <w:r w:rsidRPr="005307A3">
              <w:rPr>
                <w:sz w:val="16"/>
                <w:szCs w:val="16"/>
              </w:rPr>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870A2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8A49"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2BEADD" w14:textId="77777777" w:rsidR="00BE714D" w:rsidRPr="005307A3" w:rsidRDefault="00BE714D" w:rsidP="00E97CA6">
            <w:pPr>
              <w:pStyle w:val="TAL"/>
              <w:keepNext w:val="0"/>
              <w:rPr>
                <w:sz w:val="16"/>
                <w:szCs w:val="16"/>
              </w:rPr>
            </w:pPr>
            <w:r w:rsidRPr="005307A3">
              <w:rPr>
                <w:sz w:val="16"/>
                <w:szCs w:val="16"/>
              </w:rPr>
              <w:t>Definition of appropriate QoS in BIP test cases related to GPRS for 3G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3DDD9AD"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449E9C1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98E756A"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3B564D"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A85F1"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12A58" w14:textId="77777777" w:rsidR="00BE714D" w:rsidRPr="005307A3" w:rsidRDefault="00BE714D" w:rsidP="00BE714D">
            <w:pPr>
              <w:pStyle w:val="TAL"/>
              <w:keepNext w:val="0"/>
              <w:jc w:val="center"/>
              <w:rPr>
                <w:sz w:val="16"/>
                <w:szCs w:val="16"/>
              </w:rPr>
            </w:pPr>
            <w:r w:rsidRPr="005307A3">
              <w:rPr>
                <w:sz w:val="16"/>
                <w:szCs w:val="16"/>
              </w:rPr>
              <w:t>0071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249D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8593B"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C4243F" w14:textId="77777777" w:rsidR="00BE714D" w:rsidRPr="005307A3" w:rsidRDefault="00BE714D" w:rsidP="00E97CA6">
            <w:pPr>
              <w:pStyle w:val="TAL"/>
              <w:keepNext w:val="0"/>
              <w:rPr>
                <w:sz w:val="16"/>
                <w:szCs w:val="16"/>
              </w:rPr>
            </w:pPr>
            <w:r w:rsidRPr="005307A3">
              <w:rPr>
                <w:sz w:val="16"/>
                <w:szCs w:val="16"/>
              </w:rPr>
              <w:t>Essential correction of Refresh test in 27.22.7.4.2, seq. 2.4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AF495F"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0365539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3D75C14"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7F41B72"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CDB662"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DAC2DD" w14:textId="77777777" w:rsidR="00BE714D" w:rsidRPr="005307A3" w:rsidRDefault="00BE714D" w:rsidP="00BE714D">
            <w:pPr>
              <w:pStyle w:val="TAL"/>
              <w:keepNext w:val="0"/>
              <w:jc w:val="center"/>
              <w:rPr>
                <w:sz w:val="16"/>
                <w:szCs w:val="16"/>
              </w:rPr>
            </w:pPr>
            <w:r w:rsidRPr="005307A3">
              <w:rPr>
                <w:sz w:val="16"/>
                <w:szCs w:val="16"/>
              </w:rPr>
              <w:t>0074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27C7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DB572"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C6DCE9" w14:textId="77777777" w:rsidR="00BE714D" w:rsidRPr="005307A3" w:rsidRDefault="00BE714D" w:rsidP="00E97CA6">
            <w:pPr>
              <w:pStyle w:val="TAL"/>
              <w:keepNext w:val="0"/>
              <w:rPr>
                <w:sz w:val="16"/>
                <w:szCs w:val="16"/>
              </w:rPr>
            </w:pPr>
            <w:r w:rsidRPr="005307A3">
              <w:rPr>
                <w:sz w:val="16"/>
                <w:szCs w:val="16"/>
              </w:rPr>
              <w:t>Essential corrections of  RUN AT Command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815B248"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1E7EB9D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45979B"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D612E3"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9F78CA"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AD8E" w14:textId="77777777" w:rsidR="00BE714D" w:rsidRPr="005307A3" w:rsidRDefault="00BE714D" w:rsidP="00BE714D">
            <w:pPr>
              <w:pStyle w:val="TAL"/>
              <w:keepNext w:val="0"/>
              <w:jc w:val="center"/>
              <w:rPr>
                <w:sz w:val="16"/>
                <w:szCs w:val="16"/>
              </w:rPr>
            </w:pPr>
            <w:r w:rsidRPr="005307A3">
              <w:rPr>
                <w:sz w:val="16"/>
                <w:szCs w:val="16"/>
              </w:rPr>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4080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621BC"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868ED8F" w14:textId="77777777" w:rsidR="00BE714D" w:rsidRPr="005307A3" w:rsidRDefault="00BE714D" w:rsidP="00E97CA6">
            <w:pPr>
              <w:pStyle w:val="TAL"/>
              <w:keepNext w:val="0"/>
              <w:rPr>
                <w:sz w:val="16"/>
                <w:szCs w:val="16"/>
              </w:rPr>
            </w:pPr>
            <w:r w:rsidRPr="005307A3">
              <w:rPr>
                <w:sz w:val="16"/>
                <w:szCs w:val="16"/>
              </w:rPr>
              <w:t>Essential correction of tables B.1 and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C6E4CA2"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03DBD5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AC68E2"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740A901"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A04B6D"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A7A0E" w14:textId="77777777" w:rsidR="00BE714D" w:rsidRPr="005307A3" w:rsidRDefault="00BE714D" w:rsidP="00BE714D">
            <w:pPr>
              <w:pStyle w:val="TAL"/>
              <w:keepNext w:val="0"/>
              <w:jc w:val="center"/>
              <w:rPr>
                <w:sz w:val="16"/>
                <w:szCs w:val="16"/>
              </w:rPr>
            </w:pPr>
            <w:r w:rsidRPr="005307A3">
              <w:rPr>
                <w:sz w:val="16"/>
                <w:szCs w:val="16"/>
              </w:rPr>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A91C5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00FD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5D7338" w14:textId="77777777" w:rsidR="00BE714D" w:rsidRPr="005307A3" w:rsidRDefault="00BE714D" w:rsidP="00E97CA6">
            <w:pPr>
              <w:pStyle w:val="TAL"/>
              <w:keepNext w:val="0"/>
              <w:rPr>
                <w:sz w:val="16"/>
                <w:szCs w:val="16"/>
              </w:rPr>
            </w:pPr>
            <w:r w:rsidRPr="005307A3">
              <w:rPr>
                <w:sz w:val="16"/>
                <w:szCs w:val="16"/>
              </w:rPr>
              <w:t>Essential Correction in REGISTER 1.2B message coding of clause 27.22.4.11.1 SEND SS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19EE68"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728398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3899304"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FD9CFE0"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08B2E6"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3D208" w14:textId="77777777" w:rsidR="00BE714D" w:rsidRPr="005307A3" w:rsidRDefault="00BE714D" w:rsidP="00BE714D">
            <w:pPr>
              <w:pStyle w:val="TAL"/>
              <w:keepNext w:val="0"/>
              <w:jc w:val="center"/>
              <w:rPr>
                <w:sz w:val="16"/>
                <w:szCs w:val="16"/>
              </w:rPr>
            </w:pPr>
            <w:r w:rsidRPr="005307A3">
              <w:rPr>
                <w:sz w:val="16"/>
                <w:szCs w:val="16"/>
              </w:rPr>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5D6AC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52CA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41FDC64" w14:textId="77777777" w:rsidR="00BE714D" w:rsidRPr="005307A3" w:rsidRDefault="00BE714D" w:rsidP="00E97CA6">
            <w:pPr>
              <w:pStyle w:val="TAL"/>
              <w:keepNext w:val="0"/>
              <w:rPr>
                <w:sz w:val="16"/>
                <w:szCs w:val="16"/>
              </w:rPr>
            </w:pPr>
            <w:r w:rsidRPr="005307A3">
              <w:rPr>
                <w:sz w:val="16"/>
                <w:szCs w:val="16"/>
              </w:rPr>
              <w:t>Essential correction of 27.22.4.13.1 SET UP CALL, seq 1.4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5569F40"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2DAD275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34FE96"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17A006"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2F6BA"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FEA4E" w14:textId="77777777" w:rsidR="00BE714D" w:rsidRPr="005307A3" w:rsidRDefault="00BE714D" w:rsidP="00BE714D">
            <w:pPr>
              <w:pStyle w:val="TAL"/>
              <w:keepNext w:val="0"/>
              <w:jc w:val="center"/>
              <w:rPr>
                <w:sz w:val="16"/>
                <w:szCs w:val="16"/>
              </w:rPr>
            </w:pPr>
            <w:r w:rsidRPr="005307A3">
              <w:rPr>
                <w:sz w:val="16"/>
                <w:szCs w:val="16"/>
              </w:rPr>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C76A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1712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AE1E95" w14:textId="77777777" w:rsidR="00BE714D" w:rsidRPr="005307A3" w:rsidRDefault="00BE714D" w:rsidP="00E97CA6">
            <w:pPr>
              <w:pStyle w:val="TAL"/>
              <w:keepNext w:val="0"/>
              <w:rPr>
                <w:sz w:val="16"/>
                <w:szCs w:val="16"/>
              </w:rPr>
            </w:pPr>
            <w:r w:rsidRPr="005307A3">
              <w:rPr>
                <w:sz w:val="16"/>
                <w:szCs w:val="16"/>
              </w:rPr>
              <w:t>Essential correction of second card reader test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CD83670"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1E0E8B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CB782B"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CDE69C"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4B21B"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A1EE" w14:textId="77777777" w:rsidR="00BE714D" w:rsidRPr="005307A3" w:rsidRDefault="00BE714D" w:rsidP="00BE714D">
            <w:pPr>
              <w:pStyle w:val="TAL"/>
              <w:keepNext w:val="0"/>
              <w:jc w:val="center"/>
              <w:rPr>
                <w:sz w:val="16"/>
                <w:szCs w:val="16"/>
              </w:rPr>
            </w:pPr>
            <w:r w:rsidRPr="005307A3">
              <w:rPr>
                <w:sz w:val="16"/>
                <w:szCs w:val="16"/>
              </w:rPr>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AE056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2D18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FD2B64" w14:textId="77777777" w:rsidR="00BE714D" w:rsidRPr="005307A3" w:rsidRDefault="00BE714D" w:rsidP="00E97CA6">
            <w:pPr>
              <w:pStyle w:val="TAL"/>
              <w:keepNext w:val="0"/>
              <w:rPr>
                <w:sz w:val="16"/>
                <w:szCs w:val="16"/>
              </w:rPr>
            </w:pPr>
            <w:r w:rsidRPr="005307A3">
              <w:rPr>
                <w:sz w:val="16"/>
                <w:szCs w:val="16"/>
              </w:rPr>
              <w:t>Correction of TON/NPI coding for Call Control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4768534"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9C15E4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C4BAF1B"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8992B9"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CE9CF8"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C729" w14:textId="77777777" w:rsidR="00BE714D" w:rsidRPr="005307A3" w:rsidRDefault="00BE714D" w:rsidP="00BE714D">
            <w:pPr>
              <w:pStyle w:val="TAL"/>
              <w:keepNext w:val="0"/>
              <w:jc w:val="center"/>
              <w:rPr>
                <w:sz w:val="16"/>
                <w:szCs w:val="16"/>
              </w:rPr>
            </w:pPr>
            <w:r w:rsidRPr="005307A3">
              <w:rPr>
                <w:sz w:val="16"/>
                <w:szCs w:val="16"/>
              </w:rPr>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AD4D6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CA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9118220" w14:textId="77777777" w:rsidR="00BE714D" w:rsidRPr="005307A3" w:rsidRDefault="00BE714D" w:rsidP="00E97CA6">
            <w:pPr>
              <w:pStyle w:val="TAL"/>
              <w:keepNext w:val="0"/>
              <w:rPr>
                <w:sz w:val="16"/>
                <w:szCs w:val="16"/>
              </w:rPr>
            </w:pPr>
            <w:r w:rsidRPr="005307A3">
              <w:rPr>
                <w:sz w:val="16"/>
                <w:szCs w:val="16"/>
              </w:rPr>
              <w:t>Essential corrections on 27.22.4.11.1 sequence. 1.2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FB9E635"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61C2DF1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A4A1679"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74CC33F"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EB36EE"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8A729A4" w14:textId="77777777" w:rsidR="00BE714D" w:rsidRPr="005307A3" w:rsidRDefault="00BE714D" w:rsidP="00BE714D">
            <w:pPr>
              <w:pStyle w:val="TAL"/>
              <w:keepNext w:val="0"/>
              <w:jc w:val="center"/>
              <w:rPr>
                <w:sz w:val="16"/>
                <w:szCs w:val="16"/>
              </w:rPr>
            </w:pPr>
            <w:r w:rsidRPr="005307A3">
              <w:rPr>
                <w:sz w:val="16"/>
                <w:szCs w:val="16"/>
              </w:rPr>
              <w:t>0075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FF568F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4C8DD9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8EAC2F9" w14:textId="77777777" w:rsidR="00BE714D" w:rsidRPr="005307A3" w:rsidRDefault="00BE714D" w:rsidP="00E97CA6">
            <w:pPr>
              <w:pStyle w:val="TAL"/>
              <w:keepNext w:val="0"/>
              <w:rPr>
                <w:sz w:val="16"/>
                <w:szCs w:val="16"/>
              </w:rPr>
            </w:pPr>
            <w:r w:rsidRPr="005307A3">
              <w:rPr>
                <w:sz w:val="16"/>
                <w:szCs w:val="16"/>
              </w:rPr>
              <w:t>Essential correction of BIP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146BCBA"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4D1709E1"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BF680E8"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ABBF331"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76D4709"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64B12DD" w14:textId="77777777" w:rsidR="00BE714D" w:rsidRPr="005307A3" w:rsidRDefault="00BE714D" w:rsidP="00BE714D">
            <w:pPr>
              <w:pStyle w:val="TAL"/>
              <w:keepNext w:val="0"/>
              <w:jc w:val="center"/>
              <w:rPr>
                <w:sz w:val="16"/>
                <w:szCs w:val="16"/>
              </w:rPr>
            </w:pPr>
            <w:r w:rsidRPr="005307A3">
              <w:rPr>
                <w:sz w:val="16"/>
                <w:szCs w:val="16"/>
              </w:rPr>
              <w:t>0082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91F8605"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965509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ED0DA50" w14:textId="77777777" w:rsidR="00BE714D" w:rsidRPr="005307A3" w:rsidRDefault="00BE714D" w:rsidP="00E97CA6">
            <w:pPr>
              <w:pStyle w:val="TAL"/>
              <w:keepNext w:val="0"/>
              <w:rPr>
                <w:sz w:val="16"/>
                <w:szCs w:val="16"/>
              </w:rPr>
            </w:pPr>
            <w:r w:rsidRPr="005307A3">
              <w:rPr>
                <w:sz w:val="16"/>
                <w:szCs w:val="16"/>
              </w:rPr>
              <w:t>Wrong reference inside test requirement of TC 27.22.7.2.2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D5410D7"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2145617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7E2EDA9"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C4159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7DB167"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B8AF1" w14:textId="77777777" w:rsidR="00BE714D" w:rsidRPr="005307A3" w:rsidRDefault="00BE714D" w:rsidP="00BE714D">
            <w:pPr>
              <w:pStyle w:val="TAL"/>
              <w:keepNext w:val="0"/>
              <w:jc w:val="center"/>
              <w:rPr>
                <w:sz w:val="16"/>
                <w:szCs w:val="16"/>
              </w:rPr>
            </w:pPr>
            <w:r w:rsidRPr="005307A3">
              <w:rPr>
                <w:sz w:val="16"/>
                <w:szCs w:val="16"/>
              </w:rPr>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DE272D"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1CB4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304C24" w14:textId="77777777" w:rsidR="00BE714D" w:rsidRPr="005307A3" w:rsidRDefault="00BE714D" w:rsidP="00E97CA6">
            <w:pPr>
              <w:pStyle w:val="TAL"/>
              <w:keepNext w:val="0"/>
              <w:rPr>
                <w:sz w:val="16"/>
                <w:szCs w:val="16"/>
              </w:rPr>
            </w:pPr>
            <w:r w:rsidRPr="005307A3">
              <w:rPr>
                <w:sz w:val="16"/>
                <w:szCs w:val="16"/>
              </w:rPr>
              <w:t>Essential corrections of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E5E9C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741F7D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DB7D4BC"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692257"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5728C4"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3B3C8" w14:textId="77777777" w:rsidR="00BE714D" w:rsidRPr="005307A3" w:rsidRDefault="00BE714D" w:rsidP="00BE714D">
            <w:pPr>
              <w:pStyle w:val="TAL"/>
              <w:keepNext w:val="0"/>
              <w:jc w:val="center"/>
              <w:rPr>
                <w:sz w:val="16"/>
                <w:szCs w:val="16"/>
              </w:rPr>
            </w:pPr>
            <w:r w:rsidRPr="005307A3">
              <w:rPr>
                <w:sz w:val="16"/>
                <w:szCs w:val="16"/>
              </w:rPr>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D4CB8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206D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1E24EC" w14:textId="77777777" w:rsidR="00BE714D" w:rsidRPr="005307A3" w:rsidRDefault="00BE714D" w:rsidP="00E97CA6">
            <w:pPr>
              <w:pStyle w:val="TAL"/>
              <w:keepNext w:val="0"/>
              <w:rPr>
                <w:sz w:val="16"/>
                <w:szCs w:val="16"/>
              </w:rPr>
            </w:pPr>
            <w:r w:rsidRPr="005307A3">
              <w:rPr>
                <w:sz w:val="16"/>
                <w:szCs w:val="16"/>
              </w:rPr>
              <w:t>Essential correction of IMEISV coding for Provide Local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7B6D5E"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8C4610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727F6FA"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33AD8E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09234"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59EC6" w14:textId="77777777" w:rsidR="00BE714D" w:rsidRPr="005307A3" w:rsidRDefault="00BE714D" w:rsidP="00BE714D">
            <w:pPr>
              <w:pStyle w:val="TAL"/>
              <w:keepNext w:val="0"/>
              <w:jc w:val="center"/>
              <w:rPr>
                <w:sz w:val="16"/>
                <w:szCs w:val="16"/>
              </w:rPr>
            </w:pPr>
            <w:r w:rsidRPr="005307A3">
              <w:rPr>
                <w:sz w:val="16"/>
                <w:szCs w:val="16"/>
              </w:rPr>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78C92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9B1F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BE0211" w14:textId="77777777" w:rsidR="00BE714D" w:rsidRPr="005307A3" w:rsidRDefault="00BE714D" w:rsidP="00E97CA6">
            <w:pPr>
              <w:pStyle w:val="TAL"/>
              <w:keepNext w:val="0"/>
              <w:rPr>
                <w:sz w:val="16"/>
                <w:szCs w:val="16"/>
              </w:rPr>
            </w:pPr>
            <w:r w:rsidRPr="005307A3">
              <w:rPr>
                <w:sz w:val="16"/>
                <w:szCs w:val="16"/>
              </w:rPr>
              <w:t>Essential corrections of text attribute tests for Send USSD and Close channel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66200C5"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6E16FD1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CC279B"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318571F"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3D2B"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E6C98" w14:textId="77777777" w:rsidR="00BE714D" w:rsidRPr="005307A3" w:rsidRDefault="00BE714D" w:rsidP="00BE714D">
            <w:pPr>
              <w:pStyle w:val="TAL"/>
              <w:keepNext w:val="0"/>
              <w:jc w:val="center"/>
              <w:rPr>
                <w:sz w:val="16"/>
                <w:szCs w:val="16"/>
              </w:rPr>
            </w:pPr>
            <w:r w:rsidRPr="005307A3">
              <w:rPr>
                <w:sz w:val="16"/>
                <w:szCs w:val="16"/>
              </w:rPr>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F8D21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AD0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76CC9E" w14:textId="77777777" w:rsidR="00BE714D" w:rsidRPr="005307A3" w:rsidRDefault="00BE714D" w:rsidP="00E97CA6">
            <w:pPr>
              <w:pStyle w:val="TAL"/>
              <w:keepNext w:val="0"/>
              <w:rPr>
                <w:sz w:val="16"/>
                <w:szCs w:val="16"/>
              </w:rPr>
            </w:pPr>
            <w:r w:rsidRPr="005307A3">
              <w:rPr>
                <w:sz w:val="16"/>
                <w:szCs w:val="16"/>
              </w:rPr>
              <w:t>Proposal to the TS 31.124 Split by referencing the relevant USAT Test procedures to TS 102 384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94874A"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C91F9B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F78305"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C6A0472"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397B0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0D45E" w14:textId="77777777" w:rsidR="00BE714D" w:rsidRPr="005307A3" w:rsidRDefault="00BE714D" w:rsidP="00BE714D">
            <w:pPr>
              <w:pStyle w:val="TAL"/>
              <w:keepNext w:val="0"/>
              <w:jc w:val="center"/>
              <w:rPr>
                <w:sz w:val="16"/>
                <w:szCs w:val="16"/>
              </w:rPr>
            </w:pPr>
            <w:r w:rsidRPr="005307A3">
              <w:rPr>
                <w:sz w:val="16"/>
                <w:szCs w:val="16"/>
              </w:rPr>
              <w:t>0091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4FEF6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A0AA7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DB8AC31" w14:textId="77777777" w:rsidR="00BE714D" w:rsidRPr="005307A3" w:rsidRDefault="00BE714D" w:rsidP="00E97CA6">
            <w:pPr>
              <w:pStyle w:val="TAL"/>
              <w:keepNext w:val="0"/>
              <w:rPr>
                <w:sz w:val="16"/>
                <w:szCs w:val="16"/>
              </w:rPr>
            </w:pPr>
            <w:r w:rsidRPr="005307A3">
              <w:rPr>
                <w:sz w:val="16"/>
                <w:szCs w:val="16"/>
              </w:rPr>
              <w:t>Correction to the UCS2 coding in Setup Call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0B28B2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239998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726B0EF"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5EADFE"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45DC11"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83624" w14:textId="77777777" w:rsidR="00BE714D" w:rsidRPr="005307A3" w:rsidRDefault="00BE714D" w:rsidP="00BE714D">
            <w:pPr>
              <w:pStyle w:val="TAL"/>
              <w:keepNext w:val="0"/>
              <w:jc w:val="center"/>
              <w:rPr>
                <w:sz w:val="16"/>
                <w:szCs w:val="16"/>
              </w:rPr>
            </w:pPr>
            <w:r w:rsidRPr="005307A3">
              <w:rPr>
                <w:sz w:val="16"/>
                <w:szCs w:val="16"/>
              </w:rPr>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1E53D"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06B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9216A3F" w14:textId="77777777" w:rsidR="00BE714D" w:rsidRPr="005307A3" w:rsidRDefault="00BE714D" w:rsidP="00E97CA6">
            <w:pPr>
              <w:pStyle w:val="TAL"/>
              <w:keepNext w:val="0"/>
              <w:rPr>
                <w:sz w:val="16"/>
                <w:szCs w:val="16"/>
              </w:rPr>
            </w:pPr>
            <w:r w:rsidRPr="005307A3">
              <w:rPr>
                <w:sz w:val="16"/>
                <w:szCs w:val="16"/>
              </w:rPr>
              <w:t>Essential correction of RUN AT Command for text attribute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F5EAB2"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7624DE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6C31153"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7C9C16"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7CB70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859859" w14:textId="77777777" w:rsidR="00BE714D" w:rsidRPr="005307A3" w:rsidRDefault="00BE714D" w:rsidP="00BE714D">
            <w:pPr>
              <w:pStyle w:val="TAL"/>
              <w:keepNext w:val="0"/>
              <w:jc w:val="center"/>
              <w:rPr>
                <w:sz w:val="16"/>
                <w:szCs w:val="16"/>
              </w:rPr>
            </w:pPr>
            <w:r w:rsidRPr="005307A3">
              <w:rPr>
                <w:sz w:val="16"/>
                <w:szCs w:val="16"/>
              </w:rPr>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27942"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2942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1DB227E" w14:textId="77777777" w:rsidR="00BE714D" w:rsidRPr="005307A3" w:rsidRDefault="00BE714D" w:rsidP="00E97CA6">
            <w:pPr>
              <w:pStyle w:val="TAL"/>
              <w:keepNext w:val="0"/>
              <w:rPr>
                <w:sz w:val="16"/>
                <w:szCs w:val="16"/>
              </w:rPr>
            </w:pPr>
            <w:r w:rsidRPr="005307A3">
              <w:rPr>
                <w:sz w:val="16"/>
                <w:szCs w:val="16"/>
              </w:rPr>
              <w:t>Correction of RECEIVE DATA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C712B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3E68B9F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824C67"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4BA17E9"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40F4D"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BC5A8" w14:textId="77777777" w:rsidR="00BE714D" w:rsidRPr="005307A3" w:rsidRDefault="00BE714D" w:rsidP="00BE714D">
            <w:pPr>
              <w:pStyle w:val="TAL"/>
              <w:keepNext w:val="0"/>
              <w:jc w:val="center"/>
              <w:rPr>
                <w:sz w:val="16"/>
                <w:szCs w:val="16"/>
              </w:rPr>
            </w:pPr>
            <w:r w:rsidRPr="005307A3">
              <w:rPr>
                <w:sz w:val="16"/>
                <w:szCs w:val="16"/>
              </w:rPr>
              <w:t>0096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A78DA"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B0D3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572F3B" w14:textId="77777777" w:rsidR="00BE714D" w:rsidRPr="005307A3" w:rsidRDefault="00BE714D" w:rsidP="00E97CA6">
            <w:pPr>
              <w:pStyle w:val="TAL"/>
              <w:keepNext w:val="0"/>
              <w:rPr>
                <w:sz w:val="16"/>
                <w:szCs w:val="16"/>
              </w:rPr>
            </w:pPr>
            <w:r w:rsidRPr="005307A3">
              <w:rPr>
                <w:sz w:val="16"/>
                <w:szCs w:val="16"/>
              </w:rPr>
              <w:t>Correction of terminology for USIM Service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BBB702"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EA5987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2B41F30"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31D4D13"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22CD88"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3CF5F" w14:textId="77777777" w:rsidR="00BE714D" w:rsidRPr="005307A3" w:rsidRDefault="00BE714D" w:rsidP="00BE714D">
            <w:pPr>
              <w:pStyle w:val="TAL"/>
              <w:keepNext w:val="0"/>
              <w:jc w:val="center"/>
              <w:rPr>
                <w:sz w:val="16"/>
                <w:szCs w:val="16"/>
              </w:rPr>
            </w:pPr>
            <w:r w:rsidRPr="005307A3">
              <w:rPr>
                <w:sz w:val="16"/>
                <w:szCs w:val="16"/>
              </w:rPr>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A737D1"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531A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81DCC1F" w14:textId="77777777" w:rsidR="00BE714D" w:rsidRPr="005307A3" w:rsidRDefault="00BE714D" w:rsidP="00E97CA6">
            <w:pPr>
              <w:pStyle w:val="TAL"/>
              <w:keepNext w:val="0"/>
              <w:rPr>
                <w:sz w:val="16"/>
                <w:szCs w:val="16"/>
              </w:rPr>
            </w:pPr>
            <w:r w:rsidRPr="005307A3">
              <w:rPr>
                <w:sz w:val="16"/>
                <w:szCs w:val="16"/>
              </w:rPr>
              <w:t>Correction of 2</w:t>
            </w:r>
            <w:r w:rsidRPr="005307A3">
              <w:rPr>
                <w:sz w:val="16"/>
                <w:szCs w:val="16"/>
                <w:vertAlign w:val="superscript"/>
              </w:rPr>
              <w:t>nd</w:t>
            </w:r>
            <w:r w:rsidRPr="005307A3">
              <w:rPr>
                <w:sz w:val="16"/>
                <w:szCs w:val="16"/>
              </w:rPr>
              <w:t xml:space="preserve"> alpha identifier usages in SET UP CALL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2CAAEA"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B2E515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D6F5AF"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E9BF5FD"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ECB0"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CE67D" w14:textId="77777777" w:rsidR="00BE714D" w:rsidRPr="005307A3" w:rsidRDefault="00BE714D" w:rsidP="00BE714D">
            <w:pPr>
              <w:pStyle w:val="TAL"/>
              <w:keepNext w:val="0"/>
              <w:jc w:val="center"/>
              <w:rPr>
                <w:sz w:val="16"/>
                <w:szCs w:val="16"/>
              </w:rPr>
            </w:pPr>
            <w:r w:rsidRPr="005307A3">
              <w:rPr>
                <w:sz w:val="16"/>
                <w:szCs w:val="16"/>
              </w:rPr>
              <w:t>0098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833F59"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20F6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B69720" w14:textId="77777777" w:rsidR="00BE714D" w:rsidRPr="005307A3" w:rsidRDefault="00BE714D" w:rsidP="00E97CA6">
            <w:pPr>
              <w:pStyle w:val="TAL"/>
              <w:keepNext w:val="0"/>
              <w:rPr>
                <w:sz w:val="16"/>
                <w:szCs w:val="16"/>
              </w:rPr>
            </w:pPr>
            <w:r w:rsidRPr="005307A3">
              <w:rPr>
                <w:sz w:val="16"/>
                <w:szCs w:val="16"/>
              </w:rPr>
              <w:t>Correction of various typographical errors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D067E3"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AF6E6A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AF2992C"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7EAF36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891FD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68DDC" w14:textId="77777777" w:rsidR="00BE714D" w:rsidRPr="005307A3" w:rsidRDefault="00BE714D" w:rsidP="00BE714D">
            <w:pPr>
              <w:pStyle w:val="TAL"/>
              <w:keepNext w:val="0"/>
              <w:jc w:val="center"/>
              <w:rPr>
                <w:sz w:val="16"/>
                <w:szCs w:val="16"/>
              </w:rPr>
            </w:pPr>
            <w:r w:rsidRPr="005307A3">
              <w:rPr>
                <w:sz w:val="16"/>
                <w:szCs w:val="16"/>
              </w:rPr>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CD1135"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9E16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1E88994" w14:textId="77777777" w:rsidR="00BE714D" w:rsidRPr="005307A3" w:rsidRDefault="00BE714D" w:rsidP="00E97CA6">
            <w:pPr>
              <w:pStyle w:val="TAL"/>
              <w:keepNext w:val="0"/>
              <w:rPr>
                <w:sz w:val="16"/>
                <w:szCs w:val="16"/>
              </w:rPr>
            </w:pPr>
            <w:r w:rsidRPr="005307A3">
              <w:rPr>
                <w:sz w:val="16"/>
                <w:szCs w:val="16"/>
              </w:rPr>
              <w:t>Essential corrections to OPEN CHANNEL text attribute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0F2BAD9"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D8FC85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FA997D"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4DF1293"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853C9"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343AD" w14:textId="77777777" w:rsidR="00BE714D" w:rsidRPr="005307A3" w:rsidRDefault="00BE714D" w:rsidP="00BE714D">
            <w:pPr>
              <w:pStyle w:val="TAL"/>
              <w:keepNext w:val="0"/>
              <w:jc w:val="center"/>
              <w:rPr>
                <w:sz w:val="16"/>
                <w:szCs w:val="16"/>
              </w:rPr>
            </w:pPr>
            <w:r w:rsidRPr="005307A3">
              <w:rPr>
                <w:sz w:val="16"/>
                <w:szCs w:val="16"/>
              </w:rPr>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180ED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E943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A88E5B6" w14:textId="77777777" w:rsidR="00BE714D" w:rsidRPr="005307A3" w:rsidRDefault="00BE714D" w:rsidP="00E97CA6">
            <w:pPr>
              <w:pStyle w:val="TAL"/>
              <w:keepNext w:val="0"/>
              <w:rPr>
                <w:sz w:val="16"/>
                <w:szCs w:val="16"/>
              </w:rPr>
            </w:pPr>
            <w:r w:rsidRPr="005307A3">
              <w:rPr>
                <w:sz w:val="16"/>
                <w:szCs w:val="16"/>
              </w:rPr>
              <w:t>Correction of 'Precedence class' values in Bearer Independent Protocol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0E147E5"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2FB9048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04F177"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8B05B51"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ABFA48"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D7D6B" w14:textId="77777777" w:rsidR="00BE714D" w:rsidRPr="005307A3" w:rsidRDefault="00BE714D" w:rsidP="00BE714D">
            <w:pPr>
              <w:pStyle w:val="TAL"/>
              <w:keepNext w:val="0"/>
              <w:jc w:val="center"/>
              <w:rPr>
                <w:sz w:val="16"/>
                <w:szCs w:val="16"/>
              </w:rPr>
            </w:pPr>
            <w:r w:rsidRPr="005307A3">
              <w:rPr>
                <w:sz w:val="16"/>
                <w:szCs w:val="16"/>
              </w:rPr>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11CA7"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5280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5FC9971" w14:textId="77777777" w:rsidR="00BE714D" w:rsidRPr="005307A3" w:rsidRDefault="00BE714D" w:rsidP="00E97CA6">
            <w:pPr>
              <w:pStyle w:val="TAL"/>
              <w:keepNext w:val="0"/>
              <w:rPr>
                <w:sz w:val="16"/>
                <w:szCs w:val="16"/>
              </w:rPr>
            </w:pPr>
            <w:r w:rsidRPr="005307A3">
              <w:rPr>
                <w:sz w:val="16"/>
                <w:szCs w:val="16"/>
              </w:rPr>
              <w:t>Essential corrections on PROVIDE LOCAL INFORMATION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69726D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2DCBADD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7F09340"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34DEC06"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459A1"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F38DA" w14:textId="77777777" w:rsidR="00BE714D" w:rsidRPr="005307A3" w:rsidRDefault="00BE714D" w:rsidP="00BE714D">
            <w:pPr>
              <w:pStyle w:val="TAL"/>
              <w:keepNext w:val="0"/>
              <w:jc w:val="center"/>
              <w:rPr>
                <w:sz w:val="16"/>
                <w:szCs w:val="16"/>
              </w:rPr>
            </w:pPr>
            <w:r w:rsidRPr="005307A3">
              <w:rPr>
                <w:sz w:val="16"/>
                <w:szCs w:val="16"/>
              </w:rPr>
              <w:t>0080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C4C1FD"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52C2A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8016B69" w14:textId="77777777" w:rsidR="00BE714D" w:rsidRPr="005307A3" w:rsidRDefault="00BE714D" w:rsidP="00E97CA6">
            <w:pPr>
              <w:pStyle w:val="TAL"/>
              <w:keepNext w:val="0"/>
              <w:rPr>
                <w:sz w:val="16"/>
                <w:szCs w:val="16"/>
              </w:rPr>
            </w:pPr>
            <w:r w:rsidRPr="005307A3">
              <w:rPr>
                <w:sz w:val="16"/>
                <w:szCs w:val="16"/>
              </w:rPr>
              <w:t>Essential corrections on test sequences using the TLV data object Location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9827B94"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6B7712B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9D8D91C"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0DF65E"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B13CE8"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A5212" w14:textId="77777777" w:rsidR="00BE714D" w:rsidRPr="005307A3" w:rsidRDefault="00BE714D" w:rsidP="00BE714D">
            <w:pPr>
              <w:pStyle w:val="TAL"/>
              <w:keepNext w:val="0"/>
              <w:jc w:val="center"/>
              <w:rPr>
                <w:sz w:val="16"/>
                <w:szCs w:val="16"/>
              </w:rPr>
            </w:pPr>
            <w:r w:rsidRPr="005307A3">
              <w:rPr>
                <w:sz w:val="16"/>
                <w:szCs w:val="16"/>
              </w:rPr>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AB4273"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0FB4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55F51E" w14:textId="77777777" w:rsidR="00BE714D" w:rsidRPr="005307A3" w:rsidRDefault="00BE714D" w:rsidP="00E97CA6">
            <w:pPr>
              <w:pStyle w:val="TAL"/>
              <w:keepNext w:val="0"/>
              <w:rPr>
                <w:sz w:val="16"/>
                <w:szCs w:val="16"/>
              </w:rPr>
            </w:pPr>
            <w:r w:rsidRPr="005307A3">
              <w:rPr>
                <w:sz w:val="16"/>
                <w:szCs w:val="16"/>
              </w:rPr>
              <w:t>Essential corrections to SET UP CALL (UCS2 Display)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A95D8F"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47BA3BA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216A3B1"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929EA2"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C84D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02934" w14:textId="77777777" w:rsidR="00BE714D" w:rsidRPr="005307A3" w:rsidRDefault="00BE714D" w:rsidP="00BE714D">
            <w:pPr>
              <w:pStyle w:val="TAL"/>
              <w:keepNext w:val="0"/>
              <w:jc w:val="center"/>
              <w:rPr>
                <w:sz w:val="16"/>
                <w:szCs w:val="16"/>
              </w:rPr>
            </w:pPr>
            <w:r w:rsidRPr="005307A3">
              <w:rPr>
                <w:sz w:val="16"/>
                <w:szCs w:val="16"/>
              </w:rPr>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99A394" w14:textId="77777777" w:rsidR="00BE714D" w:rsidRPr="005307A3" w:rsidRDefault="00BE714D" w:rsidP="00BE714D">
            <w:pPr>
              <w:pStyle w:val="TAL"/>
              <w:keepNext w:val="0"/>
              <w:jc w:val="center"/>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54FF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7A73FA" w14:textId="77777777" w:rsidR="00BE714D" w:rsidRPr="005307A3" w:rsidRDefault="00BE714D" w:rsidP="00E97CA6">
            <w:pPr>
              <w:pStyle w:val="TAL"/>
              <w:keepNext w:val="0"/>
              <w:rPr>
                <w:sz w:val="16"/>
                <w:szCs w:val="16"/>
              </w:rPr>
            </w:pPr>
            <w:r w:rsidRPr="005307A3">
              <w:rPr>
                <w:sz w:val="16"/>
                <w:szCs w:val="16"/>
              </w:rPr>
              <w:t>Essential corrections to REFRESH(normal) test sequence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FC01A35"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690C3C5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E8FF5D9"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D760CD"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93937"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4DB49" w14:textId="77777777" w:rsidR="00BE714D" w:rsidRPr="005307A3" w:rsidRDefault="00BE714D" w:rsidP="00BE714D">
            <w:pPr>
              <w:pStyle w:val="TAL"/>
              <w:keepNext w:val="0"/>
              <w:jc w:val="center"/>
              <w:rPr>
                <w:sz w:val="16"/>
                <w:szCs w:val="16"/>
              </w:rPr>
            </w:pPr>
            <w:r w:rsidRPr="005307A3">
              <w:rPr>
                <w:sz w:val="16"/>
                <w:szCs w:val="16"/>
              </w:rPr>
              <w:t>0102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D2D00"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43CA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E7C2D7" w14:textId="77777777" w:rsidR="00BE714D" w:rsidRPr="005307A3" w:rsidRDefault="00BE714D" w:rsidP="00E97CA6">
            <w:pPr>
              <w:pStyle w:val="TAL"/>
              <w:keepNext w:val="0"/>
              <w:rPr>
                <w:sz w:val="16"/>
                <w:szCs w:val="16"/>
              </w:rPr>
            </w:pPr>
            <w:r w:rsidRPr="005307A3">
              <w:rPr>
                <w:sz w:val="16"/>
                <w:szCs w:val="16"/>
              </w:rPr>
              <w:t>Essential corrections to SEND SS display tests concerning longForwardedToNumber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2A625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4EC480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5748691"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25B26C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EC0379"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E2EF9" w14:textId="77777777" w:rsidR="00BE714D" w:rsidRPr="005307A3" w:rsidRDefault="00BE714D" w:rsidP="00BE714D">
            <w:pPr>
              <w:pStyle w:val="TAL"/>
              <w:keepNext w:val="0"/>
              <w:jc w:val="center"/>
              <w:rPr>
                <w:sz w:val="16"/>
                <w:szCs w:val="16"/>
              </w:rPr>
            </w:pPr>
            <w:r w:rsidRPr="005307A3">
              <w:rPr>
                <w:sz w:val="16"/>
                <w:szCs w:val="16"/>
              </w:rPr>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6CBD3A"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451C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4E32FB8" w14:textId="77777777" w:rsidR="00BE714D" w:rsidRPr="005307A3" w:rsidRDefault="00BE714D" w:rsidP="00E97CA6">
            <w:pPr>
              <w:pStyle w:val="TAL"/>
              <w:keepNext w:val="0"/>
              <w:rPr>
                <w:sz w:val="16"/>
                <w:szCs w:val="16"/>
              </w:rPr>
            </w:pPr>
            <w:r w:rsidRPr="005307A3">
              <w:rPr>
                <w:sz w:val="16"/>
                <w:szCs w:val="16"/>
              </w:rPr>
              <w:t>Essential corrections of MMI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AAA5E3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A045CD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7951B26"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3F6762"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6DE7A1"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BDAD7" w14:textId="77777777" w:rsidR="00BE714D" w:rsidRPr="005307A3" w:rsidRDefault="00BE714D" w:rsidP="00BE714D">
            <w:pPr>
              <w:pStyle w:val="TAL"/>
              <w:keepNext w:val="0"/>
              <w:jc w:val="center"/>
              <w:rPr>
                <w:sz w:val="16"/>
                <w:szCs w:val="16"/>
              </w:rPr>
            </w:pPr>
            <w:r w:rsidRPr="005307A3">
              <w:rPr>
                <w:sz w:val="16"/>
                <w:szCs w:val="16"/>
              </w:rPr>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E72B4B"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4B72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9A279DB" w14:textId="77777777" w:rsidR="00BE714D" w:rsidRPr="005307A3" w:rsidRDefault="00BE714D" w:rsidP="00E97CA6">
            <w:pPr>
              <w:pStyle w:val="TAL"/>
              <w:keepNext w:val="0"/>
              <w:rPr>
                <w:sz w:val="16"/>
                <w:szCs w:val="16"/>
              </w:rPr>
            </w:pPr>
            <w:r w:rsidRPr="005307A3">
              <w:rPr>
                <w:sz w:val="16"/>
                <w:szCs w:val="16"/>
              </w:rPr>
              <w:t>Corrections to SET UP CALL test case 27.22.4.13.1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298C9F"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B931D0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46B97D3"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EAC5810"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BB328E"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F5C23" w14:textId="77777777" w:rsidR="00BE714D" w:rsidRPr="005307A3" w:rsidRDefault="00BE714D" w:rsidP="00BE714D">
            <w:pPr>
              <w:pStyle w:val="TAL"/>
              <w:keepNext w:val="0"/>
              <w:jc w:val="center"/>
              <w:rPr>
                <w:sz w:val="16"/>
                <w:szCs w:val="16"/>
              </w:rPr>
            </w:pPr>
            <w:r w:rsidRPr="005307A3">
              <w:rPr>
                <w:sz w:val="16"/>
                <w:szCs w:val="16"/>
              </w:rPr>
              <w:t>0099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CE696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F7C1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37B9F2" w14:textId="77777777" w:rsidR="00BE714D" w:rsidRPr="005307A3" w:rsidRDefault="00BE714D" w:rsidP="00E97CA6">
            <w:pPr>
              <w:pStyle w:val="TAL"/>
              <w:keepNext w:val="0"/>
              <w:rPr>
                <w:sz w:val="16"/>
                <w:szCs w:val="16"/>
              </w:rPr>
            </w:pPr>
            <w:r w:rsidRPr="005307A3">
              <w:rPr>
                <w:sz w:val="16"/>
                <w:szCs w:val="16"/>
              </w:rPr>
              <w:t>Essential corrections to SEND SS concerning longForwardedToNumber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AE558F9"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BD105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CE5856"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81FA233"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9E58E5"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4FEEA" w14:textId="77777777" w:rsidR="00BE714D" w:rsidRPr="005307A3" w:rsidRDefault="00BE714D" w:rsidP="00BE714D">
            <w:pPr>
              <w:pStyle w:val="TAL"/>
              <w:keepNext w:val="0"/>
              <w:jc w:val="center"/>
              <w:rPr>
                <w:sz w:val="16"/>
                <w:szCs w:val="16"/>
              </w:rPr>
            </w:pPr>
            <w:r w:rsidRPr="005307A3">
              <w:rPr>
                <w:sz w:val="16"/>
                <w:szCs w:val="16"/>
              </w:rPr>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439EB"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EA25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05F53E" w14:textId="77777777" w:rsidR="00BE714D" w:rsidRPr="005307A3" w:rsidRDefault="00BE714D" w:rsidP="00E97CA6">
            <w:pPr>
              <w:pStyle w:val="TAL"/>
              <w:keepNext w:val="0"/>
              <w:rPr>
                <w:sz w:val="16"/>
                <w:szCs w:val="16"/>
              </w:rPr>
            </w:pPr>
            <w:r w:rsidRPr="005307A3">
              <w:rPr>
                <w:sz w:val="16"/>
                <w:szCs w:val="16"/>
              </w:rPr>
              <w:t>Corrections to MO SHORT MESSAGE CONTROL BY USIM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9DF51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69302BD"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CD62A4E"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F21DBD5"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0FB70FF" w14:textId="77777777" w:rsidR="00BE714D" w:rsidRPr="005307A3" w:rsidRDefault="00BE714D" w:rsidP="00BE714D">
            <w:pPr>
              <w:pStyle w:val="TAL"/>
              <w:keepNext w:val="0"/>
              <w:jc w:val="center"/>
              <w:rPr>
                <w:sz w:val="16"/>
                <w:szCs w:val="16"/>
              </w:rPr>
            </w:pPr>
            <w:r w:rsidRPr="005307A3">
              <w:rPr>
                <w:sz w:val="16"/>
                <w:szCs w:val="16"/>
              </w:rPr>
              <w:t>CP-060517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92A886E" w14:textId="77777777" w:rsidR="00BE714D" w:rsidRPr="005307A3" w:rsidRDefault="00BE714D" w:rsidP="00BE714D">
            <w:pPr>
              <w:pStyle w:val="TAL"/>
              <w:keepNext w:val="0"/>
              <w:jc w:val="center"/>
              <w:rPr>
                <w:sz w:val="16"/>
                <w:szCs w:val="16"/>
              </w:rPr>
            </w:pPr>
            <w:r w:rsidRPr="005307A3">
              <w:rPr>
                <w:sz w:val="16"/>
                <w:szCs w:val="16"/>
              </w:rPr>
              <w:t>0084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FC0BABA"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C863E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5ADC2AD" w14:textId="77777777" w:rsidR="00BE714D" w:rsidRPr="005307A3" w:rsidRDefault="00BE714D" w:rsidP="00E97CA6">
            <w:pPr>
              <w:pStyle w:val="TAL"/>
              <w:keepNext w:val="0"/>
              <w:rPr>
                <w:sz w:val="16"/>
                <w:szCs w:val="16"/>
              </w:rPr>
            </w:pPr>
            <w:r w:rsidRPr="005307A3">
              <w:rPr>
                <w:sz w:val="16"/>
                <w:szCs w:val="16"/>
              </w:rPr>
              <w:t>Essential corrections Set Up Call, seq.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612494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217DEBB"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0DCD87D"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36A065B"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582ADD2"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153262F" w14:textId="77777777" w:rsidR="00BE714D" w:rsidRPr="005307A3" w:rsidRDefault="00BE714D" w:rsidP="00BE714D">
            <w:pPr>
              <w:pStyle w:val="TAL"/>
              <w:keepNext w:val="0"/>
              <w:jc w:val="center"/>
              <w:rPr>
                <w:sz w:val="16"/>
                <w:szCs w:val="16"/>
              </w:rPr>
            </w:pPr>
            <w:r w:rsidRPr="005307A3">
              <w:rPr>
                <w:sz w:val="16"/>
                <w:szCs w:val="16"/>
              </w:rPr>
              <w:t>0103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DECAB3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B707A0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5052DDD" w14:textId="77777777" w:rsidR="00BE714D" w:rsidRPr="005307A3" w:rsidRDefault="00BE714D" w:rsidP="00E97CA6">
            <w:pPr>
              <w:pStyle w:val="TAL"/>
              <w:keepNext w:val="0"/>
              <w:rPr>
                <w:sz w:val="16"/>
                <w:szCs w:val="16"/>
              </w:rPr>
            </w:pPr>
            <w:r w:rsidRPr="005307A3">
              <w:rPr>
                <w:sz w:val="16"/>
                <w:szCs w:val="16"/>
              </w:rPr>
              <w:t>Correction of APN Coding in Open Channel test case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2BD454A"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FC3994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8C88445"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875130"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27DAC"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DC0428" w14:textId="77777777" w:rsidR="00BE714D" w:rsidRPr="005307A3" w:rsidRDefault="00BE714D" w:rsidP="00BE714D">
            <w:pPr>
              <w:pStyle w:val="TAL"/>
              <w:keepNext w:val="0"/>
              <w:jc w:val="center"/>
              <w:rPr>
                <w:sz w:val="16"/>
                <w:szCs w:val="16"/>
              </w:rPr>
            </w:pPr>
            <w:r w:rsidRPr="005307A3">
              <w:rPr>
                <w:sz w:val="16"/>
                <w:szCs w:val="16"/>
              </w:rPr>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982FBF"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C9B9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99A43C" w14:textId="77777777" w:rsidR="00BE714D" w:rsidRPr="005307A3" w:rsidRDefault="00BE714D" w:rsidP="00E97CA6">
            <w:pPr>
              <w:pStyle w:val="TAL"/>
              <w:keepNext w:val="0"/>
              <w:rPr>
                <w:sz w:val="16"/>
                <w:szCs w:val="16"/>
              </w:rPr>
            </w:pPr>
            <w:r w:rsidRPr="005307A3">
              <w:rPr>
                <w:sz w:val="16"/>
                <w:szCs w:val="16"/>
              </w:rPr>
              <w:t>Essential corrections of BIP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3E4400"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32E6618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DDD0EFE"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494EEF5"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9FE7D3"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D53B0" w14:textId="77777777" w:rsidR="00BE714D" w:rsidRPr="005307A3" w:rsidRDefault="00BE714D" w:rsidP="00BE714D">
            <w:pPr>
              <w:pStyle w:val="TAL"/>
              <w:keepNext w:val="0"/>
              <w:jc w:val="center"/>
              <w:rPr>
                <w:sz w:val="16"/>
                <w:szCs w:val="16"/>
              </w:rPr>
            </w:pPr>
            <w:r w:rsidRPr="005307A3">
              <w:rPr>
                <w:sz w:val="16"/>
                <w:szCs w:val="16"/>
              </w:rPr>
              <w:t>0110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D025BC"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469E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49E8DC8" w14:textId="77777777" w:rsidR="00BE714D" w:rsidRPr="005307A3" w:rsidRDefault="00BE714D" w:rsidP="00E97CA6">
            <w:pPr>
              <w:pStyle w:val="TAL"/>
              <w:keepNext w:val="0"/>
              <w:rPr>
                <w:sz w:val="16"/>
                <w:szCs w:val="16"/>
              </w:rPr>
            </w:pPr>
            <w:r w:rsidRPr="005307A3">
              <w:rPr>
                <w:sz w:val="16"/>
                <w:szCs w:val="16"/>
              </w:rPr>
              <w:t>Essential correction of Result TLV handling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1B1F3E4"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3FCD0A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B390B08"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668FD35"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C6C925"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F8A0D" w14:textId="77777777" w:rsidR="00BE714D" w:rsidRPr="005307A3" w:rsidRDefault="00BE714D" w:rsidP="00BE714D">
            <w:pPr>
              <w:pStyle w:val="TAL"/>
              <w:keepNext w:val="0"/>
              <w:jc w:val="center"/>
              <w:rPr>
                <w:sz w:val="16"/>
                <w:szCs w:val="16"/>
              </w:rPr>
            </w:pPr>
            <w:r w:rsidRPr="005307A3">
              <w:rPr>
                <w:sz w:val="16"/>
                <w:szCs w:val="16"/>
              </w:rPr>
              <w:t>0111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FFE6F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4D890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E8F64FA" w14:textId="77777777" w:rsidR="00BE714D" w:rsidRPr="005307A3" w:rsidRDefault="00BE714D" w:rsidP="00E97CA6">
            <w:pPr>
              <w:pStyle w:val="TAL"/>
              <w:keepNext w:val="0"/>
              <w:rPr>
                <w:sz w:val="16"/>
                <w:szCs w:val="16"/>
              </w:rPr>
            </w:pPr>
            <w:r w:rsidRPr="005307A3">
              <w:rPr>
                <w:sz w:val="16"/>
                <w:szCs w:val="16"/>
              </w:rPr>
              <w:t>Essential correction of expected sequence in OPEN CHANNEL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E21BFF0"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290FA0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080AA3"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8CEE9A"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A4630"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7AC6" w14:textId="77777777" w:rsidR="00BE714D" w:rsidRPr="005307A3" w:rsidRDefault="00BE714D" w:rsidP="00BE714D">
            <w:pPr>
              <w:pStyle w:val="TAL"/>
              <w:keepNext w:val="0"/>
              <w:jc w:val="center"/>
              <w:rPr>
                <w:sz w:val="16"/>
                <w:szCs w:val="16"/>
              </w:rPr>
            </w:pPr>
            <w:r w:rsidRPr="005307A3">
              <w:rPr>
                <w:sz w:val="16"/>
                <w:szCs w:val="16"/>
              </w:rPr>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99E7E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1769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90F15C8" w14:textId="77777777" w:rsidR="00BE714D" w:rsidRPr="005307A3" w:rsidRDefault="00BE714D" w:rsidP="00E97CA6">
            <w:pPr>
              <w:pStyle w:val="TAL"/>
              <w:keepNext w:val="0"/>
              <w:rPr>
                <w:sz w:val="16"/>
                <w:szCs w:val="16"/>
              </w:rPr>
            </w:pPr>
            <w:r w:rsidRPr="005307A3">
              <w:rPr>
                <w:sz w:val="16"/>
                <w:szCs w:val="16"/>
              </w:rPr>
              <w:t>Some of the Applicability table content is missing when printed or in Print Layout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C389FA"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054FD4F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ED415C9"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954B1EA"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3A1515"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78D82" w14:textId="77777777" w:rsidR="00BE714D" w:rsidRPr="005307A3" w:rsidRDefault="00BE714D" w:rsidP="00BE714D">
            <w:pPr>
              <w:pStyle w:val="TAL"/>
              <w:keepNext w:val="0"/>
              <w:jc w:val="center"/>
              <w:rPr>
                <w:sz w:val="16"/>
                <w:szCs w:val="16"/>
              </w:rPr>
            </w:pPr>
            <w:r w:rsidRPr="005307A3">
              <w:rPr>
                <w:sz w:val="16"/>
                <w:szCs w:val="16"/>
              </w:rPr>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0CADFC"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B7CD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970BA83" w14:textId="77777777" w:rsidR="00BE714D" w:rsidRPr="005307A3" w:rsidRDefault="00BE714D" w:rsidP="00E97CA6">
            <w:pPr>
              <w:pStyle w:val="TAL"/>
              <w:keepNext w:val="0"/>
              <w:rPr>
                <w:sz w:val="16"/>
                <w:szCs w:val="16"/>
              </w:rPr>
            </w:pPr>
            <w:r w:rsidRPr="005307A3">
              <w:rPr>
                <w:sz w:val="16"/>
                <w:szCs w:val="16"/>
              </w:rPr>
              <w:t>Correction to SET UP CALL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4B02A33"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DEDB95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2AA2441"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3DBC9D"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99532"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D87EA" w14:textId="77777777" w:rsidR="00BE714D" w:rsidRPr="005307A3" w:rsidRDefault="00BE714D" w:rsidP="00BE714D">
            <w:pPr>
              <w:pStyle w:val="TAL"/>
              <w:keepNext w:val="0"/>
              <w:jc w:val="center"/>
              <w:rPr>
                <w:sz w:val="16"/>
                <w:szCs w:val="16"/>
              </w:rPr>
            </w:pPr>
            <w:r w:rsidRPr="005307A3">
              <w:rPr>
                <w:sz w:val="16"/>
                <w:szCs w:val="16"/>
              </w:rPr>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33F34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99BE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4AEB8F8" w14:textId="77777777" w:rsidR="00BE714D" w:rsidRPr="005307A3" w:rsidRDefault="00BE714D" w:rsidP="00E97CA6">
            <w:pPr>
              <w:pStyle w:val="TAL"/>
              <w:keepNext w:val="0"/>
              <w:rPr>
                <w:sz w:val="16"/>
                <w:szCs w:val="16"/>
              </w:rPr>
            </w:pPr>
            <w:r w:rsidRPr="005307A3">
              <w:rPr>
                <w:sz w:val="16"/>
                <w:szCs w:val="16"/>
              </w:rPr>
              <w:t>Correction to SEND SS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DFAE9F1"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511526A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3EB0828"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AA4B50F"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2C1B7"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E44F9" w14:textId="77777777" w:rsidR="00BE714D" w:rsidRPr="005307A3" w:rsidRDefault="00BE714D" w:rsidP="00BE714D">
            <w:pPr>
              <w:pStyle w:val="TAL"/>
              <w:keepNext w:val="0"/>
              <w:jc w:val="center"/>
              <w:rPr>
                <w:sz w:val="16"/>
                <w:szCs w:val="16"/>
              </w:rPr>
            </w:pPr>
            <w:r w:rsidRPr="005307A3">
              <w:rPr>
                <w:sz w:val="16"/>
                <w:szCs w:val="16"/>
              </w:rPr>
              <w:t>0058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F8E6D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C8C89"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0685A16" w14:textId="77777777" w:rsidR="00BE714D" w:rsidRPr="005307A3" w:rsidRDefault="00BE714D" w:rsidP="00E97CA6">
            <w:pPr>
              <w:pStyle w:val="TAL"/>
              <w:keepNext w:val="0"/>
              <w:rPr>
                <w:sz w:val="16"/>
                <w:szCs w:val="16"/>
              </w:rPr>
            </w:pPr>
            <w:r w:rsidRPr="005307A3">
              <w:rPr>
                <w:sz w:val="16"/>
                <w:szCs w:val="16"/>
              </w:rPr>
              <w:t>Addition of REFRESH USIM Application Reset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54AA46"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8C1A4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79D4FA"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3EC46A5"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F213F"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B7103" w14:textId="77777777" w:rsidR="00BE714D" w:rsidRPr="005307A3" w:rsidRDefault="00BE714D" w:rsidP="00BE714D">
            <w:pPr>
              <w:pStyle w:val="TAL"/>
              <w:keepNext w:val="0"/>
              <w:jc w:val="center"/>
              <w:rPr>
                <w:sz w:val="16"/>
                <w:szCs w:val="16"/>
              </w:rPr>
            </w:pPr>
            <w:r w:rsidRPr="005307A3">
              <w:rPr>
                <w:sz w:val="16"/>
                <w:szCs w:val="16"/>
              </w:rPr>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7B552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DD96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B0A65BD" w14:textId="77777777" w:rsidR="00BE714D" w:rsidRPr="005307A3" w:rsidRDefault="00BE714D" w:rsidP="00E97CA6">
            <w:pPr>
              <w:pStyle w:val="TAL"/>
              <w:keepNext w:val="0"/>
              <w:rPr>
                <w:sz w:val="16"/>
                <w:szCs w:val="16"/>
              </w:rPr>
            </w:pPr>
            <w:r w:rsidRPr="005307A3">
              <w:rPr>
                <w:sz w:val="16"/>
                <w:szCs w:val="16"/>
              </w:rPr>
              <w:t>Essential corrections on SEND SS (UCS2 display)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EDE046"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2DDF81A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CC4454"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66269A"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E3C4DA"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B00B" w14:textId="77777777" w:rsidR="00BE714D" w:rsidRPr="005307A3" w:rsidRDefault="00BE714D" w:rsidP="00BE714D">
            <w:pPr>
              <w:pStyle w:val="TAL"/>
              <w:keepNext w:val="0"/>
              <w:jc w:val="center"/>
              <w:rPr>
                <w:sz w:val="16"/>
                <w:szCs w:val="16"/>
              </w:rPr>
            </w:pPr>
            <w:r w:rsidRPr="005307A3">
              <w:rPr>
                <w:sz w:val="16"/>
                <w:szCs w:val="16"/>
              </w:rPr>
              <w:t>0109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856F7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1D71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744871" w14:textId="77777777" w:rsidR="00BE714D" w:rsidRPr="005307A3" w:rsidRDefault="00BE714D" w:rsidP="00E97CA6">
            <w:pPr>
              <w:pStyle w:val="TAL"/>
              <w:keepNext w:val="0"/>
              <w:rPr>
                <w:sz w:val="16"/>
                <w:szCs w:val="16"/>
              </w:rPr>
            </w:pPr>
            <w:r w:rsidRPr="005307A3">
              <w:rPr>
                <w:sz w:val="16"/>
                <w:szCs w:val="16"/>
              </w:rPr>
              <w:t>Essential corrections on REFRESH TC 27.22.4.7.1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0C09C5"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3DA652F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27D3775"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8C57D43"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B63539F"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C8BE444" w14:textId="77777777" w:rsidR="00BE714D" w:rsidRPr="005307A3" w:rsidRDefault="00BE714D" w:rsidP="00BE714D">
            <w:pPr>
              <w:pStyle w:val="TAL"/>
              <w:keepNext w:val="0"/>
              <w:jc w:val="center"/>
              <w:rPr>
                <w:sz w:val="16"/>
                <w:szCs w:val="16"/>
              </w:rPr>
            </w:pPr>
            <w:r w:rsidRPr="005307A3">
              <w:rPr>
                <w:sz w:val="16"/>
                <w:szCs w:val="16"/>
              </w:rPr>
              <w:t>0104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DC0AE9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3F69EF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73C2D22" w14:textId="77777777" w:rsidR="00BE714D" w:rsidRPr="005307A3" w:rsidRDefault="00BE714D" w:rsidP="00E97CA6">
            <w:pPr>
              <w:pStyle w:val="TAL"/>
              <w:keepNext w:val="0"/>
              <w:rPr>
                <w:sz w:val="16"/>
                <w:szCs w:val="16"/>
              </w:rPr>
            </w:pPr>
            <w:r w:rsidRPr="005307A3">
              <w:rPr>
                <w:sz w:val="16"/>
                <w:szCs w:val="16"/>
              </w:rPr>
              <w:t>Corrections in the interpretation of Katakana Character</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A9C6A49"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68C327E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0C92BB7"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09ED37D"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8242B3D" w14:textId="77777777" w:rsidR="00BE714D" w:rsidRPr="005307A3" w:rsidRDefault="00BE714D" w:rsidP="00BE714D">
            <w:pPr>
              <w:pStyle w:val="TAL"/>
              <w:keepNext w:val="0"/>
              <w:jc w:val="center"/>
              <w:rPr>
                <w:sz w:val="16"/>
                <w:szCs w:val="16"/>
              </w:rPr>
            </w:pPr>
            <w:r w:rsidRPr="005307A3">
              <w:rPr>
                <w:sz w:val="16"/>
                <w:szCs w:val="16"/>
              </w:rPr>
              <w:t>CP-070063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E9BB246" w14:textId="77777777" w:rsidR="00BE714D" w:rsidRPr="005307A3" w:rsidRDefault="00BE714D" w:rsidP="00BE714D">
            <w:pPr>
              <w:pStyle w:val="TAL"/>
              <w:keepNext w:val="0"/>
              <w:jc w:val="center"/>
              <w:rPr>
                <w:sz w:val="16"/>
                <w:szCs w:val="16"/>
              </w:rPr>
            </w:pPr>
            <w:r w:rsidRPr="005307A3">
              <w:rPr>
                <w:sz w:val="16"/>
                <w:szCs w:val="16"/>
              </w:rPr>
              <w:t>0115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61335F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A094AF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18E05ED" w14:textId="77777777" w:rsidR="00BE714D" w:rsidRPr="005307A3" w:rsidRDefault="00BE714D" w:rsidP="00E97CA6">
            <w:pPr>
              <w:pStyle w:val="TAL"/>
              <w:keepNext w:val="0"/>
              <w:rPr>
                <w:sz w:val="16"/>
                <w:szCs w:val="16"/>
              </w:rPr>
            </w:pPr>
            <w:r w:rsidRPr="005307A3">
              <w:rPr>
                <w:sz w:val="16"/>
                <w:szCs w:val="16"/>
              </w:rPr>
              <w:t>Essential correction of 27.22.5.2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70863C45"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4EA6F0A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DF17CC"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6A0B425"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2BAA69" w14:textId="77777777" w:rsidR="00BE714D" w:rsidRPr="005307A3" w:rsidRDefault="00BE714D" w:rsidP="00BE714D">
            <w:pPr>
              <w:pStyle w:val="TAL"/>
              <w:keepNext w:val="0"/>
              <w:jc w:val="center"/>
              <w:rPr>
                <w:sz w:val="16"/>
                <w:szCs w:val="16"/>
              </w:rPr>
            </w:pPr>
            <w:r w:rsidRPr="005307A3">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5561C" w14:textId="77777777" w:rsidR="00BE714D" w:rsidRPr="005307A3" w:rsidRDefault="00BE714D" w:rsidP="00BE714D">
            <w:pPr>
              <w:pStyle w:val="TAL"/>
              <w:keepNext w:val="0"/>
              <w:jc w:val="center"/>
              <w:rPr>
                <w:sz w:val="16"/>
                <w:szCs w:val="16"/>
              </w:rPr>
            </w:pPr>
            <w:r w:rsidRPr="005307A3">
              <w:rPr>
                <w:sz w:val="16"/>
                <w:szCs w:val="16"/>
              </w:rPr>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355374"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F567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234FE75" w14:textId="77777777" w:rsidR="00BE714D" w:rsidRPr="005307A3" w:rsidRDefault="00BE714D" w:rsidP="00E97CA6">
            <w:pPr>
              <w:pStyle w:val="TAL"/>
              <w:keepNext w:val="0"/>
              <w:rPr>
                <w:sz w:val="16"/>
                <w:szCs w:val="16"/>
              </w:rPr>
            </w:pPr>
            <w:r w:rsidRPr="005307A3">
              <w:rPr>
                <w:sz w:val="16"/>
                <w:szCs w:val="16"/>
              </w:rPr>
              <w:t>Essential correction of Terminal Profile Support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6127F35"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48C9207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56AB2FE"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61BE4D"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E458C" w14:textId="77777777" w:rsidR="00BE714D" w:rsidRPr="005307A3" w:rsidRDefault="00BE714D" w:rsidP="00BE714D">
            <w:pPr>
              <w:pStyle w:val="TAL"/>
              <w:keepNext w:val="0"/>
              <w:jc w:val="center"/>
              <w:rPr>
                <w:sz w:val="16"/>
                <w:szCs w:val="16"/>
              </w:rPr>
            </w:pPr>
            <w:r w:rsidRPr="005307A3">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E0D3" w14:textId="77777777" w:rsidR="00BE714D" w:rsidRPr="005307A3" w:rsidRDefault="00BE714D" w:rsidP="00BE714D">
            <w:pPr>
              <w:pStyle w:val="TAL"/>
              <w:keepNext w:val="0"/>
              <w:jc w:val="center"/>
              <w:rPr>
                <w:sz w:val="16"/>
                <w:szCs w:val="16"/>
              </w:rPr>
            </w:pPr>
            <w:r w:rsidRPr="005307A3">
              <w:rPr>
                <w:sz w:val="16"/>
                <w:szCs w:val="16"/>
              </w:rPr>
              <w:t>0112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3FE1C"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82A8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45432EA" w14:textId="77777777" w:rsidR="00BE714D" w:rsidRPr="005307A3" w:rsidRDefault="00BE714D" w:rsidP="00E97CA6">
            <w:pPr>
              <w:pStyle w:val="TAL"/>
              <w:keepNext w:val="0"/>
              <w:rPr>
                <w:sz w:val="16"/>
                <w:szCs w:val="16"/>
              </w:rPr>
            </w:pPr>
            <w:r w:rsidRPr="005307A3">
              <w:rPr>
                <w:sz w:val="16"/>
                <w:szCs w:val="16"/>
              </w:rPr>
              <w:t>Essential correction of 27.22.4.13.1 Expected Sequence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D322BDA"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00A6EE4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EE4526"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DDFA230"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DEE0B"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F756" w14:textId="77777777" w:rsidR="00BE714D" w:rsidRPr="005307A3" w:rsidRDefault="00BE714D" w:rsidP="00BE714D">
            <w:pPr>
              <w:pStyle w:val="TAL"/>
              <w:keepNext w:val="0"/>
              <w:jc w:val="center"/>
              <w:rPr>
                <w:sz w:val="16"/>
                <w:szCs w:val="16"/>
              </w:rPr>
            </w:pPr>
            <w:r w:rsidRPr="005307A3">
              <w:rPr>
                <w:sz w:val="16"/>
                <w:szCs w:val="16"/>
              </w:rPr>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61D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7D5B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1E7CD6" w14:textId="77777777" w:rsidR="00BE714D" w:rsidRPr="005307A3" w:rsidRDefault="00BE714D" w:rsidP="00E97CA6">
            <w:pPr>
              <w:pStyle w:val="TAL"/>
              <w:keepNext w:val="0"/>
              <w:rPr>
                <w:sz w:val="16"/>
                <w:szCs w:val="16"/>
              </w:rPr>
            </w:pPr>
            <w:r w:rsidRPr="005307A3">
              <w:rPr>
                <w:sz w:val="16"/>
                <w:szCs w:val="16"/>
              </w:rPr>
              <w:t>Essential correction of 27.22.4.7, seq.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7A7EFC9"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718674A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F0EED63"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B5A42B"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7C340"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A443B" w14:textId="77777777" w:rsidR="00BE714D" w:rsidRPr="005307A3" w:rsidRDefault="00BE714D" w:rsidP="00BE714D">
            <w:pPr>
              <w:pStyle w:val="TAL"/>
              <w:keepNext w:val="0"/>
              <w:jc w:val="center"/>
              <w:rPr>
                <w:sz w:val="16"/>
                <w:szCs w:val="16"/>
              </w:rPr>
            </w:pPr>
            <w:r w:rsidRPr="005307A3">
              <w:rPr>
                <w:sz w:val="16"/>
                <w:szCs w:val="16"/>
              </w:rPr>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D862A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D64A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81A44A9" w14:textId="77777777" w:rsidR="00BE714D" w:rsidRPr="005307A3" w:rsidRDefault="00BE714D" w:rsidP="00E97CA6">
            <w:pPr>
              <w:pStyle w:val="TAL"/>
              <w:keepNext w:val="0"/>
              <w:rPr>
                <w:sz w:val="16"/>
                <w:szCs w:val="16"/>
              </w:rPr>
            </w:pPr>
            <w:r w:rsidRPr="005307A3">
              <w:rPr>
                <w:sz w:val="16"/>
                <w:szCs w:val="16"/>
              </w:rPr>
              <w:t>Essential correction of TC 27.22.7.4.1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2C8EF06"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7F27F8F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E36CCDE" w14:textId="77777777" w:rsidR="00BE714D" w:rsidRPr="005307A3" w:rsidRDefault="00BE714D" w:rsidP="00BE714D">
            <w:pPr>
              <w:pStyle w:val="TAL"/>
              <w:keepNext w:val="0"/>
              <w:jc w:val="center"/>
              <w:rPr>
                <w:sz w:val="16"/>
                <w:szCs w:val="16"/>
              </w:rPr>
            </w:pPr>
            <w:r w:rsidRPr="005307A3">
              <w:rPr>
                <w:sz w:val="16"/>
                <w:szCs w:val="16"/>
              </w:rPr>
              <w:lastRenderedPageBreak/>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5E3E16"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098DF"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59CC6" w14:textId="77777777" w:rsidR="00BE714D" w:rsidRPr="005307A3" w:rsidRDefault="00BE714D" w:rsidP="00BE714D">
            <w:pPr>
              <w:pStyle w:val="TAL"/>
              <w:keepNext w:val="0"/>
              <w:jc w:val="center"/>
              <w:rPr>
                <w:sz w:val="16"/>
                <w:szCs w:val="16"/>
              </w:rPr>
            </w:pPr>
            <w:r w:rsidRPr="005307A3">
              <w:rPr>
                <w:sz w:val="16"/>
                <w:szCs w:val="16"/>
              </w:rPr>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0C11C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2BB7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AE723D" w14:textId="77777777" w:rsidR="00BE714D" w:rsidRPr="005307A3" w:rsidRDefault="00BE714D" w:rsidP="00E97CA6">
            <w:pPr>
              <w:pStyle w:val="TAL"/>
              <w:keepNext w:val="0"/>
              <w:rPr>
                <w:sz w:val="16"/>
                <w:szCs w:val="16"/>
              </w:rPr>
            </w:pPr>
            <w:r w:rsidRPr="005307A3">
              <w:rPr>
                <w:sz w:val="16"/>
                <w:szCs w:val="16"/>
              </w:rPr>
              <w:t>CR implementation error correction for 27.22.6.2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66155DE"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0CD47C4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871B55"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30729B"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97F45"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84678A" w14:textId="77777777" w:rsidR="00BE714D" w:rsidRPr="005307A3" w:rsidRDefault="00BE714D" w:rsidP="00BE714D">
            <w:pPr>
              <w:pStyle w:val="TAL"/>
              <w:keepNext w:val="0"/>
              <w:jc w:val="center"/>
              <w:rPr>
                <w:sz w:val="16"/>
                <w:szCs w:val="16"/>
              </w:rPr>
            </w:pPr>
            <w:r w:rsidRPr="005307A3">
              <w:rPr>
                <w:sz w:val="16"/>
                <w:szCs w:val="16"/>
              </w:rP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84DB1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5156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9A23442" w14:textId="77777777" w:rsidR="00BE714D" w:rsidRPr="005307A3" w:rsidRDefault="00BE714D" w:rsidP="00E97CA6">
            <w:pPr>
              <w:pStyle w:val="TAL"/>
              <w:keepNext w:val="0"/>
              <w:rPr>
                <w:sz w:val="16"/>
                <w:szCs w:val="16"/>
              </w:rPr>
            </w:pPr>
            <w:r w:rsidRPr="005307A3">
              <w:rPr>
                <w:sz w:val="16"/>
                <w:szCs w:val="16"/>
              </w:rPr>
              <w:t>CR implementation error correction for 27.22.4.11.1 SEQ 1.4A</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BB91C8"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785DA53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EB0625E"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FBAA14A"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A785D"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85185" w14:textId="77777777" w:rsidR="00BE714D" w:rsidRPr="005307A3" w:rsidRDefault="00BE714D" w:rsidP="00BE714D">
            <w:pPr>
              <w:pStyle w:val="TAL"/>
              <w:keepNext w:val="0"/>
              <w:jc w:val="center"/>
              <w:rPr>
                <w:sz w:val="16"/>
                <w:szCs w:val="16"/>
              </w:rPr>
            </w:pPr>
            <w:r w:rsidRPr="005307A3">
              <w:rPr>
                <w:sz w:val="16"/>
                <w:szCs w:val="16"/>
              </w:rPr>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C049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A9650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94C821" w14:textId="77777777" w:rsidR="00BE714D" w:rsidRPr="005307A3" w:rsidRDefault="00BE714D" w:rsidP="00E97CA6">
            <w:pPr>
              <w:pStyle w:val="TAL"/>
              <w:keepNext w:val="0"/>
              <w:rPr>
                <w:sz w:val="16"/>
                <w:szCs w:val="16"/>
              </w:rPr>
            </w:pPr>
            <w:r w:rsidRPr="005307A3">
              <w:rPr>
                <w:sz w:val="16"/>
                <w:szCs w:val="16"/>
              </w:rPr>
              <w:t>Essential clarification of Network Simulator selection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CE81FD"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58903F1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992FAA"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EC65536"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FEB43"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B11984" w14:textId="77777777" w:rsidR="00BE714D" w:rsidRPr="005307A3" w:rsidRDefault="00BE714D" w:rsidP="00BE714D">
            <w:pPr>
              <w:pStyle w:val="TAL"/>
              <w:keepNext w:val="0"/>
              <w:jc w:val="center"/>
              <w:rPr>
                <w:sz w:val="16"/>
                <w:szCs w:val="16"/>
              </w:rPr>
            </w:pPr>
            <w:r w:rsidRPr="005307A3">
              <w:rPr>
                <w:sz w:val="16"/>
                <w:szCs w:val="16"/>
              </w:rPr>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2CD54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F46E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510A80" w14:textId="77777777" w:rsidR="00BE714D" w:rsidRPr="005307A3" w:rsidRDefault="00BE714D" w:rsidP="00E97CA6">
            <w:pPr>
              <w:pStyle w:val="TAL"/>
              <w:keepNext w:val="0"/>
              <w:rPr>
                <w:sz w:val="16"/>
                <w:szCs w:val="16"/>
              </w:rPr>
            </w:pPr>
            <w:r w:rsidRPr="005307A3">
              <w:rPr>
                <w:sz w:val="16"/>
                <w:szCs w:val="16"/>
              </w:rPr>
              <w:t>Essential correction of 27.22.4.7.2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90CBBDF"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35F8E58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D13078"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43D40A3"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8D46"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98B06" w14:textId="77777777" w:rsidR="00BE714D" w:rsidRPr="005307A3" w:rsidRDefault="00BE714D" w:rsidP="00BE714D">
            <w:pPr>
              <w:pStyle w:val="TAL"/>
              <w:keepNext w:val="0"/>
              <w:jc w:val="center"/>
              <w:rPr>
                <w:sz w:val="16"/>
                <w:szCs w:val="16"/>
              </w:rPr>
            </w:pPr>
            <w:r w:rsidRPr="005307A3">
              <w:rPr>
                <w:sz w:val="16"/>
                <w:szCs w:val="16"/>
              </w:rPr>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741CB"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3CFB4" w14:textId="77777777" w:rsidR="00BE714D" w:rsidRPr="005307A3" w:rsidRDefault="00BE714D" w:rsidP="00BE714D">
            <w:pPr>
              <w:pStyle w:val="TAL"/>
              <w:keepNext w:val="0"/>
              <w:jc w:val="center"/>
              <w:rPr>
                <w:sz w:val="16"/>
                <w:szCs w:val="16"/>
              </w:rPr>
            </w:pPr>
            <w:r w:rsidRPr="005307A3">
              <w:rPr>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F406C0" w14:textId="77777777" w:rsidR="00BE714D" w:rsidRPr="005307A3" w:rsidRDefault="00BE714D" w:rsidP="00E97CA6">
            <w:pPr>
              <w:pStyle w:val="TAL"/>
              <w:keepNext w:val="0"/>
              <w:rPr>
                <w:sz w:val="16"/>
                <w:szCs w:val="16"/>
              </w:rPr>
            </w:pPr>
            <w:r w:rsidRPr="005307A3">
              <w:rPr>
                <w:sz w:val="16"/>
                <w:szCs w:val="16"/>
              </w:rPr>
              <w:t>Addition of new expected sequence to the SMS-PP Data Download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FB3F632"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2722F63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889841F"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E9E4F36"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A519C10"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7DCFCAA" w14:textId="77777777" w:rsidR="00BE714D" w:rsidRPr="005307A3" w:rsidRDefault="00BE714D" w:rsidP="00BE714D">
            <w:pPr>
              <w:pStyle w:val="TAL"/>
              <w:keepNext w:val="0"/>
              <w:jc w:val="center"/>
              <w:rPr>
                <w:sz w:val="16"/>
                <w:szCs w:val="16"/>
              </w:rPr>
            </w:pPr>
            <w:r w:rsidRPr="005307A3">
              <w:rPr>
                <w:sz w:val="16"/>
                <w:szCs w:val="16"/>
              </w:rPr>
              <w:t>0125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3D5B9FC"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94CC32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0E86BE5" w14:textId="77777777" w:rsidR="00BE714D" w:rsidRPr="005307A3" w:rsidRDefault="00BE714D" w:rsidP="00E97CA6">
            <w:pPr>
              <w:pStyle w:val="TAL"/>
              <w:keepNext w:val="0"/>
              <w:rPr>
                <w:sz w:val="16"/>
                <w:szCs w:val="16"/>
              </w:rPr>
            </w:pPr>
            <w:r w:rsidRPr="005307A3">
              <w:rPr>
                <w:sz w:val="16"/>
                <w:szCs w:val="16"/>
              </w:rPr>
              <w:t>Addition of a new expected sequence to the SMS-CB Data Download test case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F7FDBE0"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1D86D05B"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34D8883"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07AB0DA"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DDF7BEF"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1A2370C" w14:textId="77777777" w:rsidR="00BE714D" w:rsidRPr="005307A3" w:rsidRDefault="00BE714D" w:rsidP="00BE714D">
            <w:pPr>
              <w:pStyle w:val="TAL"/>
              <w:keepNext w:val="0"/>
              <w:jc w:val="center"/>
              <w:rPr>
                <w:sz w:val="16"/>
                <w:szCs w:val="16"/>
              </w:rPr>
            </w:pPr>
            <w:r w:rsidRPr="005307A3">
              <w:rPr>
                <w:sz w:val="16"/>
                <w:szCs w:val="16"/>
              </w:rPr>
              <w:t>0127</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7269C2D"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425BD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FCB0E3E" w14:textId="77777777" w:rsidR="00BE714D" w:rsidRPr="005307A3" w:rsidRDefault="00BE714D" w:rsidP="00E97CA6">
            <w:pPr>
              <w:pStyle w:val="TAL"/>
              <w:keepNext w:val="0"/>
              <w:rPr>
                <w:sz w:val="16"/>
                <w:szCs w:val="16"/>
              </w:rPr>
            </w:pPr>
            <w:r w:rsidRPr="005307A3">
              <w:rPr>
                <w:sz w:val="16"/>
                <w:szCs w:val="16"/>
              </w:rPr>
              <w:t>Essential correction of test case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BEE3C2A"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41C7DA2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F3F645"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3B8C48"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07B"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08EDB" w14:textId="77777777" w:rsidR="00BE714D" w:rsidRPr="005307A3" w:rsidRDefault="00BE714D" w:rsidP="00BE714D">
            <w:pPr>
              <w:pStyle w:val="TAL"/>
              <w:keepNext w:val="0"/>
              <w:jc w:val="center"/>
              <w:rPr>
                <w:sz w:val="16"/>
                <w:szCs w:val="16"/>
              </w:rPr>
            </w:pPr>
            <w:r w:rsidRPr="005307A3">
              <w:rPr>
                <w:sz w:val="16"/>
                <w:szCs w:val="16"/>
              </w:rPr>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54F0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5E03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6267C0F" w14:textId="77777777" w:rsidR="00BE714D" w:rsidRPr="005307A3" w:rsidRDefault="00BE714D" w:rsidP="00E97CA6">
            <w:pPr>
              <w:pStyle w:val="TAL"/>
              <w:keepNext w:val="0"/>
              <w:rPr>
                <w:sz w:val="16"/>
                <w:szCs w:val="16"/>
              </w:rPr>
            </w:pPr>
            <w:r w:rsidRPr="005307A3">
              <w:rPr>
                <w:sz w:val="16"/>
                <w:szCs w:val="16"/>
              </w:rPr>
              <w:t>Correction of 27.22.4.2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D723780"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089A406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B07F968"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BF7E751"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F4C8"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854ED" w14:textId="77777777" w:rsidR="00BE714D" w:rsidRPr="005307A3" w:rsidRDefault="00BE714D" w:rsidP="00BE714D">
            <w:pPr>
              <w:pStyle w:val="TAL"/>
              <w:keepNext w:val="0"/>
              <w:jc w:val="center"/>
              <w:rPr>
                <w:sz w:val="16"/>
                <w:szCs w:val="16"/>
              </w:rPr>
            </w:pPr>
            <w:r w:rsidRPr="005307A3">
              <w:rPr>
                <w:sz w:val="16"/>
                <w:szCs w:val="16"/>
              </w:rPr>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6EF1BE"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3D0A93"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CB6951" w14:textId="77777777" w:rsidR="00BE714D" w:rsidRPr="005307A3" w:rsidRDefault="00BE714D" w:rsidP="00E97CA6">
            <w:pPr>
              <w:pStyle w:val="TAL"/>
              <w:keepNext w:val="0"/>
              <w:rPr>
                <w:sz w:val="16"/>
                <w:szCs w:val="16"/>
              </w:rPr>
            </w:pPr>
            <w:r w:rsidRPr="005307A3">
              <w:rPr>
                <w:sz w:val="16"/>
                <w:szCs w:val="16"/>
              </w:rPr>
              <w:t>Essential correction of test case applicability for 27.22.6.1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7941FF0"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1AD7463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0A4D5BB"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A83083"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9F9AA"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BD423" w14:textId="77777777" w:rsidR="00BE714D" w:rsidRPr="005307A3" w:rsidRDefault="00BE714D" w:rsidP="00BE714D">
            <w:pPr>
              <w:pStyle w:val="TAL"/>
              <w:keepNext w:val="0"/>
              <w:jc w:val="center"/>
              <w:rPr>
                <w:sz w:val="16"/>
                <w:szCs w:val="16"/>
              </w:rPr>
            </w:pPr>
            <w:r w:rsidRPr="005307A3">
              <w:rPr>
                <w:sz w:val="16"/>
                <w:szCs w:val="16"/>
              </w:rPr>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96135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B52B"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E2EDD0" w14:textId="77777777" w:rsidR="00BE714D" w:rsidRPr="005307A3" w:rsidRDefault="00BE714D" w:rsidP="00E97CA6">
            <w:pPr>
              <w:pStyle w:val="TAL"/>
              <w:keepNext w:val="0"/>
              <w:rPr>
                <w:sz w:val="16"/>
                <w:szCs w:val="16"/>
              </w:rPr>
            </w:pPr>
            <w:r w:rsidRPr="005307A3">
              <w:rPr>
                <w:sz w:val="16"/>
                <w:szCs w:val="16"/>
              </w:rPr>
              <w:t>Essential correction on 27.22.8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FCA316F"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4CE61A8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FAE86F9"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7CDF1D"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84183"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620AC" w14:textId="77777777" w:rsidR="00BE714D" w:rsidRPr="005307A3" w:rsidRDefault="00BE714D" w:rsidP="00BE714D">
            <w:pPr>
              <w:pStyle w:val="TAL"/>
              <w:keepNext w:val="0"/>
              <w:jc w:val="center"/>
              <w:rPr>
                <w:sz w:val="16"/>
                <w:szCs w:val="16"/>
              </w:rPr>
            </w:pPr>
            <w:r w:rsidRPr="005307A3">
              <w:rPr>
                <w:sz w:val="16"/>
                <w:szCs w:val="16"/>
              </w:rPr>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60376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A713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161C0D" w14:textId="77777777" w:rsidR="00BE714D" w:rsidRPr="005307A3" w:rsidRDefault="00BE714D" w:rsidP="00E97CA6">
            <w:pPr>
              <w:pStyle w:val="TAL"/>
              <w:keepNext w:val="0"/>
              <w:rPr>
                <w:sz w:val="16"/>
                <w:szCs w:val="16"/>
              </w:rPr>
            </w:pPr>
            <w:r w:rsidRPr="005307A3">
              <w:rPr>
                <w:sz w:val="16"/>
                <w:szCs w:val="16"/>
              </w:rPr>
              <w:t>Essential correction on 27.22.5.1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3F0D17"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79DD319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955BFB"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F66DF9"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5AF5D"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56EAF" w14:textId="77777777" w:rsidR="00BE714D" w:rsidRPr="005307A3" w:rsidRDefault="00BE714D" w:rsidP="00BE714D">
            <w:pPr>
              <w:pStyle w:val="TAL"/>
              <w:keepNext w:val="0"/>
              <w:jc w:val="center"/>
              <w:rPr>
                <w:sz w:val="16"/>
                <w:szCs w:val="16"/>
              </w:rPr>
            </w:pPr>
            <w:r w:rsidRPr="005307A3">
              <w:rPr>
                <w:sz w:val="16"/>
                <w:szCs w:val="16"/>
              </w:rPr>
              <w:t>0132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3F8A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6162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DC8B97" w14:textId="77777777" w:rsidR="00BE714D" w:rsidRPr="005307A3" w:rsidRDefault="00BE714D" w:rsidP="00E97CA6">
            <w:pPr>
              <w:pStyle w:val="TAL"/>
              <w:keepNext w:val="0"/>
              <w:rPr>
                <w:sz w:val="16"/>
                <w:szCs w:val="16"/>
              </w:rPr>
            </w:pPr>
            <w:r w:rsidRPr="005307A3">
              <w:rPr>
                <w:sz w:val="16"/>
                <w:szCs w:val="16"/>
              </w:rPr>
              <w:t>Essential correction on 27.22.4.11.1 sequence. 1.4 B</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AE40D40"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1751C34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5C3F918"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A37F126"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F2B1A12"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393E129" w14:textId="77777777" w:rsidR="00BE714D" w:rsidRPr="005307A3" w:rsidRDefault="00BE714D" w:rsidP="00BE714D">
            <w:pPr>
              <w:pStyle w:val="TAL"/>
              <w:keepNext w:val="0"/>
              <w:jc w:val="center"/>
              <w:rPr>
                <w:sz w:val="16"/>
                <w:szCs w:val="16"/>
              </w:rPr>
            </w:pPr>
            <w:r w:rsidRPr="005307A3">
              <w:rPr>
                <w:sz w:val="16"/>
                <w:szCs w:val="16"/>
              </w:rPr>
              <w:t>0133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B31935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7EE92AE"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67DCC6B" w14:textId="77777777" w:rsidR="00BE714D" w:rsidRPr="005307A3" w:rsidRDefault="00BE714D" w:rsidP="00E97CA6">
            <w:pPr>
              <w:pStyle w:val="TAL"/>
              <w:keepNext w:val="0"/>
              <w:rPr>
                <w:sz w:val="16"/>
                <w:szCs w:val="16"/>
              </w:rPr>
            </w:pPr>
            <w:r w:rsidRPr="005307A3">
              <w:rPr>
                <w:sz w:val="16"/>
                <w:szCs w:val="16"/>
              </w:rPr>
              <w:t>Correction of reference to ISO/IEC 7816-3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317E8FC"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57B96BCC" w14:textId="77777777" w:rsidTr="00BE714D">
        <w:trPr>
          <w:jc w:val="center"/>
        </w:trPr>
        <w:tc>
          <w:tcPr>
            <w:tcW w:w="727" w:type="dxa"/>
            <w:tcBorders>
              <w:top w:val="single" w:sz="12" w:space="0" w:color="auto"/>
              <w:left w:val="single" w:sz="4" w:space="0" w:color="auto"/>
              <w:bottom w:val="single" w:sz="12" w:space="0" w:color="auto"/>
              <w:right w:val="single" w:sz="4" w:space="0" w:color="auto"/>
            </w:tcBorders>
            <w:shd w:val="solid" w:color="FFFFFF" w:fill="auto"/>
          </w:tcPr>
          <w:p w14:paraId="36BDF37B" w14:textId="77777777" w:rsidR="00BE714D" w:rsidRPr="005307A3" w:rsidRDefault="00BE714D" w:rsidP="00BE714D">
            <w:pPr>
              <w:pStyle w:val="TAL"/>
              <w:keepNext w:val="0"/>
              <w:jc w:val="center"/>
              <w:rPr>
                <w:sz w:val="16"/>
                <w:szCs w:val="16"/>
              </w:rPr>
            </w:pPr>
            <w:r w:rsidRPr="005307A3">
              <w:rPr>
                <w:sz w:val="16"/>
                <w:szCs w:val="16"/>
              </w:rPr>
              <w:t>2007-06</w:t>
            </w:r>
          </w:p>
        </w:tc>
        <w:tc>
          <w:tcPr>
            <w:tcW w:w="699" w:type="dxa"/>
            <w:tcBorders>
              <w:top w:val="single" w:sz="12" w:space="0" w:color="auto"/>
              <w:left w:val="single" w:sz="4" w:space="0" w:color="auto"/>
              <w:bottom w:val="single" w:sz="12" w:space="0" w:color="auto"/>
              <w:right w:val="single" w:sz="4" w:space="0" w:color="auto"/>
            </w:tcBorders>
            <w:shd w:val="solid" w:color="FFFFFF" w:fill="auto"/>
          </w:tcPr>
          <w:p w14:paraId="30328A5B" w14:textId="77777777" w:rsidR="00BE714D" w:rsidRPr="005307A3" w:rsidRDefault="00BE714D" w:rsidP="00BE714D">
            <w:pPr>
              <w:pStyle w:val="TAL"/>
              <w:keepNext w:val="0"/>
              <w:jc w:val="center"/>
              <w:rPr>
                <w:sz w:val="16"/>
                <w:szCs w:val="16"/>
              </w:rPr>
            </w:pPr>
            <w:r w:rsidRPr="005307A3">
              <w:rPr>
                <w:sz w:val="16"/>
                <w:szCs w:val="16"/>
              </w:rPr>
              <w:t>2007-06</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1DF28247"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B7CA0A0"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772B1B3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BC058B6"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12" w:space="0" w:color="auto"/>
              <w:right w:val="single" w:sz="4" w:space="0" w:color="auto"/>
            </w:tcBorders>
            <w:shd w:val="solid" w:color="FFFFFF" w:fill="auto"/>
          </w:tcPr>
          <w:p w14:paraId="2D181376" w14:textId="77777777" w:rsidR="00BE714D" w:rsidRPr="005307A3" w:rsidRDefault="00BE714D" w:rsidP="00E97CA6">
            <w:pPr>
              <w:pStyle w:val="TAL"/>
              <w:keepNext w:val="0"/>
              <w:rPr>
                <w:sz w:val="16"/>
                <w:szCs w:val="16"/>
              </w:rPr>
            </w:pPr>
            <w:r w:rsidRPr="005307A3">
              <w:rPr>
                <w:sz w:val="16"/>
                <w:szCs w:val="16"/>
              </w:rPr>
              <w:t>Update to Rel-7 version (MCC)</w:t>
            </w:r>
          </w:p>
        </w:tc>
        <w:tc>
          <w:tcPr>
            <w:tcW w:w="690" w:type="dxa"/>
            <w:tcBorders>
              <w:top w:val="single" w:sz="12" w:space="0" w:color="auto"/>
              <w:left w:val="single" w:sz="4" w:space="0" w:color="auto"/>
              <w:bottom w:val="single" w:sz="12" w:space="0" w:color="auto"/>
              <w:right w:val="single" w:sz="4" w:space="0" w:color="auto"/>
            </w:tcBorders>
            <w:shd w:val="solid" w:color="FFFFFF" w:fill="auto"/>
          </w:tcPr>
          <w:p w14:paraId="0FAF6B70" w14:textId="77777777" w:rsidR="00BE714D" w:rsidRPr="005307A3" w:rsidRDefault="00BE714D" w:rsidP="00E97CA6">
            <w:pPr>
              <w:pStyle w:val="TAL"/>
              <w:keepNext w:val="0"/>
              <w:rPr>
                <w:sz w:val="16"/>
                <w:szCs w:val="16"/>
              </w:rPr>
            </w:pPr>
            <w:r w:rsidRPr="005307A3">
              <w:rPr>
                <w:sz w:val="16"/>
                <w:szCs w:val="16"/>
              </w:rPr>
              <w:t>7.0.0</w:t>
            </w:r>
          </w:p>
        </w:tc>
      </w:tr>
      <w:tr w:rsidR="00BE714D" w:rsidRPr="005307A3" w14:paraId="4D0B2A15"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F694F37"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610F695"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3D06082" w14:textId="77777777" w:rsidR="00BE714D" w:rsidRPr="005307A3" w:rsidRDefault="00BE714D" w:rsidP="00BE714D">
            <w:pPr>
              <w:pStyle w:val="TAL"/>
              <w:keepNext w:val="0"/>
              <w:jc w:val="center"/>
              <w:rPr>
                <w:sz w:val="16"/>
                <w:szCs w:val="16"/>
              </w:rPr>
            </w:pPr>
            <w:r w:rsidRPr="005307A3">
              <w:rPr>
                <w:sz w:val="16"/>
                <w:szCs w:val="16"/>
              </w:rPr>
              <w:t>CP-070610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C1345C5" w14:textId="77777777" w:rsidR="00BE714D" w:rsidRPr="005307A3" w:rsidRDefault="00BE714D" w:rsidP="00BE714D">
            <w:pPr>
              <w:pStyle w:val="TAL"/>
              <w:keepNext w:val="0"/>
              <w:jc w:val="center"/>
              <w:rPr>
                <w:sz w:val="16"/>
                <w:szCs w:val="16"/>
              </w:rPr>
            </w:pPr>
            <w:r w:rsidRPr="005307A3">
              <w:rPr>
                <w:sz w:val="16"/>
                <w:szCs w:val="16"/>
              </w:rPr>
              <w:t>0136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A68A203"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B1C01E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C824A05" w14:textId="77777777" w:rsidR="00BE714D" w:rsidRPr="005307A3" w:rsidRDefault="00BE714D" w:rsidP="00E97CA6">
            <w:pPr>
              <w:pStyle w:val="TAL"/>
              <w:keepNext w:val="0"/>
              <w:rPr>
                <w:sz w:val="16"/>
                <w:szCs w:val="16"/>
              </w:rPr>
            </w:pPr>
            <w:r w:rsidRPr="005307A3">
              <w:rPr>
                <w:sz w:val="16"/>
                <w:szCs w:val="16"/>
              </w:rPr>
              <w:t>Essential Correction to 27.22.6.2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D5E7DC2"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52236E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05A40B8"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71AB8F"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F692F"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320EB" w14:textId="77777777" w:rsidR="00BE714D" w:rsidRPr="005307A3" w:rsidRDefault="00BE714D" w:rsidP="00BE714D">
            <w:pPr>
              <w:pStyle w:val="TAL"/>
              <w:keepNext w:val="0"/>
              <w:jc w:val="center"/>
              <w:rPr>
                <w:sz w:val="16"/>
                <w:szCs w:val="16"/>
              </w:rPr>
            </w:pPr>
            <w:r w:rsidRPr="005307A3">
              <w:rPr>
                <w:sz w:val="16"/>
                <w:szCs w:val="16"/>
              </w:rPr>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129FF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0140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E5D6B6C" w14:textId="77777777" w:rsidR="00BE714D" w:rsidRPr="005307A3" w:rsidRDefault="00BE714D" w:rsidP="00E97CA6">
            <w:pPr>
              <w:pStyle w:val="TAL"/>
              <w:keepNext w:val="0"/>
              <w:rPr>
                <w:sz w:val="16"/>
                <w:szCs w:val="16"/>
              </w:rPr>
            </w:pPr>
            <w:r w:rsidRPr="005307A3">
              <w:rPr>
                <w:sz w:val="16"/>
                <w:szCs w:val="16"/>
              </w:rPr>
              <w:t>Essential correction of variable timeout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0EED30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3A342A2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CA18F84"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D0B9E76"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CAD0BD" w14:textId="77777777" w:rsidR="00BE714D" w:rsidRPr="005307A3" w:rsidRDefault="00BE714D" w:rsidP="00BE714D">
            <w:pPr>
              <w:pStyle w:val="TAL"/>
              <w:keepNext w:val="0"/>
              <w:jc w:val="center"/>
              <w:rPr>
                <w:sz w:val="16"/>
                <w:szCs w:val="16"/>
              </w:rPr>
            </w:pPr>
            <w:r w:rsidRPr="005307A3">
              <w:rPr>
                <w:sz w:val="16"/>
                <w:szCs w:val="16"/>
              </w:rPr>
              <w:t>CP-070610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69B28" w14:textId="77777777" w:rsidR="00BE714D" w:rsidRPr="005307A3" w:rsidRDefault="00BE714D" w:rsidP="00BE714D">
            <w:pPr>
              <w:pStyle w:val="TAL"/>
              <w:keepNext w:val="0"/>
              <w:jc w:val="center"/>
              <w:rPr>
                <w:sz w:val="16"/>
                <w:szCs w:val="16"/>
              </w:rPr>
            </w:pPr>
            <w:r w:rsidRPr="005307A3">
              <w:rPr>
                <w:sz w:val="16"/>
                <w:szCs w:val="16"/>
              </w:rPr>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6B25B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92FC0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ADB7FDF" w14:textId="77777777" w:rsidR="00BE714D" w:rsidRPr="005307A3" w:rsidRDefault="00BE714D" w:rsidP="00E97CA6">
            <w:pPr>
              <w:pStyle w:val="TAL"/>
              <w:keepNext w:val="0"/>
              <w:rPr>
                <w:sz w:val="16"/>
                <w:szCs w:val="16"/>
              </w:rPr>
            </w:pPr>
            <w:r w:rsidRPr="005307A3">
              <w:rPr>
                <w:sz w:val="16"/>
                <w:szCs w:val="16"/>
              </w:rPr>
              <w:t>Essential correction to 27.22.4.13.1, seq.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C553FE"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BD4946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416C15"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DC6CFF"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4E46C8"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E3FD3" w14:textId="77777777" w:rsidR="00BE714D" w:rsidRPr="005307A3" w:rsidRDefault="00BE714D" w:rsidP="00BE714D">
            <w:pPr>
              <w:pStyle w:val="TAL"/>
              <w:keepNext w:val="0"/>
              <w:jc w:val="center"/>
              <w:rPr>
                <w:sz w:val="16"/>
                <w:szCs w:val="16"/>
              </w:rPr>
            </w:pPr>
            <w:r w:rsidRPr="005307A3">
              <w:rPr>
                <w:sz w:val="16"/>
                <w:szCs w:val="16"/>
              </w:rP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E33AF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A3A9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85E441" w14:textId="77777777" w:rsidR="00BE714D" w:rsidRPr="005307A3" w:rsidRDefault="00BE714D" w:rsidP="00E97CA6">
            <w:pPr>
              <w:pStyle w:val="TAL"/>
              <w:keepNext w:val="0"/>
              <w:rPr>
                <w:sz w:val="16"/>
                <w:szCs w:val="16"/>
              </w:rPr>
            </w:pPr>
            <w:r w:rsidRPr="005307A3">
              <w:rPr>
                <w:sz w:val="16"/>
                <w:szCs w:val="16"/>
              </w:rPr>
              <w:t>Essential Correction to 27.22.6.1, Seq.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927D11"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0C20B6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54EC342"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A5A00E"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A1432"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5BD93" w14:textId="77777777" w:rsidR="00BE714D" w:rsidRPr="005307A3" w:rsidRDefault="00BE714D" w:rsidP="00BE714D">
            <w:pPr>
              <w:pStyle w:val="TAL"/>
              <w:keepNext w:val="0"/>
              <w:jc w:val="center"/>
              <w:rPr>
                <w:sz w:val="16"/>
                <w:szCs w:val="16"/>
              </w:rPr>
            </w:pPr>
            <w:r w:rsidRPr="005307A3">
              <w:rPr>
                <w:sz w:val="16"/>
                <w:szCs w:val="16"/>
              </w:rPr>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A66A2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3F58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62FD45A" w14:textId="77777777" w:rsidR="00BE714D" w:rsidRPr="005307A3" w:rsidRDefault="00BE714D" w:rsidP="00E97CA6">
            <w:pPr>
              <w:pStyle w:val="TAL"/>
              <w:keepNext w:val="0"/>
              <w:rPr>
                <w:sz w:val="16"/>
                <w:szCs w:val="16"/>
              </w:rPr>
            </w:pPr>
            <w:r w:rsidRPr="005307A3">
              <w:rPr>
                <w:sz w:val="16"/>
                <w:szCs w:val="16"/>
              </w:rPr>
              <w:t>Essential correction of references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3F2480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44C7978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F3B9C73"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CEDA630"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D8B67"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9D3F2" w14:textId="77777777" w:rsidR="00BE714D" w:rsidRPr="005307A3" w:rsidRDefault="00BE714D" w:rsidP="00BE714D">
            <w:pPr>
              <w:pStyle w:val="TAL"/>
              <w:keepNext w:val="0"/>
              <w:jc w:val="center"/>
              <w:rPr>
                <w:sz w:val="16"/>
                <w:szCs w:val="16"/>
              </w:rPr>
            </w:pPr>
            <w:r w:rsidRPr="005307A3">
              <w:rPr>
                <w:sz w:val="16"/>
                <w:szCs w:val="16"/>
              </w:rPr>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34C979"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09A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4D89485" w14:textId="77777777" w:rsidR="00BE714D" w:rsidRPr="005307A3" w:rsidRDefault="00BE714D" w:rsidP="00E97CA6">
            <w:pPr>
              <w:pStyle w:val="TAL"/>
              <w:keepNext w:val="0"/>
              <w:rPr>
                <w:sz w:val="16"/>
                <w:szCs w:val="16"/>
              </w:rPr>
            </w:pPr>
            <w:r w:rsidRPr="005307A3">
              <w:rPr>
                <w:sz w:val="16"/>
                <w:szCs w:val="16"/>
              </w:rPr>
              <w:t>Essential correction of 27.22.4.13.1, sequence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3C6982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3FF4603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0C4EC9"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B3758D3"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76E65"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2E711" w14:textId="77777777" w:rsidR="00BE714D" w:rsidRPr="005307A3" w:rsidRDefault="00BE714D" w:rsidP="00BE714D">
            <w:pPr>
              <w:pStyle w:val="TAL"/>
              <w:keepNext w:val="0"/>
              <w:jc w:val="center"/>
              <w:rPr>
                <w:sz w:val="16"/>
                <w:szCs w:val="16"/>
              </w:rPr>
            </w:pPr>
            <w:r w:rsidRPr="005307A3">
              <w:rPr>
                <w:sz w:val="16"/>
                <w:szCs w:val="16"/>
              </w:rPr>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750DE"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46186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022493C" w14:textId="77777777" w:rsidR="00BE714D" w:rsidRPr="005307A3" w:rsidRDefault="00BE714D" w:rsidP="00E97CA6">
            <w:pPr>
              <w:pStyle w:val="TAL"/>
              <w:keepNext w:val="0"/>
              <w:rPr>
                <w:sz w:val="16"/>
                <w:szCs w:val="16"/>
              </w:rPr>
            </w:pPr>
            <w:r w:rsidRPr="005307A3">
              <w:rPr>
                <w:sz w:val="16"/>
                <w:szCs w:val="16"/>
              </w:rPr>
              <w:t>Test Cases dependant on Radio Access Clarification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60504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1BCD646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D1C5FE6"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497B153"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A7AB4E4"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07A4C58" w14:textId="77777777" w:rsidR="00BE714D" w:rsidRPr="005307A3" w:rsidRDefault="00BE714D" w:rsidP="00BE714D">
            <w:pPr>
              <w:pStyle w:val="TAL"/>
              <w:keepNext w:val="0"/>
              <w:jc w:val="center"/>
              <w:rPr>
                <w:sz w:val="16"/>
                <w:szCs w:val="16"/>
              </w:rPr>
            </w:pPr>
            <w:r w:rsidRPr="005307A3">
              <w:rPr>
                <w:sz w:val="16"/>
                <w:szCs w:val="16"/>
              </w:rPr>
              <w:t>0143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ECFAAAE"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FD39F7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499724C" w14:textId="77777777" w:rsidR="00BE714D" w:rsidRPr="005307A3" w:rsidRDefault="00BE714D" w:rsidP="00E97CA6">
            <w:pPr>
              <w:pStyle w:val="TAL"/>
              <w:keepNext w:val="0"/>
              <w:rPr>
                <w:sz w:val="16"/>
                <w:szCs w:val="16"/>
              </w:rPr>
            </w:pPr>
            <w:r w:rsidRPr="005307A3">
              <w:rPr>
                <w:sz w:val="16"/>
                <w:szCs w:val="16"/>
              </w:rPr>
              <w:t>Essential correction of 27.22.4.7.1, sequence 1.6</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DC28DF9"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1506E6F"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1924A58"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43AD3E8"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FE03F20"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E29249" w14:textId="77777777" w:rsidR="00BE714D" w:rsidRPr="005307A3" w:rsidRDefault="00BE714D" w:rsidP="00BE714D">
            <w:pPr>
              <w:pStyle w:val="TAL"/>
              <w:keepNext w:val="0"/>
              <w:jc w:val="center"/>
              <w:rPr>
                <w:sz w:val="16"/>
                <w:szCs w:val="16"/>
              </w:rPr>
            </w:pPr>
            <w:r w:rsidRPr="005307A3">
              <w:rPr>
                <w:sz w:val="16"/>
                <w:szCs w:val="16"/>
              </w:rPr>
              <w:t>0145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7129E1C"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0487CBA"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7E5BC6C" w14:textId="77777777" w:rsidR="00BE714D" w:rsidRPr="005307A3" w:rsidRDefault="00BE714D" w:rsidP="00E97CA6">
            <w:pPr>
              <w:pStyle w:val="TAL"/>
              <w:keepNext w:val="0"/>
              <w:rPr>
                <w:sz w:val="16"/>
                <w:szCs w:val="16"/>
              </w:rPr>
            </w:pPr>
            <w:r w:rsidRPr="005307A3">
              <w:rPr>
                <w:sz w:val="16"/>
                <w:szCs w:val="16"/>
              </w:rPr>
              <w:t>Essential correction of 27.22.8, sequence 1.3 in order to remove verification of the Alpha Identifier</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37A2E55"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3626787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A98651"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392C424"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B7671"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B8CF7" w14:textId="77777777" w:rsidR="00BE714D" w:rsidRPr="005307A3" w:rsidRDefault="00BE714D" w:rsidP="00BE714D">
            <w:pPr>
              <w:pStyle w:val="TAL"/>
              <w:keepNext w:val="0"/>
              <w:jc w:val="center"/>
              <w:rPr>
                <w:sz w:val="16"/>
                <w:szCs w:val="16"/>
              </w:rPr>
            </w:pPr>
            <w:r w:rsidRPr="005307A3">
              <w:rPr>
                <w:sz w:val="16"/>
                <w:szCs w:val="16"/>
              </w:rPr>
              <w:t>0154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DBB740"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11CBB8"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2C137E5" w14:textId="77777777" w:rsidR="00BE714D" w:rsidRPr="005307A3" w:rsidRDefault="00BE714D" w:rsidP="00E97CA6">
            <w:pPr>
              <w:pStyle w:val="TAL"/>
              <w:keepNext w:val="0"/>
              <w:rPr>
                <w:sz w:val="16"/>
                <w:szCs w:val="16"/>
              </w:rPr>
            </w:pPr>
            <w:r w:rsidRPr="005307A3">
              <w:rPr>
                <w:sz w:val="16"/>
                <w:szCs w:val="16"/>
              </w:rPr>
              <w:t>Essential correction of 27.22.4.7.1, sequence 1.6 caring of the missing requirements in TS 31.111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8A352B"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39D7178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CE7DF11"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66582B7"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5483EA"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9541" w14:textId="77777777" w:rsidR="00BE714D" w:rsidRPr="005307A3" w:rsidRDefault="00BE714D" w:rsidP="00BE714D">
            <w:pPr>
              <w:pStyle w:val="TAL"/>
              <w:keepNext w:val="0"/>
              <w:jc w:val="center"/>
              <w:rPr>
                <w:sz w:val="16"/>
                <w:szCs w:val="16"/>
              </w:rPr>
            </w:pPr>
            <w:r w:rsidRPr="005307A3">
              <w:rPr>
                <w:sz w:val="16"/>
                <w:szCs w:val="16"/>
              </w:rP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4BB203"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F8D6EF"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55A715C" w14:textId="77777777" w:rsidR="00BE714D" w:rsidRPr="005307A3" w:rsidRDefault="00BE714D" w:rsidP="00E97CA6">
            <w:pPr>
              <w:pStyle w:val="TAL"/>
              <w:keepNext w:val="0"/>
              <w:rPr>
                <w:sz w:val="16"/>
                <w:szCs w:val="16"/>
              </w:rPr>
            </w:pPr>
            <w:r w:rsidRPr="005307A3">
              <w:rPr>
                <w:sz w:val="16"/>
                <w:szCs w:val="16"/>
              </w:rPr>
              <w:t>Essential correction of 27.22.4.26.2.4.2, seq. 2.2 in order to remove the possibility of retrieving a deleted previously visited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9BB8481"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629603A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AED856"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DAE0E7E"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EDAE8"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0B5AC" w14:textId="77777777" w:rsidR="00BE714D" w:rsidRPr="005307A3" w:rsidRDefault="00BE714D" w:rsidP="00BE714D">
            <w:pPr>
              <w:pStyle w:val="TAL"/>
              <w:keepNext w:val="0"/>
              <w:jc w:val="center"/>
              <w:rPr>
                <w:sz w:val="16"/>
                <w:szCs w:val="16"/>
              </w:rPr>
            </w:pPr>
            <w:r w:rsidRPr="005307A3">
              <w:rPr>
                <w:sz w:val="16"/>
                <w:szCs w:val="16"/>
              </w:rP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D6549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7D4CF"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2BECA0" w14:textId="77777777" w:rsidR="00BE714D" w:rsidRPr="005307A3" w:rsidRDefault="00BE714D" w:rsidP="00E97CA6">
            <w:pPr>
              <w:pStyle w:val="TAL"/>
              <w:keepNext w:val="0"/>
              <w:rPr>
                <w:sz w:val="16"/>
                <w:szCs w:val="16"/>
              </w:rPr>
            </w:pPr>
            <w:r w:rsidRPr="005307A3">
              <w:rPr>
                <w:sz w:val="16"/>
                <w:szCs w:val="16"/>
              </w:rPr>
              <w:t>Correction to add optional support of Call Hold Supplementary Service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221B7D4"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4213EF4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17DE84"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EC03031"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59128"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E7EB4" w14:textId="77777777" w:rsidR="00BE714D" w:rsidRPr="005307A3" w:rsidRDefault="00BE714D" w:rsidP="00BE714D">
            <w:pPr>
              <w:pStyle w:val="TAL"/>
              <w:keepNext w:val="0"/>
              <w:jc w:val="center"/>
              <w:rPr>
                <w:sz w:val="16"/>
                <w:szCs w:val="16"/>
              </w:rPr>
            </w:pPr>
            <w:r w:rsidRPr="005307A3">
              <w:rPr>
                <w:sz w:val="16"/>
                <w:szCs w:val="16"/>
              </w:rP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F8AB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8973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3D2C69" w14:textId="77777777" w:rsidR="00BE714D" w:rsidRPr="005307A3" w:rsidRDefault="00BE714D" w:rsidP="00E97CA6">
            <w:pPr>
              <w:pStyle w:val="TAL"/>
              <w:keepNext w:val="0"/>
              <w:rPr>
                <w:sz w:val="16"/>
                <w:szCs w:val="16"/>
              </w:rPr>
            </w:pPr>
            <w:r w:rsidRPr="005307A3">
              <w:rPr>
                <w:sz w:val="16"/>
                <w:szCs w:val="16"/>
              </w:rPr>
              <w:t>Essential correction terminal profile indication for Local Connection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DD8A6B"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0E1518F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CF70C8"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26510B"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FFE929"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0C5C0" w14:textId="77777777" w:rsidR="00BE714D" w:rsidRPr="005307A3" w:rsidRDefault="00BE714D" w:rsidP="00BE714D">
            <w:pPr>
              <w:pStyle w:val="TAL"/>
              <w:keepNext w:val="0"/>
              <w:jc w:val="center"/>
              <w:rPr>
                <w:sz w:val="16"/>
                <w:szCs w:val="16"/>
              </w:rPr>
            </w:pPr>
            <w:r w:rsidRPr="005307A3">
              <w:rPr>
                <w:sz w:val="16"/>
                <w:szCs w:val="16"/>
              </w:rP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CF3A5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D91B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CBF439" w14:textId="77777777" w:rsidR="00BE714D" w:rsidRPr="005307A3" w:rsidRDefault="00BE714D" w:rsidP="00E97CA6">
            <w:pPr>
              <w:pStyle w:val="TAL"/>
              <w:keepNext w:val="0"/>
              <w:rPr>
                <w:sz w:val="16"/>
                <w:szCs w:val="16"/>
              </w:rPr>
            </w:pPr>
            <w:r w:rsidRPr="005307A3">
              <w:rPr>
                <w:sz w:val="16"/>
                <w:szCs w:val="16"/>
              </w:rPr>
              <w:t>Essential correction on test case 27.22.4.5.1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964E0E8"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143B83D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A6ACEA2"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860B12"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6392CD"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36D1C" w14:textId="77777777" w:rsidR="00BE714D" w:rsidRPr="005307A3" w:rsidRDefault="00BE714D" w:rsidP="00BE714D">
            <w:pPr>
              <w:pStyle w:val="TAL"/>
              <w:keepNext w:val="0"/>
              <w:jc w:val="center"/>
              <w:rPr>
                <w:sz w:val="16"/>
                <w:szCs w:val="16"/>
              </w:rPr>
            </w:pPr>
            <w:r w:rsidRPr="005307A3">
              <w:rPr>
                <w:sz w:val="16"/>
                <w:szCs w:val="16"/>
              </w:rP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7D8C3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8C09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80696B" w14:textId="77777777" w:rsidR="00BE714D" w:rsidRPr="005307A3" w:rsidRDefault="00BE714D" w:rsidP="00E97CA6">
            <w:pPr>
              <w:pStyle w:val="TAL"/>
              <w:keepNext w:val="0"/>
              <w:rPr>
                <w:sz w:val="16"/>
                <w:szCs w:val="16"/>
              </w:rPr>
            </w:pPr>
            <w:r w:rsidRPr="005307A3">
              <w:rPr>
                <w:sz w:val="16"/>
                <w:szCs w:val="16"/>
              </w:rPr>
              <w:t>Definition of test sequence 1.7 in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5919B2"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1BB61F9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A3D1E67"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5C42CB6"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40D0B"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5516A" w14:textId="77777777" w:rsidR="00BE714D" w:rsidRPr="005307A3" w:rsidRDefault="00BE714D" w:rsidP="00BE714D">
            <w:pPr>
              <w:pStyle w:val="TAL"/>
              <w:keepNext w:val="0"/>
              <w:jc w:val="center"/>
              <w:rPr>
                <w:sz w:val="16"/>
                <w:szCs w:val="16"/>
              </w:rPr>
            </w:pPr>
            <w:r w:rsidRPr="005307A3">
              <w:rPr>
                <w:sz w:val="16"/>
                <w:szCs w:val="16"/>
              </w:rPr>
              <w:t>0151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31111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68B6E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83DB455" w14:textId="77777777" w:rsidR="00BE714D" w:rsidRPr="005307A3" w:rsidRDefault="00BE714D" w:rsidP="00E97CA6">
            <w:pPr>
              <w:pStyle w:val="TAL"/>
              <w:keepNext w:val="0"/>
              <w:rPr>
                <w:sz w:val="16"/>
                <w:szCs w:val="16"/>
              </w:rPr>
            </w:pPr>
            <w:r w:rsidRPr="005307A3">
              <w:rPr>
                <w:sz w:val="16"/>
                <w:szCs w:val="16"/>
              </w:rPr>
              <w:t>Definition of test sequence 1.12 and 1.13  in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3BD063"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2DC72F3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4E68B1E"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B73DEA2"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30B36E"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08736" w14:textId="77777777" w:rsidR="00BE714D" w:rsidRPr="005307A3" w:rsidRDefault="00BE714D" w:rsidP="00BE714D">
            <w:pPr>
              <w:pStyle w:val="TAL"/>
              <w:keepNext w:val="0"/>
              <w:jc w:val="center"/>
              <w:rPr>
                <w:sz w:val="16"/>
                <w:szCs w:val="16"/>
              </w:rPr>
            </w:pPr>
            <w:r w:rsidRPr="005307A3">
              <w:rPr>
                <w:sz w:val="16"/>
                <w:szCs w:val="16"/>
              </w:rP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2FED0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4C0D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C85F043" w14:textId="77777777" w:rsidR="00BE714D" w:rsidRPr="005307A3" w:rsidRDefault="00BE714D" w:rsidP="00E97CA6">
            <w:pPr>
              <w:pStyle w:val="TAL"/>
              <w:keepNext w:val="0"/>
              <w:rPr>
                <w:sz w:val="16"/>
                <w:szCs w:val="16"/>
              </w:rPr>
            </w:pPr>
            <w:r w:rsidRPr="005307A3">
              <w:rPr>
                <w:sz w:val="16"/>
                <w:szCs w:val="16"/>
              </w:rPr>
              <w:t>Essential correction on test case 27.22.4.28.2.1 correcting wrong implementation of CR 0078 rev1 in C6-060547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95F081D"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7ACF41B6"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D6AC298"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3B81FDB"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9AAD7D9"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2757A7" w14:textId="77777777" w:rsidR="00BE714D" w:rsidRPr="005307A3" w:rsidRDefault="00BE714D" w:rsidP="00BE714D">
            <w:pPr>
              <w:pStyle w:val="TAL"/>
              <w:keepNext w:val="0"/>
              <w:jc w:val="center"/>
              <w:rPr>
                <w:sz w:val="16"/>
                <w:szCs w:val="16"/>
              </w:rPr>
            </w:pPr>
            <w:r w:rsidRPr="005307A3">
              <w:rPr>
                <w:sz w:val="16"/>
                <w:szCs w:val="16"/>
              </w:rPr>
              <w:t>0148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25A87DE"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61B468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F6EBFE8" w14:textId="77777777" w:rsidR="00BE714D" w:rsidRPr="005307A3" w:rsidRDefault="00BE714D" w:rsidP="00E97CA6">
            <w:pPr>
              <w:pStyle w:val="TAL"/>
              <w:keepNext w:val="0"/>
              <w:rPr>
                <w:sz w:val="16"/>
                <w:szCs w:val="16"/>
              </w:rPr>
            </w:pPr>
            <w:r w:rsidRPr="005307A3">
              <w:rPr>
                <w:sz w:val="16"/>
                <w:szCs w:val="16"/>
              </w:rPr>
              <w:t>Introduction of Rel-7 test case applicability</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6C4E698"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7B58D6A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C18E3EA"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1EC9180"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4B96C154"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1838795" w14:textId="77777777" w:rsidR="00BE714D" w:rsidRPr="005307A3" w:rsidRDefault="00BE714D" w:rsidP="00BE714D">
            <w:pPr>
              <w:pStyle w:val="TAL"/>
              <w:keepNext w:val="0"/>
              <w:jc w:val="center"/>
              <w:rPr>
                <w:sz w:val="16"/>
                <w:szCs w:val="16"/>
              </w:rPr>
            </w:pPr>
            <w:r w:rsidRPr="005307A3">
              <w:rPr>
                <w:sz w:val="16"/>
                <w:szCs w:val="16"/>
              </w:rPr>
              <w:t>0156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DF557B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831DED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C3DD6A3" w14:textId="77777777" w:rsidR="00BE714D" w:rsidRPr="005307A3" w:rsidRDefault="00BE714D" w:rsidP="00E97CA6">
            <w:pPr>
              <w:pStyle w:val="TAL"/>
              <w:keepNext w:val="0"/>
              <w:rPr>
                <w:sz w:val="16"/>
                <w:szCs w:val="16"/>
              </w:rPr>
            </w:pPr>
            <w:r w:rsidRPr="005307A3">
              <w:rPr>
                <w:sz w:val="16"/>
                <w:szCs w:val="16"/>
              </w:rPr>
              <w:t>Essential correction to 27.22.4.15</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B5FF579"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5DE9FFA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A2FD19C"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7891AC6"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4F440"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AF852" w14:textId="77777777" w:rsidR="00BE714D" w:rsidRPr="005307A3" w:rsidRDefault="00BE714D" w:rsidP="00BE714D">
            <w:pPr>
              <w:pStyle w:val="TAL"/>
              <w:keepNext w:val="0"/>
              <w:jc w:val="center"/>
              <w:rPr>
                <w:sz w:val="16"/>
                <w:szCs w:val="16"/>
              </w:rPr>
            </w:pPr>
            <w:r w:rsidRPr="005307A3">
              <w:rPr>
                <w:sz w:val="16"/>
                <w:szCs w:val="16"/>
              </w:rP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0516B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4440E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7B6632" w14:textId="77777777" w:rsidR="00BE714D" w:rsidRPr="005307A3" w:rsidRDefault="00BE714D" w:rsidP="00E97CA6">
            <w:pPr>
              <w:pStyle w:val="TAL"/>
              <w:keepNext w:val="0"/>
              <w:rPr>
                <w:sz w:val="16"/>
                <w:szCs w:val="16"/>
              </w:rPr>
            </w:pPr>
            <w:r w:rsidRPr="005307A3">
              <w:rPr>
                <w:sz w:val="16"/>
                <w:szCs w:val="16"/>
              </w:rPr>
              <w:t>Essential correction of 27.22.8, seq. 1.3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0C3214"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7E38EEA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501BA6D"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59E51A"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6F9E0"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CE1A3" w14:textId="77777777" w:rsidR="00BE714D" w:rsidRPr="005307A3" w:rsidRDefault="00BE714D" w:rsidP="00BE714D">
            <w:pPr>
              <w:pStyle w:val="TAL"/>
              <w:keepNext w:val="0"/>
              <w:jc w:val="center"/>
              <w:rPr>
                <w:sz w:val="16"/>
                <w:szCs w:val="16"/>
              </w:rPr>
            </w:pPr>
            <w:r w:rsidRPr="005307A3">
              <w:rPr>
                <w:sz w:val="16"/>
                <w:szCs w:val="16"/>
              </w:rP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890D33"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C0EF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F678887" w14:textId="77777777" w:rsidR="00BE714D" w:rsidRPr="005307A3" w:rsidRDefault="00BE714D" w:rsidP="00E97CA6">
            <w:pPr>
              <w:pStyle w:val="TAL"/>
              <w:keepNext w:val="0"/>
              <w:rPr>
                <w:sz w:val="16"/>
                <w:szCs w:val="16"/>
              </w:rPr>
            </w:pPr>
            <w:r w:rsidRPr="005307A3">
              <w:rPr>
                <w:sz w:val="16"/>
                <w:szCs w:val="16"/>
              </w:rPr>
              <w:t>Essential correction regarding terminal capabilities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ED789D"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6ACDE0DB"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9281CB3"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E1DEB6"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E29C43B"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359FCA6" w14:textId="77777777" w:rsidR="00BE714D" w:rsidRPr="005307A3" w:rsidRDefault="00BE714D" w:rsidP="00BE714D">
            <w:pPr>
              <w:pStyle w:val="TAL"/>
              <w:keepNext w:val="0"/>
              <w:jc w:val="center"/>
              <w:rPr>
                <w:sz w:val="16"/>
                <w:szCs w:val="16"/>
              </w:rPr>
            </w:pPr>
            <w:r w:rsidRPr="005307A3">
              <w:rPr>
                <w:sz w:val="16"/>
                <w:szCs w:val="16"/>
              </w:rPr>
              <w:t>0159</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E3E57D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8BC2C9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6078F1E" w14:textId="77777777" w:rsidR="00BE714D" w:rsidRPr="005307A3" w:rsidRDefault="00BE714D" w:rsidP="00E97CA6">
            <w:pPr>
              <w:pStyle w:val="TAL"/>
              <w:keepNext w:val="0"/>
              <w:rPr>
                <w:sz w:val="16"/>
                <w:szCs w:val="16"/>
              </w:rPr>
            </w:pPr>
            <w:r w:rsidRPr="005307A3">
              <w:rPr>
                <w:sz w:val="16"/>
                <w:szCs w:val="16"/>
              </w:rPr>
              <w:t>Essential correction to network dependency of several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B0A7240"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7835E496"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7382911" w14:textId="77777777" w:rsidR="00BE714D" w:rsidRPr="005307A3" w:rsidRDefault="00BE714D" w:rsidP="00BE714D">
            <w:pPr>
              <w:pStyle w:val="TAL"/>
              <w:keepNext w:val="0"/>
              <w:jc w:val="center"/>
              <w:rPr>
                <w:sz w:val="16"/>
                <w:szCs w:val="16"/>
              </w:rPr>
            </w:pPr>
            <w:r w:rsidRPr="005307A3">
              <w:rPr>
                <w:sz w:val="16"/>
                <w:szCs w:val="16"/>
              </w:rPr>
              <w:t>CT-40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08C6697" w14:textId="77777777" w:rsidR="00BE714D" w:rsidRPr="005307A3" w:rsidRDefault="00BE714D" w:rsidP="00BE714D">
            <w:pPr>
              <w:pStyle w:val="TAL"/>
              <w:keepNext w:val="0"/>
              <w:jc w:val="center"/>
              <w:rPr>
                <w:sz w:val="16"/>
                <w:szCs w:val="16"/>
              </w:rPr>
            </w:pPr>
            <w:r w:rsidRPr="005307A3">
              <w:rPr>
                <w:sz w:val="16"/>
                <w:szCs w:val="16"/>
              </w:rPr>
              <w:t>CT-40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5487A9B" w14:textId="77777777" w:rsidR="00BE714D" w:rsidRPr="005307A3" w:rsidRDefault="00BE714D" w:rsidP="00BE714D">
            <w:pPr>
              <w:pStyle w:val="TAL"/>
              <w:keepNext w:val="0"/>
              <w:jc w:val="center"/>
              <w:rPr>
                <w:sz w:val="16"/>
                <w:szCs w:val="16"/>
              </w:rPr>
            </w:pPr>
            <w:r w:rsidRPr="005307A3">
              <w:rPr>
                <w:sz w:val="16"/>
                <w:szCs w:val="16"/>
              </w:rPr>
              <w:t>CP-080388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8947EA7" w14:textId="77777777" w:rsidR="00BE714D" w:rsidRPr="005307A3" w:rsidRDefault="00BE714D" w:rsidP="00BE714D">
            <w:pPr>
              <w:pStyle w:val="TAL"/>
              <w:keepNext w:val="0"/>
              <w:jc w:val="center"/>
              <w:rPr>
                <w:sz w:val="16"/>
                <w:szCs w:val="16"/>
              </w:rPr>
            </w:pPr>
            <w:r w:rsidRPr="005307A3">
              <w:rPr>
                <w:sz w:val="16"/>
                <w:szCs w:val="16"/>
              </w:rPr>
              <w:t>0160</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3CB872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20E10F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0AD5CA6" w14:textId="77777777" w:rsidR="00BE714D" w:rsidRPr="005307A3" w:rsidRDefault="00BE714D" w:rsidP="00E97CA6">
            <w:pPr>
              <w:pStyle w:val="TAL"/>
              <w:keepNext w:val="0"/>
              <w:rPr>
                <w:sz w:val="16"/>
                <w:szCs w:val="16"/>
              </w:rPr>
            </w:pPr>
            <w:r w:rsidRPr="005307A3">
              <w:rPr>
                <w:sz w:val="16"/>
                <w:szCs w:val="16"/>
              </w:rPr>
              <w:t>Essential correction of icon test case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5C81762" w14:textId="77777777" w:rsidR="00BE714D" w:rsidRPr="005307A3" w:rsidRDefault="00BE714D" w:rsidP="00E97CA6">
            <w:pPr>
              <w:pStyle w:val="TAL"/>
              <w:keepNext w:val="0"/>
              <w:rPr>
                <w:sz w:val="16"/>
                <w:szCs w:val="16"/>
              </w:rPr>
            </w:pPr>
            <w:r w:rsidRPr="005307A3">
              <w:rPr>
                <w:sz w:val="16"/>
                <w:szCs w:val="16"/>
              </w:rPr>
              <w:t>7.4.0</w:t>
            </w:r>
          </w:p>
        </w:tc>
      </w:tr>
      <w:tr w:rsidR="00BE714D" w:rsidRPr="005307A3" w14:paraId="766490C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68F5477" w14:textId="77777777" w:rsidR="00BE714D" w:rsidRPr="005307A3" w:rsidRDefault="00BE714D" w:rsidP="00BE714D">
            <w:pPr>
              <w:pStyle w:val="TAL"/>
              <w:keepNext w:val="0"/>
              <w:jc w:val="center"/>
              <w:rPr>
                <w:sz w:val="16"/>
                <w:szCs w:val="16"/>
              </w:rPr>
            </w:pPr>
            <w:r w:rsidRPr="005307A3">
              <w:rPr>
                <w:sz w:val="16"/>
                <w:szCs w:val="16"/>
              </w:rPr>
              <w:t>CT-40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A82A62" w14:textId="77777777" w:rsidR="00BE714D" w:rsidRPr="005307A3" w:rsidRDefault="00BE714D" w:rsidP="00BE714D">
            <w:pPr>
              <w:pStyle w:val="TAL"/>
              <w:keepNext w:val="0"/>
              <w:jc w:val="center"/>
              <w:rPr>
                <w:sz w:val="16"/>
                <w:szCs w:val="16"/>
              </w:rPr>
            </w:pPr>
            <w:r w:rsidRPr="005307A3">
              <w:rPr>
                <w:sz w:val="16"/>
                <w:szCs w:val="16"/>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E9A36" w14:textId="77777777" w:rsidR="00BE714D" w:rsidRPr="005307A3" w:rsidRDefault="00BE714D" w:rsidP="00BE714D">
            <w:pPr>
              <w:pStyle w:val="TAL"/>
              <w:keepNext w:val="0"/>
              <w:jc w:val="center"/>
              <w:rPr>
                <w:sz w:val="16"/>
                <w:szCs w:val="16"/>
              </w:rPr>
            </w:pPr>
            <w:r w:rsidRPr="005307A3">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1EF4B0" w14:textId="77777777" w:rsidR="00BE714D" w:rsidRPr="005307A3" w:rsidRDefault="00BE714D" w:rsidP="00BE714D">
            <w:pPr>
              <w:pStyle w:val="TAL"/>
              <w:keepNext w:val="0"/>
              <w:jc w:val="center"/>
              <w:rPr>
                <w:sz w:val="16"/>
                <w:szCs w:val="16"/>
              </w:rPr>
            </w:pPr>
            <w:r w:rsidRPr="005307A3">
              <w:rPr>
                <w:sz w:val="16"/>
                <w:szCs w:val="16"/>
              </w:rP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9DF36E"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0A79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7A2386" w14:textId="77777777" w:rsidR="00BE714D" w:rsidRPr="005307A3" w:rsidRDefault="00BE714D" w:rsidP="00E97CA6">
            <w:pPr>
              <w:pStyle w:val="TAL"/>
              <w:keepNext w:val="0"/>
              <w:rPr>
                <w:sz w:val="16"/>
                <w:szCs w:val="16"/>
              </w:rPr>
            </w:pPr>
            <w:r w:rsidRPr="005307A3">
              <w:rPr>
                <w:sz w:val="16"/>
                <w:szCs w:val="16"/>
              </w:rPr>
              <w:t>Essential correction to 27.22.6.4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B19316" w14:textId="77777777" w:rsidR="00BE714D" w:rsidRPr="005307A3" w:rsidRDefault="00BE714D" w:rsidP="00E97CA6">
            <w:pPr>
              <w:pStyle w:val="TAL"/>
              <w:keepNext w:val="0"/>
              <w:rPr>
                <w:sz w:val="16"/>
                <w:szCs w:val="16"/>
              </w:rPr>
            </w:pPr>
            <w:r w:rsidRPr="005307A3">
              <w:rPr>
                <w:sz w:val="16"/>
                <w:szCs w:val="16"/>
              </w:rPr>
              <w:t>7.4.0</w:t>
            </w:r>
          </w:p>
        </w:tc>
      </w:tr>
      <w:tr w:rsidR="00BE714D" w:rsidRPr="005307A3" w14:paraId="08EE6A2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13F233" w14:textId="77777777" w:rsidR="00BE714D" w:rsidRPr="005307A3" w:rsidRDefault="00BE714D" w:rsidP="00BE714D">
            <w:pPr>
              <w:pStyle w:val="TAL"/>
              <w:keepNext w:val="0"/>
              <w:jc w:val="center"/>
              <w:rPr>
                <w:sz w:val="16"/>
                <w:szCs w:val="16"/>
              </w:rPr>
            </w:pPr>
            <w:r w:rsidRPr="005307A3">
              <w:rPr>
                <w:sz w:val="16"/>
                <w:szCs w:val="16"/>
              </w:rPr>
              <w:t>CT-40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73F4D65" w14:textId="77777777" w:rsidR="00BE714D" w:rsidRPr="005307A3" w:rsidRDefault="00BE714D" w:rsidP="00BE714D">
            <w:pPr>
              <w:pStyle w:val="TAL"/>
              <w:keepNext w:val="0"/>
              <w:jc w:val="center"/>
              <w:rPr>
                <w:sz w:val="16"/>
                <w:szCs w:val="16"/>
              </w:rPr>
            </w:pPr>
            <w:r w:rsidRPr="005307A3">
              <w:rPr>
                <w:sz w:val="16"/>
                <w:szCs w:val="16"/>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88DE60" w14:textId="77777777" w:rsidR="00BE714D" w:rsidRPr="005307A3" w:rsidRDefault="00BE714D" w:rsidP="00BE714D">
            <w:pPr>
              <w:pStyle w:val="TAL"/>
              <w:keepNext w:val="0"/>
              <w:jc w:val="center"/>
              <w:rPr>
                <w:sz w:val="16"/>
                <w:szCs w:val="16"/>
              </w:rPr>
            </w:pPr>
            <w:r w:rsidRPr="005307A3">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7FC0B" w14:textId="77777777" w:rsidR="00BE714D" w:rsidRPr="005307A3" w:rsidRDefault="00BE714D" w:rsidP="00BE714D">
            <w:pPr>
              <w:pStyle w:val="TAL"/>
              <w:keepNext w:val="0"/>
              <w:jc w:val="center"/>
              <w:rPr>
                <w:sz w:val="16"/>
                <w:szCs w:val="16"/>
              </w:rPr>
            </w:pPr>
            <w:r w:rsidRPr="005307A3">
              <w:rPr>
                <w:sz w:val="16"/>
                <w:szCs w:val="16"/>
              </w:rP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CEC84" w14:textId="77777777" w:rsidR="00BE714D" w:rsidRPr="005307A3" w:rsidRDefault="00BE714D" w:rsidP="00BE714D">
            <w:pPr>
              <w:pStyle w:val="TAL"/>
              <w:keepNext w:val="0"/>
              <w:jc w:val="center"/>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AA587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10EF99" w14:textId="77777777" w:rsidR="00BE714D" w:rsidRPr="005307A3" w:rsidRDefault="00BE714D" w:rsidP="00E97CA6">
            <w:pPr>
              <w:pStyle w:val="TAL"/>
              <w:keepNext w:val="0"/>
              <w:rPr>
                <w:sz w:val="16"/>
                <w:szCs w:val="16"/>
              </w:rPr>
            </w:pPr>
            <w:r w:rsidRPr="005307A3">
              <w:rPr>
                <w:sz w:val="16"/>
                <w:szCs w:val="16"/>
              </w:rPr>
              <w:t>Essential correction of test case applicability of 27.22.6.2 and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C4B207" w14:textId="77777777" w:rsidR="00BE714D" w:rsidRPr="005307A3" w:rsidRDefault="00BE714D" w:rsidP="00E97CA6">
            <w:pPr>
              <w:pStyle w:val="TAL"/>
              <w:keepNext w:val="0"/>
              <w:rPr>
                <w:sz w:val="16"/>
                <w:szCs w:val="16"/>
              </w:rPr>
            </w:pPr>
            <w:r w:rsidRPr="005307A3">
              <w:rPr>
                <w:sz w:val="16"/>
                <w:szCs w:val="16"/>
              </w:rPr>
              <w:t>7.4.0</w:t>
            </w:r>
          </w:p>
        </w:tc>
      </w:tr>
      <w:tr w:rsidR="00BE714D" w:rsidRPr="005307A3" w14:paraId="20F62FE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D6BD33B" w14:textId="77777777" w:rsidR="00BE714D" w:rsidRPr="005307A3" w:rsidRDefault="00BE714D" w:rsidP="00BE714D">
            <w:pPr>
              <w:pStyle w:val="TAL"/>
              <w:keepNext w:val="0"/>
              <w:jc w:val="center"/>
              <w:rPr>
                <w:sz w:val="16"/>
                <w:szCs w:val="16"/>
              </w:rPr>
            </w:pPr>
            <w:r w:rsidRPr="005307A3">
              <w:rPr>
                <w:sz w:val="16"/>
                <w:szCs w:val="16"/>
              </w:rPr>
              <w:t>CT-41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C934F94" w14:textId="77777777" w:rsidR="00BE714D" w:rsidRPr="005307A3" w:rsidRDefault="00BE714D" w:rsidP="00BE714D">
            <w:pPr>
              <w:pStyle w:val="TAL"/>
              <w:keepNext w:val="0"/>
              <w:jc w:val="center"/>
              <w:rPr>
                <w:sz w:val="16"/>
                <w:szCs w:val="16"/>
              </w:rPr>
            </w:pPr>
            <w:r w:rsidRPr="005307A3">
              <w:rPr>
                <w:sz w:val="16"/>
                <w:szCs w:val="16"/>
              </w:rPr>
              <w:t>CT-41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A60D61A" w14:textId="77777777" w:rsidR="00BE714D" w:rsidRPr="005307A3" w:rsidRDefault="00BE714D" w:rsidP="00BE714D">
            <w:pPr>
              <w:pStyle w:val="TAL"/>
              <w:keepNext w:val="0"/>
              <w:jc w:val="center"/>
              <w:rPr>
                <w:sz w:val="16"/>
                <w:szCs w:val="16"/>
              </w:rPr>
            </w:pPr>
            <w:r w:rsidRPr="005307A3">
              <w:rPr>
                <w:sz w:val="16"/>
                <w:szCs w:val="16"/>
              </w:rPr>
              <w:t>CP-080588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0028EAC" w14:textId="77777777" w:rsidR="00BE714D" w:rsidRPr="005307A3" w:rsidRDefault="00BE714D" w:rsidP="00BE714D">
            <w:pPr>
              <w:pStyle w:val="TAL"/>
              <w:keepNext w:val="0"/>
              <w:jc w:val="center"/>
              <w:rPr>
                <w:sz w:val="16"/>
                <w:szCs w:val="16"/>
              </w:rPr>
            </w:pPr>
            <w:r w:rsidRPr="005307A3">
              <w:rPr>
                <w:sz w:val="16"/>
                <w:szCs w:val="16"/>
              </w:rPr>
              <w:t>0164</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1D280D3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48EC6D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46E6512"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TC 27.22.4.12.1 Seq. 1.6</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A2823E6" w14:textId="77777777" w:rsidR="00BE714D" w:rsidRPr="005307A3" w:rsidRDefault="00BE714D" w:rsidP="00E97CA6">
            <w:pPr>
              <w:pStyle w:val="TAL"/>
              <w:keepNext w:val="0"/>
              <w:rPr>
                <w:sz w:val="16"/>
                <w:szCs w:val="16"/>
              </w:rPr>
            </w:pPr>
            <w:r w:rsidRPr="005307A3">
              <w:rPr>
                <w:sz w:val="16"/>
                <w:szCs w:val="16"/>
              </w:rPr>
              <w:t>7.5.0</w:t>
            </w:r>
          </w:p>
        </w:tc>
      </w:tr>
      <w:tr w:rsidR="00BE714D" w:rsidRPr="005307A3" w14:paraId="51CD6B8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F97B836" w14:textId="77777777" w:rsidR="00BE714D" w:rsidRPr="005307A3" w:rsidRDefault="00BE714D" w:rsidP="00BE714D">
            <w:pPr>
              <w:pStyle w:val="TAL"/>
              <w:keepNext w:val="0"/>
              <w:jc w:val="center"/>
              <w:rPr>
                <w:sz w:val="16"/>
                <w:szCs w:val="16"/>
              </w:rPr>
            </w:pPr>
            <w:r w:rsidRPr="005307A3">
              <w:rPr>
                <w:sz w:val="16"/>
                <w:szCs w:val="16"/>
              </w:rPr>
              <w:t>CT-41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82B18F" w14:textId="77777777" w:rsidR="00BE714D" w:rsidRPr="005307A3" w:rsidRDefault="00BE714D" w:rsidP="00BE714D">
            <w:pPr>
              <w:pStyle w:val="TAL"/>
              <w:keepNext w:val="0"/>
              <w:jc w:val="center"/>
              <w:rPr>
                <w:sz w:val="16"/>
                <w:szCs w:val="16"/>
              </w:rPr>
            </w:pPr>
            <w:r w:rsidRPr="005307A3">
              <w:rPr>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2686F" w14:textId="77777777" w:rsidR="00BE714D" w:rsidRPr="005307A3" w:rsidRDefault="00BE714D" w:rsidP="00BE714D">
            <w:pPr>
              <w:pStyle w:val="TAL"/>
              <w:keepNext w:val="0"/>
              <w:jc w:val="center"/>
              <w:rPr>
                <w:sz w:val="16"/>
                <w:szCs w:val="16"/>
              </w:rPr>
            </w:pPr>
            <w:r w:rsidRPr="005307A3">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D279D" w14:textId="77777777" w:rsidR="00BE714D" w:rsidRPr="005307A3" w:rsidRDefault="00BE714D" w:rsidP="00BE714D">
            <w:pPr>
              <w:pStyle w:val="TAL"/>
              <w:keepNext w:val="0"/>
              <w:jc w:val="center"/>
              <w:rPr>
                <w:sz w:val="16"/>
                <w:szCs w:val="16"/>
              </w:rPr>
            </w:pPr>
            <w:r w:rsidRPr="005307A3">
              <w:rPr>
                <w:sz w:val="16"/>
                <w:szCs w:val="16"/>
              </w:rP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5A23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7B8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7B032A"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355368" w14:textId="77777777" w:rsidR="00BE714D" w:rsidRPr="005307A3" w:rsidRDefault="00BE714D" w:rsidP="00E97CA6">
            <w:pPr>
              <w:pStyle w:val="TAL"/>
              <w:keepNext w:val="0"/>
              <w:rPr>
                <w:sz w:val="16"/>
                <w:szCs w:val="16"/>
              </w:rPr>
            </w:pPr>
            <w:r w:rsidRPr="005307A3">
              <w:rPr>
                <w:sz w:val="16"/>
                <w:szCs w:val="16"/>
              </w:rPr>
              <w:t>7.5.0</w:t>
            </w:r>
          </w:p>
        </w:tc>
      </w:tr>
      <w:tr w:rsidR="00BE714D" w:rsidRPr="005307A3" w14:paraId="7D5402F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0A34DCC" w14:textId="77777777" w:rsidR="00BE714D" w:rsidRPr="005307A3" w:rsidRDefault="00BE714D" w:rsidP="00BE714D">
            <w:pPr>
              <w:pStyle w:val="TAL"/>
              <w:keepNext w:val="0"/>
              <w:jc w:val="center"/>
              <w:rPr>
                <w:sz w:val="16"/>
                <w:szCs w:val="16"/>
              </w:rPr>
            </w:pPr>
            <w:r w:rsidRPr="005307A3">
              <w:rPr>
                <w:sz w:val="16"/>
                <w:szCs w:val="16"/>
              </w:rPr>
              <w:t>CT-41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3EC5B96" w14:textId="77777777" w:rsidR="00BE714D" w:rsidRPr="005307A3" w:rsidRDefault="00BE714D" w:rsidP="00BE714D">
            <w:pPr>
              <w:pStyle w:val="TAL"/>
              <w:keepNext w:val="0"/>
              <w:jc w:val="center"/>
              <w:rPr>
                <w:sz w:val="16"/>
                <w:szCs w:val="16"/>
              </w:rPr>
            </w:pPr>
            <w:r w:rsidRPr="005307A3">
              <w:rPr>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82401E" w14:textId="77777777" w:rsidR="00BE714D" w:rsidRPr="005307A3" w:rsidRDefault="00BE714D" w:rsidP="00BE714D">
            <w:pPr>
              <w:pStyle w:val="TAL"/>
              <w:keepNext w:val="0"/>
              <w:jc w:val="center"/>
              <w:rPr>
                <w:sz w:val="16"/>
                <w:szCs w:val="16"/>
              </w:rPr>
            </w:pPr>
            <w:r w:rsidRPr="005307A3">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8255" w14:textId="77777777" w:rsidR="00BE714D" w:rsidRPr="005307A3" w:rsidRDefault="00BE714D" w:rsidP="00BE714D">
            <w:pPr>
              <w:pStyle w:val="TAL"/>
              <w:keepNext w:val="0"/>
              <w:jc w:val="center"/>
              <w:rPr>
                <w:sz w:val="16"/>
                <w:szCs w:val="16"/>
              </w:rPr>
            </w:pPr>
            <w:r w:rsidRPr="005307A3">
              <w:rPr>
                <w:sz w:val="16"/>
                <w:szCs w:val="16"/>
              </w:rP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AEE30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4754F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F9332AA"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TC 27.22.7.8.1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D0B80AB" w14:textId="77777777" w:rsidR="00BE714D" w:rsidRPr="005307A3" w:rsidRDefault="00BE714D" w:rsidP="00E97CA6">
            <w:pPr>
              <w:pStyle w:val="TAL"/>
              <w:keepNext w:val="0"/>
              <w:rPr>
                <w:sz w:val="16"/>
                <w:szCs w:val="16"/>
              </w:rPr>
            </w:pPr>
            <w:r w:rsidRPr="005307A3">
              <w:rPr>
                <w:sz w:val="16"/>
                <w:szCs w:val="16"/>
              </w:rPr>
              <w:t>7.5.0</w:t>
            </w:r>
          </w:p>
        </w:tc>
      </w:tr>
      <w:tr w:rsidR="00BE714D" w:rsidRPr="005307A3" w14:paraId="27AFCC43"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B021486"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9DA100D"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DA6A57A" w14:textId="77777777" w:rsidR="00BE714D" w:rsidRPr="005307A3" w:rsidRDefault="00BE714D" w:rsidP="00BE714D">
            <w:pPr>
              <w:pStyle w:val="TAL"/>
              <w:keepNext w:val="0"/>
              <w:jc w:val="center"/>
              <w:rPr>
                <w:sz w:val="16"/>
                <w:szCs w:val="16"/>
              </w:rPr>
            </w:pPr>
            <w:r w:rsidRPr="005307A3">
              <w:rPr>
                <w:sz w:val="16"/>
                <w:szCs w:val="16"/>
              </w:rPr>
              <w:t>CP-080906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D272297" w14:textId="77777777" w:rsidR="00BE714D" w:rsidRPr="005307A3" w:rsidRDefault="00BE714D" w:rsidP="00BE714D">
            <w:pPr>
              <w:pStyle w:val="TAL"/>
              <w:keepNext w:val="0"/>
              <w:jc w:val="center"/>
              <w:rPr>
                <w:sz w:val="16"/>
                <w:szCs w:val="16"/>
              </w:rPr>
            </w:pPr>
            <w:r w:rsidRPr="005307A3">
              <w:rPr>
                <w:sz w:val="16"/>
                <w:szCs w:val="16"/>
              </w:rPr>
              <w:t>0168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167030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7EAF27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B6576EF"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TC 27.22.6.5 seq. 5.1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E907A48"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2478385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E3BF158"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CA68FFC"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EC0A4" w14:textId="77777777" w:rsidR="00BE714D" w:rsidRPr="005307A3" w:rsidRDefault="00BE714D" w:rsidP="00BE714D">
            <w:pPr>
              <w:pStyle w:val="TAL"/>
              <w:keepNext w:val="0"/>
              <w:jc w:val="center"/>
              <w:rPr>
                <w:sz w:val="16"/>
                <w:szCs w:val="16"/>
              </w:rPr>
            </w:pPr>
            <w:r w:rsidRPr="005307A3">
              <w:rPr>
                <w:sz w:val="16"/>
                <w:szCs w:val="16"/>
              </w:rPr>
              <w:t>CP-080906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1246E" w14:textId="77777777" w:rsidR="00BE714D" w:rsidRPr="005307A3" w:rsidRDefault="00BE714D" w:rsidP="00BE714D">
            <w:pPr>
              <w:pStyle w:val="TAL"/>
              <w:keepNext w:val="0"/>
              <w:jc w:val="center"/>
              <w:rPr>
                <w:sz w:val="16"/>
                <w:szCs w:val="16"/>
              </w:rPr>
            </w:pPr>
            <w:r w:rsidRPr="005307A3">
              <w:rPr>
                <w:sz w:val="16"/>
                <w:szCs w:val="16"/>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BF431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C920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0FA1E5B"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bearer parameters in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66B7BC6"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512B082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173508"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C5A474E"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E352E" w14:textId="77777777" w:rsidR="00BE714D" w:rsidRPr="005307A3" w:rsidRDefault="00BE714D" w:rsidP="00BE714D">
            <w:pPr>
              <w:pStyle w:val="TAL"/>
              <w:keepNext w:val="0"/>
              <w:jc w:val="center"/>
              <w:rPr>
                <w:sz w:val="16"/>
                <w:szCs w:val="16"/>
              </w:rPr>
            </w:pPr>
            <w:r w:rsidRPr="005307A3">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FB083D" w14:textId="77777777" w:rsidR="00BE714D" w:rsidRPr="005307A3" w:rsidRDefault="00BE714D" w:rsidP="00BE714D">
            <w:pPr>
              <w:pStyle w:val="TAL"/>
              <w:keepNext w:val="0"/>
              <w:jc w:val="center"/>
              <w:rPr>
                <w:sz w:val="16"/>
                <w:szCs w:val="16"/>
              </w:rPr>
            </w:pPr>
            <w:r w:rsidRPr="005307A3">
              <w:rPr>
                <w:sz w:val="16"/>
                <w:szCs w:val="16"/>
              </w:rP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7806E4" w14:textId="77777777" w:rsidR="00BE714D" w:rsidRPr="005307A3" w:rsidRDefault="00BE714D" w:rsidP="00BE714D">
            <w:pPr>
              <w:pStyle w:val="TAL"/>
              <w:keepNext w:val="0"/>
              <w:jc w:val="center"/>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D470C"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8B789D" w14:textId="77777777" w:rsidR="00BE714D" w:rsidRPr="005307A3" w:rsidRDefault="00BE714D" w:rsidP="00E97CA6">
            <w:pPr>
              <w:pStyle w:val="TAL"/>
              <w:keepNext w:val="0"/>
              <w:rPr>
                <w:sz w:val="16"/>
                <w:szCs w:val="16"/>
              </w:rPr>
            </w:pPr>
            <w:r w:rsidRPr="005307A3">
              <w:rPr>
                <w:rFonts w:cs="Arial"/>
                <w:sz w:val="16"/>
                <w:szCs w:val="16"/>
              </w:rPr>
              <w:t>Pre-conditions for Launch browser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9F1665"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5D53AD6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AE52D9D"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13D1A0"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DCF0D" w14:textId="77777777" w:rsidR="00BE714D" w:rsidRPr="005307A3" w:rsidRDefault="00BE714D" w:rsidP="00BE714D">
            <w:pPr>
              <w:pStyle w:val="TAL"/>
              <w:keepNext w:val="0"/>
              <w:jc w:val="center"/>
              <w:rPr>
                <w:sz w:val="16"/>
                <w:szCs w:val="16"/>
              </w:rPr>
            </w:pPr>
            <w:r w:rsidRPr="005307A3">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CFD17" w14:textId="77777777" w:rsidR="00BE714D" w:rsidRPr="005307A3" w:rsidRDefault="00BE714D" w:rsidP="00BE714D">
            <w:pPr>
              <w:pStyle w:val="TAL"/>
              <w:keepNext w:val="0"/>
              <w:jc w:val="center"/>
              <w:rPr>
                <w:sz w:val="16"/>
                <w:szCs w:val="16"/>
              </w:rPr>
            </w:pPr>
            <w:r w:rsidRPr="005307A3">
              <w:rPr>
                <w:sz w:val="16"/>
                <w:szCs w:val="16"/>
              </w:rPr>
              <w:t>0171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E62D4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2DE8B"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0062B9" w14:textId="77777777" w:rsidR="00BE714D" w:rsidRPr="005307A3" w:rsidRDefault="00BE714D" w:rsidP="00E97CA6">
            <w:pPr>
              <w:pStyle w:val="TAL"/>
              <w:keepNext w:val="0"/>
              <w:rPr>
                <w:sz w:val="16"/>
                <w:szCs w:val="16"/>
              </w:rPr>
            </w:pPr>
            <w:r w:rsidRPr="005307A3">
              <w:rPr>
                <w:rFonts w:cs="Arial"/>
                <w:sz w:val="16"/>
                <w:szCs w:val="16"/>
              </w:rPr>
              <w:t>Essential correction of 27.22.4.26.2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D82015"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38D9E87F"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E303849" w14:textId="77777777" w:rsidR="00BE714D" w:rsidRPr="005307A3" w:rsidRDefault="00BE714D" w:rsidP="00BE714D">
            <w:pPr>
              <w:pStyle w:val="TAL"/>
              <w:keepNext w:val="0"/>
              <w:jc w:val="center"/>
              <w:rPr>
                <w:sz w:val="16"/>
                <w:szCs w:val="16"/>
              </w:rPr>
            </w:pPr>
            <w:r w:rsidRPr="005307A3">
              <w:rPr>
                <w:sz w:val="16"/>
                <w:szCs w:val="16"/>
              </w:rPr>
              <w:t>SP-42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AEC29A0" w14:textId="77777777" w:rsidR="00BE714D" w:rsidRPr="005307A3" w:rsidRDefault="00BE714D" w:rsidP="00BE714D">
            <w:pPr>
              <w:pStyle w:val="TAL"/>
              <w:keepNext w:val="0"/>
              <w:jc w:val="center"/>
              <w:rPr>
                <w:sz w:val="16"/>
                <w:szCs w:val="16"/>
              </w:rPr>
            </w:pPr>
            <w:r w:rsidRPr="005307A3">
              <w:rPr>
                <w:sz w:val="16"/>
                <w:szCs w:val="16"/>
              </w:rPr>
              <w:t>SP-42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105C88C"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5EB9281"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9602B1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960FA99"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87AAE1A" w14:textId="77777777" w:rsidR="00BE714D" w:rsidRPr="005307A3" w:rsidRDefault="00BE714D" w:rsidP="00E97CA6">
            <w:pPr>
              <w:pStyle w:val="TAL"/>
              <w:keepNext w:val="0"/>
              <w:rPr>
                <w:sz w:val="16"/>
                <w:szCs w:val="16"/>
              </w:rPr>
            </w:pPr>
            <w:r w:rsidRPr="005307A3">
              <w:rPr>
                <w:rFonts w:cs="Arial"/>
                <w:sz w:val="16"/>
                <w:szCs w:val="16"/>
                <w:lang w:eastAsia="en-GB"/>
              </w:rPr>
              <w:t>Upgrade to Rel-8</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575F237" w14:textId="77777777" w:rsidR="00BE714D" w:rsidRPr="005307A3" w:rsidRDefault="00BE714D" w:rsidP="00E97CA6">
            <w:pPr>
              <w:pStyle w:val="TAL"/>
              <w:keepNext w:val="0"/>
              <w:rPr>
                <w:sz w:val="16"/>
                <w:szCs w:val="16"/>
              </w:rPr>
            </w:pPr>
            <w:r w:rsidRPr="005307A3">
              <w:rPr>
                <w:sz w:val="16"/>
                <w:szCs w:val="16"/>
              </w:rPr>
              <w:t>8.0.0</w:t>
            </w:r>
          </w:p>
        </w:tc>
      </w:tr>
      <w:tr w:rsidR="00BE714D" w:rsidRPr="005307A3" w14:paraId="3CF7EF8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AB912AD" w14:textId="77777777" w:rsidR="00BE714D" w:rsidRPr="005307A3" w:rsidRDefault="00BE714D" w:rsidP="00BE714D">
            <w:pPr>
              <w:pStyle w:val="TAL"/>
              <w:keepNext w:val="0"/>
              <w:jc w:val="center"/>
              <w:rPr>
                <w:sz w:val="16"/>
                <w:szCs w:val="16"/>
              </w:rPr>
            </w:pPr>
            <w:r w:rsidRPr="005307A3">
              <w:rPr>
                <w:sz w:val="16"/>
                <w:szCs w:val="16"/>
              </w:rPr>
              <w:t>CT-43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90E35B6" w14:textId="77777777" w:rsidR="00BE714D" w:rsidRPr="005307A3" w:rsidRDefault="00BE714D" w:rsidP="00BE714D">
            <w:pPr>
              <w:pStyle w:val="TAL"/>
              <w:keepNext w:val="0"/>
              <w:jc w:val="center"/>
              <w:rPr>
                <w:sz w:val="16"/>
                <w:szCs w:val="16"/>
              </w:rPr>
            </w:pPr>
            <w:r w:rsidRPr="005307A3">
              <w:rPr>
                <w:sz w:val="16"/>
                <w:szCs w:val="16"/>
              </w:rPr>
              <w:t>CT-43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412F702B" w14:textId="77777777" w:rsidR="00BE714D" w:rsidRPr="005307A3" w:rsidRDefault="00BE714D" w:rsidP="00BE714D">
            <w:pPr>
              <w:pStyle w:val="TAL"/>
              <w:keepNext w:val="0"/>
              <w:jc w:val="center"/>
              <w:rPr>
                <w:sz w:val="16"/>
                <w:szCs w:val="16"/>
              </w:rPr>
            </w:pPr>
            <w:r w:rsidRPr="005307A3">
              <w:rPr>
                <w:sz w:val="16"/>
                <w:szCs w:val="16"/>
              </w:rPr>
              <w:t>CP-090194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3EEEE6C" w14:textId="77777777" w:rsidR="00BE714D" w:rsidRPr="005307A3" w:rsidRDefault="00BE714D" w:rsidP="00BE714D">
            <w:pPr>
              <w:pStyle w:val="TAL"/>
              <w:keepNext w:val="0"/>
              <w:jc w:val="center"/>
              <w:rPr>
                <w:sz w:val="16"/>
                <w:szCs w:val="16"/>
              </w:rPr>
            </w:pPr>
            <w:r w:rsidRPr="005307A3">
              <w:rPr>
                <w:rFonts w:cs="Arial"/>
                <w:sz w:val="16"/>
                <w:szCs w:val="16"/>
              </w:rPr>
              <w:t>0173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103D860C"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34C218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AAFD1A0" w14:textId="77777777" w:rsidR="00BE714D" w:rsidRPr="005307A3" w:rsidRDefault="00BE714D" w:rsidP="00E97CA6">
            <w:pPr>
              <w:pStyle w:val="TAL"/>
              <w:keepNext w:val="0"/>
              <w:rPr>
                <w:sz w:val="16"/>
                <w:szCs w:val="16"/>
              </w:rPr>
            </w:pPr>
            <w:r w:rsidRPr="005307A3">
              <w:rPr>
                <w:rFonts w:cs="Arial"/>
                <w:sz w:val="16"/>
                <w:szCs w:val="16"/>
              </w:rPr>
              <w:t>Inclusion of Rel-8 test case applicability and Rel-8 feature indication in the terminal profile content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609B1D5" w14:textId="77777777" w:rsidR="00BE714D" w:rsidRPr="005307A3" w:rsidRDefault="00BE714D" w:rsidP="00E97CA6">
            <w:pPr>
              <w:pStyle w:val="TAL"/>
              <w:keepNext w:val="0"/>
              <w:rPr>
                <w:sz w:val="16"/>
                <w:szCs w:val="16"/>
              </w:rPr>
            </w:pPr>
            <w:r w:rsidRPr="005307A3">
              <w:rPr>
                <w:sz w:val="16"/>
                <w:szCs w:val="16"/>
              </w:rPr>
              <w:t>8.1.0</w:t>
            </w:r>
          </w:p>
        </w:tc>
      </w:tr>
      <w:tr w:rsidR="00BE714D" w:rsidRPr="005307A3" w14:paraId="4275D82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EACDBE6" w14:textId="77777777" w:rsidR="00BE714D" w:rsidRPr="005307A3" w:rsidRDefault="00BE714D" w:rsidP="00BE714D">
            <w:pPr>
              <w:pStyle w:val="TAL"/>
              <w:keepNext w:val="0"/>
              <w:jc w:val="center"/>
              <w:rPr>
                <w:sz w:val="16"/>
                <w:szCs w:val="16"/>
              </w:rPr>
            </w:pPr>
            <w:r w:rsidRPr="005307A3">
              <w:rPr>
                <w:sz w:val="16"/>
                <w:szCs w:val="16"/>
              </w:rPr>
              <w:t>CT-43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87CAF78" w14:textId="77777777" w:rsidR="00BE714D" w:rsidRPr="005307A3" w:rsidRDefault="00BE714D" w:rsidP="00BE714D">
            <w:pPr>
              <w:pStyle w:val="TAL"/>
              <w:keepNext w:val="0"/>
              <w:jc w:val="center"/>
              <w:rPr>
                <w:sz w:val="16"/>
                <w:szCs w:val="16"/>
              </w:rPr>
            </w:pPr>
            <w:r w:rsidRPr="005307A3">
              <w:rPr>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448D1" w14:textId="77777777" w:rsidR="00BE714D" w:rsidRPr="005307A3" w:rsidRDefault="00BE714D" w:rsidP="00BE714D">
            <w:pPr>
              <w:pStyle w:val="TAL"/>
              <w:keepNext w:val="0"/>
              <w:jc w:val="center"/>
              <w:rPr>
                <w:sz w:val="16"/>
                <w:szCs w:val="16"/>
              </w:rPr>
            </w:pPr>
            <w:r w:rsidRPr="005307A3">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A3292" w14:textId="77777777" w:rsidR="00BE714D" w:rsidRPr="005307A3" w:rsidRDefault="00BE714D" w:rsidP="00BE714D">
            <w:pPr>
              <w:pStyle w:val="TAL"/>
              <w:keepNext w:val="0"/>
              <w:jc w:val="center"/>
              <w:rPr>
                <w:sz w:val="16"/>
                <w:szCs w:val="16"/>
              </w:rPr>
            </w:pPr>
            <w:r w:rsidRPr="005307A3">
              <w:rPr>
                <w:rFonts w:cs="Arial"/>
                <w:sz w:val="16"/>
                <w:szCs w:val="16"/>
              </w:rP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82F12C" w14:textId="087D87B8" w:rsidR="00BE714D" w:rsidRPr="005307A3" w:rsidRDefault="00BE714D" w:rsidP="00BE714D">
            <w:pPr>
              <w:pStyle w:val="TAL"/>
              <w:keepNext w:val="0"/>
              <w:jc w:val="center"/>
              <w:rPr>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6ADF3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E01ACE6" w14:textId="77777777" w:rsidR="00BE714D" w:rsidRPr="005307A3" w:rsidRDefault="00BE714D" w:rsidP="00E97CA6">
            <w:pPr>
              <w:pStyle w:val="TAL"/>
              <w:keepNext w:val="0"/>
              <w:rPr>
                <w:sz w:val="16"/>
                <w:szCs w:val="16"/>
              </w:rPr>
            </w:pPr>
            <w:r w:rsidRPr="005307A3">
              <w:rPr>
                <w:rFonts w:cs="Arial"/>
                <w:sz w:val="16"/>
                <w:szCs w:val="16"/>
              </w:rPr>
              <w:t>Essential correction of tables B.1 and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52D9AE" w14:textId="77777777" w:rsidR="00BE714D" w:rsidRPr="005307A3" w:rsidRDefault="00BE714D" w:rsidP="00E97CA6">
            <w:pPr>
              <w:pStyle w:val="TAL"/>
              <w:keepNext w:val="0"/>
              <w:rPr>
                <w:sz w:val="16"/>
                <w:szCs w:val="16"/>
              </w:rPr>
            </w:pPr>
            <w:r w:rsidRPr="005307A3">
              <w:rPr>
                <w:sz w:val="16"/>
                <w:szCs w:val="16"/>
              </w:rPr>
              <w:t>8.1.0</w:t>
            </w:r>
          </w:p>
        </w:tc>
      </w:tr>
      <w:tr w:rsidR="00BE714D" w:rsidRPr="005307A3" w14:paraId="0E3BEFC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F2383E" w14:textId="77777777" w:rsidR="00BE714D" w:rsidRPr="005307A3" w:rsidRDefault="00BE714D" w:rsidP="00BE714D">
            <w:pPr>
              <w:pStyle w:val="TAL"/>
              <w:keepNext w:val="0"/>
              <w:jc w:val="center"/>
              <w:rPr>
                <w:sz w:val="16"/>
                <w:szCs w:val="16"/>
              </w:rPr>
            </w:pPr>
            <w:r w:rsidRPr="005307A3">
              <w:rPr>
                <w:sz w:val="16"/>
                <w:szCs w:val="16"/>
              </w:rPr>
              <w:t>CT-43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6487D4" w14:textId="77777777" w:rsidR="00BE714D" w:rsidRPr="005307A3" w:rsidRDefault="00BE714D" w:rsidP="00BE714D">
            <w:pPr>
              <w:pStyle w:val="TAL"/>
              <w:keepNext w:val="0"/>
              <w:jc w:val="center"/>
              <w:rPr>
                <w:sz w:val="16"/>
                <w:szCs w:val="16"/>
              </w:rPr>
            </w:pPr>
            <w:r w:rsidRPr="005307A3">
              <w:rPr>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B99AB" w14:textId="77777777" w:rsidR="00BE714D" w:rsidRPr="005307A3" w:rsidRDefault="00BE714D" w:rsidP="00BE714D">
            <w:pPr>
              <w:pStyle w:val="TAL"/>
              <w:keepNext w:val="0"/>
              <w:jc w:val="center"/>
              <w:rPr>
                <w:sz w:val="16"/>
                <w:szCs w:val="16"/>
              </w:rPr>
            </w:pPr>
            <w:r w:rsidRPr="005307A3">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3242A" w14:textId="77777777" w:rsidR="00BE714D" w:rsidRPr="005307A3" w:rsidRDefault="00BE714D" w:rsidP="00BE714D">
            <w:pPr>
              <w:pStyle w:val="TAL"/>
              <w:keepNext w:val="0"/>
              <w:jc w:val="center"/>
              <w:rPr>
                <w:sz w:val="16"/>
                <w:szCs w:val="16"/>
              </w:rPr>
            </w:pPr>
            <w:r w:rsidRPr="005307A3">
              <w:rPr>
                <w:rFonts w:cs="Arial"/>
                <w:sz w:val="16"/>
                <w:szCs w:val="16"/>
              </w:rP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8F4096"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ADB8D2"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9833B9" w14:textId="77777777" w:rsidR="00BE714D" w:rsidRPr="005307A3" w:rsidRDefault="00BE714D" w:rsidP="00E97CA6">
            <w:pPr>
              <w:pStyle w:val="TAL"/>
              <w:keepNext w:val="0"/>
              <w:rPr>
                <w:sz w:val="16"/>
                <w:szCs w:val="16"/>
              </w:rPr>
            </w:pPr>
            <w:r w:rsidRPr="005307A3">
              <w:rPr>
                <w:rFonts w:cs="Arial"/>
                <w:sz w:val="16"/>
                <w:szCs w:val="16"/>
              </w:rPr>
              <w:t>Essential correction to BIP tests - usage of ME's default channel identifier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04F51B" w14:textId="77777777" w:rsidR="00BE714D" w:rsidRPr="005307A3" w:rsidRDefault="00BE714D" w:rsidP="00E97CA6">
            <w:pPr>
              <w:pStyle w:val="TAL"/>
              <w:keepNext w:val="0"/>
              <w:rPr>
                <w:sz w:val="16"/>
                <w:szCs w:val="16"/>
              </w:rPr>
            </w:pPr>
            <w:r w:rsidRPr="005307A3">
              <w:rPr>
                <w:sz w:val="16"/>
                <w:szCs w:val="16"/>
              </w:rPr>
              <w:t>8.1.0</w:t>
            </w:r>
          </w:p>
        </w:tc>
      </w:tr>
      <w:tr w:rsidR="00BE714D" w:rsidRPr="005307A3" w14:paraId="12FB3F7F"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C6AF033" w14:textId="77777777" w:rsidR="00BE714D" w:rsidRPr="005307A3" w:rsidRDefault="00BE714D" w:rsidP="00BE714D">
            <w:pPr>
              <w:pStyle w:val="TAL"/>
              <w:keepNext w:val="0"/>
              <w:jc w:val="center"/>
              <w:rPr>
                <w:sz w:val="16"/>
                <w:szCs w:val="16"/>
              </w:rPr>
            </w:pPr>
            <w:r w:rsidRPr="005307A3">
              <w:rPr>
                <w:sz w:val="16"/>
                <w:szCs w:val="16"/>
              </w:rPr>
              <w:t>CT-44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D8DA9E0" w14:textId="77777777" w:rsidR="00BE714D" w:rsidRPr="005307A3" w:rsidRDefault="00BE714D" w:rsidP="00BE714D">
            <w:pPr>
              <w:pStyle w:val="TAL"/>
              <w:keepNext w:val="0"/>
              <w:jc w:val="center"/>
              <w:rPr>
                <w:sz w:val="16"/>
                <w:szCs w:val="16"/>
              </w:rPr>
            </w:pPr>
            <w:r w:rsidRPr="005307A3">
              <w:rPr>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EBAA594" w14:textId="77777777" w:rsidR="00BE714D" w:rsidRPr="005307A3" w:rsidRDefault="00BE714D" w:rsidP="00BE714D">
            <w:pPr>
              <w:pStyle w:val="TAL"/>
              <w:keepNext w:val="0"/>
              <w:jc w:val="center"/>
              <w:rPr>
                <w:sz w:val="16"/>
                <w:szCs w:val="16"/>
              </w:rPr>
            </w:pPr>
            <w:r w:rsidRPr="005307A3">
              <w:rPr>
                <w:sz w:val="16"/>
                <w:szCs w:val="16"/>
              </w:rPr>
              <w:t>CP-090459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96F093D" w14:textId="77777777" w:rsidR="00BE714D" w:rsidRPr="005307A3" w:rsidRDefault="00BE714D" w:rsidP="00BE714D">
            <w:pPr>
              <w:pStyle w:val="TAL"/>
              <w:keepNext w:val="0"/>
              <w:jc w:val="center"/>
              <w:rPr>
                <w:sz w:val="16"/>
                <w:szCs w:val="16"/>
              </w:rPr>
            </w:pPr>
            <w:r w:rsidRPr="005307A3">
              <w:rPr>
                <w:rFonts w:cs="Arial"/>
                <w:sz w:val="16"/>
                <w:szCs w:val="16"/>
              </w:rPr>
              <w:t>0175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3C24744" w14:textId="77777777" w:rsidR="00BE714D" w:rsidRPr="005307A3" w:rsidRDefault="00BE714D" w:rsidP="00BE714D">
            <w:pPr>
              <w:pStyle w:val="TAL"/>
              <w:keepNext w:val="0"/>
              <w:jc w:val="center"/>
              <w:rPr>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35014C"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F7FBBB8" w14:textId="77777777" w:rsidR="00BE714D" w:rsidRPr="005307A3" w:rsidRDefault="00BE714D" w:rsidP="00E97CA6">
            <w:pPr>
              <w:pStyle w:val="TAL"/>
              <w:keepNext w:val="0"/>
              <w:rPr>
                <w:rFonts w:cs="Arial"/>
                <w:sz w:val="16"/>
                <w:szCs w:val="16"/>
              </w:rPr>
            </w:pPr>
            <w:r w:rsidRPr="005307A3">
              <w:rPr>
                <w:rFonts w:cs="Arial"/>
                <w:sz w:val="16"/>
                <w:szCs w:val="16"/>
              </w:rPr>
              <w:t>Introduction of steering of roaming test cases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251461A" w14:textId="77777777" w:rsidR="00BE714D" w:rsidRPr="005307A3" w:rsidRDefault="00BE714D" w:rsidP="00E97CA6">
            <w:pPr>
              <w:pStyle w:val="TAL"/>
              <w:keepNext w:val="0"/>
              <w:rPr>
                <w:sz w:val="16"/>
                <w:szCs w:val="16"/>
              </w:rPr>
            </w:pPr>
            <w:r w:rsidRPr="005307A3">
              <w:rPr>
                <w:sz w:val="16"/>
                <w:szCs w:val="16"/>
              </w:rPr>
              <w:t>8.2.0</w:t>
            </w:r>
          </w:p>
        </w:tc>
      </w:tr>
      <w:tr w:rsidR="00BE714D" w:rsidRPr="005307A3" w14:paraId="492CE0D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BBF9BC4" w14:textId="77777777" w:rsidR="00BE714D" w:rsidRPr="005307A3" w:rsidRDefault="00BE714D" w:rsidP="00BE714D">
            <w:pPr>
              <w:pStyle w:val="TAL"/>
              <w:keepNext w:val="0"/>
              <w:jc w:val="center"/>
              <w:rPr>
                <w:sz w:val="16"/>
                <w:szCs w:val="16"/>
              </w:rPr>
            </w:pPr>
            <w:r w:rsidRPr="005307A3">
              <w:rPr>
                <w:sz w:val="16"/>
                <w:szCs w:val="16"/>
              </w:rPr>
              <w:t>CT-44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C783A0" w14:textId="77777777" w:rsidR="00BE714D" w:rsidRPr="005307A3" w:rsidRDefault="00BE714D" w:rsidP="00BE714D">
            <w:pPr>
              <w:pStyle w:val="TAL"/>
              <w:keepNext w:val="0"/>
              <w:jc w:val="center"/>
              <w:rPr>
                <w:sz w:val="16"/>
                <w:szCs w:val="16"/>
              </w:rPr>
            </w:pPr>
            <w:r w:rsidRPr="005307A3">
              <w:rPr>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11474C" w14:textId="77777777" w:rsidR="00BE714D" w:rsidRPr="005307A3" w:rsidRDefault="00BE714D" w:rsidP="00BE714D">
            <w:pPr>
              <w:pStyle w:val="TAL"/>
              <w:keepNext w:val="0"/>
              <w:jc w:val="center"/>
              <w:rPr>
                <w:sz w:val="16"/>
                <w:szCs w:val="16"/>
              </w:rPr>
            </w:pPr>
            <w:r w:rsidRPr="005307A3">
              <w:rPr>
                <w:sz w:val="16"/>
                <w:szCs w:val="16"/>
              </w:rPr>
              <w:t>CP-090460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14F7" w14:textId="77777777" w:rsidR="00BE714D" w:rsidRPr="005307A3" w:rsidRDefault="00BE714D" w:rsidP="00BE714D">
            <w:pPr>
              <w:pStyle w:val="TAL"/>
              <w:keepNext w:val="0"/>
              <w:jc w:val="center"/>
              <w:rPr>
                <w:sz w:val="16"/>
                <w:szCs w:val="16"/>
              </w:rPr>
            </w:pPr>
            <w:r w:rsidRPr="005307A3">
              <w:rPr>
                <w:rFonts w:cs="Arial"/>
                <w:sz w:val="16"/>
                <w:szCs w:val="16"/>
              </w:rPr>
              <w:t>0177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D5FFD9"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529E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0E58FB6" w14:textId="77777777" w:rsidR="00BE714D" w:rsidRPr="005307A3" w:rsidRDefault="00BE714D" w:rsidP="00E97CA6">
            <w:pPr>
              <w:pStyle w:val="TAL"/>
              <w:keepNext w:val="0"/>
              <w:rPr>
                <w:rFonts w:cs="Arial"/>
                <w:sz w:val="16"/>
                <w:szCs w:val="16"/>
              </w:rPr>
            </w:pPr>
            <w:r w:rsidRPr="005307A3">
              <w:rPr>
                <w:rFonts w:cs="Arial"/>
                <w:sz w:val="16"/>
                <w:szCs w:val="16"/>
              </w:rPr>
              <w:t>Test case and test case applicability changes for terminals with reduced USAT capabilities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C6F836" w14:textId="77777777" w:rsidR="00BE714D" w:rsidRPr="005307A3" w:rsidRDefault="00BE714D" w:rsidP="00E97CA6">
            <w:pPr>
              <w:pStyle w:val="TAL"/>
              <w:keepNext w:val="0"/>
              <w:rPr>
                <w:sz w:val="16"/>
                <w:szCs w:val="16"/>
              </w:rPr>
            </w:pPr>
            <w:r w:rsidRPr="005307A3">
              <w:rPr>
                <w:sz w:val="16"/>
                <w:szCs w:val="16"/>
              </w:rPr>
              <w:t>8.2.0</w:t>
            </w:r>
          </w:p>
        </w:tc>
      </w:tr>
      <w:tr w:rsidR="00BE714D" w:rsidRPr="005307A3" w14:paraId="4597A21D"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59BAB0C5"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A1C4F2E"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B167AD7"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736FDD" w14:textId="77777777" w:rsidR="00BE714D" w:rsidRPr="005307A3" w:rsidRDefault="00BE714D" w:rsidP="00BE714D">
            <w:pPr>
              <w:pStyle w:val="TAL"/>
              <w:keepNext w:val="0"/>
              <w:jc w:val="center"/>
              <w:rPr>
                <w:sz w:val="16"/>
                <w:szCs w:val="16"/>
              </w:rPr>
            </w:pPr>
            <w:r w:rsidRPr="005307A3">
              <w:rPr>
                <w:rFonts w:cs="Arial"/>
                <w:sz w:val="16"/>
                <w:szCs w:val="16"/>
              </w:rPr>
              <w:t>0178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F971806" w14:textId="77777777" w:rsidR="00BE714D" w:rsidRPr="005307A3" w:rsidRDefault="00BE714D" w:rsidP="00BE714D">
            <w:pPr>
              <w:pStyle w:val="TAL"/>
              <w:keepNext w:val="0"/>
              <w:jc w:val="center"/>
              <w:rPr>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281747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B5F0F90" w14:textId="77777777" w:rsidR="00BE714D" w:rsidRPr="005307A3" w:rsidRDefault="00BE714D" w:rsidP="00E97CA6">
            <w:pPr>
              <w:pStyle w:val="TAL"/>
              <w:keepNext w:val="0"/>
              <w:rPr>
                <w:rFonts w:cs="Arial"/>
                <w:sz w:val="16"/>
                <w:szCs w:val="16"/>
              </w:rPr>
            </w:pPr>
            <w:r w:rsidRPr="005307A3">
              <w:rPr>
                <w:rFonts w:cs="Arial"/>
                <w:sz w:val="16"/>
                <w:szCs w:val="16"/>
              </w:rPr>
              <w:t>Essential correction to icon test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38E50904"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1EF46C9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330D32"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8E2F1F"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B2B10C"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EEBB6" w14:textId="77777777" w:rsidR="00BE714D" w:rsidRPr="005307A3" w:rsidRDefault="00BE714D" w:rsidP="00BE714D">
            <w:pPr>
              <w:pStyle w:val="TAL"/>
              <w:keepNext w:val="0"/>
              <w:jc w:val="center"/>
              <w:rPr>
                <w:sz w:val="16"/>
                <w:szCs w:val="16"/>
              </w:rPr>
            </w:pPr>
            <w:r w:rsidRPr="005307A3">
              <w:rPr>
                <w:rFonts w:cs="Arial"/>
                <w:sz w:val="16"/>
                <w:szCs w:val="16"/>
              </w:rP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E54A22"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9C9D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A17F52" w14:textId="77777777" w:rsidR="00BE714D" w:rsidRPr="005307A3" w:rsidRDefault="00BE714D" w:rsidP="00E97CA6">
            <w:pPr>
              <w:pStyle w:val="TAL"/>
              <w:keepNext w:val="0"/>
              <w:rPr>
                <w:rFonts w:cs="Arial"/>
                <w:sz w:val="16"/>
                <w:szCs w:val="16"/>
              </w:rPr>
            </w:pPr>
            <w:r w:rsidRPr="005307A3">
              <w:rPr>
                <w:rFonts w:cs="Arial"/>
                <w:sz w:val="16"/>
                <w:szCs w:val="16"/>
              </w:rPr>
              <w:t>Update of table E.1 regarding E-UTRAN support indication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9E3F70"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7D9C621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F628C8"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B875147"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45FBB8"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67D1D" w14:textId="77777777" w:rsidR="00BE714D" w:rsidRPr="005307A3" w:rsidRDefault="00BE714D" w:rsidP="00BE714D">
            <w:pPr>
              <w:pStyle w:val="TAL"/>
              <w:keepNext w:val="0"/>
              <w:jc w:val="center"/>
              <w:rPr>
                <w:sz w:val="16"/>
                <w:szCs w:val="16"/>
              </w:rPr>
            </w:pPr>
            <w:r w:rsidRPr="005307A3">
              <w:rPr>
                <w:rFonts w:cs="Arial"/>
                <w:sz w:val="16"/>
                <w:szCs w:val="16"/>
              </w:rP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A8F02"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D38E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9C2B5E"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27.22.6.1 sequence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13872E3"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0B2B134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36B7D84"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BB32A7"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931AB2"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73D30A" w14:textId="77777777" w:rsidR="00BE714D" w:rsidRPr="005307A3" w:rsidRDefault="00BE714D" w:rsidP="00BE714D">
            <w:pPr>
              <w:pStyle w:val="TAL"/>
              <w:keepNext w:val="0"/>
              <w:jc w:val="center"/>
              <w:rPr>
                <w:sz w:val="16"/>
                <w:szCs w:val="16"/>
              </w:rPr>
            </w:pPr>
            <w:r w:rsidRPr="005307A3">
              <w:rPr>
                <w:rFonts w:cs="Arial"/>
                <w:sz w:val="16"/>
                <w:szCs w:val="16"/>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73FF3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215D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EDC38BC"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27.22.4.7.3, Seq.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797284"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3FF87E5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E8FAF7D"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94C0B54"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5B62D8"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BBD55" w14:textId="77777777" w:rsidR="00BE714D" w:rsidRPr="005307A3" w:rsidRDefault="00BE714D" w:rsidP="00BE714D">
            <w:pPr>
              <w:pStyle w:val="TAL"/>
              <w:keepNext w:val="0"/>
              <w:jc w:val="center"/>
              <w:rPr>
                <w:sz w:val="16"/>
                <w:szCs w:val="16"/>
              </w:rPr>
            </w:pPr>
            <w:r w:rsidRPr="005307A3">
              <w:rPr>
                <w:rFonts w:cs="Arial"/>
                <w:sz w:val="16"/>
                <w:szCs w:val="16"/>
              </w:rP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CB1696" w14:textId="77777777" w:rsidR="00BE714D" w:rsidRPr="005307A3" w:rsidRDefault="00BE714D" w:rsidP="00BE714D">
            <w:pPr>
              <w:pStyle w:val="TAL"/>
              <w:keepNext w:val="0"/>
              <w:jc w:val="center"/>
              <w:rPr>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E2E8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BB565E" w14:textId="77777777" w:rsidR="00BE714D" w:rsidRPr="005307A3" w:rsidRDefault="00BE714D" w:rsidP="00E97CA6">
            <w:pPr>
              <w:pStyle w:val="TAL"/>
              <w:keepNext w:val="0"/>
              <w:rPr>
                <w:rFonts w:cs="Arial"/>
                <w:sz w:val="16"/>
                <w:szCs w:val="16"/>
              </w:rPr>
            </w:pPr>
            <w:r w:rsidRPr="005307A3">
              <w:rPr>
                <w:rFonts w:cs="Arial"/>
                <w:sz w:val="16"/>
                <w:szCs w:val="16"/>
              </w:rPr>
              <w:t>Essential correction of applicability and terminal profile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8ED3ADF"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7FB0940D"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B1396DD" w14:textId="77777777" w:rsidR="00BE714D" w:rsidRPr="005307A3" w:rsidRDefault="00BE714D" w:rsidP="00BE714D">
            <w:pPr>
              <w:pStyle w:val="TAL"/>
              <w:keepNext w:val="0"/>
              <w:jc w:val="center"/>
              <w:rPr>
                <w:sz w:val="16"/>
                <w:szCs w:val="16"/>
              </w:rPr>
            </w:pPr>
            <w:r w:rsidRPr="005307A3">
              <w:rPr>
                <w:sz w:val="16"/>
                <w:szCs w:val="16"/>
              </w:rPr>
              <w:t>-</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98F6C28" w14:textId="77777777" w:rsidR="00BE714D" w:rsidRPr="005307A3" w:rsidRDefault="00BE714D" w:rsidP="00BE714D">
            <w:pPr>
              <w:pStyle w:val="TAL"/>
              <w:keepNext w:val="0"/>
              <w:jc w:val="center"/>
              <w:rPr>
                <w:sz w:val="16"/>
                <w:szCs w:val="16"/>
              </w:rPr>
            </w:pPr>
            <w:r w:rsidRPr="005307A3">
              <w:rPr>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E352C80"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8F8E89E"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000BF20"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7B124A3"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1D75E5B" w14:textId="77777777" w:rsidR="00BE714D" w:rsidRPr="005307A3" w:rsidRDefault="00BE714D" w:rsidP="00E97CA6">
            <w:pPr>
              <w:pStyle w:val="TAL"/>
              <w:keepNext w:val="0"/>
              <w:rPr>
                <w:rFonts w:cs="Arial"/>
                <w:sz w:val="16"/>
                <w:szCs w:val="16"/>
              </w:rPr>
            </w:pPr>
            <w:r w:rsidRPr="005307A3">
              <w:rPr>
                <w:rFonts w:cs="Arial"/>
                <w:sz w:val="16"/>
                <w:szCs w:val="16"/>
              </w:rPr>
              <w:t>Correction of inconsistency spotted at implementation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E4B7412" w14:textId="77777777" w:rsidR="00BE714D" w:rsidRPr="005307A3" w:rsidRDefault="00BE714D" w:rsidP="00E97CA6">
            <w:pPr>
              <w:pStyle w:val="TAL"/>
              <w:keepNext w:val="0"/>
              <w:rPr>
                <w:sz w:val="16"/>
                <w:szCs w:val="16"/>
              </w:rPr>
            </w:pPr>
            <w:r w:rsidRPr="005307A3">
              <w:rPr>
                <w:sz w:val="16"/>
                <w:szCs w:val="16"/>
              </w:rPr>
              <w:t>8.3.1</w:t>
            </w:r>
          </w:p>
        </w:tc>
      </w:tr>
      <w:tr w:rsidR="00BE714D" w:rsidRPr="005307A3" w14:paraId="26D55E0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42CBBCC" w14:textId="77777777" w:rsidR="00BE714D" w:rsidRPr="005307A3" w:rsidRDefault="00BE714D" w:rsidP="00BE714D">
            <w:pPr>
              <w:pStyle w:val="TAL"/>
              <w:keepNext w:val="0"/>
              <w:jc w:val="center"/>
              <w:rPr>
                <w:sz w:val="16"/>
                <w:szCs w:val="16"/>
              </w:rPr>
            </w:pPr>
            <w:r w:rsidRPr="005307A3">
              <w:rPr>
                <w:sz w:val="16"/>
                <w:szCs w:val="16"/>
              </w:rPr>
              <w:t>CT-46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32D4B5D" w14:textId="77777777" w:rsidR="00BE714D" w:rsidRPr="005307A3" w:rsidRDefault="00BE714D" w:rsidP="00BE714D">
            <w:pPr>
              <w:pStyle w:val="TAL"/>
              <w:keepNext w:val="0"/>
              <w:jc w:val="center"/>
              <w:rPr>
                <w:sz w:val="16"/>
                <w:szCs w:val="16"/>
              </w:rPr>
            </w:pPr>
            <w:r w:rsidRPr="005307A3">
              <w:rPr>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BB108D9" w14:textId="77777777" w:rsidR="00BE714D" w:rsidRPr="005307A3" w:rsidRDefault="00BE714D" w:rsidP="00BE714D">
            <w:pPr>
              <w:pStyle w:val="TAL"/>
              <w:keepNext w:val="0"/>
              <w:jc w:val="center"/>
              <w:rPr>
                <w:sz w:val="16"/>
                <w:szCs w:val="16"/>
              </w:rPr>
            </w:pPr>
            <w:r w:rsidRPr="005307A3">
              <w:rPr>
                <w:rFonts w:cs="Arial"/>
                <w:sz w:val="16"/>
                <w:szCs w:val="16"/>
              </w:rPr>
              <w:t>CP-090999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1AD536A" w14:textId="77777777" w:rsidR="00BE714D" w:rsidRPr="005307A3" w:rsidRDefault="00BE714D" w:rsidP="00BE714D">
            <w:pPr>
              <w:pStyle w:val="TAL"/>
              <w:keepNext w:val="0"/>
              <w:jc w:val="center"/>
              <w:rPr>
                <w:rFonts w:cs="Arial"/>
                <w:sz w:val="16"/>
                <w:szCs w:val="16"/>
              </w:rPr>
            </w:pPr>
            <w:r w:rsidRPr="005307A3">
              <w:rPr>
                <w:rFonts w:cs="Arial"/>
                <w:sz w:val="16"/>
                <w:szCs w:val="16"/>
              </w:rPr>
              <w:t>0186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165B03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527373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C7DC066"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27.22.4.7.3</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F4AE237" w14:textId="77777777" w:rsidR="00BE714D" w:rsidRPr="005307A3" w:rsidRDefault="00BE714D" w:rsidP="00E97CA6">
            <w:pPr>
              <w:pStyle w:val="TAL"/>
              <w:keepNext w:val="0"/>
              <w:rPr>
                <w:sz w:val="16"/>
                <w:szCs w:val="16"/>
              </w:rPr>
            </w:pPr>
            <w:r w:rsidRPr="005307A3">
              <w:rPr>
                <w:sz w:val="16"/>
                <w:szCs w:val="16"/>
              </w:rPr>
              <w:t>8.4.0</w:t>
            </w:r>
          </w:p>
        </w:tc>
      </w:tr>
      <w:tr w:rsidR="00BE714D" w:rsidRPr="005307A3" w14:paraId="3A407E8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2850ABB" w14:textId="77777777" w:rsidR="00BE714D" w:rsidRPr="005307A3" w:rsidRDefault="00BE714D" w:rsidP="00BE714D">
            <w:pPr>
              <w:pStyle w:val="TAL"/>
              <w:keepNext w:val="0"/>
              <w:jc w:val="center"/>
              <w:rPr>
                <w:sz w:val="16"/>
                <w:szCs w:val="16"/>
              </w:rPr>
            </w:pPr>
            <w:r w:rsidRPr="005307A3">
              <w:rPr>
                <w:sz w:val="16"/>
                <w:szCs w:val="16"/>
              </w:rPr>
              <w:lastRenderedPageBreak/>
              <w:t>CT-46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4F9A01F" w14:textId="77777777" w:rsidR="00BE714D" w:rsidRPr="005307A3" w:rsidRDefault="00BE714D" w:rsidP="00BE714D">
            <w:pPr>
              <w:pStyle w:val="TAL"/>
              <w:keepNext w:val="0"/>
              <w:jc w:val="center"/>
              <w:rPr>
                <w:sz w:val="16"/>
                <w:szCs w:val="16"/>
              </w:rPr>
            </w:pPr>
            <w:r w:rsidRPr="005307A3">
              <w:rPr>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80863A" w14:textId="77777777" w:rsidR="00BE714D" w:rsidRPr="005307A3" w:rsidRDefault="00BE714D" w:rsidP="00BE714D">
            <w:pPr>
              <w:pStyle w:val="TAL"/>
              <w:keepNext w:val="0"/>
              <w:jc w:val="center"/>
              <w:rPr>
                <w:sz w:val="16"/>
                <w:szCs w:val="16"/>
              </w:rPr>
            </w:pPr>
            <w:r w:rsidRPr="005307A3">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A250E" w14:textId="77777777" w:rsidR="00BE714D" w:rsidRPr="005307A3" w:rsidRDefault="00BE714D" w:rsidP="00BE714D">
            <w:pPr>
              <w:pStyle w:val="TAL"/>
              <w:keepNext w:val="0"/>
              <w:jc w:val="center"/>
              <w:rPr>
                <w:rFonts w:cs="Arial"/>
                <w:sz w:val="16"/>
                <w:szCs w:val="16"/>
              </w:rPr>
            </w:pPr>
            <w:r w:rsidRPr="005307A3">
              <w:rPr>
                <w:rFonts w:cs="Arial"/>
                <w:sz w:val="16"/>
                <w:szCs w:val="16"/>
              </w:rPr>
              <w:t>0187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5C569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2A3C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8025A6B" w14:textId="77777777" w:rsidR="00BE714D" w:rsidRPr="005307A3" w:rsidRDefault="00BE714D" w:rsidP="00E97CA6">
            <w:pPr>
              <w:pStyle w:val="TAL"/>
              <w:keepNext w:val="0"/>
              <w:rPr>
                <w:rFonts w:cs="Arial"/>
                <w:sz w:val="16"/>
                <w:szCs w:val="16"/>
              </w:rPr>
            </w:pPr>
            <w:r w:rsidRPr="005307A3">
              <w:rPr>
                <w:rFonts w:cs="Arial"/>
                <w:sz w:val="16"/>
                <w:szCs w:val="16"/>
              </w:rPr>
              <w:t>Update of TS 31.124 for terminals supporting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D539322" w14:textId="77777777" w:rsidR="00BE714D" w:rsidRPr="005307A3" w:rsidRDefault="00BE714D" w:rsidP="00E97CA6">
            <w:pPr>
              <w:pStyle w:val="TAL"/>
              <w:keepNext w:val="0"/>
              <w:rPr>
                <w:sz w:val="16"/>
                <w:szCs w:val="16"/>
              </w:rPr>
            </w:pPr>
            <w:r w:rsidRPr="005307A3">
              <w:rPr>
                <w:sz w:val="16"/>
                <w:szCs w:val="16"/>
              </w:rPr>
              <w:t>8.4.0</w:t>
            </w:r>
          </w:p>
        </w:tc>
      </w:tr>
      <w:tr w:rsidR="00BE714D" w:rsidRPr="005307A3" w14:paraId="514AA44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41FE24" w14:textId="77777777" w:rsidR="00BE714D" w:rsidRPr="005307A3" w:rsidRDefault="00BE714D" w:rsidP="00BE714D">
            <w:pPr>
              <w:pStyle w:val="TAL"/>
              <w:keepNext w:val="0"/>
              <w:jc w:val="center"/>
              <w:rPr>
                <w:sz w:val="16"/>
                <w:szCs w:val="16"/>
              </w:rPr>
            </w:pPr>
            <w:r w:rsidRPr="005307A3">
              <w:rPr>
                <w:sz w:val="16"/>
                <w:szCs w:val="16"/>
              </w:rPr>
              <w:t>CT-46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BF9EC5" w14:textId="77777777" w:rsidR="00BE714D" w:rsidRPr="005307A3" w:rsidRDefault="00BE714D" w:rsidP="00BE714D">
            <w:pPr>
              <w:pStyle w:val="TAL"/>
              <w:keepNext w:val="0"/>
              <w:jc w:val="center"/>
              <w:rPr>
                <w:sz w:val="16"/>
                <w:szCs w:val="16"/>
              </w:rPr>
            </w:pPr>
            <w:r w:rsidRPr="005307A3">
              <w:rPr>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3AB06C" w14:textId="77777777" w:rsidR="00BE714D" w:rsidRPr="005307A3" w:rsidRDefault="00BE714D" w:rsidP="00BE714D">
            <w:pPr>
              <w:pStyle w:val="TAL"/>
              <w:keepNext w:val="0"/>
              <w:jc w:val="center"/>
              <w:rPr>
                <w:sz w:val="16"/>
                <w:szCs w:val="16"/>
              </w:rPr>
            </w:pPr>
            <w:r w:rsidRPr="005307A3">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F1CAA" w14:textId="77777777" w:rsidR="00BE714D" w:rsidRPr="005307A3" w:rsidRDefault="00BE714D" w:rsidP="00BE714D">
            <w:pPr>
              <w:pStyle w:val="TAL"/>
              <w:keepNext w:val="0"/>
              <w:jc w:val="center"/>
              <w:rPr>
                <w:rFonts w:cs="Arial"/>
                <w:sz w:val="16"/>
                <w:szCs w:val="16"/>
              </w:rPr>
            </w:pPr>
            <w:r w:rsidRPr="005307A3">
              <w:rPr>
                <w:rFonts w:cs="Arial"/>
                <w:sz w:val="16"/>
                <w:szCs w:val="16"/>
              </w:rPr>
              <w:t>0188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B8224"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C9DDB"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D0C148" w14:textId="77777777" w:rsidR="00BE714D" w:rsidRPr="005307A3" w:rsidRDefault="00BE714D" w:rsidP="00E97CA6">
            <w:pPr>
              <w:pStyle w:val="TAL"/>
              <w:keepNext w:val="0"/>
              <w:rPr>
                <w:rFonts w:cs="Arial"/>
                <w:sz w:val="16"/>
                <w:szCs w:val="16"/>
              </w:rPr>
            </w:pPr>
            <w:r w:rsidRPr="005307A3">
              <w:rPr>
                <w:rFonts w:cs="Arial"/>
                <w:sz w:val="16"/>
                <w:szCs w:val="16"/>
              </w:rPr>
              <w:t>Introduction of OPEN CHANNEL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C93E87B" w14:textId="77777777" w:rsidR="00BE714D" w:rsidRPr="005307A3" w:rsidRDefault="00BE714D" w:rsidP="00E97CA6">
            <w:pPr>
              <w:pStyle w:val="TAL"/>
              <w:keepNext w:val="0"/>
              <w:rPr>
                <w:sz w:val="16"/>
                <w:szCs w:val="16"/>
              </w:rPr>
            </w:pPr>
            <w:r w:rsidRPr="005307A3">
              <w:rPr>
                <w:sz w:val="16"/>
                <w:szCs w:val="16"/>
              </w:rPr>
              <w:t>8.4.0</w:t>
            </w:r>
          </w:p>
        </w:tc>
      </w:tr>
      <w:tr w:rsidR="00BE714D" w:rsidRPr="005307A3" w14:paraId="28A0396A"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78E1449" w14:textId="77777777" w:rsidR="00BE714D" w:rsidRPr="005307A3" w:rsidRDefault="00BE714D" w:rsidP="00BE714D">
            <w:pPr>
              <w:pStyle w:val="TAL"/>
              <w:keepNext w:val="0"/>
              <w:jc w:val="center"/>
              <w:rPr>
                <w:sz w:val="16"/>
                <w:szCs w:val="16"/>
              </w:rPr>
            </w:pPr>
            <w:r w:rsidRPr="005307A3">
              <w:rPr>
                <w:sz w:val="16"/>
                <w:szCs w:val="16"/>
              </w:rPr>
              <w:t>SA-46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0AD0717" w14:textId="77777777" w:rsidR="00BE714D" w:rsidRPr="005307A3" w:rsidRDefault="00BE714D" w:rsidP="00BE714D">
            <w:pPr>
              <w:pStyle w:val="TAL"/>
              <w:keepNext w:val="0"/>
              <w:jc w:val="center"/>
              <w:rPr>
                <w:sz w:val="16"/>
                <w:szCs w:val="16"/>
              </w:rPr>
            </w:pPr>
            <w:r w:rsidRPr="005307A3">
              <w:rPr>
                <w:sz w:val="16"/>
                <w:szCs w:val="16"/>
              </w:rPr>
              <w:t>SA-46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8F5DDA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B449FB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2AFFFB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4F27104"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3E67641" w14:textId="77777777" w:rsidR="00BE714D" w:rsidRPr="005307A3" w:rsidRDefault="00BE714D" w:rsidP="00E97CA6">
            <w:pPr>
              <w:pStyle w:val="TAL"/>
              <w:keepNext w:val="0"/>
              <w:rPr>
                <w:rFonts w:cs="Arial"/>
                <w:sz w:val="16"/>
                <w:szCs w:val="16"/>
              </w:rPr>
            </w:pPr>
            <w:r w:rsidRPr="005307A3">
              <w:rPr>
                <w:rFonts w:cs="Arial"/>
                <w:sz w:val="16"/>
                <w:szCs w:val="16"/>
              </w:rPr>
              <w:t>Upgrade to Rel-9</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B53603F" w14:textId="77777777" w:rsidR="00BE714D" w:rsidRPr="005307A3" w:rsidRDefault="00BE714D" w:rsidP="00E97CA6">
            <w:pPr>
              <w:pStyle w:val="TAL"/>
              <w:keepNext w:val="0"/>
              <w:rPr>
                <w:sz w:val="16"/>
                <w:szCs w:val="16"/>
              </w:rPr>
            </w:pPr>
            <w:r w:rsidRPr="005307A3">
              <w:rPr>
                <w:sz w:val="16"/>
                <w:szCs w:val="16"/>
              </w:rPr>
              <w:t>9.0.0</w:t>
            </w:r>
          </w:p>
        </w:tc>
      </w:tr>
      <w:tr w:rsidR="00BE714D" w:rsidRPr="005307A3" w14:paraId="64168ED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5C759E5"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BD07D7B"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86AC8FA"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3ACEADF" w14:textId="77777777" w:rsidR="00BE714D" w:rsidRPr="005307A3" w:rsidRDefault="00BE714D" w:rsidP="00BE714D">
            <w:pPr>
              <w:pStyle w:val="TAL"/>
              <w:keepNext w:val="0"/>
              <w:jc w:val="center"/>
              <w:rPr>
                <w:rFonts w:cs="Arial"/>
                <w:sz w:val="16"/>
                <w:szCs w:val="16"/>
              </w:rPr>
            </w:pPr>
            <w:r w:rsidRPr="005307A3">
              <w:rPr>
                <w:rFonts w:cs="Arial"/>
                <w:sz w:val="16"/>
                <w:szCs w:val="16"/>
              </w:rPr>
              <w:t>0189</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BBB54D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CB372D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B493955" w14:textId="77777777" w:rsidR="00BE714D" w:rsidRPr="005307A3" w:rsidRDefault="00BE714D" w:rsidP="00E97CA6">
            <w:pPr>
              <w:pStyle w:val="TAL"/>
              <w:keepNext w:val="0"/>
              <w:rPr>
                <w:rFonts w:cs="Arial"/>
                <w:sz w:val="16"/>
                <w:szCs w:val="16"/>
              </w:rPr>
            </w:pPr>
            <w:r w:rsidRPr="005307A3">
              <w:rPr>
                <w:rFonts w:cs="Arial"/>
                <w:sz w:val="16"/>
                <w:szCs w:val="16"/>
              </w:rPr>
              <w:t>Introduction of BIP tests for E-UTRAN</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32957B6"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5C9701A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07206DA"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17DADA4"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7B3B42"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CFBD0" w14:textId="77777777" w:rsidR="00BE714D" w:rsidRPr="005307A3" w:rsidRDefault="00BE714D" w:rsidP="00BE714D">
            <w:pPr>
              <w:pStyle w:val="TAL"/>
              <w:keepNext w:val="0"/>
              <w:jc w:val="center"/>
              <w:rPr>
                <w:rFonts w:cs="Arial"/>
                <w:sz w:val="16"/>
                <w:szCs w:val="16"/>
              </w:rPr>
            </w:pPr>
            <w:r w:rsidRPr="005307A3">
              <w:rPr>
                <w:rFonts w:cs="Arial"/>
                <w:sz w:val="16"/>
                <w:szCs w:val="16"/>
              </w:rP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5342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857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A907F12" w14:textId="77777777" w:rsidR="00BE714D" w:rsidRPr="005307A3" w:rsidRDefault="00BE714D" w:rsidP="00E97CA6">
            <w:pPr>
              <w:pStyle w:val="TAL"/>
              <w:keepNext w:val="0"/>
              <w:rPr>
                <w:rFonts w:cs="Arial"/>
                <w:sz w:val="16"/>
                <w:szCs w:val="16"/>
              </w:rPr>
            </w:pPr>
            <w:r w:rsidRPr="005307A3">
              <w:rPr>
                <w:rFonts w:cs="Arial"/>
                <w:sz w:val="16"/>
                <w:szCs w:val="16"/>
              </w:rPr>
              <w:t>Introduction of Network Rejection Event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467C901"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0A63E86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82853A4"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1D95D8"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0A3C16"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FEFCE" w14:textId="77777777" w:rsidR="00BE714D" w:rsidRPr="005307A3" w:rsidRDefault="00BE714D" w:rsidP="00BE714D">
            <w:pPr>
              <w:pStyle w:val="TAL"/>
              <w:keepNext w:val="0"/>
              <w:jc w:val="center"/>
              <w:rPr>
                <w:rFonts w:cs="Arial"/>
                <w:sz w:val="16"/>
                <w:szCs w:val="16"/>
              </w:rPr>
            </w:pPr>
            <w:r w:rsidRPr="005307A3">
              <w:rPr>
                <w:rFonts w:cs="Arial"/>
                <w:sz w:val="16"/>
                <w:szCs w:val="16"/>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FAD8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1831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30DE770" w14:textId="77777777" w:rsidR="00BE714D" w:rsidRPr="005307A3" w:rsidRDefault="00BE714D" w:rsidP="00E97CA6">
            <w:pPr>
              <w:pStyle w:val="TAL"/>
              <w:keepNext w:val="0"/>
              <w:rPr>
                <w:rFonts w:cs="Arial"/>
                <w:sz w:val="16"/>
                <w:szCs w:val="16"/>
              </w:rPr>
            </w:pPr>
            <w:r w:rsidRPr="005307A3">
              <w:rPr>
                <w:rFonts w:cs="Arial"/>
                <w:sz w:val="16"/>
                <w:szCs w:val="16"/>
              </w:rPr>
              <w:t>Introduction of Provide Local Information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7747972"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391D259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D67C2C"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06680E6"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6BB405"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6140F" w14:textId="77777777" w:rsidR="00BE714D" w:rsidRPr="005307A3" w:rsidRDefault="00BE714D" w:rsidP="00BE714D">
            <w:pPr>
              <w:pStyle w:val="TAL"/>
              <w:keepNext w:val="0"/>
              <w:jc w:val="center"/>
              <w:rPr>
                <w:rFonts w:cs="Arial"/>
                <w:sz w:val="16"/>
                <w:szCs w:val="16"/>
              </w:rPr>
            </w:pPr>
            <w:r w:rsidRPr="005307A3">
              <w:rPr>
                <w:rFonts w:cs="Arial"/>
                <w:sz w:val="16"/>
                <w:szCs w:val="16"/>
              </w:rPr>
              <w:t>0192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9C6F6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B525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6426762" w14:textId="77777777" w:rsidR="00BE714D" w:rsidRPr="005307A3" w:rsidRDefault="00BE714D" w:rsidP="00E97CA6">
            <w:pPr>
              <w:pStyle w:val="TAL"/>
              <w:keepNext w:val="0"/>
              <w:rPr>
                <w:rFonts w:cs="Arial"/>
                <w:sz w:val="16"/>
                <w:szCs w:val="16"/>
              </w:rPr>
            </w:pPr>
            <w:r w:rsidRPr="005307A3">
              <w:rPr>
                <w:rFonts w:cs="Arial"/>
                <w:sz w:val="16"/>
                <w:szCs w:val="16"/>
              </w:rPr>
              <w:t>Introduction of Event Download – Location Status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C851902"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672C7B2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38C13E"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5A2CC2"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E205"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2C7F6" w14:textId="77777777" w:rsidR="00BE714D" w:rsidRPr="005307A3" w:rsidRDefault="00BE714D" w:rsidP="00BE714D">
            <w:pPr>
              <w:pStyle w:val="TAL"/>
              <w:keepNext w:val="0"/>
              <w:jc w:val="center"/>
              <w:rPr>
                <w:rFonts w:cs="Arial"/>
                <w:sz w:val="16"/>
                <w:szCs w:val="16"/>
              </w:rPr>
            </w:pPr>
            <w:r w:rsidRPr="005307A3">
              <w:rPr>
                <w:rFonts w:cs="Arial"/>
                <w:sz w:val="16"/>
                <w:szCs w:val="16"/>
              </w:rPr>
              <w:t>0194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AE02A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8BC2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46E4D5" w14:textId="77777777" w:rsidR="00BE714D" w:rsidRPr="005307A3" w:rsidRDefault="00BE714D" w:rsidP="00E97CA6">
            <w:pPr>
              <w:pStyle w:val="TAL"/>
              <w:keepNext w:val="0"/>
              <w:rPr>
                <w:rFonts w:cs="Arial"/>
                <w:sz w:val="16"/>
                <w:szCs w:val="16"/>
              </w:rPr>
            </w:pPr>
            <w:r w:rsidRPr="005307A3">
              <w:rPr>
                <w:rFonts w:cs="Arial"/>
                <w:sz w:val="16"/>
                <w:szCs w:val="16"/>
              </w:rPr>
              <w:t>Introduction of Rel-9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5C58FDA"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1FBD121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7E7D83"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FA1D058"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2C44A" w14:textId="77777777" w:rsidR="00BE714D" w:rsidRPr="005307A3" w:rsidRDefault="00BE714D" w:rsidP="00BE714D">
            <w:pPr>
              <w:pStyle w:val="TAL"/>
              <w:keepNext w:val="0"/>
              <w:jc w:val="center"/>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142B2" w14:textId="77777777" w:rsidR="00BE714D" w:rsidRPr="005307A3" w:rsidRDefault="00BE714D" w:rsidP="00BE714D">
            <w:pPr>
              <w:pStyle w:val="TAL"/>
              <w:keepNext w:val="0"/>
              <w:jc w:val="center"/>
              <w:rPr>
                <w:rFonts w:cs="Arial"/>
                <w:sz w:val="16"/>
                <w:szCs w:val="16"/>
              </w:rPr>
            </w:pPr>
            <w:r w:rsidRPr="005307A3">
              <w:rPr>
                <w:rFonts w:cs="Arial"/>
                <w:sz w:val="16"/>
                <w:szCs w:val="16"/>
              </w:rPr>
              <w:t>0195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986B3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64B4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4923636" w14:textId="77777777" w:rsidR="00BE714D" w:rsidRPr="005307A3" w:rsidRDefault="00BE714D" w:rsidP="00E97CA6">
            <w:pPr>
              <w:pStyle w:val="TAL"/>
              <w:keepNext w:val="0"/>
              <w:rPr>
                <w:rFonts w:cs="Arial"/>
                <w:sz w:val="16"/>
                <w:szCs w:val="16"/>
              </w:rPr>
            </w:pPr>
            <w:r w:rsidRPr="005307A3">
              <w:rPr>
                <w:rFonts w:cs="Arial"/>
                <w:sz w:val="16"/>
                <w:szCs w:val="16"/>
              </w:rPr>
              <w:t>Correction of typo error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368C9C"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259BB4B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6BD8E5"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B6C892E"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78833"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0C1E0" w14:textId="77777777" w:rsidR="00BE714D" w:rsidRPr="005307A3" w:rsidRDefault="00BE714D" w:rsidP="00BE714D">
            <w:pPr>
              <w:pStyle w:val="TAL"/>
              <w:keepNext w:val="0"/>
              <w:jc w:val="center"/>
              <w:rPr>
                <w:rFonts w:cs="Arial"/>
                <w:sz w:val="16"/>
                <w:szCs w:val="16"/>
              </w:rPr>
            </w:pPr>
            <w:r w:rsidRPr="005307A3">
              <w:rPr>
                <w:rFonts w:cs="Arial"/>
                <w:sz w:val="16"/>
                <w:szCs w:val="16"/>
              </w:rPr>
              <w:t>0196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6A94CC"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DB620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E4B78A3" w14:textId="77777777" w:rsidR="00BE714D" w:rsidRPr="005307A3" w:rsidRDefault="00BE714D" w:rsidP="00E97CA6">
            <w:pPr>
              <w:pStyle w:val="TAL"/>
              <w:keepNext w:val="0"/>
              <w:rPr>
                <w:rFonts w:cs="Arial"/>
                <w:sz w:val="16"/>
                <w:szCs w:val="16"/>
              </w:rPr>
            </w:pPr>
            <w:r w:rsidRPr="005307A3">
              <w:rPr>
                <w:rFonts w:cs="Arial"/>
                <w:sz w:val="16"/>
                <w:szCs w:val="16"/>
              </w:rPr>
              <w:t>Dual Open Channel tests in TCP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5FC87F"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6800306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6F83DA"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E2219B7"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13AF3"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F6254" w14:textId="77777777" w:rsidR="00BE714D" w:rsidRPr="005307A3" w:rsidRDefault="00BE714D" w:rsidP="00BE714D">
            <w:pPr>
              <w:pStyle w:val="TAL"/>
              <w:keepNext w:val="0"/>
              <w:jc w:val="center"/>
              <w:rPr>
                <w:rFonts w:cs="Arial"/>
                <w:sz w:val="16"/>
                <w:szCs w:val="16"/>
              </w:rPr>
            </w:pPr>
            <w:r w:rsidRPr="005307A3">
              <w:rPr>
                <w:rFonts w:cs="Arial"/>
                <w:sz w:val="16"/>
                <w:szCs w:val="16"/>
              </w:rPr>
              <w:t>0197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EC197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ABC9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426B3D" w14:textId="77777777" w:rsidR="00BE714D" w:rsidRPr="005307A3" w:rsidRDefault="00BE714D" w:rsidP="00E97CA6">
            <w:pPr>
              <w:pStyle w:val="TAL"/>
              <w:keepNext w:val="0"/>
              <w:rPr>
                <w:rFonts w:cs="Arial"/>
                <w:sz w:val="16"/>
                <w:szCs w:val="16"/>
              </w:rPr>
            </w:pPr>
            <w:r w:rsidRPr="005307A3">
              <w:rPr>
                <w:rFonts w:cs="Arial"/>
                <w:sz w:val="16"/>
                <w:szCs w:val="16"/>
              </w:rPr>
              <w:t>Open Channel tests for TCP mode and Default Bearer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918D06A"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3FEA86C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4D943D"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D3CEA89"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E65B4"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0A5BA" w14:textId="77777777" w:rsidR="00BE714D" w:rsidRPr="005307A3" w:rsidRDefault="00BE714D" w:rsidP="00BE714D">
            <w:pPr>
              <w:pStyle w:val="TAL"/>
              <w:keepNext w:val="0"/>
              <w:jc w:val="center"/>
              <w:rPr>
                <w:rFonts w:cs="Arial"/>
                <w:sz w:val="16"/>
                <w:szCs w:val="16"/>
              </w:rPr>
            </w:pPr>
            <w:r w:rsidRPr="005307A3">
              <w:rPr>
                <w:rFonts w:cs="Arial"/>
                <w:sz w:val="16"/>
                <w:szCs w:val="16"/>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2834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3D35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2EF365" w14:textId="77777777" w:rsidR="00BE714D" w:rsidRPr="005307A3" w:rsidRDefault="00BE714D" w:rsidP="00E97CA6">
            <w:pPr>
              <w:pStyle w:val="TAL"/>
              <w:keepNext w:val="0"/>
              <w:rPr>
                <w:rFonts w:cs="Arial"/>
                <w:sz w:val="16"/>
                <w:szCs w:val="16"/>
              </w:rPr>
            </w:pPr>
            <w:r w:rsidRPr="005307A3">
              <w:rPr>
                <w:rFonts w:cs="Arial"/>
                <w:sz w:val="16"/>
                <w:szCs w:val="16"/>
              </w:rPr>
              <w:t>Correction of optional features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3C0DCE"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4064CC3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342670D"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782BDF"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37F529" w14:textId="77777777" w:rsidR="00BE714D" w:rsidRPr="005307A3" w:rsidRDefault="00BE714D" w:rsidP="00BE714D">
            <w:pPr>
              <w:pStyle w:val="TAL"/>
              <w:keepNext w:val="0"/>
              <w:jc w:val="center"/>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C4F5FE" w14:textId="77777777" w:rsidR="00BE714D" w:rsidRPr="005307A3" w:rsidRDefault="00BE714D" w:rsidP="00BE714D">
            <w:pPr>
              <w:pStyle w:val="TAL"/>
              <w:keepNext w:val="0"/>
              <w:jc w:val="center"/>
              <w:rPr>
                <w:rFonts w:cs="Arial"/>
                <w:sz w:val="16"/>
                <w:szCs w:val="16"/>
              </w:rPr>
            </w:pPr>
            <w:r w:rsidRPr="005307A3">
              <w:rPr>
                <w:rFonts w:cs="Arial"/>
                <w:sz w:val="16"/>
                <w:szCs w:val="16"/>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1DF1C8"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15DB2"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C045FEA" w14:textId="77777777" w:rsidR="00BE714D" w:rsidRPr="005307A3" w:rsidRDefault="00BE714D" w:rsidP="00E97CA6">
            <w:pPr>
              <w:pStyle w:val="TAL"/>
              <w:keepNext w:val="0"/>
              <w:rPr>
                <w:rFonts w:cs="Arial"/>
                <w:sz w:val="16"/>
                <w:szCs w:val="16"/>
              </w:rPr>
            </w:pPr>
            <w:r w:rsidRPr="005307A3">
              <w:rPr>
                <w:rFonts w:cs="Arial"/>
                <w:sz w:val="16"/>
                <w:szCs w:val="16"/>
              </w:rPr>
              <w:t>Correction of applicability for 'no alpha identifier presented'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E05D37"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72F3D30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5FB2D86"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00E5BD3"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1E58818" w14:textId="77777777" w:rsidR="00BE714D" w:rsidRPr="005307A3" w:rsidRDefault="00BE714D" w:rsidP="00BE714D">
            <w:pPr>
              <w:pStyle w:val="TAL"/>
              <w:keepNext w:val="0"/>
              <w:jc w:val="center"/>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DA2BD69" w14:textId="77777777" w:rsidR="00BE714D" w:rsidRPr="005307A3" w:rsidRDefault="00BE714D" w:rsidP="00BE714D">
            <w:pPr>
              <w:pStyle w:val="TAL"/>
              <w:keepNext w:val="0"/>
              <w:jc w:val="center"/>
              <w:rPr>
                <w:rFonts w:cs="Arial"/>
                <w:sz w:val="16"/>
                <w:szCs w:val="16"/>
              </w:rPr>
            </w:pPr>
            <w:r w:rsidRPr="005307A3">
              <w:rPr>
                <w:rFonts w:cs="Arial"/>
                <w:sz w:val="16"/>
                <w:szCs w:val="16"/>
              </w:rPr>
              <w:t>0200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74943EE"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0BFE9AF"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D74D1D0" w14:textId="77777777" w:rsidR="00BE714D" w:rsidRPr="005307A3" w:rsidRDefault="00BE714D" w:rsidP="00E97CA6">
            <w:pPr>
              <w:pStyle w:val="TAL"/>
              <w:keepNext w:val="0"/>
              <w:rPr>
                <w:rFonts w:cs="Arial"/>
                <w:sz w:val="16"/>
                <w:szCs w:val="16"/>
              </w:rPr>
            </w:pPr>
            <w:r w:rsidRPr="005307A3">
              <w:rPr>
                <w:rFonts w:cs="Arial"/>
                <w:sz w:val="16"/>
                <w:szCs w:val="16"/>
              </w:rPr>
              <w:t>Essential correction to the condition table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5A20057"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7B65A05C"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EF3DA69"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C0EB567"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B52004B"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3E208DA" w14:textId="77777777" w:rsidR="00BE714D" w:rsidRPr="005307A3" w:rsidRDefault="00BE714D" w:rsidP="00BE714D">
            <w:pPr>
              <w:pStyle w:val="TAL"/>
              <w:keepNext w:val="0"/>
              <w:jc w:val="center"/>
              <w:rPr>
                <w:rFonts w:cs="Arial"/>
                <w:sz w:val="16"/>
                <w:szCs w:val="16"/>
              </w:rPr>
            </w:pPr>
            <w:r w:rsidRPr="005307A3">
              <w:rPr>
                <w:rFonts w:cs="Arial"/>
                <w:sz w:val="16"/>
                <w:szCs w:val="16"/>
              </w:rPr>
              <w:t>0202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17A513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C8B53E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81F5882"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27.22.4.31.1 Seq. 1.5</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5933504"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39EA6ED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4C5D553"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9573D8"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A0321"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E4C7" w14:textId="77777777" w:rsidR="00BE714D" w:rsidRPr="005307A3" w:rsidRDefault="00BE714D" w:rsidP="00BE714D">
            <w:pPr>
              <w:pStyle w:val="TAL"/>
              <w:keepNext w:val="0"/>
              <w:jc w:val="center"/>
              <w:rPr>
                <w:rFonts w:cs="Arial"/>
                <w:sz w:val="16"/>
                <w:szCs w:val="16"/>
              </w:rPr>
            </w:pPr>
            <w:r w:rsidRPr="005307A3">
              <w:rPr>
                <w:rFonts w:cs="Arial"/>
                <w:sz w:val="16"/>
                <w:szCs w:val="16"/>
              </w:rPr>
              <w:t>0205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A36D54"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5EA7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216F04" w14:textId="77777777" w:rsidR="00BE714D" w:rsidRPr="005307A3" w:rsidRDefault="00BE714D" w:rsidP="00E97CA6">
            <w:pPr>
              <w:pStyle w:val="TAL"/>
              <w:keepNext w:val="0"/>
              <w:rPr>
                <w:rFonts w:cs="Arial"/>
                <w:sz w:val="16"/>
                <w:szCs w:val="16"/>
              </w:rPr>
            </w:pPr>
            <w:r w:rsidRPr="005307A3">
              <w:rPr>
                <w:rFonts w:cs="Arial"/>
                <w:sz w:val="16"/>
                <w:szCs w:val="16"/>
              </w:rPr>
              <w:t>Essential correction of Table E.1 regarding Width reduction when in a menu</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ACA95F"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200338F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1AAF2F6"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637C4CC"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5A2A5"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D7A4A" w14:textId="77777777" w:rsidR="00BE714D" w:rsidRPr="005307A3" w:rsidRDefault="00BE714D" w:rsidP="00BE714D">
            <w:pPr>
              <w:pStyle w:val="TAL"/>
              <w:keepNext w:val="0"/>
              <w:jc w:val="center"/>
              <w:rPr>
                <w:rFonts w:cs="Arial"/>
                <w:sz w:val="16"/>
                <w:szCs w:val="16"/>
              </w:rPr>
            </w:pPr>
            <w:r w:rsidRPr="005307A3">
              <w:rPr>
                <w:rFonts w:cs="Arial"/>
                <w:sz w:val="16"/>
                <w:szCs w:val="16"/>
              </w:rPr>
              <w:t>0207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096DB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7AB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347D23E" w14:textId="77777777" w:rsidR="00BE714D" w:rsidRPr="005307A3" w:rsidRDefault="00BE714D" w:rsidP="00E97CA6">
            <w:pPr>
              <w:pStyle w:val="TAL"/>
              <w:keepNext w:val="0"/>
              <w:rPr>
                <w:rFonts w:cs="Arial"/>
                <w:sz w:val="16"/>
                <w:szCs w:val="16"/>
              </w:rPr>
            </w:pPr>
            <w:r w:rsidRPr="005307A3">
              <w:rPr>
                <w:rFonts w:cs="Arial"/>
                <w:sz w:val="16"/>
                <w:szCs w:val="16"/>
              </w:rPr>
              <w:t>Correction to TAC coding in Provide Local Information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5595AF5"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5B58C9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ACBB36"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B96E6E7"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24EF0F"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3BC56" w14:textId="77777777" w:rsidR="00BE714D" w:rsidRPr="005307A3" w:rsidRDefault="00BE714D" w:rsidP="00BE714D">
            <w:pPr>
              <w:pStyle w:val="TAL"/>
              <w:keepNext w:val="0"/>
              <w:jc w:val="center"/>
              <w:rPr>
                <w:rFonts w:cs="Arial"/>
                <w:sz w:val="16"/>
                <w:szCs w:val="16"/>
              </w:rPr>
            </w:pPr>
            <w:r w:rsidRPr="005307A3">
              <w:rPr>
                <w:rFonts w:cs="Arial"/>
                <w:sz w:val="16"/>
                <w:szCs w:val="16"/>
              </w:rPr>
              <w:t>0201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8CF75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8FAF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C02746" w14:textId="77777777" w:rsidR="00BE714D" w:rsidRPr="005307A3" w:rsidRDefault="00BE714D" w:rsidP="00E97CA6">
            <w:pPr>
              <w:pStyle w:val="TAL"/>
              <w:keepNext w:val="0"/>
              <w:rPr>
                <w:rFonts w:cs="Arial"/>
                <w:sz w:val="16"/>
                <w:szCs w:val="16"/>
              </w:rPr>
            </w:pPr>
            <w:r w:rsidRPr="005307A3">
              <w:rPr>
                <w:rFonts w:cs="Arial"/>
                <w:sz w:val="16"/>
                <w:szCs w:val="16"/>
              </w:rPr>
              <w:t>Essential correction of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5AF90F5"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26D10C1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832D89E"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1AD16B0"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C505A"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3748C" w14:textId="77777777" w:rsidR="00BE714D" w:rsidRPr="005307A3" w:rsidRDefault="00BE714D" w:rsidP="00BE714D">
            <w:pPr>
              <w:pStyle w:val="TAL"/>
              <w:keepNext w:val="0"/>
              <w:jc w:val="center"/>
              <w:rPr>
                <w:rFonts w:cs="Arial"/>
                <w:sz w:val="16"/>
                <w:szCs w:val="16"/>
              </w:rPr>
            </w:pPr>
            <w:r w:rsidRPr="005307A3">
              <w:rPr>
                <w:rFonts w:cs="Arial"/>
                <w:sz w:val="16"/>
                <w:szCs w:val="16"/>
              </w:rPr>
              <w:t>0204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AEF6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F4CB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FFADF9"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27.22.4.27.2 Seq 2.10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EC215F3"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75C9213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CC93E65"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6B8E73"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447884"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03645" w14:textId="77777777" w:rsidR="00BE714D" w:rsidRPr="005307A3" w:rsidRDefault="00BE714D" w:rsidP="00BE714D">
            <w:pPr>
              <w:pStyle w:val="TAL"/>
              <w:keepNext w:val="0"/>
              <w:jc w:val="center"/>
              <w:rPr>
                <w:rFonts w:cs="Arial"/>
                <w:sz w:val="16"/>
                <w:szCs w:val="16"/>
              </w:rPr>
            </w:pPr>
            <w:r w:rsidRPr="005307A3">
              <w:rPr>
                <w:rFonts w:cs="Arial"/>
                <w:sz w:val="16"/>
                <w:szCs w:val="16"/>
              </w:rPr>
              <w:t>0206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BED88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45B6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B33B09"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ECA029"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410AFF1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00BBFB4"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DC620F4"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EAEBD5"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63740" w14:textId="77777777" w:rsidR="00BE714D" w:rsidRPr="005307A3" w:rsidRDefault="00BE714D" w:rsidP="00BE714D">
            <w:pPr>
              <w:pStyle w:val="TAL"/>
              <w:keepNext w:val="0"/>
              <w:jc w:val="center"/>
              <w:rPr>
                <w:rFonts w:cs="Arial"/>
                <w:sz w:val="16"/>
                <w:szCs w:val="16"/>
              </w:rPr>
            </w:pPr>
            <w:r w:rsidRPr="005307A3">
              <w:rPr>
                <w:rFonts w:cs="Arial"/>
                <w:sz w:val="16"/>
                <w:szCs w:val="16"/>
              </w:rPr>
              <w:t>0208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2692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651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3574433" w14:textId="77777777" w:rsidR="00BE714D" w:rsidRPr="005307A3" w:rsidRDefault="00BE714D" w:rsidP="00E97CA6">
            <w:pPr>
              <w:pStyle w:val="TAL"/>
              <w:keepNext w:val="0"/>
              <w:rPr>
                <w:rFonts w:cs="Arial"/>
                <w:sz w:val="16"/>
                <w:szCs w:val="16"/>
              </w:rPr>
            </w:pPr>
            <w:r w:rsidRPr="005307A3">
              <w:rPr>
                <w:rFonts w:cs="Arial"/>
                <w:sz w:val="16"/>
                <w:szCs w:val="16"/>
              </w:rPr>
              <w:t>Network Search mode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E01824"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3390510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E8B8F2"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40C0078"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ACC4B"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C24C6" w14:textId="77777777" w:rsidR="00BE714D" w:rsidRPr="005307A3" w:rsidRDefault="00BE714D" w:rsidP="00BE714D">
            <w:pPr>
              <w:pStyle w:val="TAL"/>
              <w:keepNext w:val="0"/>
              <w:jc w:val="center"/>
              <w:rPr>
                <w:rFonts w:cs="Arial"/>
                <w:sz w:val="16"/>
                <w:szCs w:val="16"/>
              </w:rPr>
            </w:pPr>
            <w:r w:rsidRPr="005307A3">
              <w:rPr>
                <w:rFonts w:cs="Arial"/>
                <w:sz w:val="16"/>
                <w:szCs w:val="16"/>
              </w:rPr>
              <w:t>0209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1B9D5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0E60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0359474" w14:textId="77777777" w:rsidR="00BE714D" w:rsidRPr="005307A3" w:rsidRDefault="00BE714D" w:rsidP="00E97CA6">
            <w:pPr>
              <w:pStyle w:val="TAL"/>
              <w:keepNext w:val="0"/>
              <w:rPr>
                <w:rFonts w:cs="Arial"/>
                <w:sz w:val="16"/>
                <w:szCs w:val="16"/>
              </w:rPr>
            </w:pPr>
            <w:r w:rsidRPr="005307A3">
              <w:rPr>
                <w:rFonts w:cs="Arial"/>
                <w:sz w:val="16"/>
                <w:szCs w:val="16"/>
              </w:rPr>
              <w:t>Event download, Network Search mode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28CEDEC"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19921C7D"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281284C"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FF3D2A2"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7E487AF" w14:textId="77777777" w:rsidR="00BE714D" w:rsidRPr="005307A3" w:rsidRDefault="00BE714D" w:rsidP="00BE714D">
            <w:pPr>
              <w:pStyle w:val="TAL"/>
              <w:keepNext w:val="0"/>
              <w:jc w:val="center"/>
              <w:rPr>
                <w:rFonts w:cs="Arial"/>
                <w:sz w:val="16"/>
                <w:szCs w:val="16"/>
              </w:rPr>
            </w:pPr>
            <w:r w:rsidRPr="005307A3">
              <w:rPr>
                <w:rFonts w:cs="Arial"/>
                <w:sz w:val="16"/>
                <w:szCs w:val="16"/>
              </w:rPr>
              <w:t>CP-100396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5364814" w14:textId="77777777" w:rsidR="00BE714D" w:rsidRPr="005307A3" w:rsidRDefault="00BE714D" w:rsidP="00BE714D">
            <w:pPr>
              <w:pStyle w:val="TAL"/>
              <w:keepNext w:val="0"/>
              <w:jc w:val="center"/>
              <w:rPr>
                <w:rFonts w:cs="Arial"/>
                <w:sz w:val="16"/>
                <w:szCs w:val="16"/>
              </w:rPr>
            </w:pPr>
            <w:r w:rsidRPr="005307A3">
              <w:rPr>
                <w:rFonts w:cs="Arial"/>
                <w:sz w:val="16"/>
                <w:szCs w:val="16"/>
              </w:rPr>
              <w:t>0203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E77D25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5CD8B2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9613E4D" w14:textId="77777777" w:rsidR="00BE714D" w:rsidRPr="005307A3" w:rsidRDefault="00BE714D" w:rsidP="00E97CA6">
            <w:pPr>
              <w:pStyle w:val="TAL"/>
              <w:keepNext w:val="0"/>
              <w:rPr>
                <w:rFonts w:cs="Arial"/>
                <w:sz w:val="16"/>
                <w:szCs w:val="16"/>
              </w:rPr>
            </w:pPr>
            <w:r w:rsidRPr="005307A3">
              <w:rPr>
                <w:rFonts w:cs="Arial"/>
                <w:sz w:val="16"/>
                <w:szCs w:val="16"/>
              </w:rPr>
              <w:t>Introduction of Steering of Roaming test for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29FDA9B"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38F30CE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55BB96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AE3B37F"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C6A199C" w14:textId="77777777" w:rsidR="00BE714D" w:rsidRPr="005307A3" w:rsidRDefault="00BE714D" w:rsidP="00BE714D">
            <w:pPr>
              <w:pStyle w:val="TAL"/>
              <w:keepNext w:val="0"/>
              <w:jc w:val="center"/>
              <w:rPr>
                <w:rFonts w:cs="Arial"/>
                <w:sz w:val="16"/>
                <w:szCs w:val="16"/>
              </w:rPr>
            </w:pPr>
            <w:r w:rsidRPr="005307A3">
              <w:rPr>
                <w:rFonts w:cs="Arial"/>
                <w:sz w:val="16"/>
                <w:szCs w:val="16"/>
              </w:rPr>
              <w:t>CP-100591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D651C8F" w14:textId="77777777" w:rsidR="00BE714D" w:rsidRPr="005307A3" w:rsidRDefault="00BE714D" w:rsidP="00BE714D">
            <w:pPr>
              <w:pStyle w:val="TAL"/>
              <w:keepNext w:val="0"/>
              <w:jc w:val="center"/>
              <w:rPr>
                <w:rFonts w:cs="Arial"/>
                <w:sz w:val="16"/>
                <w:szCs w:val="16"/>
              </w:rPr>
            </w:pPr>
            <w:r w:rsidRPr="005307A3">
              <w:rPr>
                <w:rFonts w:cs="Arial"/>
                <w:sz w:val="16"/>
                <w:szCs w:val="16"/>
              </w:rPr>
              <w:t>0218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B057E35"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CC76C1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98A1747" w14:textId="77777777" w:rsidR="00BE714D" w:rsidRPr="005307A3" w:rsidRDefault="00BE714D" w:rsidP="00E97CA6">
            <w:pPr>
              <w:pStyle w:val="TAL"/>
              <w:keepNext w:val="0"/>
              <w:rPr>
                <w:rFonts w:cs="Arial"/>
                <w:sz w:val="16"/>
                <w:szCs w:val="16"/>
              </w:rPr>
            </w:pPr>
            <w:r w:rsidRPr="005307A3">
              <w:rPr>
                <w:rFonts w:cs="Arial"/>
                <w:sz w:val="16"/>
                <w:szCs w:val="16"/>
              </w:rPr>
              <w:t>Essential correction to Open Channel 27.22.4.27.2 sequence 2.4 test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1ABDABC"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6CFEBE1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42D30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1A5E37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135F95" w14:textId="77777777" w:rsidR="00BE714D" w:rsidRPr="005307A3" w:rsidRDefault="00BE714D" w:rsidP="00BE714D">
            <w:pPr>
              <w:pStyle w:val="TAL"/>
              <w:keepNext w:val="0"/>
              <w:jc w:val="center"/>
              <w:rPr>
                <w:rFonts w:cs="Arial"/>
                <w:sz w:val="16"/>
                <w:szCs w:val="16"/>
              </w:rPr>
            </w:pPr>
            <w:r w:rsidRPr="005307A3">
              <w:rPr>
                <w:rFonts w:cs="Arial"/>
                <w:sz w:val="16"/>
                <w:szCs w:val="16"/>
              </w:rPr>
              <w:t>CP-100592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6C8CC" w14:textId="77777777" w:rsidR="00BE714D" w:rsidRPr="005307A3" w:rsidRDefault="00BE714D" w:rsidP="00BE714D">
            <w:pPr>
              <w:pStyle w:val="TAL"/>
              <w:keepNext w:val="0"/>
              <w:jc w:val="center"/>
              <w:rPr>
                <w:rFonts w:cs="Arial"/>
                <w:sz w:val="16"/>
                <w:szCs w:val="16"/>
              </w:rPr>
            </w:pPr>
            <w:r w:rsidRPr="005307A3">
              <w:rPr>
                <w:rFonts w:cs="Arial"/>
                <w:sz w:val="16"/>
                <w:szCs w:val="16"/>
              </w:rPr>
              <w:t>0212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9202B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F00B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4A7AD0" w14:textId="77777777" w:rsidR="00BE714D" w:rsidRPr="005307A3" w:rsidRDefault="00BE714D" w:rsidP="00E97CA6">
            <w:pPr>
              <w:pStyle w:val="TAL"/>
              <w:keepNext w:val="0"/>
              <w:rPr>
                <w:rFonts w:cs="Arial"/>
                <w:sz w:val="16"/>
                <w:szCs w:val="16"/>
              </w:rPr>
            </w:pPr>
            <w:r w:rsidRPr="005307A3">
              <w:rPr>
                <w:rFonts w:cs="Arial"/>
                <w:sz w:val="16"/>
                <w:szCs w:val="16"/>
              </w:rPr>
              <w:t>Update of references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5668C8"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607E0B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3CF2E88"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38D778"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AEFC0C" w14:textId="77777777" w:rsidR="00BE714D" w:rsidRPr="005307A3" w:rsidRDefault="00BE714D" w:rsidP="00BE714D">
            <w:pPr>
              <w:pStyle w:val="TAL"/>
              <w:keepNext w:val="0"/>
              <w:jc w:val="center"/>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82FF3" w14:textId="77777777" w:rsidR="00BE714D" w:rsidRPr="005307A3" w:rsidRDefault="00BE714D" w:rsidP="00BE714D">
            <w:pPr>
              <w:pStyle w:val="TAL"/>
              <w:keepNext w:val="0"/>
              <w:jc w:val="center"/>
              <w:rPr>
                <w:rFonts w:cs="Arial"/>
                <w:sz w:val="16"/>
                <w:szCs w:val="16"/>
              </w:rPr>
            </w:pPr>
            <w:r w:rsidRPr="005307A3">
              <w:rPr>
                <w:rFonts w:cs="Arial"/>
                <w:sz w:val="16"/>
                <w:szCs w:val="16"/>
              </w:rPr>
              <w:t>0220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24641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0353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7A5A883"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case applicability of letter class C features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3E9244"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4FB7C67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E7CBA76"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0A2EC9"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1C0C5" w14:textId="77777777" w:rsidR="00BE714D" w:rsidRPr="005307A3" w:rsidRDefault="00BE714D" w:rsidP="00BE714D">
            <w:pPr>
              <w:pStyle w:val="TAL"/>
              <w:keepNext w:val="0"/>
              <w:jc w:val="center"/>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00D6" w14:textId="77777777" w:rsidR="00BE714D" w:rsidRPr="005307A3" w:rsidRDefault="00BE714D" w:rsidP="00BE714D">
            <w:pPr>
              <w:pStyle w:val="TAL"/>
              <w:keepNext w:val="0"/>
              <w:jc w:val="center"/>
              <w:rPr>
                <w:rFonts w:cs="Arial"/>
                <w:sz w:val="16"/>
                <w:szCs w:val="16"/>
              </w:rPr>
            </w:pPr>
            <w:r w:rsidRPr="005307A3">
              <w:rPr>
                <w:rFonts w:cs="Arial"/>
                <w:sz w:val="16"/>
                <w:szCs w:val="16"/>
              </w:rPr>
              <w:t>0214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5DF3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13A2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A0045E7" w14:textId="77777777" w:rsidR="00BE714D" w:rsidRPr="005307A3" w:rsidRDefault="00BE714D" w:rsidP="00E97CA6">
            <w:pPr>
              <w:pStyle w:val="TAL"/>
              <w:keepNext w:val="0"/>
              <w:rPr>
                <w:rFonts w:cs="Arial"/>
                <w:sz w:val="16"/>
                <w:szCs w:val="16"/>
              </w:rPr>
            </w:pPr>
            <w:r w:rsidRPr="005307A3">
              <w:rPr>
                <w:rFonts w:cs="Arial"/>
                <w:sz w:val="16"/>
                <w:szCs w:val="16"/>
              </w:rPr>
              <w:t>Correction of 27.22.4.28.3. Seq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868C0F"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0D0B179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8455A6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7A9404F"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50751" w14:textId="77777777" w:rsidR="00BE714D" w:rsidRPr="005307A3" w:rsidRDefault="00BE714D" w:rsidP="00BE714D">
            <w:pPr>
              <w:pStyle w:val="TAL"/>
              <w:keepNext w:val="0"/>
              <w:jc w:val="center"/>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68890" w14:textId="77777777" w:rsidR="00BE714D" w:rsidRPr="005307A3" w:rsidRDefault="00BE714D" w:rsidP="00BE714D">
            <w:pPr>
              <w:pStyle w:val="TAL"/>
              <w:keepNext w:val="0"/>
              <w:jc w:val="center"/>
              <w:rPr>
                <w:rFonts w:cs="Arial"/>
                <w:sz w:val="16"/>
                <w:szCs w:val="16"/>
              </w:rPr>
            </w:pPr>
            <w:r w:rsidRPr="005307A3">
              <w:rPr>
                <w:rFonts w:cs="Arial"/>
                <w:sz w:val="16"/>
                <w:szCs w:val="16"/>
              </w:rPr>
              <w:t>0219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71E9D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565D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9C045BD" w14:textId="77777777" w:rsidR="00BE714D" w:rsidRPr="005307A3" w:rsidRDefault="00BE714D" w:rsidP="00E97CA6">
            <w:pPr>
              <w:pStyle w:val="TAL"/>
              <w:keepNext w:val="0"/>
              <w:rPr>
                <w:rFonts w:cs="Arial"/>
                <w:sz w:val="16"/>
                <w:szCs w:val="16"/>
              </w:rPr>
            </w:pPr>
            <w:r w:rsidRPr="005307A3">
              <w:rPr>
                <w:rFonts w:cs="Arial"/>
                <w:sz w:val="16"/>
                <w:szCs w:val="16"/>
              </w:rPr>
              <w:t>Essential correction to SET UP CALL 27.22.4.13 sequence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04047B1"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58A44D2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D949780"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8850AAD"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F76E62" w14:textId="77777777" w:rsidR="00BE714D" w:rsidRPr="005307A3" w:rsidRDefault="00BE714D" w:rsidP="00BE714D">
            <w:pPr>
              <w:pStyle w:val="TAL"/>
              <w:keepNext w:val="0"/>
              <w:jc w:val="center"/>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26FC8" w14:textId="77777777" w:rsidR="00BE714D" w:rsidRPr="005307A3" w:rsidRDefault="00BE714D" w:rsidP="00BE714D">
            <w:pPr>
              <w:pStyle w:val="TAL"/>
              <w:keepNext w:val="0"/>
              <w:jc w:val="center"/>
              <w:rPr>
                <w:rFonts w:cs="Arial"/>
                <w:sz w:val="16"/>
                <w:szCs w:val="16"/>
              </w:rPr>
            </w:pPr>
            <w:r w:rsidRPr="005307A3">
              <w:rPr>
                <w:rFonts w:cs="Arial"/>
                <w:sz w:val="16"/>
                <w:szCs w:val="16"/>
              </w:rPr>
              <w:t>0215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971EC0"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3967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2F866E" w14:textId="77777777" w:rsidR="00BE714D" w:rsidRPr="005307A3" w:rsidRDefault="00BE714D" w:rsidP="00E97CA6">
            <w:pPr>
              <w:pStyle w:val="TAL"/>
              <w:keepNext w:val="0"/>
              <w:rPr>
                <w:rFonts w:cs="Arial"/>
                <w:sz w:val="16"/>
                <w:szCs w:val="16"/>
              </w:rPr>
            </w:pPr>
            <w:r w:rsidRPr="005307A3">
              <w:rPr>
                <w:rFonts w:cs="Arial"/>
                <w:sz w:val="16"/>
                <w:szCs w:val="16"/>
              </w:rPr>
              <w:t>Addition of Access Technology change event download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344FCD6"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559E1B5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316A00"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BC53C0"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5A6BE" w14:textId="77777777" w:rsidR="00BE714D" w:rsidRPr="005307A3" w:rsidRDefault="00BE714D" w:rsidP="00BE714D">
            <w:pPr>
              <w:pStyle w:val="TAL"/>
              <w:keepNext w:val="0"/>
              <w:jc w:val="center"/>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AB77E" w14:textId="77777777" w:rsidR="00BE714D" w:rsidRPr="005307A3" w:rsidRDefault="00BE714D" w:rsidP="00BE714D">
            <w:pPr>
              <w:pStyle w:val="TAL"/>
              <w:keepNext w:val="0"/>
              <w:jc w:val="center"/>
              <w:rPr>
                <w:rFonts w:cs="Arial"/>
                <w:sz w:val="16"/>
                <w:szCs w:val="16"/>
              </w:rPr>
            </w:pPr>
            <w:r w:rsidRPr="005307A3">
              <w:rPr>
                <w:rFonts w:cs="Arial"/>
                <w:sz w:val="16"/>
                <w:szCs w:val="16"/>
              </w:rPr>
              <w:t>0216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E28E7"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3EE60"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2CA528" w14:textId="77777777" w:rsidR="00BE714D" w:rsidRPr="005307A3" w:rsidRDefault="00BE714D" w:rsidP="00E97CA6">
            <w:pPr>
              <w:pStyle w:val="TAL"/>
              <w:keepNext w:val="0"/>
              <w:rPr>
                <w:rFonts w:cs="Arial"/>
                <w:sz w:val="16"/>
                <w:szCs w:val="16"/>
              </w:rPr>
            </w:pPr>
            <w:r w:rsidRPr="005307A3">
              <w:rPr>
                <w:rFonts w:cs="Arial"/>
                <w:sz w:val="16"/>
                <w:szCs w:val="16"/>
              </w:rPr>
              <w:t>Addition of Open Channel test related to E-UTRAN network</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C89F90"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1805514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D8BFC7A"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61914F"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107E5C" w14:textId="77777777" w:rsidR="00BE714D" w:rsidRPr="005307A3" w:rsidRDefault="00BE714D" w:rsidP="00BE714D">
            <w:pPr>
              <w:pStyle w:val="TAL"/>
              <w:keepNext w:val="0"/>
              <w:jc w:val="center"/>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CC503D" w14:textId="77777777" w:rsidR="00BE714D" w:rsidRPr="005307A3" w:rsidRDefault="00BE714D" w:rsidP="00BE714D">
            <w:pPr>
              <w:pStyle w:val="TAL"/>
              <w:keepNext w:val="0"/>
              <w:jc w:val="center"/>
              <w:rPr>
                <w:rFonts w:cs="Arial"/>
                <w:sz w:val="16"/>
                <w:szCs w:val="16"/>
              </w:rPr>
            </w:pPr>
            <w:r w:rsidRPr="005307A3">
              <w:rPr>
                <w:rFonts w:cs="Arial"/>
                <w:sz w:val="16"/>
                <w:szCs w:val="16"/>
              </w:rPr>
              <w:t>0222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EEC3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8820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40FFE30" w14:textId="77777777" w:rsidR="00BE714D" w:rsidRPr="005307A3" w:rsidRDefault="00BE714D" w:rsidP="00E97CA6">
            <w:pPr>
              <w:pStyle w:val="TAL"/>
              <w:keepNext w:val="0"/>
              <w:rPr>
                <w:rFonts w:cs="Arial"/>
                <w:sz w:val="16"/>
                <w:szCs w:val="16"/>
              </w:rPr>
            </w:pPr>
            <w:r w:rsidRPr="005307A3">
              <w:rPr>
                <w:rFonts w:cs="Arial"/>
                <w:sz w:val="16"/>
                <w:szCs w:val="16"/>
              </w:rPr>
              <w:t>Addition of Call Control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4973627"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13D7262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F0C0C34"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C3CE096"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80AF16" w14:textId="77777777" w:rsidR="00BE714D" w:rsidRPr="005307A3" w:rsidRDefault="00BE714D" w:rsidP="00BE714D">
            <w:pPr>
              <w:pStyle w:val="TAL"/>
              <w:keepNext w:val="0"/>
              <w:jc w:val="center"/>
              <w:rPr>
                <w:rFonts w:cs="Arial"/>
                <w:sz w:val="16"/>
                <w:szCs w:val="16"/>
              </w:rPr>
            </w:pPr>
            <w:r w:rsidRPr="005307A3">
              <w:rPr>
                <w:rFonts w:cs="Arial"/>
                <w:sz w:val="16"/>
                <w:szCs w:val="16"/>
              </w:rPr>
              <w:t>CP-100620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1C9BB9C" w14:textId="77777777" w:rsidR="00BE714D" w:rsidRPr="005307A3" w:rsidRDefault="00BE714D" w:rsidP="00BE714D">
            <w:pPr>
              <w:pStyle w:val="TAL"/>
              <w:keepNext w:val="0"/>
              <w:jc w:val="center"/>
              <w:rPr>
                <w:rFonts w:cs="Arial"/>
                <w:sz w:val="16"/>
                <w:szCs w:val="16"/>
              </w:rPr>
            </w:pPr>
            <w:r w:rsidRPr="005307A3">
              <w:rPr>
                <w:rFonts w:cs="Arial"/>
                <w:sz w:val="16"/>
                <w:szCs w:val="16"/>
              </w:rPr>
              <w:t>0221</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32EF044"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AC43B1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51AEE44" w14:textId="77777777" w:rsidR="00BE714D" w:rsidRPr="005307A3" w:rsidRDefault="00BE714D" w:rsidP="00E97CA6">
            <w:pPr>
              <w:pStyle w:val="TAL"/>
              <w:keepNext w:val="0"/>
              <w:rPr>
                <w:rFonts w:cs="Arial"/>
                <w:sz w:val="16"/>
                <w:szCs w:val="16"/>
              </w:rPr>
            </w:pPr>
            <w:r w:rsidRPr="005307A3">
              <w:rPr>
                <w:rFonts w:cs="Arial"/>
                <w:sz w:val="16"/>
                <w:szCs w:val="16"/>
              </w:rPr>
              <w:t>Essential correction of test 27.22.4.9.3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533808B"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414EF4D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FE01903"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32C5651"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6F82D2E" w14:textId="77777777" w:rsidR="00BE714D" w:rsidRPr="005307A3" w:rsidRDefault="00BE714D" w:rsidP="00BE714D">
            <w:pPr>
              <w:pStyle w:val="TAL"/>
              <w:keepNext w:val="0"/>
              <w:jc w:val="center"/>
              <w:rPr>
                <w:rFonts w:cs="Arial"/>
                <w:sz w:val="16"/>
                <w:szCs w:val="16"/>
              </w:rPr>
            </w:pPr>
            <w:r w:rsidRPr="005307A3">
              <w:rPr>
                <w:rFonts w:cs="Arial"/>
                <w:sz w:val="16"/>
                <w:szCs w:val="16"/>
              </w:rPr>
              <w:t>CP-100835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9EA09B1" w14:textId="77777777" w:rsidR="00BE714D" w:rsidRPr="005307A3" w:rsidRDefault="00BE714D" w:rsidP="00BE714D">
            <w:pPr>
              <w:pStyle w:val="TAL"/>
              <w:keepNext w:val="0"/>
              <w:jc w:val="center"/>
              <w:rPr>
                <w:rFonts w:cs="Arial"/>
                <w:sz w:val="16"/>
                <w:szCs w:val="16"/>
              </w:rPr>
            </w:pPr>
            <w:r w:rsidRPr="005307A3">
              <w:rPr>
                <w:rFonts w:cs="Arial"/>
                <w:sz w:val="16"/>
                <w:szCs w:val="16"/>
              </w:rPr>
              <w:t>0242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28285D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4549DC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5D36E3D7" w14:textId="77777777" w:rsidR="00BE714D" w:rsidRPr="005307A3" w:rsidRDefault="00BE714D" w:rsidP="00E97CA6">
            <w:pPr>
              <w:pStyle w:val="TAL"/>
              <w:keepNext w:val="0"/>
              <w:rPr>
                <w:rFonts w:cs="Arial"/>
                <w:sz w:val="16"/>
                <w:szCs w:val="16"/>
              </w:rPr>
            </w:pPr>
            <w:r w:rsidRPr="005307A3">
              <w:rPr>
                <w:rFonts w:cs="Arial"/>
                <w:sz w:val="16"/>
                <w:szCs w:val="16"/>
              </w:rPr>
              <w:t>Addition of Provide local information test , discovery of surrounding CSG cell</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DCFA08D"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1FA470C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D14087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494A83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057B80" w14:textId="77777777" w:rsidR="00BE714D" w:rsidRPr="005307A3" w:rsidRDefault="00BE714D" w:rsidP="00BE714D">
            <w:pPr>
              <w:pStyle w:val="TAL"/>
              <w:keepNext w:val="0"/>
              <w:jc w:val="center"/>
              <w:rPr>
                <w:rFonts w:cs="Arial"/>
                <w:sz w:val="16"/>
                <w:szCs w:val="16"/>
              </w:rPr>
            </w:pPr>
            <w:r w:rsidRPr="005307A3">
              <w:rPr>
                <w:rFonts w:cs="Arial"/>
                <w:sz w:val="16"/>
                <w:szCs w:val="16"/>
              </w:rPr>
              <w:t>CP-100833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FC892" w14:textId="77777777" w:rsidR="00BE714D" w:rsidRPr="005307A3" w:rsidRDefault="00BE714D" w:rsidP="00BE714D">
            <w:pPr>
              <w:pStyle w:val="TAL"/>
              <w:keepNext w:val="0"/>
              <w:jc w:val="center"/>
              <w:rPr>
                <w:rFonts w:cs="Arial"/>
                <w:sz w:val="16"/>
                <w:szCs w:val="16"/>
              </w:rPr>
            </w:pPr>
            <w:r w:rsidRPr="005307A3">
              <w:rPr>
                <w:rFonts w:cs="Arial"/>
                <w:sz w:val="16"/>
                <w:szCs w:val="16"/>
              </w:rPr>
              <w:t>0234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E788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2DE0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8CD6F0" w14:textId="77777777" w:rsidR="00BE714D" w:rsidRPr="005307A3" w:rsidRDefault="00BE714D" w:rsidP="00E97CA6">
            <w:pPr>
              <w:pStyle w:val="TAL"/>
              <w:keepNext w:val="0"/>
              <w:rPr>
                <w:rFonts w:cs="Arial"/>
                <w:sz w:val="16"/>
                <w:szCs w:val="16"/>
              </w:rPr>
            </w:pPr>
            <w:r w:rsidRPr="005307A3">
              <w:rPr>
                <w:rFonts w:cs="Arial"/>
                <w:sz w:val="16"/>
                <w:szCs w:val="16"/>
              </w:rPr>
              <w:t>Clarification of 'ELSE' parts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F1E7CBF"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7B69D80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87170D"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38C0D44"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59E60"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9D451" w14:textId="77777777" w:rsidR="00BE714D" w:rsidRPr="005307A3" w:rsidRDefault="00BE714D" w:rsidP="00BE714D">
            <w:pPr>
              <w:pStyle w:val="TAL"/>
              <w:keepNext w:val="0"/>
              <w:jc w:val="center"/>
              <w:rPr>
                <w:rFonts w:cs="Arial"/>
                <w:sz w:val="16"/>
                <w:szCs w:val="16"/>
              </w:rPr>
            </w:pPr>
            <w:r w:rsidRPr="005307A3">
              <w:rPr>
                <w:rFonts w:cs="Arial"/>
                <w:sz w:val="16"/>
                <w:szCs w:val="16"/>
              </w:rPr>
              <w:t>0235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53029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81D0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9F314B" w14:textId="77777777" w:rsidR="00BE714D" w:rsidRPr="005307A3" w:rsidRDefault="00BE714D" w:rsidP="00E97CA6">
            <w:pPr>
              <w:pStyle w:val="TAL"/>
              <w:keepNext w:val="0"/>
              <w:rPr>
                <w:rFonts w:cs="Arial"/>
                <w:sz w:val="16"/>
                <w:szCs w:val="16"/>
              </w:rPr>
            </w:pPr>
            <w:r w:rsidRPr="005307A3">
              <w:rPr>
                <w:rFonts w:cs="Arial"/>
                <w:sz w:val="16"/>
                <w:szCs w:val="16"/>
              </w:rPr>
              <w:t>Correction of TCP/UDP referencing errors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7330593"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53E04F4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908518"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14E9E66"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1F56C5"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8162" w14:textId="77777777" w:rsidR="00BE714D" w:rsidRPr="005307A3" w:rsidRDefault="00BE714D" w:rsidP="00BE714D">
            <w:pPr>
              <w:pStyle w:val="TAL"/>
              <w:keepNext w:val="0"/>
              <w:jc w:val="center"/>
              <w:rPr>
                <w:rFonts w:cs="Arial"/>
                <w:sz w:val="16"/>
                <w:szCs w:val="16"/>
              </w:rPr>
            </w:pPr>
            <w:r w:rsidRPr="005307A3">
              <w:rPr>
                <w:rFonts w:cs="Arial"/>
                <w:sz w:val="16"/>
                <w:szCs w:val="16"/>
              </w:rPr>
              <w:t>0236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8060D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F386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EF462CC" w14:textId="77777777" w:rsidR="00BE714D" w:rsidRPr="005307A3" w:rsidRDefault="00BE714D" w:rsidP="00E97CA6">
            <w:pPr>
              <w:pStyle w:val="TAL"/>
              <w:keepNext w:val="0"/>
              <w:rPr>
                <w:rFonts w:cs="Arial"/>
                <w:sz w:val="16"/>
                <w:szCs w:val="16"/>
              </w:rPr>
            </w:pPr>
            <w:r w:rsidRPr="005307A3">
              <w:rPr>
                <w:rFonts w:cs="Arial"/>
                <w:sz w:val="16"/>
                <w:szCs w:val="16"/>
              </w:rPr>
              <w:t>LTE test cases - specifying that default E-UTRAN UICC should be used</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7F0499"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00A0DC7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4E2DA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398DB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DCA72"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C36A7" w14:textId="77777777" w:rsidR="00BE714D" w:rsidRPr="005307A3" w:rsidRDefault="00BE714D" w:rsidP="00BE714D">
            <w:pPr>
              <w:pStyle w:val="TAL"/>
              <w:keepNext w:val="0"/>
              <w:jc w:val="center"/>
              <w:rPr>
                <w:rFonts w:cs="Arial"/>
                <w:sz w:val="16"/>
                <w:szCs w:val="16"/>
              </w:rPr>
            </w:pPr>
            <w:r w:rsidRPr="005307A3">
              <w:rPr>
                <w:rFonts w:cs="Arial"/>
                <w:sz w:val="16"/>
                <w:szCs w:val="16"/>
              </w:rPr>
              <w:t>0238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D98A3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7EC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2E841D6" w14:textId="77777777" w:rsidR="00BE714D" w:rsidRPr="005307A3" w:rsidRDefault="00BE714D" w:rsidP="00E97CA6">
            <w:pPr>
              <w:pStyle w:val="TAL"/>
              <w:keepNext w:val="0"/>
              <w:rPr>
                <w:rFonts w:cs="Arial"/>
                <w:sz w:val="16"/>
                <w:szCs w:val="16"/>
              </w:rPr>
            </w:pPr>
            <w:r w:rsidRPr="005307A3">
              <w:rPr>
                <w:rFonts w:cs="Arial"/>
                <w:sz w:val="16"/>
                <w:szCs w:val="16"/>
              </w:rPr>
              <w:t>Correction of SET UP CALL sequence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326D88"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4779138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377855"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9103551"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1A99" w14:textId="77777777" w:rsidR="00BE714D" w:rsidRPr="005307A3" w:rsidRDefault="00BE714D" w:rsidP="00BE714D">
            <w:pPr>
              <w:pStyle w:val="TAL"/>
              <w:keepNext w:val="0"/>
              <w:jc w:val="center"/>
              <w:rPr>
                <w:rFonts w:cs="Arial"/>
                <w:sz w:val="16"/>
                <w:szCs w:val="16"/>
              </w:rPr>
            </w:pPr>
            <w:r w:rsidRPr="005307A3">
              <w:rPr>
                <w:rFonts w:cs="Arial"/>
                <w:sz w:val="16"/>
                <w:szCs w:val="16"/>
              </w:rPr>
              <w:t>CP-100830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B45EF" w14:textId="77777777" w:rsidR="00BE714D" w:rsidRPr="005307A3" w:rsidRDefault="00BE714D" w:rsidP="00BE714D">
            <w:pPr>
              <w:pStyle w:val="TAL"/>
              <w:keepNext w:val="0"/>
              <w:jc w:val="center"/>
              <w:rPr>
                <w:rFonts w:cs="Arial"/>
                <w:sz w:val="16"/>
                <w:szCs w:val="16"/>
              </w:rPr>
            </w:pPr>
            <w:r w:rsidRPr="005307A3">
              <w:rPr>
                <w:rFonts w:cs="Arial"/>
                <w:sz w:val="16"/>
                <w:szCs w:val="16"/>
              </w:rPr>
              <w:t>0233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F6C04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C726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FE0C92" w14:textId="77777777" w:rsidR="00BE714D" w:rsidRPr="005307A3" w:rsidRDefault="00BE714D" w:rsidP="00E97CA6">
            <w:pPr>
              <w:pStyle w:val="TAL"/>
              <w:keepNext w:val="0"/>
              <w:rPr>
                <w:rFonts w:cs="Arial"/>
                <w:sz w:val="16"/>
                <w:szCs w:val="16"/>
              </w:rPr>
            </w:pPr>
            <w:r w:rsidRPr="005307A3">
              <w:rPr>
                <w:rFonts w:cs="Arial"/>
                <w:sz w:val="16"/>
                <w:szCs w:val="16"/>
              </w:rPr>
              <w:t>Definition of E-UTRAN/EPC ISIM-UICC for ISIM related testing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35227E"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2587BD0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AEE7D55"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A4AD934"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B89FE"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9908B" w14:textId="77777777" w:rsidR="00BE714D" w:rsidRPr="005307A3" w:rsidRDefault="00BE714D" w:rsidP="00BE714D">
            <w:pPr>
              <w:pStyle w:val="TAL"/>
              <w:keepNext w:val="0"/>
              <w:jc w:val="center"/>
              <w:rPr>
                <w:rFonts w:cs="Arial"/>
                <w:sz w:val="16"/>
                <w:szCs w:val="16"/>
              </w:rPr>
            </w:pPr>
            <w:r w:rsidRPr="005307A3">
              <w:rPr>
                <w:rFonts w:cs="Arial"/>
                <w:sz w:val="16"/>
                <w:szCs w:val="16"/>
              </w:rPr>
              <w:t>0239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DAF1F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1B04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2537C70" w14:textId="77777777" w:rsidR="00BE714D" w:rsidRPr="005307A3" w:rsidRDefault="00BE714D" w:rsidP="00E97CA6">
            <w:pPr>
              <w:pStyle w:val="TAL"/>
              <w:keepNext w:val="0"/>
              <w:rPr>
                <w:rFonts w:cs="Arial"/>
                <w:sz w:val="16"/>
                <w:szCs w:val="16"/>
              </w:rPr>
            </w:pPr>
            <w:r w:rsidRPr="005307A3">
              <w:rPr>
                <w:rFonts w:cs="Arial"/>
                <w:sz w:val="16"/>
                <w:szCs w:val="16"/>
              </w:rPr>
              <w:t>Correction of references to non-existent data items in CLOSE CHANNEL(E-UTRAN/EPC)</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D9B1D2"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7391517A"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36B730F" w14:textId="77777777" w:rsidR="00BE714D" w:rsidRPr="005307A3" w:rsidRDefault="00BE714D" w:rsidP="00BE714D">
            <w:pPr>
              <w:pStyle w:val="TAL"/>
              <w:keepNext w:val="0"/>
              <w:jc w:val="center"/>
              <w:rPr>
                <w:rFonts w:cs="Arial"/>
                <w:sz w:val="16"/>
                <w:szCs w:val="16"/>
              </w:rPr>
            </w:pP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C29E529" w14:textId="77777777" w:rsidR="00BE714D" w:rsidRPr="005307A3" w:rsidRDefault="00BE714D" w:rsidP="00BE714D">
            <w:pPr>
              <w:pStyle w:val="TAL"/>
              <w:keepNext w:val="0"/>
              <w:jc w:val="center"/>
              <w:rPr>
                <w:rFonts w:cs="Arial"/>
                <w:sz w:val="16"/>
                <w:szCs w:val="16"/>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E492026" w14:textId="77777777" w:rsidR="00BE714D" w:rsidRPr="005307A3" w:rsidRDefault="00BE714D" w:rsidP="00BE714D">
            <w:pPr>
              <w:pStyle w:val="TAL"/>
              <w:keepNext w:val="0"/>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6632BDF" w14:textId="77777777" w:rsidR="00BE714D" w:rsidRPr="005307A3" w:rsidRDefault="00BE714D" w:rsidP="00BE714D">
            <w:pPr>
              <w:pStyle w:val="TAL"/>
              <w:keepNext w:val="0"/>
              <w:jc w:val="center"/>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596CA3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4D8E01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F19EE6F" w14:textId="77777777" w:rsidR="00BE714D" w:rsidRPr="005307A3" w:rsidRDefault="00BE714D" w:rsidP="00E97CA6">
            <w:pPr>
              <w:pStyle w:val="TAL"/>
              <w:keepNext w:val="0"/>
              <w:rPr>
                <w:rFonts w:cs="Arial"/>
                <w:sz w:val="16"/>
                <w:szCs w:val="16"/>
              </w:rPr>
            </w:pPr>
            <w:r w:rsidRPr="005307A3">
              <w:rPr>
                <w:rFonts w:cs="Arial"/>
                <w:sz w:val="16"/>
                <w:szCs w:val="16"/>
              </w:rPr>
              <w:t>Correction of errors in implementation of CR 234 (MCC).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0DCD983" w14:textId="77777777" w:rsidR="00BE714D" w:rsidRPr="005307A3" w:rsidRDefault="00BE714D" w:rsidP="00E97CA6">
            <w:pPr>
              <w:pStyle w:val="TAL"/>
              <w:keepNext w:val="0"/>
              <w:rPr>
                <w:rFonts w:cs="Arial"/>
                <w:sz w:val="16"/>
                <w:szCs w:val="16"/>
              </w:rPr>
            </w:pPr>
            <w:r w:rsidRPr="005307A3">
              <w:rPr>
                <w:rFonts w:cs="Arial"/>
                <w:sz w:val="16"/>
                <w:szCs w:val="16"/>
              </w:rPr>
              <w:t>9.4.1</w:t>
            </w:r>
          </w:p>
        </w:tc>
      </w:tr>
      <w:tr w:rsidR="00BE714D" w:rsidRPr="005307A3" w14:paraId="1F13190B"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8EF9BD3"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B39B3B7"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FB02096"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2DF01AB" w14:textId="77777777" w:rsidR="00BE714D" w:rsidRPr="005307A3" w:rsidRDefault="00BE714D" w:rsidP="00BE714D">
            <w:pPr>
              <w:pStyle w:val="TAL"/>
              <w:keepNext w:val="0"/>
              <w:jc w:val="center"/>
              <w:rPr>
                <w:rFonts w:cs="Arial"/>
                <w:sz w:val="16"/>
                <w:szCs w:val="16"/>
              </w:rPr>
            </w:pPr>
            <w:r w:rsidRPr="005307A3">
              <w:rPr>
                <w:rFonts w:cs="Arial"/>
                <w:sz w:val="16"/>
                <w:szCs w:val="16"/>
              </w:rPr>
              <w:t>0217</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04FDB88"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2A5C52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C892D5B" w14:textId="77777777" w:rsidR="00BE714D" w:rsidRPr="005307A3" w:rsidRDefault="00BE714D" w:rsidP="00E97CA6">
            <w:pPr>
              <w:pStyle w:val="TAL"/>
              <w:keepNext w:val="0"/>
              <w:rPr>
                <w:rFonts w:cs="Arial"/>
                <w:sz w:val="16"/>
                <w:szCs w:val="16"/>
              </w:rPr>
            </w:pPr>
            <w:r w:rsidRPr="005307A3">
              <w:rPr>
                <w:rFonts w:cs="Arial"/>
                <w:sz w:val="16"/>
                <w:szCs w:val="16"/>
              </w:rPr>
              <w:t>Addition of Provide Local Information tests for multiple access technologies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59DBAC6"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4BA9CC2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B4900A"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C06AFB1"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8EEDE5" w14:textId="77777777" w:rsidR="00BE714D" w:rsidRPr="005307A3" w:rsidRDefault="00BE714D" w:rsidP="00BE714D">
            <w:pPr>
              <w:pStyle w:val="TAL"/>
              <w:keepNext w:val="0"/>
              <w:jc w:val="center"/>
              <w:rPr>
                <w:rFonts w:cs="Arial"/>
                <w:sz w:val="16"/>
                <w:szCs w:val="16"/>
              </w:rPr>
            </w:pPr>
            <w:r w:rsidRPr="005307A3">
              <w:rPr>
                <w:rFonts w:cs="Arial"/>
                <w:sz w:val="16"/>
                <w:szCs w:val="16"/>
              </w:rPr>
              <w:t>CP-110230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946CD" w14:textId="77777777" w:rsidR="00BE714D" w:rsidRPr="005307A3" w:rsidRDefault="00BE714D" w:rsidP="00BE714D">
            <w:pPr>
              <w:pStyle w:val="TAL"/>
              <w:keepNext w:val="0"/>
              <w:jc w:val="center"/>
              <w:rPr>
                <w:rFonts w:cs="Arial"/>
                <w:sz w:val="16"/>
                <w:szCs w:val="16"/>
              </w:rPr>
            </w:pPr>
            <w:r w:rsidRPr="005307A3">
              <w:rPr>
                <w:rFonts w:cs="Arial"/>
                <w:sz w:val="16"/>
                <w:szCs w:val="16"/>
              </w:rPr>
              <w:t>0243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E13CC"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A2D2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6644721"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SMS-PP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0099BC6"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6FDA563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C09CA1C"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9B7B20"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F4422" w14:textId="77777777" w:rsidR="00BE714D" w:rsidRPr="005307A3" w:rsidRDefault="00BE714D" w:rsidP="00BE714D">
            <w:pPr>
              <w:pStyle w:val="TAL"/>
              <w:keepNext w:val="0"/>
              <w:jc w:val="center"/>
              <w:rPr>
                <w:rFonts w:cs="Arial"/>
                <w:sz w:val="16"/>
                <w:szCs w:val="16"/>
              </w:rPr>
            </w:pPr>
            <w:r w:rsidRPr="005307A3">
              <w:rPr>
                <w:rFonts w:cs="Arial"/>
                <w:sz w:val="16"/>
                <w:szCs w:val="16"/>
              </w:rPr>
              <w:t>CP-110230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58719" w14:textId="77777777" w:rsidR="00BE714D" w:rsidRPr="005307A3" w:rsidRDefault="00BE714D" w:rsidP="00BE714D">
            <w:pPr>
              <w:pStyle w:val="TAL"/>
              <w:keepNext w:val="0"/>
              <w:jc w:val="center"/>
              <w:rPr>
                <w:rFonts w:cs="Arial"/>
                <w:sz w:val="16"/>
                <w:szCs w:val="16"/>
              </w:rPr>
            </w:pPr>
            <w:r w:rsidRPr="005307A3">
              <w:rPr>
                <w:rFonts w:cs="Arial"/>
                <w:sz w:val="16"/>
                <w:szCs w:val="16"/>
              </w:rPr>
              <w:t>0244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CC8D25" w14:textId="77777777" w:rsidR="00BE714D" w:rsidRPr="005307A3" w:rsidRDefault="00BE714D" w:rsidP="00BE714D">
            <w:pPr>
              <w:pStyle w:val="TAL"/>
              <w:keepNext w:val="0"/>
              <w:jc w:val="center"/>
              <w:rPr>
                <w:rFonts w:cs="Arial"/>
                <w:sz w:val="16"/>
                <w:szCs w:val="16"/>
              </w:rPr>
            </w:pPr>
            <w:r w:rsidRPr="005307A3">
              <w:rPr>
                <w:rFonts w:cs="Arial"/>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4F8DB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EFCBE69"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Send Short Message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219192"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795A7F2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2992EF"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3F69B7D"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B7DAE2"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4ED17" w14:textId="77777777" w:rsidR="00BE714D" w:rsidRPr="005307A3" w:rsidRDefault="00BE714D" w:rsidP="00BE714D">
            <w:pPr>
              <w:pStyle w:val="TAL"/>
              <w:keepNext w:val="0"/>
              <w:jc w:val="center"/>
              <w:rPr>
                <w:rFonts w:cs="Arial"/>
                <w:sz w:val="16"/>
                <w:szCs w:val="16"/>
              </w:rPr>
            </w:pPr>
            <w:r w:rsidRPr="005307A3">
              <w:rPr>
                <w:rFonts w:cs="Arial"/>
                <w:sz w:val="16"/>
                <w:szCs w:val="16"/>
              </w:rPr>
              <w:t>0245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184ECA"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38781"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4C23DD3" w14:textId="77777777" w:rsidR="00BE714D" w:rsidRPr="005307A3" w:rsidRDefault="00BE714D" w:rsidP="00E97CA6">
            <w:pPr>
              <w:pStyle w:val="TAL"/>
              <w:keepNext w:val="0"/>
              <w:rPr>
                <w:rFonts w:cs="Arial"/>
                <w:sz w:val="16"/>
                <w:szCs w:val="16"/>
              </w:rPr>
            </w:pPr>
            <w:r w:rsidRPr="005307A3">
              <w:rPr>
                <w:rFonts w:cs="Arial"/>
                <w:sz w:val="16"/>
                <w:szCs w:val="16"/>
              </w:rPr>
              <w:t>Optimization of SEND SMS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CA98F2"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4C0C2BB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FCE3745"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2B1C05"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D05F"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C9D35" w14:textId="77777777" w:rsidR="00BE714D" w:rsidRPr="005307A3" w:rsidRDefault="00BE714D" w:rsidP="00BE714D">
            <w:pPr>
              <w:pStyle w:val="TAL"/>
              <w:keepNext w:val="0"/>
              <w:jc w:val="center"/>
              <w:rPr>
                <w:rFonts w:cs="Arial"/>
                <w:sz w:val="16"/>
                <w:szCs w:val="16"/>
              </w:rPr>
            </w:pPr>
            <w:r w:rsidRPr="005307A3">
              <w:rPr>
                <w:rFonts w:cs="Arial"/>
                <w:sz w:val="16"/>
                <w:szCs w:val="16"/>
              </w:rPr>
              <w:t>0246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57EC2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B24E1"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592929E" w14:textId="77777777" w:rsidR="00BE714D" w:rsidRPr="005307A3" w:rsidRDefault="00BE714D" w:rsidP="00E97CA6">
            <w:pPr>
              <w:pStyle w:val="TAL"/>
              <w:keepNext w:val="0"/>
              <w:rPr>
                <w:rFonts w:cs="Arial"/>
                <w:sz w:val="16"/>
                <w:szCs w:val="16"/>
              </w:rPr>
            </w:pPr>
            <w:r w:rsidRPr="005307A3">
              <w:rPr>
                <w:rFonts w:cs="Arial"/>
                <w:sz w:val="16"/>
                <w:szCs w:val="16"/>
              </w:rPr>
              <w:t>Optimization of SMS PP Download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0FB128"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378FC05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F6D432"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D37302B"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FCFB1"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F8CA0" w14:textId="77777777" w:rsidR="00BE714D" w:rsidRPr="005307A3" w:rsidRDefault="00BE714D" w:rsidP="00BE714D">
            <w:pPr>
              <w:pStyle w:val="TAL"/>
              <w:keepNext w:val="0"/>
              <w:jc w:val="center"/>
              <w:rPr>
                <w:rFonts w:cs="Arial"/>
                <w:sz w:val="16"/>
                <w:szCs w:val="16"/>
              </w:rPr>
            </w:pPr>
            <w:r w:rsidRPr="005307A3">
              <w:rPr>
                <w:rFonts w:cs="Arial"/>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28900"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EABA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92BF9AA" w14:textId="77777777" w:rsidR="00BE714D" w:rsidRPr="005307A3" w:rsidRDefault="00BE714D" w:rsidP="00E97CA6">
            <w:pPr>
              <w:pStyle w:val="TAL"/>
              <w:keepNext w:val="0"/>
              <w:rPr>
                <w:rFonts w:cs="Arial"/>
                <w:sz w:val="16"/>
                <w:szCs w:val="16"/>
              </w:rPr>
            </w:pPr>
            <w:r w:rsidRPr="005307A3">
              <w:rPr>
                <w:rFonts w:cs="Arial"/>
                <w:sz w:val="16"/>
                <w:szCs w:val="16"/>
              </w:rPr>
              <w:t>Introduction of Polling Off test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715BA10"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23772D2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0D2C337"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097E740"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E8F6D05"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F5652CE" w14:textId="77777777" w:rsidR="00BE714D" w:rsidRPr="005307A3" w:rsidRDefault="00BE714D" w:rsidP="00BE714D">
            <w:pPr>
              <w:pStyle w:val="TAL"/>
              <w:keepNext w:val="0"/>
              <w:jc w:val="center"/>
              <w:rPr>
                <w:rFonts w:cs="Arial"/>
                <w:sz w:val="16"/>
                <w:szCs w:val="16"/>
              </w:rPr>
            </w:pPr>
            <w:r w:rsidRPr="005307A3">
              <w:rPr>
                <w:rFonts w:cs="Arial"/>
                <w:sz w:val="16"/>
                <w:szCs w:val="16"/>
              </w:rPr>
              <w:t>0250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DB3513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3FCDD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1C9E005" w14:textId="77777777" w:rsidR="00BE714D" w:rsidRPr="005307A3" w:rsidRDefault="00BE714D" w:rsidP="00E97CA6">
            <w:pPr>
              <w:pStyle w:val="TAL"/>
              <w:keepNext w:val="0"/>
              <w:rPr>
                <w:rFonts w:cs="Arial"/>
                <w:sz w:val="16"/>
                <w:szCs w:val="16"/>
              </w:rPr>
            </w:pPr>
            <w:r w:rsidRPr="005307A3">
              <w:rPr>
                <w:rFonts w:cs="Arial"/>
                <w:sz w:val="16"/>
                <w:szCs w:val="16"/>
              </w:rPr>
              <w:t>Essential correction on BIP TCs for E-UTRAN/EPC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8A3EAE5"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7562149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E0D1D52" w14:textId="77777777" w:rsidR="00BE714D" w:rsidRPr="005307A3" w:rsidRDefault="00BE714D" w:rsidP="00BE714D">
            <w:pPr>
              <w:pStyle w:val="TAL"/>
              <w:keepNext w:val="0"/>
              <w:jc w:val="center"/>
              <w:rPr>
                <w:rFonts w:cs="Arial"/>
                <w:sz w:val="16"/>
                <w:szCs w:val="16"/>
              </w:rPr>
            </w:pPr>
            <w:r w:rsidRPr="005307A3">
              <w:rPr>
                <w:rFonts w:cs="Arial"/>
                <w:sz w:val="16"/>
                <w:szCs w:val="16"/>
              </w:rPr>
              <w:t>SP-51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82AA3F0" w14:textId="77777777" w:rsidR="00BE714D" w:rsidRPr="005307A3" w:rsidRDefault="00BE714D" w:rsidP="00BE714D">
            <w:pPr>
              <w:pStyle w:val="TAL"/>
              <w:keepNext w:val="0"/>
              <w:jc w:val="center"/>
              <w:rPr>
                <w:rFonts w:cs="Arial"/>
                <w:sz w:val="16"/>
                <w:szCs w:val="16"/>
              </w:rPr>
            </w:pPr>
            <w:r w:rsidRPr="005307A3">
              <w:rPr>
                <w:rFonts w:cs="Arial"/>
                <w:sz w:val="16"/>
                <w:szCs w:val="16"/>
              </w:rPr>
              <w:t>SP-51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6DFFD2A" w14:textId="77777777" w:rsidR="00BE714D" w:rsidRPr="005307A3" w:rsidRDefault="00BE714D" w:rsidP="00BE714D">
            <w:pPr>
              <w:pStyle w:val="TAL"/>
              <w:keepNext w:val="0"/>
              <w:jc w:val="center"/>
              <w:rPr>
                <w:rFonts w:cs="Arial"/>
                <w:sz w:val="16"/>
                <w:szCs w:val="16"/>
                <w:u w:val="single"/>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9FFF8F7" w14:textId="77777777" w:rsidR="00BE714D" w:rsidRPr="005307A3" w:rsidRDefault="00BE714D" w:rsidP="00BE714D">
            <w:pPr>
              <w:pStyle w:val="TAL"/>
              <w:keepNext w:val="0"/>
              <w:jc w:val="center"/>
              <w:rPr>
                <w:rFonts w:cs="Arial"/>
                <w:sz w:val="16"/>
                <w:szCs w:val="16"/>
              </w:rPr>
            </w:pP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BFF0B39" w14:textId="77777777"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25E6E56" w14:textId="77777777" w:rsidR="00BE714D" w:rsidRPr="005307A3" w:rsidRDefault="00BE714D" w:rsidP="00BE714D">
            <w:pPr>
              <w:pStyle w:val="TAL"/>
              <w:keepNext w:val="0"/>
              <w:jc w:val="center"/>
              <w:rPr>
                <w:rFonts w:cs="Arial"/>
                <w:sz w:val="16"/>
                <w:szCs w:val="16"/>
              </w:rPr>
            </w:pP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BBBB0FB" w14:textId="77777777" w:rsidR="00BE714D" w:rsidRPr="005307A3" w:rsidRDefault="00BE714D" w:rsidP="00E97CA6">
            <w:pPr>
              <w:pStyle w:val="TAL"/>
              <w:keepNext w:val="0"/>
              <w:rPr>
                <w:rFonts w:cs="Arial"/>
                <w:sz w:val="16"/>
                <w:szCs w:val="16"/>
              </w:rPr>
            </w:pPr>
            <w:r w:rsidRPr="005307A3">
              <w:rPr>
                <w:rFonts w:cs="Arial"/>
                <w:sz w:val="16"/>
                <w:szCs w:val="16"/>
              </w:rPr>
              <w:t>Automatic upgrade from previous version 9.5.0</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A8181ED" w14:textId="77777777" w:rsidR="00BE714D" w:rsidRPr="005307A3" w:rsidRDefault="00BE714D" w:rsidP="00E97CA6">
            <w:pPr>
              <w:pStyle w:val="TAL"/>
              <w:keepNext w:val="0"/>
              <w:rPr>
                <w:rFonts w:cs="Arial"/>
                <w:sz w:val="16"/>
                <w:szCs w:val="16"/>
              </w:rPr>
            </w:pPr>
            <w:r w:rsidRPr="005307A3">
              <w:rPr>
                <w:rFonts w:cs="Arial"/>
                <w:sz w:val="16"/>
                <w:szCs w:val="16"/>
              </w:rPr>
              <w:t>10.0.0</w:t>
            </w:r>
          </w:p>
        </w:tc>
      </w:tr>
      <w:tr w:rsidR="00BE714D" w:rsidRPr="005307A3" w14:paraId="5CEA024C"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4EBC1D13"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21B43B72"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A593A37"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CP-110503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C1B137D" w14:textId="77777777" w:rsidR="00BE714D" w:rsidRPr="005307A3" w:rsidRDefault="00BE714D" w:rsidP="00BE714D">
            <w:pPr>
              <w:pStyle w:val="TAL"/>
              <w:keepNext w:val="0"/>
              <w:jc w:val="center"/>
              <w:rPr>
                <w:rFonts w:cs="Arial"/>
                <w:sz w:val="16"/>
                <w:szCs w:val="16"/>
              </w:rPr>
            </w:pPr>
            <w:r w:rsidRPr="005307A3">
              <w:rPr>
                <w:rFonts w:cs="Arial"/>
                <w:sz w:val="16"/>
                <w:szCs w:val="16"/>
              </w:rPr>
              <w:t>0241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5C7957F"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4BF295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4A1C048" w14:textId="77777777" w:rsidR="00BE714D" w:rsidRPr="005307A3" w:rsidRDefault="00BE714D" w:rsidP="00E97CA6">
            <w:pPr>
              <w:pStyle w:val="TAL"/>
              <w:keepNext w:val="0"/>
              <w:rPr>
                <w:rFonts w:cs="Arial"/>
                <w:sz w:val="16"/>
                <w:szCs w:val="16"/>
              </w:rPr>
            </w:pPr>
            <w:r w:rsidRPr="005307A3">
              <w:rPr>
                <w:rFonts w:cs="Arial"/>
                <w:sz w:val="16"/>
                <w:szCs w:val="16"/>
              </w:rPr>
              <w:t>Addition of Event download test, CSG cell Selection</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C5A3D2E" w14:textId="77777777" w:rsidR="00BE714D" w:rsidRPr="005307A3" w:rsidRDefault="00BE714D" w:rsidP="00E97CA6">
            <w:pPr>
              <w:pStyle w:val="TAL"/>
              <w:keepNext w:val="0"/>
              <w:rPr>
                <w:rFonts w:cs="Arial"/>
                <w:sz w:val="16"/>
                <w:szCs w:val="16"/>
              </w:rPr>
            </w:pPr>
            <w:r w:rsidRPr="005307A3">
              <w:rPr>
                <w:rFonts w:cs="Arial"/>
                <w:sz w:val="16"/>
                <w:szCs w:val="16"/>
              </w:rPr>
              <w:t>10.1.0</w:t>
            </w:r>
          </w:p>
        </w:tc>
      </w:tr>
      <w:tr w:rsidR="00BE714D" w:rsidRPr="005307A3" w14:paraId="7123423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8670FBA"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4D31E8C"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47C1BD"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06A8B" w14:textId="77777777" w:rsidR="00BE714D" w:rsidRPr="005307A3" w:rsidRDefault="00BE714D" w:rsidP="00BE714D">
            <w:pPr>
              <w:pStyle w:val="TAL"/>
              <w:keepNext w:val="0"/>
              <w:jc w:val="center"/>
              <w:rPr>
                <w:rFonts w:cs="Arial"/>
                <w:sz w:val="16"/>
                <w:szCs w:val="16"/>
              </w:rPr>
            </w:pPr>
            <w:r w:rsidRPr="005307A3">
              <w:rPr>
                <w:rFonts w:cs="Arial"/>
                <w:sz w:val="16"/>
                <w:szCs w:val="16"/>
              </w:rPr>
              <w:t>0252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42C23"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2C2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FF0D485"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SMS-PP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15D1ED" w14:textId="77777777" w:rsidR="00BE714D" w:rsidRPr="005307A3" w:rsidRDefault="00BE714D" w:rsidP="00E97CA6">
            <w:pPr>
              <w:pStyle w:val="TAL"/>
              <w:keepNext w:val="0"/>
              <w:rPr>
                <w:rFonts w:cs="Arial"/>
                <w:sz w:val="16"/>
                <w:szCs w:val="16"/>
              </w:rPr>
            </w:pPr>
            <w:r w:rsidRPr="005307A3">
              <w:rPr>
                <w:rFonts w:cs="Arial"/>
                <w:sz w:val="16"/>
                <w:szCs w:val="16"/>
              </w:rPr>
              <w:t>10.1.0</w:t>
            </w:r>
          </w:p>
        </w:tc>
      </w:tr>
      <w:tr w:rsidR="00BE714D" w:rsidRPr="005307A3" w14:paraId="0EC3DEB9"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0B139DC"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A059825"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3AA9A96"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CP-110504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2F9297B" w14:textId="77777777" w:rsidR="00BE714D" w:rsidRPr="005307A3" w:rsidRDefault="00BE714D" w:rsidP="00BE714D">
            <w:pPr>
              <w:pStyle w:val="TAL"/>
              <w:keepNext w:val="0"/>
              <w:jc w:val="center"/>
              <w:rPr>
                <w:rFonts w:cs="Arial"/>
                <w:sz w:val="16"/>
                <w:szCs w:val="16"/>
              </w:rPr>
            </w:pPr>
            <w:r w:rsidRPr="005307A3">
              <w:rPr>
                <w:rFonts w:cs="Arial"/>
                <w:sz w:val="16"/>
                <w:szCs w:val="16"/>
              </w:rPr>
              <w:t>0253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BB94E5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EFF46B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2486533"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Send Short Message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E5F0808" w14:textId="77777777" w:rsidR="00BE714D" w:rsidRPr="005307A3" w:rsidRDefault="00BE714D" w:rsidP="00E97CA6">
            <w:pPr>
              <w:pStyle w:val="TAL"/>
              <w:keepNext w:val="0"/>
              <w:rPr>
                <w:rFonts w:cs="Arial"/>
                <w:sz w:val="16"/>
                <w:szCs w:val="16"/>
              </w:rPr>
            </w:pPr>
            <w:r w:rsidRPr="005307A3">
              <w:rPr>
                <w:rFonts w:cs="Arial"/>
                <w:sz w:val="16"/>
                <w:szCs w:val="16"/>
              </w:rPr>
              <w:t>10.1.0</w:t>
            </w:r>
          </w:p>
        </w:tc>
      </w:tr>
      <w:tr w:rsidR="00BE714D" w:rsidRPr="005307A3" w14:paraId="608DFE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441216"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D769648"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701C26"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4CF66" w14:textId="77777777" w:rsidR="00BE714D" w:rsidRPr="005307A3" w:rsidRDefault="00BE714D" w:rsidP="00BE714D">
            <w:pPr>
              <w:pStyle w:val="TAL"/>
              <w:keepNext w:val="0"/>
              <w:jc w:val="center"/>
              <w:rPr>
                <w:rFonts w:cs="Arial"/>
                <w:sz w:val="16"/>
                <w:szCs w:val="16"/>
              </w:rPr>
            </w:pPr>
            <w:r w:rsidRPr="005307A3">
              <w:rPr>
                <w:rFonts w:cs="Arial"/>
                <w:sz w:val="16"/>
                <w:szCs w:val="16"/>
              </w:rPr>
              <w:t>0255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53D9F"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9ADC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4EC0A19" w14:textId="77777777" w:rsidR="00BE714D" w:rsidRPr="005307A3" w:rsidRDefault="00BE714D" w:rsidP="00E97CA6">
            <w:pPr>
              <w:pStyle w:val="TAL"/>
              <w:keepNext w:val="0"/>
              <w:rPr>
                <w:rFonts w:cs="Arial"/>
                <w:sz w:val="16"/>
                <w:szCs w:val="16"/>
              </w:rPr>
            </w:pPr>
            <w:r w:rsidRPr="005307A3">
              <w:rPr>
                <w:rFonts w:cs="Arial"/>
                <w:sz w:val="16"/>
                <w:szCs w:val="16"/>
              </w:rPr>
              <w:t>Essential correction of the Terminal Profile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4C4F60"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122860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259F852"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984991"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B091B"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92AF4" w14:textId="77777777" w:rsidR="00BE714D" w:rsidRPr="005307A3" w:rsidRDefault="00BE714D" w:rsidP="00BE714D">
            <w:pPr>
              <w:pStyle w:val="TAL"/>
              <w:keepNext w:val="0"/>
              <w:jc w:val="center"/>
              <w:rPr>
                <w:rFonts w:cs="Arial"/>
                <w:sz w:val="16"/>
                <w:szCs w:val="16"/>
              </w:rPr>
            </w:pPr>
            <w:r w:rsidRPr="005307A3">
              <w:rPr>
                <w:rFonts w:cs="Arial"/>
                <w:sz w:val="16"/>
                <w:szCs w:val="16"/>
              </w:rPr>
              <w:t>0258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E1737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73EC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D018A9" w14:textId="77777777" w:rsidR="00BE714D" w:rsidRPr="005307A3" w:rsidRDefault="00BE714D" w:rsidP="00E97CA6">
            <w:pPr>
              <w:pStyle w:val="TAL"/>
              <w:keepNext w:val="0"/>
              <w:rPr>
                <w:rFonts w:cs="Arial"/>
                <w:sz w:val="16"/>
                <w:szCs w:val="16"/>
              </w:rPr>
            </w:pPr>
            <w:r w:rsidRPr="005307A3">
              <w:rPr>
                <w:rFonts w:cs="Arial"/>
                <w:sz w:val="16"/>
                <w:szCs w:val="16"/>
              </w:rPr>
              <w:t>Essential correction of Send Short message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4EBFFF"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4E284FC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144153"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1AE0FF"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367A4A" w14:textId="77777777" w:rsidR="00BE714D" w:rsidRPr="005307A3" w:rsidRDefault="00BE714D" w:rsidP="00BE714D">
            <w:pPr>
              <w:pStyle w:val="TAL"/>
              <w:keepNext w:val="0"/>
              <w:jc w:val="center"/>
              <w:rPr>
                <w:rFonts w:cs="Arial"/>
                <w:sz w:val="16"/>
                <w:szCs w:val="16"/>
              </w:rPr>
            </w:pPr>
            <w:r w:rsidRPr="005307A3">
              <w:rPr>
                <w:rFonts w:cs="Arial"/>
                <w:sz w:val="16"/>
                <w:szCs w:val="16"/>
              </w:rPr>
              <w:t>CP-110592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E590D" w14:textId="77777777" w:rsidR="00BE714D" w:rsidRPr="005307A3" w:rsidRDefault="00BE714D" w:rsidP="00BE714D">
            <w:pPr>
              <w:pStyle w:val="TAL"/>
              <w:keepNext w:val="0"/>
              <w:jc w:val="center"/>
              <w:rPr>
                <w:rFonts w:cs="Arial"/>
                <w:sz w:val="16"/>
                <w:szCs w:val="16"/>
              </w:rPr>
            </w:pPr>
            <w:r w:rsidRPr="005307A3">
              <w:rPr>
                <w:rFonts w:cs="Arial"/>
                <w:sz w:val="16"/>
                <w:szCs w:val="16"/>
              </w:rPr>
              <w:t>0259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AB1E6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AA86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ADBD787" w14:textId="77777777" w:rsidR="00BE714D" w:rsidRPr="005307A3" w:rsidRDefault="00BE714D" w:rsidP="00E97CA6">
            <w:pPr>
              <w:pStyle w:val="TAL"/>
              <w:keepNext w:val="0"/>
              <w:rPr>
                <w:rFonts w:cs="Arial"/>
                <w:sz w:val="16"/>
                <w:szCs w:val="16"/>
              </w:rPr>
            </w:pPr>
            <w:r w:rsidRPr="005307A3">
              <w:rPr>
                <w:rFonts w:cs="Arial"/>
                <w:sz w:val="16"/>
                <w:szCs w:val="16"/>
              </w:rPr>
              <w:t>Essential correction of Data Destination Address settings in BIP and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EE83AE6"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5AA60AA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B88CD3E"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A36C8D2"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C2FF86"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18C58" w14:textId="77777777" w:rsidR="00BE714D" w:rsidRPr="005307A3" w:rsidRDefault="00BE714D" w:rsidP="00BE714D">
            <w:pPr>
              <w:pStyle w:val="TAL"/>
              <w:keepNext w:val="0"/>
              <w:jc w:val="center"/>
              <w:rPr>
                <w:rFonts w:cs="Arial"/>
                <w:sz w:val="16"/>
                <w:szCs w:val="16"/>
              </w:rPr>
            </w:pPr>
            <w:r w:rsidRPr="005307A3">
              <w:rPr>
                <w:rFonts w:cs="Arial"/>
                <w:sz w:val="16"/>
                <w:szCs w:val="16"/>
              </w:rPr>
              <w:t>0261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0215E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0F74E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053D27" w14:textId="77777777" w:rsidR="00BE714D" w:rsidRPr="005307A3" w:rsidRDefault="00BE714D" w:rsidP="00E97CA6">
            <w:pPr>
              <w:pStyle w:val="TAL"/>
              <w:keepNext w:val="0"/>
              <w:rPr>
                <w:rFonts w:cs="Arial"/>
                <w:sz w:val="16"/>
                <w:szCs w:val="16"/>
              </w:rPr>
            </w:pPr>
            <w:r w:rsidRPr="005307A3">
              <w:rPr>
                <w:rFonts w:cs="Arial"/>
                <w:sz w:val="16"/>
                <w:szCs w:val="16"/>
              </w:rPr>
              <w:t>Essential Correction to Tag length in Provide Local Information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07DC95"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4D2551D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F4AB26"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B56A6E5"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D9414" w14:textId="77777777" w:rsidR="00BE714D" w:rsidRPr="005307A3" w:rsidRDefault="00BE714D" w:rsidP="00BE714D">
            <w:pPr>
              <w:pStyle w:val="TAL"/>
              <w:keepNext w:val="0"/>
              <w:jc w:val="center"/>
              <w:rPr>
                <w:rFonts w:cs="Arial"/>
                <w:sz w:val="16"/>
                <w:szCs w:val="16"/>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6AAE5" w14:textId="77777777" w:rsidR="00BE714D" w:rsidRPr="005307A3" w:rsidRDefault="00BE714D" w:rsidP="00BE714D">
            <w:pPr>
              <w:pStyle w:val="TAL"/>
              <w:keepNext w:val="0"/>
              <w:jc w:val="center"/>
              <w:rPr>
                <w:rFonts w:cs="Arial"/>
                <w:sz w:val="16"/>
                <w:szCs w:val="16"/>
              </w:rPr>
            </w:pPr>
            <w:r w:rsidRPr="005307A3">
              <w:rPr>
                <w:rFonts w:cs="Arial"/>
                <w:sz w:val="16"/>
                <w:szCs w:val="16"/>
              </w:rPr>
              <w:t>0262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6CEB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73F1F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160A6F" w14:textId="77777777" w:rsidR="00BE714D" w:rsidRPr="005307A3" w:rsidRDefault="00BE714D" w:rsidP="00E97CA6">
            <w:pPr>
              <w:pStyle w:val="TAL"/>
              <w:keepNext w:val="0"/>
              <w:rPr>
                <w:rFonts w:cs="Arial"/>
                <w:sz w:val="16"/>
                <w:szCs w:val="16"/>
              </w:rPr>
            </w:pPr>
            <w:r w:rsidRPr="005307A3">
              <w:rPr>
                <w:rFonts w:cs="Arial"/>
                <w:sz w:val="16"/>
                <w:szCs w:val="16"/>
              </w:rPr>
              <w:t>Essential Correction to Network Rejection Event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9B3AA3"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4FE872D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BC24C2D" w14:textId="77777777" w:rsidR="00BE714D" w:rsidRPr="005307A3" w:rsidRDefault="00BE714D" w:rsidP="00BE714D">
            <w:pPr>
              <w:pStyle w:val="TAL"/>
              <w:keepNext w:val="0"/>
              <w:jc w:val="center"/>
              <w:rPr>
                <w:rFonts w:cs="Arial"/>
                <w:sz w:val="16"/>
                <w:szCs w:val="16"/>
              </w:rPr>
            </w:pP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7F1195C" w14:textId="77777777" w:rsidR="00BE714D" w:rsidRPr="005307A3" w:rsidRDefault="00BE714D" w:rsidP="00BE714D">
            <w:pPr>
              <w:pStyle w:val="TAL"/>
              <w:keepNext w:val="0"/>
              <w:jc w:val="center"/>
              <w:rPr>
                <w:rFonts w:cs="Arial"/>
                <w:sz w:val="16"/>
                <w:szCs w:val="16"/>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766D568" w14:textId="77777777" w:rsidR="00BE714D" w:rsidRPr="005307A3" w:rsidRDefault="00BE714D" w:rsidP="00BE714D">
            <w:pPr>
              <w:pStyle w:val="TAL"/>
              <w:keepNext w:val="0"/>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F15E1B5" w14:textId="77777777" w:rsidR="00BE714D" w:rsidRPr="005307A3" w:rsidRDefault="00BE714D" w:rsidP="00BE714D">
            <w:pPr>
              <w:pStyle w:val="TAL"/>
              <w:keepNext w:val="0"/>
              <w:jc w:val="center"/>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58097F3"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1520BC9" w14:textId="77777777" w:rsidR="00BE714D" w:rsidRPr="005307A3" w:rsidRDefault="00BE714D" w:rsidP="00BE714D">
            <w:pPr>
              <w:pStyle w:val="TAL"/>
              <w:keepNext w:val="0"/>
              <w:jc w:val="center"/>
              <w:rPr>
                <w:rFonts w:cs="Arial"/>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39AF4EF" w14:textId="77777777" w:rsidR="00BE714D" w:rsidRPr="005307A3" w:rsidRDefault="00BE714D" w:rsidP="00E97CA6">
            <w:pPr>
              <w:pStyle w:val="TAL"/>
              <w:keepNext w:val="0"/>
              <w:rPr>
                <w:rFonts w:cs="Arial"/>
                <w:sz w:val="16"/>
                <w:szCs w:val="16"/>
              </w:rPr>
            </w:pPr>
            <w:r w:rsidRPr="005307A3">
              <w:rPr>
                <w:rFonts w:cs="Arial"/>
                <w:sz w:val="16"/>
                <w:szCs w:val="16"/>
              </w:rPr>
              <w:t>Correction of implementation error in CR 255r3 (MCC)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AB369A2" w14:textId="77777777" w:rsidR="00BE714D" w:rsidRPr="005307A3" w:rsidRDefault="00BE714D" w:rsidP="00E97CA6">
            <w:pPr>
              <w:pStyle w:val="TAL"/>
              <w:keepNext w:val="0"/>
              <w:rPr>
                <w:rFonts w:cs="Arial"/>
                <w:sz w:val="16"/>
                <w:szCs w:val="16"/>
              </w:rPr>
            </w:pPr>
            <w:r w:rsidRPr="005307A3">
              <w:rPr>
                <w:rFonts w:cs="Arial"/>
                <w:sz w:val="16"/>
                <w:szCs w:val="16"/>
              </w:rPr>
              <w:t>10.2.1</w:t>
            </w:r>
          </w:p>
        </w:tc>
      </w:tr>
      <w:tr w:rsidR="00BE714D" w:rsidRPr="005307A3" w14:paraId="6FBBC23D"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38BBB24"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2971DA8"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A599E1B"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B13571D" w14:textId="77777777" w:rsidR="00BE714D" w:rsidRPr="005307A3" w:rsidRDefault="00BE714D" w:rsidP="00BE714D">
            <w:pPr>
              <w:pStyle w:val="TAL"/>
              <w:keepNext w:val="0"/>
              <w:jc w:val="center"/>
              <w:rPr>
                <w:rFonts w:cs="Arial"/>
                <w:sz w:val="16"/>
                <w:szCs w:val="16"/>
              </w:rPr>
            </w:pPr>
            <w:r w:rsidRPr="005307A3">
              <w:rPr>
                <w:rFonts w:cs="Arial"/>
                <w:sz w:val="16"/>
                <w:szCs w:val="16"/>
              </w:rPr>
              <w:t>0263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001BD30" w14:textId="77777777"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DC3C97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B1554DF" w14:textId="77777777" w:rsidR="00BE714D" w:rsidRPr="005307A3" w:rsidRDefault="00BE714D" w:rsidP="00E97CA6">
            <w:pPr>
              <w:pStyle w:val="TAL"/>
              <w:keepNext w:val="0"/>
              <w:rPr>
                <w:rFonts w:cs="Arial"/>
                <w:sz w:val="16"/>
                <w:szCs w:val="16"/>
              </w:rPr>
            </w:pPr>
            <w:r w:rsidRPr="005307A3">
              <w:rPr>
                <w:rFonts w:cs="Arial"/>
                <w:sz w:val="16"/>
                <w:szCs w:val="16"/>
              </w:rPr>
              <w:t>Essential correction of SMS-PP Data Download test cases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4C6592C1"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23B840B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178CFB"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F884589"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E07622"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20B643" w14:textId="77777777" w:rsidR="00BE714D" w:rsidRPr="005307A3" w:rsidRDefault="00BE714D" w:rsidP="00BE714D">
            <w:pPr>
              <w:pStyle w:val="TAL"/>
              <w:keepNext w:val="0"/>
              <w:jc w:val="center"/>
              <w:rPr>
                <w:rFonts w:cs="Arial"/>
                <w:sz w:val="16"/>
                <w:szCs w:val="16"/>
              </w:rPr>
            </w:pPr>
            <w:r w:rsidRPr="005307A3">
              <w:rPr>
                <w:rFonts w:cs="Arial"/>
                <w:sz w:val="16"/>
                <w:szCs w:val="16"/>
              </w:rPr>
              <w:t>0265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FD263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0122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B62E67" w14:textId="77777777" w:rsidR="00BE714D" w:rsidRPr="005307A3" w:rsidRDefault="00BE714D" w:rsidP="00E97CA6">
            <w:pPr>
              <w:pStyle w:val="TAL"/>
              <w:keepNext w:val="0"/>
              <w:rPr>
                <w:rFonts w:cs="Arial"/>
                <w:sz w:val="16"/>
                <w:szCs w:val="16"/>
              </w:rPr>
            </w:pPr>
            <w:r w:rsidRPr="005307A3">
              <w:rPr>
                <w:rFonts w:cs="Arial"/>
                <w:sz w:val="16"/>
                <w:szCs w:val="16"/>
              </w:rPr>
              <w:t>Essential correction to Channel Status After Link Dropped in E-UTRA</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31EE808"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5BD15B4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E987796"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A30A908"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D17557"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F77D9" w14:textId="77777777" w:rsidR="00BE714D" w:rsidRPr="005307A3" w:rsidRDefault="00BE714D" w:rsidP="00BE714D">
            <w:pPr>
              <w:pStyle w:val="TAL"/>
              <w:keepNext w:val="0"/>
              <w:jc w:val="center"/>
              <w:rPr>
                <w:rFonts w:cs="Arial"/>
                <w:sz w:val="16"/>
                <w:szCs w:val="16"/>
              </w:rPr>
            </w:pPr>
            <w:r w:rsidRPr="005307A3">
              <w:rPr>
                <w:rFonts w:cs="Arial"/>
                <w:sz w:val="16"/>
                <w:szCs w:val="16"/>
              </w:rPr>
              <w:t>0266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F5B99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DB61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49E6657" w14:textId="77777777" w:rsidR="00BE714D" w:rsidRPr="005307A3" w:rsidRDefault="00BE714D" w:rsidP="00E97CA6">
            <w:pPr>
              <w:pStyle w:val="TAL"/>
              <w:keepNext w:val="0"/>
              <w:rPr>
                <w:rFonts w:cs="Arial"/>
                <w:sz w:val="16"/>
                <w:szCs w:val="16"/>
              </w:rPr>
            </w:pPr>
            <w:r w:rsidRPr="005307A3">
              <w:rPr>
                <w:rFonts w:cs="Arial"/>
                <w:sz w:val="16"/>
                <w:szCs w:val="16"/>
              </w:rPr>
              <w:t>Correction to test sequence content 4.3 and 4.4 for test case 27.22.4.1 of Table B.1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C91257"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21FB2A4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A8DF63"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8E8BD8"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79DC2"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BEF79" w14:textId="77777777" w:rsidR="00BE714D" w:rsidRPr="005307A3" w:rsidRDefault="00BE714D" w:rsidP="00BE714D">
            <w:pPr>
              <w:pStyle w:val="TAL"/>
              <w:keepNext w:val="0"/>
              <w:jc w:val="center"/>
              <w:rPr>
                <w:rFonts w:cs="Arial"/>
                <w:sz w:val="16"/>
                <w:szCs w:val="16"/>
              </w:rPr>
            </w:pPr>
            <w:r w:rsidRPr="005307A3">
              <w:rPr>
                <w:rFonts w:cs="Arial"/>
                <w:sz w:val="16"/>
                <w:szCs w:val="16"/>
              </w:rPr>
              <w:t>0256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6EC030"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FB30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12DE5F" w14:textId="77777777" w:rsidR="00BE714D" w:rsidRPr="005307A3" w:rsidRDefault="00BE714D" w:rsidP="00E97CA6">
            <w:pPr>
              <w:pStyle w:val="TAL"/>
              <w:keepNext w:val="0"/>
              <w:rPr>
                <w:rFonts w:cs="Arial"/>
                <w:sz w:val="16"/>
                <w:szCs w:val="16"/>
              </w:rPr>
            </w:pPr>
            <w:r w:rsidRPr="005307A3">
              <w:rPr>
                <w:rFonts w:cs="Arial"/>
                <w:sz w:val="16"/>
                <w:szCs w:val="16"/>
              </w:rPr>
              <w:t>Essential correction to Steering of Roaming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3E98E0C"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572C5ED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92411C"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4D89C0C"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E76023" w14:textId="77777777" w:rsidR="00BE714D" w:rsidRPr="005307A3" w:rsidRDefault="00BE714D" w:rsidP="00BE714D">
            <w:pPr>
              <w:pStyle w:val="TAL"/>
              <w:keepNext w:val="0"/>
              <w:jc w:val="center"/>
              <w:rPr>
                <w:rFonts w:cs="Arial"/>
                <w:sz w:val="16"/>
                <w:szCs w:val="16"/>
              </w:rPr>
            </w:pPr>
            <w:r w:rsidRPr="005307A3">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FE839" w14:textId="77777777" w:rsidR="00BE714D" w:rsidRPr="005307A3" w:rsidRDefault="00BE714D" w:rsidP="00BE714D">
            <w:pPr>
              <w:pStyle w:val="TAL"/>
              <w:keepNext w:val="0"/>
              <w:jc w:val="center"/>
              <w:rPr>
                <w:rFonts w:cs="Arial"/>
                <w:sz w:val="16"/>
                <w:szCs w:val="16"/>
              </w:rPr>
            </w:pPr>
            <w:r w:rsidRPr="005307A3">
              <w:rPr>
                <w:rFonts w:cs="Arial"/>
                <w:sz w:val="16"/>
                <w:szCs w:val="16"/>
              </w:rPr>
              <w:t>0264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5C8D7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B5E34"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49BA2B" w14:textId="77777777" w:rsidR="00BE714D" w:rsidRPr="005307A3" w:rsidRDefault="00BE714D" w:rsidP="00E97CA6">
            <w:pPr>
              <w:pStyle w:val="TAL"/>
              <w:keepNext w:val="0"/>
              <w:rPr>
                <w:rFonts w:cs="Arial"/>
                <w:sz w:val="16"/>
                <w:szCs w:val="16"/>
              </w:rPr>
            </w:pPr>
            <w:r w:rsidRPr="005307A3">
              <w:rPr>
                <w:rFonts w:cs="Arial"/>
                <w:sz w:val="16"/>
                <w:szCs w:val="16"/>
              </w:rPr>
              <w:t>Essential correction to SMS-CB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A77F630"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4BD1B23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C400C71"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02A21D2"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035CE" w14:textId="77777777" w:rsidR="00BE714D" w:rsidRPr="005307A3" w:rsidRDefault="00BE714D" w:rsidP="00BE714D">
            <w:pPr>
              <w:pStyle w:val="TAL"/>
              <w:keepNext w:val="0"/>
              <w:jc w:val="center"/>
              <w:rPr>
                <w:rFonts w:cs="Arial"/>
                <w:sz w:val="16"/>
                <w:szCs w:val="16"/>
              </w:rPr>
            </w:pPr>
            <w:r w:rsidRPr="005307A3">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CE260" w14:textId="77777777" w:rsidR="00BE714D" w:rsidRPr="005307A3" w:rsidRDefault="00BE714D" w:rsidP="00BE714D">
            <w:pPr>
              <w:pStyle w:val="TAL"/>
              <w:keepNext w:val="0"/>
              <w:jc w:val="center"/>
              <w:rPr>
                <w:rFonts w:cs="Arial"/>
                <w:sz w:val="16"/>
                <w:szCs w:val="16"/>
              </w:rPr>
            </w:pPr>
            <w:r w:rsidRPr="005307A3">
              <w:rPr>
                <w:rFonts w:cs="Arial"/>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853BBD"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1AAB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60ED511" w14:textId="77777777" w:rsidR="00BE714D" w:rsidRPr="005307A3" w:rsidRDefault="00BE714D" w:rsidP="00E97CA6">
            <w:pPr>
              <w:pStyle w:val="TAL"/>
              <w:keepNext w:val="0"/>
              <w:rPr>
                <w:rFonts w:cs="Arial"/>
                <w:sz w:val="16"/>
                <w:szCs w:val="16"/>
              </w:rPr>
            </w:pPr>
            <w:r w:rsidRPr="005307A3">
              <w:rPr>
                <w:rFonts w:cs="Arial"/>
                <w:sz w:val="16"/>
                <w:szCs w:val="16"/>
              </w:rPr>
              <w:t>Essential correction to Play Tone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10DBEC"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47C1BB0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6ADEA40" w14:textId="77777777" w:rsidR="00BE714D" w:rsidRPr="005307A3" w:rsidRDefault="00BE714D" w:rsidP="00BE714D">
            <w:pPr>
              <w:pStyle w:val="TAL"/>
              <w:keepNext w:val="0"/>
              <w:jc w:val="center"/>
              <w:rPr>
                <w:rFonts w:cs="Arial"/>
                <w:sz w:val="16"/>
                <w:szCs w:val="16"/>
              </w:rPr>
            </w:pPr>
            <w:r w:rsidRPr="005307A3">
              <w:rPr>
                <w:rFonts w:cs="Arial"/>
                <w:sz w:val="16"/>
                <w:szCs w:val="16"/>
              </w:rPr>
              <w:lastRenderedPageBreak/>
              <w:t>CT-54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9007B09"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27CBD52" w14:textId="77777777" w:rsidR="00BE714D" w:rsidRPr="005307A3" w:rsidRDefault="00BE714D" w:rsidP="00BE714D">
            <w:pPr>
              <w:pStyle w:val="TAL"/>
              <w:keepNext w:val="0"/>
              <w:jc w:val="center"/>
              <w:rPr>
                <w:rFonts w:cs="Arial"/>
                <w:sz w:val="16"/>
                <w:szCs w:val="16"/>
              </w:rPr>
            </w:pPr>
            <w:r w:rsidRPr="005307A3">
              <w:rPr>
                <w:rFonts w:cs="Arial"/>
                <w:sz w:val="16"/>
                <w:szCs w:val="16"/>
              </w:rPr>
              <w:t>CP-110907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677BD58" w14:textId="77777777" w:rsidR="00BE714D" w:rsidRPr="005307A3" w:rsidRDefault="00BE714D" w:rsidP="00BE714D">
            <w:pPr>
              <w:pStyle w:val="TAL"/>
              <w:keepNext w:val="0"/>
              <w:jc w:val="center"/>
              <w:rPr>
                <w:rFonts w:cs="Arial"/>
                <w:sz w:val="16"/>
                <w:szCs w:val="16"/>
              </w:rPr>
            </w:pPr>
            <w:r w:rsidRPr="005307A3">
              <w:rPr>
                <w:rFonts w:cs="Arial"/>
                <w:sz w:val="16"/>
                <w:szCs w:val="16"/>
              </w:rPr>
              <w:t>0267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AA7A88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CF9B29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2451974" w14:textId="77777777" w:rsidR="00BE714D" w:rsidRPr="005307A3" w:rsidRDefault="00BE714D" w:rsidP="00E97CA6">
            <w:pPr>
              <w:pStyle w:val="TAL"/>
              <w:keepNext w:val="0"/>
              <w:rPr>
                <w:rFonts w:cs="Arial"/>
                <w:sz w:val="16"/>
                <w:szCs w:val="16"/>
              </w:rPr>
            </w:pPr>
            <w:r w:rsidRPr="005307A3">
              <w:rPr>
                <w:rFonts w:cs="Arial"/>
                <w:sz w:val="16"/>
                <w:szCs w:val="16"/>
              </w:rPr>
              <w:t>Correction of incorrect implementation of CR 255r3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FEE65BD"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03ECD1A5"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E3104A9"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98CB0AB"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56271E7" w14:textId="77777777" w:rsidR="00BE714D" w:rsidRPr="005307A3" w:rsidRDefault="00BE714D" w:rsidP="00BE714D">
            <w:pPr>
              <w:pStyle w:val="TAL"/>
              <w:keepNext w:val="0"/>
              <w:jc w:val="center"/>
              <w:rPr>
                <w:rFonts w:cs="Arial"/>
                <w:sz w:val="16"/>
                <w:szCs w:val="16"/>
              </w:rPr>
            </w:pPr>
            <w:r w:rsidRPr="005307A3">
              <w:rPr>
                <w:rFonts w:cs="Arial"/>
                <w:sz w:val="16"/>
                <w:szCs w:val="16"/>
              </w:rPr>
              <w:t>CP-120151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CB88655" w14:textId="77777777" w:rsidR="00BE714D" w:rsidRPr="005307A3" w:rsidRDefault="00BE714D" w:rsidP="00BE714D">
            <w:pPr>
              <w:pStyle w:val="TAL"/>
              <w:keepNext w:val="0"/>
              <w:jc w:val="center"/>
              <w:rPr>
                <w:rFonts w:cs="Arial"/>
                <w:sz w:val="16"/>
                <w:szCs w:val="16"/>
              </w:rPr>
            </w:pPr>
            <w:r w:rsidRPr="005307A3">
              <w:rPr>
                <w:rFonts w:cs="Arial"/>
                <w:sz w:val="16"/>
                <w:szCs w:val="16"/>
              </w:rPr>
              <w:t>0269</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E06357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F3CB2E7"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6A7F7A5" w14:textId="77777777" w:rsidR="00BE714D" w:rsidRPr="005307A3" w:rsidRDefault="00BE714D" w:rsidP="00E97CA6">
            <w:pPr>
              <w:pStyle w:val="TAL"/>
              <w:keepNext w:val="0"/>
              <w:rPr>
                <w:rFonts w:cs="Arial"/>
                <w:sz w:val="16"/>
                <w:szCs w:val="16"/>
              </w:rPr>
            </w:pPr>
            <w:r w:rsidRPr="005307A3">
              <w:rPr>
                <w:rFonts w:cs="Arial"/>
                <w:sz w:val="16"/>
                <w:szCs w:val="16"/>
              </w:rPr>
              <w:t>Test applicability correction of Open Channel with user rejection tests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4D469D5" w14:textId="77777777" w:rsidR="00BE714D" w:rsidRPr="005307A3" w:rsidRDefault="00BE714D" w:rsidP="00E97CA6">
            <w:pPr>
              <w:pStyle w:val="TAL"/>
              <w:keepNext w:val="0"/>
              <w:rPr>
                <w:rFonts w:cs="Arial"/>
                <w:sz w:val="16"/>
                <w:szCs w:val="16"/>
              </w:rPr>
            </w:pPr>
            <w:r w:rsidRPr="005307A3">
              <w:rPr>
                <w:rFonts w:cs="Arial"/>
                <w:sz w:val="16"/>
                <w:szCs w:val="16"/>
              </w:rPr>
              <w:t>10.4.0</w:t>
            </w:r>
          </w:p>
        </w:tc>
      </w:tr>
      <w:tr w:rsidR="00BE714D" w:rsidRPr="005307A3" w14:paraId="0B48CD7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F336270"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541EB4"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CC2F" w14:textId="77777777" w:rsidR="00BE714D" w:rsidRPr="005307A3" w:rsidRDefault="00BE714D" w:rsidP="00BE714D">
            <w:pPr>
              <w:pStyle w:val="TAL"/>
              <w:keepNext w:val="0"/>
              <w:jc w:val="center"/>
              <w:rPr>
                <w:rFonts w:cs="Arial"/>
                <w:sz w:val="16"/>
                <w:szCs w:val="16"/>
              </w:rPr>
            </w:pPr>
            <w:r w:rsidRPr="005307A3">
              <w:rPr>
                <w:rFonts w:cs="Arial"/>
                <w:sz w:val="16"/>
                <w:szCs w:val="16"/>
              </w:rPr>
              <w:t>CP-120152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81D63" w14:textId="77777777" w:rsidR="00BE714D" w:rsidRPr="005307A3" w:rsidRDefault="00BE714D" w:rsidP="00BE714D">
            <w:pPr>
              <w:pStyle w:val="TAL"/>
              <w:keepNext w:val="0"/>
              <w:jc w:val="center"/>
              <w:rPr>
                <w:rFonts w:cs="Arial"/>
                <w:sz w:val="16"/>
                <w:szCs w:val="16"/>
              </w:rPr>
            </w:pPr>
            <w:r w:rsidRPr="005307A3">
              <w:rPr>
                <w:rFonts w:cs="Arial"/>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C319D"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814E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ED7871D"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27.22.4.15 Seq. 1.15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D673428" w14:textId="77777777" w:rsidR="00BE714D" w:rsidRPr="005307A3" w:rsidRDefault="00BE714D" w:rsidP="00E97CA6">
            <w:pPr>
              <w:pStyle w:val="TAL"/>
              <w:keepNext w:val="0"/>
              <w:rPr>
                <w:rFonts w:cs="Arial"/>
                <w:sz w:val="16"/>
                <w:szCs w:val="16"/>
              </w:rPr>
            </w:pPr>
            <w:r w:rsidRPr="005307A3">
              <w:rPr>
                <w:rFonts w:cs="Arial"/>
                <w:sz w:val="16"/>
                <w:szCs w:val="16"/>
              </w:rPr>
              <w:t>10.4.0</w:t>
            </w:r>
          </w:p>
        </w:tc>
      </w:tr>
      <w:tr w:rsidR="00BE714D" w:rsidRPr="005307A3" w14:paraId="2C79A9E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2FEBCB4"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0199E58A"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8078FB1" w14:textId="77777777" w:rsidR="00BE714D" w:rsidRPr="005307A3" w:rsidRDefault="00BE714D" w:rsidP="00BE714D">
            <w:pPr>
              <w:pStyle w:val="TAL"/>
              <w:keepNext w:val="0"/>
              <w:jc w:val="center"/>
              <w:rPr>
                <w:rFonts w:cs="Arial"/>
                <w:sz w:val="16"/>
                <w:szCs w:val="16"/>
              </w:rPr>
            </w:pPr>
            <w:r w:rsidRPr="005307A3">
              <w:rPr>
                <w:rFonts w:cs="Arial"/>
                <w:sz w:val="16"/>
                <w:szCs w:val="16"/>
              </w:rPr>
              <w:t>CP-120153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5203863" w14:textId="77777777" w:rsidR="00BE714D" w:rsidRPr="005307A3" w:rsidRDefault="00BE714D" w:rsidP="00BE714D">
            <w:pPr>
              <w:pStyle w:val="TAL"/>
              <w:keepNext w:val="0"/>
              <w:jc w:val="center"/>
              <w:rPr>
                <w:rFonts w:cs="Arial"/>
                <w:sz w:val="16"/>
                <w:szCs w:val="16"/>
              </w:rPr>
            </w:pPr>
            <w:r w:rsidRPr="005307A3">
              <w:rPr>
                <w:rFonts w:cs="Arial"/>
                <w:sz w:val="16"/>
                <w:szCs w:val="16"/>
              </w:rPr>
              <w:t>0268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01FF26E"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4A4486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D7AFE45" w14:textId="77777777" w:rsidR="00BE714D" w:rsidRPr="005307A3" w:rsidRDefault="00BE714D" w:rsidP="00E97CA6">
            <w:pPr>
              <w:pStyle w:val="TAL"/>
              <w:keepNext w:val="0"/>
              <w:rPr>
                <w:rFonts w:cs="Arial"/>
                <w:sz w:val="16"/>
                <w:szCs w:val="16"/>
              </w:rPr>
            </w:pPr>
            <w:r w:rsidRPr="005307A3">
              <w:rPr>
                <w:rFonts w:cs="Arial"/>
                <w:sz w:val="16"/>
                <w:szCs w:val="16"/>
              </w:rPr>
              <w:t>Introduction of REFRESH with AID test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2798F42" w14:textId="77777777" w:rsidR="00BE714D" w:rsidRPr="005307A3" w:rsidRDefault="00BE714D" w:rsidP="00E97CA6">
            <w:pPr>
              <w:pStyle w:val="TAL"/>
              <w:keepNext w:val="0"/>
              <w:rPr>
                <w:rFonts w:cs="Arial"/>
                <w:sz w:val="16"/>
                <w:szCs w:val="16"/>
              </w:rPr>
            </w:pPr>
            <w:r w:rsidRPr="005307A3">
              <w:rPr>
                <w:rFonts w:cs="Arial"/>
                <w:sz w:val="16"/>
                <w:szCs w:val="16"/>
              </w:rPr>
              <w:t>10.4.0</w:t>
            </w:r>
          </w:p>
        </w:tc>
      </w:tr>
      <w:tr w:rsidR="00BE714D" w:rsidRPr="005307A3" w14:paraId="02434711"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52789F7F"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88BA007"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F872508" w14:textId="77777777" w:rsidR="00BE714D" w:rsidRPr="005307A3" w:rsidRDefault="00BE714D" w:rsidP="00BE714D">
            <w:pPr>
              <w:pStyle w:val="TAL"/>
              <w:keepNext w:val="0"/>
              <w:jc w:val="center"/>
              <w:rPr>
                <w:rFonts w:cs="Arial"/>
                <w:sz w:val="16"/>
                <w:szCs w:val="16"/>
              </w:rPr>
            </w:pPr>
            <w:r w:rsidRPr="005307A3">
              <w:rPr>
                <w:rFonts w:cs="Arial"/>
                <w:sz w:val="16"/>
                <w:szCs w:val="16"/>
              </w:rPr>
              <w:t>CP-120394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EA45A62" w14:textId="77777777" w:rsidR="00BE714D" w:rsidRPr="005307A3" w:rsidRDefault="00BE714D" w:rsidP="00BE714D">
            <w:pPr>
              <w:pStyle w:val="TAL"/>
              <w:keepNext w:val="0"/>
              <w:jc w:val="center"/>
              <w:rPr>
                <w:rFonts w:cs="Arial"/>
                <w:sz w:val="16"/>
                <w:szCs w:val="16"/>
              </w:rPr>
            </w:pPr>
            <w:r w:rsidRPr="005307A3">
              <w:rPr>
                <w:rFonts w:cs="Arial"/>
                <w:sz w:val="16"/>
                <w:szCs w:val="16"/>
              </w:rPr>
              <w:t>0270</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22C171A"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07F0E7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55A089F" w14:textId="77777777" w:rsidR="00BE714D" w:rsidRPr="005307A3" w:rsidRDefault="00BE714D" w:rsidP="00E97CA6">
            <w:pPr>
              <w:pStyle w:val="TAL"/>
              <w:keepNext w:val="0"/>
              <w:rPr>
                <w:rFonts w:cs="Arial"/>
                <w:sz w:val="16"/>
                <w:szCs w:val="16"/>
              </w:rPr>
            </w:pPr>
            <w:r w:rsidRPr="005307A3">
              <w:rPr>
                <w:rFonts w:cs="Arial"/>
                <w:sz w:val="16"/>
                <w:szCs w:val="16"/>
              </w:rPr>
              <w:t>Test applicability correction for terminals operating in PS mode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A09BA78"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31FE1EE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0A16DD"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01C0544"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02B82C" w14:textId="77777777" w:rsidR="00BE714D" w:rsidRPr="005307A3" w:rsidRDefault="00BE714D" w:rsidP="00BE714D">
            <w:pPr>
              <w:pStyle w:val="TAL"/>
              <w:keepNext w:val="0"/>
              <w:jc w:val="center"/>
              <w:rPr>
                <w:rFonts w:cs="Arial"/>
                <w:sz w:val="16"/>
                <w:szCs w:val="16"/>
              </w:rPr>
            </w:pPr>
            <w:r w:rsidRPr="005307A3">
              <w:rPr>
                <w:rFonts w:cs="Arial"/>
                <w:sz w:val="16"/>
                <w:szCs w:val="16"/>
              </w:rPr>
              <w:t>CP-120394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07235" w14:textId="77777777" w:rsidR="00BE714D" w:rsidRPr="005307A3" w:rsidRDefault="00BE714D" w:rsidP="00BE714D">
            <w:pPr>
              <w:pStyle w:val="TAL"/>
              <w:keepNext w:val="0"/>
              <w:jc w:val="center"/>
              <w:rPr>
                <w:rFonts w:cs="Arial"/>
                <w:sz w:val="16"/>
                <w:szCs w:val="16"/>
              </w:rPr>
            </w:pPr>
            <w:r w:rsidRPr="005307A3">
              <w:rPr>
                <w:rFonts w:cs="Arial"/>
                <w:sz w:val="16"/>
                <w:szCs w:val="16"/>
              </w:rPr>
              <w:t>0275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0A4FC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2FD6E"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9E115A9" w14:textId="77777777" w:rsidR="00BE714D" w:rsidRPr="005307A3" w:rsidRDefault="00BE714D" w:rsidP="00E97CA6">
            <w:pPr>
              <w:pStyle w:val="TAL"/>
              <w:keepNext w:val="0"/>
              <w:rPr>
                <w:rFonts w:cs="Arial"/>
                <w:sz w:val="16"/>
                <w:szCs w:val="16"/>
              </w:rPr>
            </w:pPr>
            <w:r w:rsidRPr="005307A3">
              <w:rPr>
                <w:rFonts w:cs="Arial"/>
                <w:sz w:val="16"/>
                <w:szCs w:val="16"/>
              </w:rPr>
              <w:t>Correction of expected Terminal Reponse for unsuccessful Open Channel commands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08F725"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597D7A5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CF57E27"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0F59B5F"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56796F"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D5CC9" w14:textId="77777777" w:rsidR="00BE714D" w:rsidRPr="005307A3" w:rsidRDefault="00BE714D" w:rsidP="00BE714D">
            <w:pPr>
              <w:pStyle w:val="TAL"/>
              <w:keepNext w:val="0"/>
              <w:jc w:val="center"/>
              <w:rPr>
                <w:rFonts w:cs="Arial"/>
                <w:sz w:val="16"/>
                <w:szCs w:val="16"/>
              </w:rPr>
            </w:pPr>
            <w:r w:rsidRPr="005307A3">
              <w:rPr>
                <w:rFonts w:cs="Arial"/>
                <w:sz w:val="16"/>
                <w:szCs w:val="16"/>
              </w:rPr>
              <w:t>0277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D4D1B" w14:textId="52CC5418"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3E69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920A44" w14:textId="77777777" w:rsidR="00BE714D" w:rsidRPr="005307A3" w:rsidRDefault="00BE714D" w:rsidP="00E97CA6">
            <w:pPr>
              <w:pStyle w:val="TAL"/>
              <w:keepNext w:val="0"/>
              <w:rPr>
                <w:rFonts w:cs="Arial"/>
                <w:sz w:val="16"/>
                <w:szCs w:val="16"/>
              </w:rPr>
            </w:pPr>
            <w:r w:rsidRPr="005307A3">
              <w:rPr>
                <w:rFonts w:cs="Arial"/>
                <w:sz w:val="16"/>
                <w:szCs w:val="16"/>
              </w:rPr>
              <w:t>Essential corrections to the Network Rejection Event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3A0C39F"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29ED66F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CB0B56"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7EB0C5"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5036D4"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444DE" w14:textId="77777777" w:rsidR="00BE714D" w:rsidRPr="005307A3" w:rsidRDefault="00BE714D" w:rsidP="00BE714D">
            <w:pPr>
              <w:pStyle w:val="TAL"/>
              <w:keepNext w:val="0"/>
              <w:jc w:val="center"/>
              <w:rPr>
                <w:rFonts w:cs="Arial"/>
                <w:sz w:val="16"/>
                <w:szCs w:val="16"/>
              </w:rPr>
            </w:pPr>
            <w:r w:rsidRPr="005307A3">
              <w:rPr>
                <w:rFonts w:cs="Arial"/>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E30164" w14:textId="03C2FAAC"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9463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8C6E972" w14:textId="77777777" w:rsidR="00BE714D" w:rsidRPr="005307A3" w:rsidRDefault="00BE714D" w:rsidP="00E97CA6">
            <w:pPr>
              <w:pStyle w:val="TAL"/>
              <w:keepNext w:val="0"/>
              <w:rPr>
                <w:rFonts w:cs="Arial"/>
                <w:sz w:val="16"/>
                <w:szCs w:val="16"/>
              </w:rPr>
            </w:pPr>
            <w:r w:rsidRPr="005307A3">
              <w:rPr>
                <w:rFonts w:cs="Arial"/>
                <w:sz w:val="16"/>
                <w:szCs w:val="16"/>
              </w:rPr>
              <w:t>Introduction of test cases for Send Short Message and  SMS PP data download over SGs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1F688DD"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2936E2A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3931188"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C144A0D"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99EAE"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93767" w14:textId="77777777" w:rsidR="00BE714D" w:rsidRPr="005307A3" w:rsidRDefault="00BE714D" w:rsidP="00BE714D">
            <w:pPr>
              <w:pStyle w:val="TAL"/>
              <w:keepNext w:val="0"/>
              <w:jc w:val="center"/>
              <w:rPr>
                <w:rFonts w:cs="Arial"/>
                <w:sz w:val="16"/>
                <w:szCs w:val="16"/>
              </w:rPr>
            </w:pPr>
            <w:r w:rsidRPr="005307A3">
              <w:rPr>
                <w:rFonts w:cs="Arial"/>
                <w:sz w:val="16"/>
                <w:szCs w:val="16"/>
              </w:rPr>
              <w:t>0276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CF3B1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BC4E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B5D343E" w14:textId="77777777" w:rsidR="00BE714D" w:rsidRPr="005307A3" w:rsidRDefault="00BE714D" w:rsidP="00E97CA6">
            <w:pPr>
              <w:pStyle w:val="TAL"/>
              <w:keepNext w:val="0"/>
              <w:rPr>
                <w:rFonts w:cs="Arial"/>
                <w:sz w:val="16"/>
                <w:szCs w:val="16"/>
              </w:rPr>
            </w:pPr>
            <w:r w:rsidRPr="005307A3">
              <w:rPr>
                <w:rFonts w:cs="Arial"/>
                <w:sz w:val="16"/>
                <w:szCs w:val="16"/>
              </w:rPr>
              <w:t>Essential correction of Open Channel with Bearer type 0B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AA316C"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79AC399E"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9A252EC"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354064C"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9824DED"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6F45F67" w14:textId="77777777" w:rsidR="00BE714D" w:rsidRPr="005307A3" w:rsidRDefault="00BE714D" w:rsidP="00BE714D">
            <w:pPr>
              <w:pStyle w:val="TAL"/>
              <w:keepNext w:val="0"/>
              <w:jc w:val="center"/>
              <w:rPr>
                <w:rFonts w:cs="Arial"/>
                <w:sz w:val="16"/>
                <w:szCs w:val="16"/>
              </w:rPr>
            </w:pPr>
            <w:r w:rsidRPr="005307A3">
              <w:rPr>
                <w:rFonts w:cs="Arial"/>
                <w:sz w:val="16"/>
                <w:szCs w:val="16"/>
              </w:rPr>
              <w:t>0278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7FCD83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A00BCF5"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95DD532" w14:textId="77777777" w:rsidR="00BE714D" w:rsidRPr="005307A3" w:rsidRDefault="00BE714D" w:rsidP="00E97CA6">
            <w:pPr>
              <w:pStyle w:val="TAL"/>
              <w:keepNext w:val="0"/>
              <w:rPr>
                <w:rFonts w:cs="Arial"/>
                <w:sz w:val="16"/>
                <w:szCs w:val="16"/>
              </w:rPr>
            </w:pPr>
            <w:r w:rsidRPr="005307A3">
              <w:rPr>
                <w:rFonts w:cs="Arial"/>
                <w:sz w:val="16"/>
                <w:szCs w:val="16"/>
              </w:rPr>
              <w:t>Test modification for Provide Local Information IMEI and IMEISV testing</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FC8E956"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57A9BA0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2B5723"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CBAB38E"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872042" w14:textId="77777777" w:rsidR="00BE714D" w:rsidRPr="005307A3" w:rsidRDefault="00BE714D" w:rsidP="00BE714D">
            <w:pPr>
              <w:pStyle w:val="TAL"/>
              <w:keepNext w:val="0"/>
              <w:jc w:val="center"/>
              <w:rPr>
                <w:rFonts w:cs="Arial"/>
                <w:sz w:val="16"/>
                <w:szCs w:val="16"/>
              </w:rPr>
            </w:pPr>
            <w:r w:rsidRPr="005307A3">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ED5D5D" w14:textId="77777777" w:rsidR="00BE714D" w:rsidRPr="005307A3" w:rsidRDefault="00BE714D" w:rsidP="00BE714D">
            <w:pPr>
              <w:pStyle w:val="TAL"/>
              <w:keepNext w:val="0"/>
              <w:jc w:val="center"/>
              <w:rPr>
                <w:rFonts w:cs="Arial"/>
                <w:sz w:val="16"/>
                <w:szCs w:val="16"/>
              </w:rPr>
            </w:pPr>
            <w:r w:rsidRPr="005307A3">
              <w:rPr>
                <w:rFonts w:cs="Arial"/>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23AD5F"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F07A1"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947778" w14:textId="77777777" w:rsidR="00BE714D" w:rsidRPr="005307A3" w:rsidRDefault="00BE714D" w:rsidP="00E97CA6">
            <w:pPr>
              <w:pStyle w:val="TAL"/>
              <w:keepNext w:val="0"/>
              <w:rPr>
                <w:rFonts w:cs="Arial"/>
                <w:sz w:val="16"/>
                <w:szCs w:val="16"/>
              </w:rPr>
            </w:pPr>
            <w:r w:rsidRPr="005307A3">
              <w:rPr>
                <w:rFonts w:cs="Arial"/>
                <w:sz w:val="16"/>
                <w:szCs w:val="16"/>
              </w:rPr>
              <w:t>Essential correction of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CB7F11D"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74CEF0A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55380BB"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7E5104"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6BA13" w14:textId="77777777" w:rsidR="00BE714D" w:rsidRPr="005307A3" w:rsidRDefault="00BE714D" w:rsidP="00BE714D">
            <w:pPr>
              <w:pStyle w:val="TAL"/>
              <w:keepNext w:val="0"/>
              <w:jc w:val="center"/>
              <w:rPr>
                <w:rFonts w:cs="Arial"/>
                <w:sz w:val="16"/>
                <w:szCs w:val="16"/>
              </w:rPr>
            </w:pPr>
            <w:r w:rsidRPr="005307A3">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D70E0" w14:textId="77777777" w:rsidR="00BE714D" w:rsidRPr="005307A3" w:rsidRDefault="00BE714D" w:rsidP="00BE714D">
            <w:pPr>
              <w:pStyle w:val="TAL"/>
              <w:keepNext w:val="0"/>
              <w:jc w:val="center"/>
              <w:rPr>
                <w:rFonts w:cs="Arial"/>
                <w:sz w:val="16"/>
                <w:szCs w:val="16"/>
              </w:rPr>
            </w:pPr>
            <w:r w:rsidRPr="005307A3">
              <w:rPr>
                <w:rFonts w:cs="Arial"/>
                <w:sz w:val="16"/>
                <w:szCs w:val="16"/>
              </w:rPr>
              <w:t>0286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F01287"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36DA7"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B928ABE" w14:textId="77777777" w:rsidR="00BE714D" w:rsidRPr="005307A3" w:rsidRDefault="00BE714D" w:rsidP="00E97CA6">
            <w:pPr>
              <w:pStyle w:val="TAL"/>
              <w:keepNext w:val="0"/>
              <w:rPr>
                <w:rFonts w:cs="Arial"/>
                <w:sz w:val="16"/>
                <w:szCs w:val="16"/>
              </w:rPr>
            </w:pPr>
            <w:r w:rsidRPr="005307A3">
              <w:rPr>
                <w:rFonts w:cs="Arial"/>
                <w:sz w:val="16"/>
                <w:szCs w:val="16"/>
              </w:rPr>
              <w:t>Essential correction of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FE1643B"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36B7A59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F3A3AB"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DA9EFA"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1BE13" w14:textId="77777777" w:rsidR="00BE714D" w:rsidRPr="005307A3" w:rsidRDefault="00BE714D" w:rsidP="00BE714D">
            <w:pPr>
              <w:pStyle w:val="TAL"/>
              <w:keepNext w:val="0"/>
              <w:jc w:val="center"/>
              <w:rPr>
                <w:rFonts w:cs="Arial"/>
                <w:sz w:val="16"/>
                <w:szCs w:val="16"/>
              </w:rPr>
            </w:pPr>
            <w:r w:rsidRPr="005307A3">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B5D643" w14:textId="77777777" w:rsidR="00BE714D" w:rsidRPr="005307A3" w:rsidRDefault="00BE714D" w:rsidP="00BE714D">
            <w:pPr>
              <w:pStyle w:val="TAL"/>
              <w:keepNext w:val="0"/>
              <w:jc w:val="center"/>
              <w:rPr>
                <w:rFonts w:cs="Arial"/>
                <w:sz w:val="16"/>
                <w:szCs w:val="16"/>
              </w:rPr>
            </w:pPr>
            <w:r w:rsidRPr="005307A3">
              <w:rPr>
                <w:rFonts w:cs="Arial"/>
                <w:sz w:val="16"/>
                <w:szCs w:val="16"/>
              </w:rPr>
              <w:t>0283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E9AFD1"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AB8E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6500F6" w14:textId="77777777" w:rsidR="00BE714D" w:rsidRPr="005307A3" w:rsidRDefault="00BE714D" w:rsidP="00E97CA6">
            <w:pPr>
              <w:pStyle w:val="TAL"/>
              <w:keepNext w:val="0"/>
              <w:rPr>
                <w:rFonts w:cs="Arial"/>
                <w:sz w:val="16"/>
                <w:szCs w:val="16"/>
              </w:rPr>
            </w:pPr>
            <w:r w:rsidRPr="005307A3">
              <w:rPr>
                <w:rFonts w:cs="Arial"/>
                <w:sz w:val="16"/>
                <w:szCs w:val="16"/>
              </w:rPr>
              <w:t>Correction of Terminal Profile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0E2C54C"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291F496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E5949EF"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2761DC2"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605D58" w14:textId="77777777" w:rsidR="00BE714D" w:rsidRPr="005307A3" w:rsidRDefault="00BE714D" w:rsidP="00BE714D">
            <w:pPr>
              <w:pStyle w:val="TAL"/>
              <w:keepNext w:val="0"/>
              <w:jc w:val="center"/>
              <w:rPr>
                <w:rFonts w:cs="Arial"/>
                <w:sz w:val="16"/>
                <w:szCs w:val="16"/>
              </w:rPr>
            </w:pPr>
            <w:r w:rsidRPr="005307A3">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99F7B" w14:textId="77777777" w:rsidR="00BE714D" w:rsidRPr="005307A3" w:rsidRDefault="00BE714D" w:rsidP="00BE714D">
            <w:pPr>
              <w:pStyle w:val="TAL"/>
              <w:keepNext w:val="0"/>
              <w:jc w:val="center"/>
              <w:rPr>
                <w:rFonts w:cs="Arial"/>
                <w:sz w:val="16"/>
                <w:szCs w:val="16"/>
              </w:rPr>
            </w:pPr>
            <w:r w:rsidRPr="005307A3">
              <w:rPr>
                <w:rFonts w:cs="Arial"/>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98307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7A9B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88751BD" w14:textId="77777777" w:rsidR="00BE714D" w:rsidRPr="005307A3" w:rsidRDefault="00BE714D" w:rsidP="00E97CA6">
            <w:pPr>
              <w:pStyle w:val="TAL"/>
              <w:keepNext w:val="0"/>
              <w:rPr>
                <w:rFonts w:cs="Arial"/>
                <w:sz w:val="16"/>
                <w:szCs w:val="16"/>
              </w:rPr>
            </w:pPr>
            <w:r w:rsidRPr="005307A3">
              <w:rPr>
                <w:rFonts w:cs="Arial"/>
                <w:sz w:val="16"/>
                <w:szCs w:val="16"/>
              </w:rPr>
              <w:t>Correction of test sequence for PROVIDE LOCAL INFORMATION, Discovery of surrounding CSG cells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A577B3B"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183D49D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50768C"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E0A92F"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73F1F" w14:textId="77777777" w:rsidR="00BE714D" w:rsidRPr="005307A3" w:rsidRDefault="00BE714D" w:rsidP="00BE714D">
            <w:pPr>
              <w:pStyle w:val="TAL"/>
              <w:keepNext w:val="0"/>
              <w:jc w:val="center"/>
              <w:rPr>
                <w:rFonts w:cs="Arial"/>
                <w:sz w:val="16"/>
                <w:szCs w:val="16"/>
              </w:rPr>
            </w:pPr>
            <w:r w:rsidRPr="005307A3">
              <w:rPr>
                <w:rFonts w:cs="Arial"/>
                <w:sz w:val="16"/>
                <w:szCs w:val="16"/>
              </w:rPr>
              <w:t>CP-120631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7A4E" w14:textId="77777777" w:rsidR="00BE714D" w:rsidRPr="005307A3" w:rsidRDefault="00BE714D" w:rsidP="00BE714D">
            <w:pPr>
              <w:pStyle w:val="TAL"/>
              <w:keepNext w:val="0"/>
              <w:jc w:val="center"/>
              <w:rPr>
                <w:rFonts w:cs="Arial"/>
                <w:sz w:val="16"/>
                <w:szCs w:val="16"/>
              </w:rPr>
            </w:pPr>
            <w:r w:rsidRPr="005307A3">
              <w:rPr>
                <w:rFonts w:cs="Arial"/>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D9C75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15FF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8BA79A" w14:textId="77777777" w:rsidR="00BE714D" w:rsidRPr="005307A3" w:rsidRDefault="00BE714D" w:rsidP="00E97CA6">
            <w:pPr>
              <w:pStyle w:val="TAL"/>
              <w:keepNext w:val="0"/>
              <w:rPr>
                <w:rFonts w:cs="Arial"/>
                <w:sz w:val="16"/>
                <w:szCs w:val="16"/>
              </w:rPr>
            </w:pPr>
            <w:r w:rsidRPr="005307A3">
              <w:rPr>
                <w:rFonts w:cs="Arial"/>
                <w:sz w:val="16"/>
                <w:szCs w:val="16"/>
              </w:rPr>
              <w:t>Corrections to test sequence 27.22.7.18.1 for CSG Cell Selection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FA9981C"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05CC1E6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472EAE"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FD66DB3"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3B577A" w14:textId="77777777" w:rsidR="00BE714D" w:rsidRPr="005307A3" w:rsidRDefault="00BE714D" w:rsidP="00BE714D">
            <w:pPr>
              <w:pStyle w:val="TAL"/>
              <w:keepNext w:val="0"/>
              <w:jc w:val="center"/>
              <w:rPr>
                <w:rFonts w:cs="Arial"/>
                <w:sz w:val="16"/>
                <w:szCs w:val="16"/>
              </w:rPr>
            </w:pPr>
            <w:r w:rsidRPr="005307A3">
              <w:rPr>
                <w:rFonts w:cs="Arial"/>
                <w:sz w:val="16"/>
                <w:szCs w:val="16"/>
              </w:rPr>
              <w:t>CP-120632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7C001" w14:textId="77777777" w:rsidR="00BE714D" w:rsidRPr="005307A3" w:rsidRDefault="00BE714D" w:rsidP="00BE714D">
            <w:pPr>
              <w:pStyle w:val="TAL"/>
              <w:keepNext w:val="0"/>
              <w:jc w:val="center"/>
              <w:rPr>
                <w:rFonts w:cs="Arial"/>
                <w:sz w:val="16"/>
                <w:szCs w:val="16"/>
              </w:rPr>
            </w:pPr>
            <w:r w:rsidRPr="005307A3">
              <w:rPr>
                <w:rFonts w:cs="Arial"/>
                <w:sz w:val="16"/>
                <w:szCs w:val="16"/>
              </w:rPr>
              <w:t>0284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DDAA7"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A0EE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0ADD1C" w14:textId="77777777" w:rsidR="00BE714D" w:rsidRPr="005307A3" w:rsidRDefault="00BE714D" w:rsidP="00E97CA6">
            <w:pPr>
              <w:pStyle w:val="TAL"/>
              <w:keepNext w:val="0"/>
              <w:rPr>
                <w:rFonts w:cs="Arial"/>
                <w:sz w:val="16"/>
                <w:szCs w:val="16"/>
              </w:rPr>
            </w:pPr>
            <w:r w:rsidRPr="005307A3">
              <w:rPr>
                <w:rFonts w:cs="Arial"/>
                <w:sz w:val="16"/>
                <w:szCs w:val="16"/>
              </w:rPr>
              <w:t>Correction of network simulator dependencies of the tests in 27.22.7.4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D13431"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1964ACE6"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2B7571F"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E9603D9"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C1E6F87" w14:textId="77777777" w:rsidR="00BE714D" w:rsidRPr="005307A3" w:rsidRDefault="00BE714D" w:rsidP="00BE714D">
            <w:pPr>
              <w:pStyle w:val="TAL"/>
              <w:keepNext w:val="0"/>
              <w:jc w:val="center"/>
              <w:rPr>
                <w:rFonts w:cs="Arial"/>
                <w:sz w:val="16"/>
                <w:szCs w:val="16"/>
              </w:rPr>
            </w:pPr>
            <w:r w:rsidRPr="005307A3">
              <w:rPr>
                <w:rFonts w:cs="Arial"/>
                <w:sz w:val="16"/>
                <w:szCs w:val="16"/>
              </w:rPr>
              <w:t>CP-120633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A97AC3" w14:textId="77777777" w:rsidR="00BE714D" w:rsidRPr="005307A3" w:rsidRDefault="00BE714D" w:rsidP="00BE714D">
            <w:pPr>
              <w:pStyle w:val="TAL"/>
              <w:keepNext w:val="0"/>
              <w:jc w:val="center"/>
              <w:rPr>
                <w:rFonts w:cs="Arial"/>
                <w:sz w:val="16"/>
                <w:szCs w:val="16"/>
              </w:rPr>
            </w:pPr>
            <w:r w:rsidRPr="005307A3">
              <w:rPr>
                <w:rFonts w:cs="Arial"/>
                <w:sz w:val="16"/>
                <w:szCs w:val="16"/>
              </w:rPr>
              <w:t>0272</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ED77A43" w14:textId="77777777" w:rsidR="00BE714D" w:rsidRPr="005307A3" w:rsidRDefault="00BE714D" w:rsidP="00BE714D">
            <w:pPr>
              <w:pStyle w:val="TAL"/>
              <w:keepNext w:val="0"/>
              <w:jc w:val="center"/>
              <w:rPr>
                <w:rFonts w:cs="Arial"/>
                <w:sz w:val="16"/>
                <w:szCs w:val="16"/>
              </w:rPr>
            </w:pPr>
            <w:r w:rsidRPr="005307A3">
              <w:rPr>
                <w:rFonts w:cs="Arial"/>
                <w:sz w:val="16"/>
                <w:szCs w:val="16"/>
              </w:rPr>
              <w:t>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B7A13A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5503001" w14:textId="77777777" w:rsidR="00BE714D" w:rsidRPr="005307A3" w:rsidRDefault="00BE714D" w:rsidP="00E97CA6">
            <w:pPr>
              <w:pStyle w:val="TAL"/>
              <w:keepNext w:val="0"/>
              <w:rPr>
                <w:rFonts w:cs="Arial"/>
                <w:sz w:val="16"/>
                <w:szCs w:val="16"/>
              </w:rPr>
            </w:pPr>
            <w:r w:rsidRPr="005307A3">
              <w:rPr>
                <w:rFonts w:cs="Arial"/>
                <w:sz w:val="16"/>
                <w:szCs w:val="16"/>
              </w:rPr>
              <w:t>Addition of UICC Access to IMS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04E5D78"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340EA080"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649A109" w14:textId="77777777" w:rsidR="00BE714D" w:rsidRPr="005307A3" w:rsidRDefault="00BE714D" w:rsidP="00BE714D">
            <w:pPr>
              <w:pStyle w:val="TAL"/>
              <w:keepNext w:val="0"/>
              <w:jc w:val="center"/>
              <w:rPr>
                <w:rFonts w:cs="Arial"/>
                <w:sz w:val="16"/>
                <w:szCs w:val="16"/>
              </w:rPr>
            </w:pPr>
            <w:r w:rsidRPr="005307A3">
              <w:rPr>
                <w:rFonts w:cs="Arial"/>
                <w:sz w:val="16"/>
                <w:szCs w:val="16"/>
              </w:rPr>
              <w:t>SP-57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1B3B9ED" w14:textId="77777777" w:rsidR="00BE714D" w:rsidRPr="005307A3" w:rsidRDefault="00BE714D" w:rsidP="00BE714D">
            <w:pPr>
              <w:pStyle w:val="TAL"/>
              <w:keepNext w:val="0"/>
              <w:jc w:val="center"/>
              <w:rPr>
                <w:rFonts w:cs="Arial"/>
                <w:sz w:val="16"/>
                <w:szCs w:val="16"/>
              </w:rPr>
            </w:pPr>
            <w:r w:rsidRPr="005307A3">
              <w:rPr>
                <w:rFonts w:cs="Arial"/>
                <w:sz w:val="16"/>
                <w:szCs w:val="16"/>
              </w:rPr>
              <w:t>SP-57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F082E7" w14:textId="77777777" w:rsidR="00BE714D" w:rsidRPr="005307A3" w:rsidRDefault="00BE714D" w:rsidP="00BE714D">
            <w:pPr>
              <w:pStyle w:val="TAL"/>
              <w:keepNext w:val="0"/>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3DAAE89" w14:textId="77777777" w:rsidR="00BE714D" w:rsidRPr="005307A3" w:rsidRDefault="00BE714D" w:rsidP="00BE714D">
            <w:pPr>
              <w:pStyle w:val="TAL"/>
              <w:keepNext w:val="0"/>
              <w:jc w:val="center"/>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76696B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5B08EE5" w14:textId="77777777" w:rsidR="00BE714D" w:rsidRPr="005307A3" w:rsidRDefault="00BE714D" w:rsidP="00BE714D">
            <w:pPr>
              <w:pStyle w:val="TAL"/>
              <w:keepNext w:val="0"/>
              <w:jc w:val="center"/>
              <w:rPr>
                <w:rFonts w:cs="Arial"/>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166CBAC" w14:textId="77777777" w:rsidR="00BE714D" w:rsidRPr="005307A3" w:rsidRDefault="00BE714D" w:rsidP="00E97CA6">
            <w:pPr>
              <w:pStyle w:val="TAL"/>
              <w:keepNext w:val="0"/>
              <w:rPr>
                <w:rFonts w:cs="Arial"/>
                <w:sz w:val="16"/>
                <w:szCs w:val="16"/>
              </w:rPr>
            </w:pPr>
            <w:r w:rsidRPr="005307A3">
              <w:rPr>
                <w:rFonts w:cs="Arial"/>
                <w:sz w:val="16"/>
                <w:szCs w:val="16"/>
              </w:rPr>
              <w:t>Automatic upgrade to Rel-11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FA04F4A" w14:textId="77777777" w:rsidR="00BE714D" w:rsidRPr="005307A3" w:rsidRDefault="00BE714D" w:rsidP="00E97CA6">
            <w:pPr>
              <w:pStyle w:val="TAL"/>
              <w:keepNext w:val="0"/>
              <w:rPr>
                <w:rFonts w:cs="Arial"/>
                <w:sz w:val="16"/>
                <w:szCs w:val="16"/>
              </w:rPr>
            </w:pPr>
            <w:r w:rsidRPr="005307A3">
              <w:rPr>
                <w:rFonts w:cs="Arial"/>
                <w:sz w:val="16"/>
                <w:szCs w:val="16"/>
              </w:rPr>
              <w:t>11.0.0</w:t>
            </w:r>
          </w:p>
        </w:tc>
      </w:tr>
      <w:tr w:rsidR="00BE714D" w:rsidRPr="005307A3" w14:paraId="4944A570"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0302771" w14:textId="77777777" w:rsidR="00BE714D" w:rsidRPr="005307A3" w:rsidRDefault="00BE714D" w:rsidP="00BE714D">
            <w:pPr>
              <w:pStyle w:val="TAL"/>
              <w:keepNext w:val="0"/>
              <w:jc w:val="center"/>
              <w:rPr>
                <w:rFonts w:cs="Arial"/>
                <w:sz w:val="16"/>
                <w:szCs w:val="16"/>
              </w:rPr>
            </w:pPr>
            <w:r w:rsidRPr="005307A3">
              <w:rPr>
                <w:rFonts w:cs="Arial"/>
                <w:sz w:val="16"/>
                <w:szCs w:val="16"/>
              </w:rPr>
              <w:t>CT-58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65E4D4" w14:textId="77777777" w:rsidR="00BE714D" w:rsidRPr="005307A3" w:rsidRDefault="00BE714D" w:rsidP="00BE714D">
            <w:pPr>
              <w:pStyle w:val="TAL"/>
              <w:keepNext w:val="0"/>
              <w:jc w:val="center"/>
              <w:rPr>
                <w:rFonts w:cs="Arial"/>
                <w:sz w:val="16"/>
                <w:szCs w:val="16"/>
              </w:rPr>
            </w:pPr>
            <w:r w:rsidRPr="005307A3">
              <w:rPr>
                <w:rFonts w:cs="Arial"/>
                <w:sz w:val="16"/>
                <w:szCs w:val="16"/>
              </w:rPr>
              <w:t>CT-58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A087D7E" w14:textId="77777777" w:rsidR="00BE714D" w:rsidRPr="005307A3" w:rsidRDefault="00BE714D" w:rsidP="00BE714D">
            <w:pPr>
              <w:pStyle w:val="TAL"/>
              <w:keepNext w:val="0"/>
              <w:jc w:val="center"/>
              <w:rPr>
                <w:rFonts w:cs="Arial"/>
                <w:sz w:val="16"/>
                <w:szCs w:val="16"/>
              </w:rPr>
            </w:pPr>
            <w:r w:rsidRPr="005307A3">
              <w:rPr>
                <w:rFonts w:cs="Arial"/>
                <w:sz w:val="16"/>
                <w:szCs w:val="16"/>
              </w:rPr>
              <w:t>CP-120875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2C33ADF" w14:textId="77777777" w:rsidR="00BE714D" w:rsidRPr="005307A3" w:rsidRDefault="00BE714D" w:rsidP="00BE714D">
            <w:pPr>
              <w:pStyle w:val="TAL"/>
              <w:keepNext w:val="0"/>
              <w:jc w:val="center"/>
              <w:rPr>
                <w:rFonts w:cs="Arial"/>
                <w:sz w:val="16"/>
                <w:szCs w:val="16"/>
              </w:rPr>
            </w:pPr>
            <w:r w:rsidRPr="005307A3">
              <w:rPr>
                <w:rFonts w:cs="Arial"/>
                <w:sz w:val="16"/>
                <w:szCs w:val="16"/>
              </w:rPr>
              <w:t>0287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6B6264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4E80EA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587A6E4" w14:textId="77777777" w:rsidR="00BE714D" w:rsidRPr="005307A3" w:rsidRDefault="00BE714D" w:rsidP="00E97CA6">
            <w:pPr>
              <w:pStyle w:val="TAL"/>
              <w:keepNext w:val="0"/>
              <w:rPr>
                <w:rFonts w:cs="Arial"/>
                <w:sz w:val="16"/>
                <w:szCs w:val="16"/>
              </w:rPr>
            </w:pPr>
            <w:r w:rsidRPr="005307A3">
              <w:rPr>
                <w:rFonts w:cs="Arial"/>
                <w:sz w:val="16"/>
                <w:szCs w:val="16"/>
              </w:rPr>
              <w:t>TERMINAL RESPONSE in steering of roaming test steps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01A3A8A" w14:textId="77777777" w:rsidR="00BE714D" w:rsidRPr="005307A3" w:rsidRDefault="00BE714D" w:rsidP="00E97CA6">
            <w:pPr>
              <w:pStyle w:val="TAL"/>
              <w:keepNext w:val="0"/>
              <w:rPr>
                <w:rFonts w:cs="Arial"/>
                <w:sz w:val="16"/>
                <w:szCs w:val="16"/>
              </w:rPr>
            </w:pPr>
            <w:r w:rsidRPr="005307A3">
              <w:rPr>
                <w:rFonts w:cs="Arial"/>
                <w:sz w:val="16"/>
                <w:szCs w:val="16"/>
              </w:rPr>
              <w:t>11.1.0</w:t>
            </w:r>
          </w:p>
        </w:tc>
      </w:tr>
      <w:tr w:rsidR="00BE714D" w:rsidRPr="005307A3" w14:paraId="27D98FF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98B8357" w14:textId="77777777" w:rsidR="00BE714D" w:rsidRPr="005307A3" w:rsidRDefault="00BE714D" w:rsidP="00BE714D">
            <w:pPr>
              <w:pStyle w:val="TAL"/>
              <w:keepNext w:val="0"/>
              <w:jc w:val="center"/>
              <w:rPr>
                <w:rFonts w:cs="Arial"/>
                <w:sz w:val="16"/>
                <w:szCs w:val="16"/>
              </w:rPr>
            </w:pPr>
            <w:r w:rsidRPr="005307A3">
              <w:rPr>
                <w:rFonts w:cs="Arial"/>
                <w:sz w:val="16"/>
                <w:szCs w:val="16"/>
              </w:rPr>
              <w:t>CT-59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83A8FA7" w14:textId="77777777" w:rsidR="00BE714D" w:rsidRPr="005307A3" w:rsidRDefault="00BE714D" w:rsidP="00BE714D">
            <w:pPr>
              <w:pStyle w:val="TAL"/>
              <w:keepNext w:val="0"/>
              <w:jc w:val="center"/>
              <w:rPr>
                <w:rFonts w:cs="Arial"/>
                <w:sz w:val="16"/>
                <w:szCs w:val="16"/>
              </w:rPr>
            </w:pPr>
            <w:r w:rsidRPr="005307A3">
              <w:rPr>
                <w:rFonts w:cs="Arial"/>
                <w:sz w:val="16"/>
                <w:szCs w:val="16"/>
              </w:rPr>
              <w:t>CT-59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9A5B47C" w14:textId="77777777" w:rsidR="00BE714D" w:rsidRPr="005307A3" w:rsidRDefault="00BE714D" w:rsidP="00BE714D">
            <w:pPr>
              <w:pStyle w:val="TAL"/>
              <w:keepNext w:val="0"/>
              <w:jc w:val="center"/>
              <w:rPr>
                <w:rFonts w:cs="Arial"/>
                <w:sz w:val="16"/>
                <w:szCs w:val="16"/>
              </w:rPr>
            </w:pPr>
            <w:r w:rsidRPr="005307A3">
              <w:rPr>
                <w:rFonts w:cs="Arial"/>
                <w:sz w:val="16"/>
                <w:szCs w:val="16"/>
              </w:rPr>
              <w:t>CP-130149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509E971" w14:textId="77777777" w:rsidR="00BE714D" w:rsidRPr="005307A3" w:rsidRDefault="00BE714D" w:rsidP="00BE714D">
            <w:pPr>
              <w:pStyle w:val="TAL"/>
              <w:keepNext w:val="0"/>
              <w:jc w:val="center"/>
              <w:rPr>
                <w:rFonts w:cs="Arial"/>
                <w:sz w:val="16"/>
                <w:szCs w:val="16"/>
              </w:rPr>
            </w:pPr>
            <w:r w:rsidRPr="005307A3">
              <w:rPr>
                <w:rFonts w:cs="Arial"/>
                <w:sz w:val="16"/>
                <w:szCs w:val="16"/>
              </w:rPr>
              <w:t>0290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84D593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A64393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1F2FF11" w14:textId="77777777" w:rsidR="00BE714D" w:rsidRPr="005307A3" w:rsidRDefault="00BE714D" w:rsidP="00E97CA6">
            <w:pPr>
              <w:pStyle w:val="TAL"/>
              <w:keepNext w:val="0"/>
              <w:rPr>
                <w:rFonts w:cs="Arial"/>
                <w:sz w:val="16"/>
                <w:szCs w:val="16"/>
              </w:rPr>
            </w:pPr>
            <w:r w:rsidRPr="005307A3">
              <w:rPr>
                <w:rFonts w:cs="Arial"/>
                <w:sz w:val="16"/>
                <w:szCs w:val="16"/>
              </w:rPr>
              <w:t>Applicability of tests for MEs with reduced capabilities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2300918" w14:textId="77777777" w:rsidR="00BE714D" w:rsidRPr="005307A3" w:rsidRDefault="00BE714D" w:rsidP="00E97CA6">
            <w:pPr>
              <w:pStyle w:val="TAL"/>
              <w:keepNext w:val="0"/>
              <w:rPr>
                <w:rFonts w:cs="Arial"/>
                <w:sz w:val="16"/>
                <w:szCs w:val="16"/>
              </w:rPr>
            </w:pPr>
            <w:r w:rsidRPr="005307A3">
              <w:rPr>
                <w:rFonts w:cs="Arial"/>
                <w:sz w:val="16"/>
                <w:szCs w:val="16"/>
              </w:rPr>
              <w:t>11.2.0</w:t>
            </w:r>
          </w:p>
        </w:tc>
      </w:tr>
      <w:tr w:rsidR="00BE714D" w:rsidRPr="005307A3" w14:paraId="5879227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075FEE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9C0D8E2"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4D1E55"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809D" w14:textId="77777777" w:rsidR="00BE714D" w:rsidRPr="005307A3" w:rsidRDefault="00BE714D" w:rsidP="00BE714D">
            <w:pPr>
              <w:pStyle w:val="TAL"/>
              <w:keepNext w:val="0"/>
              <w:jc w:val="center"/>
              <w:rPr>
                <w:rFonts w:cs="Arial"/>
                <w:sz w:val="16"/>
                <w:szCs w:val="16"/>
              </w:rPr>
            </w:pPr>
            <w:r w:rsidRPr="005307A3">
              <w:rPr>
                <w:rFonts w:cs="Arial"/>
                <w:sz w:val="16"/>
                <w:szCs w:val="16"/>
              </w:rPr>
              <w:t>0285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FFE9CA" w14:textId="77777777" w:rsidR="00BE714D" w:rsidRPr="005307A3" w:rsidRDefault="00BE714D" w:rsidP="00BE714D">
            <w:pPr>
              <w:pStyle w:val="TAL"/>
              <w:keepNext w:val="0"/>
              <w:jc w:val="center"/>
              <w:rPr>
                <w:rFonts w:cs="Arial"/>
                <w:sz w:val="16"/>
                <w:szCs w:val="16"/>
              </w:rPr>
            </w:pPr>
            <w:r w:rsidRPr="005307A3">
              <w:rPr>
                <w:rFonts w:cs="Arial"/>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8D3A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C9CB5BD" w14:textId="77777777" w:rsidR="00BE714D" w:rsidRPr="005307A3" w:rsidRDefault="00BE714D" w:rsidP="00E97CA6">
            <w:pPr>
              <w:pStyle w:val="TAL"/>
              <w:keepNext w:val="0"/>
              <w:rPr>
                <w:rFonts w:cs="Arial"/>
                <w:sz w:val="16"/>
                <w:szCs w:val="16"/>
              </w:rPr>
            </w:pPr>
            <w:r w:rsidRPr="005307A3">
              <w:rPr>
                <w:rFonts w:cs="Arial"/>
                <w:sz w:val="16"/>
                <w:szCs w:val="16"/>
              </w:rPr>
              <w:t>Superseding of OPEN CHANNEL test sequence 2.1 by Default Bearer test sequence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F4E81B"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1E182BE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2CBE3F"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8B5080"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9C21A2"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3033D" w14:textId="77777777" w:rsidR="00BE714D" w:rsidRPr="005307A3" w:rsidRDefault="00BE714D" w:rsidP="00BE714D">
            <w:pPr>
              <w:pStyle w:val="TAL"/>
              <w:keepNext w:val="0"/>
              <w:jc w:val="center"/>
              <w:rPr>
                <w:rFonts w:cs="Arial"/>
                <w:sz w:val="16"/>
                <w:szCs w:val="16"/>
              </w:rPr>
            </w:pPr>
            <w:r w:rsidRPr="005307A3">
              <w:rPr>
                <w:rFonts w:cs="Arial"/>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602EA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9867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9D7807B" w14:textId="77777777" w:rsidR="00BE714D" w:rsidRPr="005307A3" w:rsidRDefault="00BE714D" w:rsidP="00E97CA6">
            <w:pPr>
              <w:pStyle w:val="TAL"/>
              <w:keepNext w:val="0"/>
              <w:rPr>
                <w:rFonts w:cs="Arial"/>
                <w:sz w:val="16"/>
                <w:szCs w:val="16"/>
              </w:rPr>
            </w:pPr>
            <w:r w:rsidRPr="005307A3">
              <w:rPr>
                <w:rFonts w:cs="Arial"/>
                <w:sz w:val="16"/>
                <w:szCs w:val="16"/>
              </w:rPr>
              <w:t>Removal of applicability condition C102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B68C9F3"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535456E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058C802"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8FDCA13"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3DEA1C"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AF848" w14:textId="77777777" w:rsidR="00BE714D" w:rsidRPr="005307A3" w:rsidRDefault="00BE714D" w:rsidP="00BE714D">
            <w:pPr>
              <w:pStyle w:val="TAL"/>
              <w:keepNext w:val="0"/>
              <w:jc w:val="center"/>
              <w:rPr>
                <w:rFonts w:cs="Arial"/>
                <w:sz w:val="16"/>
                <w:szCs w:val="16"/>
              </w:rPr>
            </w:pPr>
            <w:r w:rsidRPr="005307A3">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23C045"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3CFF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9CFEDB" w14:textId="77777777" w:rsidR="00BE714D" w:rsidRPr="005307A3" w:rsidRDefault="00BE714D" w:rsidP="00E97CA6">
            <w:pPr>
              <w:pStyle w:val="TAL"/>
              <w:keepNext w:val="0"/>
              <w:rPr>
                <w:rFonts w:cs="Arial"/>
                <w:sz w:val="16"/>
                <w:szCs w:val="16"/>
              </w:rPr>
            </w:pPr>
            <w:r w:rsidRPr="005307A3">
              <w:rPr>
                <w:rFonts w:cs="Arial"/>
                <w:sz w:val="16"/>
                <w:szCs w:val="16"/>
              </w:rPr>
              <w:t>Correction to the applicability of test case 27.22.4.7 seq. 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8E9FB23"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43C4956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9729BE"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3295CF3"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FCAF2"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5258" w14:textId="77777777" w:rsidR="00BE714D" w:rsidRPr="005307A3" w:rsidRDefault="00BE714D" w:rsidP="00BE714D">
            <w:pPr>
              <w:pStyle w:val="TAL"/>
              <w:keepNext w:val="0"/>
              <w:jc w:val="center"/>
              <w:rPr>
                <w:rFonts w:cs="Arial"/>
                <w:sz w:val="16"/>
                <w:szCs w:val="16"/>
              </w:rPr>
            </w:pPr>
            <w:r w:rsidRPr="005307A3">
              <w:rPr>
                <w:rFonts w:cs="Arial"/>
                <w:sz w:val="16"/>
                <w:szCs w:val="16"/>
              </w:rPr>
              <w:t>0293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8EF29"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BAEA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C8A77E" w14:textId="77777777" w:rsidR="00BE714D" w:rsidRPr="005307A3" w:rsidRDefault="00BE714D" w:rsidP="00E97CA6">
            <w:pPr>
              <w:pStyle w:val="TAL"/>
              <w:keepNext w:val="0"/>
              <w:rPr>
                <w:rFonts w:cs="Arial"/>
                <w:sz w:val="16"/>
                <w:szCs w:val="16"/>
              </w:rPr>
            </w:pPr>
            <w:r w:rsidRPr="005307A3">
              <w:rPr>
                <w:rFonts w:cs="Arial"/>
                <w:sz w:val="16"/>
                <w:szCs w:val="16"/>
              </w:rPr>
              <w:t>Correction to the applicability of test case 27.22.8 seq. 1.4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CE70A8"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1ECDDEE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7A3747D"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4B8DFD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6FFB52" w14:textId="77777777" w:rsidR="00BE714D" w:rsidRPr="005307A3" w:rsidRDefault="00BE714D" w:rsidP="00BE714D">
            <w:pPr>
              <w:pStyle w:val="TAL"/>
              <w:keepNext w:val="0"/>
              <w:jc w:val="center"/>
              <w:rPr>
                <w:rFonts w:cs="Arial"/>
                <w:sz w:val="16"/>
                <w:szCs w:val="16"/>
              </w:rPr>
            </w:pPr>
            <w:r w:rsidRPr="005307A3">
              <w:rPr>
                <w:rFonts w:cs="Arial"/>
                <w:sz w:val="16"/>
                <w:szCs w:val="16"/>
              </w:rPr>
              <w:t>CP-130371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45D1" w14:textId="77777777" w:rsidR="00BE714D" w:rsidRPr="005307A3" w:rsidRDefault="00BE714D" w:rsidP="00BE714D">
            <w:pPr>
              <w:pStyle w:val="TAL"/>
              <w:keepNext w:val="0"/>
              <w:jc w:val="center"/>
              <w:rPr>
                <w:rFonts w:cs="Arial"/>
                <w:sz w:val="16"/>
                <w:szCs w:val="16"/>
              </w:rPr>
            </w:pPr>
            <w:r w:rsidRPr="005307A3">
              <w:rPr>
                <w:rFonts w:cs="Arial"/>
                <w:sz w:val="16"/>
                <w:szCs w:val="16"/>
              </w:rPr>
              <w:t>0296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83247"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8EF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3A30E13" w14:textId="77777777" w:rsidR="00BE714D" w:rsidRPr="005307A3" w:rsidRDefault="00BE714D" w:rsidP="00E97CA6">
            <w:pPr>
              <w:pStyle w:val="TAL"/>
              <w:keepNext w:val="0"/>
              <w:rPr>
                <w:rFonts w:cs="Arial"/>
                <w:sz w:val="16"/>
                <w:szCs w:val="16"/>
              </w:rPr>
            </w:pPr>
            <w:r w:rsidRPr="005307A3">
              <w:rPr>
                <w:rFonts w:cs="Arial"/>
                <w:sz w:val="16"/>
                <w:szCs w:val="16"/>
              </w:rPr>
              <w:t>Correction of test sequence for PROVIDE LOCAL INFORMATION, E-UTRAN Intra-Frequency and Inter-Frequency Measurements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15FAF1E"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435CBF9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AEDF972"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68771F6"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2BEB9E"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FAF2FA" w14:textId="77777777" w:rsidR="00BE714D" w:rsidRPr="005307A3" w:rsidRDefault="00BE714D" w:rsidP="00BE714D">
            <w:pPr>
              <w:pStyle w:val="TAL"/>
              <w:keepNext w:val="0"/>
              <w:jc w:val="center"/>
              <w:rPr>
                <w:rFonts w:cs="Arial"/>
                <w:sz w:val="16"/>
                <w:szCs w:val="16"/>
              </w:rPr>
            </w:pPr>
            <w:r w:rsidRPr="005307A3">
              <w:rPr>
                <w:rFonts w:cs="Arial"/>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482DD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3AD2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E7A556" w14:textId="77777777" w:rsidR="00BE714D" w:rsidRPr="005307A3" w:rsidRDefault="00BE714D" w:rsidP="00E97CA6">
            <w:pPr>
              <w:pStyle w:val="TAL"/>
              <w:keepNext w:val="0"/>
              <w:rPr>
                <w:rFonts w:cs="Arial"/>
                <w:sz w:val="16"/>
                <w:szCs w:val="16"/>
              </w:rPr>
            </w:pPr>
            <w:r w:rsidRPr="005307A3">
              <w:rPr>
                <w:rFonts w:cs="Arial"/>
                <w:sz w:val="16"/>
                <w:szCs w:val="16"/>
              </w:rPr>
              <w:t>Change of test sequence for SMS-PP data download</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4BEB61A"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77BC6D0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82FBE6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A8637D"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FD85BA" w14:textId="77777777" w:rsidR="00BE714D" w:rsidRPr="005307A3" w:rsidRDefault="00BE714D" w:rsidP="00BE714D">
            <w:pPr>
              <w:pStyle w:val="TAL"/>
              <w:keepNext w:val="0"/>
              <w:jc w:val="center"/>
              <w:rPr>
                <w:rFonts w:cs="Arial"/>
                <w:sz w:val="16"/>
                <w:szCs w:val="16"/>
              </w:rPr>
            </w:pPr>
            <w:r w:rsidRPr="005307A3">
              <w:rPr>
                <w:rFonts w:cs="Arial"/>
                <w:sz w:val="16"/>
                <w:szCs w:val="16"/>
              </w:rPr>
              <w:t>CP-130373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0302C" w14:textId="77777777" w:rsidR="00BE714D" w:rsidRPr="005307A3" w:rsidRDefault="00BE714D" w:rsidP="00BE714D">
            <w:pPr>
              <w:pStyle w:val="TAL"/>
              <w:keepNext w:val="0"/>
              <w:jc w:val="center"/>
              <w:rPr>
                <w:rFonts w:cs="Arial"/>
                <w:sz w:val="16"/>
                <w:szCs w:val="16"/>
              </w:rPr>
            </w:pPr>
            <w:r w:rsidRPr="005307A3">
              <w:rPr>
                <w:rFonts w:cs="Arial"/>
                <w:sz w:val="16"/>
                <w:szCs w:val="16"/>
              </w:rPr>
              <w:t>0298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44EEA2"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3B735"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2185DD8" w14:textId="77777777" w:rsidR="00BE714D" w:rsidRPr="005307A3" w:rsidRDefault="00BE714D" w:rsidP="00E97CA6">
            <w:pPr>
              <w:pStyle w:val="TAL"/>
              <w:keepNext w:val="0"/>
              <w:rPr>
                <w:rFonts w:cs="Arial"/>
                <w:sz w:val="16"/>
                <w:szCs w:val="16"/>
              </w:rPr>
            </w:pPr>
            <w:r w:rsidRPr="005307A3">
              <w:rPr>
                <w:rFonts w:cs="Arial"/>
                <w:sz w:val="16"/>
                <w:szCs w:val="16"/>
              </w:rPr>
              <w:t>Changes in LAUNCH BROWSER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D50F65"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6BEBDB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2B0AA59"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E83E05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423270"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5BB72" w14:textId="77777777" w:rsidR="00BE714D" w:rsidRPr="005307A3" w:rsidRDefault="00BE714D" w:rsidP="00BE714D">
            <w:pPr>
              <w:pStyle w:val="TAL"/>
              <w:keepNext w:val="0"/>
              <w:jc w:val="center"/>
              <w:rPr>
                <w:rFonts w:cs="Arial"/>
                <w:sz w:val="16"/>
                <w:szCs w:val="16"/>
              </w:rPr>
            </w:pPr>
            <w:r w:rsidRPr="005307A3">
              <w:rPr>
                <w:rFonts w:cs="Arial"/>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44C634"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47EC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314401" w14:textId="77777777" w:rsidR="00BE714D" w:rsidRPr="005307A3" w:rsidRDefault="00BE714D" w:rsidP="00E97CA6">
            <w:pPr>
              <w:pStyle w:val="TAL"/>
              <w:keepNext w:val="0"/>
              <w:rPr>
                <w:rFonts w:cs="Arial"/>
                <w:sz w:val="16"/>
                <w:szCs w:val="16"/>
              </w:rPr>
            </w:pPr>
            <w:r w:rsidRPr="005307A3">
              <w:rPr>
                <w:rFonts w:cs="Arial"/>
                <w:sz w:val="16"/>
                <w:szCs w:val="16"/>
              </w:rPr>
              <w:t>Correction of test sequence for PROVIDE LOCAL INFORMATION, NMR, 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F0AC9C8"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67E769B7"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24C6E15"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928050D"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F56B35D"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C2BE959" w14:textId="77777777" w:rsidR="00BE714D" w:rsidRPr="005307A3" w:rsidRDefault="00BE714D" w:rsidP="00BE714D">
            <w:pPr>
              <w:pStyle w:val="TAL"/>
              <w:keepNext w:val="0"/>
              <w:jc w:val="center"/>
              <w:rPr>
                <w:rFonts w:cs="Arial"/>
                <w:sz w:val="16"/>
                <w:szCs w:val="16"/>
              </w:rPr>
            </w:pPr>
            <w:r w:rsidRPr="005307A3">
              <w:rPr>
                <w:rFonts w:cs="Arial"/>
                <w:sz w:val="16"/>
                <w:szCs w:val="16"/>
              </w:rPr>
              <w:t>0300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BA3F13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B68DA5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08DFB79" w14:textId="77777777" w:rsidR="00BE714D" w:rsidRPr="005307A3" w:rsidRDefault="00BE714D" w:rsidP="00E97CA6">
            <w:pPr>
              <w:pStyle w:val="TAL"/>
              <w:keepNext w:val="0"/>
              <w:rPr>
                <w:rFonts w:cs="Arial"/>
                <w:sz w:val="16"/>
                <w:szCs w:val="16"/>
              </w:rPr>
            </w:pPr>
            <w:r w:rsidRPr="005307A3">
              <w:rPr>
                <w:rFonts w:cs="Arial"/>
                <w:sz w:val="16"/>
                <w:szCs w:val="16"/>
              </w:rPr>
              <w:t>Essential correction to the applicability and test procedure of test case 27.22.4.10 Seq 1.9 &amp; 27.22.5.1 Seq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1F53B0E"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61D4D4A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CF8565"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B3D4D75"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D14C35" w14:textId="77777777" w:rsidR="00BE714D" w:rsidRPr="005307A3" w:rsidRDefault="00BE714D" w:rsidP="00BE714D">
            <w:pPr>
              <w:pStyle w:val="TAL"/>
              <w:keepNext w:val="0"/>
              <w:jc w:val="center"/>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56AC4" w14:textId="77777777" w:rsidR="00BE714D" w:rsidRPr="005307A3" w:rsidRDefault="00BE714D" w:rsidP="00BE714D">
            <w:pPr>
              <w:pStyle w:val="TAL"/>
              <w:keepNext w:val="0"/>
              <w:jc w:val="center"/>
              <w:rPr>
                <w:rFonts w:cs="Arial"/>
                <w:sz w:val="16"/>
                <w:szCs w:val="16"/>
              </w:rPr>
            </w:pPr>
            <w:r w:rsidRPr="005307A3">
              <w:rPr>
                <w:rFonts w:cs="Arial"/>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BDAF0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7B5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C165902" w14:textId="77777777" w:rsidR="00BE714D" w:rsidRPr="005307A3" w:rsidRDefault="00BE714D" w:rsidP="00E97CA6">
            <w:pPr>
              <w:pStyle w:val="TAL"/>
              <w:keepNext w:val="0"/>
              <w:rPr>
                <w:rFonts w:cs="Arial"/>
                <w:sz w:val="16"/>
                <w:szCs w:val="16"/>
              </w:rPr>
            </w:pPr>
            <w:r w:rsidRPr="005307A3">
              <w:rPr>
                <w:rFonts w:cs="Arial"/>
                <w:sz w:val="16"/>
                <w:szCs w:val="16"/>
              </w:rPr>
              <w:t>Correction of Terminal Profile evaluation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615A5F" w14:textId="77777777" w:rsidR="00BE714D" w:rsidRPr="005307A3" w:rsidRDefault="00BE714D" w:rsidP="00E97CA6">
            <w:pPr>
              <w:pStyle w:val="TAL"/>
              <w:keepNext w:val="0"/>
              <w:rPr>
                <w:rFonts w:cs="Arial"/>
                <w:sz w:val="16"/>
                <w:szCs w:val="16"/>
              </w:rPr>
            </w:pPr>
            <w:r w:rsidRPr="005307A3">
              <w:rPr>
                <w:rFonts w:cs="Arial"/>
                <w:sz w:val="16"/>
                <w:szCs w:val="16"/>
              </w:rPr>
              <w:t>11.4.0</w:t>
            </w:r>
          </w:p>
        </w:tc>
      </w:tr>
      <w:tr w:rsidR="00BE714D" w:rsidRPr="005307A3" w14:paraId="44837C6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CEE613C"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015037B"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334080" w14:textId="77777777" w:rsidR="00BE714D" w:rsidRPr="005307A3" w:rsidRDefault="00BE714D" w:rsidP="00BE714D">
            <w:pPr>
              <w:pStyle w:val="TAL"/>
              <w:keepNext w:val="0"/>
              <w:jc w:val="center"/>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E5EE5" w14:textId="77777777" w:rsidR="00BE714D" w:rsidRPr="005307A3" w:rsidRDefault="00BE714D" w:rsidP="00BE714D">
            <w:pPr>
              <w:pStyle w:val="TAL"/>
              <w:keepNext w:val="0"/>
              <w:jc w:val="center"/>
              <w:rPr>
                <w:rFonts w:cs="Arial"/>
                <w:sz w:val="16"/>
                <w:szCs w:val="16"/>
              </w:rPr>
            </w:pPr>
            <w:r w:rsidRPr="005307A3">
              <w:rPr>
                <w:rFonts w:cs="Arial"/>
                <w:sz w:val="16"/>
                <w:szCs w:val="16"/>
              </w:rPr>
              <w:t>0304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CB3C5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7154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57EA55" w14:textId="77777777" w:rsidR="00BE714D" w:rsidRPr="005307A3" w:rsidRDefault="00BE714D" w:rsidP="00E97CA6">
            <w:pPr>
              <w:pStyle w:val="TAL"/>
              <w:keepNext w:val="0"/>
              <w:rPr>
                <w:rFonts w:cs="Arial"/>
                <w:sz w:val="16"/>
                <w:szCs w:val="16"/>
              </w:rPr>
            </w:pPr>
            <w:r w:rsidRPr="005307A3">
              <w:rPr>
                <w:rFonts w:cs="Arial"/>
                <w:sz w:val="16"/>
                <w:szCs w:val="16"/>
              </w:rPr>
              <w:t>Correction of chapter numbering in 27.22.7.15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C598CA" w14:textId="77777777" w:rsidR="00BE714D" w:rsidRPr="005307A3" w:rsidRDefault="00BE714D" w:rsidP="00E97CA6">
            <w:pPr>
              <w:pStyle w:val="TAL"/>
              <w:keepNext w:val="0"/>
              <w:rPr>
                <w:rFonts w:cs="Arial"/>
                <w:sz w:val="16"/>
                <w:szCs w:val="16"/>
              </w:rPr>
            </w:pPr>
            <w:r w:rsidRPr="005307A3">
              <w:rPr>
                <w:rFonts w:cs="Arial"/>
                <w:sz w:val="16"/>
                <w:szCs w:val="16"/>
              </w:rPr>
              <w:t>11.4.0</w:t>
            </w:r>
          </w:p>
        </w:tc>
      </w:tr>
      <w:tr w:rsidR="00BE714D" w:rsidRPr="005307A3" w14:paraId="5E181163"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347B750"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1502744"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AFF462E" w14:textId="77777777" w:rsidR="00BE714D" w:rsidRPr="005307A3" w:rsidRDefault="00BE714D" w:rsidP="00BE714D">
            <w:pPr>
              <w:pStyle w:val="TAL"/>
              <w:keepNext w:val="0"/>
              <w:jc w:val="center"/>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E342177" w14:textId="77777777" w:rsidR="00BE714D" w:rsidRPr="005307A3" w:rsidRDefault="00BE714D" w:rsidP="00BE714D">
            <w:pPr>
              <w:pStyle w:val="TAL"/>
              <w:keepNext w:val="0"/>
              <w:jc w:val="center"/>
              <w:rPr>
                <w:rFonts w:cs="Arial"/>
                <w:sz w:val="16"/>
                <w:szCs w:val="16"/>
              </w:rPr>
            </w:pPr>
            <w:r w:rsidRPr="005307A3">
              <w:rPr>
                <w:rFonts w:cs="Arial"/>
                <w:sz w:val="16"/>
                <w:szCs w:val="16"/>
              </w:rPr>
              <w:t>0305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0F4820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F2D68C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C18E459"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information of test case 27.22.4.15 seq 1.10</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1FCE634" w14:textId="77777777" w:rsidR="00BE714D" w:rsidRPr="005307A3" w:rsidRDefault="00BE714D" w:rsidP="00E97CA6">
            <w:pPr>
              <w:pStyle w:val="TAL"/>
              <w:keepNext w:val="0"/>
              <w:rPr>
                <w:rFonts w:cs="Arial"/>
                <w:sz w:val="16"/>
                <w:szCs w:val="16"/>
              </w:rPr>
            </w:pPr>
            <w:r w:rsidRPr="005307A3">
              <w:rPr>
                <w:rFonts w:cs="Arial"/>
                <w:sz w:val="16"/>
                <w:szCs w:val="16"/>
              </w:rPr>
              <w:t>11.4.0</w:t>
            </w:r>
          </w:p>
        </w:tc>
      </w:tr>
      <w:tr w:rsidR="00BE714D" w:rsidRPr="005307A3" w14:paraId="10B1E931"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C5FDB28"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467765B"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0345F51"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4399399" w14:textId="77777777" w:rsidR="00BE714D" w:rsidRPr="005307A3" w:rsidRDefault="00BE714D" w:rsidP="00BE714D">
            <w:pPr>
              <w:pStyle w:val="TAL"/>
              <w:keepNext w:val="0"/>
              <w:jc w:val="center"/>
              <w:rPr>
                <w:rFonts w:cs="Arial"/>
                <w:sz w:val="16"/>
                <w:szCs w:val="16"/>
              </w:rPr>
            </w:pPr>
            <w:r w:rsidRPr="005307A3">
              <w:rPr>
                <w:rFonts w:cs="Arial"/>
                <w:sz w:val="16"/>
                <w:szCs w:val="16"/>
              </w:rPr>
              <w:t>0302</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FE0211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4620DE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0BD1B23" w14:textId="77777777" w:rsidR="00BE714D" w:rsidRPr="005307A3" w:rsidRDefault="00BE714D" w:rsidP="00E97CA6">
            <w:pPr>
              <w:pStyle w:val="TAL"/>
              <w:keepNext w:val="0"/>
              <w:rPr>
                <w:rFonts w:cs="Arial"/>
                <w:sz w:val="16"/>
                <w:szCs w:val="16"/>
              </w:rPr>
            </w:pPr>
            <w:r w:rsidRPr="005307A3">
              <w:rPr>
                <w:rFonts w:cs="Arial"/>
                <w:sz w:val="16"/>
                <w:szCs w:val="16"/>
              </w:rPr>
              <w:t>Correction of Terminal Profile evaluation for SET UP CALL bit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1C6BF9F"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55717D8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44BB9A5"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81DB54D"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6C113F3"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8274E56" w14:textId="77777777" w:rsidR="00BE714D" w:rsidRPr="005307A3" w:rsidRDefault="00BE714D" w:rsidP="00BE714D">
            <w:pPr>
              <w:pStyle w:val="TAL"/>
              <w:keepNext w:val="0"/>
              <w:jc w:val="center"/>
              <w:rPr>
                <w:rFonts w:cs="Arial"/>
                <w:sz w:val="16"/>
                <w:szCs w:val="16"/>
              </w:rPr>
            </w:pPr>
            <w:r w:rsidRPr="005307A3">
              <w:rPr>
                <w:rFonts w:cs="Arial"/>
                <w:sz w:val="16"/>
                <w:szCs w:val="16"/>
              </w:rPr>
              <w:t>0307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6F4F2C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E12F60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875C27C" w14:textId="77777777" w:rsidR="00BE714D" w:rsidRPr="005307A3" w:rsidRDefault="00BE714D" w:rsidP="00E97CA6">
            <w:pPr>
              <w:pStyle w:val="TAL"/>
              <w:keepNext w:val="0"/>
              <w:rPr>
                <w:rFonts w:cs="Arial"/>
                <w:sz w:val="16"/>
                <w:szCs w:val="16"/>
              </w:rPr>
            </w:pPr>
            <w:r w:rsidRPr="005307A3">
              <w:rPr>
                <w:rFonts w:cs="Arial"/>
                <w:sz w:val="16"/>
                <w:szCs w:val="16"/>
              </w:rPr>
              <w:t>Correction to test case 27.22.5.2 seq. 1.7</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8B2FBC6"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54FD807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DEA3A8C"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DD51322"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24BC603"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FF81F94" w14:textId="77777777" w:rsidR="00BE714D" w:rsidRPr="005307A3" w:rsidRDefault="00BE714D" w:rsidP="00BE714D">
            <w:pPr>
              <w:pStyle w:val="TAL"/>
              <w:keepNext w:val="0"/>
              <w:jc w:val="center"/>
              <w:rPr>
                <w:rFonts w:cs="Arial"/>
                <w:sz w:val="16"/>
                <w:szCs w:val="16"/>
              </w:rPr>
            </w:pPr>
            <w:r w:rsidRPr="005307A3">
              <w:rPr>
                <w:rFonts w:cs="Arial"/>
                <w:sz w:val="16"/>
                <w:szCs w:val="16"/>
              </w:rPr>
              <w:t>0308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CE05D5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6698DB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A6ED82F" w14:textId="77777777" w:rsidR="00BE714D" w:rsidRPr="005307A3" w:rsidRDefault="00BE714D" w:rsidP="00E97CA6">
            <w:pPr>
              <w:pStyle w:val="TAL"/>
              <w:keepNext w:val="0"/>
              <w:rPr>
                <w:rFonts w:cs="Arial"/>
                <w:sz w:val="16"/>
                <w:szCs w:val="16"/>
              </w:rPr>
            </w:pPr>
            <w:r w:rsidRPr="005307A3">
              <w:rPr>
                <w:rFonts w:cs="Arial"/>
                <w:sz w:val="16"/>
                <w:szCs w:val="16"/>
              </w:rPr>
              <w:t>Update the status of A.1/154</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9686528"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21A3C37E"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C35C293"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5765279"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746DA54"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4329159" w14:textId="77777777" w:rsidR="00BE714D" w:rsidRPr="005307A3" w:rsidRDefault="00BE714D" w:rsidP="00BE714D">
            <w:pPr>
              <w:pStyle w:val="TAL"/>
              <w:keepNext w:val="0"/>
              <w:jc w:val="center"/>
              <w:rPr>
                <w:rFonts w:cs="Arial"/>
                <w:sz w:val="16"/>
                <w:szCs w:val="16"/>
              </w:rPr>
            </w:pPr>
            <w:r w:rsidRPr="005307A3">
              <w:rPr>
                <w:rFonts w:cs="Arial"/>
                <w:sz w:val="16"/>
                <w:szCs w:val="16"/>
              </w:rPr>
              <w:t>0309</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2FECC17"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3E8502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257615A" w14:textId="77777777" w:rsidR="00BE714D" w:rsidRPr="005307A3" w:rsidRDefault="00BE714D" w:rsidP="00E97CA6">
            <w:pPr>
              <w:pStyle w:val="TAL"/>
              <w:keepNext w:val="0"/>
              <w:rPr>
                <w:rFonts w:cs="Arial"/>
                <w:sz w:val="16"/>
                <w:szCs w:val="16"/>
              </w:rPr>
            </w:pPr>
            <w:r w:rsidRPr="005307A3">
              <w:rPr>
                <w:rFonts w:cs="Arial"/>
                <w:sz w:val="16"/>
                <w:szCs w:val="16"/>
              </w:rPr>
              <w:t>Update of the Generic Test Procedure 1 (SMS-PP Data Download)</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D3E7F3B"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70F40082"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28F7013" w14:textId="77777777" w:rsidR="00BE714D" w:rsidRPr="005307A3" w:rsidRDefault="00BE714D" w:rsidP="00BE714D">
            <w:pPr>
              <w:pStyle w:val="TAL"/>
              <w:keepNext w:val="0"/>
              <w:jc w:val="center"/>
              <w:rPr>
                <w:rFonts w:cs="Arial"/>
                <w:sz w:val="16"/>
                <w:szCs w:val="16"/>
              </w:rPr>
            </w:pPr>
            <w:r w:rsidRPr="005307A3">
              <w:rPr>
                <w:rFonts w:cs="Arial"/>
                <w:sz w:val="16"/>
                <w:szCs w:val="16"/>
              </w:rPr>
              <w:t>CT-63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3CB3E53" w14:textId="77777777" w:rsidR="00BE714D" w:rsidRPr="005307A3" w:rsidRDefault="00BE714D" w:rsidP="00BE714D">
            <w:pPr>
              <w:pStyle w:val="TAL"/>
              <w:keepNext w:val="0"/>
              <w:jc w:val="center"/>
              <w:rPr>
                <w:rFonts w:cs="Arial"/>
                <w:sz w:val="16"/>
                <w:szCs w:val="16"/>
              </w:rPr>
            </w:pPr>
            <w:r w:rsidRPr="005307A3">
              <w:rPr>
                <w:rFonts w:cs="Arial"/>
                <w:sz w:val="16"/>
                <w:szCs w:val="16"/>
              </w:rPr>
              <w:t>CT-63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722E38C" w14:textId="77777777" w:rsidR="00BE714D" w:rsidRPr="005307A3" w:rsidRDefault="00BE714D" w:rsidP="00BE714D">
            <w:pPr>
              <w:pStyle w:val="TAL"/>
              <w:keepNext w:val="0"/>
              <w:jc w:val="center"/>
              <w:rPr>
                <w:rFonts w:cs="Arial"/>
                <w:sz w:val="16"/>
                <w:szCs w:val="16"/>
              </w:rPr>
            </w:pPr>
            <w:r w:rsidRPr="005307A3">
              <w:rPr>
                <w:rFonts w:cs="Arial"/>
                <w:sz w:val="16"/>
                <w:szCs w:val="16"/>
              </w:rPr>
              <w:t>CP-140173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0805330" w14:textId="77777777" w:rsidR="00BE714D" w:rsidRPr="005307A3" w:rsidRDefault="00BE714D" w:rsidP="00BE714D">
            <w:pPr>
              <w:pStyle w:val="TAL"/>
              <w:keepNext w:val="0"/>
              <w:jc w:val="center"/>
              <w:rPr>
                <w:rFonts w:cs="Arial"/>
                <w:sz w:val="16"/>
                <w:szCs w:val="16"/>
              </w:rPr>
            </w:pPr>
            <w:r w:rsidRPr="005307A3">
              <w:rPr>
                <w:rFonts w:cs="Arial"/>
                <w:sz w:val="16"/>
                <w:szCs w:val="16"/>
              </w:rPr>
              <w:t>0310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60456C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F8180A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630A21D" w14:textId="77777777" w:rsidR="00BE714D" w:rsidRPr="005307A3" w:rsidRDefault="00BE714D" w:rsidP="00E97CA6">
            <w:pPr>
              <w:pStyle w:val="TAL"/>
              <w:keepNext w:val="0"/>
              <w:rPr>
                <w:rFonts w:cs="Arial"/>
                <w:sz w:val="16"/>
                <w:szCs w:val="16"/>
              </w:rPr>
            </w:pPr>
            <w:r w:rsidRPr="005307A3">
              <w:rPr>
                <w:rFonts w:cs="Arial"/>
                <w:sz w:val="16"/>
                <w:szCs w:val="16"/>
              </w:rPr>
              <w:t>Usage of URL in test cases for LAUNCH BROWSER command</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2C815AB" w14:textId="77777777" w:rsidR="00BE714D" w:rsidRPr="005307A3" w:rsidRDefault="00BE714D" w:rsidP="00E97CA6">
            <w:pPr>
              <w:pStyle w:val="TAL"/>
              <w:keepNext w:val="0"/>
              <w:rPr>
                <w:rFonts w:cs="Arial"/>
                <w:sz w:val="16"/>
                <w:szCs w:val="16"/>
              </w:rPr>
            </w:pPr>
            <w:r w:rsidRPr="005307A3">
              <w:rPr>
                <w:rFonts w:cs="Arial"/>
                <w:sz w:val="16"/>
                <w:szCs w:val="16"/>
              </w:rPr>
              <w:t>11.6.0</w:t>
            </w:r>
          </w:p>
        </w:tc>
      </w:tr>
      <w:tr w:rsidR="00BE714D" w:rsidRPr="005307A3" w14:paraId="4BFF1F4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BC46EB1"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9D752B2"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48C3AB2" w14:textId="77777777" w:rsidR="00BE714D" w:rsidRPr="005307A3" w:rsidRDefault="00BE714D" w:rsidP="00BE714D">
            <w:pPr>
              <w:pStyle w:val="TAL"/>
              <w:keepNext w:val="0"/>
              <w:jc w:val="center"/>
              <w:rPr>
                <w:rFonts w:cs="Arial"/>
                <w:sz w:val="16"/>
                <w:szCs w:val="16"/>
              </w:rPr>
            </w:pPr>
            <w:r w:rsidRPr="005307A3">
              <w:rPr>
                <w:rFonts w:cs="Arial"/>
                <w:sz w:val="16"/>
                <w:szCs w:val="16"/>
              </w:rPr>
              <w:t>CP-140428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2B4BC2B" w14:textId="77777777" w:rsidR="00BE714D" w:rsidRPr="005307A3" w:rsidRDefault="00BE714D" w:rsidP="00BE714D">
            <w:pPr>
              <w:pStyle w:val="TAL"/>
              <w:keepNext w:val="0"/>
              <w:jc w:val="center"/>
              <w:rPr>
                <w:rFonts w:cs="Arial"/>
                <w:sz w:val="16"/>
                <w:szCs w:val="16"/>
              </w:rPr>
            </w:pPr>
            <w:r w:rsidRPr="005307A3">
              <w:rPr>
                <w:rFonts w:cs="Arial"/>
                <w:sz w:val="16"/>
                <w:szCs w:val="16"/>
              </w:rPr>
              <w:t>0313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AA3A10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2664AF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9578888" w14:textId="77777777" w:rsidR="00BE714D" w:rsidRPr="005307A3" w:rsidRDefault="00BE714D" w:rsidP="00E97CA6">
            <w:pPr>
              <w:pStyle w:val="TAL"/>
              <w:keepNext w:val="0"/>
              <w:rPr>
                <w:rFonts w:cs="Arial"/>
                <w:sz w:val="16"/>
                <w:szCs w:val="16"/>
              </w:rPr>
            </w:pPr>
            <w:r w:rsidRPr="005307A3">
              <w:rPr>
                <w:rFonts w:cs="Arial"/>
                <w:sz w:val="16"/>
                <w:szCs w:val="16"/>
              </w:rPr>
              <w:t>Clarification on test case for PROVIDE LOCAL INFORMATION, E-UTRAN Inter-Frequency Measurements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E1D7ADB" w14:textId="77777777" w:rsidR="00BE714D" w:rsidRPr="005307A3" w:rsidRDefault="00BE714D" w:rsidP="00E97CA6">
            <w:pPr>
              <w:pStyle w:val="TAL"/>
              <w:keepNext w:val="0"/>
              <w:rPr>
                <w:rFonts w:cs="Arial"/>
                <w:sz w:val="16"/>
                <w:szCs w:val="16"/>
              </w:rPr>
            </w:pPr>
            <w:r w:rsidRPr="005307A3">
              <w:rPr>
                <w:rFonts w:cs="Arial"/>
                <w:sz w:val="16"/>
                <w:szCs w:val="16"/>
              </w:rPr>
              <w:t>11.7.0</w:t>
            </w:r>
          </w:p>
        </w:tc>
      </w:tr>
      <w:tr w:rsidR="00BE714D" w:rsidRPr="005307A3" w14:paraId="1AF55FF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55F4959"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8DA66A"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35E422" w14:textId="77777777" w:rsidR="00BE714D" w:rsidRPr="005307A3" w:rsidRDefault="00BE714D" w:rsidP="00BE714D">
            <w:pPr>
              <w:pStyle w:val="TAL"/>
              <w:keepNext w:val="0"/>
              <w:jc w:val="center"/>
              <w:rPr>
                <w:rFonts w:cs="Arial"/>
                <w:sz w:val="16"/>
                <w:szCs w:val="16"/>
              </w:rPr>
            </w:pPr>
            <w:r w:rsidRPr="005307A3">
              <w:rPr>
                <w:rFonts w:cs="Arial"/>
                <w:sz w:val="16"/>
                <w:szCs w:val="16"/>
              </w:rPr>
              <w:t>CP-140426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DCBF5" w14:textId="77777777" w:rsidR="00BE714D" w:rsidRPr="005307A3" w:rsidRDefault="00BE714D" w:rsidP="00BE714D">
            <w:pPr>
              <w:pStyle w:val="TAL"/>
              <w:keepNext w:val="0"/>
              <w:jc w:val="center"/>
              <w:rPr>
                <w:rFonts w:cs="Arial"/>
                <w:sz w:val="16"/>
                <w:szCs w:val="16"/>
              </w:rPr>
            </w:pPr>
            <w:r w:rsidRPr="005307A3">
              <w:rPr>
                <w:rFonts w:cs="Arial"/>
                <w:sz w:val="16"/>
                <w:szCs w:val="16"/>
              </w:rPr>
              <w:t>0311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066D83"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42FE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1CF8252" w14:textId="77777777" w:rsidR="00BE714D" w:rsidRPr="005307A3" w:rsidRDefault="00BE714D" w:rsidP="00E97CA6">
            <w:pPr>
              <w:pStyle w:val="TAL"/>
              <w:keepNext w:val="0"/>
              <w:rPr>
                <w:rFonts w:cs="Arial"/>
                <w:sz w:val="16"/>
                <w:szCs w:val="16"/>
              </w:rPr>
            </w:pPr>
            <w:r w:rsidRPr="005307A3">
              <w:rPr>
                <w:rFonts w:cs="Arial"/>
                <w:sz w:val="16"/>
                <w:szCs w:val="16"/>
              </w:rPr>
              <w:t>Changes for validation of TI value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0C75ADC" w14:textId="77777777" w:rsidR="00BE714D" w:rsidRPr="005307A3" w:rsidRDefault="00BE714D" w:rsidP="00E97CA6">
            <w:pPr>
              <w:pStyle w:val="TAL"/>
              <w:keepNext w:val="0"/>
              <w:rPr>
                <w:rFonts w:cs="Arial"/>
                <w:sz w:val="16"/>
                <w:szCs w:val="16"/>
              </w:rPr>
            </w:pPr>
            <w:r w:rsidRPr="005307A3">
              <w:rPr>
                <w:rFonts w:cs="Arial"/>
                <w:sz w:val="16"/>
                <w:szCs w:val="16"/>
              </w:rPr>
              <w:t>12.0.0</w:t>
            </w:r>
          </w:p>
        </w:tc>
      </w:tr>
      <w:tr w:rsidR="00BE714D" w:rsidRPr="005307A3" w14:paraId="24B3A5C2"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26E9F54"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8E3403D"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124657D" w14:textId="77777777" w:rsidR="00BE714D" w:rsidRPr="005307A3" w:rsidRDefault="00BE714D" w:rsidP="00BE714D">
            <w:pPr>
              <w:pStyle w:val="TAL"/>
              <w:keepNext w:val="0"/>
              <w:jc w:val="center"/>
              <w:rPr>
                <w:rFonts w:cs="Arial"/>
                <w:sz w:val="16"/>
                <w:szCs w:val="16"/>
              </w:rPr>
            </w:pPr>
            <w:r w:rsidRPr="005307A3">
              <w:rPr>
                <w:rFonts w:cs="Arial"/>
                <w:sz w:val="16"/>
                <w:szCs w:val="16"/>
              </w:rPr>
              <w:t>CP-140433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C5633AB" w14:textId="77777777" w:rsidR="00BE714D" w:rsidRPr="005307A3" w:rsidRDefault="00BE714D" w:rsidP="00BE714D">
            <w:pPr>
              <w:pStyle w:val="TAL"/>
              <w:keepNext w:val="0"/>
              <w:jc w:val="center"/>
              <w:rPr>
                <w:rFonts w:cs="Arial"/>
                <w:sz w:val="16"/>
                <w:szCs w:val="16"/>
              </w:rPr>
            </w:pPr>
            <w:r w:rsidRPr="005307A3">
              <w:rPr>
                <w:rFonts w:cs="Arial"/>
                <w:sz w:val="16"/>
                <w:szCs w:val="16"/>
              </w:rPr>
              <w:t>0314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208F70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CF8603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F90E891" w14:textId="77777777" w:rsidR="00BE714D" w:rsidRPr="005307A3" w:rsidRDefault="00BE714D" w:rsidP="00E97CA6">
            <w:pPr>
              <w:pStyle w:val="TAL"/>
              <w:keepNext w:val="0"/>
              <w:rPr>
                <w:rFonts w:cs="Arial"/>
                <w:sz w:val="16"/>
                <w:szCs w:val="16"/>
              </w:rPr>
            </w:pPr>
            <w:r w:rsidRPr="005307A3">
              <w:rPr>
                <w:rFonts w:cs="Arial"/>
                <w:sz w:val="16"/>
                <w:szCs w:val="16"/>
              </w:rPr>
              <w:t>Modification to test case 27.22.4.28.3 SEQ 3.2 (step 5)</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536DC72" w14:textId="77777777" w:rsidR="00BE714D" w:rsidRPr="005307A3" w:rsidRDefault="00BE714D" w:rsidP="00E97CA6">
            <w:pPr>
              <w:pStyle w:val="TAL"/>
              <w:keepNext w:val="0"/>
              <w:rPr>
                <w:rFonts w:cs="Arial"/>
                <w:sz w:val="16"/>
                <w:szCs w:val="16"/>
              </w:rPr>
            </w:pPr>
            <w:r w:rsidRPr="005307A3">
              <w:rPr>
                <w:rFonts w:cs="Arial"/>
                <w:sz w:val="16"/>
                <w:szCs w:val="16"/>
              </w:rPr>
              <w:t>12.0.0</w:t>
            </w:r>
          </w:p>
        </w:tc>
      </w:tr>
      <w:tr w:rsidR="00BE714D" w:rsidRPr="005307A3" w14:paraId="36A1AFF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AEABAA0"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0659FA"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B69B19" w14:textId="77777777" w:rsidR="00BE714D" w:rsidRPr="005307A3" w:rsidRDefault="00BE714D" w:rsidP="00BE714D">
            <w:pPr>
              <w:pStyle w:val="TAL"/>
              <w:keepNext w:val="0"/>
              <w:jc w:val="center"/>
              <w:rPr>
                <w:rFonts w:cs="Arial"/>
                <w:sz w:val="16"/>
                <w:szCs w:val="16"/>
              </w:rPr>
            </w:pPr>
            <w:r w:rsidRPr="005307A3">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8C84E" w14:textId="77777777" w:rsidR="00BE714D" w:rsidRPr="005307A3" w:rsidRDefault="00BE714D" w:rsidP="00BE714D">
            <w:pPr>
              <w:pStyle w:val="TAL"/>
              <w:keepNext w:val="0"/>
              <w:jc w:val="center"/>
              <w:rPr>
                <w:rFonts w:cs="Arial"/>
                <w:sz w:val="16"/>
                <w:szCs w:val="16"/>
              </w:rPr>
            </w:pPr>
            <w:r w:rsidRPr="005307A3">
              <w:rPr>
                <w:rFonts w:cs="Arial"/>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D910F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D534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D21EDA5" w14:textId="77777777" w:rsidR="00BE714D" w:rsidRPr="005307A3" w:rsidRDefault="00BE714D" w:rsidP="00E97CA6">
            <w:pPr>
              <w:pStyle w:val="TAL"/>
              <w:keepNext w:val="0"/>
              <w:rPr>
                <w:rFonts w:cs="Arial"/>
                <w:sz w:val="16"/>
                <w:szCs w:val="16"/>
              </w:rPr>
            </w:pPr>
            <w:r w:rsidRPr="005307A3">
              <w:rPr>
                <w:rFonts w:cs="Arial"/>
                <w:sz w:val="16"/>
                <w:szCs w:val="16"/>
              </w:rPr>
              <w:t>Open channel terminal response in case of modified parameters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A694A7"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1E586D1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3E8AD1C"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045FA37"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9CF150" w14:textId="77777777" w:rsidR="00BE714D" w:rsidRPr="005307A3" w:rsidRDefault="00BE714D" w:rsidP="00BE714D">
            <w:pPr>
              <w:pStyle w:val="TAL"/>
              <w:keepNext w:val="0"/>
              <w:jc w:val="center"/>
              <w:rPr>
                <w:rFonts w:cs="Arial"/>
                <w:sz w:val="16"/>
                <w:szCs w:val="16"/>
              </w:rPr>
            </w:pPr>
            <w:r w:rsidRPr="005307A3">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26207" w14:textId="77777777" w:rsidR="00BE714D" w:rsidRPr="005307A3" w:rsidRDefault="00BE714D" w:rsidP="00BE714D">
            <w:pPr>
              <w:pStyle w:val="TAL"/>
              <w:keepNext w:val="0"/>
              <w:jc w:val="center"/>
              <w:rPr>
                <w:rFonts w:cs="Arial"/>
                <w:sz w:val="16"/>
                <w:szCs w:val="16"/>
              </w:rPr>
            </w:pPr>
            <w:r w:rsidRPr="005307A3">
              <w:rPr>
                <w:rFonts w:cs="Arial"/>
                <w:sz w:val="16"/>
                <w:szCs w:val="16"/>
              </w:rPr>
              <w:t>0321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D789D3"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CF30F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396D20B" w14:textId="77777777" w:rsidR="00BE714D" w:rsidRPr="005307A3" w:rsidRDefault="00BE714D" w:rsidP="00E97CA6">
            <w:pPr>
              <w:pStyle w:val="TAL"/>
              <w:keepNext w:val="0"/>
              <w:rPr>
                <w:rFonts w:cs="Arial"/>
                <w:sz w:val="16"/>
                <w:szCs w:val="16"/>
              </w:rPr>
            </w:pPr>
            <w:r w:rsidRPr="005307A3">
              <w:rPr>
                <w:rFonts w:cs="Arial"/>
                <w:sz w:val="16"/>
                <w:szCs w:val="16"/>
              </w:rPr>
              <w:t>Change of test sequence for LAUNCH BROWSER with default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C04C723"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55BF7D9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5D1FD5"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9B157B"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3E720" w14:textId="77777777" w:rsidR="00BE714D" w:rsidRPr="005307A3" w:rsidRDefault="00BE714D" w:rsidP="00BE714D">
            <w:pPr>
              <w:pStyle w:val="TAL"/>
              <w:keepNext w:val="0"/>
              <w:jc w:val="center"/>
              <w:rPr>
                <w:rFonts w:cs="Arial"/>
                <w:sz w:val="16"/>
                <w:szCs w:val="16"/>
              </w:rPr>
            </w:pPr>
            <w:r w:rsidRPr="005307A3">
              <w:rPr>
                <w:rFonts w:cs="Arial"/>
                <w:sz w:val="16"/>
                <w:szCs w:val="16"/>
              </w:rPr>
              <w:t>CP-140709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68F7D" w14:textId="77777777" w:rsidR="00BE714D" w:rsidRPr="005307A3" w:rsidRDefault="00BE714D" w:rsidP="00BE714D">
            <w:pPr>
              <w:pStyle w:val="TAL"/>
              <w:keepNext w:val="0"/>
              <w:jc w:val="center"/>
              <w:rPr>
                <w:rFonts w:cs="Arial"/>
                <w:sz w:val="16"/>
                <w:szCs w:val="16"/>
              </w:rPr>
            </w:pPr>
            <w:r w:rsidRPr="005307A3">
              <w:rPr>
                <w:rFonts w:cs="Arial"/>
                <w:sz w:val="16"/>
                <w:szCs w:val="16"/>
              </w:rPr>
              <w:t>0316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8B989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6974B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AFF34A" w14:textId="77777777" w:rsidR="00BE714D" w:rsidRPr="005307A3" w:rsidRDefault="00BE714D" w:rsidP="00E97CA6">
            <w:pPr>
              <w:pStyle w:val="TAL"/>
              <w:keepNext w:val="0"/>
              <w:rPr>
                <w:rFonts w:cs="Arial"/>
                <w:sz w:val="16"/>
                <w:szCs w:val="16"/>
              </w:rPr>
            </w:pPr>
            <w:r w:rsidRPr="005307A3">
              <w:rPr>
                <w:rFonts w:cs="Arial"/>
                <w:sz w:val="16"/>
                <w:szCs w:val="16"/>
              </w:rPr>
              <w:t>Removal of applicability condition C133, C135, C136, C137 and C138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C153C84"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37A3CCB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E425B48"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B4A6EF"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774E722" w14:textId="77777777" w:rsidR="00BE714D" w:rsidRPr="005307A3" w:rsidRDefault="00BE714D" w:rsidP="00BE714D">
            <w:pPr>
              <w:pStyle w:val="TAL"/>
              <w:keepNext w:val="0"/>
              <w:jc w:val="center"/>
              <w:rPr>
                <w:rFonts w:cs="Arial"/>
                <w:sz w:val="16"/>
                <w:szCs w:val="16"/>
              </w:rPr>
            </w:pPr>
            <w:r w:rsidRPr="005307A3">
              <w:rPr>
                <w:rFonts w:cs="Arial"/>
                <w:sz w:val="16"/>
                <w:szCs w:val="16"/>
              </w:rPr>
              <w:t>CP-140710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D3C1B1" w14:textId="77777777" w:rsidR="00BE714D" w:rsidRPr="005307A3" w:rsidRDefault="00BE714D" w:rsidP="00BE714D">
            <w:pPr>
              <w:pStyle w:val="TAL"/>
              <w:keepNext w:val="0"/>
              <w:jc w:val="center"/>
              <w:rPr>
                <w:rFonts w:cs="Arial"/>
                <w:sz w:val="16"/>
                <w:szCs w:val="16"/>
              </w:rPr>
            </w:pPr>
            <w:r w:rsidRPr="005307A3">
              <w:rPr>
                <w:rFonts w:cs="Arial"/>
                <w:sz w:val="16"/>
                <w:szCs w:val="16"/>
              </w:rPr>
              <w:t>0315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8BA81F0"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617977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21ADB25" w14:textId="77777777" w:rsidR="00BE714D" w:rsidRPr="005307A3" w:rsidRDefault="00BE714D" w:rsidP="00E97CA6">
            <w:pPr>
              <w:pStyle w:val="TAL"/>
              <w:keepNext w:val="0"/>
              <w:rPr>
                <w:rFonts w:cs="Arial"/>
                <w:sz w:val="16"/>
                <w:szCs w:val="16"/>
              </w:rPr>
            </w:pPr>
            <w:r w:rsidRPr="005307A3">
              <w:rPr>
                <w:rFonts w:cs="Arial"/>
                <w:sz w:val="16"/>
                <w:szCs w:val="16"/>
              </w:rPr>
              <w:t>Correction of Network Dependency of the TBD test sequence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B55DA48"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39EB2F5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F0F959"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9A8AA6"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C5C870" w14:textId="77777777" w:rsidR="00BE714D" w:rsidRPr="005307A3" w:rsidRDefault="00BE714D" w:rsidP="00BE714D">
            <w:pPr>
              <w:pStyle w:val="TAL"/>
              <w:keepNext w:val="0"/>
              <w:jc w:val="center"/>
              <w:rPr>
                <w:rFonts w:cs="Arial"/>
                <w:sz w:val="16"/>
                <w:szCs w:val="16"/>
              </w:rPr>
            </w:pPr>
            <w:r w:rsidRPr="005307A3">
              <w:rPr>
                <w:rFonts w:cs="Arial"/>
                <w:sz w:val="16"/>
                <w:szCs w:val="16"/>
              </w:rPr>
              <w:t>CP-140965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74B20" w14:textId="77777777" w:rsidR="00BE714D" w:rsidRPr="005307A3" w:rsidRDefault="00BE714D" w:rsidP="00BE714D">
            <w:pPr>
              <w:pStyle w:val="TAL"/>
              <w:keepNext w:val="0"/>
              <w:jc w:val="center"/>
              <w:rPr>
                <w:rFonts w:cs="Arial"/>
                <w:sz w:val="16"/>
                <w:szCs w:val="16"/>
              </w:rPr>
            </w:pPr>
            <w:r w:rsidRPr="005307A3">
              <w:rPr>
                <w:rFonts w:cs="Arial"/>
                <w:sz w:val="16"/>
                <w:szCs w:val="16"/>
              </w:rPr>
              <w:t>0324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9EDA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00AF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452A9DB" w14:textId="77777777" w:rsidR="00BE714D" w:rsidRPr="005307A3" w:rsidRDefault="00BE714D" w:rsidP="00E97CA6">
            <w:pPr>
              <w:pStyle w:val="TAL"/>
              <w:keepNext w:val="0"/>
              <w:rPr>
                <w:rFonts w:cs="Arial"/>
                <w:sz w:val="16"/>
                <w:szCs w:val="16"/>
              </w:rPr>
            </w:pPr>
            <w:r w:rsidRPr="005307A3">
              <w:rPr>
                <w:rFonts w:cs="Arial"/>
                <w:sz w:val="16"/>
                <w:szCs w:val="16"/>
              </w:rPr>
              <w:t>Change of test sequence for LAUNCH BROWSER with default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4B32DE" w14:textId="77777777" w:rsidR="00BE714D" w:rsidRPr="005307A3" w:rsidRDefault="00BE714D" w:rsidP="00E97CA6">
            <w:pPr>
              <w:pStyle w:val="TAL"/>
              <w:keepNext w:val="0"/>
              <w:rPr>
                <w:rFonts w:cs="Arial"/>
                <w:sz w:val="16"/>
                <w:szCs w:val="16"/>
              </w:rPr>
            </w:pPr>
            <w:r w:rsidRPr="005307A3">
              <w:rPr>
                <w:rFonts w:cs="Arial"/>
                <w:sz w:val="16"/>
                <w:szCs w:val="16"/>
              </w:rPr>
              <w:t>12.2.0</w:t>
            </w:r>
          </w:p>
        </w:tc>
      </w:tr>
      <w:tr w:rsidR="00BE714D" w:rsidRPr="005307A3" w14:paraId="68AD920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E82E08A"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DECC4C1"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F4509EA" w14:textId="77777777" w:rsidR="00BE714D" w:rsidRPr="005307A3" w:rsidRDefault="00BE714D" w:rsidP="00BE714D">
            <w:pPr>
              <w:pStyle w:val="TAL"/>
              <w:keepNext w:val="0"/>
              <w:jc w:val="center"/>
              <w:rPr>
                <w:rFonts w:cs="Arial"/>
                <w:sz w:val="16"/>
                <w:szCs w:val="16"/>
              </w:rPr>
            </w:pPr>
            <w:r w:rsidRPr="005307A3">
              <w:rPr>
                <w:rFonts w:cs="Arial"/>
                <w:sz w:val="16"/>
                <w:szCs w:val="16"/>
              </w:rPr>
              <w:t>CP-140966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9A1BC4" w14:textId="77777777" w:rsidR="00BE714D" w:rsidRPr="005307A3" w:rsidRDefault="00BE714D" w:rsidP="00BE714D">
            <w:pPr>
              <w:pStyle w:val="TAL"/>
              <w:keepNext w:val="0"/>
              <w:jc w:val="center"/>
              <w:rPr>
                <w:rFonts w:cs="Arial"/>
                <w:sz w:val="16"/>
                <w:szCs w:val="16"/>
              </w:rPr>
            </w:pPr>
            <w:r w:rsidRPr="005307A3">
              <w:rPr>
                <w:rFonts w:cs="Arial"/>
                <w:sz w:val="16"/>
                <w:szCs w:val="16"/>
              </w:rPr>
              <w:t>0323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1280C2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867788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488BC7E" w14:textId="77777777" w:rsidR="00BE714D" w:rsidRPr="005307A3" w:rsidRDefault="00BE714D" w:rsidP="00E97CA6">
            <w:pPr>
              <w:pStyle w:val="TAL"/>
              <w:keepNext w:val="0"/>
              <w:rPr>
                <w:rFonts w:cs="Arial"/>
                <w:sz w:val="16"/>
                <w:szCs w:val="16"/>
              </w:rPr>
            </w:pPr>
            <w:r w:rsidRPr="005307A3">
              <w:rPr>
                <w:rFonts w:cs="Arial"/>
                <w:sz w:val="16"/>
                <w:szCs w:val="16"/>
              </w:rPr>
              <w:t>Correction of usage of TP-Message-Reference (TP-MR) in Send Short Message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CB436F8" w14:textId="77777777" w:rsidR="00BE714D" w:rsidRPr="005307A3" w:rsidRDefault="00BE714D" w:rsidP="00E97CA6">
            <w:pPr>
              <w:pStyle w:val="TAL"/>
              <w:keepNext w:val="0"/>
              <w:rPr>
                <w:rFonts w:cs="Arial"/>
                <w:sz w:val="16"/>
                <w:szCs w:val="16"/>
              </w:rPr>
            </w:pPr>
            <w:r w:rsidRPr="005307A3">
              <w:rPr>
                <w:rFonts w:cs="Arial"/>
                <w:sz w:val="16"/>
                <w:szCs w:val="16"/>
              </w:rPr>
              <w:t>12.2.0</w:t>
            </w:r>
          </w:p>
        </w:tc>
      </w:tr>
      <w:tr w:rsidR="00BE714D" w:rsidRPr="005307A3" w14:paraId="572CD0F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C8BAE9"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0B773B4"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EB247"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A5198" w14:textId="77777777" w:rsidR="00BE714D" w:rsidRPr="005307A3" w:rsidRDefault="00BE714D" w:rsidP="00BE714D">
            <w:pPr>
              <w:pStyle w:val="TAL"/>
              <w:keepNext w:val="0"/>
              <w:jc w:val="center"/>
              <w:rPr>
                <w:rFonts w:cs="Arial"/>
                <w:sz w:val="16"/>
                <w:szCs w:val="16"/>
              </w:rPr>
            </w:pPr>
            <w:r w:rsidRPr="005307A3">
              <w:rPr>
                <w:rFonts w:cs="Arial"/>
                <w:sz w:val="16"/>
                <w:szCs w:val="16"/>
              </w:rPr>
              <w:t>0411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C8FB2E"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58C7B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F26D35" w14:textId="77777777" w:rsidR="00BE714D" w:rsidRPr="005307A3" w:rsidRDefault="00BE714D" w:rsidP="00E97CA6">
            <w:pPr>
              <w:pStyle w:val="TAL"/>
              <w:keepNext w:val="0"/>
              <w:rPr>
                <w:rFonts w:cs="Arial"/>
                <w:sz w:val="16"/>
                <w:szCs w:val="16"/>
              </w:rPr>
            </w:pPr>
            <w:r w:rsidRPr="005307A3">
              <w:rPr>
                <w:rFonts w:cs="Arial"/>
                <w:sz w:val="16"/>
                <w:szCs w:val="16"/>
              </w:rPr>
              <w:t>Added column for Rel.12 in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75446CB"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7B2AEF6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D592077"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3F70CA"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6BD18"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0EEAD" w14:textId="77777777" w:rsidR="00BE714D" w:rsidRPr="005307A3" w:rsidRDefault="00BE714D" w:rsidP="00BE714D">
            <w:pPr>
              <w:pStyle w:val="TAL"/>
              <w:keepNext w:val="0"/>
              <w:jc w:val="center"/>
              <w:rPr>
                <w:rFonts w:cs="Arial"/>
                <w:sz w:val="16"/>
                <w:szCs w:val="16"/>
              </w:rPr>
            </w:pPr>
            <w:r w:rsidRPr="005307A3">
              <w:rPr>
                <w:rFonts w:cs="Arial"/>
                <w:sz w:val="16"/>
                <w:szCs w:val="16"/>
              </w:rPr>
              <w:t>0412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713C1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AFEA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A7D3F0" w14:textId="77777777" w:rsidR="00BE714D" w:rsidRPr="005307A3" w:rsidRDefault="00BE714D" w:rsidP="00E97CA6">
            <w:pPr>
              <w:pStyle w:val="TAL"/>
              <w:keepNext w:val="0"/>
              <w:rPr>
                <w:rFonts w:cs="Arial"/>
                <w:sz w:val="16"/>
                <w:szCs w:val="16"/>
              </w:rPr>
            </w:pPr>
            <w:r w:rsidRPr="005307A3">
              <w:rPr>
                <w:rFonts w:cs="Arial"/>
                <w:sz w:val="16"/>
                <w:szCs w:val="16"/>
              </w:rPr>
              <w:t>Update of reference to ETSI TS 102 221 and release scope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87A696B"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35FD78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9304CB1"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CFAF45A"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7CD034"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C1482" w14:textId="77777777" w:rsidR="00BE714D" w:rsidRPr="005307A3" w:rsidRDefault="00BE714D" w:rsidP="00BE714D">
            <w:pPr>
              <w:pStyle w:val="TAL"/>
              <w:keepNext w:val="0"/>
              <w:jc w:val="center"/>
              <w:rPr>
                <w:rFonts w:cs="Arial"/>
                <w:sz w:val="16"/>
                <w:szCs w:val="16"/>
              </w:rPr>
            </w:pPr>
            <w:r w:rsidRPr="005307A3">
              <w:rPr>
                <w:rFonts w:cs="Arial"/>
                <w:sz w:val="16"/>
                <w:szCs w:val="16"/>
              </w:rPr>
              <w:t>0416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BBB337"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725B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DCEA410" w14:textId="77777777" w:rsidR="00BE714D" w:rsidRPr="005307A3" w:rsidRDefault="00BE714D" w:rsidP="00E97CA6">
            <w:pPr>
              <w:pStyle w:val="TAL"/>
              <w:keepNext w:val="0"/>
              <w:rPr>
                <w:rFonts w:cs="Arial"/>
                <w:sz w:val="16"/>
                <w:szCs w:val="16"/>
              </w:rPr>
            </w:pPr>
            <w:r w:rsidRPr="005307A3">
              <w:rPr>
                <w:rFonts w:cs="Arial"/>
                <w:sz w:val="16"/>
                <w:szCs w:val="16"/>
              </w:rPr>
              <w:t>Correction of OPEN CHANNEL Alpha Identifier handling and introduction of new alternative Terminal Response for GET CHANNEL STATUS Sequences 1.4 and 1.5 and CLOSE CHANNEL Sequence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B78D7DA"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0D11141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7F52FDF"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43A6137"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EB067B3"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0872D72" w14:textId="77777777" w:rsidR="00BE714D" w:rsidRPr="005307A3" w:rsidRDefault="00BE714D" w:rsidP="00BE714D">
            <w:pPr>
              <w:pStyle w:val="TAL"/>
              <w:keepNext w:val="0"/>
              <w:jc w:val="center"/>
              <w:rPr>
                <w:rFonts w:cs="Arial"/>
                <w:sz w:val="16"/>
                <w:szCs w:val="16"/>
              </w:rPr>
            </w:pPr>
            <w:r w:rsidRPr="005307A3">
              <w:rPr>
                <w:rFonts w:cs="Arial"/>
                <w:sz w:val="16"/>
                <w:szCs w:val="16"/>
              </w:rPr>
              <w:t>0417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CE74C2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061309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B90C760" w14:textId="77777777" w:rsidR="00BE714D" w:rsidRPr="005307A3" w:rsidRDefault="00BE714D" w:rsidP="00E97CA6">
            <w:pPr>
              <w:pStyle w:val="TAL"/>
              <w:keepNext w:val="0"/>
              <w:rPr>
                <w:rFonts w:cs="Arial"/>
                <w:sz w:val="16"/>
                <w:szCs w:val="16"/>
              </w:rPr>
            </w:pPr>
            <w:r w:rsidRPr="005307A3">
              <w:rPr>
                <w:rFonts w:cs="Arial"/>
                <w:sz w:val="16"/>
                <w:szCs w:val="16"/>
              </w:rPr>
              <w:t>Correction of usage of TP-Message-Reference (TP-MR) in remaining Send Short Message test cases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6C3D7727"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388964D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33DB3F7"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12DE83E"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3605F" w14:textId="77777777" w:rsidR="00BE714D" w:rsidRPr="005307A3" w:rsidRDefault="00BE714D" w:rsidP="00BE714D">
            <w:pPr>
              <w:pStyle w:val="TAL"/>
              <w:keepNext w:val="0"/>
              <w:jc w:val="center"/>
              <w:rPr>
                <w:rFonts w:cs="Arial"/>
                <w:sz w:val="16"/>
                <w:szCs w:val="16"/>
              </w:rPr>
            </w:pPr>
            <w:r w:rsidRPr="005307A3">
              <w:rPr>
                <w:rFonts w:cs="Arial"/>
                <w:sz w:val="16"/>
                <w:szCs w:val="16"/>
              </w:rPr>
              <w:t>CP-150387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51225" w14:textId="77777777" w:rsidR="00BE714D" w:rsidRPr="005307A3" w:rsidRDefault="00BE714D" w:rsidP="00BE714D">
            <w:pPr>
              <w:pStyle w:val="TAL"/>
              <w:keepNext w:val="0"/>
              <w:jc w:val="center"/>
              <w:rPr>
                <w:rFonts w:cs="Arial"/>
                <w:sz w:val="16"/>
                <w:szCs w:val="16"/>
              </w:rPr>
            </w:pPr>
            <w:r w:rsidRPr="005307A3">
              <w:rPr>
                <w:rFonts w:cs="Arial"/>
                <w:sz w:val="16"/>
                <w:szCs w:val="16"/>
              </w:rPr>
              <w:t>0419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61C64"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BE10D"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857676" w14:textId="77777777" w:rsidR="00BE714D" w:rsidRPr="005307A3" w:rsidRDefault="00BE714D" w:rsidP="00E97CA6">
            <w:pPr>
              <w:pStyle w:val="TAL"/>
              <w:keepNext w:val="0"/>
              <w:rPr>
                <w:rFonts w:cs="Arial"/>
                <w:sz w:val="16"/>
                <w:szCs w:val="16"/>
              </w:rPr>
            </w:pPr>
            <w:r w:rsidRPr="005307A3">
              <w:rPr>
                <w:rFonts w:cs="Arial"/>
                <w:sz w:val="16"/>
                <w:szCs w:val="16"/>
              </w:rPr>
              <w:t>Removal of mandatory clause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81E2BF6" w14:textId="77777777" w:rsidR="00BE714D" w:rsidRPr="005307A3" w:rsidRDefault="00BE714D" w:rsidP="00E97CA6">
            <w:pPr>
              <w:pStyle w:val="TAL"/>
              <w:keepNext w:val="0"/>
              <w:rPr>
                <w:rFonts w:cs="Arial"/>
                <w:sz w:val="16"/>
                <w:szCs w:val="16"/>
              </w:rPr>
            </w:pPr>
            <w:r w:rsidRPr="005307A3">
              <w:rPr>
                <w:rFonts w:cs="Arial"/>
                <w:sz w:val="16"/>
                <w:szCs w:val="16"/>
              </w:rPr>
              <w:t>13.0.0</w:t>
            </w:r>
          </w:p>
        </w:tc>
      </w:tr>
      <w:tr w:rsidR="00BE714D" w:rsidRPr="005307A3" w14:paraId="3E19250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9ED9340"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A36B23F"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F611D57" w14:textId="77777777" w:rsidR="00BE714D" w:rsidRPr="005307A3" w:rsidRDefault="00BE714D" w:rsidP="00BE714D">
            <w:pPr>
              <w:pStyle w:val="TAL"/>
              <w:keepNext w:val="0"/>
              <w:jc w:val="center"/>
              <w:rPr>
                <w:rFonts w:cs="Arial"/>
                <w:sz w:val="16"/>
                <w:szCs w:val="16"/>
              </w:rPr>
            </w:pPr>
            <w:r w:rsidRPr="005307A3">
              <w:rPr>
                <w:rFonts w:cs="Arial"/>
                <w:sz w:val="16"/>
                <w:szCs w:val="16"/>
              </w:rPr>
              <w:t>CP-150386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BAF4F38" w14:textId="77777777" w:rsidR="00BE714D" w:rsidRPr="005307A3" w:rsidRDefault="00BE714D" w:rsidP="00BE714D">
            <w:pPr>
              <w:pStyle w:val="TAL"/>
              <w:keepNext w:val="0"/>
              <w:jc w:val="center"/>
              <w:rPr>
                <w:rFonts w:cs="Arial"/>
                <w:sz w:val="16"/>
                <w:szCs w:val="16"/>
              </w:rPr>
            </w:pPr>
            <w:r w:rsidRPr="005307A3">
              <w:rPr>
                <w:rFonts w:cs="Arial"/>
                <w:sz w:val="16"/>
                <w:szCs w:val="16"/>
              </w:rPr>
              <w:t>0420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F7F1586"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9698B07"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1073AC0" w14:textId="77777777" w:rsidR="00BE714D" w:rsidRPr="005307A3" w:rsidRDefault="00BE714D" w:rsidP="00E97CA6">
            <w:pPr>
              <w:pStyle w:val="TAL"/>
              <w:keepNext w:val="0"/>
              <w:rPr>
                <w:rFonts w:cs="Arial"/>
                <w:sz w:val="16"/>
                <w:szCs w:val="16"/>
              </w:rPr>
            </w:pPr>
            <w:r w:rsidRPr="005307A3">
              <w:rPr>
                <w:rFonts w:cs="Arial"/>
                <w:sz w:val="16"/>
                <w:szCs w:val="16"/>
              </w:rPr>
              <w:t>Making features optional</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D659BDB" w14:textId="77777777" w:rsidR="00BE714D" w:rsidRPr="005307A3" w:rsidRDefault="00BE714D" w:rsidP="00E97CA6">
            <w:pPr>
              <w:pStyle w:val="TAL"/>
              <w:keepNext w:val="0"/>
              <w:rPr>
                <w:rFonts w:cs="Arial"/>
                <w:sz w:val="16"/>
                <w:szCs w:val="16"/>
              </w:rPr>
            </w:pPr>
            <w:r w:rsidRPr="005307A3">
              <w:rPr>
                <w:rFonts w:cs="Arial"/>
                <w:sz w:val="16"/>
                <w:szCs w:val="16"/>
              </w:rPr>
              <w:t>13.0.0</w:t>
            </w:r>
          </w:p>
        </w:tc>
      </w:tr>
      <w:tr w:rsidR="00BE714D" w:rsidRPr="005307A3" w14:paraId="15CEE5E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AE8323"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E9D0BF"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A12F8"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67702" w14:textId="77777777" w:rsidR="00BE714D" w:rsidRPr="005307A3" w:rsidRDefault="00BE714D" w:rsidP="00BE714D">
            <w:pPr>
              <w:pStyle w:val="TAL"/>
              <w:keepNext w:val="0"/>
              <w:jc w:val="center"/>
              <w:rPr>
                <w:rFonts w:cs="Arial"/>
                <w:sz w:val="16"/>
                <w:szCs w:val="16"/>
              </w:rPr>
            </w:pPr>
            <w:r w:rsidRPr="005307A3">
              <w:rPr>
                <w:rFonts w:cs="Arial"/>
                <w:sz w:val="16"/>
                <w:szCs w:val="16"/>
              </w:rPr>
              <w:t>0423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004312"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9DDF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65DB3A" w14:textId="77777777" w:rsidR="00BE714D" w:rsidRPr="005307A3" w:rsidRDefault="00BE714D" w:rsidP="00E97CA6">
            <w:pPr>
              <w:pStyle w:val="TAL"/>
              <w:keepNext w:val="0"/>
              <w:rPr>
                <w:rFonts w:cs="Arial"/>
                <w:sz w:val="16"/>
                <w:szCs w:val="16"/>
              </w:rPr>
            </w:pPr>
            <w:r w:rsidRPr="005307A3">
              <w:rPr>
                <w:rFonts w:cs="Arial"/>
                <w:sz w:val="16"/>
                <w:szCs w:val="16"/>
              </w:rPr>
              <w:t>Typo in the Option A.1/74 for Class E: Terminal supports UDP, Terminal in Server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397E8E9"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7F55882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566552"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679E08B"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A80198"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5220E6" w14:textId="77777777" w:rsidR="00BE714D" w:rsidRPr="005307A3" w:rsidRDefault="00BE714D" w:rsidP="00BE714D">
            <w:pPr>
              <w:pStyle w:val="TAL"/>
              <w:keepNext w:val="0"/>
              <w:jc w:val="center"/>
              <w:rPr>
                <w:rFonts w:cs="Arial"/>
                <w:sz w:val="16"/>
                <w:szCs w:val="16"/>
              </w:rPr>
            </w:pPr>
            <w:r w:rsidRPr="005307A3">
              <w:rPr>
                <w:rFonts w:cs="Arial"/>
                <w:sz w:val="16"/>
                <w:szCs w:val="16"/>
              </w:rPr>
              <w:t>0422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4FAF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D70C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23D9855" w14:textId="77777777" w:rsidR="00BE714D" w:rsidRPr="005307A3" w:rsidRDefault="00BE714D" w:rsidP="00E97CA6">
            <w:pPr>
              <w:pStyle w:val="TAL"/>
              <w:keepNext w:val="0"/>
              <w:rPr>
                <w:rFonts w:cs="Arial"/>
                <w:sz w:val="16"/>
                <w:szCs w:val="16"/>
              </w:rPr>
            </w:pPr>
            <w:r w:rsidRPr="005307A3">
              <w:rPr>
                <w:rFonts w:cs="Arial"/>
                <w:sz w:val="16"/>
                <w:szCs w:val="16"/>
              </w:rPr>
              <w:t>Addition of Rel.13 column to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009B445"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1754013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F55AFF1" w14:textId="77777777" w:rsidR="00BE714D" w:rsidRPr="005307A3" w:rsidRDefault="00BE714D" w:rsidP="00BE714D">
            <w:pPr>
              <w:pStyle w:val="TAL"/>
              <w:keepNext w:val="0"/>
              <w:jc w:val="center"/>
              <w:rPr>
                <w:rFonts w:cs="Arial"/>
                <w:sz w:val="16"/>
                <w:szCs w:val="16"/>
              </w:rPr>
            </w:pPr>
            <w:r w:rsidRPr="005307A3">
              <w:rPr>
                <w:rFonts w:cs="Arial"/>
                <w:sz w:val="16"/>
                <w:szCs w:val="16"/>
              </w:rPr>
              <w:lastRenderedPageBreak/>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54B6D9E"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921AA"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4D335F" w14:textId="77777777" w:rsidR="00BE714D" w:rsidRPr="005307A3" w:rsidRDefault="00BE714D" w:rsidP="00BE714D">
            <w:pPr>
              <w:pStyle w:val="TAL"/>
              <w:keepNext w:val="0"/>
              <w:jc w:val="center"/>
              <w:rPr>
                <w:rFonts w:cs="Arial"/>
                <w:sz w:val="16"/>
                <w:szCs w:val="16"/>
              </w:rPr>
            </w:pPr>
            <w:r w:rsidRPr="005307A3">
              <w:rPr>
                <w:rFonts w:cs="Arial"/>
                <w:sz w:val="16"/>
                <w:szCs w:val="16"/>
              </w:rPr>
              <w:t>0427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8C1B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EB78A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802782" w14:textId="77777777" w:rsidR="00BE714D" w:rsidRPr="005307A3" w:rsidRDefault="00BE714D" w:rsidP="00E97CA6">
            <w:pPr>
              <w:pStyle w:val="TAL"/>
              <w:keepNext w:val="0"/>
              <w:rPr>
                <w:rFonts w:cs="Arial"/>
                <w:sz w:val="16"/>
                <w:szCs w:val="16"/>
              </w:rPr>
            </w:pPr>
            <w:r w:rsidRPr="005307A3">
              <w:rPr>
                <w:rFonts w:cs="Arial"/>
                <w:sz w:val="16"/>
                <w:szCs w:val="16"/>
              </w:rPr>
              <w:t>Correction of technical handling of features made optional by TR 31.901 within applicability table and terminal profile.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7890B3"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08BBC80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BF5AD3"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40BFAD7"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A2C7B1"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3DD57" w14:textId="77777777" w:rsidR="00BE714D" w:rsidRPr="005307A3" w:rsidRDefault="00BE714D" w:rsidP="00BE714D">
            <w:pPr>
              <w:pStyle w:val="TAL"/>
              <w:keepNext w:val="0"/>
              <w:jc w:val="center"/>
              <w:rPr>
                <w:rFonts w:cs="Arial"/>
                <w:sz w:val="16"/>
                <w:szCs w:val="16"/>
              </w:rPr>
            </w:pPr>
            <w:r w:rsidRPr="005307A3">
              <w:rPr>
                <w:rFonts w:cs="Arial"/>
                <w:sz w:val="16"/>
                <w:szCs w:val="16"/>
              </w:rPr>
              <w:t>0428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DF3F2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782C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B0050D" w14:textId="77777777" w:rsidR="00BE714D" w:rsidRPr="005307A3" w:rsidRDefault="00BE714D" w:rsidP="00E97CA6">
            <w:pPr>
              <w:pStyle w:val="TAL"/>
              <w:keepNext w:val="0"/>
              <w:rPr>
                <w:rFonts w:cs="Arial"/>
                <w:sz w:val="16"/>
                <w:szCs w:val="16"/>
              </w:rPr>
            </w:pPr>
            <w:r w:rsidRPr="005307A3">
              <w:rPr>
                <w:rFonts w:cs="Arial"/>
                <w:sz w:val="16"/>
                <w:szCs w:val="16"/>
              </w:rPr>
              <w:t>Correction to PLI, Inter-frequency UTRAN Measurements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ABE7C85"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58B3B11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F52928"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38A5FF"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44DF88"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05193" w14:textId="77777777" w:rsidR="00BE714D" w:rsidRPr="005307A3" w:rsidRDefault="00BE714D" w:rsidP="00BE714D">
            <w:pPr>
              <w:pStyle w:val="TAL"/>
              <w:keepNext w:val="0"/>
              <w:jc w:val="center"/>
              <w:rPr>
                <w:rFonts w:cs="Arial"/>
                <w:sz w:val="16"/>
                <w:szCs w:val="16"/>
              </w:rPr>
            </w:pPr>
            <w:r w:rsidRPr="005307A3">
              <w:rPr>
                <w:rFonts w:cs="Arial"/>
                <w:sz w:val="16"/>
                <w:szCs w:val="16"/>
              </w:rPr>
              <w:t>0424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866731"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1A72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3E57F39" w14:textId="77777777" w:rsidR="00BE714D" w:rsidRPr="005307A3" w:rsidRDefault="00BE714D" w:rsidP="00E97CA6">
            <w:pPr>
              <w:pStyle w:val="TAL"/>
              <w:keepNext w:val="0"/>
              <w:rPr>
                <w:rFonts w:cs="Arial"/>
                <w:sz w:val="16"/>
                <w:szCs w:val="16"/>
              </w:rPr>
            </w:pPr>
            <w:r w:rsidRPr="005307A3">
              <w:rPr>
                <w:rFonts w:cs="Arial"/>
                <w:sz w:val="16"/>
                <w:szCs w:val="16"/>
              </w:rPr>
              <w:t>USAT Testing Enhancement by addition of REFRESH with IMSI changing procedure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64E6635"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237395C9"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09D4474"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C57D71B"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0E3ECCB"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2FFFFC1" w14:textId="77777777" w:rsidR="00BE714D" w:rsidRPr="005307A3" w:rsidRDefault="00BE714D" w:rsidP="00BE714D">
            <w:pPr>
              <w:pStyle w:val="TAL"/>
              <w:keepNext w:val="0"/>
              <w:jc w:val="center"/>
              <w:rPr>
                <w:rFonts w:cs="Arial"/>
                <w:sz w:val="16"/>
                <w:szCs w:val="16"/>
              </w:rPr>
            </w:pPr>
            <w:r w:rsidRPr="005307A3">
              <w:rPr>
                <w:rFonts w:cs="Arial"/>
                <w:sz w:val="16"/>
                <w:szCs w:val="16"/>
              </w:rPr>
              <w:t>0425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2033C5F"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12FD744"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3621282" w14:textId="77777777" w:rsidR="00BE714D" w:rsidRPr="005307A3" w:rsidRDefault="00BE714D" w:rsidP="00E97CA6">
            <w:pPr>
              <w:pStyle w:val="TAL"/>
              <w:keepNext w:val="0"/>
              <w:rPr>
                <w:rFonts w:cs="Arial"/>
                <w:sz w:val="16"/>
                <w:szCs w:val="16"/>
              </w:rPr>
            </w:pPr>
            <w:r w:rsidRPr="005307A3">
              <w:rPr>
                <w:rFonts w:cs="Arial"/>
                <w:sz w:val="16"/>
                <w:szCs w:val="16"/>
              </w:rPr>
              <w:t>USAT Testing Enhancement by addition of REFRESH with IMSI changing procedure test sequences for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46CF804"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628E6A1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445FBD0" w14:textId="77777777" w:rsidR="00BE714D" w:rsidRPr="005307A3" w:rsidRDefault="00BE714D" w:rsidP="00BE714D">
            <w:pPr>
              <w:pStyle w:val="TAL"/>
              <w:keepNext w:val="0"/>
              <w:jc w:val="center"/>
              <w:rPr>
                <w:rFonts w:cs="Arial"/>
                <w:sz w:val="16"/>
                <w:szCs w:val="16"/>
              </w:rPr>
            </w:pPr>
            <w:r w:rsidRPr="005307A3">
              <w:rPr>
                <w:rFonts w:cs="Arial"/>
                <w:sz w:val="16"/>
                <w:szCs w:val="16"/>
              </w:rPr>
              <w:t>CT-70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BDA3274" w14:textId="77777777" w:rsidR="00BE714D" w:rsidRPr="005307A3" w:rsidRDefault="00BE714D" w:rsidP="00BE714D">
            <w:pPr>
              <w:pStyle w:val="TAL"/>
              <w:keepNext w:val="0"/>
              <w:jc w:val="center"/>
              <w:rPr>
                <w:rFonts w:cs="Arial"/>
                <w:sz w:val="16"/>
                <w:szCs w:val="16"/>
              </w:rPr>
            </w:pPr>
            <w:r w:rsidRPr="005307A3">
              <w:rPr>
                <w:rFonts w:cs="Arial"/>
                <w:sz w:val="16"/>
                <w:szCs w:val="16"/>
              </w:rPr>
              <w:t>CT-70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CCE6873" w14:textId="77777777" w:rsidR="00BE714D" w:rsidRPr="005307A3" w:rsidRDefault="00BE714D" w:rsidP="00BE714D">
            <w:pPr>
              <w:pStyle w:val="TAL"/>
              <w:keepNext w:val="0"/>
              <w:jc w:val="center"/>
              <w:rPr>
                <w:rFonts w:cs="Arial"/>
                <w:sz w:val="16"/>
                <w:szCs w:val="16"/>
              </w:rPr>
            </w:pPr>
            <w:r w:rsidRPr="005307A3">
              <w:rPr>
                <w:rFonts w:cs="Arial"/>
                <w:sz w:val="16"/>
                <w:szCs w:val="16"/>
              </w:rPr>
              <w:t>CP-150828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589FB96" w14:textId="77777777" w:rsidR="00BE714D" w:rsidRPr="005307A3" w:rsidRDefault="00BE714D" w:rsidP="00BE714D">
            <w:pPr>
              <w:pStyle w:val="TAL"/>
              <w:keepNext w:val="0"/>
              <w:jc w:val="center"/>
              <w:rPr>
                <w:rFonts w:cs="Arial"/>
                <w:sz w:val="16"/>
                <w:szCs w:val="16"/>
              </w:rPr>
            </w:pPr>
            <w:r w:rsidRPr="005307A3">
              <w:rPr>
                <w:rFonts w:cs="Arial"/>
                <w:sz w:val="16"/>
                <w:szCs w:val="16"/>
              </w:rPr>
              <w:t>0430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985946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49B881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DBFBAB0" w14:textId="77777777" w:rsidR="00BE714D" w:rsidRPr="005307A3" w:rsidRDefault="00BE714D" w:rsidP="00E97CA6">
            <w:pPr>
              <w:pStyle w:val="TAL"/>
              <w:keepNext w:val="0"/>
              <w:rPr>
                <w:rFonts w:cs="Arial"/>
                <w:sz w:val="16"/>
                <w:szCs w:val="16"/>
              </w:rPr>
            </w:pPr>
            <w:r w:rsidRPr="005307A3">
              <w:rPr>
                <w:rFonts w:cs="Arial"/>
                <w:sz w:val="16"/>
                <w:szCs w:val="16"/>
              </w:rPr>
              <w:t>Correction of applicability table for Short Message Service (SMS) over SGs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F69A292" w14:textId="77777777" w:rsidR="00BE714D" w:rsidRPr="005307A3" w:rsidRDefault="00BE714D" w:rsidP="00E97CA6">
            <w:pPr>
              <w:pStyle w:val="TAL"/>
              <w:keepNext w:val="0"/>
              <w:rPr>
                <w:rFonts w:cs="Arial"/>
                <w:sz w:val="16"/>
                <w:szCs w:val="16"/>
              </w:rPr>
            </w:pPr>
            <w:r w:rsidRPr="005307A3">
              <w:rPr>
                <w:rFonts w:cs="Arial"/>
                <w:sz w:val="16"/>
                <w:szCs w:val="16"/>
              </w:rPr>
              <w:t>13.2.0</w:t>
            </w:r>
          </w:p>
        </w:tc>
      </w:tr>
      <w:tr w:rsidR="00BE714D" w:rsidRPr="005307A3" w14:paraId="6AB2CDFC"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C88F742"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D825EF6"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D820838"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08201C4" w14:textId="77777777" w:rsidR="00BE714D" w:rsidRPr="005307A3" w:rsidRDefault="00BE714D" w:rsidP="00BE714D">
            <w:pPr>
              <w:pStyle w:val="TAL"/>
              <w:keepNext w:val="0"/>
              <w:jc w:val="center"/>
              <w:rPr>
                <w:rFonts w:cs="Arial"/>
                <w:sz w:val="16"/>
                <w:szCs w:val="16"/>
              </w:rPr>
            </w:pPr>
            <w:r w:rsidRPr="005307A3">
              <w:rPr>
                <w:rFonts w:cs="Arial"/>
                <w:sz w:val="16"/>
                <w:szCs w:val="16"/>
              </w:rPr>
              <w:t>0434</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68AA99A" w14:textId="6A175A7E"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09933E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0696FFA" w14:textId="77777777" w:rsidR="00BE714D" w:rsidRPr="005307A3" w:rsidRDefault="00BE714D" w:rsidP="00E97CA6">
            <w:pPr>
              <w:pStyle w:val="TAL"/>
              <w:keepNext w:val="0"/>
              <w:rPr>
                <w:rFonts w:cs="Arial"/>
                <w:sz w:val="16"/>
                <w:szCs w:val="16"/>
              </w:rPr>
            </w:pPr>
            <w:r w:rsidRPr="005307A3">
              <w:rPr>
                <w:rFonts w:cs="Arial"/>
                <w:sz w:val="16"/>
                <w:szCs w:val="16"/>
              </w:rPr>
              <w:t>Correction of test case for Location status and access technology change events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7F986BC"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1DFBDAD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8953627"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4B6ECE"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E6993F"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D981" w14:textId="77777777" w:rsidR="00BE714D" w:rsidRPr="005307A3" w:rsidRDefault="00BE714D" w:rsidP="00BE714D">
            <w:pPr>
              <w:pStyle w:val="TAL"/>
              <w:keepNext w:val="0"/>
              <w:jc w:val="center"/>
              <w:rPr>
                <w:rFonts w:cs="Arial"/>
                <w:sz w:val="16"/>
                <w:szCs w:val="16"/>
              </w:rPr>
            </w:pPr>
            <w:r w:rsidRPr="005307A3">
              <w:rPr>
                <w:rFonts w:cs="Arial"/>
                <w:sz w:val="16"/>
                <w:szCs w:val="16"/>
              </w:rPr>
              <w:t>0431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521EF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B32F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45FE967" w14:textId="77777777" w:rsidR="00BE714D" w:rsidRPr="005307A3" w:rsidRDefault="00BE714D" w:rsidP="00E97CA6">
            <w:pPr>
              <w:pStyle w:val="TAL"/>
              <w:keepNext w:val="0"/>
              <w:rPr>
                <w:rFonts w:cs="Arial"/>
                <w:sz w:val="16"/>
                <w:szCs w:val="16"/>
              </w:rPr>
            </w:pPr>
            <w:r w:rsidRPr="005307A3">
              <w:rPr>
                <w:rFonts w:cs="Arial"/>
                <w:sz w:val="16"/>
                <w:szCs w:val="16"/>
              </w:rPr>
              <w:t>Correction of TERMINAL RESPONSE coding in 27.22.4.7.2 sequence 2.3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89F7FF"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0DA1DCB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2071E7B"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6292D40"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9BE8D"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F9F1" w14:textId="77777777" w:rsidR="00BE714D" w:rsidRPr="005307A3" w:rsidRDefault="00BE714D" w:rsidP="00BE714D">
            <w:pPr>
              <w:pStyle w:val="TAL"/>
              <w:keepNext w:val="0"/>
              <w:jc w:val="center"/>
              <w:rPr>
                <w:rFonts w:cs="Arial"/>
                <w:sz w:val="16"/>
                <w:szCs w:val="16"/>
              </w:rPr>
            </w:pPr>
            <w:r w:rsidRPr="005307A3">
              <w:rPr>
                <w:rFonts w:cs="Arial"/>
                <w:sz w:val="16"/>
                <w:szCs w:val="16"/>
              </w:rPr>
              <w:t>0432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B480C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CE6D3"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5EFFDA6" w14:textId="77777777" w:rsidR="00BE714D" w:rsidRPr="005307A3" w:rsidRDefault="00BE714D" w:rsidP="00E97CA6">
            <w:pPr>
              <w:pStyle w:val="TAL"/>
              <w:keepNext w:val="0"/>
              <w:rPr>
                <w:rFonts w:cs="Arial"/>
                <w:sz w:val="16"/>
                <w:szCs w:val="16"/>
              </w:rPr>
            </w:pPr>
            <w:r w:rsidRPr="005307A3">
              <w:rPr>
                <w:rFonts w:cs="Arial"/>
                <w:sz w:val="16"/>
                <w:szCs w:val="16"/>
              </w:rPr>
              <w:t>Editorial corrections of 27.22.4.11.1 – Expected Sequence 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2E2B0B5"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74BA421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59CD423"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C830806"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9D7A8B2"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16F7853" w14:textId="77777777" w:rsidR="00BE714D" w:rsidRPr="005307A3" w:rsidRDefault="00BE714D" w:rsidP="00BE714D">
            <w:pPr>
              <w:pStyle w:val="TAL"/>
              <w:keepNext w:val="0"/>
              <w:jc w:val="center"/>
              <w:rPr>
                <w:rFonts w:cs="Arial"/>
                <w:sz w:val="16"/>
                <w:szCs w:val="16"/>
              </w:rPr>
            </w:pPr>
            <w:r w:rsidRPr="005307A3">
              <w:rPr>
                <w:rFonts w:cs="Arial"/>
                <w:sz w:val="16"/>
                <w:szCs w:val="16"/>
              </w:rPr>
              <w:t>0433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C67E2D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8753D8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4C6101A" w14:textId="77777777" w:rsidR="00BE714D" w:rsidRPr="005307A3" w:rsidRDefault="00BE714D" w:rsidP="00E97CA6">
            <w:pPr>
              <w:pStyle w:val="TAL"/>
              <w:keepNext w:val="0"/>
              <w:rPr>
                <w:rFonts w:cs="Arial"/>
                <w:sz w:val="16"/>
                <w:szCs w:val="16"/>
              </w:rPr>
            </w:pPr>
            <w:r w:rsidRPr="005307A3">
              <w:rPr>
                <w:rFonts w:cs="Arial"/>
                <w:sz w:val="16"/>
                <w:szCs w:val="16"/>
              </w:rPr>
              <w:t>Inclusion of Rel-12 and Rel-13 feature indication in the terminal profile support in Annex B</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D6487CA"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5C3D432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8879520"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470BBD2"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3E26745" w14:textId="77777777" w:rsidR="00BE714D" w:rsidRPr="005307A3" w:rsidRDefault="00BE714D" w:rsidP="00BE714D">
            <w:pPr>
              <w:pStyle w:val="TAL"/>
              <w:keepNext w:val="0"/>
              <w:jc w:val="center"/>
              <w:rPr>
                <w:rFonts w:cs="Arial"/>
                <w:sz w:val="16"/>
                <w:szCs w:val="16"/>
              </w:rPr>
            </w:pPr>
            <w:hyperlink r:id="rId21" w:history="1">
              <w:r w:rsidRPr="005307A3">
                <w:rPr>
                  <w:rFonts w:cs="Arial"/>
                  <w:sz w:val="16"/>
                  <w:szCs w:val="16"/>
                </w:rPr>
                <w:t>C6-160214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FA07ED5" w14:textId="77777777" w:rsidR="00BE714D" w:rsidRPr="005307A3" w:rsidRDefault="00BE714D" w:rsidP="00BE714D">
            <w:pPr>
              <w:pStyle w:val="TAL"/>
              <w:keepNext w:val="0"/>
              <w:jc w:val="center"/>
              <w:rPr>
                <w:rFonts w:cs="Arial"/>
                <w:sz w:val="16"/>
                <w:szCs w:val="16"/>
              </w:rPr>
            </w:pPr>
            <w:r w:rsidRPr="005307A3">
              <w:rPr>
                <w:rFonts w:cs="Arial"/>
                <w:sz w:val="16"/>
                <w:szCs w:val="16"/>
              </w:rPr>
              <w:t>0435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B2E9723" w14:textId="77777777"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568C07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EABF875" w14:textId="77777777" w:rsidR="00BE714D" w:rsidRPr="005307A3" w:rsidRDefault="00BE714D" w:rsidP="00E97CA6">
            <w:pPr>
              <w:pStyle w:val="TAL"/>
              <w:keepNext w:val="0"/>
              <w:rPr>
                <w:rFonts w:cs="Arial"/>
                <w:sz w:val="16"/>
                <w:szCs w:val="16"/>
              </w:rPr>
            </w:pPr>
            <w:r w:rsidRPr="005307A3">
              <w:rPr>
                <w:rFonts w:cs="Arial"/>
                <w:sz w:val="16"/>
                <w:szCs w:val="16"/>
              </w:rPr>
              <w:t>Addition of execution parameter to the applicability of TC 27.22.4.28.3 sequence 3.2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66783EF"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4FFE4E3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4665D8"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8BDE329"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C097FA" w14:textId="77777777" w:rsidR="00BE714D" w:rsidRPr="005307A3" w:rsidRDefault="00BE714D" w:rsidP="00BE714D">
            <w:pPr>
              <w:pStyle w:val="TAL"/>
              <w:keepNext w:val="0"/>
              <w:jc w:val="center"/>
              <w:rPr>
                <w:rFonts w:cs="Arial"/>
                <w:sz w:val="16"/>
                <w:szCs w:val="16"/>
              </w:rPr>
            </w:pPr>
            <w:r w:rsidRPr="005307A3">
              <w:rPr>
                <w:rFonts w:cs="Arial"/>
                <w:sz w:val="16"/>
                <w:szCs w:val="16"/>
              </w:rPr>
              <w:t>C6-160333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323DF" w14:textId="77777777" w:rsidR="00BE714D" w:rsidRPr="005307A3" w:rsidRDefault="00BE714D" w:rsidP="00BE714D">
            <w:pPr>
              <w:pStyle w:val="TAL"/>
              <w:keepNext w:val="0"/>
              <w:jc w:val="center"/>
              <w:rPr>
                <w:rFonts w:cs="Arial"/>
                <w:sz w:val="16"/>
                <w:szCs w:val="16"/>
              </w:rPr>
            </w:pPr>
            <w:r w:rsidRPr="005307A3">
              <w:rPr>
                <w:rFonts w:cs="Arial"/>
                <w:sz w:val="16"/>
                <w:szCs w:val="16"/>
              </w:rPr>
              <w:t>0441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3D184"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994F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E7388D0" w14:textId="77777777" w:rsidR="00BE714D" w:rsidRPr="005307A3" w:rsidRDefault="00BE714D" w:rsidP="00E97CA6">
            <w:pPr>
              <w:pStyle w:val="TAL"/>
              <w:keepNext w:val="0"/>
              <w:rPr>
                <w:rFonts w:cs="Arial"/>
                <w:sz w:val="16"/>
                <w:szCs w:val="16"/>
              </w:rPr>
            </w:pPr>
            <w:r w:rsidRPr="005307A3">
              <w:rPr>
                <w:rFonts w:cs="Arial"/>
                <w:sz w:val="16"/>
                <w:szCs w:val="16"/>
              </w:rPr>
              <w:t>Clarification of ME behavior after 3G session reset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54744B"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5975971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0A8BD5"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A36902"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004A84" w14:textId="77777777" w:rsidR="00BE714D" w:rsidRPr="005307A3" w:rsidRDefault="00BE714D" w:rsidP="00BE714D">
            <w:pPr>
              <w:pStyle w:val="TAL"/>
              <w:keepNext w:val="0"/>
              <w:jc w:val="center"/>
              <w:rPr>
                <w:rFonts w:cs="Arial"/>
                <w:sz w:val="16"/>
                <w:szCs w:val="16"/>
              </w:rPr>
            </w:pPr>
            <w:hyperlink r:id="rId22" w:history="1">
              <w:r w:rsidRPr="005307A3">
                <w:rPr>
                  <w:rFonts w:cs="Arial"/>
                  <w:sz w:val="16"/>
                  <w:szCs w:val="16"/>
                </w:rPr>
                <w:t>C6-160237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78D28" w14:textId="77777777" w:rsidR="00BE714D" w:rsidRPr="005307A3" w:rsidRDefault="00BE714D" w:rsidP="00BE714D">
            <w:pPr>
              <w:pStyle w:val="TAL"/>
              <w:keepNext w:val="0"/>
              <w:jc w:val="center"/>
              <w:rPr>
                <w:rFonts w:cs="Arial"/>
                <w:sz w:val="16"/>
                <w:szCs w:val="16"/>
              </w:rPr>
            </w:pPr>
            <w:r w:rsidRPr="005307A3">
              <w:rPr>
                <w:rFonts w:cs="Arial"/>
                <w:sz w:val="16"/>
                <w:szCs w:val="16"/>
              </w:rPr>
              <w:t>0440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2F2442"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E9A9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9CD8FEA" w14:textId="77777777" w:rsidR="00BE714D" w:rsidRPr="005307A3" w:rsidRDefault="00BE714D" w:rsidP="00E97CA6">
            <w:pPr>
              <w:pStyle w:val="TAL"/>
              <w:keepNext w:val="0"/>
              <w:rPr>
                <w:rFonts w:cs="Arial"/>
                <w:sz w:val="16"/>
                <w:szCs w:val="16"/>
              </w:rPr>
            </w:pPr>
            <w:r w:rsidRPr="005307A3">
              <w:rPr>
                <w:rFonts w:cs="Arial"/>
                <w:sz w:val="16"/>
                <w:szCs w:val="16"/>
              </w:rPr>
              <w:t>Correction to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16BDA1"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1831C33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F331445"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59D61A6"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7FB30" w14:textId="77777777" w:rsidR="00BE714D" w:rsidRPr="005307A3" w:rsidRDefault="00BE714D" w:rsidP="00BE714D">
            <w:pPr>
              <w:pStyle w:val="TAL"/>
              <w:keepNext w:val="0"/>
              <w:jc w:val="center"/>
              <w:rPr>
                <w:rFonts w:cs="Arial"/>
                <w:sz w:val="16"/>
                <w:szCs w:val="16"/>
              </w:rPr>
            </w:pPr>
            <w:hyperlink r:id="rId23" w:history="1">
              <w:r w:rsidRPr="005307A3">
                <w:rPr>
                  <w:rFonts w:cs="Arial"/>
                  <w:sz w:val="16"/>
                  <w:szCs w:val="16"/>
                </w:rPr>
                <w:t>C6-160262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C5121" w14:textId="77777777" w:rsidR="00BE714D" w:rsidRPr="005307A3" w:rsidRDefault="00BE714D" w:rsidP="00BE714D">
            <w:pPr>
              <w:pStyle w:val="TAL"/>
              <w:keepNext w:val="0"/>
              <w:jc w:val="center"/>
              <w:rPr>
                <w:rFonts w:cs="Arial"/>
                <w:sz w:val="16"/>
                <w:szCs w:val="16"/>
              </w:rPr>
            </w:pPr>
            <w:r w:rsidRPr="005307A3">
              <w:rPr>
                <w:rFonts w:cs="Arial"/>
                <w:sz w:val="16"/>
                <w:szCs w:val="16"/>
              </w:rPr>
              <w:t>0437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14005"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71E24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10264D4" w14:textId="77777777" w:rsidR="00BE714D" w:rsidRPr="005307A3" w:rsidRDefault="00BE714D" w:rsidP="00E97CA6">
            <w:pPr>
              <w:pStyle w:val="TAL"/>
              <w:keepNext w:val="0"/>
              <w:rPr>
                <w:rFonts w:cs="Arial"/>
                <w:sz w:val="16"/>
                <w:szCs w:val="16"/>
              </w:rPr>
            </w:pPr>
            <w:r w:rsidRPr="005307A3">
              <w:rPr>
                <w:rFonts w:cs="Arial"/>
                <w:sz w:val="16"/>
                <w:szCs w:val="16"/>
              </w:rPr>
              <w:t>Addition of note to TC 27.22.4.7.2 Seq. 2.6/7 and TC 27.22.4.7.5 Seq. 5.1/2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3E30B34"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4476C6A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81A584A"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5B9E3C7"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41B6A" w14:textId="77777777" w:rsidR="00BE714D" w:rsidRPr="005307A3" w:rsidRDefault="00BE714D" w:rsidP="00BE714D">
            <w:pPr>
              <w:pStyle w:val="TAL"/>
              <w:keepNext w:val="0"/>
              <w:jc w:val="center"/>
              <w:rPr>
                <w:rFonts w:cs="Arial"/>
                <w:sz w:val="16"/>
                <w:szCs w:val="16"/>
              </w:rPr>
            </w:pPr>
            <w:hyperlink r:id="rId24" w:history="1">
              <w:r w:rsidRPr="005307A3">
                <w:rPr>
                  <w:rFonts w:cs="Arial"/>
                  <w:sz w:val="16"/>
                  <w:szCs w:val="16"/>
                </w:rPr>
                <w:t>C6-160266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C8E59" w14:textId="77777777" w:rsidR="00BE714D" w:rsidRPr="005307A3" w:rsidRDefault="00BE714D" w:rsidP="00BE714D">
            <w:pPr>
              <w:pStyle w:val="TAL"/>
              <w:keepNext w:val="0"/>
              <w:jc w:val="center"/>
              <w:rPr>
                <w:rFonts w:cs="Arial"/>
                <w:sz w:val="16"/>
                <w:szCs w:val="16"/>
              </w:rPr>
            </w:pPr>
            <w:r w:rsidRPr="005307A3">
              <w:rPr>
                <w:rFonts w:cs="Arial"/>
                <w:sz w:val="16"/>
                <w:szCs w:val="16"/>
              </w:rPr>
              <w:t>0439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6DA1D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366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C10474" w14:textId="77777777" w:rsidR="00BE714D" w:rsidRPr="005307A3" w:rsidRDefault="00BE714D" w:rsidP="00E97CA6">
            <w:pPr>
              <w:pStyle w:val="TAL"/>
              <w:keepNext w:val="0"/>
              <w:rPr>
                <w:rFonts w:cs="Arial"/>
                <w:sz w:val="16"/>
                <w:szCs w:val="16"/>
              </w:rPr>
            </w:pPr>
            <w:r w:rsidRPr="005307A3">
              <w:rPr>
                <w:rFonts w:cs="Arial"/>
                <w:sz w:val="16"/>
                <w:szCs w:val="16"/>
              </w:rPr>
              <w:t>Correction of test case for Location status and access technology change events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0D4881F"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1A3DC28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BAFFA1E"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1B17A1"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66750" w14:textId="77777777" w:rsidR="00BE714D" w:rsidRPr="005307A3" w:rsidRDefault="00BE714D" w:rsidP="00BE714D">
            <w:pPr>
              <w:pStyle w:val="TAL"/>
              <w:keepNext w:val="0"/>
              <w:jc w:val="center"/>
              <w:rPr>
                <w:rFonts w:cs="Arial"/>
                <w:sz w:val="16"/>
                <w:szCs w:val="16"/>
              </w:rPr>
            </w:pPr>
            <w:hyperlink r:id="rId25" w:history="1">
              <w:r w:rsidRPr="005307A3">
                <w:rPr>
                  <w:rFonts w:cs="Arial"/>
                  <w:sz w:val="16"/>
                  <w:szCs w:val="16"/>
                </w:rPr>
                <w:t>C6-160278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62A27" w14:textId="77777777" w:rsidR="00BE714D" w:rsidRPr="005307A3" w:rsidRDefault="00BE714D" w:rsidP="00BE714D">
            <w:pPr>
              <w:pStyle w:val="TAL"/>
              <w:keepNext w:val="0"/>
              <w:jc w:val="center"/>
              <w:rPr>
                <w:rFonts w:cs="Arial"/>
                <w:sz w:val="16"/>
                <w:szCs w:val="16"/>
              </w:rPr>
            </w:pPr>
            <w:r w:rsidRPr="005307A3">
              <w:rPr>
                <w:rFonts w:cs="Arial"/>
                <w:sz w:val="16"/>
                <w:szCs w:val="16"/>
              </w:rPr>
              <w:t>0438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DBD596"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B6E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A7EACD5" w14:textId="77777777" w:rsidR="00BE714D" w:rsidRPr="005307A3" w:rsidRDefault="00BE714D" w:rsidP="00E97CA6">
            <w:pPr>
              <w:pStyle w:val="TAL"/>
              <w:keepNext w:val="0"/>
              <w:rPr>
                <w:rFonts w:cs="Arial"/>
                <w:sz w:val="16"/>
                <w:szCs w:val="16"/>
              </w:rPr>
            </w:pPr>
            <w:r w:rsidRPr="005307A3">
              <w:rPr>
                <w:rFonts w:cs="Arial"/>
                <w:sz w:val="16"/>
                <w:szCs w:val="16"/>
              </w:rPr>
              <w:t>Essential correction of test case 27.22.4.14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8B95D52"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06FE9430"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E5C36D7"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B0BDBB"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16B90CB" w14:textId="77777777" w:rsidR="00BE714D" w:rsidRPr="005307A3" w:rsidRDefault="00BE714D" w:rsidP="00BE714D">
            <w:pPr>
              <w:pStyle w:val="TAL"/>
              <w:keepNext w:val="0"/>
              <w:jc w:val="center"/>
              <w:rPr>
                <w:rFonts w:cs="Arial"/>
                <w:sz w:val="16"/>
                <w:szCs w:val="16"/>
              </w:rPr>
            </w:pPr>
            <w:hyperlink r:id="rId26" w:history="1">
              <w:r w:rsidRPr="005307A3">
                <w:rPr>
                  <w:rFonts w:cs="Arial"/>
                  <w:sz w:val="16"/>
                  <w:szCs w:val="16"/>
                </w:rPr>
                <w:t>C6-160280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9E77C3" w14:textId="77777777" w:rsidR="00BE714D" w:rsidRPr="005307A3" w:rsidRDefault="00BE714D" w:rsidP="00BE714D">
            <w:pPr>
              <w:pStyle w:val="TAL"/>
              <w:keepNext w:val="0"/>
              <w:jc w:val="center"/>
              <w:rPr>
                <w:rFonts w:cs="Arial"/>
                <w:sz w:val="16"/>
                <w:szCs w:val="16"/>
              </w:rPr>
            </w:pPr>
            <w:r w:rsidRPr="005307A3">
              <w:rPr>
                <w:rFonts w:cs="Arial"/>
                <w:sz w:val="16"/>
                <w:szCs w:val="16"/>
              </w:rPr>
              <w:t>0436</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86560A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4391D2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E20A6D4" w14:textId="77777777" w:rsidR="00BE714D" w:rsidRPr="005307A3" w:rsidRDefault="00BE714D" w:rsidP="00E97CA6">
            <w:pPr>
              <w:pStyle w:val="TAL"/>
              <w:keepNext w:val="0"/>
              <w:rPr>
                <w:rFonts w:cs="Arial"/>
                <w:sz w:val="16"/>
                <w:szCs w:val="16"/>
              </w:rPr>
            </w:pPr>
            <w:r w:rsidRPr="005307A3">
              <w:rPr>
                <w:rFonts w:cs="Arial"/>
                <w:sz w:val="16"/>
                <w:szCs w:val="16"/>
              </w:rPr>
              <w:t>Clarification of ME behavior after 3G session reset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5ACF34C"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506918B6"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F87A65D"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2062F14"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248DE52" w14:textId="77777777" w:rsidR="00BE714D" w:rsidRPr="005307A3" w:rsidRDefault="00BE714D" w:rsidP="00BE714D">
            <w:pPr>
              <w:pStyle w:val="TAL"/>
              <w:keepNext w:val="0"/>
              <w:jc w:val="center"/>
              <w:rPr>
                <w:rFonts w:cs="Arial"/>
                <w:sz w:val="16"/>
                <w:szCs w:val="16"/>
              </w:rPr>
            </w:pPr>
            <w:hyperlink r:id="rId27" w:history="1">
              <w:r w:rsidRPr="005307A3">
                <w:rPr>
                  <w:rFonts w:cs="Arial"/>
                  <w:sz w:val="16"/>
                  <w:szCs w:val="16"/>
                </w:rPr>
                <w:t>C6-160402</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085B147" w14:textId="77777777" w:rsidR="00BE714D" w:rsidRPr="005307A3" w:rsidRDefault="00BE714D" w:rsidP="00BE714D">
            <w:pPr>
              <w:pStyle w:val="TAL"/>
              <w:keepNext w:val="0"/>
              <w:jc w:val="center"/>
              <w:rPr>
                <w:rFonts w:cs="Arial"/>
                <w:sz w:val="16"/>
                <w:szCs w:val="16"/>
              </w:rPr>
            </w:pPr>
            <w:r w:rsidRPr="005307A3">
              <w:rPr>
                <w:rFonts w:cs="Arial"/>
                <w:sz w:val="16"/>
                <w:szCs w:val="16"/>
              </w:rPr>
              <w:t>0442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3EEC13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97661D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D939A25" w14:textId="77777777" w:rsidR="00BE714D" w:rsidRPr="005307A3" w:rsidRDefault="00BE714D" w:rsidP="00E97CA6">
            <w:pPr>
              <w:pStyle w:val="TAL"/>
              <w:keepNext w:val="0"/>
              <w:rPr>
                <w:rFonts w:cs="Arial"/>
                <w:sz w:val="16"/>
                <w:szCs w:val="16"/>
              </w:rPr>
            </w:pPr>
            <w:r w:rsidRPr="005307A3">
              <w:rPr>
                <w:rFonts w:cs="Arial"/>
                <w:sz w:val="16"/>
                <w:szCs w:val="16"/>
              </w:rPr>
              <w:t>Essential correction of test case 27.22.4.14 Sequence 1.1</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28D43A7"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44D1D8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E5DD0D"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5E1AE3"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3A1DF4" w14:textId="77777777" w:rsidR="00BE714D" w:rsidRPr="005307A3" w:rsidRDefault="00BE714D" w:rsidP="00BE714D">
            <w:pPr>
              <w:pStyle w:val="TAL"/>
              <w:keepNext w:val="0"/>
              <w:jc w:val="center"/>
              <w:rPr>
                <w:rFonts w:cs="Arial"/>
                <w:sz w:val="16"/>
                <w:szCs w:val="16"/>
              </w:rPr>
            </w:pPr>
            <w:hyperlink r:id="rId28" w:history="1">
              <w:r w:rsidRPr="005307A3">
                <w:rPr>
                  <w:rFonts w:cs="Arial"/>
                  <w:sz w:val="16"/>
                  <w:szCs w:val="16"/>
                </w:rPr>
                <w:t>C6-160386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E8EA" w14:textId="77777777" w:rsidR="00BE714D" w:rsidRPr="005307A3" w:rsidRDefault="00BE714D" w:rsidP="00BE714D">
            <w:pPr>
              <w:pStyle w:val="TAL"/>
              <w:keepNext w:val="0"/>
              <w:jc w:val="center"/>
              <w:rPr>
                <w:rFonts w:cs="Arial"/>
                <w:sz w:val="16"/>
                <w:szCs w:val="16"/>
              </w:rPr>
            </w:pPr>
            <w:r w:rsidRPr="005307A3">
              <w:rPr>
                <w:rFonts w:cs="Arial"/>
                <w:sz w:val="16"/>
                <w:szCs w:val="16"/>
              </w:rPr>
              <w:t>0443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3399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534D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C9E86B" w14:textId="77777777" w:rsidR="00BE714D" w:rsidRPr="005307A3" w:rsidRDefault="00BE714D" w:rsidP="00E97CA6">
            <w:pPr>
              <w:pStyle w:val="TAL"/>
              <w:keepNext w:val="0"/>
              <w:rPr>
                <w:rFonts w:cs="Arial"/>
                <w:sz w:val="16"/>
                <w:szCs w:val="16"/>
              </w:rPr>
            </w:pPr>
            <w:r w:rsidRPr="005307A3">
              <w:rPr>
                <w:rFonts w:cs="Arial"/>
                <w:sz w:val="16"/>
                <w:szCs w:val="16"/>
              </w:rPr>
              <w:t>Essential corrections on test case 27.22.4.7.3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4E5F416"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6E6D1C1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5AE97B"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7BBDD56"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271B49" w14:textId="77777777" w:rsidR="00BE714D" w:rsidRPr="005307A3" w:rsidRDefault="00BE714D" w:rsidP="00BE714D">
            <w:pPr>
              <w:pStyle w:val="TAL"/>
              <w:keepNext w:val="0"/>
              <w:jc w:val="center"/>
              <w:rPr>
                <w:rFonts w:cs="Arial"/>
                <w:sz w:val="16"/>
                <w:szCs w:val="16"/>
              </w:rPr>
            </w:pPr>
            <w:hyperlink r:id="rId29" w:history="1">
              <w:r w:rsidRPr="005307A3">
                <w:rPr>
                  <w:rFonts w:cs="Arial"/>
                  <w:sz w:val="16"/>
                  <w:szCs w:val="16"/>
                </w:rPr>
                <w:t>C6-160373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EA0B4" w14:textId="77777777" w:rsidR="00BE714D" w:rsidRPr="005307A3" w:rsidRDefault="00BE714D" w:rsidP="00BE714D">
            <w:pPr>
              <w:pStyle w:val="TAL"/>
              <w:keepNext w:val="0"/>
              <w:jc w:val="center"/>
              <w:rPr>
                <w:rFonts w:cs="Arial"/>
                <w:sz w:val="16"/>
                <w:szCs w:val="16"/>
              </w:rPr>
            </w:pPr>
            <w:r w:rsidRPr="005307A3">
              <w:rPr>
                <w:rFonts w:cs="Arial"/>
                <w:sz w:val="16"/>
                <w:szCs w:val="16"/>
              </w:rPr>
              <w:t>0444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E36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C6B6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990CE44" w14:textId="77777777" w:rsidR="00BE714D" w:rsidRPr="005307A3" w:rsidRDefault="00BE714D" w:rsidP="00E97CA6">
            <w:pPr>
              <w:pStyle w:val="TAL"/>
              <w:keepNext w:val="0"/>
              <w:rPr>
                <w:rFonts w:cs="Arial"/>
                <w:sz w:val="16"/>
                <w:szCs w:val="16"/>
              </w:rPr>
            </w:pPr>
            <w:r w:rsidRPr="005307A3">
              <w:rPr>
                <w:rFonts w:cs="Arial"/>
                <w:sz w:val="16"/>
                <w:szCs w:val="16"/>
              </w:rPr>
              <w:t>Clarification of ME behaviour after 3G session reset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45F8F8"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515633A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DB313C"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FCC24E"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71FBF" w14:textId="77777777" w:rsidR="00BE714D" w:rsidRPr="005307A3" w:rsidRDefault="00BE714D" w:rsidP="00BE714D">
            <w:pPr>
              <w:pStyle w:val="TAL"/>
              <w:keepNext w:val="0"/>
              <w:jc w:val="center"/>
              <w:rPr>
                <w:rFonts w:cs="Arial"/>
                <w:sz w:val="16"/>
                <w:szCs w:val="16"/>
              </w:rPr>
            </w:pPr>
            <w:hyperlink r:id="rId30" w:history="1">
              <w:r w:rsidRPr="005307A3">
                <w:rPr>
                  <w:rFonts w:cs="Arial"/>
                  <w:sz w:val="16"/>
                  <w:szCs w:val="16"/>
                </w:rPr>
                <w:t>C6-160393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9D481" w14:textId="77777777" w:rsidR="00BE714D" w:rsidRPr="005307A3" w:rsidRDefault="00BE714D" w:rsidP="00BE714D">
            <w:pPr>
              <w:pStyle w:val="TAL"/>
              <w:keepNext w:val="0"/>
              <w:jc w:val="center"/>
              <w:rPr>
                <w:rFonts w:cs="Arial"/>
                <w:sz w:val="16"/>
                <w:szCs w:val="16"/>
              </w:rPr>
            </w:pPr>
            <w:r w:rsidRPr="005307A3">
              <w:rPr>
                <w:rFonts w:cs="Arial"/>
                <w:sz w:val="16"/>
                <w:szCs w:val="16"/>
              </w:rPr>
              <w:t>0445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A24E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70CD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1552451" w14:textId="77777777" w:rsidR="00BE714D" w:rsidRPr="005307A3" w:rsidRDefault="00BE714D" w:rsidP="00E97CA6">
            <w:pPr>
              <w:pStyle w:val="TAL"/>
              <w:keepNext w:val="0"/>
              <w:rPr>
                <w:rFonts w:cs="Arial"/>
                <w:sz w:val="16"/>
                <w:szCs w:val="16"/>
              </w:rPr>
            </w:pPr>
            <w:r w:rsidRPr="005307A3">
              <w:rPr>
                <w:rFonts w:cs="Arial"/>
                <w:sz w:val="16"/>
                <w:szCs w:val="16"/>
              </w:rPr>
              <w:t>Essential correction to number of BIP channels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A5F33E2"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449F4FDB"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30768BF"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E4A6F9A"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8A86FD8" w14:textId="77777777" w:rsidR="00BE714D" w:rsidRPr="005307A3" w:rsidRDefault="00BE714D" w:rsidP="00BE714D">
            <w:pPr>
              <w:pStyle w:val="TAL"/>
              <w:keepNext w:val="0"/>
              <w:jc w:val="center"/>
              <w:rPr>
                <w:rFonts w:cs="Arial"/>
                <w:sz w:val="16"/>
                <w:szCs w:val="16"/>
              </w:rPr>
            </w:pPr>
            <w:hyperlink r:id="rId31" w:history="1">
              <w:r w:rsidRPr="005307A3">
                <w:rPr>
                  <w:rFonts w:cs="Arial"/>
                  <w:sz w:val="16"/>
                  <w:szCs w:val="16"/>
                </w:rPr>
                <w:t>C6-160402</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0D75F8D" w14:textId="77777777" w:rsidR="00BE714D" w:rsidRPr="005307A3" w:rsidRDefault="00BE714D" w:rsidP="00BE714D">
            <w:pPr>
              <w:pStyle w:val="TAL"/>
              <w:keepNext w:val="0"/>
              <w:jc w:val="center"/>
              <w:rPr>
                <w:rFonts w:cs="Arial"/>
                <w:sz w:val="16"/>
                <w:szCs w:val="16"/>
              </w:rPr>
            </w:pPr>
            <w:r w:rsidRPr="005307A3">
              <w:rPr>
                <w:rFonts w:cs="Arial"/>
                <w:sz w:val="16"/>
                <w:szCs w:val="16"/>
              </w:rPr>
              <w:t>0446</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17972E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B39B0C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F3EB5B9" w14:textId="77777777" w:rsidR="00BE714D" w:rsidRPr="005307A3" w:rsidRDefault="00BE714D" w:rsidP="00E97CA6">
            <w:pPr>
              <w:pStyle w:val="TAL"/>
              <w:keepNext w:val="0"/>
              <w:rPr>
                <w:rFonts w:cs="Arial"/>
                <w:sz w:val="16"/>
                <w:szCs w:val="16"/>
              </w:rPr>
            </w:pPr>
            <w:r w:rsidRPr="005307A3">
              <w:rPr>
                <w:rFonts w:cs="Arial"/>
                <w:sz w:val="16"/>
                <w:szCs w:val="16"/>
              </w:rPr>
              <w:t>Definition of expected EVENT DOWNLOAD - Location Status content in test case 27.22.7.4</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3CE83B4"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5D1C426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C758A1"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09FEAB0"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B1F62" w14:textId="77777777" w:rsidR="00BE714D" w:rsidRPr="005307A3" w:rsidRDefault="00BE714D" w:rsidP="00BE714D">
            <w:pPr>
              <w:pStyle w:val="TAL"/>
              <w:keepNext w:val="0"/>
              <w:jc w:val="center"/>
              <w:rPr>
                <w:rFonts w:cs="Arial"/>
                <w:sz w:val="16"/>
                <w:szCs w:val="16"/>
              </w:rPr>
            </w:pPr>
            <w:hyperlink r:id="rId32" w:history="1">
              <w:r w:rsidRPr="005307A3">
                <w:t>C6-160515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A3FB" w14:textId="77777777" w:rsidR="00BE714D" w:rsidRPr="005307A3" w:rsidRDefault="00BE714D" w:rsidP="00BE714D">
            <w:pPr>
              <w:pStyle w:val="TAL"/>
              <w:keepNext w:val="0"/>
              <w:jc w:val="center"/>
              <w:rPr>
                <w:rFonts w:cs="Arial"/>
                <w:sz w:val="16"/>
                <w:szCs w:val="16"/>
              </w:rPr>
            </w:pPr>
            <w:r w:rsidRPr="005307A3">
              <w:rPr>
                <w:rFonts w:cs="Arial"/>
                <w:sz w:val="16"/>
                <w:szCs w:val="16"/>
              </w:rPr>
              <w:t>0447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72A290"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338A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B30CC9D" w14:textId="77777777" w:rsidR="00BE714D" w:rsidRPr="005307A3" w:rsidRDefault="00BE714D" w:rsidP="00E97CA6">
            <w:pPr>
              <w:pStyle w:val="TAL"/>
              <w:keepNext w:val="0"/>
              <w:rPr>
                <w:rFonts w:cs="Arial"/>
                <w:sz w:val="16"/>
                <w:szCs w:val="16"/>
              </w:rPr>
            </w:pPr>
            <w:r w:rsidRPr="005307A3">
              <w:rPr>
                <w:rFonts w:cs="Arial"/>
                <w:sz w:val="16"/>
                <w:szCs w:val="16"/>
              </w:rPr>
              <w:t>Bit in Terminal Profile for call control functionality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265F20" w14:textId="77777777" w:rsidR="00BE714D" w:rsidRPr="005307A3" w:rsidRDefault="00BE714D" w:rsidP="00E97CA6">
            <w:pPr>
              <w:pStyle w:val="TAL"/>
              <w:keepNext w:val="0"/>
              <w:rPr>
                <w:rFonts w:cs="Arial"/>
                <w:sz w:val="16"/>
                <w:szCs w:val="16"/>
              </w:rPr>
            </w:pPr>
            <w:r w:rsidRPr="005307A3">
              <w:rPr>
                <w:rFonts w:cs="Arial"/>
                <w:sz w:val="16"/>
                <w:szCs w:val="16"/>
              </w:rPr>
              <w:t>13.6.0</w:t>
            </w:r>
          </w:p>
        </w:tc>
      </w:tr>
      <w:tr w:rsidR="00BE714D" w:rsidRPr="005307A3" w14:paraId="69541B5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02BC228"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C44B7A"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906416" w14:textId="77777777" w:rsidR="00BE714D" w:rsidRPr="005307A3" w:rsidRDefault="00BE714D" w:rsidP="00BE714D">
            <w:pPr>
              <w:pStyle w:val="TAL"/>
              <w:keepNext w:val="0"/>
              <w:jc w:val="center"/>
              <w:rPr>
                <w:rFonts w:cs="Arial"/>
                <w:sz w:val="16"/>
                <w:szCs w:val="16"/>
              </w:rPr>
            </w:pPr>
            <w:hyperlink r:id="rId33" w:history="1">
              <w:r w:rsidRPr="005307A3">
                <w:t>C6-160562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C4E85" w14:textId="77777777" w:rsidR="00BE714D" w:rsidRPr="005307A3" w:rsidRDefault="00BE714D" w:rsidP="00BE714D">
            <w:pPr>
              <w:pStyle w:val="TAL"/>
              <w:keepNext w:val="0"/>
              <w:jc w:val="center"/>
              <w:rPr>
                <w:rFonts w:cs="Arial"/>
                <w:sz w:val="16"/>
                <w:szCs w:val="16"/>
              </w:rPr>
            </w:pPr>
            <w:r w:rsidRPr="005307A3">
              <w:rPr>
                <w:rFonts w:cs="Arial"/>
                <w:sz w:val="16"/>
                <w:szCs w:val="16"/>
              </w:rPr>
              <w:t>0449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3D3CCD"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2614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B6BEF8F"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case on PROVIDE LOCAL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6D23551" w14:textId="77777777" w:rsidR="00BE714D" w:rsidRPr="005307A3" w:rsidRDefault="00BE714D" w:rsidP="00E97CA6">
            <w:pPr>
              <w:pStyle w:val="TAL"/>
              <w:keepNext w:val="0"/>
              <w:rPr>
                <w:rFonts w:cs="Arial"/>
                <w:sz w:val="16"/>
                <w:szCs w:val="16"/>
              </w:rPr>
            </w:pPr>
            <w:r w:rsidRPr="005307A3">
              <w:rPr>
                <w:rFonts w:cs="Arial"/>
                <w:sz w:val="16"/>
                <w:szCs w:val="16"/>
              </w:rPr>
              <w:t>13.6.0</w:t>
            </w:r>
          </w:p>
        </w:tc>
      </w:tr>
      <w:tr w:rsidR="00BE714D" w:rsidRPr="005307A3" w14:paraId="5F0AE656"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AAA04A4"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780E337"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999471" w14:textId="77777777" w:rsidR="00BE714D" w:rsidRPr="005307A3" w:rsidRDefault="00BE714D" w:rsidP="00BE714D">
            <w:pPr>
              <w:pStyle w:val="TAL"/>
              <w:keepNext w:val="0"/>
              <w:jc w:val="center"/>
              <w:rPr>
                <w:rFonts w:cs="Arial"/>
                <w:sz w:val="16"/>
                <w:szCs w:val="16"/>
              </w:rPr>
            </w:pPr>
            <w:r w:rsidRPr="005307A3">
              <w:rPr>
                <w:rFonts w:cs="Arial"/>
                <w:sz w:val="16"/>
                <w:szCs w:val="16"/>
              </w:rPr>
              <w:t>C6-160595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CE07643" w14:textId="77777777" w:rsidR="00BE714D" w:rsidRPr="005307A3" w:rsidRDefault="00BE714D" w:rsidP="00BE714D">
            <w:pPr>
              <w:pStyle w:val="TAL"/>
              <w:keepNext w:val="0"/>
              <w:jc w:val="center"/>
              <w:rPr>
                <w:rFonts w:cs="Arial"/>
                <w:sz w:val="16"/>
                <w:szCs w:val="16"/>
              </w:rPr>
            </w:pPr>
            <w:r w:rsidRPr="005307A3">
              <w:rPr>
                <w:rFonts w:cs="Arial"/>
                <w:sz w:val="16"/>
                <w:szCs w:val="16"/>
              </w:rPr>
              <w:t>0448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A25BF8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53294E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0877ED1" w14:textId="77777777" w:rsidR="00BE714D" w:rsidRPr="005307A3" w:rsidRDefault="00BE714D" w:rsidP="00E97CA6">
            <w:pPr>
              <w:pStyle w:val="TAL"/>
              <w:keepNext w:val="0"/>
              <w:rPr>
                <w:rFonts w:cs="Arial"/>
                <w:sz w:val="16"/>
                <w:szCs w:val="16"/>
              </w:rPr>
            </w:pPr>
            <w:r w:rsidRPr="005307A3">
              <w:rPr>
                <w:rFonts w:cs="Arial"/>
                <w:sz w:val="16"/>
                <w:szCs w:val="16"/>
              </w:rPr>
              <w:t>Correction in initial conditions for test case for Open Channel (related to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918FF67" w14:textId="77777777" w:rsidR="00BE714D" w:rsidRPr="005307A3" w:rsidRDefault="00BE714D" w:rsidP="00E97CA6">
            <w:pPr>
              <w:pStyle w:val="TAL"/>
              <w:keepNext w:val="0"/>
              <w:rPr>
                <w:rFonts w:cs="Arial"/>
                <w:sz w:val="16"/>
                <w:szCs w:val="16"/>
              </w:rPr>
            </w:pPr>
            <w:r w:rsidRPr="005307A3">
              <w:rPr>
                <w:rFonts w:cs="Arial"/>
                <w:sz w:val="16"/>
                <w:szCs w:val="16"/>
              </w:rPr>
              <w:t>13.6.0</w:t>
            </w:r>
          </w:p>
        </w:tc>
      </w:tr>
      <w:tr w:rsidR="00BE714D" w:rsidRPr="005307A3" w14:paraId="0F89178D" w14:textId="77777777" w:rsidTr="00BE714D">
        <w:trPr>
          <w:jc w:val="center"/>
        </w:trPr>
        <w:tc>
          <w:tcPr>
            <w:tcW w:w="727" w:type="dxa"/>
            <w:tcBorders>
              <w:top w:val="single" w:sz="12" w:space="0" w:color="auto"/>
              <w:left w:val="single" w:sz="4" w:space="0" w:color="auto"/>
              <w:bottom w:val="single" w:sz="6" w:space="0" w:color="auto"/>
              <w:right w:val="single" w:sz="4" w:space="0" w:color="auto"/>
            </w:tcBorders>
            <w:shd w:val="solid" w:color="FFFFFF" w:fill="auto"/>
          </w:tcPr>
          <w:p w14:paraId="40335BDE"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699" w:type="dxa"/>
            <w:tcBorders>
              <w:top w:val="single" w:sz="12" w:space="0" w:color="auto"/>
              <w:left w:val="single" w:sz="4" w:space="0" w:color="auto"/>
              <w:bottom w:val="single" w:sz="6" w:space="0" w:color="auto"/>
              <w:right w:val="single" w:sz="4" w:space="0" w:color="auto"/>
            </w:tcBorders>
            <w:shd w:val="solid" w:color="FFFFFF" w:fill="auto"/>
          </w:tcPr>
          <w:p w14:paraId="0D581956"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07D0A8E0" w14:textId="77777777" w:rsidR="00BE714D" w:rsidRPr="005307A3" w:rsidRDefault="00BE714D" w:rsidP="00BE714D">
            <w:pPr>
              <w:pStyle w:val="TAL"/>
              <w:keepNext w:val="0"/>
              <w:jc w:val="center"/>
              <w:rPr>
                <w:rFonts w:cs="Arial"/>
                <w:sz w:val="16"/>
                <w:szCs w:val="16"/>
              </w:rPr>
            </w:pPr>
            <w:r w:rsidRPr="005307A3">
              <w:rPr>
                <w:rFonts w:cs="Arial"/>
                <w:sz w:val="16"/>
                <w:szCs w:val="16"/>
              </w:rPr>
              <w:t>C6-170090</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6AEB486D" w14:textId="77777777" w:rsidR="00BE714D" w:rsidRPr="005307A3" w:rsidRDefault="00BE714D" w:rsidP="00BE714D">
            <w:pPr>
              <w:pStyle w:val="TAL"/>
              <w:keepNext w:val="0"/>
              <w:jc w:val="center"/>
              <w:rPr>
                <w:rFonts w:cs="Arial"/>
                <w:sz w:val="16"/>
                <w:szCs w:val="16"/>
              </w:rPr>
            </w:pPr>
            <w:r w:rsidRPr="005307A3">
              <w:rPr>
                <w:rFonts w:cs="Arial"/>
                <w:sz w:val="16"/>
                <w:szCs w:val="16"/>
              </w:rPr>
              <w:t>0451</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14:paraId="5F46807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2EBC6E9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6" w:space="0" w:color="auto"/>
              <w:right w:val="single" w:sz="4" w:space="0" w:color="auto"/>
            </w:tcBorders>
            <w:shd w:val="solid" w:color="FFFFFF" w:fill="auto"/>
          </w:tcPr>
          <w:p w14:paraId="0DEA6FC5" w14:textId="77777777" w:rsidR="00BE714D" w:rsidRPr="005307A3" w:rsidRDefault="00BE714D" w:rsidP="00E97CA6">
            <w:pPr>
              <w:pStyle w:val="TAL"/>
              <w:keepNext w:val="0"/>
              <w:rPr>
                <w:rFonts w:cs="Arial"/>
                <w:sz w:val="16"/>
                <w:szCs w:val="16"/>
              </w:rPr>
            </w:pPr>
            <w:r w:rsidRPr="005307A3">
              <w:rPr>
                <w:rFonts w:cs="Arial"/>
                <w:sz w:val="16"/>
                <w:szCs w:val="16"/>
              </w:rPr>
              <w:t>Modification of test cases 27.22.4.10.8 and 27.22.5.4 to test NB-IoT</w:t>
            </w:r>
          </w:p>
        </w:tc>
        <w:tc>
          <w:tcPr>
            <w:tcW w:w="690" w:type="dxa"/>
            <w:tcBorders>
              <w:top w:val="single" w:sz="12" w:space="0" w:color="auto"/>
              <w:left w:val="single" w:sz="4" w:space="0" w:color="auto"/>
              <w:bottom w:val="single" w:sz="6" w:space="0" w:color="auto"/>
              <w:right w:val="single" w:sz="4" w:space="0" w:color="auto"/>
            </w:tcBorders>
            <w:shd w:val="solid" w:color="FFFFFF" w:fill="auto"/>
          </w:tcPr>
          <w:p w14:paraId="75CE89CB"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28CCBE2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95937CB"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EBE29BC"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53D39C" w14:textId="77777777" w:rsidR="00BE714D" w:rsidRPr="005307A3" w:rsidRDefault="00BE714D" w:rsidP="00BE714D">
            <w:pPr>
              <w:pStyle w:val="TAL"/>
              <w:keepNext w:val="0"/>
              <w:jc w:val="center"/>
              <w:rPr>
                <w:rFonts w:cs="Arial"/>
                <w:sz w:val="16"/>
                <w:szCs w:val="16"/>
              </w:rPr>
            </w:pPr>
            <w:r w:rsidRPr="005307A3">
              <w:rPr>
                <w:rFonts w:cs="Arial"/>
                <w:sz w:val="16"/>
                <w:szCs w:val="16"/>
              </w:rPr>
              <w:t>C6-170097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E9D7FF" w14:textId="77777777" w:rsidR="00BE714D" w:rsidRPr="005307A3" w:rsidRDefault="00BE714D" w:rsidP="00BE714D">
            <w:pPr>
              <w:pStyle w:val="TAL"/>
              <w:keepNext w:val="0"/>
              <w:jc w:val="center"/>
              <w:rPr>
                <w:rFonts w:cs="Arial"/>
                <w:sz w:val="16"/>
                <w:szCs w:val="16"/>
              </w:rPr>
            </w:pPr>
            <w:r w:rsidRPr="005307A3">
              <w:rPr>
                <w:rFonts w:cs="Arial"/>
                <w:sz w:val="16"/>
                <w:szCs w:val="16"/>
              </w:rPr>
              <w:t>0450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81020B0"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DC2CB9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50A3168"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 xml:space="preserve">Updating some E-UTRAN test cases applicability to cover NB-IoT implementations </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31647C9"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42DE4CD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A82A6C"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B7050EB"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DD1F7C" w14:textId="77777777" w:rsidR="00BE714D" w:rsidRPr="005307A3" w:rsidRDefault="00BE714D" w:rsidP="00BE714D">
            <w:pPr>
              <w:pStyle w:val="TAL"/>
              <w:keepNext w:val="0"/>
              <w:jc w:val="center"/>
              <w:rPr>
                <w:rFonts w:cs="Arial"/>
                <w:sz w:val="16"/>
                <w:szCs w:val="16"/>
              </w:rPr>
            </w:pPr>
            <w:r w:rsidRPr="005307A3">
              <w:rPr>
                <w:rFonts w:cs="Arial"/>
                <w:sz w:val="16"/>
                <w:szCs w:val="16"/>
              </w:rPr>
              <w:t>C6-170044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40DC943" w14:textId="77777777" w:rsidR="00BE714D" w:rsidRPr="005307A3" w:rsidRDefault="00BE714D" w:rsidP="00BE714D">
            <w:pPr>
              <w:pStyle w:val="TAL"/>
              <w:keepNext w:val="0"/>
              <w:jc w:val="center"/>
              <w:rPr>
                <w:rFonts w:cs="Arial"/>
                <w:sz w:val="16"/>
                <w:szCs w:val="16"/>
              </w:rPr>
            </w:pPr>
            <w:r w:rsidRPr="005307A3">
              <w:rPr>
                <w:rFonts w:cs="Arial"/>
                <w:sz w:val="16"/>
                <w:szCs w:val="16"/>
              </w:rPr>
              <w:t>0452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FEEFAC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17DCF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485CC5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Modification of E-UTRAN test sequences under cl. 27.22.4.15 and 27.22.4.14 to cover NB-IoT</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BFE3905"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4493F1B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3757CE" w14:textId="77777777" w:rsidR="00BE714D" w:rsidRPr="005307A3" w:rsidRDefault="00BE714D" w:rsidP="00BE714D">
            <w:pPr>
              <w:pStyle w:val="TAL"/>
              <w:keepNext w:val="0"/>
              <w:jc w:val="center"/>
              <w:rPr>
                <w:rFonts w:cs="Arial"/>
                <w:sz w:val="16"/>
                <w:szCs w:val="16"/>
              </w:rPr>
            </w:pPr>
            <w:r w:rsidRPr="005307A3">
              <w:rPr>
                <w:rFonts w:cs="Arial"/>
                <w:sz w:val="16"/>
                <w:szCs w:val="16"/>
              </w:rPr>
              <w:t>0453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306968" w14:textId="77777777" w:rsidR="00BE714D" w:rsidRPr="005307A3" w:rsidRDefault="00BE714D" w:rsidP="00BE714D">
            <w:pPr>
              <w:pStyle w:val="TAL"/>
              <w:keepNext w:val="0"/>
              <w:jc w:val="center"/>
              <w:rPr>
                <w:rFonts w:cs="Arial"/>
                <w:sz w:val="16"/>
                <w:szCs w:val="16"/>
              </w:rPr>
            </w:pPr>
            <w:r w:rsidRPr="005307A3">
              <w:rPr>
                <w:rFonts w:cs="Arial"/>
                <w:sz w:val="16"/>
                <w:szCs w:val="16"/>
              </w:rPr>
              <w:t>0453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488004" w14:textId="77777777" w:rsidR="00BE714D" w:rsidRPr="005307A3" w:rsidRDefault="00BE714D" w:rsidP="00BE714D">
            <w:pPr>
              <w:pStyle w:val="TAL"/>
              <w:keepNext w:val="0"/>
              <w:jc w:val="center"/>
              <w:rPr>
                <w:rFonts w:cs="Arial"/>
                <w:sz w:val="16"/>
                <w:szCs w:val="16"/>
              </w:rPr>
            </w:pPr>
            <w:r w:rsidRPr="005307A3">
              <w:rPr>
                <w:rFonts w:cs="Arial"/>
                <w:sz w:val="16"/>
                <w:szCs w:val="16"/>
              </w:rPr>
              <w:t>C6-17045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63ECFF" w14:textId="77777777" w:rsidR="00BE714D" w:rsidRPr="005307A3" w:rsidRDefault="00BE714D" w:rsidP="00BE714D">
            <w:pPr>
              <w:pStyle w:val="TAL"/>
              <w:keepNext w:val="0"/>
              <w:jc w:val="center"/>
              <w:rPr>
                <w:rFonts w:cs="Arial"/>
                <w:sz w:val="16"/>
                <w:szCs w:val="16"/>
              </w:rPr>
            </w:pPr>
            <w:r w:rsidRPr="005307A3">
              <w:rPr>
                <w:rFonts w:cs="Arial"/>
                <w:sz w:val="16"/>
                <w:szCs w:val="16"/>
              </w:rPr>
              <w:t>0453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B87E0C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6C7331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30002C7" w14:textId="77777777" w:rsidR="00BE714D" w:rsidRPr="005307A3" w:rsidRDefault="00BE714D" w:rsidP="00E97CA6">
            <w:pPr>
              <w:pStyle w:val="TAL"/>
              <w:keepNext w:val="0"/>
              <w:rPr>
                <w:rFonts w:cs="Arial"/>
                <w:sz w:val="16"/>
                <w:szCs w:val="16"/>
              </w:rPr>
            </w:pPr>
            <w:r w:rsidRPr="005307A3">
              <w:rPr>
                <w:rFonts w:cs="Arial"/>
                <w:sz w:val="16"/>
                <w:szCs w:val="16"/>
              </w:rPr>
              <w:t>Modification of E-UTRAN test sequences under cl. 27.22.4.7.3 and 27.22.4.7.5 to test NB-IoT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27744B7"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2FB4931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AC5C55" w14:textId="77777777" w:rsidR="00BE714D" w:rsidRPr="005307A3" w:rsidRDefault="00BE714D" w:rsidP="00BE714D">
            <w:pPr>
              <w:pStyle w:val="TAL"/>
              <w:keepNext w:val="0"/>
              <w:jc w:val="center"/>
              <w:rPr>
                <w:rFonts w:cs="Arial"/>
                <w:sz w:val="16"/>
                <w:szCs w:val="16"/>
              </w:rPr>
            </w:pPr>
            <w:r w:rsidRPr="005307A3">
              <w:rPr>
                <w:rFonts w:cs="Arial"/>
                <w:sz w:val="16"/>
                <w:szCs w:val="16"/>
              </w:rPr>
              <w:t>SA-75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15F0FD5" w14:textId="77777777" w:rsidR="00BE714D" w:rsidRPr="005307A3" w:rsidRDefault="00BE714D" w:rsidP="00BE714D">
            <w:pPr>
              <w:pStyle w:val="TAL"/>
              <w:keepNext w:val="0"/>
              <w:jc w:val="center"/>
              <w:rPr>
                <w:rFonts w:cs="Arial"/>
                <w:sz w:val="16"/>
                <w:szCs w:val="16"/>
              </w:rPr>
            </w:pPr>
            <w:r w:rsidRPr="005307A3">
              <w:rPr>
                <w:rFonts w:cs="Arial"/>
                <w:sz w:val="16"/>
                <w:szCs w:val="16"/>
              </w:rPr>
              <w:t>SA-75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EF2808" w14:textId="77777777" w:rsidR="00BE714D" w:rsidRPr="005307A3"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DFA9F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287B09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A8F28A3" w14:textId="77777777" w:rsidR="00BE714D" w:rsidRPr="005307A3" w:rsidRDefault="00BE714D" w:rsidP="00BE714D">
            <w:pPr>
              <w:pStyle w:val="TAL"/>
              <w:keepNext w:val="0"/>
              <w:jc w:val="center"/>
              <w:rPr>
                <w:rFonts w:cs="Arial"/>
                <w:sz w:val="16"/>
                <w:szCs w:val="16"/>
              </w:rPr>
            </w:pPr>
            <w:r w:rsidRPr="005307A3">
              <w:rPr>
                <w:rFonts w:cs="Arial"/>
                <w:sz w:val="16"/>
                <w:szCs w:val="16"/>
              </w:rPr>
              <w:t>13.7.0</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116D87F" w14:textId="77777777" w:rsidR="00BE714D" w:rsidRPr="005307A3" w:rsidRDefault="00BE714D" w:rsidP="00E97CA6">
            <w:pPr>
              <w:pStyle w:val="TAL"/>
              <w:keepNext w:val="0"/>
              <w:rPr>
                <w:rFonts w:cs="Arial"/>
                <w:sz w:val="16"/>
                <w:szCs w:val="16"/>
              </w:rPr>
            </w:pPr>
            <w:r w:rsidRPr="005307A3">
              <w:rPr>
                <w:rFonts w:cs="Arial"/>
                <w:sz w:val="16"/>
                <w:szCs w:val="16"/>
              </w:rPr>
              <w:t>Update to Rel-14 version (MCC)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7C4D77" w14:textId="77777777" w:rsidR="00BE714D" w:rsidRPr="005307A3" w:rsidRDefault="00BE714D" w:rsidP="00E97CA6">
            <w:pPr>
              <w:pStyle w:val="TAL"/>
              <w:keepNext w:val="0"/>
              <w:rPr>
                <w:rFonts w:cs="Arial"/>
                <w:sz w:val="16"/>
                <w:szCs w:val="16"/>
              </w:rPr>
            </w:pPr>
            <w:r w:rsidRPr="005307A3">
              <w:rPr>
                <w:rFonts w:cs="Arial"/>
                <w:sz w:val="16"/>
                <w:szCs w:val="16"/>
              </w:rPr>
              <w:t>14.0.0</w:t>
            </w:r>
          </w:p>
        </w:tc>
      </w:tr>
      <w:tr w:rsidR="00BE714D" w:rsidRPr="005307A3" w14:paraId="4CFD7059" w14:textId="77777777" w:rsidTr="00BE714D">
        <w:trPr>
          <w:jc w:val="center"/>
        </w:trPr>
        <w:tc>
          <w:tcPr>
            <w:tcW w:w="727" w:type="dxa"/>
            <w:tcBorders>
              <w:top w:val="single" w:sz="6" w:space="0" w:color="auto"/>
              <w:left w:val="single" w:sz="4" w:space="0" w:color="auto"/>
              <w:bottom w:val="single" w:sz="12" w:space="0" w:color="auto"/>
              <w:right w:val="single" w:sz="4" w:space="0" w:color="auto"/>
            </w:tcBorders>
            <w:shd w:val="solid" w:color="FFFFFF" w:fill="auto"/>
          </w:tcPr>
          <w:p w14:paraId="3D7BB06C" w14:textId="77777777" w:rsidR="00BE714D" w:rsidRPr="005307A3" w:rsidRDefault="00BE714D" w:rsidP="00BE714D">
            <w:pPr>
              <w:pStyle w:val="TAL"/>
              <w:keepNext w:val="0"/>
              <w:jc w:val="center"/>
              <w:rPr>
                <w:rFonts w:cs="Arial"/>
                <w:sz w:val="16"/>
                <w:szCs w:val="16"/>
              </w:rPr>
            </w:pPr>
          </w:p>
        </w:tc>
        <w:tc>
          <w:tcPr>
            <w:tcW w:w="699" w:type="dxa"/>
            <w:tcBorders>
              <w:top w:val="single" w:sz="6" w:space="0" w:color="auto"/>
              <w:left w:val="single" w:sz="4" w:space="0" w:color="auto"/>
              <w:bottom w:val="single" w:sz="12" w:space="0" w:color="auto"/>
              <w:right w:val="single" w:sz="4" w:space="0" w:color="auto"/>
            </w:tcBorders>
            <w:shd w:val="solid" w:color="FFFFFF" w:fill="auto"/>
          </w:tcPr>
          <w:p w14:paraId="4D2BFB9F" w14:textId="77777777" w:rsidR="00BE714D" w:rsidRPr="005307A3"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12" w:space="0" w:color="auto"/>
              <w:right w:val="single" w:sz="4" w:space="0" w:color="auto"/>
            </w:tcBorders>
            <w:shd w:val="solid" w:color="FFFFFF" w:fill="auto"/>
          </w:tcPr>
          <w:p w14:paraId="2B60DB2E" w14:textId="77777777" w:rsidR="00BE714D" w:rsidRPr="005307A3"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12" w:space="0" w:color="auto"/>
              <w:right w:val="single" w:sz="4" w:space="0" w:color="auto"/>
            </w:tcBorders>
            <w:shd w:val="solid" w:color="FFFFFF" w:fill="auto"/>
          </w:tcPr>
          <w:p w14:paraId="3DC53413" w14:textId="77777777" w:rsidR="00BE714D" w:rsidRPr="005307A3"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12" w:space="0" w:color="auto"/>
              <w:right w:val="single" w:sz="4" w:space="0" w:color="auto"/>
            </w:tcBorders>
            <w:shd w:val="solid" w:color="FFFFFF" w:fill="auto"/>
          </w:tcPr>
          <w:p w14:paraId="516B97DD" w14:textId="77777777" w:rsidR="00BE714D" w:rsidRPr="005307A3"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12" w:space="0" w:color="auto"/>
              <w:right w:val="single" w:sz="4" w:space="0" w:color="auto"/>
            </w:tcBorders>
            <w:shd w:val="solid" w:color="FFFFFF" w:fill="auto"/>
          </w:tcPr>
          <w:p w14:paraId="27ADE6C2" w14:textId="77777777" w:rsidR="00BE714D" w:rsidRPr="005307A3" w:rsidRDefault="00BE714D" w:rsidP="00BE714D">
            <w:pPr>
              <w:pStyle w:val="TAL"/>
              <w:keepNext w:val="0"/>
              <w:jc w:val="center"/>
              <w:rPr>
                <w:rFonts w:cs="Arial"/>
                <w:sz w:val="16"/>
                <w:szCs w:val="16"/>
              </w:rPr>
            </w:pPr>
            <w:r w:rsidRPr="005307A3">
              <w:rPr>
                <w:rFonts w:cs="Arial"/>
                <w:sz w:val="16"/>
                <w:szCs w:val="16"/>
              </w:rPr>
              <w:t>14.0.0</w:t>
            </w:r>
          </w:p>
        </w:tc>
        <w:tc>
          <w:tcPr>
            <w:tcW w:w="5131" w:type="dxa"/>
            <w:tcBorders>
              <w:top w:val="single" w:sz="6" w:space="0" w:color="auto"/>
              <w:left w:val="single" w:sz="4" w:space="0" w:color="auto"/>
              <w:bottom w:val="single" w:sz="12" w:space="0" w:color="auto"/>
              <w:right w:val="single" w:sz="4" w:space="0" w:color="auto"/>
            </w:tcBorders>
            <w:shd w:val="solid" w:color="FFFFFF" w:fill="auto"/>
          </w:tcPr>
          <w:p w14:paraId="557A626A" w14:textId="77777777" w:rsidR="00BE714D" w:rsidRPr="005307A3" w:rsidRDefault="00BE714D" w:rsidP="00E97CA6">
            <w:pPr>
              <w:pStyle w:val="TAL"/>
              <w:keepNext w:val="0"/>
              <w:rPr>
                <w:rFonts w:cs="Arial"/>
                <w:sz w:val="16"/>
                <w:szCs w:val="16"/>
              </w:rPr>
            </w:pPr>
            <w:r w:rsidRPr="005307A3">
              <w:rPr>
                <w:rFonts w:cs="Arial"/>
                <w:sz w:val="16"/>
                <w:szCs w:val="16"/>
              </w:rPr>
              <w:t>Correction of implementation error</w:t>
            </w:r>
          </w:p>
        </w:tc>
        <w:tc>
          <w:tcPr>
            <w:tcW w:w="690" w:type="dxa"/>
            <w:tcBorders>
              <w:top w:val="single" w:sz="6" w:space="0" w:color="auto"/>
              <w:left w:val="single" w:sz="4" w:space="0" w:color="auto"/>
              <w:bottom w:val="single" w:sz="12" w:space="0" w:color="auto"/>
              <w:right w:val="single" w:sz="4" w:space="0" w:color="auto"/>
            </w:tcBorders>
            <w:shd w:val="solid" w:color="FFFFFF" w:fill="auto"/>
          </w:tcPr>
          <w:p w14:paraId="531E505A" w14:textId="77777777" w:rsidR="00BE714D" w:rsidRPr="005307A3" w:rsidRDefault="00BE714D" w:rsidP="00E97CA6">
            <w:pPr>
              <w:pStyle w:val="TAL"/>
              <w:keepNext w:val="0"/>
              <w:rPr>
                <w:rFonts w:cs="Arial"/>
                <w:sz w:val="16"/>
                <w:szCs w:val="16"/>
              </w:rPr>
            </w:pPr>
            <w:r w:rsidRPr="005307A3">
              <w:rPr>
                <w:rFonts w:cs="Arial"/>
                <w:sz w:val="16"/>
                <w:szCs w:val="16"/>
              </w:rPr>
              <w:t>14.0.1</w:t>
            </w:r>
          </w:p>
        </w:tc>
      </w:tr>
      <w:tr w:rsidR="00BE714D" w:rsidRPr="005307A3" w14:paraId="32E15A12" w14:textId="77777777" w:rsidTr="00BE714D">
        <w:trPr>
          <w:jc w:val="center"/>
        </w:trPr>
        <w:tc>
          <w:tcPr>
            <w:tcW w:w="727" w:type="dxa"/>
            <w:tcBorders>
              <w:top w:val="single" w:sz="12" w:space="0" w:color="auto"/>
              <w:left w:val="single" w:sz="4" w:space="0" w:color="auto"/>
              <w:bottom w:val="single" w:sz="6" w:space="0" w:color="auto"/>
              <w:right w:val="single" w:sz="4" w:space="0" w:color="auto"/>
            </w:tcBorders>
            <w:shd w:val="solid" w:color="FFFFFF" w:fill="auto"/>
          </w:tcPr>
          <w:p w14:paraId="31CBF680"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699" w:type="dxa"/>
            <w:tcBorders>
              <w:top w:val="single" w:sz="12" w:space="0" w:color="auto"/>
              <w:left w:val="single" w:sz="4" w:space="0" w:color="auto"/>
              <w:bottom w:val="single" w:sz="6" w:space="0" w:color="auto"/>
              <w:right w:val="single" w:sz="4" w:space="0" w:color="auto"/>
            </w:tcBorders>
            <w:shd w:val="solid" w:color="FFFFFF" w:fill="auto"/>
          </w:tcPr>
          <w:p w14:paraId="78BC631D"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6E334ED6" w14:textId="77777777" w:rsidR="00BE714D" w:rsidRPr="005307A3" w:rsidRDefault="00BE714D" w:rsidP="00BE714D">
            <w:pPr>
              <w:pStyle w:val="TAL"/>
              <w:keepNext w:val="0"/>
              <w:jc w:val="center"/>
              <w:rPr>
                <w:rFonts w:cs="Arial"/>
                <w:sz w:val="16"/>
                <w:szCs w:val="16"/>
              </w:rPr>
            </w:pPr>
            <w:r w:rsidRPr="005307A3">
              <w:rPr>
                <w:rFonts w:cs="Arial"/>
                <w:sz w:val="16"/>
                <w:szCs w:val="16"/>
              </w:rPr>
              <w:t>C6-170246</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416458F6" w14:textId="77777777" w:rsidR="00BE714D" w:rsidRPr="005307A3" w:rsidRDefault="00BE714D" w:rsidP="00BE714D">
            <w:pPr>
              <w:pStyle w:val="TAL"/>
              <w:keepNext w:val="0"/>
              <w:jc w:val="center"/>
              <w:rPr>
                <w:rFonts w:cs="Arial"/>
                <w:sz w:val="16"/>
                <w:szCs w:val="16"/>
              </w:rPr>
            </w:pPr>
            <w:r w:rsidRPr="005307A3">
              <w:rPr>
                <w:rFonts w:cs="Arial"/>
                <w:sz w:val="16"/>
                <w:szCs w:val="16"/>
              </w:rPr>
              <w:t>0460</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14:paraId="41B59A8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6EF5F99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6" w:space="0" w:color="auto"/>
              <w:right w:val="single" w:sz="4" w:space="0" w:color="auto"/>
            </w:tcBorders>
            <w:shd w:val="solid" w:color="FFFFFF" w:fill="auto"/>
          </w:tcPr>
          <w:p w14:paraId="6D7614A9" w14:textId="77777777" w:rsidR="00BE714D" w:rsidRPr="005307A3" w:rsidRDefault="00BE714D" w:rsidP="00E97CA6">
            <w:pPr>
              <w:pStyle w:val="TAL"/>
              <w:keepNext w:val="0"/>
              <w:rPr>
                <w:rFonts w:cs="Arial"/>
                <w:sz w:val="16"/>
                <w:szCs w:val="16"/>
              </w:rPr>
            </w:pPr>
            <w:r w:rsidRPr="005307A3">
              <w:rPr>
                <w:rFonts w:cs="Arial"/>
                <w:sz w:val="16"/>
                <w:szCs w:val="16"/>
              </w:rPr>
              <w:t>Modification of E-UTRAN BIP test sequences to verify NB-IoT</w:t>
            </w:r>
          </w:p>
        </w:tc>
        <w:tc>
          <w:tcPr>
            <w:tcW w:w="690" w:type="dxa"/>
            <w:tcBorders>
              <w:top w:val="single" w:sz="12" w:space="0" w:color="auto"/>
              <w:left w:val="single" w:sz="4" w:space="0" w:color="auto"/>
              <w:bottom w:val="single" w:sz="6" w:space="0" w:color="auto"/>
              <w:right w:val="single" w:sz="4" w:space="0" w:color="auto"/>
            </w:tcBorders>
            <w:shd w:val="solid" w:color="FFFFFF" w:fill="auto"/>
          </w:tcPr>
          <w:p w14:paraId="660397BF" w14:textId="77777777" w:rsidR="00BE714D" w:rsidRPr="005307A3" w:rsidRDefault="00BE714D" w:rsidP="00E97CA6">
            <w:pPr>
              <w:pStyle w:val="TAL"/>
              <w:keepNext w:val="0"/>
              <w:rPr>
                <w:rFonts w:cs="Arial"/>
                <w:sz w:val="16"/>
                <w:szCs w:val="16"/>
              </w:rPr>
            </w:pPr>
            <w:r w:rsidRPr="005307A3">
              <w:rPr>
                <w:rFonts w:cs="Arial"/>
                <w:sz w:val="16"/>
                <w:szCs w:val="16"/>
              </w:rPr>
              <w:t>14.1.0</w:t>
            </w:r>
          </w:p>
        </w:tc>
      </w:tr>
      <w:tr w:rsidR="00BE714D" w:rsidRPr="005307A3" w14:paraId="5F639BF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493CA9"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6A8C3E3"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36FA08E" w14:textId="77777777" w:rsidR="00BE714D" w:rsidRPr="005307A3" w:rsidRDefault="00BE714D" w:rsidP="00BE714D">
            <w:pPr>
              <w:pStyle w:val="TAL"/>
              <w:keepNext w:val="0"/>
              <w:jc w:val="center"/>
              <w:rPr>
                <w:rFonts w:cs="Arial"/>
                <w:sz w:val="16"/>
                <w:szCs w:val="16"/>
              </w:rPr>
            </w:pPr>
            <w:r w:rsidRPr="005307A3">
              <w:rPr>
                <w:rFonts w:cs="Arial"/>
                <w:sz w:val="16"/>
                <w:szCs w:val="16"/>
              </w:rPr>
              <w:t>C6-170270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6F06D4" w14:textId="77777777" w:rsidR="00BE714D" w:rsidRPr="005307A3" w:rsidRDefault="00BE714D" w:rsidP="00BE714D">
            <w:pPr>
              <w:pStyle w:val="TAL"/>
              <w:keepNext w:val="0"/>
              <w:jc w:val="center"/>
              <w:rPr>
                <w:rFonts w:cs="Arial"/>
                <w:sz w:val="16"/>
                <w:szCs w:val="16"/>
              </w:rPr>
            </w:pPr>
            <w:r w:rsidRPr="005307A3">
              <w:rPr>
                <w:rFonts w:cs="Arial"/>
                <w:sz w:val="16"/>
                <w:szCs w:val="16"/>
              </w:rPr>
              <w:t>0459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65E96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2B7EDF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530AC3D" w14:textId="77777777" w:rsidR="00BE714D" w:rsidRPr="005307A3" w:rsidRDefault="00BE714D" w:rsidP="00E97CA6">
            <w:pPr>
              <w:pStyle w:val="TAL"/>
              <w:keepNext w:val="0"/>
              <w:rPr>
                <w:rFonts w:cs="Arial"/>
                <w:sz w:val="16"/>
                <w:szCs w:val="16"/>
              </w:rPr>
            </w:pPr>
            <w:r w:rsidRPr="005307A3">
              <w:rPr>
                <w:rFonts w:cs="Arial"/>
                <w:sz w:val="16"/>
                <w:szCs w:val="16"/>
              </w:rPr>
              <w:t>Modification of E-UTRAN test sequences under cl. 27.22.7.4 and 27.22.7.17 to test NB-IoT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4C9101" w14:textId="77777777" w:rsidR="00BE714D" w:rsidRPr="005307A3" w:rsidRDefault="00BE714D" w:rsidP="00E97CA6">
            <w:pPr>
              <w:pStyle w:val="TAL"/>
              <w:keepNext w:val="0"/>
              <w:rPr>
                <w:rFonts w:cs="Arial"/>
                <w:sz w:val="16"/>
                <w:szCs w:val="16"/>
              </w:rPr>
            </w:pPr>
            <w:r w:rsidRPr="005307A3">
              <w:rPr>
                <w:rFonts w:cs="Arial"/>
                <w:sz w:val="16"/>
                <w:szCs w:val="16"/>
              </w:rPr>
              <w:t>14.1.0</w:t>
            </w:r>
          </w:p>
        </w:tc>
      </w:tr>
      <w:tr w:rsidR="00BE714D" w:rsidRPr="005307A3" w14:paraId="362F979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635350"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7FCBD9"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BC2EFB" w14:textId="77777777" w:rsidR="00BE714D" w:rsidRPr="005307A3" w:rsidRDefault="00BE714D" w:rsidP="00BE714D">
            <w:pPr>
              <w:pStyle w:val="TAL"/>
              <w:keepNext w:val="0"/>
              <w:jc w:val="center"/>
              <w:rPr>
                <w:rFonts w:cs="Arial"/>
                <w:sz w:val="16"/>
                <w:szCs w:val="16"/>
              </w:rPr>
            </w:pPr>
            <w:r w:rsidRPr="005307A3">
              <w:rPr>
                <w:rFonts w:cs="Arial"/>
                <w:sz w:val="16"/>
                <w:szCs w:val="16"/>
              </w:rPr>
              <w:t>C6-170290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63236F" w14:textId="77777777" w:rsidR="00BE714D" w:rsidRPr="005307A3" w:rsidRDefault="00BE714D" w:rsidP="00BE714D">
            <w:pPr>
              <w:pStyle w:val="TAL"/>
              <w:keepNext w:val="0"/>
              <w:jc w:val="center"/>
              <w:rPr>
                <w:rFonts w:cs="Arial"/>
                <w:sz w:val="16"/>
                <w:szCs w:val="16"/>
              </w:rPr>
            </w:pPr>
            <w:r w:rsidRPr="005307A3">
              <w:rPr>
                <w:rFonts w:cs="Arial"/>
                <w:sz w:val="16"/>
                <w:szCs w:val="16"/>
              </w:rPr>
              <w:t>0461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1532168"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D35629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413B2C3"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2BDCB5E" w14:textId="77777777" w:rsidR="00BE714D" w:rsidRPr="005307A3" w:rsidRDefault="00BE714D" w:rsidP="00E97CA6">
            <w:pPr>
              <w:pStyle w:val="TAL"/>
              <w:keepNext w:val="0"/>
              <w:rPr>
                <w:rFonts w:cs="Arial"/>
                <w:sz w:val="16"/>
                <w:szCs w:val="16"/>
              </w:rPr>
            </w:pPr>
            <w:r w:rsidRPr="005307A3">
              <w:rPr>
                <w:rFonts w:cs="Arial"/>
                <w:sz w:val="16"/>
                <w:szCs w:val="16"/>
              </w:rPr>
              <w:t>14.1.0</w:t>
            </w:r>
          </w:p>
        </w:tc>
      </w:tr>
      <w:tr w:rsidR="00BE714D" w:rsidRPr="005307A3" w14:paraId="455133C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AD819EE"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67ACA2"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568F47" w14:textId="77777777" w:rsidR="00BE714D" w:rsidRPr="005307A3" w:rsidRDefault="00BE714D" w:rsidP="00BE714D">
            <w:pPr>
              <w:pStyle w:val="TAL"/>
              <w:keepNext w:val="0"/>
              <w:jc w:val="center"/>
              <w:rPr>
                <w:rFonts w:cs="Arial"/>
                <w:sz w:val="16"/>
                <w:szCs w:val="16"/>
              </w:rPr>
            </w:pPr>
            <w:r w:rsidRPr="005307A3">
              <w:rPr>
                <w:rFonts w:cs="Arial"/>
                <w:sz w:val="16"/>
                <w:szCs w:val="16"/>
              </w:rPr>
              <w:t>C6-170421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C37B20" w14:textId="77777777" w:rsidR="00BE714D" w:rsidRPr="005307A3" w:rsidRDefault="00BE714D" w:rsidP="00BE714D">
            <w:pPr>
              <w:pStyle w:val="TAL"/>
              <w:keepNext w:val="0"/>
              <w:jc w:val="center"/>
              <w:rPr>
                <w:rFonts w:cs="Arial"/>
                <w:sz w:val="16"/>
                <w:szCs w:val="16"/>
              </w:rPr>
            </w:pPr>
            <w:r w:rsidRPr="005307A3">
              <w:rPr>
                <w:rFonts w:cs="Arial"/>
                <w:sz w:val="16"/>
                <w:szCs w:val="16"/>
              </w:rPr>
              <w:t>0466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C57366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8CF7EC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B3EDB3B"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sequences related to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56D187D"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352452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3C0DE4"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5EDD14D"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F8338E8" w14:textId="77777777" w:rsidR="00BE714D" w:rsidRPr="005307A3" w:rsidRDefault="00BE714D" w:rsidP="00BE714D">
            <w:pPr>
              <w:pStyle w:val="TAL"/>
              <w:keepNext w:val="0"/>
              <w:jc w:val="center"/>
              <w:rPr>
                <w:rFonts w:cs="Arial"/>
                <w:sz w:val="16"/>
                <w:szCs w:val="16"/>
              </w:rPr>
            </w:pPr>
            <w:r w:rsidRPr="005307A3">
              <w:rPr>
                <w:rFonts w:cs="Arial"/>
                <w:sz w:val="16"/>
                <w:szCs w:val="16"/>
              </w:rPr>
              <w:t>C6-170422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82B167D" w14:textId="77777777" w:rsidR="00BE714D" w:rsidRPr="005307A3" w:rsidRDefault="00BE714D" w:rsidP="00BE714D">
            <w:pPr>
              <w:pStyle w:val="TAL"/>
              <w:keepNext w:val="0"/>
              <w:jc w:val="center"/>
              <w:rPr>
                <w:rFonts w:cs="Arial"/>
                <w:sz w:val="16"/>
                <w:szCs w:val="16"/>
              </w:rPr>
            </w:pPr>
            <w:r w:rsidRPr="005307A3">
              <w:rPr>
                <w:rFonts w:cs="Arial"/>
                <w:sz w:val="16"/>
                <w:szCs w:val="16"/>
              </w:rPr>
              <w:t>0467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0A9D2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A3B3ED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DE703B1" w14:textId="77777777" w:rsidR="00BE714D" w:rsidRPr="005307A3" w:rsidRDefault="00BE714D" w:rsidP="00E97CA6">
            <w:pPr>
              <w:pStyle w:val="TAL"/>
              <w:keepNext w:val="0"/>
              <w:rPr>
                <w:rFonts w:cs="Arial"/>
                <w:sz w:val="16"/>
                <w:szCs w:val="16"/>
              </w:rPr>
            </w:pPr>
            <w:r w:rsidRPr="005307A3">
              <w:rPr>
                <w:rFonts w:cs="Arial"/>
                <w:sz w:val="16"/>
                <w:szCs w:val="16"/>
              </w:rPr>
              <w:t>Conditions for URI support in SEND SHORT MESSAGE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285769D"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4AB74F7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D83C6E8"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727DE2"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542B81" w14:textId="77777777" w:rsidR="00BE714D" w:rsidRPr="005307A3" w:rsidRDefault="00BE714D" w:rsidP="00BE714D">
            <w:pPr>
              <w:pStyle w:val="TAL"/>
              <w:keepNext w:val="0"/>
              <w:jc w:val="center"/>
              <w:rPr>
                <w:rFonts w:cs="Arial"/>
                <w:sz w:val="16"/>
                <w:szCs w:val="16"/>
              </w:rPr>
            </w:pPr>
            <w:r w:rsidRPr="005307A3">
              <w:rPr>
                <w:rFonts w:cs="Arial"/>
                <w:sz w:val="16"/>
                <w:szCs w:val="16"/>
              </w:rPr>
              <w:t>C6-170423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A15DCFD" w14:textId="77777777" w:rsidR="00BE714D" w:rsidRPr="005307A3" w:rsidRDefault="00BE714D" w:rsidP="00BE714D">
            <w:pPr>
              <w:pStyle w:val="TAL"/>
              <w:keepNext w:val="0"/>
              <w:jc w:val="center"/>
              <w:rPr>
                <w:rFonts w:cs="Arial"/>
                <w:sz w:val="16"/>
                <w:szCs w:val="16"/>
              </w:rPr>
            </w:pPr>
            <w:r w:rsidRPr="005307A3">
              <w:rPr>
                <w:rFonts w:cs="Arial"/>
                <w:sz w:val="16"/>
                <w:szCs w:val="16"/>
              </w:rPr>
              <w:t>0468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3CBA9A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73954E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D7AC98F" w14:textId="77777777" w:rsidR="00BE714D" w:rsidRPr="005307A3" w:rsidRDefault="00BE714D" w:rsidP="00E97CA6">
            <w:pPr>
              <w:pStyle w:val="TAL"/>
              <w:keepNext w:val="0"/>
              <w:rPr>
                <w:rFonts w:cs="Arial"/>
                <w:sz w:val="16"/>
                <w:szCs w:val="16"/>
              </w:rPr>
            </w:pPr>
            <w:r w:rsidRPr="005307A3">
              <w:rPr>
                <w:rFonts w:cs="Arial"/>
                <w:sz w:val="16"/>
                <w:szCs w:val="16"/>
              </w:rPr>
              <w:t>Correction of AT Response in test cases for RUN AT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9329CD"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7B4AF57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56FCE88"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D533CDA"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D52645D" w14:textId="77777777" w:rsidR="00BE714D" w:rsidRPr="005307A3" w:rsidRDefault="00BE714D" w:rsidP="00BE714D">
            <w:pPr>
              <w:pStyle w:val="TAL"/>
              <w:keepNext w:val="0"/>
              <w:jc w:val="center"/>
              <w:rPr>
                <w:rFonts w:cs="Arial"/>
                <w:sz w:val="16"/>
                <w:szCs w:val="16"/>
              </w:rPr>
            </w:pPr>
            <w:r w:rsidRPr="005307A3">
              <w:rPr>
                <w:rFonts w:cs="Arial"/>
                <w:sz w:val="16"/>
                <w:szCs w:val="16"/>
              </w:rPr>
              <w:t>C6-170520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CE13693" w14:textId="77777777" w:rsidR="00BE714D" w:rsidRPr="005307A3" w:rsidRDefault="00BE714D" w:rsidP="00BE714D">
            <w:pPr>
              <w:pStyle w:val="TAL"/>
              <w:keepNext w:val="0"/>
              <w:jc w:val="center"/>
              <w:rPr>
                <w:rFonts w:cs="Arial"/>
                <w:sz w:val="16"/>
                <w:szCs w:val="16"/>
              </w:rPr>
            </w:pPr>
            <w:r w:rsidRPr="005307A3">
              <w:rPr>
                <w:rFonts w:cs="Arial"/>
                <w:sz w:val="16"/>
                <w:szCs w:val="16"/>
              </w:rPr>
              <w:t>0469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6F789B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6BAD1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ADC2340" w14:textId="77777777" w:rsidR="00BE714D" w:rsidRPr="005307A3" w:rsidRDefault="00BE714D" w:rsidP="00E97CA6">
            <w:pPr>
              <w:pStyle w:val="TAL"/>
              <w:keepNext w:val="0"/>
              <w:rPr>
                <w:rFonts w:cs="Arial"/>
                <w:sz w:val="16"/>
                <w:szCs w:val="16"/>
              </w:rPr>
            </w:pPr>
            <w:r w:rsidRPr="005307A3">
              <w:rPr>
                <w:rFonts w:cs="Arial"/>
                <w:sz w:val="16"/>
                <w:szCs w:val="16"/>
              </w:rPr>
              <w:t>Essential correction to the applicability of URI support in SET UP CALL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410434"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68B43F0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B81C75"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328692F"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057D7C9" w14:textId="77777777" w:rsidR="00BE714D" w:rsidRPr="005307A3" w:rsidRDefault="00BE714D" w:rsidP="00BE714D">
            <w:pPr>
              <w:pStyle w:val="TAL"/>
              <w:keepNext w:val="0"/>
              <w:jc w:val="center"/>
              <w:rPr>
                <w:rFonts w:cs="Arial"/>
                <w:sz w:val="16"/>
                <w:szCs w:val="16"/>
              </w:rPr>
            </w:pPr>
            <w:r w:rsidRPr="005307A3">
              <w:rPr>
                <w:rFonts w:cs="Arial"/>
                <w:sz w:val="16"/>
                <w:szCs w:val="16"/>
              </w:rPr>
              <w:t>C6-170480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4FE1E34" w14:textId="77777777" w:rsidR="00BE714D" w:rsidRPr="005307A3" w:rsidRDefault="00BE714D" w:rsidP="00BE714D">
            <w:pPr>
              <w:pStyle w:val="TAL"/>
              <w:keepNext w:val="0"/>
              <w:jc w:val="center"/>
              <w:rPr>
                <w:rFonts w:cs="Arial"/>
                <w:sz w:val="16"/>
                <w:szCs w:val="16"/>
              </w:rPr>
            </w:pPr>
            <w:r w:rsidRPr="005307A3">
              <w:rPr>
                <w:rFonts w:cs="Arial"/>
                <w:sz w:val="16"/>
                <w:szCs w:val="16"/>
              </w:rPr>
              <w:t>0470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D975C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8871DD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28FB751" w14:textId="77777777" w:rsidR="00BE714D" w:rsidRPr="005307A3" w:rsidRDefault="00BE714D" w:rsidP="00E97CA6">
            <w:pPr>
              <w:pStyle w:val="TAL"/>
              <w:keepNext w:val="0"/>
              <w:rPr>
                <w:rFonts w:cs="Arial"/>
                <w:sz w:val="16"/>
                <w:szCs w:val="16"/>
              </w:rPr>
            </w:pPr>
            <w:r w:rsidRPr="005307A3">
              <w:rPr>
                <w:rFonts w:cs="Arial"/>
                <w:sz w:val="16"/>
                <w:szCs w:val="16"/>
              </w:rPr>
              <w:t>Clarification on the requested address during execution of test cases for OPEN CHANNEL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785079"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637072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E38A65"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5413921"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2398B2C" w14:textId="77777777" w:rsidR="00BE714D" w:rsidRPr="005307A3" w:rsidRDefault="00BE714D" w:rsidP="00BE714D">
            <w:pPr>
              <w:pStyle w:val="TAL"/>
              <w:keepNext w:val="0"/>
              <w:jc w:val="center"/>
              <w:rPr>
                <w:rFonts w:cs="Arial"/>
                <w:sz w:val="16"/>
                <w:szCs w:val="16"/>
              </w:rPr>
            </w:pPr>
            <w:r w:rsidRPr="005307A3">
              <w:rPr>
                <w:rFonts w:cs="Arial"/>
                <w:sz w:val="16"/>
                <w:szCs w:val="16"/>
              </w:rPr>
              <w:t>C6-170488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9CC4D7" w14:textId="77777777" w:rsidR="00BE714D" w:rsidRPr="005307A3" w:rsidRDefault="00BE714D" w:rsidP="00BE714D">
            <w:pPr>
              <w:pStyle w:val="TAL"/>
              <w:keepNext w:val="0"/>
              <w:jc w:val="center"/>
              <w:rPr>
                <w:rFonts w:cs="Arial"/>
                <w:sz w:val="16"/>
                <w:szCs w:val="16"/>
              </w:rPr>
            </w:pPr>
            <w:r w:rsidRPr="005307A3">
              <w:rPr>
                <w:rFonts w:cs="Arial"/>
                <w:sz w:val="16"/>
                <w:szCs w:val="16"/>
              </w:rPr>
              <w:t>0471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D384C3D"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3D19BB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B4FE0B3"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implementation of CRs in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26BFA5B"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3FA5E2F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BDC622F"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AF89DB"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4855DF" w14:textId="77777777" w:rsidR="00BE714D" w:rsidRPr="005307A3" w:rsidRDefault="00BE714D" w:rsidP="00BE714D">
            <w:pPr>
              <w:pStyle w:val="TAL"/>
              <w:keepNext w:val="0"/>
              <w:jc w:val="center"/>
              <w:rPr>
                <w:rFonts w:cs="Arial"/>
                <w:sz w:val="16"/>
                <w:szCs w:val="16"/>
              </w:rPr>
            </w:pPr>
            <w:r w:rsidRPr="005307A3">
              <w:rPr>
                <w:rFonts w:cs="Arial"/>
                <w:sz w:val="16"/>
                <w:szCs w:val="16"/>
              </w:rPr>
              <w:t>C6-170504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7133883" w14:textId="77777777" w:rsidR="00BE714D" w:rsidRPr="005307A3" w:rsidRDefault="00BE714D" w:rsidP="00BE714D">
            <w:pPr>
              <w:pStyle w:val="TAL"/>
              <w:keepNext w:val="0"/>
              <w:jc w:val="center"/>
              <w:rPr>
                <w:rFonts w:cs="Arial"/>
                <w:sz w:val="16"/>
                <w:szCs w:val="16"/>
              </w:rPr>
            </w:pPr>
            <w:r w:rsidRPr="005307A3">
              <w:rPr>
                <w:rFonts w:cs="Arial"/>
                <w:sz w:val="16"/>
                <w:szCs w:val="16"/>
              </w:rPr>
              <w:t>0473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76BB92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AAA020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71C949E" w14:textId="77777777" w:rsidR="00BE714D" w:rsidRPr="005307A3" w:rsidRDefault="00BE714D" w:rsidP="00E97CA6">
            <w:pPr>
              <w:pStyle w:val="TAL"/>
              <w:keepNext w:val="0"/>
              <w:rPr>
                <w:rFonts w:cs="Arial"/>
                <w:sz w:val="16"/>
                <w:szCs w:val="16"/>
              </w:rPr>
            </w:pPr>
            <w:r w:rsidRPr="005307A3">
              <w:rPr>
                <w:rFonts w:cs="Arial"/>
                <w:sz w:val="16"/>
                <w:szCs w:val="16"/>
              </w:rPr>
              <w:t>Introduction of new test sequences for EVENT DOWNLOAD in E-UTRAN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E7E5594"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38C3E89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A01BDAE"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FD697C7"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6895F6C" w14:textId="77777777" w:rsidR="00BE714D" w:rsidRPr="005307A3" w:rsidRDefault="00BE714D" w:rsidP="00BE714D">
            <w:pPr>
              <w:pStyle w:val="TAL"/>
              <w:keepNext w:val="0"/>
              <w:jc w:val="center"/>
              <w:rPr>
                <w:rFonts w:cs="Arial"/>
                <w:sz w:val="16"/>
                <w:szCs w:val="16"/>
              </w:rPr>
            </w:pPr>
            <w:r w:rsidRPr="005307A3">
              <w:rPr>
                <w:rFonts w:cs="Arial"/>
                <w:sz w:val="16"/>
                <w:szCs w:val="16"/>
              </w:rPr>
              <w:t>C6-170505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1E7991" w14:textId="77777777" w:rsidR="00BE714D" w:rsidRPr="005307A3" w:rsidRDefault="00BE714D" w:rsidP="00BE714D">
            <w:pPr>
              <w:pStyle w:val="TAL"/>
              <w:keepNext w:val="0"/>
              <w:jc w:val="center"/>
              <w:rPr>
                <w:rFonts w:cs="Arial"/>
                <w:sz w:val="16"/>
                <w:szCs w:val="16"/>
              </w:rPr>
            </w:pPr>
            <w:r w:rsidRPr="005307A3">
              <w:rPr>
                <w:rFonts w:cs="Arial"/>
                <w:sz w:val="16"/>
                <w:szCs w:val="16"/>
              </w:rPr>
              <w:t>0474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F2A8684"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D7763C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83C6DE3" w14:textId="77777777" w:rsidR="00BE714D" w:rsidRPr="005307A3" w:rsidRDefault="00BE714D" w:rsidP="00E97CA6">
            <w:pPr>
              <w:pStyle w:val="TAL"/>
              <w:keepNext w:val="0"/>
              <w:rPr>
                <w:rFonts w:cs="Arial"/>
                <w:sz w:val="16"/>
                <w:szCs w:val="16"/>
              </w:rPr>
            </w:pPr>
            <w:r w:rsidRPr="005307A3">
              <w:rPr>
                <w:rFonts w:cs="Arial"/>
                <w:sz w:val="16"/>
                <w:szCs w:val="16"/>
              </w:rPr>
              <w:t>Corrections of test case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1508324"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54379D5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BE29D7"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580028"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0B03AD" w14:textId="77777777" w:rsidR="00BE714D" w:rsidRPr="005307A3" w:rsidRDefault="00BE714D" w:rsidP="00BE714D">
            <w:pPr>
              <w:pStyle w:val="TAL"/>
              <w:keepNext w:val="0"/>
              <w:jc w:val="center"/>
              <w:rPr>
                <w:rFonts w:cs="Arial"/>
                <w:sz w:val="16"/>
                <w:szCs w:val="16"/>
              </w:rPr>
            </w:pPr>
            <w:r w:rsidRPr="005307A3">
              <w:rPr>
                <w:rFonts w:cs="Arial"/>
                <w:sz w:val="16"/>
                <w:szCs w:val="16"/>
              </w:rPr>
              <w:t>C6-170506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98FB81" w14:textId="77777777" w:rsidR="00BE714D" w:rsidRPr="005307A3" w:rsidRDefault="00BE714D" w:rsidP="00BE714D">
            <w:pPr>
              <w:pStyle w:val="TAL"/>
              <w:keepNext w:val="0"/>
              <w:jc w:val="center"/>
              <w:rPr>
                <w:rFonts w:cs="Arial"/>
                <w:sz w:val="16"/>
                <w:szCs w:val="16"/>
              </w:rPr>
            </w:pPr>
            <w:r w:rsidRPr="005307A3">
              <w:rPr>
                <w:rFonts w:cs="Arial"/>
                <w:sz w:val="16"/>
                <w:szCs w:val="16"/>
              </w:rPr>
              <w:t>0475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F58737"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510C7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D590A7F" w14:textId="77777777" w:rsidR="00BE714D" w:rsidRPr="005307A3" w:rsidRDefault="00BE714D" w:rsidP="00E97CA6">
            <w:pPr>
              <w:pStyle w:val="TAL"/>
              <w:keepNext w:val="0"/>
              <w:rPr>
                <w:rFonts w:cs="Arial"/>
                <w:sz w:val="16"/>
                <w:szCs w:val="16"/>
              </w:rPr>
            </w:pPr>
            <w:r w:rsidRPr="005307A3">
              <w:rPr>
                <w:rFonts w:cs="Arial"/>
                <w:sz w:val="16"/>
                <w:szCs w:val="16"/>
              </w:rPr>
              <w:t>Adding content to FFS test sequences under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BF4AA56"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21D5FDC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49C660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03F131"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548B101" w14:textId="77777777" w:rsidR="00BE714D" w:rsidRPr="005307A3" w:rsidRDefault="00BE714D" w:rsidP="00BE714D">
            <w:pPr>
              <w:pStyle w:val="TAL"/>
              <w:keepNext w:val="0"/>
              <w:jc w:val="center"/>
              <w:rPr>
                <w:rFonts w:cs="Arial"/>
                <w:sz w:val="16"/>
                <w:szCs w:val="16"/>
              </w:rPr>
            </w:pPr>
            <w:r w:rsidRPr="005307A3">
              <w:rPr>
                <w:rFonts w:cs="Arial"/>
                <w:sz w:val="16"/>
                <w:szCs w:val="16"/>
              </w:rPr>
              <w:t>C6-170743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BB42CA" w14:textId="77777777" w:rsidR="00BE714D" w:rsidRPr="005307A3" w:rsidRDefault="00BE714D" w:rsidP="00BE714D">
            <w:pPr>
              <w:pStyle w:val="TAL"/>
              <w:keepNext w:val="0"/>
              <w:jc w:val="center"/>
              <w:rPr>
                <w:rFonts w:cs="Arial"/>
                <w:sz w:val="16"/>
                <w:szCs w:val="16"/>
              </w:rPr>
            </w:pPr>
            <w:r w:rsidRPr="005307A3">
              <w:rPr>
                <w:rFonts w:cs="Arial"/>
                <w:sz w:val="16"/>
                <w:szCs w:val="16"/>
              </w:rPr>
              <w:t>0476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FE0789" w14:textId="77777777" w:rsidR="00BE714D" w:rsidRPr="005307A3" w:rsidRDefault="00BE714D" w:rsidP="00BE714D">
            <w:pPr>
              <w:pStyle w:val="TAL"/>
              <w:keepNext w:val="0"/>
              <w:jc w:val="center"/>
              <w:rPr>
                <w:rFonts w:cs="Arial"/>
                <w:sz w:val="16"/>
                <w:szCs w:val="16"/>
              </w:rPr>
            </w:pPr>
            <w:r w:rsidRPr="005307A3">
              <w:rPr>
                <w:rFonts w:cs="Arial"/>
                <w:sz w:val="16"/>
                <w:szCs w:val="16"/>
              </w:rPr>
              <w:t>5</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E740FE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592D195"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 for Call Control on PDP Context Activation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7F11AE"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1F01548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9768727"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2BA94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D0AC968" w14:textId="77777777" w:rsidR="00BE714D" w:rsidRPr="005307A3" w:rsidRDefault="00BE714D" w:rsidP="00BE714D">
            <w:pPr>
              <w:pStyle w:val="TAL"/>
              <w:keepNext w:val="0"/>
              <w:jc w:val="center"/>
              <w:rPr>
                <w:rFonts w:cs="Arial"/>
                <w:sz w:val="16"/>
                <w:szCs w:val="16"/>
              </w:rPr>
            </w:pPr>
            <w:r w:rsidRPr="005307A3">
              <w:rPr>
                <w:rFonts w:cs="Arial"/>
                <w:sz w:val="16"/>
                <w:szCs w:val="16"/>
              </w:rPr>
              <w:t>C6-170698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1DDA434" w14:textId="77777777" w:rsidR="00BE714D" w:rsidRPr="005307A3" w:rsidRDefault="00BE714D" w:rsidP="00BE714D">
            <w:pPr>
              <w:pStyle w:val="TAL"/>
              <w:keepNext w:val="0"/>
              <w:jc w:val="center"/>
              <w:rPr>
                <w:rFonts w:cs="Arial"/>
                <w:sz w:val="16"/>
                <w:szCs w:val="16"/>
              </w:rPr>
            </w:pPr>
            <w:r w:rsidRPr="005307A3">
              <w:rPr>
                <w:rFonts w:cs="Arial"/>
                <w:sz w:val="16"/>
                <w:szCs w:val="16"/>
              </w:rPr>
              <w:t>0477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EF1177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21DE90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0817F3F" w14:textId="77777777" w:rsidR="00BE714D" w:rsidRPr="005307A3" w:rsidRDefault="00BE714D" w:rsidP="00E97CA6">
            <w:pPr>
              <w:pStyle w:val="TAL"/>
              <w:keepNext w:val="0"/>
              <w:rPr>
                <w:rFonts w:cs="Arial"/>
                <w:sz w:val="16"/>
                <w:szCs w:val="16"/>
              </w:rPr>
            </w:pPr>
            <w:r w:rsidRPr="005307A3">
              <w:rPr>
                <w:rFonts w:cs="Arial"/>
                <w:sz w:val="16"/>
                <w:szCs w:val="16"/>
              </w:rPr>
              <w:t>Correction of AT Command in test cases for RUN AT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2FB553A"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68C4291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14C3AB"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A33DE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8B9FE3" w14:textId="77777777" w:rsidR="00BE714D" w:rsidRPr="005307A3" w:rsidRDefault="00BE714D" w:rsidP="00BE714D">
            <w:pPr>
              <w:pStyle w:val="TAL"/>
              <w:keepNext w:val="0"/>
              <w:jc w:val="center"/>
              <w:rPr>
                <w:rFonts w:cs="Arial"/>
                <w:sz w:val="16"/>
                <w:szCs w:val="16"/>
              </w:rPr>
            </w:pPr>
            <w:r w:rsidRPr="005307A3">
              <w:rPr>
                <w:rFonts w:cs="Arial"/>
                <w:sz w:val="16"/>
                <w:szCs w:val="16"/>
              </w:rPr>
              <w:t>C6-170634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881ABCB" w14:textId="77777777" w:rsidR="00BE714D" w:rsidRPr="005307A3" w:rsidRDefault="00BE714D" w:rsidP="00BE714D">
            <w:pPr>
              <w:pStyle w:val="TAL"/>
              <w:keepNext w:val="0"/>
              <w:jc w:val="center"/>
              <w:rPr>
                <w:rFonts w:cs="Arial"/>
                <w:sz w:val="16"/>
                <w:szCs w:val="16"/>
              </w:rPr>
            </w:pPr>
            <w:r w:rsidRPr="005307A3">
              <w:rPr>
                <w:rFonts w:cs="Arial"/>
                <w:sz w:val="16"/>
                <w:szCs w:val="16"/>
              </w:rPr>
              <w:t>0478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1A86CE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566B1D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FC02E83" w14:textId="77777777" w:rsidR="00BE714D" w:rsidRPr="005307A3" w:rsidRDefault="00BE714D" w:rsidP="00E97CA6">
            <w:pPr>
              <w:pStyle w:val="TAL"/>
              <w:keepNext w:val="0"/>
              <w:rPr>
                <w:rFonts w:cs="Arial"/>
                <w:sz w:val="16"/>
                <w:szCs w:val="16"/>
              </w:rPr>
            </w:pPr>
            <w:r w:rsidRPr="005307A3">
              <w:rPr>
                <w:rFonts w:cs="Arial"/>
                <w:sz w:val="16"/>
                <w:szCs w:val="16"/>
              </w:rPr>
              <w:t>Usage of programmed USIM for execution of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AC5290A"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6A490A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86A3E7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EC0C0A"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96B22D" w14:textId="77777777" w:rsidR="00BE714D" w:rsidRPr="005307A3" w:rsidRDefault="00BE714D" w:rsidP="00BE714D">
            <w:pPr>
              <w:pStyle w:val="TAL"/>
              <w:keepNext w:val="0"/>
              <w:jc w:val="center"/>
              <w:rPr>
                <w:rFonts w:cs="Arial"/>
                <w:sz w:val="16"/>
                <w:szCs w:val="16"/>
              </w:rPr>
            </w:pPr>
            <w:r w:rsidRPr="005307A3">
              <w:rPr>
                <w:rFonts w:cs="Arial"/>
                <w:sz w:val="16"/>
                <w:szCs w:val="16"/>
              </w:rPr>
              <w:t>C6-170693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03E3A52" w14:textId="77777777" w:rsidR="00BE714D" w:rsidRPr="005307A3" w:rsidRDefault="00BE714D" w:rsidP="00BE714D">
            <w:pPr>
              <w:pStyle w:val="TAL"/>
              <w:keepNext w:val="0"/>
              <w:jc w:val="center"/>
              <w:rPr>
                <w:rFonts w:cs="Arial"/>
                <w:sz w:val="16"/>
                <w:szCs w:val="16"/>
              </w:rPr>
            </w:pPr>
            <w:r w:rsidRPr="005307A3">
              <w:rPr>
                <w:rFonts w:cs="Arial"/>
                <w:sz w:val="16"/>
                <w:szCs w:val="16"/>
              </w:rPr>
              <w:t>0479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E502AB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82860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E5D2140" w14:textId="77777777" w:rsidR="00BE714D" w:rsidRPr="005307A3" w:rsidRDefault="00BE714D" w:rsidP="00E97CA6">
            <w:pPr>
              <w:pStyle w:val="TAL"/>
              <w:keepNext w:val="0"/>
              <w:rPr>
                <w:rFonts w:cs="Arial"/>
                <w:sz w:val="16"/>
                <w:szCs w:val="16"/>
              </w:rPr>
            </w:pPr>
            <w:r w:rsidRPr="005307A3">
              <w:rPr>
                <w:rFonts w:cs="Arial"/>
                <w:sz w:val="16"/>
                <w:szCs w:val="16"/>
              </w:rPr>
              <w:t>Fixed applicability table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D15225"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5BE657C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F1BAEB8"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40A7E6B"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1A0A3D8" w14:textId="77777777" w:rsidR="00BE714D" w:rsidRPr="005307A3" w:rsidRDefault="00BE714D" w:rsidP="00BE714D">
            <w:pPr>
              <w:pStyle w:val="TAL"/>
              <w:keepNext w:val="0"/>
              <w:jc w:val="center"/>
              <w:rPr>
                <w:rFonts w:cs="Arial"/>
                <w:sz w:val="16"/>
                <w:szCs w:val="16"/>
              </w:rPr>
            </w:pPr>
            <w:r w:rsidRPr="005307A3">
              <w:rPr>
                <w:rFonts w:cs="Arial"/>
                <w:sz w:val="16"/>
                <w:szCs w:val="16"/>
              </w:rPr>
              <w:t>C6-170637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ABA4832" w14:textId="77777777" w:rsidR="00BE714D" w:rsidRPr="005307A3" w:rsidRDefault="00BE714D" w:rsidP="00BE714D">
            <w:pPr>
              <w:pStyle w:val="TAL"/>
              <w:keepNext w:val="0"/>
              <w:jc w:val="center"/>
              <w:rPr>
                <w:rFonts w:cs="Arial"/>
                <w:sz w:val="16"/>
                <w:szCs w:val="16"/>
              </w:rPr>
            </w:pPr>
            <w:r w:rsidRPr="005307A3">
              <w:rPr>
                <w:rFonts w:cs="Arial"/>
                <w:sz w:val="16"/>
                <w:szCs w:val="16"/>
              </w:rPr>
              <w:t>0480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707EE1"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1C059F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B48964C" w14:textId="77777777" w:rsidR="00BE714D" w:rsidRPr="005307A3" w:rsidRDefault="00BE714D" w:rsidP="00E97CA6">
            <w:pPr>
              <w:pStyle w:val="TAL"/>
              <w:keepNext w:val="0"/>
              <w:rPr>
                <w:rFonts w:cs="Arial"/>
                <w:sz w:val="16"/>
                <w:szCs w:val="16"/>
              </w:rPr>
            </w:pPr>
            <w:r w:rsidRPr="005307A3">
              <w:rPr>
                <w:rFonts w:cs="Arial"/>
                <w:sz w:val="16"/>
                <w:szCs w:val="16"/>
              </w:rPr>
              <w:t>Correction of call flow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ABAD0BB"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33F900D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EC2F9F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8FD2054"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1CDD994" w14:textId="77777777" w:rsidR="00BE714D" w:rsidRPr="005307A3" w:rsidRDefault="00BE714D" w:rsidP="00BE714D">
            <w:pPr>
              <w:pStyle w:val="TAL"/>
              <w:keepNext w:val="0"/>
              <w:jc w:val="center"/>
              <w:rPr>
                <w:rFonts w:cs="Arial"/>
                <w:sz w:val="16"/>
                <w:szCs w:val="16"/>
              </w:rPr>
            </w:pPr>
            <w:r w:rsidRPr="005307A3">
              <w:rPr>
                <w:rFonts w:cs="Arial"/>
                <w:sz w:val="16"/>
                <w:szCs w:val="16"/>
              </w:rPr>
              <w:t>C6-170647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1210346" w14:textId="77777777" w:rsidR="00BE714D" w:rsidRPr="005307A3" w:rsidRDefault="00BE714D" w:rsidP="00BE714D">
            <w:pPr>
              <w:pStyle w:val="TAL"/>
              <w:keepNext w:val="0"/>
              <w:jc w:val="center"/>
              <w:rPr>
                <w:rFonts w:cs="Arial"/>
                <w:sz w:val="16"/>
                <w:szCs w:val="16"/>
              </w:rPr>
            </w:pPr>
            <w:r w:rsidRPr="005307A3">
              <w:rPr>
                <w:rFonts w:cs="Arial"/>
                <w:sz w:val="16"/>
                <w:szCs w:val="16"/>
              </w:rPr>
              <w:t>0481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873552"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015810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403C09C"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implemention of CR 0471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F00FD10"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413A1FF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2A30502"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3041F0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0282359" w14:textId="77777777" w:rsidR="00BE714D" w:rsidRPr="005307A3" w:rsidRDefault="00BE714D" w:rsidP="00BE714D">
            <w:pPr>
              <w:pStyle w:val="TAL"/>
              <w:keepNext w:val="0"/>
              <w:jc w:val="center"/>
              <w:rPr>
                <w:rFonts w:cs="Arial"/>
                <w:sz w:val="16"/>
                <w:szCs w:val="16"/>
              </w:rPr>
            </w:pPr>
            <w:r w:rsidRPr="005307A3">
              <w:rPr>
                <w:rFonts w:cs="Arial"/>
                <w:sz w:val="16"/>
                <w:szCs w:val="16"/>
              </w:rPr>
              <w:t>C6-170747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EE0B6EB" w14:textId="77777777" w:rsidR="00BE714D" w:rsidRPr="005307A3" w:rsidRDefault="00BE714D" w:rsidP="00BE714D">
            <w:pPr>
              <w:pStyle w:val="TAL"/>
              <w:keepNext w:val="0"/>
              <w:jc w:val="center"/>
              <w:rPr>
                <w:rFonts w:cs="Arial"/>
                <w:sz w:val="16"/>
                <w:szCs w:val="16"/>
              </w:rPr>
            </w:pPr>
            <w:r w:rsidRPr="005307A3">
              <w:rPr>
                <w:rFonts w:cs="Arial"/>
                <w:sz w:val="16"/>
                <w:szCs w:val="16"/>
              </w:rPr>
              <w:t>0482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D627F2"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BC73739"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49E440B" w14:textId="77777777" w:rsidR="00BE714D" w:rsidRPr="005307A3" w:rsidRDefault="00BE714D" w:rsidP="00E97CA6">
            <w:pPr>
              <w:pStyle w:val="TAL"/>
              <w:keepNext w:val="0"/>
              <w:rPr>
                <w:rFonts w:cs="Arial"/>
                <w:sz w:val="16"/>
                <w:szCs w:val="16"/>
              </w:rPr>
            </w:pPr>
            <w:r w:rsidRPr="005307A3">
              <w:rPr>
                <w:rFonts w:cs="Arial"/>
                <w:sz w:val="16"/>
                <w:szCs w:val="16"/>
              </w:rPr>
              <w:t>Introduction of note about applicability of some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6A55EFE"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7D97059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EA5ED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462D55"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6460932" w14:textId="77777777" w:rsidR="00BE714D" w:rsidRPr="005307A3" w:rsidRDefault="00BE714D" w:rsidP="00BE714D">
            <w:pPr>
              <w:pStyle w:val="TAL"/>
              <w:keepNext w:val="0"/>
              <w:jc w:val="center"/>
              <w:rPr>
                <w:rFonts w:cs="Arial"/>
                <w:sz w:val="16"/>
                <w:szCs w:val="16"/>
              </w:rPr>
            </w:pPr>
            <w:r w:rsidRPr="005307A3">
              <w:rPr>
                <w:rFonts w:cs="Arial"/>
                <w:sz w:val="16"/>
                <w:szCs w:val="16"/>
              </w:rPr>
              <w:t>C6-170724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7DB8B8C" w14:textId="77777777" w:rsidR="00BE714D" w:rsidRPr="005307A3" w:rsidRDefault="00BE714D" w:rsidP="00BE714D">
            <w:pPr>
              <w:pStyle w:val="TAL"/>
              <w:keepNext w:val="0"/>
              <w:jc w:val="center"/>
              <w:rPr>
                <w:rFonts w:cs="Arial"/>
                <w:sz w:val="16"/>
                <w:szCs w:val="16"/>
              </w:rPr>
            </w:pPr>
            <w:r w:rsidRPr="005307A3">
              <w:rPr>
                <w:rFonts w:cs="Arial"/>
                <w:sz w:val="16"/>
                <w:szCs w:val="16"/>
              </w:rPr>
              <w:t>0483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C853F2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ED52F22"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37E1561" w14:textId="77777777" w:rsidR="00BE714D" w:rsidRPr="005307A3" w:rsidRDefault="00BE714D" w:rsidP="00E97CA6">
            <w:pPr>
              <w:pStyle w:val="TAL"/>
              <w:keepNext w:val="0"/>
              <w:rPr>
                <w:rFonts w:cs="Arial"/>
                <w:sz w:val="16"/>
                <w:szCs w:val="16"/>
              </w:rPr>
            </w:pPr>
            <w:r w:rsidRPr="005307A3">
              <w:rPr>
                <w:rFonts w:cs="Arial"/>
                <w:sz w:val="16"/>
                <w:szCs w:val="16"/>
              </w:rPr>
              <w:t>Clause number correction of TC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706DE9E"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6A08C8E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5BEB33F"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FEF4AAF"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A10EA66" w14:textId="77777777" w:rsidR="00BE714D" w:rsidRPr="005307A3" w:rsidRDefault="00BE714D" w:rsidP="00BE714D">
            <w:pPr>
              <w:pStyle w:val="TAL"/>
              <w:keepNext w:val="0"/>
              <w:jc w:val="center"/>
              <w:rPr>
                <w:rFonts w:cs="Arial"/>
                <w:sz w:val="16"/>
                <w:szCs w:val="16"/>
              </w:rPr>
            </w:pPr>
            <w:r w:rsidRPr="005307A3">
              <w:rPr>
                <w:rFonts w:cs="Arial"/>
                <w:sz w:val="16"/>
                <w:szCs w:val="16"/>
              </w:rPr>
              <w:t>C6-170725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5FD2831" w14:textId="77777777" w:rsidR="00BE714D" w:rsidRPr="005307A3" w:rsidRDefault="00BE714D" w:rsidP="00BE714D">
            <w:pPr>
              <w:pStyle w:val="TAL"/>
              <w:keepNext w:val="0"/>
              <w:jc w:val="center"/>
              <w:rPr>
                <w:rFonts w:cs="Arial"/>
                <w:sz w:val="16"/>
                <w:szCs w:val="16"/>
              </w:rPr>
            </w:pPr>
            <w:r w:rsidRPr="005307A3">
              <w:rPr>
                <w:rFonts w:cs="Arial"/>
                <w:sz w:val="16"/>
                <w:szCs w:val="16"/>
              </w:rPr>
              <w:t>0484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BFBB12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C8C8D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ECEA4FE" w14:textId="77777777" w:rsidR="00BE714D" w:rsidRPr="005307A3" w:rsidRDefault="00BE714D" w:rsidP="00E97CA6">
            <w:pPr>
              <w:pStyle w:val="TAL"/>
              <w:keepNext w:val="0"/>
              <w:rPr>
                <w:rFonts w:cs="Arial"/>
                <w:sz w:val="16"/>
                <w:szCs w:val="16"/>
              </w:rPr>
            </w:pPr>
            <w:r w:rsidRPr="005307A3">
              <w:rPr>
                <w:rFonts w:cs="Arial"/>
                <w:sz w:val="16"/>
                <w:szCs w:val="16"/>
              </w:rPr>
              <w:t xml:space="preserve">Introduction of general definition and environment for E-UTRAN in NB-S1 mode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89C94E4"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122080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E0FB967" w14:textId="77777777" w:rsidR="00BE714D" w:rsidRPr="005307A3" w:rsidRDefault="00BE714D" w:rsidP="00BE714D">
            <w:pPr>
              <w:pStyle w:val="TAL"/>
              <w:keepNext w:val="0"/>
              <w:jc w:val="center"/>
              <w:rPr>
                <w:rFonts w:cs="Arial"/>
                <w:sz w:val="16"/>
                <w:szCs w:val="16"/>
              </w:rPr>
            </w:pPr>
            <w:r w:rsidRPr="005307A3">
              <w:rPr>
                <w:rFonts w:cs="Arial"/>
                <w:sz w:val="16"/>
                <w:szCs w:val="16"/>
              </w:rPr>
              <w:lastRenderedPageBreak/>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C4897CE"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F4AF8D" w14:textId="77777777" w:rsidR="00BE714D" w:rsidRPr="005307A3" w:rsidRDefault="00BE714D" w:rsidP="00BE714D">
            <w:pPr>
              <w:pStyle w:val="TAL"/>
              <w:keepNext w:val="0"/>
              <w:jc w:val="center"/>
              <w:rPr>
                <w:rFonts w:cs="Arial"/>
                <w:sz w:val="16"/>
                <w:szCs w:val="16"/>
              </w:rPr>
            </w:pPr>
            <w:r w:rsidRPr="005307A3">
              <w:rPr>
                <w:rFonts w:cs="Arial"/>
                <w:sz w:val="16"/>
                <w:szCs w:val="16"/>
              </w:rPr>
              <w:t>C6-170721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FF757C" w14:textId="77777777" w:rsidR="00BE714D" w:rsidRPr="005307A3" w:rsidRDefault="00BE714D" w:rsidP="00BE714D">
            <w:pPr>
              <w:pStyle w:val="TAL"/>
              <w:keepNext w:val="0"/>
              <w:jc w:val="center"/>
              <w:rPr>
                <w:rFonts w:cs="Arial"/>
                <w:sz w:val="16"/>
                <w:szCs w:val="16"/>
              </w:rPr>
            </w:pPr>
            <w:r w:rsidRPr="005307A3">
              <w:rPr>
                <w:rFonts w:cs="Arial"/>
                <w:sz w:val="16"/>
                <w:szCs w:val="16"/>
              </w:rPr>
              <w:t>0485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4AF7E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153B4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F90BF67" w14:textId="77777777" w:rsidR="00BE714D" w:rsidRPr="005307A3" w:rsidRDefault="00BE714D" w:rsidP="00E97CA6">
            <w:pPr>
              <w:pStyle w:val="TAL"/>
              <w:keepNext w:val="0"/>
              <w:rPr>
                <w:rFonts w:cs="Arial"/>
                <w:sz w:val="16"/>
                <w:szCs w:val="16"/>
              </w:rPr>
            </w:pPr>
            <w:r w:rsidRPr="005307A3">
              <w:rPr>
                <w:rFonts w:cs="Arial"/>
                <w:sz w:val="16"/>
                <w:szCs w:val="16"/>
              </w:rPr>
              <w:t>Clarification on the requested address during execution of TC 27.22.4.31 and 27.22.7.10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F0BC8BB"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515C594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3EEB526"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7A835F0"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B2A2ECD" w14:textId="77777777" w:rsidR="00BE714D" w:rsidRPr="005307A3" w:rsidRDefault="00BE714D" w:rsidP="00BE714D">
            <w:pPr>
              <w:pStyle w:val="TAL"/>
              <w:keepNext w:val="0"/>
              <w:jc w:val="center"/>
              <w:rPr>
                <w:rFonts w:cs="Arial"/>
                <w:sz w:val="16"/>
                <w:szCs w:val="16"/>
              </w:rPr>
            </w:pPr>
            <w:r w:rsidRPr="005307A3">
              <w:rPr>
                <w:rFonts w:cs="Arial"/>
                <w:sz w:val="16"/>
                <w:szCs w:val="16"/>
              </w:rPr>
              <w:t>C6-180079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5236A0" w14:textId="77777777" w:rsidR="00BE714D" w:rsidRPr="005307A3" w:rsidRDefault="00BE714D" w:rsidP="00BE714D">
            <w:pPr>
              <w:pStyle w:val="TAL"/>
              <w:keepNext w:val="0"/>
              <w:jc w:val="center"/>
              <w:rPr>
                <w:rFonts w:cs="Arial"/>
                <w:sz w:val="16"/>
                <w:szCs w:val="16"/>
              </w:rPr>
            </w:pPr>
            <w:r w:rsidRPr="005307A3">
              <w:rPr>
                <w:rFonts w:cs="Arial"/>
                <w:sz w:val="16"/>
                <w:szCs w:val="16"/>
              </w:rPr>
              <w:t>0487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9069542"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C98C5A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BE2F50E"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cases on UICC interface in PSM &amp; eDRX</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DFD0DC" w14:textId="77777777" w:rsidR="00BE714D" w:rsidRPr="005307A3" w:rsidRDefault="00BE714D" w:rsidP="00E97CA6">
            <w:pPr>
              <w:pStyle w:val="TAL"/>
              <w:keepNext w:val="0"/>
              <w:rPr>
                <w:rFonts w:cs="Arial"/>
                <w:sz w:val="16"/>
                <w:szCs w:val="16"/>
              </w:rPr>
            </w:pPr>
            <w:r w:rsidRPr="005307A3">
              <w:rPr>
                <w:rFonts w:cs="Arial"/>
                <w:sz w:val="16"/>
                <w:szCs w:val="16"/>
              </w:rPr>
              <w:t>14.4.0</w:t>
            </w:r>
          </w:p>
        </w:tc>
      </w:tr>
      <w:tr w:rsidR="00BE714D" w:rsidRPr="005307A3" w14:paraId="2747DA1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EDA7620"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DF28855"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65157F" w14:textId="77777777" w:rsidR="00BE714D" w:rsidRPr="005307A3" w:rsidRDefault="00BE714D" w:rsidP="00BE714D">
            <w:pPr>
              <w:pStyle w:val="TAL"/>
              <w:keepNext w:val="0"/>
              <w:jc w:val="center"/>
              <w:rPr>
                <w:rFonts w:cs="Arial"/>
                <w:sz w:val="16"/>
                <w:szCs w:val="16"/>
              </w:rPr>
            </w:pPr>
            <w:r w:rsidRPr="005307A3">
              <w:rPr>
                <w:rFonts w:cs="Arial"/>
                <w:sz w:val="16"/>
                <w:szCs w:val="16"/>
              </w:rPr>
              <w:t>C6-180061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F68347" w14:textId="77777777" w:rsidR="00BE714D" w:rsidRPr="005307A3" w:rsidRDefault="00BE714D" w:rsidP="00BE714D">
            <w:pPr>
              <w:pStyle w:val="TAL"/>
              <w:keepNext w:val="0"/>
              <w:jc w:val="center"/>
              <w:rPr>
                <w:rFonts w:cs="Arial"/>
                <w:sz w:val="16"/>
                <w:szCs w:val="16"/>
              </w:rPr>
            </w:pPr>
            <w:r w:rsidRPr="005307A3">
              <w:rPr>
                <w:rFonts w:cs="Arial"/>
                <w:sz w:val="16"/>
                <w:szCs w:val="16"/>
              </w:rPr>
              <w:t>0488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81701F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5B39CB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6905B4C"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implemenation of CR 0471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B0B3046" w14:textId="77777777" w:rsidR="00BE714D" w:rsidRPr="005307A3" w:rsidRDefault="00BE714D" w:rsidP="00E97CA6">
            <w:pPr>
              <w:pStyle w:val="TAL"/>
              <w:keepNext w:val="0"/>
              <w:rPr>
                <w:rFonts w:cs="Arial"/>
                <w:sz w:val="16"/>
                <w:szCs w:val="16"/>
              </w:rPr>
            </w:pPr>
            <w:r w:rsidRPr="005307A3">
              <w:rPr>
                <w:rFonts w:cs="Arial"/>
                <w:sz w:val="16"/>
                <w:szCs w:val="16"/>
              </w:rPr>
              <w:t>14.4.0</w:t>
            </w:r>
          </w:p>
        </w:tc>
      </w:tr>
      <w:tr w:rsidR="00BE714D" w:rsidRPr="005307A3" w14:paraId="10FAB43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85F36E"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FD88559"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0807EA0" w14:textId="77777777" w:rsidR="00BE714D" w:rsidRPr="005307A3" w:rsidRDefault="00BE714D" w:rsidP="00BE714D">
            <w:pPr>
              <w:pStyle w:val="TAL"/>
              <w:keepNext w:val="0"/>
              <w:jc w:val="center"/>
              <w:rPr>
                <w:rFonts w:cs="Arial"/>
                <w:sz w:val="16"/>
                <w:szCs w:val="16"/>
              </w:rPr>
            </w:pPr>
            <w:r w:rsidRPr="005307A3">
              <w:rPr>
                <w:rFonts w:cs="Arial"/>
                <w:sz w:val="16"/>
                <w:szCs w:val="16"/>
              </w:rPr>
              <w:t>C6-180160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868B0E" w14:textId="77777777" w:rsidR="00BE714D" w:rsidRPr="005307A3" w:rsidRDefault="00BE714D" w:rsidP="00BE714D">
            <w:pPr>
              <w:pStyle w:val="TAL"/>
              <w:keepNext w:val="0"/>
              <w:jc w:val="center"/>
              <w:rPr>
                <w:rFonts w:cs="Arial"/>
                <w:sz w:val="16"/>
                <w:szCs w:val="16"/>
              </w:rPr>
            </w:pPr>
            <w:r w:rsidRPr="005307A3">
              <w:rPr>
                <w:rFonts w:cs="Arial"/>
                <w:sz w:val="16"/>
                <w:szCs w:val="16"/>
              </w:rPr>
              <w:t>0489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0916423"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4BB7A9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759DD38"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cases on change eCall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D88B7A9" w14:textId="77777777" w:rsidR="00BE714D" w:rsidRPr="005307A3" w:rsidRDefault="00BE714D" w:rsidP="00E97CA6">
            <w:pPr>
              <w:pStyle w:val="TAL"/>
              <w:keepNext w:val="0"/>
              <w:rPr>
                <w:rFonts w:cs="Arial"/>
                <w:sz w:val="16"/>
                <w:szCs w:val="16"/>
              </w:rPr>
            </w:pPr>
            <w:r w:rsidRPr="005307A3">
              <w:rPr>
                <w:rFonts w:cs="Arial"/>
                <w:sz w:val="16"/>
                <w:szCs w:val="16"/>
              </w:rPr>
              <w:t>14.5.0</w:t>
            </w:r>
          </w:p>
        </w:tc>
      </w:tr>
      <w:tr w:rsidR="00BE714D" w:rsidRPr="005307A3" w14:paraId="50FB79F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CE0C2C6"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9D1E7D"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7A7854B" w14:textId="77777777" w:rsidR="00BE714D" w:rsidRPr="005307A3" w:rsidRDefault="00BE714D" w:rsidP="00BE714D">
            <w:pPr>
              <w:pStyle w:val="TAL"/>
              <w:keepNext w:val="0"/>
              <w:jc w:val="center"/>
              <w:rPr>
                <w:rFonts w:cs="Arial"/>
                <w:sz w:val="16"/>
                <w:szCs w:val="16"/>
              </w:rPr>
            </w:pPr>
            <w:r w:rsidRPr="005307A3">
              <w:rPr>
                <w:rFonts w:cs="Arial"/>
                <w:sz w:val="16"/>
                <w:szCs w:val="16"/>
              </w:rPr>
              <w:t>C6-180118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B14698" w14:textId="77777777" w:rsidR="00BE714D" w:rsidRPr="005307A3" w:rsidRDefault="00BE714D" w:rsidP="00BE714D">
            <w:pPr>
              <w:pStyle w:val="TAL"/>
              <w:keepNext w:val="0"/>
              <w:jc w:val="center"/>
              <w:rPr>
                <w:rFonts w:cs="Arial"/>
                <w:sz w:val="16"/>
                <w:szCs w:val="16"/>
              </w:rPr>
            </w:pPr>
            <w:r w:rsidRPr="005307A3">
              <w:rPr>
                <w:rFonts w:cs="Arial"/>
                <w:sz w:val="16"/>
                <w:szCs w:val="16"/>
              </w:rPr>
              <w:t>0490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BEDFF7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46E9F0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2D7698B" w14:textId="77777777" w:rsidR="00BE714D" w:rsidRPr="005307A3" w:rsidRDefault="00BE714D" w:rsidP="00E97CA6">
            <w:pPr>
              <w:pStyle w:val="TAL"/>
              <w:keepNext w:val="0"/>
              <w:rPr>
                <w:rFonts w:cs="Arial"/>
                <w:sz w:val="16"/>
                <w:szCs w:val="16"/>
              </w:rPr>
            </w:pPr>
            <w:r w:rsidRPr="005307A3">
              <w:rPr>
                <w:rFonts w:cs="Arial"/>
                <w:sz w:val="16"/>
                <w:szCs w:val="16"/>
              </w:rPr>
              <w:t>Inclusion of Rel</w:t>
            </w:r>
            <w:r w:rsidRPr="005307A3">
              <w:rPr>
                <w:rFonts w:cs="Arial"/>
                <w:sz w:val="16"/>
                <w:szCs w:val="16"/>
              </w:rPr>
              <w:noBreakHyphen/>
              <w:t>14 feature indication in the terminal profile support in Annex B</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CF8D475" w14:textId="77777777" w:rsidR="00BE714D" w:rsidRPr="005307A3" w:rsidRDefault="00BE714D" w:rsidP="00E97CA6">
            <w:pPr>
              <w:pStyle w:val="TAL"/>
              <w:keepNext w:val="0"/>
              <w:rPr>
                <w:rFonts w:cs="Arial"/>
                <w:sz w:val="16"/>
                <w:szCs w:val="16"/>
              </w:rPr>
            </w:pPr>
            <w:r w:rsidRPr="005307A3">
              <w:rPr>
                <w:rFonts w:cs="Arial"/>
                <w:sz w:val="16"/>
                <w:szCs w:val="16"/>
              </w:rPr>
              <w:t>14.5.0</w:t>
            </w:r>
          </w:p>
        </w:tc>
      </w:tr>
      <w:tr w:rsidR="00BE714D" w:rsidRPr="005307A3" w14:paraId="6F74A1C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A832DC2"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7F3F52"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DAD1072" w14:textId="77777777" w:rsidR="00BE714D" w:rsidRPr="005307A3" w:rsidRDefault="00BE714D" w:rsidP="00BE714D">
            <w:pPr>
              <w:pStyle w:val="TAL"/>
              <w:keepNext w:val="0"/>
              <w:jc w:val="center"/>
              <w:rPr>
                <w:rFonts w:cs="Arial"/>
                <w:sz w:val="16"/>
                <w:szCs w:val="16"/>
              </w:rPr>
            </w:pPr>
            <w:r w:rsidRPr="005307A3">
              <w:rPr>
                <w:rFonts w:cs="Arial"/>
                <w:sz w:val="16"/>
                <w:szCs w:val="16"/>
              </w:rPr>
              <w:t>C6-180164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5CAF5E" w14:textId="77777777" w:rsidR="00BE714D" w:rsidRPr="005307A3" w:rsidRDefault="00BE714D" w:rsidP="00BE714D">
            <w:pPr>
              <w:pStyle w:val="TAL"/>
              <w:keepNext w:val="0"/>
              <w:jc w:val="center"/>
              <w:rPr>
                <w:rFonts w:cs="Arial"/>
                <w:sz w:val="16"/>
                <w:szCs w:val="16"/>
              </w:rPr>
            </w:pPr>
            <w:r w:rsidRPr="005307A3">
              <w:rPr>
                <w:rFonts w:cs="Arial"/>
                <w:sz w:val="16"/>
                <w:szCs w:val="16"/>
              </w:rPr>
              <w:t>0491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C08DB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709031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FC854F6" w14:textId="77777777" w:rsidR="00BE714D" w:rsidRPr="005307A3" w:rsidRDefault="00BE714D" w:rsidP="00E97CA6">
            <w:pPr>
              <w:pStyle w:val="TAL"/>
              <w:keepNext w:val="0"/>
              <w:rPr>
                <w:rFonts w:cs="Arial"/>
                <w:sz w:val="16"/>
                <w:szCs w:val="16"/>
              </w:rPr>
            </w:pPr>
            <w:r w:rsidRPr="005307A3">
              <w:rPr>
                <w:rFonts w:cs="Arial"/>
                <w:sz w:val="16"/>
                <w:szCs w:val="16"/>
              </w:rPr>
              <w:t>Correct incorrectly implemented conditions for testcases.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3701F7C" w14:textId="77777777" w:rsidR="00BE714D" w:rsidRPr="005307A3" w:rsidRDefault="00BE714D" w:rsidP="00E97CA6">
            <w:pPr>
              <w:pStyle w:val="TAL"/>
              <w:keepNext w:val="0"/>
              <w:rPr>
                <w:rFonts w:cs="Arial"/>
                <w:sz w:val="16"/>
                <w:szCs w:val="16"/>
              </w:rPr>
            </w:pPr>
            <w:r w:rsidRPr="005307A3">
              <w:rPr>
                <w:rFonts w:cs="Arial"/>
                <w:sz w:val="16"/>
                <w:szCs w:val="16"/>
              </w:rPr>
              <w:t>14.5.0</w:t>
            </w:r>
          </w:p>
        </w:tc>
      </w:tr>
      <w:tr w:rsidR="00BE714D" w:rsidRPr="005307A3" w14:paraId="1976551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86F1EF1"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A02E0B1"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B729150" w14:textId="77777777" w:rsidR="00BE714D" w:rsidRPr="005307A3"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53D6794" w14:textId="77777777" w:rsidR="00BE714D" w:rsidRPr="005307A3"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FBB7779" w14:textId="77777777" w:rsidR="00BE714D" w:rsidRPr="005307A3"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E34D93" w14:textId="77777777" w:rsidR="00BE714D" w:rsidRPr="005307A3"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C23DA8B" w14:textId="77777777" w:rsidR="00BE714D" w:rsidRPr="005307A3" w:rsidRDefault="00BE714D" w:rsidP="00E97CA6">
            <w:pPr>
              <w:pStyle w:val="TAL"/>
              <w:keepNext w:val="0"/>
              <w:rPr>
                <w:rFonts w:cs="Arial"/>
                <w:sz w:val="16"/>
                <w:szCs w:val="16"/>
              </w:rPr>
            </w:pPr>
            <w:r w:rsidRPr="005307A3">
              <w:rPr>
                <w:rFonts w:cs="Arial"/>
                <w:sz w:val="16"/>
                <w:szCs w:val="16"/>
              </w:rPr>
              <w:t>Update to release 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683CDAD" w14:textId="77777777" w:rsidR="00BE714D" w:rsidRPr="005307A3" w:rsidRDefault="00BE714D" w:rsidP="00E97CA6">
            <w:pPr>
              <w:pStyle w:val="TAL"/>
              <w:keepNext w:val="0"/>
              <w:rPr>
                <w:rFonts w:cs="Arial"/>
                <w:sz w:val="16"/>
                <w:szCs w:val="16"/>
              </w:rPr>
            </w:pPr>
          </w:p>
        </w:tc>
      </w:tr>
      <w:tr w:rsidR="00BE714D" w:rsidRPr="005307A3" w14:paraId="0DDF1DB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BAC2F9F"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ABCACA"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8F941B" w14:textId="77777777" w:rsidR="00BE714D" w:rsidRPr="005307A3" w:rsidRDefault="00BE714D" w:rsidP="00BE714D">
            <w:pPr>
              <w:pStyle w:val="TAL"/>
              <w:keepNext w:val="0"/>
              <w:jc w:val="center"/>
              <w:rPr>
                <w:rFonts w:cs="Arial"/>
                <w:sz w:val="16"/>
                <w:szCs w:val="16"/>
              </w:rPr>
            </w:pPr>
            <w:r w:rsidRPr="005307A3">
              <w:rPr>
                <w:rFonts w:cs="Arial"/>
                <w:sz w:val="16"/>
                <w:szCs w:val="16"/>
              </w:rPr>
              <w:t>C6-180554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33198CA" w14:textId="77777777" w:rsidR="00BE714D" w:rsidRPr="005307A3" w:rsidRDefault="00BE714D" w:rsidP="00BE714D">
            <w:pPr>
              <w:pStyle w:val="TAL"/>
              <w:keepNext w:val="0"/>
              <w:jc w:val="center"/>
              <w:rPr>
                <w:rFonts w:cs="Arial"/>
                <w:sz w:val="16"/>
                <w:szCs w:val="16"/>
              </w:rPr>
            </w:pPr>
            <w:r w:rsidRPr="005307A3">
              <w:rPr>
                <w:rFonts w:cs="Arial"/>
                <w:sz w:val="16"/>
                <w:szCs w:val="16"/>
              </w:rPr>
              <w:t>0497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0BF541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7093CD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86EBE38" w14:textId="77777777" w:rsidR="00BE714D" w:rsidRPr="005307A3" w:rsidRDefault="00BE714D" w:rsidP="00E97CA6">
            <w:pPr>
              <w:pStyle w:val="TAL"/>
              <w:keepNext w:val="0"/>
              <w:rPr>
                <w:rFonts w:cs="Arial"/>
                <w:sz w:val="16"/>
                <w:szCs w:val="16"/>
              </w:rPr>
            </w:pPr>
            <w:r w:rsidRPr="005307A3">
              <w:rPr>
                <w:rFonts w:cs="Arial"/>
                <w:sz w:val="16"/>
                <w:szCs w:val="16"/>
              </w:rPr>
              <w:t>Correction to expression of C291 in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B844F33"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484944C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38496B4"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965653"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27A8D50" w14:textId="77777777" w:rsidR="00BE714D" w:rsidRPr="005307A3" w:rsidRDefault="00BE714D" w:rsidP="00BE714D">
            <w:pPr>
              <w:pStyle w:val="TAL"/>
              <w:keepNext w:val="0"/>
              <w:jc w:val="center"/>
              <w:rPr>
                <w:rFonts w:cs="Arial"/>
                <w:sz w:val="16"/>
                <w:szCs w:val="16"/>
              </w:rPr>
            </w:pPr>
            <w:r w:rsidRPr="005307A3">
              <w:rPr>
                <w:rFonts w:cs="Arial"/>
                <w:sz w:val="16"/>
                <w:szCs w:val="16"/>
              </w:rPr>
              <w:t>C6-180555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8C03C4" w14:textId="77777777" w:rsidR="00BE714D" w:rsidRPr="005307A3" w:rsidRDefault="00BE714D" w:rsidP="00BE714D">
            <w:pPr>
              <w:pStyle w:val="TAL"/>
              <w:keepNext w:val="0"/>
              <w:jc w:val="center"/>
              <w:rPr>
                <w:rFonts w:cs="Arial"/>
                <w:sz w:val="16"/>
                <w:szCs w:val="16"/>
              </w:rPr>
            </w:pPr>
            <w:r w:rsidRPr="005307A3">
              <w:rPr>
                <w:rFonts w:cs="Arial"/>
                <w:sz w:val="16"/>
                <w:szCs w:val="16"/>
              </w:rPr>
              <w:t>0498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079378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55491F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8704257" w14:textId="77777777" w:rsidR="00BE714D" w:rsidRPr="005307A3" w:rsidRDefault="00BE714D" w:rsidP="00E97CA6">
            <w:pPr>
              <w:pStyle w:val="TAL"/>
              <w:keepNext w:val="0"/>
              <w:rPr>
                <w:rFonts w:cs="Arial"/>
                <w:sz w:val="16"/>
                <w:szCs w:val="16"/>
              </w:rPr>
            </w:pPr>
            <w:r w:rsidRPr="005307A3">
              <w:rPr>
                <w:rFonts w:cs="Arial"/>
                <w:sz w:val="16"/>
                <w:szCs w:val="16"/>
              </w:rPr>
              <w:t>Correction to TC 27.22.4.28 Seq. 3.2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5ADD175"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43BEB3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DE066E0"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D77E62"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A185BBB" w14:textId="77777777" w:rsidR="00BE714D" w:rsidRPr="005307A3" w:rsidRDefault="00BE714D" w:rsidP="00BE714D">
            <w:pPr>
              <w:pStyle w:val="TAL"/>
              <w:keepNext w:val="0"/>
              <w:jc w:val="center"/>
              <w:rPr>
                <w:rFonts w:cs="Arial"/>
                <w:sz w:val="16"/>
                <w:szCs w:val="16"/>
              </w:rPr>
            </w:pPr>
            <w:r w:rsidRPr="005307A3">
              <w:rPr>
                <w:rFonts w:cs="Arial"/>
                <w:sz w:val="16"/>
                <w:szCs w:val="16"/>
              </w:rPr>
              <w:t>C6-180556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383DE83" w14:textId="77777777" w:rsidR="00BE714D" w:rsidRPr="005307A3" w:rsidRDefault="00BE714D" w:rsidP="00BE714D">
            <w:pPr>
              <w:pStyle w:val="TAL"/>
              <w:keepNext w:val="0"/>
              <w:jc w:val="center"/>
              <w:rPr>
                <w:rFonts w:cs="Arial"/>
                <w:sz w:val="16"/>
                <w:szCs w:val="16"/>
              </w:rPr>
            </w:pPr>
            <w:r w:rsidRPr="005307A3">
              <w:rPr>
                <w:rFonts w:cs="Arial"/>
                <w:sz w:val="16"/>
                <w:szCs w:val="16"/>
              </w:rPr>
              <w:t>0499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4FC2FA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9BD720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3CD9977" w14:textId="77777777" w:rsidR="00BE714D" w:rsidRPr="005307A3" w:rsidRDefault="00BE714D" w:rsidP="00E97CA6">
            <w:pPr>
              <w:pStyle w:val="TAL"/>
              <w:keepNext w:val="0"/>
              <w:rPr>
                <w:rFonts w:cs="Arial"/>
                <w:sz w:val="16"/>
                <w:szCs w:val="16"/>
              </w:rPr>
            </w:pPr>
            <w:r w:rsidRPr="005307A3">
              <w:rPr>
                <w:rFonts w:cs="Arial"/>
                <w:sz w:val="16"/>
                <w:szCs w:val="16"/>
              </w:rPr>
              <w:t>Correction to test case 27.22.5.4 Seq 4.1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855947"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18A31AD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FD5811"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3284955"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B9234D2" w14:textId="77777777" w:rsidR="00BE714D" w:rsidRPr="005307A3" w:rsidRDefault="00BE714D" w:rsidP="00BE714D">
            <w:pPr>
              <w:pStyle w:val="TAL"/>
              <w:keepNext w:val="0"/>
              <w:jc w:val="center"/>
              <w:rPr>
                <w:rFonts w:cs="Arial"/>
                <w:sz w:val="16"/>
                <w:szCs w:val="16"/>
              </w:rPr>
            </w:pPr>
            <w:r w:rsidRPr="005307A3">
              <w:rPr>
                <w:rFonts w:cs="Arial"/>
                <w:sz w:val="16"/>
                <w:szCs w:val="16"/>
              </w:rPr>
              <w:t>C6-180557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3012831" w14:textId="77777777" w:rsidR="00BE714D" w:rsidRPr="005307A3" w:rsidRDefault="00BE714D" w:rsidP="00BE714D">
            <w:pPr>
              <w:pStyle w:val="TAL"/>
              <w:keepNext w:val="0"/>
              <w:jc w:val="center"/>
              <w:rPr>
                <w:rFonts w:cs="Arial"/>
                <w:sz w:val="16"/>
                <w:szCs w:val="16"/>
              </w:rPr>
            </w:pPr>
            <w:r w:rsidRPr="005307A3">
              <w:rPr>
                <w:rFonts w:cs="Arial"/>
                <w:sz w:val="16"/>
                <w:szCs w:val="16"/>
              </w:rPr>
              <w:t>0500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E6FB9B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F347A1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B3DCC9B"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of TC 27.22.8.1 Seq 1.10 to Seq. 1.17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CDF2BE0"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1AA1DF9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449D504"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F7DE0A7"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205D93" w14:textId="77777777" w:rsidR="00BE714D" w:rsidRPr="005307A3" w:rsidRDefault="00BE714D" w:rsidP="00BE714D">
            <w:pPr>
              <w:pStyle w:val="TAL"/>
              <w:keepNext w:val="0"/>
              <w:jc w:val="center"/>
              <w:rPr>
                <w:rFonts w:cs="Arial"/>
                <w:sz w:val="16"/>
                <w:szCs w:val="16"/>
              </w:rPr>
            </w:pPr>
            <w:r w:rsidRPr="005307A3">
              <w:rPr>
                <w:rFonts w:cs="Arial"/>
                <w:sz w:val="16"/>
                <w:szCs w:val="16"/>
              </w:rPr>
              <w:t>C6-180558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3B2DAB9" w14:textId="77777777" w:rsidR="00BE714D" w:rsidRPr="005307A3" w:rsidRDefault="00BE714D" w:rsidP="00BE714D">
            <w:pPr>
              <w:pStyle w:val="TAL"/>
              <w:keepNext w:val="0"/>
              <w:jc w:val="center"/>
              <w:rPr>
                <w:rFonts w:cs="Arial"/>
                <w:sz w:val="16"/>
                <w:szCs w:val="16"/>
              </w:rPr>
            </w:pPr>
            <w:r w:rsidRPr="005307A3">
              <w:rPr>
                <w:rFonts w:cs="Arial"/>
                <w:sz w:val="16"/>
                <w:szCs w:val="16"/>
              </w:rPr>
              <w:t>0501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F7DAAA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3095C8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93085C9"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of TC 27.22.4.15 Seq. 1.17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892D76"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2F4A7C1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F0C320C"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1E8D00D"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824674" w14:textId="77777777" w:rsidR="00BE714D" w:rsidRPr="005307A3" w:rsidRDefault="00BE714D" w:rsidP="00BE714D">
            <w:pPr>
              <w:pStyle w:val="TAL"/>
              <w:keepNext w:val="0"/>
              <w:jc w:val="center"/>
              <w:rPr>
                <w:rFonts w:cs="Arial"/>
                <w:sz w:val="16"/>
                <w:szCs w:val="16"/>
              </w:rPr>
            </w:pPr>
            <w:r w:rsidRPr="005307A3">
              <w:rPr>
                <w:rFonts w:cs="Arial"/>
                <w:sz w:val="16"/>
                <w:szCs w:val="16"/>
              </w:rPr>
              <w:t>C6-180562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D5D823" w14:textId="77777777" w:rsidR="00BE714D" w:rsidRPr="005307A3" w:rsidRDefault="00BE714D" w:rsidP="00BE714D">
            <w:pPr>
              <w:pStyle w:val="TAL"/>
              <w:keepNext w:val="0"/>
              <w:jc w:val="center"/>
              <w:rPr>
                <w:rFonts w:cs="Arial"/>
                <w:sz w:val="16"/>
                <w:szCs w:val="16"/>
              </w:rPr>
            </w:pPr>
            <w:r w:rsidRPr="005307A3">
              <w:rPr>
                <w:rFonts w:cs="Arial"/>
                <w:sz w:val="16"/>
                <w:szCs w:val="16"/>
              </w:rPr>
              <w:t>0502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9D1844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CBFE7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DEE0C4D" w14:textId="77777777" w:rsidR="00BE714D" w:rsidRPr="005307A3" w:rsidRDefault="00BE714D" w:rsidP="00E97CA6">
            <w:pPr>
              <w:pStyle w:val="TAL"/>
              <w:keepNext w:val="0"/>
              <w:rPr>
                <w:rFonts w:cs="Arial"/>
                <w:sz w:val="16"/>
                <w:szCs w:val="16"/>
              </w:rPr>
            </w:pPr>
            <w:r w:rsidRPr="005307A3">
              <w:rPr>
                <w:rFonts w:cs="Arial"/>
                <w:sz w:val="16"/>
                <w:szCs w:val="16"/>
              </w:rPr>
              <w:t>TS 31.124: Adding applicability for Rel.15 terminals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5A9D20"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1F521E8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8833CF"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F387B2C"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D9FAD5" w14:textId="77777777" w:rsidR="00BE714D" w:rsidRPr="005307A3" w:rsidRDefault="00BE714D" w:rsidP="00BE714D">
            <w:pPr>
              <w:pStyle w:val="TAL"/>
              <w:keepNext w:val="0"/>
              <w:jc w:val="center"/>
              <w:rPr>
                <w:rFonts w:cs="Arial"/>
                <w:sz w:val="16"/>
                <w:szCs w:val="16"/>
              </w:rPr>
            </w:pPr>
            <w:r w:rsidRPr="005307A3">
              <w:rPr>
                <w:rFonts w:cs="Arial"/>
                <w:sz w:val="16"/>
                <w:szCs w:val="16"/>
              </w:rPr>
              <w:t>C6-180331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78B1E4" w14:textId="77777777" w:rsidR="00BE714D" w:rsidRPr="005307A3" w:rsidRDefault="00BE714D" w:rsidP="00BE714D">
            <w:pPr>
              <w:pStyle w:val="TAL"/>
              <w:keepNext w:val="0"/>
              <w:jc w:val="center"/>
              <w:rPr>
                <w:rFonts w:cs="Arial"/>
                <w:sz w:val="16"/>
                <w:szCs w:val="16"/>
              </w:rPr>
            </w:pPr>
            <w:r w:rsidRPr="005307A3">
              <w:rPr>
                <w:rFonts w:cs="Arial"/>
                <w:sz w:val="16"/>
                <w:szCs w:val="16"/>
              </w:rPr>
              <w:t>0493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4D62FA"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DAE0E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4F377E1" w14:textId="77777777" w:rsidR="00BE714D" w:rsidRPr="005307A3" w:rsidRDefault="00BE714D" w:rsidP="00E97CA6">
            <w:pPr>
              <w:pStyle w:val="TAL"/>
              <w:keepNext w:val="0"/>
              <w:rPr>
                <w:rFonts w:cs="Arial"/>
                <w:sz w:val="16"/>
                <w:szCs w:val="16"/>
              </w:rPr>
            </w:pPr>
            <w:r w:rsidRPr="005307A3">
              <w:rPr>
                <w:rFonts w:cs="Arial"/>
                <w:sz w:val="16"/>
                <w:szCs w:val="16"/>
              </w:rPr>
              <w:t>Addition of new test case to cl. 27.22.7.12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4ACAC8"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2591578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6A83B4"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4B55A1"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20AEAC" w14:textId="77777777" w:rsidR="00BE714D" w:rsidRPr="005307A3" w:rsidRDefault="00BE714D" w:rsidP="00BE714D">
            <w:pPr>
              <w:pStyle w:val="TAL"/>
              <w:keepNext w:val="0"/>
              <w:jc w:val="center"/>
              <w:rPr>
                <w:rFonts w:cs="Arial"/>
                <w:sz w:val="16"/>
                <w:szCs w:val="16"/>
              </w:rPr>
            </w:pPr>
            <w:r w:rsidRPr="005307A3">
              <w:rPr>
                <w:rFonts w:cs="Arial"/>
                <w:sz w:val="16"/>
                <w:szCs w:val="16"/>
              </w:rPr>
              <w:t>C6-180330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6D9C443" w14:textId="77777777" w:rsidR="00BE714D" w:rsidRPr="005307A3" w:rsidRDefault="00BE714D" w:rsidP="00BE714D">
            <w:pPr>
              <w:pStyle w:val="TAL"/>
              <w:keepNext w:val="0"/>
              <w:jc w:val="center"/>
              <w:rPr>
                <w:rFonts w:cs="Arial"/>
                <w:sz w:val="16"/>
                <w:szCs w:val="16"/>
              </w:rPr>
            </w:pPr>
            <w:r w:rsidRPr="005307A3">
              <w:rPr>
                <w:rFonts w:cs="Arial"/>
                <w:sz w:val="16"/>
                <w:szCs w:val="16"/>
              </w:rPr>
              <w:t>0494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B4B3EFE"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BC6B6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770C25A" w14:textId="77777777" w:rsidR="00BE714D" w:rsidRPr="005307A3" w:rsidRDefault="00BE714D" w:rsidP="00E97CA6">
            <w:pPr>
              <w:pStyle w:val="TAL"/>
              <w:keepNext w:val="0"/>
              <w:rPr>
                <w:rFonts w:cs="Arial"/>
                <w:sz w:val="16"/>
                <w:szCs w:val="16"/>
              </w:rPr>
            </w:pPr>
            <w:r w:rsidRPr="005307A3">
              <w:rPr>
                <w:rFonts w:cs="Arial"/>
                <w:sz w:val="16"/>
                <w:szCs w:val="16"/>
              </w:rPr>
              <w:t>Addition of Terminal Response verification to Test Sequences 1.3, 1.4 and 1.5 under 27.22.7.10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BDCED88"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556EA4C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D840DE"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A3D6888"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DFE1C1" w14:textId="77777777" w:rsidR="00BE714D" w:rsidRPr="005307A3" w:rsidRDefault="00BE714D" w:rsidP="00BE714D">
            <w:pPr>
              <w:pStyle w:val="TAL"/>
              <w:keepNext w:val="0"/>
              <w:jc w:val="center"/>
              <w:rPr>
                <w:rFonts w:cs="Arial"/>
                <w:sz w:val="16"/>
                <w:szCs w:val="16"/>
              </w:rPr>
            </w:pPr>
            <w:r w:rsidRPr="005307A3">
              <w:rPr>
                <w:rFonts w:cs="Arial"/>
                <w:sz w:val="16"/>
                <w:szCs w:val="16"/>
              </w:rPr>
              <w:t>C6-180380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7E4735D" w14:textId="77777777" w:rsidR="00BE714D" w:rsidRPr="005307A3" w:rsidRDefault="00BE714D" w:rsidP="00BE714D">
            <w:pPr>
              <w:pStyle w:val="TAL"/>
              <w:keepNext w:val="0"/>
              <w:jc w:val="center"/>
              <w:rPr>
                <w:rFonts w:cs="Arial"/>
                <w:sz w:val="16"/>
                <w:szCs w:val="16"/>
              </w:rPr>
            </w:pPr>
            <w:r w:rsidRPr="005307A3">
              <w:rPr>
                <w:rFonts w:cs="Arial"/>
                <w:sz w:val="16"/>
                <w:szCs w:val="16"/>
              </w:rPr>
              <w:t>0495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22AB73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BC3795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512FFEE" w14:textId="77777777" w:rsidR="00BE714D" w:rsidRPr="005307A3" w:rsidRDefault="00BE714D" w:rsidP="00E97CA6">
            <w:pPr>
              <w:pStyle w:val="TAL"/>
              <w:keepNext w:val="0"/>
              <w:rPr>
                <w:rFonts w:cs="Arial"/>
                <w:sz w:val="16"/>
                <w:szCs w:val="16"/>
              </w:rPr>
            </w:pPr>
            <w:r w:rsidRPr="005307A3">
              <w:rPr>
                <w:rFonts w:cs="Arial"/>
                <w:sz w:val="16"/>
                <w:szCs w:val="16"/>
              </w:rPr>
              <w:t>Addition of new test cases for 3GPP PS Data Off</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F13AEF"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47AC6BC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0B3A0B0"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6283D3A"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0C1CA3C" w14:textId="77777777" w:rsidR="00BE714D" w:rsidRPr="005307A3" w:rsidRDefault="00BE714D" w:rsidP="00BE714D">
            <w:pPr>
              <w:pStyle w:val="TAL"/>
              <w:keepNext w:val="0"/>
              <w:jc w:val="center"/>
              <w:rPr>
                <w:rFonts w:cs="Arial"/>
                <w:sz w:val="16"/>
                <w:szCs w:val="16"/>
              </w:rPr>
            </w:pPr>
            <w:r w:rsidRPr="005307A3">
              <w:rPr>
                <w:rFonts w:cs="Arial"/>
                <w:sz w:val="16"/>
                <w:szCs w:val="16"/>
              </w:rPr>
              <w:t>C6-180565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5785CC8" w14:textId="77777777" w:rsidR="00BE714D" w:rsidRPr="005307A3" w:rsidRDefault="00BE714D" w:rsidP="00BE714D">
            <w:pPr>
              <w:pStyle w:val="TAL"/>
              <w:keepNext w:val="0"/>
              <w:jc w:val="center"/>
              <w:rPr>
                <w:rFonts w:cs="Arial"/>
                <w:sz w:val="16"/>
                <w:szCs w:val="16"/>
              </w:rPr>
            </w:pPr>
            <w:r w:rsidRPr="005307A3">
              <w:rPr>
                <w:rFonts w:cs="Arial"/>
                <w:sz w:val="16"/>
                <w:szCs w:val="16"/>
              </w:rPr>
              <w:t>0496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8C173B"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A642394"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EB5A309"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cases for Data Connection Status Change event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3C4192"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0C404C0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CB0C203"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0FB073"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8F110EE" w14:textId="77777777" w:rsidR="00BE714D" w:rsidRPr="005307A3" w:rsidRDefault="00BE714D" w:rsidP="00BE714D">
            <w:pPr>
              <w:pStyle w:val="TAL"/>
              <w:keepNext w:val="0"/>
              <w:jc w:val="center"/>
              <w:rPr>
                <w:rFonts w:cs="Arial"/>
                <w:sz w:val="16"/>
                <w:szCs w:val="16"/>
              </w:rPr>
            </w:pPr>
            <w:r w:rsidRPr="005307A3">
              <w:rPr>
                <w:rFonts w:cs="Arial"/>
                <w:sz w:val="16"/>
                <w:szCs w:val="16"/>
              </w:rPr>
              <w:fldChar w:fldCharType="begin"/>
            </w:r>
            <w:r w:rsidRPr="005307A3">
              <w:rPr>
                <w:rFonts w:cs="Arial"/>
                <w:sz w:val="16"/>
                <w:szCs w:val="16"/>
              </w:rPr>
              <w:instrText xml:space="preserve"> DOCPROPERTY  Tdoc#  \* MERGEFORMAT </w:instrText>
            </w:r>
            <w:r w:rsidRPr="005307A3">
              <w:rPr>
                <w:rFonts w:cs="Arial"/>
                <w:sz w:val="16"/>
                <w:szCs w:val="16"/>
              </w:rPr>
              <w:fldChar w:fldCharType="separate"/>
            </w:r>
            <w:r w:rsidRPr="005307A3">
              <w:rPr>
                <w:rFonts w:cs="Arial"/>
                <w:sz w:val="16"/>
                <w:szCs w:val="16"/>
              </w:rPr>
              <w:t>C6-180218</w:t>
            </w:r>
            <w:r w:rsidRPr="005307A3">
              <w:rPr>
                <w:rFonts w:cs="Arial"/>
                <w:sz w:val="16"/>
                <w:szCs w:val="16"/>
              </w:rPr>
              <w:fldChar w:fldCharType="end"/>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235C8A" w14:textId="77777777" w:rsidR="00BE714D" w:rsidRPr="005307A3" w:rsidRDefault="00BE714D" w:rsidP="00BE714D">
            <w:pPr>
              <w:pStyle w:val="TAL"/>
              <w:keepNext w:val="0"/>
              <w:jc w:val="center"/>
              <w:rPr>
                <w:rFonts w:cs="Arial"/>
                <w:sz w:val="16"/>
                <w:szCs w:val="16"/>
              </w:rPr>
            </w:pPr>
            <w:r w:rsidRPr="005307A3">
              <w:rPr>
                <w:rFonts w:cs="Arial"/>
                <w:sz w:val="16"/>
                <w:szCs w:val="16"/>
              </w:rPr>
              <w:t>0492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EA2116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A83164F"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1FB7F68" w14:textId="77777777" w:rsidR="00BE714D" w:rsidRPr="005307A3" w:rsidRDefault="00BE714D" w:rsidP="00E97CA6">
            <w:pPr>
              <w:pStyle w:val="TAL"/>
              <w:keepNext w:val="0"/>
              <w:rPr>
                <w:rFonts w:cs="Arial"/>
                <w:sz w:val="16"/>
                <w:szCs w:val="16"/>
              </w:rPr>
            </w:pPr>
            <w:r w:rsidRPr="005307A3">
              <w:rPr>
                <w:rFonts w:cs="Arial"/>
                <w:sz w:val="16"/>
                <w:szCs w:val="16"/>
              </w:rPr>
              <w:t>Remove ambiquity in Location Status Event and Access Technology Change Event testcases.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853A728"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390A38C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9B064C2" w14:textId="77777777" w:rsidR="00BE714D" w:rsidRPr="005307A3" w:rsidRDefault="00BE714D" w:rsidP="00BE714D">
            <w:pPr>
              <w:pStyle w:val="TAL"/>
              <w:keepNext w:val="0"/>
              <w:jc w:val="center"/>
              <w:rPr>
                <w:rFonts w:cs="Arial"/>
                <w:sz w:val="16"/>
                <w:szCs w:val="16"/>
              </w:rPr>
            </w:pPr>
            <w:r w:rsidRPr="005307A3">
              <w:rPr>
                <w:rFonts w:cs="Arial"/>
                <w:sz w:val="16"/>
                <w:szCs w:val="16"/>
              </w:rPr>
              <w:t>2018-12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F162844" w14:textId="77777777" w:rsidR="00BE714D" w:rsidRPr="005307A3" w:rsidRDefault="00BE714D" w:rsidP="00BE714D">
            <w:pPr>
              <w:pStyle w:val="TAL"/>
              <w:keepNext w:val="0"/>
              <w:jc w:val="center"/>
              <w:rPr>
                <w:rFonts w:cs="Arial"/>
                <w:sz w:val="16"/>
                <w:szCs w:val="16"/>
              </w:rPr>
            </w:pPr>
            <w:r w:rsidRPr="005307A3">
              <w:rPr>
                <w:rFonts w:cs="Arial"/>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137E9D" w14:textId="77777777" w:rsidR="00BE714D" w:rsidRPr="005307A3" w:rsidRDefault="00BE714D" w:rsidP="00BE714D">
            <w:pPr>
              <w:pStyle w:val="TAL"/>
              <w:keepNext w:val="0"/>
              <w:jc w:val="center"/>
              <w:rPr>
                <w:rFonts w:cs="Arial"/>
                <w:sz w:val="16"/>
                <w:szCs w:val="16"/>
              </w:rPr>
            </w:pPr>
            <w:r w:rsidRPr="005307A3">
              <w:rPr>
                <w:rFonts w:cs="Arial"/>
                <w:sz w:val="16"/>
                <w:szCs w:val="16"/>
              </w:rPr>
              <w:t>C6-180678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ED1291" w14:textId="77777777" w:rsidR="00BE714D" w:rsidRPr="005307A3" w:rsidRDefault="00BE714D" w:rsidP="00BE714D">
            <w:pPr>
              <w:pStyle w:val="TAL"/>
              <w:keepNext w:val="0"/>
              <w:jc w:val="center"/>
              <w:rPr>
                <w:rFonts w:cs="Arial"/>
                <w:sz w:val="16"/>
                <w:szCs w:val="16"/>
              </w:rPr>
            </w:pPr>
            <w:r w:rsidRPr="005307A3">
              <w:rPr>
                <w:rFonts w:cs="Arial"/>
                <w:sz w:val="16"/>
                <w:szCs w:val="16"/>
              </w:rPr>
              <w:t>0504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FEE341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0515A7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C07F6F8" w14:textId="77777777" w:rsidR="00BE714D" w:rsidRPr="005307A3" w:rsidRDefault="00BE714D" w:rsidP="00E97CA6">
            <w:pPr>
              <w:pStyle w:val="TAL"/>
              <w:keepNext w:val="0"/>
              <w:rPr>
                <w:rFonts w:cs="Arial"/>
                <w:sz w:val="16"/>
                <w:szCs w:val="16"/>
              </w:rPr>
            </w:pPr>
            <w:r w:rsidRPr="005307A3">
              <w:rPr>
                <w:rFonts w:cs="Arial"/>
                <w:sz w:val="16"/>
                <w:szCs w:val="16"/>
              </w:rPr>
              <w:t>Correction to Network Rejection event code for E-UTRAN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9A7869" w14:textId="77777777" w:rsidR="00BE714D" w:rsidRPr="005307A3" w:rsidRDefault="00BE714D" w:rsidP="00E97CA6">
            <w:pPr>
              <w:pStyle w:val="TAL"/>
              <w:keepNext w:val="0"/>
              <w:rPr>
                <w:rFonts w:cs="Arial"/>
                <w:sz w:val="16"/>
                <w:szCs w:val="16"/>
              </w:rPr>
            </w:pPr>
            <w:r w:rsidRPr="005307A3">
              <w:rPr>
                <w:rFonts w:cs="Arial"/>
                <w:sz w:val="16"/>
                <w:szCs w:val="16"/>
              </w:rPr>
              <w:t>15.3.0</w:t>
            </w:r>
          </w:p>
        </w:tc>
      </w:tr>
      <w:tr w:rsidR="00BE714D" w:rsidRPr="005307A3" w14:paraId="587F246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830DB98" w14:textId="77777777" w:rsidR="00BE714D" w:rsidRPr="005307A3" w:rsidRDefault="00BE714D" w:rsidP="00BE714D">
            <w:pPr>
              <w:pStyle w:val="TAL"/>
              <w:keepNext w:val="0"/>
              <w:jc w:val="center"/>
              <w:rPr>
                <w:rFonts w:cs="Arial"/>
                <w:sz w:val="16"/>
                <w:szCs w:val="16"/>
              </w:rPr>
            </w:pPr>
            <w:r w:rsidRPr="005307A3">
              <w:rPr>
                <w:rFonts w:cs="Arial"/>
                <w:sz w:val="16"/>
                <w:szCs w:val="16"/>
              </w:rPr>
              <w:t>2018-12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56543FD" w14:textId="77777777" w:rsidR="00BE714D" w:rsidRPr="005307A3" w:rsidRDefault="00BE714D" w:rsidP="00BE714D">
            <w:pPr>
              <w:pStyle w:val="TAL"/>
              <w:keepNext w:val="0"/>
              <w:jc w:val="center"/>
              <w:rPr>
                <w:rFonts w:cs="Arial"/>
                <w:sz w:val="16"/>
                <w:szCs w:val="16"/>
              </w:rPr>
            </w:pPr>
            <w:r w:rsidRPr="005307A3">
              <w:rPr>
                <w:rFonts w:cs="Arial"/>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8EE1EB8" w14:textId="77777777" w:rsidR="00BE714D" w:rsidRPr="005307A3" w:rsidRDefault="00BE714D" w:rsidP="00BE714D">
            <w:pPr>
              <w:pStyle w:val="TAL"/>
              <w:keepNext w:val="0"/>
              <w:jc w:val="center"/>
              <w:rPr>
                <w:rFonts w:cs="Arial"/>
                <w:sz w:val="16"/>
                <w:szCs w:val="16"/>
              </w:rPr>
            </w:pPr>
            <w:r w:rsidRPr="005307A3">
              <w:rPr>
                <w:rFonts w:cs="Arial"/>
                <w:sz w:val="16"/>
                <w:szCs w:val="16"/>
              </w:rPr>
              <w:t>C6-180634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21D6291" w14:textId="77777777" w:rsidR="00BE714D" w:rsidRPr="005307A3" w:rsidRDefault="00BE714D" w:rsidP="00BE714D">
            <w:pPr>
              <w:pStyle w:val="TAL"/>
              <w:keepNext w:val="0"/>
              <w:jc w:val="center"/>
              <w:rPr>
                <w:rFonts w:cs="Arial"/>
                <w:sz w:val="16"/>
                <w:szCs w:val="16"/>
              </w:rPr>
            </w:pPr>
            <w:r w:rsidRPr="005307A3">
              <w:rPr>
                <w:rFonts w:cs="Arial"/>
                <w:sz w:val="16"/>
                <w:szCs w:val="16"/>
              </w:rPr>
              <w:t>0505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5B39E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2C93BF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D0E65E6"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implementation of CR 0488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67E314" w14:textId="77777777" w:rsidR="00BE714D" w:rsidRPr="005307A3" w:rsidRDefault="00BE714D" w:rsidP="00E97CA6">
            <w:pPr>
              <w:pStyle w:val="TAL"/>
              <w:keepNext w:val="0"/>
              <w:rPr>
                <w:rFonts w:cs="Arial"/>
                <w:sz w:val="16"/>
                <w:szCs w:val="16"/>
              </w:rPr>
            </w:pPr>
            <w:r w:rsidRPr="005307A3">
              <w:rPr>
                <w:rFonts w:cs="Arial"/>
                <w:sz w:val="16"/>
                <w:szCs w:val="16"/>
              </w:rPr>
              <w:t>15.3.0</w:t>
            </w:r>
          </w:p>
        </w:tc>
      </w:tr>
      <w:tr w:rsidR="00BE714D" w:rsidRPr="005307A3" w14:paraId="2319139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0A518E1" w14:textId="77777777" w:rsidR="00BE714D" w:rsidRPr="005307A3" w:rsidRDefault="00BE714D" w:rsidP="00BE714D">
            <w:pPr>
              <w:pStyle w:val="TAL"/>
              <w:keepNext w:val="0"/>
              <w:jc w:val="center"/>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8B83AD0" w14:textId="77777777" w:rsidR="00BE714D" w:rsidRPr="005307A3" w:rsidRDefault="00BE714D" w:rsidP="00BE714D">
            <w:pPr>
              <w:pStyle w:val="TAL"/>
              <w:keepNext w:val="0"/>
              <w:jc w:val="center"/>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EB53DEA" w14:textId="77777777" w:rsidR="00BE714D" w:rsidRPr="005307A3" w:rsidRDefault="00BE714D" w:rsidP="00BE714D">
            <w:pPr>
              <w:pStyle w:val="TAL"/>
              <w:keepNext w:val="0"/>
              <w:jc w:val="center"/>
              <w:rPr>
                <w:rFonts w:cs="Arial"/>
                <w:sz w:val="16"/>
                <w:szCs w:val="16"/>
              </w:rPr>
            </w:pPr>
            <w:r w:rsidRPr="005307A3">
              <w:rPr>
                <w:rFonts w:cs="Arial"/>
                <w:sz w:val="16"/>
                <w:szCs w:val="16"/>
              </w:rPr>
              <w:t>C6-190027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1519B2" w14:textId="77777777" w:rsidR="00BE714D" w:rsidRPr="005307A3" w:rsidRDefault="00BE714D" w:rsidP="00BE714D">
            <w:pPr>
              <w:pStyle w:val="TAL"/>
              <w:keepNext w:val="0"/>
              <w:jc w:val="center"/>
              <w:rPr>
                <w:rFonts w:cs="Arial"/>
                <w:sz w:val="16"/>
                <w:szCs w:val="16"/>
              </w:rPr>
            </w:pPr>
            <w:r w:rsidRPr="005307A3">
              <w:rPr>
                <w:rFonts w:cs="Arial"/>
                <w:sz w:val="16"/>
                <w:szCs w:val="16"/>
              </w:rPr>
              <w:t>0506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87736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639AB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93396A7" w14:textId="77777777" w:rsidR="00BE714D" w:rsidRPr="005307A3" w:rsidRDefault="00BE714D" w:rsidP="00E97CA6">
            <w:pPr>
              <w:pStyle w:val="TAL"/>
              <w:keepNext w:val="0"/>
              <w:rPr>
                <w:rFonts w:cs="Arial"/>
                <w:sz w:val="16"/>
                <w:szCs w:val="16"/>
              </w:rPr>
            </w:pPr>
            <w:r w:rsidRPr="005307A3">
              <w:rPr>
                <w:rFonts w:cs="Arial"/>
                <w:sz w:val="16"/>
                <w:szCs w:val="16"/>
              </w:rPr>
              <w:t>Correction of applicability of test case 27.22.7.4 Seq. 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B2770A4" w14:textId="77777777" w:rsidR="00BE714D" w:rsidRPr="005307A3" w:rsidRDefault="00BE714D" w:rsidP="00E97CA6">
            <w:pPr>
              <w:pStyle w:val="TAL"/>
              <w:keepNext w:val="0"/>
              <w:rPr>
                <w:rFonts w:cs="Arial"/>
                <w:sz w:val="16"/>
                <w:szCs w:val="16"/>
              </w:rPr>
            </w:pPr>
            <w:r w:rsidRPr="005307A3">
              <w:rPr>
                <w:rFonts w:cs="Arial"/>
                <w:sz w:val="16"/>
                <w:szCs w:val="16"/>
              </w:rPr>
              <w:t>15.4.0</w:t>
            </w:r>
          </w:p>
        </w:tc>
      </w:tr>
      <w:tr w:rsidR="00BE714D" w:rsidRPr="005307A3" w14:paraId="083897A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411D47D" w14:textId="77777777" w:rsidR="00BE714D" w:rsidRPr="005307A3" w:rsidRDefault="00BE714D" w:rsidP="00BE714D">
            <w:pPr>
              <w:pStyle w:val="TAL"/>
              <w:keepNext w:val="0"/>
              <w:jc w:val="center"/>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B117536" w14:textId="77777777" w:rsidR="00BE714D" w:rsidRPr="005307A3" w:rsidRDefault="00BE714D" w:rsidP="00BE714D">
            <w:pPr>
              <w:pStyle w:val="TAL"/>
              <w:keepNext w:val="0"/>
              <w:jc w:val="center"/>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CA5C21" w14:textId="77777777" w:rsidR="00BE714D" w:rsidRPr="005307A3" w:rsidRDefault="00BE714D" w:rsidP="00BE714D">
            <w:pPr>
              <w:pStyle w:val="TAL"/>
              <w:keepNext w:val="0"/>
              <w:jc w:val="center"/>
              <w:rPr>
                <w:rFonts w:cs="Arial"/>
                <w:sz w:val="16"/>
                <w:szCs w:val="16"/>
              </w:rPr>
            </w:pPr>
            <w:r w:rsidRPr="005307A3">
              <w:rPr>
                <w:rFonts w:cs="Arial"/>
                <w:sz w:val="16"/>
                <w:szCs w:val="16"/>
              </w:rPr>
              <w:t>C6-190062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93D2AB6" w14:textId="77777777" w:rsidR="00BE714D" w:rsidRPr="005307A3" w:rsidRDefault="00BE714D" w:rsidP="00BE714D">
            <w:pPr>
              <w:pStyle w:val="TAL"/>
              <w:keepNext w:val="0"/>
              <w:jc w:val="center"/>
              <w:rPr>
                <w:rFonts w:cs="Arial"/>
                <w:sz w:val="16"/>
                <w:szCs w:val="16"/>
              </w:rPr>
            </w:pPr>
            <w:r w:rsidRPr="005307A3">
              <w:rPr>
                <w:rFonts w:cs="Arial"/>
                <w:sz w:val="16"/>
                <w:szCs w:val="16"/>
              </w:rPr>
              <w:t>0507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9C885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226837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A8E1F41" w14:textId="77777777" w:rsidR="00BE714D" w:rsidRPr="005307A3" w:rsidRDefault="00BE714D" w:rsidP="00E97CA6">
            <w:pPr>
              <w:pStyle w:val="TAL"/>
              <w:keepNext w:val="0"/>
              <w:rPr>
                <w:rFonts w:cs="Arial"/>
                <w:sz w:val="16"/>
                <w:szCs w:val="16"/>
              </w:rPr>
            </w:pPr>
            <w:r w:rsidRPr="005307A3">
              <w:rPr>
                <w:rFonts w:cs="Arial"/>
                <w:sz w:val="16"/>
                <w:szCs w:val="16"/>
              </w:rPr>
              <w:t>Close channel with Command qualifier Set to 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51F533" w14:textId="77777777" w:rsidR="00BE714D" w:rsidRPr="005307A3" w:rsidRDefault="00BE714D" w:rsidP="00E97CA6">
            <w:pPr>
              <w:pStyle w:val="TAL"/>
              <w:keepNext w:val="0"/>
              <w:rPr>
                <w:rFonts w:cs="Arial"/>
                <w:sz w:val="16"/>
                <w:szCs w:val="16"/>
              </w:rPr>
            </w:pPr>
            <w:r w:rsidRPr="005307A3">
              <w:rPr>
                <w:rFonts w:cs="Arial"/>
                <w:sz w:val="16"/>
                <w:szCs w:val="16"/>
              </w:rPr>
              <w:t>15.4.0</w:t>
            </w:r>
          </w:p>
        </w:tc>
      </w:tr>
      <w:tr w:rsidR="00BE714D" w:rsidRPr="005307A3" w14:paraId="3ECE8C8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E1E60EA" w14:textId="77777777" w:rsidR="00BE714D" w:rsidRPr="005307A3" w:rsidRDefault="00BE714D" w:rsidP="00BE714D">
            <w:pPr>
              <w:pStyle w:val="TAL"/>
              <w:keepNext w:val="0"/>
              <w:jc w:val="center"/>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E78F840" w14:textId="77777777" w:rsidR="00BE714D" w:rsidRPr="005307A3" w:rsidRDefault="00BE714D" w:rsidP="00BE714D">
            <w:pPr>
              <w:pStyle w:val="TAL"/>
              <w:keepNext w:val="0"/>
              <w:jc w:val="center"/>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1D8AA35" w14:textId="77777777" w:rsidR="00BE714D" w:rsidRPr="005307A3" w:rsidRDefault="00BE714D" w:rsidP="00BE714D">
            <w:pPr>
              <w:pStyle w:val="TAL"/>
              <w:keepNext w:val="0"/>
              <w:jc w:val="center"/>
              <w:rPr>
                <w:rFonts w:cs="Arial"/>
                <w:sz w:val="16"/>
                <w:szCs w:val="16"/>
              </w:rPr>
            </w:pPr>
            <w:r w:rsidRPr="005307A3">
              <w:rPr>
                <w:rFonts w:cs="Arial"/>
                <w:sz w:val="16"/>
                <w:szCs w:val="16"/>
              </w:rPr>
              <w:t>C6-190078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0068FF0" w14:textId="77777777" w:rsidR="00BE714D" w:rsidRPr="005307A3" w:rsidRDefault="00BE714D" w:rsidP="00BE714D">
            <w:pPr>
              <w:pStyle w:val="TAL"/>
              <w:keepNext w:val="0"/>
              <w:jc w:val="center"/>
              <w:rPr>
                <w:rFonts w:cs="Arial"/>
                <w:sz w:val="16"/>
                <w:szCs w:val="16"/>
              </w:rPr>
            </w:pPr>
            <w:r w:rsidRPr="005307A3">
              <w:rPr>
                <w:rFonts w:cs="Arial"/>
                <w:sz w:val="16"/>
                <w:szCs w:val="16"/>
              </w:rPr>
              <w:t>0508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6CCDE79"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C7FC49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CA4A4D9" w14:textId="77777777" w:rsidR="00BE714D" w:rsidRPr="005307A3" w:rsidRDefault="00BE714D" w:rsidP="00E97CA6">
            <w:pPr>
              <w:pStyle w:val="TAL"/>
              <w:keepNext w:val="0"/>
              <w:rPr>
                <w:rFonts w:cs="Arial"/>
                <w:sz w:val="16"/>
                <w:szCs w:val="16"/>
              </w:rPr>
            </w:pPr>
            <w:r w:rsidRPr="005307A3">
              <w:rPr>
                <w:rFonts w:cs="Arial"/>
                <w:sz w:val="16"/>
                <w:szCs w:val="16"/>
              </w:rPr>
              <w:t>Verify the maximum number of Open Channel requests handled by UE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54FF30" w14:textId="77777777" w:rsidR="00BE714D" w:rsidRPr="005307A3" w:rsidRDefault="00BE714D" w:rsidP="00E97CA6">
            <w:pPr>
              <w:pStyle w:val="TAL"/>
              <w:keepNext w:val="0"/>
              <w:rPr>
                <w:rFonts w:cs="Arial"/>
                <w:sz w:val="16"/>
                <w:szCs w:val="16"/>
              </w:rPr>
            </w:pPr>
            <w:r w:rsidRPr="005307A3">
              <w:rPr>
                <w:rFonts w:cs="Arial"/>
                <w:sz w:val="16"/>
                <w:szCs w:val="16"/>
              </w:rPr>
              <w:t>15.4.0</w:t>
            </w:r>
          </w:p>
        </w:tc>
      </w:tr>
      <w:tr w:rsidR="00BE714D" w:rsidRPr="005307A3" w14:paraId="0CE5689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4F325AA" w14:textId="77777777" w:rsidR="00BE714D" w:rsidRPr="005307A3" w:rsidRDefault="00BE714D" w:rsidP="00BE714D">
            <w:pPr>
              <w:pStyle w:val="TAL"/>
              <w:keepNext w:val="0"/>
              <w:jc w:val="center"/>
              <w:rPr>
                <w:rFonts w:cs="Arial"/>
                <w:sz w:val="16"/>
                <w:szCs w:val="16"/>
              </w:rPr>
            </w:pPr>
            <w:r w:rsidRPr="005307A3">
              <w:rPr>
                <w:rFonts w:cs="Arial"/>
                <w:sz w:val="16"/>
                <w:szCs w:val="16"/>
              </w:rPr>
              <w:t>2019-06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F8AAD2" w14:textId="77777777" w:rsidR="00BE714D" w:rsidRPr="005307A3" w:rsidRDefault="00BE714D" w:rsidP="00BE714D">
            <w:pPr>
              <w:pStyle w:val="TAL"/>
              <w:keepNext w:val="0"/>
              <w:jc w:val="center"/>
              <w:rPr>
                <w:rFonts w:cs="Arial"/>
                <w:sz w:val="16"/>
                <w:szCs w:val="16"/>
              </w:rPr>
            </w:pPr>
            <w:r w:rsidRPr="005307A3">
              <w:rPr>
                <w:rFonts w:cs="Arial"/>
                <w:sz w:val="16"/>
                <w:szCs w:val="16"/>
              </w:rPr>
              <w:t>CT#84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BE1FBE" w14:textId="77777777" w:rsidR="00BE714D" w:rsidRPr="005307A3" w:rsidRDefault="00BE714D" w:rsidP="00BE714D">
            <w:pPr>
              <w:pStyle w:val="TAL"/>
              <w:keepNext w:val="0"/>
              <w:jc w:val="center"/>
              <w:rPr>
                <w:rFonts w:cs="Arial"/>
                <w:sz w:val="16"/>
                <w:szCs w:val="16"/>
              </w:rPr>
            </w:pPr>
            <w:r w:rsidRPr="005307A3">
              <w:rPr>
                <w:rFonts w:cs="Arial"/>
                <w:sz w:val="16"/>
                <w:szCs w:val="16"/>
              </w:rPr>
              <w:t>C6-191017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CD4939C" w14:textId="77777777" w:rsidR="00BE714D" w:rsidRPr="005307A3" w:rsidRDefault="00BE714D" w:rsidP="00BE714D">
            <w:pPr>
              <w:pStyle w:val="TAL"/>
              <w:keepNext w:val="0"/>
              <w:jc w:val="center"/>
              <w:rPr>
                <w:rFonts w:cs="Arial"/>
                <w:sz w:val="16"/>
                <w:szCs w:val="16"/>
              </w:rPr>
            </w:pPr>
            <w:r w:rsidRPr="005307A3">
              <w:rPr>
                <w:rFonts w:cs="Arial"/>
                <w:sz w:val="16"/>
                <w:szCs w:val="16"/>
              </w:rPr>
              <w:t>0511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22FD4D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004F7A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99E6AD6"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Extend the scope of 31.124 to cover 5G aspects</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D756D0D" w14:textId="77777777" w:rsidR="00BE714D" w:rsidRPr="005307A3" w:rsidRDefault="00BE714D" w:rsidP="00E97CA6">
            <w:pPr>
              <w:pStyle w:val="TAL"/>
              <w:keepNext w:val="0"/>
              <w:rPr>
                <w:rFonts w:cs="Arial"/>
                <w:sz w:val="16"/>
                <w:szCs w:val="16"/>
              </w:rPr>
            </w:pPr>
            <w:r w:rsidRPr="005307A3">
              <w:rPr>
                <w:rFonts w:cs="Arial"/>
                <w:sz w:val="16"/>
                <w:szCs w:val="16"/>
              </w:rPr>
              <w:t>15.5.0</w:t>
            </w:r>
          </w:p>
        </w:tc>
      </w:tr>
      <w:tr w:rsidR="00BE714D" w:rsidRPr="005307A3" w14:paraId="688EFF6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E911CF"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35D2691"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9D3F86" w14:textId="77777777" w:rsidR="00BE714D" w:rsidRPr="005307A3" w:rsidRDefault="00BE714D" w:rsidP="00BE714D">
            <w:pPr>
              <w:pStyle w:val="TAL"/>
              <w:keepNext w:val="0"/>
              <w:jc w:val="center"/>
              <w:rPr>
                <w:rFonts w:cs="Arial"/>
                <w:sz w:val="16"/>
                <w:szCs w:val="16"/>
              </w:rPr>
            </w:pPr>
            <w:r w:rsidRPr="005307A3">
              <w:rPr>
                <w:rFonts w:cs="Arial"/>
                <w:sz w:val="16"/>
                <w:szCs w:val="16"/>
              </w:rPr>
              <w:t>C6-190355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9AD004" w14:textId="77777777" w:rsidR="00BE714D" w:rsidRPr="005307A3" w:rsidRDefault="00BE714D" w:rsidP="00BE714D">
            <w:pPr>
              <w:pStyle w:val="TAL"/>
              <w:keepNext w:val="0"/>
              <w:jc w:val="center"/>
              <w:rPr>
                <w:rFonts w:cs="Arial"/>
                <w:sz w:val="16"/>
                <w:szCs w:val="16"/>
              </w:rPr>
            </w:pPr>
            <w:r w:rsidRPr="005307A3">
              <w:rPr>
                <w:rFonts w:cs="Arial"/>
                <w:sz w:val="16"/>
                <w:szCs w:val="16"/>
              </w:rPr>
              <w:t>0513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C2B2F9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FCCF9A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591B6E2" w14:textId="77777777" w:rsidR="00BE714D" w:rsidRPr="005307A3" w:rsidRDefault="00BE714D" w:rsidP="00E97CA6">
            <w:pPr>
              <w:pStyle w:val="TAL"/>
              <w:keepNext w:val="0"/>
              <w:rPr>
                <w:rFonts w:cs="Arial"/>
                <w:sz w:val="16"/>
                <w:szCs w:val="16"/>
              </w:rPr>
            </w:pPr>
            <w:r w:rsidRPr="005307A3">
              <w:rPr>
                <w:rFonts w:cs="Arial"/>
                <w:sz w:val="16"/>
                <w:szCs w:val="16"/>
              </w:rPr>
              <w:t>Correction of wrong reference in TC 27.22.7.10.1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21DFAF"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148F5FE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0E939E2"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E5E82AC"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C7C5B8" w14:textId="77777777" w:rsidR="00BE714D" w:rsidRPr="005307A3" w:rsidRDefault="00BE714D" w:rsidP="00BE714D">
            <w:pPr>
              <w:pStyle w:val="TAL"/>
              <w:keepNext w:val="0"/>
              <w:jc w:val="center"/>
              <w:rPr>
                <w:rFonts w:cs="Arial"/>
                <w:sz w:val="16"/>
                <w:szCs w:val="16"/>
              </w:rPr>
            </w:pPr>
            <w:r w:rsidRPr="005307A3">
              <w:rPr>
                <w:rFonts w:cs="Arial"/>
                <w:sz w:val="16"/>
                <w:szCs w:val="16"/>
              </w:rPr>
              <w:t>C6-190356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F8F763" w14:textId="77777777" w:rsidR="00BE714D" w:rsidRPr="005307A3" w:rsidRDefault="00BE714D" w:rsidP="00BE714D">
            <w:pPr>
              <w:pStyle w:val="TAL"/>
              <w:keepNext w:val="0"/>
              <w:jc w:val="center"/>
              <w:rPr>
                <w:rFonts w:cs="Arial"/>
                <w:sz w:val="16"/>
                <w:szCs w:val="16"/>
              </w:rPr>
            </w:pPr>
            <w:r w:rsidRPr="005307A3">
              <w:rPr>
                <w:rFonts w:cs="Arial"/>
                <w:sz w:val="16"/>
                <w:szCs w:val="16"/>
              </w:rPr>
              <w:t>0514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6377F1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A142F7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36D96FD" w14:textId="77777777" w:rsidR="00BE714D" w:rsidRPr="005307A3" w:rsidRDefault="00BE714D" w:rsidP="00E97CA6">
            <w:pPr>
              <w:pStyle w:val="TAL"/>
              <w:keepNext w:val="0"/>
              <w:rPr>
                <w:rFonts w:cs="Arial"/>
                <w:sz w:val="16"/>
                <w:szCs w:val="16"/>
              </w:rPr>
            </w:pPr>
            <w:r w:rsidRPr="005307A3">
              <w:rPr>
                <w:rFonts w:cs="Arial"/>
                <w:sz w:val="16"/>
                <w:szCs w:val="16"/>
              </w:rPr>
              <w:t>Update test spec to correctly reflect global phonebook support for certain devices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E462892"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527ECC5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B5DF182"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06FFF6"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D966440" w14:textId="77777777" w:rsidR="00BE714D" w:rsidRPr="005307A3" w:rsidRDefault="00BE714D" w:rsidP="00BE714D">
            <w:pPr>
              <w:pStyle w:val="TAL"/>
              <w:keepNext w:val="0"/>
              <w:jc w:val="center"/>
              <w:rPr>
                <w:rFonts w:cs="Arial"/>
                <w:sz w:val="16"/>
                <w:szCs w:val="16"/>
              </w:rPr>
            </w:pPr>
            <w:r w:rsidRPr="005307A3">
              <w:rPr>
                <w:rFonts w:cs="Arial"/>
                <w:sz w:val="16"/>
                <w:szCs w:val="16"/>
              </w:rPr>
              <w:t>C6-190444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D90A398" w14:textId="77777777" w:rsidR="00BE714D" w:rsidRPr="005307A3" w:rsidRDefault="00BE714D" w:rsidP="00BE714D">
            <w:pPr>
              <w:pStyle w:val="TAL"/>
              <w:keepNext w:val="0"/>
              <w:jc w:val="center"/>
              <w:rPr>
                <w:rFonts w:cs="Arial"/>
                <w:sz w:val="16"/>
                <w:szCs w:val="16"/>
              </w:rPr>
            </w:pPr>
            <w:r w:rsidRPr="005307A3">
              <w:rPr>
                <w:rFonts w:cs="Arial"/>
                <w:sz w:val="16"/>
                <w:szCs w:val="16"/>
              </w:rPr>
              <w:t>0516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0E0EED6"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03761E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7B2E249"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Update on Exceptions for NB-IoT</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49FD36E"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5746B52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7149D1"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629C392"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B40A06A" w14:textId="77777777" w:rsidR="00BE714D" w:rsidRPr="005307A3" w:rsidRDefault="00BE714D" w:rsidP="00BE714D">
            <w:pPr>
              <w:pStyle w:val="TAL"/>
              <w:keepNext w:val="0"/>
              <w:jc w:val="center"/>
              <w:rPr>
                <w:rFonts w:cs="Arial"/>
                <w:sz w:val="16"/>
                <w:szCs w:val="16"/>
              </w:rPr>
            </w:pPr>
            <w:r w:rsidRPr="005307A3">
              <w:rPr>
                <w:rFonts w:cs="Arial"/>
                <w:sz w:val="16"/>
                <w:szCs w:val="16"/>
              </w:rPr>
              <w:t>C6-190448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956DD53" w14:textId="77777777" w:rsidR="00BE714D" w:rsidRPr="005307A3" w:rsidRDefault="00BE714D" w:rsidP="00BE714D">
            <w:pPr>
              <w:pStyle w:val="TAL"/>
              <w:keepNext w:val="0"/>
              <w:jc w:val="center"/>
              <w:rPr>
                <w:rFonts w:cs="Arial"/>
                <w:sz w:val="16"/>
                <w:szCs w:val="16"/>
              </w:rPr>
            </w:pPr>
            <w:r w:rsidRPr="005307A3">
              <w:rPr>
                <w:rFonts w:cs="Arial"/>
                <w:sz w:val="16"/>
                <w:szCs w:val="16"/>
              </w:rPr>
              <w:t>0518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4757252"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AFA45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54023F9"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conditional expected values in the TERMINAL PROFILE</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B0F228"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704C116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A19EF2"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95B7FB5"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63F1BC5" w14:textId="77777777" w:rsidR="00BE714D" w:rsidRPr="005307A3" w:rsidRDefault="00BE714D" w:rsidP="00BE714D">
            <w:pPr>
              <w:pStyle w:val="TAL"/>
              <w:keepNext w:val="0"/>
              <w:jc w:val="center"/>
              <w:rPr>
                <w:rFonts w:cs="Arial"/>
                <w:sz w:val="16"/>
                <w:szCs w:val="16"/>
              </w:rPr>
            </w:pPr>
            <w:r w:rsidRPr="005307A3">
              <w:rPr>
                <w:rFonts w:cs="Arial"/>
                <w:sz w:val="16"/>
                <w:szCs w:val="16"/>
              </w:rPr>
              <w:t>CP-193263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E192651" w14:textId="77777777" w:rsidR="00BE714D" w:rsidRPr="005307A3" w:rsidRDefault="00BE714D" w:rsidP="00BE714D">
            <w:pPr>
              <w:pStyle w:val="TAL"/>
              <w:keepNext w:val="0"/>
              <w:jc w:val="center"/>
              <w:rPr>
                <w:rFonts w:cs="Arial"/>
                <w:sz w:val="16"/>
                <w:szCs w:val="16"/>
              </w:rPr>
            </w:pPr>
            <w:r w:rsidRPr="005307A3">
              <w:rPr>
                <w:rFonts w:cs="Arial"/>
                <w:sz w:val="16"/>
                <w:szCs w:val="16"/>
              </w:rPr>
              <w:t>0520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5DFAB6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0C0185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4728DBC"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terminal profile support in Annex B</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9B42DC0"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05CE83B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43FFB9"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8B62052"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02A18A"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5FBE400" w14:textId="77777777" w:rsidR="00BE714D" w:rsidRPr="005307A3" w:rsidRDefault="00BE714D" w:rsidP="00BE714D">
            <w:pPr>
              <w:pStyle w:val="TAL"/>
              <w:keepNext w:val="0"/>
              <w:jc w:val="center"/>
              <w:rPr>
                <w:rFonts w:cs="Arial"/>
                <w:sz w:val="16"/>
                <w:szCs w:val="16"/>
              </w:rPr>
            </w:pPr>
            <w:r w:rsidRPr="005307A3">
              <w:rPr>
                <w:rFonts w:cs="Arial"/>
                <w:sz w:val="16"/>
                <w:szCs w:val="16"/>
              </w:rPr>
              <w:t>0522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B66CF09"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221497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20D033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27.22.7.4 Seq 1.3_EVENT DOWNLOAD-LOCATION STATUS,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4262A0"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660F50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E9F08E5"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625331A"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C26343A"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0AE6F5C" w14:textId="77777777" w:rsidR="00BE714D" w:rsidRPr="005307A3" w:rsidRDefault="00BE714D" w:rsidP="00BE714D">
            <w:pPr>
              <w:pStyle w:val="TAL"/>
              <w:keepNext w:val="0"/>
              <w:jc w:val="center"/>
              <w:rPr>
                <w:rFonts w:cs="Arial"/>
                <w:sz w:val="16"/>
                <w:szCs w:val="16"/>
              </w:rPr>
            </w:pPr>
            <w:r w:rsidRPr="005307A3">
              <w:rPr>
                <w:rFonts w:cs="Arial"/>
                <w:sz w:val="16"/>
                <w:szCs w:val="16"/>
              </w:rPr>
              <w:t>0523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EF2F18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929222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A104F5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27.22.4.15 Seq 1.22_PLI_LOCATION_INFORMATION_NG-RAN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C1A622"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2D93662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482ADEC"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4573B0F"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1817FE6"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0145F0A" w14:textId="77777777" w:rsidR="00BE714D" w:rsidRPr="005307A3" w:rsidRDefault="00BE714D" w:rsidP="00BE714D">
            <w:pPr>
              <w:pStyle w:val="TAL"/>
              <w:keepNext w:val="0"/>
              <w:jc w:val="center"/>
              <w:rPr>
                <w:rFonts w:cs="Arial"/>
                <w:sz w:val="16"/>
                <w:szCs w:val="16"/>
              </w:rPr>
            </w:pPr>
            <w:r w:rsidRPr="005307A3">
              <w:rPr>
                <w:rFonts w:cs="Arial"/>
                <w:sz w:val="16"/>
                <w:szCs w:val="16"/>
              </w:rPr>
              <w:t>0524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88EDD3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C99E5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0CC1FC8"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27.22.7.12 Seq 1.4_EVENT DOWNLOAD-Access Tech Event,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EC33FF"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2DEA2A8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C38A18"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A95619C"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CE5B91"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A9B7E80" w14:textId="77777777" w:rsidR="00BE714D" w:rsidRPr="005307A3" w:rsidRDefault="00BE714D" w:rsidP="00BE714D">
            <w:pPr>
              <w:pStyle w:val="TAL"/>
              <w:keepNext w:val="0"/>
              <w:jc w:val="center"/>
              <w:rPr>
                <w:rFonts w:cs="Arial"/>
                <w:sz w:val="16"/>
                <w:szCs w:val="16"/>
              </w:rPr>
            </w:pPr>
            <w:r w:rsidRPr="005307A3">
              <w:rPr>
                <w:rFonts w:cs="Arial"/>
                <w:sz w:val="16"/>
                <w:szCs w:val="16"/>
              </w:rPr>
              <w:t>0525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A50D08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95C0D8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B7FC902"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27.22.4.15 Seq 1.23_PLI_Acces_Technology_NG-RAN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04F512D"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027F21F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6D53C9"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33ECFB"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F174467"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AA820EC" w14:textId="77777777" w:rsidR="00BE714D" w:rsidRPr="005307A3" w:rsidRDefault="00BE714D" w:rsidP="00BE714D">
            <w:pPr>
              <w:pStyle w:val="TAL"/>
              <w:keepNext w:val="0"/>
              <w:jc w:val="center"/>
              <w:rPr>
                <w:rFonts w:cs="Arial"/>
                <w:sz w:val="16"/>
                <w:szCs w:val="16"/>
              </w:rPr>
            </w:pPr>
            <w:r w:rsidRPr="005307A3">
              <w:rPr>
                <w:rFonts w:cs="Arial"/>
                <w:sz w:val="16"/>
                <w:szCs w:val="16"/>
              </w:rPr>
              <w:t>0526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F03E12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2E1E38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EE2484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27.22.7.17 Seq 1.3&amp;1.4_EVENT DOWNLOAD-Registration_Reject Event,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FC636E"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02351C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245F01E"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0199960"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11DC69F"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E59BE4B" w14:textId="77777777" w:rsidR="00BE714D" w:rsidRPr="005307A3" w:rsidRDefault="00BE714D" w:rsidP="00BE714D">
            <w:pPr>
              <w:pStyle w:val="TAL"/>
              <w:keepNext w:val="0"/>
              <w:jc w:val="center"/>
              <w:rPr>
                <w:rFonts w:cs="Arial"/>
                <w:sz w:val="16"/>
                <w:szCs w:val="16"/>
              </w:rPr>
            </w:pPr>
            <w:r w:rsidRPr="005307A3">
              <w:rPr>
                <w:rFonts w:cs="Arial"/>
                <w:sz w:val="16"/>
                <w:szCs w:val="16"/>
              </w:rPr>
              <w:t>0527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3E618B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D4FEE2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E70A37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T</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27.22.4.27.8_Open_Channel_related to NG-RAN</w:t>
            </w:r>
            <w:r w:rsidRPr="005307A3">
              <w:rPr>
                <w:rFonts w:cs="Arial"/>
                <w:sz w:val="16"/>
                <w:szCs w:val="16"/>
              </w:rPr>
              <w:fldChar w:fldCharType="end"/>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23CD145"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2FC68BE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89E1CC"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6A83671"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3D43AD" w14:textId="77777777" w:rsidR="00BE714D" w:rsidRPr="005307A3" w:rsidRDefault="00BE714D" w:rsidP="00BE714D">
            <w:pPr>
              <w:pStyle w:val="TAL"/>
              <w:keepNext w:val="0"/>
              <w:jc w:val="center"/>
              <w:rPr>
                <w:rFonts w:cs="Arial"/>
                <w:sz w:val="16"/>
                <w:szCs w:val="16"/>
              </w:rPr>
            </w:pPr>
            <w:r w:rsidRPr="005307A3">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F5A0749" w14:textId="77777777" w:rsidR="00BE714D" w:rsidRPr="005307A3" w:rsidRDefault="00BE714D" w:rsidP="00BE714D">
            <w:pPr>
              <w:pStyle w:val="TAL"/>
              <w:keepNext w:val="0"/>
              <w:jc w:val="center"/>
              <w:rPr>
                <w:rFonts w:cs="Arial"/>
                <w:sz w:val="16"/>
                <w:szCs w:val="16"/>
              </w:rPr>
            </w:pPr>
            <w:r w:rsidRPr="005307A3">
              <w:rPr>
                <w:rFonts w:cs="Arial"/>
                <w:sz w:val="16"/>
                <w:szCs w:val="16"/>
              </w:rPr>
              <w:t>0528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D6414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931EC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80FA36A"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EF_AD in the default ISIM values</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FCD00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0D4939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EF2803F"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82EF4D5"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C738AA2" w14:textId="77777777" w:rsidR="00BE714D" w:rsidRPr="005307A3" w:rsidRDefault="00BE714D" w:rsidP="00BE714D">
            <w:pPr>
              <w:pStyle w:val="TAL"/>
              <w:keepNext w:val="0"/>
              <w:jc w:val="center"/>
              <w:rPr>
                <w:rFonts w:cs="Arial"/>
                <w:sz w:val="16"/>
                <w:szCs w:val="16"/>
              </w:rPr>
            </w:pPr>
            <w:r w:rsidRPr="005307A3">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79A6157" w14:textId="77777777" w:rsidR="00BE714D" w:rsidRPr="005307A3" w:rsidRDefault="00BE714D" w:rsidP="00BE714D">
            <w:pPr>
              <w:pStyle w:val="TAL"/>
              <w:keepNext w:val="0"/>
              <w:jc w:val="center"/>
              <w:rPr>
                <w:rFonts w:cs="Arial"/>
                <w:sz w:val="16"/>
                <w:szCs w:val="16"/>
              </w:rPr>
            </w:pPr>
            <w:r w:rsidRPr="005307A3">
              <w:rPr>
                <w:rFonts w:cs="Arial"/>
                <w:sz w:val="16"/>
                <w:szCs w:val="16"/>
              </w:rPr>
              <w:t>0543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894FD1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6BDC42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919F3FE"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27.22.7.12</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3B20E1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6E498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2F5AB4"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1B78A79"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948310E"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8EAB8C" w14:textId="77777777" w:rsidR="00BE714D" w:rsidRPr="005307A3" w:rsidRDefault="00BE714D" w:rsidP="00BE714D">
            <w:pPr>
              <w:pStyle w:val="TAL"/>
              <w:keepNext w:val="0"/>
              <w:jc w:val="center"/>
              <w:rPr>
                <w:rFonts w:cs="Arial"/>
                <w:sz w:val="16"/>
                <w:szCs w:val="16"/>
              </w:rPr>
            </w:pPr>
            <w:r w:rsidRPr="005307A3">
              <w:rPr>
                <w:rFonts w:cs="Arial"/>
                <w:sz w:val="16"/>
                <w:szCs w:val="16"/>
              </w:rPr>
              <w:t>0529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57DBF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A9DB4B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F29EC14" w14:textId="77777777" w:rsidR="00BE714D" w:rsidRPr="005307A3" w:rsidRDefault="00BE714D" w:rsidP="00E97CA6">
            <w:pPr>
              <w:pStyle w:val="TAL"/>
              <w:keepNext w:val="0"/>
              <w:rPr>
                <w:rFonts w:cs="Arial"/>
                <w:sz w:val="16"/>
                <w:szCs w:val="16"/>
              </w:rPr>
            </w:pPr>
            <w:r w:rsidRPr="005307A3">
              <w:rPr>
                <w:rFonts w:cs="Arial"/>
                <w:sz w:val="16"/>
                <w:szCs w:val="16"/>
              </w:rPr>
              <w:t>Update the scope of 31.124 to cover 5G aspects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5285D2"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137476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C92C61"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2B853C4"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4724778"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F2C8215" w14:textId="77777777" w:rsidR="00BE714D" w:rsidRPr="005307A3" w:rsidRDefault="00BE714D" w:rsidP="00BE714D">
            <w:pPr>
              <w:pStyle w:val="TAL"/>
              <w:keepNext w:val="0"/>
              <w:jc w:val="center"/>
              <w:rPr>
                <w:rFonts w:cs="Arial"/>
                <w:sz w:val="16"/>
                <w:szCs w:val="16"/>
              </w:rPr>
            </w:pPr>
            <w:r w:rsidRPr="005307A3">
              <w:rPr>
                <w:rFonts w:cs="Arial"/>
                <w:sz w:val="16"/>
                <w:szCs w:val="16"/>
              </w:rPr>
              <w:t>0530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987685F"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ABBF16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7281384" w14:textId="77777777" w:rsidR="00BE714D" w:rsidRPr="005307A3" w:rsidRDefault="00BE714D" w:rsidP="00E97CA6">
            <w:pPr>
              <w:pStyle w:val="TAL"/>
              <w:keepNext w:val="0"/>
              <w:rPr>
                <w:rFonts w:cs="Arial"/>
                <w:sz w:val="16"/>
                <w:szCs w:val="16"/>
              </w:rPr>
            </w:pPr>
            <w:r w:rsidRPr="005307A3">
              <w:rPr>
                <w:rFonts w:cs="Arial"/>
                <w:sz w:val="16"/>
                <w:szCs w:val="16"/>
              </w:rPr>
              <w:t>Cleanup of the feature options and applicability tables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781A3C5"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5B5A414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00BBE5"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5354890"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2D8644"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84C342" w14:textId="77777777" w:rsidR="00BE714D" w:rsidRPr="005307A3" w:rsidRDefault="00BE714D" w:rsidP="00BE714D">
            <w:pPr>
              <w:pStyle w:val="TAL"/>
              <w:keepNext w:val="0"/>
              <w:jc w:val="center"/>
              <w:rPr>
                <w:rFonts w:cs="Arial"/>
                <w:sz w:val="16"/>
                <w:szCs w:val="16"/>
              </w:rPr>
            </w:pPr>
            <w:r w:rsidRPr="005307A3">
              <w:rPr>
                <w:rFonts w:cs="Arial"/>
                <w:sz w:val="16"/>
                <w:szCs w:val="16"/>
              </w:rPr>
              <w:t>0531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1438BA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752376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8233B4F" w14:textId="77777777" w:rsidR="00BE714D" w:rsidRPr="005307A3" w:rsidRDefault="00BE714D" w:rsidP="00E97CA6">
            <w:pPr>
              <w:pStyle w:val="TAL"/>
              <w:keepNext w:val="0"/>
              <w:rPr>
                <w:rFonts w:cs="Arial"/>
                <w:sz w:val="16"/>
                <w:szCs w:val="16"/>
              </w:rPr>
            </w:pPr>
            <w:r w:rsidRPr="005307A3">
              <w:rPr>
                <w:rFonts w:cs="Arial"/>
                <w:sz w:val="16"/>
                <w:szCs w:val="16"/>
              </w:rPr>
              <w:t>Correction to TC 27.22.4.15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A732F2"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7CECAD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8853E9"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907CDCF"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6F78EF"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E7F30AE" w14:textId="77777777" w:rsidR="00BE714D" w:rsidRPr="005307A3" w:rsidRDefault="00BE714D" w:rsidP="00BE714D">
            <w:pPr>
              <w:pStyle w:val="TAL"/>
              <w:keepNext w:val="0"/>
              <w:jc w:val="center"/>
              <w:rPr>
                <w:rFonts w:cs="Arial"/>
                <w:sz w:val="16"/>
                <w:szCs w:val="16"/>
              </w:rPr>
            </w:pPr>
            <w:r w:rsidRPr="005307A3">
              <w:rPr>
                <w:rFonts w:cs="Arial"/>
                <w:sz w:val="16"/>
                <w:szCs w:val="16"/>
              </w:rPr>
              <w:t>0532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07B647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CA209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D512842" w14:textId="77777777" w:rsidR="00BE714D" w:rsidRPr="005307A3" w:rsidRDefault="00BE714D" w:rsidP="00E97CA6">
            <w:pPr>
              <w:pStyle w:val="TAL"/>
              <w:keepNext w:val="0"/>
              <w:rPr>
                <w:rFonts w:cs="Arial"/>
                <w:sz w:val="16"/>
                <w:szCs w:val="16"/>
              </w:rPr>
            </w:pPr>
            <w:r w:rsidRPr="005307A3">
              <w:rPr>
                <w:rFonts w:cs="Arial"/>
                <w:sz w:val="16"/>
                <w:szCs w:val="16"/>
              </w:rPr>
              <w:t>Correction to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D8238E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C55C6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34885C7"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40FDCE"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855B1DD"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A951FA9" w14:textId="77777777" w:rsidR="00BE714D" w:rsidRPr="005307A3" w:rsidRDefault="00BE714D" w:rsidP="00BE714D">
            <w:pPr>
              <w:pStyle w:val="TAL"/>
              <w:keepNext w:val="0"/>
              <w:jc w:val="center"/>
              <w:rPr>
                <w:rFonts w:cs="Arial"/>
                <w:sz w:val="16"/>
                <w:szCs w:val="16"/>
              </w:rPr>
            </w:pPr>
            <w:r w:rsidRPr="005307A3">
              <w:rPr>
                <w:rFonts w:cs="Arial"/>
                <w:sz w:val="16"/>
                <w:szCs w:val="16"/>
              </w:rPr>
              <w:t>0533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5EC6EF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A69A1A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16BEFD8" w14:textId="77777777" w:rsidR="00BE714D" w:rsidRPr="005307A3" w:rsidRDefault="00BE714D" w:rsidP="00E97CA6">
            <w:pPr>
              <w:pStyle w:val="TAL"/>
              <w:keepNext w:val="0"/>
              <w:rPr>
                <w:rFonts w:cs="Arial"/>
                <w:sz w:val="16"/>
                <w:szCs w:val="16"/>
              </w:rPr>
            </w:pPr>
            <w:r w:rsidRPr="005307A3">
              <w:rPr>
                <w:rFonts w:cs="Arial"/>
                <w:sz w:val="16"/>
                <w:szCs w:val="16"/>
              </w:rPr>
              <w:t>Correction to TC 27.22.7.4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4DCF953"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BCC5D1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A97B24"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DE5FB7A"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ED6AA3"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120B7AB" w14:textId="77777777" w:rsidR="00BE714D" w:rsidRPr="005307A3" w:rsidRDefault="00BE714D" w:rsidP="00BE714D">
            <w:pPr>
              <w:pStyle w:val="TAL"/>
              <w:keepNext w:val="0"/>
              <w:jc w:val="center"/>
              <w:rPr>
                <w:rFonts w:cs="Arial"/>
                <w:sz w:val="16"/>
                <w:szCs w:val="16"/>
              </w:rPr>
            </w:pPr>
            <w:r w:rsidRPr="005307A3">
              <w:rPr>
                <w:rFonts w:cs="Arial"/>
                <w:sz w:val="16"/>
                <w:szCs w:val="16"/>
              </w:rPr>
              <w:t>0535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330DC4"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A3C86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A4B2994" w14:textId="77777777" w:rsidR="00BE714D" w:rsidRPr="005307A3" w:rsidRDefault="00BE714D" w:rsidP="00E97CA6">
            <w:pPr>
              <w:pStyle w:val="TAL"/>
              <w:keepNext w:val="0"/>
              <w:rPr>
                <w:rFonts w:cs="Arial"/>
                <w:sz w:val="16"/>
                <w:szCs w:val="16"/>
              </w:rPr>
            </w:pPr>
            <w:r w:rsidRPr="005307A3">
              <w:rPr>
                <w:rFonts w:cs="Arial"/>
                <w:sz w:val="16"/>
                <w:szCs w:val="16"/>
              </w:rPr>
              <w:t>Correction to TC 27.22.7.17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86BB4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85E1AF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1B9584"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F43D8AD"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DC11BB"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A10534" w14:textId="77777777" w:rsidR="00BE714D" w:rsidRPr="005307A3" w:rsidRDefault="00BE714D" w:rsidP="00BE714D">
            <w:pPr>
              <w:pStyle w:val="TAL"/>
              <w:keepNext w:val="0"/>
              <w:jc w:val="center"/>
              <w:rPr>
                <w:rFonts w:cs="Arial"/>
                <w:sz w:val="16"/>
                <w:szCs w:val="16"/>
              </w:rPr>
            </w:pPr>
            <w:r w:rsidRPr="005307A3">
              <w:rPr>
                <w:rFonts w:cs="Arial"/>
                <w:sz w:val="16"/>
                <w:szCs w:val="16"/>
              </w:rPr>
              <w:t>0536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55186A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3A7FB7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E6666DC" w14:textId="77777777" w:rsidR="00BE714D" w:rsidRPr="005307A3" w:rsidRDefault="00BE714D" w:rsidP="00E97CA6">
            <w:pPr>
              <w:pStyle w:val="TAL"/>
              <w:keepNext w:val="0"/>
              <w:rPr>
                <w:rFonts w:cs="Arial"/>
                <w:sz w:val="16"/>
                <w:szCs w:val="16"/>
              </w:rPr>
            </w:pPr>
            <w:r w:rsidRPr="005307A3">
              <w:rPr>
                <w:rFonts w:cs="Arial"/>
                <w:sz w:val="16"/>
                <w:szCs w:val="16"/>
              </w:rPr>
              <w:t>Correction to TC 27.22.7.12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984D7F8"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78750DA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D3D2F5A"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F4E5D52"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5EF386"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B12243" w14:textId="77777777" w:rsidR="00BE714D" w:rsidRPr="005307A3" w:rsidRDefault="00BE714D" w:rsidP="00BE714D">
            <w:pPr>
              <w:pStyle w:val="TAL"/>
              <w:keepNext w:val="0"/>
              <w:jc w:val="center"/>
              <w:rPr>
                <w:rFonts w:cs="Arial"/>
                <w:sz w:val="16"/>
                <w:szCs w:val="16"/>
              </w:rPr>
            </w:pPr>
            <w:r w:rsidRPr="005307A3">
              <w:rPr>
                <w:rFonts w:cs="Arial"/>
                <w:sz w:val="16"/>
                <w:szCs w:val="16"/>
              </w:rPr>
              <w:t>0544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37C423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05756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975AB16" w14:textId="77777777" w:rsidR="00BE714D" w:rsidRPr="005307A3" w:rsidRDefault="00BE714D" w:rsidP="00E97CA6">
            <w:pPr>
              <w:pStyle w:val="TAL"/>
              <w:keepNext w:val="0"/>
              <w:rPr>
                <w:rFonts w:cs="Arial"/>
                <w:sz w:val="16"/>
                <w:szCs w:val="16"/>
              </w:rPr>
            </w:pPr>
            <w:r w:rsidRPr="005307A3">
              <w:rPr>
                <w:rFonts w:cs="Arial"/>
                <w:sz w:val="16"/>
                <w:szCs w:val="16"/>
              </w:rPr>
              <w:t>Correction to TC 27.22.4.7.5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2314D73"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4C569F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D9936C1"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9D64C6D"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3EC1EB"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BA249C9" w14:textId="77777777" w:rsidR="00BE714D" w:rsidRPr="005307A3" w:rsidRDefault="00BE714D" w:rsidP="00BE714D">
            <w:pPr>
              <w:pStyle w:val="TAL"/>
              <w:keepNext w:val="0"/>
              <w:jc w:val="center"/>
              <w:rPr>
                <w:rFonts w:cs="Arial"/>
                <w:sz w:val="16"/>
                <w:szCs w:val="16"/>
              </w:rPr>
            </w:pPr>
            <w:r w:rsidRPr="005307A3">
              <w:rPr>
                <w:rFonts w:cs="Arial"/>
                <w:sz w:val="16"/>
                <w:szCs w:val="16"/>
              </w:rPr>
              <w:t>0545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BF56FC6"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CDCAE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EEE0729" w14:textId="77777777" w:rsidR="00BE714D" w:rsidRPr="005307A3" w:rsidRDefault="00BE714D" w:rsidP="00E97CA6">
            <w:pPr>
              <w:pStyle w:val="TAL"/>
              <w:keepNext w:val="0"/>
              <w:rPr>
                <w:rFonts w:cs="Arial"/>
                <w:sz w:val="16"/>
                <w:szCs w:val="16"/>
              </w:rPr>
            </w:pPr>
            <w:r w:rsidRPr="005307A3">
              <w:rPr>
                <w:rFonts w:cs="Arial"/>
                <w:sz w:val="16"/>
                <w:szCs w:val="16"/>
              </w:rPr>
              <w:t>Correction to TC 27.22.4.7.3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C95AAC6"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232A566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47DE757"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D20D590"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FADD0CC"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A3019FF" w14:textId="77777777" w:rsidR="00BE714D" w:rsidRPr="005307A3" w:rsidRDefault="00BE714D" w:rsidP="00BE714D">
            <w:pPr>
              <w:pStyle w:val="TAL"/>
              <w:keepNext w:val="0"/>
              <w:jc w:val="center"/>
              <w:rPr>
                <w:rFonts w:cs="Arial"/>
                <w:sz w:val="16"/>
                <w:szCs w:val="16"/>
              </w:rPr>
            </w:pPr>
            <w:r w:rsidRPr="005307A3">
              <w:rPr>
                <w:rFonts w:cs="Arial"/>
                <w:sz w:val="16"/>
                <w:szCs w:val="16"/>
              </w:rPr>
              <w:t>0537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262171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81CA3D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DC5A0A7"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T</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27.22.4.27.8 Open_Channel_related to NG-RAN</w:t>
            </w:r>
            <w:r w:rsidRPr="005307A3">
              <w:rPr>
                <w:rFonts w:cs="Arial"/>
                <w:sz w:val="16"/>
                <w:szCs w:val="16"/>
              </w:rPr>
              <w:fldChar w:fldCharType="end"/>
            </w:r>
            <w:r w:rsidRPr="005307A3">
              <w:rPr>
                <w:rFonts w:cs="Arial"/>
                <w:sz w:val="16"/>
                <w:szCs w:val="16"/>
              </w:rPr>
              <w:fldChar w:fldCharType="end"/>
            </w:r>
            <w:r w:rsidRPr="005307A3">
              <w:rPr>
                <w:rFonts w:cs="Arial"/>
                <w:sz w:val="16"/>
                <w:szCs w:val="16"/>
              </w:rPr>
              <w:t xml:space="preserve"> Correction to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1B1202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2F686B3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A415AAD"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406D99"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B95CC0"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28073E" w14:textId="77777777" w:rsidR="00BE714D" w:rsidRPr="005307A3" w:rsidRDefault="00BE714D" w:rsidP="00BE714D">
            <w:pPr>
              <w:pStyle w:val="TAL"/>
              <w:keepNext w:val="0"/>
              <w:jc w:val="center"/>
              <w:rPr>
                <w:rFonts w:cs="Arial"/>
                <w:sz w:val="16"/>
                <w:szCs w:val="16"/>
              </w:rPr>
            </w:pPr>
            <w:r w:rsidRPr="005307A3">
              <w:rPr>
                <w:rFonts w:cs="Arial"/>
                <w:sz w:val="16"/>
                <w:szCs w:val="16"/>
              </w:rPr>
              <w:t>0538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EAAB907"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68923C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62E41CA" w14:textId="77777777" w:rsidR="00BE714D" w:rsidRPr="005307A3" w:rsidRDefault="00BE714D" w:rsidP="00E97CA6">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for NG-RAN (allowed and not allowed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9EBA93"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F2351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E65108"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BF8C41"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074661D"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7E51D5" w14:textId="77777777" w:rsidR="00BE714D" w:rsidRPr="005307A3" w:rsidRDefault="00BE714D" w:rsidP="00BE714D">
            <w:pPr>
              <w:pStyle w:val="TAL"/>
              <w:keepNext w:val="0"/>
              <w:jc w:val="center"/>
              <w:rPr>
                <w:rFonts w:cs="Arial"/>
                <w:sz w:val="16"/>
                <w:szCs w:val="16"/>
              </w:rPr>
            </w:pPr>
            <w:r w:rsidRPr="005307A3">
              <w:rPr>
                <w:rFonts w:cs="Arial"/>
                <w:sz w:val="16"/>
                <w:szCs w:val="16"/>
              </w:rPr>
              <w:t>0539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16366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03258DA"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6875C98" w14:textId="77777777" w:rsidR="00BE714D" w:rsidRPr="005307A3" w:rsidRDefault="00BE714D" w:rsidP="00E97CA6">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for NG-RAN (allowed with modification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1F7EBF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32BE1C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900F425"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A32648"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2004EC7"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DB1217" w14:textId="77777777" w:rsidR="00BE714D" w:rsidRPr="005307A3" w:rsidRDefault="00BE714D" w:rsidP="00BE714D">
            <w:pPr>
              <w:pStyle w:val="TAL"/>
              <w:keepNext w:val="0"/>
              <w:jc w:val="center"/>
              <w:rPr>
                <w:rFonts w:cs="Arial"/>
                <w:sz w:val="16"/>
                <w:szCs w:val="16"/>
              </w:rPr>
            </w:pPr>
            <w:r w:rsidRPr="005307A3">
              <w:rPr>
                <w:rFonts w:cs="Arial"/>
                <w:sz w:val="16"/>
                <w:szCs w:val="16"/>
              </w:rPr>
              <w:t>0540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F51E87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4506E5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CA67153" w14:textId="77777777" w:rsidR="00BE714D" w:rsidRPr="005307A3" w:rsidRDefault="00BE714D" w:rsidP="00E97CA6">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by OPEN CHANNEL for NG-RAN and which is allowed by the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5655F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3A83A46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8095D6"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100FBB9"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C5D5E7" w14:textId="77777777" w:rsidR="00BE714D" w:rsidRPr="005307A3" w:rsidRDefault="00BE714D" w:rsidP="00BE714D">
            <w:pPr>
              <w:pStyle w:val="TAL"/>
              <w:keepNext w:val="0"/>
              <w:jc w:val="center"/>
              <w:rPr>
                <w:rFonts w:cs="Arial"/>
                <w:sz w:val="16"/>
                <w:szCs w:val="16"/>
              </w:rPr>
            </w:pPr>
            <w:r w:rsidRPr="005307A3">
              <w:rPr>
                <w:rFonts w:cs="Arial"/>
                <w:sz w:val="16"/>
                <w:szCs w:val="16"/>
              </w:rPr>
              <w:t>CP-201324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ABD5C3" w14:textId="77777777" w:rsidR="00BE714D" w:rsidRPr="005307A3" w:rsidRDefault="00BE714D" w:rsidP="00BE714D">
            <w:pPr>
              <w:pStyle w:val="TAL"/>
              <w:keepNext w:val="0"/>
              <w:jc w:val="center"/>
              <w:rPr>
                <w:rFonts w:cs="Arial"/>
                <w:sz w:val="16"/>
                <w:szCs w:val="16"/>
              </w:rPr>
            </w:pPr>
            <w:r w:rsidRPr="005307A3">
              <w:rPr>
                <w:rFonts w:cs="Arial"/>
                <w:sz w:val="16"/>
                <w:szCs w:val="16"/>
              </w:rPr>
              <w:t>0541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0346153"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4866B9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3D97F47" w14:textId="77777777" w:rsidR="00BE714D" w:rsidRPr="005307A3" w:rsidRDefault="00BE714D" w:rsidP="00E97CA6">
            <w:pPr>
              <w:pStyle w:val="TAL"/>
              <w:keepNext w:val="0"/>
              <w:rPr>
                <w:rFonts w:cs="Arial"/>
                <w:sz w:val="16"/>
                <w:szCs w:val="16"/>
              </w:rPr>
            </w:pPr>
            <w:r w:rsidRPr="005307A3">
              <w:rPr>
                <w:rFonts w:cs="Arial"/>
                <w:sz w:val="16"/>
                <w:szCs w:val="16"/>
              </w:rPr>
              <w:t>Test Case Steering Of Roaming via DL NAS TRANSPORT message passed to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9F4AC5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6425E28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747ACF5"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C31828"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E82989D" w14:textId="77777777" w:rsidR="00BE714D" w:rsidRPr="005307A3" w:rsidRDefault="00BE714D" w:rsidP="00BE714D">
            <w:pPr>
              <w:pStyle w:val="TAL"/>
              <w:keepNext w:val="0"/>
              <w:jc w:val="center"/>
              <w:rPr>
                <w:rFonts w:cs="Arial"/>
                <w:sz w:val="16"/>
                <w:szCs w:val="16"/>
              </w:rPr>
            </w:pPr>
            <w:r w:rsidRPr="005307A3">
              <w:rPr>
                <w:rFonts w:cs="Arial"/>
                <w:sz w:val="16"/>
                <w:szCs w:val="16"/>
              </w:rPr>
              <w:t>CP-201325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258FF5" w14:textId="77777777" w:rsidR="00BE714D" w:rsidRPr="005307A3" w:rsidRDefault="00BE714D" w:rsidP="00BE714D">
            <w:pPr>
              <w:pStyle w:val="TAL"/>
              <w:keepNext w:val="0"/>
              <w:jc w:val="center"/>
              <w:rPr>
                <w:rFonts w:cs="Arial"/>
                <w:sz w:val="16"/>
                <w:szCs w:val="16"/>
              </w:rPr>
            </w:pPr>
            <w:r w:rsidRPr="005307A3">
              <w:rPr>
                <w:rFonts w:cs="Arial"/>
                <w:sz w:val="16"/>
                <w:szCs w:val="16"/>
              </w:rPr>
              <w:t>0542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108A70"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C9BBBC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D7EEFD9" w14:textId="77777777" w:rsidR="00BE714D" w:rsidRPr="005307A3" w:rsidRDefault="00BE714D" w:rsidP="00E97CA6">
            <w:pPr>
              <w:pStyle w:val="TAL"/>
              <w:keepNext w:val="0"/>
              <w:rPr>
                <w:rFonts w:cs="Arial"/>
                <w:sz w:val="16"/>
                <w:szCs w:val="16"/>
              </w:rPr>
            </w:pPr>
            <w:r w:rsidRPr="005307A3">
              <w:rPr>
                <w:rFonts w:cs="Arial"/>
                <w:sz w:val="16"/>
                <w:szCs w:val="16"/>
              </w:rPr>
              <w:t>Test Case Routing Indicator Data update via NAS message passed to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9C420AA"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5BBC486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C6FA3BE" w14:textId="77777777" w:rsidR="00BE714D" w:rsidRPr="005307A3" w:rsidRDefault="00BE714D" w:rsidP="00BE714D">
            <w:pPr>
              <w:pStyle w:val="TAL"/>
              <w:keepNext w:val="0"/>
              <w:jc w:val="center"/>
              <w:rPr>
                <w:rFonts w:cs="Arial"/>
                <w:sz w:val="16"/>
                <w:szCs w:val="16"/>
              </w:rPr>
            </w:pPr>
            <w:r w:rsidRPr="005307A3">
              <w:rPr>
                <w:rFonts w:cs="Arial"/>
                <w:sz w:val="16"/>
                <w:szCs w:val="16"/>
              </w:rPr>
              <w:t>2020-07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1E975F0"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45E175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B2ED7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34D55F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8E87745"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93459EB" w14:textId="77777777" w:rsidR="00BE714D" w:rsidRPr="005307A3" w:rsidRDefault="00BE714D" w:rsidP="00E97CA6">
            <w:pPr>
              <w:pStyle w:val="TAL"/>
              <w:keepNext w:val="0"/>
              <w:rPr>
                <w:rFonts w:cs="Arial"/>
                <w:sz w:val="16"/>
                <w:szCs w:val="16"/>
              </w:rPr>
            </w:pPr>
            <w:r w:rsidRPr="005307A3">
              <w:rPr>
                <w:rFonts w:cs="Arial"/>
                <w:sz w:val="16"/>
                <w:szCs w:val="16"/>
              </w:rPr>
              <w:t>Update to Rel-16 version (MCC)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86A93FD" w14:textId="77777777" w:rsidR="00BE714D" w:rsidRPr="005307A3" w:rsidRDefault="00BE714D" w:rsidP="00E97CA6">
            <w:pPr>
              <w:pStyle w:val="TAL"/>
              <w:keepNext w:val="0"/>
              <w:rPr>
                <w:rFonts w:cs="Arial"/>
                <w:sz w:val="16"/>
                <w:szCs w:val="16"/>
              </w:rPr>
            </w:pPr>
            <w:r w:rsidRPr="005307A3">
              <w:rPr>
                <w:rFonts w:cs="Arial"/>
                <w:sz w:val="16"/>
                <w:szCs w:val="16"/>
              </w:rPr>
              <w:t>16.0.0</w:t>
            </w:r>
          </w:p>
        </w:tc>
      </w:tr>
      <w:tr w:rsidR="00BE714D" w:rsidRPr="005307A3" w14:paraId="4383C71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1332635" w14:textId="77777777" w:rsidR="00BE714D" w:rsidRPr="005307A3" w:rsidRDefault="00BE714D" w:rsidP="00BE714D">
            <w:pPr>
              <w:pStyle w:val="TAL"/>
              <w:keepNext w:val="0"/>
              <w:jc w:val="center"/>
              <w:rPr>
                <w:rFonts w:cs="Arial"/>
                <w:sz w:val="16"/>
                <w:szCs w:val="16"/>
              </w:rPr>
            </w:pPr>
            <w:r w:rsidRPr="005307A3">
              <w:rPr>
                <w:rFonts w:cs="Arial"/>
                <w:sz w:val="16"/>
                <w:szCs w:val="16"/>
              </w:rPr>
              <w:lastRenderedPageBreak/>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4DAA55"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88C21A4"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2F39B93" w14:textId="77777777" w:rsidR="00BE714D" w:rsidRPr="005307A3" w:rsidRDefault="00BE714D" w:rsidP="00BE714D">
            <w:pPr>
              <w:pStyle w:val="TAL"/>
              <w:keepNext w:val="0"/>
              <w:jc w:val="center"/>
              <w:rPr>
                <w:rFonts w:cs="Arial"/>
                <w:sz w:val="16"/>
                <w:szCs w:val="16"/>
              </w:rPr>
            </w:pPr>
            <w:r w:rsidRPr="005307A3">
              <w:rPr>
                <w:rFonts w:cs="Arial"/>
                <w:sz w:val="16"/>
                <w:szCs w:val="16"/>
              </w:rPr>
              <w:t>0564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A41EB5"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13AEA7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C416923" w14:textId="77777777" w:rsidR="00BE714D" w:rsidRPr="005307A3" w:rsidRDefault="00BE714D" w:rsidP="00E97CA6">
            <w:pPr>
              <w:pStyle w:val="TAL"/>
              <w:keepNext w:val="0"/>
              <w:rPr>
                <w:rFonts w:cs="Arial"/>
                <w:sz w:val="16"/>
                <w:szCs w:val="16"/>
              </w:rPr>
            </w:pPr>
            <w:r w:rsidRPr="005307A3">
              <w:rPr>
                <w:rFonts w:cs="Arial"/>
                <w:sz w:val="16"/>
                <w:szCs w:val="16"/>
              </w:rPr>
              <w:t xml:space="preserve">Test Case 27.22.4.27.8 / 27.22.13  - Correction on the coding of PDU session Type from Bearer description for NG-RAN in OPEN CHANNEL / TERMINAL RESPONSE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6B4D5E"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4772620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7ABE0A"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CD94DF0"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8FD4E4"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E70D76" w14:textId="77777777" w:rsidR="00BE714D" w:rsidRPr="005307A3" w:rsidRDefault="00BE714D" w:rsidP="00BE714D">
            <w:pPr>
              <w:pStyle w:val="TAL"/>
              <w:keepNext w:val="0"/>
              <w:jc w:val="center"/>
              <w:rPr>
                <w:rFonts w:cs="Arial"/>
                <w:sz w:val="16"/>
                <w:szCs w:val="16"/>
              </w:rPr>
            </w:pPr>
            <w:r w:rsidRPr="005307A3">
              <w:rPr>
                <w:rFonts w:cs="Arial"/>
                <w:sz w:val="16"/>
                <w:szCs w:val="16"/>
              </w:rPr>
              <w:t>0549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1FC518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7D0134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480CBAA" w14:textId="77777777" w:rsidR="00BE714D" w:rsidRPr="005307A3" w:rsidRDefault="00BE714D" w:rsidP="00E97CA6">
            <w:pPr>
              <w:pStyle w:val="TAL"/>
              <w:keepNext w:val="0"/>
              <w:rPr>
                <w:rFonts w:cs="Arial"/>
                <w:sz w:val="16"/>
                <w:szCs w:val="16"/>
              </w:rPr>
            </w:pPr>
            <w:r w:rsidRPr="005307A3">
              <w:rPr>
                <w:rFonts w:cs="Arial"/>
                <w:sz w:val="16"/>
                <w:szCs w:val="16"/>
              </w:rPr>
              <w:t>Correction to TC 27.22.14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11F1B4"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4F1F5C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278601"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94C9793"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5FB99E"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60CCB9" w14:textId="77777777" w:rsidR="00BE714D" w:rsidRPr="005307A3" w:rsidRDefault="00BE714D" w:rsidP="00BE714D">
            <w:pPr>
              <w:pStyle w:val="TAL"/>
              <w:keepNext w:val="0"/>
              <w:jc w:val="center"/>
              <w:rPr>
                <w:rFonts w:cs="Arial"/>
                <w:sz w:val="16"/>
                <w:szCs w:val="16"/>
              </w:rPr>
            </w:pPr>
            <w:r w:rsidRPr="005307A3">
              <w:rPr>
                <w:rFonts w:cs="Arial"/>
                <w:sz w:val="16"/>
                <w:szCs w:val="16"/>
              </w:rPr>
              <w:t>0550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9AA57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CA419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A42E74B"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of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3AFECE1"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18399FC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235F18"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03CCA6"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CEC73C"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BE2050" w14:textId="77777777" w:rsidR="00BE714D" w:rsidRPr="005307A3" w:rsidRDefault="00BE714D" w:rsidP="00BE714D">
            <w:pPr>
              <w:pStyle w:val="TAL"/>
              <w:keepNext w:val="0"/>
              <w:jc w:val="center"/>
              <w:rPr>
                <w:rFonts w:cs="Arial"/>
                <w:sz w:val="16"/>
                <w:szCs w:val="16"/>
              </w:rPr>
            </w:pPr>
            <w:r w:rsidRPr="005307A3">
              <w:rPr>
                <w:rFonts w:cs="Arial"/>
                <w:sz w:val="16"/>
                <w:szCs w:val="16"/>
              </w:rPr>
              <w:t>0548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EA7CE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6C6433F"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F0E8A7F" w14:textId="77777777" w:rsidR="00BE714D" w:rsidRPr="005307A3" w:rsidRDefault="00BE714D" w:rsidP="00E97CA6">
            <w:pPr>
              <w:pStyle w:val="TAL"/>
              <w:keepNext w:val="0"/>
              <w:rPr>
                <w:rFonts w:cs="Arial"/>
                <w:sz w:val="16"/>
                <w:szCs w:val="16"/>
              </w:rPr>
            </w:pPr>
            <w:r w:rsidRPr="005307A3">
              <w:rPr>
                <w:rFonts w:cs="Arial"/>
                <w:sz w:val="16"/>
                <w:szCs w:val="16"/>
              </w:rPr>
              <w:t>Correction to TC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E41656"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4E98290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5B4955F"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BD3612A"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7434147"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2C2367" w14:textId="77777777" w:rsidR="00BE714D" w:rsidRPr="005307A3" w:rsidRDefault="00BE714D" w:rsidP="00BE714D">
            <w:pPr>
              <w:pStyle w:val="TAL"/>
              <w:keepNext w:val="0"/>
              <w:jc w:val="center"/>
              <w:rPr>
                <w:rFonts w:cs="Arial"/>
                <w:sz w:val="16"/>
                <w:szCs w:val="16"/>
              </w:rPr>
            </w:pPr>
            <w:r w:rsidRPr="005307A3">
              <w:rPr>
                <w:rFonts w:cs="Arial"/>
                <w:sz w:val="16"/>
                <w:szCs w:val="16"/>
              </w:rPr>
              <w:t>0563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A56DB65"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2B754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B3EF87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 xml:space="preserve">Correction to </w:t>
            </w:r>
            <w:r w:rsidRPr="005307A3">
              <w:rPr>
                <w:rFonts w:cs="Arial"/>
                <w:sz w:val="16"/>
                <w:szCs w:val="16"/>
              </w:rPr>
              <w:fldChar w:fldCharType="end"/>
            </w:r>
            <w:r w:rsidRPr="005307A3">
              <w:rPr>
                <w:rFonts w:cs="Arial"/>
                <w:sz w:val="16"/>
                <w:szCs w:val="16"/>
              </w:rPr>
              <w:t>31.124, clause 27.22.2D.1 Definition of NG-RAN 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CFA921"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348364A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E6B1423"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CF062B3"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D073AA8"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61F967" w14:textId="77777777" w:rsidR="00BE714D" w:rsidRPr="005307A3" w:rsidRDefault="00BE714D" w:rsidP="00BE714D">
            <w:pPr>
              <w:pStyle w:val="TAL"/>
              <w:keepNext w:val="0"/>
              <w:jc w:val="center"/>
              <w:rPr>
                <w:rFonts w:cs="Arial"/>
                <w:sz w:val="16"/>
                <w:szCs w:val="16"/>
              </w:rPr>
            </w:pPr>
            <w:r w:rsidRPr="005307A3">
              <w:rPr>
                <w:rFonts w:cs="Arial"/>
                <w:sz w:val="16"/>
                <w:szCs w:val="16"/>
              </w:rPr>
              <w:t>0547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EA9AAF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E11FCE2"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31F5ADF" w14:textId="77777777" w:rsidR="00BE714D" w:rsidRPr="005307A3" w:rsidRDefault="00BE714D" w:rsidP="00E97CA6">
            <w:pPr>
              <w:pStyle w:val="TAL"/>
              <w:keepNext w:val="0"/>
              <w:rPr>
                <w:rFonts w:cs="Arial"/>
                <w:sz w:val="16"/>
                <w:szCs w:val="16"/>
              </w:rPr>
            </w:pPr>
            <w:r w:rsidRPr="005307A3">
              <w:rPr>
                <w:rFonts w:cs="Arial"/>
                <w:sz w:val="16"/>
                <w:szCs w:val="16"/>
              </w:rPr>
              <w:t>Update of test requirement of some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EDDEA7"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3BCDCB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FB8B55B"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C122C5D"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03CD07D"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8172A0B" w14:textId="77777777" w:rsidR="00BE714D" w:rsidRPr="005307A3" w:rsidRDefault="00BE714D" w:rsidP="00BE714D">
            <w:pPr>
              <w:pStyle w:val="TAL"/>
              <w:keepNext w:val="0"/>
              <w:jc w:val="center"/>
              <w:rPr>
                <w:rFonts w:cs="Arial"/>
                <w:sz w:val="16"/>
                <w:szCs w:val="16"/>
              </w:rPr>
            </w:pPr>
            <w:r w:rsidRPr="005307A3">
              <w:rPr>
                <w:rFonts w:cs="Arial"/>
                <w:sz w:val="16"/>
                <w:szCs w:val="16"/>
              </w:rPr>
              <w:t>0569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B4D1A6"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2DB854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A94C291" w14:textId="77777777" w:rsidR="00BE714D" w:rsidRPr="005307A3" w:rsidRDefault="00BE714D" w:rsidP="00E97CA6">
            <w:pPr>
              <w:pStyle w:val="TAL"/>
              <w:keepNext w:val="0"/>
              <w:rPr>
                <w:rFonts w:cs="Arial"/>
                <w:sz w:val="16"/>
                <w:szCs w:val="16"/>
              </w:rPr>
            </w:pPr>
            <w:r w:rsidRPr="005307A3">
              <w:rPr>
                <w:rFonts w:cs="Arial"/>
                <w:sz w:val="16"/>
                <w:szCs w:val="16"/>
              </w:rPr>
              <w:t>Correction of TC 27.22.13.1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F92358"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3341067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10B641E"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0CBC8D"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CAA250B"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65BFD32" w14:textId="77777777" w:rsidR="00BE714D" w:rsidRPr="005307A3" w:rsidRDefault="00BE714D" w:rsidP="00BE714D">
            <w:pPr>
              <w:pStyle w:val="TAL"/>
              <w:keepNext w:val="0"/>
              <w:jc w:val="center"/>
              <w:rPr>
                <w:rFonts w:cs="Arial"/>
                <w:sz w:val="16"/>
                <w:szCs w:val="16"/>
              </w:rPr>
            </w:pPr>
            <w:r w:rsidRPr="005307A3">
              <w:rPr>
                <w:rFonts w:cs="Arial"/>
                <w:sz w:val="16"/>
                <w:szCs w:val="16"/>
              </w:rPr>
              <w:t>0571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20D5E1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DEE2DC"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2B1D163"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27.22.7.12 Seq 1.4</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BA970A"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6629C9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0A1E709"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291C03"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246D77"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28847EB" w14:textId="77777777" w:rsidR="00BE714D" w:rsidRPr="005307A3" w:rsidRDefault="00BE714D" w:rsidP="00BE714D">
            <w:pPr>
              <w:pStyle w:val="TAL"/>
              <w:keepNext w:val="0"/>
              <w:jc w:val="center"/>
              <w:rPr>
                <w:rFonts w:cs="Arial"/>
                <w:sz w:val="16"/>
                <w:szCs w:val="16"/>
              </w:rPr>
            </w:pPr>
            <w:r w:rsidRPr="005307A3">
              <w:rPr>
                <w:rFonts w:cs="Arial"/>
                <w:sz w:val="16"/>
                <w:szCs w:val="16"/>
              </w:rPr>
              <w:t>0590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3BEC7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2EB993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362139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Re-introduction of C6-200666</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979487"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662ED3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C2D81E5"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DD2268"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67DBF21"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1A3C8A" w14:textId="77777777" w:rsidR="00BE714D" w:rsidRPr="005307A3" w:rsidRDefault="00BE714D" w:rsidP="00BE714D">
            <w:pPr>
              <w:pStyle w:val="TAL"/>
              <w:keepNext w:val="0"/>
              <w:jc w:val="center"/>
              <w:rPr>
                <w:rFonts w:cs="Arial"/>
                <w:sz w:val="16"/>
                <w:szCs w:val="16"/>
              </w:rPr>
            </w:pPr>
            <w:r w:rsidRPr="005307A3">
              <w:rPr>
                <w:rFonts w:cs="Arial"/>
                <w:sz w:val="16"/>
                <w:szCs w:val="16"/>
              </w:rPr>
              <w:t>0582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915505"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0778751"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48F1ADA" w14:textId="77777777" w:rsidR="00BE714D" w:rsidRPr="005307A3" w:rsidRDefault="00BE714D" w:rsidP="00E97CA6">
            <w:pPr>
              <w:pStyle w:val="TAL"/>
              <w:keepNext w:val="0"/>
              <w:rPr>
                <w:rFonts w:cs="Arial"/>
                <w:sz w:val="16"/>
                <w:szCs w:val="16"/>
              </w:rPr>
            </w:pPr>
            <w:r w:rsidRPr="005307A3">
              <w:rPr>
                <w:rFonts w:cs="Arial"/>
                <w:sz w:val="16"/>
                <w:szCs w:val="16"/>
              </w:rPr>
              <w:t>Update of test case 27.22.4.29-RECEIVE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105CA4D"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0A99F5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D673737"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BBE0DB9"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5215CC1"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BF03D58" w14:textId="77777777" w:rsidR="00BE714D" w:rsidRPr="005307A3" w:rsidRDefault="00BE714D" w:rsidP="00BE714D">
            <w:pPr>
              <w:pStyle w:val="TAL"/>
              <w:keepNext w:val="0"/>
              <w:jc w:val="center"/>
              <w:rPr>
                <w:rFonts w:cs="Arial"/>
                <w:sz w:val="16"/>
                <w:szCs w:val="16"/>
              </w:rPr>
            </w:pPr>
            <w:r w:rsidRPr="005307A3">
              <w:rPr>
                <w:rFonts w:cs="Arial"/>
                <w:sz w:val="16"/>
                <w:szCs w:val="16"/>
              </w:rPr>
              <w:t>0584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6E1BB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D2AA8B5"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896DE15" w14:textId="77777777" w:rsidR="00BE714D" w:rsidRPr="005307A3" w:rsidRDefault="00BE714D" w:rsidP="00E97CA6">
            <w:pPr>
              <w:pStyle w:val="TAL"/>
              <w:keepNext w:val="0"/>
              <w:rPr>
                <w:rFonts w:cs="Arial"/>
                <w:sz w:val="16"/>
                <w:szCs w:val="16"/>
              </w:rPr>
            </w:pPr>
            <w:r w:rsidRPr="005307A3">
              <w:rPr>
                <w:rFonts w:cs="Arial"/>
                <w:sz w:val="16"/>
                <w:szCs w:val="16"/>
              </w:rPr>
              <w:t>Update of test case 27.22.4.31,GET STATUS-after a link dropped during receiving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ED27332"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3BC3C5E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F5A8375"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E71FEE3"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64C2D12" w14:textId="77777777" w:rsidR="00BE714D" w:rsidRPr="005307A3" w:rsidRDefault="00BE714D" w:rsidP="00BE714D">
            <w:pPr>
              <w:pStyle w:val="TAL"/>
              <w:keepNext w:val="0"/>
              <w:jc w:val="center"/>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69E6E0" w14:textId="77777777" w:rsidR="00BE714D" w:rsidRPr="005307A3" w:rsidRDefault="00BE714D" w:rsidP="00BE714D">
            <w:pPr>
              <w:pStyle w:val="TAL"/>
              <w:keepNext w:val="0"/>
              <w:jc w:val="center"/>
              <w:rPr>
                <w:rFonts w:cs="Arial"/>
                <w:sz w:val="16"/>
                <w:szCs w:val="16"/>
              </w:rPr>
            </w:pPr>
            <w:r w:rsidRPr="005307A3">
              <w:rPr>
                <w:rFonts w:cs="Arial"/>
                <w:sz w:val="16"/>
                <w:szCs w:val="16"/>
              </w:rPr>
              <w:t>0573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CB095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83188D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F5BC28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EF_EPSNSC in clause 27.22.2B.1</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E436D45"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731055C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08D41CE"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6226FD4"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228D263" w14:textId="77777777" w:rsidR="00BE714D" w:rsidRPr="005307A3" w:rsidRDefault="00BE714D" w:rsidP="00BE714D">
            <w:pPr>
              <w:pStyle w:val="TAL"/>
              <w:keepNext w:val="0"/>
              <w:jc w:val="center"/>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1BE68C" w14:textId="77777777" w:rsidR="00BE714D" w:rsidRPr="005307A3" w:rsidRDefault="00BE714D" w:rsidP="00BE714D">
            <w:pPr>
              <w:pStyle w:val="TAL"/>
              <w:keepNext w:val="0"/>
              <w:jc w:val="center"/>
              <w:rPr>
                <w:rFonts w:cs="Arial"/>
                <w:sz w:val="16"/>
                <w:szCs w:val="16"/>
              </w:rPr>
            </w:pPr>
            <w:r w:rsidRPr="005307A3">
              <w:rPr>
                <w:rFonts w:cs="Arial"/>
                <w:sz w:val="16"/>
                <w:szCs w:val="16"/>
              </w:rPr>
              <w:t>0576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06866BF"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03A77B7"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E0F8883" w14:textId="77777777" w:rsidR="00BE714D" w:rsidRPr="005307A3" w:rsidRDefault="00BE714D" w:rsidP="00E97CA6">
            <w:pPr>
              <w:pStyle w:val="TAL"/>
              <w:keepNext w:val="0"/>
              <w:rPr>
                <w:rFonts w:cs="Arial"/>
                <w:sz w:val="16"/>
                <w:szCs w:val="16"/>
              </w:rPr>
            </w:pPr>
            <w:r w:rsidRPr="005307A3">
              <w:rPr>
                <w:rFonts w:cs="Arial"/>
                <w:sz w:val="16"/>
                <w:szCs w:val="16"/>
              </w:rPr>
              <w:t>Correction of Test case – TC 27_22_7_21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4F4EC0B"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6FABCA9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4B6E5BE"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7988404"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0D46B4" w14:textId="77777777" w:rsidR="00BE714D" w:rsidRPr="005307A3" w:rsidRDefault="00BE714D" w:rsidP="00BE714D">
            <w:pPr>
              <w:pStyle w:val="TAL"/>
              <w:keepNext w:val="0"/>
              <w:jc w:val="center"/>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55E122C" w14:textId="77777777" w:rsidR="00BE714D" w:rsidRPr="005307A3" w:rsidRDefault="00BE714D" w:rsidP="00BE714D">
            <w:pPr>
              <w:pStyle w:val="TAL"/>
              <w:keepNext w:val="0"/>
              <w:jc w:val="center"/>
              <w:rPr>
                <w:rFonts w:cs="Arial"/>
                <w:sz w:val="16"/>
                <w:szCs w:val="16"/>
              </w:rPr>
            </w:pPr>
            <w:r w:rsidRPr="005307A3">
              <w:rPr>
                <w:rFonts w:cs="Arial"/>
                <w:sz w:val="16"/>
                <w:szCs w:val="16"/>
              </w:rPr>
              <w:t>0578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EC175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0479B6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6218680"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length bytes in TC 27.22.14.x</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F31AC4D"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32F2BF9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8884D6"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C5CC835"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795126"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F2B0BF9" w14:textId="77777777" w:rsidR="00BE714D" w:rsidRPr="005307A3" w:rsidRDefault="00BE714D" w:rsidP="00BE714D">
            <w:pPr>
              <w:pStyle w:val="TAL"/>
              <w:keepNext w:val="0"/>
              <w:jc w:val="center"/>
              <w:rPr>
                <w:rFonts w:cs="Arial"/>
                <w:sz w:val="16"/>
                <w:szCs w:val="16"/>
              </w:rPr>
            </w:pPr>
            <w:r w:rsidRPr="005307A3">
              <w:rPr>
                <w:rFonts w:cs="Arial"/>
                <w:sz w:val="16"/>
                <w:szCs w:val="16"/>
              </w:rPr>
              <w:t>0591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177423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7354F3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32CD324" w14:textId="77777777" w:rsidR="00BE714D" w:rsidRPr="005307A3" w:rsidRDefault="00BE714D" w:rsidP="00E97CA6">
            <w:pPr>
              <w:pStyle w:val="TAL"/>
              <w:keepNext w:val="0"/>
              <w:rPr>
                <w:rFonts w:cs="Arial"/>
                <w:sz w:val="16"/>
                <w:szCs w:val="16"/>
              </w:rPr>
            </w:pPr>
            <w:r w:rsidRPr="005307A3">
              <w:rPr>
                <w:rFonts w:cs="Arial"/>
                <w:sz w:val="16"/>
                <w:szCs w:val="16"/>
              </w:rPr>
              <w:t>Correction of test case 27.22.4.29.1- RECEIVE DATA, the length of receive data exceeding the buffer size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9ACBD9B"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416A9BE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5AE0836"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07DC41B"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3D8F409"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516C7E7" w14:textId="77777777" w:rsidR="00BE714D" w:rsidRPr="005307A3" w:rsidRDefault="00BE714D" w:rsidP="00BE714D">
            <w:pPr>
              <w:pStyle w:val="TAL"/>
              <w:keepNext w:val="0"/>
              <w:jc w:val="center"/>
              <w:rPr>
                <w:rFonts w:cs="Arial"/>
                <w:sz w:val="16"/>
                <w:szCs w:val="16"/>
              </w:rPr>
            </w:pPr>
            <w:r w:rsidRPr="005307A3">
              <w:rPr>
                <w:rFonts w:cs="Arial"/>
                <w:sz w:val="16"/>
                <w:szCs w:val="16"/>
              </w:rPr>
              <w:t>0592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5FF991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A1260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63DB5FC"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receiving 65535 Bytes of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7B68A7"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7C179C5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EC6AA0"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C35750"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F97413"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9E6D8D8" w14:textId="77777777" w:rsidR="00BE714D" w:rsidRPr="005307A3" w:rsidRDefault="00BE714D" w:rsidP="00BE714D">
            <w:pPr>
              <w:pStyle w:val="TAL"/>
              <w:keepNext w:val="0"/>
              <w:jc w:val="center"/>
              <w:rPr>
                <w:rFonts w:cs="Arial"/>
                <w:sz w:val="16"/>
                <w:szCs w:val="16"/>
              </w:rPr>
            </w:pPr>
            <w:r w:rsidRPr="005307A3">
              <w:rPr>
                <w:rFonts w:cs="Arial"/>
                <w:sz w:val="16"/>
                <w:szCs w:val="16"/>
              </w:rPr>
              <w:t>0593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819851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61302F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266A2FC"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send refresh after receiving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687A025"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2F66851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D644FF"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721C0E2"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F15433"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3807E9" w14:textId="77777777" w:rsidR="00BE714D" w:rsidRPr="005307A3" w:rsidRDefault="00BE714D" w:rsidP="00BE714D">
            <w:pPr>
              <w:pStyle w:val="TAL"/>
              <w:keepNext w:val="0"/>
              <w:jc w:val="center"/>
              <w:rPr>
                <w:rFonts w:cs="Arial"/>
                <w:sz w:val="16"/>
                <w:szCs w:val="16"/>
              </w:rPr>
            </w:pPr>
            <w:r w:rsidRPr="005307A3">
              <w:rPr>
                <w:rFonts w:cs="Arial"/>
                <w:sz w:val="16"/>
                <w:szCs w:val="16"/>
              </w:rPr>
              <w:t>0594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594584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70A6A9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5A7E671" w14:textId="77777777" w:rsidR="00BE714D" w:rsidRPr="005307A3" w:rsidRDefault="00BE714D" w:rsidP="00E97CA6">
            <w:pPr>
              <w:pStyle w:val="TAL"/>
              <w:keepNext w:val="0"/>
              <w:rPr>
                <w:rFonts w:cs="Arial"/>
                <w:sz w:val="16"/>
                <w:szCs w:val="16"/>
              </w:rPr>
            </w:pPr>
            <w:r w:rsidRPr="005307A3">
              <w:rPr>
                <w:rFonts w:cs="Arial"/>
                <w:sz w:val="16"/>
                <w:szCs w:val="16"/>
              </w:rPr>
              <w:t>Add TC- SEND DATA(NG-RAN)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4050BF"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17FBABA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0D2EDC"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3CB5D6E"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CBFE94"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BF267C1" w14:textId="77777777" w:rsidR="00BE714D" w:rsidRPr="005307A3" w:rsidRDefault="00BE714D" w:rsidP="00BE714D">
            <w:pPr>
              <w:pStyle w:val="TAL"/>
              <w:keepNext w:val="0"/>
              <w:jc w:val="center"/>
              <w:rPr>
                <w:rFonts w:cs="Arial"/>
                <w:sz w:val="16"/>
                <w:szCs w:val="16"/>
              </w:rPr>
            </w:pPr>
            <w:r w:rsidRPr="005307A3">
              <w:rPr>
                <w:rFonts w:cs="Arial"/>
                <w:sz w:val="16"/>
                <w:szCs w:val="16"/>
              </w:rPr>
              <w:t>0595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D8337D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02466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8542E8B" w14:textId="77777777" w:rsidR="00BE714D" w:rsidRPr="005307A3" w:rsidRDefault="00BE714D" w:rsidP="00E97CA6">
            <w:pPr>
              <w:pStyle w:val="TAL"/>
              <w:keepNext w:val="0"/>
              <w:rPr>
                <w:rFonts w:cs="Arial"/>
                <w:sz w:val="16"/>
                <w:szCs w:val="16"/>
              </w:rPr>
            </w:pPr>
            <w:r w:rsidRPr="005307A3">
              <w:rPr>
                <w:rFonts w:cs="Arial"/>
                <w:sz w:val="16"/>
                <w:szCs w:val="16"/>
              </w:rPr>
              <w:t>Changes for event registration step required for the test cases verifying EVENT DOWNLOAD envelops to support programmable SIM defined in 27.0.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08A62C3"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76C430D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F422B2"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CE3CD06"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A3D2829" w14:textId="77777777" w:rsidR="00BE714D" w:rsidRPr="005307A3" w:rsidRDefault="00BE714D" w:rsidP="00BE714D">
            <w:pPr>
              <w:pStyle w:val="TAL"/>
              <w:keepNext w:val="0"/>
              <w:jc w:val="center"/>
              <w:rPr>
                <w:rFonts w:cs="Arial"/>
                <w:sz w:val="16"/>
                <w:szCs w:val="16"/>
              </w:rPr>
            </w:pPr>
            <w:r w:rsidRPr="005307A3">
              <w:rPr>
                <w:rFonts w:cs="Arial"/>
                <w:sz w:val="16"/>
                <w:szCs w:val="16"/>
              </w:rPr>
              <w:t>CP-210082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73A8396" w14:textId="77777777" w:rsidR="00BE714D" w:rsidRPr="005307A3" w:rsidRDefault="00BE714D" w:rsidP="00BE714D">
            <w:pPr>
              <w:pStyle w:val="TAL"/>
              <w:keepNext w:val="0"/>
              <w:jc w:val="center"/>
              <w:rPr>
                <w:rFonts w:cs="Arial"/>
                <w:sz w:val="16"/>
                <w:szCs w:val="16"/>
              </w:rPr>
            </w:pPr>
            <w:r w:rsidRPr="005307A3">
              <w:rPr>
                <w:rFonts w:cs="Arial"/>
                <w:sz w:val="16"/>
                <w:szCs w:val="16"/>
              </w:rPr>
              <w:t>0580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D6F16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2F7C314"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60394D5" w14:textId="77777777" w:rsidR="00BE714D" w:rsidRPr="005307A3" w:rsidRDefault="00BE714D" w:rsidP="00E97CA6">
            <w:pPr>
              <w:pStyle w:val="TAL"/>
              <w:keepNext w:val="0"/>
              <w:rPr>
                <w:rFonts w:cs="Arial"/>
                <w:sz w:val="16"/>
                <w:szCs w:val="16"/>
              </w:rPr>
            </w:pPr>
            <w:r w:rsidRPr="005307A3">
              <w:rPr>
                <w:rFonts w:cs="Arial"/>
                <w:sz w:val="16"/>
                <w:szCs w:val="16"/>
              </w:rPr>
              <w:t>Test Case Steering Of Roaming via DL NAS TRANSPORT long message passed to USIM in several commands (Rel16)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2717C8F"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511562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F93BA52"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15FB76D"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0CB00F"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1CAF2A9" w14:textId="77777777" w:rsidR="00BE714D" w:rsidRPr="005307A3" w:rsidRDefault="00BE714D" w:rsidP="00BE714D">
            <w:pPr>
              <w:pStyle w:val="TAL"/>
              <w:keepNext w:val="0"/>
              <w:jc w:val="center"/>
              <w:rPr>
                <w:rFonts w:cs="Arial"/>
                <w:sz w:val="16"/>
                <w:szCs w:val="16"/>
              </w:rPr>
            </w:pPr>
            <w:r w:rsidRPr="005307A3">
              <w:rPr>
                <w:rFonts w:cs="Arial"/>
                <w:sz w:val="16"/>
                <w:szCs w:val="16"/>
              </w:rPr>
              <w:t>0598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CC149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D3F8EF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A5D9CE2" w14:textId="77777777" w:rsidR="00BE714D" w:rsidRPr="005307A3" w:rsidRDefault="00BE714D" w:rsidP="00E97CA6">
            <w:pPr>
              <w:pStyle w:val="TAL"/>
              <w:keepNext w:val="0"/>
              <w:rPr>
                <w:rFonts w:cs="Arial"/>
                <w:sz w:val="16"/>
                <w:szCs w:val="16"/>
              </w:rPr>
            </w:pPr>
            <w:r w:rsidRPr="005307A3">
              <w:rPr>
                <w:rFonts w:cs="Arial"/>
                <w:sz w:val="16"/>
                <w:szCs w:val="16"/>
              </w:rPr>
              <w:t>Corrections to 5G USAT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58788D"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4602A86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C76B208"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0989F12"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1B37EC"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3D5664" w14:textId="77777777" w:rsidR="00BE714D" w:rsidRPr="005307A3" w:rsidRDefault="00BE714D" w:rsidP="00BE714D">
            <w:pPr>
              <w:pStyle w:val="TAL"/>
              <w:keepNext w:val="0"/>
              <w:jc w:val="center"/>
              <w:rPr>
                <w:rFonts w:cs="Arial"/>
                <w:sz w:val="16"/>
                <w:szCs w:val="16"/>
              </w:rPr>
            </w:pPr>
            <w:r w:rsidRPr="005307A3">
              <w:rPr>
                <w:rFonts w:cs="Arial"/>
                <w:sz w:val="16"/>
                <w:szCs w:val="16"/>
              </w:rPr>
              <w:t>0601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280542"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F5E810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788D164" w14:textId="77777777" w:rsidR="00BE714D" w:rsidRPr="005307A3" w:rsidRDefault="00BE714D" w:rsidP="00E97CA6">
            <w:pPr>
              <w:pStyle w:val="TAL"/>
              <w:keepNext w:val="0"/>
              <w:rPr>
                <w:rFonts w:cs="Arial"/>
                <w:sz w:val="16"/>
                <w:szCs w:val="16"/>
              </w:rPr>
            </w:pPr>
            <w:r w:rsidRPr="005307A3">
              <w:rPr>
                <w:rFonts w:cs="Arial"/>
                <w:sz w:val="16"/>
                <w:szCs w:val="16"/>
              </w:rPr>
              <w:t>Test Case Steering Of Roaming via REGISTRATION ACCEPT message passed to USIM in ENVELOPE SMS-PP Data Download command(s)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D5E017"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72B2BD0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F02326E"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5591B5"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7C3AE62"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05D971" w14:textId="77777777" w:rsidR="00BE714D" w:rsidRPr="005307A3" w:rsidRDefault="00BE714D" w:rsidP="00BE714D">
            <w:pPr>
              <w:pStyle w:val="TAL"/>
              <w:keepNext w:val="0"/>
              <w:jc w:val="center"/>
              <w:rPr>
                <w:rFonts w:cs="Arial"/>
                <w:sz w:val="16"/>
                <w:szCs w:val="16"/>
              </w:rPr>
            </w:pPr>
            <w:r w:rsidRPr="005307A3">
              <w:rPr>
                <w:rFonts w:cs="Arial"/>
                <w:sz w:val="16"/>
                <w:szCs w:val="16"/>
              </w:rPr>
              <w:t>0602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7396D9"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D6ED1A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F6DF72B"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UICC in Server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AFFE11"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5F6BAA8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0A69C4"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887546"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07B595"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CDBC9E" w14:textId="77777777" w:rsidR="00BE714D" w:rsidRPr="005307A3" w:rsidRDefault="00BE714D" w:rsidP="00BE714D">
            <w:pPr>
              <w:pStyle w:val="TAL"/>
              <w:keepNext w:val="0"/>
              <w:jc w:val="center"/>
              <w:rPr>
                <w:rFonts w:cs="Arial"/>
                <w:sz w:val="16"/>
                <w:szCs w:val="16"/>
              </w:rPr>
            </w:pPr>
            <w:r w:rsidRPr="005307A3">
              <w:rPr>
                <w:rFonts w:cs="Arial"/>
                <w:sz w:val="16"/>
                <w:szCs w:val="16"/>
              </w:rPr>
              <w:t>0603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7C9D42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4DD8B2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2312C78"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2 consecutive RECEIVE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383B962"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6070673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794020"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69DF1FB"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458E24D" w14:textId="77777777" w:rsidR="00BE714D" w:rsidRPr="005307A3" w:rsidRDefault="00BE714D" w:rsidP="00BE714D">
            <w:pPr>
              <w:pStyle w:val="TAL"/>
              <w:keepNext w:val="0"/>
              <w:jc w:val="center"/>
              <w:rPr>
                <w:rFonts w:cs="Arial"/>
                <w:sz w:val="16"/>
                <w:szCs w:val="16"/>
              </w:rPr>
            </w:pPr>
            <w:r w:rsidRPr="005307A3">
              <w:rPr>
                <w:rFonts w:cs="Arial"/>
                <w:sz w:val="16"/>
                <w:szCs w:val="16"/>
              </w:rPr>
              <w:t>CP-211097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EEA60D" w14:textId="77777777" w:rsidR="00BE714D" w:rsidRPr="005307A3" w:rsidRDefault="00BE714D" w:rsidP="00BE714D">
            <w:pPr>
              <w:pStyle w:val="TAL"/>
              <w:keepNext w:val="0"/>
              <w:jc w:val="center"/>
              <w:rPr>
                <w:rFonts w:cs="Arial"/>
                <w:sz w:val="16"/>
                <w:szCs w:val="16"/>
              </w:rPr>
            </w:pPr>
            <w:r w:rsidRPr="005307A3">
              <w:rPr>
                <w:rFonts w:cs="Arial"/>
                <w:sz w:val="16"/>
                <w:szCs w:val="16"/>
              </w:rPr>
              <w:t>0599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E6500C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3DC047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AA46D8C" w14:textId="77777777" w:rsidR="00BE714D" w:rsidRPr="005307A3" w:rsidRDefault="00BE714D" w:rsidP="00E97CA6">
            <w:pPr>
              <w:pStyle w:val="TAL"/>
              <w:keepNext w:val="0"/>
              <w:rPr>
                <w:rFonts w:cs="Arial"/>
                <w:sz w:val="16"/>
                <w:szCs w:val="16"/>
              </w:rPr>
            </w:pPr>
            <w:r w:rsidRPr="005307A3">
              <w:rPr>
                <w:rFonts w:cs="Arial"/>
                <w:sz w:val="16"/>
                <w:szCs w:val="16"/>
              </w:rPr>
              <w:t>Correction of the table of optional feature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10B7ABC"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4FA2B15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33CE64"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81BB62"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FE450A" w14:textId="77777777" w:rsidR="00BE714D" w:rsidRPr="005307A3" w:rsidRDefault="00BE714D" w:rsidP="00BE714D">
            <w:pPr>
              <w:pStyle w:val="TAL"/>
              <w:keepNext w:val="0"/>
              <w:jc w:val="center"/>
              <w:rPr>
                <w:rFonts w:cs="Arial"/>
                <w:sz w:val="16"/>
                <w:szCs w:val="16"/>
              </w:rPr>
            </w:pPr>
            <w:r w:rsidRPr="005307A3">
              <w:rPr>
                <w:rFonts w:cs="Arial"/>
                <w:sz w:val="16"/>
                <w:szCs w:val="16"/>
              </w:rPr>
              <w:t>CP-211097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1AB7171" w14:textId="77777777" w:rsidR="00BE714D" w:rsidRPr="005307A3" w:rsidRDefault="00BE714D" w:rsidP="00BE714D">
            <w:pPr>
              <w:pStyle w:val="TAL"/>
              <w:keepNext w:val="0"/>
              <w:jc w:val="center"/>
              <w:rPr>
                <w:rFonts w:cs="Arial"/>
                <w:sz w:val="16"/>
                <w:szCs w:val="16"/>
              </w:rPr>
            </w:pPr>
            <w:r w:rsidRPr="005307A3">
              <w:rPr>
                <w:rFonts w:cs="Arial"/>
                <w:sz w:val="16"/>
                <w:szCs w:val="16"/>
              </w:rPr>
              <w:t>0600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2BC99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FE1F2B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A28FAD3" w14:textId="77777777" w:rsidR="00BE714D" w:rsidRPr="005307A3" w:rsidRDefault="00BE714D" w:rsidP="00E97CA6">
            <w:pPr>
              <w:pStyle w:val="TAL"/>
              <w:keepNext w:val="0"/>
              <w:rPr>
                <w:rFonts w:cs="Arial"/>
                <w:sz w:val="16"/>
                <w:szCs w:val="16"/>
              </w:rPr>
            </w:pPr>
            <w:r w:rsidRPr="005307A3">
              <w:rPr>
                <w:rFonts w:cs="Arial"/>
                <w:sz w:val="16"/>
                <w:szCs w:val="16"/>
              </w:rPr>
              <w:t>Correction the Mnemonic of AER002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12B27CC"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360C78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F798C6E" w14:textId="77777777" w:rsidR="00BE714D" w:rsidRPr="005307A3" w:rsidRDefault="00BE714D" w:rsidP="00BE714D">
            <w:pPr>
              <w:pStyle w:val="TAL"/>
              <w:keepNext w:val="0"/>
              <w:jc w:val="center"/>
              <w:rPr>
                <w:rFonts w:cs="Arial"/>
                <w:sz w:val="16"/>
                <w:szCs w:val="16"/>
              </w:rPr>
            </w:pPr>
            <w:r w:rsidRPr="005307A3">
              <w:rPr>
                <w:rFonts w:cs="Arial"/>
                <w:sz w:val="16"/>
                <w:szCs w:val="16"/>
              </w:rPr>
              <w:t>2021-09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50D122E" w14:textId="77777777" w:rsidR="00BE714D" w:rsidRPr="005307A3" w:rsidRDefault="00BE714D" w:rsidP="00BE714D">
            <w:pPr>
              <w:pStyle w:val="TAL"/>
              <w:keepNext w:val="0"/>
              <w:jc w:val="center"/>
              <w:rPr>
                <w:rFonts w:cs="Arial"/>
                <w:sz w:val="16"/>
                <w:szCs w:val="16"/>
              </w:rPr>
            </w:pPr>
            <w:r w:rsidRPr="005307A3">
              <w:rPr>
                <w:rFonts w:cs="Arial"/>
                <w:sz w:val="16"/>
                <w:szCs w:val="16"/>
              </w:rPr>
              <w:t>CT#93e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7F4DB8" w14:textId="77777777" w:rsidR="00BE714D" w:rsidRPr="005307A3" w:rsidRDefault="00BE714D" w:rsidP="00BE714D">
            <w:pPr>
              <w:pStyle w:val="TAL"/>
              <w:keepNext w:val="0"/>
              <w:jc w:val="center"/>
              <w:rPr>
                <w:rFonts w:cs="Arial"/>
                <w:sz w:val="16"/>
                <w:szCs w:val="16"/>
              </w:rPr>
            </w:pPr>
            <w:r w:rsidRPr="005307A3">
              <w:rPr>
                <w:rFonts w:cs="Arial"/>
                <w:sz w:val="16"/>
                <w:szCs w:val="16"/>
              </w:rPr>
              <w:t>CP-212087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BD571F8" w14:textId="77777777" w:rsidR="00BE714D" w:rsidRPr="005307A3" w:rsidRDefault="00BE714D" w:rsidP="00BE714D">
            <w:pPr>
              <w:pStyle w:val="TAL"/>
              <w:keepNext w:val="0"/>
              <w:jc w:val="center"/>
              <w:rPr>
                <w:rFonts w:cs="Arial"/>
                <w:sz w:val="16"/>
                <w:szCs w:val="16"/>
              </w:rPr>
            </w:pPr>
            <w:r w:rsidRPr="005307A3">
              <w:rPr>
                <w:rFonts w:cs="Arial"/>
                <w:sz w:val="16"/>
                <w:szCs w:val="16"/>
              </w:rPr>
              <w:t>0605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682270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A206C58"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8E95146" w14:textId="77777777" w:rsidR="00BE714D" w:rsidRPr="005307A3" w:rsidRDefault="00BE714D" w:rsidP="00E97CA6">
            <w:pPr>
              <w:pStyle w:val="TAL"/>
              <w:keepNext w:val="0"/>
              <w:rPr>
                <w:rFonts w:cs="Arial"/>
                <w:sz w:val="16"/>
                <w:szCs w:val="16"/>
              </w:rPr>
            </w:pPr>
            <w:r w:rsidRPr="005307A3">
              <w:rPr>
                <w:rFonts w:cs="Arial"/>
                <w:sz w:val="16"/>
                <w:szCs w:val="16"/>
              </w:rPr>
              <w:t>Update of TC 27.22.4.29.1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DFB416" w14:textId="77777777" w:rsidR="00BE714D" w:rsidRPr="005307A3" w:rsidRDefault="00BE714D" w:rsidP="00E97CA6">
            <w:pPr>
              <w:pStyle w:val="TAL"/>
              <w:keepNext w:val="0"/>
              <w:rPr>
                <w:rFonts w:cs="Arial"/>
                <w:sz w:val="16"/>
                <w:szCs w:val="16"/>
              </w:rPr>
            </w:pPr>
            <w:r w:rsidRPr="005307A3">
              <w:rPr>
                <w:rFonts w:cs="Arial"/>
                <w:sz w:val="16"/>
                <w:szCs w:val="16"/>
              </w:rPr>
              <w:t>16.5.0</w:t>
            </w:r>
          </w:p>
        </w:tc>
      </w:tr>
      <w:tr w:rsidR="00BE714D" w:rsidRPr="005307A3" w14:paraId="2CA9810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7E3FAB" w14:textId="77777777" w:rsidR="00BE714D" w:rsidRPr="005307A3" w:rsidRDefault="00BE714D" w:rsidP="00BE714D">
            <w:pPr>
              <w:pStyle w:val="TAL"/>
              <w:keepNext w:val="0"/>
              <w:jc w:val="center"/>
              <w:rPr>
                <w:rFonts w:cs="Arial"/>
                <w:sz w:val="16"/>
                <w:szCs w:val="16"/>
              </w:rPr>
            </w:pPr>
            <w:r w:rsidRPr="005307A3">
              <w:rPr>
                <w:rFonts w:cs="Arial"/>
                <w:sz w:val="16"/>
                <w:szCs w:val="16"/>
              </w:rPr>
              <w:t>2021-09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15D4D26" w14:textId="77777777" w:rsidR="00BE714D" w:rsidRPr="005307A3" w:rsidRDefault="00BE714D" w:rsidP="00BE714D">
            <w:pPr>
              <w:pStyle w:val="TAL"/>
              <w:keepNext w:val="0"/>
              <w:jc w:val="center"/>
              <w:rPr>
                <w:rFonts w:cs="Arial"/>
                <w:sz w:val="16"/>
                <w:szCs w:val="16"/>
              </w:rPr>
            </w:pPr>
            <w:r w:rsidRPr="005307A3">
              <w:rPr>
                <w:rFonts w:cs="Arial"/>
                <w:sz w:val="16"/>
                <w:szCs w:val="16"/>
              </w:rPr>
              <w:t>CT#93e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3659653" w14:textId="77777777" w:rsidR="00BE714D" w:rsidRPr="005307A3" w:rsidRDefault="00BE714D" w:rsidP="00BE714D">
            <w:pPr>
              <w:pStyle w:val="TAL"/>
              <w:keepNext w:val="0"/>
              <w:jc w:val="center"/>
              <w:rPr>
                <w:rFonts w:cs="Arial"/>
                <w:sz w:val="16"/>
                <w:szCs w:val="16"/>
              </w:rPr>
            </w:pPr>
            <w:r w:rsidRPr="005307A3">
              <w:rPr>
                <w:rFonts w:cs="Arial"/>
                <w:sz w:val="16"/>
                <w:szCs w:val="16"/>
              </w:rPr>
              <w:t>CP-212087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B44E117" w14:textId="77777777" w:rsidR="00BE714D" w:rsidRPr="005307A3" w:rsidRDefault="00BE714D" w:rsidP="00BE714D">
            <w:pPr>
              <w:pStyle w:val="TAL"/>
              <w:keepNext w:val="0"/>
              <w:jc w:val="center"/>
              <w:rPr>
                <w:rFonts w:cs="Arial"/>
                <w:sz w:val="16"/>
                <w:szCs w:val="16"/>
              </w:rPr>
            </w:pPr>
            <w:r w:rsidRPr="005307A3">
              <w:rPr>
                <w:rFonts w:cs="Arial"/>
                <w:sz w:val="16"/>
                <w:szCs w:val="16"/>
              </w:rPr>
              <w:t>0604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7C21A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22AAC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FD675D" w14:textId="77777777" w:rsidR="00BE714D" w:rsidRPr="005307A3" w:rsidRDefault="00BE714D" w:rsidP="00E97CA6">
            <w:pPr>
              <w:pStyle w:val="TAL"/>
              <w:keepNext w:val="0"/>
              <w:rPr>
                <w:rFonts w:cs="Arial"/>
                <w:sz w:val="16"/>
                <w:szCs w:val="16"/>
              </w:rPr>
            </w:pPr>
            <w:r w:rsidRPr="005307A3">
              <w:rPr>
                <w:rFonts w:cs="Arial"/>
                <w:sz w:val="16"/>
                <w:szCs w:val="16"/>
              </w:rPr>
              <w:t>Correction of TC 27.22.4.29.1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9730591" w14:textId="77777777" w:rsidR="00BE714D" w:rsidRPr="005307A3" w:rsidRDefault="00BE714D" w:rsidP="00E97CA6">
            <w:pPr>
              <w:pStyle w:val="TAL"/>
              <w:keepNext w:val="0"/>
              <w:rPr>
                <w:rFonts w:cs="Arial"/>
                <w:sz w:val="16"/>
                <w:szCs w:val="16"/>
              </w:rPr>
            </w:pPr>
            <w:r w:rsidRPr="005307A3">
              <w:rPr>
                <w:rFonts w:cs="Arial"/>
                <w:sz w:val="16"/>
                <w:szCs w:val="16"/>
              </w:rPr>
              <w:t>16.5.0</w:t>
            </w:r>
          </w:p>
        </w:tc>
      </w:tr>
      <w:tr w:rsidR="00BE714D" w:rsidRPr="005307A3" w14:paraId="5CE1689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DC73B29"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F358363"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2FE5198"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8D0BE3" w14:textId="77777777" w:rsidR="00BE714D" w:rsidRPr="005307A3" w:rsidRDefault="00BE714D" w:rsidP="00BE714D">
            <w:pPr>
              <w:pStyle w:val="TAL"/>
              <w:keepNext w:val="0"/>
              <w:jc w:val="center"/>
              <w:rPr>
                <w:rFonts w:cs="Arial"/>
                <w:sz w:val="16"/>
                <w:szCs w:val="16"/>
              </w:rPr>
            </w:pPr>
            <w:r w:rsidRPr="005307A3">
              <w:rPr>
                <w:rFonts w:cs="Arial"/>
                <w:sz w:val="16"/>
                <w:szCs w:val="16"/>
              </w:rPr>
              <w:t>0607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B0DCAD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B2CAAD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BA22403" w14:textId="77777777" w:rsidR="00BE714D" w:rsidRPr="005307A3" w:rsidRDefault="00BE714D" w:rsidP="00E97CA6">
            <w:pPr>
              <w:pStyle w:val="TAL"/>
              <w:keepNext w:val="0"/>
              <w:rPr>
                <w:rFonts w:cs="Arial"/>
                <w:sz w:val="16"/>
                <w:szCs w:val="16"/>
              </w:rPr>
            </w:pPr>
            <w:r w:rsidRPr="005307A3">
              <w:rPr>
                <w:rFonts w:cs="Arial"/>
                <w:sz w:val="16"/>
                <w:szCs w:val="16"/>
              </w:rPr>
              <w:t>Correction of TC 27.22.4.27.8 Seq 8.4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4C6C3F"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6A7F9DF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76D33B"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F925EDE"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4E3BB8"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55F036" w14:textId="77777777" w:rsidR="00BE714D" w:rsidRPr="005307A3" w:rsidRDefault="00BE714D" w:rsidP="00BE714D">
            <w:pPr>
              <w:pStyle w:val="TAL"/>
              <w:keepNext w:val="0"/>
              <w:jc w:val="center"/>
              <w:rPr>
                <w:rFonts w:cs="Arial"/>
                <w:sz w:val="16"/>
                <w:szCs w:val="16"/>
              </w:rPr>
            </w:pPr>
            <w:r w:rsidRPr="005307A3">
              <w:rPr>
                <w:rFonts w:cs="Arial"/>
                <w:sz w:val="16"/>
                <w:szCs w:val="16"/>
              </w:rPr>
              <w:t>0607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4ED36E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B5F724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7AF5F56"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27.22.4.29.1 Seq 1.3</w:t>
            </w:r>
            <w:r w:rsidRPr="005307A3">
              <w:rPr>
                <w:rFonts w:cs="Arial"/>
                <w:sz w:val="16"/>
                <w:szCs w:val="16"/>
              </w:rPr>
              <w:fldChar w:fldCharType="end"/>
            </w:r>
            <w:r w:rsidRPr="005307A3">
              <w:rPr>
                <w:rFonts w:cs="Arial"/>
                <w:sz w:val="16"/>
                <w:szCs w:val="16"/>
              </w:rPr>
              <w:t xml:space="preserve"> and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DE94EC5"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D80419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CDB70EF"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9884BC1"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CEF72B"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ECEE1B" w14:textId="77777777" w:rsidR="00BE714D" w:rsidRPr="005307A3" w:rsidRDefault="00BE714D" w:rsidP="00BE714D">
            <w:pPr>
              <w:pStyle w:val="TAL"/>
              <w:keepNext w:val="0"/>
              <w:jc w:val="center"/>
              <w:rPr>
                <w:rFonts w:cs="Arial"/>
                <w:sz w:val="16"/>
                <w:szCs w:val="16"/>
              </w:rPr>
            </w:pPr>
            <w:r w:rsidRPr="005307A3">
              <w:rPr>
                <w:rFonts w:cs="Arial"/>
                <w:sz w:val="16"/>
                <w:szCs w:val="16"/>
              </w:rPr>
              <w:t>0609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E77789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8594F2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53D99F4" w14:textId="77777777" w:rsidR="00BE714D" w:rsidRPr="005307A3" w:rsidRDefault="00BE714D" w:rsidP="00E97CA6">
            <w:pPr>
              <w:pStyle w:val="TAL"/>
              <w:keepNext w:val="0"/>
              <w:rPr>
                <w:rFonts w:cs="Arial"/>
                <w:sz w:val="16"/>
                <w:szCs w:val="16"/>
              </w:rPr>
            </w:pPr>
            <w:r w:rsidRPr="005307A3">
              <w:rPr>
                <w:rFonts w:cs="Arial"/>
                <w:sz w:val="16"/>
                <w:szCs w:val="16"/>
              </w:rPr>
              <w:t>Correction of TC 27.22.13.1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747EDF2"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69C579D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C622908"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CD018E"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C182C6"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DC2A5C4" w14:textId="77777777" w:rsidR="00BE714D" w:rsidRPr="005307A3" w:rsidRDefault="00BE714D" w:rsidP="00BE714D">
            <w:pPr>
              <w:pStyle w:val="TAL"/>
              <w:keepNext w:val="0"/>
              <w:jc w:val="center"/>
              <w:rPr>
                <w:rFonts w:cs="Arial"/>
                <w:sz w:val="16"/>
                <w:szCs w:val="16"/>
              </w:rPr>
            </w:pPr>
            <w:r w:rsidRPr="005307A3">
              <w:rPr>
                <w:rFonts w:cs="Arial"/>
                <w:sz w:val="16"/>
                <w:szCs w:val="16"/>
              </w:rPr>
              <w:t>0610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5E471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DB077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3BB2C17"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27.22.14.1</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E97347D"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EBF8D2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E05CE3"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584F40"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E51B79"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B5BC6E6" w14:textId="77777777" w:rsidR="00BE714D" w:rsidRPr="005307A3" w:rsidRDefault="00BE714D" w:rsidP="00BE714D">
            <w:pPr>
              <w:pStyle w:val="TAL"/>
              <w:keepNext w:val="0"/>
              <w:jc w:val="center"/>
              <w:rPr>
                <w:rFonts w:cs="Arial"/>
                <w:sz w:val="16"/>
                <w:szCs w:val="16"/>
              </w:rPr>
            </w:pPr>
            <w:r w:rsidRPr="005307A3">
              <w:rPr>
                <w:rFonts w:cs="Arial"/>
                <w:sz w:val="16"/>
                <w:szCs w:val="16"/>
              </w:rPr>
              <w:t>0611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AEA4C82"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85E0E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1106C9"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27.22.14.2</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3E07D7"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B26F25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5963CE0"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FAA29F3"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18418C"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3974B69" w14:textId="77777777" w:rsidR="00BE714D" w:rsidRPr="005307A3" w:rsidRDefault="00BE714D" w:rsidP="00BE714D">
            <w:pPr>
              <w:pStyle w:val="TAL"/>
              <w:keepNext w:val="0"/>
              <w:jc w:val="center"/>
              <w:rPr>
                <w:rFonts w:cs="Arial"/>
                <w:sz w:val="16"/>
                <w:szCs w:val="16"/>
              </w:rPr>
            </w:pPr>
            <w:r w:rsidRPr="005307A3">
              <w:rPr>
                <w:rFonts w:cs="Arial"/>
                <w:sz w:val="16"/>
                <w:szCs w:val="16"/>
              </w:rPr>
              <w:t>0612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E34D3C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BAD9B4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E2B34A2"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27.22.14.3</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A8F0105"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7204312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2AA434"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EA411F"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D1211F"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0F07A73" w14:textId="77777777" w:rsidR="00BE714D" w:rsidRPr="005307A3" w:rsidRDefault="00BE714D" w:rsidP="00BE714D">
            <w:pPr>
              <w:pStyle w:val="TAL"/>
              <w:keepNext w:val="0"/>
              <w:jc w:val="center"/>
              <w:rPr>
                <w:rFonts w:cs="Arial"/>
                <w:sz w:val="16"/>
                <w:szCs w:val="16"/>
              </w:rPr>
            </w:pPr>
            <w:r w:rsidRPr="005307A3">
              <w:rPr>
                <w:rFonts w:cs="Arial"/>
                <w:sz w:val="16"/>
                <w:szCs w:val="16"/>
              </w:rPr>
              <w:t>0614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49685F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D9E15B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4B313A5"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to TC 27.22.4.27.8 OPEN CHANNEL Seq 8.3</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50593CE"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56D83A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5DDC363"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9D854E"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0FE119"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3B34CD" w14:textId="77777777" w:rsidR="00BE714D" w:rsidRPr="005307A3" w:rsidRDefault="00BE714D" w:rsidP="00BE714D">
            <w:pPr>
              <w:pStyle w:val="TAL"/>
              <w:keepNext w:val="0"/>
              <w:jc w:val="center"/>
              <w:rPr>
                <w:rFonts w:cs="Arial"/>
                <w:sz w:val="16"/>
                <w:szCs w:val="16"/>
              </w:rPr>
            </w:pPr>
            <w:r w:rsidRPr="005307A3">
              <w:rPr>
                <w:rFonts w:cs="Arial"/>
                <w:sz w:val="16"/>
                <w:szCs w:val="16"/>
              </w:rPr>
              <w:t>0615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F65899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5B76F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0EF9BC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to TC 27.22.13.1 CALL CONTROL Seq 1.6</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338D88C"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59E4B6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571F7B"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95F7A70"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E902D7"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1EB804" w14:textId="77777777" w:rsidR="00BE714D" w:rsidRPr="005307A3" w:rsidRDefault="00BE714D" w:rsidP="00BE714D">
            <w:pPr>
              <w:pStyle w:val="TAL"/>
              <w:keepNext w:val="0"/>
              <w:jc w:val="center"/>
              <w:rPr>
                <w:rFonts w:cs="Arial"/>
                <w:sz w:val="16"/>
                <w:szCs w:val="16"/>
              </w:rPr>
            </w:pPr>
            <w:r w:rsidRPr="005307A3">
              <w:rPr>
                <w:rFonts w:cs="Arial"/>
                <w:sz w:val="16"/>
                <w:szCs w:val="16"/>
              </w:rPr>
              <w:t>0615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18636F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4F850F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546F163" w14:textId="77777777" w:rsidR="00BE714D" w:rsidRPr="005307A3" w:rsidRDefault="00BE714D" w:rsidP="00E97CA6">
            <w:pPr>
              <w:pStyle w:val="TAL"/>
              <w:keepNext w:val="0"/>
              <w:rPr>
                <w:rFonts w:cs="Arial"/>
                <w:sz w:val="16"/>
                <w:szCs w:val="16"/>
              </w:rPr>
            </w:pPr>
            <w:r w:rsidRPr="005307A3">
              <w:rPr>
                <w:rFonts w:cs="Arial"/>
                <w:sz w:val="16"/>
                <w:szCs w:val="16"/>
              </w:rPr>
              <w:t>Remove a Expected sequence of TC 27.22.4.29.1- RECEIVE DATA, UICC in Server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DA76544"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56E512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439D72"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FBF302"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A67057" w14:textId="77777777" w:rsidR="00BE714D" w:rsidRPr="005307A3" w:rsidRDefault="00BE714D" w:rsidP="00BE714D">
            <w:pPr>
              <w:pStyle w:val="TAL"/>
              <w:keepNext w:val="0"/>
              <w:jc w:val="center"/>
              <w:rPr>
                <w:rFonts w:cs="Arial"/>
                <w:sz w:val="16"/>
                <w:szCs w:val="16"/>
              </w:rPr>
            </w:pPr>
            <w:r w:rsidRPr="005307A3">
              <w:rPr>
                <w:rFonts w:cs="Arial"/>
                <w:sz w:val="16"/>
                <w:szCs w:val="16"/>
              </w:rPr>
              <w:t>CP-213166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308091" w14:textId="77777777" w:rsidR="00BE714D" w:rsidRPr="005307A3" w:rsidRDefault="00BE714D" w:rsidP="00BE714D">
            <w:pPr>
              <w:pStyle w:val="TAL"/>
              <w:keepNext w:val="0"/>
              <w:jc w:val="center"/>
              <w:rPr>
                <w:rFonts w:cs="Arial"/>
                <w:sz w:val="16"/>
                <w:szCs w:val="16"/>
              </w:rPr>
            </w:pPr>
            <w:r w:rsidRPr="005307A3">
              <w:rPr>
                <w:rFonts w:cs="Arial"/>
                <w:sz w:val="16"/>
                <w:szCs w:val="16"/>
              </w:rPr>
              <w:t>0616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9C0EEA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9913EE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42839BC" w14:textId="77777777" w:rsidR="00BE714D" w:rsidRPr="005307A3" w:rsidRDefault="00BE714D" w:rsidP="00E97CA6">
            <w:pPr>
              <w:pStyle w:val="TAL"/>
              <w:keepNext w:val="0"/>
              <w:rPr>
                <w:rFonts w:cs="Arial"/>
                <w:sz w:val="16"/>
                <w:szCs w:val="16"/>
              </w:rPr>
            </w:pPr>
            <w:r w:rsidRPr="005307A3">
              <w:rPr>
                <w:rFonts w:cs="Arial"/>
                <w:sz w:val="16"/>
                <w:szCs w:val="16"/>
              </w:rPr>
              <w:t xml:space="preserve">Correction of terminal response in TC 27.22.7.10 Seq 1.3, 1.4 and 1.5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63B8BC7"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5205B03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42AE775"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FE3B23"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02F7A12" w14:textId="77777777" w:rsidR="00BE714D" w:rsidRPr="005307A3" w:rsidRDefault="00BE714D" w:rsidP="00BE714D">
            <w:pPr>
              <w:pStyle w:val="TAL"/>
              <w:keepNext w:val="0"/>
              <w:jc w:val="center"/>
              <w:rPr>
                <w:rFonts w:cs="Arial"/>
                <w:sz w:val="16"/>
                <w:szCs w:val="16"/>
              </w:rPr>
            </w:pPr>
            <w:r w:rsidRPr="005307A3">
              <w:rPr>
                <w:rFonts w:cs="Arial"/>
                <w:sz w:val="16"/>
                <w:szCs w:val="16"/>
              </w:rPr>
              <w:t>CP-213166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86ABB8A" w14:textId="77777777" w:rsidR="00BE714D" w:rsidRPr="005307A3" w:rsidRDefault="00BE714D" w:rsidP="00BE714D">
            <w:pPr>
              <w:pStyle w:val="TAL"/>
              <w:keepNext w:val="0"/>
              <w:jc w:val="center"/>
              <w:rPr>
                <w:rFonts w:cs="Arial"/>
                <w:sz w:val="16"/>
                <w:szCs w:val="16"/>
              </w:rPr>
            </w:pPr>
            <w:r w:rsidRPr="005307A3">
              <w:rPr>
                <w:rFonts w:cs="Arial"/>
                <w:sz w:val="16"/>
                <w:szCs w:val="16"/>
              </w:rPr>
              <w:t>0617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A95D0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9637B4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87C9461" w14:textId="77777777" w:rsidR="00BE714D" w:rsidRPr="005307A3" w:rsidRDefault="00BE714D" w:rsidP="00E97CA6">
            <w:pPr>
              <w:pStyle w:val="TAL"/>
              <w:keepNext w:val="0"/>
              <w:rPr>
                <w:rFonts w:cs="Arial"/>
                <w:sz w:val="16"/>
                <w:szCs w:val="16"/>
              </w:rPr>
            </w:pPr>
            <w:r w:rsidRPr="005307A3">
              <w:rPr>
                <w:rFonts w:cs="Arial"/>
                <w:sz w:val="16"/>
                <w:szCs w:val="16"/>
              </w:rPr>
              <w:t xml:space="preserve">Correction of Table E.1 Terminal Profile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E551B50"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7F679DD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F470ED1" w14:textId="77777777" w:rsidR="00BE714D" w:rsidRPr="005307A3" w:rsidRDefault="00BE714D" w:rsidP="00BE714D">
            <w:pPr>
              <w:pStyle w:val="TAL"/>
              <w:keepNext w:val="0"/>
              <w:jc w:val="center"/>
              <w:rPr>
                <w:rFonts w:cs="Arial"/>
                <w:sz w:val="16"/>
                <w:szCs w:val="16"/>
              </w:rPr>
            </w:pPr>
            <w:r w:rsidRPr="005307A3">
              <w:rPr>
                <w:rFonts w:cs="Arial"/>
                <w:sz w:val="16"/>
                <w:szCs w:val="16"/>
              </w:rPr>
              <w:t>2022-02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4104F0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0B496F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B111A6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2F1851"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C4C40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6A109E6" w14:textId="77777777" w:rsidR="00BE714D" w:rsidRPr="005307A3" w:rsidRDefault="00BE714D" w:rsidP="00E97CA6">
            <w:pPr>
              <w:pStyle w:val="TAL"/>
              <w:keepNext w:val="0"/>
              <w:rPr>
                <w:rFonts w:cs="Arial"/>
                <w:sz w:val="16"/>
                <w:szCs w:val="16"/>
              </w:rPr>
            </w:pPr>
            <w:r w:rsidRPr="005307A3">
              <w:rPr>
                <w:rFonts w:cs="Arial"/>
                <w:sz w:val="16"/>
                <w:szCs w:val="16"/>
              </w:rPr>
              <w:t>MCC Editorial update to overcome processing problems and reformat some large tables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B058FB9" w14:textId="77777777" w:rsidR="00BE714D" w:rsidRPr="005307A3" w:rsidRDefault="00BE714D" w:rsidP="00E97CA6">
            <w:pPr>
              <w:pStyle w:val="TAL"/>
              <w:keepNext w:val="0"/>
              <w:rPr>
                <w:rFonts w:cs="Arial"/>
                <w:sz w:val="16"/>
                <w:szCs w:val="16"/>
              </w:rPr>
            </w:pPr>
            <w:r w:rsidRPr="005307A3">
              <w:rPr>
                <w:rFonts w:cs="Arial"/>
                <w:sz w:val="16"/>
                <w:szCs w:val="16"/>
              </w:rPr>
              <w:t>16.6.1</w:t>
            </w:r>
          </w:p>
        </w:tc>
      </w:tr>
      <w:tr w:rsidR="00BE714D" w:rsidRPr="005307A3" w14:paraId="4C1451C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2062E8"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67F3188"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89BDA50" w14:textId="77777777" w:rsidR="00BE714D" w:rsidRPr="005307A3" w:rsidRDefault="00BE714D" w:rsidP="00BE714D">
            <w:pPr>
              <w:pStyle w:val="TAL"/>
              <w:keepNext w:val="0"/>
              <w:jc w:val="center"/>
              <w:rPr>
                <w:rFonts w:cs="Arial"/>
                <w:sz w:val="16"/>
                <w:szCs w:val="16"/>
              </w:rPr>
            </w:pPr>
            <w:r w:rsidRPr="005307A3">
              <w:rPr>
                <w:rFonts w:cs="Arial"/>
                <w:sz w:val="16"/>
                <w:szCs w:val="16"/>
              </w:rPr>
              <w:t>CP-220129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E1319D5" w14:textId="77777777" w:rsidR="00BE714D" w:rsidRPr="005307A3" w:rsidRDefault="00BE714D" w:rsidP="00BE714D">
            <w:pPr>
              <w:pStyle w:val="TAL"/>
              <w:keepNext w:val="0"/>
              <w:jc w:val="center"/>
              <w:rPr>
                <w:rFonts w:cs="Arial"/>
                <w:sz w:val="16"/>
                <w:szCs w:val="16"/>
              </w:rPr>
            </w:pPr>
            <w:r w:rsidRPr="005307A3">
              <w:rPr>
                <w:rFonts w:cs="Arial"/>
                <w:sz w:val="16"/>
                <w:szCs w:val="16"/>
              </w:rPr>
              <w:t>0625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DD2FA5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DB908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F44AE02" w14:textId="77777777" w:rsidR="00BE714D" w:rsidRPr="005307A3" w:rsidRDefault="00BE714D" w:rsidP="00E97CA6">
            <w:pPr>
              <w:pStyle w:val="TAL"/>
              <w:keepNext w:val="0"/>
              <w:rPr>
                <w:rFonts w:cs="Arial"/>
                <w:sz w:val="16"/>
                <w:szCs w:val="16"/>
              </w:rPr>
            </w:pPr>
            <w:r w:rsidRPr="005307A3">
              <w:rPr>
                <w:rFonts w:cs="Arial"/>
                <w:sz w:val="16"/>
                <w:szCs w:val="16"/>
              </w:rPr>
              <w:t>Correction of the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8D4858D"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556816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29149A8"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C38520"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9D70753" w14:textId="77777777" w:rsidR="00BE714D" w:rsidRPr="005307A3" w:rsidRDefault="00BE714D" w:rsidP="00BE714D">
            <w:pPr>
              <w:pStyle w:val="TAL"/>
              <w:keepNext w:val="0"/>
              <w:jc w:val="center"/>
              <w:rPr>
                <w:rFonts w:cs="Arial"/>
                <w:sz w:val="16"/>
                <w:szCs w:val="16"/>
              </w:rPr>
            </w:pPr>
            <w:r w:rsidRPr="005307A3">
              <w:rPr>
                <w:rFonts w:cs="Arial"/>
                <w:sz w:val="16"/>
                <w:szCs w:val="16"/>
              </w:rPr>
              <w:t>CP-220129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940C7CD" w14:textId="77777777" w:rsidR="00BE714D" w:rsidRPr="005307A3" w:rsidRDefault="00BE714D" w:rsidP="00BE714D">
            <w:pPr>
              <w:pStyle w:val="TAL"/>
              <w:keepNext w:val="0"/>
              <w:jc w:val="center"/>
              <w:rPr>
                <w:rFonts w:cs="Arial"/>
                <w:sz w:val="16"/>
                <w:szCs w:val="16"/>
              </w:rPr>
            </w:pPr>
            <w:r w:rsidRPr="005307A3">
              <w:rPr>
                <w:rFonts w:cs="Arial"/>
                <w:sz w:val="16"/>
                <w:szCs w:val="16"/>
              </w:rPr>
              <w:t>0627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3DFCB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614818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BBAB0F3" w14:textId="77777777" w:rsidR="00BE714D" w:rsidRPr="005307A3" w:rsidRDefault="00BE714D" w:rsidP="00E97CA6">
            <w:pPr>
              <w:pStyle w:val="TAL"/>
              <w:keepNext w:val="0"/>
              <w:rPr>
                <w:rFonts w:cs="Arial"/>
                <w:sz w:val="16"/>
                <w:szCs w:val="16"/>
              </w:rPr>
            </w:pPr>
            <w:r w:rsidRPr="005307A3">
              <w:rPr>
                <w:rFonts w:cs="Arial"/>
                <w:sz w:val="16"/>
                <w:szCs w:val="16"/>
              </w:rPr>
              <w:t>Correction on TC 27.22.4.7.5 Seqence 5.1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2332FF"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7FA057F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5346A12"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6D5FD26"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5D4EA8"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9F512E" w14:textId="77777777" w:rsidR="00BE714D" w:rsidRPr="005307A3" w:rsidRDefault="00BE714D" w:rsidP="00BE714D">
            <w:pPr>
              <w:pStyle w:val="TAL"/>
              <w:keepNext w:val="0"/>
              <w:jc w:val="center"/>
              <w:rPr>
                <w:rFonts w:cs="Arial"/>
                <w:sz w:val="16"/>
                <w:szCs w:val="16"/>
              </w:rPr>
            </w:pPr>
            <w:r w:rsidRPr="005307A3">
              <w:rPr>
                <w:rFonts w:cs="Arial"/>
                <w:sz w:val="16"/>
                <w:szCs w:val="16"/>
              </w:rPr>
              <w:t>0606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2FA3CDB"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4FD940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246467" w14:textId="77777777" w:rsidR="00BE714D" w:rsidRPr="005307A3" w:rsidRDefault="00BE714D" w:rsidP="00E97CA6">
            <w:pPr>
              <w:pStyle w:val="TAL"/>
              <w:keepNext w:val="0"/>
              <w:rPr>
                <w:rFonts w:cs="Arial"/>
                <w:sz w:val="16"/>
                <w:szCs w:val="16"/>
              </w:rPr>
            </w:pPr>
            <w:r w:rsidRPr="005307A3">
              <w:rPr>
                <w:rFonts w:cs="Arial"/>
                <w:sz w:val="16"/>
                <w:szCs w:val="16"/>
              </w:rPr>
              <w:t>Addition of TC 27.22.14.2 sequence 2.X</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2C7C11"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2066778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5A8222"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3F2B24"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66E748"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C3A1E1" w14:textId="77777777" w:rsidR="00BE714D" w:rsidRPr="005307A3" w:rsidRDefault="00BE714D" w:rsidP="00BE714D">
            <w:pPr>
              <w:pStyle w:val="TAL"/>
              <w:keepNext w:val="0"/>
              <w:jc w:val="center"/>
              <w:rPr>
                <w:rFonts w:cs="Arial"/>
                <w:sz w:val="16"/>
                <w:szCs w:val="16"/>
              </w:rPr>
            </w:pPr>
            <w:r w:rsidRPr="005307A3">
              <w:rPr>
                <w:rFonts w:cs="Arial"/>
                <w:sz w:val="16"/>
                <w:szCs w:val="16"/>
              </w:rPr>
              <w:t>0621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825FDB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483528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D0231AE" w14:textId="77777777" w:rsidR="00BE714D" w:rsidRPr="005307A3" w:rsidRDefault="00BE714D" w:rsidP="00E97CA6">
            <w:pPr>
              <w:pStyle w:val="TAL"/>
              <w:keepNext w:val="0"/>
              <w:rPr>
                <w:rFonts w:cs="Arial"/>
                <w:sz w:val="16"/>
                <w:szCs w:val="16"/>
              </w:rPr>
            </w:pPr>
            <w:r w:rsidRPr="005307A3">
              <w:rPr>
                <w:rFonts w:cs="Arial"/>
                <w:sz w:val="16"/>
                <w:szCs w:val="16"/>
              </w:rPr>
              <w:t>Update of Always-on PDU session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838A6DF"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43E0EF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6035613"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909D1F3"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8C80FDA"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E14D6FE" w14:textId="77777777" w:rsidR="00BE714D" w:rsidRPr="005307A3" w:rsidRDefault="00BE714D" w:rsidP="00BE714D">
            <w:pPr>
              <w:pStyle w:val="TAL"/>
              <w:keepNext w:val="0"/>
              <w:jc w:val="center"/>
              <w:rPr>
                <w:rFonts w:cs="Arial"/>
                <w:sz w:val="16"/>
                <w:szCs w:val="16"/>
              </w:rPr>
            </w:pPr>
            <w:r w:rsidRPr="005307A3">
              <w:rPr>
                <w:rFonts w:cs="Arial"/>
                <w:sz w:val="16"/>
                <w:szCs w:val="16"/>
              </w:rPr>
              <w:t>0622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0889BF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3D4872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B51F25A" w14:textId="77777777" w:rsidR="00BE714D" w:rsidRPr="005307A3" w:rsidRDefault="00BE714D" w:rsidP="00E97CA6">
            <w:pPr>
              <w:pStyle w:val="TAL"/>
              <w:keepNext w:val="0"/>
              <w:rPr>
                <w:rFonts w:cs="Arial"/>
                <w:sz w:val="16"/>
                <w:szCs w:val="16"/>
              </w:rPr>
            </w:pPr>
            <w:r w:rsidRPr="005307A3">
              <w:rPr>
                <w:rFonts w:cs="Arial"/>
                <w:sz w:val="16"/>
                <w:szCs w:val="16"/>
              </w:rPr>
              <w:t>Update of the USAT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CB6B52"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157AC4D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75A4CC1"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3F3DD6"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B341DA5"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623A27" w14:textId="77777777" w:rsidR="00BE714D" w:rsidRPr="005307A3" w:rsidRDefault="00BE714D" w:rsidP="00BE714D">
            <w:pPr>
              <w:pStyle w:val="TAL"/>
              <w:keepNext w:val="0"/>
              <w:jc w:val="center"/>
              <w:rPr>
                <w:rFonts w:cs="Arial"/>
                <w:sz w:val="16"/>
                <w:szCs w:val="16"/>
              </w:rPr>
            </w:pPr>
            <w:r w:rsidRPr="005307A3">
              <w:rPr>
                <w:rFonts w:cs="Arial"/>
                <w:sz w:val="16"/>
                <w:szCs w:val="16"/>
              </w:rPr>
              <w:t>0623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5DC3B5"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29D2E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F8D44E1" w14:textId="77777777" w:rsidR="00BE714D" w:rsidRPr="005307A3" w:rsidRDefault="00BE714D" w:rsidP="00E97CA6">
            <w:pPr>
              <w:pStyle w:val="TAL"/>
              <w:keepNext w:val="0"/>
              <w:rPr>
                <w:rFonts w:cs="Arial"/>
                <w:sz w:val="16"/>
                <w:szCs w:val="16"/>
              </w:rPr>
            </w:pPr>
            <w:r w:rsidRPr="005307A3">
              <w:rPr>
                <w:rFonts w:cs="Arial"/>
                <w:sz w:val="16"/>
                <w:szCs w:val="16"/>
              </w:rPr>
              <w:t>Add a TC for 27.22.4.7- REFRESH (IMSI changing procedure,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985ED3"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6C9B7B9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DED73C"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F3CBD2"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FDF2BE1"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FA3227E" w14:textId="77777777" w:rsidR="00BE714D" w:rsidRPr="005307A3" w:rsidRDefault="00BE714D" w:rsidP="00BE714D">
            <w:pPr>
              <w:pStyle w:val="TAL"/>
              <w:keepNext w:val="0"/>
              <w:jc w:val="center"/>
              <w:rPr>
                <w:rFonts w:cs="Arial"/>
                <w:sz w:val="16"/>
                <w:szCs w:val="16"/>
              </w:rPr>
            </w:pPr>
            <w:r w:rsidRPr="005307A3">
              <w:rPr>
                <w:rFonts w:cs="Arial"/>
                <w:sz w:val="16"/>
                <w:szCs w:val="16"/>
              </w:rPr>
              <w:t>0624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6F07C0"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E8931A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041E860"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27.22.4.26-LAUNCH BROSWER,only NG-RAN bearer specified and gateway proxy identity</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B7C5A27"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6925F99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E1F80D"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F5BF40"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B6BA64"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195464" w14:textId="77777777" w:rsidR="00BE714D" w:rsidRPr="005307A3" w:rsidRDefault="00BE714D" w:rsidP="00BE714D">
            <w:pPr>
              <w:pStyle w:val="TAL"/>
              <w:keepNext w:val="0"/>
              <w:jc w:val="center"/>
              <w:rPr>
                <w:rFonts w:cs="Arial"/>
                <w:sz w:val="16"/>
                <w:szCs w:val="16"/>
              </w:rPr>
            </w:pPr>
            <w:r w:rsidRPr="005307A3">
              <w:rPr>
                <w:rFonts w:cs="Arial"/>
                <w:sz w:val="16"/>
                <w:szCs w:val="16"/>
              </w:rPr>
              <w:t>0626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3C72D7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26E28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DCC26E8" w14:textId="77777777" w:rsidR="00BE714D" w:rsidRPr="005307A3" w:rsidRDefault="00BE714D" w:rsidP="00E97CA6">
            <w:pPr>
              <w:pStyle w:val="TAL"/>
              <w:keepNext w:val="0"/>
              <w:rPr>
                <w:rFonts w:cs="Arial"/>
                <w:sz w:val="16"/>
                <w:szCs w:val="16"/>
              </w:rPr>
            </w:pPr>
            <w:r w:rsidRPr="005307A3">
              <w:rPr>
                <w:rFonts w:cs="Arial"/>
                <w:sz w:val="16"/>
                <w:szCs w:val="16"/>
              </w:rPr>
              <w:t>Add a TC for 27.22.4.7- REFRESH (SUPI_NAI changing procedure,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FD8D64"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5C9CFBE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0E4DB89"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6C71421"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E5BE51E"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6719367" w14:textId="77777777" w:rsidR="00BE714D" w:rsidRPr="005307A3" w:rsidRDefault="00BE714D" w:rsidP="00BE714D">
            <w:pPr>
              <w:pStyle w:val="TAL"/>
              <w:keepNext w:val="0"/>
              <w:jc w:val="center"/>
              <w:rPr>
                <w:rFonts w:cs="Arial"/>
                <w:sz w:val="16"/>
                <w:szCs w:val="16"/>
              </w:rPr>
            </w:pPr>
            <w:r w:rsidRPr="005307A3">
              <w:rPr>
                <w:rFonts w:cs="Arial"/>
                <w:sz w:val="16"/>
                <w:szCs w:val="16"/>
              </w:rPr>
              <w:t>0628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E30B8A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28972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63BFE73" w14:textId="77777777" w:rsidR="00BE714D" w:rsidRPr="005307A3" w:rsidRDefault="00BE714D" w:rsidP="00E97CA6">
            <w:pPr>
              <w:pStyle w:val="TAL"/>
              <w:keepNext w:val="0"/>
              <w:rPr>
                <w:rFonts w:cs="Arial"/>
                <w:sz w:val="16"/>
                <w:szCs w:val="16"/>
              </w:rPr>
            </w:pPr>
            <w:r w:rsidRPr="005307A3">
              <w:rPr>
                <w:rFonts w:cs="Arial"/>
                <w:sz w:val="16"/>
                <w:szCs w:val="16"/>
              </w:rPr>
              <w:t>Changes for command numbering in RECEIVE DATA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69D539A"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667EA4F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D78DFA2" w14:textId="77777777" w:rsidR="00BE714D" w:rsidRPr="005307A3"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127EFFD" w14:textId="77777777" w:rsidR="00BE714D" w:rsidRPr="005307A3"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2EA836" w14:textId="77777777" w:rsidR="00BE714D" w:rsidRPr="005307A3" w:rsidRDefault="00BE714D" w:rsidP="00BE714D">
            <w:pPr>
              <w:pStyle w:val="TAL"/>
              <w:keepNext w:val="0"/>
              <w:jc w:val="center"/>
              <w:rPr>
                <w:rFonts w:cs="Arial"/>
                <w:sz w:val="16"/>
                <w:szCs w:val="16"/>
              </w:rPr>
            </w:pPr>
            <w:r>
              <w:rPr>
                <w:rFonts w:cs="Arial"/>
                <w:sz w:val="16"/>
                <w:szCs w:val="16"/>
              </w:rPr>
              <w:t>CP-221162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F7D74A" w14:textId="77777777" w:rsidR="00BE714D" w:rsidRPr="005307A3" w:rsidRDefault="00BE714D" w:rsidP="00BE714D">
            <w:pPr>
              <w:pStyle w:val="TAL"/>
              <w:keepNext w:val="0"/>
              <w:jc w:val="center"/>
              <w:rPr>
                <w:rFonts w:cs="Arial"/>
                <w:sz w:val="16"/>
                <w:szCs w:val="16"/>
              </w:rPr>
            </w:pPr>
            <w:r>
              <w:rPr>
                <w:rFonts w:cs="Arial"/>
                <w:sz w:val="16"/>
                <w:szCs w:val="16"/>
              </w:rPr>
              <w:t>0636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B0B0A26" w14:textId="77777777" w:rsidR="00BE714D" w:rsidRPr="005307A3"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1912C99" w14:textId="77777777" w:rsidR="00BE714D" w:rsidRPr="005307A3"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968A66D" w14:textId="77777777" w:rsidR="00BE714D" w:rsidRPr="005307A3" w:rsidRDefault="00BE714D" w:rsidP="00E97CA6">
            <w:pPr>
              <w:pStyle w:val="TAL"/>
              <w:keepNext w:val="0"/>
              <w:rPr>
                <w:rFonts w:cs="Arial"/>
                <w:sz w:val="16"/>
                <w:szCs w:val="16"/>
              </w:rPr>
            </w:pPr>
            <w:r>
              <w:rPr>
                <w:rFonts w:cs="Arial"/>
                <w:sz w:val="16"/>
                <w:szCs w:val="16"/>
              </w:rPr>
              <w:t>Correction of the Applicability Table B.1 and Annex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EC569F5" w14:textId="77777777" w:rsidR="00BE714D" w:rsidRPr="005307A3" w:rsidRDefault="00BE714D" w:rsidP="00E97CA6">
            <w:pPr>
              <w:pStyle w:val="TAL"/>
              <w:keepNext w:val="0"/>
              <w:rPr>
                <w:rFonts w:cs="Arial"/>
                <w:sz w:val="16"/>
                <w:szCs w:val="16"/>
              </w:rPr>
            </w:pPr>
            <w:r>
              <w:rPr>
                <w:rFonts w:cs="Arial"/>
                <w:sz w:val="16"/>
                <w:szCs w:val="16"/>
              </w:rPr>
              <w:t>16.8.0</w:t>
            </w:r>
          </w:p>
        </w:tc>
      </w:tr>
      <w:tr w:rsidR="00BE714D" w:rsidRPr="005307A3" w14:paraId="495056E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8C2E3E" w14:textId="77777777" w:rsidR="00BE714D"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D6BA11"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FAD0B32"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936204" w14:textId="77777777" w:rsidR="00BE714D" w:rsidRDefault="00BE714D" w:rsidP="00BE714D">
            <w:pPr>
              <w:pStyle w:val="TAL"/>
              <w:keepNext w:val="0"/>
              <w:jc w:val="center"/>
              <w:rPr>
                <w:rFonts w:cs="Arial"/>
                <w:sz w:val="16"/>
                <w:szCs w:val="16"/>
              </w:rPr>
            </w:pPr>
            <w:r>
              <w:rPr>
                <w:rFonts w:cs="Arial"/>
                <w:sz w:val="16"/>
                <w:szCs w:val="16"/>
              </w:rPr>
              <w:t>0631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D24202D"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DF32755" w14:textId="77777777" w:rsidR="00BE714D" w:rsidRDefault="00BE714D" w:rsidP="00BE714D">
            <w:pPr>
              <w:pStyle w:val="TAL"/>
              <w:keepNext w:val="0"/>
              <w:jc w:val="center"/>
              <w:rPr>
                <w:rFonts w:cs="Arial"/>
                <w:sz w:val="16"/>
                <w:szCs w:val="16"/>
              </w:rPr>
            </w:pPr>
            <w:r>
              <w:rPr>
                <w:rFonts w:cs="Arial"/>
                <w:sz w:val="16"/>
                <w:szCs w:val="16"/>
              </w:rPr>
              <w:t>C</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4389835" w14:textId="77777777" w:rsidR="00BE714D" w:rsidRDefault="00BE714D" w:rsidP="00E97CA6">
            <w:pPr>
              <w:pStyle w:val="TAL"/>
              <w:keepNext w:val="0"/>
              <w:rPr>
                <w:rFonts w:cs="Arial"/>
                <w:sz w:val="16"/>
                <w:szCs w:val="16"/>
              </w:rPr>
            </w:pPr>
            <w:r>
              <w:rPr>
                <w:rFonts w:cs="Arial"/>
                <w:sz w:val="16"/>
                <w:szCs w:val="16"/>
              </w:rPr>
              <w:t>Correction of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A340929"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1067812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A2333DD" w14:textId="77777777" w:rsidR="00BE714D"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3896B7F"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EDA22E"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739DA5" w14:textId="77777777" w:rsidR="00BE714D" w:rsidRDefault="00BE714D" w:rsidP="00BE714D">
            <w:pPr>
              <w:pStyle w:val="TAL"/>
              <w:keepNext w:val="0"/>
              <w:jc w:val="center"/>
              <w:rPr>
                <w:rFonts w:cs="Arial"/>
                <w:sz w:val="16"/>
                <w:szCs w:val="16"/>
              </w:rPr>
            </w:pPr>
            <w:r>
              <w:rPr>
                <w:rFonts w:cs="Arial"/>
                <w:sz w:val="16"/>
                <w:szCs w:val="16"/>
              </w:rPr>
              <w:t>0632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A73A219"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11E8D26"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C19AC25" w14:textId="77777777" w:rsidR="00BE714D" w:rsidRDefault="00BE714D" w:rsidP="00E97CA6">
            <w:pPr>
              <w:pStyle w:val="TAL"/>
              <w:keepNext w:val="0"/>
              <w:rPr>
                <w:rFonts w:cs="Arial"/>
                <w:sz w:val="16"/>
                <w:szCs w:val="16"/>
              </w:rPr>
            </w:pPr>
            <w:r>
              <w:rPr>
                <w:rFonts w:cs="Arial"/>
                <w:sz w:val="16"/>
                <w:szCs w:val="16"/>
              </w:rPr>
              <w:t>Correction of TC 27.22.4.29.1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FEDC9E6"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2D1ADB5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D388AA" w14:textId="77777777" w:rsidR="00BE714D"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72EE27C"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B38B49"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EF339FF" w14:textId="77777777" w:rsidR="00BE714D" w:rsidRDefault="00BE714D" w:rsidP="00BE714D">
            <w:pPr>
              <w:pStyle w:val="TAL"/>
              <w:keepNext w:val="0"/>
              <w:jc w:val="center"/>
              <w:rPr>
                <w:rFonts w:cs="Arial"/>
                <w:sz w:val="16"/>
                <w:szCs w:val="16"/>
              </w:rPr>
            </w:pPr>
            <w:r>
              <w:rPr>
                <w:rFonts w:cs="Arial"/>
                <w:sz w:val="16"/>
                <w:szCs w:val="16"/>
              </w:rPr>
              <w:t>0633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04DA9B"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9434686"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4F550D4" w14:textId="77777777" w:rsidR="00BE714D" w:rsidRDefault="00BE714D" w:rsidP="00E97CA6">
            <w:pPr>
              <w:pStyle w:val="TAL"/>
              <w:keepNext w:val="0"/>
              <w:rPr>
                <w:rFonts w:cs="Arial"/>
                <w:sz w:val="16"/>
                <w:szCs w:val="16"/>
              </w:rPr>
            </w:pPr>
            <w:r>
              <w:rPr>
                <w:rFonts w:cs="Arial"/>
                <w:sz w:val="16"/>
                <w:szCs w:val="16"/>
              </w:rPr>
              <w:t>Alignment of EF_UST descriptions in 27.22.2x clauses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22AC02A"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30DD447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5E1290" w14:textId="77777777" w:rsidR="00BE714D" w:rsidRDefault="00BE714D" w:rsidP="00BE714D">
            <w:pPr>
              <w:pStyle w:val="TAL"/>
              <w:keepNext w:val="0"/>
              <w:jc w:val="center"/>
              <w:rPr>
                <w:rFonts w:cs="Arial"/>
                <w:sz w:val="16"/>
                <w:szCs w:val="16"/>
              </w:rPr>
            </w:pPr>
            <w:r>
              <w:rPr>
                <w:rFonts w:cs="Arial"/>
                <w:sz w:val="16"/>
                <w:szCs w:val="16"/>
              </w:rPr>
              <w:lastRenderedPageBreak/>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FB1CB8"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D8982CF"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F6BE902" w14:textId="77777777" w:rsidR="00BE714D" w:rsidRDefault="00BE714D" w:rsidP="00BE714D">
            <w:pPr>
              <w:pStyle w:val="TAL"/>
              <w:keepNext w:val="0"/>
              <w:jc w:val="center"/>
              <w:rPr>
                <w:rFonts w:cs="Arial"/>
                <w:sz w:val="16"/>
                <w:szCs w:val="16"/>
              </w:rPr>
            </w:pPr>
            <w:r>
              <w:rPr>
                <w:rFonts w:cs="Arial"/>
                <w:sz w:val="16"/>
                <w:szCs w:val="16"/>
              </w:rPr>
              <w:t>0630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D6D93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25773E2"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00596B1" w14:textId="77777777" w:rsidR="00BE714D" w:rsidRDefault="00BE714D" w:rsidP="00E97CA6">
            <w:pPr>
              <w:pStyle w:val="TAL"/>
              <w:keepNext w:val="0"/>
              <w:rPr>
                <w:rFonts w:cs="Arial"/>
                <w:sz w:val="16"/>
                <w:szCs w:val="16"/>
              </w:rPr>
            </w:pPr>
            <w:r>
              <w:rPr>
                <w:rFonts w:cs="Arial"/>
                <w:sz w:val="16"/>
                <w:szCs w:val="16"/>
              </w:rPr>
              <w:t>SSC mode corrections for BIP test cases (related to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172EC3B"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5217921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3974E96"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AEA3ED"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CD38B9C"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9FACFF" w14:textId="77777777" w:rsidR="00BE714D" w:rsidRDefault="00BE714D" w:rsidP="00BE714D">
            <w:pPr>
              <w:pStyle w:val="TAL"/>
              <w:keepNext w:val="0"/>
              <w:jc w:val="center"/>
              <w:rPr>
                <w:rFonts w:cs="Arial"/>
                <w:sz w:val="16"/>
                <w:szCs w:val="16"/>
              </w:rPr>
            </w:pPr>
            <w:r>
              <w:rPr>
                <w:rFonts w:cs="Arial"/>
                <w:sz w:val="16"/>
                <w:szCs w:val="16"/>
              </w:rPr>
              <w:t>0638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ABC9DDC"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00D81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86DC12A" w14:textId="77777777" w:rsidR="00BE714D" w:rsidRDefault="00BE714D" w:rsidP="00E97CA6">
            <w:pPr>
              <w:pStyle w:val="TAL"/>
              <w:keepNext w:val="0"/>
              <w:rPr>
                <w:rFonts w:cs="Arial"/>
                <w:sz w:val="16"/>
                <w:szCs w:val="16"/>
              </w:rPr>
            </w:pPr>
            <w:r>
              <w:rPr>
                <w:rFonts w:cs="Arial"/>
                <w:sz w:val="16"/>
                <w:szCs w:val="16"/>
              </w:rPr>
              <w:t>Update of TC 27.22.4.31 Seq 1.6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59862EA"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24AFEB3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4D139C"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0F646E7"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30ACFE1"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D5BAEA" w14:textId="77777777" w:rsidR="00BE714D" w:rsidRDefault="00BE714D" w:rsidP="00BE714D">
            <w:pPr>
              <w:pStyle w:val="TAL"/>
              <w:keepNext w:val="0"/>
              <w:jc w:val="center"/>
              <w:rPr>
                <w:rFonts w:cs="Arial"/>
                <w:sz w:val="16"/>
                <w:szCs w:val="16"/>
              </w:rPr>
            </w:pPr>
            <w:r>
              <w:rPr>
                <w:rFonts w:cs="Arial"/>
                <w:sz w:val="16"/>
                <w:szCs w:val="16"/>
              </w:rPr>
              <w:t>0639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270641E"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CBDCD2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8754855" w14:textId="77777777" w:rsidR="00BE714D" w:rsidRDefault="00BE714D" w:rsidP="00E97CA6">
            <w:pPr>
              <w:pStyle w:val="TAL"/>
              <w:keepNext w:val="0"/>
              <w:rPr>
                <w:rFonts w:cs="Arial"/>
                <w:sz w:val="16"/>
                <w:szCs w:val="16"/>
              </w:rPr>
            </w:pPr>
            <w:r>
              <w:rPr>
                <w:rFonts w:cs="Arial"/>
                <w:sz w:val="16"/>
                <w:szCs w:val="16"/>
              </w:rPr>
              <w:t>Update of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664D0ED"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2325BA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E06685"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AC9AA40"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9519FC"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12D65A" w14:textId="77777777" w:rsidR="00BE714D" w:rsidRDefault="00BE714D" w:rsidP="00BE714D">
            <w:pPr>
              <w:pStyle w:val="TAL"/>
              <w:keepNext w:val="0"/>
              <w:jc w:val="center"/>
              <w:rPr>
                <w:rFonts w:cs="Arial"/>
                <w:sz w:val="16"/>
                <w:szCs w:val="16"/>
              </w:rPr>
            </w:pPr>
            <w:r>
              <w:rPr>
                <w:rFonts w:cs="Arial"/>
                <w:sz w:val="16"/>
                <w:szCs w:val="16"/>
              </w:rPr>
              <w:t>0640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1B61390"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1193F1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09770DE" w14:textId="77777777" w:rsidR="00BE714D" w:rsidRDefault="00BE714D" w:rsidP="00E97CA6">
            <w:pPr>
              <w:pStyle w:val="TAL"/>
              <w:keepNext w:val="0"/>
              <w:rPr>
                <w:rFonts w:cs="Arial"/>
                <w:sz w:val="16"/>
                <w:szCs w:val="16"/>
              </w:rPr>
            </w:pPr>
            <w:r>
              <w:rPr>
                <w:rFonts w:cs="Arial"/>
                <w:sz w:val="16"/>
                <w:szCs w:val="16"/>
              </w:rPr>
              <w:t>Update of applicability for TC 27.22.4.26 Seq. 8.1 and TC 27.22.4.7 Seq. 6.1 and 6.2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CD1AEA4"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06BE35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95F35F3"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4A59214"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EE1EB32"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08C683" w14:textId="77777777" w:rsidR="00BE714D" w:rsidRDefault="00BE714D" w:rsidP="00BE714D">
            <w:pPr>
              <w:pStyle w:val="TAL"/>
              <w:keepNext w:val="0"/>
              <w:jc w:val="center"/>
              <w:rPr>
                <w:rFonts w:cs="Arial"/>
                <w:sz w:val="16"/>
                <w:szCs w:val="16"/>
              </w:rPr>
            </w:pPr>
            <w:r>
              <w:rPr>
                <w:rFonts w:cs="Arial"/>
                <w:sz w:val="16"/>
                <w:szCs w:val="16"/>
              </w:rPr>
              <w:t>0641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7B4786B"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7C58D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A69243F" w14:textId="77777777" w:rsidR="00BE714D" w:rsidRDefault="00BE714D" w:rsidP="00E97CA6">
            <w:pPr>
              <w:pStyle w:val="TAL"/>
              <w:keepNext w:val="0"/>
              <w:rPr>
                <w:rFonts w:cs="Arial"/>
                <w:sz w:val="16"/>
                <w:szCs w:val="16"/>
              </w:rPr>
            </w:pPr>
            <w:r>
              <w:rPr>
                <w:rFonts w:cs="Arial"/>
                <w:sz w:val="16"/>
                <w:szCs w:val="16"/>
              </w:rPr>
              <w:t>Update length of 5G-GUTI in EF5GS3GPPLOCI</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EA04D32"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7BF60F2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17747F"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DD15CA"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C999E34"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571717" w14:textId="77777777" w:rsidR="00BE714D" w:rsidRDefault="00BE714D" w:rsidP="00BE714D">
            <w:pPr>
              <w:pStyle w:val="TAL"/>
              <w:keepNext w:val="0"/>
              <w:jc w:val="center"/>
              <w:rPr>
                <w:rFonts w:cs="Arial"/>
                <w:sz w:val="16"/>
                <w:szCs w:val="16"/>
              </w:rPr>
            </w:pPr>
            <w:r>
              <w:rPr>
                <w:rFonts w:cs="Arial"/>
                <w:sz w:val="16"/>
                <w:szCs w:val="16"/>
              </w:rPr>
              <w:t>0643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41DCFBB"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6B714D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8A883FC" w14:textId="77777777" w:rsidR="00BE714D" w:rsidRDefault="00BE714D" w:rsidP="00E97CA6">
            <w:pPr>
              <w:pStyle w:val="TAL"/>
              <w:keepNext w:val="0"/>
              <w:rPr>
                <w:rFonts w:cs="Arial"/>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DC0D47"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08EA83C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9AFDAAE"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650FC3"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21AA1C6"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2BD2564" w14:textId="77777777" w:rsidR="00BE714D" w:rsidRDefault="00BE714D" w:rsidP="00BE714D">
            <w:pPr>
              <w:pStyle w:val="TAL"/>
              <w:keepNext w:val="0"/>
              <w:jc w:val="center"/>
              <w:rPr>
                <w:rFonts w:cs="Arial"/>
                <w:sz w:val="16"/>
                <w:szCs w:val="16"/>
              </w:rPr>
            </w:pPr>
            <w:r>
              <w:rPr>
                <w:rFonts w:cs="Arial"/>
                <w:sz w:val="16"/>
                <w:szCs w:val="16"/>
              </w:rPr>
              <w:t>0644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501591"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45823E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4667004" w14:textId="77777777" w:rsidR="00BE714D" w:rsidRDefault="00BE714D" w:rsidP="00E97CA6">
            <w:pPr>
              <w:pStyle w:val="TAL"/>
              <w:keepNext w:val="0"/>
              <w:rPr>
                <w:rFonts w:cs="Arial"/>
                <w:sz w:val="16"/>
                <w:szCs w:val="16"/>
              </w:rPr>
            </w:pPr>
            <w:r>
              <w:rPr>
                <w:rFonts w:cs="Arial"/>
                <w:sz w:val="16"/>
                <w:szCs w:val="16"/>
              </w:rPr>
              <w:t>Correction of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E449A8"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3F3E3DA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7CE49A7"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EC55C6"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8A3590F"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D9C5CE8" w14:textId="77777777" w:rsidR="00BE714D" w:rsidRDefault="00BE714D" w:rsidP="00BE714D">
            <w:pPr>
              <w:pStyle w:val="TAL"/>
              <w:keepNext w:val="0"/>
              <w:jc w:val="center"/>
              <w:rPr>
                <w:rFonts w:cs="Arial"/>
                <w:sz w:val="16"/>
                <w:szCs w:val="16"/>
              </w:rPr>
            </w:pPr>
            <w:r>
              <w:rPr>
                <w:rFonts w:cs="Arial"/>
                <w:sz w:val="16"/>
                <w:szCs w:val="16"/>
              </w:rPr>
              <w:t>0648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2A4FC90"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79D05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23A8401" w14:textId="77777777" w:rsidR="00BE714D" w:rsidRDefault="00BE714D" w:rsidP="00E97CA6">
            <w:pPr>
              <w:pStyle w:val="TAL"/>
              <w:keepNext w:val="0"/>
              <w:rPr>
                <w:rFonts w:cs="Arial"/>
                <w:sz w:val="16"/>
                <w:szCs w:val="16"/>
              </w:rPr>
            </w:pPr>
            <w:r>
              <w:rPr>
                <w:rFonts w:cs="Arial"/>
                <w:sz w:val="16"/>
                <w:szCs w:val="16"/>
              </w:rPr>
              <w:t>Update of TC 27.22.4.26 Seq 8.1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9E70882"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5EBE79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D085D0"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AA5B59"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7F368D"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5CBB87" w14:textId="77777777" w:rsidR="00BE714D" w:rsidRDefault="00BE714D" w:rsidP="00BE714D">
            <w:pPr>
              <w:pStyle w:val="TAL"/>
              <w:keepNext w:val="0"/>
              <w:jc w:val="center"/>
              <w:rPr>
                <w:rFonts w:cs="Arial"/>
                <w:sz w:val="16"/>
                <w:szCs w:val="16"/>
              </w:rPr>
            </w:pPr>
            <w:r>
              <w:rPr>
                <w:rFonts w:cs="Arial"/>
                <w:sz w:val="16"/>
                <w:szCs w:val="16"/>
              </w:rPr>
              <w:t>0654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931112"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902B004"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7274013" w14:textId="77777777" w:rsidR="00BE714D" w:rsidRDefault="00BE714D" w:rsidP="00E97CA6">
            <w:pPr>
              <w:pStyle w:val="TAL"/>
              <w:keepNext w:val="0"/>
              <w:rPr>
                <w:rFonts w:cs="Arial"/>
                <w:sz w:val="16"/>
                <w:szCs w:val="16"/>
              </w:rPr>
            </w:pPr>
            <w:r>
              <w:rPr>
                <w:rFonts w:cs="Arial"/>
                <w:sz w:val="16"/>
                <w:szCs w:val="16"/>
              </w:rPr>
              <w:t>Correction of the tests in cl.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D202B3"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4AEA515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C3A84C4"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04247F"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5F91F69" w14:textId="77777777" w:rsidR="00BE714D" w:rsidRDefault="00BE714D" w:rsidP="00BE714D">
            <w:pPr>
              <w:pStyle w:val="TAL"/>
              <w:keepNext w:val="0"/>
              <w:jc w:val="center"/>
              <w:rPr>
                <w:rFonts w:cs="Arial"/>
                <w:sz w:val="16"/>
                <w:szCs w:val="16"/>
              </w:rPr>
            </w:pPr>
            <w:r>
              <w:rPr>
                <w:rFonts w:cs="Arial"/>
                <w:sz w:val="16"/>
                <w:szCs w:val="16"/>
              </w:rPr>
              <w:t>CP-222080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136E1FB" w14:textId="77777777" w:rsidR="00BE714D" w:rsidRDefault="00BE714D" w:rsidP="00BE714D">
            <w:pPr>
              <w:pStyle w:val="TAL"/>
              <w:keepNext w:val="0"/>
              <w:jc w:val="center"/>
              <w:rPr>
                <w:rFonts w:cs="Arial"/>
                <w:sz w:val="16"/>
                <w:szCs w:val="16"/>
              </w:rPr>
            </w:pPr>
            <w:r>
              <w:rPr>
                <w:rFonts w:cs="Arial"/>
                <w:sz w:val="16"/>
                <w:szCs w:val="16"/>
              </w:rPr>
              <w:t>0646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187FDB3"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1C999D"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93DFC5A" w14:textId="77777777" w:rsidR="00BE714D" w:rsidRDefault="00BE714D" w:rsidP="00E97CA6">
            <w:pPr>
              <w:pStyle w:val="TAL"/>
              <w:keepNext w:val="0"/>
              <w:rPr>
                <w:rFonts w:cs="Arial"/>
                <w:sz w:val="16"/>
                <w:szCs w:val="16"/>
              </w:rPr>
            </w:pPr>
            <w:r>
              <w:rPr>
                <w:rFonts w:cs="Arial"/>
                <w:sz w:val="16"/>
                <w:szCs w:val="16"/>
              </w:rPr>
              <w:t>Correction to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0708D4"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3254EA2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A3FED92"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189C7E4"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C6451A" w14:textId="77777777" w:rsidR="00BE714D" w:rsidRDefault="00BE714D" w:rsidP="00BE714D">
            <w:pPr>
              <w:pStyle w:val="TAL"/>
              <w:keepNext w:val="0"/>
              <w:jc w:val="center"/>
              <w:rPr>
                <w:rFonts w:cs="Arial"/>
                <w:sz w:val="16"/>
                <w:szCs w:val="16"/>
              </w:rPr>
            </w:pPr>
            <w:r>
              <w:rPr>
                <w:rFonts w:cs="Arial"/>
                <w:sz w:val="16"/>
                <w:szCs w:val="16"/>
              </w:rPr>
              <w:t>CP-222080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55D706" w14:textId="77777777" w:rsidR="00BE714D" w:rsidRDefault="00BE714D" w:rsidP="00BE714D">
            <w:pPr>
              <w:pStyle w:val="TAL"/>
              <w:keepNext w:val="0"/>
              <w:jc w:val="center"/>
              <w:rPr>
                <w:rFonts w:cs="Arial"/>
                <w:sz w:val="16"/>
                <w:szCs w:val="16"/>
              </w:rPr>
            </w:pPr>
            <w:r>
              <w:rPr>
                <w:rFonts w:cs="Arial"/>
                <w:sz w:val="16"/>
                <w:szCs w:val="16"/>
              </w:rPr>
              <w:t>0647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A27068D"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6333559"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5928747" w14:textId="77777777" w:rsidR="00BE714D" w:rsidRDefault="00BE714D" w:rsidP="00E97CA6">
            <w:pPr>
              <w:pStyle w:val="TAL"/>
              <w:keepNext w:val="0"/>
              <w:rPr>
                <w:rFonts w:cs="Arial"/>
                <w:sz w:val="16"/>
                <w:szCs w:val="16"/>
              </w:rPr>
            </w:pPr>
            <w:r>
              <w:rPr>
                <w:rFonts w:cs="Arial"/>
                <w:sz w:val="16"/>
                <w:szCs w:val="16"/>
              </w:rPr>
              <w:t>Correction to TC 27.22.14.3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15C7081"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370CA7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EA83D46"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43957A"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6CA244B" w14:textId="77777777" w:rsidR="00BE714D" w:rsidRDefault="00BE714D" w:rsidP="00BE714D">
            <w:pPr>
              <w:pStyle w:val="TAL"/>
              <w:keepNext w:val="0"/>
              <w:jc w:val="center"/>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DF02D9" w14:textId="77777777" w:rsidR="00BE714D" w:rsidRDefault="00BE714D" w:rsidP="00BE714D">
            <w:pPr>
              <w:pStyle w:val="TAL"/>
              <w:keepNext w:val="0"/>
              <w:jc w:val="center"/>
              <w:rPr>
                <w:rFonts w:cs="Arial"/>
                <w:sz w:val="16"/>
                <w:szCs w:val="16"/>
              </w:rPr>
            </w:pPr>
            <w:r>
              <w:rPr>
                <w:rFonts w:cs="Arial"/>
                <w:sz w:val="16"/>
                <w:szCs w:val="16"/>
              </w:rPr>
              <w:t>0656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D7D221C"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4927FD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3400625" w14:textId="77777777" w:rsidR="00BE714D" w:rsidRDefault="00BE714D" w:rsidP="00E97CA6">
            <w:pPr>
              <w:pStyle w:val="TAL"/>
              <w:keepNext w:val="0"/>
              <w:rPr>
                <w:rFonts w:cs="Arial"/>
                <w:sz w:val="16"/>
                <w:szCs w:val="16"/>
              </w:rPr>
            </w:pPr>
            <w:r>
              <w:rPr>
                <w:rFonts w:cs="Arial"/>
                <w:sz w:val="16"/>
                <w:szCs w:val="16"/>
              </w:rPr>
              <w:t>Correction to TC 27.22.14.2 and 27.22.14.3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389083"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7D10CE2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B870A72"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6A8C482"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38763E7" w14:textId="77777777" w:rsidR="00BE714D" w:rsidRDefault="00BE714D" w:rsidP="00BE714D">
            <w:pPr>
              <w:pStyle w:val="TAL"/>
              <w:keepNext w:val="0"/>
              <w:jc w:val="center"/>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1062FE" w14:textId="77777777" w:rsidR="00BE714D" w:rsidRDefault="00BE714D" w:rsidP="00BE714D">
            <w:pPr>
              <w:pStyle w:val="TAL"/>
              <w:keepNext w:val="0"/>
              <w:jc w:val="center"/>
              <w:rPr>
                <w:rFonts w:cs="Arial"/>
                <w:sz w:val="16"/>
                <w:szCs w:val="16"/>
              </w:rPr>
            </w:pPr>
            <w:r>
              <w:rPr>
                <w:rFonts w:cs="Arial"/>
                <w:sz w:val="16"/>
                <w:szCs w:val="16"/>
              </w:rPr>
              <w:t>0657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B28E74"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C0FCC5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51FC58F" w14:textId="77777777" w:rsidR="00BE714D" w:rsidRDefault="00BE714D" w:rsidP="00E97CA6">
            <w:pPr>
              <w:pStyle w:val="TAL"/>
              <w:keepNext w:val="0"/>
              <w:rPr>
                <w:rFonts w:cs="Arial"/>
                <w:sz w:val="16"/>
                <w:szCs w:val="16"/>
              </w:rPr>
            </w:pPr>
            <w:r>
              <w:rPr>
                <w:rFonts w:cs="Arial"/>
                <w:sz w:val="16"/>
                <w:szCs w:val="16"/>
              </w:rPr>
              <w:t>Correction to TC 27.22.14.1 Seqs 1.2 and 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EEAB439"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35DBF5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8C20AD6"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2664AC"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6F0E56A" w14:textId="77777777" w:rsidR="00BE714D" w:rsidRDefault="00BE714D" w:rsidP="00BE714D">
            <w:pPr>
              <w:pStyle w:val="TAL"/>
              <w:keepNext w:val="0"/>
              <w:jc w:val="center"/>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29DDF8F" w14:textId="77777777" w:rsidR="00BE714D" w:rsidRDefault="00BE714D" w:rsidP="00BE714D">
            <w:pPr>
              <w:pStyle w:val="TAL"/>
              <w:keepNext w:val="0"/>
              <w:jc w:val="center"/>
              <w:rPr>
                <w:rFonts w:cs="Arial"/>
                <w:sz w:val="16"/>
                <w:szCs w:val="16"/>
              </w:rPr>
            </w:pPr>
            <w:r>
              <w:rPr>
                <w:rFonts w:cs="Arial"/>
                <w:sz w:val="16"/>
                <w:szCs w:val="16"/>
              </w:rPr>
              <w:t>0658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D9658CE"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D980D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231C108" w14:textId="77777777" w:rsidR="00BE714D" w:rsidRDefault="00BE714D" w:rsidP="00E97CA6">
            <w:pPr>
              <w:pStyle w:val="TAL"/>
              <w:keepNext w:val="0"/>
              <w:rPr>
                <w:rFonts w:cs="Arial"/>
                <w:sz w:val="16"/>
                <w:szCs w:val="16"/>
              </w:rPr>
            </w:pPr>
            <w:r>
              <w:rPr>
                <w:rFonts w:cs="Arial"/>
                <w:sz w:val="16"/>
                <w:szCs w:val="16"/>
              </w:rPr>
              <w:t>Correction to the service 127 in initial conditions of the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C71777"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6EAC90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26A6984"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75ED2DB"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BCBF698"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AC019A9" w14:textId="77777777" w:rsidR="00BE714D" w:rsidRDefault="00BE714D" w:rsidP="00BE714D">
            <w:pPr>
              <w:pStyle w:val="TAL"/>
              <w:keepNext w:val="0"/>
              <w:jc w:val="center"/>
              <w:rPr>
                <w:rFonts w:cs="Arial"/>
                <w:sz w:val="16"/>
                <w:szCs w:val="16"/>
              </w:rPr>
            </w:pPr>
            <w:r>
              <w:rPr>
                <w:rFonts w:cs="Arial"/>
                <w:sz w:val="16"/>
                <w:szCs w:val="16"/>
              </w:rPr>
              <w:t>0655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6A5265D"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BD7995"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7EDFAA8" w14:textId="77777777" w:rsidR="00BE714D" w:rsidRDefault="00BE714D" w:rsidP="00E97CA6">
            <w:pPr>
              <w:pStyle w:val="TAL"/>
              <w:keepNext w:val="0"/>
              <w:rPr>
                <w:rFonts w:cs="Arial"/>
                <w:sz w:val="16"/>
                <w:szCs w:val="16"/>
              </w:rPr>
            </w:pPr>
            <w:r>
              <w:rPr>
                <w:rFonts w:cs="Arial"/>
                <w:sz w:val="16"/>
                <w:szCs w:val="16"/>
              </w:rPr>
              <w:t>Correction of NAI test case 27.22.4.7.7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FB5DB58"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1FB5C1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2D1D5A"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6CC06CB"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2D98C1"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49D318" w14:textId="77777777" w:rsidR="00BE714D" w:rsidRDefault="00BE714D" w:rsidP="00BE714D">
            <w:pPr>
              <w:pStyle w:val="TAL"/>
              <w:keepNext w:val="0"/>
              <w:jc w:val="center"/>
              <w:rPr>
                <w:rFonts w:cs="Arial"/>
                <w:sz w:val="16"/>
                <w:szCs w:val="16"/>
              </w:rPr>
            </w:pPr>
            <w:r>
              <w:rPr>
                <w:rFonts w:cs="Arial"/>
                <w:sz w:val="16"/>
                <w:szCs w:val="16"/>
              </w:rPr>
              <w:t>0660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734154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217BF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9E9D63" w14:textId="77777777" w:rsidR="00BE714D" w:rsidRDefault="00BE714D" w:rsidP="00E97CA6">
            <w:pPr>
              <w:pStyle w:val="TAL"/>
              <w:keepNext w:val="0"/>
              <w:rPr>
                <w:rFonts w:cs="Arial"/>
                <w:sz w:val="16"/>
                <w:szCs w:val="16"/>
              </w:rPr>
            </w:pPr>
            <w:r>
              <w:rPr>
                <w:rFonts w:cs="Arial"/>
                <w:sz w:val="16"/>
                <w:szCs w:val="16"/>
              </w:rPr>
              <w:t>Correction of test case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70897D5"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46B7C28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AC9BCE0"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85FAE26"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9A8BA4E"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8FFF549" w14:textId="77777777" w:rsidR="00BE714D" w:rsidRDefault="00BE714D" w:rsidP="00BE714D">
            <w:pPr>
              <w:pStyle w:val="TAL"/>
              <w:keepNext w:val="0"/>
              <w:jc w:val="center"/>
              <w:rPr>
                <w:rFonts w:cs="Arial"/>
                <w:sz w:val="16"/>
                <w:szCs w:val="16"/>
              </w:rPr>
            </w:pPr>
            <w:r>
              <w:rPr>
                <w:rFonts w:cs="Arial"/>
                <w:sz w:val="16"/>
                <w:szCs w:val="16"/>
              </w:rPr>
              <w:t>0661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E71DF2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18A380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E94371D" w14:textId="77777777" w:rsidR="00BE714D" w:rsidRDefault="00BE714D" w:rsidP="00E97CA6">
            <w:pPr>
              <w:pStyle w:val="TAL"/>
              <w:keepNext w:val="0"/>
              <w:rPr>
                <w:rFonts w:cs="Arial"/>
                <w:sz w:val="16"/>
                <w:szCs w:val="16"/>
              </w:rPr>
            </w:pPr>
            <w:r>
              <w:rPr>
                <w:rFonts w:cs="Arial"/>
                <w:sz w:val="16"/>
                <w:szCs w:val="16"/>
              </w:rPr>
              <w:t>Coding correction of EFRouting_Indicator in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1333D1"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1E4F919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2AD7FB8"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50979CE"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792A402"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AAC834" w14:textId="77777777" w:rsidR="00BE714D" w:rsidRDefault="00BE714D" w:rsidP="00BE714D">
            <w:pPr>
              <w:pStyle w:val="TAL"/>
              <w:keepNext w:val="0"/>
              <w:jc w:val="center"/>
              <w:rPr>
                <w:rFonts w:cs="Arial"/>
                <w:sz w:val="16"/>
                <w:szCs w:val="16"/>
              </w:rPr>
            </w:pPr>
            <w:r>
              <w:rPr>
                <w:rFonts w:cs="Arial"/>
                <w:sz w:val="16"/>
                <w:szCs w:val="16"/>
              </w:rPr>
              <w:t>0662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5CF46E2"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DF3DB1"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E4E973B" w14:textId="77777777" w:rsidR="00BE714D" w:rsidRDefault="00BE714D" w:rsidP="00E97CA6">
            <w:pPr>
              <w:pStyle w:val="TAL"/>
              <w:keepNext w:val="0"/>
              <w:rPr>
                <w:rFonts w:cs="Arial"/>
                <w:sz w:val="16"/>
                <w:szCs w:val="16"/>
              </w:rPr>
            </w:pPr>
            <w:r>
              <w:rPr>
                <w:rFonts w:cs="Arial"/>
                <w:sz w:val="16"/>
                <w:szCs w:val="16"/>
              </w:rPr>
              <w:t>Editorial Correction in Applicability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0C6370"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63F036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90EF6C"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C3DEA75"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587DD2" w14:textId="77777777" w:rsidR="00BE714D" w:rsidRDefault="00BE714D" w:rsidP="00BE714D">
            <w:pPr>
              <w:pStyle w:val="TAL"/>
              <w:keepNext w:val="0"/>
              <w:jc w:val="center"/>
              <w:rPr>
                <w:rFonts w:cs="Arial"/>
                <w:sz w:val="16"/>
                <w:szCs w:val="16"/>
              </w:rPr>
            </w:pPr>
            <w:r>
              <w:rPr>
                <w:rFonts w:cs="Arial"/>
                <w:sz w:val="16"/>
                <w:szCs w:val="16"/>
              </w:rPr>
              <w:t>CP-223151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DFA9BF" w14:textId="77777777" w:rsidR="00BE714D" w:rsidRDefault="00BE714D" w:rsidP="00BE714D">
            <w:pPr>
              <w:pStyle w:val="TAL"/>
              <w:keepNext w:val="0"/>
              <w:jc w:val="center"/>
              <w:rPr>
                <w:rFonts w:cs="Arial"/>
                <w:sz w:val="16"/>
                <w:szCs w:val="16"/>
              </w:rPr>
            </w:pPr>
            <w:r>
              <w:rPr>
                <w:rFonts w:cs="Arial"/>
                <w:sz w:val="16"/>
                <w:szCs w:val="16"/>
              </w:rPr>
              <w:t>0663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67FD0A9"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74E02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EC7FC47" w14:textId="77777777" w:rsidR="00BE714D" w:rsidRDefault="00BE714D" w:rsidP="00E97CA6">
            <w:pPr>
              <w:pStyle w:val="TAL"/>
              <w:keepNext w:val="0"/>
              <w:rPr>
                <w:rFonts w:cs="Arial"/>
                <w:sz w:val="16"/>
                <w:szCs w:val="16"/>
              </w:rPr>
            </w:pPr>
            <w:r>
              <w:rPr>
                <w:rFonts w:cs="Arial"/>
                <w:sz w:val="16"/>
                <w:szCs w:val="16"/>
              </w:rPr>
              <w:t>Update Table E.1 TERMINAL PROFILE support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260DE8"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0900D5A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5A4AD7"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FF5D752"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5524DFE"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86BDA6" w14:textId="77777777" w:rsidR="00BE714D" w:rsidRDefault="00BE714D" w:rsidP="00BE714D">
            <w:pPr>
              <w:pStyle w:val="TAL"/>
              <w:keepNext w:val="0"/>
              <w:jc w:val="center"/>
              <w:rPr>
                <w:rFonts w:cs="Arial"/>
                <w:sz w:val="16"/>
                <w:szCs w:val="16"/>
              </w:rPr>
            </w:pPr>
            <w:r>
              <w:rPr>
                <w:rFonts w:cs="Arial"/>
                <w:sz w:val="16"/>
                <w:szCs w:val="16"/>
              </w:rPr>
              <w:t>0664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2661E0"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85765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B18ADC9" w14:textId="77777777" w:rsidR="00BE714D" w:rsidRDefault="00BE714D" w:rsidP="00E97CA6">
            <w:pPr>
              <w:pStyle w:val="TAL"/>
              <w:keepNext w:val="0"/>
              <w:rPr>
                <w:rFonts w:cs="Arial"/>
                <w:sz w:val="16"/>
                <w:szCs w:val="16"/>
              </w:rPr>
            </w:pPr>
            <w:r>
              <w:rPr>
                <w:rFonts w:cs="Arial"/>
                <w:sz w:val="16"/>
                <w:szCs w:val="16"/>
              </w:rPr>
              <w:t>Correction of test case 27.22.4.7.6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CCFBFE0"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1CE3579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01078DA"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2F9043C"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243EBF"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78821C9" w14:textId="77777777" w:rsidR="00BE714D" w:rsidRDefault="00BE714D" w:rsidP="00BE714D">
            <w:pPr>
              <w:pStyle w:val="TAL"/>
              <w:keepNext w:val="0"/>
              <w:jc w:val="center"/>
              <w:rPr>
                <w:rFonts w:cs="Arial"/>
                <w:sz w:val="16"/>
                <w:szCs w:val="16"/>
              </w:rPr>
            </w:pPr>
            <w:r>
              <w:rPr>
                <w:rFonts w:cs="Arial"/>
                <w:sz w:val="16"/>
                <w:szCs w:val="16"/>
              </w:rPr>
              <w:t>0665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C850225"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5B0356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3FCD8D4" w14:textId="77777777" w:rsidR="00BE714D" w:rsidRDefault="00BE714D" w:rsidP="00E97CA6">
            <w:pPr>
              <w:pStyle w:val="TAL"/>
              <w:keepNext w:val="0"/>
              <w:rPr>
                <w:rFonts w:cs="Arial"/>
                <w:sz w:val="16"/>
                <w:szCs w:val="16"/>
              </w:rPr>
            </w:pPr>
            <w:r>
              <w:rPr>
                <w:rFonts w:cs="Arial"/>
                <w:sz w:val="16"/>
                <w:szCs w:val="16"/>
              </w:rPr>
              <w:t>Add a Expected sequence-Trigger LAUNCH BROWSER by CALL CONTROL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61709E4"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4822659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8A49EBD"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6A92CD"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98E89A8"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C43BAF1" w14:textId="77777777" w:rsidR="00BE714D" w:rsidRDefault="00BE714D" w:rsidP="00BE714D">
            <w:pPr>
              <w:pStyle w:val="TAL"/>
              <w:keepNext w:val="0"/>
              <w:jc w:val="center"/>
              <w:rPr>
                <w:rFonts w:cs="Arial"/>
                <w:sz w:val="16"/>
                <w:szCs w:val="16"/>
              </w:rPr>
            </w:pPr>
            <w:r>
              <w:rPr>
                <w:rFonts w:cs="Arial"/>
                <w:sz w:val="16"/>
                <w:szCs w:val="16"/>
              </w:rPr>
              <w:t>0666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D6758EA"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CAC6AD"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E34A122" w14:textId="77777777" w:rsidR="00BE714D" w:rsidRDefault="00BE714D" w:rsidP="00E97CA6">
            <w:pPr>
              <w:pStyle w:val="TAL"/>
              <w:keepNext w:val="0"/>
              <w:rPr>
                <w:rFonts w:cs="Arial"/>
                <w:sz w:val="16"/>
                <w:szCs w:val="16"/>
              </w:rPr>
            </w:pPr>
            <w:r>
              <w:rPr>
                <w:rFonts w:cs="Arial"/>
                <w:sz w:val="16"/>
                <w:szCs w:val="16"/>
              </w:rPr>
              <w:t>Add a Expected sequence-Trigger LAUNCH BROWSER by MT Call event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416575D"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0FB1D8F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AA07E1D"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A130F14"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36455D"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50FC51F" w14:textId="77777777" w:rsidR="00BE714D" w:rsidRDefault="00BE714D" w:rsidP="00BE714D">
            <w:pPr>
              <w:pStyle w:val="TAL"/>
              <w:keepNext w:val="0"/>
              <w:jc w:val="center"/>
              <w:rPr>
                <w:rFonts w:cs="Arial"/>
                <w:sz w:val="16"/>
                <w:szCs w:val="16"/>
              </w:rPr>
            </w:pPr>
            <w:r>
              <w:rPr>
                <w:rFonts w:cs="Arial"/>
                <w:sz w:val="16"/>
                <w:szCs w:val="16"/>
              </w:rPr>
              <w:t>0667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0A02EB"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01E9DE1"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19B9689" w14:textId="77777777" w:rsidR="00BE714D" w:rsidRDefault="00BE714D" w:rsidP="00E97CA6">
            <w:pPr>
              <w:pStyle w:val="TAL"/>
              <w:keepNext w:val="0"/>
              <w:rPr>
                <w:rFonts w:cs="Arial"/>
                <w:sz w:val="16"/>
                <w:szCs w:val="16"/>
              </w:rPr>
            </w:pPr>
            <w:r>
              <w:rPr>
                <w:rFonts w:cs="Arial"/>
                <w:sz w:val="16"/>
                <w:szCs w:val="16"/>
              </w:rPr>
              <w:t xml:space="preserve">Add a Expected sequence-Trigger LAUNCH BROWSER during mobile originated call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8EAB86B"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09F33FB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4DDF58B"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219F9A"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F4A313"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A20D85C" w14:textId="77777777" w:rsidR="00BE714D" w:rsidRDefault="00BE714D" w:rsidP="00BE714D">
            <w:pPr>
              <w:pStyle w:val="TAL"/>
              <w:keepNext w:val="0"/>
              <w:jc w:val="center"/>
              <w:rPr>
                <w:rFonts w:cs="Arial"/>
                <w:sz w:val="16"/>
                <w:szCs w:val="16"/>
              </w:rPr>
            </w:pPr>
            <w:r>
              <w:rPr>
                <w:rFonts w:cs="Arial"/>
                <w:sz w:val="16"/>
                <w:szCs w:val="16"/>
              </w:rPr>
              <w:t>0668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190DB3"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2F626B"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1DF8D44" w14:textId="77777777" w:rsidR="00BE714D" w:rsidRDefault="00BE714D" w:rsidP="00E97CA6">
            <w:pPr>
              <w:pStyle w:val="TAL"/>
              <w:keepNext w:val="0"/>
              <w:rPr>
                <w:rFonts w:cs="Arial"/>
                <w:sz w:val="16"/>
                <w:szCs w:val="16"/>
              </w:rPr>
            </w:pPr>
            <w:r>
              <w:rPr>
                <w:rFonts w:cs="Arial"/>
                <w:sz w:val="16"/>
                <w:szCs w:val="16"/>
              </w:rPr>
              <w:t>Add a Expected sequence-Trigger LAUNCH BROWSER during mobile terminated call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83B6736"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2384DB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DEF7D6"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BD6AFB9"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6202405"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12CF85" w14:textId="77777777" w:rsidR="00BE714D" w:rsidRDefault="00BE714D" w:rsidP="00BE714D">
            <w:pPr>
              <w:pStyle w:val="TAL"/>
              <w:keepNext w:val="0"/>
              <w:jc w:val="center"/>
              <w:rPr>
                <w:rFonts w:cs="Arial"/>
                <w:sz w:val="16"/>
                <w:szCs w:val="16"/>
              </w:rPr>
            </w:pPr>
            <w:r>
              <w:rPr>
                <w:rFonts w:cs="Arial"/>
                <w:sz w:val="16"/>
                <w:szCs w:val="16"/>
              </w:rPr>
              <w:t>0669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EB01D40"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5EE48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4713B46" w14:textId="77777777" w:rsidR="00BE714D" w:rsidRDefault="00BE714D" w:rsidP="00E97CA6">
            <w:pPr>
              <w:pStyle w:val="TAL"/>
              <w:keepNext w:val="0"/>
              <w:rPr>
                <w:rFonts w:cs="Arial"/>
                <w:sz w:val="16"/>
                <w:szCs w:val="16"/>
              </w:rPr>
            </w:pPr>
            <w:r>
              <w:rPr>
                <w:rFonts w:cs="Arial"/>
                <w:sz w:val="16"/>
                <w:szCs w:val="16"/>
              </w:rPr>
              <w:t>Correction in test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FBC36C"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59DA28C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AEB7234"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891B3D"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7E6F803" w14:textId="77777777" w:rsidR="00BE714D" w:rsidRDefault="00BE714D" w:rsidP="00BE714D">
            <w:pPr>
              <w:pStyle w:val="TAL"/>
              <w:keepNext w:val="0"/>
              <w:jc w:val="center"/>
              <w:rPr>
                <w:rFonts w:cs="Arial"/>
                <w:sz w:val="16"/>
                <w:szCs w:val="16"/>
              </w:rPr>
            </w:pPr>
            <w:r>
              <w:rPr>
                <w:rFonts w:cs="Arial"/>
                <w:sz w:val="16"/>
                <w:szCs w:val="16"/>
              </w:rPr>
              <w:t>CP-223260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2C54083" w14:textId="77777777" w:rsidR="00BE714D" w:rsidRDefault="00BE714D" w:rsidP="00BE714D">
            <w:pPr>
              <w:pStyle w:val="TAL"/>
              <w:keepNext w:val="0"/>
              <w:jc w:val="center"/>
              <w:rPr>
                <w:rFonts w:cs="Arial"/>
                <w:sz w:val="16"/>
                <w:szCs w:val="16"/>
              </w:rPr>
            </w:pPr>
            <w:r>
              <w:rPr>
                <w:rFonts w:cs="Arial"/>
                <w:sz w:val="16"/>
                <w:szCs w:val="16"/>
              </w:rPr>
              <w:t>0659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448CEFC"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8397AE1"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02BE1B5" w14:textId="77777777" w:rsidR="00BE714D" w:rsidRDefault="00BE714D" w:rsidP="00E97CA6">
            <w:pPr>
              <w:pStyle w:val="TAL"/>
              <w:keepNext w:val="0"/>
              <w:rPr>
                <w:rFonts w:cs="Arial"/>
                <w:sz w:val="16"/>
                <w:szCs w:val="16"/>
              </w:rPr>
            </w:pPr>
            <w:r>
              <w:rPr>
                <w:rFonts w:cs="Arial"/>
                <w:sz w:val="16"/>
                <w:szCs w:val="16"/>
              </w:rPr>
              <w:t>Test case on PROVIDE LOCAL INFORMATION to get Slice(s) information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7E99AB"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452885B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5C786C"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3849E4C"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B9CC5C"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E1BDEA" w14:textId="77777777" w:rsidR="00BE714D" w:rsidRDefault="00BE714D" w:rsidP="00BE714D">
            <w:pPr>
              <w:pStyle w:val="TAL"/>
              <w:keepNext w:val="0"/>
              <w:jc w:val="center"/>
              <w:rPr>
                <w:rFonts w:cs="Arial"/>
                <w:sz w:val="16"/>
                <w:szCs w:val="16"/>
              </w:rPr>
            </w:pPr>
            <w:r>
              <w:rPr>
                <w:rFonts w:cs="Arial"/>
                <w:sz w:val="16"/>
                <w:szCs w:val="16"/>
              </w:rPr>
              <w:t>0670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23F8156"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951BD7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DDAC43" w14:textId="77777777" w:rsidR="00BE714D" w:rsidRDefault="00BE714D" w:rsidP="00E97CA6">
            <w:pPr>
              <w:pStyle w:val="TAL"/>
              <w:keepNext w:val="0"/>
              <w:rPr>
                <w:rFonts w:cs="Arial"/>
                <w:sz w:val="16"/>
                <w:szCs w:val="16"/>
              </w:rPr>
            </w:pPr>
            <w:r>
              <w:rPr>
                <w:rFonts w:cs="Arial"/>
                <w:sz w:val="16"/>
                <w:szCs w:val="16"/>
              </w:rPr>
              <w:t>Update of Table E.1 TERMINAL PROFILE support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62644C1"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0193277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E9EA302"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6E06249"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9276D33"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8951FD6" w14:textId="77777777" w:rsidR="00BE714D" w:rsidRDefault="00BE714D" w:rsidP="00BE714D">
            <w:pPr>
              <w:pStyle w:val="TAL"/>
              <w:keepNext w:val="0"/>
              <w:jc w:val="center"/>
              <w:rPr>
                <w:rFonts w:cs="Arial"/>
                <w:sz w:val="16"/>
                <w:szCs w:val="16"/>
              </w:rPr>
            </w:pPr>
            <w:r>
              <w:rPr>
                <w:rFonts w:cs="Arial"/>
                <w:sz w:val="16"/>
                <w:szCs w:val="16"/>
              </w:rPr>
              <w:t>0672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BF31434"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75B0954"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A81875A" w14:textId="77777777" w:rsidR="00BE714D" w:rsidRDefault="00BE714D" w:rsidP="00E97CA6">
            <w:pPr>
              <w:pStyle w:val="TAL"/>
              <w:keepNext w:val="0"/>
              <w:rPr>
                <w:rFonts w:cs="Arial"/>
                <w:sz w:val="16"/>
                <w:szCs w:val="16"/>
              </w:rPr>
            </w:pPr>
            <w:r>
              <w:rPr>
                <w:rFonts w:cs="Arial"/>
                <w:sz w:val="16"/>
                <w:szCs w:val="16"/>
              </w:rPr>
              <w:t>Update of SOR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6324522"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25D89B0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5D81F5"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F4F4E4C"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07BAB15"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35F2DC1" w14:textId="77777777" w:rsidR="00BE714D" w:rsidRDefault="00BE714D" w:rsidP="00BE714D">
            <w:pPr>
              <w:pStyle w:val="TAL"/>
              <w:keepNext w:val="0"/>
              <w:jc w:val="center"/>
              <w:rPr>
                <w:rFonts w:cs="Arial"/>
                <w:sz w:val="16"/>
                <w:szCs w:val="16"/>
              </w:rPr>
            </w:pPr>
            <w:r>
              <w:rPr>
                <w:rFonts w:cs="Arial"/>
                <w:sz w:val="16"/>
                <w:szCs w:val="16"/>
              </w:rPr>
              <w:t>0673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56B18E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A672C9"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48E7D50" w14:textId="77777777" w:rsidR="00BE714D" w:rsidRDefault="00BE714D" w:rsidP="00E97CA6">
            <w:pPr>
              <w:pStyle w:val="TAL"/>
              <w:keepNext w:val="0"/>
              <w:rPr>
                <w:rFonts w:cs="Arial"/>
                <w:sz w:val="16"/>
                <w:szCs w:val="16"/>
              </w:rPr>
            </w:pPr>
            <w:r>
              <w:rPr>
                <w:rFonts w:cs="Arial"/>
                <w:sz w:val="16"/>
                <w:szCs w:val="16"/>
              </w:rPr>
              <w:t>Update of TC 27.22.14.3 Seq. 3.3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6A15F1"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18574E6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BFA17A"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A28190"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8514CA8"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F67D42" w14:textId="77777777" w:rsidR="00BE714D" w:rsidRDefault="00BE714D" w:rsidP="00BE714D">
            <w:pPr>
              <w:pStyle w:val="TAL"/>
              <w:keepNext w:val="0"/>
              <w:jc w:val="center"/>
              <w:rPr>
                <w:rFonts w:cs="Arial"/>
                <w:sz w:val="16"/>
                <w:szCs w:val="16"/>
              </w:rPr>
            </w:pPr>
            <w:r>
              <w:rPr>
                <w:rFonts w:cs="Arial"/>
                <w:sz w:val="16"/>
                <w:szCs w:val="16"/>
              </w:rPr>
              <w:t>0675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30179B"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8066BDA"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9645C2B" w14:textId="77777777" w:rsidR="00BE714D" w:rsidRDefault="00BE714D" w:rsidP="00E97CA6">
            <w:pPr>
              <w:pStyle w:val="TAL"/>
              <w:keepNext w:val="0"/>
              <w:rPr>
                <w:rFonts w:cs="Arial"/>
                <w:sz w:val="16"/>
                <w:szCs w:val="16"/>
              </w:rPr>
            </w:pPr>
            <w:r>
              <w:rPr>
                <w:rFonts w:cs="Arial"/>
                <w:sz w:val="16"/>
                <w:szCs w:val="16"/>
              </w:rPr>
              <w:t>Update applicability of TC 27.22.4.26.8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30AC85"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6DA012A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868527C"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31434E"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EFBC29"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1124CE9" w14:textId="77777777" w:rsidR="00BE714D" w:rsidRDefault="00BE714D" w:rsidP="00BE714D">
            <w:pPr>
              <w:pStyle w:val="TAL"/>
              <w:keepNext w:val="0"/>
              <w:jc w:val="center"/>
              <w:rPr>
                <w:rFonts w:cs="Arial"/>
                <w:sz w:val="16"/>
                <w:szCs w:val="16"/>
              </w:rPr>
            </w:pPr>
            <w:r>
              <w:rPr>
                <w:rFonts w:cs="Arial"/>
                <w:sz w:val="16"/>
                <w:szCs w:val="16"/>
              </w:rPr>
              <w:t>0678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1D3C38"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A9C055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E84B29D" w14:textId="77777777" w:rsidR="00BE714D" w:rsidRDefault="00BE714D" w:rsidP="00E97CA6">
            <w:pPr>
              <w:pStyle w:val="TAL"/>
              <w:keepNext w:val="0"/>
              <w:rPr>
                <w:rFonts w:cs="Arial"/>
                <w:sz w:val="16"/>
                <w:szCs w:val="16"/>
              </w:rPr>
            </w:pPr>
            <w:r>
              <w:rPr>
                <w:rFonts w:cs="Arial"/>
                <w:sz w:val="16"/>
                <w:szCs w:val="16"/>
              </w:rPr>
              <w:t>Correction in the applicability of test 27.22.4.7 Seq. 6.1 and 6.2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3C52818"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3649584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F9A80E"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4B0EAE3"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2300372"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01055B" w14:textId="77777777" w:rsidR="00BE714D" w:rsidRDefault="00BE714D" w:rsidP="00BE714D">
            <w:pPr>
              <w:pStyle w:val="TAL"/>
              <w:keepNext w:val="0"/>
              <w:jc w:val="center"/>
              <w:rPr>
                <w:rFonts w:cs="Arial"/>
                <w:sz w:val="16"/>
                <w:szCs w:val="16"/>
              </w:rPr>
            </w:pPr>
            <w:r>
              <w:rPr>
                <w:rFonts w:cs="Arial"/>
                <w:sz w:val="16"/>
                <w:szCs w:val="16"/>
              </w:rPr>
              <w:t>0679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D373ED7"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B727C39"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2146071" w14:textId="77777777" w:rsidR="00BE714D" w:rsidRDefault="00BE714D" w:rsidP="00E97CA6">
            <w:pPr>
              <w:pStyle w:val="TAL"/>
              <w:keepNext w:val="0"/>
              <w:rPr>
                <w:rFonts w:cs="Arial"/>
                <w:sz w:val="16"/>
                <w:szCs w:val="16"/>
              </w:rPr>
            </w:pPr>
            <w:r>
              <w:rPr>
                <w:rFonts w:cs="Arial"/>
                <w:sz w:val="16"/>
                <w:szCs w:val="16"/>
              </w:rPr>
              <w:t>Correction of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2C47856"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57E5F6A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CD72BE"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B7A4AA"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A34C5BA"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59264B6" w14:textId="77777777" w:rsidR="00BE714D" w:rsidRDefault="00BE714D" w:rsidP="00BE714D">
            <w:pPr>
              <w:pStyle w:val="TAL"/>
              <w:keepNext w:val="0"/>
              <w:jc w:val="center"/>
              <w:rPr>
                <w:rFonts w:cs="Arial"/>
                <w:sz w:val="16"/>
                <w:szCs w:val="16"/>
              </w:rPr>
            </w:pPr>
            <w:r>
              <w:rPr>
                <w:rFonts w:cs="Arial"/>
                <w:sz w:val="16"/>
                <w:szCs w:val="16"/>
              </w:rPr>
              <w:t>0680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C2E796D"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DF5263D"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C8AB42" w14:textId="77777777" w:rsidR="00BE714D" w:rsidRDefault="00BE714D" w:rsidP="00E97CA6">
            <w:pPr>
              <w:pStyle w:val="TAL"/>
              <w:keepNext w:val="0"/>
              <w:rPr>
                <w:rFonts w:cs="Arial"/>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D5EC631"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011182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344EFE"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DC73672"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809AE5"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C2F0D2" w14:textId="77777777" w:rsidR="00BE714D" w:rsidRDefault="00BE714D" w:rsidP="00BE714D">
            <w:pPr>
              <w:pStyle w:val="TAL"/>
              <w:keepNext w:val="0"/>
              <w:jc w:val="center"/>
              <w:rPr>
                <w:rFonts w:cs="Arial"/>
                <w:sz w:val="16"/>
                <w:szCs w:val="16"/>
              </w:rPr>
            </w:pPr>
            <w:r>
              <w:rPr>
                <w:rFonts w:cs="Arial"/>
                <w:sz w:val="16"/>
                <w:szCs w:val="16"/>
              </w:rPr>
              <w:t>0681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F9D99E2"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C2534AA"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A623520" w14:textId="77777777" w:rsidR="00BE714D" w:rsidRDefault="00BE714D" w:rsidP="00E97CA6">
            <w:pPr>
              <w:pStyle w:val="TAL"/>
              <w:keepNext w:val="0"/>
              <w:rPr>
                <w:rFonts w:cs="Arial"/>
                <w:sz w:val="16"/>
                <w:szCs w:val="16"/>
              </w:rPr>
            </w:pPr>
            <w:r>
              <w:rPr>
                <w:rFonts w:cs="Arial"/>
                <w:sz w:val="16"/>
                <w:szCs w:val="16"/>
              </w:rPr>
              <w:t>Correction of test 27.22.4.28.1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49CDE86"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5C89400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CC82E6"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BC67E6F"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8ED353D"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F203D3D" w14:textId="77777777" w:rsidR="00BE714D" w:rsidRDefault="00BE714D" w:rsidP="00BE714D">
            <w:pPr>
              <w:pStyle w:val="TAL"/>
              <w:keepNext w:val="0"/>
              <w:jc w:val="center"/>
              <w:rPr>
                <w:rFonts w:cs="Arial"/>
                <w:sz w:val="16"/>
                <w:szCs w:val="16"/>
              </w:rPr>
            </w:pPr>
            <w:r>
              <w:rPr>
                <w:rFonts w:cs="Arial"/>
                <w:sz w:val="16"/>
                <w:szCs w:val="16"/>
              </w:rPr>
              <w:t>0682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2DA27B7"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6324B72"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28519D6" w14:textId="77777777" w:rsidR="00BE714D" w:rsidRDefault="00BE714D" w:rsidP="00E97CA6">
            <w:pPr>
              <w:pStyle w:val="TAL"/>
              <w:keepNext w:val="0"/>
              <w:rPr>
                <w:rFonts w:cs="Arial"/>
                <w:sz w:val="16"/>
                <w:szCs w:val="16"/>
              </w:rPr>
            </w:pPr>
            <w:r>
              <w:rPr>
                <w:rFonts w:cs="Arial"/>
                <w:sz w:val="16"/>
                <w:szCs w:val="16"/>
              </w:rPr>
              <w:t>Correction to TC 27.22.4.26.8 Seq 8.4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73D0F85"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43C6E21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86A16CD"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8F96A2D"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36B008F"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B016157" w14:textId="77777777" w:rsidR="00BE714D" w:rsidRDefault="00BE714D" w:rsidP="00BE714D">
            <w:pPr>
              <w:pStyle w:val="TAL"/>
              <w:keepNext w:val="0"/>
              <w:jc w:val="center"/>
              <w:rPr>
                <w:rFonts w:cs="Arial"/>
                <w:sz w:val="16"/>
                <w:szCs w:val="16"/>
              </w:rPr>
            </w:pPr>
            <w:r>
              <w:rPr>
                <w:rFonts w:cs="Arial"/>
                <w:sz w:val="16"/>
                <w:szCs w:val="16"/>
              </w:rPr>
              <w:t>0683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0015F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571932"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56E47B0" w14:textId="77777777" w:rsidR="00BE714D" w:rsidRDefault="00BE714D" w:rsidP="00E97CA6">
            <w:pPr>
              <w:pStyle w:val="TAL"/>
              <w:keepNext w:val="0"/>
              <w:rPr>
                <w:rFonts w:cs="Arial"/>
                <w:sz w:val="16"/>
                <w:szCs w:val="16"/>
              </w:rPr>
            </w:pPr>
            <w:r>
              <w:rPr>
                <w:rFonts w:cs="Arial"/>
                <w:sz w:val="16"/>
                <w:szCs w:val="16"/>
              </w:rPr>
              <w:t>Correction of TC 27.22.4.26.8 Seq 8.5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C11172"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347D971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FDD1FA5"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113D4C2"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D5EBD3"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9C4ACDB" w14:textId="77777777" w:rsidR="00BE714D" w:rsidRDefault="00BE714D" w:rsidP="00BE714D">
            <w:pPr>
              <w:pStyle w:val="TAL"/>
              <w:keepNext w:val="0"/>
              <w:jc w:val="center"/>
              <w:rPr>
                <w:rFonts w:cs="Arial"/>
                <w:sz w:val="16"/>
                <w:szCs w:val="16"/>
              </w:rPr>
            </w:pPr>
            <w:r>
              <w:rPr>
                <w:rFonts w:cs="Arial"/>
                <w:sz w:val="16"/>
                <w:szCs w:val="16"/>
              </w:rPr>
              <w:t>0688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28380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6FA691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F9E7D8F" w14:textId="77777777" w:rsidR="00BE714D" w:rsidRDefault="00BE714D" w:rsidP="00E97CA6">
            <w:pPr>
              <w:pStyle w:val="TAL"/>
              <w:keepNext w:val="0"/>
              <w:rPr>
                <w:rFonts w:cs="Arial"/>
                <w:sz w:val="16"/>
                <w:szCs w:val="16"/>
              </w:rPr>
            </w:pPr>
            <w:r>
              <w:rPr>
                <w:rFonts w:cs="Arial"/>
                <w:sz w:val="16"/>
                <w:szCs w:val="16"/>
              </w:rPr>
              <w:t>Update of TC 27.22.7.9 Seq. 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E43A77F"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380854C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1A332F"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2A6624"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9D6BA2"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373019" w14:textId="77777777" w:rsidR="00BE714D" w:rsidRDefault="00BE714D" w:rsidP="00BE714D">
            <w:pPr>
              <w:pStyle w:val="TAL"/>
              <w:keepNext w:val="0"/>
              <w:jc w:val="center"/>
              <w:rPr>
                <w:rFonts w:cs="Arial"/>
                <w:sz w:val="16"/>
                <w:szCs w:val="16"/>
              </w:rPr>
            </w:pPr>
            <w:r>
              <w:rPr>
                <w:rFonts w:cs="Arial"/>
                <w:sz w:val="16"/>
                <w:szCs w:val="16"/>
              </w:rPr>
              <w:t>0684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03CE781"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8A1116"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ABE4EEF" w14:textId="77777777" w:rsidR="00BE714D" w:rsidRDefault="00BE714D" w:rsidP="00E97CA6">
            <w:pPr>
              <w:pStyle w:val="TAL"/>
              <w:keepNext w:val="0"/>
              <w:rPr>
                <w:rFonts w:cs="Arial"/>
                <w:sz w:val="16"/>
                <w:szCs w:val="16"/>
              </w:rPr>
            </w:pPr>
            <w:r>
              <w:rPr>
                <w:rFonts w:cs="Arial"/>
                <w:sz w:val="16"/>
                <w:szCs w:val="16"/>
              </w:rPr>
              <w:t>Correction to SoR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1E70DC7"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75DD31A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2A9F738"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D7DE268"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1637910"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0282705" w14:textId="77777777" w:rsidR="00BE714D" w:rsidRDefault="00BE714D" w:rsidP="00BE714D">
            <w:pPr>
              <w:pStyle w:val="TAL"/>
              <w:keepNext w:val="0"/>
              <w:jc w:val="center"/>
              <w:rPr>
                <w:rFonts w:cs="Arial"/>
                <w:sz w:val="16"/>
                <w:szCs w:val="16"/>
              </w:rPr>
            </w:pPr>
            <w:r>
              <w:rPr>
                <w:rFonts w:cs="Arial"/>
                <w:sz w:val="16"/>
                <w:szCs w:val="16"/>
              </w:rPr>
              <w:t>0689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F6D93E1"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CEE6E5"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17CC459" w14:textId="77777777" w:rsidR="00BE714D" w:rsidRDefault="00BE714D" w:rsidP="00E97CA6">
            <w:pPr>
              <w:pStyle w:val="TAL"/>
              <w:keepNext w:val="0"/>
              <w:rPr>
                <w:rFonts w:cs="Arial"/>
                <w:sz w:val="16"/>
                <w:szCs w:val="16"/>
              </w:rPr>
            </w:pPr>
            <w:r>
              <w:rPr>
                <w:rFonts w:cs="Arial"/>
                <w:sz w:val="16"/>
                <w:szCs w:val="16"/>
              </w:rPr>
              <w:t>Test case on PROVIDE LOCAL INFORMATION to get Slice(s) information - test without or with several Served NSSAI</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A85460D"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4D6A6A8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1C66760"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3789F05"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5797827"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0035B64" w14:textId="77777777" w:rsidR="00BE714D" w:rsidRDefault="00BE714D" w:rsidP="00BE714D">
            <w:pPr>
              <w:pStyle w:val="TAL"/>
              <w:keepNext w:val="0"/>
              <w:jc w:val="center"/>
              <w:rPr>
                <w:rFonts w:cs="Arial"/>
                <w:sz w:val="16"/>
                <w:szCs w:val="16"/>
              </w:rPr>
            </w:pPr>
            <w:r>
              <w:rPr>
                <w:rFonts w:cs="Arial"/>
                <w:sz w:val="16"/>
                <w:szCs w:val="16"/>
              </w:rPr>
              <w:t>0690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D5E279" w14:textId="77777777" w:rsidR="00BE714D" w:rsidRDefault="00BE714D" w:rsidP="00BE714D">
            <w:pPr>
              <w:pStyle w:val="TAL"/>
              <w:keepNext w:val="0"/>
              <w:jc w:val="center"/>
              <w:rPr>
                <w:rFonts w:cs="Arial"/>
                <w:sz w:val="16"/>
                <w:szCs w:val="16"/>
              </w:rPr>
            </w:pPr>
            <w:r>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75DF8F3"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B245692" w14:textId="77777777" w:rsidR="00BE714D" w:rsidRDefault="00BE714D" w:rsidP="00E97CA6">
            <w:pPr>
              <w:pStyle w:val="TAL"/>
              <w:keepNext w:val="0"/>
              <w:rPr>
                <w:rFonts w:cs="Arial"/>
                <w:sz w:val="16"/>
                <w:szCs w:val="16"/>
              </w:rPr>
            </w:pPr>
            <w:r>
              <w:rPr>
                <w:rFonts w:cs="Arial"/>
                <w:sz w:val="16"/>
                <w:szCs w:val="16"/>
              </w:rPr>
              <w:t xml:space="preserve">Test sequence  for 27.22.4.7- REFRESH (steering of roaming in NG-RAN context)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C1A0624"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68391C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685492F"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5553E2"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7FEDB3"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CEDBBE" w14:textId="77777777" w:rsidR="00BE714D" w:rsidRDefault="00BE714D" w:rsidP="00BE714D">
            <w:pPr>
              <w:pStyle w:val="TAL"/>
              <w:keepNext w:val="0"/>
              <w:jc w:val="center"/>
              <w:rPr>
                <w:rFonts w:cs="Arial"/>
                <w:sz w:val="16"/>
                <w:szCs w:val="16"/>
              </w:rPr>
            </w:pPr>
            <w:r>
              <w:rPr>
                <w:rFonts w:cs="Arial"/>
                <w:sz w:val="16"/>
                <w:szCs w:val="16"/>
              </w:rPr>
              <w:t>0691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6D1018E"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35966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1D7C3E3" w14:textId="77777777" w:rsidR="00BE714D" w:rsidRDefault="00BE714D" w:rsidP="00E97CA6">
            <w:pPr>
              <w:pStyle w:val="TAL"/>
              <w:keepNext w:val="0"/>
              <w:rPr>
                <w:rFonts w:cs="Arial"/>
                <w:sz w:val="16"/>
                <w:szCs w:val="16"/>
              </w:rPr>
            </w:pPr>
            <w:r>
              <w:rPr>
                <w:rFonts w:cs="Arial"/>
                <w:sz w:val="16"/>
                <w:szCs w:val="16"/>
              </w:rPr>
              <w:t>Definition of default ISIM values of NG-RAN ISIM-UICC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D82A679"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061B5AE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20B96C3" w14:textId="77777777" w:rsidR="00BE714D" w:rsidRDefault="00BE714D" w:rsidP="00BE714D">
            <w:pPr>
              <w:pStyle w:val="TAL"/>
              <w:keepNext w:val="0"/>
              <w:jc w:val="center"/>
              <w:rPr>
                <w:rFonts w:cs="Arial"/>
                <w:sz w:val="16"/>
                <w:szCs w:val="16"/>
              </w:rPr>
            </w:pPr>
            <w:r>
              <w:rPr>
                <w:rFonts w:cs="Arial"/>
                <w:sz w:val="16"/>
                <w:szCs w:val="16"/>
              </w:rPr>
              <w:t>2023-04</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1A3ADFA" w14:textId="77777777" w:rsidR="00BE714D"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F562277" w14:textId="77777777" w:rsidR="00BE714D"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675167B" w14:textId="77777777" w:rsidR="00BE714D"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EC5210" w14:textId="77777777"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915006F" w14:textId="77777777" w:rsidR="00BE714D"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5BE8D3F" w14:textId="77777777" w:rsidR="00BE714D" w:rsidRDefault="00BE714D" w:rsidP="00E97CA6">
            <w:pPr>
              <w:pStyle w:val="TAL"/>
              <w:keepNext w:val="0"/>
              <w:rPr>
                <w:rFonts w:cs="Arial"/>
                <w:sz w:val="16"/>
                <w:szCs w:val="16"/>
              </w:rPr>
            </w:pPr>
            <w:r>
              <w:rPr>
                <w:rFonts w:cs="Arial"/>
                <w:sz w:val="16"/>
                <w:szCs w:val="16"/>
              </w:rPr>
              <w:t xml:space="preserve">Editorial corrections in sections 3.4 and </w:t>
            </w:r>
            <w:r w:rsidRPr="005200D3">
              <w:rPr>
                <w:rFonts w:cs="Arial"/>
                <w:sz w:val="16"/>
                <w:szCs w:val="16"/>
              </w:rPr>
              <w:t>27.22.4.15.4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3D8B71" w14:textId="77777777" w:rsidR="00BE714D" w:rsidRDefault="00BE714D" w:rsidP="00E97CA6">
            <w:pPr>
              <w:pStyle w:val="TAL"/>
              <w:keepNext w:val="0"/>
              <w:rPr>
                <w:rFonts w:cs="Arial"/>
                <w:sz w:val="16"/>
                <w:szCs w:val="16"/>
              </w:rPr>
            </w:pPr>
            <w:r>
              <w:rPr>
                <w:rFonts w:cs="Arial"/>
                <w:sz w:val="16"/>
                <w:szCs w:val="16"/>
              </w:rPr>
              <w:t>16.11.1</w:t>
            </w:r>
          </w:p>
        </w:tc>
      </w:tr>
      <w:tr w:rsidR="00BE714D" w:rsidRPr="005307A3" w14:paraId="3FEDD75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27BE6A6"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64C631E"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83568D"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89C6B8F" w14:textId="77777777" w:rsidR="00BE714D" w:rsidRDefault="00BE714D" w:rsidP="00BE714D">
            <w:pPr>
              <w:pStyle w:val="TAL"/>
              <w:keepNext w:val="0"/>
              <w:jc w:val="center"/>
              <w:rPr>
                <w:rFonts w:cs="Arial"/>
                <w:sz w:val="16"/>
                <w:szCs w:val="16"/>
              </w:rPr>
            </w:pPr>
            <w:r>
              <w:rPr>
                <w:rFonts w:cs="Arial"/>
                <w:sz w:val="16"/>
                <w:szCs w:val="16"/>
              </w:rPr>
              <w:t>0692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D7556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6F3D4B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3334B57" w14:textId="77777777" w:rsidR="00BE714D" w:rsidRDefault="00BE714D" w:rsidP="00E97CA6">
            <w:pPr>
              <w:pStyle w:val="TAL"/>
              <w:keepNext w:val="0"/>
              <w:rPr>
                <w:rFonts w:cs="Arial"/>
                <w:sz w:val="16"/>
                <w:szCs w:val="16"/>
              </w:rPr>
            </w:pPr>
            <w:r>
              <w:rPr>
                <w:rFonts w:cs="Arial"/>
                <w:sz w:val="16"/>
                <w:szCs w:val="16"/>
              </w:rPr>
              <w:t>Correction of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1DE1590"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2B3AB9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26A9D31"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F1D2BF4"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2C1099"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E859939" w14:textId="77777777" w:rsidR="00BE714D" w:rsidRDefault="00BE714D" w:rsidP="00BE714D">
            <w:pPr>
              <w:pStyle w:val="TAL"/>
              <w:keepNext w:val="0"/>
              <w:jc w:val="center"/>
              <w:rPr>
                <w:rFonts w:cs="Arial"/>
                <w:sz w:val="16"/>
                <w:szCs w:val="16"/>
              </w:rPr>
            </w:pPr>
            <w:r>
              <w:rPr>
                <w:rFonts w:cs="Arial"/>
                <w:sz w:val="16"/>
                <w:szCs w:val="16"/>
              </w:rPr>
              <w:t>0693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653D8CD"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9B11A0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A411593" w14:textId="77777777" w:rsidR="00BE714D" w:rsidRDefault="00BE714D" w:rsidP="00E97CA6">
            <w:pPr>
              <w:pStyle w:val="TAL"/>
              <w:keepNext w:val="0"/>
              <w:rPr>
                <w:rFonts w:cs="Arial"/>
                <w:sz w:val="16"/>
                <w:szCs w:val="16"/>
              </w:rPr>
            </w:pPr>
            <w:r>
              <w:rPr>
                <w:rFonts w:cs="Arial"/>
                <w:sz w:val="16"/>
                <w:szCs w:val="16"/>
              </w:rPr>
              <w:t>Correction of TC 27.22.4.26 seq 8.2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DE592BA"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39BD508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6F49581"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18236B"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13AA7E"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2808FE5" w14:textId="77777777" w:rsidR="00BE714D" w:rsidRDefault="00BE714D" w:rsidP="00BE714D">
            <w:pPr>
              <w:pStyle w:val="TAL"/>
              <w:keepNext w:val="0"/>
              <w:jc w:val="center"/>
              <w:rPr>
                <w:rFonts w:cs="Arial"/>
                <w:sz w:val="16"/>
                <w:szCs w:val="16"/>
              </w:rPr>
            </w:pPr>
            <w:r>
              <w:rPr>
                <w:rFonts w:cs="Arial"/>
                <w:sz w:val="16"/>
                <w:szCs w:val="16"/>
              </w:rPr>
              <w:t>0694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1D2228"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DB4037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DF5C924" w14:textId="77777777" w:rsidR="00BE714D" w:rsidRDefault="00BE714D" w:rsidP="00E97CA6">
            <w:pPr>
              <w:pStyle w:val="TAL"/>
              <w:keepNext w:val="0"/>
              <w:rPr>
                <w:rFonts w:cs="Arial"/>
                <w:sz w:val="16"/>
                <w:szCs w:val="16"/>
              </w:rPr>
            </w:pPr>
            <w:r>
              <w:rPr>
                <w:rFonts w:cs="Arial"/>
                <w:sz w:val="16"/>
                <w:szCs w:val="16"/>
              </w:rPr>
              <w:t>Correction of the initial conditions for 27.22.4.26.8 test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324CE9"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0DD71E3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EC70244"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3AEBF86"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F642D6"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6EC656" w14:textId="77777777" w:rsidR="00BE714D" w:rsidRDefault="00BE714D" w:rsidP="00BE714D">
            <w:pPr>
              <w:pStyle w:val="TAL"/>
              <w:keepNext w:val="0"/>
              <w:jc w:val="center"/>
              <w:rPr>
                <w:rFonts w:cs="Arial"/>
                <w:sz w:val="16"/>
                <w:szCs w:val="16"/>
              </w:rPr>
            </w:pPr>
            <w:r>
              <w:rPr>
                <w:rFonts w:cs="Arial"/>
                <w:sz w:val="16"/>
                <w:szCs w:val="16"/>
              </w:rPr>
              <w:t>0695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BBACBC"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5DE6A76"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A6F341" w14:textId="77777777" w:rsidR="00BE714D" w:rsidRDefault="00BE714D" w:rsidP="00E97CA6">
            <w:pPr>
              <w:pStyle w:val="TAL"/>
              <w:keepNext w:val="0"/>
              <w:rPr>
                <w:rFonts w:cs="Arial"/>
                <w:sz w:val="16"/>
                <w:szCs w:val="16"/>
              </w:rPr>
            </w:pPr>
            <w:r>
              <w:rPr>
                <w:rFonts w:cs="Arial"/>
                <w:sz w:val="16"/>
                <w:szCs w:val="16"/>
              </w:rPr>
              <w:t>Separation of NG-RAN UICC and NG-RAN ISIM-UICC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FCEDBE8"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73458C4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0AEC9A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C7B8CF9"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DBFCDB"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4803393" w14:textId="77777777" w:rsidR="00BE714D" w:rsidRDefault="00BE714D" w:rsidP="00BE714D">
            <w:pPr>
              <w:pStyle w:val="TAL"/>
              <w:keepNext w:val="0"/>
              <w:jc w:val="center"/>
              <w:rPr>
                <w:rFonts w:cs="Arial"/>
                <w:sz w:val="16"/>
                <w:szCs w:val="16"/>
              </w:rPr>
            </w:pPr>
            <w:r>
              <w:rPr>
                <w:rFonts w:cs="Arial"/>
                <w:sz w:val="16"/>
                <w:szCs w:val="16"/>
              </w:rPr>
              <w:t>0696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477C5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279419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0D6E633" w14:textId="77777777" w:rsidR="00BE714D" w:rsidRDefault="00BE714D" w:rsidP="00E97CA6">
            <w:pPr>
              <w:pStyle w:val="TAL"/>
              <w:keepNext w:val="0"/>
              <w:rPr>
                <w:rFonts w:cs="Arial"/>
                <w:sz w:val="16"/>
                <w:szCs w:val="16"/>
              </w:rPr>
            </w:pPr>
            <w:r>
              <w:rPr>
                <w:rFonts w:cs="Arial"/>
                <w:sz w:val="16"/>
                <w:szCs w:val="16"/>
              </w:rPr>
              <w:t>Correction of Table E.1: TERMINAL PROFILE (for SS)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F49F4EB"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17C7C48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2430E7"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D74D9F8"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6DAE6F1"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DAA24F" w14:textId="77777777" w:rsidR="00BE714D" w:rsidRDefault="00BE714D" w:rsidP="00BE714D">
            <w:pPr>
              <w:pStyle w:val="TAL"/>
              <w:keepNext w:val="0"/>
              <w:jc w:val="center"/>
              <w:rPr>
                <w:rFonts w:cs="Arial"/>
                <w:sz w:val="16"/>
                <w:szCs w:val="16"/>
              </w:rPr>
            </w:pPr>
            <w:r>
              <w:rPr>
                <w:rFonts w:cs="Arial"/>
                <w:sz w:val="16"/>
                <w:szCs w:val="16"/>
              </w:rPr>
              <w:t>0700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C91AD1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A9C630"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B24E4D1" w14:textId="77777777" w:rsidR="00BE714D" w:rsidRDefault="00BE714D" w:rsidP="00E97CA6">
            <w:pPr>
              <w:pStyle w:val="TAL"/>
              <w:keepNext w:val="0"/>
              <w:rPr>
                <w:rFonts w:cs="Arial"/>
                <w:sz w:val="16"/>
                <w:szCs w:val="16"/>
              </w:rPr>
            </w:pPr>
            <w:r>
              <w:rPr>
                <w:rFonts w:cs="Arial"/>
                <w:sz w:val="16"/>
                <w:szCs w:val="16"/>
              </w:rPr>
              <w:t>27.22.5.3 Editorial correction incorrect Reference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16B2DC5"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73B0847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CBEA80"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F020D1"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927D67B"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85BFD62" w14:textId="77777777" w:rsidR="00BE714D" w:rsidRDefault="00BE714D" w:rsidP="00BE714D">
            <w:pPr>
              <w:pStyle w:val="TAL"/>
              <w:keepNext w:val="0"/>
              <w:jc w:val="center"/>
              <w:rPr>
                <w:rFonts w:cs="Arial"/>
                <w:sz w:val="16"/>
                <w:szCs w:val="16"/>
              </w:rPr>
            </w:pPr>
            <w:r>
              <w:rPr>
                <w:rFonts w:cs="Arial"/>
                <w:sz w:val="16"/>
                <w:szCs w:val="16"/>
              </w:rPr>
              <w:t>0701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14642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52236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B25D37B" w14:textId="77777777" w:rsidR="00BE714D" w:rsidRDefault="00BE714D" w:rsidP="00E97CA6">
            <w:pPr>
              <w:pStyle w:val="TAL"/>
              <w:keepNext w:val="0"/>
              <w:rPr>
                <w:rFonts w:cs="Arial"/>
                <w:sz w:val="16"/>
                <w:szCs w:val="16"/>
              </w:rPr>
            </w:pPr>
            <w:r>
              <w:rPr>
                <w:rFonts w:cs="Arial"/>
                <w:sz w:val="16"/>
                <w:szCs w:val="16"/>
              </w:rPr>
              <w:t>Correcting applicability of TC 27.22.4.10 (seq 7.2) and 27.22.5.3 (seq 3.2) dependent on SMS over IMS_UTRAN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52EE915"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2B9F813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5D6F87D"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07A7DB"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BF4B3C"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B60C00" w14:textId="77777777" w:rsidR="00BE714D" w:rsidRDefault="00BE714D" w:rsidP="00BE714D">
            <w:pPr>
              <w:pStyle w:val="TAL"/>
              <w:keepNext w:val="0"/>
              <w:jc w:val="center"/>
              <w:rPr>
                <w:rFonts w:cs="Arial"/>
                <w:sz w:val="16"/>
                <w:szCs w:val="16"/>
              </w:rPr>
            </w:pPr>
            <w:r>
              <w:rPr>
                <w:rFonts w:cs="Arial"/>
                <w:sz w:val="16"/>
                <w:szCs w:val="16"/>
              </w:rPr>
              <w:t>0707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2F70F41"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B10ED6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36F87FD" w14:textId="77777777" w:rsidR="00BE714D" w:rsidRDefault="00BE714D" w:rsidP="00E97CA6">
            <w:pPr>
              <w:pStyle w:val="TAL"/>
              <w:keepNext w:val="0"/>
              <w:rPr>
                <w:rFonts w:cs="Arial"/>
                <w:sz w:val="16"/>
                <w:szCs w:val="16"/>
              </w:rPr>
            </w:pPr>
            <w:r>
              <w:rPr>
                <w:rFonts w:cs="Arial"/>
                <w:sz w:val="16"/>
                <w:szCs w:val="16"/>
              </w:rPr>
              <w:t>Correcting applicability of TC 27.22.13_sequence 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C0E860"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18913FB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2C183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AA6AB3"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BCC11A5"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ECDBEC2" w14:textId="77777777" w:rsidR="00BE714D" w:rsidRDefault="00BE714D" w:rsidP="00BE714D">
            <w:pPr>
              <w:pStyle w:val="TAL"/>
              <w:keepNext w:val="0"/>
              <w:jc w:val="center"/>
              <w:rPr>
                <w:rFonts w:cs="Arial"/>
                <w:sz w:val="16"/>
                <w:szCs w:val="16"/>
              </w:rPr>
            </w:pPr>
            <w:r>
              <w:rPr>
                <w:rFonts w:cs="Arial"/>
                <w:sz w:val="16"/>
                <w:szCs w:val="16"/>
              </w:rPr>
              <w:t>0697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1BEDD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87F66DC"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A99CA09" w14:textId="77777777" w:rsidR="00BE714D" w:rsidRDefault="00BE714D" w:rsidP="00E97CA6">
            <w:pPr>
              <w:pStyle w:val="TAL"/>
              <w:keepNext w:val="0"/>
              <w:rPr>
                <w:rFonts w:cs="Arial"/>
                <w:sz w:val="16"/>
                <w:szCs w:val="16"/>
              </w:rPr>
            </w:pPr>
            <w:r>
              <w:rPr>
                <w:rFonts w:cs="Arial"/>
                <w:sz w:val="16"/>
                <w:szCs w:val="16"/>
              </w:rPr>
              <w:t>Test case on PROVIDE LOCAL INFORMATION to get Timing Advance in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E87304"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7087760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45179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A778E3"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3D585AA"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175A57E" w14:textId="77777777" w:rsidR="00BE714D" w:rsidRDefault="00BE714D" w:rsidP="00BE714D">
            <w:pPr>
              <w:pStyle w:val="TAL"/>
              <w:keepNext w:val="0"/>
              <w:jc w:val="center"/>
              <w:rPr>
                <w:rFonts w:cs="Arial"/>
                <w:sz w:val="16"/>
                <w:szCs w:val="16"/>
              </w:rPr>
            </w:pPr>
            <w:r>
              <w:rPr>
                <w:rFonts w:cs="Arial"/>
                <w:sz w:val="16"/>
                <w:szCs w:val="16"/>
              </w:rPr>
              <w:t>0699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5AD1B4"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C2BB4D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3C57CC3" w14:textId="77777777" w:rsidR="00BE714D" w:rsidRDefault="00BE714D" w:rsidP="00E97CA6">
            <w:pPr>
              <w:pStyle w:val="TAL"/>
              <w:keepNext w:val="0"/>
              <w:rPr>
                <w:rFonts w:cs="Arial"/>
                <w:sz w:val="16"/>
                <w:szCs w:val="16"/>
              </w:rPr>
            </w:pPr>
            <w:r>
              <w:rPr>
                <w:rFonts w:cs="Arial"/>
                <w:sz w:val="16"/>
                <w:szCs w:val="16"/>
              </w:rPr>
              <w:t xml:space="preserve">Correction to clause 27.22.4.7.7.4.1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A502AD0"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03B5BC6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C6FBBA"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B3CFAF"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833407E"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13E0C66" w14:textId="77777777" w:rsidR="00BE714D" w:rsidRDefault="00BE714D" w:rsidP="00BE714D">
            <w:pPr>
              <w:pStyle w:val="TAL"/>
              <w:keepNext w:val="0"/>
              <w:jc w:val="center"/>
              <w:rPr>
                <w:rFonts w:cs="Arial"/>
                <w:sz w:val="16"/>
                <w:szCs w:val="16"/>
              </w:rPr>
            </w:pPr>
            <w:r>
              <w:rPr>
                <w:rFonts w:cs="Arial"/>
                <w:sz w:val="16"/>
                <w:szCs w:val="16"/>
              </w:rPr>
              <w:t>0702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46E6ABE"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B01ABA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A22FB16" w14:textId="77777777" w:rsidR="00BE714D" w:rsidRDefault="00BE714D" w:rsidP="00E97CA6">
            <w:pPr>
              <w:pStyle w:val="TAL"/>
              <w:keepNext w:val="0"/>
              <w:rPr>
                <w:rFonts w:cs="Arial"/>
                <w:sz w:val="16"/>
                <w:szCs w:val="16"/>
              </w:rPr>
            </w:pPr>
            <w:r>
              <w:rPr>
                <w:rFonts w:cs="Arial"/>
                <w:sz w:val="16"/>
                <w:szCs w:val="16"/>
              </w:rPr>
              <w:t>Modification to TC 27.22.4.26.8 seq 8.3 - Launch Browser, MT calls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075788"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55420C5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E094D2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E2930F"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308CE1"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9952E7" w14:textId="77777777" w:rsidR="00BE714D" w:rsidRDefault="00BE714D" w:rsidP="00BE714D">
            <w:pPr>
              <w:pStyle w:val="TAL"/>
              <w:keepNext w:val="0"/>
              <w:jc w:val="center"/>
              <w:rPr>
                <w:rFonts w:cs="Arial"/>
                <w:sz w:val="16"/>
                <w:szCs w:val="16"/>
              </w:rPr>
            </w:pPr>
            <w:r>
              <w:rPr>
                <w:rFonts w:cs="Arial"/>
                <w:sz w:val="16"/>
                <w:szCs w:val="16"/>
              </w:rPr>
              <w:t>0703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20E467A"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B2990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6A4774E" w14:textId="77777777" w:rsidR="00BE714D" w:rsidRDefault="00BE714D" w:rsidP="00E97CA6">
            <w:pPr>
              <w:pStyle w:val="TAL"/>
              <w:keepNext w:val="0"/>
              <w:rPr>
                <w:rFonts w:cs="Arial"/>
                <w:sz w:val="16"/>
                <w:szCs w:val="16"/>
              </w:rPr>
            </w:pPr>
            <w:r>
              <w:rPr>
                <w:rFonts w:cs="Arial"/>
                <w:sz w:val="16"/>
                <w:szCs w:val="16"/>
              </w:rPr>
              <w:t>Correction to TC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81D129"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115FB8E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1DFC4D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0901DA9"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3CED242"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064FD1B" w14:textId="77777777" w:rsidR="00BE714D" w:rsidRDefault="00BE714D" w:rsidP="00BE714D">
            <w:pPr>
              <w:pStyle w:val="TAL"/>
              <w:keepNext w:val="0"/>
              <w:jc w:val="center"/>
              <w:rPr>
                <w:rFonts w:cs="Arial"/>
                <w:sz w:val="16"/>
                <w:szCs w:val="16"/>
              </w:rPr>
            </w:pPr>
            <w:r>
              <w:rPr>
                <w:rFonts w:cs="Arial"/>
                <w:sz w:val="16"/>
                <w:szCs w:val="16"/>
              </w:rPr>
              <w:t>0704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D4EA117"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C86D69D"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BE3EC13" w14:textId="77777777" w:rsidR="00BE714D" w:rsidRDefault="00BE714D" w:rsidP="00E97CA6">
            <w:pPr>
              <w:pStyle w:val="TAL"/>
              <w:keepNext w:val="0"/>
              <w:rPr>
                <w:rFonts w:cs="Arial"/>
                <w:sz w:val="16"/>
                <w:szCs w:val="16"/>
              </w:rPr>
            </w:pPr>
            <w:r>
              <w:rPr>
                <w:rFonts w:cs="Arial"/>
                <w:sz w:val="16"/>
                <w:szCs w:val="16"/>
              </w:rPr>
              <w:t>Correction to TC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1E460BA"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48C10CB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0446C80"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033F64"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3A3D7D1"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9B2366" w14:textId="77777777" w:rsidR="00BE714D" w:rsidRDefault="00BE714D" w:rsidP="00BE714D">
            <w:pPr>
              <w:pStyle w:val="TAL"/>
              <w:keepNext w:val="0"/>
              <w:jc w:val="center"/>
              <w:rPr>
                <w:rFonts w:cs="Arial"/>
                <w:sz w:val="16"/>
                <w:szCs w:val="16"/>
              </w:rPr>
            </w:pPr>
            <w:r>
              <w:rPr>
                <w:rFonts w:cs="Arial"/>
                <w:sz w:val="16"/>
                <w:szCs w:val="16"/>
              </w:rPr>
              <w:t>0705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DA9DBEA"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66945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256DDB8" w14:textId="77777777" w:rsidR="00BE714D" w:rsidRDefault="00BE714D" w:rsidP="00E97CA6">
            <w:pPr>
              <w:pStyle w:val="TAL"/>
              <w:keepNext w:val="0"/>
              <w:rPr>
                <w:rFonts w:cs="Arial"/>
                <w:sz w:val="16"/>
                <w:szCs w:val="16"/>
              </w:rPr>
            </w:pPr>
            <w:r>
              <w:rPr>
                <w:rFonts w:cs="Arial"/>
                <w:sz w:val="16"/>
                <w:szCs w:val="16"/>
              </w:rPr>
              <w:t>Correction to TC 27.22.11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84DA8D"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2895B72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10C85B"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BE30DAB"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0904552"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C0195B" w14:textId="77777777" w:rsidR="00BE714D" w:rsidRDefault="00BE714D" w:rsidP="00BE714D">
            <w:pPr>
              <w:pStyle w:val="TAL"/>
              <w:keepNext w:val="0"/>
              <w:jc w:val="center"/>
              <w:rPr>
                <w:rFonts w:cs="Arial"/>
                <w:sz w:val="16"/>
                <w:szCs w:val="16"/>
              </w:rPr>
            </w:pPr>
            <w:r>
              <w:rPr>
                <w:rFonts w:cs="Arial"/>
                <w:sz w:val="16"/>
                <w:szCs w:val="16"/>
              </w:rPr>
              <w:t>0706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99853D"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199378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DF4CD26" w14:textId="77777777" w:rsidR="00BE714D" w:rsidRDefault="00BE714D" w:rsidP="00E97CA6">
            <w:pPr>
              <w:pStyle w:val="TAL"/>
              <w:keepNext w:val="0"/>
              <w:rPr>
                <w:rFonts w:cs="Arial"/>
                <w:sz w:val="16"/>
                <w:szCs w:val="16"/>
              </w:rPr>
            </w:pPr>
            <w:r>
              <w:rPr>
                <w:rFonts w:cs="Arial"/>
                <w:sz w:val="16"/>
                <w:szCs w:val="16"/>
              </w:rPr>
              <w:t>Correction to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6F1C19"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5FED44D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29F7B35"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B464A4B" w14:textId="77777777" w:rsidR="00BE714D"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29CCEE7" w14:textId="77777777" w:rsidR="00BE714D"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4BA3B79" w14:textId="77777777" w:rsidR="00BE714D"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7887CB5" w14:textId="77777777"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A24E706" w14:textId="77777777" w:rsidR="00BE714D"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4BF9EA8" w14:textId="77777777" w:rsidR="00BE714D" w:rsidRDefault="00BE714D" w:rsidP="00E97CA6">
            <w:pPr>
              <w:pStyle w:val="TAL"/>
              <w:keepNext w:val="0"/>
              <w:rPr>
                <w:rFonts w:cs="Arial"/>
                <w:sz w:val="16"/>
                <w:szCs w:val="16"/>
              </w:rPr>
            </w:pPr>
            <w:r>
              <w:rPr>
                <w:rFonts w:cs="Arial"/>
                <w:sz w:val="16"/>
                <w:szCs w:val="16"/>
              </w:rPr>
              <w:t xml:space="preserve">Editorial correction in chapter </w:t>
            </w:r>
            <w:r w:rsidRPr="0041528A">
              <w:t>27.22.4.15.5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3665D4" w14:textId="77777777" w:rsidR="00BE714D" w:rsidRDefault="00BE714D" w:rsidP="00E97CA6">
            <w:pPr>
              <w:pStyle w:val="TAL"/>
              <w:keepNext w:val="0"/>
              <w:rPr>
                <w:rFonts w:cs="Arial"/>
                <w:sz w:val="16"/>
                <w:szCs w:val="16"/>
              </w:rPr>
            </w:pPr>
            <w:r>
              <w:rPr>
                <w:rFonts w:cs="Arial"/>
                <w:sz w:val="16"/>
                <w:szCs w:val="16"/>
              </w:rPr>
              <w:t>16.12.1</w:t>
            </w:r>
          </w:p>
        </w:tc>
      </w:tr>
      <w:tr w:rsidR="00BE714D" w:rsidRPr="005307A3" w14:paraId="6ADAF0B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76C93E" w14:textId="77777777" w:rsidR="00BE714D" w:rsidRDefault="00BE714D" w:rsidP="00BE714D">
            <w:pPr>
              <w:pStyle w:val="TAL"/>
              <w:keepNext w:val="0"/>
              <w:jc w:val="center"/>
              <w:rPr>
                <w:rFonts w:cs="Arial"/>
                <w:sz w:val="16"/>
                <w:szCs w:val="16"/>
              </w:rPr>
            </w:pPr>
            <w:r>
              <w:rPr>
                <w:rFonts w:cs="Arial"/>
                <w:sz w:val="16"/>
                <w:szCs w:val="16"/>
              </w:rPr>
              <w:t>2023-07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1320E5" w14:textId="77777777" w:rsidR="00BE714D"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CE1D512" w14:textId="77777777" w:rsidR="00BE714D"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B7F240" w14:textId="77777777" w:rsidR="00BE714D"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1D54B81" w14:textId="77777777"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BE6DEE" w14:textId="77777777" w:rsidR="00BE714D"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A8C03AC" w14:textId="77777777" w:rsidR="00BE714D" w:rsidRDefault="00BE714D" w:rsidP="00E97CA6">
            <w:pPr>
              <w:pStyle w:val="TAL"/>
              <w:keepNext w:val="0"/>
              <w:rPr>
                <w:rFonts w:cs="Arial"/>
                <w:sz w:val="16"/>
                <w:szCs w:val="16"/>
              </w:rPr>
            </w:pPr>
            <w:r>
              <w:t xml:space="preserve">ENVELOPE CALL CONTROL </w:t>
            </w:r>
            <w:r>
              <w:rPr>
                <w:rFonts w:eastAsia="SimSun" w:hint="eastAsia"/>
                <w:lang w:val="en-US" w:eastAsia="zh-CN"/>
              </w:rPr>
              <w:t>8</w:t>
            </w:r>
            <w:r>
              <w:t>.</w:t>
            </w:r>
            <w:r>
              <w:rPr>
                <w:rFonts w:eastAsia="SimSun"/>
                <w:lang w:val="en-US" w:eastAsia="zh-CN"/>
              </w:rPr>
              <w:t>2</w:t>
            </w:r>
            <w:r>
              <w:t>.1 coding table fixed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75D0E0" w14:textId="77777777" w:rsidR="00BE714D" w:rsidRDefault="00BE714D" w:rsidP="00E97CA6">
            <w:pPr>
              <w:pStyle w:val="TAL"/>
              <w:keepNext w:val="0"/>
              <w:rPr>
                <w:rFonts w:cs="Arial"/>
                <w:sz w:val="16"/>
                <w:szCs w:val="16"/>
              </w:rPr>
            </w:pPr>
            <w:r>
              <w:rPr>
                <w:rFonts w:cs="Arial"/>
                <w:sz w:val="16"/>
                <w:szCs w:val="16"/>
              </w:rPr>
              <w:t>16.12.2</w:t>
            </w:r>
          </w:p>
        </w:tc>
      </w:tr>
      <w:tr w:rsidR="00BE714D" w:rsidRPr="005307A3" w14:paraId="48D0EDF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C51D0C1" w14:textId="77777777" w:rsidR="00BE714D" w:rsidRDefault="00BE714D" w:rsidP="00BE714D">
            <w:pPr>
              <w:pStyle w:val="TAL"/>
              <w:keepNext w:val="0"/>
              <w:jc w:val="center"/>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9C27D84"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555FF1A" w14:textId="77777777" w:rsidR="00BE714D" w:rsidRDefault="00BE714D" w:rsidP="00BE714D">
            <w:pPr>
              <w:pStyle w:val="TAL"/>
              <w:keepNext w:val="0"/>
              <w:jc w:val="center"/>
              <w:rPr>
                <w:rFonts w:cs="Arial"/>
                <w:sz w:val="16"/>
                <w:szCs w:val="16"/>
              </w:rPr>
            </w:pPr>
            <w:r>
              <w:rPr>
                <w:rFonts w:cs="Arial"/>
                <w:sz w:val="16"/>
                <w:szCs w:val="16"/>
              </w:rPr>
              <w:t>CP232080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287397" w14:textId="77777777" w:rsidR="00BE714D" w:rsidRDefault="00BE714D" w:rsidP="00BE714D">
            <w:pPr>
              <w:pStyle w:val="TAL"/>
              <w:keepNext w:val="0"/>
              <w:jc w:val="center"/>
              <w:rPr>
                <w:rFonts w:cs="Arial"/>
                <w:sz w:val="16"/>
                <w:szCs w:val="16"/>
              </w:rPr>
            </w:pPr>
            <w:r>
              <w:rPr>
                <w:rFonts w:cs="Arial"/>
                <w:sz w:val="16"/>
                <w:szCs w:val="16"/>
              </w:rPr>
              <w:t>0711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E75E52"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1A29F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6C78DDE" w14:textId="77777777" w:rsidR="00BE714D" w:rsidRDefault="00BE714D" w:rsidP="00E97CA6">
            <w:pPr>
              <w:pStyle w:val="TAL"/>
              <w:keepNext w:val="0"/>
            </w:pPr>
            <w:r>
              <w:t>Correction to TC 27.22.4.7.3 REFRESH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09A4188" w14:textId="77777777" w:rsidR="00BE714D" w:rsidRDefault="00BE714D" w:rsidP="00E97CA6">
            <w:pPr>
              <w:pStyle w:val="TAL"/>
              <w:keepNext w:val="0"/>
              <w:rPr>
                <w:rFonts w:cs="Arial"/>
                <w:sz w:val="16"/>
                <w:szCs w:val="16"/>
              </w:rPr>
            </w:pPr>
            <w:r>
              <w:rPr>
                <w:rFonts w:cs="Arial"/>
                <w:sz w:val="16"/>
                <w:szCs w:val="16"/>
              </w:rPr>
              <w:t>16.13.0</w:t>
            </w:r>
          </w:p>
        </w:tc>
      </w:tr>
      <w:tr w:rsidR="00BE714D" w:rsidRPr="005307A3" w14:paraId="5C75B5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246550F" w14:textId="77777777" w:rsidR="00BE714D" w:rsidRDefault="00BE714D" w:rsidP="00BE714D">
            <w:pPr>
              <w:pStyle w:val="TAL"/>
              <w:keepNext w:val="0"/>
              <w:jc w:val="center"/>
              <w:rPr>
                <w:rFonts w:cs="Arial"/>
                <w:sz w:val="16"/>
                <w:szCs w:val="16"/>
              </w:rPr>
            </w:pPr>
            <w:r>
              <w:rPr>
                <w:rFonts w:cs="Arial"/>
                <w:sz w:val="16"/>
                <w:szCs w:val="16"/>
              </w:rPr>
              <w:lastRenderedPageBreak/>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39CDA2"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79287A2" w14:textId="77777777" w:rsidR="00BE714D" w:rsidRDefault="00BE714D" w:rsidP="00BE714D">
            <w:pPr>
              <w:pStyle w:val="TAL"/>
              <w:keepNext w:val="0"/>
              <w:jc w:val="center"/>
              <w:rPr>
                <w:rFonts w:cs="Arial"/>
                <w:sz w:val="16"/>
                <w:szCs w:val="16"/>
              </w:rPr>
            </w:pPr>
            <w:r>
              <w:rPr>
                <w:rFonts w:cs="Arial"/>
                <w:sz w:val="16"/>
                <w:szCs w:val="16"/>
              </w:rPr>
              <w:t>CP-232137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B6A2C24" w14:textId="77777777" w:rsidR="00BE714D" w:rsidRDefault="00BE714D" w:rsidP="00BE714D">
            <w:pPr>
              <w:pStyle w:val="TAL"/>
              <w:keepNext w:val="0"/>
              <w:jc w:val="center"/>
              <w:rPr>
                <w:rFonts w:cs="Arial"/>
                <w:sz w:val="16"/>
                <w:szCs w:val="16"/>
              </w:rPr>
            </w:pPr>
            <w:r>
              <w:rPr>
                <w:rFonts w:cs="Arial"/>
                <w:sz w:val="16"/>
                <w:szCs w:val="16"/>
              </w:rPr>
              <w:t>0719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2C3633"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2280330"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40F3F47" w14:textId="77777777" w:rsidR="00BE714D" w:rsidRDefault="00BE714D" w:rsidP="00E97CA6">
            <w:pPr>
              <w:pStyle w:val="TAL"/>
              <w:keepNext w:val="0"/>
            </w:pPr>
            <w:r>
              <w:t xml:space="preserve">Add Expected sequence of PROVIDE LOCAL INFORMATION about NG-RAN Intra-Frequency Measurements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7FB3D90" w14:textId="77777777" w:rsidR="00BE714D" w:rsidRDefault="00BE714D" w:rsidP="00E97CA6">
            <w:pPr>
              <w:pStyle w:val="TAL"/>
              <w:keepNext w:val="0"/>
              <w:rPr>
                <w:rFonts w:cs="Arial"/>
                <w:sz w:val="16"/>
                <w:szCs w:val="16"/>
              </w:rPr>
            </w:pPr>
            <w:r>
              <w:rPr>
                <w:rFonts w:cs="Arial"/>
                <w:sz w:val="16"/>
                <w:szCs w:val="16"/>
              </w:rPr>
              <w:t>16.13.0</w:t>
            </w:r>
          </w:p>
        </w:tc>
      </w:tr>
      <w:tr w:rsidR="00BE714D" w:rsidRPr="005307A3" w14:paraId="13C8FC6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AAF713E" w14:textId="77777777" w:rsidR="00BE714D" w:rsidRDefault="00BE714D" w:rsidP="00BE714D">
            <w:pPr>
              <w:pStyle w:val="TAL"/>
              <w:keepNext w:val="0"/>
              <w:jc w:val="center"/>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7980FDF"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FA5A845" w14:textId="77777777" w:rsidR="00BE714D" w:rsidRDefault="00BE714D" w:rsidP="00BE714D">
            <w:pPr>
              <w:pStyle w:val="TAL"/>
              <w:keepNext w:val="0"/>
              <w:jc w:val="center"/>
              <w:rPr>
                <w:rFonts w:cs="Arial"/>
                <w:sz w:val="16"/>
                <w:szCs w:val="16"/>
              </w:rPr>
            </w:pPr>
            <w:r>
              <w:rPr>
                <w:rFonts w:cs="Arial"/>
                <w:sz w:val="16"/>
                <w:szCs w:val="16"/>
              </w:rPr>
              <w:t>CP-232137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3512C4" w14:textId="77777777" w:rsidR="00BE714D" w:rsidRDefault="00BE714D" w:rsidP="00BE714D">
            <w:pPr>
              <w:pStyle w:val="TAL"/>
              <w:keepNext w:val="0"/>
              <w:jc w:val="center"/>
              <w:rPr>
                <w:rFonts w:cs="Arial"/>
                <w:sz w:val="16"/>
                <w:szCs w:val="16"/>
              </w:rPr>
            </w:pPr>
            <w:r>
              <w:rPr>
                <w:rFonts w:cs="Arial"/>
                <w:sz w:val="16"/>
                <w:szCs w:val="16"/>
              </w:rPr>
              <w:t>0720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C1DCFC8"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B8F8AF"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2920ED" w14:textId="77777777" w:rsidR="00BE714D" w:rsidRDefault="00BE714D" w:rsidP="00E97CA6">
            <w:pPr>
              <w:pStyle w:val="TAL"/>
              <w:keepNext w:val="0"/>
            </w:pPr>
            <w:r>
              <w:t>Add Expected sequence of PROVIDE LOCAL INFORMATION about NG-RAN Inter-Frequency Measurements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E0E54A" w14:textId="77777777" w:rsidR="00BE714D" w:rsidRDefault="00BE714D" w:rsidP="00E97CA6">
            <w:pPr>
              <w:pStyle w:val="TAL"/>
              <w:keepNext w:val="0"/>
              <w:rPr>
                <w:rFonts w:cs="Arial"/>
                <w:sz w:val="16"/>
                <w:szCs w:val="16"/>
              </w:rPr>
            </w:pPr>
            <w:r>
              <w:rPr>
                <w:rFonts w:cs="Arial"/>
                <w:sz w:val="16"/>
                <w:szCs w:val="16"/>
              </w:rPr>
              <w:t>16.13.0</w:t>
            </w:r>
          </w:p>
        </w:tc>
      </w:tr>
      <w:tr w:rsidR="00BE714D" w:rsidRPr="005307A3" w14:paraId="5EBF492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0880849" w14:textId="77777777" w:rsidR="00BE714D" w:rsidRDefault="00BE714D" w:rsidP="00BE714D">
            <w:pPr>
              <w:pStyle w:val="TAL"/>
              <w:keepNext w:val="0"/>
              <w:jc w:val="center"/>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DB29E94"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87A673C" w14:textId="77777777" w:rsidR="00BE714D" w:rsidRDefault="00BE714D" w:rsidP="00BE714D">
            <w:pPr>
              <w:pStyle w:val="TAL"/>
              <w:keepNext w:val="0"/>
              <w:jc w:val="center"/>
              <w:rPr>
                <w:rFonts w:cs="Arial"/>
                <w:sz w:val="16"/>
                <w:szCs w:val="16"/>
              </w:rPr>
            </w:pPr>
            <w:r>
              <w:rPr>
                <w:rFonts w:cs="Arial"/>
                <w:sz w:val="16"/>
                <w:szCs w:val="16"/>
              </w:rPr>
              <w:t>CP-232142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AD74FF9" w14:textId="77777777" w:rsidR="00BE714D" w:rsidRDefault="00BE714D" w:rsidP="00BE714D">
            <w:pPr>
              <w:pStyle w:val="TAL"/>
              <w:keepNext w:val="0"/>
              <w:jc w:val="center"/>
              <w:rPr>
                <w:rFonts w:cs="Arial"/>
                <w:sz w:val="16"/>
                <w:szCs w:val="16"/>
              </w:rPr>
            </w:pPr>
            <w:r>
              <w:rPr>
                <w:rFonts w:cs="Arial"/>
                <w:sz w:val="16"/>
                <w:szCs w:val="16"/>
              </w:rPr>
              <w:t>0716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23E1DD"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9CD665"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D9A4F5" w14:textId="77777777" w:rsidR="00BE714D" w:rsidRDefault="00BE714D" w:rsidP="00E97CA6">
            <w:pPr>
              <w:pStyle w:val="TAL"/>
              <w:keepNext w:val="0"/>
            </w:pPr>
            <w:r>
              <w:t>New Applicability table for Rel-17 of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F99EA53" w14:textId="77777777" w:rsidR="00BE714D" w:rsidRDefault="00BE714D" w:rsidP="00E97CA6">
            <w:pPr>
              <w:pStyle w:val="TAL"/>
              <w:keepNext w:val="0"/>
              <w:rPr>
                <w:rFonts w:cs="Arial"/>
                <w:sz w:val="16"/>
                <w:szCs w:val="16"/>
              </w:rPr>
            </w:pPr>
            <w:r>
              <w:rPr>
                <w:rFonts w:cs="Arial"/>
                <w:sz w:val="16"/>
                <w:szCs w:val="16"/>
              </w:rPr>
              <w:t>17.0.0</w:t>
            </w:r>
          </w:p>
        </w:tc>
      </w:tr>
      <w:tr w:rsidR="00BE714D" w:rsidRPr="005307A3" w14:paraId="7F8685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B65E5DB"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F300575"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4E3FEF" w14:textId="77777777" w:rsidR="00BE714D" w:rsidRDefault="00BE714D" w:rsidP="00BE714D">
            <w:pPr>
              <w:pStyle w:val="TAL"/>
              <w:keepNext w:val="0"/>
              <w:jc w:val="center"/>
              <w:rPr>
                <w:rFonts w:cs="Arial"/>
                <w:sz w:val="16"/>
                <w:szCs w:val="16"/>
              </w:rPr>
            </w:pPr>
            <w:r>
              <w:rPr>
                <w:rFonts w:cs="Arial"/>
                <w:sz w:val="16"/>
                <w:szCs w:val="16"/>
              </w:rPr>
              <w:t>CP-233101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F772EA" w14:textId="77777777" w:rsidR="00BE714D" w:rsidRDefault="00BE714D" w:rsidP="00BE714D">
            <w:pPr>
              <w:pStyle w:val="TAL"/>
              <w:keepNext w:val="0"/>
              <w:jc w:val="center"/>
              <w:rPr>
                <w:rFonts w:cs="Arial"/>
                <w:sz w:val="16"/>
                <w:szCs w:val="16"/>
              </w:rPr>
            </w:pPr>
            <w:r>
              <w:rPr>
                <w:rFonts w:cs="Arial"/>
                <w:sz w:val="16"/>
                <w:szCs w:val="16"/>
              </w:rPr>
              <w:t>0723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4005299"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B6D9E6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761F789" w14:textId="77777777" w:rsidR="00BE714D" w:rsidRDefault="00BE714D" w:rsidP="00E97CA6">
            <w:pPr>
              <w:pStyle w:val="TAL"/>
              <w:keepNext w:val="0"/>
            </w:pPr>
            <w:r>
              <w:rPr>
                <w:rFonts w:cs="Arial"/>
                <w:sz w:val="16"/>
                <w:szCs w:val="16"/>
              </w:rPr>
              <w:t>Correction of test 27.22.7.21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46205D5"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48BF15E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6C27098"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C666D15"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738DC2"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C11F7C2" w14:textId="77777777" w:rsidR="00BE714D" w:rsidRDefault="00BE714D" w:rsidP="00BE714D">
            <w:pPr>
              <w:pStyle w:val="TAL"/>
              <w:keepNext w:val="0"/>
              <w:jc w:val="center"/>
              <w:rPr>
                <w:rFonts w:cs="Arial"/>
                <w:sz w:val="16"/>
                <w:szCs w:val="16"/>
              </w:rPr>
            </w:pPr>
            <w:r>
              <w:rPr>
                <w:rFonts w:cs="Arial"/>
                <w:sz w:val="16"/>
                <w:szCs w:val="16"/>
              </w:rPr>
              <w:t>0727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85AB4BB"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AD428F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833C2E6" w14:textId="77777777" w:rsidR="00BE714D" w:rsidRDefault="00BE714D" w:rsidP="00E97CA6">
            <w:pPr>
              <w:pStyle w:val="TAL"/>
              <w:keepNext w:val="0"/>
            </w:pPr>
            <w:r>
              <w:rPr>
                <w:rFonts w:cs="Arial"/>
                <w:sz w:val="16"/>
                <w:szCs w:val="16"/>
              </w:rPr>
              <w:t>Test case on PROVIDE LOCAL INFORMATION to get CAG information list and corresponding human-readable network name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C8DC7B"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7A048A6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B71F3E"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D368ACE"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077CF49"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F58042D" w14:textId="77777777" w:rsidR="00BE714D" w:rsidRDefault="00BE714D" w:rsidP="00BE714D">
            <w:pPr>
              <w:pStyle w:val="TAL"/>
              <w:keepNext w:val="0"/>
              <w:jc w:val="center"/>
              <w:rPr>
                <w:rFonts w:cs="Arial"/>
                <w:sz w:val="16"/>
                <w:szCs w:val="16"/>
              </w:rPr>
            </w:pPr>
            <w:r>
              <w:rPr>
                <w:rFonts w:cs="Arial"/>
                <w:sz w:val="16"/>
                <w:szCs w:val="16"/>
              </w:rPr>
              <w:t>0721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EA5187A"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A8C9E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C5664A0" w14:textId="77777777" w:rsidR="00BE714D" w:rsidRDefault="00BE714D" w:rsidP="00E97CA6">
            <w:pPr>
              <w:pStyle w:val="TAL"/>
              <w:keepNext w:val="0"/>
            </w:pPr>
            <w:r>
              <w:rPr>
                <w:rFonts w:cs="Arial"/>
                <w:sz w:val="16"/>
                <w:szCs w:val="16"/>
              </w:rPr>
              <w:t>Correction to TC 27.22.4.15 seq 1.28 and 1.29</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5F59CB"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54648A7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B3E5A1A"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13526A"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4D8478"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ADFF93E" w14:textId="77777777" w:rsidR="00BE714D" w:rsidRDefault="00BE714D" w:rsidP="00BE714D">
            <w:pPr>
              <w:pStyle w:val="TAL"/>
              <w:keepNext w:val="0"/>
              <w:jc w:val="center"/>
              <w:rPr>
                <w:rFonts w:cs="Arial"/>
                <w:sz w:val="16"/>
                <w:szCs w:val="16"/>
              </w:rPr>
            </w:pPr>
            <w:r>
              <w:rPr>
                <w:rFonts w:cs="Arial"/>
                <w:sz w:val="16"/>
                <w:szCs w:val="16"/>
              </w:rPr>
              <w:t>0722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D696690"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F906E2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2DE2E06" w14:textId="77777777" w:rsidR="00BE714D" w:rsidRDefault="00BE714D" w:rsidP="00E97CA6">
            <w:pPr>
              <w:pStyle w:val="TAL"/>
              <w:keepNext w:val="0"/>
            </w:pPr>
            <w:r>
              <w:rPr>
                <w:rFonts w:cs="Arial"/>
                <w:sz w:val="16"/>
                <w:szCs w:val="16"/>
              </w:rPr>
              <w:t>Correction to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09878F0"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51FD012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200989"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81AA99B"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1E97B2C"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2714FC" w14:textId="77777777" w:rsidR="00BE714D" w:rsidRDefault="00BE714D" w:rsidP="00BE714D">
            <w:pPr>
              <w:pStyle w:val="TAL"/>
              <w:keepNext w:val="0"/>
              <w:jc w:val="center"/>
              <w:rPr>
                <w:rFonts w:cs="Arial"/>
                <w:sz w:val="16"/>
                <w:szCs w:val="16"/>
              </w:rPr>
            </w:pPr>
            <w:r>
              <w:rPr>
                <w:rFonts w:cs="Arial"/>
                <w:sz w:val="16"/>
                <w:szCs w:val="16"/>
              </w:rPr>
              <w:t>0728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75CE4C3"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C0BED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A6537B0" w14:textId="77777777" w:rsidR="00BE714D" w:rsidRDefault="00BE714D" w:rsidP="00E97CA6">
            <w:pPr>
              <w:pStyle w:val="TAL"/>
              <w:keepNext w:val="0"/>
            </w:pPr>
            <w:r>
              <w:rPr>
                <w:rFonts w:cs="Arial"/>
                <w:sz w:val="16"/>
                <w:szCs w:val="16"/>
              </w:rPr>
              <w:t>Test case for Event Dowload CAG Cell selection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81613A9"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68E7EBF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2211472"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A1A41DC"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5D9D37" w14:textId="77777777" w:rsidR="00BE714D" w:rsidRDefault="00BE714D" w:rsidP="00BE714D">
            <w:pPr>
              <w:pStyle w:val="TAL"/>
              <w:keepNext w:val="0"/>
              <w:jc w:val="center"/>
              <w:rPr>
                <w:rFonts w:cs="Arial"/>
                <w:sz w:val="16"/>
                <w:szCs w:val="16"/>
              </w:rPr>
            </w:pPr>
            <w:r>
              <w:rPr>
                <w:rFonts w:cs="Arial"/>
                <w:sz w:val="16"/>
                <w:szCs w:val="16"/>
              </w:rPr>
              <w:t>CP-233312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653068" w14:textId="77777777" w:rsidR="00BE714D" w:rsidRDefault="00BE714D" w:rsidP="00BE714D">
            <w:pPr>
              <w:pStyle w:val="TAL"/>
              <w:keepNext w:val="0"/>
              <w:jc w:val="center"/>
              <w:rPr>
                <w:rFonts w:cs="Arial"/>
                <w:sz w:val="16"/>
                <w:szCs w:val="16"/>
              </w:rPr>
            </w:pPr>
            <w:r>
              <w:rPr>
                <w:rFonts w:cs="Arial"/>
                <w:sz w:val="16"/>
                <w:szCs w:val="16"/>
              </w:rPr>
              <w:t>0724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AFECF0F"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C5A650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2E219E1" w14:textId="77777777" w:rsidR="00BE714D" w:rsidRDefault="00BE714D" w:rsidP="00E97CA6">
            <w:pPr>
              <w:pStyle w:val="TAL"/>
              <w:keepNext w:val="0"/>
              <w:rPr>
                <w:rFonts w:cs="Arial"/>
                <w:sz w:val="16"/>
                <w:szCs w:val="16"/>
              </w:rPr>
            </w:pPr>
            <w:r>
              <w:rPr>
                <w:sz w:val="16"/>
                <w:szCs w:val="16"/>
              </w:rPr>
              <w:t>Correction required for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70794E5"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3FB0BAD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453FCE2"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192CA3"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1D24E71" w14:textId="77777777" w:rsidR="00BE714D" w:rsidRDefault="00BE714D" w:rsidP="00BE714D">
            <w:pPr>
              <w:pStyle w:val="TAL"/>
              <w:keepNext w:val="0"/>
              <w:jc w:val="center"/>
              <w:rPr>
                <w:rFonts w:cs="Arial"/>
                <w:sz w:val="16"/>
                <w:szCs w:val="16"/>
              </w:rPr>
            </w:pPr>
            <w:r>
              <w:rPr>
                <w:rFonts w:cs="Arial"/>
                <w:sz w:val="16"/>
                <w:szCs w:val="16"/>
              </w:rPr>
              <w:t>CP-233117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182E1A" w14:textId="77777777" w:rsidR="00BE714D" w:rsidRDefault="00BE714D" w:rsidP="00BE714D">
            <w:pPr>
              <w:pStyle w:val="TAL"/>
              <w:keepNext w:val="0"/>
              <w:jc w:val="center"/>
              <w:rPr>
                <w:rFonts w:cs="Arial"/>
                <w:sz w:val="16"/>
                <w:szCs w:val="16"/>
              </w:rPr>
            </w:pPr>
            <w:r>
              <w:rPr>
                <w:rFonts w:cs="Arial"/>
                <w:sz w:val="16"/>
                <w:szCs w:val="16"/>
              </w:rPr>
              <w:t>0730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AD6866"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58AD97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AC462FF" w14:textId="77777777" w:rsidR="00BE714D" w:rsidRDefault="00BE714D" w:rsidP="00E97CA6">
            <w:pPr>
              <w:pStyle w:val="TAL"/>
              <w:keepNext w:val="0"/>
              <w:rPr>
                <w:sz w:val="16"/>
                <w:szCs w:val="16"/>
              </w:rPr>
            </w:pPr>
            <w:r w:rsidRPr="007E3FEC">
              <w:rPr>
                <w:sz w:val="16"/>
                <w:szCs w:val="16"/>
              </w:rPr>
              <w:t>TC 27.22.5.3 - Correction of coding in ENVELOPE: SMS-PP DOWNLOAD 3.1.3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B16AB26"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68A980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9FC31AD"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B0AB1CE"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45424B2"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B1099FA" w14:textId="77777777" w:rsidR="00BE714D" w:rsidRDefault="00BE714D" w:rsidP="00BE714D">
            <w:pPr>
              <w:pStyle w:val="TAL"/>
              <w:keepNext w:val="0"/>
              <w:jc w:val="center"/>
              <w:rPr>
                <w:rFonts w:cs="Arial"/>
                <w:sz w:val="16"/>
                <w:szCs w:val="16"/>
              </w:rPr>
            </w:pPr>
            <w:r>
              <w:rPr>
                <w:rFonts w:cs="Arial"/>
                <w:sz w:val="16"/>
                <w:szCs w:val="16"/>
              </w:rPr>
              <w:t>0735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6EFF970"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F4133F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374B6A6" w14:textId="77777777" w:rsidR="00BE714D" w:rsidRPr="007E3FEC" w:rsidRDefault="00BE714D" w:rsidP="00E97CA6">
            <w:pPr>
              <w:pStyle w:val="TAL"/>
              <w:keepNext w:val="0"/>
              <w:rPr>
                <w:sz w:val="16"/>
                <w:szCs w:val="16"/>
              </w:rPr>
            </w:pPr>
            <w:r>
              <w:rPr>
                <w:rFonts w:cs="Arial"/>
                <w:sz w:val="16"/>
                <w:szCs w:val="16"/>
              </w:rPr>
              <w:t>Corrections in TC 27.22.7.22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F8FBF45" w14:textId="77777777" w:rsidR="00BE714D" w:rsidRDefault="00BE714D" w:rsidP="00E97CA6">
            <w:pPr>
              <w:pStyle w:val="TAL"/>
              <w:keepNext w:val="0"/>
              <w:rPr>
                <w:rFonts w:cs="Arial"/>
                <w:sz w:val="16"/>
                <w:szCs w:val="16"/>
              </w:rPr>
            </w:pPr>
            <w:r>
              <w:rPr>
                <w:rFonts w:cs="Arial"/>
                <w:sz w:val="16"/>
                <w:szCs w:val="16"/>
              </w:rPr>
              <w:t>17.2.0</w:t>
            </w:r>
          </w:p>
        </w:tc>
      </w:tr>
      <w:tr w:rsidR="00BE714D" w:rsidRPr="005307A3" w14:paraId="1394E5E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9A23F39"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605900"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435966"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1C97666" w14:textId="77777777" w:rsidR="00BE714D" w:rsidRDefault="00BE714D" w:rsidP="00BE714D">
            <w:pPr>
              <w:pStyle w:val="TAL"/>
              <w:keepNext w:val="0"/>
              <w:jc w:val="center"/>
              <w:rPr>
                <w:rFonts w:cs="Arial"/>
                <w:sz w:val="16"/>
                <w:szCs w:val="16"/>
              </w:rPr>
            </w:pPr>
            <w:r>
              <w:rPr>
                <w:rFonts w:cs="Arial"/>
                <w:sz w:val="16"/>
                <w:szCs w:val="16"/>
              </w:rPr>
              <w:t>0737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8CFE073"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9E27AD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903705" w14:textId="77777777" w:rsidR="00BE714D" w:rsidRPr="007E3FEC" w:rsidRDefault="00BE714D" w:rsidP="00E97CA6">
            <w:pPr>
              <w:pStyle w:val="TAL"/>
              <w:keepNext w:val="0"/>
              <w:rPr>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79B8047"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7EC02A1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243CA85"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BD2BBB"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D436F7D"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18DDFD" w14:textId="77777777" w:rsidR="00BE714D" w:rsidRDefault="00BE714D" w:rsidP="00BE714D">
            <w:pPr>
              <w:pStyle w:val="TAL"/>
              <w:keepNext w:val="0"/>
              <w:jc w:val="center"/>
              <w:rPr>
                <w:rFonts w:cs="Arial"/>
                <w:sz w:val="16"/>
                <w:szCs w:val="16"/>
              </w:rPr>
            </w:pPr>
            <w:r>
              <w:rPr>
                <w:rFonts w:cs="Arial"/>
                <w:sz w:val="16"/>
                <w:szCs w:val="16"/>
              </w:rPr>
              <w:t>0739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808E2A4"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7EB7C1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004D912" w14:textId="77777777" w:rsidR="00BE714D" w:rsidRPr="007E3FEC" w:rsidRDefault="00BE714D" w:rsidP="00E97CA6">
            <w:pPr>
              <w:pStyle w:val="TAL"/>
              <w:keepNext w:val="0"/>
              <w:rPr>
                <w:sz w:val="16"/>
                <w:szCs w:val="16"/>
              </w:rPr>
            </w:pPr>
            <w:r>
              <w:rPr>
                <w:rFonts w:cs="Arial"/>
                <w:sz w:val="16"/>
                <w:szCs w:val="16"/>
              </w:rPr>
              <w:t>Correction of TC 27.22.4.26.8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5086966"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0D5D081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D1AE156"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B437030"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33DA5F"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4D4EF3" w14:textId="77777777" w:rsidR="00BE714D" w:rsidRDefault="00BE714D" w:rsidP="00BE714D">
            <w:pPr>
              <w:pStyle w:val="TAL"/>
              <w:keepNext w:val="0"/>
              <w:jc w:val="center"/>
              <w:rPr>
                <w:rFonts w:cs="Arial"/>
                <w:sz w:val="16"/>
                <w:szCs w:val="16"/>
              </w:rPr>
            </w:pPr>
            <w:r>
              <w:rPr>
                <w:rFonts w:cs="Arial"/>
                <w:sz w:val="16"/>
                <w:szCs w:val="16"/>
              </w:rPr>
              <w:t>0745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DDA6AFC"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F4733E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9F8734" w14:textId="77777777" w:rsidR="00BE714D" w:rsidRPr="007E3FEC" w:rsidRDefault="00BE714D" w:rsidP="00E97CA6">
            <w:pPr>
              <w:pStyle w:val="TAL"/>
              <w:keepNext w:val="0"/>
              <w:rPr>
                <w:sz w:val="16"/>
                <w:szCs w:val="16"/>
              </w:rPr>
            </w:pPr>
            <w:r>
              <w:rPr>
                <w:rFonts w:cs="Arial"/>
                <w:sz w:val="16"/>
                <w:szCs w:val="16"/>
              </w:rPr>
              <w:t>Correction to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129EA5"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3CEBCEC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0C46A0"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FE5407"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1EA333B"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BC6276" w14:textId="77777777" w:rsidR="00BE714D" w:rsidRDefault="00BE714D" w:rsidP="00BE714D">
            <w:pPr>
              <w:pStyle w:val="TAL"/>
              <w:keepNext w:val="0"/>
              <w:jc w:val="center"/>
              <w:rPr>
                <w:rFonts w:cs="Arial"/>
                <w:sz w:val="16"/>
                <w:szCs w:val="16"/>
              </w:rPr>
            </w:pPr>
            <w:r>
              <w:rPr>
                <w:rFonts w:cs="Arial"/>
                <w:sz w:val="16"/>
                <w:szCs w:val="16"/>
              </w:rPr>
              <w:t>0734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1A155F"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B2A27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D0ECD73" w14:textId="77777777" w:rsidR="00BE714D" w:rsidRPr="007E3FEC" w:rsidRDefault="00BE714D" w:rsidP="00E97CA6">
            <w:pPr>
              <w:pStyle w:val="TAL"/>
              <w:keepNext w:val="0"/>
              <w:rPr>
                <w:sz w:val="16"/>
                <w:szCs w:val="16"/>
              </w:rPr>
            </w:pPr>
            <w:r>
              <w:rPr>
                <w:rFonts w:cs="Arial"/>
                <w:sz w:val="16"/>
                <w:szCs w:val="16"/>
              </w:rPr>
              <w:t>Corrections for TC 27.22.4.15 Seq 1.30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BEC8D0B"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6D9FFAD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D68F586"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E9FDCDC"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5E8D330"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FACE99" w14:textId="77777777" w:rsidR="00BE714D" w:rsidRDefault="00BE714D" w:rsidP="00BE714D">
            <w:pPr>
              <w:pStyle w:val="TAL"/>
              <w:keepNext w:val="0"/>
              <w:jc w:val="center"/>
              <w:rPr>
                <w:rFonts w:cs="Arial"/>
                <w:sz w:val="16"/>
                <w:szCs w:val="16"/>
              </w:rPr>
            </w:pPr>
            <w:r>
              <w:rPr>
                <w:rFonts w:cs="Arial"/>
                <w:sz w:val="16"/>
                <w:szCs w:val="16"/>
              </w:rPr>
              <w:t>0733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D4AE9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3A4C4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48D9BA2" w14:textId="77777777" w:rsidR="00BE714D" w:rsidRPr="007E3FEC" w:rsidRDefault="00BE714D" w:rsidP="00E97CA6">
            <w:pPr>
              <w:pStyle w:val="TAL"/>
              <w:keepNext w:val="0"/>
              <w:rPr>
                <w:sz w:val="16"/>
                <w:szCs w:val="16"/>
              </w:rPr>
            </w:pPr>
            <w:r>
              <w:rPr>
                <w:rFonts w:cs="Arial"/>
                <w:sz w:val="16"/>
                <w:szCs w:val="16"/>
              </w:rPr>
              <w:t>Corrections in test 27.22.7.21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7986D25"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49B04D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D6817AD"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611999"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11FBC93"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99243DF" w14:textId="77777777" w:rsidR="00BE714D" w:rsidRDefault="00BE714D" w:rsidP="00BE714D">
            <w:pPr>
              <w:pStyle w:val="TAL"/>
              <w:keepNext w:val="0"/>
              <w:jc w:val="center"/>
              <w:rPr>
                <w:rFonts w:cs="Arial"/>
                <w:sz w:val="16"/>
                <w:szCs w:val="16"/>
              </w:rPr>
            </w:pPr>
            <w:r>
              <w:rPr>
                <w:rFonts w:cs="Arial"/>
                <w:sz w:val="16"/>
                <w:szCs w:val="16"/>
              </w:rPr>
              <w:t>0743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B428E24"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353C38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F812B0D" w14:textId="77777777" w:rsidR="00BE714D" w:rsidRPr="007E3FEC" w:rsidRDefault="00BE714D" w:rsidP="00E97CA6">
            <w:pPr>
              <w:pStyle w:val="TAL"/>
              <w:keepNext w:val="0"/>
              <w:rPr>
                <w:sz w:val="16"/>
                <w:szCs w:val="16"/>
              </w:rPr>
            </w:pPr>
            <w:r>
              <w:rPr>
                <w:rFonts w:cs="Arial"/>
                <w:sz w:val="16"/>
                <w:szCs w:val="16"/>
              </w:rPr>
              <w:t>Correction to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95D41C1"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6FEE67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8C81F3"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620445"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34A9F5C" w14:textId="77777777" w:rsidR="00BE714D" w:rsidRDefault="00BE714D" w:rsidP="00BE714D">
            <w:pPr>
              <w:pStyle w:val="TAL"/>
              <w:keepNext w:val="0"/>
              <w:jc w:val="center"/>
              <w:rPr>
                <w:rFonts w:cs="Arial"/>
                <w:sz w:val="16"/>
                <w:szCs w:val="16"/>
              </w:rPr>
            </w:pPr>
            <w:r>
              <w:rPr>
                <w:rFonts w:cs="Arial"/>
                <w:sz w:val="16"/>
                <w:szCs w:val="16"/>
              </w:rPr>
              <w:t>CP-240144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D07385" w14:textId="77777777" w:rsidR="00BE714D" w:rsidRDefault="00BE714D" w:rsidP="00BE714D">
            <w:pPr>
              <w:pStyle w:val="TAL"/>
              <w:keepNext w:val="0"/>
              <w:jc w:val="center"/>
              <w:rPr>
                <w:rFonts w:cs="Arial"/>
                <w:sz w:val="16"/>
                <w:szCs w:val="16"/>
              </w:rPr>
            </w:pPr>
            <w:r>
              <w:rPr>
                <w:rFonts w:cs="Arial"/>
                <w:sz w:val="16"/>
                <w:szCs w:val="16"/>
              </w:rPr>
              <w:t>0742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7ECB320" w14:textId="1CF794F4"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EA08534"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22E6AC" w14:textId="77777777" w:rsidR="00BE714D" w:rsidRPr="007E3FEC" w:rsidRDefault="00BE714D" w:rsidP="00E97CA6">
            <w:pPr>
              <w:pStyle w:val="TAL"/>
              <w:keepNext w:val="0"/>
              <w:rPr>
                <w:sz w:val="16"/>
                <w:szCs w:val="16"/>
              </w:rPr>
            </w:pPr>
            <w:r>
              <w:rPr>
                <w:rFonts w:cs="Arial"/>
                <w:sz w:val="16"/>
                <w:szCs w:val="16"/>
              </w:rPr>
              <w:t>Correction to TC 27.22.4.7.3 Seq 3_4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F8129A"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6854A2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80C2780"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541045"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5011ECE" w14:textId="77777777" w:rsidR="00BE714D" w:rsidRDefault="00BE714D" w:rsidP="00BE714D">
            <w:pPr>
              <w:pStyle w:val="TAL"/>
              <w:keepNext w:val="0"/>
              <w:jc w:val="center"/>
              <w:rPr>
                <w:rFonts w:cs="Arial"/>
                <w:sz w:val="16"/>
                <w:szCs w:val="16"/>
              </w:rPr>
            </w:pPr>
            <w:r>
              <w:rPr>
                <w:rFonts w:cs="Arial"/>
                <w:sz w:val="16"/>
                <w:szCs w:val="16"/>
              </w:rPr>
              <w:t>CP-240144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7078281" w14:textId="77777777" w:rsidR="00BE714D" w:rsidRDefault="00BE714D" w:rsidP="00BE714D">
            <w:pPr>
              <w:pStyle w:val="TAL"/>
              <w:keepNext w:val="0"/>
              <w:jc w:val="center"/>
              <w:rPr>
                <w:rFonts w:cs="Arial"/>
                <w:sz w:val="16"/>
                <w:szCs w:val="16"/>
              </w:rPr>
            </w:pPr>
            <w:r>
              <w:rPr>
                <w:rFonts w:cs="Arial"/>
                <w:sz w:val="16"/>
                <w:szCs w:val="16"/>
              </w:rPr>
              <w:t>0732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265525"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79D54D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CBB0BC" w14:textId="77777777" w:rsidR="00BE714D" w:rsidRPr="007E3FEC" w:rsidRDefault="00BE714D" w:rsidP="00E97CA6">
            <w:pPr>
              <w:pStyle w:val="TAL"/>
              <w:keepNext w:val="0"/>
              <w:rPr>
                <w:sz w:val="16"/>
                <w:szCs w:val="16"/>
              </w:rPr>
            </w:pPr>
            <w:r>
              <w:rPr>
                <w:rFonts w:cs="Arial"/>
                <w:sz w:val="16"/>
                <w:szCs w:val="16"/>
              </w:rPr>
              <w:t>Corrections in the NG-RAN UICC settings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6482232"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1943DA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E7BCF0"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480368"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B75372" w14:textId="77777777" w:rsidR="00BE714D" w:rsidRDefault="00BE714D" w:rsidP="00BE714D">
            <w:pPr>
              <w:pStyle w:val="TAL"/>
              <w:keepNext w:val="0"/>
              <w:jc w:val="center"/>
              <w:rPr>
                <w:rFonts w:cs="Arial"/>
                <w:sz w:val="16"/>
                <w:szCs w:val="16"/>
              </w:rPr>
            </w:pPr>
            <w:r>
              <w:rPr>
                <w:rFonts w:cs="Arial"/>
                <w:sz w:val="16"/>
                <w:szCs w:val="16"/>
              </w:rPr>
              <w:t>CP-241206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7090BC4" w14:textId="77777777" w:rsidR="00BE714D" w:rsidRDefault="00BE714D" w:rsidP="00BE714D">
            <w:pPr>
              <w:pStyle w:val="TAL"/>
              <w:keepNext w:val="0"/>
              <w:jc w:val="center"/>
              <w:rPr>
                <w:rFonts w:cs="Arial"/>
                <w:sz w:val="16"/>
                <w:szCs w:val="16"/>
              </w:rPr>
            </w:pPr>
            <w:r>
              <w:rPr>
                <w:rFonts w:cs="Arial"/>
                <w:sz w:val="16"/>
                <w:szCs w:val="16"/>
              </w:rPr>
              <w:t>0749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1153666"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5D4928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70592EA" w14:textId="77777777" w:rsidR="00BE714D" w:rsidRDefault="00BE714D" w:rsidP="00E97CA6">
            <w:pPr>
              <w:pStyle w:val="TAL"/>
              <w:keepNext w:val="0"/>
              <w:rPr>
                <w:rFonts w:cs="Arial"/>
                <w:sz w:val="16"/>
                <w:szCs w:val="16"/>
              </w:rPr>
            </w:pPr>
            <w:r>
              <w:rPr>
                <w:rFonts w:cs="Arial"/>
                <w:sz w:val="16"/>
                <w:szCs w:val="16"/>
              </w:rPr>
              <w:t>Correction to test purpose of TC 27.22.8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BE2076E" w14:textId="77777777" w:rsidR="00BE714D" w:rsidRPr="00B50963" w:rsidRDefault="00BE714D" w:rsidP="00E97CA6">
            <w:pPr>
              <w:pStyle w:val="TAL"/>
              <w:keepNext w:val="0"/>
              <w:rPr>
                <w:rFonts w:cs="Arial"/>
                <w:sz w:val="16"/>
                <w:szCs w:val="16"/>
              </w:rPr>
            </w:pPr>
            <w:r>
              <w:rPr>
                <w:rFonts w:cs="Arial"/>
                <w:sz w:val="16"/>
                <w:szCs w:val="16"/>
              </w:rPr>
              <w:t>17.3.0</w:t>
            </w:r>
          </w:p>
        </w:tc>
      </w:tr>
      <w:tr w:rsidR="00BE714D" w:rsidRPr="005307A3" w14:paraId="752CB8E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B227502"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EFA804"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C0D7693" w14:textId="77777777" w:rsidR="00BE714D" w:rsidRDefault="00BE714D" w:rsidP="00BE714D">
            <w:pPr>
              <w:pStyle w:val="TAL"/>
              <w:keepNext w:val="0"/>
              <w:jc w:val="center"/>
              <w:rPr>
                <w:rFonts w:cs="Arial"/>
                <w:sz w:val="16"/>
                <w:szCs w:val="16"/>
              </w:rPr>
            </w:pPr>
            <w:r>
              <w:rPr>
                <w:rFonts w:cs="Arial"/>
                <w:sz w:val="16"/>
                <w:szCs w:val="16"/>
              </w:rPr>
              <w:t>CP-241206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B8AA611" w14:textId="77777777" w:rsidR="00BE714D" w:rsidRDefault="00BE714D" w:rsidP="00BE714D">
            <w:pPr>
              <w:pStyle w:val="TAL"/>
              <w:keepNext w:val="0"/>
              <w:jc w:val="center"/>
              <w:rPr>
                <w:rFonts w:cs="Arial"/>
                <w:sz w:val="16"/>
                <w:szCs w:val="16"/>
              </w:rPr>
            </w:pPr>
            <w:r>
              <w:rPr>
                <w:rFonts w:cs="Arial"/>
                <w:sz w:val="16"/>
                <w:szCs w:val="16"/>
              </w:rPr>
              <w:t>0756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111AAA6"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DCC7F4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3C23AE" w14:textId="77777777" w:rsidR="00BE714D" w:rsidRDefault="00BE714D" w:rsidP="00E97CA6">
            <w:pPr>
              <w:pStyle w:val="TAL"/>
              <w:keepNext w:val="0"/>
              <w:rPr>
                <w:rFonts w:cs="Arial"/>
                <w:sz w:val="16"/>
                <w:szCs w:val="16"/>
              </w:rPr>
            </w:pPr>
            <w:r>
              <w:rPr>
                <w:rFonts w:cs="Arial"/>
                <w:sz w:val="16"/>
                <w:szCs w:val="16"/>
              </w:rPr>
              <w:t>TS 31.124 Correction to TC 27.22.4.26.8 Launch Browser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31B656"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2461A6B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FBEC14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09735E"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99BCE4A"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45D15D" w14:textId="77777777" w:rsidR="00BE714D" w:rsidRDefault="00BE714D" w:rsidP="00BE714D">
            <w:pPr>
              <w:pStyle w:val="TAL"/>
              <w:keepNext w:val="0"/>
              <w:jc w:val="center"/>
              <w:rPr>
                <w:rFonts w:cs="Arial"/>
                <w:sz w:val="16"/>
                <w:szCs w:val="16"/>
              </w:rPr>
            </w:pPr>
            <w:r>
              <w:rPr>
                <w:rFonts w:cs="Arial"/>
                <w:sz w:val="16"/>
                <w:szCs w:val="16"/>
              </w:rPr>
              <w:t>0747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7DA684"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D69E599"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29A2202" w14:textId="77777777" w:rsidR="00BE714D" w:rsidRDefault="00BE714D" w:rsidP="00E97CA6">
            <w:pPr>
              <w:pStyle w:val="TAL"/>
              <w:keepNext w:val="0"/>
              <w:rPr>
                <w:rFonts w:cs="Arial"/>
                <w:sz w:val="16"/>
                <w:szCs w:val="16"/>
              </w:rPr>
            </w:pPr>
            <w:r>
              <w:rPr>
                <w:rFonts w:cs="Arial"/>
                <w:sz w:val="16"/>
                <w:szCs w:val="16"/>
              </w:rPr>
              <w:t>Correction to Testcase 27.22.7.21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E177148"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70BF6AC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462A07"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BC71D12"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0B2FCCD"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D992655" w14:textId="77777777" w:rsidR="00BE714D" w:rsidRDefault="00BE714D" w:rsidP="00BE714D">
            <w:pPr>
              <w:pStyle w:val="TAL"/>
              <w:keepNext w:val="0"/>
              <w:jc w:val="center"/>
              <w:rPr>
                <w:rFonts w:cs="Arial"/>
                <w:sz w:val="16"/>
                <w:szCs w:val="16"/>
              </w:rPr>
            </w:pPr>
            <w:r>
              <w:rPr>
                <w:rFonts w:cs="Arial"/>
                <w:sz w:val="16"/>
                <w:szCs w:val="16"/>
              </w:rPr>
              <w:t>0752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760470D"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3926BBA"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3BACA5" w14:textId="77777777" w:rsidR="00BE714D" w:rsidRDefault="00BE714D" w:rsidP="00E97CA6">
            <w:pPr>
              <w:pStyle w:val="TAL"/>
              <w:keepNext w:val="0"/>
              <w:rPr>
                <w:rFonts w:cs="Arial"/>
                <w:sz w:val="16"/>
                <w:szCs w:val="16"/>
              </w:rPr>
            </w:pPr>
            <w:r>
              <w:rPr>
                <w:rFonts w:cs="Arial"/>
                <w:sz w:val="16"/>
                <w:szCs w:val="16"/>
              </w:rPr>
              <w:t>Clarification of Test procedure in 27.22.4.7.3_seq_3.4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35AE2E7"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6B6AB5E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70EB6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903996C"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219754"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5B75C36" w14:textId="77777777" w:rsidR="00BE714D" w:rsidRDefault="00BE714D" w:rsidP="00BE714D">
            <w:pPr>
              <w:pStyle w:val="TAL"/>
              <w:keepNext w:val="0"/>
              <w:jc w:val="center"/>
              <w:rPr>
                <w:rFonts w:cs="Arial"/>
                <w:sz w:val="16"/>
                <w:szCs w:val="16"/>
              </w:rPr>
            </w:pPr>
            <w:r>
              <w:rPr>
                <w:rFonts w:cs="Arial"/>
                <w:sz w:val="16"/>
                <w:szCs w:val="16"/>
              </w:rPr>
              <w:t>0753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5976A3"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28F7CD"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BB729E0" w14:textId="77777777" w:rsidR="00BE714D" w:rsidRDefault="00BE714D" w:rsidP="00E97CA6">
            <w:pPr>
              <w:pStyle w:val="TAL"/>
              <w:keepNext w:val="0"/>
              <w:rPr>
                <w:rFonts w:cs="Arial"/>
                <w:sz w:val="16"/>
                <w:szCs w:val="16"/>
              </w:rPr>
            </w:pPr>
            <w:r>
              <w:rPr>
                <w:rFonts w:cs="Arial"/>
                <w:sz w:val="16"/>
                <w:szCs w:val="16"/>
              </w:rPr>
              <w:t>removal of hyperlink from few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CCE24E8"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787032E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7D14A5D"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1EBDE8"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684B51"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51E3AB0" w14:textId="77777777" w:rsidR="00BE714D" w:rsidRDefault="00BE714D" w:rsidP="00BE714D">
            <w:pPr>
              <w:pStyle w:val="TAL"/>
              <w:keepNext w:val="0"/>
              <w:jc w:val="center"/>
              <w:rPr>
                <w:rFonts w:cs="Arial"/>
                <w:sz w:val="16"/>
                <w:szCs w:val="16"/>
              </w:rPr>
            </w:pPr>
            <w:r>
              <w:rPr>
                <w:rFonts w:cs="Arial"/>
                <w:sz w:val="16"/>
                <w:szCs w:val="16"/>
              </w:rPr>
              <w:t>0754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3BE7117"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C05628F" w14:textId="77777777" w:rsidR="00BE714D" w:rsidRDefault="00BE714D" w:rsidP="00BE714D">
            <w:pPr>
              <w:pStyle w:val="TAL"/>
              <w:keepNext w:val="0"/>
              <w:jc w:val="center"/>
              <w:rPr>
                <w:rFonts w:cs="Arial"/>
                <w:sz w:val="16"/>
                <w:szCs w:val="16"/>
              </w:rPr>
            </w:pPr>
            <w:r>
              <w:rPr>
                <w:rFonts w:cs="Arial"/>
                <w:sz w:val="16"/>
                <w:szCs w:val="16"/>
              </w:rPr>
              <w:t>C</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5A2F4AD" w14:textId="77777777" w:rsidR="00BE714D" w:rsidRDefault="00BE714D" w:rsidP="00E97CA6">
            <w:pPr>
              <w:pStyle w:val="TAL"/>
              <w:keepNext w:val="0"/>
              <w:rPr>
                <w:rFonts w:cs="Arial"/>
                <w:sz w:val="16"/>
                <w:szCs w:val="16"/>
              </w:rPr>
            </w:pPr>
            <w:r>
              <w:rPr>
                <w:rFonts w:cs="Arial"/>
                <w:sz w:val="16"/>
                <w:szCs w:val="16"/>
              </w:rPr>
              <w:t>Applicability extension for  Redcap UEs in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7913377"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1D39DF9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35E67A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7BAEB99"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ED3170"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E8E5BE4" w14:textId="77777777" w:rsidR="00BE714D" w:rsidRDefault="00BE714D" w:rsidP="00BE714D">
            <w:pPr>
              <w:pStyle w:val="TAL"/>
              <w:keepNext w:val="0"/>
              <w:jc w:val="center"/>
              <w:rPr>
                <w:rFonts w:cs="Arial"/>
                <w:sz w:val="16"/>
                <w:szCs w:val="16"/>
              </w:rPr>
            </w:pPr>
            <w:r>
              <w:rPr>
                <w:rFonts w:cs="Arial"/>
                <w:sz w:val="16"/>
                <w:szCs w:val="16"/>
              </w:rPr>
              <w:t>0755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68419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A96984"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641CC1C" w14:textId="77777777" w:rsidR="00BE714D" w:rsidRDefault="00BE714D" w:rsidP="00E97CA6">
            <w:pPr>
              <w:pStyle w:val="TAL"/>
              <w:keepNext w:val="0"/>
              <w:rPr>
                <w:rFonts w:cs="Arial"/>
                <w:sz w:val="16"/>
                <w:szCs w:val="16"/>
              </w:rPr>
            </w:pPr>
            <w:r>
              <w:rPr>
                <w:rFonts w:cs="Arial"/>
                <w:sz w:val="16"/>
                <w:szCs w:val="16"/>
              </w:rPr>
              <w:t>Open Channel related to NG-RAN with bearer types 0x02 and 0x0B</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540423C"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5CC609B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042D3D5"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C56C85"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6E0F17F"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E9D8467" w14:textId="77777777" w:rsidR="00BE714D" w:rsidRDefault="00BE714D" w:rsidP="00BE714D">
            <w:pPr>
              <w:pStyle w:val="TAL"/>
              <w:keepNext w:val="0"/>
              <w:jc w:val="center"/>
              <w:rPr>
                <w:rFonts w:cs="Arial"/>
                <w:sz w:val="16"/>
                <w:szCs w:val="16"/>
              </w:rPr>
            </w:pPr>
            <w:r>
              <w:rPr>
                <w:rFonts w:cs="Arial"/>
                <w:sz w:val="16"/>
                <w:szCs w:val="16"/>
              </w:rPr>
              <w:t>0757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BED5981"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8F8DE5"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D43507A" w14:textId="77777777" w:rsidR="00BE714D" w:rsidRDefault="00BE714D" w:rsidP="00E97CA6">
            <w:pPr>
              <w:pStyle w:val="TAL"/>
              <w:keepNext w:val="0"/>
              <w:rPr>
                <w:rFonts w:cs="Arial"/>
                <w:sz w:val="16"/>
                <w:szCs w:val="16"/>
              </w:rPr>
            </w:pPr>
            <w:r>
              <w:rPr>
                <w:rFonts w:cs="Arial"/>
                <w:sz w:val="16"/>
                <w:szCs w:val="16"/>
              </w:rPr>
              <w:t>TS 31.124 Correction to PLI-NMR TC 27.22.4.15 seq 1.28 and 1.29</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A731A54"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45C874D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46EAAD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9C9DED"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76339D4"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4AE64B7" w14:textId="77777777" w:rsidR="00BE714D" w:rsidRDefault="00BE714D" w:rsidP="00BE714D">
            <w:pPr>
              <w:pStyle w:val="TAL"/>
              <w:keepNext w:val="0"/>
              <w:jc w:val="center"/>
              <w:rPr>
                <w:rFonts w:cs="Arial"/>
                <w:sz w:val="16"/>
                <w:szCs w:val="16"/>
              </w:rPr>
            </w:pPr>
            <w:r>
              <w:rPr>
                <w:rFonts w:cs="Arial"/>
                <w:sz w:val="16"/>
                <w:szCs w:val="16"/>
              </w:rPr>
              <w:t>0750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15A8D23"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9E5243A"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6AB7481" w14:textId="77777777" w:rsidR="00BE714D" w:rsidRDefault="00BE714D" w:rsidP="00E97CA6">
            <w:pPr>
              <w:pStyle w:val="TAL"/>
              <w:keepNext w:val="0"/>
              <w:rPr>
                <w:rFonts w:cs="Arial"/>
                <w:sz w:val="16"/>
                <w:szCs w:val="16"/>
              </w:rPr>
            </w:pPr>
            <w:r>
              <w:rPr>
                <w:rFonts w:cs="Arial"/>
                <w:sz w:val="16"/>
                <w:szCs w:val="16"/>
              </w:rPr>
              <w:t>Correction of TC 27.22.7.22.1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AA13704"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1DF084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3619AB"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483813F"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023CB4" w14:textId="77777777" w:rsidR="00BE714D" w:rsidRDefault="00BE714D" w:rsidP="00BE714D">
            <w:pPr>
              <w:pStyle w:val="TAL"/>
              <w:keepNext w:val="0"/>
              <w:jc w:val="center"/>
              <w:rPr>
                <w:rFonts w:cs="Arial"/>
                <w:sz w:val="16"/>
                <w:szCs w:val="16"/>
              </w:rPr>
            </w:pPr>
            <w:r w:rsidRPr="004F6678">
              <w:rPr>
                <w:rFonts w:cs="Arial"/>
                <w:sz w:val="16"/>
                <w:szCs w:val="16"/>
              </w:rPr>
              <w:t>CP-242076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4DFB807" w14:textId="77777777" w:rsidR="00BE714D" w:rsidRDefault="00BE714D" w:rsidP="00BE714D">
            <w:pPr>
              <w:pStyle w:val="TAL"/>
              <w:keepNext w:val="0"/>
              <w:jc w:val="center"/>
              <w:rPr>
                <w:rFonts w:cs="Arial"/>
                <w:sz w:val="16"/>
                <w:szCs w:val="16"/>
              </w:rPr>
            </w:pPr>
            <w:r>
              <w:rPr>
                <w:rFonts w:cs="Arial"/>
                <w:sz w:val="16"/>
                <w:szCs w:val="16"/>
              </w:rPr>
              <w:t>0760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A3E14C"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070B15"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84102BE" w14:textId="77777777" w:rsidR="00BE714D" w:rsidRDefault="00BE714D" w:rsidP="00E97CA6">
            <w:pPr>
              <w:pStyle w:val="TAL"/>
              <w:keepNext w:val="0"/>
              <w:rPr>
                <w:rFonts w:cs="Arial"/>
                <w:sz w:val="16"/>
                <w:szCs w:val="16"/>
              </w:rPr>
            </w:pPr>
            <w:r>
              <w:rPr>
                <w:rFonts w:cs="Arial"/>
                <w:sz w:val="16"/>
                <w:szCs w:val="16"/>
              </w:rPr>
              <w:t>Correction of TestCase 27.22.4.15 seq 1.29</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12EBE6" w14:textId="77777777" w:rsidR="00BE714D" w:rsidRPr="001141E0" w:rsidRDefault="00BE714D" w:rsidP="00E97CA6">
            <w:pPr>
              <w:pStyle w:val="TAL"/>
              <w:keepNext w:val="0"/>
              <w:rPr>
                <w:rFonts w:cs="Arial"/>
                <w:sz w:val="16"/>
                <w:szCs w:val="16"/>
              </w:rPr>
            </w:pPr>
            <w:r>
              <w:rPr>
                <w:rFonts w:cs="Arial"/>
                <w:sz w:val="16"/>
                <w:szCs w:val="16"/>
              </w:rPr>
              <w:t>17.4.0</w:t>
            </w:r>
          </w:p>
        </w:tc>
      </w:tr>
      <w:tr w:rsidR="00BE714D" w:rsidRPr="005307A3" w14:paraId="30A33DA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F25CF81"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8964AB3"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8BC8FC5" w14:textId="77777777" w:rsidR="00BE714D" w:rsidRDefault="00BE714D" w:rsidP="00BE714D">
            <w:pPr>
              <w:pStyle w:val="TAL"/>
              <w:keepNext w:val="0"/>
              <w:jc w:val="center"/>
              <w:rPr>
                <w:rFonts w:cs="Arial"/>
                <w:sz w:val="16"/>
                <w:szCs w:val="16"/>
              </w:rPr>
            </w:pPr>
            <w:r w:rsidRPr="004F6678">
              <w:rPr>
                <w:rFonts w:cs="Arial"/>
                <w:sz w:val="16"/>
                <w:szCs w:val="16"/>
              </w:rPr>
              <w:t>CP-242079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4E42AC5" w14:textId="77777777" w:rsidR="00BE714D" w:rsidRDefault="00BE714D" w:rsidP="00BE714D">
            <w:pPr>
              <w:pStyle w:val="TAL"/>
              <w:keepNext w:val="0"/>
              <w:jc w:val="center"/>
              <w:rPr>
                <w:rFonts w:cs="Arial"/>
                <w:sz w:val="16"/>
                <w:szCs w:val="16"/>
              </w:rPr>
            </w:pPr>
            <w:r>
              <w:rPr>
                <w:rFonts w:cs="Arial"/>
                <w:sz w:val="16"/>
                <w:szCs w:val="16"/>
              </w:rPr>
              <w:t>0775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04995DF"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207385E"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A0A5C5F" w14:textId="77777777" w:rsidR="00BE714D" w:rsidRDefault="00BE714D" w:rsidP="00E97CA6">
            <w:pPr>
              <w:pStyle w:val="TAL"/>
              <w:keepNext w:val="0"/>
              <w:rPr>
                <w:rFonts w:cs="Arial"/>
                <w:sz w:val="16"/>
                <w:szCs w:val="16"/>
              </w:rPr>
            </w:pPr>
            <w:r>
              <w:rPr>
                <w:rFonts w:cs="Arial"/>
                <w:sz w:val="16"/>
                <w:szCs w:val="16"/>
              </w:rPr>
              <w:t>Correction of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A86637C"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574EDE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80EC97"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A0103D1"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3FC5427" w14:textId="77777777" w:rsidR="00BE714D" w:rsidRDefault="00BE714D" w:rsidP="00BE714D">
            <w:pPr>
              <w:pStyle w:val="TAL"/>
              <w:keepNext w:val="0"/>
              <w:jc w:val="center"/>
              <w:rPr>
                <w:rFonts w:cs="Arial"/>
                <w:sz w:val="16"/>
                <w:szCs w:val="16"/>
              </w:rPr>
            </w:pPr>
            <w:r w:rsidRPr="004F6678">
              <w:rPr>
                <w:rFonts w:cs="Arial"/>
                <w:sz w:val="16"/>
                <w:szCs w:val="16"/>
              </w:rPr>
              <w:t>CP-242079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351856" w14:textId="77777777" w:rsidR="00BE714D" w:rsidRDefault="00BE714D" w:rsidP="00BE714D">
            <w:pPr>
              <w:pStyle w:val="TAL"/>
              <w:keepNext w:val="0"/>
              <w:jc w:val="center"/>
              <w:rPr>
                <w:rFonts w:cs="Arial"/>
                <w:sz w:val="16"/>
                <w:szCs w:val="16"/>
              </w:rPr>
            </w:pPr>
            <w:r>
              <w:rPr>
                <w:rFonts w:cs="Arial"/>
                <w:sz w:val="16"/>
                <w:szCs w:val="16"/>
              </w:rPr>
              <w:t>0777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9F36F9C"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0DA1B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502C959" w14:textId="77777777" w:rsidR="00BE714D" w:rsidRDefault="00BE714D" w:rsidP="00E97CA6">
            <w:pPr>
              <w:pStyle w:val="TAL"/>
              <w:keepNext w:val="0"/>
              <w:rPr>
                <w:rFonts w:cs="Arial"/>
                <w:sz w:val="16"/>
                <w:szCs w:val="16"/>
              </w:rPr>
            </w:pPr>
            <w:r>
              <w:rPr>
                <w:rFonts w:cs="Arial"/>
                <w:sz w:val="16"/>
                <w:szCs w:val="16"/>
              </w:rPr>
              <w:t>Update of references to ETSi specifications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F30E36"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A5265F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D7B148"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AB8BC05"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C11F3BF" w14:textId="77777777" w:rsidR="00BE714D" w:rsidRDefault="00BE714D" w:rsidP="00BE714D">
            <w:pPr>
              <w:pStyle w:val="TAL"/>
              <w:keepNext w:val="0"/>
              <w:jc w:val="center"/>
              <w:rPr>
                <w:rFonts w:cs="Arial"/>
                <w:sz w:val="16"/>
                <w:szCs w:val="16"/>
              </w:rPr>
            </w:pPr>
            <w:r w:rsidRPr="004F6678">
              <w:rPr>
                <w:rFonts w:cs="Arial"/>
                <w:sz w:val="16"/>
                <w:szCs w:val="16"/>
              </w:rPr>
              <w:t>CP-242079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C0AE65" w14:textId="77777777" w:rsidR="00BE714D" w:rsidRDefault="00BE714D" w:rsidP="00BE714D">
            <w:pPr>
              <w:pStyle w:val="TAL"/>
              <w:keepNext w:val="0"/>
              <w:jc w:val="center"/>
              <w:rPr>
                <w:rFonts w:cs="Arial"/>
                <w:sz w:val="16"/>
                <w:szCs w:val="16"/>
              </w:rPr>
            </w:pPr>
            <w:r>
              <w:rPr>
                <w:rFonts w:cs="Arial"/>
                <w:sz w:val="16"/>
                <w:szCs w:val="16"/>
              </w:rPr>
              <w:t>0779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EF2186"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E5DA7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9F9BC79" w14:textId="77777777" w:rsidR="00BE714D" w:rsidRDefault="00BE714D" w:rsidP="00E97CA6">
            <w:pPr>
              <w:pStyle w:val="TAL"/>
              <w:keepNext w:val="0"/>
              <w:rPr>
                <w:rFonts w:cs="Arial"/>
                <w:sz w:val="16"/>
                <w:szCs w:val="16"/>
              </w:rPr>
            </w:pPr>
            <w:r>
              <w:rPr>
                <w:rFonts w:cs="Arial"/>
                <w:sz w:val="16"/>
                <w:szCs w:val="16"/>
              </w:rPr>
              <w:t>correcting PLI slice info test cases 27.22.4.15 seq 1.24, 1.25, 1.26 to handle certain UE implementations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C05A3B"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7C9DF2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1EC171"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F010E7"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8C52357" w14:textId="77777777" w:rsidR="00BE714D" w:rsidRDefault="00BE714D" w:rsidP="00BE714D">
            <w:pPr>
              <w:pStyle w:val="TAL"/>
              <w:keepNext w:val="0"/>
              <w:jc w:val="center"/>
              <w:rPr>
                <w:rFonts w:cs="Arial"/>
                <w:sz w:val="16"/>
                <w:szCs w:val="16"/>
              </w:rPr>
            </w:pPr>
            <w:r w:rsidRPr="004F6678">
              <w:rPr>
                <w:rFonts w:cs="Arial"/>
                <w:sz w:val="16"/>
                <w:szCs w:val="16"/>
              </w:rPr>
              <w:t>CP-242082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DE9AE01" w14:textId="77777777" w:rsidR="00BE714D" w:rsidRDefault="00BE714D" w:rsidP="00BE714D">
            <w:pPr>
              <w:pStyle w:val="TAL"/>
              <w:keepNext w:val="0"/>
              <w:jc w:val="center"/>
              <w:rPr>
                <w:rFonts w:cs="Arial"/>
                <w:sz w:val="16"/>
                <w:szCs w:val="16"/>
              </w:rPr>
            </w:pPr>
            <w:r>
              <w:rPr>
                <w:rFonts w:cs="Arial"/>
                <w:sz w:val="16"/>
                <w:szCs w:val="16"/>
              </w:rPr>
              <w:t>0764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8C5175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C1CEFD9"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D2A14BF" w14:textId="77777777" w:rsidR="00BE714D" w:rsidRDefault="00BE714D" w:rsidP="00E97CA6">
            <w:pPr>
              <w:pStyle w:val="TAL"/>
              <w:keepNext w:val="0"/>
              <w:rPr>
                <w:rFonts w:cs="Arial"/>
                <w:sz w:val="16"/>
                <w:szCs w:val="16"/>
              </w:rPr>
            </w:pPr>
            <w:r>
              <w:rPr>
                <w:rFonts w:cs="Arial"/>
                <w:sz w:val="16"/>
                <w:szCs w:val="16"/>
              </w:rPr>
              <w:t>Open Channel related to satellite NG-RAN with Bearer Type values 0x02, 0x03, 0x0B and 0x0C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6AD715"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47B281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81A5B1"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6BE6AB0"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20FD7A7" w14:textId="77777777" w:rsidR="00BE714D" w:rsidRDefault="00BE714D" w:rsidP="00BE714D">
            <w:pPr>
              <w:pStyle w:val="TAL"/>
              <w:keepNext w:val="0"/>
              <w:jc w:val="center"/>
              <w:rPr>
                <w:rFonts w:cs="Arial"/>
                <w:sz w:val="16"/>
                <w:szCs w:val="16"/>
              </w:rPr>
            </w:pPr>
            <w:r w:rsidRPr="004F6678">
              <w:rPr>
                <w:rFonts w:cs="Arial"/>
                <w:sz w:val="16"/>
                <w:szCs w:val="16"/>
              </w:rPr>
              <w:t>CP-242082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D0E2DC" w14:textId="77777777" w:rsidR="00BE714D" w:rsidRDefault="00BE714D" w:rsidP="00BE714D">
            <w:pPr>
              <w:pStyle w:val="TAL"/>
              <w:keepNext w:val="0"/>
              <w:jc w:val="center"/>
              <w:rPr>
                <w:rFonts w:cs="Arial"/>
                <w:sz w:val="16"/>
                <w:szCs w:val="16"/>
              </w:rPr>
            </w:pPr>
            <w:r>
              <w:rPr>
                <w:rFonts w:cs="Arial"/>
                <w:sz w:val="16"/>
                <w:szCs w:val="16"/>
              </w:rPr>
              <w:t>0761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C9BC671"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F18E9EA"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D2A26D" w14:textId="77777777" w:rsidR="00BE714D" w:rsidRDefault="00BE714D" w:rsidP="00E97CA6">
            <w:pPr>
              <w:pStyle w:val="TAL"/>
              <w:keepNext w:val="0"/>
              <w:rPr>
                <w:rFonts w:cs="Arial"/>
                <w:sz w:val="16"/>
                <w:szCs w:val="16"/>
              </w:rPr>
            </w:pPr>
            <w:r>
              <w:rPr>
                <w:rFonts w:cs="Arial"/>
                <w:sz w:val="16"/>
                <w:szCs w:val="16"/>
              </w:rPr>
              <w:t>Test cases on PROVIDE LOCAL INFORMATION to get Primary Timing Advance in Satellite NG-RAN and PROVIDE LOCAL INFORMATION in Satellite NG-RAN Access Technology</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0AE2982"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3D757EC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3BD8EE4"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A1F6B76"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26A7544" w14:textId="77777777" w:rsidR="00BE714D" w:rsidRDefault="00BE714D" w:rsidP="00BE714D">
            <w:pPr>
              <w:pStyle w:val="TAL"/>
              <w:keepNext w:val="0"/>
              <w:jc w:val="center"/>
              <w:rPr>
                <w:rFonts w:cs="Arial"/>
                <w:sz w:val="16"/>
                <w:szCs w:val="16"/>
              </w:rPr>
            </w:pPr>
            <w:r w:rsidRPr="004F6678">
              <w:rPr>
                <w:rFonts w:cs="Arial"/>
                <w:sz w:val="16"/>
                <w:szCs w:val="16"/>
              </w:rPr>
              <w:t>CP-242082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21A504" w14:textId="77777777" w:rsidR="00BE714D" w:rsidRDefault="00BE714D" w:rsidP="00BE714D">
            <w:pPr>
              <w:pStyle w:val="TAL"/>
              <w:keepNext w:val="0"/>
              <w:jc w:val="center"/>
              <w:rPr>
                <w:rFonts w:cs="Arial"/>
                <w:sz w:val="16"/>
                <w:szCs w:val="16"/>
              </w:rPr>
            </w:pPr>
            <w:r>
              <w:rPr>
                <w:rFonts w:cs="Arial"/>
                <w:sz w:val="16"/>
                <w:szCs w:val="16"/>
              </w:rPr>
              <w:t>0763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C47932" w14:textId="77777777" w:rsidR="00BE714D" w:rsidRDefault="00BE714D" w:rsidP="00BE714D">
            <w:pPr>
              <w:pStyle w:val="TAL"/>
              <w:keepNext w:val="0"/>
              <w:jc w:val="center"/>
              <w:rPr>
                <w:rFonts w:cs="Arial"/>
                <w:sz w:val="16"/>
                <w:szCs w:val="16"/>
              </w:rPr>
            </w:pPr>
            <w:r>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E6A5ED6"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1C51255" w14:textId="77777777" w:rsidR="00BE714D" w:rsidRDefault="00BE714D" w:rsidP="00E97CA6">
            <w:pPr>
              <w:pStyle w:val="TAL"/>
              <w:keepNext w:val="0"/>
              <w:rPr>
                <w:rFonts w:cs="Arial"/>
                <w:sz w:val="16"/>
                <w:szCs w:val="16"/>
              </w:rPr>
            </w:pPr>
            <w:r>
              <w:rPr>
                <w:rFonts w:cs="Arial"/>
                <w:sz w:val="16"/>
                <w:szCs w:val="16"/>
              </w:rPr>
              <w:t>Correction to TC 27.22.4.7.3 REFRESH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05D1181"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0C9AFD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F8D1D9C"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B5E5E7"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41AEE7"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6DFA18B" w14:textId="77777777" w:rsidR="00BE714D" w:rsidRDefault="00BE714D" w:rsidP="00BE714D">
            <w:pPr>
              <w:pStyle w:val="TAL"/>
              <w:keepNext w:val="0"/>
              <w:jc w:val="center"/>
              <w:rPr>
                <w:rFonts w:cs="Arial"/>
                <w:sz w:val="16"/>
                <w:szCs w:val="16"/>
              </w:rPr>
            </w:pPr>
            <w:r>
              <w:rPr>
                <w:rFonts w:cs="Arial"/>
                <w:sz w:val="16"/>
                <w:szCs w:val="16"/>
              </w:rPr>
              <w:t>0766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C45323A"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5A4C804"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D9A1F56" w14:textId="77777777" w:rsidR="00BE714D" w:rsidRDefault="00BE714D" w:rsidP="00E97CA6">
            <w:pPr>
              <w:pStyle w:val="TAL"/>
              <w:keepNext w:val="0"/>
              <w:rPr>
                <w:rFonts w:cs="Arial"/>
                <w:sz w:val="16"/>
                <w:szCs w:val="16"/>
              </w:rPr>
            </w:pPr>
            <w:r>
              <w:rPr>
                <w:rFonts w:cs="Arial"/>
                <w:sz w:val="16"/>
                <w:szCs w:val="16"/>
              </w:rPr>
              <w:t>Add testcase of IMSI changing procedure with USIM Application Reset for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B116F0"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7F54D5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46C4703"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ED31DB"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E9E6A63"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642AEA" w14:textId="77777777" w:rsidR="00BE714D" w:rsidRDefault="00BE714D" w:rsidP="00BE714D">
            <w:pPr>
              <w:pStyle w:val="TAL"/>
              <w:keepNext w:val="0"/>
              <w:jc w:val="center"/>
              <w:rPr>
                <w:rFonts w:cs="Arial"/>
                <w:sz w:val="16"/>
                <w:szCs w:val="16"/>
              </w:rPr>
            </w:pPr>
            <w:r>
              <w:rPr>
                <w:rFonts w:cs="Arial"/>
                <w:sz w:val="16"/>
                <w:szCs w:val="16"/>
              </w:rPr>
              <w:t>0767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CF0968"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8A8AFAD"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A6851F8" w14:textId="77777777" w:rsidR="00BE714D" w:rsidRDefault="00BE714D" w:rsidP="00E97CA6">
            <w:pPr>
              <w:pStyle w:val="TAL"/>
              <w:keepNext w:val="0"/>
              <w:rPr>
                <w:rFonts w:cs="Arial"/>
                <w:sz w:val="16"/>
                <w:szCs w:val="16"/>
              </w:rPr>
            </w:pPr>
            <w:r>
              <w:rPr>
                <w:rFonts w:cs="Arial"/>
                <w:sz w:val="16"/>
                <w:szCs w:val="16"/>
              </w:rPr>
              <w:t>Add testcase of EFSUPI_NAI changing procedure with USIM Application Reset for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F1D73EE"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38D762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8A43727"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EE4B061"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64F5195"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BF97A87" w14:textId="77777777" w:rsidR="00BE714D" w:rsidRDefault="00BE714D" w:rsidP="00BE714D">
            <w:pPr>
              <w:pStyle w:val="TAL"/>
              <w:keepNext w:val="0"/>
              <w:jc w:val="center"/>
              <w:rPr>
                <w:rFonts w:cs="Arial"/>
                <w:sz w:val="16"/>
                <w:szCs w:val="16"/>
              </w:rPr>
            </w:pPr>
            <w:r>
              <w:rPr>
                <w:rFonts w:cs="Arial"/>
                <w:sz w:val="16"/>
                <w:szCs w:val="16"/>
              </w:rPr>
              <w:t>0768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DE45C4"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62736F0"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735AA5" w14:textId="77777777" w:rsidR="00BE714D" w:rsidRDefault="00BE714D" w:rsidP="00E97CA6">
            <w:pPr>
              <w:pStyle w:val="TAL"/>
              <w:keepNext w:val="0"/>
              <w:rPr>
                <w:rFonts w:cs="Arial"/>
                <w:sz w:val="16"/>
                <w:szCs w:val="16"/>
              </w:rPr>
            </w:pPr>
            <w:r>
              <w:rPr>
                <w:rFonts w:cs="Arial"/>
                <w:sz w:val="16"/>
                <w:szCs w:val="16"/>
              </w:rPr>
              <w:t>Add testcase of reject 3G Session Reset for EFSUPI_NAI Changing procedure during mobile originated call in 5G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9695464"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00A2270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9E16754"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45C3D4"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766C56"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2714A7" w14:textId="77777777" w:rsidR="00BE714D" w:rsidRDefault="00BE714D" w:rsidP="00BE714D">
            <w:pPr>
              <w:pStyle w:val="TAL"/>
              <w:keepNext w:val="0"/>
              <w:jc w:val="center"/>
              <w:rPr>
                <w:rFonts w:cs="Arial"/>
                <w:sz w:val="16"/>
                <w:szCs w:val="16"/>
              </w:rPr>
            </w:pPr>
            <w:r>
              <w:rPr>
                <w:rFonts w:cs="Arial"/>
                <w:sz w:val="16"/>
                <w:szCs w:val="16"/>
              </w:rPr>
              <w:t>0769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2503CB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35D720"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B8ACBA2" w14:textId="77777777" w:rsidR="00BE714D" w:rsidRDefault="00BE714D" w:rsidP="00E97CA6">
            <w:pPr>
              <w:pStyle w:val="TAL"/>
              <w:keepNext w:val="0"/>
              <w:rPr>
                <w:rFonts w:cs="Arial"/>
                <w:sz w:val="16"/>
                <w:szCs w:val="16"/>
              </w:rPr>
            </w:pPr>
            <w:r>
              <w:rPr>
                <w:rFonts w:cs="Arial"/>
                <w:sz w:val="16"/>
                <w:szCs w:val="16"/>
              </w:rPr>
              <w:t>Add testcase of reject 3G Session Reset for IMSI Changing procedure during mobile originated call in 5G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B2B3A2"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7A854CD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7BFA422"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08AAD5"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8E83B2"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5F2719" w14:textId="77777777" w:rsidR="00BE714D" w:rsidRDefault="00BE714D" w:rsidP="00BE714D">
            <w:pPr>
              <w:pStyle w:val="TAL"/>
              <w:keepNext w:val="0"/>
              <w:jc w:val="center"/>
              <w:rPr>
                <w:rFonts w:cs="Arial"/>
                <w:sz w:val="16"/>
                <w:szCs w:val="16"/>
              </w:rPr>
            </w:pPr>
            <w:r>
              <w:rPr>
                <w:rFonts w:cs="Arial"/>
                <w:sz w:val="16"/>
                <w:szCs w:val="16"/>
              </w:rPr>
              <w:t>0770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6B9F0E"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BC1C609"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3D71AF6" w14:textId="77777777" w:rsidR="00BE714D" w:rsidRDefault="00BE714D" w:rsidP="00E97CA6">
            <w:pPr>
              <w:pStyle w:val="TAL"/>
              <w:keepNext w:val="0"/>
              <w:rPr>
                <w:rFonts w:cs="Arial"/>
                <w:sz w:val="16"/>
                <w:szCs w:val="16"/>
              </w:rPr>
            </w:pPr>
            <w:r>
              <w:rPr>
                <w:rFonts w:cs="Arial"/>
                <w:sz w:val="16"/>
                <w:szCs w:val="16"/>
              </w:rPr>
              <w:t>Add testcase about SEND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E324B73"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5DB281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6E11085"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3439E73"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227D57"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A2F4B19" w14:textId="77777777" w:rsidR="00BE714D" w:rsidRDefault="00BE714D" w:rsidP="00BE714D">
            <w:pPr>
              <w:pStyle w:val="TAL"/>
              <w:keepNext w:val="0"/>
              <w:jc w:val="center"/>
              <w:rPr>
                <w:rFonts w:cs="Arial"/>
                <w:sz w:val="16"/>
                <w:szCs w:val="16"/>
              </w:rPr>
            </w:pPr>
            <w:r>
              <w:rPr>
                <w:rFonts w:cs="Arial"/>
                <w:sz w:val="16"/>
                <w:szCs w:val="16"/>
              </w:rPr>
              <w:t>0771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360C56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2824A59"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B6B2641" w14:textId="77777777" w:rsidR="00BE714D" w:rsidRDefault="00BE714D" w:rsidP="00E97CA6">
            <w:pPr>
              <w:pStyle w:val="TAL"/>
              <w:keepNext w:val="0"/>
              <w:rPr>
                <w:rFonts w:cs="Arial"/>
                <w:sz w:val="16"/>
                <w:szCs w:val="16"/>
              </w:rPr>
            </w:pPr>
            <w:r>
              <w:rPr>
                <w:rFonts w:cs="Arial"/>
                <w:sz w:val="16"/>
                <w:szCs w:val="16"/>
              </w:rPr>
              <w:t>Add testcase of POLLING OFF for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A75100"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27FD82A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9EECCE"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2EF4F83"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1CA22AA"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2A0B7F0" w14:textId="77777777" w:rsidR="00BE714D" w:rsidRDefault="00BE714D" w:rsidP="00BE714D">
            <w:pPr>
              <w:pStyle w:val="TAL"/>
              <w:keepNext w:val="0"/>
              <w:jc w:val="center"/>
              <w:rPr>
                <w:rFonts w:cs="Arial"/>
                <w:sz w:val="16"/>
                <w:szCs w:val="16"/>
              </w:rPr>
            </w:pPr>
            <w:r>
              <w:rPr>
                <w:rFonts w:cs="Arial"/>
                <w:sz w:val="16"/>
                <w:szCs w:val="16"/>
              </w:rPr>
              <w:t>0774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BD4667"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A42E3EA"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2E63A6" w14:textId="77777777" w:rsidR="00BE714D" w:rsidRDefault="00BE714D" w:rsidP="00E97CA6">
            <w:pPr>
              <w:pStyle w:val="TAL"/>
              <w:keepNext w:val="0"/>
              <w:rPr>
                <w:rFonts w:cs="Arial"/>
                <w:sz w:val="16"/>
                <w:szCs w:val="16"/>
              </w:rPr>
            </w:pPr>
            <w:r>
              <w:rPr>
                <w:rFonts w:cs="Arial"/>
                <w:sz w:val="16"/>
                <w:szCs w:val="16"/>
              </w:rPr>
              <w:t>Add testcase of Geographical location information discovery in 5G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B19067"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FE7E4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38948B5"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4B72904"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AD2917"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B0E1864" w14:textId="77777777" w:rsidR="00BE714D" w:rsidRDefault="00BE714D" w:rsidP="00BE714D">
            <w:pPr>
              <w:pStyle w:val="TAL"/>
              <w:keepNext w:val="0"/>
              <w:jc w:val="center"/>
              <w:rPr>
                <w:rFonts w:cs="Arial"/>
                <w:sz w:val="16"/>
                <w:szCs w:val="16"/>
              </w:rPr>
            </w:pPr>
            <w:r>
              <w:rPr>
                <w:rFonts w:cs="Arial"/>
                <w:sz w:val="16"/>
                <w:szCs w:val="16"/>
              </w:rPr>
              <w:t>0772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CAA7A6"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78E445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7E006C3" w14:textId="77777777" w:rsidR="00BE714D" w:rsidRDefault="00BE714D" w:rsidP="00E97CA6">
            <w:pPr>
              <w:pStyle w:val="TAL"/>
              <w:keepNext w:val="0"/>
              <w:rPr>
                <w:rFonts w:cs="Arial"/>
                <w:sz w:val="16"/>
                <w:szCs w:val="16"/>
              </w:rPr>
            </w:pPr>
            <w:r>
              <w:rPr>
                <w:rFonts w:cs="Arial"/>
                <w:sz w:val="16"/>
                <w:szCs w:val="16"/>
              </w:rPr>
              <w:t>Add testcase of REFRESH for Generic Bootstrapping Procedure Request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701BD0"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5641A65" w14:textId="77777777" w:rsidTr="006B476E">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B3478C" w14:textId="574C3DA6" w:rsidR="00BE714D" w:rsidRDefault="00BE714D" w:rsidP="00BE714D">
            <w:pPr>
              <w:pStyle w:val="TAL"/>
              <w:keepNext w:val="0"/>
              <w:jc w:val="center"/>
              <w:rPr>
                <w:rFonts w:cs="Arial"/>
                <w:sz w:val="16"/>
                <w:szCs w:val="16"/>
              </w:rPr>
            </w:pPr>
            <w:r>
              <w:rPr>
                <w:sz w:val="16"/>
                <w:szCs w:val="16"/>
              </w:rPr>
              <w:t>2024-12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CC675A" w14:textId="22E5EB63" w:rsidR="00BE714D" w:rsidRDefault="00BE714D" w:rsidP="00BE714D">
            <w:pPr>
              <w:pStyle w:val="TAL"/>
              <w:keepNext w:val="0"/>
              <w:jc w:val="center"/>
              <w:rPr>
                <w:rFonts w:cs="Arial"/>
                <w:sz w:val="16"/>
                <w:szCs w:val="16"/>
              </w:rPr>
            </w:pPr>
            <w:r>
              <w:rPr>
                <w:sz w:val="16"/>
                <w:szCs w:val="16"/>
              </w:rPr>
              <w:t>CT#106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DA5C8F5" w14:textId="698405E3" w:rsidR="00BE714D" w:rsidRPr="004F6678" w:rsidRDefault="00BE714D" w:rsidP="00BE714D">
            <w:pPr>
              <w:pStyle w:val="TAL"/>
              <w:keepNext w:val="0"/>
              <w:jc w:val="center"/>
              <w:rPr>
                <w:rFonts w:cs="Arial"/>
                <w:sz w:val="16"/>
                <w:szCs w:val="16"/>
              </w:rPr>
            </w:pPr>
            <w:r>
              <w:rPr>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C1B20A3" w14:textId="674AD92E" w:rsidR="00BE714D" w:rsidRDefault="00BE714D" w:rsidP="00BE714D">
            <w:pPr>
              <w:pStyle w:val="TAL"/>
              <w:keepNext w:val="0"/>
              <w:jc w:val="center"/>
              <w:rPr>
                <w:rFonts w:cs="Arial"/>
                <w:sz w:val="16"/>
                <w:szCs w:val="16"/>
              </w:rPr>
            </w:pPr>
            <w:r>
              <w:rPr>
                <w:rFonts w:cs="Arial"/>
                <w:sz w:val="16"/>
                <w:szCs w:val="16"/>
              </w:rPr>
              <w:t>07</w:t>
            </w:r>
            <w:r>
              <w:rPr>
                <w:rFonts w:cs="Arial"/>
                <w:sz w:val="16"/>
                <w:szCs w:val="16"/>
              </w:rPr>
              <w:t>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C011EA" w14:textId="7C6909A0"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E7C0BDB" w14:textId="64A32D7E" w:rsidR="00BE714D" w:rsidRDefault="00BE714D" w:rsidP="00BE714D">
            <w:pPr>
              <w:pStyle w:val="TAL"/>
              <w:keepNext w:val="0"/>
              <w:jc w:val="center"/>
              <w:rPr>
                <w:rFonts w:cs="Arial"/>
                <w:sz w:val="16"/>
                <w:szCs w:val="16"/>
              </w:rPr>
            </w:pPr>
            <w:r>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7DFC632" w14:textId="63152A0A" w:rsidR="00BE714D" w:rsidRDefault="00BE714D" w:rsidP="00BE714D">
            <w:pPr>
              <w:pStyle w:val="TAL"/>
              <w:keepNext w:val="0"/>
              <w:rPr>
                <w:rFonts w:cs="Arial"/>
                <w:sz w:val="16"/>
                <w:szCs w:val="16"/>
              </w:rPr>
            </w:pPr>
            <w:r>
              <w:rPr>
                <w:rFonts w:cs="Arial"/>
                <w:color w:val="000000"/>
                <w:sz w:val="16"/>
                <w:szCs w:val="16"/>
              </w:rPr>
              <w:t>Reference</w:t>
            </w:r>
            <w:r w:rsidRPr="0046266F">
              <w:rPr>
                <w:rFonts w:cs="Arial"/>
                <w:color w:val="000000"/>
                <w:sz w:val="16"/>
                <w:szCs w:val="16"/>
              </w:rPr>
              <w:t xml:space="preserve"> to Rel-1</w:t>
            </w:r>
            <w:r>
              <w:rPr>
                <w:rFonts w:cs="Arial"/>
                <w:color w:val="000000"/>
                <w:sz w:val="16"/>
                <w:szCs w:val="16"/>
              </w:rPr>
              <w:t>8</w:t>
            </w:r>
            <w:r w:rsidRPr="0046266F">
              <w:rPr>
                <w:rFonts w:cs="Arial"/>
                <w:color w:val="000000"/>
                <w:sz w:val="16"/>
                <w:szCs w:val="16"/>
              </w:rPr>
              <w:t xml:space="preserve"> version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EC34CBF" w14:textId="3DFAB7B8" w:rsidR="00BE714D" w:rsidRPr="00E20CC7" w:rsidRDefault="00BE714D" w:rsidP="00BE714D">
            <w:pPr>
              <w:pStyle w:val="TAL"/>
              <w:keepNext w:val="0"/>
              <w:rPr>
                <w:rFonts w:cs="Arial"/>
                <w:sz w:val="16"/>
                <w:szCs w:val="16"/>
              </w:rPr>
            </w:pPr>
            <w:r>
              <w:rPr>
                <w:sz w:val="16"/>
                <w:szCs w:val="16"/>
              </w:rPr>
              <w:t>17.5.0</w:t>
            </w:r>
          </w:p>
        </w:tc>
      </w:tr>
    </w:tbl>
    <w:p w14:paraId="5E364949" w14:textId="77777777" w:rsidR="00BE714D" w:rsidRPr="0041528A" w:rsidRDefault="00BE714D" w:rsidP="00BE714D"/>
    <w:p w14:paraId="75B91564" w14:textId="77777777" w:rsidR="00BE714D" w:rsidRPr="0041528A" w:rsidRDefault="00BE714D" w:rsidP="00BF46E1"/>
    <w:sectPr w:rsidR="00BE714D" w:rsidRPr="0041528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16EDF" w14:textId="77777777" w:rsidR="000D792B" w:rsidRDefault="000D792B">
      <w:r>
        <w:separator/>
      </w:r>
    </w:p>
  </w:endnote>
  <w:endnote w:type="continuationSeparator" w:id="0">
    <w:p w14:paraId="29A02202" w14:textId="77777777" w:rsidR="000D792B" w:rsidRDefault="000D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6B8E9" w14:textId="77777777" w:rsidR="00800EA7" w:rsidRDefault="00800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CA1AA" w14:textId="77777777" w:rsidR="00800EA7" w:rsidRDefault="00800E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F04C4" w14:textId="77777777" w:rsidR="00800EA7" w:rsidRDefault="00800E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7D1CA" w14:textId="77777777" w:rsidR="000D792B" w:rsidRDefault="000D792B">
      <w:r>
        <w:separator/>
      </w:r>
    </w:p>
  </w:footnote>
  <w:footnote w:type="continuationSeparator" w:id="0">
    <w:p w14:paraId="620CC3C2" w14:textId="77777777" w:rsidR="000D792B" w:rsidRDefault="000D7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79BCE" w14:textId="77777777" w:rsidR="00800EA7" w:rsidRDefault="00800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52D5C" w14:textId="77777777" w:rsidR="00800EA7" w:rsidRDefault="00800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F706A" w14:textId="77777777" w:rsidR="00800EA7" w:rsidRDefault="00800E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D6CA7" w14:textId="77777777" w:rsidR="00800EA7" w:rsidRPr="003F6DCB" w:rsidRDefault="00800EA7" w:rsidP="00800EA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40EF6CD" w14:textId="28F2F85E" w:rsidR="00800EA7" w:rsidRDefault="00800EA7" w:rsidP="00800EA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EC5">
      <w:rPr>
        <w:rFonts w:ascii="Arial" w:hAnsi="Arial" w:cs="Arial"/>
        <w:b/>
        <w:noProof/>
        <w:sz w:val="18"/>
        <w:szCs w:val="18"/>
      </w:rPr>
      <w:t>Release 17</w:t>
    </w:r>
    <w:r>
      <w:rPr>
        <w:rFonts w:ascii="Arial" w:hAnsi="Arial" w:cs="Arial"/>
        <w:b/>
        <w:sz w:val="18"/>
        <w:szCs w:val="18"/>
      </w:rPr>
      <w:fldChar w:fldCharType="end"/>
    </w:r>
  </w:p>
  <w:p w14:paraId="66B1494A" w14:textId="7F4D34E1" w:rsidR="00800EA7" w:rsidRDefault="00800EA7" w:rsidP="00800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EC5">
      <w:rPr>
        <w:rFonts w:ascii="Arial" w:hAnsi="Arial" w:cs="Arial"/>
        <w:b/>
        <w:noProof/>
        <w:sz w:val="18"/>
        <w:szCs w:val="18"/>
      </w:rPr>
      <w:t>3GPP TS 31.124 V17.5.0 (2024-12)</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D792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A66EB"/>
    <w:rsid w:val="002B11B9"/>
    <w:rsid w:val="002B6339"/>
    <w:rsid w:val="002C581E"/>
    <w:rsid w:val="002E00EE"/>
    <w:rsid w:val="002E1C50"/>
    <w:rsid w:val="002F77F4"/>
    <w:rsid w:val="0030384C"/>
    <w:rsid w:val="00305324"/>
    <w:rsid w:val="00306BE0"/>
    <w:rsid w:val="003172DC"/>
    <w:rsid w:val="0035462D"/>
    <w:rsid w:val="003765B8"/>
    <w:rsid w:val="00390CEC"/>
    <w:rsid w:val="00391D40"/>
    <w:rsid w:val="003C3971"/>
    <w:rsid w:val="003D478B"/>
    <w:rsid w:val="003D7E7B"/>
    <w:rsid w:val="003F7214"/>
    <w:rsid w:val="0041503E"/>
    <w:rsid w:val="0041528A"/>
    <w:rsid w:val="0042093F"/>
    <w:rsid w:val="004217E9"/>
    <w:rsid w:val="00423334"/>
    <w:rsid w:val="004345EC"/>
    <w:rsid w:val="00441942"/>
    <w:rsid w:val="00443E8F"/>
    <w:rsid w:val="00465515"/>
    <w:rsid w:val="00465A6E"/>
    <w:rsid w:val="00496700"/>
    <w:rsid w:val="004B4E23"/>
    <w:rsid w:val="004D1117"/>
    <w:rsid w:val="004D3578"/>
    <w:rsid w:val="004D7F90"/>
    <w:rsid w:val="004E06F2"/>
    <w:rsid w:val="004E213A"/>
    <w:rsid w:val="004E6566"/>
    <w:rsid w:val="004F0988"/>
    <w:rsid w:val="004F1C2D"/>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54AF"/>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476E"/>
    <w:rsid w:val="006B6724"/>
    <w:rsid w:val="006B7A46"/>
    <w:rsid w:val="006C3D95"/>
    <w:rsid w:val="006E5C86"/>
    <w:rsid w:val="006F70E9"/>
    <w:rsid w:val="007000F0"/>
    <w:rsid w:val="00701116"/>
    <w:rsid w:val="00713C44"/>
    <w:rsid w:val="0071712A"/>
    <w:rsid w:val="00734A5B"/>
    <w:rsid w:val="0074026F"/>
    <w:rsid w:val="007429F6"/>
    <w:rsid w:val="00744E76"/>
    <w:rsid w:val="0076548D"/>
    <w:rsid w:val="00774DA4"/>
    <w:rsid w:val="00781F0F"/>
    <w:rsid w:val="007835F9"/>
    <w:rsid w:val="007944FC"/>
    <w:rsid w:val="007B600E"/>
    <w:rsid w:val="007B74F7"/>
    <w:rsid w:val="007F0F4A"/>
    <w:rsid w:val="00800EA7"/>
    <w:rsid w:val="008028A4"/>
    <w:rsid w:val="008263DF"/>
    <w:rsid w:val="00830747"/>
    <w:rsid w:val="00841B73"/>
    <w:rsid w:val="008768CA"/>
    <w:rsid w:val="0088711E"/>
    <w:rsid w:val="008904FA"/>
    <w:rsid w:val="008925C8"/>
    <w:rsid w:val="008C384C"/>
    <w:rsid w:val="008D30DE"/>
    <w:rsid w:val="0090271F"/>
    <w:rsid w:val="00902E23"/>
    <w:rsid w:val="009114D7"/>
    <w:rsid w:val="0091348E"/>
    <w:rsid w:val="00915801"/>
    <w:rsid w:val="009173A9"/>
    <w:rsid w:val="00917CCB"/>
    <w:rsid w:val="0092045E"/>
    <w:rsid w:val="00930F2E"/>
    <w:rsid w:val="00940077"/>
    <w:rsid w:val="00941F09"/>
    <w:rsid w:val="00942EC2"/>
    <w:rsid w:val="009448FB"/>
    <w:rsid w:val="00952F65"/>
    <w:rsid w:val="0096110F"/>
    <w:rsid w:val="00967DB4"/>
    <w:rsid w:val="00993668"/>
    <w:rsid w:val="009B537F"/>
    <w:rsid w:val="009C0B6D"/>
    <w:rsid w:val="009C21DD"/>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35EC"/>
    <w:rsid w:val="00B55E08"/>
    <w:rsid w:val="00B86A8A"/>
    <w:rsid w:val="00B927FC"/>
    <w:rsid w:val="00B93086"/>
    <w:rsid w:val="00BA19ED"/>
    <w:rsid w:val="00BA4B8D"/>
    <w:rsid w:val="00BB4C6C"/>
    <w:rsid w:val="00BB604C"/>
    <w:rsid w:val="00BB6667"/>
    <w:rsid w:val="00BC0F7D"/>
    <w:rsid w:val="00BD2C5A"/>
    <w:rsid w:val="00BD7D31"/>
    <w:rsid w:val="00BE3255"/>
    <w:rsid w:val="00BE714D"/>
    <w:rsid w:val="00BE7C96"/>
    <w:rsid w:val="00BF128E"/>
    <w:rsid w:val="00BF2CE6"/>
    <w:rsid w:val="00BF46E1"/>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D04859"/>
    <w:rsid w:val="00D20DE3"/>
    <w:rsid w:val="00D235D1"/>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245F"/>
    <w:rsid w:val="00E27BE7"/>
    <w:rsid w:val="00E301C0"/>
    <w:rsid w:val="00E41F73"/>
    <w:rsid w:val="00E44582"/>
    <w:rsid w:val="00E62D5F"/>
    <w:rsid w:val="00E77645"/>
    <w:rsid w:val="00E822FC"/>
    <w:rsid w:val="00E85E6D"/>
    <w:rsid w:val="00E930BE"/>
    <w:rsid w:val="00EA15B0"/>
    <w:rsid w:val="00EA5EA7"/>
    <w:rsid w:val="00EA784F"/>
    <w:rsid w:val="00EB05F5"/>
    <w:rsid w:val="00EC3EC5"/>
    <w:rsid w:val="00EC4A25"/>
    <w:rsid w:val="00ED2D5E"/>
    <w:rsid w:val="00ED3DBE"/>
    <w:rsid w:val="00EE38C4"/>
    <w:rsid w:val="00EF1952"/>
    <w:rsid w:val="00F025A2"/>
    <w:rsid w:val="00F04712"/>
    <w:rsid w:val="00F13360"/>
    <w:rsid w:val="00F22EC7"/>
    <w:rsid w:val="00F325C8"/>
    <w:rsid w:val="00F653B8"/>
    <w:rsid w:val="00F7048B"/>
    <w:rsid w:val="00F7199E"/>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3gpp.org/ftp/tsg_ct/WG6_smartcard_Ex-T3/CT6-80/Docs/C6-160280.zip" TargetMode="External"/><Relationship Id="rId3" Type="http://schemas.openxmlformats.org/officeDocument/2006/relationships/numbering" Target="numbering.xml"/><Relationship Id="rId21" Type="http://schemas.openxmlformats.org/officeDocument/2006/relationships/hyperlink" Target="http://www.3gpp.org/ftp/tsg_ct/WG6_smartcard_Ex-T3/CT6-80/Docs/C6-160214.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hyperlink" Target="http://www.3gpp.org/ftp/tsg_ct/WG6_smartcard_Ex-T3/CT6-80/Docs/C6-160278.zip" TargetMode="External"/><Relationship Id="rId33" Type="http://schemas.openxmlformats.org/officeDocument/2006/relationships/hyperlink" Target="http://www.3gpp.org/ftp/tsg_ct/WG6_Smartcard_Ex-T3/CT6-82/Docs/C6-160562.zip"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http://www.3gpp.org/ftp/tsg_ct/WG6_smartcard_Ex-T3/CT6-81/Docs/C6-16037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www.3gpp.org/ftp/tsg_ct/WG6_smartcard_Ex-T3/CT6-80/Docs/C6-160266.zip" TargetMode="External"/><Relationship Id="rId32" Type="http://schemas.openxmlformats.org/officeDocument/2006/relationships/hyperlink" Target="http://www.3gpp.org/ftp/tsg_ct/WG6_Smartcard_Ex-T3/CT6-82/Docs/C6-160515.zip"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3gpp.org/ftp/tsg_ct/WG6_smartcard_Ex-T3/CT6-80/Docs/C6-160262.zip" TargetMode="External"/><Relationship Id="rId28" Type="http://schemas.openxmlformats.org/officeDocument/2006/relationships/hyperlink" Target="http://www.3gpp.org/ftp/tsg_ct/WG6_smartcard_Ex-T3/CT6-81/Docs/C6-160386.zip" TargetMode="External"/><Relationship Id="rId10" Type="http://schemas.openxmlformats.org/officeDocument/2006/relationships/oleObject" Target="embeddings/oleObject1.bin"/><Relationship Id="rId19" Type="http://schemas.openxmlformats.org/officeDocument/2006/relationships/header" Target="header4.xml"/><Relationship Id="rId31" Type="http://schemas.openxmlformats.org/officeDocument/2006/relationships/hyperlink" Target="http://www.3gpp.org/ftp/tsg_ct/WG6_smartcard_Ex-T3/CT6-81/Docs/C6-160402.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yperlink" Target="http://www.3gpp.org/ftp/tsg_ct/WG6_smartcard_Ex-T3/CT6-80/Docs/C6-160237.zip" TargetMode="External"/><Relationship Id="rId27" Type="http://schemas.openxmlformats.org/officeDocument/2006/relationships/hyperlink" Target="http://www.3gpp.org/ftp/tsg_ct/WG6_smartcard_Ex-T3/CT6-81/Docs/C6-160402.zip" TargetMode="External"/><Relationship Id="rId30" Type="http://schemas.openxmlformats.org/officeDocument/2006/relationships/hyperlink" Target="http://www.3gpp.org/ftp/tsg_ct/WG6_smartcard_Ex-T3/CT6-81/Docs/C6-160393.zip"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9829</Words>
  <Characters>56028</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65726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COMPRION</cp:lastModifiedBy>
  <cp:revision>3</cp:revision>
  <cp:lastPrinted>2019-02-25T14:05:00Z</cp:lastPrinted>
  <dcterms:created xsi:type="dcterms:W3CDTF">2024-11-15T14:18:00Z</dcterms:created>
  <dcterms:modified xsi:type="dcterms:W3CDTF">2024-11-15T14:20:00Z</dcterms:modified>
</cp:coreProperties>
</file>