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A92FC" w14:textId="4C328850" w:rsidR="000A6E4C" w:rsidRDefault="000A6E4C" w:rsidP="000A6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607</w:t>
      </w:r>
    </w:p>
    <w:p w14:paraId="6880EE9A" w14:textId="7DA5350D" w:rsidR="00396B7A" w:rsidRDefault="000A6E4C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354E80B5" w14:textId="77777777" w:rsidR="00396B7A" w:rsidRDefault="00396B7A" w:rsidP="00396B7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A0D303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AC22CA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396B7A">
        <w:rPr>
          <w:b/>
        </w:rPr>
        <w:t>9</w:t>
      </w:r>
      <w:r w:rsidR="00FA013E">
        <w:rPr>
          <w:b/>
        </w:rPr>
        <w:t>-bis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530DBD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76CEC1D6" w:rsidR="00F27385" w:rsidRPr="00F27385" w:rsidRDefault="00A34E8D" w:rsidP="00F27385">
            <w:pPr>
              <w:rPr>
                <w:u w:val="single"/>
              </w:rPr>
            </w:pPr>
            <w:r>
              <w:rPr>
                <w:u w:val="single"/>
                <w:lang w:val="en-US"/>
              </w:rPr>
              <w:t>80</w:t>
            </w:r>
            <w:r w:rsidR="00F27385" w:rsidRPr="00F27385">
              <w:rPr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38177FD3" w:rsidR="00F27385" w:rsidRPr="00F27385" w:rsidRDefault="00A34E8D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95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5ABB30BA" w:rsidR="00F27385" w:rsidRPr="00F27385" w:rsidRDefault="00530DBD" w:rsidP="00F27385">
            <w:r>
              <w:rPr>
                <w:lang w:val="en-US"/>
              </w:rPr>
              <w:t>99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29BED258" w:rsidR="00530DBD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3B934031" w:rsidR="00AC22CA" w:rsidRPr="00F27385" w:rsidRDefault="00AC22CA" w:rsidP="007E4548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4AAFB34E" w:rsidR="00AC22CA" w:rsidRPr="00530DBD" w:rsidRDefault="00204B08" w:rsidP="007E4548">
            <w:r>
              <w:t>5</w:t>
            </w:r>
            <w:r w:rsidR="00AC22CA" w:rsidRPr="00530DBD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7E27B31C" w:rsidR="00AC22CA" w:rsidRPr="00F27385" w:rsidRDefault="00AC22CA" w:rsidP="00AC22CA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4CDF223" w:rsidR="00AC22CA" w:rsidRPr="00F27385" w:rsidRDefault="00AC22CA" w:rsidP="00AC22CA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0B6D518E" w:rsidR="00AC22CA" w:rsidRPr="00F27385" w:rsidRDefault="00AC22CA" w:rsidP="00AC22CA">
            <w:r w:rsidRPr="00530DBD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59E0C17F" w:rsidR="00AC22CA" w:rsidRPr="00F27385" w:rsidRDefault="00AC22CA" w:rsidP="00AC22CA"/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A913C9F" w:rsidR="00AC22CA" w:rsidRPr="00F27385" w:rsidRDefault="00AC22CA" w:rsidP="00AC22CA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4EB2F0E8" w:rsidR="00AC22CA" w:rsidRPr="00530DBD" w:rsidRDefault="00AC22CA" w:rsidP="00AC22CA">
            <w: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77777777" w:rsidR="00AC22CA" w:rsidRPr="00F27385" w:rsidRDefault="00AC22CA" w:rsidP="00AC22CA"/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4E8D3380" w:rsidR="00AC22CA" w:rsidRPr="00AC22CA" w:rsidRDefault="00AC22CA" w:rsidP="00AC22CA">
            <w:r w:rsidRPr="00AC22CA">
              <w:t xml:space="preserve">New </w:t>
            </w:r>
            <w:r w:rsidRPr="00AC22CA">
              <w:rPr>
                <w:lang w:val="en-US"/>
              </w:rPr>
              <w:t>W</w:t>
            </w:r>
            <w:r w:rsidRPr="00AC22CA">
              <w:t>ID on 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7D00CAA9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77777777" w:rsidR="00AC22CA" w:rsidRPr="00530DBD" w:rsidRDefault="00AC22CA" w:rsidP="00AC22CA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77777777" w:rsidR="00AC22CA" w:rsidRPr="00F27385" w:rsidRDefault="00AC22CA" w:rsidP="00AC22CA"/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540233AA" w:rsidR="00B21297" w:rsidRPr="00F27385" w:rsidRDefault="00B21297" w:rsidP="00B21297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77777777" w:rsidR="00B21297" w:rsidRPr="00530DBD" w:rsidRDefault="00B21297" w:rsidP="00B21297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7777777" w:rsidR="00B21297" w:rsidRPr="00F27385" w:rsidRDefault="00B21297" w:rsidP="00B21297"/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07AFF474" w:rsidR="00B21297" w:rsidRDefault="00B21297" w:rsidP="00B21297">
            <w:r>
              <w:t>105xxx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 xml:space="preserve">CT aspects of </w:t>
            </w:r>
            <w:proofErr w:type="spellStart"/>
            <w:r w:rsidRPr="00B21297">
              <w:t>ProSe</w:t>
            </w:r>
            <w:proofErr w:type="spellEnd"/>
            <w:r w:rsidRPr="00B21297">
              <w:t xml:space="preserve">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77777777" w:rsidR="00B21297" w:rsidRPr="00530DBD" w:rsidRDefault="00B21297" w:rsidP="00B21297"/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77777777" w:rsidR="00B21297" w:rsidRPr="00F27385" w:rsidRDefault="00B21297" w:rsidP="00B21297"/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C98C1" w14:textId="77777777" w:rsidR="003F5426" w:rsidRDefault="003F5426">
      <w:r>
        <w:separator/>
      </w:r>
    </w:p>
  </w:endnote>
  <w:endnote w:type="continuationSeparator" w:id="0">
    <w:p w14:paraId="7194146B" w14:textId="77777777" w:rsidR="003F5426" w:rsidRDefault="003F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21137" w14:textId="77777777" w:rsidR="003F5426" w:rsidRDefault="003F5426">
      <w:r>
        <w:separator/>
      </w:r>
    </w:p>
  </w:footnote>
  <w:footnote w:type="continuationSeparator" w:id="0">
    <w:p w14:paraId="2B467EB0" w14:textId="77777777" w:rsidR="003F5426" w:rsidRDefault="003F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A6593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6</Pages>
  <Words>684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4811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23003-i70.</cp:lastModifiedBy>
  <cp:revision>7</cp:revision>
  <cp:lastPrinted>2006-10-05T09:29:00Z</cp:lastPrinted>
  <dcterms:created xsi:type="dcterms:W3CDTF">2024-08-22T11:04:00Z</dcterms:created>
  <dcterms:modified xsi:type="dcterms:W3CDTF">2024-11-14T10:17:00Z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