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6C0B2" w14:textId="77777777" w:rsidR="00470581" w:rsidRDefault="00000000">
      <w:pPr>
        <w:pStyle w:val="LSHeader"/>
      </w:pPr>
      <w:r>
        <w:t>3GPP TSG CT Meeting #105</w:t>
      </w:r>
      <w:r>
        <w:tab/>
        <w:t>CP-242063</w:t>
      </w:r>
    </w:p>
    <w:p w14:paraId="599B4E12" w14:textId="77777777" w:rsidR="00470581" w:rsidRDefault="00000000">
      <w:pPr>
        <w:pStyle w:val="LSHeader"/>
        <w:pBdr>
          <w:bottom w:val="single" w:sz="6" w:space="1" w:color="auto"/>
        </w:pBdr>
      </w:pPr>
      <w:r>
        <w:t>Melbourne, AU, 9 - 10 September, 2024</w:t>
      </w:r>
      <w:r>
        <w:br/>
      </w:r>
    </w:p>
    <w:p w14:paraId="360EE779" w14:textId="77777777" w:rsidR="00470581" w:rsidRDefault="00470581">
      <w:pPr>
        <w:spacing w:after="0"/>
      </w:pPr>
    </w:p>
    <w:p w14:paraId="74D2EC1D" w14:textId="77777777" w:rsidR="00470581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5AB90899" w14:textId="77777777" w:rsidR="00470581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Core Network Enhanced Support for Artificial Intelligence (AI) and Machine Learning (ML)</w:t>
      </w:r>
    </w:p>
    <w:p w14:paraId="078BBD5D" w14:textId="77777777" w:rsidR="00470581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6EC3BDB" w14:textId="77777777" w:rsidR="00470581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7FC0F455" w14:textId="77777777" w:rsidR="005A09B5" w:rsidRDefault="000E745F">
      <w:pPr>
        <w:pStyle w:val="Heading8"/>
        <w:jc w:val="center"/>
      </w:pPr>
      <w:r>
        <w:t>3GPP™ Work Item Description</w:t>
      </w:r>
    </w:p>
    <w:p w14:paraId="286A4E6D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14F74A8" w14:textId="77777777" w:rsidR="005A09B5" w:rsidRDefault="000E745F">
      <w:pPr>
        <w:pStyle w:val="Heading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03B0854" w14:textId="77777777" w:rsidR="005A09B5" w:rsidRDefault="000E745F">
      <w:pPr>
        <w:pStyle w:val="Heading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63BB5A4D" w14:textId="5400EEB4" w:rsidR="005A09B5" w:rsidRDefault="000E745F">
      <w:pPr>
        <w:pStyle w:val="Heading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584295F" w14:textId="77777777" w:rsidR="005A09B5" w:rsidRDefault="000E745F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A33DC7B" w14:textId="77777777" w:rsidR="005A09B5" w:rsidRDefault="005A09B5">
      <w:pPr>
        <w:pStyle w:val="Guidance"/>
      </w:pPr>
    </w:p>
    <w:p w14:paraId="129E32A7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1797F353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09ED9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EC60D1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0C4B1D27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8AA11DF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7C7465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148A4579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168A844A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5E6BC1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0589239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0EE56A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27ECBC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355CC1AD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27ED3A7" w14:textId="77777777" w:rsidR="005A09B5" w:rsidRDefault="005A09B5">
            <w:pPr>
              <w:pStyle w:val="TAC"/>
            </w:pPr>
          </w:p>
        </w:tc>
      </w:tr>
      <w:tr w:rsidR="005A09B5" w14:paraId="6DC8AD9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B01BD7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CCE22A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B13F86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082E110B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6A50833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2DC80731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CB5C04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6B7EB3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8C899B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62BCF1EB" w14:textId="7777777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05999D51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7134D0D7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23CAC96" w14:textId="77777777" w:rsidR="005A09B5" w:rsidRDefault="005A09B5">
            <w:pPr>
              <w:pStyle w:val="TAC"/>
            </w:pPr>
          </w:p>
        </w:tc>
      </w:tr>
    </w:tbl>
    <w:p w14:paraId="239EFA3B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24F25C03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0C0A9DF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7A9DB08" w14:textId="77777777" w:rsidTr="00AD1EED">
        <w:trPr>
          <w:cantSplit/>
          <w:jc w:val="center"/>
        </w:trPr>
        <w:tc>
          <w:tcPr>
            <w:tcW w:w="452" w:type="dxa"/>
          </w:tcPr>
          <w:p w14:paraId="7A418E2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F651B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929D7BE" w14:textId="77777777" w:rsidTr="00AD1EED">
        <w:trPr>
          <w:cantSplit/>
          <w:jc w:val="center"/>
        </w:trPr>
        <w:tc>
          <w:tcPr>
            <w:tcW w:w="452" w:type="dxa"/>
          </w:tcPr>
          <w:p w14:paraId="7A449DE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6B1C4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02F44D53" w14:textId="77777777" w:rsidTr="00AD1EED">
        <w:trPr>
          <w:cantSplit/>
          <w:jc w:val="center"/>
        </w:trPr>
        <w:tc>
          <w:tcPr>
            <w:tcW w:w="452" w:type="dxa"/>
          </w:tcPr>
          <w:p w14:paraId="0546741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E01E3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3A9BBEEA" w14:textId="77777777" w:rsidTr="00AD1EED">
        <w:trPr>
          <w:cantSplit/>
          <w:jc w:val="center"/>
        </w:trPr>
        <w:tc>
          <w:tcPr>
            <w:tcW w:w="452" w:type="dxa"/>
          </w:tcPr>
          <w:p w14:paraId="714709BE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4DBEC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7ECC5415" w14:textId="77777777" w:rsidTr="00AD1EED">
        <w:trPr>
          <w:cantSplit/>
          <w:jc w:val="center"/>
        </w:trPr>
        <w:tc>
          <w:tcPr>
            <w:tcW w:w="452" w:type="dxa"/>
          </w:tcPr>
          <w:p w14:paraId="03F7F7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EADA7A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FC29AB1" w14:textId="77777777" w:rsidR="005A09B5" w:rsidRDefault="005A09B5">
      <w:pPr>
        <w:ind w:right="-99"/>
        <w:rPr>
          <w:b/>
        </w:rPr>
      </w:pPr>
    </w:p>
    <w:p w14:paraId="67B57C3F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386C7825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45E722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49F590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55E5F47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DF7AC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23291E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ED6778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A7654C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11BB7BE1" w14:textId="77777777">
        <w:trPr>
          <w:cantSplit/>
          <w:jc w:val="center"/>
        </w:trPr>
        <w:tc>
          <w:tcPr>
            <w:tcW w:w="1101" w:type="dxa"/>
          </w:tcPr>
          <w:p w14:paraId="71DF791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2535C36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A96CC25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6226CFA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608C1E09" w14:textId="77777777" w:rsidR="005A09B5" w:rsidRDefault="005A09B5"/>
    <w:p w14:paraId="7A691B0E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04EDB10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D3FD57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6024BFF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ACBE6C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11F226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838F7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3C6E155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CE670B3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2F7E85C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23DEFBC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9C912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6635F489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3EF3199D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F2A80D1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D14279C" w14:textId="77777777">
        <w:trPr>
          <w:cantSplit/>
          <w:jc w:val="center"/>
        </w:trPr>
        <w:tc>
          <w:tcPr>
            <w:tcW w:w="1101" w:type="dxa"/>
          </w:tcPr>
          <w:p w14:paraId="4D79DDC9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73E46A7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B295E52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E6409E" w14:textId="77777777">
        <w:trPr>
          <w:cantSplit/>
          <w:jc w:val="center"/>
        </w:trPr>
        <w:tc>
          <w:tcPr>
            <w:tcW w:w="1101" w:type="dxa"/>
          </w:tcPr>
          <w:p w14:paraId="194071E0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585D6EEC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37537B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926629D" w14:textId="77777777">
        <w:trPr>
          <w:cantSplit/>
          <w:jc w:val="center"/>
        </w:trPr>
        <w:tc>
          <w:tcPr>
            <w:tcW w:w="1101" w:type="dxa"/>
          </w:tcPr>
          <w:p w14:paraId="2649B389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747942D8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6B063B86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196CBC0B" w14:textId="77777777">
        <w:trPr>
          <w:cantSplit/>
          <w:jc w:val="center"/>
        </w:trPr>
        <w:tc>
          <w:tcPr>
            <w:tcW w:w="1101" w:type="dxa"/>
          </w:tcPr>
          <w:p w14:paraId="00A20046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1F12BBC" w14:textId="77777777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C27AEE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97A8BE7" w14:textId="77777777">
        <w:trPr>
          <w:cantSplit/>
          <w:jc w:val="center"/>
        </w:trPr>
        <w:tc>
          <w:tcPr>
            <w:tcW w:w="1101" w:type="dxa"/>
          </w:tcPr>
          <w:p w14:paraId="7B769E6D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10A8B0CA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3292EC28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257A9890" w14:textId="77777777">
        <w:trPr>
          <w:cantSplit/>
          <w:jc w:val="center"/>
        </w:trPr>
        <w:tc>
          <w:tcPr>
            <w:tcW w:w="1101" w:type="dxa"/>
          </w:tcPr>
          <w:p w14:paraId="7D5600C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76970D1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5319F28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6B3B8C86" w14:textId="77777777" w:rsidR="005A09B5" w:rsidRPr="001B14F7" w:rsidRDefault="005A09B5" w:rsidP="001B14F7"/>
    <w:p w14:paraId="668AE411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95C55E3" w14:textId="77777777" w:rsidR="001B14F7" w:rsidRPr="00552C83" w:rsidRDefault="001B14F7" w:rsidP="001B14F7">
      <w:r w:rsidRPr="00552C83">
        <w:t>N/A</w:t>
      </w:r>
      <w:r>
        <w:t>.</w:t>
      </w:r>
    </w:p>
    <w:p w14:paraId="6657CD04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160ED7E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SimSun"/>
          <w:lang w:eastAsia="zh-CN"/>
        </w:rPr>
        <w:t>-</w:t>
      </w:r>
      <w:r w:rsidRPr="007135B9">
        <w:rPr>
          <w:rFonts w:eastAsia="SimSun"/>
          <w:lang w:eastAsia="zh-CN"/>
        </w:rPr>
        <w:t>16,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17, and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18. Moreover,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 xml:space="preserve">18 </w:t>
      </w:r>
      <w:proofErr w:type="spellStart"/>
      <w:r w:rsidRPr="007135B9">
        <w:rPr>
          <w:rFonts w:eastAsia="SimSun"/>
          <w:lang w:eastAsia="zh-CN"/>
        </w:rPr>
        <w:t>AIMLsys</w:t>
      </w:r>
      <w:proofErr w:type="spellEnd"/>
      <w:r w:rsidRPr="007135B9">
        <w:rPr>
          <w:rFonts w:eastAsia="SimSun"/>
          <w:lang w:eastAsia="zh-CN"/>
        </w:rPr>
        <w:t xml:space="preserve"> has introduced 5GC assistance capabilities to support AI/ML operations in the application layer specified in TS 22.261.</w:t>
      </w:r>
    </w:p>
    <w:p w14:paraId="0E83C8DA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Based on the above, for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0BD110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SimSun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20427450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3074DAD5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0DFBF8F2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168A0E0B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49498354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2440045C" w14:textId="77777777" w:rsidR="00F95A75" w:rsidRDefault="00F95A75" w:rsidP="00F95A75">
      <w:pPr>
        <w:pStyle w:val="EditorsNote"/>
      </w:pPr>
      <w:r w:rsidRPr="007F2770">
        <w:t>Editor's note</w:t>
      </w:r>
      <w:r>
        <w:t>:</w:t>
      </w:r>
      <w:r w:rsidRPr="00D71B6A">
        <w:tab/>
      </w:r>
      <w:r w:rsidR="00F308C9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 xml:space="preserve">CT1 </w:t>
      </w:r>
      <w:r w:rsidR="00F308C9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impact</w:t>
      </w:r>
      <w:r w:rsidR="00F308C9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</w:t>
      </w:r>
      <w:r w:rsidR="00F308C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supporting</w:t>
      </w:r>
      <w:r w:rsidR="00055A07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proofErr w:type="spellStart"/>
      <w:r w:rsidRPr="00F95A75">
        <w:rPr>
          <w:lang w:val="en-US" w:eastAsia="zh-CN"/>
        </w:rPr>
        <w:t>signalling</w:t>
      </w:r>
      <w:proofErr w:type="spellEnd"/>
      <w:r w:rsidRPr="00F95A75">
        <w:rPr>
          <w:lang w:val="en-US" w:eastAsia="zh-CN"/>
        </w:rPr>
        <w:t xml:space="preserve"> storm mitigation and prevention</w:t>
      </w:r>
      <w:r>
        <w:rPr>
          <w:rFonts w:hint="eastAsia"/>
          <w:lang w:val="en-US" w:eastAsia="zh-CN"/>
        </w:rPr>
        <w:t xml:space="preserve"> </w:t>
      </w:r>
      <w:r w:rsidR="00055A07">
        <w:rPr>
          <w:rFonts w:hint="eastAsia"/>
          <w:lang w:val="en-US" w:eastAsia="zh-CN"/>
        </w:rPr>
        <w:t xml:space="preserve">or not </w:t>
      </w:r>
      <w:r w:rsidR="00F308C9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FFS </w:t>
      </w:r>
      <w:r w:rsidR="00CC075A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based on the progress of stage-2</w:t>
      </w:r>
      <w:r w:rsidRPr="007F2770">
        <w:t>.</w:t>
      </w:r>
    </w:p>
    <w:p w14:paraId="46F404E7" w14:textId="77777777" w:rsidR="004D1C55" w:rsidRPr="00F95A75" w:rsidRDefault="004D1C55" w:rsidP="004D1C55">
      <w:pPr>
        <w:rPr>
          <w:b/>
          <w:u w:val="single"/>
          <w:lang w:eastAsia="en-US"/>
        </w:rPr>
      </w:pPr>
    </w:p>
    <w:p w14:paraId="1A6CF6B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6140F04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34E463C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3CE923FE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5716A9F4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B82D7F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05A344B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639101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CE3C7EA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59793FD0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1B91E64E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473D0CB6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0C1D7BC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622377EF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05BCED76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굴림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3BEE6EFB" w14:textId="77777777" w:rsidR="004D1C55" w:rsidRDefault="004D1C55" w:rsidP="004D1C55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DengXian" w:hint="eastAsia"/>
          <w:lang w:eastAsia="zh-CN"/>
        </w:rPr>
        <w:t>s</w:t>
      </w:r>
      <w:r w:rsidRPr="003173BF">
        <w:rPr>
          <w:rFonts w:eastAsia="DengXian"/>
        </w:rPr>
        <w:t>ignalling storm Mitigation and Prevention caused by NFs</w:t>
      </w:r>
      <w:r>
        <w:rPr>
          <w:rFonts w:eastAsia="DengXian" w:hint="eastAsia"/>
          <w:lang w:eastAsia="zh-CN"/>
        </w:rPr>
        <w:t>;</w:t>
      </w:r>
    </w:p>
    <w:p w14:paraId="452465F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DengXian"/>
        </w:rPr>
        <w:t xml:space="preserve">Signalling storm Mitigation and Prevention caused by </w:t>
      </w:r>
      <w:r w:rsidR="00E15A1F">
        <w:rPr>
          <w:rFonts w:eastAsia="DengXian"/>
          <w:lang w:eastAsia="zh-CN"/>
        </w:rPr>
        <w:t>massive signalling of</w:t>
      </w:r>
      <w:r w:rsidR="00CB6CCE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UEs;</w:t>
      </w:r>
    </w:p>
    <w:p w14:paraId="20691D0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7B8AB2DC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12FC99A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7F9FA60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AB27A19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C02D33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336EDA46" w14:textId="77777777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C08DD"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update to </w:t>
      </w:r>
      <w:r w:rsidRPr="00FE4C17">
        <w:rPr>
          <w:rFonts w:eastAsia="DengXian"/>
          <w:lang w:eastAsia="zh-CN"/>
        </w:rPr>
        <w:t>MTLF</w:t>
      </w:r>
      <w:r>
        <w:rPr>
          <w:rFonts w:eastAsia="DengXian"/>
          <w:lang w:eastAsia="zh-CN"/>
        </w:rPr>
        <w:t xml:space="preserve"> discovery </w:t>
      </w:r>
      <w:r w:rsidR="008C08DD">
        <w:rPr>
          <w:rFonts w:eastAsia="DengXian" w:hint="eastAsia"/>
          <w:lang w:eastAsia="zh-CN"/>
        </w:rPr>
        <w:t xml:space="preserve">via NRF </w:t>
      </w:r>
      <w:r>
        <w:rPr>
          <w:rFonts w:eastAsia="DengXian"/>
          <w:lang w:eastAsia="zh-CN"/>
        </w:rPr>
        <w:t xml:space="preserve">for </w:t>
      </w:r>
      <w:r w:rsidRPr="00FE4C17">
        <w:rPr>
          <w:rFonts w:eastAsia="DengXian" w:hint="eastAsia"/>
          <w:lang w:eastAsia="zh-CN"/>
        </w:rPr>
        <w:t>train</w:t>
      </w:r>
      <w:r>
        <w:rPr>
          <w:rFonts w:eastAsia="DengXian"/>
          <w:lang w:eastAsia="zh-CN"/>
        </w:rPr>
        <w:t>ing</w:t>
      </w:r>
      <w:r w:rsidRPr="00FE4C17">
        <w:rPr>
          <w:rFonts w:eastAsia="DengXian"/>
          <w:lang w:eastAsia="zh-CN"/>
        </w:rPr>
        <w:t xml:space="preserve"> ML </w:t>
      </w:r>
      <w:r w:rsidRPr="00FE4C17">
        <w:rPr>
          <w:rFonts w:eastAsia="DengXian" w:hint="eastAsia"/>
          <w:lang w:eastAsia="zh-CN"/>
        </w:rPr>
        <w:t>model</w:t>
      </w:r>
      <w:r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 w:hint="eastAsia"/>
          <w:lang w:eastAsia="zh-CN"/>
        </w:rPr>
        <w:t>for</w:t>
      </w:r>
      <w:r w:rsidRPr="00FE4C17">
        <w:rPr>
          <w:rFonts w:eastAsia="DengXian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/>
          <w:lang w:eastAsia="zh-CN"/>
        </w:rPr>
        <w:t>AI/ML based Positioning</w:t>
      </w:r>
      <w:r>
        <w:rPr>
          <w:rFonts w:eastAsia="DengXian"/>
          <w:lang w:eastAsia="zh-CN"/>
        </w:rPr>
        <w:t>;</w:t>
      </w:r>
    </w:p>
    <w:p w14:paraId="3EB886B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8153223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703134C4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AC22B0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5FA88A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굴림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75892CF" w14:textId="77777777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0C04CEAB" w14:textId="77777777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>potential update to 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r w:rsidR="00AE42E1" w:rsidRPr="00AE42E1">
        <w:rPr>
          <w:rFonts w:hint="eastAsia"/>
          <w:lang w:eastAsia="zh-CN"/>
        </w:rPr>
        <w:t>acting as</w:t>
      </w:r>
      <w:r w:rsidR="009D5499" w:rsidRPr="00AE42E1">
        <w:rPr>
          <w:lang w:eastAsia="zh-CN"/>
        </w:rPr>
        <w:t xml:space="preserve"> a source of input data</w:t>
      </w:r>
      <w:r w:rsidR="00C03EA0" w:rsidRPr="00AE42E1">
        <w:rPr>
          <w:lang w:eastAsia="zh-CN"/>
        </w:rPr>
        <w:t>.</w:t>
      </w:r>
    </w:p>
    <w:p w14:paraId="2F7923D4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5604E3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633173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AA5516B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25D8A77D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3B0C3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34FB3D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B39C5E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82AABF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DD511B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7D4BFB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6C01EAE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039E2EF2" w14:textId="77777777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667BA6CB" w14:textId="77777777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0BAB262" w14:textId="77777777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055A1E04" w14:textId="77777777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6D3E2CB5" w14:textId="77777777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054610DF" w14:textId="77777777" w:rsidR="005A09B5" w:rsidRPr="00981FF8" w:rsidRDefault="005A09B5" w:rsidP="00981FF8">
            <w:pPr>
              <w:pStyle w:val="TAL"/>
            </w:pPr>
          </w:p>
        </w:tc>
      </w:tr>
    </w:tbl>
    <w:p w14:paraId="209D094B" w14:textId="77777777" w:rsidR="005A09B5" w:rsidRDefault="005A09B5">
      <w:pPr>
        <w:pStyle w:val="FP"/>
      </w:pPr>
    </w:p>
    <w:p w14:paraId="437A3B6B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960BFD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6420D" w14:textId="77777777" w:rsidR="005A09B5" w:rsidRDefault="000E745F">
            <w:pPr>
              <w:pStyle w:val="TAH"/>
            </w:pPr>
            <w:bookmarkStart w:id="1" w:name="_Hlk170842109"/>
            <w:bookmarkStart w:id="2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5FB202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B9FA0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789C7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D6A2B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AEA30C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1"/>
      <w:tr w:rsidR="004D1C55" w14:paraId="77061F9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E68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1C24" w14:textId="77777777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B2E" w14:textId="77777777" w:rsidR="004916BA" w:rsidRPr="00B056C2" w:rsidRDefault="004916BA" w:rsidP="004916BA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2EE633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159" w14:textId="77777777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8F50C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7A11" w14:textId="77777777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248" w14:textId="77777777" w:rsidR="004D1C55" w:rsidRPr="004E61DE" w:rsidRDefault="00C03EA0" w:rsidP="009D5499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A0" w14:textId="77777777" w:rsidR="004916BA" w:rsidRPr="00B056C2" w:rsidRDefault="004916BA" w:rsidP="004916BA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9A07B8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8F3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380D052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FBB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E40C" w14:textId="77777777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0C217568" w14:textId="77777777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7AA1D079" w14:textId="77777777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2CC7ACEA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034169B3" w14:textId="77777777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F96" w14:textId="77777777" w:rsidR="004916BA" w:rsidRPr="00B056C2" w:rsidRDefault="004916BA" w:rsidP="004916BA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4773A1B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48B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BBF7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C7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178E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1C08592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1D0E37E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5B42E1D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C5A0A77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55061B4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7C11480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53C51BB" w14:textId="77777777" w:rsidR="00B06C22" w:rsidRPr="00ED5F15" w:rsidRDefault="00B06C22" w:rsidP="00ED5F15">
            <w:pPr>
              <w:pStyle w:val="TAL"/>
              <w:rPr>
                <w:rFonts w:eastAsia="DengXian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 w:rsidRPr="00ED5F15">
              <w:rPr>
                <w:rFonts w:eastAsia="DengXian" w:hint="eastAsia"/>
                <w:lang w:eastAsia="zh-CN"/>
              </w:rPr>
              <w:t>;</w:t>
            </w:r>
          </w:p>
          <w:p w14:paraId="26186DF8" w14:textId="77777777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DengXian"/>
              </w:rPr>
              <w:t xml:space="preserve">Signalling storm Mitigation and Prevention caused by </w:t>
            </w:r>
            <w:r w:rsidRPr="00ED5F15">
              <w:rPr>
                <w:rFonts w:eastAsia="DengXian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077" w14:textId="77777777" w:rsidR="004916BA" w:rsidRPr="00B056C2" w:rsidRDefault="004916BA" w:rsidP="004916BA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92FFFA4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913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0CD9A5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69A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71D1" w14:textId="77777777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CE950E4" w14:textId="7777777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4DD11F3B" w14:textId="77777777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굴림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38E" w14:textId="77777777" w:rsidR="004916BA" w:rsidRPr="00B056C2" w:rsidRDefault="004916BA" w:rsidP="004916BA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9D58B8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789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26731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851F" w14:textId="77777777" w:rsidR="004D1C55" w:rsidRPr="004C5628" w:rsidRDefault="004D1C55" w:rsidP="004C562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D2B8" w14:textId="77777777" w:rsidR="004D1C55" w:rsidRPr="004043BE" w:rsidRDefault="004D1C55" w:rsidP="004043BE">
            <w:pPr>
              <w:pStyle w:val="TAL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297" w14:textId="77777777" w:rsidR="004D1C55" w:rsidRPr="00891A1F" w:rsidRDefault="004D1C55" w:rsidP="004916BA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D8A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</w:p>
        </w:tc>
      </w:tr>
      <w:tr w:rsidR="004D1C55" w14:paraId="3567030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5BB" w14:textId="77777777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2B00" w14:textId="77777777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790" w14:textId="77777777" w:rsidR="004916BA" w:rsidRPr="00B056C2" w:rsidRDefault="004916BA" w:rsidP="004916BA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152CC0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FDB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85D84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62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4995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53294C6" w14:textId="77777777" w:rsidR="005550F1" w:rsidRPr="00ED5F15" w:rsidRDefault="005550F1" w:rsidP="005550F1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08239E2" w14:textId="77777777" w:rsidR="005550F1" w:rsidRPr="00ED5F15" w:rsidRDefault="005550F1" w:rsidP="005550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2EF377A8" w14:textId="77777777" w:rsidR="004D1C55" w:rsidRPr="00ED5F15" w:rsidRDefault="00AB2915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550F1" w:rsidRPr="00ED5F15">
              <w:rPr>
                <w:lang w:eastAsia="zh-CN"/>
              </w:rPr>
              <w:t>. U</w:t>
            </w:r>
            <w:r w:rsidR="005550F1"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="005550F1" w:rsidRPr="00ED5F15">
              <w:rPr>
                <w:rFonts w:eastAsia="DengXian" w:hint="eastAsia"/>
                <w:lang w:eastAsia="zh-CN"/>
              </w:rPr>
              <w:t>s</w:t>
            </w:r>
            <w:r w:rsidR="005550F1" w:rsidRPr="00ED5F15">
              <w:rPr>
                <w:rFonts w:eastAsia="DengXian"/>
              </w:rPr>
              <w:t>ignalling storm Mitigation and Prevention caused by NFs</w:t>
            </w:r>
            <w:r w:rsidR="00D33703">
              <w:rPr>
                <w:rFonts w:eastAsia="DengXian" w:hint="eastAsia"/>
                <w:lang w:eastAsia="zh-CN"/>
              </w:rPr>
              <w:t xml:space="preserve"> and </w:t>
            </w:r>
            <w:r>
              <w:rPr>
                <w:rFonts w:eastAsia="DengXian"/>
                <w:lang w:eastAsia="zh-CN"/>
              </w:rPr>
              <w:t>massive signalling of</w:t>
            </w:r>
            <w:r>
              <w:rPr>
                <w:rFonts w:eastAsia="DengXian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38BB" w14:textId="77777777" w:rsidR="004916BA" w:rsidRPr="00B056C2" w:rsidRDefault="004916BA" w:rsidP="004916BA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872977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14D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4FC8716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734" w14:textId="77777777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9E14" w14:textId="77777777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D74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C56EC1A" w14:textId="77777777" w:rsidR="004B7B85" w:rsidRPr="00EF4FAD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DCB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0AEB29B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8ED" w14:textId="77777777" w:rsidR="004B7B85" w:rsidRPr="004C5628" w:rsidRDefault="004B7B85" w:rsidP="004B7B85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E1E5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0D8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D1DF038" w14:textId="77777777" w:rsidR="004B7B85" w:rsidRPr="00EF4FAD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E56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17F8F42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F73E" w14:textId="77777777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F458" w14:textId="77777777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052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CD4726" w14:textId="77777777" w:rsidR="004B7B85" w:rsidRPr="004B7B85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315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4B7B85" w14:paraId="560B322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F46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D67B" w14:textId="77777777" w:rsidR="004B7B8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D4215A9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5B45BA3A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굴림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800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39552E" w14:textId="77777777" w:rsidR="004B7B85" w:rsidRP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A3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76FC471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A8A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99DE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A28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5D6893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34A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716BFAA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297" w14:textId="77777777" w:rsidR="004B7B85" w:rsidRPr="004C5628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2E66" w14:textId="77777777" w:rsidR="004B7B85" w:rsidRPr="00AE42E1" w:rsidRDefault="004B7B85" w:rsidP="004B7B85">
            <w:pPr>
              <w:pStyle w:val="TAL"/>
            </w:pPr>
            <w:r w:rsidRPr="00AE42E1">
              <w:rPr>
                <w:rFonts w:hint="eastAsia"/>
              </w:rPr>
              <w:t>P</w:t>
            </w:r>
            <w:r w:rsidRPr="00AE42E1">
              <w:t>otential update to SCP entity to support acting as a source of input data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D32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7C897F7" w14:textId="77777777" w:rsidR="004B7B85" w:rsidRPr="00EF4FAD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1DD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5CA171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BF3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BFAC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D85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8EDE76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8DC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50144DF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684" w14:textId="77777777" w:rsidR="004B7B85" w:rsidRPr="004C5628" w:rsidDel="00B2199B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1D53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68ACA4AF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4236BBDE" w14:textId="77777777" w:rsidR="004B7B85" w:rsidRPr="00ED5F1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BE0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F842D40" w14:textId="77777777" w:rsidR="004B7B85" w:rsidRPr="00891A1F" w:rsidDel="00B2199B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806" w14:textId="77777777" w:rsidR="004B7B8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60A97DF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399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6BC4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71B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968CE6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139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0273243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B49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3A55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bookmarkStart w:id="3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5CC8AE69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bookmarkEnd w:id="3"/>
          <w:p w14:paraId="19D7E2B1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D09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38169B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04F6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640128A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DF5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22A7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42246FC8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31A" w14:textId="77777777" w:rsidR="004B7B85" w:rsidRPr="00B056C2" w:rsidRDefault="004B7B85" w:rsidP="004B7B85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0C4EF2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416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2"/>
    </w:tbl>
    <w:p w14:paraId="1B81F872" w14:textId="77777777" w:rsidR="00DA45F3" w:rsidRDefault="00DA45F3" w:rsidP="00DA45F3">
      <w:pPr>
        <w:rPr>
          <w:lang w:eastAsia="zh-CN"/>
        </w:rPr>
      </w:pPr>
    </w:p>
    <w:p w14:paraId="6424FC76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79F62CE8" w14:textId="77777777" w:rsidR="005A09B5" w:rsidRDefault="005A09B5">
      <w:pPr>
        <w:rPr>
          <w:lang w:val="en-US" w:eastAsia="zh-CN"/>
        </w:rPr>
      </w:pPr>
    </w:p>
    <w:p w14:paraId="7425ABA7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64370ABF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2EA41C93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68E90F6A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50013172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8D2B762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26D203B1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1E47604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FE777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9053B1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6ADC70A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FC42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29B5F24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A5AF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5862C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877A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China Telecom</w:t>
            </w:r>
          </w:p>
        </w:tc>
      </w:tr>
      <w:tr w:rsidR="00DF3C38" w14:paraId="57E8F7F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509A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CATT</w:t>
            </w:r>
          </w:p>
        </w:tc>
      </w:tr>
      <w:tr w:rsidR="00DF3C38" w14:paraId="0BA3F1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A3C8" w14:textId="77777777" w:rsidR="00DF3C38" w:rsidRPr="003D64F7" w:rsidRDefault="00A65E97" w:rsidP="00A65E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Ericsson</w:t>
            </w:r>
          </w:p>
        </w:tc>
      </w:tr>
      <w:tr w:rsidR="00DF3C38" w14:paraId="1445C00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C8B6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A65E97" w14:paraId="14E194D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42162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A65E97" w14:paraId="7346F39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5E5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A65E97" w14:paraId="00CC0EC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4ABE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InterDigital</w:t>
            </w:r>
            <w:proofErr w:type="spellEnd"/>
          </w:p>
        </w:tc>
      </w:tr>
      <w:tr w:rsidR="00A65E97" w14:paraId="275A16F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95A8" w14:textId="77777777" w:rsidR="00A65E97" w:rsidRPr="003D64F7" w:rsidRDefault="007B0AC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Xiaomi</w:t>
            </w:r>
          </w:p>
        </w:tc>
      </w:tr>
      <w:tr w:rsidR="007E62ED" w14:paraId="0CFE3ED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D06A" w14:textId="77777777" w:rsidR="007E62ED" w:rsidRDefault="007E62E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Lenovo</w:t>
            </w:r>
          </w:p>
        </w:tc>
      </w:tr>
      <w:tr w:rsidR="00F308C9" w14:paraId="3A9EFA6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EB63" w14:textId="77777777" w:rsidR="00F308C9" w:rsidRDefault="00F308C9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</w:tbl>
    <w:p w14:paraId="7FF9E9AE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F0FCC" w14:textId="77777777" w:rsidR="002A7857" w:rsidRDefault="002A7857">
      <w:pPr>
        <w:spacing w:after="0"/>
      </w:pPr>
      <w:r>
        <w:separator/>
      </w:r>
    </w:p>
  </w:endnote>
  <w:endnote w:type="continuationSeparator" w:id="0">
    <w:p w14:paraId="0EC2CB6F" w14:textId="77777777" w:rsidR="002A7857" w:rsidRDefault="002A78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2D972" w14:textId="77777777" w:rsidR="002A7857" w:rsidRDefault="002A7857">
      <w:pPr>
        <w:spacing w:after="0"/>
      </w:pPr>
      <w:r>
        <w:separator/>
      </w:r>
    </w:p>
  </w:footnote>
  <w:footnote w:type="continuationSeparator" w:id="0">
    <w:p w14:paraId="0A8A9AB7" w14:textId="77777777" w:rsidR="002A7857" w:rsidRDefault="002A78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949018">
    <w:abstractNumId w:val="3"/>
  </w:num>
  <w:num w:numId="2" w16cid:durableId="1324892579">
    <w:abstractNumId w:val="4"/>
  </w:num>
  <w:num w:numId="3" w16cid:durableId="1504976075">
    <w:abstractNumId w:val="1"/>
  </w:num>
  <w:num w:numId="4" w16cid:durableId="1779134197">
    <w:abstractNumId w:val="0"/>
  </w:num>
  <w:num w:numId="5" w16cid:durableId="776483838">
    <w:abstractNumId w:val="5"/>
  </w:num>
  <w:num w:numId="6" w16cid:durableId="642083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6C5C"/>
    <w:rsid w:val="002F716E"/>
    <w:rsid w:val="0030045C"/>
    <w:rsid w:val="00300A1E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F8A"/>
    <w:rsid w:val="004F762F"/>
    <w:rsid w:val="004F7A5F"/>
    <w:rsid w:val="00502CD2"/>
    <w:rsid w:val="00503659"/>
    <w:rsid w:val="00504E33"/>
    <w:rsid w:val="005079D5"/>
    <w:rsid w:val="005125F8"/>
    <w:rsid w:val="0051634B"/>
    <w:rsid w:val="0051713A"/>
    <w:rsid w:val="005206E9"/>
    <w:rsid w:val="005208F8"/>
    <w:rsid w:val="005213AE"/>
    <w:rsid w:val="00525BB0"/>
    <w:rsid w:val="005267CE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6FF7"/>
    <w:rsid w:val="00907002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5FA3"/>
    <w:rsid w:val="00EA671C"/>
    <w:rsid w:val="00EA7357"/>
    <w:rsid w:val="00EA7648"/>
    <w:rsid w:val="00EB2BB9"/>
    <w:rsid w:val="00EB48E3"/>
    <w:rsid w:val="00EB7072"/>
    <w:rsid w:val="00EC1355"/>
    <w:rsid w:val="00EC3039"/>
    <w:rsid w:val="00EC5235"/>
    <w:rsid w:val="00EC628B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95A75"/>
    <w:rsid w:val="00FA01F2"/>
    <w:rsid w:val="00FA0826"/>
    <w:rsid w:val="00FA20C7"/>
    <w:rsid w:val="00FA5A7E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1E301F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Normal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6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20</cp:revision>
  <cp:lastPrinted>2000-02-29T11:31:00Z</cp:lastPrinted>
  <dcterms:created xsi:type="dcterms:W3CDTF">2024-08-21T15:05:00Z</dcterms:created>
  <dcterms:modified xsi:type="dcterms:W3CDTF">2024-08-26T13:01:00Z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