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AC3FA" w14:textId="77777777" w:rsidR="00DC6405" w:rsidRDefault="00000000">
      <w:pPr>
        <w:pStyle w:val="LSHeader"/>
      </w:pPr>
      <w:r>
        <w:t>3GPP TSG CT Meeting #105</w:t>
      </w:r>
      <w:r>
        <w:tab/>
        <w:t>CP-242061</w:t>
      </w:r>
    </w:p>
    <w:p w14:paraId="6E4D105B" w14:textId="77777777" w:rsidR="00DC6405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1D79584A" w14:textId="77777777" w:rsidR="00DC6405" w:rsidRDefault="00DC6405">
      <w:pPr>
        <w:spacing w:after="0"/>
      </w:pPr>
    </w:p>
    <w:p w14:paraId="533CD1A5" w14:textId="77777777" w:rsidR="00DC6405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F437AB6" w14:textId="77777777" w:rsidR="00DC6405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 WID on CT aspects of 5GS enhancement on QoS monitoring enhancement</w:t>
      </w:r>
    </w:p>
    <w:p w14:paraId="3AC774CE" w14:textId="77777777" w:rsidR="00DC6405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0D8D0C4" w14:textId="77777777" w:rsidR="00DC6405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68CD9F1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35CC51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901E2B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D65343" w:rsidRPr="00D65343">
        <w:rPr>
          <w:lang w:eastAsia="zh-CN"/>
        </w:rPr>
        <w:t xml:space="preserve">New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28644F4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2B41BF0B" w14:textId="5727F545" w:rsidR="001E489F" w:rsidRPr="008F62BB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5610B" w:rsidRPr="00A5610B">
        <w:rPr>
          <w:lang w:eastAsia="ja-JP"/>
        </w:rPr>
        <w:t>105001</w:t>
      </w:r>
      <w:r w:rsidR="00A5610B">
        <w:rPr>
          <w:lang w:eastAsia="ja-JP"/>
        </w:rPr>
        <w:t>2</w:t>
      </w:r>
    </w:p>
    <w:p w14:paraId="144ACC96" w14:textId="77777777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149743D4" w14:textId="77777777" w:rsidR="001E489F" w:rsidRPr="006C2E80" w:rsidRDefault="001E489F" w:rsidP="001E489F">
      <w:pPr>
        <w:pStyle w:val="Guidance"/>
      </w:pPr>
    </w:p>
    <w:p w14:paraId="0A11CB6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7B3CD8E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9CA0B27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1BCD0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157DE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C215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E814A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6DCCF2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5C3E2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48C2E80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1ACA08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C58047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D708CB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C794E42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BBECC6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776DF9" w14:textId="77777777" w:rsidR="000D1E96" w:rsidRDefault="000D1E96" w:rsidP="000D1E96">
            <w:pPr>
              <w:pStyle w:val="TAC"/>
            </w:pPr>
          </w:p>
        </w:tc>
      </w:tr>
      <w:tr w:rsidR="000D1E96" w14:paraId="70D07A5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4B8CE9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69ADF9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43EF84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3486E6C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CC10C69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2505F68E" w14:textId="77777777" w:rsidR="000D1E96" w:rsidRDefault="000D1E96" w:rsidP="000D1E96">
            <w:pPr>
              <w:pStyle w:val="TAC"/>
            </w:pPr>
          </w:p>
        </w:tc>
      </w:tr>
      <w:tr w:rsidR="001E489F" w14:paraId="3E7FDB6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F1D311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3AF20A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06452A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3C4D06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07AD3B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317AE21" w14:textId="77777777" w:rsidR="001E489F" w:rsidRDefault="001E489F" w:rsidP="005875D6">
            <w:pPr>
              <w:pStyle w:val="TAC"/>
            </w:pPr>
          </w:p>
        </w:tc>
      </w:tr>
    </w:tbl>
    <w:p w14:paraId="4A106188" w14:textId="77777777" w:rsidR="001E489F" w:rsidRPr="006C2E80" w:rsidRDefault="001E489F" w:rsidP="001E489F"/>
    <w:p w14:paraId="717A73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01B1A29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6B6D41F" w14:textId="77777777" w:rsidR="001E489F" w:rsidRDefault="001E489F" w:rsidP="001E489F">
      <w:pPr>
        <w:pStyle w:val="Heading3"/>
      </w:pPr>
      <w:r w:rsidRPr="00A36378">
        <w:t>This work item is a …</w:t>
      </w:r>
    </w:p>
    <w:p w14:paraId="7EF46042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A16941" w14:textId="77777777" w:rsidTr="005875D6">
        <w:trPr>
          <w:cantSplit/>
          <w:jc w:val="center"/>
        </w:trPr>
        <w:tc>
          <w:tcPr>
            <w:tcW w:w="452" w:type="dxa"/>
          </w:tcPr>
          <w:p w14:paraId="001DC14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8BCF6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BEAB2D0" w14:textId="77777777" w:rsidTr="005875D6">
        <w:trPr>
          <w:cantSplit/>
          <w:jc w:val="center"/>
        </w:trPr>
        <w:tc>
          <w:tcPr>
            <w:tcW w:w="452" w:type="dxa"/>
          </w:tcPr>
          <w:p w14:paraId="714FD6F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F65A1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DAE1697" w14:textId="77777777" w:rsidTr="005875D6">
        <w:trPr>
          <w:cantSplit/>
          <w:jc w:val="center"/>
        </w:trPr>
        <w:tc>
          <w:tcPr>
            <w:tcW w:w="452" w:type="dxa"/>
          </w:tcPr>
          <w:p w14:paraId="25DAD7F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9AEE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60C03F9D" w14:textId="77777777" w:rsidTr="005875D6">
        <w:trPr>
          <w:cantSplit/>
          <w:jc w:val="center"/>
        </w:trPr>
        <w:tc>
          <w:tcPr>
            <w:tcW w:w="452" w:type="dxa"/>
          </w:tcPr>
          <w:p w14:paraId="4AA59E4F" w14:textId="77777777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B7157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7537432" w14:textId="77777777" w:rsidTr="005875D6">
        <w:trPr>
          <w:cantSplit/>
          <w:jc w:val="center"/>
        </w:trPr>
        <w:tc>
          <w:tcPr>
            <w:tcW w:w="452" w:type="dxa"/>
          </w:tcPr>
          <w:p w14:paraId="4A5556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EE197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79D821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1093D990" w14:textId="77777777" w:rsidR="001E489F" w:rsidRDefault="001E489F" w:rsidP="001E489F">
      <w:pPr>
        <w:ind w:right="-99"/>
        <w:rPr>
          <w:b/>
        </w:rPr>
      </w:pPr>
    </w:p>
    <w:p w14:paraId="130E27CE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119D00C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341A95A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4F17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E681B1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0AC0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983F2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BAB89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477BE1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29C0CE" w14:textId="77777777" w:rsidTr="005875D6">
        <w:trPr>
          <w:cantSplit/>
          <w:jc w:val="center"/>
        </w:trPr>
        <w:tc>
          <w:tcPr>
            <w:tcW w:w="1101" w:type="dxa"/>
          </w:tcPr>
          <w:p w14:paraId="0AE5001B" w14:textId="77777777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0E41B3C0" w14:textId="77777777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999791C" w14:textId="77777777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5FC7EF07" w14:textId="77777777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20D64979" w14:textId="77777777" w:rsidR="001E489F" w:rsidRDefault="001E489F" w:rsidP="001E489F"/>
    <w:p w14:paraId="57CD67FE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D6E5F3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E1B6E96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290F358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486C9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7BD1ED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3133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23913FC6" w14:textId="77777777" w:rsidTr="005875D6">
        <w:trPr>
          <w:cantSplit/>
          <w:jc w:val="center"/>
        </w:trPr>
        <w:tc>
          <w:tcPr>
            <w:tcW w:w="1101" w:type="dxa"/>
          </w:tcPr>
          <w:p w14:paraId="0DD41B8A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1D3122D4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11D126" w14:textId="77777777" w:rsidR="001E489F" w:rsidRPr="00251D80" w:rsidRDefault="001E489F" w:rsidP="005875D6">
            <w:pPr>
              <w:pStyle w:val="Guidance"/>
            </w:pPr>
          </w:p>
        </w:tc>
      </w:tr>
    </w:tbl>
    <w:p w14:paraId="164865C7" w14:textId="77777777" w:rsidR="001E489F" w:rsidRDefault="001E489F" w:rsidP="001E489F">
      <w:pPr>
        <w:pStyle w:val="FP"/>
      </w:pPr>
    </w:p>
    <w:p w14:paraId="72752FE9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4BBF1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1C25AC" w14:textId="77777777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17DDDAB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51BED1B" w14:textId="77777777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0B63E3C0" w14:textId="77777777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12250668" w14:textId="77777777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31738C77" w14:textId="77777777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38E06C0D" w14:textId="77777777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149DF8C1" w14:textId="77777777" w:rsidR="001E489F" w:rsidRPr="006C2E80" w:rsidRDefault="001E489F" w:rsidP="001E489F"/>
    <w:p w14:paraId="0B5CC94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A24F0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E39B967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BDCBA1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D53D1D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8A888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A449EE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1B513B7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C22EA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6853222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E11E4A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F98F994" w14:textId="77777777" w:rsidTr="005875D6">
        <w:trPr>
          <w:cantSplit/>
          <w:jc w:val="center"/>
        </w:trPr>
        <w:tc>
          <w:tcPr>
            <w:tcW w:w="1617" w:type="dxa"/>
          </w:tcPr>
          <w:p w14:paraId="03A6714A" w14:textId="77777777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2354D63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08AB980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39F45BC0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6E709D5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1518645" w14:textId="77777777" w:rsidR="001E489F" w:rsidRPr="00251D80" w:rsidRDefault="001E489F" w:rsidP="005875D6">
            <w:pPr>
              <w:pStyle w:val="TAL"/>
            </w:pPr>
          </w:p>
        </w:tc>
      </w:tr>
    </w:tbl>
    <w:p w14:paraId="0AAB8DF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FECC83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2F9F9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2CAC8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C971BE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1D73B8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D30B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1976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71005" w:rsidRPr="006C2E80" w14:paraId="58657D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DE8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2D0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DC3" w14:textId="7777777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E29" w14:textId="77777777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FD9DBA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DDE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28B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09E" w14:textId="7777777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3C" w14:textId="77777777" w:rsidR="00971005" w:rsidRPr="00502370" w:rsidRDefault="00971005" w:rsidP="0097100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DengXian" w:hint="eastAsia"/>
                <w:lang w:eastAsia="zh-CN"/>
              </w:rPr>
              <w:t>4</w:t>
            </w:r>
          </w:p>
        </w:tc>
      </w:tr>
      <w:tr w:rsidR="00971005" w:rsidRPr="006C2E80" w14:paraId="187413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065" w14:textId="77777777" w:rsidR="00971005" w:rsidRPr="006C2E80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FE6" w14:textId="77777777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942" w14:textId="77777777" w:rsidR="00971005" w:rsidRPr="006C2E80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8CF" w14:textId="77777777" w:rsidR="00971005" w:rsidRPr="006C2E80" w:rsidRDefault="00971005" w:rsidP="00971005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1DA6B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73A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1E7" w14:textId="77777777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FD8" w14:textId="7777777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502" w14:textId="77777777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508A57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66" w14:textId="77777777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1B2" w14:textId="77777777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2C2" w14:textId="7777777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0D" w14:textId="77777777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203FDC" w:rsidRPr="006C2E80" w14:paraId="3FD866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C82" w14:textId="77777777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DC4" w14:textId="77777777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950" w14:textId="77777777" w:rsidR="00203FDC" w:rsidRPr="00D14B21" w:rsidRDefault="00203FDC" w:rsidP="00203FDC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BC59" w14:textId="77777777" w:rsidR="00203FDC" w:rsidRDefault="00203FDC" w:rsidP="00203FD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6BE49AE6" w14:textId="77777777" w:rsidR="001E489F" w:rsidRDefault="001E489F" w:rsidP="001E489F"/>
    <w:p w14:paraId="3C1766E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8D3CE23" w14:textId="77777777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097F839" w14:textId="77777777" w:rsidR="001E489F" w:rsidRPr="006C2E80" w:rsidRDefault="001E489F" w:rsidP="001E489F"/>
    <w:p w14:paraId="011A5E9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AB0C42" w14:textId="77777777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1C023E8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D25C4D8" w14:textId="77777777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CFD595A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01F439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59A518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E38A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6FCDD9" w14:textId="77777777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E1BE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51ECF" w14:textId="77777777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3FBCD9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B6B35" w14:textId="77777777"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14:paraId="0F3074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35B40" w14:textId="77777777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66A77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02774C" w14:textId="77777777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6538C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C05D6" w14:textId="77777777" w:rsidR="001E489F" w:rsidRDefault="001E489F" w:rsidP="005875D6">
            <w:pPr>
              <w:pStyle w:val="TAL"/>
            </w:pPr>
          </w:p>
        </w:tc>
      </w:tr>
      <w:tr w:rsidR="001E489F" w14:paraId="4C8163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07D3D" w14:textId="77777777" w:rsidR="001E489F" w:rsidRDefault="001E489F" w:rsidP="005875D6">
            <w:pPr>
              <w:pStyle w:val="TAL"/>
            </w:pPr>
          </w:p>
        </w:tc>
      </w:tr>
    </w:tbl>
    <w:p w14:paraId="1AD222C1" w14:textId="77777777" w:rsidR="001E489F" w:rsidRPr="00641ED8" w:rsidRDefault="001E489F" w:rsidP="001E489F"/>
    <w:p w14:paraId="0A8BFB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4989" w14:textId="77777777" w:rsidR="00BB2F6F" w:rsidRDefault="00BB2F6F">
      <w:r>
        <w:separator/>
      </w:r>
    </w:p>
  </w:endnote>
  <w:endnote w:type="continuationSeparator" w:id="0">
    <w:p w14:paraId="323E131E" w14:textId="77777777" w:rsidR="00BB2F6F" w:rsidRDefault="00BB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F4EF" w14:textId="77777777" w:rsidR="00BB2F6F" w:rsidRDefault="00BB2F6F">
      <w:r>
        <w:separator/>
      </w:r>
    </w:p>
  </w:footnote>
  <w:footnote w:type="continuationSeparator" w:id="0">
    <w:p w14:paraId="0E70084B" w14:textId="77777777" w:rsidR="00BB2F6F" w:rsidRDefault="00BB2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508103828">
    <w:abstractNumId w:val="6"/>
  </w:num>
  <w:num w:numId="2" w16cid:durableId="1811285953">
    <w:abstractNumId w:val="3"/>
  </w:num>
  <w:num w:numId="3" w16cid:durableId="1566841750">
    <w:abstractNumId w:val="2"/>
  </w:num>
  <w:num w:numId="4" w16cid:durableId="88815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6670545">
    <w:abstractNumId w:val="0"/>
  </w:num>
  <w:num w:numId="6" w16cid:durableId="476727911">
    <w:abstractNumId w:val="1"/>
  </w:num>
  <w:num w:numId="7" w16cid:durableId="341588707">
    <w:abstractNumId w:val="4"/>
  </w:num>
  <w:num w:numId="8" w16cid:durableId="746656143">
    <w:abstractNumId w:val="5"/>
  </w:num>
  <w:num w:numId="9" w16cid:durableId="7101147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5610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2F6F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C640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BF48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23652F"/>
    <w:rPr>
      <w:rFonts w:ascii="Arial" w:hAnsi="Arial"/>
      <w:b/>
      <w:noProof/>
      <w:sz w:val="18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2024-08-22T15:27:00Z</dcterms:created>
  <dcterms:modified xsi:type="dcterms:W3CDTF">2024-08-26T13:00:00Z</dcterms:modified>
</cp:coreProperties>
</file>