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60BEF" w14:textId="77777777" w:rsidR="0077200C" w:rsidRDefault="00000000">
      <w:pPr>
        <w:pStyle w:val="LSHeader"/>
      </w:pPr>
      <w:r>
        <w:t>3GPP TSG CT Meeting #105</w:t>
      </w:r>
      <w:r>
        <w:tab/>
        <w:t>CP-242059</w:t>
      </w:r>
    </w:p>
    <w:p w14:paraId="44F4B1AE" w14:textId="77777777" w:rsidR="0077200C" w:rsidRDefault="00000000">
      <w:pPr>
        <w:pStyle w:val="LSHeader"/>
        <w:pBdr>
          <w:bottom w:val="single" w:sz="6" w:space="1" w:color="auto"/>
        </w:pBdr>
      </w:pPr>
      <w:r>
        <w:t>Melbourne, AU, 9 - 10 September, 2024</w:t>
      </w:r>
      <w:r>
        <w:br/>
      </w:r>
    </w:p>
    <w:p w14:paraId="7A514297" w14:textId="77777777" w:rsidR="0077200C" w:rsidRDefault="0077200C">
      <w:pPr>
        <w:spacing w:after="0"/>
      </w:pPr>
    </w:p>
    <w:p w14:paraId="1A7487A7" w14:textId="77777777" w:rsidR="0077200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0384E19F" w14:textId="77777777" w:rsidR="0077200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Rel-19 Enhancements of Network Automation Enablers</w:t>
      </w:r>
    </w:p>
    <w:p w14:paraId="1BD03CF9" w14:textId="77777777" w:rsidR="0077200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EBFD661" w14:textId="77777777" w:rsidR="0077200C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40900A60" w14:textId="77777777" w:rsidR="00325ACC" w:rsidRPr="00BC642A" w:rsidRDefault="00325ACC" w:rsidP="00325ACC">
      <w:pPr>
        <w:pStyle w:val="Heading8"/>
        <w:ind w:left="2835" w:hanging="2835"/>
        <w:jc w:val="center"/>
      </w:pPr>
      <w:r w:rsidRPr="001E489F">
        <w:t>3GPP™ Work Item Description</w:t>
      </w:r>
    </w:p>
    <w:p w14:paraId="70EAD51F" w14:textId="77777777" w:rsidR="00325ACC" w:rsidRDefault="00325ACC" w:rsidP="00325AC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BFEF4B4" w14:textId="77777777" w:rsidR="00EC5E3B" w:rsidRDefault="004554C5">
      <w:pPr>
        <w:pStyle w:val="Heading1"/>
      </w:pPr>
      <w:r>
        <w:t xml:space="preserve">Title: </w:t>
      </w:r>
      <w:r>
        <w:tab/>
      </w:r>
      <w:r w:rsidR="00325ACC" w:rsidRPr="00325ACC">
        <w:t xml:space="preserve">Rel-19 </w:t>
      </w:r>
      <w:r w:rsidR="00941C5D" w:rsidRPr="00941C5D">
        <w:t>Enhancement</w:t>
      </w:r>
      <w:r w:rsidR="00325ACC">
        <w:t>s</w:t>
      </w:r>
      <w:r w:rsidR="00941C5D" w:rsidRPr="00941C5D">
        <w:t xml:space="preserve"> of Network Automation Enablers</w:t>
      </w:r>
    </w:p>
    <w:p w14:paraId="7EFE93B3" w14:textId="77777777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325ACC">
        <w:t>e</w:t>
      </w:r>
      <w:r w:rsidR="00941C5D">
        <w:t>N</w:t>
      </w:r>
      <w:r w:rsidR="00325ACC">
        <w:t>et</w:t>
      </w:r>
      <w:r w:rsidR="00941C5D">
        <w:t>AE</w:t>
      </w:r>
      <w:r w:rsidR="00325ACC">
        <w:t>19</w:t>
      </w:r>
    </w:p>
    <w:p w14:paraId="0775330A" w14:textId="27F1CAC0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1F27A6" w:rsidRPr="001F27A6">
        <w:t>1050010</w:t>
      </w:r>
    </w:p>
    <w:p w14:paraId="3633C799" w14:textId="77777777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325ACC">
        <w:rPr>
          <w:rFonts w:ascii="Arial" w:hAnsi="Arial"/>
          <w:sz w:val="32"/>
        </w:rPr>
        <w:t>9</w:t>
      </w:r>
    </w:p>
    <w:p w14:paraId="7B7CFE90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2B14064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ECD2E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5222B8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0AD1D9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2145F9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660FD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438362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7247CB4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422DD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E616C2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03CF0A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A2AA62C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35C36C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96CD1E" w14:textId="77777777" w:rsidR="00EC5E3B" w:rsidRDefault="00EC5E3B">
            <w:pPr>
              <w:pStyle w:val="TAC"/>
            </w:pPr>
          </w:p>
        </w:tc>
      </w:tr>
      <w:tr w:rsidR="00EC5E3B" w14:paraId="4FC99D8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4EDC74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76C30AC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C940ADA" w14:textId="7777777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6713B43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0FB7307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6978866B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0E6086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ACF1AE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04513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6026D1D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4C8975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F42265F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17C6CE53" w14:textId="77777777" w:rsidR="00EC5E3B" w:rsidRDefault="00EC5E3B">
            <w:pPr>
              <w:pStyle w:val="TAC"/>
            </w:pPr>
          </w:p>
        </w:tc>
      </w:tr>
    </w:tbl>
    <w:p w14:paraId="53DCADAF" w14:textId="77777777" w:rsidR="00EC5E3B" w:rsidRDefault="00EC5E3B">
      <w:pPr>
        <w:ind w:right="-99"/>
        <w:rPr>
          <w:b/>
        </w:rPr>
      </w:pPr>
    </w:p>
    <w:p w14:paraId="53FFE5BE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1B1D9BB1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p w14:paraId="59EA9DD5" w14:textId="77777777" w:rsidR="00325ACC" w:rsidRDefault="00325ACC" w:rsidP="00325ACC">
      <w:pPr>
        <w:pStyle w:val="Heading3"/>
      </w:pPr>
      <w:r w:rsidRPr="00A36378">
        <w:t>This work item is a</w:t>
      </w:r>
      <w:r>
        <w:t>:</w:t>
      </w:r>
    </w:p>
    <w:p w14:paraId="18B5C7A1" w14:textId="77777777" w:rsidR="00325ACC" w:rsidRPr="00C278EB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5ACC" w14:paraId="50C270DA" w14:textId="77777777" w:rsidTr="00512FAD">
        <w:trPr>
          <w:cantSplit/>
          <w:jc w:val="center"/>
        </w:trPr>
        <w:tc>
          <w:tcPr>
            <w:tcW w:w="452" w:type="dxa"/>
          </w:tcPr>
          <w:p w14:paraId="10B81766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666878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5ACC" w14:paraId="42CF6A56" w14:textId="77777777" w:rsidTr="00512FAD">
        <w:trPr>
          <w:cantSplit/>
          <w:jc w:val="center"/>
        </w:trPr>
        <w:tc>
          <w:tcPr>
            <w:tcW w:w="452" w:type="dxa"/>
          </w:tcPr>
          <w:p w14:paraId="4E7029F2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060A8C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25ACC" w14:paraId="524FB3A4" w14:textId="77777777" w:rsidTr="00512FAD">
        <w:trPr>
          <w:cantSplit/>
          <w:jc w:val="center"/>
        </w:trPr>
        <w:tc>
          <w:tcPr>
            <w:tcW w:w="452" w:type="dxa"/>
          </w:tcPr>
          <w:p w14:paraId="2A2F380A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85A674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25ACC" w14:paraId="2B6CA022" w14:textId="77777777" w:rsidTr="00512FAD">
        <w:trPr>
          <w:cantSplit/>
          <w:jc w:val="center"/>
        </w:trPr>
        <w:tc>
          <w:tcPr>
            <w:tcW w:w="452" w:type="dxa"/>
          </w:tcPr>
          <w:p w14:paraId="56AB6C06" w14:textId="77777777" w:rsidR="00325ACC" w:rsidRDefault="00325ACC" w:rsidP="00512F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5C0D08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25ACC" w14:paraId="22920A8C" w14:textId="77777777" w:rsidTr="00512FAD">
        <w:trPr>
          <w:cantSplit/>
          <w:jc w:val="center"/>
        </w:trPr>
        <w:tc>
          <w:tcPr>
            <w:tcW w:w="452" w:type="dxa"/>
          </w:tcPr>
          <w:p w14:paraId="014802FC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A72DBA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57AB50DC" w14:textId="77777777" w:rsidR="00325ACC" w:rsidRDefault="00325ACC" w:rsidP="00325ACC">
      <w:pPr>
        <w:ind w:right="-99"/>
        <w:rPr>
          <w:b/>
        </w:rPr>
      </w:pPr>
      <w:r>
        <w:rPr>
          <w:b/>
        </w:rPr>
        <w:t>* Other = e.g. testing</w:t>
      </w:r>
    </w:p>
    <w:p w14:paraId="6249E402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7BD03A2" w14:textId="77777777" w:rsidR="00325ACC" w:rsidRPr="009A6092" w:rsidRDefault="00325ACC" w:rsidP="00325AC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25ACC" w14:paraId="14A9627F" w14:textId="77777777" w:rsidTr="00512F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412EB3" w14:textId="77777777" w:rsidR="00325ACC" w:rsidRDefault="00325ACC" w:rsidP="00512F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25ACC" w14:paraId="09AC3600" w14:textId="77777777" w:rsidTr="00512F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13450F8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1301BA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73608EC" w14:textId="77777777" w:rsidR="00325ACC" w:rsidRDefault="00325ACC" w:rsidP="00512F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F012319" w14:textId="77777777" w:rsidR="00325ACC" w:rsidRDefault="00325ACC" w:rsidP="00512F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5ACC" w14:paraId="40C4D4DC" w14:textId="77777777" w:rsidTr="00512FAD">
        <w:trPr>
          <w:cantSplit/>
          <w:jc w:val="center"/>
        </w:trPr>
        <w:tc>
          <w:tcPr>
            <w:tcW w:w="1101" w:type="dxa"/>
          </w:tcPr>
          <w:p w14:paraId="2EA04F28" w14:textId="77777777" w:rsidR="00325ACC" w:rsidRDefault="00325ACC" w:rsidP="00512FA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7096B00" w14:textId="77777777" w:rsidR="00325ACC" w:rsidRDefault="00325ACC" w:rsidP="00512FAD">
            <w:pPr>
              <w:pStyle w:val="TAL"/>
            </w:pPr>
          </w:p>
        </w:tc>
        <w:tc>
          <w:tcPr>
            <w:tcW w:w="1101" w:type="dxa"/>
          </w:tcPr>
          <w:p w14:paraId="1F5AC50E" w14:textId="77777777" w:rsidR="00325ACC" w:rsidRDefault="00325ACC" w:rsidP="00512FAD">
            <w:pPr>
              <w:pStyle w:val="TAL"/>
            </w:pPr>
          </w:p>
        </w:tc>
        <w:tc>
          <w:tcPr>
            <w:tcW w:w="6010" w:type="dxa"/>
          </w:tcPr>
          <w:p w14:paraId="78466CB2" w14:textId="77777777" w:rsidR="00325ACC" w:rsidRPr="00251D80" w:rsidRDefault="00325ACC" w:rsidP="00512FAD">
            <w:pPr>
              <w:pStyle w:val="TAL"/>
            </w:pPr>
          </w:p>
        </w:tc>
      </w:tr>
    </w:tbl>
    <w:p w14:paraId="5A26E0D9" w14:textId="77777777" w:rsidR="00325ACC" w:rsidRDefault="00325ACC" w:rsidP="00325ACC"/>
    <w:p w14:paraId="208CD860" w14:textId="77777777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p w14:paraId="565591CC" w14:textId="77777777" w:rsidR="00325ACC" w:rsidRPr="006C2E80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005"/>
      </w:tblGrid>
      <w:tr w:rsidR="00325ACC" w14:paraId="10E6CA83" w14:textId="77777777" w:rsidTr="00512F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BC71E6B" w14:textId="77777777" w:rsidR="00325ACC" w:rsidRDefault="00325ACC" w:rsidP="00512FAD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25ACC" w14:paraId="6853A1A4" w14:textId="77777777" w:rsidTr="00325A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F3BCB0" w14:textId="77777777" w:rsidR="00325ACC" w:rsidRDefault="00325ACC" w:rsidP="00512FAD">
            <w:pPr>
              <w:pStyle w:val="TAH"/>
            </w:pPr>
            <w:r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219A6F26" w14:textId="77777777" w:rsidR="00325ACC" w:rsidRDefault="00325ACC" w:rsidP="00512FAD">
            <w:pPr>
              <w:pStyle w:val="TAH"/>
            </w:pPr>
            <w:r>
              <w:t>Title</w:t>
            </w:r>
          </w:p>
        </w:tc>
        <w:tc>
          <w:tcPr>
            <w:tcW w:w="4005" w:type="dxa"/>
            <w:shd w:val="clear" w:color="auto" w:fill="E0E0E0"/>
          </w:tcPr>
          <w:p w14:paraId="3CA6DC06" w14:textId="77777777" w:rsidR="00325ACC" w:rsidRDefault="00325ACC" w:rsidP="00512FAD">
            <w:pPr>
              <w:pStyle w:val="TAH"/>
            </w:pPr>
            <w:r>
              <w:t>Nature of relationship</w:t>
            </w:r>
          </w:p>
        </w:tc>
      </w:tr>
      <w:tr w:rsidR="00325ACC" w14:paraId="1D9E4526" w14:textId="77777777" w:rsidTr="00325ACC">
        <w:trPr>
          <w:cantSplit/>
          <w:jc w:val="center"/>
        </w:trPr>
        <w:tc>
          <w:tcPr>
            <w:tcW w:w="1101" w:type="dxa"/>
          </w:tcPr>
          <w:p w14:paraId="6B6CEF6F" w14:textId="77777777" w:rsidR="00325ACC" w:rsidRDefault="00000000" w:rsidP="00325ACC">
            <w:pPr>
              <w:pStyle w:val="TAL"/>
            </w:pPr>
            <w:hyperlink r:id="rId11" w:tgtFrame="_blank" w:history="1">
              <w:r w:rsidR="00325ACC">
                <w:t>820020</w:t>
              </w:r>
            </w:hyperlink>
          </w:p>
        </w:tc>
        <w:tc>
          <w:tcPr>
            <w:tcW w:w="4420" w:type="dxa"/>
          </w:tcPr>
          <w:p w14:paraId="4D2A73E1" w14:textId="77777777" w:rsidR="00325ACC" w:rsidRDefault="00325ACC" w:rsidP="00325ACC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005" w:type="dxa"/>
          </w:tcPr>
          <w:p w14:paraId="70AC50A2" w14:textId="77777777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0C36F1F1" w14:textId="77777777" w:rsidTr="00325ACC">
        <w:trPr>
          <w:cantSplit/>
          <w:jc w:val="center"/>
        </w:trPr>
        <w:tc>
          <w:tcPr>
            <w:tcW w:w="1101" w:type="dxa"/>
          </w:tcPr>
          <w:p w14:paraId="5BCF84AA" w14:textId="77777777" w:rsidR="00325ACC" w:rsidRDefault="00325ACC" w:rsidP="00325ACC">
            <w:pPr>
              <w:pStyle w:val="TAL"/>
            </w:pPr>
            <w:r>
              <w:t>900010</w:t>
            </w:r>
          </w:p>
        </w:tc>
        <w:tc>
          <w:tcPr>
            <w:tcW w:w="4420" w:type="dxa"/>
          </w:tcPr>
          <w:p w14:paraId="432160FF" w14:textId="77777777" w:rsidR="00325ACC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7292FE69" w14:textId="77777777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5F36CA8C" w14:textId="77777777" w:rsidTr="00325ACC">
        <w:trPr>
          <w:cantSplit/>
          <w:jc w:val="center"/>
        </w:trPr>
        <w:tc>
          <w:tcPr>
            <w:tcW w:w="1101" w:type="dxa"/>
          </w:tcPr>
          <w:p w14:paraId="32EC5E54" w14:textId="77777777" w:rsidR="00325ACC" w:rsidRPr="00D603F7" w:rsidRDefault="00325ACC" w:rsidP="00325ACC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4420" w:type="dxa"/>
          </w:tcPr>
          <w:p w14:paraId="30EB83B3" w14:textId="77777777" w:rsidR="00325ACC" w:rsidRDefault="00325ACC" w:rsidP="00325AC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Enablers for Network Automation for 5G - phase 3</w:t>
            </w:r>
          </w:p>
        </w:tc>
        <w:tc>
          <w:tcPr>
            <w:tcW w:w="4005" w:type="dxa"/>
          </w:tcPr>
          <w:p w14:paraId="562832EE" w14:textId="77777777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4716C0AC" w14:textId="77777777" w:rsidTr="00325ACC">
        <w:trPr>
          <w:cantSplit/>
          <w:jc w:val="center"/>
        </w:trPr>
        <w:tc>
          <w:tcPr>
            <w:tcW w:w="1101" w:type="dxa"/>
          </w:tcPr>
          <w:p w14:paraId="540540E3" w14:textId="77777777" w:rsidR="00325ACC" w:rsidRPr="00CB2E53" w:rsidRDefault="00325ACC" w:rsidP="00325ACC">
            <w:pPr>
              <w:pStyle w:val="TAL"/>
              <w:rPr>
                <w:rFonts w:cs="Arial"/>
              </w:rPr>
            </w:pPr>
            <w:r w:rsidRPr="00D603F7">
              <w:t>75002</w:t>
            </w:r>
            <w:r>
              <w:t>7</w:t>
            </w:r>
          </w:p>
        </w:tc>
        <w:tc>
          <w:tcPr>
            <w:tcW w:w="4420" w:type="dxa"/>
          </w:tcPr>
          <w:p w14:paraId="6897311C" w14:textId="77777777" w:rsidR="00325ACC" w:rsidRPr="00CB2E53" w:rsidRDefault="00325ACC" w:rsidP="00325ACC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005" w:type="dxa"/>
          </w:tcPr>
          <w:p w14:paraId="0B43E78D" w14:textId="77777777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3F12C4A2" w14:textId="77777777" w:rsidTr="00325ACC">
        <w:trPr>
          <w:cantSplit/>
          <w:jc w:val="center"/>
        </w:trPr>
        <w:tc>
          <w:tcPr>
            <w:tcW w:w="1101" w:type="dxa"/>
          </w:tcPr>
          <w:p w14:paraId="4EEA6604" w14:textId="77777777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830009</w:t>
            </w:r>
          </w:p>
        </w:tc>
        <w:tc>
          <w:tcPr>
            <w:tcW w:w="4420" w:type="dxa"/>
          </w:tcPr>
          <w:p w14:paraId="11589800" w14:textId="77777777" w:rsidR="00325ACC" w:rsidRPr="00CB2E53" w:rsidRDefault="00000000" w:rsidP="00325ACC">
            <w:pPr>
              <w:pStyle w:val="TAL"/>
            </w:pPr>
            <w:hyperlink r:id="rId12" w:history="1">
              <w:r w:rsidR="00325ACC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005" w:type="dxa"/>
          </w:tcPr>
          <w:p w14:paraId="0ECBE4BC" w14:textId="77777777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640B075E" w14:textId="77777777" w:rsidTr="00325ACC">
        <w:trPr>
          <w:cantSplit/>
          <w:jc w:val="center"/>
        </w:trPr>
        <w:tc>
          <w:tcPr>
            <w:tcW w:w="1101" w:type="dxa"/>
          </w:tcPr>
          <w:p w14:paraId="4E0E4781" w14:textId="77777777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910012</w:t>
            </w:r>
          </w:p>
        </w:tc>
        <w:tc>
          <w:tcPr>
            <w:tcW w:w="4420" w:type="dxa"/>
          </w:tcPr>
          <w:p w14:paraId="14D9F2BD" w14:textId="77777777" w:rsidR="00325ACC" w:rsidRPr="00CB2E53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0841EC18" w14:textId="77777777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43F8DC76" w14:textId="77777777" w:rsidTr="00325ACC">
        <w:trPr>
          <w:cantSplit/>
          <w:jc w:val="center"/>
        </w:trPr>
        <w:tc>
          <w:tcPr>
            <w:tcW w:w="1101" w:type="dxa"/>
          </w:tcPr>
          <w:p w14:paraId="16269943" w14:textId="77777777" w:rsidR="00325ACC" w:rsidRDefault="00814581" w:rsidP="00325ACC">
            <w:pPr>
              <w:pStyle w:val="TAL"/>
            </w:pPr>
            <w:r>
              <w:t>990010</w:t>
            </w:r>
          </w:p>
        </w:tc>
        <w:tc>
          <w:tcPr>
            <w:tcW w:w="4420" w:type="dxa"/>
          </w:tcPr>
          <w:p w14:paraId="61D25955" w14:textId="77777777" w:rsidR="00325ACC" w:rsidRDefault="00814581" w:rsidP="00325ACC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005" w:type="dxa"/>
          </w:tcPr>
          <w:p w14:paraId="5DBA0258" w14:textId="77777777" w:rsidR="00325ACC" w:rsidRPr="00325ACC" w:rsidRDefault="00814581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</w:tbl>
    <w:p w14:paraId="3D2E6353" w14:textId="77777777" w:rsidR="00325ACC" w:rsidRDefault="00325ACC" w:rsidP="00325ACC">
      <w:pPr>
        <w:pStyle w:val="FP"/>
      </w:pPr>
    </w:p>
    <w:p w14:paraId="37A5336E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57B2D95A" w14:textId="77777777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 w:rsidRPr="00207577"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 w:rsidRPr="00207577"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3493C19" w14:textId="77777777" w:rsidR="0033046E" w:rsidRPr="00207577" w:rsidRDefault="0033046E" w:rsidP="0033046E">
      <w:pPr>
        <w:jc w:val="both"/>
      </w:pPr>
      <w:r w:rsidRPr="00207577">
        <w:t>There is a need to apply technical improvements</w:t>
      </w:r>
      <w:r w:rsidR="002473B3" w:rsidRPr="00207577">
        <w:t>,</w:t>
      </w:r>
      <w:r w:rsidRPr="00207577">
        <w:t xml:space="preserve"> enhancements </w:t>
      </w:r>
      <w:r w:rsidR="002473B3" w:rsidRPr="00207577">
        <w:t xml:space="preserve">and corrections </w:t>
      </w:r>
      <w:r w:rsidRPr="00207577">
        <w:t xml:space="preserve">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</w:t>
      </w:r>
      <w:r w:rsidR="00B3537D" w:rsidRPr="00207577">
        <w:t xml:space="preserve"> </w:t>
      </w:r>
      <w:r w:rsidR="00BE7F19">
        <w:t xml:space="preserve">non-critical </w:t>
      </w:r>
      <w:r w:rsidR="00B3537D" w:rsidRPr="00207577">
        <w:t>stage 2</w:t>
      </w:r>
      <w:r w:rsidRPr="00207577">
        <w:t xml:space="preserve">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 xml:space="preserve">, as such enhancements may not be covered by the other dedicated </w:t>
      </w:r>
      <w:r w:rsidR="002473B3" w:rsidRPr="00207577">
        <w:t xml:space="preserve">Rel-19 </w:t>
      </w:r>
      <w:r w:rsidRPr="00207577">
        <w:t>work items.</w:t>
      </w:r>
    </w:p>
    <w:p w14:paraId="2B933BDD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A6C4A47" w14:textId="77777777" w:rsidR="00EA6D15" w:rsidRDefault="006B6072" w:rsidP="000D2655">
      <w: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in Release 1</w:t>
      </w:r>
      <w:r w:rsidR="00E26C96">
        <w:t>9</w:t>
      </w:r>
      <w:r>
        <w:t xml:space="preserve"> stage 3 level, </w:t>
      </w:r>
      <w:r>
        <w:rPr>
          <w:lang w:val="en-US"/>
        </w:rPr>
        <w:t>mainly</w:t>
      </w:r>
      <w:r w:rsidR="002E26B6">
        <w:rPr>
          <w:lang w:val="en-US"/>
        </w:rPr>
        <w:t xml:space="preserve"> (but not exhaustively) </w:t>
      </w:r>
      <w:r>
        <w:rPr>
          <w:lang w:val="en-US"/>
        </w:rPr>
        <w:t>includ</w:t>
      </w:r>
      <w:r w:rsidR="002E26B6">
        <w:rPr>
          <w:lang w:val="en-US"/>
        </w:rPr>
        <w:t>ing</w:t>
      </w:r>
      <w:r w:rsidR="0094665D">
        <w:t>:</w:t>
      </w:r>
    </w:p>
    <w:p w14:paraId="376A7117" w14:textId="77777777" w:rsidR="002473B3" w:rsidRPr="006B6072" w:rsidRDefault="002E26B6" w:rsidP="006B6072">
      <w:pPr>
        <w:pStyle w:val="ListParagraph"/>
        <w:numPr>
          <w:ilvl w:val="0"/>
          <w:numId w:val="19"/>
        </w:numPr>
      </w:pPr>
      <w:r>
        <w:t>Potential</w:t>
      </w:r>
      <w:r w:rsidRPr="006B6072">
        <w:t xml:space="preserve"> </w:t>
      </w:r>
      <w:r>
        <w:t>c</w:t>
      </w:r>
      <w:r w:rsidR="002473B3" w:rsidRPr="006B6072">
        <w:t>ompletion of the support of Processing Instructions in MFAF</w:t>
      </w:r>
      <w:r>
        <w:t xml:space="preserve"> and ADRF APIs</w:t>
      </w:r>
      <w:r w:rsidR="00176BBB">
        <w:t>.</w:t>
      </w:r>
    </w:p>
    <w:p w14:paraId="09815D65" w14:textId="77777777" w:rsidR="000E31E1" w:rsidRDefault="00BB1568" w:rsidP="006B6072">
      <w:pPr>
        <w:pStyle w:val="ListParagraph"/>
        <w:numPr>
          <w:ilvl w:val="0"/>
          <w:numId w:val="19"/>
        </w:numPr>
      </w:pPr>
      <w:r>
        <w:t>Completion of the analytics transfer procedure</w:t>
      </w:r>
      <w:r w:rsidR="006B5D9D">
        <w:t>.</w:t>
      </w:r>
    </w:p>
    <w:p w14:paraId="42E89D98" w14:textId="77777777" w:rsidR="00BB1568" w:rsidRPr="006B6072" w:rsidRDefault="00BB1568" w:rsidP="00BB1568">
      <w:pPr>
        <w:numPr>
          <w:ilvl w:val="0"/>
          <w:numId w:val="17"/>
        </w:numPr>
      </w:pPr>
      <w:r>
        <w:t xml:space="preserve">According to analytics transfer procedure as defined in clause 6.2E.3.2 of TS 23.288, the Nnwdaf_MLModelMonitor_Register </w:t>
      </w:r>
      <w:r w:rsidRPr="00BB1568">
        <w:t>service</w:t>
      </w:r>
      <w:r>
        <w:t xml:space="preserve"> needs to be enhanced to include the Subscription Correlation ID and the source NF ID of the NWDAF containing AnLF, as well as</w:t>
      </w:r>
      <w:r w:rsidRPr="00BB1568">
        <w:t xml:space="preserve"> </w:t>
      </w:r>
      <w:r>
        <w:t>the Nnwdaf_MLModelMontior_Deregister service needs to be enhanced to include the ML Model accuracy provisioning termination information.</w:t>
      </w:r>
    </w:p>
    <w:p w14:paraId="70F2A902" w14:textId="77777777" w:rsidR="00176BBB" w:rsidRDefault="00176BBB" w:rsidP="00176BBB">
      <w:pPr>
        <w:numPr>
          <w:ilvl w:val="0"/>
          <w:numId w:val="17"/>
        </w:numPr>
      </w:pPr>
      <w:r>
        <w:t>As described in clause 7.9.2</w:t>
      </w:r>
      <w:r w:rsidR="00E14365">
        <w:t xml:space="preserve"> of TS 23.288</w:t>
      </w:r>
      <w:r>
        <w:t>, the definition of Nnwdaf_MLModelMonitor_Subscribe service operation needs to be enhanced to include the Analytics ID, Target of Analytics Reporting and Analytics filter.</w:t>
      </w:r>
    </w:p>
    <w:p w14:paraId="284A94EF" w14:textId="77777777" w:rsidR="005A7722" w:rsidRDefault="005A7722" w:rsidP="005A7722">
      <w:pPr>
        <w:pStyle w:val="ListParagraph"/>
        <w:numPr>
          <w:ilvl w:val="0"/>
          <w:numId w:val="19"/>
        </w:numPr>
      </w:pPr>
      <w:r>
        <w:t>Completion of the analytics aggregation.</w:t>
      </w:r>
    </w:p>
    <w:p w14:paraId="50405B2E" w14:textId="77777777" w:rsidR="005A7722" w:rsidRPr="006B6072" w:rsidRDefault="005A7722" w:rsidP="005A7722">
      <w:pPr>
        <w:numPr>
          <w:ilvl w:val="0"/>
          <w:numId w:val="17"/>
        </w:numPr>
      </w:pPr>
      <w:r>
        <w:t xml:space="preserve">According to the definition for </w:t>
      </w:r>
      <w:r>
        <w:rPr>
          <w:lang w:eastAsia="ko-KR"/>
        </w:rPr>
        <w:t>Analytics metadata information</w:t>
      </w:r>
      <w:r>
        <w:t xml:space="preserve"> as defined in clause 6.1.3 of TS 23.288, the </w:t>
      </w:r>
      <w:r w:rsidRPr="005A7722">
        <w:t>AnalyticsMetadataInfo</w:t>
      </w:r>
      <w:r>
        <w:t xml:space="preserve"> data structure needs to be enhanced to include the </w:t>
      </w:r>
      <w:r>
        <w:rPr>
          <w:lang w:eastAsia="ko-KR"/>
        </w:rPr>
        <w:t>Data source(s) of the data used for the generation of the output analytics and the Data Formatting and Processing instructions</w:t>
      </w:r>
      <w:r>
        <w:t>.</w:t>
      </w:r>
    </w:p>
    <w:p w14:paraId="4FF6E30E" w14:textId="77777777" w:rsidR="00965E73" w:rsidRDefault="00A45907" w:rsidP="006B6072">
      <w:pPr>
        <w:pStyle w:val="ListParagraph"/>
        <w:numPr>
          <w:ilvl w:val="0"/>
          <w:numId w:val="19"/>
        </w:numPr>
      </w:pPr>
      <w:r>
        <w:t>Clarification</w:t>
      </w:r>
      <w:r w:rsidR="00A1446F">
        <w:t>s</w:t>
      </w:r>
      <w:r>
        <w:t xml:space="preserve"> </w:t>
      </w:r>
      <w:r w:rsidR="00965E73">
        <w:t>for input data information</w:t>
      </w:r>
      <w:r w:rsidR="008D2797">
        <w:t xml:space="preserve"> in ML model training procedure</w:t>
      </w:r>
      <w:r w:rsidR="00965E73">
        <w:t>.</w:t>
      </w:r>
    </w:p>
    <w:p w14:paraId="4D7166C7" w14:textId="77777777" w:rsidR="00965E73" w:rsidRPr="006B6072" w:rsidRDefault="00492230" w:rsidP="00965E73">
      <w:pPr>
        <w:numPr>
          <w:ilvl w:val="0"/>
          <w:numId w:val="17"/>
        </w:numPr>
      </w:pPr>
      <w:r>
        <w:t>According to the description in clause 6.2A.2 of TS 23.288, c</w:t>
      </w:r>
      <w:r w:rsidR="006A1716">
        <w:t>larification needs to be added for the attributes contained in</w:t>
      </w:r>
      <w:r w:rsidR="00965E73">
        <w:t xml:space="preserve"> </w:t>
      </w:r>
      <w:r w:rsidR="00316104">
        <w:t xml:space="preserve">the </w:t>
      </w:r>
      <w:r w:rsidR="00965E73">
        <w:t>InputDataInfo</w:t>
      </w:r>
      <w:r w:rsidR="00965E73" w:rsidRPr="006B6072">
        <w:t xml:space="preserve"> </w:t>
      </w:r>
      <w:r w:rsidR="00965E73">
        <w:t xml:space="preserve">data type </w:t>
      </w:r>
      <w:r>
        <w:t xml:space="preserve">defined in TS 29.520 </w:t>
      </w:r>
      <w:r w:rsidR="006A1716">
        <w:rPr>
          <w:rFonts w:hint="eastAsia"/>
        </w:rPr>
        <w:t>because</w:t>
      </w:r>
      <w:r w:rsidR="006A1716">
        <w:t xml:space="preserve"> it </w:t>
      </w:r>
      <w:r w:rsidR="00965E73">
        <w:t xml:space="preserve">may be provided by the consumer to indicate the various settings of the data </w:t>
      </w:r>
      <w:r w:rsidR="00965E73" w:rsidRPr="006A1716">
        <w:t>that are expected to be used by AnLF during inferences</w:t>
      </w:r>
      <w:r w:rsidR="004E3458">
        <w:t>,</w:t>
      </w:r>
      <w:r w:rsidR="00965E73">
        <w:t xml:space="preserve"> and </w:t>
      </w:r>
      <w:r w:rsidR="004E3458">
        <w:t xml:space="preserve">may also be </w:t>
      </w:r>
      <w:r w:rsidR="00965E73">
        <w:t>provided by the MTLF to indicate</w:t>
      </w:r>
      <w:r w:rsidR="006A1716" w:rsidRPr="006A1716">
        <w:t xml:space="preserve"> </w:t>
      </w:r>
      <w:r w:rsidR="006A1716">
        <w:t xml:space="preserve">the various settings of the data </w:t>
      </w:r>
      <w:r w:rsidR="00965E73" w:rsidRPr="006A1716">
        <w:t>that have been used by MTLF during training</w:t>
      </w:r>
      <w:r w:rsidR="00965E73">
        <w:t>.</w:t>
      </w:r>
    </w:p>
    <w:p w14:paraId="1280C034" w14:textId="77777777" w:rsidR="00740C4D" w:rsidRDefault="00740C4D" w:rsidP="002E26B6">
      <w:pPr>
        <w:pStyle w:val="ListParagraph"/>
        <w:numPr>
          <w:ilvl w:val="0"/>
          <w:numId w:val="19"/>
        </w:numPr>
      </w:pPr>
      <w:r w:rsidRPr="00740C4D">
        <w:rPr>
          <w:rFonts w:hint="eastAsia"/>
        </w:rPr>
        <w:t>E</w:t>
      </w:r>
      <w:r w:rsidRPr="00740C4D">
        <w:t>nhancement</w:t>
      </w:r>
      <w:r w:rsidR="00A1446F">
        <w:t>s</w:t>
      </w:r>
      <w:r w:rsidRPr="00740C4D">
        <w:t xml:space="preserve"> of Collective Behaviour of UEs in AF</w:t>
      </w:r>
      <w:r w:rsidR="002E26B6">
        <w:t>, e.g.,</w:t>
      </w:r>
      <w:r>
        <w:t xml:space="preserve"> to include the </w:t>
      </w:r>
      <w:r w:rsidRPr="00740C4D">
        <w:t>average moving speed of the UE</w:t>
      </w:r>
      <w:r>
        <w:t>.</w:t>
      </w:r>
    </w:p>
    <w:p w14:paraId="705A518C" w14:textId="77777777" w:rsidR="004306EE" w:rsidRDefault="004306EE" w:rsidP="004306EE">
      <w:pPr>
        <w:pStyle w:val="ListParagraph"/>
        <w:numPr>
          <w:ilvl w:val="0"/>
          <w:numId w:val="19"/>
        </w:numPr>
      </w:pPr>
      <w:r>
        <w:t>E</w:t>
      </w:r>
      <w:r w:rsidRPr="00526B1C">
        <w:t>nhancement</w:t>
      </w:r>
      <w:r>
        <w:t>s</w:t>
      </w:r>
      <w:r w:rsidRPr="00526B1C">
        <w:t xml:space="preserve"> of </w:t>
      </w:r>
      <w:r>
        <w:t>Nnwdaf_MLModelTraining_Notify service operation</w:t>
      </w:r>
      <w:r w:rsidR="00734B86">
        <w:t xml:space="preserve"> to provide the the Global ML Model Accuracy information</w:t>
      </w:r>
      <w:r>
        <w:t>.</w:t>
      </w:r>
    </w:p>
    <w:p w14:paraId="53F74CB6" w14:textId="77777777" w:rsidR="001D3B8C" w:rsidRPr="002E26B6" w:rsidRDefault="004306EE" w:rsidP="00DC1ECA">
      <w:pPr>
        <w:numPr>
          <w:ilvl w:val="0"/>
          <w:numId w:val="17"/>
        </w:numPr>
      </w:pPr>
      <w:r>
        <w:t xml:space="preserve">As described in clauses 6.2F.1 and 7.10.4 of TS 23.288, the FL client NWDAF may notify the Global ML Model Accuracy information </w:t>
      </w:r>
      <w:r w:rsidRPr="004306EE">
        <w:t>if the Model Accuracy Check Flag is present in the Nnwdaf_MLModelTraining_Subscribe</w:t>
      </w:r>
      <w:r>
        <w:t>.</w:t>
      </w:r>
    </w:p>
    <w:p w14:paraId="5146CED6" w14:textId="77777777" w:rsidR="00EC5E3B" w:rsidRDefault="00FC6329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713D3DAE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79D716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41E5DB2F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74427B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755B4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0FBF3E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289A19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AC6C1F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CE68F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0A2CAF71" w14:textId="77777777">
        <w:tc>
          <w:tcPr>
            <w:tcW w:w="1480" w:type="dxa"/>
          </w:tcPr>
          <w:p w14:paraId="2A166EBF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9A3529B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A4C72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78B12E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E320A4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C11419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6F5349E8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:rsidRPr="00DE605A" w14:paraId="6BF0FD5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47360A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>Impacted existing TS/TR {One line per specification. Create/delete lines as needed}</w:t>
            </w:r>
          </w:p>
        </w:tc>
      </w:tr>
      <w:tr w:rsidR="00EC5E3B" w:rsidRPr="00DE605A" w14:paraId="3D944EB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32E48B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76735A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408C7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41A644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>Remarks</w:t>
            </w:r>
          </w:p>
        </w:tc>
      </w:tr>
      <w:tr w:rsidR="00DE605A" w14:paraId="1A6A98B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F1B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8156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to the SMF event exposure API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3E7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0F96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4E85AE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9FF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79E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A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F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AA25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694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C5A7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F79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C35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NWDAF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2A3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179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1A59010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8E4B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C045" w14:textId="77777777" w:rsidR="00DE605A" w:rsidRPr="00DE605A" w:rsidRDefault="00DE605A" w:rsidP="0000427C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NEF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 w:rsidR="0000427C">
              <w:rPr>
                <w:rFonts w:ascii="Arial" w:eastAsia="SimSun" w:hAnsi="Arial" w:cs="Arial"/>
                <w:color w:val="000000"/>
                <w:sz w:val="18"/>
                <w:szCs w:val="18"/>
              </w:rPr>
              <w:t>Northbound</w:t>
            </w:r>
            <w:r w:rsidR="0000427C"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analytics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58E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9528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F2D3E6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5FE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C51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analytics related procedures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4724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DE5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37B436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2247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95B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DCCF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08C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88F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2E7CB6A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172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0D4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ADRF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FA9F" w14:textId="77777777" w:rsidR="00DE605A" w:rsidRPr="00DE605A" w:rsidRDefault="00DE605A" w:rsidP="00DE605A">
            <w:pPr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4ED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2D80F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DB7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816B" w14:textId="77777777" w:rsidR="00DE605A" w:rsidRPr="00DE605A" w:rsidRDefault="00DE605A" w:rsidP="0000427C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SimSun" w:hAnsi="Arial" w:cs="Arial"/>
                <w:color w:val="000000"/>
                <w:sz w:val="18"/>
                <w:szCs w:val="18"/>
              </w:rPr>
              <w:t>MFAF</w:t>
            </w:r>
            <w:r w:rsidR="0000427C"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API</w:t>
            </w:r>
            <w:r w:rsidR="0000427C">
              <w:rPr>
                <w:rFonts w:ascii="Arial" w:eastAsia="SimSun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F210" w14:textId="77777777" w:rsidR="00DE605A" w:rsidRPr="00DE605A" w:rsidRDefault="00DE605A" w:rsidP="00DE605A">
            <w:pPr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F80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2C6255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CF77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3AE" w14:textId="77777777" w:rsidR="00DE605A" w:rsidRPr="00DE605A" w:rsidRDefault="00DE605A" w:rsidP="0000427C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SimSun" w:hAnsi="Arial" w:cs="Arial"/>
                <w:color w:val="000000"/>
                <w:sz w:val="18"/>
                <w:szCs w:val="18"/>
              </w:rPr>
              <w:t>NEF Southbound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1FD2" w14:textId="77777777" w:rsidR="00DE605A" w:rsidRPr="00DE605A" w:rsidRDefault="00DE605A" w:rsidP="00DE605A">
            <w:pPr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8B51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</w:tbl>
    <w:p w14:paraId="537AD11B" w14:textId="77777777" w:rsidR="00EC5E3B" w:rsidRDefault="00EC5E3B"/>
    <w:p w14:paraId="29B4E2AF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1B69204E" w14:textId="77777777" w:rsidR="00327A1B" w:rsidRPr="0066568F" w:rsidRDefault="004850A4">
      <w:pPr>
        <w:ind w:right="-99"/>
        <w:rPr>
          <w:lang w:val="de-DE"/>
        </w:rPr>
      </w:pPr>
      <w:r w:rsidRPr="0066568F">
        <w:rPr>
          <w:lang w:val="de-DE"/>
        </w:rPr>
        <w:t>Xuefei</w:t>
      </w:r>
      <w:r w:rsidR="00F93B68" w:rsidRPr="0066568F">
        <w:rPr>
          <w:lang w:val="de-DE"/>
        </w:rPr>
        <w:t xml:space="preserve"> </w:t>
      </w:r>
      <w:r w:rsidRPr="0066568F">
        <w:rPr>
          <w:lang w:val="de-DE"/>
        </w:rPr>
        <w:t>Zhang</w:t>
      </w:r>
      <w:r w:rsidR="00327A1B" w:rsidRPr="0066568F">
        <w:rPr>
          <w:lang w:val="de-DE"/>
        </w:rPr>
        <w:t xml:space="preserve">, </w:t>
      </w:r>
      <w:r w:rsidR="00F93B68" w:rsidRPr="0066568F">
        <w:rPr>
          <w:lang w:val="de-DE"/>
        </w:rPr>
        <w:t>Huawei</w:t>
      </w:r>
      <w:r w:rsidR="00327A1B" w:rsidRPr="0066568F">
        <w:rPr>
          <w:lang w:val="de-DE"/>
        </w:rPr>
        <w:t xml:space="preserve">, </w:t>
      </w:r>
      <w:r w:rsidRPr="0066568F">
        <w:rPr>
          <w:lang w:val="de-DE"/>
        </w:rPr>
        <w:t>summer.xuefei@huawei.com</w:t>
      </w:r>
    </w:p>
    <w:p w14:paraId="2B0903D0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13E4143D" w14:textId="77777777" w:rsidR="00EC5E3B" w:rsidRDefault="00FC6329">
      <w:pPr>
        <w:ind w:right="-99"/>
      </w:pPr>
      <w:r>
        <w:t>CT3</w:t>
      </w:r>
    </w:p>
    <w:p w14:paraId="2FE91B30" w14:textId="77777777" w:rsidR="00EC5E3B" w:rsidRDefault="00EC5E3B">
      <w:pPr>
        <w:spacing w:after="0"/>
        <w:ind w:left="1134" w:right="-96"/>
      </w:pPr>
    </w:p>
    <w:p w14:paraId="1CC4CEAA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45391B83" w14:textId="77777777" w:rsidR="00EC5E3B" w:rsidRDefault="00FC6329">
      <w:pPr>
        <w:ind w:right="-99"/>
      </w:pPr>
      <w:r>
        <w:t>None</w:t>
      </w:r>
    </w:p>
    <w:p w14:paraId="3AE13C91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61DAAD7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DDD678E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61B8B13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D3DAA3D" w14:textId="77777777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EC5E3B" w14:paraId="5973D0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744B27" w14:textId="77777777" w:rsidR="00EC5E3B" w:rsidRPr="00562F87" w:rsidRDefault="00A463B3">
            <w:pPr>
              <w:pStyle w:val="TAL"/>
              <w:rPr>
                <w:rFonts w:eastAsiaTheme="minorEastAsia"/>
                <w:lang w:eastAsia="zh-CN"/>
              </w:rPr>
            </w:pPr>
            <w:r>
              <w:t>HiSilicon</w:t>
            </w:r>
          </w:p>
        </w:tc>
      </w:tr>
      <w:tr w:rsidR="00106598" w14:paraId="23A3530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0F43A8" w14:textId="77777777" w:rsidR="00106598" w:rsidRPr="00562F87" w:rsidRDefault="008F11DE">
            <w:pPr>
              <w:pStyle w:val="TAL"/>
              <w:rPr>
                <w:rFonts w:eastAsiaTheme="minorEastAsia"/>
                <w:lang w:eastAsia="zh-CN"/>
              </w:rPr>
            </w:pPr>
            <w:r w:rsidRPr="003D64F7">
              <w:t>China Mobile</w:t>
            </w:r>
          </w:p>
        </w:tc>
      </w:tr>
      <w:tr w:rsidR="00F83FFD" w:rsidRPr="003A7403" w14:paraId="5BE5E9D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4BB4386F" w14:textId="77777777" w:rsidR="00F83FFD" w:rsidRPr="0064073E" w:rsidRDefault="008F11DE" w:rsidP="00255574">
            <w:pPr>
              <w:pStyle w:val="TAL"/>
            </w:pPr>
            <w:r w:rsidRPr="0064073E">
              <w:rPr>
                <w:rFonts w:hint="eastAsia"/>
              </w:rPr>
              <w:t>ZTE</w:t>
            </w:r>
          </w:p>
        </w:tc>
      </w:tr>
      <w:tr w:rsidR="00A1613B" w:rsidRPr="003A7403" w14:paraId="45BEAE4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E47DB8F" w14:textId="77777777" w:rsidR="00A1613B" w:rsidRPr="0064073E" w:rsidRDefault="00B814E4" w:rsidP="00255574">
            <w:pPr>
              <w:pStyle w:val="TAL"/>
            </w:pPr>
            <w:r w:rsidRPr="0064073E">
              <w:rPr>
                <w:rFonts w:hint="eastAsia"/>
              </w:rPr>
              <w:t>C</w:t>
            </w:r>
            <w:r w:rsidRPr="0064073E">
              <w:t>ATT</w:t>
            </w:r>
          </w:p>
        </w:tc>
      </w:tr>
      <w:tr w:rsidR="00310FD8" w:rsidRPr="003A7403" w14:paraId="25268CA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3F2FBB05" w14:textId="77777777" w:rsidR="00310FD8" w:rsidRPr="00310FD8" w:rsidRDefault="00591296" w:rsidP="00A816B1">
            <w:pPr>
              <w:pStyle w:val="TAL"/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2325C3" w:rsidRPr="003A7403" w14:paraId="05E5CCFD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2EDBFD9" w14:textId="77777777" w:rsidR="002325C3" w:rsidRPr="002325C3" w:rsidRDefault="00562857" w:rsidP="00A816B1">
            <w:pPr>
              <w:pStyle w:val="TAL"/>
            </w:pPr>
            <w:r w:rsidRPr="0064073E">
              <w:t>China Telecom</w:t>
            </w:r>
          </w:p>
        </w:tc>
      </w:tr>
      <w:tr w:rsidR="002325C3" w:rsidRPr="003A7403" w14:paraId="7E120E68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BF5C1A0" w14:textId="77777777" w:rsidR="002325C3" w:rsidRPr="002325C3" w:rsidRDefault="002325C3" w:rsidP="00A816B1">
            <w:pPr>
              <w:pStyle w:val="TAL"/>
            </w:pPr>
          </w:p>
        </w:tc>
      </w:tr>
      <w:tr w:rsidR="0072097E" w:rsidRPr="003A7403" w14:paraId="7632A8E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15BFB295" w14:textId="77777777" w:rsidR="0072097E" w:rsidRPr="002325C3" w:rsidRDefault="0072097E" w:rsidP="00A816B1">
            <w:pPr>
              <w:pStyle w:val="TAL"/>
            </w:pPr>
          </w:p>
        </w:tc>
      </w:tr>
      <w:tr w:rsidR="00BE387F" w:rsidRPr="003A7403" w14:paraId="227E7368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1086E7FC" w14:textId="77777777" w:rsidR="00BE387F" w:rsidRDefault="00BE387F" w:rsidP="00A816B1">
            <w:pPr>
              <w:pStyle w:val="TAL"/>
            </w:pPr>
          </w:p>
        </w:tc>
      </w:tr>
      <w:tr w:rsidR="00145ED3" w:rsidRPr="003A7403" w14:paraId="69B7E837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81E33D9" w14:textId="77777777" w:rsidR="00145ED3" w:rsidRPr="00BE387F" w:rsidRDefault="00145ED3" w:rsidP="00A816B1">
            <w:pPr>
              <w:pStyle w:val="TAL"/>
            </w:pPr>
          </w:p>
        </w:tc>
      </w:tr>
      <w:tr w:rsidR="00145ED3" w:rsidRPr="003A7403" w14:paraId="7875ED33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F5484C2" w14:textId="77777777" w:rsidR="00145ED3" w:rsidRDefault="00145ED3" w:rsidP="00A816B1">
            <w:pPr>
              <w:pStyle w:val="TAL"/>
            </w:pPr>
          </w:p>
        </w:tc>
      </w:tr>
      <w:tr w:rsidR="00A44AB2" w:rsidRPr="003A7403" w14:paraId="79BB9ED0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F19BEDA" w14:textId="77777777" w:rsidR="00A44AB2" w:rsidRDefault="00A44AB2" w:rsidP="00A44AB2">
            <w:pPr>
              <w:pStyle w:val="TAL"/>
            </w:pPr>
          </w:p>
        </w:tc>
      </w:tr>
    </w:tbl>
    <w:p w14:paraId="2DC887CD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EC3E3" w14:textId="77777777" w:rsidR="00435511" w:rsidRDefault="00435511">
      <w:r>
        <w:separator/>
      </w:r>
    </w:p>
  </w:endnote>
  <w:endnote w:type="continuationSeparator" w:id="0">
    <w:p w14:paraId="4A7B5CA9" w14:textId="77777777" w:rsidR="00435511" w:rsidRDefault="0043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4AFA4" w14:textId="77777777" w:rsidR="00435511" w:rsidRDefault="00435511">
      <w:r>
        <w:separator/>
      </w:r>
    </w:p>
  </w:footnote>
  <w:footnote w:type="continuationSeparator" w:id="0">
    <w:p w14:paraId="019D117F" w14:textId="77777777" w:rsidR="00435511" w:rsidRDefault="0043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3394C"/>
    <w:multiLevelType w:val="hybridMultilevel"/>
    <w:tmpl w:val="B24C9744"/>
    <w:lvl w:ilvl="0" w:tplc="9B0A4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1994803"/>
    <w:multiLevelType w:val="hybridMultilevel"/>
    <w:tmpl w:val="6F8A8686"/>
    <w:lvl w:ilvl="0" w:tplc="BC220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E70C4B"/>
    <w:multiLevelType w:val="hybridMultilevel"/>
    <w:tmpl w:val="20187C10"/>
    <w:lvl w:ilvl="0" w:tplc="20ACE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64945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2216854">
    <w:abstractNumId w:val="14"/>
  </w:num>
  <w:num w:numId="3" w16cid:durableId="1618563179">
    <w:abstractNumId w:val="12"/>
  </w:num>
  <w:num w:numId="4" w16cid:durableId="2030834819">
    <w:abstractNumId w:val="7"/>
  </w:num>
  <w:num w:numId="5" w16cid:durableId="421800018">
    <w:abstractNumId w:val="17"/>
  </w:num>
  <w:num w:numId="6" w16cid:durableId="1049567800">
    <w:abstractNumId w:val="16"/>
  </w:num>
  <w:num w:numId="7" w16cid:durableId="1118840333">
    <w:abstractNumId w:val="5"/>
  </w:num>
  <w:num w:numId="8" w16cid:durableId="1346057138">
    <w:abstractNumId w:val="10"/>
  </w:num>
  <w:num w:numId="9" w16cid:durableId="1022780501">
    <w:abstractNumId w:val="15"/>
  </w:num>
  <w:num w:numId="10" w16cid:durableId="545801704">
    <w:abstractNumId w:val="6"/>
  </w:num>
  <w:num w:numId="11" w16cid:durableId="989212570">
    <w:abstractNumId w:val="11"/>
  </w:num>
  <w:num w:numId="12" w16cid:durableId="855386699">
    <w:abstractNumId w:val="18"/>
  </w:num>
  <w:num w:numId="13" w16cid:durableId="553128982">
    <w:abstractNumId w:val="2"/>
  </w:num>
  <w:num w:numId="14" w16cid:durableId="1146163103">
    <w:abstractNumId w:val="1"/>
  </w:num>
  <w:num w:numId="15" w16cid:durableId="617226448">
    <w:abstractNumId w:val="0"/>
  </w:num>
  <w:num w:numId="16" w16cid:durableId="1686441761">
    <w:abstractNumId w:val="13"/>
  </w:num>
  <w:num w:numId="17" w16cid:durableId="1897082973">
    <w:abstractNumId w:val="4"/>
  </w:num>
  <w:num w:numId="18" w16cid:durableId="922686145">
    <w:abstractNumId w:val="8"/>
  </w:num>
  <w:num w:numId="19" w16cid:durableId="7060235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27C"/>
    <w:rsid w:val="0000464E"/>
    <w:rsid w:val="00007E02"/>
    <w:rsid w:val="00010EF1"/>
    <w:rsid w:val="00017753"/>
    <w:rsid w:val="000246BD"/>
    <w:rsid w:val="00024EF3"/>
    <w:rsid w:val="00027C3C"/>
    <w:rsid w:val="00032B82"/>
    <w:rsid w:val="00037FC6"/>
    <w:rsid w:val="0004025F"/>
    <w:rsid w:val="00042D42"/>
    <w:rsid w:val="00042F39"/>
    <w:rsid w:val="000449B9"/>
    <w:rsid w:val="0004656B"/>
    <w:rsid w:val="00057621"/>
    <w:rsid w:val="00066042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1BCB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76BBB"/>
    <w:rsid w:val="00184415"/>
    <w:rsid w:val="00184535"/>
    <w:rsid w:val="00184A1D"/>
    <w:rsid w:val="0019215E"/>
    <w:rsid w:val="001A2CA6"/>
    <w:rsid w:val="001A5FA6"/>
    <w:rsid w:val="001B5716"/>
    <w:rsid w:val="001C0A6B"/>
    <w:rsid w:val="001C67CC"/>
    <w:rsid w:val="001D3B8C"/>
    <w:rsid w:val="001D6B05"/>
    <w:rsid w:val="001E78A4"/>
    <w:rsid w:val="001F27A6"/>
    <w:rsid w:val="00205EE4"/>
    <w:rsid w:val="00207577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3B3"/>
    <w:rsid w:val="002475D7"/>
    <w:rsid w:val="00252FF6"/>
    <w:rsid w:val="00260DD5"/>
    <w:rsid w:val="0026731B"/>
    <w:rsid w:val="00267380"/>
    <w:rsid w:val="00274A6D"/>
    <w:rsid w:val="00274A99"/>
    <w:rsid w:val="00287D95"/>
    <w:rsid w:val="00291944"/>
    <w:rsid w:val="00293D03"/>
    <w:rsid w:val="00295279"/>
    <w:rsid w:val="00296627"/>
    <w:rsid w:val="00297A23"/>
    <w:rsid w:val="00297E17"/>
    <w:rsid w:val="002A0E21"/>
    <w:rsid w:val="002A331E"/>
    <w:rsid w:val="002A5FBC"/>
    <w:rsid w:val="002B7072"/>
    <w:rsid w:val="002B7EC0"/>
    <w:rsid w:val="002C40BB"/>
    <w:rsid w:val="002C4917"/>
    <w:rsid w:val="002D5AB4"/>
    <w:rsid w:val="002D6284"/>
    <w:rsid w:val="002E0977"/>
    <w:rsid w:val="002E26B6"/>
    <w:rsid w:val="002F2492"/>
    <w:rsid w:val="002F42D2"/>
    <w:rsid w:val="003108B4"/>
    <w:rsid w:val="00310B1B"/>
    <w:rsid w:val="00310FD8"/>
    <w:rsid w:val="003126D3"/>
    <w:rsid w:val="00316052"/>
    <w:rsid w:val="00316104"/>
    <w:rsid w:val="0032272F"/>
    <w:rsid w:val="00324594"/>
    <w:rsid w:val="00325ACC"/>
    <w:rsid w:val="00325DEE"/>
    <w:rsid w:val="00327A1B"/>
    <w:rsid w:val="0033046E"/>
    <w:rsid w:val="0034110F"/>
    <w:rsid w:val="003427F5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43D3"/>
    <w:rsid w:val="00397217"/>
    <w:rsid w:val="003A7403"/>
    <w:rsid w:val="003B45E1"/>
    <w:rsid w:val="003B6EC0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06EE"/>
    <w:rsid w:val="004317E4"/>
    <w:rsid w:val="00435511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230"/>
    <w:rsid w:val="00493E65"/>
    <w:rsid w:val="004941F1"/>
    <w:rsid w:val="004A295E"/>
    <w:rsid w:val="004A2C3A"/>
    <w:rsid w:val="004A3111"/>
    <w:rsid w:val="004A7A66"/>
    <w:rsid w:val="004C0549"/>
    <w:rsid w:val="004D0C20"/>
    <w:rsid w:val="004D5CDD"/>
    <w:rsid w:val="004E1A48"/>
    <w:rsid w:val="004E345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26B1C"/>
    <w:rsid w:val="005334F6"/>
    <w:rsid w:val="005334FF"/>
    <w:rsid w:val="00534686"/>
    <w:rsid w:val="00534CCF"/>
    <w:rsid w:val="00537063"/>
    <w:rsid w:val="00546B1B"/>
    <w:rsid w:val="00547547"/>
    <w:rsid w:val="00552275"/>
    <w:rsid w:val="00556027"/>
    <w:rsid w:val="00562857"/>
    <w:rsid w:val="00562F87"/>
    <w:rsid w:val="00583326"/>
    <w:rsid w:val="005837F0"/>
    <w:rsid w:val="00591296"/>
    <w:rsid w:val="005955D9"/>
    <w:rsid w:val="005A4D33"/>
    <w:rsid w:val="005A7722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653"/>
    <w:rsid w:val="00600127"/>
    <w:rsid w:val="00602F83"/>
    <w:rsid w:val="00604982"/>
    <w:rsid w:val="006051A3"/>
    <w:rsid w:val="00616F4B"/>
    <w:rsid w:val="00617B9D"/>
    <w:rsid w:val="006210C1"/>
    <w:rsid w:val="00631B1F"/>
    <w:rsid w:val="00636C94"/>
    <w:rsid w:val="0064073E"/>
    <w:rsid w:val="00652B5E"/>
    <w:rsid w:val="006574D0"/>
    <w:rsid w:val="0066568F"/>
    <w:rsid w:val="006814B9"/>
    <w:rsid w:val="006871AC"/>
    <w:rsid w:val="0069440D"/>
    <w:rsid w:val="006A1716"/>
    <w:rsid w:val="006A255B"/>
    <w:rsid w:val="006A7206"/>
    <w:rsid w:val="006B5D9D"/>
    <w:rsid w:val="006B6072"/>
    <w:rsid w:val="006C1EE1"/>
    <w:rsid w:val="006C2C9D"/>
    <w:rsid w:val="006C2EE3"/>
    <w:rsid w:val="006D491A"/>
    <w:rsid w:val="006F27B1"/>
    <w:rsid w:val="006F5098"/>
    <w:rsid w:val="007071CB"/>
    <w:rsid w:val="00710020"/>
    <w:rsid w:val="0072097E"/>
    <w:rsid w:val="00732C24"/>
    <w:rsid w:val="00734B86"/>
    <w:rsid w:val="00740C4D"/>
    <w:rsid w:val="00746329"/>
    <w:rsid w:val="00754DEC"/>
    <w:rsid w:val="00762015"/>
    <w:rsid w:val="00766DA4"/>
    <w:rsid w:val="00770AEF"/>
    <w:rsid w:val="00771581"/>
    <w:rsid w:val="0077200C"/>
    <w:rsid w:val="0077262F"/>
    <w:rsid w:val="00772C13"/>
    <w:rsid w:val="007832A7"/>
    <w:rsid w:val="00790F37"/>
    <w:rsid w:val="0079516F"/>
    <w:rsid w:val="007B0BCF"/>
    <w:rsid w:val="007B5FAA"/>
    <w:rsid w:val="007E0473"/>
    <w:rsid w:val="007E37CE"/>
    <w:rsid w:val="007E5EFA"/>
    <w:rsid w:val="007E7EC5"/>
    <w:rsid w:val="007F6D7E"/>
    <w:rsid w:val="0080557F"/>
    <w:rsid w:val="008058DD"/>
    <w:rsid w:val="00814581"/>
    <w:rsid w:val="00816B76"/>
    <w:rsid w:val="008455BB"/>
    <w:rsid w:val="00851319"/>
    <w:rsid w:val="00856354"/>
    <w:rsid w:val="008678B8"/>
    <w:rsid w:val="00872543"/>
    <w:rsid w:val="00873C34"/>
    <w:rsid w:val="0087430A"/>
    <w:rsid w:val="008853D4"/>
    <w:rsid w:val="008945A3"/>
    <w:rsid w:val="0089526E"/>
    <w:rsid w:val="00896AE4"/>
    <w:rsid w:val="00896B58"/>
    <w:rsid w:val="008A17BC"/>
    <w:rsid w:val="008A4C90"/>
    <w:rsid w:val="008B05AB"/>
    <w:rsid w:val="008C026F"/>
    <w:rsid w:val="008C304A"/>
    <w:rsid w:val="008C4EB0"/>
    <w:rsid w:val="008D2797"/>
    <w:rsid w:val="008D36BE"/>
    <w:rsid w:val="008D7EE1"/>
    <w:rsid w:val="008E2540"/>
    <w:rsid w:val="008E4E02"/>
    <w:rsid w:val="008E588D"/>
    <w:rsid w:val="008E765E"/>
    <w:rsid w:val="008F080B"/>
    <w:rsid w:val="008F11DE"/>
    <w:rsid w:val="008F356A"/>
    <w:rsid w:val="00902793"/>
    <w:rsid w:val="00905D13"/>
    <w:rsid w:val="0091157D"/>
    <w:rsid w:val="00912BE6"/>
    <w:rsid w:val="00917BF7"/>
    <w:rsid w:val="00932FFB"/>
    <w:rsid w:val="00936074"/>
    <w:rsid w:val="00941C5D"/>
    <w:rsid w:val="009451B0"/>
    <w:rsid w:val="0094665D"/>
    <w:rsid w:val="00947DD9"/>
    <w:rsid w:val="009543BB"/>
    <w:rsid w:val="00960D1C"/>
    <w:rsid w:val="00964E01"/>
    <w:rsid w:val="00965E73"/>
    <w:rsid w:val="009736D1"/>
    <w:rsid w:val="00974D3A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08BC"/>
    <w:rsid w:val="00A1446F"/>
    <w:rsid w:val="00A1613B"/>
    <w:rsid w:val="00A317F1"/>
    <w:rsid w:val="00A36AD7"/>
    <w:rsid w:val="00A41F45"/>
    <w:rsid w:val="00A42A91"/>
    <w:rsid w:val="00A442BA"/>
    <w:rsid w:val="00A44AB2"/>
    <w:rsid w:val="00A45907"/>
    <w:rsid w:val="00A463B3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3537D"/>
    <w:rsid w:val="00B411FF"/>
    <w:rsid w:val="00B44B89"/>
    <w:rsid w:val="00B54EED"/>
    <w:rsid w:val="00B57AE2"/>
    <w:rsid w:val="00B77E24"/>
    <w:rsid w:val="00B814E4"/>
    <w:rsid w:val="00B81A80"/>
    <w:rsid w:val="00BA2A78"/>
    <w:rsid w:val="00BA3174"/>
    <w:rsid w:val="00BA7D2A"/>
    <w:rsid w:val="00BB1568"/>
    <w:rsid w:val="00BB2009"/>
    <w:rsid w:val="00BB6861"/>
    <w:rsid w:val="00BC002B"/>
    <w:rsid w:val="00BC04B6"/>
    <w:rsid w:val="00BC7E2D"/>
    <w:rsid w:val="00BD1EAF"/>
    <w:rsid w:val="00BE09D3"/>
    <w:rsid w:val="00BE387F"/>
    <w:rsid w:val="00BE7F19"/>
    <w:rsid w:val="00BF4402"/>
    <w:rsid w:val="00BF761C"/>
    <w:rsid w:val="00C0775B"/>
    <w:rsid w:val="00C11171"/>
    <w:rsid w:val="00C11E92"/>
    <w:rsid w:val="00C16A12"/>
    <w:rsid w:val="00C2089D"/>
    <w:rsid w:val="00C274B2"/>
    <w:rsid w:val="00C31A94"/>
    <w:rsid w:val="00C337CC"/>
    <w:rsid w:val="00C404ED"/>
    <w:rsid w:val="00C42CC0"/>
    <w:rsid w:val="00C43DC7"/>
    <w:rsid w:val="00C44B16"/>
    <w:rsid w:val="00C45AFD"/>
    <w:rsid w:val="00C50373"/>
    <w:rsid w:val="00C53B32"/>
    <w:rsid w:val="00C54498"/>
    <w:rsid w:val="00C61555"/>
    <w:rsid w:val="00C62E3B"/>
    <w:rsid w:val="00C62FE6"/>
    <w:rsid w:val="00C63B65"/>
    <w:rsid w:val="00C6526B"/>
    <w:rsid w:val="00C66C4A"/>
    <w:rsid w:val="00C67F89"/>
    <w:rsid w:val="00C838B9"/>
    <w:rsid w:val="00C8592A"/>
    <w:rsid w:val="00C8793A"/>
    <w:rsid w:val="00C87FE1"/>
    <w:rsid w:val="00CA070D"/>
    <w:rsid w:val="00CA6759"/>
    <w:rsid w:val="00CB2E53"/>
    <w:rsid w:val="00CB69C4"/>
    <w:rsid w:val="00CB6EB2"/>
    <w:rsid w:val="00CE0414"/>
    <w:rsid w:val="00D127CE"/>
    <w:rsid w:val="00D137D5"/>
    <w:rsid w:val="00D1398B"/>
    <w:rsid w:val="00D32169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319C"/>
    <w:rsid w:val="00DA53DB"/>
    <w:rsid w:val="00DB10E1"/>
    <w:rsid w:val="00DB5CD1"/>
    <w:rsid w:val="00DC1ECA"/>
    <w:rsid w:val="00DC531B"/>
    <w:rsid w:val="00DD5EF8"/>
    <w:rsid w:val="00DE5431"/>
    <w:rsid w:val="00DE605A"/>
    <w:rsid w:val="00E04ADF"/>
    <w:rsid w:val="00E14365"/>
    <w:rsid w:val="00E14A3B"/>
    <w:rsid w:val="00E15CC8"/>
    <w:rsid w:val="00E17565"/>
    <w:rsid w:val="00E26C96"/>
    <w:rsid w:val="00E27AF0"/>
    <w:rsid w:val="00E34902"/>
    <w:rsid w:val="00E408F6"/>
    <w:rsid w:val="00E50B63"/>
    <w:rsid w:val="00E515F7"/>
    <w:rsid w:val="00E520C3"/>
    <w:rsid w:val="00E61247"/>
    <w:rsid w:val="00E62F3E"/>
    <w:rsid w:val="00E76E8B"/>
    <w:rsid w:val="00E8036E"/>
    <w:rsid w:val="00E80AE7"/>
    <w:rsid w:val="00E82BAD"/>
    <w:rsid w:val="00E83AA3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15DF2"/>
    <w:rsid w:val="00F24BC5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C6329"/>
    <w:rsid w:val="00FD0736"/>
    <w:rsid w:val="00FD48E6"/>
    <w:rsid w:val="00FE7CC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F7341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325ACC"/>
    <w:pPr>
      <w:spacing w:after="220"/>
    </w:pPr>
    <w:rPr>
      <w:rFonts w:ascii="Arial" w:eastAsia="SimSun" w:hAnsi="Arial"/>
      <w:sz w:val="22"/>
      <w:lang w:val="en-US" w:eastAsia="en-GB"/>
    </w:rPr>
  </w:style>
  <w:style w:type="paragraph" w:customStyle="1" w:styleId="Guidance">
    <w:name w:val="Guidance"/>
    <w:basedOn w:val="Normal"/>
    <w:rsid w:val="00325ACC"/>
    <w:rPr>
      <w:rFonts w:eastAsia="SimSun"/>
      <w:i/>
      <w:color w:val="000000"/>
    </w:rPr>
  </w:style>
  <w:style w:type="character" w:customStyle="1" w:styleId="CommentTextChar">
    <w:name w:val="Comment Text Char"/>
    <w:basedOn w:val="DefaultParagraphFont"/>
    <w:link w:val="CommentText"/>
    <w:rsid w:val="004306EE"/>
    <w:rPr>
      <w:rFonts w:eastAsia="Times New Roman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BFC44-BF09-43A0-BF86-3ACD772C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705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123</cp:revision>
  <cp:lastPrinted>2000-02-29T10:31:00Z</cp:lastPrinted>
  <dcterms:created xsi:type="dcterms:W3CDTF">2022-10-13T12:02:00Z</dcterms:created>
  <dcterms:modified xsi:type="dcterms:W3CDTF">2024-08-26T13:00:00Z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(3)A80jWeWqcAxOWCOtrb5KMaoeApW6MgCbDJqYo1G1kJ8Sp24RbL0a9Uke9qXvaGgKQwUYDiPx
psvnY3twyim4O2Jw7nFcRBg66ux8Md/rUqH382mXE4z9bVq8GFJ8AVnurj9fZhOCh6lFo0q2
b6gAjij5MHAkFTI452JmOhePNopXm0QbBoVOs7oDOM1mFMxgSdEbdyLD0ePusLk/cHk8aB4s
K+5gksNLgwcjiCaCw/</vt:lpwstr>
  </property>
  <property fmtid="{D5CDD505-2E9C-101B-9397-08002B2CF9AE}" pid="5" name="_2015_ms_pID_7253431">
    <vt:lpwstr>zxEWyf/BobPkVpFUL7YAiskevSGCSwuEaKdNrfCVzY6wol++m+AUvE
aetRIX5ZU3Jqige47hmoF73G1KBMfu2dXJ8plPdHR6779BLowDEwcacblYuy0n86psApit2Y
6P3uKtmXx9NjPEsg37xXVYC8lQlL9sbXkezf/FdaNWrkuEWBLJjktPOZCLNYV1C50zeNvAH7
+6t1rA9fNQCcxbv+MpaJJcMPE7R8tUjAlD1u</vt:lpwstr>
  </property>
  <property fmtid="{D5CDD505-2E9C-101B-9397-08002B2CF9AE}" pid="6" name="_2015_ms_pID_7253432">
    <vt:lpwstr>VVuA9IIVziUA1oCDlMjLWDKMXOZXPpYAi6VB
vn/Q0Yng4lW8mrp9rcsL7ntFCs/KoZdxBfm6NX0p0dPeuqALwpw=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  <property fmtid="{D5CDD505-2E9C-101B-9397-08002B2CF9AE}" pid="11" name="KeyAssetLabel_HuaWei">
    <vt:lpwstr>{A80jWeWqcAxOWCOtrb5KMaoeApW6Mg}</vt:lpwstr>
  </property>
  <property fmtid="{D5CDD505-2E9C-101B-9397-08002B2CF9AE}" pid="12" name="_862901variable_0907_groupIDlong_2010">
    <vt:lpwstr>(1)5xs7t+xdUeNWMZ1flkx/4/eWyY8A0DFqxThRbYeT66Jb4IDJxWjAE1Ca474qp1FznaDcXmbo
7ef7Z777GAj42CCIWzoMD/oATBUpRkEnvEBwb04h6w+uOk/i1ZxPJ4HIK3BbgYVQo5Apf7Si
PnH5X49eCtcgXAF1VU5K7eS3MYw=</vt:lpwstr>
  </property>
</Properties>
</file>