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8846C" w14:textId="41CCCCFF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</w:p>
    <w:p w14:paraId="66CCF74D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0383D88" w14:textId="77777777" w:rsidR="00A033B8" w:rsidRPr="0028158D" w:rsidRDefault="00A033B8" w:rsidP="001E6A74">
      <w:pPr>
        <w:tabs>
          <w:tab w:val="right" w:pos="9638"/>
        </w:tabs>
        <w:spacing w:after="120"/>
        <w:rPr>
          <w:sz w:val="16"/>
          <w:szCs w:val="16"/>
        </w:rPr>
      </w:pPr>
    </w:p>
    <w:p w14:paraId="4522B4BA" w14:textId="77777777" w:rsidR="00FD654F" w:rsidRDefault="00FD654F" w:rsidP="00FD654F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SP-211618r01</w:t>
      </w:r>
    </w:p>
    <w:p w14:paraId="5F7C1637" w14:textId="77777777" w:rsidR="00FD654F" w:rsidRDefault="00FD654F" w:rsidP="00FD654F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66D233C" w14:textId="77777777" w:rsidR="00FD654F" w:rsidRPr="0028158D" w:rsidRDefault="00FD654F" w:rsidP="00FD654F">
      <w:pPr>
        <w:tabs>
          <w:tab w:val="right" w:pos="9638"/>
        </w:tabs>
        <w:spacing w:after="120"/>
        <w:rPr>
          <w:sz w:val="16"/>
          <w:szCs w:val="16"/>
        </w:rPr>
      </w:pPr>
    </w:p>
    <w:p w14:paraId="689D6E35" w14:textId="77777777" w:rsidR="0028158D" w:rsidRPr="0028158D" w:rsidRDefault="0028158D" w:rsidP="0028158D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Meeting #SP-94E</w:t>
      </w:r>
      <w:r w:rsidRPr="0028158D">
        <w:rPr>
          <w:rFonts w:ascii="Arial" w:hAnsi="Arial" w:cs="Arial"/>
          <w:b/>
          <w:sz w:val="16"/>
          <w:szCs w:val="16"/>
        </w:rPr>
        <w:tab/>
        <w:t>SP-211569r02</w:t>
      </w:r>
    </w:p>
    <w:p w14:paraId="7A99E55B" w14:textId="77777777" w:rsidR="0028158D" w:rsidRPr="0028158D" w:rsidRDefault="0028158D" w:rsidP="0028158D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D00C8CB" w14:textId="77777777" w:rsidR="005C55E1" w:rsidRPr="0028158D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Rel-18 Prioritization Workshop</w:t>
      </w:r>
      <w:r w:rsidRPr="0028158D">
        <w:rPr>
          <w:rFonts w:ascii="Arial" w:hAnsi="Arial" w:cs="Arial"/>
          <w:b/>
          <w:sz w:val="16"/>
          <w:szCs w:val="16"/>
        </w:rPr>
        <w:tab/>
        <w:t>SP-211197</w:t>
      </w:r>
    </w:p>
    <w:p w14:paraId="222413F3" w14:textId="77777777" w:rsidR="005C55E1" w:rsidRPr="0028158D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5D1E2306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SA WG2 Meeting #S2-147E</w:t>
      </w:r>
      <w:r w:rsidRPr="0028158D">
        <w:rPr>
          <w:b/>
          <w:i/>
          <w:noProof/>
          <w:sz w:val="16"/>
          <w:szCs w:val="16"/>
        </w:rPr>
        <w:tab/>
      </w:r>
      <w:r w:rsidRPr="0028158D">
        <w:rPr>
          <w:b/>
          <w:noProof/>
          <w:sz w:val="16"/>
          <w:szCs w:val="16"/>
        </w:rPr>
        <w:t>S2-21</w:t>
      </w:r>
      <w:r w:rsidRPr="0028158D">
        <w:rPr>
          <w:rFonts w:hint="eastAsia"/>
          <w:b/>
          <w:noProof/>
          <w:sz w:val="16"/>
          <w:szCs w:val="16"/>
          <w:lang w:eastAsia="zh-CN"/>
        </w:rPr>
        <w:t>08157</w:t>
      </w:r>
    </w:p>
    <w:p w14:paraId="68327D89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18 - 22 October, 2021, Electronic meeting</w:t>
      </w:r>
      <w:r w:rsidRPr="0028158D">
        <w:rPr>
          <w:b/>
          <w:noProof/>
          <w:sz w:val="16"/>
          <w:szCs w:val="16"/>
        </w:rPr>
        <w:tab/>
      </w:r>
      <w:r w:rsidRPr="0028158D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28158D">
        <w:rPr>
          <w:rFonts w:cs="Arial"/>
          <w:sz w:val="16"/>
          <w:szCs w:val="16"/>
          <w:lang w:eastAsia="zh-CN"/>
        </w:rPr>
        <w:t>S</w:t>
      </w:r>
      <w:r w:rsidRPr="0028158D">
        <w:rPr>
          <w:rFonts w:cs="Arial" w:hint="eastAsia"/>
          <w:sz w:val="16"/>
          <w:szCs w:val="16"/>
          <w:lang w:eastAsia="zh-CN"/>
        </w:rPr>
        <w:t>2</w:t>
      </w:r>
      <w:r w:rsidRPr="0028158D">
        <w:rPr>
          <w:rFonts w:cs="Arial"/>
          <w:sz w:val="16"/>
          <w:szCs w:val="16"/>
          <w:lang w:eastAsia="zh-CN"/>
        </w:rPr>
        <w:t>-</w:t>
      </w:r>
      <w:r w:rsidRPr="0028158D">
        <w:rPr>
          <w:rFonts w:eastAsia="Batang" w:cs="Arial"/>
          <w:sz w:val="16"/>
          <w:szCs w:val="16"/>
          <w:lang w:eastAsia="zh-CN"/>
        </w:rPr>
        <w:t>21</w:t>
      </w:r>
      <w:r w:rsidRPr="0028158D">
        <w:rPr>
          <w:rFonts w:cs="Arial" w:hint="eastAsia"/>
          <w:sz w:val="16"/>
          <w:szCs w:val="16"/>
          <w:lang w:eastAsia="zh-CN"/>
        </w:rPr>
        <w:t>07271</w:t>
      </w:r>
      <w:r w:rsidRPr="0028158D">
        <w:rPr>
          <w:rFonts w:eastAsia="Batang" w:cs="Arial"/>
          <w:sz w:val="16"/>
          <w:szCs w:val="16"/>
          <w:lang w:eastAsia="zh-CN"/>
        </w:rPr>
        <w:t>)</w:t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02FC4AD3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Sandvine, </w:t>
      </w:r>
      <w:r w:rsidR="00DE5C61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r w:rsidR="00DE5C61">
        <w:rPr>
          <w:rFonts w:ascii="Arial" w:eastAsia="Batang" w:hAnsi="Arial"/>
          <w:b/>
          <w:sz w:val="24"/>
          <w:szCs w:val="24"/>
          <w:lang w:val="en-US" w:eastAsia="zh-CN"/>
        </w:rPr>
        <w:t xml:space="preserve"> Software</w:t>
      </w:r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  <w:r w:rsidR="00364B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64BD0" w:rsidRPr="00364BD0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033B857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B33ADE3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A28D7F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F01844F" w14:textId="77777777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Heading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lastRenderedPageBreak/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6F12AD0E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3A85D66A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3B7F82BD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25C76B85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6E74A581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r w:rsidRPr="009535BE">
              <w:rPr>
                <w:u w:val="single"/>
              </w:rPr>
              <w:t>hanyan@chinamobile</w:t>
            </w:r>
            <w:hyperlink r:id="rId12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3" w:history="1"/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FBEB890" w:rsidR="008F47B0" w:rsidRPr="00EC714B" w:rsidRDefault="00DE5C61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64BD0">
              <w:rPr>
                <w:lang w:eastAsia="zh-CN"/>
              </w:rPr>
              <w:t>Microsoft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5EC3" w14:textId="77777777" w:rsidR="004E6E32" w:rsidRDefault="004E6E32" w:rsidP="00D15246">
      <w:pPr>
        <w:spacing w:after="120"/>
      </w:pPr>
      <w:r>
        <w:separator/>
      </w:r>
    </w:p>
  </w:endnote>
  <w:endnote w:type="continuationSeparator" w:id="0">
    <w:p w14:paraId="0EEB6339" w14:textId="77777777" w:rsidR="004E6E32" w:rsidRDefault="004E6E32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169D883B" w:rsidR="007E4154" w:rsidRDefault="00AA3D6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A057381" wp14:editId="5CFAA51F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2D066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7381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4E2D066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C5D51" w14:textId="77777777" w:rsidR="004E6E32" w:rsidRDefault="004E6E32" w:rsidP="00D15246">
      <w:pPr>
        <w:spacing w:after="120"/>
      </w:pPr>
      <w:r>
        <w:separator/>
      </w:r>
    </w:p>
  </w:footnote>
  <w:footnote w:type="continuationSeparator" w:id="0">
    <w:p w14:paraId="4C860C6C" w14:textId="77777777" w:rsidR="004E6E32" w:rsidRDefault="004E6E32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CC#5_Update</cp:lastModifiedBy>
  <cp:revision>2</cp:revision>
  <cp:lastPrinted>2000-02-29T11:31:00Z</cp:lastPrinted>
  <dcterms:created xsi:type="dcterms:W3CDTF">2021-12-20T18:00:00Z</dcterms:created>
  <dcterms:modified xsi:type="dcterms:W3CDTF">2021-12-20T18:00:00Z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