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A9AC10" w14:textId="1C92F2B2" w:rsidR="008716A6" w:rsidRDefault="008716A6" w:rsidP="000C3ABE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#SP-91E</w:t>
      </w:r>
      <w:r>
        <w:rPr>
          <w:rFonts w:ascii="Arial" w:hAnsi="Arial" w:cs="Arial"/>
          <w:b/>
          <w:sz w:val="24"/>
        </w:rPr>
        <w:tab/>
        <w:t>SP-210091</w:t>
      </w:r>
    </w:p>
    <w:p w14:paraId="4B3AA027" w14:textId="066BA9C3" w:rsidR="008716A6" w:rsidRDefault="008716A6" w:rsidP="000C3AB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18 - 29 March 2021, Electronic meeting</w:t>
      </w:r>
      <w:r w:rsidRPr="008716A6">
        <w:rPr>
          <w:rFonts w:ascii="Arial" w:hAnsi="Arial" w:cs="Arial"/>
          <w:b/>
          <w:color w:val="0000FF"/>
          <w:sz w:val="24"/>
        </w:rPr>
        <w:tab/>
        <w:t>(Revision of SP-200978)</w:t>
      </w:r>
    </w:p>
    <w:p w14:paraId="30BC7B19" w14:textId="0FF85F61" w:rsidR="008716A6" w:rsidRPr="008716A6" w:rsidRDefault="008716A6" w:rsidP="008716A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8716A6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8716A6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8716A6">
        <w:rPr>
          <w:rFonts w:ascii="Arial" w:eastAsia="Batang" w:hAnsi="Arial"/>
          <w:b/>
          <w:sz w:val="24"/>
          <w:szCs w:val="24"/>
          <w:lang w:val="en-US" w:eastAsia="zh-CN"/>
        </w:rPr>
        <w:t>SA WG2</w:t>
      </w:r>
    </w:p>
    <w:p w14:paraId="49CB3616" w14:textId="77777777" w:rsidR="008716A6" w:rsidRPr="008716A6" w:rsidRDefault="008716A6" w:rsidP="008716A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8716A6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8716A6">
        <w:rPr>
          <w:rFonts w:ascii="Arial" w:eastAsia="Batang" w:hAnsi="Arial" w:cs="Arial"/>
          <w:b/>
          <w:sz w:val="24"/>
          <w:szCs w:val="24"/>
          <w:lang w:eastAsia="zh-CN"/>
        </w:rPr>
        <w:tab/>
        <w:t>Revised WID on system enablers for Multi-USIM devices</w:t>
      </w:r>
    </w:p>
    <w:p w14:paraId="13E6D930" w14:textId="77777777" w:rsidR="008716A6" w:rsidRPr="008716A6" w:rsidRDefault="008716A6" w:rsidP="008716A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8716A6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8716A6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1A26CF32" w14:textId="2E816394" w:rsidR="008716A6" w:rsidRPr="008716A6" w:rsidRDefault="008716A6" w:rsidP="008716A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8716A6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8716A6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8716A6">
        <w:rPr>
          <w:rFonts w:ascii="Arial" w:eastAsia="Batang" w:hAnsi="Arial"/>
          <w:b/>
          <w:sz w:val="24"/>
          <w:szCs w:val="24"/>
          <w:lang w:eastAsia="zh-CN"/>
        </w:rPr>
        <w:t>6.5</w:t>
      </w:r>
    </w:p>
    <w:p w14:paraId="231ED6CE" w14:textId="77777777" w:rsidR="008716A6" w:rsidRPr="008716A6" w:rsidRDefault="008716A6" w:rsidP="000C3ABE">
      <w:pPr>
        <w:tabs>
          <w:tab w:val="right" w:pos="9638"/>
        </w:tabs>
        <w:rPr>
          <w:rFonts w:ascii="Arial" w:hAnsi="Arial" w:cs="Arial"/>
          <w:b/>
        </w:rPr>
      </w:pPr>
    </w:p>
    <w:p w14:paraId="727CEBB6" w14:textId="7123601E" w:rsidR="002E05D5" w:rsidRPr="008716A6" w:rsidRDefault="002E05D5" w:rsidP="002E05D5">
      <w:pPr>
        <w:pStyle w:val="CRCoverPage"/>
        <w:tabs>
          <w:tab w:val="right" w:pos="9638"/>
        </w:tabs>
        <w:spacing w:after="0"/>
        <w:outlineLvl w:val="0"/>
        <w:rPr>
          <w:b/>
          <w:noProof/>
        </w:rPr>
      </w:pPr>
      <w:r w:rsidRPr="008716A6">
        <w:rPr>
          <w:b/>
          <w:noProof/>
        </w:rPr>
        <w:t>3GPP SA WG2 Meeting #14</w:t>
      </w:r>
      <w:r w:rsidR="003A4E6B" w:rsidRPr="008716A6">
        <w:rPr>
          <w:b/>
          <w:noProof/>
        </w:rPr>
        <w:t>3</w:t>
      </w:r>
      <w:r w:rsidRPr="008716A6">
        <w:rPr>
          <w:b/>
          <w:noProof/>
        </w:rPr>
        <w:t>E</w:t>
      </w:r>
      <w:r w:rsidRPr="008716A6">
        <w:rPr>
          <w:b/>
          <w:noProof/>
        </w:rPr>
        <w:tab/>
        <w:t>S2-21</w:t>
      </w:r>
      <w:r w:rsidR="003A4E6B" w:rsidRPr="008716A6">
        <w:rPr>
          <w:b/>
          <w:noProof/>
        </w:rPr>
        <w:t>0</w:t>
      </w:r>
      <w:r w:rsidR="00DA2208" w:rsidRPr="008716A6">
        <w:rPr>
          <w:b/>
          <w:noProof/>
        </w:rPr>
        <w:t>1128</w:t>
      </w:r>
    </w:p>
    <w:p w14:paraId="3D6B8EB1" w14:textId="7D60E8B0" w:rsidR="002E05D5" w:rsidRPr="008716A6" w:rsidRDefault="002E05D5" w:rsidP="002E05D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</w:rPr>
      </w:pPr>
      <w:r w:rsidRPr="008716A6">
        <w:rPr>
          <w:b/>
          <w:noProof/>
        </w:rPr>
        <w:t xml:space="preserve">Electronic, </w:t>
      </w:r>
      <w:r w:rsidR="001A1EDF" w:rsidRPr="008716A6">
        <w:rPr>
          <w:b/>
          <w:noProof/>
        </w:rPr>
        <w:t>24 Feb</w:t>
      </w:r>
      <w:r w:rsidRPr="008716A6">
        <w:rPr>
          <w:rFonts w:cs="Arial"/>
          <w:b/>
          <w:bCs/>
        </w:rPr>
        <w:t xml:space="preserve"> – </w:t>
      </w:r>
      <w:r w:rsidR="001A1EDF" w:rsidRPr="008716A6">
        <w:rPr>
          <w:rFonts w:cs="Arial"/>
          <w:b/>
          <w:bCs/>
        </w:rPr>
        <w:t>09 March,</w:t>
      </w:r>
      <w:r w:rsidRPr="008716A6">
        <w:rPr>
          <w:rFonts w:cs="Arial"/>
          <w:b/>
          <w:bCs/>
        </w:rPr>
        <w:t xml:space="preserve"> 202</w:t>
      </w:r>
      <w:r w:rsidR="001A1EDF" w:rsidRPr="008716A6">
        <w:rPr>
          <w:rFonts w:cs="Arial"/>
          <w:b/>
          <w:bCs/>
        </w:rPr>
        <w:t>1</w:t>
      </w:r>
      <w:r w:rsidRPr="008716A6">
        <w:rPr>
          <w:b/>
          <w:noProof/>
          <w:color w:val="0000FF"/>
        </w:rPr>
        <w:tab/>
        <w:t xml:space="preserve">(Revision of </w:t>
      </w:r>
      <w:r w:rsidR="00DA2208" w:rsidRPr="008716A6">
        <w:rPr>
          <w:b/>
          <w:noProof/>
          <w:color w:val="0000FF"/>
        </w:rPr>
        <w:t xml:space="preserve">S2-2100408r01, </w:t>
      </w:r>
      <w:r w:rsidRPr="008716A6">
        <w:rPr>
          <w:b/>
          <w:noProof/>
          <w:color w:val="0000FF"/>
        </w:rPr>
        <w:t>S</w:t>
      </w:r>
      <w:r w:rsidR="003A4E6B" w:rsidRPr="008716A6">
        <w:rPr>
          <w:b/>
          <w:noProof/>
          <w:color w:val="0000FF"/>
        </w:rPr>
        <w:t>P</w:t>
      </w:r>
      <w:r w:rsidRPr="008716A6">
        <w:rPr>
          <w:b/>
          <w:noProof/>
          <w:color w:val="0000FF"/>
        </w:rPr>
        <w:t>-200</w:t>
      </w:r>
      <w:r w:rsidR="003A4E6B" w:rsidRPr="008716A6">
        <w:rPr>
          <w:b/>
          <w:noProof/>
          <w:color w:val="0000FF"/>
        </w:rPr>
        <w:t>978</w:t>
      </w:r>
      <w:r w:rsidRPr="008716A6">
        <w:rPr>
          <w:b/>
          <w:noProof/>
          <w:color w:val="0000FF"/>
        </w:rPr>
        <w:t>)</w:t>
      </w:r>
    </w:p>
    <w:p w14:paraId="624DF397" w14:textId="77777777" w:rsidR="002E05D5" w:rsidRPr="008716A6" w:rsidRDefault="002E05D5" w:rsidP="002E05D5">
      <w:pPr>
        <w:pStyle w:val="CRCoverPage"/>
        <w:tabs>
          <w:tab w:val="right" w:pos="9639"/>
        </w:tabs>
        <w:spacing w:after="0"/>
        <w:rPr>
          <w:rFonts w:eastAsia="Batang" w:cs="Arial"/>
          <w:lang w:eastAsia="zh-CN"/>
        </w:rPr>
      </w:pPr>
    </w:p>
    <w:p w14:paraId="7BCD7EAC" w14:textId="7DC31C90" w:rsidR="007067AB" w:rsidRPr="008716A6" w:rsidRDefault="007067AB" w:rsidP="007067AB">
      <w:pPr>
        <w:rPr>
          <w:rFonts w:ascii="Arial" w:hAnsi="Arial" w:cs="Arial"/>
          <w:i/>
        </w:rPr>
      </w:pPr>
      <w:r w:rsidRPr="008716A6">
        <w:rPr>
          <w:rFonts w:ascii="Arial" w:hAnsi="Arial" w:cs="Arial"/>
          <w:i/>
        </w:rPr>
        <w:t>Abstract of the contribution: Deletion of an Editor’s note related to a conclusion that was confirmed by RAN</w:t>
      </w:r>
      <w:r w:rsidR="005B6A3F" w:rsidRPr="008716A6">
        <w:rPr>
          <w:rFonts w:ascii="Arial" w:hAnsi="Arial" w:cs="Arial"/>
          <w:i/>
        </w:rPr>
        <w:t>#90e plenary</w:t>
      </w:r>
      <w:r w:rsidRPr="008716A6">
        <w:rPr>
          <w:rFonts w:ascii="Arial" w:hAnsi="Arial" w:cs="Arial"/>
          <w:i/>
        </w:rPr>
        <w:t>.</w:t>
      </w:r>
    </w:p>
    <w:p w14:paraId="5A0CD00C" w14:textId="116B7D64" w:rsidR="00B13F14" w:rsidRPr="008716A6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</w:rPr>
      </w:pPr>
    </w:p>
    <w:p w14:paraId="0948A3C4" w14:textId="5B03E926" w:rsidR="00B13F14" w:rsidRPr="00C97AB7" w:rsidRDefault="000C48F2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="00B13F14" w:rsidRPr="00C97AB7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Pr="00C97AB7" w:rsidRDefault="00B13F14" w:rsidP="00B13F14">
      <w:pPr>
        <w:jc w:val="center"/>
        <w:rPr>
          <w:rFonts w:cs="Arial"/>
          <w:noProof/>
        </w:rPr>
      </w:pPr>
      <w:r w:rsidRPr="00C97AB7">
        <w:rPr>
          <w:rFonts w:cs="Arial"/>
          <w:noProof/>
        </w:rPr>
        <w:t xml:space="preserve">Information on Work Items can be found at </w:t>
      </w:r>
      <w:hyperlink r:id="rId11" w:history="1">
        <w:r w:rsidRPr="00C97AB7">
          <w:rPr>
            <w:rStyle w:val="Hyperlink"/>
            <w:rFonts w:cs="Arial"/>
            <w:noProof/>
          </w:rPr>
          <w:t>http://www.3gpp.org/Work-Items</w:t>
        </w:r>
      </w:hyperlink>
      <w:r w:rsidRPr="00C97AB7">
        <w:rPr>
          <w:rFonts w:cs="Arial"/>
          <w:noProof/>
        </w:rPr>
        <w:t xml:space="preserve"> </w:t>
      </w:r>
      <w:r w:rsidRPr="00C97AB7">
        <w:rPr>
          <w:rFonts w:cs="Arial"/>
          <w:noProof/>
        </w:rPr>
        <w:br/>
      </w:r>
      <w:r w:rsidRPr="00C97AB7">
        <w:t xml:space="preserve">See also the </w:t>
      </w:r>
      <w:hyperlink r:id="rId12" w:history="1">
        <w:r w:rsidRPr="00C97AB7">
          <w:rPr>
            <w:rStyle w:val="Hyperlink"/>
          </w:rPr>
          <w:t>3GPP Working Procedures</w:t>
        </w:r>
      </w:hyperlink>
      <w:r w:rsidRPr="00C97AB7">
        <w:t xml:space="preserve">, article 39 and the TSG Working Methods in </w:t>
      </w:r>
      <w:hyperlink r:id="rId13" w:history="1">
        <w:r w:rsidRPr="00C97AB7">
          <w:rPr>
            <w:rStyle w:val="Hyperlink"/>
          </w:rPr>
          <w:t>3GPP TR 21.900</w:t>
        </w:r>
      </w:hyperlink>
    </w:p>
    <w:p w14:paraId="3DB15E72" w14:textId="34D5E189" w:rsidR="00B13F14" w:rsidRPr="00C97AB7" w:rsidRDefault="00B13F14" w:rsidP="008716A6">
      <w:pPr>
        <w:pStyle w:val="Heading1"/>
        <w:ind w:left="3828" w:hanging="3828"/>
      </w:pPr>
      <w:r w:rsidRPr="00C97AB7">
        <w:t>Title:</w:t>
      </w:r>
      <w:r w:rsidRPr="00C97AB7">
        <w:tab/>
      </w:r>
      <w:r w:rsidR="000F3586">
        <w:rPr>
          <w:lang w:eastAsia="zh-CN"/>
        </w:rPr>
        <w:t>S</w:t>
      </w:r>
      <w:r w:rsidR="006365A0" w:rsidRPr="00C97AB7">
        <w:t>ystem enablers for Multi-USIM devices</w:t>
      </w:r>
    </w:p>
    <w:p w14:paraId="588117E0" w14:textId="4E5542D6" w:rsidR="00B13F14" w:rsidRPr="00C97AB7" w:rsidRDefault="00B13F14" w:rsidP="008716A6">
      <w:pPr>
        <w:pStyle w:val="Heading2"/>
        <w:ind w:left="3828" w:hanging="3828"/>
      </w:pPr>
      <w:r w:rsidRPr="00C97AB7">
        <w:t>Acronym:</w:t>
      </w:r>
      <w:r w:rsidR="000C48F2">
        <w:tab/>
      </w:r>
      <w:r w:rsidR="006365A0" w:rsidRPr="00C97AB7">
        <w:rPr>
          <w:lang w:val="en-US" w:eastAsia="zh-CN"/>
        </w:rPr>
        <w:t>MUSIM</w:t>
      </w:r>
    </w:p>
    <w:p w14:paraId="6B7DCBC2" w14:textId="49CFB3FB" w:rsidR="00B13F14" w:rsidRPr="00C97AB7" w:rsidRDefault="00B13F14" w:rsidP="008716A6">
      <w:pPr>
        <w:pStyle w:val="Heading2"/>
        <w:ind w:left="3828" w:hanging="3828"/>
      </w:pPr>
      <w:r w:rsidRPr="00C97AB7">
        <w:t>Unique identifier:</w:t>
      </w:r>
      <w:r w:rsidR="000C48F2">
        <w:tab/>
        <w:t>900013</w:t>
      </w:r>
    </w:p>
    <w:p w14:paraId="79931D11" w14:textId="77777777" w:rsidR="008716A6" w:rsidRDefault="00B13F14" w:rsidP="008716A6">
      <w:pPr>
        <w:spacing w:after="0"/>
        <w:ind w:left="3828" w:right="-96" w:hanging="3828"/>
        <w:rPr>
          <w:rFonts w:ascii="Arial" w:hAnsi="Arial"/>
          <w:sz w:val="32"/>
        </w:rPr>
      </w:pPr>
      <w:r w:rsidRPr="00C97AB7">
        <w:rPr>
          <w:rFonts w:ascii="Arial" w:hAnsi="Arial"/>
          <w:sz w:val="32"/>
        </w:rPr>
        <w:t>Potential target Release:</w:t>
      </w:r>
      <w:r w:rsidR="000C48F2">
        <w:rPr>
          <w:rFonts w:ascii="Arial" w:hAnsi="Arial"/>
          <w:sz w:val="32"/>
        </w:rPr>
        <w:tab/>
      </w:r>
      <w:r w:rsidRPr="00C97AB7">
        <w:rPr>
          <w:rFonts w:ascii="Arial" w:hAnsi="Arial"/>
          <w:sz w:val="32"/>
        </w:rPr>
        <w:t>Rel-1</w:t>
      </w:r>
      <w:r w:rsidR="008716A6">
        <w:rPr>
          <w:rFonts w:ascii="Arial" w:hAnsi="Arial"/>
          <w:sz w:val="32"/>
        </w:rPr>
        <w:t>7</w:t>
      </w:r>
    </w:p>
    <w:p w14:paraId="6D4F64F7" w14:textId="77777777" w:rsidR="00B13F14" w:rsidRPr="00C97AB7" w:rsidRDefault="00B13F14" w:rsidP="00B13F14">
      <w:pPr>
        <w:ind w:right="-99"/>
        <w:rPr>
          <w:rFonts w:ascii="Arial" w:hAnsi="Arial" w:cs="Arial"/>
        </w:rPr>
      </w:pPr>
    </w:p>
    <w:p w14:paraId="19E141AF" w14:textId="15D38EB3" w:rsidR="00B13F14" w:rsidRPr="00C97AB7" w:rsidRDefault="00B13F14" w:rsidP="00B13F14">
      <w:pPr>
        <w:pStyle w:val="Heading2"/>
      </w:pPr>
      <w:r w:rsidRPr="00C97AB7">
        <w:t>1</w:t>
      </w:r>
      <w:r w:rsidRPr="00C97AB7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:rsidRPr="00C97AB7" w14:paraId="304AB5E6" w14:textId="77777777" w:rsidTr="008716A6">
        <w:trPr>
          <w:cantSplit/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Pr="00C97AB7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 w:rsidRPr="00C97AB7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Pr="00C97AB7" w:rsidRDefault="00B13F14" w:rsidP="00D92847">
            <w:pPr>
              <w:pStyle w:val="TAH"/>
            </w:pPr>
            <w:r w:rsidRPr="00C97AB7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Pr="00C97AB7" w:rsidRDefault="00B13F14" w:rsidP="00D92847">
            <w:pPr>
              <w:pStyle w:val="TAH"/>
            </w:pPr>
            <w:r w:rsidRPr="00C97AB7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Pr="00C97AB7" w:rsidRDefault="00B13F14" w:rsidP="00D92847">
            <w:pPr>
              <w:pStyle w:val="TAH"/>
            </w:pPr>
            <w:r w:rsidRPr="00C97AB7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Pr="00C97AB7" w:rsidRDefault="00B13F14" w:rsidP="00D92847">
            <w:pPr>
              <w:pStyle w:val="TAH"/>
            </w:pPr>
            <w:r w:rsidRPr="00C97AB7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Pr="00C97AB7" w:rsidRDefault="00B13F14" w:rsidP="00D92847">
            <w:pPr>
              <w:pStyle w:val="TAH"/>
            </w:pPr>
            <w:r w:rsidRPr="00C97AB7">
              <w:t>Others (specify)</w:t>
            </w:r>
          </w:p>
        </w:tc>
      </w:tr>
      <w:tr w:rsidR="00B13F14" w:rsidRPr="00C97AB7" w14:paraId="6B87087E" w14:textId="77777777" w:rsidTr="008716A6">
        <w:trPr>
          <w:cantSplit/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3D30FF70" w14:textId="77777777" w:rsidR="00B13F14" w:rsidRPr="00C97AB7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 w:rsidRPr="00C97AB7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1BC43F16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52B4E8D6" w14:textId="77777777" w:rsidR="00B13F14" w:rsidRPr="00C97AB7" w:rsidRDefault="00B13F14" w:rsidP="00D92847">
            <w:pPr>
              <w:pStyle w:val="TAC"/>
            </w:pPr>
            <w:r w:rsidRPr="00C97AB7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01553C47" w14:textId="77777777" w:rsidR="00B13F14" w:rsidRPr="00C97AB7" w:rsidRDefault="00B13F14" w:rsidP="00D92847">
            <w:pPr>
              <w:pStyle w:val="TAC"/>
            </w:pPr>
            <w:r w:rsidRPr="00C97AB7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3DF61DCD" w14:textId="77777777" w:rsidR="00B13F14" w:rsidRPr="00C97AB7" w:rsidRDefault="00B13F14" w:rsidP="00D92847">
            <w:pPr>
              <w:pStyle w:val="TAC"/>
            </w:pPr>
            <w:r w:rsidRPr="00C97AB7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25E2092F" w14:textId="77777777" w:rsidR="00B13F14" w:rsidRPr="00C97AB7" w:rsidRDefault="00B13F14" w:rsidP="00D92847">
            <w:pPr>
              <w:pStyle w:val="TAC"/>
            </w:pPr>
          </w:p>
        </w:tc>
      </w:tr>
      <w:tr w:rsidR="00B13F14" w:rsidRPr="00C97AB7" w14:paraId="0BA68FFA" w14:textId="77777777" w:rsidTr="008716A6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365DC15C" w14:textId="77777777" w:rsidR="00B13F14" w:rsidRPr="00C97AB7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 w:rsidRPr="00C97AB7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45CFBC5D" w14:textId="7A61B196" w:rsidR="00B13F14" w:rsidRPr="00C97AB7" w:rsidRDefault="006365A0" w:rsidP="00D92847">
            <w:pPr>
              <w:pStyle w:val="TAC"/>
            </w:pPr>
            <w:r w:rsidRPr="00C97AB7">
              <w:t>X</w:t>
            </w:r>
          </w:p>
        </w:tc>
        <w:tc>
          <w:tcPr>
            <w:tcW w:w="486" w:type="dxa"/>
          </w:tcPr>
          <w:p w14:paraId="4D7A22BC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476" w:type="dxa"/>
          </w:tcPr>
          <w:p w14:paraId="6193762A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476" w:type="dxa"/>
          </w:tcPr>
          <w:p w14:paraId="71290A5D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1587" w:type="dxa"/>
          </w:tcPr>
          <w:p w14:paraId="4E7F7B35" w14:textId="77777777" w:rsidR="00B13F14" w:rsidRPr="00C97AB7" w:rsidRDefault="00B13F14" w:rsidP="00D92847">
            <w:pPr>
              <w:pStyle w:val="TAC"/>
            </w:pPr>
          </w:p>
        </w:tc>
      </w:tr>
      <w:tr w:rsidR="00B13F14" w:rsidRPr="00C97AB7" w14:paraId="3026D6EC" w14:textId="77777777" w:rsidTr="008716A6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0FEE16A1" w14:textId="77777777" w:rsidR="00B13F14" w:rsidRPr="00C97AB7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 w:rsidRPr="00C97AB7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3BE6E9CB" w14:textId="10E6AF1F" w:rsidR="00B13F14" w:rsidRPr="00C97AB7" w:rsidRDefault="00B13F14" w:rsidP="00D92847">
            <w:pPr>
              <w:pStyle w:val="TAC"/>
            </w:pPr>
          </w:p>
        </w:tc>
        <w:tc>
          <w:tcPr>
            <w:tcW w:w="486" w:type="dxa"/>
          </w:tcPr>
          <w:p w14:paraId="24A3D947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476" w:type="dxa"/>
          </w:tcPr>
          <w:p w14:paraId="3CD34C0A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476" w:type="dxa"/>
          </w:tcPr>
          <w:p w14:paraId="1118EDE8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1587" w:type="dxa"/>
          </w:tcPr>
          <w:p w14:paraId="046BA1B2" w14:textId="2A0EF55E" w:rsidR="00B13F14" w:rsidRPr="00C97AB7" w:rsidRDefault="006365A0" w:rsidP="00D92847">
            <w:pPr>
              <w:pStyle w:val="TAC"/>
            </w:pPr>
            <w:r w:rsidRPr="00C97AB7">
              <w:t>X</w:t>
            </w:r>
          </w:p>
        </w:tc>
      </w:tr>
    </w:tbl>
    <w:p w14:paraId="5D0FEA7C" w14:textId="77777777" w:rsidR="00B13F14" w:rsidRPr="00C97AB7" w:rsidRDefault="00B13F14" w:rsidP="00B13F14">
      <w:pPr>
        <w:ind w:right="-99"/>
        <w:rPr>
          <w:b/>
        </w:rPr>
      </w:pPr>
    </w:p>
    <w:p w14:paraId="46A36D37" w14:textId="77777777" w:rsidR="00B13F14" w:rsidRPr="00C97AB7" w:rsidRDefault="00B13F14" w:rsidP="00B13F14">
      <w:pPr>
        <w:pStyle w:val="Heading2"/>
      </w:pPr>
      <w:r w:rsidRPr="00C97AB7">
        <w:t>2</w:t>
      </w:r>
      <w:r w:rsidRPr="00C97AB7">
        <w:tab/>
        <w:t>Classification of the Work Item and linked work items</w:t>
      </w:r>
    </w:p>
    <w:p w14:paraId="06A1AC7A" w14:textId="77777777" w:rsidR="00B13F14" w:rsidRPr="00C97AB7" w:rsidRDefault="00B13F14" w:rsidP="00B13F14">
      <w:pPr>
        <w:pStyle w:val="Heading3"/>
      </w:pPr>
      <w:r w:rsidRPr="00C97AB7">
        <w:t>2.1</w:t>
      </w:r>
      <w:r w:rsidRPr="00C97AB7">
        <w:tab/>
        <w:t>Primary classification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:rsidRPr="00C97AB7" w14:paraId="1F4593F2" w14:textId="77777777" w:rsidTr="008716A6">
        <w:trPr>
          <w:cantSplit/>
          <w:jc w:val="center"/>
        </w:trPr>
        <w:tc>
          <w:tcPr>
            <w:tcW w:w="675" w:type="dxa"/>
          </w:tcPr>
          <w:p w14:paraId="03628177" w14:textId="77777777" w:rsidR="00B13F14" w:rsidRPr="00C97AB7" w:rsidRDefault="00B13F14" w:rsidP="00D92847">
            <w:pPr>
              <w:pStyle w:val="TAC"/>
            </w:pPr>
            <w:r w:rsidRPr="00C97AB7"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C97AB7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C97AB7">
              <w:rPr>
                <w:color w:val="4F81BD"/>
                <w:sz w:val="20"/>
              </w:rPr>
              <w:t>Feature</w:t>
            </w:r>
          </w:p>
        </w:tc>
      </w:tr>
      <w:tr w:rsidR="00B13F14" w:rsidRPr="00C97AB7" w14:paraId="603B3793" w14:textId="77777777" w:rsidTr="008716A6">
        <w:trPr>
          <w:cantSplit/>
          <w:jc w:val="center"/>
        </w:trPr>
        <w:tc>
          <w:tcPr>
            <w:tcW w:w="675" w:type="dxa"/>
          </w:tcPr>
          <w:p w14:paraId="4B495CE4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>Building Block</w:t>
            </w:r>
          </w:p>
        </w:tc>
      </w:tr>
      <w:tr w:rsidR="00B13F14" w:rsidRPr="00C97AB7" w14:paraId="55948D74" w14:textId="77777777" w:rsidTr="008716A6">
        <w:trPr>
          <w:cantSplit/>
          <w:jc w:val="center"/>
        </w:trPr>
        <w:tc>
          <w:tcPr>
            <w:tcW w:w="675" w:type="dxa"/>
          </w:tcPr>
          <w:p w14:paraId="5ACFEF7F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C97AB7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97AB7">
              <w:rPr>
                <w:b w:val="0"/>
                <w:i/>
                <w:sz w:val="16"/>
              </w:rPr>
              <w:t>Work Task</w:t>
            </w:r>
          </w:p>
        </w:tc>
      </w:tr>
      <w:tr w:rsidR="00B13F14" w:rsidRPr="00C97AB7" w14:paraId="10E26125" w14:textId="77777777" w:rsidTr="008716A6">
        <w:trPr>
          <w:cantSplit/>
          <w:jc w:val="center"/>
        </w:trPr>
        <w:tc>
          <w:tcPr>
            <w:tcW w:w="675" w:type="dxa"/>
          </w:tcPr>
          <w:p w14:paraId="3F037D13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Pr="00C97AB7" w:rsidRDefault="00B13F14" w:rsidP="00B13F14">
      <w:pPr>
        <w:ind w:right="-99"/>
        <w:rPr>
          <w:b/>
        </w:rPr>
      </w:pPr>
    </w:p>
    <w:p w14:paraId="66F2A877" w14:textId="4ED6D451" w:rsidR="00B13F14" w:rsidRPr="00C97AB7" w:rsidRDefault="00B13F14" w:rsidP="00B13F14">
      <w:pPr>
        <w:pStyle w:val="Heading3"/>
      </w:pPr>
      <w:r w:rsidRPr="00C97AB7">
        <w:t>2.2</w:t>
      </w:r>
      <w:r w:rsidRPr="00C97AB7"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B13F14" w:rsidRPr="00C97AB7" w14:paraId="12EA3E40" w14:textId="77777777" w:rsidTr="008716A6">
        <w:trPr>
          <w:cantSplit/>
          <w:jc w:val="center"/>
        </w:trPr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 xml:space="preserve">Parent Work / Study Items </w:t>
            </w:r>
          </w:p>
        </w:tc>
      </w:tr>
      <w:tr w:rsidR="00B13F14" w:rsidRPr="00C97AB7" w14:paraId="6459B5EB" w14:textId="77777777" w:rsidTr="008716A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F62DED0" w14:textId="77777777" w:rsidR="00B13F14" w:rsidRPr="00C97AB7" w:rsidDel="00C02DF6" w:rsidRDefault="00B13F14" w:rsidP="00D92847">
            <w:pPr>
              <w:pStyle w:val="TAH"/>
              <w:ind w:right="-99"/>
              <w:jc w:val="left"/>
            </w:pPr>
            <w:r w:rsidRPr="00C97AB7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F0AA8EE" w14:textId="77777777" w:rsidR="00B13F14" w:rsidRPr="00C97AB7" w:rsidDel="00C02DF6" w:rsidRDefault="00B13F14" w:rsidP="00D92847">
            <w:pPr>
              <w:pStyle w:val="TAH"/>
              <w:ind w:right="-99"/>
              <w:jc w:val="left"/>
            </w:pPr>
            <w:r w:rsidRPr="00C97AB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>Title (as in 3GPP Work Plan)</w:t>
            </w:r>
          </w:p>
        </w:tc>
      </w:tr>
      <w:tr w:rsidR="00B13F14" w:rsidRPr="00C97AB7" w14:paraId="16D5B03F" w14:textId="77777777" w:rsidTr="008716A6">
        <w:trPr>
          <w:cantSplit/>
          <w:jc w:val="center"/>
        </w:trPr>
        <w:tc>
          <w:tcPr>
            <w:tcW w:w="1101" w:type="dxa"/>
          </w:tcPr>
          <w:p w14:paraId="60A4EBAF" w14:textId="45068492" w:rsidR="00B13F14" w:rsidRPr="00C97AB7" w:rsidRDefault="004104BA" w:rsidP="00D92847">
            <w:pPr>
              <w:pStyle w:val="TAL"/>
            </w:pPr>
            <w:r w:rsidRPr="00C97AB7">
              <w:t>MUSIM</w:t>
            </w:r>
          </w:p>
        </w:tc>
        <w:tc>
          <w:tcPr>
            <w:tcW w:w="1101" w:type="dxa"/>
          </w:tcPr>
          <w:p w14:paraId="31F28752" w14:textId="77777777" w:rsidR="00B13F14" w:rsidRPr="00C97AB7" w:rsidRDefault="00B13F14" w:rsidP="00D92847">
            <w:pPr>
              <w:pStyle w:val="TAL"/>
            </w:pPr>
            <w:r w:rsidRPr="00C97AB7">
              <w:t>SA1</w:t>
            </w:r>
          </w:p>
        </w:tc>
        <w:tc>
          <w:tcPr>
            <w:tcW w:w="1101" w:type="dxa"/>
          </w:tcPr>
          <w:p w14:paraId="403E1A19" w14:textId="04077BF8" w:rsidR="00B13F14" w:rsidRPr="00C97AB7" w:rsidRDefault="004104BA" w:rsidP="00D92847">
            <w:pPr>
              <w:pStyle w:val="TAL"/>
            </w:pPr>
            <w:r w:rsidRPr="00C97AB7">
              <w:rPr>
                <w:bCs/>
              </w:rPr>
              <w:t>840040</w:t>
            </w:r>
          </w:p>
        </w:tc>
        <w:tc>
          <w:tcPr>
            <w:tcW w:w="7011" w:type="dxa"/>
          </w:tcPr>
          <w:p w14:paraId="297C0B99" w14:textId="5D7EC4AD" w:rsidR="00B13F14" w:rsidRPr="00C97AB7" w:rsidRDefault="004104BA" w:rsidP="00D92847">
            <w:pPr>
              <w:pStyle w:val="tah0"/>
              <w:jc w:val="center"/>
            </w:pPr>
            <w:r w:rsidRPr="00C97AB7">
              <w:rPr>
                <w:rFonts w:ascii="Arial" w:hAnsi="Arial" w:cs="Arial"/>
                <w:sz w:val="18"/>
                <w:szCs w:val="18"/>
              </w:rPr>
              <w:t>Stage 1 of MUSIM</w:t>
            </w:r>
          </w:p>
        </w:tc>
      </w:tr>
    </w:tbl>
    <w:p w14:paraId="6E08FB12" w14:textId="77777777" w:rsidR="00B13F14" w:rsidRPr="00C97AB7" w:rsidRDefault="00B13F14" w:rsidP="00B13F14">
      <w:pPr>
        <w:ind w:right="-99"/>
        <w:rPr>
          <w:b/>
        </w:rPr>
      </w:pPr>
    </w:p>
    <w:p w14:paraId="6994D706" w14:textId="77777777" w:rsidR="00B13F14" w:rsidRPr="00C97AB7" w:rsidRDefault="00B13F14" w:rsidP="00B13F14">
      <w:pPr>
        <w:pStyle w:val="Heading3"/>
      </w:pPr>
      <w:r w:rsidRPr="00C97AB7">
        <w:lastRenderedPageBreak/>
        <w:t>2.3</w:t>
      </w:r>
      <w:r w:rsidRPr="00C97AB7"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:rsidRPr="00C97AB7" w14:paraId="566B4750" w14:textId="77777777" w:rsidTr="008716A6">
        <w:trPr>
          <w:cantSplit/>
          <w:jc w:val="center"/>
        </w:trPr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>Other related Work Items (if any)</w:t>
            </w:r>
          </w:p>
        </w:tc>
      </w:tr>
      <w:tr w:rsidR="00B13F14" w:rsidRPr="00C97AB7" w14:paraId="54119BDC" w14:textId="77777777" w:rsidTr="008716A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9BBF0C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>Nature of relationship</w:t>
            </w:r>
          </w:p>
        </w:tc>
      </w:tr>
      <w:tr w:rsidR="00B13F14" w:rsidRPr="00C97AB7" w14:paraId="1362C46D" w14:textId="77777777" w:rsidTr="008716A6">
        <w:trPr>
          <w:cantSplit/>
          <w:jc w:val="center"/>
        </w:trPr>
        <w:tc>
          <w:tcPr>
            <w:tcW w:w="1101" w:type="dxa"/>
          </w:tcPr>
          <w:p w14:paraId="429519B8" w14:textId="51FA8440" w:rsidR="00B13F14" w:rsidRPr="00C97AB7" w:rsidRDefault="00B13F14" w:rsidP="00D92847">
            <w:pPr>
              <w:pStyle w:val="TAL"/>
            </w:pPr>
          </w:p>
        </w:tc>
        <w:tc>
          <w:tcPr>
            <w:tcW w:w="3326" w:type="dxa"/>
          </w:tcPr>
          <w:p w14:paraId="6D0876AA" w14:textId="755B7DEB" w:rsidR="00B13F14" w:rsidRPr="00C97AB7" w:rsidRDefault="00B13F14" w:rsidP="00D92847">
            <w:pPr>
              <w:pStyle w:val="TAL"/>
            </w:pPr>
          </w:p>
        </w:tc>
        <w:tc>
          <w:tcPr>
            <w:tcW w:w="5887" w:type="dxa"/>
          </w:tcPr>
          <w:p w14:paraId="78BD5B41" w14:textId="634BFDFB" w:rsidR="00B13F14" w:rsidRPr="00C97AB7" w:rsidRDefault="00B13F14" w:rsidP="00D92847">
            <w:pPr>
              <w:pStyle w:val="tah0"/>
            </w:pPr>
          </w:p>
        </w:tc>
      </w:tr>
    </w:tbl>
    <w:p w14:paraId="7F2EA057" w14:textId="77777777" w:rsidR="00B13F14" w:rsidRPr="00C97AB7" w:rsidRDefault="00B13F14" w:rsidP="00B13F14">
      <w:pPr>
        <w:pStyle w:val="Heading2"/>
      </w:pPr>
      <w:r w:rsidRPr="00C97AB7">
        <w:t>3</w:t>
      </w:r>
      <w:r w:rsidRPr="00C97AB7">
        <w:tab/>
        <w:t>Justification</w:t>
      </w:r>
    </w:p>
    <w:p w14:paraId="3ACA18BA" w14:textId="7FB7B67F" w:rsidR="00B13F14" w:rsidRPr="00C97AB7" w:rsidRDefault="00B13F14" w:rsidP="00B13F14">
      <w:r w:rsidRPr="00C97AB7">
        <w:t>This work item aims at specifying system enhancements required for 5G</w:t>
      </w:r>
      <w:r w:rsidR="003A1750" w:rsidRPr="00C97AB7">
        <w:t xml:space="preserve"> and 4G</w:t>
      </w:r>
      <w:r w:rsidRPr="00C97AB7">
        <w:t xml:space="preserve"> system to support service requirements for </w:t>
      </w:r>
      <w:r w:rsidR="00EF32BB" w:rsidRPr="00C97AB7">
        <w:t>Multi-USIM devices</w:t>
      </w:r>
      <w:r w:rsidRPr="00C97AB7">
        <w:t>.</w:t>
      </w:r>
    </w:p>
    <w:p w14:paraId="214D84B7" w14:textId="77777777" w:rsidR="008716A6" w:rsidRPr="00C97AB7" w:rsidRDefault="00B13F14" w:rsidP="00B13F14">
      <w:r w:rsidRPr="00C97AB7">
        <w:t xml:space="preserve">The service requirements are documented in TS </w:t>
      </w:r>
      <w:r w:rsidR="002B4CB7" w:rsidRPr="00C97AB7">
        <w:t xml:space="preserve">22.101, </w:t>
      </w:r>
      <w:r w:rsidRPr="00C97AB7">
        <w:t>22.261</w:t>
      </w:r>
      <w:r w:rsidR="002B4CB7" w:rsidRPr="00C97AB7">
        <w:t xml:space="preserve"> and</w:t>
      </w:r>
      <w:r w:rsidRPr="00C97AB7">
        <w:t xml:space="preserve"> 22.2</w:t>
      </w:r>
      <w:r w:rsidR="002B4CB7" w:rsidRPr="00C97AB7">
        <w:t>7</w:t>
      </w:r>
      <w:r w:rsidRPr="00C97AB7">
        <w:t>8.</w:t>
      </w:r>
    </w:p>
    <w:p w14:paraId="7623596E" w14:textId="35E93659" w:rsidR="00B13F14" w:rsidRPr="00C97AB7" w:rsidRDefault="002034EE" w:rsidP="00B13F14">
      <w:r w:rsidRPr="00C97AB7">
        <w:t>T</w:t>
      </w:r>
      <w:r w:rsidR="00397850" w:rsidRPr="00C97AB7">
        <w:t>his</w:t>
      </w:r>
      <w:r w:rsidRPr="00C97AB7">
        <w:t xml:space="preserve"> work</w:t>
      </w:r>
      <w:r w:rsidR="00397850" w:rsidRPr="00C97AB7">
        <w:t xml:space="preserve"> was subject of a Feasibility Study in SA WG2 and its conclusions are documented in TR 23.761 clause 8.</w:t>
      </w:r>
    </w:p>
    <w:p w14:paraId="452AC433" w14:textId="77777777" w:rsidR="00B13F14" w:rsidRPr="00C97AB7" w:rsidRDefault="00B13F14" w:rsidP="00B13F14">
      <w:pPr>
        <w:pStyle w:val="Heading2"/>
      </w:pPr>
      <w:r w:rsidRPr="00C97AB7">
        <w:t>4</w:t>
      </w:r>
      <w:r w:rsidRPr="00C97AB7">
        <w:tab/>
        <w:t>Objective</w:t>
      </w:r>
    </w:p>
    <w:p w14:paraId="14B5C075" w14:textId="7B013800" w:rsidR="00B13F14" w:rsidRPr="00C97AB7" w:rsidRDefault="00B13F14" w:rsidP="00B13F14">
      <w:r w:rsidRPr="00C97AB7">
        <w:t xml:space="preserve">The objective is to specify enhancements to 5GS </w:t>
      </w:r>
      <w:r w:rsidR="003A1750" w:rsidRPr="00C97AB7">
        <w:t xml:space="preserve">and EPS </w:t>
      </w:r>
      <w:r w:rsidR="00C15CDA" w:rsidRPr="00C97AB7">
        <w:t xml:space="preserve">functionality and procedures </w:t>
      </w:r>
      <w:r w:rsidRPr="00C97AB7">
        <w:t>for the following aspects:</w:t>
      </w:r>
    </w:p>
    <w:p w14:paraId="3ACAA559" w14:textId="035869A1" w:rsidR="00C15CDA" w:rsidRPr="00C97AB7" w:rsidRDefault="00C15CDA" w:rsidP="00C15CDA">
      <w:pPr>
        <w:pStyle w:val="B1"/>
      </w:pPr>
      <w:r w:rsidRPr="00C97AB7">
        <w:t>-</w:t>
      </w:r>
      <w:r w:rsidRPr="00C97AB7">
        <w:tab/>
      </w:r>
      <w:r w:rsidR="00C73F99" w:rsidRPr="00C97AB7">
        <w:t>A single</w:t>
      </w:r>
      <w:r w:rsidR="0005454D" w:rsidRPr="00C97AB7">
        <w:t xml:space="preserve"> </w:t>
      </w:r>
      <w:r w:rsidR="00C73F99" w:rsidRPr="00C97AB7">
        <w:t>p</w:t>
      </w:r>
      <w:r w:rsidRPr="00C97AB7">
        <w:t>aging cause with the meaning of “voice” for both EPS and 5GS according to the conclusions in TR 23.761 clause 8.1.</w:t>
      </w:r>
    </w:p>
    <w:p w14:paraId="281C8960" w14:textId="7FDDB6AA" w:rsidR="00C15CDA" w:rsidRPr="00C97AB7" w:rsidRDefault="00C15CDA" w:rsidP="00C15CDA">
      <w:pPr>
        <w:pStyle w:val="B1"/>
      </w:pPr>
      <w:r w:rsidRPr="00C97AB7">
        <w:t>-</w:t>
      </w:r>
      <w:r w:rsidRPr="00C97AB7">
        <w:tab/>
        <w:t xml:space="preserve">NAS Busy Indication </w:t>
      </w:r>
      <w:r w:rsidR="004B522A" w:rsidRPr="00C97AB7">
        <w:t xml:space="preserve">for both EPS and 5GS </w:t>
      </w:r>
      <w:r w:rsidR="007938A3" w:rsidRPr="00C97AB7">
        <w:t xml:space="preserve">in RRC_IDLE mode </w:t>
      </w:r>
      <w:r w:rsidR="004B522A" w:rsidRPr="00C97AB7">
        <w:t xml:space="preserve">according </w:t>
      </w:r>
      <w:r w:rsidRPr="00C97AB7">
        <w:t>to the conclusions in TR 23.761 clause 8.</w:t>
      </w:r>
      <w:r w:rsidR="004B522A" w:rsidRPr="00C97AB7">
        <w:t>1</w:t>
      </w:r>
      <w:r w:rsidRPr="00C97AB7">
        <w:t>.</w:t>
      </w:r>
    </w:p>
    <w:p w14:paraId="37A10851" w14:textId="47746974" w:rsidR="004B522A" w:rsidRPr="00C97AB7" w:rsidRDefault="004B522A" w:rsidP="004B522A">
      <w:pPr>
        <w:pStyle w:val="B1"/>
      </w:pPr>
      <w:r w:rsidRPr="00C97AB7">
        <w:t>-</w:t>
      </w:r>
      <w:r w:rsidRPr="00C97AB7">
        <w:tab/>
        <w:t>Enabling paging reception for EPS according to the conclusions in TR 23.761 clause 8.2.</w:t>
      </w:r>
    </w:p>
    <w:p w14:paraId="0B361B2E" w14:textId="32592410" w:rsidR="00C15CDA" w:rsidRPr="00C97AB7" w:rsidRDefault="00C15CDA" w:rsidP="00C15CDA">
      <w:pPr>
        <w:pStyle w:val="B1"/>
      </w:pPr>
      <w:r w:rsidRPr="00C97AB7">
        <w:t>-</w:t>
      </w:r>
      <w:r w:rsidRPr="00C97AB7">
        <w:tab/>
        <w:t>NAS-level leaving procedure for EPS</w:t>
      </w:r>
      <w:r w:rsidR="004B522A" w:rsidRPr="00C97AB7">
        <w:t xml:space="preserve"> according to the conclusions in TR 23.761 clause 8.3</w:t>
      </w:r>
      <w:r w:rsidRPr="00C97AB7">
        <w:t>.</w:t>
      </w:r>
    </w:p>
    <w:p w14:paraId="20C95647" w14:textId="77499002" w:rsidR="008E4C64" w:rsidRPr="00C97AB7" w:rsidRDefault="008E4C64" w:rsidP="00C15CDA">
      <w:pPr>
        <w:pStyle w:val="B1"/>
      </w:pPr>
      <w:r w:rsidRPr="00C97AB7">
        <w:t>-</w:t>
      </w:r>
      <w:r w:rsidRPr="00C97AB7">
        <w:tab/>
        <w:t>Leaving procedure for 5GS.</w:t>
      </w:r>
    </w:p>
    <w:p w14:paraId="3350C92E" w14:textId="729FAD95" w:rsidR="0012357B" w:rsidRPr="00C97AB7" w:rsidRDefault="0012357B" w:rsidP="0012357B">
      <w:pPr>
        <w:pStyle w:val="NO"/>
      </w:pPr>
      <w:r w:rsidRPr="00C97AB7">
        <w:t>NOTE 1:</w:t>
      </w:r>
      <w:r w:rsidRPr="00C97AB7">
        <w:tab/>
        <w:t>The decision to support NAS-based leaving or RRC-based leaving or both will be determined taking into account feedback from RAN2.</w:t>
      </w:r>
    </w:p>
    <w:p w14:paraId="46984374" w14:textId="035DF8DF" w:rsidR="0046134B" w:rsidRPr="00C97AB7" w:rsidRDefault="0046134B" w:rsidP="00637E8A">
      <w:pPr>
        <w:pStyle w:val="NO"/>
      </w:pPr>
      <w:r w:rsidRPr="00C97AB7">
        <w:t>NOTE</w:t>
      </w:r>
      <w:r w:rsidR="0012357B" w:rsidRPr="00C97AB7">
        <w:t xml:space="preserve"> 2</w:t>
      </w:r>
      <w:r w:rsidRPr="00C97AB7">
        <w:t>:</w:t>
      </w:r>
      <w:r w:rsidRPr="00C97AB7">
        <w:tab/>
        <w:t xml:space="preserve">The WID objectives will be further updated based on progress </w:t>
      </w:r>
      <w:r w:rsidR="00397850" w:rsidRPr="00C97AB7">
        <w:t xml:space="preserve">of work </w:t>
      </w:r>
      <w:r w:rsidRPr="00C97AB7">
        <w:t>in other WGs</w:t>
      </w:r>
      <w:r w:rsidR="00B524A1" w:rsidRPr="00C97AB7">
        <w:t xml:space="preserve"> and on</w:t>
      </w:r>
      <w:r w:rsidR="00EF2E51" w:rsidRPr="00C97AB7">
        <w:t xml:space="preserve"> open</w:t>
      </w:r>
      <w:r w:rsidR="00B524A1" w:rsidRPr="00C97AB7">
        <w:t xml:space="preserve"> issues identified in the SA</w:t>
      </w:r>
      <w:r w:rsidR="00922465" w:rsidRPr="00C97AB7">
        <w:t>2</w:t>
      </w:r>
      <w:r w:rsidRPr="00C97AB7">
        <w:t>.</w:t>
      </w:r>
    </w:p>
    <w:p w14:paraId="21829B30" w14:textId="5F31E911" w:rsidR="003F7785" w:rsidRPr="00C97AB7" w:rsidRDefault="003F7785" w:rsidP="003F7785">
      <w:pPr>
        <w:ind w:right="-99"/>
      </w:pPr>
      <w:r w:rsidRPr="00C97AB7">
        <w:t>Work will be done in collaboration with RAN2, RAN3 and SA3 WGs.</w:t>
      </w:r>
    </w:p>
    <w:p w14:paraId="55929FCF" w14:textId="66CB1E15" w:rsidR="00C15CDA" w:rsidRPr="00C97AB7" w:rsidRDefault="00C15CDA" w:rsidP="00C15CDA">
      <w:pPr>
        <w:pStyle w:val="B1"/>
      </w:pPr>
    </w:p>
    <w:p w14:paraId="68D67474" w14:textId="77777777" w:rsidR="00B13F14" w:rsidRPr="00C97AB7" w:rsidRDefault="00B13F14" w:rsidP="00B13F14">
      <w:pPr>
        <w:pStyle w:val="Heading2"/>
      </w:pPr>
      <w:r w:rsidRPr="00C97AB7">
        <w:t>5</w:t>
      </w:r>
      <w:r w:rsidRPr="00C97AB7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C97AB7" w14:paraId="22792BE9" w14:textId="77777777" w:rsidTr="008716A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63E636E" w14:textId="77777777" w:rsidR="00B13F14" w:rsidRPr="00C97AB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97AB7">
              <w:rPr>
                <w:b/>
                <w:sz w:val="16"/>
                <w:szCs w:val="16"/>
              </w:rPr>
              <w:t xml:space="preserve">New specifications </w:t>
            </w:r>
            <w:r w:rsidRPr="00C97AB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B13F14" w:rsidRPr="00C97AB7" w14:paraId="203813EE" w14:textId="77777777" w:rsidTr="008716A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D963EEC" w14:textId="77777777" w:rsidR="00B13F14" w:rsidRPr="00C97AB7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C97AB7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7F89CD5" w14:textId="77777777" w:rsidR="00B13F14" w:rsidRPr="00C97AB7" w:rsidRDefault="00B13F14" w:rsidP="00D92847">
            <w:pPr>
              <w:spacing w:after="0"/>
              <w:ind w:right="-99"/>
            </w:pPr>
            <w:r w:rsidRPr="00C97AB7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7A55A98" w14:textId="77777777" w:rsidR="00B13F14" w:rsidRPr="00C97AB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7AB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D912A12" w14:textId="77777777" w:rsidR="00B13F14" w:rsidRPr="00C97AB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7AB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97AB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507DEDC" w14:textId="77777777" w:rsidR="00B13F14" w:rsidRPr="00C97AB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7AB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9FD9488" w14:textId="77777777" w:rsidR="00B13F14" w:rsidRPr="00C97AB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7AB7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B13F14" w:rsidRPr="00C97AB7" w14:paraId="69B2FD59" w14:textId="77777777" w:rsidTr="008716A6">
        <w:trPr>
          <w:cantSplit/>
          <w:jc w:val="center"/>
        </w:trPr>
        <w:tc>
          <w:tcPr>
            <w:tcW w:w="1617" w:type="dxa"/>
          </w:tcPr>
          <w:p w14:paraId="226141DE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828A22A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9E1E7CC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A863BFA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AB7A881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2C85007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</w:tr>
    </w:tbl>
    <w:p w14:paraId="12AE3340" w14:textId="77777777" w:rsidR="00B13F14" w:rsidRPr="00C97AB7" w:rsidRDefault="00B13F14" w:rsidP="00B13F14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97AB7" w14:paraId="14A7BE60" w14:textId="77777777" w:rsidTr="008716A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F0D1A7" w14:textId="77777777" w:rsidR="00B13F14" w:rsidRPr="00C97AB7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97AB7">
              <w:rPr>
                <w:b/>
                <w:sz w:val="16"/>
                <w:szCs w:val="16"/>
              </w:rPr>
              <w:t xml:space="preserve">Impacted existing TS/TR </w:t>
            </w:r>
            <w:r w:rsidRPr="00C97AB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B13F14" w:rsidRPr="00C97AB7" w14:paraId="4ABE5B8D" w14:textId="77777777" w:rsidTr="008716A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3F2007" w14:textId="77777777" w:rsidR="00B13F14" w:rsidRPr="00C97AB7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 w:rsidRPr="00C97AB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BC5408" w14:textId="77777777" w:rsidR="00B13F14" w:rsidRPr="00C97AB7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C97AB7">
              <w:rPr>
                <w:sz w:val="16"/>
                <w:szCs w:val="16"/>
              </w:rPr>
              <w:t>D</w:t>
            </w:r>
            <w:r w:rsidRPr="00C97AB7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F0862F" w14:textId="77777777" w:rsidR="00B13F14" w:rsidRPr="00C97AB7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 w:rsidRPr="00C97AB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Pr="00C97AB7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 w:rsidRPr="00C97AB7">
              <w:rPr>
                <w:sz w:val="16"/>
                <w:szCs w:val="16"/>
              </w:rPr>
              <w:t>Remarks</w:t>
            </w:r>
          </w:p>
        </w:tc>
      </w:tr>
      <w:tr w:rsidR="00B13F14" w:rsidRPr="00C97AB7" w14:paraId="3C172F56" w14:textId="77777777" w:rsidTr="008716A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Pr="00C97AB7" w:rsidRDefault="00B13F14" w:rsidP="00D92847">
            <w:pPr>
              <w:spacing w:after="0"/>
            </w:pPr>
            <w:r w:rsidRPr="00C97AB7"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Pr="00C97AB7" w:rsidRDefault="00B13F14" w:rsidP="00D92847">
            <w:pPr>
              <w:spacing w:after="0"/>
            </w:pPr>
            <w:r w:rsidRPr="00C97AB7"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114B638F" w:rsidR="00B13F14" w:rsidRPr="00C97AB7" w:rsidRDefault="00B13F14" w:rsidP="00D92847">
            <w:pPr>
              <w:spacing w:after="0"/>
              <w:rPr>
                <w:i/>
              </w:rPr>
            </w:pPr>
            <w:r w:rsidRPr="00C97AB7">
              <w:t>SA#92</w:t>
            </w:r>
            <w:r w:rsidR="00C97AB7" w:rsidRPr="00C97AB7">
              <w:t>-e</w:t>
            </w:r>
            <w:r w:rsidRPr="00C97AB7"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C97AB7" w14:paraId="242C85B0" w14:textId="77777777" w:rsidTr="008716A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Pr="00C97AB7" w:rsidRDefault="00B13F14" w:rsidP="00D92847">
            <w:pPr>
              <w:spacing w:after="0"/>
            </w:pPr>
            <w:r w:rsidRPr="00C97AB7"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Pr="00C97AB7" w:rsidRDefault="00B13F14" w:rsidP="00D92847">
            <w:pPr>
              <w:spacing w:after="0"/>
            </w:pPr>
            <w:r w:rsidRPr="00C97AB7"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4A00AA1E" w:rsidR="00B13F14" w:rsidRPr="00C97AB7" w:rsidRDefault="00B13F14" w:rsidP="00D92847">
            <w:pPr>
              <w:spacing w:after="0"/>
              <w:rPr>
                <w:i/>
              </w:rPr>
            </w:pPr>
            <w:r w:rsidRPr="00C97AB7">
              <w:t>SA#92</w:t>
            </w:r>
            <w:r w:rsidR="00C97AB7" w:rsidRPr="00C97AB7">
              <w:t>-e</w:t>
            </w:r>
            <w:r w:rsidRPr="00C97AB7"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C97AB7" w14:paraId="171ECC82" w14:textId="77777777" w:rsidTr="008716A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4E5CC6E6" w:rsidR="006940B3" w:rsidRPr="00C97AB7" w:rsidRDefault="006940B3" w:rsidP="00D92847">
            <w:pPr>
              <w:spacing w:after="0"/>
            </w:pPr>
            <w:r w:rsidRPr="00C97AB7">
              <w:t>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6A446FFA" w:rsidR="006940B3" w:rsidRPr="00C97AB7" w:rsidRDefault="006940B3" w:rsidP="00D92847">
            <w:pPr>
              <w:spacing w:after="0"/>
            </w:pPr>
            <w:r w:rsidRPr="00C97AB7">
              <w:t>Architectural and 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521F8080" w:rsidR="006940B3" w:rsidRPr="00C97AB7" w:rsidRDefault="006940B3" w:rsidP="00D92847">
            <w:pPr>
              <w:spacing w:after="0"/>
            </w:pPr>
            <w:r w:rsidRPr="00C97AB7">
              <w:t>SA#92</w:t>
            </w:r>
            <w:r w:rsidR="00C97AB7" w:rsidRPr="00C97AB7">
              <w:t>-e</w:t>
            </w:r>
            <w:r w:rsidRPr="00C97AB7"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Pr="00C97AB7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C97AB7" w14:paraId="376C8BA5" w14:textId="77777777" w:rsidTr="008716A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2124B396" w:rsidR="00B13F14" w:rsidRPr="00C97AB7" w:rsidRDefault="00B13F14" w:rsidP="00D92847">
            <w:pPr>
              <w:spacing w:after="0"/>
            </w:pPr>
            <w:r w:rsidRPr="00C97AB7">
              <w:t>23.228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3B4D578E" w:rsidR="00B13F14" w:rsidRPr="00C97AB7" w:rsidRDefault="00B13F14" w:rsidP="00D92847">
            <w:pPr>
              <w:spacing w:after="0"/>
            </w:pPr>
            <w:r w:rsidRPr="00C97AB7">
              <w:t>IMS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6E779C4F" w:rsidR="00B13F14" w:rsidRPr="00C97AB7" w:rsidRDefault="00B13F14" w:rsidP="00D92847">
            <w:pPr>
              <w:spacing w:after="0"/>
            </w:pPr>
            <w:r w:rsidRPr="00C97AB7">
              <w:t>SA#92</w:t>
            </w:r>
            <w:r w:rsidR="00C97AB7" w:rsidRPr="00C97AB7">
              <w:t>-e</w:t>
            </w:r>
            <w:r w:rsidRPr="00C97AB7"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0F05259D" w:rsidR="00B13F14" w:rsidRPr="00C97AB7" w:rsidRDefault="00B13F14" w:rsidP="00D92847">
            <w:pPr>
              <w:spacing w:after="0"/>
              <w:rPr>
                <w:iCs/>
              </w:rPr>
            </w:pPr>
          </w:p>
        </w:tc>
      </w:tr>
    </w:tbl>
    <w:p w14:paraId="08D99B91" w14:textId="77777777" w:rsidR="00B13F14" w:rsidRPr="00C97AB7" w:rsidRDefault="00B13F14" w:rsidP="00B13F14"/>
    <w:p w14:paraId="1F31C10D" w14:textId="77777777" w:rsidR="00B13F14" w:rsidRPr="00C97AB7" w:rsidRDefault="00B13F14" w:rsidP="00B13F14">
      <w:pPr>
        <w:pStyle w:val="Heading2"/>
        <w:spacing w:before="0"/>
      </w:pPr>
      <w:r w:rsidRPr="00C97AB7">
        <w:t>6</w:t>
      </w:r>
      <w:r w:rsidRPr="00C97AB7">
        <w:tab/>
        <w:t>Work item Rapporteur(s)</w:t>
      </w:r>
    </w:p>
    <w:p w14:paraId="52C7CC1D" w14:textId="3646E7D2" w:rsidR="00B13F14" w:rsidRPr="00C97AB7" w:rsidRDefault="000E3C6A" w:rsidP="00B13F14">
      <w:pPr>
        <w:rPr>
          <w:lang w:val="en-US"/>
        </w:rPr>
      </w:pPr>
      <w:r w:rsidRPr="00C97AB7">
        <w:rPr>
          <w:lang w:val="en-US"/>
        </w:rPr>
        <w:t>Sašo Stojanovski</w:t>
      </w:r>
      <w:r w:rsidR="00B13F14" w:rsidRPr="00C97AB7">
        <w:rPr>
          <w:lang w:val="en-US"/>
        </w:rPr>
        <w:t xml:space="preserve">, </w:t>
      </w:r>
      <w:r w:rsidRPr="00C97AB7">
        <w:rPr>
          <w:lang w:val="en-US"/>
        </w:rPr>
        <w:t>Intel</w:t>
      </w:r>
      <w:r w:rsidR="00B13F14" w:rsidRPr="00C97AB7">
        <w:rPr>
          <w:lang w:val="en-US"/>
        </w:rPr>
        <w:t xml:space="preserve">, </w:t>
      </w:r>
      <w:r w:rsidRPr="00C97AB7">
        <w:rPr>
          <w:lang w:val="en-US"/>
        </w:rPr>
        <w:t>saso stojanovski intel com</w:t>
      </w:r>
    </w:p>
    <w:p w14:paraId="55EE5DCF" w14:textId="77777777" w:rsidR="00B13F14" w:rsidRPr="00C97AB7" w:rsidRDefault="00B13F14" w:rsidP="00B13F14">
      <w:pPr>
        <w:pStyle w:val="Heading2"/>
        <w:spacing w:before="0"/>
      </w:pPr>
      <w:r w:rsidRPr="00C97AB7">
        <w:t>7</w:t>
      </w:r>
      <w:r w:rsidRPr="00C97AB7">
        <w:tab/>
        <w:t>Work item leadership</w:t>
      </w:r>
    </w:p>
    <w:p w14:paraId="3491AFE8" w14:textId="77777777" w:rsidR="00B13F14" w:rsidRPr="00C97AB7" w:rsidRDefault="00B13F14" w:rsidP="00B13F14">
      <w:r w:rsidRPr="00C97AB7">
        <w:t>SA2</w:t>
      </w:r>
    </w:p>
    <w:p w14:paraId="54162BB9" w14:textId="64C56661" w:rsidR="00B13F14" w:rsidRPr="00C97AB7" w:rsidRDefault="00B13F14" w:rsidP="00B13F14">
      <w:pPr>
        <w:pStyle w:val="Heading2"/>
        <w:spacing w:before="0"/>
      </w:pPr>
      <w:r w:rsidRPr="00C97AB7">
        <w:lastRenderedPageBreak/>
        <w:t>8</w:t>
      </w:r>
      <w:r w:rsidRPr="00C97AB7">
        <w:tab/>
        <w:t>Aspects that involve other WGs</w:t>
      </w:r>
    </w:p>
    <w:p w14:paraId="71984D3E" w14:textId="77777777" w:rsidR="00B13F14" w:rsidRPr="00C97AB7" w:rsidRDefault="00B13F14" w:rsidP="00B13F14">
      <w:r w:rsidRPr="00C97AB7">
        <w:t>Security aspects will be covered by SA3.</w:t>
      </w:r>
    </w:p>
    <w:p w14:paraId="7AD83915" w14:textId="63693017" w:rsidR="00B13F14" w:rsidRPr="00C97AB7" w:rsidRDefault="000E3C6A" w:rsidP="00B13F14">
      <w:pPr>
        <w:rPr>
          <w:i/>
        </w:rPr>
      </w:pPr>
      <w:r w:rsidRPr="00C97AB7">
        <w:t xml:space="preserve">Access stratum aspects </w:t>
      </w:r>
      <w:r w:rsidR="00B13F14" w:rsidRPr="00C97AB7">
        <w:t xml:space="preserve">will be covered by </w:t>
      </w:r>
      <w:r w:rsidRPr="00C97AB7">
        <w:t>RAN2 and RAN3</w:t>
      </w:r>
      <w:r w:rsidR="00B13F14" w:rsidRPr="00C97AB7">
        <w:t>.</w:t>
      </w:r>
    </w:p>
    <w:p w14:paraId="5412DAAE" w14:textId="15C8125E" w:rsidR="00B13F14" w:rsidRPr="00C97AB7" w:rsidRDefault="00B13F14" w:rsidP="00B13F14">
      <w:pPr>
        <w:pStyle w:val="Heading2"/>
        <w:spacing w:before="0"/>
      </w:pPr>
      <w:r w:rsidRPr="00C97AB7">
        <w:t>9</w:t>
      </w:r>
      <w:r w:rsidRPr="00C97AB7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7"/>
      </w:tblGrid>
      <w:tr w:rsidR="00503ED9" w:rsidRPr="00C97AB7" w14:paraId="692B03D3" w14:textId="77777777" w:rsidTr="008716A6">
        <w:trPr>
          <w:cantSplit/>
          <w:jc w:val="center"/>
        </w:trPr>
        <w:tc>
          <w:tcPr>
            <w:tcW w:w="2547" w:type="dxa"/>
            <w:shd w:val="clear" w:color="auto" w:fill="E0E0E0"/>
          </w:tcPr>
          <w:p w14:paraId="780B6B94" w14:textId="77777777" w:rsidR="00503ED9" w:rsidRPr="00C97AB7" w:rsidRDefault="00503ED9" w:rsidP="00F71728">
            <w:pPr>
              <w:pStyle w:val="TAH"/>
            </w:pPr>
            <w:r w:rsidRPr="00C97AB7">
              <w:t>Supporting IM name</w:t>
            </w:r>
          </w:p>
        </w:tc>
      </w:tr>
      <w:tr w:rsidR="00503ED9" w:rsidRPr="00C97AB7" w14:paraId="28B13CCE" w14:textId="77777777" w:rsidTr="008716A6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23EA79F" w14:textId="77777777" w:rsidR="00503ED9" w:rsidRPr="00C97AB7" w:rsidRDefault="00503ED9" w:rsidP="00F71728">
            <w:pPr>
              <w:pStyle w:val="TAL"/>
            </w:pPr>
            <w:r w:rsidRPr="00C97AB7">
              <w:t>Intel</w:t>
            </w:r>
          </w:p>
        </w:tc>
      </w:tr>
      <w:tr w:rsidR="00503ED9" w:rsidRPr="00C97AB7" w14:paraId="1E1155FC" w14:textId="77777777" w:rsidTr="008716A6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2D151D49" w14:textId="11F309B1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Sony</w:t>
            </w:r>
          </w:p>
        </w:tc>
      </w:tr>
      <w:tr w:rsidR="00503ED9" w:rsidRPr="00C97AB7" w14:paraId="4D3E6648" w14:textId="77777777" w:rsidTr="008716A6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1A1C5D92" w14:textId="01296538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Samsung</w:t>
            </w:r>
          </w:p>
        </w:tc>
      </w:tr>
      <w:tr w:rsidR="00503ED9" w:rsidRPr="00C97AB7" w14:paraId="4680D2B9" w14:textId="77777777" w:rsidTr="008716A6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6DE6B37E" w14:textId="2BC74962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Charter Communications</w:t>
            </w:r>
          </w:p>
        </w:tc>
      </w:tr>
      <w:tr w:rsidR="00503ED9" w:rsidRPr="00C97AB7" w14:paraId="6F8DDC9C" w14:textId="77777777" w:rsidTr="008716A6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3C6E00B" w14:textId="2C1CCCB8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Lenovo</w:t>
            </w:r>
          </w:p>
        </w:tc>
      </w:tr>
      <w:tr w:rsidR="00503ED9" w:rsidRPr="00C97AB7" w14:paraId="535080AC" w14:textId="77777777" w:rsidTr="008716A6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0554BFA" w14:textId="67E66B3C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Motorola Mobility</w:t>
            </w:r>
          </w:p>
        </w:tc>
      </w:tr>
      <w:tr w:rsidR="00503ED9" w:rsidRPr="00C97AB7" w14:paraId="70126324" w14:textId="77777777" w:rsidTr="008716A6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779A288B" w14:textId="5B176695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Convida Wireless</w:t>
            </w:r>
          </w:p>
        </w:tc>
      </w:tr>
      <w:tr w:rsidR="00503ED9" w:rsidRPr="00C97AB7" w14:paraId="1A7C8C27" w14:textId="77777777" w:rsidTr="008716A6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089D6D73" w14:textId="496199C3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Ericsson</w:t>
            </w:r>
          </w:p>
        </w:tc>
      </w:tr>
      <w:tr w:rsidR="00503ED9" w:rsidRPr="00C97AB7" w14:paraId="741D71F3" w14:textId="77777777" w:rsidTr="008716A6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2A21F76A" w14:textId="7C4A8E36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Apple</w:t>
            </w:r>
          </w:p>
        </w:tc>
      </w:tr>
      <w:tr w:rsidR="00503ED9" w:rsidRPr="00C97AB7" w14:paraId="3657CE93" w14:textId="77777777" w:rsidTr="008716A6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CE8497B" w14:textId="3EA98F81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Spreadtrum Communications</w:t>
            </w:r>
          </w:p>
        </w:tc>
      </w:tr>
      <w:tr w:rsidR="00A322CB" w:rsidRPr="00C97AB7" w14:paraId="7688F719" w14:textId="77777777" w:rsidTr="008716A6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48441290" w14:textId="1605F40E" w:rsidR="00A322CB" w:rsidRPr="00C97AB7" w:rsidRDefault="00A322CB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Comcast</w:t>
            </w:r>
          </w:p>
        </w:tc>
      </w:tr>
      <w:tr w:rsidR="00A322CB" w:rsidRPr="00C97AB7" w14:paraId="5CC6E6BE" w14:textId="77777777" w:rsidTr="008716A6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5D533937" w14:textId="54AEEF18" w:rsidR="00A322CB" w:rsidRPr="00C97AB7" w:rsidRDefault="00A322CB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Cable Labs</w:t>
            </w:r>
          </w:p>
        </w:tc>
      </w:tr>
      <w:tr w:rsidR="00BB04A7" w:rsidRPr="00C97AB7" w14:paraId="4A63C282" w14:textId="77777777" w:rsidTr="008716A6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0086B1E8" w14:textId="4CE07A83" w:rsidR="00BB04A7" w:rsidRPr="00C97AB7" w:rsidRDefault="00BB04A7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LG Electronics</w:t>
            </w:r>
          </w:p>
        </w:tc>
      </w:tr>
      <w:tr w:rsidR="00397850" w:rsidRPr="00C97AB7" w14:paraId="66B5B526" w14:textId="77777777" w:rsidTr="008716A6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05AA0606" w14:textId="45D98C63" w:rsidR="00397850" w:rsidRPr="00C97AB7" w:rsidRDefault="00397850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Nokia</w:t>
            </w:r>
          </w:p>
        </w:tc>
      </w:tr>
      <w:tr w:rsidR="002034EE" w:rsidRPr="00C97AB7" w14:paraId="3BDFD500" w14:textId="77777777" w:rsidTr="008716A6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64556A67" w14:textId="4F94A0B9" w:rsidR="002034EE" w:rsidRPr="00C97AB7" w:rsidRDefault="002034EE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Nokia Shanghai Bell</w:t>
            </w:r>
          </w:p>
        </w:tc>
      </w:tr>
      <w:tr w:rsidR="00EF75BE" w:rsidRPr="00C97AB7" w14:paraId="2556B198" w14:textId="77777777" w:rsidTr="008716A6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0DB9A0B3" w14:textId="3E273DE8" w:rsidR="00EF75BE" w:rsidRPr="00C97AB7" w:rsidRDefault="00EF75BE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Qualcomm</w:t>
            </w:r>
          </w:p>
        </w:tc>
      </w:tr>
      <w:tr w:rsidR="00BE0A0F" w:rsidRPr="00C97AB7" w14:paraId="75D15B54" w14:textId="77777777" w:rsidTr="008716A6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09C435F" w14:textId="40B0C59A" w:rsidR="00BE0A0F" w:rsidRPr="00C97AB7" w:rsidRDefault="00BE0A0F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NEC</w:t>
            </w:r>
          </w:p>
        </w:tc>
      </w:tr>
      <w:tr w:rsidR="00BE0A0F" w:rsidRPr="00C97AB7" w14:paraId="47F93AA2" w14:textId="77777777" w:rsidTr="008716A6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2276F09B" w14:textId="29E8566D" w:rsidR="00BE0A0F" w:rsidRPr="00C97AB7" w:rsidRDefault="00BE0A0F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MediaTek Inc.</w:t>
            </w:r>
          </w:p>
        </w:tc>
      </w:tr>
      <w:tr w:rsidR="00BE0A0F" w:rsidRPr="00C97AB7" w14:paraId="0F3E7C3F" w14:textId="77777777" w:rsidTr="008716A6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09B56709" w14:textId="290CA69B" w:rsidR="00BE0A0F" w:rsidRPr="00C97AB7" w:rsidRDefault="00173C8A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V</w:t>
            </w:r>
            <w:r w:rsidR="00BE0A0F" w:rsidRPr="00C97AB7">
              <w:rPr>
                <w:lang w:eastAsia="zh-CN"/>
              </w:rPr>
              <w:t>ivo</w:t>
            </w:r>
          </w:p>
        </w:tc>
      </w:tr>
      <w:tr w:rsidR="00173C8A" w:rsidRPr="000A249F" w14:paraId="71BD03D5" w14:textId="77777777" w:rsidTr="008716A6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D43EBE2" w14:textId="5164D5F7" w:rsidR="00173C8A" w:rsidRDefault="00173C8A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Xiaomi</w:t>
            </w:r>
          </w:p>
        </w:tc>
      </w:tr>
      <w:tr w:rsidR="001F00CA" w:rsidRPr="000A249F" w14:paraId="209B7658" w14:textId="77777777" w:rsidTr="008716A6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4F76EE29" w14:textId="2A60F48C" w:rsidR="001F00CA" w:rsidRPr="00C97AB7" w:rsidRDefault="001F00CA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F15D4F" w:rsidRPr="000A249F" w14:paraId="0F7C6082" w14:textId="77777777" w:rsidTr="008716A6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6E676436" w14:textId="5FFD1BC5" w:rsidR="00F15D4F" w:rsidRDefault="00F15D4F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InterDigital Inc.</w:t>
            </w:r>
          </w:p>
        </w:tc>
      </w:tr>
      <w:tr w:rsidR="0091750B" w:rsidRPr="000A249F" w14:paraId="61057611" w14:textId="77777777" w:rsidTr="008716A6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4B88FAAC" w14:textId="298F655C" w:rsidR="0091750B" w:rsidRPr="0091750B" w:rsidRDefault="0091750B" w:rsidP="00F7172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OPPO</w:t>
            </w: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6F7C70" w14:textId="77777777" w:rsidR="00604429" w:rsidRDefault="00604429">
      <w:r>
        <w:separator/>
      </w:r>
    </w:p>
  </w:endnote>
  <w:endnote w:type="continuationSeparator" w:id="0">
    <w:p w14:paraId="41282F30" w14:textId="77777777" w:rsidR="00604429" w:rsidRDefault="00604429">
      <w:r>
        <w:continuationSeparator/>
      </w:r>
    </w:p>
  </w:endnote>
  <w:endnote w:type="continuationNotice" w:id="1">
    <w:p w14:paraId="4CDD1703" w14:textId="77777777" w:rsidR="00604429" w:rsidRDefault="006044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C93C86" w14:textId="77777777" w:rsidR="00604429" w:rsidRDefault="00604429">
      <w:r>
        <w:separator/>
      </w:r>
    </w:p>
  </w:footnote>
  <w:footnote w:type="continuationSeparator" w:id="0">
    <w:p w14:paraId="0FA612C4" w14:textId="77777777" w:rsidR="00604429" w:rsidRDefault="00604429">
      <w:r>
        <w:continuationSeparator/>
      </w:r>
    </w:p>
  </w:footnote>
  <w:footnote w:type="continuationNotice" w:id="1">
    <w:p w14:paraId="0E6CE6FC" w14:textId="77777777" w:rsidR="00604429" w:rsidRDefault="0060442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072"/>
    <w:rsid w:val="000132D1"/>
    <w:rsid w:val="000173A4"/>
    <w:rsid w:val="000205C5"/>
    <w:rsid w:val="0002139F"/>
    <w:rsid w:val="00025316"/>
    <w:rsid w:val="00030F5A"/>
    <w:rsid w:val="00037C06"/>
    <w:rsid w:val="00044DAE"/>
    <w:rsid w:val="00052BF8"/>
    <w:rsid w:val="0005454D"/>
    <w:rsid w:val="00057116"/>
    <w:rsid w:val="00062CEF"/>
    <w:rsid w:val="00064CB2"/>
    <w:rsid w:val="00066954"/>
    <w:rsid w:val="00067741"/>
    <w:rsid w:val="00072A56"/>
    <w:rsid w:val="00073199"/>
    <w:rsid w:val="00082CCB"/>
    <w:rsid w:val="0008413E"/>
    <w:rsid w:val="000A3125"/>
    <w:rsid w:val="000B0519"/>
    <w:rsid w:val="000B1ABD"/>
    <w:rsid w:val="000B2F47"/>
    <w:rsid w:val="000B61FD"/>
    <w:rsid w:val="000C0BF7"/>
    <w:rsid w:val="000C48F2"/>
    <w:rsid w:val="000C5FE3"/>
    <w:rsid w:val="000C7561"/>
    <w:rsid w:val="000D122A"/>
    <w:rsid w:val="000D7F9A"/>
    <w:rsid w:val="000E3C6A"/>
    <w:rsid w:val="000E55AD"/>
    <w:rsid w:val="000E630D"/>
    <w:rsid w:val="000F3586"/>
    <w:rsid w:val="001001BD"/>
    <w:rsid w:val="00102222"/>
    <w:rsid w:val="00120541"/>
    <w:rsid w:val="001211F3"/>
    <w:rsid w:val="0012357B"/>
    <w:rsid w:val="00127B5D"/>
    <w:rsid w:val="00154BB1"/>
    <w:rsid w:val="00166429"/>
    <w:rsid w:val="0017106F"/>
    <w:rsid w:val="00171925"/>
    <w:rsid w:val="00173998"/>
    <w:rsid w:val="00173C8A"/>
    <w:rsid w:val="00174617"/>
    <w:rsid w:val="001759A7"/>
    <w:rsid w:val="001809EE"/>
    <w:rsid w:val="00192345"/>
    <w:rsid w:val="001A1EDF"/>
    <w:rsid w:val="001A4192"/>
    <w:rsid w:val="001A5A54"/>
    <w:rsid w:val="001B46B1"/>
    <w:rsid w:val="001C504E"/>
    <w:rsid w:val="001C5C86"/>
    <w:rsid w:val="001C718D"/>
    <w:rsid w:val="001E14C4"/>
    <w:rsid w:val="001E433A"/>
    <w:rsid w:val="001F00CA"/>
    <w:rsid w:val="001F7EB4"/>
    <w:rsid w:val="002000C2"/>
    <w:rsid w:val="002034EE"/>
    <w:rsid w:val="00205F25"/>
    <w:rsid w:val="00221B1E"/>
    <w:rsid w:val="00240DCD"/>
    <w:rsid w:val="00242CA0"/>
    <w:rsid w:val="0024786B"/>
    <w:rsid w:val="0024794E"/>
    <w:rsid w:val="00251D80"/>
    <w:rsid w:val="00254FB5"/>
    <w:rsid w:val="0026350E"/>
    <w:rsid w:val="002640E5"/>
    <w:rsid w:val="0026436F"/>
    <w:rsid w:val="0026606E"/>
    <w:rsid w:val="00276403"/>
    <w:rsid w:val="00281076"/>
    <w:rsid w:val="0028502F"/>
    <w:rsid w:val="0028609C"/>
    <w:rsid w:val="00286125"/>
    <w:rsid w:val="002B4CB7"/>
    <w:rsid w:val="002B5BC3"/>
    <w:rsid w:val="002C1C50"/>
    <w:rsid w:val="002E05D5"/>
    <w:rsid w:val="002E6A7D"/>
    <w:rsid w:val="002E7A9E"/>
    <w:rsid w:val="002F3C41"/>
    <w:rsid w:val="002F696E"/>
    <w:rsid w:val="002F6C5C"/>
    <w:rsid w:val="0030045C"/>
    <w:rsid w:val="00302226"/>
    <w:rsid w:val="003205AD"/>
    <w:rsid w:val="0032306A"/>
    <w:rsid w:val="0033027D"/>
    <w:rsid w:val="00335FB2"/>
    <w:rsid w:val="003412CD"/>
    <w:rsid w:val="00344158"/>
    <w:rsid w:val="00347B74"/>
    <w:rsid w:val="00351115"/>
    <w:rsid w:val="00355CB6"/>
    <w:rsid w:val="00366257"/>
    <w:rsid w:val="0038183F"/>
    <w:rsid w:val="0038356B"/>
    <w:rsid w:val="0038516D"/>
    <w:rsid w:val="003869D7"/>
    <w:rsid w:val="003872A1"/>
    <w:rsid w:val="00393632"/>
    <w:rsid w:val="00397489"/>
    <w:rsid w:val="00397850"/>
    <w:rsid w:val="003A08AA"/>
    <w:rsid w:val="003A1750"/>
    <w:rsid w:val="003A1EB0"/>
    <w:rsid w:val="003A4E6B"/>
    <w:rsid w:val="003A535B"/>
    <w:rsid w:val="003C0F14"/>
    <w:rsid w:val="003C2DA6"/>
    <w:rsid w:val="003C6DA6"/>
    <w:rsid w:val="003D2781"/>
    <w:rsid w:val="003D62A9"/>
    <w:rsid w:val="003E1638"/>
    <w:rsid w:val="003F04C7"/>
    <w:rsid w:val="003F268E"/>
    <w:rsid w:val="003F7142"/>
    <w:rsid w:val="003F7785"/>
    <w:rsid w:val="003F7B3D"/>
    <w:rsid w:val="00403D6B"/>
    <w:rsid w:val="004104BA"/>
    <w:rsid w:val="00411698"/>
    <w:rsid w:val="00414164"/>
    <w:rsid w:val="00416272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134B"/>
    <w:rsid w:val="0046543E"/>
    <w:rsid w:val="0048267C"/>
    <w:rsid w:val="004836B0"/>
    <w:rsid w:val="004876B9"/>
    <w:rsid w:val="00493A79"/>
    <w:rsid w:val="00495840"/>
    <w:rsid w:val="004A40BE"/>
    <w:rsid w:val="004A6A60"/>
    <w:rsid w:val="004A7374"/>
    <w:rsid w:val="004B522A"/>
    <w:rsid w:val="004C634D"/>
    <w:rsid w:val="004D24B9"/>
    <w:rsid w:val="004D5842"/>
    <w:rsid w:val="004E242F"/>
    <w:rsid w:val="004E2CE2"/>
    <w:rsid w:val="004E5172"/>
    <w:rsid w:val="004E6F8A"/>
    <w:rsid w:val="00502CD2"/>
    <w:rsid w:val="00503ED9"/>
    <w:rsid w:val="00504E33"/>
    <w:rsid w:val="005149CF"/>
    <w:rsid w:val="00514B3F"/>
    <w:rsid w:val="005215BC"/>
    <w:rsid w:val="00540831"/>
    <w:rsid w:val="0055216E"/>
    <w:rsid w:val="00552C2C"/>
    <w:rsid w:val="00553E85"/>
    <w:rsid w:val="005555B7"/>
    <w:rsid w:val="005562A8"/>
    <w:rsid w:val="005573BB"/>
    <w:rsid w:val="00557B2E"/>
    <w:rsid w:val="00561267"/>
    <w:rsid w:val="00571E3F"/>
    <w:rsid w:val="00573A88"/>
    <w:rsid w:val="00574059"/>
    <w:rsid w:val="005768DF"/>
    <w:rsid w:val="00586951"/>
    <w:rsid w:val="00590087"/>
    <w:rsid w:val="005A032D"/>
    <w:rsid w:val="005B21F0"/>
    <w:rsid w:val="005B540E"/>
    <w:rsid w:val="005B6A3F"/>
    <w:rsid w:val="005C0E84"/>
    <w:rsid w:val="005C29F7"/>
    <w:rsid w:val="005C4F58"/>
    <w:rsid w:val="005C5E8D"/>
    <w:rsid w:val="005C78F2"/>
    <w:rsid w:val="005D057C"/>
    <w:rsid w:val="005D3FEC"/>
    <w:rsid w:val="005D44BE"/>
    <w:rsid w:val="005E088B"/>
    <w:rsid w:val="00600680"/>
    <w:rsid w:val="00604429"/>
    <w:rsid w:val="00611EC4"/>
    <w:rsid w:val="00612542"/>
    <w:rsid w:val="0061404A"/>
    <w:rsid w:val="006146D2"/>
    <w:rsid w:val="00620B3F"/>
    <w:rsid w:val="006239E7"/>
    <w:rsid w:val="0062509E"/>
    <w:rsid w:val="006254C4"/>
    <w:rsid w:val="00625DF9"/>
    <w:rsid w:val="006323BE"/>
    <w:rsid w:val="006365A0"/>
    <w:rsid w:val="006375EA"/>
    <w:rsid w:val="00637E8A"/>
    <w:rsid w:val="006418C6"/>
    <w:rsid w:val="00641ED8"/>
    <w:rsid w:val="006433B0"/>
    <w:rsid w:val="00654893"/>
    <w:rsid w:val="006633A4"/>
    <w:rsid w:val="00667DD2"/>
    <w:rsid w:val="00671BBB"/>
    <w:rsid w:val="00682237"/>
    <w:rsid w:val="006940B3"/>
    <w:rsid w:val="006A0EF8"/>
    <w:rsid w:val="006A2B14"/>
    <w:rsid w:val="006A45BA"/>
    <w:rsid w:val="006B4280"/>
    <w:rsid w:val="006B4B1C"/>
    <w:rsid w:val="006C4991"/>
    <w:rsid w:val="006E0F19"/>
    <w:rsid w:val="006E1FDA"/>
    <w:rsid w:val="006E5E87"/>
    <w:rsid w:val="006F14CD"/>
    <w:rsid w:val="00704F19"/>
    <w:rsid w:val="007067AB"/>
    <w:rsid w:val="00706A1A"/>
    <w:rsid w:val="00707673"/>
    <w:rsid w:val="007162BE"/>
    <w:rsid w:val="00722267"/>
    <w:rsid w:val="0072442C"/>
    <w:rsid w:val="007324F0"/>
    <w:rsid w:val="00746F46"/>
    <w:rsid w:val="0075252A"/>
    <w:rsid w:val="00764B84"/>
    <w:rsid w:val="00765028"/>
    <w:rsid w:val="0078034D"/>
    <w:rsid w:val="007811EA"/>
    <w:rsid w:val="00790BCC"/>
    <w:rsid w:val="007938A3"/>
    <w:rsid w:val="00795CEE"/>
    <w:rsid w:val="00796F94"/>
    <w:rsid w:val="007974F5"/>
    <w:rsid w:val="007A5AA5"/>
    <w:rsid w:val="007A6136"/>
    <w:rsid w:val="007B0F49"/>
    <w:rsid w:val="007B5C52"/>
    <w:rsid w:val="007B7738"/>
    <w:rsid w:val="007C7E14"/>
    <w:rsid w:val="007D03D2"/>
    <w:rsid w:val="007D1AB2"/>
    <w:rsid w:val="007D36CF"/>
    <w:rsid w:val="007E61F0"/>
    <w:rsid w:val="007F522E"/>
    <w:rsid w:val="007F7421"/>
    <w:rsid w:val="00801F7F"/>
    <w:rsid w:val="00813C1F"/>
    <w:rsid w:val="008275BE"/>
    <w:rsid w:val="00834A60"/>
    <w:rsid w:val="00835950"/>
    <w:rsid w:val="0084127A"/>
    <w:rsid w:val="00863E89"/>
    <w:rsid w:val="00865592"/>
    <w:rsid w:val="00870B50"/>
    <w:rsid w:val="008716A6"/>
    <w:rsid w:val="00872B3B"/>
    <w:rsid w:val="00872DF4"/>
    <w:rsid w:val="00880932"/>
    <w:rsid w:val="0088222A"/>
    <w:rsid w:val="008835FC"/>
    <w:rsid w:val="008901F6"/>
    <w:rsid w:val="00891BD5"/>
    <w:rsid w:val="00896C03"/>
    <w:rsid w:val="008A1065"/>
    <w:rsid w:val="008A1DD3"/>
    <w:rsid w:val="008A495D"/>
    <w:rsid w:val="008A76FD"/>
    <w:rsid w:val="008B114B"/>
    <w:rsid w:val="008B2D09"/>
    <w:rsid w:val="008B519F"/>
    <w:rsid w:val="008C0E78"/>
    <w:rsid w:val="008C537F"/>
    <w:rsid w:val="008D658B"/>
    <w:rsid w:val="008E4C64"/>
    <w:rsid w:val="008F175E"/>
    <w:rsid w:val="0091750B"/>
    <w:rsid w:val="00922465"/>
    <w:rsid w:val="00922FCB"/>
    <w:rsid w:val="00925D5F"/>
    <w:rsid w:val="00932AF4"/>
    <w:rsid w:val="00935CB0"/>
    <w:rsid w:val="009416E3"/>
    <w:rsid w:val="009428A9"/>
    <w:rsid w:val="009437A2"/>
    <w:rsid w:val="009444A0"/>
    <w:rsid w:val="00944B28"/>
    <w:rsid w:val="009503FB"/>
    <w:rsid w:val="00967838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C0810"/>
    <w:rsid w:val="009C2977"/>
    <w:rsid w:val="009C2DCC"/>
    <w:rsid w:val="009D5086"/>
    <w:rsid w:val="009D6803"/>
    <w:rsid w:val="009E6C21"/>
    <w:rsid w:val="009F7959"/>
    <w:rsid w:val="00A01CFF"/>
    <w:rsid w:val="00A10539"/>
    <w:rsid w:val="00A15763"/>
    <w:rsid w:val="00A226C6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656B"/>
    <w:rsid w:val="00A70E1E"/>
    <w:rsid w:val="00A73257"/>
    <w:rsid w:val="00A9081F"/>
    <w:rsid w:val="00A9188C"/>
    <w:rsid w:val="00A94922"/>
    <w:rsid w:val="00A97002"/>
    <w:rsid w:val="00A97A52"/>
    <w:rsid w:val="00AA0D6A"/>
    <w:rsid w:val="00AA3868"/>
    <w:rsid w:val="00AB2474"/>
    <w:rsid w:val="00AB29D9"/>
    <w:rsid w:val="00AB58BF"/>
    <w:rsid w:val="00AD0751"/>
    <w:rsid w:val="00AD77C4"/>
    <w:rsid w:val="00AE25BF"/>
    <w:rsid w:val="00AE57C5"/>
    <w:rsid w:val="00AF0C13"/>
    <w:rsid w:val="00B03AF5"/>
    <w:rsid w:val="00B03C01"/>
    <w:rsid w:val="00B078D6"/>
    <w:rsid w:val="00B1248D"/>
    <w:rsid w:val="00B13F14"/>
    <w:rsid w:val="00B14709"/>
    <w:rsid w:val="00B16EEF"/>
    <w:rsid w:val="00B2743D"/>
    <w:rsid w:val="00B3015C"/>
    <w:rsid w:val="00B344D8"/>
    <w:rsid w:val="00B35FB6"/>
    <w:rsid w:val="00B422C3"/>
    <w:rsid w:val="00B524A1"/>
    <w:rsid w:val="00B567D1"/>
    <w:rsid w:val="00B73B4C"/>
    <w:rsid w:val="00B73F75"/>
    <w:rsid w:val="00B8483E"/>
    <w:rsid w:val="00B9187A"/>
    <w:rsid w:val="00B946CD"/>
    <w:rsid w:val="00B96481"/>
    <w:rsid w:val="00BA2C20"/>
    <w:rsid w:val="00BA3A53"/>
    <w:rsid w:val="00BA3C54"/>
    <w:rsid w:val="00BA4095"/>
    <w:rsid w:val="00BA5B43"/>
    <w:rsid w:val="00BB04A7"/>
    <w:rsid w:val="00BB5EBF"/>
    <w:rsid w:val="00BC642A"/>
    <w:rsid w:val="00BE0A0F"/>
    <w:rsid w:val="00BF7C9D"/>
    <w:rsid w:val="00C01E8C"/>
    <w:rsid w:val="00C02DF6"/>
    <w:rsid w:val="00C03E01"/>
    <w:rsid w:val="00C07FDA"/>
    <w:rsid w:val="00C12290"/>
    <w:rsid w:val="00C15CDA"/>
    <w:rsid w:val="00C167B1"/>
    <w:rsid w:val="00C205B6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3F99"/>
    <w:rsid w:val="00C7495D"/>
    <w:rsid w:val="00C75C7A"/>
    <w:rsid w:val="00C77CE9"/>
    <w:rsid w:val="00C80A8B"/>
    <w:rsid w:val="00C86C0C"/>
    <w:rsid w:val="00C97AB7"/>
    <w:rsid w:val="00CA0460"/>
    <w:rsid w:val="00CA0968"/>
    <w:rsid w:val="00CA168E"/>
    <w:rsid w:val="00CA3D1F"/>
    <w:rsid w:val="00CB0647"/>
    <w:rsid w:val="00CB4236"/>
    <w:rsid w:val="00CC3998"/>
    <w:rsid w:val="00CC72A4"/>
    <w:rsid w:val="00CD3153"/>
    <w:rsid w:val="00CF6810"/>
    <w:rsid w:val="00CF72CE"/>
    <w:rsid w:val="00D06117"/>
    <w:rsid w:val="00D15D6D"/>
    <w:rsid w:val="00D15EA9"/>
    <w:rsid w:val="00D31CC8"/>
    <w:rsid w:val="00D32678"/>
    <w:rsid w:val="00D43BC6"/>
    <w:rsid w:val="00D521C1"/>
    <w:rsid w:val="00D603D2"/>
    <w:rsid w:val="00D71F40"/>
    <w:rsid w:val="00D720F3"/>
    <w:rsid w:val="00D77416"/>
    <w:rsid w:val="00D80430"/>
    <w:rsid w:val="00D80FC6"/>
    <w:rsid w:val="00D92847"/>
    <w:rsid w:val="00D94917"/>
    <w:rsid w:val="00D95246"/>
    <w:rsid w:val="00DA09A1"/>
    <w:rsid w:val="00DA2208"/>
    <w:rsid w:val="00DA74F3"/>
    <w:rsid w:val="00DB69F3"/>
    <w:rsid w:val="00DC3EE7"/>
    <w:rsid w:val="00DC4907"/>
    <w:rsid w:val="00DD017C"/>
    <w:rsid w:val="00DD397A"/>
    <w:rsid w:val="00DD58B7"/>
    <w:rsid w:val="00DD6699"/>
    <w:rsid w:val="00DE6E37"/>
    <w:rsid w:val="00DF19B3"/>
    <w:rsid w:val="00DF2ED9"/>
    <w:rsid w:val="00E007C5"/>
    <w:rsid w:val="00E00DBF"/>
    <w:rsid w:val="00E0213F"/>
    <w:rsid w:val="00E033E0"/>
    <w:rsid w:val="00E1026B"/>
    <w:rsid w:val="00E13CB2"/>
    <w:rsid w:val="00E20C37"/>
    <w:rsid w:val="00E52C57"/>
    <w:rsid w:val="00E538E7"/>
    <w:rsid w:val="00E57E7D"/>
    <w:rsid w:val="00E64A73"/>
    <w:rsid w:val="00E84CD8"/>
    <w:rsid w:val="00E90B85"/>
    <w:rsid w:val="00E91679"/>
    <w:rsid w:val="00E92452"/>
    <w:rsid w:val="00E94CC1"/>
    <w:rsid w:val="00E96431"/>
    <w:rsid w:val="00EC3039"/>
    <w:rsid w:val="00EC5235"/>
    <w:rsid w:val="00ED5521"/>
    <w:rsid w:val="00ED6B03"/>
    <w:rsid w:val="00ED7A5B"/>
    <w:rsid w:val="00EF2E51"/>
    <w:rsid w:val="00EF32BB"/>
    <w:rsid w:val="00EF75BE"/>
    <w:rsid w:val="00F06B64"/>
    <w:rsid w:val="00F07C92"/>
    <w:rsid w:val="00F12FE2"/>
    <w:rsid w:val="00F138AB"/>
    <w:rsid w:val="00F14B43"/>
    <w:rsid w:val="00F15D4F"/>
    <w:rsid w:val="00F203C7"/>
    <w:rsid w:val="00F215E2"/>
    <w:rsid w:val="00F218B4"/>
    <w:rsid w:val="00F21E3F"/>
    <w:rsid w:val="00F41A27"/>
    <w:rsid w:val="00F4338D"/>
    <w:rsid w:val="00F440D3"/>
    <w:rsid w:val="00F446AC"/>
    <w:rsid w:val="00F46EAF"/>
    <w:rsid w:val="00F5774F"/>
    <w:rsid w:val="00F62688"/>
    <w:rsid w:val="00F701AA"/>
    <w:rsid w:val="00F721D2"/>
    <w:rsid w:val="00F734F7"/>
    <w:rsid w:val="00F76BE5"/>
    <w:rsid w:val="00F82BD2"/>
    <w:rsid w:val="00F83D11"/>
    <w:rsid w:val="00F921F1"/>
    <w:rsid w:val="00FB127E"/>
    <w:rsid w:val="00FB12FC"/>
    <w:rsid w:val="00FB1923"/>
    <w:rsid w:val="00FC0804"/>
    <w:rsid w:val="00FC3B6D"/>
    <w:rsid w:val="00FD37E0"/>
    <w:rsid w:val="00FD3A4E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8716A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8716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8716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716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716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16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716A6"/>
    <w:pPr>
      <w:outlineLvl w:val="5"/>
    </w:pPr>
  </w:style>
  <w:style w:type="paragraph" w:styleId="Heading7">
    <w:name w:val="heading 7"/>
    <w:basedOn w:val="H6"/>
    <w:next w:val="Normal"/>
    <w:qFormat/>
    <w:rsid w:val="008716A6"/>
    <w:pPr>
      <w:outlineLvl w:val="6"/>
    </w:pPr>
  </w:style>
  <w:style w:type="paragraph" w:styleId="Heading8">
    <w:name w:val="heading 8"/>
    <w:basedOn w:val="Heading1"/>
    <w:next w:val="Normal"/>
    <w:qFormat/>
    <w:rsid w:val="008716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716A6"/>
    <w:pPr>
      <w:outlineLvl w:val="8"/>
    </w:pPr>
  </w:style>
  <w:style w:type="character" w:default="1" w:styleId="DefaultParagraphFont">
    <w:name w:val="Default Paragraph Font"/>
    <w:semiHidden/>
    <w:rsid w:val="008716A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8716A6"/>
  </w:style>
  <w:style w:type="paragraph" w:customStyle="1" w:styleId="TAL">
    <w:name w:val="TAL"/>
    <w:basedOn w:val="Normal"/>
    <w:link w:val="TALChar"/>
    <w:rsid w:val="008716A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8716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716A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716A6"/>
    <w:pPr>
      <w:spacing w:before="180"/>
      <w:ind w:left="2693" w:hanging="2693"/>
    </w:pPr>
    <w:rPr>
      <w:b/>
    </w:rPr>
  </w:style>
  <w:style w:type="paragraph" w:styleId="TOC1">
    <w:name w:val="toc 1"/>
    <w:semiHidden/>
    <w:rsid w:val="008716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8716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8716A6"/>
    <w:pPr>
      <w:ind w:left="1701" w:hanging="1701"/>
    </w:pPr>
  </w:style>
  <w:style w:type="paragraph" w:styleId="TOC4">
    <w:name w:val="toc 4"/>
    <w:basedOn w:val="TOC3"/>
    <w:semiHidden/>
    <w:rsid w:val="008716A6"/>
    <w:pPr>
      <w:ind w:left="1418" w:hanging="1418"/>
    </w:pPr>
  </w:style>
  <w:style w:type="paragraph" w:styleId="TOC3">
    <w:name w:val="toc 3"/>
    <w:basedOn w:val="TOC2"/>
    <w:semiHidden/>
    <w:rsid w:val="008716A6"/>
    <w:pPr>
      <w:ind w:left="1134" w:hanging="1134"/>
    </w:pPr>
  </w:style>
  <w:style w:type="paragraph" w:styleId="TOC2">
    <w:name w:val="toc 2"/>
    <w:basedOn w:val="TOC1"/>
    <w:semiHidden/>
    <w:rsid w:val="008716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716A6"/>
    <w:pPr>
      <w:ind w:left="284"/>
    </w:pPr>
  </w:style>
  <w:style w:type="paragraph" w:styleId="Index1">
    <w:name w:val="index 1"/>
    <w:basedOn w:val="Normal"/>
    <w:semiHidden/>
    <w:rsid w:val="008716A6"/>
    <w:pPr>
      <w:keepLines/>
      <w:spacing w:after="0"/>
    </w:pPr>
  </w:style>
  <w:style w:type="paragraph" w:customStyle="1" w:styleId="ZH">
    <w:name w:val="ZH"/>
    <w:rsid w:val="008716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8716A6"/>
    <w:pPr>
      <w:outlineLvl w:val="9"/>
    </w:pPr>
  </w:style>
  <w:style w:type="paragraph" w:styleId="ListNumber2">
    <w:name w:val="List Number 2"/>
    <w:basedOn w:val="ListNumber"/>
    <w:rsid w:val="008716A6"/>
    <w:pPr>
      <w:ind w:left="851"/>
    </w:pPr>
  </w:style>
  <w:style w:type="character" w:styleId="FootnoteReference">
    <w:name w:val="footnote reference"/>
    <w:basedOn w:val="DefaultParagraphFont"/>
    <w:semiHidden/>
    <w:rsid w:val="008716A6"/>
    <w:rPr>
      <w:b/>
      <w:position w:val="6"/>
      <w:sz w:val="16"/>
    </w:rPr>
  </w:style>
  <w:style w:type="paragraph" w:styleId="FootnoteText">
    <w:name w:val="footnote text"/>
    <w:basedOn w:val="Normal"/>
    <w:semiHidden/>
    <w:rsid w:val="008716A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716A6"/>
    <w:pPr>
      <w:jc w:val="center"/>
    </w:pPr>
  </w:style>
  <w:style w:type="paragraph" w:customStyle="1" w:styleId="TF">
    <w:name w:val="TF"/>
    <w:basedOn w:val="TH"/>
    <w:rsid w:val="008716A6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8716A6"/>
    <w:pPr>
      <w:keepLines/>
      <w:ind w:left="1135" w:hanging="851"/>
    </w:pPr>
  </w:style>
  <w:style w:type="paragraph" w:styleId="TOC9">
    <w:name w:val="toc 9"/>
    <w:basedOn w:val="TOC8"/>
    <w:semiHidden/>
    <w:rsid w:val="008716A6"/>
    <w:pPr>
      <w:ind w:left="1418" w:hanging="1418"/>
    </w:pPr>
  </w:style>
  <w:style w:type="paragraph" w:customStyle="1" w:styleId="EX">
    <w:name w:val="EX"/>
    <w:basedOn w:val="Normal"/>
    <w:rsid w:val="008716A6"/>
    <w:pPr>
      <w:keepLines/>
      <w:ind w:left="1702" w:hanging="1418"/>
    </w:pPr>
  </w:style>
  <w:style w:type="paragraph" w:customStyle="1" w:styleId="FP">
    <w:name w:val="FP"/>
    <w:basedOn w:val="Normal"/>
    <w:rsid w:val="008716A6"/>
    <w:pPr>
      <w:spacing w:after="0"/>
    </w:pPr>
  </w:style>
  <w:style w:type="paragraph" w:customStyle="1" w:styleId="LD">
    <w:name w:val="LD"/>
    <w:rsid w:val="008716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8716A6"/>
    <w:pPr>
      <w:spacing w:after="0"/>
    </w:pPr>
  </w:style>
  <w:style w:type="paragraph" w:customStyle="1" w:styleId="EW">
    <w:name w:val="EW"/>
    <w:basedOn w:val="EX"/>
    <w:rsid w:val="008716A6"/>
    <w:pPr>
      <w:spacing w:after="0"/>
    </w:pPr>
  </w:style>
  <w:style w:type="paragraph" w:styleId="TOC6">
    <w:name w:val="toc 6"/>
    <w:basedOn w:val="TOC5"/>
    <w:next w:val="Normal"/>
    <w:semiHidden/>
    <w:rsid w:val="008716A6"/>
    <w:pPr>
      <w:ind w:left="1985" w:hanging="1985"/>
    </w:pPr>
  </w:style>
  <w:style w:type="paragraph" w:styleId="TOC7">
    <w:name w:val="toc 7"/>
    <w:basedOn w:val="TOC6"/>
    <w:next w:val="Normal"/>
    <w:semiHidden/>
    <w:rsid w:val="008716A6"/>
    <w:pPr>
      <w:ind w:left="2268" w:hanging="2268"/>
    </w:pPr>
  </w:style>
  <w:style w:type="paragraph" w:styleId="ListBullet2">
    <w:name w:val="List Bullet 2"/>
    <w:basedOn w:val="ListBullet"/>
    <w:rsid w:val="008716A6"/>
    <w:pPr>
      <w:ind w:left="851"/>
    </w:pPr>
  </w:style>
  <w:style w:type="paragraph" w:styleId="ListBullet3">
    <w:name w:val="List Bullet 3"/>
    <w:basedOn w:val="ListBullet2"/>
    <w:rsid w:val="008716A6"/>
    <w:pPr>
      <w:ind w:left="1135"/>
    </w:pPr>
  </w:style>
  <w:style w:type="paragraph" w:styleId="ListNumber">
    <w:name w:val="List Number"/>
    <w:basedOn w:val="List"/>
    <w:rsid w:val="008716A6"/>
  </w:style>
  <w:style w:type="paragraph" w:customStyle="1" w:styleId="EQ">
    <w:name w:val="EQ"/>
    <w:basedOn w:val="Normal"/>
    <w:next w:val="Normal"/>
    <w:rsid w:val="008716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716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716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716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8716A6"/>
    <w:pPr>
      <w:jc w:val="right"/>
    </w:pPr>
  </w:style>
  <w:style w:type="paragraph" w:customStyle="1" w:styleId="H6">
    <w:name w:val="H6"/>
    <w:basedOn w:val="Heading5"/>
    <w:next w:val="Normal"/>
    <w:rsid w:val="008716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716A6"/>
    <w:pPr>
      <w:ind w:left="851" w:hanging="851"/>
    </w:pPr>
  </w:style>
  <w:style w:type="paragraph" w:customStyle="1" w:styleId="ZA">
    <w:name w:val="ZA"/>
    <w:rsid w:val="008716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8716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8716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8716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8716A6"/>
    <w:pPr>
      <w:framePr w:wrap="notBeside" w:y="16161"/>
    </w:pPr>
  </w:style>
  <w:style w:type="character" w:customStyle="1" w:styleId="ZGSM">
    <w:name w:val="ZGSM"/>
    <w:rsid w:val="008716A6"/>
  </w:style>
  <w:style w:type="paragraph" w:styleId="List2">
    <w:name w:val="List 2"/>
    <w:basedOn w:val="List"/>
    <w:rsid w:val="008716A6"/>
    <w:pPr>
      <w:ind w:left="851"/>
    </w:pPr>
  </w:style>
  <w:style w:type="paragraph" w:customStyle="1" w:styleId="ZG">
    <w:name w:val="ZG"/>
    <w:rsid w:val="008716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8716A6"/>
    <w:pPr>
      <w:ind w:left="1135"/>
    </w:pPr>
  </w:style>
  <w:style w:type="paragraph" w:styleId="List4">
    <w:name w:val="List 4"/>
    <w:basedOn w:val="List3"/>
    <w:rsid w:val="008716A6"/>
    <w:pPr>
      <w:ind w:left="1418"/>
    </w:pPr>
  </w:style>
  <w:style w:type="paragraph" w:styleId="List5">
    <w:name w:val="List 5"/>
    <w:basedOn w:val="List4"/>
    <w:rsid w:val="008716A6"/>
    <w:pPr>
      <w:ind w:left="1702"/>
    </w:pPr>
  </w:style>
  <w:style w:type="paragraph" w:customStyle="1" w:styleId="EditorsNote">
    <w:name w:val="Editor's Note"/>
    <w:basedOn w:val="NO"/>
    <w:rsid w:val="008716A6"/>
    <w:rPr>
      <w:color w:val="FF0000"/>
    </w:rPr>
  </w:style>
  <w:style w:type="paragraph" w:styleId="List">
    <w:name w:val="List"/>
    <w:basedOn w:val="Normal"/>
    <w:rsid w:val="008716A6"/>
    <w:pPr>
      <w:ind w:left="568" w:hanging="284"/>
    </w:pPr>
  </w:style>
  <w:style w:type="paragraph" w:styleId="ListBullet">
    <w:name w:val="List Bullet"/>
    <w:basedOn w:val="List"/>
    <w:rsid w:val="008716A6"/>
  </w:style>
  <w:style w:type="paragraph" w:styleId="ListBullet4">
    <w:name w:val="List Bullet 4"/>
    <w:basedOn w:val="ListBullet3"/>
    <w:rsid w:val="008716A6"/>
    <w:pPr>
      <w:ind w:left="1418"/>
    </w:pPr>
  </w:style>
  <w:style w:type="paragraph" w:styleId="ListBullet5">
    <w:name w:val="List Bullet 5"/>
    <w:basedOn w:val="ListBullet4"/>
    <w:rsid w:val="008716A6"/>
    <w:pPr>
      <w:ind w:left="1702"/>
    </w:pPr>
  </w:style>
  <w:style w:type="paragraph" w:customStyle="1" w:styleId="B1">
    <w:name w:val="B1"/>
    <w:basedOn w:val="List"/>
    <w:rsid w:val="008716A6"/>
  </w:style>
  <w:style w:type="paragraph" w:customStyle="1" w:styleId="B2">
    <w:name w:val="B2"/>
    <w:basedOn w:val="List2"/>
    <w:rsid w:val="008716A6"/>
  </w:style>
  <w:style w:type="paragraph" w:customStyle="1" w:styleId="B3">
    <w:name w:val="B3"/>
    <w:basedOn w:val="List3"/>
    <w:rsid w:val="008716A6"/>
  </w:style>
  <w:style w:type="paragraph" w:customStyle="1" w:styleId="B4">
    <w:name w:val="B4"/>
    <w:basedOn w:val="List4"/>
    <w:rsid w:val="008716A6"/>
  </w:style>
  <w:style w:type="paragraph" w:customStyle="1" w:styleId="B5">
    <w:name w:val="B5"/>
    <w:basedOn w:val="List5"/>
    <w:rsid w:val="008716A6"/>
  </w:style>
  <w:style w:type="paragraph" w:styleId="Footer">
    <w:name w:val="footer"/>
    <w:basedOn w:val="Header"/>
    <w:rsid w:val="008716A6"/>
    <w:pPr>
      <w:jc w:val="center"/>
    </w:pPr>
    <w:rPr>
      <w:i/>
    </w:rPr>
  </w:style>
  <w:style w:type="paragraph" w:customStyle="1" w:styleId="ZTD">
    <w:name w:val="ZTD"/>
    <w:basedOn w:val="ZB"/>
    <w:rsid w:val="008716A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eastAsia="Times New Roman" w:hAnsi="Arial"/>
      <w:color w:val="000000"/>
      <w:sz w:val="18"/>
      <w:lang w:val="en-GB" w:eastAsia="ja-JP"/>
    </w:rPr>
  </w:style>
  <w:style w:type="character" w:customStyle="1" w:styleId="NOZchn">
    <w:name w:val="NO Zchn"/>
    <w:link w:val="NO"/>
    <w:rsid w:val="00C15CDA"/>
    <w:rPr>
      <w:rFonts w:eastAsia="Times New Roman"/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39748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THChar">
    <w:name w:val="TH Char"/>
    <w:link w:val="TH"/>
    <w:rsid w:val="008716A6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17741353BC71439DA3E80555B6384B" ma:contentTypeVersion="10" ma:contentTypeDescription="Create a new document." ma:contentTypeScope="" ma:versionID="2621119b24572000d6ecf97fb91a3fcf">
  <xsd:schema xmlns:xsd="http://www.w3.org/2001/XMLSchema" xmlns:xs="http://www.w3.org/2001/XMLSchema" xmlns:p="http://schemas.microsoft.com/office/2006/metadata/properties" xmlns:ns3="62f0e3c9-b9bd-4201-a3db-c194daf94caa" targetNamespace="http://schemas.microsoft.com/office/2006/metadata/properties" ma:root="true" ma:fieldsID="f410d6498e47abd7428d7eafeb1670bc" ns3:_="">
    <xsd:import namespace="62f0e3c9-b9bd-4201-a3db-c194daf94ca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f0e3c9-b9bd-4201-a3db-c194daf94c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C3A496-54D9-4C05-82AE-7FEFBE61B4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1B2F0E-52B0-40C6-AA4E-2AA067598A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f0e3c9-b9bd-4201-a3db-c194daf94c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587</Words>
  <Characters>3415</Characters>
  <Application>Microsoft Office Word</Application>
  <DocSecurity>0</DocSecurity>
  <Lines>62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3968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02-26-0943_02-26-0928_02-26-0923_02-26-0915_02-26-</cp:lastModifiedBy>
  <cp:revision>4</cp:revision>
  <cp:lastPrinted>2000-02-29T10:31:00Z</cp:lastPrinted>
  <dcterms:created xsi:type="dcterms:W3CDTF">2021-03-09T21:22:00Z</dcterms:created>
  <dcterms:modified xsi:type="dcterms:W3CDTF">2021-03-15T08:58:00Z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0x0101003E17741353BC71439DA3E80555B6384B</vt:lpwstr>
  </property>
  <property fmtid="{D5CDD505-2E9C-101B-9397-08002B2CF9AE}" pid="9" name="_2015_ms_pID_725343">
    <vt:lpwstr>(2)Mexyrjx1rRAd523PwRjahQ1O7ZuDwsykNoQr5lD4A3FBj1qik4VdfGSxiyzHwX7JIGcaAM2d
FM1Fch3fDMM0WMy7IXSlnFIDUaR0otNEcjjPq0Vldb/j6tPbD0PLd2unSC18kcKKVNoFw5mv
pqAxzCiZfHwXvqUAYOnhTIiRdIOOw0WnbJTDuI45ktFaoGDEPTBQq6t/f8yA519TEtAPCTaO
Aajye6RihHsSfI/39Z</vt:lpwstr>
  </property>
  <property fmtid="{D5CDD505-2E9C-101B-9397-08002B2CF9AE}" pid="10" name="_2015_ms_pID_7253431">
    <vt:lpwstr>lTrZVgYwsk3w95/98fUvDNLBzwnqCHs1NGAOaaB7SjDlEcPXQiiuYV
pW0Jr1ziAeiQalincAODr7TXAvB3QoLAb9fKZYPQf4DZGXW59k+Hxt6Y0I99ZafQpQdkaO/O
ZdiSobFwt6/m40XF4slwAFyLk1YguW9fVQThGwqHinEKOJSQ1ShLM2kbyG9MFqV0a4zxmWIk
3rb3amzch5ju0H6j</vt:lpwstr>
  </property>
</Properties>
</file>