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B2456" w14:textId="1050B3AD" w:rsidR="008232E8" w:rsidRDefault="008232E8" w:rsidP="001E6A7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D64730">
        <w:rPr>
          <w:rFonts w:ascii="Arial" w:hAnsi="Arial" w:cs="Arial"/>
          <w:b/>
          <w:sz w:val="24"/>
        </w:rPr>
        <w:t>SP-211639</w:t>
      </w:r>
    </w:p>
    <w:p w14:paraId="6A3DFA37" w14:textId="77777777" w:rsidR="008232E8" w:rsidRDefault="008232E8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6B4FD4C" w14:textId="77777777" w:rsidR="008232E8" w:rsidRPr="00B40B31" w:rsidRDefault="008232E8" w:rsidP="001E6A74">
      <w:pPr>
        <w:tabs>
          <w:tab w:val="right" w:pos="9638"/>
        </w:tabs>
        <w:rPr>
          <w:sz w:val="16"/>
          <w:szCs w:val="16"/>
        </w:rPr>
      </w:pPr>
    </w:p>
    <w:p w14:paraId="6BC12F59" w14:textId="77777777" w:rsidR="00D64730" w:rsidRPr="00D64730" w:rsidRDefault="00D64730" w:rsidP="00D64730">
      <w:pPr>
        <w:tabs>
          <w:tab w:val="right" w:pos="9638"/>
        </w:tabs>
        <w:rPr>
          <w:rFonts w:ascii="Arial" w:hAnsi="Arial" w:cs="Arial"/>
          <w:b/>
          <w:sz w:val="16"/>
          <w:szCs w:val="16"/>
          <w:lang w:eastAsia="zh-CN"/>
        </w:rPr>
      </w:pPr>
      <w:r w:rsidRPr="00D64730">
        <w:rPr>
          <w:rFonts w:ascii="Arial" w:hAnsi="Arial" w:cs="Arial"/>
          <w:b/>
          <w:sz w:val="16"/>
          <w:szCs w:val="16"/>
        </w:rPr>
        <w:t>TSG SA Meeting #SP-94E</w:t>
      </w:r>
      <w:r w:rsidRPr="00D64730">
        <w:rPr>
          <w:rFonts w:ascii="Arial" w:hAnsi="Arial" w:cs="Arial"/>
          <w:b/>
          <w:sz w:val="16"/>
          <w:szCs w:val="16"/>
        </w:rPr>
        <w:tab/>
        <w:t>SP-211602</w:t>
      </w:r>
    </w:p>
    <w:p w14:paraId="6D425A3F" w14:textId="77777777" w:rsidR="00D64730" w:rsidRPr="00D64730" w:rsidRDefault="00D64730" w:rsidP="00D6473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D64730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58D18E7" w14:textId="77777777" w:rsidR="00D64730" w:rsidRPr="00D64730" w:rsidRDefault="00D64730" w:rsidP="00D64730">
      <w:pPr>
        <w:tabs>
          <w:tab w:val="right" w:pos="9638"/>
        </w:tabs>
        <w:rPr>
          <w:sz w:val="16"/>
          <w:szCs w:val="16"/>
        </w:rPr>
      </w:pPr>
    </w:p>
    <w:p w14:paraId="18909294" w14:textId="77777777" w:rsidR="00B40B31" w:rsidRPr="00B40B31" w:rsidRDefault="00B40B31" w:rsidP="00B40B31">
      <w:pPr>
        <w:tabs>
          <w:tab w:val="right" w:pos="9638"/>
        </w:tabs>
        <w:rPr>
          <w:rFonts w:ascii="Arial" w:hAnsi="Arial" w:cs="Arial"/>
          <w:b/>
          <w:sz w:val="16"/>
          <w:szCs w:val="16"/>
          <w:lang w:eastAsia="zh-CN"/>
        </w:rPr>
      </w:pPr>
      <w:r w:rsidRPr="00B40B31">
        <w:rPr>
          <w:rFonts w:ascii="Arial" w:hAnsi="Arial" w:cs="Arial"/>
          <w:b/>
          <w:sz w:val="16"/>
          <w:szCs w:val="16"/>
        </w:rPr>
        <w:t>TSG SA Meeting #SP-94E</w:t>
      </w:r>
      <w:r w:rsidRPr="00B40B31">
        <w:rPr>
          <w:rFonts w:ascii="Arial" w:hAnsi="Arial" w:cs="Arial"/>
          <w:b/>
          <w:sz w:val="16"/>
          <w:szCs w:val="16"/>
        </w:rPr>
        <w:tab/>
        <w:t>SP-211317</w:t>
      </w:r>
      <w:r w:rsidRPr="00B40B31">
        <w:rPr>
          <w:rFonts w:ascii="Arial" w:hAnsi="Arial" w:cs="Arial" w:hint="eastAsia"/>
          <w:b/>
          <w:sz w:val="16"/>
          <w:szCs w:val="16"/>
          <w:lang w:eastAsia="zh-CN"/>
        </w:rPr>
        <w:t>rev06</w:t>
      </w:r>
    </w:p>
    <w:p w14:paraId="7D540131" w14:textId="77777777" w:rsidR="00B40B31" w:rsidRPr="00B40B31" w:rsidRDefault="00B40B31" w:rsidP="00B40B3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B40B31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483FCEAF" w14:textId="48664D56" w:rsidR="005C16A4" w:rsidRPr="00B40B31" w:rsidRDefault="005C16A4" w:rsidP="005C16A4">
      <w:pPr>
        <w:tabs>
          <w:tab w:val="right" w:pos="9638"/>
        </w:tabs>
        <w:rPr>
          <w:rFonts w:ascii="Arial" w:hAnsi="Arial" w:cs="Arial"/>
          <w:b/>
          <w:sz w:val="16"/>
          <w:szCs w:val="16"/>
          <w:lang w:eastAsia="zh-CN"/>
        </w:rPr>
      </w:pPr>
      <w:r w:rsidRPr="00B40B31">
        <w:rPr>
          <w:rFonts w:ascii="Arial" w:hAnsi="Arial" w:cs="Arial"/>
          <w:b/>
          <w:sz w:val="16"/>
          <w:szCs w:val="16"/>
        </w:rPr>
        <w:t>TSG SA Rel-18 Prioritization Workshop</w:t>
      </w:r>
      <w:r w:rsidRPr="00B40B31">
        <w:rPr>
          <w:rFonts w:ascii="Arial" w:hAnsi="Arial" w:cs="Arial"/>
          <w:b/>
          <w:sz w:val="16"/>
          <w:szCs w:val="16"/>
        </w:rPr>
        <w:tab/>
        <w:t>SP-211163</w:t>
      </w:r>
      <w:r w:rsidR="00B86AD5" w:rsidRPr="00B40B31">
        <w:rPr>
          <w:rFonts w:ascii="Arial" w:hAnsi="Arial" w:cs="Arial" w:hint="eastAsia"/>
          <w:b/>
          <w:sz w:val="16"/>
          <w:szCs w:val="16"/>
          <w:lang w:eastAsia="zh-CN"/>
        </w:rPr>
        <w:t>r01</w:t>
      </w:r>
    </w:p>
    <w:p w14:paraId="52E8F8B3" w14:textId="77777777" w:rsidR="005C16A4" w:rsidRPr="00B40B31" w:rsidRDefault="005C16A4" w:rsidP="005C16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B40B3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38600FF" w14:textId="563B8AE6" w:rsidR="00F642EA" w:rsidRPr="00B40B31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  <w:lang w:eastAsia="zh-CN"/>
        </w:rPr>
      </w:pPr>
      <w:r w:rsidRPr="00B40B31">
        <w:rPr>
          <w:b/>
          <w:noProof/>
          <w:sz w:val="16"/>
          <w:szCs w:val="16"/>
        </w:rPr>
        <w:t>SA WG2 Meeting #S2-</w:t>
      </w:r>
      <w:r w:rsidR="0042042E" w:rsidRPr="00B40B31">
        <w:rPr>
          <w:b/>
          <w:noProof/>
          <w:sz w:val="16"/>
          <w:szCs w:val="16"/>
        </w:rPr>
        <w:t>14</w:t>
      </w:r>
      <w:r w:rsidR="0042042E" w:rsidRPr="00B40B31">
        <w:rPr>
          <w:rFonts w:hint="eastAsia"/>
          <w:b/>
          <w:noProof/>
          <w:sz w:val="16"/>
          <w:szCs w:val="16"/>
          <w:lang w:eastAsia="zh-CN"/>
        </w:rPr>
        <w:t>8</w:t>
      </w:r>
      <w:r w:rsidR="0042042E" w:rsidRPr="00B40B31">
        <w:rPr>
          <w:b/>
          <w:noProof/>
          <w:sz w:val="16"/>
          <w:szCs w:val="16"/>
        </w:rPr>
        <w:t>E</w:t>
      </w:r>
      <w:r w:rsidR="00F642EA" w:rsidRPr="00B40B31">
        <w:rPr>
          <w:b/>
          <w:i/>
          <w:noProof/>
          <w:sz w:val="16"/>
          <w:szCs w:val="16"/>
        </w:rPr>
        <w:tab/>
      </w:r>
      <w:r w:rsidRPr="00B40B31">
        <w:rPr>
          <w:b/>
          <w:noProof/>
          <w:sz w:val="16"/>
          <w:szCs w:val="16"/>
        </w:rPr>
        <w:t>S2</w:t>
      </w:r>
      <w:r w:rsidR="00F642EA" w:rsidRPr="00B40B31">
        <w:rPr>
          <w:b/>
          <w:noProof/>
          <w:sz w:val="16"/>
          <w:szCs w:val="16"/>
        </w:rPr>
        <w:t>-</w:t>
      </w:r>
      <w:r w:rsidR="005B220F" w:rsidRPr="00B40B31">
        <w:rPr>
          <w:b/>
          <w:noProof/>
          <w:sz w:val="16"/>
          <w:szCs w:val="16"/>
        </w:rPr>
        <w:t>2109354</w:t>
      </w:r>
    </w:p>
    <w:p w14:paraId="6AA166CE" w14:textId="52C38AC9" w:rsidR="0007498D" w:rsidRPr="00B40B31" w:rsidRDefault="0042042E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B40B31">
        <w:rPr>
          <w:b/>
          <w:noProof/>
          <w:sz w:val="16"/>
          <w:szCs w:val="16"/>
        </w:rPr>
        <w:t>15-22 November, 2021</w:t>
      </w:r>
      <w:r w:rsidR="00BD6E1A" w:rsidRPr="00B40B31">
        <w:rPr>
          <w:b/>
          <w:noProof/>
          <w:sz w:val="16"/>
          <w:szCs w:val="16"/>
        </w:rPr>
        <w:t>, Electronic meeting</w:t>
      </w:r>
      <w:r w:rsidR="0007498D" w:rsidRPr="00B40B31">
        <w:rPr>
          <w:b/>
          <w:noProof/>
          <w:sz w:val="16"/>
          <w:szCs w:val="16"/>
        </w:rPr>
        <w:tab/>
      </w:r>
      <w:r w:rsidR="0007498D" w:rsidRPr="00B40B31">
        <w:rPr>
          <w:rFonts w:eastAsia="Batang" w:cs="Arial"/>
          <w:sz w:val="16"/>
          <w:szCs w:val="16"/>
          <w:lang w:eastAsia="zh-CN"/>
        </w:rPr>
        <w:t xml:space="preserve">(revision of </w:t>
      </w:r>
      <w:r w:rsidR="00BD6E1A" w:rsidRPr="00B40B31">
        <w:rPr>
          <w:rFonts w:eastAsia="Batang" w:cs="Arial"/>
          <w:sz w:val="16"/>
          <w:szCs w:val="16"/>
          <w:lang w:eastAsia="zh-CN"/>
        </w:rPr>
        <w:t>S2</w:t>
      </w:r>
      <w:r w:rsidR="0007498D" w:rsidRPr="00B40B31">
        <w:rPr>
          <w:rFonts w:eastAsia="Batang" w:cs="Arial"/>
          <w:sz w:val="16"/>
          <w:szCs w:val="16"/>
          <w:lang w:eastAsia="zh-CN"/>
        </w:rPr>
        <w:t>-</w:t>
      </w:r>
      <w:r w:rsidR="005B220F" w:rsidRPr="00B40B31">
        <w:rPr>
          <w:rFonts w:eastAsia="Batang" w:cs="Arial"/>
          <w:sz w:val="16"/>
          <w:szCs w:val="16"/>
          <w:lang w:eastAsia="zh-CN"/>
        </w:rPr>
        <w:t>2108529r04</w:t>
      </w:r>
      <w:r w:rsidR="0007498D" w:rsidRPr="00B40B31">
        <w:rPr>
          <w:rFonts w:eastAsia="Batang" w:cs="Arial"/>
          <w:sz w:val="16"/>
          <w:szCs w:val="16"/>
          <w:lang w:eastAsia="zh-CN"/>
        </w:rPr>
        <w:t>)</w:t>
      </w:r>
    </w:p>
    <w:p w14:paraId="316844BC" w14:textId="77777777" w:rsidR="00AE25BF" w:rsidRPr="00B40B3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16"/>
          <w:szCs w:val="16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F55B40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D64730">
        <w:rPr>
          <w:lang w:eastAsia="zh-CN"/>
        </w:rPr>
        <w:tab/>
        <w:t>Study on 5G System with Satellite Backhaul</w:t>
      </w:r>
    </w:p>
    <w:p w14:paraId="289CB42C" w14:textId="15269819" w:rsidR="006C2E80" w:rsidRDefault="00E13CB2" w:rsidP="006C2E80">
      <w:pPr>
        <w:pStyle w:val="Heading8"/>
        <w:rPr>
          <w:lang w:eastAsia="zh-CN"/>
        </w:rPr>
      </w:pPr>
      <w:r>
        <w:t>A</w:t>
      </w:r>
      <w:r w:rsidR="00B078D6">
        <w:t>cronym: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776BEC4" w:rsidR="006C2E80" w:rsidRDefault="00B078D6" w:rsidP="006C2E80">
      <w:pPr>
        <w:pStyle w:val="Heading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8232E8" w:rsidRPr="008232E8">
        <w:rPr>
          <w:lang w:eastAsia="zh-CN"/>
        </w:rPr>
        <w:t>940060</w:t>
      </w:r>
    </w:p>
    <w:p w14:paraId="63EE9719" w14:textId="366AFEE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Heading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5E7E6B0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5E85C36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1894B542" w:rsidR="004260A5" w:rsidRDefault="00F35067" w:rsidP="006C2E80">
            <w:pPr>
              <w:pStyle w:val="TAC"/>
            </w:pPr>
            <w:r w:rsidRPr="009E29A1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C89DA9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5960CC10" w:rsidR="004260A5" w:rsidRDefault="00866D5E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94019F4" w14:textId="71C93D61" w:rsidR="00505A93" w:rsidRPr="00505A93" w:rsidRDefault="00505A93" w:rsidP="00505A93">
      <w:pPr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eastAsia="zh-CN"/>
        </w:rPr>
        <w:t>Since satellites can</w:t>
      </w:r>
      <w:r w:rsidRPr="00505A93">
        <w:rPr>
          <w:rFonts w:eastAsia="SimSun"/>
          <w:color w:val="auto"/>
          <w:lang w:eastAsia="zh-CN"/>
        </w:rPr>
        <w:t xml:space="preserve"> provide mobile broadband access coverage</w:t>
      </w:r>
      <w:r w:rsidRPr="00505A93">
        <w:rPr>
          <w:rFonts w:eastAsia="SimSun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SimSun" w:hint="eastAsia"/>
          <w:color w:val="auto"/>
          <w:lang w:eastAsia="zh-CN"/>
        </w:rPr>
        <w:t>gNBs</w:t>
      </w:r>
      <w:proofErr w:type="spellEnd"/>
      <w:r w:rsidRPr="00505A93">
        <w:rPr>
          <w:rFonts w:eastAsia="SimSun" w:hint="eastAsia"/>
          <w:color w:val="auto"/>
          <w:lang w:eastAsia="zh-CN"/>
        </w:rPr>
        <w:t xml:space="preserve"> in </w:t>
      </w:r>
      <w:r w:rsidRPr="00505A93">
        <w:rPr>
          <w:rFonts w:eastAsia="SimSun"/>
          <w:color w:val="auto"/>
          <w:lang w:eastAsia="zh-CN"/>
        </w:rPr>
        <w:t xml:space="preserve">fringe areas (e.g. remote rural areas) and </w:t>
      </w:r>
      <w:r w:rsidRPr="00505A93">
        <w:rPr>
          <w:rFonts w:eastAsia="SimSun" w:hint="eastAsia"/>
          <w:color w:val="auto"/>
          <w:lang w:eastAsia="zh-CN"/>
        </w:rPr>
        <w:t xml:space="preserve">in cases of emergency or </w:t>
      </w:r>
      <w:r w:rsidRPr="00505A93">
        <w:rPr>
          <w:rFonts w:eastAsia="SimSun"/>
          <w:color w:val="auto"/>
          <w:lang w:eastAsia="zh-CN"/>
        </w:rPr>
        <w:t>temporary measure (e.g. a disaster area or in</w:t>
      </w:r>
      <w:r w:rsidRPr="00505A93">
        <w:rPr>
          <w:rFonts w:eastAsia="SimSun" w:hint="eastAsia"/>
          <w:color w:val="auto"/>
          <w:lang w:eastAsia="zh-CN"/>
        </w:rPr>
        <w:t xml:space="preserve"> </w:t>
      </w:r>
      <w:r w:rsidRPr="00505A93">
        <w:rPr>
          <w:rFonts w:eastAsia="SimSun"/>
          <w:color w:val="auto"/>
          <w:lang w:eastAsia="zh-CN"/>
        </w:rPr>
        <w:t>place of a microwave link whilst waiting for licence</w:t>
      </w:r>
      <w:r w:rsidRPr="00505A93">
        <w:rPr>
          <w:rFonts w:eastAsia="SimSun" w:hint="eastAsia"/>
          <w:color w:val="auto"/>
          <w:lang w:eastAsia="zh-CN"/>
        </w:rPr>
        <w:t xml:space="preserve"> </w:t>
      </w:r>
      <w:r w:rsidRPr="00505A93">
        <w:rPr>
          <w:rFonts w:eastAsia="SimSun"/>
          <w:color w:val="auto"/>
          <w:lang w:eastAsia="zh-CN"/>
        </w:rPr>
        <w:t>approval)</w:t>
      </w:r>
      <w:r w:rsidRPr="00505A93">
        <w:rPr>
          <w:rFonts w:eastAsia="SimSun" w:hint="eastAsia"/>
          <w:color w:val="auto"/>
          <w:lang w:eastAsia="zh-CN"/>
        </w:rPr>
        <w:t>. As indicated by GSMA, the satellite</w:t>
      </w:r>
      <w:r w:rsidRPr="00505A93">
        <w:rPr>
          <w:rFonts w:eastAsia="SimSun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SimSun" w:hint="eastAsia"/>
          <w:color w:val="auto"/>
          <w:lang w:eastAsia="zh-CN"/>
        </w:rPr>
        <w:t xml:space="preserve"> </w:t>
      </w:r>
    </w:p>
    <w:p w14:paraId="4B306FAB" w14:textId="5E00F218" w:rsidR="00505A93" w:rsidRPr="00505A93" w:rsidRDefault="00505A93" w:rsidP="00505A93">
      <w:pPr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eastAsia="zh-CN"/>
        </w:rPr>
        <w:t>In Rel-17, s</w:t>
      </w:r>
      <w:r w:rsidRPr="00505A93">
        <w:rPr>
          <w:rFonts w:eastAsia="SimSun"/>
          <w:color w:val="auto"/>
          <w:lang w:eastAsia="zh-CN"/>
        </w:rPr>
        <w:t>atellite</w:t>
      </w:r>
      <w:r w:rsidRPr="00505A93">
        <w:rPr>
          <w:rFonts w:eastAsia="SimSun" w:hint="eastAsia"/>
          <w:color w:val="auto"/>
          <w:lang w:eastAsia="zh-CN"/>
        </w:rPr>
        <w:t xml:space="preserve"> backhaul connection for 5GS is </w:t>
      </w:r>
      <w:r w:rsidRPr="00505A93">
        <w:rPr>
          <w:rFonts w:eastAsia="SimSun"/>
          <w:color w:val="auto"/>
          <w:lang w:eastAsia="zh-CN"/>
        </w:rPr>
        <w:t>studied</w:t>
      </w:r>
      <w:r w:rsidRPr="00505A93">
        <w:rPr>
          <w:rFonts w:eastAsia="SimSun" w:hint="eastAsia"/>
          <w:color w:val="auto"/>
          <w:lang w:eastAsia="zh-CN"/>
        </w:rPr>
        <w:t xml:space="preserve">. However the study is mainly focusing on the </w:t>
      </w:r>
      <w:r w:rsidR="003E439D">
        <w:rPr>
          <w:rFonts w:eastAsia="SimSun" w:hint="eastAsia"/>
          <w:color w:val="auto"/>
          <w:lang w:eastAsia="zh-CN"/>
        </w:rPr>
        <w:t xml:space="preserve">basic </w:t>
      </w:r>
      <w:r w:rsidRPr="00505A93">
        <w:rPr>
          <w:rFonts w:eastAsia="SimSun" w:hint="eastAsia"/>
          <w:color w:val="auto"/>
          <w:lang w:eastAsia="zh-CN"/>
        </w:rPr>
        <w:t xml:space="preserve">case where only one satellite (GEO or NGSO satellite) is involved in </w:t>
      </w:r>
      <w:r w:rsidR="003E439D">
        <w:rPr>
          <w:rFonts w:eastAsia="SimSun" w:hint="eastAsia"/>
          <w:color w:val="auto"/>
          <w:lang w:eastAsia="zh-CN"/>
        </w:rPr>
        <w:t>for both CP and UP</w:t>
      </w:r>
      <w:r w:rsidR="003E439D" w:rsidRPr="00505A93">
        <w:rPr>
          <w:rFonts w:eastAsia="SimSun" w:hint="eastAsia"/>
          <w:color w:val="auto"/>
          <w:lang w:eastAsia="zh-CN"/>
        </w:rPr>
        <w:t xml:space="preserve"> </w:t>
      </w:r>
      <w:r w:rsidRPr="00505A93">
        <w:rPr>
          <w:rFonts w:eastAsia="SimSun" w:hint="eastAsia"/>
          <w:color w:val="auto"/>
          <w:lang w:eastAsia="zh-CN"/>
        </w:rPr>
        <w:t>backhaul connection</w:t>
      </w:r>
      <w:r w:rsidR="003E439D">
        <w:rPr>
          <w:rFonts w:eastAsia="SimSun" w:hint="eastAsia"/>
          <w:color w:val="auto"/>
          <w:lang w:eastAsia="zh-CN"/>
        </w:rPr>
        <w:t>s</w:t>
      </w:r>
      <w:r w:rsidRPr="00505A93">
        <w:rPr>
          <w:rFonts w:eastAsia="SimSun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eastAsia="zh-CN"/>
        </w:rPr>
        <w:t>-</w:t>
      </w:r>
      <w:r w:rsidRPr="00505A93">
        <w:rPr>
          <w:rFonts w:eastAsia="SimSun" w:hint="eastAsia"/>
          <w:color w:val="auto"/>
          <w:lang w:eastAsia="zh-CN"/>
        </w:rPr>
        <w:tab/>
      </w:r>
      <w:r w:rsidRPr="00505A93">
        <w:rPr>
          <w:rFonts w:eastAsia="SimSun"/>
          <w:color w:val="auto"/>
          <w:lang w:eastAsia="zh-CN"/>
        </w:rPr>
        <w:t>D</w:t>
      </w:r>
      <w:r w:rsidRPr="00505A93">
        <w:rPr>
          <w:rFonts w:eastAsia="SimSun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eastAsia="zh-CN"/>
        </w:rPr>
        <w:t>-</w:t>
      </w:r>
      <w:r w:rsidRPr="00505A93">
        <w:rPr>
          <w:rFonts w:eastAsia="SimSun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SimSun"/>
          <w:color w:val="auto"/>
          <w:lang w:eastAsia="zh-CN"/>
        </w:rPr>
        <w:t>change of the backhaul</w:t>
      </w:r>
      <w:r w:rsidRPr="00505A93">
        <w:rPr>
          <w:rFonts w:eastAsia="SimSun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eastAsia="zh-CN"/>
        </w:rPr>
        <w:t>-</w:t>
      </w:r>
      <w:r w:rsidRPr="00505A93">
        <w:rPr>
          <w:rFonts w:eastAsia="SimSun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SimSun"/>
          <w:color w:val="auto"/>
          <w:lang w:eastAsia="zh-CN"/>
        </w:rPr>
        <w:t>satellite backhaul category</w:t>
      </w:r>
      <w:r w:rsidRPr="00505A93">
        <w:rPr>
          <w:rFonts w:eastAsia="SimSun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eastAsia="zh-CN"/>
        </w:rPr>
        <w:t>-</w:t>
      </w:r>
      <w:r w:rsidRPr="00505A93">
        <w:rPr>
          <w:rFonts w:eastAsia="SimSun" w:hint="eastAsia"/>
          <w:color w:val="auto"/>
          <w:lang w:eastAsia="zh-CN"/>
        </w:rPr>
        <w:tab/>
        <w:t>N</w:t>
      </w:r>
      <w:r w:rsidRPr="00505A93">
        <w:rPr>
          <w:rFonts w:eastAsia="SimSun"/>
          <w:color w:val="auto"/>
          <w:lang w:eastAsia="zh-CN"/>
        </w:rPr>
        <w:t>otify</w:t>
      </w:r>
      <w:r w:rsidRPr="00505A93">
        <w:rPr>
          <w:rFonts w:eastAsia="SimSun" w:hint="eastAsia"/>
          <w:color w:val="auto"/>
          <w:lang w:eastAsia="zh-CN"/>
        </w:rPr>
        <w:t>ing</w:t>
      </w:r>
      <w:r w:rsidRPr="00505A93">
        <w:rPr>
          <w:rFonts w:eastAsia="SimSun"/>
          <w:color w:val="auto"/>
          <w:lang w:eastAsia="zh-CN"/>
        </w:rPr>
        <w:t xml:space="preserve"> the AF on changes of the </w:t>
      </w:r>
      <w:r w:rsidRPr="00505A93">
        <w:rPr>
          <w:rFonts w:eastAsia="SimSun" w:hint="eastAsia"/>
          <w:color w:val="auto"/>
          <w:lang w:eastAsia="zh-CN"/>
        </w:rPr>
        <w:t>s</w:t>
      </w:r>
      <w:r w:rsidRPr="00505A93">
        <w:rPr>
          <w:rFonts w:eastAsia="SimSun"/>
          <w:color w:val="auto"/>
          <w:lang w:eastAsia="zh-CN"/>
        </w:rPr>
        <w:t>atellite backhaul category</w:t>
      </w:r>
      <w:r w:rsidRPr="00505A93">
        <w:rPr>
          <w:rFonts w:eastAsia="SimSun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eastAsia="zh-CN"/>
        </w:rPr>
        <w:t>-</w:t>
      </w:r>
      <w:r w:rsidRPr="00505A93">
        <w:rPr>
          <w:rFonts w:eastAsia="SimSun" w:hint="eastAsia"/>
          <w:color w:val="auto"/>
          <w:lang w:eastAsia="zh-CN"/>
        </w:rPr>
        <w:tab/>
      </w:r>
      <w:proofErr w:type="spellStart"/>
      <w:r w:rsidRPr="00505A93">
        <w:rPr>
          <w:rFonts w:eastAsia="SimSun"/>
          <w:color w:val="auto"/>
          <w:lang w:eastAsia="zh-CN"/>
        </w:rPr>
        <w:t>gNB</w:t>
      </w:r>
      <w:proofErr w:type="spellEnd"/>
      <w:r w:rsidRPr="00505A93">
        <w:rPr>
          <w:rFonts w:eastAsia="SimSun"/>
          <w:color w:val="auto"/>
          <w:lang w:eastAsia="zh-CN"/>
        </w:rPr>
        <w:t xml:space="preserve"> connects to 5GC via satellite</w:t>
      </w:r>
      <w:r w:rsidRPr="00505A93">
        <w:rPr>
          <w:rFonts w:eastAsia="SimSun" w:hint="eastAsia"/>
          <w:color w:val="auto"/>
          <w:lang w:eastAsia="zh-CN"/>
        </w:rPr>
        <w:t>s</w:t>
      </w:r>
      <w:r w:rsidRPr="00505A93">
        <w:rPr>
          <w:rFonts w:eastAsia="SimSun"/>
          <w:color w:val="auto"/>
          <w:lang w:eastAsia="zh-CN"/>
        </w:rPr>
        <w:t xml:space="preserve"> with ISL</w:t>
      </w:r>
      <w:r w:rsidRPr="00505A93">
        <w:rPr>
          <w:rFonts w:eastAsia="SimSun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eastAsia="zh-CN"/>
        </w:rPr>
        <w:t>-</w:t>
      </w:r>
      <w:r w:rsidRPr="00505A93">
        <w:rPr>
          <w:rFonts w:eastAsia="SimSun" w:hint="eastAsia"/>
          <w:color w:val="auto"/>
          <w:lang w:eastAsia="zh-CN"/>
        </w:rPr>
        <w:tab/>
      </w:r>
      <w:proofErr w:type="spellStart"/>
      <w:r w:rsidRPr="00505A93">
        <w:rPr>
          <w:rFonts w:eastAsia="SimSun"/>
          <w:color w:val="auto"/>
          <w:lang w:eastAsia="zh-CN"/>
        </w:rPr>
        <w:t>gNB</w:t>
      </w:r>
      <w:proofErr w:type="spellEnd"/>
      <w:r w:rsidRPr="00505A93">
        <w:rPr>
          <w:rFonts w:eastAsia="SimSun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SimSun" w:hint="eastAsia"/>
          <w:color w:val="auto"/>
          <w:lang w:eastAsia="zh-CN"/>
        </w:rPr>
        <w:t>, or different types of satellite backhauls);</w:t>
      </w:r>
    </w:p>
    <w:p w14:paraId="1BDD136D" w14:textId="65545D9B" w:rsidR="00505A93" w:rsidRPr="00505A93" w:rsidRDefault="00505A93" w:rsidP="00505A93">
      <w:pPr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val="en-US" w:eastAsia="zh-CN"/>
        </w:rPr>
        <w:t xml:space="preserve">In these cases, </w:t>
      </w:r>
      <w:r w:rsidRPr="00505A93">
        <w:rPr>
          <w:rFonts w:eastAsia="SimSun" w:hint="eastAsia"/>
          <w:color w:val="auto"/>
          <w:lang w:eastAsia="zh-CN"/>
        </w:rPr>
        <w:t xml:space="preserve">existing enhancements may not work or need to be adjusted, </w:t>
      </w:r>
      <w:r w:rsidR="00063D5E">
        <w:rPr>
          <w:rFonts w:eastAsia="SimSun" w:hint="eastAsia"/>
          <w:color w:val="auto"/>
          <w:lang w:eastAsia="zh-CN"/>
        </w:rPr>
        <w:t>because</w:t>
      </w:r>
      <w:r w:rsidRPr="00505A93">
        <w:rPr>
          <w:rFonts w:eastAsia="SimSun" w:hint="eastAsia"/>
          <w:color w:val="auto"/>
          <w:lang w:eastAsia="zh-CN"/>
        </w:rPr>
        <w:t>:</w:t>
      </w:r>
    </w:p>
    <w:p w14:paraId="0B3EF8FE" w14:textId="519DEB35" w:rsidR="00505A93" w:rsidRPr="00505A93" w:rsidRDefault="00505A93" w:rsidP="00505A93">
      <w:pPr>
        <w:ind w:left="568" w:hanging="284"/>
        <w:rPr>
          <w:rFonts w:eastAsia="SimSun"/>
          <w:color w:val="auto"/>
          <w:lang w:eastAsia="zh-CN"/>
        </w:rPr>
      </w:pPr>
      <w:r w:rsidRPr="00505A93">
        <w:rPr>
          <w:rFonts w:eastAsia="SimSun" w:hint="eastAsia"/>
          <w:color w:val="auto"/>
          <w:lang w:eastAsia="zh-CN"/>
        </w:rPr>
        <w:t xml:space="preserve">- </w:t>
      </w:r>
      <w:r w:rsidRPr="00505A93">
        <w:rPr>
          <w:rFonts w:eastAsia="SimSun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SimSun" w:hint="eastAsia"/>
          <w:color w:val="auto"/>
          <w:lang w:eastAsia="zh-CN"/>
        </w:rPr>
        <w:t>can not</w:t>
      </w:r>
      <w:proofErr w:type="spellEnd"/>
      <w:r w:rsidRPr="00505A93">
        <w:rPr>
          <w:rFonts w:eastAsia="SimSun" w:hint="eastAsia"/>
          <w:color w:val="auto"/>
          <w:lang w:eastAsia="zh-CN"/>
        </w:rPr>
        <w:t xml:space="preserve"> be determined </w:t>
      </w:r>
      <w:r w:rsidR="00063D5E">
        <w:rPr>
          <w:rFonts w:eastAsia="SimSun" w:hint="eastAsia"/>
          <w:color w:val="auto"/>
          <w:lang w:eastAsia="zh-CN"/>
        </w:rPr>
        <w:t xml:space="preserve">only </w:t>
      </w:r>
      <w:r w:rsidRPr="00505A93">
        <w:rPr>
          <w:rFonts w:eastAsia="SimSun" w:hint="eastAsia"/>
          <w:color w:val="auto"/>
          <w:lang w:eastAsia="zh-CN"/>
        </w:rPr>
        <w:t>based on network configuration</w:t>
      </w:r>
      <w:r w:rsidR="00063D5E">
        <w:rPr>
          <w:rFonts w:eastAsia="SimSun" w:hint="eastAsia"/>
          <w:color w:val="auto"/>
          <w:lang w:eastAsia="zh-CN"/>
        </w:rPr>
        <w:t xml:space="preserve"> (e.g. if </w:t>
      </w:r>
      <w:r w:rsidR="003E439D">
        <w:rPr>
          <w:rFonts w:eastAsia="SimSun" w:hint="eastAsia"/>
          <w:color w:val="auto"/>
          <w:lang w:eastAsia="zh-CN"/>
        </w:rPr>
        <w:t xml:space="preserve">a </w:t>
      </w:r>
      <w:r w:rsidR="00063D5E">
        <w:rPr>
          <w:rFonts w:eastAsia="SimSun" w:hint="eastAsia"/>
          <w:color w:val="auto"/>
          <w:lang w:eastAsia="zh-CN"/>
        </w:rPr>
        <w:t>ISL between LEO and GEO is involved)</w:t>
      </w:r>
      <w:r w:rsidRPr="00505A93">
        <w:rPr>
          <w:rFonts w:eastAsia="SimSun" w:hint="eastAsia"/>
          <w:color w:val="auto"/>
          <w:lang w:eastAsia="zh-CN"/>
        </w:rPr>
        <w:t>, which makes the PCF and AF not know whether existing QoS requirements can be met;</w:t>
      </w:r>
    </w:p>
    <w:p w14:paraId="50486701" w14:textId="489B9520" w:rsidR="00FD3A4E" w:rsidRDefault="00505A93" w:rsidP="00505A93">
      <w:pPr>
        <w:pStyle w:val="Guidance"/>
        <w:rPr>
          <w:rFonts w:eastAsia="SimSun"/>
          <w:i w:val="0"/>
          <w:color w:val="auto"/>
          <w:lang w:eastAsia="zh-CN"/>
        </w:rPr>
      </w:pPr>
      <w:r w:rsidRPr="00505A93">
        <w:rPr>
          <w:rFonts w:eastAsia="SimSun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SimSun"/>
          <w:i w:val="0"/>
          <w:color w:val="auto"/>
          <w:lang w:eastAsia="zh-CN"/>
        </w:rPr>
        <w:t>beneficial</w:t>
      </w:r>
      <w:r w:rsidRPr="00505A93">
        <w:rPr>
          <w:rFonts w:eastAsia="SimSun" w:hint="eastAsia"/>
          <w:i w:val="0"/>
          <w:color w:val="auto"/>
          <w:lang w:eastAsia="zh-CN"/>
        </w:rPr>
        <w:t xml:space="preserve"> to shorten the backhaul connection, e.g. via providing EC(edge computing) service or enabling </w:t>
      </w:r>
      <w:r w:rsidRPr="00505A93">
        <w:rPr>
          <w:rFonts w:eastAsia="SimSun" w:hint="eastAsia"/>
          <w:i w:val="0"/>
          <w:color w:val="auto"/>
          <w:lang w:eastAsia="zh-CN"/>
        </w:rPr>
        <w:lastRenderedPageBreak/>
        <w:t xml:space="preserve">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SimSun"/>
          <w:i w:val="0"/>
          <w:color w:val="auto"/>
          <w:lang w:eastAsia="zh-CN"/>
        </w:rPr>
        <w:t>enhancing</w:t>
      </w:r>
      <w:r w:rsidRPr="00505A93">
        <w:rPr>
          <w:rFonts w:eastAsia="SimSun" w:hint="eastAsia"/>
          <w:i w:val="0"/>
          <w:color w:val="auto"/>
          <w:lang w:eastAsia="zh-CN"/>
        </w:rPr>
        <w:t xml:space="preserve"> 5GS to support UPF on-board.</w:t>
      </w:r>
      <w:r w:rsidR="00531A0B">
        <w:rPr>
          <w:rFonts w:eastAsia="SimSun" w:hint="eastAsia"/>
          <w:i w:val="0"/>
          <w:color w:val="auto"/>
          <w:lang w:eastAsia="zh-CN"/>
        </w:rPr>
        <w:t xml:space="preserve"> Furthermore, to provide EC services (e.g. computing service for IoT applications), it is also required to deploy EC server(s) on the satellite.</w:t>
      </w:r>
    </w:p>
    <w:p w14:paraId="0CA69E13" w14:textId="77777777" w:rsidR="006C2E80" w:rsidRPr="005061FD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SimSun"/>
          <w:color w:val="auto"/>
          <w:lang w:eastAsia="zh-CN"/>
        </w:rPr>
      </w:pPr>
      <w:r w:rsidRPr="00505A93">
        <w:rPr>
          <w:rFonts w:eastAsia="SimSun"/>
          <w:color w:val="auto"/>
          <w:lang w:eastAsia="zh-CN"/>
        </w:rPr>
        <w:t xml:space="preserve">The objectives of this SA2 study are to study </w:t>
      </w:r>
      <w:r w:rsidRPr="00505A93">
        <w:rPr>
          <w:rFonts w:eastAsia="SimSun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SimSun"/>
          <w:color w:val="auto"/>
          <w:lang w:eastAsia="zh-CN"/>
        </w:rPr>
        <w:t>backhaul characteristic</w:t>
      </w:r>
      <w:r w:rsidRPr="00505A93">
        <w:rPr>
          <w:rFonts w:eastAsia="SimSun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SimSun"/>
          <w:color w:val="auto"/>
          <w:lang w:eastAsia="zh-CN"/>
        </w:rPr>
        <w:t>following aspects</w:t>
      </w:r>
      <w:r w:rsidRPr="00505A93">
        <w:rPr>
          <w:rFonts w:eastAsia="SimSun" w:hint="eastAsia"/>
          <w:color w:val="auto"/>
          <w:lang w:eastAsia="zh-CN"/>
        </w:rPr>
        <w:t>:</w:t>
      </w:r>
    </w:p>
    <w:p w14:paraId="68E29FE0" w14:textId="727562DB" w:rsidR="00402A06" w:rsidRPr="00BA2959" w:rsidRDefault="00402A06" w:rsidP="00402A06">
      <w:pPr>
        <w:ind w:left="568" w:hanging="284"/>
        <w:rPr>
          <w:rFonts w:eastAsia="SimSun"/>
          <w:color w:val="auto"/>
          <w:lang w:eastAsia="zh-CN"/>
        </w:rPr>
      </w:pPr>
      <w:r w:rsidRPr="00BA2959">
        <w:rPr>
          <w:rFonts w:eastAsia="SimSun" w:hint="eastAsia"/>
          <w:color w:val="auto"/>
          <w:lang w:eastAsia="zh-CN"/>
        </w:rPr>
        <w:t xml:space="preserve">WT#1: </w:t>
      </w:r>
      <w:r w:rsidRPr="00BA2959">
        <w:rPr>
          <w:rFonts w:eastAsia="SimSun"/>
          <w:color w:val="auto"/>
          <w:lang w:eastAsia="zh-CN"/>
        </w:rPr>
        <w:t xml:space="preserve">Architecture enhancements for support of a backhaul </w:t>
      </w:r>
      <w:r w:rsidR="003E439D" w:rsidRPr="00BA2959">
        <w:rPr>
          <w:rFonts w:eastAsia="SimSun" w:hint="eastAsia"/>
          <w:color w:val="auto"/>
          <w:lang w:eastAsia="zh-CN"/>
        </w:rPr>
        <w:t>with</w:t>
      </w:r>
      <w:r w:rsidR="003E3041" w:rsidRPr="006D333E">
        <w:rPr>
          <w:rFonts w:eastAsia="SimSun" w:hint="eastAsia"/>
          <w:color w:val="auto"/>
          <w:lang w:eastAsia="zh-CN"/>
        </w:rPr>
        <w:t xml:space="preserve"> chang</w:t>
      </w:r>
      <w:r w:rsidR="003E439D" w:rsidRPr="006D333E">
        <w:rPr>
          <w:rFonts w:eastAsia="SimSun" w:hint="eastAsia"/>
          <w:color w:val="auto"/>
          <w:lang w:eastAsia="zh-CN"/>
        </w:rPr>
        <w:t>ing</w:t>
      </w:r>
      <w:r w:rsidR="003E3041" w:rsidRPr="006D333E">
        <w:rPr>
          <w:rFonts w:eastAsia="SimSun" w:hint="eastAsia"/>
          <w:color w:val="auto"/>
          <w:lang w:eastAsia="zh-CN"/>
        </w:rPr>
        <w:t xml:space="preserve"> </w:t>
      </w:r>
      <w:r w:rsidRPr="006D333E">
        <w:rPr>
          <w:rFonts w:eastAsia="SimSun"/>
          <w:color w:val="auto"/>
          <w:lang w:eastAsia="zh-CN"/>
        </w:rPr>
        <w:t>delay</w:t>
      </w:r>
      <w:r w:rsidR="00D8138B" w:rsidRPr="006D333E">
        <w:rPr>
          <w:rFonts w:eastAsia="SimSun" w:hint="eastAsia"/>
          <w:color w:val="auto"/>
          <w:lang w:eastAsia="zh-CN"/>
        </w:rPr>
        <w:t xml:space="preserve"> (e.g. brought by ISL</w:t>
      </w:r>
      <w:r w:rsidR="00A423CD" w:rsidRPr="006D333E">
        <w:rPr>
          <w:rFonts w:eastAsia="SimSun" w:hint="eastAsia"/>
          <w:color w:val="auto"/>
          <w:lang w:eastAsia="zh-CN"/>
        </w:rPr>
        <w:t xml:space="preserve"> </w:t>
      </w:r>
      <w:r w:rsidR="00A527F3" w:rsidRPr="006D333E">
        <w:rPr>
          <w:rFonts w:eastAsia="SimSun" w:hint="eastAsia"/>
          <w:color w:val="auto"/>
          <w:lang w:eastAsia="zh-CN"/>
        </w:rPr>
        <w:t>in satellite network</w:t>
      </w:r>
      <w:r w:rsidR="00B860BA" w:rsidRPr="006D333E">
        <w:rPr>
          <w:rFonts w:eastAsia="SimSun" w:hint="eastAsia"/>
          <w:color w:val="auto"/>
          <w:lang w:eastAsia="zh-CN"/>
        </w:rPr>
        <w:t>s</w:t>
      </w:r>
      <w:r w:rsidR="00A423CD" w:rsidRPr="006D333E">
        <w:rPr>
          <w:rFonts w:eastAsia="SimSun" w:hint="eastAsia"/>
          <w:color w:val="auto"/>
          <w:lang w:eastAsia="zh-CN"/>
        </w:rPr>
        <w:t xml:space="preserve"> or changed satellite backhaul </w:t>
      </w:r>
      <w:r w:rsidR="007F4B5C" w:rsidRPr="006D333E">
        <w:rPr>
          <w:rFonts w:eastAsia="SimSun" w:hint="eastAsia"/>
          <w:color w:val="auto"/>
          <w:lang w:eastAsia="zh-CN"/>
        </w:rPr>
        <w:t>on the UP path</w:t>
      </w:r>
      <w:r w:rsidR="00D8138B" w:rsidRPr="006D333E">
        <w:rPr>
          <w:rFonts w:eastAsia="SimSun"/>
          <w:color w:val="auto"/>
          <w:lang w:eastAsia="zh-CN"/>
        </w:rPr>
        <w:t>)</w:t>
      </w:r>
      <w:r w:rsidR="0019027C" w:rsidRPr="006D333E">
        <w:rPr>
          <w:rFonts w:eastAsia="SimSun" w:hint="eastAsia"/>
          <w:color w:val="auto"/>
          <w:lang w:eastAsia="zh-CN"/>
        </w:rPr>
        <w:t>,</w:t>
      </w:r>
      <w:r w:rsidR="000C65A1" w:rsidRPr="00BA2959">
        <w:rPr>
          <w:lang w:eastAsia="zh-CN"/>
        </w:rPr>
        <w:t xml:space="preserve"> and/or limited bandwidth</w:t>
      </w:r>
      <w:r w:rsidR="004F2B80" w:rsidRPr="006D333E">
        <w:rPr>
          <w:rFonts w:hint="eastAsia"/>
          <w:lang w:eastAsia="zh-CN"/>
        </w:rPr>
        <w:t xml:space="preserve"> </w:t>
      </w:r>
      <w:r w:rsidR="00DD2982" w:rsidRPr="006D333E">
        <w:rPr>
          <w:lang w:eastAsia="zh-CN"/>
        </w:rPr>
        <w:t>in case of</w:t>
      </w:r>
      <w:r w:rsidR="004F2B80" w:rsidRPr="006D333E">
        <w:rPr>
          <w:lang w:eastAsia="zh-CN"/>
        </w:rPr>
        <w:t xml:space="preserve"> a </w:t>
      </w:r>
      <w:proofErr w:type="spellStart"/>
      <w:r w:rsidR="004F2B80" w:rsidRPr="006D333E">
        <w:rPr>
          <w:lang w:eastAsia="zh-CN"/>
        </w:rPr>
        <w:t>gNB</w:t>
      </w:r>
      <w:proofErr w:type="spellEnd"/>
      <w:r w:rsidR="004F2B80" w:rsidRPr="006D333E">
        <w:rPr>
          <w:lang w:eastAsia="zh-CN"/>
        </w:rPr>
        <w:t xml:space="preserve"> </w:t>
      </w:r>
      <w:r w:rsidR="00DD2982" w:rsidRPr="006D333E">
        <w:rPr>
          <w:lang w:eastAsia="zh-CN"/>
        </w:rPr>
        <w:t>with</w:t>
      </w:r>
      <w:r w:rsidR="004F2B80" w:rsidRPr="006D333E">
        <w:rPr>
          <w:lang w:eastAsia="zh-CN"/>
        </w:rPr>
        <w:t xml:space="preserve"> satellite backhaul only</w:t>
      </w:r>
      <w:r w:rsidR="000C65A1"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SimSun"/>
          <w:color w:val="auto"/>
          <w:lang w:eastAsia="zh-CN"/>
        </w:rPr>
        <w:t>:</w:t>
      </w:r>
    </w:p>
    <w:p w14:paraId="591C33FB" w14:textId="4B1E773A" w:rsidR="00402A06" w:rsidRPr="006D333E" w:rsidRDefault="00402A06" w:rsidP="00402A06">
      <w:pPr>
        <w:ind w:left="851" w:hanging="284"/>
        <w:rPr>
          <w:rFonts w:eastAsia="SimSun"/>
          <w:color w:val="auto"/>
          <w:lang w:eastAsia="zh-CN"/>
        </w:rPr>
      </w:pPr>
      <w:r w:rsidRPr="006D333E">
        <w:rPr>
          <w:rFonts w:eastAsia="SimSun" w:hint="eastAsia"/>
          <w:color w:val="auto"/>
          <w:lang w:eastAsia="zh-CN"/>
        </w:rPr>
        <w:t xml:space="preserve">WT#1.1: </w:t>
      </w:r>
      <w:r w:rsidRPr="006D333E">
        <w:rPr>
          <w:rFonts w:eastAsia="SimSun"/>
          <w:color w:val="auto"/>
          <w:lang w:eastAsia="zh-CN"/>
        </w:rPr>
        <w:t>Policy/QoS control enhancements based on the detect</w:t>
      </w:r>
      <w:r w:rsidR="003432D1" w:rsidRPr="006D333E">
        <w:rPr>
          <w:rFonts w:eastAsia="SimSun" w:hint="eastAsia"/>
          <w:color w:val="auto"/>
          <w:lang w:eastAsia="zh-CN"/>
        </w:rPr>
        <w:t>ed</w:t>
      </w:r>
      <w:r w:rsidRPr="006D333E">
        <w:rPr>
          <w:rFonts w:eastAsia="SimSun"/>
          <w:color w:val="auto"/>
          <w:lang w:eastAsia="zh-CN"/>
        </w:rPr>
        <w:t xml:space="preserve"> packet delivery latency and/or bandwidth</w:t>
      </w:r>
      <w:r w:rsidR="003432D1" w:rsidRPr="00BA2959">
        <w:rPr>
          <w:rFonts w:eastAsia="SimSun" w:hint="eastAsia"/>
          <w:color w:val="auto"/>
          <w:lang w:eastAsia="zh-CN"/>
        </w:rPr>
        <w:t xml:space="preserve"> of the satellite backhaul</w:t>
      </w:r>
      <w:r w:rsidR="003E439D" w:rsidRPr="006D333E">
        <w:rPr>
          <w:rFonts w:eastAsia="SimSun" w:hint="eastAsia"/>
          <w:color w:val="auto"/>
          <w:lang w:eastAsia="zh-CN"/>
        </w:rPr>
        <w:t xml:space="preserve"> on the UP path</w:t>
      </w:r>
      <w:r w:rsidRPr="006D333E">
        <w:rPr>
          <w:rFonts w:eastAsia="SimSun" w:hint="eastAsia"/>
          <w:color w:val="auto"/>
          <w:lang w:eastAsia="zh-CN"/>
        </w:rPr>
        <w:t xml:space="preserve">; </w:t>
      </w:r>
    </w:p>
    <w:p w14:paraId="2A031BB2" w14:textId="462754AE" w:rsidR="00402A06" w:rsidRPr="006D333E" w:rsidRDefault="00402A06" w:rsidP="00402A06">
      <w:pPr>
        <w:ind w:left="851" w:hanging="284"/>
        <w:rPr>
          <w:rFonts w:eastAsia="SimSun"/>
          <w:color w:val="auto"/>
          <w:lang w:eastAsia="zh-CN"/>
        </w:rPr>
      </w:pPr>
      <w:r w:rsidRPr="006D333E">
        <w:rPr>
          <w:rFonts w:eastAsia="SimSun" w:hint="eastAsia"/>
          <w:color w:val="auto"/>
          <w:lang w:eastAsia="zh-CN"/>
        </w:rPr>
        <w:t>WT#1.2: Exposure of backhaul information to AFs.</w:t>
      </w:r>
    </w:p>
    <w:p w14:paraId="1A0B0E24" w14:textId="63C7ACA2" w:rsidR="00402A06" w:rsidRPr="006D333E" w:rsidRDefault="00402A06" w:rsidP="00402A06">
      <w:pPr>
        <w:ind w:left="568" w:hanging="284"/>
        <w:rPr>
          <w:rFonts w:eastAsia="SimSun"/>
          <w:color w:val="auto"/>
          <w:lang w:eastAsia="zh-CN"/>
        </w:rPr>
      </w:pPr>
      <w:r w:rsidRPr="006D333E">
        <w:rPr>
          <w:rFonts w:eastAsia="SimSun" w:hint="eastAsia"/>
          <w:color w:val="auto"/>
          <w:lang w:eastAsia="zh-CN"/>
        </w:rPr>
        <w:t>WT#</w:t>
      </w:r>
      <w:r w:rsidR="009E29A1" w:rsidRPr="006D333E">
        <w:rPr>
          <w:rFonts w:eastAsia="SimSun" w:hint="eastAsia"/>
          <w:color w:val="auto"/>
          <w:lang w:eastAsia="zh-CN"/>
        </w:rPr>
        <w:t>2</w:t>
      </w:r>
      <w:r w:rsidRPr="006D333E">
        <w:rPr>
          <w:rFonts w:eastAsia="SimSun" w:hint="eastAsia"/>
          <w:color w:val="auto"/>
          <w:lang w:eastAsia="zh-CN"/>
        </w:rPr>
        <w:t xml:space="preserve">: </w:t>
      </w:r>
      <w:r w:rsidRPr="006D333E">
        <w:rPr>
          <w:rFonts w:eastAsia="SimSun"/>
          <w:color w:val="auto"/>
          <w:lang w:eastAsia="zh-CN"/>
        </w:rPr>
        <w:t xml:space="preserve">Architecture enhancements for support of UPF deployed on </w:t>
      </w:r>
      <w:r w:rsidR="0011728C" w:rsidRPr="006D333E">
        <w:rPr>
          <w:rFonts w:eastAsia="SimSun" w:hint="eastAsia"/>
          <w:color w:val="auto"/>
          <w:lang w:eastAsia="zh-CN"/>
        </w:rPr>
        <w:t xml:space="preserve">GEO </w:t>
      </w:r>
      <w:r w:rsidRPr="006D333E">
        <w:rPr>
          <w:rFonts w:eastAsia="SimSun"/>
          <w:color w:val="auto"/>
          <w:lang w:eastAsia="zh-CN"/>
        </w:rPr>
        <w:t>satellite</w:t>
      </w:r>
      <w:r w:rsidR="00F35067" w:rsidRPr="006D333E">
        <w:rPr>
          <w:rFonts w:eastAsia="SimSun"/>
          <w:color w:val="auto"/>
          <w:lang w:eastAsia="zh-CN"/>
        </w:rPr>
        <w:t xml:space="preserve"> with </w:t>
      </w:r>
      <w:proofErr w:type="spellStart"/>
      <w:r w:rsidR="00F35067" w:rsidRPr="006D333E">
        <w:rPr>
          <w:rFonts w:eastAsia="SimSun"/>
          <w:color w:val="auto"/>
          <w:lang w:eastAsia="zh-CN"/>
        </w:rPr>
        <w:t>gNB</w:t>
      </w:r>
      <w:proofErr w:type="spellEnd"/>
      <w:r w:rsidR="00F35067" w:rsidRPr="006D333E">
        <w:rPr>
          <w:rFonts w:eastAsia="SimSun"/>
          <w:color w:val="auto"/>
          <w:lang w:eastAsia="zh-CN"/>
        </w:rPr>
        <w:t xml:space="preserve"> on the ground</w:t>
      </w:r>
      <w:r w:rsidRPr="006D333E">
        <w:rPr>
          <w:rFonts w:eastAsia="SimSun"/>
          <w:color w:val="auto"/>
          <w:lang w:eastAsia="zh-CN"/>
        </w:rPr>
        <w:t>:</w:t>
      </w:r>
    </w:p>
    <w:p w14:paraId="7C4719AF" w14:textId="7EA09E22" w:rsidR="000C65A1" w:rsidRPr="00BA2959" w:rsidRDefault="000C65A1" w:rsidP="000C65A1">
      <w:pPr>
        <w:ind w:left="568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 xml:space="preserve">.1: Whether and how to </w:t>
      </w:r>
      <w:r w:rsidRPr="006D333E">
        <w:rPr>
          <w:rFonts w:hint="eastAsia"/>
          <w:lang w:eastAsia="zh-CN"/>
        </w:rPr>
        <w:t>enable</w:t>
      </w:r>
      <w:r w:rsidRPr="006D333E">
        <w:rPr>
          <w:lang w:eastAsia="zh-CN"/>
        </w:rPr>
        <w:t xml:space="preserve"> satellite edge computing services via UPF on-board</w:t>
      </w:r>
      <w:r w:rsidRPr="00BA2959">
        <w:rPr>
          <w:lang w:eastAsia="zh-CN"/>
        </w:rPr>
        <w:t xml:space="preserve"> e.g., to reduce the latency for data transmission, and minimize the backhaul resources consumption. </w:t>
      </w:r>
    </w:p>
    <w:p w14:paraId="48EE3804" w14:textId="6DD075F5" w:rsidR="000C65A1" w:rsidRDefault="000C65A1" w:rsidP="000C65A1">
      <w:pPr>
        <w:ind w:left="851" w:hanging="284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>.2: How to enhance</w:t>
      </w:r>
      <w:r w:rsidRPr="00BA2959">
        <w:rPr>
          <w:rFonts w:eastAsia="SimSun"/>
          <w:color w:val="auto"/>
          <w:lang w:eastAsia="zh-CN"/>
        </w:rPr>
        <w:t xml:space="preserve"> local switch</w:t>
      </w:r>
      <w:r w:rsidRPr="006D333E">
        <w:rPr>
          <w:lang w:eastAsia="zh-CN"/>
        </w:rPr>
        <w:t xml:space="preserve"> for UEs in a communication when they are served by UPF on-board, e.g.,  to reduce end to end delay</w:t>
      </w:r>
      <w:r w:rsidR="002347B7" w:rsidRPr="006D333E">
        <w:rPr>
          <w:lang w:eastAsia="zh-CN"/>
        </w:rPr>
        <w:t xml:space="preserve"> comparing with existing 5G LAN local switch at PSA on the ground</w:t>
      </w:r>
      <w:r w:rsidRPr="006D333E">
        <w:rPr>
          <w:lang w:eastAsia="zh-CN"/>
        </w:rPr>
        <w:t xml:space="preserve">? </w:t>
      </w:r>
    </w:p>
    <w:p w14:paraId="6F74F931" w14:textId="12E444E0" w:rsidR="003F672B" w:rsidRPr="00BA2959" w:rsidRDefault="00D468EB" w:rsidP="00D74E4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Local </w:t>
      </w:r>
      <w:r w:rsidRPr="00737387">
        <w:rPr>
          <w:lang w:eastAsia="zh-CN"/>
        </w:rPr>
        <w:t>switch</w:t>
      </w:r>
      <w:r w:rsidR="00E322C5" w:rsidRPr="00737387">
        <w:rPr>
          <w:lang w:eastAsia="zh-CN"/>
        </w:rPr>
        <w:t>ing</w:t>
      </w:r>
      <w:r>
        <w:rPr>
          <w:rFonts w:hint="eastAsia"/>
          <w:lang w:eastAsia="zh-CN"/>
        </w:rPr>
        <w:t xml:space="preserve"> for IMS </w:t>
      </w:r>
      <w:r w:rsidR="00F5452D">
        <w:rPr>
          <w:rFonts w:hint="eastAsia"/>
          <w:lang w:eastAsia="zh-CN"/>
        </w:rPr>
        <w:t>services</w:t>
      </w:r>
      <w:r>
        <w:rPr>
          <w:rFonts w:hint="eastAsia"/>
          <w:lang w:eastAsia="zh-CN"/>
        </w:rPr>
        <w:t xml:space="preserve"> is not in the scope of this SID.</w:t>
      </w:r>
    </w:p>
    <w:p w14:paraId="21E3059D" w14:textId="77777777" w:rsidR="00D6100C" w:rsidRDefault="00D6100C" w:rsidP="00505A93">
      <w:pPr>
        <w:spacing w:before="120" w:line="288" w:lineRule="auto"/>
        <w:rPr>
          <w:lang w:eastAsia="zh-CN"/>
        </w:rPr>
      </w:pPr>
      <w:r>
        <w:rPr>
          <w:lang w:eastAsia="en-US"/>
        </w:rPr>
        <w:t>Security and LI aspects are outside the scope of SA2 and therefore SA2 will coordinate with SA3/SA3-LI to ensure that any architectural proposals meet the existing 3GPP security and LI requirements.</w:t>
      </w:r>
    </w:p>
    <w:p w14:paraId="242DFDF9" w14:textId="1D5B0AD7" w:rsidR="00505A93" w:rsidRPr="00505A93" w:rsidRDefault="00505A93" w:rsidP="00505A93">
      <w:pPr>
        <w:spacing w:before="120" w:line="288" w:lineRule="auto"/>
        <w:rPr>
          <w:rFonts w:eastAsia="SimSun"/>
          <w:color w:val="auto"/>
          <w:lang w:eastAsia="zh-CN"/>
        </w:rPr>
      </w:pPr>
      <w:r w:rsidRPr="00505A93">
        <w:rPr>
          <w:rFonts w:eastAsia="SimSun"/>
          <w:color w:val="auto"/>
          <w:lang w:eastAsia="zh-CN"/>
        </w:rPr>
        <w:t>Potential NG interface</w:t>
      </w:r>
      <w:r w:rsidRPr="00505A93">
        <w:rPr>
          <w:rFonts w:eastAsia="SimSun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08362804" w:rsidR="004E18C6" w:rsidRPr="00FF2903" w:rsidRDefault="00FF13BA" w:rsidP="00A30AF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1A413F09" w:rsidR="004E18C6" w:rsidRPr="00FF2903" w:rsidRDefault="00E322C5" w:rsidP="00A30AFF">
            <w:pPr>
              <w:rPr>
                <w:lang w:eastAsia="zh-CN"/>
              </w:rPr>
            </w:pPr>
            <w:r w:rsidRPr="00737387">
              <w:rPr>
                <w:lang w:eastAsia="zh-CN"/>
              </w:rPr>
              <w:t>Maybe</w:t>
            </w:r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20A9D4EE" w:rsidR="004E18C6" w:rsidRPr="00FF2903" w:rsidRDefault="00FF13BA" w:rsidP="004E18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2E5A8022" w:rsidR="00446DB8" w:rsidRPr="00FF2903" w:rsidRDefault="00446DB8" w:rsidP="00BA2959">
            <w:pPr>
              <w:rPr>
                <w:lang w:eastAsia="zh-CN"/>
              </w:rPr>
            </w:pPr>
            <w:r w:rsidRPr="00FF2903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60F271BD" w:rsidR="00446DB8" w:rsidRPr="00FF2903" w:rsidRDefault="004E18C6" w:rsidP="00BA29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76265A81" w:rsidR="00446DB8" w:rsidRPr="00FF2903" w:rsidRDefault="004E18C6" w:rsidP="007E64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AD512BC" w:rsidR="00446DB8" w:rsidRPr="00FF2903" w:rsidRDefault="004E18C6" w:rsidP="00867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6D333E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002543F" w:rsidR="00446DB8" w:rsidRPr="006D333E" w:rsidRDefault="004E18C6" w:rsidP="00BA2959">
            <w:pPr>
              <w:rPr>
                <w:lang w:eastAsia="zh-CN"/>
              </w:rPr>
            </w:pPr>
            <w:r w:rsidRPr="00BA2959">
              <w:rPr>
                <w:lang w:eastAsia="zh-CN"/>
              </w:rPr>
              <w:t>&gt;</w:t>
            </w:r>
            <w:r w:rsidR="00446DB8"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2</w:t>
            </w:r>
            <w:r w:rsidRPr="006D333E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541C01BA" w:rsidR="00446DB8" w:rsidRPr="00BA2959" w:rsidRDefault="001C54A2" w:rsidP="004E18C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0693816A" w14:textId="7AB8DD56" w:rsidR="00446DB8" w:rsidRPr="00BA2959" w:rsidRDefault="002347B7" w:rsidP="00867044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3D869FE" w14:textId="50CAC7CC" w:rsidR="00446DB8" w:rsidRPr="006D333E" w:rsidRDefault="00592554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6D333E" w:rsidRDefault="00446DB8" w:rsidP="004E38B7"/>
        </w:tc>
      </w:tr>
      <w:tr w:rsidR="0042042E" w:rsidRPr="00FF2903" w14:paraId="69521E82" w14:textId="77777777" w:rsidTr="004E38B7">
        <w:tc>
          <w:tcPr>
            <w:tcW w:w="1151" w:type="dxa"/>
            <w:shd w:val="clear" w:color="auto" w:fill="auto"/>
          </w:tcPr>
          <w:p w14:paraId="03A690D7" w14:textId="66FF06DC" w:rsidR="0042042E" w:rsidRPr="00BA2959" w:rsidRDefault="0042042E" w:rsidP="00BA2959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280F2C5F" w14:textId="60B71C02" w:rsidR="0042042E" w:rsidRPr="006D333E" w:rsidRDefault="0042042E" w:rsidP="004E18C6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9260F0D" w14:textId="6BBA5CC1" w:rsidR="0042042E" w:rsidRPr="006D333E" w:rsidRDefault="0042042E" w:rsidP="0086704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41C5E0E" w14:textId="678544C2" w:rsidR="0042042E" w:rsidRPr="006D333E" w:rsidRDefault="0042042E" w:rsidP="00592554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F513458" w14:textId="59FCCCAA" w:rsidR="0042042E" w:rsidRPr="00FF2903" w:rsidRDefault="0042042E" w:rsidP="004E38B7"/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517B2505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r w:rsidR="00EB739B">
        <w:rPr>
          <w:rFonts w:hint="eastAsia"/>
          <w:b/>
          <w:bCs/>
          <w:lang w:eastAsia="zh-CN"/>
        </w:rPr>
        <w:t>3.5</w:t>
      </w:r>
    </w:p>
    <w:p w14:paraId="4419A35A" w14:textId="28ECB610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F604CD">
        <w:rPr>
          <w:rFonts w:hint="eastAsia"/>
          <w:b/>
          <w:bCs/>
          <w:lang w:eastAsia="zh-CN"/>
        </w:rPr>
        <w:t>1.5</w:t>
      </w:r>
    </w:p>
    <w:p w14:paraId="7864D5AF" w14:textId="7EC2CB30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r w:rsidR="00EB739B">
        <w:rPr>
          <w:rFonts w:hint="eastAsia"/>
          <w:b/>
          <w:bCs/>
          <w:lang w:eastAsia="zh-CN"/>
        </w:rPr>
        <w:t>3.5</w:t>
      </w:r>
      <w:r w:rsidR="00EB739B">
        <w:rPr>
          <w:b/>
          <w:bCs/>
        </w:rPr>
        <w:t xml:space="preserve"> </w:t>
      </w:r>
      <w:r w:rsidR="005F29C3">
        <w:rPr>
          <w:b/>
          <w:bCs/>
        </w:rPr>
        <w:t xml:space="preserve">+ </w:t>
      </w:r>
      <w:r w:rsidR="00F604CD">
        <w:rPr>
          <w:rFonts w:hint="eastAsia"/>
          <w:b/>
          <w:bCs/>
          <w:lang w:eastAsia="zh-CN"/>
        </w:rPr>
        <w:t>1.5</w:t>
      </w:r>
      <w:r w:rsidR="00F604CD" w:rsidRPr="00DE4CD1">
        <w:rPr>
          <w:b/>
          <w:bCs/>
        </w:rPr>
        <w:t xml:space="preserve"> </w:t>
      </w:r>
      <w:r w:rsidR="006D6AD0" w:rsidRPr="00DE4CD1">
        <w:rPr>
          <w:b/>
          <w:bCs/>
        </w:rPr>
        <w:t>=</w:t>
      </w:r>
      <w:r w:rsidR="00F604CD">
        <w:rPr>
          <w:rFonts w:hint="eastAsia"/>
          <w:b/>
          <w:bCs/>
          <w:lang w:eastAsia="zh-CN"/>
        </w:rPr>
        <w:t>5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SimSun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SimSun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3A5D07C6" w:rsidR="00256E1B" w:rsidRPr="00256E1B" w:rsidRDefault="00604D35" w:rsidP="00604D3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04D35">
              <w:rPr>
                <w:i w:val="0"/>
                <w:lang w:eastAsia="zh-CN"/>
              </w:rPr>
              <w:t>Hucheng Wang</w:t>
            </w:r>
            <w:r>
              <w:rPr>
                <w:rFonts w:hint="eastAsia"/>
                <w:i w:val="0"/>
                <w:lang w:eastAsia="zh-CN"/>
              </w:rPr>
              <w:t>,</w:t>
            </w:r>
            <w:r w:rsidRPr="00604D35">
              <w:rPr>
                <w:i w:val="0"/>
                <w:lang w:eastAsia="zh-CN"/>
              </w:rPr>
              <w:t xml:space="preserve"> CATT, wanghucheng@catt.cn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1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3B0AA6EA" w:rsidR="00A635DB" w:rsidRDefault="00A635DB" w:rsidP="00A635DB">
      <w:r>
        <w:t xml:space="preserve">SA3 for the Security aspects, </w:t>
      </w:r>
      <w:r w:rsidR="003F672B">
        <w:t>SA</w:t>
      </w:r>
      <w:r w:rsidR="003F672B">
        <w:rPr>
          <w:rFonts w:hint="eastAsia"/>
          <w:lang w:eastAsia="zh-CN"/>
        </w:rPr>
        <w:t>3-LI</w:t>
      </w:r>
      <w:r w:rsidR="003F672B">
        <w:t xml:space="preserve"> </w:t>
      </w:r>
      <w:r>
        <w:t xml:space="preserve">for the </w:t>
      </w:r>
      <w:r w:rsidR="003F672B">
        <w:rPr>
          <w:rFonts w:hint="eastAsia"/>
          <w:lang w:eastAsia="zh-CN"/>
        </w:rPr>
        <w:t>LI</w:t>
      </w:r>
      <w:r w:rsidR="003F672B">
        <w:t xml:space="preserve"> </w:t>
      </w:r>
      <w:r>
        <w:t>aspects.</w:t>
      </w:r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Tencent</w:t>
            </w:r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162524F9" w:rsidR="00A635DB" w:rsidRDefault="003D19E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3D19E7" w14:paraId="426C3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3E1399F" w14:textId="3FE4617F" w:rsidR="003D19E7" w:rsidRDefault="00CD2DB3" w:rsidP="001C5C86">
            <w:pPr>
              <w:pStyle w:val="TAL"/>
              <w:rPr>
                <w:lang w:eastAsia="zh-CN"/>
              </w:rPr>
            </w:pPr>
            <w:r w:rsidRPr="00CD2DB3">
              <w:rPr>
                <w:lang w:eastAsia="zh-CN"/>
              </w:rPr>
              <w:t>Eutelsat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C0378" w14:textId="77777777" w:rsidR="0014045B" w:rsidRDefault="0014045B">
      <w:r>
        <w:separator/>
      </w:r>
    </w:p>
  </w:endnote>
  <w:endnote w:type="continuationSeparator" w:id="0">
    <w:p w14:paraId="2425DF60" w14:textId="77777777" w:rsidR="0014045B" w:rsidRDefault="0014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4AC7E" w14:textId="77777777" w:rsidR="0014045B" w:rsidRDefault="0014045B">
      <w:r>
        <w:separator/>
      </w:r>
    </w:p>
  </w:footnote>
  <w:footnote w:type="continuationSeparator" w:id="0">
    <w:p w14:paraId="6A7AA4A1" w14:textId="77777777" w:rsidR="0014045B" w:rsidRDefault="00140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42A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976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6EB"/>
    <w:rsid w:val="000B1ABD"/>
    <w:rsid w:val="000B4593"/>
    <w:rsid w:val="000B61FD"/>
    <w:rsid w:val="000C0BF7"/>
    <w:rsid w:val="000C5FE3"/>
    <w:rsid w:val="000C65A1"/>
    <w:rsid w:val="000D122A"/>
    <w:rsid w:val="000D626C"/>
    <w:rsid w:val="000E1AA7"/>
    <w:rsid w:val="000E55AD"/>
    <w:rsid w:val="000E630D"/>
    <w:rsid w:val="000F347D"/>
    <w:rsid w:val="000F729B"/>
    <w:rsid w:val="001001BD"/>
    <w:rsid w:val="00102222"/>
    <w:rsid w:val="00103669"/>
    <w:rsid w:val="0011728C"/>
    <w:rsid w:val="00120541"/>
    <w:rsid w:val="001211F3"/>
    <w:rsid w:val="00127B5D"/>
    <w:rsid w:val="00133B51"/>
    <w:rsid w:val="0014045B"/>
    <w:rsid w:val="0015117E"/>
    <w:rsid w:val="00162D27"/>
    <w:rsid w:val="00171925"/>
    <w:rsid w:val="00173998"/>
    <w:rsid w:val="00174617"/>
    <w:rsid w:val="001759A7"/>
    <w:rsid w:val="00181BAD"/>
    <w:rsid w:val="0019027C"/>
    <w:rsid w:val="00194EB4"/>
    <w:rsid w:val="001A4192"/>
    <w:rsid w:val="001A7910"/>
    <w:rsid w:val="001B1936"/>
    <w:rsid w:val="001B7CB0"/>
    <w:rsid w:val="001C54A2"/>
    <w:rsid w:val="001C5C86"/>
    <w:rsid w:val="001C718D"/>
    <w:rsid w:val="001E14C4"/>
    <w:rsid w:val="001F2C03"/>
    <w:rsid w:val="001F7D5F"/>
    <w:rsid w:val="001F7EB4"/>
    <w:rsid w:val="002000C2"/>
    <w:rsid w:val="00205F25"/>
    <w:rsid w:val="0021411A"/>
    <w:rsid w:val="002208E7"/>
    <w:rsid w:val="00221B1E"/>
    <w:rsid w:val="002347B7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5D08"/>
    <w:rsid w:val="00276403"/>
    <w:rsid w:val="00283472"/>
    <w:rsid w:val="002902E1"/>
    <w:rsid w:val="002944FD"/>
    <w:rsid w:val="002975AB"/>
    <w:rsid w:val="002A3C83"/>
    <w:rsid w:val="002A7DE0"/>
    <w:rsid w:val="002C1C50"/>
    <w:rsid w:val="002D018D"/>
    <w:rsid w:val="002D4BA1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38B3"/>
    <w:rsid w:val="00335107"/>
    <w:rsid w:val="00335FB2"/>
    <w:rsid w:val="003375ED"/>
    <w:rsid w:val="003432D1"/>
    <w:rsid w:val="00344158"/>
    <w:rsid w:val="00347B74"/>
    <w:rsid w:val="00352AF6"/>
    <w:rsid w:val="0035353B"/>
    <w:rsid w:val="00355CB6"/>
    <w:rsid w:val="00363384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1405"/>
    <w:rsid w:val="003C1A99"/>
    <w:rsid w:val="003C2DA6"/>
    <w:rsid w:val="003C6DA6"/>
    <w:rsid w:val="003D19E7"/>
    <w:rsid w:val="003D2781"/>
    <w:rsid w:val="003D62A9"/>
    <w:rsid w:val="003D7E29"/>
    <w:rsid w:val="003E3041"/>
    <w:rsid w:val="003E439D"/>
    <w:rsid w:val="003F04C7"/>
    <w:rsid w:val="003F268E"/>
    <w:rsid w:val="003F672B"/>
    <w:rsid w:val="003F7142"/>
    <w:rsid w:val="003F7B3D"/>
    <w:rsid w:val="00402A06"/>
    <w:rsid w:val="00411698"/>
    <w:rsid w:val="00411A5A"/>
    <w:rsid w:val="00414164"/>
    <w:rsid w:val="00416D66"/>
    <w:rsid w:val="0041789B"/>
    <w:rsid w:val="0042042E"/>
    <w:rsid w:val="004226A9"/>
    <w:rsid w:val="004260A5"/>
    <w:rsid w:val="00432283"/>
    <w:rsid w:val="0043745F"/>
    <w:rsid w:val="00437F58"/>
    <w:rsid w:val="0044029F"/>
    <w:rsid w:val="00440BC9"/>
    <w:rsid w:val="00446DB8"/>
    <w:rsid w:val="004513D6"/>
    <w:rsid w:val="00454609"/>
    <w:rsid w:val="00454FDE"/>
    <w:rsid w:val="00455DE4"/>
    <w:rsid w:val="00473DE6"/>
    <w:rsid w:val="0048267C"/>
    <w:rsid w:val="004876B9"/>
    <w:rsid w:val="0049271A"/>
    <w:rsid w:val="00493A79"/>
    <w:rsid w:val="00495840"/>
    <w:rsid w:val="004A40BE"/>
    <w:rsid w:val="004A6A60"/>
    <w:rsid w:val="004C634D"/>
    <w:rsid w:val="004D0EC6"/>
    <w:rsid w:val="004D24B9"/>
    <w:rsid w:val="004E07B9"/>
    <w:rsid w:val="004E18C6"/>
    <w:rsid w:val="004E2CE2"/>
    <w:rsid w:val="004E313F"/>
    <w:rsid w:val="004E5172"/>
    <w:rsid w:val="004E6F8A"/>
    <w:rsid w:val="004E70D0"/>
    <w:rsid w:val="004F2B80"/>
    <w:rsid w:val="00502CD2"/>
    <w:rsid w:val="00504E33"/>
    <w:rsid w:val="00505A93"/>
    <w:rsid w:val="005061FD"/>
    <w:rsid w:val="005152E3"/>
    <w:rsid w:val="00524091"/>
    <w:rsid w:val="00530046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558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9730A"/>
    <w:rsid w:val="005A032D"/>
    <w:rsid w:val="005A3D4D"/>
    <w:rsid w:val="005A7577"/>
    <w:rsid w:val="005B220F"/>
    <w:rsid w:val="005B41C1"/>
    <w:rsid w:val="005B4BE5"/>
    <w:rsid w:val="005B5C96"/>
    <w:rsid w:val="005C16A4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5F7801"/>
    <w:rsid w:val="00604D35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0390"/>
    <w:rsid w:val="006612FE"/>
    <w:rsid w:val="006613F9"/>
    <w:rsid w:val="00662741"/>
    <w:rsid w:val="006633A4"/>
    <w:rsid w:val="00667DD2"/>
    <w:rsid w:val="00671BBB"/>
    <w:rsid w:val="00672B92"/>
    <w:rsid w:val="00682237"/>
    <w:rsid w:val="00682780"/>
    <w:rsid w:val="00693626"/>
    <w:rsid w:val="006A0EF8"/>
    <w:rsid w:val="006A45BA"/>
    <w:rsid w:val="006B4280"/>
    <w:rsid w:val="006B484A"/>
    <w:rsid w:val="006B4B1C"/>
    <w:rsid w:val="006B653F"/>
    <w:rsid w:val="006B7441"/>
    <w:rsid w:val="006C2E80"/>
    <w:rsid w:val="006C4991"/>
    <w:rsid w:val="006C6107"/>
    <w:rsid w:val="006D333E"/>
    <w:rsid w:val="006D4855"/>
    <w:rsid w:val="006D6AD0"/>
    <w:rsid w:val="006D7498"/>
    <w:rsid w:val="006D7CD5"/>
    <w:rsid w:val="006E0F19"/>
    <w:rsid w:val="006E1FDA"/>
    <w:rsid w:val="006E5E87"/>
    <w:rsid w:val="006F1A44"/>
    <w:rsid w:val="006F4026"/>
    <w:rsid w:val="00706A1A"/>
    <w:rsid w:val="00707673"/>
    <w:rsid w:val="007162BE"/>
    <w:rsid w:val="00721122"/>
    <w:rsid w:val="00722267"/>
    <w:rsid w:val="00723EF7"/>
    <w:rsid w:val="00730B12"/>
    <w:rsid w:val="00737387"/>
    <w:rsid w:val="00740B46"/>
    <w:rsid w:val="00745C1D"/>
    <w:rsid w:val="00746F46"/>
    <w:rsid w:val="0075252A"/>
    <w:rsid w:val="007529A1"/>
    <w:rsid w:val="00755959"/>
    <w:rsid w:val="00757DE1"/>
    <w:rsid w:val="00764B84"/>
    <w:rsid w:val="00765028"/>
    <w:rsid w:val="007671A8"/>
    <w:rsid w:val="0078034D"/>
    <w:rsid w:val="00785B02"/>
    <w:rsid w:val="00790BCC"/>
    <w:rsid w:val="0079326D"/>
    <w:rsid w:val="00795CEE"/>
    <w:rsid w:val="00796F94"/>
    <w:rsid w:val="007974F5"/>
    <w:rsid w:val="00797EE8"/>
    <w:rsid w:val="007A38ED"/>
    <w:rsid w:val="007A5AA5"/>
    <w:rsid w:val="007A6136"/>
    <w:rsid w:val="007B0F49"/>
    <w:rsid w:val="007B338E"/>
    <w:rsid w:val="007B4AE1"/>
    <w:rsid w:val="007B7BFC"/>
    <w:rsid w:val="007C7E14"/>
    <w:rsid w:val="007D03D2"/>
    <w:rsid w:val="007D1AB2"/>
    <w:rsid w:val="007D36CF"/>
    <w:rsid w:val="007E64FD"/>
    <w:rsid w:val="007F4B5C"/>
    <w:rsid w:val="007F522E"/>
    <w:rsid w:val="007F7421"/>
    <w:rsid w:val="00801F7F"/>
    <w:rsid w:val="0080293C"/>
    <w:rsid w:val="0080428C"/>
    <w:rsid w:val="00804F82"/>
    <w:rsid w:val="00813C1F"/>
    <w:rsid w:val="008146A2"/>
    <w:rsid w:val="008208B5"/>
    <w:rsid w:val="00820FC0"/>
    <w:rsid w:val="008232E8"/>
    <w:rsid w:val="00833CD5"/>
    <w:rsid w:val="00834A60"/>
    <w:rsid w:val="008363AC"/>
    <w:rsid w:val="00837AC7"/>
    <w:rsid w:val="00837BCD"/>
    <w:rsid w:val="00850175"/>
    <w:rsid w:val="0085530D"/>
    <w:rsid w:val="00860E5F"/>
    <w:rsid w:val="00863E89"/>
    <w:rsid w:val="00866D5E"/>
    <w:rsid w:val="00867044"/>
    <w:rsid w:val="00872B3B"/>
    <w:rsid w:val="00881911"/>
    <w:rsid w:val="0088222A"/>
    <w:rsid w:val="008835FC"/>
    <w:rsid w:val="00885711"/>
    <w:rsid w:val="008901F6"/>
    <w:rsid w:val="00894381"/>
    <w:rsid w:val="00894D68"/>
    <w:rsid w:val="00896C03"/>
    <w:rsid w:val="008A495D"/>
    <w:rsid w:val="008A4C9C"/>
    <w:rsid w:val="008A76FD"/>
    <w:rsid w:val="008B114B"/>
    <w:rsid w:val="008B2D09"/>
    <w:rsid w:val="008B2F81"/>
    <w:rsid w:val="008B519F"/>
    <w:rsid w:val="008C0E78"/>
    <w:rsid w:val="008C537F"/>
    <w:rsid w:val="008D658B"/>
    <w:rsid w:val="009121B6"/>
    <w:rsid w:val="009171AA"/>
    <w:rsid w:val="00922FCB"/>
    <w:rsid w:val="00934B4C"/>
    <w:rsid w:val="00934FD1"/>
    <w:rsid w:val="00935CB0"/>
    <w:rsid w:val="00937C6F"/>
    <w:rsid w:val="009428A9"/>
    <w:rsid w:val="009437A2"/>
    <w:rsid w:val="00944B28"/>
    <w:rsid w:val="0094507E"/>
    <w:rsid w:val="00956463"/>
    <w:rsid w:val="00957A8D"/>
    <w:rsid w:val="00964F28"/>
    <w:rsid w:val="00967827"/>
    <w:rsid w:val="00967838"/>
    <w:rsid w:val="009702FC"/>
    <w:rsid w:val="00972E14"/>
    <w:rsid w:val="009822EC"/>
    <w:rsid w:val="00982CD6"/>
    <w:rsid w:val="00985B73"/>
    <w:rsid w:val="009870A7"/>
    <w:rsid w:val="00992266"/>
    <w:rsid w:val="00994A54"/>
    <w:rsid w:val="0099645E"/>
    <w:rsid w:val="009972F7"/>
    <w:rsid w:val="009A0B51"/>
    <w:rsid w:val="009A3BC4"/>
    <w:rsid w:val="009A527F"/>
    <w:rsid w:val="009A6092"/>
    <w:rsid w:val="009B1936"/>
    <w:rsid w:val="009B493F"/>
    <w:rsid w:val="009C2977"/>
    <w:rsid w:val="009C2DCC"/>
    <w:rsid w:val="009E29A1"/>
    <w:rsid w:val="009E6C21"/>
    <w:rsid w:val="009F53F2"/>
    <w:rsid w:val="009F7959"/>
    <w:rsid w:val="00A01CFF"/>
    <w:rsid w:val="00A03023"/>
    <w:rsid w:val="00A10539"/>
    <w:rsid w:val="00A15763"/>
    <w:rsid w:val="00A20E51"/>
    <w:rsid w:val="00A226C6"/>
    <w:rsid w:val="00A27912"/>
    <w:rsid w:val="00A27CBF"/>
    <w:rsid w:val="00A316F5"/>
    <w:rsid w:val="00A338A3"/>
    <w:rsid w:val="00A339CF"/>
    <w:rsid w:val="00A35110"/>
    <w:rsid w:val="00A35BBA"/>
    <w:rsid w:val="00A36378"/>
    <w:rsid w:val="00A40015"/>
    <w:rsid w:val="00A423CD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A53"/>
    <w:rsid w:val="00AE176A"/>
    <w:rsid w:val="00AE25BF"/>
    <w:rsid w:val="00AE2A6C"/>
    <w:rsid w:val="00AF0C13"/>
    <w:rsid w:val="00AF14F0"/>
    <w:rsid w:val="00AF1514"/>
    <w:rsid w:val="00AF66CA"/>
    <w:rsid w:val="00B03AF5"/>
    <w:rsid w:val="00B03C01"/>
    <w:rsid w:val="00B042CE"/>
    <w:rsid w:val="00B078D6"/>
    <w:rsid w:val="00B10194"/>
    <w:rsid w:val="00B11070"/>
    <w:rsid w:val="00B1248D"/>
    <w:rsid w:val="00B14709"/>
    <w:rsid w:val="00B2743D"/>
    <w:rsid w:val="00B27B4D"/>
    <w:rsid w:val="00B3015C"/>
    <w:rsid w:val="00B344D8"/>
    <w:rsid w:val="00B40080"/>
    <w:rsid w:val="00B40B31"/>
    <w:rsid w:val="00B567D1"/>
    <w:rsid w:val="00B6222F"/>
    <w:rsid w:val="00B7075B"/>
    <w:rsid w:val="00B71715"/>
    <w:rsid w:val="00B73B4C"/>
    <w:rsid w:val="00B73F75"/>
    <w:rsid w:val="00B8483E"/>
    <w:rsid w:val="00B860BA"/>
    <w:rsid w:val="00B86AD5"/>
    <w:rsid w:val="00B946CD"/>
    <w:rsid w:val="00B96481"/>
    <w:rsid w:val="00BA2959"/>
    <w:rsid w:val="00BA3A53"/>
    <w:rsid w:val="00BA3C54"/>
    <w:rsid w:val="00BA4095"/>
    <w:rsid w:val="00BA5B43"/>
    <w:rsid w:val="00BB5EBF"/>
    <w:rsid w:val="00BC07B1"/>
    <w:rsid w:val="00BC642A"/>
    <w:rsid w:val="00BD6E1A"/>
    <w:rsid w:val="00BE1E57"/>
    <w:rsid w:val="00BF46D8"/>
    <w:rsid w:val="00BF7C9D"/>
    <w:rsid w:val="00C01E8C"/>
    <w:rsid w:val="00C02DF6"/>
    <w:rsid w:val="00C03E01"/>
    <w:rsid w:val="00C06283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48E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38FA"/>
    <w:rsid w:val="00CC72A4"/>
    <w:rsid w:val="00CD2DB3"/>
    <w:rsid w:val="00CD3153"/>
    <w:rsid w:val="00CD4664"/>
    <w:rsid w:val="00CF6810"/>
    <w:rsid w:val="00D0147D"/>
    <w:rsid w:val="00D04FAD"/>
    <w:rsid w:val="00D06117"/>
    <w:rsid w:val="00D21FAC"/>
    <w:rsid w:val="00D31CC8"/>
    <w:rsid w:val="00D32678"/>
    <w:rsid w:val="00D468EB"/>
    <w:rsid w:val="00D521C1"/>
    <w:rsid w:val="00D57F98"/>
    <w:rsid w:val="00D60CF0"/>
    <w:rsid w:val="00D6100C"/>
    <w:rsid w:val="00D64730"/>
    <w:rsid w:val="00D70084"/>
    <w:rsid w:val="00D71F40"/>
    <w:rsid w:val="00D74E44"/>
    <w:rsid w:val="00D77416"/>
    <w:rsid w:val="00D80FC6"/>
    <w:rsid w:val="00D8138B"/>
    <w:rsid w:val="00D85BD7"/>
    <w:rsid w:val="00D92FCD"/>
    <w:rsid w:val="00D94917"/>
    <w:rsid w:val="00DA3E04"/>
    <w:rsid w:val="00DA470A"/>
    <w:rsid w:val="00DA74F3"/>
    <w:rsid w:val="00DB69F3"/>
    <w:rsid w:val="00DC4907"/>
    <w:rsid w:val="00DD017C"/>
    <w:rsid w:val="00DD2982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322C5"/>
    <w:rsid w:val="00E418DE"/>
    <w:rsid w:val="00E52C57"/>
    <w:rsid w:val="00E566C8"/>
    <w:rsid w:val="00E57E7D"/>
    <w:rsid w:val="00E84CD8"/>
    <w:rsid w:val="00E84F65"/>
    <w:rsid w:val="00E90B85"/>
    <w:rsid w:val="00E91679"/>
    <w:rsid w:val="00E92452"/>
    <w:rsid w:val="00E92601"/>
    <w:rsid w:val="00E92843"/>
    <w:rsid w:val="00E94CC1"/>
    <w:rsid w:val="00E96431"/>
    <w:rsid w:val="00E96487"/>
    <w:rsid w:val="00EB739B"/>
    <w:rsid w:val="00EC3039"/>
    <w:rsid w:val="00EC5235"/>
    <w:rsid w:val="00ED3C5D"/>
    <w:rsid w:val="00ED6B03"/>
    <w:rsid w:val="00ED7A5B"/>
    <w:rsid w:val="00ED7C60"/>
    <w:rsid w:val="00EF057C"/>
    <w:rsid w:val="00EF179C"/>
    <w:rsid w:val="00EF7BA1"/>
    <w:rsid w:val="00EF7F76"/>
    <w:rsid w:val="00F01388"/>
    <w:rsid w:val="00F07C92"/>
    <w:rsid w:val="00F138AB"/>
    <w:rsid w:val="00F14B43"/>
    <w:rsid w:val="00F203C7"/>
    <w:rsid w:val="00F215E2"/>
    <w:rsid w:val="00F218D4"/>
    <w:rsid w:val="00F21E3F"/>
    <w:rsid w:val="00F32E37"/>
    <w:rsid w:val="00F35067"/>
    <w:rsid w:val="00F41A27"/>
    <w:rsid w:val="00F4338D"/>
    <w:rsid w:val="00F436EF"/>
    <w:rsid w:val="00F440D3"/>
    <w:rsid w:val="00F446AC"/>
    <w:rsid w:val="00F46EAF"/>
    <w:rsid w:val="00F53960"/>
    <w:rsid w:val="00F5452D"/>
    <w:rsid w:val="00F5774F"/>
    <w:rsid w:val="00F604CD"/>
    <w:rsid w:val="00F62688"/>
    <w:rsid w:val="00F642EA"/>
    <w:rsid w:val="00F6775D"/>
    <w:rsid w:val="00F7590D"/>
    <w:rsid w:val="00F76A93"/>
    <w:rsid w:val="00F76BE5"/>
    <w:rsid w:val="00F83D11"/>
    <w:rsid w:val="00F914C6"/>
    <w:rsid w:val="00F921F1"/>
    <w:rsid w:val="00F92552"/>
    <w:rsid w:val="00FA436F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D76EE"/>
    <w:rsid w:val="00FE40DE"/>
    <w:rsid w:val="00FF13BA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776A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Hyperlink">
    <w:name w:val="Hyperlink"/>
    <w:basedOn w:val="DefaultParagraphFont"/>
    <w:rsid w:val="00797EE8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F218D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6DA4B-30C1-4CB0-B4FD-89D65833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Work Plan Manager Changes</cp:lastModifiedBy>
  <cp:revision>2</cp:revision>
  <cp:lastPrinted>2000-02-29T11:31:00Z</cp:lastPrinted>
  <dcterms:created xsi:type="dcterms:W3CDTF">2021-12-20T06:36:00Z</dcterms:created>
  <dcterms:modified xsi:type="dcterms:W3CDTF">2021-12-20T06:36:00Z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