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AABA" w14:textId="17518484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7CD6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 w:rsidR="00D13715">
        <w:rPr>
          <w:b/>
          <w:sz w:val="24"/>
          <w:lang w:val="en-US" w:eastAsia="zh-CN"/>
        </w:rPr>
        <w:t>1354</w:t>
      </w:r>
    </w:p>
    <w:p w14:paraId="46807B42" w14:textId="7971FC10" w:rsidR="008A3A6E" w:rsidRDefault="00EC7CD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 w:rsidR="008A3A6E">
        <w:rPr>
          <w:b/>
          <w:sz w:val="24"/>
          <w:lang w:val="en-US" w:eastAsia="zh-CN"/>
        </w:rPr>
        <w:tab/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340C0C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 xml:space="preserve">New WID on UE Conformance - </w:t>
      </w:r>
      <w:r w:rsidR="00516D40" w:rsidRPr="00516D40">
        <w:rPr>
          <w:rFonts w:ascii="Arial" w:eastAsia="Batang" w:hAnsi="Arial" w:cs="Arial"/>
          <w:b/>
          <w:sz w:val="24"/>
          <w:szCs w:val="24"/>
        </w:rPr>
        <w:t>Introduction of FDD LTE band (L+S band) for IoT NTN operation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4607E531" w14:textId="6E063FB3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B4147E">
        <w:rPr>
          <w:rFonts w:ascii="Arial" w:eastAsia="Batang" w:hAnsi="Arial"/>
          <w:b/>
          <w:sz w:val="24"/>
          <w:szCs w:val="24"/>
        </w:rPr>
        <w:t>13.1</w:t>
      </w: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47F2BFE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686B65" w:rsidRPr="00686B65">
        <w:rPr>
          <w:sz w:val="32"/>
          <w:szCs w:val="32"/>
        </w:rPr>
        <w:t>Introduction of FDD LTE band (L+S band) for IoT NTN operation</w:t>
      </w:r>
    </w:p>
    <w:p w14:paraId="46B83218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IoT_NTN_FDD_LS_band</w:t>
      </w:r>
      <w:r>
        <w:rPr>
          <w:sz w:val="32"/>
          <w:szCs w:val="32"/>
        </w:rPr>
        <w:t>-UEConTest</w:t>
      </w:r>
    </w:p>
    <w:p w14:paraId="2366994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5E3D397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127150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91D8F7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337F2D43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D2A435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4F2698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C67B91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414AACD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F837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429FD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ABA0F5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6329007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D6C6FE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9CF24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06D51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0472EF" w14:textId="77777777" w:rsidR="008A3A6E" w:rsidRDefault="008A3A6E"/>
    <w:p w14:paraId="40BA0527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B648A33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367D633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16A8F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5D98F2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C16E1B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9D4C2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53CCDF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E78244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6372E55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3530547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2FE2A4B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94D41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055E19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7DAB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8EA594" w14:textId="77777777" w:rsidR="008A3A6E" w:rsidRDefault="008A3A6E">
            <w:pPr>
              <w:pStyle w:val="TAC"/>
            </w:pPr>
          </w:p>
        </w:tc>
      </w:tr>
      <w:tr w:rsidR="008A3A6E" w14:paraId="1F66A1A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D56538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98DFAD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5C9AA8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9F6C6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0EC5B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C3176D" w14:textId="77777777" w:rsidR="008A3A6E" w:rsidRDefault="008A3A6E">
            <w:pPr>
              <w:pStyle w:val="TAC"/>
            </w:pPr>
          </w:p>
        </w:tc>
      </w:tr>
      <w:tr w:rsidR="008A3A6E" w14:paraId="38EFEE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54EB46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D2A13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267F8B15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6075EC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63CBA9F8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17447958" w14:textId="77777777" w:rsidR="008A3A6E" w:rsidRDefault="008A3A6E">
            <w:pPr>
              <w:pStyle w:val="TAC"/>
            </w:pPr>
          </w:p>
        </w:tc>
      </w:tr>
    </w:tbl>
    <w:p w14:paraId="6790F994" w14:textId="77777777" w:rsidR="008A3A6E" w:rsidRDefault="008A3A6E">
      <w:pPr>
        <w:ind w:right="-99"/>
        <w:rPr>
          <w:b/>
        </w:rPr>
      </w:pPr>
    </w:p>
    <w:p w14:paraId="3FC39CA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4E5E60A1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15ADDAC8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49AED969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4260657D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3D7782C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C2A0076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7F10FD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563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521B6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6043A95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5F9560A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669A8C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476A25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EC3C56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914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0B1BA32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31C330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619E965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E4FED3C" w14:textId="77777777" w:rsidR="008A3A6E" w:rsidRDefault="008A3A6E">
      <w:pPr>
        <w:ind w:right="-99"/>
        <w:rPr>
          <w:b/>
        </w:rPr>
      </w:pPr>
    </w:p>
    <w:p w14:paraId="1B4CE241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16B368DA" w14:textId="77777777">
        <w:tc>
          <w:tcPr>
            <w:tcW w:w="10314" w:type="dxa"/>
            <w:gridSpan w:val="4"/>
            <w:shd w:val="clear" w:color="auto" w:fill="E0E0E0"/>
          </w:tcPr>
          <w:p w14:paraId="6F9087B7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7CE15DE8" w14:textId="77777777">
        <w:tc>
          <w:tcPr>
            <w:tcW w:w="1668" w:type="dxa"/>
            <w:shd w:val="clear" w:color="auto" w:fill="E0E0E0"/>
          </w:tcPr>
          <w:p w14:paraId="7BCA1FED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437B1CC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37ACABC3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76462AB5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3A6E" w14:paraId="7A1B0555" w14:textId="77777777">
        <w:tc>
          <w:tcPr>
            <w:tcW w:w="1668" w:type="dxa"/>
          </w:tcPr>
          <w:p w14:paraId="6CDC8CBB" w14:textId="77777777" w:rsidR="008A3A6E" w:rsidRDefault="00793E0F">
            <w:pPr>
              <w:pStyle w:val="TAL"/>
            </w:pPr>
            <w:r w:rsidRPr="00793E0F">
              <w:t>IoT_NTN_FDD_LS_band</w:t>
            </w:r>
          </w:p>
        </w:tc>
        <w:tc>
          <w:tcPr>
            <w:tcW w:w="992" w:type="dxa"/>
          </w:tcPr>
          <w:p w14:paraId="640FE116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503AEC46" w14:textId="77777777" w:rsidR="008A3A6E" w:rsidRDefault="00700449" w:rsidP="00C20220">
            <w:pPr>
              <w:pStyle w:val="TAL"/>
            </w:pPr>
            <w:r w:rsidRPr="00700449">
              <w:t>9</w:t>
            </w:r>
            <w:r w:rsidR="00C42D65">
              <w:t>91043</w:t>
            </w:r>
          </w:p>
        </w:tc>
        <w:tc>
          <w:tcPr>
            <w:tcW w:w="6378" w:type="dxa"/>
          </w:tcPr>
          <w:p w14:paraId="7F8706C1" w14:textId="77777777" w:rsidR="008A3A6E" w:rsidRDefault="00686B65">
            <w:pPr>
              <w:pStyle w:val="TAL"/>
            </w:pPr>
            <w:r w:rsidRPr="00686B65">
              <w:t>Introduction of FDD LTE band (L+S band) for IoT NTN operation</w:t>
            </w:r>
          </w:p>
        </w:tc>
      </w:tr>
      <w:tr w:rsidR="008A3A6E" w14:paraId="0C2F31A8" w14:textId="77777777">
        <w:tc>
          <w:tcPr>
            <w:tcW w:w="1668" w:type="dxa"/>
          </w:tcPr>
          <w:p w14:paraId="79A88B61" w14:textId="77777777" w:rsidR="008A3A6E" w:rsidRDefault="00793E0F">
            <w:pPr>
              <w:pStyle w:val="TAL"/>
            </w:pPr>
            <w:r w:rsidRPr="00793E0F">
              <w:t>IoT_NTN_FDD_LS_band-Core</w:t>
            </w:r>
          </w:p>
        </w:tc>
        <w:tc>
          <w:tcPr>
            <w:tcW w:w="992" w:type="dxa"/>
          </w:tcPr>
          <w:p w14:paraId="51F81208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34D8983F" w14:textId="77777777" w:rsidR="008A3A6E" w:rsidRDefault="00700449" w:rsidP="00700449">
            <w:pPr>
              <w:pStyle w:val="TAL"/>
            </w:pPr>
            <w:r w:rsidRPr="00700449">
              <w:t>9</w:t>
            </w:r>
            <w:r w:rsidR="00C42D65">
              <w:t>91143</w:t>
            </w:r>
          </w:p>
        </w:tc>
        <w:tc>
          <w:tcPr>
            <w:tcW w:w="6378" w:type="dxa"/>
          </w:tcPr>
          <w:p w14:paraId="74556C78" w14:textId="77777777" w:rsidR="008A3A6E" w:rsidRDefault="007C263E">
            <w:pPr>
              <w:pStyle w:val="TAL"/>
            </w:pPr>
            <w:r w:rsidRPr="007C263E">
              <w:t xml:space="preserve">Core part: </w:t>
            </w:r>
            <w:r w:rsidR="00686B65" w:rsidRPr="00686B65">
              <w:t>Introduction of FDD LTE band (L+S band) for IoT NTN operation</w:t>
            </w:r>
          </w:p>
        </w:tc>
      </w:tr>
      <w:tr w:rsidR="008A3A6E" w14:paraId="6093D5E7" w14:textId="77777777">
        <w:tc>
          <w:tcPr>
            <w:tcW w:w="1668" w:type="dxa"/>
          </w:tcPr>
          <w:p w14:paraId="0990A977" w14:textId="77777777" w:rsidR="008A3A6E" w:rsidRDefault="00793E0F">
            <w:pPr>
              <w:pStyle w:val="TAL"/>
            </w:pPr>
            <w:r w:rsidRPr="00793E0F">
              <w:t>IoT_NTN_FDD_LS_band-</w:t>
            </w:r>
            <w:r>
              <w:t>Perf</w:t>
            </w:r>
          </w:p>
        </w:tc>
        <w:tc>
          <w:tcPr>
            <w:tcW w:w="992" w:type="dxa"/>
          </w:tcPr>
          <w:p w14:paraId="0DC1ECE3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63A96BD9" w14:textId="77777777" w:rsidR="008A3A6E" w:rsidRDefault="004877AD" w:rsidP="004877AD">
            <w:pPr>
              <w:pStyle w:val="TAL"/>
            </w:pPr>
            <w:r w:rsidRPr="00700449">
              <w:t>9</w:t>
            </w:r>
            <w:r w:rsidR="00C42D65">
              <w:t>91243</w:t>
            </w:r>
          </w:p>
        </w:tc>
        <w:tc>
          <w:tcPr>
            <w:tcW w:w="6378" w:type="dxa"/>
          </w:tcPr>
          <w:p w14:paraId="759B4430" w14:textId="77777777" w:rsidR="008A3A6E" w:rsidRDefault="007C263E">
            <w:pPr>
              <w:pStyle w:val="TAL"/>
            </w:pPr>
            <w:r w:rsidRPr="007C263E">
              <w:t xml:space="preserve">Perf. part: </w:t>
            </w:r>
            <w:r w:rsidR="00686B65" w:rsidRPr="00686B65">
              <w:t>Introduction of FDD LTE band (L+S band) for IoT NTN operation</w:t>
            </w:r>
          </w:p>
        </w:tc>
      </w:tr>
    </w:tbl>
    <w:p w14:paraId="2281F17C" w14:textId="77777777" w:rsidR="008A3A6E" w:rsidRDefault="008A3A6E">
      <w:pPr>
        <w:ind w:right="-99"/>
        <w:rPr>
          <w:b/>
        </w:rPr>
      </w:pPr>
    </w:p>
    <w:p w14:paraId="6E19F178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74536A60" w14:textId="77777777">
        <w:tc>
          <w:tcPr>
            <w:tcW w:w="10314" w:type="dxa"/>
            <w:gridSpan w:val="4"/>
            <w:shd w:val="clear" w:color="auto" w:fill="E0E0E0"/>
          </w:tcPr>
          <w:p w14:paraId="7451771C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441D8132" w14:textId="77777777">
        <w:tc>
          <w:tcPr>
            <w:tcW w:w="1242" w:type="dxa"/>
            <w:shd w:val="clear" w:color="auto" w:fill="E0E0E0"/>
          </w:tcPr>
          <w:p w14:paraId="3F24D2CC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7A192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9BE2020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DE34D68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4A2604D5" w14:textId="77777777">
        <w:tc>
          <w:tcPr>
            <w:tcW w:w="1242" w:type="dxa"/>
          </w:tcPr>
          <w:p w14:paraId="3AF24317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7B04A0B8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B96AB1A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5E2EF2D0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F942F1B" w14:textId="77777777" w:rsidR="008A3A6E" w:rsidRDefault="008A3A6E">
      <w:pPr>
        <w:rPr>
          <w:i/>
        </w:rPr>
      </w:pPr>
    </w:p>
    <w:p w14:paraId="62DFDC7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119FA9A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1CAFCE53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1F8AFA9B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31BCC57B" w14:textId="70D69712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 xml:space="preserve">This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 xml:space="preserve">254 </w:t>
      </w:r>
      <w:r w:rsidR="005D70EA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5D70EA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31F0C9DD" w14:textId="77777777" w:rsidR="0075328D" w:rsidRDefault="0075328D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5A76B1" w:rsidRPr="00793E0F">
        <w:t>IoT_NTN_FDD_LS_band-Core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A76B1" w:rsidRPr="00105477">
        <w:t>at</w:t>
      </w:r>
      <w:r w:rsidR="005A76B1" w:rsidRPr="00105477">
        <w:rPr>
          <w:rFonts w:hint="eastAsia"/>
        </w:rPr>
        <w:t xml:space="preserve"> </w:t>
      </w:r>
      <w:r w:rsidR="005A76B1" w:rsidRPr="00105477">
        <w:rPr>
          <w:bCs/>
        </w:rPr>
        <w:t>RAN#</w:t>
      </w:r>
      <w:r w:rsidR="005A76B1">
        <w:rPr>
          <w:bCs/>
        </w:rPr>
        <w:t>102</w:t>
      </w:r>
      <w:r w:rsidR="005A76B1" w:rsidRPr="00105477">
        <w:rPr>
          <w:rFonts w:hint="eastAsia"/>
          <w:bCs/>
        </w:rPr>
        <w:t xml:space="preserve"> </w:t>
      </w:r>
      <w:r w:rsidR="005A76B1" w:rsidRPr="00105477">
        <w:rPr>
          <w:bCs/>
        </w:rPr>
        <w:t>meeting</w:t>
      </w:r>
      <w:r w:rsidR="005A76B1">
        <w:rPr>
          <w:bCs/>
        </w:rPr>
        <w:t xml:space="preserve"> (Dec. 2023)</w:t>
      </w:r>
      <w:r w:rsidR="005A76B1" w:rsidRPr="00105477">
        <w:rPr>
          <w:rFonts w:hint="eastAsia"/>
          <w:color w:val="000000"/>
        </w:rPr>
        <w:t xml:space="preserve"> </w:t>
      </w:r>
      <w:r w:rsidRPr="00105477">
        <w:rPr>
          <w:rFonts w:hint="eastAsia"/>
          <w:color w:val="000000"/>
        </w:rPr>
        <w:t>and</w:t>
      </w:r>
      <w:r w:rsidRPr="00105477">
        <w:t xml:space="preserve"> </w:t>
      </w:r>
      <w:r w:rsidR="005A76B1">
        <w:t xml:space="preserve">the </w:t>
      </w:r>
      <w:r w:rsidR="005A76B1" w:rsidRPr="00793E0F">
        <w:t>IoT_NTN_FDD_LS_band</w:t>
      </w:r>
      <w:r w:rsidR="001E33D9"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 w:rsidR="005A76B1">
        <w:t xml:space="preserve">will be completed by Jun. 2024. </w:t>
      </w:r>
      <w:r w:rsidRPr="00105477">
        <w:t xml:space="preserve">According to the requirements of </w:t>
      </w:r>
      <w:r w:rsidR="005A76B1">
        <w:t>IoT NTN bands</w:t>
      </w:r>
      <w:r w:rsidRPr="00105477">
        <w:t xml:space="preserve">, it is justified now to start the work on the corresponding UE conformance test specifications for </w:t>
      </w:r>
      <w:r w:rsidR="005A76B1" w:rsidRPr="005A76B1">
        <w:t>L+S band for IoT NTN operation</w:t>
      </w:r>
      <w:r w:rsidRPr="005A76B1">
        <w:t xml:space="preserve"> </w:t>
      </w:r>
      <w:r w:rsidRPr="00105477">
        <w:t>in 3GPP RAN WG5</w:t>
      </w:r>
      <w:r w:rsidR="005A76B1">
        <w:t>.</w:t>
      </w:r>
    </w:p>
    <w:p w14:paraId="7D7CF66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E04D1F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F6B0D6" w14:textId="6C58D892" w:rsidR="00BE6AFF" w:rsidRPr="00105477" w:rsidRDefault="00BE6AFF" w:rsidP="00BE6AFF">
      <w:pPr>
        <w:spacing w:after="0"/>
      </w:pPr>
      <w:r w:rsidRPr="00105477">
        <w:t xml:space="preserve">The objective of this work item is to define the UE conformance requirements corresponding to </w:t>
      </w:r>
      <w:r>
        <w:t>‘</w:t>
      </w:r>
      <w:r w:rsidR="00C23F7D" w:rsidRPr="00C23F7D">
        <w:t>IoT_NTN_FDD_LS_band</w:t>
      </w:r>
      <w:r>
        <w:t>’, by analysing the test case impact, applicability</w:t>
      </w:r>
      <w:r w:rsidR="002A090E">
        <w:t>,</w:t>
      </w:r>
      <w:r>
        <w:t xml:space="preserve"> test environment and updating the relevant conformance specifications.</w:t>
      </w:r>
      <w:r w:rsidRPr="00105477">
        <w:t xml:space="preserve"> This work item will cover </w:t>
      </w:r>
      <w:r w:rsidR="00E372E8">
        <w:t>Signalling</w:t>
      </w:r>
      <w:r w:rsidR="002A090E"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254</w:t>
      </w:r>
      <w:r w:rsidRPr="00105477">
        <w:t>.</w:t>
      </w:r>
    </w:p>
    <w:p w14:paraId="67EAFAF9" w14:textId="77777777" w:rsidR="008A3A6E" w:rsidRDefault="008A3A6E">
      <w:pPr>
        <w:spacing w:after="0"/>
        <w:rPr>
          <w:bCs/>
        </w:rPr>
      </w:pPr>
    </w:p>
    <w:p w14:paraId="3CAB1E9D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BC2460E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7063278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3CB05F5" w14:textId="77777777" w:rsidR="008A3A6E" w:rsidRDefault="008A3A6E">
      <w:r>
        <w:rPr>
          <w:rFonts w:hint="eastAsia"/>
        </w:rPr>
        <w:t>N</w:t>
      </w:r>
      <w:r>
        <w:t>/A</w:t>
      </w:r>
    </w:p>
    <w:p w14:paraId="1EB02BBF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5C1F3268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8B0A83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EFE15CA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DDB26C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2AFA0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7785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E26D2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6429B9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A1531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76D4389" w14:textId="77777777">
        <w:tc>
          <w:tcPr>
            <w:tcW w:w="1617" w:type="dxa"/>
          </w:tcPr>
          <w:p w14:paraId="5496BE33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360B7FDF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72356394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053A0F3E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1F677559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5F0D972B" w14:textId="77777777" w:rsidR="008A3A6E" w:rsidRDefault="008A3A6E">
            <w:pPr>
              <w:pStyle w:val="TAL"/>
            </w:pPr>
          </w:p>
        </w:tc>
      </w:tr>
    </w:tbl>
    <w:p w14:paraId="25C49C5D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1C46BA9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F5B1B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C79FC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09A34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8B6F3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F5DFF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F5D1A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477C551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B09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5E6" w14:textId="77777777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ED" w14:textId="77777777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B61CE1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B61CE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4AF" w14:textId="77777777" w:rsidR="006B7545" w:rsidRDefault="006B7545" w:rsidP="006B7545">
            <w:pPr>
              <w:pStyle w:val="TAL"/>
            </w:pPr>
          </w:p>
        </w:tc>
      </w:tr>
      <w:tr w:rsidR="00AF3907" w14:paraId="0060A7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A6A" w14:textId="77777777" w:rsidR="00AF3907" w:rsidRDefault="00AF3907" w:rsidP="00AF390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2D" w14:textId="77777777" w:rsidR="00AF3907" w:rsidRDefault="00AF3907" w:rsidP="00AF3907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3CD" w14:textId="77777777" w:rsidR="00AF3907" w:rsidRDefault="00B61CE1" w:rsidP="00AF39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33D" w14:textId="77777777" w:rsidR="00AF3907" w:rsidRDefault="00AF3907" w:rsidP="00AF3907">
            <w:pPr>
              <w:pStyle w:val="TAL"/>
            </w:pPr>
          </w:p>
        </w:tc>
      </w:tr>
      <w:tr w:rsidR="00067EE7" w14:paraId="40C451C8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ABB" w14:textId="77777777" w:rsidR="00067EE7" w:rsidRDefault="00067EE7" w:rsidP="00067EE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A36" w14:textId="77777777" w:rsidR="00067EE7" w:rsidRPr="006B7545" w:rsidRDefault="00067EE7" w:rsidP="00067EE7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D41" w14:textId="77777777" w:rsidR="00067EE7" w:rsidRDefault="00B61CE1" w:rsidP="00067EE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5D" w14:textId="77777777" w:rsidR="00067EE7" w:rsidRDefault="00067EE7" w:rsidP="00067EE7">
            <w:pPr>
              <w:pStyle w:val="TAL"/>
            </w:pPr>
          </w:p>
        </w:tc>
      </w:tr>
      <w:tr w:rsidR="00560ED0" w14:paraId="3FA592E5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FC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7F8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D8D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681" w14:textId="77777777" w:rsidR="00560ED0" w:rsidRDefault="00560ED0" w:rsidP="00560ED0">
            <w:pPr>
              <w:pStyle w:val="TAL"/>
            </w:pPr>
          </w:p>
        </w:tc>
      </w:tr>
      <w:tr w:rsidR="00560ED0" w14:paraId="27D201DA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F3A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B37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F9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9C1" w14:textId="77777777" w:rsidR="00560ED0" w:rsidRDefault="00560ED0" w:rsidP="00560ED0">
            <w:pPr>
              <w:pStyle w:val="TAL"/>
            </w:pPr>
          </w:p>
        </w:tc>
      </w:tr>
      <w:tr w:rsidR="00560ED0" w14:paraId="0EB08B3E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FA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914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E71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74A" w14:textId="77777777" w:rsidR="00560ED0" w:rsidRDefault="00560ED0" w:rsidP="00560ED0">
            <w:pPr>
              <w:pStyle w:val="TAL"/>
            </w:pPr>
          </w:p>
        </w:tc>
      </w:tr>
    </w:tbl>
    <w:p w14:paraId="25DA7655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FA662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2EE19B" w14:textId="77777777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7C17E8" w:rsidRPr="00E37B2C">
          <w:rPr>
            <w:rStyle w:val="af2"/>
          </w:rPr>
          <w:t>Daiwei.zhou@mediatek.com</w:t>
        </w:r>
      </w:hyperlink>
    </w:p>
    <w:p w14:paraId="2691CA8E" w14:textId="77777777" w:rsidR="007C17E8" w:rsidRPr="007C17E8" w:rsidRDefault="000F3D39">
      <w:pPr>
        <w:rPr>
          <w:rStyle w:val="af2"/>
        </w:rPr>
      </w:pPr>
      <w:r>
        <w:t>Jing</w:t>
      </w:r>
      <w:r w:rsidR="007C17E8">
        <w:t xml:space="preserve"> Zh</w:t>
      </w:r>
      <w:r>
        <w:t>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7C17E8" w:rsidRPr="007C17E8">
          <w:rPr>
            <w:rStyle w:val="af2"/>
          </w:rPr>
          <w:t>zhaoj16@chinatelecom.cn</w:t>
        </w:r>
      </w:hyperlink>
    </w:p>
    <w:p w14:paraId="42147BDB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6E06B55" w14:textId="77777777" w:rsidR="008A3A6E" w:rsidRDefault="008A3A6E">
      <w:r>
        <w:rPr>
          <w:rFonts w:hint="eastAsia"/>
        </w:rPr>
        <w:t>R</w:t>
      </w:r>
      <w:r>
        <w:t>AN5</w:t>
      </w:r>
    </w:p>
    <w:p w14:paraId="0A826F8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8FC5040" w14:textId="77777777" w:rsidR="008A3A6E" w:rsidRDefault="008A3A6E">
      <w:r>
        <w:rPr>
          <w:rFonts w:hint="eastAsia"/>
        </w:rPr>
        <w:t>N</w:t>
      </w:r>
      <w:r>
        <w:t>one</w:t>
      </w:r>
    </w:p>
    <w:p w14:paraId="129F7D6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5F0D9E4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B9B475E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313BA66" w14:textId="77777777">
        <w:trPr>
          <w:jc w:val="center"/>
        </w:trPr>
        <w:tc>
          <w:tcPr>
            <w:tcW w:w="0" w:type="auto"/>
          </w:tcPr>
          <w:p w14:paraId="287E5F1E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6C438BEC" w14:textId="77777777">
        <w:trPr>
          <w:jc w:val="center"/>
        </w:trPr>
        <w:tc>
          <w:tcPr>
            <w:tcW w:w="0" w:type="auto"/>
          </w:tcPr>
          <w:p w14:paraId="76E28CE1" w14:textId="77777777" w:rsidR="00934677" w:rsidRDefault="00934677">
            <w:pPr>
              <w:pStyle w:val="TAL"/>
            </w:pPr>
            <w:r>
              <w:t>China Telecom</w:t>
            </w:r>
          </w:p>
        </w:tc>
      </w:tr>
      <w:tr w:rsidR="00934677" w14:paraId="397D5FDF" w14:textId="77777777">
        <w:trPr>
          <w:jc w:val="center"/>
        </w:trPr>
        <w:tc>
          <w:tcPr>
            <w:tcW w:w="0" w:type="auto"/>
          </w:tcPr>
          <w:p w14:paraId="765BC40F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6BB552BA" w14:textId="77777777">
        <w:trPr>
          <w:jc w:val="center"/>
        </w:trPr>
        <w:tc>
          <w:tcPr>
            <w:tcW w:w="0" w:type="auto"/>
          </w:tcPr>
          <w:p w14:paraId="19D3C18F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271621E7" w14:textId="77777777">
        <w:trPr>
          <w:jc w:val="center"/>
        </w:trPr>
        <w:tc>
          <w:tcPr>
            <w:tcW w:w="0" w:type="auto"/>
          </w:tcPr>
          <w:p w14:paraId="2633AA39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BF148F" w14:paraId="2A148794" w14:textId="77777777">
        <w:trPr>
          <w:jc w:val="center"/>
        </w:trPr>
        <w:tc>
          <w:tcPr>
            <w:tcW w:w="0" w:type="auto"/>
          </w:tcPr>
          <w:p w14:paraId="171F628D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0F77F21F" w14:textId="77777777">
        <w:trPr>
          <w:jc w:val="center"/>
        </w:trPr>
        <w:tc>
          <w:tcPr>
            <w:tcW w:w="0" w:type="auto"/>
          </w:tcPr>
          <w:p w14:paraId="70A1EFC3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406E236" w14:textId="77777777">
        <w:trPr>
          <w:jc w:val="center"/>
        </w:trPr>
        <w:tc>
          <w:tcPr>
            <w:tcW w:w="0" w:type="auto"/>
          </w:tcPr>
          <w:p w14:paraId="0790407E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2AF7CB36" w14:textId="77777777">
        <w:trPr>
          <w:jc w:val="center"/>
        </w:trPr>
        <w:tc>
          <w:tcPr>
            <w:tcW w:w="0" w:type="auto"/>
          </w:tcPr>
          <w:p w14:paraId="5721138C" w14:textId="77777777" w:rsidR="007C17E8" w:rsidRDefault="007C17E8">
            <w:pPr>
              <w:pStyle w:val="TAL"/>
            </w:pPr>
          </w:p>
        </w:tc>
      </w:tr>
    </w:tbl>
    <w:p w14:paraId="7F3B98ED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22B9B" w14:textId="77777777" w:rsidR="00272FEA" w:rsidRDefault="00272FEA">
      <w:pPr>
        <w:spacing w:after="0"/>
      </w:pPr>
      <w:r>
        <w:separator/>
      </w:r>
    </w:p>
  </w:endnote>
  <w:endnote w:type="continuationSeparator" w:id="0">
    <w:p w14:paraId="2BF17AF5" w14:textId="77777777" w:rsidR="00272FEA" w:rsidRDefault="00272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B9CCF" w14:textId="77777777" w:rsidR="00272FEA" w:rsidRDefault="00272FEA">
      <w:pPr>
        <w:spacing w:after="0"/>
      </w:pPr>
      <w:r>
        <w:separator/>
      </w:r>
    </w:p>
  </w:footnote>
  <w:footnote w:type="continuationSeparator" w:id="0">
    <w:p w14:paraId="54D36066" w14:textId="77777777" w:rsidR="00272FEA" w:rsidRDefault="00272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1BD7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14D23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36D6"/>
    <w:rsid w:val="00196F40"/>
    <w:rsid w:val="001A4192"/>
    <w:rsid w:val="001A474A"/>
    <w:rsid w:val="001A5A26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640E5"/>
    <w:rsid w:val="0026436F"/>
    <w:rsid w:val="0026606E"/>
    <w:rsid w:val="0026785E"/>
    <w:rsid w:val="00270BDC"/>
    <w:rsid w:val="00272FEA"/>
    <w:rsid w:val="0027433E"/>
    <w:rsid w:val="0027474F"/>
    <w:rsid w:val="00276403"/>
    <w:rsid w:val="00283047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0B5E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36C5C"/>
    <w:rsid w:val="00344158"/>
    <w:rsid w:val="00347B74"/>
    <w:rsid w:val="00347CAA"/>
    <w:rsid w:val="00355CB6"/>
    <w:rsid w:val="0035787E"/>
    <w:rsid w:val="0036625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35E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D70EA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2359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8E2658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184A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061EC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A4"/>
    <w:rsid w:val="00B11C92"/>
    <w:rsid w:val="00B1248D"/>
    <w:rsid w:val="00B132CD"/>
    <w:rsid w:val="00B1430E"/>
    <w:rsid w:val="00B14709"/>
    <w:rsid w:val="00B2743D"/>
    <w:rsid w:val="00B3015C"/>
    <w:rsid w:val="00B344D8"/>
    <w:rsid w:val="00B4147E"/>
    <w:rsid w:val="00B43959"/>
    <w:rsid w:val="00B507F8"/>
    <w:rsid w:val="00B52D2D"/>
    <w:rsid w:val="00B55FA0"/>
    <w:rsid w:val="00B567D1"/>
    <w:rsid w:val="00B57B97"/>
    <w:rsid w:val="00B61CE1"/>
    <w:rsid w:val="00B629BC"/>
    <w:rsid w:val="00B659AB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43A2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3941"/>
    <w:rsid w:val="00C9685D"/>
    <w:rsid w:val="00CA0968"/>
    <w:rsid w:val="00CA168E"/>
    <w:rsid w:val="00CB05BD"/>
    <w:rsid w:val="00CB0647"/>
    <w:rsid w:val="00CB4236"/>
    <w:rsid w:val="00CC5A41"/>
    <w:rsid w:val="00CC72A4"/>
    <w:rsid w:val="00CD2722"/>
    <w:rsid w:val="00CD3153"/>
    <w:rsid w:val="00CF6810"/>
    <w:rsid w:val="00CF6EE4"/>
    <w:rsid w:val="00D06117"/>
    <w:rsid w:val="00D13715"/>
    <w:rsid w:val="00D24760"/>
    <w:rsid w:val="00D270CF"/>
    <w:rsid w:val="00D31CC8"/>
    <w:rsid w:val="00D32678"/>
    <w:rsid w:val="00D4262C"/>
    <w:rsid w:val="00D44300"/>
    <w:rsid w:val="00D46247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A60FB"/>
    <w:rsid w:val="00DA74F3"/>
    <w:rsid w:val="00DB0480"/>
    <w:rsid w:val="00DB1C9C"/>
    <w:rsid w:val="00DB59BB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12AD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C7CD6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5527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2000-02-29T09:31:00Z</cp:lastPrinted>
  <dcterms:created xsi:type="dcterms:W3CDTF">2024-06-07T12:35:00Z</dcterms:created>
  <dcterms:modified xsi:type="dcterms:W3CDTF">2024-06-07T12:35:00Z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