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4CB6772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9E521F">
        <w:rPr>
          <w:b/>
          <w:noProof/>
          <w:sz w:val="24"/>
        </w:rPr>
        <w:t>40</w:t>
      </w:r>
      <w:r w:rsidR="007C5C19">
        <w:rPr>
          <w:b/>
          <w:noProof/>
          <w:sz w:val="24"/>
        </w:rPr>
        <w:t>69</w:t>
      </w:r>
    </w:p>
    <w:p w14:paraId="693CE205" w14:textId="5E07281E"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59B6D0A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 xml:space="preserve">nd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2DCDF16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9.1.1.7</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783C8A19"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Study on channel modelling for Integrated sensing and communication (ISAC) for NR</w:t>
      </w:r>
    </w:p>
    <w:p w14:paraId="4831830C" w14:textId="4A7E54A3" w:rsidR="00D903CF" w:rsidRPr="00BA3A53" w:rsidRDefault="00D903CF" w:rsidP="00D903CF">
      <w:pPr>
        <w:pStyle w:val="Guidance"/>
      </w:pPr>
    </w:p>
    <w:p w14:paraId="2E7D3CE6" w14:textId="04351B35" w:rsidR="00D903CF" w:rsidRPr="00652DC9" w:rsidRDefault="00D903CF" w:rsidP="00D903CF">
      <w:pPr>
        <w:pStyle w:val="Heading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FS_ISAC_NR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77777777" w:rsidR="00D903CF" w:rsidRPr="00652DC9" w:rsidRDefault="00D903CF" w:rsidP="00D903CF">
      <w:pPr>
        <w:pStyle w:val="Heading8"/>
        <w:ind w:left="2835" w:hanging="2835"/>
        <w:rPr>
          <w:sz w:val="32"/>
          <w:szCs w:val="32"/>
          <w:lang w:val="fr-FR"/>
        </w:rPr>
      </w:pPr>
      <w:r w:rsidRPr="00652DC9">
        <w:rPr>
          <w:sz w:val="32"/>
          <w:szCs w:val="32"/>
          <w:lang w:val="fr-FR"/>
        </w:rPr>
        <w:t>Unique identifier:</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r w:rsidRPr="001C5A49">
              <w:t>FS_NR_newRAT</w:t>
            </w:r>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(e.g.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30528DF4"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 xml:space="preserve">(i.e.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E334BE" w:rsidR="00351A9B" w:rsidRDefault="00351A9B" w:rsidP="00975C02">
      <w:pPr>
        <w:numPr>
          <w:ilvl w:val="0"/>
          <w:numId w:val="8"/>
        </w:numPr>
        <w:spacing w:after="0"/>
        <w:rPr>
          <w:bCs/>
        </w:rPr>
      </w:pPr>
      <w:r>
        <w:rPr>
          <w:bCs/>
        </w:rPr>
        <w:t xml:space="preserve">Identify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Hyperlink"/>
            <w:i/>
          </w:rPr>
          <w:t>liyingyang@xiaomi.com</w:t>
        </w:r>
      </w:hyperlink>
      <w:r w:rsidRPr="009F7C6A">
        <w:rPr>
          <w:i/>
        </w:rPr>
        <w:t xml:space="preserve"> </w:t>
      </w:r>
    </w:p>
    <w:p w14:paraId="052AA036" w14:textId="77777777" w:rsidR="004C7085" w:rsidRDefault="004C7085" w:rsidP="004C7085">
      <w:pPr>
        <w:ind w:right="-99"/>
        <w:rPr>
          <w:i/>
        </w:rPr>
      </w:pPr>
      <w:r w:rsidRPr="00B01E17">
        <w:rPr>
          <w:i/>
        </w:rPr>
        <w:t>Vogedes, Jerome, AT</w:t>
      </w:r>
      <w:r>
        <w:rPr>
          <w:i/>
        </w:rPr>
        <w:t xml:space="preserve">&amp;T, </w:t>
      </w:r>
      <w:hyperlink r:id="rId12" w:history="1">
        <w:r w:rsidRPr="00B01E17">
          <w:rPr>
            <w:rStyle w:val="Hyperlink"/>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r w:rsidRPr="00B01E17">
              <w:t>CEWiT</w:t>
            </w:r>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r w:rsidRPr="00B01E17">
              <w:t>Futurewei</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r w:rsidRPr="00B01E17">
              <w:t>HiSilicon</w:t>
            </w:r>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r w:rsidRPr="00B01E17">
              <w:t>Honor</w:t>
            </w:r>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r w:rsidRPr="00B01E17">
              <w:t>InterDigital</w:t>
            </w:r>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r w:rsidRPr="00B01E17">
              <w:t>Langbo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Uplus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77777777" w:rsidR="00B01E17" w:rsidRPr="00B01E17" w:rsidRDefault="00B01E17" w:rsidP="00B01E17">
            <w:pPr>
              <w:pStyle w:val="TAL"/>
            </w:pPr>
            <w:r w:rsidRPr="00B01E17">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r w:rsidRPr="00B01E17">
              <w:t>Sanechips</w:t>
            </w:r>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r w:rsidRPr="00B01E17">
              <w:t>Semtech</w:t>
            </w:r>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r w:rsidRPr="00B01E17">
              <w:t>Spreadtrum</w:t>
            </w:r>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r>
              <w:t>SyncTechno</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r w:rsidRPr="00B01E17">
              <w:t>Tejas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TOYOTA InfoTechnology Center</w:t>
            </w:r>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r w:rsidRPr="00B01E17">
              <w:t>Transsion</w:t>
            </w:r>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83D4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68C43E"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5E01" w14:textId="77777777" w:rsidR="00BD2730" w:rsidRDefault="00BD2730">
      <w:r>
        <w:separator/>
      </w:r>
    </w:p>
  </w:endnote>
  <w:endnote w:type="continuationSeparator" w:id="0">
    <w:p w14:paraId="3EAB56BC" w14:textId="77777777" w:rsidR="00BD2730" w:rsidRDefault="00B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C19" w14:textId="77777777" w:rsidR="00BD2730" w:rsidRDefault="00BD2730">
      <w:r>
        <w:separator/>
      </w:r>
    </w:p>
  </w:footnote>
  <w:footnote w:type="continuationSeparator" w:id="0">
    <w:p w14:paraId="7A9B9047" w14:textId="77777777" w:rsidR="00BD2730" w:rsidRDefault="00BD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7"/>
  </w:num>
  <w:num w:numId="3" w16cid:durableId="1011029086">
    <w:abstractNumId w:val="5"/>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6"/>
  </w:num>
  <w:num w:numId="9" w16cid:durableId="121580487">
    <w:abstractNumId w:val="1"/>
  </w:num>
  <w:num w:numId="10" w16cid:durableId="2013943669">
    <w:abstractNumId w:val="9"/>
  </w:num>
  <w:num w:numId="11" w16cid:durableId="12305359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1ABD"/>
    <w:rsid w:val="000B3A48"/>
    <w:rsid w:val="000B61FD"/>
    <w:rsid w:val="000C0BF7"/>
    <w:rsid w:val="000C5FE3"/>
    <w:rsid w:val="000D122A"/>
    <w:rsid w:val="000D5D45"/>
    <w:rsid w:val="000E55AD"/>
    <w:rsid w:val="000E630D"/>
    <w:rsid w:val="001001BD"/>
    <w:rsid w:val="00101936"/>
    <w:rsid w:val="00102222"/>
    <w:rsid w:val="00111AE9"/>
    <w:rsid w:val="001151FD"/>
    <w:rsid w:val="00120541"/>
    <w:rsid w:val="001211F3"/>
    <w:rsid w:val="00127B5D"/>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21B1E"/>
    <w:rsid w:val="00235F65"/>
    <w:rsid w:val="00240DCD"/>
    <w:rsid w:val="0024786B"/>
    <w:rsid w:val="00251D80"/>
    <w:rsid w:val="00254FB5"/>
    <w:rsid w:val="002640E5"/>
    <w:rsid w:val="0026436F"/>
    <w:rsid w:val="0026606E"/>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205AD"/>
    <w:rsid w:val="0033027D"/>
    <w:rsid w:val="00335FB2"/>
    <w:rsid w:val="00344158"/>
    <w:rsid w:val="00347B74"/>
    <w:rsid w:val="00351A9B"/>
    <w:rsid w:val="00355CB6"/>
    <w:rsid w:val="0035787E"/>
    <w:rsid w:val="0036091C"/>
    <w:rsid w:val="00366257"/>
    <w:rsid w:val="0038516D"/>
    <w:rsid w:val="003869D7"/>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B4597"/>
    <w:rsid w:val="005C29F7"/>
    <w:rsid w:val="005C4F58"/>
    <w:rsid w:val="005C5E8D"/>
    <w:rsid w:val="005C78F2"/>
    <w:rsid w:val="005D057C"/>
    <w:rsid w:val="005D3FEC"/>
    <w:rsid w:val="005D44BE"/>
    <w:rsid w:val="005E088B"/>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5C19"/>
    <w:rsid w:val="007C7E14"/>
    <w:rsid w:val="007D03D2"/>
    <w:rsid w:val="007D1AB2"/>
    <w:rsid w:val="007D36CF"/>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04F5"/>
    <w:rsid w:val="00913359"/>
    <w:rsid w:val="00915DDF"/>
    <w:rsid w:val="00922FCB"/>
    <w:rsid w:val="0093077E"/>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C3039"/>
    <w:rsid w:val="00EC5235"/>
    <w:rsid w:val="00ED6B03"/>
    <w:rsid w:val="00ED7A5B"/>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4</cp:revision>
  <cp:lastPrinted>2000-02-29T11:31:00Z</cp:lastPrinted>
  <dcterms:created xsi:type="dcterms:W3CDTF">2023-12-14T23:16:00Z</dcterms:created>
  <dcterms:modified xsi:type="dcterms:W3CDTF">2023-12-15T00:22:00Z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