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2E3C8" w14:textId="63F00A7C" w:rsidR="001202F9" w:rsidRPr="0033027D" w:rsidRDefault="001202F9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5D6071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9F4C1A">
        <w:rPr>
          <w:b/>
          <w:noProof/>
          <w:sz w:val="24"/>
        </w:rPr>
        <w:t>3250</w:t>
      </w:r>
    </w:p>
    <w:p w14:paraId="2A39799A" w14:textId="062252CB" w:rsidR="001202F9" w:rsidRPr="006A45BA" w:rsidRDefault="005D6071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Edinburgh</w:t>
      </w:r>
      <w:r w:rsidR="001202F9" w:rsidRPr="00B01ACB">
        <w:rPr>
          <w:b/>
          <w:noProof/>
          <w:sz w:val="24"/>
        </w:rPr>
        <w:t xml:space="preserve">, </w:t>
      </w:r>
      <w:r w:rsidR="00E40D26">
        <w:rPr>
          <w:b/>
          <w:noProof/>
          <w:sz w:val="24"/>
        </w:rPr>
        <w:t>UK</w:t>
      </w:r>
      <w:r w:rsidR="003C22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</w:t>
      </w:r>
      <w:r w:rsidR="001202F9">
        <w:rPr>
          <w:b/>
          <w:noProof/>
          <w:sz w:val="24"/>
        </w:rPr>
        <w:t xml:space="preserve"> 1</w:t>
      </w:r>
      <w:r w:rsidR="003F7737">
        <w:rPr>
          <w:b/>
          <w:noProof/>
          <w:sz w:val="24"/>
        </w:rPr>
        <w:t>1</w:t>
      </w:r>
      <w:r w:rsidR="001202F9">
        <w:rPr>
          <w:b/>
          <w:noProof/>
          <w:sz w:val="24"/>
        </w:rPr>
        <w:t>-1</w:t>
      </w:r>
      <w:r w:rsidR="003F7737">
        <w:rPr>
          <w:b/>
          <w:noProof/>
          <w:sz w:val="24"/>
        </w:rPr>
        <w:t>5</w:t>
      </w:r>
      <w:r w:rsidR="001202F9" w:rsidRPr="00B01ACB">
        <w:rPr>
          <w:b/>
          <w:noProof/>
          <w:sz w:val="24"/>
        </w:rPr>
        <w:t>, 202</w:t>
      </w:r>
      <w:r w:rsidR="001202F9">
        <w:rPr>
          <w:b/>
          <w:noProof/>
          <w:sz w:val="24"/>
        </w:rPr>
        <w:t>3</w:t>
      </w:r>
      <w:r w:rsidR="001202F9" w:rsidRPr="0033027D">
        <w:rPr>
          <w:b/>
          <w:noProof/>
          <w:sz w:val="24"/>
        </w:rPr>
        <w:tab/>
      </w:r>
      <w:r w:rsidR="001202F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202F9">
        <w:rPr>
          <w:rFonts w:eastAsia="Batang" w:cs="Arial"/>
          <w:sz w:val="18"/>
          <w:szCs w:val="18"/>
          <w:lang w:eastAsia="zh-CN"/>
        </w:rPr>
        <w:t>RP</w:t>
      </w:r>
      <w:r w:rsidR="001202F9" w:rsidRPr="006A45BA">
        <w:rPr>
          <w:rFonts w:eastAsia="Batang" w:cs="Arial"/>
          <w:sz w:val="18"/>
          <w:szCs w:val="18"/>
          <w:lang w:eastAsia="zh-CN"/>
        </w:rPr>
        <w:t>-</w:t>
      </w:r>
      <w:r w:rsidR="001202F9">
        <w:rPr>
          <w:rFonts w:eastAsia="Batang" w:cs="Arial"/>
          <w:sz w:val="18"/>
          <w:szCs w:val="18"/>
          <w:lang w:eastAsia="zh-CN"/>
        </w:rPr>
        <w:t>2</w:t>
      </w:r>
      <w:r w:rsidR="003F7737">
        <w:rPr>
          <w:rFonts w:eastAsia="Batang" w:cs="Arial"/>
          <w:sz w:val="18"/>
          <w:szCs w:val="18"/>
          <w:lang w:eastAsia="zh-CN"/>
        </w:rPr>
        <w:t>31308</w:t>
      </w:r>
      <w:r w:rsidR="001202F9" w:rsidRPr="006A45BA">
        <w:rPr>
          <w:rFonts w:eastAsia="Batang" w:cs="Arial"/>
          <w:sz w:val="18"/>
          <w:szCs w:val="18"/>
          <w:lang w:eastAsia="zh-CN"/>
        </w:rPr>
        <w:t>)</w:t>
      </w:r>
    </w:p>
    <w:p w14:paraId="50C4E4E2" w14:textId="77777777" w:rsidR="001202F9" w:rsidRPr="005D6071" w:rsidRDefault="001202F9" w:rsidP="001202F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C8D8BB8" w14:textId="2F9BC30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MediaTek Inc.</w:t>
      </w:r>
    </w:p>
    <w:p w14:paraId="4D35CE9C" w14:textId="192CC39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Revised WID on</w:t>
      </w:r>
      <w:r w:rsidRPr="001202F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UE Conformance</w:t>
      </w:r>
      <w:r w:rsidRPr="001202F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– NB-IoT/eMTC support for Non-Terrestrial Networks (NTN) including EPS aspects</w:t>
      </w:r>
    </w:p>
    <w:p w14:paraId="64034EB2" w14:textId="77777777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  <w:t>Approval</w:t>
      </w:r>
    </w:p>
    <w:p w14:paraId="6DEEFF58" w14:textId="2A93000B" w:rsidR="001202F9" w:rsidRDefault="001202F9" w:rsidP="001202F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eastAsia="Batang" w:hAnsi="Arial"/>
          <w:b/>
          <w:sz w:val="24"/>
          <w:szCs w:val="24"/>
        </w:rPr>
        <w:t>13.3.</w:t>
      </w:r>
      <w:r w:rsidR="00B467A2">
        <w:rPr>
          <w:rFonts w:ascii="Arial" w:eastAsia="Batang" w:hAnsi="Arial"/>
          <w:b/>
          <w:sz w:val="24"/>
          <w:szCs w:val="24"/>
        </w:rPr>
        <w:t>19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3173D730" w14:textId="77777777" w:rsidR="00386202" w:rsidRDefault="00386202">
      <w:pPr>
        <w:pStyle w:val="Heading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A73147" w:rsidRPr="00A73147">
        <w:rPr>
          <w:rFonts w:cs="Arial"/>
        </w:rPr>
        <w:t>NB-IoT/eMTC support for Non-Terrestrial Networks (NTN)</w:t>
      </w:r>
      <w:r w:rsidR="000A4603">
        <w:rPr>
          <w:rFonts w:cs="Arial"/>
        </w:rPr>
        <w:t xml:space="preserve"> </w:t>
      </w:r>
      <w:r w:rsidR="000A4603" w:rsidRPr="000A4603">
        <w:rPr>
          <w:rFonts w:cs="Arial"/>
        </w:rPr>
        <w:t>including EPS aspects</w:t>
      </w:r>
    </w:p>
    <w:p w14:paraId="44131664" w14:textId="77777777" w:rsidR="00386202" w:rsidRPr="00F076CD" w:rsidRDefault="00386202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 xml:space="preserve">: </w:t>
      </w:r>
      <w:proofErr w:type="spellStart"/>
      <w:r w:rsidR="00546E34" w:rsidRPr="00F076CD">
        <w:rPr>
          <w:lang w:val="fr-FR"/>
        </w:rPr>
        <w:t>LTE_NBIOT_eMTC_NTN</w:t>
      </w:r>
      <w:r w:rsidR="000A4603" w:rsidRPr="00F076CD">
        <w:rPr>
          <w:lang w:val="fr-FR"/>
        </w:rPr>
        <w:t>_plus_EPS</w:t>
      </w:r>
      <w:r w:rsidRPr="00F076CD">
        <w:rPr>
          <w:lang w:val="fr-FR"/>
        </w:rPr>
        <w:t>-UEConTest</w:t>
      </w:r>
      <w:proofErr w:type="spellEnd"/>
    </w:p>
    <w:p w14:paraId="2B4EDEE2" w14:textId="77777777" w:rsidR="00386202" w:rsidRPr="00F076CD" w:rsidRDefault="00386202" w:rsidP="006613C5">
      <w:pPr>
        <w:pStyle w:val="Heading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77777777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0CCB0D3B" w14:textId="77777777" w:rsidR="00386202" w:rsidRDefault="00386202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016F1330" w:rsidR="00386202" w:rsidRPr="00BA15CF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A095A17" w:rsidR="00386202" w:rsidRPr="00F536D3" w:rsidRDefault="00B652C1">
            <w:pPr>
              <w:pStyle w:val="TAC"/>
              <w:rPr>
                <w:rFonts w:eastAsia="DengXian"/>
              </w:rPr>
            </w:pPr>
            <w:r w:rsidRPr="00F536D3">
              <w:rPr>
                <w:rFonts w:eastAsia="DengXian"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DengXian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Heading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Heading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77777777" w:rsidR="00873644" w:rsidRPr="007C0B27" w:rsidRDefault="00873644">
            <w:pPr>
              <w:pStyle w:val="TAL"/>
              <w:rPr>
                <w:kern w:val="2"/>
                <w:szCs w:val="22"/>
              </w:rPr>
            </w:pPr>
            <w:r w:rsidRPr="009D6626">
              <w:rPr>
                <w:rFonts w:cs="Arial"/>
              </w:rPr>
              <w:t>LTE_NBIOT_eMTC_NTN</w:t>
            </w:r>
          </w:p>
        </w:tc>
        <w:tc>
          <w:tcPr>
            <w:tcW w:w="1559" w:type="dxa"/>
            <w:shd w:val="clear" w:color="auto" w:fill="auto"/>
          </w:tcPr>
          <w:p w14:paraId="53E4330F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487B531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20069</w:t>
            </w:r>
          </w:p>
        </w:tc>
        <w:tc>
          <w:tcPr>
            <w:tcW w:w="5244" w:type="dxa"/>
            <w:shd w:val="clear" w:color="auto" w:fill="auto"/>
          </w:tcPr>
          <w:p w14:paraId="153F047A" w14:textId="77777777" w:rsidR="00873644" w:rsidRPr="007C0B27" w:rsidRDefault="00873644">
            <w:pPr>
              <w:pStyle w:val="TAL"/>
              <w:rPr>
                <w:kern w:val="2"/>
                <w:szCs w:val="22"/>
                <w:lang w:val="en-US"/>
              </w:rPr>
            </w:pPr>
            <w:r w:rsidRPr="006A429C">
              <w:rPr>
                <w:rFonts w:cs="Arial"/>
              </w:rPr>
              <w:t>NB-IoT</w:t>
            </w:r>
            <w:r>
              <w:rPr>
                <w:rFonts w:cs="Arial"/>
              </w:rPr>
              <w:t>/</w:t>
            </w:r>
            <w:r w:rsidRPr="006A429C">
              <w:rPr>
                <w:rFonts w:cs="Arial"/>
              </w:rPr>
              <w:t>eMTC support for Non-Terrestr</w:t>
            </w:r>
            <w:r>
              <w:rPr>
                <w:rFonts w:cs="Arial"/>
              </w:rPr>
              <w:t>ial Networks (NTN)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77777777" w:rsidR="00FE5529" w:rsidRPr="00F076CD" w:rsidRDefault="00FE5529" w:rsidP="00FE5529">
            <w:pPr>
              <w:pStyle w:val="TAL"/>
              <w:rPr>
                <w:kern w:val="2"/>
                <w:szCs w:val="22"/>
                <w:lang w:val="fr-FR"/>
              </w:rPr>
            </w:pPr>
            <w:proofErr w:type="spellStart"/>
            <w:r w:rsidRPr="00F076CD">
              <w:rPr>
                <w:rFonts w:cs="Arial"/>
                <w:lang w:val="fr-FR"/>
              </w:rPr>
              <w:t>LTE_NBIOT_eMTC_NTN-Core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A5D12F4" w14:textId="77777777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FACEC9C" w14:textId="77777777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20169</w:t>
            </w:r>
          </w:p>
        </w:tc>
        <w:tc>
          <w:tcPr>
            <w:tcW w:w="5244" w:type="dxa"/>
            <w:shd w:val="clear" w:color="auto" w:fill="auto"/>
          </w:tcPr>
          <w:p w14:paraId="27FE11F0" w14:textId="77777777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FE5529" w:rsidRPr="006A429C">
              <w:rPr>
                <w:rFonts w:cs="Arial"/>
              </w:rPr>
              <w:t>NB-IoT</w:t>
            </w:r>
            <w:r w:rsidR="00FE5529">
              <w:rPr>
                <w:rFonts w:cs="Arial"/>
              </w:rPr>
              <w:t>/</w:t>
            </w:r>
            <w:r w:rsidR="00FE5529" w:rsidRPr="006A429C">
              <w:rPr>
                <w:rFonts w:cs="Arial"/>
              </w:rPr>
              <w:t>eMTC support for Non-Terrestr</w:t>
            </w:r>
            <w:r w:rsidR="00FE5529">
              <w:rPr>
                <w:rFonts w:cs="Arial"/>
              </w:rPr>
              <w:t>ial Networks (NTN)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77777777" w:rsidR="00556C29" w:rsidRPr="00D57180" w:rsidRDefault="00556C29" w:rsidP="00556C29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I</w:t>
            </w:r>
            <w:r w:rsidRPr="00D57180">
              <w:rPr>
                <w:rFonts w:eastAsia="DengXian"/>
                <w:kern w:val="2"/>
                <w:szCs w:val="22"/>
              </w:rPr>
              <w:t>oT</w:t>
            </w:r>
            <w:r w:rsidRPr="00D57180">
              <w:rPr>
                <w:rFonts w:eastAsia="DengXian" w:hint="eastAsia"/>
                <w:kern w:val="2"/>
                <w:szCs w:val="22"/>
              </w:rPr>
              <w:t>_</w:t>
            </w:r>
            <w:r w:rsidRPr="00D57180">
              <w:rPr>
                <w:rFonts w:eastAsia="DengXian"/>
                <w:kern w:val="2"/>
                <w:szCs w:val="22"/>
              </w:rPr>
              <w:t>SAT_ARCH_EPS</w:t>
            </w:r>
          </w:p>
        </w:tc>
        <w:tc>
          <w:tcPr>
            <w:tcW w:w="1559" w:type="dxa"/>
            <w:shd w:val="clear" w:color="auto" w:fill="auto"/>
          </w:tcPr>
          <w:p w14:paraId="7E137842" w14:textId="00AD6A7E" w:rsidR="00556C29" w:rsidRPr="00D57180" w:rsidRDefault="00BA15CF" w:rsidP="00556C29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>
              <w:rPr>
                <w:rFonts w:eastAsia="DengXian" w:hint="eastAsia"/>
                <w:kern w:val="2"/>
                <w:szCs w:val="22"/>
                <w:lang w:val="en-US"/>
              </w:rPr>
              <w:t>CT</w:t>
            </w:r>
            <w:r>
              <w:rPr>
                <w:rFonts w:eastAsia="DengXian"/>
                <w:kern w:val="2"/>
                <w:szCs w:val="22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BF97DE7" w14:textId="17DB13E1" w:rsidR="00556C29" w:rsidRPr="00F076CD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940001</w:t>
            </w:r>
          </w:p>
        </w:tc>
        <w:tc>
          <w:tcPr>
            <w:tcW w:w="5244" w:type="dxa"/>
            <w:shd w:val="clear" w:color="auto" w:fill="auto"/>
          </w:tcPr>
          <w:p w14:paraId="3D5FDF8F" w14:textId="4A9669BE" w:rsidR="00556C29" w:rsidRPr="007C0B27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CT</w:t>
            </w:r>
            <w:r>
              <w:rPr>
                <w:kern w:val="2"/>
                <w:szCs w:val="22"/>
                <w:lang w:val="en-US"/>
              </w:rPr>
              <w:t xml:space="preserve">1 </w:t>
            </w:r>
            <w:r w:rsidRPr="00F076CD">
              <w:rPr>
                <w:kern w:val="2"/>
                <w:szCs w:val="22"/>
                <w:lang w:val="en-US"/>
              </w:rPr>
              <w:t>aspects</w:t>
            </w:r>
            <w:r>
              <w:rPr>
                <w:kern w:val="2"/>
                <w:szCs w:val="22"/>
                <w:lang w:val="en-US"/>
              </w:rPr>
              <w:t xml:space="preserve"> of</w:t>
            </w:r>
            <w:r w:rsidR="00556C29" w:rsidRPr="00556C29">
              <w:rPr>
                <w:kern w:val="2"/>
                <w:szCs w:val="22"/>
                <w:lang w:val="en-US"/>
              </w:rPr>
              <w:t xml:space="preserve"> NB-IoT/eMTC Non-Terrestrial Networks in EPS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Heading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Heading2"/>
      </w:pPr>
      <w:r>
        <w:t>3</w:t>
      </w:r>
      <w:r>
        <w:tab/>
        <w:t>Justification</w:t>
      </w:r>
    </w:p>
    <w:p w14:paraId="652557D3" w14:textId="77777777" w:rsidR="00772ACB" w:rsidRDefault="00772ACB" w:rsidP="00772ACB"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 w14:paraId="64A715BD" w14:textId="77777777" w:rsidR="00772ACB" w:rsidRDefault="00772ACB" w:rsidP="00772ACB">
      <w:pPr>
        <w:pStyle w:val="B1"/>
      </w:pPr>
      <w:r>
        <w:t>-</w:t>
      </w:r>
      <w:r>
        <w:tab/>
        <w:t>Transportation (maritime, road, rail, air) &amp; logistics</w:t>
      </w:r>
    </w:p>
    <w:p w14:paraId="78F9D690" w14:textId="77777777" w:rsidR="00772ACB" w:rsidRDefault="00772ACB" w:rsidP="00772ACB">
      <w:pPr>
        <w:pStyle w:val="B1"/>
      </w:pPr>
      <w:r>
        <w:t>-</w:t>
      </w:r>
      <w:r>
        <w:tab/>
        <w:t>Solar, oil &amp; gas harvesting</w:t>
      </w:r>
    </w:p>
    <w:p w14:paraId="23A94987" w14:textId="77777777" w:rsidR="00772ACB" w:rsidRDefault="00772ACB" w:rsidP="00772ACB">
      <w:pPr>
        <w:pStyle w:val="B1"/>
      </w:pPr>
      <w:r>
        <w:t>-</w:t>
      </w:r>
      <w:r>
        <w:tab/>
        <w:t>Utilities</w:t>
      </w:r>
    </w:p>
    <w:p w14:paraId="30767338" w14:textId="77777777" w:rsidR="00772ACB" w:rsidRDefault="00772ACB" w:rsidP="00772ACB">
      <w:pPr>
        <w:pStyle w:val="B1"/>
      </w:pPr>
      <w:r>
        <w:t>-</w:t>
      </w:r>
      <w:r>
        <w:tab/>
        <w:t>Farming</w:t>
      </w:r>
    </w:p>
    <w:p w14:paraId="4B2F0781" w14:textId="77777777" w:rsidR="00772ACB" w:rsidRDefault="00772ACB" w:rsidP="00772ACB">
      <w:pPr>
        <w:pStyle w:val="B1"/>
      </w:pPr>
      <w:r>
        <w:t>-</w:t>
      </w:r>
      <w:r>
        <w:tab/>
        <w:t>Environment monitoring</w:t>
      </w:r>
    </w:p>
    <w:p w14:paraId="663FC9BC" w14:textId="77777777" w:rsidR="00772ACB" w:rsidRDefault="00772ACB" w:rsidP="00772ACB">
      <w:pPr>
        <w:pStyle w:val="B1"/>
      </w:pPr>
      <w:r>
        <w:t>-</w:t>
      </w:r>
      <w:r>
        <w:tab/>
        <w:t>Mining etc.</w:t>
      </w:r>
    </w:p>
    <w:p w14:paraId="382B2463" w14:textId="77777777" w:rsidR="00772ACB" w:rsidRDefault="00772ACB" w:rsidP="00F10CBE"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 w14:paraId="6A1FC3CD" w14:textId="36033E34" w:rsidR="00BE1951" w:rsidRDefault="00BE1951" w:rsidP="00BE1951">
      <w:pPr>
        <w:spacing w:after="0"/>
        <w:rPr>
          <w:bCs/>
        </w:rPr>
      </w:pPr>
      <w:r>
        <w:t xml:space="preserve">RAN#92-e approved a Rel-17 Work Item </w:t>
      </w:r>
      <w:r w:rsidRPr="00737356">
        <w:t>LTE_NBIOT_eMTC_NTN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RP-220938</w:t>
      </w:r>
      <w:r w:rsidR="004C56D5">
        <w:t>)</w:t>
      </w:r>
      <w:r>
        <w:t xml:space="preserve"> to address the above demand for IoT. The </w:t>
      </w:r>
      <w:r>
        <w:rPr>
          <w:bCs/>
        </w:rPr>
        <w:t>work item is carried out to enable NB-IoT and eMTC to support Non-Terrestrial Networks (NTN) under the following assumptions:</w:t>
      </w:r>
    </w:p>
    <w:p w14:paraId="5FA78782" w14:textId="77777777" w:rsidR="00BE1951" w:rsidRPr="00BE1951" w:rsidRDefault="00BE1951" w:rsidP="00D57180">
      <w:pPr>
        <w:numPr>
          <w:ilvl w:val="0"/>
          <w:numId w:val="2"/>
        </w:numPr>
        <w:spacing w:after="0"/>
        <w:textAlignment w:val="auto"/>
      </w:pPr>
      <w:r w:rsidRPr="003352C7">
        <w:rPr>
          <w:bCs/>
        </w:rPr>
        <w:t>Transparent payload based GEO and NGSO network scenarios addressing at least 3GPP power class 3 UE with GNSS capability in both Earth fixed &amp;/or moving cell configurations.</w:t>
      </w:r>
    </w:p>
    <w:p w14:paraId="39065F9E" w14:textId="77777777" w:rsidR="00F10CBE" w:rsidRPr="00F10CBE" w:rsidRDefault="00BE1951" w:rsidP="00772ACB">
      <w:r>
        <w:t xml:space="preserve">The Work Item </w:t>
      </w:r>
      <w:r w:rsidRPr="00737356">
        <w:t>LTE_NBIOT_eMTC_NTN</w:t>
      </w:r>
      <w:r>
        <w:t xml:space="preserve"> included objectives to enhance RAN1, RAN2, and RAN3 specifications in Rel-17 to enable NB_IoT and eMTC to operate in an NTN.</w:t>
      </w:r>
    </w:p>
    <w:p w14:paraId="448EFEA0" w14:textId="0EADD2D7" w:rsidR="00F10CBE" w:rsidRPr="00EA7475" w:rsidRDefault="00434FD9" w:rsidP="00772ACB">
      <w:pPr>
        <w:rPr>
          <w:rFonts w:eastAsia="DengXian"/>
        </w:rPr>
      </w:pPr>
      <w:r>
        <w:t xml:space="preserve">And </w:t>
      </w:r>
      <w:r w:rsidR="003856A2">
        <w:t xml:space="preserve">SA#93-e approved a Rel-17 Work Item </w:t>
      </w:r>
      <w:r w:rsidR="003856A2" w:rsidRPr="003856A2">
        <w:t>IoT_SAT_ARCH_EPS</w:t>
      </w:r>
      <w:r w:rsidR="003856A2">
        <w:t xml:space="preserve"> in </w:t>
      </w:r>
      <w:r w:rsidR="00BA15CF">
        <w:t>SP-211306</w:t>
      </w:r>
      <w:r w:rsidR="003856A2">
        <w:t xml:space="preserve"> to define minimum essential functionality to introduce support for NB-IoT and eMTC Non-Terrestrial Networks in EPS using 5GSAT_ARCH solutions as baseline and adjusting them to EPS and NB-IoT/eMTC characteristics as necessary, in alignment with the RAN Work Item.</w:t>
      </w:r>
    </w:p>
    <w:p w14:paraId="3CCB0BE1" w14:textId="051368A6" w:rsidR="00F10CBE" w:rsidRPr="00D57180" w:rsidRDefault="00441EAA" w:rsidP="007C0B27">
      <w:pPr>
        <w:rPr>
          <w:rFonts w:eastAsia="DengXian"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441EAA">
        <w:t>NB-IoT/eMTC support for Non-Terrestrial Networks (NTN)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 w:rsidR="00256761">
        <w:t>99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256761">
        <w:rPr>
          <w:lang w:val="en-US"/>
        </w:rPr>
        <w:t>5</w:t>
      </w:r>
      <w:r>
        <w:rPr>
          <w:rFonts w:hint="eastAsia"/>
        </w:rPr>
        <w:t>-e</w:t>
      </w:r>
      <w:r>
        <w:t xml:space="preserve"> (</w:t>
      </w:r>
      <w:r w:rsidR="00256761">
        <w:t>Mar</w:t>
      </w:r>
      <w:r>
        <w:t>-20</w:t>
      </w:r>
      <w:r>
        <w:rPr>
          <w:rFonts w:hint="eastAsia"/>
        </w:rPr>
        <w:t>2</w:t>
      </w:r>
      <w:r w:rsidR="00256761">
        <w:t>2</w:t>
      </w:r>
      <w:r>
        <w:t xml:space="preserve">), and the </w:t>
      </w:r>
      <w:r w:rsidRPr="009D0CD1">
        <w:t>Target Completion Date</w:t>
      </w:r>
      <w:r>
        <w:t xml:space="preserve"> of the WI is </w:t>
      </w:r>
      <w:r w:rsidR="00256761">
        <w:t xml:space="preserve">June </w:t>
      </w:r>
      <w:r w:rsidRPr="009D0CD1">
        <w:t>2022</w:t>
      </w:r>
      <w:r>
        <w:t xml:space="preserve">. </w:t>
      </w:r>
      <w:r w:rsidR="00807ADF" w:rsidRPr="001A35E1">
        <w:rPr>
          <w:rFonts w:hint="eastAsia"/>
        </w:rPr>
        <w:t>The completion level of t</w:t>
      </w:r>
      <w:r w:rsidR="00807ADF">
        <w:t>he 3GPP Rel-1</w:t>
      </w:r>
      <w:r w:rsidR="00807ADF" w:rsidRPr="001A35E1">
        <w:rPr>
          <w:rFonts w:hint="eastAsia"/>
        </w:rPr>
        <w:t>7</w:t>
      </w:r>
      <w:r w:rsidR="00807ADF">
        <w:t xml:space="preserve"> work item on </w:t>
      </w:r>
      <w:r w:rsidR="004C56D5">
        <w:t>CT1 aspects of</w:t>
      </w:r>
      <w:r w:rsidR="00807ADF" w:rsidRPr="00556C29">
        <w:rPr>
          <w:kern w:val="2"/>
          <w:szCs w:val="22"/>
          <w:lang w:val="en-US"/>
        </w:rPr>
        <w:t xml:space="preserve"> NB-IoT/eMTC Non-Terrestrial Networks in EPS</w:t>
      </w:r>
      <w:r w:rsidR="00807ADF">
        <w:t xml:space="preserve"> </w:t>
      </w:r>
      <w:r w:rsidR="005B11FC">
        <w:t>is</w:t>
      </w:r>
      <w:r w:rsidR="00807ADF">
        <w:rPr>
          <w:rFonts w:hint="eastAsia"/>
        </w:rPr>
        <w:t xml:space="preserve"> </w:t>
      </w:r>
      <w:r w:rsidR="004C56D5">
        <w:t>75</w:t>
      </w:r>
      <w:r w:rsidR="00807ADF">
        <w:rPr>
          <w:rFonts w:hint="eastAsia"/>
        </w:rPr>
        <w:t xml:space="preserve">% </w:t>
      </w:r>
      <w:r w:rsidR="00807ADF">
        <w:t xml:space="preserve">at </w:t>
      </w:r>
      <w:r w:rsidR="004C56D5">
        <w:t>CT1#135-e</w:t>
      </w:r>
      <w:r w:rsidR="00807ADF">
        <w:t xml:space="preserve"> (</w:t>
      </w:r>
      <w:r w:rsidR="004C56D5">
        <w:t>Apr</w:t>
      </w:r>
      <w:r w:rsidR="00807ADF">
        <w:t>-20</w:t>
      </w:r>
      <w:r w:rsidR="00807ADF">
        <w:rPr>
          <w:rFonts w:hint="eastAsia"/>
        </w:rPr>
        <w:t>2</w:t>
      </w:r>
      <w:r w:rsidR="00807ADF">
        <w:t>2)</w:t>
      </w:r>
      <w:r w:rsidR="003230F2">
        <w:t xml:space="preserve">. </w:t>
      </w:r>
      <w:r w:rsidR="00266E50">
        <w:rPr>
          <w:lang w:eastAsia="zh-Hans"/>
        </w:rPr>
        <w:t xml:space="preserve">To fulfil the strong demand of IoT NTN, </w:t>
      </w:r>
      <w:r w:rsidR="00266E50">
        <w:t>t</w:t>
      </w:r>
      <w:r>
        <w:t xml:space="preserve">here is a need to introduce an associated RAN5 work item to enable UE conformance testing for </w:t>
      </w:r>
      <w:r w:rsidR="00256761" w:rsidRPr="00441EAA">
        <w:t>NB-IoT/eMTC support for Non-Terrestrial Networks (NTN)</w:t>
      </w:r>
      <w:r w:rsidR="0069738D" w:rsidRPr="0069738D">
        <w:t xml:space="preserve"> including EPS aspects</w:t>
      </w:r>
      <w:r w:rsidR="00256761">
        <w:t>.</w:t>
      </w:r>
    </w:p>
    <w:p w14:paraId="549382B7" w14:textId="77777777" w:rsidR="00386202" w:rsidRDefault="00386202">
      <w:pPr>
        <w:pStyle w:val="Heading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Heading3"/>
      </w:pPr>
      <w:r>
        <w:t>4.1</w:t>
      </w:r>
      <w:r>
        <w:tab/>
        <w:t>Objective of SI or Core part WI or Testing part WI</w:t>
      </w:r>
    </w:p>
    <w:p w14:paraId="40F7CF4E" w14:textId="2EE89AA5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="00256761" w:rsidRPr="00441EAA">
        <w:t>NB-IoT/eMTC support for Non-Terrestrial Networks (NTN)</w:t>
      </w:r>
      <w:r>
        <w:rPr>
          <w:lang w:eastAsia="zh-Hans"/>
        </w:rPr>
        <w:t xml:space="preserve"> </w:t>
      </w:r>
      <w:r w:rsidR="0069738D" w:rsidRPr="0069738D">
        <w:rPr>
          <w:lang w:eastAsia="zh-Hans"/>
        </w:rPr>
        <w:t xml:space="preserve">including EPS aspects </w:t>
      </w:r>
      <w:r w:rsidR="007C0B27">
        <w:rPr>
          <w:lang w:eastAsia="zh-Hans"/>
        </w:rPr>
        <w:t>WI</w:t>
      </w:r>
      <w:r>
        <w:rPr>
          <w:lang w:eastAsia="zh-Hans"/>
        </w:rPr>
        <w:t xml:space="preserve"> </w:t>
      </w:r>
      <w:r w:rsidR="00256761" w:rsidRPr="00375901">
        <w:t xml:space="preserve">corresponding to </w:t>
      </w:r>
      <w:r w:rsidR="00256761">
        <w:t xml:space="preserve">the </w:t>
      </w:r>
      <w:r w:rsidR="00256761" w:rsidRPr="00375901">
        <w:t>WID on</w:t>
      </w:r>
      <w:r w:rsidR="00256761">
        <w:t xml:space="preserve"> </w:t>
      </w:r>
      <w:r w:rsidR="00256761" w:rsidRPr="00256761">
        <w:t xml:space="preserve">LTE_NBIOT_eMTC_NTN </w:t>
      </w:r>
      <w:r w:rsidR="00256761">
        <w:rPr>
          <w:rFonts w:cs="Arial"/>
        </w:rPr>
        <w:t xml:space="preserve">with </w:t>
      </w:r>
      <w:r w:rsidR="00256761">
        <w:t>Unique identifier 920069</w:t>
      </w:r>
      <w:r w:rsidR="00B70A33">
        <w:t xml:space="preserve"> and </w:t>
      </w:r>
      <w:r w:rsidR="00807ADF">
        <w:t xml:space="preserve">the </w:t>
      </w:r>
      <w:r w:rsidR="00B70A33" w:rsidRPr="00375901">
        <w:t>WID on</w:t>
      </w:r>
      <w:r w:rsidR="00B70A33">
        <w:t xml:space="preserve"> </w:t>
      </w:r>
      <w:r w:rsidR="00B70A33" w:rsidRPr="00B70A33">
        <w:rPr>
          <w:rFonts w:eastAsia="DengXian" w:hint="eastAsia"/>
          <w:kern w:val="2"/>
          <w:szCs w:val="22"/>
        </w:rPr>
        <w:t>I</w:t>
      </w:r>
      <w:r w:rsidR="00B70A33" w:rsidRPr="00B70A33">
        <w:rPr>
          <w:rFonts w:eastAsia="DengXian"/>
          <w:kern w:val="2"/>
          <w:szCs w:val="22"/>
        </w:rPr>
        <w:t>oT</w:t>
      </w:r>
      <w:r w:rsidR="00B70A33" w:rsidRPr="00B70A33">
        <w:rPr>
          <w:rFonts w:eastAsia="DengXian" w:hint="eastAsia"/>
          <w:kern w:val="2"/>
          <w:szCs w:val="22"/>
        </w:rPr>
        <w:t>_</w:t>
      </w:r>
      <w:r w:rsidR="00B70A33" w:rsidRPr="00B70A33">
        <w:rPr>
          <w:rFonts w:eastAsia="DengXian"/>
          <w:kern w:val="2"/>
          <w:szCs w:val="22"/>
        </w:rPr>
        <w:t>SAT_ARCH_EPS</w:t>
      </w:r>
      <w:r w:rsidR="00B70A33">
        <w:rPr>
          <w:rFonts w:eastAsia="DengXian"/>
          <w:kern w:val="2"/>
          <w:szCs w:val="22"/>
        </w:rPr>
        <w:t xml:space="preserve"> </w:t>
      </w:r>
      <w:r w:rsidR="00B70A33">
        <w:rPr>
          <w:rFonts w:cs="Arial"/>
        </w:rPr>
        <w:t xml:space="preserve">with </w:t>
      </w:r>
      <w:r w:rsidR="00B70A33">
        <w:t xml:space="preserve">Unique identifier </w:t>
      </w:r>
      <w:r w:rsidR="0069738D">
        <w:t>940001</w:t>
      </w:r>
      <w:r w:rsidR="00256761" w:rsidRPr="00EA7475">
        <w:t>.</w:t>
      </w:r>
    </w:p>
    <w:p w14:paraId="7DD8B8FA" w14:textId="77777777" w:rsidR="00386202" w:rsidRDefault="0038620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2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08AD1A2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 xml:space="preserve">17 </w:t>
            </w:r>
            <w:r w:rsidR="003111CB"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3D5B830B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14:paraId="62FC8A9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89C" w14:textId="419F774F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087F" w14:textId="5F09FB3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EBD8" w14:textId="1CF650E8" w:rsidR="00386202" w:rsidRPr="003111CB" w:rsidRDefault="003862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1D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897D2FC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the SIG test cases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0D384739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ABA869D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ICS and test applicability for SIG test cases impacted by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6C94D403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4C5D3AA2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24965FEB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r w:rsidR="00583DC1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2F695E26" w14:textId="3A594EEA" w:rsidR="003111CB" w:rsidRPr="003111CB" w:rsidRDefault="003111CB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r w:rsidR="00583DC1">
              <w:rPr>
                <w:rFonts w:ascii="Arial" w:hAnsi="Arial" w:cs="Arial"/>
                <w:sz w:val="16"/>
                <w:szCs w:val="16"/>
              </w:rPr>
              <w:t>Mar</w:t>
            </w:r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r w:rsidR="00B652C1">
              <w:rPr>
                <w:rFonts w:ascii="Arial" w:hAnsi="Arial" w:cs="Arial"/>
                <w:sz w:val="16"/>
                <w:szCs w:val="16"/>
              </w:rPr>
              <w:t>4</w:t>
            </w:r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3111CB" w:rsidRPr="003111CB" w:rsidRDefault="003111CB" w:rsidP="008473EA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Heading2"/>
        <w:spacing w:before="0"/>
      </w:pPr>
      <w:r>
        <w:t>6</w:t>
      </w:r>
      <w:r>
        <w:tab/>
        <w:t>Work item Rapporteur(s)</w:t>
      </w:r>
    </w:p>
    <w:p w14:paraId="24A6502A" w14:textId="77777777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386202">
        <w:rPr>
          <w:rFonts w:ascii="Arial" w:hAnsi="Arial" w:cs="Arial"/>
        </w:rPr>
        <w:t xml:space="preserve"> </w:t>
      </w:r>
    </w:p>
    <w:p w14:paraId="1B5E23F1" w14:textId="77777777" w:rsidR="00386202" w:rsidRDefault="000B653E">
      <w:pPr>
        <w:rPr>
          <w:rStyle w:val="Hyperlink"/>
          <w:rFonts w:ascii="Arial" w:hAnsi="Arial" w:cs="Arial"/>
          <w:lang w:val="en-US"/>
        </w:rPr>
      </w:pPr>
      <w:hyperlink r:id="rId13" w:history="1">
        <w:r w:rsidR="00F93E9B" w:rsidRPr="00840017">
          <w:rPr>
            <w:rStyle w:val="Hyperlink"/>
            <w:rFonts w:ascii="Arial" w:hAnsi="Arial" w:cs="Arial"/>
            <w:lang w:val="en-US"/>
          </w:rPr>
          <w:t>daiwei.zhou@mediatek.com</w:t>
        </w:r>
      </w:hyperlink>
    </w:p>
    <w:p w14:paraId="05958F60" w14:textId="77777777" w:rsidR="00386202" w:rsidRDefault="00386202">
      <w:pPr>
        <w:pStyle w:val="Heading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Heading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Heading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77777777" w:rsidR="00386202" w:rsidRPr="00114873" w:rsidRDefault="005108D5">
            <w:pPr>
              <w:pStyle w:val="TAL"/>
              <w:rPr>
                <w:rFonts w:eastAsia="DengXian"/>
              </w:rPr>
            </w:pPr>
            <w:r w:rsidRPr="00114873">
              <w:rPr>
                <w:rFonts w:eastAsia="DengXian" w:hint="eastAsia"/>
              </w:rPr>
              <w:t>Z</w:t>
            </w:r>
            <w:r w:rsidRPr="00114873">
              <w:rPr>
                <w:rFonts w:eastAsia="DengXian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r w:rsidRPr="00114873">
              <w:rPr>
                <w:rFonts w:eastAsia="DengXian" w:hint="eastAsia"/>
                <w:lang w:val="en-US"/>
              </w:rPr>
              <w:t>S</w:t>
            </w:r>
            <w:r w:rsidRPr="00114873">
              <w:rPr>
                <w:rFonts w:eastAsia="DengXian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r w:rsidRPr="00114873">
              <w:rPr>
                <w:rFonts w:eastAsia="DengXian" w:hint="eastAsia"/>
                <w:lang w:val="en-US"/>
              </w:rPr>
              <w:t>T</w:t>
            </w:r>
            <w:r w:rsidRPr="00114873">
              <w:rPr>
                <w:rFonts w:eastAsia="DengXian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23EB5D99" w:rsidR="00386202" w:rsidRPr="00F076CD" w:rsidRDefault="00BA15CF">
            <w:pPr>
              <w:pStyle w:val="TAL"/>
              <w:rPr>
                <w:rFonts w:eastAsia="DengXian"/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 w:rsidRPr="000D0B35">
              <w:rPr>
                <w:rFonts w:eastAsia="DengXian"/>
                <w:lang w:eastAsia="zh-Hans"/>
              </w:rPr>
              <w:t>ricsson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E37C2AB" w:rsidR="00386202" w:rsidRDefault="00BA15CF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</w:t>
            </w:r>
            <w:r w:rsidR="00BE0F16">
              <w:rPr>
                <w:lang w:eastAsia="zh-Hans"/>
              </w:rPr>
              <w:t>i</w:t>
            </w:r>
            <w:r>
              <w:rPr>
                <w:lang w:eastAsia="zh-Hans"/>
              </w:rPr>
              <w:t>zon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E5122" w14:textId="77777777" w:rsidR="000B653E" w:rsidRDefault="000B653E" w:rsidP="009C72A3">
      <w:pPr>
        <w:spacing w:after="0"/>
      </w:pPr>
      <w:r>
        <w:separator/>
      </w:r>
    </w:p>
  </w:endnote>
  <w:endnote w:type="continuationSeparator" w:id="0">
    <w:p w14:paraId="4D0CE168" w14:textId="77777777" w:rsidR="000B653E" w:rsidRDefault="000B653E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2F163" w14:textId="77777777" w:rsidR="000B653E" w:rsidRDefault="000B653E" w:rsidP="009C72A3">
      <w:pPr>
        <w:spacing w:after="0"/>
      </w:pPr>
      <w:r>
        <w:separator/>
      </w:r>
    </w:p>
  </w:footnote>
  <w:footnote w:type="continuationSeparator" w:id="0">
    <w:p w14:paraId="57744495" w14:textId="77777777" w:rsidR="000B653E" w:rsidRDefault="000B653E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B653E"/>
    <w:rsid w:val="000C0BF7"/>
    <w:rsid w:val="000C5B85"/>
    <w:rsid w:val="000C5FE3"/>
    <w:rsid w:val="000C6946"/>
    <w:rsid w:val="000D0B35"/>
    <w:rsid w:val="000D122A"/>
    <w:rsid w:val="000E55AD"/>
    <w:rsid w:val="000E630D"/>
    <w:rsid w:val="000F2CDB"/>
    <w:rsid w:val="001001BD"/>
    <w:rsid w:val="00102222"/>
    <w:rsid w:val="00114873"/>
    <w:rsid w:val="001202F9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37BB2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3D9B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088C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20B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737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60A10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3DC1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D6071"/>
    <w:rsid w:val="005E088B"/>
    <w:rsid w:val="0060457B"/>
    <w:rsid w:val="0060791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1B07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3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4C1A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28B5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307B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467A2"/>
    <w:rsid w:val="00B501A0"/>
    <w:rsid w:val="00B55FA0"/>
    <w:rsid w:val="00B567D1"/>
    <w:rsid w:val="00B652C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22FF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1F39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434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40D26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6D3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97996"/>
    <w:rsid w:val="00FB127E"/>
    <w:rsid w:val="00FC0804"/>
    <w:rsid w:val="00FC3B6D"/>
    <w:rsid w:val="00FD3A4E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5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935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35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35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35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35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5AF"/>
    <w:pPr>
      <w:outlineLvl w:val="5"/>
    </w:pPr>
  </w:style>
  <w:style w:type="paragraph" w:styleId="Heading7">
    <w:name w:val="heading 7"/>
    <w:basedOn w:val="H6"/>
    <w:next w:val="Normal"/>
    <w:qFormat/>
    <w:rsid w:val="00F935AF"/>
    <w:pPr>
      <w:outlineLvl w:val="6"/>
    </w:pPr>
  </w:style>
  <w:style w:type="paragraph" w:styleId="Heading8">
    <w:name w:val="heading 8"/>
    <w:basedOn w:val="Heading1"/>
    <w:next w:val="Normal"/>
    <w:qFormat/>
    <w:rsid w:val="00F935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35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5A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935AF"/>
    <w:pPr>
      <w:ind w:left="1135"/>
    </w:pPr>
  </w:style>
  <w:style w:type="paragraph" w:styleId="List2">
    <w:name w:val="List 2"/>
    <w:basedOn w:val="List"/>
    <w:rsid w:val="00F935AF"/>
    <w:pPr>
      <w:ind w:left="851"/>
    </w:pPr>
  </w:style>
  <w:style w:type="paragraph" w:styleId="List">
    <w:name w:val="List"/>
    <w:basedOn w:val="Normal"/>
    <w:rsid w:val="00F935AF"/>
    <w:pPr>
      <w:ind w:left="568" w:hanging="284"/>
    </w:pPr>
  </w:style>
  <w:style w:type="paragraph" w:styleId="TOC7">
    <w:name w:val="toc 7"/>
    <w:basedOn w:val="TOC6"/>
    <w:next w:val="Normal"/>
    <w:semiHidden/>
    <w:rsid w:val="00F935AF"/>
    <w:pPr>
      <w:ind w:left="2268" w:hanging="2268"/>
    </w:pPr>
  </w:style>
  <w:style w:type="paragraph" w:styleId="TOC6">
    <w:name w:val="toc 6"/>
    <w:basedOn w:val="TOC5"/>
    <w:next w:val="Normal"/>
    <w:semiHidden/>
    <w:rsid w:val="00F935AF"/>
    <w:pPr>
      <w:ind w:left="1985" w:hanging="1985"/>
    </w:pPr>
  </w:style>
  <w:style w:type="paragraph" w:styleId="TOC5">
    <w:name w:val="toc 5"/>
    <w:basedOn w:val="TOC4"/>
    <w:semiHidden/>
    <w:rsid w:val="00F935AF"/>
    <w:pPr>
      <w:ind w:left="1701" w:hanging="1701"/>
    </w:pPr>
  </w:style>
  <w:style w:type="paragraph" w:styleId="TOC4">
    <w:name w:val="toc 4"/>
    <w:basedOn w:val="TOC3"/>
    <w:semiHidden/>
    <w:rsid w:val="00F935AF"/>
    <w:pPr>
      <w:ind w:left="1418" w:hanging="1418"/>
    </w:pPr>
  </w:style>
  <w:style w:type="paragraph" w:styleId="TOC3">
    <w:name w:val="toc 3"/>
    <w:basedOn w:val="TOC2"/>
    <w:semiHidden/>
    <w:rsid w:val="00F935AF"/>
    <w:pPr>
      <w:ind w:left="1134" w:hanging="1134"/>
    </w:pPr>
  </w:style>
  <w:style w:type="paragraph" w:styleId="TOC2">
    <w:name w:val="toc 2"/>
    <w:basedOn w:val="TOC1"/>
    <w:semiHidden/>
    <w:rsid w:val="00F935A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935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rsid w:val="00F935AF"/>
    <w:pPr>
      <w:ind w:left="851"/>
    </w:pPr>
  </w:style>
  <w:style w:type="paragraph" w:styleId="ListNumber">
    <w:name w:val="List Number"/>
    <w:basedOn w:val="List"/>
    <w:rsid w:val="00F935AF"/>
  </w:style>
  <w:style w:type="paragraph" w:styleId="ListBullet4">
    <w:name w:val="List Bullet 4"/>
    <w:basedOn w:val="ListBullet3"/>
    <w:rsid w:val="00F935AF"/>
    <w:pPr>
      <w:ind w:left="1418"/>
    </w:pPr>
  </w:style>
  <w:style w:type="paragraph" w:styleId="ListBullet3">
    <w:name w:val="List Bullet 3"/>
    <w:basedOn w:val="ListBullet2"/>
    <w:rsid w:val="00F935AF"/>
    <w:pPr>
      <w:ind w:left="1135"/>
    </w:pPr>
  </w:style>
  <w:style w:type="paragraph" w:styleId="ListBullet2">
    <w:name w:val="List Bullet 2"/>
    <w:basedOn w:val="ListBullet"/>
    <w:rsid w:val="00F935AF"/>
    <w:pPr>
      <w:ind w:left="851"/>
    </w:pPr>
  </w:style>
  <w:style w:type="paragraph" w:styleId="ListBullet">
    <w:name w:val="List Bullet"/>
    <w:basedOn w:val="List"/>
    <w:rsid w:val="00F935AF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935AF"/>
    <w:pPr>
      <w:ind w:left="1702"/>
    </w:pPr>
  </w:style>
  <w:style w:type="paragraph" w:styleId="TOC8">
    <w:name w:val="toc 8"/>
    <w:basedOn w:val="TOC1"/>
    <w:semiHidden/>
    <w:rsid w:val="00F935AF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935AF"/>
    <w:pPr>
      <w:jc w:val="center"/>
    </w:pPr>
    <w:rPr>
      <w:i/>
    </w:rPr>
  </w:style>
  <w:style w:type="paragraph" w:styleId="Header">
    <w:name w:val="header"/>
    <w:rsid w:val="00F935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semiHidden/>
    <w:rsid w:val="00F935A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935AF"/>
    <w:pPr>
      <w:ind w:left="1702"/>
    </w:pPr>
  </w:style>
  <w:style w:type="paragraph" w:styleId="List4">
    <w:name w:val="List 4"/>
    <w:basedOn w:val="List3"/>
    <w:rsid w:val="00F935AF"/>
    <w:pPr>
      <w:ind w:left="1418"/>
    </w:pPr>
  </w:style>
  <w:style w:type="paragraph" w:styleId="TOC9">
    <w:name w:val="toc 9"/>
    <w:basedOn w:val="TOC8"/>
    <w:semiHidden/>
    <w:rsid w:val="00F935AF"/>
    <w:pPr>
      <w:ind w:left="1418" w:hanging="1418"/>
    </w:pPr>
  </w:style>
  <w:style w:type="paragraph" w:styleId="Index1">
    <w:name w:val="index 1"/>
    <w:basedOn w:val="Normal"/>
    <w:semiHidden/>
    <w:rsid w:val="00F935AF"/>
    <w:pPr>
      <w:keepLines/>
      <w:spacing w:after="0"/>
    </w:pPr>
  </w:style>
  <w:style w:type="paragraph" w:styleId="Index2">
    <w:name w:val="index 2"/>
    <w:basedOn w:val="Index1"/>
    <w:semiHidden/>
    <w:rsid w:val="00F935AF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F935AF"/>
    <w:rPr>
      <w:b/>
      <w:position w:val="6"/>
      <w:sz w:val="16"/>
    </w:rPr>
  </w:style>
  <w:style w:type="paragraph" w:customStyle="1" w:styleId="TAL">
    <w:name w:val="TAL"/>
    <w:basedOn w:val="Normal"/>
    <w:rsid w:val="00F935A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935AF"/>
    <w:rPr>
      <w:b/>
    </w:rPr>
  </w:style>
  <w:style w:type="paragraph" w:customStyle="1" w:styleId="TAC">
    <w:name w:val="TAC"/>
    <w:basedOn w:val="TAL"/>
    <w:rsid w:val="00F935AF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F935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F935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935AF"/>
    <w:pPr>
      <w:outlineLvl w:val="9"/>
    </w:pPr>
  </w:style>
  <w:style w:type="paragraph" w:customStyle="1" w:styleId="TF">
    <w:name w:val="TF"/>
    <w:basedOn w:val="TH"/>
    <w:rsid w:val="00F935AF"/>
    <w:pPr>
      <w:keepNext w:val="0"/>
      <w:spacing w:before="0" w:after="240"/>
    </w:pPr>
  </w:style>
  <w:style w:type="paragraph" w:customStyle="1" w:styleId="TH">
    <w:name w:val="TH"/>
    <w:basedOn w:val="Normal"/>
    <w:rsid w:val="00F935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935AF"/>
    <w:pPr>
      <w:keepLines/>
      <w:ind w:left="1135" w:hanging="851"/>
    </w:pPr>
  </w:style>
  <w:style w:type="paragraph" w:customStyle="1" w:styleId="EX">
    <w:name w:val="EX"/>
    <w:basedOn w:val="Normal"/>
    <w:rsid w:val="00F935AF"/>
    <w:pPr>
      <w:keepLines/>
      <w:ind w:left="1702" w:hanging="1418"/>
    </w:pPr>
  </w:style>
  <w:style w:type="paragraph" w:customStyle="1" w:styleId="FP">
    <w:name w:val="FP"/>
    <w:basedOn w:val="Normal"/>
    <w:rsid w:val="00F935AF"/>
    <w:pPr>
      <w:spacing w:after="0"/>
    </w:pPr>
  </w:style>
  <w:style w:type="paragraph" w:customStyle="1" w:styleId="LD">
    <w:name w:val="LD"/>
    <w:rsid w:val="00F935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935AF"/>
    <w:pPr>
      <w:spacing w:after="0"/>
    </w:pPr>
  </w:style>
  <w:style w:type="paragraph" w:customStyle="1" w:styleId="EW">
    <w:name w:val="EW"/>
    <w:basedOn w:val="EX"/>
    <w:rsid w:val="00F935AF"/>
    <w:pPr>
      <w:spacing w:after="0"/>
    </w:pPr>
  </w:style>
  <w:style w:type="paragraph" w:customStyle="1" w:styleId="EQ">
    <w:name w:val="EQ"/>
    <w:basedOn w:val="Normal"/>
    <w:next w:val="Normal"/>
    <w:rsid w:val="00F935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5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5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935AF"/>
    <w:pPr>
      <w:jc w:val="right"/>
    </w:pPr>
  </w:style>
  <w:style w:type="paragraph" w:customStyle="1" w:styleId="TAN">
    <w:name w:val="TAN"/>
    <w:basedOn w:val="TAL"/>
    <w:rsid w:val="00F935AF"/>
    <w:pPr>
      <w:ind w:left="851" w:hanging="851"/>
    </w:pPr>
  </w:style>
  <w:style w:type="paragraph" w:customStyle="1" w:styleId="ZA">
    <w:name w:val="ZA"/>
    <w:rsid w:val="00F935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935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935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935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935AF"/>
    <w:pPr>
      <w:framePr w:wrap="notBeside" w:y="16161"/>
    </w:pPr>
  </w:style>
  <w:style w:type="character" w:customStyle="1" w:styleId="ZGSM">
    <w:name w:val="ZGSM"/>
    <w:rsid w:val="00F935AF"/>
  </w:style>
  <w:style w:type="paragraph" w:customStyle="1" w:styleId="ZG">
    <w:name w:val="ZG"/>
    <w:rsid w:val="00F935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F935AF"/>
    <w:rPr>
      <w:color w:val="FF0000"/>
    </w:rPr>
  </w:style>
  <w:style w:type="paragraph" w:customStyle="1" w:styleId="B1">
    <w:name w:val="B1"/>
    <w:basedOn w:val="List"/>
    <w:rsid w:val="00F935AF"/>
  </w:style>
  <w:style w:type="paragraph" w:customStyle="1" w:styleId="B2">
    <w:name w:val="B2"/>
    <w:basedOn w:val="List2"/>
    <w:rsid w:val="00F935AF"/>
  </w:style>
  <w:style w:type="paragraph" w:customStyle="1" w:styleId="B3">
    <w:name w:val="B3"/>
    <w:basedOn w:val="List3"/>
    <w:rsid w:val="00F935AF"/>
  </w:style>
  <w:style w:type="paragraph" w:customStyle="1" w:styleId="B4">
    <w:name w:val="B4"/>
    <w:basedOn w:val="List4"/>
    <w:rsid w:val="00F935AF"/>
  </w:style>
  <w:style w:type="paragraph" w:customStyle="1" w:styleId="B5">
    <w:name w:val="B5"/>
    <w:basedOn w:val="List5"/>
    <w:rsid w:val="00F935AF"/>
  </w:style>
  <w:style w:type="paragraph" w:customStyle="1" w:styleId="ZTD">
    <w:name w:val="ZTD"/>
    <w:basedOn w:val="ZB"/>
    <w:rsid w:val="00F935AF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aiwei.zhou@mediatek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1C635-8570-4DFE-9C66-F8765EEC8B59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84504395-8C66-4633-A5EC-D91900B3D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74E92-271E-4427-BAE3-D7A4FC41B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5671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2</cp:revision>
  <cp:lastPrinted>2000-03-06T10:31:00Z</cp:lastPrinted>
  <dcterms:created xsi:type="dcterms:W3CDTF">2023-12-04T17:36:00Z</dcterms:created>
  <dcterms:modified xsi:type="dcterms:W3CDTF">2023-12-04T17:36:00Z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2023-06-05T15:21:35Z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42029baf-fd32-45eb-8826-17c7b64e236c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ontentTypeId">
    <vt:lpwstr>0x010100273864C3BC768F4C83F728553A532E20</vt:lpwstr>
  </property>
</Properties>
</file>