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69ECEE7B"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B025B9">
        <w:rPr>
          <w:b/>
          <w:noProof/>
          <w:sz w:val="24"/>
        </w:rPr>
        <w:t>7-e</w:t>
      </w:r>
      <w:r w:rsidRPr="0033027D">
        <w:rPr>
          <w:b/>
          <w:noProof/>
          <w:sz w:val="24"/>
        </w:rPr>
        <w:tab/>
      </w:r>
      <w:r w:rsidR="00A15517" w:rsidRPr="00A15517">
        <w:rPr>
          <w:b/>
          <w:noProof/>
          <w:sz w:val="24"/>
        </w:rPr>
        <w:t>RP-222616</w:t>
      </w:r>
    </w:p>
    <w:p w14:paraId="71ED5E16" w14:textId="6BD11D96" w:rsidR="0030178B" w:rsidRDefault="00B025B9" w:rsidP="0030178B">
      <w:pPr>
        <w:pStyle w:val="CRCoverPage"/>
        <w:tabs>
          <w:tab w:val="right" w:pos="9639"/>
        </w:tabs>
        <w:spacing w:after="0"/>
        <w:rPr>
          <w:rFonts w:eastAsia="Batang" w:cs="Arial"/>
          <w:sz w:val="18"/>
          <w:szCs w:val="18"/>
          <w:lang w:eastAsia="zh-CN"/>
        </w:rPr>
      </w:pPr>
      <w:r w:rsidRPr="00B025B9">
        <w:rPr>
          <w:b/>
          <w:noProof/>
          <w:sz w:val="24"/>
        </w:rPr>
        <w:t>Electronic Meeting, September 12-16, 2022</w:t>
      </w:r>
      <w:r w:rsidR="0030178B" w:rsidRPr="0033027D">
        <w:rPr>
          <w:b/>
          <w:noProof/>
          <w:sz w:val="24"/>
        </w:rPr>
        <w:tab/>
      </w:r>
      <w:r w:rsidR="0030178B" w:rsidRPr="006A45BA">
        <w:rPr>
          <w:rFonts w:eastAsia="Batang" w:cs="Arial"/>
          <w:sz w:val="18"/>
          <w:szCs w:val="18"/>
          <w:lang w:eastAsia="zh-CN"/>
        </w:rPr>
        <w:t xml:space="preserve">(revision of </w:t>
      </w:r>
      <w:r w:rsidR="0030178B">
        <w:rPr>
          <w:rFonts w:eastAsia="Batang" w:cs="Arial"/>
          <w:sz w:val="18"/>
          <w:szCs w:val="18"/>
          <w:lang w:eastAsia="zh-CN"/>
        </w:rPr>
        <w:t>RP</w:t>
      </w:r>
      <w:r w:rsidR="0030178B" w:rsidRPr="006A45BA">
        <w:rPr>
          <w:rFonts w:eastAsia="Batang" w:cs="Arial"/>
          <w:sz w:val="18"/>
          <w:szCs w:val="18"/>
          <w:lang w:eastAsia="zh-CN"/>
        </w:rPr>
        <w:t>-</w:t>
      </w:r>
      <w:r w:rsidR="0030178B">
        <w:rPr>
          <w:rFonts w:eastAsia="Batang" w:cs="Arial"/>
          <w:sz w:val="18"/>
          <w:szCs w:val="18"/>
          <w:lang w:eastAsia="zh-CN"/>
        </w:rPr>
        <w:t>2</w:t>
      </w:r>
      <w:r>
        <w:rPr>
          <w:rFonts w:eastAsia="Batang" w:cs="Arial"/>
          <w:sz w:val="18"/>
          <w:szCs w:val="18"/>
          <w:lang w:eastAsia="zh-CN"/>
        </w:rPr>
        <w:t>21814</w:t>
      </w:r>
      <w:r w:rsidR="0030178B"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4D00780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E416F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r w:rsidR="001F4C26">
        <w:t>940081</w:t>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3CA0950F"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sidR="00E8487F">
              <w:rPr>
                <w:rFonts w:ascii="Arial" w:hAnsi="Arial" w:cs="Arial"/>
                <w:sz w:val="18"/>
                <w:szCs w:val="18"/>
              </w:rPr>
              <w:t>16</w:t>
            </w:r>
            <w:r w:rsidRPr="003222B0">
              <w:rPr>
                <w:rFonts w:ascii="Arial" w:hAnsi="Arial" w:cs="Arial"/>
                <w:sz w:val="18"/>
                <w:szCs w:val="18"/>
              </w:rPr>
              <w:t>)</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16BF6D93" w:rsidR="00F257A4" w:rsidRDefault="000F0021" w:rsidP="0084242A">
      <w:pPr>
        <w:spacing w:after="0"/>
        <w:ind w:left="1080"/>
        <w:rPr>
          <w:bCs/>
        </w:rPr>
      </w:pPr>
      <w:r>
        <w:rPr>
          <w:bCs/>
        </w:rPr>
        <w:t xml:space="preserve">Note: </w:t>
      </w:r>
      <w:r w:rsidRPr="000F0021">
        <w:rPr>
          <w:bCs/>
        </w:rPr>
        <w:t xml:space="preserve">When the bandwidth requirements have been determined and the study of sidelink communication in unlicensed spectrum has progressed, it can be reviewed whether unlicensed spectrum can be considered in further work. Checkpoint at </w:t>
      </w:r>
      <w:r w:rsidR="00C03C2F">
        <w:rPr>
          <w:bCs/>
        </w:rPr>
        <w:t>RAN#98</w:t>
      </w:r>
      <w:r w:rsidRPr="000F0021">
        <w:rPr>
          <w:bCs/>
        </w:rPr>
        <w:t xml:space="preserve">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03698D6B" w14:textId="614D92F6" w:rsidR="00BB5EBF" w:rsidRPr="00464C6A" w:rsidRDefault="00965506" w:rsidP="00BB5EBF">
            <w:pPr>
              <w:spacing w:after="0"/>
              <w:rPr>
                <w:iCs/>
              </w:rPr>
            </w:pPr>
            <w:r w:rsidRPr="00464C6A">
              <w:rPr>
                <w:iCs/>
              </w:rPr>
              <w:t>38.</w:t>
            </w:r>
            <w:r w:rsidR="0070535C">
              <w:rPr>
                <w:iCs/>
              </w:rPr>
              <w:t>859</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037CF88D" w14:textId="3BACD33E" w:rsidR="00FF3F0C" w:rsidRPr="00464C6A" w:rsidRDefault="00FF3F0C">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0F37EC" w:rsidR="003732C8" w:rsidRDefault="00B025B9" w:rsidP="00171925">
            <w:pPr>
              <w:spacing w:after="0"/>
              <w:rPr>
                <w:iCs/>
              </w:rPr>
            </w:pPr>
            <w:r>
              <w:rPr>
                <w:iCs/>
              </w:rPr>
              <w:t>Debdeep Chatterjee</w:t>
            </w:r>
            <w:r w:rsidR="003732C8" w:rsidRPr="003732C8">
              <w:rPr>
                <w:iCs/>
              </w:rPr>
              <w:t xml:space="preserve">, Intel, </w:t>
            </w:r>
            <w:r w:rsidRPr="00B025B9">
              <w:rPr>
                <w:iCs/>
              </w:rPr>
              <w:t>debdeep.chatterjee@intel.com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1F361986" w:rsidR="00A72420" w:rsidRDefault="00B025B9" w:rsidP="0084242A">
      <w:r>
        <w:t>Debdeep Chatterjee</w:t>
      </w:r>
      <w:r w:rsidR="001F3714">
        <w:t>, Intel</w:t>
      </w:r>
      <w:r w:rsidR="00A72420" w:rsidRPr="00A72420">
        <w:t xml:space="preserve">, </w:t>
      </w:r>
      <w:r w:rsidRPr="00B025B9">
        <w:t>debdeep.chatterjee@intel.com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proofErr w:type="spellStart"/>
            <w:r w:rsidRPr="00411571">
              <w:t>HiSilicon</w:t>
            </w:r>
            <w:proofErr w:type="spellEnd"/>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proofErr w:type="spellStart"/>
            <w:r w:rsidRPr="00BC39EB">
              <w:t>InterDigital</w:t>
            </w:r>
            <w:proofErr w:type="spellEnd"/>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620CA800" w:rsidR="00C945B2" w:rsidRPr="006E5D1B" w:rsidRDefault="00C03C2F" w:rsidP="001C5C86">
            <w:pPr>
              <w:pStyle w:val="TAL"/>
            </w:pPr>
            <w:proofErr w:type="spellStart"/>
            <w:r>
              <w:t>CEWiT</w:t>
            </w:r>
            <w:proofErr w:type="spellEnd"/>
          </w:p>
        </w:tc>
      </w:tr>
      <w:tr w:rsidR="00C945B2" w14:paraId="382BF3D2" w14:textId="77777777" w:rsidTr="007D03D2">
        <w:trPr>
          <w:jc w:val="center"/>
        </w:trPr>
        <w:tc>
          <w:tcPr>
            <w:tcW w:w="0" w:type="auto"/>
            <w:shd w:val="clear" w:color="auto" w:fill="auto"/>
          </w:tcPr>
          <w:p w14:paraId="30C95E1B" w14:textId="16830AAD" w:rsidR="00C945B2" w:rsidRPr="006E5D1B" w:rsidRDefault="009D4AAC" w:rsidP="001C5C86">
            <w:pPr>
              <w:pStyle w:val="TAL"/>
            </w:pPr>
            <w:r w:rsidRPr="009D4AAC">
              <w:t>Reliance Jio</w:t>
            </w: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0604B" w14:textId="77777777" w:rsidR="00475413" w:rsidRDefault="00475413">
      <w:r>
        <w:separator/>
      </w:r>
    </w:p>
  </w:endnote>
  <w:endnote w:type="continuationSeparator" w:id="0">
    <w:p w14:paraId="6951AD6A" w14:textId="77777777" w:rsidR="00475413" w:rsidRDefault="0047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83413" w14:textId="77777777" w:rsidR="00475413" w:rsidRDefault="00475413">
      <w:r>
        <w:separator/>
      </w:r>
    </w:p>
  </w:footnote>
  <w:footnote w:type="continuationSeparator" w:id="0">
    <w:p w14:paraId="7EAF6F7D" w14:textId="77777777" w:rsidR="00475413" w:rsidRDefault="00475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4650"/>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0AA8"/>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1B54"/>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75413"/>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36EF"/>
    <w:rsid w:val="006458D0"/>
    <w:rsid w:val="00653718"/>
    <w:rsid w:val="00654893"/>
    <w:rsid w:val="00660990"/>
    <w:rsid w:val="006633A4"/>
    <w:rsid w:val="00663CD1"/>
    <w:rsid w:val="006675D1"/>
    <w:rsid w:val="00667DD2"/>
    <w:rsid w:val="00670114"/>
    <w:rsid w:val="00671B51"/>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4E8"/>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D4AAC"/>
    <w:rsid w:val="009E3E84"/>
    <w:rsid w:val="009E4C44"/>
    <w:rsid w:val="009E6C21"/>
    <w:rsid w:val="009F3152"/>
    <w:rsid w:val="009F7959"/>
    <w:rsid w:val="00A01CFF"/>
    <w:rsid w:val="00A0681E"/>
    <w:rsid w:val="00A0717A"/>
    <w:rsid w:val="00A1030D"/>
    <w:rsid w:val="00A10539"/>
    <w:rsid w:val="00A15517"/>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81143"/>
    <w:rsid w:val="00A9081F"/>
    <w:rsid w:val="00A9188C"/>
    <w:rsid w:val="00A97002"/>
    <w:rsid w:val="00A97A52"/>
    <w:rsid w:val="00AA0D6A"/>
    <w:rsid w:val="00AB2C15"/>
    <w:rsid w:val="00AB31E0"/>
    <w:rsid w:val="00AB58BF"/>
    <w:rsid w:val="00AD0751"/>
    <w:rsid w:val="00AD6A6D"/>
    <w:rsid w:val="00AD77C4"/>
    <w:rsid w:val="00AE1E43"/>
    <w:rsid w:val="00AE25BF"/>
    <w:rsid w:val="00AF0C13"/>
    <w:rsid w:val="00AF2A92"/>
    <w:rsid w:val="00AF71A7"/>
    <w:rsid w:val="00B01ACB"/>
    <w:rsid w:val="00B025B9"/>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D2014"/>
    <w:rsid w:val="00BE204A"/>
    <w:rsid w:val="00BF7C9D"/>
    <w:rsid w:val="00C01E8C"/>
    <w:rsid w:val="00C02DF6"/>
    <w:rsid w:val="00C03B20"/>
    <w:rsid w:val="00C03C2F"/>
    <w:rsid w:val="00C03E01"/>
    <w:rsid w:val="00C05411"/>
    <w:rsid w:val="00C200EE"/>
    <w:rsid w:val="00C22910"/>
    <w:rsid w:val="00C23582"/>
    <w:rsid w:val="00C267F9"/>
    <w:rsid w:val="00C2724D"/>
    <w:rsid w:val="00C27CA9"/>
    <w:rsid w:val="00C317E7"/>
    <w:rsid w:val="00C322F7"/>
    <w:rsid w:val="00C323EB"/>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6511"/>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6F2"/>
    <w:rsid w:val="00E41AFA"/>
    <w:rsid w:val="00E46392"/>
    <w:rsid w:val="00E52C57"/>
    <w:rsid w:val="00E57E7D"/>
    <w:rsid w:val="00E64D5A"/>
    <w:rsid w:val="00E67952"/>
    <w:rsid w:val="00E70355"/>
    <w:rsid w:val="00E7118E"/>
    <w:rsid w:val="00E72BBD"/>
    <w:rsid w:val="00E73D0D"/>
    <w:rsid w:val="00E76C75"/>
    <w:rsid w:val="00E810EF"/>
    <w:rsid w:val="00E826FE"/>
    <w:rsid w:val="00E8487F"/>
    <w:rsid w:val="00E84CD8"/>
    <w:rsid w:val="00E8740D"/>
    <w:rsid w:val="00E90B85"/>
    <w:rsid w:val="00E91679"/>
    <w:rsid w:val="00E92452"/>
    <w:rsid w:val="00E92AB8"/>
    <w:rsid w:val="00E942CC"/>
    <w:rsid w:val="00E94CC1"/>
    <w:rsid w:val="00E96431"/>
    <w:rsid w:val="00E96F55"/>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FC52A4-1B9F-4CF7-92B0-21C81EF341CE}">
  <ds:schemaRefs>
    <ds:schemaRef ds:uri="http://schemas.microsoft.com/sharepoint/v3/contenttype/forms"/>
  </ds:schemaRefs>
</ds:datastoreItem>
</file>

<file path=customXml/itemProps4.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2231</Words>
  <Characters>12641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4</cp:revision>
  <cp:lastPrinted>2000-02-29T11:31:00Z</cp:lastPrinted>
  <dcterms:created xsi:type="dcterms:W3CDTF">2022-09-14T15:06:00Z</dcterms:created>
  <dcterms:modified xsi:type="dcterms:W3CDTF">2022-09-15T16:31:00Z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