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9B7C1" w14:textId="72CC7CB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="008B1D5E" w:rsidRPr="001A659D">
        <w:rPr>
          <w:rFonts w:cs="Arial"/>
          <w:b/>
          <w:sz w:val="24"/>
          <w:szCs w:val="24"/>
        </w:rPr>
        <w:t>#</w:t>
      </w:r>
      <w:r w:rsidR="008B1D5E">
        <w:rPr>
          <w:rFonts w:cs="Arial"/>
          <w:b/>
          <w:sz w:val="24"/>
          <w:szCs w:val="24"/>
        </w:rPr>
        <w:t>97-e</w:t>
      </w:r>
      <w:r w:rsidRPr="0033027D">
        <w:rPr>
          <w:b/>
          <w:noProof/>
          <w:sz w:val="24"/>
        </w:rPr>
        <w:tab/>
      </w:r>
      <w:r w:rsidR="008B1D5E" w:rsidRPr="008B1D5E">
        <w:rPr>
          <w:b/>
          <w:noProof/>
          <w:sz w:val="24"/>
        </w:rPr>
        <w:t>RP-222498</w:t>
      </w:r>
    </w:p>
    <w:p w14:paraId="15EB1B44" w14:textId="1C9DB6A2" w:rsidR="006A45BA" w:rsidRPr="006A45BA" w:rsidRDefault="008B1D5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September 12-16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22</w:t>
      </w:r>
      <w:r w:rsidR="0033027D" w:rsidRPr="0033027D"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B1D5E">
        <w:rPr>
          <w:rFonts w:eastAsia="Batang" w:cs="Arial"/>
          <w:sz w:val="18"/>
          <w:szCs w:val="18"/>
          <w:lang w:eastAsia="zh-CN"/>
        </w:rPr>
        <w:t>RP-221845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830A173" w14:textId="77777777" w:rsidR="00AE25BF" w:rsidRPr="001A623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AE8A8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14:paraId="1F05170A" w14:textId="5082982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>WID</w:t>
      </w:r>
      <w:r w:rsidR="008B1D5E">
        <w:rPr>
          <w:rFonts w:ascii="Arial" w:eastAsia="Batang" w:hAnsi="Arial" w:cs="Arial"/>
          <w:b/>
          <w:lang w:eastAsia="zh-CN"/>
        </w:rPr>
        <w:t xml:space="preserve"> revision</w:t>
      </w:r>
      <w:r w:rsidR="00DB3AB7" w:rsidRPr="00DB3AB7">
        <w:rPr>
          <w:rFonts w:ascii="Arial" w:eastAsia="Batang" w:hAnsi="Arial" w:cs="Arial"/>
          <w:b/>
          <w:lang w:eastAsia="zh-CN"/>
        </w:rPr>
        <w:t>:</w:t>
      </w:r>
      <w:r w:rsidR="00DB3AB7" w:rsidRPr="003A748B">
        <w:rPr>
          <w:rFonts w:ascii="Arial" w:eastAsia="Batang" w:hAnsi="Arial"/>
          <w:b/>
          <w:lang w:val="en-US" w:eastAsia="zh-CN"/>
        </w:rPr>
        <w:t xml:space="preserve"> </w:t>
      </w:r>
      <w:r w:rsidR="003A748B" w:rsidRPr="003A748B">
        <w:rPr>
          <w:rFonts w:ascii="Arial" w:eastAsia="Batang" w:hAnsi="Arial"/>
          <w:b/>
          <w:lang w:val="en-US" w:eastAsia="zh-CN"/>
        </w:rPr>
        <w:t>Introduction of additional 6GHz NR licensed bands</w:t>
      </w:r>
    </w:p>
    <w:p w14:paraId="2151A4B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429B2C9" w14:textId="35CF9A9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A748B">
        <w:rPr>
          <w:rFonts w:ascii="Arial" w:eastAsia="Batang" w:hAnsi="Arial"/>
          <w:b/>
          <w:lang w:eastAsia="zh-CN"/>
        </w:rPr>
        <w:t>9.</w:t>
      </w:r>
      <w:r w:rsidR="008B1D5E">
        <w:rPr>
          <w:rFonts w:ascii="Arial" w:eastAsia="Batang" w:hAnsi="Arial"/>
          <w:b/>
          <w:lang w:eastAsia="zh-CN"/>
        </w:rPr>
        <w:t>4.1.1</w:t>
      </w:r>
    </w:p>
    <w:p w14:paraId="5EBCB7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E57F6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54A8FE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 xml:space="preserve">ntroduction of </w:t>
      </w:r>
      <w:r w:rsidR="00E76D40">
        <w:t xml:space="preserve">additional </w:t>
      </w:r>
      <w:r w:rsidR="003217C2" w:rsidRPr="00CA605D">
        <w:t>6GHz NR licensed bands</w:t>
      </w:r>
    </w:p>
    <w:p w14:paraId="35E402AC" w14:textId="1F6024D8" w:rsidR="00B078D6" w:rsidRPr="003B00CF" w:rsidRDefault="00E13CB2" w:rsidP="00D31CC8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6C5263">
        <w:rPr>
          <w:lang w:val="fr-FR"/>
        </w:rPr>
        <w:t>NR_6GHz_add_bands</w:t>
      </w:r>
    </w:p>
    <w:p w14:paraId="074757A1" w14:textId="299C33DA" w:rsidR="00B078D6" w:rsidRPr="003B00CF" w:rsidRDefault="00B078D6" w:rsidP="009870A7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r w:rsidR="00594548" w:rsidRPr="00594548">
        <w:rPr>
          <w:lang w:val="fr-FR"/>
        </w:rPr>
        <w:t>960098</w:t>
      </w:r>
    </w:p>
    <w:p w14:paraId="56F9787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B8FDAF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18D08F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42E282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9C81F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3CEB49E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6244CB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5E1FB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33676AE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7EF61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B39BAA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217DD95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052A898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407D73D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D929E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15E8528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EA891C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F9AD02F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31932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265BC76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B21661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7112FDA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6582E7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1A889DB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FDEBC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D4AE29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E3CEF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6178592" w14:textId="77777777" w:rsidR="00953E83" w:rsidRPr="00953E83" w:rsidRDefault="00953E83" w:rsidP="00953E83"/>
    <w:p w14:paraId="4F6BF0D4" w14:textId="1F18692B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</w:t>
      </w:r>
      <w:r w:rsidR="00E530AB" w:rsidRPr="00036312">
        <w:rPr>
          <w:rFonts w:ascii="Arial" w:hAnsi="Arial"/>
          <w:sz w:val="32"/>
          <w:lang w:val="fr-FR"/>
        </w:rPr>
        <w:t>Rel-1</w:t>
      </w:r>
      <w:r w:rsidR="003A748B" w:rsidRPr="00036312">
        <w:rPr>
          <w:rFonts w:ascii="Arial" w:hAnsi="Arial"/>
          <w:sz w:val="32"/>
          <w:lang w:val="fr-FR"/>
        </w:rPr>
        <w:t>8</w:t>
      </w:r>
      <w:r>
        <w:t xml:space="preserve">. </w:t>
      </w:r>
    </w:p>
    <w:p w14:paraId="7B02D718" w14:textId="4392AE89" w:rsidR="003F7142" w:rsidRDefault="003F7142" w:rsidP="003F7142">
      <w:pPr>
        <w:ind w:right="-99"/>
        <w:rPr>
          <w:rFonts w:ascii="Arial" w:hAnsi="Arial" w:cs="Arial"/>
          <w:color w:val="0000FF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</w:p>
    <w:p w14:paraId="6D3E9B0E" w14:textId="77777777" w:rsidR="000958B9" w:rsidRPr="004C0726" w:rsidRDefault="000958B9" w:rsidP="003F7142">
      <w:pPr>
        <w:ind w:right="-99"/>
        <w:rPr>
          <w:rFonts w:ascii="Arial" w:hAnsi="Arial" w:cs="Arial"/>
        </w:rPr>
      </w:pPr>
    </w:p>
    <w:p w14:paraId="3702AB0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1DA710A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725C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21D42F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D5D73B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AEC934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699068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D5A852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6A92444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36BFB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865C2A6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E914BF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CDD74E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C97EBC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0FE35D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0B2D43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52E57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39AF2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300D8AA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284AA7B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568CF76A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8FC895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1BB6DB5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2953CA9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4508BF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D6D49B2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4B12859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B65D3BE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0C791211" w14:textId="77777777" w:rsidR="00E530AB" w:rsidRPr="00CA605D" w:rsidRDefault="00E530AB" w:rsidP="00E530AB">
            <w:pPr>
              <w:pStyle w:val="TAC"/>
            </w:pPr>
          </w:p>
        </w:tc>
      </w:tr>
    </w:tbl>
    <w:p w14:paraId="51093ED1" w14:textId="77777777" w:rsidR="008A76FD" w:rsidRDefault="008A76FD" w:rsidP="001C5C86">
      <w:pPr>
        <w:ind w:right="-99"/>
        <w:rPr>
          <w:b/>
        </w:rPr>
      </w:pPr>
    </w:p>
    <w:p w14:paraId="6ABBCA3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14893B7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1857AC2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D1CAB08" w14:textId="77777777" w:rsidTr="006B4280">
        <w:tc>
          <w:tcPr>
            <w:tcW w:w="675" w:type="dxa"/>
          </w:tcPr>
          <w:p w14:paraId="7672F687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688E02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ECFE2FB" w14:textId="77777777" w:rsidTr="004260A5">
        <w:tc>
          <w:tcPr>
            <w:tcW w:w="675" w:type="dxa"/>
          </w:tcPr>
          <w:p w14:paraId="5FDA369C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6DDD4E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0F377E23" w14:textId="77777777" w:rsidTr="004260A5">
        <w:tc>
          <w:tcPr>
            <w:tcW w:w="675" w:type="dxa"/>
          </w:tcPr>
          <w:p w14:paraId="0843BBBC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85DB36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74CF6F99" w14:textId="77777777" w:rsidTr="001759A7">
        <w:tc>
          <w:tcPr>
            <w:tcW w:w="675" w:type="dxa"/>
          </w:tcPr>
          <w:p w14:paraId="5EEEBE2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02F721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7637B338" w14:textId="77777777" w:rsidR="004876B9" w:rsidRDefault="004876B9" w:rsidP="001C5C86">
      <w:pPr>
        <w:ind w:right="-99"/>
        <w:rPr>
          <w:b/>
        </w:rPr>
      </w:pPr>
    </w:p>
    <w:p w14:paraId="51E35EE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ABBE18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7F3396D8" w14:textId="77777777" w:rsidTr="009A6092">
        <w:tc>
          <w:tcPr>
            <w:tcW w:w="10314" w:type="dxa"/>
            <w:gridSpan w:val="4"/>
            <w:shd w:val="clear" w:color="auto" w:fill="E0E0E0"/>
          </w:tcPr>
          <w:p w14:paraId="34C83204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78D9761" w14:textId="77777777" w:rsidTr="009A6092">
        <w:tc>
          <w:tcPr>
            <w:tcW w:w="1101" w:type="dxa"/>
            <w:shd w:val="clear" w:color="auto" w:fill="E0E0E0"/>
          </w:tcPr>
          <w:p w14:paraId="792EE309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C8D92B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3FF4B4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A9B6C1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2874C5FF" w14:textId="77777777" w:rsidTr="009A6092">
        <w:tc>
          <w:tcPr>
            <w:tcW w:w="1101" w:type="dxa"/>
          </w:tcPr>
          <w:p w14:paraId="2DF5177E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2E92F98B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577C08E2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4C6DB991" w14:textId="77777777"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14:paraId="00DBC8A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AD91A7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4669371B" w14:textId="77777777" w:rsidTr="00171925">
        <w:tc>
          <w:tcPr>
            <w:tcW w:w="10314" w:type="dxa"/>
            <w:gridSpan w:val="3"/>
            <w:shd w:val="clear" w:color="auto" w:fill="E0E0E0"/>
          </w:tcPr>
          <w:p w14:paraId="3FB9651F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1C33DB08" w14:textId="77777777" w:rsidTr="00171925">
        <w:tc>
          <w:tcPr>
            <w:tcW w:w="1101" w:type="dxa"/>
            <w:shd w:val="clear" w:color="auto" w:fill="E0E0E0"/>
          </w:tcPr>
          <w:p w14:paraId="4D73EB10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0D9FFF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BFFC0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14:paraId="2494098A" w14:textId="77777777" w:rsidTr="00171925">
        <w:tc>
          <w:tcPr>
            <w:tcW w:w="1101" w:type="dxa"/>
          </w:tcPr>
          <w:p w14:paraId="0C667097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0FA0A8D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237397D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FEE14E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BA5D15E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35DD3FF" w14:textId="77777777"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14:paraId="019AB71B" w14:textId="77777777"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14:paraId="276F35A4" w14:textId="77777777"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14:paraId="70699C35" w14:textId="77777777"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14:paraId="1E9A9B79" w14:textId="77777777"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14:paraId="2C4B36B8" w14:textId="77777777"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14:paraId="5C7EE870" w14:textId="77777777"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14:paraId="0BA8085A" w14:textId="77777777"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14:paraId="48551B3E" w14:textId="77777777"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14:paraId="0402FC5C" w14:textId="4B9AB737"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>]. This CCSA study includes identifying IMT parameters in 5925-7125MHz in order to develop coexistence between IMT system and incumbent services and applications.</w:t>
      </w:r>
    </w:p>
    <w:p w14:paraId="0197F8F1" w14:textId="77777777" w:rsidR="007B0FC2" w:rsidRDefault="003A31C3" w:rsidP="007B0FC2"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14:paraId="36ACB717" w14:textId="2AFE32CC" w:rsidR="00AF10B0" w:rsidRPr="00227A02" w:rsidRDefault="00AF10B0" w:rsidP="00AF10B0">
      <w:pPr>
        <w:rPr>
          <w:lang w:eastAsia="zh-CN"/>
        </w:rPr>
      </w:pPr>
    </w:p>
    <w:p w14:paraId="1AF8B823" w14:textId="761EBF4F" w:rsidR="003A31C3" w:rsidRDefault="003A748B" w:rsidP="00251D80">
      <w:r w:rsidRPr="00931798">
        <w:t xml:space="preserve">In </w:t>
      </w:r>
      <w:r>
        <w:t>Rel-17 WI on i</w:t>
      </w:r>
      <w:r w:rsidRPr="00CA605D">
        <w:t>ntroduction of 6GHz NR licensed bands</w:t>
      </w:r>
      <w:r w:rsidR="00283807">
        <w:t xml:space="preserve"> (</w:t>
      </w:r>
      <w:r w:rsidR="00283807" w:rsidRPr="006F701D">
        <w:t>NR_6GHz</w:t>
      </w:r>
      <w:r w:rsidR="00283807">
        <w:t>)</w:t>
      </w:r>
      <w:r>
        <w:t xml:space="preserve">, a NR band n104 covering 6425-7125 MHz is defined </w:t>
      </w:r>
      <w:r w:rsidRPr="00936FAF">
        <w:t>according to RCC Recommendation 1/21</w:t>
      </w:r>
      <w:r>
        <w:t xml:space="preserve">. NR operation in the full frequency range 5925-7125 MHz is leftover. </w:t>
      </w:r>
      <w:r w:rsidR="00030BA7" w:rsidRPr="006F701D">
        <w:lastRenderedPageBreak/>
        <w:t xml:space="preserve">In order to </w:t>
      </w:r>
      <w:r w:rsidR="00E76D40" w:rsidRPr="006F701D">
        <w:t xml:space="preserve">ensure </w:t>
      </w:r>
      <w:r w:rsidR="00EB253C" w:rsidRPr="006F701D">
        <w:t>the availability of</w:t>
      </w:r>
      <w:r w:rsidR="00030BA7" w:rsidRPr="006F701D">
        <w:t xml:space="preserve"> </w:t>
      </w:r>
      <w:r w:rsidRPr="006F701D">
        <w:t xml:space="preserve">the full </w:t>
      </w:r>
      <w:r w:rsidR="00030BA7" w:rsidRPr="006F701D">
        <w:t xml:space="preserve">frequency range for IMT licensed usage, it is proposed to define </w:t>
      </w:r>
      <w:r w:rsidR="007C78DD" w:rsidRPr="006F701D">
        <w:t xml:space="preserve">additional </w:t>
      </w:r>
      <w:r w:rsidR="00030BA7" w:rsidRPr="006F701D">
        <w:t>6GHz NR licensed band</w:t>
      </w:r>
      <w:r w:rsidR="00EB253C" w:rsidRPr="006F701D">
        <w:t>(</w:t>
      </w:r>
      <w:r w:rsidR="00030BA7" w:rsidRPr="006F701D">
        <w:t>s</w:t>
      </w:r>
      <w:r w:rsidR="00EB253C" w:rsidRPr="006F701D">
        <w:t>)</w:t>
      </w:r>
      <w:r w:rsidR="00030BA7" w:rsidRPr="006F701D">
        <w:t xml:space="preserve"> under </w:t>
      </w:r>
      <w:r w:rsidR="000B0B0D" w:rsidRPr="006F701D">
        <w:t xml:space="preserve">this </w:t>
      </w:r>
      <w:r w:rsidR="00030BA7" w:rsidRPr="006F701D">
        <w:t>WI.</w:t>
      </w:r>
    </w:p>
    <w:p w14:paraId="52BCD4D4" w14:textId="77777777" w:rsidR="003A31C3" w:rsidRPr="00251D80" w:rsidRDefault="003A31C3" w:rsidP="00251D80">
      <w:pPr>
        <w:rPr>
          <w:i/>
        </w:rPr>
      </w:pPr>
    </w:p>
    <w:p w14:paraId="313DB91C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7F336D3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88AF35A" w14:textId="77777777"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01822CF8" w14:textId="4C927834" w:rsidR="00057A39" w:rsidRDefault="00057A39" w:rsidP="00635140">
      <w:pPr>
        <w:pStyle w:val="af5"/>
        <w:numPr>
          <w:ilvl w:val="0"/>
          <w:numId w:val="8"/>
        </w:numPr>
        <w:spacing w:after="0"/>
      </w:pPr>
      <w:bookmarkStart w:id="2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</w:p>
    <w:bookmarkEnd w:id="2"/>
    <w:p w14:paraId="7A03CD81" w14:textId="77777777"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7EEFBC88" w14:textId="77777777"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14:paraId="4E209DB9" w14:textId="77777777"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14:paraId="544FA6D6" w14:textId="77777777" w:rsidR="0040240E" w:rsidRDefault="0040240E" w:rsidP="0040240E">
      <w:pPr>
        <w:spacing w:after="0"/>
        <w:rPr>
          <w:bCs/>
        </w:rPr>
      </w:pPr>
    </w:p>
    <w:p w14:paraId="0EC03769" w14:textId="77777777"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14:paraId="66B65FB8" w14:textId="77777777" w:rsidR="00635140" w:rsidRDefault="00635140" w:rsidP="0040240E">
      <w:pPr>
        <w:spacing w:after="0"/>
        <w:rPr>
          <w:bCs/>
        </w:rPr>
      </w:pPr>
    </w:p>
    <w:p w14:paraId="3A2DE6EC" w14:textId="51312DC9" w:rsidR="00635140" w:rsidRDefault="00635140" w:rsidP="0040240E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the </w:t>
      </w:r>
      <w:r>
        <w:t xml:space="preserve">5925- 7125 MHz frequency range </w:t>
      </w:r>
      <w:r w:rsidRPr="005C1B6B">
        <w:t>for the corresponding range and country/region</w:t>
      </w:r>
      <w:r>
        <w:rPr>
          <w:bCs/>
        </w:rPr>
        <w:t>. TSG RAN is to review the availability of regulatory requirements at each TSG meeting, and may revise the WID when the work starts, to more accurately represent the actual regulations.</w:t>
      </w:r>
    </w:p>
    <w:p w14:paraId="7F1A7E8C" w14:textId="77777777" w:rsidR="00CF29C3" w:rsidRPr="00A7059D" w:rsidRDefault="00CF29C3" w:rsidP="0040240E">
      <w:pPr>
        <w:spacing w:after="0"/>
        <w:rPr>
          <w:bCs/>
        </w:rPr>
      </w:pPr>
    </w:p>
    <w:p w14:paraId="3675C509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755DEA4" w14:textId="77777777"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14:paraId="744B1BA8" w14:textId="77777777"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14:paraId="0070F352" w14:textId="1EF7A1D6"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 xml:space="preserve">Changes are to be added </w:t>
      </w:r>
      <w:r w:rsidR="00594548">
        <w:t xml:space="preserve">to specify the optional support from Rel-15 </w:t>
      </w:r>
      <w:r>
        <w:t>in release independent manner.</w:t>
      </w:r>
    </w:p>
    <w:p w14:paraId="08334ADD" w14:textId="77777777" w:rsidR="0040240E" w:rsidRPr="002C2D4A" w:rsidRDefault="0040240E" w:rsidP="0040240E">
      <w:pPr>
        <w:spacing w:after="0"/>
      </w:pPr>
    </w:p>
    <w:p w14:paraId="32CBAAF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A6BCC2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4837E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A8EC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293BEE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3442A41" w14:textId="77777777" w:rsidR="0040240E" w:rsidRPr="00251D80" w:rsidRDefault="0040240E" w:rsidP="006146D2">
      <w:pPr>
        <w:rPr>
          <w:i/>
        </w:rPr>
      </w:pPr>
    </w:p>
    <w:p w14:paraId="7915DD6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5FA6D93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DC61F5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4173647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E8957C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BB82D9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979FA4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D4242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7ADFC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E6B9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14:paraId="7203EF3A" w14:textId="77777777" w:rsidTr="00072A56">
        <w:tc>
          <w:tcPr>
            <w:tcW w:w="1617" w:type="dxa"/>
          </w:tcPr>
          <w:p w14:paraId="02E0EA8B" w14:textId="77777777"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9927F69" w14:textId="77777777"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42E995E" w14:textId="77777777"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ABE7ACA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8796529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42A9E34" w14:textId="77777777"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14:paraId="1BFD8912" w14:textId="74951454" w:rsidR="00D8707A" w:rsidRPr="004735AB" w:rsidRDefault="00D8707A" w:rsidP="00D8707A">
      <w:pPr>
        <w:pStyle w:val="NO"/>
        <w:spacing w:before="120"/>
        <w:rPr>
          <w:color w:val="0000FF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7B45689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022B56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22BB44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CA6DDB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E52DEB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1F758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EC77C2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7C78DD" w:rsidRPr="00CA605D" w14:paraId="648C6D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CD4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C780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67DE" w14:textId="3C34C7D9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EEB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7C78DD" w:rsidRPr="00CA605D" w14:paraId="60655E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F59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96EC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490" w14:textId="4FE3935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8035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7C78DD" w:rsidRPr="00CA605D" w14:paraId="17AD47D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80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82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762" w14:textId="689863B1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2A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2C6E9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95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64AF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5906" w14:textId="66BB5428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380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4EE661E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97C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C62D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4CE" w14:textId="631EAC03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F1C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669B20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B91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E27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70A" w14:textId="2AB9E16F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4F4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5BA284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A7F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BD7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51EA" w14:textId="768E47FC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4CC1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78AF644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39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C91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A706" w14:textId="1E0C34BE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73A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096F13A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029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7C39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CC3" w14:textId="29814CFD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9EA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84E493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8CF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B95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751" w14:textId="43053341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D2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76298E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1D8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B88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EA3" w14:textId="296A339A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FD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348C64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C0D2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486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4986" w14:textId="323196EC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6249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198FBC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E73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691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A26A" w14:textId="23560F69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6A6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2BD5C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561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D70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6929" w14:textId="0660314D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442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34A1FD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237" w14:textId="77777777" w:rsidR="007C78DD" w:rsidRPr="001A6235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3B2EB8"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3B2EB8">
              <w:rPr>
                <w:sz w:val="16"/>
                <w:szCs w:val="16"/>
                <w:lang w:eastAsia="zh-CN"/>
              </w:rPr>
              <w:t>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5F1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4F6B23">
              <w:rPr>
                <w:rFonts w:ascii="Arial" w:hAnsi="Arial"/>
                <w:sz w:val="16"/>
                <w:szCs w:val="16"/>
                <w:lang w:eastAsia="ja-JP"/>
              </w:rPr>
              <w:t>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CFD9" w14:textId="77777777" w:rsidR="007C78DD" w:rsidRPr="001A6235" w:rsidRDefault="007C78DD" w:rsidP="007C78DD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4B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</w:tbl>
    <w:p w14:paraId="7EC64C45" w14:textId="77777777" w:rsidR="0076388B" w:rsidRDefault="0076388B" w:rsidP="00C4305E"/>
    <w:p w14:paraId="1868EE40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88D868" w14:textId="77777777"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3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14:paraId="78E2C85F" w14:textId="5FF8676D"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4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14:paraId="2F2DE65D" w14:textId="2570C462"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5" w:history="1">
        <w:r w:rsidRPr="00B24FBA">
          <w:rPr>
            <w:rStyle w:val="a9"/>
            <w:lang w:eastAsia="zh-CN"/>
          </w:rPr>
          <w:t>iwajlo.angelow@nokia.com</w:t>
        </w:r>
      </w:hyperlink>
    </w:p>
    <w:p w14:paraId="74513505" w14:textId="63970BE6" w:rsidR="002B02CD" w:rsidRDefault="00EC45F3" w:rsidP="00096478">
      <w:pPr>
        <w:rPr>
          <w:rStyle w:val="a9"/>
          <w:color w:val="auto"/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hyperlink r:id="rId16" w:history="1">
        <w:r w:rsidR="002B02CD" w:rsidRPr="005245FA">
          <w:rPr>
            <w:rStyle w:val="a9"/>
            <w:lang w:eastAsia="zh-CN"/>
          </w:rPr>
          <w:t>xue.fei25@zte.com.cn</w:t>
        </w:r>
      </w:hyperlink>
    </w:p>
    <w:p w14:paraId="19C6C0CC" w14:textId="77777777" w:rsidR="006F701D" w:rsidRPr="00096478" w:rsidRDefault="006F701D" w:rsidP="00096478">
      <w:pPr>
        <w:rPr>
          <w:lang w:eastAsia="zh-CN"/>
        </w:rPr>
      </w:pPr>
    </w:p>
    <w:p w14:paraId="6A6BF986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B507B7F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699E8D9A" w14:textId="77777777" w:rsidR="00557B2E" w:rsidRPr="00557B2E" w:rsidRDefault="00557B2E" w:rsidP="009870A7">
      <w:pPr>
        <w:spacing w:after="0"/>
        <w:ind w:left="1134" w:right="-96"/>
      </w:pPr>
    </w:p>
    <w:p w14:paraId="02AB3E51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639C6B7" w14:textId="77777777" w:rsidR="000958B9" w:rsidRPr="000958B9" w:rsidRDefault="000958B9" w:rsidP="000958B9"/>
    <w:p w14:paraId="692D475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9177C3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14:paraId="77C786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50479F5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096478" w:rsidRPr="00CA605D" w14:paraId="7C8EC3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200A0" w14:textId="77777777"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14:paraId="0F22AD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E29960" w14:textId="77777777"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14:paraId="7A681D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64E9BF" w14:textId="1A5F392B"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14:paraId="306AF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3FAA0A" w14:textId="43527C5E" w:rsidR="0048267C" w:rsidRPr="00CA605D" w:rsidRDefault="00FA0B5E" w:rsidP="00661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14:paraId="0575E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600B5" w14:textId="4975739F"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14:paraId="55DF9A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5FEBA3" w14:textId="13281C12"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14:paraId="578FB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CCEE" w14:textId="5E88A4B0"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14:paraId="467A2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4F8A51" w14:textId="50F44769"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14:paraId="3582D7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49C73" w14:textId="37F1EC94"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14:paraId="00763D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9A95EB" w14:textId="38CAAA53"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14:paraId="621320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8DF80" w14:textId="3F8C6FF3"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14:paraId="789F8A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46125" w14:textId="468CC85C"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14:paraId="663A9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5EF5" w14:textId="2D1A900B" w:rsidR="0025538F" w:rsidRDefault="0025538F" w:rsidP="00661892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14:paraId="46273C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00686" w14:textId="78D4FEE4"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14:paraId="72E89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3AF57C" w14:textId="66C5E3DD"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14:paraId="5E4B70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EA51A8" w14:textId="08544602"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14:paraId="34CB4F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F09E5" w14:textId="5BA8EFE7" w:rsidR="00FA04F9" w:rsidRDefault="00FA04F9" w:rsidP="00661892">
            <w:pPr>
              <w:pStyle w:val="TAL"/>
            </w:pPr>
            <w:r>
              <w:t>Lenovo</w:t>
            </w:r>
          </w:p>
        </w:tc>
      </w:tr>
      <w:tr w:rsidR="00FA04F9" w:rsidRPr="00CA605D" w14:paraId="0CC43F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AAD38" w14:textId="6B2E62AE"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14:paraId="025061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B37305" w14:textId="094DF8F6"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14:paraId="20AB05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B87D47" w14:textId="5C4A41BF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03289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01E81D" w14:textId="27C9169A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14:paraId="09E568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C6ACF1" w14:textId="69DE0A4F"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14:paraId="052D6A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EAA7A0" w14:textId="7DCB07CF"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14:paraId="4A1B9A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4D7F5B" w14:textId="70F77DE4"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14:paraId="784476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F7960F" w14:textId="017A0339" w:rsidR="00B44026" w:rsidRDefault="00B44026" w:rsidP="001C5C86">
            <w:pPr>
              <w:pStyle w:val="TAL"/>
            </w:pPr>
            <w:r>
              <w:rPr>
                <w:color w:val="212121"/>
              </w:rPr>
              <w:t>Etisalat</w:t>
            </w:r>
          </w:p>
        </w:tc>
      </w:tr>
      <w:tr w:rsidR="00B44026" w:rsidRPr="00CA605D" w14:paraId="463773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8D3BAE" w14:textId="1C0F14C2" w:rsidR="00B44026" w:rsidRDefault="00960BFB" w:rsidP="001C5C86">
            <w:pPr>
              <w:pStyle w:val="TAL"/>
              <w:rPr>
                <w:color w:val="212121"/>
              </w:rPr>
            </w:pPr>
            <w:r w:rsidRPr="00960BFB">
              <w:rPr>
                <w:color w:val="212121"/>
              </w:rPr>
              <w:t>Telecom Italia</w:t>
            </w:r>
          </w:p>
        </w:tc>
      </w:tr>
      <w:tr w:rsidR="000C6AFC" w:rsidRPr="00CA605D" w14:paraId="2AC85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54081E" w14:textId="458A4B10" w:rsidR="000C6AFC" w:rsidRPr="00960BFB" w:rsidRDefault="000C6AFC" w:rsidP="001C5C86">
            <w:pPr>
              <w:pStyle w:val="TAL"/>
              <w:rPr>
                <w:color w:val="212121"/>
              </w:rPr>
            </w:pPr>
            <w:r w:rsidRPr="00936FAF">
              <w:rPr>
                <w:lang w:val="en-AU" w:eastAsia="en-US"/>
              </w:rPr>
              <w:t>Telstra</w:t>
            </w:r>
          </w:p>
        </w:tc>
      </w:tr>
      <w:tr w:rsidR="00036312" w:rsidRPr="00CA605D" w14:paraId="1E4038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A0009" w14:textId="758334B7" w:rsidR="00036312" w:rsidRDefault="000F1781" w:rsidP="001C5C86">
            <w:pPr>
              <w:pStyle w:val="TAL"/>
              <w:rPr>
                <w:lang w:val="en-AU" w:eastAsia="en-US"/>
              </w:rPr>
            </w:pPr>
            <w:r w:rsidRPr="007C78DD">
              <w:rPr>
                <w:rFonts w:eastAsia="等线"/>
                <w:lang w:eastAsia="zh-CN"/>
              </w:rPr>
              <w:t>Spark NZ</w:t>
            </w:r>
          </w:p>
        </w:tc>
      </w:tr>
    </w:tbl>
    <w:p w14:paraId="274E1B38" w14:textId="77777777" w:rsidR="00067741" w:rsidRDefault="00067741" w:rsidP="00067741"/>
    <w:p w14:paraId="7A77089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F7B3E1" w16cid:durableId="263BA5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123E9" w14:textId="77777777" w:rsidR="00C72757" w:rsidRDefault="00C72757">
      <w:r>
        <w:separator/>
      </w:r>
    </w:p>
  </w:endnote>
  <w:endnote w:type="continuationSeparator" w:id="0">
    <w:p w14:paraId="1E437D5A" w14:textId="77777777" w:rsidR="00C72757" w:rsidRDefault="00C7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CB650" w14:textId="77777777" w:rsidR="00C72757" w:rsidRDefault="00C72757">
      <w:r>
        <w:separator/>
      </w:r>
    </w:p>
  </w:footnote>
  <w:footnote w:type="continuationSeparator" w:id="0">
    <w:p w14:paraId="2B2EBB98" w14:textId="77777777" w:rsidR="00C72757" w:rsidRDefault="00C72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83981"/>
    <w:multiLevelType w:val="hybridMultilevel"/>
    <w:tmpl w:val="82CEB43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6312"/>
    <w:rsid w:val="00037C06"/>
    <w:rsid w:val="00043D26"/>
    <w:rsid w:val="00044DAE"/>
    <w:rsid w:val="00044F0B"/>
    <w:rsid w:val="00052BF8"/>
    <w:rsid w:val="00057116"/>
    <w:rsid w:val="0005714D"/>
    <w:rsid w:val="00057A39"/>
    <w:rsid w:val="00064CB2"/>
    <w:rsid w:val="00065407"/>
    <w:rsid w:val="00066954"/>
    <w:rsid w:val="00067741"/>
    <w:rsid w:val="000722C1"/>
    <w:rsid w:val="00072A56"/>
    <w:rsid w:val="00075FF4"/>
    <w:rsid w:val="000767A9"/>
    <w:rsid w:val="00082CCB"/>
    <w:rsid w:val="000945DC"/>
    <w:rsid w:val="000958B9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C6AFC"/>
    <w:rsid w:val="000D122A"/>
    <w:rsid w:val="000E55AD"/>
    <w:rsid w:val="000E630D"/>
    <w:rsid w:val="000F1781"/>
    <w:rsid w:val="000F7F12"/>
    <w:rsid w:val="001001BD"/>
    <w:rsid w:val="00102222"/>
    <w:rsid w:val="00112793"/>
    <w:rsid w:val="0011419A"/>
    <w:rsid w:val="00120541"/>
    <w:rsid w:val="001211F3"/>
    <w:rsid w:val="001243C4"/>
    <w:rsid w:val="0012481D"/>
    <w:rsid w:val="00127B5D"/>
    <w:rsid w:val="00131437"/>
    <w:rsid w:val="001412C8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A6235"/>
    <w:rsid w:val="001C5C86"/>
    <w:rsid w:val="001C718D"/>
    <w:rsid w:val="001E14C4"/>
    <w:rsid w:val="001E7D9B"/>
    <w:rsid w:val="001F7EB4"/>
    <w:rsid w:val="002000C2"/>
    <w:rsid w:val="00205F25"/>
    <w:rsid w:val="0020786E"/>
    <w:rsid w:val="00221B1E"/>
    <w:rsid w:val="00222E8A"/>
    <w:rsid w:val="00227A02"/>
    <w:rsid w:val="0023528B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3807"/>
    <w:rsid w:val="00284472"/>
    <w:rsid w:val="002B02CD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5388"/>
    <w:rsid w:val="00347B74"/>
    <w:rsid w:val="00354A5E"/>
    <w:rsid w:val="00355CB6"/>
    <w:rsid w:val="00366257"/>
    <w:rsid w:val="0038516D"/>
    <w:rsid w:val="003869D7"/>
    <w:rsid w:val="003A08AA"/>
    <w:rsid w:val="003A1EB0"/>
    <w:rsid w:val="003A31C3"/>
    <w:rsid w:val="003A748B"/>
    <w:rsid w:val="003B00CF"/>
    <w:rsid w:val="003B0803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5334"/>
    <w:rsid w:val="00416235"/>
    <w:rsid w:val="0041789B"/>
    <w:rsid w:val="004210C3"/>
    <w:rsid w:val="004260A5"/>
    <w:rsid w:val="00432283"/>
    <w:rsid w:val="0043733B"/>
    <w:rsid w:val="0043745F"/>
    <w:rsid w:val="00437F58"/>
    <w:rsid w:val="0044029F"/>
    <w:rsid w:val="00440BC9"/>
    <w:rsid w:val="00452FD3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325D"/>
    <w:rsid w:val="004B6BDF"/>
    <w:rsid w:val="004C0726"/>
    <w:rsid w:val="004C634D"/>
    <w:rsid w:val="004D24B9"/>
    <w:rsid w:val="004E2CE2"/>
    <w:rsid w:val="004E393B"/>
    <w:rsid w:val="004E5172"/>
    <w:rsid w:val="004E6F8A"/>
    <w:rsid w:val="004E7E5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772D0"/>
    <w:rsid w:val="005819A2"/>
    <w:rsid w:val="00586951"/>
    <w:rsid w:val="00590087"/>
    <w:rsid w:val="00594548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058FA"/>
    <w:rsid w:val="006108EF"/>
    <w:rsid w:val="00611EC4"/>
    <w:rsid w:val="00612542"/>
    <w:rsid w:val="006146D2"/>
    <w:rsid w:val="00616E98"/>
    <w:rsid w:val="00620B3F"/>
    <w:rsid w:val="006239E7"/>
    <w:rsid w:val="006254C4"/>
    <w:rsid w:val="0063145C"/>
    <w:rsid w:val="006323BE"/>
    <w:rsid w:val="00635140"/>
    <w:rsid w:val="006418C6"/>
    <w:rsid w:val="00641BCF"/>
    <w:rsid w:val="00641ED8"/>
    <w:rsid w:val="00643E5C"/>
    <w:rsid w:val="00653599"/>
    <w:rsid w:val="00654893"/>
    <w:rsid w:val="00661892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C5263"/>
    <w:rsid w:val="006E043E"/>
    <w:rsid w:val="006E0F19"/>
    <w:rsid w:val="006E1FDA"/>
    <w:rsid w:val="006E5E87"/>
    <w:rsid w:val="006F2155"/>
    <w:rsid w:val="006F701D"/>
    <w:rsid w:val="00702E70"/>
    <w:rsid w:val="007064EF"/>
    <w:rsid w:val="00706A1A"/>
    <w:rsid w:val="00707673"/>
    <w:rsid w:val="007162BE"/>
    <w:rsid w:val="00722267"/>
    <w:rsid w:val="00730123"/>
    <w:rsid w:val="00746F46"/>
    <w:rsid w:val="0075252A"/>
    <w:rsid w:val="0075372E"/>
    <w:rsid w:val="007613D0"/>
    <w:rsid w:val="0076388B"/>
    <w:rsid w:val="00764B84"/>
    <w:rsid w:val="00765028"/>
    <w:rsid w:val="0078034D"/>
    <w:rsid w:val="00790BCC"/>
    <w:rsid w:val="00795CEE"/>
    <w:rsid w:val="00796F94"/>
    <w:rsid w:val="007971A6"/>
    <w:rsid w:val="007974F5"/>
    <w:rsid w:val="007A5AA5"/>
    <w:rsid w:val="007A6136"/>
    <w:rsid w:val="007B0F49"/>
    <w:rsid w:val="007B0FC2"/>
    <w:rsid w:val="007C06B6"/>
    <w:rsid w:val="007C78DD"/>
    <w:rsid w:val="007C7E14"/>
    <w:rsid w:val="007D03D2"/>
    <w:rsid w:val="007D1AB2"/>
    <w:rsid w:val="007D36CF"/>
    <w:rsid w:val="007E60CF"/>
    <w:rsid w:val="007F0A88"/>
    <w:rsid w:val="007F3ED7"/>
    <w:rsid w:val="007F522E"/>
    <w:rsid w:val="007F7421"/>
    <w:rsid w:val="00801F7F"/>
    <w:rsid w:val="008116BF"/>
    <w:rsid w:val="00813C1F"/>
    <w:rsid w:val="008279F1"/>
    <w:rsid w:val="00834A60"/>
    <w:rsid w:val="00841D1D"/>
    <w:rsid w:val="00843E68"/>
    <w:rsid w:val="008446F6"/>
    <w:rsid w:val="00852A5E"/>
    <w:rsid w:val="00854467"/>
    <w:rsid w:val="008613BA"/>
    <w:rsid w:val="00863E89"/>
    <w:rsid w:val="00872B3B"/>
    <w:rsid w:val="0088222A"/>
    <w:rsid w:val="008835FC"/>
    <w:rsid w:val="008901F6"/>
    <w:rsid w:val="00896C03"/>
    <w:rsid w:val="008A0A75"/>
    <w:rsid w:val="008A495D"/>
    <w:rsid w:val="008A76FD"/>
    <w:rsid w:val="008B114B"/>
    <w:rsid w:val="008B1D5E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06E0D"/>
    <w:rsid w:val="00914E6F"/>
    <w:rsid w:val="00922FCB"/>
    <w:rsid w:val="0092581B"/>
    <w:rsid w:val="0093492B"/>
    <w:rsid w:val="00935CB0"/>
    <w:rsid w:val="00936D9B"/>
    <w:rsid w:val="00936FAF"/>
    <w:rsid w:val="009428A9"/>
    <w:rsid w:val="009437A2"/>
    <w:rsid w:val="00944B28"/>
    <w:rsid w:val="00952F86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1714"/>
    <w:rsid w:val="009C2977"/>
    <w:rsid w:val="009C2DCC"/>
    <w:rsid w:val="009E023F"/>
    <w:rsid w:val="009E6C21"/>
    <w:rsid w:val="009F06CE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A5E5D"/>
    <w:rsid w:val="00AB58BF"/>
    <w:rsid w:val="00AB6ADA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1635"/>
    <w:rsid w:val="00B1248D"/>
    <w:rsid w:val="00B14709"/>
    <w:rsid w:val="00B159BC"/>
    <w:rsid w:val="00B2743D"/>
    <w:rsid w:val="00B3015C"/>
    <w:rsid w:val="00B344D8"/>
    <w:rsid w:val="00B3681C"/>
    <w:rsid w:val="00B44026"/>
    <w:rsid w:val="00B567D1"/>
    <w:rsid w:val="00B57B72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6F63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2757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14A0C"/>
    <w:rsid w:val="00D21753"/>
    <w:rsid w:val="00D24760"/>
    <w:rsid w:val="00D31CC8"/>
    <w:rsid w:val="00D32678"/>
    <w:rsid w:val="00D421BB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873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075C"/>
    <w:rsid w:val="00DE2C80"/>
    <w:rsid w:val="00DE5C3A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3D20"/>
    <w:rsid w:val="00E16BD6"/>
    <w:rsid w:val="00E20C37"/>
    <w:rsid w:val="00E52C57"/>
    <w:rsid w:val="00E530AB"/>
    <w:rsid w:val="00E54662"/>
    <w:rsid w:val="00E57E7D"/>
    <w:rsid w:val="00E70355"/>
    <w:rsid w:val="00E76D40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523B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A3DD0"/>
    <w:rsid w:val="00FB0DC2"/>
    <w:rsid w:val="00FB127E"/>
    <w:rsid w:val="00FC0804"/>
    <w:rsid w:val="00FC19B4"/>
    <w:rsid w:val="00FC3B6D"/>
    <w:rsid w:val="00FC6A01"/>
    <w:rsid w:val="00FD3A4E"/>
    <w:rsid w:val="00FE3676"/>
    <w:rsid w:val="00FF060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E2E0A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ehai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xue.fei25@zte.com.cn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wajlo.angelow@nokia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ominique.everaere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BCBAD2-898F-4DD6-A188-6CD15DA5C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10387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6</cp:revision>
  <cp:lastPrinted>2000-02-29T03:31:00Z</cp:lastPrinted>
  <dcterms:created xsi:type="dcterms:W3CDTF">2022-06-08T10:25:00Z</dcterms:created>
  <dcterms:modified xsi:type="dcterms:W3CDTF">2022-09-05T02:06:00Z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(3)dM57seIQeEpeHKwws9Ex+ErT8ElLkQpid/rHD3PliFkcGLHkwESOu/pS1H2XppHFeF/XEMV0
oizXKnbdWf9OmFmKz6zgPKbS3sFB9Lr/QZhonn7SGHe++8edT5KWN8wB+MRh6NeiKHTFXqUY
u/u5a1IFsVVp/uicveJetdH2Ajc4Vbsw0fmGz4+Kfpqn1ziy4z5Wbcpv4Lp8A/IU4Cf/jt6t
nTsh2UFG1HyqHsNVrm</vt:lpwstr>
  </property>
  <property fmtid="{D5CDD505-2E9C-101B-9397-08002B2CF9AE}" pid="5" name="_2015_ms_pID_7253431">
    <vt:lpwstr>PzNM4pRnWwcu+IvBIR/mMaftxo/jd6XwD+fXcM8MJQVNig0qSrJZpf
hqYSNO+q8+GIVsKBbD7ITLrLqMzkSCsYrski3qbxR3FCvB0r5TE3STxKSDvUG/C7Q3OLvcPs
BbBsNP2IMBQCZLBkQx0quNDeB6IYlrRyt7LBBViDyhTAP9zwv17b5rnwwUJRwJyKSFPh8EMI
PBkbQbUegNZQh9ID2rpDmefaSiz9hFdBUwBs</vt:lpwstr>
  </property>
  <property fmtid="{D5CDD505-2E9C-101B-9397-08002B2CF9AE}" pid="6" name="_2015_ms_pID_7253432">
    <vt:lpwstr>mQ==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1654631664</vt:lpwstr>
  </property>
</Properties>
</file>