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276D55">
        <w:rPr>
          <w:b/>
          <w:noProof/>
          <w:sz w:val="24"/>
        </w:rPr>
        <w:t>3GPP TSG RAN Meeting #9</w:t>
      </w:r>
      <w:r w:rsidR="003D093E">
        <w:rPr>
          <w:rFonts w:hint="eastAsia"/>
          <w:b/>
          <w:noProof/>
          <w:sz w:val="24"/>
          <w:lang w:eastAsia="zh-CN"/>
        </w:rPr>
        <w:t>7</w:t>
      </w:r>
      <w:r w:rsidR="008261B1">
        <w:rPr>
          <w:rFonts w:hint="eastAsia"/>
          <w:b/>
          <w:noProof/>
          <w:sz w:val="24"/>
          <w:lang w:eastAsia="zh-CN"/>
        </w:rPr>
        <w:t>-e</w:t>
      </w:r>
      <w:bookmarkEnd w:id="0"/>
      <w:bookmarkEnd w:id="1"/>
      <w:r w:rsidRPr="00276D55">
        <w:rPr>
          <w:b/>
          <w:noProof/>
          <w:sz w:val="24"/>
        </w:rPr>
        <w:tab/>
      </w:r>
      <w:r w:rsidR="00413316" w:rsidRPr="00413316">
        <w:rPr>
          <w:b/>
          <w:noProof/>
          <w:sz w:val="24"/>
        </w:rPr>
        <w:t>RP-222384</w:t>
      </w:r>
    </w:p>
    <w:p w:rsidR="006A45BA" w:rsidRPr="006A45BA" w:rsidRDefault="003D001B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001B">
        <w:rPr>
          <w:b/>
          <w:noProof/>
          <w:sz w:val="24"/>
          <w:lang w:eastAsia="zh-CN"/>
        </w:rPr>
        <w:t>Electronic Meeting, 12</w:t>
      </w:r>
      <w:r w:rsidRPr="00156400">
        <w:rPr>
          <w:b/>
          <w:noProof/>
          <w:sz w:val="24"/>
          <w:vertAlign w:val="superscript"/>
          <w:lang w:eastAsia="zh-CN"/>
        </w:rPr>
        <w:t>th</w:t>
      </w:r>
      <w:r w:rsidRPr="003D001B">
        <w:rPr>
          <w:b/>
          <w:noProof/>
          <w:sz w:val="24"/>
          <w:lang w:eastAsia="zh-CN"/>
        </w:rPr>
        <w:t xml:space="preserve"> – 16</w:t>
      </w:r>
      <w:bookmarkStart w:id="2" w:name="_GoBack"/>
      <w:r w:rsidRPr="00156400">
        <w:rPr>
          <w:b/>
          <w:noProof/>
          <w:sz w:val="24"/>
          <w:vertAlign w:val="superscript"/>
          <w:lang w:eastAsia="zh-CN"/>
        </w:rPr>
        <w:t>th</w:t>
      </w:r>
      <w:bookmarkEnd w:id="2"/>
      <w:r w:rsidRPr="003D001B">
        <w:rPr>
          <w:b/>
          <w:noProof/>
          <w:sz w:val="24"/>
          <w:lang w:eastAsia="zh-CN"/>
        </w:rPr>
        <w:t xml:space="preserve"> September, 2022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3" w:name="OLE_LINK5"/>
      <w:bookmarkStart w:id="4" w:name="OLE_LINK6"/>
      <w:r w:rsidR="00C6189C">
        <w:rPr>
          <w:rFonts w:ascii="Arial" w:eastAsia="宋体" w:hAnsi="Arial" w:cs="Arial" w:hint="eastAsia"/>
          <w:b/>
          <w:lang w:eastAsia="zh-CN"/>
        </w:rPr>
        <w:t>New</w:t>
      </w:r>
      <w:r w:rsidR="00160CB4" w:rsidRPr="00BD66F2">
        <w:rPr>
          <w:rFonts w:ascii="Arial" w:eastAsia="宋体" w:hAnsi="Arial" w:cs="Arial" w:hint="eastAsia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UE Conformance</w:t>
      </w:r>
      <w:r w:rsidR="00276D5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Test Aspects</w:t>
      </w:r>
      <w:bookmarkStart w:id="5" w:name="OLE_LINK9"/>
      <w:bookmarkStart w:id="6" w:name="OLE_LINK10"/>
      <w:r w:rsidR="001513E5">
        <w:rPr>
          <w:rFonts w:ascii="Arial" w:eastAsiaTheme="minorEastAsia" w:hAnsi="Arial" w:cs="Arial" w:hint="eastAsia"/>
          <w:b/>
          <w:lang w:eastAsia="zh-CN"/>
        </w:rPr>
        <w:t xml:space="preserve"> -</w:t>
      </w:r>
      <w:r w:rsidR="00C70273">
        <w:rPr>
          <w:rFonts w:ascii="Arial" w:eastAsia="Batang" w:hAnsi="Arial" w:cs="Arial"/>
          <w:b/>
          <w:lang w:eastAsia="zh-CN"/>
        </w:rPr>
        <w:t xml:space="preserve"> </w:t>
      </w:r>
      <w:r w:rsidR="00276D55" w:rsidRPr="00276D55">
        <w:rPr>
          <w:rFonts w:ascii="Arial" w:eastAsia="Batang" w:hAnsi="Arial" w:cs="Arial"/>
          <w:b/>
          <w:lang w:eastAsia="zh-CN"/>
        </w:rPr>
        <w:t>NR positioning enhancements</w:t>
      </w:r>
      <w:bookmarkEnd w:id="3"/>
      <w:bookmarkEnd w:id="4"/>
      <w:bookmarkEnd w:id="5"/>
      <w:bookmarkEnd w:id="6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D001B">
        <w:rPr>
          <w:rFonts w:ascii="Arial" w:eastAsiaTheme="minorEastAsia" w:hAnsi="Arial" w:hint="eastAsia"/>
          <w:b/>
          <w:lang w:eastAsia="zh-CN"/>
        </w:rPr>
        <w:t>13</w:t>
      </w:r>
      <w:r w:rsidR="00276D55" w:rsidRPr="007452D7">
        <w:rPr>
          <w:rFonts w:ascii="Arial" w:eastAsia="Batang" w:hAnsi="Arial"/>
          <w:b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9206B9" w:rsidP="009206B9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Pr="006927F4">
        <w:t xml:space="preserve"> </w:t>
      </w:r>
      <w:bookmarkStart w:id="7" w:name="OLE_LINK13"/>
      <w:bookmarkStart w:id="8" w:name="OLE_LINK14"/>
      <w:r w:rsidR="00276D55" w:rsidRPr="00276D55">
        <w:t xml:space="preserve">NR </w:t>
      </w:r>
      <w:r w:rsidR="004D6A75">
        <w:rPr>
          <w:rFonts w:hint="eastAsia"/>
          <w:lang w:eastAsia="zh-CN"/>
        </w:rPr>
        <w:t>p</w:t>
      </w:r>
      <w:r w:rsidR="00276D55" w:rsidRPr="00276D55">
        <w:t xml:space="preserve">ositioning </w:t>
      </w:r>
      <w:r w:rsidR="004D6A75">
        <w:rPr>
          <w:rFonts w:hint="eastAsia"/>
          <w:lang w:eastAsia="zh-CN"/>
        </w:rPr>
        <w:t>e</w:t>
      </w:r>
      <w:r w:rsidR="00276D55" w:rsidRPr="00276D55">
        <w:t>nhancements</w:t>
      </w:r>
      <w:bookmarkEnd w:id="7"/>
      <w:bookmarkEnd w:id="8"/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proofErr w:type="spellStart"/>
      <w:r w:rsidR="00276D55" w:rsidRPr="00276D55">
        <w:t>NR_pos_enh</w:t>
      </w:r>
      <w:r w:rsidRPr="000C02D0">
        <w:t>-UEConTest</w:t>
      </w:r>
      <w:proofErr w:type="spellEnd"/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12F3F" w:rsidRDefault="00812F3F" w:rsidP="00812F3F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9206B9" w:rsidRPr="00953E83" w:rsidRDefault="00812F3F" w:rsidP="00812F3F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9206B9">
      <w:pPr>
        <w:pStyle w:val="2"/>
      </w:pPr>
      <w:r>
        <w:t>2</w:t>
      </w:r>
      <w: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9206B9" w:rsidRPr="00A36378" w:rsidRDefault="009206B9" w:rsidP="009206B9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1513E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9" w:name="OLE_LINK3"/>
      <w:bookmarkStart w:id="10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206B9" w:rsidRPr="003D2AA7" w:rsidTr="009324F6">
        <w:tc>
          <w:tcPr>
            <w:tcW w:w="10314" w:type="dxa"/>
            <w:gridSpan w:val="4"/>
            <w:shd w:val="clear" w:color="auto" w:fill="E0E0E0"/>
          </w:tcPr>
          <w:bookmarkEnd w:id="9"/>
          <w:bookmarkEnd w:id="10"/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 w:rsidRPr="00D0022C">
              <w:t>NR_pos_enh</w:t>
            </w:r>
            <w:proofErr w:type="spellEnd"/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9206B9" w:rsidRPr="000C02D0" w:rsidRDefault="00D0022C" w:rsidP="009324F6">
            <w:pPr>
              <w:pStyle w:val="TAL"/>
            </w:pPr>
            <w:r w:rsidRPr="00D0022C">
              <w:t>RAN aspects of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>
              <w:t>NR_pos_enh</w:t>
            </w:r>
            <w:proofErr w:type="spellEnd"/>
            <w:r>
              <w:t>-Cor</w:t>
            </w:r>
            <w:r w:rsidR="009206B9" w:rsidRPr="000C02D0">
              <w:t>e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Core part: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proofErr w:type="spellStart"/>
            <w:r w:rsidRPr="0085669C">
              <w:t>NR_pos_enh-Perf</w:t>
            </w:r>
            <w:proofErr w:type="spellEnd"/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85669C" w:rsidRPr="0085669C" w:rsidRDefault="0085669C" w:rsidP="0085669C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proofErr w:type="spellStart"/>
            <w:r w:rsidRPr="0085669C">
              <w:t>Perf</w:t>
            </w:r>
            <w:proofErr w:type="spellEnd"/>
            <w:r w:rsidRPr="0085669C">
              <w:t>. part: NR positioning enhancements</w:t>
            </w:r>
          </w:p>
        </w:tc>
      </w:tr>
    </w:tbl>
    <w:p w:rsidR="009206B9" w:rsidRDefault="009206B9" w:rsidP="009206B9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9206B9" w:rsidRPr="003D2AA7" w:rsidTr="009324F6">
        <w:tc>
          <w:tcPr>
            <w:tcW w:w="10314" w:type="dxa"/>
            <w:gridSpan w:val="3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3326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5887" w:type="dxa"/>
          </w:tcPr>
          <w:p w:rsidR="009206B9" w:rsidRPr="00251D80" w:rsidRDefault="009206B9" w:rsidP="009324F6">
            <w:pPr>
              <w:pStyle w:val="tah0"/>
            </w:pPr>
          </w:p>
        </w:tc>
      </w:tr>
    </w:tbl>
    <w:p w:rsidR="009206B9" w:rsidRDefault="009206B9" w:rsidP="009206B9">
      <w:pPr>
        <w:pStyle w:val="2"/>
      </w:pPr>
      <w:r>
        <w:t>3</w:t>
      </w:r>
      <w:r>
        <w:tab/>
        <w:t>Justification</w:t>
      </w:r>
    </w:p>
    <w:p w:rsidR="000C2648" w:rsidRDefault="009206B9" w:rsidP="009206B9">
      <w:pPr>
        <w:jc w:val="both"/>
        <w:rPr>
          <w:lang w:eastAsia="zh-CN"/>
        </w:rPr>
      </w:pPr>
      <w:bookmarkStart w:id="11" w:name="OLE_LINK17"/>
      <w:bookmarkStart w:id="12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="000C2648" w:rsidRPr="009F5891">
        <w:t xml:space="preserve">to </w:t>
      </w:r>
      <w:r w:rsidR="000C2648">
        <w:t xml:space="preserve">specify </w:t>
      </w:r>
      <w:r w:rsidR="000C2648" w:rsidRPr="009F5891">
        <w:t xml:space="preserve">solutions to </w:t>
      </w:r>
      <w:r w:rsidR="000C2648">
        <w:t xml:space="preserve">enable RAT dependent (for both FR1 and FR2) and RAT independent </w:t>
      </w:r>
      <w:bookmarkStart w:id="13" w:name="OLE_LINK7"/>
      <w:bookmarkStart w:id="14" w:name="OLE_LINK8"/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bookmarkEnd w:id="13"/>
      <w:bookmarkEnd w:id="14"/>
      <w:r w:rsidR="000C2648">
        <w:t xml:space="preserve"> </w:t>
      </w:r>
      <w:r w:rsidR="000C2648" w:rsidRPr="000454EF">
        <w:t xml:space="preserve">for </w:t>
      </w:r>
      <w:r w:rsidR="000C2648" w:rsidRPr="001734D2">
        <w:rPr>
          <w:lang w:eastAsia="zh-CN"/>
        </w:rPr>
        <w:t>improving positioning accuracy, latency, network and/or device efficiency</w:t>
      </w:r>
      <w:r w:rsidR="000C2648">
        <w:rPr>
          <w:lang w:eastAsia="zh-CN"/>
        </w:rPr>
        <w:t>.</w:t>
      </w:r>
      <w:r w:rsidR="000C2648" w:rsidRPr="009B4965">
        <w:rPr>
          <w:lang w:eastAsia="zh-CN"/>
        </w:rPr>
        <w:t xml:space="preserve"> </w:t>
      </w:r>
      <w:bookmarkEnd w:id="11"/>
      <w:bookmarkEnd w:id="12"/>
      <w:r w:rsidR="000C2648" w:rsidRPr="009B2BC9">
        <w:rPr>
          <w:lang w:eastAsia="zh-CN"/>
        </w:rPr>
        <w:t xml:space="preserve">The objective of this work item also includes </w:t>
      </w:r>
      <w:r w:rsidR="000C2648" w:rsidRPr="00E14D57">
        <w:rPr>
          <w:lang w:eastAsia="zh-CN"/>
        </w:rPr>
        <w:t xml:space="preserve">the support of </w:t>
      </w:r>
      <w:r w:rsidR="00070ACB">
        <w:rPr>
          <w:rFonts w:hint="eastAsia"/>
          <w:lang w:eastAsia="zh-CN"/>
        </w:rPr>
        <w:t>A-</w:t>
      </w:r>
      <w:r w:rsidR="000C2648" w:rsidRPr="00E14D57">
        <w:rPr>
          <w:lang w:eastAsia="zh-CN"/>
        </w:rPr>
        <w:t>GNSS enhancements.</w:t>
      </w:r>
      <w:r w:rsidR="00070ACB">
        <w:rPr>
          <w:rFonts w:hint="eastAsia"/>
          <w:lang w:eastAsia="zh-CN"/>
        </w:rPr>
        <w:t xml:space="preserve"> A-GNSS enhancements include support of </w:t>
      </w:r>
      <w:proofErr w:type="spellStart"/>
      <w:r w:rsidR="00070ACB">
        <w:rPr>
          <w:rFonts w:hint="eastAsia"/>
          <w:lang w:eastAsia="zh-CN"/>
        </w:rPr>
        <w:t>NavIC</w:t>
      </w:r>
      <w:proofErr w:type="spellEnd"/>
      <w:r w:rsidR="00070ACB">
        <w:rPr>
          <w:rFonts w:hint="eastAsia"/>
          <w:lang w:eastAsia="zh-CN"/>
        </w:rPr>
        <w:t>, BDS B2a signal and BDS B3I signal.</w:t>
      </w:r>
    </w:p>
    <w:p w:rsidR="009206B9" w:rsidRDefault="009206B9" w:rsidP="009206B9">
      <w:pPr>
        <w:jc w:val="both"/>
        <w:rPr>
          <w:bCs/>
        </w:rPr>
      </w:pPr>
      <w:bookmarkStart w:id="15" w:name="OLE_LINK15"/>
      <w:bookmarkStart w:id="16" w:name="OLE_LINK16"/>
      <w:r w:rsidRPr="00A87DC8">
        <w:t>The specification work in the parent work item except the performance parts is finished.</w:t>
      </w:r>
      <w:r>
        <w:t xml:space="preserve"> </w:t>
      </w:r>
      <w:r w:rsidR="00680834">
        <w:rPr>
          <w:rFonts w:hint="eastAsia"/>
          <w:lang w:eastAsia="zh-CN"/>
        </w:rPr>
        <w:t>The overall completion level</w:t>
      </w:r>
      <w:r w:rsidR="003D093E">
        <w:rPr>
          <w:rFonts w:hint="eastAsia"/>
          <w:lang w:eastAsia="zh-CN"/>
        </w:rPr>
        <w:t xml:space="preserve"> </w:t>
      </w:r>
      <w:r w:rsidR="00680834">
        <w:rPr>
          <w:rFonts w:hint="eastAsia"/>
          <w:lang w:eastAsia="zh-CN"/>
        </w:rPr>
        <w:t>for performance part is 40%</w:t>
      </w:r>
      <w:r w:rsidR="003D093E">
        <w:rPr>
          <w:rFonts w:hint="eastAsia"/>
          <w:lang w:eastAsia="zh-CN"/>
        </w:rPr>
        <w:t xml:space="preserve"> at </w:t>
      </w:r>
      <w:r w:rsidR="003D093E">
        <w:t>RP#</w:t>
      </w:r>
      <w:r w:rsidR="003D093E">
        <w:rPr>
          <w:rFonts w:hint="eastAsia"/>
        </w:rPr>
        <w:t>9</w:t>
      </w:r>
      <w:r w:rsidR="003D093E">
        <w:rPr>
          <w:rFonts w:hint="eastAsia"/>
          <w:lang w:val="en-US" w:eastAsia="zh-CN"/>
        </w:rPr>
        <w:t>6</w:t>
      </w:r>
      <w:r w:rsidR="003D093E">
        <w:t>(</w:t>
      </w:r>
      <w:r w:rsidR="003D093E">
        <w:rPr>
          <w:rFonts w:hint="eastAsia"/>
          <w:lang w:val="en-US" w:eastAsia="zh-CN"/>
        </w:rPr>
        <w:t>June</w:t>
      </w:r>
      <w:r w:rsidR="003D093E">
        <w:t>-20</w:t>
      </w:r>
      <w:r w:rsidR="003D093E">
        <w:rPr>
          <w:rFonts w:hint="eastAsia"/>
        </w:rPr>
        <w:t>2</w:t>
      </w:r>
      <w:r w:rsidR="003D093E">
        <w:rPr>
          <w:rFonts w:hint="eastAsia"/>
          <w:lang w:eastAsia="zh-CN"/>
        </w:rPr>
        <w:t>2</w:t>
      </w:r>
      <w:r w:rsidR="003D093E">
        <w:t>)</w:t>
      </w:r>
      <w:r w:rsidR="00680834">
        <w:rPr>
          <w:rFonts w:hint="eastAsia"/>
          <w:lang w:eastAsia="zh-CN"/>
        </w:rPr>
        <w:t xml:space="preserve">. </w:t>
      </w:r>
      <w:r w:rsidR="000C2648">
        <w:rPr>
          <w:rFonts w:hint="eastAsia"/>
          <w:lang w:eastAsia="zh-CN"/>
        </w:rPr>
        <w:t xml:space="preserve">There is a need to introduce </w:t>
      </w:r>
      <w:r w:rsidR="000C2648">
        <w:t xml:space="preserve">an associated RAN5 work item to enable UE conformance testing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>
        <w:t>.</w:t>
      </w:r>
    </w:p>
    <w:bookmarkEnd w:id="15"/>
    <w:bookmarkEnd w:id="16"/>
    <w:p w:rsidR="009206B9" w:rsidRDefault="003D093E" w:rsidP="009206B9">
      <w:pPr>
        <w:pStyle w:val="2"/>
      </w:pPr>
      <w:r>
        <w:t>4</w:t>
      </w:r>
      <w:r>
        <w:tab/>
        <w:t>Ob</w:t>
      </w:r>
      <w:r w:rsidRPr="00C101CF">
        <w:t>jec</w:t>
      </w:r>
      <w:r w:rsidR="003A6204" w:rsidRPr="00C101CF">
        <w:rPr>
          <w:rFonts w:hint="eastAsia"/>
          <w:lang w:eastAsia="zh-CN"/>
        </w:rPr>
        <w:t>t</w:t>
      </w:r>
      <w:r w:rsidR="009206B9" w:rsidRPr="00C101CF">
        <w:t>ive</w:t>
      </w:r>
    </w:p>
    <w:p w:rsidR="009206B9" w:rsidRPr="000139E3" w:rsidRDefault="009206B9" w:rsidP="009206B9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9206B9" w:rsidRPr="00375901" w:rsidRDefault="009206B9" w:rsidP="009206B9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9206B9" w:rsidRDefault="009206B9" w:rsidP="009206B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Default="009206B9" w:rsidP="009206B9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7" w:name="OLE_LINK11"/>
            <w:bookmarkStart w:id="18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C618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 w:rsidR="0085669C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Jun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 w:rsidR="006F449B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7"/>
      <w:bookmarkEnd w:id="18"/>
    </w:tbl>
    <w:p w:rsidR="009206B9" w:rsidRDefault="009206B9" w:rsidP="009206B9"/>
    <w:p w:rsidR="009206B9" w:rsidRDefault="009206B9" w:rsidP="009206B9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9206B9" w:rsidRDefault="009206B9" w:rsidP="009206B9">
      <w:pPr>
        <w:pStyle w:val="2"/>
        <w:spacing w:before="0"/>
      </w:pPr>
      <w:r>
        <w:t>7</w:t>
      </w:r>
      <w:r>
        <w:tab/>
        <w:t>Work item leadership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9206B9" w:rsidRPr="00557B2E" w:rsidRDefault="009206B9" w:rsidP="009206B9">
      <w:pPr>
        <w:spacing w:after="0"/>
        <w:ind w:left="1134" w:right="-96"/>
      </w:pPr>
    </w:p>
    <w:p w:rsidR="009206B9" w:rsidRDefault="009206B9" w:rsidP="009206B9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9206B9" w:rsidRDefault="009206B9" w:rsidP="009206B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C1038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AT&amp;T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1038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</w:t>
            </w:r>
            <w:r w:rsidRPr="00C101CF">
              <w:rPr>
                <w:lang w:eastAsia="zh-CN"/>
              </w:rPr>
              <w:t>ATT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FA1FFB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FA1FFB" w:rsidRPr="00C101CF" w:rsidRDefault="00FA1FFB" w:rsidP="009324F6">
            <w:pPr>
              <w:pStyle w:val="TAL"/>
              <w:rPr>
                <w:lang w:eastAsia="zh-CN"/>
              </w:rPr>
            </w:pPr>
            <w:r w:rsidRPr="00C101CF">
              <w:t>China Mobile</w:t>
            </w:r>
          </w:p>
        </w:tc>
      </w:tr>
      <w:tr w:rsidR="00C2227D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2227D" w:rsidRPr="00C101CF" w:rsidRDefault="00C2227D" w:rsidP="009324F6">
            <w:pPr>
              <w:pStyle w:val="TAL"/>
              <w:rPr>
                <w:lang w:eastAsia="zh-CN"/>
              </w:rPr>
            </w:pPr>
            <w:r w:rsidRPr="00C101CF">
              <w:t>China Telecom</w:t>
            </w: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  <w:r w:rsidRPr="00C101CF">
              <w:t>Ericsson</w:t>
            </w: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  <w:proofErr w:type="spellStart"/>
            <w:r w:rsidRPr="00C101CF">
              <w:t>HiSilicon</w:t>
            </w:r>
            <w:proofErr w:type="spellEnd"/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  <w:r w:rsidRPr="00C101CF">
              <w:rPr>
                <w:rFonts w:hint="eastAsia"/>
                <w:lang w:eastAsia="zh-CN"/>
              </w:rPr>
              <w:t>Hu</w:t>
            </w:r>
            <w:r w:rsidRPr="00C101CF">
              <w:rPr>
                <w:lang w:eastAsia="zh-CN"/>
              </w:rPr>
              <w:t>awei</w:t>
            </w: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  <w:r w:rsidRPr="00C101CF">
              <w:t>Lenovo</w:t>
            </w: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  <w:r w:rsidRPr="00C101CF">
              <w:t>Motorola Mobility</w:t>
            </w: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</w:pPr>
            <w:r w:rsidRPr="00C101CF">
              <w:t>Rohde &amp; Schwarz</w:t>
            </w: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Spirent</w:t>
            </w:r>
          </w:p>
        </w:tc>
      </w:tr>
      <w:tr w:rsidR="00A946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946F8" w:rsidRPr="00C101CF" w:rsidRDefault="00A946F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Verizon</w:t>
            </w:r>
          </w:p>
        </w:tc>
      </w:tr>
      <w:tr w:rsidR="005F158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5F1588" w:rsidRPr="00C101CF" w:rsidRDefault="005F158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ZTE</w:t>
            </w: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58" w:rsidRDefault="00312A58">
      <w:r>
        <w:separator/>
      </w:r>
    </w:p>
  </w:endnote>
  <w:endnote w:type="continuationSeparator" w:id="0">
    <w:p w:rsidR="00312A58" w:rsidRDefault="0031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58" w:rsidRDefault="00312A58">
      <w:r>
        <w:separator/>
      </w:r>
    </w:p>
  </w:footnote>
  <w:footnote w:type="continuationSeparator" w:id="0">
    <w:p w:rsidR="00312A58" w:rsidRDefault="00312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20541"/>
    <w:rsid w:val="001211F3"/>
    <w:rsid w:val="00127B5D"/>
    <w:rsid w:val="001323F9"/>
    <w:rsid w:val="001513E5"/>
    <w:rsid w:val="00156400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A5F"/>
    <w:rsid w:val="0030045C"/>
    <w:rsid w:val="00312A58"/>
    <w:rsid w:val="003205AD"/>
    <w:rsid w:val="003256EE"/>
    <w:rsid w:val="0033027D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01B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3316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5172"/>
    <w:rsid w:val="004E6F8A"/>
    <w:rsid w:val="00501091"/>
    <w:rsid w:val="00502CD2"/>
    <w:rsid w:val="00504E33"/>
    <w:rsid w:val="00514C21"/>
    <w:rsid w:val="00534A0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0C7"/>
    <w:rsid w:val="00654893"/>
    <w:rsid w:val="006633A4"/>
    <w:rsid w:val="00667DD2"/>
    <w:rsid w:val="00671BBB"/>
    <w:rsid w:val="00680834"/>
    <w:rsid w:val="00682237"/>
    <w:rsid w:val="006927F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449B"/>
    <w:rsid w:val="006F4585"/>
    <w:rsid w:val="00706A1A"/>
    <w:rsid w:val="00707673"/>
    <w:rsid w:val="007162BE"/>
    <w:rsid w:val="00722267"/>
    <w:rsid w:val="007337BC"/>
    <w:rsid w:val="007452D7"/>
    <w:rsid w:val="00746F46"/>
    <w:rsid w:val="0075252A"/>
    <w:rsid w:val="0075454B"/>
    <w:rsid w:val="0076388B"/>
    <w:rsid w:val="00764B84"/>
    <w:rsid w:val="00765028"/>
    <w:rsid w:val="00765424"/>
    <w:rsid w:val="0077053F"/>
    <w:rsid w:val="007706EF"/>
    <w:rsid w:val="007722DE"/>
    <w:rsid w:val="0077533F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F522E"/>
    <w:rsid w:val="007F7421"/>
    <w:rsid w:val="00801F7F"/>
    <w:rsid w:val="0080771C"/>
    <w:rsid w:val="00812F3F"/>
    <w:rsid w:val="00813C1F"/>
    <w:rsid w:val="008261B1"/>
    <w:rsid w:val="00834A60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A82"/>
    <w:rsid w:val="009206B9"/>
    <w:rsid w:val="00922FCB"/>
    <w:rsid w:val="009324F6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7912"/>
    <w:rsid w:val="00A30828"/>
    <w:rsid w:val="00A311DE"/>
    <w:rsid w:val="00A338A3"/>
    <w:rsid w:val="00A339CF"/>
    <w:rsid w:val="00A35110"/>
    <w:rsid w:val="00A36378"/>
    <w:rsid w:val="00A40015"/>
    <w:rsid w:val="00A46CF2"/>
    <w:rsid w:val="00A46D5C"/>
    <w:rsid w:val="00A47445"/>
    <w:rsid w:val="00A56151"/>
    <w:rsid w:val="00A6656B"/>
    <w:rsid w:val="00A70E1E"/>
    <w:rsid w:val="00A73257"/>
    <w:rsid w:val="00A9081F"/>
    <w:rsid w:val="00A9188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101CF"/>
    <w:rsid w:val="00C10381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93082"/>
    <w:rsid w:val="00C94BB9"/>
    <w:rsid w:val="00CA0968"/>
    <w:rsid w:val="00CA168E"/>
    <w:rsid w:val="00CA358A"/>
    <w:rsid w:val="00CA7EF5"/>
    <w:rsid w:val="00CB0647"/>
    <w:rsid w:val="00CB3728"/>
    <w:rsid w:val="00CB4236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2EFD3-9D60-402B-BBCC-4ED02FA54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4253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2000-02-29T03:31:00Z</cp:lastPrinted>
  <dcterms:created xsi:type="dcterms:W3CDTF">2022-09-05T06:04:00Z</dcterms:created>
  <dcterms:modified xsi:type="dcterms:W3CDTF">2022-09-05T06:05:00Z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