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8BDB" w14:textId="39478723" w:rsidR="00246810" w:rsidRDefault="00246810" w:rsidP="00246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CP-233214</w:t>
      </w:r>
    </w:p>
    <w:p w14:paraId="70BD4824" w14:textId="77777777" w:rsidR="00246810" w:rsidRDefault="00246810" w:rsidP="0024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3D36A3C2" w14:textId="77777777" w:rsidR="00856AE9" w:rsidRDefault="00856AE9" w:rsidP="00856AE9">
      <w:pPr>
        <w:pStyle w:val="CRCoverPage"/>
        <w:outlineLvl w:val="0"/>
        <w:rPr>
          <w:b/>
          <w:sz w:val="24"/>
        </w:rPr>
      </w:pPr>
    </w:p>
    <w:p w14:paraId="74352C27" w14:textId="6621665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10">
        <w:rPr>
          <w:rFonts w:ascii="Arial" w:hAnsi="Arial" w:cs="Arial"/>
          <w:b/>
          <w:bCs/>
          <w:lang w:val="en-US"/>
        </w:rPr>
        <w:t>CT1</w:t>
      </w:r>
    </w:p>
    <w:p w14:paraId="36EBDCD7" w14:textId="5D77137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56AE9">
        <w:rPr>
          <w:rFonts w:ascii="Arial" w:hAnsi="Arial" w:cs="Arial"/>
          <w:b/>
          <w:szCs w:val="24"/>
        </w:rPr>
        <w:t>Revised WID on CT aspects of application layer support for V2X services; Phase 3</w:t>
      </w:r>
    </w:p>
    <w:p w14:paraId="1183E393" w14:textId="17774CF6" w:rsidR="00856AE9" w:rsidRPr="00856AE9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6AE9">
        <w:rPr>
          <w:rFonts w:ascii="Arial" w:hAnsi="Arial" w:cs="Arial"/>
          <w:b/>
          <w:bCs/>
          <w:lang w:val="en-US"/>
        </w:rPr>
        <w:t>Agenda item:</w:t>
      </w:r>
      <w:r w:rsidRPr="00856AE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</w:t>
      </w:r>
      <w:r w:rsidR="00246810">
        <w:rPr>
          <w:rFonts w:ascii="Arial" w:hAnsi="Arial"/>
          <w:b/>
          <w:szCs w:val="24"/>
          <w:lang w:val="en-US"/>
        </w:rPr>
        <w:t>3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0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7E83EEBD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  <w:r w:rsidR="00C30C8F">
        <w:t xml:space="preserve"> and</w:t>
      </w:r>
    </w:p>
    <w:p w14:paraId="0D394C66" w14:textId="571FD924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r w:rsidR="00A75F60">
        <w:t>.</w:t>
      </w:r>
    </w:p>
    <w:p w14:paraId="1F195446" w14:textId="77777777" w:rsidR="00C30C8F" w:rsidRDefault="00C30C8F" w:rsidP="00C30C8F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9C2CD69" w14:textId="77777777" w:rsidR="00C30C8F" w:rsidRDefault="00C30C8F" w:rsidP="00C30C8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 of </w:t>
      </w:r>
      <w:r>
        <w:t xml:space="preserve">APIs provided by the </w:t>
      </w:r>
      <w:r>
        <w:rPr>
          <w:lang w:eastAsia="ko-KR"/>
        </w:rPr>
        <w:t>V2X a</w:t>
      </w:r>
      <w:r w:rsidRPr="00D06D65">
        <w:rPr>
          <w:lang w:eastAsia="ko-KR"/>
        </w:rPr>
        <w:t xml:space="preserve">pplication </w:t>
      </w:r>
      <w:r>
        <w:rPr>
          <w:lang w:eastAsia="ko-KR"/>
        </w:rPr>
        <w:t>e</w:t>
      </w:r>
      <w:r w:rsidRPr="00D06D65">
        <w:rPr>
          <w:lang w:eastAsia="ko-KR"/>
        </w:rPr>
        <w:t xml:space="preserve">nabler </w:t>
      </w:r>
      <w:r>
        <w:rPr>
          <w:lang w:eastAsia="ko-KR"/>
        </w:rPr>
        <w:t xml:space="preserve">(VAE) </w:t>
      </w:r>
      <w:r>
        <w:t>s</w:t>
      </w:r>
      <w:r>
        <w:rPr>
          <w:lang w:eastAsia="ko-KR"/>
        </w:rPr>
        <w:t>erver</w:t>
      </w:r>
      <w:r w:rsidRPr="00D555C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D555C4">
        <w:rPr>
          <w:lang w:eastAsia="ko-KR"/>
        </w:rPr>
        <w:t>Vs and VAE-E</w:t>
      </w:r>
      <w:r>
        <w:rPr>
          <w:lang w:eastAsia="ko-KR"/>
        </w:rPr>
        <w:t>; and</w:t>
      </w:r>
    </w:p>
    <w:p w14:paraId="3C4D2147" w14:textId="4AAE3D58" w:rsidR="00C30C8F" w:rsidRDefault="00C30C8F" w:rsidP="00C30C8F">
      <w:pPr>
        <w:pStyle w:val="B1"/>
      </w:pPr>
      <w:r>
        <w:t>b)</w:t>
      </w:r>
      <w:r>
        <w:tab/>
        <w:t>possible 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>
        <w:t>over</w:t>
      </w:r>
      <w:r w:rsidRPr="00CF5066">
        <w:t xml:space="preserve"> EDGE-3</w:t>
      </w:r>
      <w:r>
        <w:t>.</w:t>
      </w:r>
    </w:p>
    <w:p w14:paraId="7602766F" w14:textId="77777777" w:rsidR="00C30C8F" w:rsidRPr="00596D62" w:rsidRDefault="00C30C8F" w:rsidP="00C30C8F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C30C8F" w:rsidRPr="00D06D65" w14:paraId="5BC74657" w14:textId="77777777" w:rsidTr="00BB3C50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8671C4" w14:textId="77777777" w:rsidR="00C30C8F" w:rsidRPr="00D06D65" w:rsidRDefault="00C30C8F" w:rsidP="00BB3C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30C8F" w:rsidRPr="00D06D65" w14:paraId="345AECD1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265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4F5213" w14:textId="77777777" w:rsidR="00C30C8F" w:rsidRPr="00D06D65" w:rsidRDefault="00C30C8F" w:rsidP="00BB3C50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0C72A1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9648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30C8F" w:rsidRPr="00D06D65" w14:paraId="3930DA60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FF1" w14:textId="77777777" w:rsidR="00C30C8F" w:rsidRPr="00D06D65" w:rsidRDefault="00C30C8F" w:rsidP="00BB3C50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0500" w14:textId="77777777" w:rsidR="00C30C8F" w:rsidRPr="00D06D65" w:rsidRDefault="00C30C8F" w:rsidP="00BB3C5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088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1F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30C8F" w:rsidRPr="00D06D65" w14:paraId="3A989DB5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80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9DA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98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DD8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C30C8F" w:rsidRPr="00D06D65" w14:paraId="3D98BCAF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45C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B77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6FE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20B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278B5380" w14:textId="77777777" w:rsidR="00C30C8F" w:rsidRPr="002D6641" w:rsidRDefault="00C30C8F" w:rsidP="00C30C8F">
      <w:pPr>
        <w:rPr>
          <w:iCs/>
        </w:rPr>
      </w:pPr>
    </w:p>
    <w:p w14:paraId="270F2BBF" w14:textId="77777777" w:rsidR="00C30C8F" w:rsidRDefault="00C30C8F" w:rsidP="00C30C8F">
      <w:pPr>
        <w:pStyle w:val="Heading1"/>
      </w:pPr>
      <w:r>
        <w:lastRenderedPageBreak/>
        <w:t>6</w:t>
      </w:r>
      <w:r>
        <w:tab/>
        <w:t>Work item Rapporteur(s)</w:t>
      </w:r>
    </w:p>
    <w:p w14:paraId="0C0DF47D" w14:textId="77777777" w:rsidR="00C30C8F" w:rsidRDefault="00C30C8F" w:rsidP="00C30C8F">
      <w:pPr>
        <w:spacing w:after="0"/>
        <w:ind w:left="1134"/>
      </w:pPr>
      <w:r>
        <w:t>Herrero Veron, Christian (Huawei)</w:t>
      </w:r>
    </w:p>
    <w:p w14:paraId="0E69186F" w14:textId="77777777" w:rsidR="00C30C8F" w:rsidRDefault="00C30C8F" w:rsidP="00C30C8F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70DB1690" w14:textId="77777777" w:rsidR="00C30C8F" w:rsidRPr="00F36EEA" w:rsidRDefault="00C30C8F" w:rsidP="00C30C8F">
      <w:pPr>
        <w:rPr>
          <w:lang w:val="de-DE"/>
        </w:rPr>
      </w:pPr>
    </w:p>
    <w:p w14:paraId="1FFD9404" w14:textId="77777777" w:rsidR="00C30C8F" w:rsidRDefault="00C30C8F" w:rsidP="00C30C8F">
      <w:pPr>
        <w:pStyle w:val="Heading1"/>
      </w:pPr>
      <w:r>
        <w:t>7</w:t>
      </w:r>
      <w:r>
        <w:tab/>
        <w:t>Work item leadership</w:t>
      </w:r>
    </w:p>
    <w:p w14:paraId="5E24211D" w14:textId="77777777" w:rsidR="00C30C8F" w:rsidRDefault="00C30C8F" w:rsidP="00C30C8F">
      <w:pPr>
        <w:spacing w:after="0"/>
        <w:ind w:left="1134"/>
      </w:pPr>
      <w:r>
        <w:t>CT1</w:t>
      </w:r>
    </w:p>
    <w:p w14:paraId="2B173033" w14:textId="77777777" w:rsidR="00C30C8F" w:rsidRPr="003C5619" w:rsidRDefault="00C30C8F" w:rsidP="00C30C8F">
      <w:pPr>
        <w:rPr>
          <w:lang w:val="en-US"/>
        </w:rPr>
      </w:pPr>
    </w:p>
    <w:p w14:paraId="33A0E620" w14:textId="77777777" w:rsidR="00C30C8F" w:rsidRDefault="00C30C8F" w:rsidP="00C30C8F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EA92C0C" w14:textId="77777777" w:rsidR="00C30C8F" w:rsidRPr="00020326" w:rsidRDefault="00C30C8F" w:rsidP="00C30C8F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7B0B9AB4" w14:textId="77777777" w:rsidR="00C30C8F" w:rsidRDefault="00C30C8F" w:rsidP="00C30C8F">
      <w:pPr>
        <w:pStyle w:val="Heading1"/>
      </w:pPr>
      <w:r>
        <w:t>9</w:t>
      </w:r>
      <w:r>
        <w:tab/>
        <w:t>Supporting Individual Members</w:t>
      </w:r>
    </w:p>
    <w:p w14:paraId="073ADD23" w14:textId="77777777" w:rsidR="00C30C8F" w:rsidRPr="006C2E80" w:rsidRDefault="00C30C8F" w:rsidP="00C30C8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C30C8F" w14:paraId="1E5EAA10" w14:textId="77777777" w:rsidTr="00BB3C50">
        <w:trPr>
          <w:jc w:val="center"/>
        </w:trPr>
        <w:tc>
          <w:tcPr>
            <w:tcW w:w="0" w:type="auto"/>
            <w:shd w:val="clear" w:color="auto" w:fill="E0E0E0"/>
          </w:tcPr>
          <w:p w14:paraId="784230FF" w14:textId="77777777" w:rsidR="00C30C8F" w:rsidRDefault="00C30C8F" w:rsidP="00BB3C50">
            <w:pPr>
              <w:pStyle w:val="TAH"/>
            </w:pPr>
            <w:r>
              <w:t>Supporting IM name</w:t>
            </w:r>
          </w:p>
        </w:tc>
      </w:tr>
      <w:tr w:rsidR="00C30C8F" w14:paraId="4294CFB9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0AEF25E" w14:textId="77777777" w:rsidR="00C30C8F" w:rsidRDefault="00C30C8F" w:rsidP="00BB3C50">
            <w:pPr>
              <w:pStyle w:val="TAL"/>
            </w:pPr>
            <w:r>
              <w:t>Huawei</w:t>
            </w:r>
          </w:p>
        </w:tc>
      </w:tr>
      <w:tr w:rsidR="00C30C8F" w14:paraId="12B7D280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61F1C24C" w14:textId="77777777" w:rsidR="00C30C8F" w:rsidRDefault="00C30C8F" w:rsidP="00BB3C5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30C8F" w14:paraId="499BCFB2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11339C4" w14:textId="77777777" w:rsidR="00C30C8F" w:rsidRDefault="00C30C8F" w:rsidP="00BB3C50">
            <w:pPr>
              <w:pStyle w:val="TAL"/>
            </w:pPr>
            <w:r>
              <w:t>CATT</w:t>
            </w:r>
          </w:p>
        </w:tc>
      </w:tr>
      <w:tr w:rsidR="00C30C8F" w14:paraId="1BD00CCB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797BC20B" w14:textId="77777777" w:rsidR="00C30C8F" w:rsidRDefault="00C30C8F" w:rsidP="00BB3C50">
            <w:pPr>
              <w:pStyle w:val="TAL"/>
            </w:pPr>
            <w:r>
              <w:t>China Mobile</w:t>
            </w:r>
          </w:p>
        </w:tc>
      </w:tr>
      <w:tr w:rsidR="00C30C8F" w14:paraId="47D35A3C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178797B3" w14:textId="77777777" w:rsidR="00C30C8F" w:rsidRDefault="00C30C8F" w:rsidP="00BB3C50">
            <w:pPr>
              <w:pStyle w:val="TAL"/>
            </w:pPr>
            <w:r>
              <w:t>Lenovo</w:t>
            </w:r>
          </w:p>
        </w:tc>
      </w:tr>
    </w:tbl>
    <w:p w14:paraId="12399015" w14:textId="77777777" w:rsidR="00C30C8F" w:rsidRPr="00641ED8" w:rsidRDefault="00C30C8F" w:rsidP="00C30C8F"/>
    <w:sectPr w:rsidR="00C30C8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11A96" w14:textId="77777777" w:rsidR="00A31398" w:rsidRDefault="00A31398" w:rsidP="004C6FFC">
      <w:r>
        <w:separator/>
      </w:r>
    </w:p>
  </w:endnote>
  <w:endnote w:type="continuationSeparator" w:id="0">
    <w:p w14:paraId="5A950169" w14:textId="77777777" w:rsidR="00A31398" w:rsidRDefault="00A31398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495C" w14:textId="77777777" w:rsidR="00A31398" w:rsidRDefault="00A31398" w:rsidP="004C6FFC">
      <w:r>
        <w:separator/>
      </w:r>
    </w:p>
  </w:footnote>
  <w:footnote w:type="continuationSeparator" w:id="0">
    <w:p w14:paraId="7B191120" w14:textId="77777777" w:rsidR="00A31398" w:rsidRDefault="00A31398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461103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0691261">
    <w:abstractNumId w:val="16"/>
  </w:num>
  <w:num w:numId="3" w16cid:durableId="1866210244">
    <w:abstractNumId w:val="13"/>
  </w:num>
  <w:num w:numId="4" w16cid:durableId="1274631472">
    <w:abstractNumId w:val="10"/>
  </w:num>
  <w:num w:numId="5" w16cid:durableId="636910922">
    <w:abstractNumId w:val="19"/>
  </w:num>
  <w:num w:numId="6" w16cid:durableId="477190767">
    <w:abstractNumId w:val="17"/>
  </w:num>
  <w:num w:numId="7" w16cid:durableId="1639609556">
    <w:abstractNumId w:val="6"/>
  </w:num>
  <w:num w:numId="8" w16cid:durableId="1677800504">
    <w:abstractNumId w:val="2"/>
  </w:num>
  <w:num w:numId="9" w16cid:durableId="92871132">
    <w:abstractNumId w:val="1"/>
  </w:num>
  <w:num w:numId="10" w16cid:durableId="468286803">
    <w:abstractNumId w:val="0"/>
  </w:num>
  <w:num w:numId="11" w16cid:durableId="253589665">
    <w:abstractNumId w:val="5"/>
  </w:num>
  <w:num w:numId="12" w16cid:durableId="1533956935">
    <w:abstractNumId w:val="8"/>
  </w:num>
  <w:num w:numId="13" w16cid:durableId="2101481503">
    <w:abstractNumId w:val="9"/>
  </w:num>
  <w:num w:numId="14" w16cid:durableId="596864985">
    <w:abstractNumId w:val="12"/>
  </w:num>
  <w:num w:numId="15" w16cid:durableId="1271401192">
    <w:abstractNumId w:val="4"/>
  </w:num>
  <w:num w:numId="16" w16cid:durableId="682634564">
    <w:abstractNumId w:val="18"/>
  </w:num>
  <w:num w:numId="17" w16cid:durableId="1282614160">
    <w:abstractNumId w:val="11"/>
  </w:num>
  <w:num w:numId="18" w16cid:durableId="1209341719">
    <w:abstractNumId w:val="15"/>
  </w:num>
  <w:num w:numId="19" w16cid:durableId="906301131">
    <w:abstractNumId w:val="14"/>
  </w:num>
  <w:num w:numId="20" w16cid:durableId="3613688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5808"/>
    <w:rsid w:val="00246810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56AE9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C719F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398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0C8F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37A50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5EFC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DE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39F73-AD9E-4C71-A5C7-436E66DD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4</cp:revision>
  <cp:lastPrinted>2000-02-29T11:31:00Z</cp:lastPrinted>
  <dcterms:created xsi:type="dcterms:W3CDTF">2023-10-12T02:11:00Z</dcterms:created>
  <dcterms:modified xsi:type="dcterms:W3CDTF">2023-11-30T09:37:00Z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