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20DF6" w14:textId="23705197" w:rsidR="00D417D4" w:rsidRPr="006C2E80" w:rsidRDefault="00D417D4" w:rsidP="00D417D4">
      <w:pPr>
        <w:pStyle w:val="Header"/>
        <w:tabs>
          <w:tab w:val="right" w:pos="9638"/>
        </w:tabs>
        <w:rPr>
          <w:sz w:val="24"/>
          <w:szCs w:val="24"/>
        </w:rPr>
      </w:pPr>
      <w:bookmarkStart w:id="0" w:name="_Hlk104370746"/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98e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CP</w:t>
      </w:r>
      <w:r w:rsidRPr="006C2E80">
        <w:rPr>
          <w:sz w:val="24"/>
          <w:szCs w:val="24"/>
        </w:rPr>
        <w:t>-</w:t>
      </w:r>
      <w:r>
        <w:rPr>
          <w:sz w:val="24"/>
          <w:szCs w:val="24"/>
        </w:rPr>
        <w:t>223211</w:t>
      </w:r>
    </w:p>
    <w:p w14:paraId="6F8E705A" w14:textId="77777777" w:rsidR="00D417D4" w:rsidRDefault="00D417D4" w:rsidP="00D417D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E-meeting</w:t>
      </w:r>
      <w:r w:rsidRPr="006C2E80">
        <w:rPr>
          <w:sz w:val="24"/>
          <w:szCs w:val="24"/>
        </w:rPr>
        <w:t>,</w:t>
      </w:r>
      <w:r>
        <w:rPr>
          <w:sz w:val="24"/>
          <w:szCs w:val="24"/>
        </w:rPr>
        <w:t xml:space="preserve"> 12</w:t>
      </w:r>
      <w:r w:rsidRPr="00AE5AF7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- 14</w:t>
      </w:r>
      <w:r w:rsidRPr="00AE5AF7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December, 2022</w:t>
      </w:r>
      <w:r w:rsidRPr="00ED2B17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</w:p>
    <w:p w14:paraId="467932AB" w14:textId="77777777" w:rsidR="00D417D4" w:rsidRPr="006C2E80" w:rsidRDefault="00D417D4" w:rsidP="00D417D4">
      <w:pPr>
        <w:pStyle w:val="Header"/>
        <w:tabs>
          <w:tab w:val="right" w:pos="9638"/>
        </w:tabs>
        <w:rPr>
          <w:sz w:val="20"/>
        </w:rPr>
      </w:pPr>
    </w:p>
    <w:p w14:paraId="32999B45" w14:textId="77777777" w:rsidR="00D417D4" w:rsidRPr="006C2E80" w:rsidRDefault="00D417D4" w:rsidP="00D417D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CT3</w:t>
      </w:r>
    </w:p>
    <w:p w14:paraId="49E6750A" w14:textId="1CBE1F2C" w:rsidR="00D417D4" w:rsidRPr="00C908EB" w:rsidRDefault="00D417D4" w:rsidP="00D417D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95653F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Pr="00D417D4">
        <w:rPr>
          <w:rFonts w:ascii="Arial" w:eastAsia="Batang" w:hAnsi="Arial" w:cs="Arial"/>
          <w:b/>
          <w:sz w:val="24"/>
          <w:szCs w:val="24"/>
          <w:lang w:eastAsia="zh-CN"/>
        </w:rPr>
        <w:t>Enhancement of Network Automation Enablers</w:t>
      </w:r>
    </w:p>
    <w:p w14:paraId="2924EBB5" w14:textId="77777777" w:rsidR="00D417D4" w:rsidRPr="006C2E80" w:rsidRDefault="00D417D4" w:rsidP="00D417D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87347E3" w14:textId="77777777" w:rsidR="00D417D4" w:rsidRDefault="00D417D4" w:rsidP="00D417D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18.2</w:t>
      </w:r>
    </w:p>
    <w:p w14:paraId="703006D5" w14:textId="77777777" w:rsidR="00C31A94" w:rsidRPr="00BC642A" w:rsidRDefault="00C31A94" w:rsidP="00C31A94">
      <w:pPr>
        <w:pStyle w:val="Heading8"/>
        <w:jc w:val="center"/>
      </w:pPr>
      <w:r w:rsidRPr="00BC642A">
        <w:t>3GPP™ Work Item Description</w:t>
      </w:r>
    </w:p>
    <w:bookmarkEnd w:id="0"/>
    <w:p w14:paraId="3DA41378" w14:textId="77777777" w:rsidR="00EC5E3B" w:rsidRDefault="00FC632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5A8BAA73" w14:textId="0C797BD8" w:rsidR="00EC5E3B" w:rsidRDefault="004554C5">
      <w:pPr>
        <w:pStyle w:val="Heading1"/>
      </w:pPr>
      <w:r>
        <w:t xml:space="preserve">Title: </w:t>
      </w:r>
      <w:r>
        <w:tab/>
      </w:r>
      <w:r w:rsidR="00941C5D" w:rsidRPr="00941C5D">
        <w:t>Enhancement of Network Automation Enablers</w:t>
      </w:r>
    </w:p>
    <w:p w14:paraId="3B16F60A" w14:textId="1B8627DE" w:rsidR="00EC5E3B" w:rsidRDefault="004554C5">
      <w:pPr>
        <w:pStyle w:val="Heading2"/>
        <w:tabs>
          <w:tab w:val="left" w:pos="2552"/>
        </w:tabs>
      </w:pPr>
      <w:r>
        <w:t xml:space="preserve">Acronym: </w:t>
      </w:r>
      <w:r w:rsidR="005C5A19" w:rsidRPr="005C5A19">
        <w:t>eNetAE</w:t>
      </w:r>
    </w:p>
    <w:p w14:paraId="7AE9A590" w14:textId="7188BF3F" w:rsidR="00EC5E3B" w:rsidRDefault="00FC6329">
      <w:pPr>
        <w:pStyle w:val="Heading2"/>
        <w:tabs>
          <w:tab w:val="left" w:pos="2552"/>
        </w:tabs>
      </w:pPr>
      <w:r>
        <w:t>Unique identifier:</w:t>
      </w:r>
      <w:r w:rsidR="008B5CD8">
        <w:tab/>
      </w:r>
      <w:r w:rsidR="008B5CD8" w:rsidRPr="008B5CD8">
        <w:t>980039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2AEAE1CA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0FE4CD17" w:rsidR="00EC5E3B" w:rsidRDefault="00941C5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Heading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C5E3B" w14:paraId="66079E33" w14:textId="77777777">
        <w:tc>
          <w:tcPr>
            <w:tcW w:w="675" w:type="dxa"/>
          </w:tcPr>
          <w:p w14:paraId="2B886BC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B9AA062" w14:textId="77777777" w:rsidR="00EC5E3B" w:rsidRDefault="00FC632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EC5E3B" w14:paraId="561FD464" w14:textId="77777777">
        <w:tc>
          <w:tcPr>
            <w:tcW w:w="675" w:type="dxa"/>
          </w:tcPr>
          <w:p w14:paraId="4D4CF91F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FDF800" w14:textId="77777777" w:rsidR="00EC5E3B" w:rsidRDefault="00FC632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C5E3B" w14:paraId="51CACD1D" w14:textId="77777777">
        <w:tc>
          <w:tcPr>
            <w:tcW w:w="675" w:type="dxa"/>
          </w:tcPr>
          <w:p w14:paraId="1E23E99B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C59AA6" w14:textId="77777777" w:rsidR="00EC5E3B" w:rsidRDefault="00FC632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EC5E3B" w14:paraId="0F48599E" w14:textId="77777777">
        <w:tc>
          <w:tcPr>
            <w:tcW w:w="675" w:type="dxa"/>
          </w:tcPr>
          <w:p w14:paraId="6C2BA035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AE06D1" w14:textId="77777777" w:rsidR="00EC5E3B" w:rsidRDefault="00FC632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Heading3"/>
      </w:pPr>
      <w:r>
        <w:t>2.2</w:t>
      </w:r>
      <w:r>
        <w:tab/>
        <w:t xml:space="preserve">Parent Work Item </w:t>
      </w:r>
    </w:p>
    <w:p w14:paraId="4EAB7C06" w14:textId="77777777" w:rsidR="00EC5E3B" w:rsidRDefault="00FC6329">
      <w:pPr>
        <w:ind w:right="-99"/>
      </w:pPr>
      <w:r>
        <w:t>Not applicable.</w:t>
      </w:r>
    </w:p>
    <w:p w14:paraId="23C1C4FA" w14:textId="77777777" w:rsidR="00EC5E3B" w:rsidRDefault="00FC6329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427"/>
        <w:gridCol w:w="3584"/>
      </w:tblGrid>
      <w:tr w:rsidR="008F080B" w14:paraId="61B6A601" w14:textId="77777777" w:rsidTr="008F080B">
        <w:tc>
          <w:tcPr>
            <w:tcW w:w="8112" w:type="dxa"/>
            <w:gridSpan w:val="3"/>
            <w:shd w:val="clear" w:color="auto" w:fill="E0E0E0"/>
          </w:tcPr>
          <w:p w14:paraId="5AB80C24" w14:textId="776BFB33" w:rsidR="008F080B" w:rsidRDefault="008F080B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EC5E3B" w14:paraId="687E7636" w14:textId="77777777" w:rsidTr="004C0549">
        <w:tc>
          <w:tcPr>
            <w:tcW w:w="1101" w:type="dxa"/>
            <w:shd w:val="clear" w:color="auto" w:fill="E0E0E0"/>
          </w:tcPr>
          <w:p w14:paraId="1E73ACA4" w14:textId="77777777" w:rsidR="00EC5E3B" w:rsidRDefault="00FC632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27" w:type="dxa"/>
            <w:tcBorders>
              <w:bottom w:val="single" w:sz="6" w:space="0" w:color="000000"/>
            </w:tcBorders>
            <w:shd w:val="clear" w:color="auto" w:fill="E0E0E0"/>
          </w:tcPr>
          <w:p w14:paraId="56B2CD18" w14:textId="77777777" w:rsidR="00EC5E3B" w:rsidRDefault="00FC632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584" w:type="dxa"/>
            <w:tcBorders>
              <w:bottom w:val="single" w:sz="6" w:space="0" w:color="000000"/>
            </w:tcBorders>
            <w:shd w:val="clear" w:color="auto" w:fill="E0E0E0"/>
          </w:tcPr>
          <w:p w14:paraId="2472F06E" w14:textId="77777777" w:rsidR="00EC5E3B" w:rsidRDefault="00FC632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A76982" w14:paraId="4CE6094F" w14:textId="77777777" w:rsidTr="00D603F7">
        <w:trPr>
          <w:trHeight w:val="244"/>
        </w:trPr>
        <w:tc>
          <w:tcPr>
            <w:tcW w:w="1101" w:type="dxa"/>
            <w:shd w:val="clear" w:color="auto" w:fill="auto"/>
          </w:tcPr>
          <w:p w14:paraId="5689F60B" w14:textId="0D70CF12" w:rsidR="00A76982" w:rsidRDefault="008B5CD8" w:rsidP="00A76982">
            <w:pPr>
              <w:pStyle w:val="TAL"/>
            </w:pPr>
            <w:hyperlink r:id="rId11" w:tgtFrame="_blank" w:history="1">
              <w:r w:rsidR="00A76982">
                <w:t>820020</w:t>
              </w:r>
            </w:hyperlink>
          </w:p>
        </w:tc>
        <w:tc>
          <w:tcPr>
            <w:tcW w:w="3427" w:type="dxa"/>
            <w:shd w:val="clear" w:color="auto" w:fill="auto"/>
          </w:tcPr>
          <w:p w14:paraId="05B0EA94" w14:textId="3BC4B02B" w:rsidR="00A76982" w:rsidRDefault="00A76982" w:rsidP="00A76982">
            <w:pPr>
              <w:pStyle w:val="TAL"/>
            </w:pPr>
            <w:r w:rsidRPr="00F56156">
              <w:t>Enablers for Network Automation for 5G</w:t>
            </w:r>
          </w:p>
        </w:tc>
        <w:tc>
          <w:tcPr>
            <w:tcW w:w="3584" w:type="dxa"/>
            <w:shd w:val="clear" w:color="auto" w:fill="auto"/>
          </w:tcPr>
          <w:p w14:paraId="6F23D66D" w14:textId="08DEA375" w:rsidR="00A76982" w:rsidRDefault="00A76982" w:rsidP="00D603F7">
            <w:pPr>
              <w:pStyle w:val="TAL"/>
            </w:pPr>
            <w:r w:rsidRPr="00D603F7">
              <w:t>Stage 2 architectural requirements</w:t>
            </w:r>
          </w:p>
        </w:tc>
      </w:tr>
      <w:tr w:rsidR="00A76982" w14:paraId="11CB4F3B" w14:textId="77777777" w:rsidTr="004C0549">
        <w:tc>
          <w:tcPr>
            <w:tcW w:w="1101" w:type="dxa"/>
          </w:tcPr>
          <w:p w14:paraId="2FC6E64E" w14:textId="03AC1A1D" w:rsidR="00A76982" w:rsidRDefault="00A76982" w:rsidP="00A76982">
            <w:pPr>
              <w:pStyle w:val="TAL"/>
            </w:pPr>
            <w:r>
              <w:t>900010</w:t>
            </w:r>
          </w:p>
        </w:tc>
        <w:tc>
          <w:tcPr>
            <w:tcW w:w="3427" w:type="dxa"/>
          </w:tcPr>
          <w:p w14:paraId="7C7E0657" w14:textId="7C7288CC" w:rsidR="00A76982" w:rsidRDefault="00A76982" w:rsidP="00A76982">
            <w:pPr>
              <w:pStyle w:val="TAL"/>
            </w:pPr>
            <w:r>
              <w:t>Enablers for Network Automation for 5G - phase 2</w:t>
            </w:r>
          </w:p>
        </w:tc>
        <w:tc>
          <w:tcPr>
            <w:tcW w:w="3584" w:type="dxa"/>
          </w:tcPr>
          <w:p w14:paraId="09C626CD" w14:textId="603179CC" w:rsidR="00A76982" w:rsidRDefault="00A76982" w:rsidP="00790F37">
            <w:pPr>
              <w:pStyle w:val="tah0"/>
              <w:rPr>
                <w:rFonts w:ascii="Arial" w:eastAsiaTheme="minorEastAsia" w:hAnsi="Arial"/>
                <w:sz w:val="18"/>
                <w:szCs w:val="20"/>
                <w:lang w:eastAsia="zh-CN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2 architectural requirements</w:t>
            </w:r>
          </w:p>
        </w:tc>
      </w:tr>
      <w:tr w:rsidR="00A76982" w14:paraId="54D67F31" w14:textId="77777777" w:rsidTr="00D603F7">
        <w:trPr>
          <w:trHeight w:val="296"/>
        </w:trPr>
        <w:tc>
          <w:tcPr>
            <w:tcW w:w="1101" w:type="dxa"/>
          </w:tcPr>
          <w:p w14:paraId="7A856CF7" w14:textId="0D8215CC" w:rsidR="00A76982" w:rsidRDefault="00D603F7" w:rsidP="00D603F7">
            <w:pPr>
              <w:pStyle w:val="TAL"/>
            </w:pPr>
            <w:r w:rsidRPr="00D603F7">
              <w:t>75002</w:t>
            </w:r>
            <w:r>
              <w:t>7</w:t>
            </w:r>
          </w:p>
        </w:tc>
        <w:tc>
          <w:tcPr>
            <w:tcW w:w="3427" w:type="dxa"/>
          </w:tcPr>
          <w:p w14:paraId="6BB23045" w14:textId="31D450A3" w:rsidR="00A76982" w:rsidRDefault="00D603F7" w:rsidP="00A76982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5G System - Phase 1</w:t>
            </w:r>
          </w:p>
        </w:tc>
        <w:tc>
          <w:tcPr>
            <w:tcW w:w="3584" w:type="dxa"/>
          </w:tcPr>
          <w:p w14:paraId="2DF2C0AD" w14:textId="651A6D16" w:rsidR="00A76982" w:rsidRDefault="00790F37" w:rsidP="00A76982">
            <w:pPr>
              <w:pStyle w:val="tah0"/>
              <w:rPr>
                <w:rFonts w:ascii="Arial" w:eastAsiaTheme="minorEastAsia" w:hAnsi="Arial"/>
                <w:sz w:val="18"/>
                <w:szCs w:val="20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A76982" w14:paraId="0725F2AC" w14:textId="77777777" w:rsidTr="00D603F7">
        <w:trPr>
          <w:trHeight w:val="273"/>
        </w:trPr>
        <w:tc>
          <w:tcPr>
            <w:tcW w:w="1101" w:type="dxa"/>
          </w:tcPr>
          <w:p w14:paraId="67D9BFFC" w14:textId="02F579AC" w:rsidR="00A76982" w:rsidRDefault="00A76982" w:rsidP="00A76982">
            <w:pPr>
              <w:pStyle w:val="TAL"/>
            </w:pPr>
            <w:r>
              <w:t>830009</w:t>
            </w:r>
          </w:p>
        </w:tc>
        <w:tc>
          <w:tcPr>
            <w:tcW w:w="3427" w:type="dxa"/>
            <w:tcBorders>
              <w:bottom w:val="single" w:sz="4" w:space="0" w:color="auto"/>
            </w:tcBorders>
          </w:tcPr>
          <w:p w14:paraId="27A71F2F" w14:textId="36AB4D1A" w:rsidR="00A76982" w:rsidRDefault="008B5CD8" w:rsidP="00A76982">
            <w:pPr>
              <w:pStyle w:val="TAL"/>
              <w:rPr>
                <w:rFonts w:eastAsiaTheme="minorEastAsia"/>
                <w:lang w:eastAsia="zh-CN"/>
              </w:rPr>
            </w:pPr>
            <w:hyperlink r:id="rId12" w:history="1">
              <w:r w:rsidR="00A76982" w:rsidRPr="00A76982">
                <w:rPr>
                  <w:rFonts w:eastAsiaTheme="minorEastAsia"/>
                  <w:lang w:eastAsia="zh-CN"/>
                </w:rPr>
                <w:t>Enablers for Network Automation for 5G</w:t>
              </w:r>
            </w:hyperlink>
          </w:p>
        </w:tc>
        <w:tc>
          <w:tcPr>
            <w:tcW w:w="3584" w:type="dxa"/>
            <w:tcBorders>
              <w:bottom w:val="single" w:sz="4" w:space="0" w:color="auto"/>
            </w:tcBorders>
          </w:tcPr>
          <w:p w14:paraId="5164127C" w14:textId="0DFA14F5" w:rsidR="00A76982" w:rsidRDefault="00790F37" w:rsidP="00A76982">
            <w:pPr>
              <w:pStyle w:val="tah0"/>
              <w:rPr>
                <w:rFonts w:ascii="Arial" w:eastAsiaTheme="minorEastAsia" w:hAnsi="Arial"/>
                <w:sz w:val="18"/>
                <w:szCs w:val="20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A76982" w14:paraId="216BA47C" w14:textId="77777777" w:rsidTr="004C0549">
        <w:tc>
          <w:tcPr>
            <w:tcW w:w="1101" w:type="dxa"/>
          </w:tcPr>
          <w:p w14:paraId="15BFBC88" w14:textId="221D37C4" w:rsidR="00A76982" w:rsidRDefault="00A76982" w:rsidP="00A76982">
            <w:pPr>
              <w:pStyle w:val="TAL"/>
            </w:pPr>
            <w:r>
              <w:t>910012</w:t>
            </w:r>
          </w:p>
        </w:tc>
        <w:tc>
          <w:tcPr>
            <w:tcW w:w="3427" w:type="dxa"/>
            <w:tcBorders>
              <w:bottom w:val="single" w:sz="4" w:space="0" w:color="auto"/>
            </w:tcBorders>
          </w:tcPr>
          <w:p w14:paraId="77B07137" w14:textId="65D79860" w:rsidR="00A76982" w:rsidRDefault="00A76982" w:rsidP="00A76982">
            <w:pPr>
              <w:pStyle w:val="TAL"/>
              <w:rPr>
                <w:rFonts w:eastAsiaTheme="minorEastAsia"/>
                <w:lang w:eastAsia="zh-CN"/>
              </w:rPr>
            </w:pPr>
            <w:r>
              <w:t>Enablers for Network Automation for 5G - phase 2</w:t>
            </w:r>
          </w:p>
        </w:tc>
        <w:tc>
          <w:tcPr>
            <w:tcW w:w="3584" w:type="dxa"/>
            <w:tcBorders>
              <w:bottom w:val="single" w:sz="4" w:space="0" w:color="auto"/>
            </w:tcBorders>
          </w:tcPr>
          <w:p w14:paraId="46F43395" w14:textId="598783DC" w:rsidR="00A76982" w:rsidRDefault="00790F37" w:rsidP="00A76982">
            <w:pPr>
              <w:pStyle w:val="tah0"/>
              <w:rPr>
                <w:rFonts w:ascii="Arial" w:eastAsiaTheme="minorEastAsia" w:hAnsi="Arial"/>
                <w:sz w:val="18"/>
                <w:szCs w:val="20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</w:tbl>
    <w:p w14:paraId="05828CBB" w14:textId="77777777" w:rsidR="00EC5E3B" w:rsidRDefault="00FC6329">
      <w:pPr>
        <w:pStyle w:val="Heading2"/>
      </w:pPr>
      <w:r>
        <w:t>3</w:t>
      </w:r>
      <w:r>
        <w:tab/>
        <w:t>Justification</w:t>
      </w:r>
    </w:p>
    <w:p w14:paraId="280D3774" w14:textId="02E33FEB" w:rsidR="00C45AFD" w:rsidRDefault="00C45AFD" w:rsidP="000D2655">
      <w:r>
        <w:t xml:space="preserve">The </w:t>
      </w:r>
      <w:r w:rsidRPr="005D2CF1">
        <w:t xml:space="preserve">network data analytics </w:t>
      </w:r>
      <w:r w:rsidR="00363439">
        <w:t xml:space="preserve">related </w:t>
      </w:r>
      <w:r w:rsidRPr="005D2CF1">
        <w:t>services</w:t>
      </w:r>
      <w:r w:rsidR="004C0549">
        <w:t xml:space="preserve"> (e.g. Nnwdaf services </w:t>
      </w:r>
      <w:r w:rsidR="004C0549">
        <w:rPr>
          <w:lang w:val="en-US"/>
        </w:rPr>
        <w:t>defined in 3GPP TS 29.520, Ndccf services defined in 3GPP TS 29.574, Nadrf services defined in 3GPP TS 29.575, Nmfaf services defined in 3GPP TS 29.576, etc.</w:t>
      </w:r>
      <w:r w:rsidR="004C0549">
        <w:t>) are specified in</w:t>
      </w:r>
      <w:r>
        <w:t xml:space="preserve"> the previous 3GPP releases</w:t>
      </w:r>
      <w:r w:rsidR="004C0549">
        <w:t xml:space="preserve"> in order to efficiently collect the data</w:t>
      </w:r>
      <w:r w:rsidR="00990112">
        <w:rPr>
          <w:lang w:val="en-US"/>
        </w:rPr>
        <w:t xml:space="preserve">, store the data and analytics, </w:t>
      </w:r>
      <w:r w:rsidR="004C0549">
        <w:t xml:space="preserve">and </w:t>
      </w:r>
      <w:r w:rsidR="0033046E" w:rsidRPr="0033046E">
        <w:rPr>
          <w:rFonts w:hint="eastAsia"/>
        </w:rPr>
        <w:t>provide</w:t>
      </w:r>
      <w:r w:rsidR="0033046E">
        <w:t xml:space="preserve"> </w:t>
      </w:r>
      <w:r w:rsidR="004C0549">
        <w:t>the analytics</w:t>
      </w:r>
      <w:r w:rsidR="0033046E">
        <w:t xml:space="preserve"> to the consumer</w:t>
      </w:r>
      <w:r>
        <w:t>.</w:t>
      </w:r>
    </w:p>
    <w:p w14:paraId="04DFB475" w14:textId="0ED58AE6" w:rsidR="0033046E" w:rsidRDefault="0033046E" w:rsidP="0033046E">
      <w:pPr>
        <w:jc w:val="both"/>
        <w:rPr>
          <w:lang w:val="en-US"/>
        </w:rPr>
      </w:pPr>
      <w:r>
        <w:rPr>
          <w:lang w:val="en-US"/>
        </w:rPr>
        <w:lastRenderedPageBreak/>
        <w:t xml:space="preserve">There is a need to apply technical improvements and enhancements </w:t>
      </w:r>
      <w:r w:rsidR="005375C9">
        <w:rPr>
          <w:lang w:val="en-US"/>
        </w:rPr>
        <w:t xml:space="preserve">in Release 18 </w:t>
      </w:r>
      <w:r>
        <w:rPr>
          <w:lang w:val="en-US"/>
        </w:rPr>
        <w:t xml:space="preserve">(e.g. </w:t>
      </w:r>
      <w:r w:rsidRPr="0033046E">
        <w:rPr>
          <w:rFonts w:hint="eastAsia"/>
          <w:lang w:val="en-US"/>
        </w:rPr>
        <w:t>complete</w:t>
      </w:r>
      <w:r>
        <w:rPr>
          <w:lang w:val="en-US"/>
        </w:rPr>
        <w:t xml:space="preserve"> the missing </w:t>
      </w:r>
      <w:r w:rsidR="005375C9">
        <w:rPr>
          <w:lang w:val="en-US"/>
        </w:rPr>
        <w:t xml:space="preserve">non-critical </w:t>
      </w:r>
      <w:r>
        <w:rPr>
          <w:lang w:val="en-US"/>
        </w:rPr>
        <w:t>requirements,</w:t>
      </w:r>
      <w:r w:rsidR="000321CF">
        <w:rPr>
          <w:lang w:val="en-US"/>
        </w:rPr>
        <w:t xml:space="preserve"> enhancement in stage 3 level,</w:t>
      </w:r>
      <w:r>
        <w:rPr>
          <w:lang w:val="en-US"/>
        </w:rPr>
        <w:t xml:space="preserve"> etc.) to </w:t>
      </w:r>
      <w:r>
        <w:rPr>
          <w:rFonts w:hint="eastAsia"/>
          <w:lang w:val="en-US"/>
        </w:rPr>
        <w:t>the</w:t>
      </w:r>
      <w:r>
        <w:rPr>
          <w:lang w:val="en-US"/>
        </w:rPr>
        <w:t>se</w:t>
      </w:r>
      <w:r>
        <w:rPr>
          <w:rFonts w:hint="eastAsia"/>
          <w:lang w:val="en-US"/>
        </w:rPr>
        <w:t xml:space="preserve"> </w:t>
      </w:r>
      <w:r w:rsidRPr="005D2CF1">
        <w:t xml:space="preserve">network data analytics </w:t>
      </w:r>
      <w:r>
        <w:t xml:space="preserve">related </w:t>
      </w:r>
      <w:r w:rsidRPr="005D2CF1">
        <w:t>services</w:t>
      </w:r>
      <w:r>
        <w:rPr>
          <w:lang w:val="en-US"/>
        </w:rPr>
        <w:t>, as such enhancements may not be covered by the other dedicated work items.</w:t>
      </w:r>
    </w:p>
    <w:p w14:paraId="1069FFB9" w14:textId="77777777" w:rsidR="00EC5E3B" w:rsidRDefault="00FC6329">
      <w:pPr>
        <w:pStyle w:val="Heading2"/>
      </w:pPr>
      <w:r>
        <w:t>4</w:t>
      </w:r>
      <w:r>
        <w:tab/>
        <w:t>Objective</w:t>
      </w:r>
    </w:p>
    <w:p w14:paraId="2C40D690" w14:textId="63BB8E24" w:rsidR="00EA6D15" w:rsidRDefault="00297A23" w:rsidP="000D2655">
      <w:r>
        <w:t xml:space="preserve">The objective of this work item is to specify </w:t>
      </w:r>
      <w:r w:rsidR="00990112">
        <w:t xml:space="preserve">the technical </w:t>
      </w:r>
      <w:r w:rsidR="005375C9">
        <w:t xml:space="preserve">improvements and </w:t>
      </w:r>
      <w:r w:rsidR="00990112">
        <w:rPr>
          <w:lang w:val="en-US"/>
        </w:rPr>
        <w:t>enhancements</w:t>
      </w:r>
      <w:r w:rsidR="00990112">
        <w:rPr>
          <w:rFonts w:hint="eastAsia"/>
          <w:lang w:val="en-US"/>
        </w:rPr>
        <w:t xml:space="preserve"> </w:t>
      </w:r>
      <w:r w:rsidR="00990112">
        <w:rPr>
          <w:lang w:val="en-US"/>
        </w:rPr>
        <w:t xml:space="preserve">to </w:t>
      </w:r>
      <w:r w:rsidR="00990112">
        <w:rPr>
          <w:rFonts w:hint="eastAsia"/>
          <w:lang w:val="en-US"/>
        </w:rPr>
        <w:t>the</w:t>
      </w:r>
      <w:r w:rsidR="00990112">
        <w:rPr>
          <w:lang w:val="en-US"/>
        </w:rPr>
        <w:t xml:space="preserve"> </w:t>
      </w:r>
      <w:r w:rsidR="00990112" w:rsidRPr="005D2CF1">
        <w:t xml:space="preserve">network data analytics </w:t>
      </w:r>
      <w:r w:rsidR="00990112">
        <w:t xml:space="preserve">related </w:t>
      </w:r>
      <w:r w:rsidR="00990112" w:rsidRPr="005D2CF1">
        <w:t>services</w:t>
      </w:r>
      <w:r w:rsidR="000321CF">
        <w:t xml:space="preserve"> in </w:t>
      </w:r>
      <w:r w:rsidR="005375C9">
        <w:t xml:space="preserve">Release 18 </w:t>
      </w:r>
      <w:r w:rsidR="000321CF">
        <w:t>stage 3 level</w:t>
      </w:r>
      <w:r w:rsidR="005375C9">
        <w:t xml:space="preserve"> not covered by other work items</w:t>
      </w:r>
      <w:r w:rsidR="00C519BF">
        <w:t xml:space="preserve"> and </w:t>
      </w:r>
      <w:r w:rsidR="00051455">
        <w:t>not including the</w:t>
      </w:r>
      <w:r w:rsidR="00C519BF">
        <w:t xml:space="preserve"> implementation of the</w:t>
      </w:r>
      <w:r w:rsidR="00051455">
        <w:t xml:space="preserve"> missing critical </w:t>
      </w:r>
      <w:r w:rsidR="00051455">
        <w:rPr>
          <w:lang w:val="en-US"/>
        </w:rPr>
        <w:t>requirements in previous releases</w:t>
      </w:r>
      <w:r w:rsidR="0094665D">
        <w:t xml:space="preserve">, </w:t>
      </w:r>
      <w:r w:rsidR="00990112">
        <w:rPr>
          <w:lang w:val="en-US"/>
        </w:rPr>
        <w:t xml:space="preserve">mainly </w:t>
      </w:r>
      <w:r w:rsidR="00E50B63">
        <w:rPr>
          <w:lang w:val="en-US"/>
        </w:rPr>
        <w:t>include</w:t>
      </w:r>
      <w:r w:rsidR="0094665D" w:rsidRPr="0094665D">
        <w:t xml:space="preserve"> but </w:t>
      </w:r>
      <w:r w:rsidR="004813AC" w:rsidRPr="0094665D">
        <w:t>not</w:t>
      </w:r>
      <w:r w:rsidR="0094665D">
        <w:t xml:space="preserve"> </w:t>
      </w:r>
      <w:r w:rsidR="0094665D" w:rsidRPr="001B7C50">
        <w:t>exhaustive</w:t>
      </w:r>
      <w:r w:rsidR="0094665D">
        <w:t>:</w:t>
      </w:r>
    </w:p>
    <w:p w14:paraId="3C6E5FDF" w14:textId="2701F844" w:rsidR="00F80C52" w:rsidRPr="00F80C52" w:rsidRDefault="006B5D9D" w:rsidP="00F80C52">
      <w:pPr>
        <w:pStyle w:val="B1"/>
        <w:rPr>
          <w:lang w:val="en-US"/>
        </w:rPr>
      </w:pPr>
      <w:r>
        <w:t>1.</w:t>
      </w:r>
      <w:r w:rsidR="000D2655">
        <w:tab/>
      </w:r>
      <w:r>
        <w:t xml:space="preserve">Specification of </w:t>
      </w:r>
      <w:r w:rsidR="00F80C52">
        <w:t xml:space="preserve">the </w:t>
      </w:r>
      <w:r w:rsidR="007B0BCF">
        <w:t>impact of user consent in data collection</w:t>
      </w:r>
      <w:r w:rsidR="00C53B32">
        <w:t xml:space="preserve"> and data </w:t>
      </w:r>
      <w:r w:rsidR="00C53B32" w:rsidRPr="007B0BCF">
        <w:rPr>
          <w:rFonts w:hint="eastAsia"/>
        </w:rPr>
        <w:t>storage</w:t>
      </w:r>
      <w:r w:rsidR="00F80C52">
        <w:rPr>
          <w:lang w:val="en-US"/>
        </w:rPr>
        <w:t>.</w:t>
      </w:r>
    </w:p>
    <w:p w14:paraId="504B868D" w14:textId="24AA3046" w:rsidR="005837F0" w:rsidRDefault="00024EF3" w:rsidP="005837F0">
      <w:pPr>
        <w:pStyle w:val="B2"/>
      </w:pPr>
      <w:r>
        <w:t>a</w:t>
      </w:r>
      <w:r w:rsidR="005837F0">
        <w:t>.</w:t>
      </w:r>
      <w:r w:rsidR="005837F0">
        <w:tab/>
      </w:r>
      <w:r w:rsidR="006B5D9D">
        <w:t>E</w:t>
      </w:r>
      <w:r w:rsidR="00C53B32">
        <w:t xml:space="preserve">rror handling </w:t>
      </w:r>
      <w:r w:rsidR="006B5D9D">
        <w:t>on Nnwdaf</w:t>
      </w:r>
      <w:r w:rsidR="00C66C4A">
        <w:t>,</w:t>
      </w:r>
      <w:r w:rsidR="006B5D9D">
        <w:t xml:space="preserve"> </w:t>
      </w:r>
      <w:r w:rsidR="00941C5D">
        <w:t xml:space="preserve">Ndccf </w:t>
      </w:r>
      <w:r w:rsidR="00C66C4A">
        <w:t xml:space="preserve">and Nnef </w:t>
      </w:r>
      <w:r w:rsidR="00941C5D">
        <w:t xml:space="preserve">services </w:t>
      </w:r>
      <w:r w:rsidR="00C53B32">
        <w:t>for the scenari</w:t>
      </w:r>
      <w:r w:rsidR="00C53B32">
        <w:rPr>
          <w:lang w:eastAsia="ko-KR"/>
        </w:rPr>
        <w:t xml:space="preserve">o </w:t>
      </w:r>
      <w:r w:rsidR="000F2908" w:rsidRPr="000F2908">
        <w:rPr>
          <w:rFonts w:hint="eastAsia"/>
          <w:lang w:eastAsia="ko-KR"/>
        </w:rPr>
        <w:t>in</w:t>
      </w:r>
      <w:r w:rsidR="000F2908">
        <w:rPr>
          <w:lang w:eastAsia="ko-KR"/>
        </w:rPr>
        <w:t xml:space="preserve"> whi</w:t>
      </w:r>
      <w:r w:rsidR="000F2908">
        <w:t xml:space="preserve">ch </w:t>
      </w:r>
      <w:r w:rsidR="00C53B32">
        <w:t xml:space="preserve">the </w:t>
      </w:r>
      <w:r w:rsidR="00C53B32">
        <w:rPr>
          <w:lang w:eastAsia="ko-KR"/>
        </w:rPr>
        <w:t xml:space="preserve">user consent is not granted during the </w:t>
      </w:r>
      <w:r w:rsidR="00C53B32">
        <w:t>data collection procedures</w:t>
      </w:r>
      <w:r w:rsidR="005837F0">
        <w:t>.</w:t>
      </w:r>
    </w:p>
    <w:p w14:paraId="56A12C3E" w14:textId="637D9488" w:rsidR="00007E02" w:rsidRDefault="00024EF3" w:rsidP="00F80C52">
      <w:pPr>
        <w:pStyle w:val="B2"/>
        <w:rPr>
          <w:lang w:eastAsia="ko-KR"/>
        </w:rPr>
      </w:pPr>
      <w:r>
        <w:t>b</w:t>
      </w:r>
      <w:r w:rsidR="00AF2EDD">
        <w:t>.</w:t>
      </w:r>
      <w:r w:rsidR="00007E02">
        <w:tab/>
      </w:r>
      <w:r w:rsidR="00E50B63" w:rsidRPr="00941C5D">
        <w:rPr>
          <w:rFonts w:hint="eastAsia"/>
          <w:lang w:eastAsia="zh-CN"/>
        </w:rPr>
        <w:t>Enhancement</w:t>
      </w:r>
      <w:r w:rsidR="00E50B63">
        <w:rPr>
          <w:lang w:eastAsia="zh-CN"/>
        </w:rPr>
        <w:t>s</w:t>
      </w:r>
      <w:r w:rsidR="00E50B63" w:rsidRPr="00941C5D">
        <w:rPr>
          <w:lang w:eastAsia="zh-CN"/>
        </w:rPr>
        <w:t xml:space="preserve"> </w:t>
      </w:r>
      <w:r w:rsidR="000E31E1">
        <w:t>of data collection</w:t>
      </w:r>
      <w:r w:rsidR="006B5D9D">
        <w:t xml:space="preserve"> and storage</w:t>
      </w:r>
      <w:r w:rsidR="000E31E1">
        <w:t xml:space="preserve"> </w:t>
      </w:r>
      <w:r w:rsidR="006B5D9D">
        <w:t>via DCCF and MFAF</w:t>
      </w:r>
      <w:r w:rsidR="000E31E1">
        <w:t xml:space="preserve"> involv</w:t>
      </w:r>
      <w:r w:rsidR="00042F39">
        <w:t>es</w:t>
      </w:r>
      <w:r w:rsidR="00042F39">
        <w:rPr>
          <w:lang w:eastAsia="zh-CN"/>
        </w:rPr>
        <w:t xml:space="preserve"> </w:t>
      </w:r>
      <w:r w:rsidR="000E31E1">
        <w:t>user consent change</w:t>
      </w:r>
      <w:r w:rsidR="00042F39">
        <w:t xml:space="preserve"> and consumer </w:t>
      </w:r>
      <w:r w:rsidR="00042F39" w:rsidRPr="00CA070D">
        <w:t>provi</w:t>
      </w:r>
      <w:r w:rsidR="00042F39">
        <w:t>ding</w:t>
      </w:r>
      <w:r w:rsidR="00042F39" w:rsidRPr="00CA070D">
        <w:t xml:space="preserve"> user consent </w:t>
      </w:r>
      <w:r w:rsidR="00042F39">
        <w:t>in the r</w:t>
      </w:r>
      <w:r w:rsidR="00042F39">
        <w:rPr>
          <w:lang w:eastAsia="zh-CN"/>
        </w:rPr>
        <w:t>equest</w:t>
      </w:r>
      <w:r w:rsidR="000E31E1">
        <w:t>.</w:t>
      </w:r>
    </w:p>
    <w:p w14:paraId="2F52CF87" w14:textId="72978496" w:rsidR="000F2908" w:rsidRDefault="00CA070D" w:rsidP="000F2908">
      <w:pPr>
        <w:pStyle w:val="B2"/>
      </w:pPr>
      <w:r>
        <w:t>c</w:t>
      </w:r>
      <w:r w:rsidR="000F2908">
        <w:t>.</w:t>
      </w:r>
      <w:r w:rsidR="000F2908">
        <w:tab/>
      </w:r>
      <w:r w:rsidR="00600127">
        <w:t>I</w:t>
      </w:r>
      <w:r w:rsidR="000E31E1">
        <w:t xml:space="preserve">mprovements </w:t>
      </w:r>
      <w:r w:rsidR="000E31E1" w:rsidRPr="00BA7D2A">
        <w:rPr>
          <w:rFonts w:hint="eastAsia"/>
        </w:rPr>
        <w:t>for</w:t>
      </w:r>
      <w:r w:rsidR="000E31E1" w:rsidRPr="000F2908">
        <w:t xml:space="preserve"> </w:t>
      </w:r>
      <w:r w:rsidR="000E31E1">
        <w:t>the scenari</w:t>
      </w:r>
      <w:r w:rsidR="000E31E1">
        <w:rPr>
          <w:lang w:eastAsia="ko-KR"/>
        </w:rPr>
        <w:t xml:space="preserve">o </w:t>
      </w:r>
      <w:r w:rsidR="000E31E1" w:rsidRPr="000F2908">
        <w:rPr>
          <w:rFonts w:hint="eastAsia"/>
          <w:lang w:eastAsia="ko-KR"/>
        </w:rPr>
        <w:t>in</w:t>
      </w:r>
      <w:r w:rsidR="000E31E1">
        <w:rPr>
          <w:lang w:eastAsia="ko-KR"/>
        </w:rPr>
        <w:t xml:space="preserve"> whi</w:t>
      </w:r>
      <w:r w:rsidR="000E31E1">
        <w:t xml:space="preserve">ch </w:t>
      </w:r>
      <w:r w:rsidR="000E31E1" w:rsidRPr="000F2908">
        <w:rPr>
          <w:rFonts w:hint="eastAsia"/>
          <w:lang w:eastAsia="ko-KR"/>
        </w:rPr>
        <w:t>the</w:t>
      </w:r>
      <w:r w:rsidR="000E31E1">
        <w:t xml:space="preserve"> consumer requests analytics o</w:t>
      </w:r>
      <w:r w:rsidR="000E31E1">
        <w:rPr>
          <w:lang w:eastAsia="ko-KR"/>
        </w:rPr>
        <w:t>r ML model for Internal Group Id, External Group Id or "any UE" including those users for which the user consent is not granted or is revoked.</w:t>
      </w:r>
    </w:p>
    <w:p w14:paraId="452E135B" w14:textId="2E3D643F" w:rsidR="000E31E1" w:rsidRDefault="00A54704" w:rsidP="000E31E1">
      <w:pPr>
        <w:pStyle w:val="B1"/>
      </w:pPr>
      <w:r>
        <w:t>2.</w:t>
      </w:r>
      <w:r w:rsidR="000E31E1">
        <w:tab/>
      </w:r>
      <w:r w:rsidR="00D53D0B">
        <w:t>S</w:t>
      </w:r>
      <w:r w:rsidR="000E31E1">
        <w:rPr>
          <w:rFonts w:hint="eastAsia"/>
        </w:rPr>
        <w:t>upport</w:t>
      </w:r>
      <w:r w:rsidR="000E31E1">
        <w:t xml:space="preserve"> </w:t>
      </w:r>
      <w:r w:rsidR="00941C5D">
        <w:t xml:space="preserve">of </w:t>
      </w:r>
      <w:r w:rsidR="000E31E1" w:rsidRPr="00506FA7">
        <w:t>multiple notification endpoints</w:t>
      </w:r>
      <w:r w:rsidR="00A069A1">
        <w:t xml:space="preserve"> for Nnwdaf, Ndccf and Nmfaf services</w:t>
      </w:r>
      <w:r w:rsidR="006B5D9D">
        <w:t>.</w:t>
      </w:r>
    </w:p>
    <w:p w14:paraId="2632CB68" w14:textId="6E508F8F" w:rsidR="007B0BCF" w:rsidRDefault="00A54704" w:rsidP="007B0BCF">
      <w:pPr>
        <w:pStyle w:val="B1"/>
      </w:pPr>
      <w:r>
        <w:t>3.</w:t>
      </w:r>
      <w:r w:rsidR="007B0BCF">
        <w:tab/>
      </w:r>
      <w:r w:rsidR="00941C5D" w:rsidRPr="00941C5D">
        <w:rPr>
          <w:rFonts w:hint="eastAsia"/>
          <w:lang w:eastAsia="zh-CN"/>
        </w:rPr>
        <w:t>Enhancement</w:t>
      </w:r>
      <w:r w:rsidR="006B5D9D">
        <w:rPr>
          <w:lang w:eastAsia="zh-CN"/>
        </w:rPr>
        <w:t>s</w:t>
      </w:r>
      <w:r w:rsidR="00941C5D" w:rsidRPr="00941C5D">
        <w:rPr>
          <w:lang w:eastAsia="zh-CN"/>
        </w:rPr>
        <w:t xml:space="preserve"> of </w:t>
      </w:r>
      <w:r w:rsidR="00D53D0B" w:rsidRPr="00960D1C">
        <w:rPr>
          <w:rFonts w:hint="eastAsia"/>
          <w:lang w:eastAsia="zh-CN"/>
        </w:rPr>
        <w:t>the</w:t>
      </w:r>
      <w:r w:rsidR="00D53D0B">
        <w:rPr>
          <w:lang w:eastAsia="zh-CN"/>
        </w:rPr>
        <w:t xml:space="preserve"> </w:t>
      </w:r>
      <w:r w:rsidR="00D53D0B" w:rsidRPr="00D165ED">
        <w:t>Nnwdaf_EventsSubscription</w:t>
      </w:r>
      <w:r w:rsidR="00D53D0B">
        <w:t xml:space="preserve">, </w:t>
      </w:r>
      <w:r w:rsidR="00D53D0B" w:rsidRPr="00D165ED">
        <w:t>Nnwdaf_AnalyticsInfo</w:t>
      </w:r>
      <w:r w:rsidR="00D53D0B">
        <w:t xml:space="preserve"> and</w:t>
      </w:r>
      <w:r w:rsidR="00AA2679" w:rsidRPr="00AA2679">
        <w:rPr>
          <w:rFonts w:hint="eastAsia"/>
        </w:rPr>
        <w:t>/</w:t>
      </w:r>
      <w:r w:rsidR="00AA2679" w:rsidRPr="00AA2679">
        <w:t>or</w:t>
      </w:r>
      <w:r w:rsidR="00D53D0B">
        <w:t xml:space="preserve"> N</w:t>
      </w:r>
      <w:r w:rsidR="00D53D0B">
        <w:rPr>
          <w:lang w:eastAsia="zh-CN"/>
        </w:rPr>
        <w:t>nwdaf_DataManagement</w:t>
      </w:r>
      <w:r w:rsidR="00D53D0B">
        <w:t xml:space="preserve"> services</w:t>
      </w:r>
      <w:r w:rsidR="0036565E">
        <w:t>.</w:t>
      </w:r>
    </w:p>
    <w:p w14:paraId="2A012533" w14:textId="7DE40AF5" w:rsidR="00941C5D" w:rsidRPr="00A54704" w:rsidRDefault="00941C5D" w:rsidP="00941C5D">
      <w:pPr>
        <w:pStyle w:val="B2"/>
        <w:rPr>
          <w:lang w:val="en-US"/>
        </w:rPr>
      </w:pPr>
      <w:r>
        <w:t>a.</w:t>
      </w:r>
      <w:r>
        <w:tab/>
      </w:r>
      <w:r w:rsidR="00AA2679">
        <w:t>S</w:t>
      </w:r>
      <w:r w:rsidR="00AA2679">
        <w:rPr>
          <w:rFonts w:hint="eastAsia"/>
        </w:rPr>
        <w:t>upport</w:t>
      </w:r>
      <w:r w:rsidR="00AA2679">
        <w:t xml:space="preserve"> </w:t>
      </w:r>
      <w:r w:rsidR="006B5D9D">
        <w:t>of</w:t>
      </w:r>
      <w:r>
        <w:t xml:space="preserve"> the </w:t>
      </w:r>
      <w:r w:rsidR="005375C9">
        <w:t xml:space="preserve">stage 2 requirements which </w:t>
      </w:r>
      <w:r>
        <w:t xml:space="preserve">missing </w:t>
      </w:r>
      <w:r w:rsidR="005375C9">
        <w:t>stage 3 implementation</w:t>
      </w:r>
      <w:r w:rsidR="00A54704">
        <w:rPr>
          <w:lang w:val="en-US"/>
        </w:rPr>
        <w:t>.</w:t>
      </w:r>
    </w:p>
    <w:p w14:paraId="61E4A287" w14:textId="6A7467B8" w:rsidR="00D53D0B" w:rsidRDefault="00A54704" w:rsidP="00D53D0B">
      <w:pPr>
        <w:pStyle w:val="B1"/>
      </w:pPr>
      <w:r>
        <w:t>4.</w:t>
      </w:r>
      <w:r w:rsidR="00D53D0B">
        <w:tab/>
        <w:t>S</w:t>
      </w:r>
      <w:r w:rsidR="00D53D0B">
        <w:rPr>
          <w:rFonts w:hint="eastAsia"/>
        </w:rPr>
        <w:t>upport</w:t>
      </w:r>
      <w:r w:rsidR="00D53D0B">
        <w:t xml:space="preserve"> </w:t>
      </w:r>
      <w:r>
        <w:t xml:space="preserve">of </w:t>
      </w:r>
      <w:r w:rsidR="00C337CC">
        <w:rPr>
          <w:lang w:eastAsia="ko-KR"/>
        </w:rPr>
        <w:t>analytics</w:t>
      </w:r>
      <w:r w:rsidRPr="00A54704">
        <w:rPr>
          <w:lang w:eastAsia="ko-KR"/>
        </w:rPr>
        <w:t xml:space="preserve"> and </w:t>
      </w:r>
      <w:r w:rsidR="00D53D0B">
        <w:rPr>
          <w:lang w:eastAsia="ko-KR"/>
        </w:rPr>
        <w:t xml:space="preserve">data </w:t>
      </w:r>
      <w:r w:rsidR="00D53D0B">
        <w:t xml:space="preserve">storage without </w:t>
      </w:r>
      <w:r w:rsidR="008A17BC">
        <w:t xml:space="preserve">providing </w:t>
      </w:r>
      <w:r w:rsidR="00D53D0B">
        <w:t>ADRF information</w:t>
      </w:r>
      <w:r w:rsidR="008A17BC">
        <w:t xml:space="preserve"> by the consumer.</w:t>
      </w:r>
    </w:p>
    <w:p w14:paraId="09079B89" w14:textId="3254AEC9" w:rsidR="00A45907" w:rsidRDefault="00C519BF" w:rsidP="00A45907">
      <w:pPr>
        <w:pStyle w:val="B1"/>
      </w:pPr>
      <w:r>
        <w:t>5</w:t>
      </w:r>
      <w:r w:rsidR="00A45907">
        <w:t>.</w:t>
      </w:r>
      <w:r w:rsidR="00A45907">
        <w:tab/>
        <w:t>Clarification of the</w:t>
      </w:r>
      <w:r w:rsidR="00A45907" w:rsidRPr="00A45907">
        <w:rPr>
          <w:sz w:val="21"/>
          <w:szCs w:val="18"/>
          <w:lang w:eastAsia="zh-CN"/>
        </w:rPr>
        <w:t xml:space="preserve"> </w:t>
      </w:r>
      <w:r w:rsidR="00A45907">
        <w:rPr>
          <w:sz w:val="21"/>
          <w:szCs w:val="18"/>
          <w:lang w:eastAsia="zh-CN"/>
        </w:rPr>
        <w:t>attributes</w:t>
      </w:r>
      <w:r w:rsidR="00556027">
        <w:rPr>
          <w:sz w:val="21"/>
          <w:szCs w:val="18"/>
          <w:lang w:eastAsia="zh-CN"/>
        </w:rPr>
        <w:t xml:space="preserve"> which are not applicable or should be ignored</w:t>
      </w:r>
      <w:r w:rsidR="00A45907">
        <w:rPr>
          <w:sz w:val="21"/>
          <w:szCs w:val="18"/>
          <w:lang w:eastAsia="zh-CN"/>
        </w:rPr>
        <w:t xml:space="preserve"> </w:t>
      </w:r>
      <w:r w:rsidR="00600127">
        <w:rPr>
          <w:sz w:val="21"/>
          <w:szCs w:val="18"/>
          <w:lang w:eastAsia="zh-CN"/>
        </w:rPr>
        <w:t xml:space="preserve">in </w:t>
      </w:r>
      <w:r w:rsidR="00A45907">
        <w:rPr>
          <w:sz w:val="21"/>
          <w:szCs w:val="18"/>
          <w:lang w:eastAsia="zh-CN"/>
        </w:rPr>
        <w:t>the data types</w:t>
      </w:r>
      <w:r w:rsidR="00600127">
        <w:rPr>
          <w:sz w:val="21"/>
          <w:szCs w:val="18"/>
          <w:lang w:eastAsia="zh-CN"/>
        </w:rPr>
        <w:t xml:space="preserve"> reused by DCCF</w:t>
      </w:r>
      <w:r w:rsidR="000449B9">
        <w:rPr>
          <w:sz w:val="21"/>
          <w:szCs w:val="18"/>
          <w:lang w:eastAsia="zh-CN"/>
        </w:rPr>
        <w:t xml:space="preserve"> during data collection and analytics exposure procedures</w:t>
      </w:r>
      <w:r w:rsidR="00A45907">
        <w:t>.</w:t>
      </w:r>
    </w:p>
    <w:p w14:paraId="04C454F6" w14:textId="07595C94" w:rsidR="00A45907" w:rsidRPr="00600127" w:rsidRDefault="00600127" w:rsidP="00600127">
      <w:pPr>
        <w:pStyle w:val="B2"/>
        <w:rPr>
          <w:lang w:val="en-US"/>
        </w:rPr>
      </w:pPr>
      <w:r>
        <w:t>a.</w:t>
      </w:r>
      <w:r>
        <w:tab/>
      </w:r>
      <w:r>
        <w:rPr>
          <w:rFonts w:hint="eastAsia"/>
          <w:sz w:val="21"/>
          <w:szCs w:val="18"/>
          <w:lang w:eastAsia="zh-CN"/>
        </w:rPr>
        <w:t>S</w:t>
      </w:r>
      <w:r>
        <w:rPr>
          <w:sz w:val="21"/>
          <w:szCs w:val="18"/>
          <w:lang w:eastAsia="zh-CN"/>
        </w:rPr>
        <w:t xml:space="preserve">ome attributes within the data types </w:t>
      </w:r>
      <w:r w:rsidR="00556027">
        <w:rPr>
          <w:sz w:val="21"/>
          <w:szCs w:val="18"/>
          <w:lang w:eastAsia="zh-CN"/>
        </w:rPr>
        <w:t xml:space="preserve">reused by DCCF </w:t>
      </w:r>
      <w:r>
        <w:rPr>
          <w:sz w:val="21"/>
          <w:szCs w:val="18"/>
          <w:lang w:eastAsia="zh-CN"/>
        </w:rPr>
        <w:t xml:space="preserve">need </w:t>
      </w:r>
      <w:r w:rsidR="00556027">
        <w:rPr>
          <w:sz w:val="21"/>
          <w:szCs w:val="18"/>
          <w:lang w:eastAsia="zh-CN"/>
        </w:rPr>
        <w:t xml:space="preserve">some </w:t>
      </w:r>
      <w:r>
        <w:rPr>
          <w:sz w:val="21"/>
          <w:szCs w:val="18"/>
          <w:lang w:eastAsia="zh-CN"/>
        </w:rPr>
        <w:t>clarifications</w:t>
      </w:r>
      <w:r>
        <w:t xml:space="preserve">, e.g., </w:t>
      </w:r>
      <w:r w:rsidR="00556027">
        <w:t xml:space="preserve">attributes </w:t>
      </w:r>
      <w:r>
        <w:rPr>
          <w:noProof/>
        </w:rPr>
        <w:t>"altNotifIpv4Addrs"</w:t>
      </w:r>
      <w:r>
        <w:t>,</w:t>
      </w:r>
      <w:r>
        <w:rPr>
          <w:lang w:val="en-US"/>
        </w:rPr>
        <w:t xml:space="preserve"> </w:t>
      </w:r>
      <w:r>
        <w:rPr>
          <w:noProof/>
        </w:rPr>
        <w:t>"altNotifIpv6Addrs" and "</w:t>
      </w:r>
      <w:r>
        <w:t>altNotifFqdns</w:t>
      </w:r>
      <w:r>
        <w:rPr>
          <w:noProof/>
        </w:rPr>
        <w:t>"</w:t>
      </w:r>
      <w:r w:rsidR="00556027">
        <w:rPr>
          <w:noProof/>
        </w:rPr>
        <w:t xml:space="preserve"> in NsmfEventExposure data type</w:t>
      </w:r>
      <w:r>
        <w:rPr>
          <w:noProof/>
        </w:rPr>
        <w:t xml:space="preserve">, </w:t>
      </w:r>
      <w:r w:rsidR="00556027">
        <w:t xml:space="preserve">attribute </w:t>
      </w:r>
      <w:r w:rsidR="00556027">
        <w:rPr>
          <w:noProof/>
        </w:rPr>
        <w:t>"</w:t>
      </w:r>
      <w:r w:rsidR="00556027" w:rsidRPr="00D165ED">
        <w:t>supportedFeatures</w:t>
      </w:r>
      <w:r w:rsidR="00556027">
        <w:rPr>
          <w:noProof/>
        </w:rPr>
        <w:t xml:space="preserve">" </w:t>
      </w:r>
      <w:r w:rsidR="00556027" w:rsidRPr="00445D9F">
        <w:rPr>
          <w:sz w:val="21"/>
          <w:szCs w:val="18"/>
          <w:lang w:eastAsia="zh-CN"/>
        </w:rPr>
        <w:t xml:space="preserve">in </w:t>
      </w:r>
      <w:r w:rsidR="00556027" w:rsidRPr="00A02DA9">
        <w:rPr>
          <w:sz w:val="21"/>
          <w:szCs w:val="18"/>
          <w:lang w:eastAsia="zh-CN"/>
        </w:rPr>
        <w:t>NnwdafEventsSubscription</w:t>
      </w:r>
      <w:r w:rsidR="00556027" w:rsidRPr="00445D9F">
        <w:rPr>
          <w:sz w:val="21"/>
          <w:szCs w:val="18"/>
          <w:lang w:eastAsia="zh-CN"/>
        </w:rPr>
        <w:t xml:space="preserve"> data type</w:t>
      </w:r>
      <w:r w:rsidR="00556027">
        <w:rPr>
          <w:sz w:val="21"/>
          <w:szCs w:val="18"/>
          <w:lang w:eastAsia="zh-CN"/>
        </w:rPr>
        <w:t>,</w:t>
      </w:r>
      <w:r w:rsidR="00556027">
        <w:rPr>
          <w:lang w:val="en-US"/>
        </w:rPr>
        <w:t xml:space="preserve"> </w:t>
      </w:r>
      <w:r>
        <w:rPr>
          <w:lang w:val="en-US"/>
        </w:rPr>
        <w:t>etc.</w:t>
      </w:r>
    </w:p>
    <w:p w14:paraId="59461F41" w14:textId="31E3749B" w:rsidR="007B5FAA" w:rsidRPr="00941C5D" w:rsidRDefault="00C519BF" w:rsidP="00941C5D">
      <w:pPr>
        <w:pStyle w:val="B1"/>
        <w:rPr>
          <w:rFonts w:eastAsia="Yu Mincho"/>
        </w:rPr>
      </w:pPr>
      <w:r>
        <w:t>6</w:t>
      </w:r>
      <w:r w:rsidR="00E408F6">
        <w:t>.</w:t>
      </w:r>
      <w:r w:rsidR="00941C5D">
        <w:tab/>
      </w:r>
      <w:r w:rsidR="00051455">
        <w:t>C</w:t>
      </w:r>
      <w:r w:rsidR="0015586D">
        <w:t>orrections</w:t>
      </w:r>
      <w:r w:rsidR="0015586D">
        <w:rPr>
          <w:lang w:val="en-US"/>
        </w:rPr>
        <w:t xml:space="preserve"> and/or updates to </w:t>
      </w:r>
      <w:r w:rsidR="0015586D" w:rsidRPr="005D2CF1">
        <w:t xml:space="preserve">network data analytics </w:t>
      </w:r>
      <w:r w:rsidR="0015586D">
        <w:t xml:space="preserve">related </w:t>
      </w:r>
      <w:r w:rsidR="0015586D" w:rsidRPr="005D2CF1">
        <w:t>services</w:t>
      </w:r>
      <w:r w:rsidR="0015586D">
        <w:rPr>
          <w:lang w:val="en-US"/>
        </w:rPr>
        <w:t xml:space="preserve"> missed in the previous 3GPP Releases, which are not covered by the other dedicated Rel-18 work items.</w:t>
      </w:r>
    </w:p>
    <w:p w14:paraId="4B488EAF" w14:textId="77777777" w:rsidR="00EC5E3B" w:rsidRDefault="00FC6329">
      <w:pPr>
        <w:pStyle w:val="Heading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A662C95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CC90660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F241E87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77777777" w:rsidR="00EC5E3B" w:rsidRDefault="00EC5E3B">
            <w:pPr>
              <w:spacing w:after="0"/>
              <w:rPr>
                <w:i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D92743" w14:paraId="26ADD0A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B715" w14:textId="0BF0B03F" w:rsidR="00D92743" w:rsidRPr="00D92743" w:rsidRDefault="00D92743" w:rsidP="00D9274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9E36" w14:textId="7AB318E6" w:rsidR="00D92743" w:rsidRDefault="00051455" w:rsidP="00D9274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</w:t>
            </w:r>
            <w:r w:rsidR="00816B76">
              <w:rPr>
                <w:rFonts w:eastAsiaTheme="minorEastAsia"/>
                <w:lang w:eastAsia="zh-CN"/>
              </w:rPr>
              <w:t>pdates due to the</w:t>
            </w:r>
            <w:r w:rsidR="00D92743">
              <w:rPr>
                <w:rFonts w:eastAsiaTheme="minorEastAsia"/>
                <w:lang w:eastAsia="zh-CN"/>
              </w:rPr>
              <w:t xml:space="preserve"> missing</w:t>
            </w:r>
            <w:r w:rsidR="005375C9">
              <w:rPr>
                <w:rFonts w:eastAsiaTheme="minorEastAsia"/>
                <w:lang w:eastAsia="zh-CN"/>
              </w:rPr>
              <w:t xml:space="preserve"> implementation of stage 2 </w:t>
            </w:r>
            <w:r w:rsidR="00D92743">
              <w:rPr>
                <w:rFonts w:eastAsiaTheme="minorEastAsia"/>
                <w:lang w:eastAsia="zh-CN"/>
              </w:rPr>
              <w:t>requirements.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4194" w14:textId="02F77C99" w:rsidR="00D92743" w:rsidRDefault="00D92743" w:rsidP="00D92743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9AF1" w14:textId="6B73B778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078DB5D6" w:rsidR="00D92743" w:rsidRDefault="00D92743" w:rsidP="00D92743">
            <w:pPr>
              <w:spacing w:after="0"/>
            </w:pPr>
            <w: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DA8" w14:textId="7B0BF1C8" w:rsidR="00D92743" w:rsidRPr="00AC2883" w:rsidRDefault="00816B76" w:rsidP="0005145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Updates due to</w:t>
            </w:r>
            <w:r w:rsidR="00D92743">
              <w:rPr>
                <w:rFonts w:eastAsiaTheme="minorEastAsia"/>
                <w:lang w:eastAsia="zh-CN"/>
              </w:rPr>
              <w:t xml:space="preserve"> </w:t>
            </w:r>
            <w:r w:rsidR="00D92743">
              <w:t>the impact of user consent</w:t>
            </w:r>
            <w:r w:rsidR="00BC7E2D">
              <w:t xml:space="preserve"> </w:t>
            </w:r>
            <w:r w:rsidR="00184535">
              <w:t xml:space="preserve">and </w:t>
            </w:r>
            <w:r w:rsidR="005A5334">
              <w:t xml:space="preserve">other </w:t>
            </w:r>
            <w:r w:rsidR="005375C9">
              <w:t xml:space="preserve">updates due to </w:t>
            </w:r>
            <w:r w:rsidR="00184535">
              <w:rPr>
                <w:rFonts w:eastAsiaTheme="minorEastAsia"/>
                <w:lang w:eastAsia="zh-CN"/>
              </w:rPr>
              <w:t xml:space="preserve">the missing </w:t>
            </w:r>
            <w:r w:rsidR="005375C9">
              <w:rPr>
                <w:rFonts w:eastAsiaTheme="minorEastAsia"/>
                <w:lang w:eastAsia="zh-CN"/>
              </w:rPr>
              <w:t xml:space="preserve">implementation of stage 2 </w:t>
            </w:r>
            <w:r w:rsidR="00184535">
              <w:rPr>
                <w:rFonts w:eastAsiaTheme="minorEastAsia"/>
                <w:lang w:eastAsia="zh-CN"/>
              </w:rPr>
              <w:t xml:space="preserve">requirements </w:t>
            </w:r>
            <w:r w:rsidR="00BC7E2D">
              <w:t>for Nnwdaf service</w:t>
            </w:r>
            <w:r w:rsidR="00184535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452A8F49" w:rsidR="00D92743" w:rsidRDefault="00D92743" w:rsidP="00D92743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0FB5CF4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46D0" w14:textId="253E3131" w:rsidR="00D92743" w:rsidRPr="007B0BCF" w:rsidRDefault="00D92743" w:rsidP="00D9274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59C7" w14:textId="17678907" w:rsidR="00D92743" w:rsidRDefault="00816B76" w:rsidP="00051455">
            <w:pPr>
              <w:spacing w:after="0"/>
            </w:pPr>
            <w:r>
              <w:rPr>
                <w:rFonts w:eastAsiaTheme="minorEastAsia"/>
                <w:lang w:eastAsia="zh-CN"/>
              </w:rPr>
              <w:t xml:space="preserve">Updates </w:t>
            </w:r>
            <w:r w:rsidR="00D92743">
              <w:t>due to the impact of user consent</w:t>
            </w:r>
            <w:r w:rsidR="00E04ADF">
              <w:t xml:space="preserve"> and </w:t>
            </w:r>
            <w:r w:rsidR="002C155E">
              <w:t xml:space="preserve">other </w:t>
            </w:r>
            <w:r w:rsidR="005A5334">
              <w:t xml:space="preserve">updates due to </w:t>
            </w:r>
            <w:r w:rsidR="00E04ADF">
              <w:rPr>
                <w:rFonts w:eastAsiaTheme="minorEastAsia"/>
                <w:lang w:eastAsia="zh-CN"/>
              </w:rPr>
              <w:t>the missing</w:t>
            </w:r>
            <w:r w:rsidR="005A5334">
              <w:rPr>
                <w:rFonts w:eastAsiaTheme="minorEastAsia"/>
                <w:lang w:eastAsia="zh-CN"/>
              </w:rPr>
              <w:t xml:space="preserve"> implementation of stage 2</w:t>
            </w:r>
            <w:r w:rsidR="00E04ADF">
              <w:rPr>
                <w:rFonts w:eastAsiaTheme="minorEastAsia"/>
                <w:lang w:eastAsia="zh-CN"/>
              </w:rPr>
              <w:t xml:space="preserve"> requirements</w:t>
            </w:r>
            <w:r w:rsidR="006574D0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F452" w14:textId="079549E9" w:rsidR="00D92743" w:rsidRDefault="00D92743" w:rsidP="00D92743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BD23" w14:textId="05412D2A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5E92213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09F2" w14:textId="1BC48B8E" w:rsidR="00D92743" w:rsidRDefault="00D92743" w:rsidP="00D9274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6E85" w14:textId="770DE02B" w:rsidR="00D92743" w:rsidRDefault="00816B76" w:rsidP="00051455">
            <w:pPr>
              <w:spacing w:after="0"/>
            </w:pPr>
            <w:r>
              <w:t>Updates</w:t>
            </w:r>
            <w:r w:rsidR="00D92743">
              <w:t xml:space="preserve"> the procedures due to user consent</w:t>
            </w:r>
            <w:r>
              <w:t xml:space="preserve"> and </w:t>
            </w:r>
            <w:r w:rsidR="002C155E">
              <w:t>other</w:t>
            </w:r>
            <w:r w:rsidR="005A5334">
              <w:t xml:space="preserve"> updates due to </w:t>
            </w:r>
            <w:r>
              <w:t xml:space="preserve">the missing </w:t>
            </w:r>
            <w:r w:rsidR="005A5334">
              <w:t xml:space="preserve">implementation of stage 2 </w:t>
            </w:r>
            <w:r>
              <w:t>requirements</w:t>
            </w:r>
            <w:r w:rsidR="00D92743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A37B" w14:textId="306E5C9B" w:rsidR="00D92743" w:rsidRDefault="00D92743" w:rsidP="00D92743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843F" w14:textId="14E37091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788219C0" w:rsidR="00D92743" w:rsidRDefault="00D92743" w:rsidP="00D92743">
            <w:pPr>
              <w:spacing w:after="0"/>
            </w:pPr>
            <w: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D3B9" w14:textId="2E33DF62" w:rsidR="00D92743" w:rsidRDefault="00816B76" w:rsidP="00051455">
            <w:pPr>
              <w:spacing w:after="0"/>
            </w:pPr>
            <w:r>
              <w:t xml:space="preserve">Updates due to user consent and </w:t>
            </w:r>
            <w:r w:rsidR="005A5334">
              <w:t xml:space="preserve">other updates due to </w:t>
            </w:r>
            <w:r>
              <w:t xml:space="preserve">the missing </w:t>
            </w:r>
            <w:r w:rsidR="005A5334">
              <w:t xml:space="preserve">implementation of stage 2 </w:t>
            </w:r>
            <w:r>
              <w:t>requirements</w:t>
            </w:r>
            <w:r w:rsidR="00BC7E2D">
              <w:t xml:space="preserve"> for Ndccf service</w:t>
            </w:r>
            <w: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67B22D55" w:rsidR="00D92743" w:rsidRDefault="00D92743" w:rsidP="00D92743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5408EBAC" w:rsidR="00D92743" w:rsidRDefault="00D92743" w:rsidP="00D92743">
            <w:pPr>
              <w:spacing w:after="0"/>
            </w:pPr>
            <w:r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170D809B" w:rsidR="00D92743" w:rsidRDefault="00816B76" w:rsidP="00051455">
            <w:pPr>
              <w:spacing w:after="0"/>
            </w:pPr>
            <w:r>
              <w:t xml:space="preserve">Updates the procedures due to user consent and </w:t>
            </w:r>
            <w:r w:rsidR="002C155E">
              <w:t>other</w:t>
            </w:r>
            <w:r w:rsidR="005A5334">
              <w:t xml:space="preserve"> updates due to </w:t>
            </w:r>
            <w:r>
              <w:t xml:space="preserve">the missing </w:t>
            </w:r>
            <w:r w:rsidR="005A5334">
              <w:t xml:space="preserve">implementation of stage 2 </w:t>
            </w:r>
            <w:r>
              <w:t>requirements</w:t>
            </w:r>
            <w:r w:rsidR="00BC7E2D">
              <w:t xml:space="preserve"> for Nadrf service</w:t>
            </w:r>
            <w: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494EF215" w:rsidR="00D92743" w:rsidRDefault="00D92743" w:rsidP="00D92743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0AB1EA9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F36F" w14:textId="5CE78553" w:rsidR="00D92743" w:rsidRDefault="00D92743" w:rsidP="00D92743">
            <w:pPr>
              <w:spacing w:after="0"/>
            </w:pPr>
            <w:r>
              <w:lastRenderedPageBreak/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DEF6" w14:textId="5E00E3DF" w:rsidR="00D92743" w:rsidRDefault="00912BE6" w:rsidP="00051455">
            <w:pPr>
              <w:spacing w:after="0"/>
            </w:pPr>
            <w:r>
              <w:t xml:space="preserve">Updates </w:t>
            </w:r>
            <w:r w:rsidR="00816B76">
              <w:t xml:space="preserve">due to user consent and </w:t>
            </w:r>
            <w:r w:rsidR="002C155E">
              <w:t>other</w:t>
            </w:r>
            <w:r w:rsidR="005A5334">
              <w:t xml:space="preserve"> updates due to </w:t>
            </w:r>
            <w:r w:rsidR="00816B76">
              <w:t xml:space="preserve">the missing </w:t>
            </w:r>
            <w:r w:rsidR="005A5334">
              <w:t xml:space="preserve">implementation of stage 2 </w:t>
            </w:r>
            <w:r w:rsidR="00816B76">
              <w:t>requirements</w:t>
            </w:r>
            <w:r w:rsidR="00BC7E2D">
              <w:t xml:space="preserve"> for Nmfaf service</w:t>
            </w:r>
            <w:r w:rsidR="00816B76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6419" w14:textId="1A33A3CF" w:rsidR="00D92743" w:rsidRDefault="00D92743" w:rsidP="00D92743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0007" w14:textId="4A1FEFAD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9451B0" w14:paraId="55E99C4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E244" w14:textId="08D441DC" w:rsidR="009451B0" w:rsidRPr="009451B0" w:rsidRDefault="009451B0" w:rsidP="009451B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36F9" w14:textId="5F412FE6" w:rsidR="009451B0" w:rsidRDefault="00051455" w:rsidP="009451B0">
            <w:pPr>
              <w:spacing w:after="0"/>
            </w:pPr>
            <w:r>
              <w:rPr>
                <w:rFonts w:eastAsiaTheme="minorEastAsia"/>
                <w:lang w:eastAsia="zh-CN"/>
              </w:rPr>
              <w:t>U</w:t>
            </w:r>
            <w:r w:rsidR="0079516F">
              <w:rPr>
                <w:rFonts w:eastAsiaTheme="minorEastAsia"/>
                <w:lang w:eastAsia="zh-CN"/>
              </w:rPr>
              <w:t xml:space="preserve">pdates due to the missing </w:t>
            </w:r>
            <w:r w:rsidR="005A5334">
              <w:rPr>
                <w:rFonts w:eastAsiaTheme="minorEastAsia"/>
                <w:lang w:eastAsia="zh-CN"/>
              </w:rPr>
              <w:t xml:space="preserve">implementation of stage 2 </w:t>
            </w:r>
            <w:r w:rsidR="0079516F">
              <w:rPr>
                <w:rFonts w:eastAsiaTheme="minorEastAsia"/>
                <w:lang w:eastAsia="zh-CN"/>
              </w:rPr>
              <w:t>requirements.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DA5A" w14:textId="1DEE7AD5" w:rsidR="009451B0" w:rsidRDefault="009451B0" w:rsidP="009451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9E1D" w14:textId="60EB0E73" w:rsidR="009451B0" w:rsidRDefault="009451B0" w:rsidP="009451B0">
            <w:pPr>
              <w:spacing w:after="0"/>
            </w:pPr>
            <w:r>
              <w:t>CT3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Heading2"/>
        <w:spacing w:before="0"/>
      </w:pPr>
      <w:r>
        <w:t>6</w:t>
      </w:r>
      <w:r>
        <w:tab/>
        <w:t>Work item Rapporteur(s)</w:t>
      </w:r>
    </w:p>
    <w:p w14:paraId="51783C5E" w14:textId="0CFE9071" w:rsidR="00327A1B" w:rsidRDefault="004850A4">
      <w:pPr>
        <w:ind w:right="-99"/>
      </w:pPr>
      <w:r>
        <w:t>Xuefei</w:t>
      </w:r>
      <w:r w:rsidR="00F93B68">
        <w:t xml:space="preserve"> </w:t>
      </w:r>
      <w:r>
        <w:t>Zhang</w:t>
      </w:r>
      <w:r w:rsidR="00327A1B">
        <w:t xml:space="preserve">, </w:t>
      </w:r>
      <w:r w:rsidR="00F93B68">
        <w:t>Huawei</w:t>
      </w:r>
      <w:r w:rsidR="00327A1B">
        <w:t xml:space="preserve">, </w:t>
      </w:r>
      <w:r w:rsidRPr="004850A4">
        <w:t>summer.xuefei@huawei.com</w:t>
      </w:r>
    </w:p>
    <w:p w14:paraId="6219581D" w14:textId="77777777" w:rsidR="00EC5E3B" w:rsidRDefault="00FC6329">
      <w:pPr>
        <w:pStyle w:val="Heading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Heading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8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5D1267D3" w:rsidR="00EC5E3B" w:rsidRPr="00F93B68" w:rsidRDefault="00F93B6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uawei</w:t>
            </w:r>
          </w:p>
        </w:tc>
      </w:tr>
      <w:tr w:rsidR="001B1A6C" w14:paraId="17FB127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3A3A4ED" w14:textId="65841E15" w:rsidR="001B1A6C" w:rsidRPr="00562F87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isilicon</w:t>
            </w:r>
          </w:p>
        </w:tc>
      </w:tr>
      <w:tr w:rsidR="00051455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55AF9D5D" w:rsidR="00051455" w:rsidRPr="00051455" w:rsidRDefault="00051455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562F87">
              <w:rPr>
                <w:rFonts w:eastAsiaTheme="minorEastAsia"/>
                <w:lang w:eastAsia="zh-CN"/>
              </w:rPr>
              <w:t>China Mobile</w:t>
            </w:r>
          </w:p>
        </w:tc>
      </w:tr>
      <w:tr w:rsidR="001B1A6C" w14:paraId="1291C45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527CA88" w14:textId="2CAD7991" w:rsidR="001B1A6C" w:rsidRPr="00562F87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562F87">
              <w:rPr>
                <w:rFonts w:eastAsiaTheme="minorEastAsia"/>
                <w:lang w:eastAsia="zh-CN"/>
              </w:rPr>
              <w:t>China Telecom</w:t>
            </w:r>
          </w:p>
        </w:tc>
      </w:tr>
      <w:tr w:rsidR="00051455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3270D278" w:rsidR="00051455" w:rsidRPr="002C673D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2C673D">
              <w:rPr>
                <w:rFonts w:eastAsiaTheme="minorEastAsia" w:hint="eastAsia"/>
                <w:lang w:eastAsia="zh-CN"/>
              </w:rPr>
              <w:t>Ericsson</w:t>
            </w:r>
          </w:p>
        </w:tc>
      </w:tr>
      <w:tr w:rsidR="00C95492" w14:paraId="77EA40B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687EF0B" w14:textId="5D08DFC0" w:rsidR="00C95492" w:rsidRPr="002C673D" w:rsidRDefault="00C95492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C95492">
              <w:rPr>
                <w:rFonts w:eastAsiaTheme="minorEastAsia"/>
                <w:lang w:eastAsia="zh-CN"/>
              </w:rPr>
              <w:t>Nokia, Nokia Shanghai Bell</w:t>
            </w:r>
          </w:p>
        </w:tc>
      </w:tr>
      <w:tr w:rsidR="00051455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652AE2B1" w:rsidR="00051455" w:rsidRPr="002C673D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K</w:t>
            </w:r>
            <w:r>
              <w:rPr>
                <w:rFonts w:eastAsiaTheme="minorEastAsia"/>
                <w:lang w:eastAsia="zh-CN"/>
              </w:rPr>
              <w:t>DDI</w:t>
            </w:r>
          </w:p>
        </w:tc>
      </w:tr>
      <w:tr w:rsidR="00C95492" w:rsidRPr="003A7403" w14:paraId="0BE11553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1F1536B9" w14:textId="46E3F9EB" w:rsidR="00C95492" w:rsidRDefault="00C95492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C95492">
              <w:rPr>
                <w:rFonts w:eastAsiaTheme="minorEastAsia"/>
                <w:lang w:eastAsia="zh-CN"/>
              </w:rPr>
              <w:t>Samsung</w:t>
            </w:r>
          </w:p>
        </w:tc>
      </w:tr>
      <w:tr w:rsidR="00051455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259EDDEB" w:rsidR="00051455" w:rsidRPr="002C673D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</w:tr>
      <w:tr w:rsidR="00051455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19DD4A40" w:rsidR="00051455" w:rsidRPr="00051455" w:rsidRDefault="00051455" w:rsidP="00051455">
            <w:pPr>
              <w:pStyle w:val="TAL"/>
              <w:rPr>
                <w:rFonts w:eastAsiaTheme="minorEastAsia"/>
                <w:highlight w:val="yellow"/>
                <w:lang w:eastAsia="zh-CN"/>
              </w:rPr>
            </w:pPr>
          </w:p>
        </w:tc>
      </w:tr>
      <w:tr w:rsidR="00051455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3C1A154F" w:rsidR="00051455" w:rsidRPr="00310FD8" w:rsidRDefault="00051455" w:rsidP="00051455">
            <w:pPr>
              <w:pStyle w:val="TAL"/>
            </w:pPr>
          </w:p>
        </w:tc>
      </w:tr>
      <w:tr w:rsidR="00051455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1429E0B9" w:rsidR="00051455" w:rsidRPr="002325C3" w:rsidRDefault="00051455" w:rsidP="00051455">
            <w:pPr>
              <w:pStyle w:val="TAL"/>
            </w:pPr>
          </w:p>
        </w:tc>
      </w:tr>
      <w:tr w:rsidR="00051455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3869017F" w:rsidR="00051455" w:rsidRPr="002325C3" w:rsidRDefault="00051455" w:rsidP="00051455">
            <w:pPr>
              <w:pStyle w:val="TAL"/>
            </w:pPr>
          </w:p>
        </w:tc>
      </w:tr>
      <w:tr w:rsidR="00051455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2F6B45B8" w:rsidR="00051455" w:rsidRPr="002325C3" w:rsidRDefault="00051455" w:rsidP="00051455">
            <w:pPr>
              <w:pStyle w:val="TAL"/>
            </w:pPr>
          </w:p>
        </w:tc>
      </w:tr>
      <w:tr w:rsidR="00051455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415E82DA" w:rsidR="00051455" w:rsidRDefault="00051455" w:rsidP="00051455">
            <w:pPr>
              <w:pStyle w:val="TAL"/>
            </w:pPr>
          </w:p>
        </w:tc>
      </w:tr>
      <w:tr w:rsidR="00051455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61CECB52" w:rsidR="00051455" w:rsidRPr="00BE387F" w:rsidRDefault="00051455" w:rsidP="00051455">
            <w:pPr>
              <w:pStyle w:val="TAL"/>
            </w:pPr>
          </w:p>
        </w:tc>
      </w:tr>
      <w:tr w:rsidR="00051455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555AF8BB" w:rsidR="00051455" w:rsidRDefault="00051455" w:rsidP="00051455">
            <w:pPr>
              <w:pStyle w:val="TAL"/>
            </w:pPr>
          </w:p>
        </w:tc>
      </w:tr>
      <w:tr w:rsidR="00051455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1E050603" w:rsidR="00051455" w:rsidRDefault="00051455" w:rsidP="00051455">
            <w:pPr>
              <w:pStyle w:val="TAL"/>
            </w:pP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60CCF" w14:textId="77777777" w:rsidR="00662622" w:rsidRDefault="00662622">
      <w:r>
        <w:separator/>
      </w:r>
    </w:p>
  </w:endnote>
  <w:endnote w:type="continuationSeparator" w:id="0">
    <w:p w14:paraId="66B9CAD6" w14:textId="77777777" w:rsidR="00662622" w:rsidRDefault="00662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FA0D9" w14:textId="77777777" w:rsidR="00662622" w:rsidRDefault="00662622">
      <w:r>
        <w:separator/>
      </w:r>
    </w:p>
  </w:footnote>
  <w:footnote w:type="continuationSeparator" w:id="0">
    <w:p w14:paraId="674137C3" w14:textId="77777777" w:rsidR="00662622" w:rsidRDefault="006626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8A62C25"/>
    <w:multiLevelType w:val="hybridMultilevel"/>
    <w:tmpl w:val="9D3CB6EA"/>
    <w:lvl w:ilvl="0" w:tplc="F43E9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14"/>
  </w:num>
  <w:num w:numId="6">
    <w:abstractNumId w:val="13"/>
  </w:num>
  <w:num w:numId="7">
    <w:abstractNumId w:val="4"/>
  </w:num>
  <w:num w:numId="8">
    <w:abstractNumId w:val="7"/>
  </w:num>
  <w:num w:numId="9">
    <w:abstractNumId w:val="12"/>
  </w:num>
  <w:num w:numId="10">
    <w:abstractNumId w:val="5"/>
  </w:num>
  <w:num w:numId="11">
    <w:abstractNumId w:val="8"/>
  </w:num>
  <w:num w:numId="12">
    <w:abstractNumId w:val="15"/>
  </w:num>
  <w:num w:numId="13">
    <w:abstractNumId w:val="2"/>
  </w:num>
  <w:num w:numId="14">
    <w:abstractNumId w:val="1"/>
  </w:num>
  <w:num w:numId="15">
    <w:abstractNumId w:val="0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E3B"/>
    <w:rsid w:val="00002381"/>
    <w:rsid w:val="0000464E"/>
    <w:rsid w:val="00007E02"/>
    <w:rsid w:val="00010EF1"/>
    <w:rsid w:val="00017753"/>
    <w:rsid w:val="000246BD"/>
    <w:rsid w:val="00024EF3"/>
    <w:rsid w:val="00027C3C"/>
    <w:rsid w:val="000321CF"/>
    <w:rsid w:val="00032B82"/>
    <w:rsid w:val="00037FC6"/>
    <w:rsid w:val="0004025F"/>
    <w:rsid w:val="00042D42"/>
    <w:rsid w:val="00042F39"/>
    <w:rsid w:val="000449B9"/>
    <w:rsid w:val="0004656B"/>
    <w:rsid w:val="00051455"/>
    <w:rsid w:val="00057621"/>
    <w:rsid w:val="0007195D"/>
    <w:rsid w:val="000738A7"/>
    <w:rsid w:val="000855F6"/>
    <w:rsid w:val="000919A3"/>
    <w:rsid w:val="000944D4"/>
    <w:rsid w:val="0009496B"/>
    <w:rsid w:val="00094B4D"/>
    <w:rsid w:val="000960FA"/>
    <w:rsid w:val="0009731B"/>
    <w:rsid w:val="000A20E0"/>
    <w:rsid w:val="000B412A"/>
    <w:rsid w:val="000B5392"/>
    <w:rsid w:val="000B6F5C"/>
    <w:rsid w:val="000C2610"/>
    <w:rsid w:val="000D0773"/>
    <w:rsid w:val="000D1247"/>
    <w:rsid w:val="000D17D3"/>
    <w:rsid w:val="000D2655"/>
    <w:rsid w:val="000E2180"/>
    <w:rsid w:val="000E31E1"/>
    <w:rsid w:val="000E5826"/>
    <w:rsid w:val="000F2908"/>
    <w:rsid w:val="001009B2"/>
    <w:rsid w:val="00106598"/>
    <w:rsid w:val="00114CEC"/>
    <w:rsid w:val="00124922"/>
    <w:rsid w:val="001452CB"/>
    <w:rsid w:val="00145DCE"/>
    <w:rsid w:val="00145ED3"/>
    <w:rsid w:val="00150BF3"/>
    <w:rsid w:val="0015586D"/>
    <w:rsid w:val="00156916"/>
    <w:rsid w:val="0016024F"/>
    <w:rsid w:val="001624C7"/>
    <w:rsid w:val="00166386"/>
    <w:rsid w:val="00176984"/>
    <w:rsid w:val="00184415"/>
    <w:rsid w:val="00184535"/>
    <w:rsid w:val="00184A1D"/>
    <w:rsid w:val="0019215E"/>
    <w:rsid w:val="001A2CA6"/>
    <w:rsid w:val="001A5FA6"/>
    <w:rsid w:val="001B1A6C"/>
    <w:rsid w:val="001B5716"/>
    <w:rsid w:val="001C0A6B"/>
    <w:rsid w:val="001C67CC"/>
    <w:rsid w:val="001D6B05"/>
    <w:rsid w:val="001E78A4"/>
    <w:rsid w:val="00205EE4"/>
    <w:rsid w:val="0021181C"/>
    <w:rsid w:val="00211E68"/>
    <w:rsid w:val="00212B30"/>
    <w:rsid w:val="00223447"/>
    <w:rsid w:val="002247C1"/>
    <w:rsid w:val="00226298"/>
    <w:rsid w:val="0023056E"/>
    <w:rsid w:val="002325C3"/>
    <w:rsid w:val="0024108A"/>
    <w:rsid w:val="002410A2"/>
    <w:rsid w:val="00246057"/>
    <w:rsid w:val="002475D7"/>
    <w:rsid w:val="00252FF6"/>
    <w:rsid w:val="00260DD5"/>
    <w:rsid w:val="0026731B"/>
    <w:rsid w:val="00267380"/>
    <w:rsid w:val="00274A99"/>
    <w:rsid w:val="00287D95"/>
    <w:rsid w:val="00291944"/>
    <w:rsid w:val="00293D03"/>
    <w:rsid w:val="00295279"/>
    <w:rsid w:val="00296627"/>
    <w:rsid w:val="00297A23"/>
    <w:rsid w:val="00297E17"/>
    <w:rsid w:val="002A5FBC"/>
    <w:rsid w:val="002B7072"/>
    <w:rsid w:val="002B7EC0"/>
    <w:rsid w:val="002C155E"/>
    <w:rsid w:val="002C40BB"/>
    <w:rsid w:val="002C673D"/>
    <w:rsid w:val="002D5AB4"/>
    <w:rsid w:val="002E583F"/>
    <w:rsid w:val="002F2492"/>
    <w:rsid w:val="002F42D2"/>
    <w:rsid w:val="003108B4"/>
    <w:rsid w:val="00310B1B"/>
    <w:rsid w:val="00310FD8"/>
    <w:rsid w:val="003126D3"/>
    <w:rsid w:val="00316052"/>
    <w:rsid w:val="0032272F"/>
    <w:rsid w:val="00324594"/>
    <w:rsid w:val="00325DEE"/>
    <w:rsid w:val="00327A1B"/>
    <w:rsid w:val="0033046E"/>
    <w:rsid w:val="0034110F"/>
    <w:rsid w:val="00351EEC"/>
    <w:rsid w:val="00353C89"/>
    <w:rsid w:val="00356C50"/>
    <w:rsid w:val="00356E98"/>
    <w:rsid w:val="00361942"/>
    <w:rsid w:val="00363439"/>
    <w:rsid w:val="0036565E"/>
    <w:rsid w:val="00372395"/>
    <w:rsid w:val="00380E1E"/>
    <w:rsid w:val="00383580"/>
    <w:rsid w:val="00390A60"/>
    <w:rsid w:val="00390AB3"/>
    <w:rsid w:val="00397217"/>
    <w:rsid w:val="003A7403"/>
    <w:rsid w:val="003B6EC0"/>
    <w:rsid w:val="003B776A"/>
    <w:rsid w:val="003C219A"/>
    <w:rsid w:val="003D14D6"/>
    <w:rsid w:val="003D1F71"/>
    <w:rsid w:val="003E76CF"/>
    <w:rsid w:val="003F4ABF"/>
    <w:rsid w:val="003F6EB4"/>
    <w:rsid w:val="0040574E"/>
    <w:rsid w:val="004134CD"/>
    <w:rsid w:val="00413607"/>
    <w:rsid w:val="00415EEF"/>
    <w:rsid w:val="004317E4"/>
    <w:rsid w:val="00453295"/>
    <w:rsid w:val="004554C5"/>
    <w:rsid w:val="00457A96"/>
    <w:rsid w:val="00474A2C"/>
    <w:rsid w:val="00475597"/>
    <w:rsid w:val="004813AC"/>
    <w:rsid w:val="0048194C"/>
    <w:rsid w:val="00483B7F"/>
    <w:rsid w:val="004850A4"/>
    <w:rsid w:val="00487719"/>
    <w:rsid w:val="004908C4"/>
    <w:rsid w:val="00492681"/>
    <w:rsid w:val="00493E65"/>
    <w:rsid w:val="004941F1"/>
    <w:rsid w:val="004A295E"/>
    <w:rsid w:val="004A3111"/>
    <w:rsid w:val="004A7A66"/>
    <w:rsid w:val="004C0549"/>
    <w:rsid w:val="004D0C20"/>
    <w:rsid w:val="004D5CDD"/>
    <w:rsid w:val="004E1A48"/>
    <w:rsid w:val="004E3FCE"/>
    <w:rsid w:val="004E6A4F"/>
    <w:rsid w:val="004F0C2B"/>
    <w:rsid w:val="004F1D1B"/>
    <w:rsid w:val="004F75C8"/>
    <w:rsid w:val="0050248C"/>
    <w:rsid w:val="00506FA7"/>
    <w:rsid w:val="00510DD9"/>
    <w:rsid w:val="005152D3"/>
    <w:rsid w:val="00523B14"/>
    <w:rsid w:val="00523CA8"/>
    <w:rsid w:val="00524A9B"/>
    <w:rsid w:val="005334FF"/>
    <w:rsid w:val="00534686"/>
    <w:rsid w:val="00534CCF"/>
    <w:rsid w:val="00537063"/>
    <w:rsid w:val="005375C9"/>
    <w:rsid w:val="00546B1B"/>
    <w:rsid w:val="00552275"/>
    <w:rsid w:val="00556027"/>
    <w:rsid w:val="00583326"/>
    <w:rsid w:val="005837F0"/>
    <w:rsid w:val="005955D9"/>
    <w:rsid w:val="005A4D33"/>
    <w:rsid w:val="005A5334"/>
    <w:rsid w:val="005B73B3"/>
    <w:rsid w:val="005B73EA"/>
    <w:rsid w:val="005B76BB"/>
    <w:rsid w:val="005C0E0D"/>
    <w:rsid w:val="005C2615"/>
    <w:rsid w:val="005C302F"/>
    <w:rsid w:val="005C5A19"/>
    <w:rsid w:val="005D38AB"/>
    <w:rsid w:val="005E2C4D"/>
    <w:rsid w:val="005E5D7C"/>
    <w:rsid w:val="005F1653"/>
    <w:rsid w:val="00600127"/>
    <w:rsid w:val="00602F83"/>
    <w:rsid w:val="006051A3"/>
    <w:rsid w:val="00616F4B"/>
    <w:rsid w:val="00617B9D"/>
    <w:rsid w:val="006210C1"/>
    <w:rsid w:val="00631B1F"/>
    <w:rsid w:val="00636C94"/>
    <w:rsid w:val="00652B5E"/>
    <w:rsid w:val="00652D66"/>
    <w:rsid w:val="006574D0"/>
    <w:rsid w:val="00662622"/>
    <w:rsid w:val="006814B9"/>
    <w:rsid w:val="006871AC"/>
    <w:rsid w:val="006A255B"/>
    <w:rsid w:val="006A7206"/>
    <w:rsid w:val="006B5D9D"/>
    <w:rsid w:val="006C1EE1"/>
    <w:rsid w:val="006C2C9D"/>
    <w:rsid w:val="006C4F2E"/>
    <w:rsid w:val="006D491A"/>
    <w:rsid w:val="006F27B1"/>
    <w:rsid w:val="006F5098"/>
    <w:rsid w:val="007071CB"/>
    <w:rsid w:val="00710020"/>
    <w:rsid w:val="0072097E"/>
    <w:rsid w:val="00732C24"/>
    <w:rsid w:val="00746329"/>
    <w:rsid w:val="00754DEC"/>
    <w:rsid w:val="00766DA4"/>
    <w:rsid w:val="00770AEF"/>
    <w:rsid w:val="00771581"/>
    <w:rsid w:val="0077262F"/>
    <w:rsid w:val="00772C13"/>
    <w:rsid w:val="007832A7"/>
    <w:rsid w:val="00790F37"/>
    <w:rsid w:val="0079516F"/>
    <w:rsid w:val="007B0BCF"/>
    <w:rsid w:val="007B5FAA"/>
    <w:rsid w:val="007C4899"/>
    <w:rsid w:val="007E0473"/>
    <w:rsid w:val="007E5EFA"/>
    <w:rsid w:val="007E7EC5"/>
    <w:rsid w:val="007F6D7E"/>
    <w:rsid w:val="0080557F"/>
    <w:rsid w:val="008058DD"/>
    <w:rsid w:val="00816B76"/>
    <w:rsid w:val="00851319"/>
    <w:rsid w:val="00856354"/>
    <w:rsid w:val="008678B8"/>
    <w:rsid w:val="00872543"/>
    <w:rsid w:val="00873C34"/>
    <w:rsid w:val="0087430A"/>
    <w:rsid w:val="008853D4"/>
    <w:rsid w:val="008945A3"/>
    <w:rsid w:val="008A17BC"/>
    <w:rsid w:val="008A4C90"/>
    <w:rsid w:val="008B05AB"/>
    <w:rsid w:val="008B5CD8"/>
    <w:rsid w:val="008C026F"/>
    <w:rsid w:val="008C304A"/>
    <w:rsid w:val="008C4EB0"/>
    <w:rsid w:val="008D36BE"/>
    <w:rsid w:val="008D7EE1"/>
    <w:rsid w:val="008E2540"/>
    <w:rsid w:val="008E4E02"/>
    <w:rsid w:val="008E588D"/>
    <w:rsid w:val="008E765E"/>
    <w:rsid w:val="008F080B"/>
    <w:rsid w:val="008F356A"/>
    <w:rsid w:val="00905D13"/>
    <w:rsid w:val="0091157D"/>
    <w:rsid w:val="00912BE6"/>
    <w:rsid w:val="00917BF7"/>
    <w:rsid w:val="00936074"/>
    <w:rsid w:val="00941C5D"/>
    <w:rsid w:val="009451B0"/>
    <w:rsid w:val="0094665D"/>
    <w:rsid w:val="00947DD9"/>
    <w:rsid w:val="009543BB"/>
    <w:rsid w:val="00960D1C"/>
    <w:rsid w:val="00964E01"/>
    <w:rsid w:val="009736D1"/>
    <w:rsid w:val="0097631F"/>
    <w:rsid w:val="00990112"/>
    <w:rsid w:val="0099262D"/>
    <w:rsid w:val="009957B0"/>
    <w:rsid w:val="009A5F96"/>
    <w:rsid w:val="009B0FE1"/>
    <w:rsid w:val="009C0048"/>
    <w:rsid w:val="009C03E0"/>
    <w:rsid w:val="009C56F8"/>
    <w:rsid w:val="009D2DE3"/>
    <w:rsid w:val="009E0EBE"/>
    <w:rsid w:val="009E4426"/>
    <w:rsid w:val="009E4FFF"/>
    <w:rsid w:val="009E5FC2"/>
    <w:rsid w:val="009F0F13"/>
    <w:rsid w:val="00A030A0"/>
    <w:rsid w:val="00A068BC"/>
    <w:rsid w:val="00A069A1"/>
    <w:rsid w:val="00A1613B"/>
    <w:rsid w:val="00A317F1"/>
    <w:rsid w:val="00A36AD7"/>
    <w:rsid w:val="00A41F45"/>
    <w:rsid w:val="00A42A91"/>
    <w:rsid w:val="00A442BA"/>
    <w:rsid w:val="00A44AB2"/>
    <w:rsid w:val="00A457BC"/>
    <w:rsid w:val="00A45907"/>
    <w:rsid w:val="00A54704"/>
    <w:rsid w:val="00A579DE"/>
    <w:rsid w:val="00A67C28"/>
    <w:rsid w:val="00A71FF3"/>
    <w:rsid w:val="00A73102"/>
    <w:rsid w:val="00A76982"/>
    <w:rsid w:val="00A76F24"/>
    <w:rsid w:val="00A83020"/>
    <w:rsid w:val="00A83EF3"/>
    <w:rsid w:val="00A9427E"/>
    <w:rsid w:val="00AA2679"/>
    <w:rsid w:val="00AA2A28"/>
    <w:rsid w:val="00AB2562"/>
    <w:rsid w:val="00AC0B6C"/>
    <w:rsid w:val="00AC148B"/>
    <w:rsid w:val="00AC2883"/>
    <w:rsid w:val="00AC498E"/>
    <w:rsid w:val="00AD7417"/>
    <w:rsid w:val="00AE3275"/>
    <w:rsid w:val="00AE4AB6"/>
    <w:rsid w:val="00AF2EDD"/>
    <w:rsid w:val="00B116E6"/>
    <w:rsid w:val="00B1315F"/>
    <w:rsid w:val="00B21D9E"/>
    <w:rsid w:val="00B311A7"/>
    <w:rsid w:val="00B343F8"/>
    <w:rsid w:val="00B411FF"/>
    <w:rsid w:val="00B412E1"/>
    <w:rsid w:val="00B44B89"/>
    <w:rsid w:val="00B54EED"/>
    <w:rsid w:val="00B57AE2"/>
    <w:rsid w:val="00B77E24"/>
    <w:rsid w:val="00B81A80"/>
    <w:rsid w:val="00BA1ADE"/>
    <w:rsid w:val="00BA2A78"/>
    <w:rsid w:val="00BA7D2A"/>
    <w:rsid w:val="00BB2009"/>
    <w:rsid w:val="00BB527C"/>
    <w:rsid w:val="00BB6861"/>
    <w:rsid w:val="00BC002B"/>
    <w:rsid w:val="00BC04B6"/>
    <w:rsid w:val="00BC7E2D"/>
    <w:rsid w:val="00BD1EAF"/>
    <w:rsid w:val="00BE09D3"/>
    <w:rsid w:val="00BE387F"/>
    <w:rsid w:val="00BF761C"/>
    <w:rsid w:val="00C0775B"/>
    <w:rsid w:val="00C11171"/>
    <w:rsid w:val="00C11E92"/>
    <w:rsid w:val="00C2089D"/>
    <w:rsid w:val="00C274B2"/>
    <w:rsid w:val="00C31A94"/>
    <w:rsid w:val="00C337CC"/>
    <w:rsid w:val="00C371F4"/>
    <w:rsid w:val="00C404ED"/>
    <w:rsid w:val="00C42CC0"/>
    <w:rsid w:val="00C43DC7"/>
    <w:rsid w:val="00C44B16"/>
    <w:rsid w:val="00C45AFD"/>
    <w:rsid w:val="00C50373"/>
    <w:rsid w:val="00C519BF"/>
    <w:rsid w:val="00C53B32"/>
    <w:rsid w:val="00C54498"/>
    <w:rsid w:val="00C61555"/>
    <w:rsid w:val="00C62E3B"/>
    <w:rsid w:val="00C6526B"/>
    <w:rsid w:val="00C66C4A"/>
    <w:rsid w:val="00C67F89"/>
    <w:rsid w:val="00C838B9"/>
    <w:rsid w:val="00C8592A"/>
    <w:rsid w:val="00C8793A"/>
    <w:rsid w:val="00C87FE1"/>
    <w:rsid w:val="00C95492"/>
    <w:rsid w:val="00CA070D"/>
    <w:rsid w:val="00CA6759"/>
    <w:rsid w:val="00CB2E53"/>
    <w:rsid w:val="00CB69C4"/>
    <w:rsid w:val="00CB6EB2"/>
    <w:rsid w:val="00CD3E11"/>
    <w:rsid w:val="00CE0414"/>
    <w:rsid w:val="00D137D5"/>
    <w:rsid w:val="00D1398B"/>
    <w:rsid w:val="00D32169"/>
    <w:rsid w:val="00D417D4"/>
    <w:rsid w:val="00D53D0B"/>
    <w:rsid w:val="00D56B63"/>
    <w:rsid w:val="00D603F7"/>
    <w:rsid w:val="00D70640"/>
    <w:rsid w:val="00D70FDD"/>
    <w:rsid w:val="00D725EE"/>
    <w:rsid w:val="00D73739"/>
    <w:rsid w:val="00D77FC4"/>
    <w:rsid w:val="00D92743"/>
    <w:rsid w:val="00DA53DB"/>
    <w:rsid w:val="00DB5CD1"/>
    <w:rsid w:val="00DC531B"/>
    <w:rsid w:val="00DD5EF8"/>
    <w:rsid w:val="00DE5431"/>
    <w:rsid w:val="00E04ADF"/>
    <w:rsid w:val="00E14A3B"/>
    <w:rsid w:val="00E15CC8"/>
    <w:rsid w:val="00E17565"/>
    <w:rsid w:val="00E27AF0"/>
    <w:rsid w:val="00E34902"/>
    <w:rsid w:val="00E408F6"/>
    <w:rsid w:val="00E50B63"/>
    <w:rsid w:val="00E520C3"/>
    <w:rsid w:val="00E61247"/>
    <w:rsid w:val="00E62F3E"/>
    <w:rsid w:val="00E76E8B"/>
    <w:rsid w:val="00E8036E"/>
    <w:rsid w:val="00E80AE7"/>
    <w:rsid w:val="00E82BAD"/>
    <w:rsid w:val="00E926E0"/>
    <w:rsid w:val="00E94EFA"/>
    <w:rsid w:val="00EA21EF"/>
    <w:rsid w:val="00EA438F"/>
    <w:rsid w:val="00EA58F3"/>
    <w:rsid w:val="00EA6D15"/>
    <w:rsid w:val="00EA7A35"/>
    <w:rsid w:val="00EB0AC0"/>
    <w:rsid w:val="00EB6C04"/>
    <w:rsid w:val="00EC4E7C"/>
    <w:rsid w:val="00EC5E3B"/>
    <w:rsid w:val="00EC7821"/>
    <w:rsid w:val="00ED6450"/>
    <w:rsid w:val="00EE495B"/>
    <w:rsid w:val="00EF6FED"/>
    <w:rsid w:val="00F02589"/>
    <w:rsid w:val="00F04D46"/>
    <w:rsid w:val="00F103B0"/>
    <w:rsid w:val="00F11153"/>
    <w:rsid w:val="00F12215"/>
    <w:rsid w:val="00F15DF2"/>
    <w:rsid w:val="00F24BC5"/>
    <w:rsid w:val="00F450B4"/>
    <w:rsid w:val="00F4590C"/>
    <w:rsid w:val="00F53155"/>
    <w:rsid w:val="00F66F8C"/>
    <w:rsid w:val="00F71E5C"/>
    <w:rsid w:val="00F80C52"/>
    <w:rsid w:val="00F83FFD"/>
    <w:rsid w:val="00F93B68"/>
    <w:rsid w:val="00FB08CD"/>
    <w:rsid w:val="00FB0DCA"/>
    <w:rsid w:val="00FB6095"/>
    <w:rsid w:val="00FC6329"/>
    <w:rsid w:val="00FD48E6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24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24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24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248C"/>
    <w:pPr>
      <w:outlineLvl w:val="5"/>
    </w:pPr>
  </w:style>
  <w:style w:type="paragraph" w:styleId="Heading7">
    <w:name w:val="heading 7"/>
    <w:basedOn w:val="H6"/>
    <w:next w:val="Normal"/>
    <w:qFormat/>
    <w:rsid w:val="0050248C"/>
    <w:pPr>
      <w:outlineLvl w:val="6"/>
    </w:pPr>
  </w:style>
  <w:style w:type="paragraph" w:styleId="Heading8">
    <w:name w:val="heading 8"/>
    <w:basedOn w:val="Heading1"/>
    <w:next w:val="Normal"/>
    <w:qFormat/>
    <w:rsid w:val="005024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24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rsid w:val="0050248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0248C"/>
    <w:pPr>
      <w:ind w:left="1701" w:hanging="1701"/>
    </w:pPr>
  </w:style>
  <w:style w:type="paragraph" w:styleId="TOC4">
    <w:name w:val="toc 4"/>
    <w:basedOn w:val="TOC3"/>
    <w:semiHidden/>
    <w:rsid w:val="0050248C"/>
    <w:pPr>
      <w:ind w:left="1418" w:hanging="1418"/>
    </w:pPr>
  </w:style>
  <w:style w:type="paragraph" w:styleId="TOC3">
    <w:name w:val="toc 3"/>
    <w:basedOn w:val="TOC2"/>
    <w:semiHidden/>
    <w:rsid w:val="0050248C"/>
    <w:pPr>
      <w:ind w:left="1134" w:hanging="1134"/>
    </w:pPr>
  </w:style>
  <w:style w:type="paragraph" w:styleId="TOC2">
    <w:name w:val="toc 2"/>
    <w:basedOn w:val="TOC1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248C"/>
    <w:pPr>
      <w:ind w:left="284"/>
    </w:pPr>
  </w:style>
  <w:style w:type="paragraph" w:styleId="Index1">
    <w:name w:val="index 1"/>
    <w:basedOn w:val="Normal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0248C"/>
    <w:pPr>
      <w:outlineLvl w:val="9"/>
    </w:pPr>
  </w:style>
  <w:style w:type="paragraph" w:styleId="ListNumber2">
    <w:name w:val="List Number 2"/>
    <w:basedOn w:val="ListNumber"/>
    <w:rsid w:val="0050248C"/>
    <w:pPr>
      <w:ind w:left="851"/>
    </w:pPr>
  </w:style>
  <w:style w:type="character" w:styleId="FootnoteReference">
    <w:name w:val="footnote reference"/>
    <w:basedOn w:val="DefaultParagraphFont"/>
    <w:semiHidden/>
    <w:rsid w:val="0050248C"/>
    <w:rPr>
      <w:b/>
      <w:position w:val="6"/>
      <w:sz w:val="16"/>
    </w:rPr>
  </w:style>
  <w:style w:type="paragraph" w:styleId="FootnoteText">
    <w:name w:val="footnote text"/>
    <w:basedOn w:val="Normal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Normal"/>
    <w:rsid w:val="0050248C"/>
    <w:pPr>
      <w:keepLines/>
      <w:ind w:left="1135" w:hanging="851"/>
    </w:pPr>
  </w:style>
  <w:style w:type="paragraph" w:styleId="TOC9">
    <w:name w:val="toc 9"/>
    <w:basedOn w:val="TOC8"/>
    <w:semiHidden/>
    <w:rsid w:val="0050248C"/>
    <w:pPr>
      <w:ind w:left="1418" w:hanging="1418"/>
    </w:pPr>
  </w:style>
  <w:style w:type="paragraph" w:customStyle="1" w:styleId="EX">
    <w:name w:val="EX"/>
    <w:basedOn w:val="Normal"/>
    <w:rsid w:val="0050248C"/>
    <w:pPr>
      <w:keepLines/>
      <w:ind w:left="1702" w:hanging="1418"/>
    </w:pPr>
  </w:style>
  <w:style w:type="paragraph" w:customStyle="1" w:styleId="FP">
    <w:name w:val="FP"/>
    <w:basedOn w:val="Normal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TOC6">
    <w:name w:val="toc 6"/>
    <w:basedOn w:val="TOC5"/>
    <w:next w:val="Normal"/>
    <w:semiHidden/>
    <w:rsid w:val="0050248C"/>
    <w:pPr>
      <w:ind w:left="1985" w:hanging="1985"/>
    </w:pPr>
  </w:style>
  <w:style w:type="paragraph" w:styleId="TOC7">
    <w:name w:val="toc 7"/>
    <w:basedOn w:val="TOC6"/>
    <w:next w:val="Normal"/>
    <w:semiHidden/>
    <w:rsid w:val="0050248C"/>
    <w:pPr>
      <w:ind w:left="2268" w:hanging="2268"/>
    </w:pPr>
  </w:style>
  <w:style w:type="paragraph" w:styleId="ListBullet2">
    <w:name w:val="List Bullet 2"/>
    <w:basedOn w:val="ListBullet"/>
    <w:rsid w:val="0050248C"/>
    <w:pPr>
      <w:ind w:left="851"/>
    </w:pPr>
  </w:style>
  <w:style w:type="paragraph" w:styleId="ListBullet3">
    <w:name w:val="List Bullet 3"/>
    <w:basedOn w:val="ListBullet2"/>
    <w:rsid w:val="0050248C"/>
    <w:pPr>
      <w:ind w:left="1135"/>
    </w:pPr>
  </w:style>
  <w:style w:type="paragraph" w:styleId="ListNumber">
    <w:name w:val="List Number"/>
    <w:basedOn w:val="List"/>
    <w:rsid w:val="0050248C"/>
  </w:style>
  <w:style w:type="paragraph" w:customStyle="1" w:styleId="EQ">
    <w:name w:val="EQ"/>
    <w:basedOn w:val="Normal"/>
    <w:next w:val="Normal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Heading5"/>
    <w:next w:val="Normal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List2">
    <w:name w:val="List 2"/>
    <w:basedOn w:val="List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50248C"/>
    <w:pPr>
      <w:ind w:left="1135"/>
    </w:pPr>
  </w:style>
  <w:style w:type="paragraph" w:styleId="List4">
    <w:name w:val="List 4"/>
    <w:basedOn w:val="List3"/>
    <w:rsid w:val="0050248C"/>
    <w:pPr>
      <w:ind w:left="1418"/>
    </w:pPr>
  </w:style>
  <w:style w:type="paragraph" w:styleId="List5">
    <w:name w:val="List 5"/>
    <w:basedOn w:val="List4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List">
    <w:name w:val="List"/>
    <w:basedOn w:val="Normal"/>
    <w:rsid w:val="0050248C"/>
    <w:pPr>
      <w:ind w:left="568" w:hanging="284"/>
    </w:pPr>
  </w:style>
  <w:style w:type="paragraph" w:styleId="ListBullet">
    <w:name w:val="List Bullet"/>
    <w:basedOn w:val="List"/>
    <w:rsid w:val="0050248C"/>
  </w:style>
  <w:style w:type="paragraph" w:styleId="ListBullet4">
    <w:name w:val="List Bullet 4"/>
    <w:basedOn w:val="ListBullet3"/>
    <w:rsid w:val="0050248C"/>
    <w:pPr>
      <w:ind w:left="1418"/>
    </w:pPr>
  </w:style>
  <w:style w:type="paragraph" w:styleId="ListBullet5">
    <w:name w:val="List Bullet 5"/>
    <w:basedOn w:val="ListBullet4"/>
    <w:rsid w:val="0050248C"/>
    <w:pPr>
      <w:ind w:left="1702"/>
    </w:pPr>
  </w:style>
  <w:style w:type="paragraph" w:customStyle="1" w:styleId="B1">
    <w:name w:val="B1"/>
    <w:basedOn w:val="List"/>
    <w:link w:val="B1Char"/>
    <w:qFormat/>
    <w:rsid w:val="0050248C"/>
  </w:style>
  <w:style w:type="paragraph" w:customStyle="1" w:styleId="B2">
    <w:name w:val="B2"/>
    <w:basedOn w:val="List2"/>
    <w:rsid w:val="0050248C"/>
  </w:style>
  <w:style w:type="paragraph" w:customStyle="1" w:styleId="B3">
    <w:name w:val="B3"/>
    <w:basedOn w:val="List3"/>
    <w:rsid w:val="0050248C"/>
  </w:style>
  <w:style w:type="paragraph" w:customStyle="1" w:styleId="B4">
    <w:name w:val="B4"/>
    <w:basedOn w:val="List4"/>
    <w:rsid w:val="0050248C"/>
  </w:style>
  <w:style w:type="paragraph" w:customStyle="1" w:styleId="B5">
    <w:name w:val="B5"/>
    <w:basedOn w:val="List5"/>
    <w:rsid w:val="0050248C"/>
  </w:style>
  <w:style w:type="paragraph" w:styleId="Footer">
    <w:name w:val="footer"/>
    <w:basedOn w:val="Header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248C"/>
  </w:style>
  <w:style w:type="paragraph" w:styleId="BlockText">
    <w:name w:val="Block Text"/>
    <w:basedOn w:val="Normal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02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0248C"/>
    <w:rPr>
      <w:rFonts w:eastAsia="Times New Roman"/>
      <w:lang w:eastAsia="ja-JP"/>
    </w:rPr>
  </w:style>
  <w:style w:type="paragraph" w:styleId="BodyText3">
    <w:name w:val="Body Text 3"/>
    <w:basedOn w:val="Normal"/>
    <w:link w:val="BodyText3Char"/>
    <w:rsid w:val="00502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0248C"/>
    <w:rPr>
      <w:rFonts w:eastAsia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50248C"/>
    <w:pPr>
      <w:widowControl/>
      <w:ind w:firstLine="360"/>
    </w:pPr>
    <w:rPr>
      <w:i w:val="0"/>
    </w:rPr>
  </w:style>
  <w:style w:type="character" w:customStyle="1" w:styleId="BodyTextChar">
    <w:name w:val="Body Text Char"/>
    <w:basedOn w:val="DefaultParagraphFont"/>
    <w:link w:val="BodyText"/>
    <w:rsid w:val="0050248C"/>
    <w:rPr>
      <w:rFonts w:eastAsia="Times New Roman"/>
      <w:i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50248C"/>
    <w:rPr>
      <w:rFonts w:eastAsia="Times New Roman"/>
      <w:i w:val="0"/>
      <w:lang w:eastAsia="ja-JP"/>
    </w:rPr>
  </w:style>
  <w:style w:type="paragraph" w:styleId="BodyTextIndent">
    <w:name w:val="Body Text Indent"/>
    <w:basedOn w:val="Normal"/>
    <w:link w:val="BodyTextIndentChar"/>
    <w:rsid w:val="00502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0248C"/>
    <w:rPr>
      <w:rFonts w:eastAsia="Times New Roman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502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248C"/>
    <w:rPr>
      <w:rFonts w:eastAsia="Times New Roman"/>
      <w:lang w:eastAsia="ja-JP"/>
    </w:rPr>
  </w:style>
  <w:style w:type="paragraph" w:styleId="BodyTextIndent3">
    <w:name w:val="Body Text Indent 3"/>
    <w:basedOn w:val="Normal"/>
    <w:link w:val="BodyTextIndent3Char"/>
    <w:rsid w:val="00502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0248C"/>
    <w:rPr>
      <w:rFonts w:eastAsia="Times New Roman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02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0248C"/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har"/>
    <w:rsid w:val="0050248C"/>
  </w:style>
  <w:style w:type="character" w:customStyle="1" w:styleId="DateChar">
    <w:name w:val="Date Char"/>
    <w:basedOn w:val="DefaultParagraphFont"/>
    <w:link w:val="Date"/>
    <w:rsid w:val="0050248C"/>
    <w:rPr>
      <w:rFonts w:eastAsia="Times New Roman"/>
      <w:lang w:eastAsia="ja-JP"/>
    </w:rPr>
  </w:style>
  <w:style w:type="paragraph" w:styleId="DocumentMap">
    <w:name w:val="Document Map"/>
    <w:basedOn w:val="Normal"/>
    <w:link w:val="DocumentMapChar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502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0248C"/>
    <w:rPr>
      <w:rFonts w:eastAsia="Times New Roman"/>
      <w:lang w:eastAsia="ja-JP"/>
    </w:rPr>
  </w:style>
  <w:style w:type="paragraph" w:styleId="EnvelopeAddress">
    <w:name w:val="envelope address"/>
    <w:basedOn w:val="Normal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0248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0248C"/>
    <w:rPr>
      <w:rFonts w:eastAsia="Times New Roman"/>
      <w:i/>
      <w:iCs/>
      <w:lang w:eastAsia="ja-JP"/>
    </w:rPr>
  </w:style>
  <w:style w:type="paragraph" w:styleId="HTMLPreformatted">
    <w:name w:val="HTML Preformatted"/>
    <w:basedOn w:val="Normal"/>
    <w:link w:val="HTMLPreformattedChar"/>
    <w:rsid w:val="0050248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0248C"/>
    <w:rPr>
      <w:rFonts w:ascii="Consolas" w:eastAsia="Times New Roman" w:hAnsi="Consolas"/>
      <w:lang w:eastAsia="ja-JP"/>
    </w:rPr>
  </w:style>
  <w:style w:type="paragraph" w:styleId="Index3">
    <w:name w:val="index 3"/>
    <w:basedOn w:val="Normal"/>
    <w:next w:val="Normal"/>
    <w:rsid w:val="0050248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0248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0248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0248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0248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0248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0248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0248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50248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0248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0248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0248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0248C"/>
    <w:pPr>
      <w:spacing w:after="120"/>
      <w:ind w:left="1415"/>
      <w:contextualSpacing/>
    </w:pPr>
  </w:style>
  <w:style w:type="paragraph" w:styleId="ListNumber3">
    <w:name w:val="List Number 3"/>
    <w:basedOn w:val="Normal"/>
    <w:rsid w:val="0050248C"/>
    <w:pPr>
      <w:numPr>
        <w:numId w:val="13"/>
      </w:numPr>
      <w:contextualSpacing/>
    </w:pPr>
  </w:style>
  <w:style w:type="paragraph" w:styleId="ListNumber4">
    <w:name w:val="List Number 4"/>
    <w:basedOn w:val="Normal"/>
    <w:rsid w:val="0050248C"/>
    <w:pPr>
      <w:numPr>
        <w:numId w:val="14"/>
      </w:numPr>
      <w:contextualSpacing/>
    </w:pPr>
  </w:style>
  <w:style w:type="paragraph" w:styleId="ListNumber5">
    <w:name w:val="List Number 5"/>
    <w:basedOn w:val="Normal"/>
    <w:rsid w:val="0050248C"/>
    <w:pPr>
      <w:numPr>
        <w:numId w:val="15"/>
      </w:numPr>
      <w:contextualSpacing/>
    </w:pPr>
  </w:style>
  <w:style w:type="paragraph" w:styleId="MacroText">
    <w:name w:val="macro"/>
    <w:link w:val="MacroTextChar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MacroTextChar">
    <w:name w:val="Macro Text Char"/>
    <w:basedOn w:val="DefaultParagraphFont"/>
    <w:link w:val="MacroText"/>
    <w:rsid w:val="0050248C"/>
    <w:rPr>
      <w:rFonts w:ascii="Consolas" w:eastAsia="Times New Roman" w:hAnsi="Consolas"/>
      <w:lang w:eastAsia="ja-JP"/>
    </w:rPr>
  </w:style>
  <w:style w:type="paragraph" w:styleId="MessageHeader">
    <w:name w:val="Message Header"/>
    <w:basedOn w:val="Normal"/>
    <w:link w:val="MessageHeaderChar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NormalWeb">
    <w:name w:val="Normal (Web)"/>
    <w:basedOn w:val="Normal"/>
    <w:rsid w:val="0050248C"/>
    <w:rPr>
      <w:sz w:val="24"/>
      <w:szCs w:val="24"/>
    </w:rPr>
  </w:style>
  <w:style w:type="paragraph" w:styleId="NormalIndent">
    <w:name w:val="Normal Indent"/>
    <w:basedOn w:val="Normal"/>
    <w:rsid w:val="0050248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0248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0248C"/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50248C"/>
  </w:style>
  <w:style w:type="character" w:customStyle="1" w:styleId="SalutationChar">
    <w:name w:val="Salutation Char"/>
    <w:basedOn w:val="DefaultParagraphFont"/>
    <w:link w:val="Salutation"/>
    <w:rsid w:val="0050248C"/>
    <w:rPr>
      <w:rFonts w:eastAsia="Times New Roman"/>
      <w:lang w:eastAsia="ja-JP"/>
    </w:rPr>
  </w:style>
  <w:style w:type="paragraph" w:styleId="Signature">
    <w:name w:val="Signature"/>
    <w:basedOn w:val="Normal"/>
    <w:link w:val="SignatureChar"/>
    <w:rsid w:val="0050248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0248C"/>
    <w:rPr>
      <w:rFonts w:eastAsia="Times New Roman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50248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0248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0D2655"/>
    <w:rPr>
      <w:rFonts w:eastAsia="Times New Roman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27A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WorkItem/WorkItemDetails.aspx?workitemId=82002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54015C-99AA-484C-9F88-D4E669BD4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3</Pages>
  <Words>860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6020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25</cp:revision>
  <cp:lastPrinted>2000-02-29T10:31:00Z</cp:lastPrinted>
  <dcterms:created xsi:type="dcterms:W3CDTF">2022-11-04T09:03:00Z</dcterms:created>
  <dcterms:modified xsi:type="dcterms:W3CDTF">2022-11-29T19:20:00Z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(3)Z5131HmjVsNAd8C5QdCnXISMo107zBZxsaCqRE9uaL3heecpvM5RHMWeldKHtOBqve+VCRR+
QLR+6JiqZzBLdrAdhSdFj/zkljGy50DuSFGUiLummC/jQQkEawrl/qr3U2xznwjnKehO79xX
3YZOQBUehkspOx4CRIsPN0rPDK+GaEewUbwwHaMvp29yzKknToW0EVuz9QlQJhY636zkgwWB
i7lNdceCf2ikPzmDVS</vt:lpwstr>
  </property>
  <property fmtid="{D5CDD505-2E9C-101B-9397-08002B2CF9AE}" pid="5" name="_2015_ms_pID_7253431">
    <vt:lpwstr>7cmbRodyzbL/NV7L8tx4WCa+GG4dt1T0+Ujmxmt+nHA0lI8auMlxKK
ohnSQJun3z9n5Kfg6SVJjdKaWO1PQSnAya95xriygua+PpHHSIobYFbmZ428i8DJaCRndaGI
bBqqInLlZ8FPekBr4e5l5n02DogWLXb73iedZZsU0TLjP3G6hRntD7cW01Y3DgzorJ0vTdnj
R7j1iCSuVQ+NWanxiGRnbbA6faiFWdvbqOix</vt:lpwstr>
  </property>
  <property fmtid="{D5CDD505-2E9C-101B-9397-08002B2CF9AE}" pid="6" name="_2015_ms_pID_7253432">
    <vt:lpwstr>tM4RWj54/JNylfaZ3mLUGus=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