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537F6" w14:textId="7800381F" w:rsidR="002218A1" w:rsidRDefault="002218A1" w:rsidP="00221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6F702D">
        <w:rPr>
          <w:b/>
          <w:noProof/>
          <w:sz w:val="24"/>
        </w:rPr>
        <w:t>107</w:t>
      </w:r>
    </w:p>
    <w:p w14:paraId="254097D5" w14:textId="77777777" w:rsidR="002218A1" w:rsidRDefault="002218A1" w:rsidP="002218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bookmarkEnd w:id="0"/>
    <w:p w14:paraId="5D3F5EA8" w14:textId="77777777" w:rsidR="004D39AD" w:rsidRPr="006C2E80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3A6825E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 23.286 and TS 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C82B4D4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 w:rsidR="00646D0A">
        <w:t>.</w:t>
      </w:r>
    </w:p>
    <w:p w14:paraId="12A6990A" w14:textId="7B23C2B4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 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3AB90FFC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7EF1600C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>
        <w:rPr>
          <w:lang w:val="en-US" w:eastAsia="ko-KR"/>
        </w:rPr>
        <w:t> 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77777777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r>
        <w:rPr>
          <w:lang w:eastAsia="zh-CN"/>
        </w:rPr>
        <w:t xml:space="preserve"> and</w:t>
      </w:r>
    </w:p>
    <w:p w14:paraId="3064917B" w14:textId="7CCBF61E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0F0CB5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96D62" w:rsidRPr="00D06D65" w14:paraId="6DC5A753" w14:textId="77777777" w:rsidTr="006F6E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54E5F3B0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9B18180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43D79711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4DE0C6C6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D059C83" w:rsidR="00596D62" w:rsidRPr="00D06D65" w:rsidRDefault="00596D62" w:rsidP="00596D62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lastRenderedPageBreak/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295DBD08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351D49DB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6F6E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0C123F33" w:rsidR="007C5F06" w:rsidRPr="00D06D65" w:rsidRDefault="007C5F06" w:rsidP="007C5F06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AEBA8" w14:textId="77777777" w:rsidR="003B0B3A" w:rsidRDefault="003B0B3A" w:rsidP="004C6FFC">
      <w:r>
        <w:separator/>
      </w:r>
    </w:p>
  </w:endnote>
  <w:endnote w:type="continuationSeparator" w:id="0">
    <w:p w14:paraId="631C97B2" w14:textId="77777777" w:rsidR="003B0B3A" w:rsidRDefault="003B0B3A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05CB0" w14:textId="77777777" w:rsidR="003B0B3A" w:rsidRDefault="003B0B3A" w:rsidP="004C6FFC">
      <w:r>
        <w:separator/>
      </w:r>
    </w:p>
  </w:footnote>
  <w:footnote w:type="continuationSeparator" w:id="0">
    <w:p w14:paraId="1505C3A3" w14:textId="77777777" w:rsidR="003B0B3A" w:rsidRDefault="003B0B3A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9481752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9230983">
    <w:abstractNumId w:val="16"/>
  </w:num>
  <w:num w:numId="3" w16cid:durableId="2032105274">
    <w:abstractNumId w:val="13"/>
  </w:num>
  <w:num w:numId="4" w16cid:durableId="1413159468">
    <w:abstractNumId w:val="10"/>
  </w:num>
  <w:num w:numId="5" w16cid:durableId="1366560379">
    <w:abstractNumId w:val="19"/>
  </w:num>
  <w:num w:numId="6" w16cid:durableId="1802069161">
    <w:abstractNumId w:val="17"/>
  </w:num>
  <w:num w:numId="7" w16cid:durableId="1922105479">
    <w:abstractNumId w:val="6"/>
  </w:num>
  <w:num w:numId="8" w16cid:durableId="711078363">
    <w:abstractNumId w:val="2"/>
  </w:num>
  <w:num w:numId="9" w16cid:durableId="1273322342">
    <w:abstractNumId w:val="1"/>
  </w:num>
  <w:num w:numId="10" w16cid:durableId="252323871">
    <w:abstractNumId w:val="0"/>
  </w:num>
  <w:num w:numId="11" w16cid:durableId="1535116562">
    <w:abstractNumId w:val="5"/>
  </w:num>
  <w:num w:numId="12" w16cid:durableId="1733311342">
    <w:abstractNumId w:val="8"/>
  </w:num>
  <w:num w:numId="13" w16cid:durableId="1070926409">
    <w:abstractNumId w:val="9"/>
  </w:num>
  <w:num w:numId="14" w16cid:durableId="8916219">
    <w:abstractNumId w:val="12"/>
  </w:num>
  <w:num w:numId="15" w16cid:durableId="1927223467">
    <w:abstractNumId w:val="4"/>
  </w:num>
  <w:num w:numId="16" w16cid:durableId="594634232">
    <w:abstractNumId w:val="18"/>
  </w:num>
  <w:num w:numId="17" w16cid:durableId="1425879865">
    <w:abstractNumId w:val="11"/>
  </w:num>
  <w:num w:numId="18" w16cid:durableId="302320227">
    <w:abstractNumId w:val="15"/>
  </w:num>
  <w:num w:numId="19" w16cid:durableId="763888496">
    <w:abstractNumId w:val="14"/>
  </w:num>
  <w:num w:numId="20" w16cid:durableId="653727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40DCD"/>
    <w:rsid w:val="002454BE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61930-5CAB-42A9-B6E3-48DBC1CD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674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6</cp:revision>
  <cp:lastPrinted>2000-02-29T11:31:00Z</cp:lastPrinted>
  <dcterms:created xsi:type="dcterms:W3CDTF">2022-11-15T16:08:00Z</dcterms:created>
  <dcterms:modified xsi:type="dcterms:W3CDTF">2022-12-02T10:13:00Z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