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1AB4" w14:textId="057B2609" w:rsidR="00B62968" w:rsidRDefault="00B62968" w:rsidP="00B62968">
      <w:pPr>
        <w:pStyle w:val="CRCoverPage"/>
        <w:tabs>
          <w:tab w:val="right" w:pos="9639"/>
        </w:tabs>
        <w:spacing w:after="0"/>
        <w:rPr>
          <w:b/>
          <w:i/>
          <w:noProof/>
          <w:sz w:val="28"/>
        </w:rPr>
      </w:pPr>
      <w:bookmarkStart w:id="0" w:name="_Hlk120871417"/>
      <w:r>
        <w:rPr>
          <w:b/>
          <w:noProof/>
          <w:sz w:val="24"/>
        </w:rPr>
        <w:t>3GPP TSG-CT Meeting #98-e</w:t>
      </w:r>
      <w:r>
        <w:rPr>
          <w:b/>
          <w:i/>
          <w:noProof/>
          <w:sz w:val="28"/>
        </w:rPr>
        <w:tab/>
      </w:r>
      <w:r>
        <w:rPr>
          <w:b/>
          <w:noProof/>
          <w:sz w:val="24"/>
        </w:rPr>
        <w:t>CP-223</w:t>
      </w:r>
      <w:r>
        <w:rPr>
          <w:b/>
          <w:noProof/>
          <w:sz w:val="24"/>
        </w:rPr>
        <w:t>105</w:t>
      </w:r>
    </w:p>
    <w:p w14:paraId="0D8143E2" w14:textId="77777777" w:rsidR="00B62968" w:rsidRDefault="00B62968" w:rsidP="00B62968">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bookmarkEnd w:id="0"/>
    <w:p w14:paraId="6D82052A" w14:textId="77777777" w:rsidR="00B62968" w:rsidRDefault="00B62968" w:rsidP="00B62968">
      <w:pPr>
        <w:rPr>
          <w:rFonts w:ascii="Arial" w:hAnsi="Arial" w:cs="Arial"/>
          <w:b/>
          <w:bCs/>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Pr="00B62968" w:rsidRDefault="00E13CB2" w:rsidP="006C2E80">
      <w:pPr>
        <w:pStyle w:val="Heading8"/>
        <w:rPr>
          <w:lang w:val="fr-FR"/>
        </w:rPr>
      </w:pPr>
      <w:r w:rsidRPr="00B62968">
        <w:rPr>
          <w:lang w:val="fr-FR"/>
        </w:rPr>
        <w:t>A</w:t>
      </w:r>
      <w:r w:rsidR="00B078D6" w:rsidRPr="00B62968">
        <w:rPr>
          <w:lang w:val="fr-FR"/>
        </w:rPr>
        <w:t>cronym:</w:t>
      </w:r>
      <w:r w:rsidR="006C2E80" w:rsidRPr="00B62968">
        <w:rPr>
          <w:lang w:val="fr-FR"/>
        </w:rPr>
        <w:tab/>
      </w:r>
      <w:r w:rsidR="00A65C40" w:rsidRPr="00B62968">
        <w:rPr>
          <w:lang w:val="fr-FR"/>
        </w:rPr>
        <w:t>e</w:t>
      </w:r>
      <w:r w:rsidR="00424E46" w:rsidRPr="00B62968">
        <w:rPr>
          <w:lang w:val="fr-FR"/>
        </w:rPr>
        <w:t>MCSMI</w:t>
      </w:r>
      <w:r w:rsidR="00AE76CC" w:rsidRPr="00B62968">
        <w:rPr>
          <w:lang w:val="fr-FR"/>
        </w:rPr>
        <w:t>_IRail</w:t>
      </w:r>
    </w:p>
    <w:p w14:paraId="02DC7F4F" w14:textId="77777777" w:rsidR="00424E46" w:rsidRPr="00B62968" w:rsidRDefault="00424E46" w:rsidP="00424E46">
      <w:pPr>
        <w:rPr>
          <w:lang w:val="fr-FR"/>
        </w:rPr>
      </w:pPr>
    </w:p>
    <w:p w14:paraId="679E2B2D" w14:textId="5B5050AF" w:rsidR="006C2E80" w:rsidRPr="00B62968" w:rsidRDefault="00B078D6" w:rsidP="006C2E80">
      <w:pPr>
        <w:pStyle w:val="Heading8"/>
        <w:rPr>
          <w:lang w:val="fr-FR"/>
        </w:rPr>
      </w:pPr>
      <w:r w:rsidRPr="00B62968">
        <w:rPr>
          <w:lang w:val="fr-FR"/>
        </w:rPr>
        <w:t>Unique identifier</w:t>
      </w:r>
      <w:r w:rsidR="00F41A27" w:rsidRPr="00B62968">
        <w:rPr>
          <w:lang w:val="fr-FR"/>
        </w:rPr>
        <w:t>:</w:t>
      </w:r>
      <w:r w:rsidR="006C2E80" w:rsidRPr="00B62968">
        <w:rPr>
          <w:lang w:val="fr-FR"/>
        </w:rPr>
        <w:tab/>
      </w:r>
      <w:r w:rsidR="00B62968" w:rsidRPr="00B62968">
        <w:rPr>
          <w:lang w:val="fr-FR"/>
        </w:rPr>
        <w:t>980041</w:t>
      </w:r>
    </w:p>
    <w:p w14:paraId="5936A1BE" w14:textId="77777777" w:rsidR="00424E46" w:rsidRPr="00B62968" w:rsidRDefault="00424E46" w:rsidP="00424E46">
      <w:pPr>
        <w:rPr>
          <w:lang w:val="fr-FR"/>
        </w:rPr>
      </w:pPr>
    </w:p>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r w:rsidRPr="0062189E">
              <w:t>MCSMI</w:t>
            </w:r>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r w:rsidRPr="0062189E">
              <w:t>eMCSMI</w:t>
            </w:r>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r w:rsidRPr="0062189E">
              <w:t>IRail</w:t>
            </w:r>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r w:rsidRPr="00424E46">
        <w:t>TS</w:t>
      </w:r>
      <w:r>
        <w:rPr>
          <w:lang w:val="en-US"/>
        </w:rPr>
        <w:t> </w:t>
      </w:r>
      <w:r w:rsidRPr="00424E46">
        <w:t xml:space="preserve"> 23.282,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IRail.</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IRail</w:t>
      </w:r>
      <w:r>
        <w:t>.</w:t>
      </w:r>
    </w:p>
    <w:p w14:paraId="26931FC7" w14:textId="4ACD312E" w:rsidR="0062189E" w:rsidRDefault="0062189E" w:rsidP="0062189E">
      <w:pPr>
        <w:pStyle w:val="B1"/>
      </w:pPr>
      <w:r>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lastRenderedPageBreak/>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2CB7564D" w:rsidR="0062189E" w:rsidRPr="0062189E" w:rsidRDefault="0062189E" w:rsidP="0062189E">
            <w:pPr>
              <w:pStyle w:val="TAL"/>
            </w:pPr>
            <w:r w:rsidRPr="0062189E">
              <w:t xml:space="preserve">Modifications to </w:t>
            </w:r>
            <w:r w:rsidR="00DD7C12">
              <w:t xml:space="preserve">MCPTT </w:t>
            </w:r>
            <w:r w:rsidRPr="0062189E">
              <w:t>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1B6F4A6C"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5D52500" w14:textId="0D1A0A31" w:rsidR="0062189E" w:rsidRPr="0062189E" w:rsidRDefault="008D6F8B" w:rsidP="0062189E">
            <w:pPr>
              <w:pStyle w:val="TAL"/>
            </w:pPr>
            <w:r>
              <w:t>CT1 responsibility</w:t>
            </w:r>
          </w:p>
        </w:tc>
      </w:tr>
      <w:tr w:rsidR="0062189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62189E" w:rsidRPr="0062189E" w:rsidRDefault="0062189E" w:rsidP="0062189E">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348FE058" w:rsidR="0062189E" w:rsidRPr="0062189E" w:rsidRDefault="0062189E" w:rsidP="0062189E">
            <w:pPr>
              <w:pStyle w:val="TAL"/>
            </w:pPr>
            <w:r w:rsidRPr="0062189E">
              <w:t xml:space="preserve">Modifications to </w:t>
            </w:r>
            <w:r w:rsidR="00FB0BA4">
              <w:t>MCPTT</w:t>
            </w:r>
            <w:r w:rsidR="001F3E96">
              <w:t xml:space="preserve"> </w:t>
            </w:r>
            <w:r w:rsidRPr="0062189E">
              <w:t>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27A2B263"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6AB9F028" w14:textId="12A97642" w:rsidR="0062189E" w:rsidRPr="0062189E" w:rsidRDefault="008D6F8B" w:rsidP="0062189E">
            <w:pPr>
              <w:pStyle w:val="TAL"/>
            </w:pPr>
            <w:r>
              <w:t>CT1 responsibility</w:t>
            </w:r>
          </w:p>
        </w:tc>
      </w:tr>
      <w:tr w:rsidR="0062189E"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62189E" w:rsidRPr="0062189E" w:rsidRDefault="0062189E" w:rsidP="0062189E">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62189E" w:rsidRPr="0062189E" w:rsidRDefault="0062189E" w:rsidP="0062189E">
            <w:pPr>
              <w:pStyle w:val="TAL"/>
            </w:pPr>
            <w:r w:rsidRPr="0062189E">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174B48D1"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B85E83C" w14:textId="3B05A316" w:rsidR="0062189E" w:rsidRPr="0062189E" w:rsidRDefault="008D6F8B" w:rsidP="0062189E">
            <w:pPr>
              <w:pStyle w:val="TAL"/>
            </w:pPr>
            <w:r>
              <w:t>CT1 responsibility</w:t>
            </w:r>
          </w:p>
        </w:tc>
      </w:tr>
      <w:tr w:rsidR="0062189E"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62189E" w:rsidRPr="0062189E" w:rsidRDefault="0062189E" w:rsidP="0062189E">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62189E" w:rsidRPr="0062189E" w:rsidRDefault="0062189E" w:rsidP="0062189E">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1AEA6545"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0A1A8C8B" w14:textId="789AF1FF" w:rsidR="0062189E" w:rsidRPr="0062189E" w:rsidRDefault="008D6F8B" w:rsidP="0062189E">
            <w:pPr>
              <w:pStyle w:val="TAL"/>
            </w:pPr>
            <w:r>
              <w:t>CT1 responsibility</w:t>
            </w:r>
          </w:p>
        </w:tc>
      </w:tr>
      <w:tr w:rsidR="008D6F8B"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8D6F8B" w:rsidRPr="0062189E" w:rsidRDefault="008D6F8B" w:rsidP="008D6F8B">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8D6F8B" w:rsidRPr="0062189E" w:rsidRDefault="008D6F8B" w:rsidP="008D6F8B">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6B930741"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3854CED4" w14:textId="624E600D" w:rsidR="008D6F8B" w:rsidRPr="0062189E" w:rsidRDefault="008D6F8B" w:rsidP="008D6F8B">
            <w:pPr>
              <w:pStyle w:val="TAL"/>
            </w:pPr>
            <w:r w:rsidRPr="00E45BE5">
              <w:t>CT1 responsibility</w:t>
            </w:r>
          </w:p>
        </w:tc>
      </w:tr>
      <w:tr w:rsidR="008D6F8B"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8D6F8B" w:rsidRPr="0062189E" w:rsidRDefault="008D6F8B" w:rsidP="008D6F8B">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8D6F8B" w:rsidRPr="0062189E" w:rsidRDefault="008D6F8B" w:rsidP="008D6F8B">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0D40B54D"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4585399D" w14:textId="73C7C37D" w:rsidR="008D6F8B" w:rsidRPr="0062189E" w:rsidRDefault="008D6F8B" w:rsidP="008D6F8B">
            <w:pPr>
              <w:pStyle w:val="TAL"/>
            </w:pPr>
            <w:r w:rsidRPr="00E45BE5">
              <w:t>CT1 responsibility</w:t>
            </w:r>
          </w:p>
        </w:tc>
      </w:tr>
      <w:tr w:rsidR="008D6F8B"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8D6F8B" w:rsidRPr="0062189E" w:rsidRDefault="008D6F8B" w:rsidP="008D6F8B">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8D6F8B" w:rsidRPr="0062189E" w:rsidRDefault="008D6F8B" w:rsidP="008D6F8B">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44AB8778"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3B645456" w14:textId="51A37A69" w:rsidR="008D6F8B" w:rsidRPr="0062189E" w:rsidRDefault="008D6F8B" w:rsidP="008D6F8B">
            <w:pPr>
              <w:pStyle w:val="TAL"/>
            </w:pPr>
            <w:r w:rsidRPr="00E45BE5">
              <w:t>CT1 responsibility</w:t>
            </w:r>
          </w:p>
        </w:tc>
      </w:tr>
      <w:tr w:rsidR="008D6F8B"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8D6F8B" w:rsidRPr="0062189E" w:rsidRDefault="008D6F8B" w:rsidP="008D6F8B">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8D6F8B" w:rsidRPr="0062189E" w:rsidRDefault="008D6F8B" w:rsidP="008D6F8B">
            <w:pPr>
              <w:pStyle w:val="TAL"/>
            </w:pPr>
            <w:r w:rsidRPr="0062189E">
              <w:t>Modifications to MCVideo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4E9B6FB7"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2FF99A36" w14:textId="079BEC7C" w:rsidR="008D6F8B" w:rsidRPr="0062189E" w:rsidRDefault="008D6F8B" w:rsidP="008D6F8B">
            <w:pPr>
              <w:pStyle w:val="TAL"/>
            </w:pPr>
            <w:r w:rsidRPr="00296AF7">
              <w:t>CT1 responsibility</w:t>
            </w:r>
          </w:p>
        </w:tc>
      </w:tr>
      <w:tr w:rsidR="008D6F8B"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8D6F8B" w:rsidRPr="0062189E" w:rsidRDefault="008D6F8B" w:rsidP="008D6F8B">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03CBF877" w:rsidR="008D6F8B" w:rsidRPr="0062189E" w:rsidRDefault="00FB0BA4" w:rsidP="008D6F8B">
            <w:pPr>
              <w:pStyle w:val="TAL"/>
            </w:pPr>
            <w:r>
              <w:t>M</w:t>
            </w:r>
            <w:r w:rsidR="008D6F8B" w:rsidRPr="0062189E">
              <w:t xml:space="preserve">odifications to MCVideo media procedures to support </w:t>
            </w:r>
            <w:r w:rsidR="001F3E96" w:rsidRPr="0062189E">
              <w:t xml:space="preserve">migration and </w:t>
            </w:r>
            <w:r w:rsidR="008D6F8B" w:rsidRPr="0062189E">
              <w:t>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3F7FF4EA"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58F4E9AD" w14:textId="046AB16F" w:rsidR="008D6F8B" w:rsidRPr="0062189E" w:rsidRDefault="008D6F8B" w:rsidP="008D6F8B">
            <w:pPr>
              <w:pStyle w:val="TAL"/>
            </w:pPr>
            <w:r w:rsidRPr="00296AF7">
              <w:t>CT1 responsibility</w:t>
            </w:r>
          </w:p>
        </w:tc>
      </w:tr>
      <w:tr w:rsidR="008D6F8B"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8D6F8B" w:rsidRPr="0062189E" w:rsidRDefault="008D6F8B" w:rsidP="008D6F8B">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43078F2C" w:rsidR="008D6F8B" w:rsidRPr="0062189E" w:rsidRDefault="00FB0BA4" w:rsidP="008D6F8B">
            <w:pPr>
              <w:pStyle w:val="TAL"/>
            </w:pPr>
            <w:r>
              <w:t>M</w:t>
            </w:r>
            <w:r w:rsidR="008D6F8B" w:rsidRPr="0062189E">
              <w:t xml:space="preserve">odifications to MCData media procedures to support </w:t>
            </w:r>
            <w:r w:rsidR="001F3E96" w:rsidRPr="0062189E">
              <w:t xml:space="preserve">migration and </w:t>
            </w:r>
            <w:r w:rsidR="008D6F8B" w:rsidRPr="0062189E">
              <w:t>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778A0563" w:rsidR="008D6F8B" w:rsidRPr="0062189E" w:rsidRDefault="008D6F8B" w:rsidP="008D6F8B">
            <w:pPr>
              <w:pStyle w:val="TAL"/>
            </w:pPr>
            <w:r w:rsidRPr="0062189E">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70F8B84A" w14:textId="0C259F0F" w:rsidR="008D6F8B" w:rsidRPr="0062189E" w:rsidRDefault="008D6F8B" w:rsidP="008D6F8B">
            <w:pPr>
              <w:pStyle w:val="TAL"/>
            </w:pPr>
            <w:r w:rsidRPr="00296AF7">
              <w:t>CT1 responsibility</w:t>
            </w:r>
          </w:p>
        </w:tc>
      </w:tr>
      <w:tr w:rsidR="00D37C5C"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D37C5C" w:rsidRPr="0062189E" w:rsidRDefault="00D37C5C" w:rsidP="0062189E">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D37C5C" w:rsidRPr="0062189E" w:rsidRDefault="00C3205E" w:rsidP="0062189E">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779815DD" w:rsidR="00D37C5C" w:rsidRPr="0062189E" w:rsidRDefault="00D37C5C" w:rsidP="0062189E">
            <w:pPr>
              <w:pStyle w:val="TAL"/>
            </w:pPr>
            <w:r>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11617E19" w14:textId="2FAD18A4" w:rsidR="00D37C5C" w:rsidRPr="0062189E" w:rsidRDefault="000A15EA" w:rsidP="0062189E">
            <w:pPr>
              <w:pStyle w:val="TAL"/>
            </w:pPr>
            <w: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r>
              <w:t>UIC</w:t>
            </w:r>
          </w:p>
        </w:tc>
      </w:tr>
      <w:tr w:rsidR="0048267C" w14:paraId="24ADC33F" w14:textId="77777777" w:rsidTr="006C2E80">
        <w:trPr>
          <w:cantSplit/>
          <w:jc w:val="center"/>
        </w:trPr>
        <w:tc>
          <w:tcPr>
            <w:tcW w:w="5029" w:type="dxa"/>
            <w:shd w:val="clear" w:color="auto" w:fill="auto"/>
          </w:tcPr>
          <w:p w14:paraId="47626447" w14:textId="334D9A65" w:rsidR="0048267C" w:rsidRDefault="00264345" w:rsidP="001C5C86">
            <w:pPr>
              <w:pStyle w:val="TAL"/>
            </w:pPr>
            <w:r>
              <w:t>Sepura Ltd</w:t>
            </w:r>
          </w:p>
        </w:tc>
      </w:tr>
      <w:tr w:rsidR="00025316" w14:paraId="53215410" w14:textId="77777777" w:rsidTr="006C2E80">
        <w:trPr>
          <w:cantSplit/>
          <w:jc w:val="center"/>
        </w:trPr>
        <w:tc>
          <w:tcPr>
            <w:tcW w:w="5029" w:type="dxa"/>
            <w:shd w:val="clear" w:color="auto" w:fill="auto"/>
          </w:tcPr>
          <w:p w14:paraId="39281E5B" w14:textId="350380BD" w:rsidR="00025316" w:rsidRDefault="008D6F8B" w:rsidP="001C5C86">
            <w:pPr>
              <w:pStyle w:val="TAL"/>
            </w:pPr>
            <w:r>
              <w:t xml:space="preserve">Kontron </w:t>
            </w:r>
            <w:r w:rsidRPr="008D6F8B">
              <w:t>Transportation France</w:t>
            </w:r>
          </w:p>
        </w:tc>
      </w:tr>
      <w:tr w:rsidR="00025316" w14:paraId="3E331B1C" w14:textId="77777777" w:rsidTr="006C2E80">
        <w:trPr>
          <w:cantSplit/>
          <w:jc w:val="center"/>
        </w:trPr>
        <w:tc>
          <w:tcPr>
            <w:tcW w:w="5029" w:type="dxa"/>
            <w:shd w:val="clear" w:color="auto" w:fill="auto"/>
          </w:tcPr>
          <w:p w14:paraId="40A2BCD5" w14:textId="203F3C84" w:rsidR="00025316" w:rsidRDefault="008D6F8B" w:rsidP="001C5C86">
            <w:pPr>
              <w:pStyle w:val="TAL"/>
            </w:pPr>
            <w:r>
              <w:t>Ericsson</w:t>
            </w:r>
          </w:p>
        </w:tc>
      </w:tr>
      <w:tr w:rsidR="008D6F8B" w14:paraId="0D5A2751" w14:textId="77777777" w:rsidTr="006C2E80">
        <w:trPr>
          <w:cantSplit/>
          <w:jc w:val="center"/>
        </w:trPr>
        <w:tc>
          <w:tcPr>
            <w:tcW w:w="5029" w:type="dxa"/>
            <w:shd w:val="clear" w:color="auto" w:fill="auto"/>
          </w:tcPr>
          <w:p w14:paraId="0FAD7B26" w14:textId="32182A83" w:rsidR="008D6F8B" w:rsidRDefault="008D6F8B" w:rsidP="001C5C86">
            <w:pPr>
              <w:pStyle w:val="TAL"/>
            </w:pPr>
            <w:r>
              <w:t>Airbus</w:t>
            </w:r>
          </w:p>
        </w:tc>
      </w:tr>
      <w:tr w:rsidR="00DD7C12" w14:paraId="3AA9FD06" w14:textId="77777777" w:rsidTr="006C2E80">
        <w:trPr>
          <w:cantSplit/>
          <w:jc w:val="center"/>
        </w:trPr>
        <w:tc>
          <w:tcPr>
            <w:tcW w:w="5029" w:type="dxa"/>
            <w:shd w:val="clear" w:color="auto" w:fill="auto"/>
          </w:tcPr>
          <w:p w14:paraId="2FB7D66E" w14:textId="1AAA4DD0" w:rsidR="00DD7C12" w:rsidRDefault="00DD7C12" w:rsidP="001C5C86">
            <w:pPr>
              <w:pStyle w:val="TAL"/>
            </w:pPr>
            <w:r>
              <w:t>Vodafone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9D89D" w14:textId="77777777" w:rsidR="00AB211F" w:rsidRDefault="00AB211F">
      <w:r>
        <w:separator/>
      </w:r>
    </w:p>
  </w:endnote>
  <w:endnote w:type="continuationSeparator" w:id="0">
    <w:p w14:paraId="72F63A66" w14:textId="77777777" w:rsidR="00AB211F" w:rsidRDefault="00AB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AAEB" w14:textId="77777777" w:rsidR="00AB211F" w:rsidRDefault="00AB211F">
      <w:r>
        <w:separator/>
      </w:r>
    </w:p>
  </w:footnote>
  <w:footnote w:type="continuationSeparator" w:id="0">
    <w:p w14:paraId="537D723A" w14:textId="77777777" w:rsidR="00AB211F" w:rsidRDefault="00AB2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702121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54264">
    <w:abstractNumId w:val="7"/>
  </w:num>
  <w:num w:numId="3" w16cid:durableId="938827268">
    <w:abstractNumId w:val="6"/>
  </w:num>
  <w:num w:numId="4" w16cid:durableId="681005528">
    <w:abstractNumId w:val="5"/>
  </w:num>
  <w:num w:numId="5" w16cid:durableId="800070918">
    <w:abstractNumId w:val="9"/>
  </w:num>
  <w:num w:numId="6" w16cid:durableId="22361942">
    <w:abstractNumId w:val="8"/>
  </w:num>
  <w:num w:numId="7" w16cid:durableId="528955045">
    <w:abstractNumId w:val="4"/>
  </w:num>
  <w:num w:numId="8" w16cid:durableId="263348341">
    <w:abstractNumId w:val="2"/>
  </w:num>
  <w:num w:numId="9" w16cid:durableId="67268496">
    <w:abstractNumId w:val="1"/>
  </w:num>
  <w:num w:numId="10" w16cid:durableId="2128349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15EA"/>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3E96"/>
    <w:rsid w:val="001F7D5F"/>
    <w:rsid w:val="001F7EB4"/>
    <w:rsid w:val="002000C2"/>
    <w:rsid w:val="00205F25"/>
    <w:rsid w:val="002210F8"/>
    <w:rsid w:val="00221B1E"/>
    <w:rsid w:val="00240DCD"/>
    <w:rsid w:val="0024786B"/>
    <w:rsid w:val="00251D80"/>
    <w:rsid w:val="00254FB5"/>
    <w:rsid w:val="002640E5"/>
    <w:rsid w:val="00264345"/>
    <w:rsid w:val="0026436F"/>
    <w:rsid w:val="0026606E"/>
    <w:rsid w:val="00276403"/>
    <w:rsid w:val="00283472"/>
    <w:rsid w:val="00285C43"/>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4E46"/>
    <w:rsid w:val="004260A5"/>
    <w:rsid w:val="00432283"/>
    <w:rsid w:val="0043745F"/>
    <w:rsid w:val="00437F58"/>
    <w:rsid w:val="0044029F"/>
    <w:rsid w:val="00440BC9"/>
    <w:rsid w:val="00454609"/>
    <w:rsid w:val="00455DE4"/>
    <w:rsid w:val="00470A73"/>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1486"/>
    <w:rsid w:val="00706A1A"/>
    <w:rsid w:val="00707673"/>
    <w:rsid w:val="007162BE"/>
    <w:rsid w:val="00721122"/>
    <w:rsid w:val="00722267"/>
    <w:rsid w:val="00746F46"/>
    <w:rsid w:val="0075252A"/>
    <w:rsid w:val="00757316"/>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D6F8B"/>
    <w:rsid w:val="00922FCB"/>
    <w:rsid w:val="00935CB0"/>
    <w:rsid w:val="00937C6F"/>
    <w:rsid w:val="009428A9"/>
    <w:rsid w:val="009437A2"/>
    <w:rsid w:val="00944B28"/>
    <w:rsid w:val="00947F8B"/>
    <w:rsid w:val="009531B7"/>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668D0"/>
    <w:rsid w:val="00A70E1E"/>
    <w:rsid w:val="00A73257"/>
    <w:rsid w:val="00A9081F"/>
    <w:rsid w:val="00A9188C"/>
    <w:rsid w:val="00A97002"/>
    <w:rsid w:val="00A97A52"/>
    <w:rsid w:val="00AA0D6A"/>
    <w:rsid w:val="00AB211F"/>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62968"/>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86CFD"/>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D7C12"/>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A0E2E"/>
    <w:rsid w:val="00FB0BA4"/>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 w:type="paragraph" w:styleId="Revision">
    <w:name w:val="Revision"/>
    <w:hidden/>
    <w:uiPriority w:val="99"/>
    <w:semiHidden/>
    <w:rsid w:val="00B6296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7016805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5AIRPNAIUNRU-529706453-3326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https://nokia.sharepoint.com/sites/c5g/epc/_layouts/15/DocIdRedir.aspx?ID=5AIRPNAIUNRU-529706453-3326</Url>
      <Description>5AIRPNAIUNRU-529706453-3326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3.xml><?xml version="1.0" encoding="utf-8"?>
<ds:datastoreItem xmlns:ds="http://schemas.openxmlformats.org/officeDocument/2006/customXml" ds:itemID="{07419FCF-425B-479C-8EEE-7F790C1D6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6C35E98-10FE-4363-AB35-C352A468717C}">
  <ds:schemaRefs>
    <ds:schemaRef ds:uri="http://schemas.microsoft.com/sharepoint/v3/contenttype/forms"/>
  </ds:schemaRefs>
</ds:datastoreItem>
</file>

<file path=customXml/itemProps6.xml><?xml version="1.0" encoding="utf-8"?>
<ds:datastoreItem xmlns:ds="http://schemas.openxmlformats.org/officeDocument/2006/customXml" ds:itemID="{9CCF582B-1855-42E4-A17A-D9A91B8BEF5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1002</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V2</cp:lastModifiedBy>
  <cp:revision>3</cp:revision>
  <cp:lastPrinted>2000-02-29T11:31:00Z</cp:lastPrinted>
  <dcterms:created xsi:type="dcterms:W3CDTF">2022-11-16T07:14:00Z</dcterms:created>
  <dcterms:modified xsi:type="dcterms:W3CDTF">2022-12-02T10:08:00Z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d49d8cff-5dda-429f-b877-821d2a7af7c4</vt:lpwstr>
  </property>
</Properties>
</file>