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F5A0B" w14:textId="3A1A0B1B" w:rsidR="00651063" w:rsidRDefault="00651063" w:rsidP="006510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CP-223023</w:t>
      </w:r>
    </w:p>
    <w:p w14:paraId="7A144A9A" w14:textId="77777777" w:rsidR="00E94387" w:rsidRDefault="00651063" w:rsidP="00E943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777EE848" w14:textId="77777777" w:rsidR="00E94387" w:rsidRDefault="00E94387" w:rsidP="00E943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64E51D0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</w:t>
      </w:r>
      <w:r w:rsidR="00651063">
        <w:rPr>
          <w:rFonts w:ascii="Arial" w:hAnsi="Arial"/>
          <w:b/>
          <w:sz w:val="24"/>
          <w:szCs w:val="24"/>
          <w:lang w:val="en-US" w:eastAsia="zh-CN"/>
        </w:rPr>
        <w:t>T4</w:t>
      </w:r>
    </w:p>
    <w:p w14:paraId="77734250" w14:textId="1A8CDDB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063EF13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1063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18.2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Heading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Heading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Heading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Heading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0" w:name="_Toc112995520"/>
      <w:bookmarkStart w:id="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r w:rsidR="00636C95">
        <w:rPr>
          <w:color w:val="auto"/>
          <w:lang w:eastAsia="zh-CN"/>
        </w:rPr>
        <w:t xml:space="preserve">its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0"/>
    <w:bookmarkEnd w:id="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23528E10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1" w:history="1">
              <w:r w:rsidRPr="00BF6597">
                <w:rPr>
                  <w:rStyle w:val="Hyperlink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QoS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2" w:history="1">
        <w:r w:rsidR="0099746D" w:rsidRPr="001B346B">
          <w:rPr>
            <w:rStyle w:val="Hyperlink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5052D" w14:textId="77777777" w:rsidR="0044006B" w:rsidRDefault="0044006B">
      <w:r>
        <w:separator/>
      </w:r>
    </w:p>
  </w:endnote>
  <w:endnote w:type="continuationSeparator" w:id="0">
    <w:p w14:paraId="3E124B66" w14:textId="77777777" w:rsidR="0044006B" w:rsidRDefault="00440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EA2A8" w14:textId="77777777" w:rsidR="0044006B" w:rsidRDefault="0044006B">
      <w:r>
        <w:separator/>
      </w:r>
    </w:p>
  </w:footnote>
  <w:footnote w:type="continuationSeparator" w:id="0">
    <w:p w14:paraId="52D8330C" w14:textId="77777777" w:rsidR="0044006B" w:rsidRDefault="00440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506864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4353484">
    <w:abstractNumId w:val="9"/>
  </w:num>
  <w:num w:numId="3" w16cid:durableId="344332068">
    <w:abstractNumId w:val="8"/>
  </w:num>
  <w:num w:numId="4" w16cid:durableId="496531792">
    <w:abstractNumId w:val="7"/>
  </w:num>
  <w:num w:numId="5" w16cid:durableId="480463941">
    <w:abstractNumId w:val="11"/>
  </w:num>
  <w:num w:numId="6" w16cid:durableId="1808162244">
    <w:abstractNumId w:val="10"/>
  </w:num>
  <w:num w:numId="7" w16cid:durableId="1138498865">
    <w:abstractNumId w:val="5"/>
  </w:num>
  <w:num w:numId="8" w16cid:durableId="105733194">
    <w:abstractNumId w:val="2"/>
  </w:num>
  <w:num w:numId="9" w16cid:durableId="646785822">
    <w:abstractNumId w:val="1"/>
  </w:num>
  <w:num w:numId="10" w16cid:durableId="1433740742">
    <w:abstractNumId w:val="0"/>
  </w:num>
  <w:num w:numId="11" w16cid:durableId="759375821">
    <w:abstractNumId w:val="4"/>
  </w:num>
  <w:num w:numId="12" w16cid:durableId="117142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1EF7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1063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41D0"/>
    <w:rsid w:val="007162BE"/>
    <w:rsid w:val="00721122"/>
    <w:rsid w:val="00722267"/>
    <w:rsid w:val="007264AB"/>
    <w:rsid w:val="00726EE0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2AC3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38C3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5D62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E41D4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2DEA"/>
    <w:rsid w:val="00CC44C3"/>
    <w:rsid w:val="00CC72A4"/>
    <w:rsid w:val="00CD1F06"/>
    <w:rsid w:val="00CD3153"/>
    <w:rsid w:val="00CF0616"/>
    <w:rsid w:val="00CF6810"/>
    <w:rsid w:val="00CF788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4012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13BC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docId w15:val="{160138CE-F423-4EDB-878C-2F71F0DE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rsid w:val="007565C6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565C6"/>
    <w:rPr>
      <w:rFonts w:ascii="SimSun" w:eastAsia="SimSun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xiaoxue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7AE05-73BA-4EE7-A39B-2E3D5459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24554-h20.</cp:lastModifiedBy>
  <cp:revision>4</cp:revision>
  <cp:lastPrinted>2000-02-29T11:31:00Z</cp:lastPrinted>
  <dcterms:created xsi:type="dcterms:W3CDTF">2022-11-22T08:01:00Z</dcterms:created>
  <dcterms:modified xsi:type="dcterms:W3CDTF">2022-11-22T08:03:00Z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