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5C02B" w14:textId="24A18D82" w:rsidR="00336449" w:rsidRDefault="00336449" w:rsidP="003364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CP-223022</w:t>
      </w:r>
    </w:p>
    <w:p w14:paraId="0BCB9AF5" w14:textId="77777777" w:rsidR="00BD5C76" w:rsidRDefault="00336449" w:rsidP="00BD5C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1D045789" w14:textId="77777777" w:rsidR="00BD5C76" w:rsidRDefault="00BD5C76" w:rsidP="00BD5C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110CBA0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36449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0F5C347F" w14:textId="52B07E96" w:rsidR="00AE25BF" w:rsidRPr="0053391F" w:rsidRDefault="00AE25BF" w:rsidP="0053391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882BB8">
        <w:rPr>
          <w:rFonts w:ascii="Arial" w:eastAsia="Batang" w:hAnsi="Arial" w:cs="Arial"/>
          <w:b/>
          <w:sz w:val="24"/>
          <w:szCs w:val="24"/>
          <w:lang w:eastAsia="zh-CN"/>
        </w:rPr>
        <w:t xml:space="preserve"> CT aspects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E2CC5" w:rsidRPr="007E2CC5">
        <w:rPr>
          <w:rFonts w:ascii="Arial" w:eastAsia="Batang" w:hAnsi="Arial" w:cs="Arial"/>
          <w:b/>
          <w:sz w:val="24"/>
          <w:szCs w:val="24"/>
          <w:lang w:eastAsia="zh-CN"/>
        </w:rPr>
        <w:t xml:space="preserve">Multiple </w:t>
      </w:r>
      <w:r w:rsidR="007E2CC5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E2CC5" w:rsidRPr="007E2CC5">
        <w:rPr>
          <w:rFonts w:ascii="Arial" w:eastAsia="Batang" w:hAnsi="Arial" w:cs="Arial"/>
          <w:b/>
          <w:sz w:val="24"/>
          <w:szCs w:val="24"/>
          <w:lang w:eastAsia="zh-CN"/>
        </w:rPr>
        <w:t xml:space="preserve">ocation </w:t>
      </w:r>
      <w:r w:rsidR="007E2CC5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7E2CC5" w:rsidRPr="007E2CC5">
        <w:rPr>
          <w:rFonts w:ascii="Arial" w:eastAsia="Batang" w:hAnsi="Arial" w:cs="Arial"/>
          <w:b/>
          <w:sz w:val="24"/>
          <w:szCs w:val="24"/>
          <w:lang w:eastAsia="zh-CN"/>
        </w:rPr>
        <w:t>eport for MT-LR Immediate Location Request for regulatory services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55C12CCD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36449"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A82FA3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431257">
        <w:tab/>
      </w:r>
      <w:r w:rsidR="002C1137">
        <w:t xml:space="preserve">CT aspects on </w:t>
      </w:r>
      <w:r w:rsidR="00431257">
        <w:t xml:space="preserve">Multiple </w:t>
      </w:r>
      <w:r w:rsidR="00A04A84">
        <w:t>l</w:t>
      </w:r>
      <w:r w:rsidR="00431257">
        <w:t xml:space="preserve">ocation </w:t>
      </w:r>
      <w:r w:rsidR="00A04A84">
        <w:t>r</w:t>
      </w:r>
      <w:r w:rsidR="00431257">
        <w:t>eport for MT-LR Immediate Location Request for regulatory services</w:t>
      </w:r>
    </w:p>
    <w:p w14:paraId="2730900B" w14:textId="4BB5BBCA" w:rsidR="003F268E" w:rsidRPr="00BA3A53" w:rsidRDefault="003F268E" w:rsidP="006C2E80">
      <w:pPr>
        <w:pStyle w:val="Guidance"/>
      </w:pPr>
    </w:p>
    <w:p w14:paraId="289CB42C" w14:textId="6934D51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FA3DAC">
        <w:t>TEI18_MLR</w:t>
      </w:r>
    </w:p>
    <w:p w14:paraId="0D12AE1F" w14:textId="53028538" w:rsidR="00B078D6" w:rsidRDefault="00B078D6" w:rsidP="006C2E80">
      <w:pPr>
        <w:pStyle w:val="Guidance"/>
      </w:pPr>
    </w:p>
    <w:p w14:paraId="679E2B2D" w14:textId="6F6C51C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D35D0">
        <w:t>980002</w:t>
      </w:r>
    </w:p>
    <w:p w14:paraId="20AE909D" w14:textId="0D72F721" w:rsidR="00B078D6" w:rsidRDefault="00B078D6" w:rsidP="006C2E80">
      <w:pPr>
        <w:pStyle w:val="Guidance"/>
      </w:pPr>
    </w:p>
    <w:p w14:paraId="63EE9719" w14:textId="34FDEC1F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942CFC">
        <w:t>Rel</w:t>
      </w:r>
      <w:r w:rsidR="00942CFC" w:rsidRPr="00942CFC">
        <w:t>-18</w:t>
      </w:r>
    </w:p>
    <w:p w14:paraId="53277F89" w14:textId="61FB5754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08227D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08227D" w:rsidRDefault="0008227D" w:rsidP="000822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08227D" w:rsidRDefault="0008227D" w:rsidP="000822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08227D" w:rsidRDefault="0008227D" w:rsidP="0008227D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08227D" w:rsidRDefault="0008227D" w:rsidP="0008227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892CCB1" w:rsidR="0008227D" w:rsidRDefault="0008227D" w:rsidP="0008227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08227D" w:rsidRDefault="0008227D" w:rsidP="0008227D">
            <w:pPr>
              <w:pStyle w:val="TAC"/>
            </w:pPr>
          </w:p>
        </w:tc>
      </w:tr>
      <w:tr w:rsidR="0008227D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08227D" w:rsidRDefault="0008227D" w:rsidP="000822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2C39B62" w:rsidR="0008227D" w:rsidRDefault="0008227D" w:rsidP="0008227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52CECD3" w:rsidR="0008227D" w:rsidRDefault="0008227D" w:rsidP="0008227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2786158C" w:rsidR="0008227D" w:rsidRDefault="0008227D" w:rsidP="0008227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08227D" w:rsidRDefault="0008227D" w:rsidP="0008227D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08227D" w:rsidRDefault="0008227D" w:rsidP="0008227D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3CA8D33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2C979354" w:rsidR="004876B9" w:rsidRPr="00662741" w:rsidRDefault="000F004C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473427F" w:rsidR="008835FC" w:rsidRDefault="00997675" w:rsidP="006C2E80">
            <w:pPr>
              <w:pStyle w:val="TAL"/>
            </w:pPr>
            <w:r>
              <w:t>TEI18_MLR</w:t>
            </w:r>
          </w:p>
        </w:tc>
        <w:tc>
          <w:tcPr>
            <w:tcW w:w="1101" w:type="dxa"/>
          </w:tcPr>
          <w:p w14:paraId="6AE820B7" w14:textId="2A6C2FEF" w:rsidR="008835FC" w:rsidRDefault="00997675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00CA30E" w:rsidR="008835FC" w:rsidRDefault="00650971" w:rsidP="006C2E80">
            <w:pPr>
              <w:pStyle w:val="TAL"/>
            </w:pPr>
            <w:r>
              <w:t>970005</w:t>
            </w:r>
          </w:p>
        </w:tc>
        <w:tc>
          <w:tcPr>
            <w:tcW w:w="6010" w:type="dxa"/>
          </w:tcPr>
          <w:p w14:paraId="24E5739B" w14:textId="6A849B03" w:rsidR="008835FC" w:rsidRPr="00251D80" w:rsidRDefault="00472D27" w:rsidP="006C2E80">
            <w:pPr>
              <w:pStyle w:val="TAL"/>
            </w:pPr>
            <w:r>
              <w:t>Multiple Location Report for MT-LR Immediate Location Request for regulatory services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6C5D03D8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BF25EF5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A13347">
        <w:rPr>
          <w:b/>
          <w:bCs/>
        </w:rPr>
        <w:t xml:space="preserve"> </w:t>
      </w:r>
      <w:r w:rsidR="001F21C6">
        <w:rPr>
          <w:b/>
          <w:bCs/>
        </w:rPr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659721B7" w:rsidR="006C2E80" w:rsidRDefault="00DE3E39" w:rsidP="00DE3E39">
      <w:pPr>
        <w:pStyle w:val="Guidance"/>
        <w:rPr>
          <w:i w:val="0"/>
          <w:iCs/>
        </w:rPr>
      </w:pPr>
      <w:r w:rsidRPr="0061493B">
        <w:rPr>
          <w:i w:val="0"/>
          <w:iCs/>
        </w:rPr>
        <w:t xml:space="preserve">SA2 </w:t>
      </w:r>
      <w:r>
        <w:rPr>
          <w:i w:val="0"/>
          <w:iCs/>
        </w:rPr>
        <w:t xml:space="preserve">agreed </w:t>
      </w:r>
      <w:bookmarkStart w:id="0" w:name="_Hlk115427982"/>
      <w:r w:rsidRPr="00D27A0B">
        <w:rPr>
          <w:i w:val="0"/>
          <w:iCs/>
        </w:rPr>
        <w:t>work item "</w:t>
      </w:r>
      <w:r w:rsidR="00CC24B7" w:rsidRPr="00CC24B7">
        <w:rPr>
          <w:i w:val="0"/>
          <w:iCs/>
        </w:rPr>
        <w:t>Multiple Location Report for MT-LR Immediate Location Request for regulatory services</w:t>
      </w:r>
      <w:r w:rsidRPr="00D27A0B">
        <w:rPr>
          <w:i w:val="0"/>
          <w:iCs/>
        </w:rPr>
        <w:t>" (TEI18_</w:t>
      </w:r>
      <w:r w:rsidR="00CC24B7">
        <w:rPr>
          <w:i w:val="0"/>
          <w:iCs/>
        </w:rPr>
        <w:t>MLR</w:t>
      </w:r>
      <w:r w:rsidRPr="00D27A0B">
        <w:rPr>
          <w:i w:val="0"/>
          <w:iCs/>
        </w:rPr>
        <w:t>) to</w:t>
      </w:r>
      <w:bookmarkEnd w:id="0"/>
      <w:r w:rsidR="00971461">
        <w:rPr>
          <w:i w:val="0"/>
          <w:iCs/>
        </w:rPr>
        <w:t xml:space="preserve"> </w:t>
      </w:r>
      <w:r w:rsidR="001F4004">
        <w:rPr>
          <w:i w:val="0"/>
          <w:iCs/>
        </w:rPr>
        <w:t xml:space="preserve">specify the feature </w:t>
      </w:r>
      <w:r w:rsidR="002D21BA">
        <w:rPr>
          <w:i w:val="0"/>
          <w:iCs/>
        </w:rPr>
        <w:t xml:space="preserve">to </w:t>
      </w:r>
      <w:r w:rsidR="00A066C1">
        <w:rPr>
          <w:i w:val="0"/>
          <w:iCs/>
        </w:rPr>
        <w:t xml:space="preserve">get </w:t>
      </w:r>
      <w:r w:rsidR="005C4E99">
        <w:rPr>
          <w:i w:val="0"/>
          <w:iCs/>
        </w:rPr>
        <w:t>more reliable UE Location Information</w:t>
      </w:r>
      <w:r w:rsidR="0047734E" w:rsidRPr="0047734E">
        <w:rPr>
          <w:i w:val="0"/>
          <w:iCs/>
        </w:rPr>
        <w:t xml:space="preserve"> </w:t>
      </w:r>
      <w:r w:rsidR="005B7849" w:rsidRPr="005B7849">
        <w:rPr>
          <w:i w:val="0"/>
          <w:iCs/>
        </w:rPr>
        <w:t>for regulatory services</w:t>
      </w:r>
      <w:r w:rsidR="00293670">
        <w:rPr>
          <w:i w:val="0"/>
          <w:iCs/>
        </w:rPr>
        <w:t>,</w:t>
      </w:r>
      <w:r w:rsidR="005B7849">
        <w:rPr>
          <w:i w:val="0"/>
          <w:iCs/>
        </w:rPr>
        <w:t xml:space="preserve"> </w:t>
      </w:r>
      <w:r w:rsidR="0047734E">
        <w:rPr>
          <w:i w:val="0"/>
          <w:iCs/>
        </w:rPr>
        <w:t xml:space="preserve">by </w:t>
      </w:r>
      <w:r w:rsidR="005D0FCE">
        <w:rPr>
          <w:i w:val="0"/>
          <w:iCs/>
        </w:rPr>
        <w:t xml:space="preserve">obtaining </w:t>
      </w:r>
      <w:r w:rsidR="0047734E" w:rsidRPr="00971461">
        <w:rPr>
          <w:i w:val="0"/>
          <w:iCs/>
        </w:rPr>
        <w:t>consecutive location estimates for a target UE</w:t>
      </w:r>
      <w:r w:rsidR="00C9223F">
        <w:rPr>
          <w:i w:val="0"/>
          <w:iCs/>
        </w:rPr>
        <w:t xml:space="preserve"> in MT-LR</w:t>
      </w:r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Pr="007F5531">
        <w:rPr>
          <w:i w:val="0"/>
          <w:iCs/>
        </w:rPr>
        <w:t>SA plenary approved work item "</w:t>
      </w:r>
      <w:r w:rsidR="00346D57" w:rsidRPr="00346D57">
        <w:rPr>
          <w:i w:val="0"/>
          <w:iCs/>
        </w:rPr>
        <w:t>Multiple Location Report for MT-LR Immediate Location Request for regulatory services</w:t>
      </w:r>
      <w:r w:rsidRPr="00F16167">
        <w:rPr>
          <w:i w:val="0"/>
          <w:iCs/>
        </w:rPr>
        <w:t>" (</w:t>
      </w:r>
      <w:r w:rsidR="00BE2E48" w:rsidRPr="00C30093">
        <w:rPr>
          <w:i w:val="0"/>
          <w:iCs/>
        </w:rPr>
        <w:t>SP-220795</w:t>
      </w:r>
      <w:r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  <w:r w:rsidR="00C30093">
        <w:rPr>
          <w:i w:val="0"/>
          <w:iCs/>
        </w:rPr>
        <w:t xml:space="preserve"> </w:t>
      </w:r>
    </w:p>
    <w:p w14:paraId="71F54484" w14:textId="77777777" w:rsidR="00832DBD" w:rsidRPr="00DE3E39" w:rsidRDefault="00832DBD" w:rsidP="00DE3E39">
      <w:pPr>
        <w:pStyle w:val="Guidance"/>
        <w:rPr>
          <w:i w:val="0"/>
          <w:iCs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F71B18F" w14:textId="7C088597" w:rsidR="00660EBC" w:rsidRPr="00D2263B" w:rsidRDefault="00660EBC" w:rsidP="00660EBC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for the stage 2 requirements agreed under the stage 2 work item </w:t>
      </w:r>
      <w:r w:rsidRPr="00D65261">
        <w:t>TEI18_</w:t>
      </w:r>
      <w:r w:rsidR="00C653A9">
        <w:t>MLR</w:t>
      </w:r>
      <w:r w:rsidRPr="00D2263B">
        <w:t>.</w:t>
      </w:r>
    </w:p>
    <w:p w14:paraId="27B5A9B2" w14:textId="77777777" w:rsidR="00660EBC" w:rsidRPr="00D2263B" w:rsidRDefault="00660EBC" w:rsidP="00660EBC">
      <w:r w:rsidRPr="00D2263B">
        <w:t>Work will start only when normative stage 2 requirements are available.</w:t>
      </w:r>
    </w:p>
    <w:p w14:paraId="3289FF86" w14:textId="77777777" w:rsidR="0026096B" w:rsidRDefault="0026096B" w:rsidP="0026096B">
      <w:r>
        <w:t>CT4:</w:t>
      </w:r>
    </w:p>
    <w:p w14:paraId="725F7E61" w14:textId="77777777" w:rsidR="005666BC" w:rsidRPr="00D73A7B" w:rsidRDefault="005666BC" w:rsidP="005666BC">
      <w:pPr>
        <w:rPr>
          <w:rFonts w:eastAsia="SimSun"/>
          <w:u w:val="single"/>
        </w:rPr>
      </w:pPr>
      <w:r w:rsidRPr="003924D0">
        <w:rPr>
          <w:rFonts w:eastAsia="SimSun"/>
          <w:u w:val="single"/>
        </w:rPr>
        <w:t xml:space="preserve">For </w:t>
      </w:r>
      <w:r w:rsidRPr="00D73A7B">
        <w:rPr>
          <w:rFonts w:eastAsia="SimSun"/>
          <w:u w:val="single"/>
        </w:rPr>
        <w:t>TS 29.</w:t>
      </w:r>
      <w:r w:rsidRPr="003924D0">
        <w:rPr>
          <w:rFonts w:eastAsia="SimSun"/>
          <w:u w:val="single"/>
        </w:rPr>
        <w:t>572</w:t>
      </w:r>
    </w:p>
    <w:p w14:paraId="548033A4" w14:textId="3AF6B537" w:rsidR="005666BC" w:rsidRDefault="005666BC" w:rsidP="005666BC">
      <w:pPr>
        <w:pStyle w:val="B1"/>
        <w:numPr>
          <w:ilvl w:val="0"/>
          <w:numId w:val="11"/>
        </w:numPr>
      </w:pPr>
      <w:r>
        <w:t xml:space="preserve">Update LMF interface to include </w:t>
      </w:r>
      <w:r>
        <w:rPr>
          <w:iCs/>
        </w:rPr>
        <w:t xml:space="preserve">the indication for </w:t>
      </w:r>
      <w:r w:rsidRPr="00B26BF6">
        <w:rPr>
          <w:iCs/>
        </w:rPr>
        <w:t>acceptance of INTERMEDIATE response, GMLC contact address and LIR reference number</w:t>
      </w:r>
      <w:r>
        <w:rPr>
          <w:iCs/>
        </w:rPr>
        <w:t xml:space="preserve"> in </w:t>
      </w:r>
      <w:proofErr w:type="spellStart"/>
      <w:r w:rsidRPr="00B26BF6">
        <w:rPr>
          <w:iCs/>
        </w:rPr>
        <w:t>Nlmf_Location_DetermineLocation</w:t>
      </w:r>
      <w:proofErr w:type="spellEnd"/>
      <w:r>
        <w:rPr>
          <w:iCs/>
        </w:rPr>
        <w:t xml:space="preserve"> service operation</w:t>
      </w:r>
      <w:r w:rsidR="0099678D">
        <w:t>.</w:t>
      </w:r>
    </w:p>
    <w:p w14:paraId="554A03B4" w14:textId="77777777" w:rsidR="005666BC" w:rsidRDefault="005666BC" w:rsidP="005666BC">
      <w:pPr>
        <w:pStyle w:val="B1"/>
        <w:numPr>
          <w:ilvl w:val="0"/>
          <w:numId w:val="11"/>
        </w:numPr>
      </w:pPr>
      <w:r>
        <w:t xml:space="preserve">Update LMF interface to extend the </w:t>
      </w:r>
      <w:proofErr w:type="spellStart"/>
      <w:r w:rsidRPr="0043754F">
        <w:rPr>
          <w:iCs/>
        </w:rPr>
        <w:t>Nlmf_Location_EventNotify</w:t>
      </w:r>
      <w:proofErr w:type="spellEnd"/>
      <w:r>
        <w:rPr>
          <w:iCs/>
        </w:rPr>
        <w:t xml:space="preserve"> service operation for </w:t>
      </w:r>
      <w:r w:rsidRPr="0043754F">
        <w:rPr>
          <w:iCs/>
        </w:rPr>
        <w:t>INTERMEDIATE event type</w:t>
      </w:r>
      <w:r>
        <w:rPr>
          <w:iCs/>
        </w:rPr>
        <w:t xml:space="preserve">, with </w:t>
      </w:r>
      <w:r w:rsidRPr="0043754F">
        <w:rPr>
          <w:iCs/>
        </w:rPr>
        <w:t>LIR reference number, INTERMEDIATE location of the UE and timestamp of the location estimate</w:t>
      </w:r>
      <w:r>
        <w:t>.</w:t>
      </w:r>
    </w:p>
    <w:p w14:paraId="137CE42A" w14:textId="77777777" w:rsidR="005666BC" w:rsidRPr="003924D0" w:rsidRDefault="005666BC" w:rsidP="005666BC">
      <w:pPr>
        <w:rPr>
          <w:rFonts w:eastAsia="SimSun"/>
          <w:u w:val="single"/>
        </w:rPr>
      </w:pPr>
      <w:r w:rsidRPr="003924D0">
        <w:rPr>
          <w:rFonts w:eastAsia="SimSun"/>
          <w:u w:val="single"/>
        </w:rPr>
        <w:t>For TS 29.518</w:t>
      </w:r>
    </w:p>
    <w:p w14:paraId="3949D595" w14:textId="6C7C1340" w:rsidR="005666BC" w:rsidRDefault="005666BC" w:rsidP="005666BC">
      <w:pPr>
        <w:pStyle w:val="B1"/>
        <w:numPr>
          <w:ilvl w:val="0"/>
          <w:numId w:val="11"/>
        </w:numPr>
      </w:pPr>
      <w:r>
        <w:t xml:space="preserve">Update AMF interface to include </w:t>
      </w:r>
      <w:r>
        <w:rPr>
          <w:iCs/>
        </w:rPr>
        <w:t xml:space="preserve">the indication for </w:t>
      </w:r>
      <w:r w:rsidRPr="00B26BF6">
        <w:rPr>
          <w:iCs/>
        </w:rPr>
        <w:t>acceptance of INTERMEDIATE response, GMLC contact address and LIR reference number</w:t>
      </w:r>
      <w:r>
        <w:rPr>
          <w:iCs/>
        </w:rPr>
        <w:t xml:space="preserve"> in </w:t>
      </w:r>
      <w:proofErr w:type="spellStart"/>
      <w:r w:rsidRPr="00B26BF6">
        <w:rPr>
          <w:iCs/>
        </w:rPr>
        <w:t>Namf_Location_ProvidePositioningInfo</w:t>
      </w:r>
      <w:proofErr w:type="spellEnd"/>
      <w:r>
        <w:rPr>
          <w:iCs/>
        </w:rPr>
        <w:t xml:space="preserve"> service operation</w:t>
      </w:r>
      <w:r w:rsidR="00BF3773">
        <w:rPr>
          <w:iCs/>
        </w:rPr>
        <w:t>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8A2F0DA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62F9EA6B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4AAAE9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6949861B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7D3805F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2CEC3849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F4C3BB7" w:rsidR="009428A9" w:rsidRPr="00A21F6E" w:rsidRDefault="00D93B8C" w:rsidP="006C2E80">
            <w:pPr>
              <w:pStyle w:val="Guidance"/>
              <w:spacing w:after="0"/>
              <w:rPr>
                <w:i w:val="0"/>
                <w:iCs/>
              </w:rPr>
            </w:pPr>
            <w:r w:rsidRPr="00A21F6E">
              <w:rPr>
                <w:i w:val="0"/>
                <w:iCs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0CC4" w14:textId="77777777" w:rsidR="006C0D92" w:rsidRPr="00A21F6E" w:rsidRDefault="006C0D92" w:rsidP="006C0D92">
            <w:pPr>
              <w:pStyle w:val="B1"/>
              <w:numPr>
                <w:ilvl w:val="0"/>
                <w:numId w:val="11"/>
              </w:numPr>
              <w:ind w:left="149" w:hanging="149"/>
              <w:rPr>
                <w:sz w:val="18"/>
                <w:szCs w:val="18"/>
              </w:rPr>
            </w:pPr>
            <w:r w:rsidRPr="00A21F6E">
              <w:rPr>
                <w:sz w:val="18"/>
                <w:szCs w:val="18"/>
              </w:rPr>
              <w:t xml:space="preserve">Update LMF interface to include </w:t>
            </w:r>
            <w:r w:rsidRPr="00A21F6E">
              <w:rPr>
                <w:iCs/>
                <w:sz w:val="18"/>
                <w:szCs w:val="18"/>
              </w:rPr>
              <w:t xml:space="preserve">the indication for acceptance of INTERMEDIATE response, GMLC contact address and LIR reference number in </w:t>
            </w:r>
            <w:proofErr w:type="spellStart"/>
            <w:r w:rsidRPr="00A21F6E">
              <w:rPr>
                <w:iCs/>
                <w:sz w:val="18"/>
                <w:szCs w:val="18"/>
              </w:rPr>
              <w:t>Nlmf_Location_DetermineLocation</w:t>
            </w:r>
            <w:proofErr w:type="spellEnd"/>
            <w:r w:rsidRPr="00A21F6E">
              <w:rPr>
                <w:iCs/>
                <w:sz w:val="18"/>
                <w:szCs w:val="18"/>
              </w:rPr>
              <w:t xml:space="preserve"> service operation</w:t>
            </w:r>
            <w:r w:rsidRPr="00A21F6E">
              <w:rPr>
                <w:sz w:val="18"/>
                <w:szCs w:val="18"/>
              </w:rPr>
              <w:t>.</w:t>
            </w:r>
          </w:p>
          <w:p w14:paraId="49D3DA90" w14:textId="03C1652D" w:rsidR="009428A9" w:rsidRPr="00A21F6E" w:rsidRDefault="006C0D92" w:rsidP="006C0D92">
            <w:pPr>
              <w:pStyle w:val="B1"/>
              <w:numPr>
                <w:ilvl w:val="0"/>
                <w:numId w:val="11"/>
              </w:numPr>
              <w:ind w:left="149" w:hanging="149"/>
              <w:rPr>
                <w:sz w:val="18"/>
                <w:szCs w:val="18"/>
              </w:rPr>
            </w:pPr>
            <w:r w:rsidRPr="00A21F6E">
              <w:rPr>
                <w:sz w:val="18"/>
                <w:szCs w:val="18"/>
              </w:rPr>
              <w:t xml:space="preserve">Update LMF interface to extend the </w:t>
            </w:r>
            <w:proofErr w:type="spellStart"/>
            <w:r w:rsidRPr="00A21F6E">
              <w:rPr>
                <w:iCs/>
                <w:sz w:val="18"/>
                <w:szCs w:val="18"/>
              </w:rPr>
              <w:t>Nlmf_Location_EventNotify</w:t>
            </w:r>
            <w:proofErr w:type="spellEnd"/>
            <w:r w:rsidRPr="00A21F6E">
              <w:rPr>
                <w:iCs/>
                <w:sz w:val="18"/>
                <w:szCs w:val="18"/>
              </w:rPr>
              <w:t xml:space="preserve"> service operation for INTERMEDIATE event type, with LIR reference number, INTERMEDIATE location of the UE and timestamp of the location estimate</w:t>
            </w:r>
            <w:r w:rsidRPr="00A21F6E"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E8BB1D7" w:rsidR="009428A9" w:rsidRPr="00A21F6E" w:rsidRDefault="00D93B8C" w:rsidP="006C2E80">
            <w:pPr>
              <w:pStyle w:val="Guidance"/>
              <w:spacing w:after="0"/>
              <w:rPr>
                <w:i w:val="0"/>
                <w:iCs/>
              </w:rPr>
            </w:pPr>
            <w:r w:rsidRPr="00A21F6E">
              <w:rPr>
                <w:i w:val="0"/>
                <w:iCs/>
              </w:rP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E35C23E" w:rsidR="009428A9" w:rsidRPr="00A21F6E" w:rsidRDefault="00D93B8C" w:rsidP="006C2E80">
            <w:pPr>
              <w:pStyle w:val="Guidance"/>
              <w:spacing w:after="0"/>
              <w:rPr>
                <w:i w:val="0"/>
                <w:iCs/>
              </w:rPr>
            </w:pPr>
            <w:r w:rsidRPr="00A21F6E">
              <w:rPr>
                <w:i w:val="0"/>
                <w:iCs/>
              </w:rPr>
              <w:t>CT4 Responsibility</w:t>
            </w:r>
          </w:p>
        </w:tc>
      </w:tr>
      <w:tr w:rsidR="00D93B8C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7812869" w:rsidR="00D93B8C" w:rsidRPr="00A21F6E" w:rsidRDefault="00D93B8C" w:rsidP="00D93B8C">
            <w:pPr>
              <w:pStyle w:val="TAL"/>
              <w:rPr>
                <w:rFonts w:ascii="Times New Roman" w:hAnsi="Times New Roman"/>
                <w:iCs/>
              </w:rPr>
            </w:pPr>
            <w:r w:rsidRPr="00A21F6E">
              <w:rPr>
                <w:rFonts w:ascii="Times New Roman" w:hAnsi="Times New Roman"/>
                <w:iCs/>
              </w:rPr>
              <w:t>29.5</w:t>
            </w:r>
            <w:r w:rsidR="008A1149" w:rsidRPr="00A21F6E">
              <w:rPr>
                <w:rFonts w:ascii="Times New Roman" w:hAnsi="Times New Roman"/>
                <w:iCs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F8C3F9A" w:rsidR="00D93B8C" w:rsidRPr="00A21F6E" w:rsidRDefault="006C0D92" w:rsidP="006C0D92">
            <w:pPr>
              <w:pStyle w:val="B1"/>
              <w:numPr>
                <w:ilvl w:val="0"/>
                <w:numId w:val="11"/>
              </w:numPr>
              <w:ind w:left="149" w:hanging="149"/>
              <w:rPr>
                <w:sz w:val="18"/>
                <w:szCs w:val="18"/>
              </w:rPr>
            </w:pPr>
            <w:r w:rsidRPr="00A21F6E">
              <w:rPr>
                <w:sz w:val="18"/>
                <w:szCs w:val="18"/>
              </w:rPr>
              <w:t xml:space="preserve">Update AMF interface to include </w:t>
            </w:r>
            <w:r w:rsidRPr="00A21F6E">
              <w:rPr>
                <w:iCs/>
                <w:sz w:val="18"/>
                <w:szCs w:val="18"/>
              </w:rPr>
              <w:t xml:space="preserve">the indication for acceptance of INTERMEDIATE response, GMLC contact address and LIR reference number in </w:t>
            </w:r>
            <w:proofErr w:type="spellStart"/>
            <w:r w:rsidRPr="00A21F6E">
              <w:rPr>
                <w:iCs/>
                <w:sz w:val="18"/>
                <w:szCs w:val="18"/>
              </w:rPr>
              <w:t>Namf_Location_ProvidePositioningInfo</w:t>
            </w:r>
            <w:proofErr w:type="spellEnd"/>
            <w:r w:rsidRPr="00A21F6E">
              <w:rPr>
                <w:iCs/>
                <w:sz w:val="18"/>
                <w:szCs w:val="18"/>
              </w:rPr>
              <w:t xml:space="preserve"> service operation.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C139DBD" w:rsidR="00D93B8C" w:rsidRPr="00A21F6E" w:rsidRDefault="00D93B8C" w:rsidP="00D93B8C">
            <w:pPr>
              <w:pStyle w:val="TAL"/>
              <w:rPr>
                <w:rFonts w:ascii="Times New Roman" w:hAnsi="Times New Roman"/>
                <w:iCs/>
              </w:rPr>
            </w:pPr>
            <w:r w:rsidRPr="00A21F6E">
              <w:rPr>
                <w:rFonts w:ascii="Times New Roman" w:hAnsi="Times New Roman"/>
                <w:iCs/>
              </w:rP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67970026" w:rsidR="00D93B8C" w:rsidRPr="00A21F6E" w:rsidRDefault="00D93B8C" w:rsidP="00D93B8C">
            <w:pPr>
              <w:pStyle w:val="TAL"/>
              <w:rPr>
                <w:rFonts w:ascii="Times New Roman" w:hAnsi="Times New Roman"/>
                <w:iCs/>
              </w:rPr>
            </w:pPr>
            <w:r w:rsidRPr="00A21F6E">
              <w:rPr>
                <w:rFonts w:ascii="Times New Roman" w:hAnsi="Times New Roman"/>
                <w:iCs/>
              </w:rPr>
              <w:t>CT4 Responsibility</w:t>
            </w:r>
          </w:p>
        </w:tc>
      </w:tr>
      <w:tr w:rsidR="00D93B8C" w:rsidRPr="006C2E80" w14:paraId="23F50DF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5E42" w14:textId="5C76B229" w:rsidR="00D93B8C" w:rsidRPr="008A1149" w:rsidRDefault="00D93B8C" w:rsidP="00D93B8C">
            <w:pPr>
              <w:pStyle w:val="TAL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EC81" w14:textId="7FEDAF9A" w:rsidR="00D93B8C" w:rsidRPr="00D93B8C" w:rsidRDefault="00D93B8C" w:rsidP="00D93B8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0B9A" w14:textId="3AEBB78F" w:rsidR="00D93B8C" w:rsidRPr="00DB4210" w:rsidRDefault="00D93B8C" w:rsidP="00D93B8C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B470" w14:textId="7500CDFF" w:rsidR="00D93B8C" w:rsidRPr="00DB4210" w:rsidRDefault="00D93B8C" w:rsidP="00D93B8C">
            <w:pPr>
              <w:pStyle w:val="TAL"/>
              <w:rPr>
                <w:iCs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77F01FD1" w:rsidR="00C03E01" w:rsidRPr="00336449" w:rsidRDefault="00481A01" w:rsidP="006C2E80">
      <w:pPr>
        <w:pStyle w:val="Guidance"/>
        <w:rPr>
          <w:i w:val="0"/>
          <w:iCs/>
          <w:lang w:val="fi-FI"/>
        </w:rPr>
      </w:pPr>
      <w:r w:rsidRPr="00336449">
        <w:rPr>
          <w:i w:val="0"/>
          <w:iCs/>
          <w:lang w:val="fi-FI"/>
        </w:rPr>
        <w:t>Jones Yunjie, Lu, Ericsson. jones.lu@ericsson.com</w:t>
      </w:r>
    </w:p>
    <w:p w14:paraId="651B77F9" w14:textId="77777777" w:rsidR="006C2E80" w:rsidRPr="00336449" w:rsidRDefault="006C2E80" w:rsidP="006C2E80">
      <w:pPr>
        <w:rPr>
          <w:lang w:val="fi-FI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4782E8B" w:rsidR="006E1FDA" w:rsidRPr="00481A01" w:rsidRDefault="00481A01" w:rsidP="006C2E80">
      <w:pPr>
        <w:pStyle w:val="Guidance"/>
        <w:rPr>
          <w:i w:val="0"/>
          <w:iCs/>
        </w:rPr>
      </w:pPr>
      <w:r w:rsidRPr="00481A01">
        <w:rPr>
          <w:i w:val="0"/>
          <w:iCs/>
        </w:rPr>
        <w:t>CT</w:t>
      </w:r>
      <w:r>
        <w:rPr>
          <w:i w:val="0"/>
          <w:iCs/>
        </w:rPr>
        <w:t>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0FECBC8A" w:rsidR="00174617" w:rsidRPr="005432AC" w:rsidRDefault="005432AC" w:rsidP="006C2E80">
      <w:pPr>
        <w:pStyle w:val="Guidance"/>
        <w:rPr>
          <w:i w:val="0"/>
          <w:iCs/>
        </w:rPr>
      </w:pPr>
      <w:r w:rsidRPr="005432AC">
        <w:rPr>
          <w:i w:val="0"/>
          <w:iCs/>
        </w:rPr>
        <w:t>None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703154A" w:rsidR="00557B2E" w:rsidRDefault="005432AC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287E770" w:rsidR="0048267C" w:rsidRDefault="00144EEC" w:rsidP="001C5C86">
            <w:pPr>
              <w:pStyle w:val="TAL"/>
            </w:pPr>
            <w:r>
              <w:t>T-Mobile</w:t>
            </w:r>
            <w:r w:rsidR="00043ECF">
              <w:t xml:space="preserve"> USA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25DF753" w:rsidR="0048267C" w:rsidRDefault="00073A1E" w:rsidP="001C5C86">
            <w:pPr>
              <w:pStyle w:val="TAL"/>
            </w:pPr>
            <w:r>
              <w:t>Samsung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3640FFA" w:rsidR="0048267C" w:rsidRDefault="001E190A" w:rsidP="001C5C86">
            <w:pPr>
              <w:pStyle w:val="TAL"/>
            </w:pPr>
            <w:r>
              <w:t>Nokia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78F4250" w:rsidR="00025316" w:rsidRDefault="001E190A" w:rsidP="001C5C86">
            <w:pPr>
              <w:pStyle w:val="TAL"/>
            </w:pPr>
            <w:r>
              <w:t>Nokia Shanghai Bell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E940E15" w:rsidR="00025316" w:rsidRDefault="001E190A" w:rsidP="001C5C86">
            <w:pPr>
              <w:pStyle w:val="TAL"/>
            </w:pPr>
            <w:r>
              <w:t>Cisco System</w:t>
            </w:r>
          </w:p>
        </w:tc>
      </w:tr>
      <w:tr w:rsidR="001E190A" w14:paraId="2F058AC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46039E" w14:textId="77777777" w:rsidR="001E190A" w:rsidRDefault="001E190A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04F46" w14:textId="77777777" w:rsidR="006C0EF5" w:rsidRDefault="006C0EF5">
      <w:r>
        <w:separator/>
      </w:r>
    </w:p>
  </w:endnote>
  <w:endnote w:type="continuationSeparator" w:id="0">
    <w:p w14:paraId="6FB2CCB1" w14:textId="77777777" w:rsidR="006C0EF5" w:rsidRDefault="006C0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EF6C7" w14:textId="77777777" w:rsidR="006C0EF5" w:rsidRDefault="006C0EF5">
      <w:r>
        <w:separator/>
      </w:r>
    </w:p>
  </w:footnote>
  <w:footnote w:type="continuationSeparator" w:id="0">
    <w:p w14:paraId="363031CA" w14:textId="77777777" w:rsidR="006C0EF5" w:rsidRDefault="006C0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9350724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1418763">
    <w:abstractNumId w:val="9"/>
  </w:num>
  <w:num w:numId="3" w16cid:durableId="209651924">
    <w:abstractNumId w:val="8"/>
  </w:num>
  <w:num w:numId="4" w16cid:durableId="150685981">
    <w:abstractNumId w:val="5"/>
  </w:num>
  <w:num w:numId="5" w16cid:durableId="1050230662">
    <w:abstractNumId w:val="11"/>
  </w:num>
  <w:num w:numId="6" w16cid:durableId="291787807">
    <w:abstractNumId w:val="10"/>
  </w:num>
  <w:num w:numId="7" w16cid:durableId="1309432451">
    <w:abstractNumId w:val="4"/>
  </w:num>
  <w:num w:numId="8" w16cid:durableId="458887212">
    <w:abstractNumId w:val="2"/>
  </w:num>
  <w:num w:numId="9" w16cid:durableId="1368868878">
    <w:abstractNumId w:val="1"/>
  </w:num>
  <w:num w:numId="10" w16cid:durableId="2124156260">
    <w:abstractNumId w:val="0"/>
  </w:num>
  <w:num w:numId="11" w16cid:durableId="587887017">
    <w:abstractNumId w:val="6"/>
  </w:num>
  <w:num w:numId="12" w16cid:durableId="5587823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07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3ECF"/>
    <w:rsid w:val="00044DAE"/>
    <w:rsid w:val="00052BF8"/>
    <w:rsid w:val="00057116"/>
    <w:rsid w:val="000613CF"/>
    <w:rsid w:val="00064CB2"/>
    <w:rsid w:val="00066954"/>
    <w:rsid w:val="00067741"/>
    <w:rsid w:val="00072A56"/>
    <w:rsid w:val="00073A1E"/>
    <w:rsid w:val="0007498D"/>
    <w:rsid w:val="0008227D"/>
    <w:rsid w:val="00082CCB"/>
    <w:rsid w:val="000A3125"/>
    <w:rsid w:val="000B0519"/>
    <w:rsid w:val="000B1ABD"/>
    <w:rsid w:val="000B2EA8"/>
    <w:rsid w:val="000B41E5"/>
    <w:rsid w:val="000B61FD"/>
    <w:rsid w:val="000C0BF7"/>
    <w:rsid w:val="000C5FE3"/>
    <w:rsid w:val="000D122A"/>
    <w:rsid w:val="000E55AD"/>
    <w:rsid w:val="000E630D"/>
    <w:rsid w:val="000F004C"/>
    <w:rsid w:val="001001BD"/>
    <w:rsid w:val="00102222"/>
    <w:rsid w:val="0010681B"/>
    <w:rsid w:val="00120541"/>
    <w:rsid w:val="001211F3"/>
    <w:rsid w:val="00127B5D"/>
    <w:rsid w:val="00133B51"/>
    <w:rsid w:val="00144EEC"/>
    <w:rsid w:val="00163854"/>
    <w:rsid w:val="00171925"/>
    <w:rsid w:val="00173998"/>
    <w:rsid w:val="00174617"/>
    <w:rsid w:val="001759A7"/>
    <w:rsid w:val="001A4192"/>
    <w:rsid w:val="001A7910"/>
    <w:rsid w:val="001B7833"/>
    <w:rsid w:val="001C5C86"/>
    <w:rsid w:val="001C718D"/>
    <w:rsid w:val="001E14C4"/>
    <w:rsid w:val="001E190A"/>
    <w:rsid w:val="001F21C6"/>
    <w:rsid w:val="001F4004"/>
    <w:rsid w:val="001F7D5F"/>
    <w:rsid w:val="001F7EB4"/>
    <w:rsid w:val="002000C2"/>
    <w:rsid w:val="00205F25"/>
    <w:rsid w:val="0021565E"/>
    <w:rsid w:val="00221B1E"/>
    <w:rsid w:val="002241DD"/>
    <w:rsid w:val="00240DCD"/>
    <w:rsid w:val="0024786B"/>
    <w:rsid w:val="00251D80"/>
    <w:rsid w:val="00254FB5"/>
    <w:rsid w:val="0026096B"/>
    <w:rsid w:val="002640E5"/>
    <w:rsid w:val="0026436F"/>
    <w:rsid w:val="0026606E"/>
    <w:rsid w:val="00275857"/>
    <w:rsid w:val="00276403"/>
    <w:rsid w:val="00283472"/>
    <w:rsid w:val="00293670"/>
    <w:rsid w:val="002944FD"/>
    <w:rsid w:val="002C1137"/>
    <w:rsid w:val="002C1C50"/>
    <w:rsid w:val="002D21BA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36449"/>
    <w:rsid w:val="00344158"/>
    <w:rsid w:val="00346D57"/>
    <w:rsid w:val="00347B74"/>
    <w:rsid w:val="00355CB6"/>
    <w:rsid w:val="00366257"/>
    <w:rsid w:val="003810F7"/>
    <w:rsid w:val="0038516D"/>
    <w:rsid w:val="003869D7"/>
    <w:rsid w:val="00387544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26A58"/>
    <w:rsid w:val="00431257"/>
    <w:rsid w:val="00432283"/>
    <w:rsid w:val="0043745F"/>
    <w:rsid w:val="00437F58"/>
    <w:rsid w:val="0044029F"/>
    <w:rsid w:val="00440BC9"/>
    <w:rsid w:val="00450E07"/>
    <w:rsid w:val="00454609"/>
    <w:rsid w:val="00455DE4"/>
    <w:rsid w:val="00472D27"/>
    <w:rsid w:val="0047734E"/>
    <w:rsid w:val="00481A01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E7A23"/>
    <w:rsid w:val="00502CD2"/>
    <w:rsid w:val="00504E33"/>
    <w:rsid w:val="0053391F"/>
    <w:rsid w:val="0054287C"/>
    <w:rsid w:val="005432AC"/>
    <w:rsid w:val="0055216E"/>
    <w:rsid w:val="00552C2C"/>
    <w:rsid w:val="005555B7"/>
    <w:rsid w:val="005562A8"/>
    <w:rsid w:val="005573BB"/>
    <w:rsid w:val="00557B2E"/>
    <w:rsid w:val="00561267"/>
    <w:rsid w:val="005666BC"/>
    <w:rsid w:val="00571E3F"/>
    <w:rsid w:val="00574059"/>
    <w:rsid w:val="00586951"/>
    <w:rsid w:val="00590087"/>
    <w:rsid w:val="00595E5A"/>
    <w:rsid w:val="005A032D"/>
    <w:rsid w:val="005A3D4D"/>
    <w:rsid w:val="005A7577"/>
    <w:rsid w:val="005B4A26"/>
    <w:rsid w:val="005B7849"/>
    <w:rsid w:val="005C29F7"/>
    <w:rsid w:val="005C4E99"/>
    <w:rsid w:val="005C4F58"/>
    <w:rsid w:val="005C5E8D"/>
    <w:rsid w:val="005C74FA"/>
    <w:rsid w:val="005C78F2"/>
    <w:rsid w:val="005D057C"/>
    <w:rsid w:val="005D0FCE"/>
    <w:rsid w:val="005D3FEC"/>
    <w:rsid w:val="005D44BE"/>
    <w:rsid w:val="005E088B"/>
    <w:rsid w:val="005F1823"/>
    <w:rsid w:val="00611EC4"/>
    <w:rsid w:val="00612542"/>
    <w:rsid w:val="006146D2"/>
    <w:rsid w:val="006163F0"/>
    <w:rsid w:val="00620B3F"/>
    <w:rsid w:val="006239E7"/>
    <w:rsid w:val="006254C4"/>
    <w:rsid w:val="006323BE"/>
    <w:rsid w:val="00640F31"/>
    <w:rsid w:val="006418C6"/>
    <w:rsid w:val="00641ED8"/>
    <w:rsid w:val="00650971"/>
    <w:rsid w:val="00654893"/>
    <w:rsid w:val="0065737C"/>
    <w:rsid w:val="00660EB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645D"/>
    <w:rsid w:val="006C0D92"/>
    <w:rsid w:val="006C0EF5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2A75"/>
    <w:rsid w:val="00746F46"/>
    <w:rsid w:val="0075252A"/>
    <w:rsid w:val="00764B84"/>
    <w:rsid w:val="00765028"/>
    <w:rsid w:val="0078034D"/>
    <w:rsid w:val="00790BCC"/>
    <w:rsid w:val="00790FAF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E2CC5"/>
    <w:rsid w:val="007F522E"/>
    <w:rsid w:val="007F7421"/>
    <w:rsid w:val="00801F1A"/>
    <w:rsid w:val="00801F7F"/>
    <w:rsid w:val="0080428C"/>
    <w:rsid w:val="00813C1F"/>
    <w:rsid w:val="008146A2"/>
    <w:rsid w:val="00820FC0"/>
    <w:rsid w:val="00822F02"/>
    <w:rsid w:val="00832DBD"/>
    <w:rsid w:val="00834A60"/>
    <w:rsid w:val="00837BCD"/>
    <w:rsid w:val="00850175"/>
    <w:rsid w:val="0085530D"/>
    <w:rsid w:val="00863E89"/>
    <w:rsid w:val="00872B3B"/>
    <w:rsid w:val="0088222A"/>
    <w:rsid w:val="00882BB8"/>
    <w:rsid w:val="008835FC"/>
    <w:rsid w:val="00885711"/>
    <w:rsid w:val="008901F6"/>
    <w:rsid w:val="00896C03"/>
    <w:rsid w:val="008A1149"/>
    <w:rsid w:val="008A495D"/>
    <w:rsid w:val="008A76FD"/>
    <w:rsid w:val="008B114B"/>
    <w:rsid w:val="008B2D09"/>
    <w:rsid w:val="008B519F"/>
    <w:rsid w:val="008C0E78"/>
    <w:rsid w:val="008C537F"/>
    <w:rsid w:val="008D658B"/>
    <w:rsid w:val="00913626"/>
    <w:rsid w:val="00913917"/>
    <w:rsid w:val="00922FCB"/>
    <w:rsid w:val="00935CB0"/>
    <w:rsid w:val="00937C6F"/>
    <w:rsid w:val="009423A0"/>
    <w:rsid w:val="009428A9"/>
    <w:rsid w:val="00942CFC"/>
    <w:rsid w:val="009437A2"/>
    <w:rsid w:val="00944B28"/>
    <w:rsid w:val="00947F8B"/>
    <w:rsid w:val="00962641"/>
    <w:rsid w:val="00967838"/>
    <w:rsid w:val="00971461"/>
    <w:rsid w:val="009822EC"/>
    <w:rsid w:val="00982CD6"/>
    <w:rsid w:val="00985B73"/>
    <w:rsid w:val="009870A7"/>
    <w:rsid w:val="0099020E"/>
    <w:rsid w:val="00992266"/>
    <w:rsid w:val="00994A54"/>
    <w:rsid w:val="0099678D"/>
    <w:rsid w:val="00997675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4A84"/>
    <w:rsid w:val="00A066C1"/>
    <w:rsid w:val="00A10539"/>
    <w:rsid w:val="00A13347"/>
    <w:rsid w:val="00A15763"/>
    <w:rsid w:val="00A15B95"/>
    <w:rsid w:val="00A21F6E"/>
    <w:rsid w:val="00A226C6"/>
    <w:rsid w:val="00A27912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756"/>
    <w:rsid w:val="00B73B4C"/>
    <w:rsid w:val="00B73F75"/>
    <w:rsid w:val="00B8483E"/>
    <w:rsid w:val="00B84979"/>
    <w:rsid w:val="00B84A9A"/>
    <w:rsid w:val="00B9118C"/>
    <w:rsid w:val="00B946CD"/>
    <w:rsid w:val="00B96481"/>
    <w:rsid w:val="00BA3A53"/>
    <w:rsid w:val="00BA3C54"/>
    <w:rsid w:val="00BA4095"/>
    <w:rsid w:val="00BA5B43"/>
    <w:rsid w:val="00BB5EBF"/>
    <w:rsid w:val="00BC642A"/>
    <w:rsid w:val="00BD35D0"/>
    <w:rsid w:val="00BD5C76"/>
    <w:rsid w:val="00BE2E48"/>
    <w:rsid w:val="00BE72D9"/>
    <w:rsid w:val="00BF3773"/>
    <w:rsid w:val="00BF600F"/>
    <w:rsid w:val="00BF7C9D"/>
    <w:rsid w:val="00C006FC"/>
    <w:rsid w:val="00C01E8C"/>
    <w:rsid w:val="00C02DF6"/>
    <w:rsid w:val="00C03E01"/>
    <w:rsid w:val="00C03EE2"/>
    <w:rsid w:val="00C07EB1"/>
    <w:rsid w:val="00C1261D"/>
    <w:rsid w:val="00C22C3B"/>
    <w:rsid w:val="00C23582"/>
    <w:rsid w:val="00C25143"/>
    <w:rsid w:val="00C2724D"/>
    <w:rsid w:val="00C27CA9"/>
    <w:rsid w:val="00C30093"/>
    <w:rsid w:val="00C317E7"/>
    <w:rsid w:val="00C35CE8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53A9"/>
    <w:rsid w:val="00C715CA"/>
    <w:rsid w:val="00C7495D"/>
    <w:rsid w:val="00C77CE9"/>
    <w:rsid w:val="00C91632"/>
    <w:rsid w:val="00C9223F"/>
    <w:rsid w:val="00CA0968"/>
    <w:rsid w:val="00CA168E"/>
    <w:rsid w:val="00CB0647"/>
    <w:rsid w:val="00CB4236"/>
    <w:rsid w:val="00CC24B7"/>
    <w:rsid w:val="00CC72A4"/>
    <w:rsid w:val="00CD3153"/>
    <w:rsid w:val="00CF0728"/>
    <w:rsid w:val="00CF6810"/>
    <w:rsid w:val="00D06117"/>
    <w:rsid w:val="00D21FAC"/>
    <w:rsid w:val="00D241D9"/>
    <w:rsid w:val="00D242CD"/>
    <w:rsid w:val="00D31CC8"/>
    <w:rsid w:val="00D32678"/>
    <w:rsid w:val="00D44C72"/>
    <w:rsid w:val="00D521C1"/>
    <w:rsid w:val="00D618D9"/>
    <w:rsid w:val="00D71F40"/>
    <w:rsid w:val="00D7711C"/>
    <w:rsid w:val="00D77416"/>
    <w:rsid w:val="00D80FC6"/>
    <w:rsid w:val="00D93B8C"/>
    <w:rsid w:val="00D94917"/>
    <w:rsid w:val="00DA74F3"/>
    <w:rsid w:val="00DB4210"/>
    <w:rsid w:val="00DB51B1"/>
    <w:rsid w:val="00DB69F3"/>
    <w:rsid w:val="00DC4907"/>
    <w:rsid w:val="00DD017C"/>
    <w:rsid w:val="00DD397A"/>
    <w:rsid w:val="00DD58B7"/>
    <w:rsid w:val="00DD6699"/>
    <w:rsid w:val="00DE3168"/>
    <w:rsid w:val="00DE3E39"/>
    <w:rsid w:val="00E007C5"/>
    <w:rsid w:val="00E00DBF"/>
    <w:rsid w:val="00E012F5"/>
    <w:rsid w:val="00E0213F"/>
    <w:rsid w:val="00E033E0"/>
    <w:rsid w:val="00E047AE"/>
    <w:rsid w:val="00E1026B"/>
    <w:rsid w:val="00E13CB2"/>
    <w:rsid w:val="00E20C37"/>
    <w:rsid w:val="00E20CC7"/>
    <w:rsid w:val="00E34146"/>
    <w:rsid w:val="00E418DE"/>
    <w:rsid w:val="00E52C57"/>
    <w:rsid w:val="00E57E7D"/>
    <w:rsid w:val="00E76CEE"/>
    <w:rsid w:val="00E84CD8"/>
    <w:rsid w:val="00E90B85"/>
    <w:rsid w:val="00E91679"/>
    <w:rsid w:val="00E92452"/>
    <w:rsid w:val="00E94CC1"/>
    <w:rsid w:val="00E96431"/>
    <w:rsid w:val="00EC150E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57E95"/>
    <w:rsid w:val="00F610D3"/>
    <w:rsid w:val="00F62688"/>
    <w:rsid w:val="00F76BE5"/>
    <w:rsid w:val="00F83D11"/>
    <w:rsid w:val="00F921F1"/>
    <w:rsid w:val="00FA3DAC"/>
    <w:rsid w:val="00FB127E"/>
    <w:rsid w:val="00FC0804"/>
    <w:rsid w:val="00FC3B6D"/>
    <w:rsid w:val="00FC3F56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24554-h20.</cp:lastModifiedBy>
  <cp:revision>4</cp:revision>
  <cp:lastPrinted>2000-02-29T11:31:00Z</cp:lastPrinted>
  <dcterms:created xsi:type="dcterms:W3CDTF">2022-11-22T07:57:00Z</dcterms:created>
  <dcterms:modified xsi:type="dcterms:W3CDTF">2022-11-22T08:03:00Z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