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C34D1F" w14:paraId="77208824" w14:textId="77777777" w:rsidTr="00DC7584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C34D1F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52E5C7EF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C34D1F" w:rsidRDefault="00C34D1F" w:rsidP="00C34D1F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14:paraId="2A5BFD44" w14:textId="77777777" w:rsidR="00C34D1F" w:rsidRPr="00C34D1F" w:rsidRDefault="00C34D1F" w:rsidP="00C34D1F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0FE1A3" w14:textId="2CB89830" w:rsidR="00C34D1F" w:rsidRPr="00C34D1F" w:rsidRDefault="00C34D1F" w:rsidP="00C34D1F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id="2" w:name="dstudyperiod"/>
            <w:r w:rsidRPr="00C34D1F">
              <w:rPr>
                <w:sz w:val="20"/>
              </w:rPr>
              <w:t>20</w:t>
            </w:r>
            <w:r w:rsidR="00E75938">
              <w:rPr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773DA2ED" w:rsidR="00C34D1F" w:rsidRPr="00C34D1F" w:rsidRDefault="00C9586A" w:rsidP="00BF36DE">
            <w:pPr>
              <w:pStyle w:val="Docnumber"/>
            </w:pPr>
            <w:r w:rsidRPr="00C9586A">
              <w:t>JCA-IMT2020</w:t>
            </w:r>
            <w:r w:rsidR="008269EB">
              <w:t>-</w:t>
            </w:r>
            <w:r w:rsidR="001326C4">
              <w:rPr>
                <w:lang w:val="en-US"/>
              </w:rPr>
              <w:t>LS14</w:t>
            </w:r>
          </w:p>
        </w:tc>
      </w:tr>
      <w:tr w:rsidR="00C34D1F" w:rsidRPr="00C34D1F" w14:paraId="2A60C5CC" w14:textId="77777777" w:rsidTr="00DC758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34D1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C34D1F" w:rsidRDefault="00C34D1F" w:rsidP="00C34D1F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C34D1F" w:rsidRDefault="00C9586A" w:rsidP="00C9586A">
            <w:pPr>
              <w:pStyle w:val="Docnumber"/>
              <w:rPr>
                <w:b w:val="0"/>
                <w:bCs w:val="0"/>
                <w:smallCaps/>
                <w:sz w:val="28"/>
                <w:szCs w:val="28"/>
              </w:rPr>
            </w:pPr>
            <w:r w:rsidRPr="00C9586A">
              <w:t>JCA-IMT2020</w:t>
            </w:r>
          </w:p>
        </w:tc>
      </w:tr>
      <w:bookmarkEnd w:id="3"/>
      <w:tr w:rsidR="00C34D1F" w:rsidRPr="00C34D1F" w14:paraId="7707C788" w14:textId="77777777" w:rsidTr="00DC758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34D1F" w:rsidRDefault="00C34D1F" w:rsidP="00C34D1F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5BD7" w:rsidRPr="00C34D1F" w14:paraId="69DC0995" w14:textId="77777777" w:rsidTr="00DC758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96428B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0E68D3CD" w:rsidR="00915BD7" w:rsidRPr="00C34D1F" w:rsidRDefault="00E75938" w:rsidP="00BF36DE">
            <w:pPr>
              <w:spacing w:before="80"/>
              <w:jc w:val="right"/>
            </w:pPr>
            <w:r>
              <w:t xml:space="preserve">Geneva, </w:t>
            </w:r>
            <w:r w:rsidR="000E7834">
              <w:t xml:space="preserve">31 </w:t>
            </w:r>
            <w:r w:rsidR="00A04945">
              <w:t>October</w:t>
            </w:r>
            <w:r w:rsidR="00905197">
              <w:t xml:space="preserve"> 2023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DC7584">
        <w:trPr>
          <w:cantSplit/>
        </w:trPr>
        <w:tc>
          <w:tcPr>
            <w:tcW w:w="10008" w:type="dxa"/>
            <w:gridSpan w:val="7"/>
          </w:tcPr>
          <w:p w14:paraId="3968819E" w14:textId="14610F90" w:rsidR="00915BD7" w:rsidRPr="00C34D1F" w:rsidRDefault="001326C4" w:rsidP="00BF36DE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 JCA-</w:t>
            </w:r>
            <w:r w:rsidRPr="001326C4">
              <w:rPr>
                <w:b/>
                <w:bCs/>
              </w:rPr>
              <w:t>IMT2020-</w:t>
            </w:r>
            <w:r w:rsidRPr="001326C4">
              <w:rPr>
                <w:b/>
                <w:bCs/>
                <w:lang w:val="en-US"/>
              </w:rPr>
              <w:t xml:space="preserve"> O-030-R1</w:t>
            </w:r>
            <w:r w:rsidRPr="001326C4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DC758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96428B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171CD70D" w:rsidR="00C34D1F" w:rsidRPr="00C34D1F" w:rsidRDefault="00350321" w:rsidP="0096428B">
            <w:pPr>
              <w:spacing w:before="80"/>
            </w:pPr>
            <w:r w:rsidRPr="00C9586A">
              <w:t>JCA-IMT2020</w:t>
            </w:r>
          </w:p>
        </w:tc>
      </w:tr>
      <w:tr w:rsidR="00C34D1F" w:rsidRPr="00C34D1F" w14:paraId="322F9D51" w14:textId="77777777" w:rsidTr="00DC758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96428B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269E85B2" w:rsidR="00C34D1F" w:rsidRPr="00C34D1F" w:rsidRDefault="00A310BB" w:rsidP="0096428B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</w:p>
        </w:tc>
      </w:tr>
      <w:bookmarkEnd w:id="1"/>
      <w:bookmarkEnd w:id="8"/>
      <w:tr w:rsidR="006D3446" w:rsidRPr="00254098" w14:paraId="573590B5" w14:textId="77777777" w:rsidTr="00DC758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96428B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20DBB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8C2F9A">
            <w:pPr>
              <w:pStyle w:val="LSForAction"/>
              <w:rPr>
                <w:b w:val="0"/>
                <w:bCs w:val="0"/>
                <w:lang w:eastAsia="ja-JP"/>
              </w:rPr>
            </w:pPr>
            <w:r w:rsidRPr="00564B78">
              <w:rPr>
                <w:b w:val="0"/>
                <w:bCs w:val="0"/>
                <w:lang w:eastAsia="ja-JP"/>
              </w:rPr>
              <w:t xml:space="preserve">All </w:t>
            </w:r>
            <w:r w:rsidRPr="00564B78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564B78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564B78">
              <w:rPr>
                <w:b w:val="0"/>
                <w:bCs w:val="0"/>
                <w:lang w:eastAsia="ja-JP"/>
              </w:rPr>
              <w:t>SG2</w:t>
            </w:r>
            <w:r w:rsidRPr="00564B78">
              <w:rPr>
                <w:b w:val="0"/>
                <w:bCs w:val="0"/>
                <w:lang w:eastAsia="ja-JP"/>
              </w:rPr>
              <w:t xml:space="preserve">, 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564B78">
              <w:rPr>
                <w:b w:val="0"/>
                <w:bCs w:val="0"/>
                <w:lang w:eastAsia="ja-JP"/>
              </w:rPr>
              <w:t>Broadband Forum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564B78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564B78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564B78">
              <w:rPr>
                <w:b w:val="0"/>
                <w:bCs w:val="0"/>
                <w:lang w:eastAsia="ja-JP"/>
              </w:rPr>
              <w:t xml:space="preserve">, 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564B78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564B78">
              <w:rPr>
                <w:b w:val="0"/>
                <w:bCs w:val="0"/>
                <w:lang w:eastAsia="ja-JP"/>
              </w:rPr>
              <w:t>IETF (DETNET, DMM, SFC</w:t>
            </w:r>
            <w:r w:rsidR="004A2D61" w:rsidRPr="00564B78">
              <w:rPr>
                <w:b w:val="0"/>
                <w:bCs w:val="0"/>
                <w:lang w:eastAsia="ja-JP"/>
              </w:rPr>
              <w:t>, CCAMP and TEAS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), </w:t>
            </w:r>
            <w:r w:rsidR="001B2AB9" w:rsidRPr="00564B78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564B78">
              <w:rPr>
                <w:b w:val="0"/>
                <w:bCs w:val="0"/>
                <w:lang w:eastAsia="ja-JP"/>
              </w:rPr>
              <w:t>MEF</w:t>
            </w:r>
            <w:r w:rsidR="001B2AB9" w:rsidRPr="00564B78">
              <w:rPr>
                <w:b w:val="0"/>
                <w:bCs w:val="0"/>
                <w:lang w:eastAsia="ja-JP"/>
              </w:rPr>
              <w:t xml:space="preserve"> F</w:t>
            </w:r>
            <w:r w:rsidR="008C2F9A" w:rsidRPr="00564B78">
              <w:rPr>
                <w:b w:val="0"/>
                <w:bCs w:val="0"/>
                <w:lang w:eastAsia="ja-JP"/>
              </w:rPr>
              <w:t>orum</w:t>
            </w:r>
            <w:r w:rsidR="00F4382D" w:rsidRPr="00564B78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564B78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96428B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56098386" w:rsidR="006D3446" w:rsidRPr="00BD1420" w:rsidRDefault="006D3446" w:rsidP="00256E9F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 xml:space="preserve">Geneva, </w:t>
            </w:r>
            <w:r w:rsidR="002D0C98">
              <w:rPr>
                <w:b/>
                <w:bCs/>
                <w:lang w:eastAsia="ja-JP"/>
              </w:rPr>
              <w:t>31 October</w:t>
            </w:r>
            <w:r w:rsidR="00905197">
              <w:rPr>
                <w:b/>
                <w:bCs/>
                <w:lang w:eastAsia="ja-JP"/>
              </w:rPr>
              <w:t xml:space="preserve"> 2023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DC758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3F293BF7" w:rsidR="006D3446" w:rsidRPr="00145009" w:rsidRDefault="002D0C98" w:rsidP="00256E9F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2</w:t>
            </w:r>
            <w:r w:rsidR="00905197">
              <w:rPr>
                <w:b w:val="0"/>
                <w:bCs w:val="0"/>
                <w:lang w:eastAsia="ja-JP"/>
              </w:rPr>
              <w:t xml:space="preserve">6 </w:t>
            </w:r>
            <w:r>
              <w:rPr>
                <w:b w:val="0"/>
                <w:bCs w:val="0"/>
                <w:lang w:eastAsia="ja-JP"/>
              </w:rPr>
              <w:t>February</w:t>
            </w:r>
            <w:r w:rsidR="00905197">
              <w:rPr>
                <w:b w:val="0"/>
                <w:bCs w:val="0"/>
                <w:lang w:eastAsia="ja-JP"/>
              </w:rPr>
              <w:t xml:space="preserve"> 202</w:t>
            </w:r>
            <w:r w:rsidR="00A04945">
              <w:rPr>
                <w:b w:val="0"/>
                <w:bCs w:val="0"/>
                <w:lang w:eastAsia="ja-JP"/>
              </w:rPr>
              <w:t>4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875C5A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875C5A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875C5A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875C5A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8C2F9A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875C5A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EF7DE3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F4382D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  <w:t>P.R.China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EF7DE3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EF7DE3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EF7DE3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393D750C" w14:textId="3050A682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0C13233F" w14:textId="77777777" w:rsidR="005C22F7" w:rsidRDefault="006D3446" w:rsidP="00B43225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</w:p>
    <w:p w14:paraId="724458F3" w14:textId="77777777" w:rsidR="005C22F7" w:rsidRDefault="0096428B" w:rsidP="005C22F7">
      <w:pPr>
        <w:ind w:left="-426"/>
        <w:rPr>
          <w:lang w:eastAsia="ja-JP"/>
        </w:rPr>
      </w:pPr>
      <w:r w:rsidRPr="00657C33">
        <w:rPr>
          <w:lang w:eastAsia="ja-JP"/>
        </w:rPr>
        <w:t>Please submit your updates using the template to be found in appendix below.</w:t>
      </w:r>
      <w:r w:rsidR="00DF276E">
        <w:rPr>
          <w:lang w:eastAsia="ja-JP"/>
        </w:rPr>
        <w:t xml:space="preserve"> In the last column of this template</w:t>
      </w:r>
      <w:r w:rsidR="0036613A">
        <w:rPr>
          <w:lang w:eastAsia="ja-JP"/>
        </w:rPr>
        <w:t xml:space="preserve"> </w:t>
      </w:r>
      <w:r w:rsidR="00DF276E">
        <w:rPr>
          <w:lang w:eastAsia="ja-JP"/>
        </w:rPr>
        <w:t xml:space="preserve">we </w:t>
      </w:r>
      <w:r w:rsidR="00397ABC">
        <w:rPr>
          <w:lang w:eastAsia="ja-JP"/>
        </w:rPr>
        <w:t>expect to get</w:t>
      </w:r>
      <w:r w:rsidR="00DF276E">
        <w:rPr>
          <w:lang w:eastAsia="ja-JP"/>
        </w:rPr>
        <w:t xml:space="preserve"> a direct pointer to your document and not to the website where one needs to search for your </w:t>
      </w:r>
      <w:r w:rsidR="00397ABC">
        <w:rPr>
          <w:lang w:eastAsia="ja-JP"/>
        </w:rPr>
        <w:t>document.</w:t>
      </w:r>
      <w:r w:rsidR="00ED7943">
        <w:rPr>
          <w:lang w:eastAsia="ja-JP"/>
        </w:rPr>
        <w:t xml:space="preserve"> </w:t>
      </w:r>
      <w:r w:rsidR="002B365D">
        <w:rPr>
          <w:lang w:eastAsia="ja-JP"/>
        </w:rPr>
        <w:t xml:space="preserve">Should you wish to communicate any additional information </w:t>
      </w:r>
      <w:r w:rsidR="002B365D">
        <w:rPr>
          <w:lang w:eastAsia="ja-JP"/>
        </w:rPr>
        <w:lastRenderedPageBreak/>
        <w:t>about your specifications and projects, we invite you to do so</w:t>
      </w:r>
      <w:r w:rsidR="00661042">
        <w:rPr>
          <w:lang w:eastAsia="ja-JP"/>
        </w:rPr>
        <w:t xml:space="preserve">. If you have a representative that wishes to present at an upcoming JCA-IMT2020 meeting, please let us </w:t>
      </w:r>
      <w:r w:rsidR="00CC7F62">
        <w:rPr>
          <w:lang w:eastAsia="ja-JP"/>
        </w:rPr>
        <w:t>know.</w:t>
      </w:r>
      <w:r w:rsidR="00CC7F62" w:rsidRPr="00685451">
        <w:rPr>
          <w:lang w:eastAsia="ja-JP"/>
        </w:rPr>
        <w:t xml:space="preserve"> </w:t>
      </w:r>
    </w:p>
    <w:p w14:paraId="4073D743" w14:textId="77777777" w:rsidR="005C22F7" w:rsidRDefault="00CC7F62" w:rsidP="005C22F7">
      <w:pPr>
        <w:ind w:left="-426"/>
        <w:rPr>
          <w:lang w:eastAsia="ja-JP"/>
        </w:rPr>
      </w:pPr>
      <w:r w:rsidRPr="00685451">
        <w:rPr>
          <w:lang w:eastAsia="ja-JP"/>
        </w:rPr>
        <w:t>In</w:t>
      </w:r>
      <w:r w:rsidR="00F42AB1" w:rsidRPr="00685451">
        <w:rPr>
          <w:lang w:eastAsia="ja-JP"/>
        </w:rPr>
        <w:t xml:space="preserve"> addition,</w:t>
      </w:r>
      <w:r w:rsidR="00BD721C">
        <w:rPr>
          <w:lang w:eastAsia="ja-JP"/>
        </w:rPr>
        <w:t xml:space="preserve"> if not done yet,</w:t>
      </w:r>
      <w:r w:rsidR="00F42AB1"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="00F42AB1" w:rsidRPr="00685451">
        <w:rPr>
          <w:lang w:eastAsia="ja-JP"/>
        </w:rPr>
        <w:t xml:space="preserve"> to nominate a representative to this group.</w:t>
      </w:r>
      <w:r w:rsidR="005C22F7">
        <w:rPr>
          <w:lang w:eastAsia="ja-JP"/>
        </w:rPr>
        <w:t xml:space="preserve"> </w:t>
      </w:r>
    </w:p>
    <w:p w14:paraId="71AF578D" w14:textId="73A78EDB" w:rsidR="00F42AB1" w:rsidRDefault="006D3446" w:rsidP="005C22F7">
      <w:pPr>
        <w:ind w:left="-426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A85742">
        <w:rPr>
          <w:lang w:eastAsia="ja-JP"/>
        </w:rPr>
        <w:t>o</w:t>
      </w:r>
      <w:r w:rsidR="00803284">
        <w:rPr>
          <w:lang w:eastAsia="ja-JP"/>
        </w:rPr>
        <w:t xml:space="preserve">n </w:t>
      </w:r>
      <w:r w:rsidR="00A85742">
        <w:rPr>
          <w:lang w:eastAsia="ja-JP"/>
        </w:rPr>
        <w:t xml:space="preserve">5 </w:t>
      </w:r>
      <w:r w:rsidR="00CC706C">
        <w:rPr>
          <w:lang w:eastAsia="ja-JP"/>
        </w:rPr>
        <w:t>March 2024</w:t>
      </w:r>
      <w:r w:rsidR="00D6606D">
        <w:rPr>
          <w:lang w:eastAsia="ja-JP"/>
        </w:rPr>
        <w:t xml:space="preserve"> alongside the ITU-T SG1</w:t>
      </w:r>
      <w:r w:rsidR="00803284">
        <w:rPr>
          <w:lang w:eastAsia="ja-JP"/>
        </w:rPr>
        <w:t>3</w:t>
      </w:r>
      <w:r w:rsidR="00D6606D">
        <w:rPr>
          <w:lang w:eastAsia="ja-JP"/>
        </w:rPr>
        <w:t xml:space="preserve"> </w:t>
      </w:r>
      <w:r w:rsidR="00CC706C">
        <w:rPr>
          <w:lang w:eastAsia="ja-JP"/>
        </w:rPr>
        <w:t>activities</w:t>
      </w:r>
      <w:r w:rsidR="00D42DDE">
        <w:rPr>
          <w:lang w:eastAsia="ja-JP"/>
        </w:rPr>
        <w:t xml:space="preserve"> 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  <w:r w:rsidR="00FF6EB1">
        <w:rPr>
          <w:lang w:eastAsia="ja-JP"/>
        </w:rPr>
        <w:t>We invite your inputs/updates to the roadmap.</w:t>
      </w:r>
    </w:p>
    <w:p w14:paraId="2DBB8B8C" w14:textId="0EE54E28" w:rsidR="00A747EC" w:rsidRDefault="00A747EC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3"/>
          <w:footerReference w:type="first" r:id="rId14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3B6746" w:rsidRPr="00B50DA8" w14:paraId="41718F85" w14:textId="77777777" w:rsidTr="003B6746">
        <w:tc>
          <w:tcPr>
            <w:tcW w:w="1558" w:type="dxa"/>
            <w:vAlign w:val="center"/>
          </w:tcPr>
          <w:p w14:paraId="5CB02F52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3A1E0613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2CDBE90F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0B88BC58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17AE31EB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980" w:type="dxa"/>
            <w:vAlign w:val="center"/>
          </w:tcPr>
          <w:p w14:paraId="10BDD5D2" w14:textId="274A38C2" w:rsidR="003B6746" w:rsidRPr="00DF45EC" w:rsidRDefault="003B674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3B6746" w:rsidRPr="00B50DA8" w14:paraId="0EBE83E9" w14:textId="77777777" w:rsidTr="003B6746">
        <w:tc>
          <w:tcPr>
            <w:tcW w:w="1558" w:type="dxa"/>
          </w:tcPr>
          <w:p w14:paraId="3C9BABF2" w14:textId="77777777" w:rsidR="003B6746" w:rsidRDefault="003B6746" w:rsidP="00377A6C">
            <w:r>
              <w:t>IMT-2020 and beyond</w:t>
            </w:r>
          </w:p>
          <w:p w14:paraId="3B203975" w14:textId="77777777" w:rsidR="003B6746" w:rsidRDefault="003B6746" w:rsidP="00377A6C">
            <w:r>
              <w:t>5G</w:t>
            </w:r>
          </w:p>
          <w:p w14:paraId="5E490F79" w14:textId="77777777" w:rsidR="003B6746" w:rsidRDefault="003B6746" w:rsidP="00377A6C">
            <w:r>
              <w:t>Network Slicing</w:t>
            </w:r>
          </w:p>
          <w:p w14:paraId="33E38A39" w14:textId="77777777" w:rsidR="003B6746" w:rsidRDefault="003B6746" w:rsidP="00377A6C">
            <w:r>
              <w:t>ICN</w:t>
            </w:r>
          </w:p>
          <w:p w14:paraId="3B3A6A73" w14:textId="2D00C3FE" w:rsidR="003B6746" w:rsidRDefault="003B6746" w:rsidP="00377A6C">
            <w:r>
              <w:t>FM</w:t>
            </w:r>
            <w:r w:rsidR="00C1431B">
              <w:t>S</w:t>
            </w:r>
            <w:r>
              <w:t>C</w:t>
            </w:r>
          </w:p>
          <w:p w14:paraId="4B128B07" w14:textId="77777777" w:rsidR="003B6746" w:rsidRPr="00DF45EC" w:rsidRDefault="003B6746" w:rsidP="00377A6C"/>
        </w:tc>
        <w:tc>
          <w:tcPr>
            <w:tcW w:w="1555" w:type="dxa"/>
          </w:tcPr>
          <w:p w14:paraId="1EB552B3" w14:textId="224A2CAD" w:rsidR="003B6746" w:rsidRPr="00DF45EC" w:rsidRDefault="003B674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2D3271FF" w14:textId="60138C45" w:rsidR="003B6746" w:rsidRPr="00DF45EC" w:rsidRDefault="003B674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3870" w:type="dxa"/>
          </w:tcPr>
          <w:p w14:paraId="034C1CBB" w14:textId="77777777" w:rsidR="003B6746" w:rsidRPr="00DF45EC" w:rsidRDefault="003B674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890" w:type="dxa"/>
          </w:tcPr>
          <w:p w14:paraId="19F6E44A" w14:textId="77777777" w:rsidR="003B6746" w:rsidRPr="00DF45EC" w:rsidRDefault="003B674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980" w:type="dxa"/>
          </w:tcPr>
          <w:p w14:paraId="2FA0A0C3" w14:textId="68F91DC3" w:rsidR="003B6746" w:rsidRPr="00DF45EC" w:rsidRDefault="003B674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DBC45" w14:textId="77777777" w:rsidR="000A581B" w:rsidRDefault="000A581B" w:rsidP="009F5CAB">
      <w:r>
        <w:separator/>
      </w:r>
    </w:p>
  </w:endnote>
  <w:endnote w:type="continuationSeparator" w:id="0">
    <w:p w14:paraId="63354393" w14:textId="77777777" w:rsidR="000A581B" w:rsidRDefault="000A581B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92E8D" w14:textId="77777777" w:rsidR="000A581B" w:rsidRDefault="000A581B" w:rsidP="009F5CAB">
      <w:r>
        <w:separator/>
      </w:r>
    </w:p>
  </w:footnote>
  <w:footnote w:type="continuationSeparator" w:id="0">
    <w:p w14:paraId="55F57D3E" w14:textId="77777777" w:rsidR="000A581B" w:rsidRDefault="000A581B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0B2909BB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5E2C8E" w:rsidRPr="007722D1">
      <w:rPr>
        <w:lang w:val="de-DE"/>
      </w:rPr>
      <w:t>1</w:t>
    </w:r>
    <w:r w:rsidR="008F2B96">
      <w:rPr>
        <w:lang w:val="de-DE"/>
      </w:rPr>
      <w:t>4</w:t>
    </w:r>
    <w:r w:rsidR="007722D1" w:rsidRPr="007722D1">
      <w:rPr>
        <w:lang w:val="de-DE"/>
      </w:rPr>
      <w:t>–Doc-O-</w:t>
    </w:r>
    <w:r w:rsidR="001326C4">
      <w:rPr>
        <w:lang w:val="de-DE"/>
      </w:rPr>
      <w:t>0</w:t>
    </w:r>
    <w:r w:rsidR="00A04945">
      <w:rPr>
        <w:lang w:val="de-DE"/>
      </w:rPr>
      <w:t>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3427281">
    <w:abstractNumId w:val="0"/>
  </w:num>
  <w:num w:numId="2" w16cid:durableId="408577508">
    <w:abstractNumId w:val="0"/>
  </w:num>
  <w:num w:numId="3" w16cid:durableId="229773735">
    <w:abstractNumId w:val="0"/>
  </w:num>
  <w:num w:numId="4" w16cid:durableId="693726077">
    <w:abstractNumId w:val="0"/>
  </w:num>
  <w:num w:numId="5" w16cid:durableId="203850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1087E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86F34"/>
    <w:rsid w:val="0009609B"/>
    <w:rsid w:val="0009721A"/>
    <w:rsid w:val="000A581B"/>
    <w:rsid w:val="000D45EE"/>
    <w:rsid w:val="000E7834"/>
    <w:rsid w:val="0010596B"/>
    <w:rsid w:val="00112A64"/>
    <w:rsid w:val="001326C4"/>
    <w:rsid w:val="00132957"/>
    <w:rsid w:val="00146BD0"/>
    <w:rsid w:val="00153715"/>
    <w:rsid w:val="00165ABE"/>
    <w:rsid w:val="001766B7"/>
    <w:rsid w:val="00187048"/>
    <w:rsid w:val="00187A6E"/>
    <w:rsid w:val="00192C87"/>
    <w:rsid w:val="00195035"/>
    <w:rsid w:val="001B1212"/>
    <w:rsid w:val="001B2AB9"/>
    <w:rsid w:val="001D3118"/>
    <w:rsid w:val="001D724F"/>
    <w:rsid w:val="001E60EB"/>
    <w:rsid w:val="001E7370"/>
    <w:rsid w:val="001F3D02"/>
    <w:rsid w:val="00206224"/>
    <w:rsid w:val="0021127A"/>
    <w:rsid w:val="00226033"/>
    <w:rsid w:val="002264DF"/>
    <w:rsid w:val="002325FF"/>
    <w:rsid w:val="00233054"/>
    <w:rsid w:val="00252402"/>
    <w:rsid w:val="00256E9F"/>
    <w:rsid w:val="00257C42"/>
    <w:rsid w:val="00262ED2"/>
    <w:rsid w:val="002732A4"/>
    <w:rsid w:val="00293946"/>
    <w:rsid w:val="002B365D"/>
    <w:rsid w:val="002B3C1C"/>
    <w:rsid w:val="002B49DF"/>
    <w:rsid w:val="002D0C98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3E1ADC"/>
    <w:rsid w:val="00415794"/>
    <w:rsid w:val="00415CA3"/>
    <w:rsid w:val="00421C5B"/>
    <w:rsid w:val="0042571D"/>
    <w:rsid w:val="00465745"/>
    <w:rsid w:val="00465AC6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4B78"/>
    <w:rsid w:val="00566909"/>
    <w:rsid w:val="005920AA"/>
    <w:rsid w:val="005947EA"/>
    <w:rsid w:val="00597CB6"/>
    <w:rsid w:val="005C22F7"/>
    <w:rsid w:val="005C7A1E"/>
    <w:rsid w:val="005E010B"/>
    <w:rsid w:val="005E2C8E"/>
    <w:rsid w:val="005E4687"/>
    <w:rsid w:val="005E6166"/>
    <w:rsid w:val="005F4062"/>
    <w:rsid w:val="005F4567"/>
    <w:rsid w:val="00601F56"/>
    <w:rsid w:val="00612EEF"/>
    <w:rsid w:val="00625140"/>
    <w:rsid w:val="006330D9"/>
    <w:rsid w:val="0063535F"/>
    <w:rsid w:val="00657196"/>
    <w:rsid w:val="00657C33"/>
    <w:rsid w:val="00661042"/>
    <w:rsid w:val="00661771"/>
    <w:rsid w:val="00682C80"/>
    <w:rsid w:val="00685451"/>
    <w:rsid w:val="00692C36"/>
    <w:rsid w:val="00694BA1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CC8"/>
    <w:rsid w:val="00751DDB"/>
    <w:rsid w:val="0075561E"/>
    <w:rsid w:val="007561D9"/>
    <w:rsid w:val="007722D1"/>
    <w:rsid w:val="0077784C"/>
    <w:rsid w:val="007845E6"/>
    <w:rsid w:val="00784CF4"/>
    <w:rsid w:val="007907BA"/>
    <w:rsid w:val="007C0179"/>
    <w:rsid w:val="007C314F"/>
    <w:rsid w:val="007D25C0"/>
    <w:rsid w:val="007D4AFC"/>
    <w:rsid w:val="007D64E2"/>
    <w:rsid w:val="007F0FE0"/>
    <w:rsid w:val="007F29B8"/>
    <w:rsid w:val="00802C60"/>
    <w:rsid w:val="00803284"/>
    <w:rsid w:val="00825EA1"/>
    <w:rsid w:val="008269EB"/>
    <w:rsid w:val="008306FA"/>
    <w:rsid w:val="00832711"/>
    <w:rsid w:val="00832EDC"/>
    <w:rsid w:val="0083509A"/>
    <w:rsid w:val="00863643"/>
    <w:rsid w:val="00874163"/>
    <w:rsid w:val="00875C5A"/>
    <w:rsid w:val="00876657"/>
    <w:rsid w:val="008827B5"/>
    <w:rsid w:val="00883112"/>
    <w:rsid w:val="00885786"/>
    <w:rsid w:val="008B0AF5"/>
    <w:rsid w:val="008C2F9A"/>
    <w:rsid w:val="008C634C"/>
    <w:rsid w:val="008E10EA"/>
    <w:rsid w:val="008E705B"/>
    <w:rsid w:val="008F187E"/>
    <w:rsid w:val="008F2B96"/>
    <w:rsid w:val="008F48AE"/>
    <w:rsid w:val="00901B23"/>
    <w:rsid w:val="00905197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A7A66"/>
    <w:rsid w:val="009B6C71"/>
    <w:rsid w:val="009D05B4"/>
    <w:rsid w:val="009D64C5"/>
    <w:rsid w:val="009E5323"/>
    <w:rsid w:val="009F57E1"/>
    <w:rsid w:val="009F5CAB"/>
    <w:rsid w:val="00A04945"/>
    <w:rsid w:val="00A15510"/>
    <w:rsid w:val="00A203C1"/>
    <w:rsid w:val="00A310BB"/>
    <w:rsid w:val="00A747EC"/>
    <w:rsid w:val="00A771D3"/>
    <w:rsid w:val="00A82A14"/>
    <w:rsid w:val="00A85742"/>
    <w:rsid w:val="00A9151C"/>
    <w:rsid w:val="00A91BE0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C54FF"/>
    <w:rsid w:val="00BD1420"/>
    <w:rsid w:val="00BD721C"/>
    <w:rsid w:val="00BF36DE"/>
    <w:rsid w:val="00C122AE"/>
    <w:rsid w:val="00C1431B"/>
    <w:rsid w:val="00C20DBB"/>
    <w:rsid w:val="00C25DF8"/>
    <w:rsid w:val="00C2663D"/>
    <w:rsid w:val="00C34D1F"/>
    <w:rsid w:val="00C431B9"/>
    <w:rsid w:val="00C628CF"/>
    <w:rsid w:val="00C62A7A"/>
    <w:rsid w:val="00C7713F"/>
    <w:rsid w:val="00C944EF"/>
    <w:rsid w:val="00C955F2"/>
    <w:rsid w:val="00C9586A"/>
    <w:rsid w:val="00C97A03"/>
    <w:rsid w:val="00CC5757"/>
    <w:rsid w:val="00CC706C"/>
    <w:rsid w:val="00CC7F62"/>
    <w:rsid w:val="00CF1E36"/>
    <w:rsid w:val="00CF4914"/>
    <w:rsid w:val="00CF5518"/>
    <w:rsid w:val="00CF6018"/>
    <w:rsid w:val="00D16526"/>
    <w:rsid w:val="00D306A6"/>
    <w:rsid w:val="00D406AE"/>
    <w:rsid w:val="00D40BAF"/>
    <w:rsid w:val="00D42DDE"/>
    <w:rsid w:val="00D46B54"/>
    <w:rsid w:val="00D6088C"/>
    <w:rsid w:val="00D6606D"/>
    <w:rsid w:val="00D71CB1"/>
    <w:rsid w:val="00D85151"/>
    <w:rsid w:val="00DA511E"/>
    <w:rsid w:val="00DA6EBD"/>
    <w:rsid w:val="00DC5839"/>
    <w:rsid w:val="00DC7584"/>
    <w:rsid w:val="00DD096A"/>
    <w:rsid w:val="00DD1BA5"/>
    <w:rsid w:val="00DE102C"/>
    <w:rsid w:val="00DE128E"/>
    <w:rsid w:val="00DF276E"/>
    <w:rsid w:val="00DF75FE"/>
    <w:rsid w:val="00E111F6"/>
    <w:rsid w:val="00E118F3"/>
    <w:rsid w:val="00E23E05"/>
    <w:rsid w:val="00E2507A"/>
    <w:rsid w:val="00E47BDC"/>
    <w:rsid w:val="00E64BE9"/>
    <w:rsid w:val="00E75938"/>
    <w:rsid w:val="00E820A7"/>
    <w:rsid w:val="00E87039"/>
    <w:rsid w:val="00EA3D47"/>
    <w:rsid w:val="00EA4DDD"/>
    <w:rsid w:val="00EC31AB"/>
    <w:rsid w:val="00EC4BC6"/>
    <w:rsid w:val="00ED7183"/>
    <w:rsid w:val="00ED794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87865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16</TotalTime>
  <Pages>3</Pages>
  <Words>505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3712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JCA IMT2020</dc:creator>
  <cp:keywords>4, 5, 6/11</cp:keywords>
  <dc:description>TD 95  For: Geneva, 9 February 2017_x000d_Document date: _x000d_Saved by ITU51011605 at 17:32:58 on 06/02/2017</dc:description>
  <cp:lastModifiedBy>Karimova, Shabnam (Shaba)</cp:lastModifiedBy>
  <cp:revision>7</cp:revision>
  <cp:lastPrinted>2017-07-10T07:48:00Z</cp:lastPrinted>
  <dcterms:created xsi:type="dcterms:W3CDTF">2023-11-08T10:08:00Z</dcterms:created>
  <dcterms:modified xsi:type="dcterms:W3CDTF">2023-11-08T11:05:00Z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