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733BB4" w:rsidRPr="00733BB4" w:rsidTr="003F6975">
        <w:trPr>
          <w:cantSplit/>
        </w:trPr>
        <w:tc>
          <w:tcPr>
            <w:tcW w:w="1191" w:type="dxa"/>
            <w:vMerge w:val="restart"/>
          </w:tcPr>
          <w:p w:rsidR="00733BB4" w:rsidRPr="00733BB4" w:rsidRDefault="00733BB4" w:rsidP="00733BB4">
            <w:pPr>
              <w:rPr>
                <w:sz w:val="20"/>
                <w:szCs w:val="20"/>
              </w:rPr>
            </w:pPr>
            <w:bookmarkStart w:id="0" w:name="dnum" w:colFirst="2" w:colLast="2"/>
            <w:bookmarkStart w:id="1" w:name="dtableau"/>
            <w:r w:rsidRPr="00733BB4">
              <w:rPr>
                <w:noProof/>
                <w:sz w:val="20"/>
                <w:szCs w:val="20"/>
                <w:lang w:val="en-US"/>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733BB4" w:rsidRPr="00733BB4" w:rsidRDefault="00733BB4" w:rsidP="00733BB4">
            <w:pPr>
              <w:rPr>
                <w:sz w:val="16"/>
                <w:szCs w:val="16"/>
              </w:rPr>
            </w:pPr>
            <w:r w:rsidRPr="00733BB4">
              <w:rPr>
                <w:sz w:val="16"/>
                <w:szCs w:val="16"/>
              </w:rPr>
              <w:t>INTERNATIONAL TELECOMMUNICATION UNION</w:t>
            </w:r>
          </w:p>
          <w:p w:rsidR="00733BB4" w:rsidRPr="00733BB4" w:rsidRDefault="00733BB4" w:rsidP="00733BB4">
            <w:pPr>
              <w:rPr>
                <w:b/>
                <w:bCs/>
                <w:sz w:val="26"/>
                <w:szCs w:val="26"/>
              </w:rPr>
            </w:pPr>
            <w:r w:rsidRPr="00733BB4">
              <w:rPr>
                <w:b/>
                <w:bCs/>
                <w:sz w:val="26"/>
                <w:szCs w:val="26"/>
              </w:rPr>
              <w:t>TELECOMMUNICATION</w:t>
            </w:r>
            <w:r w:rsidRPr="00733BB4">
              <w:rPr>
                <w:b/>
                <w:bCs/>
                <w:sz w:val="26"/>
                <w:szCs w:val="26"/>
              </w:rPr>
              <w:br/>
              <w:t>STANDARDIZATION SECTOR</w:t>
            </w:r>
          </w:p>
          <w:p w:rsidR="00733BB4" w:rsidRPr="00733BB4" w:rsidRDefault="00733BB4" w:rsidP="00733BB4">
            <w:pPr>
              <w:rPr>
                <w:sz w:val="20"/>
                <w:szCs w:val="20"/>
              </w:rPr>
            </w:pPr>
            <w:r w:rsidRPr="00733BB4">
              <w:rPr>
                <w:sz w:val="20"/>
                <w:szCs w:val="20"/>
              </w:rPr>
              <w:t xml:space="preserve">STUDY PERIOD </w:t>
            </w:r>
            <w:bookmarkStart w:id="2" w:name="dstudyperiod"/>
            <w:r w:rsidRPr="00733BB4">
              <w:rPr>
                <w:sz w:val="20"/>
                <w:szCs w:val="20"/>
              </w:rPr>
              <w:t>2017-2020</w:t>
            </w:r>
            <w:bookmarkEnd w:id="2"/>
          </w:p>
        </w:tc>
        <w:tc>
          <w:tcPr>
            <w:tcW w:w="4681" w:type="dxa"/>
            <w:gridSpan w:val="2"/>
            <w:vAlign w:val="center"/>
          </w:tcPr>
          <w:p w:rsidR="00733BB4" w:rsidRPr="00733BB4" w:rsidRDefault="00733BB4" w:rsidP="00733BB4">
            <w:pPr>
              <w:pStyle w:val="Docnumber"/>
            </w:pPr>
            <w:r>
              <w:t>SG15-LS76</w:t>
            </w:r>
          </w:p>
        </w:tc>
      </w:tr>
      <w:tr w:rsidR="00733BB4" w:rsidRPr="00733BB4" w:rsidTr="003F6975">
        <w:trPr>
          <w:cantSplit/>
        </w:trPr>
        <w:tc>
          <w:tcPr>
            <w:tcW w:w="1191" w:type="dxa"/>
            <w:vMerge/>
          </w:tcPr>
          <w:p w:rsidR="00733BB4" w:rsidRPr="00733BB4" w:rsidRDefault="00733BB4" w:rsidP="00733BB4">
            <w:pPr>
              <w:rPr>
                <w:smallCaps/>
                <w:sz w:val="20"/>
              </w:rPr>
            </w:pPr>
            <w:bookmarkStart w:id="3" w:name="dsg" w:colFirst="2" w:colLast="2"/>
            <w:bookmarkEnd w:id="0"/>
          </w:p>
        </w:tc>
        <w:tc>
          <w:tcPr>
            <w:tcW w:w="4051" w:type="dxa"/>
            <w:gridSpan w:val="4"/>
            <w:vMerge/>
          </w:tcPr>
          <w:p w:rsidR="00733BB4" w:rsidRPr="00733BB4" w:rsidRDefault="00733BB4" w:rsidP="00733BB4">
            <w:pPr>
              <w:rPr>
                <w:smallCaps/>
                <w:sz w:val="20"/>
              </w:rPr>
            </w:pPr>
          </w:p>
        </w:tc>
        <w:tc>
          <w:tcPr>
            <w:tcW w:w="4681" w:type="dxa"/>
            <w:gridSpan w:val="2"/>
          </w:tcPr>
          <w:p w:rsidR="00733BB4" w:rsidRPr="00733BB4" w:rsidRDefault="00733BB4" w:rsidP="00733BB4">
            <w:pPr>
              <w:jc w:val="right"/>
              <w:rPr>
                <w:b/>
                <w:bCs/>
                <w:smallCaps/>
                <w:sz w:val="28"/>
                <w:szCs w:val="28"/>
              </w:rPr>
            </w:pPr>
            <w:r>
              <w:rPr>
                <w:b/>
                <w:bCs/>
                <w:smallCaps/>
                <w:sz w:val="28"/>
                <w:szCs w:val="28"/>
              </w:rPr>
              <w:t>STUDY GROUP 15</w:t>
            </w:r>
          </w:p>
        </w:tc>
      </w:tr>
      <w:bookmarkEnd w:id="3"/>
      <w:tr w:rsidR="00733BB4" w:rsidRPr="00733BB4" w:rsidTr="003F6975">
        <w:trPr>
          <w:cantSplit/>
        </w:trPr>
        <w:tc>
          <w:tcPr>
            <w:tcW w:w="1191" w:type="dxa"/>
            <w:vMerge/>
            <w:tcBorders>
              <w:bottom w:val="single" w:sz="12" w:space="0" w:color="auto"/>
            </w:tcBorders>
          </w:tcPr>
          <w:p w:rsidR="00733BB4" w:rsidRPr="00733BB4" w:rsidRDefault="00733BB4" w:rsidP="00733BB4">
            <w:pPr>
              <w:rPr>
                <w:b/>
                <w:bCs/>
                <w:sz w:val="26"/>
              </w:rPr>
            </w:pPr>
          </w:p>
        </w:tc>
        <w:tc>
          <w:tcPr>
            <w:tcW w:w="4051" w:type="dxa"/>
            <w:gridSpan w:val="4"/>
            <w:vMerge/>
            <w:tcBorders>
              <w:bottom w:val="single" w:sz="12" w:space="0" w:color="auto"/>
            </w:tcBorders>
          </w:tcPr>
          <w:p w:rsidR="00733BB4" w:rsidRPr="00733BB4" w:rsidRDefault="00733BB4" w:rsidP="00733BB4">
            <w:pPr>
              <w:rPr>
                <w:b/>
                <w:bCs/>
                <w:sz w:val="26"/>
              </w:rPr>
            </w:pPr>
          </w:p>
        </w:tc>
        <w:tc>
          <w:tcPr>
            <w:tcW w:w="4681" w:type="dxa"/>
            <w:gridSpan w:val="2"/>
            <w:tcBorders>
              <w:bottom w:val="single" w:sz="12" w:space="0" w:color="auto"/>
            </w:tcBorders>
            <w:vAlign w:val="center"/>
          </w:tcPr>
          <w:p w:rsidR="00733BB4" w:rsidRPr="00733BB4" w:rsidRDefault="00733BB4" w:rsidP="00733BB4">
            <w:pPr>
              <w:jc w:val="right"/>
              <w:rPr>
                <w:b/>
                <w:bCs/>
                <w:sz w:val="28"/>
                <w:szCs w:val="28"/>
              </w:rPr>
            </w:pPr>
            <w:r w:rsidRPr="00733BB4">
              <w:rPr>
                <w:b/>
                <w:bCs/>
                <w:sz w:val="28"/>
                <w:szCs w:val="28"/>
              </w:rPr>
              <w:t>Original: English</w:t>
            </w:r>
          </w:p>
        </w:tc>
      </w:tr>
      <w:tr w:rsidR="00733BB4" w:rsidRPr="00733BB4" w:rsidTr="003F6975">
        <w:trPr>
          <w:cantSplit/>
        </w:trPr>
        <w:tc>
          <w:tcPr>
            <w:tcW w:w="1617" w:type="dxa"/>
            <w:gridSpan w:val="3"/>
          </w:tcPr>
          <w:p w:rsidR="00733BB4" w:rsidRPr="00733BB4" w:rsidRDefault="00733BB4" w:rsidP="00733BB4">
            <w:pPr>
              <w:rPr>
                <w:b/>
                <w:bCs/>
              </w:rPr>
            </w:pPr>
            <w:bookmarkStart w:id="4" w:name="dbluepink" w:colFirst="1" w:colLast="1"/>
            <w:bookmarkStart w:id="5" w:name="dmeeting" w:colFirst="2" w:colLast="2"/>
            <w:r w:rsidRPr="00733BB4">
              <w:rPr>
                <w:b/>
                <w:bCs/>
              </w:rPr>
              <w:t>Question(s):</w:t>
            </w:r>
          </w:p>
        </w:tc>
        <w:tc>
          <w:tcPr>
            <w:tcW w:w="3625" w:type="dxa"/>
            <w:gridSpan w:val="2"/>
          </w:tcPr>
          <w:p w:rsidR="00733BB4" w:rsidRPr="00733BB4" w:rsidRDefault="00733BB4" w:rsidP="00733BB4">
            <w:r w:rsidRPr="00733BB4">
              <w:t>11, 12/15</w:t>
            </w:r>
          </w:p>
        </w:tc>
        <w:tc>
          <w:tcPr>
            <w:tcW w:w="4681" w:type="dxa"/>
            <w:gridSpan w:val="2"/>
          </w:tcPr>
          <w:p w:rsidR="00733BB4" w:rsidRPr="00733BB4" w:rsidRDefault="00733BB4" w:rsidP="00733BB4">
            <w:pPr>
              <w:jc w:val="right"/>
            </w:pPr>
            <w:r w:rsidRPr="00733BB4">
              <w:t>Geneva, 16-20 October 2017</w:t>
            </w:r>
          </w:p>
        </w:tc>
      </w:tr>
      <w:tr w:rsidR="00733BB4" w:rsidRPr="00733BB4" w:rsidTr="003F6975">
        <w:trPr>
          <w:cantSplit/>
        </w:trPr>
        <w:tc>
          <w:tcPr>
            <w:tcW w:w="9923" w:type="dxa"/>
            <w:gridSpan w:val="7"/>
          </w:tcPr>
          <w:p w:rsidR="00733BB4" w:rsidRPr="00733BB4" w:rsidRDefault="00A36C89" w:rsidP="00733BB4">
            <w:pPr>
              <w:jc w:val="center"/>
              <w:rPr>
                <w:b/>
                <w:bCs/>
              </w:rPr>
            </w:pPr>
            <w:bookmarkStart w:id="6" w:name="ddoctype" w:colFirst="0" w:colLast="0"/>
            <w:bookmarkEnd w:id="4"/>
            <w:bookmarkEnd w:id="5"/>
            <w:r>
              <w:rPr>
                <w:b/>
                <w:bCs/>
              </w:rPr>
              <w:t>LS</w:t>
            </w:r>
            <w:r w:rsidR="00403D1F">
              <w:rPr>
                <w:b/>
                <w:bCs/>
              </w:rPr>
              <w:br/>
              <w:t>(Ref.: SG15-TD99/GEN)</w:t>
            </w:r>
          </w:p>
        </w:tc>
      </w:tr>
      <w:tr w:rsidR="00733BB4" w:rsidRPr="00733BB4" w:rsidTr="003F6975">
        <w:trPr>
          <w:cantSplit/>
        </w:trPr>
        <w:tc>
          <w:tcPr>
            <w:tcW w:w="1617" w:type="dxa"/>
            <w:gridSpan w:val="3"/>
          </w:tcPr>
          <w:p w:rsidR="00733BB4" w:rsidRPr="00733BB4" w:rsidRDefault="00733BB4" w:rsidP="00733BB4">
            <w:pPr>
              <w:rPr>
                <w:b/>
                <w:bCs/>
              </w:rPr>
            </w:pPr>
            <w:bookmarkStart w:id="7" w:name="dsource" w:colFirst="1" w:colLast="1"/>
            <w:bookmarkEnd w:id="6"/>
            <w:r w:rsidRPr="00733BB4">
              <w:rPr>
                <w:b/>
                <w:bCs/>
              </w:rPr>
              <w:t>Source:</w:t>
            </w:r>
          </w:p>
        </w:tc>
        <w:tc>
          <w:tcPr>
            <w:tcW w:w="8306" w:type="dxa"/>
            <w:gridSpan w:val="4"/>
          </w:tcPr>
          <w:p w:rsidR="00733BB4" w:rsidRPr="00733BB4" w:rsidRDefault="00733BB4" w:rsidP="00733BB4">
            <w:r w:rsidRPr="00733BB4">
              <w:t>ITU-T Study Group 15</w:t>
            </w:r>
          </w:p>
        </w:tc>
      </w:tr>
      <w:tr w:rsidR="00733BB4" w:rsidRPr="00733BB4" w:rsidTr="003F6975">
        <w:trPr>
          <w:cantSplit/>
        </w:trPr>
        <w:tc>
          <w:tcPr>
            <w:tcW w:w="1617" w:type="dxa"/>
            <w:gridSpan w:val="3"/>
          </w:tcPr>
          <w:p w:rsidR="00733BB4" w:rsidRPr="00733BB4" w:rsidRDefault="00733BB4" w:rsidP="00733BB4">
            <w:bookmarkStart w:id="8" w:name="dtitle1" w:colFirst="1" w:colLast="1"/>
            <w:bookmarkEnd w:id="7"/>
            <w:r w:rsidRPr="00733BB4">
              <w:rPr>
                <w:b/>
                <w:bCs/>
              </w:rPr>
              <w:t>Title:</w:t>
            </w:r>
          </w:p>
        </w:tc>
        <w:tc>
          <w:tcPr>
            <w:tcW w:w="8306" w:type="dxa"/>
            <w:gridSpan w:val="4"/>
          </w:tcPr>
          <w:p w:rsidR="00733BB4" w:rsidRPr="00733BB4" w:rsidRDefault="00733BB4" w:rsidP="002F32B5">
            <w:r w:rsidRPr="00733BB4">
              <w:t>Liaison response to 3GPP RAN</w:t>
            </w:r>
            <w:r w:rsidR="004341FC">
              <w:t xml:space="preserve"> (reply to</w:t>
            </w:r>
            <w:r w:rsidR="002F32B5">
              <w:rPr>
                <w:color w:val="000000"/>
                <w:lang w:val="en-US"/>
              </w:rPr>
              <w:t xml:space="preserve"> </w:t>
            </w:r>
            <w:r w:rsidR="00861C25" w:rsidRPr="00861C25">
              <w:rPr>
                <w:color w:val="000000"/>
                <w:lang w:val="en-US"/>
              </w:rPr>
              <w:t>RP-172097</w:t>
            </w:r>
            <w:r w:rsidR="00861C25">
              <w:rPr>
                <w:color w:val="000000"/>
                <w:lang w:val="en-US"/>
              </w:rPr>
              <w:t>/</w:t>
            </w:r>
            <w:bookmarkStart w:id="9" w:name="_GoBack"/>
            <w:bookmarkEnd w:id="9"/>
            <w:r w:rsidR="002F32B5">
              <w:rPr>
                <w:color w:val="000000"/>
                <w:lang w:val="en-US"/>
              </w:rPr>
              <w:t>oLS8-3GPPRAN)</w:t>
            </w:r>
          </w:p>
        </w:tc>
      </w:tr>
      <w:bookmarkEnd w:id="8"/>
      <w:bookmarkEnd w:id="1"/>
      <w:tr w:rsidR="0075046A" w:rsidTr="0042291D">
        <w:trPr>
          <w:cantSplit/>
          <w:trHeight w:val="357"/>
        </w:trPr>
        <w:tc>
          <w:tcPr>
            <w:tcW w:w="9923" w:type="dxa"/>
            <w:gridSpan w:val="7"/>
            <w:tcBorders>
              <w:top w:val="single" w:sz="12" w:space="0" w:color="auto"/>
            </w:tcBorders>
          </w:tcPr>
          <w:p w:rsidR="0075046A" w:rsidRDefault="0075046A" w:rsidP="0042291D">
            <w:pPr>
              <w:jc w:val="center"/>
              <w:rPr>
                <w:b/>
              </w:rPr>
            </w:pPr>
            <w:r>
              <w:rPr>
                <w:b/>
              </w:rPr>
              <w:t>LIAISON STATEMENT</w:t>
            </w:r>
          </w:p>
        </w:tc>
      </w:tr>
      <w:tr w:rsidR="0075046A" w:rsidTr="0042291D">
        <w:trPr>
          <w:cantSplit/>
          <w:trHeight w:val="357"/>
        </w:trPr>
        <w:tc>
          <w:tcPr>
            <w:tcW w:w="2127" w:type="dxa"/>
            <w:gridSpan w:val="4"/>
          </w:tcPr>
          <w:p w:rsidR="0075046A" w:rsidRPr="003869CD" w:rsidRDefault="0075046A" w:rsidP="0042291D">
            <w:pPr>
              <w:rPr>
                <w:b/>
                <w:bCs/>
              </w:rPr>
            </w:pPr>
            <w:r w:rsidRPr="003869CD">
              <w:rPr>
                <w:b/>
                <w:bCs/>
              </w:rPr>
              <w:t>For action to:</w:t>
            </w:r>
          </w:p>
        </w:tc>
        <w:tc>
          <w:tcPr>
            <w:tcW w:w="7796" w:type="dxa"/>
            <w:gridSpan w:val="3"/>
          </w:tcPr>
          <w:p w:rsidR="0075046A" w:rsidRDefault="0075046A" w:rsidP="0042291D">
            <w:pPr>
              <w:pStyle w:val="LSForAction"/>
            </w:pPr>
          </w:p>
        </w:tc>
      </w:tr>
      <w:tr w:rsidR="0075046A" w:rsidTr="0042291D">
        <w:trPr>
          <w:cantSplit/>
          <w:trHeight w:val="357"/>
        </w:trPr>
        <w:tc>
          <w:tcPr>
            <w:tcW w:w="2127" w:type="dxa"/>
            <w:gridSpan w:val="4"/>
          </w:tcPr>
          <w:p w:rsidR="0075046A" w:rsidRPr="003869CD" w:rsidRDefault="0075046A" w:rsidP="0042291D">
            <w:pPr>
              <w:rPr>
                <w:b/>
                <w:bCs/>
              </w:rPr>
            </w:pPr>
            <w:r w:rsidRPr="003869CD">
              <w:rPr>
                <w:b/>
                <w:bCs/>
              </w:rPr>
              <w:t>For comment to:</w:t>
            </w:r>
          </w:p>
        </w:tc>
        <w:tc>
          <w:tcPr>
            <w:tcW w:w="7796" w:type="dxa"/>
            <w:gridSpan w:val="3"/>
          </w:tcPr>
          <w:p w:rsidR="0075046A" w:rsidRDefault="0075046A" w:rsidP="0042291D">
            <w:pPr>
              <w:pStyle w:val="LSForComment"/>
            </w:pPr>
          </w:p>
        </w:tc>
      </w:tr>
      <w:tr w:rsidR="0075046A" w:rsidTr="0042291D">
        <w:trPr>
          <w:cantSplit/>
          <w:trHeight w:val="357"/>
        </w:trPr>
        <w:tc>
          <w:tcPr>
            <w:tcW w:w="2127" w:type="dxa"/>
            <w:gridSpan w:val="4"/>
          </w:tcPr>
          <w:p w:rsidR="0075046A" w:rsidRPr="003869CD" w:rsidRDefault="0075046A" w:rsidP="0042291D">
            <w:pPr>
              <w:rPr>
                <w:b/>
                <w:bCs/>
              </w:rPr>
            </w:pPr>
            <w:r w:rsidRPr="003869CD">
              <w:rPr>
                <w:b/>
                <w:bCs/>
              </w:rPr>
              <w:t>For information to:</w:t>
            </w:r>
          </w:p>
        </w:tc>
        <w:tc>
          <w:tcPr>
            <w:tcW w:w="7796" w:type="dxa"/>
            <w:gridSpan w:val="3"/>
          </w:tcPr>
          <w:p w:rsidR="0075046A" w:rsidRDefault="008A52F8" w:rsidP="0042291D">
            <w:pPr>
              <w:pStyle w:val="LSForInfo"/>
            </w:pPr>
            <w:r>
              <w:t>3GPP RAN</w:t>
            </w:r>
          </w:p>
        </w:tc>
      </w:tr>
      <w:tr w:rsidR="0075046A" w:rsidTr="0042291D">
        <w:trPr>
          <w:cantSplit/>
          <w:trHeight w:val="357"/>
        </w:trPr>
        <w:tc>
          <w:tcPr>
            <w:tcW w:w="2127" w:type="dxa"/>
            <w:gridSpan w:val="4"/>
          </w:tcPr>
          <w:p w:rsidR="0075046A" w:rsidRDefault="0075046A" w:rsidP="0042291D">
            <w:pPr>
              <w:rPr>
                <w:b/>
                <w:bCs/>
              </w:rPr>
            </w:pPr>
            <w:r>
              <w:rPr>
                <w:b/>
                <w:bCs/>
              </w:rPr>
              <w:t>Approval:</w:t>
            </w:r>
          </w:p>
        </w:tc>
        <w:tc>
          <w:tcPr>
            <w:tcW w:w="7796" w:type="dxa"/>
            <w:gridSpan w:val="3"/>
          </w:tcPr>
          <w:p w:rsidR="0075046A" w:rsidRPr="003869CD" w:rsidRDefault="00403D1F" w:rsidP="0042291D">
            <w:pPr>
              <w:rPr>
                <w:b/>
                <w:bCs/>
              </w:rPr>
            </w:pPr>
            <w:r w:rsidRPr="009B07FA">
              <w:rPr>
                <w:bCs/>
              </w:rPr>
              <w:t>Joint Q11 and Q12/15 Interim meeting</w:t>
            </w:r>
            <w:r>
              <w:rPr>
                <w:bCs/>
              </w:rPr>
              <w:t xml:space="preserve"> (Geneva,</w:t>
            </w:r>
            <w:r w:rsidRPr="009B07FA">
              <w:rPr>
                <w:bCs/>
              </w:rPr>
              <w:t>16-20 October 2017</w:t>
            </w:r>
            <w:r>
              <w:rPr>
                <w:bCs/>
              </w:rPr>
              <w:t>)</w:t>
            </w:r>
          </w:p>
        </w:tc>
      </w:tr>
      <w:tr w:rsidR="0075046A" w:rsidTr="0042291D">
        <w:trPr>
          <w:cantSplit/>
          <w:trHeight w:val="357"/>
        </w:trPr>
        <w:tc>
          <w:tcPr>
            <w:tcW w:w="2127" w:type="dxa"/>
            <w:gridSpan w:val="4"/>
            <w:tcBorders>
              <w:bottom w:val="single" w:sz="12" w:space="0" w:color="auto"/>
            </w:tcBorders>
          </w:tcPr>
          <w:p w:rsidR="0075046A" w:rsidRDefault="0075046A" w:rsidP="0042291D">
            <w:pPr>
              <w:rPr>
                <w:b/>
                <w:bCs/>
              </w:rPr>
            </w:pPr>
            <w:r>
              <w:rPr>
                <w:b/>
                <w:bCs/>
              </w:rPr>
              <w:t>Deadline:</w:t>
            </w:r>
          </w:p>
        </w:tc>
        <w:tc>
          <w:tcPr>
            <w:tcW w:w="7796" w:type="dxa"/>
            <w:gridSpan w:val="3"/>
            <w:tcBorders>
              <w:bottom w:val="single" w:sz="12" w:space="0" w:color="auto"/>
            </w:tcBorders>
          </w:tcPr>
          <w:p w:rsidR="0075046A" w:rsidRDefault="0075046A" w:rsidP="0042291D">
            <w:pPr>
              <w:pStyle w:val="LSDeadline"/>
            </w:pPr>
            <w:r>
              <w:t>9 January 2018</w:t>
            </w:r>
          </w:p>
        </w:tc>
      </w:tr>
      <w:tr w:rsidR="0075046A" w:rsidRPr="0049090D" w:rsidTr="0042291D">
        <w:trPr>
          <w:cantSplit/>
          <w:trHeight w:val="888"/>
        </w:trPr>
        <w:tc>
          <w:tcPr>
            <w:tcW w:w="1607" w:type="dxa"/>
            <w:gridSpan w:val="2"/>
            <w:tcBorders>
              <w:top w:val="single" w:sz="8" w:space="0" w:color="auto"/>
              <w:bottom w:val="single" w:sz="8" w:space="0" w:color="auto"/>
            </w:tcBorders>
          </w:tcPr>
          <w:p w:rsidR="0075046A" w:rsidRPr="00136DDD" w:rsidRDefault="0075046A" w:rsidP="0042291D">
            <w:pPr>
              <w:rPr>
                <w:b/>
                <w:bCs/>
              </w:rPr>
            </w:pPr>
            <w:r w:rsidRPr="00136DDD">
              <w:rPr>
                <w:b/>
                <w:bCs/>
              </w:rPr>
              <w:t>Contact:</w:t>
            </w:r>
          </w:p>
        </w:tc>
        <w:tc>
          <w:tcPr>
            <w:tcW w:w="3780" w:type="dxa"/>
            <w:gridSpan w:val="4"/>
            <w:tcBorders>
              <w:top w:val="single" w:sz="8" w:space="0" w:color="auto"/>
              <w:bottom w:val="single" w:sz="8" w:space="0" w:color="auto"/>
            </w:tcBorders>
          </w:tcPr>
          <w:p w:rsidR="0075046A" w:rsidRPr="00136DDD" w:rsidRDefault="00861C25" w:rsidP="0042291D">
            <w:sdt>
              <w:sdtPr>
                <w:rPr>
                  <w:lang w:val="en-US"/>
                </w:rPr>
                <w:alias w:val="ContactNameOrgCountry"/>
                <w:tag w:val="ContactNameOrgCountry"/>
                <w:id w:val="-422345361"/>
                <w:placeholder>
                  <w:docPart w:val="7E6380ECF49F438989CB77CD90054009"/>
                </w:placeholder>
                <w:text w:multiLine="1"/>
              </w:sdtPr>
              <w:sdtEndPr/>
              <w:sdtContent>
                <w:r w:rsidR="0075046A">
                  <w:rPr>
                    <w:lang w:val="en-US"/>
                  </w:rPr>
                  <w:t xml:space="preserve">Steve </w:t>
                </w:r>
                <w:proofErr w:type="spellStart"/>
                <w:r w:rsidR="0075046A">
                  <w:rPr>
                    <w:lang w:val="en-US"/>
                  </w:rPr>
                  <w:t>Gorshe</w:t>
                </w:r>
                <w:proofErr w:type="spellEnd"/>
                <w:r w:rsidR="0075046A" w:rsidRPr="00136DDD">
                  <w:rPr>
                    <w:lang w:val="en-US"/>
                  </w:rPr>
                  <w:br/>
                </w:r>
                <w:proofErr w:type="spellStart"/>
                <w:r w:rsidR="0075046A">
                  <w:rPr>
                    <w:lang w:val="en-US"/>
                  </w:rPr>
                  <w:t>Microsemi</w:t>
                </w:r>
                <w:proofErr w:type="spellEnd"/>
                <w:r w:rsidR="0075046A" w:rsidRPr="00136DDD">
                  <w:rPr>
                    <w:lang w:val="en-US"/>
                  </w:rPr>
                  <w:br/>
                </w:r>
                <w:r w:rsidR="0075046A">
                  <w:rPr>
                    <w:lang w:val="en-US"/>
                  </w:rPr>
                  <w:t>USA</w:t>
                </w:r>
              </w:sdtContent>
            </w:sdt>
          </w:p>
        </w:tc>
        <w:sdt>
          <w:sdtPr>
            <w:alias w:val="ContactTelFaxEmail"/>
            <w:tag w:val="ContactTelFaxEmail"/>
            <w:id w:val="1399790144"/>
            <w:placeholder>
              <w:docPart w:val="8B4FCB5D40154385989D7ED42DB504B9"/>
            </w:placeholder>
          </w:sdtPr>
          <w:sdtEndPr/>
          <w:sdtContent>
            <w:tc>
              <w:tcPr>
                <w:tcW w:w="4536" w:type="dxa"/>
                <w:tcBorders>
                  <w:top w:val="single" w:sz="8" w:space="0" w:color="auto"/>
                  <w:bottom w:val="single" w:sz="8" w:space="0" w:color="auto"/>
                </w:tcBorders>
              </w:tcPr>
              <w:p w:rsidR="0075046A" w:rsidRPr="00061268" w:rsidRDefault="0075046A" w:rsidP="00DB4844">
                <w:pPr>
                  <w:rPr>
                    <w:lang w:val="pt-BR"/>
                  </w:rPr>
                </w:pPr>
                <w:r>
                  <w:rPr>
                    <w:lang w:val="pt-BR"/>
                  </w:rPr>
                  <w:t>Tel: +</w:t>
                </w:r>
                <w:r>
                  <w:t>1 503 431 7440</w:t>
                </w:r>
                <w:r>
                  <w:rPr>
                    <w:lang w:val="pt-BR"/>
                  </w:rPr>
                  <w:br/>
                </w:r>
                <w:r w:rsidRPr="00061268">
                  <w:rPr>
                    <w:lang w:val="pt-BR"/>
                  </w:rPr>
                  <w:t xml:space="preserve">E-mail: </w:t>
                </w:r>
                <w:r>
                  <w:rPr>
                    <w:lang w:val="pt-BR"/>
                  </w:rPr>
                  <w:t>steve.gorshe@microsemi.com</w:t>
                </w:r>
              </w:p>
            </w:tc>
          </w:sdtContent>
        </w:sdt>
      </w:tr>
      <w:tr w:rsidR="0075046A" w:rsidRPr="0049090D" w:rsidTr="0042291D">
        <w:trPr>
          <w:cantSplit/>
        </w:trPr>
        <w:tc>
          <w:tcPr>
            <w:tcW w:w="1607" w:type="dxa"/>
            <w:gridSpan w:val="2"/>
            <w:tcBorders>
              <w:top w:val="single" w:sz="8" w:space="0" w:color="auto"/>
              <w:bottom w:val="single" w:sz="8" w:space="0" w:color="auto"/>
            </w:tcBorders>
          </w:tcPr>
          <w:p w:rsidR="0075046A" w:rsidRPr="00136DDD" w:rsidRDefault="0075046A" w:rsidP="0042291D">
            <w:pPr>
              <w:rPr>
                <w:b/>
                <w:bCs/>
              </w:rPr>
            </w:pPr>
            <w:r w:rsidRPr="00136DDD">
              <w:rPr>
                <w:b/>
                <w:bCs/>
              </w:rPr>
              <w:t>Contact:</w:t>
            </w:r>
          </w:p>
        </w:tc>
        <w:tc>
          <w:tcPr>
            <w:tcW w:w="3780" w:type="dxa"/>
            <w:gridSpan w:val="4"/>
            <w:tcBorders>
              <w:top w:val="single" w:sz="8" w:space="0" w:color="auto"/>
              <w:bottom w:val="single" w:sz="8" w:space="0" w:color="auto"/>
            </w:tcBorders>
          </w:tcPr>
          <w:p w:rsidR="0075046A" w:rsidRPr="00136DDD" w:rsidRDefault="00861C25" w:rsidP="0042291D">
            <w:sdt>
              <w:sdtPr>
                <w:rPr>
                  <w:lang w:val="en-US"/>
                </w:rPr>
                <w:alias w:val="ContactNameOrgCountry"/>
                <w:tag w:val="ContactNameOrgCountry"/>
                <w:id w:val="1490982389"/>
                <w:placeholder>
                  <w:docPart w:val="9AF66E5723BF4A6AA983340D5A787970"/>
                </w:placeholder>
                <w:text w:multiLine="1"/>
              </w:sdtPr>
              <w:sdtEndPr/>
              <w:sdtContent>
                <w:r w:rsidR="0075046A">
                  <w:rPr>
                    <w:lang w:val="en-US"/>
                  </w:rPr>
                  <w:t>Stephen Shew</w:t>
                </w:r>
                <w:r w:rsidR="0075046A" w:rsidRPr="00136DDD">
                  <w:rPr>
                    <w:lang w:val="en-US"/>
                  </w:rPr>
                  <w:br/>
                </w:r>
                <w:proofErr w:type="spellStart"/>
                <w:r w:rsidR="0075046A">
                  <w:rPr>
                    <w:lang w:val="en-US"/>
                  </w:rPr>
                  <w:t>Ciena</w:t>
                </w:r>
                <w:proofErr w:type="spellEnd"/>
                <w:r w:rsidR="0075046A" w:rsidRPr="00136DDD">
                  <w:rPr>
                    <w:lang w:val="en-US"/>
                  </w:rPr>
                  <w:br/>
                </w:r>
                <w:r w:rsidR="0075046A">
                  <w:rPr>
                    <w:lang w:val="en-US"/>
                  </w:rPr>
                  <w:t>Canada</w:t>
                </w:r>
              </w:sdtContent>
            </w:sdt>
          </w:p>
        </w:tc>
        <w:sdt>
          <w:sdtPr>
            <w:alias w:val="ContactTelFaxEmail"/>
            <w:tag w:val="ContactTelFaxEmail"/>
            <w:id w:val="841751758"/>
            <w:placeholder>
              <w:docPart w:val="483D9C5CEBC24B17B9F8BAEC930E6FA3"/>
            </w:placeholder>
          </w:sdtPr>
          <w:sdtEndPr/>
          <w:sdtContent>
            <w:tc>
              <w:tcPr>
                <w:tcW w:w="4536" w:type="dxa"/>
                <w:tcBorders>
                  <w:top w:val="single" w:sz="8" w:space="0" w:color="auto"/>
                  <w:bottom w:val="single" w:sz="8" w:space="0" w:color="auto"/>
                </w:tcBorders>
              </w:tcPr>
              <w:p w:rsidR="0075046A" w:rsidRPr="00061268" w:rsidRDefault="0075046A" w:rsidP="00DB4844">
                <w:pPr>
                  <w:rPr>
                    <w:lang w:val="pt-BR"/>
                  </w:rPr>
                </w:pPr>
                <w:r w:rsidRPr="00061268">
                  <w:rPr>
                    <w:lang w:val="pt-BR"/>
                  </w:rPr>
                  <w:t>Tel: +</w:t>
                </w:r>
                <w:r>
                  <w:rPr>
                    <w:lang w:val="pt-BR"/>
                  </w:rPr>
                  <w:t>1 613 670 3211</w:t>
                </w:r>
                <w:r>
                  <w:rPr>
                    <w:lang w:val="pt-BR"/>
                  </w:rPr>
                  <w:br/>
                </w:r>
                <w:r w:rsidRPr="00061268">
                  <w:rPr>
                    <w:lang w:val="pt-BR"/>
                  </w:rPr>
                  <w:t xml:space="preserve">E-mail: </w:t>
                </w:r>
                <w:r>
                  <w:rPr>
                    <w:lang w:val="pt-BR"/>
                  </w:rPr>
                  <w:t>sshew@ciena.com</w:t>
                </w:r>
              </w:p>
            </w:tc>
          </w:sdtContent>
        </w:sdt>
      </w:tr>
    </w:tbl>
    <w:p w:rsidR="0075046A" w:rsidRPr="00061268" w:rsidRDefault="0075046A" w:rsidP="0075046A">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75046A" w:rsidRPr="00136DDD" w:rsidTr="0042291D">
        <w:trPr>
          <w:cantSplit/>
        </w:trPr>
        <w:tc>
          <w:tcPr>
            <w:tcW w:w="1616" w:type="dxa"/>
          </w:tcPr>
          <w:p w:rsidR="0075046A" w:rsidRPr="00136DDD" w:rsidRDefault="0075046A" w:rsidP="0042291D">
            <w:pPr>
              <w:rPr>
                <w:b/>
                <w:bCs/>
              </w:rPr>
            </w:pPr>
            <w:r w:rsidRPr="00136DDD">
              <w:rPr>
                <w:b/>
                <w:bCs/>
              </w:rPr>
              <w:t>Keywords:</w:t>
            </w:r>
          </w:p>
        </w:tc>
        <w:tc>
          <w:tcPr>
            <w:tcW w:w="8157" w:type="dxa"/>
          </w:tcPr>
          <w:p w:rsidR="0075046A" w:rsidRPr="001C6160" w:rsidRDefault="0075046A" w:rsidP="0042291D">
            <w:r w:rsidRPr="001C6160">
              <w:rPr>
                <w:lang w:val="en-US"/>
              </w:rPr>
              <w:t>IMT-20</w:t>
            </w:r>
            <w:r w:rsidR="00E839A2" w:rsidRPr="001C6160">
              <w:rPr>
                <w:lang w:val="en-US"/>
              </w:rPr>
              <w:t>20, 5G transport</w:t>
            </w:r>
          </w:p>
        </w:tc>
      </w:tr>
      <w:tr w:rsidR="0075046A" w:rsidRPr="00136DDD" w:rsidTr="0042291D">
        <w:trPr>
          <w:cantSplit/>
        </w:trPr>
        <w:tc>
          <w:tcPr>
            <w:tcW w:w="1616" w:type="dxa"/>
          </w:tcPr>
          <w:p w:rsidR="0075046A" w:rsidRPr="00136DDD" w:rsidRDefault="0075046A" w:rsidP="0042291D">
            <w:pPr>
              <w:rPr>
                <w:b/>
                <w:bCs/>
              </w:rPr>
            </w:pPr>
            <w:r w:rsidRPr="00136DDD">
              <w:rPr>
                <w:b/>
                <w:bCs/>
              </w:rPr>
              <w:t>Abstract:</w:t>
            </w:r>
          </w:p>
        </w:tc>
        <w:tc>
          <w:tcPr>
            <w:tcW w:w="8157" w:type="dxa"/>
          </w:tcPr>
          <w:p w:rsidR="0075046A" w:rsidRPr="00136DDD" w:rsidRDefault="00E839A2" w:rsidP="0042291D">
            <w:r>
              <w:t xml:space="preserve">This liaison thanks 3GPP for the information they provided in response to the previous liaison from SG15.  It also expresses SG15 interest in continuing liaison related to their work on the F1, </w:t>
            </w:r>
            <w:proofErr w:type="spellStart"/>
            <w:r>
              <w:t>Xn</w:t>
            </w:r>
            <w:proofErr w:type="spellEnd"/>
            <w:r>
              <w:t xml:space="preserve"> and NG interfaces.  </w:t>
            </w:r>
          </w:p>
        </w:tc>
      </w:tr>
    </w:tbl>
    <w:p w:rsidR="00162B8E" w:rsidRDefault="00162B8E" w:rsidP="0075046A">
      <w:r>
        <w:t xml:space="preserve">ITU-T SG15 would like to thank 3GPP RAN for its liaison response.  </w:t>
      </w:r>
      <w:r w:rsidR="008A52F8">
        <w:t xml:space="preserve">SG15 began its work on the new ITU-T </w:t>
      </w:r>
      <w:r w:rsidR="008A52F8" w:rsidRPr="005A2D0A">
        <w:rPr>
          <w:lang w:val="en-CA"/>
        </w:rPr>
        <w:t>Transport network support of IMT-2020/5G</w:t>
      </w:r>
      <w:r w:rsidR="008A52F8">
        <w:t xml:space="preserve"> (GSTR-TN5G) during a joint meeting of Q11/15 and Q12/15 the week of 16 October.  A skeleton outline of the technical report </w:t>
      </w:r>
      <w:proofErr w:type="gramStart"/>
      <w:r w:rsidR="008A52F8">
        <w:t>was created</w:t>
      </w:r>
      <w:proofErr w:type="gramEnd"/>
      <w:r w:rsidR="008A52F8">
        <w:t xml:space="preserve"> during the meeting and the goal is to complete </w:t>
      </w:r>
      <w:r w:rsidR="008F0026">
        <w:t>an initial version</w:t>
      </w:r>
      <w:r w:rsidR="008A52F8">
        <w:t xml:space="preserve"> during the January/February SG15 meeting.  </w:t>
      </w:r>
    </w:p>
    <w:p w:rsidR="008A52F8" w:rsidRDefault="008A52F8" w:rsidP="0075046A"/>
    <w:p w:rsidR="008A52F8" w:rsidRDefault="008A52F8" w:rsidP="0075046A">
      <w:r>
        <w:t xml:space="preserve">Your answers to our questions were very helpful.  We are looking forward to ongoing liaison communication with you.  We are especially interested in any updates you can provide on your work on the F1, </w:t>
      </w:r>
      <w:proofErr w:type="spellStart"/>
      <w:r>
        <w:t>Xn</w:t>
      </w:r>
      <w:proofErr w:type="spellEnd"/>
      <w:r>
        <w:t xml:space="preserve"> and NG interfaces.  </w:t>
      </w:r>
    </w:p>
    <w:p w:rsidR="00794F4F" w:rsidRDefault="00394DBF" w:rsidP="001200A6">
      <w:pPr>
        <w:jc w:val="center"/>
      </w:pPr>
      <w:r>
        <w:t>_______________________</w:t>
      </w:r>
    </w:p>
    <w:sectPr w:rsidR="00794F4F" w:rsidSect="00733BB4">
      <w:headerReference w:type="default" r:id="rId12"/>
      <w:headerReference w:type="first" r:id="rId1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F6E" w:rsidRDefault="00003F6E" w:rsidP="00C42125">
      <w:pPr>
        <w:spacing w:before="0"/>
      </w:pPr>
      <w:r>
        <w:separator/>
      </w:r>
    </w:p>
  </w:endnote>
  <w:endnote w:type="continuationSeparator" w:id="0">
    <w:p w:rsidR="00003F6E" w:rsidRDefault="00003F6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F6E" w:rsidRDefault="00003F6E" w:rsidP="00C42125">
      <w:pPr>
        <w:spacing w:before="0"/>
      </w:pPr>
      <w:r>
        <w:separator/>
      </w:r>
    </w:p>
  </w:footnote>
  <w:footnote w:type="continuationSeparator" w:id="0">
    <w:p w:rsidR="00003F6E" w:rsidRDefault="00003F6E"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B71" w:rsidRPr="00733BB4" w:rsidRDefault="00733BB4" w:rsidP="00733BB4">
    <w:pPr>
      <w:pStyle w:val="Header"/>
      <w:rPr>
        <w:sz w:val="18"/>
      </w:rPr>
    </w:pPr>
    <w:r w:rsidRPr="00733BB4">
      <w:rPr>
        <w:sz w:val="18"/>
      </w:rPr>
      <w:t xml:space="preserve">- </w:t>
    </w:r>
    <w:r w:rsidRPr="00733BB4">
      <w:rPr>
        <w:sz w:val="18"/>
      </w:rPr>
      <w:fldChar w:fldCharType="begin"/>
    </w:r>
    <w:r w:rsidRPr="00733BB4">
      <w:rPr>
        <w:sz w:val="18"/>
      </w:rPr>
      <w:instrText xml:space="preserve"> PAGE  \* MERGEFORMAT </w:instrText>
    </w:r>
    <w:r w:rsidRPr="00733BB4">
      <w:rPr>
        <w:sz w:val="18"/>
      </w:rPr>
      <w:fldChar w:fldCharType="separate"/>
    </w:r>
    <w:r>
      <w:rPr>
        <w:noProof/>
        <w:sz w:val="18"/>
      </w:rPr>
      <w:t>1</w:t>
    </w:r>
    <w:r w:rsidRPr="00733BB4">
      <w:rPr>
        <w:sz w:val="18"/>
      </w:rPr>
      <w:fldChar w:fldCharType="end"/>
    </w:r>
    <w:r w:rsidRPr="00733BB4">
      <w:rPr>
        <w:sz w:val="18"/>
      </w:rPr>
      <w:t xml:space="preserve"> -</w:t>
    </w:r>
  </w:p>
  <w:p w:rsidR="00733BB4" w:rsidRPr="00733BB4" w:rsidRDefault="00733BB4" w:rsidP="00733BB4">
    <w:pPr>
      <w:pStyle w:val="Header"/>
      <w:spacing w:after="240"/>
      <w:rPr>
        <w:sz w:val="18"/>
      </w:rPr>
    </w:pPr>
    <w:r w:rsidRPr="00733BB4">
      <w:rPr>
        <w:sz w:val="18"/>
      </w:rPr>
      <w:fldChar w:fldCharType="begin"/>
    </w:r>
    <w:r w:rsidRPr="00733BB4">
      <w:rPr>
        <w:sz w:val="18"/>
      </w:rPr>
      <w:instrText xml:space="preserve"> STYLEREF  Docnumber  </w:instrText>
    </w:r>
    <w:r w:rsidRPr="00733BB4">
      <w:rPr>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B71" w:rsidRDefault="00E45B71" w:rsidP="00FA630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E6EC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C22DF"/>
    <w:multiLevelType w:val="hybridMultilevel"/>
    <w:tmpl w:val="E7E245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2A755CA"/>
    <w:multiLevelType w:val="hybridMultilevel"/>
    <w:tmpl w:val="D3B8F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9127C"/>
    <w:multiLevelType w:val="hybridMultilevel"/>
    <w:tmpl w:val="CB90E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204C4C"/>
    <w:multiLevelType w:val="hybridMultilevel"/>
    <w:tmpl w:val="A8CC0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FA7C0F"/>
    <w:multiLevelType w:val="hybridMultilevel"/>
    <w:tmpl w:val="21B8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50C34"/>
    <w:multiLevelType w:val="hybridMultilevel"/>
    <w:tmpl w:val="8CD2E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44B3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59FA1222"/>
    <w:multiLevelType w:val="hybridMultilevel"/>
    <w:tmpl w:val="A8AC5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679ED"/>
    <w:multiLevelType w:val="hybridMultilevel"/>
    <w:tmpl w:val="A8A2BD4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8542CC9"/>
    <w:multiLevelType w:val="hybridMultilevel"/>
    <w:tmpl w:val="625607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13347A"/>
    <w:multiLevelType w:val="hybridMultilevel"/>
    <w:tmpl w:val="D5BA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D1F71"/>
    <w:multiLevelType w:val="hybridMultilevel"/>
    <w:tmpl w:val="E9C27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08737C"/>
    <w:multiLevelType w:val="hybridMultilevel"/>
    <w:tmpl w:val="72E68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E543FB"/>
    <w:multiLevelType w:val="hybridMultilevel"/>
    <w:tmpl w:val="128840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2014DD"/>
    <w:multiLevelType w:val="hybridMultilevel"/>
    <w:tmpl w:val="43CC6D9C"/>
    <w:lvl w:ilvl="0" w:tplc="CE704014">
      <w:start w:val="1"/>
      <w:numFmt w:val="decimal"/>
      <w:pStyle w:val="ListNumber3"/>
      <w:lvlText w:val="%1."/>
      <w:lvlJc w:val="left"/>
      <w:pPr>
        <w:tabs>
          <w:tab w:val="num" w:pos="926"/>
        </w:tabs>
        <w:ind w:left="926"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6C0B48"/>
    <w:multiLevelType w:val="hybridMultilevel"/>
    <w:tmpl w:val="E32A79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2"/>
  </w:num>
  <w:num w:numId="13">
    <w:abstractNumId w:val="11"/>
  </w:num>
  <w:num w:numId="14">
    <w:abstractNumId w:val="12"/>
  </w:num>
  <w:num w:numId="15">
    <w:abstractNumId w:val="13"/>
  </w:num>
  <w:num w:numId="16">
    <w:abstractNumId w:val="21"/>
  </w:num>
  <w:num w:numId="17">
    <w:abstractNumId w:val="15"/>
  </w:num>
  <w:num w:numId="18">
    <w:abstractNumId w:val="1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0"/>
  </w:num>
  <w:num w:numId="22">
    <w:abstractNumId w:val="16"/>
  </w:num>
  <w:num w:numId="23">
    <w:abstractNumId w:val="24"/>
  </w:num>
  <w:num w:numId="24">
    <w:abstractNumId w:val="23"/>
  </w:num>
  <w:num w:numId="25">
    <w:abstractNumId w:val="19"/>
  </w:num>
  <w:num w:numId="26">
    <w:abstractNumId w:val="18"/>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00EA0"/>
    <w:rsid w:val="000027BF"/>
    <w:rsid w:val="00003459"/>
    <w:rsid w:val="000037AA"/>
    <w:rsid w:val="00003F6E"/>
    <w:rsid w:val="00013FED"/>
    <w:rsid w:val="00014AC1"/>
    <w:rsid w:val="00014F69"/>
    <w:rsid w:val="00015710"/>
    <w:rsid w:val="0001642C"/>
    <w:rsid w:val="00016CF3"/>
    <w:rsid w:val="000171DB"/>
    <w:rsid w:val="000224A7"/>
    <w:rsid w:val="000227FF"/>
    <w:rsid w:val="00023D9A"/>
    <w:rsid w:val="00027DA6"/>
    <w:rsid w:val="0003106D"/>
    <w:rsid w:val="0003582E"/>
    <w:rsid w:val="00043D75"/>
    <w:rsid w:val="00047CDD"/>
    <w:rsid w:val="00052961"/>
    <w:rsid w:val="00052AEB"/>
    <w:rsid w:val="00057000"/>
    <w:rsid w:val="00057642"/>
    <w:rsid w:val="000640E0"/>
    <w:rsid w:val="00065B33"/>
    <w:rsid w:val="00066E8D"/>
    <w:rsid w:val="00085BAA"/>
    <w:rsid w:val="000869ED"/>
    <w:rsid w:val="00086D80"/>
    <w:rsid w:val="0009013D"/>
    <w:rsid w:val="00092A8C"/>
    <w:rsid w:val="00093C0B"/>
    <w:rsid w:val="000966A8"/>
    <w:rsid w:val="000A0A5C"/>
    <w:rsid w:val="000A5CA2"/>
    <w:rsid w:val="000A649A"/>
    <w:rsid w:val="000A6B58"/>
    <w:rsid w:val="000B2E6D"/>
    <w:rsid w:val="000B660E"/>
    <w:rsid w:val="000C7601"/>
    <w:rsid w:val="000D7D2C"/>
    <w:rsid w:val="000E3C61"/>
    <w:rsid w:val="000E3E55"/>
    <w:rsid w:val="000E6083"/>
    <w:rsid w:val="000E6125"/>
    <w:rsid w:val="000F012A"/>
    <w:rsid w:val="000F2FBF"/>
    <w:rsid w:val="00100BAF"/>
    <w:rsid w:val="00103206"/>
    <w:rsid w:val="00107D4B"/>
    <w:rsid w:val="00113DBE"/>
    <w:rsid w:val="001200A6"/>
    <w:rsid w:val="001207E9"/>
    <w:rsid w:val="001251DA"/>
    <w:rsid w:val="00125432"/>
    <w:rsid w:val="00125817"/>
    <w:rsid w:val="00130CE5"/>
    <w:rsid w:val="0013513B"/>
    <w:rsid w:val="00136DDD"/>
    <w:rsid w:val="001376F5"/>
    <w:rsid w:val="00137F40"/>
    <w:rsid w:val="00140B2D"/>
    <w:rsid w:val="00141A07"/>
    <w:rsid w:val="00144BDF"/>
    <w:rsid w:val="00145601"/>
    <w:rsid w:val="00152019"/>
    <w:rsid w:val="00155DDC"/>
    <w:rsid w:val="00162B8E"/>
    <w:rsid w:val="00165D47"/>
    <w:rsid w:val="00167726"/>
    <w:rsid w:val="0018330D"/>
    <w:rsid w:val="00185006"/>
    <w:rsid w:val="00186C36"/>
    <w:rsid w:val="001871EC"/>
    <w:rsid w:val="001873A4"/>
    <w:rsid w:val="00187E96"/>
    <w:rsid w:val="001A0A2C"/>
    <w:rsid w:val="001A20C3"/>
    <w:rsid w:val="001A670F"/>
    <w:rsid w:val="001B2864"/>
    <w:rsid w:val="001B6A45"/>
    <w:rsid w:val="001C1003"/>
    <w:rsid w:val="001C2009"/>
    <w:rsid w:val="001C6160"/>
    <w:rsid w:val="001C62B8"/>
    <w:rsid w:val="001C63A1"/>
    <w:rsid w:val="001D22D8"/>
    <w:rsid w:val="001D3949"/>
    <w:rsid w:val="001D4296"/>
    <w:rsid w:val="001E4B2A"/>
    <w:rsid w:val="001E7B0E"/>
    <w:rsid w:val="001F141D"/>
    <w:rsid w:val="001F2056"/>
    <w:rsid w:val="001F6BFF"/>
    <w:rsid w:val="00200A06"/>
    <w:rsid w:val="00200A98"/>
    <w:rsid w:val="00201AFA"/>
    <w:rsid w:val="00203F2C"/>
    <w:rsid w:val="002126A9"/>
    <w:rsid w:val="002229F1"/>
    <w:rsid w:val="002235B2"/>
    <w:rsid w:val="002316B3"/>
    <w:rsid w:val="00232A3F"/>
    <w:rsid w:val="00233F75"/>
    <w:rsid w:val="00242A2B"/>
    <w:rsid w:val="00247D59"/>
    <w:rsid w:val="00253DBE"/>
    <w:rsid w:val="00253DC6"/>
    <w:rsid w:val="0025489C"/>
    <w:rsid w:val="002569A3"/>
    <w:rsid w:val="002607CD"/>
    <w:rsid w:val="002622FA"/>
    <w:rsid w:val="00263518"/>
    <w:rsid w:val="002636D7"/>
    <w:rsid w:val="002639F9"/>
    <w:rsid w:val="00264F79"/>
    <w:rsid w:val="0026727C"/>
    <w:rsid w:val="00272340"/>
    <w:rsid w:val="002736D0"/>
    <w:rsid w:val="002759E7"/>
    <w:rsid w:val="00277326"/>
    <w:rsid w:val="002809C8"/>
    <w:rsid w:val="00281AFC"/>
    <w:rsid w:val="002837E7"/>
    <w:rsid w:val="002A11C4"/>
    <w:rsid w:val="002A2CDF"/>
    <w:rsid w:val="002A399B"/>
    <w:rsid w:val="002A4BE0"/>
    <w:rsid w:val="002A4C0C"/>
    <w:rsid w:val="002A5AFF"/>
    <w:rsid w:val="002B0AD2"/>
    <w:rsid w:val="002B29EA"/>
    <w:rsid w:val="002C008C"/>
    <w:rsid w:val="002C26C0"/>
    <w:rsid w:val="002C2BC5"/>
    <w:rsid w:val="002C43B1"/>
    <w:rsid w:val="002C4E42"/>
    <w:rsid w:val="002D0EC2"/>
    <w:rsid w:val="002D21FC"/>
    <w:rsid w:val="002D2B06"/>
    <w:rsid w:val="002E009E"/>
    <w:rsid w:val="002E0407"/>
    <w:rsid w:val="002E24C2"/>
    <w:rsid w:val="002E79CB"/>
    <w:rsid w:val="002F0471"/>
    <w:rsid w:val="002F1714"/>
    <w:rsid w:val="002F2C29"/>
    <w:rsid w:val="002F32B5"/>
    <w:rsid w:val="002F5458"/>
    <w:rsid w:val="002F7F55"/>
    <w:rsid w:val="00301573"/>
    <w:rsid w:val="003044DD"/>
    <w:rsid w:val="0030745F"/>
    <w:rsid w:val="00312C06"/>
    <w:rsid w:val="00314630"/>
    <w:rsid w:val="0032090A"/>
    <w:rsid w:val="00321CDE"/>
    <w:rsid w:val="00333E15"/>
    <w:rsid w:val="00341821"/>
    <w:rsid w:val="00354CD3"/>
    <w:rsid w:val="003564B9"/>
    <w:rsid w:val="003571BC"/>
    <w:rsid w:val="00357F61"/>
    <w:rsid w:val="0036090C"/>
    <w:rsid w:val="00360DEE"/>
    <w:rsid w:val="00361139"/>
    <w:rsid w:val="00364979"/>
    <w:rsid w:val="003707D0"/>
    <w:rsid w:val="003822E9"/>
    <w:rsid w:val="00385B9C"/>
    <w:rsid w:val="00385FB5"/>
    <w:rsid w:val="0038715D"/>
    <w:rsid w:val="00390536"/>
    <w:rsid w:val="00392E84"/>
    <w:rsid w:val="00394808"/>
    <w:rsid w:val="00394DBF"/>
    <w:rsid w:val="003957A6"/>
    <w:rsid w:val="003A041A"/>
    <w:rsid w:val="003A43EF"/>
    <w:rsid w:val="003A7D0F"/>
    <w:rsid w:val="003B2743"/>
    <w:rsid w:val="003B60A2"/>
    <w:rsid w:val="003B71A1"/>
    <w:rsid w:val="003C0A64"/>
    <w:rsid w:val="003C1E6C"/>
    <w:rsid w:val="003C7445"/>
    <w:rsid w:val="003D2995"/>
    <w:rsid w:val="003E1840"/>
    <w:rsid w:val="003E386E"/>
    <w:rsid w:val="003E39A2"/>
    <w:rsid w:val="003E44EC"/>
    <w:rsid w:val="003E57AB"/>
    <w:rsid w:val="003F28AC"/>
    <w:rsid w:val="003F2BED"/>
    <w:rsid w:val="003F5096"/>
    <w:rsid w:val="0040091B"/>
    <w:rsid w:val="00400AF0"/>
    <w:rsid w:val="00400B49"/>
    <w:rsid w:val="00403D1F"/>
    <w:rsid w:val="0040556E"/>
    <w:rsid w:val="004107D4"/>
    <w:rsid w:val="004243E7"/>
    <w:rsid w:val="0042747E"/>
    <w:rsid w:val="004341FC"/>
    <w:rsid w:val="004407A6"/>
    <w:rsid w:val="00443134"/>
    <w:rsid w:val="00443878"/>
    <w:rsid w:val="00445014"/>
    <w:rsid w:val="0044549A"/>
    <w:rsid w:val="004539A8"/>
    <w:rsid w:val="00455DAE"/>
    <w:rsid w:val="004567A8"/>
    <w:rsid w:val="004609CC"/>
    <w:rsid w:val="0046779B"/>
    <w:rsid w:val="004712CA"/>
    <w:rsid w:val="0047422E"/>
    <w:rsid w:val="004766DD"/>
    <w:rsid w:val="00476EF5"/>
    <w:rsid w:val="004777FD"/>
    <w:rsid w:val="00483D93"/>
    <w:rsid w:val="00490122"/>
    <w:rsid w:val="0049220A"/>
    <w:rsid w:val="00495EBC"/>
    <w:rsid w:val="0049674B"/>
    <w:rsid w:val="004A09ED"/>
    <w:rsid w:val="004A74B4"/>
    <w:rsid w:val="004B13DB"/>
    <w:rsid w:val="004C0673"/>
    <w:rsid w:val="004C4E4E"/>
    <w:rsid w:val="004D1FEC"/>
    <w:rsid w:val="004E3CBE"/>
    <w:rsid w:val="004E5053"/>
    <w:rsid w:val="004E53BB"/>
    <w:rsid w:val="004E7E2C"/>
    <w:rsid w:val="004F0E3C"/>
    <w:rsid w:val="004F3816"/>
    <w:rsid w:val="004F500A"/>
    <w:rsid w:val="004F50A4"/>
    <w:rsid w:val="005100E4"/>
    <w:rsid w:val="00511BC4"/>
    <w:rsid w:val="005126A0"/>
    <w:rsid w:val="00522F3A"/>
    <w:rsid w:val="00530DE8"/>
    <w:rsid w:val="005317F4"/>
    <w:rsid w:val="00543D41"/>
    <w:rsid w:val="00545472"/>
    <w:rsid w:val="00553600"/>
    <w:rsid w:val="005571A4"/>
    <w:rsid w:val="0056300C"/>
    <w:rsid w:val="0056594F"/>
    <w:rsid w:val="00566EDA"/>
    <w:rsid w:val="0057081A"/>
    <w:rsid w:val="00572654"/>
    <w:rsid w:val="005835CD"/>
    <w:rsid w:val="00583AA4"/>
    <w:rsid w:val="005856D9"/>
    <w:rsid w:val="005976A1"/>
    <w:rsid w:val="005A25D8"/>
    <w:rsid w:val="005A3316"/>
    <w:rsid w:val="005A34E7"/>
    <w:rsid w:val="005A6E4B"/>
    <w:rsid w:val="005B13AA"/>
    <w:rsid w:val="005B251B"/>
    <w:rsid w:val="005B5629"/>
    <w:rsid w:val="005C0300"/>
    <w:rsid w:val="005C050A"/>
    <w:rsid w:val="005C0522"/>
    <w:rsid w:val="005C27A2"/>
    <w:rsid w:val="005C4223"/>
    <w:rsid w:val="005C689C"/>
    <w:rsid w:val="005D11F2"/>
    <w:rsid w:val="005D4FEB"/>
    <w:rsid w:val="005D65ED"/>
    <w:rsid w:val="005D742D"/>
    <w:rsid w:val="005E0E6C"/>
    <w:rsid w:val="005F4B6A"/>
    <w:rsid w:val="005F76C6"/>
    <w:rsid w:val="006010F3"/>
    <w:rsid w:val="006100AA"/>
    <w:rsid w:val="00613B00"/>
    <w:rsid w:val="00615A0A"/>
    <w:rsid w:val="00616436"/>
    <w:rsid w:val="006252A0"/>
    <w:rsid w:val="00627174"/>
    <w:rsid w:val="006333D4"/>
    <w:rsid w:val="00634370"/>
    <w:rsid w:val="006369B2"/>
    <w:rsid w:val="0063718D"/>
    <w:rsid w:val="00642804"/>
    <w:rsid w:val="00642C1A"/>
    <w:rsid w:val="006465D4"/>
    <w:rsid w:val="00647525"/>
    <w:rsid w:val="00647A71"/>
    <w:rsid w:val="006513EC"/>
    <w:rsid w:val="006530A8"/>
    <w:rsid w:val="0065447C"/>
    <w:rsid w:val="00655F0C"/>
    <w:rsid w:val="006570B0"/>
    <w:rsid w:val="0066022F"/>
    <w:rsid w:val="00661D51"/>
    <w:rsid w:val="00676187"/>
    <w:rsid w:val="00676729"/>
    <w:rsid w:val="006823F3"/>
    <w:rsid w:val="00690A07"/>
    <w:rsid w:val="0069210B"/>
    <w:rsid w:val="00695DD7"/>
    <w:rsid w:val="00696DFF"/>
    <w:rsid w:val="006A4055"/>
    <w:rsid w:val="006A42EE"/>
    <w:rsid w:val="006A47FE"/>
    <w:rsid w:val="006A7C27"/>
    <w:rsid w:val="006B2350"/>
    <w:rsid w:val="006B2FE4"/>
    <w:rsid w:val="006B37B0"/>
    <w:rsid w:val="006B7953"/>
    <w:rsid w:val="006C122D"/>
    <w:rsid w:val="006C4B86"/>
    <w:rsid w:val="006C5641"/>
    <w:rsid w:val="006D1089"/>
    <w:rsid w:val="006D195E"/>
    <w:rsid w:val="006D1B86"/>
    <w:rsid w:val="006D2F86"/>
    <w:rsid w:val="006D7355"/>
    <w:rsid w:val="006E3698"/>
    <w:rsid w:val="006E6E46"/>
    <w:rsid w:val="006F7AE6"/>
    <w:rsid w:val="006F7DEE"/>
    <w:rsid w:val="00715CA6"/>
    <w:rsid w:val="00725596"/>
    <w:rsid w:val="00730398"/>
    <w:rsid w:val="00731135"/>
    <w:rsid w:val="007324AF"/>
    <w:rsid w:val="00732E04"/>
    <w:rsid w:val="00733BB4"/>
    <w:rsid w:val="00736CC6"/>
    <w:rsid w:val="00737A1F"/>
    <w:rsid w:val="007409B4"/>
    <w:rsid w:val="00741974"/>
    <w:rsid w:val="007449C7"/>
    <w:rsid w:val="007454C6"/>
    <w:rsid w:val="0075046A"/>
    <w:rsid w:val="00752882"/>
    <w:rsid w:val="0075525E"/>
    <w:rsid w:val="00756D3D"/>
    <w:rsid w:val="00757086"/>
    <w:rsid w:val="00763E0B"/>
    <w:rsid w:val="00776777"/>
    <w:rsid w:val="007806C2"/>
    <w:rsid w:val="00781FEE"/>
    <w:rsid w:val="00785DF7"/>
    <w:rsid w:val="007903F8"/>
    <w:rsid w:val="00794F4F"/>
    <w:rsid w:val="007974BE"/>
    <w:rsid w:val="007A0916"/>
    <w:rsid w:val="007A0DFD"/>
    <w:rsid w:val="007B1BF5"/>
    <w:rsid w:val="007C192A"/>
    <w:rsid w:val="007C7122"/>
    <w:rsid w:val="007D18EF"/>
    <w:rsid w:val="007D3F11"/>
    <w:rsid w:val="007D4B07"/>
    <w:rsid w:val="007E2C69"/>
    <w:rsid w:val="007E53E4"/>
    <w:rsid w:val="007E656A"/>
    <w:rsid w:val="007F3CAA"/>
    <w:rsid w:val="007F664D"/>
    <w:rsid w:val="007F7263"/>
    <w:rsid w:val="00811EE5"/>
    <w:rsid w:val="00813B63"/>
    <w:rsid w:val="00813D68"/>
    <w:rsid w:val="00816137"/>
    <w:rsid w:val="00830E0C"/>
    <w:rsid w:val="00836A02"/>
    <w:rsid w:val="00837203"/>
    <w:rsid w:val="00841DB9"/>
    <w:rsid w:val="00842137"/>
    <w:rsid w:val="0084361A"/>
    <w:rsid w:val="008452CA"/>
    <w:rsid w:val="008511B5"/>
    <w:rsid w:val="00851C60"/>
    <w:rsid w:val="00851DAD"/>
    <w:rsid w:val="00853F5F"/>
    <w:rsid w:val="0085628F"/>
    <w:rsid w:val="00856C7A"/>
    <w:rsid w:val="00861C25"/>
    <w:rsid w:val="008623ED"/>
    <w:rsid w:val="00864FD1"/>
    <w:rsid w:val="00875AA6"/>
    <w:rsid w:val="00880944"/>
    <w:rsid w:val="008821A1"/>
    <w:rsid w:val="00886B30"/>
    <w:rsid w:val="0089088E"/>
    <w:rsid w:val="00890D29"/>
    <w:rsid w:val="00892297"/>
    <w:rsid w:val="00893D24"/>
    <w:rsid w:val="008964D6"/>
    <w:rsid w:val="008A1BB1"/>
    <w:rsid w:val="008A52F8"/>
    <w:rsid w:val="008A7A7E"/>
    <w:rsid w:val="008B0ACE"/>
    <w:rsid w:val="008B5123"/>
    <w:rsid w:val="008C0C56"/>
    <w:rsid w:val="008C1469"/>
    <w:rsid w:val="008C1D6D"/>
    <w:rsid w:val="008C2F4D"/>
    <w:rsid w:val="008E0172"/>
    <w:rsid w:val="008E027E"/>
    <w:rsid w:val="008E0BE0"/>
    <w:rsid w:val="008E3524"/>
    <w:rsid w:val="008E65CE"/>
    <w:rsid w:val="008F0026"/>
    <w:rsid w:val="008F051C"/>
    <w:rsid w:val="008F154F"/>
    <w:rsid w:val="008F27AC"/>
    <w:rsid w:val="008F2945"/>
    <w:rsid w:val="008F427A"/>
    <w:rsid w:val="008F585E"/>
    <w:rsid w:val="00900809"/>
    <w:rsid w:val="00902C5E"/>
    <w:rsid w:val="00912BCE"/>
    <w:rsid w:val="0091423E"/>
    <w:rsid w:val="009331EC"/>
    <w:rsid w:val="00936852"/>
    <w:rsid w:val="0094045D"/>
    <w:rsid w:val="009406B5"/>
    <w:rsid w:val="009443D1"/>
    <w:rsid w:val="00946166"/>
    <w:rsid w:val="0096241E"/>
    <w:rsid w:val="00963F0B"/>
    <w:rsid w:val="0096559B"/>
    <w:rsid w:val="00967738"/>
    <w:rsid w:val="00967ED9"/>
    <w:rsid w:val="00975AB4"/>
    <w:rsid w:val="00983164"/>
    <w:rsid w:val="009854D6"/>
    <w:rsid w:val="009972EF"/>
    <w:rsid w:val="009A6977"/>
    <w:rsid w:val="009A74A4"/>
    <w:rsid w:val="009B40E3"/>
    <w:rsid w:val="009B5035"/>
    <w:rsid w:val="009C172D"/>
    <w:rsid w:val="009C1947"/>
    <w:rsid w:val="009C3160"/>
    <w:rsid w:val="009C35AD"/>
    <w:rsid w:val="009C449E"/>
    <w:rsid w:val="009D644B"/>
    <w:rsid w:val="009E2EB4"/>
    <w:rsid w:val="009E766E"/>
    <w:rsid w:val="009F1960"/>
    <w:rsid w:val="009F2B67"/>
    <w:rsid w:val="009F4B1A"/>
    <w:rsid w:val="009F715E"/>
    <w:rsid w:val="009F751B"/>
    <w:rsid w:val="00A10DBB"/>
    <w:rsid w:val="00A11720"/>
    <w:rsid w:val="00A12FF2"/>
    <w:rsid w:val="00A15DF7"/>
    <w:rsid w:val="00A21247"/>
    <w:rsid w:val="00A257EC"/>
    <w:rsid w:val="00A31D47"/>
    <w:rsid w:val="00A35E5D"/>
    <w:rsid w:val="00A36C89"/>
    <w:rsid w:val="00A4013E"/>
    <w:rsid w:val="00A4045F"/>
    <w:rsid w:val="00A418B3"/>
    <w:rsid w:val="00A427CD"/>
    <w:rsid w:val="00A42D9B"/>
    <w:rsid w:val="00A45FEE"/>
    <w:rsid w:val="00A4600B"/>
    <w:rsid w:val="00A50506"/>
    <w:rsid w:val="00A51EF0"/>
    <w:rsid w:val="00A555E5"/>
    <w:rsid w:val="00A60427"/>
    <w:rsid w:val="00A67A81"/>
    <w:rsid w:val="00A730A6"/>
    <w:rsid w:val="00A772EB"/>
    <w:rsid w:val="00A875ED"/>
    <w:rsid w:val="00A92573"/>
    <w:rsid w:val="00A96899"/>
    <w:rsid w:val="00A971A0"/>
    <w:rsid w:val="00A97692"/>
    <w:rsid w:val="00AA05BE"/>
    <w:rsid w:val="00AA1186"/>
    <w:rsid w:val="00AA1F22"/>
    <w:rsid w:val="00AA5863"/>
    <w:rsid w:val="00AB3743"/>
    <w:rsid w:val="00AB65D3"/>
    <w:rsid w:val="00AD37BD"/>
    <w:rsid w:val="00AD7305"/>
    <w:rsid w:val="00AD7FC6"/>
    <w:rsid w:val="00AE6B57"/>
    <w:rsid w:val="00AF6BF3"/>
    <w:rsid w:val="00B03418"/>
    <w:rsid w:val="00B044EE"/>
    <w:rsid w:val="00B05821"/>
    <w:rsid w:val="00B100D6"/>
    <w:rsid w:val="00B12B64"/>
    <w:rsid w:val="00B15FDB"/>
    <w:rsid w:val="00B1646D"/>
    <w:rsid w:val="00B164C9"/>
    <w:rsid w:val="00B26C20"/>
    <w:rsid w:val="00B26C28"/>
    <w:rsid w:val="00B40560"/>
    <w:rsid w:val="00B4174C"/>
    <w:rsid w:val="00B431B0"/>
    <w:rsid w:val="00B44E91"/>
    <w:rsid w:val="00B453F5"/>
    <w:rsid w:val="00B47362"/>
    <w:rsid w:val="00B527E0"/>
    <w:rsid w:val="00B53C5F"/>
    <w:rsid w:val="00B61624"/>
    <w:rsid w:val="00B62790"/>
    <w:rsid w:val="00B66481"/>
    <w:rsid w:val="00B672E7"/>
    <w:rsid w:val="00B7189C"/>
    <w:rsid w:val="00B718A5"/>
    <w:rsid w:val="00B77C19"/>
    <w:rsid w:val="00B85191"/>
    <w:rsid w:val="00B91D53"/>
    <w:rsid w:val="00B937BF"/>
    <w:rsid w:val="00B94237"/>
    <w:rsid w:val="00BA2142"/>
    <w:rsid w:val="00BA23DD"/>
    <w:rsid w:val="00BA531A"/>
    <w:rsid w:val="00BA6F29"/>
    <w:rsid w:val="00BA788A"/>
    <w:rsid w:val="00BB0C25"/>
    <w:rsid w:val="00BB4983"/>
    <w:rsid w:val="00BB4A26"/>
    <w:rsid w:val="00BB7597"/>
    <w:rsid w:val="00BC62E2"/>
    <w:rsid w:val="00BD1D6A"/>
    <w:rsid w:val="00BD5231"/>
    <w:rsid w:val="00BD5441"/>
    <w:rsid w:val="00C02264"/>
    <w:rsid w:val="00C02E85"/>
    <w:rsid w:val="00C055F3"/>
    <w:rsid w:val="00C05BE1"/>
    <w:rsid w:val="00C05FD5"/>
    <w:rsid w:val="00C1151B"/>
    <w:rsid w:val="00C15CB5"/>
    <w:rsid w:val="00C17E5A"/>
    <w:rsid w:val="00C245A8"/>
    <w:rsid w:val="00C27413"/>
    <w:rsid w:val="00C4106D"/>
    <w:rsid w:val="00C42125"/>
    <w:rsid w:val="00C427C0"/>
    <w:rsid w:val="00C46FF5"/>
    <w:rsid w:val="00C5062A"/>
    <w:rsid w:val="00C50E64"/>
    <w:rsid w:val="00C5347B"/>
    <w:rsid w:val="00C57D8A"/>
    <w:rsid w:val="00C62814"/>
    <w:rsid w:val="00C6472D"/>
    <w:rsid w:val="00C64BB6"/>
    <w:rsid w:val="00C67B25"/>
    <w:rsid w:val="00C748F7"/>
    <w:rsid w:val="00C74937"/>
    <w:rsid w:val="00C7733E"/>
    <w:rsid w:val="00C929A3"/>
    <w:rsid w:val="00C94BB3"/>
    <w:rsid w:val="00C954AF"/>
    <w:rsid w:val="00C95C35"/>
    <w:rsid w:val="00CA140A"/>
    <w:rsid w:val="00CA1A3B"/>
    <w:rsid w:val="00CA3271"/>
    <w:rsid w:val="00CA568D"/>
    <w:rsid w:val="00CB2599"/>
    <w:rsid w:val="00CB38B7"/>
    <w:rsid w:val="00CB58E7"/>
    <w:rsid w:val="00CC290C"/>
    <w:rsid w:val="00CC30C0"/>
    <w:rsid w:val="00CC386F"/>
    <w:rsid w:val="00CD1DE5"/>
    <w:rsid w:val="00CD2139"/>
    <w:rsid w:val="00CD640A"/>
    <w:rsid w:val="00CE5986"/>
    <w:rsid w:val="00D03DE3"/>
    <w:rsid w:val="00D207CB"/>
    <w:rsid w:val="00D214DF"/>
    <w:rsid w:val="00D21835"/>
    <w:rsid w:val="00D25A5A"/>
    <w:rsid w:val="00D26477"/>
    <w:rsid w:val="00D33C78"/>
    <w:rsid w:val="00D359D0"/>
    <w:rsid w:val="00D368C1"/>
    <w:rsid w:val="00D36CE7"/>
    <w:rsid w:val="00D4351A"/>
    <w:rsid w:val="00D4739D"/>
    <w:rsid w:val="00D514CE"/>
    <w:rsid w:val="00D55714"/>
    <w:rsid w:val="00D6079A"/>
    <w:rsid w:val="00D647EF"/>
    <w:rsid w:val="00D66284"/>
    <w:rsid w:val="00D70863"/>
    <w:rsid w:val="00D73137"/>
    <w:rsid w:val="00D83E7A"/>
    <w:rsid w:val="00D8421D"/>
    <w:rsid w:val="00D8432B"/>
    <w:rsid w:val="00D87CAB"/>
    <w:rsid w:val="00D977A2"/>
    <w:rsid w:val="00DA0A00"/>
    <w:rsid w:val="00DA0B2E"/>
    <w:rsid w:val="00DA1D47"/>
    <w:rsid w:val="00DA24DF"/>
    <w:rsid w:val="00DB0706"/>
    <w:rsid w:val="00DB1DA3"/>
    <w:rsid w:val="00DB3B14"/>
    <w:rsid w:val="00DB4510"/>
    <w:rsid w:val="00DB4844"/>
    <w:rsid w:val="00DC02E2"/>
    <w:rsid w:val="00DC0CA6"/>
    <w:rsid w:val="00DC0D58"/>
    <w:rsid w:val="00DD50DE"/>
    <w:rsid w:val="00DD5D24"/>
    <w:rsid w:val="00DE190B"/>
    <w:rsid w:val="00DE3062"/>
    <w:rsid w:val="00E02CB6"/>
    <w:rsid w:val="00E0581D"/>
    <w:rsid w:val="00E12D50"/>
    <w:rsid w:val="00E1590B"/>
    <w:rsid w:val="00E170B2"/>
    <w:rsid w:val="00E204DD"/>
    <w:rsid w:val="00E21402"/>
    <w:rsid w:val="00E228B7"/>
    <w:rsid w:val="00E310A7"/>
    <w:rsid w:val="00E3447E"/>
    <w:rsid w:val="00E353EC"/>
    <w:rsid w:val="00E45517"/>
    <w:rsid w:val="00E45B71"/>
    <w:rsid w:val="00E45E18"/>
    <w:rsid w:val="00E512F9"/>
    <w:rsid w:val="00E51F61"/>
    <w:rsid w:val="00E53C24"/>
    <w:rsid w:val="00E5629F"/>
    <w:rsid w:val="00E56E77"/>
    <w:rsid w:val="00E65B2C"/>
    <w:rsid w:val="00E718D7"/>
    <w:rsid w:val="00E73F8B"/>
    <w:rsid w:val="00E7630E"/>
    <w:rsid w:val="00E839A2"/>
    <w:rsid w:val="00E905EE"/>
    <w:rsid w:val="00E914B7"/>
    <w:rsid w:val="00E921BA"/>
    <w:rsid w:val="00E93BF0"/>
    <w:rsid w:val="00EA0BE7"/>
    <w:rsid w:val="00EA2B2E"/>
    <w:rsid w:val="00EA5738"/>
    <w:rsid w:val="00EB1048"/>
    <w:rsid w:val="00EB444D"/>
    <w:rsid w:val="00EC37B8"/>
    <w:rsid w:val="00EC3B75"/>
    <w:rsid w:val="00EC4AAA"/>
    <w:rsid w:val="00ED7499"/>
    <w:rsid w:val="00EE1A06"/>
    <w:rsid w:val="00EE5C0D"/>
    <w:rsid w:val="00EF2519"/>
    <w:rsid w:val="00EF3C80"/>
    <w:rsid w:val="00EF4792"/>
    <w:rsid w:val="00EF54D3"/>
    <w:rsid w:val="00F01235"/>
    <w:rsid w:val="00F02174"/>
    <w:rsid w:val="00F02294"/>
    <w:rsid w:val="00F0366A"/>
    <w:rsid w:val="00F04147"/>
    <w:rsid w:val="00F1359D"/>
    <w:rsid w:val="00F1457C"/>
    <w:rsid w:val="00F21081"/>
    <w:rsid w:val="00F26D93"/>
    <w:rsid w:val="00F30DE7"/>
    <w:rsid w:val="00F316EA"/>
    <w:rsid w:val="00F33C1B"/>
    <w:rsid w:val="00F35F57"/>
    <w:rsid w:val="00F40A76"/>
    <w:rsid w:val="00F41916"/>
    <w:rsid w:val="00F4382C"/>
    <w:rsid w:val="00F50467"/>
    <w:rsid w:val="00F5470C"/>
    <w:rsid w:val="00F562A0"/>
    <w:rsid w:val="00F56F63"/>
    <w:rsid w:val="00F57FA4"/>
    <w:rsid w:val="00F75111"/>
    <w:rsid w:val="00F77C77"/>
    <w:rsid w:val="00F77C96"/>
    <w:rsid w:val="00F81AC1"/>
    <w:rsid w:val="00F83C62"/>
    <w:rsid w:val="00F85FE2"/>
    <w:rsid w:val="00F873C0"/>
    <w:rsid w:val="00F87519"/>
    <w:rsid w:val="00F9363F"/>
    <w:rsid w:val="00F93732"/>
    <w:rsid w:val="00F946B8"/>
    <w:rsid w:val="00F95AD3"/>
    <w:rsid w:val="00F96EAA"/>
    <w:rsid w:val="00FA02CB"/>
    <w:rsid w:val="00FA2177"/>
    <w:rsid w:val="00FA630B"/>
    <w:rsid w:val="00FB0783"/>
    <w:rsid w:val="00FB7A8B"/>
    <w:rsid w:val="00FC03CE"/>
    <w:rsid w:val="00FC2485"/>
    <w:rsid w:val="00FC2AA2"/>
    <w:rsid w:val="00FC362A"/>
    <w:rsid w:val="00FD439E"/>
    <w:rsid w:val="00FD4B16"/>
    <w:rsid w:val="00FD76CB"/>
    <w:rsid w:val="00FE152B"/>
    <w:rsid w:val="00FE1EDA"/>
    <w:rsid w:val="00FE239E"/>
    <w:rsid w:val="00FF1151"/>
    <w:rsid w:val="00FF29A3"/>
    <w:rsid w:val="00FF4546"/>
    <w:rsid w:val="00FF538F"/>
    <w:rsid w:val="00FF7C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E92B2A"/>
  <w15:docId w15:val="{CA018EC5-6895-495D-BD12-4339C1D7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iPriority w:val="99"/>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uiPriority w:val="99"/>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D4351A"/>
    <w:pPr>
      <w:ind w:left="720"/>
      <w:contextualSpacing/>
    </w:pPr>
  </w:style>
  <w:style w:type="paragraph" w:styleId="FootnoteText">
    <w:name w:val="footnote text"/>
    <w:basedOn w:val="Normal"/>
    <w:link w:val="FootnoteTextChar"/>
    <w:uiPriority w:val="99"/>
    <w:unhideWhenUsed/>
    <w:rsid w:val="00757086"/>
    <w:pPr>
      <w:spacing w:before="0"/>
    </w:pPr>
    <w:rPr>
      <w:rFonts w:asciiTheme="minorHAnsi" w:eastAsiaTheme="minorHAnsi" w:hAnsiTheme="minorHAnsi" w:cstheme="minorBidi"/>
      <w:sz w:val="20"/>
      <w:szCs w:val="20"/>
      <w:lang w:val="en-US" w:eastAsia="en-US"/>
    </w:rPr>
  </w:style>
  <w:style w:type="character" w:customStyle="1" w:styleId="FootnoteTextChar">
    <w:name w:val="Footnote Text Char"/>
    <w:basedOn w:val="DefaultParagraphFont"/>
    <w:link w:val="FootnoteText"/>
    <w:uiPriority w:val="99"/>
    <w:rsid w:val="00757086"/>
    <w:rPr>
      <w:rFonts w:eastAsiaTheme="minorHAnsi"/>
      <w:sz w:val="20"/>
      <w:szCs w:val="20"/>
      <w:lang w:eastAsia="en-US"/>
    </w:rPr>
  </w:style>
  <w:style w:type="character" w:styleId="FootnoteReference">
    <w:name w:val="footnote reference"/>
    <w:basedOn w:val="DefaultParagraphFont"/>
    <w:uiPriority w:val="99"/>
    <w:semiHidden/>
    <w:unhideWhenUsed/>
    <w:rsid w:val="00757086"/>
    <w:rPr>
      <w:vertAlign w:val="superscript"/>
    </w:rPr>
  </w:style>
  <w:style w:type="table" w:styleId="TableGrid">
    <w:name w:val="Table Grid"/>
    <w:basedOn w:val="TableNormal"/>
    <w:uiPriority w:val="39"/>
    <w:rsid w:val="00E45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basedOn w:val="DefaultParagraphFont"/>
    <w:rsid w:val="00C57D8A"/>
  </w:style>
  <w:style w:type="paragraph" w:customStyle="1" w:styleId="Equation">
    <w:name w:val="Equation"/>
    <w:basedOn w:val="Normal"/>
    <w:rsid w:val="008C2F4D"/>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styleId="ListNumber3">
    <w:name w:val="List Number 3"/>
    <w:basedOn w:val="Normal"/>
    <w:rsid w:val="008C2F4D"/>
    <w:pPr>
      <w:numPr>
        <w:numId w:val="23"/>
      </w:numPr>
      <w:tabs>
        <w:tab w:val="left" w:pos="794"/>
        <w:tab w:val="left" w:pos="1191"/>
        <w:tab w:val="left" w:pos="1588"/>
        <w:tab w:val="left" w:pos="1985"/>
      </w:tabs>
      <w:overflowPunct w:val="0"/>
      <w:autoSpaceDE w:val="0"/>
      <w:autoSpaceDN w:val="0"/>
      <w:adjustRightInd w:val="0"/>
      <w:textAlignment w:val="baseline"/>
    </w:pPr>
    <w:rPr>
      <w:rFonts w:eastAsia="SimSun"/>
      <w:szCs w:val="20"/>
      <w:lang w:eastAsia="en-US"/>
    </w:rPr>
  </w:style>
  <w:style w:type="paragraph" w:customStyle="1" w:styleId="Body">
    <w:name w:val="Body"/>
    <w:rsid w:val="008C2F4D"/>
    <w:pPr>
      <w:pBdr>
        <w:top w:val="nil"/>
        <w:left w:val="nil"/>
        <w:bottom w:val="nil"/>
        <w:right w:val="nil"/>
        <w:between w:val="nil"/>
        <w:bar w:val="nil"/>
      </w:pBdr>
      <w:tabs>
        <w:tab w:val="left" w:pos="794"/>
        <w:tab w:val="left" w:pos="1191"/>
        <w:tab w:val="left" w:pos="1588"/>
        <w:tab w:val="left" w:pos="1985"/>
      </w:tabs>
      <w:spacing w:before="120" w:after="0" w:line="240" w:lineRule="auto"/>
    </w:pPr>
    <w:rPr>
      <w:rFonts w:ascii="Times New Roman" w:eastAsia="Arial Unicode MS" w:hAnsi="Arial Unicode MS" w:cs="Arial Unicode MS"/>
      <w:color w:val="000000"/>
      <w:sz w:val="24"/>
      <w:szCs w:val="24"/>
      <w:u w:color="000000"/>
      <w:bdr w:val="nil"/>
      <w:lang w:eastAsia="en-US"/>
    </w:rPr>
  </w:style>
  <w:style w:type="paragraph" w:styleId="NoSpacing">
    <w:name w:val="No Spacing"/>
    <w:basedOn w:val="Normal"/>
    <w:uiPriority w:val="1"/>
    <w:qFormat/>
    <w:rsid w:val="00C055F3"/>
    <w:pPr>
      <w:spacing w:before="0"/>
    </w:pPr>
    <w:rPr>
      <w:rFonts w:asciiTheme="minorHAnsi" w:eastAsiaTheme="majorEastAsia" w:hAnsiTheme="minorHAnsi" w:cstheme="majorBidi"/>
      <w:sz w:val="22"/>
      <w:szCs w:val="22"/>
      <w:lang w:val="en-US" w:eastAsia="en-US"/>
    </w:rPr>
  </w:style>
  <w:style w:type="paragraph" w:customStyle="1" w:styleId="LSDeadline">
    <w:name w:val="LSDeadline"/>
    <w:basedOn w:val="LSForAction"/>
    <w:next w:val="Normal"/>
    <w:rsid w:val="008A7A7E"/>
    <w:rPr>
      <w:bCs w:val="0"/>
    </w:rPr>
  </w:style>
  <w:style w:type="paragraph" w:customStyle="1" w:styleId="LSForAction">
    <w:name w:val="LSForAction"/>
    <w:basedOn w:val="Normal"/>
    <w:rsid w:val="008A7A7E"/>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8A7A7E"/>
  </w:style>
  <w:style w:type="paragraph" w:customStyle="1" w:styleId="LSForComment">
    <w:name w:val="LSForComment"/>
    <w:basedOn w:val="LSForAction"/>
    <w:next w:val="Normal"/>
    <w:rsid w:val="008A7A7E"/>
  </w:style>
  <w:style w:type="paragraph" w:customStyle="1" w:styleId="LSSource">
    <w:name w:val="LSSource"/>
    <w:basedOn w:val="LSForAction"/>
    <w:next w:val="Normal"/>
    <w:rsid w:val="008A7A7E"/>
    <w:rPr>
      <w:rFonts w:eastAsiaTheme="minorHAnsi"/>
      <w:bCs w:val="0"/>
    </w:rPr>
  </w:style>
  <w:style w:type="paragraph" w:customStyle="1" w:styleId="LSTitle">
    <w:name w:val="LSTitle"/>
    <w:basedOn w:val="LSForAction"/>
    <w:next w:val="Normal"/>
    <w:rsid w:val="008A7A7E"/>
    <w:rPr>
      <w:rFonts w:eastAsiaTheme="minorHAnsi"/>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415249">
      <w:bodyDiv w:val="1"/>
      <w:marLeft w:val="0"/>
      <w:marRight w:val="0"/>
      <w:marTop w:val="0"/>
      <w:marBottom w:val="0"/>
      <w:divBdr>
        <w:top w:val="none" w:sz="0" w:space="0" w:color="auto"/>
        <w:left w:val="none" w:sz="0" w:space="0" w:color="auto"/>
        <w:bottom w:val="none" w:sz="0" w:space="0" w:color="auto"/>
        <w:right w:val="none" w:sz="0" w:space="0" w:color="auto"/>
      </w:divBdr>
    </w:div>
    <w:div w:id="300694171">
      <w:bodyDiv w:val="1"/>
      <w:marLeft w:val="0"/>
      <w:marRight w:val="0"/>
      <w:marTop w:val="0"/>
      <w:marBottom w:val="0"/>
      <w:divBdr>
        <w:top w:val="none" w:sz="0" w:space="0" w:color="auto"/>
        <w:left w:val="none" w:sz="0" w:space="0" w:color="auto"/>
        <w:bottom w:val="none" w:sz="0" w:space="0" w:color="auto"/>
        <w:right w:val="none" w:sz="0" w:space="0" w:color="auto"/>
      </w:divBdr>
    </w:div>
    <w:div w:id="713818914">
      <w:bodyDiv w:val="1"/>
      <w:marLeft w:val="0"/>
      <w:marRight w:val="0"/>
      <w:marTop w:val="0"/>
      <w:marBottom w:val="0"/>
      <w:divBdr>
        <w:top w:val="none" w:sz="0" w:space="0" w:color="auto"/>
        <w:left w:val="none" w:sz="0" w:space="0" w:color="auto"/>
        <w:bottom w:val="none" w:sz="0" w:space="0" w:color="auto"/>
        <w:right w:val="none" w:sz="0" w:space="0" w:color="auto"/>
      </w:divBdr>
    </w:div>
    <w:div w:id="18893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E6380ECF49F438989CB77CD90054009"/>
        <w:category>
          <w:name w:val="General"/>
          <w:gallery w:val="placeholder"/>
        </w:category>
        <w:types>
          <w:type w:val="bbPlcHdr"/>
        </w:types>
        <w:behaviors>
          <w:behavior w:val="content"/>
        </w:behaviors>
        <w:guid w:val="{256F7BB8-C312-4AFB-96DE-1B19A13BCE3C}"/>
      </w:docPartPr>
      <w:docPartBody>
        <w:p w:rsidR="00FD5795" w:rsidRDefault="00A7795A" w:rsidP="00A7795A">
          <w:pPr>
            <w:pStyle w:val="7E6380ECF49F438989CB77CD90054009"/>
          </w:pPr>
          <w:r w:rsidRPr="001229A4">
            <w:rPr>
              <w:rStyle w:val="PlaceholderText"/>
            </w:rPr>
            <w:t>Click here to enter text.</w:t>
          </w:r>
        </w:p>
      </w:docPartBody>
    </w:docPart>
    <w:docPart>
      <w:docPartPr>
        <w:name w:val="8B4FCB5D40154385989D7ED42DB504B9"/>
        <w:category>
          <w:name w:val="General"/>
          <w:gallery w:val="placeholder"/>
        </w:category>
        <w:types>
          <w:type w:val="bbPlcHdr"/>
        </w:types>
        <w:behaviors>
          <w:behavior w:val="content"/>
        </w:behaviors>
        <w:guid w:val="{083F9208-A3D4-418F-929B-571D0C146CA6}"/>
      </w:docPartPr>
      <w:docPartBody>
        <w:p w:rsidR="00FD5795" w:rsidRDefault="00A7795A" w:rsidP="00A7795A">
          <w:pPr>
            <w:pStyle w:val="8B4FCB5D40154385989D7ED42DB504B9"/>
          </w:pPr>
          <w:r w:rsidRPr="001229A4">
            <w:rPr>
              <w:rStyle w:val="PlaceholderText"/>
            </w:rPr>
            <w:t>Click here to enter text.</w:t>
          </w:r>
        </w:p>
      </w:docPartBody>
    </w:docPart>
    <w:docPart>
      <w:docPartPr>
        <w:name w:val="9AF66E5723BF4A6AA983340D5A787970"/>
        <w:category>
          <w:name w:val="General"/>
          <w:gallery w:val="placeholder"/>
        </w:category>
        <w:types>
          <w:type w:val="bbPlcHdr"/>
        </w:types>
        <w:behaviors>
          <w:behavior w:val="content"/>
        </w:behaviors>
        <w:guid w:val="{AF18EDF2-B99C-4FB5-A129-4A986720354B}"/>
      </w:docPartPr>
      <w:docPartBody>
        <w:p w:rsidR="00FD5795" w:rsidRDefault="00A7795A" w:rsidP="00A7795A">
          <w:pPr>
            <w:pStyle w:val="9AF66E5723BF4A6AA983340D5A787970"/>
          </w:pPr>
          <w:r w:rsidRPr="001229A4">
            <w:rPr>
              <w:rStyle w:val="PlaceholderText"/>
            </w:rPr>
            <w:t>Click here to enter text.</w:t>
          </w:r>
        </w:p>
      </w:docPartBody>
    </w:docPart>
    <w:docPart>
      <w:docPartPr>
        <w:name w:val="483D9C5CEBC24B17B9F8BAEC930E6FA3"/>
        <w:category>
          <w:name w:val="General"/>
          <w:gallery w:val="placeholder"/>
        </w:category>
        <w:types>
          <w:type w:val="bbPlcHdr"/>
        </w:types>
        <w:behaviors>
          <w:behavior w:val="content"/>
        </w:behaviors>
        <w:guid w:val="{3802A45F-EFC7-4AD3-814A-71E91F66F9DD}"/>
      </w:docPartPr>
      <w:docPartBody>
        <w:p w:rsidR="00FD5795" w:rsidRDefault="00A7795A" w:rsidP="00A7795A">
          <w:pPr>
            <w:pStyle w:val="483D9C5CEBC24B17B9F8BAEC930E6FA3"/>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99B"/>
    <w:rsid w:val="000B5EFF"/>
    <w:rsid w:val="002203B9"/>
    <w:rsid w:val="003026A0"/>
    <w:rsid w:val="00555A5A"/>
    <w:rsid w:val="0069043B"/>
    <w:rsid w:val="007B57BB"/>
    <w:rsid w:val="00844378"/>
    <w:rsid w:val="00876B8B"/>
    <w:rsid w:val="00A7795A"/>
    <w:rsid w:val="00AE6AE0"/>
    <w:rsid w:val="00BA5160"/>
    <w:rsid w:val="00DD433E"/>
    <w:rsid w:val="00E116E8"/>
    <w:rsid w:val="00E239DD"/>
    <w:rsid w:val="00E82B58"/>
    <w:rsid w:val="00FD5795"/>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795A"/>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5A7C0FFB62084425B7324FCA190A3FF6">
    <w:name w:val="5A7C0FFB62084425B7324FCA190A3FF6"/>
    <w:rsid w:val="002203B9"/>
    <w:pPr>
      <w:spacing w:after="200" w:line="276" w:lineRule="auto"/>
    </w:pPr>
  </w:style>
  <w:style w:type="paragraph" w:customStyle="1" w:styleId="8C84C06DCB3B4470B104F010A196E659">
    <w:name w:val="8C84C06DCB3B4470B104F010A196E659"/>
    <w:rsid w:val="002203B9"/>
    <w:pPr>
      <w:spacing w:after="200" w:line="276" w:lineRule="auto"/>
    </w:pPr>
  </w:style>
  <w:style w:type="paragraph" w:customStyle="1" w:styleId="F44C25908A9D4B7AA21993BFCA835D9D">
    <w:name w:val="F44C25908A9D4B7AA21993BFCA835D9D"/>
    <w:rsid w:val="002203B9"/>
    <w:pPr>
      <w:spacing w:after="200" w:line="276" w:lineRule="auto"/>
    </w:pPr>
  </w:style>
  <w:style w:type="paragraph" w:customStyle="1" w:styleId="C5E7F3A1D26546F78220BFB854E62A95">
    <w:name w:val="C5E7F3A1D26546F78220BFB854E62A95"/>
    <w:rsid w:val="002203B9"/>
    <w:pPr>
      <w:spacing w:after="200" w:line="276" w:lineRule="auto"/>
    </w:pPr>
  </w:style>
  <w:style w:type="paragraph" w:customStyle="1" w:styleId="B82C739C1FCF487A87F5F6FF2E6A632C">
    <w:name w:val="B82C739C1FCF487A87F5F6FF2E6A632C"/>
    <w:rsid w:val="002203B9"/>
    <w:pPr>
      <w:spacing w:after="200" w:line="276" w:lineRule="auto"/>
    </w:pPr>
  </w:style>
  <w:style w:type="paragraph" w:customStyle="1" w:styleId="C26DED300DC4421F9BBFAF6CC891D189">
    <w:name w:val="C26DED300DC4421F9BBFAF6CC891D189"/>
    <w:rsid w:val="007B57BB"/>
  </w:style>
  <w:style w:type="paragraph" w:customStyle="1" w:styleId="FEE06E2421454C5B8B309E03392CD28D">
    <w:name w:val="FEE06E2421454C5B8B309E03392CD28D"/>
    <w:rsid w:val="00A7795A"/>
  </w:style>
  <w:style w:type="paragraph" w:customStyle="1" w:styleId="D68C838398084B0C943E7172A639EBFA">
    <w:name w:val="D68C838398084B0C943E7172A639EBFA"/>
    <w:rsid w:val="00A7795A"/>
  </w:style>
  <w:style w:type="paragraph" w:customStyle="1" w:styleId="697BF4EE3A8742C9B180177E13BA450C">
    <w:name w:val="697BF4EE3A8742C9B180177E13BA450C"/>
    <w:rsid w:val="00A7795A"/>
  </w:style>
  <w:style w:type="paragraph" w:customStyle="1" w:styleId="E84ABFF0D4B544D1A4E95B9BE391A3F3">
    <w:name w:val="E84ABFF0D4B544D1A4E95B9BE391A3F3"/>
    <w:rsid w:val="00A7795A"/>
  </w:style>
  <w:style w:type="paragraph" w:customStyle="1" w:styleId="163792DAB9A54774A841EE1A9F550B21">
    <w:name w:val="163792DAB9A54774A841EE1A9F550B21"/>
    <w:rsid w:val="00A7795A"/>
  </w:style>
  <w:style w:type="paragraph" w:customStyle="1" w:styleId="4A3052784B7C4144BE080E8EABB44F39">
    <w:name w:val="4A3052784B7C4144BE080E8EABB44F39"/>
    <w:rsid w:val="00A7795A"/>
  </w:style>
  <w:style w:type="paragraph" w:customStyle="1" w:styleId="8932A2E8468F428DBAC79863BD183C3C">
    <w:name w:val="8932A2E8468F428DBAC79863BD183C3C"/>
    <w:rsid w:val="00A7795A"/>
  </w:style>
  <w:style w:type="paragraph" w:customStyle="1" w:styleId="28150B132F8C4E42AE119907C9760F00">
    <w:name w:val="28150B132F8C4E42AE119907C9760F00"/>
    <w:rsid w:val="00A7795A"/>
  </w:style>
  <w:style w:type="paragraph" w:customStyle="1" w:styleId="1E70A26806EF46CD8B4040F8008434B3">
    <w:name w:val="1E70A26806EF46CD8B4040F8008434B3"/>
    <w:rsid w:val="00A7795A"/>
  </w:style>
  <w:style w:type="paragraph" w:customStyle="1" w:styleId="6BCCE5CCD31C437FAA4E65D44DB682E4">
    <w:name w:val="6BCCE5CCD31C437FAA4E65D44DB682E4"/>
    <w:rsid w:val="00A7795A"/>
  </w:style>
  <w:style w:type="paragraph" w:customStyle="1" w:styleId="154E3EC39E24460BB2505200832902EF">
    <w:name w:val="154E3EC39E24460BB2505200832902EF"/>
    <w:rsid w:val="00A7795A"/>
  </w:style>
  <w:style w:type="paragraph" w:customStyle="1" w:styleId="C872969DA8594FCBBC897F6840C31AA5">
    <w:name w:val="C872969DA8594FCBBC897F6840C31AA5"/>
    <w:rsid w:val="00A7795A"/>
  </w:style>
  <w:style w:type="paragraph" w:customStyle="1" w:styleId="DE7D3B043A2140D4B58CAB244A1C2697">
    <w:name w:val="DE7D3B043A2140D4B58CAB244A1C2697"/>
    <w:rsid w:val="00A7795A"/>
  </w:style>
  <w:style w:type="paragraph" w:customStyle="1" w:styleId="C3AE92F9557F484E87757F8A6E87B40A">
    <w:name w:val="C3AE92F9557F484E87757F8A6E87B40A"/>
    <w:rsid w:val="00A7795A"/>
  </w:style>
  <w:style w:type="paragraph" w:customStyle="1" w:styleId="FB9A98844A994186B1200DC48116ABD9">
    <w:name w:val="FB9A98844A994186B1200DC48116ABD9"/>
    <w:rsid w:val="00A7795A"/>
  </w:style>
  <w:style w:type="paragraph" w:customStyle="1" w:styleId="7E6380ECF49F438989CB77CD90054009">
    <w:name w:val="7E6380ECF49F438989CB77CD90054009"/>
    <w:rsid w:val="00A7795A"/>
  </w:style>
  <w:style w:type="paragraph" w:customStyle="1" w:styleId="8B4FCB5D40154385989D7ED42DB504B9">
    <w:name w:val="8B4FCB5D40154385989D7ED42DB504B9"/>
    <w:rsid w:val="00A7795A"/>
  </w:style>
  <w:style w:type="paragraph" w:customStyle="1" w:styleId="9AF66E5723BF4A6AA983340D5A787970">
    <w:name w:val="9AF66E5723BF4A6AA983340D5A787970"/>
    <w:rsid w:val="00A7795A"/>
  </w:style>
  <w:style w:type="paragraph" w:customStyle="1" w:styleId="483D9C5CEBC24B17B9F8BAEC930E6FA3">
    <w:name w:val="483D9C5CEBC24B17B9F8BAEC930E6FA3"/>
    <w:rsid w:val="00A7795A"/>
  </w:style>
  <w:style w:type="paragraph" w:customStyle="1" w:styleId="0FB2DDA2C353470892057C81A5120F24">
    <w:name w:val="0FB2DDA2C353470892057C81A5120F24"/>
    <w:rsid w:val="00A7795A"/>
  </w:style>
  <w:style w:type="paragraph" w:customStyle="1" w:styleId="A83C95250B15440E87E3714274F8AE91">
    <w:name w:val="A83C95250B15440E87E3714274F8AE91"/>
    <w:rsid w:val="00A779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15</SgText>
    <IsRevision xmlns="3f6fad35-1f81-480e-a4e5-6e5474dcfb96">false</IsRevision>
    <Purpose1 xmlns="3f6fad35-1f81-480e-a4e5-6e5474dcfb96">Proposal</Purpose1>
    <Abstract xmlns="3f6fad35-1f81-480e-a4e5-6e5474dcfb96">This document provides the Rapporteur’s meeting report for both the Joint Q11 &amp; Q12/15 Interim Meeting and the Q11/15 Interim Meeting.</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11, 12/15</QuestionText>
    <DocTypeText xmlns="3f6fad35-1f81-480e-a4e5-6e5474dcfb96">CONTRIBUTION</DocTypeText>
    <CategoryDescription xmlns="http://schemas.microsoft.com/sharepoint.v3" xsi:nil="true"/>
    <ShortName xmlns="3f6fad35-1f81-480e-a4e5-6e5474dcfb96">WD1112-01</ShortName>
    <Place xmlns="3f6fad35-1f81-480e-a4e5-6e5474dcfb96">Geneva, 16-20 October 2017</Place>
    <IsTooLateSubmitted xmlns="3f6fad35-1f81-480e-a4e5-6e5474dcfb96">false</IsTooLateSubmitted>
    <Observations xmlns="3f6fad35-1f81-480e-a4e5-6e5474dcfb96" xsi:nil="true"/>
    <DocumentSource xmlns="3f6fad35-1f81-480e-a4e5-6e5474dcfb96">Rapporteurs</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infopath/2007/PartnerControls"/>
    <ds:schemaRef ds:uri="http://schemas.microsoft.com/office/2006/documentManagement/types"/>
    <ds:schemaRef ds:uri="http://purl.org/dc/terms/"/>
    <ds:schemaRef ds:uri="3f6fad35-1f81-480e-a4e5-6e5474dcfb96"/>
    <ds:schemaRef ds:uri="http://purl.org/dc/elements/1.1/"/>
    <ds:schemaRef ds:uri="http://schemas.openxmlformats.org/package/2006/metadata/core-properties"/>
    <ds:schemaRef ds:uri="http://www.w3.org/XML/1998/namespace"/>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C6EE7A-6499-4AD7-98F1-256C6B567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14</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Meeting Report the Joint Q11 and Q12/15 Interim Meeting</vt:lpstr>
    </vt:vector>
  </TitlesOfParts>
  <Manager>ITU-T</Manager>
  <Company>International Telecommunication Union (ITU)</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response to 3GPP RAN</dc:title>
  <dc:creator>ITU-T Study Group 15</dc:creator>
  <cp:keywords>IMT-2020, 5G transport, Network Slicing</cp:keywords>
  <dc:description>SG15-LS76  For: Geneva, 16-20 October 2017_x000d_Document date: _x000d_Saved by ITU51010564 at 10:22:57 on 26/10/2017</dc:description>
  <cp:lastModifiedBy>OTA, Hiroshi </cp:lastModifiedBy>
  <cp:revision>12</cp:revision>
  <cp:lastPrinted>2017-10-24T20:24:00Z</cp:lastPrinted>
  <dcterms:created xsi:type="dcterms:W3CDTF">2017-10-26T07:57:00Z</dcterms:created>
  <dcterms:modified xsi:type="dcterms:W3CDTF">2017-10-26T17:04:00Z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SG15-LS76</vt:lpwstr>
  </property>
  <property fmtid="{D5CDD505-2E9C-101B-9397-08002B2CF9AE}" pid="3" name="Docdate">
    <vt:lpwstr/>
  </property>
  <property fmtid="{D5CDD505-2E9C-101B-9397-08002B2CF9AE}" pid="4" name="Docorlang">
    <vt:lpwstr/>
  </property>
  <property fmtid="{D5CDD505-2E9C-101B-9397-08002B2CF9AE}" pid="5" name="Docbluepink">
    <vt:lpwstr>11, 12/15</vt:lpwstr>
  </property>
  <property fmtid="{D5CDD505-2E9C-101B-9397-08002B2CF9AE}" pid="6" name="Docdest">
    <vt:lpwstr>Geneva, 16-20 October 2017</vt:lpwstr>
  </property>
  <property fmtid="{D5CDD505-2E9C-101B-9397-08002B2CF9AE}" pid="7" name="Docauthor">
    <vt:lpwstr>ITU-T Study Group 15</vt:lpwstr>
  </property>
</Properties>
</file>