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402493" w:rsidRPr="00402493" w14:paraId="198C7B59" w14:textId="77777777" w:rsidTr="008C4210">
        <w:trPr>
          <w:cantSplit/>
        </w:trPr>
        <w:tc>
          <w:tcPr>
            <w:tcW w:w="1191" w:type="dxa"/>
            <w:vMerge w:val="restart"/>
          </w:tcPr>
          <w:p w14:paraId="1E7C26E1" w14:textId="77777777" w:rsidR="00402493" w:rsidRPr="00402493" w:rsidRDefault="00402493" w:rsidP="00402493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bookmarkStart w:id="2" w:name="_GoBack"/>
            <w:bookmarkEnd w:id="2"/>
            <w:r w:rsidRPr="00402493">
              <w:rPr>
                <w:noProof/>
                <w:sz w:val="20"/>
                <w:lang w:val="en-US" w:eastAsia="ja-JP"/>
              </w:rPr>
              <w:drawing>
                <wp:inline distT="0" distB="0" distL="0" distR="0" wp14:anchorId="22A3CE49" wp14:editId="012D919A">
                  <wp:extent cx="647700" cy="828675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1BEC4116" w14:textId="77777777" w:rsidR="00402493" w:rsidRPr="00402493" w:rsidRDefault="00402493" w:rsidP="00402493">
            <w:pPr>
              <w:rPr>
                <w:sz w:val="16"/>
                <w:szCs w:val="16"/>
              </w:rPr>
            </w:pPr>
            <w:r w:rsidRPr="00402493">
              <w:rPr>
                <w:sz w:val="16"/>
                <w:szCs w:val="16"/>
              </w:rPr>
              <w:t>INTERNATIONAL TELECOMMUNICATION UNION</w:t>
            </w:r>
          </w:p>
          <w:p w14:paraId="51899713" w14:textId="77777777" w:rsidR="00402493" w:rsidRPr="00402493" w:rsidRDefault="00402493" w:rsidP="00402493">
            <w:pPr>
              <w:rPr>
                <w:b/>
                <w:bCs/>
                <w:sz w:val="26"/>
                <w:szCs w:val="26"/>
              </w:rPr>
            </w:pPr>
            <w:r w:rsidRPr="00402493">
              <w:rPr>
                <w:b/>
                <w:bCs/>
                <w:sz w:val="26"/>
                <w:szCs w:val="26"/>
              </w:rPr>
              <w:t>TELECOMMUNICATION</w:t>
            </w:r>
            <w:r w:rsidRPr="0040249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6758294" w14:textId="77777777" w:rsidR="00402493" w:rsidRPr="00402493" w:rsidRDefault="00402493" w:rsidP="00402493">
            <w:pPr>
              <w:rPr>
                <w:sz w:val="20"/>
              </w:rPr>
            </w:pPr>
            <w:r w:rsidRPr="00402493">
              <w:rPr>
                <w:sz w:val="20"/>
              </w:rPr>
              <w:t xml:space="preserve">STUDY PERIOD </w:t>
            </w:r>
            <w:bookmarkStart w:id="3" w:name="dstudyperiod"/>
            <w:r w:rsidRPr="00402493">
              <w:rPr>
                <w:sz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051F36F8" w14:textId="6742F755" w:rsidR="00402493" w:rsidRPr="00402493" w:rsidRDefault="00402493" w:rsidP="00687DCF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SG3</w:t>
            </w:r>
            <w:r w:rsidR="00B829A4">
              <w:rPr>
                <w:sz w:val="32"/>
              </w:rPr>
              <w:t>-</w:t>
            </w:r>
            <w:r>
              <w:rPr>
                <w:sz w:val="32"/>
              </w:rPr>
              <w:t>C</w:t>
            </w:r>
            <w:r w:rsidR="00687DCF">
              <w:rPr>
                <w:sz w:val="32"/>
              </w:rPr>
              <w:t>337</w:t>
            </w:r>
          </w:p>
        </w:tc>
      </w:tr>
      <w:tr w:rsidR="00402493" w:rsidRPr="00402493" w14:paraId="591A68C9" w14:textId="77777777" w:rsidTr="008C4210">
        <w:trPr>
          <w:cantSplit/>
        </w:trPr>
        <w:tc>
          <w:tcPr>
            <w:tcW w:w="1191" w:type="dxa"/>
            <w:vMerge/>
          </w:tcPr>
          <w:p w14:paraId="3D64C219" w14:textId="77777777" w:rsidR="00402493" w:rsidRPr="00402493" w:rsidRDefault="00402493" w:rsidP="00402493">
            <w:pPr>
              <w:rPr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5D771ED5" w14:textId="77777777" w:rsidR="00402493" w:rsidRPr="00402493" w:rsidRDefault="00402493" w:rsidP="00402493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3DE6C4D8" w14:textId="49F7F991" w:rsidR="00402493" w:rsidRPr="00402493" w:rsidRDefault="00402493" w:rsidP="0040249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3</w:t>
            </w:r>
          </w:p>
        </w:tc>
      </w:tr>
      <w:bookmarkEnd w:id="4"/>
      <w:tr w:rsidR="00402493" w:rsidRPr="00402493" w14:paraId="6252F9D9" w14:textId="77777777" w:rsidTr="008C421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532CA73" w14:textId="77777777" w:rsidR="00402493" w:rsidRPr="00402493" w:rsidRDefault="00402493" w:rsidP="00402493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688D790A" w14:textId="77777777" w:rsidR="00402493" w:rsidRPr="00402493" w:rsidRDefault="00402493" w:rsidP="00402493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669579E" w14:textId="77777777" w:rsidR="00402493" w:rsidRPr="00402493" w:rsidRDefault="00402493" w:rsidP="00402493">
            <w:pPr>
              <w:jc w:val="right"/>
              <w:rPr>
                <w:b/>
                <w:bCs/>
                <w:sz w:val="28"/>
                <w:szCs w:val="28"/>
              </w:rPr>
            </w:pPr>
            <w:r w:rsidRPr="0040249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02493" w:rsidRPr="00402493" w14:paraId="027459B0" w14:textId="77777777" w:rsidTr="008C4210">
        <w:trPr>
          <w:cantSplit/>
        </w:trPr>
        <w:tc>
          <w:tcPr>
            <w:tcW w:w="1617" w:type="dxa"/>
            <w:gridSpan w:val="3"/>
          </w:tcPr>
          <w:p w14:paraId="2447F58A" w14:textId="77777777" w:rsidR="00402493" w:rsidRPr="00402493" w:rsidRDefault="00402493" w:rsidP="00402493">
            <w:pPr>
              <w:rPr>
                <w:b/>
                <w:bCs/>
                <w:szCs w:val="24"/>
              </w:rPr>
            </w:pPr>
            <w:bookmarkStart w:id="5" w:name="dbluepink" w:colFirst="1" w:colLast="1"/>
            <w:bookmarkStart w:id="6" w:name="dmeeting" w:colFirst="2" w:colLast="2"/>
            <w:r w:rsidRPr="00402493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</w:tcPr>
          <w:p w14:paraId="77A384B3" w14:textId="05B16452" w:rsidR="00402493" w:rsidRPr="00402493" w:rsidRDefault="00402493" w:rsidP="00402493">
            <w:pPr>
              <w:rPr>
                <w:szCs w:val="24"/>
              </w:rPr>
            </w:pPr>
            <w:r w:rsidRPr="00402493">
              <w:rPr>
                <w:szCs w:val="24"/>
              </w:rPr>
              <w:t>3/3</w:t>
            </w:r>
          </w:p>
        </w:tc>
        <w:tc>
          <w:tcPr>
            <w:tcW w:w="4681" w:type="dxa"/>
            <w:gridSpan w:val="2"/>
          </w:tcPr>
          <w:p w14:paraId="5726B180" w14:textId="730687CA" w:rsidR="00402493" w:rsidRPr="00402493" w:rsidRDefault="00402493" w:rsidP="00402493">
            <w:pPr>
              <w:jc w:val="right"/>
              <w:rPr>
                <w:szCs w:val="24"/>
              </w:rPr>
            </w:pPr>
            <w:r w:rsidRPr="00402493">
              <w:rPr>
                <w:szCs w:val="24"/>
              </w:rPr>
              <w:t xml:space="preserve">Geneva, 31 March </w:t>
            </w:r>
            <w:r w:rsidR="00B829A4">
              <w:rPr>
                <w:szCs w:val="24"/>
              </w:rPr>
              <w:t>–</w:t>
            </w:r>
            <w:r w:rsidRPr="00402493">
              <w:rPr>
                <w:szCs w:val="24"/>
              </w:rPr>
              <w:t xml:space="preserve"> 9</w:t>
            </w:r>
            <w:r w:rsidR="00B829A4">
              <w:rPr>
                <w:szCs w:val="24"/>
              </w:rPr>
              <w:t xml:space="preserve"> </w:t>
            </w:r>
            <w:r w:rsidRPr="00402493">
              <w:rPr>
                <w:szCs w:val="24"/>
              </w:rPr>
              <w:t>April 2020</w:t>
            </w:r>
          </w:p>
        </w:tc>
      </w:tr>
      <w:tr w:rsidR="00402493" w:rsidRPr="00402493" w14:paraId="0109C6D9" w14:textId="77777777" w:rsidTr="008C4210">
        <w:trPr>
          <w:cantSplit/>
        </w:trPr>
        <w:tc>
          <w:tcPr>
            <w:tcW w:w="9923" w:type="dxa"/>
            <w:gridSpan w:val="6"/>
          </w:tcPr>
          <w:p w14:paraId="44A174C7" w14:textId="34C96B7D" w:rsidR="00402493" w:rsidRPr="00402493" w:rsidRDefault="00402493" w:rsidP="00402493">
            <w:pPr>
              <w:jc w:val="center"/>
              <w:rPr>
                <w:b/>
                <w:bCs/>
                <w:szCs w:val="24"/>
              </w:rPr>
            </w:pPr>
            <w:bookmarkStart w:id="7" w:name="ddoctype" w:colFirst="0" w:colLast="0"/>
            <w:bookmarkEnd w:id="5"/>
            <w:bookmarkEnd w:id="6"/>
            <w:r w:rsidRPr="00402493">
              <w:rPr>
                <w:b/>
                <w:bCs/>
                <w:szCs w:val="24"/>
              </w:rPr>
              <w:t>CONTRIBUTION</w:t>
            </w:r>
          </w:p>
        </w:tc>
      </w:tr>
      <w:tr w:rsidR="00402493" w:rsidRPr="00B829A4" w14:paraId="4F790B18" w14:textId="77777777" w:rsidTr="008C4210">
        <w:trPr>
          <w:cantSplit/>
        </w:trPr>
        <w:tc>
          <w:tcPr>
            <w:tcW w:w="1617" w:type="dxa"/>
            <w:gridSpan w:val="3"/>
          </w:tcPr>
          <w:p w14:paraId="6F1E210F" w14:textId="77777777" w:rsidR="00402493" w:rsidRPr="00402493" w:rsidRDefault="00402493" w:rsidP="00402493">
            <w:pPr>
              <w:rPr>
                <w:b/>
                <w:bCs/>
                <w:szCs w:val="24"/>
              </w:rPr>
            </w:pPr>
            <w:bookmarkStart w:id="8" w:name="dsource" w:colFirst="1" w:colLast="1"/>
            <w:bookmarkEnd w:id="7"/>
            <w:r w:rsidRPr="00402493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3"/>
          </w:tcPr>
          <w:p w14:paraId="71E73F6C" w14:textId="3230C242" w:rsidR="00402493" w:rsidRPr="00402493" w:rsidRDefault="00402493" w:rsidP="00402493">
            <w:pPr>
              <w:rPr>
                <w:szCs w:val="24"/>
                <w:lang w:val="fr-FR"/>
              </w:rPr>
            </w:pPr>
            <w:r w:rsidRPr="00402493">
              <w:rPr>
                <w:szCs w:val="24"/>
                <w:lang w:val="fr-FR"/>
              </w:rPr>
              <w:t>Internet Initiative Japan Inc. (Japan)</w:t>
            </w:r>
          </w:p>
        </w:tc>
      </w:tr>
      <w:tr w:rsidR="00402493" w:rsidRPr="00402493" w14:paraId="1751CDCF" w14:textId="77777777" w:rsidTr="008C4210">
        <w:trPr>
          <w:cantSplit/>
        </w:trPr>
        <w:tc>
          <w:tcPr>
            <w:tcW w:w="1617" w:type="dxa"/>
            <w:gridSpan w:val="3"/>
          </w:tcPr>
          <w:p w14:paraId="71AB711B" w14:textId="77777777" w:rsidR="00402493" w:rsidRPr="00402493" w:rsidRDefault="00402493" w:rsidP="00402493">
            <w:pPr>
              <w:rPr>
                <w:szCs w:val="24"/>
              </w:rPr>
            </w:pPr>
            <w:bookmarkStart w:id="9" w:name="dtitle1" w:colFirst="1" w:colLast="1"/>
            <w:bookmarkEnd w:id="8"/>
            <w:r w:rsidRPr="00402493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3"/>
          </w:tcPr>
          <w:p w14:paraId="591F0D65" w14:textId="6EA1143A" w:rsidR="00402493" w:rsidRPr="00402493" w:rsidRDefault="004B5BEA" w:rsidP="004B5BEA">
            <w:pPr>
              <w:rPr>
                <w:szCs w:val="24"/>
              </w:rPr>
            </w:pPr>
            <w:r>
              <w:rPr>
                <w:szCs w:val="24"/>
              </w:rPr>
              <w:t xml:space="preserve">Proposed outline and text for the </w:t>
            </w:r>
            <w:r w:rsidR="00402493" w:rsidRPr="00402493">
              <w:rPr>
                <w:szCs w:val="24"/>
              </w:rPr>
              <w:t>technical report on the work item “IMT2020-related policy considering MVNOs”</w:t>
            </w:r>
            <w:r w:rsidR="00B829A4">
              <w:rPr>
                <w:szCs w:val="24"/>
              </w:rPr>
              <w:t xml:space="preserve"> </w:t>
            </w:r>
            <w:r w:rsidR="00402493" w:rsidRPr="00402493">
              <w:rPr>
                <w:szCs w:val="24"/>
              </w:rPr>
              <w:t>(STUDY_IMT2020MVNOs)</w:t>
            </w:r>
          </w:p>
        </w:tc>
      </w:tr>
      <w:tr w:rsidR="00402493" w:rsidRPr="00402493" w14:paraId="4C4588F4" w14:textId="77777777" w:rsidTr="008C4210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38514A2D" w14:textId="77777777" w:rsidR="00402493" w:rsidRPr="00402493" w:rsidRDefault="00402493" w:rsidP="00402493">
            <w:pPr>
              <w:rPr>
                <w:b/>
                <w:bCs/>
                <w:szCs w:val="24"/>
              </w:rPr>
            </w:pPr>
            <w:bookmarkStart w:id="10" w:name="dpurpose" w:colFirst="1" w:colLast="1"/>
            <w:bookmarkEnd w:id="9"/>
            <w:r w:rsidRPr="00402493">
              <w:rPr>
                <w:b/>
                <w:bCs/>
                <w:szCs w:val="24"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2197813B" w14:textId="53CFA9D6" w:rsidR="00402493" w:rsidRPr="00402493" w:rsidRDefault="000F53F5" w:rsidP="00402493">
            <w:pPr>
              <w:rPr>
                <w:szCs w:val="24"/>
              </w:rPr>
            </w:pPr>
            <w:r>
              <w:rPr>
                <w:szCs w:val="24"/>
              </w:rPr>
              <w:t>Proposal</w:t>
            </w:r>
          </w:p>
        </w:tc>
      </w:tr>
      <w:bookmarkEnd w:id="1"/>
      <w:bookmarkEnd w:id="10"/>
      <w:tr w:rsidR="00FE40A8" w14:paraId="340AD046" w14:textId="77777777" w:rsidTr="0040249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0229188D" w14:textId="77777777" w:rsidR="00FE40A8" w:rsidRDefault="00FE40A8">
            <w:pPr>
              <w:spacing w:line="256" w:lineRule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7D9F7D09" w14:textId="77777777" w:rsidR="00FE40A8" w:rsidRDefault="0092184C">
            <w:pPr>
              <w:spacing w:line="256" w:lineRule="auto"/>
              <w:rPr>
                <w:lang w:eastAsia="zh-CN"/>
              </w:rPr>
            </w:pPr>
            <w:sdt>
              <w:sdtPr>
                <w:rPr>
                  <w:lang w:val="fr-FR" w:eastAsia="zh-CN"/>
                </w:rPr>
                <w:alias w:val="ContactNameOrgCountry"/>
                <w:tag w:val="ContactNameOrgCountry"/>
                <w:id w:val="-130639986"/>
                <w:placeholder>
                  <w:docPart w:val="05658B39091141B39EAB846486497D17"/>
                </w:placeholder>
                <w:text w:multiLine="1"/>
              </w:sdtPr>
              <w:sdtEndPr/>
              <w:sdtContent>
                <w:proofErr w:type="spellStart"/>
                <w:r w:rsidR="00FE40A8" w:rsidRPr="00402493">
                  <w:rPr>
                    <w:lang w:val="fr-FR" w:eastAsia="zh-CN"/>
                  </w:rPr>
                  <w:t>Futoshi</w:t>
                </w:r>
                <w:proofErr w:type="spellEnd"/>
                <w:r w:rsidR="00FE40A8" w:rsidRPr="00402493">
                  <w:rPr>
                    <w:lang w:val="fr-FR" w:eastAsia="zh-CN"/>
                  </w:rPr>
                  <w:t xml:space="preserve"> Sasaki</w:t>
                </w:r>
                <w:r w:rsidR="00FE40A8" w:rsidRPr="00402493">
                  <w:rPr>
                    <w:lang w:val="fr-FR" w:eastAsia="zh-CN"/>
                  </w:rPr>
                  <w:br/>
                  <w:t>Internet Initiative Japan Inc.</w:t>
                </w:r>
                <w:r w:rsidR="00FE40A8" w:rsidRPr="00402493">
                  <w:rPr>
                    <w:lang w:val="fr-FR" w:eastAsia="zh-CN"/>
                  </w:rPr>
                  <w:br/>
                  <w:t>Japan</w:t>
                </w:r>
              </w:sdtContent>
            </w:sdt>
          </w:p>
        </w:tc>
        <w:sdt>
          <w:sdtPr>
            <w:rPr>
              <w:lang w:eastAsia="zh-CN"/>
            </w:rPr>
            <w:alias w:val="ContactTelFaxEmail"/>
            <w:tag w:val="ContactTelFaxEmail"/>
            <w:id w:val="-2140561428"/>
            <w:placeholder>
              <w:docPart w:val="D7000E77E710411281DCE1821EE557C9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hideMark/>
              </w:tcPr>
              <w:p w14:paraId="6A8CBBBA" w14:textId="5F4B5AAF" w:rsidR="00FE40A8" w:rsidRDefault="00FE40A8">
                <w:pPr>
                  <w:spacing w:line="256" w:lineRule="auto"/>
                  <w:rPr>
                    <w:lang w:eastAsia="zh-CN"/>
                  </w:rPr>
                </w:pPr>
                <w:r>
                  <w:rPr>
                    <w:lang w:val="pt-BR" w:eastAsia="zh-CN"/>
                  </w:rPr>
                  <w:t>Tel: +81-3-5205-6524</w:t>
                </w:r>
                <w:r>
                  <w:rPr>
                    <w:lang w:val="pt-BR" w:eastAsia="zh-CN"/>
                  </w:rPr>
                  <w:br/>
                  <w:t xml:space="preserve">Fax: </w:t>
                </w:r>
                <w:r>
                  <w:rPr>
                    <w:lang w:val="pt-BR" w:eastAsia="zh-CN"/>
                  </w:rPr>
                  <w:br/>
                  <w:t xml:space="preserve">E-mail: </w:t>
                </w:r>
                <w:r w:rsidR="004372F5">
                  <w:fldChar w:fldCharType="begin"/>
                </w:r>
                <w:r w:rsidR="004372F5">
                  <w:instrText xml:space="preserve"> HYPERLINK "mailto:f-sasaki@iij.ad.jp" </w:instrText>
                </w:r>
                <w:r w:rsidR="004372F5">
                  <w:fldChar w:fldCharType="separate"/>
                </w:r>
                <w:r w:rsidR="00402493" w:rsidRPr="00F47C51">
                  <w:rPr>
                    <w:rStyle w:val="Hyperlink"/>
                    <w:lang w:val="pt-BR" w:eastAsia="zh-CN"/>
                  </w:rPr>
                  <w:t>f-sasaki@iij.ad.jp</w:t>
                </w:r>
                <w:r w:rsidR="004372F5">
                  <w:rPr>
                    <w:rStyle w:val="Hyperlink"/>
                    <w:lang w:val="pt-BR" w:eastAsia="zh-CN"/>
                  </w:rPr>
                  <w:fldChar w:fldCharType="end"/>
                </w:r>
                <w:r w:rsidR="00402493">
                  <w:rPr>
                    <w:lang w:val="pt-BR" w:eastAsia="zh-CN"/>
                  </w:rPr>
                  <w:t xml:space="preserve"> </w:t>
                </w:r>
              </w:p>
            </w:tc>
          </w:sdtContent>
        </w:sdt>
      </w:tr>
    </w:tbl>
    <w:p w14:paraId="1DE4D104" w14:textId="77777777" w:rsidR="00FE40A8" w:rsidRDefault="00FE40A8" w:rsidP="00FE40A8">
      <w:pPr>
        <w:rPr>
          <w:rFonts w:eastAsiaTheme="minorEastAsia"/>
          <w:lang w:val="pt-BR" w:eastAsia="ja-JP"/>
        </w:rPr>
      </w:pPr>
    </w:p>
    <w:tbl>
      <w:tblPr>
        <w:tblW w:w="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363"/>
      </w:tblGrid>
      <w:tr w:rsidR="00FE40A8" w14:paraId="46A99BBA" w14:textId="77777777" w:rsidTr="00FE40A8">
        <w:trPr>
          <w:cantSplit/>
        </w:trPr>
        <w:tc>
          <w:tcPr>
            <w:tcW w:w="1616" w:type="dxa"/>
            <w:hideMark/>
          </w:tcPr>
          <w:p w14:paraId="6E335A25" w14:textId="77777777" w:rsidR="00FE40A8" w:rsidRDefault="00FE40A8">
            <w:pPr>
              <w:spacing w:line="256" w:lineRule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Keywords:</w:t>
            </w:r>
          </w:p>
        </w:tc>
        <w:tc>
          <w:tcPr>
            <w:tcW w:w="8363" w:type="dxa"/>
            <w:hideMark/>
          </w:tcPr>
          <w:p w14:paraId="43163986" w14:textId="574D366C" w:rsidR="00FE40A8" w:rsidRDefault="0092184C">
            <w:pPr>
              <w:spacing w:line="256" w:lineRule="auto"/>
              <w:rPr>
                <w:lang w:eastAsia="zh-CN"/>
              </w:rPr>
            </w:pPr>
            <w:sdt>
              <w:sdtPr>
                <w:alias w:val="Keywords"/>
                <w:tag w:val="Keywords"/>
                <w:id w:val="-1329598096"/>
                <w:placeholder>
                  <w:docPart w:val="4E1EF8BED25F49C9BCC113D192B59494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FE40A8">
                  <w:t>5G; IoT; MVNO</w:t>
                </w:r>
              </w:sdtContent>
            </w:sdt>
          </w:p>
        </w:tc>
      </w:tr>
      <w:tr w:rsidR="00FE40A8" w14:paraId="6ADBC02F" w14:textId="77777777" w:rsidTr="00FE40A8">
        <w:trPr>
          <w:cantSplit/>
        </w:trPr>
        <w:tc>
          <w:tcPr>
            <w:tcW w:w="1616" w:type="dxa"/>
            <w:hideMark/>
          </w:tcPr>
          <w:p w14:paraId="73C8046F" w14:textId="77777777" w:rsidR="00FE40A8" w:rsidRDefault="00FE40A8">
            <w:pPr>
              <w:spacing w:line="256" w:lineRule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Abstract:</w:t>
            </w:r>
          </w:p>
        </w:tc>
        <w:sdt>
          <w:sdtPr>
            <w:rPr>
              <w:lang w:eastAsia="zh-CN"/>
            </w:rPr>
            <w:alias w:val="Abstract"/>
            <w:tag w:val="Abstract"/>
            <w:id w:val="-939903723"/>
            <w:placeholder>
              <w:docPart w:val="4327C2C48BC045AE9A8762DE25E7749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  <w:hideMark/>
              </w:tcPr>
              <w:p w14:paraId="5B5F1CAB" w14:textId="08747859" w:rsidR="00FE40A8" w:rsidRDefault="004C542F">
                <w:pPr>
                  <w:spacing w:line="256" w:lineRule="auto"/>
                  <w:rPr>
                    <w:lang w:eastAsia="zh-CN"/>
                  </w:rPr>
                </w:pPr>
                <w:r>
                  <w:rPr>
                    <w:lang w:eastAsia="zh-CN"/>
                  </w:rPr>
                  <w:t xml:space="preserve">This contribution </w:t>
                </w:r>
                <w:r w:rsidR="00386903">
                  <w:rPr>
                    <w:lang w:eastAsia="zh-CN"/>
                  </w:rPr>
                  <w:t>describe</w:t>
                </w:r>
                <w:r>
                  <w:rPr>
                    <w:lang w:eastAsia="zh-CN"/>
                  </w:rPr>
                  <w:t xml:space="preserve">s the latest work and progress regarding IMT2020(5G) and network virtualisation from </w:t>
                </w:r>
                <w:r w:rsidR="00386903">
                  <w:rPr>
                    <w:lang w:eastAsia="zh-CN"/>
                  </w:rPr>
                  <w:t xml:space="preserve">an </w:t>
                </w:r>
                <w:r>
                  <w:rPr>
                    <w:lang w:eastAsia="zh-CN"/>
                  </w:rPr>
                  <w:t xml:space="preserve">MVNO’s </w:t>
                </w:r>
                <w:proofErr w:type="gramStart"/>
                <w:r>
                  <w:rPr>
                    <w:lang w:eastAsia="zh-CN"/>
                  </w:rPr>
                  <w:t xml:space="preserve">perspective, </w:t>
                </w:r>
                <w:r w:rsidR="00386903">
                  <w:rPr>
                    <w:lang w:eastAsia="zh-CN"/>
                  </w:rPr>
                  <w:t>and</w:t>
                </w:r>
                <w:proofErr w:type="gramEnd"/>
                <w:r>
                  <w:rPr>
                    <w:lang w:eastAsia="zh-CN"/>
                  </w:rPr>
                  <w:t xml:space="preserve"> is </w:t>
                </w:r>
                <w:r w:rsidR="00386903">
                  <w:rPr>
                    <w:lang w:eastAsia="zh-CN"/>
                  </w:rPr>
                  <w:t>intended to provide</w:t>
                </w:r>
                <w:r>
                  <w:rPr>
                    <w:lang w:eastAsia="zh-CN"/>
                  </w:rPr>
                  <w:t xml:space="preserve"> useful input for the work item STUDY_IMT2020MVNOs.</w:t>
                </w:r>
              </w:p>
            </w:tc>
          </w:sdtContent>
        </w:sdt>
      </w:tr>
    </w:tbl>
    <w:p w14:paraId="0B68B2C7" w14:textId="77777777" w:rsidR="00FE40A8" w:rsidRDefault="00FE40A8" w:rsidP="00FE40A8">
      <w:pPr>
        <w:rPr>
          <w:rFonts w:eastAsia="MS Mincho"/>
          <w:lang w:eastAsia="ja-JP"/>
        </w:rPr>
      </w:pPr>
    </w:p>
    <w:p w14:paraId="4A9F3EC1" w14:textId="77777777" w:rsidR="00FE40A8" w:rsidRDefault="00FE40A8" w:rsidP="00FE40A8">
      <w:pPr>
        <w:pStyle w:val="Heading1"/>
        <w:spacing w:before="120"/>
        <w:jc w:val="both"/>
        <w:rPr>
          <w:rFonts w:eastAsia="Times New Roman"/>
          <w:szCs w:val="24"/>
        </w:rPr>
      </w:pPr>
      <w:r>
        <w:rPr>
          <w:rFonts w:eastAsia="SimSun"/>
          <w:bCs/>
          <w:szCs w:val="24"/>
          <w:lang w:eastAsia="ko-KR"/>
        </w:rPr>
        <w:t>1.</w:t>
      </w:r>
      <w:r>
        <w:rPr>
          <w:rFonts w:eastAsia="SimSun"/>
          <w:bCs/>
          <w:szCs w:val="24"/>
          <w:lang w:eastAsia="ko-KR"/>
        </w:rPr>
        <w:tab/>
      </w:r>
      <w:r>
        <w:rPr>
          <w:szCs w:val="24"/>
        </w:rPr>
        <w:t>Introduction and Rationale</w:t>
      </w:r>
    </w:p>
    <w:p w14:paraId="5A37505F" w14:textId="015CAC37" w:rsidR="00FE40A8" w:rsidRDefault="004C542F" w:rsidP="00FE40A8">
      <w:pPr>
        <w:jc w:val="both"/>
        <w:rPr>
          <w:rFonts w:eastAsia="MS Mincho"/>
          <w:szCs w:val="24"/>
        </w:rPr>
      </w:pPr>
      <w:r>
        <w:rPr>
          <w:rFonts w:eastAsia="MS Mincho"/>
        </w:rPr>
        <w:t>Many</w:t>
      </w:r>
      <w:r w:rsidR="00FE40A8">
        <w:rPr>
          <w:rFonts w:eastAsia="MS Mincho"/>
        </w:rPr>
        <w:t xml:space="preserve"> challenges remain </w:t>
      </w:r>
      <w:r>
        <w:rPr>
          <w:rFonts w:eastAsia="MS Mincho"/>
        </w:rPr>
        <w:t>for</w:t>
      </w:r>
      <w:r w:rsidR="00FE40A8">
        <w:rPr>
          <w:rFonts w:eastAsia="MS Mincho"/>
        </w:rPr>
        <w:t xml:space="preserve"> 5G and </w:t>
      </w:r>
      <w:r>
        <w:rPr>
          <w:rFonts w:eastAsia="MS Mincho"/>
        </w:rPr>
        <w:t xml:space="preserve">the </w:t>
      </w:r>
      <w:r w:rsidR="00FE40A8">
        <w:rPr>
          <w:rFonts w:eastAsia="MS Mincho"/>
        </w:rPr>
        <w:t xml:space="preserve">future of MVNOs, </w:t>
      </w:r>
      <w:r>
        <w:rPr>
          <w:rFonts w:eastAsia="MS Mincho"/>
        </w:rPr>
        <w:t>yet MNOs in several countries have already launched</w:t>
      </w:r>
      <w:r w:rsidR="00FE40A8">
        <w:rPr>
          <w:rFonts w:eastAsia="MS Mincho"/>
        </w:rPr>
        <w:t xml:space="preserve"> 5G and some in other countries are now ready to launch. In order to bridge the gap, this contribution </w:t>
      </w:r>
      <w:r>
        <w:rPr>
          <w:rFonts w:eastAsia="MS Mincho"/>
        </w:rPr>
        <w:t>provides a description of</w:t>
      </w:r>
      <w:r w:rsidR="00FE40A8">
        <w:rPr>
          <w:rFonts w:eastAsia="MS Mincho"/>
        </w:rPr>
        <w:t xml:space="preserve"> the latest </w:t>
      </w:r>
      <w:r>
        <w:rPr>
          <w:rFonts w:eastAsia="MS Mincho"/>
        </w:rPr>
        <w:t xml:space="preserve">work </w:t>
      </w:r>
      <w:r w:rsidR="00FE40A8">
        <w:rPr>
          <w:rFonts w:eastAsia="MS Mincho"/>
        </w:rPr>
        <w:t xml:space="preserve">and progress </w:t>
      </w:r>
      <w:r>
        <w:rPr>
          <w:rFonts w:eastAsia="MS Mincho"/>
        </w:rPr>
        <w:t>in an</w:t>
      </w:r>
      <w:r w:rsidR="00FE40A8">
        <w:rPr>
          <w:rFonts w:eastAsia="MS Mincho"/>
        </w:rPr>
        <w:t xml:space="preserve"> annex, </w:t>
      </w:r>
      <w:r>
        <w:rPr>
          <w:rFonts w:eastAsia="MS Mincho"/>
        </w:rPr>
        <w:t xml:space="preserve">with a </w:t>
      </w:r>
      <w:proofErr w:type="gramStart"/>
      <w:r w:rsidR="00FE40A8">
        <w:rPr>
          <w:rFonts w:eastAsia="MS Mincho"/>
        </w:rPr>
        <w:t xml:space="preserve">particular </w:t>
      </w:r>
      <w:r>
        <w:rPr>
          <w:rFonts w:eastAsia="MS Mincho"/>
        </w:rPr>
        <w:t>focus</w:t>
      </w:r>
      <w:proofErr w:type="gramEnd"/>
      <w:r>
        <w:rPr>
          <w:rFonts w:eastAsia="MS Mincho"/>
        </w:rPr>
        <w:t xml:space="preserve"> on </w:t>
      </w:r>
      <w:r w:rsidR="00FE40A8">
        <w:rPr>
          <w:rFonts w:eastAsia="MS Mincho"/>
        </w:rPr>
        <w:t>network virtualisation and MVNOs.</w:t>
      </w:r>
    </w:p>
    <w:p w14:paraId="171339AF" w14:textId="77777777" w:rsidR="00FE40A8" w:rsidRDefault="00FE40A8" w:rsidP="00FE40A8">
      <w:pPr>
        <w:jc w:val="both"/>
        <w:rPr>
          <w:rFonts w:eastAsiaTheme="minorEastAsia"/>
        </w:rPr>
      </w:pPr>
    </w:p>
    <w:p w14:paraId="5798BB00" w14:textId="5C94492A" w:rsidR="00FE40A8" w:rsidRDefault="00FE40A8" w:rsidP="00FE40A8">
      <w:pPr>
        <w:keepNext/>
        <w:keepLines/>
        <w:ind w:left="794" w:hanging="794"/>
        <w:jc w:val="both"/>
        <w:outlineLvl w:val="0"/>
        <w:rPr>
          <w:rFonts w:eastAsia="Times New Roman"/>
          <w:b/>
        </w:rPr>
      </w:pPr>
      <w:r>
        <w:rPr>
          <w:rFonts w:eastAsia="Times New Roman"/>
          <w:b/>
        </w:rPr>
        <w:t>2</w:t>
      </w:r>
      <w:r w:rsidR="00B829A4">
        <w:rPr>
          <w:rFonts w:eastAsia="Times New Roman"/>
          <w:b/>
        </w:rPr>
        <w:t>.</w:t>
      </w:r>
      <w:r>
        <w:rPr>
          <w:rFonts w:eastAsia="Times New Roman"/>
          <w:b/>
        </w:rPr>
        <w:tab/>
        <w:t>Proposal</w:t>
      </w:r>
    </w:p>
    <w:p w14:paraId="194AD355" w14:textId="5FBB4E49" w:rsidR="00FE40A8" w:rsidRDefault="00FE40A8" w:rsidP="00FE40A8">
      <w:pPr>
        <w:jc w:val="both"/>
      </w:pPr>
      <w:r>
        <w:t xml:space="preserve">The annex of this contribution is </w:t>
      </w:r>
      <w:r w:rsidR="004C542F">
        <w:t xml:space="preserve">intended </w:t>
      </w:r>
      <w:r>
        <w:t xml:space="preserve">to be useful input for the work item STUDY_IMT2020MVNOs, added at the </w:t>
      </w:r>
      <w:r w:rsidR="004C542F">
        <w:t xml:space="preserve">very </w:t>
      </w:r>
      <w:r>
        <w:t>last Study Group 3</w:t>
      </w:r>
      <w:r w:rsidR="004C542F">
        <w:t xml:space="preserve"> meeting</w:t>
      </w:r>
      <w:r>
        <w:t xml:space="preserve">, held in Geneva from 23 April to 2 May 2019, </w:t>
      </w:r>
      <w:r w:rsidR="004C542F">
        <w:t xml:space="preserve">the </w:t>
      </w:r>
      <w:r>
        <w:t xml:space="preserve">anticipated result </w:t>
      </w:r>
      <w:r w:rsidR="004C542F">
        <w:t xml:space="preserve">of which </w:t>
      </w:r>
      <w:r>
        <w:t>is to publish a technical report by 2020.</w:t>
      </w:r>
    </w:p>
    <w:p w14:paraId="6E8601C3" w14:textId="77777777" w:rsidR="00FE40A8" w:rsidRDefault="00FE40A8" w:rsidP="00FE40A8">
      <w:pPr>
        <w:jc w:val="both"/>
        <w:rPr>
          <w:rFonts w:eastAsiaTheme="minorEastAsia"/>
        </w:rPr>
      </w:pPr>
    </w:p>
    <w:p w14:paraId="4E92C566" w14:textId="77777777" w:rsidR="00610ECA" w:rsidRPr="009248F0" w:rsidRDefault="00610ECA" w:rsidP="009248F0">
      <w:pPr>
        <w:jc w:val="center"/>
        <w:rPr>
          <w:b/>
          <w:szCs w:val="24"/>
        </w:rPr>
      </w:pPr>
      <w:r w:rsidRPr="00610ECA">
        <w:rPr>
          <w:highlight w:val="yellow"/>
        </w:rPr>
        <w:br w:type="page"/>
      </w:r>
      <w:r w:rsidRPr="009248F0">
        <w:rPr>
          <w:b/>
          <w:szCs w:val="24"/>
        </w:rPr>
        <w:lastRenderedPageBreak/>
        <w:t>ANNEX</w:t>
      </w:r>
    </w:p>
    <w:p w14:paraId="5017A5C7" w14:textId="5CF7D3FD" w:rsidR="00610ECA" w:rsidRPr="007D5DDD" w:rsidRDefault="00E9787F" w:rsidP="007D5DDD">
      <w:pPr>
        <w:jc w:val="center"/>
        <w:rPr>
          <w:b/>
          <w:szCs w:val="24"/>
        </w:rPr>
      </w:pPr>
      <w:r w:rsidRPr="009248F0">
        <w:rPr>
          <w:b/>
          <w:szCs w:val="24"/>
        </w:rPr>
        <w:t>T</w:t>
      </w:r>
      <w:r w:rsidR="000C7B99" w:rsidRPr="009248F0">
        <w:rPr>
          <w:b/>
          <w:szCs w:val="24"/>
        </w:rPr>
        <w:t xml:space="preserve">he new concept </w:t>
      </w:r>
      <w:r w:rsidRPr="009248F0">
        <w:rPr>
          <w:b/>
          <w:szCs w:val="24"/>
        </w:rPr>
        <w:t xml:space="preserve">of virtual </w:t>
      </w:r>
      <w:r w:rsidR="000C7B99" w:rsidRPr="009248F0">
        <w:rPr>
          <w:b/>
          <w:szCs w:val="24"/>
        </w:rPr>
        <w:t>network operators in 5G SA</w:t>
      </w:r>
    </w:p>
    <w:p w14:paraId="66D75814" w14:textId="585BFEAC" w:rsidR="006841B5" w:rsidRPr="009248F0" w:rsidRDefault="009248F0" w:rsidP="009248F0">
      <w:pPr>
        <w:rPr>
          <w:b/>
          <w:szCs w:val="24"/>
        </w:rPr>
      </w:pPr>
      <w:r w:rsidRPr="009248F0">
        <w:rPr>
          <w:b/>
          <w:szCs w:val="24"/>
        </w:rPr>
        <w:t>1</w:t>
      </w:r>
      <w:r w:rsidRPr="009248F0">
        <w:rPr>
          <w:b/>
          <w:szCs w:val="24"/>
        </w:rPr>
        <w:tab/>
      </w:r>
      <w:r w:rsidR="00610ECA" w:rsidRPr="009248F0">
        <w:rPr>
          <w:b/>
          <w:szCs w:val="24"/>
        </w:rPr>
        <w:t>Introduction</w:t>
      </w:r>
    </w:p>
    <w:p w14:paraId="05A054F3" w14:textId="72F86BC1" w:rsidR="007D5DDD" w:rsidRDefault="0045389C" w:rsidP="009248F0">
      <w:pPr>
        <w:rPr>
          <w:szCs w:val="24"/>
        </w:rPr>
      </w:pPr>
      <w:r w:rsidRPr="009248F0">
        <w:rPr>
          <w:szCs w:val="24"/>
        </w:rPr>
        <w:t>ITU-T Study Group 3 has committed to a work item under question 3/3 on a study of the policy aspects rel</w:t>
      </w:r>
      <w:r w:rsidR="007D5DDD">
        <w:rPr>
          <w:szCs w:val="24"/>
        </w:rPr>
        <w:t xml:space="preserve">ated </w:t>
      </w:r>
      <w:r w:rsidR="00D64864">
        <w:rPr>
          <w:szCs w:val="24"/>
        </w:rPr>
        <w:t xml:space="preserve">to </w:t>
      </w:r>
      <w:r w:rsidR="007D5DDD">
        <w:rPr>
          <w:szCs w:val="24"/>
        </w:rPr>
        <w:t>IMT2020 considering MVNOs.</w:t>
      </w:r>
    </w:p>
    <w:p w14:paraId="0776236E" w14:textId="6FF9C329" w:rsidR="00C8429A" w:rsidRPr="009248F0" w:rsidRDefault="00373A17" w:rsidP="009248F0">
      <w:pPr>
        <w:rPr>
          <w:szCs w:val="24"/>
        </w:rPr>
      </w:pPr>
      <w:r w:rsidRPr="009248F0">
        <w:rPr>
          <w:szCs w:val="24"/>
        </w:rPr>
        <w:t xml:space="preserve">The </w:t>
      </w:r>
      <w:r w:rsidR="006F6118" w:rsidRPr="009248F0">
        <w:rPr>
          <w:szCs w:val="24"/>
        </w:rPr>
        <w:t>definition</w:t>
      </w:r>
      <w:r w:rsidRPr="009248F0">
        <w:rPr>
          <w:szCs w:val="24"/>
        </w:rPr>
        <w:t xml:space="preserve"> of </w:t>
      </w:r>
      <w:proofErr w:type="gramStart"/>
      <w:r w:rsidR="004C542F">
        <w:rPr>
          <w:szCs w:val="24"/>
        </w:rPr>
        <w:t>an</w:t>
      </w:r>
      <w:proofErr w:type="gramEnd"/>
      <w:r w:rsidR="004C542F">
        <w:rPr>
          <w:szCs w:val="24"/>
        </w:rPr>
        <w:t xml:space="preserve"> </w:t>
      </w:r>
      <w:r w:rsidR="00CE2FAA" w:rsidRPr="009248F0">
        <w:rPr>
          <w:szCs w:val="24"/>
        </w:rPr>
        <w:t>Mobile Virtual Network Operator (</w:t>
      </w:r>
      <w:r w:rsidRPr="009248F0">
        <w:rPr>
          <w:szCs w:val="24"/>
        </w:rPr>
        <w:t>MVNO</w:t>
      </w:r>
      <w:r w:rsidR="00CE2FAA" w:rsidRPr="009248F0">
        <w:rPr>
          <w:szCs w:val="24"/>
        </w:rPr>
        <w:t>)</w:t>
      </w:r>
      <w:r w:rsidRPr="009248F0">
        <w:rPr>
          <w:szCs w:val="24"/>
        </w:rPr>
        <w:t xml:space="preserve"> is widely accepted as </w:t>
      </w:r>
      <w:r w:rsidR="004C542F">
        <w:rPr>
          <w:szCs w:val="24"/>
        </w:rPr>
        <w:t>being a</w:t>
      </w:r>
      <w:r w:rsidRPr="009248F0">
        <w:rPr>
          <w:szCs w:val="24"/>
        </w:rPr>
        <w:t xml:space="preserve"> </w:t>
      </w:r>
      <w:r w:rsidR="00323768" w:rsidRPr="009248F0">
        <w:rPr>
          <w:szCs w:val="24"/>
        </w:rPr>
        <w:t xml:space="preserve">licensed </w:t>
      </w:r>
      <w:r w:rsidRPr="009248F0">
        <w:rPr>
          <w:szCs w:val="24"/>
        </w:rPr>
        <w:t>mobile telecommunication</w:t>
      </w:r>
      <w:r w:rsidR="008A2D10">
        <w:rPr>
          <w:szCs w:val="24"/>
        </w:rPr>
        <w:t>s</w:t>
      </w:r>
      <w:r w:rsidRPr="009248F0">
        <w:rPr>
          <w:szCs w:val="24"/>
        </w:rPr>
        <w:t xml:space="preserve"> operator without </w:t>
      </w:r>
      <w:r w:rsidR="00095816" w:rsidRPr="009248F0">
        <w:rPr>
          <w:szCs w:val="24"/>
        </w:rPr>
        <w:t xml:space="preserve">radio </w:t>
      </w:r>
      <w:r w:rsidR="00323768" w:rsidRPr="009248F0">
        <w:rPr>
          <w:szCs w:val="24"/>
        </w:rPr>
        <w:t xml:space="preserve">spectrum </w:t>
      </w:r>
      <w:r w:rsidR="00095816" w:rsidRPr="009248F0">
        <w:rPr>
          <w:szCs w:val="24"/>
        </w:rPr>
        <w:t xml:space="preserve">licenses </w:t>
      </w:r>
      <w:r w:rsidR="004C542F">
        <w:rPr>
          <w:szCs w:val="24"/>
        </w:rPr>
        <w:t>or</w:t>
      </w:r>
      <w:r w:rsidR="00095816" w:rsidRPr="009248F0">
        <w:rPr>
          <w:szCs w:val="24"/>
        </w:rPr>
        <w:t xml:space="preserve"> radio facilities </w:t>
      </w:r>
      <w:r w:rsidR="004C542F">
        <w:rPr>
          <w:szCs w:val="24"/>
        </w:rPr>
        <w:t>(</w:t>
      </w:r>
      <w:r w:rsidR="008E5DEC" w:rsidRPr="009248F0">
        <w:rPr>
          <w:szCs w:val="24"/>
        </w:rPr>
        <w:t>i.e.</w:t>
      </w:r>
      <w:r w:rsidR="008A2D10">
        <w:rPr>
          <w:szCs w:val="24"/>
        </w:rPr>
        <w:t>,</w:t>
      </w:r>
      <w:r w:rsidR="009F2155" w:rsidRPr="009248F0">
        <w:rPr>
          <w:szCs w:val="24"/>
        </w:rPr>
        <w:t xml:space="preserve"> </w:t>
      </w:r>
      <w:r w:rsidR="00095816" w:rsidRPr="009248F0">
        <w:rPr>
          <w:szCs w:val="24"/>
        </w:rPr>
        <w:t>base stations</w:t>
      </w:r>
      <w:r w:rsidR="004C542F">
        <w:rPr>
          <w:szCs w:val="24"/>
        </w:rPr>
        <w:t>) of its own that</w:t>
      </w:r>
      <w:r w:rsidR="0073344F" w:rsidRPr="009248F0">
        <w:rPr>
          <w:szCs w:val="24"/>
        </w:rPr>
        <w:t xml:space="preserve"> piggyback</w:t>
      </w:r>
      <w:r w:rsidR="004C542F">
        <w:rPr>
          <w:szCs w:val="24"/>
        </w:rPr>
        <w:t>s</w:t>
      </w:r>
      <w:r w:rsidR="0073344F" w:rsidRPr="009248F0">
        <w:rPr>
          <w:szCs w:val="24"/>
        </w:rPr>
        <w:t xml:space="preserve"> </w:t>
      </w:r>
      <w:r w:rsidR="004C542F">
        <w:rPr>
          <w:szCs w:val="24"/>
        </w:rPr>
        <w:t>on</w:t>
      </w:r>
      <w:r w:rsidR="00323768" w:rsidRPr="009248F0">
        <w:rPr>
          <w:szCs w:val="24"/>
        </w:rPr>
        <w:t xml:space="preserve"> </w:t>
      </w:r>
      <w:r w:rsidR="0073344F" w:rsidRPr="009248F0">
        <w:rPr>
          <w:szCs w:val="24"/>
        </w:rPr>
        <w:t xml:space="preserve">a host MNO with those </w:t>
      </w:r>
      <w:r w:rsidR="00323768" w:rsidRPr="009248F0">
        <w:rPr>
          <w:szCs w:val="24"/>
        </w:rPr>
        <w:t xml:space="preserve">radio </w:t>
      </w:r>
      <w:r w:rsidR="0073344F" w:rsidRPr="009248F0">
        <w:rPr>
          <w:szCs w:val="24"/>
        </w:rPr>
        <w:t>resources</w:t>
      </w:r>
      <w:r w:rsidR="00095816" w:rsidRPr="009248F0">
        <w:rPr>
          <w:szCs w:val="24"/>
        </w:rPr>
        <w:t xml:space="preserve">. </w:t>
      </w:r>
      <w:r w:rsidR="00C8429A" w:rsidRPr="009248F0">
        <w:rPr>
          <w:szCs w:val="24"/>
        </w:rPr>
        <w:t xml:space="preserve">MVNO businesses are broken down </w:t>
      </w:r>
      <w:r w:rsidR="004C542F">
        <w:rPr>
          <w:szCs w:val="24"/>
        </w:rPr>
        <w:t>into</w:t>
      </w:r>
      <w:r w:rsidR="00C8429A" w:rsidRPr="009248F0">
        <w:rPr>
          <w:szCs w:val="24"/>
        </w:rPr>
        <w:t xml:space="preserve"> several categories. Figure 1 shows </w:t>
      </w:r>
      <w:r w:rsidR="004C542F">
        <w:rPr>
          <w:szCs w:val="24"/>
        </w:rPr>
        <w:t xml:space="preserve">the </w:t>
      </w:r>
      <w:r w:rsidR="00C8429A" w:rsidRPr="009248F0">
        <w:rPr>
          <w:szCs w:val="24"/>
        </w:rPr>
        <w:t>typical classification of MVNO businesses.</w:t>
      </w:r>
    </w:p>
    <w:p w14:paraId="45278099" w14:textId="77777777" w:rsidR="00C8429A" w:rsidRPr="009248F0" w:rsidRDefault="00C8429A" w:rsidP="009248F0">
      <w:pPr>
        <w:rPr>
          <w:szCs w:val="24"/>
        </w:rPr>
      </w:pPr>
    </w:p>
    <w:p w14:paraId="4D1568E8" w14:textId="6A5E7BC1" w:rsidR="00C8429A" w:rsidRPr="009248F0" w:rsidRDefault="00C8429A" w:rsidP="009248F0">
      <w:pPr>
        <w:jc w:val="center"/>
        <w:rPr>
          <w:szCs w:val="24"/>
        </w:rPr>
      </w:pPr>
      <w:r w:rsidRPr="009248F0">
        <w:rPr>
          <w:noProof/>
          <w:szCs w:val="24"/>
          <w:lang w:val="en-US" w:eastAsia="ja-JP"/>
        </w:rPr>
        <w:drawing>
          <wp:inline distT="0" distB="0" distL="0" distR="0" wp14:anchorId="3B463C4B" wp14:editId="15F5091B">
            <wp:extent cx="4685317" cy="2231136"/>
            <wp:effectExtent l="0" t="0" r="127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241" cy="2235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5F90D" w14:textId="6865A1D9" w:rsidR="00C8429A" w:rsidRPr="009248F0" w:rsidRDefault="00C8429A" w:rsidP="009248F0">
      <w:pPr>
        <w:jc w:val="center"/>
        <w:rPr>
          <w:b/>
          <w:sz w:val="22"/>
          <w:szCs w:val="24"/>
        </w:rPr>
      </w:pPr>
      <w:r w:rsidRPr="009248F0">
        <w:rPr>
          <w:b/>
          <w:sz w:val="22"/>
          <w:szCs w:val="24"/>
        </w:rPr>
        <w:t xml:space="preserve">Figure 1. The </w:t>
      </w:r>
      <w:r w:rsidR="001F5DF5" w:rsidRPr="009248F0">
        <w:rPr>
          <w:b/>
          <w:sz w:val="22"/>
          <w:szCs w:val="24"/>
        </w:rPr>
        <w:t xml:space="preserve">typical </w:t>
      </w:r>
      <w:r w:rsidRPr="009248F0">
        <w:rPr>
          <w:b/>
          <w:sz w:val="22"/>
          <w:szCs w:val="24"/>
        </w:rPr>
        <w:t>classification of MVNOs</w:t>
      </w:r>
    </w:p>
    <w:p w14:paraId="37E0A077" w14:textId="77777777" w:rsidR="00C8429A" w:rsidRPr="009248F0" w:rsidRDefault="00C8429A" w:rsidP="009248F0">
      <w:pPr>
        <w:rPr>
          <w:szCs w:val="24"/>
        </w:rPr>
      </w:pPr>
    </w:p>
    <w:p w14:paraId="6DE21B27" w14:textId="5BF5098D" w:rsidR="00051EEB" w:rsidRPr="009248F0" w:rsidRDefault="0073344F" w:rsidP="009248F0">
      <w:pPr>
        <w:rPr>
          <w:szCs w:val="24"/>
        </w:rPr>
      </w:pPr>
      <w:r w:rsidRPr="009248F0">
        <w:rPr>
          <w:szCs w:val="24"/>
        </w:rPr>
        <w:t>MVNO</w:t>
      </w:r>
      <w:r w:rsidR="001F5DF5" w:rsidRPr="009248F0">
        <w:rPr>
          <w:szCs w:val="24"/>
        </w:rPr>
        <w:t xml:space="preserve">s </w:t>
      </w:r>
      <w:r w:rsidR="004C542F">
        <w:rPr>
          <w:szCs w:val="24"/>
        </w:rPr>
        <w:t>have been</w:t>
      </w:r>
      <w:r w:rsidR="004C542F" w:rsidRPr="009248F0">
        <w:rPr>
          <w:szCs w:val="24"/>
        </w:rPr>
        <w:t xml:space="preserve"> </w:t>
      </w:r>
      <w:r w:rsidR="000F5AD0" w:rsidRPr="009248F0">
        <w:rPr>
          <w:szCs w:val="24"/>
        </w:rPr>
        <w:t xml:space="preserve">seen </w:t>
      </w:r>
      <w:r w:rsidR="00B96AC5" w:rsidRPr="009248F0">
        <w:rPr>
          <w:szCs w:val="24"/>
        </w:rPr>
        <w:t xml:space="preserve">in many countries </w:t>
      </w:r>
      <w:r w:rsidR="004C542F">
        <w:rPr>
          <w:szCs w:val="24"/>
        </w:rPr>
        <w:t>since</w:t>
      </w:r>
      <w:r w:rsidR="004C542F" w:rsidRPr="009248F0">
        <w:rPr>
          <w:szCs w:val="24"/>
        </w:rPr>
        <w:t xml:space="preserve"> </w:t>
      </w:r>
      <w:r w:rsidR="00E838CE" w:rsidRPr="009248F0">
        <w:rPr>
          <w:szCs w:val="24"/>
        </w:rPr>
        <w:t>around 2000</w:t>
      </w:r>
      <w:r w:rsidR="00B23DEA" w:rsidRPr="009248F0">
        <w:rPr>
          <w:szCs w:val="24"/>
        </w:rPr>
        <w:t xml:space="preserve">. In </w:t>
      </w:r>
      <w:r w:rsidR="001A2F4A" w:rsidRPr="009248F0">
        <w:rPr>
          <w:szCs w:val="24"/>
        </w:rPr>
        <w:t>those</w:t>
      </w:r>
      <w:r w:rsidR="00B23DEA" w:rsidRPr="009248F0">
        <w:rPr>
          <w:szCs w:val="24"/>
        </w:rPr>
        <w:t xml:space="preserve"> countries</w:t>
      </w:r>
      <w:r w:rsidR="006C3CF2" w:rsidRPr="009248F0">
        <w:rPr>
          <w:szCs w:val="24"/>
        </w:rPr>
        <w:t>,</w:t>
      </w:r>
      <w:r w:rsidR="00B23DEA" w:rsidRPr="009248F0">
        <w:rPr>
          <w:szCs w:val="24"/>
        </w:rPr>
        <w:t xml:space="preserve"> </w:t>
      </w:r>
      <w:r w:rsidRPr="009248F0">
        <w:rPr>
          <w:szCs w:val="24"/>
        </w:rPr>
        <w:t>MVNOs</w:t>
      </w:r>
      <w:r w:rsidR="0088205F" w:rsidRPr="009248F0">
        <w:rPr>
          <w:szCs w:val="24"/>
        </w:rPr>
        <w:t xml:space="preserve"> </w:t>
      </w:r>
      <w:r w:rsidR="004C542F">
        <w:rPr>
          <w:szCs w:val="24"/>
        </w:rPr>
        <w:t>have</w:t>
      </w:r>
      <w:r w:rsidR="004C542F" w:rsidRPr="009248F0">
        <w:rPr>
          <w:szCs w:val="24"/>
        </w:rPr>
        <w:t xml:space="preserve"> </w:t>
      </w:r>
      <w:r w:rsidR="007958A2" w:rsidRPr="009248F0">
        <w:rPr>
          <w:szCs w:val="24"/>
        </w:rPr>
        <w:t>continu</w:t>
      </w:r>
      <w:r w:rsidR="004C542F">
        <w:rPr>
          <w:szCs w:val="24"/>
        </w:rPr>
        <w:t>ed</w:t>
      </w:r>
      <w:r w:rsidR="00F52D3D" w:rsidRPr="009248F0">
        <w:rPr>
          <w:szCs w:val="24"/>
        </w:rPr>
        <w:t xml:space="preserve"> </w:t>
      </w:r>
      <w:r w:rsidR="004C542F">
        <w:rPr>
          <w:szCs w:val="24"/>
        </w:rPr>
        <w:t xml:space="preserve">to </w:t>
      </w:r>
      <w:r w:rsidR="0088205F" w:rsidRPr="009248F0">
        <w:rPr>
          <w:szCs w:val="24"/>
        </w:rPr>
        <w:t xml:space="preserve">play </w:t>
      </w:r>
      <w:r w:rsidR="004C542F">
        <w:rPr>
          <w:szCs w:val="24"/>
        </w:rPr>
        <w:t>their</w:t>
      </w:r>
      <w:r w:rsidR="004C542F" w:rsidRPr="009248F0">
        <w:rPr>
          <w:szCs w:val="24"/>
        </w:rPr>
        <w:t xml:space="preserve"> </w:t>
      </w:r>
      <w:r w:rsidR="002C2954" w:rsidRPr="009248F0">
        <w:rPr>
          <w:szCs w:val="24"/>
        </w:rPr>
        <w:t>anticipat</w:t>
      </w:r>
      <w:r w:rsidR="00B23DEA" w:rsidRPr="009248F0">
        <w:rPr>
          <w:szCs w:val="24"/>
        </w:rPr>
        <w:t xml:space="preserve">ed </w:t>
      </w:r>
      <w:r w:rsidR="0088205F" w:rsidRPr="009248F0">
        <w:rPr>
          <w:szCs w:val="24"/>
        </w:rPr>
        <w:t xml:space="preserve">role as </w:t>
      </w:r>
      <w:r w:rsidR="009979FC" w:rsidRPr="009248F0">
        <w:rPr>
          <w:szCs w:val="24"/>
        </w:rPr>
        <w:t>actor</w:t>
      </w:r>
      <w:r w:rsidR="004C542F">
        <w:rPr>
          <w:szCs w:val="24"/>
        </w:rPr>
        <w:t>s</w:t>
      </w:r>
      <w:r w:rsidR="0088205F" w:rsidRPr="009248F0">
        <w:rPr>
          <w:szCs w:val="24"/>
        </w:rPr>
        <w:t xml:space="preserve"> </w:t>
      </w:r>
      <w:r w:rsidR="00E807EC" w:rsidRPr="009248F0">
        <w:rPr>
          <w:szCs w:val="24"/>
        </w:rPr>
        <w:t>for</w:t>
      </w:r>
      <w:r w:rsidR="0088205F" w:rsidRPr="009248F0">
        <w:rPr>
          <w:szCs w:val="24"/>
        </w:rPr>
        <w:t xml:space="preserve"> healthy </w:t>
      </w:r>
      <w:r w:rsidR="00AC7D10" w:rsidRPr="009248F0">
        <w:rPr>
          <w:szCs w:val="24"/>
        </w:rPr>
        <w:t xml:space="preserve">competition </w:t>
      </w:r>
      <w:r w:rsidR="00E807EC" w:rsidRPr="009248F0">
        <w:rPr>
          <w:szCs w:val="24"/>
        </w:rPr>
        <w:t>in</w:t>
      </w:r>
      <w:r w:rsidR="00AC7D10" w:rsidRPr="009248F0">
        <w:rPr>
          <w:szCs w:val="24"/>
        </w:rPr>
        <w:t xml:space="preserve"> mobile market</w:t>
      </w:r>
      <w:r w:rsidR="004C542F">
        <w:rPr>
          <w:szCs w:val="24"/>
        </w:rPr>
        <w:t>s,</w:t>
      </w:r>
      <w:r w:rsidR="00AC7D10" w:rsidRPr="009248F0">
        <w:rPr>
          <w:szCs w:val="24"/>
        </w:rPr>
        <w:t xml:space="preserve"> which </w:t>
      </w:r>
      <w:r w:rsidR="004C542F">
        <w:rPr>
          <w:szCs w:val="24"/>
        </w:rPr>
        <w:t>have</w:t>
      </w:r>
      <w:r w:rsidR="004C542F" w:rsidRPr="009248F0">
        <w:rPr>
          <w:szCs w:val="24"/>
        </w:rPr>
        <w:t xml:space="preserve"> </w:t>
      </w:r>
      <w:r w:rsidR="009731D2" w:rsidRPr="009248F0">
        <w:rPr>
          <w:szCs w:val="24"/>
        </w:rPr>
        <w:t xml:space="preserve">tended </w:t>
      </w:r>
      <w:r w:rsidR="004C542F" w:rsidRPr="009248F0">
        <w:rPr>
          <w:szCs w:val="24"/>
        </w:rPr>
        <w:t xml:space="preserve">fundamentally </w:t>
      </w:r>
      <w:r w:rsidR="004C542F">
        <w:rPr>
          <w:szCs w:val="24"/>
        </w:rPr>
        <w:t>toward</w:t>
      </w:r>
      <w:r w:rsidR="009731D2" w:rsidRPr="009248F0">
        <w:rPr>
          <w:szCs w:val="24"/>
        </w:rPr>
        <w:t xml:space="preserve"> </w:t>
      </w:r>
      <w:proofErr w:type="spellStart"/>
      <w:r w:rsidR="009731D2" w:rsidRPr="009248F0">
        <w:rPr>
          <w:szCs w:val="24"/>
        </w:rPr>
        <w:t>o</w:t>
      </w:r>
      <w:r w:rsidR="003F648A" w:rsidRPr="009248F0">
        <w:rPr>
          <w:szCs w:val="24"/>
        </w:rPr>
        <w:t>l</w:t>
      </w:r>
      <w:r w:rsidR="00051EEB" w:rsidRPr="009248F0">
        <w:rPr>
          <w:szCs w:val="24"/>
        </w:rPr>
        <w:t>igopolis</w:t>
      </w:r>
      <w:r w:rsidR="009731D2" w:rsidRPr="009248F0">
        <w:rPr>
          <w:szCs w:val="24"/>
        </w:rPr>
        <w:t>ation</w:t>
      </w:r>
      <w:proofErr w:type="spellEnd"/>
      <w:r w:rsidR="009731D2" w:rsidRPr="009248F0">
        <w:rPr>
          <w:szCs w:val="24"/>
        </w:rPr>
        <w:t xml:space="preserve"> </w:t>
      </w:r>
      <w:r w:rsidR="004C542F">
        <w:rPr>
          <w:szCs w:val="24"/>
        </w:rPr>
        <w:t xml:space="preserve">owing to </w:t>
      </w:r>
      <w:r w:rsidR="00E9787F" w:rsidRPr="009248F0">
        <w:rPr>
          <w:szCs w:val="24"/>
        </w:rPr>
        <w:t>limited availability of spectrum</w:t>
      </w:r>
      <w:r w:rsidR="00DB26DF" w:rsidRPr="009248F0">
        <w:rPr>
          <w:szCs w:val="24"/>
        </w:rPr>
        <w:t xml:space="preserve">, </w:t>
      </w:r>
      <w:r w:rsidR="004C542F">
        <w:rPr>
          <w:szCs w:val="24"/>
        </w:rPr>
        <w:t xml:space="preserve">and </w:t>
      </w:r>
      <w:r w:rsidR="00DB26DF" w:rsidRPr="009248F0">
        <w:rPr>
          <w:szCs w:val="24"/>
        </w:rPr>
        <w:t xml:space="preserve">also </w:t>
      </w:r>
      <w:r w:rsidR="004C542F">
        <w:rPr>
          <w:szCs w:val="24"/>
        </w:rPr>
        <w:t xml:space="preserve">as </w:t>
      </w:r>
      <w:r w:rsidR="00DB26DF" w:rsidRPr="009248F0">
        <w:rPr>
          <w:szCs w:val="24"/>
        </w:rPr>
        <w:t>innovator</w:t>
      </w:r>
      <w:r w:rsidR="004C542F">
        <w:rPr>
          <w:szCs w:val="24"/>
        </w:rPr>
        <w:t>s</w:t>
      </w:r>
      <w:r w:rsidR="00DB26DF" w:rsidRPr="009248F0">
        <w:rPr>
          <w:szCs w:val="24"/>
        </w:rPr>
        <w:t xml:space="preserve"> </w:t>
      </w:r>
      <w:r w:rsidR="004C542F">
        <w:rPr>
          <w:szCs w:val="24"/>
        </w:rPr>
        <w:t xml:space="preserve">that are </w:t>
      </w:r>
      <w:r w:rsidR="00FD65CD" w:rsidRPr="009248F0">
        <w:rPr>
          <w:szCs w:val="24"/>
        </w:rPr>
        <w:t xml:space="preserve">essentially </w:t>
      </w:r>
      <w:r w:rsidR="001F5DF5" w:rsidRPr="009248F0">
        <w:rPr>
          <w:szCs w:val="24"/>
        </w:rPr>
        <w:t>and relatively</w:t>
      </w:r>
      <w:r w:rsidR="00FD65CD" w:rsidRPr="009248F0">
        <w:rPr>
          <w:szCs w:val="24"/>
        </w:rPr>
        <w:t xml:space="preserve"> </w:t>
      </w:r>
      <w:r w:rsidR="00CD593A" w:rsidRPr="009248F0">
        <w:rPr>
          <w:szCs w:val="24"/>
        </w:rPr>
        <w:t xml:space="preserve">independent </w:t>
      </w:r>
      <w:r w:rsidR="004C542F">
        <w:rPr>
          <w:szCs w:val="24"/>
        </w:rPr>
        <w:t xml:space="preserve">of </w:t>
      </w:r>
      <w:r w:rsidR="00CD593A" w:rsidRPr="009248F0">
        <w:rPr>
          <w:szCs w:val="24"/>
        </w:rPr>
        <w:t>geographic</w:t>
      </w:r>
      <w:r w:rsidR="00A41767" w:rsidRPr="009248F0">
        <w:rPr>
          <w:szCs w:val="24"/>
        </w:rPr>
        <w:t xml:space="preserve">al </w:t>
      </w:r>
      <w:r w:rsidR="00A954D0" w:rsidRPr="009248F0">
        <w:rPr>
          <w:szCs w:val="24"/>
        </w:rPr>
        <w:t>boundaries</w:t>
      </w:r>
      <w:r w:rsidR="003707F1" w:rsidRPr="009248F0">
        <w:rPr>
          <w:szCs w:val="24"/>
        </w:rPr>
        <w:t>,</w:t>
      </w:r>
      <w:r w:rsidR="001374EF" w:rsidRPr="009248F0">
        <w:rPr>
          <w:szCs w:val="24"/>
        </w:rPr>
        <w:t xml:space="preserve"> </w:t>
      </w:r>
      <w:r w:rsidR="00FD65CD" w:rsidRPr="009248F0">
        <w:rPr>
          <w:szCs w:val="24"/>
        </w:rPr>
        <w:t>physical network</w:t>
      </w:r>
      <w:r w:rsidR="00942F8A" w:rsidRPr="009248F0">
        <w:rPr>
          <w:szCs w:val="24"/>
        </w:rPr>
        <w:t>s</w:t>
      </w:r>
      <w:r w:rsidR="003707F1" w:rsidRPr="009248F0">
        <w:rPr>
          <w:szCs w:val="24"/>
        </w:rPr>
        <w:t>, and existing mobile market structures.</w:t>
      </w:r>
    </w:p>
    <w:p w14:paraId="4C482D3E" w14:textId="74048D07" w:rsidR="009248F0" w:rsidRDefault="006140BE" w:rsidP="009248F0">
      <w:pPr>
        <w:rPr>
          <w:szCs w:val="24"/>
        </w:rPr>
      </w:pPr>
      <w:r w:rsidRPr="009248F0">
        <w:rPr>
          <w:szCs w:val="24"/>
        </w:rPr>
        <w:t xml:space="preserve">This </w:t>
      </w:r>
      <w:r w:rsidR="006F6118" w:rsidRPr="009248F0">
        <w:rPr>
          <w:szCs w:val="24"/>
        </w:rPr>
        <w:t>definition</w:t>
      </w:r>
      <w:r w:rsidRPr="009248F0">
        <w:rPr>
          <w:szCs w:val="24"/>
        </w:rPr>
        <w:t xml:space="preserve"> </w:t>
      </w:r>
      <w:r w:rsidR="0045389C" w:rsidRPr="009248F0">
        <w:rPr>
          <w:szCs w:val="24"/>
        </w:rPr>
        <w:t xml:space="preserve">and </w:t>
      </w:r>
      <w:r w:rsidR="004C542F">
        <w:rPr>
          <w:szCs w:val="24"/>
        </w:rPr>
        <w:t xml:space="preserve">these </w:t>
      </w:r>
      <w:r w:rsidR="0045389C" w:rsidRPr="009248F0">
        <w:rPr>
          <w:szCs w:val="24"/>
        </w:rPr>
        <w:t xml:space="preserve">anticipated </w:t>
      </w:r>
      <w:r w:rsidR="004C542F">
        <w:rPr>
          <w:szCs w:val="24"/>
        </w:rPr>
        <w:t xml:space="preserve">MVNO </w:t>
      </w:r>
      <w:r w:rsidR="0045389C" w:rsidRPr="009248F0">
        <w:rPr>
          <w:szCs w:val="24"/>
        </w:rPr>
        <w:t>role</w:t>
      </w:r>
      <w:r w:rsidR="001F5DF5" w:rsidRPr="009248F0">
        <w:rPr>
          <w:szCs w:val="24"/>
        </w:rPr>
        <w:t>s</w:t>
      </w:r>
      <w:r w:rsidR="004C542F">
        <w:rPr>
          <w:szCs w:val="24"/>
        </w:rPr>
        <w:t xml:space="preserve"> have </w:t>
      </w:r>
      <w:r w:rsidR="00D4450B" w:rsidRPr="009248F0">
        <w:rPr>
          <w:szCs w:val="24"/>
        </w:rPr>
        <w:t>not</w:t>
      </w:r>
      <w:r w:rsidR="004C542F">
        <w:rPr>
          <w:szCs w:val="24"/>
        </w:rPr>
        <w:t xml:space="preserve"> been</w:t>
      </w:r>
      <w:r w:rsidR="00D4450B" w:rsidRPr="009248F0">
        <w:rPr>
          <w:szCs w:val="24"/>
        </w:rPr>
        <w:t xml:space="preserve">, and </w:t>
      </w:r>
      <w:r w:rsidRPr="009248F0">
        <w:rPr>
          <w:szCs w:val="24"/>
        </w:rPr>
        <w:t>will not be</w:t>
      </w:r>
      <w:r w:rsidR="00D4450B" w:rsidRPr="009248F0">
        <w:rPr>
          <w:szCs w:val="24"/>
        </w:rPr>
        <w:t>,</w:t>
      </w:r>
      <w:r w:rsidRPr="009248F0">
        <w:rPr>
          <w:szCs w:val="24"/>
        </w:rPr>
        <w:t xml:space="preserve"> affected by the evolution of mobile technology</w:t>
      </w:r>
      <w:r w:rsidR="00D4450B" w:rsidRPr="009248F0">
        <w:rPr>
          <w:szCs w:val="24"/>
        </w:rPr>
        <w:t>.</w:t>
      </w:r>
      <w:r w:rsidR="00942F8A" w:rsidRPr="009248F0">
        <w:rPr>
          <w:szCs w:val="24"/>
        </w:rPr>
        <w:t xml:space="preserve"> However, the progress of </w:t>
      </w:r>
      <w:r w:rsidR="00D57225" w:rsidRPr="009248F0">
        <w:rPr>
          <w:szCs w:val="24"/>
        </w:rPr>
        <w:t xml:space="preserve">network </w:t>
      </w:r>
      <w:r w:rsidR="00051EEB" w:rsidRPr="009248F0">
        <w:rPr>
          <w:szCs w:val="24"/>
        </w:rPr>
        <w:t>virtualis</w:t>
      </w:r>
      <w:r w:rsidR="001B3667" w:rsidRPr="009248F0">
        <w:rPr>
          <w:szCs w:val="24"/>
        </w:rPr>
        <w:t>ation towards 5G</w:t>
      </w:r>
      <w:r w:rsidR="0067245C" w:rsidRPr="009248F0">
        <w:rPr>
          <w:szCs w:val="24"/>
        </w:rPr>
        <w:t xml:space="preserve"> </w:t>
      </w:r>
      <w:r w:rsidR="00835155" w:rsidRPr="009248F0">
        <w:rPr>
          <w:szCs w:val="24"/>
        </w:rPr>
        <w:t>will</w:t>
      </w:r>
      <w:r w:rsidR="0067245C" w:rsidRPr="009248F0">
        <w:rPr>
          <w:szCs w:val="24"/>
        </w:rPr>
        <w:t xml:space="preserve"> urge </w:t>
      </w:r>
      <w:r w:rsidR="00835155" w:rsidRPr="009248F0">
        <w:rPr>
          <w:szCs w:val="24"/>
        </w:rPr>
        <w:t xml:space="preserve">MVNOs to change </w:t>
      </w:r>
      <w:r w:rsidR="00BD78AF" w:rsidRPr="009248F0">
        <w:rPr>
          <w:szCs w:val="24"/>
        </w:rPr>
        <w:t xml:space="preserve">their </w:t>
      </w:r>
      <w:r w:rsidR="009147BF" w:rsidRPr="009248F0">
        <w:rPr>
          <w:szCs w:val="24"/>
        </w:rPr>
        <w:t xml:space="preserve">current </w:t>
      </w:r>
      <w:r w:rsidR="00EE2925" w:rsidRPr="009248F0">
        <w:rPr>
          <w:szCs w:val="24"/>
        </w:rPr>
        <w:t>ways of</w:t>
      </w:r>
      <w:r w:rsidR="004D6C86" w:rsidRPr="009248F0">
        <w:rPr>
          <w:szCs w:val="24"/>
        </w:rPr>
        <w:t xml:space="preserve"> </w:t>
      </w:r>
      <w:r w:rsidR="00BD78AF" w:rsidRPr="009248F0">
        <w:rPr>
          <w:szCs w:val="24"/>
        </w:rPr>
        <w:t>business</w:t>
      </w:r>
      <w:r w:rsidR="00D35888" w:rsidRPr="009248F0">
        <w:rPr>
          <w:szCs w:val="24"/>
        </w:rPr>
        <w:t>, and the social acceptance of IoT applications will require the</w:t>
      </w:r>
      <w:r w:rsidR="004D6C86" w:rsidRPr="009248F0">
        <w:rPr>
          <w:szCs w:val="24"/>
        </w:rPr>
        <w:t xml:space="preserve"> deeper </w:t>
      </w:r>
      <w:r w:rsidR="00D35888" w:rsidRPr="009248F0">
        <w:rPr>
          <w:szCs w:val="24"/>
        </w:rPr>
        <w:t>engagement of various MVNOs</w:t>
      </w:r>
      <w:r w:rsidR="00501675" w:rsidRPr="009248F0">
        <w:rPr>
          <w:szCs w:val="24"/>
        </w:rPr>
        <w:t xml:space="preserve"> with </w:t>
      </w:r>
      <w:r w:rsidR="00D64864">
        <w:rPr>
          <w:szCs w:val="24"/>
        </w:rPr>
        <w:t xml:space="preserve">a </w:t>
      </w:r>
      <w:r w:rsidR="00501675" w:rsidRPr="009248F0">
        <w:rPr>
          <w:szCs w:val="24"/>
        </w:rPr>
        <w:t>higher degree of flexibility</w:t>
      </w:r>
      <w:r w:rsidR="00D35888" w:rsidRPr="009248F0">
        <w:rPr>
          <w:szCs w:val="24"/>
        </w:rPr>
        <w:t>.</w:t>
      </w:r>
      <w:r w:rsidR="00CE084C" w:rsidRPr="009248F0">
        <w:rPr>
          <w:szCs w:val="24"/>
        </w:rPr>
        <w:t xml:space="preserve"> </w:t>
      </w:r>
      <w:r w:rsidR="00051EEB" w:rsidRPr="009248F0">
        <w:rPr>
          <w:szCs w:val="24"/>
        </w:rPr>
        <w:t xml:space="preserve">Thus, </w:t>
      </w:r>
      <w:r w:rsidR="004C542F">
        <w:rPr>
          <w:szCs w:val="24"/>
        </w:rPr>
        <w:t xml:space="preserve">to formulate appropriate policies suited to each domestic market, </w:t>
      </w:r>
      <w:r w:rsidR="00E9787F" w:rsidRPr="009248F0">
        <w:rPr>
          <w:szCs w:val="24"/>
        </w:rPr>
        <w:t>regulators</w:t>
      </w:r>
      <w:r w:rsidR="00F96CD7" w:rsidRPr="009248F0">
        <w:rPr>
          <w:szCs w:val="24"/>
        </w:rPr>
        <w:t xml:space="preserve"> are encouraged to </w:t>
      </w:r>
      <w:r w:rsidR="004C5BB8" w:rsidRPr="009248F0">
        <w:rPr>
          <w:szCs w:val="24"/>
        </w:rPr>
        <w:t>recognise</w:t>
      </w:r>
      <w:r w:rsidR="00F96CD7" w:rsidRPr="009248F0">
        <w:rPr>
          <w:szCs w:val="24"/>
        </w:rPr>
        <w:t xml:space="preserve"> what will happen </w:t>
      </w:r>
      <w:r w:rsidR="004C542F">
        <w:rPr>
          <w:szCs w:val="24"/>
        </w:rPr>
        <w:t>in relation to</w:t>
      </w:r>
      <w:r w:rsidR="004C542F" w:rsidRPr="009248F0">
        <w:rPr>
          <w:szCs w:val="24"/>
        </w:rPr>
        <w:t xml:space="preserve"> </w:t>
      </w:r>
      <w:r w:rsidR="00A96FFB" w:rsidRPr="009248F0">
        <w:rPr>
          <w:szCs w:val="24"/>
        </w:rPr>
        <w:t xml:space="preserve">the MVNOs </w:t>
      </w:r>
      <w:r w:rsidR="004C542F">
        <w:rPr>
          <w:szCs w:val="24"/>
        </w:rPr>
        <w:t xml:space="preserve">as </w:t>
      </w:r>
      <w:r w:rsidR="00EA56CC" w:rsidRPr="009248F0">
        <w:rPr>
          <w:szCs w:val="24"/>
        </w:rPr>
        <w:t xml:space="preserve">network </w:t>
      </w:r>
      <w:r w:rsidR="00D620B0" w:rsidRPr="009248F0">
        <w:rPr>
          <w:szCs w:val="24"/>
        </w:rPr>
        <w:t>virtualisation</w:t>
      </w:r>
      <w:r w:rsidR="00EA56CC" w:rsidRPr="009248F0">
        <w:rPr>
          <w:szCs w:val="24"/>
        </w:rPr>
        <w:t xml:space="preserve"> </w:t>
      </w:r>
      <w:r w:rsidR="004C542F">
        <w:rPr>
          <w:szCs w:val="24"/>
        </w:rPr>
        <w:t>progresses</w:t>
      </w:r>
      <w:r w:rsidR="00DF1FA4" w:rsidRPr="009248F0">
        <w:rPr>
          <w:szCs w:val="24"/>
        </w:rPr>
        <w:t>.</w:t>
      </w:r>
    </w:p>
    <w:p w14:paraId="65A6BE85" w14:textId="29339F1B" w:rsidR="00373A17" w:rsidRPr="009248F0" w:rsidRDefault="003707F1" w:rsidP="009248F0">
      <w:pPr>
        <w:rPr>
          <w:szCs w:val="24"/>
        </w:rPr>
      </w:pPr>
      <w:r w:rsidRPr="009248F0">
        <w:rPr>
          <w:szCs w:val="24"/>
        </w:rPr>
        <w:t xml:space="preserve">This report </w:t>
      </w:r>
      <w:r w:rsidR="004C542F">
        <w:rPr>
          <w:szCs w:val="24"/>
        </w:rPr>
        <w:t>covers</w:t>
      </w:r>
      <w:r w:rsidRPr="009248F0">
        <w:rPr>
          <w:szCs w:val="24"/>
        </w:rPr>
        <w:t xml:space="preserve"> the </w:t>
      </w:r>
      <w:r w:rsidR="004C542F">
        <w:rPr>
          <w:szCs w:val="24"/>
        </w:rPr>
        <w:t>following content</w:t>
      </w:r>
      <w:r w:rsidRPr="009248F0">
        <w:rPr>
          <w:szCs w:val="24"/>
        </w:rPr>
        <w:t>:</w:t>
      </w:r>
    </w:p>
    <w:p w14:paraId="193D81B7" w14:textId="4DEE620D" w:rsidR="003707F1" w:rsidRPr="009248F0" w:rsidRDefault="0073344F" w:rsidP="009248F0">
      <w:pPr>
        <w:pStyle w:val="ListParagraph"/>
        <w:numPr>
          <w:ilvl w:val="0"/>
          <w:numId w:val="31"/>
        </w:numPr>
        <w:rPr>
          <w:szCs w:val="24"/>
        </w:rPr>
      </w:pPr>
      <w:r w:rsidRPr="009248F0">
        <w:rPr>
          <w:szCs w:val="24"/>
        </w:rPr>
        <w:t>MVNOs and s</w:t>
      </w:r>
      <w:r w:rsidR="004D6C86" w:rsidRPr="009248F0">
        <w:rPr>
          <w:szCs w:val="24"/>
        </w:rPr>
        <w:t>teps of</w:t>
      </w:r>
      <w:r w:rsidR="00D35888" w:rsidRPr="009248F0">
        <w:rPr>
          <w:szCs w:val="24"/>
        </w:rPr>
        <w:t xml:space="preserve"> 5G </w:t>
      </w:r>
      <w:r w:rsidR="004D6C86" w:rsidRPr="009248F0">
        <w:rPr>
          <w:szCs w:val="24"/>
        </w:rPr>
        <w:t xml:space="preserve">deployment </w:t>
      </w:r>
      <w:r w:rsidR="000C7B99" w:rsidRPr="009248F0">
        <w:rPr>
          <w:szCs w:val="24"/>
        </w:rPr>
        <w:t xml:space="preserve">(Chapter </w:t>
      </w:r>
      <w:r w:rsidR="000F2C90" w:rsidRPr="009248F0">
        <w:rPr>
          <w:szCs w:val="24"/>
        </w:rPr>
        <w:t>3</w:t>
      </w:r>
      <w:r w:rsidR="00D35888" w:rsidRPr="009248F0">
        <w:rPr>
          <w:szCs w:val="24"/>
        </w:rPr>
        <w:t>);</w:t>
      </w:r>
    </w:p>
    <w:p w14:paraId="58BC6875" w14:textId="6E0A7716" w:rsidR="00F17EF3" w:rsidRPr="009248F0" w:rsidRDefault="00F17EF3" w:rsidP="009248F0">
      <w:pPr>
        <w:pStyle w:val="ListParagraph"/>
        <w:numPr>
          <w:ilvl w:val="0"/>
          <w:numId w:val="31"/>
        </w:numPr>
        <w:rPr>
          <w:szCs w:val="24"/>
        </w:rPr>
      </w:pPr>
      <w:r w:rsidRPr="009248F0">
        <w:rPr>
          <w:szCs w:val="24"/>
        </w:rPr>
        <w:t>New conceptual models</w:t>
      </w:r>
      <w:r w:rsidR="00EF555F" w:rsidRPr="009248F0">
        <w:rPr>
          <w:szCs w:val="24"/>
        </w:rPr>
        <w:t xml:space="preserve"> of virtual telecommunication </w:t>
      </w:r>
      <w:r w:rsidR="000F7195" w:rsidRPr="009248F0">
        <w:rPr>
          <w:szCs w:val="24"/>
        </w:rPr>
        <w:t>operators</w:t>
      </w:r>
      <w:r w:rsidRPr="009248F0">
        <w:rPr>
          <w:szCs w:val="24"/>
        </w:rPr>
        <w:t xml:space="preserve"> (Chapter </w:t>
      </w:r>
      <w:r w:rsidR="000F2C90" w:rsidRPr="009248F0">
        <w:rPr>
          <w:szCs w:val="24"/>
        </w:rPr>
        <w:t>4</w:t>
      </w:r>
      <w:r w:rsidRPr="009248F0">
        <w:rPr>
          <w:szCs w:val="24"/>
        </w:rPr>
        <w:t>);</w:t>
      </w:r>
    </w:p>
    <w:p w14:paraId="3AC8A82D" w14:textId="77E66011" w:rsidR="00443BF2" w:rsidRPr="009248F0" w:rsidRDefault="00443BF2" w:rsidP="009248F0">
      <w:pPr>
        <w:pStyle w:val="ListParagraph"/>
        <w:numPr>
          <w:ilvl w:val="0"/>
          <w:numId w:val="31"/>
        </w:numPr>
        <w:rPr>
          <w:szCs w:val="24"/>
        </w:rPr>
      </w:pPr>
      <w:r w:rsidRPr="009248F0">
        <w:rPr>
          <w:szCs w:val="24"/>
        </w:rPr>
        <w:t xml:space="preserve">Benefits and </w:t>
      </w:r>
      <w:r w:rsidR="00D64864">
        <w:rPr>
          <w:szCs w:val="24"/>
        </w:rPr>
        <w:t>c</w:t>
      </w:r>
      <w:r w:rsidRPr="009248F0">
        <w:rPr>
          <w:szCs w:val="24"/>
        </w:rPr>
        <w:t>hallenges</w:t>
      </w:r>
      <w:r w:rsidR="000D0900" w:rsidRPr="009248F0">
        <w:rPr>
          <w:szCs w:val="24"/>
        </w:rPr>
        <w:t xml:space="preserve"> </w:t>
      </w:r>
      <w:r w:rsidR="00CB4309" w:rsidRPr="009248F0">
        <w:rPr>
          <w:szCs w:val="24"/>
        </w:rPr>
        <w:t xml:space="preserve">from </w:t>
      </w:r>
      <w:r w:rsidR="00D64864">
        <w:rPr>
          <w:szCs w:val="24"/>
        </w:rPr>
        <w:t xml:space="preserve">a </w:t>
      </w:r>
      <w:r w:rsidR="00CB4309" w:rsidRPr="009248F0">
        <w:rPr>
          <w:szCs w:val="24"/>
        </w:rPr>
        <w:t>regulatory</w:t>
      </w:r>
      <w:r w:rsidR="000D0900" w:rsidRPr="009248F0">
        <w:rPr>
          <w:szCs w:val="24"/>
        </w:rPr>
        <w:t xml:space="preserve"> </w:t>
      </w:r>
      <w:r w:rsidR="00D64864">
        <w:rPr>
          <w:szCs w:val="24"/>
        </w:rPr>
        <w:t>standpoint</w:t>
      </w:r>
      <w:r w:rsidR="00D64864" w:rsidRPr="009248F0">
        <w:rPr>
          <w:szCs w:val="24"/>
        </w:rPr>
        <w:t xml:space="preserve"> </w:t>
      </w:r>
      <w:r w:rsidRPr="009248F0">
        <w:rPr>
          <w:szCs w:val="24"/>
        </w:rPr>
        <w:t xml:space="preserve">(Chapter </w:t>
      </w:r>
      <w:r w:rsidR="000F2C90" w:rsidRPr="009248F0">
        <w:rPr>
          <w:szCs w:val="24"/>
        </w:rPr>
        <w:t>5</w:t>
      </w:r>
      <w:r w:rsidRPr="009248F0">
        <w:rPr>
          <w:szCs w:val="24"/>
        </w:rPr>
        <w:t>);</w:t>
      </w:r>
    </w:p>
    <w:p w14:paraId="4F85D308" w14:textId="2B89D07C" w:rsidR="00F17EF3" w:rsidRPr="009248F0" w:rsidRDefault="00F17EF3" w:rsidP="009248F0">
      <w:pPr>
        <w:pStyle w:val="ListParagraph"/>
        <w:numPr>
          <w:ilvl w:val="0"/>
          <w:numId w:val="31"/>
        </w:numPr>
        <w:rPr>
          <w:szCs w:val="24"/>
        </w:rPr>
      </w:pPr>
      <w:r w:rsidRPr="009248F0">
        <w:rPr>
          <w:szCs w:val="24"/>
        </w:rPr>
        <w:t>Conclu</w:t>
      </w:r>
      <w:r w:rsidR="00E9787F" w:rsidRPr="009248F0">
        <w:rPr>
          <w:szCs w:val="24"/>
        </w:rPr>
        <w:t>sion</w:t>
      </w:r>
      <w:r w:rsidRPr="009248F0">
        <w:rPr>
          <w:szCs w:val="24"/>
        </w:rPr>
        <w:t xml:space="preserve"> (Chapter </w:t>
      </w:r>
      <w:r w:rsidR="000F2C90" w:rsidRPr="009248F0">
        <w:rPr>
          <w:szCs w:val="24"/>
        </w:rPr>
        <w:t>6</w:t>
      </w:r>
      <w:r w:rsidRPr="009248F0">
        <w:rPr>
          <w:szCs w:val="24"/>
        </w:rPr>
        <w:t>)</w:t>
      </w:r>
    </w:p>
    <w:p w14:paraId="431420A9" w14:textId="6D65C979" w:rsidR="009248F0" w:rsidRDefault="009248F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szCs w:val="24"/>
        </w:rPr>
      </w:pPr>
      <w:r>
        <w:rPr>
          <w:szCs w:val="24"/>
        </w:rPr>
        <w:br w:type="page"/>
      </w:r>
    </w:p>
    <w:p w14:paraId="68EE875A" w14:textId="0E2F1094" w:rsidR="000C7B99" w:rsidRPr="009248F0" w:rsidRDefault="009248F0" w:rsidP="009248F0">
      <w:pPr>
        <w:rPr>
          <w:b/>
          <w:szCs w:val="24"/>
        </w:rPr>
      </w:pPr>
      <w:r w:rsidRPr="009248F0">
        <w:rPr>
          <w:b/>
          <w:szCs w:val="24"/>
        </w:rPr>
        <w:t>2</w:t>
      </w:r>
      <w:r w:rsidRPr="009248F0">
        <w:rPr>
          <w:b/>
          <w:szCs w:val="24"/>
        </w:rPr>
        <w:tab/>
      </w:r>
      <w:r w:rsidR="000C7B99" w:rsidRPr="009248F0">
        <w:rPr>
          <w:b/>
          <w:szCs w:val="24"/>
        </w:rPr>
        <w:t>Abbreviation</w:t>
      </w:r>
      <w:r w:rsidR="000F2C90" w:rsidRPr="009248F0">
        <w:rPr>
          <w:b/>
          <w:szCs w:val="24"/>
        </w:rPr>
        <w:t>s</w:t>
      </w:r>
      <w:r w:rsidR="000C7B99" w:rsidRPr="009248F0">
        <w:rPr>
          <w:b/>
          <w:szCs w:val="24"/>
        </w:rPr>
        <w:t xml:space="preserve"> and Acronyms</w:t>
      </w:r>
    </w:p>
    <w:p w14:paraId="11650C1B" w14:textId="5F3CD247" w:rsidR="000C7B99" w:rsidRDefault="006F6118" w:rsidP="009248F0">
      <w:pPr>
        <w:rPr>
          <w:szCs w:val="24"/>
        </w:rPr>
      </w:pPr>
      <w:r w:rsidRPr="009248F0">
        <w:rPr>
          <w:szCs w:val="24"/>
        </w:rPr>
        <w:t>5GC:</w:t>
      </w:r>
      <w:r w:rsidRPr="009248F0">
        <w:rPr>
          <w:szCs w:val="24"/>
        </w:rPr>
        <w:tab/>
      </w:r>
      <w:r w:rsidR="009248F0">
        <w:rPr>
          <w:szCs w:val="24"/>
        </w:rPr>
        <w:tab/>
      </w:r>
      <w:r w:rsidR="009248F0">
        <w:rPr>
          <w:szCs w:val="24"/>
        </w:rPr>
        <w:tab/>
      </w:r>
      <w:r w:rsidRPr="009248F0">
        <w:rPr>
          <w:szCs w:val="24"/>
        </w:rPr>
        <w:t>5G Core network</w:t>
      </w:r>
      <w:r w:rsidRPr="009248F0">
        <w:rPr>
          <w:szCs w:val="24"/>
        </w:rPr>
        <w:br/>
        <w:t>API:</w:t>
      </w:r>
      <w:r w:rsidRPr="009248F0">
        <w:rPr>
          <w:szCs w:val="24"/>
        </w:rPr>
        <w:tab/>
      </w:r>
      <w:r w:rsidR="009248F0">
        <w:rPr>
          <w:szCs w:val="24"/>
        </w:rPr>
        <w:tab/>
      </w:r>
      <w:r w:rsidR="009248F0">
        <w:rPr>
          <w:szCs w:val="24"/>
        </w:rPr>
        <w:tab/>
      </w:r>
      <w:r w:rsidRPr="009248F0">
        <w:rPr>
          <w:szCs w:val="24"/>
        </w:rPr>
        <w:t>Application Programming Interface</w:t>
      </w:r>
      <w:r w:rsidRPr="009248F0">
        <w:rPr>
          <w:szCs w:val="24"/>
        </w:rPr>
        <w:br/>
        <w:t>BSS/OSS:</w:t>
      </w:r>
      <w:r w:rsidRPr="009248F0">
        <w:rPr>
          <w:szCs w:val="24"/>
        </w:rPr>
        <w:tab/>
      </w:r>
      <w:r w:rsidR="009248F0">
        <w:rPr>
          <w:szCs w:val="24"/>
        </w:rPr>
        <w:tab/>
      </w:r>
      <w:r w:rsidRPr="009248F0">
        <w:rPr>
          <w:szCs w:val="24"/>
        </w:rPr>
        <w:t>Business Support System/Operation Support System</w:t>
      </w:r>
      <w:r w:rsidRPr="009248F0">
        <w:rPr>
          <w:szCs w:val="24"/>
        </w:rPr>
        <w:br/>
      </w:r>
      <w:proofErr w:type="spellStart"/>
      <w:r w:rsidR="00CE2FAA" w:rsidRPr="009248F0">
        <w:rPr>
          <w:szCs w:val="24"/>
        </w:rPr>
        <w:t>eNodeB</w:t>
      </w:r>
      <w:proofErr w:type="spellEnd"/>
      <w:r w:rsidR="00CE2FAA" w:rsidRPr="009248F0">
        <w:rPr>
          <w:szCs w:val="24"/>
        </w:rPr>
        <w:t>:</w:t>
      </w:r>
      <w:r w:rsidR="00CE2FAA" w:rsidRPr="009248F0">
        <w:rPr>
          <w:szCs w:val="24"/>
        </w:rPr>
        <w:tab/>
      </w:r>
      <w:r w:rsidR="009248F0">
        <w:rPr>
          <w:szCs w:val="24"/>
        </w:rPr>
        <w:tab/>
      </w:r>
      <w:r w:rsidR="00241135" w:rsidRPr="009248F0">
        <w:rPr>
          <w:szCs w:val="24"/>
        </w:rPr>
        <w:t>4G wireless base station</w:t>
      </w:r>
      <w:r w:rsidRPr="009248F0">
        <w:rPr>
          <w:szCs w:val="24"/>
        </w:rPr>
        <w:br/>
        <w:t>EPC:</w:t>
      </w:r>
      <w:r w:rsidRPr="009248F0">
        <w:rPr>
          <w:szCs w:val="24"/>
        </w:rPr>
        <w:tab/>
      </w:r>
      <w:r w:rsidR="009248F0">
        <w:rPr>
          <w:szCs w:val="24"/>
        </w:rPr>
        <w:tab/>
      </w:r>
      <w:r w:rsidR="009248F0">
        <w:rPr>
          <w:szCs w:val="24"/>
        </w:rPr>
        <w:tab/>
      </w:r>
      <w:r w:rsidRPr="009248F0">
        <w:rPr>
          <w:szCs w:val="24"/>
        </w:rPr>
        <w:t>Evolved Packet Core</w:t>
      </w:r>
      <w:r w:rsidRPr="009248F0">
        <w:rPr>
          <w:szCs w:val="24"/>
        </w:rPr>
        <w:br/>
      </w:r>
      <w:proofErr w:type="spellStart"/>
      <w:r w:rsidR="00241135" w:rsidRPr="009248F0">
        <w:rPr>
          <w:szCs w:val="24"/>
        </w:rPr>
        <w:t>gNodeB</w:t>
      </w:r>
      <w:proofErr w:type="spellEnd"/>
      <w:r w:rsidR="00241135" w:rsidRPr="009248F0">
        <w:rPr>
          <w:szCs w:val="24"/>
        </w:rPr>
        <w:t>:</w:t>
      </w:r>
      <w:r w:rsidR="00241135" w:rsidRPr="009248F0">
        <w:rPr>
          <w:szCs w:val="24"/>
        </w:rPr>
        <w:tab/>
      </w:r>
      <w:r w:rsidR="009248F0">
        <w:rPr>
          <w:szCs w:val="24"/>
        </w:rPr>
        <w:tab/>
      </w:r>
      <w:r w:rsidR="00241135" w:rsidRPr="009248F0">
        <w:rPr>
          <w:szCs w:val="24"/>
        </w:rPr>
        <w:t>5G wireless base station</w:t>
      </w:r>
      <w:r w:rsidR="00241135" w:rsidRPr="009248F0">
        <w:rPr>
          <w:szCs w:val="24"/>
        </w:rPr>
        <w:br/>
        <w:t>HSS:</w:t>
      </w:r>
      <w:r w:rsidR="00241135" w:rsidRPr="009248F0">
        <w:rPr>
          <w:szCs w:val="24"/>
        </w:rPr>
        <w:tab/>
      </w:r>
      <w:r w:rsidR="009248F0">
        <w:rPr>
          <w:szCs w:val="24"/>
        </w:rPr>
        <w:tab/>
      </w:r>
      <w:r w:rsidR="009248F0">
        <w:rPr>
          <w:szCs w:val="24"/>
        </w:rPr>
        <w:tab/>
      </w:r>
      <w:r w:rsidR="00241135" w:rsidRPr="009248F0">
        <w:rPr>
          <w:szCs w:val="24"/>
        </w:rPr>
        <w:t>Home Subscriber Server</w:t>
      </w:r>
      <w:r w:rsidRPr="009248F0">
        <w:rPr>
          <w:szCs w:val="24"/>
        </w:rPr>
        <w:br/>
        <w:t>LTE:</w:t>
      </w:r>
      <w:r w:rsidRPr="009248F0">
        <w:rPr>
          <w:szCs w:val="24"/>
        </w:rPr>
        <w:tab/>
      </w:r>
      <w:r w:rsidR="009248F0">
        <w:rPr>
          <w:szCs w:val="24"/>
        </w:rPr>
        <w:tab/>
      </w:r>
      <w:r w:rsidR="009248F0">
        <w:rPr>
          <w:szCs w:val="24"/>
        </w:rPr>
        <w:tab/>
      </w:r>
      <w:r w:rsidRPr="009248F0">
        <w:rPr>
          <w:szCs w:val="24"/>
        </w:rPr>
        <w:t>Long Term Evolution</w:t>
      </w:r>
      <w:r w:rsidRPr="009248F0">
        <w:rPr>
          <w:szCs w:val="24"/>
        </w:rPr>
        <w:br/>
        <w:t>MNO:</w:t>
      </w:r>
      <w:r w:rsidRPr="009248F0">
        <w:rPr>
          <w:szCs w:val="24"/>
        </w:rPr>
        <w:tab/>
      </w:r>
      <w:r w:rsidR="009248F0">
        <w:rPr>
          <w:szCs w:val="24"/>
        </w:rPr>
        <w:tab/>
      </w:r>
      <w:r w:rsidR="009248F0">
        <w:rPr>
          <w:szCs w:val="24"/>
        </w:rPr>
        <w:tab/>
      </w:r>
      <w:r w:rsidRPr="009248F0">
        <w:rPr>
          <w:szCs w:val="24"/>
        </w:rPr>
        <w:t>Mobile Network Operator</w:t>
      </w:r>
      <w:r w:rsidRPr="009248F0">
        <w:rPr>
          <w:szCs w:val="24"/>
        </w:rPr>
        <w:br/>
        <w:t>MVNO:</w:t>
      </w:r>
      <w:r w:rsidRPr="009248F0">
        <w:rPr>
          <w:szCs w:val="24"/>
        </w:rPr>
        <w:tab/>
      </w:r>
      <w:r w:rsidR="009248F0">
        <w:rPr>
          <w:szCs w:val="24"/>
        </w:rPr>
        <w:tab/>
      </w:r>
      <w:r w:rsidRPr="009248F0">
        <w:rPr>
          <w:szCs w:val="24"/>
        </w:rPr>
        <w:t>Mobile Virtual Network Operator</w:t>
      </w:r>
      <w:r w:rsidR="00E9787F" w:rsidRPr="009248F0">
        <w:rPr>
          <w:szCs w:val="24"/>
        </w:rPr>
        <w:br/>
        <w:t>NRA:</w:t>
      </w:r>
      <w:r w:rsidR="00E9787F" w:rsidRPr="009248F0">
        <w:rPr>
          <w:szCs w:val="24"/>
        </w:rPr>
        <w:tab/>
      </w:r>
      <w:r w:rsidR="009248F0">
        <w:rPr>
          <w:szCs w:val="24"/>
        </w:rPr>
        <w:tab/>
      </w:r>
      <w:r w:rsidR="009248F0">
        <w:rPr>
          <w:szCs w:val="24"/>
        </w:rPr>
        <w:tab/>
      </w:r>
      <w:r w:rsidR="00E9787F" w:rsidRPr="009248F0">
        <w:rPr>
          <w:szCs w:val="24"/>
        </w:rPr>
        <w:t>National Regulatory Authority</w:t>
      </w:r>
      <w:r w:rsidRPr="009248F0">
        <w:rPr>
          <w:szCs w:val="24"/>
        </w:rPr>
        <w:br/>
        <w:t>NSA:</w:t>
      </w:r>
      <w:r w:rsidRPr="009248F0">
        <w:rPr>
          <w:szCs w:val="24"/>
        </w:rPr>
        <w:tab/>
      </w:r>
      <w:r w:rsidR="009248F0">
        <w:rPr>
          <w:szCs w:val="24"/>
        </w:rPr>
        <w:tab/>
      </w:r>
      <w:r w:rsidR="009248F0">
        <w:rPr>
          <w:szCs w:val="24"/>
        </w:rPr>
        <w:tab/>
      </w:r>
      <w:r w:rsidRPr="009248F0">
        <w:rPr>
          <w:szCs w:val="24"/>
        </w:rPr>
        <w:t>Non</w:t>
      </w:r>
      <w:r w:rsidR="00D64864">
        <w:rPr>
          <w:szCs w:val="24"/>
        </w:rPr>
        <w:t>-</w:t>
      </w:r>
      <w:r w:rsidRPr="009248F0">
        <w:rPr>
          <w:szCs w:val="24"/>
        </w:rPr>
        <w:t>Stand</w:t>
      </w:r>
      <w:r w:rsidR="00D64864">
        <w:rPr>
          <w:szCs w:val="24"/>
        </w:rPr>
        <w:t>a</w:t>
      </w:r>
      <w:r w:rsidRPr="009248F0">
        <w:rPr>
          <w:szCs w:val="24"/>
        </w:rPr>
        <w:t>lone</w:t>
      </w:r>
      <w:r w:rsidRPr="009248F0">
        <w:rPr>
          <w:szCs w:val="24"/>
        </w:rPr>
        <w:br/>
      </w:r>
      <w:r w:rsidR="00241135" w:rsidRPr="009248F0">
        <w:rPr>
          <w:szCs w:val="24"/>
        </w:rPr>
        <w:t>PGW:</w:t>
      </w:r>
      <w:r w:rsidR="00241135" w:rsidRPr="009248F0">
        <w:rPr>
          <w:szCs w:val="24"/>
        </w:rPr>
        <w:tab/>
      </w:r>
      <w:r w:rsidR="009248F0">
        <w:rPr>
          <w:szCs w:val="24"/>
        </w:rPr>
        <w:tab/>
      </w:r>
      <w:r w:rsidR="009248F0">
        <w:rPr>
          <w:szCs w:val="24"/>
        </w:rPr>
        <w:tab/>
      </w:r>
      <w:r w:rsidR="00241135" w:rsidRPr="009248F0">
        <w:rPr>
          <w:szCs w:val="24"/>
        </w:rPr>
        <w:t>Packet Gate</w:t>
      </w:r>
      <w:r w:rsidR="00B94CD1" w:rsidRPr="009248F0">
        <w:rPr>
          <w:szCs w:val="24"/>
        </w:rPr>
        <w:t>w</w:t>
      </w:r>
      <w:r w:rsidR="00241135" w:rsidRPr="009248F0">
        <w:rPr>
          <w:szCs w:val="24"/>
        </w:rPr>
        <w:t>ay</w:t>
      </w:r>
      <w:r w:rsidRPr="009248F0">
        <w:rPr>
          <w:szCs w:val="24"/>
        </w:rPr>
        <w:br/>
        <w:t>QoS:</w:t>
      </w:r>
      <w:r w:rsidRPr="009248F0">
        <w:rPr>
          <w:szCs w:val="24"/>
        </w:rPr>
        <w:tab/>
      </w:r>
      <w:r w:rsidR="009248F0">
        <w:rPr>
          <w:szCs w:val="24"/>
        </w:rPr>
        <w:tab/>
      </w:r>
      <w:r w:rsidR="009248F0">
        <w:rPr>
          <w:szCs w:val="24"/>
        </w:rPr>
        <w:tab/>
      </w:r>
      <w:r w:rsidRPr="009248F0">
        <w:rPr>
          <w:szCs w:val="24"/>
        </w:rPr>
        <w:t>Quality of Service</w:t>
      </w:r>
      <w:r w:rsidRPr="009248F0">
        <w:rPr>
          <w:szCs w:val="24"/>
        </w:rPr>
        <w:br/>
        <w:t>SA:</w:t>
      </w:r>
      <w:r w:rsidRPr="009248F0">
        <w:rPr>
          <w:szCs w:val="24"/>
        </w:rPr>
        <w:tab/>
      </w:r>
      <w:r w:rsidR="009248F0">
        <w:rPr>
          <w:szCs w:val="24"/>
        </w:rPr>
        <w:tab/>
      </w:r>
      <w:r w:rsidR="009248F0">
        <w:rPr>
          <w:szCs w:val="24"/>
        </w:rPr>
        <w:tab/>
      </w:r>
      <w:r w:rsidRPr="009248F0">
        <w:rPr>
          <w:szCs w:val="24"/>
        </w:rPr>
        <w:t>Stand</w:t>
      </w:r>
      <w:r w:rsidR="00D64864">
        <w:rPr>
          <w:szCs w:val="24"/>
        </w:rPr>
        <w:t>a</w:t>
      </w:r>
      <w:r w:rsidRPr="009248F0">
        <w:rPr>
          <w:szCs w:val="24"/>
        </w:rPr>
        <w:t>lone</w:t>
      </w:r>
      <w:r w:rsidR="00785EBE">
        <w:rPr>
          <w:szCs w:val="24"/>
        </w:rPr>
        <w:br/>
      </w:r>
      <w:r w:rsidR="00785EBE">
        <w:rPr>
          <w:rFonts w:eastAsia="MS Mincho" w:hint="eastAsia"/>
          <w:szCs w:val="24"/>
          <w:lang w:eastAsia="ja-JP"/>
        </w:rPr>
        <w:t>SLA:</w:t>
      </w:r>
      <w:r w:rsidR="00785EBE">
        <w:rPr>
          <w:rFonts w:eastAsia="MS Mincho" w:hint="eastAsia"/>
          <w:szCs w:val="24"/>
          <w:lang w:eastAsia="ja-JP"/>
        </w:rPr>
        <w:tab/>
      </w:r>
      <w:r w:rsidR="00785EBE">
        <w:rPr>
          <w:rFonts w:eastAsia="MS Mincho"/>
          <w:szCs w:val="24"/>
          <w:lang w:eastAsia="ja-JP"/>
        </w:rPr>
        <w:tab/>
      </w:r>
      <w:r w:rsidR="00785EBE">
        <w:rPr>
          <w:rFonts w:eastAsia="MS Mincho"/>
          <w:szCs w:val="24"/>
          <w:lang w:eastAsia="ja-JP"/>
        </w:rPr>
        <w:tab/>
        <w:t>Service Level Agreement</w:t>
      </w:r>
      <w:r w:rsidRPr="009248F0">
        <w:rPr>
          <w:szCs w:val="24"/>
        </w:rPr>
        <w:br/>
        <w:t>VMNO:</w:t>
      </w:r>
      <w:r w:rsidRPr="009248F0">
        <w:rPr>
          <w:szCs w:val="24"/>
        </w:rPr>
        <w:tab/>
      </w:r>
      <w:r w:rsidR="009248F0">
        <w:rPr>
          <w:szCs w:val="24"/>
        </w:rPr>
        <w:tab/>
      </w:r>
      <w:r w:rsidRPr="009248F0">
        <w:rPr>
          <w:szCs w:val="24"/>
        </w:rPr>
        <w:t>Virtual Mobile Network Operator</w:t>
      </w:r>
    </w:p>
    <w:p w14:paraId="5264787E" w14:textId="77777777" w:rsidR="009248F0" w:rsidRPr="009248F0" w:rsidRDefault="009248F0" w:rsidP="009248F0">
      <w:pPr>
        <w:rPr>
          <w:szCs w:val="24"/>
        </w:rPr>
      </w:pPr>
    </w:p>
    <w:p w14:paraId="7C7C372F" w14:textId="4ED084A6" w:rsidR="006841B5" w:rsidRPr="009248F0" w:rsidRDefault="009248F0" w:rsidP="009248F0">
      <w:pPr>
        <w:rPr>
          <w:b/>
          <w:szCs w:val="24"/>
        </w:rPr>
      </w:pPr>
      <w:r w:rsidRPr="009248F0">
        <w:rPr>
          <w:b/>
          <w:szCs w:val="24"/>
        </w:rPr>
        <w:t>3</w:t>
      </w:r>
      <w:r w:rsidRPr="009248F0">
        <w:rPr>
          <w:b/>
          <w:szCs w:val="24"/>
        </w:rPr>
        <w:tab/>
      </w:r>
      <w:r w:rsidR="0073344F" w:rsidRPr="009248F0">
        <w:rPr>
          <w:b/>
          <w:szCs w:val="24"/>
        </w:rPr>
        <w:t>MVNOs and s</w:t>
      </w:r>
      <w:r w:rsidR="00C9356C" w:rsidRPr="009248F0">
        <w:rPr>
          <w:b/>
          <w:szCs w:val="24"/>
        </w:rPr>
        <w:t>tep</w:t>
      </w:r>
      <w:r w:rsidR="0025353E" w:rsidRPr="009248F0">
        <w:rPr>
          <w:b/>
          <w:szCs w:val="24"/>
        </w:rPr>
        <w:t>s</w:t>
      </w:r>
      <w:r w:rsidR="00C9356C" w:rsidRPr="009248F0">
        <w:rPr>
          <w:b/>
          <w:szCs w:val="24"/>
        </w:rPr>
        <w:t xml:space="preserve"> of 5G deployment</w:t>
      </w:r>
    </w:p>
    <w:p w14:paraId="7635C30A" w14:textId="1E4E11A5" w:rsidR="00610ECA" w:rsidRPr="009248F0" w:rsidRDefault="000F1B3F" w:rsidP="009248F0">
      <w:pPr>
        <w:rPr>
          <w:szCs w:val="24"/>
        </w:rPr>
      </w:pPr>
      <w:r w:rsidRPr="009248F0">
        <w:rPr>
          <w:szCs w:val="24"/>
        </w:rPr>
        <w:t xml:space="preserve">This section </w:t>
      </w:r>
      <w:r w:rsidR="00A66250" w:rsidRPr="009248F0">
        <w:rPr>
          <w:szCs w:val="24"/>
        </w:rPr>
        <w:t>describes</w:t>
      </w:r>
      <w:r w:rsidRPr="009248F0">
        <w:rPr>
          <w:szCs w:val="24"/>
        </w:rPr>
        <w:t xml:space="preserve"> </w:t>
      </w:r>
      <w:r w:rsidR="0073344F" w:rsidRPr="009248F0">
        <w:rPr>
          <w:szCs w:val="24"/>
        </w:rPr>
        <w:t>two</w:t>
      </w:r>
      <w:r w:rsidR="0055406A" w:rsidRPr="009248F0">
        <w:rPr>
          <w:szCs w:val="24"/>
        </w:rPr>
        <w:t xml:space="preserve"> steps towards 5G</w:t>
      </w:r>
      <w:r w:rsidR="00572BE7" w:rsidRPr="009248F0">
        <w:rPr>
          <w:szCs w:val="24"/>
        </w:rPr>
        <w:t>, Non</w:t>
      </w:r>
      <w:r w:rsidR="009413D7">
        <w:rPr>
          <w:szCs w:val="24"/>
        </w:rPr>
        <w:t>-</w:t>
      </w:r>
      <w:r w:rsidR="00572BE7" w:rsidRPr="009248F0">
        <w:rPr>
          <w:szCs w:val="24"/>
        </w:rPr>
        <w:t>Stand</w:t>
      </w:r>
      <w:r w:rsidR="009413D7">
        <w:rPr>
          <w:szCs w:val="24"/>
        </w:rPr>
        <w:t>a</w:t>
      </w:r>
      <w:r w:rsidR="00572BE7" w:rsidRPr="009248F0">
        <w:rPr>
          <w:szCs w:val="24"/>
        </w:rPr>
        <w:t>lone</w:t>
      </w:r>
      <w:r w:rsidR="00A66250" w:rsidRPr="009248F0">
        <w:rPr>
          <w:szCs w:val="24"/>
        </w:rPr>
        <w:t xml:space="preserve"> </w:t>
      </w:r>
      <w:r w:rsidR="00572BE7" w:rsidRPr="009248F0">
        <w:rPr>
          <w:szCs w:val="24"/>
        </w:rPr>
        <w:t xml:space="preserve">(NSA) </w:t>
      </w:r>
      <w:r w:rsidR="0073344F" w:rsidRPr="009248F0">
        <w:rPr>
          <w:szCs w:val="24"/>
        </w:rPr>
        <w:t xml:space="preserve">as </w:t>
      </w:r>
      <w:r w:rsidR="009413D7">
        <w:rPr>
          <w:szCs w:val="24"/>
        </w:rPr>
        <w:t xml:space="preserve">an </w:t>
      </w:r>
      <w:r w:rsidR="0073344F" w:rsidRPr="009248F0">
        <w:rPr>
          <w:szCs w:val="24"/>
        </w:rPr>
        <w:t>earlier deployment</w:t>
      </w:r>
      <w:r w:rsidR="00572BE7" w:rsidRPr="009248F0">
        <w:rPr>
          <w:szCs w:val="24"/>
        </w:rPr>
        <w:t xml:space="preserve"> and Stand</w:t>
      </w:r>
      <w:r w:rsidR="009413D7">
        <w:rPr>
          <w:szCs w:val="24"/>
        </w:rPr>
        <w:t>a</w:t>
      </w:r>
      <w:r w:rsidR="00572BE7" w:rsidRPr="009248F0">
        <w:rPr>
          <w:szCs w:val="24"/>
        </w:rPr>
        <w:t>lone</w:t>
      </w:r>
      <w:r w:rsidR="00A66250" w:rsidRPr="009248F0">
        <w:rPr>
          <w:szCs w:val="24"/>
        </w:rPr>
        <w:t xml:space="preserve"> </w:t>
      </w:r>
      <w:r w:rsidR="00572BE7" w:rsidRPr="009248F0">
        <w:rPr>
          <w:szCs w:val="24"/>
        </w:rPr>
        <w:t>(SA)</w:t>
      </w:r>
      <w:r w:rsidR="0073344F" w:rsidRPr="009248F0">
        <w:rPr>
          <w:szCs w:val="24"/>
        </w:rPr>
        <w:t xml:space="preserve"> as later one</w:t>
      </w:r>
      <w:r w:rsidR="00572BE7" w:rsidRPr="009248F0">
        <w:rPr>
          <w:szCs w:val="24"/>
        </w:rPr>
        <w:t xml:space="preserve">. </w:t>
      </w:r>
      <w:r w:rsidR="00030BA1" w:rsidRPr="009248F0">
        <w:rPr>
          <w:szCs w:val="24"/>
        </w:rPr>
        <w:t xml:space="preserve">NSA is now ready to deploy, </w:t>
      </w:r>
      <w:r w:rsidR="0042277B" w:rsidRPr="009248F0">
        <w:rPr>
          <w:szCs w:val="24"/>
        </w:rPr>
        <w:t xml:space="preserve">and </w:t>
      </w:r>
      <w:r w:rsidR="009413D7">
        <w:rPr>
          <w:szCs w:val="24"/>
        </w:rPr>
        <w:t>indeed</w:t>
      </w:r>
      <w:r w:rsidR="0042277B" w:rsidRPr="009248F0">
        <w:rPr>
          <w:szCs w:val="24"/>
        </w:rPr>
        <w:t xml:space="preserve"> NSA has </w:t>
      </w:r>
      <w:r w:rsidR="009413D7">
        <w:rPr>
          <w:szCs w:val="24"/>
        </w:rPr>
        <w:t xml:space="preserve">already </w:t>
      </w:r>
      <w:r w:rsidR="0042277B" w:rsidRPr="009248F0">
        <w:rPr>
          <w:szCs w:val="24"/>
        </w:rPr>
        <w:t>been deployed</w:t>
      </w:r>
      <w:r w:rsidR="006870DC" w:rsidRPr="009248F0">
        <w:rPr>
          <w:szCs w:val="24"/>
        </w:rPr>
        <w:t xml:space="preserve"> by Mobile Network Operators</w:t>
      </w:r>
      <w:r w:rsidR="00CE2FAA" w:rsidRPr="009248F0">
        <w:rPr>
          <w:szCs w:val="24"/>
        </w:rPr>
        <w:t xml:space="preserve"> (MNOs)</w:t>
      </w:r>
      <w:r w:rsidR="009413D7" w:rsidRPr="009413D7">
        <w:rPr>
          <w:szCs w:val="24"/>
        </w:rPr>
        <w:t xml:space="preserve"> </w:t>
      </w:r>
      <w:r w:rsidR="009413D7" w:rsidRPr="009248F0">
        <w:rPr>
          <w:szCs w:val="24"/>
        </w:rPr>
        <w:t>in some countries</w:t>
      </w:r>
      <w:r w:rsidR="009413D7">
        <w:rPr>
          <w:szCs w:val="24"/>
        </w:rPr>
        <w:t>.</w:t>
      </w:r>
      <w:r w:rsidR="00A66250" w:rsidRPr="009248F0">
        <w:rPr>
          <w:szCs w:val="24"/>
        </w:rPr>
        <w:t xml:space="preserve"> </w:t>
      </w:r>
      <w:r w:rsidR="009413D7">
        <w:rPr>
          <w:szCs w:val="24"/>
        </w:rPr>
        <w:t>This is in</w:t>
      </w:r>
      <w:r w:rsidR="00A66250" w:rsidRPr="009248F0">
        <w:rPr>
          <w:szCs w:val="24"/>
        </w:rPr>
        <w:t xml:space="preserve"> contrast to</w:t>
      </w:r>
      <w:r w:rsidR="00A816D3" w:rsidRPr="009248F0">
        <w:rPr>
          <w:szCs w:val="24"/>
        </w:rPr>
        <w:t xml:space="preserve"> SA</w:t>
      </w:r>
      <w:r w:rsidR="009413D7">
        <w:rPr>
          <w:szCs w:val="24"/>
        </w:rPr>
        <w:t>,</w:t>
      </w:r>
      <w:r w:rsidR="00A66250" w:rsidRPr="009248F0">
        <w:rPr>
          <w:szCs w:val="24"/>
        </w:rPr>
        <w:t xml:space="preserve"> </w:t>
      </w:r>
      <w:r w:rsidR="009413D7">
        <w:rPr>
          <w:szCs w:val="24"/>
        </w:rPr>
        <w:t>the</w:t>
      </w:r>
      <w:r w:rsidR="009413D7" w:rsidRPr="009248F0">
        <w:rPr>
          <w:szCs w:val="24"/>
        </w:rPr>
        <w:t xml:space="preserve"> </w:t>
      </w:r>
      <w:r w:rsidR="00177DB7" w:rsidRPr="009248F0">
        <w:rPr>
          <w:szCs w:val="24"/>
        </w:rPr>
        <w:t>standardisation</w:t>
      </w:r>
      <w:r w:rsidR="005C21A5" w:rsidRPr="009248F0">
        <w:rPr>
          <w:szCs w:val="24"/>
        </w:rPr>
        <w:t xml:space="preserve"> work</w:t>
      </w:r>
      <w:r w:rsidR="00764939" w:rsidRPr="009248F0">
        <w:rPr>
          <w:szCs w:val="24"/>
        </w:rPr>
        <w:t xml:space="preserve"> </w:t>
      </w:r>
      <w:r w:rsidR="009413D7">
        <w:rPr>
          <w:szCs w:val="24"/>
        </w:rPr>
        <w:t>for which is not</w:t>
      </w:r>
      <w:r w:rsidR="007422B5" w:rsidRPr="009248F0">
        <w:rPr>
          <w:szCs w:val="24"/>
        </w:rPr>
        <w:t xml:space="preserve"> </w:t>
      </w:r>
      <w:r w:rsidR="009413D7">
        <w:rPr>
          <w:szCs w:val="24"/>
        </w:rPr>
        <w:t xml:space="preserve">yet </w:t>
      </w:r>
      <w:proofErr w:type="gramStart"/>
      <w:r w:rsidR="00764939" w:rsidRPr="009248F0">
        <w:rPr>
          <w:szCs w:val="24"/>
        </w:rPr>
        <w:t>finish</w:t>
      </w:r>
      <w:r w:rsidR="007422B5" w:rsidRPr="009248F0">
        <w:rPr>
          <w:szCs w:val="24"/>
        </w:rPr>
        <w:t>ed</w:t>
      </w:r>
      <w:proofErr w:type="gramEnd"/>
      <w:r w:rsidR="009413D7">
        <w:rPr>
          <w:szCs w:val="24"/>
        </w:rPr>
        <w:t xml:space="preserve"> and</w:t>
      </w:r>
      <w:r w:rsidR="00CE2FAA" w:rsidRPr="009248F0">
        <w:rPr>
          <w:szCs w:val="24"/>
        </w:rPr>
        <w:t xml:space="preserve"> </w:t>
      </w:r>
      <w:r w:rsidR="009413D7">
        <w:rPr>
          <w:szCs w:val="24"/>
        </w:rPr>
        <w:t xml:space="preserve">which </w:t>
      </w:r>
      <w:r w:rsidR="00CE2FAA" w:rsidRPr="009248F0">
        <w:rPr>
          <w:szCs w:val="24"/>
        </w:rPr>
        <w:t>is</w:t>
      </w:r>
      <w:r w:rsidR="007C0D3D" w:rsidRPr="009248F0">
        <w:rPr>
          <w:szCs w:val="24"/>
        </w:rPr>
        <w:t xml:space="preserve"> expect</w:t>
      </w:r>
      <w:r w:rsidR="00CE2FAA" w:rsidRPr="009248F0">
        <w:rPr>
          <w:szCs w:val="24"/>
        </w:rPr>
        <w:t>ed</w:t>
      </w:r>
      <w:r w:rsidR="007C0D3D" w:rsidRPr="009248F0">
        <w:rPr>
          <w:szCs w:val="24"/>
        </w:rPr>
        <w:t xml:space="preserve"> to roll out in </w:t>
      </w:r>
      <w:r w:rsidR="007C0D3D" w:rsidRPr="00BC1380">
        <w:rPr>
          <w:szCs w:val="24"/>
        </w:rPr>
        <w:t>2021 or later.</w:t>
      </w:r>
      <w:r w:rsidR="00764939" w:rsidRPr="009248F0">
        <w:rPr>
          <w:szCs w:val="24"/>
        </w:rPr>
        <w:t xml:space="preserve"> </w:t>
      </w:r>
    </w:p>
    <w:p w14:paraId="710C0CB7" w14:textId="6D339799" w:rsidR="001C5979" w:rsidRPr="009248F0" w:rsidRDefault="001C5979" w:rsidP="009248F0">
      <w:pPr>
        <w:rPr>
          <w:szCs w:val="24"/>
        </w:rPr>
      </w:pPr>
    </w:p>
    <w:p w14:paraId="6F4BBA9F" w14:textId="58F89C59" w:rsidR="001C5979" w:rsidRPr="009248F0" w:rsidRDefault="000F2C90" w:rsidP="009248F0">
      <w:pPr>
        <w:rPr>
          <w:b/>
          <w:szCs w:val="24"/>
        </w:rPr>
      </w:pPr>
      <w:r w:rsidRPr="009248F0">
        <w:rPr>
          <w:b/>
          <w:szCs w:val="24"/>
        </w:rPr>
        <w:t>3</w:t>
      </w:r>
      <w:r w:rsidR="001C5979" w:rsidRPr="009248F0">
        <w:rPr>
          <w:b/>
          <w:szCs w:val="24"/>
        </w:rPr>
        <w:t>.1</w:t>
      </w:r>
      <w:r w:rsidR="001C5979" w:rsidRPr="009248F0">
        <w:rPr>
          <w:b/>
          <w:szCs w:val="24"/>
        </w:rPr>
        <w:tab/>
      </w:r>
      <w:r w:rsidR="00060272" w:rsidRPr="009248F0">
        <w:rPr>
          <w:b/>
          <w:szCs w:val="24"/>
        </w:rPr>
        <w:t xml:space="preserve">MVNOs in </w:t>
      </w:r>
      <w:r w:rsidR="0078503B" w:rsidRPr="009248F0">
        <w:rPr>
          <w:b/>
          <w:szCs w:val="24"/>
        </w:rPr>
        <w:t>5G NSA</w:t>
      </w:r>
    </w:p>
    <w:p w14:paraId="3FA8BB70" w14:textId="109B9405" w:rsidR="0099349D" w:rsidRPr="009248F0" w:rsidRDefault="00641E9D" w:rsidP="009248F0">
      <w:pPr>
        <w:rPr>
          <w:szCs w:val="24"/>
        </w:rPr>
      </w:pPr>
      <w:r w:rsidRPr="009248F0">
        <w:rPr>
          <w:szCs w:val="24"/>
        </w:rPr>
        <w:t xml:space="preserve">In </w:t>
      </w:r>
      <w:r w:rsidR="004D0557" w:rsidRPr="009248F0">
        <w:rPr>
          <w:szCs w:val="24"/>
        </w:rPr>
        <w:t xml:space="preserve">5G </w:t>
      </w:r>
      <w:r w:rsidRPr="009248F0">
        <w:rPr>
          <w:szCs w:val="24"/>
        </w:rPr>
        <w:t>NSA architecture, 5G deployment will be</w:t>
      </w:r>
      <w:r w:rsidR="00CC2B17" w:rsidRPr="009248F0">
        <w:rPr>
          <w:szCs w:val="24"/>
        </w:rPr>
        <w:t xml:space="preserve"> very</w:t>
      </w:r>
      <w:r w:rsidRPr="009248F0">
        <w:rPr>
          <w:szCs w:val="24"/>
        </w:rPr>
        <w:t xml:space="preserve"> limited</w:t>
      </w:r>
      <w:r w:rsidR="004C52FA" w:rsidRPr="009248F0">
        <w:rPr>
          <w:szCs w:val="24"/>
        </w:rPr>
        <w:t xml:space="preserve">, both </w:t>
      </w:r>
      <w:r w:rsidR="009413D7">
        <w:rPr>
          <w:szCs w:val="24"/>
        </w:rPr>
        <w:t xml:space="preserve">in terms of </w:t>
      </w:r>
      <w:r w:rsidR="00A85EE7" w:rsidRPr="009248F0">
        <w:rPr>
          <w:szCs w:val="24"/>
        </w:rPr>
        <w:t xml:space="preserve">its </w:t>
      </w:r>
      <w:r w:rsidR="004C52FA" w:rsidRPr="009248F0">
        <w:rPr>
          <w:szCs w:val="24"/>
        </w:rPr>
        <w:t>radio facilities and core networks.</w:t>
      </w:r>
      <w:r w:rsidR="00671231" w:rsidRPr="009248F0">
        <w:rPr>
          <w:szCs w:val="24"/>
        </w:rPr>
        <w:t xml:space="preserve"> </w:t>
      </w:r>
      <w:r w:rsidR="00A85EE7" w:rsidRPr="009248F0">
        <w:rPr>
          <w:szCs w:val="24"/>
        </w:rPr>
        <w:t xml:space="preserve">All 5G </w:t>
      </w:r>
      <w:r w:rsidR="00AA60CA" w:rsidRPr="009248F0">
        <w:rPr>
          <w:szCs w:val="24"/>
        </w:rPr>
        <w:t>radio facilities</w:t>
      </w:r>
      <w:r w:rsidR="00A85EE7" w:rsidRPr="009248F0">
        <w:rPr>
          <w:szCs w:val="24"/>
        </w:rPr>
        <w:t xml:space="preserve"> (</w:t>
      </w:r>
      <w:proofErr w:type="spellStart"/>
      <w:r w:rsidR="00A66250" w:rsidRPr="009248F0">
        <w:rPr>
          <w:szCs w:val="24"/>
        </w:rPr>
        <w:t>gNodeB</w:t>
      </w:r>
      <w:proofErr w:type="spellEnd"/>
      <w:r w:rsidR="00A85EE7" w:rsidRPr="009248F0">
        <w:rPr>
          <w:szCs w:val="24"/>
        </w:rPr>
        <w:t xml:space="preserve">) will be hosted </w:t>
      </w:r>
      <w:r w:rsidR="00A66250" w:rsidRPr="009248F0">
        <w:rPr>
          <w:szCs w:val="24"/>
        </w:rPr>
        <w:t>by</w:t>
      </w:r>
      <w:r w:rsidR="00A85EE7" w:rsidRPr="009248F0">
        <w:rPr>
          <w:szCs w:val="24"/>
        </w:rPr>
        <w:t xml:space="preserve"> </w:t>
      </w:r>
      <w:r w:rsidR="007B3BF5" w:rsidRPr="009248F0">
        <w:rPr>
          <w:szCs w:val="24"/>
        </w:rPr>
        <w:t>current 4G core network</w:t>
      </w:r>
      <w:r w:rsidR="009413D7">
        <w:rPr>
          <w:szCs w:val="24"/>
        </w:rPr>
        <w:t>s</w:t>
      </w:r>
      <w:r w:rsidR="00A66250" w:rsidRPr="009248F0">
        <w:rPr>
          <w:szCs w:val="24"/>
        </w:rPr>
        <w:t xml:space="preserve"> </w:t>
      </w:r>
      <w:r w:rsidR="007B3BF5" w:rsidRPr="009248F0">
        <w:rPr>
          <w:szCs w:val="24"/>
        </w:rPr>
        <w:t>(EPC) with minimal software upgrad</w:t>
      </w:r>
      <w:r w:rsidR="00A66250" w:rsidRPr="009248F0">
        <w:rPr>
          <w:szCs w:val="24"/>
        </w:rPr>
        <w:t>e</w:t>
      </w:r>
      <w:r w:rsidR="009413D7">
        <w:rPr>
          <w:szCs w:val="24"/>
        </w:rPr>
        <w:t>s</w:t>
      </w:r>
      <w:r w:rsidR="007B3BF5" w:rsidRPr="009248F0">
        <w:rPr>
          <w:szCs w:val="24"/>
        </w:rPr>
        <w:t>.</w:t>
      </w:r>
    </w:p>
    <w:p w14:paraId="68994090" w14:textId="6392DCD1" w:rsidR="0099349D" w:rsidRPr="009248F0" w:rsidRDefault="006A7383" w:rsidP="009248F0">
      <w:pPr>
        <w:jc w:val="center"/>
        <w:rPr>
          <w:szCs w:val="24"/>
        </w:rPr>
      </w:pPr>
      <w:r w:rsidRPr="009248F0">
        <w:rPr>
          <w:szCs w:val="24"/>
        </w:rPr>
        <w:br/>
      </w:r>
      <w:r w:rsidR="00313906" w:rsidRPr="009248F0">
        <w:rPr>
          <w:noProof/>
          <w:szCs w:val="24"/>
          <w:lang w:val="en-US" w:eastAsia="ja-JP"/>
        </w:rPr>
        <w:drawing>
          <wp:inline distT="0" distB="0" distL="0" distR="0" wp14:anchorId="2BA578D4" wp14:editId="46924E2C">
            <wp:extent cx="4110480" cy="2388257"/>
            <wp:effectExtent l="0" t="0" r="4445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0480" cy="2388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349D" w:rsidRPr="009248F0">
        <w:rPr>
          <w:szCs w:val="24"/>
        </w:rPr>
        <w:br/>
      </w:r>
      <w:r w:rsidR="0099349D" w:rsidRPr="009248F0">
        <w:rPr>
          <w:b/>
          <w:sz w:val="22"/>
          <w:szCs w:val="24"/>
        </w:rPr>
        <w:t xml:space="preserve">Figure </w:t>
      </w:r>
      <w:r w:rsidR="001F53F9" w:rsidRPr="009248F0">
        <w:rPr>
          <w:b/>
          <w:sz w:val="22"/>
          <w:szCs w:val="24"/>
        </w:rPr>
        <w:t>2</w:t>
      </w:r>
      <w:r w:rsidR="0099349D" w:rsidRPr="009248F0">
        <w:rPr>
          <w:b/>
          <w:sz w:val="22"/>
          <w:szCs w:val="24"/>
        </w:rPr>
        <w:t>. Anticipated interconnection model of MVNOs in 5G NSA</w:t>
      </w:r>
    </w:p>
    <w:p w14:paraId="287213DB" w14:textId="3BDB1EF5" w:rsidR="00641E9D" w:rsidRPr="009248F0" w:rsidRDefault="00B63DC8" w:rsidP="009248F0">
      <w:pPr>
        <w:rPr>
          <w:szCs w:val="24"/>
        </w:rPr>
      </w:pPr>
      <w:r w:rsidRPr="009248F0">
        <w:rPr>
          <w:szCs w:val="24"/>
        </w:rPr>
        <w:t xml:space="preserve">Figure </w:t>
      </w:r>
      <w:r w:rsidR="001F53F9" w:rsidRPr="009248F0">
        <w:rPr>
          <w:szCs w:val="24"/>
        </w:rPr>
        <w:t>2</w:t>
      </w:r>
      <w:r w:rsidRPr="009248F0">
        <w:rPr>
          <w:szCs w:val="24"/>
        </w:rPr>
        <w:t xml:space="preserve"> shows how </w:t>
      </w:r>
      <w:r w:rsidR="008A2D10">
        <w:rPr>
          <w:szCs w:val="24"/>
        </w:rPr>
        <w:t xml:space="preserve">an </w:t>
      </w:r>
      <w:r w:rsidRPr="009248F0">
        <w:rPr>
          <w:szCs w:val="24"/>
        </w:rPr>
        <w:t xml:space="preserve">MVNO can be hosted </w:t>
      </w:r>
      <w:r w:rsidR="004D0557" w:rsidRPr="009248F0">
        <w:rPr>
          <w:szCs w:val="24"/>
        </w:rPr>
        <w:t xml:space="preserve">by </w:t>
      </w:r>
      <w:r w:rsidR="008A2D10">
        <w:rPr>
          <w:szCs w:val="24"/>
        </w:rPr>
        <w:t xml:space="preserve">an </w:t>
      </w:r>
      <w:r w:rsidR="004D0557" w:rsidRPr="009248F0">
        <w:rPr>
          <w:szCs w:val="24"/>
        </w:rPr>
        <w:t>MNO in 5G NSA</w:t>
      </w:r>
      <w:r w:rsidR="00B0311F" w:rsidRPr="009248F0">
        <w:rPr>
          <w:szCs w:val="24"/>
        </w:rPr>
        <w:t xml:space="preserve">, </w:t>
      </w:r>
      <w:r w:rsidR="009413D7">
        <w:rPr>
          <w:szCs w:val="24"/>
        </w:rPr>
        <w:t>in a manner</w:t>
      </w:r>
      <w:r w:rsidR="00A66250" w:rsidRPr="009248F0">
        <w:rPr>
          <w:szCs w:val="24"/>
        </w:rPr>
        <w:t xml:space="preserve"> </w:t>
      </w:r>
      <w:r w:rsidR="003E0D46" w:rsidRPr="009248F0">
        <w:rPr>
          <w:szCs w:val="24"/>
        </w:rPr>
        <w:t xml:space="preserve">quite </w:t>
      </w:r>
      <w:proofErr w:type="gramStart"/>
      <w:r w:rsidR="00E8186E" w:rsidRPr="009248F0">
        <w:rPr>
          <w:szCs w:val="24"/>
        </w:rPr>
        <w:t>similar</w:t>
      </w:r>
      <w:r w:rsidR="00A66250" w:rsidRPr="009248F0">
        <w:rPr>
          <w:szCs w:val="24"/>
        </w:rPr>
        <w:t xml:space="preserve"> </w:t>
      </w:r>
      <w:r w:rsidR="009413D7">
        <w:rPr>
          <w:szCs w:val="24"/>
        </w:rPr>
        <w:t>to</w:t>
      </w:r>
      <w:proofErr w:type="gramEnd"/>
      <w:r w:rsidR="009413D7">
        <w:rPr>
          <w:szCs w:val="24"/>
        </w:rPr>
        <w:t xml:space="preserve"> that with</w:t>
      </w:r>
      <w:r w:rsidR="009413D7" w:rsidRPr="009248F0">
        <w:rPr>
          <w:szCs w:val="24"/>
        </w:rPr>
        <w:t xml:space="preserve"> </w:t>
      </w:r>
      <w:r w:rsidR="00B0311F" w:rsidRPr="009248F0">
        <w:rPr>
          <w:szCs w:val="24"/>
        </w:rPr>
        <w:t xml:space="preserve">4G </w:t>
      </w:r>
      <w:r w:rsidR="00EF555F" w:rsidRPr="009248F0">
        <w:rPr>
          <w:szCs w:val="24"/>
        </w:rPr>
        <w:t xml:space="preserve">or </w:t>
      </w:r>
      <w:r w:rsidR="009413D7">
        <w:rPr>
          <w:szCs w:val="24"/>
        </w:rPr>
        <w:t>earlier technology</w:t>
      </w:r>
      <w:r w:rsidR="00025D52" w:rsidRPr="009248F0">
        <w:rPr>
          <w:szCs w:val="24"/>
        </w:rPr>
        <w:t>.</w:t>
      </w:r>
      <w:r w:rsidR="00CC15CA" w:rsidRPr="009248F0">
        <w:rPr>
          <w:szCs w:val="24"/>
        </w:rPr>
        <w:t xml:space="preserve"> </w:t>
      </w:r>
      <w:r w:rsidR="00025D52" w:rsidRPr="009248F0">
        <w:rPr>
          <w:szCs w:val="24"/>
        </w:rPr>
        <w:t>S</w:t>
      </w:r>
      <w:r w:rsidR="00CC15CA" w:rsidRPr="009248F0">
        <w:rPr>
          <w:szCs w:val="24"/>
        </w:rPr>
        <w:t xml:space="preserve">ome </w:t>
      </w:r>
      <w:r w:rsidR="00022B9A" w:rsidRPr="009248F0">
        <w:rPr>
          <w:szCs w:val="24"/>
        </w:rPr>
        <w:t xml:space="preserve">4G </w:t>
      </w:r>
      <w:r w:rsidR="00CC15CA" w:rsidRPr="009248F0">
        <w:rPr>
          <w:szCs w:val="24"/>
        </w:rPr>
        <w:t xml:space="preserve">network nodes like </w:t>
      </w:r>
      <w:r w:rsidR="009413D7">
        <w:rPr>
          <w:szCs w:val="24"/>
        </w:rPr>
        <w:t xml:space="preserve">the </w:t>
      </w:r>
      <w:r w:rsidR="00241135" w:rsidRPr="009248F0">
        <w:rPr>
          <w:szCs w:val="24"/>
        </w:rPr>
        <w:t>Packet Gateway (</w:t>
      </w:r>
      <w:r w:rsidR="00CC15CA" w:rsidRPr="009248F0">
        <w:rPr>
          <w:szCs w:val="24"/>
        </w:rPr>
        <w:t>PGW</w:t>
      </w:r>
      <w:r w:rsidR="00241135" w:rsidRPr="009248F0">
        <w:rPr>
          <w:szCs w:val="24"/>
        </w:rPr>
        <w:t>)</w:t>
      </w:r>
      <w:r w:rsidR="00CC15CA" w:rsidRPr="009248F0">
        <w:rPr>
          <w:szCs w:val="24"/>
        </w:rPr>
        <w:t xml:space="preserve"> or </w:t>
      </w:r>
      <w:r w:rsidR="00241135" w:rsidRPr="009248F0">
        <w:rPr>
          <w:szCs w:val="24"/>
        </w:rPr>
        <w:t>Home Subscriber Server (</w:t>
      </w:r>
      <w:r w:rsidR="00CC15CA" w:rsidRPr="009248F0">
        <w:rPr>
          <w:szCs w:val="24"/>
        </w:rPr>
        <w:t>HSS</w:t>
      </w:r>
      <w:r w:rsidR="00241135" w:rsidRPr="009248F0">
        <w:rPr>
          <w:szCs w:val="24"/>
        </w:rPr>
        <w:t>)</w:t>
      </w:r>
      <w:r w:rsidR="00025D52" w:rsidRPr="009248F0">
        <w:rPr>
          <w:szCs w:val="24"/>
        </w:rPr>
        <w:t xml:space="preserve"> </w:t>
      </w:r>
      <w:r w:rsidR="001F5DF5" w:rsidRPr="009248F0">
        <w:rPr>
          <w:szCs w:val="24"/>
        </w:rPr>
        <w:t>might be</w:t>
      </w:r>
      <w:r w:rsidR="00025D52" w:rsidRPr="009248F0">
        <w:rPr>
          <w:szCs w:val="24"/>
        </w:rPr>
        <w:t xml:space="preserve"> </w:t>
      </w:r>
      <w:r w:rsidR="00CC15CA" w:rsidRPr="009248F0">
        <w:rPr>
          <w:szCs w:val="24"/>
        </w:rPr>
        <w:t xml:space="preserve">operated by </w:t>
      </w:r>
      <w:r w:rsidR="009413D7">
        <w:rPr>
          <w:szCs w:val="24"/>
        </w:rPr>
        <w:t xml:space="preserve">the </w:t>
      </w:r>
      <w:r w:rsidR="00CC15CA" w:rsidRPr="009248F0">
        <w:rPr>
          <w:szCs w:val="24"/>
        </w:rPr>
        <w:t xml:space="preserve">MVNO itself </w:t>
      </w:r>
      <w:r w:rsidR="009413D7">
        <w:rPr>
          <w:szCs w:val="24"/>
        </w:rPr>
        <w:t>under</w:t>
      </w:r>
      <w:r w:rsidR="009413D7" w:rsidRPr="009248F0">
        <w:rPr>
          <w:szCs w:val="24"/>
        </w:rPr>
        <w:t xml:space="preserve"> </w:t>
      </w:r>
      <w:r w:rsidR="009413D7">
        <w:rPr>
          <w:szCs w:val="24"/>
        </w:rPr>
        <w:t xml:space="preserve">a </w:t>
      </w:r>
      <w:r w:rsidR="0058390B" w:rsidRPr="009248F0">
        <w:rPr>
          <w:szCs w:val="24"/>
        </w:rPr>
        <w:t xml:space="preserve">commercial agreement with </w:t>
      </w:r>
      <w:r w:rsidR="008A2D10">
        <w:rPr>
          <w:szCs w:val="24"/>
        </w:rPr>
        <w:t xml:space="preserve">the </w:t>
      </w:r>
      <w:r w:rsidR="004C6287" w:rsidRPr="009248F0">
        <w:rPr>
          <w:szCs w:val="24"/>
        </w:rPr>
        <w:t xml:space="preserve">host MNO </w:t>
      </w:r>
      <w:r w:rsidR="009413D7">
        <w:rPr>
          <w:szCs w:val="24"/>
        </w:rPr>
        <w:t xml:space="preserve">as </w:t>
      </w:r>
      <w:r w:rsidR="009413D7" w:rsidRPr="009248F0">
        <w:rPr>
          <w:szCs w:val="24"/>
        </w:rPr>
        <w:t>necess</w:t>
      </w:r>
      <w:r w:rsidR="009413D7">
        <w:rPr>
          <w:szCs w:val="24"/>
        </w:rPr>
        <w:t>ary</w:t>
      </w:r>
      <w:r w:rsidR="009413D7" w:rsidRPr="009248F0">
        <w:rPr>
          <w:szCs w:val="24"/>
        </w:rPr>
        <w:t xml:space="preserve"> </w:t>
      </w:r>
      <w:r w:rsidR="009413D7">
        <w:rPr>
          <w:szCs w:val="24"/>
        </w:rPr>
        <w:t xml:space="preserve">to </w:t>
      </w:r>
      <w:r w:rsidR="009413D7" w:rsidRPr="009248F0">
        <w:rPr>
          <w:szCs w:val="24"/>
        </w:rPr>
        <w:t>ensur</w:t>
      </w:r>
      <w:r w:rsidR="009413D7">
        <w:rPr>
          <w:szCs w:val="24"/>
        </w:rPr>
        <w:t>e</w:t>
      </w:r>
      <w:r w:rsidR="009413D7" w:rsidRPr="009248F0">
        <w:rPr>
          <w:szCs w:val="24"/>
        </w:rPr>
        <w:t xml:space="preserve"> </w:t>
      </w:r>
      <w:r w:rsidR="00EF555F" w:rsidRPr="009248F0">
        <w:rPr>
          <w:szCs w:val="24"/>
        </w:rPr>
        <w:t xml:space="preserve">the </w:t>
      </w:r>
      <w:r w:rsidR="00CC15CA" w:rsidRPr="009248F0">
        <w:rPr>
          <w:szCs w:val="24"/>
        </w:rPr>
        <w:t>flexibility of services.</w:t>
      </w:r>
      <w:r w:rsidR="006A7383" w:rsidRPr="009248F0">
        <w:rPr>
          <w:szCs w:val="24"/>
        </w:rPr>
        <w:t xml:space="preserve"> In such case</w:t>
      </w:r>
      <w:r w:rsidR="009413D7">
        <w:rPr>
          <w:szCs w:val="24"/>
        </w:rPr>
        <w:t>s</w:t>
      </w:r>
      <w:r w:rsidR="006A7383" w:rsidRPr="009248F0">
        <w:rPr>
          <w:szCs w:val="24"/>
        </w:rPr>
        <w:t>, physical interconnection</w:t>
      </w:r>
      <w:r w:rsidR="004C6287" w:rsidRPr="009248F0">
        <w:rPr>
          <w:szCs w:val="24"/>
        </w:rPr>
        <w:t>s</w:t>
      </w:r>
      <w:r w:rsidR="006A7383" w:rsidRPr="009248F0">
        <w:rPr>
          <w:szCs w:val="24"/>
        </w:rPr>
        <w:t xml:space="preserve"> divide one core network into two parts</w:t>
      </w:r>
      <w:r w:rsidR="004D0557" w:rsidRPr="009248F0">
        <w:rPr>
          <w:szCs w:val="24"/>
        </w:rPr>
        <w:t>.</w:t>
      </w:r>
    </w:p>
    <w:p w14:paraId="0CC78BAF" w14:textId="5E4671E5" w:rsidR="0078503B" w:rsidRPr="009248F0" w:rsidRDefault="0078503B" w:rsidP="009248F0">
      <w:pPr>
        <w:rPr>
          <w:szCs w:val="24"/>
        </w:rPr>
      </w:pPr>
    </w:p>
    <w:p w14:paraId="4F8C364E" w14:textId="62ED4265" w:rsidR="0078503B" w:rsidRPr="009248F0" w:rsidRDefault="000F2C90" w:rsidP="009248F0">
      <w:pPr>
        <w:rPr>
          <w:b/>
          <w:szCs w:val="24"/>
        </w:rPr>
      </w:pPr>
      <w:r w:rsidRPr="009248F0">
        <w:rPr>
          <w:b/>
          <w:szCs w:val="24"/>
        </w:rPr>
        <w:t>3</w:t>
      </w:r>
      <w:r w:rsidR="0078503B" w:rsidRPr="009248F0">
        <w:rPr>
          <w:b/>
          <w:szCs w:val="24"/>
        </w:rPr>
        <w:t>.2</w:t>
      </w:r>
      <w:r w:rsidR="0078503B" w:rsidRPr="009248F0">
        <w:rPr>
          <w:b/>
          <w:szCs w:val="24"/>
        </w:rPr>
        <w:tab/>
        <w:t>MVNOs in 5G SA</w:t>
      </w:r>
    </w:p>
    <w:p w14:paraId="42F94BF5" w14:textId="70EA3DDE" w:rsidR="0099349D" w:rsidRPr="009248F0" w:rsidRDefault="00E507B4" w:rsidP="009248F0">
      <w:pPr>
        <w:rPr>
          <w:szCs w:val="24"/>
        </w:rPr>
      </w:pPr>
      <w:r w:rsidRPr="009248F0">
        <w:rPr>
          <w:szCs w:val="24"/>
        </w:rPr>
        <w:t>I</w:t>
      </w:r>
      <w:r w:rsidR="00A66250" w:rsidRPr="009248F0">
        <w:rPr>
          <w:szCs w:val="24"/>
        </w:rPr>
        <w:t>n contra</w:t>
      </w:r>
      <w:r w:rsidR="009413D7">
        <w:rPr>
          <w:szCs w:val="24"/>
        </w:rPr>
        <w:t>st</w:t>
      </w:r>
      <w:r w:rsidR="00CC15CA" w:rsidRPr="009248F0">
        <w:rPr>
          <w:szCs w:val="24"/>
        </w:rPr>
        <w:t xml:space="preserve"> to </w:t>
      </w:r>
      <w:r w:rsidR="009413D7">
        <w:rPr>
          <w:szCs w:val="24"/>
        </w:rPr>
        <w:t xml:space="preserve">5G </w:t>
      </w:r>
      <w:r w:rsidR="00CC15CA" w:rsidRPr="009248F0">
        <w:rPr>
          <w:szCs w:val="24"/>
        </w:rPr>
        <w:t>NSA</w:t>
      </w:r>
      <w:r w:rsidRPr="009248F0">
        <w:rPr>
          <w:szCs w:val="24"/>
        </w:rPr>
        <w:t xml:space="preserve">, </w:t>
      </w:r>
      <w:r w:rsidR="0011274B" w:rsidRPr="009248F0">
        <w:rPr>
          <w:szCs w:val="24"/>
        </w:rPr>
        <w:t xml:space="preserve">5G </w:t>
      </w:r>
      <w:r w:rsidR="008026ED" w:rsidRPr="009248F0">
        <w:rPr>
          <w:szCs w:val="24"/>
        </w:rPr>
        <w:t>SA</w:t>
      </w:r>
      <w:r w:rsidR="0011274B" w:rsidRPr="009248F0">
        <w:rPr>
          <w:szCs w:val="24"/>
        </w:rPr>
        <w:t xml:space="preserve"> </w:t>
      </w:r>
      <w:r w:rsidR="009413D7">
        <w:rPr>
          <w:szCs w:val="24"/>
        </w:rPr>
        <w:t>does not</w:t>
      </w:r>
      <w:r w:rsidR="000E17C6" w:rsidRPr="009248F0">
        <w:rPr>
          <w:szCs w:val="24"/>
        </w:rPr>
        <w:t xml:space="preserve"> requir</w:t>
      </w:r>
      <w:r w:rsidR="00241135" w:rsidRPr="009248F0">
        <w:rPr>
          <w:szCs w:val="24"/>
        </w:rPr>
        <w:t>e</w:t>
      </w:r>
      <w:r w:rsidR="000E17C6" w:rsidRPr="009248F0">
        <w:rPr>
          <w:szCs w:val="24"/>
        </w:rPr>
        <w:t xml:space="preserve"> 4G EPC, </w:t>
      </w:r>
      <w:r w:rsidR="001F5DF5" w:rsidRPr="009248F0">
        <w:rPr>
          <w:szCs w:val="24"/>
        </w:rPr>
        <w:t>a</w:t>
      </w:r>
      <w:r w:rsidR="000E17C6" w:rsidRPr="009248F0">
        <w:rPr>
          <w:szCs w:val="24"/>
        </w:rPr>
        <w:t xml:space="preserve">s </w:t>
      </w:r>
      <w:r w:rsidR="00A66250" w:rsidRPr="009248F0">
        <w:rPr>
          <w:szCs w:val="24"/>
        </w:rPr>
        <w:t xml:space="preserve">all </w:t>
      </w:r>
      <w:proofErr w:type="spellStart"/>
      <w:r w:rsidR="00A66250" w:rsidRPr="009248F0">
        <w:rPr>
          <w:szCs w:val="24"/>
        </w:rPr>
        <w:t>gNodeBs</w:t>
      </w:r>
      <w:proofErr w:type="spellEnd"/>
      <w:r w:rsidR="00AA60CA" w:rsidRPr="009248F0">
        <w:rPr>
          <w:szCs w:val="24"/>
        </w:rPr>
        <w:t xml:space="preserve"> will be switched to </w:t>
      </w:r>
      <w:r w:rsidR="005C0FE2" w:rsidRPr="009248F0">
        <w:rPr>
          <w:szCs w:val="24"/>
        </w:rPr>
        <w:t>5G core network</w:t>
      </w:r>
      <w:r w:rsidR="00A66250" w:rsidRPr="009248F0">
        <w:rPr>
          <w:szCs w:val="24"/>
        </w:rPr>
        <w:t xml:space="preserve"> </w:t>
      </w:r>
      <w:r w:rsidR="005C0FE2" w:rsidRPr="009248F0">
        <w:rPr>
          <w:szCs w:val="24"/>
        </w:rPr>
        <w:t>(5GC)</w:t>
      </w:r>
      <w:r w:rsidR="009413D7">
        <w:rPr>
          <w:szCs w:val="24"/>
        </w:rPr>
        <w:t>,</w:t>
      </w:r>
      <w:r w:rsidR="005C0FE2" w:rsidRPr="009248F0">
        <w:rPr>
          <w:szCs w:val="24"/>
        </w:rPr>
        <w:t xml:space="preserve"> and</w:t>
      </w:r>
      <w:r w:rsidR="00B862AF" w:rsidRPr="009248F0">
        <w:rPr>
          <w:szCs w:val="24"/>
        </w:rPr>
        <w:t xml:space="preserve"> ditto</w:t>
      </w:r>
      <w:r w:rsidR="00B752A5" w:rsidRPr="009248F0">
        <w:rPr>
          <w:szCs w:val="24"/>
        </w:rPr>
        <w:t xml:space="preserve"> </w:t>
      </w:r>
      <w:r w:rsidR="009413D7">
        <w:rPr>
          <w:szCs w:val="24"/>
        </w:rPr>
        <w:t>for</w:t>
      </w:r>
      <w:r w:rsidR="009413D7" w:rsidRPr="009248F0">
        <w:rPr>
          <w:szCs w:val="24"/>
        </w:rPr>
        <w:t xml:space="preserve"> </w:t>
      </w:r>
      <w:r w:rsidR="005C0FE2" w:rsidRPr="009248F0">
        <w:rPr>
          <w:szCs w:val="24"/>
        </w:rPr>
        <w:t>4G radio facilities</w:t>
      </w:r>
      <w:r w:rsidR="00BD6C15" w:rsidRPr="009248F0">
        <w:rPr>
          <w:szCs w:val="24"/>
        </w:rPr>
        <w:t xml:space="preserve"> (</w:t>
      </w:r>
      <w:proofErr w:type="spellStart"/>
      <w:r w:rsidR="00BD6C15" w:rsidRPr="009248F0">
        <w:rPr>
          <w:szCs w:val="24"/>
        </w:rPr>
        <w:t>eNodeB</w:t>
      </w:r>
      <w:proofErr w:type="spellEnd"/>
      <w:r w:rsidR="00BD6C15" w:rsidRPr="009248F0">
        <w:rPr>
          <w:szCs w:val="24"/>
        </w:rPr>
        <w:t>)</w:t>
      </w:r>
      <w:r w:rsidR="00B862AF" w:rsidRPr="009248F0">
        <w:rPr>
          <w:szCs w:val="24"/>
        </w:rPr>
        <w:t>.</w:t>
      </w:r>
      <w:r w:rsidR="00DF6C15" w:rsidRPr="009248F0">
        <w:rPr>
          <w:szCs w:val="24"/>
        </w:rPr>
        <w:t xml:space="preserve"> 5GC is expected to </w:t>
      </w:r>
      <w:r w:rsidR="009413D7">
        <w:rPr>
          <w:szCs w:val="24"/>
        </w:rPr>
        <w:t xml:space="preserve">be </w:t>
      </w:r>
      <w:r w:rsidR="00DF6C15" w:rsidRPr="009248F0">
        <w:rPr>
          <w:szCs w:val="24"/>
        </w:rPr>
        <w:t>buil</w:t>
      </w:r>
      <w:r w:rsidR="009413D7">
        <w:rPr>
          <w:szCs w:val="24"/>
        </w:rPr>
        <w:t>t</w:t>
      </w:r>
      <w:r w:rsidR="00DF6C15" w:rsidRPr="009248F0">
        <w:rPr>
          <w:szCs w:val="24"/>
        </w:rPr>
        <w:t xml:space="preserve"> up </w:t>
      </w:r>
      <w:r w:rsidR="003C3570" w:rsidRPr="009248F0">
        <w:rPr>
          <w:szCs w:val="24"/>
        </w:rPr>
        <w:t>as</w:t>
      </w:r>
      <w:r w:rsidR="00DF6C15" w:rsidRPr="009248F0">
        <w:rPr>
          <w:szCs w:val="24"/>
        </w:rPr>
        <w:t xml:space="preserve"> software</w:t>
      </w:r>
      <w:r w:rsidR="00F272CE" w:rsidRPr="009248F0">
        <w:rPr>
          <w:szCs w:val="24"/>
        </w:rPr>
        <w:t xml:space="preserve">-based functions </w:t>
      </w:r>
      <w:r w:rsidR="005A792D" w:rsidRPr="009248F0">
        <w:rPr>
          <w:szCs w:val="24"/>
        </w:rPr>
        <w:t xml:space="preserve">on the </w:t>
      </w:r>
      <w:r w:rsidR="003C14C2" w:rsidRPr="009248F0">
        <w:rPr>
          <w:szCs w:val="24"/>
        </w:rPr>
        <w:t>computing resource</w:t>
      </w:r>
      <w:r w:rsidR="006D521F" w:rsidRPr="009248F0">
        <w:rPr>
          <w:szCs w:val="24"/>
        </w:rPr>
        <w:t xml:space="preserve"> platform</w:t>
      </w:r>
      <w:r w:rsidR="001F5DF5" w:rsidRPr="009248F0">
        <w:rPr>
          <w:szCs w:val="24"/>
        </w:rPr>
        <w:t>,</w:t>
      </w:r>
      <w:r w:rsidR="006D521F" w:rsidRPr="009248F0">
        <w:rPr>
          <w:szCs w:val="24"/>
        </w:rPr>
        <w:t xml:space="preserve"> like cloud</w:t>
      </w:r>
      <w:r w:rsidR="00BD6C15" w:rsidRPr="009248F0">
        <w:rPr>
          <w:szCs w:val="24"/>
        </w:rPr>
        <w:t>-</w:t>
      </w:r>
      <w:r w:rsidR="006D521F" w:rsidRPr="009248F0">
        <w:rPr>
          <w:szCs w:val="24"/>
        </w:rPr>
        <w:t>based applications</w:t>
      </w:r>
      <w:r w:rsidR="003C14C2" w:rsidRPr="009248F0">
        <w:rPr>
          <w:szCs w:val="24"/>
        </w:rPr>
        <w:t xml:space="preserve">, using </w:t>
      </w:r>
      <w:r w:rsidR="00D620B0" w:rsidRPr="009248F0">
        <w:rPr>
          <w:szCs w:val="24"/>
        </w:rPr>
        <w:t>virtualisation</w:t>
      </w:r>
      <w:r w:rsidR="003C14C2" w:rsidRPr="009248F0">
        <w:rPr>
          <w:szCs w:val="24"/>
        </w:rPr>
        <w:t xml:space="preserve"> technology</w:t>
      </w:r>
      <w:r w:rsidR="006D521F" w:rsidRPr="009248F0">
        <w:rPr>
          <w:szCs w:val="24"/>
        </w:rPr>
        <w:t>.</w:t>
      </w:r>
    </w:p>
    <w:p w14:paraId="4F7A0263" w14:textId="0EA65ACA" w:rsidR="0099349D" w:rsidRPr="009248F0" w:rsidRDefault="009413D7" w:rsidP="009248F0">
      <w:pPr>
        <w:rPr>
          <w:szCs w:val="24"/>
        </w:rPr>
      </w:pPr>
      <w:r>
        <w:rPr>
          <w:szCs w:val="24"/>
        </w:rPr>
        <w:t>A s</w:t>
      </w:r>
      <w:r w:rsidR="000B4819" w:rsidRPr="009248F0">
        <w:rPr>
          <w:szCs w:val="24"/>
        </w:rPr>
        <w:t xml:space="preserve">oftware-based </w:t>
      </w:r>
      <w:r w:rsidR="00AD44E7" w:rsidRPr="009248F0">
        <w:rPr>
          <w:szCs w:val="24"/>
        </w:rPr>
        <w:t>5GC</w:t>
      </w:r>
      <w:r w:rsidR="00CC15CA" w:rsidRPr="009248F0">
        <w:rPr>
          <w:szCs w:val="24"/>
        </w:rPr>
        <w:t xml:space="preserve">, </w:t>
      </w:r>
      <w:r w:rsidR="001F53F9" w:rsidRPr="009248F0">
        <w:rPr>
          <w:szCs w:val="24"/>
        </w:rPr>
        <w:t xml:space="preserve">also </w:t>
      </w:r>
      <w:r w:rsidR="00CC15CA" w:rsidRPr="009248F0">
        <w:rPr>
          <w:szCs w:val="24"/>
        </w:rPr>
        <w:t xml:space="preserve">known as </w:t>
      </w:r>
      <w:r>
        <w:rPr>
          <w:szCs w:val="24"/>
        </w:rPr>
        <w:t xml:space="preserve">a </w:t>
      </w:r>
      <w:r w:rsidR="00CC15CA" w:rsidRPr="009248F0">
        <w:rPr>
          <w:szCs w:val="24"/>
        </w:rPr>
        <w:t>‘</w:t>
      </w:r>
      <w:r w:rsidR="001F53F9" w:rsidRPr="009248F0">
        <w:rPr>
          <w:szCs w:val="24"/>
        </w:rPr>
        <w:t xml:space="preserve">network slice’ or simply </w:t>
      </w:r>
      <w:r>
        <w:rPr>
          <w:szCs w:val="24"/>
        </w:rPr>
        <w:t xml:space="preserve">a </w:t>
      </w:r>
      <w:r w:rsidR="00CC15CA" w:rsidRPr="009248F0">
        <w:rPr>
          <w:szCs w:val="24"/>
        </w:rPr>
        <w:t>‘slice’</w:t>
      </w:r>
      <w:r w:rsidR="001F53F9" w:rsidRPr="009248F0">
        <w:rPr>
          <w:szCs w:val="24"/>
        </w:rPr>
        <w:t>,</w:t>
      </w:r>
      <w:r w:rsidR="00AD44E7" w:rsidRPr="009248F0">
        <w:rPr>
          <w:szCs w:val="24"/>
        </w:rPr>
        <w:t xml:space="preserve"> </w:t>
      </w:r>
      <w:r w:rsidRPr="009248F0">
        <w:rPr>
          <w:szCs w:val="24"/>
        </w:rPr>
        <w:t>c</w:t>
      </w:r>
      <w:r>
        <w:rPr>
          <w:szCs w:val="24"/>
        </w:rPr>
        <w:t>an</w:t>
      </w:r>
      <w:r w:rsidRPr="009248F0">
        <w:rPr>
          <w:szCs w:val="24"/>
        </w:rPr>
        <w:t xml:space="preserve"> </w:t>
      </w:r>
      <w:r w:rsidR="000B4819" w:rsidRPr="009248F0">
        <w:rPr>
          <w:szCs w:val="24"/>
        </w:rPr>
        <w:t>be</w:t>
      </w:r>
      <w:r w:rsidR="00E609BB" w:rsidRPr="009248F0">
        <w:rPr>
          <w:szCs w:val="24"/>
        </w:rPr>
        <w:t xml:space="preserve"> distinguished </w:t>
      </w:r>
      <w:r w:rsidR="00BD6C15" w:rsidRPr="009248F0">
        <w:rPr>
          <w:szCs w:val="24"/>
        </w:rPr>
        <w:t xml:space="preserve">because </w:t>
      </w:r>
      <w:r>
        <w:rPr>
          <w:szCs w:val="24"/>
        </w:rPr>
        <w:t xml:space="preserve">an </w:t>
      </w:r>
      <w:r w:rsidR="00BD6C15" w:rsidRPr="009248F0">
        <w:rPr>
          <w:szCs w:val="24"/>
        </w:rPr>
        <w:t xml:space="preserve">MNO can configure </w:t>
      </w:r>
      <w:r>
        <w:rPr>
          <w:szCs w:val="24"/>
        </w:rPr>
        <w:t>a</w:t>
      </w:r>
      <w:r w:rsidRPr="009248F0">
        <w:rPr>
          <w:szCs w:val="24"/>
        </w:rPr>
        <w:t xml:space="preserve"> </w:t>
      </w:r>
      <w:r w:rsidR="00BD6C15" w:rsidRPr="009248F0">
        <w:rPr>
          <w:szCs w:val="24"/>
        </w:rPr>
        <w:t xml:space="preserve">dedicated 5GC </w:t>
      </w:r>
      <w:r w:rsidR="003C14C2" w:rsidRPr="009248F0">
        <w:rPr>
          <w:szCs w:val="24"/>
        </w:rPr>
        <w:t xml:space="preserve">virtually </w:t>
      </w:r>
      <w:r w:rsidR="00CC15CA" w:rsidRPr="009248F0">
        <w:rPr>
          <w:szCs w:val="24"/>
        </w:rPr>
        <w:t>for</w:t>
      </w:r>
      <w:r w:rsidR="00025D52" w:rsidRPr="009248F0">
        <w:rPr>
          <w:szCs w:val="24"/>
        </w:rPr>
        <w:t xml:space="preserve"> </w:t>
      </w:r>
      <w:r>
        <w:rPr>
          <w:szCs w:val="24"/>
        </w:rPr>
        <w:t xml:space="preserve">a </w:t>
      </w:r>
      <w:r w:rsidR="00025D52" w:rsidRPr="009248F0">
        <w:rPr>
          <w:szCs w:val="24"/>
        </w:rPr>
        <w:t xml:space="preserve">certain application </w:t>
      </w:r>
      <w:r>
        <w:rPr>
          <w:szCs w:val="24"/>
        </w:rPr>
        <w:t>to</w:t>
      </w:r>
      <w:r w:rsidRPr="009248F0">
        <w:rPr>
          <w:szCs w:val="24"/>
        </w:rPr>
        <w:t xml:space="preserve"> ensur</w:t>
      </w:r>
      <w:r>
        <w:rPr>
          <w:szCs w:val="24"/>
        </w:rPr>
        <w:t>e</w:t>
      </w:r>
      <w:r w:rsidRPr="009248F0">
        <w:rPr>
          <w:szCs w:val="24"/>
        </w:rPr>
        <w:t xml:space="preserve"> </w:t>
      </w:r>
      <w:r w:rsidR="00BD6C15" w:rsidRPr="009248F0">
        <w:rPr>
          <w:szCs w:val="24"/>
        </w:rPr>
        <w:t>the requested QoS</w:t>
      </w:r>
      <w:r w:rsidR="003C14C2" w:rsidRPr="009248F0">
        <w:rPr>
          <w:szCs w:val="24"/>
        </w:rPr>
        <w:t xml:space="preserve"> from one end (terminal) to </w:t>
      </w:r>
      <w:r>
        <w:rPr>
          <w:szCs w:val="24"/>
        </w:rPr>
        <w:t>the other</w:t>
      </w:r>
      <w:r w:rsidRPr="009248F0">
        <w:rPr>
          <w:szCs w:val="24"/>
        </w:rPr>
        <w:t xml:space="preserve"> </w:t>
      </w:r>
      <w:r w:rsidR="003C14C2" w:rsidRPr="009248F0">
        <w:rPr>
          <w:szCs w:val="24"/>
        </w:rPr>
        <w:t>end (application server)</w:t>
      </w:r>
      <w:r w:rsidR="00BD6C15" w:rsidRPr="009248F0">
        <w:rPr>
          <w:szCs w:val="24"/>
        </w:rPr>
        <w:t xml:space="preserve">. That is one of the key </w:t>
      </w:r>
      <w:r w:rsidR="00280CFD">
        <w:rPr>
          <w:szCs w:val="24"/>
        </w:rPr>
        <w:t>benefits</w:t>
      </w:r>
      <w:r w:rsidR="00280CFD" w:rsidRPr="009248F0">
        <w:rPr>
          <w:szCs w:val="24"/>
        </w:rPr>
        <w:t xml:space="preserve"> </w:t>
      </w:r>
      <w:r w:rsidR="00BD6C15" w:rsidRPr="009248F0">
        <w:rPr>
          <w:szCs w:val="24"/>
        </w:rPr>
        <w:t>of 5G, alongside ‘</w:t>
      </w:r>
      <w:r w:rsidR="00025D52" w:rsidRPr="009248F0">
        <w:rPr>
          <w:szCs w:val="24"/>
        </w:rPr>
        <w:t>ultra-</w:t>
      </w:r>
      <w:r w:rsidR="00BD6C15" w:rsidRPr="009248F0">
        <w:rPr>
          <w:szCs w:val="24"/>
        </w:rPr>
        <w:t>broadband’</w:t>
      </w:r>
      <w:r w:rsidR="00CC15CA" w:rsidRPr="009248F0">
        <w:rPr>
          <w:szCs w:val="24"/>
        </w:rPr>
        <w:t xml:space="preserve"> etc.</w:t>
      </w:r>
    </w:p>
    <w:p w14:paraId="62202192" w14:textId="4F77911E" w:rsidR="0099349D" w:rsidRPr="009248F0" w:rsidRDefault="00A67A10" w:rsidP="007D5DDD">
      <w:pPr>
        <w:jc w:val="center"/>
        <w:rPr>
          <w:szCs w:val="24"/>
        </w:rPr>
      </w:pPr>
      <w:r>
        <w:rPr>
          <w:b/>
          <w:noProof/>
          <w:sz w:val="22"/>
          <w:szCs w:val="24"/>
          <w:lang w:val="en-US" w:eastAsia="ja-JP"/>
        </w:rPr>
        <w:drawing>
          <wp:inline distT="0" distB="0" distL="0" distR="0" wp14:anchorId="2B18D173" wp14:editId="5597E120">
            <wp:extent cx="4142160" cy="2406664"/>
            <wp:effectExtent l="0" t="0" r="0" b="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2160" cy="240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349D" w:rsidRPr="009248F0">
        <w:rPr>
          <w:szCs w:val="24"/>
        </w:rPr>
        <w:br/>
      </w:r>
      <w:r w:rsidR="0099349D" w:rsidRPr="009248F0">
        <w:rPr>
          <w:b/>
          <w:sz w:val="22"/>
          <w:szCs w:val="24"/>
        </w:rPr>
        <w:t xml:space="preserve">Figure </w:t>
      </w:r>
      <w:r w:rsidR="001F53F9" w:rsidRPr="009248F0">
        <w:rPr>
          <w:b/>
          <w:sz w:val="22"/>
          <w:szCs w:val="24"/>
        </w:rPr>
        <w:t>3</w:t>
      </w:r>
      <w:r w:rsidR="0099349D" w:rsidRPr="009248F0">
        <w:rPr>
          <w:b/>
          <w:sz w:val="22"/>
          <w:szCs w:val="24"/>
        </w:rPr>
        <w:t>. MVNOs in 5G SA</w:t>
      </w:r>
    </w:p>
    <w:p w14:paraId="5FE7FC83" w14:textId="1126760C" w:rsidR="00CC15CA" w:rsidRPr="009248F0" w:rsidRDefault="00CC15CA" w:rsidP="009248F0">
      <w:pPr>
        <w:rPr>
          <w:szCs w:val="24"/>
        </w:rPr>
      </w:pPr>
      <w:r w:rsidRPr="009248F0">
        <w:rPr>
          <w:szCs w:val="24"/>
        </w:rPr>
        <w:t xml:space="preserve">From </w:t>
      </w:r>
      <w:r w:rsidR="00280CFD">
        <w:rPr>
          <w:szCs w:val="24"/>
        </w:rPr>
        <w:t xml:space="preserve">an </w:t>
      </w:r>
      <w:r w:rsidR="006A7383" w:rsidRPr="009248F0">
        <w:rPr>
          <w:szCs w:val="24"/>
        </w:rPr>
        <w:t xml:space="preserve">MVNO point of view, there is no justifiable </w:t>
      </w:r>
      <w:r w:rsidRPr="009248F0">
        <w:rPr>
          <w:szCs w:val="24"/>
        </w:rPr>
        <w:t xml:space="preserve">reason to divide </w:t>
      </w:r>
      <w:r w:rsidR="003C14C2" w:rsidRPr="009248F0">
        <w:rPr>
          <w:szCs w:val="24"/>
        </w:rPr>
        <w:t xml:space="preserve">one </w:t>
      </w:r>
      <w:r w:rsidR="0073344F" w:rsidRPr="009248F0">
        <w:rPr>
          <w:szCs w:val="24"/>
        </w:rPr>
        <w:t>‘</w:t>
      </w:r>
      <w:r w:rsidR="003C14C2" w:rsidRPr="009248F0">
        <w:rPr>
          <w:szCs w:val="24"/>
        </w:rPr>
        <w:t>slice</w:t>
      </w:r>
      <w:r w:rsidR="0073344F" w:rsidRPr="009248F0">
        <w:rPr>
          <w:szCs w:val="24"/>
        </w:rPr>
        <w:t>’</w:t>
      </w:r>
      <w:r w:rsidR="003C14C2" w:rsidRPr="009248F0">
        <w:rPr>
          <w:szCs w:val="24"/>
        </w:rPr>
        <w:t xml:space="preserve"> into </w:t>
      </w:r>
      <w:r w:rsidR="00280CFD">
        <w:rPr>
          <w:szCs w:val="24"/>
        </w:rPr>
        <w:t xml:space="preserve">an </w:t>
      </w:r>
      <w:r w:rsidR="003C14C2" w:rsidRPr="009248F0">
        <w:rPr>
          <w:szCs w:val="24"/>
        </w:rPr>
        <w:t xml:space="preserve">MNO’s part and </w:t>
      </w:r>
      <w:r w:rsidR="00280CFD">
        <w:rPr>
          <w:szCs w:val="24"/>
        </w:rPr>
        <w:t xml:space="preserve">an </w:t>
      </w:r>
      <w:r w:rsidR="003C14C2" w:rsidRPr="009248F0">
        <w:rPr>
          <w:szCs w:val="24"/>
        </w:rPr>
        <w:t xml:space="preserve">MVNO’s part. That </w:t>
      </w:r>
      <w:r w:rsidR="00280CFD">
        <w:rPr>
          <w:szCs w:val="24"/>
        </w:rPr>
        <w:t>would</w:t>
      </w:r>
      <w:r w:rsidR="00280CFD" w:rsidRPr="009248F0">
        <w:rPr>
          <w:szCs w:val="24"/>
        </w:rPr>
        <w:t xml:space="preserve"> </w:t>
      </w:r>
      <w:r w:rsidR="003C14C2" w:rsidRPr="009248F0">
        <w:rPr>
          <w:szCs w:val="24"/>
        </w:rPr>
        <w:t xml:space="preserve">diminish end-to-end QoS </w:t>
      </w:r>
      <w:r w:rsidR="0073344F" w:rsidRPr="009248F0">
        <w:rPr>
          <w:szCs w:val="24"/>
        </w:rPr>
        <w:t>guarantee</w:t>
      </w:r>
      <w:r w:rsidR="00711329" w:rsidRPr="009248F0">
        <w:rPr>
          <w:szCs w:val="24"/>
        </w:rPr>
        <w:t>s</w:t>
      </w:r>
      <w:r w:rsidR="003C14C2" w:rsidRPr="009248F0">
        <w:rPr>
          <w:szCs w:val="24"/>
        </w:rPr>
        <w:t xml:space="preserve">. </w:t>
      </w:r>
      <w:proofErr w:type="gramStart"/>
      <w:r w:rsidR="001F53F9" w:rsidRPr="009248F0">
        <w:rPr>
          <w:szCs w:val="24"/>
        </w:rPr>
        <w:t>So</w:t>
      </w:r>
      <w:proofErr w:type="gramEnd"/>
      <w:r w:rsidR="001F53F9" w:rsidRPr="009248F0">
        <w:rPr>
          <w:szCs w:val="24"/>
        </w:rPr>
        <w:t xml:space="preserve"> </w:t>
      </w:r>
      <w:r w:rsidR="0099349D" w:rsidRPr="009248F0">
        <w:rPr>
          <w:szCs w:val="24"/>
        </w:rPr>
        <w:t xml:space="preserve">all </w:t>
      </w:r>
      <w:r w:rsidR="006A7383" w:rsidRPr="009248F0">
        <w:rPr>
          <w:szCs w:val="24"/>
        </w:rPr>
        <w:t xml:space="preserve">MVNO </w:t>
      </w:r>
      <w:r w:rsidR="0099349D" w:rsidRPr="009248F0">
        <w:rPr>
          <w:szCs w:val="24"/>
        </w:rPr>
        <w:t xml:space="preserve">stakeholders </w:t>
      </w:r>
      <w:r w:rsidR="001F53F9" w:rsidRPr="009248F0">
        <w:rPr>
          <w:szCs w:val="24"/>
        </w:rPr>
        <w:t xml:space="preserve">may have </w:t>
      </w:r>
      <w:r w:rsidR="006A7383" w:rsidRPr="009248F0">
        <w:rPr>
          <w:szCs w:val="24"/>
        </w:rPr>
        <w:t xml:space="preserve">to </w:t>
      </w:r>
      <w:r w:rsidR="0099349D" w:rsidRPr="009248F0">
        <w:rPr>
          <w:szCs w:val="24"/>
        </w:rPr>
        <w:t>forge</w:t>
      </w:r>
      <w:r w:rsidR="006A7383" w:rsidRPr="009248F0">
        <w:rPr>
          <w:szCs w:val="24"/>
        </w:rPr>
        <w:t xml:space="preserve"> other cooperation models </w:t>
      </w:r>
      <w:r w:rsidR="0099349D" w:rsidRPr="009248F0">
        <w:rPr>
          <w:szCs w:val="24"/>
        </w:rPr>
        <w:t>between MVNO</w:t>
      </w:r>
      <w:r w:rsidR="00280CFD">
        <w:rPr>
          <w:szCs w:val="24"/>
        </w:rPr>
        <w:t>s</w:t>
      </w:r>
      <w:r w:rsidR="0099349D" w:rsidRPr="009248F0">
        <w:rPr>
          <w:szCs w:val="24"/>
        </w:rPr>
        <w:t xml:space="preserve"> and </w:t>
      </w:r>
      <w:r w:rsidR="00280CFD">
        <w:rPr>
          <w:szCs w:val="24"/>
        </w:rPr>
        <w:t>their</w:t>
      </w:r>
      <w:r w:rsidR="00280CFD" w:rsidRPr="009248F0">
        <w:rPr>
          <w:szCs w:val="24"/>
        </w:rPr>
        <w:t xml:space="preserve"> </w:t>
      </w:r>
      <w:r w:rsidR="0099349D" w:rsidRPr="009248F0">
        <w:rPr>
          <w:szCs w:val="24"/>
        </w:rPr>
        <w:t>host MNO</w:t>
      </w:r>
      <w:r w:rsidR="00280CFD">
        <w:rPr>
          <w:szCs w:val="24"/>
        </w:rPr>
        <w:t>s</w:t>
      </w:r>
      <w:r w:rsidR="0099349D" w:rsidRPr="009248F0">
        <w:rPr>
          <w:szCs w:val="24"/>
        </w:rPr>
        <w:t xml:space="preserve"> </w:t>
      </w:r>
      <w:r w:rsidR="00280CFD">
        <w:rPr>
          <w:szCs w:val="24"/>
        </w:rPr>
        <w:t xml:space="preserve">that are </w:t>
      </w:r>
      <w:r w:rsidR="006A7383" w:rsidRPr="009248F0">
        <w:rPr>
          <w:szCs w:val="24"/>
        </w:rPr>
        <w:t xml:space="preserve">different from </w:t>
      </w:r>
      <w:r w:rsidR="00280CFD">
        <w:rPr>
          <w:szCs w:val="24"/>
        </w:rPr>
        <w:t xml:space="preserve">the </w:t>
      </w:r>
      <w:r w:rsidR="006A7383" w:rsidRPr="009248F0">
        <w:rPr>
          <w:szCs w:val="24"/>
        </w:rPr>
        <w:t>current interconnection model.</w:t>
      </w:r>
    </w:p>
    <w:p w14:paraId="3E838EF3" w14:textId="77777777" w:rsidR="00633F91" w:rsidRPr="009248F0" w:rsidRDefault="00633F91" w:rsidP="009248F0">
      <w:pPr>
        <w:rPr>
          <w:szCs w:val="24"/>
        </w:rPr>
      </w:pPr>
    </w:p>
    <w:p w14:paraId="7C2DE429" w14:textId="1FDEA03B" w:rsidR="00610ECA" w:rsidRPr="00256DD1" w:rsidRDefault="00256DD1" w:rsidP="009248F0">
      <w:pPr>
        <w:rPr>
          <w:b/>
          <w:szCs w:val="24"/>
        </w:rPr>
      </w:pPr>
      <w:r w:rsidRPr="00256DD1">
        <w:rPr>
          <w:b/>
          <w:szCs w:val="24"/>
        </w:rPr>
        <w:t>4</w:t>
      </w:r>
      <w:r w:rsidRPr="00256DD1">
        <w:rPr>
          <w:b/>
          <w:szCs w:val="24"/>
        </w:rPr>
        <w:tab/>
      </w:r>
      <w:r w:rsidR="000F7195" w:rsidRPr="00256DD1">
        <w:rPr>
          <w:b/>
          <w:szCs w:val="24"/>
        </w:rPr>
        <w:t>New conceptual models of virtual telecommunication operators</w:t>
      </w:r>
    </w:p>
    <w:p w14:paraId="38F4A9A9" w14:textId="11405831" w:rsidR="00A21AA6" w:rsidRPr="00256DD1" w:rsidRDefault="000F2C90" w:rsidP="009248F0">
      <w:pPr>
        <w:rPr>
          <w:b/>
          <w:szCs w:val="24"/>
        </w:rPr>
      </w:pPr>
      <w:r w:rsidRPr="00256DD1">
        <w:rPr>
          <w:b/>
          <w:szCs w:val="24"/>
        </w:rPr>
        <w:t>4</w:t>
      </w:r>
      <w:r w:rsidR="00A21AA6" w:rsidRPr="00256DD1">
        <w:rPr>
          <w:b/>
          <w:szCs w:val="24"/>
        </w:rPr>
        <w:t>.1</w:t>
      </w:r>
      <w:r w:rsidR="00A21AA6" w:rsidRPr="00256DD1">
        <w:rPr>
          <w:b/>
          <w:szCs w:val="24"/>
        </w:rPr>
        <w:tab/>
        <w:t>Light VMNO</w:t>
      </w:r>
    </w:p>
    <w:p w14:paraId="0941502D" w14:textId="7A11D0B6" w:rsidR="00A21AA6" w:rsidRPr="009248F0" w:rsidRDefault="00280CFD" w:rsidP="009248F0">
      <w:pPr>
        <w:rPr>
          <w:szCs w:val="24"/>
        </w:rPr>
      </w:pPr>
      <w:r>
        <w:rPr>
          <w:szCs w:val="24"/>
        </w:rPr>
        <w:t>C</w:t>
      </w:r>
      <w:r w:rsidR="00DC0492" w:rsidRPr="009248F0">
        <w:rPr>
          <w:szCs w:val="24"/>
        </w:rPr>
        <w:t xml:space="preserve">onsidering the broad use cases anticipated in </w:t>
      </w:r>
      <w:r>
        <w:rPr>
          <w:szCs w:val="24"/>
        </w:rPr>
        <w:t xml:space="preserve">the </w:t>
      </w:r>
      <w:r w:rsidR="00DC0492" w:rsidRPr="009248F0">
        <w:rPr>
          <w:szCs w:val="24"/>
        </w:rPr>
        <w:t xml:space="preserve">5G era and </w:t>
      </w:r>
      <w:r w:rsidR="00D64864">
        <w:rPr>
          <w:szCs w:val="24"/>
        </w:rPr>
        <w:t xml:space="preserve">the </w:t>
      </w:r>
      <w:r w:rsidR="00DC0492" w:rsidRPr="009248F0">
        <w:rPr>
          <w:szCs w:val="24"/>
        </w:rPr>
        <w:t xml:space="preserve">various QoS </w:t>
      </w:r>
      <w:r>
        <w:rPr>
          <w:szCs w:val="24"/>
        </w:rPr>
        <w:t xml:space="preserve">levels </w:t>
      </w:r>
      <w:r w:rsidR="000A7216" w:rsidRPr="009248F0">
        <w:rPr>
          <w:szCs w:val="24"/>
        </w:rPr>
        <w:t xml:space="preserve">that </w:t>
      </w:r>
      <w:r>
        <w:rPr>
          <w:szCs w:val="24"/>
        </w:rPr>
        <w:t xml:space="preserve">those use cases </w:t>
      </w:r>
      <w:r w:rsidR="000A7216" w:rsidRPr="009248F0">
        <w:rPr>
          <w:szCs w:val="24"/>
        </w:rPr>
        <w:t xml:space="preserve">could </w:t>
      </w:r>
      <w:r w:rsidR="00DC0492" w:rsidRPr="009248F0">
        <w:rPr>
          <w:szCs w:val="24"/>
        </w:rPr>
        <w:t xml:space="preserve">require, the most important thing for </w:t>
      </w:r>
      <w:r w:rsidR="000A7216" w:rsidRPr="009248F0">
        <w:rPr>
          <w:szCs w:val="24"/>
        </w:rPr>
        <w:t>the providers of 5G services</w:t>
      </w:r>
      <w:r w:rsidR="00BD093E">
        <w:rPr>
          <w:szCs w:val="24"/>
        </w:rPr>
        <w:t xml:space="preserve">, </w:t>
      </w:r>
      <w:r w:rsidR="00BD093E" w:rsidRPr="009248F0">
        <w:rPr>
          <w:szCs w:val="24"/>
        </w:rPr>
        <w:t>not only MNOs but MVNOs</w:t>
      </w:r>
      <w:r w:rsidR="00DC0492" w:rsidRPr="009248F0">
        <w:rPr>
          <w:szCs w:val="24"/>
        </w:rPr>
        <w:t xml:space="preserve"> </w:t>
      </w:r>
      <w:r>
        <w:rPr>
          <w:szCs w:val="24"/>
        </w:rPr>
        <w:t xml:space="preserve">as well, </w:t>
      </w:r>
      <w:r w:rsidR="00DC0492" w:rsidRPr="009248F0">
        <w:rPr>
          <w:szCs w:val="24"/>
        </w:rPr>
        <w:t xml:space="preserve">is </w:t>
      </w:r>
      <w:r w:rsidR="000A7216" w:rsidRPr="009248F0">
        <w:rPr>
          <w:szCs w:val="24"/>
        </w:rPr>
        <w:t xml:space="preserve">flexibility of QoS. However, the traditional approach </w:t>
      </w:r>
      <w:r w:rsidR="009F04DF" w:rsidRPr="009248F0">
        <w:rPr>
          <w:szCs w:val="24"/>
        </w:rPr>
        <w:t xml:space="preserve">of </w:t>
      </w:r>
      <w:r w:rsidR="000A7216" w:rsidRPr="009248F0">
        <w:rPr>
          <w:szCs w:val="24"/>
        </w:rPr>
        <w:t xml:space="preserve">MVNOs </w:t>
      </w:r>
      <w:r>
        <w:rPr>
          <w:szCs w:val="24"/>
        </w:rPr>
        <w:t xml:space="preserve">to </w:t>
      </w:r>
      <w:r w:rsidR="008026ED" w:rsidRPr="009248F0">
        <w:rPr>
          <w:szCs w:val="24"/>
        </w:rPr>
        <w:t>obtain</w:t>
      </w:r>
      <w:r w:rsidR="000A7216" w:rsidRPr="009248F0">
        <w:rPr>
          <w:szCs w:val="24"/>
        </w:rPr>
        <w:t xml:space="preserve"> flexibility of service, </w:t>
      </w:r>
      <w:r>
        <w:rPr>
          <w:szCs w:val="24"/>
        </w:rPr>
        <w:t>which</w:t>
      </w:r>
      <w:r w:rsidRPr="009248F0">
        <w:rPr>
          <w:szCs w:val="24"/>
        </w:rPr>
        <w:t xml:space="preserve"> </w:t>
      </w:r>
      <w:r w:rsidR="000A7216" w:rsidRPr="009248F0">
        <w:rPr>
          <w:szCs w:val="24"/>
        </w:rPr>
        <w:t xml:space="preserve">is to operate part of </w:t>
      </w:r>
      <w:r w:rsidRPr="009248F0">
        <w:rPr>
          <w:szCs w:val="24"/>
        </w:rPr>
        <w:t xml:space="preserve">the </w:t>
      </w:r>
      <w:r w:rsidR="001F5DF5" w:rsidRPr="009248F0">
        <w:rPr>
          <w:szCs w:val="24"/>
        </w:rPr>
        <w:t xml:space="preserve">physical </w:t>
      </w:r>
      <w:r w:rsidR="000A7216" w:rsidRPr="009248F0">
        <w:rPr>
          <w:szCs w:val="24"/>
        </w:rPr>
        <w:t xml:space="preserve">core network, </w:t>
      </w:r>
      <w:r w:rsidR="000D05AC" w:rsidRPr="009248F0">
        <w:rPr>
          <w:szCs w:val="24"/>
        </w:rPr>
        <w:t>will</w:t>
      </w:r>
      <w:r w:rsidR="000A7216" w:rsidRPr="009248F0">
        <w:rPr>
          <w:szCs w:val="24"/>
        </w:rPr>
        <w:t xml:space="preserve"> no</w:t>
      </w:r>
      <w:r w:rsidR="00622B33" w:rsidRPr="009248F0">
        <w:rPr>
          <w:szCs w:val="24"/>
        </w:rPr>
        <w:t xml:space="preserve"> longer</w:t>
      </w:r>
      <w:r w:rsidR="000A7216" w:rsidRPr="009248F0">
        <w:rPr>
          <w:szCs w:val="24"/>
        </w:rPr>
        <w:t xml:space="preserve"> be applicable in fully </w:t>
      </w:r>
      <w:r w:rsidR="00B803AB" w:rsidRPr="009248F0">
        <w:rPr>
          <w:szCs w:val="24"/>
        </w:rPr>
        <w:t>virtualised</w:t>
      </w:r>
      <w:r w:rsidR="000A7216" w:rsidRPr="009248F0">
        <w:rPr>
          <w:szCs w:val="24"/>
        </w:rPr>
        <w:t xml:space="preserve"> infrastructure.</w:t>
      </w:r>
    </w:p>
    <w:p w14:paraId="5DEAB1BC" w14:textId="4D112A86" w:rsidR="00D73651" w:rsidRPr="009248F0" w:rsidRDefault="000A7216" w:rsidP="009248F0">
      <w:pPr>
        <w:rPr>
          <w:szCs w:val="24"/>
        </w:rPr>
      </w:pPr>
      <w:r w:rsidRPr="009248F0">
        <w:rPr>
          <w:szCs w:val="24"/>
        </w:rPr>
        <w:t xml:space="preserve">CERRE, the </w:t>
      </w:r>
      <w:r w:rsidR="0080644B" w:rsidRPr="009248F0">
        <w:rPr>
          <w:szCs w:val="24"/>
        </w:rPr>
        <w:t xml:space="preserve">European </w:t>
      </w:r>
      <w:r w:rsidR="00A67A10">
        <w:rPr>
          <w:szCs w:val="24"/>
        </w:rPr>
        <w:t>reg</w:t>
      </w:r>
      <w:r w:rsidR="00280CFD">
        <w:rPr>
          <w:szCs w:val="24"/>
        </w:rPr>
        <w:t xml:space="preserve">ulatory </w:t>
      </w:r>
      <w:r w:rsidR="0080644B" w:rsidRPr="009248F0">
        <w:rPr>
          <w:szCs w:val="24"/>
        </w:rPr>
        <w:t>think</w:t>
      </w:r>
      <w:r w:rsidR="00A67A10">
        <w:rPr>
          <w:szCs w:val="24"/>
        </w:rPr>
        <w:t xml:space="preserve"> </w:t>
      </w:r>
      <w:r w:rsidR="0080644B" w:rsidRPr="009248F0">
        <w:rPr>
          <w:szCs w:val="24"/>
        </w:rPr>
        <w:t>tank</w:t>
      </w:r>
      <w:r w:rsidRPr="009248F0">
        <w:rPr>
          <w:szCs w:val="24"/>
        </w:rPr>
        <w:t xml:space="preserve">, </w:t>
      </w:r>
      <w:r w:rsidR="00AA5903" w:rsidRPr="009248F0">
        <w:rPr>
          <w:szCs w:val="24"/>
        </w:rPr>
        <w:t>a</w:t>
      </w:r>
      <w:r w:rsidR="00280CFD">
        <w:rPr>
          <w:szCs w:val="24"/>
        </w:rPr>
        <w:t>rgues</w:t>
      </w:r>
      <w:r w:rsidRPr="009248F0">
        <w:rPr>
          <w:szCs w:val="24"/>
        </w:rPr>
        <w:t xml:space="preserve"> </w:t>
      </w:r>
      <w:r w:rsidR="00AA5903" w:rsidRPr="009248F0">
        <w:rPr>
          <w:szCs w:val="24"/>
        </w:rPr>
        <w:t xml:space="preserve">in </w:t>
      </w:r>
      <w:r w:rsidR="00280CFD">
        <w:rPr>
          <w:szCs w:val="24"/>
        </w:rPr>
        <w:t>its</w:t>
      </w:r>
      <w:r w:rsidR="00280CFD" w:rsidRPr="009248F0">
        <w:rPr>
          <w:szCs w:val="24"/>
        </w:rPr>
        <w:t xml:space="preserve"> </w:t>
      </w:r>
      <w:r w:rsidR="00AA5903" w:rsidRPr="009248F0">
        <w:rPr>
          <w:szCs w:val="24"/>
        </w:rPr>
        <w:t>latest White Paper published in September 2019</w:t>
      </w:r>
      <w:r w:rsidR="00A654DF" w:rsidRPr="00E843F2">
        <w:rPr>
          <w:rStyle w:val="FootnoteReference"/>
        </w:rPr>
        <w:footnoteReference w:id="2"/>
      </w:r>
      <w:r w:rsidR="00AA5903" w:rsidRPr="009248F0">
        <w:rPr>
          <w:szCs w:val="24"/>
        </w:rPr>
        <w:t xml:space="preserve"> </w:t>
      </w:r>
      <w:r w:rsidRPr="009248F0">
        <w:rPr>
          <w:szCs w:val="24"/>
        </w:rPr>
        <w:t xml:space="preserve">that </w:t>
      </w:r>
      <w:r w:rsidR="000D05AC" w:rsidRPr="009248F0">
        <w:rPr>
          <w:szCs w:val="24"/>
        </w:rPr>
        <w:t>Full</w:t>
      </w:r>
      <w:r w:rsidR="00A21AA6" w:rsidRPr="009248F0">
        <w:rPr>
          <w:szCs w:val="24"/>
        </w:rPr>
        <w:t xml:space="preserve"> </w:t>
      </w:r>
      <w:r w:rsidR="000D05AC" w:rsidRPr="009248F0">
        <w:rPr>
          <w:szCs w:val="24"/>
        </w:rPr>
        <w:t>MVNO</w:t>
      </w:r>
      <w:r w:rsidR="00280CFD">
        <w:rPr>
          <w:szCs w:val="24"/>
        </w:rPr>
        <w:t>s</w:t>
      </w:r>
      <w:r w:rsidR="000D05AC" w:rsidRPr="009248F0">
        <w:rPr>
          <w:szCs w:val="24"/>
        </w:rPr>
        <w:t xml:space="preserve"> (“</w:t>
      </w:r>
      <w:r w:rsidR="00A21AA6" w:rsidRPr="009248F0">
        <w:rPr>
          <w:szCs w:val="24"/>
        </w:rPr>
        <w:t xml:space="preserve">Deep </w:t>
      </w:r>
      <w:r w:rsidRPr="009248F0">
        <w:rPr>
          <w:szCs w:val="24"/>
        </w:rPr>
        <w:t>MVNO</w:t>
      </w:r>
      <w:r w:rsidR="000D05AC" w:rsidRPr="009248F0">
        <w:rPr>
          <w:szCs w:val="24"/>
        </w:rPr>
        <w:t xml:space="preserve">” in </w:t>
      </w:r>
      <w:r w:rsidR="00280CFD">
        <w:rPr>
          <w:szCs w:val="24"/>
        </w:rPr>
        <w:t xml:space="preserve">the </w:t>
      </w:r>
      <w:r w:rsidR="000D05AC" w:rsidRPr="009248F0">
        <w:rPr>
          <w:szCs w:val="24"/>
        </w:rPr>
        <w:t>original document</w:t>
      </w:r>
      <w:r w:rsidRPr="009248F0">
        <w:rPr>
          <w:szCs w:val="24"/>
        </w:rPr>
        <w:t xml:space="preserve">) </w:t>
      </w:r>
      <w:r w:rsidR="00AA5903" w:rsidRPr="009248F0">
        <w:rPr>
          <w:szCs w:val="24"/>
        </w:rPr>
        <w:t>may no longer be poss</w:t>
      </w:r>
      <w:r w:rsidR="00A21AA6" w:rsidRPr="009248F0">
        <w:rPr>
          <w:szCs w:val="24"/>
        </w:rPr>
        <w:t>ible in th</w:t>
      </w:r>
      <w:r w:rsidR="00AA5903" w:rsidRPr="009248F0">
        <w:rPr>
          <w:szCs w:val="24"/>
        </w:rPr>
        <w:t xml:space="preserve">e fully </w:t>
      </w:r>
      <w:r w:rsidR="009D7317" w:rsidRPr="009248F0">
        <w:rPr>
          <w:szCs w:val="24"/>
        </w:rPr>
        <w:t>virtualised</w:t>
      </w:r>
      <w:r w:rsidR="00AA5903" w:rsidRPr="009248F0">
        <w:rPr>
          <w:szCs w:val="24"/>
        </w:rPr>
        <w:t xml:space="preserve"> infrastructure of 5G.</w:t>
      </w:r>
      <w:r w:rsidR="000D05AC" w:rsidRPr="009248F0">
        <w:rPr>
          <w:szCs w:val="24"/>
        </w:rPr>
        <w:t xml:space="preserve"> </w:t>
      </w:r>
      <w:r w:rsidR="00280CFD">
        <w:rPr>
          <w:szCs w:val="24"/>
        </w:rPr>
        <w:t>As an a</w:t>
      </w:r>
      <w:r w:rsidR="00B21AF3" w:rsidRPr="009248F0">
        <w:rPr>
          <w:szCs w:val="24"/>
        </w:rPr>
        <w:t>lternative, CERRE</w:t>
      </w:r>
      <w:r w:rsidR="00AA5903" w:rsidRPr="009248F0">
        <w:rPr>
          <w:szCs w:val="24"/>
        </w:rPr>
        <w:t xml:space="preserve"> call</w:t>
      </w:r>
      <w:r w:rsidR="00B21AF3" w:rsidRPr="009248F0">
        <w:rPr>
          <w:szCs w:val="24"/>
        </w:rPr>
        <w:t>s</w:t>
      </w:r>
      <w:r w:rsidR="00AA5903" w:rsidRPr="009248F0">
        <w:rPr>
          <w:szCs w:val="24"/>
        </w:rPr>
        <w:t xml:space="preserve"> for </w:t>
      </w:r>
      <w:r w:rsidR="00280CFD">
        <w:rPr>
          <w:szCs w:val="24"/>
        </w:rPr>
        <w:t xml:space="preserve">the </w:t>
      </w:r>
      <w:r w:rsidR="00280CFD" w:rsidRPr="009248F0">
        <w:rPr>
          <w:szCs w:val="24"/>
        </w:rPr>
        <w:t>introduc</w:t>
      </w:r>
      <w:r w:rsidR="00280CFD">
        <w:rPr>
          <w:szCs w:val="24"/>
        </w:rPr>
        <w:t>tion</w:t>
      </w:r>
      <w:r w:rsidR="00280CFD" w:rsidRPr="009248F0">
        <w:rPr>
          <w:szCs w:val="24"/>
        </w:rPr>
        <w:t xml:space="preserve"> </w:t>
      </w:r>
      <w:r w:rsidR="00280CFD">
        <w:rPr>
          <w:szCs w:val="24"/>
        </w:rPr>
        <w:t>of a</w:t>
      </w:r>
      <w:r w:rsidR="00AA5903" w:rsidRPr="009248F0">
        <w:rPr>
          <w:szCs w:val="24"/>
        </w:rPr>
        <w:t xml:space="preserve"> new conceptual </w:t>
      </w:r>
      <w:r w:rsidR="00D73651" w:rsidRPr="009248F0">
        <w:rPr>
          <w:szCs w:val="24"/>
        </w:rPr>
        <w:t>operator</w:t>
      </w:r>
      <w:r w:rsidR="00AA5903" w:rsidRPr="009248F0">
        <w:rPr>
          <w:szCs w:val="24"/>
        </w:rPr>
        <w:t xml:space="preserve"> model named Virtual Mobile Network Operator</w:t>
      </w:r>
      <w:r w:rsidR="008026ED" w:rsidRPr="009248F0">
        <w:rPr>
          <w:szCs w:val="24"/>
        </w:rPr>
        <w:t xml:space="preserve"> (VMNO</w:t>
      </w:r>
      <w:r w:rsidR="00AA5903" w:rsidRPr="009248F0">
        <w:rPr>
          <w:szCs w:val="24"/>
        </w:rPr>
        <w:t xml:space="preserve">), </w:t>
      </w:r>
      <w:r w:rsidR="00280CFD">
        <w:rPr>
          <w:szCs w:val="24"/>
        </w:rPr>
        <w:t xml:space="preserve">under </w:t>
      </w:r>
      <w:r w:rsidR="00AA5903" w:rsidRPr="009248F0">
        <w:rPr>
          <w:szCs w:val="24"/>
        </w:rPr>
        <w:t xml:space="preserve">which </w:t>
      </w:r>
      <w:r w:rsidR="00280CFD">
        <w:rPr>
          <w:szCs w:val="24"/>
        </w:rPr>
        <w:t>VMNOs are</w:t>
      </w:r>
      <w:r w:rsidR="00280CFD" w:rsidRPr="009248F0">
        <w:rPr>
          <w:szCs w:val="24"/>
        </w:rPr>
        <w:t xml:space="preserve"> </w:t>
      </w:r>
      <w:r w:rsidR="00AA5903" w:rsidRPr="009248F0">
        <w:rPr>
          <w:szCs w:val="24"/>
        </w:rPr>
        <w:t xml:space="preserve">granted access </w:t>
      </w:r>
      <w:r w:rsidR="00280CFD">
        <w:rPr>
          <w:szCs w:val="24"/>
        </w:rPr>
        <w:t xml:space="preserve">to </w:t>
      </w:r>
      <w:r w:rsidR="00AA5903" w:rsidRPr="009248F0">
        <w:rPr>
          <w:szCs w:val="24"/>
        </w:rPr>
        <w:t xml:space="preserve">the APIs provided </w:t>
      </w:r>
      <w:r w:rsidR="00280CFD">
        <w:rPr>
          <w:szCs w:val="24"/>
        </w:rPr>
        <w:t xml:space="preserve">by </w:t>
      </w:r>
      <w:r w:rsidR="00AA5903" w:rsidRPr="009248F0">
        <w:rPr>
          <w:szCs w:val="24"/>
        </w:rPr>
        <w:t xml:space="preserve">the host MNO to </w:t>
      </w:r>
      <w:r w:rsidR="00280CFD">
        <w:rPr>
          <w:szCs w:val="24"/>
        </w:rPr>
        <w:t xml:space="preserve">enable them to </w:t>
      </w:r>
      <w:r w:rsidR="00AA5903" w:rsidRPr="009248F0">
        <w:rPr>
          <w:szCs w:val="24"/>
        </w:rPr>
        <w:t xml:space="preserve">manage </w:t>
      </w:r>
      <w:r w:rsidR="0080644B" w:rsidRPr="009248F0">
        <w:rPr>
          <w:szCs w:val="24"/>
        </w:rPr>
        <w:t xml:space="preserve">their own slice with the same level of flexibility as </w:t>
      </w:r>
      <w:r w:rsidR="00280CFD">
        <w:rPr>
          <w:szCs w:val="24"/>
        </w:rPr>
        <w:t xml:space="preserve">the </w:t>
      </w:r>
      <w:r w:rsidR="0080644B" w:rsidRPr="009248F0">
        <w:rPr>
          <w:szCs w:val="24"/>
        </w:rPr>
        <w:t xml:space="preserve">host MNO has. That </w:t>
      </w:r>
      <w:r w:rsidR="00280CFD">
        <w:rPr>
          <w:szCs w:val="24"/>
        </w:rPr>
        <w:t xml:space="preserve">would </w:t>
      </w:r>
      <w:r w:rsidR="0080644B" w:rsidRPr="009248F0">
        <w:rPr>
          <w:szCs w:val="24"/>
        </w:rPr>
        <w:t>enable VMNOs to offer adequate Qo</w:t>
      </w:r>
      <w:r w:rsidR="00B21AF3" w:rsidRPr="009248F0">
        <w:rPr>
          <w:szCs w:val="24"/>
        </w:rPr>
        <w:t>S level</w:t>
      </w:r>
      <w:r w:rsidR="00280CFD">
        <w:rPr>
          <w:szCs w:val="24"/>
        </w:rPr>
        <w:t>s</w:t>
      </w:r>
      <w:r w:rsidR="00B21AF3" w:rsidRPr="009248F0">
        <w:rPr>
          <w:szCs w:val="24"/>
        </w:rPr>
        <w:t xml:space="preserve"> for dedicated application</w:t>
      </w:r>
      <w:r w:rsidR="00280CFD">
        <w:rPr>
          <w:szCs w:val="24"/>
        </w:rPr>
        <w:t>s</w:t>
      </w:r>
      <w:r w:rsidR="009D2371">
        <w:rPr>
          <w:szCs w:val="24"/>
        </w:rPr>
        <w:t xml:space="preserve"> that provide </w:t>
      </w:r>
      <w:r w:rsidR="0080644B" w:rsidRPr="009248F0">
        <w:rPr>
          <w:szCs w:val="24"/>
        </w:rPr>
        <w:t xml:space="preserve">high-value </w:t>
      </w:r>
      <w:r w:rsidR="00B21AF3" w:rsidRPr="009248F0">
        <w:rPr>
          <w:szCs w:val="24"/>
        </w:rPr>
        <w:t xml:space="preserve">mobile </w:t>
      </w:r>
      <w:r w:rsidR="0080644B" w:rsidRPr="009248F0">
        <w:rPr>
          <w:szCs w:val="24"/>
        </w:rPr>
        <w:t>solution</w:t>
      </w:r>
      <w:r w:rsidR="00B21AF3" w:rsidRPr="009248F0">
        <w:rPr>
          <w:szCs w:val="24"/>
        </w:rPr>
        <w:t>s</w:t>
      </w:r>
      <w:r w:rsidR="0080644B" w:rsidRPr="009248F0">
        <w:rPr>
          <w:szCs w:val="24"/>
        </w:rPr>
        <w:t xml:space="preserve"> for</w:t>
      </w:r>
      <w:r w:rsidR="00B21AF3" w:rsidRPr="009248F0">
        <w:rPr>
          <w:szCs w:val="24"/>
        </w:rPr>
        <w:t xml:space="preserve"> </w:t>
      </w:r>
      <w:proofErr w:type="gramStart"/>
      <w:r w:rsidR="009D2371">
        <w:rPr>
          <w:szCs w:val="24"/>
        </w:rPr>
        <w:t xml:space="preserve">particular </w:t>
      </w:r>
      <w:r w:rsidR="009D2371" w:rsidRPr="009248F0">
        <w:rPr>
          <w:szCs w:val="24"/>
        </w:rPr>
        <w:t>industr</w:t>
      </w:r>
      <w:r w:rsidR="009D2371">
        <w:rPr>
          <w:szCs w:val="24"/>
        </w:rPr>
        <w:t>ies</w:t>
      </w:r>
      <w:proofErr w:type="gramEnd"/>
      <w:r w:rsidR="009D2371" w:rsidRPr="009248F0">
        <w:rPr>
          <w:szCs w:val="24"/>
        </w:rPr>
        <w:t xml:space="preserve"> </w:t>
      </w:r>
      <w:r w:rsidR="009D2371">
        <w:rPr>
          <w:szCs w:val="24"/>
        </w:rPr>
        <w:t>or</w:t>
      </w:r>
      <w:r w:rsidR="009D2371" w:rsidRPr="009248F0">
        <w:rPr>
          <w:szCs w:val="24"/>
        </w:rPr>
        <w:t xml:space="preserve"> </w:t>
      </w:r>
      <w:r w:rsidR="00B21AF3" w:rsidRPr="009248F0">
        <w:rPr>
          <w:szCs w:val="24"/>
        </w:rPr>
        <w:t>across industries (verticals)</w:t>
      </w:r>
      <w:r w:rsidR="0080644B" w:rsidRPr="009248F0">
        <w:rPr>
          <w:szCs w:val="24"/>
        </w:rPr>
        <w:t>.</w:t>
      </w:r>
    </w:p>
    <w:p w14:paraId="13D013FB" w14:textId="5D23B8C8" w:rsidR="00D73651" w:rsidRPr="009248F0" w:rsidRDefault="00D73651" w:rsidP="009248F0">
      <w:pPr>
        <w:rPr>
          <w:szCs w:val="24"/>
        </w:rPr>
      </w:pPr>
      <w:r w:rsidRPr="009248F0">
        <w:rPr>
          <w:szCs w:val="24"/>
        </w:rPr>
        <w:t xml:space="preserve">Figure </w:t>
      </w:r>
      <w:r w:rsidR="001F53F9" w:rsidRPr="009248F0">
        <w:rPr>
          <w:szCs w:val="24"/>
        </w:rPr>
        <w:t>4</w:t>
      </w:r>
      <w:r w:rsidRPr="009248F0">
        <w:rPr>
          <w:szCs w:val="24"/>
        </w:rPr>
        <w:t xml:space="preserve"> shows the anticipated structure of VMNO</w:t>
      </w:r>
      <w:r w:rsidR="009D2371">
        <w:rPr>
          <w:szCs w:val="24"/>
        </w:rPr>
        <w:t>s</w:t>
      </w:r>
      <w:r w:rsidRPr="009248F0">
        <w:rPr>
          <w:szCs w:val="24"/>
        </w:rPr>
        <w:t xml:space="preserve"> </w:t>
      </w:r>
      <w:r w:rsidR="00357176" w:rsidRPr="009248F0">
        <w:rPr>
          <w:szCs w:val="24"/>
        </w:rPr>
        <w:t>(for the sake of expedienc</w:t>
      </w:r>
      <w:r w:rsidR="009D2371">
        <w:rPr>
          <w:szCs w:val="24"/>
        </w:rPr>
        <w:t>y</w:t>
      </w:r>
      <w:r w:rsidR="00357176" w:rsidRPr="009248F0">
        <w:rPr>
          <w:szCs w:val="24"/>
        </w:rPr>
        <w:t xml:space="preserve">, </w:t>
      </w:r>
      <w:r w:rsidR="009D2371">
        <w:rPr>
          <w:szCs w:val="24"/>
        </w:rPr>
        <w:t xml:space="preserve">we </w:t>
      </w:r>
      <w:r w:rsidR="00357176" w:rsidRPr="009248F0">
        <w:rPr>
          <w:szCs w:val="24"/>
        </w:rPr>
        <w:t xml:space="preserve">call </w:t>
      </w:r>
      <w:r w:rsidR="009D2371">
        <w:rPr>
          <w:szCs w:val="24"/>
        </w:rPr>
        <w:t xml:space="preserve">these </w:t>
      </w:r>
      <w:r w:rsidR="00357176" w:rsidRPr="009248F0">
        <w:rPr>
          <w:szCs w:val="24"/>
        </w:rPr>
        <w:t>“Light VMNO</w:t>
      </w:r>
      <w:r w:rsidR="009D2371">
        <w:rPr>
          <w:szCs w:val="24"/>
        </w:rPr>
        <w:t>s</w:t>
      </w:r>
      <w:r w:rsidR="00357176" w:rsidRPr="009248F0">
        <w:rPr>
          <w:szCs w:val="24"/>
        </w:rPr>
        <w:t>” in the figure</w:t>
      </w:r>
      <w:r w:rsidR="00A21AA6" w:rsidRPr="009248F0">
        <w:rPr>
          <w:szCs w:val="24"/>
        </w:rPr>
        <w:t xml:space="preserve"> and in this report</w:t>
      </w:r>
      <w:r w:rsidR="00357176" w:rsidRPr="009248F0">
        <w:rPr>
          <w:szCs w:val="24"/>
        </w:rPr>
        <w:t xml:space="preserve">) </w:t>
      </w:r>
      <w:r w:rsidRPr="009248F0">
        <w:rPr>
          <w:szCs w:val="24"/>
        </w:rPr>
        <w:t>and host MNO</w:t>
      </w:r>
      <w:r w:rsidR="009D2371">
        <w:rPr>
          <w:szCs w:val="24"/>
        </w:rPr>
        <w:t>s</w:t>
      </w:r>
      <w:r w:rsidRPr="009248F0">
        <w:rPr>
          <w:szCs w:val="24"/>
        </w:rPr>
        <w:t>.</w:t>
      </w:r>
    </w:p>
    <w:p w14:paraId="734D580A" w14:textId="77777777" w:rsidR="00D73651" w:rsidRPr="009248F0" w:rsidRDefault="00D73651" w:rsidP="009248F0">
      <w:pPr>
        <w:rPr>
          <w:szCs w:val="24"/>
        </w:rPr>
      </w:pPr>
    </w:p>
    <w:p w14:paraId="772620D0" w14:textId="67831712" w:rsidR="00357176" w:rsidRPr="009248F0" w:rsidRDefault="00A67A10" w:rsidP="00256DD1">
      <w:pPr>
        <w:jc w:val="center"/>
        <w:rPr>
          <w:szCs w:val="24"/>
        </w:rPr>
      </w:pPr>
      <w:r>
        <w:rPr>
          <w:noProof/>
          <w:szCs w:val="24"/>
          <w:lang w:val="en-US" w:eastAsia="ja-JP"/>
        </w:rPr>
        <w:drawing>
          <wp:inline distT="0" distB="0" distL="0" distR="0" wp14:anchorId="662DA834" wp14:editId="4A950EF4">
            <wp:extent cx="4815360" cy="1338593"/>
            <wp:effectExtent l="0" t="0" r="0" b="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5360" cy="1338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EBBF55" w14:textId="34CA8730" w:rsidR="00357176" w:rsidRPr="00256DD1" w:rsidRDefault="00D73651" w:rsidP="00256DD1">
      <w:pPr>
        <w:jc w:val="center"/>
        <w:rPr>
          <w:b/>
          <w:sz w:val="22"/>
          <w:szCs w:val="24"/>
        </w:rPr>
      </w:pPr>
      <w:r w:rsidRPr="00256DD1">
        <w:rPr>
          <w:b/>
          <w:sz w:val="22"/>
          <w:szCs w:val="24"/>
        </w:rPr>
        <w:t xml:space="preserve">Figure </w:t>
      </w:r>
      <w:r w:rsidR="001F53F9" w:rsidRPr="00256DD1">
        <w:rPr>
          <w:b/>
          <w:sz w:val="22"/>
          <w:szCs w:val="24"/>
        </w:rPr>
        <w:t>4</w:t>
      </w:r>
      <w:r w:rsidRPr="00256DD1">
        <w:rPr>
          <w:b/>
          <w:sz w:val="22"/>
          <w:szCs w:val="24"/>
        </w:rPr>
        <w:t xml:space="preserve">. </w:t>
      </w:r>
      <w:r w:rsidR="00195D82" w:rsidRPr="00256DD1">
        <w:rPr>
          <w:b/>
          <w:sz w:val="22"/>
          <w:szCs w:val="24"/>
        </w:rPr>
        <w:t>A</w:t>
      </w:r>
      <w:r w:rsidRPr="00256DD1">
        <w:rPr>
          <w:b/>
          <w:sz w:val="22"/>
          <w:szCs w:val="24"/>
        </w:rPr>
        <w:t xml:space="preserve">nticipated </w:t>
      </w:r>
      <w:r w:rsidR="00357176" w:rsidRPr="00256DD1">
        <w:rPr>
          <w:b/>
          <w:sz w:val="22"/>
          <w:szCs w:val="24"/>
        </w:rPr>
        <w:t xml:space="preserve">Light </w:t>
      </w:r>
      <w:r w:rsidRPr="00256DD1">
        <w:rPr>
          <w:b/>
          <w:sz w:val="22"/>
          <w:szCs w:val="24"/>
        </w:rPr>
        <w:t xml:space="preserve">VMNO </w:t>
      </w:r>
      <w:r w:rsidR="00357176" w:rsidRPr="00256DD1">
        <w:rPr>
          <w:b/>
          <w:sz w:val="22"/>
          <w:szCs w:val="24"/>
        </w:rPr>
        <w:t>structure</w:t>
      </w:r>
    </w:p>
    <w:p w14:paraId="645BF455" w14:textId="134D88A5" w:rsidR="00357176" w:rsidRPr="009248F0" w:rsidRDefault="00357176" w:rsidP="009248F0">
      <w:pPr>
        <w:rPr>
          <w:szCs w:val="24"/>
        </w:rPr>
      </w:pPr>
    </w:p>
    <w:p w14:paraId="207FE0E3" w14:textId="58009C7D" w:rsidR="00357176" w:rsidRPr="009248F0" w:rsidRDefault="00E52741" w:rsidP="009248F0">
      <w:pPr>
        <w:rPr>
          <w:szCs w:val="24"/>
        </w:rPr>
      </w:pPr>
      <w:r w:rsidRPr="009248F0">
        <w:rPr>
          <w:szCs w:val="24"/>
        </w:rPr>
        <w:t xml:space="preserve">This structure allows </w:t>
      </w:r>
      <w:r w:rsidR="00A21AA6" w:rsidRPr="009248F0">
        <w:rPr>
          <w:szCs w:val="24"/>
        </w:rPr>
        <w:t xml:space="preserve">Light </w:t>
      </w:r>
      <w:r w:rsidRPr="009248F0">
        <w:rPr>
          <w:szCs w:val="24"/>
        </w:rPr>
        <w:t>VMNO</w:t>
      </w:r>
      <w:r w:rsidR="00D64864">
        <w:rPr>
          <w:szCs w:val="24"/>
        </w:rPr>
        <w:t>s</w:t>
      </w:r>
      <w:r w:rsidRPr="009248F0">
        <w:rPr>
          <w:szCs w:val="24"/>
        </w:rPr>
        <w:t xml:space="preserve"> to manage their </w:t>
      </w:r>
      <w:r w:rsidR="00C166E0" w:rsidRPr="009248F0">
        <w:rPr>
          <w:szCs w:val="24"/>
        </w:rPr>
        <w:t>virtualised</w:t>
      </w:r>
      <w:r w:rsidRPr="009248F0">
        <w:rPr>
          <w:szCs w:val="24"/>
        </w:rPr>
        <w:t xml:space="preserve"> core network on the host</w:t>
      </w:r>
      <w:r w:rsidR="00782FA2">
        <w:rPr>
          <w:szCs w:val="24"/>
        </w:rPr>
        <w:t xml:space="preserve"> </w:t>
      </w:r>
      <w:r w:rsidRPr="009248F0">
        <w:rPr>
          <w:szCs w:val="24"/>
        </w:rPr>
        <w:t xml:space="preserve">MNO’s </w:t>
      </w:r>
      <w:r w:rsidR="0028184F" w:rsidRPr="009248F0">
        <w:rPr>
          <w:szCs w:val="24"/>
        </w:rPr>
        <w:t>virtualisation</w:t>
      </w:r>
      <w:r w:rsidRPr="009248F0">
        <w:rPr>
          <w:szCs w:val="24"/>
        </w:rPr>
        <w:t xml:space="preserve"> infrastructure through APIs. </w:t>
      </w:r>
      <w:r w:rsidR="009D2371">
        <w:rPr>
          <w:szCs w:val="24"/>
        </w:rPr>
        <w:t xml:space="preserve">At least two sets of </w:t>
      </w:r>
      <w:r w:rsidRPr="009248F0">
        <w:rPr>
          <w:szCs w:val="24"/>
        </w:rPr>
        <w:t>API</w:t>
      </w:r>
      <w:r w:rsidR="009D2371">
        <w:rPr>
          <w:szCs w:val="24"/>
        </w:rPr>
        <w:t>s</w:t>
      </w:r>
      <w:r w:rsidRPr="009248F0">
        <w:rPr>
          <w:szCs w:val="24"/>
        </w:rPr>
        <w:t xml:space="preserve"> will </w:t>
      </w:r>
      <w:r w:rsidR="001F53F9" w:rsidRPr="009248F0">
        <w:rPr>
          <w:szCs w:val="24"/>
        </w:rPr>
        <w:t xml:space="preserve">be </w:t>
      </w:r>
      <w:r w:rsidRPr="009248F0">
        <w:rPr>
          <w:szCs w:val="24"/>
        </w:rPr>
        <w:t>require</w:t>
      </w:r>
      <w:r w:rsidR="001F53F9" w:rsidRPr="009248F0">
        <w:rPr>
          <w:szCs w:val="24"/>
        </w:rPr>
        <w:t>d</w:t>
      </w:r>
      <w:r w:rsidRPr="009248F0">
        <w:rPr>
          <w:szCs w:val="24"/>
        </w:rPr>
        <w:t xml:space="preserve">, one for managing </w:t>
      </w:r>
      <w:r w:rsidR="000D05AC" w:rsidRPr="009248F0">
        <w:rPr>
          <w:szCs w:val="24"/>
        </w:rPr>
        <w:t xml:space="preserve">core network functions on an </w:t>
      </w:r>
      <w:r w:rsidRPr="009248F0">
        <w:rPr>
          <w:szCs w:val="24"/>
        </w:rPr>
        <w:t xml:space="preserve">individual slice and one for managing slices themselves, including </w:t>
      </w:r>
      <w:r w:rsidR="009D2371">
        <w:rPr>
          <w:szCs w:val="24"/>
        </w:rPr>
        <w:t xml:space="preserve">the ability to </w:t>
      </w:r>
      <w:r w:rsidRPr="009248F0">
        <w:rPr>
          <w:szCs w:val="24"/>
        </w:rPr>
        <w:t>create new slice</w:t>
      </w:r>
      <w:r w:rsidR="000D05AC" w:rsidRPr="009248F0">
        <w:rPr>
          <w:szCs w:val="24"/>
        </w:rPr>
        <w:t>s</w:t>
      </w:r>
      <w:r w:rsidRPr="009248F0">
        <w:rPr>
          <w:szCs w:val="24"/>
        </w:rPr>
        <w:t>, delete unused slice</w:t>
      </w:r>
      <w:r w:rsidR="000D05AC" w:rsidRPr="009248F0">
        <w:rPr>
          <w:szCs w:val="24"/>
        </w:rPr>
        <w:t>s</w:t>
      </w:r>
      <w:r w:rsidR="009D2371">
        <w:rPr>
          <w:szCs w:val="24"/>
        </w:rPr>
        <w:t>,</w:t>
      </w:r>
      <w:r w:rsidRPr="009248F0">
        <w:rPr>
          <w:szCs w:val="24"/>
        </w:rPr>
        <w:t xml:space="preserve"> etc.</w:t>
      </w:r>
    </w:p>
    <w:p w14:paraId="0236F271" w14:textId="379D357A" w:rsidR="00A21AA6" w:rsidRPr="009248F0" w:rsidRDefault="00A21AA6" w:rsidP="009248F0">
      <w:pPr>
        <w:rPr>
          <w:szCs w:val="24"/>
        </w:rPr>
      </w:pPr>
    </w:p>
    <w:p w14:paraId="25196A34" w14:textId="6F183FBF" w:rsidR="00A21AA6" w:rsidRPr="00256DD1" w:rsidRDefault="000F2C90" w:rsidP="009248F0">
      <w:pPr>
        <w:rPr>
          <w:b/>
          <w:szCs w:val="24"/>
        </w:rPr>
      </w:pPr>
      <w:r w:rsidRPr="00256DD1">
        <w:rPr>
          <w:b/>
          <w:szCs w:val="24"/>
        </w:rPr>
        <w:t>4</w:t>
      </w:r>
      <w:r w:rsidR="00A21AA6" w:rsidRPr="00256DD1">
        <w:rPr>
          <w:b/>
          <w:szCs w:val="24"/>
        </w:rPr>
        <w:t>.2</w:t>
      </w:r>
      <w:r w:rsidR="00A21AA6" w:rsidRPr="00256DD1">
        <w:rPr>
          <w:b/>
          <w:szCs w:val="24"/>
        </w:rPr>
        <w:tab/>
        <w:t>Full VMNO</w:t>
      </w:r>
    </w:p>
    <w:p w14:paraId="21F5AACF" w14:textId="67C08E3F" w:rsidR="00344FF9" w:rsidRDefault="009D2371" w:rsidP="009248F0">
      <w:pPr>
        <w:rPr>
          <w:szCs w:val="24"/>
        </w:rPr>
      </w:pPr>
      <w:r>
        <w:rPr>
          <w:szCs w:val="24"/>
        </w:rPr>
        <w:t xml:space="preserve">The </w:t>
      </w:r>
      <w:r w:rsidR="00A21AA6" w:rsidRPr="009248F0">
        <w:rPr>
          <w:szCs w:val="24"/>
        </w:rPr>
        <w:t xml:space="preserve">Telecom Services Association, one of four Japanese </w:t>
      </w:r>
      <w:r>
        <w:rPr>
          <w:szCs w:val="24"/>
        </w:rPr>
        <w:t xml:space="preserve">telecommunications industry </w:t>
      </w:r>
      <w:r w:rsidR="00A21AA6" w:rsidRPr="009248F0">
        <w:rPr>
          <w:szCs w:val="24"/>
        </w:rPr>
        <w:t xml:space="preserve">associations, </w:t>
      </w:r>
      <w:r>
        <w:rPr>
          <w:szCs w:val="24"/>
        </w:rPr>
        <w:t xml:space="preserve">has </w:t>
      </w:r>
      <w:r w:rsidR="00A21AA6" w:rsidRPr="009248F0">
        <w:rPr>
          <w:szCs w:val="24"/>
        </w:rPr>
        <w:t xml:space="preserve">called for </w:t>
      </w:r>
      <w:r>
        <w:rPr>
          <w:szCs w:val="24"/>
        </w:rPr>
        <w:t xml:space="preserve">the </w:t>
      </w:r>
      <w:r w:rsidR="00BD093E">
        <w:rPr>
          <w:szCs w:val="24"/>
        </w:rPr>
        <w:t>addi</w:t>
      </w:r>
      <w:r>
        <w:rPr>
          <w:szCs w:val="24"/>
        </w:rPr>
        <w:t>tion</w:t>
      </w:r>
      <w:r w:rsidR="00BD093E">
        <w:rPr>
          <w:szCs w:val="24"/>
        </w:rPr>
        <w:t xml:space="preserve"> </w:t>
      </w:r>
      <w:r>
        <w:rPr>
          <w:szCs w:val="24"/>
        </w:rPr>
        <w:t xml:space="preserve">of </w:t>
      </w:r>
      <w:r w:rsidR="00A21AA6" w:rsidRPr="009248F0">
        <w:rPr>
          <w:szCs w:val="24"/>
        </w:rPr>
        <w:t xml:space="preserve">another type of </w:t>
      </w:r>
      <w:r w:rsidR="00AE42B1" w:rsidRPr="009248F0">
        <w:rPr>
          <w:szCs w:val="24"/>
        </w:rPr>
        <w:t>virtual telecommunication</w:t>
      </w:r>
      <w:r>
        <w:rPr>
          <w:szCs w:val="24"/>
        </w:rPr>
        <w:t>s</w:t>
      </w:r>
      <w:r w:rsidR="00AE42B1" w:rsidRPr="009248F0">
        <w:rPr>
          <w:szCs w:val="24"/>
        </w:rPr>
        <w:t xml:space="preserve"> operator on 5G SA</w:t>
      </w:r>
      <w:r w:rsidR="00A654DF" w:rsidRPr="009248F0">
        <w:rPr>
          <w:szCs w:val="24"/>
        </w:rPr>
        <w:t xml:space="preserve"> </w:t>
      </w:r>
      <w:r>
        <w:rPr>
          <w:szCs w:val="24"/>
        </w:rPr>
        <w:t>call</w:t>
      </w:r>
      <w:r w:rsidRPr="009248F0">
        <w:rPr>
          <w:szCs w:val="24"/>
        </w:rPr>
        <w:t xml:space="preserve">ed </w:t>
      </w:r>
      <w:r>
        <w:rPr>
          <w:szCs w:val="24"/>
        </w:rPr>
        <w:t xml:space="preserve">the </w:t>
      </w:r>
      <w:r w:rsidR="00A654DF" w:rsidRPr="009248F0">
        <w:rPr>
          <w:szCs w:val="24"/>
        </w:rPr>
        <w:t>Full VMNO</w:t>
      </w:r>
      <w:r w:rsidR="00B75D9A" w:rsidRPr="009248F0">
        <w:rPr>
          <w:szCs w:val="24"/>
        </w:rPr>
        <w:t>,</w:t>
      </w:r>
      <w:r w:rsidR="00BD093E">
        <w:rPr>
          <w:szCs w:val="24"/>
        </w:rPr>
        <w:t xml:space="preserve"> </w:t>
      </w:r>
      <w:r>
        <w:rPr>
          <w:szCs w:val="24"/>
        </w:rPr>
        <w:t xml:space="preserve">with </w:t>
      </w:r>
      <w:r w:rsidR="008A7C07">
        <w:rPr>
          <w:szCs w:val="24"/>
        </w:rPr>
        <w:t>reference</w:t>
      </w:r>
      <w:r w:rsidR="00BD093E">
        <w:rPr>
          <w:szCs w:val="24"/>
        </w:rPr>
        <w:t xml:space="preserve"> </w:t>
      </w:r>
      <w:r>
        <w:rPr>
          <w:szCs w:val="24"/>
        </w:rPr>
        <w:t>to</w:t>
      </w:r>
      <w:r w:rsidR="00B75D9A" w:rsidRPr="009248F0">
        <w:rPr>
          <w:szCs w:val="24"/>
        </w:rPr>
        <w:t xml:space="preserve"> </w:t>
      </w:r>
      <w:r>
        <w:rPr>
          <w:szCs w:val="24"/>
        </w:rPr>
        <w:t xml:space="preserve">the </w:t>
      </w:r>
      <w:r w:rsidR="00B75D9A" w:rsidRPr="009248F0">
        <w:rPr>
          <w:szCs w:val="24"/>
        </w:rPr>
        <w:t xml:space="preserve">Light VMNO concept originated </w:t>
      </w:r>
      <w:r>
        <w:rPr>
          <w:szCs w:val="24"/>
        </w:rPr>
        <w:t>by</w:t>
      </w:r>
      <w:r w:rsidR="00B75D9A" w:rsidRPr="009248F0">
        <w:rPr>
          <w:szCs w:val="24"/>
        </w:rPr>
        <w:t xml:space="preserve"> CERRE</w:t>
      </w:r>
      <w:r>
        <w:rPr>
          <w:szCs w:val="24"/>
        </w:rPr>
        <w:t>.</w:t>
      </w:r>
      <w:r w:rsidR="00AE42B1" w:rsidRPr="009248F0">
        <w:rPr>
          <w:szCs w:val="24"/>
        </w:rPr>
        <w:t xml:space="preserve"> </w:t>
      </w:r>
      <w:r>
        <w:rPr>
          <w:szCs w:val="24"/>
        </w:rPr>
        <w:t>The call for this came during</w:t>
      </w:r>
      <w:r w:rsidR="00A21AA6" w:rsidRPr="009248F0">
        <w:rPr>
          <w:szCs w:val="24"/>
        </w:rPr>
        <w:t xml:space="preserve"> the public consultation held by </w:t>
      </w:r>
      <w:r w:rsidR="008A7C07">
        <w:rPr>
          <w:szCs w:val="24"/>
        </w:rPr>
        <w:t xml:space="preserve">the </w:t>
      </w:r>
      <w:r w:rsidR="00A21AA6" w:rsidRPr="009248F0">
        <w:rPr>
          <w:szCs w:val="24"/>
        </w:rPr>
        <w:t xml:space="preserve">Ministry of Internal affairs and Communications (MIC) </w:t>
      </w:r>
      <w:r w:rsidR="00FB52AE" w:rsidRPr="009248F0">
        <w:rPr>
          <w:szCs w:val="24"/>
        </w:rPr>
        <w:t>in</w:t>
      </w:r>
      <w:r w:rsidR="00A21AA6" w:rsidRPr="009248F0">
        <w:rPr>
          <w:szCs w:val="24"/>
        </w:rPr>
        <w:t xml:space="preserve"> September</w:t>
      </w:r>
      <w:r w:rsidR="00FB52AE" w:rsidRPr="009248F0">
        <w:rPr>
          <w:szCs w:val="24"/>
        </w:rPr>
        <w:t xml:space="preserve"> 2019</w:t>
      </w:r>
      <w:r w:rsidR="00E31542">
        <w:rPr>
          <w:szCs w:val="24"/>
        </w:rPr>
        <w:t xml:space="preserve"> </w:t>
      </w:r>
      <w:r>
        <w:rPr>
          <w:szCs w:val="24"/>
        </w:rPr>
        <w:t>to</w:t>
      </w:r>
      <w:r w:rsidR="00E31542">
        <w:rPr>
          <w:szCs w:val="24"/>
        </w:rPr>
        <w:t xml:space="preserve"> consider how to ensure </w:t>
      </w:r>
      <w:r w:rsidR="00BD093E">
        <w:rPr>
          <w:szCs w:val="24"/>
        </w:rPr>
        <w:t xml:space="preserve">adequate </w:t>
      </w:r>
      <w:r>
        <w:rPr>
          <w:szCs w:val="24"/>
        </w:rPr>
        <w:t xml:space="preserve">MVNO </w:t>
      </w:r>
      <w:r w:rsidR="00E31542">
        <w:rPr>
          <w:szCs w:val="24"/>
        </w:rPr>
        <w:t>access to MNO network</w:t>
      </w:r>
      <w:r>
        <w:rPr>
          <w:szCs w:val="24"/>
        </w:rPr>
        <w:t>s</w:t>
      </w:r>
      <w:r w:rsidR="00E31542">
        <w:rPr>
          <w:szCs w:val="24"/>
        </w:rPr>
        <w:t xml:space="preserve"> in 5G</w:t>
      </w:r>
      <w:r w:rsidR="00A21AA6" w:rsidRPr="009248F0">
        <w:rPr>
          <w:szCs w:val="24"/>
        </w:rPr>
        <w:t xml:space="preserve">. </w:t>
      </w:r>
    </w:p>
    <w:p w14:paraId="7914C02F" w14:textId="5E9561F7" w:rsidR="00A654DF" w:rsidRPr="009248F0" w:rsidRDefault="005008EE" w:rsidP="009248F0">
      <w:pPr>
        <w:rPr>
          <w:szCs w:val="24"/>
        </w:rPr>
      </w:pPr>
      <w:r w:rsidRPr="009248F0">
        <w:rPr>
          <w:szCs w:val="24"/>
        </w:rPr>
        <w:t xml:space="preserve">The base technology </w:t>
      </w:r>
      <w:r w:rsidR="009D2371">
        <w:rPr>
          <w:szCs w:val="24"/>
        </w:rPr>
        <w:t>for the</w:t>
      </w:r>
      <w:r w:rsidR="009D2371" w:rsidRPr="009248F0">
        <w:rPr>
          <w:szCs w:val="24"/>
        </w:rPr>
        <w:t xml:space="preserve"> </w:t>
      </w:r>
      <w:r w:rsidRPr="009248F0">
        <w:rPr>
          <w:szCs w:val="24"/>
        </w:rPr>
        <w:t xml:space="preserve">Full VMNO concept is </w:t>
      </w:r>
      <w:r w:rsidR="00D122E9" w:rsidRPr="009248F0">
        <w:rPr>
          <w:szCs w:val="24"/>
        </w:rPr>
        <w:t>spectrum</w:t>
      </w:r>
      <w:r w:rsidRPr="009248F0">
        <w:rPr>
          <w:szCs w:val="24"/>
        </w:rPr>
        <w:t xml:space="preserve"> sharing. Even </w:t>
      </w:r>
      <w:r w:rsidR="00005622">
        <w:rPr>
          <w:szCs w:val="24"/>
        </w:rPr>
        <w:t>so</w:t>
      </w:r>
      <w:r w:rsidRPr="009248F0">
        <w:rPr>
          <w:szCs w:val="24"/>
        </w:rPr>
        <w:t>, Full VMNO</w:t>
      </w:r>
      <w:r w:rsidR="00005622">
        <w:rPr>
          <w:szCs w:val="24"/>
        </w:rPr>
        <w:t>s</w:t>
      </w:r>
      <w:r w:rsidRPr="009248F0">
        <w:rPr>
          <w:szCs w:val="24"/>
        </w:rPr>
        <w:t xml:space="preserve"> could </w:t>
      </w:r>
      <w:r w:rsidR="00005622">
        <w:rPr>
          <w:szCs w:val="24"/>
        </w:rPr>
        <w:t xml:space="preserve">also </w:t>
      </w:r>
      <w:r w:rsidRPr="009248F0">
        <w:rPr>
          <w:szCs w:val="24"/>
        </w:rPr>
        <w:t xml:space="preserve">be enabled from the progress of </w:t>
      </w:r>
      <w:r w:rsidR="00EE2ED7" w:rsidRPr="009248F0">
        <w:rPr>
          <w:szCs w:val="24"/>
        </w:rPr>
        <w:t>virtualisation</w:t>
      </w:r>
      <w:r w:rsidRPr="009248F0">
        <w:rPr>
          <w:szCs w:val="24"/>
        </w:rPr>
        <w:t xml:space="preserve">. </w:t>
      </w:r>
      <w:r w:rsidR="002709C1" w:rsidRPr="009248F0">
        <w:rPr>
          <w:szCs w:val="24"/>
        </w:rPr>
        <w:t xml:space="preserve">Figure </w:t>
      </w:r>
      <w:r w:rsidR="001F53F9" w:rsidRPr="009248F0">
        <w:rPr>
          <w:szCs w:val="24"/>
        </w:rPr>
        <w:t>5</w:t>
      </w:r>
      <w:r w:rsidR="002709C1" w:rsidRPr="009248F0">
        <w:rPr>
          <w:szCs w:val="24"/>
        </w:rPr>
        <w:t xml:space="preserve"> </w:t>
      </w:r>
      <w:r w:rsidR="00005622">
        <w:rPr>
          <w:szCs w:val="24"/>
        </w:rPr>
        <w:t>illustrates</w:t>
      </w:r>
      <w:r w:rsidR="00005622" w:rsidRPr="009248F0">
        <w:rPr>
          <w:szCs w:val="24"/>
        </w:rPr>
        <w:t xml:space="preserve"> </w:t>
      </w:r>
      <w:r w:rsidR="002709C1" w:rsidRPr="009248F0">
        <w:rPr>
          <w:szCs w:val="24"/>
        </w:rPr>
        <w:t xml:space="preserve">the structure of </w:t>
      </w:r>
      <w:r w:rsidR="00005622">
        <w:rPr>
          <w:szCs w:val="24"/>
        </w:rPr>
        <w:t>a</w:t>
      </w:r>
      <w:r w:rsidR="00005622" w:rsidRPr="009248F0">
        <w:rPr>
          <w:szCs w:val="24"/>
        </w:rPr>
        <w:t xml:space="preserve"> </w:t>
      </w:r>
      <w:r w:rsidR="002709C1" w:rsidRPr="009248F0">
        <w:rPr>
          <w:szCs w:val="24"/>
        </w:rPr>
        <w:t>Full VMNO.</w:t>
      </w:r>
    </w:p>
    <w:p w14:paraId="3A429A66" w14:textId="2046B778" w:rsidR="009248F0" w:rsidRPr="009248F0" w:rsidRDefault="00A67A10" w:rsidP="00256DD1">
      <w:pPr>
        <w:jc w:val="center"/>
        <w:rPr>
          <w:szCs w:val="24"/>
        </w:rPr>
      </w:pPr>
      <w:r>
        <w:rPr>
          <w:b/>
          <w:noProof/>
          <w:sz w:val="22"/>
          <w:szCs w:val="24"/>
          <w:lang w:val="en-US" w:eastAsia="ja-JP"/>
        </w:rPr>
        <w:drawing>
          <wp:inline distT="0" distB="0" distL="0" distR="0" wp14:anchorId="69BB625F" wp14:editId="4F9835AD">
            <wp:extent cx="4952520" cy="1607267"/>
            <wp:effectExtent l="0" t="0" r="635" b="0"/>
            <wp:docPr id="11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2520" cy="1607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09C1" w:rsidRPr="009248F0">
        <w:rPr>
          <w:szCs w:val="24"/>
        </w:rPr>
        <w:br/>
      </w:r>
      <w:r w:rsidR="002709C1" w:rsidRPr="00256DD1">
        <w:rPr>
          <w:b/>
          <w:sz w:val="22"/>
          <w:szCs w:val="24"/>
        </w:rPr>
        <w:t xml:space="preserve">Figure </w:t>
      </w:r>
      <w:r w:rsidR="001F53F9" w:rsidRPr="00256DD1">
        <w:rPr>
          <w:b/>
          <w:sz w:val="22"/>
          <w:szCs w:val="24"/>
        </w:rPr>
        <w:t>5</w:t>
      </w:r>
      <w:r w:rsidR="000D0900" w:rsidRPr="00256DD1">
        <w:rPr>
          <w:b/>
          <w:sz w:val="22"/>
          <w:szCs w:val="24"/>
        </w:rPr>
        <w:t>.</w:t>
      </w:r>
      <w:r w:rsidR="002709C1" w:rsidRPr="00256DD1">
        <w:rPr>
          <w:b/>
          <w:sz w:val="22"/>
          <w:szCs w:val="24"/>
        </w:rPr>
        <w:t xml:space="preserve"> </w:t>
      </w:r>
      <w:r w:rsidR="00195D82" w:rsidRPr="00256DD1">
        <w:rPr>
          <w:b/>
          <w:sz w:val="22"/>
          <w:szCs w:val="24"/>
        </w:rPr>
        <w:t>A</w:t>
      </w:r>
      <w:r w:rsidR="002709C1" w:rsidRPr="00256DD1">
        <w:rPr>
          <w:b/>
          <w:sz w:val="22"/>
          <w:szCs w:val="24"/>
        </w:rPr>
        <w:t xml:space="preserve">nticipated </w:t>
      </w:r>
      <w:r w:rsidR="00195D82" w:rsidRPr="00256DD1">
        <w:rPr>
          <w:b/>
          <w:sz w:val="22"/>
          <w:szCs w:val="24"/>
        </w:rPr>
        <w:t>Full</w:t>
      </w:r>
      <w:r w:rsidR="002709C1" w:rsidRPr="00256DD1">
        <w:rPr>
          <w:b/>
          <w:sz w:val="22"/>
          <w:szCs w:val="24"/>
        </w:rPr>
        <w:t xml:space="preserve"> VMNO structure</w:t>
      </w:r>
    </w:p>
    <w:p w14:paraId="55D18648" w14:textId="77777777" w:rsidR="00256DD1" w:rsidRDefault="00256DD1" w:rsidP="009248F0">
      <w:pPr>
        <w:rPr>
          <w:szCs w:val="24"/>
        </w:rPr>
      </w:pPr>
    </w:p>
    <w:p w14:paraId="35145C14" w14:textId="3DC43F0F" w:rsidR="00195D82" w:rsidRDefault="00195D82" w:rsidP="009248F0">
      <w:pPr>
        <w:rPr>
          <w:szCs w:val="24"/>
        </w:rPr>
      </w:pPr>
      <w:r w:rsidRPr="009248F0">
        <w:rPr>
          <w:szCs w:val="24"/>
        </w:rPr>
        <w:t xml:space="preserve">The difference between </w:t>
      </w:r>
      <w:r w:rsidR="008C4210">
        <w:rPr>
          <w:szCs w:val="24"/>
        </w:rPr>
        <w:t xml:space="preserve">a </w:t>
      </w:r>
      <w:r w:rsidRPr="009248F0">
        <w:rPr>
          <w:szCs w:val="24"/>
        </w:rPr>
        <w:t xml:space="preserve">Light VMNO and </w:t>
      </w:r>
      <w:r w:rsidR="008C4210">
        <w:rPr>
          <w:szCs w:val="24"/>
        </w:rPr>
        <w:t xml:space="preserve">the </w:t>
      </w:r>
      <w:r w:rsidRPr="009248F0">
        <w:rPr>
          <w:szCs w:val="24"/>
        </w:rPr>
        <w:t xml:space="preserve">Full VMNO </w:t>
      </w:r>
      <w:r w:rsidR="008C4210">
        <w:rPr>
          <w:szCs w:val="24"/>
        </w:rPr>
        <w:t>concept proposed</w:t>
      </w:r>
      <w:r w:rsidR="00B4255A" w:rsidRPr="00785EBE">
        <w:rPr>
          <w:szCs w:val="24"/>
        </w:rPr>
        <w:t xml:space="preserve"> by </w:t>
      </w:r>
      <w:r w:rsidR="008C4210">
        <w:rPr>
          <w:szCs w:val="24"/>
        </w:rPr>
        <w:t xml:space="preserve">the </w:t>
      </w:r>
      <w:r w:rsidR="00B4255A" w:rsidRPr="00785EBE">
        <w:rPr>
          <w:szCs w:val="24"/>
        </w:rPr>
        <w:t>Telecom Services Association</w:t>
      </w:r>
      <w:r w:rsidR="00B4255A">
        <w:rPr>
          <w:szCs w:val="24"/>
        </w:rPr>
        <w:t xml:space="preserve"> </w:t>
      </w:r>
      <w:r w:rsidR="008C4210">
        <w:rPr>
          <w:szCs w:val="24"/>
        </w:rPr>
        <w:t>lies in</w:t>
      </w:r>
      <w:r w:rsidRPr="009248F0">
        <w:rPr>
          <w:szCs w:val="24"/>
        </w:rPr>
        <w:t xml:space="preserve"> ownership of the </w:t>
      </w:r>
      <w:r w:rsidR="000E7326" w:rsidRPr="009248F0">
        <w:rPr>
          <w:szCs w:val="24"/>
        </w:rPr>
        <w:t>virtualisation</w:t>
      </w:r>
      <w:r w:rsidRPr="009248F0">
        <w:rPr>
          <w:szCs w:val="24"/>
        </w:rPr>
        <w:t xml:space="preserve"> infrastructure. Light VMNO</w:t>
      </w:r>
      <w:r w:rsidR="008C4210">
        <w:rPr>
          <w:szCs w:val="24"/>
        </w:rPr>
        <w:t>s</w:t>
      </w:r>
      <w:r w:rsidRPr="009248F0">
        <w:rPr>
          <w:szCs w:val="24"/>
        </w:rPr>
        <w:t xml:space="preserve"> </w:t>
      </w:r>
      <w:r w:rsidR="00763451" w:rsidRPr="009248F0">
        <w:rPr>
          <w:szCs w:val="24"/>
        </w:rPr>
        <w:t xml:space="preserve">fully </w:t>
      </w:r>
      <w:r w:rsidRPr="009248F0">
        <w:rPr>
          <w:szCs w:val="24"/>
        </w:rPr>
        <w:t xml:space="preserve">depend on the host MNO’s </w:t>
      </w:r>
      <w:r w:rsidR="008C4210">
        <w:rPr>
          <w:szCs w:val="24"/>
        </w:rPr>
        <w:t>infrastructure</w:t>
      </w:r>
      <w:r w:rsidR="000D0900" w:rsidRPr="009248F0">
        <w:rPr>
          <w:szCs w:val="24"/>
        </w:rPr>
        <w:t xml:space="preserve">, </w:t>
      </w:r>
      <w:r w:rsidR="008C4210">
        <w:rPr>
          <w:szCs w:val="24"/>
        </w:rPr>
        <w:t>while</w:t>
      </w:r>
      <w:r w:rsidRPr="009248F0">
        <w:rPr>
          <w:szCs w:val="24"/>
        </w:rPr>
        <w:t xml:space="preserve"> Full VMNO</w:t>
      </w:r>
      <w:r w:rsidR="008C4210">
        <w:rPr>
          <w:szCs w:val="24"/>
        </w:rPr>
        <w:t>s</w:t>
      </w:r>
      <w:r w:rsidRPr="009248F0">
        <w:rPr>
          <w:szCs w:val="24"/>
        </w:rPr>
        <w:t xml:space="preserve"> </w:t>
      </w:r>
      <w:r w:rsidR="008C4210">
        <w:rPr>
          <w:szCs w:val="24"/>
        </w:rPr>
        <w:t>are</w:t>
      </w:r>
      <w:r w:rsidRPr="009248F0">
        <w:rPr>
          <w:szCs w:val="24"/>
        </w:rPr>
        <w:t xml:space="preserve"> independent </w:t>
      </w:r>
      <w:r w:rsidR="008C4210">
        <w:rPr>
          <w:szCs w:val="24"/>
        </w:rPr>
        <w:t>of</w:t>
      </w:r>
      <w:r w:rsidR="008C4210" w:rsidRPr="009248F0">
        <w:rPr>
          <w:szCs w:val="24"/>
        </w:rPr>
        <w:t xml:space="preserve"> </w:t>
      </w:r>
      <w:r w:rsidR="008C4210">
        <w:rPr>
          <w:szCs w:val="24"/>
        </w:rPr>
        <w:t xml:space="preserve">the </w:t>
      </w:r>
      <w:r w:rsidRPr="009248F0">
        <w:rPr>
          <w:szCs w:val="24"/>
        </w:rPr>
        <w:t xml:space="preserve">MNO’s infrastructure except </w:t>
      </w:r>
      <w:r w:rsidR="008C4210">
        <w:rPr>
          <w:szCs w:val="24"/>
        </w:rPr>
        <w:t xml:space="preserve">for the </w:t>
      </w:r>
      <w:r w:rsidRPr="009248F0">
        <w:rPr>
          <w:szCs w:val="24"/>
        </w:rPr>
        <w:t xml:space="preserve">radio </w:t>
      </w:r>
      <w:r w:rsidR="001F53F9" w:rsidRPr="009248F0">
        <w:rPr>
          <w:szCs w:val="24"/>
        </w:rPr>
        <w:t>part</w:t>
      </w:r>
      <w:r w:rsidRPr="009248F0">
        <w:rPr>
          <w:szCs w:val="24"/>
        </w:rPr>
        <w:t>. Th</w:t>
      </w:r>
      <w:r w:rsidR="008A7C07">
        <w:rPr>
          <w:szCs w:val="24"/>
        </w:rPr>
        <w:t>is</w:t>
      </w:r>
      <w:r w:rsidR="00443BF2" w:rsidRPr="009248F0">
        <w:rPr>
          <w:szCs w:val="24"/>
        </w:rPr>
        <w:t xml:space="preserve"> would</w:t>
      </w:r>
      <w:r w:rsidRPr="009248F0">
        <w:rPr>
          <w:szCs w:val="24"/>
        </w:rPr>
        <w:t xml:space="preserve"> </w:t>
      </w:r>
      <w:r w:rsidR="008C4210">
        <w:rPr>
          <w:szCs w:val="24"/>
        </w:rPr>
        <w:t>give</w:t>
      </w:r>
      <w:r w:rsidR="008C4210" w:rsidRPr="009248F0">
        <w:rPr>
          <w:szCs w:val="24"/>
        </w:rPr>
        <w:t xml:space="preserve"> </w:t>
      </w:r>
      <w:r w:rsidRPr="009248F0">
        <w:rPr>
          <w:szCs w:val="24"/>
        </w:rPr>
        <w:t>Full VMNO</w:t>
      </w:r>
      <w:r w:rsidR="008C4210">
        <w:rPr>
          <w:szCs w:val="24"/>
        </w:rPr>
        <w:t>s</w:t>
      </w:r>
      <w:r w:rsidRPr="009248F0">
        <w:rPr>
          <w:szCs w:val="24"/>
        </w:rPr>
        <w:t xml:space="preserve"> </w:t>
      </w:r>
      <w:r w:rsidR="001F53F9" w:rsidRPr="009248F0">
        <w:rPr>
          <w:szCs w:val="24"/>
        </w:rPr>
        <w:t xml:space="preserve">an </w:t>
      </w:r>
      <w:r w:rsidR="000D0900" w:rsidRPr="009248F0">
        <w:rPr>
          <w:szCs w:val="24"/>
        </w:rPr>
        <w:t>opportunit</w:t>
      </w:r>
      <w:r w:rsidR="001F53F9" w:rsidRPr="009248F0">
        <w:rPr>
          <w:szCs w:val="24"/>
        </w:rPr>
        <w:t>y</w:t>
      </w:r>
      <w:r w:rsidR="000D0900" w:rsidRPr="009248F0">
        <w:rPr>
          <w:szCs w:val="24"/>
        </w:rPr>
        <w:t xml:space="preserve"> </w:t>
      </w:r>
      <w:r w:rsidRPr="009248F0">
        <w:rPr>
          <w:szCs w:val="24"/>
        </w:rPr>
        <w:t xml:space="preserve">to cooperate </w:t>
      </w:r>
      <w:r w:rsidR="000D0900" w:rsidRPr="009248F0">
        <w:rPr>
          <w:szCs w:val="24"/>
        </w:rPr>
        <w:t xml:space="preserve">commercially </w:t>
      </w:r>
      <w:r w:rsidRPr="009248F0">
        <w:rPr>
          <w:szCs w:val="24"/>
        </w:rPr>
        <w:t>with other wireless network operator</w:t>
      </w:r>
      <w:r w:rsidR="000D0900" w:rsidRPr="009248F0">
        <w:rPr>
          <w:szCs w:val="24"/>
        </w:rPr>
        <w:t xml:space="preserve">s </w:t>
      </w:r>
      <w:r w:rsidRPr="009248F0">
        <w:rPr>
          <w:szCs w:val="24"/>
        </w:rPr>
        <w:t>with</w:t>
      </w:r>
      <w:r w:rsidR="000D0900" w:rsidRPr="009248F0">
        <w:rPr>
          <w:szCs w:val="24"/>
        </w:rPr>
        <w:t xml:space="preserve"> technical </w:t>
      </w:r>
      <w:r w:rsidR="00C1453B" w:rsidRPr="00785EBE">
        <w:rPr>
          <w:szCs w:val="24"/>
        </w:rPr>
        <w:t>and</w:t>
      </w:r>
      <w:r w:rsidR="00C1453B" w:rsidRPr="009248F0">
        <w:rPr>
          <w:szCs w:val="24"/>
        </w:rPr>
        <w:t xml:space="preserve"> </w:t>
      </w:r>
      <w:r w:rsidR="000D0900" w:rsidRPr="009248F0">
        <w:rPr>
          <w:szCs w:val="24"/>
        </w:rPr>
        <w:t xml:space="preserve">operational </w:t>
      </w:r>
      <w:r w:rsidR="00C1453B" w:rsidRPr="00785EBE">
        <w:rPr>
          <w:szCs w:val="24"/>
        </w:rPr>
        <w:t>independence</w:t>
      </w:r>
      <w:r w:rsidR="00C1453B" w:rsidRPr="009248F0">
        <w:rPr>
          <w:szCs w:val="24"/>
        </w:rPr>
        <w:t xml:space="preserve"> </w:t>
      </w:r>
      <w:r w:rsidRPr="009248F0">
        <w:rPr>
          <w:szCs w:val="24"/>
        </w:rPr>
        <w:t xml:space="preserve">from </w:t>
      </w:r>
      <w:r w:rsidR="008C4210">
        <w:rPr>
          <w:szCs w:val="24"/>
        </w:rPr>
        <w:t xml:space="preserve">their </w:t>
      </w:r>
      <w:r w:rsidR="00C1453B" w:rsidRPr="00785EBE">
        <w:rPr>
          <w:szCs w:val="24"/>
        </w:rPr>
        <w:t>host</w:t>
      </w:r>
      <w:r w:rsidR="00C1453B" w:rsidRPr="009248F0">
        <w:rPr>
          <w:szCs w:val="24"/>
        </w:rPr>
        <w:t xml:space="preserve"> </w:t>
      </w:r>
      <w:r w:rsidRPr="009248F0">
        <w:rPr>
          <w:szCs w:val="24"/>
        </w:rPr>
        <w:t>MNO</w:t>
      </w:r>
      <w:r w:rsidR="008C4210">
        <w:rPr>
          <w:szCs w:val="24"/>
        </w:rPr>
        <w:t>s</w:t>
      </w:r>
      <w:r w:rsidRPr="009248F0">
        <w:rPr>
          <w:szCs w:val="24"/>
        </w:rPr>
        <w:t xml:space="preserve">. </w:t>
      </w:r>
      <w:r w:rsidR="00443BF2" w:rsidRPr="009248F0">
        <w:rPr>
          <w:szCs w:val="24"/>
        </w:rPr>
        <w:t>Having t</w:t>
      </w:r>
      <w:r w:rsidRPr="009248F0">
        <w:rPr>
          <w:szCs w:val="24"/>
        </w:rPr>
        <w:t>h</w:t>
      </w:r>
      <w:r w:rsidR="0065419D" w:rsidRPr="009248F0">
        <w:rPr>
          <w:szCs w:val="24"/>
        </w:rPr>
        <w:t>is</w:t>
      </w:r>
      <w:r w:rsidRPr="009248F0">
        <w:rPr>
          <w:szCs w:val="24"/>
        </w:rPr>
        <w:t xml:space="preserve"> </w:t>
      </w:r>
      <w:r w:rsidR="00B741A3" w:rsidRPr="009248F0">
        <w:rPr>
          <w:szCs w:val="24"/>
        </w:rPr>
        <w:t>independenc</w:t>
      </w:r>
      <w:r w:rsidR="008C4210">
        <w:rPr>
          <w:szCs w:val="24"/>
        </w:rPr>
        <w:t>e</w:t>
      </w:r>
      <w:r w:rsidR="00B741A3" w:rsidRPr="009248F0">
        <w:rPr>
          <w:szCs w:val="24"/>
        </w:rPr>
        <w:t xml:space="preserve"> </w:t>
      </w:r>
      <w:r w:rsidR="00443BF2" w:rsidRPr="009248F0">
        <w:rPr>
          <w:szCs w:val="24"/>
        </w:rPr>
        <w:t>is</w:t>
      </w:r>
      <w:r w:rsidRPr="009248F0">
        <w:rPr>
          <w:szCs w:val="24"/>
        </w:rPr>
        <w:t xml:space="preserve"> </w:t>
      </w:r>
      <w:r w:rsidR="008C4210">
        <w:rPr>
          <w:szCs w:val="24"/>
        </w:rPr>
        <w:t>a</w:t>
      </w:r>
      <w:r w:rsidR="00443BF2" w:rsidRPr="009248F0">
        <w:rPr>
          <w:szCs w:val="24"/>
        </w:rPr>
        <w:t xml:space="preserve"> </w:t>
      </w:r>
      <w:r w:rsidRPr="009248F0">
        <w:rPr>
          <w:szCs w:val="24"/>
        </w:rPr>
        <w:t>benefit of Full MVNO</w:t>
      </w:r>
      <w:r w:rsidR="008C4210">
        <w:rPr>
          <w:szCs w:val="24"/>
        </w:rPr>
        <w:t>s</w:t>
      </w:r>
      <w:r w:rsidR="000D0900" w:rsidRPr="009248F0">
        <w:rPr>
          <w:szCs w:val="24"/>
        </w:rPr>
        <w:t xml:space="preserve"> in the current generation</w:t>
      </w:r>
      <w:r w:rsidRPr="009248F0">
        <w:rPr>
          <w:szCs w:val="24"/>
        </w:rPr>
        <w:t>.</w:t>
      </w:r>
    </w:p>
    <w:p w14:paraId="637F8A77" w14:textId="2492D8C3" w:rsidR="00B75D9A" w:rsidRDefault="00BD093E" w:rsidP="009248F0">
      <w:pPr>
        <w:rPr>
          <w:szCs w:val="24"/>
        </w:rPr>
      </w:pPr>
      <w:r>
        <w:rPr>
          <w:szCs w:val="24"/>
        </w:rPr>
        <w:t>T</w:t>
      </w:r>
      <w:r w:rsidR="00B75D9A" w:rsidRPr="00B75D9A">
        <w:rPr>
          <w:szCs w:val="24"/>
        </w:rPr>
        <w:t xml:space="preserve">he MNOs </w:t>
      </w:r>
      <w:r w:rsidR="008C4210">
        <w:rPr>
          <w:szCs w:val="24"/>
        </w:rPr>
        <w:t xml:space="preserve">that </w:t>
      </w:r>
      <w:r w:rsidR="00B75D9A" w:rsidRPr="00B75D9A">
        <w:rPr>
          <w:szCs w:val="24"/>
        </w:rPr>
        <w:t xml:space="preserve">participated </w:t>
      </w:r>
      <w:r w:rsidR="008C4210">
        <w:rPr>
          <w:szCs w:val="24"/>
        </w:rPr>
        <w:t>in</w:t>
      </w:r>
      <w:r w:rsidR="00B75D9A" w:rsidRPr="00B75D9A">
        <w:rPr>
          <w:szCs w:val="24"/>
        </w:rPr>
        <w:t xml:space="preserve"> the consultation </w:t>
      </w:r>
      <w:r w:rsidR="008C4210">
        <w:rPr>
          <w:szCs w:val="24"/>
        </w:rPr>
        <w:t>made</w:t>
      </w:r>
      <w:r w:rsidR="00B75D9A">
        <w:rPr>
          <w:szCs w:val="24"/>
        </w:rPr>
        <w:t xml:space="preserve"> the </w:t>
      </w:r>
      <w:r w:rsidR="008C4210">
        <w:rPr>
          <w:szCs w:val="24"/>
        </w:rPr>
        <w:t xml:space="preserve">following </w:t>
      </w:r>
      <w:r w:rsidR="00B75D9A">
        <w:rPr>
          <w:szCs w:val="24"/>
        </w:rPr>
        <w:t>statements:</w:t>
      </w:r>
    </w:p>
    <w:p w14:paraId="48FB9FB2" w14:textId="2D1F90A1" w:rsidR="00B75D9A" w:rsidRPr="00475419" w:rsidRDefault="00B75D9A" w:rsidP="00475419">
      <w:pPr>
        <w:pStyle w:val="ListParagraph"/>
        <w:numPr>
          <w:ilvl w:val="0"/>
          <w:numId w:val="31"/>
        </w:numPr>
        <w:rPr>
          <w:szCs w:val="24"/>
        </w:rPr>
      </w:pPr>
      <w:r>
        <w:rPr>
          <w:rFonts w:eastAsia="MS Mincho" w:hint="eastAsia"/>
          <w:szCs w:val="24"/>
          <w:lang w:eastAsia="ja-JP"/>
        </w:rPr>
        <w:t xml:space="preserve">There is no need </w:t>
      </w:r>
      <w:r w:rsidR="008C4210">
        <w:rPr>
          <w:rFonts w:eastAsia="MS Mincho"/>
          <w:szCs w:val="24"/>
          <w:lang w:eastAsia="ja-JP"/>
        </w:rPr>
        <w:t>for</w:t>
      </w:r>
      <w:r>
        <w:rPr>
          <w:rFonts w:eastAsia="MS Mincho" w:hint="eastAsia"/>
          <w:szCs w:val="24"/>
          <w:lang w:eastAsia="ja-JP"/>
        </w:rPr>
        <w:t xml:space="preserve"> discuss</w:t>
      </w:r>
      <w:r w:rsidR="008C4210">
        <w:rPr>
          <w:rFonts w:eastAsia="MS Mincho"/>
          <w:szCs w:val="24"/>
          <w:lang w:eastAsia="ja-JP"/>
        </w:rPr>
        <w:t>ion</w:t>
      </w:r>
      <w:r>
        <w:rPr>
          <w:rFonts w:eastAsia="MS Mincho" w:hint="eastAsia"/>
          <w:szCs w:val="24"/>
          <w:lang w:eastAsia="ja-JP"/>
        </w:rPr>
        <w:t xml:space="preserve"> </w:t>
      </w:r>
      <w:r w:rsidR="008C4210">
        <w:rPr>
          <w:rFonts w:eastAsia="MS Mincho"/>
          <w:szCs w:val="24"/>
          <w:lang w:eastAsia="ja-JP"/>
        </w:rPr>
        <w:t xml:space="preserve">on the </w:t>
      </w:r>
      <w:r>
        <w:rPr>
          <w:rFonts w:eastAsia="MS Mincho" w:hint="eastAsia"/>
          <w:szCs w:val="24"/>
          <w:lang w:eastAsia="ja-JP"/>
        </w:rPr>
        <w:t xml:space="preserve">technological </w:t>
      </w:r>
      <w:r>
        <w:rPr>
          <w:rFonts w:eastAsia="MS Mincho"/>
          <w:szCs w:val="24"/>
          <w:lang w:eastAsia="ja-JP"/>
        </w:rPr>
        <w:t>aspect</w:t>
      </w:r>
      <w:r w:rsidR="008C4210">
        <w:rPr>
          <w:rFonts w:eastAsia="MS Mincho"/>
          <w:szCs w:val="24"/>
          <w:lang w:eastAsia="ja-JP"/>
        </w:rPr>
        <w:t>s</w:t>
      </w:r>
      <w:r>
        <w:rPr>
          <w:rFonts w:eastAsia="MS Mincho"/>
          <w:szCs w:val="24"/>
          <w:lang w:eastAsia="ja-JP"/>
        </w:rPr>
        <w:t xml:space="preserve"> prior to the negotiations between MNO</w:t>
      </w:r>
      <w:r w:rsidR="008C4210">
        <w:rPr>
          <w:rFonts w:eastAsia="MS Mincho"/>
          <w:szCs w:val="24"/>
          <w:lang w:eastAsia="ja-JP"/>
        </w:rPr>
        <w:t>s</w:t>
      </w:r>
      <w:r>
        <w:rPr>
          <w:rFonts w:eastAsia="MS Mincho"/>
          <w:szCs w:val="24"/>
          <w:lang w:eastAsia="ja-JP"/>
        </w:rPr>
        <w:t xml:space="preserve"> and MVNO</w:t>
      </w:r>
      <w:r w:rsidR="008C4210">
        <w:rPr>
          <w:rFonts w:eastAsia="MS Mincho"/>
          <w:szCs w:val="24"/>
          <w:lang w:eastAsia="ja-JP"/>
        </w:rPr>
        <w:t>s</w:t>
      </w:r>
      <w:r>
        <w:rPr>
          <w:rFonts w:eastAsia="MS Mincho"/>
          <w:szCs w:val="24"/>
          <w:lang w:eastAsia="ja-JP"/>
        </w:rPr>
        <w:t xml:space="preserve">, </w:t>
      </w:r>
      <w:proofErr w:type="gramStart"/>
      <w:r w:rsidR="008060AB">
        <w:rPr>
          <w:rFonts w:eastAsia="MS Mincho"/>
          <w:szCs w:val="24"/>
          <w:lang w:eastAsia="ja-JP"/>
        </w:rPr>
        <w:t>in order for</w:t>
      </w:r>
      <w:proofErr w:type="gramEnd"/>
      <w:r w:rsidR="008060AB">
        <w:rPr>
          <w:rFonts w:eastAsia="MS Mincho"/>
          <w:szCs w:val="24"/>
          <w:lang w:eastAsia="ja-JP"/>
        </w:rPr>
        <w:t xml:space="preserve"> </w:t>
      </w:r>
      <w:r w:rsidR="00D64864">
        <w:rPr>
          <w:rFonts w:eastAsia="MS Mincho"/>
          <w:szCs w:val="24"/>
          <w:lang w:eastAsia="ja-JP"/>
        </w:rPr>
        <w:t xml:space="preserve">the </w:t>
      </w:r>
      <w:r w:rsidR="008060AB">
        <w:rPr>
          <w:rFonts w:eastAsia="MS Mincho"/>
          <w:szCs w:val="24"/>
          <w:lang w:eastAsia="ja-JP"/>
        </w:rPr>
        <w:t xml:space="preserve">various players to create new value </w:t>
      </w:r>
      <w:r w:rsidR="009A3A44">
        <w:rPr>
          <w:rFonts w:eastAsia="MS Mincho"/>
          <w:szCs w:val="24"/>
          <w:lang w:eastAsia="ja-JP"/>
        </w:rPr>
        <w:t xml:space="preserve">flexibly </w:t>
      </w:r>
      <w:r w:rsidR="008C4210">
        <w:rPr>
          <w:rFonts w:eastAsia="MS Mincho"/>
          <w:szCs w:val="24"/>
          <w:lang w:eastAsia="ja-JP"/>
        </w:rPr>
        <w:t>using</w:t>
      </w:r>
      <w:r w:rsidR="008060AB">
        <w:rPr>
          <w:rFonts w:eastAsia="MS Mincho"/>
          <w:szCs w:val="24"/>
          <w:lang w:eastAsia="ja-JP"/>
        </w:rPr>
        <w:t xml:space="preserve"> </w:t>
      </w:r>
      <w:r w:rsidR="009A3A44">
        <w:rPr>
          <w:rFonts w:eastAsia="MS Mincho"/>
          <w:szCs w:val="24"/>
          <w:lang w:eastAsia="ja-JP"/>
        </w:rPr>
        <w:t xml:space="preserve">their </w:t>
      </w:r>
      <w:r w:rsidR="008060AB">
        <w:rPr>
          <w:rFonts w:eastAsia="MS Mincho"/>
          <w:szCs w:val="24"/>
          <w:lang w:eastAsia="ja-JP"/>
        </w:rPr>
        <w:t xml:space="preserve">ingenuity and inventiveness, from the standpoint </w:t>
      </w:r>
      <w:r>
        <w:rPr>
          <w:rFonts w:eastAsia="MS Mincho"/>
          <w:szCs w:val="24"/>
          <w:lang w:eastAsia="ja-JP"/>
        </w:rPr>
        <w:t>cultivat</w:t>
      </w:r>
      <w:r w:rsidR="008C4210">
        <w:rPr>
          <w:rFonts w:eastAsia="MS Mincho"/>
          <w:szCs w:val="24"/>
          <w:lang w:eastAsia="ja-JP"/>
        </w:rPr>
        <w:t>ing</w:t>
      </w:r>
      <w:r>
        <w:rPr>
          <w:rFonts w:eastAsia="MS Mincho"/>
          <w:szCs w:val="24"/>
          <w:lang w:eastAsia="ja-JP"/>
        </w:rPr>
        <w:t xml:space="preserve"> innovation and</w:t>
      </w:r>
      <w:r w:rsidR="00BD093E">
        <w:rPr>
          <w:rFonts w:eastAsia="MS Mincho"/>
          <w:szCs w:val="24"/>
          <w:lang w:eastAsia="ja-JP"/>
        </w:rPr>
        <w:t xml:space="preserve"> </w:t>
      </w:r>
      <w:r>
        <w:rPr>
          <w:rFonts w:eastAsia="MS Mincho"/>
          <w:szCs w:val="24"/>
          <w:lang w:eastAsia="ja-JP"/>
        </w:rPr>
        <w:t>bolster</w:t>
      </w:r>
      <w:r w:rsidR="008C4210">
        <w:rPr>
          <w:rFonts w:eastAsia="MS Mincho"/>
          <w:szCs w:val="24"/>
          <w:lang w:eastAsia="ja-JP"/>
        </w:rPr>
        <w:t>ing</w:t>
      </w:r>
      <w:r>
        <w:rPr>
          <w:rFonts w:eastAsia="MS Mincho"/>
          <w:szCs w:val="24"/>
          <w:lang w:eastAsia="ja-JP"/>
        </w:rPr>
        <w:t xml:space="preserve"> international competitiveness</w:t>
      </w:r>
      <w:r w:rsidR="008C4210">
        <w:rPr>
          <w:rFonts w:eastAsia="MS Mincho"/>
          <w:szCs w:val="24"/>
          <w:lang w:eastAsia="ja-JP"/>
        </w:rPr>
        <w:t>,</w:t>
      </w:r>
      <w:r>
        <w:rPr>
          <w:rFonts w:eastAsia="MS Mincho"/>
          <w:szCs w:val="24"/>
          <w:lang w:eastAsia="ja-JP"/>
        </w:rPr>
        <w:t xml:space="preserve"> including </w:t>
      </w:r>
      <w:r w:rsidR="008C4210">
        <w:rPr>
          <w:rFonts w:eastAsia="MS Mincho"/>
          <w:szCs w:val="24"/>
          <w:lang w:eastAsia="ja-JP"/>
        </w:rPr>
        <w:t xml:space="preserve">that of </w:t>
      </w:r>
      <w:r>
        <w:rPr>
          <w:rFonts w:eastAsia="MS Mincho"/>
          <w:szCs w:val="24"/>
          <w:lang w:eastAsia="ja-JP"/>
        </w:rPr>
        <w:t>domestic vendors</w:t>
      </w:r>
      <w:r w:rsidR="009A3A44">
        <w:rPr>
          <w:rFonts w:eastAsia="MS Mincho"/>
          <w:szCs w:val="24"/>
          <w:lang w:eastAsia="ja-JP"/>
        </w:rPr>
        <w:t>.</w:t>
      </w:r>
    </w:p>
    <w:p w14:paraId="5E6E72CC" w14:textId="71B2B4EC" w:rsidR="009A3A44" w:rsidRPr="00475419" w:rsidRDefault="008C4210" w:rsidP="00475419">
      <w:pPr>
        <w:pStyle w:val="ListParagraph"/>
        <w:numPr>
          <w:ilvl w:val="0"/>
          <w:numId w:val="31"/>
        </w:numPr>
        <w:rPr>
          <w:szCs w:val="24"/>
        </w:rPr>
      </w:pPr>
      <w:r>
        <w:rPr>
          <w:rFonts w:eastAsia="MS Mincho"/>
          <w:szCs w:val="24"/>
          <w:lang w:eastAsia="ja-JP"/>
        </w:rPr>
        <w:t xml:space="preserve">When </w:t>
      </w:r>
      <w:r w:rsidR="009A3A44">
        <w:rPr>
          <w:rFonts w:eastAsia="MS Mincho" w:hint="eastAsia"/>
          <w:szCs w:val="24"/>
          <w:lang w:eastAsia="ja-JP"/>
        </w:rPr>
        <w:t xml:space="preserve">considering the </w:t>
      </w:r>
      <w:r w:rsidR="009A3A44">
        <w:rPr>
          <w:rFonts w:eastAsia="MS Mincho"/>
          <w:szCs w:val="24"/>
          <w:lang w:eastAsia="ja-JP"/>
        </w:rPr>
        <w:t>openness of MNO network</w:t>
      </w:r>
      <w:r>
        <w:rPr>
          <w:rFonts w:eastAsia="MS Mincho"/>
          <w:szCs w:val="24"/>
          <w:lang w:eastAsia="ja-JP"/>
        </w:rPr>
        <w:t>s</w:t>
      </w:r>
      <w:r w:rsidR="009A3A44">
        <w:rPr>
          <w:rFonts w:eastAsia="MS Mincho" w:hint="eastAsia"/>
          <w:szCs w:val="24"/>
          <w:lang w:eastAsia="ja-JP"/>
        </w:rPr>
        <w:t>,</w:t>
      </w:r>
      <w:r w:rsidR="009A3A44">
        <w:rPr>
          <w:rFonts w:eastAsia="MS Mincho"/>
          <w:szCs w:val="24"/>
          <w:lang w:eastAsia="ja-JP"/>
        </w:rPr>
        <w:t xml:space="preserve"> the consensus built through negotiations between MNO</w:t>
      </w:r>
      <w:r>
        <w:rPr>
          <w:rFonts w:eastAsia="MS Mincho"/>
          <w:szCs w:val="24"/>
          <w:lang w:eastAsia="ja-JP"/>
        </w:rPr>
        <w:t>s</w:t>
      </w:r>
      <w:r w:rsidR="009A3A44">
        <w:rPr>
          <w:rFonts w:eastAsia="MS Mincho"/>
          <w:szCs w:val="24"/>
          <w:lang w:eastAsia="ja-JP"/>
        </w:rPr>
        <w:t xml:space="preserve"> and MVNO</w:t>
      </w:r>
      <w:r>
        <w:rPr>
          <w:rFonts w:eastAsia="MS Mincho"/>
          <w:szCs w:val="24"/>
          <w:lang w:eastAsia="ja-JP"/>
        </w:rPr>
        <w:t>s</w:t>
      </w:r>
      <w:r w:rsidR="009A3A44">
        <w:rPr>
          <w:rFonts w:eastAsia="MS Mincho"/>
          <w:szCs w:val="24"/>
          <w:lang w:eastAsia="ja-JP"/>
        </w:rPr>
        <w:t xml:space="preserve"> should be respected</w:t>
      </w:r>
      <w:r w:rsidR="005F0890">
        <w:rPr>
          <w:rFonts w:eastAsia="MS Mincho"/>
          <w:szCs w:val="24"/>
          <w:lang w:eastAsia="ja-JP"/>
        </w:rPr>
        <w:t xml:space="preserve"> first</w:t>
      </w:r>
      <w:r w:rsidR="009A3A44">
        <w:rPr>
          <w:rFonts w:eastAsia="MS Mincho"/>
          <w:szCs w:val="24"/>
          <w:lang w:eastAsia="ja-JP"/>
        </w:rPr>
        <w:t xml:space="preserve">, </w:t>
      </w:r>
      <w:r w:rsidR="00F73B8B">
        <w:rPr>
          <w:rFonts w:eastAsia="MS Mincho"/>
          <w:szCs w:val="24"/>
          <w:lang w:eastAsia="ja-JP"/>
        </w:rPr>
        <w:t xml:space="preserve">and then ex-ante regulations should be configured if necessary, with </w:t>
      </w:r>
      <w:r w:rsidR="005F0890">
        <w:rPr>
          <w:rFonts w:eastAsia="MS Mincho"/>
          <w:szCs w:val="24"/>
          <w:lang w:eastAsia="ja-JP"/>
        </w:rPr>
        <w:t>respect to</w:t>
      </w:r>
      <w:r w:rsidR="00F73B8B">
        <w:rPr>
          <w:rFonts w:eastAsia="MS Mincho"/>
          <w:szCs w:val="24"/>
          <w:lang w:eastAsia="ja-JP"/>
        </w:rPr>
        <w:t xml:space="preserve"> MNO</w:t>
      </w:r>
      <w:r w:rsidR="008A7C07">
        <w:rPr>
          <w:rFonts w:eastAsia="MS Mincho"/>
          <w:szCs w:val="24"/>
          <w:lang w:eastAsia="ja-JP"/>
        </w:rPr>
        <w:t>s</w:t>
      </w:r>
      <w:r w:rsidR="00F73B8B">
        <w:rPr>
          <w:rFonts w:eastAsia="MS Mincho"/>
          <w:szCs w:val="24"/>
          <w:lang w:eastAsia="ja-JP"/>
        </w:rPr>
        <w:t xml:space="preserve">’ incentives to invest </w:t>
      </w:r>
      <w:r>
        <w:rPr>
          <w:rFonts w:eastAsia="MS Mincho"/>
          <w:szCs w:val="24"/>
          <w:lang w:eastAsia="ja-JP"/>
        </w:rPr>
        <w:t>in</w:t>
      </w:r>
      <w:r w:rsidR="00F73B8B">
        <w:rPr>
          <w:rFonts w:eastAsia="MS Mincho"/>
          <w:szCs w:val="24"/>
          <w:lang w:eastAsia="ja-JP"/>
        </w:rPr>
        <w:t xml:space="preserve"> </w:t>
      </w:r>
      <w:r w:rsidR="005F0890">
        <w:rPr>
          <w:rFonts w:eastAsia="MS Mincho"/>
          <w:szCs w:val="24"/>
          <w:lang w:eastAsia="ja-JP"/>
        </w:rPr>
        <w:t>infrastructure</w:t>
      </w:r>
      <w:r w:rsidR="00F73B8B">
        <w:rPr>
          <w:rFonts w:eastAsia="MS Mincho"/>
          <w:szCs w:val="24"/>
          <w:lang w:eastAsia="ja-JP"/>
        </w:rPr>
        <w:t xml:space="preserve"> and innovation and </w:t>
      </w:r>
      <w:r>
        <w:rPr>
          <w:rFonts w:eastAsia="MS Mincho"/>
          <w:szCs w:val="24"/>
          <w:lang w:eastAsia="ja-JP"/>
        </w:rPr>
        <w:t>with a</w:t>
      </w:r>
      <w:r w:rsidR="00F73B8B">
        <w:rPr>
          <w:rFonts w:eastAsia="MS Mincho"/>
          <w:szCs w:val="24"/>
          <w:lang w:eastAsia="ja-JP"/>
        </w:rPr>
        <w:t xml:space="preserve"> close eye on standardisation </w:t>
      </w:r>
      <w:r>
        <w:rPr>
          <w:rFonts w:eastAsia="MS Mincho"/>
          <w:szCs w:val="24"/>
          <w:lang w:eastAsia="ja-JP"/>
        </w:rPr>
        <w:t>trend</w:t>
      </w:r>
      <w:r w:rsidR="008A7C07">
        <w:rPr>
          <w:rFonts w:eastAsia="MS Mincho"/>
          <w:szCs w:val="24"/>
          <w:lang w:eastAsia="ja-JP"/>
        </w:rPr>
        <w:t>s</w:t>
      </w:r>
      <w:r>
        <w:rPr>
          <w:rFonts w:eastAsia="MS Mincho"/>
          <w:szCs w:val="24"/>
          <w:lang w:eastAsia="ja-JP"/>
        </w:rPr>
        <w:t xml:space="preserve"> </w:t>
      </w:r>
      <w:r w:rsidR="00F73B8B">
        <w:rPr>
          <w:rFonts w:eastAsia="MS Mincho"/>
          <w:szCs w:val="24"/>
          <w:lang w:eastAsia="ja-JP"/>
        </w:rPr>
        <w:t>and MNO’s technological developments.</w:t>
      </w:r>
    </w:p>
    <w:p w14:paraId="09C87489" w14:textId="5908C1C1" w:rsidR="00F73B8B" w:rsidRPr="00475419" w:rsidRDefault="00A12ABB" w:rsidP="00475419">
      <w:pPr>
        <w:pStyle w:val="ListParagraph"/>
        <w:numPr>
          <w:ilvl w:val="0"/>
          <w:numId w:val="31"/>
        </w:numPr>
        <w:rPr>
          <w:szCs w:val="24"/>
        </w:rPr>
      </w:pPr>
      <w:r>
        <w:rPr>
          <w:rFonts w:eastAsia="MS Mincho" w:hint="eastAsia"/>
          <w:szCs w:val="24"/>
          <w:lang w:eastAsia="ja-JP"/>
        </w:rPr>
        <w:t>In terms of Full VMNO</w:t>
      </w:r>
      <w:r w:rsidR="008C4210">
        <w:rPr>
          <w:rFonts w:eastAsia="MS Mincho"/>
          <w:szCs w:val="24"/>
          <w:lang w:eastAsia="ja-JP"/>
        </w:rPr>
        <w:t>s</w:t>
      </w:r>
      <w:r w:rsidR="00BC566C">
        <w:rPr>
          <w:rFonts w:eastAsia="MS Mincho"/>
          <w:szCs w:val="24"/>
          <w:lang w:eastAsia="ja-JP"/>
        </w:rPr>
        <w:t xml:space="preserve">, </w:t>
      </w:r>
      <w:r w:rsidR="008C4210">
        <w:rPr>
          <w:rFonts w:eastAsia="MS Mincho"/>
          <w:szCs w:val="24"/>
          <w:lang w:eastAsia="ja-JP"/>
        </w:rPr>
        <w:t>careful</w:t>
      </w:r>
      <w:r w:rsidR="000277C7">
        <w:rPr>
          <w:rFonts w:eastAsia="MS Mincho"/>
          <w:szCs w:val="24"/>
          <w:lang w:eastAsia="ja-JP"/>
        </w:rPr>
        <w:t xml:space="preserve"> discussion </w:t>
      </w:r>
      <w:r w:rsidR="008C4210">
        <w:rPr>
          <w:rFonts w:eastAsia="MS Mincho"/>
          <w:szCs w:val="24"/>
          <w:lang w:eastAsia="ja-JP"/>
        </w:rPr>
        <w:t>is</w:t>
      </w:r>
      <w:r w:rsidR="000277C7">
        <w:rPr>
          <w:rFonts w:eastAsia="MS Mincho"/>
          <w:szCs w:val="24"/>
          <w:lang w:eastAsia="ja-JP"/>
        </w:rPr>
        <w:t xml:space="preserve"> required because </w:t>
      </w:r>
      <w:r w:rsidR="00BC566C">
        <w:rPr>
          <w:rFonts w:eastAsia="MS Mincho"/>
          <w:szCs w:val="24"/>
          <w:lang w:eastAsia="ja-JP"/>
        </w:rPr>
        <w:t>there are</w:t>
      </w:r>
      <w:r>
        <w:rPr>
          <w:rFonts w:eastAsia="MS Mincho"/>
          <w:szCs w:val="24"/>
          <w:lang w:eastAsia="ja-JP"/>
        </w:rPr>
        <w:t xml:space="preserve"> various concerns about serious risks</w:t>
      </w:r>
      <w:bookmarkStart w:id="11" w:name="OLE_LINK1"/>
      <w:bookmarkStart w:id="12" w:name="OLE_LINK2"/>
      <w:r w:rsidR="008C4210">
        <w:rPr>
          <w:rFonts w:ascii="Arial" w:eastAsia="Arial" w:hAnsi="Arial" w:cs="Arial"/>
          <w:color w:val="222222"/>
          <w:highlight w:val="white"/>
        </w:rPr>
        <w:t>—</w:t>
      </w:r>
      <w:bookmarkEnd w:id="11"/>
      <w:bookmarkEnd w:id="12"/>
      <w:r>
        <w:rPr>
          <w:rFonts w:eastAsia="MS Mincho"/>
          <w:szCs w:val="24"/>
          <w:lang w:eastAsia="ja-JP"/>
        </w:rPr>
        <w:t>e.g.</w:t>
      </w:r>
      <w:r w:rsidR="008C4210">
        <w:rPr>
          <w:rFonts w:eastAsia="MS Mincho"/>
          <w:szCs w:val="24"/>
          <w:lang w:eastAsia="ja-JP"/>
        </w:rPr>
        <w:t>,</w:t>
      </w:r>
      <w:r w:rsidR="00EC1D95">
        <w:rPr>
          <w:rFonts w:eastAsia="MS Mincho"/>
          <w:szCs w:val="24"/>
          <w:lang w:eastAsia="ja-JP"/>
        </w:rPr>
        <w:t xml:space="preserve"> </w:t>
      </w:r>
      <w:r w:rsidR="00EC1D95">
        <w:rPr>
          <w:rFonts w:eastAsia="MS Mincho" w:hint="eastAsia"/>
          <w:szCs w:val="24"/>
          <w:lang w:eastAsia="ja-JP"/>
        </w:rPr>
        <w:t xml:space="preserve">unplanned </w:t>
      </w:r>
      <w:r w:rsidR="00EC1D95">
        <w:rPr>
          <w:rFonts w:eastAsia="MS Mincho"/>
          <w:szCs w:val="24"/>
          <w:lang w:eastAsia="ja-JP"/>
        </w:rPr>
        <w:t>network interruption</w:t>
      </w:r>
      <w:r w:rsidR="008C4210">
        <w:rPr>
          <w:rFonts w:eastAsia="MS Mincho"/>
          <w:szCs w:val="24"/>
          <w:lang w:eastAsia="ja-JP"/>
        </w:rPr>
        <w:t>s</w:t>
      </w:r>
      <w:r w:rsidR="00EC1D95">
        <w:rPr>
          <w:rFonts w:eastAsia="MS Mincho"/>
          <w:szCs w:val="24"/>
          <w:lang w:eastAsia="ja-JP"/>
        </w:rPr>
        <w:t xml:space="preserve">, </w:t>
      </w:r>
      <w:r w:rsidR="00BC566C">
        <w:rPr>
          <w:rFonts w:eastAsia="MS Mincho"/>
          <w:szCs w:val="24"/>
          <w:lang w:eastAsia="ja-JP"/>
        </w:rPr>
        <w:t>loss</w:t>
      </w:r>
      <w:r w:rsidR="00EC1D95">
        <w:rPr>
          <w:rFonts w:eastAsia="MS Mincho"/>
          <w:szCs w:val="24"/>
          <w:lang w:eastAsia="ja-JP"/>
        </w:rPr>
        <w:t xml:space="preserve"> of service quality and security risks, due to lack of network management</w:t>
      </w:r>
      <w:r w:rsidR="00A700DC">
        <w:rPr>
          <w:rFonts w:eastAsia="MS Mincho"/>
          <w:szCs w:val="24"/>
          <w:lang w:eastAsia="ja-JP"/>
        </w:rPr>
        <w:t xml:space="preserve"> integrity,</w:t>
      </w:r>
      <w:r w:rsidR="00EC1D95">
        <w:rPr>
          <w:rFonts w:eastAsia="MS Mincho"/>
          <w:szCs w:val="24"/>
          <w:lang w:eastAsia="ja-JP"/>
        </w:rPr>
        <w:t xml:space="preserve"> including capacity planning </w:t>
      </w:r>
      <w:r w:rsidR="00A700DC">
        <w:rPr>
          <w:rFonts w:eastAsia="MS Mincho"/>
          <w:szCs w:val="24"/>
          <w:lang w:eastAsia="ja-JP"/>
        </w:rPr>
        <w:t>for</w:t>
      </w:r>
      <w:r w:rsidR="00EC1D95">
        <w:rPr>
          <w:rFonts w:eastAsia="MS Mincho"/>
          <w:szCs w:val="24"/>
          <w:lang w:eastAsia="ja-JP"/>
        </w:rPr>
        <w:t xml:space="preserve"> the radio facilities, network admission control</w:t>
      </w:r>
      <w:r w:rsidR="008A7C07">
        <w:rPr>
          <w:rFonts w:eastAsia="MS Mincho"/>
          <w:szCs w:val="24"/>
          <w:lang w:eastAsia="ja-JP"/>
        </w:rPr>
        <w:t>s</w:t>
      </w:r>
      <w:r w:rsidR="00EC1D95">
        <w:rPr>
          <w:rFonts w:eastAsia="MS Mincho"/>
          <w:szCs w:val="24"/>
          <w:lang w:eastAsia="ja-JP"/>
        </w:rPr>
        <w:t xml:space="preserve"> based on SLA</w:t>
      </w:r>
      <w:r w:rsidR="008A7C07">
        <w:rPr>
          <w:rFonts w:eastAsia="MS Mincho"/>
          <w:szCs w:val="24"/>
          <w:lang w:eastAsia="ja-JP"/>
        </w:rPr>
        <w:t>,</w:t>
      </w:r>
      <w:r w:rsidR="00EC1D95">
        <w:rPr>
          <w:rFonts w:eastAsia="MS Mincho"/>
          <w:szCs w:val="24"/>
          <w:lang w:eastAsia="ja-JP"/>
        </w:rPr>
        <w:t xml:space="preserve"> etc</w:t>
      </w:r>
      <w:r w:rsidR="005F0890">
        <w:rPr>
          <w:rFonts w:eastAsia="MS Mincho"/>
          <w:szCs w:val="24"/>
          <w:lang w:eastAsia="ja-JP"/>
        </w:rPr>
        <w:t>.</w:t>
      </w:r>
      <w:r w:rsidR="00A700DC">
        <w:rPr>
          <w:rFonts w:ascii="Arial" w:eastAsia="Arial" w:hAnsi="Arial" w:cs="Arial"/>
          <w:color w:val="222222"/>
          <w:highlight w:val="white"/>
        </w:rPr>
        <w:t>—</w:t>
      </w:r>
      <w:r w:rsidR="00EC1D95">
        <w:rPr>
          <w:rFonts w:eastAsia="MS Mincho"/>
          <w:szCs w:val="24"/>
          <w:lang w:eastAsia="ja-JP"/>
        </w:rPr>
        <w:t xml:space="preserve">if </w:t>
      </w:r>
      <w:r w:rsidR="00D64864">
        <w:rPr>
          <w:rFonts w:eastAsia="MS Mincho"/>
          <w:szCs w:val="24"/>
          <w:lang w:eastAsia="ja-JP"/>
        </w:rPr>
        <w:t xml:space="preserve">the </w:t>
      </w:r>
      <w:r w:rsidR="00EC1D95">
        <w:rPr>
          <w:rFonts w:eastAsia="MS Mincho"/>
          <w:szCs w:val="24"/>
          <w:lang w:eastAsia="ja-JP"/>
        </w:rPr>
        <w:t xml:space="preserve">core network </w:t>
      </w:r>
      <w:r w:rsidR="00A700DC">
        <w:rPr>
          <w:rFonts w:eastAsia="MS Mincho"/>
          <w:szCs w:val="24"/>
          <w:lang w:eastAsia="ja-JP"/>
        </w:rPr>
        <w:t>is</w:t>
      </w:r>
      <w:r w:rsidR="00EC1D95">
        <w:rPr>
          <w:rFonts w:eastAsia="MS Mincho"/>
          <w:szCs w:val="24"/>
          <w:lang w:eastAsia="ja-JP"/>
        </w:rPr>
        <w:t xml:space="preserve"> out of </w:t>
      </w:r>
      <w:r w:rsidR="00A700DC">
        <w:rPr>
          <w:rFonts w:eastAsia="MS Mincho"/>
          <w:szCs w:val="24"/>
          <w:lang w:eastAsia="ja-JP"/>
        </w:rPr>
        <w:t xml:space="preserve">the </w:t>
      </w:r>
      <w:r w:rsidR="00EC1D95">
        <w:rPr>
          <w:rFonts w:eastAsia="MS Mincho"/>
          <w:szCs w:val="24"/>
          <w:lang w:eastAsia="ja-JP"/>
        </w:rPr>
        <w:t>MNO’s control.</w:t>
      </w:r>
    </w:p>
    <w:p w14:paraId="2F8B3D51" w14:textId="1EE00258" w:rsidR="008A7C07" w:rsidRDefault="00A700DC" w:rsidP="009248F0">
      <w:pPr>
        <w:rPr>
          <w:szCs w:val="24"/>
        </w:rPr>
      </w:pPr>
      <w:r>
        <w:rPr>
          <w:szCs w:val="24"/>
        </w:rPr>
        <w:t>The conclusion reach through</w:t>
      </w:r>
      <w:r w:rsidR="00EC1D95">
        <w:rPr>
          <w:szCs w:val="24"/>
        </w:rPr>
        <w:t xml:space="preserve"> the discussion</w:t>
      </w:r>
      <w:r w:rsidR="008A7C07">
        <w:rPr>
          <w:szCs w:val="24"/>
        </w:rPr>
        <w:t>s</w:t>
      </w:r>
      <w:r w:rsidR="00EC1D95">
        <w:rPr>
          <w:szCs w:val="24"/>
        </w:rPr>
        <w:t xml:space="preserve">, </w:t>
      </w:r>
      <w:r w:rsidR="005F0890">
        <w:rPr>
          <w:szCs w:val="24"/>
        </w:rPr>
        <w:t xml:space="preserve">however, </w:t>
      </w:r>
      <w:r>
        <w:rPr>
          <w:szCs w:val="24"/>
        </w:rPr>
        <w:t>was</w:t>
      </w:r>
      <w:r w:rsidR="00EC1D95" w:rsidRPr="00EC1D95">
        <w:rPr>
          <w:szCs w:val="24"/>
        </w:rPr>
        <w:t xml:space="preserve"> that Full VMNO</w:t>
      </w:r>
      <w:r>
        <w:rPr>
          <w:szCs w:val="24"/>
        </w:rPr>
        <w:t>s</w:t>
      </w:r>
      <w:r w:rsidR="00EC1D95" w:rsidRPr="00EC1D95">
        <w:rPr>
          <w:szCs w:val="24"/>
        </w:rPr>
        <w:t xml:space="preserve"> and Light VMNO</w:t>
      </w:r>
      <w:r>
        <w:rPr>
          <w:szCs w:val="24"/>
        </w:rPr>
        <w:t>s</w:t>
      </w:r>
      <w:r w:rsidR="00EC1D95" w:rsidRPr="00EC1D95">
        <w:rPr>
          <w:szCs w:val="24"/>
        </w:rPr>
        <w:t xml:space="preserve"> are both ‘appropriate’ concepts </w:t>
      </w:r>
      <w:r>
        <w:rPr>
          <w:szCs w:val="24"/>
        </w:rPr>
        <w:t xml:space="preserve">for </w:t>
      </w:r>
      <w:r w:rsidR="00EC1D95" w:rsidRPr="00EC1D95">
        <w:rPr>
          <w:szCs w:val="24"/>
        </w:rPr>
        <w:t>virtual telecommunication</w:t>
      </w:r>
      <w:r>
        <w:rPr>
          <w:szCs w:val="24"/>
        </w:rPr>
        <w:t>s</w:t>
      </w:r>
      <w:r w:rsidR="00EC1D95" w:rsidRPr="00EC1D95">
        <w:rPr>
          <w:szCs w:val="24"/>
        </w:rPr>
        <w:t xml:space="preserve"> operator</w:t>
      </w:r>
      <w:r>
        <w:rPr>
          <w:szCs w:val="24"/>
        </w:rPr>
        <w:t>s</w:t>
      </w:r>
      <w:r w:rsidR="00EC1D95" w:rsidRPr="00EC1D95">
        <w:rPr>
          <w:szCs w:val="24"/>
        </w:rPr>
        <w:t xml:space="preserve"> </w:t>
      </w:r>
      <w:r w:rsidR="005F0890">
        <w:rPr>
          <w:szCs w:val="24"/>
        </w:rPr>
        <w:t>o</w:t>
      </w:r>
      <w:r w:rsidR="00EC1D95" w:rsidRPr="00EC1D95">
        <w:rPr>
          <w:szCs w:val="24"/>
        </w:rPr>
        <w:t>n 5G SA</w:t>
      </w:r>
      <w:r>
        <w:rPr>
          <w:szCs w:val="24"/>
        </w:rPr>
        <w:t>, as stated</w:t>
      </w:r>
      <w:r w:rsidR="002338ED" w:rsidRPr="00EC1D95">
        <w:rPr>
          <w:szCs w:val="24"/>
        </w:rPr>
        <w:t xml:space="preserve"> in </w:t>
      </w:r>
      <w:r>
        <w:rPr>
          <w:szCs w:val="24"/>
        </w:rPr>
        <w:t>the</w:t>
      </w:r>
      <w:r w:rsidR="002338ED" w:rsidRPr="00EC1D95">
        <w:rPr>
          <w:szCs w:val="24"/>
        </w:rPr>
        <w:t xml:space="preserve"> final report </w:t>
      </w:r>
      <w:r>
        <w:rPr>
          <w:szCs w:val="24"/>
        </w:rPr>
        <w:t xml:space="preserve">of the consultation </w:t>
      </w:r>
      <w:r w:rsidR="002338ED" w:rsidRPr="00EC1D95">
        <w:rPr>
          <w:szCs w:val="24"/>
        </w:rPr>
        <w:t xml:space="preserve">published in </w:t>
      </w:r>
      <w:r w:rsidR="002338ED" w:rsidRPr="00475419">
        <w:rPr>
          <w:szCs w:val="24"/>
        </w:rPr>
        <w:t>February 2020</w:t>
      </w:r>
      <w:r w:rsidR="002338ED" w:rsidRPr="002338ED">
        <w:rPr>
          <w:szCs w:val="24"/>
        </w:rPr>
        <w:t>,</w:t>
      </w:r>
      <w:r w:rsidR="002338ED">
        <w:rPr>
          <w:szCs w:val="24"/>
        </w:rPr>
        <w:t xml:space="preserve"> </w:t>
      </w:r>
      <w:r w:rsidR="00EC1D95">
        <w:rPr>
          <w:szCs w:val="24"/>
        </w:rPr>
        <w:t>from the</w:t>
      </w:r>
      <w:r w:rsidR="00BC566C">
        <w:rPr>
          <w:szCs w:val="24"/>
        </w:rPr>
        <w:t xml:space="preserve"> perspective </w:t>
      </w:r>
      <w:r>
        <w:rPr>
          <w:szCs w:val="24"/>
        </w:rPr>
        <w:t>of</w:t>
      </w:r>
      <w:r w:rsidR="00EC1D95">
        <w:rPr>
          <w:szCs w:val="24"/>
        </w:rPr>
        <w:t xml:space="preserve"> ensuring fair competition among MNOs and MVNOs</w:t>
      </w:r>
      <w:r>
        <w:rPr>
          <w:szCs w:val="24"/>
        </w:rPr>
        <w:t xml:space="preserve"> and</w:t>
      </w:r>
      <w:r w:rsidR="002338ED">
        <w:rPr>
          <w:szCs w:val="24"/>
        </w:rPr>
        <w:t xml:space="preserve"> enabling</w:t>
      </w:r>
      <w:r w:rsidR="00BC566C">
        <w:rPr>
          <w:szCs w:val="24"/>
        </w:rPr>
        <w:t xml:space="preserve"> MVNOs to</w:t>
      </w:r>
      <w:r w:rsidR="002338ED">
        <w:rPr>
          <w:szCs w:val="24"/>
        </w:rPr>
        <w:t xml:space="preserve"> </w:t>
      </w:r>
      <w:r w:rsidR="00BC566C">
        <w:rPr>
          <w:szCs w:val="24"/>
        </w:rPr>
        <w:t>develop high</w:t>
      </w:r>
      <w:r>
        <w:rPr>
          <w:szCs w:val="24"/>
        </w:rPr>
        <w:t>-</w:t>
      </w:r>
      <w:r w:rsidR="00BC566C">
        <w:rPr>
          <w:szCs w:val="24"/>
        </w:rPr>
        <w:t xml:space="preserve">value services in accord with </w:t>
      </w:r>
      <w:r w:rsidR="00BC566C">
        <w:rPr>
          <w:rFonts w:eastAsia="MS Mincho" w:hint="eastAsia"/>
          <w:szCs w:val="24"/>
          <w:lang w:eastAsia="ja-JP"/>
        </w:rPr>
        <w:t>5G features</w:t>
      </w:r>
      <w:r w:rsidR="00EC1D95" w:rsidRPr="00EC1D95">
        <w:rPr>
          <w:szCs w:val="24"/>
        </w:rPr>
        <w:t>.</w:t>
      </w:r>
      <w:r w:rsidR="00BC566C">
        <w:rPr>
          <w:szCs w:val="24"/>
        </w:rPr>
        <w:t xml:space="preserve"> The </w:t>
      </w:r>
      <w:r>
        <w:rPr>
          <w:szCs w:val="24"/>
        </w:rPr>
        <w:t xml:space="preserve">report </w:t>
      </w:r>
      <w:r w:rsidR="00BC566C">
        <w:rPr>
          <w:szCs w:val="24"/>
        </w:rPr>
        <w:t>also note</w:t>
      </w:r>
      <w:r>
        <w:rPr>
          <w:szCs w:val="24"/>
        </w:rPr>
        <w:t>d</w:t>
      </w:r>
      <w:r w:rsidR="00BC566C">
        <w:rPr>
          <w:szCs w:val="24"/>
        </w:rPr>
        <w:t xml:space="preserve"> that </w:t>
      </w:r>
      <w:r w:rsidR="002338ED">
        <w:rPr>
          <w:szCs w:val="24"/>
        </w:rPr>
        <w:t xml:space="preserve">further consideration should be </w:t>
      </w:r>
      <w:r w:rsidR="005F0890">
        <w:rPr>
          <w:szCs w:val="24"/>
        </w:rPr>
        <w:t xml:space="preserve">delivered </w:t>
      </w:r>
      <w:r>
        <w:rPr>
          <w:szCs w:val="24"/>
        </w:rPr>
        <w:t xml:space="preserve">when the </w:t>
      </w:r>
      <w:r w:rsidR="002338ED">
        <w:rPr>
          <w:szCs w:val="24"/>
        </w:rPr>
        <w:t>development of 5G core network</w:t>
      </w:r>
      <w:r>
        <w:rPr>
          <w:szCs w:val="24"/>
        </w:rPr>
        <w:t>s</w:t>
      </w:r>
      <w:r w:rsidR="002338ED">
        <w:rPr>
          <w:szCs w:val="24"/>
        </w:rPr>
        <w:t xml:space="preserve"> </w:t>
      </w:r>
      <w:r>
        <w:rPr>
          <w:szCs w:val="24"/>
        </w:rPr>
        <w:t xml:space="preserve">by MNOs is reviewed </w:t>
      </w:r>
      <w:r w:rsidR="002338ED">
        <w:rPr>
          <w:szCs w:val="24"/>
        </w:rPr>
        <w:t>after spring 2020.</w:t>
      </w:r>
    </w:p>
    <w:p w14:paraId="06126C77" w14:textId="67C24C57" w:rsidR="00443BF2" w:rsidRPr="002338ED" w:rsidRDefault="00443BF2" w:rsidP="009248F0">
      <w:pPr>
        <w:rPr>
          <w:szCs w:val="24"/>
        </w:rPr>
      </w:pPr>
    </w:p>
    <w:p w14:paraId="3708C2E9" w14:textId="6550A591" w:rsidR="00195D82" w:rsidRDefault="00256DD1" w:rsidP="009248F0">
      <w:pPr>
        <w:rPr>
          <w:b/>
          <w:szCs w:val="24"/>
        </w:rPr>
      </w:pPr>
      <w:r w:rsidRPr="00256DD1">
        <w:rPr>
          <w:b/>
          <w:szCs w:val="24"/>
        </w:rPr>
        <w:t>5</w:t>
      </w:r>
      <w:r w:rsidRPr="00256DD1">
        <w:rPr>
          <w:b/>
          <w:szCs w:val="24"/>
        </w:rPr>
        <w:tab/>
      </w:r>
      <w:r w:rsidR="00D64864" w:rsidRPr="00D64864">
        <w:rPr>
          <w:b/>
          <w:szCs w:val="24"/>
        </w:rPr>
        <w:t>Benefits and challenges from a regulatory standpoint</w:t>
      </w:r>
      <w:r w:rsidR="00D64864" w:rsidRPr="00D64864" w:rsidDel="00D64864">
        <w:rPr>
          <w:b/>
          <w:szCs w:val="24"/>
        </w:rPr>
        <w:t xml:space="preserve"> </w:t>
      </w:r>
    </w:p>
    <w:p w14:paraId="2033A4D6" w14:textId="2BB54F89" w:rsidR="002338ED" w:rsidRPr="00256DD1" w:rsidRDefault="002338ED" w:rsidP="009248F0">
      <w:pPr>
        <w:rPr>
          <w:b/>
          <w:szCs w:val="24"/>
        </w:rPr>
      </w:pPr>
      <w:r>
        <w:rPr>
          <w:szCs w:val="24"/>
        </w:rPr>
        <w:t xml:space="preserve">The two VMNO concepts </w:t>
      </w:r>
      <w:r w:rsidR="00785EBE">
        <w:rPr>
          <w:szCs w:val="24"/>
        </w:rPr>
        <w:t xml:space="preserve">described in Chapter 4 </w:t>
      </w:r>
      <w:r>
        <w:rPr>
          <w:szCs w:val="24"/>
        </w:rPr>
        <w:t xml:space="preserve">are </w:t>
      </w:r>
      <w:r w:rsidR="00785EBE">
        <w:rPr>
          <w:szCs w:val="24"/>
        </w:rPr>
        <w:t xml:space="preserve">under </w:t>
      </w:r>
      <w:r w:rsidR="00C568F4">
        <w:rPr>
          <w:szCs w:val="24"/>
        </w:rPr>
        <w:t>consideration</w:t>
      </w:r>
      <w:r>
        <w:rPr>
          <w:szCs w:val="24"/>
        </w:rPr>
        <w:t xml:space="preserve"> </w:t>
      </w:r>
      <w:r w:rsidR="00785EBE">
        <w:rPr>
          <w:szCs w:val="24"/>
        </w:rPr>
        <w:t>and</w:t>
      </w:r>
      <w:r w:rsidR="00785EBE" w:rsidRPr="009248F0">
        <w:rPr>
          <w:szCs w:val="24"/>
        </w:rPr>
        <w:t xml:space="preserve"> have not </w:t>
      </w:r>
      <w:r w:rsidR="00A700DC">
        <w:rPr>
          <w:szCs w:val="24"/>
        </w:rPr>
        <w:t xml:space="preserve">yet </w:t>
      </w:r>
      <w:r w:rsidR="00785EBE" w:rsidRPr="009248F0">
        <w:rPr>
          <w:szCs w:val="24"/>
        </w:rPr>
        <w:t xml:space="preserve">fully </w:t>
      </w:r>
      <w:r w:rsidR="00853EE1">
        <w:rPr>
          <w:szCs w:val="24"/>
        </w:rPr>
        <w:t>taken shape</w:t>
      </w:r>
      <w:r w:rsidR="00785EBE" w:rsidRPr="009248F0">
        <w:rPr>
          <w:szCs w:val="24"/>
        </w:rPr>
        <w:t>.</w:t>
      </w:r>
      <w:r w:rsidR="00785EBE">
        <w:rPr>
          <w:szCs w:val="24"/>
        </w:rPr>
        <w:t xml:space="preserve"> However, some benefits and challenges </w:t>
      </w:r>
      <w:r w:rsidR="002A072D">
        <w:rPr>
          <w:szCs w:val="24"/>
        </w:rPr>
        <w:t xml:space="preserve">from </w:t>
      </w:r>
      <w:r w:rsidR="00853EE1">
        <w:rPr>
          <w:szCs w:val="24"/>
        </w:rPr>
        <w:t xml:space="preserve">a </w:t>
      </w:r>
      <w:r w:rsidR="002A072D">
        <w:rPr>
          <w:szCs w:val="24"/>
        </w:rPr>
        <w:t xml:space="preserve">regulatory </w:t>
      </w:r>
      <w:r w:rsidR="00853EE1">
        <w:rPr>
          <w:szCs w:val="24"/>
        </w:rPr>
        <w:t>standpoint</w:t>
      </w:r>
      <w:r w:rsidR="002A072D">
        <w:rPr>
          <w:szCs w:val="24"/>
        </w:rPr>
        <w:t xml:space="preserve"> </w:t>
      </w:r>
      <w:r w:rsidR="00853EE1">
        <w:rPr>
          <w:szCs w:val="24"/>
        </w:rPr>
        <w:t>have been</w:t>
      </w:r>
      <w:r w:rsidR="00785EBE">
        <w:rPr>
          <w:szCs w:val="24"/>
        </w:rPr>
        <w:t xml:space="preserve"> pointed out </w:t>
      </w:r>
      <w:r w:rsidR="00853EE1">
        <w:rPr>
          <w:szCs w:val="24"/>
        </w:rPr>
        <w:t>by</w:t>
      </w:r>
      <w:r w:rsidR="00785EBE">
        <w:rPr>
          <w:szCs w:val="24"/>
        </w:rPr>
        <w:t xml:space="preserve"> CERRE and </w:t>
      </w:r>
      <w:r w:rsidR="00853EE1">
        <w:rPr>
          <w:szCs w:val="24"/>
        </w:rPr>
        <w:t xml:space="preserve">the </w:t>
      </w:r>
      <w:r w:rsidR="00785EBE">
        <w:rPr>
          <w:szCs w:val="24"/>
        </w:rPr>
        <w:t>Telecom Service</w:t>
      </w:r>
      <w:r w:rsidR="00501C77">
        <w:rPr>
          <w:rFonts w:eastAsia="MS Mincho" w:hint="eastAsia"/>
          <w:szCs w:val="24"/>
          <w:lang w:eastAsia="ja-JP"/>
        </w:rPr>
        <w:t>s</w:t>
      </w:r>
      <w:r w:rsidR="00785EBE">
        <w:rPr>
          <w:szCs w:val="24"/>
        </w:rPr>
        <w:t xml:space="preserve"> Association.</w:t>
      </w:r>
    </w:p>
    <w:p w14:paraId="6371DA0F" w14:textId="497A3C2C" w:rsidR="000D0900" w:rsidRPr="00256DD1" w:rsidRDefault="000F2C90" w:rsidP="009248F0">
      <w:pPr>
        <w:rPr>
          <w:b/>
          <w:szCs w:val="24"/>
        </w:rPr>
      </w:pPr>
      <w:r w:rsidRPr="00256DD1">
        <w:rPr>
          <w:b/>
          <w:szCs w:val="24"/>
        </w:rPr>
        <w:t>5</w:t>
      </w:r>
      <w:r w:rsidR="000D0900" w:rsidRPr="00256DD1">
        <w:rPr>
          <w:b/>
          <w:szCs w:val="24"/>
        </w:rPr>
        <w:t>.1</w:t>
      </w:r>
      <w:r w:rsidR="000D0900" w:rsidRPr="00256DD1">
        <w:rPr>
          <w:b/>
          <w:szCs w:val="24"/>
        </w:rPr>
        <w:tab/>
        <w:t>Benefits</w:t>
      </w:r>
    </w:p>
    <w:p w14:paraId="64A6C0DC" w14:textId="4F0D6D90" w:rsidR="00B4255A" w:rsidRDefault="004A0CB7" w:rsidP="009248F0">
      <w:pPr>
        <w:rPr>
          <w:szCs w:val="24"/>
        </w:rPr>
      </w:pPr>
      <w:r w:rsidRPr="00785EBE">
        <w:rPr>
          <w:szCs w:val="24"/>
        </w:rPr>
        <w:t xml:space="preserve">CERRE </w:t>
      </w:r>
      <w:r w:rsidR="00853EE1">
        <w:rPr>
          <w:szCs w:val="24"/>
        </w:rPr>
        <w:t>argued</w:t>
      </w:r>
      <w:r w:rsidRPr="00785EBE">
        <w:rPr>
          <w:szCs w:val="24"/>
        </w:rPr>
        <w:t xml:space="preserve"> in </w:t>
      </w:r>
      <w:r w:rsidR="00853EE1">
        <w:rPr>
          <w:szCs w:val="24"/>
        </w:rPr>
        <w:t>its</w:t>
      </w:r>
      <w:r w:rsidRPr="00785EBE">
        <w:rPr>
          <w:szCs w:val="24"/>
        </w:rPr>
        <w:t xml:space="preserve"> White Paper that </w:t>
      </w:r>
      <w:r w:rsidR="00B4255A" w:rsidRPr="00E843F2">
        <w:rPr>
          <w:szCs w:val="24"/>
        </w:rPr>
        <w:t>the new wholesale</w:t>
      </w:r>
      <w:r w:rsidR="00B4255A" w:rsidRPr="002A072D">
        <w:rPr>
          <w:szCs w:val="24"/>
        </w:rPr>
        <w:t xml:space="preserve"> structure </w:t>
      </w:r>
      <w:r w:rsidR="00AF35AE" w:rsidRPr="002A072D">
        <w:rPr>
          <w:szCs w:val="24"/>
        </w:rPr>
        <w:t>generated by</w:t>
      </w:r>
      <w:r w:rsidR="00B4255A" w:rsidRPr="002A072D">
        <w:rPr>
          <w:szCs w:val="24"/>
        </w:rPr>
        <w:t xml:space="preserve"> VMNOs has the potential to deliver a vibrant level of competition on the retail level, for business</w:t>
      </w:r>
      <w:r w:rsidR="00853EE1">
        <w:rPr>
          <w:szCs w:val="24"/>
        </w:rPr>
        <w:t>es</w:t>
      </w:r>
      <w:r w:rsidR="00B4255A" w:rsidRPr="002A072D">
        <w:rPr>
          <w:szCs w:val="24"/>
        </w:rPr>
        <w:t xml:space="preserve"> and consumer</w:t>
      </w:r>
      <w:r w:rsidR="00853EE1">
        <w:rPr>
          <w:szCs w:val="24"/>
        </w:rPr>
        <w:t>s</w:t>
      </w:r>
      <w:r w:rsidR="00B4255A" w:rsidRPr="002A072D">
        <w:rPr>
          <w:szCs w:val="24"/>
        </w:rPr>
        <w:t xml:space="preserve"> alike, because</w:t>
      </w:r>
      <w:r w:rsidR="00B4255A">
        <w:rPr>
          <w:szCs w:val="24"/>
        </w:rPr>
        <w:t xml:space="preserve"> </w:t>
      </w:r>
      <w:r>
        <w:rPr>
          <w:szCs w:val="24"/>
        </w:rPr>
        <w:t xml:space="preserve">the number of VMNOs </w:t>
      </w:r>
      <w:r w:rsidR="00495392">
        <w:rPr>
          <w:szCs w:val="24"/>
        </w:rPr>
        <w:t>is</w:t>
      </w:r>
      <w:r>
        <w:rPr>
          <w:szCs w:val="24"/>
        </w:rPr>
        <w:t xml:space="preserve"> anticipated to be much larger than the number of MNOs, which </w:t>
      </w:r>
      <w:r w:rsidR="00853EE1">
        <w:rPr>
          <w:szCs w:val="24"/>
        </w:rPr>
        <w:t>is</w:t>
      </w:r>
      <w:r w:rsidRPr="009248F0">
        <w:rPr>
          <w:szCs w:val="24"/>
        </w:rPr>
        <w:t xml:space="preserve"> </w:t>
      </w:r>
      <w:r w:rsidR="00853EE1">
        <w:rPr>
          <w:szCs w:val="24"/>
        </w:rPr>
        <w:t xml:space="preserve">likely to only be a </w:t>
      </w:r>
      <w:r w:rsidRPr="009248F0">
        <w:rPr>
          <w:szCs w:val="24"/>
        </w:rPr>
        <w:t xml:space="preserve">handful in most countries </w:t>
      </w:r>
      <w:r w:rsidR="00853EE1">
        <w:rPr>
          <w:szCs w:val="24"/>
        </w:rPr>
        <w:t>owing to</w:t>
      </w:r>
      <w:r w:rsidR="00853EE1" w:rsidRPr="009248F0">
        <w:rPr>
          <w:szCs w:val="24"/>
        </w:rPr>
        <w:t xml:space="preserve"> </w:t>
      </w:r>
      <w:r w:rsidRPr="009248F0">
        <w:rPr>
          <w:szCs w:val="24"/>
        </w:rPr>
        <w:t>limited availability of radio spectrum</w:t>
      </w:r>
      <w:r w:rsidR="00AA70B6">
        <w:rPr>
          <w:szCs w:val="24"/>
        </w:rPr>
        <w:t>.</w:t>
      </w:r>
    </w:p>
    <w:p w14:paraId="1E867161" w14:textId="347BD9D9" w:rsidR="00DE5EAD" w:rsidRPr="009248F0" w:rsidRDefault="00853EE1" w:rsidP="009248F0">
      <w:pPr>
        <w:rPr>
          <w:szCs w:val="24"/>
        </w:rPr>
      </w:pPr>
      <w:r>
        <w:rPr>
          <w:szCs w:val="24"/>
        </w:rPr>
        <w:t>It is presumed that b</w:t>
      </w:r>
      <w:r w:rsidR="00FB3000" w:rsidRPr="009248F0">
        <w:rPr>
          <w:szCs w:val="24"/>
        </w:rPr>
        <w:t>oth types of VMNO</w:t>
      </w:r>
      <w:r>
        <w:rPr>
          <w:szCs w:val="24"/>
        </w:rPr>
        <w:t>s</w:t>
      </w:r>
      <w:r w:rsidR="00FB3000" w:rsidRPr="009248F0">
        <w:rPr>
          <w:szCs w:val="24"/>
        </w:rPr>
        <w:t xml:space="preserve"> </w:t>
      </w:r>
      <w:r>
        <w:rPr>
          <w:szCs w:val="24"/>
        </w:rPr>
        <w:t xml:space="preserve">would </w:t>
      </w:r>
      <w:r w:rsidR="00FB3000" w:rsidRPr="009248F0">
        <w:rPr>
          <w:szCs w:val="24"/>
        </w:rPr>
        <w:t xml:space="preserve">have </w:t>
      </w:r>
      <w:r>
        <w:rPr>
          <w:szCs w:val="24"/>
        </w:rPr>
        <w:t>the</w:t>
      </w:r>
      <w:r w:rsidR="00FB3000" w:rsidRPr="009248F0">
        <w:rPr>
          <w:szCs w:val="24"/>
        </w:rPr>
        <w:t xml:space="preserve"> same degree of flexibility </w:t>
      </w:r>
      <w:r w:rsidR="00D64864">
        <w:rPr>
          <w:szCs w:val="24"/>
        </w:rPr>
        <w:t>in</w:t>
      </w:r>
      <w:r w:rsidR="00FB3000" w:rsidRPr="009248F0">
        <w:rPr>
          <w:szCs w:val="24"/>
        </w:rPr>
        <w:t xml:space="preserve"> services as MNOs have, including </w:t>
      </w:r>
      <w:r>
        <w:rPr>
          <w:szCs w:val="24"/>
        </w:rPr>
        <w:t xml:space="preserve">the ability to </w:t>
      </w:r>
      <w:r w:rsidR="00FB3000" w:rsidRPr="009248F0">
        <w:rPr>
          <w:szCs w:val="24"/>
        </w:rPr>
        <w:t>ensur</w:t>
      </w:r>
      <w:r>
        <w:rPr>
          <w:szCs w:val="24"/>
        </w:rPr>
        <w:t>e</w:t>
      </w:r>
      <w:r w:rsidR="00FB3000" w:rsidRPr="009248F0">
        <w:rPr>
          <w:szCs w:val="24"/>
        </w:rPr>
        <w:t xml:space="preserve"> </w:t>
      </w:r>
      <w:r>
        <w:rPr>
          <w:szCs w:val="24"/>
        </w:rPr>
        <w:t>prescribed</w:t>
      </w:r>
      <w:r w:rsidR="00FB3000" w:rsidRPr="009248F0">
        <w:rPr>
          <w:szCs w:val="24"/>
        </w:rPr>
        <w:t xml:space="preserve"> QoS </w:t>
      </w:r>
      <w:r>
        <w:rPr>
          <w:szCs w:val="24"/>
        </w:rPr>
        <w:t xml:space="preserve">levels to meet </w:t>
      </w:r>
      <w:r w:rsidR="00FB3000" w:rsidRPr="009248F0">
        <w:rPr>
          <w:szCs w:val="24"/>
        </w:rPr>
        <w:t xml:space="preserve">customers’ demands. </w:t>
      </w:r>
      <w:r>
        <w:rPr>
          <w:szCs w:val="24"/>
        </w:rPr>
        <w:t xml:space="preserve">The </w:t>
      </w:r>
      <w:r w:rsidR="00FB3000" w:rsidRPr="00785EBE">
        <w:rPr>
          <w:szCs w:val="24"/>
        </w:rPr>
        <w:t>Tel</w:t>
      </w:r>
      <w:r w:rsidR="00AA70B6" w:rsidRPr="00475419">
        <w:rPr>
          <w:szCs w:val="24"/>
        </w:rPr>
        <w:t>ecom Services Association stat</w:t>
      </w:r>
      <w:r w:rsidR="009A2177" w:rsidRPr="00785EBE">
        <w:rPr>
          <w:szCs w:val="24"/>
        </w:rPr>
        <w:t>ed</w:t>
      </w:r>
      <w:r w:rsidR="00FB3000" w:rsidRPr="00785EBE">
        <w:rPr>
          <w:szCs w:val="24"/>
        </w:rPr>
        <w:t xml:space="preserve"> that th</w:t>
      </w:r>
      <w:r>
        <w:rPr>
          <w:szCs w:val="24"/>
        </w:rPr>
        <w:t>is</w:t>
      </w:r>
      <w:r w:rsidR="00FB3000" w:rsidRPr="00785EBE">
        <w:rPr>
          <w:szCs w:val="24"/>
        </w:rPr>
        <w:t xml:space="preserve"> flexibilit</w:t>
      </w:r>
      <w:r>
        <w:rPr>
          <w:szCs w:val="24"/>
        </w:rPr>
        <w:t>y</w:t>
      </w:r>
      <w:r w:rsidR="00FB3000" w:rsidRPr="00785EBE">
        <w:rPr>
          <w:szCs w:val="24"/>
        </w:rPr>
        <w:t xml:space="preserve"> would </w:t>
      </w:r>
      <w:r w:rsidR="00412E8C" w:rsidRPr="00475419">
        <w:rPr>
          <w:szCs w:val="24"/>
        </w:rPr>
        <w:t>accelerate</w:t>
      </w:r>
      <w:r w:rsidR="00FB3000" w:rsidRPr="00785EBE">
        <w:rPr>
          <w:szCs w:val="24"/>
        </w:rPr>
        <w:t xml:space="preserve"> </w:t>
      </w:r>
      <w:r>
        <w:rPr>
          <w:szCs w:val="24"/>
        </w:rPr>
        <w:t>the</w:t>
      </w:r>
      <w:r w:rsidR="00FB3000" w:rsidRPr="00785EBE">
        <w:rPr>
          <w:szCs w:val="24"/>
        </w:rPr>
        <w:t xml:space="preserve"> introduc</w:t>
      </w:r>
      <w:r>
        <w:rPr>
          <w:szCs w:val="24"/>
        </w:rPr>
        <w:t>tion of</w:t>
      </w:r>
      <w:r w:rsidR="00FB3000">
        <w:rPr>
          <w:szCs w:val="24"/>
        </w:rPr>
        <w:t xml:space="preserve"> many</w:t>
      </w:r>
      <w:r w:rsidR="00FB3000" w:rsidRPr="009248F0">
        <w:rPr>
          <w:szCs w:val="24"/>
        </w:rPr>
        <w:t xml:space="preserve"> innovative solutions across </w:t>
      </w:r>
      <w:r>
        <w:rPr>
          <w:szCs w:val="24"/>
        </w:rPr>
        <w:t>different</w:t>
      </w:r>
      <w:r w:rsidR="00FB3000" w:rsidRPr="009248F0">
        <w:rPr>
          <w:szCs w:val="24"/>
        </w:rPr>
        <w:t xml:space="preserve"> markets. </w:t>
      </w:r>
      <w:r w:rsidR="00FB3000" w:rsidRPr="00785EBE">
        <w:rPr>
          <w:szCs w:val="24"/>
        </w:rPr>
        <w:t xml:space="preserve">From this perspective, </w:t>
      </w:r>
      <w:r>
        <w:rPr>
          <w:szCs w:val="24"/>
        </w:rPr>
        <w:t xml:space="preserve">the </w:t>
      </w:r>
      <w:r w:rsidR="00412E8C" w:rsidRPr="00785EBE">
        <w:rPr>
          <w:szCs w:val="24"/>
        </w:rPr>
        <w:t>Telecom Services Association</w:t>
      </w:r>
      <w:r w:rsidR="00FB3000" w:rsidRPr="00785EBE">
        <w:rPr>
          <w:szCs w:val="24"/>
        </w:rPr>
        <w:t xml:space="preserve"> </w:t>
      </w:r>
      <w:r w:rsidR="009A2177" w:rsidRPr="00785EBE">
        <w:rPr>
          <w:szCs w:val="24"/>
        </w:rPr>
        <w:t xml:space="preserve">also </w:t>
      </w:r>
      <w:r w:rsidR="00AA70B6" w:rsidRPr="00475419">
        <w:rPr>
          <w:szCs w:val="24"/>
        </w:rPr>
        <w:t>claim</w:t>
      </w:r>
      <w:r w:rsidR="00FB3000" w:rsidRPr="00785EBE">
        <w:rPr>
          <w:szCs w:val="24"/>
        </w:rPr>
        <w:t>e</w:t>
      </w:r>
      <w:r w:rsidR="009A2177" w:rsidRPr="00785EBE">
        <w:rPr>
          <w:szCs w:val="24"/>
        </w:rPr>
        <w:t>d</w:t>
      </w:r>
      <w:r w:rsidR="00FB3000" w:rsidRPr="00785EBE">
        <w:rPr>
          <w:szCs w:val="24"/>
        </w:rPr>
        <w:t xml:space="preserve"> that VMNO</w:t>
      </w:r>
      <w:r>
        <w:rPr>
          <w:szCs w:val="24"/>
        </w:rPr>
        <w:t>s</w:t>
      </w:r>
      <w:r w:rsidR="00FB3000" w:rsidRPr="00785EBE">
        <w:rPr>
          <w:szCs w:val="24"/>
        </w:rPr>
        <w:t xml:space="preserve"> </w:t>
      </w:r>
      <w:r>
        <w:rPr>
          <w:szCs w:val="24"/>
        </w:rPr>
        <w:t xml:space="preserve">should be able to </w:t>
      </w:r>
      <w:r w:rsidR="00FB3000" w:rsidRPr="00785EBE">
        <w:rPr>
          <w:szCs w:val="24"/>
        </w:rPr>
        <w:t xml:space="preserve">solve </w:t>
      </w:r>
      <w:r w:rsidR="009A2177" w:rsidRPr="00785EBE">
        <w:rPr>
          <w:szCs w:val="24"/>
        </w:rPr>
        <w:t xml:space="preserve">issues </w:t>
      </w:r>
      <w:r>
        <w:rPr>
          <w:szCs w:val="24"/>
        </w:rPr>
        <w:t>in</w:t>
      </w:r>
      <w:r w:rsidR="00FB3000" w:rsidRPr="00785EBE">
        <w:rPr>
          <w:szCs w:val="24"/>
        </w:rPr>
        <w:t xml:space="preserve"> </w:t>
      </w:r>
      <w:r w:rsidR="009A2177" w:rsidRPr="00E843F2">
        <w:rPr>
          <w:szCs w:val="24"/>
        </w:rPr>
        <w:t>5G deployment</w:t>
      </w:r>
      <w:r>
        <w:rPr>
          <w:szCs w:val="24"/>
        </w:rPr>
        <w:t>,</w:t>
      </w:r>
      <w:r w:rsidR="009A2177" w:rsidRPr="00E843F2">
        <w:rPr>
          <w:szCs w:val="24"/>
        </w:rPr>
        <w:t xml:space="preserve"> </w:t>
      </w:r>
      <w:r w:rsidR="009A2177" w:rsidRPr="002A072D">
        <w:rPr>
          <w:szCs w:val="24"/>
        </w:rPr>
        <w:t>n</w:t>
      </w:r>
      <w:r w:rsidR="00FB3000" w:rsidRPr="002A072D">
        <w:rPr>
          <w:szCs w:val="24"/>
        </w:rPr>
        <w:t xml:space="preserve">ot only </w:t>
      </w:r>
      <w:r>
        <w:rPr>
          <w:szCs w:val="24"/>
        </w:rPr>
        <w:t>in</w:t>
      </w:r>
      <w:r w:rsidR="00FB3000" w:rsidRPr="002A072D">
        <w:rPr>
          <w:szCs w:val="24"/>
        </w:rPr>
        <w:t xml:space="preserve"> </w:t>
      </w:r>
      <w:r>
        <w:rPr>
          <w:szCs w:val="24"/>
        </w:rPr>
        <w:t xml:space="preserve">terms of </w:t>
      </w:r>
      <w:r w:rsidR="00FB3000" w:rsidRPr="002A072D">
        <w:rPr>
          <w:szCs w:val="24"/>
        </w:rPr>
        <w:t>h</w:t>
      </w:r>
      <w:r w:rsidR="009A2177" w:rsidRPr="002A072D">
        <w:rPr>
          <w:szCs w:val="24"/>
        </w:rPr>
        <w:t>igh</w:t>
      </w:r>
      <w:r>
        <w:rPr>
          <w:szCs w:val="24"/>
        </w:rPr>
        <w:t>-</w:t>
      </w:r>
      <w:r w:rsidR="009A2177" w:rsidRPr="002A072D">
        <w:rPr>
          <w:szCs w:val="24"/>
        </w:rPr>
        <w:t>value solution</w:t>
      </w:r>
      <w:r>
        <w:rPr>
          <w:szCs w:val="24"/>
        </w:rPr>
        <w:t>s</w:t>
      </w:r>
      <w:r w:rsidR="009A2177" w:rsidRPr="002A072D">
        <w:rPr>
          <w:szCs w:val="24"/>
        </w:rPr>
        <w:t xml:space="preserve"> </w:t>
      </w:r>
      <w:r>
        <w:rPr>
          <w:szCs w:val="24"/>
        </w:rPr>
        <w:t>for</w:t>
      </w:r>
      <w:r w:rsidR="009A2177" w:rsidRPr="002A072D">
        <w:rPr>
          <w:szCs w:val="24"/>
        </w:rPr>
        <w:t xml:space="preserve"> </w:t>
      </w:r>
      <w:proofErr w:type="gramStart"/>
      <w:r w:rsidR="009A2177" w:rsidRPr="00C568F4">
        <w:rPr>
          <w:szCs w:val="24"/>
        </w:rPr>
        <w:t>particular</w:t>
      </w:r>
      <w:r>
        <w:rPr>
          <w:szCs w:val="24"/>
        </w:rPr>
        <w:t xml:space="preserve"> industries</w:t>
      </w:r>
      <w:proofErr w:type="gramEnd"/>
      <w:r w:rsidR="00FB3000" w:rsidRPr="00785EBE">
        <w:rPr>
          <w:szCs w:val="24"/>
        </w:rPr>
        <w:t xml:space="preserve"> </w:t>
      </w:r>
      <w:r w:rsidR="00AA70B6" w:rsidRPr="00475419">
        <w:rPr>
          <w:szCs w:val="24"/>
        </w:rPr>
        <w:t xml:space="preserve">or across the industries </w:t>
      </w:r>
      <w:r w:rsidR="00FB3000" w:rsidRPr="00785EBE">
        <w:rPr>
          <w:szCs w:val="24"/>
        </w:rPr>
        <w:t xml:space="preserve">but also </w:t>
      </w:r>
      <w:r>
        <w:rPr>
          <w:szCs w:val="24"/>
        </w:rPr>
        <w:t xml:space="preserve">issues facing </w:t>
      </w:r>
      <w:r w:rsidR="00FB3000" w:rsidRPr="00785EBE">
        <w:rPr>
          <w:szCs w:val="24"/>
        </w:rPr>
        <w:t>SMBs and local businesses in</w:t>
      </w:r>
      <w:r w:rsidR="009A2177" w:rsidRPr="00785EBE">
        <w:rPr>
          <w:szCs w:val="24"/>
        </w:rPr>
        <w:t xml:space="preserve"> </w:t>
      </w:r>
      <w:r w:rsidR="00FB3000" w:rsidRPr="00785EBE">
        <w:rPr>
          <w:szCs w:val="24"/>
        </w:rPr>
        <w:t>rural area</w:t>
      </w:r>
      <w:r w:rsidR="00460057" w:rsidRPr="00475419">
        <w:rPr>
          <w:szCs w:val="24"/>
        </w:rPr>
        <w:t>s</w:t>
      </w:r>
      <w:r w:rsidR="00FB3000" w:rsidRPr="00785EBE">
        <w:rPr>
          <w:szCs w:val="24"/>
        </w:rPr>
        <w:t>.</w:t>
      </w:r>
      <w:r w:rsidR="00E32A19" w:rsidRPr="009248F0">
        <w:rPr>
          <w:szCs w:val="24"/>
        </w:rPr>
        <w:t xml:space="preserve"> </w:t>
      </w:r>
    </w:p>
    <w:p w14:paraId="1EE6F6BC" w14:textId="2DA7DD37" w:rsidR="00CB4309" w:rsidRPr="009248F0" w:rsidRDefault="000C7B99" w:rsidP="009248F0">
      <w:pPr>
        <w:rPr>
          <w:szCs w:val="24"/>
        </w:rPr>
      </w:pPr>
      <w:r w:rsidRPr="009248F0">
        <w:rPr>
          <w:szCs w:val="24"/>
        </w:rPr>
        <w:t xml:space="preserve">Full VMNOs may </w:t>
      </w:r>
      <w:r w:rsidR="00853EE1">
        <w:rPr>
          <w:szCs w:val="24"/>
        </w:rPr>
        <w:t>play</w:t>
      </w:r>
      <w:r w:rsidR="00853EE1" w:rsidRPr="009248F0">
        <w:rPr>
          <w:szCs w:val="24"/>
        </w:rPr>
        <w:t xml:space="preserve"> </w:t>
      </w:r>
      <w:r w:rsidRPr="009248F0">
        <w:rPr>
          <w:szCs w:val="24"/>
        </w:rPr>
        <w:t xml:space="preserve">an important part </w:t>
      </w:r>
      <w:r w:rsidR="00853EE1">
        <w:rPr>
          <w:szCs w:val="24"/>
        </w:rPr>
        <w:t>in</w:t>
      </w:r>
      <w:r w:rsidR="0016717F" w:rsidRPr="009248F0">
        <w:rPr>
          <w:szCs w:val="24"/>
        </w:rPr>
        <w:t xml:space="preserve"> launch</w:t>
      </w:r>
      <w:r w:rsidR="00853EE1">
        <w:rPr>
          <w:szCs w:val="24"/>
        </w:rPr>
        <w:t>ing</w:t>
      </w:r>
      <w:r w:rsidR="0016717F" w:rsidRPr="009248F0">
        <w:rPr>
          <w:szCs w:val="24"/>
        </w:rPr>
        <w:t xml:space="preserve"> </w:t>
      </w:r>
      <w:r w:rsidR="003351BF" w:rsidRPr="009248F0">
        <w:rPr>
          <w:szCs w:val="24"/>
        </w:rPr>
        <w:t>‘</w:t>
      </w:r>
      <w:r w:rsidR="0016717F" w:rsidRPr="009248F0">
        <w:rPr>
          <w:szCs w:val="24"/>
        </w:rPr>
        <w:t>local 5G</w:t>
      </w:r>
      <w:r w:rsidR="003351BF" w:rsidRPr="009248F0">
        <w:rPr>
          <w:szCs w:val="24"/>
        </w:rPr>
        <w:t>’</w:t>
      </w:r>
      <w:r w:rsidR="0016717F" w:rsidRPr="009248F0">
        <w:rPr>
          <w:szCs w:val="24"/>
        </w:rPr>
        <w:t xml:space="preserve"> in </w:t>
      </w:r>
      <w:r w:rsidR="00853EE1">
        <w:rPr>
          <w:szCs w:val="24"/>
        </w:rPr>
        <w:t xml:space="preserve">the </w:t>
      </w:r>
      <w:r w:rsidR="0016717F" w:rsidRPr="009248F0">
        <w:rPr>
          <w:szCs w:val="24"/>
        </w:rPr>
        <w:t>domestic market. Full VMNO</w:t>
      </w:r>
      <w:r w:rsidR="00853EE1">
        <w:rPr>
          <w:szCs w:val="24"/>
        </w:rPr>
        <w:t>s</w:t>
      </w:r>
      <w:r w:rsidR="0016717F" w:rsidRPr="009248F0">
        <w:rPr>
          <w:szCs w:val="24"/>
        </w:rPr>
        <w:t xml:space="preserve"> can serve all </w:t>
      </w:r>
      <w:r w:rsidR="00853EE1" w:rsidRPr="009248F0">
        <w:rPr>
          <w:szCs w:val="24"/>
        </w:rPr>
        <w:t>requi</w:t>
      </w:r>
      <w:r w:rsidR="00853EE1">
        <w:rPr>
          <w:szCs w:val="24"/>
        </w:rPr>
        <w:t>rements</w:t>
      </w:r>
      <w:r w:rsidR="00853EE1" w:rsidRPr="009248F0">
        <w:rPr>
          <w:szCs w:val="24"/>
        </w:rPr>
        <w:t xml:space="preserve"> </w:t>
      </w:r>
      <w:r w:rsidR="0016717F" w:rsidRPr="009248F0">
        <w:rPr>
          <w:szCs w:val="24"/>
        </w:rPr>
        <w:t xml:space="preserve">including SIMs, </w:t>
      </w:r>
      <w:r w:rsidR="00D64864">
        <w:rPr>
          <w:szCs w:val="24"/>
        </w:rPr>
        <w:t>terminal</w:t>
      </w:r>
      <w:r w:rsidR="00853EE1">
        <w:rPr>
          <w:szCs w:val="24"/>
        </w:rPr>
        <w:t>s</w:t>
      </w:r>
      <w:r w:rsidR="0016717F" w:rsidRPr="009248F0">
        <w:rPr>
          <w:szCs w:val="24"/>
        </w:rPr>
        <w:t>, core network functions, BSS/OSS</w:t>
      </w:r>
      <w:r w:rsidR="00853EE1">
        <w:rPr>
          <w:szCs w:val="24"/>
        </w:rPr>
        <w:t>,</w:t>
      </w:r>
      <w:r w:rsidR="0016717F" w:rsidRPr="009248F0">
        <w:rPr>
          <w:szCs w:val="24"/>
        </w:rPr>
        <w:t xml:space="preserve"> and connectivity outside the local site to the local 5G operator</w:t>
      </w:r>
      <w:r w:rsidR="00643002" w:rsidRPr="009248F0">
        <w:rPr>
          <w:szCs w:val="24"/>
        </w:rPr>
        <w:t xml:space="preserve">, without sticking </w:t>
      </w:r>
      <w:r w:rsidR="001E7880">
        <w:rPr>
          <w:szCs w:val="24"/>
        </w:rPr>
        <w:t xml:space="preserve">to </w:t>
      </w:r>
      <w:r w:rsidR="00643002" w:rsidRPr="009248F0">
        <w:rPr>
          <w:szCs w:val="24"/>
        </w:rPr>
        <w:t xml:space="preserve">certain existing </w:t>
      </w:r>
      <w:r w:rsidR="00427D60" w:rsidRPr="009248F0">
        <w:rPr>
          <w:szCs w:val="24"/>
        </w:rPr>
        <w:t xml:space="preserve">wireless </w:t>
      </w:r>
      <w:r w:rsidR="00643002" w:rsidRPr="009248F0">
        <w:rPr>
          <w:szCs w:val="24"/>
        </w:rPr>
        <w:t>network</w:t>
      </w:r>
      <w:r w:rsidR="0016717F" w:rsidRPr="009248F0">
        <w:rPr>
          <w:szCs w:val="24"/>
        </w:rPr>
        <w:t xml:space="preserve">. </w:t>
      </w:r>
      <w:r w:rsidR="001E7880">
        <w:rPr>
          <w:szCs w:val="24"/>
        </w:rPr>
        <w:t xml:space="preserve">The </w:t>
      </w:r>
      <w:r w:rsidR="00AF35AE" w:rsidRPr="00785EBE">
        <w:rPr>
          <w:szCs w:val="24"/>
        </w:rPr>
        <w:t>Telecom Services Association has</w:t>
      </w:r>
      <w:r w:rsidR="00AF35AE" w:rsidRPr="00E843F2">
        <w:rPr>
          <w:szCs w:val="24"/>
        </w:rPr>
        <w:t xml:space="preserve"> developed the idea that</w:t>
      </w:r>
      <w:r w:rsidR="00AF35AE">
        <w:rPr>
          <w:szCs w:val="24"/>
        </w:rPr>
        <w:t xml:space="preserve"> </w:t>
      </w:r>
      <w:r w:rsidR="00941C76" w:rsidRPr="009248F0">
        <w:rPr>
          <w:szCs w:val="24"/>
        </w:rPr>
        <w:t>Full VMNO</w:t>
      </w:r>
      <w:r w:rsidR="001E7880">
        <w:rPr>
          <w:szCs w:val="24"/>
        </w:rPr>
        <w:t>,</w:t>
      </w:r>
      <w:r w:rsidR="00941C76" w:rsidRPr="009248F0">
        <w:rPr>
          <w:szCs w:val="24"/>
        </w:rPr>
        <w:t xml:space="preserve"> as local 5G enabler</w:t>
      </w:r>
      <w:r w:rsidR="001E7880">
        <w:rPr>
          <w:szCs w:val="24"/>
        </w:rPr>
        <w:t>s,</w:t>
      </w:r>
      <w:r w:rsidR="00941C76" w:rsidRPr="009248F0">
        <w:rPr>
          <w:szCs w:val="24"/>
        </w:rPr>
        <w:t xml:space="preserve"> will </w:t>
      </w:r>
      <w:r w:rsidR="001E7880">
        <w:rPr>
          <w:szCs w:val="24"/>
        </w:rPr>
        <w:t>create</w:t>
      </w:r>
      <w:r w:rsidR="001E7880" w:rsidRPr="009248F0">
        <w:rPr>
          <w:szCs w:val="24"/>
        </w:rPr>
        <w:t xml:space="preserve"> </w:t>
      </w:r>
      <w:r w:rsidR="00941C76" w:rsidRPr="009248F0">
        <w:rPr>
          <w:szCs w:val="24"/>
        </w:rPr>
        <w:t xml:space="preserve">new </w:t>
      </w:r>
      <w:r w:rsidR="00485038" w:rsidRPr="009248F0">
        <w:rPr>
          <w:szCs w:val="24"/>
        </w:rPr>
        <w:t>telecommunication</w:t>
      </w:r>
      <w:r w:rsidR="001E7880">
        <w:rPr>
          <w:szCs w:val="24"/>
        </w:rPr>
        <w:t>s</w:t>
      </w:r>
      <w:r w:rsidR="00485038" w:rsidRPr="009248F0">
        <w:rPr>
          <w:szCs w:val="24"/>
        </w:rPr>
        <w:t xml:space="preserve"> businesses with local 5G operators</w:t>
      </w:r>
      <w:r w:rsidR="00FA1EA2">
        <w:rPr>
          <w:szCs w:val="24"/>
        </w:rPr>
        <w:t>,</w:t>
      </w:r>
      <w:r w:rsidR="007C6FF5" w:rsidRPr="009248F0">
        <w:rPr>
          <w:szCs w:val="24"/>
        </w:rPr>
        <w:t xml:space="preserve"> who will </w:t>
      </w:r>
      <w:r w:rsidR="00606691" w:rsidRPr="009248F0">
        <w:rPr>
          <w:szCs w:val="24"/>
        </w:rPr>
        <w:t xml:space="preserve">typically </w:t>
      </w:r>
      <w:r w:rsidR="001E7880" w:rsidRPr="009248F0">
        <w:rPr>
          <w:szCs w:val="24"/>
        </w:rPr>
        <w:t xml:space="preserve">be </w:t>
      </w:r>
      <w:r w:rsidR="00422D56" w:rsidRPr="009248F0">
        <w:rPr>
          <w:szCs w:val="24"/>
        </w:rPr>
        <w:t>landowner</w:t>
      </w:r>
      <w:r w:rsidR="001E7880">
        <w:rPr>
          <w:szCs w:val="24"/>
        </w:rPr>
        <w:t>s</w:t>
      </w:r>
      <w:r w:rsidR="001E7880">
        <w:rPr>
          <w:rFonts w:ascii="Arial" w:eastAsia="Arial" w:hAnsi="Arial" w:cs="Arial"/>
          <w:color w:val="222222"/>
          <w:highlight w:val="white"/>
        </w:rPr>
        <w:t>—</w:t>
      </w:r>
      <w:r w:rsidR="00606691" w:rsidRPr="009248F0">
        <w:rPr>
          <w:szCs w:val="24"/>
        </w:rPr>
        <w:t>such as stadium</w:t>
      </w:r>
      <w:r w:rsidR="001E7880">
        <w:rPr>
          <w:szCs w:val="24"/>
        </w:rPr>
        <w:t>s</w:t>
      </w:r>
      <w:r w:rsidR="00606691" w:rsidRPr="009248F0">
        <w:rPr>
          <w:szCs w:val="24"/>
        </w:rPr>
        <w:t>, hospital</w:t>
      </w:r>
      <w:r w:rsidR="001E7880">
        <w:rPr>
          <w:szCs w:val="24"/>
        </w:rPr>
        <w:t>s</w:t>
      </w:r>
      <w:r w:rsidR="00606691" w:rsidRPr="009248F0">
        <w:rPr>
          <w:szCs w:val="24"/>
        </w:rPr>
        <w:t>, hotel</w:t>
      </w:r>
      <w:r w:rsidR="001E7880">
        <w:rPr>
          <w:szCs w:val="24"/>
        </w:rPr>
        <w:t>s</w:t>
      </w:r>
      <w:r w:rsidR="00606691" w:rsidRPr="009248F0">
        <w:rPr>
          <w:szCs w:val="24"/>
        </w:rPr>
        <w:t>, factor</w:t>
      </w:r>
      <w:r w:rsidR="001E7880">
        <w:rPr>
          <w:szCs w:val="24"/>
        </w:rPr>
        <w:t>ies,</w:t>
      </w:r>
      <w:r w:rsidR="00606691" w:rsidRPr="009248F0">
        <w:rPr>
          <w:szCs w:val="24"/>
        </w:rPr>
        <w:t xml:space="preserve"> </w:t>
      </w:r>
      <w:r w:rsidR="001E7880">
        <w:rPr>
          <w:szCs w:val="24"/>
        </w:rPr>
        <w:t>and the like</w:t>
      </w:r>
      <w:r w:rsidR="001E7880">
        <w:rPr>
          <w:rFonts w:ascii="Arial" w:eastAsia="Arial" w:hAnsi="Arial" w:cs="Arial"/>
          <w:color w:val="222222"/>
          <w:highlight w:val="white"/>
        </w:rPr>
        <w:t>—</w:t>
      </w:r>
      <w:r w:rsidR="001E7880">
        <w:rPr>
          <w:szCs w:val="24"/>
        </w:rPr>
        <w:t>that hope</w:t>
      </w:r>
      <w:r w:rsidR="00606691" w:rsidRPr="009248F0">
        <w:rPr>
          <w:szCs w:val="24"/>
        </w:rPr>
        <w:t xml:space="preserve"> to provide high</w:t>
      </w:r>
      <w:r w:rsidR="00FA1EA2">
        <w:rPr>
          <w:szCs w:val="24"/>
        </w:rPr>
        <w:t>-</w:t>
      </w:r>
      <w:r w:rsidR="00606691" w:rsidRPr="009248F0">
        <w:rPr>
          <w:szCs w:val="24"/>
        </w:rPr>
        <w:t>quality private connectivity across the</w:t>
      </w:r>
      <w:r w:rsidR="001E7880">
        <w:rPr>
          <w:szCs w:val="24"/>
        </w:rPr>
        <w:t>ir</w:t>
      </w:r>
      <w:r w:rsidR="00606691" w:rsidRPr="009248F0">
        <w:rPr>
          <w:szCs w:val="24"/>
        </w:rPr>
        <w:t xml:space="preserve"> propert</w:t>
      </w:r>
      <w:r w:rsidR="001E7880">
        <w:rPr>
          <w:szCs w:val="24"/>
        </w:rPr>
        <w:t>ies</w:t>
      </w:r>
      <w:r w:rsidR="00AE0989" w:rsidRPr="009248F0">
        <w:rPr>
          <w:szCs w:val="24"/>
        </w:rPr>
        <w:t>.</w:t>
      </w:r>
      <w:r w:rsidR="00485038" w:rsidRPr="009248F0">
        <w:rPr>
          <w:szCs w:val="24"/>
        </w:rPr>
        <w:t xml:space="preserve"> </w:t>
      </w:r>
      <w:r w:rsidR="000F2C90" w:rsidRPr="009248F0">
        <w:rPr>
          <w:szCs w:val="24"/>
        </w:rPr>
        <w:t>R</w:t>
      </w:r>
      <w:r w:rsidR="0016717F" w:rsidRPr="009248F0">
        <w:rPr>
          <w:szCs w:val="24"/>
        </w:rPr>
        <w:t>egulator</w:t>
      </w:r>
      <w:r w:rsidR="000F2C90" w:rsidRPr="009248F0">
        <w:rPr>
          <w:szCs w:val="24"/>
        </w:rPr>
        <w:t>s</w:t>
      </w:r>
      <w:r w:rsidR="0016717F" w:rsidRPr="009248F0">
        <w:rPr>
          <w:szCs w:val="24"/>
        </w:rPr>
        <w:t xml:space="preserve"> may consider lower</w:t>
      </w:r>
      <w:r w:rsidR="001E7880">
        <w:rPr>
          <w:szCs w:val="24"/>
        </w:rPr>
        <w:t>ing</w:t>
      </w:r>
      <w:r w:rsidR="0016717F" w:rsidRPr="009248F0">
        <w:rPr>
          <w:szCs w:val="24"/>
        </w:rPr>
        <w:t xml:space="preserve"> the bar </w:t>
      </w:r>
      <w:r w:rsidR="001E7880">
        <w:rPr>
          <w:szCs w:val="24"/>
        </w:rPr>
        <w:t>to</w:t>
      </w:r>
      <w:r w:rsidR="0016717F" w:rsidRPr="009248F0">
        <w:rPr>
          <w:szCs w:val="24"/>
        </w:rPr>
        <w:t xml:space="preserve"> Full VMNOs </w:t>
      </w:r>
      <w:r w:rsidR="001E7880">
        <w:rPr>
          <w:szCs w:val="24"/>
        </w:rPr>
        <w:t>becoming</w:t>
      </w:r>
      <w:r w:rsidR="00643002" w:rsidRPr="009248F0">
        <w:rPr>
          <w:szCs w:val="24"/>
        </w:rPr>
        <w:t xml:space="preserve"> local 5G enabler</w:t>
      </w:r>
      <w:r w:rsidR="001E7880">
        <w:rPr>
          <w:szCs w:val="24"/>
        </w:rPr>
        <w:t>s</w:t>
      </w:r>
      <w:r w:rsidR="00643002" w:rsidRPr="009248F0">
        <w:rPr>
          <w:szCs w:val="24"/>
        </w:rPr>
        <w:t>.</w:t>
      </w:r>
    </w:p>
    <w:p w14:paraId="75E0260C" w14:textId="1BDE50A3" w:rsidR="007D5DDD" w:rsidRDefault="007D5D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szCs w:val="24"/>
        </w:rPr>
      </w:pPr>
    </w:p>
    <w:p w14:paraId="609B135C" w14:textId="6EF6607F" w:rsidR="00643002" w:rsidRPr="00256DD1" w:rsidRDefault="000F2C90" w:rsidP="009248F0">
      <w:pPr>
        <w:rPr>
          <w:b/>
          <w:szCs w:val="24"/>
        </w:rPr>
      </w:pPr>
      <w:r w:rsidRPr="00256DD1">
        <w:rPr>
          <w:b/>
          <w:szCs w:val="24"/>
        </w:rPr>
        <w:t>5</w:t>
      </w:r>
      <w:r w:rsidR="00643002" w:rsidRPr="00256DD1">
        <w:rPr>
          <w:b/>
          <w:szCs w:val="24"/>
        </w:rPr>
        <w:t>.2</w:t>
      </w:r>
      <w:r w:rsidR="00643002" w:rsidRPr="00256DD1">
        <w:rPr>
          <w:b/>
          <w:szCs w:val="24"/>
        </w:rPr>
        <w:tab/>
        <w:t>Challenges</w:t>
      </w:r>
    </w:p>
    <w:p w14:paraId="5A5A375D" w14:textId="084DAE3D" w:rsidR="00ED107F" w:rsidRPr="009248F0" w:rsidRDefault="00582FB8" w:rsidP="007D5DDD">
      <w:pPr>
        <w:rPr>
          <w:szCs w:val="24"/>
        </w:rPr>
      </w:pPr>
      <w:r w:rsidRPr="009248F0">
        <w:rPr>
          <w:szCs w:val="24"/>
        </w:rPr>
        <w:t>In terms of Light VMNO</w:t>
      </w:r>
      <w:r w:rsidR="00402458">
        <w:rPr>
          <w:szCs w:val="24"/>
        </w:rPr>
        <w:t>s</w:t>
      </w:r>
      <w:r w:rsidRPr="009248F0">
        <w:rPr>
          <w:szCs w:val="24"/>
        </w:rPr>
        <w:t xml:space="preserve">, the most important challenge is </w:t>
      </w:r>
      <w:r w:rsidR="009145BB" w:rsidRPr="009248F0">
        <w:rPr>
          <w:szCs w:val="24"/>
        </w:rPr>
        <w:t xml:space="preserve">the </w:t>
      </w:r>
      <w:r w:rsidRPr="009248F0">
        <w:rPr>
          <w:szCs w:val="24"/>
        </w:rPr>
        <w:t xml:space="preserve">openness of APIs. </w:t>
      </w:r>
      <w:r w:rsidR="00BE10D2" w:rsidRPr="00785EBE">
        <w:rPr>
          <w:szCs w:val="24"/>
        </w:rPr>
        <w:t xml:space="preserve">CERRE </w:t>
      </w:r>
      <w:r w:rsidR="00AA70B6" w:rsidRPr="00475419">
        <w:rPr>
          <w:szCs w:val="24"/>
        </w:rPr>
        <w:t>point</w:t>
      </w:r>
      <w:r w:rsidR="00BE10D2" w:rsidRPr="00785EBE">
        <w:rPr>
          <w:szCs w:val="24"/>
        </w:rPr>
        <w:t>ed</w:t>
      </w:r>
      <w:r w:rsidR="00402458">
        <w:rPr>
          <w:szCs w:val="24"/>
        </w:rPr>
        <w:t xml:space="preserve"> out</w:t>
      </w:r>
      <w:r w:rsidR="00BE10D2" w:rsidRPr="00785EBE">
        <w:rPr>
          <w:szCs w:val="24"/>
        </w:rPr>
        <w:t xml:space="preserve"> in </w:t>
      </w:r>
      <w:r w:rsidR="00402458">
        <w:rPr>
          <w:szCs w:val="24"/>
        </w:rPr>
        <w:t>a</w:t>
      </w:r>
      <w:r w:rsidR="00BE10D2" w:rsidRPr="00785EBE">
        <w:rPr>
          <w:szCs w:val="24"/>
        </w:rPr>
        <w:t xml:space="preserve"> paper</w:t>
      </w:r>
      <w:r w:rsidR="00BE10D2" w:rsidRPr="00785EBE">
        <w:rPr>
          <w:rStyle w:val="FootnoteReference"/>
          <w:szCs w:val="24"/>
        </w:rPr>
        <w:footnoteReference w:id="3"/>
      </w:r>
      <w:r w:rsidR="00BE10D2" w:rsidRPr="00785EBE">
        <w:rPr>
          <w:szCs w:val="24"/>
        </w:rPr>
        <w:t xml:space="preserve"> </w:t>
      </w:r>
      <w:r w:rsidR="008F1A8D" w:rsidRPr="00475419">
        <w:rPr>
          <w:rFonts w:eastAsia="MS Mincho"/>
          <w:szCs w:val="24"/>
          <w:lang w:eastAsia="ja-JP"/>
        </w:rPr>
        <w:t xml:space="preserve">published in 2017 </w:t>
      </w:r>
      <w:r w:rsidR="00BE10D2" w:rsidRPr="00785EBE">
        <w:rPr>
          <w:szCs w:val="24"/>
        </w:rPr>
        <w:t xml:space="preserve">that the timely availability of a common set of APIs implemented across the networks of multiple MNOs is essential for the ecosystem of VMNOs to flourish, and </w:t>
      </w:r>
      <w:r w:rsidR="00402458">
        <w:rPr>
          <w:szCs w:val="24"/>
        </w:rPr>
        <w:t xml:space="preserve">the </w:t>
      </w:r>
      <w:r w:rsidRPr="00785EBE">
        <w:rPr>
          <w:szCs w:val="24"/>
        </w:rPr>
        <w:t>T</w:t>
      </w:r>
      <w:r w:rsidR="009A2177" w:rsidRPr="00785EBE">
        <w:rPr>
          <w:szCs w:val="24"/>
        </w:rPr>
        <w:t>elecom Services Association</w:t>
      </w:r>
      <w:r w:rsidRPr="009248F0">
        <w:rPr>
          <w:szCs w:val="24"/>
        </w:rPr>
        <w:t xml:space="preserve"> </w:t>
      </w:r>
      <w:r w:rsidR="00412E8C">
        <w:rPr>
          <w:szCs w:val="24"/>
        </w:rPr>
        <w:t xml:space="preserve">also </w:t>
      </w:r>
      <w:r w:rsidRPr="009248F0">
        <w:rPr>
          <w:szCs w:val="24"/>
        </w:rPr>
        <w:t>expect</w:t>
      </w:r>
      <w:r w:rsidR="00402458">
        <w:rPr>
          <w:szCs w:val="24"/>
        </w:rPr>
        <w:t>s</w:t>
      </w:r>
      <w:r w:rsidRPr="009248F0">
        <w:rPr>
          <w:szCs w:val="24"/>
        </w:rPr>
        <w:t xml:space="preserve"> </w:t>
      </w:r>
      <w:r w:rsidR="009A2177" w:rsidRPr="00785EBE">
        <w:rPr>
          <w:szCs w:val="24"/>
        </w:rPr>
        <w:t>the set of APIs</w:t>
      </w:r>
      <w:r w:rsidR="009A2177">
        <w:rPr>
          <w:szCs w:val="24"/>
        </w:rPr>
        <w:t xml:space="preserve"> </w:t>
      </w:r>
      <w:r w:rsidRPr="009248F0">
        <w:rPr>
          <w:szCs w:val="24"/>
        </w:rPr>
        <w:t>to be open, standardi</w:t>
      </w:r>
      <w:r w:rsidR="009145BB" w:rsidRPr="009248F0">
        <w:rPr>
          <w:szCs w:val="24"/>
        </w:rPr>
        <w:t>s</w:t>
      </w:r>
      <w:r w:rsidRPr="009248F0">
        <w:rPr>
          <w:szCs w:val="24"/>
        </w:rPr>
        <w:t xml:space="preserve">ed, and wide enough </w:t>
      </w:r>
      <w:r w:rsidR="00402458">
        <w:rPr>
          <w:szCs w:val="24"/>
        </w:rPr>
        <w:t>to</w:t>
      </w:r>
      <w:r w:rsidRPr="009248F0">
        <w:rPr>
          <w:szCs w:val="24"/>
        </w:rPr>
        <w:t xml:space="preserve"> ensur</w:t>
      </w:r>
      <w:r w:rsidR="00402458">
        <w:rPr>
          <w:szCs w:val="24"/>
        </w:rPr>
        <w:t>e</w:t>
      </w:r>
      <w:r w:rsidRPr="009248F0">
        <w:rPr>
          <w:szCs w:val="24"/>
        </w:rPr>
        <w:t xml:space="preserve"> the same degree of </w:t>
      </w:r>
      <w:r w:rsidR="00402458">
        <w:rPr>
          <w:szCs w:val="24"/>
        </w:rPr>
        <w:t xml:space="preserve">services </w:t>
      </w:r>
      <w:r w:rsidRPr="009248F0">
        <w:rPr>
          <w:szCs w:val="24"/>
        </w:rPr>
        <w:t xml:space="preserve">flexibility as MNOs have. </w:t>
      </w:r>
      <w:r w:rsidR="000F2C90" w:rsidRPr="009248F0">
        <w:rPr>
          <w:szCs w:val="24"/>
        </w:rPr>
        <w:t>R</w:t>
      </w:r>
      <w:r w:rsidR="00ED107F" w:rsidRPr="009248F0">
        <w:rPr>
          <w:szCs w:val="24"/>
        </w:rPr>
        <w:t>egulator</w:t>
      </w:r>
      <w:r w:rsidR="000F2C90" w:rsidRPr="009248F0">
        <w:rPr>
          <w:szCs w:val="24"/>
        </w:rPr>
        <w:t>s</w:t>
      </w:r>
      <w:r w:rsidR="00ED107F" w:rsidRPr="009248F0">
        <w:rPr>
          <w:szCs w:val="24"/>
        </w:rPr>
        <w:t xml:space="preserve"> may take appropriate action to </w:t>
      </w:r>
      <w:r w:rsidR="00402458">
        <w:rPr>
          <w:szCs w:val="24"/>
        </w:rPr>
        <w:t>drive</w:t>
      </w:r>
      <w:r w:rsidR="00402458" w:rsidRPr="009248F0">
        <w:rPr>
          <w:szCs w:val="24"/>
        </w:rPr>
        <w:t xml:space="preserve"> </w:t>
      </w:r>
      <w:r w:rsidR="00ED107F" w:rsidRPr="009248F0">
        <w:rPr>
          <w:szCs w:val="24"/>
        </w:rPr>
        <w:t>the standardi</w:t>
      </w:r>
      <w:r w:rsidR="005F0890">
        <w:rPr>
          <w:szCs w:val="24"/>
        </w:rPr>
        <w:t>s</w:t>
      </w:r>
      <w:r w:rsidR="00ED107F" w:rsidRPr="009248F0">
        <w:rPr>
          <w:szCs w:val="24"/>
        </w:rPr>
        <w:t xml:space="preserve">ation </w:t>
      </w:r>
      <w:r w:rsidR="00402458">
        <w:rPr>
          <w:szCs w:val="24"/>
        </w:rPr>
        <w:t>process forward</w:t>
      </w:r>
      <w:r w:rsidR="00ED107F" w:rsidRPr="009248F0">
        <w:rPr>
          <w:szCs w:val="24"/>
        </w:rPr>
        <w:t>.</w:t>
      </w:r>
    </w:p>
    <w:p w14:paraId="6BAB4FA8" w14:textId="6A6F30AB" w:rsidR="00323768" w:rsidRPr="009248F0" w:rsidRDefault="00402458" w:rsidP="007D5DDD">
      <w:pPr>
        <w:rPr>
          <w:szCs w:val="24"/>
        </w:rPr>
      </w:pPr>
      <w:r>
        <w:rPr>
          <w:szCs w:val="24"/>
        </w:rPr>
        <w:t xml:space="preserve">The </w:t>
      </w:r>
      <w:r w:rsidR="009A2177" w:rsidRPr="00785EBE">
        <w:rPr>
          <w:szCs w:val="24"/>
        </w:rPr>
        <w:t xml:space="preserve">Telecom Services Association </w:t>
      </w:r>
      <w:r>
        <w:rPr>
          <w:szCs w:val="24"/>
        </w:rPr>
        <w:t xml:space="preserve">also </w:t>
      </w:r>
      <w:r w:rsidR="009A2177" w:rsidRPr="00785EBE">
        <w:rPr>
          <w:szCs w:val="24"/>
        </w:rPr>
        <w:t>claimed that</w:t>
      </w:r>
      <w:r w:rsidR="009A2177">
        <w:rPr>
          <w:szCs w:val="24"/>
        </w:rPr>
        <w:t xml:space="preserve"> s</w:t>
      </w:r>
      <w:r w:rsidR="00ED107F" w:rsidRPr="009248F0">
        <w:rPr>
          <w:szCs w:val="24"/>
        </w:rPr>
        <w:t xml:space="preserve">pectrum sharing is </w:t>
      </w:r>
      <w:r w:rsidR="009A2177" w:rsidRPr="00785EBE">
        <w:rPr>
          <w:szCs w:val="24"/>
        </w:rPr>
        <w:t>another</w:t>
      </w:r>
      <w:r w:rsidR="009A2177">
        <w:rPr>
          <w:szCs w:val="24"/>
        </w:rPr>
        <w:t xml:space="preserve"> </w:t>
      </w:r>
      <w:r w:rsidR="00ED107F" w:rsidRPr="009248F0">
        <w:rPr>
          <w:szCs w:val="24"/>
        </w:rPr>
        <w:t xml:space="preserve">key technology </w:t>
      </w:r>
      <w:r>
        <w:rPr>
          <w:szCs w:val="24"/>
        </w:rPr>
        <w:t>for the deployment of</w:t>
      </w:r>
      <w:r w:rsidR="00ED107F" w:rsidRPr="009248F0">
        <w:rPr>
          <w:szCs w:val="24"/>
        </w:rPr>
        <w:t xml:space="preserve"> Full VMNO</w:t>
      </w:r>
      <w:r>
        <w:rPr>
          <w:szCs w:val="24"/>
        </w:rPr>
        <w:t>s</w:t>
      </w:r>
      <w:r w:rsidR="00ED107F" w:rsidRPr="009248F0">
        <w:rPr>
          <w:szCs w:val="24"/>
        </w:rPr>
        <w:t xml:space="preserve">. </w:t>
      </w:r>
      <w:r w:rsidR="001D6336" w:rsidRPr="009248F0">
        <w:rPr>
          <w:szCs w:val="24"/>
        </w:rPr>
        <w:t xml:space="preserve">ITU-T Study Group 3 </w:t>
      </w:r>
      <w:r w:rsidR="00485038" w:rsidRPr="009248F0">
        <w:rPr>
          <w:szCs w:val="24"/>
        </w:rPr>
        <w:t>may</w:t>
      </w:r>
      <w:r w:rsidR="001D6336" w:rsidRPr="009248F0">
        <w:rPr>
          <w:szCs w:val="24"/>
        </w:rPr>
        <w:t xml:space="preserve"> consider the necessity </w:t>
      </w:r>
      <w:r w:rsidR="00294E95" w:rsidRPr="002A072D">
        <w:rPr>
          <w:szCs w:val="24"/>
        </w:rPr>
        <w:t xml:space="preserve">to </w:t>
      </w:r>
      <w:r>
        <w:rPr>
          <w:szCs w:val="24"/>
        </w:rPr>
        <w:t xml:space="preserve">advance current or further study </w:t>
      </w:r>
      <w:r w:rsidR="00130641">
        <w:rPr>
          <w:szCs w:val="24"/>
        </w:rPr>
        <w:t xml:space="preserve">to adapt </w:t>
      </w:r>
      <w:r w:rsidR="00782FA2" w:rsidRPr="002A072D">
        <w:rPr>
          <w:szCs w:val="24"/>
        </w:rPr>
        <w:t>spectrum sharing</w:t>
      </w:r>
      <w:r w:rsidR="001D6336" w:rsidRPr="009248F0">
        <w:rPr>
          <w:szCs w:val="24"/>
        </w:rPr>
        <w:t xml:space="preserve"> to Full</w:t>
      </w:r>
      <w:r w:rsidR="00782FA2">
        <w:rPr>
          <w:szCs w:val="24"/>
        </w:rPr>
        <w:t xml:space="preserve"> </w:t>
      </w:r>
      <w:r w:rsidR="001D6336" w:rsidRPr="009248F0">
        <w:rPr>
          <w:szCs w:val="24"/>
        </w:rPr>
        <w:t>VMNO</w:t>
      </w:r>
      <w:r w:rsidR="00130641">
        <w:rPr>
          <w:szCs w:val="24"/>
        </w:rPr>
        <w:t>s</w:t>
      </w:r>
      <w:r w:rsidR="001D6336" w:rsidRPr="009248F0">
        <w:rPr>
          <w:szCs w:val="24"/>
        </w:rPr>
        <w:t>.</w:t>
      </w:r>
    </w:p>
    <w:p w14:paraId="2FADBD3A" w14:textId="623A9026" w:rsidR="00AE3BF1" w:rsidRPr="009248F0" w:rsidRDefault="00360737" w:rsidP="007D5DDD">
      <w:pPr>
        <w:rPr>
          <w:szCs w:val="24"/>
        </w:rPr>
      </w:pPr>
      <w:r w:rsidRPr="009248F0">
        <w:rPr>
          <w:szCs w:val="24"/>
        </w:rPr>
        <w:t xml:space="preserve">For both </w:t>
      </w:r>
      <w:r w:rsidR="00130641">
        <w:rPr>
          <w:szCs w:val="24"/>
        </w:rPr>
        <w:t xml:space="preserve">types </w:t>
      </w:r>
      <w:r w:rsidRPr="009248F0">
        <w:rPr>
          <w:szCs w:val="24"/>
        </w:rPr>
        <w:t>of VMNO businesses</w:t>
      </w:r>
      <w:r w:rsidR="00323768" w:rsidRPr="009248F0">
        <w:rPr>
          <w:szCs w:val="24"/>
        </w:rPr>
        <w:t xml:space="preserve">, </w:t>
      </w:r>
      <w:r w:rsidR="00130641">
        <w:rPr>
          <w:szCs w:val="24"/>
        </w:rPr>
        <w:t>r</w:t>
      </w:r>
      <w:r w:rsidR="00323768" w:rsidRPr="009248F0">
        <w:rPr>
          <w:szCs w:val="24"/>
        </w:rPr>
        <w:t xml:space="preserve">egulators may </w:t>
      </w:r>
      <w:r w:rsidRPr="009248F0">
        <w:rPr>
          <w:szCs w:val="24"/>
        </w:rPr>
        <w:t xml:space="preserve">consider </w:t>
      </w:r>
      <w:r w:rsidR="00DF0F29" w:rsidRPr="009248F0">
        <w:rPr>
          <w:szCs w:val="24"/>
        </w:rPr>
        <w:t xml:space="preserve">addressing </w:t>
      </w:r>
      <w:r w:rsidRPr="009248F0">
        <w:rPr>
          <w:szCs w:val="24"/>
        </w:rPr>
        <w:t>the existing challenges of current</w:t>
      </w:r>
      <w:r w:rsidR="00130641">
        <w:rPr>
          <w:szCs w:val="24"/>
        </w:rPr>
        <w:t>-</w:t>
      </w:r>
      <w:r w:rsidRPr="009248F0">
        <w:rPr>
          <w:szCs w:val="24"/>
        </w:rPr>
        <w:t>generation MVNO</w:t>
      </w:r>
      <w:r w:rsidR="00130641">
        <w:rPr>
          <w:szCs w:val="24"/>
        </w:rPr>
        <w:t>s</w:t>
      </w:r>
      <w:r w:rsidR="00412E8C">
        <w:rPr>
          <w:szCs w:val="24"/>
        </w:rPr>
        <w:t xml:space="preserve"> </w:t>
      </w:r>
      <w:r w:rsidR="00412E8C" w:rsidRPr="00785EBE">
        <w:rPr>
          <w:szCs w:val="24"/>
        </w:rPr>
        <w:t>in their local market</w:t>
      </w:r>
      <w:r w:rsidR="00BD14E8" w:rsidRPr="009248F0">
        <w:rPr>
          <w:szCs w:val="24"/>
        </w:rPr>
        <w:t xml:space="preserve">, including establishing reasonable licensing regimes, </w:t>
      </w:r>
      <w:r w:rsidRPr="009248F0">
        <w:rPr>
          <w:szCs w:val="24"/>
        </w:rPr>
        <w:t xml:space="preserve">introducing facilitation </w:t>
      </w:r>
      <w:r w:rsidRPr="00412E8C">
        <w:t>mechanisms</w:t>
      </w:r>
      <w:r w:rsidRPr="009248F0">
        <w:rPr>
          <w:szCs w:val="24"/>
        </w:rPr>
        <w:t xml:space="preserve"> and dispute resolution mechanisms between MNOs and VMNOs, and so on. </w:t>
      </w:r>
      <w:r w:rsidR="00427D60" w:rsidRPr="009248F0">
        <w:rPr>
          <w:szCs w:val="24"/>
        </w:rPr>
        <w:t>Furthermore</w:t>
      </w:r>
      <w:r w:rsidR="00AE3BF1" w:rsidRPr="009248F0">
        <w:rPr>
          <w:szCs w:val="24"/>
        </w:rPr>
        <w:t xml:space="preserve">, regulators may engage appropriately to maintain or improve </w:t>
      </w:r>
      <w:r w:rsidR="00130641">
        <w:rPr>
          <w:szCs w:val="24"/>
        </w:rPr>
        <w:t xml:space="preserve">the </w:t>
      </w:r>
      <w:r w:rsidR="00AE3BF1" w:rsidRPr="009248F0">
        <w:rPr>
          <w:szCs w:val="24"/>
        </w:rPr>
        <w:t>competiti</w:t>
      </w:r>
      <w:r w:rsidR="00130641">
        <w:rPr>
          <w:szCs w:val="24"/>
        </w:rPr>
        <w:t>ve</w:t>
      </w:r>
      <w:r w:rsidR="00AE3BF1" w:rsidRPr="009248F0">
        <w:rPr>
          <w:szCs w:val="24"/>
        </w:rPr>
        <w:t xml:space="preserve"> environment if necessary.</w:t>
      </w:r>
    </w:p>
    <w:p w14:paraId="1737D2E6" w14:textId="77777777" w:rsidR="00AE3BF1" w:rsidRPr="009248F0" w:rsidRDefault="00AE3BF1" w:rsidP="009248F0">
      <w:pPr>
        <w:rPr>
          <w:szCs w:val="24"/>
        </w:rPr>
      </w:pPr>
    </w:p>
    <w:p w14:paraId="446396E6" w14:textId="1048C9E2" w:rsidR="00610ECA" w:rsidRPr="00256DD1" w:rsidRDefault="00256DD1" w:rsidP="009248F0">
      <w:pPr>
        <w:rPr>
          <w:b/>
          <w:szCs w:val="24"/>
        </w:rPr>
      </w:pPr>
      <w:r w:rsidRPr="00256DD1">
        <w:rPr>
          <w:b/>
          <w:szCs w:val="24"/>
        </w:rPr>
        <w:t>6</w:t>
      </w:r>
      <w:r w:rsidRPr="00256DD1">
        <w:rPr>
          <w:b/>
          <w:szCs w:val="24"/>
        </w:rPr>
        <w:tab/>
      </w:r>
      <w:r w:rsidR="000F7195" w:rsidRPr="00256DD1">
        <w:rPr>
          <w:b/>
          <w:szCs w:val="24"/>
        </w:rPr>
        <w:t>Conclu</w:t>
      </w:r>
      <w:r w:rsidR="00E9787F" w:rsidRPr="00256DD1">
        <w:rPr>
          <w:b/>
          <w:szCs w:val="24"/>
        </w:rPr>
        <w:t>sion</w:t>
      </w:r>
    </w:p>
    <w:p w14:paraId="6F14581B" w14:textId="509277F6" w:rsidR="00FB4DC5" w:rsidRPr="009248F0" w:rsidRDefault="00FB4DC5" w:rsidP="007D5DDD">
      <w:pPr>
        <w:rPr>
          <w:szCs w:val="24"/>
        </w:rPr>
      </w:pPr>
      <w:r w:rsidRPr="009248F0">
        <w:rPr>
          <w:szCs w:val="24"/>
        </w:rPr>
        <w:t xml:space="preserve">5G is still </w:t>
      </w:r>
      <w:r w:rsidR="00130641">
        <w:rPr>
          <w:szCs w:val="24"/>
        </w:rPr>
        <w:t>in</w:t>
      </w:r>
      <w:r w:rsidRPr="009248F0">
        <w:rPr>
          <w:szCs w:val="24"/>
        </w:rPr>
        <w:t xml:space="preserve"> its infan</w:t>
      </w:r>
      <w:r w:rsidR="00130641">
        <w:rPr>
          <w:szCs w:val="24"/>
        </w:rPr>
        <w:t>cy</w:t>
      </w:r>
      <w:r w:rsidRPr="009248F0">
        <w:rPr>
          <w:szCs w:val="24"/>
        </w:rPr>
        <w:t xml:space="preserve"> and all</w:t>
      </w:r>
      <w:r w:rsidR="00247327" w:rsidRPr="009248F0">
        <w:rPr>
          <w:szCs w:val="24"/>
        </w:rPr>
        <w:t xml:space="preserve"> members of</w:t>
      </w:r>
      <w:r w:rsidRPr="009248F0">
        <w:rPr>
          <w:szCs w:val="24"/>
        </w:rPr>
        <w:t xml:space="preserve"> </w:t>
      </w:r>
      <w:r w:rsidR="00FA1EA2">
        <w:rPr>
          <w:szCs w:val="24"/>
        </w:rPr>
        <w:t xml:space="preserve">the </w:t>
      </w:r>
      <w:r w:rsidRPr="009248F0">
        <w:rPr>
          <w:szCs w:val="24"/>
        </w:rPr>
        <w:t>mobile telecommunication</w:t>
      </w:r>
      <w:r w:rsidR="00130641">
        <w:rPr>
          <w:szCs w:val="24"/>
        </w:rPr>
        <w:t>s</w:t>
      </w:r>
      <w:r w:rsidRPr="009248F0">
        <w:rPr>
          <w:szCs w:val="24"/>
        </w:rPr>
        <w:t xml:space="preserve"> </w:t>
      </w:r>
      <w:r w:rsidR="00247327" w:rsidRPr="009248F0">
        <w:rPr>
          <w:szCs w:val="24"/>
        </w:rPr>
        <w:t>industry</w:t>
      </w:r>
      <w:r w:rsidR="00D94163" w:rsidRPr="009248F0">
        <w:rPr>
          <w:szCs w:val="24"/>
        </w:rPr>
        <w:t xml:space="preserve"> will be seeking new use cases potentially </w:t>
      </w:r>
      <w:r w:rsidR="00130641">
        <w:rPr>
          <w:szCs w:val="24"/>
        </w:rPr>
        <w:t>suited</w:t>
      </w:r>
      <w:r w:rsidR="00130641" w:rsidRPr="009248F0">
        <w:rPr>
          <w:szCs w:val="24"/>
        </w:rPr>
        <w:t xml:space="preserve"> </w:t>
      </w:r>
      <w:r w:rsidR="00130641">
        <w:rPr>
          <w:szCs w:val="24"/>
        </w:rPr>
        <w:t>to</w:t>
      </w:r>
      <w:r w:rsidR="00D94163" w:rsidRPr="009248F0">
        <w:rPr>
          <w:szCs w:val="24"/>
        </w:rPr>
        <w:t xml:space="preserve"> 5G</w:t>
      </w:r>
      <w:r w:rsidR="005410BC" w:rsidRPr="009248F0">
        <w:rPr>
          <w:szCs w:val="24"/>
        </w:rPr>
        <w:t xml:space="preserve"> specifications</w:t>
      </w:r>
      <w:r w:rsidR="00D94163" w:rsidRPr="009248F0">
        <w:rPr>
          <w:szCs w:val="24"/>
        </w:rPr>
        <w:t xml:space="preserve">. But there is </w:t>
      </w:r>
      <w:proofErr w:type="gramStart"/>
      <w:r w:rsidR="005410BC" w:rsidRPr="009248F0">
        <w:rPr>
          <w:szCs w:val="24"/>
        </w:rPr>
        <w:t>as yet</w:t>
      </w:r>
      <w:proofErr w:type="gramEnd"/>
      <w:r w:rsidR="00D94163" w:rsidRPr="009248F0">
        <w:rPr>
          <w:szCs w:val="24"/>
        </w:rPr>
        <w:t xml:space="preserve"> no clear vision </w:t>
      </w:r>
      <w:r w:rsidR="00130641">
        <w:rPr>
          <w:szCs w:val="24"/>
        </w:rPr>
        <w:t xml:space="preserve">on </w:t>
      </w:r>
      <w:r w:rsidR="00237D4B" w:rsidRPr="009248F0">
        <w:rPr>
          <w:szCs w:val="24"/>
        </w:rPr>
        <w:t>what</w:t>
      </w:r>
      <w:r w:rsidR="00D94163" w:rsidRPr="009248F0">
        <w:rPr>
          <w:szCs w:val="24"/>
        </w:rPr>
        <w:t xml:space="preserve"> </w:t>
      </w:r>
      <w:r w:rsidR="00130641">
        <w:rPr>
          <w:szCs w:val="24"/>
        </w:rPr>
        <w:t>a</w:t>
      </w:r>
      <w:r w:rsidR="00247327" w:rsidRPr="009248F0">
        <w:rPr>
          <w:szCs w:val="24"/>
        </w:rPr>
        <w:t xml:space="preserve"> killer 5G application </w:t>
      </w:r>
      <w:r w:rsidR="00130641">
        <w:rPr>
          <w:szCs w:val="24"/>
        </w:rPr>
        <w:t xml:space="preserve">will look like </w:t>
      </w:r>
      <w:r w:rsidR="00247327" w:rsidRPr="009248F0">
        <w:rPr>
          <w:szCs w:val="24"/>
        </w:rPr>
        <w:t xml:space="preserve">and how </w:t>
      </w:r>
      <w:r w:rsidR="00130641">
        <w:rPr>
          <w:szCs w:val="24"/>
        </w:rPr>
        <w:t xml:space="preserve">it </w:t>
      </w:r>
      <w:r w:rsidR="00247327" w:rsidRPr="009248F0">
        <w:rPr>
          <w:szCs w:val="24"/>
        </w:rPr>
        <w:t>can be developed</w:t>
      </w:r>
      <w:r w:rsidR="00D94163" w:rsidRPr="009248F0">
        <w:rPr>
          <w:szCs w:val="24"/>
        </w:rPr>
        <w:t xml:space="preserve"> </w:t>
      </w:r>
      <w:r w:rsidR="00130641">
        <w:rPr>
          <w:szCs w:val="24"/>
        </w:rPr>
        <w:t>in</w:t>
      </w:r>
      <w:r w:rsidR="00D94163" w:rsidRPr="009248F0">
        <w:rPr>
          <w:szCs w:val="24"/>
        </w:rPr>
        <w:t xml:space="preserve"> the market.</w:t>
      </w:r>
      <w:r w:rsidR="00247327" w:rsidRPr="009248F0">
        <w:rPr>
          <w:szCs w:val="24"/>
        </w:rPr>
        <w:t xml:space="preserve"> </w:t>
      </w:r>
      <w:r w:rsidR="00130641">
        <w:rPr>
          <w:szCs w:val="24"/>
        </w:rPr>
        <w:t>In a</w:t>
      </w:r>
      <w:r w:rsidR="00247327" w:rsidRPr="009248F0">
        <w:rPr>
          <w:szCs w:val="24"/>
        </w:rPr>
        <w:t>ddi</w:t>
      </w:r>
      <w:r w:rsidR="00130641">
        <w:rPr>
          <w:szCs w:val="24"/>
        </w:rPr>
        <w:t>tion</w:t>
      </w:r>
      <w:r w:rsidR="00247327" w:rsidRPr="009248F0">
        <w:rPr>
          <w:szCs w:val="24"/>
        </w:rPr>
        <w:t xml:space="preserve"> to th</w:t>
      </w:r>
      <w:r w:rsidR="00130641">
        <w:rPr>
          <w:szCs w:val="24"/>
        </w:rPr>
        <w:t>is</w:t>
      </w:r>
      <w:r w:rsidR="00247327" w:rsidRPr="009248F0">
        <w:rPr>
          <w:szCs w:val="24"/>
        </w:rPr>
        <w:t xml:space="preserve">, </w:t>
      </w:r>
      <w:r w:rsidR="00130641">
        <w:rPr>
          <w:szCs w:val="24"/>
        </w:rPr>
        <w:t xml:space="preserve">providing </w:t>
      </w:r>
      <w:r w:rsidR="00247327" w:rsidRPr="009248F0">
        <w:rPr>
          <w:szCs w:val="24"/>
        </w:rPr>
        <w:t xml:space="preserve">help </w:t>
      </w:r>
      <w:r w:rsidR="00130641">
        <w:rPr>
          <w:szCs w:val="24"/>
        </w:rPr>
        <w:t xml:space="preserve">with 5G to an </w:t>
      </w:r>
      <w:r w:rsidR="00247327" w:rsidRPr="009248F0">
        <w:rPr>
          <w:szCs w:val="24"/>
        </w:rPr>
        <w:t xml:space="preserve">enormous number of verticals is </w:t>
      </w:r>
      <w:r w:rsidR="00130641">
        <w:rPr>
          <w:szCs w:val="24"/>
        </w:rPr>
        <w:t>arduous</w:t>
      </w:r>
      <w:r w:rsidR="00130641" w:rsidRPr="009248F0">
        <w:rPr>
          <w:szCs w:val="24"/>
        </w:rPr>
        <w:t xml:space="preserve"> </w:t>
      </w:r>
      <w:r w:rsidR="00247327" w:rsidRPr="009248F0">
        <w:rPr>
          <w:szCs w:val="24"/>
        </w:rPr>
        <w:t xml:space="preserve">work for all. </w:t>
      </w:r>
      <w:r w:rsidR="005410BC" w:rsidRPr="009248F0">
        <w:rPr>
          <w:szCs w:val="24"/>
        </w:rPr>
        <w:t xml:space="preserve">It requires more and more providers in the market to </w:t>
      </w:r>
      <w:r w:rsidR="00130641">
        <w:rPr>
          <w:szCs w:val="24"/>
        </w:rPr>
        <w:t>work at a rapid pace</w:t>
      </w:r>
      <w:r w:rsidR="005410BC" w:rsidRPr="009248F0">
        <w:rPr>
          <w:szCs w:val="24"/>
        </w:rPr>
        <w:t>.</w:t>
      </w:r>
    </w:p>
    <w:p w14:paraId="7A7360B1" w14:textId="350B5FD3" w:rsidR="00247327" w:rsidRPr="009248F0" w:rsidRDefault="00247327" w:rsidP="007D5DDD">
      <w:pPr>
        <w:rPr>
          <w:szCs w:val="24"/>
        </w:rPr>
      </w:pPr>
      <w:r w:rsidRPr="009248F0">
        <w:rPr>
          <w:szCs w:val="24"/>
        </w:rPr>
        <w:t xml:space="preserve">This report has sought to </w:t>
      </w:r>
      <w:r w:rsidR="00130641">
        <w:rPr>
          <w:szCs w:val="24"/>
        </w:rPr>
        <w:t>present</w:t>
      </w:r>
      <w:r w:rsidR="00E33823" w:rsidRPr="009248F0">
        <w:rPr>
          <w:szCs w:val="24"/>
        </w:rPr>
        <w:t xml:space="preserve"> new</w:t>
      </w:r>
      <w:r w:rsidR="002763F8" w:rsidRPr="009248F0">
        <w:rPr>
          <w:szCs w:val="24"/>
        </w:rPr>
        <w:t xml:space="preserve"> and persuasive</w:t>
      </w:r>
      <w:r w:rsidR="00E33823" w:rsidRPr="009248F0">
        <w:rPr>
          <w:szCs w:val="24"/>
        </w:rPr>
        <w:t xml:space="preserve"> concepts of virtual mobile telecommunication</w:t>
      </w:r>
      <w:r w:rsidR="00130641">
        <w:rPr>
          <w:szCs w:val="24"/>
        </w:rPr>
        <w:t>s</w:t>
      </w:r>
      <w:r w:rsidR="00E33823" w:rsidRPr="009248F0">
        <w:rPr>
          <w:szCs w:val="24"/>
        </w:rPr>
        <w:t xml:space="preserve"> operator</w:t>
      </w:r>
      <w:r w:rsidR="00130641">
        <w:rPr>
          <w:szCs w:val="24"/>
        </w:rPr>
        <w:t>s</w:t>
      </w:r>
      <w:r w:rsidR="00E33823" w:rsidRPr="009248F0">
        <w:rPr>
          <w:szCs w:val="24"/>
        </w:rPr>
        <w:t xml:space="preserve"> </w:t>
      </w:r>
      <w:r w:rsidR="00130641">
        <w:rPr>
          <w:szCs w:val="24"/>
        </w:rPr>
        <w:t xml:space="preserve">as </w:t>
      </w:r>
      <w:r w:rsidR="00C92F74" w:rsidRPr="009248F0">
        <w:rPr>
          <w:szCs w:val="24"/>
        </w:rPr>
        <w:t xml:space="preserve">potential </w:t>
      </w:r>
      <w:r w:rsidR="00E33823" w:rsidRPr="009248F0">
        <w:rPr>
          <w:szCs w:val="24"/>
        </w:rPr>
        <w:t>alternative</w:t>
      </w:r>
      <w:r w:rsidR="00130641">
        <w:rPr>
          <w:szCs w:val="24"/>
        </w:rPr>
        <w:t>s</w:t>
      </w:r>
      <w:r w:rsidR="00E33823" w:rsidRPr="009248F0">
        <w:rPr>
          <w:szCs w:val="24"/>
        </w:rPr>
        <w:t xml:space="preserve"> to </w:t>
      </w:r>
      <w:r w:rsidR="00130641">
        <w:rPr>
          <w:szCs w:val="24"/>
        </w:rPr>
        <w:t xml:space="preserve">the </w:t>
      </w:r>
      <w:r w:rsidR="00E33823" w:rsidRPr="009248F0">
        <w:rPr>
          <w:szCs w:val="24"/>
        </w:rPr>
        <w:t>current generation</w:t>
      </w:r>
      <w:r w:rsidR="00130641">
        <w:rPr>
          <w:szCs w:val="24"/>
        </w:rPr>
        <w:t>’</w:t>
      </w:r>
      <w:r w:rsidR="00E33823" w:rsidRPr="009248F0">
        <w:rPr>
          <w:szCs w:val="24"/>
        </w:rPr>
        <w:t>s MVNO</w:t>
      </w:r>
      <w:r w:rsidR="00130641">
        <w:rPr>
          <w:szCs w:val="24"/>
        </w:rPr>
        <w:t>s</w:t>
      </w:r>
      <w:r w:rsidR="00E33823" w:rsidRPr="009248F0">
        <w:rPr>
          <w:szCs w:val="24"/>
        </w:rPr>
        <w:t xml:space="preserve">. </w:t>
      </w:r>
      <w:r w:rsidR="00130641">
        <w:rPr>
          <w:szCs w:val="24"/>
        </w:rPr>
        <w:t xml:space="preserve">While </w:t>
      </w:r>
      <w:r w:rsidR="00785EBE">
        <w:rPr>
          <w:szCs w:val="24"/>
        </w:rPr>
        <w:t>t</w:t>
      </w:r>
      <w:r w:rsidR="00E33823" w:rsidRPr="009248F0">
        <w:rPr>
          <w:szCs w:val="24"/>
        </w:rPr>
        <w:t>h</w:t>
      </w:r>
      <w:r w:rsidR="00130641">
        <w:rPr>
          <w:szCs w:val="24"/>
        </w:rPr>
        <w:t>e</w:t>
      </w:r>
      <w:r w:rsidR="00E33823" w:rsidRPr="009248F0">
        <w:rPr>
          <w:szCs w:val="24"/>
        </w:rPr>
        <w:t xml:space="preserve">se </w:t>
      </w:r>
      <w:r w:rsidR="00C27485" w:rsidRPr="009248F0">
        <w:rPr>
          <w:szCs w:val="24"/>
        </w:rPr>
        <w:t>VMNO</w:t>
      </w:r>
      <w:r w:rsidR="00E33823" w:rsidRPr="009248F0">
        <w:rPr>
          <w:szCs w:val="24"/>
        </w:rPr>
        <w:t xml:space="preserve"> concepts ha</w:t>
      </w:r>
      <w:r w:rsidR="0004579D" w:rsidRPr="009248F0">
        <w:rPr>
          <w:szCs w:val="24"/>
        </w:rPr>
        <w:t>ve</w:t>
      </w:r>
      <w:r w:rsidR="00E33823" w:rsidRPr="009248F0">
        <w:rPr>
          <w:szCs w:val="24"/>
        </w:rPr>
        <w:t xml:space="preserve"> not </w:t>
      </w:r>
      <w:r w:rsidR="00130641">
        <w:rPr>
          <w:szCs w:val="24"/>
        </w:rPr>
        <w:t xml:space="preserve">yet </w:t>
      </w:r>
      <w:r w:rsidR="00E33823" w:rsidRPr="009248F0">
        <w:rPr>
          <w:szCs w:val="24"/>
        </w:rPr>
        <w:t>fully emerged</w:t>
      </w:r>
      <w:r w:rsidR="00785EBE">
        <w:rPr>
          <w:szCs w:val="24"/>
        </w:rPr>
        <w:t xml:space="preserve"> and </w:t>
      </w:r>
      <w:r w:rsidR="00130641">
        <w:rPr>
          <w:szCs w:val="24"/>
        </w:rPr>
        <w:t xml:space="preserve">currently remain </w:t>
      </w:r>
      <w:r w:rsidR="00785EBE">
        <w:rPr>
          <w:szCs w:val="24"/>
        </w:rPr>
        <w:t xml:space="preserve">under </w:t>
      </w:r>
      <w:r w:rsidR="00C568F4">
        <w:rPr>
          <w:szCs w:val="24"/>
        </w:rPr>
        <w:t>consideration</w:t>
      </w:r>
      <w:r w:rsidR="00785EBE">
        <w:rPr>
          <w:szCs w:val="24"/>
        </w:rPr>
        <w:t>,</w:t>
      </w:r>
      <w:r w:rsidR="00E33823" w:rsidRPr="009248F0">
        <w:rPr>
          <w:szCs w:val="24"/>
        </w:rPr>
        <w:t xml:space="preserve"> the</w:t>
      </w:r>
      <w:r w:rsidR="002763F8" w:rsidRPr="009248F0">
        <w:rPr>
          <w:szCs w:val="24"/>
        </w:rPr>
        <w:t>y</w:t>
      </w:r>
      <w:r w:rsidR="00E33823" w:rsidRPr="009248F0">
        <w:rPr>
          <w:szCs w:val="24"/>
        </w:rPr>
        <w:t xml:space="preserve"> </w:t>
      </w:r>
      <w:r w:rsidR="002763F8" w:rsidRPr="009248F0">
        <w:rPr>
          <w:szCs w:val="24"/>
        </w:rPr>
        <w:t>could have</w:t>
      </w:r>
      <w:r w:rsidR="00E33823" w:rsidRPr="009248F0">
        <w:rPr>
          <w:szCs w:val="24"/>
        </w:rPr>
        <w:t xml:space="preserve"> </w:t>
      </w:r>
      <w:r w:rsidR="002763F8" w:rsidRPr="009248F0">
        <w:rPr>
          <w:szCs w:val="24"/>
        </w:rPr>
        <w:t xml:space="preserve">substantial potential </w:t>
      </w:r>
      <w:r w:rsidR="00130641">
        <w:rPr>
          <w:szCs w:val="24"/>
        </w:rPr>
        <w:t>for</w:t>
      </w:r>
      <w:r w:rsidR="002763F8" w:rsidRPr="009248F0">
        <w:rPr>
          <w:szCs w:val="24"/>
        </w:rPr>
        <w:t xml:space="preserve"> </w:t>
      </w:r>
      <w:r w:rsidR="005410BC" w:rsidRPr="009248F0">
        <w:rPr>
          <w:szCs w:val="24"/>
        </w:rPr>
        <w:t>producing</w:t>
      </w:r>
      <w:r w:rsidR="002763F8" w:rsidRPr="009248F0">
        <w:rPr>
          <w:szCs w:val="24"/>
        </w:rPr>
        <w:t xml:space="preserve"> </w:t>
      </w:r>
      <w:r w:rsidR="00130641">
        <w:rPr>
          <w:szCs w:val="24"/>
        </w:rPr>
        <w:t xml:space="preserve">the </w:t>
      </w:r>
      <w:r w:rsidR="002763F8" w:rsidRPr="009248F0">
        <w:rPr>
          <w:szCs w:val="24"/>
        </w:rPr>
        <w:t xml:space="preserve">killer 5G applications and productive verticals in industries </w:t>
      </w:r>
      <w:r w:rsidR="00130641">
        <w:rPr>
          <w:szCs w:val="24"/>
        </w:rPr>
        <w:t xml:space="preserve">that are needed </w:t>
      </w:r>
      <w:r w:rsidR="002763F8" w:rsidRPr="009248F0">
        <w:rPr>
          <w:szCs w:val="24"/>
        </w:rPr>
        <w:t>for successful deployment of 5G.</w:t>
      </w:r>
    </w:p>
    <w:p w14:paraId="3E1228FB" w14:textId="7C25BEFF" w:rsidR="00941C76" w:rsidRPr="009248F0" w:rsidRDefault="00485038" w:rsidP="007D5DDD">
      <w:pPr>
        <w:rPr>
          <w:szCs w:val="24"/>
        </w:rPr>
      </w:pPr>
      <w:r w:rsidRPr="009248F0">
        <w:rPr>
          <w:szCs w:val="24"/>
        </w:rPr>
        <w:t>There are some challenges for NRAs</w:t>
      </w:r>
      <w:r w:rsidR="005410BC" w:rsidRPr="009248F0">
        <w:rPr>
          <w:szCs w:val="24"/>
        </w:rPr>
        <w:t xml:space="preserve"> </w:t>
      </w:r>
      <w:r w:rsidR="00C27485" w:rsidRPr="009248F0">
        <w:rPr>
          <w:szCs w:val="24"/>
        </w:rPr>
        <w:t>down the line</w:t>
      </w:r>
      <w:r w:rsidRPr="009248F0">
        <w:rPr>
          <w:szCs w:val="24"/>
        </w:rPr>
        <w:t>:</w:t>
      </w:r>
    </w:p>
    <w:p w14:paraId="0F51F3EB" w14:textId="30ED27AF" w:rsidR="00485038" w:rsidRPr="00256DD1" w:rsidRDefault="00A94864" w:rsidP="007D5DDD">
      <w:pPr>
        <w:pStyle w:val="ListParagraph"/>
        <w:numPr>
          <w:ilvl w:val="0"/>
          <w:numId w:val="32"/>
        </w:numPr>
        <w:rPr>
          <w:szCs w:val="24"/>
        </w:rPr>
      </w:pPr>
      <w:r w:rsidRPr="00256DD1">
        <w:rPr>
          <w:szCs w:val="24"/>
        </w:rPr>
        <w:t>Determining the necessity of</w:t>
      </w:r>
      <w:r w:rsidR="00485038" w:rsidRPr="00256DD1">
        <w:rPr>
          <w:szCs w:val="24"/>
        </w:rPr>
        <w:t xml:space="preserve"> </w:t>
      </w:r>
      <w:r w:rsidRPr="00256DD1">
        <w:rPr>
          <w:szCs w:val="24"/>
        </w:rPr>
        <w:t>intervention</w:t>
      </w:r>
      <w:r w:rsidR="00485038" w:rsidRPr="00256DD1">
        <w:rPr>
          <w:szCs w:val="24"/>
        </w:rPr>
        <w:t xml:space="preserve"> between MNO</w:t>
      </w:r>
      <w:r w:rsidR="00130641">
        <w:rPr>
          <w:szCs w:val="24"/>
        </w:rPr>
        <w:t>s</w:t>
      </w:r>
      <w:r w:rsidR="00485038" w:rsidRPr="00256DD1">
        <w:rPr>
          <w:szCs w:val="24"/>
        </w:rPr>
        <w:t xml:space="preserve"> and VMNO</w:t>
      </w:r>
      <w:r w:rsidR="00130641">
        <w:rPr>
          <w:szCs w:val="24"/>
        </w:rPr>
        <w:t>s</w:t>
      </w:r>
      <w:r w:rsidRPr="00256DD1">
        <w:rPr>
          <w:szCs w:val="24"/>
        </w:rPr>
        <w:t xml:space="preserve"> to maintain or improve </w:t>
      </w:r>
      <w:r w:rsidR="00130641">
        <w:rPr>
          <w:szCs w:val="24"/>
        </w:rPr>
        <w:t xml:space="preserve">the </w:t>
      </w:r>
      <w:r w:rsidRPr="00256DD1">
        <w:rPr>
          <w:szCs w:val="24"/>
        </w:rPr>
        <w:t>competiti</w:t>
      </w:r>
      <w:r w:rsidR="00130641">
        <w:rPr>
          <w:szCs w:val="24"/>
        </w:rPr>
        <w:t>ve</w:t>
      </w:r>
      <w:r w:rsidRPr="00256DD1">
        <w:rPr>
          <w:szCs w:val="24"/>
        </w:rPr>
        <w:t xml:space="preserve"> environment </w:t>
      </w:r>
      <w:r w:rsidR="00130641">
        <w:rPr>
          <w:szCs w:val="24"/>
        </w:rPr>
        <w:t>in</w:t>
      </w:r>
      <w:r w:rsidRPr="00256DD1">
        <w:rPr>
          <w:szCs w:val="24"/>
        </w:rPr>
        <w:t xml:space="preserve"> the market</w:t>
      </w:r>
      <w:r w:rsidR="00485038" w:rsidRPr="00256DD1">
        <w:rPr>
          <w:szCs w:val="24"/>
        </w:rPr>
        <w:t>.</w:t>
      </w:r>
    </w:p>
    <w:p w14:paraId="265A421D" w14:textId="58C7A8D9" w:rsidR="00A94864" w:rsidRPr="00256DD1" w:rsidRDefault="00A94864" w:rsidP="007D5DDD">
      <w:pPr>
        <w:pStyle w:val="ListParagraph"/>
        <w:numPr>
          <w:ilvl w:val="0"/>
          <w:numId w:val="32"/>
        </w:numPr>
        <w:rPr>
          <w:szCs w:val="24"/>
        </w:rPr>
      </w:pPr>
      <w:r w:rsidRPr="00256DD1">
        <w:rPr>
          <w:szCs w:val="24"/>
        </w:rPr>
        <w:t>D</w:t>
      </w:r>
      <w:r w:rsidR="00FF17F2" w:rsidRPr="00256DD1">
        <w:rPr>
          <w:szCs w:val="24"/>
        </w:rPr>
        <w:t xml:space="preserve">etermining </w:t>
      </w:r>
      <w:r w:rsidR="00130641">
        <w:rPr>
          <w:szCs w:val="24"/>
        </w:rPr>
        <w:t xml:space="preserve">what </w:t>
      </w:r>
      <w:r w:rsidR="00FF17F2" w:rsidRPr="00256DD1">
        <w:rPr>
          <w:szCs w:val="24"/>
        </w:rPr>
        <w:t xml:space="preserve">the appropriate actions </w:t>
      </w:r>
      <w:r w:rsidR="00130641">
        <w:rPr>
          <w:szCs w:val="24"/>
        </w:rPr>
        <w:t xml:space="preserve">are </w:t>
      </w:r>
      <w:r w:rsidR="00FF17F2" w:rsidRPr="00256DD1">
        <w:rPr>
          <w:szCs w:val="24"/>
        </w:rPr>
        <w:t xml:space="preserve">to </w:t>
      </w:r>
      <w:r w:rsidR="00130641">
        <w:rPr>
          <w:szCs w:val="24"/>
        </w:rPr>
        <w:t>advance</w:t>
      </w:r>
      <w:r w:rsidR="00130641" w:rsidRPr="00256DD1">
        <w:rPr>
          <w:szCs w:val="24"/>
        </w:rPr>
        <w:t xml:space="preserve"> </w:t>
      </w:r>
      <w:r w:rsidR="00FF17F2" w:rsidRPr="00256DD1">
        <w:rPr>
          <w:szCs w:val="24"/>
        </w:rPr>
        <w:t>standardisation work o</w:t>
      </w:r>
      <w:r w:rsidR="00386903">
        <w:rPr>
          <w:szCs w:val="24"/>
        </w:rPr>
        <w:t>n</w:t>
      </w:r>
      <w:r w:rsidR="00FF17F2" w:rsidRPr="00256DD1">
        <w:rPr>
          <w:szCs w:val="24"/>
        </w:rPr>
        <w:t xml:space="preserve"> APIs for Light VMNOs</w:t>
      </w:r>
    </w:p>
    <w:p w14:paraId="7A80B811" w14:textId="10E9D16C" w:rsidR="00485038" w:rsidRPr="00256DD1" w:rsidRDefault="00A94864" w:rsidP="007D5DDD">
      <w:pPr>
        <w:pStyle w:val="ListParagraph"/>
        <w:numPr>
          <w:ilvl w:val="0"/>
          <w:numId w:val="32"/>
        </w:numPr>
        <w:rPr>
          <w:szCs w:val="24"/>
        </w:rPr>
      </w:pPr>
      <w:r w:rsidRPr="00256DD1">
        <w:rPr>
          <w:szCs w:val="24"/>
        </w:rPr>
        <w:t xml:space="preserve">Determining the necessity </w:t>
      </w:r>
      <w:r w:rsidR="00386903">
        <w:rPr>
          <w:szCs w:val="24"/>
        </w:rPr>
        <w:t>to</w:t>
      </w:r>
      <w:r w:rsidRPr="00256DD1">
        <w:rPr>
          <w:szCs w:val="24"/>
        </w:rPr>
        <w:t xml:space="preserve"> </w:t>
      </w:r>
      <w:r w:rsidR="00485038" w:rsidRPr="00256DD1">
        <w:rPr>
          <w:szCs w:val="24"/>
        </w:rPr>
        <w:t xml:space="preserve">lower the bar </w:t>
      </w:r>
      <w:r w:rsidR="00386903">
        <w:rPr>
          <w:szCs w:val="24"/>
        </w:rPr>
        <w:t>to</w:t>
      </w:r>
      <w:r w:rsidR="00386903" w:rsidRPr="00256DD1">
        <w:rPr>
          <w:szCs w:val="24"/>
        </w:rPr>
        <w:t xml:space="preserve"> </w:t>
      </w:r>
      <w:r w:rsidR="00485038" w:rsidRPr="00256DD1">
        <w:rPr>
          <w:szCs w:val="24"/>
        </w:rPr>
        <w:t xml:space="preserve">Full VMNOs </w:t>
      </w:r>
      <w:r w:rsidR="00386903">
        <w:rPr>
          <w:szCs w:val="24"/>
        </w:rPr>
        <w:t xml:space="preserve">becoming </w:t>
      </w:r>
      <w:r w:rsidR="00485038" w:rsidRPr="00256DD1">
        <w:rPr>
          <w:szCs w:val="24"/>
        </w:rPr>
        <w:t>local 5G enabler</w:t>
      </w:r>
      <w:r w:rsidR="00386903">
        <w:rPr>
          <w:szCs w:val="24"/>
        </w:rPr>
        <w:t>s</w:t>
      </w:r>
      <w:r w:rsidR="00485038" w:rsidRPr="00256DD1">
        <w:rPr>
          <w:szCs w:val="24"/>
        </w:rPr>
        <w:t>.</w:t>
      </w:r>
    </w:p>
    <w:p w14:paraId="288057AB" w14:textId="3034478B" w:rsidR="00DC2746" w:rsidRDefault="00386903" w:rsidP="007D5DDD">
      <w:pPr>
        <w:rPr>
          <w:szCs w:val="24"/>
        </w:rPr>
      </w:pPr>
      <w:r>
        <w:rPr>
          <w:szCs w:val="24"/>
        </w:rPr>
        <w:t xml:space="preserve">Before </w:t>
      </w:r>
      <w:r w:rsidR="00FF17F2" w:rsidRPr="009248F0">
        <w:rPr>
          <w:szCs w:val="24"/>
        </w:rPr>
        <w:t>address</w:t>
      </w:r>
      <w:r>
        <w:rPr>
          <w:szCs w:val="24"/>
        </w:rPr>
        <w:t>ing</w:t>
      </w:r>
      <w:r w:rsidR="00FF17F2" w:rsidRPr="009248F0">
        <w:rPr>
          <w:szCs w:val="24"/>
        </w:rPr>
        <w:t xml:space="preserve"> the challenges, NRA must </w:t>
      </w:r>
      <w:r w:rsidR="005410BC" w:rsidRPr="009248F0">
        <w:rPr>
          <w:szCs w:val="24"/>
        </w:rPr>
        <w:t xml:space="preserve">have </w:t>
      </w:r>
      <w:r>
        <w:rPr>
          <w:szCs w:val="24"/>
        </w:rPr>
        <w:t>good</w:t>
      </w:r>
      <w:r w:rsidRPr="009248F0">
        <w:rPr>
          <w:szCs w:val="24"/>
        </w:rPr>
        <w:t xml:space="preserve"> </w:t>
      </w:r>
      <w:r w:rsidR="005410BC" w:rsidRPr="009248F0">
        <w:rPr>
          <w:szCs w:val="24"/>
        </w:rPr>
        <w:t xml:space="preserve">foresight. </w:t>
      </w:r>
      <w:r>
        <w:rPr>
          <w:szCs w:val="24"/>
        </w:rPr>
        <w:t>This</w:t>
      </w:r>
      <w:r w:rsidRPr="009248F0">
        <w:rPr>
          <w:szCs w:val="24"/>
        </w:rPr>
        <w:t xml:space="preserve"> </w:t>
      </w:r>
      <w:r w:rsidR="005410BC" w:rsidRPr="009248F0">
        <w:rPr>
          <w:szCs w:val="24"/>
        </w:rPr>
        <w:t>means</w:t>
      </w:r>
      <w:r w:rsidR="00FF17F2" w:rsidRPr="009248F0">
        <w:rPr>
          <w:szCs w:val="24"/>
        </w:rPr>
        <w:t xml:space="preserve"> </w:t>
      </w:r>
      <w:r w:rsidR="005410BC" w:rsidRPr="009248F0">
        <w:rPr>
          <w:szCs w:val="24"/>
        </w:rPr>
        <w:t>recognising</w:t>
      </w:r>
      <w:r w:rsidR="00FF17F2" w:rsidRPr="009248F0">
        <w:rPr>
          <w:szCs w:val="24"/>
        </w:rPr>
        <w:t xml:space="preserve"> what will happen or how </w:t>
      </w:r>
      <w:r>
        <w:rPr>
          <w:szCs w:val="24"/>
        </w:rPr>
        <w:t>developments</w:t>
      </w:r>
      <w:r w:rsidR="00A67A10">
        <w:rPr>
          <w:szCs w:val="24"/>
        </w:rPr>
        <w:t xml:space="preserve"> </w:t>
      </w:r>
      <w:r>
        <w:rPr>
          <w:szCs w:val="24"/>
        </w:rPr>
        <w:t>are likely to unfold</w:t>
      </w:r>
      <w:r w:rsidR="00FF17F2" w:rsidRPr="009248F0">
        <w:rPr>
          <w:szCs w:val="24"/>
        </w:rPr>
        <w:t xml:space="preserve">. </w:t>
      </w:r>
    </w:p>
    <w:p w14:paraId="7F5F9BB3" w14:textId="0C0CE022" w:rsidR="00485038" w:rsidRPr="009248F0" w:rsidRDefault="00FF17F2" w:rsidP="007D5DDD">
      <w:pPr>
        <w:rPr>
          <w:szCs w:val="24"/>
        </w:rPr>
      </w:pPr>
      <w:r w:rsidRPr="009248F0">
        <w:rPr>
          <w:szCs w:val="24"/>
        </w:rPr>
        <w:t>This report m</w:t>
      </w:r>
      <w:r w:rsidR="00386903">
        <w:rPr>
          <w:szCs w:val="24"/>
        </w:rPr>
        <w:t>ay</w:t>
      </w:r>
      <w:r w:rsidRPr="009248F0">
        <w:rPr>
          <w:szCs w:val="24"/>
        </w:rPr>
        <w:t xml:space="preserve"> </w:t>
      </w:r>
      <w:r w:rsidR="00386903">
        <w:rPr>
          <w:szCs w:val="24"/>
        </w:rPr>
        <w:t>assist in facilitating</w:t>
      </w:r>
      <w:r w:rsidRPr="009248F0">
        <w:rPr>
          <w:szCs w:val="24"/>
        </w:rPr>
        <w:t xml:space="preserve"> better </w:t>
      </w:r>
      <w:r w:rsidR="00B477BF" w:rsidRPr="009248F0">
        <w:rPr>
          <w:szCs w:val="24"/>
        </w:rPr>
        <w:t xml:space="preserve">recognition and </w:t>
      </w:r>
      <w:r w:rsidRPr="009248F0">
        <w:rPr>
          <w:szCs w:val="24"/>
        </w:rPr>
        <w:t>understanding</w:t>
      </w:r>
      <w:r w:rsidR="00386903">
        <w:rPr>
          <w:szCs w:val="24"/>
        </w:rPr>
        <w:t xml:space="preserve"> in this regard</w:t>
      </w:r>
      <w:r w:rsidRPr="009248F0">
        <w:rPr>
          <w:szCs w:val="24"/>
        </w:rPr>
        <w:t>.</w:t>
      </w:r>
    </w:p>
    <w:p w14:paraId="6CEA36D5" w14:textId="48D37D8A" w:rsidR="00694E1F" w:rsidRPr="009248F0" w:rsidRDefault="00610ECA" w:rsidP="009248F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center"/>
        <w:textAlignment w:val="auto"/>
        <w:rPr>
          <w:rFonts w:eastAsiaTheme="minorEastAsia"/>
          <w:szCs w:val="24"/>
          <w:lang w:eastAsia="ja-JP"/>
        </w:rPr>
      </w:pPr>
      <w:r w:rsidRPr="00610ECA">
        <w:rPr>
          <w:rFonts w:eastAsiaTheme="minorEastAsia"/>
          <w:szCs w:val="24"/>
          <w:lang w:eastAsia="ja-JP"/>
        </w:rPr>
        <w:t>_______________________</w:t>
      </w:r>
    </w:p>
    <w:sectPr w:rsidR="00694E1F" w:rsidRPr="009248F0" w:rsidSect="00402493">
      <w:headerReference w:type="default" r:id="rId14"/>
      <w:footerReference w:type="first" r:id="rId15"/>
      <w:pgSz w:w="11907" w:h="16834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8C34E" w14:textId="77777777" w:rsidR="008C4210" w:rsidRDefault="008C4210">
      <w:pPr>
        <w:spacing w:before="0"/>
      </w:pPr>
      <w:r>
        <w:separator/>
      </w:r>
    </w:p>
  </w:endnote>
  <w:endnote w:type="continuationSeparator" w:id="0">
    <w:p w14:paraId="620B9B4D" w14:textId="77777777" w:rsidR="008C4210" w:rsidRDefault="008C4210">
      <w:pPr>
        <w:spacing w:before="0"/>
      </w:pPr>
      <w:r>
        <w:continuationSeparator/>
      </w:r>
    </w:p>
  </w:endnote>
  <w:endnote w:type="continuationNotice" w:id="1">
    <w:p w14:paraId="44D53542" w14:textId="77777777" w:rsidR="008C4210" w:rsidRDefault="008C421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38E41" w14:textId="77777777" w:rsidR="008C4210" w:rsidRPr="003E03E4" w:rsidRDefault="008C4210" w:rsidP="003E03E4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40257" w14:textId="77777777" w:rsidR="008C4210" w:rsidRDefault="008C4210">
      <w:r>
        <w:t>____________________</w:t>
      </w:r>
    </w:p>
  </w:footnote>
  <w:footnote w:type="continuationSeparator" w:id="0">
    <w:p w14:paraId="799372BA" w14:textId="77777777" w:rsidR="008C4210" w:rsidRDefault="008C4210">
      <w:pPr>
        <w:spacing w:before="0"/>
      </w:pPr>
      <w:r>
        <w:continuationSeparator/>
      </w:r>
    </w:p>
  </w:footnote>
  <w:footnote w:type="continuationNotice" w:id="1">
    <w:p w14:paraId="65C47CDA" w14:textId="77777777" w:rsidR="008C4210" w:rsidRDefault="008C4210">
      <w:pPr>
        <w:spacing w:before="0"/>
      </w:pPr>
    </w:p>
  </w:footnote>
  <w:footnote w:id="2">
    <w:p w14:paraId="4D300EF0" w14:textId="49918821" w:rsidR="008C4210" w:rsidRPr="00F51112" w:rsidRDefault="008C4210" w:rsidP="00A654DF">
      <w:pPr>
        <w:pStyle w:val="FootnoteText"/>
        <w:rPr>
          <w:rFonts w:eastAsia="MS Mincho"/>
          <w:lang w:eastAsia="ja-JP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="004372F5" w:rsidRPr="00FC2B1C">
          <w:rPr>
            <w:rStyle w:val="Hyperlink"/>
          </w:rPr>
          <w:t>https://cerre.eu/sites/cerre/files/cerre_whitepaper_ambitionsforeurope2024.pdf</w:t>
        </w:r>
      </w:hyperlink>
      <w:r w:rsidR="004372F5">
        <w:t xml:space="preserve"> </w:t>
      </w:r>
    </w:p>
  </w:footnote>
  <w:footnote w:id="3">
    <w:p w14:paraId="7133D4FE" w14:textId="2F6564B7" w:rsidR="008C4210" w:rsidRPr="00475419" w:rsidRDefault="008C4210">
      <w:pPr>
        <w:pStyle w:val="FootnoteText"/>
        <w:rPr>
          <w:rFonts w:eastAsia="MS Mincho"/>
          <w:lang w:eastAsia="ja-JP"/>
        </w:rPr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="004372F5" w:rsidRPr="00FC2B1C">
          <w:rPr>
            <w:rStyle w:val="Hyperlink"/>
          </w:rPr>
          <w:t>https://www.cerre.eu/sites/cerre/files/170330_CERRE_5GReport_Final.pdf</w:t>
        </w:r>
      </w:hyperlink>
      <w:r w:rsidR="004372F5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B4E54" w14:textId="6FEB3F93" w:rsidR="008C4210" w:rsidRPr="00402493" w:rsidRDefault="008C4210" w:rsidP="00402493">
    <w:pPr>
      <w:pStyle w:val="Header"/>
    </w:pPr>
    <w:r w:rsidRPr="00402493">
      <w:t xml:space="preserve">- </w:t>
    </w:r>
    <w:r w:rsidRPr="00402493">
      <w:fldChar w:fldCharType="begin"/>
    </w:r>
    <w:r w:rsidRPr="00402493">
      <w:instrText xml:space="preserve"> PAGE  \* MERGEFORMAT </w:instrText>
    </w:r>
    <w:r w:rsidRPr="00402493">
      <w:fldChar w:fldCharType="separate"/>
    </w:r>
    <w:r w:rsidR="00687DCF">
      <w:rPr>
        <w:noProof/>
      </w:rPr>
      <w:t>2</w:t>
    </w:r>
    <w:r w:rsidRPr="00402493">
      <w:fldChar w:fldCharType="end"/>
    </w:r>
    <w:r w:rsidRPr="00402493">
      <w:t xml:space="preserve"> -</w:t>
    </w:r>
  </w:p>
  <w:p w14:paraId="1A29A0B1" w14:textId="667D43DB" w:rsidR="008C4210" w:rsidRPr="00402493" w:rsidRDefault="008C4210" w:rsidP="00402493">
    <w:pPr>
      <w:pStyle w:val="Header"/>
      <w:spacing w:after="240"/>
    </w:pPr>
    <w:r w:rsidRPr="00402493">
      <w:t>SG3</w:t>
    </w:r>
    <w:r w:rsidR="00B829A4">
      <w:t>-</w:t>
    </w:r>
    <w:r w:rsidRPr="00687DCF">
      <w:t>C</w:t>
    </w:r>
    <w:r w:rsidR="00687DCF" w:rsidRPr="00687DCF">
      <w:t>337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372F5"/>
    <w:multiLevelType w:val="multilevel"/>
    <w:tmpl w:val="549414C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0B8B0F5E"/>
    <w:multiLevelType w:val="hybridMultilevel"/>
    <w:tmpl w:val="E596647C"/>
    <w:lvl w:ilvl="0" w:tplc="030E7C02">
      <w:numFmt w:val="bullet"/>
      <w:lvlText w:val="-"/>
      <w:lvlJc w:val="left"/>
      <w:pPr>
        <w:ind w:left="180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11E6447"/>
    <w:multiLevelType w:val="hybridMultilevel"/>
    <w:tmpl w:val="B6E88D4E"/>
    <w:lvl w:ilvl="0" w:tplc="9A0660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9771A"/>
    <w:multiLevelType w:val="hybridMultilevel"/>
    <w:tmpl w:val="72AC9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F44BF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A6531"/>
    <w:multiLevelType w:val="hybridMultilevel"/>
    <w:tmpl w:val="D082A108"/>
    <w:lvl w:ilvl="0" w:tplc="371E044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115CC8"/>
    <w:multiLevelType w:val="multilevel"/>
    <w:tmpl w:val="692E74DA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2286348B"/>
    <w:multiLevelType w:val="hybridMultilevel"/>
    <w:tmpl w:val="ECB8E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F901ED"/>
    <w:multiLevelType w:val="hybridMultilevel"/>
    <w:tmpl w:val="215C3928"/>
    <w:lvl w:ilvl="0" w:tplc="04090001">
      <w:start w:val="1"/>
      <w:numFmt w:val="bullet"/>
      <w:lvlText w:val=""/>
      <w:lvlJc w:val="left"/>
      <w:pPr>
        <w:ind w:left="12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8" w15:restartNumberingAfterBreak="0">
    <w:nsid w:val="2B5A5632"/>
    <w:multiLevelType w:val="hybridMultilevel"/>
    <w:tmpl w:val="20CE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E03646"/>
    <w:multiLevelType w:val="hybridMultilevel"/>
    <w:tmpl w:val="E75EA9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31248"/>
    <w:multiLevelType w:val="hybridMultilevel"/>
    <w:tmpl w:val="D4008FC2"/>
    <w:lvl w:ilvl="0" w:tplc="FFFFFFFF">
      <w:start w:val="1"/>
      <w:numFmt w:val="decimal"/>
      <w:lvlText w:val="%1"/>
      <w:lvlJc w:val="left"/>
      <w:pPr>
        <w:ind w:left="800" w:hanging="80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DCDA4E00">
      <w:numFmt w:val="bullet"/>
      <w:lvlText w:val="•"/>
      <w:lvlJc w:val="left"/>
      <w:pPr>
        <w:ind w:left="2520" w:hanging="420"/>
      </w:pPr>
      <w:rPr>
        <w:rFonts w:ascii="Calibri" w:eastAsiaTheme="minorHAnsi" w:hAnsi="Calibri" w:cstheme="majorBidi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0D06032"/>
    <w:multiLevelType w:val="hybridMultilevel"/>
    <w:tmpl w:val="AE7EA968"/>
    <w:lvl w:ilvl="0" w:tplc="3E6AEC4C">
      <w:start w:val="6"/>
      <w:numFmt w:val="bullet"/>
      <w:lvlText w:val="-"/>
      <w:lvlJc w:val="left"/>
      <w:pPr>
        <w:ind w:left="180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3F32085"/>
    <w:multiLevelType w:val="hybridMultilevel"/>
    <w:tmpl w:val="E14846E2"/>
    <w:lvl w:ilvl="0" w:tplc="24F89A3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429DF"/>
    <w:multiLevelType w:val="multilevel"/>
    <w:tmpl w:val="4C3ABE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5" w15:restartNumberingAfterBreak="0">
    <w:nsid w:val="4473286C"/>
    <w:multiLevelType w:val="multilevel"/>
    <w:tmpl w:val="DDF816F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6" w15:restartNumberingAfterBreak="0">
    <w:nsid w:val="4F5C381B"/>
    <w:multiLevelType w:val="hybridMultilevel"/>
    <w:tmpl w:val="6A38405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757F8"/>
    <w:multiLevelType w:val="hybridMultilevel"/>
    <w:tmpl w:val="33F83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A86A56"/>
    <w:multiLevelType w:val="multilevel"/>
    <w:tmpl w:val="BE3EFB86"/>
    <w:lvl w:ilvl="0">
      <w:start w:val="2"/>
      <w:numFmt w:val="decimal"/>
      <w:lvlText w:val="%1"/>
      <w:lvlJc w:val="left"/>
      <w:pPr>
        <w:tabs>
          <w:tab w:val="num" w:pos="0"/>
        </w:tabs>
        <w:ind w:left="0" w:hanging="360"/>
      </w:pPr>
    </w:lvl>
    <w:lvl w:ilvl="1">
      <w:start w:val="1"/>
      <w:numFmt w:val="decimal"/>
      <w:isLgl/>
      <w:lvlText w:val="%1.%2"/>
      <w:lvlJc w:val="left"/>
      <w:pPr>
        <w:ind w:left="390" w:hanging="390"/>
      </w:p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</w:lvl>
    <w:lvl w:ilvl="4">
      <w:start w:val="1"/>
      <w:numFmt w:val="decimal"/>
      <w:isLgl/>
      <w:lvlText w:val="%1.%2.%3.%4.%5"/>
      <w:lvlJc w:val="left"/>
      <w:pPr>
        <w:ind w:left="2160" w:hanging="1080"/>
      </w:pPr>
    </w:lvl>
    <w:lvl w:ilvl="5">
      <w:start w:val="1"/>
      <w:numFmt w:val="decimal"/>
      <w:isLgl/>
      <w:lvlText w:val="%1.%2.%3.%4.%5.%6"/>
      <w:lvlJc w:val="left"/>
      <w:pPr>
        <w:ind w:left="2520" w:hanging="1080"/>
      </w:pPr>
    </w:lvl>
    <w:lvl w:ilvl="6">
      <w:start w:val="1"/>
      <w:numFmt w:val="decimal"/>
      <w:isLgl/>
      <w:lvlText w:val="%1.%2.%3.%4.%5.%6.%7"/>
      <w:lvlJc w:val="left"/>
      <w:pPr>
        <w:ind w:left="3240" w:hanging="1440"/>
      </w:p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</w:lvl>
  </w:abstractNum>
  <w:abstractNum w:abstractNumId="19" w15:restartNumberingAfterBreak="0">
    <w:nsid w:val="5CE57776"/>
    <w:multiLevelType w:val="hybridMultilevel"/>
    <w:tmpl w:val="94EC8DE0"/>
    <w:lvl w:ilvl="0" w:tplc="FFFFFFFF">
      <w:start w:val="1"/>
      <w:numFmt w:val="decimal"/>
      <w:lvlText w:val="%1"/>
      <w:lvlJc w:val="left"/>
      <w:pPr>
        <w:ind w:left="800" w:hanging="8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15F38E3"/>
    <w:multiLevelType w:val="hybridMultilevel"/>
    <w:tmpl w:val="6AD28FF0"/>
    <w:lvl w:ilvl="0" w:tplc="5366E2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4584277"/>
    <w:multiLevelType w:val="hybridMultilevel"/>
    <w:tmpl w:val="79B0FBC8"/>
    <w:lvl w:ilvl="0" w:tplc="9AA67470">
      <w:start w:val="1"/>
      <w:numFmt w:val="decimal"/>
      <w:lvlText w:val="%1"/>
      <w:lvlJc w:val="left"/>
      <w:pPr>
        <w:tabs>
          <w:tab w:val="num" w:pos="0"/>
        </w:tabs>
        <w:ind w:left="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2" w15:restartNumberingAfterBreak="0">
    <w:nsid w:val="646F52CB"/>
    <w:multiLevelType w:val="hybridMultilevel"/>
    <w:tmpl w:val="58C6133C"/>
    <w:lvl w:ilvl="0" w:tplc="DDA0C92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5013E6"/>
    <w:multiLevelType w:val="hybridMultilevel"/>
    <w:tmpl w:val="40F20DF6"/>
    <w:lvl w:ilvl="0" w:tplc="04090005">
      <w:start w:val="1"/>
      <w:numFmt w:val="bullet"/>
      <w:lvlText w:val="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4" w15:restartNumberingAfterBreak="0">
    <w:nsid w:val="6BD93194"/>
    <w:multiLevelType w:val="hybridMultilevel"/>
    <w:tmpl w:val="50B6CA7E"/>
    <w:lvl w:ilvl="0" w:tplc="040C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5" w15:restartNumberingAfterBreak="0">
    <w:nsid w:val="6F9A38AD"/>
    <w:multiLevelType w:val="hybridMultilevel"/>
    <w:tmpl w:val="017067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697E96"/>
    <w:multiLevelType w:val="hybridMultilevel"/>
    <w:tmpl w:val="B70CF8A8"/>
    <w:lvl w:ilvl="0" w:tplc="2A52EA6C">
      <w:start w:val="8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566908"/>
    <w:multiLevelType w:val="hybridMultilevel"/>
    <w:tmpl w:val="D9EEFFDC"/>
    <w:lvl w:ilvl="0" w:tplc="5F34A6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2C31CA"/>
    <w:multiLevelType w:val="multilevel"/>
    <w:tmpl w:val="FDDEF568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9" w15:restartNumberingAfterBreak="0">
    <w:nsid w:val="7C7E34E9"/>
    <w:multiLevelType w:val="multilevel"/>
    <w:tmpl w:val="549414C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0" w15:restartNumberingAfterBreak="0">
    <w:nsid w:val="7CF75B70"/>
    <w:multiLevelType w:val="hybridMultilevel"/>
    <w:tmpl w:val="1388C4AE"/>
    <w:lvl w:ilvl="0" w:tplc="419672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6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2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7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21"/>
  </w:num>
  <w:num w:numId="13">
    <w:abstractNumId w:val="3"/>
  </w:num>
  <w:num w:numId="14">
    <w:abstractNumId w:val="17"/>
  </w:num>
  <w:num w:numId="15">
    <w:abstractNumId w:val="30"/>
  </w:num>
  <w:num w:numId="16">
    <w:abstractNumId w:val="12"/>
  </w:num>
  <w:num w:numId="17">
    <w:abstractNumId w:val="2"/>
  </w:num>
  <w:num w:numId="18">
    <w:abstractNumId w:val="1"/>
  </w:num>
  <w:num w:numId="19">
    <w:abstractNumId w:val="0"/>
  </w:num>
  <w:num w:numId="20">
    <w:abstractNumId w:val="29"/>
  </w:num>
  <w:num w:numId="21">
    <w:abstractNumId w:val="13"/>
  </w:num>
  <w:num w:numId="22">
    <w:abstractNumId w:val="24"/>
  </w:num>
  <w:num w:numId="23">
    <w:abstractNumId w:val="22"/>
  </w:num>
  <w:num w:numId="24">
    <w:abstractNumId w:val="27"/>
  </w:num>
  <w:num w:numId="25">
    <w:abstractNumId w:val="10"/>
  </w:num>
  <w:num w:numId="26">
    <w:abstractNumId w:val="20"/>
  </w:num>
  <w:num w:numId="27">
    <w:abstractNumId w:val="11"/>
  </w:num>
  <w:num w:numId="28">
    <w:abstractNumId w:val="7"/>
  </w:num>
  <w:num w:numId="29">
    <w:abstractNumId w:val="19"/>
  </w:num>
  <w:num w:numId="30">
    <w:abstractNumId w:val="4"/>
  </w:num>
  <w:num w:numId="31">
    <w:abstractNumId w:val="25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3E4"/>
    <w:rsid w:val="000005EB"/>
    <w:rsid w:val="00005622"/>
    <w:rsid w:val="00012A2C"/>
    <w:rsid w:val="00022B9A"/>
    <w:rsid w:val="00024853"/>
    <w:rsid w:val="00025D52"/>
    <w:rsid w:val="000260DC"/>
    <w:rsid w:val="00026B6F"/>
    <w:rsid w:val="000277C7"/>
    <w:rsid w:val="00030BA1"/>
    <w:rsid w:val="00032E6E"/>
    <w:rsid w:val="00033BF2"/>
    <w:rsid w:val="00044591"/>
    <w:rsid w:val="00044F8B"/>
    <w:rsid w:val="0004579D"/>
    <w:rsid w:val="00046157"/>
    <w:rsid w:val="00047A84"/>
    <w:rsid w:val="00051EEB"/>
    <w:rsid w:val="00056FAF"/>
    <w:rsid w:val="00060272"/>
    <w:rsid w:val="000637E0"/>
    <w:rsid w:val="00066FC3"/>
    <w:rsid w:val="0007075F"/>
    <w:rsid w:val="000738A8"/>
    <w:rsid w:val="000741DA"/>
    <w:rsid w:val="00075F8C"/>
    <w:rsid w:val="00076399"/>
    <w:rsid w:val="00082944"/>
    <w:rsid w:val="00082EB7"/>
    <w:rsid w:val="00083110"/>
    <w:rsid w:val="0009129E"/>
    <w:rsid w:val="00091DD8"/>
    <w:rsid w:val="00094DB7"/>
    <w:rsid w:val="00095816"/>
    <w:rsid w:val="000975D3"/>
    <w:rsid w:val="000A2A68"/>
    <w:rsid w:val="000A48B0"/>
    <w:rsid w:val="000A7216"/>
    <w:rsid w:val="000B4819"/>
    <w:rsid w:val="000C6CDD"/>
    <w:rsid w:val="000C7B99"/>
    <w:rsid w:val="000D05AC"/>
    <w:rsid w:val="000D0900"/>
    <w:rsid w:val="000E17C6"/>
    <w:rsid w:val="000E240C"/>
    <w:rsid w:val="000E4693"/>
    <w:rsid w:val="000E7326"/>
    <w:rsid w:val="000F1845"/>
    <w:rsid w:val="000F1B3F"/>
    <w:rsid w:val="000F2C90"/>
    <w:rsid w:val="000F53F5"/>
    <w:rsid w:val="000F5AD0"/>
    <w:rsid w:val="000F7195"/>
    <w:rsid w:val="000F724F"/>
    <w:rsid w:val="00107559"/>
    <w:rsid w:val="0011274B"/>
    <w:rsid w:val="001140DE"/>
    <w:rsid w:val="00114439"/>
    <w:rsid w:val="00127A4D"/>
    <w:rsid w:val="00130641"/>
    <w:rsid w:val="00130972"/>
    <w:rsid w:val="001374EF"/>
    <w:rsid w:val="00150A9D"/>
    <w:rsid w:val="001548E0"/>
    <w:rsid w:val="00154B21"/>
    <w:rsid w:val="0015595B"/>
    <w:rsid w:val="00164EED"/>
    <w:rsid w:val="00165015"/>
    <w:rsid w:val="001651A7"/>
    <w:rsid w:val="0016580E"/>
    <w:rsid w:val="0016717F"/>
    <w:rsid w:val="0017099F"/>
    <w:rsid w:val="00177DB7"/>
    <w:rsid w:val="0018258A"/>
    <w:rsid w:val="001873EC"/>
    <w:rsid w:val="00187632"/>
    <w:rsid w:val="00191780"/>
    <w:rsid w:val="001930E9"/>
    <w:rsid w:val="00193135"/>
    <w:rsid w:val="00195D82"/>
    <w:rsid w:val="001A0EA5"/>
    <w:rsid w:val="001A2F4A"/>
    <w:rsid w:val="001A401E"/>
    <w:rsid w:val="001A4245"/>
    <w:rsid w:val="001A5DAB"/>
    <w:rsid w:val="001B05FB"/>
    <w:rsid w:val="001B21AE"/>
    <w:rsid w:val="001B232D"/>
    <w:rsid w:val="001B2F29"/>
    <w:rsid w:val="001B3667"/>
    <w:rsid w:val="001C2B1C"/>
    <w:rsid w:val="001C5979"/>
    <w:rsid w:val="001D6336"/>
    <w:rsid w:val="001D7293"/>
    <w:rsid w:val="001E087D"/>
    <w:rsid w:val="001E7642"/>
    <w:rsid w:val="001E7880"/>
    <w:rsid w:val="001E78C1"/>
    <w:rsid w:val="001F185C"/>
    <w:rsid w:val="001F4554"/>
    <w:rsid w:val="001F5108"/>
    <w:rsid w:val="001F53F9"/>
    <w:rsid w:val="001F5DF5"/>
    <w:rsid w:val="00215E7C"/>
    <w:rsid w:val="00220E2D"/>
    <w:rsid w:val="00222186"/>
    <w:rsid w:val="002338ED"/>
    <w:rsid w:val="00237D4B"/>
    <w:rsid w:val="00240901"/>
    <w:rsid w:val="00241135"/>
    <w:rsid w:val="00242471"/>
    <w:rsid w:val="00244E69"/>
    <w:rsid w:val="00247327"/>
    <w:rsid w:val="0025353E"/>
    <w:rsid w:val="00254538"/>
    <w:rsid w:val="00256DD1"/>
    <w:rsid w:val="0026070D"/>
    <w:rsid w:val="002676F1"/>
    <w:rsid w:val="0026792A"/>
    <w:rsid w:val="002709C1"/>
    <w:rsid w:val="00271243"/>
    <w:rsid w:val="00274959"/>
    <w:rsid w:val="00275D27"/>
    <w:rsid w:val="002763F8"/>
    <w:rsid w:val="002769A9"/>
    <w:rsid w:val="00280CFD"/>
    <w:rsid w:val="0028184F"/>
    <w:rsid w:val="002826FF"/>
    <w:rsid w:val="00291098"/>
    <w:rsid w:val="00294E95"/>
    <w:rsid w:val="0029597C"/>
    <w:rsid w:val="002A04B2"/>
    <w:rsid w:val="002A072D"/>
    <w:rsid w:val="002A10B3"/>
    <w:rsid w:val="002B0569"/>
    <w:rsid w:val="002B42E1"/>
    <w:rsid w:val="002C1A15"/>
    <w:rsid w:val="002C2954"/>
    <w:rsid w:val="002D4D9A"/>
    <w:rsid w:val="002D5D7E"/>
    <w:rsid w:val="002E1819"/>
    <w:rsid w:val="002F2918"/>
    <w:rsid w:val="002F3619"/>
    <w:rsid w:val="002F3C73"/>
    <w:rsid w:val="002F3ED8"/>
    <w:rsid w:val="003014CA"/>
    <w:rsid w:val="00304234"/>
    <w:rsid w:val="00310940"/>
    <w:rsid w:val="00313906"/>
    <w:rsid w:val="00315340"/>
    <w:rsid w:val="003157F1"/>
    <w:rsid w:val="003178F6"/>
    <w:rsid w:val="00323768"/>
    <w:rsid w:val="00330C8B"/>
    <w:rsid w:val="00331F8A"/>
    <w:rsid w:val="003351BF"/>
    <w:rsid w:val="0033598F"/>
    <w:rsid w:val="003374A1"/>
    <w:rsid w:val="00337BF8"/>
    <w:rsid w:val="0034019B"/>
    <w:rsid w:val="00344FF9"/>
    <w:rsid w:val="00346E8D"/>
    <w:rsid w:val="00350C24"/>
    <w:rsid w:val="00357176"/>
    <w:rsid w:val="00360737"/>
    <w:rsid w:val="003618F8"/>
    <w:rsid w:val="0036325E"/>
    <w:rsid w:val="003634E8"/>
    <w:rsid w:val="0036629F"/>
    <w:rsid w:val="003707F1"/>
    <w:rsid w:val="00373A17"/>
    <w:rsid w:val="00376DE2"/>
    <w:rsid w:val="003862CD"/>
    <w:rsid w:val="00386903"/>
    <w:rsid w:val="00387D36"/>
    <w:rsid w:val="00387DF5"/>
    <w:rsid w:val="00387F4A"/>
    <w:rsid w:val="003924CF"/>
    <w:rsid w:val="003926B6"/>
    <w:rsid w:val="003A10D0"/>
    <w:rsid w:val="003B02CB"/>
    <w:rsid w:val="003B1C1D"/>
    <w:rsid w:val="003B401E"/>
    <w:rsid w:val="003B7106"/>
    <w:rsid w:val="003C0437"/>
    <w:rsid w:val="003C14C2"/>
    <w:rsid w:val="003C1A8A"/>
    <w:rsid w:val="003C2DD8"/>
    <w:rsid w:val="003C3570"/>
    <w:rsid w:val="003C76A3"/>
    <w:rsid w:val="003D0F4F"/>
    <w:rsid w:val="003E03E4"/>
    <w:rsid w:val="003E0D46"/>
    <w:rsid w:val="003E2F65"/>
    <w:rsid w:val="003E3D0D"/>
    <w:rsid w:val="003E718B"/>
    <w:rsid w:val="003F648A"/>
    <w:rsid w:val="004001AF"/>
    <w:rsid w:val="00400C9E"/>
    <w:rsid w:val="00402458"/>
    <w:rsid w:val="00402493"/>
    <w:rsid w:val="00412E8C"/>
    <w:rsid w:val="00415B1E"/>
    <w:rsid w:val="00417191"/>
    <w:rsid w:val="00420201"/>
    <w:rsid w:val="00420EA2"/>
    <w:rsid w:val="0042277B"/>
    <w:rsid w:val="00422D56"/>
    <w:rsid w:val="00427318"/>
    <w:rsid w:val="00427636"/>
    <w:rsid w:val="004278C3"/>
    <w:rsid w:val="00427D60"/>
    <w:rsid w:val="004305BF"/>
    <w:rsid w:val="004372F5"/>
    <w:rsid w:val="004439FF"/>
    <w:rsid w:val="00443BF2"/>
    <w:rsid w:val="004536A9"/>
    <w:rsid w:val="0045389C"/>
    <w:rsid w:val="00456096"/>
    <w:rsid w:val="00456D33"/>
    <w:rsid w:val="0045718A"/>
    <w:rsid w:val="00460057"/>
    <w:rsid w:val="00461E00"/>
    <w:rsid w:val="004643EF"/>
    <w:rsid w:val="00472597"/>
    <w:rsid w:val="00475419"/>
    <w:rsid w:val="0047796A"/>
    <w:rsid w:val="0048110F"/>
    <w:rsid w:val="00485038"/>
    <w:rsid w:val="004862F7"/>
    <w:rsid w:val="00487C21"/>
    <w:rsid w:val="00492F8D"/>
    <w:rsid w:val="004936DA"/>
    <w:rsid w:val="00495392"/>
    <w:rsid w:val="004A0CB7"/>
    <w:rsid w:val="004A0D8D"/>
    <w:rsid w:val="004A117D"/>
    <w:rsid w:val="004A4E18"/>
    <w:rsid w:val="004B5BEA"/>
    <w:rsid w:val="004C4AC5"/>
    <w:rsid w:val="004C52FA"/>
    <w:rsid w:val="004C542F"/>
    <w:rsid w:val="004C5BB8"/>
    <w:rsid w:val="004C6287"/>
    <w:rsid w:val="004D0557"/>
    <w:rsid w:val="004D3903"/>
    <w:rsid w:val="004D6220"/>
    <w:rsid w:val="004D6C86"/>
    <w:rsid w:val="004E2A46"/>
    <w:rsid w:val="004E5939"/>
    <w:rsid w:val="004E799E"/>
    <w:rsid w:val="004F00C1"/>
    <w:rsid w:val="005008EE"/>
    <w:rsid w:val="00501675"/>
    <w:rsid w:val="00501C77"/>
    <w:rsid w:val="00505689"/>
    <w:rsid w:val="005146D5"/>
    <w:rsid w:val="00514AAD"/>
    <w:rsid w:val="00516CC3"/>
    <w:rsid w:val="0051774A"/>
    <w:rsid w:val="00523B84"/>
    <w:rsid w:val="0052634A"/>
    <w:rsid w:val="00533B2E"/>
    <w:rsid w:val="00536A48"/>
    <w:rsid w:val="005410BC"/>
    <w:rsid w:val="00543F6F"/>
    <w:rsid w:val="00547A7A"/>
    <w:rsid w:val="00551774"/>
    <w:rsid w:val="0055406A"/>
    <w:rsid w:val="0056462E"/>
    <w:rsid w:val="00572BE7"/>
    <w:rsid w:val="00580C2F"/>
    <w:rsid w:val="0058144D"/>
    <w:rsid w:val="005816B3"/>
    <w:rsid w:val="00582FB8"/>
    <w:rsid w:val="0058390B"/>
    <w:rsid w:val="00591A4C"/>
    <w:rsid w:val="00595CF7"/>
    <w:rsid w:val="00596D9D"/>
    <w:rsid w:val="005A089A"/>
    <w:rsid w:val="005A2FAF"/>
    <w:rsid w:val="005A792D"/>
    <w:rsid w:val="005B1965"/>
    <w:rsid w:val="005B65A2"/>
    <w:rsid w:val="005C0FE2"/>
    <w:rsid w:val="005C1368"/>
    <w:rsid w:val="005C21A5"/>
    <w:rsid w:val="005C2F45"/>
    <w:rsid w:val="005C3DAD"/>
    <w:rsid w:val="005C6067"/>
    <w:rsid w:val="005D0ECE"/>
    <w:rsid w:val="005D0F84"/>
    <w:rsid w:val="005D16DD"/>
    <w:rsid w:val="005D1BB0"/>
    <w:rsid w:val="005D23A1"/>
    <w:rsid w:val="005D30F1"/>
    <w:rsid w:val="005D3E7D"/>
    <w:rsid w:val="005D720E"/>
    <w:rsid w:val="005E1767"/>
    <w:rsid w:val="005E304E"/>
    <w:rsid w:val="005E5D35"/>
    <w:rsid w:val="005E6D64"/>
    <w:rsid w:val="005E703A"/>
    <w:rsid w:val="005E785B"/>
    <w:rsid w:val="005F0890"/>
    <w:rsid w:val="00603349"/>
    <w:rsid w:val="00604997"/>
    <w:rsid w:val="006054B2"/>
    <w:rsid w:val="00606691"/>
    <w:rsid w:val="00607DD5"/>
    <w:rsid w:val="00610ECA"/>
    <w:rsid w:val="00612BD0"/>
    <w:rsid w:val="00613C1B"/>
    <w:rsid w:val="006140BE"/>
    <w:rsid w:val="00622B33"/>
    <w:rsid w:val="00624499"/>
    <w:rsid w:val="00630A4A"/>
    <w:rsid w:val="00633F91"/>
    <w:rsid w:val="00641E9D"/>
    <w:rsid w:val="00643002"/>
    <w:rsid w:val="00643FD5"/>
    <w:rsid w:val="00644889"/>
    <w:rsid w:val="006461BB"/>
    <w:rsid w:val="00646225"/>
    <w:rsid w:val="00647A55"/>
    <w:rsid w:val="00651D7D"/>
    <w:rsid w:val="0065419D"/>
    <w:rsid w:val="0065645E"/>
    <w:rsid w:val="00660449"/>
    <w:rsid w:val="00667E5D"/>
    <w:rsid w:val="00671231"/>
    <w:rsid w:val="00671B91"/>
    <w:rsid w:val="0067245C"/>
    <w:rsid w:val="006771E8"/>
    <w:rsid w:val="00681E88"/>
    <w:rsid w:val="00682579"/>
    <w:rsid w:val="0068389F"/>
    <w:rsid w:val="006841B5"/>
    <w:rsid w:val="006870DC"/>
    <w:rsid w:val="00687DCF"/>
    <w:rsid w:val="00691431"/>
    <w:rsid w:val="0069383F"/>
    <w:rsid w:val="00694E1F"/>
    <w:rsid w:val="006A1791"/>
    <w:rsid w:val="006A522D"/>
    <w:rsid w:val="006A5E1B"/>
    <w:rsid w:val="006A72CC"/>
    <w:rsid w:val="006A7383"/>
    <w:rsid w:val="006B05A0"/>
    <w:rsid w:val="006B5374"/>
    <w:rsid w:val="006C0671"/>
    <w:rsid w:val="006C3BA3"/>
    <w:rsid w:val="006C3CF2"/>
    <w:rsid w:val="006D048F"/>
    <w:rsid w:val="006D14F0"/>
    <w:rsid w:val="006D521F"/>
    <w:rsid w:val="006D62C8"/>
    <w:rsid w:val="006E6E54"/>
    <w:rsid w:val="006F14D6"/>
    <w:rsid w:val="006F2071"/>
    <w:rsid w:val="006F3847"/>
    <w:rsid w:val="006F396B"/>
    <w:rsid w:val="006F4936"/>
    <w:rsid w:val="006F5B27"/>
    <w:rsid w:val="006F6118"/>
    <w:rsid w:val="007031A5"/>
    <w:rsid w:val="00711329"/>
    <w:rsid w:val="007156E4"/>
    <w:rsid w:val="007158A5"/>
    <w:rsid w:val="00722085"/>
    <w:rsid w:val="007221B8"/>
    <w:rsid w:val="00727807"/>
    <w:rsid w:val="0073344F"/>
    <w:rsid w:val="007414A9"/>
    <w:rsid w:val="007422B5"/>
    <w:rsid w:val="007462D5"/>
    <w:rsid w:val="00747D40"/>
    <w:rsid w:val="00754093"/>
    <w:rsid w:val="007548C1"/>
    <w:rsid w:val="007601FD"/>
    <w:rsid w:val="00763451"/>
    <w:rsid w:val="00764939"/>
    <w:rsid w:val="00764CCF"/>
    <w:rsid w:val="00767B33"/>
    <w:rsid w:val="00767CA3"/>
    <w:rsid w:val="00772BD8"/>
    <w:rsid w:val="00774BB0"/>
    <w:rsid w:val="00775C28"/>
    <w:rsid w:val="00777B13"/>
    <w:rsid w:val="00781FC8"/>
    <w:rsid w:val="00782FA2"/>
    <w:rsid w:val="0078503B"/>
    <w:rsid w:val="00785EBE"/>
    <w:rsid w:val="007958A2"/>
    <w:rsid w:val="007A3C2F"/>
    <w:rsid w:val="007A48C1"/>
    <w:rsid w:val="007B3BF5"/>
    <w:rsid w:val="007C0D3D"/>
    <w:rsid w:val="007C6FF5"/>
    <w:rsid w:val="007D155F"/>
    <w:rsid w:val="007D2EB9"/>
    <w:rsid w:val="007D48DE"/>
    <w:rsid w:val="007D5DDD"/>
    <w:rsid w:val="007D63C8"/>
    <w:rsid w:val="007E03E9"/>
    <w:rsid w:val="007E1430"/>
    <w:rsid w:val="007F3E71"/>
    <w:rsid w:val="007F5E74"/>
    <w:rsid w:val="008026ED"/>
    <w:rsid w:val="00804815"/>
    <w:rsid w:val="008060AB"/>
    <w:rsid w:val="0080644B"/>
    <w:rsid w:val="008066EA"/>
    <w:rsid w:val="00810061"/>
    <w:rsid w:val="00811680"/>
    <w:rsid w:val="008139B9"/>
    <w:rsid w:val="0082142C"/>
    <w:rsid w:val="00821FB9"/>
    <w:rsid w:val="0082639B"/>
    <w:rsid w:val="0083096E"/>
    <w:rsid w:val="00831421"/>
    <w:rsid w:val="00835155"/>
    <w:rsid w:val="00837A1A"/>
    <w:rsid w:val="008433C5"/>
    <w:rsid w:val="00853EE1"/>
    <w:rsid w:val="00861B5F"/>
    <w:rsid w:val="00865129"/>
    <w:rsid w:val="008677CA"/>
    <w:rsid w:val="00867E8E"/>
    <w:rsid w:val="0087362F"/>
    <w:rsid w:val="0088205F"/>
    <w:rsid w:val="0088256E"/>
    <w:rsid w:val="00884567"/>
    <w:rsid w:val="0088524E"/>
    <w:rsid w:val="00885FB6"/>
    <w:rsid w:val="00886145"/>
    <w:rsid w:val="0089058D"/>
    <w:rsid w:val="00895147"/>
    <w:rsid w:val="0089781B"/>
    <w:rsid w:val="008A157C"/>
    <w:rsid w:val="008A2D10"/>
    <w:rsid w:val="008A6107"/>
    <w:rsid w:val="008A7C07"/>
    <w:rsid w:val="008A7DE4"/>
    <w:rsid w:val="008B0BF7"/>
    <w:rsid w:val="008B685A"/>
    <w:rsid w:val="008B7219"/>
    <w:rsid w:val="008C097A"/>
    <w:rsid w:val="008C0B04"/>
    <w:rsid w:val="008C4210"/>
    <w:rsid w:val="008C6A74"/>
    <w:rsid w:val="008D4631"/>
    <w:rsid w:val="008E48D1"/>
    <w:rsid w:val="008E5DEC"/>
    <w:rsid w:val="008F1A8D"/>
    <w:rsid w:val="008F4878"/>
    <w:rsid w:val="0091135E"/>
    <w:rsid w:val="00912BE4"/>
    <w:rsid w:val="009145BB"/>
    <w:rsid w:val="009147BF"/>
    <w:rsid w:val="009200C9"/>
    <w:rsid w:val="00920986"/>
    <w:rsid w:val="0092184C"/>
    <w:rsid w:val="00923DA1"/>
    <w:rsid w:val="009248F0"/>
    <w:rsid w:val="0092572E"/>
    <w:rsid w:val="00931C02"/>
    <w:rsid w:val="00934A37"/>
    <w:rsid w:val="00941124"/>
    <w:rsid w:val="009413D7"/>
    <w:rsid w:val="00941C76"/>
    <w:rsid w:val="00942124"/>
    <w:rsid w:val="00942F8A"/>
    <w:rsid w:val="0094330C"/>
    <w:rsid w:val="009438C6"/>
    <w:rsid w:val="00950285"/>
    <w:rsid w:val="00950853"/>
    <w:rsid w:val="00952DDF"/>
    <w:rsid w:val="0096278E"/>
    <w:rsid w:val="00962A57"/>
    <w:rsid w:val="00964F2A"/>
    <w:rsid w:val="0096648C"/>
    <w:rsid w:val="00967B77"/>
    <w:rsid w:val="009731D2"/>
    <w:rsid w:val="00976C59"/>
    <w:rsid w:val="009810F8"/>
    <w:rsid w:val="00981C01"/>
    <w:rsid w:val="00985650"/>
    <w:rsid w:val="009858C9"/>
    <w:rsid w:val="0099349D"/>
    <w:rsid w:val="009979FC"/>
    <w:rsid w:val="009A2177"/>
    <w:rsid w:val="009A3A44"/>
    <w:rsid w:val="009A4BAB"/>
    <w:rsid w:val="009C0F51"/>
    <w:rsid w:val="009C4814"/>
    <w:rsid w:val="009D2371"/>
    <w:rsid w:val="009D5BA3"/>
    <w:rsid w:val="009D7317"/>
    <w:rsid w:val="009E0C1C"/>
    <w:rsid w:val="009E0E01"/>
    <w:rsid w:val="009E452F"/>
    <w:rsid w:val="009E4A82"/>
    <w:rsid w:val="009E4FAF"/>
    <w:rsid w:val="009E57A5"/>
    <w:rsid w:val="009F04DF"/>
    <w:rsid w:val="009F0611"/>
    <w:rsid w:val="009F2155"/>
    <w:rsid w:val="009F7DD8"/>
    <w:rsid w:val="00A006F2"/>
    <w:rsid w:val="00A04AA7"/>
    <w:rsid w:val="00A05B9D"/>
    <w:rsid w:val="00A104D0"/>
    <w:rsid w:val="00A12ABB"/>
    <w:rsid w:val="00A14D8D"/>
    <w:rsid w:val="00A179B5"/>
    <w:rsid w:val="00A218F5"/>
    <w:rsid w:val="00A21AA6"/>
    <w:rsid w:val="00A25E6A"/>
    <w:rsid w:val="00A27591"/>
    <w:rsid w:val="00A41767"/>
    <w:rsid w:val="00A4656F"/>
    <w:rsid w:val="00A46E20"/>
    <w:rsid w:val="00A654DF"/>
    <w:rsid w:val="00A66250"/>
    <w:rsid w:val="00A67A10"/>
    <w:rsid w:val="00A700DC"/>
    <w:rsid w:val="00A7502F"/>
    <w:rsid w:val="00A816D3"/>
    <w:rsid w:val="00A82D83"/>
    <w:rsid w:val="00A83C94"/>
    <w:rsid w:val="00A85EE7"/>
    <w:rsid w:val="00A86812"/>
    <w:rsid w:val="00A92093"/>
    <w:rsid w:val="00A932FE"/>
    <w:rsid w:val="00A94864"/>
    <w:rsid w:val="00A954D0"/>
    <w:rsid w:val="00A96FFB"/>
    <w:rsid w:val="00AA0627"/>
    <w:rsid w:val="00AA18AE"/>
    <w:rsid w:val="00AA5903"/>
    <w:rsid w:val="00AA60CA"/>
    <w:rsid w:val="00AA64A1"/>
    <w:rsid w:val="00AA70B6"/>
    <w:rsid w:val="00AA74B6"/>
    <w:rsid w:val="00AA7A57"/>
    <w:rsid w:val="00AB0B52"/>
    <w:rsid w:val="00AC0C82"/>
    <w:rsid w:val="00AC0DBD"/>
    <w:rsid w:val="00AC22CC"/>
    <w:rsid w:val="00AC4A23"/>
    <w:rsid w:val="00AC7D10"/>
    <w:rsid w:val="00AD44E7"/>
    <w:rsid w:val="00AE0989"/>
    <w:rsid w:val="00AE199B"/>
    <w:rsid w:val="00AE3BF1"/>
    <w:rsid w:val="00AE42B1"/>
    <w:rsid w:val="00AE515E"/>
    <w:rsid w:val="00AF2624"/>
    <w:rsid w:val="00AF35AE"/>
    <w:rsid w:val="00B0311F"/>
    <w:rsid w:val="00B0340C"/>
    <w:rsid w:val="00B1049B"/>
    <w:rsid w:val="00B16822"/>
    <w:rsid w:val="00B20706"/>
    <w:rsid w:val="00B21AF3"/>
    <w:rsid w:val="00B227B2"/>
    <w:rsid w:val="00B23DEA"/>
    <w:rsid w:val="00B244A8"/>
    <w:rsid w:val="00B3012E"/>
    <w:rsid w:val="00B3133E"/>
    <w:rsid w:val="00B32D1E"/>
    <w:rsid w:val="00B4079E"/>
    <w:rsid w:val="00B4255A"/>
    <w:rsid w:val="00B43D42"/>
    <w:rsid w:val="00B477BF"/>
    <w:rsid w:val="00B60163"/>
    <w:rsid w:val="00B62144"/>
    <w:rsid w:val="00B63DC8"/>
    <w:rsid w:val="00B678A0"/>
    <w:rsid w:val="00B741A3"/>
    <w:rsid w:val="00B752A5"/>
    <w:rsid w:val="00B75D9A"/>
    <w:rsid w:val="00B803AB"/>
    <w:rsid w:val="00B829A4"/>
    <w:rsid w:val="00B847A5"/>
    <w:rsid w:val="00B857DB"/>
    <w:rsid w:val="00B862AF"/>
    <w:rsid w:val="00B94CD1"/>
    <w:rsid w:val="00B95D71"/>
    <w:rsid w:val="00B96AC5"/>
    <w:rsid w:val="00B973DF"/>
    <w:rsid w:val="00BA1056"/>
    <w:rsid w:val="00BB1956"/>
    <w:rsid w:val="00BB6067"/>
    <w:rsid w:val="00BC1380"/>
    <w:rsid w:val="00BC456F"/>
    <w:rsid w:val="00BC566C"/>
    <w:rsid w:val="00BC5AA3"/>
    <w:rsid w:val="00BC62F6"/>
    <w:rsid w:val="00BD093E"/>
    <w:rsid w:val="00BD0D90"/>
    <w:rsid w:val="00BD14E8"/>
    <w:rsid w:val="00BD184C"/>
    <w:rsid w:val="00BD3C95"/>
    <w:rsid w:val="00BD634D"/>
    <w:rsid w:val="00BD6C15"/>
    <w:rsid w:val="00BD78AF"/>
    <w:rsid w:val="00BE10D2"/>
    <w:rsid w:val="00BE273F"/>
    <w:rsid w:val="00BE7806"/>
    <w:rsid w:val="00BF362E"/>
    <w:rsid w:val="00BF3759"/>
    <w:rsid w:val="00BF4DE1"/>
    <w:rsid w:val="00BF545F"/>
    <w:rsid w:val="00C0228D"/>
    <w:rsid w:val="00C03CAE"/>
    <w:rsid w:val="00C053CC"/>
    <w:rsid w:val="00C053F8"/>
    <w:rsid w:val="00C13AB5"/>
    <w:rsid w:val="00C1453B"/>
    <w:rsid w:val="00C166E0"/>
    <w:rsid w:val="00C175EB"/>
    <w:rsid w:val="00C22668"/>
    <w:rsid w:val="00C23DFD"/>
    <w:rsid w:val="00C248D8"/>
    <w:rsid w:val="00C25D5B"/>
    <w:rsid w:val="00C27485"/>
    <w:rsid w:val="00C313B4"/>
    <w:rsid w:val="00C31575"/>
    <w:rsid w:val="00C31B43"/>
    <w:rsid w:val="00C43286"/>
    <w:rsid w:val="00C5388A"/>
    <w:rsid w:val="00C568F4"/>
    <w:rsid w:val="00C56A93"/>
    <w:rsid w:val="00C625EF"/>
    <w:rsid w:val="00C64D4F"/>
    <w:rsid w:val="00C71B11"/>
    <w:rsid w:val="00C835F5"/>
    <w:rsid w:val="00C8429A"/>
    <w:rsid w:val="00C87774"/>
    <w:rsid w:val="00C908CF"/>
    <w:rsid w:val="00C908F9"/>
    <w:rsid w:val="00C92AD4"/>
    <w:rsid w:val="00C92F74"/>
    <w:rsid w:val="00C9356C"/>
    <w:rsid w:val="00C946EC"/>
    <w:rsid w:val="00C959B7"/>
    <w:rsid w:val="00CA16F8"/>
    <w:rsid w:val="00CB1B25"/>
    <w:rsid w:val="00CB2DB2"/>
    <w:rsid w:val="00CB4309"/>
    <w:rsid w:val="00CB4E24"/>
    <w:rsid w:val="00CC15CA"/>
    <w:rsid w:val="00CC1C72"/>
    <w:rsid w:val="00CC2B17"/>
    <w:rsid w:val="00CD593A"/>
    <w:rsid w:val="00CE084C"/>
    <w:rsid w:val="00CE19A6"/>
    <w:rsid w:val="00CE2621"/>
    <w:rsid w:val="00CE2FAA"/>
    <w:rsid w:val="00CF0A94"/>
    <w:rsid w:val="00CF32EB"/>
    <w:rsid w:val="00CF480A"/>
    <w:rsid w:val="00CF4858"/>
    <w:rsid w:val="00CF6CEC"/>
    <w:rsid w:val="00CF6F20"/>
    <w:rsid w:val="00D04147"/>
    <w:rsid w:val="00D118AC"/>
    <w:rsid w:val="00D122E9"/>
    <w:rsid w:val="00D14042"/>
    <w:rsid w:val="00D27C3F"/>
    <w:rsid w:val="00D315CB"/>
    <w:rsid w:val="00D32D4E"/>
    <w:rsid w:val="00D35888"/>
    <w:rsid w:val="00D4450B"/>
    <w:rsid w:val="00D554B9"/>
    <w:rsid w:val="00D55A66"/>
    <w:rsid w:val="00D56BF8"/>
    <w:rsid w:val="00D57225"/>
    <w:rsid w:val="00D620B0"/>
    <w:rsid w:val="00D646CA"/>
    <w:rsid w:val="00D64864"/>
    <w:rsid w:val="00D72554"/>
    <w:rsid w:val="00D73651"/>
    <w:rsid w:val="00D7678E"/>
    <w:rsid w:val="00D810AA"/>
    <w:rsid w:val="00D94163"/>
    <w:rsid w:val="00D9680E"/>
    <w:rsid w:val="00DA1685"/>
    <w:rsid w:val="00DA3036"/>
    <w:rsid w:val="00DA3A6C"/>
    <w:rsid w:val="00DB0C60"/>
    <w:rsid w:val="00DB2224"/>
    <w:rsid w:val="00DB26DF"/>
    <w:rsid w:val="00DB2BF4"/>
    <w:rsid w:val="00DC0492"/>
    <w:rsid w:val="00DC08BE"/>
    <w:rsid w:val="00DC13F2"/>
    <w:rsid w:val="00DC2746"/>
    <w:rsid w:val="00DC5956"/>
    <w:rsid w:val="00DD1450"/>
    <w:rsid w:val="00DD4F88"/>
    <w:rsid w:val="00DD5B03"/>
    <w:rsid w:val="00DD7654"/>
    <w:rsid w:val="00DE1CB6"/>
    <w:rsid w:val="00DE5EAD"/>
    <w:rsid w:val="00DE6575"/>
    <w:rsid w:val="00DE7896"/>
    <w:rsid w:val="00DF0F29"/>
    <w:rsid w:val="00DF1FA4"/>
    <w:rsid w:val="00DF29CD"/>
    <w:rsid w:val="00DF4152"/>
    <w:rsid w:val="00DF4CFB"/>
    <w:rsid w:val="00DF6C15"/>
    <w:rsid w:val="00DF6F7D"/>
    <w:rsid w:val="00E012D8"/>
    <w:rsid w:val="00E01EC4"/>
    <w:rsid w:val="00E03DE3"/>
    <w:rsid w:val="00E10829"/>
    <w:rsid w:val="00E2363A"/>
    <w:rsid w:val="00E31542"/>
    <w:rsid w:val="00E32A19"/>
    <w:rsid w:val="00E32FAC"/>
    <w:rsid w:val="00E33823"/>
    <w:rsid w:val="00E34025"/>
    <w:rsid w:val="00E36542"/>
    <w:rsid w:val="00E46E8B"/>
    <w:rsid w:val="00E47418"/>
    <w:rsid w:val="00E507B4"/>
    <w:rsid w:val="00E52741"/>
    <w:rsid w:val="00E609BB"/>
    <w:rsid w:val="00E65310"/>
    <w:rsid w:val="00E70A30"/>
    <w:rsid w:val="00E7283A"/>
    <w:rsid w:val="00E75325"/>
    <w:rsid w:val="00E75577"/>
    <w:rsid w:val="00E807EC"/>
    <w:rsid w:val="00E817EF"/>
    <w:rsid w:val="00E8186E"/>
    <w:rsid w:val="00E838CE"/>
    <w:rsid w:val="00E843F2"/>
    <w:rsid w:val="00E95F82"/>
    <w:rsid w:val="00E9787F"/>
    <w:rsid w:val="00EA56CC"/>
    <w:rsid w:val="00EA64A6"/>
    <w:rsid w:val="00EB1ED7"/>
    <w:rsid w:val="00EB3FB8"/>
    <w:rsid w:val="00EC1040"/>
    <w:rsid w:val="00EC1D95"/>
    <w:rsid w:val="00ED0D52"/>
    <w:rsid w:val="00ED107F"/>
    <w:rsid w:val="00ED3F69"/>
    <w:rsid w:val="00ED4258"/>
    <w:rsid w:val="00EE0EBA"/>
    <w:rsid w:val="00EE2925"/>
    <w:rsid w:val="00EE2ED7"/>
    <w:rsid w:val="00EE3456"/>
    <w:rsid w:val="00EE3ABD"/>
    <w:rsid w:val="00EE47CD"/>
    <w:rsid w:val="00EF0A11"/>
    <w:rsid w:val="00EF555F"/>
    <w:rsid w:val="00EF65D5"/>
    <w:rsid w:val="00F163DB"/>
    <w:rsid w:val="00F17EF3"/>
    <w:rsid w:val="00F2540D"/>
    <w:rsid w:val="00F25C29"/>
    <w:rsid w:val="00F26578"/>
    <w:rsid w:val="00F272CE"/>
    <w:rsid w:val="00F322F6"/>
    <w:rsid w:val="00F35DDF"/>
    <w:rsid w:val="00F36B25"/>
    <w:rsid w:val="00F402D8"/>
    <w:rsid w:val="00F42D6A"/>
    <w:rsid w:val="00F45CAD"/>
    <w:rsid w:val="00F46D92"/>
    <w:rsid w:val="00F524C3"/>
    <w:rsid w:val="00F5286D"/>
    <w:rsid w:val="00F52D3D"/>
    <w:rsid w:val="00F53D42"/>
    <w:rsid w:val="00F559F2"/>
    <w:rsid w:val="00F61D9A"/>
    <w:rsid w:val="00F6363A"/>
    <w:rsid w:val="00F66D83"/>
    <w:rsid w:val="00F66E5E"/>
    <w:rsid w:val="00F73A14"/>
    <w:rsid w:val="00F73B8B"/>
    <w:rsid w:val="00F76264"/>
    <w:rsid w:val="00F834D6"/>
    <w:rsid w:val="00F86914"/>
    <w:rsid w:val="00F92697"/>
    <w:rsid w:val="00F96CD7"/>
    <w:rsid w:val="00FA1EA2"/>
    <w:rsid w:val="00FB3000"/>
    <w:rsid w:val="00FB4DC5"/>
    <w:rsid w:val="00FB52AE"/>
    <w:rsid w:val="00FD2447"/>
    <w:rsid w:val="00FD350F"/>
    <w:rsid w:val="00FD65CD"/>
    <w:rsid w:val="00FE1E7F"/>
    <w:rsid w:val="00FE32D2"/>
    <w:rsid w:val="00FE33C1"/>
    <w:rsid w:val="00FE40A8"/>
    <w:rsid w:val="00FF17F2"/>
    <w:rsid w:val="00FF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,"/>
  <w:listSeparator w:val=";"/>
  <w14:docId w14:val="5D737526"/>
  <w15:docId w15:val="{439DF1F4-D165-4485-BFA2-7D7388FDC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DE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eastAsia="en-US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b/>
      <w:sz w:val="28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enumlev1">
    <w:name w:val="enumlev1"/>
    <w:basedOn w:val="Normal"/>
    <w:next w:val="Normal"/>
    <w:pPr>
      <w:spacing w:before="80"/>
      <w:ind w:left="794" w:hanging="794"/>
    </w:pPr>
  </w:style>
  <w:style w:type="paragraph" w:customStyle="1" w:styleId="enumlev2">
    <w:name w:val="enumlev2"/>
    <w:basedOn w:val="enumlev1"/>
    <w:next w:val="Normal"/>
    <w:pPr>
      <w:ind w:left="1191" w:hanging="397"/>
    </w:pPr>
  </w:style>
  <w:style w:type="paragraph" w:customStyle="1" w:styleId="enumlev3">
    <w:name w:val="enumlev3"/>
    <w:basedOn w:val="enumlev2"/>
    <w:next w:val="Normal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  <w:semiHidden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semiHidden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Headingb">
    <w:name w:val="Heading_b"/>
    <w:basedOn w:val="Normal"/>
    <w:next w:val="Normal"/>
    <w:qFormat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paragraph" w:customStyle="1" w:styleId="FooterPubl">
    <w:name w:val="Footer_Publ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60" w:after="60"/>
    </w:pPr>
    <w:rPr>
      <w:sz w:val="18"/>
    </w:rPr>
  </w:style>
  <w:style w:type="paragraph" w:customStyle="1" w:styleId="Docnumber">
    <w:name w:val="Docnumber"/>
    <w:basedOn w:val="Normal"/>
    <w:link w:val="DocnumberChar"/>
    <w:qFormat/>
    <w:rsid w:val="00E70A30"/>
    <w:pPr>
      <w:jc w:val="right"/>
    </w:pPr>
    <w:rPr>
      <w:rFonts w:eastAsia="Malgun Gothic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E70A30"/>
    <w:rPr>
      <w:rFonts w:ascii="Times New Roman" w:eastAsia="Malgun Gothic" w:hAnsi="Times New Roman"/>
      <w:b/>
      <w:bCs/>
      <w:sz w:val="40"/>
      <w:lang w:val="en-GB" w:eastAsia="en-US"/>
    </w:rPr>
  </w:style>
  <w:style w:type="character" w:styleId="Hyperlink">
    <w:name w:val="Hyperlink"/>
    <w:aliases w:val="超级链接,하이퍼링크2,Style 58,하이퍼링크21,超?级链"/>
    <w:basedOn w:val="DefaultParagraphFont"/>
    <w:unhideWhenUsed/>
    <w:qFormat/>
    <w:rsid w:val="00E70A3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80E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80E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D5B03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543F6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300"/>
      <w:contextualSpacing/>
      <w:jc w:val="center"/>
      <w:textAlignment w:val="auto"/>
    </w:pPr>
    <w:rPr>
      <w:rFonts w:ascii="Calibri" w:eastAsia="SimSun" w:hAnsi="Calibri"/>
      <w:b/>
      <w:bCs/>
      <w:spacing w:val="5"/>
      <w:kern w:val="28"/>
      <w:sz w:val="52"/>
      <w:szCs w:val="52"/>
      <w:lang w:val="en-US" w:eastAsia="zh-CN"/>
    </w:rPr>
  </w:style>
  <w:style w:type="character" w:customStyle="1" w:styleId="TitleChar">
    <w:name w:val="Title Char"/>
    <w:basedOn w:val="DefaultParagraphFont"/>
    <w:link w:val="Title"/>
    <w:uiPriority w:val="10"/>
    <w:rsid w:val="00543F6F"/>
    <w:rPr>
      <w:rFonts w:ascii="Calibri" w:eastAsia="SimSun" w:hAnsi="Calibri"/>
      <w:b/>
      <w:bCs/>
      <w:spacing w:val="5"/>
      <w:kern w:val="28"/>
      <w:sz w:val="52"/>
      <w:szCs w:val="5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D2EB9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D2EB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D810AA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694E1F"/>
    <w:rPr>
      <w:rFonts w:ascii="Times New Roman" w:hAnsi="Times New Roman"/>
      <w:b/>
      <w:sz w:val="24"/>
      <w:lang w:val="en-GB" w:eastAsia="en-US"/>
    </w:rPr>
  </w:style>
  <w:style w:type="character" w:customStyle="1" w:styleId="tlid-translation">
    <w:name w:val="tlid-translation"/>
    <w:rsid w:val="00610ECA"/>
  </w:style>
  <w:style w:type="paragraph" w:customStyle="1" w:styleId="Normalaf">
    <w:name w:val="Normal af"/>
    <w:basedOn w:val="Normal"/>
    <w:rsid w:val="00610EC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both"/>
      <w:textAlignment w:val="auto"/>
    </w:pPr>
    <w:rPr>
      <w:rFonts w:eastAsiaTheme="minorEastAsia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4372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erre.eu/sites/cerre/files/170330_CERRE_5GReport_Final.pdf" TargetMode="External"/><Relationship Id="rId1" Type="http://schemas.openxmlformats.org/officeDocument/2006/relationships/hyperlink" Target="https://cerre.eu/sites/cerre/files/cerre_whitepaper_ambitionsforeurope2024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urnbulk\Application%20Data\Microsoft\Templates\POOL%20E%20-%20ITU\PE_TSB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5658B39091141B39EAB846486497D1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2C6150C-B895-4CCE-9A8E-6005F00E41BD}"/>
      </w:docPartPr>
      <w:docPartBody>
        <w:p w:rsidR="00F64106" w:rsidRDefault="001E1E14" w:rsidP="001E1E14">
          <w:pPr>
            <w:pStyle w:val="05658B39091141B39EAB846486497D17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D7000E77E710411281DCE1821EE557C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747CB1B-5A80-4B78-A872-9412E0787F90}"/>
      </w:docPartPr>
      <w:docPartBody>
        <w:p w:rsidR="00F64106" w:rsidRDefault="001E1E14" w:rsidP="001E1E14">
          <w:pPr>
            <w:pStyle w:val="D7000E77E710411281DCE1821EE557C9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4E1EF8BED25F49C9BCC113D192B5949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5A04C7E-B46F-437C-A8CD-2B6C2DF70235}"/>
      </w:docPartPr>
      <w:docPartBody>
        <w:p w:rsidR="00F64106" w:rsidRDefault="001E1E14" w:rsidP="001E1E14">
          <w:pPr>
            <w:pStyle w:val="4E1EF8BED25F49C9BCC113D192B59494"/>
          </w:pPr>
          <w:r>
            <w:rPr>
              <w:rStyle w:val="PlaceholderText"/>
              <w:rFonts w:hint="eastAsia"/>
            </w:rPr>
            <w:t>Insert keywords separated by semicolon (;)</w:t>
          </w:r>
        </w:p>
      </w:docPartBody>
    </w:docPart>
    <w:docPart>
      <w:docPartPr>
        <w:name w:val="4327C2C48BC045AE9A8762DE25E7749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37466A6-F3A0-44A0-9C7F-0BD39D0C5EFC}"/>
      </w:docPartPr>
      <w:docPartBody>
        <w:p w:rsidR="00F64106" w:rsidRDefault="001E1E14" w:rsidP="001E1E14">
          <w:pPr>
            <w:pStyle w:val="4327C2C48BC045AE9A8762DE25E77499"/>
          </w:pPr>
          <w:r>
            <w:rPr>
              <w:rStyle w:val="PlaceholderText"/>
              <w:rFonts w:hint="eastAsia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5D6"/>
    <w:rsid w:val="00052EA1"/>
    <w:rsid w:val="0009788B"/>
    <w:rsid w:val="00163D40"/>
    <w:rsid w:val="00164C0B"/>
    <w:rsid w:val="00166A9F"/>
    <w:rsid w:val="001C7C20"/>
    <w:rsid w:val="001E1E14"/>
    <w:rsid w:val="002F4D3F"/>
    <w:rsid w:val="0031328E"/>
    <w:rsid w:val="00463C90"/>
    <w:rsid w:val="004734A1"/>
    <w:rsid w:val="00496E6D"/>
    <w:rsid w:val="00523B93"/>
    <w:rsid w:val="00524E12"/>
    <w:rsid w:val="005723B0"/>
    <w:rsid w:val="005A1D94"/>
    <w:rsid w:val="005A7CD5"/>
    <w:rsid w:val="005D6076"/>
    <w:rsid w:val="006105D6"/>
    <w:rsid w:val="00642E22"/>
    <w:rsid w:val="00660DC3"/>
    <w:rsid w:val="00770435"/>
    <w:rsid w:val="00844B39"/>
    <w:rsid w:val="0093157A"/>
    <w:rsid w:val="009B1E2A"/>
    <w:rsid w:val="009E1C5C"/>
    <w:rsid w:val="00AF65EB"/>
    <w:rsid w:val="00B516C6"/>
    <w:rsid w:val="00D607B4"/>
    <w:rsid w:val="00F6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edelespacerserv1">
    <w:name w:val="Texte de l'espace réservé1"/>
    <w:basedOn w:val="DefaultParagraphFont"/>
    <w:uiPriority w:val="99"/>
    <w:semiHidden/>
    <w:rsid w:val="006105D6"/>
    <w:rPr>
      <w:rFonts w:ascii="Times New Roman" w:hAnsi="Times New Roman"/>
      <w:color w:val="808080"/>
    </w:rPr>
  </w:style>
  <w:style w:type="paragraph" w:customStyle="1" w:styleId="3FEDF839B4D54AA7A3A380466DD080FB">
    <w:name w:val="3FEDF839B4D54AA7A3A380466DD080FB"/>
    <w:rsid w:val="006105D6"/>
  </w:style>
  <w:style w:type="character" w:styleId="PlaceholderText">
    <w:name w:val="Placeholder Text"/>
    <w:basedOn w:val="DefaultParagraphFont"/>
    <w:uiPriority w:val="99"/>
    <w:semiHidden/>
    <w:rsid w:val="001E1E14"/>
  </w:style>
  <w:style w:type="paragraph" w:customStyle="1" w:styleId="1A7993BCDB424A90A2C9233C6371F91B">
    <w:name w:val="1A7993BCDB424A90A2C9233C6371F91B"/>
    <w:rsid w:val="009E1C5C"/>
    <w:rPr>
      <w:lang w:val="en-GB" w:eastAsia="en-GB"/>
    </w:rPr>
  </w:style>
  <w:style w:type="paragraph" w:customStyle="1" w:styleId="A15F4D43AE064B1FB6C6CD0ADCC4B448">
    <w:name w:val="A15F4D43AE064B1FB6C6CD0ADCC4B448"/>
    <w:rsid w:val="009E1C5C"/>
    <w:rPr>
      <w:lang w:val="en-GB" w:eastAsia="en-GB"/>
    </w:rPr>
  </w:style>
  <w:style w:type="paragraph" w:customStyle="1" w:styleId="4F8DFB10BCB44614828C4F81E552B1B4">
    <w:name w:val="4F8DFB10BCB44614828C4F81E552B1B4"/>
    <w:rsid w:val="00463C90"/>
    <w:rPr>
      <w:lang w:val="en-GB" w:eastAsia="en-GB"/>
    </w:rPr>
  </w:style>
  <w:style w:type="paragraph" w:customStyle="1" w:styleId="2B051724096E42D5838C548FE126C0D1">
    <w:name w:val="2B051724096E42D5838C548FE126C0D1"/>
    <w:rsid w:val="00463C90"/>
    <w:rPr>
      <w:lang w:val="en-GB" w:eastAsia="en-GB"/>
    </w:rPr>
  </w:style>
  <w:style w:type="paragraph" w:customStyle="1" w:styleId="E6D0A372609C487695F75036A974CF33">
    <w:name w:val="E6D0A372609C487695F75036A974CF33"/>
    <w:rsid w:val="001E1E14"/>
    <w:pPr>
      <w:widowControl w:val="0"/>
      <w:spacing w:after="0" w:line="240" w:lineRule="auto"/>
      <w:jc w:val="both"/>
    </w:pPr>
    <w:rPr>
      <w:kern w:val="2"/>
      <w:sz w:val="21"/>
      <w:lang w:eastAsia="ja-JP"/>
    </w:rPr>
  </w:style>
  <w:style w:type="paragraph" w:customStyle="1" w:styleId="50D931B06BDF413E9C00294A08CA3CEB">
    <w:name w:val="50D931B06BDF413E9C00294A08CA3CEB"/>
    <w:rsid w:val="001E1E14"/>
    <w:pPr>
      <w:widowControl w:val="0"/>
      <w:spacing w:after="0" w:line="240" w:lineRule="auto"/>
      <w:jc w:val="both"/>
    </w:pPr>
    <w:rPr>
      <w:kern w:val="2"/>
      <w:sz w:val="21"/>
      <w:lang w:eastAsia="ja-JP"/>
    </w:rPr>
  </w:style>
  <w:style w:type="paragraph" w:customStyle="1" w:styleId="86B1EBDFBC9040B6B644DB315514ABA0">
    <w:name w:val="86B1EBDFBC9040B6B644DB315514ABA0"/>
    <w:rsid w:val="001E1E14"/>
    <w:pPr>
      <w:widowControl w:val="0"/>
      <w:spacing w:after="0" w:line="240" w:lineRule="auto"/>
      <w:jc w:val="both"/>
    </w:pPr>
    <w:rPr>
      <w:kern w:val="2"/>
      <w:sz w:val="21"/>
      <w:lang w:eastAsia="ja-JP"/>
    </w:rPr>
  </w:style>
  <w:style w:type="paragraph" w:customStyle="1" w:styleId="2BB76EE9FBF44F4F8DC7D90671AD4C04">
    <w:name w:val="2BB76EE9FBF44F4F8DC7D90671AD4C04"/>
    <w:rsid w:val="001E1E14"/>
    <w:pPr>
      <w:widowControl w:val="0"/>
      <w:spacing w:after="0" w:line="240" w:lineRule="auto"/>
      <w:jc w:val="both"/>
    </w:pPr>
    <w:rPr>
      <w:kern w:val="2"/>
      <w:sz w:val="21"/>
      <w:lang w:eastAsia="ja-JP"/>
    </w:rPr>
  </w:style>
  <w:style w:type="paragraph" w:customStyle="1" w:styleId="8B4BBDA0E6F0482C87F3D62BD2C53D24">
    <w:name w:val="8B4BBDA0E6F0482C87F3D62BD2C53D24"/>
    <w:rsid w:val="001E1E14"/>
    <w:pPr>
      <w:widowControl w:val="0"/>
      <w:spacing w:after="0" w:line="240" w:lineRule="auto"/>
      <w:jc w:val="both"/>
    </w:pPr>
    <w:rPr>
      <w:kern w:val="2"/>
      <w:sz w:val="21"/>
      <w:lang w:eastAsia="ja-JP"/>
    </w:rPr>
  </w:style>
  <w:style w:type="paragraph" w:customStyle="1" w:styleId="FF63851702694DEBB2BAFE8CF7741969">
    <w:name w:val="FF63851702694DEBB2BAFE8CF7741969"/>
    <w:rsid w:val="001E1E14"/>
    <w:pPr>
      <w:widowControl w:val="0"/>
      <w:spacing w:after="0" w:line="240" w:lineRule="auto"/>
      <w:jc w:val="both"/>
    </w:pPr>
    <w:rPr>
      <w:kern w:val="2"/>
      <w:sz w:val="21"/>
      <w:lang w:eastAsia="ja-JP"/>
    </w:rPr>
  </w:style>
  <w:style w:type="paragraph" w:customStyle="1" w:styleId="05658B39091141B39EAB846486497D17">
    <w:name w:val="05658B39091141B39EAB846486497D17"/>
    <w:rsid w:val="001E1E14"/>
    <w:pPr>
      <w:widowControl w:val="0"/>
      <w:spacing w:after="0" w:line="240" w:lineRule="auto"/>
      <w:jc w:val="both"/>
    </w:pPr>
    <w:rPr>
      <w:kern w:val="2"/>
      <w:sz w:val="21"/>
      <w:lang w:eastAsia="ja-JP"/>
    </w:rPr>
  </w:style>
  <w:style w:type="paragraph" w:customStyle="1" w:styleId="D7000E77E710411281DCE1821EE557C9">
    <w:name w:val="D7000E77E710411281DCE1821EE557C9"/>
    <w:rsid w:val="001E1E14"/>
    <w:pPr>
      <w:widowControl w:val="0"/>
      <w:spacing w:after="0" w:line="240" w:lineRule="auto"/>
      <w:jc w:val="both"/>
    </w:pPr>
    <w:rPr>
      <w:kern w:val="2"/>
      <w:sz w:val="21"/>
      <w:lang w:eastAsia="ja-JP"/>
    </w:rPr>
  </w:style>
  <w:style w:type="paragraph" w:customStyle="1" w:styleId="4E1EF8BED25F49C9BCC113D192B59494">
    <w:name w:val="4E1EF8BED25F49C9BCC113D192B59494"/>
    <w:rsid w:val="001E1E14"/>
    <w:pPr>
      <w:widowControl w:val="0"/>
      <w:spacing w:after="0" w:line="240" w:lineRule="auto"/>
      <w:jc w:val="both"/>
    </w:pPr>
    <w:rPr>
      <w:kern w:val="2"/>
      <w:sz w:val="21"/>
      <w:lang w:eastAsia="ja-JP"/>
    </w:rPr>
  </w:style>
  <w:style w:type="paragraph" w:customStyle="1" w:styleId="4327C2C48BC045AE9A8762DE25E77499">
    <w:name w:val="4327C2C48BC045AE9A8762DE25E77499"/>
    <w:rsid w:val="001E1E14"/>
    <w:pPr>
      <w:widowControl w:val="0"/>
      <w:spacing w:after="0" w:line="240" w:lineRule="auto"/>
      <w:jc w:val="both"/>
    </w:pPr>
    <w:rPr>
      <w:kern w:val="2"/>
      <w:sz w:val="21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52F3D-9ECC-4B8E-B7CB-0A9EBCAA0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PE_TSB.dotm</Template>
  <TotalTime>1</TotalTime>
  <Pages>8</Pages>
  <Words>2428</Words>
  <Characters>13370</Characters>
  <Application>Microsoft Office Word</Application>
  <DocSecurity>0</DocSecurity>
  <Lines>111</Lines>
  <Paragraphs>31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Draft technical report on the work item “IMT2020-related policy considering MVNOs”(STUDY_IMT2020MVNOs)</vt:lpstr>
      <vt:lpstr>Draft technical report on the work item “IMT2020-related policy considering MVNOs”(STUDY_IMT2020MVNOs)</vt:lpstr>
      <vt:lpstr>Draft guidelines on methodological principles for determining mobile digital financial service transaction charges (C19/ KAIST)</vt:lpstr>
      <vt:lpstr>TEMPORARY DOCUMENT</vt:lpstr>
    </vt:vector>
  </TitlesOfParts>
  <Manager>ITU-T</Manager>
  <Company>International Telecommunication Union (ITU)</Company>
  <LinksUpToDate>false</LinksUpToDate>
  <CharactersWithSpaces>15767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technical report on the work item “IMT2020-related policy considering MVNOs”(STUDY_IMT2020MVNOs)</dc:title>
  <dc:creator>Internet Initiative Japan Inc. (Japan)</dc:creator>
  <cp:keywords>5G; IoT; MVNO</cp:keywords>
  <dc:description>SG3–C23  For: Geneva, 23 April - 2 May 2019_x000d_Document date: _x000d_Saved by ITU51013829 at 09:46:29 on 27/01/2020</dc:description>
  <cp:lastModifiedBy>TSB (FA)</cp:lastModifiedBy>
  <cp:revision>2</cp:revision>
  <cp:lastPrinted>2015-12-02T08:53:00Z</cp:lastPrinted>
  <dcterms:created xsi:type="dcterms:W3CDTF">2021-11-16T14:11:00Z</dcterms:created>
  <dcterms:modified xsi:type="dcterms:W3CDTF">2021-11-16T14:11:00Z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SG3–C23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3/3</vt:lpwstr>
  </property>
  <property fmtid="{D5CDD505-2E9C-101B-9397-08002B2CF9AE}" pid="6" name="Docdest">
    <vt:lpwstr>Geneva, 23 April - 2 May 2019</vt:lpwstr>
  </property>
  <property fmtid="{D5CDD505-2E9C-101B-9397-08002B2CF9AE}" pid="7" name="Docauthor">
    <vt:lpwstr>Internet Initiative Japan Inc. (Japan)</vt:lpwstr>
  </property>
</Properties>
</file>