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3D7B65" w:rsidRPr="003D7B65" w14:paraId="529F5100" w14:textId="77777777" w:rsidTr="003F6975">
        <w:trPr>
          <w:cantSplit/>
        </w:trPr>
        <w:tc>
          <w:tcPr>
            <w:tcW w:w="1191" w:type="dxa"/>
            <w:vMerge w:val="restart"/>
          </w:tcPr>
          <w:p w14:paraId="7455B7E7" w14:textId="77777777" w:rsidR="003D7B65" w:rsidRPr="003D7B65" w:rsidRDefault="003D7B65" w:rsidP="003D7B6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D7B65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4F281314" wp14:editId="4F70B80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77D166D" w14:textId="77777777" w:rsidR="003D7B65" w:rsidRPr="003D7B65" w:rsidRDefault="003D7B65" w:rsidP="003D7B65">
            <w:pPr>
              <w:rPr>
                <w:sz w:val="16"/>
                <w:szCs w:val="16"/>
              </w:rPr>
            </w:pPr>
            <w:r w:rsidRPr="003D7B65">
              <w:rPr>
                <w:sz w:val="16"/>
                <w:szCs w:val="16"/>
              </w:rPr>
              <w:t>INTERNATIONAL TELECOMMUNICATION UNION</w:t>
            </w:r>
          </w:p>
          <w:p w14:paraId="34D210AA" w14:textId="77777777" w:rsidR="003D7B65" w:rsidRPr="003D7B65" w:rsidRDefault="003D7B65" w:rsidP="003D7B65">
            <w:pPr>
              <w:rPr>
                <w:b/>
                <w:bCs/>
                <w:sz w:val="26"/>
                <w:szCs w:val="26"/>
              </w:rPr>
            </w:pPr>
            <w:r w:rsidRPr="003D7B65">
              <w:rPr>
                <w:b/>
                <w:bCs/>
                <w:sz w:val="26"/>
                <w:szCs w:val="26"/>
              </w:rPr>
              <w:t>TELECOMMUNICATION</w:t>
            </w:r>
            <w:r w:rsidRPr="003D7B6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9D62504" w14:textId="77777777" w:rsidR="003D7B65" w:rsidRPr="003D7B65" w:rsidRDefault="003D7B65" w:rsidP="003D7B65">
            <w:pPr>
              <w:rPr>
                <w:sz w:val="20"/>
                <w:szCs w:val="20"/>
              </w:rPr>
            </w:pPr>
            <w:r w:rsidRPr="003D7B6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D7B6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275713CC" w14:textId="00CCA6B0" w:rsidR="003D7B65" w:rsidRPr="003D7B65" w:rsidRDefault="00817C86" w:rsidP="00817C86">
            <w:pPr>
              <w:pStyle w:val="Docnumber"/>
            </w:pPr>
            <w:r>
              <w:t>SG13</w:t>
            </w:r>
            <w:r w:rsidR="003D7B65">
              <w:t>-</w:t>
            </w:r>
            <w:r w:rsidR="00AA57F8">
              <w:t>LS</w:t>
            </w:r>
            <w:r w:rsidR="0019453E">
              <w:t>157</w:t>
            </w:r>
          </w:p>
        </w:tc>
      </w:tr>
      <w:tr w:rsidR="003D7B65" w:rsidRPr="003D7B65" w14:paraId="2250EC7E" w14:textId="77777777" w:rsidTr="003F6975">
        <w:trPr>
          <w:cantSplit/>
        </w:trPr>
        <w:tc>
          <w:tcPr>
            <w:tcW w:w="1191" w:type="dxa"/>
            <w:vMerge/>
          </w:tcPr>
          <w:p w14:paraId="44F34950" w14:textId="77777777" w:rsidR="003D7B65" w:rsidRPr="003D7B65" w:rsidRDefault="003D7B65" w:rsidP="003D7B6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4505382" w14:textId="77777777" w:rsidR="003D7B65" w:rsidRPr="003D7B65" w:rsidRDefault="003D7B65" w:rsidP="003D7B6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8A08D13" w14:textId="5201476A" w:rsidR="003D7B65" w:rsidRPr="003D7B65" w:rsidRDefault="003D7B65" w:rsidP="00A4394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</w:t>
            </w:r>
            <w:r w:rsidR="00A43948">
              <w:rPr>
                <w:b/>
                <w:bCs/>
                <w:smallCaps/>
                <w:sz w:val="28"/>
                <w:szCs w:val="28"/>
              </w:rPr>
              <w:t>3</w:t>
            </w:r>
          </w:p>
        </w:tc>
      </w:tr>
      <w:bookmarkEnd w:id="3"/>
      <w:tr w:rsidR="003D7B65" w:rsidRPr="003D7B65" w14:paraId="1C46A0A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58D6868" w14:textId="77777777" w:rsidR="003D7B65" w:rsidRPr="003D7B65" w:rsidRDefault="003D7B65" w:rsidP="003D7B6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CEB0DF5" w14:textId="77777777" w:rsidR="003D7B65" w:rsidRPr="003D7B65" w:rsidRDefault="003D7B65" w:rsidP="003D7B6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0836858" w14:textId="77777777" w:rsidR="003D7B65" w:rsidRPr="003D7B65" w:rsidRDefault="003D7B65" w:rsidP="003D7B65">
            <w:pPr>
              <w:jc w:val="right"/>
              <w:rPr>
                <w:b/>
                <w:bCs/>
                <w:sz w:val="28"/>
                <w:szCs w:val="28"/>
              </w:rPr>
            </w:pPr>
            <w:r w:rsidRPr="003D7B6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D7B65" w:rsidRPr="003D7B65" w14:paraId="41C7FFA2" w14:textId="77777777" w:rsidTr="003F6975">
        <w:trPr>
          <w:cantSplit/>
        </w:trPr>
        <w:tc>
          <w:tcPr>
            <w:tcW w:w="1617" w:type="dxa"/>
            <w:gridSpan w:val="2"/>
          </w:tcPr>
          <w:p w14:paraId="5C8E18B5" w14:textId="77777777" w:rsidR="003D7B65" w:rsidRPr="003D7B65" w:rsidRDefault="003D7B65" w:rsidP="003D7B6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D7B6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256C320" w14:textId="67E12D10" w:rsidR="003D7B65" w:rsidRPr="003D7B65" w:rsidRDefault="00A43948" w:rsidP="003D7B65">
            <w:r>
              <w:t>2</w:t>
            </w:r>
            <w:r w:rsidR="003D7B65" w:rsidRPr="003D7B65">
              <w:t>/1</w:t>
            </w:r>
            <w:r>
              <w:t>3</w:t>
            </w:r>
          </w:p>
        </w:tc>
        <w:tc>
          <w:tcPr>
            <w:tcW w:w="4681" w:type="dxa"/>
            <w:gridSpan w:val="2"/>
          </w:tcPr>
          <w:p w14:paraId="658887A0" w14:textId="54CDD4AF" w:rsidR="003D7B65" w:rsidRPr="003D7B65" w:rsidRDefault="0067543E" w:rsidP="003D7B65">
            <w:pPr>
              <w:jc w:val="right"/>
            </w:pPr>
            <w:r>
              <w:t>Geneva, 13 March 2020</w:t>
            </w:r>
          </w:p>
        </w:tc>
      </w:tr>
      <w:tr w:rsidR="003D7B65" w:rsidRPr="003D7B65" w14:paraId="08945024" w14:textId="77777777" w:rsidTr="003F6975">
        <w:trPr>
          <w:cantSplit/>
        </w:trPr>
        <w:tc>
          <w:tcPr>
            <w:tcW w:w="9923" w:type="dxa"/>
            <w:gridSpan w:val="6"/>
          </w:tcPr>
          <w:p w14:paraId="30A6C304" w14:textId="700E352F" w:rsidR="003D7B65" w:rsidRPr="003D7B65" w:rsidRDefault="00AA57F8" w:rsidP="003D7B6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2B671B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270/PLEN</w:t>
            </w:r>
          </w:p>
        </w:tc>
      </w:tr>
      <w:tr w:rsidR="003D7B65" w:rsidRPr="003D7B65" w14:paraId="1C2EB6E2" w14:textId="77777777" w:rsidTr="003F6975">
        <w:trPr>
          <w:cantSplit/>
        </w:trPr>
        <w:tc>
          <w:tcPr>
            <w:tcW w:w="1617" w:type="dxa"/>
            <w:gridSpan w:val="2"/>
          </w:tcPr>
          <w:p w14:paraId="3CD326D5" w14:textId="77777777" w:rsidR="003D7B65" w:rsidRPr="003D7B65" w:rsidRDefault="003D7B65" w:rsidP="003D7B6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D7B6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B85843C" w14:textId="2038FC05" w:rsidR="003D7B65" w:rsidRPr="003D7B65" w:rsidRDefault="00AA57F8" w:rsidP="00086C90">
            <w:r w:rsidRPr="00186FD3">
              <w:t>ITU-T Study Group 13</w:t>
            </w:r>
          </w:p>
        </w:tc>
      </w:tr>
      <w:tr w:rsidR="003D7B65" w:rsidRPr="003D7B65" w14:paraId="5BF4C59E" w14:textId="77777777" w:rsidTr="003F6975">
        <w:trPr>
          <w:cantSplit/>
        </w:trPr>
        <w:tc>
          <w:tcPr>
            <w:tcW w:w="1617" w:type="dxa"/>
            <w:gridSpan w:val="2"/>
          </w:tcPr>
          <w:p w14:paraId="472AC1B6" w14:textId="77777777" w:rsidR="003D7B65" w:rsidRPr="003D7B65" w:rsidRDefault="003D7B65" w:rsidP="003D7B65">
            <w:bookmarkStart w:id="8" w:name="dtitle1" w:colFirst="1" w:colLast="1"/>
            <w:bookmarkEnd w:id="7"/>
            <w:r w:rsidRPr="003D7B6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E563324" w14:textId="4A78ECB8" w:rsidR="003D7B65" w:rsidRPr="003D7B65" w:rsidRDefault="003D7B65" w:rsidP="00CC205B">
            <w:r>
              <w:t>LS</w:t>
            </w:r>
            <w:r w:rsidR="00086C90">
              <w:rPr>
                <w:rFonts w:eastAsia="SimSun"/>
                <w:lang w:eastAsia="zh-CN"/>
              </w:rPr>
              <w:t>/</w:t>
            </w:r>
            <w:r w:rsidR="0067543E">
              <w:rPr>
                <w:rFonts w:eastAsia="SimSun"/>
                <w:lang w:eastAsia="zh-CN"/>
              </w:rPr>
              <w:t>o</w:t>
            </w:r>
            <w:r w:rsidRPr="003D7B65">
              <w:t xml:space="preserve"> on </w:t>
            </w:r>
            <w:r w:rsidR="006B2FCF">
              <w:t xml:space="preserve">synchronization of </w:t>
            </w:r>
            <w:r w:rsidR="006B2FCF" w:rsidRPr="006B2FCF">
              <w:t>Y.DNI-</w:t>
            </w:r>
            <w:proofErr w:type="spellStart"/>
            <w:r w:rsidR="006B2FCF" w:rsidRPr="006B2FCF">
              <w:t>fr</w:t>
            </w:r>
            <w:proofErr w:type="spellEnd"/>
            <w:r w:rsidR="00086C90" w:rsidRPr="00086C90">
              <w:t xml:space="preserve"> “</w:t>
            </w:r>
            <w:r w:rsidR="006B2FCF" w:rsidRPr="006B2FCF">
              <w:t>Framework and Requirements of Decentralized Trustworthy Network Infrastructure</w:t>
            </w:r>
            <w:r w:rsidR="00086C90" w:rsidRPr="00086C90">
              <w:t xml:space="preserve">” </w:t>
            </w:r>
            <w:r w:rsidR="00086C90" w:rsidRPr="00B20600">
              <w:t xml:space="preserve">in </w:t>
            </w:r>
            <w:r w:rsidR="006B2FCF" w:rsidRPr="00B20600">
              <w:t>Q2</w:t>
            </w:r>
            <w:r w:rsidR="00086C90" w:rsidRPr="00B20600">
              <w:t>/13</w:t>
            </w:r>
          </w:p>
        </w:tc>
      </w:tr>
      <w:tr w:rsidR="003D7B65" w:rsidRPr="003D7B65" w14:paraId="74147060" w14:textId="7777777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584E1A8F" w14:textId="77777777" w:rsidR="003D7B65" w:rsidRPr="003D7B65" w:rsidRDefault="003D7B65" w:rsidP="003D7B65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3D7B6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475DC9D3" w14:textId="1298C464" w:rsidR="003D7B65" w:rsidRPr="003D7B65" w:rsidRDefault="00D92F4D" w:rsidP="003D7B65">
            <w:r>
              <w:t>Comment</w:t>
            </w:r>
          </w:p>
        </w:tc>
      </w:tr>
      <w:bookmarkEnd w:id="1"/>
      <w:bookmarkEnd w:id="9"/>
      <w:tr w:rsidR="00680A5A" w:rsidRPr="00963B58" w14:paraId="170A1D87" w14:textId="77777777" w:rsidTr="003D7B65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8F7D744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S Mincho"/>
                <w:b/>
                <w:lang w:eastAsia="en-US"/>
              </w:rPr>
            </w:pPr>
            <w:r w:rsidRPr="00326026">
              <w:rPr>
                <w:rFonts w:eastAsia="MS Mincho"/>
                <w:b/>
                <w:lang w:eastAsia="en-US"/>
              </w:rPr>
              <w:t>LIAISON STATEMENT</w:t>
            </w:r>
          </w:p>
        </w:tc>
      </w:tr>
      <w:tr w:rsidR="00680A5A" w:rsidRPr="00963B58" w14:paraId="4B6009C5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7A1B8501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0CCA63B7" w14:textId="676A7A74" w:rsidR="00680A5A" w:rsidRPr="00326026" w:rsidRDefault="00D92F4D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-</w:t>
            </w:r>
          </w:p>
        </w:tc>
      </w:tr>
      <w:tr w:rsidR="00680A5A" w:rsidRPr="00963B58" w14:paraId="0474F2B4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3E639D70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0E9BA77C" w14:textId="3CEE6D3B" w:rsidR="00680A5A" w:rsidRPr="00D92F4D" w:rsidRDefault="00F32E64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en-US"/>
              </w:rPr>
            </w:pPr>
            <w:r w:rsidRPr="00D92F4D">
              <w:rPr>
                <w:rFonts w:eastAsia="MS Mincho"/>
                <w:lang w:eastAsia="en-US"/>
              </w:rPr>
              <w:t>IEEE, ETSI, IETF, 3GPP</w:t>
            </w:r>
          </w:p>
        </w:tc>
      </w:tr>
      <w:tr w:rsidR="00680A5A" w:rsidRPr="00DE12B0" w14:paraId="25E13AFD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158F8EC7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3F65224A" w14:textId="7AE8A31B" w:rsidR="00680A5A" w:rsidRPr="00086C90" w:rsidRDefault="00D92F4D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/>
                <w:bCs/>
                <w:lang w:eastAsia="ko-KR"/>
              </w:rPr>
              <w:t>-</w:t>
            </w:r>
          </w:p>
        </w:tc>
      </w:tr>
      <w:tr w:rsidR="00086C90" w:rsidRPr="00963B58" w14:paraId="23D56EA2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4CA0C809" w14:textId="77777777" w:rsidR="00086C90" w:rsidRPr="00963B58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963B58">
              <w:rPr>
                <w:rFonts w:eastAsia="MS Mincho"/>
                <w:b/>
                <w:bCs/>
                <w:lang w:eastAsia="en-US"/>
              </w:rPr>
              <w:t>Approval:</w:t>
            </w:r>
          </w:p>
        </w:tc>
        <w:tc>
          <w:tcPr>
            <w:tcW w:w="7739" w:type="dxa"/>
            <w:gridSpan w:val="3"/>
          </w:tcPr>
          <w:p w14:paraId="4F26F016" w14:textId="36815248" w:rsidR="00086C90" w:rsidRPr="00D92F4D" w:rsidRDefault="00086C90" w:rsidP="005536A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</w:rPr>
            </w:pPr>
            <w:r w:rsidRPr="00D92F4D">
              <w:rPr>
                <w:b/>
                <w:bCs/>
              </w:rPr>
              <w:t>ITU-T Study Group 1</w:t>
            </w:r>
            <w:r w:rsidR="005536A0" w:rsidRPr="00D92F4D">
              <w:rPr>
                <w:b/>
                <w:bCs/>
              </w:rPr>
              <w:t>3</w:t>
            </w:r>
            <w:r w:rsidRPr="00D92F4D">
              <w:rPr>
                <w:b/>
                <w:bCs/>
              </w:rPr>
              <w:t xml:space="preserve"> </w:t>
            </w:r>
            <w:r w:rsidR="005536A0" w:rsidRPr="00D92F4D">
              <w:rPr>
                <w:b/>
                <w:bCs/>
              </w:rPr>
              <w:t xml:space="preserve">Meeting </w:t>
            </w:r>
            <w:r w:rsidRPr="00D92F4D">
              <w:rPr>
                <w:b/>
                <w:bCs/>
              </w:rPr>
              <w:t>(</w:t>
            </w:r>
            <w:r w:rsidR="0067543E" w:rsidRPr="00D92F4D">
              <w:rPr>
                <w:b/>
                <w:bCs/>
              </w:rPr>
              <w:t>Geneva, 13 March</w:t>
            </w:r>
            <w:r w:rsidRPr="00D92F4D">
              <w:rPr>
                <w:b/>
                <w:bCs/>
              </w:rPr>
              <w:t xml:space="preserve"> 2020)</w:t>
            </w:r>
          </w:p>
        </w:tc>
      </w:tr>
      <w:tr w:rsidR="00086C90" w:rsidRPr="00963B58" w14:paraId="32A103E1" w14:textId="77777777" w:rsidTr="003D7B65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E02133E" w14:textId="77777777" w:rsidR="00086C90" w:rsidRPr="00963B58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963B58">
              <w:rPr>
                <w:rFonts w:eastAsia="MS Mincho"/>
                <w:b/>
                <w:bCs/>
                <w:lang w:eastAsia="en-US"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40A91BEC" w14:textId="7222CD3D" w:rsidR="00086C90" w:rsidRPr="00963B58" w:rsidRDefault="00CC205B" w:rsidP="00CC205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30</w:t>
            </w:r>
            <w:r w:rsidR="00086C90">
              <w:rPr>
                <w:rFonts w:eastAsia="MS Mincho"/>
                <w:bCs/>
              </w:rPr>
              <w:t xml:space="preserve"> </w:t>
            </w:r>
            <w:r w:rsidR="003E0D60">
              <w:rPr>
                <w:rFonts w:eastAsia="MS Mincho"/>
                <w:bCs/>
              </w:rPr>
              <w:t>J</w:t>
            </w:r>
            <w:r>
              <w:rPr>
                <w:rFonts w:eastAsia="MS Mincho"/>
                <w:bCs/>
              </w:rPr>
              <w:t>une</w:t>
            </w:r>
            <w:r w:rsidR="00086C90">
              <w:rPr>
                <w:rFonts w:eastAsia="MS Mincho"/>
                <w:bCs/>
              </w:rPr>
              <w:t xml:space="preserve"> 2020</w:t>
            </w:r>
          </w:p>
        </w:tc>
      </w:tr>
      <w:tr w:rsidR="00086C90" w:rsidRPr="0053727E" w14:paraId="4F32EE5B" w14:textId="77777777" w:rsidTr="00991B51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61E8BBA" w14:textId="04E7F928" w:rsidR="00086C90" w:rsidRPr="00963B58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4B1886D" w14:textId="31D8A132" w:rsidR="00086C90" w:rsidRPr="00680A5A" w:rsidRDefault="009E4DB5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fr-CH" w:eastAsia="zh-CN"/>
              </w:rPr>
              <w:t>Yuan Zhang</w:t>
            </w:r>
            <w:r>
              <w:rPr>
                <w:lang w:val="fr-CH" w:eastAsia="zh-CN"/>
              </w:rPr>
              <w:br/>
              <w:t>Q2</w:t>
            </w:r>
            <w:r>
              <w:rPr>
                <w:rFonts w:eastAsia="SimSun"/>
                <w:lang w:val="fr-CH" w:eastAsia="zh-CN"/>
              </w:rPr>
              <w:t>/13</w:t>
            </w:r>
            <w:r w:rsidR="00086C90">
              <w:rPr>
                <w:rFonts w:eastAsia="SimSun"/>
                <w:lang w:val="fr-CH" w:eastAsia="zh-CN"/>
              </w:rPr>
              <w:t xml:space="preserve"> </w:t>
            </w:r>
            <w:r w:rsidR="00086C90">
              <w:rPr>
                <w:lang w:val="fr-CH" w:eastAsia="zh-CN"/>
              </w:rPr>
              <w:t>Rapporteur</w:t>
            </w:r>
            <w:r w:rsidR="00086C90">
              <w:rPr>
                <w:rFonts w:eastAsia="SimSun"/>
                <w:lang w:val="fr-CH" w:eastAsia="zh-CN"/>
              </w:rPr>
              <w:t xml:space="preserve"> </w:t>
            </w:r>
          </w:p>
        </w:tc>
        <w:tc>
          <w:tcPr>
            <w:tcW w:w="3912" w:type="dxa"/>
            <w:tcBorders>
              <w:top w:val="single" w:sz="8" w:space="0" w:color="auto"/>
              <w:bottom w:val="single" w:sz="8" w:space="0" w:color="auto"/>
            </w:tcBorders>
          </w:tcPr>
          <w:p w14:paraId="66BF2D1F" w14:textId="0D3D4B69" w:rsidR="00086C90" w:rsidRPr="0053727E" w:rsidRDefault="00086C90" w:rsidP="009E4DB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>
              <w:t xml:space="preserve">Email: </w:t>
            </w:r>
            <w:hyperlink r:id="rId11" w:history="1">
              <w:r w:rsidR="009E4DB5" w:rsidRPr="00671E29">
                <w:rPr>
                  <w:rStyle w:val="Hyperlink"/>
                  <w:lang w:val="de-CH" w:eastAsia="zh-CN"/>
                </w:rPr>
                <w:t>zhangy88@chinatelecom.cn</w:t>
              </w:r>
            </w:hyperlink>
            <w:r w:rsidR="009E4DB5">
              <w:rPr>
                <w:rFonts w:asciiTheme="majorBidi" w:hAnsiTheme="majorBidi"/>
                <w:lang w:val="de-CH" w:eastAsia="zh-CN"/>
              </w:rPr>
              <w:t xml:space="preserve"> </w:t>
            </w:r>
            <w:r>
              <w:t xml:space="preserve"> </w:t>
            </w:r>
          </w:p>
        </w:tc>
      </w:tr>
      <w:tr w:rsidR="00086C90" w:rsidRPr="0019453E" w14:paraId="52298DDD" w14:textId="77777777" w:rsidTr="00991B51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5316C85" w14:textId="1994BC69" w:rsidR="00086C90" w:rsidRPr="00086C90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1CF29F" w14:textId="3CC0134F" w:rsidR="00086C90" w:rsidRPr="00086C90" w:rsidRDefault="009E4DB5" w:rsidP="009E4DB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Shen Yan</w:t>
            </w:r>
            <w:r w:rsidR="00086C90" w:rsidRPr="00086C90">
              <w:rPr>
                <w:lang w:eastAsia="zh-CN"/>
              </w:rPr>
              <w:br/>
            </w:r>
            <w:r>
              <w:rPr>
                <w:lang w:eastAsia="zh-CN"/>
              </w:rPr>
              <w:t xml:space="preserve">Huawei Technologies </w:t>
            </w:r>
            <w:proofErr w:type="spellStart"/>
            <w:r>
              <w:rPr>
                <w:lang w:eastAsia="zh-CN"/>
              </w:rPr>
              <w:t>Co.,Ltd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3912" w:type="dxa"/>
            <w:tcBorders>
              <w:top w:val="single" w:sz="8" w:space="0" w:color="auto"/>
              <w:bottom w:val="single" w:sz="8" w:space="0" w:color="auto"/>
            </w:tcBorders>
          </w:tcPr>
          <w:p w14:paraId="2594A278" w14:textId="402E14C3" w:rsidR="00086C90" w:rsidRPr="00086C90" w:rsidRDefault="00086C90" w:rsidP="009E4DB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val="fr-CH"/>
              </w:rPr>
            </w:pPr>
            <w:r w:rsidRPr="00086C90">
              <w:rPr>
                <w:lang w:val="fr-CH"/>
              </w:rPr>
              <w:t xml:space="preserve">E-mail: </w:t>
            </w:r>
            <w:hyperlink r:id="rId12" w:history="1">
              <w:r w:rsidR="009E4DB5" w:rsidRPr="00671E29">
                <w:rPr>
                  <w:rStyle w:val="Hyperlink"/>
                  <w:rFonts w:ascii="Times New Roman" w:hAnsi="Times New Roman"/>
                  <w:lang w:val="fr-CH"/>
                </w:rPr>
                <w:t>yanshen@huawei.com</w:t>
              </w:r>
            </w:hyperlink>
          </w:p>
        </w:tc>
      </w:tr>
    </w:tbl>
    <w:p w14:paraId="4153C1A2" w14:textId="2797F98C" w:rsidR="00165174" w:rsidRPr="00165174" w:rsidRDefault="00165174" w:rsidP="00F32E64">
      <w:pPr>
        <w:tabs>
          <w:tab w:val="left" w:pos="567"/>
        </w:tabs>
        <w:spacing w:before="240"/>
        <w:rPr>
          <w:rFonts w:eastAsia="SimSun"/>
          <w:lang w:eastAsia="zh-CN"/>
        </w:rPr>
      </w:pPr>
      <w:r>
        <w:rPr>
          <w:rFonts w:eastAsia="SimSun"/>
          <w:lang w:eastAsia="zh-CN"/>
        </w:rPr>
        <w:t>Please fin</w:t>
      </w:r>
      <w:r w:rsidR="007159FC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 attached 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TU-T </w:t>
      </w:r>
      <w:r w:rsidR="0025148E">
        <w:rPr>
          <w:rFonts w:eastAsia="SimSun"/>
          <w:lang w:eastAsia="zh-CN"/>
        </w:rPr>
        <w:t xml:space="preserve">draft </w:t>
      </w:r>
      <w:r w:rsidR="00CC2DAF">
        <w:rPr>
          <w:rFonts w:eastAsia="SimSun"/>
          <w:lang w:eastAsia="zh-CN"/>
        </w:rPr>
        <w:t>R</w:t>
      </w:r>
      <w:r w:rsidR="0025148E">
        <w:rPr>
          <w:rFonts w:eastAsia="SimSun"/>
          <w:lang w:eastAsia="zh-CN"/>
        </w:rPr>
        <w:t xml:space="preserve">ecommendation </w:t>
      </w:r>
      <w:r>
        <w:rPr>
          <w:rFonts w:eastAsia="SimSun"/>
          <w:lang w:eastAsia="zh-CN"/>
        </w:rPr>
        <w:t xml:space="preserve">of the SG13/Q2 </w:t>
      </w:r>
      <w:r w:rsidR="0025148E">
        <w:rPr>
          <w:rFonts w:eastAsia="SimSun"/>
          <w:lang w:eastAsia="zh-CN"/>
        </w:rPr>
        <w:t>Work Item</w:t>
      </w:r>
      <w:r>
        <w:rPr>
          <w:rFonts w:eastAsia="SimSun"/>
          <w:lang w:eastAsia="zh-CN"/>
        </w:rPr>
        <w:t xml:space="preserve"> on</w:t>
      </w:r>
      <w:r w:rsidR="001E1A89">
        <w:rPr>
          <w:rFonts w:eastAsia="SimSun"/>
          <w:lang w:eastAsia="zh-CN"/>
        </w:rPr>
        <w:t xml:space="preserve"> </w:t>
      </w:r>
      <w:r w:rsidR="0025148E" w:rsidRPr="006B2FCF">
        <w:t>Y.DNI-</w:t>
      </w:r>
      <w:proofErr w:type="spellStart"/>
      <w:r w:rsidR="0025148E" w:rsidRPr="006B2FCF">
        <w:t>fr</w:t>
      </w:r>
      <w:proofErr w:type="spellEnd"/>
      <w:r w:rsidR="0025148E" w:rsidRPr="00086C90">
        <w:t xml:space="preserve"> “</w:t>
      </w:r>
      <w:r w:rsidR="0025148E" w:rsidRPr="006125A0">
        <w:rPr>
          <w:i/>
          <w:iCs/>
        </w:rPr>
        <w:t>Framework and Requirements of Decentralized Trustworthy Network Infrastructure</w:t>
      </w:r>
      <w:r w:rsidR="0025148E" w:rsidRPr="00086C90">
        <w:t>”</w:t>
      </w:r>
      <w:r w:rsidR="0025148E">
        <w:t xml:space="preserve"> </w:t>
      </w:r>
      <w:r>
        <w:rPr>
          <w:rFonts w:eastAsia="SimSun"/>
          <w:lang w:eastAsia="zh-CN"/>
        </w:rPr>
        <w:t>for your information and comments</w:t>
      </w:r>
      <w:r w:rsidR="00BC0788">
        <w:rPr>
          <w:rFonts w:eastAsia="SimSun"/>
          <w:lang w:eastAsia="zh-CN"/>
        </w:rPr>
        <w:t>.</w:t>
      </w:r>
    </w:p>
    <w:p w14:paraId="1F2AD89B" w14:textId="4E1F54DA" w:rsidR="00145735" w:rsidRDefault="00F32E64" w:rsidP="00145735">
      <w:r>
        <w:t xml:space="preserve">We kindly ask for </w:t>
      </w:r>
      <w:r w:rsidR="00165174">
        <w:t xml:space="preserve">your </w:t>
      </w:r>
      <w:r>
        <w:t xml:space="preserve">comments for </w:t>
      </w:r>
      <w:r w:rsidR="00165174">
        <w:t>the attached document by 30 June 2020</w:t>
      </w:r>
      <w:r>
        <w:t xml:space="preserve">. </w:t>
      </w:r>
    </w:p>
    <w:p w14:paraId="0F66AD5A" w14:textId="77777777" w:rsidR="007D608D" w:rsidRPr="00145735" w:rsidRDefault="007D608D" w:rsidP="00145735"/>
    <w:p w14:paraId="3064C52B" w14:textId="4805E7AD" w:rsidR="007D608D" w:rsidRDefault="00145735" w:rsidP="00145735">
      <w:r w:rsidRPr="00145735">
        <w:rPr>
          <w:b/>
        </w:rPr>
        <w:t>Attachment</w:t>
      </w:r>
      <w:r w:rsidR="008A22AE">
        <w:t xml:space="preserve">: </w:t>
      </w:r>
      <w:r w:rsidR="007D608D">
        <w:t xml:space="preserve">Draft new Recommendation ITU-T </w:t>
      </w:r>
      <w:r w:rsidR="007D608D" w:rsidRPr="007D608D">
        <w:t>Y.DNI-</w:t>
      </w:r>
      <w:proofErr w:type="spellStart"/>
      <w:r w:rsidR="007D608D" w:rsidRPr="007D608D">
        <w:t>fr</w:t>
      </w:r>
      <w:proofErr w:type="spellEnd"/>
      <w:r w:rsidR="007D608D" w:rsidRPr="007D608D">
        <w:t xml:space="preserve"> “Framework and Requirements of Decentralized Trustworthy Network Infrastructure”</w:t>
      </w:r>
      <w:r w:rsidR="0019453E">
        <w:t xml:space="preserve"> [TD370/WP3]</w:t>
      </w:r>
    </w:p>
    <w:p w14:paraId="62096EAB" w14:textId="2252763D" w:rsidR="00117E25" w:rsidRPr="00145735" w:rsidRDefault="00117E25" w:rsidP="00145735">
      <w:pPr>
        <w:rPr>
          <w:rFonts w:eastAsia="MS Mincho"/>
        </w:rPr>
      </w:pPr>
      <w:bookmarkStart w:id="10" w:name="_GoBack"/>
      <w:bookmarkEnd w:id="10"/>
    </w:p>
    <w:p w14:paraId="5EF41280" w14:textId="77777777" w:rsidR="00680A5A" w:rsidRPr="00963B58" w:rsidRDefault="00680A5A" w:rsidP="00680A5A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1" w:hangingChars="117" w:hanging="281"/>
        <w:jc w:val="center"/>
        <w:textAlignment w:val="baseline"/>
        <w:rPr>
          <w:rFonts w:eastAsia="Times New Roman"/>
          <w:sz w:val="22"/>
          <w:szCs w:val="20"/>
          <w:lang w:eastAsia="ko-KR"/>
        </w:rPr>
      </w:pPr>
      <w:r w:rsidRPr="00515446">
        <w:rPr>
          <w:rFonts w:eastAsia="MS Mincho"/>
        </w:rPr>
        <w:t>________________</w:t>
      </w:r>
    </w:p>
    <w:p w14:paraId="2B3B28A6" w14:textId="77777777" w:rsidR="00794F4F" w:rsidRDefault="00794F4F" w:rsidP="0089088E"/>
    <w:sectPr w:rsidR="00794F4F" w:rsidSect="003D7B65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379FA" w14:textId="77777777" w:rsidR="0008406D" w:rsidRDefault="0008406D" w:rsidP="00C42125">
      <w:pPr>
        <w:spacing w:before="0"/>
      </w:pPr>
      <w:r>
        <w:separator/>
      </w:r>
    </w:p>
  </w:endnote>
  <w:endnote w:type="continuationSeparator" w:id="0">
    <w:p w14:paraId="01158E20" w14:textId="77777777" w:rsidR="0008406D" w:rsidRDefault="0008406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CBC45" w14:textId="77777777" w:rsidR="0008406D" w:rsidRDefault="0008406D" w:rsidP="00C42125">
      <w:pPr>
        <w:spacing w:before="0"/>
      </w:pPr>
      <w:r>
        <w:separator/>
      </w:r>
    </w:p>
  </w:footnote>
  <w:footnote w:type="continuationSeparator" w:id="0">
    <w:p w14:paraId="5CC45A82" w14:textId="77777777" w:rsidR="0008406D" w:rsidRDefault="0008406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415B" w14:textId="530E9FAD" w:rsidR="00E453FE" w:rsidRPr="003D7B65" w:rsidRDefault="003D7B65" w:rsidP="003D7B65">
    <w:pPr>
      <w:pStyle w:val="Header"/>
      <w:rPr>
        <w:sz w:val="18"/>
      </w:rPr>
    </w:pPr>
    <w:r w:rsidRPr="003D7B65">
      <w:rPr>
        <w:sz w:val="18"/>
      </w:rPr>
      <w:t xml:space="preserve">- </w:t>
    </w:r>
    <w:r w:rsidRPr="003D7B65">
      <w:rPr>
        <w:sz w:val="18"/>
      </w:rPr>
      <w:fldChar w:fldCharType="begin"/>
    </w:r>
    <w:r w:rsidRPr="003D7B65">
      <w:rPr>
        <w:sz w:val="18"/>
      </w:rPr>
      <w:instrText xml:space="preserve"> PAGE  \* MERGEFORMAT </w:instrText>
    </w:r>
    <w:r w:rsidRPr="003D7B65">
      <w:rPr>
        <w:sz w:val="18"/>
      </w:rPr>
      <w:fldChar w:fldCharType="separate"/>
    </w:r>
    <w:r w:rsidR="00145735">
      <w:rPr>
        <w:noProof/>
        <w:sz w:val="18"/>
      </w:rPr>
      <w:t>2</w:t>
    </w:r>
    <w:r w:rsidRPr="003D7B65">
      <w:rPr>
        <w:sz w:val="18"/>
      </w:rPr>
      <w:fldChar w:fldCharType="end"/>
    </w:r>
    <w:r w:rsidRPr="003D7B65">
      <w:rPr>
        <w:sz w:val="18"/>
      </w:rPr>
      <w:t xml:space="preserve"> -</w:t>
    </w:r>
  </w:p>
  <w:p w14:paraId="1BC223CE" w14:textId="5C457932" w:rsidR="003D7B65" w:rsidRPr="003D7B65" w:rsidRDefault="003D7B65" w:rsidP="003D7B65">
    <w:pPr>
      <w:pStyle w:val="Header"/>
      <w:spacing w:after="240"/>
      <w:rPr>
        <w:sz w:val="18"/>
      </w:rPr>
    </w:pPr>
    <w:r w:rsidRPr="003D7B65">
      <w:rPr>
        <w:sz w:val="18"/>
      </w:rPr>
      <w:fldChar w:fldCharType="begin"/>
    </w:r>
    <w:r w:rsidRPr="003D7B65">
      <w:rPr>
        <w:sz w:val="18"/>
      </w:rPr>
      <w:instrText xml:space="preserve"> STYLEREF  Docnumber  </w:instrText>
    </w:r>
    <w:r w:rsidRPr="003D7B65">
      <w:rPr>
        <w:sz w:val="18"/>
      </w:rPr>
      <w:fldChar w:fldCharType="separate"/>
    </w:r>
    <w:r w:rsidR="00145735">
      <w:rPr>
        <w:noProof/>
        <w:sz w:val="18"/>
      </w:rPr>
      <w:t>SG17-LS227</w:t>
    </w:r>
    <w:r w:rsidRPr="003D7B6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5703AFA"/>
    <w:multiLevelType w:val="hybridMultilevel"/>
    <w:tmpl w:val="D33C4E48"/>
    <w:lvl w:ilvl="0" w:tplc="5B56675C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2" w15:restartNumberingAfterBreak="0">
    <w:nsid w:val="0913513B"/>
    <w:multiLevelType w:val="multilevel"/>
    <w:tmpl w:val="352AFCA2"/>
    <w:lvl w:ilvl="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Theme="minorEastAsia" w:hint="eastAsia"/>
      </w:rPr>
    </w:lvl>
    <w:lvl w:ilvl="2">
      <w:start w:val="1"/>
      <w:numFmt w:val="decimal"/>
      <w:isLgl/>
      <w:lvlText w:val="%1.%2.%3"/>
      <w:lvlJc w:val="left"/>
      <w:pPr>
        <w:ind w:left="1760" w:hanging="720"/>
      </w:pPr>
      <w:rPr>
        <w:rFonts w:eastAsiaTheme="minorEastAsia" w:hint="eastAsia"/>
      </w:rPr>
    </w:lvl>
    <w:lvl w:ilvl="3">
      <w:start w:val="1"/>
      <w:numFmt w:val="decimal"/>
      <w:isLgl/>
      <w:lvlText w:val="%1.%2.%3.%4"/>
      <w:lvlJc w:val="left"/>
      <w:pPr>
        <w:ind w:left="2080" w:hanging="720"/>
      </w:pPr>
      <w:rPr>
        <w:rFonts w:eastAsiaTheme="minorEastAsia" w:hint="eastAsia"/>
      </w:rPr>
    </w:lvl>
    <w:lvl w:ilvl="4">
      <w:start w:val="1"/>
      <w:numFmt w:val="decimal"/>
      <w:isLgl/>
      <w:lvlText w:val="%1.%2.%3.%4.%5"/>
      <w:lvlJc w:val="left"/>
      <w:pPr>
        <w:ind w:left="2400" w:hanging="720"/>
      </w:pPr>
      <w:rPr>
        <w:rFonts w:eastAsiaTheme="minorEastAsia" w:hint="eastAsia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eastAsiaTheme="minorEastAsia" w:hint="eastAsia"/>
      </w:rPr>
    </w:lvl>
    <w:lvl w:ilvl="6">
      <w:start w:val="1"/>
      <w:numFmt w:val="decimal"/>
      <w:isLgl/>
      <w:lvlText w:val="%1.%2.%3.%4.%5.%6.%7"/>
      <w:lvlJc w:val="left"/>
      <w:pPr>
        <w:ind w:left="3400" w:hanging="1080"/>
      </w:pPr>
      <w:rPr>
        <w:rFonts w:eastAsiaTheme="minorEastAsia" w:hint="eastAsia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eastAsiaTheme="minorEastAsia" w:hint="eastAsia"/>
      </w:rPr>
    </w:lvl>
    <w:lvl w:ilvl="8">
      <w:start w:val="1"/>
      <w:numFmt w:val="decimal"/>
      <w:isLgl/>
      <w:lvlText w:val="%1.%2.%3.%4.%5.%6.%7.%8.%9"/>
      <w:lvlJc w:val="left"/>
      <w:pPr>
        <w:ind w:left="4400" w:hanging="1440"/>
      </w:pPr>
      <w:rPr>
        <w:rFonts w:eastAsiaTheme="minorEastAsia" w:hint="eastAsia"/>
      </w:rPr>
    </w:lvl>
  </w:abstractNum>
  <w:abstractNum w:abstractNumId="13" w15:restartNumberingAfterBreak="0">
    <w:nsid w:val="0B5A2975"/>
    <w:multiLevelType w:val="hybridMultilevel"/>
    <w:tmpl w:val="7E38B0B6"/>
    <w:lvl w:ilvl="0" w:tplc="68CCBC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5A7EB4"/>
    <w:multiLevelType w:val="hybridMultilevel"/>
    <w:tmpl w:val="06483712"/>
    <w:lvl w:ilvl="0" w:tplc="E91C7BE4"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08E5284"/>
    <w:multiLevelType w:val="hybridMultilevel"/>
    <w:tmpl w:val="D82A706C"/>
    <w:lvl w:ilvl="0" w:tplc="61405776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0F24A38"/>
    <w:multiLevelType w:val="hybridMultilevel"/>
    <w:tmpl w:val="E996BFB0"/>
    <w:lvl w:ilvl="0" w:tplc="DB2001C2">
      <w:start w:val="1"/>
      <w:numFmt w:val="upperLetter"/>
      <w:lvlText w:val="%1."/>
      <w:lvlJc w:val="left"/>
      <w:pPr>
        <w:ind w:left="40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45" w:hanging="400"/>
      </w:pPr>
    </w:lvl>
    <w:lvl w:ilvl="2" w:tplc="0409001B" w:tentative="1">
      <w:start w:val="1"/>
      <w:numFmt w:val="lowerRoman"/>
      <w:lvlText w:val="%3."/>
      <w:lvlJc w:val="right"/>
      <w:pPr>
        <w:ind w:left="1245" w:hanging="400"/>
      </w:pPr>
    </w:lvl>
    <w:lvl w:ilvl="3" w:tplc="0409000F" w:tentative="1">
      <w:start w:val="1"/>
      <w:numFmt w:val="decimal"/>
      <w:lvlText w:val="%4."/>
      <w:lvlJc w:val="left"/>
      <w:pPr>
        <w:ind w:left="1645" w:hanging="400"/>
      </w:pPr>
    </w:lvl>
    <w:lvl w:ilvl="4" w:tplc="04090019" w:tentative="1">
      <w:start w:val="1"/>
      <w:numFmt w:val="upperLetter"/>
      <w:lvlText w:val="%5."/>
      <w:lvlJc w:val="left"/>
      <w:pPr>
        <w:ind w:left="2045" w:hanging="400"/>
      </w:pPr>
    </w:lvl>
    <w:lvl w:ilvl="5" w:tplc="0409001B" w:tentative="1">
      <w:start w:val="1"/>
      <w:numFmt w:val="lowerRoman"/>
      <w:lvlText w:val="%6."/>
      <w:lvlJc w:val="right"/>
      <w:pPr>
        <w:ind w:left="2445" w:hanging="400"/>
      </w:pPr>
    </w:lvl>
    <w:lvl w:ilvl="6" w:tplc="0409000F" w:tentative="1">
      <w:start w:val="1"/>
      <w:numFmt w:val="decimal"/>
      <w:lvlText w:val="%7."/>
      <w:lvlJc w:val="left"/>
      <w:pPr>
        <w:ind w:left="2845" w:hanging="400"/>
      </w:pPr>
    </w:lvl>
    <w:lvl w:ilvl="7" w:tplc="04090019" w:tentative="1">
      <w:start w:val="1"/>
      <w:numFmt w:val="upperLetter"/>
      <w:lvlText w:val="%8."/>
      <w:lvlJc w:val="left"/>
      <w:pPr>
        <w:ind w:left="3245" w:hanging="400"/>
      </w:pPr>
    </w:lvl>
    <w:lvl w:ilvl="8" w:tplc="0409001B" w:tentative="1">
      <w:start w:val="1"/>
      <w:numFmt w:val="lowerRoman"/>
      <w:lvlText w:val="%9."/>
      <w:lvlJc w:val="right"/>
      <w:pPr>
        <w:ind w:left="3645" w:hanging="400"/>
      </w:pPr>
    </w:lvl>
  </w:abstractNum>
  <w:abstractNum w:abstractNumId="17" w15:restartNumberingAfterBreak="0">
    <w:nsid w:val="11C1449C"/>
    <w:multiLevelType w:val="hybridMultilevel"/>
    <w:tmpl w:val="9750712E"/>
    <w:lvl w:ilvl="0" w:tplc="61405776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80C4984"/>
    <w:multiLevelType w:val="hybridMultilevel"/>
    <w:tmpl w:val="736218F0"/>
    <w:lvl w:ilvl="0" w:tplc="7D50FBCC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DBC633E"/>
    <w:multiLevelType w:val="hybridMultilevel"/>
    <w:tmpl w:val="90F48A8E"/>
    <w:lvl w:ilvl="0" w:tplc="04A2FF54">
      <w:start w:val="67"/>
      <w:numFmt w:val="bullet"/>
      <w:lvlText w:val="-"/>
      <w:lvlJc w:val="left"/>
      <w:pPr>
        <w:ind w:left="720" w:hanging="360"/>
      </w:pPr>
      <w:rPr>
        <w:rFonts w:ascii="BatangChe" w:eastAsia="BatangChe" w:hAnsi="BatangChe" w:cs="BatangChe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22666CC4"/>
    <w:multiLevelType w:val="hybridMultilevel"/>
    <w:tmpl w:val="9D7E5174"/>
    <w:lvl w:ilvl="0" w:tplc="0DE452AA">
      <w:start w:val="3"/>
      <w:numFmt w:val="bullet"/>
      <w:lvlText w:val="※"/>
      <w:lvlJc w:val="left"/>
      <w:pPr>
        <w:ind w:left="108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248A0337"/>
    <w:multiLevelType w:val="hybridMultilevel"/>
    <w:tmpl w:val="7EF2907A"/>
    <w:lvl w:ilvl="0" w:tplc="C9EE24A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60F5092"/>
    <w:multiLevelType w:val="hybridMultilevel"/>
    <w:tmpl w:val="E9167B9A"/>
    <w:lvl w:ilvl="0" w:tplc="700259EA"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</w:abstractNum>
  <w:abstractNum w:abstractNumId="23" w15:restartNumberingAfterBreak="0">
    <w:nsid w:val="26745F93"/>
    <w:multiLevelType w:val="hybridMultilevel"/>
    <w:tmpl w:val="D1F08BEE"/>
    <w:lvl w:ilvl="0" w:tplc="68CCBC5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C74A1F"/>
    <w:multiLevelType w:val="hybridMultilevel"/>
    <w:tmpl w:val="9A9A7550"/>
    <w:lvl w:ilvl="0" w:tplc="29E45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6BB6ACA"/>
    <w:multiLevelType w:val="hybridMultilevel"/>
    <w:tmpl w:val="4D4CC14C"/>
    <w:lvl w:ilvl="0" w:tplc="68CCBC5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250117"/>
    <w:multiLevelType w:val="hybridMultilevel"/>
    <w:tmpl w:val="3948D608"/>
    <w:lvl w:ilvl="0" w:tplc="CC36D086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3722A47"/>
    <w:multiLevelType w:val="hybridMultilevel"/>
    <w:tmpl w:val="73EECFE2"/>
    <w:lvl w:ilvl="0" w:tplc="1B0618B0">
      <w:start w:val="1"/>
      <w:numFmt w:val="upperLetter"/>
      <w:lvlText w:val="%1."/>
      <w:lvlJc w:val="left"/>
      <w:pPr>
        <w:ind w:left="760" w:hanging="360"/>
      </w:pPr>
      <w:rPr>
        <w:rFonts w:hint="eastAsia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BE376AB"/>
    <w:multiLevelType w:val="hybridMultilevel"/>
    <w:tmpl w:val="270E9ED8"/>
    <w:lvl w:ilvl="0" w:tplc="D45C5EF4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6B79C3"/>
    <w:multiLevelType w:val="hybridMultilevel"/>
    <w:tmpl w:val="0A64FCCC"/>
    <w:lvl w:ilvl="0" w:tplc="2E3ACB2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C46C2"/>
    <w:multiLevelType w:val="hybridMultilevel"/>
    <w:tmpl w:val="DD86EBE4"/>
    <w:lvl w:ilvl="0" w:tplc="2C0A059C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A5961F6"/>
    <w:multiLevelType w:val="hybridMultilevel"/>
    <w:tmpl w:val="A63CE976"/>
    <w:lvl w:ilvl="0" w:tplc="30E644AA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120267"/>
    <w:multiLevelType w:val="hybridMultilevel"/>
    <w:tmpl w:val="BD90B48C"/>
    <w:lvl w:ilvl="0" w:tplc="A48612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477D13"/>
    <w:multiLevelType w:val="hybridMultilevel"/>
    <w:tmpl w:val="E9F87B32"/>
    <w:lvl w:ilvl="0" w:tplc="C348423E">
      <w:start w:val="202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E2C6635"/>
    <w:multiLevelType w:val="hybridMultilevel"/>
    <w:tmpl w:val="08C0EF4A"/>
    <w:lvl w:ilvl="0" w:tplc="68CCBC5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8B518C"/>
    <w:multiLevelType w:val="hybridMultilevel"/>
    <w:tmpl w:val="38D0E70A"/>
    <w:lvl w:ilvl="0" w:tplc="7A3A7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10"/>
  </w:num>
  <w:num w:numId="13">
    <w:abstractNumId w:val="24"/>
  </w:num>
  <w:num w:numId="14">
    <w:abstractNumId w:val="19"/>
  </w:num>
  <w:num w:numId="15">
    <w:abstractNumId w:val="27"/>
  </w:num>
  <w:num w:numId="16">
    <w:abstractNumId w:val="16"/>
  </w:num>
  <w:num w:numId="17">
    <w:abstractNumId w:val="20"/>
  </w:num>
  <w:num w:numId="18">
    <w:abstractNumId w:val="12"/>
  </w:num>
  <w:num w:numId="19">
    <w:abstractNumId w:val="33"/>
  </w:num>
  <w:num w:numId="20">
    <w:abstractNumId w:val="32"/>
  </w:num>
  <w:num w:numId="21">
    <w:abstractNumId w:val="18"/>
  </w:num>
  <w:num w:numId="22">
    <w:abstractNumId w:val="28"/>
  </w:num>
  <w:num w:numId="23">
    <w:abstractNumId w:val="31"/>
  </w:num>
  <w:num w:numId="24">
    <w:abstractNumId w:val="21"/>
  </w:num>
  <w:num w:numId="25">
    <w:abstractNumId w:val="26"/>
  </w:num>
  <w:num w:numId="26">
    <w:abstractNumId w:val="14"/>
  </w:num>
  <w:num w:numId="27">
    <w:abstractNumId w:val="34"/>
  </w:num>
  <w:num w:numId="28">
    <w:abstractNumId w:val="17"/>
  </w:num>
  <w:num w:numId="29">
    <w:abstractNumId w:val="11"/>
  </w:num>
  <w:num w:numId="30">
    <w:abstractNumId w:val="15"/>
  </w:num>
  <w:num w:numId="31">
    <w:abstractNumId w:val="22"/>
  </w:num>
  <w:num w:numId="32">
    <w:abstractNumId w:val="30"/>
  </w:num>
  <w:num w:numId="33">
    <w:abstractNumId w:val="23"/>
  </w:num>
  <w:num w:numId="34">
    <w:abstractNumId w:val="25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CH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3DBE"/>
    <w:rsid w:val="0002490E"/>
    <w:rsid w:val="00027203"/>
    <w:rsid w:val="00036525"/>
    <w:rsid w:val="00037538"/>
    <w:rsid w:val="00043D75"/>
    <w:rsid w:val="000442FA"/>
    <w:rsid w:val="0004436E"/>
    <w:rsid w:val="0004707F"/>
    <w:rsid w:val="0005398E"/>
    <w:rsid w:val="00057000"/>
    <w:rsid w:val="000640E0"/>
    <w:rsid w:val="00064BF3"/>
    <w:rsid w:val="00071A5B"/>
    <w:rsid w:val="0008406D"/>
    <w:rsid w:val="00086C43"/>
    <w:rsid w:val="00086C90"/>
    <w:rsid w:val="000952B9"/>
    <w:rsid w:val="00097D8E"/>
    <w:rsid w:val="000A0FD0"/>
    <w:rsid w:val="000A3AB3"/>
    <w:rsid w:val="000A5CA2"/>
    <w:rsid w:val="000B25B1"/>
    <w:rsid w:val="000B3A65"/>
    <w:rsid w:val="000B7320"/>
    <w:rsid w:val="000C1091"/>
    <w:rsid w:val="000E4EC5"/>
    <w:rsid w:val="000F4733"/>
    <w:rsid w:val="001029AB"/>
    <w:rsid w:val="001034AF"/>
    <w:rsid w:val="00104F54"/>
    <w:rsid w:val="00110C4F"/>
    <w:rsid w:val="00117E25"/>
    <w:rsid w:val="001225FB"/>
    <w:rsid w:val="00122FDB"/>
    <w:rsid w:val="00123388"/>
    <w:rsid w:val="001251DA"/>
    <w:rsid w:val="00125432"/>
    <w:rsid w:val="00131544"/>
    <w:rsid w:val="001331C7"/>
    <w:rsid w:val="001356DB"/>
    <w:rsid w:val="00137F40"/>
    <w:rsid w:val="00145735"/>
    <w:rsid w:val="00153DA6"/>
    <w:rsid w:val="00165174"/>
    <w:rsid w:val="00166A81"/>
    <w:rsid w:val="0017193C"/>
    <w:rsid w:val="00184CC5"/>
    <w:rsid w:val="001854C5"/>
    <w:rsid w:val="0018673B"/>
    <w:rsid w:val="001871EC"/>
    <w:rsid w:val="0019113E"/>
    <w:rsid w:val="0019453E"/>
    <w:rsid w:val="001A64F3"/>
    <w:rsid w:val="001A670F"/>
    <w:rsid w:val="001B0778"/>
    <w:rsid w:val="001B454F"/>
    <w:rsid w:val="001C15E9"/>
    <w:rsid w:val="001C1CFB"/>
    <w:rsid w:val="001C3F30"/>
    <w:rsid w:val="001C62B8"/>
    <w:rsid w:val="001C732D"/>
    <w:rsid w:val="001C7B87"/>
    <w:rsid w:val="001D3803"/>
    <w:rsid w:val="001E1A89"/>
    <w:rsid w:val="001E39E6"/>
    <w:rsid w:val="001E7B0E"/>
    <w:rsid w:val="001F141D"/>
    <w:rsid w:val="00200A06"/>
    <w:rsid w:val="002023FA"/>
    <w:rsid w:val="0022067F"/>
    <w:rsid w:val="00241832"/>
    <w:rsid w:val="002508CC"/>
    <w:rsid w:val="0025148E"/>
    <w:rsid w:val="00252151"/>
    <w:rsid w:val="00253DBE"/>
    <w:rsid w:val="00257AAF"/>
    <w:rsid w:val="002622FA"/>
    <w:rsid w:val="00262A3B"/>
    <w:rsid w:val="00263518"/>
    <w:rsid w:val="00270671"/>
    <w:rsid w:val="002759E7"/>
    <w:rsid w:val="00275ED1"/>
    <w:rsid w:val="00277326"/>
    <w:rsid w:val="00285828"/>
    <w:rsid w:val="0029100E"/>
    <w:rsid w:val="002A1109"/>
    <w:rsid w:val="002A4279"/>
    <w:rsid w:val="002A49E0"/>
    <w:rsid w:val="002B00A7"/>
    <w:rsid w:val="002B7C9E"/>
    <w:rsid w:val="002C015C"/>
    <w:rsid w:val="002C126A"/>
    <w:rsid w:val="002C1BE5"/>
    <w:rsid w:val="002C26C0"/>
    <w:rsid w:val="002C2BC5"/>
    <w:rsid w:val="002E79CB"/>
    <w:rsid w:val="002E7ACF"/>
    <w:rsid w:val="002F11B6"/>
    <w:rsid w:val="002F70F7"/>
    <w:rsid w:val="002F7F55"/>
    <w:rsid w:val="003027C1"/>
    <w:rsid w:val="0030745F"/>
    <w:rsid w:val="00313E59"/>
    <w:rsid w:val="00314630"/>
    <w:rsid w:val="00316688"/>
    <w:rsid w:val="00317CA3"/>
    <w:rsid w:val="0032090A"/>
    <w:rsid w:val="00321CDE"/>
    <w:rsid w:val="00326026"/>
    <w:rsid w:val="00333E15"/>
    <w:rsid w:val="00336046"/>
    <w:rsid w:val="003443B9"/>
    <w:rsid w:val="003445C9"/>
    <w:rsid w:val="00350492"/>
    <w:rsid w:val="003527E6"/>
    <w:rsid w:val="003600FC"/>
    <w:rsid w:val="003647E9"/>
    <w:rsid w:val="0037422B"/>
    <w:rsid w:val="0038715D"/>
    <w:rsid w:val="003877E2"/>
    <w:rsid w:val="00393A6B"/>
    <w:rsid w:val="00394DBF"/>
    <w:rsid w:val="003957A6"/>
    <w:rsid w:val="00395C05"/>
    <w:rsid w:val="003A43EF"/>
    <w:rsid w:val="003B3018"/>
    <w:rsid w:val="003B5372"/>
    <w:rsid w:val="003C0AAE"/>
    <w:rsid w:val="003C489D"/>
    <w:rsid w:val="003C5327"/>
    <w:rsid w:val="003C5520"/>
    <w:rsid w:val="003C7445"/>
    <w:rsid w:val="003D2CC8"/>
    <w:rsid w:val="003D5624"/>
    <w:rsid w:val="003D5D0C"/>
    <w:rsid w:val="003D60D0"/>
    <w:rsid w:val="003D71EF"/>
    <w:rsid w:val="003D7B65"/>
    <w:rsid w:val="003E0D60"/>
    <w:rsid w:val="003F2BED"/>
    <w:rsid w:val="003F2E62"/>
    <w:rsid w:val="003F416B"/>
    <w:rsid w:val="00415D86"/>
    <w:rsid w:val="004308E4"/>
    <w:rsid w:val="00432958"/>
    <w:rsid w:val="0043530A"/>
    <w:rsid w:val="00443166"/>
    <w:rsid w:val="00443878"/>
    <w:rsid w:val="004539A8"/>
    <w:rsid w:val="00457CC6"/>
    <w:rsid w:val="004712CA"/>
    <w:rsid w:val="0047422E"/>
    <w:rsid w:val="00481B2C"/>
    <w:rsid w:val="00481EBC"/>
    <w:rsid w:val="0049674B"/>
    <w:rsid w:val="004A0B3A"/>
    <w:rsid w:val="004A294A"/>
    <w:rsid w:val="004B36BD"/>
    <w:rsid w:val="004B61C4"/>
    <w:rsid w:val="004C0673"/>
    <w:rsid w:val="004C4E4E"/>
    <w:rsid w:val="004D7C5A"/>
    <w:rsid w:val="004E2023"/>
    <w:rsid w:val="004E5214"/>
    <w:rsid w:val="004E5CFE"/>
    <w:rsid w:val="004F3816"/>
    <w:rsid w:val="004F62DD"/>
    <w:rsid w:val="0050185A"/>
    <w:rsid w:val="0050553E"/>
    <w:rsid w:val="0051609D"/>
    <w:rsid w:val="00516923"/>
    <w:rsid w:val="005210BE"/>
    <w:rsid w:val="005341FE"/>
    <w:rsid w:val="00543D41"/>
    <w:rsid w:val="00552142"/>
    <w:rsid w:val="00552DC3"/>
    <w:rsid w:val="005536A0"/>
    <w:rsid w:val="0055782F"/>
    <w:rsid w:val="00566EDA"/>
    <w:rsid w:val="00572654"/>
    <w:rsid w:val="00583CED"/>
    <w:rsid w:val="00587CFA"/>
    <w:rsid w:val="00590B48"/>
    <w:rsid w:val="005B06E1"/>
    <w:rsid w:val="005B3023"/>
    <w:rsid w:val="005B5629"/>
    <w:rsid w:val="005B6D93"/>
    <w:rsid w:val="005C0300"/>
    <w:rsid w:val="005E584A"/>
    <w:rsid w:val="005F4B6A"/>
    <w:rsid w:val="006010F3"/>
    <w:rsid w:val="006047AC"/>
    <w:rsid w:val="0060772F"/>
    <w:rsid w:val="006125A0"/>
    <w:rsid w:val="00615877"/>
    <w:rsid w:val="00615A0A"/>
    <w:rsid w:val="006275D7"/>
    <w:rsid w:val="006333D4"/>
    <w:rsid w:val="006369B2"/>
    <w:rsid w:val="00647525"/>
    <w:rsid w:val="006570B0"/>
    <w:rsid w:val="006639AA"/>
    <w:rsid w:val="00663D70"/>
    <w:rsid w:val="00667407"/>
    <w:rsid w:val="00670C1E"/>
    <w:rsid w:val="0067543E"/>
    <w:rsid w:val="00680A5A"/>
    <w:rsid w:val="00680B74"/>
    <w:rsid w:val="00684F70"/>
    <w:rsid w:val="00691C94"/>
    <w:rsid w:val="0069210B"/>
    <w:rsid w:val="00695A3F"/>
    <w:rsid w:val="006A225E"/>
    <w:rsid w:val="006A4055"/>
    <w:rsid w:val="006B2FCF"/>
    <w:rsid w:val="006B47F9"/>
    <w:rsid w:val="006C5641"/>
    <w:rsid w:val="006D1089"/>
    <w:rsid w:val="006D1B86"/>
    <w:rsid w:val="006D2632"/>
    <w:rsid w:val="006D2B00"/>
    <w:rsid w:val="006D7355"/>
    <w:rsid w:val="006F2ACE"/>
    <w:rsid w:val="006F76EA"/>
    <w:rsid w:val="00703F86"/>
    <w:rsid w:val="007159FC"/>
    <w:rsid w:val="00715CA6"/>
    <w:rsid w:val="00717F79"/>
    <w:rsid w:val="00731135"/>
    <w:rsid w:val="007324AF"/>
    <w:rsid w:val="00734040"/>
    <w:rsid w:val="007368D8"/>
    <w:rsid w:val="007409B4"/>
    <w:rsid w:val="00741974"/>
    <w:rsid w:val="00744B18"/>
    <w:rsid w:val="00754B93"/>
    <w:rsid w:val="0075525E"/>
    <w:rsid w:val="00756D3D"/>
    <w:rsid w:val="00767565"/>
    <w:rsid w:val="007745D0"/>
    <w:rsid w:val="00774945"/>
    <w:rsid w:val="007764AE"/>
    <w:rsid w:val="00780619"/>
    <w:rsid w:val="007806C2"/>
    <w:rsid w:val="007903F8"/>
    <w:rsid w:val="00790730"/>
    <w:rsid w:val="007943DC"/>
    <w:rsid w:val="00794F4F"/>
    <w:rsid w:val="00794FE6"/>
    <w:rsid w:val="00796FF2"/>
    <w:rsid w:val="007974BE"/>
    <w:rsid w:val="007A0916"/>
    <w:rsid w:val="007A0DFD"/>
    <w:rsid w:val="007A6474"/>
    <w:rsid w:val="007C7122"/>
    <w:rsid w:val="007D0329"/>
    <w:rsid w:val="007D3F11"/>
    <w:rsid w:val="007D5FC9"/>
    <w:rsid w:val="007D608D"/>
    <w:rsid w:val="007E3EBC"/>
    <w:rsid w:val="007E48C8"/>
    <w:rsid w:val="007E53E4"/>
    <w:rsid w:val="007E656A"/>
    <w:rsid w:val="007E7165"/>
    <w:rsid w:val="007F2B0A"/>
    <w:rsid w:val="007F664D"/>
    <w:rsid w:val="00803A62"/>
    <w:rsid w:val="00803F69"/>
    <w:rsid w:val="008057F1"/>
    <w:rsid w:val="00807A7E"/>
    <w:rsid w:val="008128CE"/>
    <w:rsid w:val="00817C86"/>
    <w:rsid w:val="00824AD3"/>
    <w:rsid w:val="00826553"/>
    <w:rsid w:val="00830CA0"/>
    <w:rsid w:val="00836352"/>
    <w:rsid w:val="00837F2A"/>
    <w:rsid w:val="00841217"/>
    <w:rsid w:val="00842137"/>
    <w:rsid w:val="00852FD9"/>
    <w:rsid w:val="00857D05"/>
    <w:rsid w:val="00863779"/>
    <w:rsid w:val="00865142"/>
    <w:rsid w:val="00866675"/>
    <w:rsid w:val="00867E3B"/>
    <w:rsid w:val="008813D7"/>
    <w:rsid w:val="00884F49"/>
    <w:rsid w:val="008857AC"/>
    <w:rsid w:val="0089088E"/>
    <w:rsid w:val="00892297"/>
    <w:rsid w:val="00896697"/>
    <w:rsid w:val="008A22AE"/>
    <w:rsid w:val="008A349E"/>
    <w:rsid w:val="008A472F"/>
    <w:rsid w:val="008B6F4A"/>
    <w:rsid w:val="008C3A49"/>
    <w:rsid w:val="008D774A"/>
    <w:rsid w:val="008E0172"/>
    <w:rsid w:val="008E64C5"/>
    <w:rsid w:val="00903F69"/>
    <w:rsid w:val="00911C72"/>
    <w:rsid w:val="00914912"/>
    <w:rsid w:val="009202DB"/>
    <w:rsid w:val="00936962"/>
    <w:rsid w:val="009404FC"/>
    <w:rsid w:val="009406B5"/>
    <w:rsid w:val="00940A0F"/>
    <w:rsid w:val="00946166"/>
    <w:rsid w:val="00956820"/>
    <w:rsid w:val="00983164"/>
    <w:rsid w:val="00992D74"/>
    <w:rsid w:val="009972EF"/>
    <w:rsid w:val="009B17C6"/>
    <w:rsid w:val="009B75B3"/>
    <w:rsid w:val="009C0A61"/>
    <w:rsid w:val="009C3160"/>
    <w:rsid w:val="009D6048"/>
    <w:rsid w:val="009E4A8E"/>
    <w:rsid w:val="009E4DB5"/>
    <w:rsid w:val="009E766E"/>
    <w:rsid w:val="009F1960"/>
    <w:rsid w:val="009F51F5"/>
    <w:rsid w:val="009F715E"/>
    <w:rsid w:val="00A03268"/>
    <w:rsid w:val="00A101ED"/>
    <w:rsid w:val="00A10DBB"/>
    <w:rsid w:val="00A16C06"/>
    <w:rsid w:val="00A21888"/>
    <w:rsid w:val="00A31D47"/>
    <w:rsid w:val="00A4013E"/>
    <w:rsid w:val="00A4045F"/>
    <w:rsid w:val="00A405D7"/>
    <w:rsid w:val="00A427CD"/>
    <w:rsid w:val="00A43948"/>
    <w:rsid w:val="00A4600B"/>
    <w:rsid w:val="00A50506"/>
    <w:rsid w:val="00A51EF0"/>
    <w:rsid w:val="00A61C4A"/>
    <w:rsid w:val="00A67A81"/>
    <w:rsid w:val="00A730A6"/>
    <w:rsid w:val="00A90C0F"/>
    <w:rsid w:val="00A91123"/>
    <w:rsid w:val="00A943AE"/>
    <w:rsid w:val="00A971A0"/>
    <w:rsid w:val="00AA0AF8"/>
    <w:rsid w:val="00AA1F22"/>
    <w:rsid w:val="00AA3814"/>
    <w:rsid w:val="00AA57F8"/>
    <w:rsid w:val="00AA65F3"/>
    <w:rsid w:val="00AB0B51"/>
    <w:rsid w:val="00AB276C"/>
    <w:rsid w:val="00AB28EF"/>
    <w:rsid w:val="00AB7B0F"/>
    <w:rsid w:val="00AC163D"/>
    <w:rsid w:val="00AC7E4F"/>
    <w:rsid w:val="00AD12F7"/>
    <w:rsid w:val="00AD154A"/>
    <w:rsid w:val="00AF563B"/>
    <w:rsid w:val="00AF77B7"/>
    <w:rsid w:val="00B0125B"/>
    <w:rsid w:val="00B02A26"/>
    <w:rsid w:val="00B02F48"/>
    <w:rsid w:val="00B050AD"/>
    <w:rsid w:val="00B05821"/>
    <w:rsid w:val="00B06E9B"/>
    <w:rsid w:val="00B14571"/>
    <w:rsid w:val="00B20600"/>
    <w:rsid w:val="00B258C1"/>
    <w:rsid w:val="00B26C28"/>
    <w:rsid w:val="00B31BEC"/>
    <w:rsid w:val="00B36F4F"/>
    <w:rsid w:val="00B4174C"/>
    <w:rsid w:val="00B437AB"/>
    <w:rsid w:val="00B453F5"/>
    <w:rsid w:val="00B5138F"/>
    <w:rsid w:val="00B61624"/>
    <w:rsid w:val="00B64F89"/>
    <w:rsid w:val="00B718A5"/>
    <w:rsid w:val="00B730B5"/>
    <w:rsid w:val="00B7580C"/>
    <w:rsid w:val="00B90012"/>
    <w:rsid w:val="00B91AD2"/>
    <w:rsid w:val="00BA559D"/>
    <w:rsid w:val="00BA5F81"/>
    <w:rsid w:val="00BB0654"/>
    <w:rsid w:val="00BC0788"/>
    <w:rsid w:val="00BC1FAE"/>
    <w:rsid w:val="00BC62E2"/>
    <w:rsid w:val="00BE0F5D"/>
    <w:rsid w:val="00BE1A56"/>
    <w:rsid w:val="00C07858"/>
    <w:rsid w:val="00C1101A"/>
    <w:rsid w:val="00C16BF6"/>
    <w:rsid w:val="00C20045"/>
    <w:rsid w:val="00C230D6"/>
    <w:rsid w:val="00C3238A"/>
    <w:rsid w:val="00C33661"/>
    <w:rsid w:val="00C40CD3"/>
    <w:rsid w:val="00C42125"/>
    <w:rsid w:val="00C42729"/>
    <w:rsid w:val="00C45EAD"/>
    <w:rsid w:val="00C603AD"/>
    <w:rsid w:val="00C62814"/>
    <w:rsid w:val="00C6295C"/>
    <w:rsid w:val="00C67781"/>
    <w:rsid w:val="00C74937"/>
    <w:rsid w:val="00C757E8"/>
    <w:rsid w:val="00C76A75"/>
    <w:rsid w:val="00C81016"/>
    <w:rsid w:val="00C925C5"/>
    <w:rsid w:val="00CA6815"/>
    <w:rsid w:val="00CA6C1D"/>
    <w:rsid w:val="00CB498D"/>
    <w:rsid w:val="00CC2014"/>
    <w:rsid w:val="00CC205B"/>
    <w:rsid w:val="00CC2DAF"/>
    <w:rsid w:val="00CD1AA6"/>
    <w:rsid w:val="00CD3352"/>
    <w:rsid w:val="00CE228E"/>
    <w:rsid w:val="00CE27B2"/>
    <w:rsid w:val="00CE6C52"/>
    <w:rsid w:val="00CF220F"/>
    <w:rsid w:val="00D061D9"/>
    <w:rsid w:val="00D14440"/>
    <w:rsid w:val="00D16671"/>
    <w:rsid w:val="00D20BF2"/>
    <w:rsid w:val="00D25706"/>
    <w:rsid w:val="00D3478F"/>
    <w:rsid w:val="00D416FA"/>
    <w:rsid w:val="00D57D7F"/>
    <w:rsid w:val="00D646E6"/>
    <w:rsid w:val="00D6610D"/>
    <w:rsid w:val="00D73137"/>
    <w:rsid w:val="00D76CDB"/>
    <w:rsid w:val="00D85CD5"/>
    <w:rsid w:val="00D92F4D"/>
    <w:rsid w:val="00DA4AFD"/>
    <w:rsid w:val="00DB1307"/>
    <w:rsid w:val="00DC10DC"/>
    <w:rsid w:val="00DD0FD2"/>
    <w:rsid w:val="00DD1B5E"/>
    <w:rsid w:val="00DD50DE"/>
    <w:rsid w:val="00DE3062"/>
    <w:rsid w:val="00E0700C"/>
    <w:rsid w:val="00E204DD"/>
    <w:rsid w:val="00E2145E"/>
    <w:rsid w:val="00E353EC"/>
    <w:rsid w:val="00E41640"/>
    <w:rsid w:val="00E433C9"/>
    <w:rsid w:val="00E43C32"/>
    <w:rsid w:val="00E453FE"/>
    <w:rsid w:val="00E4592A"/>
    <w:rsid w:val="00E45CC5"/>
    <w:rsid w:val="00E47954"/>
    <w:rsid w:val="00E53C24"/>
    <w:rsid w:val="00E55000"/>
    <w:rsid w:val="00E625BC"/>
    <w:rsid w:val="00E718FA"/>
    <w:rsid w:val="00E7325D"/>
    <w:rsid w:val="00E75C1F"/>
    <w:rsid w:val="00E7608B"/>
    <w:rsid w:val="00E84D6C"/>
    <w:rsid w:val="00E91641"/>
    <w:rsid w:val="00E94337"/>
    <w:rsid w:val="00E96990"/>
    <w:rsid w:val="00EB444D"/>
    <w:rsid w:val="00EC1D21"/>
    <w:rsid w:val="00EC2771"/>
    <w:rsid w:val="00ED37B8"/>
    <w:rsid w:val="00EE5966"/>
    <w:rsid w:val="00EE63F9"/>
    <w:rsid w:val="00EE6872"/>
    <w:rsid w:val="00EF38DE"/>
    <w:rsid w:val="00F007CD"/>
    <w:rsid w:val="00F02294"/>
    <w:rsid w:val="00F0413B"/>
    <w:rsid w:val="00F0763D"/>
    <w:rsid w:val="00F23296"/>
    <w:rsid w:val="00F25254"/>
    <w:rsid w:val="00F32E64"/>
    <w:rsid w:val="00F35F57"/>
    <w:rsid w:val="00F468EE"/>
    <w:rsid w:val="00F50467"/>
    <w:rsid w:val="00F54F89"/>
    <w:rsid w:val="00F555E0"/>
    <w:rsid w:val="00F561C3"/>
    <w:rsid w:val="00F562A0"/>
    <w:rsid w:val="00F64E06"/>
    <w:rsid w:val="00F80FE0"/>
    <w:rsid w:val="00F9621A"/>
    <w:rsid w:val="00F97CCB"/>
    <w:rsid w:val="00FA2177"/>
    <w:rsid w:val="00FA32D2"/>
    <w:rsid w:val="00FA6182"/>
    <w:rsid w:val="00FA6AE5"/>
    <w:rsid w:val="00FB0A28"/>
    <w:rsid w:val="00FB0CA3"/>
    <w:rsid w:val="00FB54B3"/>
    <w:rsid w:val="00FC1334"/>
    <w:rsid w:val="00FC45D0"/>
    <w:rsid w:val="00FC64F4"/>
    <w:rsid w:val="00FD01DA"/>
    <w:rsid w:val="00FD31F0"/>
    <w:rsid w:val="00FD439E"/>
    <w:rsid w:val="00FD76CB"/>
    <w:rsid w:val="00FE16B5"/>
    <w:rsid w:val="00FE191C"/>
    <w:rsid w:val="00FF3313"/>
    <w:rsid w:val="00FF4546"/>
    <w:rsid w:val="00FF538F"/>
    <w:rsid w:val="00FF5F7F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1DE2E62C-737F-481B-93CF-901DF4B1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F7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uiPriority w:val="99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하이퍼링크2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ListParagraph">
    <w:name w:val="List Paragraph"/>
    <w:basedOn w:val="Normal"/>
    <w:uiPriority w:val="99"/>
    <w:qFormat/>
    <w:rsid w:val="00734040"/>
    <w:pPr>
      <w:spacing w:before="0"/>
      <w:ind w:left="720"/>
    </w:pPr>
    <w:rPr>
      <w:rFonts w:eastAsia="MS Mincho"/>
      <w:lang w:val="en-US"/>
    </w:rPr>
  </w:style>
  <w:style w:type="paragraph" w:customStyle="1" w:styleId="Heading1Centered">
    <w:name w:val="Heading 1 Centered"/>
    <w:basedOn w:val="Heading1"/>
    <w:rsid w:val="00734040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B5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B5E"/>
    <w:rPr>
      <w:rFonts w:asciiTheme="majorHAnsi" w:eastAsiaTheme="majorEastAsia" w:hAnsiTheme="majorHAnsi" w:cstheme="majorBidi"/>
      <w:sz w:val="18"/>
      <w:szCs w:val="18"/>
      <w:lang w:val="en-GB" w:eastAsia="ja-JP"/>
    </w:rPr>
  </w:style>
  <w:style w:type="paragraph" w:customStyle="1" w:styleId="zzHelp">
    <w:name w:val="zzHelp"/>
    <w:basedOn w:val="Normal"/>
    <w:rsid w:val="00DD1B5E"/>
    <w:pPr>
      <w:tabs>
        <w:tab w:val="num" w:pos="0"/>
      </w:tabs>
      <w:suppressAutoHyphens/>
      <w:spacing w:before="0" w:after="240" w:line="230" w:lineRule="atLeast"/>
      <w:ind w:left="432" w:hanging="432"/>
      <w:jc w:val="both"/>
    </w:pPr>
    <w:rPr>
      <w:rFonts w:ascii="Arial" w:eastAsia="Malgun Gothic" w:hAnsi="Arial" w:cs="Arial"/>
      <w:kern w:val="2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81E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1E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1EBC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1E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1EBC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92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1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anshen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angy88@chinatelecom.c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E03D0-607A-496D-9E5B-57E85392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 on ITU-T X.rdda "Requirements for data de-identification assurance” [to ISO/IEC JTC 1/SC 27/WG 5, ISO/IEC JTC 1/WG 9SC 42]</vt:lpstr>
      <vt:lpstr>Proposal for new work item : Data De-identification Assurance Framework</vt:lpstr>
    </vt:vector>
  </TitlesOfParts>
  <Manager>ITU-T</Manager>
  <Company>International Telecommunication Union (ITU)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Work item on ITU-T X.rdda "Requirements for data de-identification assurance” [to ISO/IEC JTC 1/SC 27/WG 5, ISO/IEC JTC 1/WG 9SC 42]</dc:title>
  <dc:creator>ITU-T Study Group 17</dc:creator>
  <cp:keywords>De-identification</cp:keywords>
  <dc:description>SG17-LS183  For: _x000d_Document date: _x000d_Saved by ITU51013186 at 14:00:45 on 05/02/2019</dc:description>
  <cp:lastModifiedBy>Karimova, Shabnam</cp:lastModifiedBy>
  <cp:revision>8</cp:revision>
  <cp:lastPrinted>2018-12-13T04:23:00Z</cp:lastPrinted>
  <dcterms:created xsi:type="dcterms:W3CDTF">2020-03-26T10:32:00Z</dcterms:created>
  <dcterms:modified xsi:type="dcterms:W3CDTF">2020-03-26T10:50:00Z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SG17-LS183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7/17</vt:lpwstr>
  </property>
  <property fmtid="{D5CDD505-2E9C-101B-9397-08002B2CF9AE}" pid="14" name="Docdest">
    <vt:lpwstr/>
  </property>
  <property fmtid="{D5CDD505-2E9C-101B-9397-08002B2CF9AE}" pid="15" name="Docauthor">
    <vt:lpwstr>ITU-T Study Group 17</vt:lpwstr>
  </property>
  <property fmtid="{D5CDD505-2E9C-101B-9397-08002B2CF9AE}" pid="16" name="_2015_ms_pID_725343">
    <vt:lpwstr>(3)nFwVRAtjPS2roCCvwxKLou8P2lDBwDHBhs6Q/Kd6MOkD+uKf00H/prC/nRp6oSHnFgOp8sO/
x9UPXOS4qTfa9cIgz3hG0UerQrB2YnaA/IU4+dK0HHg8/94rQA6swtEMCSOdoKiK9+i+lg0T
cmIJhecDSUlzxZzS4ayTpa37+QNoxwynZoUeb2Vl07sY+cLKDr6LBY92HSYtJhIHKi441HK0
vMP/Op2V3Xt+00YNje</vt:lpwstr>
  </property>
  <property fmtid="{D5CDD505-2E9C-101B-9397-08002B2CF9AE}" pid="17" name="_2015_ms_pID_7253431">
    <vt:lpwstr>geMAzOrDbS9F1NiMFojjzrUVb81De2o3FEb191EPqH+R68IADV8bbE
lWBwnZo6NdhDUg+Old6/4n4bx3PBuxvWkGPsbAK0f4QgUFa/PiUgwB+23YPtmxI2NChmvCoN
IcSlDmiKIkS4lurEAPl5lWeW2OtyO7mEEAc2GJzL7QY5exjfOvVOs8X1iG3nzU49LOUUOgnz
JqMxQBGVSODRySuy4/oO+j7L8D1KvOHQL+6x</vt:lpwstr>
  </property>
  <property fmtid="{D5CDD505-2E9C-101B-9397-08002B2CF9AE}" pid="18" name="_2015_ms_pID_7253432">
    <vt:lpwstr>AQ==</vt:lpwstr>
  </property>
</Properties>
</file>