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484676" w:rsidRPr="00484676" w14:paraId="21CB85B8" w14:textId="77777777" w:rsidTr="00484676">
        <w:trPr>
          <w:cantSplit/>
        </w:trPr>
        <w:tc>
          <w:tcPr>
            <w:tcW w:w="1104" w:type="dxa"/>
            <w:vMerge w:val="restart"/>
            <w:vAlign w:val="center"/>
          </w:tcPr>
          <w:p w14:paraId="59AFD2B1" w14:textId="77777777" w:rsidR="00484676" w:rsidRPr="00484676" w:rsidRDefault="00484676" w:rsidP="00484676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484676">
              <w:rPr>
                <w:noProof/>
              </w:rPr>
              <w:drawing>
                <wp:inline distT="0" distB="0" distL="0" distR="0" wp14:anchorId="56A231DB" wp14:editId="275F8058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4932B05C" w14:textId="77777777" w:rsidR="00484676" w:rsidRPr="00484676" w:rsidRDefault="00484676" w:rsidP="00484676">
            <w:pPr>
              <w:rPr>
                <w:sz w:val="16"/>
                <w:szCs w:val="16"/>
              </w:rPr>
            </w:pPr>
            <w:r w:rsidRPr="00484676">
              <w:rPr>
                <w:sz w:val="16"/>
                <w:szCs w:val="16"/>
              </w:rPr>
              <w:t>INTERNATIONAL TELECOMMUNICATION UNION</w:t>
            </w:r>
          </w:p>
          <w:p w14:paraId="38A48E04" w14:textId="77777777" w:rsidR="00484676" w:rsidRPr="00484676" w:rsidRDefault="00484676" w:rsidP="00484676">
            <w:pPr>
              <w:rPr>
                <w:b/>
                <w:bCs/>
                <w:sz w:val="26"/>
                <w:szCs w:val="26"/>
              </w:rPr>
            </w:pPr>
            <w:r w:rsidRPr="00484676">
              <w:rPr>
                <w:b/>
                <w:bCs/>
                <w:sz w:val="26"/>
                <w:szCs w:val="26"/>
              </w:rPr>
              <w:t>TELECOMMUNICATION</w:t>
            </w:r>
            <w:r w:rsidRPr="0048467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BE90C11" w14:textId="77777777" w:rsidR="00484676" w:rsidRPr="00484676" w:rsidRDefault="00484676" w:rsidP="00484676">
            <w:pPr>
              <w:rPr>
                <w:sz w:val="20"/>
                <w:szCs w:val="20"/>
              </w:rPr>
            </w:pPr>
            <w:r w:rsidRPr="00484676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484676">
              <w:rPr>
                <w:sz w:val="20"/>
              </w:rPr>
              <w:t>2022</w:t>
            </w:r>
            <w:r w:rsidRPr="00484676">
              <w:rPr>
                <w:sz w:val="20"/>
                <w:szCs w:val="20"/>
              </w:rPr>
              <w:t>-</w:t>
            </w:r>
            <w:r w:rsidRPr="00484676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5680AF22" w14:textId="3B7BB246" w:rsidR="00484676" w:rsidRPr="00484676" w:rsidRDefault="00484676" w:rsidP="00484676">
            <w:pPr>
              <w:pStyle w:val="Docnumber"/>
            </w:pPr>
            <w:r>
              <w:t>SG12-LS2</w:t>
            </w:r>
          </w:p>
        </w:tc>
      </w:tr>
      <w:tr w:rsidR="00484676" w:rsidRPr="00484676" w14:paraId="1F18A65D" w14:textId="77777777" w:rsidTr="00484676">
        <w:trPr>
          <w:cantSplit/>
        </w:trPr>
        <w:tc>
          <w:tcPr>
            <w:tcW w:w="1104" w:type="dxa"/>
            <w:vMerge/>
          </w:tcPr>
          <w:p w14:paraId="17D59992" w14:textId="77777777" w:rsidR="00484676" w:rsidRPr="00484676" w:rsidRDefault="00484676" w:rsidP="00484676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78713294" w14:textId="77777777" w:rsidR="00484676" w:rsidRPr="00484676" w:rsidRDefault="00484676" w:rsidP="00484676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29AE4EFA" w14:textId="7F96139F" w:rsidR="00484676" w:rsidRPr="00484676" w:rsidRDefault="00484676" w:rsidP="00484676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3"/>
      <w:tr w:rsidR="00484676" w:rsidRPr="00484676" w14:paraId="559F0032" w14:textId="77777777" w:rsidTr="00484676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FB2F396" w14:textId="77777777" w:rsidR="00484676" w:rsidRPr="00484676" w:rsidRDefault="00484676" w:rsidP="00484676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5F378500" w14:textId="77777777" w:rsidR="00484676" w:rsidRPr="00484676" w:rsidRDefault="00484676" w:rsidP="00484676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6FF64416" w14:textId="77777777" w:rsidR="00484676" w:rsidRPr="00484676" w:rsidRDefault="00484676" w:rsidP="00484676">
            <w:pPr>
              <w:jc w:val="right"/>
              <w:rPr>
                <w:b/>
                <w:bCs/>
                <w:sz w:val="28"/>
                <w:szCs w:val="28"/>
              </w:rPr>
            </w:pPr>
            <w:r w:rsidRPr="0048467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84676" w:rsidRPr="00484676" w14:paraId="52C3E5B8" w14:textId="77777777" w:rsidTr="00484676">
        <w:trPr>
          <w:cantSplit/>
        </w:trPr>
        <w:tc>
          <w:tcPr>
            <w:tcW w:w="1545" w:type="dxa"/>
            <w:gridSpan w:val="2"/>
          </w:tcPr>
          <w:p w14:paraId="4FD74FE9" w14:textId="77777777" w:rsidR="00484676" w:rsidRPr="00484676" w:rsidRDefault="00484676" w:rsidP="00484676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484676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12217E01" w14:textId="1372F67B" w:rsidR="00484676" w:rsidRPr="00484676" w:rsidRDefault="00484676" w:rsidP="00484676">
            <w:r w:rsidRPr="00484676">
              <w:t>10/12</w:t>
            </w:r>
          </w:p>
        </w:tc>
        <w:tc>
          <w:tcPr>
            <w:tcW w:w="4184" w:type="dxa"/>
          </w:tcPr>
          <w:p w14:paraId="29EBB678" w14:textId="3C66985D" w:rsidR="00484676" w:rsidRPr="00484676" w:rsidRDefault="00484676" w:rsidP="00484676">
            <w:pPr>
              <w:jc w:val="right"/>
            </w:pPr>
            <w:r w:rsidRPr="00484676">
              <w:t>Geneva, 7-17 June 2022</w:t>
            </w:r>
          </w:p>
        </w:tc>
      </w:tr>
      <w:tr w:rsidR="00484676" w:rsidRPr="00484676" w14:paraId="72E2F008" w14:textId="77777777" w:rsidTr="00484676">
        <w:trPr>
          <w:cantSplit/>
        </w:trPr>
        <w:tc>
          <w:tcPr>
            <w:tcW w:w="9639" w:type="dxa"/>
            <w:gridSpan w:val="5"/>
          </w:tcPr>
          <w:p w14:paraId="4050B2AA" w14:textId="4F61F5E5" w:rsidR="00484676" w:rsidRPr="00484676" w:rsidRDefault="00484676" w:rsidP="00484676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484676">
              <w:rPr>
                <w:b/>
                <w:bCs/>
              </w:rPr>
              <w:t>Ref.: SG12-TD117</w:t>
            </w:r>
          </w:p>
        </w:tc>
      </w:tr>
      <w:tr w:rsidR="00484676" w:rsidRPr="00484676" w14:paraId="46E4E2C2" w14:textId="77777777" w:rsidTr="00484676">
        <w:trPr>
          <w:cantSplit/>
        </w:trPr>
        <w:tc>
          <w:tcPr>
            <w:tcW w:w="1545" w:type="dxa"/>
            <w:gridSpan w:val="2"/>
          </w:tcPr>
          <w:p w14:paraId="071F5FAA" w14:textId="77777777" w:rsidR="00484676" w:rsidRPr="00484676" w:rsidRDefault="00484676" w:rsidP="00484676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484676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59A5C0DE" w14:textId="46EFECCB" w:rsidR="00484676" w:rsidRPr="00484676" w:rsidRDefault="00484676" w:rsidP="00484676">
            <w:r w:rsidRPr="00484676">
              <w:t>ITU-T Study Group 12</w:t>
            </w:r>
          </w:p>
        </w:tc>
      </w:tr>
      <w:tr w:rsidR="00484676" w:rsidRPr="00484676" w14:paraId="7F7C1798" w14:textId="77777777" w:rsidTr="00484676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5DC0BB6" w14:textId="77777777" w:rsidR="00484676" w:rsidRPr="00484676" w:rsidRDefault="00484676" w:rsidP="00484676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484676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75BA19C9" w14:textId="455E8B75" w:rsidR="00484676" w:rsidRPr="00484676" w:rsidRDefault="00484676" w:rsidP="00484676">
            <w:r w:rsidRPr="00484676">
              <w:t xml:space="preserve">LS on draft new Recommendation ITU-T P.1320 (ex P.QXM): </w:t>
            </w:r>
            <w:proofErr w:type="spellStart"/>
            <w:r w:rsidRPr="00484676">
              <w:t>QoE</w:t>
            </w:r>
            <w:proofErr w:type="spellEnd"/>
            <w:r w:rsidRPr="00484676">
              <w:t xml:space="preserve"> assessment of extended reality (XR) meetings</w:t>
            </w:r>
          </w:p>
        </w:tc>
      </w:tr>
      <w:bookmarkEnd w:id="1"/>
      <w:bookmarkEnd w:id="8"/>
      <w:tr w:rsidR="00CD6848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7BD22F24" w:rsidR="00CD6848" w:rsidRDefault="000569C9" w:rsidP="00F05E8B">
            <w:pPr>
              <w:pStyle w:val="LSForAction"/>
            </w:pPr>
            <w:r>
              <w:t>-</w:t>
            </w:r>
          </w:p>
        </w:tc>
      </w:tr>
      <w:tr w:rsidR="00CD6848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48D06267" w:rsidR="00CD6848" w:rsidRPr="00647727" w:rsidRDefault="00D41C7E" w:rsidP="00F05E8B">
            <w:pPr>
              <w:pStyle w:val="LSForInfo"/>
            </w:pPr>
            <w:r w:rsidRPr="00647727">
              <w:t>3GPP</w:t>
            </w:r>
            <w:r w:rsidR="0071743A" w:rsidRPr="00647727">
              <w:t xml:space="preserve"> SA4</w:t>
            </w:r>
            <w:r w:rsidRPr="00647727">
              <w:t>,</w:t>
            </w:r>
            <w:r w:rsidR="0071743A" w:rsidRPr="00647727">
              <w:t xml:space="preserve"> </w:t>
            </w:r>
            <w:r w:rsidR="0071743A" w:rsidRPr="00647727">
              <w:rPr>
                <w:rFonts w:eastAsia="Times New Roman"/>
                <w:lang w:eastAsia="sv-SE"/>
              </w:rPr>
              <w:t>MPEG</w:t>
            </w:r>
            <w:r w:rsidR="00647727" w:rsidRPr="00647727">
              <w:rPr>
                <w:rFonts w:eastAsia="Times New Roman"/>
              </w:rPr>
              <w:t xml:space="preserve"> ISO/IEC JTC 1/SC 29/WG 11, </w:t>
            </w:r>
            <w:r w:rsidR="0071743A" w:rsidRPr="00647727">
              <w:rPr>
                <w:lang w:val="en-US"/>
              </w:rPr>
              <w:t>ISO/IEC JTC 1/SC 29/AG 5,</w:t>
            </w:r>
            <w:r w:rsidR="007F0455" w:rsidRPr="00647727">
              <w:rPr>
                <w:lang w:val="en-US"/>
              </w:rPr>
              <w:t xml:space="preserve"> </w:t>
            </w:r>
            <w:r w:rsidR="00647727" w:rsidRPr="00647727">
              <w:rPr>
                <w:rFonts w:eastAsia="Times New Roman"/>
              </w:rPr>
              <w:t>ETSI TC STQ,</w:t>
            </w:r>
            <w:r w:rsidR="00647727">
              <w:rPr>
                <w:rFonts w:eastAsia="Times New Roman"/>
                <w:lang w:eastAsia="sv-SE"/>
              </w:rPr>
              <w:t xml:space="preserve"> </w:t>
            </w:r>
            <w:r w:rsidR="0071743A" w:rsidRPr="00647727">
              <w:rPr>
                <w:rFonts w:eastAsia="Times New Roman"/>
                <w:lang w:eastAsia="sv-SE"/>
              </w:rPr>
              <w:t>VRIF, VQEG</w:t>
            </w:r>
            <w:r w:rsidR="007F0455" w:rsidRPr="00647727">
              <w:rPr>
                <w:rFonts w:eastAsia="Times New Roman"/>
                <w:lang w:eastAsia="sv-SE"/>
              </w:rPr>
              <w:t>, ITU-T SG16</w:t>
            </w:r>
            <w:r w:rsidR="00647727">
              <w:rPr>
                <w:rFonts w:eastAsia="Times New Roman"/>
                <w:lang w:eastAsia="sv-SE"/>
              </w:rPr>
              <w:t xml:space="preserve">, </w:t>
            </w:r>
            <w:r w:rsidR="00BF521C">
              <w:rPr>
                <w:rFonts w:eastAsia="Times New Roman"/>
                <w:lang w:eastAsia="sv-SE"/>
              </w:rPr>
              <w:br/>
            </w:r>
            <w:r w:rsidR="00F4785B">
              <w:rPr>
                <w:rFonts w:eastAsia="Times New Roman"/>
                <w:lang w:eastAsia="sv-SE"/>
              </w:rPr>
              <w:t xml:space="preserve">SG16 CG-Metaverse, </w:t>
            </w:r>
            <w:proofErr w:type="spellStart"/>
            <w:r w:rsidR="0071743A" w:rsidRPr="00647727">
              <w:rPr>
                <w:rFonts w:eastAsia="Times New Roman"/>
                <w:lang w:eastAsia="sv-SE"/>
              </w:rPr>
              <w:t>Qualinet</w:t>
            </w:r>
            <w:proofErr w:type="spellEnd"/>
          </w:p>
        </w:tc>
      </w:tr>
      <w:tr w:rsidR="00CD6848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049844FD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  <w:r w:rsidR="00D41C7E">
              <w:rPr>
                <w:b/>
                <w:bCs/>
              </w:rPr>
              <w:t xml:space="preserve"> </w:t>
            </w:r>
          </w:p>
        </w:tc>
        <w:tc>
          <w:tcPr>
            <w:tcW w:w="7434" w:type="dxa"/>
            <w:gridSpan w:val="2"/>
          </w:tcPr>
          <w:p w14:paraId="5D3D74D5" w14:textId="5B48D7EA" w:rsidR="00CD6848" w:rsidRPr="00D41C7E" w:rsidRDefault="00D41C7E" w:rsidP="00695FC2">
            <w:pPr>
              <w:pStyle w:val="LSApproval"/>
              <w:rPr>
                <w:b w:val="0"/>
                <w:bCs w:val="0"/>
              </w:rPr>
            </w:pPr>
            <w:r w:rsidRPr="00D41C7E">
              <w:rPr>
                <w:b w:val="0"/>
                <w:bCs w:val="0"/>
              </w:rPr>
              <w:t>ITU-T Study Group 12 (Genev</w:t>
            </w:r>
            <w:r w:rsidR="00F4785B">
              <w:rPr>
                <w:b w:val="0"/>
                <w:bCs w:val="0"/>
              </w:rPr>
              <w:t>a</w:t>
            </w:r>
            <w:r w:rsidRPr="00D41C7E">
              <w:rPr>
                <w:b w:val="0"/>
                <w:bCs w:val="0"/>
              </w:rPr>
              <w:t>, 17 June 2022)</w:t>
            </w:r>
          </w:p>
        </w:tc>
      </w:tr>
      <w:tr w:rsidR="00CD6848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4B9A96CE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  <w:r w:rsidR="00D41C7E">
              <w:rPr>
                <w:b/>
                <w:bCs/>
              </w:rPr>
              <w:t xml:space="preserve"> 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1490003B" w:rsidR="00CD6848" w:rsidRPr="00D41C7E" w:rsidRDefault="00F4785B" w:rsidP="00F05E8B">
            <w:pPr>
              <w:pStyle w:val="LSDeadline"/>
            </w:pPr>
            <w:r>
              <w:t>-</w:t>
            </w:r>
          </w:p>
        </w:tc>
      </w:tr>
      <w:tr w:rsidR="00A97CA8" w:rsidRPr="00484676" w14:paraId="500A09DD" w14:textId="77777777" w:rsidTr="009F2C64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A97CA8" w:rsidRPr="00136DDD" w:rsidRDefault="00A97CA8" w:rsidP="00A97CA8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0D41C08E" w:rsidR="00A97CA8" w:rsidRPr="00F4785B" w:rsidRDefault="00A97CA8" w:rsidP="00F4785B">
            <w:proofErr w:type="spellStart"/>
            <w:r w:rsidRPr="00F4785B">
              <w:t>Gunilla</w:t>
            </w:r>
            <w:proofErr w:type="spellEnd"/>
            <w:r w:rsidRPr="00F4785B">
              <w:t xml:space="preserve"> </w:t>
            </w:r>
            <w:proofErr w:type="spellStart"/>
            <w:r w:rsidRPr="00F4785B">
              <w:t>Berndtsson</w:t>
            </w:r>
            <w:proofErr w:type="spellEnd"/>
            <w:r w:rsidR="00F4785B">
              <w:br/>
            </w:r>
            <w:proofErr w:type="spellStart"/>
            <w:r w:rsidRPr="00F4785B">
              <w:t>Telefon</w:t>
            </w:r>
            <w:proofErr w:type="spellEnd"/>
            <w:r w:rsidRPr="00F4785B">
              <w:t xml:space="preserve"> AB - LM Ericsson</w:t>
            </w:r>
            <w:r w:rsidR="00F4785B" w:rsidRPr="00F4785B">
              <w:br/>
            </w:r>
            <w:r w:rsidRPr="00F4785B">
              <w:t>Sweden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26C6FDDD" w:rsidR="00A97CA8" w:rsidRPr="00F4785B" w:rsidRDefault="00A97CA8" w:rsidP="00F4785B">
            <w:pPr>
              <w:rPr>
                <w:lang w:val="fr-FR"/>
              </w:rPr>
            </w:pPr>
            <w:proofErr w:type="gramStart"/>
            <w:r w:rsidRPr="00F4785B">
              <w:rPr>
                <w:lang w:val="fr-FR"/>
              </w:rPr>
              <w:t>Tel:</w:t>
            </w:r>
            <w:proofErr w:type="gramEnd"/>
            <w:r w:rsidRPr="00F4785B">
              <w:rPr>
                <w:lang w:val="fr-FR"/>
              </w:rPr>
              <w:t xml:space="preserve"> </w:t>
            </w:r>
            <w:r w:rsidR="00F4785B" w:rsidRPr="00F4785B">
              <w:rPr>
                <w:lang w:val="fr-FR"/>
              </w:rPr>
              <w:tab/>
            </w:r>
            <w:r w:rsidRPr="00F4785B">
              <w:rPr>
                <w:lang w:val="fr-FR"/>
              </w:rPr>
              <w:t>+46 761011119</w:t>
            </w:r>
            <w:r w:rsidRPr="00F4785B">
              <w:rPr>
                <w:lang w:val="fr-FR"/>
              </w:rPr>
              <w:br/>
              <w:t>E-mail:</w:t>
            </w:r>
            <w:r w:rsidR="00F4785B" w:rsidRPr="00F4785B">
              <w:rPr>
                <w:lang w:val="fr-FR"/>
              </w:rPr>
              <w:tab/>
              <w:t xml:space="preserve"> </w:t>
            </w:r>
            <w:hyperlink r:id="rId11" w:history="1">
              <w:r w:rsidR="00F4785B" w:rsidRPr="00C86CE8">
                <w:rPr>
                  <w:rStyle w:val="Hyperlink"/>
                  <w:lang w:val="fr-FR"/>
                </w:rPr>
                <w:t>gunilla.berndtsson@ericsson.com</w:t>
              </w:r>
            </w:hyperlink>
            <w:r w:rsidRPr="00F4785B">
              <w:rPr>
                <w:lang w:val="fr-FR"/>
              </w:rPr>
              <w:t xml:space="preserve">  </w:t>
            </w:r>
          </w:p>
        </w:tc>
      </w:tr>
      <w:tr w:rsidR="00A97CA8" w:rsidRPr="00484676" w14:paraId="3060FE62" w14:textId="77777777" w:rsidTr="009F2C64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94F1C" w14:textId="77777777" w:rsidR="00A97CA8" w:rsidRPr="00136DDD" w:rsidRDefault="00A97CA8" w:rsidP="00A97CA8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3970C3" w14:textId="03661157" w:rsidR="00A97CA8" w:rsidRPr="00F4785B" w:rsidRDefault="00A97CA8" w:rsidP="00F4785B">
            <w:r w:rsidRPr="00F4785B">
              <w:t>Janto Skowronek</w:t>
            </w:r>
            <w:r w:rsidR="00F4785B">
              <w:br/>
            </w:r>
            <w:r w:rsidRPr="00F4785B">
              <w:t>Ilmenau University of Technology</w:t>
            </w:r>
            <w:r w:rsidR="00F4785B" w:rsidRPr="00F4785B">
              <w:br/>
            </w:r>
            <w:r w:rsidRPr="00F4785B">
              <w:t>Germany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3A79DE3" w14:textId="436FDC75" w:rsidR="00A97CA8" w:rsidRPr="005E24AF" w:rsidRDefault="00A97CA8" w:rsidP="00F4785B">
            <w:pPr>
              <w:rPr>
                <w:lang w:val="fr-CH"/>
              </w:rPr>
            </w:pPr>
            <w:proofErr w:type="gramStart"/>
            <w:r w:rsidRPr="005E24AF">
              <w:rPr>
                <w:lang w:val="fr-CH"/>
              </w:rPr>
              <w:t>Tel:</w:t>
            </w:r>
            <w:proofErr w:type="gramEnd"/>
            <w:r w:rsidRPr="005E24AF">
              <w:rPr>
                <w:lang w:val="fr-CH"/>
              </w:rPr>
              <w:t xml:space="preserve"> +49 711 8926 2326</w:t>
            </w:r>
            <w:r w:rsidRPr="005E24AF">
              <w:rPr>
                <w:lang w:val="fr-CH"/>
              </w:rPr>
              <w:br/>
              <w:t xml:space="preserve">E-mail: </w:t>
            </w:r>
            <w:hyperlink r:id="rId12" w:history="1">
              <w:r w:rsidRPr="005E24AF">
                <w:rPr>
                  <w:rStyle w:val="Hyperlink"/>
                  <w:lang w:val="fr-CH"/>
                </w:rPr>
                <w:t>janto.skowronek@hft-stuttgart.de</w:t>
              </w:r>
            </w:hyperlink>
            <w:r w:rsidRPr="005E24AF">
              <w:rPr>
                <w:lang w:val="fr-CH"/>
              </w:rPr>
              <w:t xml:space="preserve"> </w:t>
            </w:r>
          </w:p>
        </w:tc>
      </w:tr>
    </w:tbl>
    <w:p w14:paraId="140BC52E" w14:textId="77777777" w:rsidR="000C397B" w:rsidRPr="006A0A71" w:rsidRDefault="000C397B" w:rsidP="0089088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5E8DFD3F" w:rsidR="0071743A" w:rsidRPr="008249A7" w:rsidRDefault="00FB1BF3" w:rsidP="00EF060D">
            <w:pPr>
              <w:pStyle w:val="TSBHeaderSummary"/>
              <w:rPr>
                <w:highlight w:val="yellow"/>
              </w:rPr>
            </w:pPr>
            <w:r>
              <w:t>This LS contains i</w:t>
            </w:r>
            <w:r w:rsidR="00534065">
              <w:t xml:space="preserve">nformation about the </w:t>
            </w:r>
            <w:r w:rsidR="00F4785B">
              <w:t xml:space="preserve">recently </w:t>
            </w:r>
            <w:r w:rsidR="00534065">
              <w:t xml:space="preserve">consented </w:t>
            </w:r>
            <w:r w:rsidR="00F4785B">
              <w:t xml:space="preserve">draft new </w:t>
            </w:r>
            <w:r w:rsidR="00F4785B">
              <w:rPr>
                <w:color w:val="000000"/>
              </w:rPr>
              <w:t>R</w:t>
            </w:r>
            <w:r w:rsidR="00534065">
              <w:rPr>
                <w:color w:val="000000"/>
              </w:rPr>
              <w:t xml:space="preserve">ecommendation </w:t>
            </w:r>
            <w:r w:rsidR="00F4785B">
              <w:rPr>
                <w:color w:val="000000"/>
              </w:rPr>
              <w:t xml:space="preserve">ITU-T P.1320 </w:t>
            </w:r>
            <w:r w:rsidR="00534065">
              <w:rPr>
                <w:color w:val="000000"/>
              </w:rPr>
              <w:t>“</w:t>
            </w:r>
            <w:proofErr w:type="spellStart"/>
            <w:r w:rsidR="00534065">
              <w:rPr>
                <w:color w:val="000000"/>
              </w:rPr>
              <w:t>QoE</w:t>
            </w:r>
            <w:proofErr w:type="spellEnd"/>
            <w:r w:rsidR="00534065">
              <w:rPr>
                <w:color w:val="000000"/>
              </w:rPr>
              <w:t xml:space="preserve"> </w:t>
            </w:r>
            <w:r w:rsidR="00F4785B">
              <w:rPr>
                <w:color w:val="000000"/>
              </w:rPr>
              <w:t>a</w:t>
            </w:r>
            <w:r w:rsidR="00534065" w:rsidRPr="00A4066C">
              <w:rPr>
                <w:color w:val="000000"/>
              </w:rPr>
              <w:t xml:space="preserve">ssessment </w:t>
            </w:r>
            <w:r w:rsidR="00534065">
              <w:rPr>
                <w:color w:val="000000"/>
              </w:rPr>
              <w:t xml:space="preserve">of </w:t>
            </w:r>
            <w:r w:rsidR="00534065" w:rsidRPr="00A4066C">
              <w:rPr>
                <w:color w:val="000000"/>
              </w:rPr>
              <w:t>e</w:t>
            </w:r>
            <w:r w:rsidR="00F4785B">
              <w:rPr>
                <w:color w:val="000000"/>
              </w:rPr>
              <w:t>x</w:t>
            </w:r>
            <w:r w:rsidR="00534065" w:rsidRPr="00A4066C">
              <w:rPr>
                <w:color w:val="000000"/>
              </w:rPr>
              <w:t xml:space="preserve">tended </w:t>
            </w:r>
            <w:r w:rsidR="00F4785B">
              <w:rPr>
                <w:color w:val="000000"/>
              </w:rPr>
              <w:t>r</w:t>
            </w:r>
            <w:r w:rsidR="00534065" w:rsidRPr="00A4066C">
              <w:rPr>
                <w:color w:val="000000"/>
              </w:rPr>
              <w:t xml:space="preserve">eality (XR) </w:t>
            </w:r>
            <w:r w:rsidR="00F4785B">
              <w:rPr>
                <w:color w:val="000000"/>
              </w:rPr>
              <w:t>m</w:t>
            </w:r>
            <w:r w:rsidR="00534065" w:rsidRPr="00A4066C">
              <w:rPr>
                <w:color w:val="000000"/>
              </w:rPr>
              <w:t>eetings</w:t>
            </w:r>
            <w:r w:rsidR="00534065">
              <w:rPr>
                <w:color w:val="000000"/>
              </w:rPr>
              <w:t>”</w:t>
            </w:r>
            <w:r w:rsidR="00534065">
              <w:t xml:space="preserve"> in ITU-T SG12</w:t>
            </w:r>
            <w:r>
              <w:t>.</w:t>
            </w:r>
          </w:p>
        </w:tc>
      </w:tr>
    </w:tbl>
    <w:p w14:paraId="70B5B66A" w14:textId="77777777" w:rsidR="006A0A71" w:rsidRDefault="006A0A71" w:rsidP="003B4CF8"/>
    <w:p w14:paraId="58047FEC" w14:textId="09E60DFA" w:rsidR="00D6130D" w:rsidRDefault="007F0455" w:rsidP="003B4CF8">
      <w:r w:rsidRPr="007F0455">
        <w:t xml:space="preserve">Question 10 of ITU-T Study Group 12 would like to inform you that </w:t>
      </w:r>
      <w:r w:rsidR="00F4785B">
        <w:t>draft</w:t>
      </w:r>
      <w:r w:rsidRPr="007F0455">
        <w:t xml:space="preserve"> new </w:t>
      </w:r>
      <w:r w:rsidR="00F4785B">
        <w:t>R</w:t>
      </w:r>
      <w:r w:rsidRPr="007F0455">
        <w:t xml:space="preserve">ecommendation </w:t>
      </w:r>
      <w:r w:rsidR="00F4785B">
        <w:t xml:space="preserve">ITU-T </w:t>
      </w:r>
      <w:r w:rsidRPr="007F0455">
        <w:rPr>
          <w:color w:val="000000"/>
        </w:rPr>
        <w:t xml:space="preserve">P.1320 </w:t>
      </w:r>
      <w:r w:rsidR="00D6130D">
        <w:rPr>
          <w:color w:val="000000"/>
        </w:rPr>
        <w:t xml:space="preserve">(ex P.QXM) </w:t>
      </w:r>
      <w:r w:rsidRPr="007F0455">
        <w:rPr>
          <w:color w:val="000000"/>
        </w:rPr>
        <w:t>“</w:t>
      </w:r>
      <w:proofErr w:type="spellStart"/>
      <w:r w:rsidRPr="007F0455">
        <w:rPr>
          <w:color w:val="000000"/>
        </w:rPr>
        <w:t>QoE</w:t>
      </w:r>
      <w:proofErr w:type="spellEnd"/>
      <w:r w:rsidRPr="007F0455">
        <w:rPr>
          <w:color w:val="000000"/>
        </w:rPr>
        <w:t xml:space="preserve"> </w:t>
      </w:r>
      <w:r w:rsidR="00F4785B">
        <w:rPr>
          <w:color w:val="000000"/>
        </w:rPr>
        <w:t>a</w:t>
      </w:r>
      <w:r w:rsidRPr="007F0455">
        <w:rPr>
          <w:color w:val="000000"/>
        </w:rPr>
        <w:t>ssessment of e</w:t>
      </w:r>
      <w:r w:rsidR="00F4785B">
        <w:rPr>
          <w:color w:val="000000"/>
        </w:rPr>
        <w:t>x</w:t>
      </w:r>
      <w:r w:rsidRPr="007F0455">
        <w:rPr>
          <w:color w:val="000000"/>
        </w:rPr>
        <w:t xml:space="preserve">tended </w:t>
      </w:r>
      <w:r w:rsidR="00F4785B">
        <w:rPr>
          <w:color w:val="000000"/>
        </w:rPr>
        <w:t>r</w:t>
      </w:r>
      <w:r w:rsidRPr="007F0455">
        <w:rPr>
          <w:color w:val="000000"/>
        </w:rPr>
        <w:t xml:space="preserve">eality (XR) </w:t>
      </w:r>
      <w:r w:rsidR="00F4785B">
        <w:rPr>
          <w:color w:val="000000"/>
        </w:rPr>
        <w:t>m</w:t>
      </w:r>
      <w:r w:rsidRPr="007F0455">
        <w:rPr>
          <w:color w:val="000000"/>
        </w:rPr>
        <w:t xml:space="preserve">eetings” </w:t>
      </w:r>
      <w:r w:rsidR="00D6130D">
        <w:t>was</w:t>
      </w:r>
      <w:r w:rsidRPr="007F0455">
        <w:t xml:space="preserve"> consented </w:t>
      </w:r>
      <w:r w:rsidR="00D6130D">
        <w:t xml:space="preserve">by </w:t>
      </w:r>
      <w:r w:rsidRPr="007F0455">
        <w:t xml:space="preserve">the </w:t>
      </w:r>
      <w:r w:rsidR="00D6130D">
        <w:t xml:space="preserve">recent </w:t>
      </w:r>
      <w:r w:rsidR="00F4785B">
        <w:t xml:space="preserve">ITU-T </w:t>
      </w:r>
      <w:r w:rsidRPr="007F0455">
        <w:t>Study Group 12</w:t>
      </w:r>
      <w:r w:rsidR="00D6130D">
        <w:t xml:space="preserve"> meeting</w:t>
      </w:r>
      <w:r w:rsidR="00F4785B">
        <w:t>, Geneva,</w:t>
      </w:r>
      <w:r w:rsidRPr="007F0455">
        <w:t xml:space="preserve"> </w:t>
      </w:r>
      <w:r w:rsidR="00110C96">
        <w:t>7</w:t>
      </w:r>
      <w:r w:rsidRPr="007F0455">
        <w:t>-17</w:t>
      </w:r>
      <w:r w:rsidR="00F4785B">
        <w:t xml:space="preserve"> June 2022</w:t>
      </w:r>
      <w:r w:rsidRPr="007F0455">
        <w:t>.</w:t>
      </w:r>
      <w:r w:rsidR="0071743A" w:rsidRPr="007F0455">
        <w:t xml:space="preserve"> </w:t>
      </w:r>
    </w:p>
    <w:p w14:paraId="61A63E2E" w14:textId="3EFF0235" w:rsidR="00110C96" w:rsidRDefault="006A0A71" w:rsidP="003B4CF8">
      <w:r w:rsidRPr="00DA75A4">
        <w:t xml:space="preserve">This Recommendation advises on aspects of importance for </w:t>
      </w:r>
      <w:proofErr w:type="spellStart"/>
      <w:r w:rsidRPr="00DA75A4">
        <w:t>QoE</w:t>
      </w:r>
      <w:proofErr w:type="spellEnd"/>
      <w:r w:rsidRPr="00DA75A4">
        <w:t xml:space="preserve"> assessment of </w:t>
      </w:r>
      <w:proofErr w:type="spellStart"/>
      <w:r w:rsidRPr="00DA75A4">
        <w:t>telemeetings</w:t>
      </w:r>
      <w:proofErr w:type="spellEnd"/>
      <w:r w:rsidRPr="00DA75A4">
        <w:t xml:space="preserve"> with extended reality elements. The goal is to define the human, context, and system factors that affect the choice of the </w:t>
      </w:r>
      <w:proofErr w:type="spellStart"/>
      <w:r w:rsidRPr="00DA75A4">
        <w:t>QoE</w:t>
      </w:r>
      <w:proofErr w:type="spellEnd"/>
      <w:r w:rsidRPr="00DA75A4">
        <w:t xml:space="preserve"> assessment procedure and metrics when extended reality </w:t>
      </w:r>
      <w:proofErr w:type="spellStart"/>
      <w:r w:rsidRPr="00DA75A4">
        <w:t>telemeeting</w:t>
      </w:r>
      <w:proofErr w:type="spellEnd"/>
      <w:r w:rsidRPr="00DA75A4">
        <w:t xml:space="preserve"> systems are under evaluation.</w:t>
      </w:r>
      <w:r>
        <w:t xml:space="preserve"> </w:t>
      </w:r>
    </w:p>
    <w:p w14:paraId="70FBDF66" w14:textId="1BCC7831" w:rsidR="003B4CF8" w:rsidRDefault="007F0455" w:rsidP="003B4CF8">
      <w:r w:rsidRPr="007F0455">
        <w:t xml:space="preserve">The </w:t>
      </w:r>
      <w:r w:rsidR="00D6130D">
        <w:t xml:space="preserve">consented </w:t>
      </w:r>
      <w:r w:rsidRPr="007F0455">
        <w:t>text is attached</w:t>
      </w:r>
      <w:r w:rsidR="00D6130D">
        <w:t xml:space="preserve"> to this liaison statement</w:t>
      </w:r>
      <w:r w:rsidRPr="007F0455">
        <w:t>.</w:t>
      </w:r>
    </w:p>
    <w:p w14:paraId="0E2BA6A7" w14:textId="3BA506A5" w:rsidR="00D6130D" w:rsidRDefault="00D6130D" w:rsidP="003B4CF8"/>
    <w:p w14:paraId="44FCC7B3" w14:textId="03B80553" w:rsidR="00D6130D" w:rsidRPr="005E24AF" w:rsidRDefault="00D6130D" w:rsidP="003B4CF8">
      <w:pPr>
        <w:rPr>
          <w:u w:val="single"/>
        </w:rPr>
      </w:pPr>
      <w:r w:rsidRPr="005E24AF">
        <w:rPr>
          <w:u w:val="single"/>
        </w:rPr>
        <w:t>Attachment</w:t>
      </w:r>
    </w:p>
    <w:p w14:paraId="45B0FCA5" w14:textId="2C83EDF9" w:rsidR="00D6130D" w:rsidRPr="007F0455" w:rsidRDefault="00D6130D" w:rsidP="003B4CF8">
      <w:r w:rsidRPr="005E24AF">
        <w:t>SG12-TD</w:t>
      </w:r>
      <w:r w:rsidR="005E24AF" w:rsidRPr="005E24AF">
        <w:t>116</w:t>
      </w:r>
    </w:p>
    <w:p w14:paraId="09B62E97" w14:textId="77777777" w:rsidR="00900EF1" w:rsidRDefault="00900EF1" w:rsidP="00BF1C1D"/>
    <w:p w14:paraId="269839DD" w14:textId="03E2D9DA" w:rsidR="00BF1C1D" w:rsidRDefault="00E71046" w:rsidP="005E24AF">
      <w:pPr>
        <w:jc w:val="center"/>
      </w:pPr>
      <w:r>
        <w:t>_______________________</w:t>
      </w:r>
    </w:p>
    <w:sectPr w:rsidR="00BF1C1D" w:rsidSect="00484676">
      <w:headerReference w:type="default" r:id="rId13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E1DDB" w14:textId="77777777" w:rsidR="0013267B" w:rsidRDefault="0013267B" w:rsidP="00C42125">
      <w:pPr>
        <w:spacing w:before="0"/>
      </w:pPr>
      <w:r>
        <w:separator/>
      </w:r>
    </w:p>
  </w:endnote>
  <w:endnote w:type="continuationSeparator" w:id="0">
    <w:p w14:paraId="65A77F3E" w14:textId="77777777" w:rsidR="0013267B" w:rsidRDefault="0013267B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FFADD" w14:textId="77777777" w:rsidR="0013267B" w:rsidRDefault="0013267B" w:rsidP="00C42125">
      <w:pPr>
        <w:spacing w:before="0"/>
      </w:pPr>
      <w:r>
        <w:separator/>
      </w:r>
    </w:p>
  </w:footnote>
  <w:footnote w:type="continuationSeparator" w:id="0">
    <w:p w14:paraId="50335B60" w14:textId="77777777" w:rsidR="0013267B" w:rsidRDefault="0013267B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A09F2" w14:textId="2E4A1502" w:rsidR="005E24AF" w:rsidRPr="00484676" w:rsidRDefault="00484676" w:rsidP="00484676">
    <w:pPr>
      <w:pStyle w:val="Header"/>
    </w:pPr>
    <w:r w:rsidRPr="00484676">
      <w:t xml:space="preserve">- </w:t>
    </w:r>
    <w:r w:rsidRPr="00484676">
      <w:fldChar w:fldCharType="begin"/>
    </w:r>
    <w:r w:rsidRPr="00484676">
      <w:instrText xml:space="preserve"> PAGE  \* MERGEFORMAT </w:instrText>
    </w:r>
    <w:r w:rsidRPr="00484676">
      <w:fldChar w:fldCharType="separate"/>
    </w:r>
    <w:r w:rsidRPr="00484676">
      <w:rPr>
        <w:noProof/>
      </w:rPr>
      <w:t>1</w:t>
    </w:r>
    <w:r w:rsidRPr="00484676">
      <w:fldChar w:fldCharType="end"/>
    </w:r>
    <w:r w:rsidRPr="00484676">
      <w:t xml:space="preserve"> -</w:t>
    </w:r>
  </w:p>
  <w:p w14:paraId="6B14C71D" w14:textId="2CBA3BD5" w:rsidR="00484676" w:rsidRPr="00484676" w:rsidRDefault="00484676" w:rsidP="00484676">
    <w:pPr>
      <w:pStyle w:val="Header"/>
      <w:spacing w:after="240"/>
    </w:pPr>
    <w:r w:rsidRPr="00484676">
      <w:fldChar w:fldCharType="begin"/>
    </w:r>
    <w:r w:rsidRPr="00484676">
      <w:instrText xml:space="preserve"> STYLEREF  Docnumber  </w:instrText>
    </w:r>
    <w:r w:rsidRPr="00484676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7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69C9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0C96"/>
    <w:rsid w:val="00113DBE"/>
    <w:rsid w:val="001200A6"/>
    <w:rsid w:val="00124A40"/>
    <w:rsid w:val="001251DA"/>
    <w:rsid w:val="00125432"/>
    <w:rsid w:val="0013267B"/>
    <w:rsid w:val="00136DDD"/>
    <w:rsid w:val="00137F40"/>
    <w:rsid w:val="001410FD"/>
    <w:rsid w:val="00144BDF"/>
    <w:rsid w:val="00155DDC"/>
    <w:rsid w:val="00161830"/>
    <w:rsid w:val="001867DC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0B6A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1CB1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966B0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712CA"/>
    <w:rsid w:val="00473782"/>
    <w:rsid w:val="0047422E"/>
    <w:rsid w:val="00484676"/>
    <w:rsid w:val="0049090D"/>
    <w:rsid w:val="0049674B"/>
    <w:rsid w:val="004C0673"/>
    <w:rsid w:val="004C4E4E"/>
    <w:rsid w:val="004F23BA"/>
    <w:rsid w:val="004F3816"/>
    <w:rsid w:val="0050586A"/>
    <w:rsid w:val="00520DBF"/>
    <w:rsid w:val="00534065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E24AF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727"/>
    <w:rsid w:val="00647A71"/>
    <w:rsid w:val="00652D9F"/>
    <w:rsid w:val="006570B0"/>
    <w:rsid w:val="0066022F"/>
    <w:rsid w:val="006813BC"/>
    <w:rsid w:val="006823F3"/>
    <w:rsid w:val="0069210B"/>
    <w:rsid w:val="00692AB1"/>
    <w:rsid w:val="0069433E"/>
    <w:rsid w:val="00695DD7"/>
    <w:rsid w:val="00695FC2"/>
    <w:rsid w:val="006A0A71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1743A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0455"/>
    <w:rsid w:val="007F3CAA"/>
    <w:rsid w:val="007F664D"/>
    <w:rsid w:val="00812E67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4044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2D5D"/>
    <w:rsid w:val="00A84724"/>
    <w:rsid w:val="00A971A0"/>
    <w:rsid w:val="00A97CA8"/>
    <w:rsid w:val="00AA1F22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84D7D"/>
    <w:rsid w:val="00B90AD6"/>
    <w:rsid w:val="00BA788A"/>
    <w:rsid w:val="00BB4983"/>
    <w:rsid w:val="00BB7597"/>
    <w:rsid w:val="00BC2AAB"/>
    <w:rsid w:val="00BC62E2"/>
    <w:rsid w:val="00BF02DC"/>
    <w:rsid w:val="00BF1C1D"/>
    <w:rsid w:val="00BF521C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41C7E"/>
    <w:rsid w:val="00D6130D"/>
    <w:rsid w:val="00D647EF"/>
    <w:rsid w:val="00D73137"/>
    <w:rsid w:val="00D745B2"/>
    <w:rsid w:val="00D977A2"/>
    <w:rsid w:val="00DA1D47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2A1A"/>
    <w:rsid w:val="00F44D3D"/>
    <w:rsid w:val="00F4785B"/>
    <w:rsid w:val="00F50467"/>
    <w:rsid w:val="00F562A0"/>
    <w:rsid w:val="00F57FA4"/>
    <w:rsid w:val="00FA02CB"/>
    <w:rsid w:val="00FA2177"/>
    <w:rsid w:val="00FB0783"/>
    <w:rsid w:val="00FB1BF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4785B"/>
    <w:rPr>
      <w:color w:val="605E5C"/>
      <w:shd w:val="clear" w:color="auto" w:fill="E1DFDD"/>
    </w:rPr>
  </w:style>
  <w:style w:type="paragraph" w:customStyle="1" w:styleId="TSBHeaderRight14">
    <w:name w:val="TSBHeaderRight14"/>
    <w:basedOn w:val="Normal"/>
    <w:qFormat/>
    <w:rsid w:val="005E24A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janto.skowronek@hft-stuttgart.d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gunilla.berndtsson@ericss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2</TotalTime>
  <Pages>1</Pages>
  <Words>260</Words>
  <Characters>1569</Characters>
  <Application>Microsoft Office Word</Application>
  <DocSecurity>0</DocSecurity>
  <Lines>71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draft new Recommendation ITU-T P.1320 (ex P.QXM): QoE assessment of extended reality (XR) meetings</vt:lpstr>
    </vt:vector>
  </TitlesOfParts>
  <Manager>ITU-T</Manager>
  <Company>International Telecommunication Union (ITU)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draft new Recommendation ITU-T P.1320 (ex P.QXM): QoE assessment of extended reality (XR) meetings</dc:title>
  <dc:subject/>
  <dc:creator>ITU-T Study Group 12</dc:creator>
  <cp:keywords/>
  <dc:description>SG12-LS2  For: Geneva, 7-17 June 2022_x000d_Document date: _x000d_Saved by ITU51013862 at 15:28:20 on 17.06.2022</dc:description>
  <cp:lastModifiedBy>TSB</cp:lastModifiedBy>
  <cp:revision>6</cp:revision>
  <cp:lastPrinted>2016-12-23T12:52:00Z</cp:lastPrinted>
  <dcterms:created xsi:type="dcterms:W3CDTF">2022-06-17T08:53:00Z</dcterms:created>
  <dcterms:modified xsi:type="dcterms:W3CDTF">2022-06-17T13:28:00Z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SG12-LS2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10/12</vt:lpwstr>
  </property>
  <property fmtid="{D5CDD505-2E9C-101B-9397-08002B2CF9AE}" pid="7" name="Docdest">
    <vt:lpwstr>Geneva, 7-17 June 2022</vt:lpwstr>
  </property>
  <property fmtid="{D5CDD505-2E9C-101B-9397-08002B2CF9AE}" pid="8" name="Docauthor">
    <vt:lpwstr>ITU-T Study Group 12</vt:lpwstr>
  </property>
</Properties>
</file>