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356" w:type="dxa"/>
        <w:jc w:val="center"/>
        <w:tblLayout w:type="fixed"/>
        <w:tblCellMar>
          <w:left w:w="57" w:type="dxa"/>
          <w:right w:w="57" w:type="dxa"/>
        </w:tblCellMar>
        <w:tblLook w:val="0000" w:firstRow="0" w:lastRow="0" w:firstColumn="0" w:lastColumn="0" w:noHBand="0" w:noVBand="0"/>
      </w:tblPr>
      <w:tblGrid>
        <w:gridCol w:w="1134"/>
        <w:gridCol w:w="483"/>
        <w:gridCol w:w="3360"/>
        <w:gridCol w:w="410"/>
        <w:gridCol w:w="383"/>
        <w:gridCol w:w="3586"/>
      </w:tblGrid>
      <w:tr w:rsidR="00A4045F" w:rsidRPr="0037415F" w:rsidTr="00A4045F">
        <w:trPr>
          <w:cantSplit/>
          <w:jc w:val="center"/>
        </w:trPr>
        <w:tc>
          <w:tcPr>
            <w:tcW w:w="1134" w:type="dxa"/>
            <w:vMerge w:val="restart"/>
          </w:tcPr>
          <w:p w:rsidR="00A4045F" w:rsidRPr="007F664D" w:rsidRDefault="00A4045F" w:rsidP="00A4045F">
            <w:pPr>
              <w:rPr>
                <w:sz w:val="20"/>
                <w:szCs w:val="20"/>
              </w:rPr>
            </w:pPr>
            <w:r>
              <w:rPr>
                <w:noProof/>
                <w:sz w:val="20"/>
                <w:szCs w:val="20"/>
                <w:lang w:eastAsia="zh-CN"/>
              </w:rPr>
              <w:drawing>
                <wp:inline distT="0" distB="0" distL="0" distR="0">
                  <wp:extent cx="647700" cy="828675"/>
                  <wp:effectExtent l="0" t="0" r="0" b="0"/>
                  <wp:docPr id="2" name="Picture 2" descr="D:\usr\campos\TSB-Reference\Logos\ITU\sigleITU.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r\campos\TSB-Reference\Logos\ITU\sigleITU.gif"/>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 b="-12987"/>
                          <a:stretch/>
                        </pic:blipFill>
                        <pic:spPr bwMode="auto">
                          <a:xfrm>
                            <a:off x="0" y="0"/>
                            <a:ext cx="647700" cy="8286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253" w:type="dxa"/>
            <w:gridSpan w:val="3"/>
            <w:vMerge w:val="restart"/>
          </w:tcPr>
          <w:p w:rsidR="00A4045F" w:rsidRPr="00F70513" w:rsidRDefault="00A4045F" w:rsidP="00A4045F">
            <w:pPr>
              <w:rPr>
                <w:sz w:val="16"/>
                <w:szCs w:val="16"/>
              </w:rPr>
            </w:pPr>
            <w:r w:rsidRPr="00F70513">
              <w:rPr>
                <w:sz w:val="16"/>
                <w:szCs w:val="16"/>
              </w:rPr>
              <w:t>INTERNATIONAL TELECOMMUNICATION UNION</w:t>
            </w:r>
          </w:p>
          <w:p w:rsidR="00A4045F" w:rsidRPr="006264C9" w:rsidRDefault="00A4045F" w:rsidP="00A4045F">
            <w:pPr>
              <w:rPr>
                <w:b/>
                <w:bCs/>
                <w:sz w:val="26"/>
                <w:szCs w:val="26"/>
              </w:rPr>
            </w:pPr>
            <w:r w:rsidRPr="006264C9">
              <w:rPr>
                <w:b/>
                <w:bCs/>
                <w:sz w:val="26"/>
                <w:szCs w:val="26"/>
              </w:rPr>
              <w:t>TELECOMMUNICATION</w:t>
            </w:r>
            <w:r w:rsidRPr="006264C9">
              <w:rPr>
                <w:b/>
                <w:bCs/>
                <w:sz w:val="26"/>
                <w:szCs w:val="26"/>
              </w:rPr>
              <w:br/>
              <w:t>STANDARDIZATION SECTOR</w:t>
            </w:r>
          </w:p>
          <w:p w:rsidR="00A4045F" w:rsidRPr="007F664D" w:rsidRDefault="00A4045F" w:rsidP="00A4045F">
            <w:pPr>
              <w:rPr>
                <w:sz w:val="20"/>
                <w:szCs w:val="20"/>
              </w:rPr>
            </w:pPr>
            <w:r w:rsidRPr="006264C9">
              <w:rPr>
                <w:sz w:val="20"/>
                <w:szCs w:val="20"/>
              </w:rPr>
              <w:t xml:space="preserve">STUDY PERIOD </w:t>
            </w:r>
            <w:r>
              <w:rPr>
                <w:sz w:val="20"/>
                <w:szCs w:val="20"/>
              </w:rPr>
              <w:t>2017-2020</w:t>
            </w:r>
          </w:p>
        </w:tc>
        <w:tc>
          <w:tcPr>
            <w:tcW w:w="3969" w:type="dxa"/>
            <w:gridSpan w:val="2"/>
            <w:vAlign w:val="center"/>
          </w:tcPr>
          <w:p w:rsidR="00A4045F" w:rsidRPr="00314630" w:rsidRDefault="00D60DD3" w:rsidP="00D9238C">
            <w:pPr>
              <w:pStyle w:val="Docnumber"/>
            </w:pPr>
            <w:sdt>
              <w:sdtPr>
                <w:alias w:val="ShortName"/>
                <w:tag w:val="ShortName"/>
                <w:id w:val="1678923088"/>
                <w:lock w:val="sdtLocked"/>
                <w:placeholder>
                  <w:docPart w:val="CB349864D24C4748AA73864A3D73AEC4"/>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ShortName[1]" w:storeItemID="{EF8523CC-DEB2-463D-9A27-DF0B8D2CAEC3}"/>
                <w:text/>
              </w:sdtPr>
              <w:sdtEndPr/>
              <w:sdtContent>
                <w:r w:rsidR="00BC62E2" w:rsidRPr="00640872">
                  <w:t>SG</w:t>
                </w:r>
                <w:r w:rsidR="00640872" w:rsidRPr="00640872">
                  <w:t>12</w:t>
                </w:r>
                <w:r w:rsidR="00BC62E2" w:rsidRPr="00640872">
                  <w:t>-C.</w:t>
                </w:r>
                <w:r w:rsidR="00D9238C">
                  <w:t>11</w:t>
                </w:r>
              </w:sdtContent>
            </w:sdt>
          </w:p>
        </w:tc>
      </w:tr>
      <w:tr w:rsidR="00A4045F" w:rsidRPr="0037415F" w:rsidTr="00A4045F">
        <w:trPr>
          <w:cantSplit/>
          <w:jc w:val="center"/>
        </w:trPr>
        <w:tc>
          <w:tcPr>
            <w:tcW w:w="1134" w:type="dxa"/>
            <w:vMerge/>
          </w:tcPr>
          <w:p w:rsidR="00A4045F" w:rsidRPr="00072A4E" w:rsidRDefault="00A4045F" w:rsidP="009F0E34">
            <w:pPr>
              <w:rPr>
                <w:smallCaps/>
                <w:sz w:val="20"/>
              </w:rPr>
            </w:pPr>
          </w:p>
        </w:tc>
        <w:tc>
          <w:tcPr>
            <w:tcW w:w="4253" w:type="dxa"/>
            <w:gridSpan w:val="3"/>
            <w:vMerge/>
          </w:tcPr>
          <w:p w:rsidR="00A4045F" w:rsidRPr="00072A4E" w:rsidRDefault="00A4045F" w:rsidP="009F0E34">
            <w:pPr>
              <w:rPr>
                <w:smallCaps/>
                <w:sz w:val="20"/>
              </w:rPr>
            </w:pPr>
            <w:bookmarkStart w:id="0" w:name="ddate" w:colFirst="2" w:colLast="2"/>
          </w:p>
        </w:tc>
        <w:sdt>
          <w:sdtPr>
            <w:rPr>
              <w:rFonts w:ascii="Times New Roman Bold" w:hAnsi="Times New Roman Bold" w:cs="Times New Roman Bold"/>
              <w:b/>
              <w:bCs/>
              <w:sz w:val="28"/>
              <w:szCs w:val="28"/>
            </w:rPr>
            <w:alias w:val="SgText"/>
            <w:tag w:val="SgText"/>
            <w:id w:val="1057051111"/>
            <w:lock w:val="sdtLocked"/>
            <w:placeholder>
              <w:docPart w:val="7CD813BF60154F87B6A958AF36422EB9"/>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SgText[1]" w:storeItemID="{EF8523CC-DEB2-463D-9A27-DF0B8D2CAEC3}"/>
            <w:text/>
          </w:sdtPr>
          <w:sdtEndPr/>
          <w:sdtContent>
            <w:tc>
              <w:tcPr>
                <w:tcW w:w="3969" w:type="dxa"/>
                <w:gridSpan w:val="2"/>
              </w:tcPr>
              <w:p w:rsidR="00A4045F" w:rsidRPr="00BC62E2" w:rsidRDefault="00BC62E2" w:rsidP="00640872">
                <w:pPr>
                  <w:jc w:val="right"/>
                  <w:rPr>
                    <w:rFonts w:ascii="Times New Roman Bold" w:hAnsi="Times New Roman Bold" w:cs="Times New Roman Bold"/>
                    <w:b/>
                    <w:bCs/>
                    <w:sz w:val="28"/>
                  </w:rPr>
                </w:pPr>
                <w:r w:rsidRPr="00640872">
                  <w:rPr>
                    <w:rFonts w:ascii="Times New Roman Bold" w:hAnsi="Times New Roman Bold" w:cs="Times New Roman Bold"/>
                    <w:b/>
                    <w:bCs/>
                    <w:sz w:val="28"/>
                    <w:szCs w:val="28"/>
                  </w:rPr>
                  <w:t xml:space="preserve">STUDY GROUP </w:t>
                </w:r>
                <w:r w:rsidR="00640872" w:rsidRPr="00640872">
                  <w:rPr>
                    <w:rFonts w:ascii="Times New Roman Bold" w:hAnsi="Times New Roman Bold" w:cs="Times New Roman Bold"/>
                    <w:b/>
                    <w:bCs/>
                    <w:sz w:val="28"/>
                    <w:szCs w:val="28"/>
                  </w:rPr>
                  <w:t>12</w:t>
                </w:r>
              </w:p>
            </w:tc>
          </w:sdtContent>
        </w:sdt>
      </w:tr>
      <w:tr w:rsidR="00A4045F" w:rsidRPr="0037415F" w:rsidTr="00A4045F">
        <w:trPr>
          <w:cantSplit/>
          <w:jc w:val="center"/>
        </w:trPr>
        <w:tc>
          <w:tcPr>
            <w:tcW w:w="1134" w:type="dxa"/>
            <w:vMerge/>
            <w:tcBorders>
              <w:bottom w:val="single" w:sz="12" w:space="0" w:color="auto"/>
            </w:tcBorders>
          </w:tcPr>
          <w:p w:rsidR="00A4045F" w:rsidRPr="0037415F" w:rsidRDefault="00A4045F" w:rsidP="009F0E34">
            <w:pPr>
              <w:rPr>
                <w:b/>
                <w:bCs/>
                <w:sz w:val="26"/>
              </w:rPr>
            </w:pPr>
          </w:p>
        </w:tc>
        <w:tc>
          <w:tcPr>
            <w:tcW w:w="4253" w:type="dxa"/>
            <w:gridSpan w:val="3"/>
            <w:vMerge/>
            <w:tcBorders>
              <w:bottom w:val="single" w:sz="12" w:space="0" w:color="auto"/>
            </w:tcBorders>
          </w:tcPr>
          <w:p w:rsidR="00A4045F" w:rsidRPr="0037415F" w:rsidRDefault="00A4045F" w:rsidP="009F0E34">
            <w:pPr>
              <w:rPr>
                <w:b/>
                <w:bCs/>
                <w:sz w:val="26"/>
              </w:rPr>
            </w:pPr>
            <w:bookmarkStart w:id="1" w:name="dorlang" w:colFirst="2" w:colLast="2"/>
            <w:bookmarkEnd w:id="0"/>
          </w:p>
        </w:tc>
        <w:tc>
          <w:tcPr>
            <w:tcW w:w="3969" w:type="dxa"/>
            <w:gridSpan w:val="2"/>
            <w:tcBorders>
              <w:bottom w:val="single" w:sz="12" w:space="0" w:color="auto"/>
            </w:tcBorders>
            <w:vAlign w:val="center"/>
          </w:tcPr>
          <w:p w:rsidR="00A4045F" w:rsidRPr="00333E15" w:rsidRDefault="00A4045F" w:rsidP="009F0E34">
            <w:pPr>
              <w:jc w:val="right"/>
              <w:rPr>
                <w:b/>
                <w:bCs/>
                <w:sz w:val="28"/>
                <w:szCs w:val="28"/>
              </w:rPr>
            </w:pPr>
            <w:r>
              <w:rPr>
                <w:b/>
                <w:bCs/>
                <w:sz w:val="28"/>
                <w:szCs w:val="28"/>
              </w:rPr>
              <w:t xml:space="preserve">Original: </w:t>
            </w:r>
            <w:r w:rsidRPr="006264C9">
              <w:rPr>
                <w:b/>
                <w:bCs/>
                <w:sz w:val="28"/>
                <w:szCs w:val="28"/>
              </w:rPr>
              <w:t>English</w:t>
            </w:r>
          </w:p>
        </w:tc>
      </w:tr>
      <w:tr w:rsidR="0089088E" w:rsidRPr="0037415F" w:rsidTr="009F0E34">
        <w:trPr>
          <w:cantSplit/>
          <w:jc w:val="center"/>
        </w:trPr>
        <w:tc>
          <w:tcPr>
            <w:tcW w:w="1617" w:type="dxa"/>
            <w:gridSpan w:val="2"/>
          </w:tcPr>
          <w:p w:rsidR="0089088E" w:rsidRPr="0037415F" w:rsidRDefault="0089088E" w:rsidP="009F0E34">
            <w:pPr>
              <w:rPr>
                <w:b/>
                <w:bCs/>
              </w:rPr>
            </w:pPr>
            <w:bookmarkStart w:id="2" w:name="dbluepink" w:colFirst="1" w:colLast="1"/>
            <w:bookmarkEnd w:id="1"/>
            <w:r w:rsidRPr="0037415F">
              <w:rPr>
                <w:b/>
                <w:bCs/>
              </w:rPr>
              <w:t>Question(s):</w:t>
            </w:r>
          </w:p>
        </w:tc>
        <w:sdt>
          <w:sdtPr>
            <w:alias w:val="QuestionText"/>
            <w:tag w:val="QuestionText"/>
            <w:id w:val="-58169772"/>
            <w:lock w:val="sdtLocked"/>
            <w:placeholder>
              <w:docPart w:val="11F0B7C57FF448BF88587FE136253F6D"/>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QuestionText[1]" w:storeItemID="{EF8523CC-DEB2-463D-9A27-DF0B8D2CAEC3}"/>
            <w:text/>
          </w:sdtPr>
          <w:sdtEndPr/>
          <w:sdtContent>
            <w:tc>
              <w:tcPr>
                <w:tcW w:w="3360" w:type="dxa"/>
              </w:tcPr>
              <w:p w:rsidR="0089088E" w:rsidRPr="0037415F" w:rsidRDefault="00B812A6" w:rsidP="00B812A6">
                <w:r w:rsidRPr="00B812A6">
                  <w:t>12, 15</w:t>
                </w:r>
                <w:r w:rsidR="00640872" w:rsidRPr="00B812A6">
                  <w:t>/12</w:t>
                </w:r>
              </w:p>
            </w:tc>
          </w:sdtContent>
        </w:sdt>
        <w:tc>
          <w:tcPr>
            <w:tcW w:w="4379" w:type="dxa"/>
            <w:gridSpan w:val="3"/>
          </w:tcPr>
          <w:p w:rsidR="0089088E" w:rsidRPr="0037415F" w:rsidRDefault="00D60DD3" w:rsidP="00640872">
            <w:pPr>
              <w:ind w:right="120"/>
              <w:jc w:val="right"/>
            </w:pPr>
            <w:sdt>
              <w:sdtPr>
                <w:alias w:val="Place"/>
                <w:tag w:val="Place"/>
                <w:id w:val="594904712"/>
                <w:lock w:val="sdtLocked"/>
                <w:placeholder>
                  <w:docPart w:val="BE35CAB5F528406682BA1E5829CF48D0"/>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lace[1]" w:storeItemID="{EF8523CC-DEB2-463D-9A27-DF0B8D2CAEC3}"/>
                <w:text/>
              </w:sdtPr>
              <w:sdtEndPr/>
              <w:sdtContent>
                <w:r w:rsidR="00640872">
                  <w:t>Geneva</w:t>
                </w:r>
              </w:sdtContent>
            </w:sdt>
            <w:r w:rsidR="00A4600B">
              <w:t xml:space="preserve">, </w:t>
            </w:r>
            <w:sdt>
              <w:sdtPr>
                <w:alias w:val="When"/>
                <w:tag w:val="When"/>
                <w:id w:val="542724177"/>
                <w:lock w:val="sdtLocked"/>
                <w:placeholder>
                  <w:docPart w:val="824E3C955CBF4A329B1AA45F443B5F3C"/>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When[1]" w:storeItemID="{EF8523CC-DEB2-463D-9A27-DF0B8D2CAEC3}"/>
                <w:text/>
              </w:sdtPr>
              <w:sdtEndPr/>
              <w:sdtContent>
                <w:r w:rsidR="00640872">
                  <w:t xml:space="preserve">10-19 January 2016  </w:t>
                </w:r>
              </w:sdtContent>
            </w:sdt>
          </w:p>
        </w:tc>
      </w:tr>
      <w:bookmarkEnd w:id="2"/>
      <w:tr w:rsidR="0089088E" w:rsidRPr="00A4045F" w:rsidTr="009F0E34">
        <w:trPr>
          <w:cantSplit/>
          <w:jc w:val="center"/>
        </w:trPr>
        <w:tc>
          <w:tcPr>
            <w:tcW w:w="9356" w:type="dxa"/>
            <w:gridSpan w:val="6"/>
          </w:tcPr>
          <w:p w:rsidR="0089088E" w:rsidRPr="003957A6" w:rsidRDefault="00D60DD3" w:rsidP="00BC62E2">
            <w:pPr>
              <w:jc w:val="center"/>
              <w:rPr>
                <w:rFonts w:ascii="Times New Roman Bold" w:hAnsi="Times New Roman Bold" w:cs="Times New Roman Bold"/>
                <w:b/>
                <w:bCs/>
                <w:caps/>
              </w:rPr>
            </w:pPr>
            <w:sdt>
              <w:sdtPr>
                <w:rPr>
                  <w:rFonts w:ascii="Times New Roman Bold" w:hAnsi="Times New Roman Bold" w:cs="Times New Roman Bold"/>
                  <w:b/>
                  <w:bCs/>
                  <w:caps/>
                </w:rPr>
                <w:alias w:val="DocTypeText"/>
                <w:tag w:val="DocTypeText"/>
                <w:id w:val="-1436660787"/>
                <w:lock w:val="sdtLocked"/>
                <w:placeholder>
                  <w:docPart w:val="642614C8ED9B487A8FB693FB5CBFABE3"/>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TypeText[1]" w:storeItemID="{EF8523CC-DEB2-463D-9A27-DF0B8D2CAEC3}"/>
                <w:text/>
              </w:sdtPr>
              <w:sdtEndPr/>
              <w:sdtContent>
                <w:r w:rsidR="00BC62E2">
                  <w:rPr>
                    <w:rFonts w:ascii="Times New Roman Bold" w:hAnsi="Times New Roman Bold" w:cs="Times New Roman Bold"/>
                    <w:b/>
                    <w:bCs/>
                    <w:caps/>
                  </w:rPr>
                  <w:t>CONTRIBUTION</w:t>
                </w:r>
              </w:sdtContent>
            </w:sdt>
          </w:p>
        </w:tc>
      </w:tr>
      <w:tr w:rsidR="0089088E" w:rsidRPr="0037415F" w:rsidTr="009F0E34">
        <w:trPr>
          <w:cantSplit/>
          <w:jc w:val="center"/>
        </w:trPr>
        <w:tc>
          <w:tcPr>
            <w:tcW w:w="1617" w:type="dxa"/>
            <w:gridSpan w:val="2"/>
          </w:tcPr>
          <w:p w:rsidR="0089088E" w:rsidRPr="0037415F" w:rsidRDefault="0089088E" w:rsidP="00394DBF">
            <w:pPr>
              <w:rPr>
                <w:b/>
                <w:bCs/>
              </w:rPr>
            </w:pPr>
            <w:r>
              <w:rPr>
                <w:b/>
                <w:bCs/>
              </w:rPr>
              <w:t>Source:</w:t>
            </w:r>
          </w:p>
        </w:tc>
        <w:sdt>
          <w:sdtPr>
            <w:alias w:val="DocumentSource"/>
            <w:tag w:val="DocumentSource"/>
            <w:id w:val="-1547363769"/>
            <w:lock w:val="sdtLocked"/>
            <w:placeholder>
              <w:docPart w:val="4878D547FE7D42D49B34F3CF010FA8A0"/>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DocumentSource[1]" w:storeItemID="{EF8523CC-DEB2-463D-9A27-DF0B8D2CAEC3}"/>
            <w:text/>
          </w:sdtPr>
          <w:sdtEndPr/>
          <w:sdtContent>
            <w:tc>
              <w:tcPr>
                <w:tcW w:w="7739" w:type="dxa"/>
                <w:gridSpan w:val="4"/>
              </w:tcPr>
              <w:p w:rsidR="0089088E" w:rsidRDefault="00CA1F20" w:rsidP="00CA1F20">
                <w:r>
                  <w:t>Gambia</w:t>
                </w:r>
              </w:p>
            </w:tc>
          </w:sdtContent>
        </w:sdt>
      </w:tr>
      <w:tr w:rsidR="0089088E" w:rsidRPr="0037415F" w:rsidTr="009F0E34">
        <w:trPr>
          <w:cantSplit/>
          <w:jc w:val="center"/>
        </w:trPr>
        <w:tc>
          <w:tcPr>
            <w:tcW w:w="1617" w:type="dxa"/>
            <w:gridSpan w:val="2"/>
          </w:tcPr>
          <w:p w:rsidR="0089088E" w:rsidRPr="0037415F" w:rsidRDefault="0089088E" w:rsidP="009F0E34">
            <w:bookmarkStart w:id="3" w:name="dtitle1" w:colFirst="1" w:colLast="1"/>
            <w:r w:rsidRPr="0037415F">
              <w:rPr>
                <w:b/>
                <w:bCs/>
              </w:rPr>
              <w:t>Title:</w:t>
            </w:r>
          </w:p>
        </w:tc>
        <w:tc>
          <w:tcPr>
            <w:tcW w:w="7739" w:type="dxa"/>
            <w:gridSpan w:val="4"/>
          </w:tcPr>
          <w:p w:rsidR="0089088E" w:rsidRPr="0037415F" w:rsidRDefault="00D60DD3" w:rsidP="00533AA4">
            <w:sdt>
              <w:sdtPr>
                <w:alias w:val="Title"/>
                <w:tag w:val="Title"/>
                <w:id w:val="1877968201"/>
                <w:lock w:val="sdtLocked"/>
                <w:placeholder>
                  <w:docPart w:val="5CBD7EBD69124F0EAED39EC086BEB0EA"/>
                </w:placeholder>
                <w:dataBinding w:prefixMappings="xmlns:ns0='http://purl.org/dc/elements/1.1/' xmlns:ns1='http://schemas.openxmlformats.org/package/2006/metadata/core-properties' " w:xpath="/ns1:coreProperties[1]/ns0:title[1]" w:storeItemID="{6C3C8BC8-F283-45AE-878A-BAB7291924A1}"/>
                <w:text/>
              </w:sdtPr>
              <w:sdtEndPr/>
              <w:sdtContent>
                <w:r w:rsidR="009F0E34">
                  <w:t xml:space="preserve">Voice and data </w:t>
                </w:r>
                <w:r w:rsidR="00533AA4">
                  <w:t>s</w:t>
                </w:r>
                <w:r w:rsidR="009F0E34">
                  <w:t xml:space="preserve">ervice </w:t>
                </w:r>
                <w:r w:rsidR="00533AA4">
                  <w:t>k</w:t>
                </w:r>
                <w:r w:rsidR="009F0E34">
                  <w:t xml:space="preserve">ey </w:t>
                </w:r>
                <w:r w:rsidR="00533AA4">
                  <w:t>p</w:t>
                </w:r>
                <w:r w:rsidR="009F0E34">
                  <w:t>erformance indicator</w:t>
                </w:r>
                <w:r w:rsidR="00533AA4">
                  <w:t>s</w:t>
                </w:r>
                <w:r w:rsidR="009F0E34">
                  <w:t xml:space="preserve"> for </w:t>
                </w:r>
                <w:r w:rsidR="00533AA4">
                  <w:t>m</w:t>
                </w:r>
                <w:r w:rsidR="009F0E34">
                  <w:t>obile services</w:t>
                </w:r>
              </w:sdtContent>
            </w:sdt>
          </w:p>
        </w:tc>
      </w:tr>
      <w:tr w:rsidR="0089088E" w:rsidRPr="0037415F" w:rsidTr="009F0E34">
        <w:trPr>
          <w:cantSplit/>
          <w:jc w:val="center"/>
        </w:trPr>
        <w:tc>
          <w:tcPr>
            <w:tcW w:w="1617" w:type="dxa"/>
            <w:gridSpan w:val="2"/>
            <w:tcBorders>
              <w:bottom w:val="single" w:sz="6" w:space="0" w:color="auto"/>
            </w:tcBorders>
          </w:tcPr>
          <w:p w:rsidR="0089088E" w:rsidRPr="0037415F" w:rsidRDefault="0089088E" w:rsidP="009F0E34">
            <w:pPr>
              <w:rPr>
                <w:b/>
                <w:bCs/>
              </w:rPr>
            </w:pPr>
            <w:r w:rsidRPr="008F7104">
              <w:rPr>
                <w:b/>
                <w:bCs/>
              </w:rPr>
              <w:t>Purpose:</w:t>
            </w:r>
          </w:p>
        </w:tc>
        <w:sdt>
          <w:sdtPr>
            <w:alias w:val="Purpose"/>
            <w:tag w:val="Purpose1"/>
            <w:id w:val="918285360"/>
            <w:lock w:val="sdtLocked"/>
            <w:placeholder>
              <w:docPart w:val="96B519FF3E2B4EB2BE745E1BB58721D6"/>
            </w:placeholder>
            <w:dataBinding w:prefixMappings="xmlns:ns0='http://schemas.microsoft.com/office/2006/metadata/properties' xmlns:ns1='http://www.w3.org/2001/XMLSchema-instance' xmlns:ns2='http://schemas.microsoft.com/office/infopath/2007/PartnerControls' xmlns:ns3='3f6fad35-1f81-480e-a4e5-6e5474dcfb96' xmlns:ns4='http://schemas.microsoft.com/sharepoint.v3' " w:xpath="/ns0:properties[1]/documentManagement[1]/ns3:Purpose1[1]" w:storeItemID="{EF8523CC-DEB2-463D-9A27-DF0B8D2CAEC3}"/>
            <w:dropDownList w:lastValue="Proposal">
              <w:listItem w:value="[Purpose]"/>
            </w:dropDownList>
          </w:sdtPr>
          <w:sdtEndPr/>
          <w:sdtContent>
            <w:tc>
              <w:tcPr>
                <w:tcW w:w="7739" w:type="dxa"/>
                <w:gridSpan w:val="4"/>
                <w:tcBorders>
                  <w:bottom w:val="single" w:sz="6" w:space="0" w:color="auto"/>
                </w:tcBorders>
              </w:tcPr>
              <w:p w:rsidR="0089088E" w:rsidRPr="00B4174C" w:rsidRDefault="00533AA4" w:rsidP="009C3160">
                <w:r>
                  <w:t>Proposal</w:t>
                </w:r>
              </w:p>
            </w:tc>
          </w:sdtContent>
        </w:sdt>
      </w:tr>
      <w:tr w:rsidR="00394DBF" w:rsidRPr="0037415F" w:rsidTr="00D9238C">
        <w:trPr>
          <w:cantSplit/>
          <w:jc w:val="center"/>
        </w:trPr>
        <w:tc>
          <w:tcPr>
            <w:tcW w:w="1617" w:type="dxa"/>
            <w:gridSpan w:val="2"/>
            <w:tcBorders>
              <w:top w:val="single" w:sz="6" w:space="0" w:color="auto"/>
              <w:bottom w:val="single" w:sz="6" w:space="0" w:color="auto"/>
            </w:tcBorders>
          </w:tcPr>
          <w:p w:rsidR="00394DBF" w:rsidRPr="008F7104" w:rsidRDefault="00394DBF" w:rsidP="009F0E34">
            <w:pPr>
              <w:rPr>
                <w:b/>
                <w:bCs/>
              </w:rPr>
            </w:pPr>
            <w:r w:rsidRPr="008F7104">
              <w:rPr>
                <w:b/>
                <w:bCs/>
              </w:rPr>
              <w:t>Contact:</w:t>
            </w:r>
          </w:p>
        </w:tc>
        <w:tc>
          <w:tcPr>
            <w:tcW w:w="4153" w:type="dxa"/>
            <w:gridSpan w:val="3"/>
            <w:tcBorders>
              <w:top w:val="single" w:sz="6" w:space="0" w:color="auto"/>
              <w:bottom w:val="single" w:sz="6" w:space="0" w:color="auto"/>
            </w:tcBorders>
            <w:shd w:val="clear" w:color="auto" w:fill="FFFFFF" w:themeFill="background1"/>
          </w:tcPr>
          <w:p w:rsidR="00394DBF" w:rsidRDefault="00D60DD3" w:rsidP="00533AA4">
            <w:sdt>
              <w:sdtPr>
                <w:rPr>
                  <w:shd w:val="clear" w:color="auto" w:fill="FFFFFF" w:themeFill="background1"/>
                </w:rPr>
                <w:alias w:val="ContactNameOrgCountry"/>
                <w:tag w:val="ContactNameOrgCountry"/>
                <w:id w:val="-450624836"/>
                <w:placeholder>
                  <w:docPart w:val="3A509C36569C4A5988E6985648A56C10"/>
                </w:placeholder>
                <w:text w:multiLine="1"/>
              </w:sdtPr>
              <w:sdtEndPr/>
              <w:sdtContent>
                <w:r w:rsidR="009F0E34" w:rsidRPr="00B812A6">
                  <w:rPr>
                    <w:shd w:val="clear" w:color="auto" w:fill="FFFFFF" w:themeFill="background1"/>
                  </w:rPr>
                  <w:t>Nicholas Jatta</w:t>
                </w:r>
                <w:r w:rsidR="009F0E34" w:rsidRPr="00B812A6">
                  <w:rPr>
                    <w:shd w:val="clear" w:color="auto" w:fill="FFFFFF" w:themeFill="background1"/>
                  </w:rPr>
                  <w:br/>
                  <w:t xml:space="preserve">Public Utilities Regulatory Authority </w:t>
                </w:r>
                <w:r w:rsidR="009F0E34" w:rsidRPr="00B812A6">
                  <w:rPr>
                    <w:shd w:val="clear" w:color="auto" w:fill="FFFFFF" w:themeFill="background1"/>
                  </w:rPr>
                  <w:br/>
                  <w:t>The Gambia</w:t>
                </w:r>
              </w:sdtContent>
            </w:sdt>
          </w:p>
        </w:tc>
        <w:sdt>
          <w:sdtPr>
            <w:alias w:val="ContactTelFaxEmail"/>
            <w:tag w:val="ContactTelFaxEmail"/>
            <w:id w:val="-1400744340"/>
            <w:lock w:val="sdtLocked"/>
            <w:placeholder>
              <w:docPart w:val="F8280063D9BA4EBF84E5BF9B600409C3"/>
            </w:placeholder>
          </w:sdtPr>
          <w:sdtEndPr/>
          <w:sdtContent>
            <w:tc>
              <w:tcPr>
                <w:tcW w:w="3586" w:type="dxa"/>
                <w:tcBorders>
                  <w:top w:val="single" w:sz="6" w:space="0" w:color="auto"/>
                  <w:bottom w:val="single" w:sz="6" w:space="0" w:color="auto"/>
                </w:tcBorders>
              </w:tcPr>
              <w:p w:rsidR="00394DBF" w:rsidRDefault="00394DBF" w:rsidP="009F0E34">
                <w:r>
                  <w:t>Tel: +</w:t>
                </w:r>
                <w:r w:rsidR="009F0E34">
                  <w:t>220 4399601</w:t>
                </w:r>
                <w:r>
                  <w:br/>
                  <w:t>Fax: +</w:t>
                </w:r>
                <w:r w:rsidR="009F0E34">
                  <w:t>220 4399905</w:t>
                </w:r>
                <w:r>
                  <w:br/>
                  <w:t xml:space="preserve">E-mail: </w:t>
                </w:r>
                <w:hyperlink r:id="rId12" w:history="1">
                  <w:r w:rsidR="009F0E34" w:rsidRPr="00602B2D">
                    <w:rPr>
                      <w:rStyle w:val="Hyperlink"/>
                      <w:rFonts w:ascii="Times New Roman" w:hAnsi="Times New Roman"/>
                    </w:rPr>
                    <w:t>nickjatta@hotmail.com</w:t>
                  </w:r>
                </w:hyperlink>
              </w:p>
            </w:tc>
          </w:sdtContent>
        </w:sdt>
      </w:tr>
    </w:tbl>
    <w:p w:rsidR="0089088E" w:rsidRDefault="0089088E" w:rsidP="0089088E"/>
    <w:tbl>
      <w:tblPr>
        <w:tblW w:w="9356" w:type="dxa"/>
        <w:jc w:val="center"/>
        <w:tblLayout w:type="fixed"/>
        <w:tblCellMar>
          <w:left w:w="57" w:type="dxa"/>
          <w:right w:w="57" w:type="dxa"/>
        </w:tblCellMar>
        <w:tblLook w:val="0000" w:firstRow="0" w:lastRow="0" w:firstColumn="0" w:lastColumn="0" w:noHBand="0" w:noVBand="0"/>
      </w:tblPr>
      <w:tblGrid>
        <w:gridCol w:w="1617"/>
        <w:gridCol w:w="7739"/>
      </w:tblGrid>
      <w:tr w:rsidR="0089088E" w:rsidRPr="0037415F" w:rsidTr="009F0E34">
        <w:trPr>
          <w:cantSplit/>
          <w:jc w:val="center"/>
        </w:trPr>
        <w:tc>
          <w:tcPr>
            <w:tcW w:w="1617" w:type="dxa"/>
          </w:tcPr>
          <w:p w:rsidR="0089088E" w:rsidRPr="008F7104" w:rsidRDefault="0089088E" w:rsidP="009F0E34">
            <w:pPr>
              <w:rPr>
                <w:b/>
                <w:bCs/>
              </w:rPr>
            </w:pPr>
            <w:r w:rsidRPr="008F7104">
              <w:rPr>
                <w:b/>
                <w:bCs/>
              </w:rPr>
              <w:t>Keywords:</w:t>
            </w:r>
          </w:p>
        </w:tc>
        <w:tc>
          <w:tcPr>
            <w:tcW w:w="7739" w:type="dxa"/>
          </w:tcPr>
          <w:p w:rsidR="0089088E" w:rsidRDefault="00D60DD3" w:rsidP="00B27C20">
            <w:sdt>
              <w:sdtPr>
                <w:alias w:val="Keywords"/>
                <w:tag w:val="Keywords"/>
                <w:id w:val="-1329598096"/>
                <w:lock w:val="sdtLocked"/>
                <w:placeholder>
                  <w:docPart w:val="0747E8C3C0B94E57A2B87F941A299AA0"/>
                </w:placeholder>
                <w:dataBinding w:prefixMappings="xmlns:ns0='http://purl.org/dc/elements/1.1/' xmlns:ns1='http://schemas.openxmlformats.org/package/2006/metadata/core-properties' " w:xpath="/ns1:coreProperties[1]/ns1:keywords[1]" w:storeItemID="{6C3C8BC8-F283-45AE-878A-BAB7291924A1}"/>
                <w:text/>
              </w:sdtPr>
              <w:sdtEndPr/>
              <w:sdtContent>
                <w:r w:rsidR="00B27C20">
                  <w:rPr>
                    <w:lang w:val="en-US"/>
                  </w:rPr>
                  <w:t>E.807, KPI</w:t>
                </w:r>
              </w:sdtContent>
            </w:sdt>
          </w:p>
        </w:tc>
      </w:tr>
      <w:tr w:rsidR="0089088E" w:rsidRPr="0037415F" w:rsidTr="009F0E34">
        <w:trPr>
          <w:cantSplit/>
          <w:jc w:val="center"/>
        </w:trPr>
        <w:tc>
          <w:tcPr>
            <w:tcW w:w="1617" w:type="dxa"/>
          </w:tcPr>
          <w:p w:rsidR="0089088E" w:rsidRPr="008F7104" w:rsidRDefault="0089088E" w:rsidP="009F0E34">
            <w:pPr>
              <w:rPr>
                <w:b/>
                <w:bCs/>
              </w:rPr>
            </w:pPr>
            <w:r w:rsidRPr="008F7104">
              <w:rPr>
                <w:b/>
                <w:bCs/>
              </w:rPr>
              <w:t>Abstract:</w:t>
            </w:r>
          </w:p>
        </w:tc>
        <w:sdt>
          <w:sdtPr>
            <w:alias w:val="Abstract"/>
            <w:tag w:val="Abstract"/>
            <w:id w:val="-939903723"/>
            <w:lock w:val="sdtLocked"/>
            <w:placeholder>
              <w:docPart w:val="AC14B36049EE4F7F9B8ACAEB3B0ACAED"/>
            </w:placeholder>
            <w:dataBinding w:prefixMappings="xmlns:ns0='http://schemas.microsoft.com/office/2006/metadata/properties' xmlns:ns1='http://www.w3.org/2001/XMLSchema-instance' xmlns:ns2='http://schemas.microsoft.com/office/infopath/2007/PartnerControls' xmlns:ns3='3f6fad35-1f81-480e-a4e5-6e5474dcfb96' " w:xpath="/ns0:properties[1]/documentManagement[1]/ns3:Abstract[1]" w:storeItemID="{EF8523CC-DEB2-463D-9A27-DF0B8D2CAEC3}"/>
            <w:text w:multiLine="1"/>
          </w:sdtPr>
          <w:sdtEndPr/>
          <w:sdtContent>
            <w:tc>
              <w:tcPr>
                <w:tcW w:w="7739" w:type="dxa"/>
              </w:tcPr>
              <w:p w:rsidR="0089088E" w:rsidRDefault="009F0E34" w:rsidP="00533AA4">
                <w:r>
                  <w:t xml:space="preserve">During the SG12 meeting held in June 2016, a session was held for newcomers. The meeting was informed that a </w:t>
                </w:r>
                <w:r w:rsidR="00533AA4">
                  <w:t>questionnaire</w:t>
                </w:r>
                <w:r>
                  <w:t xml:space="preserve"> was sent following the Dakar SG12</w:t>
                </w:r>
                <w:r w:rsidR="00533AA4">
                  <w:t xml:space="preserve"> </w:t>
                </w:r>
                <w:r>
                  <w:t xml:space="preserve">African </w:t>
                </w:r>
                <w:r w:rsidR="00533AA4">
                  <w:t>G</w:t>
                </w:r>
                <w:r>
                  <w:t>roup meeting requesting information on KPI</w:t>
                </w:r>
                <w:r w:rsidR="00533AA4">
                  <w:t>s</w:t>
                </w:r>
                <w:r>
                  <w:t xml:space="preserve"> from member countries. However, the requested information was not forthcoming.  It was also noted that KPI information on </w:t>
                </w:r>
                <w:r w:rsidR="00533AA4">
                  <w:t xml:space="preserve">Recommendation ITU-T </w:t>
                </w:r>
                <w:r>
                  <w:t>E</w:t>
                </w:r>
                <w:r w:rsidR="00533AA4">
                  <w:t>.</w:t>
                </w:r>
                <w:r>
                  <w:t>807 was insufficient and needs contribution</w:t>
                </w:r>
                <w:r w:rsidR="00533AA4">
                  <w:t>s</w:t>
                </w:r>
                <w:r>
                  <w:t>. It is in this regard that this contribution is being made to provide a Guide on KPIs threshold that could be used as benchmark for developing countries.</w:t>
                </w:r>
              </w:p>
            </w:tc>
          </w:sdtContent>
        </w:sdt>
      </w:tr>
      <w:bookmarkEnd w:id="3"/>
    </w:tbl>
    <w:p w:rsidR="0089088E" w:rsidRDefault="0089088E" w:rsidP="0089088E"/>
    <w:p w:rsidR="00640872" w:rsidRPr="00533AA4" w:rsidRDefault="00640872" w:rsidP="00640872">
      <w:pPr>
        <w:rPr>
          <w:b/>
          <w:bCs/>
        </w:rPr>
      </w:pPr>
      <w:r w:rsidRPr="00533AA4">
        <w:rPr>
          <w:b/>
          <w:bCs/>
        </w:rPr>
        <w:t>INTRODUCTION</w:t>
      </w:r>
    </w:p>
    <w:p w:rsidR="00640872" w:rsidRPr="0056065E" w:rsidRDefault="00640872" w:rsidP="00640872">
      <w:pPr>
        <w:pStyle w:val="NoSpacing"/>
        <w:jc w:val="both"/>
        <w:rPr>
          <w:rFonts w:ascii="Times New Roman" w:eastAsia="Calibri" w:hAnsi="Times New Roman" w:cs="Times New Roman"/>
          <w:sz w:val="24"/>
          <w:szCs w:val="24"/>
        </w:rPr>
      </w:pPr>
      <w:r w:rsidRPr="0056065E">
        <w:rPr>
          <w:rFonts w:ascii="Times New Roman" w:eastAsia="Calibri" w:hAnsi="Times New Roman" w:cs="Times New Roman"/>
          <w:sz w:val="24"/>
          <w:szCs w:val="24"/>
        </w:rPr>
        <w:t>Quality of service (</w:t>
      </w:r>
      <w:proofErr w:type="spellStart"/>
      <w:r w:rsidRPr="0056065E">
        <w:rPr>
          <w:rFonts w:ascii="Times New Roman" w:eastAsia="Calibri" w:hAnsi="Times New Roman" w:cs="Times New Roman"/>
          <w:sz w:val="24"/>
          <w:szCs w:val="24"/>
        </w:rPr>
        <w:t>QoS</w:t>
      </w:r>
      <w:proofErr w:type="spellEnd"/>
      <w:r w:rsidRPr="0056065E">
        <w:rPr>
          <w:rFonts w:ascii="Times New Roman" w:eastAsia="Calibri" w:hAnsi="Times New Roman" w:cs="Times New Roman"/>
          <w:sz w:val="24"/>
          <w:szCs w:val="24"/>
        </w:rPr>
        <w:t>) is the</w:t>
      </w:r>
      <w:r w:rsidRPr="0056065E">
        <w:rPr>
          <w:rFonts w:ascii="Times New Roman" w:hAnsi="Times New Roman" w:cs="Times New Roman"/>
          <w:sz w:val="24"/>
          <w:szCs w:val="24"/>
        </w:rPr>
        <w:t xml:space="preserve"> </w:t>
      </w:r>
      <w:r w:rsidRPr="0056065E">
        <w:rPr>
          <w:rFonts w:ascii="Times New Roman" w:eastAsia="Calibri" w:hAnsi="Times New Roman" w:cs="Times New Roman"/>
          <w:sz w:val="24"/>
          <w:szCs w:val="24"/>
        </w:rPr>
        <w:t>collective effect of service performance which determines the degree of satisfaction</w:t>
      </w:r>
      <w:r w:rsidRPr="0056065E">
        <w:rPr>
          <w:rFonts w:ascii="Times New Roman" w:hAnsi="Times New Roman" w:cs="Times New Roman"/>
          <w:sz w:val="24"/>
          <w:szCs w:val="24"/>
        </w:rPr>
        <w:t xml:space="preserve"> </w:t>
      </w:r>
      <w:r w:rsidRPr="0056065E">
        <w:rPr>
          <w:rFonts w:ascii="Times New Roman" w:eastAsia="Calibri" w:hAnsi="Times New Roman" w:cs="Times New Roman"/>
          <w:sz w:val="24"/>
          <w:szCs w:val="24"/>
        </w:rPr>
        <w:t>of a user of the service indicating the performance of a network and of</w:t>
      </w:r>
      <w:r w:rsidRPr="0056065E">
        <w:rPr>
          <w:rFonts w:ascii="Times New Roman" w:hAnsi="Times New Roman" w:cs="Times New Roman"/>
          <w:sz w:val="24"/>
          <w:szCs w:val="24"/>
        </w:rPr>
        <w:t xml:space="preserve"> </w:t>
      </w:r>
      <w:r w:rsidRPr="0056065E">
        <w:rPr>
          <w:rFonts w:ascii="Times New Roman" w:eastAsia="Calibri" w:hAnsi="Times New Roman" w:cs="Times New Roman"/>
          <w:sz w:val="24"/>
          <w:szCs w:val="24"/>
        </w:rPr>
        <w:t>the degree to which the network conforms to the stipulated norms</w:t>
      </w:r>
    </w:p>
    <w:p w:rsidR="00640872" w:rsidRDefault="00640872" w:rsidP="00640872">
      <w:pPr>
        <w:pStyle w:val="NoSpacing"/>
        <w:rPr>
          <w:rFonts w:ascii="Times New Roman" w:hAnsi="Times New Roman" w:cs="Times New Roman"/>
          <w:b/>
          <w:sz w:val="24"/>
          <w:szCs w:val="24"/>
        </w:rPr>
      </w:pPr>
    </w:p>
    <w:p w:rsidR="00640872" w:rsidRPr="00BF259F" w:rsidRDefault="00640872" w:rsidP="00640872">
      <w:pPr>
        <w:pStyle w:val="NoSpacing"/>
        <w:rPr>
          <w:rFonts w:ascii="Times New Roman" w:hAnsi="Times New Roman" w:cs="Times New Roman"/>
          <w:sz w:val="24"/>
          <w:szCs w:val="24"/>
        </w:rPr>
      </w:pPr>
      <w:r w:rsidRPr="00BF259F">
        <w:rPr>
          <w:rFonts w:ascii="Times New Roman" w:hAnsi="Times New Roman" w:cs="Times New Roman"/>
          <w:sz w:val="24"/>
          <w:szCs w:val="24"/>
        </w:rPr>
        <w:t xml:space="preserve">In telecommunications, ‘quality of service’ relates to the ability to </w:t>
      </w:r>
      <w:r w:rsidR="00533AA4">
        <w:rPr>
          <w:rFonts w:ascii="Times New Roman" w:hAnsi="Times New Roman" w:cs="Times New Roman"/>
          <w:sz w:val="24"/>
          <w:szCs w:val="24"/>
        </w:rPr>
        <w:t xml:space="preserve">provide different resources for </w:t>
      </w:r>
      <w:r w:rsidRPr="00BF259F">
        <w:rPr>
          <w:rFonts w:ascii="Times New Roman" w:hAnsi="Times New Roman" w:cs="Times New Roman"/>
          <w:sz w:val="24"/>
          <w:szCs w:val="24"/>
        </w:rPr>
        <w:t>different applications and to accord different priorities to each. Consequently, the level of service offered must be stated in any contract or service Legal Agreement that is offered by a service provider to a consumer.</w:t>
      </w:r>
    </w:p>
    <w:p w:rsidR="00640872" w:rsidRDefault="00640872" w:rsidP="00640872">
      <w:pPr>
        <w:pStyle w:val="NoSpacing"/>
        <w:jc w:val="both"/>
        <w:rPr>
          <w:rFonts w:ascii="Times New Roman" w:hAnsi="Times New Roman" w:cs="Times New Roman"/>
          <w:sz w:val="24"/>
          <w:szCs w:val="24"/>
        </w:rPr>
      </w:pPr>
    </w:p>
    <w:p w:rsidR="00640872" w:rsidRPr="00BF259F" w:rsidRDefault="00640872" w:rsidP="00640872">
      <w:pPr>
        <w:pStyle w:val="NoSpacing"/>
        <w:jc w:val="both"/>
        <w:rPr>
          <w:rFonts w:ascii="Times New Roman" w:hAnsi="Times New Roman" w:cs="Times New Roman"/>
          <w:sz w:val="24"/>
          <w:szCs w:val="24"/>
        </w:rPr>
      </w:pPr>
      <w:r w:rsidRPr="00BF259F">
        <w:rPr>
          <w:rFonts w:ascii="Times New Roman" w:hAnsi="Times New Roman" w:cs="Times New Roman"/>
          <w:sz w:val="24"/>
          <w:szCs w:val="24"/>
        </w:rPr>
        <w:t xml:space="preserve">There are certain technical indicators, which serve as benchmarks by which the ‘quality of service delivery may be judged.  Such benchmarks are, of necessity, of a technical nature, but they are crucial in assessing the profile of the service delivered.  They are also instrumental in a certain period of time.  The consumer, </w:t>
      </w:r>
      <w:r>
        <w:rPr>
          <w:rFonts w:ascii="Times New Roman" w:hAnsi="Times New Roman" w:cs="Times New Roman"/>
          <w:sz w:val="24"/>
          <w:szCs w:val="24"/>
        </w:rPr>
        <w:t>should be</w:t>
      </w:r>
      <w:r w:rsidRPr="00BF259F">
        <w:rPr>
          <w:rFonts w:ascii="Times New Roman" w:hAnsi="Times New Roman" w:cs="Times New Roman"/>
          <w:sz w:val="24"/>
          <w:szCs w:val="24"/>
        </w:rPr>
        <w:t xml:space="preserve"> provided with all the necessary information regarding these technical indicators so that, should the need arise, they will have the means with which to compare actual performance with guaranteed performance.  </w:t>
      </w:r>
      <w:r>
        <w:rPr>
          <w:rFonts w:ascii="Times New Roman" w:hAnsi="Times New Roman" w:cs="Times New Roman"/>
          <w:sz w:val="24"/>
          <w:szCs w:val="24"/>
        </w:rPr>
        <w:t xml:space="preserve"> </w:t>
      </w:r>
    </w:p>
    <w:p w:rsidR="00640872" w:rsidRDefault="00640872" w:rsidP="00640872"/>
    <w:p w:rsidR="00640872" w:rsidRPr="00A84155" w:rsidRDefault="00640872" w:rsidP="00640872">
      <w:pPr>
        <w:jc w:val="both"/>
      </w:pPr>
      <w:r w:rsidRPr="00A84155">
        <w:t xml:space="preserve">Regulatory Authorities particularly in developing countries make reference the ITU for international standards on ICT issues services. For mobile voice and data service the E 807 is a reference document that provided key performance indications that can be referenced to.  This recommendation needs revision considering that most of the relevant KPIs that the industry uses are either absent or have thresholds that do not conform to international standards. An example is the threshold for call drop rate. The industrial standard is </w:t>
      </w:r>
      <w:r w:rsidRPr="00640872">
        <w:rPr>
          <w:bCs/>
        </w:rPr>
        <w:t xml:space="preserve">≤   2, whilst E 807 gives a value of ≤   3.    </w:t>
      </w:r>
    </w:p>
    <w:p w:rsidR="00640872" w:rsidRPr="00A84155" w:rsidRDefault="00640872" w:rsidP="00640872">
      <w:r w:rsidRPr="00A84155">
        <w:t>It is in this regard that this contribution to be used as a base line for the development of a recommendation on KPIs for the industry</w:t>
      </w:r>
    </w:p>
    <w:p w:rsidR="00640872" w:rsidRPr="00533AA4" w:rsidRDefault="00640872" w:rsidP="00640872">
      <w:pPr>
        <w:rPr>
          <w:b/>
          <w:bCs/>
        </w:rPr>
      </w:pPr>
      <w:r w:rsidRPr="00533AA4">
        <w:rPr>
          <w:b/>
          <w:bCs/>
        </w:rPr>
        <w:t>TECHNICAL SPECIFICATIONS FOR THE VARIOUS TECHNOLOGIES</w:t>
      </w:r>
    </w:p>
    <w:p w:rsidR="00640872" w:rsidRPr="00A84155" w:rsidRDefault="00640872" w:rsidP="00640872">
      <w:r w:rsidRPr="00A84155">
        <w:t>The purpose of this document is to describe the 2G,</w:t>
      </w:r>
      <w:r w:rsidR="00533AA4">
        <w:t xml:space="preserve"> </w:t>
      </w:r>
      <w:r w:rsidRPr="00A84155">
        <w:t>3G and LTE KPI performance monitoring</w:t>
      </w:r>
    </w:p>
    <w:tbl>
      <w:tblPr>
        <w:tblStyle w:val="TableGrid"/>
        <w:tblW w:w="9812" w:type="dxa"/>
        <w:tblLook w:val="04A0" w:firstRow="1" w:lastRow="0" w:firstColumn="1" w:lastColumn="0" w:noHBand="0" w:noVBand="1"/>
      </w:tblPr>
      <w:tblGrid>
        <w:gridCol w:w="1825"/>
        <w:gridCol w:w="1793"/>
        <w:gridCol w:w="1466"/>
        <w:gridCol w:w="1576"/>
        <w:gridCol w:w="1576"/>
        <w:gridCol w:w="1576"/>
      </w:tblGrid>
      <w:tr w:rsidR="00640872" w:rsidTr="009F0E34">
        <w:tc>
          <w:tcPr>
            <w:tcW w:w="1825" w:type="dxa"/>
            <w:shd w:val="clear" w:color="auto" w:fill="ACB9CA" w:themeFill="text2" w:themeFillTint="66"/>
          </w:tcPr>
          <w:p w:rsidR="00640872" w:rsidRPr="00F16D6F" w:rsidRDefault="00640872" w:rsidP="009F0E34">
            <w:pPr>
              <w:pStyle w:val="NormalWeb"/>
              <w:spacing w:before="0" w:beforeAutospacing="0" w:after="0" w:afterAutospacing="0"/>
              <w:textAlignment w:val="baseline"/>
              <w:rPr>
                <w:bCs/>
                <w:color w:val="000000"/>
                <w:kern w:val="24"/>
                <w:sz w:val="20"/>
                <w:szCs w:val="20"/>
                <w:lang w:val="fr-FR"/>
              </w:rPr>
            </w:pPr>
            <w:proofErr w:type="spellStart"/>
            <w:r>
              <w:rPr>
                <w:bCs/>
                <w:color w:val="000000"/>
                <w:kern w:val="24"/>
                <w:sz w:val="20"/>
                <w:szCs w:val="20"/>
                <w:lang w:val="fr-FR"/>
              </w:rPr>
              <w:t>Generation</w:t>
            </w:r>
            <w:proofErr w:type="spellEnd"/>
          </w:p>
        </w:tc>
        <w:tc>
          <w:tcPr>
            <w:tcW w:w="1793" w:type="dxa"/>
            <w:shd w:val="clear" w:color="auto" w:fill="ACB9CA" w:themeFill="text2" w:themeFillTint="66"/>
          </w:tcPr>
          <w:p w:rsidR="00640872" w:rsidRPr="00F16D6F" w:rsidRDefault="00640872" w:rsidP="009F0E34">
            <w:pPr>
              <w:pStyle w:val="NormalWeb"/>
              <w:spacing w:before="0" w:beforeAutospacing="0" w:after="0" w:afterAutospacing="0"/>
              <w:textAlignment w:val="baseline"/>
              <w:rPr>
                <w:bCs/>
                <w:color w:val="000000"/>
                <w:kern w:val="24"/>
                <w:sz w:val="20"/>
                <w:szCs w:val="20"/>
                <w:lang w:val="fr-FR"/>
              </w:rPr>
            </w:pPr>
            <w:r>
              <w:rPr>
                <w:bCs/>
                <w:color w:val="000000"/>
                <w:kern w:val="24"/>
                <w:sz w:val="20"/>
                <w:szCs w:val="20"/>
                <w:lang w:val="fr-FR"/>
              </w:rPr>
              <w:t xml:space="preserve">Access </w:t>
            </w:r>
            <w:proofErr w:type="spellStart"/>
            <w:r>
              <w:rPr>
                <w:bCs/>
                <w:color w:val="000000"/>
                <w:kern w:val="24"/>
                <w:sz w:val="20"/>
                <w:szCs w:val="20"/>
                <w:lang w:val="fr-FR"/>
              </w:rPr>
              <w:t>Technology</w:t>
            </w:r>
            <w:proofErr w:type="spellEnd"/>
          </w:p>
        </w:tc>
        <w:tc>
          <w:tcPr>
            <w:tcW w:w="1466" w:type="dxa"/>
            <w:shd w:val="clear" w:color="auto" w:fill="ACB9CA" w:themeFill="text2" w:themeFillTint="66"/>
          </w:tcPr>
          <w:p w:rsidR="00640872" w:rsidRPr="00F16D6F" w:rsidRDefault="00640872" w:rsidP="009F0E34">
            <w:pPr>
              <w:pStyle w:val="NormalWeb"/>
              <w:spacing w:before="0" w:beforeAutospacing="0" w:after="0" w:afterAutospacing="0"/>
              <w:textAlignment w:val="baseline"/>
              <w:rPr>
                <w:bCs/>
                <w:color w:val="000000"/>
                <w:kern w:val="24"/>
                <w:sz w:val="20"/>
                <w:szCs w:val="20"/>
                <w:lang w:val="fr-FR"/>
              </w:rPr>
            </w:pPr>
            <w:r>
              <w:rPr>
                <w:bCs/>
                <w:color w:val="000000"/>
                <w:kern w:val="24"/>
                <w:sz w:val="20"/>
                <w:szCs w:val="20"/>
                <w:lang w:val="fr-FR"/>
              </w:rPr>
              <w:t>Modulation</w:t>
            </w:r>
          </w:p>
        </w:tc>
        <w:tc>
          <w:tcPr>
            <w:tcW w:w="1576" w:type="dxa"/>
            <w:shd w:val="clear" w:color="auto" w:fill="ACB9CA" w:themeFill="text2" w:themeFillTint="66"/>
          </w:tcPr>
          <w:p w:rsidR="00640872" w:rsidRPr="005754A9" w:rsidRDefault="00640872" w:rsidP="009F0E34">
            <w:pPr>
              <w:pStyle w:val="NormalWeb"/>
              <w:spacing w:before="0" w:beforeAutospacing="0" w:after="0" w:afterAutospacing="0"/>
              <w:textAlignment w:val="baseline"/>
              <w:rPr>
                <w:bCs/>
                <w:color w:val="000000"/>
                <w:kern w:val="24"/>
                <w:sz w:val="20"/>
                <w:szCs w:val="20"/>
                <w:lang w:val="fr-FR"/>
              </w:rPr>
            </w:pPr>
            <w:proofErr w:type="spellStart"/>
            <w:r>
              <w:rPr>
                <w:bCs/>
                <w:color w:val="000000"/>
                <w:kern w:val="24"/>
                <w:sz w:val="20"/>
                <w:szCs w:val="20"/>
                <w:lang w:val="fr-FR"/>
              </w:rPr>
              <w:t>Frequency</w:t>
            </w:r>
            <w:proofErr w:type="spellEnd"/>
            <w:r>
              <w:rPr>
                <w:bCs/>
                <w:color w:val="000000"/>
                <w:kern w:val="24"/>
                <w:sz w:val="20"/>
                <w:szCs w:val="20"/>
                <w:lang w:val="fr-FR"/>
              </w:rPr>
              <w:t xml:space="preserve"> bands</w:t>
            </w:r>
          </w:p>
        </w:tc>
        <w:tc>
          <w:tcPr>
            <w:tcW w:w="1576" w:type="dxa"/>
            <w:shd w:val="clear" w:color="auto" w:fill="ACB9CA" w:themeFill="text2" w:themeFillTint="66"/>
          </w:tcPr>
          <w:p w:rsidR="00640872" w:rsidRPr="005754A9" w:rsidRDefault="00640872" w:rsidP="009F0E34">
            <w:pPr>
              <w:pStyle w:val="NormalWeb"/>
              <w:spacing w:before="0" w:beforeAutospacing="0" w:after="0" w:afterAutospacing="0"/>
              <w:jc w:val="center"/>
              <w:textAlignment w:val="baseline"/>
              <w:rPr>
                <w:bCs/>
                <w:color w:val="000000"/>
                <w:kern w:val="24"/>
                <w:sz w:val="20"/>
                <w:szCs w:val="20"/>
                <w:lang w:val="fr-FR"/>
              </w:rPr>
            </w:pPr>
            <w:proofErr w:type="spellStart"/>
            <w:r>
              <w:rPr>
                <w:bCs/>
                <w:color w:val="000000"/>
                <w:kern w:val="24"/>
                <w:sz w:val="20"/>
                <w:szCs w:val="20"/>
                <w:lang w:val="fr-FR"/>
              </w:rPr>
              <w:t>Latency</w:t>
            </w:r>
            <w:proofErr w:type="spellEnd"/>
          </w:p>
        </w:tc>
        <w:tc>
          <w:tcPr>
            <w:tcW w:w="1576" w:type="dxa"/>
            <w:shd w:val="clear" w:color="auto" w:fill="ACB9CA" w:themeFill="text2" w:themeFillTint="66"/>
          </w:tcPr>
          <w:p w:rsidR="00640872" w:rsidRPr="005754A9" w:rsidRDefault="00640872" w:rsidP="009F0E34">
            <w:pPr>
              <w:pStyle w:val="NormalWeb"/>
              <w:spacing w:before="0" w:beforeAutospacing="0" w:after="0" w:afterAutospacing="0"/>
              <w:textAlignment w:val="baseline"/>
              <w:rPr>
                <w:bCs/>
                <w:color w:val="000000"/>
                <w:kern w:val="24"/>
                <w:sz w:val="20"/>
                <w:szCs w:val="20"/>
                <w:lang w:val="fr-FR"/>
              </w:rPr>
            </w:pPr>
            <w:proofErr w:type="spellStart"/>
            <w:r>
              <w:rPr>
                <w:bCs/>
                <w:color w:val="000000"/>
                <w:kern w:val="24"/>
                <w:sz w:val="20"/>
                <w:szCs w:val="20"/>
                <w:lang w:val="fr-FR"/>
              </w:rPr>
              <w:t>Throughput</w:t>
            </w:r>
            <w:proofErr w:type="spellEnd"/>
          </w:p>
        </w:tc>
      </w:tr>
      <w:tr w:rsidR="00640872" w:rsidTr="009F0E34">
        <w:tc>
          <w:tcPr>
            <w:tcW w:w="1825" w:type="dxa"/>
            <w:shd w:val="clear" w:color="auto" w:fill="D9E2F3" w:themeFill="accent5" w:themeFillTint="33"/>
          </w:tcPr>
          <w:p w:rsidR="00640872" w:rsidRDefault="00640872" w:rsidP="009F0E34">
            <w:pPr>
              <w:pStyle w:val="NormalWeb"/>
              <w:spacing w:before="0" w:beforeAutospacing="0" w:after="0" w:afterAutospacing="0"/>
              <w:textAlignment w:val="baseline"/>
              <w:rPr>
                <w:bCs/>
                <w:color w:val="000000"/>
                <w:kern w:val="24"/>
                <w:sz w:val="20"/>
                <w:szCs w:val="20"/>
                <w:lang w:val="fr-FR"/>
              </w:rPr>
            </w:pPr>
          </w:p>
        </w:tc>
        <w:tc>
          <w:tcPr>
            <w:tcW w:w="1793" w:type="dxa"/>
            <w:shd w:val="clear" w:color="auto" w:fill="D9E2F3" w:themeFill="accent5" w:themeFillTint="33"/>
          </w:tcPr>
          <w:p w:rsidR="00640872" w:rsidRDefault="00640872" w:rsidP="009F0E34">
            <w:pPr>
              <w:pStyle w:val="NormalWeb"/>
              <w:spacing w:before="0" w:beforeAutospacing="0" w:after="0" w:afterAutospacing="0"/>
              <w:textAlignment w:val="baseline"/>
              <w:rPr>
                <w:bCs/>
                <w:color w:val="000000"/>
                <w:kern w:val="24"/>
                <w:sz w:val="20"/>
                <w:szCs w:val="20"/>
                <w:lang w:val="fr-FR"/>
              </w:rPr>
            </w:pPr>
          </w:p>
        </w:tc>
        <w:tc>
          <w:tcPr>
            <w:tcW w:w="1466" w:type="dxa"/>
            <w:shd w:val="clear" w:color="auto" w:fill="D9E2F3" w:themeFill="accent5" w:themeFillTint="33"/>
          </w:tcPr>
          <w:p w:rsidR="00640872" w:rsidRDefault="00640872" w:rsidP="009F0E34">
            <w:pPr>
              <w:pStyle w:val="NormalWeb"/>
              <w:spacing w:before="0" w:beforeAutospacing="0" w:after="0" w:afterAutospacing="0"/>
              <w:textAlignment w:val="baseline"/>
              <w:rPr>
                <w:bCs/>
                <w:color w:val="000000"/>
                <w:kern w:val="24"/>
                <w:sz w:val="20"/>
                <w:szCs w:val="20"/>
                <w:lang w:val="fr-FR"/>
              </w:rPr>
            </w:pPr>
          </w:p>
        </w:tc>
        <w:tc>
          <w:tcPr>
            <w:tcW w:w="1576" w:type="dxa"/>
            <w:shd w:val="clear" w:color="auto" w:fill="D9E2F3" w:themeFill="accent5" w:themeFillTint="33"/>
          </w:tcPr>
          <w:p w:rsidR="00640872" w:rsidRDefault="00640872" w:rsidP="009F0E34">
            <w:pPr>
              <w:pStyle w:val="NormalWeb"/>
              <w:spacing w:before="0" w:beforeAutospacing="0" w:after="0" w:afterAutospacing="0"/>
              <w:textAlignment w:val="baseline"/>
              <w:rPr>
                <w:bCs/>
                <w:color w:val="000000"/>
                <w:kern w:val="24"/>
                <w:sz w:val="20"/>
                <w:szCs w:val="20"/>
                <w:lang w:val="fr-FR"/>
              </w:rPr>
            </w:pPr>
          </w:p>
        </w:tc>
        <w:tc>
          <w:tcPr>
            <w:tcW w:w="1576" w:type="dxa"/>
            <w:shd w:val="clear" w:color="auto" w:fill="D9E2F3" w:themeFill="accent5" w:themeFillTint="33"/>
          </w:tcPr>
          <w:p w:rsidR="00640872" w:rsidRDefault="00640872" w:rsidP="009F0E34">
            <w:pPr>
              <w:pStyle w:val="NormalWeb"/>
              <w:spacing w:before="0" w:beforeAutospacing="0" w:after="0" w:afterAutospacing="0"/>
              <w:jc w:val="center"/>
              <w:textAlignment w:val="baseline"/>
              <w:rPr>
                <w:bCs/>
                <w:color w:val="000000"/>
                <w:kern w:val="24"/>
                <w:sz w:val="20"/>
                <w:szCs w:val="20"/>
                <w:lang w:val="fr-FR"/>
              </w:rPr>
            </w:pPr>
          </w:p>
        </w:tc>
        <w:tc>
          <w:tcPr>
            <w:tcW w:w="1576" w:type="dxa"/>
            <w:shd w:val="clear" w:color="auto" w:fill="D9E2F3" w:themeFill="accent5" w:themeFillTint="33"/>
          </w:tcPr>
          <w:p w:rsidR="00640872" w:rsidRDefault="00640872" w:rsidP="009F0E34">
            <w:pPr>
              <w:pStyle w:val="NormalWeb"/>
              <w:spacing w:before="0" w:beforeAutospacing="0" w:after="0" w:afterAutospacing="0"/>
              <w:textAlignment w:val="baseline"/>
              <w:rPr>
                <w:bCs/>
                <w:color w:val="000000"/>
                <w:kern w:val="24"/>
                <w:sz w:val="20"/>
                <w:szCs w:val="20"/>
                <w:lang w:val="fr-FR"/>
              </w:rPr>
            </w:pPr>
          </w:p>
        </w:tc>
      </w:tr>
      <w:tr w:rsidR="00640872" w:rsidTr="009F0E34">
        <w:tc>
          <w:tcPr>
            <w:tcW w:w="1825" w:type="dxa"/>
            <w:shd w:val="clear" w:color="auto" w:fill="F7CAAC" w:themeFill="accent2" w:themeFillTint="66"/>
          </w:tcPr>
          <w:p w:rsidR="00640872" w:rsidRPr="00F16D6F" w:rsidRDefault="00640872" w:rsidP="009F0E34">
            <w:pPr>
              <w:pStyle w:val="NormalWeb"/>
              <w:spacing w:before="0" w:beforeAutospacing="0" w:after="0" w:afterAutospacing="0"/>
              <w:textAlignment w:val="baseline"/>
              <w:rPr>
                <w:sz w:val="20"/>
                <w:szCs w:val="20"/>
              </w:rPr>
            </w:pPr>
            <w:r w:rsidRPr="00F16D6F">
              <w:rPr>
                <w:bCs/>
                <w:color w:val="000000"/>
                <w:kern w:val="24"/>
                <w:sz w:val="20"/>
                <w:szCs w:val="20"/>
                <w:lang w:val="fr-FR"/>
              </w:rPr>
              <w:t>GSM (2G)</w:t>
            </w:r>
          </w:p>
        </w:tc>
        <w:tc>
          <w:tcPr>
            <w:tcW w:w="1793" w:type="dxa"/>
            <w:shd w:val="clear" w:color="auto" w:fill="F7CAAC" w:themeFill="accent2" w:themeFillTint="66"/>
          </w:tcPr>
          <w:p w:rsidR="00640872" w:rsidRPr="00F16D6F" w:rsidRDefault="00640872" w:rsidP="009F0E34">
            <w:pPr>
              <w:pStyle w:val="NormalWeb"/>
              <w:spacing w:before="0" w:beforeAutospacing="0" w:after="0" w:afterAutospacing="0"/>
              <w:textAlignment w:val="baseline"/>
              <w:rPr>
                <w:sz w:val="20"/>
                <w:szCs w:val="20"/>
              </w:rPr>
            </w:pPr>
            <w:r w:rsidRPr="00F16D6F">
              <w:rPr>
                <w:bCs/>
                <w:color w:val="000000"/>
                <w:kern w:val="24"/>
                <w:sz w:val="20"/>
                <w:szCs w:val="20"/>
                <w:lang w:val="fr-FR"/>
              </w:rPr>
              <w:t>TDMA/FDMA</w:t>
            </w:r>
          </w:p>
        </w:tc>
        <w:tc>
          <w:tcPr>
            <w:tcW w:w="1466" w:type="dxa"/>
            <w:shd w:val="clear" w:color="auto" w:fill="F7CAAC" w:themeFill="accent2" w:themeFillTint="66"/>
          </w:tcPr>
          <w:p w:rsidR="00640872" w:rsidRPr="00F16D6F" w:rsidRDefault="00640872" w:rsidP="009F0E34">
            <w:pPr>
              <w:pStyle w:val="NormalWeb"/>
              <w:spacing w:before="0" w:beforeAutospacing="0" w:after="0" w:afterAutospacing="0"/>
              <w:textAlignment w:val="baseline"/>
              <w:rPr>
                <w:sz w:val="20"/>
                <w:szCs w:val="20"/>
              </w:rPr>
            </w:pPr>
            <w:r w:rsidRPr="00F16D6F">
              <w:rPr>
                <w:bCs/>
                <w:color w:val="000000"/>
                <w:kern w:val="24"/>
                <w:sz w:val="20"/>
                <w:szCs w:val="20"/>
                <w:lang w:val="fr-FR"/>
              </w:rPr>
              <w:t xml:space="preserve">GMSK (2 digits per </w:t>
            </w:r>
            <w:proofErr w:type="spellStart"/>
            <w:r w:rsidRPr="00F16D6F">
              <w:rPr>
                <w:bCs/>
                <w:color w:val="000000"/>
                <w:kern w:val="24"/>
                <w:sz w:val="20"/>
                <w:szCs w:val="20"/>
                <w:lang w:val="fr-FR"/>
              </w:rPr>
              <w:t>symbol</w:t>
            </w:r>
            <w:proofErr w:type="spellEnd"/>
            <w:r w:rsidRPr="00F16D6F">
              <w:rPr>
                <w:bCs/>
                <w:color w:val="000000"/>
                <w:kern w:val="24"/>
                <w:sz w:val="20"/>
                <w:szCs w:val="20"/>
                <w:lang w:val="fr-FR"/>
              </w:rPr>
              <w:t>)</w:t>
            </w:r>
          </w:p>
        </w:tc>
        <w:tc>
          <w:tcPr>
            <w:tcW w:w="1576" w:type="dxa"/>
            <w:shd w:val="clear" w:color="auto" w:fill="F7CAAC" w:themeFill="accent2" w:themeFillTint="66"/>
          </w:tcPr>
          <w:p w:rsidR="00640872" w:rsidRPr="005754A9" w:rsidRDefault="00640872" w:rsidP="009F0E34">
            <w:pPr>
              <w:pStyle w:val="NormalWeb"/>
              <w:spacing w:before="0" w:beforeAutospacing="0" w:after="0" w:afterAutospacing="0"/>
              <w:textAlignment w:val="baseline"/>
              <w:rPr>
                <w:sz w:val="20"/>
                <w:szCs w:val="20"/>
              </w:rPr>
            </w:pPr>
            <w:r w:rsidRPr="005754A9">
              <w:rPr>
                <w:bCs/>
                <w:color w:val="000000"/>
                <w:kern w:val="24"/>
                <w:sz w:val="20"/>
                <w:szCs w:val="20"/>
                <w:lang w:val="fr-FR"/>
              </w:rPr>
              <w:t>900-1800 MHZ</w:t>
            </w:r>
          </w:p>
        </w:tc>
        <w:tc>
          <w:tcPr>
            <w:tcW w:w="1576" w:type="dxa"/>
            <w:shd w:val="clear" w:color="auto" w:fill="F7CAAC" w:themeFill="accent2" w:themeFillTint="66"/>
          </w:tcPr>
          <w:p w:rsidR="00640872" w:rsidRPr="005754A9" w:rsidRDefault="00640872" w:rsidP="009F0E34">
            <w:pPr>
              <w:pStyle w:val="NormalWeb"/>
              <w:spacing w:before="0" w:beforeAutospacing="0" w:after="0" w:afterAutospacing="0"/>
              <w:jc w:val="center"/>
              <w:textAlignment w:val="baseline"/>
              <w:rPr>
                <w:sz w:val="20"/>
                <w:szCs w:val="20"/>
              </w:rPr>
            </w:pPr>
            <w:r w:rsidRPr="005754A9">
              <w:rPr>
                <w:bCs/>
                <w:color w:val="000000"/>
                <w:kern w:val="24"/>
                <w:sz w:val="20"/>
                <w:szCs w:val="20"/>
                <w:lang w:val="fr-FR"/>
              </w:rPr>
              <w:t>600 ms</w:t>
            </w:r>
          </w:p>
        </w:tc>
        <w:tc>
          <w:tcPr>
            <w:tcW w:w="1576" w:type="dxa"/>
            <w:shd w:val="clear" w:color="auto" w:fill="F7CAAC" w:themeFill="accent2" w:themeFillTint="66"/>
          </w:tcPr>
          <w:p w:rsidR="00640872" w:rsidRPr="005754A9" w:rsidRDefault="00640872" w:rsidP="009F0E34">
            <w:pPr>
              <w:pStyle w:val="NormalWeb"/>
              <w:spacing w:before="0" w:beforeAutospacing="0" w:after="0" w:afterAutospacing="0"/>
              <w:textAlignment w:val="baseline"/>
              <w:rPr>
                <w:sz w:val="20"/>
                <w:szCs w:val="20"/>
              </w:rPr>
            </w:pPr>
            <w:r w:rsidRPr="005754A9">
              <w:rPr>
                <w:bCs/>
                <w:color w:val="000000"/>
                <w:kern w:val="24"/>
                <w:sz w:val="20"/>
                <w:szCs w:val="20"/>
                <w:lang w:val="fr-FR"/>
              </w:rPr>
              <w:t xml:space="preserve">9,6 </w:t>
            </w:r>
            <w:proofErr w:type="spellStart"/>
            <w:r w:rsidRPr="005754A9">
              <w:rPr>
                <w:bCs/>
                <w:color w:val="000000"/>
                <w:kern w:val="24"/>
                <w:sz w:val="20"/>
                <w:szCs w:val="20"/>
                <w:lang w:val="fr-FR"/>
              </w:rPr>
              <w:t>kps</w:t>
            </w:r>
            <w:proofErr w:type="spellEnd"/>
            <w:r w:rsidRPr="005754A9">
              <w:rPr>
                <w:bCs/>
                <w:color w:val="000000"/>
                <w:kern w:val="24"/>
                <w:sz w:val="20"/>
                <w:szCs w:val="20"/>
                <w:lang w:val="fr-FR"/>
              </w:rPr>
              <w:t xml:space="preserve"> </w:t>
            </w:r>
          </w:p>
        </w:tc>
      </w:tr>
      <w:tr w:rsidR="00640872" w:rsidTr="009F0E34">
        <w:tc>
          <w:tcPr>
            <w:tcW w:w="1825" w:type="dxa"/>
            <w:shd w:val="clear" w:color="auto" w:fill="D9E2F3" w:themeFill="accent5" w:themeFillTint="33"/>
          </w:tcPr>
          <w:p w:rsidR="00640872" w:rsidRPr="00F16D6F" w:rsidRDefault="00640872" w:rsidP="009F0E34">
            <w:pPr>
              <w:pStyle w:val="NormalWeb"/>
              <w:spacing w:before="0" w:beforeAutospacing="0" w:after="0" w:afterAutospacing="0"/>
              <w:textAlignment w:val="baseline"/>
              <w:rPr>
                <w:sz w:val="20"/>
                <w:szCs w:val="20"/>
              </w:rPr>
            </w:pPr>
            <w:r w:rsidRPr="00F16D6F">
              <w:rPr>
                <w:bCs/>
                <w:color w:val="000000"/>
                <w:kern w:val="24"/>
                <w:sz w:val="20"/>
                <w:szCs w:val="20"/>
                <w:lang w:val="fr-FR"/>
              </w:rPr>
              <w:t>GPRS (2.5G)</w:t>
            </w:r>
          </w:p>
        </w:tc>
        <w:tc>
          <w:tcPr>
            <w:tcW w:w="1793" w:type="dxa"/>
            <w:shd w:val="clear" w:color="auto" w:fill="D9E2F3" w:themeFill="accent5" w:themeFillTint="33"/>
          </w:tcPr>
          <w:p w:rsidR="00640872" w:rsidRPr="00F16D6F" w:rsidRDefault="00640872" w:rsidP="009F0E34">
            <w:pPr>
              <w:pStyle w:val="NormalWeb"/>
              <w:spacing w:before="0" w:beforeAutospacing="0" w:after="0" w:afterAutospacing="0"/>
              <w:textAlignment w:val="baseline"/>
              <w:rPr>
                <w:sz w:val="20"/>
                <w:szCs w:val="20"/>
              </w:rPr>
            </w:pPr>
            <w:r w:rsidRPr="00F16D6F">
              <w:rPr>
                <w:bCs/>
                <w:color w:val="000000"/>
                <w:kern w:val="24"/>
                <w:sz w:val="20"/>
                <w:szCs w:val="20"/>
                <w:lang w:val="fr-FR"/>
              </w:rPr>
              <w:t>TDMA/FDMA</w:t>
            </w:r>
          </w:p>
        </w:tc>
        <w:tc>
          <w:tcPr>
            <w:tcW w:w="1466" w:type="dxa"/>
            <w:shd w:val="clear" w:color="auto" w:fill="D9E2F3" w:themeFill="accent5" w:themeFillTint="33"/>
          </w:tcPr>
          <w:p w:rsidR="00640872" w:rsidRPr="00F16D6F" w:rsidRDefault="00640872" w:rsidP="009F0E34">
            <w:pPr>
              <w:pStyle w:val="NormalWeb"/>
              <w:spacing w:before="0" w:beforeAutospacing="0" w:after="0" w:afterAutospacing="0"/>
              <w:textAlignment w:val="baseline"/>
              <w:rPr>
                <w:sz w:val="20"/>
                <w:szCs w:val="20"/>
              </w:rPr>
            </w:pPr>
            <w:r w:rsidRPr="00F16D6F">
              <w:rPr>
                <w:bCs/>
                <w:color w:val="000000"/>
                <w:kern w:val="24"/>
                <w:sz w:val="20"/>
                <w:szCs w:val="20"/>
                <w:lang w:val="fr-FR"/>
              </w:rPr>
              <w:t xml:space="preserve">GMSK (2 digits per </w:t>
            </w:r>
            <w:proofErr w:type="spellStart"/>
            <w:r w:rsidRPr="00F16D6F">
              <w:rPr>
                <w:bCs/>
                <w:color w:val="000000"/>
                <w:kern w:val="24"/>
                <w:sz w:val="20"/>
                <w:szCs w:val="20"/>
                <w:lang w:val="fr-FR"/>
              </w:rPr>
              <w:t>symbol</w:t>
            </w:r>
            <w:proofErr w:type="spellEnd"/>
            <w:r w:rsidRPr="00F16D6F">
              <w:rPr>
                <w:bCs/>
                <w:color w:val="000000"/>
                <w:kern w:val="24"/>
                <w:sz w:val="20"/>
                <w:szCs w:val="20"/>
                <w:lang w:val="fr-FR"/>
              </w:rPr>
              <w:t>)</w:t>
            </w:r>
          </w:p>
        </w:tc>
        <w:tc>
          <w:tcPr>
            <w:tcW w:w="1576" w:type="dxa"/>
            <w:shd w:val="clear" w:color="auto" w:fill="D9E2F3" w:themeFill="accent5" w:themeFillTint="33"/>
          </w:tcPr>
          <w:p w:rsidR="00640872" w:rsidRPr="005754A9" w:rsidRDefault="00640872" w:rsidP="009F0E34">
            <w:pPr>
              <w:pStyle w:val="NormalWeb"/>
              <w:spacing w:before="0" w:beforeAutospacing="0" w:after="0" w:afterAutospacing="0"/>
              <w:textAlignment w:val="baseline"/>
              <w:rPr>
                <w:sz w:val="20"/>
                <w:szCs w:val="20"/>
              </w:rPr>
            </w:pPr>
            <w:r w:rsidRPr="005754A9">
              <w:rPr>
                <w:bCs/>
                <w:color w:val="000000"/>
                <w:kern w:val="24"/>
                <w:sz w:val="20"/>
                <w:szCs w:val="20"/>
                <w:lang w:val="fr-FR"/>
              </w:rPr>
              <w:t>900-1800 MHZ</w:t>
            </w:r>
          </w:p>
        </w:tc>
        <w:tc>
          <w:tcPr>
            <w:tcW w:w="1576" w:type="dxa"/>
            <w:shd w:val="clear" w:color="auto" w:fill="D9E2F3" w:themeFill="accent5" w:themeFillTint="33"/>
          </w:tcPr>
          <w:p w:rsidR="00640872" w:rsidRPr="005754A9" w:rsidRDefault="00640872" w:rsidP="009F0E34">
            <w:pPr>
              <w:pStyle w:val="NormalWeb"/>
              <w:spacing w:before="0" w:beforeAutospacing="0" w:after="0" w:afterAutospacing="0"/>
              <w:jc w:val="center"/>
              <w:textAlignment w:val="baseline"/>
              <w:rPr>
                <w:sz w:val="20"/>
                <w:szCs w:val="20"/>
              </w:rPr>
            </w:pPr>
            <w:r w:rsidRPr="005754A9">
              <w:rPr>
                <w:bCs/>
                <w:color w:val="000000"/>
                <w:kern w:val="24"/>
                <w:sz w:val="20"/>
                <w:szCs w:val="20"/>
                <w:lang w:val="fr-FR"/>
              </w:rPr>
              <w:t xml:space="preserve">500ms </w:t>
            </w:r>
          </w:p>
        </w:tc>
        <w:tc>
          <w:tcPr>
            <w:tcW w:w="1576" w:type="dxa"/>
            <w:shd w:val="clear" w:color="auto" w:fill="D9E2F3" w:themeFill="accent5" w:themeFillTint="33"/>
          </w:tcPr>
          <w:p w:rsidR="00640872" w:rsidRPr="005754A9" w:rsidRDefault="00640872" w:rsidP="009F0E34">
            <w:pPr>
              <w:pStyle w:val="NormalWeb"/>
              <w:spacing w:before="0" w:beforeAutospacing="0" w:after="0" w:afterAutospacing="0"/>
              <w:textAlignment w:val="baseline"/>
              <w:rPr>
                <w:sz w:val="20"/>
                <w:szCs w:val="20"/>
              </w:rPr>
            </w:pPr>
            <w:r w:rsidRPr="005754A9">
              <w:rPr>
                <w:bCs/>
                <w:color w:val="000000"/>
                <w:kern w:val="24"/>
                <w:sz w:val="20"/>
                <w:szCs w:val="20"/>
                <w:lang w:val="fr-FR"/>
              </w:rPr>
              <w:t xml:space="preserve">40 </w:t>
            </w:r>
            <w:proofErr w:type="spellStart"/>
            <w:r w:rsidRPr="005754A9">
              <w:rPr>
                <w:bCs/>
                <w:color w:val="000000"/>
                <w:kern w:val="24"/>
                <w:sz w:val="20"/>
                <w:szCs w:val="20"/>
                <w:lang w:val="fr-FR"/>
              </w:rPr>
              <w:t>kps</w:t>
            </w:r>
            <w:proofErr w:type="spellEnd"/>
            <w:r w:rsidRPr="005754A9">
              <w:rPr>
                <w:bCs/>
                <w:color w:val="000000"/>
                <w:kern w:val="24"/>
                <w:sz w:val="20"/>
                <w:szCs w:val="20"/>
                <w:lang w:val="fr-FR"/>
              </w:rPr>
              <w:t xml:space="preserve"> </w:t>
            </w:r>
          </w:p>
        </w:tc>
      </w:tr>
      <w:tr w:rsidR="00640872" w:rsidTr="009F0E34">
        <w:tc>
          <w:tcPr>
            <w:tcW w:w="1825" w:type="dxa"/>
            <w:shd w:val="clear" w:color="auto" w:fill="F7CAAC" w:themeFill="accent2" w:themeFillTint="66"/>
          </w:tcPr>
          <w:p w:rsidR="00640872" w:rsidRPr="00F16D6F" w:rsidRDefault="00640872" w:rsidP="009F0E34">
            <w:pPr>
              <w:pStyle w:val="NormalWeb"/>
              <w:spacing w:before="0" w:beforeAutospacing="0" w:after="0" w:afterAutospacing="0"/>
              <w:textAlignment w:val="baseline"/>
              <w:rPr>
                <w:sz w:val="20"/>
                <w:szCs w:val="20"/>
              </w:rPr>
            </w:pPr>
            <w:r w:rsidRPr="00F16D6F">
              <w:rPr>
                <w:bCs/>
                <w:color w:val="000000"/>
                <w:kern w:val="24"/>
                <w:sz w:val="20"/>
                <w:szCs w:val="20"/>
                <w:lang w:val="fr-FR"/>
              </w:rPr>
              <w:t>EDGE (2.75G)</w:t>
            </w:r>
          </w:p>
        </w:tc>
        <w:tc>
          <w:tcPr>
            <w:tcW w:w="1793" w:type="dxa"/>
            <w:shd w:val="clear" w:color="auto" w:fill="F7CAAC" w:themeFill="accent2" w:themeFillTint="66"/>
          </w:tcPr>
          <w:p w:rsidR="00640872" w:rsidRPr="00F16D6F" w:rsidRDefault="00640872" w:rsidP="009F0E34">
            <w:pPr>
              <w:pStyle w:val="NormalWeb"/>
              <w:spacing w:before="0" w:beforeAutospacing="0" w:after="0" w:afterAutospacing="0"/>
              <w:textAlignment w:val="baseline"/>
              <w:rPr>
                <w:sz w:val="20"/>
                <w:szCs w:val="20"/>
              </w:rPr>
            </w:pPr>
            <w:r w:rsidRPr="00F16D6F">
              <w:rPr>
                <w:bCs/>
                <w:color w:val="000000"/>
                <w:kern w:val="24"/>
                <w:sz w:val="20"/>
                <w:szCs w:val="20"/>
                <w:lang w:val="fr-FR"/>
              </w:rPr>
              <w:t>TDMA/FDMA</w:t>
            </w:r>
          </w:p>
        </w:tc>
        <w:tc>
          <w:tcPr>
            <w:tcW w:w="1466" w:type="dxa"/>
            <w:shd w:val="clear" w:color="auto" w:fill="F7CAAC" w:themeFill="accent2" w:themeFillTint="66"/>
          </w:tcPr>
          <w:p w:rsidR="00640872" w:rsidRPr="00F16D6F" w:rsidRDefault="00640872" w:rsidP="009F0E34">
            <w:pPr>
              <w:pStyle w:val="NormalWeb"/>
              <w:spacing w:before="0" w:beforeAutospacing="0" w:after="0" w:afterAutospacing="0"/>
              <w:textAlignment w:val="baseline"/>
              <w:rPr>
                <w:sz w:val="20"/>
                <w:szCs w:val="20"/>
              </w:rPr>
            </w:pPr>
            <w:r w:rsidRPr="00F16D6F">
              <w:rPr>
                <w:bCs/>
                <w:color w:val="000000"/>
                <w:kern w:val="24"/>
                <w:sz w:val="20"/>
                <w:szCs w:val="20"/>
                <w:lang w:val="fr-FR"/>
              </w:rPr>
              <w:t xml:space="preserve">8-PSK (3 digits per </w:t>
            </w:r>
            <w:proofErr w:type="spellStart"/>
            <w:r w:rsidRPr="00F16D6F">
              <w:rPr>
                <w:bCs/>
                <w:color w:val="000000"/>
                <w:kern w:val="24"/>
                <w:sz w:val="20"/>
                <w:szCs w:val="20"/>
                <w:lang w:val="fr-FR"/>
              </w:rPr>
              <w:t>symbol</w:t>
            </w:r>
            <w:proofErr w:type="spellEnd"/>
            <w:r w:rsidRPr="00F16D6F">
              <w:rPr>
                <w:bCs/>
                <w:color w:val="000000"/>
                <w:kern w:val="24"/>
                <w:sz w:val="20"/>
                <w:szCs w:val="20"/>
                <w:lang w:val="fr-FR"/>
              </w:rPr>
              <w:t>)</w:t>
            </w:r>
          </w:p>
        </w:tc>
        <w:tc>
          <w:tcPr>
            <w:tcW w:w="1576" w:type="dxa"/>
            <w:shd w:val="clear" w:color="auto" w:fill="F7CAAC" w:themeFill="accent2" w:themeFillTint="66"/>
          </w:tcPr>
          <w:p w:rsidR="00640872" w:rsidRPr="005754A9" w:rsidRDefault="00640872" w:rsidP="009F0E34">
            <w:pPr>
              <w:pStyle w:val="NormalWeb"/>
              <w:spacing w:before="0" w:beforeAutospacing="0" w:after="0" w:afterAutospacing="0"/>
              <w:textAlignment w:val="baseline"/>
              <w:rPr>
                <w:sz w:val="20"/>
                <w:szCs w:val="20"/>
              </w:rPr>
            </w:pPr>
            <w:r w:rsidRPr="005754A9">
              <w:rPr>
                <w:bCs/>
                <w:color w:val="000000"/>
                <w:kern w:val="24"/>
                <w:sz w:val="20"/>
                <w:szCs w:val="20"/>
                <w:lang w:val="fr-FR"/>
              </w:rPr>
              <w:t>900-1800 MHZ</w:t>
            </w:r>
          </w:p>
        </w:tc>
        <w:tc>
          <w:tcPr>
            <w:tcW w:w="1576" w:type="dxa"/>
            <w:shd w:val="clear" w:color="auto" w:fill="F7CAAC" w:themeFill="accent2" w:themeFillTint="66"/>
          </w:tcPr>
          <w:p w:rsidR="00640872" w:rsidRPr="005754A9" w:rsidRDefault="00640872" w:rsidP="009F0E34">
            <w:pPr>
              <w:pStyle w:val="NormalWeb"/>
              <w:spacing w:before="0" w:beforeAutospacing="0" w:after="0" w:afterAutospacing="0"/>
              <w:jc w:val="center"/>
              <w:textAlignment w:val="baseline"/>
              <w:rPr>
                <w:sz w:val="20"/>
                <w:szCs w:val="20"/>
              </w:rPr>
            </w:pPr>
            <w:r w:rsidRPr="005754A9">
              <w:rPr>
                <w:bCs/>
                <w:color w:val="000000"/>
                <w:kern w:val="24"/>
                <w:sz w:val="20"/>
                <w:szCs w:val="20"/>
                <w:lang w:val="fr-FR"/>
              </w:rPr>
              <w:t>400 ms</w:t>
            </w:r>
          </w:p>
        </w:tc>
        <w:tc>
          <w:tcPr>
            <w:tcW w:w="1576" w:type="dxa"/>
            <w:shd w:val="clear" w:color="auto" w:fill="F7CAAC" w:themeFill="accent2" w:themeFillTint="66"/>
          </w:tcPr>
          <w:p w:rsidR="00640872" w:rsidRPr="005754A9" w:rsidRDefault="00640872" w:rsidP="009F0E34">
            <w:pPr>
              <w:pStyle w:val="NormalWeb"/>
              <w:spacing w:before="0" w:beforeAutospacing="0" w:after="0" w:afterAutospacing="0"/>
              <w:textAlignment w:val="baseline"/>
              <w:rPr>
                <w:sz w:val="20"/>
                <w:szCs w:val="20"/>
              </w:rPr>
            </w:pPr>
            <w:r w:rsidRPr="005754A9">
              <w:rPr>
                <w:bCs/>
                <w:color w:val="000000"/>
                <w:kern w:val="24"/>
                <w:sz w:val="20"/>
                <w:szCs w:val="20"/>
                <w:lang w:val="fr-FR"/>
              </w:rPr>
              <w:t>384kps/s</w:t>
            </w:r>
          </w:p>
        </w:tc>
      </w:tr>
      <w:tr w:rsidR="00640872" w:rsidTr="009F0E34">
        <w:tc>
          <w:tcPr>
            <w:tcW w:w="1825" w:type="dxa"/>
            <w:shd w:val="clear" w:color="auto" w:fill="D9E2F3" w:themeFill="accent5" w:themeFillTint="33"/>
          </w:tcPr>
          <w:p w:rsidR="00640872" w:rsidRPr="00F16D6F" w:rsidRDefault="00640872" w:rsidP="009F0E34">
            <w:pPr>
              <w:pStyle w:val="NormalWeb"/>
              <w:spacing w:before="0" w:beforeAutospacing="0" w:after="0" w:afterAutospacing="0"/>
              <w:textAlignment w:val="baseline"/>
              <w:rPr>
                <w:sz w:val="20"/>
                <w:szCs w:val="20"/>
              </w:rPr>
            </w:pPr>
            <w:r w:rsidRPr="00F16D6F">
              <w:rPr>
                <w:bCs/>
                <w:color w:val="000000"/>
                <w:kern w:val="24"/>
                <w:sz w:val="20"/>
                <w:szCs w:val="20"/>
                <w:lang w:val="fr-FR"/>
              </w:rPr>
              <w:t>UMTS (3G)</w:t>
            </w:r>
          </w:p>
        </w:tc>
        <w:tc>
          <w:tcPr>
            <w:tcW w:w="1793" w:type="dxa"/>
            <w:shd w:val="clear" w:color="auto" w:fill="D9E2F3" w:themeFill="accent5" w:themeFillTint="33"/>
          </w:tcPr>
          <w:p w:rsidR="00640872" w:rsidRPr="00F16D6F" w:rsidRDefault="00640872" w:rsidP="009F0E34">
            <w:pPr>
              <w:pStyle w:val="NormalWeb"/>
              <w:spacing w:before="0" w:beforeAutospacing="0" w:after="0" w:afterAutospacing="0"/>
              <w:textAlignment w:val="baseline"/>
              <w:rPr>
                <w:sz w:val="20"/>
                <w:szCs w:val="20"/>
              </w:rPr>
            </w:pPr>
            <w:r w:rsidRPr="00F16D6F">
              <w:rPr>
                <w:bCs/>
                <w:color w:val="000000"/>
                <w:kern w:val="24"/>
                <w:sz w:val="20"/>
                <w:szCs w:val="20"/>
                <w:lang w:val="fr-FR"/>
              </w:rPr>
              <w:t>W-CDMA</w:t>
            </w:r>
          </w:p>
        </w:tc>
        <w:tc>
          <w:tcPr>
            <w:tcW w:w="1466" w:type="dxa"/>
            <w:shd w:val="clear" w:color="auto" w:fill="D9E2F3" w:themeFill="accent5" w:themeFillTint="33"/>
          </w:tcPr>
          <w:p w:rsidR="00640872" w:rsidRPr="00F16D6F" w:rsidRDefault="00640872" w:rsidP="009F0E34">
            <w:pPr>
              <w:pStyle w:val="NormalWeb"/>
              <w:spacing w:before="0" w:beforeAutospacing="0" w:after="0" w:afterAutospacing="0"/>
              <w:textAlignment w:val="baseline"/>
              <w:rPr>
                <w:sz w:val="20"/>
                <w:szCs w:val="20"/>
              </w:rPr>
            </w:pPr>
            <w:r w:rsidRPr="00F16D6F">
              <w:rPr>
                <w:bCs/>
                <w:color w:val="000000"/>
                <w:kern w:val="24"/>
                <w:sz w:val="20"/>
                <w:szCs w:val="20"/>
                <w:lang w:val="fr-FR"/>
              </w:rPr>
              <w:t xml:space="preserve">QPSK (4 digits per </w:t>
            </w:r>
            <w:proofErr w:type="spellStart"/>
            <w:r w:rsidRPr="00F16D6F">
              <w:rPr>
                <w:bCs/>
                <w:color w:val="000000"/>
                <w:kern w:val="24"/>
                <w:sz w:val="20"/>
                <w:szCs w:val="20"/>
                <w:lang w:val="fr-FR"/>
              </w:rPr>
              <w:t>symbol</w:t>
            </w:r>
            <w:proofErr w:type="spellEnd"/>
            <w:r w:rsidRPr="00F16D6F">
              <w:rPr>
                <w:bCs/>
                <w:color w:val="000000"/>
                <w:kern w:val="24"/>
                <w:sz w:val="20"/>
                <w:szCs w:val="20"/>
                <w:lang w:val="fr-FR"/>
              </w:rPr>
              <w:t>)</w:t>
            </w:r>
          </w:p>
        </w:tc>
        <w:tc>
          <w:tcPr>
            <w:tcW w:w="1576" w:type="dxa"/>
            <w:shd w:val="clear" w:color="auto" w:fill="D9E2F3" w:themeFill="accent5" w:themeFillTint="33"/>
          </w:tcPr>
          <w:p w:rsidR="00640872" w:rsidRPr="005754A9" w:rsidRDefault="00640872" w:rsidP="009F0E34">
            <w:pPr>
              <w:pStyle w:val="NormalWeb"/>
              <w:spacing w:before="0" w:beforeAutospacing="0" w:after="0" w:afterAutospacing="0"/>
              <w:textAlignment w:val="baseline"/>
              <w:rPr>
                <w:sz w:val="20"/>
                <w:szCs w:val="20"/>
              </w:rPr>
            </w:pPr>
            <w:r w:rsidRPr="005754A9">
              <w:rPr>
                <w:bCs/>
                <w:color w:val="000000"/>
                <w:kern w:val="24"/>
                <w:sz w:val="20"/>
                <w:szCs w:val="20"/>
                <w:lang w:val="fr-FR"/>
              </w:rPr>
              <w:t>1900 -2100MHz</w:t>
            </w:r>
          </w:p>
        </w:tc>
        <w:tc>
          <w:tcPr>
            <w:tcW w:w="1576" w:type="dxa"/>
            <w:shd w:val="clear" w:color="auto" w:fill="D9E2F3" w:themeFill="accent5" w:themeFillTint="33"/>
          </w:tcPr>
          <w:p w:rsidR="00640872" w:rsidRPr="005754A9" w:rsidRDefault="00640872" w:rsidP="009F0E34">
            <w:pPr>
              <w:pStyle w:val="NormalWeb"/>
              <w:spacing w:before="0" w:beforeAutospacing="0" w:after="0" w:afterAutospacing="0"/>
              <w:ind w:left="130" w:hanging="130"/>
              <w:jc w:val="center"/>
              <w:textAlignment w:val="baseline"/>
              <w:rPr>
                <w:sz w:val="20"/>
                <w:szCs w:val="20"/>
              </w:rPr>
            </w:pPr>
            <w:r w:rsidRPr="005754A9">
              <w:rPr>
                <w:bCs/>
                <w:color w:val="000000"/>
                <w:kern w:val="24"/>
                <w:sz w:val="20"/>
                <w:szCs w:val="20"/>
                <w:lang w:val="fr-FR"/>
              </w:rPr>
              <w:t>150 ms</w:t>
            </w:r>
          </w:p>
        </w:tc>
        <w:tc>
          <w:tcPr>
            <w:tcW w:w="1576" w:type="dxa"/>
            <w:shd w:val="clear" w:color="auto" w:fill="D9E2F3" w:themeFill="accent5" w:themeFillTint="33"/>
          </w:tcPr>
          <w:p w:rsidR="00640872" w:rsidRPr="005754A9" w:rsidRDefault="00640872" w:rsidP="009F0E34">
            <w:pPr>
              <w:pStyle w:val="NormalWeb"/>
              <w:spacing w:before="0" w:beforeAutospacing="0" w:after="0" w:afterAutospacing="0"/>
              <w:ind w:left="130" w:hanging="130"/>
              <w:textAlignment w:val="baseline"/>
              <w:rPr>
                <w:sz w:val="20"/>
                <w:szCs w:val="20"/>
              </w:rPr>
            </w:pPr>
            <w:r w:rsidRPr="005754A9">
              <w:rPr>
                <w:bCs/>
                <w:color w:val="000000"/>
                <w:kern w:val="24"/>
                <w:sz w:val="20"/>
                <w:szCs w:val="20"/>
                <w:lang w:val="fr-FR"/>
              </w:rPr>
              <w:t xml:space="preserve">384 kbps à 2 </w:t>
            </w:r>
            <w:proofErr w:type="spellStart"/>
            <w:r w:rsidRPr="005754A9">
              <w:rPr>
                <w:bCs/>
                <w:color w:val="000000"/>
                <w:kern w:val="24"/>
                <w:sz w:val="20"/>
                <w:szCs w:val="20"/>
                <w:lang w:val="fr-FR"/>
              </w:rPr>
              <w:t>Mps</w:t>
            </w:r>
            <w:proofErr w:type="spellEnd"/>
            <w:r w:rsidRPr="005754A9">
              <w:rPr>
                <w:bCs/>
                <w:color w:val="000000"/>
                <w:kern w:val="24"/>
                <w:sz w:val="20"/>
                <w:szCs w:val="20"/>
                <w:lang w:val="fr-FR"/>
              </w:rPr>
              <w:t xml:space="preserve"> </w:t>
            </w:r>
          </w:p>
        </w:tc>
      </w:tr>
      <w:tr w:rsidR="00640872" w:rsidRPr="008970C3" w:rsidTr="009F0E34">
        <w:tc>
          <w:tcPr>
            <w:tcW w:w="1825" w:type="dxa"/>
            <w:shd w:val="clear" w:color="auto" w:fill="F7CAAC" w:themeFill="accent2" w:themeFillTint="66"/>
          </w:tcPr>
          <w:p w:rsidR="00640872" w:rsidRPr="00F16D6F" w:rsidRDefault="00640872" w:rsidP="009F0E34">
            <w:pPr>
              <w:pStyle w:val="NormalWeb"/>
              <w:spacing w:before="0" w:beforeAutospacing="0" w:after="0" w:afterAutospacing="0"/>
              <w:textAlignment w:val="baseline"/>
              <w:rPr>
                <w:sz w:val="20"/>
                <w:szCs w:val="20"/>
              </w:rPr>
            </w:pPr>
            <w:r w:rsidRPr="00F16D6F">
              <w:rPr>
                <w:bCs/>
                <w:color w:val="000000"/>
                <w:kern w:val="24"/>
                <w:sz w:val="20"/>
                <w:szCs w:val="20"/>
                <w:lang w:val="fr-FR"/>
              </w:rPr>
              <w:t>HSPA (3.5G)</w:t>
            </w:r>
          </w:p>
        </w:tc>
        <w:tc>
          <w:tcPr>
            <w:tcW w:w="1793" w:type="dxa"/>
            <w:shd w:val="clear" w:color="auto" w:fill="F7CAAC" w:themeFill="accent2" w:themeFillTint="66"/>
          </w:tcPr>
          <w:p w:rsidR="00640872" w:rsidRPr="00F16D6F" w:rsidRDefault="00640872" w:rsidP="009F0E34">
            <w:pPr>
              <w:pStyle w:val="NormalWeb"/>
              <w:spacing w:before="0" w:beforeAutospacing="0" w:after="0" w:afterAutospacing="0"/>
              <w:textAlignment w:val="baseline"/>
              <w:rPr>
                <w:sz w:val="20"/>
                <w:szCs w:val="20"/>
              </w:rPr>
            </w:pPr>
            <w:r w:rsidRPr="00F16D6F">
              <w:rPr>
                <w:bCs/>
                <w:color w:val="000000"/>
                <w:kern w:val="24"/>
                <w:sz w:val="20"/>
                <w:szCs w:val="20"/>
                <w:lang w:val="fr-FR"/>
              </w:rPr>
              <w:t>W-CDMA</w:t>
            </w:r>
          </w:p>
        </w:tc>
        <w:tc>
          <w:tcPr>
            <w:tcW w:w="1466" w:type="dxa"/>
            <w:shd w:val="clear" w:color="auto" w:fill="F7CAAC" w:themeFill="accent2" w:themeFillTint="66"/>
          </w:tcPr>
          <w:p w:rsidR="00640872" w:rsidRPr="00F16D6F" w:rsidRDefault="00640872" w:rsidP="009F0E34">
            <w:pPr>
              <w:pStyle w:val="NormalWeb"/>
              <w:spacing w:before="0" w:beforeAutospacing="0" w:after="0" w:afterAutospacing="0"/>
              <w:textAlignment w:val="baseline"/>
              <w:rPr>
                <w:sz w:val="20"/>
                <w:szCs w:val="20"/>
              </w:rPr>
            </w:pPr>
            <w:r w:rsidRPr="00F16D6F">
              <w:rPr>
                <w:bCs/>
                <w:color w:val="000000"/>
                <w:kern w:val="24"/>
                <w:sz w:val="20"/>
                <w:szCs w:val="20"/>
                <w:lang w:val="fr-FR"/>
              </w:rPr>
              <w:t>(QPSK or 16QAM</w:t>
            </w:r>
          </w:p>
        </w:tc>
        <w:tc>
          <w:tcPr>
            <w:tcW w:w="1576" w:type="dxa"/>
            <w:shd w:val="clear" w:color="auto" w:fill="F7CAAC" w:themeFill="accent2" w:themeFillTint="66"/>
          </w:tcPr>
          <w:p w:rsidR="00640872" w:rsidRPr="005754A9" w:rsidRDefault="00640872" w:rsidP="009F0E34">
            <w:pPr>
              <w:pStyle w:val="NormalWeb"/>
              <w:spacing w:before="0" w:beforeAutospacing="0" w:after="0" w:afterAutospacing="0"/>
              <w:textAlignment w:val="baseline"/>
              <w:rPr>
                <w:sz w:val="20"/>
                <w:szCs w:val="20"/>
              </w:rPr>
            </w:pPr>
            <w:r w:rsidRPr="005754A9">
              <w:rPr>
                <w:bCs/>
                <w:color w:val="000000"/>
                <w:kern w:val="24"/>
                <w:sz w:val="20"/>
                <w:szCs w:val="20"/>
                <w:lang w:val="fr-FR"/>
              </w:rPr>
              <w:t>1900 -2100 MHz</w:t>
            </w:r>
          </w:p>
        </w:tc>
        <w:tc>
          <w:tcPr>
            <w:tcW w:w="1576" w:type="dxa"/>
            <w:shd w:val="clear" w:color="auto" w:fill="F7CAAC" w:themeFill="accent2" w:themeFillTint="66"/>
          </w:tcPr>
          <w:p w:rsidR="00640872" w:rsidRPr="005754A9" w:rsidRDefault="00640872" w:rsidP="009F0E34">
            <w:pPr>
              <w:pStyle w:val="NormalWeb"/>
              <w:spacing w:before="0" w:beforeAutospacing="0" w:after="0" w:afterAutospacing="0"/>
              <w:jc w:val="center"/>
              <w:textAlignment w:val="baseline"/>
              <w:rPr>
                <w:sz w:val="20"/>
                <w:szCs w:val="20"/>
              </w:rPr>
            </w:pPr>
            <w:r w:rsidRPr="005754A9">
              <w:rPr>
                <w:bCs/>
                <w:color w:val="000000"/>
                <w:kern w:val="24"/>
                <w:sz w:val="20"/>
                <w:szCs w:val="20"/>
                <w:lang w:val="fr-FR"/>
              </w:rPr>
              <w:t>100 ms</w:t>
            </w:r>
          </w:p>
        </w:tc>
        <w:tc>
          <w:tcPr>
            <w:tcW w:w="1576" w:type="dxa"/>
            <w:shd w:val="clear" w:color="auto" w:fill="F7CAAC" w:themeFill="accent2" w:themeFillTint="66"/>
          </w:tcPr>
          <w:p w:rsidR="00640872" w:rsidRPr="00640872" w:rsidRDefault="00640872" w:rsidP="009F0E34">
            <w:pPr>
              <w:pStyle w:val="NormalWeb"/>
              <w:spacing w:before="0" w:beforeAutospacing="0" w:after="0" w:afterAutospacing="0"/>
              <w:textAlignment w:val="baseline"/>
              <w:rPr>
                <w:sz w:val="20"/>
                <w:szCs w:val="20"/>
                <w:lang w:val="fr-CH"/>
              </w:rPr>
            </w:pPr>
            <w:r w:rsidRPr="005754A9">
              <w:rPr>
                <w:bCs/>
                <w:color w:val="000000"/>
                <w:kern w:val="24"/>
                <w:sz w:val="20"/>
                <w:szCs w:val="20"/>
                <w:lang w:val="fr-FR"/>
              </w:rPr>
              <w:t xml:space="preserve">14,4 </w:t>
            </w:r>
            <w:proofErr w:type="spellStart"/>
            <w:r w:rsidRPr="005754A9">
              <w:rPr>
                <w:bCs/>
                <w:color w:val="000000"/>
                <w:kern w:val="24"/>
                <w:sz w:val="20"/>
                <w:szCs w:val="20"/>
                <w:lang w:val="fr-FR"/>
              </w:rPr>
              <w:t>Mps</w:t>
            </w:r>
            <w:proofErr w:type="spellEnd"/>
            <w:r w:rsidRPr="005754A9">
              <w:rPr>
                <w:bCs/>
                <w:color w:val="000000"/>
                <w:kern w:val="24"/>
                <w:sz w:val="20"/>
                <w:szCs w:val="20"/>
                <w:lang w:val="fr-FR"/>
              </w:rPr>
              <w:t xml:space="preserve"> en DL </w:t>
            </w:r>
          </w:p>
          <w:p w:rsidR="00640872" w:rsidRPr="00640872" w:rsidRDefault="00640872" w:rsidP="009F0E34">
            <w:pPr>
              <w:pStyle w:val="NormalWeb"/>
              <w:spacing w:before="0" w:beforeAutospacing="0" w:after="0" w:afterAutospacing="0"/>
              <w:textAlignment w:val="baseline"/>
              <w:rPr>
                <w:sz w:val="20"/>
                <w:szCs w:val="20"/>
                <w:lang w:val="fr-CH"/>
              </w:rPr>
            </w:pPr>
            <w:r w:rsidRPr="005754A9">
              <w:rPr>
                <w:bCs/>
                <w:color w:val="000000"/>
                <w:kern w:val="24"/>
                <w:sz w:val="20"/>
                <w:szCs w:val="20"/>
                <w:lang w:val="fr-FR"/>
              </w:rPr>
              <w:t xml:space="preserve">5,8 </w:t>
            </w:r>
            <w:proofErr w:type="spellStart"/>
            <w:r w:rsidRPr="005754A9">
              <w:rPr>
                <w:bCs/>
                <w:color w:val="000000"/>
                <w:kern w:val="24"/>
                <w:sz w:val="20"/>
                <w:szCs w:val="20"/>
                <w:lang w:val="fr-FR"/>
              </w:rPr>
              <w:t>Mps</w:t>
            </w:r>
            <w:proofErr w:type="spellEnd"/>
            <w:r w:rsidRPr="005754A9">
              <w:rPr>
                <w:bCs/>
                <w:color w:val="000000"/>
                <w:kern w:val="24"/>
                <w:sz w:val="20"/>
                <w:szCs w:val="20"/>
                <w:lang w:val="fr-FR"/>
              </w:rPr>
              <w:t xml:space="preserve"> en UL </w:t>
            </w:r>
          </w:p>
        </w:tc>
      </w:tr>
      <w:tr w:rsidR="00640872" w:rsidRPr="008970C3" w:rsidTr="009F0E34">
        <w:tc>
          <w:tcPr>
            <w:tcW w:w="1825" w:type="dxa"/>
            <w:shd w:val="clear" w:color="auto" w:fill="D9E2F3" w:themeFill="accent5" w:themeFillTint="33"/>
          </w:tcPr>
          <w:p w:rsidR="00640872" w:rsidRPr="00F16D6F" w:rsidRDefault="00640872" w:rsidP="009F0E34">
            <w:pPr>
              <w:pStyle w:val="NormalWeb"/>
              <w:spacing w:before="0" w:beforeAutospacing="0" w:after="0" w:afterAutospacing="0"/>
              <w:textAlignment w:val="baseline"/>
              <w:rPr>
                <w:sz w:val="20"/>
                <w:szCs w:val="20"/>
              </w:rPr>
            </w:pPr>
            <w:r w:rsidRPr="00F16D6F">
              <w:rPr>
                <w:bCs/>
                <w:color w:val="000000"/>
                <w:kern w:val="24"/>
                <w:sz w:val="20"/>
                <w:szCs w:val="20"/>
                <w:lang w:val="fr-FR"/>
              </w:rPr>
              <w:t>HSPA+_DC (3.75G)</w:t>
            </w:r>
          </w:p>
        </w:tc>
        <w:tc>
          <w:tcPr>
            <w:tcW w:w="1793" w:type="dxa"/>
            <w:shd w:val="clear" w:color="auto" w:fill="D9E2F3" w:themeFill="accent5" w:themeFillTint="33"/>
          </w:tcPr>
          <w:p w:rsidR="00640872" w:rsidRPr="00F16D6F" w:rsidRDefault="00640872" w:rsidP="009F0E34">
            <w:pPr>
              <w:pStyle w:val="NormalWeb"/>
              <w:spacing w:before="0" w:beforeAutospacing="0" w:after="0" w:afterAutospacing="0"/>
              <w:textAlignment w:val="baseline"/>
              <w:rPr>
                <w:sz w:val="20"/>
                <w:szCs w:val="20"/>
              </w:rPr>
            </w:pPr>
            <w:r w:rsidRPr="00F16D6F">
              <w:rPr>
                <w:bCs/>
                <w:color w:val="000000"/>
                <w:kern w:val="24"/>
                <w:sz w:val="20"/>
                <w:szCs w:val="20"/>
                <w:lang w:val="fr-FR"/>
              </w:rPr>
              <w:t>W-CDMA</w:t>
            </w:r>
          </w:p>
        </w:tc>
        <w:tc>
          <w:tcPr>
            <w:tcW w:w="1466" w:type="dxa"/>
            <w:shd w:val="clear" w:color="auto" w:fill="D9E2F3" w:themeFill="accent5" w:themeFillTint="33"/>
          </w:tcPr>
          <w:p w:rsidR="00640872" w:rsidRPr="00F16D6F" w:rsidRDefault="00640872" w:rsidP="009F0E34">
            <w:pPr>
              <w:pStyle w:val="NormalWeb"/>
              <w:spacing w:before="0" w:beforeAutospacing="0" w:after="0" w:afterAutospacing="0"/>
              <w:textAlignment w:val="baseline"/>
              <w:rPr>
                <w:sz w:val="20"/>
                <w:szCs w:val="20"/>
              </w:rPr>
            </w:pPr>
            <w:r w:rsidRPr="00F16D6F">
              <w:rPr>
                <w:bCs/>
                <w:color w:val="000000"/>
                <w:kern w:val="24"/>
                <w:sz w:val="20"/>
                <w:szCs w:val="20"/>
                <w:lang w:val="fr-FR"/>
              </w:rPr>
              <w:t xml:space="preserve">64QAM (6 digits per </w:t>
            </w:r>
            <w:proofErr w:type="spellStart"/>
            <w:r w:rsidRPr="00F16D6F">
              <w:rPr>
                <w:bCs/>
                <w:color w:val="000000"/>
                <w:kern w:val="24"/>
                <w:sz w:val="20"/>
                <w:szCs w:val="20"/>
                <w:lang w:val="fr-FR"/>
              </w:rPr>
              <w:t>symbol</w:t>
            </w:r>
            <w:proofErr w:type="spellEnd"/>
            <w:r w:rsidRPr="00F16D6F">
              <w:rPr>
                <w:bCs/>
                <w:color w:val="000000"/>
                <w:kern w:val="24"/>
                <w:sz w:val="20"/>
                <w:szCs w:val="20"/>
                <w:lang w:val="fr-FR"/>
              </w:rPr>
              <w:t>)</w:t>
            </w:r>
          </w:p>
        </w:tc>
        <w:tc>
          <w:tcPr>
            <w:tcW w:w="1576" w:type="dxa"/>
            <w:shd w:val="clear" w:color="auto" w:fill="D9E2F3" w:themeFill="accent5" w:themeFillTint="33"/>
          </w:tcPr>
          <w:p w:rsidR="00640872" w:rsidRPr="005754A9" w:rsidRDefault="00640872" w:rsidP="009F0E34">
            <w:pPr>
              <w:pStyle w:val="NormalWeb"/>
              <w:spacing w:before="0" w:beforeAutospacing="0" w:after="0" w:afterAutospacing="0"/>
              <w:textAlignment w:val="baseline"/>
              <w:rPr>
                <w:sz w:val="20"/>
                <w:szCs w:val="20"/>
              </w:rPr>
            </w:pPr>
            <w:r w:rsidRPr="005754A9">
              <w:rPr>
                <w:bCs/>
                <w:color w:val="000000"/>
                <w:kern w:val="24"/>
                <w:sz w:val="20"/>
                <w:szCs w:val="20"/>
                <w:lang w:val="fr-FR"/>
              </w:rPr>
              <w:t>1900 -2100 MHz</w:t>
            </w:r>
          </w:p>
        </w:tc>
        <w:tc>
          <w:tcPr>
            <w:tcW w:w="1576" w:type="dxa"/>
            <w:shd w:val="clear" w:color="auto" w:fill="D9E2F3" w:themeFill="accent5" w:themeFillTint="33"/>
          </w:tcPr>
          <w:p w:rsidR="00640872" w:rsidRPr="005754A9" w:rsidRDefault="00640872" w:rsidP="009F0E34">
            <w:pPr>
              <w:pStyle w:val="NormalWeb"/>
              <w:spacing w:before="0" w:beforeAutospacing="0" w:after="0" w:afterAutospacing="0"/>
              <w:jc w:val="center"/>
              <w:textAlignment w:val="baseline"/>
              <w:rPr>
                <w:sz w:val="20"/>
                <w:szCs w:val="20"/>
              </w:rPr>
            </w:pPr>
            <w:r w:rsidRPr="005754A9">
              <w:rPr>
                <w:bCs/>
                <w:color w:val="000000"/>
                <w:kern w:val="24"/>
                <w:sz w:val="20"/>
                <w:szCs w:val="20"/>
                <w:lang w:val="fr-FR"/>
              </w:rPr>
              <w:t>50 ms</w:t>
            </w:r>
          </w:p>
        </w:tc>
        <w:tc>
          <w:tcPr>
            <w:tcW w:w="1576" w:type="dxa"/>
            <w:shd w:val="clear" w:color="auto" w:fill="D9E2F3" w:themeFill="accent5" w:themeFillTint="33"/>
          </w:tcPr>
          <w:p w:rsidR="00640872" w:rsidRPr="00640872" w:rsidRDefault="00640872" w:rsidP="009F0E34">
            <w:pPr>
              <w:pStyle w:val="NormalWeb"/>
              <w:spacing w:before="0" w:beforeAutospacing="0" w:after="0" w:afterAutospacing="0"/>
              <w:textAlignment w:val="baseline"/>
              <w:rPr>
                <w:sz w:val="20"/>
                <w:szCs w:val="20"/>
                <w:lang w:val="fr-CH"/>
              </w:rPr>
            </w:pPr>
            <w:r w:rsidRPr="005754A9">
              <w:rPr>
                <w:bCs/>
                <w:color w:val="000000"/>
                <w:kern w:val="24"/>
                <w:sz w:val="20"/>
                <w:szCs w:val="20"/>
                <w:lang w:val="fr-FR"/>
              </w:rPr>
              <w:t xml:space="preserve">42 </w:t>
            </w:r>
            <w:proofErr w:type="spellStart"/>
            <w:r w:rsidRPr="005754A9">
              <w:rPr>
                <w:bCs/>
                <w:color w:val="000000"/>
                <w:kern w:val="24"/>
                <w:sz w:val="20"/>
                <w:szCs w:val="20"/>
                <w:lang w:val="fr-FR"/>
              </w:rPr>
              <w:t>Mps</w:t>
            </w:r>
            <w:proofErr w:type="spellEnd"/>
            <w:r w:rsidRPr="005754A9">
              <w:rPr>
                <w:bCs/>
                <w:color w:val="000000"/>
                <w:kern w:val="24"/>
                <w:sz w:val="20"/>
                <w:szCs w:val="20"/>
                <w:lang w:val="fr-FR"/>
              </w:rPr>
              <w:t xml:space="preserve"> en DL </w:t>
            </w:r>
          </w:p>
          <w:p w:rsidR="00640872" w:rsidRPr="00640872" w:rsidRDefault="00640872" w:rsidP="009F0E34">
            <w:pPr>
              <w:pStyle w:val="NormalWeb"/>
              <w:spacing w:before="0" w:beforeAutospacing="0" w:after="0" w:afterAutospacing="0"/>
              <w:textAlignment w:val="baseline"/>
              <w:rPr>
                <w:sz w:val="20"/>
                <w:szCs w:val="20"/>
                <w:lang w:val="fr-CH"/>
              </w:rPr>
            </w:pPr>
            <w:r w:rsidRPr="005754A9">
              <w:rPr>
                <w:bCs/>
                <w:color w:val="000000"/>
                <w:kern w:val="24"/>
                <w:sz w:val="20"/>
                <w:szCs w:val="20"/>
                <w:lang w:val="fr-FR"/>
              </w:rPr>
              <w:t xml:space="preserve">11 </w:t>
            </w:r>
            <w:proofErr w:type="spellStart"/>
            <w:r w:rsidRPr="005754A9">
              <w:rPr>
                <w:bCs/>
                <w:color w:val="000000"/>
                <w:kern w:val="24"/>
                <w:sz w:val="20"/>
                <w:szCs w:val="20"/>
                <w:lang w:val="fr-FR"/>
              </w:rPr>
              <w:t>Mps</w:t>
            </w:r>
            <w:proofErr w:type="spellEnd"/>
            <w:r w:rsidRPr="005754A9">
              <w:rPr>
                <w:bCs/>
                <w:color w:val="000000"/>
                <w:kern w:val="24"/>
                <w:sz w:val="20"/>
                <w:szCs w:val="20"/>
                <w:lang w:val="fr-FR"/>
              </w:rPr>
              <w:t xml:space="preserve"> en UL</w:t>
            </w:r>
          </w:p>
        </w:tc>
      </w:tr>
      <w:tr w:rsidR="00640872" w:rsidRPr="008970C3" w:rsidTr="009F0E34">
        <w:tc>
          <w:tcPr>
            <w:tcW w:w="1825" w:type="dxa"/>
            <w:shd w:val="clear" w:color="auto" w:fill="F7CAAC" w:themeFill="accent2" w:themeFillTint="66"/>
          </w:tcPr>
          <w:p w:rsidR="00640872" w:rsidRPr="00F16D6F" w:rsidRDefault="00640872" w:rsidP="009F0E34">
            <w:pPr>
              <w:pStyle w:val="NormalWeb"/>
              <w:spacing w:before="0" w:beforeAutospacing="0" w:after="0" w:afterAutospacing="0"/>
              <w:textAlignment w:val="baseline"/>
              <w:rPr>
                <w:sz w:val="20"/>
                <w:szCs w:val="20"/>
              </w:rPr>
            </w:pPr>
            <w:r w:rsidRPr="00F16D6F">
              <w:rPr>
                <w:bCs/>
                <w:color w:val="000000"/>
                <w:kern w:val="24"/>
                <w:sz w:val="20"/>
                <w:szCs w:val="20"/>
                <w:lang w:val="fr-FR"/>
              </w:rPr>
              <w:t>LTE (4G)</w:t>
            </w:r>
          </w:p>
        </w:tc>
        <w:tc>
          <w:tcPr>
            <w:tcW w:w="1793" w:type="dxa"/>
            <w:shd w:val="clear" w:color="auto" w:fill="F7CAAC" w:themeFill="accent2" w:themeFillTint="66"/>
          </w:tcPr>
          <w:p w:rsidR="00640872" w:rsidRPr="00F16D6F" w:rsidRDefault="00640872" w:rsidP="009F0E34">
            <w:pPr>
              <w:pStyle w:val="NormalWeb"/>
              <w:spacing w:before="0" w:beforeAutospacing="0" w:after="0" w:afterAutospacing="0"/>
              <w:textAlignment w:val="baseline"/>
              <w:rPr>
                <w:sz w:val="20"/>
                <w:szCs w:val="20"/>
              </w:rPr>
            </w:pPr>
            <w:r w:rsidRPr="00640872">
              <w:rPr>
                <w:bCs/>
                <w:color w:val="000000"/>
                <w:kern w:val="24"/>
                <w:sz w:val="20"/>
                <w:szCs w:val="20"/>
                <w:lang w:val="en-GB"/>
              </w:rPr>
              <w:t>OFDM (DL)</w:t>
            </w:r>
          </w:p>
          <w:p w:rsidR="00640872" w:rsidRPr="00F16D6F" w:rsidRDefault="00640872" w:rsidP="009F0E34">
            <w:pPr>
              <w:pStyle w:val="NormalWeb"/>
              <w:spacing w:before="0" w:beforeAutospacing="0" w:after="0" w:afterAutospacing="0"/>
              <w:textAlignment w:val="baseline"/>
              <w:rPr>
                <w:sz w:val="20"/>
                <w:szCs w:val="20"/>
              </w:rPr>
            </w:pPr>
            <w:r w:rsidRPr="00640872">
              <w:rPr>
                <w:bCs/>
                <w:color w:val="000000"/>
                <w:kern w:val="24"/>
                <w:sz w:val="20"/>
                <w:szCs w:val="20"/>
                <w:lang w:val="en-GB"/>
              </w:rPr>
              <w:t>SC-FDMA (UL)</w:t>
            </w:r>
          </w:p>
        </w:tc>
        <w:tc>
          <w:tcPr>
            <w:tcW w:w="1466" w:type="dxa"/>
            <w:shd w:val="clear" w:color="auto" w:fill="F7CAAC" w:themeFill="accent2" w:themeFillTint="66"/>
          </w:tcPr>
          <w:p w:rsidR="00640872" w:rsidRPr="00F16D6F" w:rsidRDefault="00640872" w:rsidP="009F0E34">
            <w:pPr>
              <w:pStyle w:val="NormalWeb"/>
              <w:spacing w:before="0" w:beforeAutospacing="0" w:after="0" w:afterAutospacing="0"/>
              <w:textAlignment w:val="baseline"/>
              <w:rPr>
                <w:sz w:val="20"/>
                <w:szCs w:val="20"/>
              </w:rPr>
            </w:pPr>
            <w:r w:rsidRPr="00F16D6F">
              <w:rPr>
                <w:bCs/>
                <w:color w:val="000000"/>
                <w:kern w:val="24"/>
                <w:sz w:val="20"/>
                <w:szCs w:val="20"/>
                <w:lang w:val="fr-FR"/>
              </w:rPr>
              <w:t xml:space="preserve">64QAM (6 digits per </w:t>
            </w:r>
            <w:proofErr w:type="spellStart"/>
            <w:r w:rsidRPr="00F16D6F">
              <w:rPr>
                <w:bCs/>
                <w:color w:val="000000"/>
                <w:kern w:val="24"/>
                <w:sz w:val="20"/>
                <w:szCs w:val="20"/>
                <w:lang w:val="fr-FR"/>
              </w:rPr>
              <w:t>symbol</w:t>
            </w:r>
            <w:proofErr w:type="spellEnd"/>
            <w:r w:rsidRPr="00F16D6F">
              <w:rPr>
                <w:bCs/>
                <w:color w:val="000000"/>
                <w:kern w:val="24"/>
                <w:sz w:val="20"/>
                <w:szCs w:val="20"/>
                <w:lang w:val="fr-FR"/>
              </w:rPr>
              <w:t>)</w:t>
            </w:r>
          </w:p>
        </w:tc>
        <w:tc>
          <w:tcPr>
            <w:tcW w:w="1576" w:type="dxa"/>
            <w:shd w:val="clear" w:color="auto" w:fill="F7CAAC" w:themeFill="accent2" w:themeFillTint="66"/>
          </w:tcPr>
          <w:p w:rsidR="00640872" w:rsidRPr="005754A9" w:rsidRDefault="00640872" w:rsidP="009F0E34">
            <w:pPr>
              <w:pStyle w:val="NormalWeb"/>
              <w:spacing w:before="0" w:beforeAutospacing="0" w:after="0" w:afterAutospacing="0"/>
              <w:textAlignment w:val="baseline"/>
              <w:rPr>
                <w:sz w:val="20"/>
                <w:szCs w:val="20"/>
              </w:rPr>
            </w:pPr>
            <w:r w:rsidRPr="005754A9">
              <w:rPr>
                <w:bCs/>
                <w:color w:val="000000"/>
                <w:kern w:val="24"/>
                <w:sz w:val="20"/>
                <w:szCs w:val="20"/>
                <w:lang w:val="fr-FR"/>
              </w:rPr>
              <w:t>800-2600 MHZ</w:t>
            </w:r>
          </w:p>
        </w:tc>
        <w:tc>
          <w:tcPr>
            <w:tcW w:w="1576" w:type="dxa"/>
            <w:shd w:val="clear" w:color="auto" w:fill="F7CAAC" w:themeFill="accent2" w:themeFillTint="66"/>
          </w:tcPr>
          <w:p w:rsidR="00640872" w:rsidRPr="005754A9" w:rsidRDefault="00640872" w:rsidP="009F0E34">
            <w:pPr>
              <w:pStyle w:val="NormalWeb"/>
              <w:spacing w:before="0" w:beforeAutospacing="0" w:after="0" w:afterAutospacing="0"/>
              <w:jc w:val="center"/>
              <w:textAlignment w:val="baseline"/>
              <w:rPr>
                <w:sz w:val="20"/>
                <w:szCs w:val="20"/>
              </w:rPr>
            </w:pPr>
            <w:r w:rsidRPr="005754A9">
              <w:rPr>
                <w:bCs/>
                <w:color w:val="000000"/>
                <w:kern w:val="24"/>
                <w:sz w:val="20"/>
                <w:szCs w:val="20"/>
                <w:lang w:val="fr-FR"/>
              </w:rPr>
              <w:t xml:space="preserve"> 10 ms</w:t>
            </w:r>
          </w:p>
        </w:tc>
        <w:tc>
          <w:tcPr>
            <w:tcW w:w="1576" w:type="dxa"/>
            <w:shd w:val="clear" w:color="auto" w:fill="F7CAAC" w:themeFill="accent2" w:themeFillTint="66"/>
          </w:tcPr>
          <w:p w:rsidR="00640872" w:rsidRPr="00640872" w:rsidRDefault="00640872" w:rsidP="009F0E34">
            <w:pPr>
              <w:pStyle w:val="NormalWeb"/>
              <w:spacing w:before="0" w:beforeAutospacing="0" w:after="0" w:afterAutospacing="0"/>
              <w:textAlignment w:val="baseline"/>
              <w:rPr>
                <w:sz w:val="20"/>
                <w:szCs w:val="20"/>
                <w:lang w:val="fr-CH"/>
              </w:rPr>
            </w:pPr>
            <w:r w:rsidRPr="005754A9">
              <w:rPr>
                <w:bCs/>
                <w:color w:val="000000"/>
                <w:kern w:val="24"/>
                <w:sz w:val="20"/>
                <w:szCs w:val="20"/>
                <w:lang w:val="fr-FR"/>
              </w:rPr>
              <w:t xml:space="preserve">50 </w:t>
            </w:r>
            <w:proofErr w:type="spellStart"/>
            <w:r w:rsidRPr="005754A9">
              <w:rPr>
                <w:bCs/>
                <w:color w:val="000000"/>
                <w:kern w:val="24"/>
                <w:sz w:val="20"/>
                <w:szCs w:val="20"/>
                <w:lang w:val="fr-FR"/>
              </w:rPr>
              <w:t>Mps</w:t>
            </w:r>
            <w:proofErr w:type="spellEnd"/>
            <w:r w:rsidRPr="005754A9">
              <w:rPr>
                <w:bCs/>
                <w:color w:val="000000"/>
                <w:kern w:val="24"/>
                <w:sz w:val="20"/>
                <w:szCs w:val="20"/>
                <w:lang w:val="fr-FR"/>
              </w:rPr>
              <w:t xml:space="preserve"> en UL</w:t>
            </w:r>
          </w:p>
          <w:p w:rsidR="00640872" w:rsidRPr="00640872" w:rsidRDefault="00640872" w:rsidP="009F0E34">
            <w:pPr>
              <w:pStyle w:val="NormalWeb"/>
              <w:spacing w:before="0" w:beforeAutospacing="0" w:after="0" w:afterAutospacing="0"/>
              <w:textAlignment w:val="baseline"/>
              <w:rPr>
                <w:sz w:val="20"/>
                <w:szCs w:val="20"/>
                <w:lang w:val="fr-CH"/>
              </w:rPr>
            </w:pPr>
            <w:r w:rsidRPr="005754A9">
              <w:rPr>
                <w:bCs/>
                <w:color w:val="000000"/>
                <w:kern w:val="24"/>
                <w:sz w:val="20"/>
                <w:szCs w:val="20"/>
                <w:lang w:val="fr-FR"/>
              </w:rPr>
              <w:t xml:space="preserve">150 </w:t>
            </w:r>
            <w:proofErr w:type="spellStart"/>
            <w:r w:rsidRPr="005754A9">
              <w:rPr>
                <w:bCs/>
                <w:color w:val="000000"/>
                <w:kern w:val="24"/>
                <w:sz w:val="20"/>
                <w:szCs w:val="20"/>
                <w:lang w:val="fr-FR"/>
              </w:rPr>
              <w:t>Mps</w:t>
            </w:r>
            <w:proofErr w:type="spellEnd"/>
            <w:r w:rsidRPr="005754A9">
              <w:rPr>
                <w:bCs/>
                <w:color w:val="000000"/>
                <w:kern w:val="24"/>
                <w:sz w:val="20"/>
                <w:szCs w:val="20"/>
                <w:lang w:val="fr-FR"/>
              </w:rPr>
              <w:t xml:space="preserve"> en DL</w:t>
            </w:r>
          </w:p>
        </w:tc>
      </w:tr>
      <w:tr w:rsidR="00640872" w:rsidTr="009F0E34">
        <w:tc>
          <w:tcPr>
            <w:tcW w:w="1825" w:type="dxa"/>
            <w:shd w:val="clear" w:color="auto" w:fill="D9E2F3" w:themeFill="accent5" w:themeFillTint="33"/>
          </w:tcPr>
          <w:p w:rsidR="00640872" w:rsidRPr="00F16D6F" w:rsidRDefault="00640872" w:rsidP="009F0E34">
            <w:pPr>
              <w:pStyle w:val="NormalWeb"/>
              <w:spacing w:before="0" w:beforeAutospacing="0" w:after="0" w:afterAutospacing="0"/>
              <w:textAlignment w:val="baseline"/>
              <w:rPr>
                <w:sz w:val="20"/>
                <w:szCs w:val="20"/>
              </w:rPr>
            </w:pPr>
            <w:r w:rsidRPr="00F16D6F">
              <w:rPr>
                <w:bCs/>
                <w:color w:val="000000"/>
                <w:kern w:val="24"/>
                <w:sz w:val="20"/>
                <w:szCs w:val="20"/>
                <w:lang w:val="fr-FR"/>
              </w:rPr>
              <w:t>LTE-Advanced (4G+)</w:t>
            </w:r>
          </w:p>
        </w:tc>
        <w:tc>
          <w:tcPr>
            <w:tcW w:w="1793" w:type="dxa"/>
            <w:shd w:val="clear" w:color="auto" w:fill="D9E2F3" w:themeFill="accent5" w:themeFillTint="33"/>
          </w:tcPr>
          <w:p w:rsidR="00640872" w:rsidRPr="00F16D6F" w:rsidRDefault="00640872" w:rsidP="009F0E34">
            <w:pPr>
              <w:pStyle w:val="NormalWeb"/>
              <w:spacing w:before="0" w:beforeAutospacing="0" w:after="0" w:afterAutospacing="0"/>
              <w:textAlignment w:val="baseline"/>
              <w:rPr>
                <w:sz w:val="20"/>
                <w:szCs w:val="20"/>
              </w:rPr>
            </w:pPr>
            <w:r w:rsidRPr="00640872">
              <w:rPr>
                <w:bCs/>
                <w:color w:val="000000"/>
                <w:kern w:val="24"/>
                <w:sz w:val="20"/>
                <w:szCs w:val="20"/>
                <w:lang w:val="en-GB"/>
              </w:rPr>
              <w:t>OFDM (DL)</w:t>
            </w:r>
          </w:p>
          <w:p w:rsidR="00640872" w:rsidRPr="00F16D6F" w:rsidRDefault="00640872" w:rsidP="009F0E34">
            <w:pPr>
              <w:pStyle w:val="NormalWeb"/>
              <w:spacing w:before="0" w:beforeAutospacing="0" w:after="0" w:afterAutospacing="0"/>
              <w:textAlignment w:val="baseline"/>
              <w:rPr>
                <w:sz w:val="20"/>
                <w:szCs w:val="20"/>
              </w:rPr>
            </w:pPr>
            <w:r w:rsidRPr="00640872">
              <w:rPr>
                <w:bCs/>
                <w:color w:val="000000"/>
                <w:kern w:val="24"/>
                <w:sz w:val="20"/>
                <w:szCs w:val="20"/>
                <w:lang w:val="en-GB"/>
              </w:rPr>
              <w:t>SC-FDMA (UL)</w:t>
            </w:r>
          </w:p>
        </w:tc>
        <w:tc>
          <w:tcPr>
            <w:tcW w:w="1466" w:type="dxa"/>
            <w:shd w:val="clear" w:color="auto" w:fill="D9E2F3" w:themeFill="accent5" w:themeFillTint="33"/>
          </w:tcPr>
          <w:p w:rsidR="00640872" w:rsidRPr="00F16D6F" w:rsidRDefault="00640872" w:rsidP="009F0E34">
            <w:pPr>
              <w:pStyle w:val="NormalWeb"/>
              <w:spacing w:before="0" w:beforeAutospacing="0" w:after="0" w:afterAutospacing="0"/>
              <w:textAlignment w:val="baseline"/>
              <w:rPr>
                <w:sz w:val="20"/>
                <w:szCs w:val="20"/>
              </w:rPr>
            </w:pPr>
            <w:r w:rsidRPr="00F16D6F">
              <w:rPr>
                <w:bCs/>
                <w:color w:val="000000"/>
                <w:kern w:val="24"/>
                <w:sz w:val="20"/>
                <w:szCs w:val="20"/>
                <w:lang w:val="fr-FR"/>
              </w:rPr>
              <w:t xml:space="preserve">256QAM (8 digits per </w:t>
            </w:r>
            <w:proofErr w:type="spellStart"/>
            <w:r w:rsidRPr="00F16D6F">
              <w:rPr>
                <w:bCs/>
                <w:color w:val="000000"/>
                <w:kern w:val="24"/>
                <w:sz w:val="20"/>
                <w:szCs w:val="20"/>
                <w:lang w:val="fr-FR"/>
              </w:rPr>
              <w:t>symbol</w:t>
            </w:r>
            <w:proofErr w:type="spellEnd"/>
            <w:r w:rsidRPr="00F16D6F">
              <w:rPr>
                <w:bCs/>
                <w:color w:val="000000"/>
                <w:kern w:val="24"/>
                <w:sz w:val="20"/>
                <w:szCs w:val="20"/>
                <w:lang w:val="fr-FR"/>
              </w:rPr>
              <w:t>)</w:t>
            </w:r>
          </w:p>
        </w:tc>
        <w:tc>
          <w:tcPr>
            <w:tcW w:w="1576" w:type="dxa"/>
            <w:shd w:val="clear" w:color="auto" w:fill="D9E2F3" w:themeFill="accent5" w:themeFillTint="33"/>
          </w:tcPr>
          <w:p w:rsidR="00640872" w:rsidRPr="005754A9" w:rsidRDefault="00640872" w:rsidP="009F0E34">
            <w:pPr>
              <w:pStyle w:val="NormalWeb"/>
              <w:spacing w:before="0" w:beforeAutospacing="0" w:after="0" w:afterAutospacing="0"/>
              <w:textAlignment w:val="baseline"/>
              <w:rPr>
                <w:sz w:val="20"/>
                <w:szCs w:val="20"/>
              </w:rPr>
            </w:pPr>
            <w:r w:rsidRPr="005754A9">
              <w:rPr>
                <w:bCs/>
                <w:color w:val="000000"/>
                <w:kern w:val="24"/>
                <w:sz w:val="20"/>
                <w:szCs w:val="20"/>
                <w:lang w:val="fr-FR"/>
              </w:rPr>
              <w:t>800-2600 MHZ</w:t>
            </w:r>
          </w:p>
        </w:tc>
        <w:tc>
          <w:tcPr>
            <w:tcW w:w="1576" w:type="dxa"/>
            <w:shd w:val="clear" w:color="auto" w:fill="D9E2F3" w:themeFill="accent5" w:themeFillTint="33"/>
          </w:tcPr>
          <w:p w:rsidR="00640872" w:rsidRPr="00F16D6F" w:rsidRDefault="00640872" w:rsidP="009F0E34">
            <w:pPr>
              <w:rPr>
                <w:sz w:val="20"/>
                <w:szCs w:val="20"/>
              </w:rPr>
            </w:pPr>
          </w:p>
        </w:tc>
        <w:tc>
          <w:tcPr>
            <w:tcW w:w="1576" w:type="dxa"/>
            <w:shd w:val="clear" w:color="auto" w:fill="D9E2F3" w:themeFill="accent5" w:themeFillTint="33"/>
          </w:tcPr>
          <w:p w:rsidR="00640872" w:rsidRPr="00F16D6F" w:rsidRDefault="00640872" w:rsidP="009F0E34">
            <w:pPr>
              <w:rPr>
                <w:sz w:val="20"/>
                <w:szCs w:val="20"/>
              </w:rPr>
            </w:pPr>
          </w:p>
        </w:tc>
      </w:tr>
      <w:tr w:rsidR="00640872" w:rsidTr="009F0E34">
        <w:tc>
          <w:tcPr>
            <w:tcW w:w="1825" w:type="dxa"/>
          </w:tcPr>
          <w:p w:rsidR="00640872" w:rsidRPr="00F16D6F" w:rsidRDefault="00640872" w:rsidP="009F0E34">
            <w:pPr>
              <w:pStyle w:val="NormalWeb"/>
              <w:spacing w:before="0" w:beforeAutospacing="0" w:after="0" w:afterAutospacing="0"/>
              <w:jc w:val="center"/>
              <w:textAlignment w:val="baseline"/>
              <w:rPr>
                <w:sz w:val="20"/>
                <w:szCs w:val="20"/>
              </w:rPr>
            </w:pPr>
            <w:r w:rsidRPr="00F16D6F">
              <w:rPr>
                <w:b/>
                <w:bCs/>
                <w:color w:val="FFFFFF"/>
                <w:kern w:val="24"/>
                <w:sz w:val="20"/>
                <w:szCs w:val="20"/>
                <w:lang w:val="fr-FR"/>
              </w:rPr>
              <w:t>G</w:t>
            </w:r>
          </w:p>
        </w:tc>
        <w:tc>
          <w:tcPr>
            <w:tcW w:w="1793" w:type="dxa"/>
          </w:tcPr>
          <w:p w:rsidR="00640872" w:rsidRPr="00F16D6F" w:rsidRDefault="00640872" w:rsidP="009F0E34">
            <w:pPr>
              <w:rPr>
                <w:sz w:val="20"/>
                <w:szCs w:val="20"/>
              </w:rPr>
            </w:pPr>
          </w:p>
        </w:tc>
        <w:tc>
          <w:tcPr>
            <w:tcW w:w="1466" w:type="dxa"/>
          </w:tcPr>
          <w:p w:rsidR="00640872" w:rsidRPr="00F16D6F" w:rsidRDefault="00640872" w:rsidP="009F0E34">
            <w:pPr>
              <w:rPr>
                <w:sz w:val="20"/>
                <w:szCs w:val="20"/>
              </w:rPr>
            </w:pPr>
          </w:p>
        </w:tc>
        <w:tc>
          <w:tcPr>
            <w:tcW w:w="1576" w:type="dxa"/>
          </w:tcPr>
          <w:p w:rsidR="00640872" w:rsidRPr="00F16D6F" w:rsidRDefault="00640872" w:rsidP="009F0E34">
            <w:pPr>
              <w:rPr>
                <w:sz w:val="20"/>
                <w:szCs w:val="20"/>
              </w:rPr>
            </w:pPr>
          </w:p>
        </w:tc>
        <w:tc>
          <w:tcPr>
            <w:tcW w:w="1576" w:type="dxa"/>
          </w:tcPr>
          <w:p w:rsidR="00640872" w:rsidRPr="00F16D6F" w:rsidRDefault="00640872" w:rsidP="009F0E34">
            <w:pPr>
              <w:rPr>
                <w:sz w:val="20"/>
                <w:szCs w:val="20"/>
              </w:rPr>
            </w:pPr>
          </w:p>
        </w:tc>
        <w:tc>
          <w:tcPr>
            <w:tcW w:w="1576" w:type="dxa"/>
          </w:tcPr>
          <w:p w:rsidR="00640872" w:rsidRPr="00F16D6F" w:rsidRDefault="00640872" w:rsidP="009F0E34">
            <w:pPr>
              <w:rPr>
                <w:sz w:val="20"/>
                <w:szCs w:val="20"/>
              </w:rPr>
            </w:pPr>
          </w:p>
        </w:tc>
      </w:tr>
    </w:tbl>
    <w:p w:rsidR="00640872" w:rsidRDefault="00640872" w:rsidP="00640872"/>
    <w:p w:rsidR="00640872" w:rsidRPr="00A84155" w:rsidRDefault="00640872" w:rsidP="00640872">
      <w:pPr>
        <w:rPr>
          <w:b/>
          <w:u w:val="single"/>
        </w:rPr>
      </w:pPr>
      <w:r w:rsidRPr="00A84155">
        <w:rPr>
          <w:b/>
          <w:u w:val="single"/>
        </w:rPr>
        <w:t>KPI definitions and thresholds</w:t>
      </w:r>
    </w:p>
    <w:p w:rsidR="00640872" w:rsidRPr="00A84155" w:rsidRDefault="00640872" w:rsidP="00640872">
      <w:pPr>
        <w:jc w:val="both"/>
      </w:pPr>
      <w:r w:rsidRPr="00A84155">
        <w:t>The following analysis contains a list of the most common KPIs used in cellular networks. These KPIs should be monitored constantly. When the value of a KPI goes below the defined threshold, then detailed analysis should be performed in order to identify the reasons of this deterioration</w:t>
      </w:r>
    </w:p>
    <w:p w:rsidR="00640872" w:rsidRPr="00C43586" w:rsidRDefault="00640872" w:rsidP="00533AA4">
      <w:pPr>
        <w:jc w:val="both"/>
      </w:pPr>
      <w:r w:rsidRPr="00A84155">
        <w:t>KP</w:t>
      </w:r>
      <w:r w:rsidR="00533AA4">
        <w:t>I</w:t>
      </w:r>
      <w:r w:rsidRPr="00A84155">
        <w:t xml:space="preserve"> measurement a critical aspect of network performance, this value is obtained from one or more raw measurements taken from specific counters</w:t>
      </w:r>
      <w:r w:rsidRPr="00C43586">
        <w:t xml:space="preserve"> </w:t>
      </w:r>
      <w:r w:rsidRPr="00A84155">
        <w:t>allow and facilitate the assessment of a position by the decision maker</w:t>
      </w:r>
      <w:r w:rsidRPr="00C43586">
        <w:t xml:space="preserve"> </w:t>
      </w:r>
    </w:p>
    <w:p w:rsidR="00640872" w:rsidRPr="00B812A6" w:rsidRDefault="00640872" w:rsidP="00533AA4">
      <w:pPr>
        <w:rPr>
          <w:b/>
          <w:bCs/>
        </w:rPr>
      </w:pPr>
      <w:r w:rsidRPr="00B812A6">
        <w:rPr>
          <w:b/>
          <w:bCs/>
        </w:rPr>
        <w:t xml:space="preserve">SDCCH </w:t>
      </w:r>
      <w:r w:rsidR="00533AA4">
        <w:rPr>
          <w:b/>
          <w:bCs/>
        </w:rPr>
        <w:t>Availability</w:t>
      </w:r>
    </w:p>
    <w:p w:rsidR="00640872" w:rsidRPr="00E90136" w:rsidRDefault="00640872" w:rsidP="00533AA4">
      <w:pPr>
        <w:jc w:val="both"/>
      </w:pPr>
      <w:r w:rsidRPr="00E90136">
        <w:t>SDCCH Availability indicates the ratio of the number of available SDCCHs to the number of configured SDCCHs in a measurement period.</w:t>
      </w:r>
    </w:p>
    <w:p w:rsidR="00640872" w:rsidRPr="00E90136" w:rsidRDefault="00640872" w:rsidP="00533AA4">
      <w:pPr>
        <w:jc w:val="both"/>
      </w:pPr>
      <w:r w:rsidRPr="00E90136">
        <w:t>In case of SDCCH dynamic adjustment, the number of configured SDCCHs refers to the number of dynamically configured SDCCHs, that is, the actual number of SDCCHs after dynamic adjustment</w:t>
      </w:r>
    </w:p>
    <w:p w:rsidR="00640872" w:rsidRPr="00CE21FD" w:rsidRDefault="00640872" w:rsidP="00640872">
      <w:pPr>
        <w:jc w:val="both"/>
        <w:rPr>
          <w:i/>
          <w:iCs/>
        </w:rPr>
      </w:pPr>
      <w:r w:rsidRPr="00CE21FD">
        <w:rPr>
          <w:i/>
          <w:iCs/>
        </w:rPr>
        <w:t xml:space="preserve">SDCCH Availability = Mean Number of Available Channels (SDCCH)/Mean Number of Dynamically Configured Channels (SDCCH) x 100 </w:t>
      </w:r>
    </w:p>
    <w:p w:rsidR="00640872" w:rsidRPr="00B812A6" w:rsidRDefault="00640872" w:rsidP="00640872">
      <w:pPr>
        <w:rPr>
          <w:b/>
          <w:bCs/>
        </w:rPr>
      </w:pPr>
      <w:r w:rsidRPr="00B812A6">
        <w:rPr>
          <w:b/>
          <w:bCs/>
        </w:rPr>
        <w:t>SDCCH Congestion Rate</w:t>
      </w:r>
    </w:p>
    <w:p w:rsidR="00640872" w:rsidRPr="00E90136" w:rsidRDefault="00640872" w:rsidP="00640872">
      <w:pPr>
        <w:jc w:val="both"/>
      </w:pPr>
      <w:r w:rsidRPr="00E90136">
        <w:t>The congestion rate on SDCCH can be obtained through the traffic measurement results. It reflects the SDCCH collisions due to insufficient resources</w:t>
      </w:r>
    </w:p>
    <w:p w:rsidR="00640872" w:rsidRDefault="00640872" w:rsidP="00640872"/>
    <w:p w:rsidR="00640872" w:rsidRDefault="002A30DE" w:rsidP="00640872">
      <w:r>
        <w:rPr>
          <w:noProof/>
          <w:lang w:eastAsia="zh-CN"/>
        </w:rPr>
        <mc:AlternateContent>
          <mc:Choice Requires="wpg">
            <w:drawing>
              <wp:inline distT="0" distB="0" distL="0" distR="0">
                <wp:extent cx="5904230" cy="2334895"/>
                <wp:effectExtent l="0" t="0" r="5080" b="20320"/>
                <wp:docPr id="660"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04230" cy="2334895"/>
                          <a:chOff x="35369" y="28114"/>
                          <a:chExt cx="59039" cy="23352"/>
                        </a:xfrm>
                      </wpg:grpSpPr>
                      <pic:pic xmlns:pic="http://schemas.openxmlformats.org/drawingml/2006/picture">
                        <pic:nvPicPr>
                          <pic:cNvPr id="661" name="Picture 2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52054" y="28606"/>
                            <a:ext cx="6493" cy="58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62" name="Picture 2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81772" y="28114"/>
                            <a:ext cx="9302" cy="7239"/>
                          </a:xfrm>
                          <a:prstGeom prst="rect">
                            <a:avLst/>
                          </a:prstGeom>
                          <a:noFill/>
                          <a:extLst>
                            <a:ext uri="{909E8E84-426E-40DD-AFC4-6F175D3DCCD1}">
                              <a14:hiddenFill xmlns:a14="http://schemas.microsoft.com/office/drawing/2010/main">
                                <a:solidFill>
                                  <a:srgbClr val="FFFFFF"/>
                                </a:solidFill>
                              </a14:hiddenFill>
                            </a:ext>
                          </a:extLst>
                        </pic:spPr>
                      </pic:pic>
                      <wps:wsp>
                        <wps:cNvPr id="663" name="Straight Connector 30"/>
                        <wps:cNvCnPr>
                          <a:cxnSpLocks noChangeShapeType="1"/>
                        </wps:cNvCnPr>
                        <wps:spPr bwMode="auto">
                          <a:xfrm>
                            <a:off x="55308" y="34448"/>
                            <a:ext cx="48" cy="17018"/>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64" name="Straight Connector 31"/>
                        <wps:cNvCnPr>
                          <a:cxnSpLocks noChangeShapeType="1"/>
                        </wps:cNvCnPr>
                        <wps:spPr bwMode="auto">
                          <a:xfrm flipH="1">
                            <a:off x="86423" y="34115"/>
                            <a:ext cx="79" cy="17208"/>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65" name="Straight Arrow Connector 32"/>
                        <wps:cNvCnPr>
                          <a:cxnSpLocks noChangeShapeType="1"/>
                        </wps:cNvCnPr>
                        <wps:spPr bwMode="auto">
                          <a:xfrm>
                            <a:off x="55308" y="39465"/>
                            <a:ext cx="31194"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666" name="Straight Arrow Connector 33"/>
                        <wps:cNvCnPr>
                          <a:cxnSpLocks noChangeShapeType="1"/>
                        </wps:cNvCnPr>
                        <wps:spPr bwMode="auto">
                          <a:xfrm>
                            <a:off x="55356" y="46021"/>
                            <a:ext cx="31194"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667" name="TextBox 27"/>
                        <wps:cNvSpPr txBox="1">
                          <a:spLocks noChangeArrowheads="1"/>
                        </wps:cNvSpPr>
                        <wps:spPr bwMode="auto">
                          <a:xfrm>
                            <a:off x="59275" y="36402"/>
                            <a:ext cx="23170" cy="30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SDCCH Channel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668" name="TextBox 28"/>
                        <wps:cNvSpPr txBox="1">
                          <a:spLocks noChangeArrowheads="1"/>
                        </wps:cNvSpPr>
                        <wps:spPr bwMode="auto">
                          <a:xfrm>
                            <a:off x="64006" y="42778"/>
                            <a:ext cx="13671" cy="30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jc w:val="center"/>
                                <w:textAlignment w:val="baseline"/>
                              </w:pPr>
                              <w:r>
                                <w:rPr>
                                  <w:rFonts w:ascii="Century Gothic" w:hAnsi="Century Gothic" w:cstheme="minorBidi"/>
                                  <w:b/>
                                  <w:bCs/>
                                  <w:color w:val="FF0000"/>
                                  <w:kern w:val="24"/>
                                  <w:sz w:val="28"/>
                                  <w:szCs w:val="28"/>
                                  <w:lang w:val="fr-FR"/>
                                </w:rPr>
                                <w:t xml:space="preserve">SDCCH </w:t>
                              </w:r>
                              <w:proofErr w:type="spellStart"/>
                              <w:r>
                                <w:rPr>
                                  <w:rFonts w:ascii="Century Gothic" w:hAnsi="Century Gothic" w:cstheme="minorBidi"/>
                                  <w:b/>
                                  <w:bCs/>
                                  <w:color w:val="FF0000"/>
                                  <w:kern w:val="24"/>
                                  <w:sz w:val="28"/>
                                  <w:szCs w:val="28"/>
                                  <w:lang w:val="fr-FR"/>
                                </w:rPr>
                                <w:t>Failed</w:t>
                              </w:r>
                              <w:proofErr w:type="spellEnd"/>
                            </w:p>
                          </w:txbxContent>
                        </wps:txbx>
                        <wps:bodyPr rot="0" vert="horz" wrap="none" lIns="91440" tIns="45720" rIns="91440" bIns="45720" anchor="t" anchorCtr="0" upright="1">
                          <a:spAutoFit/>
                        </wps:bodyPr>
                      </wps:wsp>
                      <wps:wsp>
                        <wps:cNvPr id="669" name="Oval 36"/>
                        <wps:cNvSpPr>
                          <a:spLocks noChangeArrowheads="1"/>
                        </wps:cNvSpPr>
                        <wps:spPr bwMode="auto">
                          <a:xfrm>
                            <a:off x="84613" y="41608"/>
                            <a:ext cx="3890"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670" name="Oval 37"/>
                        <wps:cNvSpPr>
                          <a:spLocks noChangeArrowheads="1"/>
                        </wps:cNvSpPr>
                        <wps:spPr bwMode="auto">
                          <a:xfrm>
                            <a:off x="53419" y="47640"/>
                            <a:ext cx="3889"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pic:pic xmlns:pic="http://schemas.openxmlformats.org/drawingml/2006/picture">
                        <pic:nvPicPr>
                          <pic:cNvPr id="671" name="Picture 3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57896" y="29527"/>
                            <a:ext cx="26003" cy="40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72" name="Picture 3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88820" y="43989"/>
                            <a:ext cx="5588" cy="5890"/>
                          </a:xfrm>
                          <a:prstGeom prst="rect">
                            <a:avLst/>
                          </a:prstGeom>
                          <a:noFill/>
                          <a:extLst>
                            <a:ext uri="{909E8E84-426E-40DD-AFC4-6F175D3DCCD1}">
                              <a14:hiddenFill xmlns:a14="http://schemas.microsoft.com/office/drawing/2010/main">
                                <a:solidFill>
                                  <a:srgbClr val="FFFFFF"/>
                                </a:solidFill>
                              </a14:hiddenFill>
                            </a:ext>
                          </a:extLst>
                        </pic:spPr>
                      </pic:pic>
                      <wps:wsp>
                        <wps:cNvPr id="673" name="TextBox 38"/>
                        <wps:cNvSpPr txBox="1">
                          <a:spLocks noChangeArrowheads="1"/>
                        </wps:cNvSpPr>
                        <wps:spPr bwMode="auto">
                          <a:xfrm>
                            <a:off x="35369" y="45273"/>
                            <a:ext cx="16212" cy="52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jc w:val="center"/>
                              </w:pPr>
                              <w:r>
                                <w:rPr>
                                  <w:rFonts w:asciiTheme="minorHAnsi" w:hAnsi="Calibri" w:cstheme="minorBidi"/>
                                  <w:b/>
                                  <w:bCs/>
                                  <w:color w:val="323E4F" w:themeColor="text2" w:themeShade="BF"/>
                                  <w:kern w:val="24"/>
                                  <w:sz w:val="28"/>
                                  <w:szCs w:val="28"/>
                                  <w:lang w:val="fr-FR"/>
                                </w:rPr>
                                <w:t xml:space="preserve">Cause: No </w:t>
                              </w:r>
                              <w:proofErr w:type="spellStart"/>
                              <w:r>
                                <w:rPr>
                                  <w:rFonts w:asciiTheme="minorHAnsi" w:hAnsi="Calibri" w:cstheme="minorBidi"/>
                                  <w:b/>
                                  <w:bCs/>
                                  <w:color w:val="323E4F" w:themeColor="text2" w:themeShade="BF"/>
                                  <w:kern w:val="24"/>
                                  <w:sz w:val="28"/>
                                  <w:szCs w:val="28"/>
                                  <w:lang w:val="fr-FR"/>
                                </w:rPr>
                                <w:t>available</w:t>
                              </w:r>
                              <w:proofErr w:type="spellEnd"/>
                              <w:r>
                                <w:rPr>
                                  <w:rFonts w:asciiTheme="minorHAnsi" w:hAnsi="Calibri" w:cstheme="minorBidi"/>
                                  <w:b/>
                                  <w:bCs/>
                                  <w:color w:val="323E4F" w:themeColor="text2" w:themeShade="BF"/>
                                  <w:kern w:val="24"/>
                                  <w:sz w:val="28"/>
                                  <w:szCs w:val="28"/>
                                  <w:lang w:val="fr-FR"/>
                                </w:rPr>
                                <w:t xml:space="preserve"> </w:t>
                              </w:r>
                            </w:p>
                            <w:p w:rsidR="00533AA4" w:rsidRDefault="00533AA4" w:rsidP="00640872">
                              <w:pPr>
                                <w:pStyle w:val="NormalWeb"/>
                                <w:spacing w:before="0" w:beforeAutospacing="0" w:after="0" w:afterAutospacing="0"/>
                                <w:jc w:val="center"/>
                              </w:pPr>
                              <w:r>
                                <w:rPr>
                                  <w:rFonts w:asciiTheme="minorHAnsi" w:hAnsi="Calibri" w:cstheme="minorBidi"/>
                                  <w:b/>
                                  <w:bCs/>
                                  <w:color w:val="323E4F" w:themeColor="text2" w:themeShade="BF"/>
                                  <w:kern w:val="24"/>
                                  <w:sz w:val="28"/>
                                  <w:szCs w:val="28"/>
                                  <w:lang w:val="fr-FR"/>
                                </w:rPr>
                                <w:t>Ressource</w:t>
                              </w:r>
                            </w:p>
                          </w:txbxContent>
                        </wps:txbx>
                        <wps:bodyPr rot="0" vert="horz" wrap="none" lIns="91440" tIns="45720" rIns="91440" bIns="45720" anchor="t" anchorCtr="0" upright="1">
                          <a:spAutoFit/>
                        </wps:bodyPr>
                      </wps:wsp>
                    </wpg:wgp>
                  </a:graphicData>
                </a:graphic>
              </wp:inline>
            </w:drawing>
          </mc:Choice>
          <mc:Fallback>
            <w:pict>
              <v:group id="Group 5" o:spid="_x0000_s1026" style="width:464.9pt;height:183.85pt;mso-position-horizontal-relative:char;mso-position-vertical-relative:line" coordorigin="35369,28114" coordsize="59039,233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8" o:spid="_x0000_s1027" type="#_x0000_t75" style="position:absolute;left:52054;top:28606;width:6493;height:58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KwHjFAAAA3AAAAA8AAABkcnMvZG93bnJldi54bWxEj0FrwkAUhO8F/8PyhF6KbuIhLWk2UgSx&#10;BynW+gMe2WeSNvs27G40+uu7guBxmJlvmGI5mk6cyPnWsoJ0noAgrqxuuVZw+FnP3kD4gKyxs0wK&#10;LuRhWU6eCsy1PfM3nfahFhHCPkcFTQh9LqWvGjLo57Ynjt7ROoMhSldL7fAc4aaTiyTJpMGW40KD&#10;Pa0aqv72g1Fgjy7dvg68+b0M65f+uvta1Mmg1PN0/HgHEWgMj/C9/akVZFkKtzPxCMjyH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8ysB4xQAAANwAAAAPAAAAAAAAAAAAAAAA&#10;AJ8CAABkcnMvZG93bnJldi54bWxQSwUGAAAAAAQABAD3AAAAkQMAAAAA&#10;">
                  <v:imagedata r:id="rId17" o:title=""/>
                </v:shape>
                <v:shape id="Picture 29" o:spid="_x0000_s1028" type="#_x0000_t75" style="position:absolute;left:81772;top:28114;width:9302;height:72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EPWvFAAAA3AAAAA8AAABkcnMvZG93bnJldi54bWxEj0FrwkAUhO8F/8PyCr3VTYUGSV2lKoUi&#10;CppIobdn9pkEs29Ddo3x37uC4HGYmW+Yyaw3teiodZVlBR/DCARxbnXFhYJ99vM+BuE8ssbaMim4&#10;koPZdPAywUTbC++oS30hAoRdggpK75tESpeXZNANbUMcvKNtDfog20LqFi8Bbmo5iqJYGqw4LJTY&#10;0KKk/JSejYL1/2aZHT7n8tB3q+MWV4v4+pcq9fbaf3+B8NT7Z/jR/tUK4ngE9zPhCMjpD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JBD1rxQAAANwAAAAPAAAAAAAAAAAAAAAA&#10;AJ8CAABkcnMvZG93bnJldi54bWxQSwUGAAAAAAQABAD3AAAAkQMAAAAA&#10;">
                  <v:imagedata r:id="rId18" o:title=""/>
                </v:shape>
                <v:line id="Straight Connector 30" o:spid="_x0000_s1029" style="position:absolute;visibility:visible;mso-wrap-style:square" from="55308,34448" to="55356,514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XJjcMAAADcAAAADwAAAGRycy9kb3ducmV2LnhtbESPQWvCQBSE7wX/w/IEb3VjhSCpq5Ra&#10;QfGk8eDxkX3Nps2+Ddk1if/eFQSPw8x8wyzXg61FR62vHCuYTRMQxIXTFZcKzvn2fQHCB2SNtWNS&#10;cCMP69XobYmZdj0fqTuFUkQI+wwVmBCaTEpfGLLop64hjt6vay2GKNtS6hb7CLe1/EiSVFqsOC4Y&#10;bOjbUPF/uloF3aW/6HNv8j9T7Q+5+el2t41UajIevj5BBBrCK/xs77SCNJ3D40w8AnJ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QVyY3DAAAA3AAAAA8AAAAAAAAAAAAA&#10;AAAAoQIAAGRycy9kb3ducmV2LnhtbFBLBQYAAAAABAAEAPkAAACRAwAAAAA=&#10;" strokecolor="black [3213]" strokeweight="2.25pt">
                  <v:stroke joinstyle="miter"/>
                </v:line>
                <v:line id="Straight Connector 31" o:spid="_x0000_s1030" style="position:absolute;flip:x;visibility:visible;mso-wrap-style:square" from="86423,34115" to="86502,513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EzWcQAAADcAAAADwAAAGRycy9kb3ducmV2LnhtbESP3WoCMRSE7wu+QzhC72rWtiyyGkUK&#10;hVIq1p8HOCbH3cXNyZJk1/XtTUHo5TAz3zCL1WAb0ZMPtWMF00kGglg7U3Op4Hj4fJmBCBHZYOOY&#10;FNwowGo5elpgYdyVd9TvYykShEOBCqoY20LKoCuyGCauJU7e2XmLMUlfSuPxmuC2ka9ZlkuLNaeF&#10;Clv6qEhf9p1V8L31G3z7Pe30rDvfes617vSPUs/jYT0HEWmI/+FH+8soyPN3+DuTjoBc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kTNZxAAAANwAAAAPAAAAAAAAAAAA&#10;AAAAAKECAABkcnMvZG93bnJldi54bWxQSwUGAAAAAAQABAD5AAAAkgMAAAAA&#10;" strokecolor="black [3213]" strokeweight="2.25pt">
                  <v:stroke joinstyle="miter"/>
                </v:line>
                <v:shapetype id="_x0000_t32" coordsize="21600,21600" o:spt="32" o:oned="t" path="m,l21600,21600e" filled="f">
                  <v:path arrowok="t" fillok="f" o:connecttype="none"/>
                  <o:lock v:ext="edit" shapetype="t"/>
                </v:shapetype>
                <v:shape id="Straight Arrow Connector 32" o:spid="_x0000_s1031" type="#_x0000_t32" style="position:absolute;left:55308;top:39465;width:3119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e0isYAAADcAAAADwAAAGRycy9kb3ducmV2LnhtbESPQWvCQBSE70L/w/IK3nRTxaDRTWgr&#10;gqeKVg/eHtlnkjb7NmTXGPvruwWhx2FmvmFWWW9q0VHrKssKXsYRCOLc6ooLBcfPzWgOwnlkjbVl&#10;UnAnB1n6NFhhou2N99QdfCEChF2CCkrvm0RKl5dk0I1tQxy8i20N+iDbQuoWbwFuajmJolgarDgs&#10;lNjQe0n59+FqFFC3+5j218Xbebb3dqJP693X/Eep4XP/ugThqff/4Ud7qxXE8Qz+zoQjINN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WntIrGAAAA3AAAAA8AAAAAAAAA&#10;AAAAAAAAoQIAAGRycy9kb3ducmV2LnhtbFBLBQYAAAAABAAEAPkAAACUAwAAAAA=&#10;" strokecolor="black [3213]" strokeweight="2.25pt">
                  <v:stroke endarrow="open" joinstyle="miter"/>
                </v:shape>
                <v:shape id="Straight Arrow Connector 33" o:spid="_x0000_s1032" type="#_x0000_t32" style="position:absolute;left:55356;top:46021;width:3119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2jLHMUAAADcAAAADwAAAGRycy9kb3ducmV2LnhtbESPQWsCMRSE74L/ITyht5q11GXdGkVb&#10;K/ZY7aHHx+Z1d3HzsiSppv56IxQ8DjPzDTNfRtOJEznfWlYwGWcgiCurW64VfB3eHwsQPiBr7CyT&#10;gj/ysFwMB3MstT3zJ532oRYJwr5EBU0IfSmlrxoy6Me2J07ej3UGQ5KultrhOcFNJ5+yLJcGW04L&#10;Dfb02lB13P8aBd+Xj+1Gty6+rZ+r/hJnm2I6zZR6GMXVC4hAMdzD/+2dVpDnOdzOpCMgF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2jLHMUAAADcAAAADwAAAAAAAAAA&#10;AAAAAAChAgAAZHJzL2Rvd25yZXYueG1sUEsFBgAAAAAEAAQA+QAAAJMDAAAAAA==&#10;" strokecolor="black [3213]" strokeweight="2.25pt">
                  <v:stroke startarrow="open" joinstyle="miter"/>
                </v:shape>
                <v:shapetype id="_x0000_t202" coordsize="21600,21600" o:spt="202" path="m,l,21600r21600,l21600,xe">
                  <v:stroke joinstyle="miter"/>
                  <v:path gradientshapeok="t" o:connecttype="rect"/>
                </v:shapetype>
                <v:shape id="TextBox 27" o:spid="_x0000_s1033" type="#_x0000_t202" style="position:absolute;left:59275;top:36402;width:23170;height:30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85XRMQA&#10;AADcAAAADwAAAGRycy9kb3ducmV2LnhtbESPzW7CMBCE75V4B2uRuIEDagOkGIQolbiVvwdYxUuc&#10;Jl5HsYG0T48rIfU4mplvNItVZ2txo9aXjhWMRwkI4tzpkgsF59PncAbCB2SNtWNS8EMeVsveywIz&#10;7e58oNsxFCJC2GeowITQZFL63JBFP3INcfQurrUYomwLqVu8R7it5SRJUmmx5LhgsKGNobw6Xq2C&#10;WWK/qmo+2Xv7+jt+M5sPt22+lRr0u/U7iEBd+A8/2zutIE2n8HcmHg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fOV0T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SDCCH Channel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TextBox 28" o:spid="_x0000_s1034" type="#_x0000_t202" style="position:absolute;left:64006;top:42778;width:13671;height:30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HDNsAA&#10;AADcAAAADwAAAGRycy9kb3ducmV2LnhtbERPy4rCMBTdC/MP4Q6401TR4nSMMjgK7nzMfMCluTa1&#10;zU1pola/3iwEl4fzni87W4srtb50rGA0TEAQ506XXCj4/9sMZiB8QNZYOyYFd/KwXHz05phpd+MD&#10;XY+hEDGEfYYKTAhNJqXPDVn0Q9cQR+7kWoshwraQusVbDLe1HCdJKi2WHBsMNrQylFfHi1UwS+yu&#10;qr7Ge28nj9HUrH7dujkr1f/sfr5BBOrCW/xyb7WCNI1r45l4BO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lHDNsAAAADcAAAADwAAAAAAAAAAAAAAAACYAgAAZHJzL2Rvd25y&#10;ZXYueG1sUEsFBgAAAAAEAAQA9QAAAIUDAAAAAA==&#10;" filled="f" stroked="f">
                  <v:textbox style="mso-fit-shape-to-text:t">
                    <w:txbxContent>
                      <w:p w:rsidR="00533AA4" w:rsidRDefault="00533AA4" w:rsidP="00640872">
                        <w:pPr>
                          <w:pStyle w:val="NormalWeb"/>
                          <w:spacing w:before="0" w:beforeAutospacing="0" w:after="0" w:afterAutospacing="0"/>
                          <w:jc w:val="center"/>
                          <w:textAlignment w:val="baseline"/>
                        </w:pPr>
                        <w:r>
                          <w:rPr>
                            <w:rFonts w:ascii="Century Gothic" w:hAnsi="Century Gothic" w:cstheme="minorBidi"/>
                            <w:b/>
                            <w:bCs/>
                            <w:color w:val="FF0000"/>
                            <w:kern w:val="24"/>
                            <w:sz w:val="28"/>
                            <w:szCs w:val="28"/>
                            <w:lang w:val="fr-FR"/>
                          </w:rPr>
                          <w:t xml:space="preserve">SDCCH </w:t>
                        </w:r>
                        <w:proofErr w:type="spellStart"/>
                        <w:r>
                          <w:rPr>
                            <w:rFonts w:ascii="Century Gothic" w:hAnsi="Century Gothic" w:cstheme="minorBidi"/>
                            <w:b/>
                            <w:bCs/>
                            <w:color w:val="FF0000"/>
                            <w:kern w:val="24"/>
                            <w:sz w:val="28"/>
                            <w:szCs w:val="28"/>
                            <w:lang w:val="fr-FR"/>
                          </w:rPr>
                          <w:t>Failed</w:t>
                        </w:r>
                        <w:proofErr w:type="spellEnd"/>
                      </w:p>
                    </w:txbxContent>
                  </v:textbox>
                </v:shape>
                <v:oval id="Oval 36" o:spid="_x0000_s1035" style="position:absolute;left:84613;top:41608;width:3890;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QdF8YA&#10;AADcAAAADwAAAGRycy9kb3ducmV2LnhtbESPQWvCQBSE74L/YXlCL6KbVgg2uooU2loRpdren9ln&#10;Esy+DdltkvbXuwXB4zDzzTDzZWdK0VDtCssKHscRCOLU6oIzBV/H19EUhPPIGkvLpOCXHCwX/d4c&#10;E21b/qTm4DMRStglqCD3vkqkdGlOBt3YVsTBO9vaoA+yzqSusQ3lppRPURRLgwWHhRwreskpvRx+&#10;jILY4N8pemvPH5PvzW6/206GTfOu1MOgW81AeOr8PXyj1zpw8TP8nwlHQC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QdF8YAAADcAAAADwAAAAAAAAAAAAAAAACYAgAAZHJz&#10;L2Rvd25yZXYueG1sUEsFBgAAAAAEAAQA9QAAAIsDAAAAAA==&#10;" fillcolor="#2da2bf" strokecolor="#1f4d78 [1604]" strokeweight="1pt">
                  <v:stroke joinstyle="miter"/>
                </v:oval>
                <v:oval id="Oval 37" o:spid="_x0000_s1036" style="position:absolute;left:53419;top:47640;width:3889;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aciV8MA&#10;AADcAAAADwAAAGRycy9kb3ducmV2LnhtbERPTWvCQBC9F/wPywheim5awUp0lVJobYtYaut9zI5J&#10;MDsbstsk+us7h0KPj/e9XPeuUi01ofRs4G6SgCLOvC05N/D99TyegwoR2WLlmQxcKMB6NbhZYmp9&#10;x5/U7mOuJIRDigaKGOtU65AV5DBMfE0s3Mk3DqPAJte2wU7CXaXvk2SmHZYsDQXW9FRQdt7/OAMz&#10;h9dj8tKd3qaH993Hbju9bduNMaNh/7gAFamP/+I/96sV34PMlzNyBP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aciV8MAAADcAAAADwAAAAAAAAAAAAAAAACYAgAAZHJzL2Rv&#10;d25yZXYueG1sUEsFBgAAAAAEAAQA9QAAAIgDAAAAAA==&#10;" fillcolor="#2da2bf" strokecolor="#1f4d78 [1604]" strokeweight="1pt">
                  <v:stroke joinstyle="miter"/>
                </v:oval>
                <v:shape id="Picture 38" o:spid="_x0000_s1037" type="#_x0000_t75" style="position:absolute;left:57896;top:29527;width:26003;height:40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XxcNHEAAAA3AAAAA8AAABkcnMvZG93bnJldi54bWxEj0+LwjAUxO8L+x3CE7ytqeKfpRplFUTF&#10;03YXz4/m2Vabl5JErd/eCILHYWZ+w8wWranFlZyvLCvo9xIQxLnVFRcK/v/WX98gfEDWWFsmBXfy&#10;sJh/fsww1fbGv3TNQiEihH2KCsoQmlRKn5dk0PdsQxy9o3UGQ5SukNrhLcJNLQdJMpYGK44LJTa0&#10;Kik/ZxejYOIu/nTfnJZD4zej/WjZHIbnnVLdTvszBRGoDe/wq73VCsaTPjzPxCMg5w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XxcNHEAAAA3AAAAA8AAAAAAAAAAAAAAAAA&#10;nwIAAGRycy9kb3ducmV2LnhtbFBLBQYAAAAABAAEAPcAAACQAwAAAAA=&#10;">
                  <v:imagedata r:id="rId19" o:title=""/>
                </v:shape>
                <v:shape id="Picture 39" o:spid="_x0000_s1038" type="#_x0000_t75" style="position:absolute;left:88820;top:43989;width:5588;height:58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drrfFAAAA3AAAAA8AAABkcnMvZG93bnJldi54bWxEj0FrwkAUhO8F/8PyBG91o2CU6CpakRYp&#10;FGPp+ZF9JtHs2zS7avTXuwWhx2FmvmFmi9ZU4kKNKy0rGPQjEMSZ1SXnCr73m9cJCOeRNVaWScGN&#10;HCzmnZcZJtpeeUeX1OciQNglqKDwvk6kdFlBBl3f1sTBO9jGoA+yyaVu8BrgppLDKIqlwZLDQoE1&#10;vRWUndKzUXCn4+f78jxB265XMv752sZy9KtUr9supyA8tf4//Gx/aAXxeAh/Z8IRkPMH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zHa63xQAAANwAAAAPAAAAAAAAAAAAAAAA&#10;AJ8CAABkcnMvZG93bnJldi54bWxQSwUGAAAAAAQABAD3AAAAkQMAAAAA&#10;">
                  <v:imagedata r:id="rId20" o:title=""/>
                </v:shape>
                <v:shape id="TextBox 38" o:spid="_x0000_s1039" type="#_x0000_t202" style="position:absolute;left:35369;top:45273;width:16212;height:525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zHmsQA&#10;AADcAAAADwAAAGRycy9kb3ducmV2LnhtbESPzW7CMBCE70i8g7VI3MABWgopBiFopd74KQ+wirdx&#10;SLyOYgOBp68rVeI4mplvNItVaytxpcYXjhWMhgkI4szpgnMFp+/PwQyED8gaK8ek4E4eVstuZ4Gp&#10;djc+0PUYchEh7FNUYEKoUyl9ZsiiH7qaOHo/rrEYomxyqRu8Rbit5DhJptJiwXHBYE0bQ1l5vFgF&#10;s8TuynI+3nv78hi9ms3WfdRnpfq9dv0OIlAbnuH/9pdWMH2bwN+Ze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sx5r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jc w:val="center"/>
                        </w:pPr>
                        <w:r>
                          <w:rPr>
                            <w:rFonts w:asciiTheme="minorHAnsi" w:hAnsi="Calibri" w:cstheme="minorBidi"/>
                            <w:b/>
                            <w:bCs/>
                            <w:color w:val="323E4F" w:themeColor="text2" w:themeShade="BF"/>
                            <w:kern w:val="24"/>
                            <w:sz w:val="28"/>
                            <w:szCs w:val="28"/>
                            <w:lang w:val="fr-FR"/>
                          </w:rPr>
                          <w:t xml:space="preserve">Cause: No </w:t>
                        </w:r>
                        <w:proofErr w:type="spellStart"/>
                        <w:r>
                          <w:rPr>
                            <w:rFonts w:asciiTheme="minorHAnsi" w:hAnsi="Calibri" w:cstheme="minorBidi"/>
                            <w:b/>
                            <w:bCs/>
                            <w:color w:val="323E4F" w:themeColor="text2" w:themeShade="BF"/>
                            <w:kern w:val="24"/>
                            <w:sz w:val="28"/>
                            <w:szCs w:val="28"/>
                            <w:lang w:val="fr-FR"/>
                          </w:rPr>
                          <w:t>available</w:t>
                        </w:r>
                        <w:proofErr w:type="spellEnd"/>
                        <w:r>
                          <w:rPr>
                            <w:rFonts w:asciiTheme="minorHAnsi" w:hAnsi="Calibri" w:cstheme="minorBidi"/>
                            <w:b/>
                            <w:bCs/>
                            <w:color w:val="323E4F" w:themeColor="text2" w:themeShade="BF"/>
                            <w:kern w:val="24"/>
                            <w:sz w:val="28"/>
                            <w:szCs w:val="28"/>
                            <w:lang w:val="fr-FR"/>
                          </w:rPr>
                          <w:t xml:space="preserve"> </w:t>
                        </w:r>
                      </w:p>
                      <w:p w:rsidR="00533AA4" w:rsidRDefault="00533AA4" w:rsidP="00640872">
                        <w:pPr>
                          <w:pStyle w:val="NormalWeb"/>
                          <w:spacing w:before="0" w:beforeAutospacing="0" w:after="0" w:afterAutospacing="0"/>
                          <w:jc w:val="center"/>
                        </w:pPr>
                        <w:r>
                          <w:rPr>
                            <w:rFonts w:asciiTheme="minorHAnsi" w:hAnsi="Calibri" w:cstheme="minorBidi"/>
                            <w:b/>
                            <w:bCs/>
                            <w:color w:val="323E4F" w:themeColor="text2" w:themeShade="BF"/>
                            <w:kern w:val="24"/>
                            <w:sz w:val="28"/>
                            <w:szCs w:val="28"/>
                            <w:lang w:val="fr-FR"/>
                          </w:rPr>
                          <w:t>Ressource</w:t>
                        </w:r>
                      </w:p>
                    </w:txbxContent>
                  </v:textbox>
                </v:shape>
                <w10:anchorlock/>
              </v:group>
            </w:pict>
          </mc:Fallback>
        </mc:AlternateContent>
      </w:r>
    </w:p>
    <w:p w:rsidR="00640872" w:rsidRDefault="00640872" w:rsidP="00640872"/>
    <w:p w:rsidR="00640872" w:rsidRPr="00E90136" w:rsidRDefault="00640872" w:rsidP="00640872">
      <w:r w:rsidRPr="00B812A6">
        <w:rPr>
          <w:b/>
          <w:bCs/>
        </w:rPr>
        <w:t>SDCCH Blocking Rate</w:t>
      </w:r>
    </w:p>
    <w:p w:rsidR="00640872" w:rsidRPr="00E90136" w:rsidRDefault="00640872" w:rsidP="00533AA4">
      <w:r w:rsidRPr="00E90136">
        <w:t>SDCCH Blocking means that you are not getting SDCCH resource for the call origination. </w:t>
      </w:r>
    </w:p>
    <w:p w:rsidR="00640872" w:rsidRPr="00E90136" w:rsidRDefault="00640872" w:rsidP="00533AA4">
      <w:pPr>
        <w:jc w:val="both"/>
      </w:pPr>
      <w:r w:rsidRPr="00E90136">
        <w:t>When MS connects </w:t>
      </w:r>
      <w:r w:rsidR="00533AA4">
        <w:t xml:space="preserve">with Network then RACH and AGCH </w:t>
      </w:r>
      <w:r w:rsidRPr="00E90136">
        <w:t>are provided, but SDCCH is not performed at this time due to some problem.</w:t>
      </w:r>
    </w:p>
    <w:p w:rsidR="00640872" w:rsidRDefault="002A30DE" w:rsidP="00640872">
      <w:pPr>
        <w:jc w:val="both"/>
      </w:pPr>
      <w:r>
        <w:rPr>
          <w:noProof/>
          <w:lang w:eastAsia="zh-CN"/>
        </w:rPr>
        <mc:AlternateContent>
          <mc:Choice Requires="wpg">
            <w:drawing>
              <wp:inline distT="0" distB="0" distL="0" distR="0">
                <wp:extent cx="5568950" cy="2334895"/>
                <wp:effectExtent l="0" t="1270" r="0" b="16510"/>
                <wp:docPr id="646" name="Group 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68950" cy="2334895"/>
                          <a:chOff x="38449" y="37195"/>
                          <a:chExt cx="55689" cy="23352"/>
                        </a:xfrm>
                      </wpg:grpSpPr>
                      <pic:pic xmlns:pic="http://schemas.openxmlformats.org/drawingml/2006/picture">
                        <pic:nvPicPr>
                          <pic:cNvPr id="647" name="Picture 4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51800" y="37671"/>
                            <a:ext cx="6477" cy="58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48" name="Picture 4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81502" y="37195"/>
                            <a:ext cx="9303" cy="7239"/>
                          </a:xfrm>
                          <a:prstGeom prst="rect">
                            <a:avLst/>
                          </a:prstGeom>
                          <a:noFill/>
                          <a:extLst>
                            <a:ext uri="{909E8E84-426E-40DD-AFC4-6F175D3DCCD1}">
                              <a14:hiddenFill xmlns:a14="http://schemas.microsoft.com/office/drawing/2010/main">
                                <a:solidFill>
                                  <a:srgbClr val="FFFFFF"/>
                                </a:solidFill>
                              </a14:hiddenFill>
                            </a:ext>
                          </a:extLst>
                        </pic:spPr>
                      </pic:pic>
                      <wps:wsp>
                        <wps:cNvPr id="649" name="Straight Connector 43"/>
                        <wps:cNvCnPr>
                          <a:cxnSpLocks noChangeShapeType="1"/>
                        </wps:cNvCnPr>
                        <wps:spPr bwMode="auto">
                          <a:xfrm>
                            <a:off x="55038" y="43513"/>
                            <a:ext cx="48" cy="17034"/>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50" name="Straight Connector 44"/>
                        <wps:cNvCnPr>
                          <a:cxnSpLocks noChangeShapeType="1"/>
                        </wps:cNvCnPr>
                        <wps:spPr bwMode="auto">
                          <a:xfrm flipH="1">
                            <a:off x="86153" y="43195"/>
                            <a:ext cx="80" cy="17193"/>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51" name="Straight Arrow Connector 45"/>
                        <wps:cNvCnPr>
                          <a:cxnSpLocks noChangeShapeType="1"/>
                        </wps:cNvCnPr>
                        <wps:spPr bwMode="auto">
                          <a:xfrm>
                            <a:off x="55038" y="48545"/>
                            <a:ext cx="31195"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652" name="Straight Arrow Connector 46"/>
                        <wps:cNvCnPr>
                          <a:cxnSpLocks noChangeShapeType="1"/>
                        </wps:cNvCnPr>
                        <wps:spPr bwMode="auto">
                          <a:xfrm>
                            <a:off x="55086" y="55102"/>
                            <a:ext cx="31194"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653" name="TextBox 27"/>
                        <wps:cNvSpPr txBox="1">
                          <a:spLocks noChangeArrowheads="1"/>
                        </wps:cNvSpPr>
                        <wps:spPr bwMode="auto">
                          <a:xfrm>
                            <a:off x="59010" y="45464"/>
                            <a:ext cx="23171" cy="30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SDCCH Channel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654" name="TextBox 28"/>
                        <wps:cNvSpPr txBox="1">
                          <a:spLocks noChangeArrowheads="1"/>
                        </wps:cNvSpPr>
                        <wps:spPr bwMode="auto">
                          <a:xfrm>
                            <a:off x="63741" y="51859"/>
                            <a:ext cx="13671" cy="30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jc w:val="center"/>
                                <w:textAlignment w:val="baseline"/>
                              </w:pPr>
                              <w:r>
                                <w:rPr>
                                  <w:rFonts w:ascii="Century Gothic" w:hAnsi="Century Gothic" w:cstheme="minorBidi"/>
                                  <w:b/>
                                  <w:bCs/>
                                  <w:color w:val="FF0000"/>
                                  <w:kern w:val="24"/>
                                  <w:sz w:val="28"/>
                                  <w:szCs w:val="28"/>
                                  <w:lang w:val="fr-FR"/>
                                </w:rPr>
                                <w:t xml:space="preserve">SDCCH </w:t>
                              </w:r>
                              <w:proofErr w:type="spellStart"/>
                              <w:r>
                                <w:rPr>
                                  <w:rFonts w:ascii="Century Gothic" w:hAnsi="Century Gothic" w:cstheme="minorBidi"/>
                                  <w:b/>
                                  <w:bCs/>
                                  <w:color w:val="FF0000"/>
                                  <w:kern w:val="24"/>
                                  <w:sz w:val="28"/>
                                  <w:szCs w:val="28"/>
                                  <w:lang w:val="fr-FR"/>
                                </w:rPr>
                                <w:t>Failed</w:t>
                              </w:r>
                              <w:proofErr w:type="spellEnd"/>
                            </w:p>
                          </w:txbxContent>
                        </wps:txbx>
                        <wps:bodyPr rot="0" vert="horz" wrap="none" lIns="91440" tIns="45720" rIns="91440" bIns="45720" anchor="t" anchorCtr="0" upright="1">
                          <a:spAutoFit/>
                        </wps:bodyPr>
                      </wps:wsp>
                      <wps:wsp>
                        <wps:cNvPr id="655" name="Oval 49"/>
                        <wps:cNvSpPr>
                          <a:spLocks noChangeArrowheads="1"/>
                        </wps:cNvSpPr>
                        <wps:spPr bwMode="auto">
                          <a:xfrm>
                            <a:off x="84343" y="50673"/>
                            <a:ext cx="3890" cy="1047"/>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656" name="Oval 50"/>
                        <wps:cNvSpPr>
                          <a:spLocks noChangeArrowheads="1"/>
                        </wps:cNvSpPr>
                        <wps:spPr bwMode="auto">
                          <a:xfrm>
                            <a:off x="53149" y="56705"/>
                            <a:ext cx="3889" cy="1064"/>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pic:pic xmlns:pic="http://schemas.openxmlformats.org/drawingml/2006/picture">
                        <pic:nvPicPr>
                          <pic:cNvPr id="657" name="Picture 5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57626" y="38592"/>
                            <a:ext cx="26003" cy="4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58" name="Picture 5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88550" y="53054"/>
                            <a:ext cx="5588" cy="5905"/>
                          </a:xfrm>
                          <a:prstGeom prst="rect">
                            <a:avLst/>
                          </a:prstGeom>
                          <a:noFill/>
                          <a:extLst>
                            <a:ext uri="{909E8E84-426E-40DD-AFC4-6F175D3DCCD1}">
                              <a14:hiddenFill xmlns:a14="http://schemas.microsoft.com/office/drawing/2010/main">
                                <a:solidFill>
                                  <a:srgbClr val="FFFFFF"/>
                                </a:solidFill>
                              </a14:hiddenFill>
                            </a:ext>
                          </a:extLst>
                        </pic:spPr>
                      </pic:pic>
                      <wps:wsp>
                        <wps:cNvPr id="659" name="TextBox 38"/>
                        <wps:cNvSpPr txBox="1">
                          <a:spLocks noChangeArrowheads="1"/>
                        </wps:cNvSpPr>
                        <wps:spPr bwMode="auto">
                          <a:xfrm>
                            <a:off x="38449" y="54353"/>
                            <a:ext cx="11157" cy="52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jc w:val="center"/>
                              </w:pPr>
                              <w:r>
                                <w:rPr>
                                  <w:rFonts w:asciiTheme="minorHAnsi" w:hAnsi="Calibri" w:cstheme="minorBidi"/>
                                  <w:b/>
                                  <w:bCs/>
                                  <w:color w:val="323E4F" w:themeColor="text2" w:themeShade="BF"/>
                                  <w:kern w:val="24"/>
                                  <w:sz w:val="28"/>
                                  <w:szCs w:val="28"/>
                                  <w:lang w:val="fr-FR"/>
                                </w:rPr>
                                <w:t xml:space="preserve">Cause: </w:t>
                              </w:r>
                              <w:proofErr w:type="spellStart"/>
                              <w:r>
                                <w:rPr>
                                  <w:rFonts w:asciiTheme="minorHAnsi" w:hAnsi="Calibri" w:cstheme="minorBidi"/>
                                  <w:b/>
                                  <w:bCs/>
                                  <w:color w:val="323E4F" w:themeColor="text2" w:themeShade="BF"/>
                                  <w:kern w:val="24"/>
                                  <w:sz w:val="28"/>
                                  <w:szCs w:val="28"/>
                                  <w:lang w:val="fr-FR"/>
                                </w:rPr>
                                <w:t>other</w:t>
                              </w:r>
                              <w:proofErr w:type="spellEnd"/>
                              <w:r>
                                <w:rPr>
                                  <w:rFonts w:asciiTheme="minorHAnsi" w:hAnsi="Calibri" w:cstheme="minorBidi"/>
                                  <w:b/>
                                  <w:bCs/>
                                  <w:color w:val="323E4F" w:themeColor="text2" w:themeShade="BF"/>
                                  <w:kern w:val="24"/>
                                  <w:sz w:val="28"/>
                                  <w:szCs w:val="28"/>
                                  <w:lang w:val="fr-FR"/>
                                </w:rPr>
                                <w:t xml:space="preserve"> </w:t>
                              </w:r>
                            </w:p>
                            <w:p w:rsidR="00533AA4" w:rsidRDefault="00533AA4" w:rsidP="00640872">
                              <w:pPr>
                                <w:pStyle w:val="NormalWeb"/>
                                <w:spacing w:before="0" w:beforeAutospacing="0" w:after="0" w:afterAutospacing="0"/>
                                <w:jc w:val="center"/>
                              </w:pPr>
                              <w:proofErr w:type="spellStart"/>
                              <w:proofErr w:type="gramStart"/>
                              <w:r>
                                <w:rPr>
                                  <w:rFonts w:asciiTheme="minorHAnsi" w:hAnsi="Calibri" w:cstheme="minorBidi"/>
                                  <w:b/>
                                  <w:bCs/>
                                  <w:color w:val="323E4F" w:themeColor="text2" w:themeShade="BF"/>
                                  <w:kern w:val="24"/>
                                  <w:sz w:val="28"/>
                                  <w:szCs w:val="28"/>
                                  <w:lang w:val="fr-FR"/>
                                </w:rPr>
                                <w:t>reason</w:t>
                              </w:r>
                              <w:proofErr w:type="spellEnd"/>
                              <w:proofErr w:type="gramEnd"/>
                            </w:p>
                          </w:txbxContent>
                        </wps:txbx>
                        <wps:bodyPr rot="0" vert="horz" wrap="none" lIns="91440" tIns="45720" rIns="91440" bIns="45720" anchor="t" anchorCtr="0" upright="1">
                          <a:spAutoFit/>
                        </wps:bodyPr>
                      </wps:wsp>
                    </wpg:wgp>
                  </a:graphicData>
                </a:graphic>
              </wp:inline>
            </w:drawing>
          </mc:Choice>
          <mc:Fallback>
            <w:pict>
              <v:group id="Group 8" o:spid="_x0000_s1040" style="width:438.5pt;height:183.85pt;mso-position-horizontal-relative:char;mso-position-vertical-relative:line" coordorigin="38449,37195" coordsize="55689,233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">
                <v:shape id="Picture 41" o:spid="_x0000_s1041" type="#_x0000_t75" style="position:absolute;left:51800;top:37671;width:6477;height:58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faoffGAAAA3AAAAA8AAABkcnMvZG93bnJldi54bWxEj9FqwkAURN8L/sNyC74U3RiKSnQTpCD1&#10;oZRW/YBL9prEZu+G3U2M/fpuodDHYWbOMNtiNK0YyPnGsoLFPAFBXFrdcKXgfNrP1iB8QNbYWiYF&#10;d/JQ5JOHLWba3viThmOoRISwz1BBHUKXSenLmgz6ue2Io3exzmCI0lVSO7xFuGllmiRLabDhuFBj&#10;Ry81lV/H3iiwF7d4W/X8er33+6fu++M9rZJeqenjuNuACDSG//Bf+6AVLJ9X8HsmHgGZ/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9qh98YAAADcAAAADwAAAAAAAAAAAAAA&#10;AACfAgAAZHJzL2Rvd25yZXYueG1sUEsFBgAAAAAEAAQA9wAAAJIDAAAAAA==&#10;">
                  <v:imagedata r:id="rId17" o:title=""/>
                </v:shape>
                <v:shape id="Picture 42" o:spid="_x0000_s1042" type="#_x0000_t75" style="position:absolute;left:81502;top:37195;width:9303;height:72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NZVuHDAAAA3AAAAA8AAABkcnMvZG93bnJldi54bWxET01rwkAQvRf6H5YRetON0oYS3YhaCkUq&#10;aCyCt0l2TEKzsyG7jfHfuwehx8f7XiwH04ieOldbVjCdRCCIC6trLhX8HD/H7yCcR9bYWCYFN3Kw&#10;TJ+fFphoe+UD9ZkvRQhhl6CCyvs2kdIVFRl0E9sSB+5iO4M+wK6UusNrCDeNnEVRLA3WHBoqbGlT&#10;UfGb/RkF3+fdxzF/W8t86LeXPW438e2UKfUyGlZzEJ4G/y9+uL+0gvg1rA1nwhGQ6R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1lW4cMAAADcAAAADwAAAAAAAAAAAAAAAACf&#10;AgAAZHJzL2Rvd25yZXYueG1sUEsFBgAAAAAEAAQA9wAAAI8DAAAAAA==&#10;">
                  <v:imagedata r:id="rId18" o:title=""/>
                </v:shape>
                <v:line id="Straight Connector 43" o:spid="_x0000_s1043" style="position:absolute;visibility:visible;mso-wrap-style:square" from="55038,43513" to="55086,605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iiB8UAAADcAAAADwAAAGRycy9kb3ducmV2LnhtbESPQWvCQBSE70L/w/IKvenGUqSmboK0&#10;FZSemnjw+Mi+ZqPZtyG7JvHfu4VCj8PMfMNs8sm2YqDeN44VLBcJCOLK6YZrBcdyN38F4QOyxtYx&#10;KbiRhzx7mG0w1W7kbxqKUIsIYZ+iAhNCl0rpK0MW/cJ1xNH7cb3FEGVfS93jGOG2lc9JspIWG44L&#10;Bjt6N1RdiqtVMJzGkz6Opjyb5vBVms9hf/uQSj09Tts3EIGm8B/+a++1gtXLGn7PxCMgs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kiiB8UAAADcAAAADwAAAAAAAAAA&#10;AAAAAAChAgAAZHJzL2Rvd25yZXYueG1sUEsFBgAAAAAEAAQA+QAAAJMDAAAAAA==&#10;" strokecolor="black [3213]" strokeweight="2.25pt">
                  <v:stroke joinstyle="miter"/>
                </v:line>
                <v:line id="Straight Connector 44" o:spid="_x0000_s1044" style="position:absolute;flip:x;visibility:visible;mso-wrap-style:square" from="86153,43195" to="86233,603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b/58EAAADcAAAADwAAAGRycy9kb3ducmV2LnhtbERP3WrCMBS+H+wdwhG8m6mTFelMiwwG&#10;IhtOtwc4S45tsTkpSVrr2y8Xwi4/vv9NNdlOjORD61jBcpGBINbOtFwr+Pl+f1qDCBHZYOeYFNwo&#10;QFU+PmywMO7KRxpPsRYphEOBCpoY+0LKoBuyGBauJ07c2XmLMUFfS+PxmsJtJ5+zLJcWW04NDfb0&#10;1pC+nAarYH/wn7j6+j3q9XC+jZxrPegPpeazafsKItIU/8V3984oyF/S/HQmHQFZ/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hxv/nwQAAANwAAAAPAAAAAAAAAAAAAAAA&#10;AKECAABkcnMvZG93bnJldi54bWxQSwUGAAAAAAQABAD5AAAAjwMAAAAA&#10;" strokecolor="black [3213]" strokeweight="2.25pt">
                  <v:stroke joinstyle="miter"/>
                </v:line>
                <v:shape id="Straight Arrow Connector 45" o:spid="_x0000_s1045" type="#_x0000_t32" style="position:absolute;left:55038;top:48545;width:3119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B4NMUAAADcAAAADwAAAGRycy9kb3ducmV2LnhtbESPT4vCMBTE74LfITxhb5qqKFqN4q4s&#10;7Enx38Hbo3m21ealNLF2/fRGWNjjMDO/YebLxhSipsrllhX0exEI4sTqnFMFx8N3dwLCeWSNhWVS&#10;8EsOlot2a46xtg/eUb33qQgQdjEqyLwvYyldkpFB17MlcfAutjLog6xSqSt8BLgp5CCKxtJgzmEh&#10;w5K+Mkpu+7tRQPV2M2zu08/zaOftQJ/W2+vkqdRHp1nNQHhq/H/4r/2jFYxHfXifCUdALl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PB4NMUAAADcAAAADwAAAAAAAAAA&#10;AAAAAAChAgAAZHJzL2Rvd25yZXYueG1sUEsFBgAAAAAEAAQA+QAAAJMDAAAAAA==&#10;" strokecolor="black [3213]" strokeweight="2.25pt">
                  <v:stroke endarrow="open" joinstyle="miter"/>
                </v:shape>
                <v:shape id="Straight Arrow Connector 46" o:spid="_x0000_s1046" type="#_x0000_t32" style="position:absolute;left:55086;top:55102;width:3119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8HosQAAADcAAAADwAAAGRycy9kb3ducmV2LnhtbESPQWsCMRSE74X+h/AEb5pVXLGrUdqq&#10;pR5re/D42Dx3FzcvSxI1+uubgtDjMDPfMItVNK24kPONZQWjYQaCuLS64UrBz/d2MAPhA7LG1jIp&#10;uJGH1fL5aYGFtlf+oss+VCJB2BeooA6hK6T0ZU0G/dB2xMk7WmcwJOkqqR1eE9y0cpxlU2mw4bRQ&#10;Y0fvNZWn/dkoONx3HxvduLh+m5TdPb5sZnmeKdXvxdc5iEAx/Icf7U+tYJqP4e9MOgJ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PweixAAAANwAAAAPAAAAAAAAAAAA&#10;AAAAAKECAABkcnMvZG93bnJldi54bWxQSwUGAAAAAAQABAD5AAAAkgMAAAAA&#10;" strokecolor="black [3213]" strokeweight="2.25pt">
                  <v:stroke startarrow="open" joinstyle="miter"/>
                </v:shape>
                <v:shape id="TextBox 27" o:spid="_x0000_s1047" type="#_x0000_t202" style="position:absolute;left:59010;top:45464;width:23171;height:30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mb+sQA&#10;AADcAAAADwAAAGRycy9kb3ducmV2LnhtbESPzW7CMBCE75V4B2uRegMHWiIIGIRoK3Erfw+wipc4&#10;JF5HsYG0T48rIfU4mplvNItVZ2txo9aXjhWMhgkI4tzpkgsFp+PXYArCB2SNtWNS8EMeVsveywIz&#10;7e68p9shFCJC2GeowITQZFL63JBFP3QNcfTOrrUYomwLqVu8R7it5ThJUmmx5LhgsKGNobw6XK2C&#10;aWK/q2o23nn7/juamM2H+2wuSr32u/UcRKAu/Ief7a1WkE7e4O9MP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Zm/r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SDCCH Channel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TextBox 28" o:spid="_x0000_s1048" type="#_x0000_t202" style="position:absolute;left:63741;top:51859;width:13671;height:30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ADjsMA&#10;AADcAAAADwAAAGRycy9kb3ducmV2LnhtbESP3YrCMBSE7xf2HcJZ8G5NFRWtRllcBe9cfx7g0Byb&#10;2uakNFGrT2+EBS+HmfmGmS1aW4krNb5wrKDXTUAQZ04XnCs4HtbfYxA+IGusHJOCO3lYzD8/Zphq&#10;d+MdXfchFxHCPkUFJoQ6ldJnhiz6rquJo3dyjcUQZZNL3eAtwm0l+0kykhYLjgsGa1oaysr9xSoY&#10;J3ZblpP+n7eDR29olr9uVZ+V6ny1P1MQgdrwDv+3N1rBaDiA15l4BOT8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XADjsMAAADcAAAADwAAAAAAAAAAAAAAAACYAgAAZHJzL2Rv&#10;d25yZXYueG1sUEsFBgAAAAAEAAQA9QAAAIgDAAAAAA==&#10;" filled="f" stroked="f">
                  <v:textbox style="mso-fit-shape-to-text:t">
                    <w:txbxContent>
                      <w:p w:rsidR="00533AA4" w:rsidRDefault="00533AA4" w:rsidP="00640872">
                        <w:pPr>
                          <w:pStyle w:val="NormalWeb"/>
                          <w:spacing w:before="0" w:beforeAutospacing="0" w:after="0" w:afterAutospacing="0"/>
                          <w:jc w:val="center"/>
                          <w:textAlignment w:val="baseline"/>
                        </w:pPr>
                        <w:r>
                          <w:rPr>
                            <w:rFonts w:ascii="Century Gothic" w:hAnsi="Century Gothic" w:cstheme="minorBidi"/>
                            <w:b/>
                            <w:bCs/>
                            <w:color w:val="FF0000"/>
                            <w:kern w:val="24"/>
                            <w:sz w:val="28"/>
                            <w:szCs w:val="28"/>
                            <w:lang w:val="fr-FR"/>
                          </w:rPr>
                          <w:t xml:space="preserve">SDCCH </w:t>
                        </w:r>
                        <w:proofErr w:type="spellStart"/>
                        <w:r>
                          <w:rPr>
                            <w:rFonts w:ascii="Century Gothic" w:hAnsi="Century Gothic" w:cstheme="minorBidi"/>
                            <w:b/>
                            <w:bCs/>
                            <w:color w:val="FF0000"/>
                            <w:kern w:val="24"/>
                            <w:sz w:val="28"/>
                            <w:szCs w:val="28"/>
                            <w:lang w:val="fr-FR"/>
                          </w:rPr>
                          <w:t>Failed</w:t>
                        </w:r>
                        <w:proofErr w:type="spellEnd"/>
                      </w:p>
                    </w:txbxContent>
                  </v:textbox>
                </v:shape>
                <v:oval id="Oval 49" o:spid="_x0000_s1049" style="position:absolute;left:84343;top:50673;width:3890;height:10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Xdr8UA&#10;AADcAAAADwAAAGRycy9kb3ducmV2LnhtbESP3WrCQBSE7wXfYTlCb4puWlEkdRUR+osopu39MXtM&#10;gtmzIbsmaZ/eFQQvh5lvhpkvO1OKhmpXWFbwNIpAEKdWF5wp+Pl+Hc5AOI+ssbRMCv7IwXLR780x&#10;1rblPTWJz0QoYRejgtz7KpbSpTkZdCNbEQfvaGuDPsg6k7rGNpSbUj5H0VQaLDgs5FjROqf0lJyN&#10;gqnB/0P01h4/x79f2912M35smnelHgbd6gWEp87fwzf6QwduMoHrmXAE5O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Zd2vxQAAANwAAAAPAAAAAAAAAAAAAAAAAJgCAABkcnMv&#10;ZG93bnJldi54bWxQSwUGAAAAAAQABAD1AAAAigMAAAAA&#10;" fillcolor="#2da2bf" strokecolor="#1f4d78 [1604]" strokeweight="1pt">
                  <v:stroke joinstyle="miter"/>
                </v:oval>
                <v:oval id="Oval 50" o:spid="_x0000_s1050" style="position:absolute;left:53149;top:56705;width:3889;height:1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dD2MYA&#10;AADcAAAADwAAAGRycy9kb3ducmV2LnhtbESPQWvCQBSE74L/YXlCL6KbVgwluooU2toiSrW9P7PP&#10;JJh9G7LbJO2vdwXB4zDzzTDzZWdK0VDtCssKHscRCOLU6oIzBd+H19EzCOeRNZaWScEfOVgu+r05&#10;Jtq2/EXN3mcilLBLUEHufZVI6dKcDLqxrYiDd7K1QR9knUldYxvKTSmfoiiWBgsOCzlW9JJTet7/&#10;GgWxwf9j9NaePiY/n9vddjMZNs27Ug+DbjUD4anz9/CNXuvATWO4nglHQC4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rdD2MYAAADcAAAADwAAAAAAAAAAAAAAAACYAgAAZHJz&#10;L2Rvd25yZXYueG1sUEsFBgAAAAAEAAQA9QAAAIsDAAAAAA==&#10;" fillcolor="#2da2bf" strokecolor="#1f4d78 [1604]" strokeweight="1pt">
                  <v:stroke joinstyle="miter"/>
                </v:oval>
                <v:shape id="Picture 51" o:spid="_x0000_s1051" type="#_x0000_t75" style="position:absolute;left:57626;top:38592;width:26003;height:40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7hEV7DAAAA3AAAAA8AAABkcnMvZG93bnJldi54bWxEj0GLwjAUhO8L+x/CW/C2pitWpRplFUTF&#10;k+7i+dE822rzUpKo9d8bQfA4zMw3zGTWmlpcyfnKsoKfbgKCOLe64kLB/9/yewTCB2SNtWVScCcP&#10;s+nnxwQzbW+8o+s+FCJC2GeooAyhyaT0eUkGfdc2xNE7WmcwROkKqR3eItzUspckA2mw4rhQYkOL&#10;kvLz/mIUDN3Fn+6r07xv/CrdpvPm0D9vlOp8tb9jEIHa8A6/2mutYJAO4XkmHgE5f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uERXsMAAADcAAAADwAAAAAAAAAAAAAAAACf&#10;AgAAZHJzL2Rvd25yZXYueG1sUEsFBgAAAAAEAAQA9wAAAI8DAAAAAA==&#10;">
                  <v:imagedata r:id="rId19" o:title=""/>
                </v:shape>
                <v:shape id="Picture 52" o:spid="_x0000_s1052" type="#_x0000_t75" style="position:absolute;left:88550;top:53054;width:5588;height:5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AxT3BAAAA3AAAAA8AAABkcnMvZG93bnJldi54bWxET8uKwjAU3Qv+Q7iCO00VLNIxig8Gh0EQ&#10;q8z60txpOzY3nSZq9evNQnB5OO/ZojWVuFLjSssKRsMIBHFmdcm5gtPxczAF4TyyxsoyKbiTg8W8&#10;25lhou2ND3RNfS5CCLsEFRTe14mULivIoBvamjhwv7Yx6ANscqkbvIVwU8lxFMXSYMmhocCa1gVl&#10;5/RiFDzob7ddXqZo281Kxj/771hO/pXq99rlBwhPrX+LX+4vrSCehLXhTDgCcv4E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lAxT3BAAAA3AAAAA8AAAAAAAAAAAAAAAAAnwIA&#10;AGRycy9kb3ducmV2LnhtbFBLBQYAAAAABAAEAPcAAACNAwAAAAA=&#10;">
                  <v:imagedata r:id="rId20" o:title=""/>
                </v:shape>
                <v:shape id="TextBox 38" o:spid="_x0000_s1053" type="#_x0000_t202" style="position:absolute;left:38449;top:54353;width:11157;height:52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GsEMMA&#10;AADcAAAADwAAAGRycy9kb3ducmV2LnhtbESP3YrCMBSE74V9h3AWvNNUWUWrURZdwTt/dh/g0Byb&#10;bpuT0kStPr0RBC+HmfmGmS9bW4kLNb5wrGDQT0AQZ04XnCv4+930JiB8QNZYOSYFN/KwXHx05phq&#10;d+UDXY4hFxHCPkUFJoQ6ldJnhiz6vquJo3dyjcUQZZNL3eA1wm0lh0kylhYLjgsGa1oZysrj2SqY&#10;JHZXltPh3tuv+2BkVmv3U/8r1f1sv2cgArXhHX61t1rBeDSF55l4B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3GsEMMAAADcAAAADwAAAAAAAAAAAAAAAACYAgAAZHJzL2Rv&#10;d25yZXYueG1sUEsFBgAAAAAEAAQA9QAAAIgDAAAAAA==&#10;" filled="f" stroked="f">
                  <v:textbox style="mso-fit-shape-to-text:t">
                    <w:txbxContent>
                      <w:p w:rsidR="00533AA4" w:rsidRDefault="00533AA4" w:rsidP="00640872">
                        <w:pPr>
                          <w:pStyle w:val="NormalWeb"/>
                          <w:spacing w:before="0" w:beforeAutospacing="0" w:after="0" w:afterAutospacing="0"/>
                          <w:jc w:val="center"/>
                        </w:pPr>
                        <w:r>
                          <w:rPr>
                            <w:rFonts w:asciiTheme="minorHAnsi" w:hAnsi="Calibri" w:cstheme="minorBidi"/>
                            <w:b/>
                            <w:bCs/>
                            <w:color w:val="323E4F" w:themeColor="text2" w:themeShade="BF"/>
                            <w:kern w:val="24"/>
                            <w:sz w:val="28"/>
                            <w:szCs w:val="28"/>
                            <w:lang w:val="fr-FR"/>
                          </w:rPr>
                          <w:t xml:space="preserve">Cause: </w:t>
                        </w:r>
                        <w:proofErr w:type="spellStart"/>
                        <w:r>
                          <w:rPr>
                            <w:rFonts w:asciiTheme="minorHAnsi" w:hAnsi="Calibri" w:cstheme="minorBidi"/>
                            <w:b/>
                            <w:bCs/>
                            <w:color w:val="323E4F" w:themeColor="text2" w:themeShade="BF"/>
                            <w:kern w:val="24"/>
                            <w:sz w:val="28"/>
                            <w:szCs w:val="28"/>
                            <w:lang w:val="fr-FR"/>
                          </w:rPr>
                          <w:t>other</w:t>
                        </w:r>
                        <w:proofErr w:type="spellEnd"/>
                        <w:r>
                          <w:rPr>
                            <w:rFonts w:asciiTheme="minorHAnsi" w:hAnsi="Calibri" w:cstheme="minorBidi"/>
                            <w:b/>
                            <w:bCs/>
                            <w:color w:val="323E4F" w:themeColor="text2" w:themeShade="BF"/>
                            <w:kern w:val="24"/>
                            <w:sz w:val="28"/>
                            <w:szCs w:val="28"/>
                            <w:lang w:val="fr-FR"/>
                          </w:rPr>
                          <w:t xml:space="preserve"> </w:t>
                        </w:r>
                      </w:p>
                      <w:p w:rsidR="00533AA4" w:rsidRDefault="00533AA4" w:rsidP="00640872">
                        <w:pPr>
                          <w:pStyle w:val="NormalWeb"/>
                          <w:spacing w:before="0" w:beforeAutospacing="0" w:after="0" w:afterAutospacing="0"/>
                          <w:jc w:val="center"/>
                        </w:pPr>
                        <w:proofErr w:type="spellStart"/>
                        <w:proofErr w:type="gramStart"/>
                        <w:r>
                          <w:rPr>
                            <w:rFonts w:asciiTheme="minorHAnsi" w:hAnsi="Calibri" w:cstheme="minorBidi"/>
                            <w:b/>
                            <w:bCs/>
                            <w:color w:val="323E4F" w:themeColor="text2" w:themeShade="BF"/>
                            <w:kern w:val="24"/>
                            <w:sz w:val="28"/>
                            <w:szCs w:val="28"/>
                            <w:lang w:val="fr-FR"/>
                          </w:rPr>
                          <w:t>reason</w:t>
                        </w:r>
                        <w:proofErr w:type="spellEnd"/>
                        <w:proofErr w:type="gramEnd"/>
                      </w:p>
                    </w:txbxContent>
                  </v:textbox>
                </v:shape>
                <w10:anchorlock/>
              </v:group>
            </w:pict>
          </mc:Fallback>
        </mc:AlternateContent>
      </w:r>
    </w:p>
    <w:p w:rsidR="00640872" w:rsidRPr="00640872" w:rsidRDefault="00640872" w:rsidP="00640872">
      <w:pPr>
        <w:rPr>
          <w:b/>
          <w:bCs/>
        </w:rPr>
      </w:pPr>
      <w:r w:rsidRPr="00B812A6">
        <w:rPr>
          <w:b/>
          <w:bCs/>
        </w:rPr>
        <w:t>SDCCH Drop Rate</w:t>
      </w:r>
    </w:p>
    <w:p w:rsidR="00640872" w:rsidRPr="00E90136" w:rsidRDefault="00640872" w:rsidP="00533AA4">
      <w:r w:rsidRPr="00E90136">
        <w:t xml:space="preserve">SDCCH Drop Rate indicates the probability of call drops that occurs when MSs occupy SDCCHs. </w:t>
      </w:r>
    </w:p>
    <w:p w:rsidR="00640872" w:rsidRDefault="002A30DE" w:rsidP="00640872">
      <w:r>
        <w:rPr>
          <w:noProof/>
          <w:lang w:eastAsia="zh-CN"/>
        </w:rPr>
        <mc:AlternateContent>
          <mc:Choice Requires="wpg">
            <w:drawing>
              <wp:inline distT="0" distB="0" distL="0" distR="0">
                <wp:extent cx="4712970" cy="2106930"/>
                <wp:effectExtent l="0" t="0" r="5715" b="19685"/>
                <wp:docPr id="630"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12970" cy="2106930"/>
                          <a:chOff x="44402" y="26987"/>
                          <a:chExt cx="47133" cy="24336"/>
                        </a:xfrm>
                      </wpg:grpSpPr>
                      <pic:pic xmlns:pic="http://schemas.openxmlformats.org/drawingml/2006/picture">
                        <pic:nvPicPr>
                          <pic:cNvPr id="631" name="Picture 5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50561" y="26987"/>
                            <a:ext cx="6477" cy="65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32" name="Picture 5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80343" y="26987"/>
                            <a:ext cx="9303" cy="6541"/>
                          </a:xfrm>
                          <a:prstGeom prst="rect">
                            <a:avLst/>
                          </a:prstGeom>
                          <a:noFill/>
                          <a:extLst>
                            <a:ext uri="{909E8E84-426E-40DD-AFC4-6F175D3DCCD1}">
                              <a14:hiddenFill xmlns:a14="http://schemas.microsoft.com/office/drawing/2010/main">
                                <a:solidFill>
                                  <a:srgbClr val="FFFFFF"/>
                                </a:solidFill>
                              </a14:hiddenFill>
                            </a:ext>
                          </a:extLst>
                        </pic:spPr>
                      </pic:pic>
                      <wps:wsp>
                        <wps:cNvPr id="633" name="Straight Connector 57"/>
                        <wps:cNvCnPr>
                          <a:cxnSpLocks noChangeShapeType="1"/>
                        </wps:cNvCnPr>
                        <wps:spPr bwMode="auto">
                          <a:xfrm flipH="1">
                            <a:off x="53800" y="33528"/>
                            <a:ext cx="0" cy="17795"/>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34" name="Straight Connector 58"/>
                        <wps:cNvCnPr>
                          <a:cxnSpLocks noChangeShapeType="1"/>
                        </wps:cNvCnPr>
                        <wps:spPr bwMode="auto">
                          <a:xfrm flipH="1">
                            <a:off x="84994" y="33528"/>
                            <a:ext cx="0" cy="17795"/>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35" name="Straight Arrow Connector 59"/>
                        <wps:cNvCnPr>
                          <a:cxnSpLocks noChangeShapeType="1"/>
                        </wps:cNvCnPr>
                        <wps:spPr bwMode="auto">
                          <a:xfrm>
                            <a:off x="53800" y="36242"/>
                            <a:ext cx="31194"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636" name="Straight Arrow Connector 60"/>
                        <wps:cNvCnPr>
                          <a:cxnSpLocks noChangeShapeType="1"/>
                        </wps:cNvCnPr>
                        <wps:spPr bwMode="auto">
                          <a:xfrm>
                            <a:off x="54038" y="41465"/>
                            <a:ext cx="31194"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637" name="TextBox 14"/>
                        <wps:cNvSpPr txBox="1">
                          <a:spLocks noChangeArrowheads="1"/>
                        </wps:cNvSpPr>
                        <wps:spPr bwMode="auto">
                          <a:xfrm>
                            <a:off x="58754" y="33221"/>
                            <a:ext cx="23172" cy="357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SDCCH Channel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638" name="TextBox 15"/>
                        <wps:cNvSpPr txBox="1">
                          <a:spLocks noChangeArrowheads="1"/>
                        </wps:cNvSpPr>
                        <wps:spPr bwMode="auto">
                          <a:xfrm>
                            <a:off x="60767" y="38290"/>
                            <a:ext cx="15451" cy="35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533AA4">
                              <w:pPr>
                                <w:pStyle w:val="NormalWeb"/>
                                <w:spacing w:before="0" w:beforeAutospacing="0" w:after="0" w:afterAutospacing="0"/>
                                <w:jc w:val="center"/>
                                <w:textAlignment w:val="baseline"/>
                              </w:pPr>
                              <w:r>
                                <w:rPr>
                                  <w:rFonts w:ascii="Century Gothic" w:hAnsi="Century Gothic" w:cstheme="minorBidi"/>
                                  <w:b/>
                                  <w:bCs/>
                                  <w:color w:val="000000" w:themeColor="text1"/>
                                  <w:kern w:val="24"/>
                                  <w:sz w:val="28"/>
                                  <w:szCs w:val="28"/>
                                  <w:lang w:val="fr-FR"/>
                                </w:rPr>
                                <w:t xml:space="preserve">SDCCH </w:t>
                              </w:r>
                              <w:proofErr w:type="spellStart"/>
                              <w:r>
                                <w:rPr>
                                  <w:rFonts w:ascii="Century Gothic" w:hAnsi="Century Gothic" w:cstheme="minorBidi"/>
                                  <w:b/>
                                  <w:bCs/>
                                  <w:color w:val="000000" w:themeColor="text1"/>
                                  <w:kern w:val="24"/>
                                  <w:sz w:val="28"/>
                                  <w:szCs w:val="28"/>
                                  <w:lang w:val="fr-FR"/>
                                </w:rPr>
                                <w:t>Success</w:t>
                              </w:r>
                              <w:proofErr w:type="spellEnd"/>
                            </w:p>
                          </w:txbxContent>
                        </wps:txbx>
                        <wps:bodyPr rot="0" vert="horz" wrap="none" lIns="91440" tIns="45720" rIns="91440" bIns="45720" anchor="t" anchorCtr="0" upright="1">
                          <a:spAutoFit/>
                        </wps:bodyPr>
                      </wps:wsp>
                      <wps:wsp>
                        <wps:cNvPr id="639" name="Oval 63"/>
                        <wps:cNvSpPr>
                          <a:spLocks noChangeArrowheads="1"/>
                        </wps:cNvSpPr>
                        <wps:spPr bwMode="auto">
                          <a:xfrm>
                            <a:off x="83042" y="37417"/>
                            <a:ext cx="3889"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640" name="Oval 64"/>
                        <wps:cNvSpPr>
                          <a:spLocks noChangeArrowheads="1"/>
                        </wps:cNvSpPr>
                        <wps:spPr bwMode="auto">
                          <a:xfrm>
                            <a:off x="52101" y="47005"/>
                            <a:ext cx="3906"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641" name="Straight Arrow Connector 65"/>
                        <wps:cNvCnPr>
                          <a:cxnSpLocks noChangeShapeType="1"/>
                        </wps:cNvCnPr>
                        <wps:spPr bwMode="auto">
                          <a:xfrm>
                            <a:off x="53800" y="45545"/>
                            <a:ext cx="31194"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642" name="TextBox 19"/>
                        <wps:cNvSpPr txBox="1">
                          <a:spLocks noChangeArrowheads="1"/>
                        </wps:cNvSpPr>
                        <wps:spPr bwMode="auto">
                          <a:xfrm>
                            <a:off x="60532" y="42368"/>
                            <a:ext cx="14670" cy="35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FF0000"/>
                                  <w:kern w:val="24"/>
                                  <w:sz w:val="28"/>
                                  <w:szCs w:val="28"/>
                                  <w:lang w:val="fr-FR"/>
                                </w:rPr>
                                <w:t xml:space="preserve">  SDCCH </w:t>
                              </w:r>
                              <w:proofErr w:type="spellStart"/>
                              <w:r>
                                <w:rPr>
                                  <w:rFonts w:ascii="Century Gothic" w:hAnsi="Century Gothic" w:cstheme="minorBidi"/>
                                  <w:b/>
                                  <w:bCs/>
                                  <w:color w:val="FF0000"/>
                                  <w:kern w:val="24"/>
                                  <w:sz w:val="28"/>
                                  <w:szCs w:val="28"/>
                                  <w:lang w:val="fr-FR"/>
                                </w:rPr>
                                <w:t>Failed</w:t>
                              </w:r>
                              <w:proofErr w:type="spellEnd"/>
                            </w:p>
                          </w:txbxContent>
                        </wps:txbx>
                        <wps:bodyPr rot="0" vert="horz" wrap="none" lIns="91440" tIns="45720" rIns="91440" bIns="45720" anchor="t" anchorCtr="0" upright="1">
                          <a:spAutoFit/>
                        </wps:bodyPr>
                      </wps:wsp>
                      <pic:pic xmlns:pic="http://schemas.openxmlformats.org/drawingml/2006/picture">
                        <pic:nvPicPr>
                          <pic:cNvPr id="643" name="Picture 6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57038" y="28178"/>
                            <a:ext cx="25067" cy="4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44" name="Picture 6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44402" y="37941"/>
                            <a:ext cx="5445" cy="50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45" name="Picture 6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85947" y="42148"/>
                            <a:ext cx="5588" cy="590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54" o:spid="_x0000_s1054" style="width:371.1pt;height:165.9pt;mso-position-horizontal-relative:char;mso-position-vertical-relative:line" coordorigin="44402,26987" coordsize="47133,243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">
                <v:shape id="Picture 55" o:spid="_x0000_s1055" type="#_x0000_t75" style="position:absolute;left:50561;top:26987;width:6477;height:65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9572XFAAAA3AAAAA8AAABkcnMvZG93bnJldi54bWxEj91qwkAUhO8F32E5Qm+kbmJBS+oqIki9&#10;KMWfPsAhe0yi2bNhd6PRp+8KgpfDzHzDzBadqcWFnK8sK0hHCQji3OqKCwV/h/X7JwgfkDXWlknB&#10;jTws5v3eDDNtr7yjyz4UIkLYZ6igDKHJpPR5SQb9yDbE0TtaZzBE6QqpHV4j3NRynCQTabDiuFBi&#10;Q6uS8vO+NQrs0aU/05a/T7d2PWzu299xkbRKvQ265ReIQF14hZ/tjVYw+UjhcSYeATn/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ee9lxQAAANwAAAAPAAAAAAAAAAAAAAAA&#10;AJ8CAABkcnMvZG93bnJldi54bWxQSwUGAAAAAAQABAD3AAAAkQMAAAAA&#10;">
                  <v:imagedata r:id="rId17" o:title=""/>
                </v:shape>
                <v:shape id="Picture 56" o:spid="_x0000_s1056" type="#_x0000_t75" style="position:absolute;left:80343;top:26987;width:9303;height:65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3EnbGAAAA3AAAAA8AAABkcnMvZG93bnJldi54bWxEj0FrwkAUhO8F/8PyhN7qxpQGSV3FRgSR&#10;CjWWQm/P7DMJzb4N2TXGf98tCD0OM/MNM18OphE9da62rGA6iUAQF1bXXCr4PG6eZiCcR9bYWCYF&#10;N3KwXIwe5phqe+UD9bkvRYCwS1FB5X2bSumKigy6iW2Jg3e2nUEfZFdK3eE1wE0j4yhKpMGaw0KF&#10;LWUVFT/5xSh4/96vj6eXN3ka+t35A3dZcvvKlXocD6tXEJ4G/x++t7daQfIcw9+ZcATk4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mrcSdsYAAADcAAAADwAAAAAAAAAAAAAA&#10;AACfAgAAZHJzL2Rvd25yZXYueG1sUEsFBgAAAAAEAAQA9wAAAJIDAAAAAA==&#10;">
                  <v:imagedata r:id="rId18" o:title=""/>
                </v:shape>
                <v:line id="Straight Connector 57" o:spid="_x0000_s1057" style="position:absolute;flip:x;visibility:visible;mso-wrap-style:square" from="53800,33528" to="53800,513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EMMQAAADcAAAADwAAAGRycy9kb3ducmV2LnhtbESPUWvCMBSF3wf7D+EO9jbTWSjSGUWE&#10;gYjDWfcD7pJrW9bclCSt9d+bwWCPh3POdzjL9WQ7MZIPrWMFr7MMBLF2puVawdf5/WUBIkRkg51j&#10;UnCjAOvV48MSS+OufKKxirVIEA4lKmhi7Espg27IYpi5njh5F+ctxiR9LY3Ha4LbTs6zrJAWW04L&#10;Dfa0bUj/VINVsD/6D8w/v096MVxuIxdaD/qg1PPTtHkDEWmK/+G/9s4oKPIcfs+kIyB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y4QwxAAAANwAAAAPAAAAAAAAAAAA&#10;AAAAAKECAABkcnMvZG93bnJldi54bWxQSwUGAAAAAAQABAD5AAAAkgMAAAAA&#10;" strokecolor="black [3213]" strokeweight="2.25pt">
                  <v:stroke joinstyle="miter"/>
                </v:line>
                <v:line id="Straight Connector 58" o:spid="_x0000_s1058" style="position:absolute;flip:x;visibility:visible;mso-wrap-style:square" from="84994,33528" to="84994,513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IcRMQAAADcAAAADwAAAGRycy9kb3ducmV2LnhtbESPUWvCMBSF3wX/Q7jC3jR1jiLVKCIM&#10;xtiYuv2Aa3Jti81NSdJa//0yGPh4OOd8h7PeDrYRPflQO1Ywn2UgiLUzNZcKfr5fp0sQISIbbByT&#10;gjsF2G7GozUWxt34SP0pliJBOBSooIqxLaQMuiKLYeZa4uRdnLcYk/SlNB5vCW4b+ZxlubRYc1qo&#10;sKV9Rfp66qyC9y//iYvD+aiX3eXec651pz+UepoMuxWISEN8hP/bb0ZBvniBvzPpCMjN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IhxExAAAANwAAAAPAAAAAAAAAAAA&#10;AAAAAKECAABkcnMvZG93bnJldi54bWxQSwUGAAAAAAQABAD5AAAAkgMAAAAA&#10;" strokecolor="black [3213]" strokeweight="2.25pt">
                  <v:stroke joinstyle="miter"/>
                </v:line>
                <v:shape id="Straight Arrow Connector 59" o:spid="_x0000_s1059" type="#_x0000_t32" style="position:absolute;left:53800;top:36242;width:3119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Sbl8cAAADcAAAADwAAAGRycy9kb3ducmV2LnhtbESPT2vCQBTE74V+h+UVequbKgmaukqr&#10;FDxV4p9Db4/sM4nNvg3ZNYl++q5Q6HGYmd8w8+VgatFR6yrLCl5HEQji3OqKCwWH/efLFITzyBpr&#10;y6TgSg6Wi8eHOaba9pxRt/OFCBB2KSoovW9SKV1ekkE3sg1x8E62NeiDbAupW+wD3NRyHEWJNFhx&#10;WCixoVVJ+c/uYhRQt/2aDJfZx3eceTvWx/X2PL0p9fw0vL+B8DT4//Bfe6MVJJMY7mfCEZC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FJuXxwAAANwAAAAPAAAAAAAA&#10;AAAAAAAAAKECAABkcnMvZG93bnJldi54bWxQSwUGAAAAAAQABAD5AAAAlQMAAAAA&#10;" strokecolor="black [3213]" strokeweight="2.25pt">
                  <v:stroke endarrow="open" joinstyle="miter"/>
                </v:shape>
                <v:shape id="Straight Arrow Connector 60" o:spid="_x0000_s1060" type="#_x0000_t32" style="position:absolute;left:54038;top:41465;width:3119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vkAcUAAADcAAAADwAAAGRycy9kb3ducmV2LnhtbESPzW7CMBCE75X6DtYi9VYcCkQQMKgF&#10;WtEjPweOq3hJIuJ1ZLvg8vR1pUo9jmbmG818GU0rruR8Y1nBoJ+BIC6tbrhScDy8P09A+ICssbVM&#10;Cr7Jw3Lx+DDHQtsb7+i6D5VIEPYFKqhD6AopfVmTQd+3HXHyztYZDEm6SmqHtwQ3rXzJslwabDgt&#10;1NjRqqbysv8yCk73z4+Nblxcv43K7h6nm8l4nCn11IuvMxCBYvgP/7W3WkE+zOH3TDoC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NvkAcUAAADcAAAADwAAAAAAAAAA&#10;AAAAAAChAgAAZHJzL2Rvd25yZXYueG1sUEsFBgAAAAAEAAQA+QAAAJMDAAAAAA==&#10;" strokecolor="black [3213]" strokeweight="2.25pt">
                  <v:stroke startarrow="open" joinstyle="miter"/>
                </v:shape>
                <v:shape id="TextBox 14" o:spid="_x0000_s1061" type="#_x0000_t202" style="position:absolute;left:58754;top:33221;width:23172;height:357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14WcQA&#10;AADcAAAADwAAAGRycy9kb3ducmV2LnhtbESPzW7CMBCE70i8g7VI3MABWgopBiFopd74KQ+wirdx&#10;SLyOYgOBp68rVeI4mplvNItVaytxpcYXjhWMhgkI4szpgnMFp+/PwQyED8gaK8ek4E4eVstuZ4Gp&#10;djc+0PUYchEh7FNUYEKoUyl9ZsiiH7qaOHo/rrEYomxyqRu8Rbit5DhJptJiwXHBYE0bQ1l5vFgF&#10;s8TuynI+3nv78hi9ms3WfdRnpfq9dv0OIlAbnuH/9pdWMJ28wd+Ze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9eFn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SDCCH Channel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TextBox 15" o:spid="_x0000_s1062" type="#_x0000_t202" style="position:absolute;left:60767;top:38290;width:15451;height:35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LsK8EA&#10;AADcAAAADwAAAGRycy9kb3ducmV2LnhtbERPyW7CMBC9V+IfrEHiVhyWIggYhFgkbm2BDxjFQxwS&#10;j6PYQODr8aFSj09vX6xaW4k7Nb5wrGDQT0AQZ04XnCs4n/afUxA+IGusHJOCJ3lYLTsfC0y1e/Av&#10;3Y8hFzGEfYoKTAh1KqXPDFn0fVcTR+7iGoshwiaXusFHDLeVHCbJRFosODYYrGljKCuPN6tgmtjv&#10;spwNf7wdvwZfZrN1u/qqVK/brucgArXhX/znPmgFk1FcG8/EIyC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Xi7CvBAAAA3AAAAA8AAAAAAAAAAAAAAAAAmAIAAGRycy9kb3du&#10;cmV2LnhtbFBLBQYAAAAABAAEAPUAAACGAwAAAAA=&#10;" filled="f" stroked="f">
                  <v:textbox style="mso-fit-shape-to-text:t">
                    <w:txbxContent>
                      <w:p w:rsidR="00533AA4" w:rsidRDefault="00533AA4" w:rsidP="00533AA4">
                        <w:pPr>
                          <w:pStyle w:val="NormalWeb"/>
                          <w:spacing w:before="0" w:beforeAutospacing="0" w:after="0" w:afterAutospacing="0"/>
                          <w:jc w:val="center"/>
                          <w:textAlignment w:val="baseline"/>
                        </w:pPr>
                        <w:r>
                          <w:rPr>
                            <w:rFonts w:ascii="Century Gothic" w:hAnsi="Century Gothic" w:cstheme="minorBidi"/>
                            <w:b/>
                            <w:bCs/>
                            <w:color w:val="000000" w:themeColor="text1"/>
                            <w:kern w:val="24"/>
                            <w:sz w:val="28"/>
                            <w:szCs w:val="28"/>
                            <w:lang w:val="fr-FR"/>
                          </w:rPr>
                          <w:t xml:space="preserve">SDCCH </w:t>
                        </w:r>
                        <w:proofErr w:type="spellStart"/>
                        <w:r>
                          <w:rPr>
                            <w:rFonts w:ascii="Century Gothic" w:hAnsi="Century Gothic" w:cstheme="minorBidi"/>
                            <w:b/>
                            <w:bCs/>
                            <w:color w:val="000000" w:themeColor="text1"/>
                            <w:kern w:val="24"/>
                            <w:sz w:val="28"/>
                            <w:szCs w:val="28"/>
                            <w:lang w:val="fr-FR"/>
                          </w:rPr>
                          <w:t>Success</w:t>
                        </w:r>
                        <w:proofErr w:type="spellEnd"/>
                      </w:p>
                    </w:txbxContent>
                  </v:textbox>
                </v:shape>
                <v:oval id="Oval 63" o:spid="_x0000_s1063" style="position:absolute;left:83042;top:37417;width:3889;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cyCsYA&#10;AADcAAAADwAAAGRycy9kb3ducmV2LnhtbESP3WrCQBSE7wt9h+UUvCm60YDU1FWKoNVSLP7dn2aP&#10;SWj2bMhuk+jTu0Khl8PMN8NM550pRUO1KywrGA4iEMSp1QVnCo6HZf8FhPPIGkvLpOBCDuazx4cp&#10;Jtq2vKNm7zMRStglqCD3vkqkdGlOBt3AVsTBO9vaoA+yzqSusQ3lppSjKBpLgwWHhRwrWuSU/ux/&#10;jYKxwet3tGrPm/j0sf3afsbPTfOuVO+pe3sF4anz/+E/eq0DF0/gfiYcAT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vcyCsYAAADcAAAADwAAAAAAAAAAAAAAAACYAgAAZHJz&#10;L2Rvd25yZXYueG1sUEsFBgAAAAAEAAQA9QAAAIsDAAAAAA==&#10;" fillcolor="#2da2bf" strokecolor="#1f4d78 [1604]" strokeweight="1pt">
                  <v:stroke joinstyle="miter"/>
                </v:oval>
                <v:oval id="Oval 64" o:spid="_x0000_s1064" style="position:absolute;left:52101;top:47005;width:3906;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vo6sMA&#10;AADcAAAADwAAAGRycy9kb3ducmV2LnhtbERPTWvCQBC9F/wPywheim5ai0h0lVJotUUstfU+Zsck&#10;mJ0N2TVJ++s7h0KPj/e9XPeuUi01ofRs4G6SgCLOvC05N/D1+TyegwoR2WLlmQx8U4D1anCzxNT6&#10;jj+oPcRcSQiHFA0UMdap1iEryGGY+JpYuLNvHEaBTa5tg52Eu0rfJ8lMOyxZGgqs6amg7HK4OgMz&#10;hz+n5KU7v06Pb/v3/W5627YbY0bD/nEBKlIf/8V/7q0V34PMlzNyBPTq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8vo6sMAAADcAAAADwAAAAAAAAAAAAAAAACYAgAAZHJzL2Rv&#10;d25yZXYueG1sUEsFBgAAAAAEAAQA9QAAAIgDAAAAAA==&#10;" fillcolor="#2da2bf" strokecolor="#1f4d78 [1604]" strokeweight="1pt">
                  <v:stroke joinstyle="miter"/>
                </v:oval>
                <v:shape id="Straight Arrow Connector 65" o:spid="_x0000_s1065" type="#_x0000_t32" style="position:absolute;left:53800;top:45545;width:3119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QPCMQAAADcAAAADwAAAGRycy9kb3ducmV2LnhtbESPQWsCMRSE70L/Q3iF3jSrqNjVKLW1&#10;oketB4+PzXN36eZlSVJN/fVGEDwOM/MNM1tE04gzOV9bVtDvZSCIC6trLhUcfr67ExA+IGtsLJOC&#10;f/KwmL90Zphre+EdnfehFAnCPkcFVQhtLqUvKjLoe7YlTt7JOoMhSVdK7fCS4KaRgywbS4M1p4UK&#10;W/qsqPjd/xkFx+t2vdK1i1/LYdFe4/tqMhplSr29xo8piEAxPMOP9kYrGA/7cD+TjoCc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NA8IxAAAANwAAAAPAAAAAAAAAAAA&#10;AAAAAKECAABkcnMvZG93bnJldi54bWxQSwUGAAAAAAQABAD5AAAAkgMAAAAA&#10;" strokecolor="black [3213]" strokeweight="2.25pt">
                  <v:stroke startarrow="open" joinstyle="miter"/>
                </v:shape>
                <v:shape id="TextBox 19" o:spid="_x0000_s1066" type="#_x0000_t202" style="position:absolute;left:60532;top:42368;width:14670;height:357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yovMUA&#10;AADcAAAADwAAAGRycy9kb3ducmV2LnhtbESP0WrCQBRE3wv9h+UKfaubBCs2upGiLfhWm/YDLtlr&#10;NiZ7N2RXTf36bkHwcZiZM8xqPdpOnGnwjWMF6TQBQVw53XCt4Of743kBwgdkjZ1jUvBLHtbF48MK&#10;c+0u/EXnMtQiQtjnqMCE0OdS+sqQRT91PXH0Dm6wGKIcaqkHvES47WSWJHNpseG4YLCnjaGqLU9W&#10;wSKxn237mu29nV3TF7PZuvf+qNTTZHxbggg0hnv41t5pBfNZBv9n4hGQ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DKi8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FF0000"/>
                            <w:kern w:val="24"/>
                            <w:sz w:val="28"/>
                            <w:szCs w:val="28"/>
                            <w:lang w:val="fr-FR"/>
                          </w:rPr>
                          <w:t xml:space="preserve">  SDCCH </w:t>
                        </w:r>
                        <w:proofErr w:type="spellStart"/>
                        <w:r>
                          <w:rPr>
                            <w:rFonts w:ascii="Century Gothic" w:hAnsi="Century Gothic" w:cstheme="minorBidi"/>
                            <w:b/>
                            <w:bCs/>
                            <w:color w:val="FF0000"/>
                            <w:kern w:val="24"/>
                            <w:sz w:val="28"/>
                            <w:szCs w:val="28"/>
                            <w:lang w:val="fr-FR"/>
                          </w:rPr>
                          <w:t>Failed</w:t>
                        </w:r>
                        <w:proofErr w:type="spellEnd"/>
                      </w:p>
                    </w:txbxContent>
                  </v:textbox>
                </v:shape>
                <v:shape id="Picture 67" o:spid="_x0000_s1067" type="#_x0000_t75" style="position:absolute;left:57038;top:28178;width:25067;height:40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QDgYDEAAAA3AAAAA8AAABkcnMvZG93bnJldi54bWxEj0FrAjEUhO8F/0N4Qm+aVVctW6OoUKx4&#10;UkvPj81zd3XzsiRR13/fCEKPw8x8w8wWranFjZyvLCsY9BMQxLnVFRcKfo5fvQ8QPiBrrC2Tggd5&#10;WMw7bzPMtL3znm6HUIgIYZ+hgjKEJpPS5yUZ9H3bEEfvZJ3BEKUrpHZ4j3BTy2GSTKTBiuNCiQ2t&#10;S8ovh6tRMHVXf35szqvU+M14N141v+llq9R7t11+ggjUhv/wq/2tFUzSETzPxCMg5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QDgYDEAAAA3AAAAA8AAAAAAAAAAAAAAAAA&#10;nwIAAGRycy9kb3ducmV2LnhtbFBLBQYAAAAABAAEAPcAAACQAwAAAAA=&#10;">
                  <v:imagedata r:id="rId19" o:title=""/>
                </v:shape>
                <v:shape id="Picture 68" o:spid="_x0000_s1068" type="#_x0000_t75" style="position:absolute;left:44402;top:37941;width:5445;height:50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5bgYjGAAAA3AAAAA8AAABkcnMvZG93bnJldi54bWxEj09rwkAUxO+FfoflFXqrm8Y/SHQVEQX1&#10;UFsV9PjIvibB7NuQ3Zrop3cLgsdhZn7DjKetKcWFaldYVvDZiUAQp1YXnCk47JcfQxDOI2ssLZOC&#10;KzmYTl5fxpho2/APXXY+EwHCLkEFufdVIqVLczLoOrYiDt6vrQ36IOtM6hqbADeljKNoIA0WHBZy&#10;rGieU3re/RkFnrZFvDg1X93NLFt/L2+m746xUu9v7WwEwlPrn+FHe6UVDHo9+D8TjoCc3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luBiMYAAADcAAAADwAAAAAAAAAAAAAA&#10;AACfAgAAZHJzL2Rvd25yZXYueG1sUEsFBgAAAAAEAAQA9wAAAJIDAAAAAA==&#10;">
                  <v:imagedata r:id="rId22" o:title=""/>
                </v:shape>
                <v:shape id="Picture 69" o:spid="_x0000_s1069" type="#_x0000_t75" style="position:absolute;left:85947;top:42148;width:5588;height:59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KY/H7FAAAA3AAAAA8AAABkcnMvZG93bnJldi54bWxEj1trwkAUhN8F/8NyhL7pRtEg0VW8IC1S&#10;KF7w+ZA9JtHs2ZhdNfXXdwuFPg4z8w0znTemFA+qXWFZQb8XgSBOrS44U3A8bLpjEM4jaywtk4Jv&#10;cjCftVtTTLR98o4ee5+JAGGXoILc+yqR0qU5GXQ9WxEH72xrgz7IOpO6xmeAm1IOoiiWBgsOCzlW&#10;tMopve7vRsGLLp/vi/sYbbNeyvj0tY3l6KbUW6dZTEB4avx/+K/9oRXEwxH8nglHQM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ymPx+xQAAANwAAAAPAAAAAAAAAAAAAAAA&#10;AJ8CAABkcnMvZG93bnJldi54bWxQSwUGAAAAAAQABAD3AAAAkQMAAAAA&#10;">
                  <v:imagedata r:id="rId20" o:title=""/>
                </v:shape>
                <w10:anchorlock/>
              </v:group>
            </w:pict>
          </mc:Fallback>
        </mc:AlternateContent>
      </w:r>
    </w:p>
    <w:p w:rsidR="00640872" w:rsidRPr="00CE21FD" w:rsidRDefault="00640872" w:rsidP="00640872">
      <w:pPr>
        <w:jc w:val="both"/>
      </w:pPr>
      <w:proofErr w:type="spellStart"/>
      <w:r w:rsidRPr="00CE21FD">
        <w:rPr>
          <w:i/>
          <w:iCs/>
        </w:rPr>
        <w:t>SDCCH_Drop_Rate</w:t>
      </w:r>
      <w:proofErr w:type="spellEnd"/>
      <w:r w:rsidRPr="00CE21FD">
        <w:rPr>
          <w:i/>
          <w:iCs/>
        </w:rPr>
        <w:t xml:space="preserve"> = number of call drops on SDCCH/ </w:t>
      </w:r>
      <w:proofErr w:type="spellStart"/>
      <w:r w:rsidRPr="00CE21FD">
        <w:rPr>
          <w:i/>
          <w:iCs/>
        </w:rPr>
        <w:t>SDCCH_Successfull_Seizures</w:t>
      </w:r>
      <w:proofErr w:type="spellEnd"/>
      <w:r w:rsidRPr="00CE21FD">
        <w:rPr>
          <w:i/>
          <w:iCs/>
        </w:rPr>
        <w:t xml:space="preserve"> * 100</w:t>
      </w:r>
      <w:r w:rsidRPr="00CE21FD">
        <w:t xml:space="preserve"> </w:t>
      </w:r>
    </w:p>
    <w:p w:rsidR="00640872" w:rsidRPr="00640872" w:rsidRDefault="00640872" w:rsidP="00640872">
      <w:pPr>
        <w:jc w:val="both"/>
        <w:rPr>
          <w:b/>
          <w:bCs/>
        </w:rPr>
      </w:pPr>
      <w:r w:rsidRPr="00B812A6">
        <w:rPr>
          <w:b/>
          <w:bCs/>
        </w:rPr>
        <w:t>TCH Availability</w:t>
      </w:r>
    </w:p>
    <w:p w:rsidR="00640872" w:rsidRPr="00E90136" w:rsidRDefault="00640872" w:rsidP="00533AA4">
      <w:pPr>
        <w:jc w:val="both"/>
        <w:rPr>
          <w:bCs/>
        </w:rPr>
      </w:pPr>
      <w:r w:rsidRPr="00E90136">
        <w:rPr>
          <w:bCs/>
        </w:rPr>
        <w:t>TCH Availability indicates the ratio of the number of available TCHs to the number of configured TCHs in a measurement period.</w:t>
      </w:r>
    </w:p>
    <w:p w:rsidR="00640872" w:rsidRPr="00E90136" w:rsidRDefault="00640872" w:rsidP="00640872">
      <w:pPr>
        <w:jc w:val="both"/>
        <w:rPr>
          <w:bCs/>
        </w:rPr>
      </w:pPr>
      <w:r w:rsidRPr="00E90136">
        <w:rPr>
          <w:bCs/>
        </w:rPr>
        <w:t>In the case of dynamic conversion between TCH and PDCH, the number of configured TCHs refers to the number of dynamically configured TCHs, that is, the actual number of TCHs after dynamic conversion</w:t>
      </w:r>
    </w:p>
    <w:p w:rsidR="00640872" w:rsidRPr="00CE21FD" w:rsidRDefault="00640872" w:rsidP="00640872">
      <w:pPr>
        <w:jc w:val="both"/>
        <w:rPr>
          <w:bCs/>
          <w:i/>
          <w:iCs/>
        </w:rPr>
      </w:pPr>
      <w:r w:rsidRPr="00CE21FD">
        <w:rPr>
          <w:bCs/>
          <w:i/>
          <w:iCs/>
        </w:rPr>
        <w:t xml:space="preserve">TCH Availability = Mean Number of Available Channels (TCH)/Mean Number of Dynamically Configured Channels (TCH) x 100 </w:t>
      </w:r>
    </w:p>
    <w:p w:rsidR="00640872" w:rsidRPr="00B812A6" w:rsidRDefault="00640872" w:rsidP="00640872">
      <w:pPr>
        <w:rPr>
          <w:b/>
        </w:rPr>
      </w:pPr>
      <w:r w:rsidRPr="00B812A6">
        <w:rPr>
          <w:b/>
        </w:rPr>
        <w:t>TCH Blocking Rate</w:t>
      </w:r>
    </w:p>
    <w:p w:rsidR="00640872" w:rsidRPr="00E90136" w:rsidRDefault="00640872" w:rsidP="00533AA4">
      <w:pPr>
        <w:rPr>
          <w:bCs/>
        </w:rPr>
      </w:pPr>
      <w:r w:rsidRPr="00E90136">
        <w:rPr>
          <w:bCs/>
        </w:rPr>
        <w:t>TCH Blocking means that you are not getting TCH resource for the call origination. </w:t>
      </w:r>
    </w:p>
    <w:p w:rsidR="00640872" w:rsidRPr="00E90136" w:rsidRDefault="00640872" w:rsidP="00640872">
      <w:pPr>
        <w:rPr>
          <w:bCs/>
        </w:rPr>
      </w:pPr>
      <w:r w:rsidRPr="00E90136">
        <w:rPr>
          <w:bCs/>
        </w:rPr>
        <w:t xml:space="preserve">When MS connects with Network then RACH and AGCH </w:t>
      </w:r>
      <w:r>
        <w:rPr>
          <w:bCs/>
        </w:rPr>
        <w:t xml:space="preserve">are provided, by TCH is not provided at this </w:t>
      </w:r>
      <w:r w:rsidRPr="00E90136">
        <w:rPr>
          <w:bCs/>
        </w:rPr>
        <w:t>this time due to some problem.</w:t>
      </w:r>
    </w:p>
    <w:p w:rsidR="00640872" w:rsidRDefault="002A30DE" w:rsidP="00640872">
      <w:pPr>
        <w:rPr>
          <w:b/>
          <w:bCs/>
        </w:rPr>
      </w:pPr>
      <w:r>
        <w:rPr>
          <w:b/>
          <w:bCs/>
          <w:noProof/>
          <w:lang w:eastAsia="zh-CN"/>
        </w:rPr>
        <mc:AlternateContent>
          <mc:Choice Requires="wpg">
            <w:drawing>
              <wp:inline distT="0" distB="0" distL="0" distR="0">
                <wp:extent cx="5943600" cy="2907030"/>
                <wp:effectExtent l="0" t="0" r="0" b="17780"/>
                <wp:docPr id="611" name="Group 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2907030"/>
                          <a:chOff x="32734" y="34559"/>
                          <a:chExt cx="59912" cy="31623"/>
                        </a:xfrm>
                      </wpg:grpSpPr>
                      <pic:pic xmlns:pic="http://schemas.openxmlformats.org/drawingml/2006/picture">
                        <pic:nvPicPr>
                          <pic:cNvPr id="612" name="Picture 7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47958" y="34559"/>
                            <a:ext cx="6493" cy="94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13" name="Picture 7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77755" y="34559"/>
                            <a:ext cx="9287" cy="9462"/>
                          </a:xfrm>
                          <a:prstGeom prst="rect">
                            <a:avLst/>
                          </a:prstGeom>
                          <a:noFill/>
                          <a:extLst>
                            <a:ext uri="{909E8E84-426E-40DD-AFC4-6F175D3DCCD1}">
                              <a14:hiddenFill xmlns:a14="http://schemas.microsoft.com/office/drawing/2010/main">
                                <a:solidFill>
                                  <a:srgbClr val="FFFFFF"/>
                                </a:solidFill>
                              </a14:hiddenFill>
                            </a:ext>
                          </a:extLst>
                        </pic:spPr>
                      </pic:pic>
                      <wps:wsp>
                        <wps:cNvPr id="614" name="Straight Connector 73"/>
                        <wps:cNvCnPr>
                          <a:cxnSpLocks noChangeShapeType="1"/>
                        </wps:cNvCnPr>
                        <wps:spPr bwMode="auto">
                          <a:xfrm>
                            <a:off x="51212" y="44021"/>
                            <a:ext cx="0" cy="22161"/>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15" name="Straight Connector 74"/>
                        <wps:cNvCnPr>
                          <a:cxnSpLocks noChangeShapeType="1"/>
                        </wps:cNvCnPr>
                        <wps:spPr bwMode="auto">
                          <a:xfrm>
                            <a:off x="82407" y="44021"/>
                            <a:ext cx="0" cy="22161"/>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16" name="Straight Arrow Connector 75"/>
                        <wps:cNvCnPr>
                          <a:cxnSpLocks noChangeShapeType="1"/>
                        </wps:cNvCnPr>
                        <wps:spPr bwMode="auto">
                          <a:xfrm>
                            <a:off x="51212" y="55038"/>
                            <a:ext cx="31195"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617" name="Straight Arrow Connector 76"/>
                        <wps:cNvCnPr>
                          <a:cxnSpLocks noChangeShapeType="1"/>
                        </wps:cNvCnPr>
                        <wps:spPr bwMode="auto">
                          <a:xfrm>
                            <a:off x="51212" y="60420"/>
                            <a:ext cx="31195"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618" name="TextBox 14"/>
                        <wps:cNvSpPr txBox="1">
                          <a:spLocks noChangeArrowheads="1"/>
                        </wps:cNvSpPr>
                        <wps:spPr bwMode="auto">
                          <a:xfrm>
                            <a:off x="57083" y="52021"/>
                            <a:ext cx="20521" cy="3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TCH Channel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619" name="TextBox 15"/>
                        <wps:cNvSpPr txBox="1">
                          <a:spLocks noChangeArrowheads="1"/>
                        </wps:cNvSpPr>
                        <wps:spPr bwMode="auto">
                          <a:xfrm>
                            <a:off x="59707" y="57244"/>
                            <a:ext cx="10952" cy="3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jc w:val="center"/>
                                <w:textAlignment w:val="baseline"/>
                              </w:pPr>
                              <w:r>
                                <w:rPr>
                                  <w:rFonts w:ascii="Century Gothic" w:hAnsi="Century Gothic" w:cstheme="minorBidi"/>
                                  <w:b/>
                                  <w:bCs/>
                                  <w:color w:val="FF0000"/>
                                  <w:kern w:val="24"/>
                                  <w:sz w:val="28"/>
                                  <w:szCs w:val="28"/>
                                  <w:lang w:val="fr-FR"/>
                                </w:rPr>
                                <w:t xml:space="preserve">TCH </w:t>
                              </w:r>
                              <w:proofErr w:type="spellStart"/>
                              <w:r>
                                <w:rPr>
                                  <w:rFonts w:ascii="Century Gothic" w:hAnsi="Century Gothic" w:cstheme="minorBidi"/>
                                  <w:b/>
                                  <w:bCs/>
                                  <w:color w:val="FF0000"/>
                                  <w:kern w:val="24"/>
                                  <w:sz w:val="28"/>
                                  <w:szCs w:val="28"/>
                                  <w:lang w:val="fr-FR"/>
                                </w:rPr>
                                <w:t>Failed</w:t>
                              </w:r>
                              <w:proofErr w:type="spellEnd"/>
                            </w:p>
                          </w:txbxContent>
                        </wps:txbx>
                        <wps:bodyPr rot="0" vert="horz" wrap="none" lIns="91440" tIns="45720" rIns="91440" bIns="45720" anchor="t" anchorCtr="0" upright="1">
                          <a:spAutoFit/>
                        </wps:bodyPr>
                      </wps:wsp>
                      <wps:wsp>
                        <wps:cNvPr id="620" name="Oval 79"/>
                        <wps:cNvSpPr>
                          <a:spLocks noChangeArrowheads="1"/>
                        </wps:cNvSpPr>
                        <wps:spPr bwMode="auto">
                          <a:xfrm>
                            <a:off x="80454" y="56642"/>
                            <a:ext cx="3889" cy="1047"/>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621" name="Oval 80"/>
                        <wps:cNvSpPr>
                          <a:spLocks noChangeArrowheads="1"/>
                        </wps:cNvSpPr>
                        <wps:spPr bwMode="auto">
                          <a:xfrm>
                            <a:off x="49117" y="61864"/>
                            <a:ext cx="3889"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pic:pic xmlns:pic="http://schemas.openxmlformats.org/drawingml/2006/picture">
                        <pic:nvPicPr>
                          <pic:cNvPr id="622" name="Picture 8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53800" y="36179"/>
                            <a:ext cx="26003" cy="4000"/>
                          </a:xfrm>
                          <a:prstGeom prst="rect">
                            <a:avLst/>
                          </a:prstGeom>
                          <a:noFill/>
                          <a:extLst>
                            <a:ext uri="{909E8E84-426E-40DD-AFC4-6F175D3DCCD1}">
                              <a14:hiddenFill xmlns:a14="http://schemas.microsoft.com/office/drawing/2010/main">
                                <a:solidFill>
                                  <a:srgbClr val="FFFFFF"/>
                                </a:solidFill>
                              </a14:hiddenFill>
                            </a:ext>
                          </a:extLst>
                        </pic:spPr>
                      </pic:pic>
                      <wps:wsp>
                        <wps:cNvPr id="623" name="Straight Arrow Connector 82"/>
                        <wps:cNvCnPr>
                          <a:cxnSpLocks noChangeShapeType="1"/>
                        </wps:cNvCnPr>
                        <wps:spPr bwMode="auto">
                          <a:xfrm>
                            <a:off x="51069" y="50466"/>
                            <a:ext cx="31195"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624" name="TextBox 2"/>
                        <wps:cNvSpPr txBox="1">
                          <a:spLocks noChangeArrowheads="1"/>
                        </wps:cNvSpPr>
                        <wps:spPr bwMode="auto">
                          <a:xfrm>
                            <a:off x="59022" y="47386"/>
                            <a:ext cx="15574" cy="3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SDCCH </w:t>
                              </w:r>
                              <w:proofErr w:type="spellStart"/>
                              <w:r>
                                <w:rPr>
                                  <w:rFonts w:ascii="Century Gothic" w:hAnsi="Century Gothic" w:cstheme="minorBidi"/>
                                  <w:b/>
                                  <w:bCs/>
                                  <w:color w:val="000000" w:themeColor="text1"/>
                                  <w:kern w:val="24"/>
                                  <w:sz w:val="28"/>
                                  <w:szCs w:val="28"/>
                                  <w:lang w:val="fr-FR"/>
                                </w:rPr>
                                <w:t>Success</w:t>
                              </w:r>
                              <w:proofErr w:type="spellEnd"/>
                            </w:p>
                          </w:txbxContent>
                        </wps:txbx>
                        <wps:bodyPr rot="0" vert="horz" wrap="none" lIns="91440" tIns="45720" rIns="91440" bIns="45720" anchor="t" anchorCtr="0" upright="1">
                          <a:spAutoFit/>
                        </wps:bodyPr>
                      </wps:wsp>
                      <pic:pic xmlns:pic="http://schemas.openxmlformats.org/drawingml/2006/picture">
                        <pic:nvPicPr>
                          <pic:cNvPr id="625" name="Picture 8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44656" y="45847"/>
                            <a:ext cx="6413" cy="4984"/>
                          </a:xfrm>
                          <a:prstGeom prst="rect">
                            <a:avLst/>
                          </a:prstGeom>
                          <a:noFill/>
                          <a:extLst>
                            <a:ext uri="{909E8E84-426E-40DD-AFC4-6F175D3DCCD1}">
                              <a14:hiddenFill xmlns:a14="http://schemas.microsoft.com/office/drawing/2010/main">
                                <a:solidFill>
                                  <a:srgbClr val="FFFFFF"/>
                                </a:solidFill>
                              </a14:hiddenFill>
                            </a:ext>
                          </a:extLst>
                        </pic:spPr>
                      </pic:pic>
                      <wps:wsp>
                        <wps:cNvPr id="626" name="Straight Arrow Connector 85"/>
                        <wps:cNvCnPr>
                          <a:cxnSpLocks noChangeShapeType="1"/>
                        </wps:cNvCnPr>
                        <wps:spPr bwMode="auto">
                          <a:xfrm>
                            <a:off x="51339" y="47037"/>
                            <a:ext cx="31195"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627" name="TextBox 22"/>
                        <wps:cNvSpPr txBox="1">
                          <a:spLocks noChangeArrowheads="1"/>
                        </wps:cNvSpPr>
                        <wps:spPr bwMode="auto">
                          <a:xfrm>
                            <a:off x="55675" y="44022"/>
                            <a:ext cx="23356" cy="33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SDCCH Channel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pic:pic xmlns:pic="http://schemas.openxmlformats.org/drawingml/2006/picture">
                        <pic:nvPicPr>
                          <pic:cNvPr id="628" name="Picture 8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87042" y="56959"/>
                            <a:ext cx="5604" cy="5906"/>
                          </a:xfrm>
                          <a:prstGeom prst="rect">
                            <a:avLst/>
                          </a:prstGeom>
                          <a:noFill/>
                          <a:extLst>
                            <a:ext uri="{909E8E84-426E-40DD-AFC4-6F175D3DCCD1}">
                              <a14:hiddenFill xmlns:a14="http://schemas.microsoft.com/office/drawing/2010/main">
                                <a:solidFill>
                                  <a:srgbClr val="FFFFFF"/>
                                </a:solidFill>
                              </a14:hiddenFill>
                            </a:ext>
                          </a:extLst>
                        </pic:spPr>
                      </pic:pic>
                      <wps:wsp>
                        <wps:cNvPr id="629" name="TextBox 38"/>
                        <wps:cNvSpPr txBox="1">
                          <a:spLocks noChangeArrowheads="1"/>
                        </wps:cNvSpPr>
                        <wps:spPr bwMode="auto">
                          <a:xfrm>
                            <a:off x="32734" y="58626"/>
                            <a:ext cx="11246" cy="57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jc w:val="center"/>
                              </w:pPr>
                              <w:r>
                                <w:rPr>
                                  <w:rFonts w:asciiTheme="minorHAnsi" w:hAnsi="Calibri" w:cstheme="minorBidi"/>
                                  <w:b/>
                                  <w:bCs/>
                                  <w:color w:val="323E4F" w:themeColor="text2" w:themeShade="BF"/>
                                  <w:kern w:val="24"/>
                                  <w:sz w:val="28"/>
                                  <w:szCs w:val="28"/>
                                  <w:lang w:val="fr-FR"/>
                                </w:rPr>
                                <w:t xml:space="preserve">Cause: </w:t>
                              </w:r>
                              <w:proofErr w:type="spellStart"/>
                              <w:r>
                                <w:rPr>
                                  <w:rFonts w:asciiTheme="minorHAnsi" w:hAnsi="Calibri" w:cstheme="minorBidi"/>
                                  <w:b/>
                                  <w:bCs/>
                                  <w:color w:val="323E4F" w:themeColor="text2" w:themeShade="BF"/>
                                  <w:kern w:val="24"/>
                                  <w:sz w:val="28"/>
                                  <w:szCs w:val="28"/>
                                  <w:lang w:val="fr-FR"/>
                                </w:rPr>
                                <w:t>other</w:t>
                              </w:r>
                              <w:proofErr w:type="spellEnd"/>
                            </w:p>
                            <w:p w:rsidR="00533AA4" w:rsidRDefault="00533AA4" w:rsidP="00640872">
                              <w:pPr>
                                <w:pStyle w:val="NormalWeb"/>
                                <w:spacing w:before="0" w:beforeAutospacing="0" w:after="0" w:afterAutospacing="0"/>
                                <w:jc w:val="center"/>
                              </w:pPr>
                              <w:r>
                                <w:rPr>
                                  <w:rFonts w:asciiTheme="minorHAnsi" w:hAnsi="Calibri" w:cstheme="minorBidi"/>
                                  <w:b/>
                                  <w:bCs/>
                                  <w:color w:val="323E4F" w:themeColor="text2" w:themeShade="BF"/>
                                  <w:kern w:val="24"/>
                                  <w:sz w:val="28"/>
                                  <w:szCs w:val="28"/>
                                  <w:lang w:val="fr-FR"/>
                                </w:rPr>
                                <w:t xml:space="preserve"> </w:t>
                              </w:r>
                              <w:proofErr w:type="spellStart"/>
                              <w:proofErr w:type="gramStart"/>
                              <w:r>
                                <w:rPr>
                                  <w:rFonts w:asciiTheme="minorHAnsi" w:hAnsi="Calibri" w:cstheme="minorBidi"/>
                                  <w:b/>
                                  <w:bCs/>
                                  <w:color w:val="323E4F" w:themeColor="text2" w:themeShade="BF"/>
                                  <w:kern w:val="24"/>
                                  <w:sz w:val="28"/>
                                  <w:szCs w:val="28"/>
                                  <w:lang w:val="fr-FR"/>
                                </w:rPr>
                                <w:t>reason</w:t>
                              </w:r>
                              <w:proofErr w:type="spellEnd"/>
                              <w:proofErr w:type="gramEnd"/>
                            </w:p>
                          </w:txbxContent>
                        </wps:txbx>
                        <wps:bodyPr rot="0" vert="horz" wrap="none" lIns="91440" tIns="45720" rIns="91440" bIns="45720" anchor="t" anchorCtr="0" upright="1">
                          <a:spAutoFit/>
                        </wps:bodyPr>
                      </wps:wsp>
                    </wpg:wgp>
                  </a:graphicData>
                </a:graphic>
              </wp:inline>
            </w:drawing>
          </mc:Choice>
          <mc:Fallback>
            <w:pict>
              <v:group id="Group 70" o:spid="_x0000_s1070" style="width:468pt;height:228.9pt;mso-position-horizontal-relative:char;mso-position-vertical-relative:line" coordorigin="32734,34559" coordsize="59912,316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">
                <v:shape id="Picture 71" o:spid="_x0000_s1071" type="#_x0000_t75" style="position:absolute;left:47958;top:34559;width:6493;height:94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eLXLFAAAA3AAAAA8AAABkcnMvZG93bnJldi54bWxEj0FrwkAUhO8F/8PyhF6KbpKDlegqIog9&#10;SGmjP+CRfSbR7Nuwu9Hor+8WCj0OM/MNs1wPphU3cr6xrCCdJiCIS6sbrhScjrvJHIQPyBpby6Tg&#10;QR7Wq9HLEnNt7/xNtyJUIkLY56igDqHLpfRlTQb91HbE0TtbZzBE6SqpHd4j3LQyS5KZNNhwXKix&#10;o21N5bXojQJ7dunhvef95dHv3rrn12dWJb1Sr+NhswARaAj/4b/2h1YwSzP4PROPgFz9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UHi1yxQAAANwAAAAPAAAAAAAAAAAAAAAA&#10;AJ8CAABkcnMvZG93bnJldi54bWxQSwUGAAAAAAQABAD3AAAAkQMAAAAA&#10;">
                  <v:imagedata r:id="rId17" o:title=""/>
                </v:shape>
                <v:shape id="Picture 72" o:spid="_x0000_s1072" type="#_x0000_t75" style="position:absolute;left:77755;top:34559;width:9287;height:94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5O643GAAAA3AAAAA8AAABkcnMvZG93bnJldi54bWxEj0FrwkAUhO+F/oflFbzVTRRDSV2lRoQi&#10;Fmwshd6e2WcSmn0bstsY/70rFDwOM/MNM18OphE9da62rCAeRyCIC6trLhV8HTbPLyCcR9bYWCYF&#10;F3KwXDw+zDHV9syf1Oe+FAHCLkUFlfdtKqUrKjLoxrYlDt7JdgZ9kF0pdYfnADeNnERRIg3WHBYq&#10;bCmrqPjN/4yC3c/H+nCcreRx6LenPW6z5PKdKzV6Gt5eQXga/D38337XCpJ4Crcz4QjIxR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k7rjcYAAADcAAAADwAAAAAAAAAAAAAA&#10;AACfAgAAZHJzL2Rvd25yZXYueG1sUEsFBgAAAAAEAAQA9wAAAJIDAAAAAA==&#10;">
                  <v:imagedata r:id="rId18" o:title=""/>
                </v:shape>
                <v:line id="Straight Connector 73" o:spid="_x0000_s1073" style="position:absolute;visibility:visible;mso-wrap-style:square" from="51212,44021" to="51212,66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ihMMAAADcAAAADwAAAGRycy9kb3ducmV2LnhtbESPQYvCMBSE78L+h/AW9qapsohUo8iu&#10;C4onrQePj+bZVJuX0mTb+u+NIHgcZuYbZrHqbSVaanzpWMF4lIAgzp0uuVBwyv6GMxA+IGusHJOC&#10;O3lYLT8GC0y16/hA7TEUIkLYp6jAhFCnUvrckEU/cjVx9C6usRiibAqpG+wi3FZykiRTabHkuGCw&#10;ph9D+e34bxW05+6sT53Jrqbc7TOzabf3X6nU12e/noMI1Id3+NXeagXT8Tc8z8QjIJ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P6IoTDAAAA3AAAAA8AAAAAAAAAAAAA&#10;AAAAoQIAAGRycy9kb3ducmV2LnhtbFBLBQYAAAAABAAEAPkAAACRAwAAAAA=&#10;" strokecolor="black [3213]" strokeweight="2.25pt">
                  <v:stroke joinstyle="miter"/>
                </v:line>
                <v:line id="Straight Connector 74" o:spid="_x0000_s1074" style="position:absolute;visibility:visible;mso-wrap-style:square" from="82407,44021" to="82407,66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aHH8MAAADcAAAADwAAAGRycy9kb3ducmV2LnhtbESPQYvCMBSE78L+h/AW9qapwopUo8iu&#10;C4onrQePj+bZVJuX0mTb+u+NIHgcZuYbZrHqbSVaanzpWMF4lIAgzp0uuVBwyv6GMxA+IGusHJOC&#10;O3lYLT8GC0y16/hA7TEUIkLYp6jAhFCnUvrckEU/cjVx9C6usRiibAqpG+wi3FZykiRTabHkuGCw&#10;ph9D+e34bxW05+6sT53Jrqbc7TOzabf3X6nU12e/noMI1Id3+NXeagXT8Tc8z8QjIJ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y2hx/DAAAA3AAAAA8AAAAAAAAAAAAA&#10;AAAAoQIAAGRycy9kb3ducmV2LnhtbFBLBQYAAAAABAAEAPkAAACRAwAAAAA=&#10;" strokecolor="black [3213]" strokeweight="2.25pt">
                  <v:stroke joinstyle="miter"/>
                </v:line>
                <v:shape id="Straight Arrow Connector 75" o:spid="_x0000_s1075" type="#_x0000_t32" style="position:absolute;left:51212;top:55038;width:3119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XNZgMYAAADcAAAADwAAAGRycy9kb3ducmV2LnhtbESPQWvCQBSE74L/YXlCb7qJpcGmbqRV&#10;Cj1V1Hrw9si+JtHs25BdY+qv7wqCx2FmvmHmi97UoqPWVZYVxJMIBHFudcWFgp/d53gGwnlkjbVl&#10;UvBHDhbZcDDHVNsLb6jb+kIECLsUFZTeN6mULi/JoJvYhjh4v7Y16INsC6lbvAS4qeU0ihJpsOKw&#10;UGJDy5Ly0/ZsFFC3/n7uz68fh5eNt1O9X62Ps6tST6P+/Q2Ep94/wvf2l1aQxAnczoQjILN/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1zWYDGAAAA3AAAAA8AAAAAAAAA&#10;AAAAAAAAoQIAAGRycy9kb3ducmV2LnhtbFBLBQYAAAAABAAEAPkAAACUAwAAAAA=&#10;" strokecolor="black [3213]" strokeweight="2.25pt">
                  <v:stroke endarrow="open" joinstyle="miter"/>
                </v:shape>
                <v:shape id="Straight Arrow Connector 76" o:spid="_x0000_s1076" type="#_x0000_t32" style="position:absolute;left:51212;top:60420;width:3119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Id+sUAAADcAAAADwAAAGRycy9kb3ducmV2LnhtbESPS2/CMBCE70j8B2sr9VYcqvIKGEQL&#10;VO2Rx4HjKl6SqPE6sl0w/HpcqRLH0cx8o5ktomnEmZyvLSvo9zIQxIXVNZcKDvvNyxiED8gaG8uk&#10;4EoeFvNuZ4a5thfe0nkXSpEg7HNUUIXQ5lL6oiKDvmdb4uSdrDMYknSl1A4vCW4a+ZplQ2mw5rRQ&#10;YUsfFRU/u1+j4Hj7/lzr2sXV+1vR3uJkPR4MMqWen+JyCiJQDI/wf/tLKxj2R/B3Jh0BOb8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CId+sUAAADcAAAADwAAAAAAAAAA&#10;AAAAAAChAgAAZHJzL2Rvd25yZXYueG1sUEsFBgAAAAAEAAQA+QAAAJMDAAAAAA==&#10;" strokecolor="black [3213]" strokeweight="2.25pt">
                  <v:stroke startarrow="open" joinstyle="miter"/>
                </v:shape>
                <v:shape id="TextBox 14" o:spid="_x0000_s1077" type="#_x0000_t202" style="position:absolute;left:57083;top:52021;width:20521;height:336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ewS8AA&#10;AADcAAAADwAAAGRycy9kb3ducmV2LnhtbERPy4rCMBTdC/MP4Q6407Si4nSMMjgK7nzMfMCluTa1&#10;zU1pola/3iwEl4fzni87W4srtb50rCAdJiCIc6dLLhT8/20GMxA+IGusHZOCO3lYLj56c8y0u/GB&#10;rsdQiBjCPkMFJoQmk9Lnhiz6oWuII3dyrcUQYVtI3eIthttajpJkKi2WHBsMNrQylFfHi1UwS+yu&#10;qr5Ge2/Hj3RiVr9u3ZyV6n92P98gAnXhLX65t1rBNI1r45l4BO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lewS8AAAADcAAAADwAAAAAAAAAAAAAAAACYAgAAZHJzL2Rvd25y&#10;ZXYueG1sUEsFBgAAAAAEAAQA9QAAAIUDA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TCH Channel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TextBox 15" o:spid="_x0000_s1078" type="#_x0000_t202" style="position:absolute;left:59707;top:57244;width:10952;height:336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sV0MQA&#10;AADcAAAADwAAAGRycy9kb3ducmV2LnhtbESP0WrCQBRE34X+w3ILvukmoqLRVYq10Dfb1A+4ZK/Z&#10;mOzdkF017de7QsHHYWbOMOttbxtxpc5XjhWk4wQEceF0xaWC48/HaAHCB2SNjWNS8EsetpuXwRoz&#10;7W78Tdc8lCJC2GeowITQZlL6wpBFP3YtcfROrrMYouxKqTu8Rbht5CRJ5tJixXHBYEs7Q0WdX6yC&#10;RWIPdb2cfHk7/UtnZvfu9u1ZqeFr/7YCEagPz/B/+1MrmKdLeJyJR0B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bFdD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jc w:val="center"/>
                          <w:textAlignment w:val="baseline"/>
                        </w:pPr>
                        <w:r>
                          <w:rPr>
                            <w:rFonts w:ascii="Century Gothic" w:hAnsi="Century Gothic" w:cstheme="minorBidi"/>
                            <w:b/>
                            <w:bCs/>
                            <w:color w:val="FF0000"/>
                            <w:kern w:val="24"/>
                            <w:sz w:val="28"/>
                            <w:szCs w:val="28"/>
                            <w:lang w:val="fr-FR"/>
                          </w:rPr>
                          <w:t xml:space="preserve">TCH </w:t>
                        </w:r>
                        <w:proofErr w:type="spellStart"/>
                        <w:r>
                          <w:rPr>
                            <w:rFonts w:ascii="Century Gothic" w:hAnsi="Century Gothic" w:cstheme="minorBidi"/>
                            <w:b/>
                            <w:bCs/>
                            <w:color w:val="FF0000"/>
                            <w:kern w:val="24"/>
                            <w:sz w:val="28"/>
                            <w:szCs w:val="28"/>
                            <w:lang w:val="fr-FR"/>
                          </w:rPr>
                          <w:t>Failed</w:t>
                        </w:r>
                        <w:proofErr w:type="spellEnd"/>
                      </w:p>
                    </w:txbxContent>
                  </v:textbox>
                </v:shape>
                <v:oval id="Oval 79" o:spid="_x0000_s1079" style="position:absolute;left:80454;top:56642;width:3889;height:10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QNSsMA&#10;AADcAAAADwAAAGRycy9kb3ducmV2LnhtbERPS2vCQBC+F/wPywi9SN2oICV1lSLYh4iltr1Ps2MS&#10;zM6G7DaJ/nrnIPT48b0Xq95VqqUmlJ4NTMYJKOLM25JzA99fm4dHUCEiW6w8k4EzBVgtB3cLTK3v&#10;+JPaQ8yVhHBI0UARY51qHbKCHIaxr4mFO/rGYRTY5No22Em4q/Q0SebaYcnSUGBN64Ky0+HPGZg7&#10;vPwmL93xffaz3X/sd7NR274acz/sn59ARerjv/jmfrPim8p8OSNHQ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QNSsMAAADcAAAADwAAAAAAAAAAAAAAAACYAgAAZHJzL2Rv&#10;d25yZXYueG1sUEsFBgAAAAAEAAQA9QAAAIgDAAAAAA==&#10;" fillcolor="#2da2bf" strokecolor="#1f4d78 [1604]" strokeweight="1pt">
                  <v:stroke joinstyle="miter"/>
                </v:oval>
                <v:oval id="Oval 80" o:spid="_x0000_s1080" style="position:absolute;left:49117;top:61864;width:3889;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io0cUA&#10;AADcAAAADwAAAGRycy9kb3ducmV2LnhtbESPQWvCQBSE74L/YXlCL6VuVBBJXUUErZWiVO39mX0m&#10;wezbkF2T1F/fFQoeh5lvhpnOW1OImiqXW1Yw6EcgiBOrc04VnI6rtwkI55E1FpZJwS85mM+6nSnG&#10;2jb8TfXBpyKUsItRQeZ9GUvpkowMur4tiYN3sZVBH2SVSl1hE8pNIYdRNJYGcw4LGZa0zCi5Hm5G&#10;wdjg/Rytm8vn6Ge72+++Rq91/aHUS69dvIPw1Ppn+J/e6MANB/A4E46AnP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WKjRxQAAANwAAAAPAAAAAAAAAAAAAAAAAJgCAABkcnMv&#10;ZG93bnJldi54bWxQSwUGAAAAAAQABAD1AAAAigMAAAAA&#10;" fillcolor="#2da2bf" strokecolor="#1f4d78 [1604]" strokeweight="1pt">
                  <v:stroke joinstyle="miter"/>
                </v:oval>
                <v:shape id="Picture 81" o:spid="_x0000_s1081" type="#_x0000_t75" style="position:absolute;left:53800;top:36179;width:26003;height:40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aQwbvFAAAA3AAAAA8AAABkcnMvZG93bnJldi54bWxEj0FrwkAUhO8F/8PyBG91Y0jSkrqKFoqW&#10;nqrS8yP7mkSzb8PuRuO/7xYKPQ4z8w2zXI+mE1dyvrWsYDFPQBBXVrdcKzgd3x6fQfiArLGzTAru&#10;5GG9mjwssdT2xp90PYRaRAj7EhU0IfSllL5qyKCf2544et/WGQxRulpqh7cIN51Mk6SQBluOCw32&#10;9NpQdTkMRsGTG/z5vjtvM+N3+Ue+7b+yy7tSs+m4eQERaAz/4b/2Xiso0hR+z8QjIF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GkMG7xQAAANwAAAAPAAAAAAAAAAAAAAAA&#10;AJ8CAABkcnMvZG93bnJldi54bWxQSwUGAAAAAAQABAD3AAAAkQMAAAAA&#10;">
                  <v:imagedata r:id="rId19" o:title=""/>
                </v:shape>
                <v:shape id="Straight Arrow Connector 82" o:spid="_x0000_s1082" type="#_x0000_t32" style="position:absolute;left:51069;top:50466;width:3119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XRRMUAAADcAAAADwAAAGRycy9kb3ducmV2LnhtbESPT2sCMRTE74LfITyhN83WquhqlLba&#10;Uo/+OXh8bJ67SzcvS5Jq6qc3QqHHYWZ+wyxW0TTiQs7XlhU8DzIQxIXVNZcKjoeP/hSED8gaG8uk&#10;4Jc8rJbdzgJzba+8o8s+lCJB2OeooAqhzaX0RUUG/cC2xMk7W2cwJOlKqR1eE9w0cphlE2mw5rRQ&#10;YUvvFRXf+x+j4HTbfm507eL6bVS0tzjbTMfjTKmnXnydgwgUw3/4r/2lFUyGL/A4k46AX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XXRRMUAAADcAAAADwAAAAAAAAAA&#10;AAAAAAChAgAAZHJzL2Rvd25yZXYueG1sUEsFBgAAAAAEAAQA+QAAAJMDAAAAAA==&#10;" strokecolor="black [3213]" strokeweight="2.25pt">
                  <v:stroke startarrow="open" joinstyle="miter"/>
                </v:shape>
                <v:shape id="TextBox 2" o:spid="_x0000_s1083" type="#_x0000_t202" style="position:absolute;left:59022;top:47386;width:15574;height:336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Zw88UA&#10;AADcAAAADwAAAGRycy9kb3ducmV2LnhtbESP0WrCQBRE3wv9h+UKfaubBCs2upGiLfhWm/YDLtlr&#10;NiZ7N2RXTf36bkHwcZiZM8xqPdpOnGnwjWMF6TQBQVw53XCt4Of743kBwgdkjZ1jUvBLHtbF48MK&#10;c+0u/EXnMtQiQtjnqMCE0OdS+sqQRT91PXH0Dm6wGKIcaqkHvES47WSWJHNpseG4YLCnjaGqLU9W&#10;wSKxn237mu29nV3TF7PZuvf+qNTTZHxbggg0hnv41t5pBfNsBv9n4hGQ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dnDz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SDCCH </w:t>
                        </w:r>
                        <w:proofErr w:type="spellStart"/>
                        <w:r>
                          <w:rPr>
                            <w:rFonts w:ascii="Century Gothic" w:hAnsi="Century Gothic" w:cstheme="minorBidi"/>
                            <w:b/>
                            <w:bCs/>
                            <w:color w:val="000000" w:themeColor="text1"/>
                            <w:kern w:val="24"/>
                            <w:sz w:val="28"/>
                            <w:szCs w:val="28"/>
                            <w:lang w:val="fr-FR"/>
                          </w:rPr>
                          <w:t>Success</w:t>
                        </w:r>
                        <w:proofErr w:type="spellEnd"/>
                      </w:p>
                    </w:txbxContent>
                  </v:textbox>
                </v:shape>
                <v:shape id="Picture 84" o:spid="_x0000_s1084" type="#_x0000_t75" style="position:absolute;left:44656;top:45847;width:6413;height:49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dm/SrHAAAA3AAAAA8AAABkcnMvZG93bnJldi54bWxEj09rwkAUxO8Fv8PyhN7qxpQEG13FFiyl&#10;ePEP9vrIPpNo9m2a3Sbx23eFQo/DzPyGWawGU4uOWldZVjCdRCCIc6srLhQcD5unGQjnkTXWlknB&#10;jRyslqOHBWba9ryjbu8LESDsMlRQet9kUrq8JINuYhvi4J1ta9AH2RZSt9gHuKllHEWpNFhxWCix&#10;obeS8uv+xyg4HZ5fkq/t62Z32k5Tbd/Pn5dvqdTjeFjPQXga/H/4r/2hFaRxAvcz4QjI5S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Edm/SrHAAAA3AAAAA8AAAAAAAAAAAAA&#10;AAAAnwIAAGRycy9kb3ducmV2LnhtbFBLBQYAAAAABAAEAPcAAACTAwAAAAA=&#10;">
                  <v:imagedata r:id="rId24" o:title=""/>
                </v:shape>
                <v:shape id="Straight Arrow Connector 85" o:spid="_x0000_s1085" type="#_x0000_t32" style="position:absolute;left:51339;top:47037;width:3119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TPcUAAADcAAAADwAAAGRycy9kb3ducmV2LnhtbESPT2vCQBTE74LfYXmCN9000qDRVVpF&#10;8KT47+DtkX1N0mbfhuwa0356t1DocZiZ3zCLVWcq0VLjSssKXsYRCOLM6pJzBZfzdjQF4Tyyxsoy&#10;KfgmB6tlv7fAVNsHH6k9+VwECLsUFRTe16mULivIoBvbmjh4H7Yx6INscqkbfAS4qWQcRYk0WHJY&#10;KLCmdUHZ1+luFFB72E+6++z99nr0NtbXzeFz+qPUcNC9zUF46vx/+K+90wqSOIHfM+EIyOU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x+TPcUAAADcAAAADwAAAAAAAAAA&#10;AAAAAAChAgAAZHJzL2Rvd25yZXYueG1sUEsFBgAAAAAEAAQA+QAAAJMDAAAAAA==&#10;" strokecolor="black [3213]" strokeweight="2.25pt">
                  <v:stroke endarrow="open" joinstyle="miter"/>
                </v:shape>
                <v:shape id="TextBox 22" o:spid="_x0000_s1086" type="#_x0000_t202" style="position:absolute;left:55675;top:44022;width:23356;height:336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TuhMQA&#10;AADcAAAADwAAAGRycy9kb3ducmV2LnhtbESPzW7CMBCE75X6DtZW4gYOUctPikGIgtQbvw+wipc4&#10;TbyOYgOhT18jIfU4mplvNLNFZ2txpdaXjhUMBwkI4tzpkgsFp+OmPwHhA7LG2jEpuJOHxfz1ZYaZ&#10;djfe0/UQChEh7DNUYEJoMil9bsiiH7iGOHpn11oMUbaF1C3eItzWMk2SkbRYclww2NDKUF4dLlbB&#10;JLHbqpqmO2/ff4cfZvXl1s2PUr23bvkJIlAX/sPP9rdWMErH8DgTj4C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k7oT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SDCCH Channel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Picture 87" o:spid="_x0000_s1087" type="#_x0000_t75" style="position:absolute;left:87042;top:56959;width:5604;height:5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GtkDBAAAA3AAAAA8AAABkcnMvZG93bnJldi54bWxET8uKwjAU3Qv+Q7gD7jQdwSLVKD4Qh2FA&#10;7AyuL821rTY3tYla/frJQnB5OO/pvDWVuFHjSssKPgcRCOLM6pJzBX+/m/4YhPPIGivLpOBBDuaz&#10;bmeKibZ33tMt9bkIIewSVFB4XydSuqwgg25ga+LAHW1j0AfY5FI3eA/hppLDKIqlwZJDQ4E1rQrK&#10;zunVKHjS6We7uI7RtuuljA+771iOLkr1PtrFBISn1r/FL/eXVhAPw9pwJhwBOfs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FGtkDBAAAA3AAAAA8AAAAAAAAAAAAAAAAAnwIA&#10;AGRycy9kb3ducmV2LnhtbFBLBQYAAAAABAAEAPcAAACNAwAAAAA=&#10;">
                  <v:imagedata r:id="rId20" o:title=""/>
                </v:shape>
                <v:shape id="TextBox 38" o:spid="_x0000_s1088" type="#_x0000_t202" style="position:absolute;left:32734;top:58626;width:11246;height:57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3ffbcQA&#10;AADcAAAADwAAAGRycy9kb3ducmV2LnhtbESP0WrCQBRE34X+w3ILvunGoKLRVYq10Dfb1A+4ZK/Z&#10;mOzdkF017de7QsHHYWbOMOttbxtxpc5XjhVMxgkI4sLpiksFx5+P0QKED8gaG8ek4Jc8bDcvgzVm&#10;2t34m655KEWEsM9QgQmhzaT0hSGLfuxa4uidXGcxRNmVUnd4i3DbyDRJ5tJixXHBYEs7Q0WdX6yC&#10;RWIPdb1Mv7yd/k1mZvfu9u1ZqeFr/7YCEagPz/B/+1MrmKdLeJyJR0B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93323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jc w:val="center"/>
                        </w:pPr>
                        <w:r>
                          <w:rPr>
                            <w:rFonts w:asciiTheme="minorHAnsi" w:hAnsi="Calibri" w:cstheme="minorBidi"/>
                            <w:b/>
                            <w:bCs/>
                            <w:color w:val="323E4F" w:themeColor="text2" w:themeShade="BF"/>
                            <w:kern w:val="24"/>
                            <w:sz w:val="28"/>
                            <w:szCs w:val="28"/>
                            <w:lang w:val="fr-FR"/>
                          </w:rPr>
                          <w:t xml:space="preserve">Cause: </w:t>
                        </w:r>
                        <w:proofErr w:type="spellStart"/>
                        <w:r>
                          <w:rPr>
                            <w:rFonts w:asciiTheme="minorHAnsi" w:hAnsi="Calibri" w:cstheme="minorBidi"/>
                            <w:b/>
                            <w:bCs/>
                            <w:color w:val="323E4F" w:themeColor="text2" w:themeShade="BF"/>
                            <w:kern w:val="24"/>
                            <w:sz w:val="28"/>
                            <w:szCs w:val="28"/>
                            <w:lang w:val="fr-FR"/>
                          </w:rPr>
                          <w:t>other</w:t>
                        </w:r>
                        <w:proofErr w:type="spellEnd"/>
                      </w:p>
                      <w:p w:rsidR="00533AA4" w:rsidRDefault="00533AA4" w:rsidP="00640872">
                        <w:pPr>
                          <w:pStyle w:val="NormalWeb"/>
                          <w:spacing w:before="0" w:beforeAutospacing="0" w:after="0" w:afterAutospacing="0"/>
                          <w:jc w:val="center"/>
                        </w:pPr>
                        <w:r>
                          <w:rPr>
                            <w:rFonts w:asciiTheme="minorHAnsi" w:hAnsi="Calibri" w:cstheme="minorBidi"/>
                            <w:b/>
                            <w:bCs/>
                            <w:color w:val="323E4F" w:themeColor="text2" w:themeShade="BF"/>
                            <w:kern w:val="24"/>
                            <w:sz w:val="28"/>
                            <w:szCs w:val="28"/>
                            <w:lang w:val="fr-FR"/>
                          </w:rPr>
                          <w:t xml:space="preserve"> </w:t>
                        </w:r>
                        <w:proofErr w:type="spellStart"/>
                        <w:proofErr w:type="gramStart"/>
                        <w:r>
                          <w:rPr>
                            <w:rFonts w:asciiTheme="minorHAnsi" w:hAnsi="Calibri" w:cstheme="minorBidi"/>
                            <w:b/>
                            <w:bCs/>
                            <w:color w:val="323E4F" w:themeColor="text2" w:themeShade="BF"/>
                            <w:kern w:val="24"/>
                            <w:sz w:val="28"/>
                            <w:szCs w:val="28"/>
                            <w:lang w:val="fr-FR"/>
                          </w:rPr>
                          <w:t>reason</w:t>
                        </w:r>
                        <w:proofErr w:type="spellEnd"/>
                        <w:proofErr w:type="gramEnd"/>
                      </w:p>
                    </w:txbxContent>
                  </v:textbox>
                </v:shape>
                <w10:anchorlock/>
              </v:group>
            </w:pict>
          </mc:Fallback>
        </mc:AlternateContent>
      </w:r>
    </w:p>
    <w:p w:rsidR="00640872" w:rsidRPr="00B812A6" w:rsidRDefault="00533AA4" w:rsidP="00640872">
      <w:pPr>
        <w:rPr>
          <w:b/>
        </w:rPr>
      </w:pPr>
      <w:r>
        <w:rPr>
          <w:b/>
        </w:rPr>
        <w:t>TCH Drop Rate</w:t>
      </w:r>
    </w:p>
    <w:p w:rsidR="00640872" w:rsidRPr="00E90136" w:rsidRDefault="00640872" w:rsidP="00640872">
      <w:pPr>
        <w:rPr>
          <w:bCs/>
        </w:rPr>
      </w:pPr>
      <w:r w:rsidRPr="00E90136">
        <w:rPr>
          <w:bCs/>
        </w:rPr>
        <w:t>This counter is measured when a TCH is</w:t>
      </w:r>
      <w:r>
        <w:rPr>
          <w:bCs/>
        </w:rPr>
        <w:t xml:space="preserve"> </w:t>
      </w:r>
      <w:r w:rsidRPr="00E90136">
        <w:rPr>
          <w:bCs/>
        </w:rPr>
        <w:t>exceptionally released due to any cause during a call</w:t>
      </w:r>
    </w:p>
    <w:p w:rsidR="00640872" w:rsidRPr="00E90136" w:rsidRDefault="00640872" w:rsidP="00640872">
      <w:pPr>
        <w:rPr>
          <w:bCs/>
        </w:rPr>
      </w:pPr>
      <w:r w:rsidRPr="00E90136">
        <w:rPr>
          <w:bCs/>
        </w:rPr>
        <w:t>TCH Drop Rate indicates the ratio of the number of call</w:t>
      </w:r>
      <w:r w:rsidRPr="00640872">
        <w:rPr>
          <w:bCs/>
        </w:rPr>
        <w:t xml:space="preserve"> </w:t>
      </w:r>
      <w:r w:rsidRPr="00E90136">
        <w:rPr>
          <w:bCs/>
        </w:rPr>
        <w:t xml:space="preserve">drops to the number of successful TCH seizures after the BSC successfully assigns TCHs to </w:t>
      </w:r>
      <w:proofErr w:type="spellStart"/>
      <w:r w:rsidRPr="00E90136">
        <w:rPr>
          <w:bCs/>
        </w:rPr>
        <w:t>MSs.</w:t>
      </w:r>
      <w:proofErr w:type="spellEnd"/>
      <w:r w:rsidRPr="00E90136">
        <w:rPr>
          <w:bCs/>
        </w:rPr>
        <w:t xml:space="preserve"> </w:t>
      </w:r>
    </w:p>
    <w:p w:rsidR="00640872" w:rsidRPr="003B23A6" w:rsidRDefault="002A30DE" w:rsidP="00640872">
      <w:pPr>
        <w:rPr>
          <w:b/>
          <w:bCs/>
        </w:rPr>
      </w:pPr>
      <w:r>
        <w:rPr>
          <w:b/>
          <w:bCs/>
          <w:noProof/>
          <w:lang w:eastAsia="zh-CN"/>
        </w:rPr>
        <mc:AlternateContent>
          <mc:Choice Requires="wpg">
            <w:drawing>
              <wp:inline distT="0" distB="0" distL="0" distR="0">
                <wp:extent cx="4892675" cy="2082800"/>
                <wp:effectExtent l="0" t="0" r="0" b="22860"/>
                <wp:docPr id="595" name="Group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92675" cy="2082800"/>
                          <a:chOff x="41687" y="35671"/>
                          <a:chExt cx="48927" cy="21352"/>
                        </a:xfrm>
                      </wpg:grpSpPr>
                      <pic:pic xmlns:pic="http://schemas.openxmlformats.org/drawingml/2006/picture">
                        <pic:nvPicPr>
                          <pic:cNvPr id="596" name="Picture 9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49037" y="35671"/>
                            <a:ext cx="6477" cy="65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97" name="Picture 9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78819" y="35671"/>
                            <a:ext cx="9303" cy="6540"/>
                          </a:xfrm>
                          <a:prstGeom prst="rect">
                            <a:avLst/>
                          </a:prstGeom>
                          <a:noFill/>
                          <a:extLst>
                            <a:ext uri="{909E8E84-426E-40DD-AFC4-6F175D3DCCD1}">
                              <a14:hiddenFill xmlns:a14="http://schemas.microsoft.com/office/drawing/2010/main">
                                <a:solidFill>
                                  <a:srgbClr val="FFFFFF"/>
                                </a:solidFill>
                              </a14:hiddenFill>
                            </a:ext>
                          </a:extLst>
                        </pic:spPr>
                      </pic:pic>
                      <wps:wsp>
                        <wps:cNvPr id="598" name="Straight Connector 92"/>
                        <wps:cNvCnPr>
                          <a:cxnSpLocks noChangeShapeType="1"/>
                        </wps:cNvCnPr>
                        <wps:spPr bwMode="auto">
                          <a:xfrm flipH="1">
                            <a:off x="52276" y="42211"/>
                            <a:ext cx="0" cy="14812"/>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599" name="Straight Connector 93"/>
                        <wps:cNvCnPr>
                          <a:cxnSpLocks noChangeShapeType="1"/>
                        </wps:cNvCnPr>
                        <wps:spPr bwMode="auto">
                          <a:xfrm flipH="1">
                            <a:off x="83470" y="42211"/>
                            <a:ext cx="0" cy="14812"/>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600" name="Straight Arrow Connector 94"/>
                        <wps:cNvCnPr>
                          <a:cxnSpLocks noChangeShapeType="1"/>
                        </wps:cNvCnPr>
                        <wps:spPr bwMode="auto">
                          <a:xfrm>
                            <a:off x="52276" y="44926"/>
                            <a:ext cx="31194"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601" name="Straight Arrow Connector 95"/>
                        <wps:cNvCnPr>
                          <a:cxnSpLocks noChangeShapeType="1"/>
                        </wps:cNvCnPr>
                        <wps:spPr bwMode="auto">
                          <a:xfrm>
                            <a:off x="52514" y="50149"/>
                            <a:ext cx="31194"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602" name="TextBox 14"/>
                        <wps:cNvSpPr txBox="1">
                          <a:spLocks noChangeArrowheads="1"/>
                        </wps:cNvSpPr>
                        <wps:spPr bwMode="auto">
                          <a:xfrm>
                            <a:off x="58152" y="41907"/>
                            <a:ext cx="20358" cy="3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TCH Channel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603" name="TextBox 15"/>
                        <wps:cNvSpPr txBox="1">
                          <a:spLocks noChangeArrowheads="1"/>
                        </wps:cNvSpPr>
                        <wps:spPr bwMode="auto">
                          <a:xfrm>
                            <a:off x="59245" y="46972"/>
                            <a:ext cx="12643" cy="3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TCH </w:t>
                              </w:r>
                              <w:proofErr w:type="spellStart"/>
                              <w:r>
                                <w:rPr>
                                  <w:rFonts w:ascii="Century Gothic" w:hAnsi="Century Gothic" w:cstheme="minorBidi"/>
                                  <w:b/>
                                  <w:bCs/>
                                  <w:color w:val="000000" w:themeColor="text1"/>
                                  <w:kern w:val="24"/>
                                  <w:sz w:val="28"/>
                                  <w:szCs w:val="28"/>
                                  <w:lang w:val="fr-FR"/>
                                </w:rPr>
                                <w:t>Success</w:t>
                              </w:r>
                              <w:proofErr w:type="spellEnd"/>
                            </w:p>
                          </w:txbxContent>
                        </wps:txbx>
                        <wps:bodyPr rot="0" vert="horz" wrap="none" lIns="91440" tIns="45720" rIns="91440" bIns="45720" anchor="t" anchorCtr="0" upright="1">
                          <a:spAutoFit/>
                        </wps:bodyPr>
                      </wps:wsp>
                      <wps:wsp>
                        <wps:cNvPr id="604" name="Oval 98"/>
                        <wps:cNvSpPr>
                          <a:spLocks noChangeArrowheads="1"/>
                        </wps:cNvSpPr>
                        <wps:spPr bwMode="auto">
                          <a:xfrm>
                            <a:off x="81518" y="46101"/>
                            <a:ext cx="3889" cy="1047"/>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605" name="Oval 99"/>
                        <wps:cNvSpPr>
                          <a:spLocks noChangeArrowheads="1"/>
                        </wps:cNvSpPr>
                        <wps:spPr bwMode="auto">
                          <a:xfrm>
                            <a:off x="50323" y="55451"/>
                            <a:ext cx="3890"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606" name="Straight Arrow Connector 100"/>
                        <wps:cNvCnPr>
                          <a:cxnSpLocks noChangeShapeType="1"/>
                        </wps:cNvCnPr>
                        <wps:spPr bwMode="auto">
                          <a:xfrm>
                            <a:off x="52276" y="54229"/>
                            <a:ext cx="31194"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607" name="TextBox 19"/>
                        <wps:cNvSpPr txBox="1">
                          <a:spLocks noChangeArrowheads="1"/>
                        </wps:cNvSpPr>
                        <wps:spPr bwMode="auto">
                          <a:xfrm>
                            <a:off x="59010" y="51054"/>
                            <a:ext cx="11855" cy="3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FF0000"/>
                                  <w:kern w:val="24"/>
                                  <w:sz w:val="28"/>
                                  <w:szCs w:val="28"/>
                                  <w:lang w:val="fr-FR"/>
                                </w:rPr>
                                <w:t xml:space="preserve">  TCH </w:t>
                              </w:r>
                              <w:proofErr w:type="spellStart"/>
                              <w:r>
                                <w:rPr>
                                  <w:rFonts w:ascii="Century Gothic" w:hAnsi="Century Gothic" w:cstheme="minorBidi"/>
                                  <w:b/>
                                  <w:bCs/>
                                  <w:color w:val="FF0000"/>
                                  <w:kern w:val="24"/>
                                  <w:sz w:val="28"/>
                                  <w:szCs w:val="28"/>
                                  <w:lang w:val="fr-FR"/>
                                </w:rPr>
                                <w:t>Failed</w:t>
                              </w:r>
                              <w:proofErr w:type="spellEnd"/>
                            </w:p>
                          </w:txbxContent>
                        </wps:txbx>
                        <wps:bodyPr rot="0" vert="horz" wrap="none" lIns="91440" tIns="45720" rIns="91440" bIns="45720" anchor="t" anchorCtr="0" upright="1">
                          <a:spAutoFit/>
                        </wps:bodyPr>
                      </wps:wsp>
                      <pic:pic xmlns:pic="http://schemas.openxmlformats.org/drawingml/2006/picture">
                        <pic:nvPicPr>
                          <pic:cNvPr id="608" name="Picture 10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55514" y="36941"/>
                            <a:ext cx="26004" cy="4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09" name="Picture 10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41687" y="45291"/>
                            <a:ext cx="5430" cy="50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10" name="Picture 10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85026" y="50323"/>
                            <a:ext cx="5588" cy="589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89" o:spid="_x0000_s1089" style="width:385.25pt;height:164pt;mso-position-horizontal-relative:char;mso-position-vertical-relative:line" coordorigin="41687,35671" coordsize="48927,213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">
                <v:shape id="Picture 90" o:spid="_x0000_s1090" type="#_x0000_t75" style="position:absolute;left:49037;top:35671;width:6477;height:65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3TSVfGAAAA3AAAAA8AAABkcnMvZG93bnJldi54bWxEj9FqwkAURN+F/sNyC32RulHQ1jQbKQVp&#10;H4po6gdcstckbfZu2N1o9Ou7guDjMDNnmGw1mFYcyfnGsoLpJAFBXFrdcKVg/7N+fgXhA7LG1jIp&#10;OJOHVf4wyjDV9sQ7OhahEhHCPkUFdQhdKqUvazLoJ7Yjjt7BOoMhSldJ7fAU4aaVsyRZSIMNx4Ua&#10;O/qoqfwreqPAHtz0+6Xnz99zvx53l+1mViW9Uk+Pw/sbiEBDuIdv7S+tYL5cwPVMPAIy/w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3dNJV8YAAADcAAAADwAAAAAAAAAAAAAA&#10;AACfAgAAZHJzL2Rvd25yZXYueG1sUEsFBgAAAAAEAAQA9wAAAJIDAAAAAA==&#10;">
                  <v:imagedata r:id="rId17" o:title=""/>
                </v:shape>
                <v:shape id="Picture 91" o:spid="_x0000_s1091" type="#_x0000_t75" style="position:absolute;left:78819;top:35671;width:9303;height:65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eDj6jHAAAA3AAAAA8AAABkcnMvZG93bnJldi54bWxEj0FrwkAUhO+C/2F5Qm91o6DW1DW0kUKR&#10;CjWWQm/P7DMJZt+G7DbGf98VCh6HmfmGWSW9qUVHrassK5iMIxDEudUVFwq+Dm+PTyCcR9ZYWyYF&#10;V3KQrIeDFcbaXnhPXeYLESDsYlRQet/EUrq8JINubBvi4J1sa9AH2RZSt3gJcFPLaRTNpcGKw0KJ&#10;DaUl5efs1yj4+NltDsfZqzz23fb0idt0fv3OlHoY9S/PIDz1/h7+b79rBbPlAm5nwhGQ6z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eDj6jHAAAA3AAAAA8AAAAAAAAAAAAA&#10;AAAAnwIAAGRycy9kb3ducmV2LnhtbFBLBQYAAAAABAAEAPcAAACTAwAAAAA=&#10;">
                  <v:imagedata r:id="rId18" o:title=""/>
                </v:shape>
                <v:line id="Straight Connector 92" o:spid="_x0000_s1092" style="position:absolute;flip:x;visibility:visible;mso-wrap-style:square" from="52276,42211" to="52276,570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oB8EAAADcAAAADwAAAGRycy9kb3ducmV2LnhtbERP3WrCMBS+H/gO4QjezdTJRKtRZDAY&#10;YzL/HuCYHNtic1KStNa3Xy6EXX58/6tNb2vRkQ+VYwWTcQaCWDtTcaHgfPp8nYMIEdlg7ZgUPCjA&#10;Zj14WWFu3J0P1B1jIVIIhxwVlDE2uZRBl2QxjF1DnLir8xZjgr6QxuM9hdtavmXZTFqsODWU2NBH&#10;Sfp2bK2C71+/w+n+ctDz9vroeKZ1q3+UGg377RJEpD7+i5/uL6PgfZHWpjPpCMj1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LCgHwQAAANwAAAAPAAAAAAAAAAAAAAAA&#10;AKECAABkcnMvZG93bnJldi54bWxQSwUGAAAAAAQABAD5AAAAjwMAAAAA&#10;" strokecolor="black [3213]" strokeweight="2.25pt">
                  <v:stroke joinstyle="miter"/>
                </v:line>
                <v:line id="Straight Connector 93" o:spid="_x0000_s1093" style="position:absolute;flip:x;visibility:visible;mso-wrap-style:square" from="83470,42211" to="83470,570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CNnMQAAADcAAAADwAAAGRycy9kb3ducmV2LnhtbESP3WoCMRSE7wXfIRzBO81aqejWKFIo&#10;lFKpP32A0+S4u3RzsiTZdX37Rih4OczMN8x629tadORD5VjBbJqBINbOVFwo+D6/TZYgQkQ2WDsm&#10;BTcKsN0MB2vMjbvykbpTLESCcMhRQRljk0sZdEkWw9Q1xMm7OG8xJukLaTxeE9zW8inLFtJixWmh&#10;xIZeS9K/p9Yq+Pjye5wffo562V5uHS+0bvWnUuNRv3sBEamPj/B/+90oeF6t4H4mHQG5+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YI2cxAAAANwAAAAPAAAAAAAAAAAA&#10;AAAAAKECAABkcnMvZG93bnJldi54bWxQSwUGAAAAAAQABAD5AAAAkgMAAAAA&#10;" strokecolor="black [3213]" strokeweight="2.25pt">
                  <v:stroke joinstyle="miter"/>
                </v:line>
                <v:shape id="Straight Arrow Connector 94" o:spid="_x0000_s1094" type="#_x0000_t32" style="position:absolute;left:52276;top:44926;width:3119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yssIAAADcAAAADwAAAGRycy9kb3ducmV2LnhtbERPTYvCMBC9C/sfwgjeNFVR3K5RVkXw&#10;tGJdD96GZratNpPSxFr99ZuD4PHxvufL1pSiodoVlhUMBxEI4tTqgjMFv8dtfwbCeWSNpWVS8CAH&#10;y8VHZ46xtnc+UJP4TIQQdjEqyL2vYildmpNBN7AVceD+bG3QB1hnUtd4D+GmlKMomkqDBYeGHCta&#10;55Rek5tRQM3+Z9zePlfnycHbkT5t9pfZU6let/3+AuGp9W/xy73TCqZRmB/OhCMgF/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A/yssIAAADcAAAADwAAAAAAAAAAAAAA&#10;AAChAgAAZHJzL2Rvd25yZXYueG1sUEsFBgAAAAAEAAQA+QAAAJADAAAAAA==&#10;" strokecolor="black [3213]" strokeweight="2.25pt">
                  <v:stroke endarrow="open" joinstyle="miter"/>
                </v:shape>
                <v:shape id="Straight Arrow Connector 95" o:spid="_x0000_s1095" type="#_x0000_t32" style="position:absolute;left:52514;top:50149;width:3119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62yMUAAADcAAAADwAAAGRycy9kb3ducmV2LnhtbESPT2sCMRTE74V+h/AK3mqiqOhqFLW2&#10;1KN/Dh4fm9fdpZuXJUk19dM3hUKPw8z8hlmskm3FlXxoHGsY9BUI4tKZhisN59Pr8xREiMgGW8ek&#10;4ZsCrJaPDwssjLvxga7HWIkM4VCghjrGrpAylDVZDH3XEWfvw3mLMUtfSePxluG2lUOlJtJiw3mh&#10;xo62NZWfxy+r4XLfv+1M49PLZlR29zTbTcdjpXXvKa3nICKl+B/+a78bDRM1gN8z+QjI5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V62yMUAAADcAAAADwAAAAAAAAAA&#10;AAAAAAChAgAAZHJzL2Rvd25yZXYueG1sUEsFBgAAAAAEAAQA+QAAAJMDAAAAAA==&#10;" strokecolor="black [3213]" strokeweight="2.25pt">
                  <v:stroke startarrow="open" joinstyle="miter"/>
                </v:shape>
                <v:shape id="TextBox 14" o:spid="_x0000_s1096" type="#_x0000_t202" style="position:absolute;left:58152;top:41907;width:20358;height:31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YRfMQA&#10;AADcAAAADwAAAGRycy9kb3ducmV2LnhtbESP0WoCMRRE3wv+Q7iCbzVxsaKrUUQr9K2t+gGXzXWz&#10;7uZm2aS69uubQqGPw8ycYVab3jXiRl2oPGuYjBUI4sKbiksN59PheQ4iRGSDjWfS8KAAm/XgaYW5&#10;8Xf+pNsxliJBOOSowcbY5lKGwpLDMPYtcfIuvnMYk+xKaTq8J7hrZKbUTDqsOC1YbGlnqaiPX07D&#10;XLn3ul5kH8FNvycvdrf3r+1V69Gw3y5BROrjf/iv/WY0zFQGv2fSEZ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mEXz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TCH Channel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TextBox 15" o:spid="_x0000_s1097" type="#_x0000_t202" style="position:absolute;left:59245;top:46972;width:12643;height:31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Sq058QA&#10;AADcAAAADwAAAGRycy9kb3ducmV2LnhtbESP3WoCMRSE7wu+QziCdzVRW9HVKGJb8K7+PcBhc9ys&#10;uzlZNqlu+/SNUOjlMDPfMMt152pxozaUnjWMhgoEce5NyYWG8+njeQYiRGSDtWfS8E0B1qve0xIz&#10;4+98oNsxFiJBOGSowcbYZFKG3JLDMPQNcfIuvnUYk2wLaVq8J7ir5VipqXRYclqw2NDWUl4dv5yG&#10;mXKfVTUf74N7+Rm92u2bf2+uWg/63WYBIlIX/8N/7Z3RMFUTeJxJR0C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qtOf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TCH </w:t>
                        </w:r>
                        <w:proofErr w:type="spellStart"/>
                        <w:r>
                          <w:rPr>
                            <w:rFonts w:ascii="Century Gothic" w:hAnsi="Century Gothic" w:cstheme="minorBidi"/>
                            <w:b/>
                            <w:bCs/>
                            <w:color w:val="000000" w:themeColor="text1"/>
                            <w:kern w:val="24"/>
                            <w:sz w:val="28"/>
                            <w:szCs w:val="28"/>
                            <w:lang w:val="fr-FR"/>
                          </w:rPr>
                          <w:t>Success</w:t>
                        </w:r>
                        <w:proofErr w:type="spellEnd"/>
                      </w:p>
                    </w:txbxContent>
                  </v:textbox>
                </v:shape>
                <v:oval id="Oval 98" o:spid="_x0000_s1098" style="position:absolute;left:81518;top:46101;width:3889;height:10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XKcYA&#10;AADcAAAADwAAAGRycy9kb3ducmV2LnhtbESP3WrCQBSE7wXfYTlCb4ruthaR6Cql0NqWovh3f8we&#10;k9Ds2ZBdk7RP3y0IXg4z3wwzX3a2FA3VvnCs4WGkQBCnzhScaTjsX4dTED4gGywdk4Yf8rBc9Htz&#10;TIxreUvNLmQilrBPUEMeQpVI6dOcLPqRq4ijd3a1xRBlnUlTYxvLbSkflZpIiwXHhRwreskp/d5d&#10;rIaJxd+TemvPH+Pj53qz/hrfN81K67tB9zwDEagLt/CVfjeRU0/wfyYe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pXKcYAAADcAAAADwAAAAAAAAAAAAAAAACYAgAAZHJz&#10;L2Rvd25yZXYueG1sUEsFBgAAAAAEAAQA9QAAAIsDAAAAAA==&#10;" fillcolor="#2da2bf" strokecolor="#1f4d78 [1604]" strokeweight="1pt">
                  <v:stroke joinstyle="miter"/>
                </v:oval>
                <v:oval id="Oval 99" o:spid="_x0000_s1099" style="position:absolute;left:50323;top:55451;width:3890;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byssYA&#10;AADcAAAADwAAAGRycy9kb3ducmV2LnhtbESP3WrCQBSE7wXfYTlCb4rutlKR6Cql0NqWovh3f8we&#10;k9Ds2ZBdk7RP3y0IXg4z3wwzX3a2FA3VvnCs4WGkQBCnzhScaTjsX4dTED4gGywdk4Yf8rBc9Htz&#10;TIxreUvNLmQilrBPUEMeQpVI6dOcLPqRq4ijd3a1xRBlnUlTYxvLbSkflZpIiwXHhRwreskp/d5d&#10;rIaJxd+TemvPH+Pj53qz/hrfN81K67tB9zwDEagLt/CVfjeRU0/wfyYe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dbyssYAAADcAAAADwAAAAAAAAAAAAAAAACYAgAAZHJz&#10;L2Rvd25yZXYueG1sUEsFBgAAAAAEAAQA9QAAAIsDAAAAAA==&#10;" fillcolor="#2da2bf" strokecolor="#1f4d78 [1604]" strokeweight="1pt">
                  <v:stroke joinstyle="miter"/>
                </v:oval>
                <v:shape id="Straight Arrow Connector 100" o:spid="_x0000_s1100" type="#_x0000_t32" style="position:absolute;left:52276;top:54229;width:3119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cuvMQAAADcAAAADwAAAGRycy9kb3ducmV2LnhtbESPQWsCMRSE7wX/Q3hCb5pY6qJbo2i1&#10;pT1We+jxsXndXdy8LEnU1F/fFIQeh5n5hlmsku3EmXxoHWuYjBUI4sqZlmsNn4eX0QxEiMgGO8ek&#10;4YcCrJaDuwWWxl34g877WIsM4VCihibGvpQyVA1ZDGPXE2fv23mLMUtfS+PxkuG2kw9KFdJiy3mh&#10;wZ6eG6qO+5PV8HV9f92Z1qft5rHqr2m+m02nSuv7YVo/gYiU4n/41n4zGgpVwN+ZfATk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ty68xAAAANwAAAAPAAAAAAAAAAAA&#10;AAAAAKECAABkcnMvZG93bnJldi54bWxQSwUGAAAAAAQABAD5AAAAkgMAAAAA&#10;" strokecolor="black [3213]" strokeweight="2.25pt">
                  <v:stroke startarrow="open" joinstyle="miter"/>
                </v:shape>
                <v:shape id="TextBox 19" o:spid="_x0000_s1101" type="#_x0000_t202" style="position:absolute;left:59010;top:51054;width:11855;height:317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Gy5MQA&#10;AADcAAAADwAAAGRycy9kb3ducmV2LnhtbESP0WoCMRRE3wv+Q7hC32qiqNWtUUQr+FZr+wGXzXWz&#10;3c3Nsom6+vWmUOjjMDNnmMWqc7W4UBtKzxqGAwWCOPem5ELD99fuZQYiRGSDtWfScKMAq2XvaYGZ&#10;8Vf+pMsxFiJBOGSowcbYZFKG3JLDMPANcfJOvnUYk2wLaVq8Jrir5UipqXRYclqw2NDGUl4dz07D&#10;TLmPqpqPDsGN78OJ3Wz9e/Oj9XO/W7+BiNTF//Bfe280TNUr/J5JR0Au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RsuT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FF0000"/>
                            <w:kern w:val="24"/>
                            <w:sz w:val="28"/>
                            <w:szCs w:val="28"/>
                            <w:lang w:val="fr-FR"/>
                          </w:rPr>
                          <w:t xml:space="preserve">  TCH </w:t>
                        </w:r>
                        <w:proofErr w:type="spellStart"/>
                        <w:r>
                          <w:rPr>
                            <w:rFonts w:ascii="Century Gothic" w:hAnsi="Century Gothic" w:cstheme="minorBidi"/>
                            <w:b/>
                            <w:bCs/>
                            <w:color w:val="FF0000"/>
                            <w:kern w:val="24"/>
                            <w:sz w:val="28"/>
                            <w:szCs w:val="28"/>
                            <w:lang w:val="fr-FR"/>
                          </w:rPr>
                          <w:t>Failed</w:t>
                        </w:r>
                        <w:proofErr w:type="spellEnd"/>
                      </w:p>
                    </w:txbxContent>
                  </v:textbox>
                </v:shape>
                <v:shape id="Picture 102" o:spid="_x0000_s1102" type="#_x0000_t75" style="position:absolute;left:55514;top:36941;width:26004;height:40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NqjHBAAAA3AAAAA8AAABkcnMvZG93bnJldi54bWxET89rwjAUvg/8H8ITvM3UoU6qqehAurHT&#10;VDw/mmdb27yUJGr73y+HwY4f3+/NtjeteJDztWUFs2kCgriwuuZSwfl0eF2B8AFZY2uZFAzkYZuN&#10;XjaYavvkH3ocQyliCPsUFVQhdKmUvqjIoJ/ajjhyV+sMhghdKbXDZww3rXxLkqU0WHNsqLCjj4qK&#10;5ng3Ct7d3d+G/LafG58vvhf77jJvvpSajPvdGkSgPvyL/9yfWsEyiWvjmXgEZPYL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zNqjHBAAAA3AAAAA8AAAAAAAAAAAAAAAAAnwIA&#10;AGRycy9kb3ducmV2LnhtbFBLBQYAAAAABAAEAPcAAACNAwAAAAA=&#10;">
                  <v:imagedata r:id="rId19" o:title=""/>
                </v:shape>
                <v:shape id="Picture 103" o:spid="_x0000_s1103" type="#_x0000_t75" style="position:absolute;left:41687;top:45291;width:5430;height:50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Ywl9bFAAAA3AAAAA8AAABkcnMvZG93bnJldi54bWxEj0FrwkAUhO8F/8PyBG+6MVKx0VWkVLAe&#10;qrUFPT6yzySYfRuyq4n+ercg9DjMzDfMbNGaUlypdoVlBcNBBII4tbrgTMHvz6o/AeE8ssbSMim4&#10;kYPFvPMyw0Tbhr/puveZCBB2CSrIva8SKV2ak0E3sBVx8E62NuiDrDOpa2wC3JQyjqKxNFhwWMix&#10;ovec0vP+YhR42hbxx7H5Gm2W2edudTev7hAr1eu2yykIT63/Dz/ba61gHL3B35lwBOT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GMJfWxQAAANwAAAAPAAAAAAAAAAAAAAAA&#10;AJ8CAABkcnMvZG93bnJldi54bWxQSwUGAAAAAAQABAD3AAAAkQMAAAAA&#10;">
                  <v:imagedata r:id="rId22" o:title=""/>
                </v:shape>
                <v:shape id="Picture 104" o:spid="_x0000_s1104" type="#_x0000_t75" style="position:absolute;left:85026;top:50323;width:5588;height:58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ccPvCAAAA3AAAAA8AAABkcnMvZG93bnJldi54bWxET11rwjAUfR/sP4Q72NtMHayUzii6MSYi&#10;iFX2fGnu2s7mpkuirf568yD4eDjfk9lgWnEi5xvLCsajBARxaXXDlYL97uslA+EDssbWMik4k4fZ&#10;9PFhgrm2PW/pVIRKxBD2OSqoQ+hyKX1Zk0E/sh1x5H6tMxgidJXUDvsYblr5miSpNNhwbKixo4+a&#10;ykNxNAou9Lf+nh8ztMPnQqY/m1Uq3/6Ven4a5u8gAg3hLr65l1pBOo7z45l4BOT0C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xXHD7wgAAANwAAAAPAAAAAAAAAAAAAAAAAJ8C&#10;AABkcnMvZG93bnJldi54bWxQSwUGAAAAAAQABAD3AAAAjgMAAAAA&#10;">
                  <v:imagedata r:id="rId20" o:title=""/>
                </v:shape>
                <w10:anchorlock/>
              </v:group>
            </w:pict>
          </mc:Fallback>
        </mc:AlternateContent>
      </w:r>
    </w:p>
    <w:p w:rsidR="00640872" w:rsidRPr="00CE21FD" w:rsidRDefault="00640872" w:rsidP="00640872">
      <w:proofErr w:type="spellStart"/>
      <w:r w:rsidRPr="00CE21FD">
        <w:rPr>
          <w:i/>
          <w:iCs/>
        </w:rPr>
        <w:t>TCH_Drop_Rate</w:t>
      </w:r>
      <w:proofErr w:type="spellEnd"/>
      <w:r w:rsidRPr="00CE21FD">
        <w:rPr>
          <w:i/>
          <w:iCs/>
        </w:rPr>
        <w:t xml:space="preserve"> = number of call drops on TCH/ </w:t>
      </w:r>
      <w:proofErr w:type="spellStart"/>
      <w:r w:rsidRPr="00CE21FD">
        <w:rPr>
          <w:i/>
          <w:iCs/>
        </w:rPr>
        <w:t>TCH_Successfull_Seizures</w:t>
      </w:r>
      <w:proofErr w:type="spellEnd"/>
      <w:r w:rsidRPr="00CE21FD">
        <w:rPr>
          <w:i/>
          <w:iCs/>
        </w:rPr>
        <w:t xml:space="preserve"> * 100</w:t>
      </w:r>
      <w:r w:rsidRPr="00CE21FD">
        <w:t xml:space="preserve"> </w:t>
      </w:r>
    </w:p>
    <w:p w:rsidR="00640872" w:rsidRPr="00B812A6" w:rsidRDefault="00640872" w:rsidP="00640872">
      <w:pPr>
        <w:jc w:val="both"/>
        <w:rPr>
          <w:b/>
        </w:rPr>
      </w:pPr>
      <w:r w:rsidRPr="00B812A6">
        <w:rPr>
          <w:b/>
        </w:rPr>
        <w:t>TCH Congestion Rate</w:t>
      </w:r>
    </w:p>
    <w:p w:rsidR="00640872" w:rsidRPr="00AD6499" w:rsidRDefault="00640872" w:rsidP="00533AA4">
      <w:pPr>
        <w:jc w:val="both"/>
        <w:rPr>
          <w:bCs/>
        </w:rPr>
      </w:pPr>
      <w:r w:rsidRPr="00AD6499">
        <w:rPr>
          <w:bCs/>
        </w:rPr>
        <w:t xml:space="preserve">Congestion Ratio on TCH involves two KPIs: TCH Congestion Rate (All Channels Busy) and TCH Congestion Rate (Overflow). </w:t>
      </w:r>
    </w:p>
    <w:p w:rsidR="00640872" w:rsidRPr="00AD6499" w:rsidRDefault="00640872" w:rsidP="00533AA4">
      <w:pPr>
        <w:jc w:val="both"/>
        <w:rPr>
          <w:bCs/>
        </w:rPr>
      </w:pPr>
      <w:r w:rsidRPr="00AD6499">
        <w:rPr>
          <w:bCs/>
        </w:rPr>
        <w:t xml:space="preserve">TCH Congestion Rate (All Channels Busy) indicates the ratio of the number of failed TCH seizures due to busy TCHs to the number of TCH seizure requests. </w:t>
      </w:r>
    </w:p>
    <w:p w:rsidR="00640872" w:rsidRPr="00CE21FD" w:rsidRDefault="00640872" w:rsidP="00CE21FD">
      <w:pPr>
        <w:jc w:val="both"/>
        <w:rPr>
          <w:bCs/>
        </w:rPr>
      </w:pPr>
      <w:r w:rsidRPr="00AD6499">
        <w:rPr>
          <w:bCs/>
        </w:rPr>
        <w:t>TCH Congestion Rate (Overflow) indicates the ratio of the number of failed assignments after directed retry, queuing to the number of TCH seizure requests</w:t>
      </w:r>
      <w:r>
        <w:rPr>
          <w:bCs/>
        </w:rPr>
        <w:t xml:space="preserve"> </w:t>
      </w:r>
      <w:r w:rsidRPr="00C43586">
        <w:rPr>
          <w:bCs/>
        </w:rPr>
        <w:t>TCH Congestion Rate (All Channels Busy):</w:t>
      </w:r>
    </w:p>
    <w:p w:rsidR="00640872" w:rsidRDefault="002A30DE" w:rsidP="00640872">
      <w:pPr>
        <w:rPr>
          <w:b/>
          <w:bCs/>
        </w:rPr>
      </w:pPr>
      <w:r>
        <w:rPr>
          <w:b/>
          <w:bCs/>
          <w:noProof/>
          <w:lang w:eastAsia="zh-CN"/>
        </w:rPr>
        <mc:AlternateContent>
          <mc:Choice Requires="wpg">
            <w:drawing>
              <wp:inline distT="0" distB="0" distL="0" distR="0">
                <wp:extent cx="5943600" cy="2950210"/>
                <wp:effectExtent l="0" t="0" r="3810" b="22225"/>
                <wp:docPr id="577" name="Group 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2950210"/>
                          <a:chOff x="29670" y="19208"/>
                          <a:chExt cx="63516" cy="33846"/>
                        </a:xfrm>
                      </wpg:grpSpPr>
                      <pic:pic xmlns:pic="http://schemas.openxmlformats.org/drawingml/2006/picture">
                        <pic:nvPicPr>
                          <pic:cNvPr id="578" name="Picture 10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48498" y="19208"/>
                            <a:ext cx="6493" cy="11684"/>
                          </a:xfrm>
                          <a:prstGeom prst="rect">
                            <a:avLst/>
                          </a:prstGeom>
                          <a:noFill/>
                          <a:extLst>
                            <a:ext uri="{909E8E84-426E-40DD-AFC4-6F175D3DCCD1}">
                              <a14:hiddenFill xmlns:a14="http://schemas.microsoft.com/office/drawing/2010/main">
                                <a:solidFill>
                                  <a:srgbClr val="FFFFFF"/>
                                </a:solidFill>
                              </a14:hiddenFill>
                            </a:ext>
                          </a:extLst>
                        </pic:spPr>
                      </pic:pic>
                      <wps:wsp>
                        <wps:cNvPr id="579" name="Straight Connector 107"/>
                        <wps:cNvCnPr>
                          <a:cxnSpLocks noChangeShapeType="1"/>
                        </wps:cNvCnPr>
                        <wps:spPr bwMode="auto">
                          <a:xfrm>
                            <a:off x="51736" y="30892"/>
                            <a:ext cx="0" cy="22162"/>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580" name="Straight Connector 108"/>
                        <wps:cNvCnPr>
                          <a:cxnSpLocks noChangeShapeType="1"/>
                        </wps:cNvCnPr>
                        <wps:spPr bwMode="auto">
                          <a:xfrm>
                            <a:off x="82931" y="30892"/>
                            <a:ext cx="0" cy="22162"/>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581" name="Straight Arrow Connector 109"/>
                        <wps:cNvCnPr>
                          <a:cxnSpLocks noChangeShapeType="1"/>
                        </wps:cNvCnPr>
                        <wps:spPr bwMode="auto">
                          <a:xfrm>
                            <a:off x="51736" y="41910"/>
                            <a:ext cx="31195"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582" name="Straight Arrow Connector 110"/>
                        <wps:cNvCnPr>
                          <a:cxnSpLocks noChangeShapeType="1"/>
                        </wps:cNvCnPr>
                        <wps:spPr bwMode="auto">
                          <a:xfrm>
                            <a:off x="51736" y="47291"/>
                            <a:ext cx="31195"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583" name="TextBox 14"/>
                        <wps:cNvSpPr txBox="1">
                          <a:spLocks noChangeArrowheads="1"/>
                        </wps:cNvSpPr>
                        <wps:spPr bwMode="auto">
                          <a:xfrm>
                            <a:off x="57627" y="38891"/>
                            <a:ext cx="21756" cy="3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TCH Channel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584" name="TextBox 15"/>
                        <wps:cNvSpPr txBox="1">
                          <a:spLocks noChangeArrowheads="1"/>
                        </wps:cNvSpPr>
                        <wps:spPr bwMode="auto">
                          <a:xfrm>
                            <a:off x="60247" y="44115"/>
                            <a:ext cx="11611" cy="3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jc w:val="center"/>
                                <w:textAlignment w:val="baseline"/>
                              </w:pPr>
                              <w:r>
                                <w:rPr>
                                  <w:rFonts w:ascii="Century Gothic" w:hAnsi="Century Gothic" w:cstheme="minorBidi"/>
                                  <w:b/>
                                  <w:bCs/>
                                  <w:color w:val="FF0000"/>
                                  <w:kern w:val="24"/>
                                  <w:sz w:val="28"/>
                                  <w:szCs w:val="28"/>
                                  <w:lang w:val="fr-FR"/>
                                </w:rPr>
                                <w:t xml:space="preserve">TCH </w:t>
                              </w:r>
                              <w:proofErr w:type="spellStart"/>
                              <w:r>
                                <w:rPr>
                                  <w:rFonts w:ascii="Century Gothic" w:hAnsi="Century Gothic" w:cstheme="minorBidi"/>
                                  <w:b/>
                                  <w:bCs/>
                                  <w:color w:val="FF0000"/>
                                  <w:kern w:val="24"/>
                                  <w:sz w:val="28"/>
                                  <w:szCs w:val="28"/>
                                  <w:lang w:val="fr-FR"/>
                                </w:rPr>
                                <w:t>Failed</w:t>
                              </w:r>
                              <w:proofErr w:type="spellEnd"/>
                            </w:p>
                          </w:txbxContent>
                        </wps:txbx>
                        <wps:bodyPr rot="0" vert="horz" wrap="none" lIns="91440" tIns="45720" rIns="91440" bIns="45720" anchor="t" anchorCtr="0" upright="1">
                          <a:spAutoFit/>
                        </wps:bodyPr>
                      </wps:wsp>
                      <wps:wsp>
                        <wps:cNvPr id="585" name="Oval 113"/>
                        <wps:cNvSpPr>
                          <a:spLocks noChangeArrowheads="1"/>
                        </wps:cNvSpPr>
                        <wps:spPr bwMode="auto">
                          <a:xfrm>
                            <a:off x="80994" y="43513"/>
                            <a:ext cx="3889"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586" name="Oval 114"/>
                        <wps:cNvSpPr>
                          <a:spLocks noChangeArrowheads="1"/>
                        </wps:cNvSpPr>
                        <wps:spPr bwMode="auto">
                          <a:xfrm>
                            <a:off x="49657" y="48736"/>
                            <a:ext cx="3889"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pic:pic xmlns:pic="http://schemas.openxmlformats.org/drawingml/2006/picture">
                        <pic:nvPicPr>
                          <pic:cNvPr id="587" name="Picture 11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54340" y="23050"/>
                            <a:ext cx="26003" cy="4001"/>
                          </a:xfrm>
                          <a:prstGeom prst="rect">
                            <a:avLst/>
                          </a:prstGeom>
                          <a:noFill/>
                          <a:extLst>
                            <a:ext uri="{909E8E84-426E-40DD-AFC4-6F175D3DCCD1}">
                              <a14:hiddenFill xmlns:a14="http://schemas.microsoft.com/office/drawing/2010/main">
                                <a:solidFill>
                                  <a:srgbClr val="FFFFFF"/>
                                </a:solidFill>
                              </a14:hiddenFill>
                            </a:ext>
                          </a:extLst>
                        </pic:spPr>
                      </pic:pic>
                      <wps:wsp>
                        <wps:cNvPr id="588" name="Straight Arrow Connector 116"/>
                        <wps:cNvCnPr>
                          <a:cxnSpLocks noChangeShapeType="1"/>
                        </wps:cNvCnPr>
                        <wps:spPr bwMode="auto">
                          <a:xfrm>
                            <a:off x="51609" y="37353"/>
                            <a:ext cx="31195"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589" name="TextBox 2"/>
                        <wps:cNvSpPr txBox="1">
                          <a:spLocks noChangeArrowheads="1"/>
                        </wps:cNvSpPr>
                        <wps:spPr bwMode="auto">
                          <a:xfrm>
                            <a:off x="59562" y="34273"/>
                            <a:ext cx="16510" cy="3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SDCCH </w:t>
                              </w:r>
                              <w:proofErr w:type="spellStart"/>
                              <w:r>
                                <w:rPr>
                                  <w:rFonts w:ascii="Century Gothic" w:hAnsi="Century Gothic" w:cstheme="minorBidi"/>
                                  <w:b/>
                                  <w:bCs/>
                                  <w:color w:val="000000" w:themeColor="text1"/>
                                  <w:kern w:val="24"/>
                                  <w:sz w:val="28"/>
                                  <w:szCs w:val="28"/>
                                  <w:lang w:val="fr-FR"/>
                                </w:rPr>
                                <w:t>Success</w:t>
                              </w:r>
                              <w:proofErr w:type="spellEnd"/>
                            </w:p>
                          </w:txbxContent>
                        </wps:txbx>
                        <wps:bodyPr rot="0" vert="horz" wrap="none" lIns="91440" tIns="45720" rIns="91440" bIns="45720" anchor="t" anchorCtr="0" upright="1">
                          <a:spAutoFit/>
                        </wps:bodyPr>
                      </wps:wsp>
                      <pic:pic xmlns:pic="http://schemas.openxmlformats.org/drawingml/2006/picture">
                        <pic:nvPicPr>
                          <pic:cNvPr id="590" name="Picture 1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45180" y="32718"/>
                            <a:ext cx="6429" cy="4985"/>
                          </a:xfrm>
                          <a:prstGeom prst="rect">
                            <a:avLst/>
                          </a:prstGeom>
                          <a:noFill/>
                          <a:extLst>
                            <a:ext uri="{909E8E84-426E-40DD-AFC4-6F175D3DCCD1}">
                              <a14:hiddenFill xmlns:a14="http://schemas.microsoft.com/office/drawing/2010/main">
                                <a:solidFill>
                                  <a:srgbClr val="FFFFFF"/>
                                </a:solidFill>
                              </a14:hiddenFill>
                            </a:ext>
                          </a:extLst>
                        </pic:spPr>
                      </pic:pic>
                      <wps:wsp>
                        <wps:cNvPr id="591" name="Straight Arrow Connector 119"/>
                        <wps:cNvCnPr>
                          <a:cxnSpLocks noChangeShapeType="1"/>
                        </wps:cNvCnPr>
                        <wps:spPr bwMode="auto">
                          <a:xfrm>
                            <a:off x="51879" y="33909"/>
                            <a:ext cx="31194"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592" name="TextBox 22"/>
                        <wps:cNvSpPr txBox="1">
                          <a:spLocks noChangeArrowheads="1"/>
                        </wps:cNvSpPr>
                        <wps:spPr bwMode="auto">
                          <a:xfrm>
                            <a:off x="56210" y="30893"/>
                            <a:ext cx="24761" cy="35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SDCCH Channel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pic:pic xmlns:pic="http://schemas.openxmlformats.org/drawingml/2006/picture">
                        <pic:nvPicPr>
                          <pic:cNvPr id="593" name="Picture 12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87582" y="43846"/>
                            <a:ext cx="5604" cy="5890"/>
                          </a:xfrm>
                          <a:prstGeom prst="rect">
                            <a:avLst/>
                          </a:prstGeom>
                          <a:noFill/>
                          <a:extLst>
                            <a:ext uri="{909E8E84-426E-40DD-AFC4-6F175D3DCCD1}">
                              <a14:hiddenFill xmlns:a14="http://schemas.microsoft.com/office/drawing/2010/main">
                                <a:solidFill>
                                  <a:srgbClr val="FFFFFF"/>
                                </a:solidFill>
                              </a14:hiddenFill>
                            </a:ext>
                          </a:extLst>
                        </pic:spPr>
                      </pic:pic>
                      <wps:wsp>
                        <wps:cNvPr id="594" name="TextBox 38"/>
                        <wps:cNvSpPr txBox="1">
                          <a:spLocks noChangeArrowheads="1"/>
                        </wps:cNvSpPr>
                        <wps:spPr bwMode="auto">
                          <a:xfrm>
                            <a:off x="29670" y="45497"/>
                            <a:ext cx="17324" cy="60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jc w:val="center"/>
                              </w:pPr>
                              <w:r>
                                <w:rPr>
                                  <w:rFonts w:asciiTheme="minorHAnsi" w:hAnsi="Calibri" w:cstheme="minorBidi"/>
                                  <w:b/>
                                  <w:bCs/>
                                  <w:color w:val="323E4F" w:themeColor="text2" w:themeShade="BF"/>
                                  <w:kern w:val="24"/>
                                  <w:sz w:val="28"/>
                                  <w:szCs w:val="28"/>
                                  <w:lang w:val="fr-FR"/>
                                </w:rPr>
                                <w:t xml:space="preserve">Cause: No </w:t>
                              </w:r>
                              <w:proofErr w:type="spellStart"/>
                              <w:r>
                                <w:rPr>
                                  <w:rFonts w:asciiTheme="minorHAnsi" w:hAnsi="Calibri" w:cstheme="minorBidi"/>
                                  <w:b/>
                                  <w:bCs/>
                                  <w:color w:val="323E4F" w:themeColor="text2" w:themeShade="BF"/>
                                  <w:kern w:val="24"/>
                                  <w:sz w:val="28"/>
                                  <w:szCs w:val="28"/>
                                  <w:lang w:val="fr-FR"/>
                                </w:rPr>
                                <w:t>available</w:t>
                              </w:r>
                              <w:proofErr w:type="spellEnd"/>
                              <w:r>
                                <w:rPr>
                                  <w:rFonts w:asciiTheme="minorHAnsi" w:hAnsi="Calibri" w:cstheme="minorBidi"/>
                                  <w:b/>
                                  <w:bCs/>
                                  <w:color w:val="323E4F" w:themeColor="text2" w:themeShade="BF"/>
                                  <w:kern w:val="24"/>
                                  <w:sz w:val="28"/>
                                  <w:szCs w:val="28"/>
                                  <w:lang w:val="fr-FR"/>
                                </w:rPr>
                                <w:t xml:space="preserve"> </w:t>
                              </w:r>
                            </w:p>
                            <w:p w:rsidR="00533AA4" w:rsidRDefault="00533AA4" w:rsidP="00640872">
                              <w:pPr>
                                <w:pStyle w:val="NormalWeb"/>
                                <w:spacing w:before="0" w:beforeAutospacing="0" w:after="0" w:afterAutospacing="0"/>
                                <w:jc w:val="center"/>
                              </w:pPr>
                              <w:r>
                                <w:rPr>
                                  <w:rFonts w:asciiTheme="minorHAnsi" w:hAnsi="Calibri" w:cstheme="minorBidi"/>
                                  <w:b/>
                                  <w:bCs/>
                                  <w:color w:val="323E4F" w:themeColor="text2" w:themeShade="BF"/>
                                  <w:kern w:val="24"/>
                                  <w:sz w:val="28"/>
                                  <w:szCs w:val="28"/>
                                  <w:lang w:val="fr-FR"/>
                                </w:rPr>
                                <w:t>Ressource</w:t>
                              </w:r>
                            </w:p>
                          </w:txbxContent>
                        </wps:txbx>
                        <wps:bodyPr rot="0" vert="horz" wrap="none" lIns="91440" tIns="45720" rIns="91440" bIns="45720" anchor="t" anchorCtr="0" upright="1">
                          <a:spAutoFit/>
                        </wps:bodyPr>
                      </wps:wsp>
                    </wpg:wgp>
                  </a:graphicData>
                </a:graphic>
              </wp:inline>
            </w:drawing>
          </mc:Choice>
          <mc:Fallback>
            <w:pict>
              <v:group id="Group 105" o:spid="_x0000_s1105" style="width:468pt;height:232.3pt;mso-position-horizontal-relative:char;mso-position-vertical-relative:line" coordorigin="29670,19208" coordsize="63516,338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">
                <v:shape id="Picture 106" o:spid="_x0000_s1106" type="#_x0000_t75" style="position:absolute;left:48498;top:19208;width:6493;height:116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MMnkTCAAAA3AAAAA8AAABkcnMvZG93bnJldi54bWxET8uKwjAU3Qv+Q7iCG9FUQTtUowwDogsZ&#10;fMwHXJprW21uSpJq9esni4FZHs57telMLR7kfGVZwXSSgCDOra64UPBz2Y4/QPiArLG2TApe5GGz&#10;7vdWmGn75BM9zqEQMYR9hgrKEJpMSp+XZNBPbEMcuat1BkOErpDa4TOGm1rOkmQhDVYcG0ps6Kuk&#10;/H5ujQJ7ddND2vLu9mq3o+Z9/J4VSavUcNB9LkEE6sK/+M+91wrmaVwbz8QjIN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zDJ5EwgAAANwAAAAPAAAAAAAAAAAAAAAAAJ8C&#10;AABkcnMvZG93bnJldi54bWxQSwUGAAAAAAQABAD3AAAAjgMAAAAA&#10;">
                  <v:imagedata r:id="rId17" o:title=""/>
                </v:shape>
                <v:line id="Straight Connector 107" o:spid="_x0000_s1107" style="position:absolute;visibility:visible;mso-wrap-style:square" from="51736,30892" to="51736,53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JxsQAAADcAAAADwAAAGRycy9kb3ducmV2LnhtbESPQWvCQBSE74L/YXmCt7qxYKupq0hV&#10;sHjSePD4yL5m02bfhuyaxH/fLQgeh5n5hlmue1uJlhpfOlYwnSQgiHOnSy4UXLL9yxyED8gaK8ek&#10;4E4e1qvhYImpdh2fqD2HQkQI+xQVmBDqVEqfG7LoJ64mjt63ayyGKJtC6ga7CLeVfE2SN2mx5Lhg&#10;sKZPQ/nv+WYVtNfuqi+dyX5M+XXMzK493LdSqfGo33yACNSHZ/jRPmgFs/cF/J+JR0C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AQnGxAAAANwAAAAPAAAAAAAAAAAA&#10;AAAAAKECAABkcnMvZG93bnJldi54bWxQSwUGAAAAAAQABAD5AAAAkgMAAAAA&#10;" strokecolor="black [3213]" strokeweight="2.25pt">
                  <v:stroke joinstyle="miter"/>
                </v:line>
                <v:line id="Straight Connector 108" o:spid="_x0000_s1108" style="position:absolute;visibility:visible;mso-wrap-style:square" from="82931,30892" to="82931,53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QfMAAAADcAAAADwAAAGRycy9kb3ducmV2LnhtbERPTYvCMBC9C/6HMII3TVdYkWoUWV1Q&#10;9qTtwePQzDZdm0lpYlv//eYgeHy8781usLXoqPWVYwUf8wQEceF0xaWCPPuerUD4gKyxdkwKnuRh&#10;tx2PNphq1/OFumsoRQxhn6ICE0KTSukLQxb93DXEkft1rcUQYVtK3WIfw20tF0mylBYrjg0GG/oy&#10;VNyvD6ugu/U3nfcm+zPV+Sczx+70PEilppNhvwYRaAhv8ct90go+V3F+PBOPgNz+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u0HzAAAAA3AAAAA8AAAAAAAAAAAAAAAAA&#10;oQIAAGRycy9kb3ducmV2LnhtbFBLBQYAAAAABAAEAPkAAACOAwAAAAA=&#10;" strokecolor="black [3213]" strokeweight="2.25pt">
                  <v:stroke joinstyle="miter"/>
                </v:line>
                <v:shape id="Straight Arrow Connector 109" o:spid="_x0000_s1109" type="#_x0000_t32" style="position:absolute;left:51736;top:41910;width:3119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U1D8UAAADcAAAADwAAAGRycy9kb3ducmV2LnhtbESPQWvCQBSE74X+h+UVvNWNihKjq2iL&#10;4Kliqgdvj+wzSZt9G7JrjP56tyD0OMzMN8x82ZlKtNS40rKCQT8CQZxZXXKu4PC9eY9BOI+ssbJM&#10;Cm7kYLl4fZljou2V99SmPhcBwi5BBYX3dSKlywoy6Pq2Jg7e2TYGfZBNLnWD1wA3lRxG0UQaLDks&#10;FFjTR0HZb3oxCqjdfY26y3R9Gu+9Herj5+4nvivVe+tWMxCeOv8ffra3WsE4HsDfmXAE5OI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bU1D8UAAADcAAAADwAAAAAAAAAA&#10;AAAAAAChAgAAZHJzL2Rvd25yZXYueG1sUEsFBgAAAAAEAAQA+QAAAJMDAAAAAA==&#10;" strokecolor="black [3213]" strokeweight="2.25pt">
                  <v:stroke endarrow="open" joinstyle="miter"/>
                </v:shape>
                <v:shape id="Straight Arrow Connector 110" o:spid="_x0000_s1110" type="#_x0000_t32" style="position:absolute;left:51736;top:47291;width:3119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pKmcUAAADcAAAADwAAAGRycy9kb3ducmV2LnhtbESPS2/CMBCE75X4D9Yi9VYcUINCwKA+&#10;aAVHHgeOq3hJIuJ1ZLvg8uvrSpV6HM3MN5rFKppOXMn51rKC8SgDQVxZ3XKt4Hj4eCpA+ICssbNM&#10;Cr7Jw2o5eFhgqe2Nd3Tdh1okCPsSFTQh9KWUvmrIoB/Znjh5Z+sMhiRdLbXDW4KbTk6ybCoNtpwW&#10;GuzpraHqsv8yCk737edaty6+vz5X/T3O1kWeZ0o9DuPLHESgGP7Df+2NVpAXE/g9k46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3pKmcUAAADcAAAADwAAAAAAAAAA&#10;AAAAAAChAgAAZHJzL2Rvd25yZXYueG1sUEsFBgAAAAAEAAQA+QAAAJMDAAAAAA==&#10;" strokecolor="black [3213]" strokeweight="2.25pt">
                  <v:stroke startarrow="open" joinstyle="miter"/>
                </v:shape>
                <v:shape id="TextBox 14" o:spid="_x0000_s1111" type="#_x0000_t202" style="position:absolute;left:57627;top:38891;width:21756;height:354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zWwcQA&#10;AADcAAAADwAAAGRycy9kb3ducmV2LnhtbESPzW7CMBCE70i8g7VIvYHDX5UGDKqglbhBaR9gFW/j&#10;kHgdxS6kPD1GQuI4mplvNMt1Z2txptaXjhWMRwkI4tzpkgsFP9+fwxSED8gaa8ek4J88rFf93hIz&#10;7S78RedjKESEsM9QgQmhyaT0uSGLfuQa4uj9utZiiLItpG7xEuG2lpMkeZUWS44LBhvaGMqr459V&#10;kCZ2X1Vvk4O3s+t4bjZb99GclHoZdO8LEIG68Aw/2jutYJ5O4X4mHgG5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Pc1sH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TCH Channel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TextBox 15" o:spid="_x0000_s1112" type="#_x0000_t202" style="position:absolute;left:60247;top:44115;width:11611;height:354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VOtcQA&#10;AADcAAAADwAAAGRycy9kb3ducmV2LnhtbESP3WrCQBSE7wu+w3IK3tWNoiWmriJWwTvrzwMcsqfZ&#10;NNmzIbvV6NO7guDlMDPfMLNFZ2txptaXjhUMBwkI4tzpkgsFp+PmIwXhA7LG2jEpuJKHxbz3NsNM&#10;uwvv6XwIhYgQ9hkqMCE0mZQ+N2TRD1xDHL1f11oMUbaF1C1eItzWcpQkn9JiyXHBYEMrQ3l1+LcK&#10;0sTuqmo6+vF2fBtOzOrbrZs/pfrv3fILRKAuvMLP9lYrmKRjeJyJR0DO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1TrX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jc w:val="center"/>
                          <w:textAlignment w:val="baseline"/>
                        </w:pPr>
                        <w:r>
                          <w:rPr>
                            <w:rFonts w:ascii="Century Gothic" w:hAnsi="Century Gothic" w:cstheme="minorBidi"/>
                            <w:b/>
                            <w:bCs/>
                            <w:color w:val="FF0000"/>
                            <w:kern w:val="24"/>
                            <w:sz w:val="28"/>
                            <w:szCs w:val="28"/>
                            <w:lang w:val="fr-FR"/>
                          </w:rPr>
                          <w:t xml:space="preserve">TCH </w:t>
                        </w:r>
                        <w:proofErr w:type="spellStart"/>
                        <w:r>
                          <w:rPr>
                            <w:rFonts w:ascii="Century Gothic" w:hAnsi="Century Gothic" w:cstheme="minorBidi"/>
                            <w:b/>
                            <w:bCs/>
                            <w:color w:val="FF0000"/>
                            <w:kern w:val="24"/>
                            <w:sz w:val="28"/>
                            <w:szCs w:val="28"/>
                            <w:lang w:val="fr-FR"/>
                          </w:rPr>
                          <w:t>Failed</w:t>
                        </w:r>
                        <w:proofErr w:type="spellEnd"/>
                      </w:p>
                    </w:txbxContent>
                  </v:textbox>
                </v:shape>
                <v:oval id="Oval 113" o:spid="_x0000_s1113" style="position:absolute;left:80994;top:43513;width:3889;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CQlMcA&#10;AADcAAAADwAAAGRycy9kb3ducmV2LnhtbESPW2vCQBSE3wv9D8sp+CK6aUUJ0VVEaL1QLN7eT7PH&#10;JDR7NmTXJO2vdwuFPg4z8w0zW3SmFA3VrrCs4HkYgSBOrS44U3A+vQ5iEM4jaywtk4JvcrCYPz7M&#10;MNG25QM1R5+JAGGXoILc+yqR0qU5GXRDWxEH72prgz7IOpO6xjbATSlfomgiDRYcFnKsaJVT+nW8&#10;GQUTgz+f0Vt73Y4uu/3H/n3Ub5q1Ur2nbjkF4anz/+G/9kYrGMdj+D0TjoCc3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MgkJTHAAAA3AAAAA8AAAAAAAAAAAAAAAAAmAIAAGRy&#10;cy9kb3ducmV2LnhtbFBLBQYAAAAABAAEAPUAAACMAwAAAAA=&#10;" fillcolor="#2da2bf" strokecolor="#1f4d78 [1604]" strokeweight="1pt">
                  <v:stroke joinstyle="miter"/>
                </v:oval>
                <v:oval id="Oval 114" o:spid="_x0000_s1114" style="position:absolute;left:49657;top:48736;width:3889;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O48YA&#10;AADcAAAADwAAAGRycy9kb3ducmV2LnhtbESPQWvCQBSE74L/YXmCF6mbKgZJXaUUWrWIom3vr9ln&#10;Epp9G7JrEvvr3ULB4zAz3zCLVWdK0VDtCssKHscRCOLU6oIzBZ8frw9zEM4jaywtk4IrOVgt+70F&#10;Jtq2fKTm5DMRIOwSVJB7XyVSujQng25sK+LgnW1t0AdZZ1LX2Aa4KeUkimJpsOCwkGNFLzmlP6eL&#10;URAb/P2O3trzdvr1vj/sd9NR06yVGg665ycQnjp/D/+3N1rBbB7D35lwBOTy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IO48YAAADcAAAADwAAAAAAAAAAAAAAAACYAgAAZHJz&#10;L2Rvd25yZXYueG1sUEsFBgAAAAAEAAQA9QAAAIsDAAAAAA==&#10;" fillcolor="#2da2bf" strokecolor="#1f4d78 [1604]" strokeweight="1pt">
                  <v:stroke joinstyle="miter"/>
                </v:oval>
                <v:shape id="Picture 115" o:spid="_x0000_s1115" type="#_x0000_t75" style="position:absolute;left:54340;top:23050;width:26003;height:40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kXGXDAAAA3AAAAA8AAABkcnMvZG93bnJldi54bWxEj0GLwjAUhO+C/yE8wZumLlalGmUVRMXT&#10;uovnR/Nsq81LSaLWf28WFvY4zMw3zGLVmlo8yPnKsoLRMAFBnFtdcaHg53s7mIHwAVljbZkUvMjD&#10;atntLDDT9slf9DiFQkQI+wwVlCE0mZQ+L8mgH9qGOHoX6wyGKF0htcNnhJtafiTJRBqsOC6U2NCm&#10;pPx2uhsFU3f319fuuh4bv0uP6bo5j28Hpfq99nMOIlAb/sN/7b1WkM6m8HsmHgG5f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6RcZcMAAADcAAAADwAAAAAAAAAAAAAAAACf&#10;AgAAZHJzL2Rvd25yZXYueG1sUEsFBgAAAAAEAAQA9wAAAI8DAAAAAA==&#10;">
                  <v:imagedata r:id="rId19" o:title=""/>
                </v:shape>
                <v:shape id="Straight Arrow Connector 116" o:spid="_x0000_s1116" type="#_x0000_t32" style="position:absolute;left:51609;top:37353;width:3119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pJ9c8IAAADcAAAADwAAAGRycy9kb3ducmV2LnhtbERPPW/CMBDdK/EfrENiKw6IVCHFIKAU&#10;tWNDh46n+JpExOfIdsHl1+OhUsen973aRNOLCznfWVYwm2YgiGurO24UfJ5eHwsQPiBr7C2Tgl/y&#10;sFmPHlZYanvlD7pUoREphH2JCtoQhlJKX7dk0E/tQJy4b+sMhgRdI7XDawo3vZxn2ZM02HFqaHGg&#10;fUv1ufoxCr5u78eD7lx82S3q4RaXhyLPM6Um47h9BhEohn/xn/tNK8iLtDadSUdAr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pJ9c8IAAADcAAAADwAAAAAAAAAAAAAA&#10;AAChAgAAZHJzL2Rvd25yZXYueG1sUEsFBgAAAAAEAAQA+QAAAJADAAAAAA==&#10;" strokecolor="black [3213]" strokeweight="2.25pt">
                  <v:stroke startarrow="open" joinstyle="miter"/>
                </v:shape>
                <v:shape id="TextBox 2" o:spid="_x0000_s1117" type="#_x0000_t202" style="position:absolute;left:59562;top:34273;width:16510;height:354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ThK8QA&#10;AADcAAAADwAAAGRycy9kb3ducmV2LnhtbESP0WrCQBRE34X+w3ILvulG0RKjqxRrwbe2qR9wyV6z&#10;Mdm7Ibtq6td3BcHHYWbOMKtNbxtxoc5XjhVMxgkI4sLpiksFh9/PUQrCB2SNjWNS8EceNuuXwQoz&#10;7a78Q5c8lCJC2GeowITQZlL6wpBFP3YtcfSOrrMYouxKqTu8Rrht5DRJ3qTFiuOCwZa2hoo6P1sF&#10;aWK/6nox/fZ2dpvMzfbD7dqTUsPX/n0JIlAfnuFHe68VzNMF3M/EIyD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04Sv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SDCCH </w:t>
                        </w:r>
                        <w:proofErr w:type="spellStart"/>
                        <w:r>
                          <w:rPr>
                            <w:rFonts w:ascii="Century Gothic" w:hAnsi="Century Gothic" w:cstheme="minorBidi"/>
                            <w:b/>
                            <w:bCs/>
                            <w:color w:val="000000" w:themeColor="text1"/>
                            <w:kern w:val="24"/>
                            <w:sz w:val="28"/>
                            <w:szCs w:val="28"/>
                            <w:lang w:val="fr-FR"/>
                          </w:rPr>
                          <w:t>Success</w:t>
                        </w:r>
                        <w:proofErr w:type="spellEnd"/>
                      </w:p>
                    </w:txbxContent>
                  </v:textbox>
                </v:shape>
                <v:shape id="Picture 118" o:spid="_x0000_s1118" type="#_x0000_t75" style="position:absolute;left:45180;top:32718;width:6429;height:49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L9inDAAAA3AAAAA8AAABkcnMvZG93bnJldi54bWxET8tqwkAU3Qv9h+EWutNJWhSNjkELKaW4&#10;8YFuL5lrEs3cSTNTk/69sxBcHs57kfamFjdqXWVZQTyKQBDnVldcKDjss+EUhPPIGmvLpOCfHKTL&#10;l8ECE2073tJt5wsRQtglqKD0vkmkdHlJBt3INsSBO9vWoA+wLaRusQvhppbvUTSRBisODSU29FlS&#10;ft39GQXH/cdsfNqss+1xE0+0/Tr/XH6lUm+v/WoOwlPvn+KH+1srGM/C/HAmHAG5v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L4v2KcMAAADcAAAADwAAAAAAAAAAAAAAAACf&#10;AgAAZHJzL2Rvd25yZXYueG1sUEsFBgAAAAAEAAQA9wAAAI8DAAAAAA==&#10;">
                  <v:imagedata r:id="rId24" o:title=""/>
                </v:shape>
                <v:shape id="Straight Arrow Connector 119" o:spid="_x0000_s1119" type="#_x0000_t32" style="position:absolute;left:51879;top:33909;width:3119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yj0sUAAADcAAAADwAAAGRycy9kb3ducmV2LnhtbESPQYvCMBSE74L/ITxhb5rqomg1yq4i&#10;eFJ014O3R/Nsu9u8lCbW6q83guBxmJlvmNmiMYWoqXK5ZQX9XgSCOLE651TB78+6OwbhPLLGwjIp&#10;uJGDxbzdmmGs7ZX3VB98KgKEXYwKMu/LWEqXZGTQ9WxJHLyzrQz6IKtU6gqvAW4KOYiikTSYc1jI&#10;sKRlRsn/4WIUUL3bfjaXyfdpuPd2oI+r3d/4rtRHp/magvDU+Hf41d5oBcNJH55nwhGQ8w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Gyj0sUAAADcAAAADwAAAAAAAAAA&#10;AAAAAAChAgAAZHJzL2Rvd25yZXYueG1sUEsFBgAAAAAEAAQA+QAAAJMDAAAAAA==&#10;" strokecolor="black [3213]" strokeweight="2.25pt">
                  <v:stroke endarrow="open" joinstyle="miter"/>
                </v:shape>
                <v:shape id="TextBox 22" o:spid="_x0000_s1120" type="#_x0000_t202" style="position:absolute;left:56210;top:30893;width:24761;height:354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nlh8QA&#10;AADcAAAADwAAAGRycy9kb3ducmV2LnhtbESP0WrCQBRE34X+w3ILvunGoKKpq5TUQt+0th9wyd5m&#10;02Tvhuwa0369Kwg+DjNzhtnsBtuInjpfOVYwmyYgiAunKy4VfH+9T1YgfEDW2DgmBX/kYbd9Gm0w&#10;0+7Cn9SfQikihH2GCkwIbSalLwxZ9FPXEkfvx3UWQ5RdKXWHlwi3jUyTZCktVhwXDLaUGyrq09kq&#10;WCX2UNfr9Ojt/H+2MPmb27e/So2fh9cXEIGG8Ajf2x9awWKdwu1MPAJye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lJ5Yf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SDCCH Channel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Picture 121" o:spid="_x0000_s1121" type="#_x0000_t75" style="position:absolute;left:87582;top:43846;width:5604;height:58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4jKrFAAAA3AAAAA8AAABkcnMvZG93bnJldi54bWxEj91qwkAUhO8LvsNyhN7VjRaDja7iD6Wl&#10;CKIVrw/ZYxLNno3ZVWOfvisIXg4z8w0zmjSmFBeqXWFZQbcTgSBOrS44U7D9/XwbgHAeWWNpmRTc&#10;yMFk3HoZYaLtldd02fhMBAi7BBXk3leJlC7NyaDr2Io4eHtbG/RB1pnUNV4D3JSyF0WxNFhwWMix&#10;onlO6XFzNgr+6LD8mp4HaJvFTMa71U8s+yelXtvNdAjCU+Of4Uf7Wyvof7zD/Uw4AnL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3eIyqxQAAANwAAAAPAAAAAAAAAAAAAAAA&#10;AJ8CAABkcnMvZG93bnJldi54bWxQSwUGAAAAAAQABAD3AAAAkQMAAAAA&#10;">
                  <v:imagedata r:id="rId20" o:title=""/>
                </v:shape>
                <v:shape id="TextBox 38" o:spid="_x0000_s1122" type="#_x0000_t202" style="position:absolute;left:29670;top:45497;width:17324;height:603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zYaMMA&#10;AADcAAAADwAAAGRycy9kb3ducmV2LnhtbESP3YrCMBSE7xd8h3AE79ZU0UWrUcQf2Dt31Qc4NMem&#10;tjkpTdS6T28EYS+HmfmGmS9bW4kbNb5wrGDQT0AQZ04XnCs4HXefExA+IGusHJOCB3lYLjofc0y1&#10;u/Mv3Q4hFxHCPkUFJoQ6ldJnhiz6vquJo3d2jcUQZZNL3eA9wm0lh0nyJS0WHBcM1rQ2lJWHq1Uw&#10;Sey+LKfDH29Hf4OxWW/ctr4o1eu2qxmIQG34D7/b31rBeDqC15l4BO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ezYaMMAAADcAAAADwAAAAAAAAAAAAAAAACYAgAAZHJzL2Rv&#10;d25yZXYueG1sUEsFBgAAAAAEAAQA9QAAAIgDAAAAAA==&#10;" filled="f" stroked="f">
                  <v:textbox style="mso-fit-shape-to-text:t">
                    <w:txbxContent>
                      <w:p w:rsidR="00533AA4" w:rsidRDefault="00533AA4" w:rsidP="00640872">
                        <w:pPr>
                          <w:pStyle w:val="NormalWeb"/>
                          <w:spacing w:before="0" w:beforeAutospacing="0" w:after="0" w:afterAutospacing="0"/>
                          <w:jc w:val="center"/>
                        </w:pPr>
                        <w:r>
                          <w:rPr>
                            <w:rFonts w:asciiTheme="minorHAnsi" w:hAnsi="Calibri" w:cstheme="minorBidi"/>
                            <w:b/>
                            <w:bCs/>
                            <w:color w:val="323E4F" w:themeColor="text2" w:themeShade="BF"/>
                            <w:kern w:val="24"/>
                            <w:sz w:val="28"/>
                            <w:szCs w:val="28"/>
                            <w:lang w:val="fr-FR"/>
                          </w:rPr>
                          <w:t xml:space="preserve">Cause: No </w:t>
                        </w:r>
                        <w:proofErr w:type="spellStart"/>
                        <w:r>
                          <w:rPr>
                            <w:rFonts w:asciiTheme="minorHAnsi" w:hAnsi="Calibri" w:cstheme="minorBidi"/>
                            <w:b/>
                            <w:bCs/>
                            <w:color w:val="323E4F" w:themeColor="text2" w:themeShade="BF"/>
                            <w:kern w:val="24"/>
                            <w:sz w:val="28"/>
                            <w:szCs w:val="28"/>
                            <w:lang w:val="fr-FR"/>
                          </w:rPr>
                          <w:t>available</w:t>
                        </w:r>
                        <w:proofErr w:type="spellEnd"/>
                        <w:r>
                          <w:rPr>
                            <w:rFonts w:asciiTheme="minorHAnsi" w:hAnsi="Calibri" w:cstheme="minorBidi"/>
                            <w:b/>
                            <w:bCs/>
                            <w:color w:val="323E4F" w:themeColor="text2" w:themeShade="BF"/>
                            <w:kern w:val="24"/>
                            <w:sz w:val="28"/>
                            <w:szCs w:val="28"/>
                            <w:lang w:val="fr-FR"/>
                          </w:rPr>
                          <w:t xml:space="preserve"> </w:t>
                        </w:r>
                      </w:p>
                      <w:p w:rsidR="00533AA4" w:rsidRDefault="00533AA4" w:rsidP="00640872">
                        <w:pPr>
                          <w:pStyle w:val="NormalWeb"/>
                          <w:spacing w:before="0" w:beforeAutospacing="0" w:after="0" w:afterAutospacing="0"/>
                          <w:jc w:val="center"/>
                        </w:pPr>
                        <w:r>
                          <w:rPr>
                            <w:rFonts w:asciiTheme="minorHAnsi" w:hAnsi="Calibri" w:cstheme="minorBidi"/>
                            <w:b/>
                            <w:bCs/>
                            <w:color w:val="323E4F" w:themeColor="text2" w:themeShade="BF"/>
                            <w:kern w:val="24"/>
                            <w:sz w:val="28"/>
                            <w:szCs w:val="28"/>
                            <w:lang w:val="fr-FR"/>
                          </w:rPr>
                          <w:t>Ressource</w:t>
                        </w:r>
                      </w:p>
                    </w:txbxContent>
                  </v:textbox>
                </v:shape>
                <w10:anchorlock/>
              </v:group>
            </w:pict>
          </mc:Fallback>
        </mc:AlternateContent>
      </w:r>
    </w:p>
    <w:p w:rsidR="00640872" w:rsidRPr="00CE21FD" w:rsidRDefault="00640872" w:rsidP="00640872">
      <w:pPr>
        <w:rPr>
          <w:bCs/>
          <w:i/>
          <w:iCs/>
        </w:rPr>
      </w:pPr>
      <w:r w:rsidRPr="00CE21FD">
        <w:rPr>
          <w:bCs/>
          <w:i/>
          <w:iCs/>
        </w:rPr>
        <w:t xml:space="preserve">TCH Congestion Rate (All Channels Busy) = Failed TCH Seizures due to Busy TCH/TCH Seizure Requests *100 </w:t>
      </w:r>
    </w:p>
    <w:p w:rsidR="00640872" w:rsidRPr="00B812A6" w:rsidRDefault="00533AA4" w:rsidP="00640872">
      <w:pPr>
        <w:rPr>
          <w:b/>
        </w:rPr>
      </w:pPr>
      <w:r>
        <w:rPr>
          <w:b/>
        </w:rPr>
        <w:t>Call Setup Success Rate</w:t>
      </w:r>
    </w:p>
    <w:p w:rsidR="00640872" w:rsidRPr="00AD6499" w:rsidRDefault="00640872" w:rsidP="00640872">
      <w:pPr>
        <w:rPr>
          <w:bCs/>
        </w:rPr>
      </w:pPr>
      <w:r w:rsidRPr="00AD6499">
        <w:rPr>
          <w:bCs/>
        </w:rPr>
        <w:t>This KPI reflects the probability of successful calls initiated by the MS.</w:t>
      </w:r>
      <w:r w:rsidRPr="00640872">
        <w:rPr>
          <w:bCs/>
        </w:rPr>
        <w:t xml:space="preserve"> </w:t>
      </w:r>
    </w:p>
    <w:p w:rsidR="00640872" w:rsidRPr="00AD6499" w:rsidRDefault="00640872" w:rsidP="00640872">
      <w:pPr>
        <w:rPr>
          <w:bCs/>
        </w:rPr>
      </w:pPr>
      <w:r w:rsidRPr="00AD6499">
        <w:rPr>
          <w:bCs/>
        </w:rPr>
        <w:t>The CSSR is a key counter in evaluating the network performance</w:t>
      </w:r>
    </w:p>
    <w:p w:rsidR="00640872" w:rsidRDefault="002A30DE" w:rsidP="00640872">
      <w:pPr>
        <w:rPr>
          <w:b/>
          <w:bCs/>
        </w:rPr>
      </w:pPr>
      <w:r>
        <w:rPr>
          <w:b/>
          <w:bCs/>
          <w:noProof/>
          <w:lang w:eastAsia="zh-CN"/>
        </w:rPr>
        <mc:AlternateContent>
          <mc:Choice Requires="wpg">
            <w:drawing>
              <wp:inline distT="0" distB="0" distL="0" distR="0">
                <wp:extent cx="5943600" cy="2888615"/>
                <wp:effectExtent l="0" t="0" r="0" b="19050"/>
                <wp:docPr id="545" name="Group 1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2888615"/>
                          <a:chOff x="26447" y="23526"/>
                          <a:chExt cx="76724" cy="37291"/>
                        </a:xfrm>
                      </wpg:grpSpPr>
                      <pic:pic xmlns:pic="http://schemas.openxmlformats.org/drawingml/2006/picture">
                        <pic:nvPicPr>
                          <pic:cNvPr id="546" name="Picture 12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34131" y="23526"/>
                            <a:ext cx="4921" cy="701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7" name="Picture 1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58547" y="23876"/>
                            <a:ext cx="5080" cy="623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8" name="Picture 1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79867" y="25225"/>
                            <a:ext cx="7556" cy="5318"/>
                          </a:xfrm>
                          <a:prstGeom prst="rect">
                            <a:avLst/>
                          </a:prstGeom>
                          <a:noFill/>
                          <a:extLst>
                            <a:ext uri="{909E8E84-426E-40DD-AFC4-6F175D3DCCD1}">
                              <a14:hiddenFill xmlns:a14="http://schemas.microsoft.com/office/drawing/2010/main">
                                <a:solidFill>
                                  <a:srgbClr val="FFFFFF"/>
                                </a:solidFill>
                              </a14:hiddenFill>
                            </a:ext>
                          </a:extLst>
                        </pic:spPr>
                      </pic:pic>
                      <wps:wsp>
                        <wps:cNvPr id="549" name="Straight Connector 127"/>
                        <wps:cNvCnPr>
                          <a:cxnSpLocks noChangeShapeType="1"/>
                        </wps:cNvCnPr>
                        <wps:spPr bwMode="auto">
                          <a:xfrm flipH="1">
                            <a:off x="36639" y="31797"/>
                            <a:ext cx="143" cy="29020"/>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550" name="Straight Connector 128"/>
                        <wps:cNvCnPr>
                          <a:cxnSpLocks noChangeShapeType="1"/>
                        </wps:cNvCnPr>
                        <wps:spPr bwMode="auto">
                          <a:xfrm>
                            <a:off x="60864" y="31797"/>
                            <a:ext cx="0" cy="29020"/>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551" name="Straight Connector 129"/>
                        <wps:cNvCnPr>
                          <a:cxnSpLocks noChangeShapeType="1"/>
                        </wps:cNvCnPr>
                        <wps:spPr bwMode="auto">
                          <a:xfrm>
                            <a:off x="83597" y="31797"/>
                            <a:ext cx="48" cy="29020"/>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552" name="Straight Arrow Connector 130"/>
                        <wps:cNvCnPr>
                          <a:cxnSpLocks noChangeShapeType="1"/>
                        </wps:cNvCnPr>
                        <wps:spPr bwMode="auto">
                          <a:xfrm flipV="1">
                            <a:off x="37163" y="33686"/>
                            <a:ext cx="23876" cy="48"/>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553" name="TextBox 15"/>
                        <wps:cNvSpPr txBox="1">
                          <a:spLocks noChangeArrowheads="1"/>
                        </wps:cNvSpPr>
                        <wps:spPr bwMode="auto">
                          <a:xfrm>
                            <a:off x="36447" y="30543"/>
                            <a:ext cx="29911" cy="39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SDCCH Channel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554" name="Straight Arrow Connector 132"/>
                        <wps:cNvCnPr>
                          <a:cxnSpLocks noChangeShapeType="1"/>
                        </wps:cNvCnPr>
                        <wps:spPr bwMode="auto">
                          <a:xfrm>
                            <a:off x="61055" y="35226"/>
                            <a:ext cx="22590" cy="48"/>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555" name="TextBox 17"/>
                        <wps:cNvSpPr txBox="1">
                          <a:spLocks noChangeArrowheads="1"/>
                        </wps:cNvSpPr>
                        <wps:spPr bwMode="auto">
                          <a:xfrm>
                            <a:off x="60866" y="32191"/>
                            <a:ext cx="29911" cy="39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SDCCH Channel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556" name="Straight Arrow Connector 134"/>
                        <wps:cNvCnPr>
                          <a:cxnSpLocks noChangeShapeType="1"/>
                        </wps:cNvCnPr>
                        <wps:spPr bwMode="auto">
                          <a:xfrm>
                            <a:off x="36845" y="39766"/>
                            <a:ext cx="46387"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557" name="TextBox 19"/>
                        <wps:cNvSpPr txBox="1">
                          <a:spLocks noChangeArrowheads="1"/>
                        </wps:cNvSpPr>
                        <wps:spPr bwMode="auto">
                          <a:xfrm>
                            <a:off x="52104" y="36642"/>
                            <a:ext cx="23755" cy="39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Channel Activation</w:t>
                              </w:r>
                            </w:p>
                          </w:txbxContent>
                        </wps:txbx>
                        <wps:bodyPr rot="0" vert="horz" wrap="none" lIns="91440" tIns="45720" rIns="91440" bIns="45720" anchor="t" anchorCtr="0" upright="1">
                          <a:spAutoFit/>
                        </wps:bodyPr>
                      </wps:wsp>
                      <wps:wsp>
                        <wps:cNvPr id="558" name="Straight Arrow Connector 136"/>
                        <wps:cNvCnPr>
                          <a:cxnSpLocks noChangeShapeType="1"/>
                        </wps:cNvCnPr>
                        <wps:spPr bwMode="auto">
                          <a:xfrm>
                            <a:off x="37163" y="44354"/>
                            <a:ext cx="46450"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559" name="TextBox 21"/>
                        <wps:cNvSpPr txBox="1">
                          <a:spLocks noChangeArrowheads="1"/>
                        </wps:cNvSpPr>
                        <wps:spPr bwMode="auto">
                          <a:xfrm>
                            <a:off x="51686" y="41085"/>
                            <a:ext cx="29951" cy="39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Channel  Activation ACK</w:t>
                              </w:r>
                            </w:p>
                          </w:txbxContent>
                        </wps:txbx>
                        <wps:bodyPr rot="0" vert="horz" wrap="none" lIns="91440" tIns="45720" rIns="91440" bIns="45720" anchor="t" anchorCtr="0" upright="1">
                          <a:spAutoFit/>
                        </wps:bodyPr>
                      </wps:wsp>
                      <wps:wsp>
                        <wps:cNvPr id="560" name="Straight Arrow Connector 138"/>
                        <wps:cNvCnPr>
                          <a:cxnSpLocks noChangeShapeType="1"/>
                        </wps:cNvCnPr>
                        <wps:spPr bwMode="auto">
                          <a:xfrm>
                            <a:off x="36591" y="53086"/>
                            <a:ext cx="47006"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561" name="TextBox 23"/>
                        <wps:cNvSpPr txBox="1">
                          <a:spLocks noChangeArrowheads="1"/>
                        </wps:cNvSpPr>
                        <wps:spPr bwMode="auto">
                          <a:xfrm>
                            <a:off x="53546" y="49734"/>
                            <a:ext cx="22788" cy="39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Assign</w:t>
                              </w:r>
                              <w:proofErr w:type="spellEnd"/>
                              <w:r>
                                <w:rPr>
                                  <w:rFonts w:ascii="Century Gothic" w:hAnsi="Century Gothic" w:cstheme="minorBidi"/>
                                  <w:b/>
                                  <w:bCs/>
                                  <w:color w:val="000000" w:themeColor="text1"/>
                                  <w:kern w:val="24"/>
                                  <w:sz w:val="28"/>
                                  <w:szCs w:val="28"/>
                                  <w:lang w:val="fr-FR"/>
                                </w:rPr>
                                <w:t xml:space="preserve">  Command</w:t>
                              </w:r>
                            </w:p>
                          </w:txbxContent>
                        </wps:txbx>
                        <wps:bodyPr rot="0" vert="horz" wrap="none" lIns="91440" tIns="45720" rIns="91440" bIns="45720" anchor="t" anchorCtr="0" upright="1">
                          <a:spAutoFit/>
                        </wps:bodyPr>
                      </wps:wsp>
                      <wps:wsp>
                        <wps:cNvPr id="562" name="Straight Arrow Connector 140"/>
                        <wps:cNvCnPr>
                          <a:cxnSpLocks noChangeShapeType="1"/>
                        </wps:cNvCnPr>
                        <wps:spPr bwMode="auto">
                          <a:xfrm>
                            <a:off x="36782" y="55895"/>
                            <a:ext cx="62611" cy="175"/>
                          </a:xfrm>
                          <a:prstGeom prst="straightConnector1">
                            <a:avLst/>
                          </a:prstGeom>
                          <a:noFill/>
                          <a:ln w="28575">
                            <a:solidFill>
                              <a:schemeClr val="tx1">
                                <a:lumMod val="100000"/>
                                <a:lumOff val="0"/>
                              </a:schemeClr>
                            </a:solidFill>
                            <a:miter lim="800000"/>
                            <a:headEnd type="arrow" w="med" len="med"/>
                            <a:tailEnd type="arrow" w="med" len="med"/>
                          </a:ln>
                          <a:extLst>
                            <a:ext uri="{909E8E84-426E-40DD-AFC4-6F175D3DCCD1}">
                              <a14:hiddenFill xmlns:a14="http://schemas.microsoft.com/office/drawing/2010/main">
                                <a:noFill/>
                              </a14:hiddenFill>
                            </a:ext>
                          </a:extLst>
                        </wps:spPr>
                        <wps:bodyPr/>
                      </wps:wsp>
                      <wps:wsp>
                        <wps:cNvPr id="563" name="TextBox 25"/>
                        <wps:cNvSpPr txBox="1">
                          <a:spLocks noChangeArrowheads="1"/>
                        </wps:cNvSpPr>
                        <wps:spPr bwMode="auto">
                          <a:xfrm>
                            <a:off x="52038" y="52816"/>
                            <a:ext cx="24214" cy="39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Establish</w:t>
                              </w:r>
                              <w:proofErr w:type="spellEnd"/>
                              <w:r>
                                <w:rPr>
                                  <w:rFonts w:ascii="Century Gothic" w:hAnsi="Century Gothic" w:cstheme="minorBidi"/>
                                  <w:b/>
                                  <w:bCs/>
                                  <w:color w:val="000000" w:themeColor="text1"/>
                                  <w:kern w:val="24"/>
                                  <w:sz w:val="28"/>
                                  <w:szCs w:val="28"/>
                                  <w:lang w:val="fr-FR"/>
                                </w:rPr>
                                <w:t xml:space="preserve">  Indication</w:t>
                              </w:r>
                            </w:p>
                          </w:txbxContent>
                        </wps:txbx>
                        <wps:bodyPr rot="0" vert="horz" wrap="none" lIns="91440" tIns="45720" rIns="91440" bIns="45720" anchor="t" anchorCtr="0" upright="1">
                          <a:spAutoFit/>
                        </wps:bodyPr>
                      </wps:wsp>
                      <wps:wsp>
                        <wps:cNvPr id="564" name="Oval 142"/>
                        <wps:cNvSpPr>
                          <a:spLocks noChangeArrowheads="1"/>
                        </wps:cNvSpPr>
                        <wps:spPr bwMode="auto">
                          <a:xfrm>
                            <a:off x="81692" y="56975"/>
                            <a:ext cx="3906"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565" name="Oval 143"/>
                        <wps:cNvSpPr>
                          <a:spLocks noChangeArrowheads="1"/>
                        </wps:cNvSpPr>
                        <wps:spPr bwMode="auto">
                          <a:xfrm>
                            <a:off x="81692" y="36639"/>
                            <a:ext cx="3906"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pic:pic xmlns:pic="http://schemas.openxmlformats.org/drawingml/2006/picture">
                        <pic:nvPicPr>
                          <pic:cNvPr id="566" name="Picture 14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44021" y="25654"/>
                            <a:ext cx="14526" cy="4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7" name="Picture 14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65214" y="25273"/>
                            <a:ext cx="14272" cy="4381"/>
                          </a:xfrm>
                          <a:prstGeom prst="rect">
                            <a:avLst/>
                          </a:prstGeom>
                          <a:noFill/>
                          <a:extLst>
                            <a:ext uri="{909E8E84-426E-40DD-AFC4-6F175D3DCCD1}">
                              <a14:hiddenFill xmlns:a14="http://schemas.microsoft.com/office/drawing/2010/main">
                                <a:solidFill>
                                  <a:srgbClr val="FFFFFF"/>
                                </a:solidFill>
                              </a14:hiddenFill>
                            </a:ext>
                          </a:extLst>
                        </pic:spPr>
                      </pic:pic>
                      <wps:wsp>
                        <wps:cNvPr id="568" name="Straight Arrow Connector 146"/>
                        <wps:cNvCnPr>
                          <a:cxnSpLocks noChangeShapeType="1"/>
                        </wps:cNvCnPr>
                        <wps:spPr bwMode="auto">
                          <a:xfrm>
                            <a:off x="36845" y="47434"/>
                            <a:ext cx="24273" cy="48"/>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569" name="TextBox 37"/>
                        <wps:cNvSpPr txBox="1">
                          <a:spLocks noChangeArrowheads="1"/>
                        </wps:cNvSpPr>
                        <wps:spPr bwMode="auto">
                          <a:xfrm>
                            <a:off x="39628" y="44766"/>
                            <a:ext cx="26279" cy="39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TCH Channel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570" name="Straight Arrow Connector 148"/>
                        <wps:cNvCnPr>
                          <a:cxnSpLocks noChangeShapeType="1"/>
                        </wps:cNvCnPr>
                        <wps:spPr bwMode="auto">
                          <a:xfrm>
                            <a:off x="60864" y="49164"/>
                            <a:ext cx="22606"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571" name="TextBox 42"/>
                        <wps:cNvSpPr txBox="1">
                          <a:spLocks noChangeArrowheads="1"/>
                        </wps:cNvSpPr>
                        <wps:spPr bwMode="auto">
                          <a:xfrm>
                            <a:off x="61088" y="46086"/>
                            <a:ext cx="26279" cy="39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TCH Channel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pic:pic xmlns:pic="http://schemas.openxmlformats.org/drawingml/2006/picture">
                        <pic:nvPicPr>
                          <pic:cNvPr id="572" name="Picture 15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27209" y="39370"/>
                            <a:ext cx="5430" cy="50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73" name="Picture 15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26447" y="50593"/>
                            <a:ext cx="5430" cy="50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74" name="Picture 15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96726" y="24606"/>
                            <a:ext cx="6445" cy="6255"/>
                          </a:xfrm>
                          <a:prstGeom prst="rect">
                            <a:avLst/>
                          </a:prstGeom>
                          <a:noFill/>
                          <a:extLst>
                            <a:ext uri="{909E8E84-426E-40DD-AFC4-6F175D3DCCD1}">
                              <a14:hiddenFill xmlns:a14="http://schemas.microsoft.com/office/drawing/2010/main">
                                <a:solidFill>
                                  <a:srgbClr val="FFFFFF"/>
                                </a:solidFill>
                              </a14:hiddenFill>
                            </a:ext>
                          </a:extLst>
                        </pic:spPr>
                      </pic:pic>
                      <wps:wsp>
                        <wps:cNvPr id="575" name="Straight Connector 153"/>
                        <wps:cNvCnPr>
                          <a:cxnSpLocks noChangeShapeType="1"/>
                        </wps:cNvCnPr>
                        <wps:spPr bwMode="auto">
                          <a:xfrm>
                            <a:off x="99393" y="31448"/>
                            <a:ext cx="0" cy="29369"/>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576" name="Picture 15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86979" y="25701"/>
                            <a:ext cx="9191" cy="3509"/>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123" o:spid="_x0000_s1123" style="width:468pt;height:227.45pt;mso-position-horizontal-relative:char;mso-position-vertical-relative:line" coordorigin="26447,23526" coordsize="76724,372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">
                <v:shape id="Picture 124" o:spid="_x0000_s1124" type="#_x0000_t75" style="position:absolute;left:34131;top:23526;width:4921;height:70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Lx/bFAAAA3AAAAA8AAABkcnMvZG93bnJldi54bWxEj09rwkAUxO8Fv8PyBG/1xeI/UlcRoSJ4&#10;aI0eenxkX7Oh2bchu2r67btCocdhZn7DrDa9a9SNu1B70TAZZ6BYSm9qqTRczm/PS1AhkhhqvLCG&#10;Hw6wWQ+eVpQbf5cT34pYqQSRkJMGG2ObI4bSsqMw9i1L8r585ygm2VVoOronuGvwJcvm6KiWtGCp&#10;5Z3l8ru4Og3HxSwU+6Zfnt9tiRV+TC8T/NR6NOy3r6Ai9/E//Nc+GA2z6RweZ9IRwP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RC8f2xQAAANwAAAAPAAAAAAAAAAAAAAAA&#10;AJ8CAABkcnMvZG93bnJldi54bWxQSwUGAAAAAAQABAD3AAAAkQMAAAAA&#10;">
                  <v:imagedata r:id="rId31" o:title=""/>
                </v:shape>
                <v:shape id="Picture 125" o:spid="_x0000_s1125" type="#_x0000_t75" style="position:absolute;left:58547;top:23876;width:5080;height:62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ZrlIrFAAAA3AAAAA8AAABkcnMvZG93bnJldi54bWxEj09rwkAUxO+C32F5hV6k2WibtkldRdoK&#10;3oK23h/Zlz8k+zZkV43fvisUPA4z8xtmuR5NJ840uMaygnkUgyAurG64UvD7s316B+E8ssbOMim4&#10;koP1ajpZYqbthfd0PvhKBAi7DBXU3veZlK6oyaCLbE8cvNIOBn2QQyX1gJcAN51cxPGrNNhwWKix&#10;p8+aivZwMgqOiR3b2XOXp9ev8miahPLv9KTU48O4+QDhafT38H97pxUkL29wOxOOgFz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2a5SKxQAAANwAAAAPAAAAAAAAAAAAAAAA&#10;AJ8CAABkcnMvZG93bnJldi54bWxQSwUGAAAAAAQABAD3AAAAkQMAAAAA&#10;">
                  <v:imagedata r:id="rId32" o:title=""/>
                </v:shape>
                <v:shape id="Picture 126" o:spid="_x0000_s1126" type="#_x0000_t75" style="position:absolute;left:79867;top:25225;width:7556;height:53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nzVkjDAAAA3AAAAA8AAABkcnMvZG93bnJldi54bWxET01rwkAQvRf6H5YpeKuTllpKdJVQKLTi&#10;oVr1PGbHJJidTXdXjf767qHg8fG+J7PeturEPjRONDwNM1AspTONVBrWPx+Pb6BCJDHUOmENFw4w&#10;m97fTSg37ixLPq1ipVKIhJw01DF2OWIoa7YUhq5jSdzeeUsxQV+h8XRO4bbF5yx7RUuNpIaaOn6v&#10;uTysjlbDBhe/16/jbu6X2+95gZeCcF1oPXjoizGoyH28if/dn0bD6CWtTWfSEcDp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fNWSMMAAADcAAAADwAAAAAAAAAAAAAAAACf&#10;AgAAZHJzL2Rvd25yZXYueG1sUEsFBgAAAAAEAAQA9wAAAI8DAAAAAA==&#10;">
                  <v:imagedata r:id="rId33" o:title=""/>
                </v:shape>
                <v:line id="Straight Connector 127" o:spid="_x0000_s1127" style="position:absolute;flip:x;visibility:visible;mso-wrap-style:square" from="36639,31797" to="36782,608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Ch28QAAADcAAAADwAAAGRycy9kb3ducmV2LnhtbESP0WoCMRRE3wv+Q7iCbzVrq2K3RpFC&#10;QcTSavsBt8l1d+nmZkmy6/r3piD4OMzMGWa57m0tOvKhcqxgMs5AEGtnKi4U/Hy/Py5AhIhssHZM&#10;Ci4UYL0aPCwxN+7MB+qOsRAJwiFHBWWMTS5l0CVZDGPXECfv5LzFmKQvpPF4TnBby6csm0uLFaeF&#10;Eht6K0n/HVurYPfpP/D56/egF+3p0vFc61bvlRoN+80riEh9vIdv7a1RMJu+wP+ZdATk6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AKHbxAAAANwAAAAPAAAAAAAAAAAA&#10;AAAAAKECAABkcnMvZG93bnJldi54bWxQSwUGAAAAAAQABAD5AAAAkgMAAAAA&#10;" strokecolor="black [3213]" strokeweight="2.25pt">
                  <v:stroke joinstyle="miter"/>
                </v:line>
                <v:line id="Straight Connector 128" o:spid="_x0000_s1128" style="position:absolute;visibility:visible;mso-wrap-style:square" from="60864,31797" to="60864,608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78O8AAAADcAAAADwAAAGRycy9kb3ducmV2LnhtbERPy4rCMBTdD/gP4QruxlTBYahGER+g&#10;zGqsC5eX5tpUm5vSxLb+vVkILg/nvVj1thItNb50rGAyTkAQ506XXCg4Z/vvXxA+IGusHJOCJ3lY&#10;LQdfC0y16/if2lMoRAxhn6ICE0KdSulzQxb92NXEkbu6xmKIsCmkbrCL4baS0yT5kRZLjg0Ga9oY&#10;yu+nh1XQXrqLPncmu5ny+JeZXXt4bqVSo2G/noMI1IeP+O0+aAWzWZwfz8QjIJc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GO/DvAAAAA3AAAAA8AAAAAAAAAAAAAAAAA&#10;oQIAAGRycy9kb3ducmV2LnhtbFBLBQYAAAAABAAEAPkAAACOAwAAAAA=&#10;" strokecolor="black [3213]" strokeweight="2.25pt">
                  <v:stroke joinstyle="miter"/>
                </v:line>
                <v:line id="Straight Connector 129" o:spid="_x0000_s1129" style="position:absolute;visibility:visible;mso-wrap-style:square" from="83597,31797" to="83645,608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JZoMMAAADcAAAADwAAAGRycy9kb3ducmV2LnhtbESPQYvCMBSE78L+h/AW9qapgiLVKLLr&#10;gosnrQePj+bZVJuX0mTb+u+NIHgcZuYbZrnubSVaanzpWMF4lIAgzp0uuVBwyn6HcxA+IGusHJOC&#10;O3lYrz4GS0y16/hA7TEUIkLYp6jAhFCnUvrckEU/cjVx9C6usRiibAqpG+wi3FZykiQzabHkuGCw&#10;pm9D+e34bxW05+6sT53Jrqb822dm2+7uP1Kpr89+swARqA/v8Ku90wqm0zE8z8QjIF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7CWaDDAAAA3AAAAA8AAAAAAAAAAAAA&#10;AAAAoQIAAGRycy9kb3ducmV2LnhtbFBLBQYAAAAABAAEAPkAAACRAwAAAAA=&#10;" strokecolor="black [3213]" strokeweight="2.25pt">
                  <v:stroke joinstyle="miter"/>
                </v:line>
                <v:shape id="Straight Arrow Connector 130" o:spid="_x0000_s1130" type="#_x0000_t32" style="position:absolute;left:37163;top:33686;width:23876;height:4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lIfsUAAADcAAAADwAAAGRycy9kb3ducmV2LnhtbESPQWvCQBSE74L/YXmCF6mbBmJL6ira&#10;UmhPYlro9ZF9zUazb9PsauK/7wqCx2FmvmGW68E24kydrx0reJwnIIhLp2uuFHx/vT88g/ABWWPj&#10;mBRcyMN6NR4tMdeu5z2di1CJCGGfowITQptL6UtDFv3ctcTR+3WdxRBlV0ndYR/htpFpkiykxZrj&#10;gsGWXg2Vx+JkFRyq5ulT7kz/k8yyv236VsvZcFFqOhk2LyACDeEevrU/tIIsS+F6Jh4Buf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AlIfsUAAADcAAAADwAAAAAAAAAA&#10;AAAAAAChAgAAZHJzL2Rvd25yZXYueG1sUEsFBgAAAAAEAAQA+QAAAJMDAAAAAA==&#10;" strokecolor="black [3213]" strokeweight="2.25pt">
                  <v:stroke endarrow="open" joinstyle="miter"/>
                </v:shape>
                <v:shape id="TextBox 15" o:spid="_x0000_s1131" type="#_x0000_t202" style="position:absolute;left:36447;top:30543;width:29911;height:399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z6hsQA&#10;AADcAAAADwAAAGRycy9kb3ducmV2LnhtbESPzW7CMBCE75V4B2uRuIEDbRCkGIQolbiVvwdYxUuc&#10;Jl5HsYG0T48rIfU4mplvNItVZ2txo9aXjhWMRwkI4tzpkgsF59PncAbCB2SNtWNS8EMeVsveywIz&#10;7e58oNsxFCJC2GeowITQZFL63JBFP3INcfQurrUYomwLqVu8R7it5SRJptJiyXHBYEMbQ3l1vFoF&#10;s8R+VdV8svf27Xecms2H2zbfSg363fodRKAu/Ief7Z1WkKav8HcmHg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8+ob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SDCCH Channel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Straight Arrow Connector 132" o:spid="_x0000_s1132" type="#_x0000_t32" style="position:absolute;left:61055;top:35226;width:22590;height: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6K60McAAADcAAAADwAAAGRycy9kb3ducmV2LnhtbESPT2vCQBTE74V+h+UJvdWNfyIa3YTW&#10;IvRU0daDt0f2NUmbfRuya0z99K5Q8DjMzG+YVdabWnTUusqygtEwAkGcW11xoeDrc/M8B+E8ssba&#10;Min4IwdZ+viwwkTbM++o2/tCBAi7BBWU3jeJlC4vyaAb2oY4eN+2NeiDbAupWzwHuKnlOIpm0mDF&#10;YaHEhtYl5b/7k1FA3fZj0p8Wr8d45+1YH962P/OLUk+D/mUJwlPv7+H/9rtWEMdTuJ0JR0Cm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PorrQxwAAANwAAAAPAAAAAAAA&#10;AAAAAAAAAKECAABkcnMvZG93bnJldi54bWxQSwUGAAAAAAQABAD5AAAAlQMAAAAA&#10;" strokecolor="black [3213]" strokeweight="2.25pt">
                  <v:stroke endarrow="open" joinstyle="miter"/>
                </v:shape>
                <v:shape id="TextBox 17" o:spid="_x0000_s1133" type="#_x0000_t202" style="position:absolute;left:60866;top:32191;width:29911;height:399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nHacQA&#10;AADcAAAADwAAAGRycy9kb3ducmV2LnhtbESP0WrCQBRE3wv9h+UW+lY3kaZodCPFWuibNfoBl+w1&#10;G5O9G7Krpv16t1DwcZiZM8xyNdpOXGjwjWMF6SQBQVw53XCt4LD/fJmB8AFZY+eYFPyQh1Xx+LDE&#10;XLsr7+hShlpECPscFZgQ+lxKXxmy6CeuJ47e0Q0WQ5RDLfWA1wi3nZwmyZu02HBcMNjT2lDVlmer&#10;YJbYbdvOp9/evv6mmVl/uE1/Uur5aXxfgAg0hnv4v/2lFWRZBn9n4hGQ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0Zx2n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SDCCH Channel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Straight Arrow Connector 134" o:spid="_x0000_s1134" type="#_x0000_t32" style="position:absolute;left:36845;top:39766;width:4638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Fg3cUAAADcAAAADwAAAGRycy9kb3ducmV2LnhtbESPQWsCMRSE70L/Q3iF3mrW0pV1a5S2&#10;WtGj2kOPj83r7uLmZUmipv56IxQ8DjPzDTOdR9OJEznfWlYwGmYgiCurW64VfO+/ngsQPiBr7CyT&#10;gj/yMJ89DKZYanvmLZ12oRYJwr5EBU0IfSmlrxoy6Ie2J07er3UGQ5KultrhOcFNJ1+ybCwNtpwW&#10;Guzps6HqsDsaBT+XzWqpWxcXH69Vf4mTZZHnmVJPj/H9DUSgGO7h//ZaK8jzMdzOpCMgZ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iFg3cUAAADcAAAADwAAAAAAAAAA&#10;AAAAAAChAgAAZHJzL2Rvd25yZXYueG1sUEsFBgAAAAAEAAQA+QAAAJMDAAAAAA==&#10;" strokecolor="black [3213]" strokeweight="2.25pt">
                  <v:stroke startarrow="open" joinstyle="miter"/>
                </v:shape>
                <v:shape id="TextBox 19" o:spid="_x0000_s1135" type="#_x0000_t202" style="position:absolute;left:52104;top:36642;width:23755;height:399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of8hcUA&#10;AADcAAAADwAAAGRycy9kb3ducmV2LnhtbESPwW7CMBBE70j9B2sr9VacIEIhxUEVFKk3KPABq3iJ&#10;08TrKHYh9OvrSpU4jmbmjWa5GmwrLtT72rGCdJyAIC6drrlScDpun+cgfEDW2DomBTfysCoeRkvM&#10;tbvyJ10OoRIRwj5HBSaELpfSl4Ys+rHriKN3dr3FEGVfSd3jNcJtKydJMpMWa44LBjtaGyqbw7dV&#10;ME/srmkWk7230580M+uNe+++lHp6HN5eQQQawj383/7QCrLsBf7OxCMg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h/yF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Channel Activation</w:t>
                        </w:r>
                      </w:p>
                    </w:txbxContent>
                  </v:textbox>
                </v:shape>
                <v:shape id="Straight Arrow Connector 136" o:spid="_x0000_s1136" type="#_x0000_t32" style="position:absolute;left:37163;top:44354;width:4645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u+w1cMAAADcAAAADwAAAGRycy9kb3ducmV2LnhtbERPyW7CMBC9V+IfrEHqrTiAgmiKQSyq&#10;xKkI2h56G8XTJG08jmxnoV+PD0g9Pr19tRlMLTpyvrKsYDpJQBDnVldcKPh4f31agvABWWNtmRRc&#10;ycNmPXpYYaZtz2fqLqEQMYR9hgrKEJpMSp+XZNBPbEMcuW/rDIYIXSG1wz6Gm1rOkmQhDVYcG0ps&#10;aF9S/ntpjQLqTm/zoX3efaXnYGf683D6Wf4p9Tgeti8gAg3hX3x3H7WCNI1r45l4BOT6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7vsNXDAAAA3AAAAA8AAAAAAAAAAAAA&#10;AAAAoQIAAGRycy9kb3ducmV2LnhtbFBLBQYAAAAABAAEAPkAAACRAwAAAAA=&#10;" strokecolor="black [3213]" strokeweight="2.25pt">
                  <v:stroke endarrow="open" joinstyle="miter"/>
                </v:shape>
                <v:shape id="TextBox 21" o:spid="_x0000_s1137" type="#_x0000_t202" style="position:absolute;left:51686;top:41085;width:29951;height:39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NbMQA&#10;AADcAAAADwAAAGRycy9kb3ducmV2LnhtbESP3WrCQBSE7wu+w3IE7+pGMUVTVxF/oHdW7QMcsqfZ&#10;NNmzIbtq7NO7guDlMDPfMPNlZ2txodaXjhWMhgkI4tzpkgsFP6fd+xSED8gaa8ek4EYelove2xwz&#10;7a58oMsxFCJC2GeowITQZFL63JBFP3QNcfR+XWsxRNkWUrd4jXBby3GSfEiLJccFgw2tDeXV8WwV&#10;TBO7r6rZ+Nvbyf8oNeuN2zZ/Sg363eoTRKAuvMLP9pdWkKYzeJyJR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xUzWz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Channel  Activation ACK</w:t>
                        </w:r>
                      </w:p>
                    </w:txbxContent>
                  </v:textbox>
                </v:shape>
                <v:shape id="Straight Arrow Connector 138" o:spid="_x0000_s1138" type="#_x0000_t32" style="position:absolute;left:36591;top:53086;width:4700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iXj8EAAADcAAAADwAAAGRycy9kb3ducmV2LnhtbERPPW/CMBDdK/EfrENiAwfUIJpiELRQ&#10;wQh06HiKjyQiPke2C4Zfj4dKHZ/e93wZTSuu5HxjWcF4lIEgLq1uuFLwfdoOZyB8QNbYWiYFd/Kw&#10;XPRe5lhoe+MDXY+hEimEfYEK6hC6Qkpf1mTQj2xHnLizdQZDgq6S2uEthZtWTrJsKg02nBpq7Oij&#10;pvJy/DUKfh77r41uXPxcv5bdI75tZnmeKTXox9U7iEAx/Iv/3DutIJ+m+elMOgJy8QQ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6JePwQAAANwAAAAPAAAAAAAAAAAAAAAA&#10;AKECAABkcnMvZG93bnJldi54bWxQSwUGAAAAAAQABAD5AAAAjwMAAAAA&#10;" strokecolor="black [3213]" strokeweight="2.25pt">
                  <v:stroke startarrow="open" joinstyle="miter"/>
                </v:shape>
                <v:shape id="TextBox 23" o:spid="_x0000_s1139" type="#_x0000_t202" style="position:absolute;left:53546;top:49734;width:22788;height:399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4L18UA&#10;AADcAAAADwAAAGRycy9kb3ducmV2LnhtbESP3WrCQBSE7wu+w3KE3tVNREWjmyDWQu9afx7gkD1m&#10;Y7JnQ3araZ++Wyh4OczMN8ymGGwrbtT72rGCdJKAIC6drrlScD69vSxB+ICssXVMCr7JQ5GPnjaY&#10;aXfnA92OoRIRwj5DBSaELpPSl4Ys+onriKN3cb3FEGVfSd3jPcJtK6dJspAWa44LBjvaGSqb45dV&#10;sEzsR9Ospp/ezn7Sudm9un13Vep5PGzXIAIN4RH+b79rBfNFCn9n4hGQ+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MTgvX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Assign</w:t>
                        </w:r>
                        <w:proofErr w:type="spellEnd"/>
                        <w:r>
                          <w:rPr>
                            <w:rFonts w:ascii="Century Gothic" w:hAnsi="Century Gothic" w:cstheme="minorBidi"/>
                            <w:b/>
                            <w:bCs/>
                            <w:color w:val="000000" w:themeColor="text1"/>
                            <w:kern w:val="24"/>
                            <w:sz w:val="28"/>
                            <w:szCs w:val="28"/>
                            <w:lang w:val="fr-FR"/>
                          </w:rPr>
                          <w:t xml:space="preserve">  Command</w:t>
                        </w:r>
                      </w:p>
                    </w:txbxContent>
                  </v:textbox>
                </v:shape>
                <v:shape id="Straight Arrow Connector 140" o:spid="_x0000_s1140" type="#_x0000_t32" style="position:absolute;left:36782;top:55895;width:62611;height:17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MEe8UAAADcAAAADwAAAGRycy9kb3ducmV2LnhtbESPQWvCQBSE7wX/w/IEb3VjpCLRVVRQ&#10;vHho2oPHZ/aZBLNvY3ZNor++Wyj0OMzMN8xy3ZtKtNS40rKCyTgCQZxZXXKu4Ptr/z4H4Tyyxsoy&#10;KXiSg/Vq8LbERNuOP6lNfS4ChF2CCgrv60RKlxVk0I1tTRy8q20M+iCbXOoGuwA3lYyjaCYNlhwW&#10;CqxpV1B2Sx9GAW+2XXffX+LjNT+8qtaW09M5VWo07DcLEJ56/x/+ax+1go9ZDL9nwhGQq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hMEe8UAAADcAAAADwAAAAAAAAAA&#10;AAAAAAChAgAAZHJzL2Rvd25yZXYueG1sUEsFBgAAAAAEAAQA+QAAAJMDAAAAAA==&#10;" strokecolor="black [3213]" strokeweight="2.25pt">
                  <v:stroke startarrow="open" endarrow="open" joinstyle="miter"/>
                </v:shape>
                <v:shape id="TextBox 25" o:spid="_x0000_s1141" type="#_x0000_t202" style="position:absolute;left:52038;top:52816;width:24214;height:399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AwO8QA&#10;AADcAAAADwAAAGRycy9kb3ducmV2LnhtbESPzW7CMBCE75V4B2uRegMHWiIIGIRoK3Erfw+wipc4&#10;JF5HsYG0T48rIfU4mplvNItVZ2txo9aXjhWMhgkI4tzpkgsFp+PXYArCB2SNtWNS8EMeVsveywIz&#10;7e68p9shFCJC2GeowITQZFL63JBFP3QNcfTOrrUYomwLqVu8R7it5ThJUmmx5LhgsKGNobw6XK2C&#10;aWK/q2o23nn7/juamM2H+2wuSr32u/UcRKAu/Ief7a1WMEnf4O9MPA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QMDv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Establish</w:t>
                        </w:r>
                        <w:proofErr w:type="spellEnd"/>
                        <w:r>
                          <w:rPr>
                            <w:rFonts w:ascii="Century Gothic" w:hAnsi="Century Gothic" w:cstheme="minorBidi"/>
                            <w:b/>
                            <w:bCs/>
                            <w:color w:val="000000" w:themeColor="text1"/>
                            <w:kern w:val="24"/>
                            <w:sz w:val="28"/>
                            <w:szCs w:val="28"/>
                            <w:lang w:val="fr-FR"/>
                          </w:rPr>
                          <w:t xml:space="preserve">  Indication</w:t>
                        </w:r>
                      </w:p>
                    </w:txbxContent>
                  </v:textbox>
                </v:shape>
                <v:oval id="Oval 142" o:spid="_x0000_s1142" style="position:absolute;left:81692;top:56975;width:3906;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T9ccA&#10;AADcAAAADwAAAGRycy9kb3ducmV2LnhtbESPQWvCQBSE74X+h+UVeil1o7ahRFcRwValKLV6f2af&#10;STD7NmS3Seyv7woFj8PMfMOMp50pRUO1Kywr6PciEMSp1QVnCvbfi+c3EM4jaywtk4ILOZhO7u/G&#10;mGjb8hc1O5+JAGGXoILc+yqR0qU5GXQ9WxEH72Rrgz7IOpO6xjbATSkHURRLgwWHhRwrmueUnnc/&#10;RkFs8PcYvben1fCw3mw3n8OnpvlQ6vGhm41AeOr8LfzfXmoFr/ELXM+EIyA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xg0/XHAAAA3AAAAA8AAAAAAAAAAAAAAAAAmAIAAGRy&#10;cy9kb3ducmV2LnhtbFBLBQYAAAAABAAEAPUAAACMAwAAAAA=&#10;" fillcolor="#2da2bf" strokecolor="#1f4d78 [1604]" strokeweight="1pt">
                  <v:stroke joinstyle="miter"/>
                </v:oval>
                <v:oval id="Oval 143" o:spid="_x0000_s1143" style="position:absolute;left:81692;top:36639;width:3906;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x2bscA&#10;AADcAAAADwAAAGRycy9kb3ducmV2LnhtbESP3WrCQBSE7wu+w3IEb0rdVDGU1FVKof4UsdS298fs&#10;MQlmz4bsmkSf3hWEXg4z8w0znXemFA3VrrCs4HkYgSBOrS44U/D78/H0AsJ5ZI2lZVJwJgfzWe9h&#10;iom2LX9Ts/OZCBB2CSrIva8SKV2ak0E3tBVx8A62NuiDrDOpa2wD3JRyFEWxNFhwWMixovec0uPu&#10;ZBTEBi/7aNEe1uO/z+3XdjN+bJqlUoN+9/YKwlPn/8P39kormMQTuJ0JR0DO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Msdm7HAAAA3AAAAA8AAAAAAAAAAAAAAAAAmAIAAGRy&#10;cy9kb3ducmV2LnhtbFBLBQYAAAAABAAEAPUAAACMAwAAAAA=&#10;" fillcolor="#2da2bf" strokecolor="#1f4d78 [1604]" strokeweight="1pt">
                  <v:stroke joinstyle="miter"/>
                </v:oval>
                <v:shape id="Picture 144" o:spid="_x0000_s1144" type="#_x0000_t75" style="position:absolute;left:44021;top:25654;width:14526;height:40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kHwTEAAAA3AAAAA8AAABkcnMvZG93bnJldi54bWxEj0+LwjAUxO8LfofwBG9rqtgq1Si6sOiy&#10;J//g+dE822rzUpKo9dtvFhb2OMzMb5jFqjONeJDztWUFo2ECgriwuuZSwen4+T4D4QOyxsYyKXiR&#10;h9Wy97bAXNsn7+lxCKWIEPY5KqhCaHMpfVGRQT+0LXH0LtYZDFG6UmqHzwg3jRwnSSYN1hwXKmzp&#10;o6LidrgbBVN399fX9rqZGL9Nv9NNe57cvpQa9Lv1HESgLvyH/9o7rSDNMvg9E4+AXP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TkHwTEAAAA3AAAAA8AAAAAAAAAAAAAAAAA&#10;nwIAAGRycy9kb3ducmV2LnhtbFBLBQYAAAAABAAEAPcAAACQAwAAAAA=&#10;">
                  <v:imagedata r:id="rId19" o:title=""/>
                </v:shape>
                <v:shape id="Picture 145" o:spid="_x0000_s1145" type="#_x0000_t75" style="position:absolute;left:65214;top:25273;width:14272;height:43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vOwTDAAAA3AAAAA8AAABkcnMvZG93bnJldi54bWxEj0FrwkAUhO8F/8PyBG/NRsFUUlcpguDF&#10;g0l76O2RfU1Cs2/D7mrWf+8KhR6HmfmG2e6jGcSNnO8tK1hmOQjixuqeWwWf9fF1A8IHZI2DZVJw&#10;Jw/73exli6W2E1/oVoVWJAj7EhV0IYyllL7pyKDP7EicvB/rDIYkXSu1wynBzSBXeV5Igz2nhQ5H&#10;OnTU/FZXo+D7iyZTa76EOroxuqrYTOdCqcU8fryDCBTDf/ivfdIK1sUbPM+kIyB3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m87BMMAAADcAAAADwAAAAAAAAAAAAAAAACf&#10;AgAAZHJzL2Rvd25yZXYueG1sUEsFBgAAAAAEAAQA9wAAAI8DAAAAAA==&#10;">
                  <v:imagedata r:id="rId34" o:title=""/>
                </v:shape>
                <v:shape id="Straight Arrow Connector 146" o:spid="_x0000_s1146" type="#_x0000_t32" style="position:absolute;left:36845;top:47434;width:24273;height: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N6aMQAAADcAAAADwAAAGRycy9kb3ducmV2LnhtbERPy2rCQBTdC/2H4Ra604kpiqZOgg8K&#10;XVVM66K7S+Y2Sc3cCZlJTPv1nYXg8nDem2w0jRioc7VlBfNZBIK4sLrmUsHnx+t0BcJ5ZI2NZVLw&#10;Sw6y9GGywUTbK59oyH0pQgi7BBVU3reJlK6oyKCb2ZY4cN+2M+gD7EqpO7yGcNPIOIqW0mDNoaHC&#10;lvYVFZe8NwpoOL4/j/1697U4eRvr8+H4s/pT6ulx3L6A8DT6u/jmftMKFsuwNpwJR0Cm/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g3poxAAAANwAAAAPAAAAAAAAAAAA&#10;AAAAAKECAABkcnMvZG93bnJldi54bWxQSwUGAAAAAAQABAD5AAAAkgMAAAAA&#10;" strokecolor="black [3213]" strokeweight="2.25pt">
                  <v:stroke endarrow="open" joinstyle="miter"/>
                </v:shape>
                <v:shape id="TextBox 37" o:spid="_x0000_s1147" type="#_x0000_t202" style="position:absolute;left:39628;top:44766;width:26279;height:399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gH0cMA&#10;AADcAAAADwAAAGRycy9kb3ducmV2LnhtbESP3YrCMBSE74V9h3AWvNNUWUWrURZdwTt/dh/g0Byb&#10;bpuT0kStPr0RBC+HmfmGmS9bW4kLNb5wrGDQT0AQZ04XnCv4+930JiB8QNZYOSYFN/KwXHx05phq&#10;d+UDXY4hFxHCPkUFJoQ6ldJnhiz6vquJo3dyjcUQZZNL3eA1wm0lh0kylhYLjgsGa1oZysrj2SqY&#10;JHZXltPh3tuv+2BkVmv3U/8r1f1sv2cgArXhHX61t1rBaDyF55l4B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gH0cMAAADcAAAADwAAAAAAAAAAAAAAAACYAgAAZHJzL2Rv&#10;d25yZXYueG1sUEsFBgAAAAAEAAQA9QAAAIgDA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TCH Channel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Straight Arrow Connector 148" o:spid="_x0000_s1148" type="#_x0000_t32" style="position:absolute;left:60864;top:49164;width:2260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zgs8QAAADcAAAADwAAAGRycy9kb3ducmV2LnhtbERPu27CMBTdkfoP1q3UDZymog0pBvEQ&#10;ElMRaTuwXcW3SUp8HcVOCHw9Hip1PDrv+XIwteipdZVlBc+TCARxbnXFhYKvz904AeE8ssbaMim4&#10;koPl4mE0x1TbCx+pz3whQgi7FBWU3jeplC4vyaCb2IY4cD+2NegDbAupW7yEcFPLOIpepcGKQ0OJ&#10;DW1Kys9ZZxRQf/h4GbrZ+jQ9ehvr7+3hN7kp9fQ4rN5BeBr8v/jPvdcKpm9hfjgTjoBc3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LOCzxAAAANwAAAAPAAAAAAAAAAAA&#10;AAAAAKECAABkcnMvZG93bnJldi54bWxQSwUGAAAAAAQABAD5AAAAkgMAAAAA&#10;" strokecolor="black [3213]" strokeweight="2.25pt">
                  <v:stroke endarrow="open" joinstyle="miter"/>
                </v:shape>
                <v:shape id="TextBox 42" o:spid="_x0000_s1149" type="#_x0000_t202" style="position:absolute;left:61088;top:46086;width:26279;height:399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edCsQA&#10;AADcAAAADwAAAGRycy9kb3ducmV2LnhtbESPwW7CMBBE75X4B2uRegMnCFoIGFRBK3ErBT5gFS9x&#10;SLyOYhdSvh4jIfU4mpk3msWqs7W4UOtLxwrSYQKCOHe65ELB8fA1mILwAVlj7ZgU/JGH1bL3ssBM&#10;uyv/0GUfChEh7DNUYEJoMil9bsiiH7qGOHon11oMUbaF1C1eI9zWcpQkb9JiyXHBYENrQ3m1/7UK&#10;pon9rqrZaOft+JZOzHrjPpuzUq/97mMOIlAX/sPP9lYrmLyn8DgTj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mXnQr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TCH Channel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Picture 150" o:spid="_x0000_s1150" type="#_x0000_t75" style="position:absolute;left:27209;top:39370;width:5430;height:50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u3F6bGAAAA3AAAAA8AAABkcnMvZG93bnJldi54bWxEj0FrwkAUhO+C/2F5Qm91Y4paYjYiotD2&#10;UK0t6PGRfSbB7NuQ3Zq0v74rFDwOM/MNky57U4srta6yrGAyjkAQ51ZXXCj4+tw+PoNwHlljbZkU&#10;/JCDZTYcpJho2/EHXQ++EAHCLkEFpfdNIqXLSzLoxrYhDt7ZtgZ9kG0hdYtdgJtaxlE0kwYrDgsl&#10;NrQuKb8cvo0CT7sq3py696e3VfG63/6aqTvGSj2M+tUChKfe38P/7RetYDqP4XYmHAGZ/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7cXpsYAAADcAAAADwAAAAAAAAAAAAAA&#10;AACfAgAAZHJzL2Rvd25yZXYueG1sUEsFBgAAAAAEAAQA9wAAAJIDAAAAAA==&#10;">
                  <v:imagedata r:id="rId22" o:title=""/>
                </v:shape>
                <v:shape id="Picture 151" o:spid="_x0000_s1151" type="#_x0000_t75" style="position:absolute;left:26447;top:50593;width:5430;height:50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7sj3GAAAA3AAAAA8AAABkcnMvZG93bnJldi54bWxEj0+LwjAUxO/CfofwFrxpuhVdqUYRUVg9&#10;7B8V9Pho3rbF5qU0WVv99BtB8DjMzG+Y6bw1pbhQ7QrLCt76EQji1OqCMwWH/bo3BuE8ssbSMim4&#10;koP57KUzxUTbhn/osvOZCBB2CSrIva8SKV2ak0HXtxVx8H5tbdAHWWdS19gEuCllHEUjabDgsJBj&#10;Rcuc0vPuzyjw9FXEq1PzOdguss33+maG7hgr1X1tFxMQnlr/DD/aH1rB8H0A9zPhCMjZ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5PuyPcYAAADcAAAADwAAAAAAAAAAAAAA&#10;AACfAgAAZHJzL2Rvd25yZXYueG1sUEsFBgAAAAAEAAQA9wAAAJIDAAAAAA==&#10;">
                  <v:imagedata r:id="rId22" o:title=""/>
                </v:shape>
                <v:shape id="Picture 152" o:spid="_x0000_s1152" type="#_x0000_t75" style="position:absolute;left:96726;top:24606;width:6445;height:625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AkTDAAAA3AAAAA8AAABkcnMvZG93bnJldi54bWxEj82LwjAUxO8L+z+Et7C3NVXWr2oUEQQP&#10;Hvy8P5pnW2xeahJr9a83Cwseh5n5DTOdt6YSDTlfWlbQ7SQgiDOrS84VHA+rnxEIH5A1VpZJwYM8&#10;zGefH1NMtb3zjpp9yEWEsE9RQRFCnUrps4IM+o6tiaN3ts5giNLlUju8R7ipZC9JBtJgyXGhwJqW&#10;BWWX/c0oaDe1fVyW4bndbJtxkzs8Lk5Xpb6/2sUERKA2vMP/7bVW0B/+wt+ZeATk7AU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ECRMMAAADcAAAADwAAAAAAAAAAAAAAAACf&#10;AgAAZHJzL2Rvd25yZXYueG1sUEsFBgAAAAAEAAQA9wAAAI8DAAAAAA==&#10;">
                  <v:imagedata r:id="rId35" o:title=""/>
                </v:shape>
                <v:line id="Straight Connector 153" o:spid="_x0000_s1153" style="position:absolute;visibility:visible;mso-wrap-style:square" from="99393,31448" to="99393,608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wDw8QAAADcAAAADwAAAGRycy9kb3ducmV2LnhtbESPT4vCMBTE7wt+h/CEva2pC/6hGkV0&#10;FxRPWg8eH82zqTYvpcm29dtvhIU9DjPzG2a57m0lWmp86VjBeJSAIM6dLrlQcMm+P+YgfEDWWDkm&#10;BU/ysF4N3paYatfxidpzKESEsE9RgQmhTqX0uSGLfuRq4ujdXGMxRNkUUjfYRbit5GeSTKXFkuOC&#10;wZq2hvLH+ccqaK/dVV86k91NeThm5qvdP3dSqfdhv1mACNSH//Bfe68VTGYTeJ2JR0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6TAPDxAAAANwAAAAPAAAAAAAAAAAA&#10;AAAAAKECAABkcnMvZG93bnJldi54bWxQSwUGAAAAAAQABAD5AAAAkgMAAAAA&#10;" strokecolor="black [3213]" strokeweight="2.25pt">
                  <v:stroke joinstyle="miter"/>
                </v:line>
                <v:shape id="Picture 154" o:spid="_x0000_s1154" type="#_x0000_t75" style="position:absolute;left:86979;top:25701;width:9191;height:350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UzpffFAAAA3AAAAA8AAABkcnMvZG93bnJldi54bWxEj0FrwkAUhO8F/8PyhN7qJsWqRFeRQsEe&#10;eqh60Nsj+8wGs2/T7Bpjfn1XEDwOM/MNs1h1thItNb50rCAdJSCIc6dLLhTsd19vMxA+IGusHJOC&#10;G3lYLQcvC8y0u/IvtdtQiAhhn6ECE0KdSelzQxb9yNXE0Tu5xmKIsimkbvAa4baS70kykRZLjgsG&#10;a/o0lJ+3F6ugH/f98ec7bUN6c+3OHA78l2+Ueh126zmIQF14hh/tjVbwMZ3A/Uw8AnL5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1M6X3xQAAANwAAAAPAAAAAAAAAAAAAAAA&#10;AJ8CAABkcnMvZG93bnJldi54bWxQSwUGAAAAAAQABAD3AAAAkQMAAAAA&#10;">
                  <v:imagedata r:id="rId36" o:title=""/>
                </v:shape>
                <w10:anchorlock/>
              </v:group>
            </w:pict>
          </mc:Fallback>
        </mc:AlternateContent>
      </w:r>
    </w:p>
    <w:p w:rsidR="00640872" w:rsidRPr="00CE21FD" w:rsidRDefault="00640872" w:rsidP="00640872">
      <w:pPr>
        <w:rPr>
          <w:bCs/>
          <w:i/>
          <w:iCs/>
        </w:rPr>
      </w:pPr>
      <w:r w:rsidRPr="00CE21FD">
        <w:rPr>
          <w:bCs/>
          <w:i/>
          <w:iCs/>
        </w:rPr>
        <w:t xml:space="preserve">CSSR = (1- SDCCH Congestion)*(1-SDCCH Drop)*(1- TCH Congestion)*(1-TCH Assignment Failure) </w:t>
      </w:r>
    </w:p>
    <w:p w:rsidR="00640872" w:rsidRPr="00B812A6" w:rsidRDefault="00533AA4" w:rsidP="00640872">
      <w:pPr>
        <w:rPr>
          <w:b/>
        </w:rPr>
      </w:pPr>
      <w:r>
        <w:rPr>
          <w:b/>
        </w:rPr>
        <w:t>Call Success Rate</w:t>
      </w:r>
    </w:p>
    <w:p w:rsidR="00640872" w:rsidRPr="00AD6499" w:rsidRDefault="00640872" w:rsidP="00640872">
      <w:pPr>
        <w:rPr>
          <w:bCs/>
        </w:rPr>
      </w:pPr>
      <w:r w:rsidRPr="00AD6499">
        <w:rPr>
          <w:bCs/>
        </w:rPr>
        <w:t>Call Complete Establishment Success Rate is abbreviated as CSR, which is the ratio of the number of established calls to the total number of initiated calls.</w:t>
      </w:r>
    </w:p>
    <w:p w:rsidR="00640872" w:rsidRPr="00CE21FD" w:rsidRDefault="00640872" w:rsidP="00640872">
      <w:pPr>
        <w:rPr>
          <w:bCs/>
          <w:i/>
          <w:iCs/>
        </w:rPr>
      </w:pPr>
      <w:r w:rsidRPr="00CE21FD">
        <w:rPr>
          <w:bCs/>
          <w:i/>
          <w:iCs/>
        </w:rPr>
        <w:t>CSR (including handover) = CSSR x (1 – Call Drop Ratio)</w:t>
      </w:r>
      <w:r w:rsidRPr="00CE21FD">
        <w:rPr>
          <w:rFonts w:eastAsia="+mn-ea"/>
          <w:bCs/>
          <w:i/>
          <w:iCs/>
          <w:color w:val="FFFFFF"/>
          <w:kern w:val="24"/>
        </w:rPr>
        <w:t xml:space="preserve"> </w:t>
      </w:r>
      <w:r w:rsidRPr="00CE21FD">
        <w:rPr>
          <w:bCs/>
          <w:i/>
          <w:iCs/>
        </w:rPr>
        <w:t>CSR (including handover) = CSSR x (1 – Call Drop Ratio)</w:t>
      </w:r>
    </w:p>
    <w:p w:rsidR="00640872" w:rsidRPr="00B812A6" w:rsidRDefault="00533AA4" w:rsidP="00640872">
      <w:pPr>
        <w:rPr>
          <w:b/>
        </w:rPr>
      </w:pPr>
      <w:r>
        <w:rPr>
          <w:b/>
        </w:rPr>
        <w:t>Call Drop Rate</w:t>
      </w:r>
    </w:p>
    <w:p w:rsidR="00640872" w:rsidRPr="00AD6499" w:rsidRDefault="00640872" w:rsidP="00640872">
      <w:pPr>
        <w:rPr>
          <w:bCs/>
        </w:rPr>
      </w:pPr>
      <w:r w:rsidRPr="00AD6499">
        <w:rPr>
          <w:bCs/>
        </w:rPr>
        <w:t>Call Drop Rate is assuming the number of incoming and outgoing handovers</w:t>
      </w:r>
    </w:p>
    <w:p w:rsidR="00640872" w:rsidRPr="00AD6499" w:rsidRDefault="00640872" w:rsidP="00CE21FD">
      <w:pPr>
        <w:rPr>
          <w:bCs/>
        </w:rPr>
      </w:pPr>
      <w:r w:rsidRPr="00CE21FD">
        <w:rPr>
          <w:bCs/>
          <w:i/>
          <w:iCs/>
        </w:rPr>
        <w:t>CDR (</w:t>
      </w:r>
      <w:proofErr w:type="spellStart"/>
      <w:r w:rsidRPr="00CE21FD">
        <w:rPr>
          <w:bCs/>
          <w:i/>
          <w:iCs/>
        </w:rPr>
        <w:t>cell_level</w:t>
      </w:r>
      <w:proofErr w:type="spellEnd"/>
      <w:r w:rsidRPr="00CE21FD">
        <w:rPr>
          <w:bCs/>
          <w:i/>
          <w:iCs/>
        </w:rPr>
        <w:t>)</w:t>
      </w:r>
      <w:r w:rsidR="00533AA4" w:rsidRPr="00CE21FD">
        <w:rPr>
          <w:bCs/>
          <w:i/>
          <w:iCs/>
        </w:rPr>
        <w:t xml:space="preserve"> </w:t>
      </w:r>
      <w:r w:rsidRPr="00CE21FD">
        <w:rPr>
          <w:bCs/>
          <w:i/>
          <w:iCs/>
        </w:rPr>
        <w:t>= (TN_DROP/N_CALLS) x 100</w:t>
      </w:r>
      <w:r w:rsidRPr="00CE21FD">
        <w:rPr>
          <w:bCs/>
          <w:i/>
          <w:iCs/>
        </w:rPr>
        <w:br/>
      </w:r>
      <w:r w:rsidRPr="00AD6499">
        <w:rPr>
          <w:bCs/>
        </w:rPr>
        <w:br/>
        <w:t>Where</w:t>
      </w:r>
      <w:proofErr w:type="gramStart"/>
      <w:r w:rsidRPr="00AD6499">
        <w:rPr>
          <w:bCs/>
        </w:rPr>
        <w:t>:</w:t>
      </w:r>
      <w:proofErr w:type="gramEnd"/>
      <w:r w:rsidRPr="00AD6499">
        <w:rPr>
          <w:bCs/>
        </w:rPr>
        <w:br/>
      </w:r>
      <w:r w:rsidRPr="00AD6499">
        <w:rPr>
          <w:bCs/>
        </w:rPr>
        <w:br/>
        <w:t>CDR (</w:t>
      </w:r>
      <w:proofErr w:type="spellStart"/>
      <w:r w:rsidRPr="00AD6499">
        <w:rPr>
          <w:bCs/>
        </w:rPr>
        <w:t>cell_level</w:t>
      </w:r>
      <w:proofErr w:type="spellEnd"/>
      <w:r w:rsidRPr="00AD6499">
        <w:rPr>
          <w:bCs/>
        </w:rPr>
        <w:t>)</w:t>
      </w:r>
      <w:r w:rsidR="00CE21FD">
        <w:rPr>
          <w:bCs/>
        </w:rPr>
        <w:t xml:space="preserve"> </w:t>
      </w:r>
      <w:r w:rsidRPr="00AD6499">
        <w:rPr>
          <w:bCs/>
        </w:rPr>
        <w:t>- Call drop rate for that cell</w:t>
      </w:r>
      <w:r w:rsidRPr="00AD6499">
        <w:rPr>
          <w:bCs/>
        </w:rPr>
        <w:br/>
        <w:t>TN_DROPS - Total number of dropped connections</w:t>
      </w:r>
      <w:r w:rsidRPr="00AD6499">
        <w:rPr>
          <w:bCs/>
        </w:rPr>
        <w:br/>
        <w:t>N_CALLS</w:t>
      </w:r>
      <w:r w:rsidR="00CE21FD">
        <w:rPr>
          <w:bCs/>
        </w:rPr>
        <w:t xml:space="preserve"> </w:t>
      </w:r>
      <w:r w:rsidRPr="00AD6499">
        <w:rPr>
          <w:bCs/>
        </w:rPr>
        <w:t>- Number of calls terminated in a cell</w:t>
      </w:r>
      <w:r w:rsidRPr="00AD6499">
        <w:rPr>
          <w:bCs/>
        </w:rPr>
        <w:br/>
      </w:r>
      <w:r w:rsidRPr="00AD6499">
        <w:rPr>
          <w:bCs/>
        </w:rPr>
        <w:br/>
        <w:t>Now to explain further N_CALLS:</w:t>
      </w:r>
      <w:r w:rsidRPr="00AD6499">
        <w:rPr>
          <w:bCs/>
        </w:rPr>
        <w:br/>
      </w:r>
      <w:r w:rsidRPr="00AD6499">
        <w:rPr>
          <w:bCs/>
        </w:rPr>
        <w:br/>
        <w:t>I_CALLS - Number of initiated calls in a cell</w:t>
      </w:r>
      <w:r w:rsidRPr="00AD6499">
        <w:rPr>
          <w:bCs/>
        </w:rPr>
        <w:br/>
      </w:r>
      <w:proofErr w:type="spellStart"/>
      <w:r w:rsidRPr="00AD6499">
        <w:rPr>
          <w:bCs/>
        </w:rPr>
        <w:t>Inc</w:t>
      </w:r>
      <w:proofErr w:type="spellEnd"/>
      <w:r w:rsidR="00CE21FD">
        <w:rPr>
          <w:bCs/>
        </w:rPr>
        <w:t xml:space="preserve"> </w:t>
      </w:r>
      <w:r w:rsidRPr="00AD6499">
        <w:rPr>
          <w:bCs/>
        </w:rPr>
        <w:t>- Sum of all incoming handovers to a cell</w:t>
      </w:r>
      <w:r w:rsidRPr="00AD6499">
        <w:rPr>
          <w:bCs/>
        </w:rPr>
        <w:br/>
      </w:r>
      <w:proofErr w:type="spellStart"/>
      <w:r w:rsidRPr="00AD6499">
        <w:rPr>
          <w:bCs/>
        </w:rPr>
        <w:t>Outg</w:t>
      </w:r>
      <w:proofErr w:type="spellEnd"/>
      <w:r w:rsidRPr="00AD6499">
        <w:rPr>
          <w:bCs/>
        </w:rPr>
        <w:t xml:space="preserve"> - Sum of all outgoing handover from a cell </w:t>
      </w:r>
    </w:p>
    <w:p w:rsidR="00640872" w:rsidRPr="00CE21FD" w:rsidRDefault="00640872" w:rsidP="00640872">
      <w:pPr>
        <w:rPr>
          <w:bCs/>
          <w:i/>
          <w:iCs/>
        </w:rPr>
      </w:pPr>
      <w:r w:rsidRPr="00CE21FD">
        <w:rPr>
          <w:bCs/>
          <w:i/>
          <w:iCs/>
        </w:rPr>
        <w:t xml:space="preserve">               N_CALLS= I_CALLS+ </w:t>
      </w:r>
      <w:proofErr w:type="spellStart"/>
      <w:r w:rsidRPr="00CE21FD">
        <w:rPr>
          <w:bCs/>
          <w:i/>
          <w:iCs/>
        </w:rPr>
        <w:t>IncHO-OutgHO</w:t>
      </w:r>
      <w:proofErr w:type="spellEnd"/>
      <w:r w:rsidRPr="00CE21FD">
        <w:rPr>
          <w:bCs/>
          <w:i/>
          <w:iCs/>
        </w:rPr>
        <w:t>      </w:t>
      </w:r>
    </w:p>
    <w:p w:rsidR="00640872" w:rsidRPr="00B812A6" w:rsidRDefault="00533AA4" w:rsidP="00640872">
      <w:pPr>
        <w:rPr>
          <w:b/>
        </w:rPr>
      </w:pPr>
      <w:r>
        <w:rPr>
          <w:b/>
        </w:rPr>
        <w:t>HO Success Rate</w:t>
      </w:r>
    </w:p>
    <w:p w:rsidR="00640872" w:rsidRPr="00AD6499" w:rsidRDefault="00640872" w:rsidP="00640872">
      <w:pPr>
        <w:jc w:val="both"/>
        <w:rPr>
          <w:bCs/>
        </w:rPr>
      </w:pPr>
      <w:r w:rsidRPr="00AD6499">
        <w:rPr>
          <w:bCs/>
        </w:rPr>
        <w:t>The purpose of handover is to ensure the call continuity, improve the speech quality, and reduce the cross interference in the network, thus providing better services for the subscribers.</w:t>
      </w:r>
    </w:p>
    <w:p w:rsidR="00640872" w:rsidRPr="00AD6499" w:rsidRDefault="00640872" w:rsidP="00640872">
      <w:pPr>
        <w:jc w:val="both"/>
        <w:rPr>
          <w:bCs/>
        </w:rPr>
      </w:pPr>
      <w:r w:rsidRPr="00AD6499">
        <w:rPr>
          <w:bCs/>
        </w:rPr>
        <w:t>Success ratio of handover is the ratio of the total number of successful handovers to the total number of handover requests.</w:t>
      </w:r>
    </w:p>
    <w:p w:rsidR="00640872" w:rsidRPr="00AD6499" w:rsidRDefault="00640872" w:rsidP="00640872">
      <w:pPr>
        <w:jc w:val="both"/>
        <w:rPr>
          <w:bCs/>
        </w:rPr>
      </w:pPr>
      <w:r w:rsidRPr="00AD6499">
        <w:rPr>
          <w:bCs/>
        </w:rPr>
        <w:t>This counter directly affects the user experience and is one of the most significant KPIs for the telecom operator.</w:t>
      </w:r>
      <w:r w:rsidRPr="00640872">
        <w:rPr>
          <w:bCs/>
        </w:rPr>
        <w:t xml:space="preserve"> </w:t>
      </w:r>
    </w:p>
    <w:p w:rsidR="00640872" w:rsidRPr="00CE21FD" w:rsidRDefault="00640872" w:rsidP="00640872">
      <w:pPr>
        <w:jc w:val="both"/>
        <w:rPr>
          <w:b/>
        </w:rPr>
      </w:pPr>
      <w:r w:rsidRPr="00CE21FD">
        <w:rPr>
          <w:b/>
        </w:rPr>
        <w:t>Inter-Cell HO Success R</w:t>
      </w:r>
      <w:r w:rsidR="00CE21FD">
        <w:rPr>
          <w:b/>
        </w:rPr>
        <w:t>ate</w:t>
      </w:r>
    </w:p>
    <w:p w:rsidR="00640872" w:rsidRDefault="002A30DE" w:rsidP="00640872">
      <w:pPr>
        <w:rPr>
          <w:b/>
          <w:bCs/>
        </w:rPr>
      </w:pPr>
      <w:r>
        <w:rPr>
          <w:b/>
          <w:bCs/>
          <w:noProof/>
          <w:lang w:eastAsia="zh-CN"/>
        </w:rPr>
        <mc:AlternateContent>
          <mc:Choice Requires="wpg">
            <w:drawing>
              <wp:inline distT="0" distB="0" distL="0" distR="0">
                <wp:extent cx="5943600" cy="3162300"/>
                <wp:effectExtent l="0" t="0" r="22860" b="19685"/>
                <wp:docPr id="516" name="Group 1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3162300"/>
                          <a:chOff x="31369" y="15986"/>
                          <a:chExt cx="79375" cy="42227"/>
                        </a:xfrm>
                      </wpg:grpSpPr>
                      <pic:pic xmlns:pic="http://schemas.openxmlformats.org/drawingml/2006/picture">
                        <pic:nvPicPr>
                          <pic:cNvPr id="517" name="Picture 15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31369" y="17160"/>
                            <a:ext cx="4937" cy="693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8" name="Picture 15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50990" y="16541"/>
                            <a:ext cx="5080" cy="817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19" name="Picture 15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70008" y="15986"/>
                            <a:ext cx="7557" cy="91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20" name="Picture 15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90963" y="16081"/>
                            <a:ext cx="5985" cy="9461"/>
                          </a:xfrm>
                          <a:prstGeom prst="rect">
                            <a:avLst/>
                          </a:prstGeom>
                          <a:noFill/>
                          <a:extLst>
                            <a:ext uri="{909E8E84-426E-40DD-AFC4-6F175D3DCCD1}">
                              <a14:hiddenFill xmlns:a14="http://schemas.microsoft.com/office/drawing/2010/main">
                                <a:solidFill>
                                  <a:srgbClr val="FFFFFF"/>
                                </a:solidFill>
                              </a14:hiddenFill>
                            </a:ext>
                          </a:extLst>
                        </pic:spPr>
                      </pic:pic>
                      <wps:wsp>
                        <wps:cNvPr id="521" name="Straight Connector 160"/>
                        <wps:cNvCnPr>
                          <a:cxnSpLocks noChangeShapeType="1"/>
                        </wps:cNvCnPr>
                        <wps:spPr bwMode="auto">
                          <a:xfrm>
                            <a:off x="34163" y="25161"/>
                            <a:ext cx="47" cy="33052"/>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522" name="Straight Connector 161"/>
                        <wps:cNvCnPr>
                          <a:cxnSpLocks noChangeShapeType="1"/>
                        </wps:cNvCnPr>
                        <wps:spPr bwMode="auto">
                          <a:xfrm flipH="1">
                            <a:off x="54038" y="25542"/>
                            <a:ext cx="191" cy="32671"/>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523" name="Straight Connector 162"/>
                        <wps:cNvCnPr>
                          <a:cxnSpLocks noChangeShapeType="1"/>
                        </wps:cNvCnPr>
                        <wps:spPr bwMode="auto">
                          <a:xfrm>
                            <a:off x="73787" y="25511"/>
                            <a:ext cx="0" cy="32702"/>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524" name="Straight Connector 163"/>
                        <wps:cNvCnPr>
                          <a:cxnSpLocks noChangeShapeType="1"/>
                        </wps:cNvCnPr>
                        <wps:spPr bwMode="auto">
                          <a:xfrm>
                            <a:off x="93948" y="25400"/>
                            <a:ext cx="0" cy="32813"/>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525" name="Straight Connector 164"/>
                        <wps:cNvCnPr>
                          <a:cxnSpLocks noChangeShapeType="1"/>
                        </wps:cNvCnPr>
                        <wps:spPr bwMode="auto">
                          <a:xfrm>
                            <a:off x="110617" y="25400"/>
                            <a:ext cx="127" cy="32813"/>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526" name="Straight Arrow Connector 165"/>
                        <wps:cNvCnPr>
                          <a:cxnSpLocks noChangeShapeType="1"/>
                        </wps:cNvCnPr>
                        <wps:spPr bwMode="auto">
                          <a:xfrm>
                            <a:off x="34575" y="28241"/>
                            <a:ext cx="19654"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527" name="TextBox 19"/>
                        <wps:cNvSpPr txBox="1">
                          <a:spLocks noChangeArrowheads="1"/>
                        </wps:cNvSpPr>
                        <wps:spPr bwMode="auto">
                          <a:xfrm>
                            <a:off x="34575" y="25161"/>
                            <a:ext cx="26432" cy="41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Measurement</w:t>
                              </w:r>
                              <w:proofErr w:type="spellEnd"/>
                              <w:r>
                                <w:rPr>
                                  <w:rFonts w:ascii="Century Gothic" w:hAnsi="Century Gothic" w:cstheme="minorBidi"/>
                                  <w:b/>
                                  <w:bCs/>
                                  <w:color w:val="000000" w:themeColor="text1"/>
                                  <w:kern w:val="24"/>
                                  <w:sz w:val="28"/>
                                  <w:szCs w:val="28"/>
                                  <w:lang w:val="fr-FR"/>
                                </w:rPr>
                                <w:t xml:space="preserve"> Report</w:t>
                              </w:r>
                            </w:p>
                          </w:txbxContent>
                        </wps:txbx>
                        <wps:bodyPr rot="0" vert="horz" wrap="none" lIns="91440" tIns="45720" rIns="91440" bIns="45720" anchor="t" anchorCtr="0" upright="1">
                          <a:spAutoFit/>
                        </wps:bodyPr>
                      </wps:wsp>
                      <wps:wsp>
                        <wps:cNvPr id="528" name="Straight Arrow Connector 167"/>
                        <wps:cNvCnPr>
                          <a:cxnSpLocks noChangeShapeType="1"/>
                        </wps:cNvCnPr>
                        <wps:spPr bwMode="auto">
                          <a:xfrm>
                            <a:off x="54133" y="32797"/>
                            <a:ext cx="19654"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529" name="TextBox 21"/>
                        <wps:cNvSpPr txBox="1">
                          <a:spLocks noChangeArrowheads="1"/>
                        </wps:cNvSpPr>
                        <wps:spPr bwMode="auto">
                          <a:xfrm>
                            <a:off x="54130" y="29714"/>
                            <a:ext cx="25619" cy="41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Measurement</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Result</w:t>
                              </w:r>
                              <w:proofErr w:type="spellEnd"/>
                            </w:p>
                          </w:txbxContent>
                        </wps:txbx>
                        <wps:bodyPr rot="0" vert="horz" wrap="none" lIns="91440" tIns="45720" rIns="91440" bIns="45720" anchor="t" anchorCtr="0" upright="1">
                          <a:spAutoFit/>
                        </wps:bodyPr>
                      </wps:wsp>
                      <wps:wsp>
                        <wps:cNvPr id="530" name="Straight Arrow Connector 169"/>
                        <wps:cNvCnPr>
                          <a:cxnSpLocks noChangeShapeType="1"/>
                        </wps:cNvCnPr>
                        <wps:spPr bwMode="auto">
                          <a:xfrm>
                            <a:off x="74295" y="36322"/>
                            <a:ext cx="19653"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531" name="TextBox 23"/>
                        <wps:cNvSpPr txBox="1">
                          <a:spLocks noChangeArrowheads="1"/>
                        </wps:cNvSpPr>
                        <wps:spPr bwMode="auto">
                          <a:xfrm>
                            <a:off x="74296" y="33241"/>
                            <a:ext cx="31462" cy="4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SDCCH Channel </w:t>
                              </w:r>
                              <w:proofErr w:type="spellStart"/>
                              <w:r>
                                <w:rPr>
                                  <w:rFonts w:ascii="Century Gothic" w:hAnsi="Century Gothic" w:cstheme="minorBidi"/>
                                  <w:b/>
                                  <w:bCs/>
                                  <w:color w:val="000000" w:themeColor="text1"/>
                                  <w:kern w:val="24"/>
                                  <w:sz w:val="28"/>
                                  <w:szCs w:val="28"/>
                                  <w:lang w:val="fr-FR"/>
                                </w:rPr>
                                <w:t>Activate</w:t>
                              </w:r>
                              <w:proofErr w:type="spellEnd"/>
                              <w:r>
                                <w:rPr>
                                  <w:rFonts w:ascii="Century Gothic" w:hAnsi="Century Gothic" w:cstheme="minorBidi"/>
                                  <w:b/>
                                  <w:bCs/>
                                  <w:color w:val="000000" w:themeColor="text1"/>
                                  <w:kern w:val="24"/>
                                  <w:sz w:val="28"/>
                                  <w:szCs w:val="28"/>
                                  <w:lang w:val="fr-FR"/>
                                </w:rPr>
                                <w:t xml:space="preserve"> </w:t>
                              </w:r>
                            </w:p>
                          </w:txbxContent>
                        </wps:txbx>
                        <wps:bodyPr rot="0" vert="horz" wrap="none" lIns="91440" tIns="45720" rIns="91440" bIns="45720" anchor="t" anchorCtr="0" upright="1">
                          <a:spAutoFit/>
                        </wps:bodyPr>
                      </wps:wsp>
                      <wps:wsp>
                        <wps:cNvPr id="532" name="Straight Arrow Connector 171"/>
                        <wps:cNvCnPr>
                          <a:cxnSpLocks noChangeShapeType="1"/>
                        </wps:cNvCnPr>
                        <wps:spPr bwMode="auto">
                          <a:xfrm>
                            <a:off x="54133" y="39592"/>
                            <a:ext cx="19654"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533" name="TextBox 25"/>
                        <wps:cNvSpPr txBox="1">
                          <a:spLocks noChangeArrowheads="1"/>
                        </wps:cNvSpPr>
                        <wps:spPr bwMode="auto">
                          <a:xfrm>
                            <a:off x="54037" y="36082"/>
                            <a:ext cx="37202" cy="41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SDCCH Channel </w:t>
                              </w:r>
                              <w:proofErr w:type="spellStart"/>
                              <w:r>
                                <w:rPr>
                                  <w:rFonts w:ascii="Century Gothic" w:hAnsi="Century Gothic" w:cstheme="minorBidi"/>
                                  <w:b/>
                                  <w:bCs/>
                                  <w:color w:val="000000" w:themeColor="text1"/>
                                  <w:kern w:val="24"/>
                                  <w:sz w:val="28"/>
                                  <w:szCs w:val="28"/>
                                  <w:lang w:val="fr-FR"/>
                                </w:rPr>
                                <w:t>Activate</w:t>
                              </w:r>
                              <w:proofErr w:type="spellEnd"/>
                              <w:r>
                                <w:rPr>
                                  <w:rFonts w:ascii="Century Gothic" w:hAnsi="Century Gothic" w:cstheme="minorBidi"/>
                                  <w:b/>
                                  <w:bCs/>
                                  <w:color w:val="000000" w:themeColor="text1"/>
                                  <w:kern w:val="24"/>
                                  <w:sz w:val="28"/>
                                  <w:szCs w:val="28"/>
                                  <w:lang w:val="fr-FR"/>
                                </w:rPr>
                                <w:t xml:space="preserve"> ACK </w:t>
                              </w:r>
                            </w:p>
                          </w:txbxContent>
                        </wps:txbx>
                        <wps:bodyPr rot="0" vert="horz" wrap="none" lIns="91440" tIns="45720" rIns="91440" bIns="45720" anchor="t" anchorCtr="0" upright="1">
                          <a:spAutoFit/>
                        </wps:bodyPr>
                      </wps:wsp>
                      <wps:wsp>
                        <wps:cNvPr id="534" name="Straight Arrow Connector 173"/>
                        <wps:cNvCnPr>
                          <a:cxnSpLocks noChangeShapeType="1"/>
                        </wps:cNvCnPr>
                        <wps:spPr bwMode="auto">
                          <a:xfrm>
                            <a:off x="34210" y="42672"/>
                            <a:ext cx="19653"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535" name="TextBox 27"/>
                        <wps:cNvSpPr txBox="1">
                          <a:spLocks noChangeArrowheads="1"/>
                        </wps:cNvSpPr>
                        <wps:spPr bwMode="auto">
                          <a:xfrm>
                            <a:off x="34117" y="39160"/>
                            <a:ext cx="26814" cy="41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Command</w:t>
                              </w:r>
                            </w:p>
                          </w:txbxContent>
                        </wps:txbx>
                        <wps:bodyPr rot="0" vert="horz" wrap="none" lIns="91440" tIns="45720" rIns="91440" bIns="45720" anchor="t" anchorCtr="0" upright="1">
                          <a:spAutoFit/>
                        </wps:bodyPr>
                      </wps:wsp>
                      <wps:wsp>
                        <wps:cNvPr id="536" name="Straight Arrow Connector 175"/>
                        <wps:cNvCnPr>
                          <a:cxnSpLocks noChangeShapeType="1"/>
                        </wps:cNvCnPr>
                        <wps:spPr bwMode="auto">
                          <a:xfrm>
                            <a:off x="34131" y="48323"/>
                            <a:ext cx="59817"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537" name="TextBox 29"/>
                        <wps:cNvSpPr txBox="1">
                          <a:spLocks noChangeArrowheads="1"/>
                        </wps:cNvSpPr>
                        <wps:spPr bwMode="auto">
                          <a:xfrm>
                            <a:off x="55801" y="45240"/>
                            <a:ext cx="37211" cy="41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FACCH new Access</w:t>
                              </w:r>
                            </w:p>
                          </w:txbxContent>
                        </wps:txbx>
                        <wps:bodyPr rot="0" vert="horz" wrap="none" lIns="91440" tIns="45720" rIns="91440" bIns="45720" anchor="t" anchorCtr="0" upright="1">
                          <a:spAutoFit/>
                        </wps:bodyPr>
                      </wps:wsp>
                      <wps:wsp>
                        <wps:cNvPr id="538" name="Straight Arrow Connector 177"/>
                        <wps:cNvCnPr>
                          <a:cxnSpLocks noChangeShapeType="1"/>
                        </wps:cNvCnPr>
                        <wps:spPr bwMode="auto">
                          <a:xfrm flipV="1">
                            <a:off x="73755" y="53371"/>
                            <a:ext cx="36862"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539" name="TextBox 31"/>
                        <wps:cNvSpPr txBox="1">
                          <a:spLocks noChangeArrowheads="1"/>
                        </wps:cNvSpPr>
                        <wps:spPr bwMode="auto">
                          <a:xfrm>
                            <a:off x="85566" y="50293"/>
                            <a:ext cx="18589" cy="4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HO </w:t>
                              </w:r>
                              <w:proofErr w:type="spellStart"/>
                              <w:r>
                                <w:rPr>
                                  <w:rFonts w:ascii="Century Gothic" w:hAnsi="Century Gothic" w:cstheme="minorBidi"/>
                                  <w:b/>
                                  <w:bCs/>
                                  <w:color w:val="000000" w:themeColor="text1"/>
                                  <w:kern w:val="24"/>
                                  <w:sz w:val="28"/>
                                  <w:szCs w:val="28"/>
                                  <w:lang w:val="fr-FR"/>
                                </w:rPr>
                                <w:t>Performed</w:t>
                              </w:r>
                              <w:proofErr w:type="spellEnd"/>
                            </w:p>
                          </w:txbxContent>
                        </wps:txbx>
                        <wps:bodyPr rot="0" vert="horz" wrap="none" lIns="91440" tIns="45720" rIns="91440" bIns="45720" anchor="t" anchorCtr="0" upright="1">
                          <a:spAutoFit/>
                        </wps:bodyPr>
                      </wps:wsp>
                      <wps:wsp>
                        <wps:cNvPr id="540" name="Straight Arrow Connector 179"/>
                        <wps:cNvCnPr>
                          <a:cxnSpLocks noChangeShapeType="1"/>
                        </wps:cNvCnPr>
                        <wps:spPr bwMode="auto">
                          <a:xfrm>
                            <a:off x="34274" y="56007"/>
                            <a:ext cx="59817" cy="0"/>
                          </a:xfrm>
                          <a:prstGeom prst="straightConnector1">
                            <a:avLst/>
                          </a:prstGeom>
                          <a:noFill/>
                          <a:ln w="28575">
                            <a:solidFill>
                              <a:schemeClr val="tx1">
                                <a:lumMod val="100000"/>
                                <a:lumOff val="0"/>
                              </a:schemeClr>
                            </a:solidFill>
                            <a:miter lim="800000"/>
                            <a:headEnd type="arrow" w="med" len="med"/>
                            <a:tailEnd type="arrow" w="med" len="med"/>
                          </a:ln>
                          <a:extLst>
                            <a:ext uri="{909E8E84-426E-40DD-AFC4-6F175D3DCCD1}">
                              <a14:hiddenFill xmlns:a14="http://schemas.microsoft.com/office/drawing/2010/main">
                                <a:noFill/>
                              </a14:hiddenFill>
                            </a:ext>
                          </a:extLst>
                        </wps:spPr>
                        <wps:bodyPr/>
                      </wps:wsp>
                      <wps:wsp>
                        <wps:cNvPr id="541" name="TextBox 33"/>
                        <wps:cNvSpPr txBox="1">
                          <a:spLocks noChangeArrowheads="1"/>
                        </wps:cNvSpPr>
                        <wps:spPr bwMode="auto">
                          <a:xfrm>
                            <a:off x="60007" y="53193"/>
                            <a:ext cx="23244" cy="4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TCH Call Continue</w:t>
                              </w:r>
                            </w:p>
                          </w:txbxContent>
                        </wps:txbx>
                        <wps:bodyPr rot="0" vert="horz" wrap="none" lIns="91440" tIns="45720" rIns="91440" bIns="45720" anchor="t" anchorCtr="0" upright="1">
                          <a:spAutoFit/>
                        </wps:bodyPr>
                      </wps:wsp>
                      <pic:pic xmlns:pic="http://schemas.openxmlformats.org/drawingml/2006/picture">
                        <pic:nvPicPr>
                          <pic:cNvPr id="542" name="Picture 18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37147" y="19351"/>
                            <a:ext cx="14510" cy="40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3" name="Picture 18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56070" y="19351"/>
                            <a:ext cx="14288" cy="43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44" name="Picture 18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7914" y="19351"/>
                            <a:ext cx="14272" cy="4382"/>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155" o:spid="_x0000_s1155" style="width:468pt;height:249pt;mso-position-horizontal-relative:char;mso-position-vertical-relative:line" coordorigin="31369,15986" coordsize="79375,422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">
                <v:shape id="Picture 156" o:spid="_x0000_s1156" type="#_x0000_t75" style="position:absolute;left:31369;top:17160;width:4937;height:69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30TXDFAAAA3AAAAA8AAABkcnMvZG93bnJldi54bWxEj09rwkAUxO9Cv8PyCr3pS0r9Q+oqpdAi&#10;9KBGDz0+ss9sMPs2ZLcav31XKPQ4zMxvmOV6cK26cB8aLxrySQaKpfKmkVrD8fAxXoAKkcRQ64U1&#10;3DjAevUwWlJh/FX2fCljrRJEQkEabIxdgRgqy47CxHcsyTv53lFMsq/R9HRNcNfic5bN0FEjacFS&#10;x++Wq3P54zR8zaeh/GyHxWFrK6xx93LM8Vvrp8fh7RVU5CH+h//aG6Nhms/hfiYdAVz9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t9E1wxQAAANwAAAAPAAAAAAAAAAAAAAAA&#10;AJ8CAABkcnMvZG93bnJldi54bWxQSwUGAAAAAAQABAD3AAAAkQMAAAAA&#10;">
                  <v:imagedata r:id="rId31" o:title=""/>
                </v:shape>
                <v:shape id="Picture 157" o:spid="_x0000_s1157" type="#_x0000_t75" style="position:absolute;left:50990;top:16541;width:5080;height:81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RHL+W9AAAA3AAAAA8AAABkcnMvZG93bnJldi54bWxET8kKwjAQvQv+QxjBi2iqUtFqFHEBb+J2&#10;H5qxLTaT0kStf28OgsfH2xerxpTiRbUrLCsYDiIQxKnVBWcKrpd9fwrCeWSNpWVS8CEHq2W7tcBE&#10;2zef6HX2mQgh7BJUkHtfJVK6NCeDbmAr4sDdbW3QB1hnUtf4DuGmlKMomkiDBYeGHCva5JQ+zk+j&#10;4Bbb5tEbl8fZZ3u/mSKm4272VKrbadZzEJ4a/xf/3AetIB6GteFMOAJy+QU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1Ecv5b0AAADcAAAADwAAAAAAAAAAAAAAAACfAgAAZHJz&#10;L2Rvd25yZXYueG1sUEsFBgAAAAAEAAQA9wAAAIkDAAAAAA==&#10;">
                  <v:imagedata r:id="rId32" o:title=""/>
                </v:shape>
                <v:shape id="Picture 158" o:spid="_x0000_s1158" type="#_x0000_t75" style="position:absolute;left:70008;top:15986;width:7557;height:9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M3M7GAAAA3AAAAA8AAABkcnMvZG93bnJldi54bWxEj0FrwkAUhO9C/8PyCt70xYJiU1cJhUIr&#10;Hqq1Pb9mX5PQ7Nt0d9XYX98tCB6HmfmGWax626oj+9A40TAZZ6BYSmcaqTTs355Gc1AhkhhqnbCG&#10;MwdYLW8GC8qNO8mWj7tYqQSRkJOGOsYuRwxlzZbC2HUsyfty3lJM0ldoPJ0S3LZ4l2UztNRIWqip&#10;48eay+/dwWp4x83P78vhc+23H6/rAs8F4b7QenjbFw+gIvfxGr60n42G6eQe/s+kI4DL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FQzczsYAAADcAAAADwAAAAAAAAAAAAAA&#10;AACfAgAAZHJzL2Rvd25yZXYueG1sUEsFBgAAAAAEAAQA9wAAAJIDAAAAAA==&#10;">
                  <v:imagedata r:id="rId33" o:title=""/>
                </v:shape>
                <v:shape id="Picture 159" o:spid="_x0000_s1159" type="#_x0000_t75" style="position:absolute;left:90963;top:16081;width:5985;height:946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cNfjCAAAA3AAAAA8AAABkcnMvZG93bnJldi54bWxET01rg0AQvQfyH5Yp9BbXBtqIcRVTCPSU&#10;0KQt9Da4ExXdWXG30ebXdw+FHB/vOytm04srja61rOApikEQV1a3XCv4OO9XCQjnkTX2lknBLzko&#10;8uUiw1Tbid/pevK1CCHsUlTQeD+kUrqqIYMusgNx4C52NOgDHGupR5xCuOnlOo5fpMGWQ0ODA702&#10;VHWnH6NAfu1o2ief37fO2cORsE42h1Kpx4e53ILwNPu7+N/9phU8r8P8cCYcAZn/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B3DX4wgAAANwAAAAPAAAAAAAAAAAAAAAAAJ8C&#10;AABkcnMvZG93bnJldi54bWxQSwUGAAAAAAQABAD3AAAAjgMAAAAA&#10;">
                  <v:imagedata r:id="rId38" o:title=""/>
                </v:shape>
                <v:line id="Straight Connector 160" o:spid="_x0000_s1160" style="position:absolute;visibility:visible;mso-wrap-style:square" from="34163,25161" to="34210,58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sQq3cQAAADcAAAADwAAAGRycy9kb3ducmV2LnhtbESPwWrDMBBE74X8g9hAb41sQ0pxooSS&#10;NJCSU2MffFysreXWWhlLtZ2/jwqFHoeZecNs97PtxEiDbx0rSFcJCOLa6ZYbBWVxenoB4QOyxs4x&#10;KbiRh/1u8bDFXLuJP2i8hkZECPscFZgQ+lxKXxuy6FeuJ47epxsshiiHRuoBpwi3ncyS5FlabDku&#10;GOzpYKj+vv5YBWM1VbqcTPFl2vdLYd7G8+0olXpczq8bEIHm8B/+a5+1gnWWwu+ZeATk7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xCrdxAAAANwAAAAPAAAAAAAAAAAA&#10;AAAAAKECAABkcnMvZG93bnJldi54bWxQSwUGAAAAAAQABAD5AAAAkgMAAAAA&#10;" strokecolor="black [3213]" strokeweight="2.25pt">
                  <v:stroke joinstyle="miter"/>
                </v:line>
                <v:line id="Straight Connector 161" o:spid="_x0000_s1161" style="position:absolute;flip:x;visibility:visible;mso-wrap-style:square" from="54038,25542" to="54229,58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vWCsQAAADcAAAADwAAAGRycy9kb3ducmV2LnhtbESPUWvCMBSF3wf+h3CFvc3UDkU6owxB&#10;kLEx6/YD7pJrW9bclCSt9d8vwsDHwznnO5z1drStGMiHxrGC+SwDQaydabhS8P21f1qBCBHZYOuY&#10;FFwpwHYzeVhjYdyFSxpOsRIJwqFABXWMXSFl0DVZDDPXESfv7LzFmKSvpPF4SXDbyjzLltJiw2mh&#10;xo52NenfU28VvH36D3w+/pR61Z+vAy+17vW7Uo/T8fUFRKQx3sP/7YNRsMhzuJ1JR0B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e9YKxAAAANwAAAAPAAAAAAAAAAAA&#10;AAAAAKECAABkcnMvZG93bnJldi54bWxQSwUGAAAAAAQABAD5AAAAkgMAAAAA&#10;" strokecolor="black [3213]" strokeweight="2.25pt">
                  <v:stroke joinstyle="miter"/>
                </v:line>
                <v:line id="Straight Connector 162" o:spid="_x0000_s1162" style="position:absolute;visibility:visible;mso-wrap-style:square" from="73787,25511" to="73787,58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oRMcMAAADcAAAADwAAAGRycy9kb3ducmV2LnhtbESPQWvCQBSE7wX/w/KE3upGpSLRVUQr&#10;WDxpPHh8ZJ/ZaPZtyG6T+O+7QqHHYWa+YZbr3laipcaXjhWMRwkI4tzpkgsFl2z/MQfhA7LGyjEp&#10;eJKH9WrwtsRUu45P1J5DISKEfYoKTAh1KqXPDVn0I1cTR+/mGoshyqaQusEuwm0lJ0kykxZLjgsG&#10;a9oayh/nH6ugvXZXfelMdjfl9zEzX+3huZNKvQ/7zQJEoD78h//aB63gczKF15l4BO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laETHDAAAA3AAAAA8AAAAAAAAAAAAA&#10;AAAAoQIAAGRycy9kb3ducmV2LnhtbFBLBQYAAAAABAAEAPkAAACRAwAAAAA=&#10;" strokecolor="black [3213]" strokeweight="2.25pt">
                  <v:stroke joinstyle="miter"/>
                </v:line>
                <v:line id="Straight Connector 163" o:spid="_x0000_s1163" style="position:absolute;visibility:visible;mso-wrap-style:square" from="93948,25400" to="93948,58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OJRcMAAADcAAAADwAAAGRycy9kb3ducmV2LnhtbESPQWvCQBSE7wX/w/KE3upGsSLRVUQr&#10;WDxpPHh8ZJ/ZaPZtyG6T+O+7QqHHYWa+YZbr3laipcaXjhWMRwkI4tzpkgsFl2z/MQfhA7LGyjEp&#10;eJKH9WrwtsRUu45P1J5DISKEfYoKTAh1KqXPDVn0I1cTR+/mGoshyqaQusEuwm0lJ0kykxZLjgsG&#10;a9oayh/nH6ugvXZXfelMdjfl9zEzX+3huZNKvQ/7zQJEoD78h//aB63gczKF15l4BO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aziUXDAAAA3AAAAA8AAAAAAAAAAAAA&#10;AAAAoQIAAGRycy9kb3ducmV2LnhtbFBLBQYAAAAABAAEAPkAAACRAwAAAAA=&#10;" strokecolor="black [3213]" strokeweight="2.25pt">
                  <v:stroke joinstyle="miter"/>
                </v:line>
                <v:line id="Straight Connector 164" o:spid="_x0000_s1164" style="position:absolute;visibility:visible;mso-wrap-style:square" from="110617,25400" to="110744,582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f8s3sQAAADcAAAADwAAAGRycy9kb3ducmV2LnhtbESPzWrDMBCE74G+g9hCb7HcQEJwLJvS&#10;H0jpKXEOOS7W1nJrrYyl2s7bV4FAjsPMfMPk5Ww7MdLgW8cKnpMUBHHtdMuNglP1sdyC8AFZY+eY&#10;FFzIQ1k8LHLMtJv4QOMxNCJC2GeowITQZ1L62pBFn7ieOHrfbrAYohwaqQecItx2cpWmG2mx5bhg&#10;sKdXQ/Xv8c8qGM/TWZ8mU/2Y9vOrMu/j/vImlXp6nF92IALN4R6+tfdawXq1huuZeARk8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yzexAAAANwAAAAPAAAAAAAAAAAA&#10;AAAAAKECAABkcnMvZG93bnJldi54bWxQSwUGAAAAAAQABAD5AAAAkgMAAAAA&#10;" strokecolor="black [3213]" strokeweight="2.25pt">
                  <v:stroke joinstyle="miter"/>
                </v:line>
                <v:shape id="Straight Arrow Connector 165" o:spid="_x0000_s1165" type="#_x0000_t32" style="position:absolute;left:34575;top:28241;width:1965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DryQcUAAADcAAAADwAAAGRycy9kb3ducmV2LnhtbESPQWvCQBSE7wX/w/KE3urGFCVNXUUt&#10;hZ4UtR68PbKvSTT7NmTXmPrrXUHwOMzMN8xk1plKtNS40rKC4SACQZxZXXKu4Hf3/ZaAcB5ZY2WZ&#10;FPyTg9m09zLBVNsLb6jd+lwECLsUFRTe16mULivIoBvYmjh4f7Yx6INscqkbvAS4qWQcRWNpsOSw&#10;UGBNy4Ky0/ZsFFC7Xr1354/FYbTxNtb7r/UxuSr12u/mnyA8df4ZfrR/tIJRPIb7mXAE5PQ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DryQcUAAADcAAAADwAAAAAAAAAA&#10;AAAAAAChAgAAZHJzL2Rvd25yZXYueG1sUEsFBgAAAAAEAAQA+QAAAJMDAAAAAA==&#10;" strokecolor="black [3213]" strokeweight="2.25pt">
                  <v:stroke endarrow="open" joinstyle="miter"/>
                </v:shape>
                <v:shape id="TextBox 19" o:spid="_x0000_s1166" type="#_x0000_t202" style="position:absolute;left:34575;top:25161;width:26432;height:41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GP+MQA&#10;AADcAAAADwAAAGRycy9kb3ducmV2LnhtbESPwW7CMBBE75X4B2uRegOHCFoIGFRBK3ErBT5gFS9x&#10;SLyOYhdSvh4jIfU4mpk3msWqs7W4UOtLxwpGwwQEce50yYWC4+FrMAXhA7LG2jEp+CMPq2XvZYGZ&#10;dlf+ocs+FCJC2GeowITQZFL63JBFP3QNcfROrrUYomwLqVu8RritZZokb9JiyXHBYENrQ3m1/7UK&#10;pon9rqpZuvN2fBtNzHrjPpuzUq/97mMOIlAX/sPP9lYrmKTv8DgTj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qBj/j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Measurement</w:t>
                        </w:r>
                        <w:proofErr w:type="spellEnd"/>
                        <w:r>
                          <w:rPr>
                            <w:rFonts w:ascii="Century Gothic" w:hAnsi="Century Gothic" w:cstheme="minorBidi"/>
                            <w:b/>
                            <w:bCs/>
                            <w:color w:val="000000" w:themeColor="text1"/>
                            <w:kern w:val="24"/>
                            <w:sz w:val="28"/>
                            <w:szCs w:val="28"/>
                            <w:lang w:val="fr-FR"/>
                          </w:rPr>
                          <w:t xml:space="preserve"> Report</w:t>
                        </w:r>
                      </w:p>
                    </w:txbxContent>
                  </v:textbox>
                </v:shape>
                <v:shape id="Straight Arrow Connector 167" o:spid="_x0000_s1167" type="#_x0000_t32" style="position:absolute;left:54133;top:32797;width:1965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unDqMMAAADcAAAADwAAAGRycy9kb3ducmV2LnhtbERPy2rCQBTdF/oPwxXcNRNTLGl0lD4Q&#10;XClJ68LdJXNN0mbuhMwYo1/fWQhdHs57uR5NKwbqXWNZwSyKQRCXVjdcKfj+2jylIJxH1thaJgVX&#10;crBePT4sMdP2wjkNha9ECGGXoYLa+y6T0pU1GXSR7YgDd7K9QR9gX0nd4yWEm1YmcfwiDTYcGmrs&#10;6KOm8rc4GwU07HfP4/n1/TjPvU304XP/k96Umk7GtwUIT6P/F9/dW61gnoS14Uw4AnL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pw6jDAAAA3AAAAA8AAAAAAAAAAAAA&#10;AAAAoQIAAGRycy9kb3ducmV2LnhtbFBLBQYAAAAABAAEAPkAAACRAwAAAAA=&#10;" strokecolor="black [3213]" strokeweight="2.25pt">
                  <v:stroke endarrow="open" joinstyle="miter"/>
                </v:shape>
                <v:shape id="TextBox 21" o:spid="_x0000_s1168" type="#_x0000_t202" style="position:absolute;left:54130;top:29714;width:25619;height:41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K+EcQA&#10;AADcAAAADwAAAGRycy9kb3ducmV2LnhtbESP0WrCQBRE34X+w3ILvunGoKKpq5TUQt+0th9wyd5m&#10;02Tvhuwa0369Kwg+DjNzhtnsBtuInjpfOVYwmyYgiAunKy4VfH+9T1YgfEDW2DgmBX/kYbd9Gm0w&#10;0+7Cn9SfQikihH2GCkwIbSalLwxZ9FPXEkfvx3UWQ5RdKXWHlwi3jUyTZCktVhwXDLaUGyrq09kq&#10;WCX2UNfr9Ojt/H+2MPmb27e/So2fh9cXEIGG8Ajf2x9awSJdw+1MPAJye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RSvhH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Measurement</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Result</w:t>
                        </w:r>
                        <w:proofErr w:type="spellEnd"/>
                      </w:p>
                    </w:txbxContent>
                  </v:textbox>
                </v:shape>
                <v:shape id="Straight Arrow Connector 169" o:spid="_x0000_s1169" type="#_x0000_t32" style="position:absolute;left:74295;top:36322;width:1965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ZZc8IAAADcAAAADwAAAGRycy9kb3ducmV2LnhtbERPy4rCMBTdC/5DuII7TUdRtGMUHwiu&#10;FDvjYnaX5k7bmeamNLFWv94sBJeH816sWlOKhmpXWFbwMYxAEKdWF5wp+P7aD2YgnEfWWFomBXdy&#10;sFp2OwuMtb3xmZrEZyKEsItRQe59FUvp0pwMuqGtiAP3a2uDPsA6k7rGWwg3pRxF0VQaLDg05FjR&#10;Nqf0P7kaBdScjuP2Ot/8TM7ejvRld/qbPZTq99r1JwhPrX+LX+6DVjAZh/nhTDgCcvkE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UZZc8IAAADcAAAADwAAAAAAAAAAAAAA&#10;AAChAgAAZHJzL2Rvd25yZXYueG1sUEsFBgAAAAAEAAQA+QAAAJADAAAAAA==&#10;" strokecolor="black [3213]" strokeweight="2.25pt">
                  <v:stroke endarrow="open" joinstyle="miter"/>
                </v:shape>
                <v:shape id="TextBox 23" o:spid="_x0000_s1170" type="#_x0000_t202" style="position:absolute;left:74296;top:33241;width:31462;height:4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kysUA&#10;AADcAAAADwAAAGRycy9kb3ducmV2LnhtbESPzW7CMBCE75V4B2uReitO+Kkg4EQVtFJvpcADrOIl&#10;DonXUexCytPXlSr1OJqZbzSbYrCtuFLva8cK0kkCgrh0uuZKwen49rQE4QOyxtYxKfgmD0U+ethg&#10;pt2NP+l6CJWIEPYZKjAhdJmUvjRk0U9cRxy9s+sthij7SuoebxFuWzlNkmdpsea4YLCjraGyOXxZ&#10;BcvEfjTNarr3dn5PF2a7c6/dRanH8fCyBhFoCP/hv/a7VrCYpfB7Jh4Bm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STK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SDCCH Channel </w:t>
                        </w:r>
                        <w:proofErr w:type="spellStart"/>
                        <w:r>
                          <w:rPr>
                            <w:rFonts w:ascii="Century Gothic" w:hAnsi="Century Gothic" w:cstheme="minorBidi"/>
                            <w:b/>
                            <w:bCs/>
                            <w:color w:val="000000" w:themeColor="text1"/>
                            <w:kern w:val="24"/>
                            <w:sz w:val="28"/>
                            <w:szCs w:val="28"/>
                            <w:lang w:val="fr-FR"/>
                          </w:rPr>
                          <w:t>Activate</w:t>
                        </w:r>
                        <w:proofErr w:type="spellEnd"/>
                        <w:r>
                          <w:rPr>
                            <w:rFonts w:ascii="Century Gothic" w:hAnsi="Century Gothic" w:cstheme="minorBidi"/>
                            <w:b/>
                            <w:bCs/>
                            <w:color w:val="000000" w:themeColor="text1"/>
                            <w:kern w:val="24"/>
                            <w:sz w:val="28"/>
                            <w:szCs w:val="28"/>
                            <w:lang w:val="fr-FR"/>
                          </w:rPr>
                          <w:t xml:space="preserve"> </w:t>
                        </w:r>
                      </w:p>
                    </w:txbxContent>
                  </v:textbox>
                </v:shape>
                <v:shape id="Straight Arrow Connector 171" o:spid="_x0000_s1171" type="#_x0000_t32" style="position:absolute;left:54133;top:39592;width:1965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MWDfsUAAADcAAAADwAAAGRycy9kb3ducmV2LnhtbESPzW7CMBCE70h9B2sr9Vac0qaCgEGF&#10;QkWP/Bw4ruIliYjXke2Cy9PjSpU4jmbmG81kFk0rzuR8Y1nBSz8DQVxa3XClYL9bPQ9B+ICssbVM&#10;Cn7Jw2z60Jtgoe2FN3TehkokCPsCFdQhdIWUvqzJoO/bjjh5R+sMhiRdJbXDS4KbVg6y7F0abDgt&#10;1NjRoqbytP0xCg7X76+lblz8nL+V3TWOlsM8z5R6eowfYxCBYriH/9trrSB/HcDfmXQE5PQ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MWDfsUAAADcAAAADwAAAAAAAAAA&#10;AAAAAAChAgAAZHJzL2Rvd25yZXYueG1sUEsFBgAAAAAEAAQA+QAAAJMDAAAAAA==&#10;" strokecolor="black [3213]" strokeweight="2.25pt">
                  <v:stroke startarrow="open" joinstyle="miter"/>
                </v:shape>
                <v:shape id="TextBox 25" o:spid="_x0000_s1172" type="#_x0000_t202" style="position:absolute;left:54037;top:36082;width:37202;height:41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MfJsQA&#10;AADcAAAADwAAAGRycy9kb3ducmV2LnhtbESPzW7CMBCE70h9B2uRuBUHKBUNGFTxI3Hjp32AVbzE&#10;IfE6ig2EPj1GqsRxNDPfaGaL1lbiSo0vHCsY9BMQxJnTBecKfn827xMQPiBrrByTgjt5WMzfOjNM&#10;tbvxga7HkIsIYZ+iAhNCnUrpM0MWfd/VxNE7ucZiiLLJpW7wFuG2ksMk+ZQWC44LBmtaGsrK48Uq&#10;mCR2V5Zfw723H3+DsVmu3Lo+K9Xrtt9TEIHa8Ar/t7dawXg0gueZeAT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jHyb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SDCCH Channel </w:t>
                        </w:r>
                        <w:proofErr w:type="spellStart"/>
                        <w:r>
                          <w:rPr>
                            <w:rFonts w:ascii="Century Gothic" w:hAnsi="Century Gothic" w:cstheme="minorBidi"/>
                            <w:b/>
                            <w:bCs/>
                            <w:color w:val="000000" w:themeColor="text1"/>
                            <w:kern w:val="24"/>
                            <w:sz w:val="28"/>
                            <w:szCs w:val="28"/>
                            <w:lang w:val="fr-FR"/>
                          </w:rPr>
                          <w:t>Activate</w:t>
                        </w:r>
                        <w:proofErr w:type="spellEnd"/>
                        <w:r>
                          <w:rPr>
                            <w:rFonts w:ascii="Century Gothic" w:hAnsi="Century Gothic" w:cstheme="minorBidi"/>
                            <w:b/>
                            <w:bCs/>
                            <w:color w:val="000000" w:themeColor="text1"/>
                            <w:kern w:val="24"/>
                            <w:sz w:val="28"/>
                            <w:szCs w:val="28"/>
                            <w:lang w:val="fr-FR"/>
                          </w:rPr>
                          <w:t xml:space="preserve"> ACK </w:t>
                        </w:r>
                      </w:p>
                    </w:txbxContent>
                  </v:textbox>
                </v:shape>
                <v:shape id="Straight Arrow Connector 173" o:spid="_x0000_s1173" type="#_x0000_t32" style="position:absolute;left:34210;top:42672;width:1965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C+kcUAAADcAAAADwAAAGRycy9kb3ducmV2LnhtbESPzW7CMBCE75X6DtYicSsOlFQQMKi0&#10;tKJHfg4cV/GSRMTryDbg8vR1pUo9jmbmG818GU0rruR8Y1nBcJCBIC6tbrhScNh/PE1A+ICssbVM&#10;Cr7Jw3Lx+DDHQtsbb+m6C5VIEPYFKqhD6AopfVmTQT+wHXHyTtYZDEm6SmqHtwQ3rRxl2Ys02HBa&#10;qLGjt5rK8+5iFBzvX59r3bj4vhqX3T1O15M8z5Tq9+LrDESgGP7Df+2NVpA/j+H3TDoC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GC+kcUAAADcAAAADwAAAAAAAAAA&#10;AAAAAAChAgAAZHJzL2Rvd25yZXYueG1sUEsFBgAAAAAEAAQA+QAAAJMDAAAAAA==&#10;" strokecolor="black [3213]" strokeweight="2.25pt">
                  <v:stroke startarrow="open" joinstyle="miter"/>
                </v:shape>
                <v:shape id="TextBox 27" o:spid="_x0000_s1174" type="#_x0000_t202" style="position:absolute;left:34117;top:39160;width:26814;height:41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YiycQA&#10;AADcAAAADwAAAGRycy9kb3ducmV2LnhtbESPzW7CMBCE75V4B2uRuIEDbRCkGIQolbiVvwdYxUuc&#10;Jl5HsYG0T48rIfU4mplvNItVZ2txo9aXjhWMRwkI4tzpkgsF59PncAbCB2SNtWNS8EMeVsveywIz&#10;7e58oNsxFCJC2GeowITQZFL63JBFP3INcfQurrUYomwLqVu8R7it5SRJptJiyXHBYEMbQ3l1vFoF&#10;s8R+VdV8svf27Xecms2H2zbfSg363fodRKAu/Ief7Z1WkL6m8HcmHgG5f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DGIsn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Command</w:t>
                        </w:r>
                      </w:p>
                    </w:txbxContent>
                  </v:textbox>
                </v:shape>
                <v:shape id="Straight Arrow Connector 175" o:spid="_x0000_s1175" type="#_x0000_t32" style="position:absolute;left:34131;top:48323;width:598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NknMcAAADcAAAADwAAAGRycy9kb3ducmV2LnhtbESPT2vCQBTE74V+h+UVequbKgmaukqr&#10;FDxV4p9Db4/sM4nNvg3ZNYl++q5Q6HGYmd8w8+VgatFR6yrLCl5HEQji3OqKCwWH/efLFITzyBpr&#10;y6TgSg6Wi8eHOaba9pxRt/OFCBB2KSoovW9SKV1ekkE3sg1x8E62NeiDbAupW+wD3NRyHEWJNFhx&#10;WCixoVVJ+c/uYhRQt/2aDJfZx3eceTvWx/X2PL0p9fw0vL+B8DT4//Bfe6MVxJME7mfCEZC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N42ScxwAAANwAAAAPAAAAAAAA&#10;AAAAAAAAAKECAABkcnMvZG93bnJldi54bWxQSwUGAAAAAAQABAD5AAAAlQMAAAAA&#10;" strokecolor="black [3213]" strokeweight="2.25pt">
                  <v:stroke endarrow="open" joinstyle="miter"/>
                </v:shape>
                <v:shape id="TextBox 29" o:spid="_x0000_s1176" type="#_x0000_t202" style="position:absolute;left:55801;top:45240;width:37211;height:412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gZJcQA&#10;AADcAAAADwAAAGRycy9kb3ducmV2LnhtbESPzW7CMBCE70i8g7VI3IoDFAopBiFopd74KQ+wirdx&#10;SLyOYgOBp68rVeI4mplvNItVaytxpcYXjhUMBwkI4szpgnMFp+/PlxkIH5A1Vo5JwZ08rJbdzgJT&#10;7W58oOsx5CJC2KeowIRQp1L6zJBFP3A1cfR+XGMxRNnkUjd4i3BbyVGSTKXFguOCwZo2hrLyeLEK&#10;ZondleV8tPf29TGcmM3WfdRnpfq9dv0OIlAbnuH/9pdWMBm/wd+Ze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9YGSX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FACCH new Access</w:t>
                        </w:r>
                      </w:p>
                    </w:txbxContent>
                  </v:textbox>
                </v:shape>
                <v:shape id="Straight Arrow Connector 177" o:spid="_x0000_s1177" type="#_x0000_t32" style="position:absolute;left:73755;top:53371;width:36862;height: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6aNMIAAADcAAAADwAAAGRycy9kb3ducmV2LnhtbERPy4rCMBTdD/gP4QpuZEx1UIdqFB8M&#10;OCtRB2Z7aa5NtbmpTbT1781iYJaH854vW1uKB9W+cKxgOEhAEGdOF5wr+Dl9vX+C8AFZY+mYFDzJ&#10;w3LReZtjql3DB3ocQy5iCPsUFZgQqlRKnxmy6AeuIo7c2dUWQ4R1LnWNTQy3pRwlyURaLDg2GKxo&#10;Yyi7Hu9WwSUvp99yb5rfpD++rUfbQvbbp1K9bruagQjUhn/xn3unFYw/4tp4Jh4BuXg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D6aNMIAAADcAAAADwAAAAAAAAAAAAAA&#10;AAChAgAAZHJzL2Rvd25yZXYueG1sUEsFBgAAAAAEAAQA+QAAAJADAAAAAA==&#10;" strokecolor="black [3213]" strokeweight="2.25pt">
                  <v:stroke endarrow="open" joinstyle="miter"/>
                </v:shape>
                <v:shape id="TextBox 31" o:spid="_x0000_s1178" type="#_x0000_t202" style="position:absolute;left:85566;top:50293;width:18589;height:4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sozMQA&#10;AADcAAAADwAAAGRycy9kb3ducmV2LnhtbESPwW7CMBBE75X4B2uRegMHWhAEDEK0lbgVAh+wipc4&#10;JF5HsYG0X48rIfU4mpk3muW6s7W4UetLxwpGwwQEce50yYWC0/FrMAPhA7LG2jEp+CEP61XvZYmp&#10;dnc+0C0LhYgQ9ikqMCE0qZQ+N2TRD11DHL2zay2GKNtC6hbvEW5rOU6SqbRYclww2NDWUF5lV6tg&#10;ltjvqpqP996+/44mZvvhPpuLUq/9brMAEagL/+Fne6cVTN7m8HcmHgG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LKMz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HO </w:t>
                        </w:r>
                        <w:proofErr w:type="spellStart"/>
                        <w:r>
                          <w:rPr>
                            <w:rFonts w:ascii="Century Gothic" w:hAnsi="Century Gothic" w:cstheme="minorBidi"/>
                            <w:b/>
                            <w:bCs/>
                            <w:color w:val="000000" w:themeColor="text1"/>
                            <w:kern w:val="24"/>
                            <w:sz w:val="28"/>
                            <w:szCs w:val="28"/>
                            <w:lang w:val="fr-FR"/>
                          </w:rPr>
                          <w:t>Performed</w:t>
                        </w:r>
                        <w:proofErr w:type="spellEnd"/>
                      </w:p>
                    </w:txbxContent>
                  </v:textbox>
                </v:shape>
                <v:shape id="Straight Arrow Connector 179" o:spid="_x0000_s1179" type="#_x0000_t32" style="position:absolute;left:34274;top:56007;width:598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hj98IAAADcAAAADwAAAGRycy9kb3ducmV2LnhtbERPPW/CMBDdkfgP1lViA6e0IBQwCJBA&#10;LAyEDh2P+Egi4nOI3STl1+MBifHpfS9WnSlFQ7UrLCv4HEUgiFOrC84U/Jx3wxkI55E1lpZJwT85&#10;WC37vQXG2rZ8oibxmQgh7GJUkHtfxVK6NCeDbmQr4sBdbW3QB1hnUtfYhnBTynEUTaXBgkNDjhVt&#10;c0pvyZ9RwOtN2953l/Hhmu0fZWOLr+NvotTgo1vPQXjq/Fv8ch+0gsl3mB/OhCMgl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jhj98IAAADcAAAADwAAAAAAAAAAAAAA&#10;AAChAgAAZHJzL2Rvd25yZXYueG1sUEsFBgAAAAAEAAQA+QAAAJADAAAAAA==&#10;" strokecolor="black [3213]" strokeweight="2.25pt">
                  <v:stroke startarrow="open" endarrow="open" joinstyle="miter"/>
                </v:shape>
                <v:shape id="TextBox 33" o:spid="_x0000_s1180" type="#_x0000_t202" style="position:absolute;left:60007;top:53193;width:23244;height:413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Xt8QA&#10;AADcAAAADwAAAGRycy9kb3ducmV2LnhtbESP3WrCQBSE7wu+w3IK3tVNRIumriL+QO+sPw9wyJ5m&#10;02TPhuyqsU/vCoKXw8x8w8wWna3FhVpfOlaQDhIQxLnTJRcKTsftxwSED8gaa8ek4EYeFvPe2wwz&#10;7a68p8shFCJC2GeowITQZFL63JBFP3ANcfR+XWsxRNkWUrd4jXBby2GSfEqLJccFgw2tDOXV4WwV&#10;TBK7q6rp8Mfb0X86Nqu12zR/SvXfu+UXiEBdeIWf7W+tYDxK4XEmHgE5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7V7f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TCH Call Continue</w:t>
                        </w:r>
                      </w:p>
                    </w:txbxContent>
                  </v:textbox>
                </v:shape>
                <v:shape id="Picture 181" o:spid="_x0000_s1181" type="#_x0000_t75" style="position:absolute;left:37147;top:19351;width:14510;height:40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BqRWfEAAAA3AAAAA8AAABkcnMvZG93bnJldi54bWxEj0FrwkAUhO8F/8PyBG91U0lqia6igqj0&#10;pBbPj+xrEs2+Dburxn/vCoUeh5n5hpnOO9OIGzlfW1bwMUxAEBdW11wq+Dmu379A+ICssbFMCh7k&#10;YT7rvU0x1/bOe7odQikihH2OCqoQ2lxKX1Rk0A9tSxy9X+sMhihdKbXDe4SbRo6S5FMarDkuVNjS&#10;qqLicrgaBWN39efH5rxMjd9k39myPaWXnVKDfreYgAjUhf/wX3urFWTpCF5n4hGQsy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BqRWfEAAAA3AAAAA8AAAAAAAAAAAAAAAAA&#10;nwIAAGRycy9kb3ducmV2LnhtbFBLBQYAAAAABAAEAPcAAACQAwAAAAA=&#10;">
                  <v:imagedata r:id="rId19" o:title=""/>
                </v:shape>
                <v:shape id="Picture 182" o:spid="_x0000_s1182" type="#_x0000_t75" style="position:absolute;left:56070;top:19351;width:14288;height:4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hYWfDAAAA3AAAAA8AAABkcnMvZG93bnJldi54bWxEj8FqwzAQRO+F/IPYQG6NnKYxwbUcQqDQ&#10;Sw+x00Nvi7W1TayVkdRY/fuqUMhxmJk3THmIZhQ3cn6wrGCzzkAQt1YP3Cm4NK+PexA+IGscLZOC&#10;H/JwqBYPJRbaznymWx06kSDsC1TQhzAVUvq2J4N+bSfi5H1ZZzAk6TqpHc4Jbkb5lGW5NDhwWuhx&#10;olNP7bX+Ngo+P2g2jeZzaKKboqvz/fyeK7VaxuMLiEAx3MP/7TetYPe8hb8z6QjI6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uFhZ8MAAADcAAAADwAAAAAAAAAAAAAAAACf&#10;AgAAZHJzL2Rvd25yZXYueG1sUEsFBgAAAAAEAAQA9wAAAI8DAAAAAA==&#10;">
                  <v:imagedata r:id="rId34" o:title=""/>
                </v:shape>
                <v:shape id="Picture 183" o:spid="_x0000_s1183" type="#_x0000_t75" style="position:absolute;left:77914;top:19351;width:14272;height:4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0I+RPCAAAA3AAAAA8AAABkcnMvZG93bnJldi54bWxEj0GLwjAUhO8L/ofwhL2tqYtbpBpFhAUv&#10;e7BdD94ezbMtNi8liTb+eyMs7HGYmW+Y9TaaXtzJ+c6ygvksA0FcW91xo+C3+v5YgvABWWNvmRQ8&#10;yMN2M3lbY6HtyEe6l6ERCcK+QAVtCEMhpa9bMuhndiBO3sU6gyFJ10jtcExw08vPLMulwY7TQosD&#10;7Vuqr+XNKDifaDSV5mOoohuiK/Pl+JMr9T6NuxWIQDH8h//aB63ga7GA15l0BOTm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NCPkTwgAAANwAAAAPAAAAAAAAAAAAAAAAAJ8C&#10;AABkcnMvZG93bnJldi54bWxQSwUGAAAAAAQABAD3AAAAjgMAAAAA&#10;">
                  <v:imagedata r:id="rId34" o:title=""/>
                </v:shape>
                <w10:anchorlock/>
              </v:group>
            </w:pict>
          </mc:Fallback>
        </mc:AlternateContent>
      </w:r>
    </w:p>
    <w:p w:rsidR="00640872" w:rsidRPr="00CE21FD" w:rsidRDefault="00640872" w:rsidP="00640872">
      <w:r w:rsidRPr="00CE21FD">
        <w:rPr>
          <w:i/>
          <w:iCs/>
        </w:rPr>
        <w:t xml:space="preserve">Inter-Cell Handover Success Rate= (Successful Incoming Inter-Cell Handovers + Successful Outgoing Inter-Cell Handovers) / (Incoming Inter-Cell </w:t>
      </w:r>
      <w:proofErr w:type="spellStart"/>
      <w:r w:rsidRPr="00CE21FD">
        <w:rPr>
          <w:i/>
          <w:iCs/>
        </w:rPr>
        <w:t>Handover_Attempts+Outgoing</w:t>
      </w:r>
      <w:proofErr w:type="spellEnd"/>
      <w:r w:rsidRPr="00CE21FD">
        <w:rPr>
          <w:i/>
          <w:iCs/>
        </w:rPr>
        <w:t xml:space="preserve"> Inter-Cell </w:t>
      </w:r>
      <w:proofErr w:type="spellStart"/>
      <w:r w:rsidRPr="00CE21FD">
        <w:rPr>
          <w:i/>
          <w:iCs/>
        </w:rPr>
        <w:t>Handover_Attempts</w:t>
      </w:r>
      <w:proofErr w:type="spellEnd"/>
      <w:r w:rsidRPr="00CE21FD">
        <w:rPr>
          <w:i/>
          <w:iCs/>
        </w:rPr>
        <w:t>) * 100</w:t>
      </w:r>
      <w:r w:rsidRPr="00CE21FD">
        <w:t xml:space="preserve"> </w:t>
      </w:r>
    </w:p>
    <w:p w:rsidR="00640872" w:rsidRPr="00D33F1E" w:rsidRDefault="00640872" w:rsidP="00640872">
      <w:pPr>
        <w:rPr>
          <w:b/>
          <w:bCs/>
        </w:rPr>
      </w:pPr>
      <w:r w:rsidRPr="00B812A6">
        <w:rPr>
          <w:b/>
          <w:bCs/>
          <w:lang w:val="fr-FR"/>
        </w:rPr>
        <w:t xml:space="preserve">Mobile </w:t>
      </w:r>
      <w:proofErr w:type="spellStart"/>
      <w:r w:rsidR="00533AA4">
        <w:rPr>
          <w:b/>
          <w:bCs/>
          <w:lang w:val="fr-FR"/>
        </w:rPr>
        <w:t>Incoming</w:t>
      </w:r>
      <w:proofErr w:type="spellEnd"/>
      <w:r w:rsidR="00533AA4">
        <w:rPr>
          <w:b/>
          <w:bCs/>
          <w:lang w:val="fr-FR"/>
        </w:rPr>
        <w:t xml:space="preserve"> Call</w:t>
      </w:r>
    </w:p>
    <w:p w:rsidR="00640872" w:rsidRDefault="002A30DE" w:rsidP="00640872">
      <w:pPr>
        <w:rPr>
          <w:b/>
          <w:bCs/>
        </w:rPr>
      </w:pPr>
      <w:r>
        <w:rPr>
          <w:b/>
          <w:bCs/>
          <w:noProof/>
          <w:lang w:eastAsia="zh-CN"/>
        </w:rPr>
        <mc:AlternateContent>
          <mc:Choice Requires="wpg">
            <w:drawing>
              <wp:inline distT="0" distB="0" distL="0" distR="0">
                <wp:extent cx="6031230" cy="4182110"/>
                <wp:effectExtent l="0" t="0" r="1905" b="19050"/>
                <wp:docPr id="477" name="Group 1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1230" cy="4182110"/>
                          <a:chOff x="31337" y="16335"/>
                          <a:chExt cx="70605" cy="48958"/>
                        </a:xfrm>
                      </wpg:grpSpPr>
                      <pic:pic xmlns:pic="http://schemas.openxmlformats.org/drawingml/2006/picture">
                        <pic:nvPicPr>
                          <pic:cNvPr id="478" name="Picture 18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31337" y="17510"/>
                            <a:ext cx="4937" cy="693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79" name="Picture 18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50974" y="16875"/>
                            <a:ext cx="5080" cy="81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0" name="Picture 18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73294" y="16335"/>
                            <a:ext cx="7557" cy="9144"/>
                          </a:xfrm>
                          <a:prstGeom prst="rect">
                            <a:avLst/>
                          </a:prstGeom>
                          <a:noFill/>
                          <a:extLst>
                            <a:ext uri="{909E8E84-426E-40DD-AFC4-6F175D3DCCD1}">
                              <a14:hiddenFill xmlns:a14="http://schemas.microsoft.com/office/drawing/2010/main">
                                <a:solidFill>
                                  <a:srgbClr val="FFFFFF"/>
                                </a:solidFill>
                              </a14:hiddenFill>
                            </a:ext>
                          </a:extLst>
                        </pic:spPr>
                      </pic:pic>
                      <wps:wsp>
                        <wps:cNvPr id="481" name="Straight Connector 188"/>
                        <wps:cNvCnPr>
                          <a:cxnSpLocks noChangeShapeType="1"/>
                        </wps:cNvCnPr>
                        <wps:spPr bwMode="auto">
                          <a:xfrm>
                            <a:off x="34131" y="25511"/>
                            <a:ext cx="32" cy="39782"/>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482" name="Straight Connector 189"/>
                        <wps:cNvCnPr>
                          <a:cxnSpLocks noChangeShapeType="1"/>
                        </wps:cNvCnPr>
                        <wps:spPr bwMode="auto">
                          <a:xfrm flipH="1">
                            <a:off x="54213" y="25892"/>
                            <a:ext cx="0" cy="39401"/>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483" name="Straight Connector 190"/>
                        <wps:cNvCnPr>
                          <a:cxnSpLocks noChangeShapeType="1"/>
                        </wps:cNvCnPr>
                        <wps:spPr bwMode="auto">
                          <a:xfrm>
                            <a:off x="77073" y="25860"/>
                            <a:ext cx="0" cy="39433"/>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484" name="Straight Connector 191"/>
                        <wps:cNvCnPr>
                          <a:cxnSpLocks noChangeShapeType="1"/>
                        </wps:cNvCnPr>
                        <wps:spPr bwMode="auto">
                          <a:xfrm>
                            <a:off x="100631" y="26098"/>
                            <a:ext cx="286" cy="39195"/>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85" name="Picture 19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36464" y="18970"/>
                            <a:ext cx="14510" cy="40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6" name="Picture 19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55705" y="18589"/>
                            <a:ext cx="14272" cy="43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7" name="Picture 19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79994" y="19653"/>
                            <a:ext cx="16192" cy="2635"/>
                          </a:xfrm>
                          <a:prstGeom prst="rect">
                            <a:avLst/>
                          </a:prstGeom>
                          <a:noFill/>
                          <a:extLst>
                            <a:ext uri="{909E8E84-426E-40DD-AFC4-6F175D3DCCD1}">
                              <a14:hiddenFill xmlns:a14="http://schemas.microsoft.com/office/drawing/2010/main">
                                <a:solidFill>
                                  <a:srgbClr val="FFFFFF"/>
                                </a:solidFill>
                              </a14:hiddenFill>
                            </a:ext>
                          </a:extLst>
                        </pic:spPr>
                      </pic:pic>
                      <wps:wsp>
                        <wps:cNvPr id="488" name="Straight Arrow Connector 195"/>
                        <wps:cNvCnPr>
                          <a:cxnSpLocks noChangeShapeType="1"/>
                        </wps:cNvCnPr>
                        <wps:spPr bwMode="auto">
                          <a:xfrm>
                            <a:off x="76787" y="27495"/>
                            <a:ext cx="24035"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489" name="TextBox 20"/>
                        <wps:cNvSpPr txBox="1">
                          <a:spLocks noChangeArrowheads="1"/>
                        </wps:cNvSpPr>
                        <wps:spPr bwMode="auto">
                          <a:xfrm>
                            <a:off x="82042" y="24401"/>
                            <a:ext cx="13967" cy="3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Paging PCH</w:t>
                              </w:r>
                            </w:p>
                          </w:txbxContent>
                        </wps:txbx>
                        <wps:bodyPr rot="0" vert="horz" wrap="none" lIns="91440" tIns="45720" rIns="91440" bIns="45720" anchor="t" anchorCtr="0" upright="1">
                          <a:spAutoFit/>
                        </wps:bodyPr>
                      </wps:wsp>
                      <wps:wsp>
                        <wps:cNvPr id="490" name="Straight Arrow Connector 197"/>
                        <wps:cNvCnPr>
                          <a:cxnSpLocks noChangeShapeType="1"/>
                        </wps:cNvCnPr>
                        <wps:spPr bwMode="auto">
                          <a:xfrm>
                            <a:off x="54387" y="29194"/>
                            <a:ext cx="22400" cy="95"/>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491" name="TextBox 22"/>
                        <wps:cNvSpPr txBox="1">
                          <a:spLocks noChangeArrowheads="1"/>
                        </wps:cNvSpPr>
                        <wps:spPr bwMode="auto">
                          <a:xfrm>
                            <a:off x="53943" y="26095"/>
                            <a:ext cx="25416" cy="36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Paging Command PCH</w:t>
                              </w:r>
                            </w:p>
                          </w:txbxContent>
                        </wps:txbx>
                        <wps:bodyPr rot="0" vert="horz" wrap="none" lIns="91440" tIns="45720" rIns="91440" bIns="45720" anchor="t" anchorCtr="0" upright="1">
                          <a:spAutoFit/>
                        </wps:bodyPr>
                      </wps:wsp>
                      <wps:wsp>
                        <wps:cNvPr id="492" name="Straight Arrow Connector 199"/>
                        <wps:cNvCnPr>
                          <a:cxnSpLocks noChangeShapeType="1"/>
                        </wps:cNvCnPr>
                        <wps:spPr bwMode="auto">
                          <a:xfrm>
                            <a:off x="34544" y="30845"/>
                            <a:ext cx="19208" cy="95"/>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493" name="TextBox 24"/>
                        <wps:cNvSpPr txBox="1">
                          <a:spLocks noChangeArrowheads="1"/>
                        </wps:cNvSpPr>
                        <wps:spPr bwMode="auto">
                          <a:xfrm>
                            <a:off x="34927" y="27746"/>
                            <a:ext cx="22584" cy="3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Paging </w:t>
                              </w:r>
                              <w:proofErr w:type="spellStart"/>
                              <w:r>
                                <w:rPr>
                                  <w:rFonts w:ascii="Century Gothic" w:hAnsi="Century Gothic" w:cstheme="minorBidi"/>
                                  <w:b/>
                                  <w:bCs/>
                                  <w:color w:val="000000" w:themeColor="text1"/>
                                  <w:kern w:val="24"/>
                                  <w:sz w:val="28"/>
                                  <w:szCs w:val="28"/>
                                  <w:lang w:val="fr-FR"/>
                                </w:rPr>
                                <w:t>Request</w:t>
                              </w:r>
                              <w:proofErr w:type="spellEnd"/>
                              <w:r>
                                <w:rPr>
                                  <w:rFonts w:ascii="Century Gothic" w:hAnsi="Century Gothic" w:cstheme="minorBidi"/>
                                  <w:b/>
                                  <w:bCs/>
                                  <w:color w:val="000000" w:themeColor="text1"/>
                                  <w:kern w:val="24"/>
                                  <w:sz w:val="28"/>
                                  <w:szCs w:val="28"/>
                                  <w:lang w:val="fr-FR"/>
                                </w:rPr>
                                <w:t xml:space="preserve"> PCH</w:t>
                              </w:r>
                            </w:p>
                          </w:txbxContent>
                        </wps:txbx>
                        <wps:bodyPr rot="0" vert="horz" wrap="none" lIns="91440" tIns="45720" rIns="91440" bIns="45720" anchor="t" anchorCtr="0" upright="1">
                          <a:spAutoFit/>
                        </wps:bodyPr>
                      </wps:wsp>
                      <wps:wsp>
                        <wps:cNvPr id="494" name="Straight Arrow Connector 201"/>
                        <wps:cNvCnPr>
                          <a:cxnSpLocks noChangeShapeType="1"/>
                        </wps:cNvCnPr>
                        <wps:spPr bwMode="auto">
                          <a:xfrm>
                            <a:off x="34385" y="35734"/>
                            <a:ext cx="19193" cy="95"/>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495" name="TextBox 26"/>
                        <wps:cNvSpPr txBox="1">
                          <a:spLocks noChangeArrowheads="1"/>
                        </wps:cNvSpPr>
                        <wps:spPr bwMode="auto">
                          <a:xfrm>
                            <a:off x="32779" y="32890"/>
                            <a:ext cx="25706" cy="3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Channel </w:t>
                              </w:r>
                              <w:proofErr w:type="spellStart"/>
                              <w:r>
                                <w:rPr>
                                  <w:rFonts w:ascii="Century Gothic" w:hAnsi="Century Gothic" w:cstheme="minorBidi"/>
                                  <w:b/>
                                  <w:bCs/>
                                  <w:color w:val="000000" w:themeColor="text1"/>
                                  <w:kern w:val="24"/>
                                  <w:sz w:val="28"/>
                                  <w:szCs w:val="28"/>
                                  <w:lang w:val="fr-FR"/>
                                </w:rPr>
                                <w:t>Request</w:t>
                              </w:r>
                              <w:proofErr w:type="spellEnd"/>
                              <w:r>
                                <w:rPr>
                                  <w:rFonts w:ascii="Century Gothic" w:hAnsi="Century Gothic" w:cstheme="minorBidi"/>
                                  <w:b/>
                                  <w:bCs/>
                                  <w:color w:val="000000" w:themeColor="text1"/>
                                  <w:kern w:val="24"/>
                                  <w:sz w:val="28"/>
                                  <w:szCs w:val="28"/>
                                  <w:lang w:val="fr-FR"/>
                                </w:rPr>
                                <w:t xml:space="preserve"> RACH</w:t>
                              </w:r>
                            </w:p>
                          </w:txbxContent>
                        </wps:txbx>
                        <wps:bodyPr rot="0" vert="horz" wrap="none" lIns="91440" tIns="45720" rIns="91440" bIns="45720" anchor="t" anchorCtr="0" upright="1">
                          <a:spAutoFit/>
                        </wps:bodyPr>
                      </wps:wsp>
                      <wps:wsp>
                        <wps:cNvPr id="496" name="Straight Arrow Connector 203"/>
                        <wps:cNvCnPr>
                          <a:cxnSpLocks noChangeShapeType="1"/>
                        </wps:cNvCnPr>
                        <wps:spPr bwMode="auto">
                          <a:xfrm>
                            <a:off x="54387" y="37385"/>
                            <a:ext cx="22400" cy="48"/>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497" name="TextBox 28"/>
                        <wps:cNvSpPr txBox="1">
                          <a:spLocks noChangeArrowheads="1"/>
                        </wps:cNvSpPr>
                        <wps:spPr bwMode="auto">
                          <a:xfrm>
                            <a:off x="57214" y="34287"/>
                            <a:ext cx="20338" cy="3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Channel </w:t>
                              </w:r>
                              <w:proofErr w:type="spellStart"/>
                              <w:r>
                                <w:rPr>
                                  <w:rFonts w:ascii="Century Gothic" w:hAnsi="Century Gothic" w:cstheme="minorBidi"/>
                                  <w:b/>
                                  <w:bCs/>
                                  <w:color w:val="000000" w:themeColor="text1"/>
                                  <w:kern w:val="24"/>
                                  <w:sz w:val="28"/>
                                  <w:szCs w:val="28"/>
                                  <w:lang w:val="fr-FR"/>
                                </w:rPr>
                                <w:t>Required</w:t>
                              </w:r>
                              <w:proofErr w:type="spellEnd"/>
                            </w:p>
                          </w:txbxContent>
                        </wps:txbx>
                        <wps:bodyPr rot="0" vert="horz" wrap="none" lIns="91440" tIns="45720" rIns="91440" bIns="45720" anchor="t" anchorCtr="0" upright="1">
                          <a:spAutoFit/>
                        </wps:bodyPr>
                      </wps:wsp>
                      <wps:wsp>
                        <wps:cNvPr id="498" name="Straight Arrow Connector 205"/>
                        <wps:cNvCnPr>
                          <a:cxnSpLocks noChangeShapeType="1"/>
                        </wps:cNvCnPr>
                        <wps:spPr bwMode="auto">
                          <a:xfrm>
                            <a:off x="54213" y="40608"/>
                            <a:ext cx="22574" cy="143"/>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499" name="TextBox 30"/>
                        <wps:cNvSpPr txBox="1">
                          <a:spLocks noChangeArrowheads="1"/>
                        </wps:cNvSpPr>
                        <wps:spPr bwMode="auto">
                          <a:xfrm>
                            <a:off x="56783" y="37670"/>
                            <a:ext cx="21543" cy="3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Channel Activation</w:t>
                              </w:r>
                            </w:p>
                          </w:txbxContent>
                        </wps:txbx>
                        <wps:bodyPr rot="0" vert="horz" wrap="none" lIns="91440" tIns="45720" rIns="91440" bIns="45720" anchor="t" anchorCtr="0" upright="1">
                          <a:spAutoFit/>
                        </wps:bodyPr>
                      </wps:wsp>
                      <wps:wsp>
                        <wps:cNvPr id="500" name="Straight Arrow Connector 207"/>
                        <wps:cNvCnPr>
                          <a:cxnSpLocks noChangeShapeType="1"/>
                        </wps:cNvCnPr>
                        <wps:spPr bwMode="auto">
                          <a:xfrm>
                            <a:off x="53959" y="44592"/>
                            <a:ext cx="23114" cy="143"/>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501" name="TextBox 32"/>
                        <wps:cNvSpPr txBox="1">
                          <a:spLocks noChangeArrowheads="1"/>
                        </wps:cNvSpPr>
                        <wps:spPr bwMode="auto">
                          <a:xfrm>
                            <a:off x="54025" y="41654"/>
                            <a:ext cx="26575" cy="3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Channel Activation ACK</w:t>
                              </w:r>
                            </w:p>
                          </w:txbxContent>
                        </wps:txbx>
                        <wps:bodyPr rot="0" vert="horz" wrap="none" lIns="91440" tIns="45720" rIns="91440" bIns="45720" anchor="t" anchorCtr="0" upright="1">
                          <a:spAutoFit/>
                        </wps:bodyPr>
                      </wps:wsp>
                      <wps:wsp>
                        <wps:cNvPr id="502" name="Straight Arrow Connector 209"/>
                        <wps:cNvCnPr>
                          <a:cxnSpLocks noChangeShapeType="1"/>
                        </wps:cNvCnPr>
                        <wps:spPr bwMode="auto">
                          <a:xfrm>
                            <a:off x="54308" y="48720"/>
                            <a:ext cx="22558" cy="95"/>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503" name="TextBox 34"/>
                        <wps:cNvSpPr txBox="1">
                          <a:spLocks noChangeArrowheads="1"/>
                        </wps:cNvSpPr>
                        <wps:spPr bwMode="auto">
                          <a:xfrm>
                            <a:off x="52991" y="45594"/>
                            <a:ext cx="37444" cy="3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Immediate</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Assignment</w:t>
                              </w:r>
                              <w:proofErr w:type="spellEnd"/>
                              <w:r>
                                <w:rPr>
                                  <w:rFonts w:ascii="Century Gothic" w:hAnsi="Century Gothic" w:cstheme="minorBidi"/>
                                  <w:b/>
                                  <w:bCs/>
                                  <w:color w:val="000000" w:themeColor="text1"/>
                                  <w:kern w:val="24"/>
                                  <w:sz w:val="28"/>
                                  <w:szCs w:val="28"/>
                                  <w:lang w:val="fr-FR"/>
                                </w:rPr>
                                <w:t xml:space="preserve"> Command </w:t>
                              </w:r>
                            </w:p>
                          </w:txbxContent>
                        </wps:txbx>
                        <wps:bodyPr rot="0" vert="horz" wrap="none" lIns="91440" tIns="45720" rIns="91440" bIns="45720" anchor="t" anchorCtr="0" upright="1">
                          <a:spAutoFit/>
                        </wps:bodyPr>
                      </wps:wsp>
                      <wps:wsp>
                        <wps:cNvPr id="504" name="Straight Arrow Connector 211"/>
                        <wps:cNvCnPr>
                          <a:cxnSpLocks noChangeShapeType="1"/>
                        </wps:cNvCnPr>
                        <wps:spPr bwMode="auto">
                          <a:xfrm>
                            <a:off x="34290" y="50974"/>
                            <a:ext cx="19827" cy="95"/>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505" name="TextBox 36"/>
                        <wps:cNvSpPr txBox="1">
                          <a:spLocks noChangeArrowheads="1"/>
                        </wps:cNvSpPr>
                        <wps:spPr bwMode="auto">
                          <a:xfrm>
                            <a:off x="34147" y="47861"/>
                            <a:ext cx="25416" cy="3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Immediate</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Assignment</w:t>
                              </w:r>
                              <w:proofErr w:type="spellEnd"/>
                            </w:p>
                          </w:txbxContent>
                        </wps:txbx>
                        <wps:bodyPr rot="0" vert="horz" wrap="none" lIns="91440" tIns="45720" rIns="91440" bIns="45720" anchor="t" anchorCtr="0" upright="1">
                          <a:spAutoFit/>
                        </wps:bodyPr>
                      </wps:wsp>
                      <wps:wsp>
                        <wps:cNvPr id="506" name="Straight Arrow Connector 213"/>
                        <wps:cNvCnPr>
                          <a:cxnSpLocks noChangeShapeType="1"/>
                        </wps:cNvCnPr>
                        <wps:spPr bwMode="auto">
                          <a:xfrm>
                            <a:off x="34798" y="57007"/>
                            <a:ext cx="19208" cy="95"/>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507" name="TextBox 38"/>
                        <wps:cNvSpPr txBox="1">
                          <a:spLocks noChangeArrowheads="1"/>
                        </wps:cNvSpPr>
                        <wps:spPr bwMode="auto">
                          <a:xfrm>
                            <a:off x="37782" y="53927"/>
                            <a:ext cx="19424" cy="3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Paging </w:t>
                              </w:r>
                              <w:proofErr w:type="spellStart"/>
                              <w:r>
                                <w:rPr>
                                  <w:rFonts w:ascii="Century Gothic" w:hAnsi="Century Gothic" w:cstheme="minorBidi"/>
                                  <w:b/>
                                  <w:bCs/>
                                  <w:color w:val="000000" w:themeColor="text1"/>
                                  <w:kern w:val="24"/>
                                  <w:sz w:val="28"/>
                                  <w:szCs w:val="28"/>
                                  <w:lang w:val="fr-FR"/>
                                </w:rPr>
                                <w:t>Response</w:t>
                              </w:r>
                              <w:proofErr w:type="spellEnd"/>
                            </w:p>
                          </w:txbxContent>
                        </wps:txbx>
                        <wps:bodyPr rot="0" vert="horz" wrap="none" lIns="91440" tIns="45720" rIns="91440" bIns="45720" anchor="t" anchorCtr="0" upright="1">
                          <a:spAutoFit/>
                        </wps:bodyPr>
                      </wps:wsp>
                      <wps:wsp>
                        <wps:cNvPr id="508" name="TextBox 39"/>
                        <wps:cNvSpPr txBox="1">
                          <a:spLocks noChangeArrowheads="1"/>
                        </wps:cNvSpPr>
                        <wps:spPr bwMode="auto">
                          <a:xfrm>
                            <a:off x="40733" y="51087"/>
                            <a:ext cx="9374" cy="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32"/>
                                  <w:szCs w:val="32"/>
                                  <w:lang w:val="fr-FR"/>
                                </w:rPr>
                                <w:t>AGCH</w:t>
                              </w:r>
                            </w:p>
                          </w:txbxContent>
                        </wps:txbx>
                        <wps:bodyPr rot="0" vert="horz" wrap="none" lIns="91440" tIns="45720" rIns="91440" bIns="45720" anchor="t" anchorCtr="0" upright="1">
                          <a:spAutoFit/>
                        </wps:bodyPr>
                      </wps:wsp>
                      <wps:wsp>
                        <wps:cNvPr id="509" name="TextBox 40"/>
                        <wps:cNvSpPr txBox="1">
                          <a:spLocks noChangeArrowheads="1"/>
                        </wps:cNvSpPr>
                        <wps:spPr bwMode="auto">
                          <a:xfrm>
                            <a:off x="40607" y="57101"/>
                            <a:ext cx="10377" cy="3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32"/>
                                  <w:szCs w:val="32"/>
                                  <w:lang w:val="fr-FR"/>
                                </w:rPr>
                                <w:t>SDCCH</w:t>
                              </w:r>
                            </w:p>
                          </w:txbxContent>
                        </wps:txbx>
                        <wps:bodyPr rot="0" vert="horz" wrap="none" lIns="91440" tIns="45720" rIns="91440" bIns="45720" anchor="t" anchorCtr="0" upright="1">
                          <a:spAutoFit/>
                        </wps:bodyPr>
                      </wps:wsp>
                      <wps:wsp>
                        <wps:cNvPr id="510" name="Straight Arrow Connector 217"/>
                        <wps:cNvCnPr>
                          <a:cxnSpLocks noChangeShapeType="1"/>
                        </wps:cNvCnPr>
                        <wps:spPr bwMode="auto">
                          <a:xfrm>
                            <a:off x="54752" y="58515"/>
                            <a:ext cx="22035" cy="95"/>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511" name="TextBox 42"/>
                        <wps:cNvSpPr txBox="1">
                          <a:spLocks noChangeArrowheads="1"/>
                        </wps:cNvSpPr>
                        <wps:spPr bwMode="auto">
                          <a:xfrm>
                            <a:off x="57734" y="55451"/>
                            <a:ext cx="19424" cy="3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Paging </w:t>
                              </w:r>
                              <w:proofErr w:type="spellStart"/>
                              <w:r>
                                <w:rPr>
                                  <w:rFonts w:ascii="Century Gothic" w:hAnsi="Century Gothic" w:cstheme="minorBidi"/>
                                  <w:b/>
                                  <w:bCs/>
                                  <w:color w:val="000000" w:themeColor="text1"/>
                                  <w:kern w:val="24"/>
                                  <w:sz w:val="28"/>
                                  <w:szCs w:val="28"/>
                                  <w:lang w:val="fr-FR"/>
                                </w:rPr>
                                <w:t>Response</w:t>
                              </w:r>
                              <w:proofErr w:type="spellEnd"/>
                            </w:p>
                          </w:txbxContent>
                        </wps:txbx>
                        <wps:bodyPr rot="0" vert="horz" wrap="none" lIns="91440" tIns="45720" rIns="91440" bIns="45720" anchor="t" anchorCtr="0" upright="1">
                          <a:spAutoFit/>
                        </wps:bodyPr>
                      </wps:wsp>
                      <wps:wsp>
                        <wps:cNvPr id="512" name="Straight Arrow Connector 219"/>
                        <wps:cNvCnPr>
                          <a:cxnSpLocks noChangeShapeType="1"/>
                        </wps:cNvCnPr>
                        <wps:spPr bwMode="auto">
                          <a:xfrm>
                            <a:off x="77422" y="60039"/>
                            <a:ext cx="23209"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513" name="TextBox 44"/>
                        <wps:cNvSpPr txBox="1">
                          <a:spLocks noChangeArrowheads="1"/>
                        </wps:cNvSpPr>
                        <wps:spPr bwMode="auto">
                          <a:xfrm>
                            <a:off x="82518" y="56960"/>
                            <a:ext cx="19424" cy="3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Paging </w:t>
                              </w:r>
                              <w:proofErr w:type="spellStart"/>
                              <w:r>
                                <w:rPr>
                                  <w:rFonts w:ascii="Century Gothic" w:hAnsi="Century Gothic" w:cstheme="minorBidi"/>
                                  <w:b/>
                                  <w:bCs/>
                                  <w:color w:val="000000" w:themeColor="text1"/>
                                  <w:kern w:val="24"/>
                                  <w:sz w:val="28"/>
                                  <w:szCs w:val="28"/>
                                  <w:lang w:val="fr-FR"/>
                                </w:rPr>
                                <w:t>Response</w:t>
                              </w:r>
                              <w:proofErr w:type="spellEnd"/>
                            </w:p>
                          </w:txbxContent>
                        </wps:txbx>
                        <wps:bodyPr rot="0" vert="horz" wrap="none" lIns="91440" tIns="45720" rIns="91440" bIns="45720" anchor="t" anchorCtr="0" upright="1">
                          <a:spAutoFit/>
                        </wps:bodyPr>
                      </wps:wsp>
                      <wps:wsp>
                        <wps:cNvPr id="514" name="Straight Arrow Connector 221"/>
                        <wps:cNvCnPr>
                          <a:cxnSpLocks noChangeShapeType="1"/>
                        </wps:cNvCnPr>
                        <wps:spPr bwMode="auto">
                          <a:xfrm>
                            <a:off x="34131" y="63055"/>
                            <a:ext cx="66786" cy="16"/>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515" name="TextBox 46"/>
                        <wps:cNvSpPr txBox="1">
                          <a:spLocks noChangeArrowheads="1"/>
                        </wps:cNvSpPr>
                        <wps:spPr bwMode="auto">
                          <a:xfrm>
                            <a:off x="55705" y="60387"/>
                            <a:ext cx="24791" cy="36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Connection </w:t>
                              </w:r>
                              <w:proofErr w:type="spellStart"/>
                              <w:r>
                                <w:rPr>
                                  <w:rFonts w:ascii="Century Gothic" w:hAnsi="Century Gothic" w:cstheme="minorBidi"/>
                                  <w:b/>
                                  <w:bCs/>
                                  <w:color w:val="000000" w:themeColor="text1"/>
                                  <w:kern w:val="24"/>
                                  <w:sz w:val="28"/>
                                  <w:szCs w:val="28"/>
                                  <w:lang w:val="fr-FR"/>
                                </w:rPr>
                                <w:t>Accepted</w:t>
                              </w:r>
                              <w:proofErr w:type="spellEnd"/>
                            </w:p>
                          </w:txbxContent>
                        </wps:txbx>
                        <wps:bodyPr rot="0" vert="horz" wrap="none" lIns="91440" tIns="45720" rIns="91440" bIns="45720" anchor="t" anchorCtr="0" upright="1">
                          <a:spAutoFit/>
                        </wps:bodyPr>
                      </wps:wsp>
                    </wpg:wgp>
                  </a:graphicData>
                </a:graphic>
              </wp:inline>
            </w:drawing>
          </mc:Choice>
          <mc:Fallback>
            <w:pict>
              <v:group id="Group 184" o:spid="_x0000_s1184" style="width:474.9pt;height:329.3pt;mso-position-horizontal-relative:char;mso-position-vertical-relative:line" coordorigin="31337,16335" coordsize="70605,489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">
                <v:shape id="Picture 185" o:spid="_x0000_s1185" type="#_x0000_t75" style="position:absolute;left:31337;top:17510;width:4937;height:69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VMz/BAAAA3AAAAA8AAABkcnMvZG93bnJldi54bWxET01rwkAQvRf8D8sI3urEolWiq0hBKfRg&#10;Gz30OGTHbDA7G7Krpv++exA8Pt73atO7Rt24C7UXDZNxBoql9KaWSsPpuHtdgAqRxFDjhTX8cYDN&#10;evCyotz4u/zwrYiVSiESctJgY2xzxFBadhTGvmVJ3Nl3jmKCXYWmo3sKdw2+Zdk7OqolNVhq+cNy&#10;eSmuTsPXfBaKfdMvjgdbYoXf09MEf7UeDfvtElTkPj7FD/en0TCdp7XpTDoCuP4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dVMz/BAAAA3AAAAA8AAAAAAAAAAAAAAAAAnwIA&#10;AGRycy9kb3ducmV2LnhtbFBLBQYAAAAABAAEAPcAAACNAwAAAAA=&#10;">
                  <v:imagedata r:id="rId31" o:title=""/>
                </v:shape>
                <v:shape id="Picture 186" o:spid="_x0000_s1186" type="#_x0000_t75" style="position:absolute;left:50974;top:16875;width:5080;height:81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1YEPDAAAA3AAAAA8AAABkcnMvZG93bnJldi54bWxEj0GLwjAUhO+C/yE8wYtoqru622oUcRW8&#10;Fd31/miebbF5KU3U+u+NsOBxmJlvmMWqNZW4UeNKywrGowgEcWZ1ybmCv9/d8BuE88gaK8uk4EEO&#10;VstuZ4GJtnc+0O3ocxEg7BJUUHhfJ1K6rCCDbmRr4uCdbWPQB9nkUjd4D3BTyUkUzaTBksNCgTVt&#10;Csoux6tRcJra9jL4qNL48XM+mXJK6Ta+KtXvtes5CE+tf4f/23ut4PMrhteZcATk8g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DVgQ8MAAADcAAAADwAAAAAAAAAAAAAAAACf&#10;AgAAZHJzL2Rvd25yZXYueG1sUEsFBgAAAAAEAAQA9wAAAI8DAAAAAA==&#10;">
                  <v:imagedata r:id="rId32" o:title=""/>
                </v:shape>
                <v:shape id="Picture 187" o:spid="_x0000_s1187" type="#_x0000_t75" style="position:absolute;left:73294;top:16335;width:7557;height:9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rd70nCAAAA3AAAAA8AAABkcnMvZG93bnJldi54bWxET01rwkAQvRf8D8sUequTllIkukoQhFZ6&#10;qNZ6HrNjEszOprurxv569yB4fLzvyay3rTqxD40TDS/DDBRL6UwjlYbNz+J5BCpEEkOtE9Zw4QCz&#10;6eBhQrlxZ1nxaR0rlUIk5KShjrHLEUNZs6UwdB1L4vbOW4oJ+gqNp3MKty2+Ztk7WmokNdTU8bzm&#10;8rA+Wg2/+PX3/3ncLf1q+70s8FIQbgqtnx77Ygwqch/v4pv7w2h4G6X56Uw6Aji9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a3e9JwgAAANwAAAAPAAAAAAAAAAAAAAAAAJ8C&#10;AABkcnMvZG93bnJldi54bWxQSwUGAAAAAAQABAD3AAAAjgMAAAAA&#10;">
                  <v:imagedata r:id="rId33" o:title=""/>
                </v:shape>
                <v:line id="Straight Connector 188" o:spid="_x0000_s1188" style="position:absolute;visibility:visible;mso-wrap-style:square" from="34131,25511" to="34163,65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N6esQAAADcAAAADwAAAGRycy9kb3ducmV2LnhtbESPwWrDMBBE74X8g9hAbo3sEkpwooSS&#10;NODSU2MffFysreXWWhlLsZ2/rwqFHoeZecPsj7PtxEiDbx0rSNcJCOLa6ZYbBWVxedyC8AFZY+eY&#10;FNzJw/GweNhjpt3EHzReQyMihH2GCkwIfSalrw1Z9GvXE0fv0w0WQ5RDI/WAU4TbTj4lybO02HJc&#10;MNjTyVD9fb1ZBWM1VbqcTPFl2rf3wryO+f0slVot55cdiEBz+A//tXOtYLNN4fdMPALy8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GQ3p6xAAAANwAAAAPAAAAAAAAAAAA&#10;AAAAAKECAABkcnMvZG93bnJldi54bWxQSwUGAAAAAAQABAD5AAAAkgMAAAAA&#10;" strokecolor="black [3213]" strokeweight="2.25pt">
                  <v:stroke joinstyle="miter"/>
                </v:line>
                <v:line id="Straight Connector 189" o:spid="_x0000_s1189" style="position:absolute;flip:x;visibility:visible;mso-wrap-style:square" from="54213,25892" to="54213,65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yGrcQAAADcAAAADwAAAGRycy9kb3ducmV2LnhtbESPUWvCMBSF3wX/Q7jC3jTVDSmdUYYw&#10;GGNjVv0Bd8m1LWtuSpLW+u+XwcDHwznnO5zNbrStGMiHxrGC5SIDQaydabhScD69znMQISIbbB2T&#10;ghsF2G2nkw0Wxl25pOEYK5EgHApUUMfYFVIGXZPFsHAdcfIuzluMSfpKGo/XBLetXGXZWlpsOC3U&#10;2NG+Jv1z7K2C9y//iY+H71Ln/eU28FrrXn8o9TAbX55BRBrjPfzffjMKnvIV/J1JR0B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t/IatxAAAANwAAAAPAAAAAAAAAAAA&#10;AAAAAKECAABkcnMvZG93bnJldi54bWxQSwUGAAAAAAQABAD5AAAAkgMAAAAA&#10;" strokecolor="black [3213]" strokeweight="2.25pt">
                  <v:stroke joinstyle="miter"/>
                </v:line>
                <v:line id="Straight Connector 190" o:spid="_x0000_s1190" style="position:absolute;visibility:visible;mso-wrap-style:square" from="77073,25860" to="77073,65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d1BlsQAAADcAAAADwAAAGRycy9kb3ducmV2LnhtbESPQWvCQBSE7wX/w/KE3urGWorEbESs&#10;gqWnGg8eH9lnNpp9G7JrEv99t1DocZiZb5hsPdpG9NT52rGC+SwBQVw6XXOl4FTsX5YgfEDW2Dgm&#10;BQ/ysM4nTxmm2g38Tf0xVCJC2KeowITQplL60pBFP3MtcfQurrMYouwqqTscItw28jVJ3qXFmuOC&#10;wZa2hsrb8W4V9OfhrE+DKa6m/vwqzK4/PD6kUs/TcbMCEWgM/+G/9kEreFsu4PdMPAIy/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3UGWxAAAANwAAAAPAAAAAAAAAAAA&#10;AAAAAKECAABkcnMvZG93bnJldi54bWxQSwUGAAAAAAQABAD5AAAAkgMAAAAA&#10;" strokecolor="black [3213]" strokeweight="2.25pt">
                  <v:stroke joinstyle="miter"/>
                </v:line>
                <v:line id="Straight Connector 191" o:spid="_x0000_s1191" style="position:absolute;visibility:visible;mso-wrap-style:square" from="100631,26098" to="100917,65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TZ4sQAAADcAAAADwAAAGRycy9kb3ducmV2LnhtbESPwWrDMBBE74X8g9hAb7XcEkpwLJvS&#10;pJDSU+IcclysjeXUWhlLtZ2/rwqFHIeZecPk5Ww7MdLgW8cKnpMUBHHtdMuNglP18bQG4QOyxs4x&#10;KbiRh7JYPOSYaTfxgcZjaESEsM9QgQmhz6T0tSGLPnE9cfQubrAYohwaqQecItx28iVNX6XFluOC&#10;wZ7eDdXfxx+rYDxPZ32aTHU17edXZXbj/raVSj0u57cNiEBzuIf/23utYLVewd+ZeARk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NNnixAAAANwAAAAPAAAAAAAAAAAA&#10;AAAAAKECAABkcnMvZG93bnJldi54bWxQSwUGAAAAAAQABAD5AAAAkgMAAAAA&#10;" strokecolor="black [3213]" strokeweight="2.25pt">
                  <v:stroke joinstyle="miter"/>
                </v:line>
                <v:shape id="Picture 192" o:spid="_x0000_s1192" type="#_x0000_t75" style="position:absolute;left:36464;top:18970;width:14510;height:40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baBTEAAAA3AAAAA8AAABkcnMvZG93bnJldi54bWxEj0FrwkAUhO8F/8PyCt7qppJUia6igqj0&#10;pJaeH9lnEs2+Dburxn/vCoUeh5n5hpnOO9OIGzlfW1bwOUhAEBdW11wq+DmuP8YgfEDW2FgmBQ/y&#10;MJ/13qaYa3vnPd0OoRQRwj5HBVUIbS6lLyoy6Ae2JY7eyTqDIUpXSu3wHuGmkcMk+ZIGa44LFba0&#10;qqi4HK5Gwchd/fmxOS9T4zfZd7Zsf9PLTqn+e7eYgAjUhf/wX3urFaTjDF5n4hGQsy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LbaBTEAAAA3AAAAA8AAAAAAAAAAAAAAAAA&#10;nwIAAGRycy9kb3ducmV2LnhtbFBLBQYAAAAABAAEAPcAAACQAwAAAAA=&#10;">
                  <v:imagedata r:id="rId19" o:title=""/>
                </v:shape>
                <v:shape id="Picture 193" o:spid="_x0000_s1193" type="#_x0000_t75" style="position:absolute;left:55705;top:18589;width:14272;height:4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xTcvHFAAAA3AAAAA8AAABkcnMvZG93bnJldi54bWxEj0FrwkAUhO+F/oflFXqrLxa1IbpKKbQU&#10;PKjRQ4+P7DMbmn0bsltN/70rCB6HmfmGWawG16oT96HxomE8ykCxVN40Ums47D9fclAhkhhqvbCG&#10;fw6wWj4+LKgw/iw7PpWxVgkioSANNsauQAyVZUdh5DuW5B197ygm2ddoejonuGvxNctm6KiRtGCp&#10;4w/L1W/55zSs36ah/GqHfL+xFda4nRzG+KP189PwPgcVeYj38K39bTRM8hlcz6QjgMsL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cU3LxxQAAANwAAAAPAAAAAAAAAAAAAAAA&#10;AJ8CAABkcnMvZG93bnJldi54bWxQSwUGAAAAAAQABAD3AAAAkQMAAAAA&#10;">
                  <v:imagedata r:id="rId31" o:title=""/>
                </v:shape>
                <v:shape id="Picture 194" o:spid="_x0000_s1194" type="#_x0000_t75" style="position:absolute;left:79994;top:19653;width:16192;height:26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0dz3GAAAA3AAAAA8AAABkcnMvZG93bnJldi54bWxEj0FrwkAUhO9C/8PyhN70xVKspK4SCgUr&#10;PVRre37Nviah2bdxd9Xor+8WhB6HmfmGmS9726oj+9A40TAZZ6BYSmcaqTTs3p9HM1AhkhhqnbCG&#10;MwdYLm4Gc8qNO8mGj9tYqQSRkJOGOsYuRwxlzZbC2HUsyft23lJM0ldoPJ0S3LZ4l2VTtNRIWqip&#10;46eay5/twWr4wNf95eXwtfabz7d1geeCcFdofTvsi0dQkfv4H762V0bD/ewB/s6kI4CL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TR3PcYAAADcAAAADwAAAAAAAAAAAAAA&#10;AACfAgAAZHJzL2Rvd25yZXYueG1sUEsFBgAAAAAEAAQA9wAAAJIDAAAAAA==&#10;">
                  <v:imagedata r:id="rId33" o:title=""/>
                </v:shape>
                <v:shape id="Straight Arrow Connector 195" o:spid="_x0000_s1195" type="#_x0000_t32" style="position:absolute;left:76787;top:27495;width:240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Ny7sIAAADcAAAADwAAAGRycy9kb3ducmV2LnhtbERPyU7DMBC9I/EP1iD1Rh1QitK0bgRd&#10;ED12OfQ4iockIh5Httu6/Xp8QOL49PZ5FU0vLuR8Z1nByzgDQVxb3XGj4HjYPBcgfEDW2FsmBTfy&#10;UC0eH+ZYanvlHV32oREphH2JCtoQhlJKX7dk0I/tQJy4b+sMhgRdI7XDawo3vXzNsjdpsOPU0OJA&#10;y5bqn/3ZKDjdt59r3bm4+sjr4R6n62IyyZQaPcX3GYhAMfyL/9xfWkFepLXpTDoCcvE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HNy7sIAAADcAAAADwAAAAAAAAAAAAAA&#10;AAChAgAAZHJzL2Rvd25yZXYueG1sUEsFBgAAAAAEAAQA+QAAAJADAAAAAA==&#10;" strokecolor="black [3213]" strokeweight="2.25pt">
                  <v:stroke startarrow="open" joinstyle="miter"/>
                </v:shape>
                <v:shape id="TextBox 20" o:spid="_x0000_s1196" type="#_x0000_t202" style="position:absolute;left:82042;top:24401;width:13967;height:36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XutsQA&#10;AADcAAAADwAAAGRycy9kb3ducmV2LnhtbESP0WrCQBRE3wX/YbmCb7pRtMTUVYqt4Js19gMu2dts&#10;muzdkN1q9OvdQsHHYWbOMOttbxtxoc5XjhXMpgkI4sLpiksFX+f9JAXhA7LGxjEpuJGH7WY4WGOm&#10;3ZVPdMlDKSKEfYYKTAhtJqUvDFn0U9cSR+/bdRZDlF0pdYfXCLeNnCfJi7RYcVww2NLOUFHnv1ZB&#10;mthjXa/mn94u7rOl2b27j/ZHqfGof3sFEagPz/B/+6AVLNIV/J2JR0B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TV7rb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Paging PCH</w:t>
                        </w:r>
                      </w:p>
                    </w:txbxContent>
                  </v:textbox>
                </v:shape>
                <v:shape id="Straight Arrow Connector 197" o:spid="_x0000_s1197" type="#_x0000_t32" style="position:absolute;left:54387;top:29194;width:2240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9zoNcIAAADcAAAADwAAAGRycy9kb3ducmV2LnhtbERPPW/CMBDdkfofrKvUDZxWgELAiVoK&#10;qB1LOzCe4msSNT5HtgHDr8dDJcan972qounFiZzvLCt4nmQgiGurO24U/HxvxzkIH5A19pZJwYU8&#10;VOXDaIWFtmf+otM+NCKFsC9QQRvCUEjp65YM+okdiBP3a53BkKBrpHZ4TuGmly9ZNpcGO04NLQ60&#10;bqn+2x+NgsP1c7fRnYvvb9N6uMbFJp/NMqWeHuPrEkSgGO7if/eHVjBdpPnpTDoCsr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79zoNcIAAADcAAAADwAAAAAAAAAAAAAA&#10;AAChAgAAZHJzL2Rvd25yZXYueG1sUEsFBgAAAAAEAAQA+QAAAJADAAAAAA==&#10;" strokecolor="black [3213]" strokeweight="2.25pt">
                  <v:stroke startarrow="open" joinstyle="miter"/>
                </v:shape>
                <v:shape id="TextBox 22" o:spid="_x0000_s1198" type="#_x0000_t202" style="position:absolute;left:53943;top:26095;width:25416;height:362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p0bcUA&#10;AADcAAAADwAAAGRycy9kb3ducmV2LnhtbESP3WrCQBSE7wt9h+UUelc3ES0as5FiLXhn/XmAQ/aY&#10;jcmeDdlV0z69Wyh4OczMN0y+HGwrrtT72rGCdJSAIC6drrlScDx8vc1A+ICssXVMCn7Iw7J4fsox&#10;0+7GO7ruQyUihH2GCkwIXSalLw1Z9CPXEUfv5HqLIcq+krrHW4TbVo6T5F1arDkuGOxoZahs9her&#10;YJbYbdPMx9/eTn7TqVl9unV3Vur1ZfhYgAg0hEf4v73RCibzFP7OxCMg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enRt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Paging Command PCH</w:t>
                        </w:r>
                      </w:p>
                    </w:txbxContent>
                  </v:textbox>
                </v:shape>
                <v:shape id="Straight Arrow Connector 199" o:spid="_x0000_s1199" type="#_x0000_t32" style="position:absolute;left:34544;top:30845;width:19208;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LT2cQAAADcAAAADwAAAGRycy9kb3ducmV2LnhtbESPT2sCMRTE7wW/Q3gFbzVbUdHVKGqt&#10;6NE/B4+Pzevu0s3LkqQa/fSNUOhxmJnfMLNFNI24kvO1ZQXvvQwEcWF1zaWC8+nzbQzCB2SNjWVS&#10;cCcPi3nnZYa5tjc+0PUYSpEg7HNUUIXQ5lL6oiKDvmdb4uR9WWcwJOlKqR3eEtw0sp9lI2mw5rRQ&#10;YUvriorv449RcHnstxtdu/ixGhTtI0424+EwU6r7GpdTEIFi+A//tXdawWDSh+eZdATk/B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QtPZxAAAANwAAAAPAAAAAAAAAAAA&#10;AAAAAKECAABkcnMvZG93bnJldi54bWxQSwUGAAAAAAQABAD5AAAAkgMAAAAA&#10;" strokecolor="black [3213]" strokeweight="2.25pt">
                  <v:stroke startarrow="open" joinstyle="miter"/>
                </v:shape>
                <v:shape id="TextBox 24" o:spid="_x0000_s1200" type="#_x0000_t202" style="position:absolute;left:34927;top:27746;width:22584;height:36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RPgcUA&#10;AADcAAAADwAAAGRycy9kb3ducmV2LnhtbESPzW7CMBCE70h9B2sr9VYc/ioSYlAFrcQNSPsAq3gb&#10;h8TrKHYh7dPXSJU4jmbmG02+GWwrLtT72rGCyTgBQVw6XXOl4PPj/XkJwgdkja1jUvBDHjbrh1GO&#10;mXZXPtGlCJWIEPYZKjAhdJmUvjRk0Y9dRxy9L9dbDFH2ldQ9XiPctnKaJC/SYs1xwWBHW0NlU3xb&#10;BcvEHpomnR69nf9OFma7c2/dWamnx+F1BSLQEO7h//ZeK5inM7idiUdAr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5E+B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Paging </w:t>
                        </w:r>
                        <w:proofErr w:type="spellStart"/>
                        <w:r>
                          <w:rPr>
                            <w:rFonts w:ascii="Century Gothic" w:hAnsi="Century Gothic" w:cstheme="minorBidi"/>
                            <w:b/>
                            <w:bCs/>
                            <w:color w:val="000000" w:themeColor="text1"/>
                            <w:kern w:val="24"/>
                            <w:sz w:val="28"/>
                            <w:szCs w:val="28"/>
                            <w:lang w:val="fr-FR"/>
                          </w:rPr>
                          <w:t>Request</w:t>
                        </w:r>
                        <w:proofErr w:type="spellEnd"/>
                        <w:r>
                          <w:rPr>
                            <w:rFonts w:ascii="Century Gothic" w:hAnsi="Century Gothic" w:cstheme="minorBidi"/>
                            <w:b/>
                            <w:bCs/>
                            <w:color w:val="000000" w:themeColor="text1"/>
                            <w:kern w:val="24"/>
                            <w:sz w:val="28"/>
                            <w:szCs w:val="28"/>
                            <w:lang w:val="fr-FR"/>
                          </w:rPr>
                          <w:t xml:space="preserve"> PCH</w:t>
                        </w:r>
                      </w:p>
                    </w:txbxContent>
                  </v:textbox>
                </v:shape>
                <v:shape id="Straight Arrow Connector 201" o:spid="_x0000_s1201" type="#_x0000_t32" style="position:absolute;left:34385;top:35734;width:19193;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oP18UAAADcAAAADwAAAGRycy9kb3ducmV2LnhtbESPzWvCQBTE7wX/h+UJvdWNn2h0ldZS&#10;8KT4dfD2yD6TaPZtyK4x9a93C0KPw8z8hpktGlOImiqXW1bQ7UQgiBOrc04VHPY/H2MQziNrLCyT&#10;gl9ysJi33mYYa3vnLdU7n4oAYRejgsz7MpbSJRkZdB1bEgfvbCuDPsgqlbrCe4CbQvaiaCQN5hwW&#10;MixpmVFy3d2MAqo3635zm3ydhltve/r4vbmMH0q9t5vPKQhPjf8Pv9orrWAwGcDfmXAE5PwJ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voP18UAAADcAAAADwAAAAAAAAAA&#10;AAAAAAChAgAAZHJzL2Rvd25yZXYueG1sUEsFBgAAAAAEAAQA+QAAAJMDAAAAAA==&#10;" strokecolor="black [3213]" strokeweight="2.25pt">
                  <v:stroke endarrow="open" joinstyle="miter"/>
                </v:shape>
                <v:shape id="TextBox 26" o:spid="_x0000_s1202" type="#_x0000_t202" style="position:absolute;left:32779;top:32890;width:25706;height:36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FybsMA&#10;AADcAAAADwAAAGRycy9kb3ducmV2LnhtbESP3YrCMBSE7xd8h3AE79ZU0UWrUcQf2Dt31Qc4NMem&#10;tjkpTdS6T28EYS+HmfmGmS9bW4kbNb5wrGDQT0AQZ04XnCs4HXefExA+IGusHJOCB3lYLjofc0y1&#10;u/Mv3Q4hFxHCPkUFJoQ6ldJnhiz6vquJo3d2jcUQZZNL3eA9wm0lh0nyJS0WHBcM1rQ2lJWHq1Uw&#10;Sey+LKfDH29Hf4OxWW/ctr4o1eu2qxmIQG34D7/b31rBaDqG15l4BOTi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EFybsMAAADcAAAADwAAAAAAAAAAAAAAAACYAgAAZHJzL2Rv&#10;d25yZXYueG1sUEsFBgAAAAAEAAQA9QAAAIgDA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Channel </w:t>
                        </w:r>
                        <w:proofErr w:type="spellStart"/>
                        <w:r>
                          <w:rPr>
                            <w:rFonts w:ascii="Century Gothic" w:hAnsi="Century Gothic" w:cstheme="minorBidi"/>
                            <w:b/>
                            <w:bCs/>
                            <w:color w:val="000000" w:themeColor="text1"/>
                            <w:kern w:val="24"/>
                            <w:sz w:val="28"/>
                            <w:szCs w:val="28"/>
                            <w:lang w:val="fr-FR"/>
                          </w:rPr>
                          <w:t>Request</w:t>
                        </w:r>
                        <w:proofErr w:type="spellEnd"/>
                        <w:r>
                          <w:rPr>
                            <w:rFonts w:ascii="Century Gothic" w:hAnsi="Century Gothic" w:cstheme="minorBidi"/>
                            <w:b/>
                            <w:bCs/>
                            <w:color w:val="000000" w:themeColor="text1"/>
                            <w:kern w:val="24"/>
                            <w:sz w:val="28"/>
                            <w:szCs w:val="28"/>
                            <w:lang w:val="fr-FR"/>
                          </w:rPr>
                          <w:t xml:space="preserve"> RACH</w:t>
                        </w:r>
                      </w:p>
                    </w:txbxContent>
                  </v:textbox>
                </v:shape>
                <v:shape id="Straight Arrow Connector 203" o:spid="_x0000_s1203" type="#_x0000_t32" style="position:absolute;left:54387;top:37385;width:22400;height: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WQ0O8YAAADcAAAADwAAAGRycy9kb3ducmV2LnhtbESPzWvCQBTE7wX/h+UJvdWNtoqJWaUf&#10;FHpS/Dp4e2SfSTT7NmTXmPrXu4WCx2FmfsOki85UoqXGlZYVDAcRCOLM6pJzBbvt98sUhPPIGivL&#10;pOCXHCzmvacUE22vvKZ243MRIOwSVFB4XydSuqwgg25ga+LgHW1j0AfZ5FI3eA1wU8lRFE2kwZLD&#10;QoE1fRaUnTcXo4Da1fK1u8Qfh/Ha25Hef61O05tSz/3ufQbCU+cf4f/2j1bwFk/g70w4AnJ+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1kNDvGAAAA3AAAAA8AAAAAAAAA&#10;AAAAAAAAoQIAAGRycy9kb3ducmV2LnhtbFBLBQYAAAAABAAEAPkAAACUAwAAAAA=&#10;" strokecolor="black [3213]" strokeweight="2.25pt">
                  <v:stroke endarrow="open" joinstyle="miter"/>
                </v:shape>
                <v:shape id="TextBox 28" o:spid="_x0000_s1204" type="#_x0000_t202" style="position:absolute;left:57214;top:34287;width:20338;height:36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9JgsQA&#10;AADcAAAADwAAAGRycy9kb3ducmV2LnhtbESPwW7CMBBE70j8g7VI3IoDopSEGISglbjR0n7AKt7G&#10;IfE6ig2k/foaqRLH0cy80eSb3jbiSp2vHCuYThIQxIXTFZcKvj7fnpYgfEDW2DgmBT/kYbMeDnLM&#10;tLvxB11PoRQRwj5DBSaENpPSF4Ys+olriaP37TqLIcqulLrDW4TbRs6SZCEtVhwXDLa0M1TUp4tV&#10;sEzssa7T2bu389/ps9nt3Wt7Vmo86rcrEIH68Aj/tw9awTx9gfuZeAT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SYL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Channel </w:t>
                        </w:r>
                        <w:proofErr w:type="spellStart"/>
                        <w:r>
                          <w:rPr>
                            <w:rFonts w:ascii="Century Gothic" w:hAnsi="Century Gothic" w:cstheme="minorBidi"/>
                            <w:b/>
                            <w:bCs/>
                            <w:color w:val="000000" w:themeColor="text1"/>
                            <w:kern w:val="24"/>
                            <w:sz w:val="28"/>
                            <w:szCs w:val="28"/>
                            <w:lang w:val="fr-FR"/>
                          </w:rPr>
                          <w:t>Required</w:t>
                        </w:r>
                        <w:proofErr w:type="spellEnd"/>
                      </w:p>
                    </w:txbxContent>
                  </v:textbox>
                </v:shape>
                <v:shape id="Straight Arrow Connector 205" o:spid="_x0000_s1205" type="#_x0000_t32" style="position:absolute;left:54213;top:40608;width:22574;height:14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rkM8IAAADcAAAADwAAAGRycy9kb3ducmV2LnhtbERPPW/CMBDdkfofrKvUDZxWgELAiVoK&#10;qB1LOzCe4msSNT5HtgHDr8dDJcan972qounFiZzvLCt4nmQgiGurO24U/HxvxzkIH5A19pZJwYU8&#10;VOXDaIWFtmf+otM+NCKFsC9QQRvCUEjp65YM+okdiBP3a53BkKBrpHZ4TuGmly9ZNpcGO04NLQ60&#10;bqn+2x+NgsP1c7fRnYvvb9N6uMbFJp/NMqWeHuPrEkSgGO7if/eHVjBdpLXpTDoCsr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arkM8IAAADcAAAADwAAAAAAAAAAAAAA&#10;AAChAgAAZHJzL2Rvd25yZXYueG1sUEsFBgAAAAAEAAQA+QAAAJADAAAAAA==&#10;" strokecolor="black [3213]" strokeweight="2.25pt">
                  <v:stroke startarrow="open" joinstyle="miter"/>
                </v:shape>
                <v:shape id="TextBox 30" o:spid="_x0000_s1206" type="#_x0000_t202" style="position:absolute;left:56783;top:37670;width:21543;height:36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x4a8QA&#10;AADcAAAADwAAAGRycy9kb3ducmV2LnhtbESP3WrCQBSE7wu+w3IE7+pGscVEVxF/oHetPw9wyB6z&#10;MdmzIbtq9Om7hYKXw8x8w8yXna3FjVpfOlYwGiYgiHOnSy4UnI679ykIH5A11o5JwYM8LBe9tzlm&#10;2t15T7dDKESEsM9QgQmhyaT0uSGLfuga4uidXWsxRNkWUrd4j3Bby3GSfEqLJccFgw2tDeXV4WoV&#10;TBP7XVXp+MfbyXP0YdYbt20uSg363WoGIlAXXuH/9pdWMElT+DsTj4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MeGv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Channel Activation</w:t>
                        </w:r>
                      </w:p>
                    </w:txbxContent>
                  </v:textbox>
                </v:shape>
                <v:shape id="Straight Arrow Connector 207" o:spid="_x0000_s1207" type="#_x0000_t32" style="position:absolute;left:53959;top:44592;width:23114;height:14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yqTzsEAAADcAAAADwAAAGRycy9kb3ducmV2LnhtbERPy4rCMBTdC/5DuII7TXVw0GoUdRBm&#10;pfhauLs017ba3JQm1o5fP1kILg/nPVs0phA1VS63rGDQj0AQJ1bnnCo4HTe9MQjnkTUWlknBHzlY&#10;zNutGcbaPnlP9cGnIoSwi1FB5n0ZS+mSjAy6vi2JA3e1lUEfYJVKXeEzhJtCDqPoWxrMOTRkWNI6&#10;o+R+eBgFVO+2X81jsrqM9t4O9flndxu/lOp2muUUhKfGf8Rv969WMIrC/HAmHAE5/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jKpPOwQAAANwAAAAPAAAAAAAAAAAAAAAA&#10;AKECAABkcnMvZG93bnJldi54bWxQSwUGAAAAAAQABAD5AAAAjwMAAAAA&#10;" strokecolor="black [3213]" strokeweight="2.25pt">
                  <v:stroke endarrow="open" joinstyle="miter"/>
                </v:shape>
                <v:shape id="TextBox 32" o:spid="_x0000_s1208" type="#_x0000_t202" style="position:absolute;left:54025;top:41654;width:26575;height:36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Hud8QA&#10;AADcAAAADwAAAGRycy9kb3ducmV2LnhtbESPUWvCMBSF3wf+h3CFvc2kModWowyn4Jtbtx9wae6a&#10;rs1NaaJWf70ZDPZ4OOd8h7PaDK4VZ+pD7VlDNlEgiEtvaq40fH3un+YgQkQ22HomDVcKsFmPHlaY&#10;G3/hDzoXsRIJwiFHDTbGLpcylJYchonviJP37XuHMcm+kqbHS4K7Vk6VepEOa04LFjvaWiqb4uQ0&#10;zJU7Ns1i+h7c8y2b2e2b33U/Wj+Oh9cliEhD/A//tQ9Gw0xl8HsmHQG5v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R7nf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Channel Activation ACK</w:t>
                        </w:r>
                      </w:p>
                    </w:txbxContent>
                  </v:textbox>
                </v:shape>
                <v:shape id="Straight Arrow Connector 209" o:spid="_x0000_s1209" type="#_x0000_t32" style="position:absolute;left:54308;top:48720;width:22558;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qlJw8QAAADcAAAADwAAAGRycy9kb3ducmV2LnhtbESPQWsCMRSE7wX/Q3hCbzVR3KJbo2i1&#10;0h6rPfT42LzuLm5eliTV1F/fCIUeh5n5hlmsku3EmXxoHWsYjxQI4sqZlmsNH8eXhxmIEJENdo5J&#10;ww8FWC0HdwssjbvwO50PsRYZwqFEDU2MfSllqBqyGEauJ87el/MWY5a+lsbjJcNtJydKPUqLLeeF&#10;Bnt6bqg6Hb6ths/r235nWp+2m2nVX9N8NysKpfX9MK2fQERK8T/81341Ggo1gduZfATk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uqUnDxAAAANwAAAAPAAAAAAAAAAAA&#10;AAAAAKECAABkcnMvZG93bnJldi54bWxQSwUGAAAAAAQABAD5AAAAkgMAAAAA&#10;" strokecolor="black [3213]" strokeweight="2.25pt">
                  <v:stroke startarrow="open" joinstyle="miter"/>
                </v:shape>
                <v:shape id="TextBox 34" o:spid="_x0000_s1210" type="#_x0000_t202" style="position:absolute;left:52991;top:45594;width:37444;height:36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Vm8QA&#10;AADcAAAADwAAAGRycy9kb3ducmV2LnhtbESP3WoCMRSE7wu+QzhC72riX9GtUUQreFdr+wCHzXGz&#10;3c3Jsom6+vSmUOjlMDPfMItV52pxoTaUnjUMBwoEce5NyYWG76/dywxEiMgGa8+k4UYBVsve0wIz&#10;46/8SZdjLESCcMhQg42xyaQMuSWHYeAb4uSdfOswJtkW0rR4TXBXy5FSr9JhyWnBYkMbS3l1PDsN&#10;M+U+qmo+OgQ3uQ+ndrP1782P1s/9bv0GIlIX/8N/7b3RMFVj+D2Tjo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P1Zv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Immediate</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Assignment</w:t>
                        </w:r>
                        <w:proofErr w:type="spellEnd"/>
                        <w:r>
                          <w:rPr>
                            <w:rFonts w:ascii="Century Gothic" w:hAnsi="Century Gothic" w:cstheme="minorBidi"/>
                            <w:b/>
                            <w:bCs/>
                            <w:color w:val="000000" w:themeColor="text1"/>
                            <w:kern w:val="24"/>
                            <w:sz w:val="28"/>
                            <w:szCs w:val="28"/>
                            <w:lang w:val="fr-FR"/>
                          </w:rPr>
                          <w:t xml:space="preserve"> Command </w:t>
                        </w:r>
                      </w:p>
                    </w:txbxContent>
                  </v:textbox>
                </v:shape>
                <v:shape id="Straight Arrow Connector 211" o:spid="_x0000_s1211" type="#_x0000_t32" style="position:absolute;left:34290;top:50974;width:19827;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gx0LMUAAADcAAAADwAAAGRycy9kb3ducmV2LnhtbESPT08CMRTE7yZ8h+aRcJNWwhpcKUT5&#10;Y+QIevD4sn3ubty+btoChU9PTUw8TmbmN5n5MtlOnMiH1rGGh7ECQVw503Kt4fNjez8DESKywc4x&#10;abhQgOVicDfH0rgz7+l0iLXIEA4lamhi7EspQ9WQxTB2PXH2vp23GLP0tTQezxluOzlR6lFabDkv&#10;NNjTqqHq53C0Gr6uu7eNaX1av06r/pqeNrOiUFqPhunlGUSkFP/Df+13o6FQU/g9k4+A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gx0LMUAAADcAAAADwAAAAAAAAAA&#10;AAAAAAChAgAAZHJzL2Rvd25yZXYueG1sUEsFBgAAAAAEAAQA+QAAAJMDAAAAAA==&#10;" strokecolor="black [3213]" strokeweight="2.25pt">
                  <v:stroke startarrow="open" joinstyle="miter"/>
                </v:shape>
                <v:shape id="TextBox 36" o:spid="_x0000_s1212" type="#_x0000_t202" style="position:absolute;left:34147;top:47861;width:25416;height:36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rodMQA&#10;AADcAAAADwAAAGRycy9kb3ducmV2LnhtbESP0WoCMRRE3wv+Q7iCbzVR3KKrUUQr9K2t+gGXzXWz&#10;7uZm2aS69uubQqGPw8ycYVab3jXiRl2oPGuYjBUI4sKbiksN59PheQ4iRGSDjWfS8KAAm/XgaYW5&#10;8Xf+pNsxliJBOOSowcbY5lKGwpLDMPYtcfIuvnMYk+xKaTq8J7hr5FSpF+mw4rRgsaWdpaI+fjkN&#10;c+Xe63ox/Qhu9j3J7G7vX9ur1qNhv12CiNTH//Bf+81oyFQGv2fSEZ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6q6HT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Immediate</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Assignment</w:t>
                        </w:r>
                        <w:proofErr w:type="spellEnd"/>
                      </w:p>
                    </w:txbxContent>
                  </v:textbox>
                </v:shape>
                <v:shape id="Straight Arrow Connector 213" o:spid="_x0000_s1213" type="#_x0000_t32" style="position:absolute;left:34798;top:57007;width:19208;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4+uIcUAAADcAAAADwAAAGRycy9kb3ducmV2LnhtbESPT4vCMBTE74LfITxhb5qqKNo1iruy&#10;4Enxzx729mjettXmpTSxVj+9EQSPw8z8hpktGlOImiqXW1bQ70UgiBOrc04VHA8/3QkI55E1FpZJ&#10;wY0cLObt1gxjba+8o3rvUxEg7GJUkHlfxlK6JCODrmdL4uD928qgD7JKpa7wGuCmkIMoGkuDOYeF&#10;DEv6zig57y9GAdXbzbC5TL/+RjtvB/p3tT1N7kp9dJrlJwhPjX+HX+21VjCKxvA8E46AnD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4+uIcUAAADcAAAADwAAAAAAAAAA&#10;AAAAAAChAgAAZHJzL2Rvd25yZXYueG1sUEsFBgAAAAAEAAQA+QAAAJMDAAAAAA==&#10;" strokecolor="black [3213]" strokeweight="2.25pt">
                  <v:stroke endarrow="open" joinstyle="miter"/>
                </v:shape>
                <v:shape id="TextBox 38" o:spid="_x0000_s1214" type="#_x0000_t202" style="position:absolute;left:37782;top:53927;width:19424;height:36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TTmMQA&#10;AADcAAAADwAAAGRycy9kb3ducmV2LnhtbESP0WoCMRRE3wv+Q7hC3zRRtNXVKEUr9K1W/YDL5rpZ&#10;d3OzbFJd+/VNQejjMDNnmOW6c7W4UhtKzxpGQwWCOPem5ELD6bgbzECEiGyw9kwa7hRgveo9LTEz&#10;/sZfdD3EQiQIhww12BibTMqQW3IYhr4hTt7Ztw5jkm0hTYu3BHe1HCv1Ih2WnBYsNrSxlFeHb6dh&#10;ptxnVc3H++AmP6Op3Wz9e3PR+rnfvS1AROrif/jR/jAapuoV/s6kIyB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E005j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Paging </w:t>
                        </w:r>
                        <w:proofErr w:type="spellStart"/>
                        <w:r>
                          <w:rPr>
                            <w:rFonts w:ascii="Century Gothic" w:hAnsi="Century Gothic" w:cstheme="minorBidi"/>
                            <w:b/>
                            <w:bCs/>
                            <w:color w:val="000000" w:themeColor="text1"/>
                            <w:kern w:val="24"/>
                            <w:sz w:val="28"/>
                            <w:szCs w:val="28"/>
                            <w:lang w:val="fr-FR"/>
                          </w:rPr>
                          <w:t>Response</w:t>
                        </w:r>
                        <w:proofErr w:type="spellEnd"/>
                      </w:p>
                    </w:txbxContent>
                  </v:textbox>
                </v:shape>
                <v:shape id="TextBox 39" o:spid="_x0000_s1215" type="#_x0000_t202" style="position:absolute;left:40733;top:51087;width:9374;height:39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KtH6sEA&#10;AADcAAAADwAAAGRycy9kb3ducmV2LnhtbERP3WrCMBS+F/YO4Qy800TRUatRhnPg3abbAxyaY1Pb&#10;nJQmaufTLxeClx/f/2rTu0ZcqQuVZw2TsQJBXHhTcanh9+dzlIEIEdlg45k0/FGAzfplsMLc+Bsf&#10;6HqMpUghHHLUYGNscylDYclhGPuWOHEn3zmMCXalNB3eUrhr5FSpN+mw4tRgsaWtpaI+XpyGTLmv&#10;ul5Mv4Ob3Sdzu/3wu/as9fC1f1+CiNTHp/jh3hsNc5XWpjPpCMj1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CrR+rBAAAA3AAAAA8AAAAAAAAAAAAAAAAAmAIAAGRycy9kb3du&#10;cmV2LnhtbFBLBQYAAAAABAAEAPUAAACG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32"/>
                            <w:szCs w:val="32"/>
                            <w:lang w:val="fr-FR"/>
                          </w:rPr>
                          <w:t>AGCH</w:t>
                        </w:r>
                      </w:p>
                    </w:txbxContent>
                  </v:textbox>
                </v:shape>
                <v:shape id="TextBox 40" o:spid="_x0000_s1216" type="#_x0000_t202" style="position:absolute;left:40607;top:57101;width:10377;height:398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ficcQA&#10;AADcAAAADwAAAGRycy9kb3ducmV2LnhtbESPUWvCMBSF3wX/Q7jC3jSpzKGdqQy3gW+buh9waa5N&#10;bXNTmkw7f/0yGPh4OOd8h7PeDK4VF+pD7VlDNlMgiEtvaq40fB3fp0sQISIbbD2Thh8KsCnGozXm&#10;xl95T5dDrESCcMhRg42xy6UMpSWHYeY74uSdfO8wJtlX0vR4TXDXyrlST9JhzWnBYkdbS2Vz+HYa&#10;lsp9NM1q/hnc4y1b2O2rf+vOWj9MhpdnEJGGeA//t3dGw0Kt4O9MOgKy+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4nH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32"/>
                            <w:szCs w:val="32"/>
                            <w:lang w:val="fr-FR"/>
                          </w:rPr>
                          <w:t>SDCCH</w:t>
                        </w:r>
                      </w:p>
                    </w:txbxContent>
                  </v:textbox>
                </v:shape>
                <v:shape id="Straight Arrow Connector 217" o:spid="_x0000_s1217" type="#_x0000_t32" style="position:absolute;left:54752;top:58515;width:22035;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vMFE8MAAADcAAAADwAAAGRycy9kb3ducmV2LnhtbERPy2rCQBTdF/oPwxXc1Ykplpg6hj4Q&#10;XBlM66K7S+Y2Sc3cCZkxRr++sxBcHs57lY2mFQP1rrGsYD6LQBCXVjdcKfj+2jwlIJxH1thaJgUX&#10;cpCtHx9WmGp75j0Nha9ECGGXooLa+y6V0pU1GXQz2xEH7tf2Bn2AfSV1j+cQbloZR9GLNNhwaKix&#10;o4+aymNxMgpoyHfP42n5/rPYexvrw2f+l1yVmk7Gt1cQnkZ/F9/cW61gMQ/zw5lwBOT6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bzBRPDAAAA3AAAAA8AAAAAAAAAAAAA&#10;AAAAoQIAAGRycy9kb3ducmV2LnhtbFBLBQYAAAAABAAEAPkAAACRAwAAAAA=&#10;" strokecolor="black [3213]" strokeweight="2.25pt">
                  <v:stroke endarrow="open" joinstyle="miter"/>
                </v:shape>
                <v:shape id="TextBox 42" o:spid="_x0000_s1218" type="#_x0000_t202" style="position:absolute;left:57734;top:55451;width:19424;height:36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h4qsMA&#10;AADcAAAADwAAAGRycy9kb3ducmV2LnhtbESP3WrCQBSE74W+w3IKvdNNpIpGVynWQu/8fYBD9piN&#10;yZ4N2VXTPr0rCF4OM/MNM192thZXan3pWEE6SEAQ506XXCg4Hn76ExA+IGusHZOCP/KwXLz15php&#10;d+MdXfehEBHCPkMFJoQmk9Lnhiz6gWuIo3dyrcUQZVtI3eItwm0th0kylhZLjgsGG1oZyqv9xSqY&#10;JHZTVdPh1tvP/3RkVt9u3ZyV+njvvmYgAnXhFX62f7WCUZrC40w8An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Eh4qsMAAADcAAAADwAAAAAAAAAAAAAAAACYAgAAZHJzL2Rv&#10;d25yZXYueG1sUEsFBgAAAAAEAAQA9QAAAIgDA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Paging </w:t>
                        </w:r>
                        <w:proofErr w:type="spellStart"/>
                        <w:r>
                          <w:rPr>
                            <w:rFonts w:ascii="Century Gothic" w:hAnsi="Century Gothic" w:cstheme="minorBidi"/>
                            <w:b/>
                            <w:bCs/>
                            <w:color w:val="000000" w:themeColor="text1"/>
                            <w:kern w:val="24"/>
                            <w:sz w:val="28"/>
                            <w:szCs w:val="28"/>
                            <w:lang w:val="fr-FR"/>
                          </w:rPr>
                          <w:t>Response</w:t>
                        </w:r>
                        <w:proofErr w:type="spellEnd"/>
                      </w:p>
                    </w:txbxContent>
                  </v:textbox>
                </v:shape>
                <v:shape id="Straight Arrow Connector 219" o:spid="_x0000_s1219" type="#_x0000_t32" style="position:absolute;left:77422;top:60039;width:2320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W0+/8UAAADcAAAADwAAAGRycy9kb3ducmV2LnhtbESPQWvCQBSE7wX/w/KE3urGFCVNXaVV&#10;Cj0paj14e2Rfk2j2bciuMfrrXUHwOMzMN8xk1plKtNS40rKC4SACQZxZXXKu4G/785aAcB5ZY2WZ&#10;FFzIwWzae5lgqu2Z19RufC4ChF2KCgrv61RKlxVk0A1sTRy8f9sY9EE2udQNngPcVDKOorE0WHJY&#10;KLCmeUHZcXMyCqhdLd+708f3frT2Nta7xeqQXJV67XdfnyA8df4ZfrR/tYLRMIb7mXAE5PQ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W0+/8UAAADcAAAADwAAAAAAAAAA&#10;AAAAAAChAgAAZHJzL2Rvd25yZXYueG1sUEsFBgAAAAAEAAQA+QAAAJMDAAAAAA==&#10;" strokecolor="black [3213]" strokeweight="2.25pt">
                  <v:stroke endarrow="open" joinstyle="miter"/>
                </v:shape>
                <v:shape id="TextBox 44" o:spid="_x0000_s1220" type="#_x0000_t202" style="position:absolute;left:82518;top:56960;width:19424;height:36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ZDRsUA&#10;AADcAAAADwAAAGRycy9kb3ducmV2LnhtbESPzW7CMBCE75V4B2uReitO+Kkg4EQVtFJvpcADrOIl&#10;DonXUexCytPXlSr1OJqZbzSbYrCtuFLva8cK0kkCgrh0uuZKwen49rQE4QOyxtYxKfgmD0U+ethg&#10;pt2NP+l6CJWIEPYZKjAhdJmUvjRk0U9cRxy9s+sthij7SuoebxFuWzlNkmdpsea4YLCjraGyOXxZ&#10;BcvEfjTNarr3dn5PF2a7c6/dRanH8fCyBhFoCP/hv/a7VrBIZ/B7Jh4Bm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1kNG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Paging </w:t>
                        </w:r>
                        <w:proofErr w:type="spellStart"/>
                        <w:r>
                          <w:rPr>
                            <w:rFonts w:ascii="Century Gothic" w:hAnsi="Century Gothic" w:cstheme="minorBidi"/>
                            <w:b/>
                            <w:bCs/>
                            <w:color w:val="000000" w:themeColor="text1"/>
                            <w:kern w:val="24"/>
                            <w:sz w:val="28"/>
                            <w:szCs w:val="28"/>
                            <w:lang w:val="fr-FR"/>
                          </w:rPr>
                          <w:t>Response</w:t>
                        </w:r>
                        <w:proofErr w:type="spellEnd"/>
                      </w:p>
                    </w:txbxContent>
                  </v:textbox>
                </v:shape>
                <v:shape id="Straight Arrow Connector 221" o:spid="_x0000_s1221" type="#_x0000_t32" style="position:absolute;left:34131;top:63055;width:66786;height:1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9Xi8cQAAADcAAAADwAAAGRycy9kb3ducmV2LnhtbESPT2sCMRTE70K/Q3iF3mrW4oquRukf&#10;FT3WevD42Dx3FzcvS5Jq6qc3QsHjMDO/YWaLaFpxJucbywoG/QwEcWl1w5WC/c/qdQzCB2SNrWVS&#10;8EceFvOn3gwLbS/8TeddqESCsC9QQR1CV0jpy5oM+r7tiJN3tM5gSNJVUju8JLhp5VuWjaTBhtNC&#10;jR191lSedr9GweG6XS914+LXx7DsrnGyHOd5ptTLc3yfgggUwyP8395oBflgCPcz6QjI+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1eLxxAAAANwAAAAPAAAAAAAAAAAA&#10;AAAAAKECAABkcnMvZG93bnJldi54bWxQSwUGAAAAAAQABAD5AAAAkgMAAAAA&#10;" strokecolor="black [3213]" strokeweight="2.25pt">
                  <v:stroke startarrow="open" joinstyle="miter"/>
                </v:shape>
                <v:shape id="TextBox 46" o:spid="_x0000_s1222" type="#_x0000_t202" style="position:absolute;left:55705;top:60387;width:24791;height:36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N+qcQA&#10;AADcAAAADwAAAGRycy9kb3ducmV2LnhtbESP3WrCQBSE7wt9h+UUvKubiCkaXaVYC95Zfx7gkD3N&#10;psmeDdlVU5/eFQQvh5n5hpkve9uIM3W+cqwgHSYgiAunKy4VHA/f7xMQPiBrbByTgn/ysFy8vswx&#10;1+7COzrvQykihH2OCkwIbS6lLwxZ9EPXEkfv13UWQ5RdKXWHlwi3jRwlyYe0WHFcMNjSylBR709W&#10;wSSx27qejn68HV/TzKy+3Lr9U2rw1n/OQATqwzP8aG+0gizN4H4mHgG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zfqn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Connection </w:t>
                        </w:r>
                        <w:proofErr w:type="spellStart"/>
                        <w:r>
                          <w:rPr>
                            <w:rFonts w:ascii="Century Gothic" w:hAnsi="Century Gothic" w:cstheme="minorBidi"/>
                            <w:b/>
                            <w:bCs/>
                            <w:color w:val="000000" w:themeColor="text1"/>
                            <w:kern w:val="24"/>
                            <w:sz w:val="28"/>
                            <w:szCs w:val="28"/>
                            <w:lang w:val="fr-FR"/>
                          </w:rPr>
                          <w:t>Accepted</w:t>
                        </w:r>
                        <w:proofErr w:type="spellEnd"/>
                      </w:p>
                    </w:txbxContent>
                  </v:textbox>
                </v:shape>
                <w10:anchorlock/>
              </v:group>
            </w:pict>
          </mc:Fallback>
        </mc:AlternateContent>
      </w:r>
    </w:p>
    <w:p w:rsidR="00640872" w:rsidRPr="00AD6499" w:rsidRDefault="00640872" w:rsidP="00640872">
      <w:pPr>
        <w:rPr>
          <w:b/>
          <w:bCs/>
        </w:rPr>
      </w:pPr>
      <w:r w:rsidRPr="00B812A6">
        <w:rPr>
          <w:b/>
          <w:bCs/>
          <w:lang w:val="fr-FR"/>
        </w:rPr>
        <w:t xml:space="preserve">Mobile </w:t>
      </w:r>
      <w:proofErr w:type="spellStart"/>
      <w:r w:rsidRPr="00B812A6">
        <w:rPr>
          <w:b/>
          <w:bCs/>
          <w:lang w:val="fr-FR"/>
        </w:rPr>
        <w:t>Originat</w:t>
      </w:r>
      <w:r w:rsidR="00CE21FD">
        <w:rPr>
          <w:b/>
          <w:bCs/>
          <w:lang w:val="fr-FR"/>
        </w:rPr>
        <w:t>ing</w:t>
      </w:r>
      <w:proofErr w:type="spellEnd"/>
      <w:r w:rsidR="00CE21FD">
        <w:rPr>
          <w:b/>
          <w:bCs/>
          <w:lang w:val="fr-FR"/>
        </w:rPr>
        <w:t xml:space="preserve"> Call</w:t>
      </w:r>
    </w:p>
    <w:p w:rsidR="00640872" w:rsidRDefault="002A30DE" w:rsidP="00640872">
      <w:pPr>
        <w:rPr>
          <w:b/>
          <w:bCs/>
        </w:rPr>
      </w:pPr>
      <w:r>
        <w:rPr>
          <w:b/>
          <w:bCs/>
          <w:noProof/>
          <w:lang w:eastAsia="zh-CN"/>
        </w:rPr>
        <mc:AlternateContent>
          <mc:Choice Requires="wpg">
            <w:drawing>
              <wp:inline distT="0" distB="0" distL="0" distR="0">
                <wp:extent cx="6219646" cy="3933645"/>
                <wp:effectExtent l="0" t="0" r="0" b="0"/>
                <wp:docPr id="402" name="Group 2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9646" cy="3933645"/>
                          <a:chOff x="31337" y="15573"/>
                          <a:chExt cx="85233" cy="52794"/>
                        </a:xfrm>
                      </wpg:grpSpPr>
                      <pic:pic xmlns:pic="http://schemas.openxmlformats.org/drawingml/2006/picture">
                        <pic:nvPicPr>
                          <pic:cNvPr id="403" name="Picture 22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31337" y="17510"/>
                            <a:ext cx="4937" cy="693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4" name="Picture 22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50974" y="16875"/>
                            <a:ext cx="5080" cy="81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5" name="Picture 2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73294" y="16335"/>
                            <a:ext cx="7557" cy="914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6" name="Picture 2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96789" y="15573"/>
                            <a:ext cx="6446" cy="9906"/>
                          </a:xfrm>
                          <a:prstGeom prst="rect">
                            <a:avLst/>
                          </a:prstGeom>
                          <a:noFill/>
                          <a:extLst>
                            <a:ext uri="{909E8E84-426E-40DD-AFC4-6F175D3DCCD1}">
                              <a14:hiddenFill xmlns:a14="http://schemas.microsoft.com/office/drawing/2010/main">
                                <a:solidFill>
                                  <a:srgbClr val="FFFFFF"/>
                                </a:solidFill>
                              </a14:hiddenFill>
                            </a:ext>
                          </a:extLst>
                        </pic:spPr>
                      </pic:pic>
                      <wps:wsp>
                        <wps:cNvPr id="407" name="Straight Connector 228"/>
                        <wps:cNvCnPr>
                          <a:cxnSpLocks noChangeShapeType="1"/>
                        </wps:cNvCnPr>
                        <wps:spPr bwMode="auto">
                          <a:xfrm>
                            <a:off x="34131" y="25511"/>
                            <a:ext cx="32" cy="41957"/>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408" name="Straight Connector 229"/>
                        <wps:cNvCnPr>
                          <a:cxnSpLocks noChangeShapeType="1"/>
                        </wps:cNvCnPr>
                        <wps:spPr bwMode="auto">
                          <a:xfrm flipH="1">
                            <a:off x="54213" y="25892"/>
                            <a:ext cx="0" cy="41576"/>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409" name="Straight Connector 230"/>
                        <wps:cNvCnPr>
                          <a:cxnSpLocks noChangeShapeType="1"/>
                        </wps:cNvCnPr>
                        <wps:spPr bwMode="auto">
                          <a:xfrm>
                            <a:off x="77073" y="25860"/>
                            <a:ext cx="143" cy="42164"/>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410" name="Straight Connector 231"/>
                        <wps:cNvCnPr>
                          <a:cxnSpLocks noChangeShapeType="1"/>
                        </wps:cNvCnPr>
                        <wps:spPr bwMode="auto">
                          <a:xfrm>
                            <a:off x="100631" y="26098"/>
                            <a:ext cx="95" cy="41926"/>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11" name="Picture 23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36464" y="18970"/>
                            <a:ext cx="14510" cy="40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2" name="Picture 23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55705" y="18589"/>
                            <a:ext cx="18526" cy="43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3" name="Picture 23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79994" y="19653"/>
                            <a:ext cx="16192" cy="263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4" name="Picture 23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103235" y="17256"/>
                            <a:ext cx="7350" cy="8636"/>
                          </a:xfrm>
                          <a:prstGeom prst="rect">
                            <a:avLst/>
                          </a:prstGeom>
                          <a:noFill/>
                          <a:extLst>
                            <a:ext uri="{909E8E84-426E-40DD-AFC4-6F175D3DCCD1}">
                              <a14:hiddenFill xmlns:a14="http://schemas.microsoft.com/office/drawing/2010/main">
                                <a:solidFill>
                                  <a:srgbClr val="FFFFFF"/>
                                </a:solidFill>
                              </a14:hiddenFill>
                            </a:ext>
                          </a:extLst>
                        </pic:spPr>
                      </pic:pic>
                      <wps:wsp>
                        <wps:cNvPr id="415" name="Straight Arrow Connector 236"/>
                        <wps:cNvCnPr>
                          <a:cxnSpLocks noChangeShapeType="1"/>
                        </wps:cNvCnPr>
                        <wps:spPr bwMode="auto">
                          <a:xfrm>
                            <a:off x="34575" y="29876"/>
                            <a:ext cx="19654"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416" name="TextBox 48"/>
                        <wps:cNvSpPr txBox="1">
                          <a:spLocks noChangeArrowheads="1"/>
                        </wps:cNvSpPr>
                        <wps:spPr bwMode="auto">
                          <a:xfrm>
                            <a:off x="31683" y="26764"/>
                            <a:ext cx="35368" cy="4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1. </w:t>
                              </w:r>
                              <w:proofErr w:type="spellStart"/>
                              <w:r>
                                <w:rPr>
                                  <w:rFonts w:ascii="Century Gothic" w:hAnsi="Century Gothic" w:cstheme="minorBidi"/>
                                  <w:b/>
                                  <w:bCs/>
                                  <w:color w:val="000000" w:themeColor="text1"/>
                                  <w:kern w:val="24"/>
                                  <w:sz w:val="28"/>
                                  <w:szCs w:val="28"/>
                                  <w:lang w:val="fr-FR"/>
                                </w:rPr>
                                <w:t>SDCCHChannel</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square" lIns="91440" tIns="45720" rIns="91440" bIns="45720" anchor="t" anchorCtr="0" upright="1">
                          <a:noAutofit/>
                        </wps:bodyPr>
                      </wps:wsp>
                      <wps:wsp>
                        <wps:cNvPr id="417" name="Straight Arrow Connector 238"/>
                        <wps:cNvCnPr>
                          <a:cxnSpLocks noChangeShapeType="1"/>
                        </wps:cNvCnPr>
                        <wps:spPr bwMode="auto">
                          <a:xfrm>
                            <a:off x="54498" y="33020"/>
                            <a:ext cx="22575"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418" name="TextBox 50"/>
                        <wps:cNvSpPr txBox="1">
                          <a:spLocks noChangeArrowheads="1"/>
                        </wps:cNvSpPr>
                        <wps:spPr bwMode="auto">
                          <a:xfrm>
                            <a:off x="54494" y="29942"/>
                            <a:ext cx="36078" cy="4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1. SDCCH Channel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square" lIns="91440" tIns="45720" rIns="91440" bIns="45720" anchor="t" anchorCtr="0" upright="1">
                          <a:noAutofit/>
                        </wps:bodyPr>
                      </wps:wsp>
                      <wps:wsp>
                        <wps:cNvPr id="419" name="Straight Arrow Connector 240"/>
                        <wps:cNvCnPr>
                          <a:cxnSpLocks noChangeShapeType="1"/>
                        </wps:cNvCnPr>
                        <wps:spPr bwMode="auto">
                          <a:xfrm>
                            <a:off x="35020" y="42878"/>
                            <a:ext cx="64754"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420" name="TextBox 52"/>
                        <wps:cNvSpPr txBox="1">
                          <a:spLocks noChangeArrowheads="1"/>
                        </wps:cNvSpPr>
                        <wps:spPr bwMode="auto">
                          <a:xfrm>
                            <a:off x="54548" y="39794"/>
                            <a:ext cx="37399" cy="4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2. </w:t>
                              </w:r>
                              <w:proofErr w:type="spellStart"/>
                              <w:r>
                                <w:rPr>
                                  <w:rFonts w:ascii="Century Gothic" w:hAnsi="Century Gothic" w:cstheme="minorBidi"/>
                                  <w:b/>
                                  <w:bCs/>
                                  <w:color w:val="000000" w:themeColor="text1"/>
                                  <w:kern w:val="24"/>
                                  <w:sz w:val="28"/>
                                  <w:szCs w:val="28"/>
                                  <w:lang w:val="fr-FR"/>
                                </w:rPr>
                                <w:t>Sends</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subscriber</w:t>
                              </w:r>
                              <w:proofErr w:type="spellEnd"/>
                              <w:r>
                                <w:rPr>
                                  <w:rFonts w:ascii="Century Gothic" w:hAnsi="Century Gothic" w:cstheme="minorBidi"/>
                                  <w:b/>
                                  <w:bCs/>
                                  <w:color w:val="000000" w:themeColor="text1"/>
                                  <w:kern w:val="24"/>
                                  <w:sz w:val="28"/>
                                  <w:szCs w:val="28"/>
                                  <w:lang w:val="fr-FR"/>
                                </w:rPr>
                                <w:t xml:space="preserve"> ID (TMSI)</w:t>
                              </w:r>
                            </w:p>
                          </w:txbxContent>
                        </wps:txbx>
                        <wps:bodyPr rot="0" vert="horz" wrap="square" lIns="91440" tIns="45720" rIns="91440" bIns="45720" anchor="t" anchorCtr="0" upright="1">
                          <a:noAutofit/>
                        </wps:bodyPr>
                      </wps:wsp>
                      <wps:wsp>
                        <wps:cNvPr id="421" name="Straight Arrow Connector 242"/>
                        <wps:cNvCnPr>
                          <a:cxnSpLocks noChangeShapeType="1"/>
                        </wps:cNvCnPr>
                        <wps:spPr bwMode="auto">
                          <a:xfrm>
                            <a:off x="34782" y="48482"/>
                            <a:ext cx="65214"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422" name="TextBox 54"/>
                        <wps:cNvSpPr txBox="1">
                          <a:spLocks noChangeArrowheads="1"/>
                        </wps:cNvSpPr>
                        <wps:spPr bwMode="auto">
                          <a:xfrm>
                            <a:off x="56051" y="43864"/>
                            <a:ext cx="51631" cy="4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3. </w:t>
                              </w:r>
                              <w:proofErr w:type="spellStart"/>
                              <w:r>
                                <w:rPr>
                                  <w:rFonts w:ascii="Century Gothic" w:hAnsi="Century Gothic" w:cstheme="minorBidi"/>
                                  <w:b/>
                                  <w:bCs/>
                                  <w:color w:val="000000" w:themeColor="text1"/>
                                  <w:kern w:val="24"/>
                                  <w:sz w:val="28"/>
                                  <w:szCs w:val="28"/>
                                  <w:lang w:val="fr-FR"/>
                                </w:rPr>
                                <w:t>Authentication+IMEI</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check+new</w:t>
                              </w:r>
                              <w:proofErr w:type="spellEnd"/>
                              <w:r>
                                <w:rPr>
                                  <w:rFonts w:ascii="Century Gothic" w:hAnsi="Century Gothic" w:cstheme="minorBidi"/>
                                  <w:b/>
                                  <w:bCs/>
                                  <w:color w:val="000000" w:themeColor="text1"/>
                                  <w:kern w:val="24"/>
                                  <w:sz w:val="28"/>
                                  <w:szCs w:val="28"/>
                                  <w:lang w:val="fr-FR"/>
                                </w:rPr>
                                <w:t xml:space="preserve"> TMSI</w:t>
                              </w:r>
                            </w:p>
                          </w:txbxContent>
                        </wps:txbx>
                        <wps:bodyPr rot="0" vert="horz" wrap="square" lIns="91440" tIns="45720" rIns="91440" bIns="45720" anchor="t" anchorCtr="0" upright="1">
                          <a:noAutofit/>
                        </wps:bodyPr>
                      </wps:wsp>
                      <wps:wsp>
                        <wps:cNvPr id="423" name="Straight Arrow Connector 244"/>
                        <wps:cNvCnPr>
                          <a:cxnSpLocks noChangeShapeType="1"/>
                        </wps:cNvCnPr>
                        <wps:spPr bwMode="auto">
                          <a:xfrm>
                            <a:off x="34782" y="54308"/>
                            <a:ext cx="65214"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424" name="TextBox 56"/>
                        <wps:cNvSpPr txBox="1">
                          <a:spLocks noChangeArrowheads="1"/>
                        </wps:cNvSpPr>
                        <wps:spPr bwMode="auto">
                          <a:xfrm>
                            <a:off x="56051" y="49692"/>
                            <a:ext cx="35313" cy="4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4. </w:t>
                              </w:r>
                              <w:proofErr w:type="spellStart"/>
                              <w:r>
                                <w:rPr>
                                  <w:rFonts w:ascii="Century Gothic" w:hAnsi="Century Gothic" w:cstheme="minorBidi"/>
                                  <w:b/>
                                  <w:bCs/>
                                  <w:color w:val="000000" w:themeColor="text1"/>
                                  <w:kern w:val="24"/>
                                  <w:sz w:val="28"/>
                                  <w:szCs w:val="28"/>
                                  <w:lang w:val="fr-FR"/>
                                </w:rPr>
                                <w:t>Request</w:t>
                              </w:r>
                              <w:proofErr w:type="spellEnd"/>
                              <w:r>
                                <w:rPr>
                                  <w:rFonts w:ascii="Century Gothic" w:hAnsi="Century Gothic" w:cstheme="minorBidi"/>
                                  <w:b/>
                                  <w:bCs/>
                                  <w:color w:val="000000" w:themeColor="text1"/>
                                  <w:kern w:val="24"/>
                                  <w:sz w:val="28"/>
                                  <w:szCs w:val="28"/>
                                  <w:lang w:val="fr-FR"/>
                                </w:rPr>
                                <w:t xml:space="preserve"> call Information</w:t>
                              </w:r>
                            </w:p>
                          </w:txbxContent>
                        </wps:txbx>
                        <wps:bodyPr rot="0" vert="horz" wrap="square" lIns="91440" tIns="45720" rIns="91440" bIns="45720" anchor="t" anchorCtr="0" upright="1">
                          <a:noAutofit/>
                        </wps:bodyPr>
                      </wps:wsp>
                      <wps:wsp>
                        <wps:cNvPr id="425" name="Straight Arrow Connector 246"/>
                        <wps:cNvCnPr>
                          <a:cxnSpLocks noChangeShapeType="1"/>
                        </wps:cNvCnPr>
                        <wps:spPr bwMode="auto">
                          <a:xfrm>
                            <a:off x="77438" y="58039"/>
                            <a:ext cx="22558"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426" name="TextBox 58"/>
                        <wps:cNvSpPr txBox="1">
                          <a:spLocks noChangeArrowheads="1"/>
                        </wps:cNvSpPr>
                        <wps:spPr bwMode="auto">
                          <a:xfrm>
                            <a:off x="77441" y="54955"/>
                            <a:ext cx="19451" cy="4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5. </w:t>
                              </w:r>
                              <w:proofErr w:type="spellStart"/>
                              <w:r>
                                <w:rPr>
                                  <w:rFonts w:ascii="Century Gothic" w:hAnsi="Century Gothic" w:cstheme="minorBidi"/>
                                  <w:b/>
                                  <w:bCs/>
                                  <w:color w:val="000000" w:themeColor="text1"/>
                                  <w:kern w:val="24"/>
                                  <w:sz w:val="28"/>
                                  <w:szCs w:val="28"/>
                                  <w:lang w:val="fr-FR"/>
                                </w:rPr>
                                <w:t>Sends</w:t>
                              </w:r>
                              <w:proofErr w:type="spellEnd"/>
                              <w:r>
                                <w:rPr>
                                  <w:rFonts w:ascii="Century Gothic" w:hAnsi="Century Gothic" w:cstheme="minorBidi"/>
                                  <w:b/>
                                  <w:bCs/>
                                  <w:color w:val="000000" w:themeColor="text1"/>
                                  <w:kern w:val="24"/>
                                  <w:sz w:val="28"/>
                                  <w:szCs w:val="28"/>
                                  <w:lang w:val="fr-FR"/>
                                </w:rPr>
                                <w:t xml:space="preserve"> INFO</w:t>
                              </w:r>
                            </w:p>
                          </w:txbxContent>
                        </wps:txbx>
                        <wps:bodyPr rot="0" vert="horz" wrap="square" lIns="91440" tIns="45720" rIns="91440" bIns="45720" anchor="t" anchorCtr="0" upright="1">
                          <a:noAutofit/>
                        </wps:bodyPr>
                      </wps:wsp>
                      <wps:wsp>
                        <wps:cNvPr id="427" name="Straight Arrow Connector 248"/>
                        <wps:cNvCnPr>
                          <a:cxnSpLocks noChangeShapeType="1"/>
                        </wps:cNvCnPr>
                        <wps:spPr bwMode="auto">
                          <a:xfrm>
                            <a:off x="54149" y="60975"/>
                            <a:ext cx="22559"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428" name="TextBox 60"/>
                        <wps:cNvSpPr txBox="1">
                          <a:spLocks noChangeArrowheads="1"/>
                        </wps:cNvSpPr>
                        <wps:spPr bwMode="auto">
                          <a:xfrm>
                            <a:off x="54148" y="57896"/>
                            <a:ext cx="36488" cy="4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6. TCH Channel </w:t>
                              </w:r>
                              <w:proofErr w:type="spellStart"/>
                              <w:r>
                                <w:rPr>
                                  <w:rFonts w:ascii="Century Gothic" w:hAnsi="Century Gothic" w:cstheme="minorBidi"/>
                                  <w:b/>
                                  <w:bCs/>
                                  <w:color w:val="000000" w:themeColor="text1"/>
                                  <w:kern w:val="24"/>
                                  <w:sz w:val="28"/>
                                  <w:szCs w:val="28"/>
                                  <w:lang w:val="fr-FR"/>
                                </w:rPr>
                                <w:t>Assignment</w:t>
                              </w:r>
                              <w:proofErr w:type="spellEnd"/>
                            </w:p>
                          </w:txbxContent>
                        </wps:txbx>
                        <wps:bodyPr rot="0" vert="horz" wrap="square" lIns="91440" tIns="45720" rIns="91440" bIns="45720" anchor="t" anchorCtr="0" upright="1">
                          <a:noAutofit/>
                        </wps:bodyPr>
                      </wps:wsp>
                      <wps:wsp>
                        <wps:cNvPr id="429" name="Straight Arrow Connector 250"/>
                        <wps:cNvCnPr>
                          <a:cxnSpLocks noChangeShapeType="1"/>
                        </wps:cNvCnPr>
                        <wps:spPr bwMode="auto">
                          <a:xfrm>
                            <a:off x="35020" y="63706"/>
                            <a:ext cx="18701" cy="16"/>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430" name="TextBox 62"/>
                        <wps:cNvSpPr txBox="1">
                          <a:spLocks noChangeArrowheads="1"/>
                        </wps:cNvSpPr>
                        <wps:spPr bwMode="auto">
                          <a:xfrm>
                            <a:off x="33131" y="60801"/>
                            <a:ext cx="26080" cy="75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   7. Traffic Channel</w:t>
                              </w:r>
                            </w:p>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Assignment</w:t>
                              </w:r>
                              <w:proofErr w:type="spellEnd"/>
                            </w:p>
                          </w:txbxContent>
                        </wps:txbx>
                        <wps:bodyPr rot="0" vert="horz" wrap="square" lIns="91440" tIns="45720" rIns="91440" bIns="45720" anchor="t" anchorCtr="0" upright="1">
                          <a:noAutofit/>
                        </wps:bodyPr>
                      </wps:wsp>
                      <wps:wsp>
                        <wps:cNvPr id="431" name="Straight Arrow Connector 252"/>
                        <wps:cNvCnPr>
                          <a:cxnSpLocks noChangeShapeType="1"/>
                        </wps:cNvCnPr>
                        <wps:spPr bwMode="auto">
                          <a:xfrm>
                            <a:off x="34575" y="66040"/>
                            <a:ext cx="79518"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432" name="TextBox 67"/>
                        <wps:cNvSpPr txBox="1">
                          <a:spLocks noChangeArrowheads="1"/>
                        </wps:cNvSpPr>
                        <wps:spPr bwMode="auto">
                          <a:xfrm>
                            <a:off x="55832" y="62949"/>
                            <a:ext cx="48618" cy="4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8. Setup Connection to    B </w:t>
                              </w:r>
                              <w:proofErr w:type="spellStart"/>
                              <w:r>
                                <w:rPr>
                                  <w:rFonts w:ascii="Century Gothic" w:hAnsi="Century Gothic" w:cstheme="minorBidi"/>
                                  <w:b/>
                                  <w:bCs/>
                                  <w:color w:val="000000" w:themeColor="text1"/>
                                  <w:kern w:val="24"/>
                                  <w:sz w:val="28"/>
                                  <w:szCs w:val="28"/>
                                  <w:lang w:val="fr-FR"/>
                                </w:rPr>
                                <w:t>Subscriber</w:t>
                              </w:r>
                              <w:proofErr w:type="spellEnd"/>
                            </w:p>
                          </w:txbxContent>
                        </wps:txbx>
                        <wps:bodyPr rot="0" vert="horz" wrap="square" lIns="91440" tIns="45720" rIns="91440" bIns="45720" anchor="t" anchorCtr="0" upright="1">
                          <a:noAutofit/>
                        </wps:bodyPr>
                      </wps:wsp>
                      <pic:pic xmlns:pic="http://schemas.openxmlformats.org/drawingml/2006/picture">
                        <pic:nvPicPr>
                          <pic:cNvPr id="433" name="Picture 25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111633" y="15890"/>
                            <a:ext cx="4937" cy="6954"/>
                          </a:xfrm>
                          <a:prstGeom prst="rect">
                            <a:avLst/>
                          </a:prstGeom>
                          <a:noFill/>
                          <a:extLst>
                            <a:ext uri="{909E8E84-426E-40DD-AFC4-6F175D3DCCD1}">
                              <a14:hiddenFill xmlns:a14="http://schemas.microsoft.com/office/drawing/2010/main">
                                <a:solidFill>
                                  <a:srgbClr val="FFFFFF"/>
                                </a:solidFill>
                              </a14:hiddenFill>
                            </a:ext>
                          </a:extLst>
                        </pic:spPr>
                      </pic:pic>
                      <wps:wsp>
                        <wps:cNvPr id="434" name="Straight Connector 255"/>
                        <wps:cNvCnPr>
                          <a:cxnSpLocks noChangeShapeType="1"/>
                        </wps:cNvCnPr>
                        <wps:spPr bwMode="auto">
                          <a:xfrm>
                            <a:off x="114411" y="23907"/>
                            <a:ext cx="31" cy="43561"/>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435" name="Straight Arrow Connector 256"/>
                        <wps:cNvCnPr>
                          <a:cxnSpLocks noChangeShapeType="1"/>
                        </wps:cNvCnPr>
                        <wps:spPr bwMode="auto">
                          <a:xfrm>
                            <a:off x="54498" y="36083"/>
                            <a:ext cx="22575"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436" name="TextBox 44"/>
                        <wps:cNvSpPr txBox="1">
                          <a:spLocks noChangeArrowheads="1"/>
                        </wps:cNvSpPr>
                        <wps:spPr bwMode="auto">
                          <a:xfrm>
                            <a:off x="53738" y="33019"/>
                            <a:ext cx="29294" cy="4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1. SDCCH </w:t>
                              </w:r>
                              <w:proofErr w:type="spellStart"/>
                              <w:r>
                                <w:rPr>
                                  <w:rFonts w:ascii="Century Gothic" w:hAnsi="Century Gothic" w:cstheme="minorBidi"/>
                                  <w:b/>
                                  <w:bCs/>
                                  <w:color w:val="000000" w:themeColor="text1"/>
                                  <w:kern w:val="24"/>
                                  <w:sz w:val="28"/>
                                  <w:szCs w:val="28"/>
                                  <w:lang w:val="fr-FR"/>
                                </w:rPr>
                                <w:t>Assignment</w:t>
                              </w:r>
                              <w:proofErr w:type="spellEnd"/>
                            </w:p>
                          </w:txbxContent>
                        </wps:txbx>
                        <wps:bodyPr rot="0" vert="horz" wrap="square" lIns="91440" tIns="45720" rIns="91440" bIns="45720" anchor="t" anchorCtr="0" upright="1">
                          <a:noAutofit/>
                        </wps:bodyPr>
                      </wps:wsp>
                      <wps:wsp>
                        <wps:cNvPr id="437" name="Straight Arrow Connector 258"/>
                        <wps:cNvCnPr>
                          <a:cxnSpLocks noChangeShapeType="1"/>
                        </wps:cNvCnPr>
                        <wps:spPr bwMode="auto">
                          <a:xfrm>
                            <a:off x="33893" y="39147"/>
                            <a:ext cx="19843"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438" name="TextBox 46"/>
                        <wps:cNvSpPr txBox="1">
                          <a:spLocks noChangeArrowheads="1"/>
                        </wps:cNvSpPr>
                        <wps:spPr bwMode="auto">
                          <a:xfrm>
                            <a:off x="33131" y="36079"/>
                            <a:ext cx="29294" cy="4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1. SDCCH </w:t>
                              </w:r>
                              <w:proofErr w:type="spellStart"/>
                              <w:r>
                                <w:rPr>
                                  <w:rFonts w:ascii="Century Gothic" w:hAnsi="Century Gothic" w:cstheme="minorBidi"/>
                                  <w:b/>
                                  <w:bCs/>
                                  <w:color w:val="000000" w:themeColor="text1"/>
                                  <w:kern w:val="24"/>
                                  <w:sz w:val="28"/>
                                  <w:szCs w:val="28"/>
                                  <w:lang w:val="fr-FR"/>
                                </w:rPr>
                                <w:t>Assignment</w:t>
                              </w:r>
                              <w:proofErr w:type="spellEnd"/>
                            </w:p>
                          </w:txbxContent>
                        </wps:txbx>
                        <wps:bodyPr rot="0" vert="horz" wrap="square" lIns="91440" tIns="45720" rIns="91440" bIns="45720" anchor="t" anchorCtr="0" upright="1">
                          <a:noAutofit/>
                        </wps:bodyPr>
                      </wps:wsp>
                      <pic:pic xmlns:pic="http://schemas.openxmlformats.org/drawingml/2006/picture">
                        <pic:nvPicPr>
                          <pic:cNvPr id="439" name="Picture 26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31337" y="17510"/>
                            <a:ext cx="4937" cy="693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0" name="Picture 26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50974" y="16875"/>
                            <a:ext cx="5080" cy="819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1" name="Picture 26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73294" y="16335"/>
                            <a:ext cx="7557" cy="9144"/>
                          </a:xfrm>
                          <a:prstGeom prst="rect">
                            <a:avLst/>
                          </a:prstGeom>
                          <a:noFill/>
                          <a:extLst>
                            <a:ext uri="{909E8E84-426E-40DD-AFC4-6F175D3DCCD1}">
                              <a14:hiddenFill xmlns:a14="http://schemas.microsoft.com/office/drawing/2010/main">
                                <a:solidFill>
                                  <a:srgbClr val="FFFFFF"/>
                                </a:solidFill>
                              </a14:hiddenFill>
                            </a:ext>
                          </a:extLst>
                        </pic:spPr>
                      </pic:pic>
                      <wps:wsp>
                        <wps:cNvPr id="442" name="Straight Connector 263"/>
                        <wps:cNvCnPr>
                          <a:cxnSpLocks noChangeShapeType="1"/>
                        </wps:cNvCnPr>
                        <wps:spPr bwMode="auto">
                          <a:xfrm>
                            <a:off x="34131" y="25511"/>
                            <a:ext cx="32" cy="39782"/>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443" name="Straight Connector 264"/>
                        <wps:cNvCnPr>
                          <a:cxnSpLocks noChangeShapeType="1"/>
                        </wps:cNvCnPr>
                        <wps:spPr bwMode="auto">
                          <a:xfrm flipH="1">
                            <a:off x="54213" y="25892"/>
                            <a:ext cx="0" cy="39401"/>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444" name="Straight Connector 265"/>
                        <wps:cNvCnPr>
                          <a:cxnSpLocks noChangeShapeType="1"/>
                        </wps:cNvCnPr>
                        <wps:spPr bwMode="auto">
                          <a:xfrm>
                            <a:off x="77073" y="25860"/>
                            <a:ext cx="0" cy="39433"/>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445" name="Straight Connector 266"/>
                        <wps:cNvCnPr>
                          <a:cxnSpLocks noChangeShapeType="1"/>
                        </wps:cNvCnPr>
                        <wps:spPr bwMode="auto">
                          <a:xfrm>
                            <a:off x="100631" y="26098"/>
                            <a:ext cx="286" cy="39195"/>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446" name="Picture 26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36464" y="18970"/>
                            <a:ext cx="14510" cy="40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7" name="Picture 26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55705" y="18589"/>
                            <a:ext cx="14272" cy="438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6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79994" y="19653"/>
                            <a:ext cx="16192" cy="2635"/>
                          </a:xfrm>
                          <a:prstGeom prst="rect">
                            <a:avLst/>
                          </a:prstGeom>
                          <a:noFill/>
                          <a:extLst>
                            <a:ext uri="{909E8E84-426E-40DD-AFC4-6F175D3DCCD1}">
                              <a14:hiddenFill xmlns:a14="http://schemas.microsoft.com/office/drawing/2010/main">
                                <a:solidFill>
                                  <a:srgbClr val="FFFFFF"/>
                                </a:solidFill>
                              </a14:hiddenFill>
                            </a:ext>
                          </a:extLst>
                        </pic:spPr>
                      </pic:pic>
                      <wps:wsp>
                        <wps:cNvPr id="449" name="Straight Arrow Connector 270"/>
                        <wps:cNvCnPr>
                          <a:cxnSpLocks noChangeShapeType="1"/>
                        </wps:cNvCnPr>
                        <wps:spPr bwMode="auto">
                          <a:xfrm>
                            <a:off x="76787" y="27495"/>
                            <a:ext cx="24035"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450" name="TextBox 74"/>
                        <wps:cNvSpPr txBox="1">
                          <a:spLocks noChangeArrowheads="1"/>
                        </wps:cNvSpPr>
                        <wps:spPr bwMode="auto">
                          <a:xfrm>
                            <a:off x="82040" y="24396"/>
                            <a:ext cx="17110" cy="4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Paging PCH</w:t>
                              </w:r>
                            </w:p>
                          </w:txbxContent>
                        </wps:txbx>
                        <wps:bodyPr rot="0" vert="horz" wrap="square" lIns="91440" tIns="45720" rIns="91440" bIns="45720" anchor="t" anchorCtr="0" upright="1">
                          <a:noAutofit/>
                        </wps:bodyPr>
                      </wps:wsp>
                      <wps:wsp>
                        <wps:cNvPr id="451" name="Straight Arrow Connector 272"/>
                        <wps:cNvCnPr>
                          <a:cxnSpLocks noChangeShapeType="1"/>
                        </wps:cNvCnPr>
                        <wps:spPr bwMode="auto">
                          <a:xfrm>
                            <a:off x="54387" y="29194"/>
                            <a:ext cx="22400" cy="95"/>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452" name="TextBox 76"/>
                        <wps:cNvSpPr txBox="1">
                          <a:spLocks noChangeArrowheads="1"/>
                        </wps:cNvSpPr>
                        <wps:spPr bwMode="auto">
                          <a:xfrm>
                            <a:off x="53947" y="26099"/>
                            <a:ext cx="31134" cy="4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Paging Command PCH</w:t>
                              </w:r>
                            </w:p>
                          </w:txbxContent>
                        </wps:txbx>
                        <wps:bodyPr rot="0" vert="horz" wrap="square" lIns="91440" tIns="45720" rIns="91440" bIns="45720" anchor="t" anchorCtr="0" upright="1">
                          <a:noAutofit/>
                        </wps:bodyPr>
                      </wps:wsp>
                      <wps:wsp>
                        <wps:cNvPr id="453" name="Straight Arrow Connector 274"/>
                        <wps:cNvCnPr>
                          <a:cxnSpLocks noChangeShapeType="1"/>
                        </wps:cNvCnPr>
                        <wps:spPr bwMode="auto">
                          <a:xfrm>
                            <a:off x="34544" y="30845"/>
                            <a:ext cx="19208" cy="95"/>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454" name="TextBox 78"/>
                        <wps:cNvSpPr txBox="1">
                          <a:spLocks noChangeArrowheads="1"/>
                        </wps:cNvSpPr>
                        <wps:spPr bwMode="auto">
                          <a:xfrm>
                            <a:off x="34925" y="27747"/>
                            <a:ext cx="27664" cy="4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Paging </w:t>
                              </w:r>
                              <w:proofErr w:type="spellStart"/>
                              <w:r>
                                <w:rPr>
                                  <w:rFonts w:ascii="Century Gothic" w:hAnsi="Century Gothic" w:cstheme="minorBidi"/>
                                  <w:b/>
                                  <w:bCs/>
                                  <w:color w:val="000000" w:themeColor="text1"/>
                                  <w:kern w:val="24"/>
                                  <w:sz w:val="28"/>
                                  <w:szCs w:val="28"/>
                                  <w:lang w:val="fr-FR"/>
                                </w:rPr>
                                <w:t>Request</w:t>
                              </w:r>
                              <w:proofErr w:type="spellEnd"/>
                              <w:r>
                                <w:rPr>
                                  <w:rFonts w:ascii="Century Gothic" w:hAnsi="Century Gothic" w:cstheme="minorBidi"/>
                                  <w:b/>
                                  <w:bCs/>
                                  <w:color w:val="000000" w:themeColor="text1"/>
                                  <w:kern w:val="24"/>
                                  <w:sz w:val="28"/>
                                  <w:szCs w:val="28"/>
                                  <w:lang w:val="fr-FR"/>
                                </w:rPr>
                                <w:t xml:space="preserve"> PCH</w:t>
                              </w:r>
                            </w:p>
                          </w:txbxContent>
                        </wps:txbx>
                        <wps:bodyPr rot="0" vert="horz" wrap="square" lIns="91440" tIns="45720" rIns="91440" bIns="45720" anchor="t" anchorCtr="0" upright="1">
                          <a:noAutofit/>
                        </wps:bodyPr>
                      </wps:wsp>
                      <wps:wsp>
                        <wps:cNvPr id="455" name="Straight Arrow Connector 276"/>
                        <wps:cNvCnPr>
                          <a:cxnSpLocks noChangeShapeType="1"/>
                        </wps:cNvCnPr>
                        <wps:spPr bwMode="auto">
                          <a:xfrm>
                            <a:off x="34385" y="35734"/>
                            <a:ext cx="19193" cy="95"/>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456" name="TextBox 80"/>
                        <wps:cNvSpPr txBox="1">
                          <a:spLocks noChangeArrowheads="1"/>
                        </wps:cNvSpPr>
                        <wps:spPr bwMode="auto">
                          <a:xfrm>
                            <a:off x="32785" y="32892"/>
                            <a:ext cx="31489" cy="4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Channel </w:t>
                              </w:r>
                              <w:proofErr w:type="spellStart"/>
                              <w:r>
                                <w:rPr>
                                  <w:rFonts w:ascii="Century Gothic" w:hAnsi="Century Gothic" w:cstheme="minorBidi"/>
                                  <w:b/>
                                  <w:bCs/>
                                  <w:color w:val="000000" w:themeColor="text1"/>
                                  <w:kern w:val="24"/>
                                  <w:sz w:val="28"/>
                                  <w:szCs w:val="28"/>
                                  <w:lang w:val="fr-FR"/>
                                </w:rPr>
                                <w:t>Request</w:t>
                              </w:r>
                              <w:proofErr w:type="spellEnd"/>
                              <w:r>
                                <w:rPr>
                                  <w:rFonts w:ascii="Century Gothic" w:hAnsi="Century Gothic" w:cstheme="minorBidi"/>
                                  <w:b/>
                                  <w:bCs/>
                                  <w:color w:val="000000" w:themeColor="text1"/>
                                  <w:kern w:val="24"/>
                                  <w:sz w:val="28"/>
                                  <w:szCs w:val="28"/>
                                  <w:lang w:val="fr-FR"/>
                                </w:rPr>
                                <w:t xml:space="preserve"> RACH</w:t>
                              </w:r>
                            </w:p>
                          </w:txbxContent>
                        </wps:txbx>
                        <wps:bodyPr rot="0" vert="horz" wrap="square" lIns="91440" tIns="45720" rIns="91440" bIns="45720" anchor="t" anchorCtr="0" upright="1">
                          <a:noAutofit/>
                        </wps:bodyPr>
                      </wps:wsp>
                      <wps:wsp>
                        <wps:cNvPr id="457" name="Straight Arrow Connector 278"/>
                        <wps:cNvCnPr>
                          <a:cxnSpLocks noChangeShapeType="1"/>
                        </wps:cNvCnPr>
                        <wps:spPr bwMode="auto">
                          <a:xfrm>
                            <a:off x="54387" y="37385"/>
                            <a:ext cx="22400" cy="48"/>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458" name="TextBox 82"/>
                        <wps:cNvSpPr txBox="1">
                          <a:spLocks noChangeArrowheads="1"/>
                        </wps:cNvSpPr>
                        <wps:spPr bwMode="auto">
                          <a:xfrm>
                            <a:off x="57217" y="34285"/>
                            <a:ext cx="24914" cy="4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Channel </w:t>
                              </w:r>
                              <w:proofErr w:type="spellStart"/>
                              <w:r>
                                <w:rPr>
                                  <w:rFonts w:ascii="Century Gothic" w:hAnsi="Century Gothic" w:cstheme="minorBidi"/>
                                  <w:b/>
                                  <w:bCs/>
                                  <w:color w:val="000000" w:themeColor="text1"/>
                                  <w:kern w:val="24"/>
                                  <w:sz w:val="28"/>
                                  <w:szCs w:val="28"/>
                                  <w:lang w:val="fr-FR"/>
                                </w:rPr>
                                <w:t>Required</w:t>
                              </w:r>
                              <w:proofErr w:type="spellEnd"/>
                            </w:p>
                          </w:txbxContent>
                        </wps:txbx>
                        <wps:bodyPr rot="0" vert="horz" wrap="square" lIns="91440" tIns="45720" rIns="91440" bIns="45720" anchor="t" anchorCtr="0" upright="1">
                          <a:noAutofit/>
                        </wps:bodyPr>
                      </wps:wsp>
                      <wps:wsp>
                        <wps:cNvPr id="459" name="Straight Arrow Connector 280"/>
                        <wps:cNvCnPr>
                          <a:cxnSpLocks noChangeShapeType="1"/>
                        </wps:cNvCnPr>
                        <wps:spPr bwMode="auto">
                          <a:xfrm>
                            <a:off x="54213" y="40608"/>
                            <a:ext cx="22574" cy="143"/>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460" name="TextBox 84"/>
                        <wps:cNvSpPr txBox="1">
                          <a:spLocks noChangeArrowheads="1"/>
                        </wps:cNvSpPr>
                        <wps:spPr bwMode="auto">
                          <a:xfrm>
                            <a:off x="56789" y="37672"/>
                            <a:ext cx="26389" cy="4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Channel Activation</w:t>
                              </w:r>
                            </w:p>
                          </w:txbxContent>
                        </wps:txbx>
                        <wps:bodyPr rot="0" vert="horz" wrap="square" lIns="91440" tIns="45720" rIns="91440" bIns="45720" anchor="t" anchorCtr="0" upright="1">
                          <a:noAutofit/>
                        </wps:bodyPr>
                      </wps:wsp>
                      <wps:wsp>
                        <wps:cNvPr id="461" name="Straight Arrow Connector 282"/>
                        <wps:cNvCnPr>
                          <a:cxnSpLocks noChangeShapeType="1"/>
                        </wps:cNvCnPr>
                        <wps:spPr bwMode="auto">
                          <a:xfrm>
                            <a:off x="53959" y="44592"/>
                            <a:ext cx="23114" cy="143"/>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462" name="TextBox 86"/>
                        <wps:cNvSpPr txBox="1">
                          <a:spLocks noChangeArrowheads="1"/>
                        </wps:cNvSpPr>
                        <wps:spPr bwMode="auto">
                          <a:xfrm>
                            <a:off x="54020" y="41651"/>
                            <a:ext cx="32555" cy="4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Channel Activation ACK</w:t>
                              </w:r>
                            </w:p>
                          </w:txbxContent>
                        </wps:txbx>
                        <wps:bodyPr rot="0" vert="horz" wrap="square" lIns="91440" tIns="45720" rIns="91440" bIns="45720" anchor="t" anchorCtr="0" upright="1">
                          <a:noAutofit/>
                        </wps:bodyPr>
                      </wps:wsp>
                      <wps:wsp>
                        <wps:cNvPr id="463" name="Straight Arrow Connector 284"/>
                        <wps:cNvCnPr>
                          <a:cxnSpLocks noChangeShapeType="1"/>
                        </wps:cNvCnPr>
                        <wps:spPr bwMode="auto">
                          <a:xfrm>
                            <a:off x="54308" y="48720"/>
                            <a:ext cx="22558" cy="95"/>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464" name="TextBox 88"/>
                        <wps:cNvSpPr txBox="1">
                          <a:spLocks noChangeArrowheads="1"/>
                        </wps:cNvSpPr>
                        <wps:spPr bwMode="auto">
                          <a:xfrm>
                            <a:off x="52991" y="45585"/>
                            <a:ext cx="45868" cy="4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Immediate</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Assignment</w:t>
                              </w:r>
                              <w:proofErr w:type="spellEnd"/>
                              <w:r>
                                <w:rPr>
                                  <w:rFonts w:ascii="Century Gothic" w:hAnsi="Century Gothic" w:cstheme="minorBidi"/>
                                  <w:b/>
                                  <w:bCs/>
                                  <w:color w:val="000000" w:themeColor="text1"/>
                                  <w:kern w:val="24"/>
                                  <w:sz w:val="28"/>
                                  <w:szCs w:val="28"/>
                                  <w:lang w:val="fr-FR"/>
                                </w:rPr>
                                <w:t xml:space="preserve"> Command </w:t>
                              </w:r>
                            </w:p>
                          </w:txbxContent>
                        </wps:txbx>
                        <wps:bodyPr rot="0" vert="horz" wrap="square" lIns="91440" tIns="45720" rIns="91440" bIns="45720" anchor="t" anchorCtr="0" upright="1">
                          <a:noAutofit/>
                        </wps:bodyPr>
                      </wps:wsp>
                      <wps:wsp>
                        <wps:cNvPr id="465" name="Straight Arrow Connector 286"/>
                        <wps:cNvCnPr>
                          <a:cxnSpLocks noChangeShapeType="1"/>
                        </wps:cNvCnPr>
                        <wps:spPr bwMode="auto">
                          <a:xfrm>
                            <a:off x="34290" y="50974"/>
                            <a:ext cx="19827" cy="95"/>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466" name="TextBox 90"/>
                        <wps:cNvSpPr txBox="1">
                          <a:spLocks noChangeArrowheads="1"/>
                        </wps:cNvSpPr>
                        <wps:spPr bwMode="auto">
                          <a:xfrm>
                            <a:off x="34151" y="47861"/>
                            <a:ext cx="31134" cy="4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Immediate</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Assignment</w:t>
                              </w:r>
                              <w:proofErr w:type="spellEnd"/>
                            </w:p>
                          </w:txbxContent>
                        </wps:txbx>
                        <wps:bodyPr rot="0" vert="horz" wrap="square" lIns="91440" tIns="45720" rIns="91440" bIns="45720" anchor="t" anchorCtr="0" upright="1">
                          <a:noAutofit/>
                        </wps:bodyPr>
                      </wps:wsp>
                      <wps:wsp>
                        <wps:cNvPr id="467" name="Straight Arrow Connector 288"/>
                        <wps:cNvCnPr>
                          <a:cxnSpLocks noChangeShapeType="1"/>
                        </wps:cNvCnPr>
                        <wps:spPr bwMode="auto">
                          <a:xfrm>
                            <a:off x="34798" y="57007"/>
                            <a:ext cx="19208" cy="95"/>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468" name="TextBox 92"/>
                        <wps:cNvSpPr txBox="1">
                          <a:spLocks noChangeArrowheads="1"/>
                        </wps:cNvSpPr>
                        <wps:spPr bwMode="auto">
                          <a:xfrm>
                            <a:off x="37784" y="53926"/>
                            <a:ext cx="23794" cy="4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Paging </w:t>
                              </w:r>
                              <w:proofErr w:type="spellStart"/>
                              <w:r>
                                <w:rPr>
                                  <w:rFonts w:ascii="Century Gothic" w:hAnsi="Century Gothic" w:cstheme="minorBidi"/>
                                  <w:b/>
                                  <w:bCs/>
                                  <w:color w:val="000000" w:themeColor="text1"/>
                                  <w:kern w:val="24"/>
                                  <w:sz w:val="28"/>
                                  <w:szCs w:val="28"/>
                                  <w:lang w:val="fr-FR"/>
                                </w:rPr>
                                <w:t>Response</w:t>
                              </w:r>
                              <w:proofErr w:type="spellEnd"/>
                            </w:p>
                          </w:txbxContent>
                        </wps:txbx>
                        <wps:bodyPr rot="0" vert="horz" wrap="square" lIns="91440" tIns="45720" rIns="91440" bIns="45720" anchor="t" anchorCtr="0" upright="1">
                          <a:noAutofit/>
                        </wps:bodyPr>
                      </wps:wsp>
                      <wps:wsp>
                        <wps:cNvPr id="469" name="TextBox 93"/>
                        <wps:cNvSpPr txBox="1">
                          <a:spLocks noChangeArrowheads="1"/>
                        </wps:cNvSpPr>
                        <wps:spPr bwMode="auto">
                          <a:xfrm>
                            <a:off x="40734" y="51085"/>
                            <a:ext cx="11483" cy="4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32"/>
                                  <w:szCs w:val="32"/>
                                  <w:lang w:val="fr-FR"/>
                                </w:rPr>
                                <w:t>AGCH</w:t>
                              </w:r>
                            </w:p>
                          </w:txbxContent>
                        </wps:txbx>
                        <wps:bodyPr rot="0" vert="horz" wrap="square" lIns="91440" tIns="45720" rIns="91440" bIns="45720" anchor="t" anchorCtr="0" upright="1">
                          <a:noAutofit/>
                        </wps:bodyPr>
                      </wps:wsp>
                      <wps:wsp>
                        <wps:cNvPr id="470" name="TextBox 94"/>
                        <wps:cNvSpPr txBox="1">
                          <a:spLocks noChangeArrowheads="1"/>
                        </wps:cNvSpPr>
                        <wps:spPr bwMode="auto">
                          <a:xfrm>
                            <a:off x="40607" y="57094"/>
                            <a:ext cx="12712" cy="48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32"/>
                                  <w:szCs w:val="32"/>
                                  <w:lang w:val="fr-FR"/>
                                </w:rPr>
                                <w:t>SDCCH</w:t>
                              </w:r>
                            </w:p>
                          </w:txbxContent>
                        </wps:txbx>
                        <wps:bodyPr rot="0" vert="horz" wrap="square" lIns="91440" tIns="45720" rIns="91440" bIns="45720" anchor="t" anchorCtr="0" upright="1">
                          <a:noAutofit/>
                        </wps:bodyPr>
                      </wps:wsp>
                      <wps:wsp>
                        <wps:cNvPr id="471" name="Straight Arrow Connector 292"/>
                        <wps:cNvCnPr>
                          <a:cxnSpLocks noChangeShapeType="1"/>
                        </wps:cNvCnPr>
                        <wps:spPr bwMode="auto">
                          <a:xfrm>
                            <a:off x="54752" y="58515"/>
                            <a:ext cx="22035" cy="95"/>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472" name="TextBox 96"/>
                        <wps:cNvSpPr txBox="1">
                          <a:spLocks noChangeArrowheads="1"/>
                        </wps:cNvSpPr>
                        <wps:spPr bwMode="auto">
                          <a:xfrm>
                            <a:off x="57736" y="55446"/>
                            <a:ext cx="23794" cy="4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Paging </w:t>
                              </w:r>
                              <w:proofErr w:type="spellStart"/>
                              <w:r>
                                <w:rPr>
                                  <w:rFonts w:ascii="Century Gothic" w:hAnsi="Century Gothic" w:cstheme="minorBidi"/>
                                  <w:b/>
                                  <w:bCs/>
                                  <w:color w:val="000000" w:themeColor="text1"/>
                                  <w:kern w:val="24"/>
                                  <w:sz w:val="28"/>
                                  <w:szCs w:val="28"/>
                                  <w:lang w:val="fr-FR"/>
                                </w:rPr>
                                <w:t>Response</w:t>
                              </w:r>
                              <w:proofErr w:type="spellEnd"/>
                            </w:p>
                          </w:txbxContent>
                        </wps:txbx>
                        <wps:bodyPr rot="0" vert="horz" wrap="square" lIns="91440" tIns="45720" rIns="91440" bIns="45720" anchor="t" anchorCtr="0" upright="1">
                          <a:noAutofit/>
                        </wps:bodyPr>
                      </wps:wsp>
                      <wps:wsp>
                        <wps:cNvPr id="473" name="Straight Arrow Connector 294"/>
                        <wps:cNvCnPr>
                          <a:cxnSpLocks noChangeShapeType="1"/>
                        </wps:cNvCnPr>
                        <wps:spPr bwMode="auto">
                          <a:xfrm>
                            <a:off x="77422" y="60039"/>
                            <a:ext cx="23209"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474" name="TextBox 98"/>
                        <wps:cNvSpPr txBox="1">
                          <a:spLocks noChangeArrowheads="1"/>
                        </wps:cNvSpPr>
                        <wps:spPr bwMode="auto">
                          <a:xfrm>
                            <a:off x="82522" y="56949"/>
                            <a:ext cx="23795" cy="443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Paging </w:t>
                              </w:r>
                              <w:proofErr w:type="spellStart"/>
                              <w:r>
                                <w:rPr>
                                  <w:rFonts w:ascii="Century Gothic" w:hAnsi="Century Gothic" w:cstheme="minorBidi"/>
                                  <w:b/>
                                  <w:bCs/>
                                  <w:color w:val="000000" w:themeColor="text1"/>
                                  <w:kern w:val="24"/>
                                  <w:sz w:val="28"/>
                                  <w:szCs w:val="28"/>
                                  <w:lang w:val="fr-FR"/>
                                </w:rPr>
                                <w:t>Response</w:t>
                              </w:r>
                              <w:proofErr w:type="spellEnd"/>
                            </w:p>
                          </w:txbxContent>
                        </wps:txbx>
                        <wps:bodyPr rot="0" vert="horz" wrap="square" lIns="91440" tIns="45720" rIns="91440" bIns="45720" anchor="t" anchorCtr="0" upright="1">
                          <a:noAutofit/>
                        </wps:bodyPr>
                      </wps:wsp>
                      <wps:wsp>
                        <wps:cNvPr id="475" name="Straight Arrow Connector 296"/>
                        <wps:cNvCnPr>
                          <a:cxnSpLocks noChangeShapeType="1"/>
                        </wps:cNvCnPr>
                        <wps:spPr bwMode="auto">
                          <a:xfrm>
                            <a:off x="34131" y="63055"/>
                            <a:ext cx="66786" cy="16"/>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476" name="TextBox 100"/>
                        <wps:cNvSpPr txBox="1">
                          <a:spLocks noChangeArrowheads="1"/>
                        </wps:cNvSpPr>
                        <wps:spPr bwMode="auto">
                          <a:xfrm>
                            <a:off x="55705" y="60381"/>
                            <a:ext cx="30369" cy="4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Connection </w:t>
                              </w:r>
                              <w:proofErr w:type="spellStart"/>
                              <w:r>
                                <w:rPr>
                                  <w:rFonts w:ascii="Century Gothic" w:hAnsi="Century Gothic" w:cstheme="minorBidi"/>
                                  <w:b/>
                                  <w:bCs/>
                                  <w:color w:val="000000" w:themeColor="text1"/>
                                  <w:kern w:val="24"/>
                                  <w:sz w:val="28"/>
                                  <w:szCs w:val="28"/>
                                  <w:lang w:val="fr-FR"/>
                                </w:rPr>
                                <w:t>Accepted</w:t>
                              </w:r>
                              <w:proofErr w:type="spellEnd"/>
                            </w:p>
                          </w:txbxContent>
                        </wps:txbx>
                        <wps:bodyPr rot="0" vert="horz" wrap="square" lIns="91440" tIns="45720" rIns="91440" bIns="45720" anchor="t" anchorCtr="0" upright="1">
                          <a:noAutofit/>
                        </wps:bodyPr>
                      </wps:wsp>
                    </wpg:wgp>
                  </a:graphicData>
                </a:graphic>
              </wp:inline>
            </w:drawing>
          </mc:Choice>
          <mc:Fallback>
            <w:pict>
              <v:group id="Group 223" o:spid="_x0000_s1223" style="width:489.75pt;height:309.75pt;mso-position-horizontal-relative:char;mso-position-vertical-relative:line" coordorigin="31337,15573" coordsize="85233,527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">
                <v:shape id="Picture 224" o:spid="_x0000_s1224" type="#_x0000_t75" style="position:absolute;left:31337;top:17510;width:4937;height:69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H30jPFAAAA3AAAAA8AAABkcnMvZG93bnJldi54bWxEj09rwkAUxO8Fv8PyBG/64r9WUlcRoVLo&#10;oTZ66PGRfc0Gs29Ddqvx23cLhR6HmfkNs972rlFX7kLtRcN0koFiKb2ppdJwPr2MV6BCJDHUeGEN&#10;dw6w3Qwe1pQbf5MPvhaxUgkiIScNNsY2RwylZUdh4luW5H35zlFMsqvQdHRLcNfgLMse0VEtacFS&#10;y3vL5aX4dhrenpahODT96vRuS6zwuDhP8VPr0bDfPYOK3Mf/8F/71WhYZHP4PZOOAG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99IzxQAAANwAAAAPAAAAAAAAAAAAAAAA&#10;AJ8CAABkcnMvZG93bnJldi54bWxQSwUGAAAAAAQABAD3AAAAkQMAAAAA&#10;">
                  <v:imagedata r:id="rId31" o:title=""/>
                </v:shape>
                <v:shape id="Picture 225" o:spid="_x0000_s1225" type="#_x0000_t75" style="position:absolute;left:50974;top:16875;width:5080;height:81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YyvKDBAAAA3AAAAA8AAABkcnMvZG93bnJldi54bWxEj0urwjAUhPeC/yEcwY1o6hOtRrlcFdyJ&#10;r/2hObbF5qQ0Ueu/N4LgcpiZb5jFqjaFeFDlcssK+r0IBHFidc6pgvNp252CcB5ZY2GZFLzIwWrZ&#10;bCww1vbJB3ocfSoChF2MCjLvy1hKl2Rk0PVsSRy8q60M+iCrVOoKnwFuCjmIook0mHNYyLCk/4yS&#10;2/FuFFzGtr51hsV+9lpfLyYf034zuyvVbtV/cxCeav8Lf9s7rWAUjeBzJhwBuXw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YyvKDBAAAA3AAAAA8AAAAAAAAAAAAAAAAAnwIA&#10;AGRycy9kb3ducmV2LnhtbFBLBQYAAAAABAAEAPcAAACNAwAAAAA=&#10;">
                  <v:imagedata r:id="rId32" o:title=""/>
                </v:shape>
                <v:shape id="Picture 226" o:spid="_x0000_s1226" type="#_x0000_t75" style="position:absolute;left:73294;top:16335;width:7557;height:9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5T4vGAAAA3AAAAA8AAABkcnMvZG93bnJldi54bWxEj0FrwkAUhO+F/oflFXqrL5a2lOgqoVBQ&#10;6UGt9fzMPpNg9m26u2r013cLhR6HmfmGGU9726oT+9A40TAcZKBYSmcaqTRsPt8fXkGFSGKodcIa&#10;LhxgOrm9GVNu3FlWfFrHSiWIhJw01DF2OWIoa7YUBq5jSd7eeUsxSV+h8XROcNviY5a9oKVG0kJN&#10;Hb/VXB7WR6vhCz++r/PjbuFX2+WiwEtBuCm0vr/rixGoyH38D/+1Z0bDU/YMv2fSEcDJ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3lPi8YAAADcAAAADwAAAAAAAAAAAAAA&#10;AACfAgAAZHJzL2Rvd25yZXYueG1sUEsFBgAAAAAEAAQA9wAAAJIDAAAAAA==&#10;">
                  <v:imagedata r:id="rId33" o:title=""/>
                </v:shape>
                <v:shape id="Picture 227" o:spid="_x0000_s1227" type="#_x0000_t75" style="position:absolute;left:96789;top:15573;width:6446;height:9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74RUjEAAAA3AAAAA8AAABkcnMvZG93bnJldi54bWxEj0FrwkAUhO+C/2F5hd5001KCpq4SAgUP&#10;HjTq/ZF9TYLZt3F3jbG/visUehxm5htmtRlNJwZyvrWs4G2egCCurG65VnA6fs0WIHxA1thZJgUP&#10;8rBZTycrzLS984GGMtQiQthnqKAJoc+k9FVDBv3c9sTR+7bOYIjS1VI7vEe46eR7kqTSYMtxocGe&#10;ioaqS3kzCsZdbx+XIvzsd/thOdQOT/n5qtTry5h/ggg0hv/wX3urFXwkKTzPxCMg17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74RUjEAAAA3AAAAA8AAAAAAAAAAAAAAAAA&#10;nwIAAGRycy9kb3ducmV2LnhtbFBLBQYAAAAABAAEAPcAAACQAwAAAAA=&#10;">
                  <v:imagedata r:id="rId35" o:title=""/>
                </v:shape>
                <v:line id="Straight Connector 228" o:spid="_x0000_s1228" style="position:absolute;visibility:visible;mso-wrap-style:square" from="34131,25511" to="34163,67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zVEz8MAAADcAAAADwAAAGRycy9kb3ducmV2LnhtbESPQWvCQBSE70L/w/IK3nRTKVpSVynV&#10;guJJ48HjI/vMxmbfhuyaxH/vCoLHYWa+YebL3laipcaXjhV8jBMQxLnTJRcKjtnf6AuED8gaK8ek&#10;4EYelou3wRxT7TreU3sIhYgQ9ikqMCHUqZQ+N2TRj11NHL2zayyGKJtC6ga7CLeVnCTJVFosOS4Y&#10;rOnXUP5/uFoF7ak76WNnsospt7vMrNvNbSWVGr73P98gAvXhFX62N1rBZzKDx5l4BOTi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s1RM/DAAAA3AAAAA8AAAAAAAAAAAAA&#10;AAAAoQIAAGRycy9kb3ducmV2LnhtbFBLBQYAAAAABAAEAPkAAACRAwAAAAA=&#10;" strokecolor="black [3213]" strokeweight="2.25pt">
                  <v:stroke joinstyle="miter"/>
                </v:line>
                <v:line id="Straight Connector 229" o:spid="_x0000_s1229" style="position:absolute;flip:x;visibility:visible;mso-wrap-style:square" from="54213,25892" to="54213,67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eyHcEAAADcAAAADwAAAGRycy9kb3ducmV2LnhtbERPy2oCMRTdC/2HcAvdaaa2iEzNSCkI&#10;Ipb6+oDb5M6DTm6GJDOOf28WBZeH816tR9uKgXxoHCt4nWUgiLUzDVcKLufNdAkiRGSDrWNScKMA&#10;6+JpssLcuCsfaTjFSqQQDjkqqGPscimDrslimLmOOHGl8xZjgr6SxuM1hdtWzrNsIS02nBpq7Oir&#10;Jv136q2C3Y//xrfD71Ev+/I28ELrXu+VenkePz9ARBrjQ/zv3hoF71lam86kIyCLO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hx7IdwQAAANwAAAAPAAAAAAAAAAAAAAAA&#10;AKECAABkcnMvZG93bnJldi54bWxQSwUGAAAAAAQABAD5AAAAjwMAAAAA&#10;" strokecolor="black [3213]" strokeweight="2.25pt">
                  <v:stroke joinstyle="miter"/>
                </v:line>
                <v:line id="Straight Connector 230" o:spid="_x0000_s1230" style="position:absolute;visibility:visible;mso-wrap-style:square" from="77073,25860" to="77216,68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eZ1JsMAAADcAAAADwAAAGRycy9kb3ducmV2LnhtbESPQWvCQBSE70L/w/IK3nRTKWJTVynV&#10;guJJ48HjI/vMxmbfhuyaxH/vCoLHYWa+YebL3laipcaXjhV8jBMQxLnTJRcKjtnfaAbCB2SNlWNS&#10;cCMPy8XbYI6pdh3vqT2EQkQI+xQVmBDqVEqfG7Lox64mjt7ZNRZDlE0hdYNdhNtKTpJkKi2WHBcM&#10;1vRrKP8/XK2C9tSd9LEz2cWU211m1u3mtpJKDd/7n28QgfrwCj/bG63gM/mCx5l4BOTi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XmdSbDAAAA3AAAAA8AAAAAAAAAAAAA&#10;AAAAoQIAAGRycy9kb3ducmV2LnhtbFBLBQYAAAAABAAEAPkAAACRAwAAAAA=&#10;" strokecolor="black [3213]" strokeweight="2.25pt">
                  <v:stroke joinstyle="miter"/>
                </v:line>
                <v:line id="Straight Connector 231" o:spid="_x0000_s1231" style="position:absolute;visibility:visible;mso-wrap-style:square" from="100631,26098" to="100726,680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VKZsAAAADcAAAADwAAAGRycy9kb3ducmV2LnhtbERPTYvCMBC9C/6HMII3TRWRpRpF1AUX&#10;T2t78Dg0Y1NtJqXJtvXfbw4Le3y87+1+sLXoqPWVYwWLeQKCuHC64lJBnn3OPkD4gKyxdkwK3uRh&#10;vxuPtphq1/M3dbdQihjCPkUFJoQmldIXhiz6uWuII/dwrcUQYVtK3WIfw20tl0mylhYrjg0GGzoa&#10;Kl63H6ugu/d3nfcme5rq65qZc3d5n6RS08lw2IAINIR/8Z/7ohWsFnF+PBOPgNz9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EFSmbAAAAA3AAAAA8AAAAAAAAAAAAAAAAA&#10;oQIAAGRycy9kb3ducmV2LnhtbFBLBQYAAAAABAAEAPkAAACOAwAAAAA=&#10;" strokecolor="black [3213]" strokeweight="2.25pt">
                  <v:stroke joinstyle="miter"/>
                </v:line>
                <v:shape id="Picture 232" o:spid="_x0000_s1232" type="#_x0000_t75" style="position:absolute;left:36464;top:18970;width:14510;height:40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Xq+5DEAAAA3AAAAA8AAABkcnMvZG93bnJldi54bWxEj0+LwjAUxO8LfofwBG9rWqmrVKOoIO6y&#10;J//g+dE822rzUpKo9dtvFhb2OMzMb5j5sjONeJDztWUF6TABQVxYXXOp4HTcvk9B+ICssbFMCl7k&#10;Ybnovc0x1/bJe3ocQikihH2OCqoQ2lxKX1Rk0A9tSxy9i3UGQ5SulNrhM8JNI0dJ8iEN1hwXKmxp&#10;U1FxO9yNgom7++trd11nxu/G3+N1e85uX0oN+t1qBiJQF/7Df+1PrSBLU/g9E4+AXP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Xq+5DEAAAA3AAAAA8AAAAAAAAAAAAAAAAA&#10;nwIAAGRycy9kb3ducmV2LnhtbFBLBQYAAAAABAAEAPcAAACQAwAAAAA=&#10;">
                  <v:imagedata r:id="rId19" o:title=""/>
                </v:shape>
                <v:shape id="Picture 233" o:spid="_x0000_s1233" type="#_x0000_t75" style="position:absolute;left:55705;top:18589;width:18526;height:4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i4XXFAAAA3AAAAA8AAABkcnMvZG93bnJldi54bWxEj0FrwkAUhO8F/8PyhN7qS8Raia4ihZZC&#10;D2r00OMj+8wGs29Ddqvpv+8KhR6HmfmGWW0G16or96HxoiGfZKBYKm8aqTWcjm9PC1AhkhhqvbCG&#10;Hw6wWY8eVlQYf5MDX8tYqwSRUJAGG2NXIIbKsqMw8R1L8s6+dxST7Gs0Pd0S3LU4zbI5OmokLVjq&#10;+NVydSm/nYbPl+dQvrfD4rizFda4n51y/NL6cTxsl6AiD/E//Nf+MBpm+RTuZ9IRwP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YuF1xQAAANwAAAAPAAAAAAAAAAAAAAAA&#10;AJ8CAABkcnMvZG93bnJldi54bWxQSwUGAAAAAAQABAD3AAAAkQMAAAAA&#10;">
                  <v:imagedata r:id="rId31" o:title=""/>
                </v:shape>
                <v:shape id="Picture 234" o:spid="_x0000_s1234" type="#_x0000_t75" style="position:absolute;left:79994;top:19653;width:16192;height:26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F5LnGAAAA3AAAAA8AAABkcnMvZG93bnJldi54bWxEj0FrwkAUhO9C/8PyCt70xSpSUlcJhUIr&#10;Hqq1Pb9mX5PQ7Nt0d9XYX98tCB6HmfmGWax626oj+9A40TAZZ6BYSmcaqTTs355G96BCJDHUOmEN&#10;Zw6wWt4MFpQbd5ItH3exUgkiIScNdYxdjhjKmi2FsetYkvflvKWYpK/QeDoluG3xLsvmaKmRtFBT&#10;x481l9+7g9Xwjpuf35fD59pvP17XBZ4Lwn2h9fC2Lx5ARe7jNXxpPxsNs8kU/s+kI4DL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AgXkucYAAADcAAAADwAAAAAAAAAAAAAA&#10;AACfAgAAZHJzL2Rvd25yZXYueG1sUEsFBgAAAAAEAAQA9wAAAJIDAAAAAA==&#10;">
                  <v:imagedata r:id="rId33" o:title=""/>
                </v:shape>
                <v:shape id="Picture 235" o:spid="_x0000_s1235" type="#_x0000_t75" style="position:absolute;left:103235;top:17256;width:7350;height:86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uSQv3FAAAA3AAAAA8AAABkcnMvZG93bnJldi54bWxEj09rAjEUxO+FfofwCr11sxa1ZWsUFeqf&#10;o9bW62PzulncvGyTqOu3N4LQ4zAzv2FGk8424kQ+1I4V9LIcBHHpdM2Vgt3X58s7iBCRNTaOScGF&#10;AkzGjw8jLLQ784ZO21iJBOFQoAITY1tIGUpDFkPmWuLk/TpvMSbpK6k9nhPcNvI1z4fSYs1pwWBL&#10;c0PlYXu0CvaDmb8sF2b98/c2L7/rwW6/qQ5KPT910w8Qkbr4H763V1pBv9eH25l0BOT4C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bkkL9xQAAANwAAAAPAAAAAAAAAAAAAAAA&#10;AJ8CAABkcnMvZG93bnJldi54bWxQSwUGAAAAAAQABAD3AAAAkQMAAAAA&#10;">
                  <v:imagedata r:id="rId40" o:title=""/>
                </v:shape>
                <v:shape id="Straight Arrow Connector 236" o:spid="_x0000_s1236" type="#_x0000_t32" style="position:absolute;left:34575;top:29876;width:1965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WpFsYAAADcAAAADwAAAGRycy9kb3ducmV2LnhtbESPT2vCQBTE74LfYXlCb7rRVrExG+kf&#10;Cj1VjO2ht0f2mUSzb0N2jamf3hUKHoeZ+Q2TrHtTi45aV1lWMJ1EIIhzqysuFHzvPsZLEM4ja6wt&#10;k4I/crBOh4MEY23PvKUu84UIEHYxKii9b2IpXV6SQTexDXHw9rY16INsC6lbPAe4qeUsihbSYMVh&#10;ocSG3krKj9nJKKBu8/XYn55ff+dbb2f6531zWF6Uehj1LysQnnp/D/+3P7WCp+kcbmfCEZDp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BlqRbGAAAA3AAAAA8AAAAAAAAA&#10;AAAAAAAAoQIAAGRycy9kb3ducmV2LnhtbFBLBQYAAAAABAAEAPkAAACUAwAAAAA=&#10;" strokecolor="black [3213]" strokeweight="2.25pt">
                  <v:stroke endarrow="open" joinstyle="miter"/>
                </v:shape>
                <v:shape id="TextBox 48" o:spid="_x0000_s1237" type="#_x0000_t202" style="position:absolute;left:31683;top:26764;width:35368;height:44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IXVsQA&#10;AADcAAAADwAAAGRycy9kb3ducmV2LnhtbESPQWvCQBSE70L/w/IKvemuJQ1t6ipiKfSkGFvB2yP7&#10;TEKzb0N2m8R/3xUEj8PMfMMsVqNtRE+drx1rmM8UCOLCmZpLDd+Hz+krCB+QDTaOScOFPKyWD5MF&#10;ZsYNvKc+D6WIEPYZaqhCaDMpfVGRRT9zLXH0zq6zGKLsSmk6HCLcNvJZqVRarDkuVNjSpqLiN/+z&#10;Gn6259MxUbvyw760gxuVZPsmtX56HNfvIAKN4R6+tb+MhmSewvVMP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CF1bEAAAA3AAAAA8AAAAAAAAAAAAAAAAAmAIAAGRycy9k&#10;b3ducmV2LnhtbFBLBQYAAAAABAAEAPUAAACJAwAAAAA=&#10;" filled="f" stroked="f">
                  <v:textbo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1. </w:t>
                        </w:r>
                        <w:proofErr w:type="spellStart"/>
                        <w:r>
                          <w:rPr>
                            <w:rFonts w:ascii="Century Gothic" w:hAnsi="Century Gothic" w:cstheme="minorBidi"/>
                            <w:b/>
                            <w:bCs/>
                            <w:color w:val="000000" w:themeColor="text1"/>
                            <w:kern w:val="24"/>
                            <w:sz w:val="28"/>
                            <w:szCs w:val="28"/>
                            <w:lang w:val="fr-FR"/>
                          </w:rPr>
                          <w:t>SDCCHChannel</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Straight Arrow Connector 238" o:spid="_x0000_s1238" type="#_x0000_t32" style="position:absolute;left:54498;top:33020;width:2257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S+sYAAADcAAAADwAAAGRycy9kb3ducmV2LnhtbESPT2vCQBTE7wW/w/IEb3Xjn1qNrqIt&#10;Qk8VbXvw9sg+k2j2bciuMfrpXaHgcZiZ3zCzRWMKUVPlcssKet0IBHFidc6pgt+f9esYhPPIGgvL&#10;pOBKDhbz1ssMY20vvKV651MRIOxiVJB5X8ZSuiQjg65rS+LgHWxl0AdZpVJXeAlwU8h+FI2kwZzD&#10;QoYlfWSUnHZno4DqzfegOU9W+7ett33997k5jm9KddrNcgrCU+Of4f/2l1Yw7L3D40w4AnJ+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7kvrGAAAA3AAAAA8AAAAAAAAA&#10;AAAAAAAAoQIAAGRycy9kb3ducmV2LnhtbFBLBQYAAAAABAAEAPkAAACUAwAAAAA=&#10;" strokecolor="black [3213]" strokeweight="2.25pt">
                  <v:stroke endarrow="open" joinstyle="miter"/>
                </v:shape>
                <v:shape id="TextBox 50" o:spid="_x0000_s1239" type="#_x0000_t202" style="position:absolute;left:54494;top:29942;width:36078;height:44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mv8AA&#10;AADcAAAADwAAAGRycy9kb3ducmV2LnhtbERPTYvCMBC9C/6HMII3TRQVtxpFXIQ9KdbdBW9DM7bF&#10;ZlKarO3+e3MQPD7e93rb2Uo8qPGlYw2TsQJBnDlTcq7h+3IYLUH4gGywckwa/snDdtPvrTExruUz&#10;PdKQixjCPkENRQh1IqXPCrLox64mjtzNNRZDhE0uTYNtDLeVnCq1kBZLjg0F1rQvKLunf1bDz/F2&#10;/Z2pU/5p53XrOiXZfkith4NutwIRqAtv8cv9ZTTMJnFtPBOPgN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Emv8AAAADcAAAADwAAAAAAAAAAAAAAAACYAgAAZHJzL2Rvd25y&#10;ZXYueG1sUEsFBgAAAAAEAAQA9QAAAIUDAAAAAA==&#10;" filled="f" stroked="f">
                  <v:textbo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1. SDCCH Channel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Straight Arrow Connector 240" o:spid="_x0000_s1240" type="#_x0000_t32" style="position:absolute;left:35020;top:42878;width:6475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ijE8YAAADcAAAADwAAAGRycy9kb3ducmV2LnhtbESPQWvCQBSE74L/YXlCb7rRatHoKral&#10;0JNiqgdvj+xrkpp9G7JrjP31riB4HGbmG2axak0pGqpdYVnBcBCBIE6tLjhTsP/56k9BOI+ssbRM&#10;Cq7kYLXsdhYYa3vhHTWJz0SAsItRQe59FUvp0pwMuoGtiIP3a2uDPsg6k7rGS4CbUo6i6E0aLDgs&#10;5FjRR07pKTkbBdRsN6/tefZ+nOy8HenD5/Zv+q/US69dz0F4av0z/Gh/awXj4QzuZ8IRkM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EooxPGAAAA3AAAAA8AAAAAAAAA&#10;AAAAAAAAoQIAAGRycy9kb3ducmV2LnhtbFBLBQYAAAAABAAEAPkAAACUAwAAAAA=&#10;" strokecolor="black [3213]" strokeweight="2.25pt">
                  <v:stroke endarrow="open" joinstyle="miter"/>
                </v:shape>
                <v:shape id="TextBox 52" o:spid="_x0000_s1241" type="#_x0000_t202" style="position:absolute;left:54548;top:39794;width:37399;height:44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vgBMEA&#10;AADcAAAADwAAAGRycy9kb3ducmV2LnhtbERPz2vCMBS+D/wfwhO8rYnSDVcbRRzCTpPpNvD2aJ5t&#10;sXkpTdZ2/705CB4/vt/5ZrSN6KnztWMN80SBIC6cqbnU8H3aPy9B+IBssHFMGv7Jw2Y9ecoxM27g&#10;L+qPoRQxhH2GGqoQ2kxKX1Rk0SeuJY7cxXUWQ4RdKU2HQwy3jVwo9Sot1hwbKmxpV1FxPf5ZDT+f&#10;l/Nvqg7lu31pBzcqyfZNaj2bjtsViEBjeIjv7g+jIV3E+fFMPAJ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qL4ATBAAAA3AAAAA8AAAAAAAAAAAAAAAAAmAIAAGRycy9kb3du&#10;cmV2LnhtbFBLBQYAAAAABAAEAPUAAACGAwAAAAA=&#10;" filled="f" stroked="f">
                  <v:textbo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2. </w:t>
                        </w:r>
                        <w:proofErr w:type="spellStart"/>
                        <w:r>
                          <w:rPr>
                            <w:rFonts w:ascii="Century Gothic" w:hAnsi="Century Gothic" w:cstheme="minorBidi"/>
                            <w:b/>
                            <w:bCs/>
                            <w:color w:val="000000" w:themeColor="text1"/>
                            <w:kern w:val="24"/>
                            <w:sz w:val="28"/>
                            <w:szCs w:val="28"/>
                            <w:lang w:val="fr-FR"/>
                          </w:rPr>
                          <w:t>Sends</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subscriber</w:t>
                        </w:r>
                        <w:proofErr w:type="spellEnd"/>
                        <w:r>
                          <w:rPr>
                            <w:rFonts w:ascii="Century Gothic" w:hAnsi="Century Gothic" w:cstheme="minorBidi"/>
                            <w:b/>
                            <w:bCs/>
                            <w:color w:val="000000" w:themeColor="text1"/>
                            <w:kern w:val="24"/>
                            <w:sz w:val="28"/>
                            <w:szCs w:val="28"/>
                            <w:lang w:val="fr-FR"/>
                          </w:rPr>
                          <w:t xml:space="preserve"> ID (TMSI)</w:t>
                        </w:r>
                      </w:p>
                    </w:txbxContent>
                  </v:textbox>
                </v:shape>
                <v:shape id="Straight Arrow Connector 242" o:spid="_x0000_s1242" type="#_x0000_t32" style="position:absolute;left:34782;top:48482;width:6521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EScUAAADcAAAADwAAAGRycy9kb3ducmV2LnhtbESPzW7CMBCE70h9B2srcQMHBIimOFF/&#10;KIIjtIceV/E2iRqvI9sFw9PXSEgcRzPzjWZVRtOJIznfWlYwGWcgiCurW64VfH1+jJYgfEDW2Fkm&#10;BWfyUBYPgxXm2p54T8dDqEWCsM9RQRNCn0vpq4YM+rHtiZP3Y53BkKSrpXZ4SnDTyWmWLaTBltNC&#10;gz29NVT9Hv6Mgu/LbrPWrYvvr7Oqv8Sn9XI+z5QaPsaXZxCBYriHb+2tVjCbTuB6Jh0BW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y+EScUAAADcAAAADwAAAAAAAAAA&#10;AAAAAAChAgAAZHJzL2Rvd25yZXYueG1sUEsFBgAAAAAEAAQA+QAAAJMDAAAAAA==&#10;" strokecolor="black [3213]" strokeweight="2.25pt">
                  <v:stroke startarrow="open" joinstyle="miter"/>
                </v:shape>
                <v:shape id="TextBox 54" o:spid="_x0000_s1243" type="#_x0000_t202" style="position:absolute;left:56051;top:43864;width:51631;height:4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Xb6MQA&#10;AADcAAAADwAAAGRycy9kb3ducmV2LnhtbESPT2vCQBTE7wW/w/IEb82uQYtGVxGL0JOl/gNvj+wz&#10;CWbfhuzWpN++Wyh4HGbmN8xy3dtaPKj1lWMN40SBIM6dqbjQcDruXmcgfEA2WDsmDT/kYb0avCwx&#10;M67jL3ocQiEihH2GGsoQmkxKn5dk0SeuIY7ezbUWQ5RtIU2LXYTbWqZKvUmLFceFEhvalpTfD99W&#10;w3l/u14m6rN4t9Omc72SbOdS69Gw3yxABOrDM/zf/jAaJmkKf2fiEZ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V2+jEAAAA3AAAAA8AAAAAAAAAAAAAAAAAmAIAAGRycy9k&#10;b3ducmV2LnhtbFBLBQYAAAAABAAEAPUAAACJAwAAAAA=&#10;" filled="f" stroked="f">
                  <v:textbo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3. </w:t>
                        </w:r>
                        <w:proofErr w:type="spellStart"/>
                        <w:r>
                          <w:rPr>
                            <w:rFonts w:ascii="Century Gothic" w:hAnsi="Century Gothic" w:cstheme="minorBidi"/>
                            <w:b/>
                            <w:bCs/>
                            <w:color w:val="000000" w:themeColor="text1"/>
                            <w:kern w:val="24"/>
                            <w:sz w:val="28"/>
                            <w:szCs w:val="28"/>
                            <w:lang w:val="fr-FR"/>
                          </w:rPr>
                          <w:t>Authentication+IMEI</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check+new</w:t>
                        </w:r>
                        <w:proofErr w:type="spellEnd"/>
                        <w:r>
                          <w:rPr>
                            <w:rFonts w:ascii="Century Gothic" w:hAnsi="Century Gothic" w:cstheme="minorBidi"/>
                            <w:b/>
                            <w:bCs/>
                            <w:color w:val="000000" w:themeColor="text1"/>
                            <w:kern w:val="24"/>
                            <w:sz w:val="28"/>
                            <w:szCs w:val="28"/>
                            <w:lang w:val="fr-FR"/>
                          </w:rPr>
                          <w:t xml:space="preserve"> TMSI</w:t>
                        </w:r>
                      </w:p>
                    </w:txbxContent>
                  </v:textbox>
                </v:shape>
                <v:shape id="Straight Arrow Connector 244" o:spid="_x0000_s1244" type="#_x0000_t32" style="position:absolute;left:34782;top:54308;width:6521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xeRMYAAADcAAAADwAAAGRycy9kb3ducmV2LnhtbESPQWvCQBSE74L/YXmCN90YW9HoKq2l&#10;0FODth68PbKvSWr2bciuSdpf3xUKHoeZ+YbZ7HpTiZYaV1pWMJtGIIgzq0vOFXx+vE6WIJxH1lhZ&#10;JgU/5GC3HQ42mGjb8YHao89FgLBLUEHhfZ1I6bKCDLqprYmD92Ubgz7IJpe6wS7ATSXjKFpIgyWH&#10;hQJr2heUXY5Xo4Da9H3eX1fP58eDt7E+vaTfy1+lxqP+aQ3CU+/v4f/2m1bwEM/hdiYcAbn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6sXkTGAAAA3AAAAA8AAAAAAAAA&#10;AAAAAAAAoQIAAGRycy9kb3ducmV2LnhtbFBLBQYAAAAABAAEAPkAAACUAwAAAAA=&#10;" strokecolor="black [3213]" strokeweight="2.25pt">
                  <v:stroke endarrow="open" joinstyle="miter"/>
                </v:shape>
                <v:shape id="TextBox 56" o:spid="_x0000_s1245" type="#_x0000_t202" style="position:absolute;left:56051;top:49692;width:35313;height:44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DmB8QA&#10;AADcAAAADwAAAGRycy9kb3ducmV2LnhtbESPT2vCQBTE74LfYXlCb7rbkEqbuoooBU8V7R/o7ZF9&#10;JqHZtyG7JvHbu4LgcZiZ3zCL1WBr0VHrK8canmcKBHHuTMWFhu+vj+krCB+QDdaOScOFPKyW49EC&#10;M+N6PlB3DIWIEPYZaihDaDIpfV6SRT9zDXH0Tq61GKJsC2la7CPc1jJRai4tVhwXSmxoU1L+fzxb&#10;DT+fp7/fVO2LrX1pejcoyfZNav00GdbvIAIN4RG+t3dGQ5qkcDsTj4BcX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Ww5gfEAAAA3AAAAA8AAAAAAAAAAAAAAAAAmAIAAGRycy9k&#10;b3ducmV2LnhtbFBLBQYAAAAABAAEAPUAAACJAwAAAAA=&#10;" filled="f" stroked="f">
                  <v:textbo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4. </w:t>
                        </w:r>
                        <w:proofErr w:type="spellStart"/>
                        <w:r>
                          <w:rPr>
                            <w:rFonts w:ascii="Century Gothic" w:hAnsi="Century Gothic" w:cstheme="minorBidi"/>
                            <w:b/>
                            <w:bCs/>
                            <w:color w:val="000000" w:themeColor="text1"/>
                            <w:kern w:val="24"/>
                            <w:sz w:val="28"/>
                            <w:szCs w:val="28"/>
                            <w:lang w:val="fr-FR"/>
                          </w:rPr>
                          <w:t>Request</w:t>
                        </w:r>
                        <w:proofErr w:type="spellEnd"/>
                        <w:r>
                          <w:rPr>
                            <w:rFonts w:ascii="Century Gothic" w:hAnsi="Century Gothic" w:cstheme="minorBidi"/>
                            <w:b/>
                            <w:bCs/>
                            <w:color w:val="000000" w:themeColor="text1"/>
                            <w:kern w:val="24"/>
                            <w:sz w:val="28"/>
                            <w:szCs w:val="28"/>
                            <w:lang w:val="fr-FR"/>
                          </w:rPr>
                          <w:t xml:space="preserve"> call Information</w:t>
                        </w:r>
                      </w:p>
                    </w:txbxContent>
                  </v:textbox>
                </v:shape>
                <v:shape id="Straight Arrow Connector 246" o:spid="_x0000_s1246" type="#_x0000_t32" style="position:absolute;left:77438;top:58039;width:225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SCSsUAAADcAAAADwAAAGRycy9kb3ducmV2LnhtbESPT2sCMRTE7wW/Q3hCbzWruMWuRvFf&#10;pR7VHjw+Nq+7SzcvSxI19dM3QqHHYWZ+w8wW0bTiSs43lhUMBxkI4tLqhisFn6f3lwkIH5A1tpZJ&#10;wQ95WMx7TzMstL3xga7HUIkEYV+ggjqErpDSlzUZ9APbESfvyzqDIUlXSe3wluCmlaMse5UGG04L&#10;NXa0rqn8Pl6MgvN9v9vqxsXNalx29/i2neR5ptRzPy6nIALF8B/+a39oBeNRDo8z6QjI+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BSCSsUAAADcAAAADwAAAAAAAAAA&#10;AAAAAAChAgAAZHJzL2Rvd25yZXYueG1sUEsFBgAAAAAEAAQA+QAAAJMDAAAAAA==&#10;" strokecolor="black [3213]" strokeweight="2.25pt">
                  <v:stroke startarrow="open" joinstyle="miter"/>
                </v:shape>
                <v:shape id="TextBox 58" o:spid="_x0000_s1247" type="#_x0000_t202" style="position:absolute;left:77441;top:54955;width:19451;height:44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7d68MA&#10;AADcAAAADwAAAGRycy9kb3ducmV2LnhtbESPQYvCMBSE74L/IbwFb5qsqOx2jSKK4ElRdwVvj+bZ&#10;lm1eShNt/fdGEDwOM/MNM523thQ3qn3hWMPnQIEgTp0pONPwe1z3v0D4gGywdEwa7uRhPut2ppgY&#10;1/CeboeQiQhhn6CGPIQqkdKnOVn0A1cRR+/iaoshyjqTpsYmwm0ph0pNpMWC40KOFS1zSv8PV6vh&#10;b3s5n0Zql63suGpcqyTbb6l176Nd/IAI1IZ3+NXeGA2j4QSeZ+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7d68MAAADcAAAADwAAAAAAAAAAAAAAAACYAgAAZHJzL2Rv&#10;d25yZXYueG1sUEsFBgAAAAAEAAQA9QAAAIgDAAAAAA==&#10;" filled="f" stroked="f">
                  <v:textbo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5. </w:t>
                        </w:r>
                        <w:proofErr w:type="spellStart"/>
                        <w:r>
                          <w:rPr>
                            <w:rFonts w:ascii="Century Gothic" w:hAnsi="Century Gothic" w:cstheme="minorBidi"/>
                            <w:b/>
                            <w:bCs/>
                            <w:color w:val="000000" w:themeColor="text1"/>
                            <w:kern w:val="24"/>
                            <w:sz w:val="28"/>
                            <w:szCs w:val="28"/>
                            <w:lang w:val="fr-FR"/>
                          </w:rPr>
                          <w:t>Sends</w:t>
                        </w:r>
                        <w:proofErr w:type="spellEnd"/>
                        <w:r>
                          <w:rPr>
                            <w:rFonts w:ascii="Century Gothic" w:hAnsi="Century Gothic" w:cstheme="minorBidi"/>
                            <w:b/>
                            <w:bCs/>
                            <w:color w:val="000000" w:themeColor="text1"/>
                            <w:kern w:val="24"/>
                            <w:sz w:val="28"/>
                            <w:szCs w:val="28"/>
                            <w:lang w:val="fr-FR"/>
                          </w:rPr>
                          <w:t xml:space="preserve"> INFO</w:t>
                        </w:r>
                      </w:p>
                    </w:txbxContent>
                  </v:textbox>
                </v:shape>
                <v:shape id="Straight Arrow Connector 248" o:spid="_x0000_s1248" type="#_x0000_t32" style="position:absolute;left:54149;top:60975;width:225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q5psQAAADcAAAADwAAAGRycy9kb3ducmV2LnhtbESPQWsCMRSE7wX/Q3iCN81WtNWtUVq1&#10;oseqB4+Pzevu0s3LkkRN/fWmIPQ4zMw3zGwRTSMu5HxtWcHzIANBXFhdc6ngePjsT0D4gKyxsUwK&#10;fsnDYt55mmGu7ZW/6LIPpUgQ9jkqqEJocyl9UZFBP7AtcfK+rTMYknSl1A6vCW4aOcyyF2mw5rRQ&#10;YUvLioqf/dkoON12m7WuXVx9jIr2FqfryXicKdXrxvc3EIFi+A8/2lutYDR8hb8z6QjI+R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irmmxAAAANwAAAAPAAAAAAAAAAAA&#10;AAAAAKECAABkcnMvZG93bnJldi54bWxQSwUGAAAAAAQABAD5AAAAkgMAAAAA&#10;" strokecolor="black [3213]" strokeweight="2.25pt">
                  <v:stroke startarrow="open" joinstyle="miter"/>
                </v:shape>
                <v:shape id="TextBox 60" o:spid="_x0000_s1249" type="#_x0000_t202" style="position:absolute;left:54148;top:57896;width:36488;height:44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3sAsEA&#10;AADcAAAADwAAAGRycy9kb3ducmV2LnhtbERPz2vCMBS+D/wfwhO8rYnSDVcbRRzCTpPpNvD2aJ5t&#10;sXkpTdZ2/705CB4/vt/5ZrSN6KnztWMN80SBIC6cqbnU8H3aPy9B+IBssHFMGv7Jw2Y9ecoxM27g&#10;L+qPoRQxhH2GGqoQ2kxKX1Rk0SeuJY7cxXUWQ4RdKU2HQwy3jVwo9Sot1hwbKmxpV1FxPf5ZDT+f&#10;l/Nvqg7lu31pBzcqyfZNaj2bjtsViEBjeIjv7g+jIV3EtfFMPAJ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T97ALBAAAA3AAAAA8AAAAAAAAAAAAAAAAAmAIAAGRycy9kb3du&#10;cmV2LnhtbFBLBQYAAAAABAAEAPUAAACGAwAAAAA=&#10;" filled="f" stroked="f">
                  <v:textbo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6. TCH Channel </w:t>
                        </w:r>
                        <w:proofErr w:type="spellStart"/>
                        <w:r>
                          <w:rPr>
                            <w:rFonts w:ascii="Century Gothic" w:hAnsi="Century Gothic" w:cstheme="minorBidi"/>
                            <w:b/>
                            <w:bCs/>
                            <w:color w:val="000000" w:themeColor="text1"/>
                            <w:kern w:val="24"/>
                            <w:sz w:val="28"/>
                            <w:szCs w:val="28"/>
                            <w:lang w:val="fr-FR"/>
                          </w:rPr>
                          <w:t>Assignment</w:t>
                        </w:r>
                        <w:proofErr w:type="spellEnd"/>
                      </w:p>
                    </w:txbxContent>
                  </v:textbox>
                </v:shape>
                <v:shape id="Straight Arrow Connector 250" o:spid="_x0000_s1250" type="#_x0000_t32" style="position:absolute;left:35020;top:63706;width:18701;height:1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VmIT8QAAADcAAAADwAAAGRycy9kb3ducmV2LnhtbESPT2sCMRTE7wW/Q3gFbzVbUdHVKGqt&#10;6NE/B4+Pzevu0s3LkqQa/fSNUOhxmJnfMLNFNI24kvO1ZQXvvQwEcWF1zaWC8+nzbQzCB2SNjWVS&#10;cCcPi3nnZYa5tjc+0PUYSpEg7HNUUIXQ5lL6oiKDvmdb4uR9WWcwJOlKqR3eEtw0sp9lI2mw5rRQ&#10;YUvriorv449RcHnstxtdu/ixGhTtI0424+EwU6r7GpdTEIFi+A//tXdawaA/geeZdATk/B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dWYhPxAAAANwAAAAPAAAAAAAAAAAA&#10;AAAAAKECAABkcnMvZG93bnJldi54bWxQSwUGAAAAAAQABAD5AAAAkgMAAAAA&#10;" strokecolor="black [3213]" strokeweight="2.25pt">
                  <v:stroke startarrow="open" joinstyle="miter"/>
                </v:shape>
                <v:shape id="TextBox 62" o:spid="_x0000_s1251" type="#_x0000_t202" style="position:absolute;left:33131;top:60801;width:26080;height:7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J22cAA&#10;AADcAAAADwAAAGRycy9kb3ducmV2LnhtbERPy4rCMBTdC/5DuII7TXwyVqOIMjArRWdGcHdprm2x&#10;uSlNxnb+3iwEl4fzXm1aW4oH1b5wrGE0VCCIU2cKzjT8fH8OPkD4gGywdEwa/snDZt3trDAxruET&#10;Pc4hEzGEfYIa8hCqREqf5mTRD11FHLmbqy2GCOtMmhqbGG5LOVZqLi0WHBtyrGiXU3o//1kNv4fb&#10;9TJVx2xvZ1XjWiXZLqTW/V67XYII1Ia3+OX+Mhqmkzg/nolHQK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1J22cAAAADcAAAADwAAAAAAAAAAAAAAAACYAgAAZHJzL2Rvd25y&#10;ZXYueG1sUEsFBgAAAAAEAAQA9QAAAIUDAAAAAA==&#10;" filled="f" stroked="f">
                  <v:textbo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   7. Traffic Channel</w:t>
                        </w:r>
                      </w:p>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Assignment</w:t>
                        </w:r>
                        <w:proofErr w:type="spellEnd"/>
                      </w:p>
                    </w:txbxContent>
                  </v:textbox>
                </v:shape>
                <v:shape id="Straight Arrow Connector 252" o:spid="_x0000_s1252" type="#_x0000_t32" style="position:absolute;left:34575;top:66040;width:7951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OvzdcYAAADcAAAADwAAAGRycy9kb3ducmV2LnhtbESPzWvCQBTE74L/w/IK3nTjR4uNruIH&#10;Qk+KaXvo7ZF9JqnZtyG7xti/3hUKHoeZ+Q0zX7amFA3VrrCsYDiIQBCnVhecKfj63PWnIJxH1lha&#10;JgU3crBcdDtzjLW98pGaxGciQNjFqCD3voqldGlOBt3AVsTBO9naoA+yzqSu8RrgppSjKHqTBgsO&#10;CzlWtMkpPScXo4Caw37cXt7XP69Hb0f6e3v4nf4p1XtpVzMQnlr/DP+3P7SCyXgIjzPhCMjF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Tr83XGAAAA3AAAAA8AAAAAAAAA&#10;AAAAAAAAoQIAAGRycy9kb3ducmV2LnhtbFBLBQYAAAAABAAEAPkAAACUAwAAAAA=&#10;" strokecolor="black [3213]" strokeweight="2.25pt">
                  <v:stroke endarrow="open" joinstyle="miter"/>
                </v:shape>
                <v:shape id="TextBox 67" o:spid="_x0000_s1253" type="#_x0000_t202" style="position:absolute;left:55832;top:62949;width:48618;height:4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xNNcUA&#10;AADcAAAADwAAAGRycy9kb3ducmV2LnhtbESPS2vDMBCE74H8B7GB3hqpeZTEtRxCQqGnhOYFvS3W&#10;xja1VsZSY/ffV4FCjsPMfMOkq97W4katrxxreBkrEMS5MxUXGk7H9+cFCB+QDdaOScMveVhlw0GK&#10;iXEdf9LtEAoRIewT1FCG0CRS+rwki37sGuLoXV1rMUTZFtK02EW4reVEqVdpseK4UGJDm5Ly78OP&#10;1XDeXb8uM7UvtnbedK5Xku1Sav006tdvIAL14RH+b38YDbPpBO5n4hGQ2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zE01xQAAANwAAAAPAAAAAAAAAAAAAAAAAJgCAABkcnMv&#10;ZG93bnJldi54bWxQSwUGAAAAAAQABAD1AAAAigMAAAAA&#10;" filled="f" stroked="f">
                  <v:textbo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8. Setup Connection to    B </w:t>
                        </w:r>
                        <w:proofErr w:type="spellStart"/>
                        <w:r>
                          <w:rPr>
                            <w:rFonts w:ascii="Century Gothic" w:hAnsi="Century Gothic" w:cstheme="minorBidi"/>
                            <w:b/>
                            <w:bCs/>
                            <w:color w:val="000000" w:themeColor="text1"/>
                            <w:kern w:val="24"/>
                            <w:sz w:val="28"/>
                            <w:szCs w:val="28"/>
                            <w:lang w:val="fr-FR"/>
                          </w:rPr>
                          <w:t>Subscriber</w:t>
                        </w:r>
                        <w:proofErr w:type="spellEnd"/>
                      </w:p>
                    </w:txbxContent>
                  </v:textbox>
                </v:shape>
                <v:shape id="Picture 254" o:spid="_x0000_s1254" type="#_x0000_t75" style="position:absolute;left:111633;top:15890;width:4937;height:6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bGI7FAAAA3AAAAA8AAABkcnMvZG93bnJldi54bWxEj09rwkAUxO9Cv8PyCt7qi3/aSuoqUlAK&#10;Hmyjhx4f2ddsaPZtyG41fvuuIHgcZuY3zGLVu0aduAu1Fw3jUQaKpfSmlkrD8bB5moMKkcRQ44U1&#10;XDjAavkwWFBu/Fm++FTESiWIhJw02BjbHDGUlh2FkW9ZkvfjO0cxya5C09E5wV2Dkyx7QUe1pAVL&#10;Lb9bLn+LP6dh9/ocim3Tzw97W2KFn7PjGL+1Hj726zdQkft4D9/aH0bDbDqF65l0BHD5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mxiOxQAAANwAAAAPAAAAAAAAAAAAAAAA&#10;AJ8CAABkcnMvZG93bnJldi54bWxQSwUGAAAAAAQABAD3AAAAkQMAAAAA&#10;">
                  <v:imagedata r:id="rId31" o:title=""/>
                </v:shape>
                <v:line id="Straight Connector 255" o:spid="_x0000_s1255" style="position:absolute;visibility:visible;mso-wrap-style:square" from="114411,23907" to="114442,67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YsQBcUAAADcAAAADwAAAGRycy9kb3ducmV2LnhtbESPQWvCQBSE70L/w/IKvenGVoqkboK0&#10;FZSemnjw+Mi+ZqPZtyG7JvHfu4VCj8PMfMNs8sm2YqDeN44VLBcJCOLK6YZrBcdyN1+D8AFZY+uY&#10;FNzIQ549zDaYajfyNw1FqEWEsE9RgQmhS6X0lSGLfuE64uj9uN5iiLKvpe5xjHDbyuckeZUWG44L&#10;Bjt6N1RdiqtVMJzGkz6Opjyb5vBVms9hf/uQSj09Tts3EIGm8B/+a++1gtXLCn7PxCMgs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YsQBcUAAADcAAAADwAAAAAAAAAA&#10;AAAAAAChAgAAZHJzL2Rvd25yZXYueG1sUEsFBgAAAAAEAAQA+QAAAJMDAAAAAA==&#10;" strokecolor="black [3213]" strokeweight="2.25pt">
                  <v:stroke joinstyle="miter"/>
                </v:line>
                <v:shape id="Straight Arrow Connector 256" o:spid="_x0000_s1256" type="#_x0000_t32" style="position:absolute;left:54498;top:36083;width:2257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c0Ul8UAAADcAAAADwAAAGRycy9kb3ducmV2LnhtbESPzW7CMBCE75X6DtYicSsOlFQQMKi0&#10;tKJHfg4cV/GSRMTryDbg8vR1pUo9jmbmG818GU0rruR8Y1nBcJCBIC6tbrhScNh/PE1A+ICssbVM&#10;Cr7Jw3Lx+DDHQtsbb+m6C5VIEPYFKqhD6AopfVmTQT+wHXHyTtYZDEm6SmqHtwQ3rRxl2Ys02HBa&#10;qLGjt5rK8+5iFBzvX59r3bj4vhqX3T1O15M8z5Tq9+LrDESgGP7Df+2NVjB+zuH3TDoC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c0Ul8UAAADcAAAADwAAAAAAAAAA&#10;AAAAAAChAgAAZHJzL2Rvd25yZXYueG1sUEsFBgAAAAAEAAQA+QAAAJMDAAAAAA==&#10;" strokecolor="black [3213]" strokeweight="2.25pt">
                  <v:stroke startarrow="open" joinstyle="miter"/>
                </v:shape>
                <v:shape id="TextBox 44" o:spid="_x0000_s1257" type="#_x0000_t202" style="position:absolute;left:53738;top:33019;width:29294;height:4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LNsQA&#10;AADcAAAADwAAAGRycy9kb3ducmV2LnhtbESPQWvCQBSE74L/YXlCb7qrtWJjNiItBU+VprXg7ZF9&#10;JsHs25Ddmvjvu0Khx2FmvmHS7WAbcaXO1441zGcKBHHhTM2lhq/Pt+kahA/IBhvHpOFGHrbZeJRi&#10;YlzPH3TNQykihH2CGqoQ2kRKX1Rk0c9cSxy9s+sshii7UpoO+wi3jVwotZIWa44LFbb0UlFxyX+s&#10;huP7+fS9VIfy1T61vRuUZPsstX6YDLsNiEBD+A//tfdGw/JxBfcz8QjI7B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3SzbEAAAA3AAAAA8AAAAAAAAAAAAAAAAAmAIAAGRycy9k&#10;b3ducmV2LnhtbFBLBQYAAAAABAAEAPUAAACJAwAAAAA=&#10;" filled="f" stroked="f">
                  <v:textbo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1. SDCCH </w:t>
                        </w:r>
                        <w:proofErr w:type="spellStart"/>
                        <w:r>
                          <w:rPr>
                            <w:rFonts w:ascii="Century Gothic" w:hAnsi="Century Gothic" w:cstheme="minorBidi"/>
                            <w:b/>
                            <w:bCs/>
                            <w:color w:val="000000" w:themeColor="text1"/>
                            <w:kern w:val="24"/>
                            <w:sz w:val="28"/>
                            <w:szCs w:val="28"/>
                            <w:lang w:val="fr-FR"/>
                          </w:rPr>
                          <w:t>Assignment</w:t>
                        </w:r>
                        <w:proofErr w:type="spellEnd"/>
                      </w:p>
                    </w:txbxContent>
                  </v:textbox>
                </v:shape>
                <v:shape id="Straight Arrow Connector 258" o:spid="_x0000_s1258" type="#_x0000_t32" style="position:absolute;left:33893;top:39147;width:19843;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Mve8UAAADcAAAADwAAAGRycy9kb3ducmV2LnhtbESPzW7CMBCE70i8g7VIvYFDgUJTDCot&#10;RfTIz6HHVbxNIuJ1ZLvg8vR1JSSOo5n5RjNfRtOIMzlfW1YwHGQgiAuray4VHA8f/RkIH5A1NpZJ&#10;wS95WC66nTnm2l54R+d9KEWCsM9RQRVCm0vpi4oM+oFtiZP3bZ3BkKQrpXZ4SXDTyMcse5IGa04L&#10;Fbb0VlFx2v8YBV/Xz81a1y6+r8ZFe43P69lkkin10IuvLyACxXAP39pbrWA8msL/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lMve8UAAADcAAAADwAAAAAAAAAA&#10;AAAAAAChAgAAZHJzL2Rvd25yZXYueG1sUEsFBgAAAAAEAAQA+QAAAJMDAAAAAA==&#10;" strokecolor="black [3213]" strokeweight="2.25pt">
                  <v:stroke startarrow="open" joinstyle="miter"/>
                </v:shape>
                <v:shape id="TextBox 46" o:spid="_x0000_s1259" type="#_x0000_t202" style="position:absolute;left:33131;top:36079;width:29294;height:44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R638AA&#10;AADcAAAADwAAAGRycy9kb3ducmV2LnhtbERPy4rCMBTdC/5DuII7TXwyVqOIMjArRWdGcHdprm2x&#10;uSlNxnb+3iwEl4fzXm1aW4oH1b5wrGE0VCCIU2cKzjT8fH8OPkD4gGywdEwa/snDZt3trDAxruET&#10;Pc4hEzGEfYIa8hCqREqf5mTRD11FHLmbqy2GCOtMmhqbGG5LOVZqLi0WHBtyrGiXU3o//1kNv4fb&#10;9TJVx2xvZ1XjWiXZLqTW/V67XYII1Ia3+OX+Mhqmk7g2nolHQK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SR638AAAADcAAAADwAAAAAAAAAAAAAAAACYAgAAZHJzL2Rvd25y&#10;ZXYueG1sUEsFBgAAAAAEAAQA9QAAAIUDAAAAAA==&#10;" filled="f" stroked="f">
                  <v:textbo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1. SDCCH </w:t>
                        </w:r>
                        <w:proofErr w:type="spellStart"/>
                        <w:r>
                          <w:rPr>
                            <w:rFonts w:ascii="Century Gothic" w:hAnsi="Century Gothic" w:cstheme="minorBidi"/>
                            <w:b/>
                            <w:bCs/>
                            <w:color w:val="000000" w:themeColor="text1"/>
                            <w:kern w:val="24"/>
                            <w:sz w:val="28"/>
                            <w:szCs w:val="28"/>
                            <w:lang w:val="fr-FR"/>
                          </w:rPr>
                          <w:t>Assignment</w:t>
                        </w:r>
                        <w:proofErr w:type="spellEnd"/>
                      </w:p>
                    </w:txbxContent>
                  </v:textbox>
                </v:shape>
                <v:shape id="Picture 260" o:spid="_x0000_s1260" type="#_x0000_t75" style="position:absolute;left:31337;top:17510;width:4937;height:69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5zL2TFAAAA3AAAAA8AAABkcnMvZG93bnJldi54bWxEj0FrwkAUhO8F/8PyBG/6Ymtbm7pKKShC&#10;D22jhx4f2ddsaPZtyK4a/70rCD0OM/MNs1j1rlFH7kLtRcN0koFiKb2ppdKw363Hc1AhkhhqvLCG&#10;MwdYLQd3C8qNP8k3H4tYqQSRkJMGG2ObI4bSsqMw8S1L8n595ygm2VVoOjoluGvwPsue0FEtacFS&#10;y++Wy7/i4DR8PD+GYtP0892nLbHCr9l+ij9aj4b92yuoyH38D9/aW6Nh9vAC1zPpCODy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Ocy9kxQAAANwAAAAPAAAAAAAAAAAAAAAA&#10;AJ8CAABkcnMvZG93bnJldi54bWxQSwUGAAAAAAQABAD3AAAAkQMAAAAA&#10;">
                  <v:imagedata r:id="rId31" o:title=""/>
                </v:shape>
                <v:shape id="Picture 261" o:spid="_x0000_s1261" type="#_x0000_t75" style="position:absolute;left:50974;top:16875;width:5080;height:81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9jA2O9AAAA3AAAAA8AAABkcnMvZG93bnJldi54bWxET8kKwjAQvQv+QxjBi2jqilajiAt4E7f7&#10;0IxtsZmUJmr9e3MQPD7evljVphAvqlxuWUG/F4EgTqzOOVVwvey7UxDOI2ssLJOCDzlYLZuNBcba&#10;vvlEr7NPRQhhF6OCzPsyltIlGRl0PVsSB+5uK4M+wCqVusJ3CDeFHETRRBrMOTRkWNImo+RxfhoF&#10;t7GtH51hcZx9tvebycd03M2eSrVb9XoOwlPt/+Kf+6AVjEZhfjgTjoBcfgE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T2MDY70AAADcAAAADwAAAAAAAAAAAAAAAACfAgAAZHJz&#10;L2Rvd25yZXYueG1sUEsFBgAAAAAEAAQA9wAAAIkDAAAAAA==&#10;">
                  <v:imagedata r:id="rId32" o:title=""/>
                </v:shape>
                <v:shape id="Picture 262" o:spid="_x0000_s1262" type="#_x0000_t75" style="position:absolute;left:73294;top:16335;width:7557;height:9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4o8EjFAAAA3AAAAA8AAABkcnMvZG93bnJldi54bWxEj81qwzAQhO+FvoPYQm7NOiWU4kYJplBo&#10;Qg757XlrbW1Ta+VKSuL06aNAIcdhZr5hJrPeturIPjRONIyGGSiW0plGKg277fvjC6gQSQy1TljD&#10;mQPMpvd3E8qNO8maj5tYqQSRkJOGOsYuRwxlzZbC0HUsyft23lJM0ldoPJ0S3Lb4lGXPaKmRtFBT&#10;x281lz+bg9Wwx+Xv3/zwtfDrz9WiwHNBuCu0Hjz0xSuoyH28hf/bH0bDeDyC65l0BHB6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OKPBIxQAAANwAAAAPAAAAAAAAAAAAAAAA&#10;AJ8CAABkcnMvZG93bnJldi54bWxQSwUGAAAAAAQABAD3AAAAkQMAAAAA&#10;">
                  <v:imagedata r:id="rId33" o:title=""/>
                </v:shape>
                <v:line id="Straight Connector 263" o:spid="_x0000_s1263" style="position:absolute;visibility:visible;mso-wrap-style:square" from="34131,25511" to="34163,65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hel8QAAADcAAAADwAAAGRycy9kb3ducmV2LnhtbESPzWrDMBCE74G+g9hCb7HcEEJwLJvS&#10;H0jpKXEOOS7W1nJrrYyl2s7bV4FAjsPMfMPk5Ww7MdLgW8cKnpMUBHHtdMuNglP1sdyC8AFZY+eY&#10;FFzIQ1k8LHLMtJv4QOMxNCJC2GeowITQZ1L62pBFn7ieOHrfbrAYohwaqQecItx2cpWmG2mx5bhg&#10;sKdXQ/Xv8c8qGM/TWZ8mU/2Y9vOrMu/j/vImlXp6nF92IALN4R6+tfdawXq9guuZeARk8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KF6XxAAAANwAAAAPAAAAAAAAAAAA&#10;AAAAAKECAABkcnMvZG93bnJldi54bWxQSwUGAAAAAAQABAD5AAAAkgMAAAAA&#10;" strokecolor="black [3213]" strokeweight="2.25pt">
                  <v:stroke joinstyle="miter"/>
                </v:line>
                <v:line id="Straight Connector 264" o:spid="_x0000_s1264" style="position:absolute;flip:x;visibility:visible;mso-wrap-style:square" from="54213,25892" to="54213,65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ZrMQAAADcAAAADwAAAGRycy9kb3ducmV2LnhtbESP3WoCMRSE7wu+QziCdzVrFZHVKCII&#10;RVpafx7gmBx3FzcnS5Jd17dvCoVeDjPzDbPa9LYWHflQOVYwGWcgiLUzFRcKLuf96wJEiMgGa8ek&#10;4EkBNuvBywpz4x58pO4UC5EgHHJUUMbY5FIGXZLFMHYNcfJuzluMSfpCGo+PBLe1fMuyubRYcVoo&#10;saFdSfp+aq2Cw5f/xOn39agX7e3Z8VzrVn8oNRr22yWISH38D/+1342C2WwKv2fSEZDr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CZmsxAAAANwAAAAPAAAAAAAAAAAA&#10;AAAAAKECAABkcnMvZG93bnJldi54bWxQSwUGAAAAAAQABAD5AAAAkgMAAAAA&#10;" strokecolor="black [3213]" strokeweight="2.25pt">
                  <v:stroke joinstyle="miter"/>
                </v:line>
                <v:line id="Straight Connector 265" o:spid="_x0000_s1265" style="position:absolute;visibility:visible;mso-wrap-style:square" from="77073,25860" to="77073,65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Y1jeMQAAADcAAAADwAAAGRycy9kb3ducmV2LnhtbESPT4vCMBTE7wt+h/AEb2uqlGXpGkX8&#10;A8qetB48Ppq3TbV5KU1s67ffLAh7HGbmN8xiNdhadNT6yrGC2TQBQVw4XXGp4JLv3z9B+ICssXZM&#10;Cp7kYbUcvS0w067nE3XnUIoIYZ+hAhNCk0npC0MW/dQ1xNH7ca3FEGVbSt1iH+G2lvMk+ZAWK44L&#10;BhvaGCru54dV0F37q770Jr+Z6vidm113eG6lUpPxsP4CEWgI/+FX+6AVpGkKf2fiEZ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jWN4xAAAANwAAAAPAAAAAAAAAAAA&#10;AAAAAKECAABkcnMvZG93bnJldi54bWxQSwUGAAAAAAQABAD5AAAAkgMAAAAA&#10;" strokecolor="black [3213]" strokeweight="2.25pt">
                  <v:stroke joinstyle="miter"/>
                </v:line>
                <v:line id="Straight Connector 266" o:spid="_x0000_s1266" style="position:absolute;visibility:visible;mso-wrap-style:square" from="100631,26098" to="100917,652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HG48MAAADcAAAADwAAAGRycy9kb3ducmV2LnhtbESPQWvCQBSE7wX/w/KE3urGoiLRVURb&#10;UDxpPHh8ZJ/ZaPZtyG6T+O+7QqHHYWa+YZbr3laipcaXjhWMRwkI4tzpkgsFl+z7Yw7CB2SNlWNS&#10;8CQP69XgbYmpdh2fqD2HQkQI+xQVmBDqVEqfG7LoR64mjt7NNRZDlE0hdYNdhNtKfibJTFosOS4Y&#10;rGlrKH+cf6yC9tpd9aUz2d2Uh2Nmvtr9cyeVeh/2mwWIQH34D/+191rBZDKF15l4BO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LBxuPDAAAA3AAAAA8AAAAAAAAAAAAA&#10;AAAAoQIAAGRycy9kb3ducmV2LnhtbFBLBQYAAAAABAAEAPkAAACRAwAAAAA=&#10;" strokecolor="black [3213]" strokeweight="2.25pt">
                  <v:stroke joinstyle="miter"/>
                </v:line>
                <v:shape id="Picture 267" o:spid="_x0000_s1267" type="#_x0000_t75" style="position:absolute;left:36464;top:18970;width:14510;height:40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mwTPnDAAAA3AAAAA8AAABkcnMvZG93bnJldi54bWxEj0GLwjAUhO/C/ofwFrxp6lLdpRplFUTF&#10;k+7i+dE822rzUpKo9d8bQfA4zMw3zGTWmlpcyfnKsoJBPwFBnFtdcaHg/2/Z+wHhA7LG2jIpuJOH&#10;2fSjM8FM2xvv6LoPhYgQ9hkqKENoMil9XpJB37cNcfSO1hkMUbpCaoe3CDe1/EqSkTRYcVwosaFF&#10;Sfl5fzEKvt3Fn+6r0zw1fjXcDufNIT1vlOp+tr9jEIHa8A6/2mutIE1H8DwTj4CcP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bBM+cMAAADcAAAADwAAAAAAAAAAAAAAAACf&#10;AgAAZHJzL2Rvd25yZXYueG1sUEsFBgAAAAAEAAQA9wAAAI8DAAAAAA==&#10;">
                  <v:imagedata r:id="rId19" o:title=""/>
                </v:shape>
                <v:shape id="Picture 268" o:spid="_x0000_s1268" type="#_x0000_t75" style="position:absolute;left:55705;top:18589;width:14272;height:4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7aPnCAAAA3AAAAA8AAABkcnMvZG93bnJldi54bWxEj0GLwjAUhO8L+x/CW/C2pitSpRplWRD2&#10;4sFWD94ezbMtNi8lydrsvzeC4HGYmW+Y9TaaXtzI+c6ygq9pBoK4trrjRsGx2n0uQfiArLG3TAr+&#10;ycN28/62xkLbkQ90K0MjEoR9gQraEIZCSl+3ZNBP7UCcvIt1BkOSrpHa4ZjgppezLMulwY7TQosD&#10;/bRUX8s/o+B8otFUmg+him6IrsyX4z5XavIRv1cgAsXwCj/bv1rBfL6Ax5l0BOTm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LO2j5wgAAANwAAAAPAAAAAAAAAAAAAAAAAJ8C&#10;AABkcnMvZG93bnJldi54bWxQSwUGAAAAAAQABAD3AAAAjgMAAAAA&#10;">
                  <v:imagedata r:id="rId34" o:title=""/>
                </v:shape>
                <v:shape id="Picture 269" o:spid="_x0000_s1269" type="#_x0000_t75" style="position:absolute;left:79994;top:19653;width:16192;height:26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SWdXCAAAA3AAAAA8AAABkcnMvZG93bnJldi54bWxET01rwkAQvRf6H5Yp9FYnLSIlukoQCq30&#10;oNZ6HrNjEszOprurRn+9eyh4fLzvyay3rTqxD40TDa+DDBRL6UwjlYbNz8fLO6gQSQy1TljDhQPM&#10;po8PE8qNO8uKT+tYqRQiIScNdYxdjhjKmi2FgetYErd33lJM0FdoPJ1TuG3xLctGaKmR1FBTx/Oa&#10;y8P6aDX84vff9eu4W/jVdrko8FIQbgqtn5/6Ygwqch/v4n/3p9EwHKa16Uw6Aji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fElnVwgAAANwAAAAPAAAAAAAAAAAAAAAAAJ8C&#10;AABkcnMvZG93bnJldi54bWxQSwUGAAAAAAQABAD3AAAAjgMAAAAA&#10;">
                  <v:imagedata r:id="rId33" o:title=""/>
                </v:shape>
                <v:shape id="Straight Arrow Connector 270" o:spid="_x0000_s1270" type="#_x0000_t32" style="position:absolute;left:76787;top:27495;width:240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t78UAAADcAAAADwAAAGRycy9kb3ducmV2LnhtbESPT2sCMRTE74V+h/AKvdWsshZdjeK/&#10;Sj3WevD42Dx3FzcvSxI19dM3QqHHYWZ+w0zn0bTiSs43lhX0exkI4tLqhisFh++PtxEIH5A1tpZJ&#10;wQ95mM+en6ZYaHvjL7ruQyUShH2BCuoQukJKX9Zk0PdsR5y8k3UGQ5KuktrhLcFNKwdZ9i4NNpwW&#10;auxoVVN53l+MguN9t93oxsX1Mi+7exxvRsNhptTrS1xMQASK4T/81/7UCvJ8DI8z6QjI2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IZt78UAAADcAAAADwAAAAAAAAAA&#10;AAAAAAChAgAAZHJzL2Rvd25yZXYueG1sUEsFBgAAAAAEAAQA+QAAAJMDAAAAAA==&#10;" strokecolor="black [3213]" strokeweight="2.25pt">
                  <v:stroke startarrow="open" joinstyle="miter"/>
                </v:shape>
                <v:shape id="TextBox 74" o:spid="_x0000_s1271" type="#_x0000_t202" style="position:absolute;left:82040;top:24396;width:17110;height:4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2Teb8A&#10;AADcAAAADwAAAGRycy9kb3ducmV2LnhtbERPTYvCMBC9C/6HMII3TRSVtRpFFMHTLroqeBuasS02&#10;k9JE2/33m4Pg8fG+l+vWluJFtS8caxgNFQji1JmCMw3n3/3gC4QPyAZLx6ThjzysV93OEhPjGj7S&#10;6xQyEUPYJ6ghD6FKpPRpThb90FXEkbu72mKIsM6kqbGJ4baUY6Vm0mLBsSHHirY5pY/T02q4fN9v&#10;14n6yXZ2WjWuVZLtXGrd77WbBYhAbfiI3+6D0TCZxvnxTDwCcvU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jZN5vwAAANwAAAAPAAAAAAAAAAAAAAAAAJgCAABkcnMvZG93bnJl&#10;di54bWxQSwUGAAAAAAQABAD1AAAAhAMAAAAA&#10;" filled="f" stroked="f">
                  <v:textbo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Paging PCH</w:t>
                        </w:r>
                      </w:p>
                    </w:txbxContent>
                  </v:textbox>
                </v:shape>
                <v:shape id="Straight Arrow Connector 272" o:spid="_x0000_s1272" type="#_x0000_t32" style="position:absolute;left:54387;top:29194;width:2240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n3NMQAAADcAAAADwAAAGRycy9kb3ducmV2LnhtbESPT2sCMRTE70K/Q3iF3mrW4oquRukf&#10;FT3WevD42Dx3FzcvS5Jq6qc3QsHjMDO/YWaLaFpxJucbywoG/QwEcWl1w5WC/c/qdQzCB2SNrWVS&#10;8EceFvOn3gwLbS/8TeddqESCsC9QQR1CV0jpy5oM+r7tiJN3tM5gSNJVUju8JLhp5VuWjaTBhtNC&#10;jR191lSedr9GweG6XS914+LXx7DsrnGyHOd5ptTLc3yfgggUwyP8395oBcN8APcz6QjI+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7Kfc0xAAAANwAAAAPAAAAAAAAAAAA&#10;AAAAAKECAABkcnMvZG93bnJldi54bWxQSwUGAAAAAAQABAD5AAAAkgMAAAAA&#10;" strokecolor="black [3213]" strokeweight="2.25pt">
                  <v:stroke startarrow="open" joinstyle="miter"/>
                </v:shape>
                <v:shape id="TextBox 76" o:spid="_x0000_s1273" type="#_x0000_t202" style="position:absolute;left:53947;top:26099;width:31134;height:44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OolcQA&#10;AADcAAAADwAAAGRycy9kb3ducmV2LnhtbESPQWvCQBSE74L/YXmF3sxuxUibZhVpEXqymLaCt0f2&#10;mYRm34bsauK/7wpCj8PMfMPk69G24kK9bxxreEoUCOLSmYYrDd9f29kzCB+QDbaOScOVPKxX00mO&#10;mXED7+lShEpECPsMNdQhdJmUvqzJok9cRxy9k+sthij7Spoehwi3rZwrtZQWG44LNXb0VlP5W5yt&#10;hp/d6XhYqM/q3abd4EYl2b5IrR8fxs0riEBj+A/f2x9GwyKdw+1MPAJy9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0TqJXEAAAA3AAAAA8AAAAAAAAAAAAAAAAAmAIAAGRycy9k&#10;b3ducmV2LnhtbFBLBQYAAAAABAAEAPUAAACJAwAAAAA=&#10;" filled="f" stroked="f">
                  <v:textbo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Paging Command PCH</w:t>
                        </w:r>
                      </w:p>
                    </w:txbxContent>
                  </v:textbox>
                </v:shape>
                <v:shape id="Straight Arrow Connector 274" o:spid="_x0000_s1274" type="#_x0000_t32" style="position:absolute;left:34544;top:30845;width:19208;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LfM2MUAAADcAAAADwAAAGRycy9kb3ducmV2LnhtbESPzW7CMBCE75X6DtYicSsOlFQQMKi0&#10;tKJHfg4cV/GSRMTryDbg8vR1pUo9jmbmG818GU0rruR8Y1nBcJCBIC6tbrhScNh/PE1A+ICssbVM&#10;Cr7Jw3Lx+DDHQtsbb+m6C5VIEPYFKqhD6AopfVmTQT+wHXHyTtYZDEm6SmqHtwQ3rRxl2Ys02HBa&#10;qLGjt5rK8+5iFBzvX59r3bj4vhqX3T1O15M8z5Tq9+LrDESgGP7Df+2NVjDOn+H3TDoC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LfM2MUAAADcAAAADwAAAAAAAAAA&#10;AAAAAAChAgAAZHJzL2Rvd25yZXYueG1sUEsFBgAAAAAEAAQA+QAAAJMDAAAAAA==&#10;" strokecolor="black [3213]" strokeweight="2.25pt">
                  <v:stroke startarrow="open" joinstyle="miter"/>
                </v:shape>
                <v:shape id="TextBox 78" o:spid="_x0000_s1275" type="#_x0000_t202" style="position:absolute;left:34925;top:27747;width:27664;height:4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aVesQA&#10;AADcAAAADwAAAGRycy9kb3ducmV2LnhtbESPT2vCQBTE74LfYXmCN7NbidKmboIoBU8V7R/o7ZF9&#10;JqHZtyG7Nem3dwsFj8PM/IbZFKNtxZV63zjW8JAoEMSlMw1XGt7fXhaPIHxANtg6Jg2/5KHIp5MN&#10;ZsYNfKLrOVQiQthnqKEOocuk9GVNFn3iOuLoXVxvMUTZV9L0OES4beVSqbW02HBcqLGjXU3l9/nH&#10;avh4vXx9pupY7e2qG9yoJNsnqfV8Nm6fQQQawz383z4YDekqhb8z8QjI/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22lXrEAAAA3AAAAA8AAAAAAAAAAAAAAAAAmAIAAGRycy9k&#10;b3ducmV2LnhtbFBLBQYAAAAABAAEAPUAAACJAwAAAAA=&#10;" filled="f" stroked="f">
                  <v:textbo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Paging </w:t>
                        </w:r>
                        <w:proofErr w:type="spellStart"/>
                        <w:r>
                          <w:rPr>
                            <w:rFonts w:ascii="Century Gothic" w:hAnsi="Century Gothic" w:cstheme="minorBidi"/>
                            <w:b/>
                            <w:bCs/>
                            <w:color w:val="000000" w:themeColor="text1"/>
                            <w:kern w:val="24"/>
                            <w:sz w:val="28"/>
                            <w:szCs w:val="28"/>
                            <w:lang w:val="fr-FR"/>
                          </w:rPr>
                          <w:t>Request</w:t>
                        </w:r>
                        <w:proofErr w:type="spellEnd"/>
                        <w:r>
                          <w:rPr>
                            <w:rFonts w:ascii="Century Gothic" w:hAnsi="Century Gothic" w:cstheme="minorBidi"/>
                            <w:b/>
                            <w:bCs/>
                            <w:color w:val="000000" w:themeColor="text1"/>
                            <w:kern w:val="24"/>
                            <w:sz w:val="28"/>
                            <w:szCs w:val="28"/>
                            <w:lang w:val="fr-FR"/>
                          </w:rPr>
                          <w:t xml:space="preserve"> PCH</w:t>
                        </w:r>
                      </w:p>
                    </w:txbxContent>
                  </v:textbox>
                </v:shape>
                <v:shape id="Straight Arrow Connector 276" o:spid="_x0000_s1276" type="#_x0000_t32" style="position:absolute;left:34385;top:35734;width:19193;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8Q1scAAADcAAAADwAAAGRycy9kb3ducmV2LnhtbESPT2vCQBTE74V+h+UJvdWNfyIa3YTW&#10;IvRU0daDt0f2NUmbfRuya0z99K5Q8DjMzG+YVdabWnTUusqygtEwAkGcW11xoeDrc/M8B+E8ssba&#10;Min4IwdZ+viwwkTbM++o2/tCBAi7BBWU3jeJlC4vyaAb2oY4eN+2NeiDbAupWzwHuKnlOIpm0mDF&#10;YaHEhtYl5b/7k1FA3fZj0p8Wr8d45+1YH962P/OLUk+D/mUJwlPv7+H/9rtWMI1juJ0JR0Cm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DxDWxwAAANwAAAAPAAAAAAAA&#10;AAAAAAAAAKECAABkcnMvZG93bnJldi54bWxQSwUGAAAAAAQABAD5AAAAlQMAAAAA&#10;" strokecolor="black [3213]" strokeweight="2.25pt">
                  <v:stroke endarrow="open" joinstyle="miter"/>
                </v:shape>
                <v:shape id="TextBox 80" o:spid="_x0000_s1277" type="#_x0000_t202" style="position:absolute;left:32785;top:32892;width:31489;height:44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iulsMA&#10;AADcAAAADwAAAGRycy9kb3ducmV2LnhtbESPT4vCMBTE7wt+h/AEb2vioqLVKLIi7ElZ/4G3R/Ns&#10;i81LaaLtfnsjLHgcZuY3zHzZ2lI8qPaFYw2DvgJBnDpTcKbheNh8TkD4gGywdEwa/sjDctH5mGNi&#10;XMO/9NiHTEQI+wQ15CFUiZQ+zcmi77uKOHpXV1sMUdaZNDU2EW5L+aXUWFosOC7kWNF3Tultf7ca&#10;Ttvr5TxUu2xtR1XjWiXZTqXWvW67moEI1IZ3+L/9YzQMR2N4nYlHQC6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iiulsMAAADcAAAADwAAAAAAAAAAAAAAAACYAgAAZHJzL2Rv&#10;d25yZXYueG1sUEsFBgAAAAAEAAQA9QAAAIgDAAAAAA==&#10;" filled="f" stroked="f">
                  <v:textbo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Channel </w:t>
                        </w:r>
                        <w:proofErr w:type="spellStart"/>
                        <w:r>
                          <w:rPr>
                            <w:rFonts w:ascii="Century Gothic" w:hAnsi="Century Gothic" w:cstheme="minorBidi"/>
                            <w:b/>
                            <w:bCs/>
                            <w:color w:val="000000" w:themeColor="text1"/>
                            <w:kern w:val="24"/>
                            <w:sz w:val="28"/>
                            <w:szCs w:val="28"/>
                            <w:lang w:val="fr-FR"/>
                          </w:rPr>
                          <w:t>Request</w:t>
                        </w:r>
                        <w:proofErr w:type="spellEnd"/>
                        <w:r>
                          <w:rPr>
                            <w:rFonts w:ascii="Century Gothic" w:hAnsi="Century Gothic" w:cstheme="minorBidi"/>
                            <w:b/>
                            <w:bCs/>
                            <w:color w:val="000000" w:themeColor="text1"/>
                            <w:kern w:val="24"/>
                            <w:sz w:val="28"/>
                            <w:szCs w:val="28"/>
                            <w:lang w:val="fr-FR"/>
                          </w:rPr>
                          <w:t xml:space="preserve"> RACH</w:t>
                        </w:r>
                      </w:p>
                    </w:txbxContent>
                  </v:textbox>
                </v:shape>
                <v:shape id="Straight Arrow Connector 278" o:spid="_x0000_s1278" type="#_x0000_t32" style="position:absolute;left:54387;top:37385;width:22400;height:4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ErOscAAADcAAAADwAAAGRycy9kb3ducmV2LnhtbESPT2vCQBTE74LfYXlCb7rRNmpTV7Et&#10;hZ4U/x16e2Rfk2j2bciuSdpP3y0IHoeZ+Q2zWHWmFA3VrrCsYDyKQBCnVhecKTgePoZzEM4jaywt&#10;k4IfcrBa9nsLTLRteUfN3mciQNglqCD3vkqkdGlOBt3IVsTB+7a1QR9knUldYxvgppSTKJpKgwWH&#10;hRwresspveyvRgE1281jd31+/Yp33k706X17nv8q9TDo1i8gPHX+Hr61P7WCp3gG/2fCEZ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kSs6xwAAANwAAAAPAAAAAAAA&#10;AAAAAAAAAKECAABkcnMvZG93bnJldi54bWxQSwUGAAAAAAQABAD5AAAAlQMAAAAA&#10;" strokecolor="black [3213]" strokeweight="2.25pt">
                  <v:stroke endarrow="open" joinstyle="miter"/>
                </v:shape>
                <v:shape id="TextBox 82" o:spid="_x0000_s1279" type="#_x0000_t202" style="position:absolute;left:57217;top:34285;width:24914;height:44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uff78A&#10;AADcAAAADwAAAGRycy9kb3ducmV2LnhtbERPTYvCMBC9C/6HMII3TRSVtRpFFMHTLroqeBuasS02&#10;k9JE2/33m4Pg8fG+l+vWluJFtS8caxgNFQji1JmCMw3n3/3gC4QPyAZLx6ThjzysV93OEhPjGj7S&#10;6xQyEUPYJ6ghD6FKpPRpThb90FXEkbu72mKIsM6kqbGJ4baUY6Vm0mLBsSHHirY5pY/T02q4fN9v&#10;14n6yXZ2WjWuVZLtXGrd77WbBYhAbfiI3+6D0TCZxrXxTDwCcvU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59/vwAAANwAAAAPAAAAAAAAAAAAAAAAAJgCAABkcnMvZG93bnJl&#10;di54bWxQSwUGAAAAAAQABAD1AAAAhAMAAAAA&#10;" filled="f" stroked="f">
                  <v:textbo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Channel </w:t>
                        </w:r>
                        <w:proofErr w:type="spellStart"/>
                        <w:r>
                          <w:rPr>
                            <w:rFonts w:ascii="Century Gothic" w:hAnsi="Century Gothic" w:cstheme="minorBidi"/>
                            <w:b/>
                            <w:bCs/>
                            <w:color w:val="000000" w:themeColor="text1"/>
                            <w:kern w:val="24"/>
                            <w:sz w:val="28"/>
                            <w:szCs w:val="28"/>
                            <w:lang w:val="fr-FR"/>
                          </w:rPr>
                          <w:t>Required</w:t>
                        </w:r>
                        <w:proofErr w:type="spellEnd"/>
                      </w:p>
                    </w:txbxContent>
                  </v:textbox>
                </v:shape>
                <v:shape id="Straight Arrow Connector 280" o:spid="_x0000_s1280" type="#_x0000_t32" style="position:absolute;left:54213;top:40608;width:22574;height:14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7MsUAAADcAAAADwAAAGRycy9kb3ducmV2LnhtbESPT2sCMRTE7wW/Q3hCbzXb4hZdjaL1&#10;D/Wo9tDjY/PcXbp5WZKoqZ/eCIUeh5n5DTOdR9OKCznfWFbwOshAEJdWN1wp+DpuXkYgfEDW2Fom&#10;Bb/kYT7rPU2x0PbKe7ocQiUShH2BCuoQukJKX9Zk0A9sR5y8k3UGQ5KuktrhNcFNK9+y7F0abDgt&#10;1NjRR03lz+FsFHzfdtu1blxcLYdld4vj9SjPM6We+3ExAREohv/wX/tTKxjmY3icSUdAzu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V/7MsUAAADcAAAADwAAAAAAAAAA&#10;AAAAAAChAgAAZHJzL2Rvd25yZXYueG1sUEsFBgAAAAAEAAQA+QAAAJMDAAAAAA==&#10;" strokecolor="black [3213]" strokeweight="2.25pt">
                  <v:stroke startarrow="open" joinstyle="miter"/>
                </v:shape>
                <v:shape id="TextBox 84" o:spid="_x0000_s1281" type="#_x0000_t202" style="position:absolute;left:56789;top:37672;width:26389;height:4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FZxL8A&#10;AADcAAAADwAAAGRycy9kb3ducmV2LnhtbERPTYvCMBC9C/6HMII3TRSVtRpFFMHTLroqeBuasS02&#10;k9JE2/335rDg8fG+l+vWluJFtS8caxgNFQji1JmCMw3n3/3gC4QPyAZLx6ThjzysV93OEhPjGj7S&#10;6xQyEUPYJ6ghD6FKpPRpThb90FXEkbu72mKIsM6kqbGJ4baUY6Vm0mLBsSHHirY5pY/T02q4fN9v&#10;14n6yXZ2WjWuVZLtXGrd77WbBYhAbfiI/90Ho2Eyi/PjmXgE5Oo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4VnEvwAAANwAAAAPAAAAAAAAAAAAAAAAAJgCAABkcnMvZG93bnJl&#10;di54bWxQSwUGAAAAAAQABAD1AAAAhAMAAAAA&#10;" filled="f" stroked="f">
                  <v:textbo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Channel Activation</w:t>
                        </w:r>
                      </w:p>
                    </w:txbxContent>
                  </v:textbox>
                </v:shape>
                <v:shape id="Straight Arrow Connector 282" o:spid="_x0000_s1282" type="#_x0000_t32" style="position:absolute;left:53959;top:44592;width:23114;height:14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1jcaMYAAADcAAAADwAAAGRycy9kb3ducmV2LnhtbESPT2vCQBTE7wW/w/KE3upGW8XGbKR/&#10;KPSkGNtDb4/sM4lm34bsGlM/vSsIHoeZ+Q2TLHtTi45aV1lWMB5FIIhzqysuFPxsv57mIJxH1lhb&#10;JgX/5GCZDh4SjLU98Ya6zBciQNjFqKD0vomldHlJBt3INsTB29nWoA+yLaRu8RTgppaTKJpJgxWH&#10;hRIb+igpP2RHo4C69eq5P76+/0033k707+d6Pz8r9Tjs3xYgPPX+Hr61v7WCl9kYrmfCEZDp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dY3GjGAAAA3AAAAA8AAAAAAAAA&#10;AAAAAAAAoQIAAGRycy9kb3ducmV2LnhtbFBLBQYAAAAABAAEAPkAAACUAwAAAAA=&#10;" strokecolor="black [3213]" strokeweight="2.25pt">
                  <v:stroke endarrow="open" joinstyle="miter"/>
                </v:shape>
                <v:shape id="TextBox 86" o:spid="_x0000_s1283" type="#_x0000_t202" style="position:absolute;left:54020;top:41651;width:32555;height:4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9iKMMA&#10;AADcAAAADwAAAGRycy9kb3ducmV2LnhtbESPQYvCMBSE74L/IbwFb5qsqOx2jSKK4ElRdwVvj+bZ&#10;lm1eShNt/fdGEDwOM/MNM523thQ3qn3hWMPnQIEgTp0pONPwe1z3v0D4gGywdEwa7uRhPut2ppgY&#10;1/CeboeQiQhhn6CGPIQqkdKnOVn0A1cRR+/iaoshyjqTpsYmwm0ph0pNpMWC40KOFS1zSv8PV6vh&#10;b3s5n0Zql63suGpcqyTbb6l176Nd/IAI1IZ3+NXeGA2jyRCeZ+IRkLM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39iKMMAAADcAAAADwAAAAAAAAAAAAAAAACYAgAAZHJzL2Rv&#10;d25yZXYueG1sUEsFBgAAAAAEAAQA9QAAAIgDAAAAAA==&#10;" filled="f" stroked="f">
                  <v:textbo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Channel Activation ACK</w:t>
                        </w:r>
                      </w:p>
                    </w:txbxContent>
                  </v:textbox>
                </v:shape>
                <v:shape id="Straight Arrow Connector 284" o:spid="_x0000_s1284" type="#_x0000_t32" style="position:absolute;left:54308;top:48720;width:22558;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tsGZcQAAADcAAAADwAAAGRycy9kb3ducmV2LnhtbESPT2sCMRTE70K/Q3gFb5r1L7o1im1V&#10;2mPVg8fH5nV3cfOyJKlGP31TEHocZuY3zGIVTSMu5HxtWcGgn4EgLqyuuVRwPGx7MxA+IGtsLJOC&#10;G3lYLZ86C8y1vfIXXfahFAnCPkcFVQhtLqUvKjLo+7YlTt63dQZDkq6U2uE1wU0jh1k2lQZrTgsV&#10;tvRWUXHe/xgFp/vnbqNrF99fx0V7j/PNbDLJlOo+x/ULiEAx/Icf7Q+tYDwdwd+ZdATk8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2wZlxAAAANwAAAAPAAAAAAAAAAAA&#10;AAAAAKECAABkcnMvZG93bnJldi54bWxQSwUGAAAAAAQABAD5AAAAkgMAAAAA&#10;" strokecolor="black [3213]" strokeweight="2.25pt">
                  <v:stroke startarrow="open" joinstyle="miter"/>
                </v:shape>
                <v:shape id="TextBox 88" o:spid="_x0000_s1285" type="#_x0000_t202" style="position:absolute;left:52991;top:45585;width:45868;height:44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pfx8MA&#10;AADcAAAADwAAAGRycy9kb3ducmV2LnhtbESPT4vCMBTE74LfITzBm01Wqux2jSLKgidF9w/s7dE8&#10;27LNS2mytn57Iwgeh5n5DbNY9bYWF2p95VjDS6JAEOfOVFxo+Pr8mLyC8AHZYO2YNFzJw2o5HCww&#10;M67jI11OoRARwj5DDWUITSalz0uy6BPXEEfv7FqLIcq2kKbFLsJtLadKzaXFiuNCiQ1tSsr/Tv9W&#10;w/f+/PuTqkOxtbOmc72SbN+k1uNRv34HEagPz/CjvTMa0nkK9zPxCMj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9pfx8MAAADcAAAADwAAAAAAAAAAAAAAAACYAgAAZHJzL2Rv&#10;d25yZXYueG1sUEsFBgAAAAAEAAQA9QAAAIgDAAAAAA==&#10;" filled="f" stroked="f">
                  <v:textbo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Immediate</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Assignment</w:t>
                        </w:r>
                        <w:proofErr w:type="spellEnd"/>
                        <w:r>
                          <w:rPr>
                            <w:rFonts w:ascii="Century Gothic" w:hAnsi="Century Gothic" w:cstheme="minorBidi"/>
                            <w:b/>
                            <w:bCs/>
                            <w:color w:val="000000" w:themeColor="text1"/>
                            <w:kern w:val="24"/>
                            <w:sz w:val="28"/>
                            <w:szCs w:val="28"/>
                            <w:lang w:val="fr-FR"/>
                          </w:rPr>
                          <w:t xml:space="preserve"> Command </w:t>
                        </w:r>
                      </w:p>
                    </w:txbxContent>
                  </v:textbox>
                </v:shape>
                <v:shape id="Straight Arrow Connector 286" o:spid="_x0000_s1286" type="#_x0000_t32" style="position:absolute;left:34290;top:50974;width:19827;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n47isUAAADcAAAADwAAAGRycy9kb3ducmV2LnhtbESPT2sCMRTE7wW/Q3iCt5q1uKKrUWy1&#10;pR79c/D42Dx3FzcvS5Jq6qdvCoUeh5n5DbNYRdOKGznfWFYwGmYgiEurG64UnI7vz1MQPiBrbC2T&#10;gm/ysFr2nhZYaHvnPd0OoRIJwr5ABXUIXSGlL2sy6Ie2I07exTqDIUlXSe3wnuCmlS9ZNpEGG04L&#10;NXb0VlN5PXwZBefH7mOrGxc3r+Oye8TZdprnmVKDflzPQQSK4T/81/7UCsaTHH7PpCMgl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n47isUAAADcAAAADwAAAAAAAAAA&#10;AAAAAAChAgAAZHJzL2Rvd25yZXYueG1sUEsFBgAAAAAEAAQA+QAAAJMDAAAAAA==&#10;" strokecolor="black [3213]" strokeweight="2.25pt">
                  <v:stroke startarrow="open" joinstyle="miter"/>
                </v:shape>
                <v:shape id="TextBox 90" o:spid="_x0000_s1287" type="#_x0000_t202" style="position:absolute;left:34151;top:47861;width:31134;height:4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RkK8QA&#10;AADcAAAADwAAAGRycy9kb3ducmV2LnhtbESPT4vCMBTE7wt+h/AEb2uiaHG7RhFF8OSy/lnY26N5&#10;tsXmpTTR1m9vFhY8DjPzG2a+7Gwl7tT40rGG0VCBIM6cKTnXcDpu32cgfEA2WDkmDQ/ysFz03uaY&#10;GtfyN90PIRcRwj5FDUUIdSqlzwqy6IeuJo7exTUWQ5RNLk2DbYTbSo6VSqTFkuNCgTWtC8quh5vV&#10;cN5ffn8m6ivf2Gnduk5Jth9S60G/W32CCNSFV/i/vTMaJkkCf2fiEZC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xEZCvEAAAA3AAAAA8AAAAAAAAAAAAAAAAAmAIAAGRycy9k&#10;b3ducmV2LnhtbFBLBQYAAAAABAAEAPUAAACJAwAAAAA=&#10;" filled="f" stroked="f">
                  <v:textbo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Immediate</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Assignment</w:t>
                        </w:r>
                        <w:proofErr w:type="spellEnd"/>
                      </w:p>
                    </w:txbxContent>
                  </v:textbox>
                </v:shape>
                <v:shape id="Straight Arrow Connector 288" o:spid="_x0000_s1288" type="#_x0000_t32" style="position:absolute;left:34798;top:57007;width:19208;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hh8YAAADcAAAADwAAAGRycy9kb3ducmV2LnhtbESPT2vCQBTE74LfYXmCN92o1drUVfxD&#10;wZOibQ+9PbKvSTT7NmTXGP30rlDocZiZ3zCzRWMKUVPlcssKBv0IBHFidc6pgq/Pj94UhPPIGgvL&#10;pOBGDhbzdmuGsbZXPlB99KkIEHYxKsi8L2MpXZKRQde3JXHwfm1l0AdZpVJXeA1wU8hhFE2kwZzD&#10;QoYlrTNKzseLUUD1fjdqLm+rn/HB26H+3uxP07tS3U6zfAfhqfH/4b/2Vit4mbzC80w4An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94YfGAAAA3AAAAA8AAAAAAAAA&#10;AAAAAAAAoQIAAGRycy9kb3ducmV2LnhtbFBLBQYAAAAABAAEAPkAAACUAwAAAAA=&#10;" strokecolor="black [3213]" strokeweight="2.25pt">
                  <v:stroke endarrow="open" joinstyle="miter"/>
                </v:shape>
                <v:shape id="TextBox 92" o:spid="_x0000_s1289" type="#_x0000_t202" style="position:absolute;left:37784;top:53926;width:23794;height:44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dVwr8A&#10;AADcAAAADwAAAGRycy9kb3ducmV2LnhtbERPTYvCMBC9C/6HMII3TRSVtRpFFMHTLroqeBuasS02&#10;k9JE2/335rDg8fG+l+vWluJFtS8caxgNFQji1JmCMw3n3/3gC4QPyAZLx6ThjzysV93OEhPjGj7S&#10;6xQyEUPYJ6ghD6FKpPRpThb90FXEkbu72mKIsM6kqbGJ4baUY6Vm0mLBsSHHirY5pY/T02q4fN9v&#10;14n6yXZ2WjWuVZLtXGrd77WbBYhAbfiI/90Ho2Eyi2vjmXgE5Oo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il1XCvwAAANwAAAAPAAAAAAAAAAAAAAAAAJgCAABkcnMvZG93bnJl&#10;di54bWxQSwUGAAAAAAQABAD1AAAAhAMAAAAA&#10;" filled="f" stroked="f">
                  <v:textbo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Paging </w:t>
                        </w:r>
                        <w:proofErr w:type="spellStart"/>
                        <w:r>
                          <w:rPr>
                            <w:rFonts w:ascii="Century Gothic" w:hAnsi="Century Gothic" w:cstheme="minorBidi"/>
                            <w:b/>
                            <w:bCs/>
                            <w:color w:val="000000" w:themeColor="text1"/>
                            <w:kern w:val="24"/>
                            <w:sz w:val="28"/>
                            <w:szCs w:val="28"/>
                            <w:lang w:val="fr-FR"/>
                          </w:rPr>
                          <w:t>Response</w:t>
                        </w:r>
                        <w:proofErr w:type="spellEnd"/>
                      </w:p>
                    </w:txbxContent>
                  </v:textbox>
                </v:shape>
                <v:shape id="TextBox 93" o:spid="_x0000_s1290" type="#_x0000_t202" style="position:absolute;left:40734;top:51085;width:11483;height:4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vwWcMA&#10;AADcAAAADwAAAGRycy9kb3ducmV2LnhtbESPQYvCMBSE7wv+h/AEb2uiqGg1iiiCJ5d1VfD2aJ5t&#10;sXkpTbT135uFhT0OM/MNs1i1thRPqn3hWMOgr0AQp84UnGk4/ew+pyB8QDZYOiYNL/KwWnY+FpgY&#10;1/A3PY8hExHCPkENeQhVIqVPc7Lo+64ijt7N1RZDlHUmTY1NhNtSDpWaSIsFx4UcK9rklN6PD6vh&#10;fLhdLyP1lW3tuGpcqyTbmdS6123XcxCB2vAf/mvvjYbRZAa/Z+IRkM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dvwWcMAAADcAAAADwAAAAAAAAAAAAAAAACYAgAAZHJzL2Rv&#10;d25yZXYueG1sUEsFBgAAAAAEAAQA9QAAAIgDAAAAAA==&#10;" filled="f" stroked="f">
                  <v:textbo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32"/>
                            <w:szCs w:val="32"/>
                            <w:lang w:val="fr-FR"/>
                          </w:rPr>
                          <w:t>AGCH</w:t>
                        </w:r>
                      </w:p>
                    </w:txbxContent>
                  </v:textbox>
                </v:shape>
                <v:shape id="TextBox 94" o:spid="_x0000_s1291" type="#_x0000_t202" style="position:absolute;left:40607;top:57094;width:12712;height:48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TjPGb8A&#10;AADcAAAADwAAAGRycy9kb3ducmV2LnhtbERPy4rCMBTdC/MP4Q7MThMHnx2jDIrgSvEJs7s017bY&#10;3JQmY+vfm4Xg8nDes0VrS3Gn2heONfR7CgRx6kzBmYbTcd2dgPAB2WDpmDQ8yMNi/tGZYWJcw3u6&#10;H0ImYgj7BDXkIVSJlD7NyaLvuYo4cldXWwwR1pk0NTYx3JbyW6mRtFhwbMixomVO6e3wbzWct9e/&#10;y0DtspUdVo1rlWQ7lVp/fba/PyACteEtfrk3RsNgHOfHM/EIyPk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ZOM8ZvwAAANwAAAAPAAAAAAAAAAAAAAAAAJgCAABkcnMvZG93bnJl&#10;di54bWxQSwUGAAAAAAQABAD1AAAAhAMAAAAA&#10;" filled="f" stroked="f">
                  <v:textbo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32"/>
                            <w:szCs w:val="32"/>
                            <w:lang w:val="fr-FR"/>
                          </w:rPr>
                          <w:t>SDCCH</w:t>
                        </w:r>
                      </w:p>
                    </w:txbxContent>
                  </v:textbox>
                </v:shape>
                <v:shape id="Straight Arrow Connector 292" o:spid="_x0000_s1292" type="#_x0000_t32" style="position:absolute;left:54752;top:58515;width:22035;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FKtcYAAADcAAAADwAAAGRycy9kb3ducmV2LnhtbESPT2vCQBTE7wW/w/IEb3Xjn1qNrqIt&#10;Qk8VbXvw9sg+k2j2bciuMfrpXaHgcZiZ3zCzRWMKUVPlcssKet0IBHFidc6pgt+f9esYhPPIGgvL&#10;pOBKDhbz1ssMY20vvKV651MRIOxiVJB5X8ZSuiQjg65rS+LgHWxl0AdZpVJXeAlwU8h+FI2kwZzD&#10;QoYlfWSUnHZno4DqzfegOU9W+7ett33997k5jm9KddrNcgrCU+Of4f/2l1YwfO/B40w4AnJ+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KBSrXGAAAA3AAAAA8AAAAAAAAA&#10;AAAAAAAAoQIAAGRycy9kb3ducmV2LnhtbFBLBQYAAAAABAAEAPkAAACUAwAAAAA=&#10;" strokecolor="black [3213]" strokeweight="2.25pt">
                  <v:stroke endarrow="open" joinstyle="miter"/>
                </v:shape>
                <v:shape id="TextBox 96" o:spid="_x0000_s1293" type="#_x0000_t202" style="position:absolute;left:57736;top:55446;width:23794;height:4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b09cQA&#10;AADcAAAADwAAAGRycy9kb3ducmV2LnhtbESPQWvCQBSE74L/YXmCt7qr2NZGVxFF6MnStBa8PbLP&#10;JJh9G7Krif/eFQoeh5n5hlmsOluJKzW+dKxhPFIgiDNnSs41/P7sXmYgfEA2WDkmDTfysFr2ewtM&#10;jGv5m65pyEWEsE9QQxFCnUjps4Is+pGriaN3co3FEGWTS9NgG+G2khOl3qTFkuNCgTVtCsrO6cVq&#10;OOxPx7+p+sq39rVuXack2w+p9XDQrecgAnXhGf5vfxoN0/cJ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m9PXEAAAA3AAAAA8AAAAAAAAAAAAAAAAAmAIAAGRycy9k&#10;b3ducmV2LnhtbFBLBQYAAAAABAAEAPUAAACJAwAAAAA=&#10;" filled="f" stroked="f">
                  <v:textbo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Paging </w:t>
                        </w:r>
                        <w:proofErr w:type="spellStart"/>
                        <w:r>
                          <w:rPr>
                            <w:rFonts w:ascii="Century Gothic" w:hAnsi="Century Gothic" w:cstheme="minorBidi"/>
                            <w:b/>
                            <w:bCs/>
                            <w:color w:val="000000" w:themeColor="text1"/>
                            <w:kern w:val="24"/>
                            <w:sz w:val="28"/>
                            <w:szCs w:val="28"/>
                            <w:lang w:val="fr-FR"/>
                          </w:rPr>
                          <w:t>Response</w:t>
                        </w:r>
                        <w:proofErr w:type="spellEnd"/>
                      </w:p>
                    </w:txbxContent>
                  </v:textbox>
                </v:shape>
                <v:shape id="Straight Arrow Connector 294" o:spid="_x0000_s1294" type="#_x0000_t32" style="position:absolute;left:77422;top:60039;width:2320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9xWccAAADcAAAADwAAAGRycy9kb3ducmV2LnhtbESPS2/CMBCE75X4D9ZW6q04DY9CwEF9&#10;qBInELQ9cFvFSxIar6PYhJRfj5GQOI5m5hvNfNGZSrTUuNKygpd+BII4s7rkXMHP99fzBITzyBor&#10;y6Tgnxws0t7DHBNtT7yhdutzESDsElRQeF8nUrqsIIOub2vi4O1tY9AH2eRSN3gKcFPJOIrG0mDJ&#10;YaHAmj4Kyv62R6OA2vVq0B2n77vRxttY/36uD5OzUk+P3dsMhKfO38O39lIrGL4O4HomHAGZX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9H3FZxwAAANwAAAAPAAAAAAAA&#10;AAAAAAAAAKECAABkcnMvZG93bnJldi54bWxQSwUGAAAAAAQABAD5AAAAlQMAAAAA&#10;" strokecolor="black [3213]" strokeweight="2.25pt">
                  <v:stroke endarrow="open" joinstyle="miter"/>
                </v:shape>
                <v:shape id="TextBox 98" o:spid="_x0000_s1295" type="#_x0000_t202" style="position:absolute;left:82522;top:56949;width:23795;height:44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JGsQA&#10;AADcAAAADwAAAGRycy9kb3ducmV2LnhtbESPQWvCQBSE74X+h+UVvOluS9SaugmlIniqqFXw9sg+&#10;k9Ds25BdTfrvuwWhx2FmvmGW+WAbcaPO1441PE8UCOLCmZpLDV+H9fgVhA/IBhvHpOGHPOTZ48MS&#10;U+N63tFtH0oRIexT1FCF0KZS+qIii37iWuLoXVxnMUTZldJ02Ee4beSLUjNpsea4UGFLHxUV3/ur&#10;1XD8vJxPidqWKzttezcoyXYhtR49De9vIAIN4T98b2+MhmSewN+ZeARk9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DyRrEAAAA3AAAAA8AAAAAAAAAAAAAAAAAmAIAAGRycy9k&#10;b3ducmV2LnhtbFBLBQYAAAAABAAEAPUAAACJAwAAAAA=&#10;" filled="f" stroked="f">
                  <v:textbo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Paging </w:t>
                        </w:r>
                        <w:proofErr w:type="spellStart"/>
                        <w:r>
                          <w:rPr>
                            <w:rFonts w:ascii="Century Gothic" w:hAnsi="Century Gothic" w:cstheme="minorBidi"/>
                            <w:b/>
                            <w:bCs/>
                            <w:color w:val="000000" w:themeColor="text1"/>
                            <w:kern w:val="24"/>
                            <w:sz w:val="28"/>
                            <w:szCs w:val="28"/>
                            <w:lang w:val="fr-FR"/>
                          </w:rPr>
                          <w:t>Response</w:t>
                        </w:r>
                        <w:proofErr w:type="spellEnd"/>
                      </w:p>
                    </w:txbxContent>
                  </v:textbox>
                </v:shape>
                <v:shape id="Straight Arrow Connector 296" o:spid="_x0000_s1296" type="#_x0000_t32" style="position:absolute;left:34131;top:63055;width:66786;height:1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etV8UAAADcAAAADwAAAGRycy9kb3ducmV2LnhtbESPzW7CMBCE75X6DtZW6q04RYRCwKDS&#10;UkSP/Bw4ruIliYjXke2Cy9NjpEo9jmbmG810Hk0rzuR8Y1nBay8DQVxa3XClYL/7ehmB8AFZY2uZ&#10;FPySh/ns8WGKhbYX3tB5GyqRIOwLVFCH0BVS+rImg75nO+LkHa0zGJJ0ldQOLwluWtnPsqE02HBa&#10;qLGjj5rK0/bHKDhcv1dL3bj4uRiU3TWOl6M8z5R6forvExCBYvgP/7XXWsHgLYf7mXQE5Ow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6etV8UAAADcAAAADwAAAAAAAAAA&#10;AAAAAAChAgAAZHJzL2Rvd25yZXYueG1sUEsFBgAAAAAEAAQA+QAAAJMDAAAAAA==&#10;" strokecolor="black [3213]" strokeweight="2.25pt">
                  <v:stroke startarrow="open" joinstyle="miter"/>
                </v:shape>
                <v:shape id="TextBox 100" o:spid="_x0000_s1297" type="#_x0000_t202" style="position:absolute;left:55705;top:60381;width:30369;height:44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3y9sUA&#10;AADcAAAADwAAAGRycy9kb3ducmV2LnhtbESPzWrDMBCE74G8g9hAb43UkL+6lkNIKPSUErcp9LZY&#10;G9vUWhlLjZ23jwqFHIeZ+YZJN4NtxIU6XzvW8DRVIIgLZ2ouNXx+vD6uQfiAbLBxTBqu5GGTjUcp&#10;Jsb1fKRLHkoRIewT1FCF0CZS+qIii37qWuLonV1nMUTZldJ02Ee4beRMqaW0WHNcqLClXUXFT/5r&#10;NZwO5++vuXov93bR9m5Qku2z1PphMmxfQAQawj38334zGuarJfydiUdAZ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nfL2xQAAANwAAAAPAAAAAAAAAAAAAAAAAJgCAABkcnMv&#10;ZG93bnJldi54bWxQSwUGAAAAAAQABAD1AAAAigMAAAAA&#10;" filled="f" stroked="f">
                  <v:textbo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Connection </w:t>
                        </w:r>
                        <w:proofErr w:type="spellStart"/>
                        <w:r>
                          <w:rPr>
                            <w:rFonts w:ascii="Century Gothic" w:hAnsi="Century Gothic" w:cstheme="minorBidi"/>
                            <w:b/>
                            <w:bCs/>
                            <w:color w:val="000000" w:themeColor="text1"/>
                            <w:kern w:val="24"/>
                            <w:sz w:val="28"/>
                            <w:szCs w:val="28"/>
                            <w:lang w:val="fr-FR"/>
                          </w:rPr>
                          <w:t>Accepted</w:t>
                        </w:r>
                        <w:proofErr w:type="spellEnd"/>
                      </w:p>
                    </w:txbxContent>
                  </v:textbox>
                </v:shape>
                <w10:anchorlock/>
              </v:group>
            </w:pict>
          </mc:Fallback>
        </mc:AlternateContent>
      </w:r>
    </w:p>
    <w:p w:rsidR="00640872" w:rsidRDefault="00640872" w:rsidP="00640872">
      <w:pPr>
        <w:rPr>
          <w:b/>
          <w:bCs/>
        </w:rPr>
      </w:pPr>
    </w:p>
    <w:p w:rsidR="00640872" w:rsidRPr="00533AA4" w:rsidRDefault="00640872" w:rsidP="00533AA4">
      <w:pPr>
        <w:rPr>
          <w:b/>
          <w:bCs/>
          <w:u w:val="single"/>
        </w:rPr>
      </w:pPr>
      <w:r w:rsidRPr="00533AA4">
        <w:rPr>
          <w:b/>
          <w:bCs/>
          <w:u w:val="single"/>
        </w:rPr>
        <w:t>3G KPI</w:t>
      </w:r>
      <w:r w:rsidR="00533AA4" w:rsidRPr="00533AA4">
        <w:rPr>
          <w:b/>
          <w:bCs/>
          <w:u w:val="single"/>
        </w:rPr>
        <w:t>s</w:t>
      </w:r>
    </w:p>
    <w:p w:rsidR="00640872" w:rsidRPr="00813A44" w:rsidRDefault="00533AA4" w:rsidP="00640872">
      <w:pPr>
        <w:rPr>
          <w:b/>
          <w:bCs/>
        </w:rPr>
      </w:pPr>
      <w:r>
        <w:rPr>
          <w:b/>
          <w:bCs/>
        </w:rPr>
        <w:t>RRC Connection Success Rate</w:t>
      </w:r>
    </w:p>
    <w:p w:rsidR="00640872" w:rsidRPr="00533AA4" w:rsidRDefault="00640872" w:rsidP="00533AA4">
      <w:pPr>
        <w:jc w:val="both"/>
      </w:pPr>
      <w:r w:rsidRPr="00533AA4">
        <w:t>This KPI describes the ratio of all successful RRC establishments to RRC establishment attempts for UTRAN network, and is used to evaluate UTRAN and RNC or cell admission capacity for UE and/or system load.</w:t>
      </w:r>
    </w:p>
    <w:p w:rsidR="00640872" w:rsidRDefault="002A30DE" w:rsidP="00640872">
      <w:pPr>
        <w:rPr>
          <w:b/>
          <w:bCs/>
          <w:lang w:val="fr-FR"/>
        </w:rPr>
      </w:pPr>
      <w:r>
        <w:rPr>
          <w:b/>
          <w:bCs/>
          <w:noProof/>
          <w:lang w:eastAsia="zh-CN"/>
        </w:rPr>
        <mc:AlternateContent>
          <mc:Choice Requires="wpg">
            <w:drawing>
              <wp:inline distT="0" distB="0" distL="0" distR="0">
                <wp:extent cx="4105910" cy="2741295"/>
                <wp:effectExtent l="0" t="3175" r="3175" b="17780"/>
                <wp:docPr id="387" name="Group 2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05910" cy="2741295"/>
                          <a:chOff x="52555" y="27447"/>
                          <a:chExt cx="41059" cy="27417"/>
                        </a:xfrm>
                      </wpg:grpSpPr>
                      <pic:pic xmlns:pic="http://schemas.openxmlformats.org/drawingml/2006/picture">
                        <pic:nvPicPr>
                          <pic:cNvPr id="388" name="Picture 299"/>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52555" y="29001"/>
                            <a:ext cx="5041" cy="8110"/>
                          </a:xfrm>
                          <a:prstGeom prst="rect">
                            <a:avLst/>
                          </a:prstGeom>
                          <a:solidFill>
                            <a:srgbClr val="EDEDED"/>
                          </a:solidFill>
                          <a:ln>
                            <a:noFill/>
                          </a:ln>
                          <a:effectLst/>
                          <a:extLst>
                            <a:ext uri="{91240B29-F687-4F45-9708-019B960494DF}">
                              <a14:hiddenLine xmlns:a14="http://schemas.microsoft.com/office/drawing/2010/main" w="9525">
                                <a:solidFill>
                                  <a:schemeClr val="tx1">
                                    <a:lumMod val="100000"/>
                                    <a:lumOff val="0"/>
                                  </a:schemeClr>
                                </a:solidFill>
                                <a:miter lim="800000"/>
                                <a:headEnd/>
                                <a:tailEnd/>
                              </a14:hiddenLine>
                            </a:ext>
                            <a:ext uri="{AF507438-7753-43E0-B8FC-AC1667EBCBE1}">
                              <a14:hiddenEffects xmlns:a14="http://schemas.microsoft.com/office/drawing/2010/main">
                                <a:effectLst>
                                  <a:outerShdw dist="35921" dir="2700000" algn="ctr" rotWithShape="0">
                                    <a:schemeClr val="bg2">
                                      <a:lumMod val="100000"/>
                                      <a:lumOff val="0"/>
                                    </a:schemeClr>
                                  </a:outerShdw>
                                </a:effectLst>
                              </a14:hiddenEffects>
                            </a:ext>
                          </a:extLst>
                        </pic:spPr>
                      </pic:pic>
                      <pic:pic xmlns:pic="http://schemas.openxmlformats.org/drawingml/2006/picture">
                        <pic:nvPicPr>
                          <pic:cNvPr id="389" name="Picture 300"/>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80803" y="27447"/>
                            <a:ext cx="7382" cy="9033"/>
                          </a:xfrm>
                          <a:prstGeom prst="rect">
                            <a:avLst/>
                          </a:prstGeom>
                          <a:noFill/>
                          <a:extLst>
                            <a:ext uri="{909E8E84-426E-40DD-AFC4-6F175D3DCCD1}">
                              <a14:hiddenFill xmlns:a14="http://schemas.microsoft.com/office/drawing/2010/main">
                                <a:solidFill>
                                  <a:srgbClr val="FFFFFF"/>
                                </a:solidFill>
                              </a14:hiddenFill>
                            </a:ext>
                          </a:extLst>
                        </pic:spPr>
                      </pic:pic>
                      <wps:wsp>
                        <wps:cNvPr id="390" name="Straight Connector 301"/>
                        <wps:cNvCnPr>
                          <a:cxnSpLocks noChangeShapeType="1"/>
                        </wps:cNvCnPr>
                        <wps:spPr bwMode="auto">
                          <a:xfrm>
                            <a:off x="55387" y="36417"/>
                            <a:ext cx="80" cy="18447"/>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91" name="Straight Connector 302"/>
                        <wps:cNvCnPr>
                          <a:cxnSpLocks noChangeShapeType="1"/>
                        </wps:cNvCnPr>
                        <wps:spPr bwMode="auto">
                          <a:xfrm>
                            <a:off x="85010" y="36417"/>
                            <a:ext cx="0" cy="18447"/>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92" name="Straight Arrow Connector 303"/>
                        <wps:cNvCnPr>
                          <a:cxnSpLocks noChangeShapeType="1"/>
                        </wps:cNvCnPr>
                        <wps:spPr bwMode="auto">
                          <a:xfrm>
                            <a:off x="55070" y="40576"/>
                            <a:ext cx="29940"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393" name="Straight Arrow Connector 304"/>
                        <wps:cNvCnPr>
                          <a:cxnSpLocks noChangeShapeType="1"/>
                        </wps:cNvCnPr>
                        <wps:spPr bwMode="auto">
                          <a:xfrm>
                            <a:off x="55070" y="45958"/>
                            <a:ext cx="29940"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394" name="Straight Arrow Connector 305"/>
                        <wps:cNvCnPr>
                          <a:cxnSpLocks noChangeShapeType="1"/>
                        </wps:cNvCnPr>
                        <wps:spPr bwMode="auto">
                          <a:xfrm>
                            <a:off x="55292" y="50577"/>
                            <a:ext cx="29925"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395" name="TextBox 16"/>
                        <wps:cNvSpPr txBox="1">
                          <a:spLocks noChangeArrowheads="1"/>
                        </wps:cNvSpPr>
                        <wps:spPr bwMode="auto">
                          <a:xfrm>
                            <a:off x="58232" y="37494"/>
                            <a:ext cx="23241" cy="30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Connection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396" name="TextBox 17"/>
                        <wps:cNvSpPr txBox="1">
                          <a:spLocks noChangeArrowheads="1"/>
                        </wps:cNvSpPr>
                        <wps:spPr bwMode="auto">
                          <a:xfrm>
                            <a:off x="59280" y="42524"/>
                            <a:ext cx="21209" cy="30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RRC Connection Setup</w:t>
                              </w:r>
                            </w:p>
                          </w:txbxContent>
                        </wps:txbx>
                        <wps:bodyPr rot="0" vert="horz" wrap="none" lIns="91440" tIns="45720" rIns="91440" bIns="45720" anchor="t" anchorCtr="0" upright="1">
                          <a:spAutoFit/>
                        </wps:bodyPr>
                      </wps:wsp>
                      <wps:wsp>
                        <wps:cNvPr id="397" name="TextBox 18"/>
                        <wps:cNvSpPr txBox="1">
                          <a:spLocks noChangeArrowheads="1"/>
                        </wps:cNvSpPr>
                        <wps:spPr bwMode="auto">
                          <a:xfrm>
                            <a:off x="55692" y="47497"/>
                            <a:ext cx="30315" cy="30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RRC Connection Setup Complete</w:t>
                              </w:r>
                            </w:p>
                          </w:txbxContent>
                        </wps:txbx>
                        <wps:bodyPr rot="0" vert="horz" wrap="none" lIns="91440" tIns="45720" rIns="91440" bIns="45720" anchor="t" anchorCtr="0" upright="1">
                          <a:spAutoFit/>
                        </wps:bodyPr>
                      </wps:wsp>
                      <wps:wsp>
                        <wps:cNvPr id="398" name="Oval 309"/>
                        <wps:cNvSpPr>
                          <a:spLocks noChangeArrowheads="1"/>
                        </wps:cNvSpPr>
                        <wps:spPr bwMode="auto">
                          <a:xfrm>
                            <a:off x="83058" y="41894"/>
                            <a:ext cx="3889" cy="1047"/>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399" name="Oval 310"/>
                        <wps:cNvSpPr>
                          <a:spLocks noChangeArrowheads="1"/>
                        </wps:cNvSpPr>
                        <wps:spPr bwMode="auto">
                          <a:xfrm>
                            <a:off x="83058" y="52181"/>
                            <a:ext cx="3889" cy="1047"/>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pic:pic xmlns:pic="http://schemas.openxmlformats.org/drawingml/2006/picture">
                        <pic:nvPicPr>
                          <pic:cNvPr id="400" name="Picture 31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58848" y="30099"/>
                            <a:ext cx="22384" cy="37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1" name="Picture 3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88185" y="47498"/>
                            <a:ext cx="5429" cy="506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298" o:spid="_x0000_s1298" style="width:323.3pt;height:215.85pt;mso-position-horizontal-relative:char;mso-position-vertical-relative:line" coordorigin="52555,27447" coordsize="41059,274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">
                <v:shape id="Picture 299" o:spid="_x0000_s1299" type="#_x0000_t75" style="position:absolute;left:52555;top:29001;width:5041;height:81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rQanDAAAA3AAAAA8AAABkcnMvZG93bnJldi54bWxET01rwkAQvRf8D8sUegl1o0JJo6tIQZBe&#10;SqMHvY3ZMQnNzqbZNab/vnMo9Ph436vN6Fo1UB8azwZm0xQUceltw5WB42H3nIEKEdli65kM/FCA&#10;zXrysMLc+jt/0lDESkkIhxwN1DF2udahrMlhmPqOWLir7x1GgX2lbY93CXetnqfpi3bYsDTU2NFb&#10;TeVXcXNSkpySfXE9t4vmkr6/fmTfQ3JCY54ex+0SVKQx/ov/3HtrYJHJWjkjR0Cv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qtBqcMAAADcAAAADwAAAAAAAAAAAAAAAACf&#10;AgAAZHJzL2Rvd25yZXYueG1sUEsFBgAAAAAEAAQA9wAAAI8DAAAAAA==&#10;" filled="t" fillcolor="#ededed" strokecolor="black [3213]">
                  <v:imagedata r:id="rId44" o:title=""/>
                  <v:shadow color="#e7e6e6 [3214]"/>
                </v:shape>
                <v:shape id="Picture 300" o:spid="_x0000_s1300" type="#_x0000_t75" style="position:absolute;left:80803;top:27447;width:7382;height:9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mGEgDGAAAA3AAAAA8AAABkcnMvZG93bnJldi54bWxEj09rwkAUxO+C32F5hV7EbGxVbOoqpSAU&#10;KojRi7fX7MsfzL5Ns9uY9tN3BcHjMDO/YZbr3tSio9ZVlhVMohgEcWZ1xYWC42EzXoBwHlljbZkU&#10;/JKD9Wo4WGKi7YX31KW+EAHCLkEFpfdNIqXLSjLoItsQBy+3rUEfZFtI3eIlwE0tn+J4Lg1WHBZK&#10;bOi9pOyc/hgF9RR33UifNtv86++8+5zNkb9RqceH/u0VhKfe38O39odW8Lx4geuZcATk6h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YYSAMYAAADcAAAADwAAAAAAAAAAAAAA&#10;AACfAgAAZHJzL2Rvd25yZXYueG1sUEsFBgAAAAAEAAQA9wAAAJIDAAAAAA==&#10;">
                  <v:imagedata r:id="rId45" o:title=""/>
                </v:shape>
                <v:line id="Straight Connector 301" o:spid="_x0000_s1301" style="position:absolute;visibility:visible;mso-wrap-style:square" from="55387,36417" to="55467,54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yEWcAAAADcAAAADwAAAGRycy9kb3ducmV2LnhtbERPTYvCMBC9L/gfwgh7W1N3QdZqFNEV&#10;FE9rPXgcmrGpNpPSxLb+e3MQPD7e93zZ20q01PjSsYLxKAFBnDtdcqHglG2/fkH4gKyxckwKHuRh&#10;uRh8zDHVruN/ao+hEDGEfYoKTAh1KqXPDVn0I1cTR+7iGoshwqaQusEuhttKfifJRFosOTYYrGlt&#10;KL8d71ZBe+7O+tSZ7GrK/SEzf+3usZFKfQ771QxEoD68xS/3Tiv4mcb58Uw8AnLx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Gx8hFnAAAAA3AAAAA8AAAAAAAAAAAAAAAAA&#10;oQIAAGRycy9kb3ducmV2LnhtbFBLBQYAAAAABAAEAPkAAACOAwAAAAA=&#10;" strokecolor="black [3213]" strokeweight="2.25pt">
                  <v:stroke joinstyle="miter"/>
                </v:line>
                <v:line id="Straight Connector 302" o:spid="_x0000_s1302" style="position:absolute;visibility:visible;mso-wrap-style:square" from="85010,36417" to="85010,548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AhwsQAAADcAAAADwAAAGRycy9kb3ducmV2LnhtbESPQWvCQBSE7wX/w/KE3urGCqVGN0Gs&#10;gqWnGg8eH9lnNpp9G7JrEv99t1DocZiZb5h1PtpG9NT52rGC+SwBQVw6XXOl4FTsX95B+ICssXFM&#10;Ch7kIc8mT2tMtRv4m/pjqESEsE9RgQmhTaX0pSGLfuZa4uhdXGcxRNlVUnc4RLht5GuSvEmLNccF&#10;gy1tDZW3490q6M/DWZ8GU1xN/flVmF1/eHxIpZ6n42YFItAY/sN/7YNWsFjO4fdMPAIy+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MCHCxAAAANwAAAAPAAAAAAAAAAAA&#10;AAAAAKECAABkcnMvZG93bnJldi54bWxQSwUGAAAAAAQABAD5AAAAkgMAAAAA&#10;" strokecolor="black [3213]" strokeweight="2.25pt">
                  <v:stroke joinstyle="miter"/>
                </v:line>
                <v:shape id="Straight Arrow Connector 303" o:spid="_x0000_s1303" type="#_x0000_t32" style="position:absolute;left:55070;top:40576;width:299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X/XcYAAADcAAAADwAAAGRycy9kb3ducmV2LnhtbESPQWvCQBSE70L/w/IKvemmESXGbKRV&#10;Cp4q2vbg7ZF9TdJm34bsGqO/3i0IPQ4z8w2TrQbTiJ46V1tW8DyJQBAXVtdcKvj8eBsnIJxH1thY&#10;JgUXcrDKH0YZptqeeU/9wZciQNilqKDyvk2ldEVFBt3EtsTB+7adQR9kV0rd4TnATSPjKJpLgzWH&#10;hQpbWldU/B5ORgH1u/fpcFq8Hmd7b2P9tdn9JFelnh6HlyUIT4P/D9/bW61guojh70w4AjK/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L1/13GAAAA3AAAAA8AAAAAAAAA&#10;AAAAAAAAoQIAAGRycy9kb3ducmV2LnhtbFBLBQYAAAAABAAEAPkAAACUAwAAAAA=&#10;" strokecolor="black [3213]" strokeweight="2.25pt">
                  <v:stroke endarrow="open" joinstyle="miter"/>
                </v:shape>
                <v:shape id="Straight Arrow Connector 304" o:spid="_x0000_s1304" type="#_x0000_t32" style="position:absolute;left:55070;top:45958;width:299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6S7J8UAAADcAAAADwAAAGRycy9kb3ducmV2LnhtbESPQWsCMRSE74L/IbyCN81Wa1lXo6i1&#10;pT1WPXh8bF53l25eliTV1F/fFASPw8x8wyxW0bTiTM43lhU8jjIQxKXVDVcKjofXYQ7CB2SNrWVS&#10;8EseVst+b4GFthf+pPM+VCJB2BeooA6hK6T0ZU0G/ch2xMn7ss5gSNJVUju8JLhp5TjLnqXBhtNC&#10;jR1tayq/9z9Gwen68bbTjYsvm6eyu8bZLp9OM6UGD3E9BxEohnv41n7XCiazCfyfSUdA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6S7J8UAAADcAAAADwAAAAAAAAAA&#10;AAAAAAChAgAAZHJzL2Rvd25yZXYueG1sUEsFBgAAAAAEAAQA+QAAAJMDAAAAAA==&#10;" strokecolor="black [3213]" strokeweight="2.25pt">
                  <v:stroke startarrow="open" joinstyle="miter"/>
                </v:shape>
                <v:shape id="Straight Arrow Connector 305" o:spid="_x0000_s1305" type="#_x0000_t32" style="position:absolute;left:55292;top:50577;width:2992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DCssYAAADcAAAADwAAAGRycy9kb3ducmV2LnhtbESPQWvCQBSE74L/YXmCN92oVUyaVVpL&#10;wVNFbQ+9PbLPJJp9G7JrTP313YLQ4zAz3zDpujOVaKlxpWUFk3EEgjizuuRcwefxfbQE4Tyyxsoy&#10;KfghB+tVv5diou2N99QefC4ChF2CCgrv60RKlxVk0I1tTRy8k20M+iCbXOoGbwFuKjmNooU0WHJY&#10;KLCmTUHZ5XA1Cqjdfcy6a/z6Pd97O9Vfb7vz8q7UcNC9PIPw1Pn/8KO91Qpm8RP8nQlHQK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JQwrLGAAAA3AAAAA8AAAAAAAAA&#10;AAAAAAAAoQIAAGRycy9kb3ducmV2LnhtbFBLBQYAAAAABAAEAPkAAACUAwAAAAA=&#10;" strokecolor="black [3213]" strokeweight="2.25pt">
                  <v:stroke endarrow="open" joinstyle="miter"/>
                </v:shape>
                <v:shape id="TextBox 16" o:spid="_x0000_s1306" type="#_x0000_t202" style="position:absolute;left:58232;top:37494;width:23241;height:30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u/C8QA&#10;AADcAAAADwAAAGRycy9kb3ducmV2LnhtbESPwW7CMBBE75X4B2uRegMHWhAEDEK0lbgVAh+wipc4&#10;JF5HsYG0X48rIfU4mpk3muW6s7W4UetLxwpGwwQEce50yYWC0/FrMAPhA7LG2jEp+CEP61XvZYmp&#10;dnc+0C0LhYgQ9ikqMCE0qZQ+N2TRD11DHL2zay2GKNtC6hbvEW5rOU6SqbRYclww2NDWUF5lV6tg&#10;ltjvqpqP996+/44mZvvhPpuLUq/9brMAEagL/+Fne6cVvM0n8HcmHgG5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rvwv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Connection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TextBox 17" o:spid="_x0000_s1307" type="#_x0000_t202" style="position:absolute;left:59280;top:42524;width:21209;height:30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khfMUA&#10;AADcAAAADwAAAGRycy9kb3ducmV2LnhtbESPzW7CMBCE75V4B2sr9UYcaBuRgEEIWqm38vcAq3iJ&#10;08TrKDaQ9unrSkg9jmbmG81iNdhWXKn3tWMFkyQFQVw6XXOl4HR8H89A+ICssXVMCr7Jw2o5elhg&#10;od2N93Q9hEpECPsCFZgQukJKXxqy6BPXEUfv7HqLIcq+krrHW4TbVk7TNJMWa44LBjvaGCqbw8Uq&#10;mKX2s2ny6c7bl5/Jq9ls3Vv3pdTT47Cegwg0hP/wvf2hFTznGfydiUd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OSF8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RRC Connection Setup</w:t>
                        </w:r>
                      </w:p>
                    </w:txbxContent>
                  </v:textbox>
                </v:shape>
                <v:shape id="TextBox 18" o:spid="_x0000_s1308" type="#_x0000_t202" style="position:absolute;left:55692;top:47497;width:30315;height:30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WE58QA&#10;AADcAAAADwAAAGRycy9kb3ducmV2LnhtbESPzW7CMBCE75V4B2uReisOfy0EDEK0SNyglAdYxUsc&#10;Eq+j2IXA02OkSj2OZuYbzXzZ2kpcqPGFYwX9XgKCOHO64FzB8WfzNgHhA7LGyjEpuJGH5aLzMsdU&#10;uyt/0+UQchEh7FNUYEKoUyl9Zsii77maOHon11gMUTa51A1eI9xWcpAk79JiwXHBYE1rQ1l5+LUK&#10;JondleV0sPd2dO+PzfrTfdVnpV677WoGIlAb/sN/7a1WMJx+wPNMPA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91hOf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RRC Connection Setup Complete</w:t>
                        </w:r>
                      </w:p>
                    </w:txbxContent>
                  </v:textbox>
                </v:shape>
                <v:oval id="Oval 309" o:spid="_x0000_s1309" style="position:absolute;left:83058;top:41894;width:3889;height:10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rL8QA&#10;AADcAAAADwAAAGRycy9kb3ducmV2LnhtbERPy2rCQBTdF/oPwxXcFJ1oQGrqKCL4aBHFtN1fM9ck&#10;NHMnZMYk7dd3FoUuD+e9WPWmEi01rrSsYDKOQBBnVpecK/h4346eQTiPrLGyTAq+ycFq+fiwwETb&#10;ji/Upj4XIYRdggoK7+tESpcVZNCNbU0cuJttDPoAm1zqBrsQbio5jaKZNFhyaCiwpk1B2Vd6Nwpm&#10;Bn+u0a67vcafb6fz6Rg/te1eqeGgX7+A8NT7f/Gf+6AVxPOwNpwJR0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6zay/EAAAA3AAAAA8AAAAAAAAAAAAAAAAAmAIAAGRycy9k&#10;b3ducmV2LnhtbFBLBQYAAAAABAAEAPUAAACJAwAAAAA=&#10;" fillcolor="#2da2bf" strokecolor="#1f4d78 [1604]" strokeweight="1pt">
                  <v:stroke joinstyle="miter"/>
                </v:oval>
                <v:oval id="Oval 310" o:spid="_x0000_s1310" style="position:absolute;left:83058;top:52181;width:3889;height:10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OtMcA&#10;AADcAAAADwAAAGRycy9kb3ducmV2LnhtbESP3WrCQBSE7wu+w3KE3ohu2oDU1FVKoa2KKP7dn2aP&#10;SWj2bMhuk+jTu0Khl8PMfMNM550pRUO1KywreBpFIIhTqwvOFBwPH8MXEM4jaywtk4ILOZjPeg9T&#10;TLRteUfN3mciQNglqCD3vkqkdGlOBt3IVsTBO9vaoA+yzqSusQ1wU8rnKBpLgwWHhRwres8p/dn/&#10;GgVjg9fv6LM9L+PTarPdrONB03wp9djv3l5BeOr8f/ivvdAK4skE7mfCEZCz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H/zrTHAAAA3AAAAA8AAAAAAAAAAAAAAAAAmAIAAGRy&#10;cy9kb3ducmV2LnhtbFBLBQYAAAAABAAEAPUAAACMAwAAAAA=&#10;" fillcolor="#2da2bf" strokecolor="#1f4d78 [1604]" strokeweight="1pt">
                  <v:stroke joinstyle="miter"/>
                </v:oval>
                <v:shape id="Picture 311" o:spid="_x0000_s1311" type="#_x0000_t75" style="position:absolute;left:58848;top:30099;width:22384;height:37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N2mEa/AAAA3AAAAA8AAABkcnMvZG93bnJldi54bWxET89rwjAUvg/8H8ITvM1UkSmdUYYoWHaa&#10;G54fyVtb1ryUJKb1vzcHYceP7/d2P9pOJPKhdaxgMS9AEGtnWq4V/HyfXjcgQkQ22DkmBXcKsN9N&#10;XrZYGjfwF6VLrEUO4VCigibGvpQy6IYshrnriTP367zFmKGvpfE45HDbyWVRvEmLLeeGBns6NKT/&#10;LjerAOvruVqmIVU3nXTl7+vD0X0qNZuOH+8gIo3xX/x0n42CVZHn5zP5CMjd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TdphGvwAAANwAAAAPAAAAAAAAAAAAAAAAAJ8CAABk&#10;cnMvZG93bnJldi54bWxQSwUGAAAAAAQABAD3AAAAiwMAAAAA&#10;">
                  <v:imagedata r:id="rId46" o:title=""/>
                </v:shape>
                <v:shape id="Picture 312" o:spid="_x0000_s1312" type="#_x0000_t75" style="position:absolute;left:88185;top:47498;width:5429;height:50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WC9THGAAAA3AAAAA8AAABkcnMvZG93bnJldi54bWxEj09rwkAUxO8Fv8PyhN50Y9qKpNmISIXW&#10;g/+hPT6yr0kw+zZktyb107sFocdhZn7DpPPe1OJCrassK5iMIxDEudUVFwpOx9VoBsJ5ZI21ZVLw&#10;Sw7m2eAhxUTbjvd0OfhCBAi7BBWU3jeJlC4vyaAb24Y4eN+2NeiDbAupW+wC3NQyjqKpNFhxWCix&#10;oWVJ+fnwYxR42lbx21e3eVovio/d6mpe3Ges1OOwX7yC8NT7//C9/a4VPEcT+DsTjoDMb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YL1McYAAADcAAAADwAAAAAAAAAAAAAA&#10;AACfAgAAZHJzL2Rvd25yZXYueG1sUEsFBgAAAAAEAAQA9wAAAJIDAAAAAA==&#10;">
                  <v:imagedata r:id="rId22" o:title=""/>
                </v:shape>
                <w10:anchorlock/>
              </v:group>
            </w:pict>
          </mc:Fallback>
        </mc:AlternateContent>
      </w:r>
    </w:p>
    <w:p w:rsidR="00640872" w:rsidRPr="00CE21FD" w:rsidRDefault="00640872" w:rsidP="00640872">
      <w:proofErr w:type="spellStart"/>
      <w:r w:rsidRPr="00CE21FD">
        <w:rPr>
          <w:i/>
          <w:iCs/>
        </w:rPr>
        <w:t>RRC_Setup_Success_Rate</w:t>
      </w:r>
      <w:proofErr w:type="spellEnd"/>
      <w:r w:rsidRPr="00CE21FD">
        <w:rPr>
          <w:i/>
          <w:iCs/>
        </w:rPr>
        <w:t xml:space="preserve"> (All) = </w:t>
      </w:r>
      <w:proofErr w:type="spellStart"/>
      <w:r w:rsidRPr="00CE21FD">
        <w:rPr>
          <w:i/>
          <w:iCs/>
        </w:rPr>
        <w:t>RRC_ConnectionSuccess</w:t>
      </w:r>
      <w:proofErr w:type="spellEnd"/>
      <w:r w:rsidRPr="00CE21FD">
        <w:rPr>
          <w:i/>
          <w:iCs/>
        </w:rPr>
        <w:t xml:space="preserve"> (All) / </w:t>
      </w:r>
      <w:proofErr w:type="spellStart"/>
      <w:r w:rsidRPr="00CE21FD">
        <w:rPr>
          <w:i/>
          <w:iCs/>
        </w:rPr>
        <w:t>RRC_ConnectionAttempt</w:t>
      </w:r>
      <w:proofErr w:type="spellEnd"/>
      <w:r w:rsidRPr="00CE21FD">
        <w:rPr>
          <w:i/>
          <w:iCs/>
        </w:rPr>
        <w:t xml:space="preserve"> (All) *100</w:t>
      </w:r>
      <w:r w:rsidRPr="00CE21FD">
        <w:t xml:space="preserve"> </w:t>
      </w:r>
    </w:p>
    <w:p w:rsidR="00640872" w:rsidRPr="00B812A6" w:rsidRDefault="00533AA4" w:rsidP="00640872">
      <w:pPr>
        <w:rPr>
          <w:b/>
        </w:rPr>
      </w:pPr>
      <w:r>
        <w:rPr>
          <w:b/>
        </w:rPr>
        <w:t>RAB Establishment Success Rate</w:t>
      </w:r>
    </w:p>
    <w:p w:rsidR="00640872" w:rsidRPr="00AD6499" w:rsidRDefault="00640872" w:rsidP="00CE21FD">
      <w:pPr>
        <w:jc w:val="both"/>
        <w:rPr>
          <w:bCs/>
        </w:rPr>
      </w:pPr>
      <w:r w:rsidRPr="00AD6499">
        <w:rPr>
          <w:bCs/>
        </w:rPr>
        <w:t>This KPI describes the ratio of all successful RAB establishments to RAB establishment attempts for UTRAN network and is used to evaluate service accessibility across UTRAN.</w:t>
      </w:r>
    </w:p>
    <w:p w:rsidR="00640872" w:rsidRPr="00AD6499" w:rsidRDefault="00640872" w:rsidP="00CE21FD">
      <w:pPr>
        <w:jc w:val="both"/>
        <w:rPr>
          <w:bCs/>
        </w:rPr>
      </w:pPr>
      <w:r w:rsidRPr="00AD6499">
        <w:rPr>
          <w:bCs/>
        </w:rPr>
        <w:t>This KPI is obtained by the number of all successful RAB establishments divided by the total number of attempted RAB establishments.</w:t>
      </w:r>
      <w:r w:rsidRPr="00640872">
        <w:rPr>
          <w:bCs/>
        </w:rPr>
        <w:t xml:space="preserve"> </w:t>
      </w:r>
    </w:p>
    <w:p w:rsidR="00640872" w:rsidRPr="00AD6499" w:rsidRDefault="00533AA4" w:rsidP="00640872">
      <w:pPr>
        <w:rPr>
          <w:b/>
          <w:bCs/>
        </w:rPr>
      </w:pPr>
      <w:r>
        <w:rPr>
          <w:b/>
          <w:bCs/>
          <w:lang w:val="fr-FR"/>
        </w:rPr>
        <w:t xml:space="preserve">CS RAB </w:t>
      </w:r>
      <w:proofErr w:type="spellStart"/>
      <w:r>
        <w:rPr>
          <w:b/>
          <w:bCs/>
          <w:lang w:val="fr-FR"/>
        </w:rPr>
        <w:t>Success</w:t>
      </w:r>
      <w:proofErr w:type="spellEnd"/>
      <w:r>
        <w:rPr>
          <w:b/>
          <w:bCs/>
          <w:lang w:val="fr-FR"/>
        </w:rPr>
        <w:t xml:space="preserve"> Rate</w:t>
      </w:r>
    </w:p>
    <w:p w:rsidR="00640872" w:rsidRDefault="002A30DE" w:rsidP="00640872">
      <w:pPr>
        <w:rPr>
          <w:b/>
          <w:bCs/>
          <w:lang w:val="fr-FR"/>
        </w:rPr>
      </w:pPr>
      <w:r>
        <w:rPr>
          <w:b/>
          <w:bCs/>
          <w:noProof/>
          <w:lang w:eastAsia="zh-CN"/>
        </w:rPr>
        <mc:AlternateContent>
          <mc:Choice Requires="wpg">
            <w:drawing>
              <wp:inline distT="0" distB="0" distL="0" distR="0">
                <wp:extent cx="5943600" cy="3976370"/>
                <wp:effectExtent l="5715" t="0" r="3810" b="15240"/>
                <wp:docPr id="357" name="Group 3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3976370"/>
                          <a:chOff x="28575" y="2905"/>
                          <a:chExt cx="81597" cy="54594"/>
                        </a:xfrm>
                      </wpg:grpSpPr>
                      <pic:pic xmlns:pic="http://schemas.openxmlformats.org/drawingml/2006/picture">
                        <pic:nvPicPr>
                          <pic:cNvPr id="358" name="Picture 3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34210" y="19192"/>
                            <a:ext cx="6477" cy="863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9" name="Picture 31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56896" y="18176"/>
                            <a:ext cx="6604" cy="87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0" name="Picture 31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79930" y="16494"/>
                            <a:ext cx="6699" cy="103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61" name="Picture 31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102250" y="15573"/>
                            <a:ext cx="7922" cy="11065"/>
                          </a:xfrm>
                          <a:prstGeom prst="rect">
                            <a:avLst/>
                          </a:prstGeom>
                          <a:noFill/>
                          <a:extLst>
                            <a:ext uri="{909E8E84-426E-40DD-AFC4-6F175D3DCCD1}">
                              <a14:hiddenFill xmlns:a14="http://schemas.microsoft.com/office/drawing/2010/main">
                                <a:solidFill>
                                  <a:srgbClr val="FFFFFF"/>
                                </a:solidFill>
                              </a14:hiddenFill>
                            </a:ext>
                          </a:extLst>
                        </pic:spPr>
                      </pic:pic>
                      <wps:wsp>
                        <wps:cNvPr id="362" name="Straight Connector 318"/>
                        <wps:cNvCnPr>
                          <a:cxnSpLocks noChangeShapeType="1"/>
                        </wps:cNvCnPr>
                        <wps:spPr bwMode="auto">
                          <a:xfrm>
                            <a:off x="37623" y="28686"/>
                            <a:ext cx="0" cy="28813"/>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63" name="Straight Connector 319"/>
                        <wps:cNvCnPr>
                          <a:cxnSpLocks noChangeShapeType="1"/>
                        </wps:cNvCnPr>
                        <wps:spPr bwMode="auto">
                          <a:xfrm>
                            <a:off x="60198" y="26892"/>
                            <a:ext cx="15" cy="30607"/>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64" name="Straight Connector 320"/>
                        <wps:cNvCnPr>
                          <a:cxnSpLocks noChangeShapeType="1"/>
                        </wps:cNvCnPr>
                        <wps:spPr bwMode="auto">
                          <a:xfrm flipH="1">
                            <a:off x="83280" y="26892"/>
                            <a:ext cx="0" cy="30607"/>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65" name="Straight Connector 321"/>
                        <wps:cNvCnPr>
                          <a:cxnSpLocks noChangeShapeType="1"/>
                        </wps:cNvCnPr>
                        <wps:spPr bwMode="auto">
                          <a:xfrm>
                            <a:off x="106426" y="27828"/>
                            <a:ext cx="0" cy="28560"/>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66" name="Straight Arrow Connector 322"/>
                        <wps:cNvCnPr>
                          <a:cxnSpLocks noChangeShapeType="1"/>
                        </wps:cNvCnPr>
                        <wps:spPr bwMode="auto">
                          <a:xfrm>
                            <a:off x="37623" y="31575"/>
                            <a:ext cx="45244"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367" name="Straight Arrow Connector 323"/>
                        <wps:cNvCnPr>
                          <a:cxnSpLocks noChangeShapeType="1"/>
                        </wps:cNvCnPr>
                        <wps:spPr bwMode="auto">
                          <a:xfrm>
                            <a:off x="83280" y="35179"/>
                            <a:ext cx="22939"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368" name="Straight Arrow Connector 324"/>
                        <wps:cNvCnPr>
                          <a:cxnSpLocks noChangeShapeType="1"/>
                        </wps:cNvCnPr>
                        <wps:spPr bwMode="auto">
                          <a:xfrm>
                            <a:off x="83486" y="38766"/>
                            <a:ext cx="22940"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369" name="Straight Arrow Connector 325"/>
                        <wps:cNvCnPr>
                          <a:cxnSpLocks noChangeShapeType="1"/>
                        </wps:cNvCnPr>
                        <wps:spPr bwMode="auto">
                          <a:xfrm>
                            <a:off x="38052" y="41656"/>
                            <a:ext cx="45228"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370" name="Straight Arrow Connector 326"/>
                        <wps:cNvCnPr>
                          <a:cxnSpLocks noChangeShapeType="1"/>
                        </wps:cNvCnPr>
                        <wps:spPr bwMode="auto">
                          <a:xfrm>
                            <a:off x="37449" y="47418"/>
                            <a:ext cx="45228"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371" name="Straight Arrow Connector 327"/>
                        <wps:cNvCnPr>
                          <a:cxnSpLocks noChangeShapeType="1"/>
                        </wps:cNvCnPr>
                        <wps:spPr bwMode="auto">
                          <a:xfrm>
                            <a:off x="38052" y="53895"/>
                            <a:ext cx="45228"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372" name="TextBox 48"/>
                        <wps:cNvSpPr txBox="1">
                          <a:spLocks noChangeArrowheads="1"/>
                        </wps:cNvSpPr>
                        <wps:spPr bwMode="auto">
                          <a:xfrm>
                            <a:off x="48259" y="28528"/>
                            <a:ext cx="31907" cy="42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Connection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373" name="TextBox 49"/>
                        <wps:cNvSpPr txBox="1">
                          <a:spLocks noChangeArrowheads="1"/>
                        </wps:cNvSpPr>
                        <wps:spPr bwMode="auto">
                          <a:xfrm>
                            <a:off x="86870" y="32103"/>
                            <a:ext cx="20817" cy="4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RANAP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374" name="TextBox 50"/>
                        <wps:cNvSpPr txBox="1">
                          <a:spLocks noChangeArrowheads="1"/>
                        </wps:cNvSpPr>
                        <wps:spPr bwMode="auto">
                          <a:xfrm>
                            <a:off x="87253" y="40115"/>
                            <a:ext cx="22727" cy="42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RANAP </w:t>
                              </w:r>
                              <w:proofErr w:type="spellStart"/>
                              <w:r>
                                <w:rPr>
                                  <w:rFonts w:ascii="Century Gothic" w:hAnsi="Century Gothic" w:cstheme="minorBidi"/>
                                  <w:b/>
                                  <w:bCs/>
                                  <w:color w:val="000000" w:themeColor="text1"/>
                                  <w:kern w:val="24"/>
                                  <w:sz w:val="28"/>
                                  <w:szCs w:val="28"/>
                                  <w:lang w:val="fr-FR"/>
                                </w:rPr>
                                <w:t>Response</w:t>
                              </w:r>
                              <w:proofErr w:type="spellEnd"/>
                            </w:p>
                          </w:txbxContent>
                        </wps:txbx>
                        <wps:bodyPr rot="0" vert="horz" wrap="none" lIns="91440" tIns="45720" rIns="91440" bIns="45720" anchor="t" anchorCtr="0" upright="1">
                          <a:spAutoFit/>
                        </wps:bodyPr>
                      </wps:wsp>
                      <wps:wsp>
                        <wps:cNvPr id="375" name="TextBox 51"/>
                        <wps:cNvSpPr txBox="1">
                          <a:spLocks noChangeArrowheads="1"/>
                        </wps:cNvSpPr>
                        <wps:spPr bwMode="auto">
                          <a:xfrm>
                            <a:off x="48861" y="38641"/>
                            <a:ext cx="33807" cy="42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Connection </w:t>
                              </w:r>
                              <w:proofErr w:type="spellStart"/>
                              <w:r>
                                <w:rPr>
                                  <w:rFonts w:ascii="Century Gothic" w:hAnsi="Century Gothic" w:cstheme="minorBidi"/>
                                  <w:b/>
                                  <w:bCs/>
                                  <w:color w:val="000000" w:themeColor="text1"/>
                                  <w:kern w:val="24"/>
                                  <w:sz w:val="28"/>
                                  <w:szCs w:val="28"/>
                                  <w:lang w:val="fr-FR"/>
                                </w:rPr>
                                <w:t>Response</w:t>
                              </w:r>
                              <w:proofErr w:type="spellEnd"/>
                            </w:p>
                          </w:txbxContent>
                        </wps:txbx>
                        <wps:bodyPr rot="0" vert="horz" wrap="none" lIns="91440" tIns="45720" rIns="91440" bIns="45720" anchor="t" anchorCtr="0" upright="1">
                          <a:spAutoFit/>
                        </wps:bodyPr>
                      </wps:wsp>
                      <wps:wsp>
                        <wps:cNvPr id="376" name="TextBox 52"/>
                        <wps:cNvSpPr txBox="1">
                          <a:spLocks noChangeArrowheads="1"/>
                        </wps:cNvSpPr>
                        <wps:spPr bwMode="auto">
                          <a:xfrm>
                            <a:off x="49593" y="44177"/>
                            <a:ext cx="25020" cy="42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Radio </w:t>
                              </w:r>
                              <w:proofErr w:type="spellStart"/>
                              <w:r>
                                <w:rPr>
                                  <w:rFonts w:ascii="Century Gothic" w:hAnsi="Century Gothic" w:cstheme="minorBidi"/>
                                  <w:b/>
                                  <w:bCs/>
                                  <w:color w:val="000000" w:themeColor="text1"/>
                                  <w:kern w:val="24"/>
                                  <w:sz w:val="28"/>
                                  <w:szCs w:val="28"/>
                                  <w:lang w:val="fr-FR"/>
                                </w:rPr>
                                <w:t>Bearer</w:t>
                              </w:r>
                              <w:proofErr w:type="spellEnd"/>
                              <w:r>
                                <w:rPr>
                                  <w:rFonts w:ascii="Century Gothic" w:hAnsi="Century Gothic" w:cstheme="minorBidi"/>
                                  <w:b/>
                                  <w:bCs/>
                                  <w:color w:val="000000" w:themeColor="text1"/>
                                  <w:kern w:val="24"/>
                                  <w:sz w:val="28"/>
                                  <w:szCs w:val="28"/>
                                  <w:lang w:val="fr-FR"/>
                                </w:rPr>
                                <w:t xml:space="preserve"> Setup</w:t>
                              </w:r>
                            </w:p>
                          </w:txbxContent>
                        </wps:txbx>
                        <wps:bodyPr rot="0" vert="horz" wrap="none" lIns="91440" tIns="45720" rIns="91440" bIns="45720" anchor="t" anchorCtr="0" upright="1">
                          <a:spAutoFit/>
                        </wps:bodyPr>
                      </wps:wsp>
                      <wps:wsp>
                        <wps:cNvPr id="377" name="TextBox 53"/>
                        <wps:cNvSpPr txBox="1">
                          <a:spLocks noChangeArrowheads="1"/>
                        </wps:cNvSpPr>
                        <wps:spPr bwMode="auto">
                          <a:xfrm>
                            <a:off x="49593" y="50612"/>
                            <a:ext cx="37521" cy="4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Radio </w:t>
                              </w:r>
                              <w:proofErr w:type="spellStart"/>
                              <w:r>
                                <w:rPr>
                                  <w:rFonts w:ascii="Century Gothic" w:hAnsi="Century Gothic" w:cstheme="minorBidi"/>
                                  <w:b/>
                                  <w:bCs/>
                                  <w:color w:val="000000" w:themeColor="text1"/>
                                  <w:kern w:val="24"/>
                                  <w:sz w:val="28"/>
                                  <w:szCs w:val="28"/>
                                  <w:lang w:val="fr-FR"/>
                                </w:rPr>
                                <w:t>Bearer</w:t>
                              </w:r>
                              <w:proofErr w:type="spellEnd"/>
                              <w:r>
                                <w:rPr>
                                  <w:rFonts w:ascii="Century Gothic" w:hAnsi="Century Gothic" w:cstheme="minorBidi"/>
                                  <w:b/>
                                  <w:bCs/>
                                  <w:color w:val="000000" w:themeColor="text1"/>
                                  <w:kern w:val="24"/>
                                  <w:sz w:val="28"/>
                                  <w:szCs w:val="28"/>
                                  <w:lang w:val="fr-FR"/>
                                </w:rPr>
                                <w:t xml:space="preserve"> Setup Complete</w:t>
                              </w:r>
                            </w:p>
                          </w:txbxContent>
                        </wps:txbx>
                        <wps:bodyPr rot="0" vert="horz" wrap="none" lIns="91440" tIns="45720" rIns="91440" bIns="45720" anchor="t" anchorCtr="0" upright="1">
                          <a:spAutoFit/>
                        </wps:bodyPr>
                      </wps:wsp>
                      <wps:wsp>
                        <wps:cNvPr id="378" name="Oval 334"/>
                        <wps:cNvSpPr>
                          <a:spLocks noChangeArrowheads="1"/>
                        </wps:cNvSpPr>
                        <wps:spPr bwMode="auto">
                          <a:xfrm>
                            <a:off x="81407" y="32591"/>
                            <a:ext cx="3889"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379" name="Oval 335"/>
                        <wps:cNvSpPr>
                          <a:spLocks noChangeArrowheads="1"/>
                        </wps:cNvSpPr>
                        <wps:spPr bwMode="auto">
                          <a:xfrm>
                            <a:off x="81534" y="55340"/>
                            <a:ext cx="3905"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pic:pic xmlns:pic="http://schemas.openxmlformats.org/drawingml/2006/picture">
                        <pic:nvPicPr>
                          <pic:cNvPr id="380" name="Picture 33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41751" y="20669"/>
                            <a:ext cx="14208" cy="37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1" name="Picture 3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63150" y="20669"/>
                            <a:ext cx="16621" cy="37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2" name="Picture 33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86312" y="21161"/>
                            <a:ext cx="17288" cy="25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3" name="Picture 339"/>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80041" y="2905"/>
                            <a:ext cx="7541" cy="90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4" name="Picture 34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82677" y="11160"/>
                            <a:ext cx="4619" cy="70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5" name="Picture 34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28575" y="35115"/>
                            <a:ext cx="5445" cy="50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6" name="Picture 34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86312" y="50784"/>
                            <a:ext cx="5429" cy="508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313" o:spid="_x0000_s1313" style="width:468pt;height:313.1pt;mso-position-horizontal-relative:char;mso-position-vertical-relative:line" coordorigin="28575,2905" coordsize="81597,545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">
                <v:shape id="Picture 314" o:spid="_x0000_s1314" type="#_x0000_t75" style="position:absolute;left:34210;top:19192;width:6477;height:86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6sDEvCAAAA3AAAAA8AAABkcnMvZG93bnJldi54bWxET8uKwjAU3Qv+Q7gD7jRV8VWNojIOipsZ&#10;H/tLc6ctNjelydiOX28WgsvDeS9WjSnEnSqXW1bQ70UgiBOrc04VXM677hSE88gaC8uk4J8crJbt&#10;1gJjbWv+ofvJpyKEsItRQeZ9GUvpkowMup4tiQP3ayuDPsAqlbrCOoSbQg6iaCwN5hwaMixpm1Fy&#10;O/0ZBdNZVE8216/vZns4rh+fg/5lOLsq1flo1nMQnhr/Fr/ce61gOAprw5lwBOTyC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rAxLwgAAANwAAAAPAAAAAAAAAAAAAAAAAJ8C&#10;AABkcnMvZG93bnJldi54bWxQSwUGAAAAAAQABAD3AAAAjgMAAAAA&#10;">
                  <v:imagedata r:id="rId56" o:title=""/>
                </v:shape>
                <v:shape id="Picture 315" o:spid="_x0000_s1315" type="#_x0000_t75" style="position:absolute;left:56896;top:18176;width:6604;height:8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B5k3fGAAAA3AAAAA8AAABkcnMvZG93bnJldi54bWxEj0FrwkAUhO9C/8PyCr3pRku1TV3FFgrV&#10;gxgben5kX5Ng9m3Y3Wjsr3cFweMwM98w82VvGnEk52vLCsajBARxYXXNpYL852v4CsIHZI2NZVJw&#10;Jg/LxcNgjqm2J87ouA+liBD2KSqoQmhTKX1RkUE/si1x9P6sMxiidKXUDk8Rbho5SZKpNFhzXKiw&#10;pc+KisO+Mwq2m1nWnWeu+9ityzz7X09/c4dKPT32q3cQgfpwD9/a31rB88sbXM/EIyA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HmTd8YAAADcAAAADwAAAAAAAAAAAAAA&#10;AACfAgAAZHJzL2Rvd25yZXYueG1sUEsFBgAAAAAEAAQA9wAAAJIDAAAAAA==&#10;">
                  <v:imagedata r:id="rId57" o:title=""/>
                </v:shape>
                <v:shape id="Picture 316" o:spid="_x0000_s1316" type="#_x0000_t75" style="position:absolute;left:79930;top:16494;width:6699;height:103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wPyT7DAAAA3AAAAA8AAABkcnMvZG93bnJldi54bWxET11rwjAUfR/4H8IV9jI0dTKRahQRHCIy&#10;tI6NvV2aa1tsbmqS2e7fLw+Cj4fzPV92phY3cr6yrGA0TEAQ51ZXXCj4PG0GUxA+IGusLZOCP/Kw&#10;XPSe5phq2/KRblkoRAxhn6KCMoQmldLnJRn0Q9sQR+5sncEQoSukdtjGcFPL1ySZSIMVx4YSG1qX&#10;lF+yX6Pg62fv3tr3arqlj2vGu8Nh//LdKvXc71YzEIG68BDf3VutYDyJ8+OZeATk4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A/JPsMAAADcAAAADwAAAAAAAAAAAAAAAACf&#10;AgAAZHJzL2Rvd25yZXYueG1sUEsFBgAAAAAEAAQA9wAAAI8DAAAAAA==&#10;">
                  <v:imagedata r:id="rId58" o:title=""/>
                </v:shape>
                <v:shape id="Picture 317" o:spid="_x0000_s1317" type="#_x0000_t75" style="position:absolute;left:102250;top:15573;width:7922;height:110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Qc6mzFAAAA3AAAAA8AAABkcnMvZG93bnJldi54bWxEj0FrwkAUhO8F/8PyhN7qJpVKia4iFiGg&#10;lBp78PjIPpNo9m2S3Sbpv+8WCj0OM/MNs9qMphY9da6yrCCeRSCIc6srLhR8nvdPryCcR9ZYWyYF&#10;3+Rgs548rDDRduAT9ZkvRICwS1BB6X2TSOnykgy6mW2Ig3e1nUEfZFdI3eEQ4KaWz1G0kAYrDgsl&#10;NrQrKb9nX0ZBkfV408fzNX3/eNOXQ9PSC7ZKPU7H7RKEp9H/h//aqVYwX8TweyYcAbn+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0HOpsxQAAANwAAAAPAAAAAAAAAAAAAAAA&#10;AJ8CAABkcnMvZG93bnJldi54bWxQSwUGAAAAAAQABAD3AAAAkQMAAAAA&#10;">
                  <v:imagedata r:id="rId59" o:title=""/>
                </v:shape>
                <v:line id="Straight Connector 318" o:spid="_x0000_s1318" style="position:absolute;visibility:visible;mso-wrap-style:square" from="37623,28686" to="37623,57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fPksMAAADcAAAADwAAAGRycy9kb3ducmV2LnhtbESPQYvCMBSE78L+h/AW9qapLohUo4i7&#10;guJJ68Hjo3nbdG1eShPb+u+NIHgcZuYbZrHqbSVaanzpWMF4lIAgzp0uuVBwzrbDGQgfkDVWjknB&#10;nTyslh+DBabadXyk9hQKESHsU1RgQqhTKX1uyKIfuZo4en+usRiibAqpG+wi3FZykiRTabHkuGCw&#10;po2h/Hq6WQXtpbvoc2eyf1PuD5n5bXf3H6nU12e/noMI1Id3+NXeaQXf0wk8z8QjIJ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Y3z5LDAAAA3AAAAA8AAAAAAAAAAAAA&#10;AAAAoQIAAGRycy9kb3ducmV2LnhtbFBLBQYAAAAABAAEAPkAAACRAwAAAAA=&#10;" strokecolor="black [3213]" strokeweight="2.25pt">
                  <v:stroke joinstyle="miter"/>
                </v:line>
                <v:line id="Straight Connector 319" o:spid="_x0000_s1319" style="position:absolute;visibility:visible;mso-wrap-style:square" from="60198,26892" to="60213,57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tqCcMAAADcAAAADwAAAGRycy9kb3ducmV2LnhtbESPQYvCMBSE78L+h/AW9qapCiLVKOLu&#10;guJJ68Hjo3nbdG1eShPb+u+NIHgcZuYbZrnubSVaanzpWMF4lIAgzp0uuVBwzn6HcxA+IGusHJOC&#10;O3lYrz4GS0y16/hI7SkUIkLYp6jAhFCnUvrckEU/cjVx9P5cYzFE2RRSN9hFuK3kJElm0mLJccFg&#10;TVtD+fV0swraS3fR585k/6bcHzLz0+7u31Kpr89+swARqA/v8Ku90wqmsyk8z8QjIF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l7agnDAAAA3AAAAA8AAAAAAAAAAAAA&#10;AAAAoQIAAGRycy9kb3ducmV2LnhtbFBLBQYAAAAABAAEAPkAAACRAwAAAAA=&#10;" strokecolor="black [3213]" strokeweight="2.25pt">
                  <v:stroke joinstyle="miter"/>
                </v:line>
                <v:line id="Straight Connector 320" o:spid="_x0000_s1320" style="position:absolute;flip:x;visibility:visible;mso-wrap-style:square" from="83280,26892" to="83280,574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3cQAAADcAAAADwAAAGRycy9kb3ducmV2LnhtbESPUWvCMBSF3wX/Q7jC3jR1jiLVKCIM&#10;xtiYuv2Aa3Jti81NSdJa//0yGPh4OOd8h7PeDrYRPflQO1Ywn2UgiLUzNZcKfr5fp0sQISIbbByT&#10;gjsF2G7GozUWxt34SP0pliJBOBSooIqxLaQMuiKLYeZa4uRdnLcYk/SlNB5vCW4b+ZxlubRYc1qo&#10;sKV9Rfp66qyC9y//iYvD+aiX3eXec651pz+UepoMuxWISEN8hP/bb0bBIn+BvzPpCMjN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9/5DdxAAAANwAAAAPAAAAAAAAAAAA&#10;AAAAAKECAABkcnMvZG93bnJldi54bWxQSwUGAAAAAAQABAD5AAAAkgMAAAAA&#10;" strokecolor="black [3213]" strokeweight="2.25pt">
                  <v:stroke joinstyle="miter"/>
                </v:line>
                <v:line id="Straight Connector 321" o:spid="_x0000_s1321" style="position:absolute;visibility:visible;mso-wrap-style:square" from="106426,27828" to="106426,563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5X5sQAAADcAAAADwAAAGRycy9kb3ducmV2LnhtbESPQWvCQBSE7wX/w/IEb3XTSkWim1C0&#10;gtJTjQePj+wzmzb7NmTXJP57t1DocZiZb5hNPtpG9NT52rGCl3kCgrh0uuZKwbnYP69A+ICssXFM&#10;Cu7kIc8mTxtMtRv4i/pTqESEsE9RgQmhTaX0pSGLfu5a4uhdXWcxRNlVUnc4RLht5GuSLKXFmuOC&#10;wZa2hsqf080q6C/DRZ8HU3yb+vhZmI/+cN9JpWbT8X0NItAY/sN/7YNWsFi+we+ZeARk9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3lfmxAAAANwAAAAPAAAAAAAAAAAA&#10;AAAAAKECAABkcnMvZG93bnJldi54bWxQSwUGAAAAAAQABAD5AAAAkgMAAAAA&#10;" strokecolor="black [3213]" strokeweight="2.25pt">
                  <v:stroke joinstyle="miter"/>
                </v:line>
                <v:shape id="Straight Arrow Connector 322" o:spid="_x0000_s1322" type="#_x0000_t32" style="position:absolute;left:37623;top:31575;width:452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BuJecUAAADcAAAADwAAAGRycy9kb3ducmV2LnhtbESPT2vCQBTE7wW/w/IEb3Wj0qDRVWyl&#10;0FPFfwdvj+wziWbfhuwaUz99VxA8DjPzG2a2aE0pGqpdYVnBoB+BIE6tLjhTsN99v49BOI+ssbRM&#10;Cv7IwWLeeZthou2NN9RsfSYChF2CCnLvq0RKl+Zk0PVtRRy8k60N+iDrTOoabwFuSjmMolgaLDgs&#10;5FjRV07pZXs1CqhZ/47a6+Tz+LHxdqgPq/V5fFeq122XUxCeWv8KP9s/WsEojuFxJhwBOf8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BuJecUAAADcAAAADwAAAAAAAAAA&#10;AAAAAAChAgAAZHJzL2Rvd25yZXYueG1sUEsFBgAAAAAEAAQA+QAAAJMDAAAAAA==&#10;" strokecolor="black [3213]" strokeweight="2.25pt">
                  <v:stroke endarrow="open" joinstyle="miter"/>
                </v:shape>
                <v:shape id="Straight Arrow Connector 323" o:spid="_x0000_s1323" type="#_x0000_t32" style="position:absolute;left:83280;top:35179;width:2293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1cs4sYAAADcAAAADwAAAGRycy9kb3ducmV2LnhtbESPQWvCQBSE7wX/w/KE3uqmilZTV1GL&#10;0FMlqR68PbKvSWr2bciuSdpf3xUKHoeZ+YZZrntTiZYaV1pW8DyKQBBnVpecKzh+7p/mIJxH1lhZ&#10;JgU/5GC9GjwsMda244Ta1OciQNjFqKDwvo6ldFlBBt3I1sTB+7KNQR9kk0vdYBfgppLjKJpJgyWH&#10;hQJr2hWUXdKrUUDt4WPSXxfb8zTxdqxPb4fv+a9Sj8N+8wrCU+/v4f/2u1Ywmb3A7Uw4AnL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dXLOLGAAAA3AAAAA8AAAAAAAAA&#10;AAAAAAAAoQIAAGRycy9kb3ducmV2LnhtbFBLBQYAAAAABAAEAPkAAACUAwAAAAA=&#10;" strokecolor="black [3213]" strokeweight="2.25pt">
                  <v:stroke endarrow="open" joinstyle="miter"/>
                </v:shape>
                <v:shape id="Straight Arrow Connector 324" o:spid="_x0000_s1324" type="#_x0000_t32" style="position:absolute;left:83486;top:38766;width:229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NVZccIAAADcAAAADwAAAGRycy9kb3ducmV2LnhtbERPPW/CMBDdkfgP1iF1Kw4tIAhxEC0U&#10;tWMpA+MpviZR43Nku+Dy6/FQifHpfRfraDpxJudbywom4wwEcWV1y7WC49fb4wKED8gaO8uk4I88&#10;rMvhoMBc2wt/0vkQapFC2OeooAmhz6X0VUMG/dj2xIn7ts5gSNDVUju8pHDTyacsm0uDLaeGBnt6&#10;baj6OfwaBafrx36nWxe3L9Oqv8blbjGbZUo9jOJmBSJQDHfxv/tdK3iep7XpTDoCsr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NVZccIAAADcAAAADwAAAAAAAAAAAAAA&#10;AAChAgAAZHJzL2Rvd25yZXYueG1sUEsFBgAAAAAEAAQA+QAAAJADAAAAAA==&#10;" strokecolor="black [3213]" strokeweight="2.25pt">
                  <v:stroke startarrow="open" joinstyle="miter"/>
                </v:shape>
                <v:shape id="Straight Arrow Connector 325" o:spid="_x0000_s1325" type="#_x0000_t32" style="position:absolute;left:38052;top:41656;width:4522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n86sUAAADcAAAADwAAAGRycy9kb3ducmV2LnhtbESPS2/CMBCE70j8B2srcQOnvAQpBvEq&#10;ao+lPfS4irdJ1Hgd2QZcfj1GQupxNDPfaBaraBpxJudrywqeBxkI4sLqmksFX5+v/RkIH5A1NpZJ&#10;wR95WC27nQXm2l74g87HUIoEYZ+jgiqENpfSFxUZ9APbEifvxzqDIUlXSu3wkuCmkcMsm0qDNaeF&#10;ClvaVlT8Hk9Gwff1/bDXtYu7zbhor3G+n00mmVK9p7h+AREohv/wo/2mFYymc7ifSUdALm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5n86sUAAADcAAAADwAAAAAAAAAA&#10;AAAAAAChAgAAZHJzL2Rvd25yZXYueG1sUEsFBgAAAAAEAAQA+QAAAJMDAAAAAA==&#10;" strokecolor="black [3213]" strokeweight="2.25pt">
                  <v:stroke startarrow="open" joinstyle="miter"/>
                </v:shape>
                <v:shape id="Straight Arrow Connector 326" o:spid="_x0000_s1326" type="#_x0000_t32" style="position:absolute;left:37449;top:47418;width:4522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3rDqsIAAADcAAAADwAAAGRycy9kb3ducmV2LnhtbERPyW7CMBC9I/UfrEHiVhxKKZBiUNmq&#10;9shy4DiKp0nUeBzZBly+Hh8qcXx6+2wRTSMu5HxtWcGgn4EgLqyuuVRwPGyfJyB8QNbYWCYFf+Rh&#10;MX/qzDDX9so7uuxDKVII+xwVVCG0uZS+qMig79uWOHE/1hkMCbpSaofXFG4a+ZJlb9JgzamhwpZW&#10;FRW/+7NRcLp9f2507eJ6+Vq0tzjdTEajTKleN368gwgUw0P87/7SCobjND+dSUdAzu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3rDqsIAAADcAAAADwAAAAAAAAAAAAAA&#10;AAChAgAAZHJzL2Rvd25yZXYueG1sUEsFBgAAAAAEAAQA+QAAAJADAAAAAA==&#10;" strokecolor="black [3213]" strokeweight="2.25pt">
                  <v:stroke startarrow="open" joinstyle="miter"/>
                </v:shape>
                <v:shape id="Straight Arrow Connector 327" o:spid="_x0000_s1327" type="#_x0000_t32" style="position:absolute;left:38052;top:53895;width:4522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iuH0MYAAADcAAAADwAAAGRycy9kb3ducmV2LnhtbESPT2vCQBTE74LfYXkFb7pRsbXRVfyD&#10;0JNi2h56e2SfSWr2bciuMfbTu0LB4zAzv2Hmy9aUoqHaFZYVDAcRCOLU6oIzBV+fu/4UhPPIGkvL&#10;pOBGDpaLbmeOsbZXPlKT+EwECLsYFeTeV7GULs3JoBvYijh4J1sb9EHWmdQ1XgPclHIURa/SYMFh&#10;IceKNjml5+RiFFBz2I/by/v6Z3L0dqS/t4ff6Z9SvZd2NQPhqfXP8H/7QysYvw3hcSYc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rh9DGAAAA3AAAAA8AAAAAAAAA&#10;AAAAAAAAoQIAAGRycy9kb3ducmV2LnhtbFBLBQYAAAAABAAEAPkAAACUAwAAAAA=&#10;" strokecolor="black [3213]" strokeweight="2.25pt">
                  <v:stroke endarrow="open" joinstyle="miter"/>
                </v:shape>
                <v:shape id="TextBox 48" o:spid="_x0000_s1328" type="#_x0000_t202" style="position:absolute;left:48259;top:28528;width:31907;height:42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7BhcUA&#10;AADcAAAADwAAAGRycy9kb3ducmV2LnhtbESPzW7CMBCE75V4B2uReisOKRQIGFTRIvVG+XmAVbzE&#10;IfE6il0IPH2NVKnH0cx8o1msOluLC7W+dKxgOEhAEOdOl1woOB42L1MQPiBrrB2Tght5WC17TwvM&#10;tLvyji77UIgIYZ+hAhNCk0npc0MW/cA1xNE7udZiiLItpG7xGuG2lmmSvEmLJccFgw2tDeXV/scq&#10;mCZ2W1Wz9Nvb0X04NusP99mclXrud+9zEIG68B/+a39pBa+TFB5n4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DsGF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Connection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TextBox 49" o:spid="_x0000_s1329" type="#_x0000_t202" style="position:absolute;left:86870;top:32103;width:20817;height:424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JkHsUA&#10;AADcAAAADwAAAGRycy9kb3ducmV2LnhtbESPzW7CMBCE75V4B2uRuBWHn1IIGIRoK3HjpzzAKl7i&#10;kHgdxQZCnx5XqtTjaGa+0SxWra3EjRpfOFYw6CcgiDOnC84VnL6/XqcgfEDWWDkmBQ/ysFp2XhaY&#10;anfnA92OIRcRwj5FBSaEOpXSZ4Ys+r6riaN3do3FEGWTS93gPcJtJYdJMpEWC44LBmvaGMrK49Uq&#10;mCZ2V5az4d7b8c/gzWw+3Gd9UarXbddzEIHa8B/+a2+1gtH7CH7PxCMgl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QmQe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RANAP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TextBox 50" o:spid="_x0000_s1330" type="#_x0000_t202" style="position:absolute;left:87253;top:40115;width:22727;height:42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v8asQA&#10;AADcAAAADwAAAGRycy9kb3ducmV2LnhtbESPzW7CMBCE70i8g7VI3IrDTymkGIQoSNxaKA+wirdx&#10;SLyOYhcCT48rVeI4mplvNItVaytxocYXjhUMBwkI4szpgnMFp+/dywyED8gaK8ek4EYeVstuZ4Gp&#10;dlc+0OUYchEh7FNUYEKoUyl9ZsiiH7iaOHo/rrEYomxyqRu8Rrit5ChJptJiwXHBYE0bQ1l5/LUK&#10;Zon9LMv56MvbyX34ajYfblufler32vU7iEBteIb/23utYPw2gb8z8QjI5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r/Gr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RANAP </w:t>
                        </w:r>
                        <w:proofErr w:type="spellStart"/>
                        <w:r>
                          <w:rPr>
                            <w:rFonts w:ascii="Century Gothic" w:hAnsi="Century Gothic" w:cstheme="minorBidi"/>
                            <w:b/>
                            <w:bCs/>
                            <w:color w:val="000000" w:themeColor="text1"/>
                            <w:kern w:val="24"/>
                            <w:sz w:val="28"/>
                            <w:szCs w:val="28"/>
                            <w:lang w:val="fr-FR"/>
                          </w:rPr>
                          <w:t>Response</w:t>
                        </w:r>
                        <w:proofErr w:type="spellEnd"/>
                      </w:p>
                    </w:txbxContent>
                  </v:textbox>
                </v:shape>
                <v:shape id="TextBox 51" o:spid="_x0000_s1331" type="#_x0000_t202" style="position:absolute;left:48861;top:38641;width:33807;height:42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dZ8cQA&#10;AADcAAAADwAAAGRycy9kb3ducmV2LnhtbESPzW7CMBCE70i8g7VI3IoDFAopBiFopd74KQ+wirdx&#10;SLyOYgOBp68rVeI4mplvNItVaytxpcYXjhUMBwkI4szpgnMFp+/PlxkIH5A1Vo5JwZ08rJbdzgJT&#10;7W58oOsx5CJC2KeowIRQp1L6zJBFP3A1cfR+XGMxRNnkUjd4i3BbyVGSTKXFguOCwZo2hrLyeLEK&#10;ZondleV8tPf29TGcmM3WfdRnpfq9dv0OIlAbnuH/9pdWMH6bwN+Ze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nWfH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Connection </w:t>
                        </w:r>
                        <w:proofErr w:type="spellStart"/>
                        <w:r>
                          <w:rPr>
                            <w:rFonts w:ascii="Century Gothic" w:hAnsi="Century Gothic" w:cstheme="minorBidi"/>
                            <w:b/>
                            <w:bCs/>
                            <w:color w:val="000000" w:themeColor="text1"/>
                            <w:kern w:val="24"/>
                            <w:sz w:val="28"/>
                            <w:szCs w:val="28"/>
                            <w:lang w:val="fr-FR"/>
                          </w:rPr>
                          <w:t>Response</w:t>
                        </w:r>
                        <w:proofErr w:type="spellEnd"/>
                      </w:p>
                    </w:txbxContent>
                  </v:textbox>
                </v:shape>
                <v:shape id="TextBox 52" o:spid="_x0000_s1332" type="#_x0000_t202" style="position:absolute;left:49593;top:44177;width:25020;height:42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XHhsQA&#10;AADcAAAADwAAAGRycy9kb3ducmV2LnhtbESPzW7CMBCE70i8g7VI3MABWgopBiFopd74KQ+wirdx&#10;SLyOYgOBp68rVeI4mplvNItVaytxpcYXjhWMhgkI4szpgnMFp+/PwQyED8gaK8ek4E4eVstuZ4Gp&#10;djc+0PUYchEh7FNUYEKoUyl9ZsiiH7qaOHo/rrEYomxyqRu8Rbit5DhJptJiwXHBYE0bQ1l5vFgF&#10;s8TuynI+3nv78hi9ms3WfdRnpfq9dv0OIlAbnuH/9pdWMHmbwt+ZeATk8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1x4b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Radio </w:t>
                        </w:r>
                        <w:proofErr w:type="spellStart"/>
                        <w:r>
                          <w:rPr>
                            <w:rFonts w:ascii="Century Gothic" w:hAnsi="Century Gothic" w:cstheme="minorBidi"/>
                            <w:b/>
                            <w:bCs/>
                            <w:color w:val="000000" w:themeColor="text1"/>
                            <w:kern w:val="24"/>
                            <w:sz w:val="28"/>
                            <w:szCs w:val="28"/>
                            <w:lang w:val="fr-FR"/>
                          </w:rPr>
                          <w:t>Bearer</w:t>
                        </w:r>
                        <w:proofErr w:type="spellEnd"/>
                        <w:r>
                          <w:rPr>
                            <w:rFonts w:ascii="Century Gothic" w:hAnsi="Century Gothic" w:cstheme="minorBidi"/>
                            <w:b/>
                            <w:bCs/>
                            <w:color w:val="000000" w:themeColor="text1"/>
                            <w:kern w:val="24"/>
                            <w:sz w:val="28"/>
                            <w:szCs w:val="28"/>
                            <w:lang w:val="fr-FR"/>
                          </w:rPr>
                          <w:t xml:space="preserve"> Setup</w:t>
                        </w:r>
                      </w:p>
                    </w:txbxContent>
                  </v:textbox>
                </v:shape>
                <v:shape id="TextBox 53" o:spid="_x0000_s1333" type="#_x0000_t202" style="position:absolute;left:49593;top:50612;width:37521;height:424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liHcQA&#10;AADcAAAADwAAAGRycy9kb3ducmV2LnhtbESPzW7CMBCE75V4B2uReisO/5BiEKJF4sZP+wCreInT&#10;xOsodiHw9BipUo+jmflGs1i1thIXanzhWEG/l4AgzpwuOFfw/bV9m4HwAVlj5ZgU3MjDatl5WWCq&#10;3ZWPdDmFXEQI+xQVmBDqVEqfGbLoe64mjt7ZNRZDlE0udYPXCLeVHCTJRFosOC4YrGljKCtPv1bB&#10;LLH7spwPDt6O7v2x2Xy4z/pHqdduu34HEagN/+G/9k4rGE6n8DwTj4BcP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5Yh3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Radio </w:t>
                        </w:r>
                        <w:proofErr w:type="spellStart"/>
                        <w:r>
                          <w:rPr>
                            <w:rFonts w:ascii="Century Gothic" w:hAnsi="Century Gothic" w:cstheme="minorBidi"/>
                            <w:b/>
                            <w:bCs/>
                            <w:color w:val="000000" w:themeColor="text1"/>
                            <w:kern w:val="24"/>
                            <w:sz w:val="28"/>
                            <w:szCs w:val="28"/>
                            <w:lang w:val="fr-FR"/>
                          </w:rPr>
                          <w:t>Bearer</w:t>
                        </w:r>
                        <w:proofErr w:type="spellEnd"/>
                        <w:r>
                          <w:rPr>
                            <w:rFonts w:ascii="Century Gothic" w:hAnsi="Century Gothic" w:cstheme="minorBidi"/>
                            <w:b/>
                            <w:bCs/>
                            <w:color w:val="000000" w:themeColor="text1"/>
                            <w:kern w:val="24"/>
                            <w:sz w:val="28"/>
                            <w:szCs w:val="28"/>
                            <w:lang w:val="fr-FR"/>
                          </w:rPr>
                          <w:t xml:space="preserve"> Setup Complete</w:t>
                        </w:r>
                      </w:p>
                    </w:txbxContent>
                  </v:textbox>
                </v:shape>
                <v:oval id="Oval 334" o:spid="_x0000_s1334" style="position:absolute;left:81407;top:32591;width:3889;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N1cQA&#10;AADcAAAADwAAAGRycy9kb3ducmV2LnhtbERPy2rCQBTdF/oPwxXcFJ1owErqKCL4aBHFtN1fM9ck&#10;NHMnZMYk7dd3FoUuD+e9WPWmEi01rrSsYDKOQBBnVpecK/h4347mIJxH1lhZJgXf5GC1fHxYYKJt&#10;xxdqU5+LEMIuQQWF93UipcsKMujGtiYO3M02Bn2ATS51g10IN5WcRtFMGiw5NBRY06ag7Cu9GwUz&#10;gz/XaNfdXuPPt9P5dIyf2nav1HDQr19AeOr9v/jPfdAK4uewNpwJR0A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6/jdXEAAAA3AAAAA8AAAAAAAAAAAAAAAAAmAIAAGRycy9k&#10;b3ducmV2LnhtbFBLBQYAAAAABAAEAPUAAACJAwAAAAA=&#10;" fillcolor="#2da2bf" strokecolor="#1f4d78 [1604]" strokeweight="1pt">
                  <v:stroke joinstyle="miter"/>
                </v:oval>
                <v:oval id="Oval 335" o:spid="_x0000_s1335" style="position:absolute;left:81534;top:55340;width:3905;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MoTscA&#10;AADcAAAADwAAAGRycy9kb3ducmV2LnhtbESPW0vDQBSE34X+h+UUfJF2o4G2pt0UEbyVUrGX99Ps&#10;yYVmz4bsmkR/vSsIPg4z8w2zWg+mFh21rrKs4HYagSDOrK64UHA8PE0WIJxH1lhbJgVf5GCdjq5W&#10;mGjb8wd1e1+IAGGXoILS+yaR0mUlGXRT2xAHL7etQR9kW0jdYh/gppZ3UTSTBisOCyU29FhSdtl/&#10;GgUzg9/n6LnP3+LTZve+28Y3Xfei1PV4eFiC8DT4//Bf+1UriOf38HsmHAGZ/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HzKE7HAAAA3AAAAA8AAAAAAAAAAAAAAAAAmAIAAGRy&#10;cy9kb3ducmV2LnhtbFBLBQYAAAAABAAEAPUAAACMAwAAAAA=&#10;" fillcolor="#2da2bf" strokecolor="#1f4d78 [1604]" strokeweight="1pt">
                  <v:stroke joinstyle="miter"/>
                </v:oval>
                <v:shape id="Picture 336" o:spid="_x0000_s1336" type="#_x0000_t75" style="position:absolute;left:41751;top:20669;width:14208;height:3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PVnnAAAAA3AAAAA8AAABkcnMvZG93bnJldi54bWxET8tqAjEU3Rf6D+EWuquZWqgyGkWkBYeu&#10;fOD6klxnBic3QxIz4983C8Hl4byX69F2IpEPrWMFn5MCBLF2puVawen4+zEHESKywc4xKbhTgPXq&#10;9WWJpXED7ykdYi1yCIcSFTQx9qWUQTdkMUxcT5y5i/MWY4a+lsbjkMNtJ6dF8S0ttpwbGuxp25C+&#10;Hm5WAdbnXTVNQ6puOunK32fbH/en1PvbuFmAiDTGp/jh3hkFX/M8P5/JR0Cu/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vg9WecAAAADcAAAADwAAAAAAAAAAAAAAAACfAgAA&#10;ZHJzL2Rvd25yZXYueG1sUEsFBgAAAAAEAAQA9wAAAIwDAAAAAA==&#10;">
                  <v:imagedata r:id="rId46" o:title=""/>
                </v:shape>
                <v:shape id="Picture 337" o:spid="_x0000_s1337" type="#_x0000_t75" style="position:absolute;left:63150;top:20669;width:16621;height:3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9C/AvEAAAA3AAAAA8AAABkcnMvZG93bnJldi54bWxEj0+LwjAUxO/CfofwFvYimnYFkWoUWVio&#10;6MU/eH40z7bYvHSTrK3f3giCx2FmfsMsVr1pxI2cry0rSMcJCOLC6ppLBafj72gGwgdkjY1lUnAn&#10;D6vlx2CBmbYd7+l2CKWIEPYZKqhCaDMpfVGRQT+2LXH0LtYZDFG6UmqHXYSbRn4nyVQarDkuVNjS&#10;T0XF9fBvFJzzbXrfbOz5b+hydwzrfbeTvVJfn/16DiJQH97hVzvXCiazFJ5n4hGQyw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9C/AvEAAAA3AAAAA8AAAAAAAAAAAAAAAAA&#10;nwIAAGRycy9kb3ducmV2LnhtbFBLBQYAAAAABAAEAPcAAACQAwAAAAA=&#10;">
                  <v:imagedata r:id="rId60" o:title=""/>
                </v:shape>
                <v:shape id="Picture 338" o:spid="_x0000_s1338" type="#_x0000_t75" style="position:absolute;left:86312;top:21161;width:17288;height:25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4lbCrFAAAA3AAAAA8AAABkcnMvZG93bnJldi54bWxEj0FrwkAUhO+C/2F5BW+6qYEaU1eRQqW0&#10;J7UUj4/sMwnNvg27m5j667uC4HGYmW+Y1WYwjejJ+dqygudZAoK4sLrmUsH38X2agfABWWNjmRT8&#10;kYfNejxaYa7thffUH0IpIoR9jgqqENpcSl9UZNDPbEscvbN1BkOUrpTa4SXCTSPnSfIiDdYcFyps&#10;6a2i4vfQGQWfy13584WnNO0XTnfher52Wa/U5GnYvoIINIRH+N7+0ArSbA63M/EIyP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JWwqxQAAANwAAAAPAAAAAAAAAAAAAAAA&#10;AJ8CAABkcnMvZG93bnJldi54bWxQSwUGAAAAAAQABAD3AAAAkQMAAAAA&#10;">
                  <v:imagedata r:id="rId61" o:title=""/>
                </v:shape>
                <v:shape id="Picture 339" o:spid="_x0000_s1339" type="#_x0000_t75" style="position:absolute;left:80041;top:2905;width:7541;height:90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I7nW3GAAAA3AAAAA8AAABkcnMvZG93bnJldi54bWxEj09rwkAUxO9Cv8PyCt50Y22LRFcRa6AF&#10;L/65eHvJPpNo9m3Y3ca0n75bKPQ4zMxvmMWqN43oyPnasoLJOAFBXFhdc6ngdMxGMxA+IGtsLJOC&#10;L/KwWj4MFphqe+c9dYdQighhn6KCKoQ2ldIXFRn0Y9sSR+9incEQpSuldniPcNPIpyR5lQZrjgsV&#10;trSpqLgdPo2Ccue2L3oX8nP2/I3ZR/6WF91VqeFjv56DCNSH//Bf+10rmM6m8HsmHgG5/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judbcYAAADcAAAADwAAAAAAAAAAAAAA&#10;AACfAgAAZHJzL2Rvd25yZXYueG1sUEsFBgAAAAAEAAQA9wAAAJIDAAAAAA==&#10;">
                  <v:imagedata r:id="rId62" o:title=""/>
                </v:shape>
                <v:shape id="Picture 340" o:spid="_x0000_s1340" type="#_x0000_t75" style="position:absolute;left:82677;top:11160;width:4619;height:70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yuY4bFAAAA3AAAAA8AAABkcnMvZG93bnJldi54bWxEj1FLw0AQhN+F/odjC75Ic0m1JcRciwiC&#10;Vfpg7Q9Yc2sSzO6Fu7ON/94ThD4OM/MNU28nHtSJfOidGCiyHBRJ42wvrYHj+9OiBBUiisXBCRn4&#10;oQDbzeyqxsq6s7zR6RBblSASKjTQxThWWoemI8aQuZEkeZ/OM8Ykfautx3OC86CXeb7WjL2khQ5H&#10;euyo+Tp8s4Ebv3/94OWeRy52Kyp3xer4UhhzPZ8e7kFFmuIl/N9+tgZuyzv4O5OOgN7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MrmOGxQAAANwAAAAPAAAAAAAAAAAAAAAA&#10;AJ8CAABkcnMvZG93bnJldi54bWxQSwUGAAAAAAQABAD3AAAAkQMAAAAA&#10;">
                  <v:imagedata r:id="rId63" o:title=""/>
                </v:shape>
                <v:shape id="Picture 341" o:spid="_x0000_s1341" type="#_x0000_t75" style="position:absolute;left:28575;top:35115;width:5445;height:50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aQLX/EAAAA3AAAAA8AAABkcnMvZG93bnJldi54bWxEj1FrwkAQhN8L/Q/HFvpWL1oUiZ4igiLY&#10;UpvU9yW3TVJzuyF3avrvewXBx2FmvmHmy9416kKdr4UNDAcJKOJCbM2lga988zIF5QOyxUaYDPyS&#10;h+Xi8WGOqZUrf9IlC6WKEPYpGqhCaFOtfVGRQz+Qljh639I5DFF2pbYdXiPcNXqUJBPtsOa4UGFL&#10;64qKU3Z2BujjPV/RcbuXtyw/6HH7IzvJjXl+6lczUIH6cA/f2jtr4HU6hv8z8Qjox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aQLX/EAAAA3AAAAA8AAAAAAAAAAAAAAAAA&#10;nwIAAGRycy9kb3ducmV2LnhtbFBLBQYAAAAABAAEAPcAAACQAwAAAAA=&#10;">
                  <v:imagedata r:id="rId64" o:title=""/>
                </v:shape>
                <v:shape id="Picture 342" o:spid="_x0000_s1342" type="#_x0000_t75" style="position:absolute;left:86312;top:50784;width:5429;height:50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CswjEAAAA3AAAAA8AAABkcnMvZG93bnJldi54bWxEj1FrwkAQhN8L/Q/HFvpWL7YoEj1FBItQ&#10;izap70tum6TmdkPuqvHfewXBx2FmvmFmi9416kSdr4UNDAcJKOJCbM2lge98/TIB5QOyxUaYDFzI&#10;w2L++DDD1MqZv+iUhVJFCPsUDVQhtKnWvqjIoR9ISxy9H+kchii7UtsOzxHuGv2aJGPtsOa4UGFL&#10;q4qKY/bnDNDuM1/S4f1Dtlm+16P2VzaSG/P81C+noAL14R6+tTfWwNtkDP9n4hHQ8y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ZCswjEAAAA3AAAAA8AAAAAAAAAAAAAAAAA&#10;nwIAAGRycy9kb3ducmV2LnhtbFBLBQYAAAAABAAEAPcAAACQAwAAAAA=&#10;">
                  <v:imagedata r:id="rId64" o:title=""/>
                </v:shape>
                <w10:anchorlock/>
              </v:group>
            </w:pict>
          </mc:Fallback>
        </mc:AlternateContent>
      </w:r>
    </w:p>
    <w:p w:rsidR="00640872" w:rsidRDefault="00640872" w:rsidP="00640872">
      <w:pPr>
        <w:rPr>
          <w:b/>
          <w:bCs/>
          <w:lang w:val="fr-FR"/>
        </w:rPr>
      </w:pPr>
    </w:p>
    <w:p w:rsidR="00640872" w:rsidRPr="00CE21FD" w:rsidRDefault="00640872" w:rsidP="00640872">
      <w:pPr>
        <w:rPr>
          <w:i/>
          <w:iCs/>
        </w:rPr>
      </w:pPr>
      <w:proofErr w:type="spellStart"/>
      <w:r w:rsidRPr="00CE21FD">
        <w:rPr>
          <w:i/>
          <w:iCs/>
        </w:rPr>
        <w:t>CS_RAB_Setup_Success_Rate</w:t>
      </w:r>
      <w:proofErr w:type="spellEnd"/>
      <w:r w:rsidRPr="00CE21FD">
        <w:rPr>
          <w:i/>
          <w:iCs/>
        </w:rPr>
        <w:t xml:space="preserve"> (All) = </w:t>
      </w:r>
      <w:proofErr w:type="spellStart"/>
      <w:r w:rsidRPr="00CE21FD">
        <w:rPr>
          <w:i/>
          <w:iCs/>
        </w:rPr>
        <w:t>CS_RAB_SetupSuccess</w:t>
      </w:r>
      <w:proofErr w:type="spellEnd"/>
      <w:r w:rsidRPr="00CE21FD">
        <w:rPr>
          <w:i/>
          <w:iCs/>
        </w:rPr>
        <w:t xml:space="preserve"> (All)/ CS_RAB_ </w:t>
      </w:r>
      <w:proofErr w:type="spellStart"/>
      <w:r w:rsidRPr="00CE21FD">
        <w:rPr>
          <w:i/>
          <w:iCs/>
        </w:rPr>
        <w:t>SetupAttempt</w:t>
      </w:r>
      <w:proofErr w:type="spellEnd"/>
      <w:r w:rsidRPr="00CE21FD">
        <w:rPr>
          <w:i/>
          <w:iCs/>
        </w:rPr>
        <w:t xml:space="preserve"> (All) *100</w:t>
      </w:r>
    </w:p>
    <w:p w:rsidR="00640872" w:rsidRPr="00533AA4" w:rsidRDefault="00533AA4" w:rsidP="00640872">
      <w:pPr>
        <w:rPr>
          <w:b/>
          <w:bCs/>
          <w:lang w:val="fr-FR"/>
        </w:rPr>
      </w:pPr>
      <w:r w:rsidRPr="00533AA4">
        <w:rPr>
          <w:b/>
          <w:bCs/>
          <w:lang w:val="fr-FR"/>
        </w:rPr>
        <w:t xml:space="preserve">PS RAB </w:t>
      </w:r>
      <w:proofErr w:type="spellStart"/>
      <w:r w:rsidRPr="00533AA4">
        <w:rPr>
          <w:b/>
          <w:bCs/>
          <w:lang w:val="fr-FR"/>
        </w:rPr>
        <w:t>Success</w:t>
      </w:r>
      <w:proofErr w:type="spellEnd"/>
      <w:r w:rsidRPr="00533AA4">
        <w:rPr>
          <w:b/>
          <w:bCs/>
          <w:lang w:val="fr-FR"/>
        </w:rPr>
        <w:t xml:space="preserve"> Rate</w:t>
      </w:r>
    </w:p>
    <w:p w:rsidR="00640872" w:rsidRPr="00813A44" w:rsidRDefault="002A30DE" w:rsidP="00640872">
      <w:pPr>
        <w:rPr>
          <w:b/>
          <w:bCs/>
          <w:iCs/>
        </w:rPr>
      </w:pPr>
      <w:r>
        <w:rPr>
          <w:b/>
          <w:bCs/>
          <w:iCs/>
          <w:noProof/>
          <w:lang w:eastAsia="zh-CN"/>
        </w:rPr>
        <mc:AlternateContent>
          <mc:Choice Requires="wpg">
            <w:drawing>
              <wp:inline distT="0" distB="0" distL="0" distR="0">
                <wp:extent cx="5943600" cy="4147185"/>
                <wp:effectExtent l="5715" t="0" r="3810" b="15875"/>
                <wp:docPr id="326" name="Group 3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4147185"/>
                          <a:chOff x="28575" y="3413"/>
                          <a:chExt cx="79597" cy="55546"/>
                        </a:xfrm>
                      </wpg:grpSpPr>
                      <wps:wsp>
                        <wps:cNvPr id="327" name="TextBox 7"/>
                        <wps:cNvSpPr txBox="1">
                          <a:spLocks noChangeArrowheads="1"/>
                        </wps:cNvSpPr>
                        <wps:spPr bwMode="auto">
                          <a:xfrm>
                            <a:off x="36450" y="11654"/>
                            <a:ext cx="48583" cy="45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txbxContent>
                        </wps:txbx>
                        <wps:bodyPr rot="0" vert="horz" wrap="square" lIns="91440" tIns="45720" rIns="91440" bIns="45720" anchor="t" anchorCtr="0" upright="1">
                          <a:spAutoFit/>
                        </wps:bodyPr>
                      </wps:wsp>
                      <pic:pic xmlns:pic="http://schemas.openxmlformats.org/drawingml/2006/picture">
                        <pic:nvPicPr>
                          <pic:cNvPr id="328" name="Picture 34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32194" y="18923"/>
                            <a:ext cx="6477" cy="863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9" name="Picture 34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54864" y="18923"/>
                            <a:ext cx="6619" cy="87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0" name="Picture 34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77914" y="17240"/>
                            <a:ext cx="6699" cy="10398"/>
                          </a:xfrm>
                          <a:prstGeom prst="rect">
                            <a:avLst/>
                          </a:prstGeom>
                          <a:noFill/>
                          <a:extLst>
                            <a:ext uri="{909E8E84-426E-40DD-AFC4-6F175D3DCCD1}">
                              <a14:hiddenFill xmlns:a14="http://schemas.microsoft.com/office/drawing/2010/main">
                                <a:solidFill>
                                  <a:srgbClr val="FFFFFF"/>
                                </a:solidFill>
                              </a14:hiddenFill>
                            </a:ext>
                          </a:extLst>
                        </pic:spPr>
                      </pic:pic>
                      <wps:wsp>
                        <wps:cNvPr id="331" name="Straight Connector 348"/>
                        <wps:cNvCnPr>
                          <a:cxnSpLocks noChangeShapeType="1"/>
                        </wps:cNvCnPr>
                        <wps:spPr bwMode="auto">
                          <a:xfrm>
                            <a:off x="35607" y="29448"/>
                            <a:ext cx="0" cy="29511"/>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32" name="Straight Connector 349"/>
                        <wps:cNvCnPr>
                          <a:cxnSpLocks noChangeShapeType="1"/>
                        </wps:cNvCnPr>
                        <wps:spPr bwMode="auto">
                          <a:xfrm>
                            <a:off x="58166" y="27638"/>
                            <a:ext cx="63" cy="31321"/>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33" name="Straight Connector 350"/>
                        <wps:cNvCnPr>
                          <a:cxnSpLocks noChangeShapeType="1"/>
                        </wps:cNvCnPr>
                        <wps:spPr bwMode="auto">
                          <a:xfrm flipH="1">
                            <a:off x="81264" y="27638"/>
                            <a:ext cx="0" cy="31321"/>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34" name="Straight Connector 351"/>
                        <wps:cNvCnPr>
                          <a:cxnSpLocks noChangeShapeType="1"/>
                        </wps:cNvCnPr>
                        <wps:spPr bwMode="auto">
                          <a:xfrm>
                            <a:off x="104394" y="27416"/>
                            <a:ext cx="0" cy="31543"/>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35" name="Straight Arrow Connector 352"/>
                        <wps:cNvCnPr>
                          <a:cxnSpLocks noChangeShapeType="1"/>
                        </wps:cNvCnPr>
                        <wps:spPr bwMode="auto">
                          <a:xfrm>
                            <a:off x="35607" y="32321"/>
                            <a:ext cx="45244"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336" name="Straight Arrow Connector 353"/>
                        <wps:cNvCnPr>
                          <a:cxnSpLocks noChangeShapeType="1"/>
                        </wps:cNvCnPr>
                        <wps:spPr bwMode="auto">
                          <a:xfrm>
                            <a:off x="81264" y="35925"/>
                            <a:ext cx="22939"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337" name="Straight Arrow Connector 354"/>
                        <wps:cNvCnPr>
                          <a:cxnSpLocks noChangeShapeType="1"/>
                        </wps:cNvCnPr>
                        <wps:spPr bwMode="auto">
                          <a:xfrm>
                            <a:off x="81470" y="39528"/>
                            <a:ext cx="22924"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338" name="Straight Arrow Connector 355"/>
                        <wps:cNvCnPr>
                          <a:cxnSpLocks noChangeShapeType="1"/>
                        </wps:cNvCnPr>
                        <wps:spPr bwMode="auto">
                          <a:xfrm>
                            <a:off x="36036" y="42402"/>
                            <a:ext cx="45228"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339" name="Straight Arrow Connector 356"/>
                        <wps:cNvCnPr>
                          <a:cxnSpLocks noChangeShapeType="1"/>
                        </wps:cNvCnPr>
                        <wps:spPr bwMode="auto">
                          <a:xfrm>
                            <a:off x="35433" y="48164"/>
                            <a:ext cx="45227"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340" name="Straight Arrow Connector 357"/>
                        <wps:cNvCnPr>
                          <a:cxnSpLocks noChangeShapeType="1"/>
                        </wps:cNvCnPr>
                        <wps:spPr bwMode="auto">
                          <a:xfrm>
                            <a:off x="36036" y="54641"/>
                            <a:ext cx="45228"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341" name="TextBox 21"/>
                        <wps:cNvSpPr txBox="1">
                          <a:spLocks noChangeArrowheads="1"/>
                        </wps:cNvSpPr>
                        <wps:spPr bwMode="auto">
                          <a:xfrm>
                            <a:off x="46246" y="29285"/>
                            <a:ext cx="31125" cy="41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Connection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342" name="TextBox 22"/>
                        <wps:cNvSpPr txBox="1">
                          <a:spLocks noChangeArrowheads="1"/>
                        </wps:cNvSpPr>
                        <wps:spPr bwMode="auto">
                          <a:xfrm>
                            <a:off x="84854" y="32849"/>
                            <a:ext cx="20308" cy="41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RANAP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343" name="TextBox 23"/>
                        <wps:cNvSpPr txBox="1">
                          <a:spLocks noChangeArrowheads="1"/>
                        </wps:cNvSpPr>
                        <wps:spPr bwMode="auto">
                          <a:xfrm>
                            <a:off x="85228" y="40860"/>
                            <a:ext cx="22170" cy="41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RANAP </w:t>
                              </w:r>
                              <w:proofErr w:type="spellStart"/>
                              <w:r>
                                <w:rPr>
                                  <w:rFonts w:ascii="Century Gothic" w:hAnsi="Century Gothic" w:cstheme="minorBidi"/>
                                  <w:b/>
                                  <w:bCs/>
                                  <w:color w:val="000000" w:themeColor="text1"/>
                                  <w:kern w:val="24"/>
                                  <w:sz w:val="28"/>
                                  <w:szCs w:val="28"/>
                                  <w:lang w:val="fr-FR"/>
                                </w:rPr>
                                <w:t>Response</w:t>
                              </w:r>
                              <w:proofErr w:type="spellEnd"/>
                            </w:p>
                          </w:txbxContent>
                        </wps:txbx>
                        <wps:bodyPr rot="0" vert="horz" wrap="none" lIns="91440" tIns="45720" rIns="91440" bIns="45720" anchor="t" anchorCtr="0" upright="1">
                          <a:spAutoFit/>
                        </wps:bodyPr>
                      </wps:wsp>
                      <wps:wsp>
                        <wps:cNvPr id="344" name="TextBox 24"/>
                        <wps:cNvSpPr txBox="1">
                          <a:spLocks noChangeArrowheads="1"/>
                        </wps:cNvSpPr>
                        <wps:spPr bwMode="auto">
                          <a:xfrm>
                            <a:off x="46833" y="39398"/>
                            <a:ext cx="32978" cy="41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Connection </w:t>
                              </w:r>
                              <w:proofErr w:type="spellStart"/>
                              <w:r>
                                <w:rPr>
                                  <w:rFonts w:ascii="Century Gothic" w:hAnsi="Century Gothic" w:cstheme="minorBidi"/>
                                  <w:b/>
                                  <w:bCs/>
                                  <w:color w:val="000000" w:themeColor="text1"/>
                                  <w:kern w:val="24"/>
                                  <w:sz w:val="28"/>
                                  <w:szCs w:val="28"/>
                                  <w:lang w:val="fr-FR"/>
                                </w:rPr>
                                <w:t>Response</w:t>
                              </w:r>
                              <w:proofErr w:type="spellEnd"/>
                            </w:p>
                          </w:txbxContent>
                        </wps:txbx>
                        <wps:bodyPr rot="0" vert="horz" wrap="none" lIns="91440" tIns="45720" rIns="91440" bIns="45720" anchor="t" anchorCtr="0" upright="1">
                          <a:spAutoFit/>
                        </wps:bodyPr>
                      </wps:wsp>
                      <wps:wsp>
                        <wps:cNvPr id="345" name="TextBox 25"/>
                        <wps:cNvSpPr txBox="1">
                          <a:spLocks noChangeArrowheads="1"/>
                        </wps:cNvSpPr>
                        <wps:spPr bwMode="auto">
                          <a:xfrm>
                            <a:off x="47573" y="44926"/>
                            <a:ext cx="24406" cy="41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Radio </w:t>
                              </w:r>
                              <w:proofErr w:type="spellStart"/>
                              <w:r>
                                <w:rPr>
                                  <w:rFonts w:ascii="Century Gothic" w:hAnsi="Century Gothic" w:cstheme="minorBidi"/>
                                  <w:b/>
                                  <w:bCs/>
                                  <w:color w:val="000000" w:themeColor="text1"/>
                                  <w:kern w:val="24"/>
                                  <w:sz w:val="28"/>
                                  <w:szCs w:val="28"/>
                                  <w:lang w:val="fr-FR"/>
                                </w:rPr>
                                <w:t>Bearer</w:t>
                              </w:r>
                              <w:proofErr w:type="spellEnd"/>
                              <w:r>
                                <w:rPr>
                                  <w:rFonts w:ascii="Century Gothic" w:hAnsi="Century Gothic" w:cstheme="minorBidi"/>
                                  <w:b/>
                                  <w:bCs/>
                                  <w:color w:val="000000" w:themeColor="text1"/>
                                  <w:kern w:val="24"/>
                                  <w:sz w:val="28"/>
                                  <w:szCs w:val="28"/>
                                  <w:lang w:val="fr-FR"/>
                                </w:rPr>
                                <w:t xml:space="preserve"> Setup</w:t>
                              </w:r>
                            </w:p>
                          </w:txbxContent>
                        </wps:txbx>
                        <wps:bodyPr rot="0" vert="horz" wrap="none" lIns="91440" tIns="45720" rIns="91440" bIns="45720" anchor="t" anchorCtr="0" upright="1">
                          <a:spAutoFit/>
                        </wps:bodyPr>
                      </wps:wsp>
                      <wps:wsp>
                        <wps:cNvPr id="346" name="TextBox 26"/>
                        <wps:cNvSpPr txBox="1">
                          <a:spLocks noChangeArrowheads="1"/>
                        </wps:cNvSpPr>
                        <wps:spPr bwMode="auto">
                          <a:xfrm>
                            <a:off x="47573" y="51373"/>
                            <a:ext cx="36601" cy="41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Radio </w:t>
                              </w:r>
                              <w:proofErr w:type="spellStart"/>
                              <w:r>
                                <w:rPr>
                                  <w:rFonts w:ascii="Century Gothic" w:hAnsi="Century Gothic" w:cstheme="minorBidi"/>
                                  <w:b/>
                                  <w:bCs/>
                                  <w:color w:val="000000" w:themeColor="text1"/>
                                  <w:kern w:val="24"/>
                                  <w:sz w:val="28"/>
                                  <w:szCs w:val="28"/>
                                  <w:lang w:val="fr-FR"/>
                                </w:rPr>
                                <w:t>Bearer</w:t>
                              </w:r>
                              <w:proofErr w:type="spellEnd"/>
                              <w:r>
                                <w:rPr>
                                  <w:rFonts w:ascii="Century Gothic" w:hAnsi="Century Gothic" w:cstheme="minorBidi"/>
                                  <w:b/>
                                  <w:bCs/>
                                  <w:color w:val="000000" w:themeColor="text1"/>
                                  <w:kern w:val="24"/>
                                  <w:sz w:val="28"/>
                                  <w:szCs w:val="28"/>
                                  <w:lang w:val="fr-FR"/>
                                </w:rPr>
                                <w:t xml:space="preserve"> Setup Complete</w:t>
                              </w:r>
                            </w:p>
                          </w:txbxContent>
                        </wps:txbx>
                        <wps:bodyPr rot="0" vert="horz" wrap="none" lIns="91440" tIns="45720" rIns="91440" bIns="45720" anchor="t" anchorCtr="0" upright="1">
                          <a:spAutoFit/>
                        </wps:bodyPr>
                      </wps:wsp>
                      <wps:wsp>
                        <wps:cNvPr id="347" name="Oval 364"/>
                        <wps:cNvSpPr>
                          <a:spLocks noChangeArrowheads="1"/>
                        </wps:cNvSpPr>
                        <wps:spPr bwMode="auto">
                          <a:xfrm>
                            <a:off x="79390" y="33337"/>
                            <a:ext cx="3890"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348" name="Oval 365"/>
                        <wps:cNvSpPr>
                          <a:spLocks noChangeArrowheads="1"/>
                        </wps:cNvSpPr>
                        <wps:spPr bwMode="auto">
                          <a:xfrm>
                            <a:off x="79517" y="56086"/>
                            <a:ext cx="3890"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pic:pic xmlns:pic="http://schemas.openxmlformats.org/drawingml/2006/picture">
                        <pic:nvPicPr>
                          <pic:cNvPr id="349" name="Picture 36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100631" y="18335"/>
                            <a:ext cx="7541" cy="908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0" name="Picture 36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85137" y="21145"/>
                            <a:ext cx="15478" cy="42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1" name="Picture 36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39735" y="21431"/>
                            <a:ext cx="14208" cy="37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2" name="Picture 36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61134" y="21431"/>
                            <a:ext cx="16605" cy="37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3" name="Picture 37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77501" y="3413"/>
                            <a:ext cx="7922" cy="876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4" name="Picture 37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80518" y="12176"/>
                            <a:ext cx="4460" cy="674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5" name="Picture 37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28575" y="35115"/>
                            <a:ext cx="5445" cy="50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56" name="Picture 37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83629" y="51006"/>
                            <a:ext cx="5429" cy="508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343" o:spid="_x0000_s1343" style="width:468pt;height:326.55pt;mso-position-horizontal-relative:char;mso-position-vertical-relative:line" coordorigin="28575,3413" coordsize="79597,555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">
                <v:shape id="TextBox 7" o:spid="_x0000_s1344" type="#_x0000_t202" style="position:absolute;left:36450;top:11654;width:48583;height:459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0wYDMMA&#10;AADcAAAADwAAAGRycy9kb3ducmV2LnhtbESPQWvCQBSE7wX/w/IEb3Wj0laiq4hV8NBLbbw/ss9s&#10;MPs2ZF9N/PfdQqHHYWa+YdbbwTfqTl2sAxuYTTNQxGWwNVcGiq/j8xJUFGSLTWAy8KAI283oaY25&#10;DT1/0v0slUoQjjkacCJtrnUsHXmM09ASJ+8aOo+SZFdp22Gf4L7R8yx71R5rTgsOW9o7Km/nb29A&#10;xO5mj+Lg4+kyfLz3LitfsDBmMh52K1BCg/yH/9ona2Axf4PfM+kI6M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0wYDMMAAADcAAAADwAAAAAAAAAAAAAAAACYAgAAZHJzL2Rv&#10;d25yZXYueG1sUEsFBgAAAAAEAAQA9QAAAIgDAAAAAA==&#10;" filled="f" stroked="f">
                  <v:textbox style="mso-fit-shape-to-text:t">
                    <w:txbxContent>
                      <w:p w:rsidR="00533AA4" w:rsidRDefault="00533AA4" w:rsidP="00640872"/>
                    </w:txbxContent>
                  </v:textbox>
                </v:shape>
                <v:shape id="Picture 345" o:spid="_x0000_s1345" type="#_x0000_t75" style="position:absolute;left:32194;top:18923;width:6477;height:86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aqfzbEAAAA3AAAAA8AAABkcnMvZG93bnJldi54bWxET8tqwkAU3Qv9h+EW3NXJA3xEx2DFSqWb&#10;1ur+krkmoZk7ITNN0n59Z1FweTjvTT6aRvTUudqygngWgSAurK65VHD5fHlagnAeWWNjmRT8kIN8&#10;+zDZYKbtwB/Un30pQgi7DBVU3reZlK6oyKCb2ZY4cDfbGfQBdqXUHQ4h3DQyiaK5NFhzaKiwpX1F&#10;xdf52yhYrqJh8Xw9vo/709vu95DEl3R1VWr6OO7WIDyN/i7+d79qBWkS1oYz4QjI7R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aqfzbEAAAA3AAAAA8AAAAAAAAAAAAAAAAA&#10;nwIAAGRycy9kb3ducmV2LnhtbFBLBQYAAAAABAAEAPcAAACQAwAAAAA=&#10;">
                  <v:imagedata r:id="rId56" o:title=""/>
                </v:shape>
                <v:shape id="Picture 346" o:spid="_x0000_s1346" type="#_x0000_t75" style="position:absolute;left:54864;top:18923;width:6619;height:8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4ArGAAAA3AAAAA8AAABkcnMvZG93bnJldi54bWxEj09rwkAUxO9Cv8PyCr3VTS34J7qKFgq1&#10;BzEaPD+yzyQ0+zbsbjT203eFgsdhZn7DLFa9acSFnK8tK3gbJiCIC6trLhXkx8/XKQgfkDU2lknB&#10;jTyslk+DBabaXjmjyyGUIkLYp6igCqFNpfRFRQb90LbE0TtbZzBE6UqpHV4j3DRylCRjabDmuFBh&#10;Sx8VFT+HzijYfU+y7jZx3Wa/LfPsdzs+5Q6Vennu13MQgfrwCP+3v7SC99EM7mfiEZDL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GH/gCsYAAADcAAAADwAAAAAAAAAAAAAA&#10;AACfAgAAZHJzL2Rvd25yZXYueG1sUEsFBgAAAAAEAAQA9wAAAJIDAAAAAA==&#10;">
                  <v:imagedata r:id="rId57" o:title=""/>
                </v:shape>
                <v:shape id="Picture 347" o:spid="_x0000_s1347" type="#_x0000_t75" style="position:absolute;left:77914;top:17240;width:6699;height:103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85iPDAAAA3AAAAA8AAABkcnMvZG93bnJldi54bWxET11rwjAUfRf8D+EKexmabjKRahQZOERk&#10;aB0be7s017bY3NQks/XfLw+Cj4fzPV92phZXcr6yrOBllIAgzq2uuFDwdVwPpyB8QNZYWyYFN/Kw&#10;XPR7c0y1bflA1ywUIoawT1FBGUKTSunzkgz6kW2II3eyzmCI0BVSO2xjuKnla5JMpMGKY0OJDb2X&#10;lJ+zP6Pg+3fn3tqParqhz0vG2/1+9/zTKvU06FYzEIG68BDf3RutYDyO8+OZeATk4h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H7zmI8MAAADcAAAADwAAAAAAAAAAAAAAAACf&#10;AgAAZHJzL2Rvd25yZXYueG1sUEsFBgAAAAAEAAQA9wAAAI8DAAAAAA==&#10;">
                  <v:imagedata r:id="rId58" o:title=""/>
                </v:shape>
                <v:line id="Straight Connector 348" o:spid="_x0000_s1348" style="position:absolute;visibility:visible;mso-wrap-style:square" from="35607,29448" to="35607,58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Z++MMAAADcAAAADwAAAGRycy9kb3ducmV2LnhtbESPQYvCMBSE78L+h/AW9qapCiLVKLLr&#10;gosnrQePj+bZVJuX0mTb+u+NIHgcZuYbZrnubSVaanzpWMF4lIAgzp0uuVBwyn6HcxA+IGusHJOC&#10;O3lYrz4GS0y16/hA7TEUIkLYp6jAhFCnUvrckEU/cjVx9C6usRiibAqpG+wi3FZykiQzabHkuGCw&#10;pm9D+e34bxW05+6sT53Jrqb822dm2+7uP1Kpr89+swARqA/v8Ku90wqm0zE8z8QjIF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WfvjDAAAA3AAAAA8AAAAAAAAAAAAA&#10;AAAAoQIAAGRycy9kb3ducmV2LnhtbFBLBQYAAAAABAAEAPkAAACRAwAAAAA=&#10;" strokecolor="black [3213]" strokeweight="2.25pt">
                  <v:stroke joinstyle="miter"/>
                </v:line>
                <v:line id="Straight Connector 349" o:spid="_x0000_s1349" style="position:absolute;visibility:visible;mso-wrap-style:square" from="58166,27638" to="58229,58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YTgj8QAAADcAAAADwAAAGRycy9kb3ducmV2LnhtbESPzWrDMBCE74G+g9hCb7HcBEJwLJvS&#10;H0jpKXEOOS7W1nJrrYyl2s7bV4FAjsPMfMPk5Ww7MdLgW8cKnpMUBHHtdMuNglP1sdyC8AFZY+eY&#10;FFzIQ1k8LHLMtJv4QOMxNCJC2GeowITQZ1L62pBFn7ieOHrfbrAYohwaqQecItx2cpWmG2mx5bhg&#10;sKdXQ/Xv8c8qGM/TWZ8mU/2Y9vOrMu/j/vImlXp6nF92IALN4R6+tfdawXq9guuZeARk8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hOCPxAAAANwAAAAPAAAAAAAAAAAA&#10;AAAAAKECAABkcnMvZG93bnJldi54bWxQSwUGAAAAAAQABAD5AAAAkgMAAAAA&#10;" strokecolor="black [3213]" strokeweight="2.25pt">
                  <v:stroke joinstyle="miter"/>
                </v:line>
                <v:line id="Straight Connector 350" o:spid="_x0000_s1350" style="position:absolute;flip:x;visibility:visible;mso-wrap-style:square" from="81264,27638" to="81264,58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UntMQAAADcAAAADwAAAGRycy9kb3ducmV2LnhtbESPzWrDMBCE74W8g9hCbo3cGkJwIptS&#10;CJSQ0ObnAbbSxja1VkaSHeftq0Khx2FmvmE21WQ7MZIPrWMFz4sMBLF2puVaweW8fVqBCBHZYOeY&#10;FNwpQFXOHjZYGHfjI42nWIsE4VCggibGvpAy6IYshoXriZN3dd5iTNLX0ni8Jbjt5EuWLaXFltNC&#10;gz29NaS/T4NVsPvwB8w/v456NVzvIy+1HvReqfnj9LoGEWmK/+G/9rtRkOc5/J5JR0CW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pSe0xAAAANwAAAAPAAAAAAAAAAAA&#10;AAAAAKECAABkcnMvZG93bnJldi54bWxQSwUGAAAAAAQABAD5AAAAkgMAAAAA&#10;" strokecolor="black [3213]" strokeweight="2.25pt">
                  <v:stroke joinstyle="miter"/>
                </v:line>
                <v:line id="Straight Connector 351" o:spid="_x0000_s1351" style="position:absolute;visibility:visible;mso-wrap-style:square" from="104394,27416" to="104394,58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HdYMMAAADcAAAADwAAAGRycy9kb3ducmV2LnhtbESPQWvCQBSE7wX/w/KE3urGKiLRVURb&#10;UDxpPHh8ZJ/ZaPZtyG6T+O+7QqHHYWa+YZbr3laipcaXjhWMRwkI4tzpkgsFl+z7Yw7CB2SNlWNS&#10;8CQP69XgbYmpdh2fqD2HQkQI+xQVmBDqVEqfG7LoR64mjt7NNRZDlE0hdYNdhNtKfibJTFosOS4Y&#10;rGlrKH+cf6yC9tpd9aUz2d2Uh2Nmvtr9cyeVeh/2mwWIQH34D/+191rBZDKF15l4BO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Uh3WDDAAAA3AAAAA8AAAAAAAAAAAAA&#10;AAAAoQIAAGRycy9kb3ducmV2LnhtbFBLBQYAAAAABAAEAPkAAACRAwAAAAA=&#10;" strokecolor="black [3213]" strokeweight="2.25pt">
                  <v:stroke joinstyle="miter"/>
                </v:line>
                <v:shape id="Straight Arrow Connector 352" o:spid="_x0000_s1352" type="#_x0000_t32" style="position:absolute;left:35607;top:32321;width:452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o4E8YAAADcAAAADwAAAGRycy9kb3ducmV2LnhtbESPT2vCQBTE74V+h+UVequbGpQYXaVa&#10;BE8V/x28PbLPJG32bciuMfrp3YLgcZiZ3zCTWWcq0VLjSssKPnsRCOLM6pJzBfvd8iMB4Tyyxsoy&#10;KbiSg9n09WWCqbYX3lC79bkIEHYpKii8r1MpXVaQQdezNXHwTrYx6INscqkbvAS4qWQ/iobSYMlh&#10;ocCaFgVlf9uzUUDt+ifuzqP5cbDxtq8P3+vf5KbU+1v3NQbhqfPP8KO90grieAD/Z8IRkN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t6OBPGAAAA3AAAAA8AAAAAAAAA&#10;AAAAAAAAoQIAAGRycy9kb3ducmV2LnhtbFBLBQYAAAAABAAEAPkAAACUAwAAAAA=&#10;" strokecolor="black [3213]" strokeweight="2.25pt">
                  <v:stroke endarrow="open" joinstyle="miter"/>
                </v:shape>
                <v:shape id="Straight Arrow Connector 353" o:spid="_x0000_s1353" type="#_x0000_t32" style="position:absolute;left:81264;top:35925;width:2293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imZMUAAADcAAAADwAAAGRycy9kb3ducmV2LnhtbESPQWvCQBSE7wX/w/KE3upGQyVNXUUt&#10;gidFWw/eHtnXJJp9G7JrTP31riD0OMzMN8xk1plKtNS40rKC4SACQZxZXXKu4Od79ZaAcB5ZY2WZ&#10;FPyRg9m09zLBVNsr76jd+1wECLsUFRTe16mULivIoBvYmjh4v7Yx6INscqkbvAa4qeQoisbSYMlh&#10;ocCalgVl5/3FKKB2u4m7y8fi+L7zdqQPX9tTclPqtd/NP0F46vx/+NleawVxPIbHmXAE5PQ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imZMUAAADcAAAADwAAAAAAAAAA&#10;AAAAAAChAgAAZHJzL2Rvd25yZXYueG1sUEsFBgAAAAAEAAQA+QAAAJMDAAAAAA==&#10;" strokecolor="black [3213]" strokeweight="2.25pt">
                  <v:stroke endarrow="open" joinstyle="miter"/>
                </v:shape>
                <v:shape id="Straight Arrow Connector 354" o:spid="_x0000_s1354" type="#_x0000_t32" style="position:absolute;left:81470;top:39528;width:229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niHsUAAADcAAAADwAAAGRycy9kb3ducmV2LnhtbESPQWsCMRSE74X+h/AKvWm2Wq2uRrFW&#10;Sz3W9uDxsXnuLt28LEnU6K83gtDjMDPfMNN5NI04kvO1ZQUv3QwEcWF1zaWC3591ZwTCB2SNjWVS&#10;cCYP89njwxRzbU/8TcdtKEWCsM9RQRVCm0vpi4oM+q5tiZO3t85gSNKVUjs8JbhpZC/LhtJgzWmh&#10;wpaWFRV/24NRsLtsPle6dvHj/bVoL3G8Gg0GmVLPT3ExAREohv/wvf2lFfT7b3A7k46AnF0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vniHsUAAADcAAAADwAAAAAAAAAA&#10;AAAAAAChAgAAZHJzL2Rvd25yZXYueG1sUEsFBgAAAAAEAAQA+QAAAJMDAAAAAA==&#10;" strokecolor="black [3213]" strokeweight="2.25pt">
                  <v:stroke startarrow="open" joinstyle="miter"/>
                </v:shape>
                <v:shape id="Straight Arrow Connector 355" o:spid="_x0000_s1355" type="#_x0000_t32" style="position:absolute;left:36036;top:42402;width:4522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2Z2bMEAAADcAAAADwAAAGRycy9kb3ducmV2LnhtbERPyW7CMBC9I/EP1iD1VpyyVBAwiK0I&#10;jqU9cBzFQxI1Hke2Cy5fjw+VOD69fb6MphFXcr62rOCtn4EgLqyuuVTw/fXxOgHhA7LGxjIp+CMP&#10;y0W3M8dc2xt/0vUUSpFC2OeooAqhzaX0RUUGfd+2xIm7WGcwJOhKqR3eUrhp5CDL3qXBmlNDhS1t&#10;Kip+Tr9Gwfl+3O907eJ2PSrae5zuJuNxptRLL65mIALF8BT/uw9awXCY1qYz6QjIx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3ZnZswQAAANwAAAAPAAAAAAAAAAAAAAAA&#10;AKECAABkcnMvZG93bnJldi54bWxQSwUGAAAAAAQABAD5AAAAjwMAAAAA&#10;" strokecolor="black [3213]" strokeweight="2.25pt">
                  <v:stroke startarrow="open" joinstyle="miter"/>
                </v:shape>
                <v:shape id="Straight Arrow Connector 356" o:spid="_x0000_s1356" type="#_x0000_t32" style="position:absolute;left:35433;top:48164;width:452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rT98UAAADcAAAADwAAAGRycy9kb3ducmV2LnhtbESPQWsCMRSE74L/IbyCN81Wa1lXo6i1&#10;pT1WPXh8bF53l25eliTV1F/fFASPw8x8wyxW0bTiTM43lhU8jjIQxKXVDVcKjofXYQ7CB2SNrWVS&#10;8EseVst+b4GFthf+pPM+VCJB2BeooA6hK6T0ZU0G/ch2xMn7ss5gSNJVUju8JLhp5TjLnqXBhtNC&#10;jR1tayq/9z9Gwen68bbTjYsvm6eyu8bZLp9OM6UGD3E9BxEohnv41n7XCiaTGfyfSUdA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CrT98UAAADcAAAADwAAAAAAAAAA&#10;AAAAAAChAgAAZHJzL2Rvd25yZXYueG1sUEsFBgAAAAAEAAQA+QAAAJMDAAAAAA==&#10;" strokecolor="black [3213]" strokeweight="2.25pt">
                  <v:stroke startarrow="open" joinstyle="miter"/>
                </v:shape>
                <v:shape id="Straight Arrow Connector 357" o:spid="_x0000_s1357" type="#_x0000_t32" style="position:absolute;left:36036;top:54641;width:4522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vo9sIAAADcAAAADwAAAGRycy9kb3ducmV2LnhtbERPy4rCMBTdC/MP4Q7MTlN1FO0YRR0G&#10;XCm+Fu4uzZ222tyUJtbq15uF4PJw3pNZYwpRU+Vyywq6nQgEcWJ1zqmCw/6vPQLhPLLGwjIpuJOD&#10;2fSjNcFY2xtvqd75VIQQdjEqyLwvYyldkpFB17ElceD+bWXQB1ilUld4C+GmkL0oGkqDOYeGDEta&#10;ZpRcdlejgOrNut9cx4vTYOttTx9/N+fRQ6mvz2b+A8JT49/il3ulFfS/w/xwJhwBOX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wvo9sIAAADcAAAADwAAAAAAAAAAAAAA&#10;AAChAgAAZHJzL2Rvd25yZXYueG1sUEsFBgAAAAAEAAQA+QAAAJADAAAAAA==&#10;" strokecolor="black [3213]" strokeweight="2.25pt">
                  <v:stroke endarrow="open" joinstyle="miter"/>
                </v:shape>
                <v:shape id="TextBox 21" o:spid="_x0000_s1358" type="#_x0000_t202" style="position:absolute;left:46246;top:29285;width:31125;height:414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CVT8QA&#10;AADcAAAADwAAAGRycy9kb3ducmV2LnhtbESPwW7CMBBE75X4B2uRegMnQCsIGFRBK3ErBT5gFS9x&#10;SLyOYhdSvh4jIfU4mpk3msWqs7W4UOtLxwrSYQKCOHe65ELB8fA1mILwAVlj7ZgU/JGH1bL3ssBM&#10;uyv/0GUfChEh7DNUYEJoMil9bsiiH7qGOHon11oMUbaF1C1eI9zWcpQk79JiyXHBYENrQ3m1/7UK&#10;pon9rqrZaOft5Ja+mfXGfTZnpV773cccRKAu/Ief7a1WMJ6k8DgTj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wlU/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Connection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TextBox 22" o:spid="_x0000_s1359" type="#_x0000_t202" style="position:absolute;left:84854;top:32849;width:20308;height:414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ILOMQA&#10;AADcAAAADwAAAGRycy9kb3ducmV2LnhtbESPwW7CMBBE75X4B2uRegOHQCsIGFRBK3ErBT5gFS9x&#10;SLyOYhdSvh4jIfU4mpk3msWqs7W4UOtLxwpGwwQEce50yYWC4+FrMAXhA7LG2jEp+CMPq2XvZYGZ&#10;dlf+ocs+FCJC2GeowITQZFL63JBFP3QNcfROrrUYomwLqVu8RritZZok79JiyXHBYENrQ3m1/7UK&#10;pon9rqpZuvN2chu9mfXGfTZnpV773cccRKAu/Ief7a1WMJ6k8DgTj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FiCzj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RANAP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TextBox 23" o:spid="_x0000_s1360" type="#_x0000_t202" style="position:absolute;left:85228;top:40860;width:22170;height:414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6uo8UA&#10;AADcAAAADwAAAGRycy9kb3ducmV2LnhtbESPzW7CMBCE70h9B2sr9Vac8FPREIMqaKXegLQPsIqX&#10;OE28jmIDKU+PK1XiOJqZbzT5erCtOFPva8cK0nECgrh0uuZKwffXx/MChA/IGlvHpOCXPKxXD6Mc&#10;M+0ufKBzESoRIewzVGBC6DIpfWnIoh+7jjh6R9dbDFH2ldQ9XiLctnKSJC/SYs1xwWBHG0NlU5ys&#10;gkVid03zOtl7O7umc7PZuvfuR6mnx+FtCSLQEO7h//anVjCdTeHvTDwC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Lq6j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RANAP </w:t>
                        </w:r>
                        <w:proofErr w:type="spellStart"/>
                        <w:r>
                          <w:rPr>
                            <w:rFonts w:ascii="Century Gothic" w:hAnsi="Century Gothic" w:cstheme="minorBidi"/>
                            <w:b/>
                            <w:bCs/>
                            <w:color w:val="000000" w:themeColor="text1"/>
                            <w:kern w:val="24"/>
                            <w:sz w:val="28"/>
                            <w:szCs w:val="28"/>
                            <w:lang w:val="fr-FR"/>
                          </w:rPr>
                          <w:t>Response</w:t>
                        </w:r>
                        <w:proofErr w:type="spellEnd"/>
                      </w:p>
                    </w:txbxContent>
                  </v:textbox>
                </v:shape>
                <v:shape id="TextBox 24" o:spid="_x0000_s1361" type="#_x0000_t202" style="position:absolute;left:46833;top:39398;width:32978;height:41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c218UA&#10;AADcAAAADwAAAGRycy9kb3ducmV2LnhtbESPwW7CMBBE70j9B2sr9VacQKggxUEVFKk3KPABq3iJ&#10;08TrKHYh9OvrSpU4jmbmjWa5GmwrLtT72rGCdJyAIC6drrlScDpun+cgfEDW2DomBTfysCoeRkvM&#10;tbvyJ10OoRIRwj5HBSaELpfSl4Ys+rHriKN3dr3FEGVfSd3jNcJtKydJ8iIt1hwXDHa0NlQ2h2+r&#10;YJ7YXdMsJntvs590ZtYb9959KfX0OLy9ggg0hHv4v/2hFUyzDP7OxCMg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xzbX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Connection </w:t>
                        </w:r>
                        <w:proofErr w:type="spellStart"/>
                        <w:r>
                          <w:rPr>
                            <w:rFonts w:ascii="Century Gothic" w:hAnsi="Century Gothic" w:cstheme="minorBidi"/>
                            <w:b/>
                            <w:bCs/>
                            <w:color w:val="000000" w:themeColor="text1"/>
                            <w:kern w:val="24"/>
                            <w:sz w:val="28"/>
                            <w:szCs w:val="28"/>
                            <w:lang w:val="fr-FR"/>
                          </w:rPr>
                          <w:t>Response</w:t>
                        </w:r>
                        <w:proofErr w:type="spellEnd"/>
                      </w:p>
                    </w:txbxContent>
                  </v:textbox>
                </v:shape>
                <v:shape id="TextBox 25" o:spid="_x0000_s1362" type="#_x0000_t202" style="position:absolute;left:47573;top:44926;width:24406;height:414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uTTMUA&#10;AADcAAAADwAAAGRycy9kb3ducmV2LnhtbESPzW7CMBCE75V4B2srcQMn/FQ0xCAEReqtbdoHWMVL&#10;nCZeR7GBlKevKyH1OJqZbzT5drCtuFDva8cK0mkCgrh0uuZKwdfncbIC4QOyxtYxKfghD9vN6CHH&#10;TLsrf9ClCJWIEPYZKjAhdJmUvjRk0U9dRxy9k+sthij7SuoerxFuWzlLkidpsea4YLCjvaGyKc5W&#10;wSqxb03zPHv3dnFLl2Z/cC/dt1Ljx2G3BhFoCP/he/tVK5gvlvB3Jh4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i5NM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Radio </w:t>
                        </w:r>
                        <w:proofErr w:type="spellStart"/>
                        <w:r>
                          <w:rPr>
                            <w:rFonts w:ascii="Century Gothic" w:hAnsi="Century Gothic" w:cstheme="minorBidi"/>
                            <w:b/>
                            <w:bCs/>
                            <w:color w:val="000000" w:themeColor="text1"/>
                            <w:kern w:val="24"/>
                            <w:sz w:val="28"/>
                            <w:szCs w:val="28"/>
                            <w:lang w:val="fr-FR"/>
                          </w:rPr>
                          <w:t>Bearer</w:t>
                        </w:r>
                        <w:proofErr w:type="spellEnd"/>
                        <w:r>
                          <w:rPr>
                            <w:rFonts w:ascii="Century Gothic" w:hAnsi="Century Gothic" w:cstheme="minorBidi"/>
                            <w:b/>
                            <w:bCs/>
                            <w:color w:val="000000" w:themeColor="text1"/>
                            <w:kern w:val="24"/>
                            <w:sz w:val="28"/>
                            <w:szCs w:val="28"/>
                            <w:lang w:val="fr-FR"/>
                          </w:rPr>
                          <w:t xml:space="preserve"> Setup</w:t>
                        </w:r>
                      </w:p>
                    </w:txbxContent>
                  </v:textbox>
                </v:shape>
                <v:shape id="TextBox 26" o:spid="_x0000_s1363" type="#_x0000_t202" style="position:absolute;left:47573;top:51373;width:36601;height:414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kNO8UA&#10;AADcAAAADwAAAGRycy9kb3ducmV2LnhtbESPzWrDMBCE74G+g9hCb43s/JjEjRxK0kJu+WkfYLE2&#10;lmtrZSw1cfv0VaCQ4zAz3zCr9WBbcaHe144VpOMEBHHpdM2Vgs+P9+cFCB+QNbaOScEPeVgXD6MV&#10;5tpd+UiXU6hEhLDPUYEJocul9KUhi37sOuLonV1vMUTZV1L3eI1w28pJkmTSYs1xwWBHG0Nlc/q2&#10;ChaJ3TfNcnLwdvabzs1m6966L6WeHofXFxCBhnAP/7d3WsF0lsHtTDwCsv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Q07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Radio </w:t>
                        </w:r>
                        <w:proofErr w:type="spellStart"/>
                        <w:r>
                          <w:rPr>
                            <w:rFonts w:ascii="Century Gothic" w:hAnsi="Century Gothic" w:cstheme="minorBidi"/>
                            <w:b/>
                            <w:bCs/>
                            <w:color w:val="000000" w:themeColor="text1"/>
                            <w:kern w:val="24"/>
                            <w:sz w:val="28"/>
                            <w:szCs w:val="28"/>
                            <w:lang w:val="fr-FR"/>
                          </w:rPr>
                          <w:t>Bearer</w:t>
                        </w:r>
                        <w:proofErr w:type="spellEnd"/>
                        <w:r>
                          <w:rPr>
                            <w:rFonts w:ascii="Century Gothic" w:hAnsi="Century Gothic" w:cstheme="minorBidi"/>
                            <w:b/>
                            <w:bCs/>
                            <w:color w:val="000000" w:themeColor="text1"/>
                            <w:kern w:val="24"/>
                            <w:sz w:val="28"/>
                            <w:szCs w:val="28"/>
                            <w:lang w:val="fr-FR"/>
                          </w:rPr>
                          <w:t xml:space="preserve"> Setup Complete</w:t>
                        </w:r>
                      </w:p>
                    </w:txbxContent>
                  </v:textbox>
                </v:shape>
                <v:oval id="Oval 364" o:spid="_x0000_s1364" style="position:absolute;left:79390;top:33337;width:3890;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zTGscA&#10;AADcAAAADwAAAGRycy9kb3ducmV2LnhtbESPW0vDQBSE34X+h+UUfJF2o5FW0m6KCN5KqdjL+2n2&#10;5EKzZ0N2TaK/3i0IPg4z8w2zXA2mFh21rrKs4HYagSDOrK64UHDYP08eQDiPrLG2TAq+ycEqHV0t&#10;MdG250/qdr4QAcIuQQWl900ipctKMuimtiEOXm5bgz7ItpC6xT7ATS3vomgmDVYcFkps6Kmk7Lz7&#10;MgpmBn9O0Uufv8fH9fZju4lvuu5Vqevx8LgA4Wnw/+G/9ptWEN/P4XImHAGZ/g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M0xrHAAAA3AAAAA8AAAAAAAAAAAAAAAAAmAIAAGRy&#10;cy9kb3ducmV2LnhtbFBLBQYAAAAABAAEAPUAAACMAwAAAAA=&#10;" fillcolor="#2da2bf" strokecolor="#1f4d78 [1604]" strokeweight="1pt">
                  <v:stroke joinstyle="miter"/>
                </v:oval>
                <v:oval id="Oval 365" o:spid="_x0000_s1365" style="position:absolute;left:79517;top:56086;width:3890;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NHaMMA&#10;AADcAAAADwAAAGRycy9kb3ducmV2LnhtbERPTWvCQBC9C/0Pywi9iG40IpK6SiloVUTRtvcxOyah&#10;2dmQXZO0v949FHp8vO/FqjOlaKh2hWUF41EEgji1uuBMwefHejgH4TyyxtIyKfghB6vlU2+BibYt&#10;n6m5+EyEEHYJKsi9rxIpXZqTQTeyFXHgbrY26AOsM6lrbEO4KeUkimbSYMGhIceK3nJKvy93o2Bm&#10;8PcabdrbLv7aH0/HQzxomnelnvvd6wsIT53/F/+5t1pBPA1rw5lwBO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NNHaMMAAADcAAAADwAAAAAAAAAAAAAAAACYAgAAZHJzL2Rv&#10;d25yZXYueG1sUEsFBgAAAAAEAAQA9QAAAIgDAAAAAA==&#10;" fillcolor="#2da2bf" strokecolor="#1f4d78 [1604]" strokeweight="1pt">
                  <v:stroke joinstyle="miter"/>
                </v:oval>
                <v:shape id="Picture 366" o:spid="_x0000_s1366" type="#_x0000_t75" style="position:absolute;left:100631;top:18335;width:7541;height:90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qEB3GAAAA3AAAAA8AAABkcnMvZG93bnJldi54bWxEj0FrwkAUhO9C/8PyCr3VTa0tGl1F2gZa&#10;8FL14u0l+0xis2/D7jam/npXKHgcZuYbZr7sTSM6cr62rOBpmIAgLqyuuVSw22aPExA+IGtsLJOC&#10;P/KwXNwN5phqe+Jv6jahFBHCPkUFVQhtKqUvKjLoh7Yljt7BOoMhSldK7fAU4aaRoyR5lQZrjgsV&#10;tvRWUfGz+TUKyrX7eNHrkO+z8Rmzr/w9L7qjUg/3/WoGIlAfbuH/9qdW8DyewvVMPAJyc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GoQHcYAAADcAAAADwAAAAAAAAAAAAAA&#10;AACfAgAAZHJzL2Rvd25yZXYueG1sUEsFBgAAAAAEAAQA9wAAAJIDAAAAAA==&#10;">
                  <v:imagedata r:id="rId62" o:title=""/>
                </v:shape>
                <v:shape id="Picture 367" o:spid="_x0000_s1367" type="#_x0000_t75" style="position:absolute;left:85137;top:21145;width:15478;height:4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UMG29AAAA3AAAAA8AAABkcnMvZG93bnJldi54bWxET0sKwjAQ3QveIYzgTlMVRatRiiC4Efwh&#10;uBuasS02k9JEW29vFoLLx/uvNq0pxZtqV1hWMBpGIIhTqwvOFFwvu8EchPPIGkvLpOBDDjbrbmeF&#10;sbYNn+h99pkIIexiVJB7X8VSujQng25oK+LAPWxt0AdYZ1LX2IRwU8pxFM2kwYJDQ44VbXNKn+eX&#10;UXBL7pl9yTsf8Nps/XF0WjySVql+r02WIDy1/i/+ufdawWQa5ocz4QjI9Rc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iNQwbb0AAADcAAAADwAAAAAAAAAAAAAAAACfAgAAZHJz&#10;L2Rvd25yZXYueG1sUEsFBgAAAAAEAAQA9wAAAIkDAAAAAA==&#10;">
                  <v:imagedata r:id="rId68" o:title=""/>
                </v:shape>
                <v:shape id="Picture 368" o:spid="_x0000_s1368" type="#_x0000_t75" style="position:absolute;left:39735;top:21431;width:14208;height:3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8j36XDAAAA3AAAAA8AAABkcnMvZG93bnJldi54bWxEj09rAjEUxO+FfofwhN5qVkv/sBqliIKL&#10;p2rp+ZE8dxc3L0sSs+u3bwoFj8PM/IZZrkfbiUQ+tI4VzKYFCGLtTMu1gu/T7vkDRIjIBjvHpOBG&#10;Adarx4cllsYN/EXpGGuRIRxKVNDE2JdSBt2QxTB1PXH2zs5bjFn6WhqPQ4bbTs6L4k1abDkvNNjT&#10;piF9OV6tAqx/9tU8Dam66qQrf3vfbN1BqafJ+LkAEWmM9/B/e28UvLzO4O9MPgJy9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yPfpcMAAADcAAAADwAAAAAAAAAAAAAAAACf&#10;AgAAZHJzL2Rvd25yZXYueG1sUEsFBgAAAAAEAAQA9wAAAI8DAAAAAA==&#10;">
                  <v:imagedata r:id="rId46" o:title=""/>
                </v:shape>
                <v:shape id="Picture 369" o:spid="_x0000_s1369" type="#_x0000_t75" style="position:absolute;left:61134;top:21431;width:16605;height:3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wTjvEAAAA3AAAAA8AAABkcnMvZG93bnJldi54bWxEj0+LwjAUxO/CfofwhL3ImqooSzWKCEJl&#10;vfgHz4/m2Rabl26StfXbbwTB4zAzv2EWq87U4k7OV5YVjIYJCOLc6ooLBefT9usbhA/IGmvLpOBB&#10;HlbLj94CU21bPtD9GAoRIexTVFCG0KRS+rwkg35oG+LoXa0zGKJ0hdQO2wg3tRwnyUwarDgulNjQ&#10;pqT8dvwzCi7Zz+ix29nL78Bl7hTWh3YvO6U++916DiJQF97hVzvTCibTMTzPxCMgl/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HwTjvEAAAA3AAAAA8AAAAAAAAAAAAAAAAA&#10;nwIAAGRycy9kb3ducmV2LnhtbFBLBQYAAAAABAAEAPcAAACQAwAAAAA=&#10;">
                  <v:imagedata r:id="rId60" o:title=""/>
                </v:shape>
                <v:shape id="Picture 370" o:spid="_x0000_s1370" type="#_x0000_t75" style="position:absolute;left:77501;top:3413;width:7922;height:87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XuGz3EAAAA3AAAAA8AAABkcnMvZG93bnJldi54bWxEj0GLwjAUhO8L/ofwBG+aqrhI1yiiCIIi&#10;a/Wwx0fzbLvbvNQm1vrvjSDscZiZb5jZojWlaKh2hWUFw0EEgji1uuBMwfm06U9BOI+ssbRMCh7k&#10;YDHvfMww1vbOR2oSn4kAYRejgtz7KpbSpTkZdANbEQfvYmuDPsg6k7rGe4CbUo6i6FMaLDgs5FjR&#10;Kqf0L7kZBVnS4K/eny7bw/da/+yqK03wqlSv2y6/QHhq/X/43d5qBePJGF5nwhGQ8y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XuGz3EAAAA3AAAAA8AAAAAAAAAAAAAAAAA&#10;nwIAAGRycy9kb3ducmV2LnhtbFBLBQYAAAAABAAEAPcAAACQAwAAAAA=&#10;">
                  <v:imagedata r:id="rId59" o:title=""/>
                </v:shape>
                <v:shape id="Picture 371" o:spid="_x0000_s1371" type="#_x0000_t75" style="position:absolute;left:80518;top:12176;width:4460;height:67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h+BfDAAAA3AAAAA8AAABkcnMvZG93bnJldi54bWxEj0+LwjAUxO+C3yG8hb1puv9UqmmRgqhH&#10;3QXx9miebXabl9Jka/32G2HB4zAzv2FW+WAb0VPnjWMFL9MEBHHptOFKwdfnZrIA4QOyxsYxKbiR&#10;hzwbj1aYanflA/XHUIkIYZ+igjqENpXSlzVZ9FPXEkfv4jqLIcqukrrDa4TbRr4myUxaNBwXamyp&#10;qKn8Of5aBZtTFb6Tw55a6s/b+cyanSkKpZ6fhvUSRKAhPML/7Z1W8PbxDvcz8QjI7A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iH4F8MAAADcAAAADwAAAAAAAAAAAAAAAACf&#10;AgAAZHJzL2Rvd25yZXYueG1sUEsFBgAAAAAEAAQA9wAAAI8DAAAAAA==&#10;">
                  <v:imagedata r:id="rId69" o:title=""/>
                </v:shape>
                <v:shape id="Picture 372" o:spid="_x0000_s1372" type="#_x0000_t75" style="position:absolute;left:28575;top:35115;width:5445;height:50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bE7jTGAAAA3AAAAA8AAABkcnMvZG93bnJldi54bWxEj19Lw0AQxN+FfodjBd/snUqkpL0WKS1W&#10;ROgfsa9Lbk1Cs3shd03jt/cEoY/DzPyGmS0GblRPXai9WHgYG1AkhXe1lBY+D+v7CagQURw2XsjC&#10;DwVYzEc3M8ydv8iO+n0sVYJIyNFCFWObax2KihjD2Lckyfv2HWNMsiu16/CS4NzoR2OeNWMtaaHC&#10;lpYVFaf9mS28vp2Ys+N7v/lYrdZbc+aD2X1Ze3c7vExBRRriNfzf3jgLT1kGf2fSEdDz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sTuNMYAAADcAAAADwAAAAAAAAAAAAAA&#10;AACfAgAAZHJzL2Rvd25yZXYueG1sUEsFBgAAAAAEAAQA9wAAAJIDAAAAAA==&#10;">
                  <v:imagedata r:id="rId70" o:title=""/>
                </v:shape>
                <v:shape id="Picture 373" o:spid="_x0000_s1373" type="#_x0000_t75" style="position:absolute;left:83629;top:51006;width:5429;height:50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WcEPGAAAA3AAAAA8AAABkcnMvZG93bnJldi54bWxEj19rwkAQxN8L/Q7HFnyrd60oJfWUUhQV&#10;KfintK9LbpsEs3shd8b02/eEgo/DzPyGmc57rlVHbai8WHgaGlAkuXeVFBY+j8vHF1AhojisvZCF&#10;Xwown93fTTFz/iJ76g6xUAkiIUMLZYxNpnXIS2IMQ9+QJO/Ht4wxybbQrsVLgnOtn42ZaMZK0kKJ&#10;Db2XlJ8OZ7aw2pyYx9/bbv2xWCx35sxHs/+ydvDQv72CitTHW/i/vXYWRuMJXM+kI6Bn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hZwQ8YAAADcAAAADwAAAAAAAAAAAAAA&#10;AACfAgAAZHJzL2Rvd25yZXYueG1sUEsFBgAAAAAEAAQA9wAAAJIDAAAAAA==&#10;">
                  <v:imagedata r:id="rId70" o:title=""/>
                </v:shape>
                <w10:anchorlock/>
              </v:group>
            </w:pict>
          </mc:Fallback>
        </mc:AlternateContent>
      </w:r>
    </w:p>
    <w:p w:rsidR="00640872" w:rsidRDefault="00640872" w:rsidP="00640872">
      <w:pPr>
        <w:rPr>
          <w:b/>
          <w:bCs/>
          <w:i/>
          <w:iCs/>
        </w:rPr>
      </w:pPr>
    </w:p>
    <w:p w:rsidR="00640872" w:rsidRPr="00CE21FD" w:rsidRDefault="00640872" w:rsidP="00640872">
      <w:proofErr w:type="spellStart"/>
      <w:r w:rsidRPr="00CE21FD">
        <w:rPr>
          <w:i/>
          <w:iCs/>
        </w:rPr>
        <w:t>PS_RAB_Setup_Success_Rate</w:t>
      </w:r>
      <w:proofErr w:type="spellEnd"/>
      <w:r w:rsidRPr="00CE21FD">
        <w:rPr>
          <w:i/>
          <w:iCs/>
        </w:rPr>
        <w:t xml:space="preserve"> (All) = </w:t>
      </w:r>
      <w:proofErr w:type="spellStart"/>
      <w:r w:rsidRPr="00CE21FD">
        <w:rPr>
          <w:i/>
          <w:iCs/>
        </w:rPr>
        <w:t>PS_RAB_SetupSuccess</w:t>
      </w:r>
      <w:proofErr w:type="spellEnd"/>
      <w:r w:rsidRPr="00CE21FD">
        <w:rPr>
          <w:i/>
          <w:iCs/>
        </w:rPr>
        <w:t xml:space="preserve"> (All) / PS_RAB_ </w:t>
      </w:r>
      <w:proofErr w:type="spellStart"/>
      <w:r w:rsidRPr="00CE21FD">
        <w:rPr>
          <w:i/>
          <w:iCs/>
        </w:rPr>
        <w:t>SetupAttempt</w:t>
      </w:r>
      <w:proofErr w:type="spellEnd"/>
      <w:r w:rsidRPr="00CE21FD">
        <w:rPr>
          <w:i/>
          <w:iCs/>
        </w:rPr>
        <w:t xml:space="preserve"> (All) *100</w:t>
      </w:r>
      <w:r w:rsidRPr="00CE21FD">
        <w:t xml:space="preserve"> </w:t>
      </w:r>
    </w:p>
    <w:p w:rsidR="00640872" w:rsidRPr="00640872" w:rsidRDefault="00533AA4" w:rsidP="00640872">
      <w:pPr>
        <w:rPr>
          <w:b/>
          <w:bCs/>
        </w:rPr>
      </w:pPr>
      <w:r>
        <w:rPr>
          <w:b/>
          <w:bCs/>
        </w:rPr>
        <w:t>Call Setup Success Rate</w:t>
      </w:r>
    </w:p>
    <w:p w:rsidR="00640872" w:rsidRPr="00AD6499" w:rsidRDefault="00640872" w:rsidP="00640872">
      <w:pPr>
        <w:jc w:val="both"/>
        <w:rPr>
          <w:bCs/>
        </w:rPr>
      </w:pPr>
      <w:r w:rsidRPr="00AD6499">
        <w:rPr>
          <w:bCs/>
        </w:rPr>
        <w:t xml:space="preserve">This KPI is typically calculated by considering just 2 steps in Call Establishment: RRC Connection Setup and RAB Establishment. </w:t>
      </w:r>
    </w:p>
    <w:p w:rsidR="00640872" w:rsidRPr="00AD6499" w:rsidRDefault="00640872" w:rsidP="00640872">
      <w:pPr>
        <w:jc w:val="both"/>
        <w:rPr>
          <w:bCs/>
        </w:rPr>
      </w:pPr>
      <w:r w:rsidRPr="00AD6499">
        <w:rPr>
          <w:bCs/>
        </w:rPr>
        <w:t>They are assumed to be independent processes, and therefore CSSR was hence calculated as product of the Success Rates of each of these 2 phases.</w:t>
      </w:r>
    </w:p>
    <w:p w:rsidR="00640872" w:rsidRPr="00AD6499" w:rsidRDefault="00533AA4" w:rsidP="00640872">
      <w:pPr>
        <w:rPr>
          <w:b/>
          <w:bCs/>
        </w:rPr>
      </w:pPr>
      <w:r>
        <w:rPr>
          <w:b/>
          <w:bCs/>
        </w:rPr>
        <w:t>CS Call Setup Success Rate</w:t>
      </w:r>
    </w:p>
    <w:p w:rsidR="00640872" w:rsidRDefault="002A30DE" w:rsidP="00640872">
      <w:pPr>
        <w:rPr>
          <w:b/>
          <w:bCs/>
          <w:lang w:val="fr-FR"/>
        </w:rPr>
      </w:pPr>
      <w:r>
        <w:rPr>
          <w:b/>
          <w:bCs/>
          <w:noProof/>
          <w:lang w:eastAsia="zh-CN"/>
        </w:rPr>
        <mc:AlternateContent>
          <mc:Choice Requires="wpg">
            <w:drawing>
              <wp:inline distT="0" distB="0" distL="0" distR="0">
                <wp:extent cx="5949950" cy="3018155"/>
                <wp:effectExtent l="0" t="0" r="0" b="20955"/>
                <wp:docPr id="298" name="Group 3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9950" cy="3018155"/>
                          <a:chOff x="22193" y="15113"/>
                          <a:chExt cx="82655" cy="41925"/>
                        </a:xfrm>
                      </wpg:grpSpPr>
                      <pic:pic xmlns:pic="http://schemas.openxmlformats.org/drawingml/2006/picture">
                        <pic:nvPicPr>
                          <pic:cNvPr id="299" name="Picture 37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28797" y="17716"/>
                            <a:ext cx="6477" cy="863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0" name="Picture 37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51482" y="17716"/>
                            <a:ext cx="6604" cy="87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1" name="Picture 37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74517" y="16033"/>
                            <a:ext cx="6699" cy="1039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02" name="Picture 37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96837" y="15113"/>
                            <a:ext cx="7922" cy="11064"/>
                          </a:xfrm>
                          <a:prstGeom prst="rect">
                            <a:avLst/>
                          </a:prstGeom>
                          <a:noFill/>
                          <a:extLst>
                            <a:ext uri="{909E8E84-426E-40DD-AFC4-6F175D3DCCD1}">
                              <a14:hiddenFill xmlns:a14="http://schemas.microsoft.com/office/drawing/2010/main">
                                <a:solidFill>
                                  <a:srgbClr val="FFFFFF"/>
                                </a:solidFill>
                              </a14:hiddenFill>
                            </a:ext>
                          </a:extLst>
                        </pic:spPr>
                      </pic:pic>
                      <wps:wsp>
                        <wps:cNvPr id="303" name="Straight Connector 379"/>
                        <wps:cNvCnPr>
                          <a:cxnSpLocks noChangeShapeType="1"/>
                        </wps:cNvCnPr>
                        <wps:spPr bwMode="auto">
                          <a:xfrm>
                            <a:off x="32226" y="28241"/>
                            <a:ext cx="0" cy="28797"/>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04" name="Straight Connector 380"/>
                        <wps:cNvCnPr>
                          <a:cxnSpLocks noChangeShapeType="1"/>
                        </wps:cNvCnPr>
                        <wps:spPr bwMode="auto">
                          <a:xfrm flipH="1">
                            <a:off x="54657" y="28241"/>
                            <a:ext cx="127" cy="28797"/>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05" name="Straight Connector 381"/>
                        <wps:cNvCnPr>
                          <a:cxnSpLocks noChangeShapeType="1"/>
                        </wps:cNvCnPr>
                        <wps:spPr bwMode="auto">
                          <a:xfrm>
                            <a:off x="77866" y="28241"/>
                            <a:ext cx="0" cy="28797"/>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06" name="Straight Connector 382"/>
                        <wps:cNvCnPr>
                          <a:cxnSpLocks noChangeShapeType="1"/>
                        </wps:cNvCnPr>
                        <wps:spPr bwMode="auto">
                          <a:xfrm>
                            <a:off x="101012" y="28241"/>
                            <a:ext cx="0" cy="28797"/>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307" name="Straight Arrow Connector 383"/>
                        <wps:cNvCnPr>
                          <a:cxnSpLocks noChangeShapeType="1"/>
                        </wps:cNvCnPr>
                        <wps:spPr bwMode="auto">
                          <a:xfrm>
                            <a:off x="32226" y="31115"/>
                            <a:ext cx="45228"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308" name="Straight Arrow Connector 384"/>
                        <wps:cNvCnPr>
                          <a:cxnSpLocks noChangeShapeType="1"/>
                        </wps:cNvCnPr>
                        <wps:spPr bwMode="auto">
                          <a:xfrm>
                            <a:off x="77866" y="34718"/>
                            <a:ext cx="22940"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309" name="Straight Arrow Connector 385"/>
                        <wps:cNvCnPr>
                          <a:cxnSpLocks noChangeShapeType="1"/>
                        </wps:cNvCnPr>
                        <wps:spPr bwMode="auto">
                          <a:xfrm>
                            <a:off x="78073" y="38322"/>
                            <a:ext cx="22939"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310" name="Straight Arrow Connector 386"/>
                        <wps:cNvCnPr>
                          <a:cxnSpLocks noChangeShapeType="1"/>
                        </wps:cNvCnPr>
                        <wps:spPr bwMode="auto">
                          <a:xfrm>
                            <a:off x="32639" y="41195"/>
                            <a:ext cx="45227"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311" name="Straight Arrow Connector 387"/>
                        <wps:cNvCnPr>
                          <a:cxnSpLocks noChangeShapeType="1"/>
                        </wps:cNvCnPr>
                        <wps:spPr bwMode="auto">
                          <a:xfrm>
                            <a:off x="32035" y="46958"/>
                            <a:ext cx="45228"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312" name="Straight Arrow Connector 388"/>
                        <wps:cNvCnPr>
                          <a:cxnSpLocks noChangeShapeType="1"/>
                        </wps:cNvCnPr>
                        <wps:spPr bwMode="auto">
                          <a:xfrm>
                            <a:off x="32639" y="53435"/>
                            <a:ext cx="45227"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313" name="TextBox 22"/>
                        <wps:cNvSpPr txBox="1">
                          <a:spLocks noChangeArrowheads="1"/>
                        </wps:cNvSpPr>
                        <wps:spPr bwMode="auto">
                          <a:xfrm>
                            <a:off x="42843" y="28079"/>
                            <a:ext cx="32286" cy="42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Connection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314" name="TextBox 23"/>
                        <wps:cNvSpPr txBox="1">
                          <a:spLocks noChangeArrowheads="1"/>
                        </wps:cNvSpPr>
                        <wps:spPr bwMode="auto">
                          <a:xfrm>
                            <a:off x="81454" y="31634"/>
                            <a:ext cx="21065" cy="42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RANAP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315" name="TextBox 24"/>
                        <wps:cNvSpPr txBox="1">
                          <a:spLocks noChangeArrowheads="1"/>
                        </wps:cNvSpPr>
                        <wps:spPr bwMode="auto">
                          <a:xfrm>
                            <a:off x="81851" y="39652"/>
                            <a:ext cx="22997" cy="42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RANAP </w:t>
                              </w:r>
                              <w:proofErr w:type="spellStart"/>
                              <w:r>
                                <w:rPr>
                                  <w:rFonts w:ascii="Century Gothic" w:hAnsi="Century Gothic" w:cstheme="minorBidi"/>
                                  <w:b/>
                                  <w:bCs/>
                                  <w:color w:val="000000" w:themeColor="text1"/>
                                  <w:kern w:val="24"/>
                                  <w:sz w:val="28"/>
                                  <w:szCs w:val="28"/>
                                  <w:lang w:val="fr-FR"/>
                                </w:rPr>
                                <w:t>Response</w:t>
                              </w:r>
                              <w:proofErr w:type="spellEnd"/>
                            </w:p>
                          </w:txbxContent>
                        </wps:txbx>
                        <wps:bodyPr rot="0" vert="horz" wrap="none" lIns="91440" tIns="45720" rIns="91440" bIns="45720" anchor="t" anchorCtr="0" upright="1">
                          <a:spAutoFit/>
                        </wps:bodyPr>
                      </wps:wsp>
                      <wps:wsp>
                        <wps:cNvPr id="316" name="TextBox 25"/>
                        <wps:cNvSpPr txBox="1">
                          <a:spLocks noChangeArrowheads="1"/>
                        </wps:cNvSpPr>
                        <wps:spPr bwMode="auto">
                          <a:xfrm>
                            <a:off x="43452" y="38197"/>
                            <a:ext cx="34209" cy="42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Connection </w:t>
                              </w:r>
                              <w:proofErr w:type="spellStart"/>
                              <w:r>
                                <w:rPr>
                                  <w:rFonts w:ascii="Century Gothic" w:hAnsi="Century Gothic" w:cstheme="minorBidi"/>
                                  <w:b/>
                                  <w:bCs/>
                                  <w:color w:val="000000" w:themeColor="text1"/>
                                  <w:kern w:val="24"/>
                                  <w:sz w:val="28"/>
                                  <w:szCs w:val="28"/>
                                  <w:lang w:val="fr-FR"/>
                                </w:rPr>
                                <w:t>Response</w:t>
                              </w:r>
                              <w:proofErr w:type="spellEnd"/>
                            </w:p>
                          </w:txbxContent>
                        </wps:txbx>
                        <wps:bodyPr rot="0" vert="horz" wrap="none" lIns="91440" tIns="45720" rIns="91440" bIns="45720" anchor="t" anchorCtr="0" upright="1">
                          <a:spAutoFit/>
                        </wps:bodyPr>
                      </wps:wsp>
                      <wps:wsp>
                        <wps:cNvPr id="317" name="TextBox 26"/>
                        <wps:cNvSpPr txBox="1">
                          <a:spLocks noChangeArrowheads="1"/>
                        </wps:cNvSpPr>
                        <wps:spPr bwMode="auto">
                          <a:xfrm>
                            <a:off x="44176" y="43719"/>
                            <a:ext cx="25316" cy="4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Radio </w:t>
                              </w:r>
                              <w:proofErr w:type="spellStart"/>
                              <w:r>
                                <w:rPr>
                                  <w:rFonts w:ascii="Century Gothic" w:hAnsi="Century Gothic" w:cstheme="minorBidi"/>
                                  <w:b/>
                                  <w:bCs/>
                                  <w:color w:val="000000" w:themeColor="text1"/>
                                  <w:kern w:val="24"/>
                                  <w:sz w:val="28"/>
                                  <w:szCs w:val="28"/>
                                  <w:lang w:val="fr-FR"/>
                                </w:rPr>
                                <w:t>Bearer</w:t>
                              </w:r>
                              <w:proofErr w:type="spellEnd"/>
                              <w:r>
                                <w:rPr>
                                  <w:rFonts w:ascii="Century Gothic" w:hAnsi="Century Gothic" w:cstheme="minorBidi"/>
                                  <w:b/>
                                  <w:bCs/>
                                  <w:color w:val="000000" w:themeColor="text1"/>
                                  <w:kern w:val="24"/>
                                  <w:sz w:val="28"/>
                                  <w:szCs w:val="28"/>
                                  <w:lang w:val="fr-FR"/>
                                </w:rPr>
                                <w:t xml:space="preserve"> Setup</w:t>
                              </w:r>
                            </w:p>
                          </w:txbxContent>
                        </wps:txbx>
                        <wps:bodyPr rot="0" vert="horz" wrap="none" lIns="91440" tIns="45720" rIns="91440" bIns="45720" anchor="t" anchorCtr="0" upright="1">
                          <a:spAutoFit/>
                        </wps:bodyPr>
                      </wps:wsp>
                      <wps:wsp>
                        <wps:cNvPr id="318" name="TextBox 27"/>
                        <wps:cNvSpPr txBox="1">
                          <a:spLocks noChangeArrowheads="1"/>
                        </wps:cNvSpPr>
                        <wps:spPr bwMode="auto">
                          <a:xfrm>
                            <a:off x="44176" y="50167"/>
                            <a:ext cx="37966" cy="4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Radio </w:t>
                              </w:r>
                              <w:proofErr w:type="spellStart"/>
                              <w:r>
                                <w:rPr>
                                  <w:rFonts w:ascii="Century Gothic" w:hAnsi="Century Gothic" w:cstheme="minorBidi"/>
                                  <w:b/>
                                  <w:bCs/>
                                  <w:color w:val="000000" w:themeColor="text1"/>
                                  <w:kern w:val="24"/>
                                  <w:sz w:val="28"/>
                                  <w:szCs w:val="28"/>
                                  <w:lang w:val="fr-FR"/>
                                </w:rPr>
                                <w:t>Bearer</w:t>
                              </w:r>
                              <w:proofErr w:type="spellEnd"/>
                              <w:r>
                                <w:rPr>
                                  <w:rFonts w:ascii="Century Gothic" w:hAnsi="Century Gothic" w:cstheme="minorBidi"/>
                                  <w:b/>
                                  <w:bCs/>
                                  <w:color w:val="000000" w:themeColor="text1"/>
                                  <w:kern w:val="24"/>
                                  <w:sz w:val="28"/>
                                  <w:szCs w:val="28"/>
                                  <w:lang w:val="fr-FR"/>
                                </w:rPr>
                                <w:t xml:space="preserve"> Setup Complete</w:t>
                              </w:r>
                            </w:p>
                          </w:txbxContent>
                        </wps:txbx>
                        <wps:bodyPr rot="0" vert="horz" wrap="none" lIns="91440" tIns="45720" rIns="91440" bIns="45720" anchor="t" anchorCtr="0" upright="1">
                          <a:spAutoFit/>
                        </wps:bodyPr>
                      </wps:wsp>
                      <wps:wsp>
                        <wps:cNvPr id="319" name="Oval 395"/>
                        <wps:cNvSpPr>
                          <a:spLocks noChangeArrowheads="1"/>
                        </wps:cNvSpPr>
                        <wps:spPr bwMode="auto">
                          <a:xfrm>
                            <a:off x="75993" y="32131"/>
                            <a:ext cx="3890" cy="1047"/>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320" name="Oval 396"/>
                        <wps:cNvSpPr>
                          <a:spLocks noChangeArrowheads="1"/>
                        </wps:cNvSpPr>
                        <wps:spPr bwMode="auto">
                          <a:xfrm>
                            <a:off x="76120" y="54879"/>
                            <a:ext cx="3905"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pic:pic xmlns:pic="http://schemas.openxmlformats.org/drawingml/2006/picture">
                        <pic:nvPicPr>
                          <pic:cNvPr id="321" name="Picture 39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36337" y="20224"/>
                            <a:ext cx="14209" cy="37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2" name="Picture 39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57737" y="20224"/>
                            <a:ext cx="16621" cy="37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3" name="Picture 39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80899" y="20701"/>
                            <a:ext cx="17287" cy="260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4" name="Picture 40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22193" y="34591"/>
                            <a:ext cx="5429" cy="50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5" name="Picture 40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22193" y="49164"/>
                            <a:ext cx="5429" cy="506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374" o:spid="_x0000_s1374" style="width:468.5pt;height:237.65pt;mso-position-horizontal-relative:char;mso-position-vertical-relative:line" coordorigin="22193,15113" coordsize="82655,419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">
                <v:shape id="Picture 375" o:spid="_x0000_s1375" type="#_x0000_t75" style="position:absolute;left:28797;top:17716;width:6477;height:86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y4HNfGAAAA3AAAAA8AAABkcnMvZG93bnJldi54bWxEj09rwkAUxO+FfoflFXqrG1NQE7MRK1Va&#10;vLT+uT+yzySYfRuyq0n76bsFweMwM79hssVgGnGlztWWFYxHEQjiwuqaSwWH/fplBsJ5ZI2NZVLw&#10;Qw4W+eNDhqm2PX/TdedLESDsUlRQed+mUrqiIoNuZFvi4J1sZ9AH2ZVSd9gHuGlkHEUTabDmsFBh&#10;S6uKivPuYhTMkqifvh03X8Pqc7v8fY/Hh9fkqNTz07Ccg/A0+Hv41v7QCuIkgf8z4QjI/A8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XLgc18YAAADcAAAADwAAAAAAAAAAAAAA&#10;AACfAgAAZHJzL2Rvd25yZXYueG1sUEsFBgAAAAAEAAQA9wAAAJIDAAAAAA==&#10;">
                  <v:imagedata r:id="rId56" o:title=""/>
                </v:shape>
                <v:shape id="Picture 376" o:spid="_x0000_s1376" type="#_x0000_t75" style="position:absolute;left:51482;top:17716;width:6604;height:8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wFffDAAAA3AAAAA8AAABkcnMvZG93bnJldi54bWxET89rwjAUvgv7H8Ib7KapG6h0pkWFwdxh&#10;2Fp2fjRvbVnzUpJU6/765TDw+PH93uaT6cWFnO8sK1guEhDEtdUdNwqq89t8A8IHZI29ZVJwIw95&#10;9jDbYqrtlQu6lKERMYR9igraEIZUSl+3ZNAv7EAcuW/rDIYIXSO1w2sMN718TpKVNNhxbGhxoENL&#10;9U85GgWfH+tivK3duD8dm6r4Pa6+KodKPT1Ou1cQgaZwF/+737WClyTOj2fiEZDZ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vAV98MAAADcAAAADwAAAAAAAAAAAAAAAACf&#10;AgAAZHJzL2Rvd25yZXYueG1sUEsFBgAAAAAEAAQA9wAAAI8DAAAAAA==&#10;">
                  <v:imagedata r:id="rId57" o:title=""/>
                </v:shape>
                <v:shape id="Picture 377" o:spid="_x0000_s1377" type="#_x0000_t75" style="position:absolute;left:74517;top:16033;width:6699;height:103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6ciQXGAAAA3AAAAA8AAABkcnMvZG93bnJldi54bWxEj0FrwkAUhO8F/8PyCr2IbrQokrqKCBUp&#10;IjaK0tsj+5oEs2/T3a1J/323IPQ4zMw3zHzZmVrcyPnKsoLRMAFBnFtdcaHgdHwdzED4gKyxtkwK&#10;fsjDctF7mGOqbcvvdMtCISKEfYoKyhCaVEqfl2TQD21DHL1P6wyGKF0htcM2wk0tx0kylQYrjgsl&#10;NrQuKb9m30bB+WPnJu2mmm1p/5Xx2+Gw619apZ4eu9ULiEBd+A/f21ut4DkZwd+ZeATk4hc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pyJBcYAAADcAAAADwAAAAAAAAAAAAAA&#10;AACfAgAAZHJzL2Rvd25yZXYueG1sUEsFBgAAAAAEAAQA9wAAAJIDAAAAAA==&#10;">
                  <v:imagedata r:id="rId58" o:title=""/>
                </v:shape>
                <v:shape id="Picture 378" o:spid="_x0000_s1378" type="#_x0000_t75" style="position:absolute;left:96837;top:15113;width:7922;height:110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kRkbvDAAAA3AAAAA8AAABkcnMvZG93bnJldi54bWxEj0GLwjAUhO+C/yE8wZumKspSjSKKIKws&#10;bvXg8dE822rzUpts7f77zYLgcZiZb5jFqjWlaKh2hWUFo2EEgji1uuBMwfm0G3yAcB5ZY2mZFPyS&#10;g9Wy21lgrO2Tv6lJfCYChF2MCnLvq1hKl+Zk0A1tRRy8q60N+iDrTOoanwFuSjmOopk0WHBYyLGi&#10;TU7pPfkxCrKkwZs+nK77r+NWXz6rB03xoVS/167nIDy1/h1+tfdawSQaw/+ZcATk8g8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RGRu8MAAADcAAAADwAAAAAAAAAAAAAAAACf&#10;AgAAZHJzL2Rvd25yZXYueG1sUEsFBgAAAAAEAAQA9wAAAI8DAAAAAA==&#10;">
                  <v:imagedata r:id="rId59" o:title=""/>
                </v:shape>
                <v:line id="Straight Connector 379" o:spid="_x0000_s1379" style="position:absolute;visibility:visible;mso-wrap-style:square" from="32226,28241" to="32226,570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SPqcMAAADcAAAADwAAAGRycy9kb3ducmV2LnhtbESPQYvCMBSE78L+h/AW9qbpKohUoyy7&#10;Ci6etB48PppnU21eShPb+u+NIHgcZuYbZrHqbSVaanzpWMH3KAFBnDtdcqHgmG2GMxA+IGusHJOC&#10;O3lYLT8GC0y163hP7SEUIkLYp6jAhFCnUvrckEU/cjVx9M6usRiibAqpG+wi3FZynCRTabHkuGCw&#10;pl9D+fVwswraU3fSx85kF1P+7zKzbrf3P6nU12f/MwcRqA/v8Ku91QomyQSeZ+IRkM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Skj6nDAAAA3AAAAA8AAAAAAAAAAAAA&#10;AAAAoQIAAGRycy9kb3ducmV2LnhtbFBLBQYAAAAABAAEAPkAAACRAwAAAAA=&#10;" strokecolor="black [3213]" strokeweight="2.25pt">
                  <v:stroke joinstyle="miter"/>
                </v:line>
                <v:line id="Straight Connector 380" o:spid="_x0000_s1380" style="position:absolute;flip:x;visibility:visible;mso-wrap-style:square" from="54657,28241" to="54784,570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B1fcMAAADcAAAADwAAAGRycy9kb3ducmV2LnhtbESP0WoCMRRE3wv+Q7iCbzWrFpHVKCII&#10;pVisth9wTa67i5ubJcmu6983BaGPw8ycYVab3taiIx8qxwom4wwEsXam4kLBz/f+dQEiRGSDtWNS&#10;8KAAm/XgZYW5cXc+UXeOhUgQDjkqKGNscimDLsliGLuGOHlX5y3GJH0hjcd7gttaTrNsLi1WnBZK&#10;bGhXkr6dW6vg4+g/cfZ1OelFe310PNe61QelRsN+uwQRqY//4Wf73SiYZW/wdyYdAbn+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AgdX3DAAAA3AAAAA8AAAAAAAAAAAAA&#10;AAAAoQIAAGRycy9kb3ducmV2LnhtbFBLBQYAAAAABAAEAPkAAACRAwAAAAA=&#10;" strokecolor="black [3213]" strokeweight="2.25pt">
                  <v:stroke joinstyle="miter"/>
                </v:line>
                <v:line id="Straight Connector 381" o:spid="_x0000_s1381" style="position:absolute;visibility:visible;mso-wrap-style:square" from="77866,28241" to="77866,570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GyRsMAAADcAAAADwAAAGRycy9kb3ducmV2LnhtbESPQWvCQBSE70L/w/IK3nRTi1JSVynV&#10;guJJ48HjI/vMxmbfhuyaxH/vCoLHYWa+YebL3laipcaXjhV8jBMQxLnTJRcKjtnf6AuED8gaK8ek&#10;4EYelou3wRxT7TreU3sIhYgQ9ikqMCHUqZQ+N2TRj11NHL2zayyGKJtC6ga7CLeVnCTJTFosOS4Y&#10;rOnXUP5/uFoF7ak76WNnsospt7vMrNvNbSWVGr73P98gAvXhFX62N1rBZzKFx5l4BOTi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QBskbDAAAA3AAAAA8AAAAAAAAAAAAA&#10;AAAAoQIAAGRycy9kb3ducmV2LnhtbFBLBQYAAAAABAAEAPkAAACRAwAAAAA=&#10;" strokecolor="black [3213]" strokeweight="2.25pt">
                  <v:stroke joinstyle="miter"/>
                </v:line>
                <v:line id="Straight Connector 382" o:spid="_x0000_s1382" style="position:absolute;visibility:visible;mso-wrap-style:square" from="101012,28241" to="101012,570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MsMcMAAADcAAAADwAAAGRycy9kb3ducmV2LnhtbESPQYvCMBSE78L+h/AW9qbpuiBSjbLs&#10;KiietB48PppnU21eShPb+u+NIHgcZuYbZr7sbSVaanzpWMH3KAFBnDtdcqHgmK2HUxA+IGusHJOC&#10;O3lYLj4Gc0y163hP7SEUIkLYp6jAhFCnUvrckEU/cjVx9M6usRiibAqpG+wi3FZynCQTabHkuGCw&#10;pj9D+fVwswraU3fSx85kF1Nud5lZtZv7v1Tq67P/nYEI1Id3+NXeaAU/yQSeZ+IRkI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TTLDHDAAAA3AAAAA8AAAAAAAAAAAAA&#10;AAAAoQIAAGRycy9kb3ducmV2LnhtbFBLBQYAAAAABAAEAPkAAACRAwAAAAA=&#10;" strokecolor="black [3213]" strokeweight="2.25pt">
                  <v:stroke joinstyle="miter"/>
                </v:line>
                <v:shape id="Straight Arrow Connector 383" o:spid="_x0000_s1383" type="#_x0000_t32" style="position:absolute;left:32226;top:31115;width:4522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jJQsYAAADcAAAADwAAAGRycy9kb3ducmV2LnhtbESPQWvCQBSE70L/w/KE3nSj0qppNqIV&#10;oaeKUQ+9PbKvSdrs25BdY9pf3xUKHoeZ+YZJVr2pRUetqywrmIwjEMS51RUXCk7H3WgBwnlkjbVl&#10;UvBDDlbpwyDBWNsrH6jLfCEChF2MCkrvm1hKl5dk0I1tQxy8T9sa9EG2hdQtXgPc1HIaRc/SYMVh&#10;ocSGXkvKv7OLUUDd/n3WX5abj6eDt1N93u6/Fr9KPQ779QsIT72/h//bb1rBLJrD7Uw4Aj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qIyULGAAAA3AAAAA8AAAAAAAAA&#10;AAAAAAAAoQIAAGRycy9kb3ducmV2LnhtbFBLBQYAAAAABAAEAPkAAACUAwAAAAA=&#10;" strokecolor="black [3213]" strokeweight="2.25pt">
                  <v:stroke endarrow="open" joinstyle="miter"/>
                </v:shape>
                <v:shape id="Straight Arrow Connector 384" o:spid="_x0000_s1384" type="#_x0000_t32" style="position:absolute;left:77866;top:34718;width:229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ddMMMAAADcAAAADwAAAGRycy9kb3ducmV2LnhtbERPy2rCQBTdC/7DcIXudKLSkqaOYlsK&#10;XSnRunB3ydwm0cydkJk86td3FoLLw3mvNoOpREeNKy0rmM8iEMSZ1SXnCn6OX9MYhPPIGivLpOCP&#10;HGzW49EKE217Tqk7+FyEEHYJKii8rxMpXVaQQTezNXHgfm1j0AfY5FI32IdwU8lFFL1IgyWHhgJr&#10;+igoux5ao4C6/W45tK/v5+fU24U+fe4v8U2pp8mwfQPhafAP8d39rRUso7A2nAlHQK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sXXTDDAAAA3AAAAA8AAAAAAAAAAAAA&#10;AAAAoQIAAGRycy9kb3ducmV2LnhtbFBLBQYAAAAABAAEAPkAAACRAwAAAAA=&#10;" strokecolor="black [3213]" strokeweight="2.25pt">
                  <v:stroke endarrow="open" joinstyle="miter"/>
                </v:shape>
                <v:shape id="Straight Arrow Connector 385" o:spid="_x0000_s1385" type="#_x0000_t32" style="position:absolute;left:78073;top:38322;width:2293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YZSsUAAADcAAAADwAAAGRycy9kb3ducmV2LnhtbESPT08CMRTE7yR+h+aZcJNW/gVWCgFE&#10;A0fRg8eX7XN34/Z101YofHprYsJxMjO/ySxWybbiRD40jjU8DhQI4tKZhisNH+8vDzMQISIbbB2T&#10;hgsFWC3vegssjDvzG52OsRIZwqFADXWMXSFlKGuyGAauI87el/MWY5a+ksbjOcNtK4dKTaXFhvNC&#10;jR1tayq/jz9Ww+f18LozjU/Pm3HZXdN8N5tMlNb9+7R+AhEpxVv4v703GkZqDn9n8hGQy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kYZSsUAAADcAAAADwAAAAAAAAAA&#10;AAAAAAChAgAAZHJzL2Rvd25yZXYueG1sUEsFBgAAAAAEAAQA+QAAAJMDAAAAAA==&#10;" strokecolor="black [3213]" strokeweight="2.25pt">
                  <v:stroke startarrow="open" joinstyle="miter"/>
                </v:shape>
                <v:shape id="Straight Arrow Connector 386" o:spid="_x0000_s1386" type="#_x0000_t32" style="position:absolute;left:32639;top:41195;width:452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qUmCsEAAADcAAAADwAAAGRycy9kb3ducmV2LnhtbERPPW/CMBDdK/EfrENiAwdaKggYBC1F&#10;MJZ2YDzFRxIRnyPbgMuvxwNSx6f3PV9G04grOV9bVjAcZCCIC6trLhX8/nz1JyB8QNbYWCYFf+Rh&#10;uei8zDHX9sbfdD2EUqQQ9jkqqEJocyl9UZFBP7AtceJO1hkMCbpSaoe3FG4aOcqyd2mw5tRQYUsf&#10;FRXnw8UoON73242uXfxcvxXtPU43k/E4U6rXjasZiEAx/Iuf7p1W8DpM89OZdATk4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CpSYKwQAAANwAAAAPAAAAAAAAAAAAAAAA&#10;AKECAABkcnMvZG93bnJldi54bWxQSwUGAAAAAAQABAD5AAAAjwMAAAAA&#10;" strokecolor="black [3213]" strokeweight="2.25pt">
                  <v:stroke startarrow="open" joinstyle="miter"/>
                </v:shape>
                <v:shape id="Straight Arrow Connector 387" o:spid="_x0000_s1387" type="#_x0000_t32" style="position:absolute;left:32035;top:46958;width:4522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mDkcUAAADcAAAADwAAAGRycy9kb3ducmV2LnhtbESPS2/CMBCE70j9D9ZW6g2ctKWCgEF9&#10;QEWPPA4cV/GSRMTryHbB5dfjSkgcRzPzjWY6j6YVJ3K+sawgH2QgiEurG64U7LbL/giED8gaW8uk&#10;4I88zGcPvSkW2p55TadNqESCsC9QQR1CV0jpy5oM+oHtiJN3sM5gSNJVUjs8J7hp5XOWvUmDDaeF&#10;Gjv6rKk8bn6Ngv3l53uhGxe/Pl7L7hLHi9FwmCn19BjfJyACxXAP39orreAlz+H/TDoCcnY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emDkcUAAADcAAAADwAAAAAAAAAA&#10;AAAAAAChAgAAZHJzL2Rvd25yZXYueG1sUEsFBgAAAAAEAAQA+QAAAJMDAAAAAA==&#10;" strokecolor="black [3213]" strokeweight="2.25pt">
                  <v:stroke startarrow="open" joinstyle="miter"/>
                </v:shape>
                <v:shape id="Straight Arrow Connector 388" o:spid="_x0000_s1388" type="#_x0000_t32" style="position:absolute;left:32639;top:53435;width:4522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b8B8YAAADcAAAADwAAAGRycy9kb3ducmV2LnhtbESPT2vCQBTE74LfYXlCb7pJxGJTN9I/&#10;FDwpaj14e2Rfk2j2bciuMe2n7wqCx2FmfsMslr2pRUetqywriCcRCOLc6ooLBd/7r/EchPPIGmvL&#10;pOCXHCyz4WCBqbZX3lK384UIEHYpKii9b1IpXV6SQTexDXHwfmxr0AfZFlK3eA1wU8skip6lwYrD&#10;QokNfZSUn3cXo4C6zXraX17ej7Ott4k+fG5O8z+lnkb92ysIT71/hO/tlVYwjRO4nQlHQG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m/AfGAAAA3AAAAA8AAAAAAAAA&#10;AAAAAAAAoQIAAGRycy9kb3ducmV2LnhtbFBLBQYAAAAABAAEAPkAAACUAwAAAAA=&#10;" strokecolor="black [3213]" strokeweight="2.25pt">
                  <v:stroke endarrow="open" joinstyle="miter"/>
                </v:shape>
                <v:shape id="TextBox 22" o:spid="_x0000_s1389" type="#_x0000_t202" style="position:absolute;left:42843;top:28079;width:32286;height:42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2BvsUA&#10;AADcAAAADwAAAGRycy9kb3ducmV2LnhtbESPwW7CMBBE75X4B2uRegMnQCsacKKKgtRbKe0HrOJt&#10;HBKvo9iFwNfjSkg9jmbmjWZdDLYVJ+p97VhBOk1AEJdO11wp+P7aTZYgfEDW2DomBRfyUOSjhzVm&#10;2p35k06HUIkIYZ+hAhNCl0npS0MW/dR1xNH7cb3FEGVfSd3jOcJtK2dJ8iwt1hwXDHa0MVQ2h1+r&#10;YJnYj6Z5me29XVzTJ7N5c9vuqNTjeHhdgQg0hP/wvf2uFczTOfydiUdA5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nYG+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Connection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TextBox 23" o:spid="_x0000_s1390" type="#_x0000_t202" style="position:absolute;left:81454;top:31634;width:21065;height:42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QZysQA&#10;AADcAAAADwAAAGRycy9kb3ducmV2LnhtbESPwW7CMBBE75X4B2uRegMnQCsIGFRBK3ErBT5gFS9x&#10;SLyOYhdSvh4jIfU4mpk3msWqs7W4UOtLxwrSYQKCOHe65ELB8fA1mILwAVlj7ZgU/JGH1bL3ssBM&#10;uyv/0GUfChEh7DNUYEJoMil9bsiiH7qGOHon11oMUbaF1C1eI9zWcpQk79JiyXHBYENrQ3m1/7UK&#10;pon9rqrZaOft5Ja+mfXGfTZnpV773cccRKAu/Ief7a1WME4n8DgTj4Bc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0Gcr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RANAP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TextBox 24" o:spid="_x0000_s1391" type="#_x0000_t202" style="position:absolute;left:81851;top:39652;width:22997;height:42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i8UcUA&#10;AADcAAAADwAAAGRycy9kb3ducmV2LnhtbESPzW7CMBCE75V4B2uReitO+Kkg4EQVtFJvpcADrOIl&#10;DonXUexCytPXlSr1OJqZbzSbYrCtuFLva8cK0kkCgrh0uuZKwen49rQE4QOyxtYxKfgmD0U+ethg&#10;pt2NP+l6CJWIEPYZKjAhdJmUvjRk0U9cRxy9s+sthij7SuoebxFuWzlNkmdpsea4YLCjraGyOXxZ&#10;BcvEfjTNarr3dn5PF2a7c6/dRanH8fCyBhFoCP/hv/a7VjBLF/B7Jh4Bm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OLxR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RANAP </w:t>
                        </w:r>
                        <w:proofErr w:type="spellStart"/>
                        <w:r>
                          <w:rPr>
                            <w:rFonts w:ascii="Century Gothic" w:hAnsi="Century Gothic" w:cstheme="minorBidi"/>
                            <w:b/>
                            <w:bCs/>
                            <w:color w:val="000000" w:themeColor="text1"/>
                            <w:kern w:val="24"/>
                            <w:sz w:val="28"/>
                            <w:szCs w:val="28"/>
                            <w:lang w:val="fr-FR"/>
                          </w:rPr>
                          <w:t>Response</w:t>
                        </w:r>
                        <w:proofErr w:type="spellEnd"/>
                      </w:p>
                    </w:txbxContent>
                  </v:textbox>
                </v:shape>
                <v:shape id="TextBox 25" o:spid="_x0000_s1392" type="#_x0000_t202" style="position:absolute;left:43452;top:38197;width:34209;height:429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oiJsUA&#10;AADcAAAADwAAAGRycy9kb3ducmV2LnhtbESPwW7CMBBE70j8g7WVuBUnUBBN4yBEqcQNSvsBq3gb&#10;p4nXUexC6NfXSJU4jmbmjSZfD7YVZ+p97VhBOk1AEJdO11wp+Px4e1yB8AFZY+uYFFzJw7oYj3LM&#10;tLvwO51PoRIRwj5DBSaELpPSl4Ys+qnriKP35XqLIcq+krrHS4TbVs6SZCkt1hwXDHa0NVQ2px+r&#10;YJXYQ9M8z47ePv2mC7N9dbvuW6nJw7B5ARFoCPfwf3uvFczTJdzOxCMg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6iIm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Connection </w:t>
                        </w:r>
                        <w:proofErr w:type="spellStart"/>
                        <w:r>
                          <w:rPr>
                            <w:rFonts w:ascii="Century Gothic" w:hAnsi="Century Gothic" w:cstheme="minorBidi"/>
                            <w:b/>
                            <w:bCs/>
                            <w:color w:val="000000" w:themeColor="text1"/>
                            <w:kern w:val="24"/>
                            <w:sz w:val="28"/>
                            <w:szCs w:val="28"/>
                            <w:lang w:val="fr-FR"/>
                          </w:rPr>
                          <w:t>Response</w:t>
                        </w:r>
                        <w:proofErr w:type="spellEnd"/>
                      </w:p>
                    </w:txbxContent>
                  </v:textbox>
                </v:shape>
                <v:shape id="TextBox 26" o:spid="_x0000_s1393" type="#_x0000_t202" style="position:absolute;left:44176;top:43719;width:25316;height:42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qaHvcQA&#10;AADcAAAADwAAAGRycy9kb3ducmV2LnhtbESP22rDMBBE3wv9B7GFvDWy09zqRgklF+hbrh+wWFvL&#10;tbUylpI4+foqUOjjMDNnmNmis7W4UOtLxwrSfgKCOHe65ELB6bh5nYLwAVlj7ZgU3MjDYv78NMNM&#10;uyvv6XIIhYgQ9hkqMCE0mZQ+N2TR911DHL1v11oMUbaF1C1eI9zWcpAkY2mx5LhgsKGlobw6nK2C&#10;aWK3VfU+2Hk7vKcjs1y5dfOjVO+l+/wAEagL/+G/9pdW8JZO4HEmHgE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Kmh73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Radio </w:t>
                        </w:r>
                        <w:proofErr w:type="spellStart"/>
                        <w:r>
                          <w:rPr>
                            <w:rFonts w:ascii="Century Gothic" w:hAnsi="Century Gothic" w:cstheme="minorBidi"/>
                            <w:b/>
                            <w:bCs/>
                            <w:color w:val="000000" w:themeColor="text1"/>
                            <w:kern w:val="24"/>
                            <w:sz w:val="28"/>
                            <w:szCs w:val="28"/>
                            <w:lang w:val="fr-FR"/>
                          </w:rPr>
                          <w:t>Bearer</w:t>
                        </w:r>
                        <w:proofErr w:type="spellEnd"/>
                        <w:r>
                          <w:rPr>
                            <w:rFonts w:ascii="Century Gothic" w:hAnsi="Century Gothic" w:cstheme="minorBidi"/>
                            <w:b/>
                            <w:bCs/>
                            <w:color w:val="000000" w:themeColor="text1"/>
                            <w:kern w:val="24"/>
                            <w:sz w:val="28"/>
                            <w:szCs w:val="28"/>
                            <w:lang w:val="fr-FR"/>
                          </w:rPr>
                          <w:t xml:space="preserve"> Setup</w:t>
                        </w:r>
                      </w:p>
                    </w:txbxContent>
                  </v:textbox>
                </v:shape>
                <v:shape id="TextBox 27" o:spid="_x0000_s1394" type="#_x0000_t202" style="position:absolute;left:44176;top:50167;width:37966;height:429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kTz8EA&#10;AADcAAAADwAAAGRycy9kb3ducmV2LnhtbERPS27CMBDdV+IO1iCxK04oRRAwCFEqsSu/A4ziIQ6J&#10;x1FsIOX0eFGpy6f3X6w6W4s7tb50rCAdJiCIc6dLLhScT9/vUxA+IGusHZOCX/KwWvbeFphp9+AD&#10;3Y+hEDGEfYYKTAhNJqXPDVn0Q9cQR+7iWoshwraQusVHDLe1HCXJRFosOTYYbGhjKK+ON6tgmtif&#10;qpqN9t6On+mn2Xy5bXNVatDv1nMQgbrwL/5z77SCjzSujWfiEZD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5E8/BAAAA3AAAAA8AAAAAAAAAAAAAAAAAmAIAAGRycy9kb3du&#10;cmV2LnhtbFBLBQYAAAAABAAEAPUAAACG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Radio </w:t>
                        </w:r>
                        <w:proofErr w:type="spellStart"/>
                        <w:r>
                          <w:rPr>
                            <w:rFonts w:ascii="Century Gothic" w:hAnsi="Century Gothic" w:cstheme="minorBidi"/>
                            <w:b/>
                            <w:bCs/>
                            <w:color w:val="000000" w:themeColor="text1"/>
                            <w:kern w:val="24"/>
                            <w:sz w:val="28"/>
                            <w:szCs w:val="28"/>
                            <w:lang w:val="fr-FR"/>
                          </w:rPr>
                          <w:t>Bearer</w:t>
                        </w:r>
                        <w:proofErr w:type="spellEnd"/>
                        <w:r>
                          <w:rPr>
                            <w:rFonts w:ascii="Century Gothic" w:hAnsi="Century Gothic" w:cstheme="minorBidi"/>
                            <w:b/>
                            <w:bCs/>
                            <w:color w:val="000000" w:themeColor="text1"/>
                            <w:kern w:val="24"/>
                            <w:sz w:val="28"/>
                            <w:szCs w:val="28"/>
                            <w:lang w:val="fr-FR"/>
                          </w:rPr>
                          <w:t xml:space="preserve"> Setup Complete</w:t>
                        </w:r>
                      </w:p>
                    </w:txbxContent>
                  </v:textbox>
                </v:shape>
                <v:oval id="Oval 395" o:spid="_x0000_s1395" style="position:absolute;left:75993;top:32131;width:3890;height:10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N7sYA&#10;AADcAAAADwAAAGRycy9kb3ducmV2LnhtbESP3WrCQBSE7wu+w3IEb0Q3GhCNriJC/0QstfX+mD0m&#10;wezZkN0maZ++WxB6OczMN8xq05lSNFS7wrKCyTgCQZxaXXCm4PPjcTQH4TyyxtIyKfgmB5t172GF&#10;ibYtv1Nz8pkIEHYJKsi9rxIpXZqTQTe2FXHwrrY26IOsM6lrbAPclHIaRTNpsOCwkGNFu5zS2+nL&#10;KJgZ/LlET+31NT7vj2/HQzxsmmelBv1uuwThqfP/4Xv7RSuIJwv4OxOO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zN7sYAAADcAAAADwAAAAAAAAAAAAAAAACYAgAAZHJz&#10;L2Rvd25yZXYueG1sUEsFBgAAAAAEAAQA9QAAAIsDAAAAAA==&#10;" fillcolor="#2da2bf" strokecolor="#1f4d78 [1604]" strokeweight="1pt">
                  <v:stroke joinstyle="miter"/>
                </v:oval>
                <v:oval id="Oval 396" o:spid="_x0000_s1396" style="position:absolute;left:76120;top:54879;width:3905;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quzsMA&#10;AADcAAAADwAAAGRycy9kb3ducmV2LnhtbERPy2rCQBTdC/2H4Ra6kTrRgJTUMZSCrYpYqnZ/m7l5&#10;0MydkJkm0a93FoLLw3kv0sHUoqPWVZYVTCcRCOLM6ooLBafj6vkFhPPIGmvLpOBMDtLlw2iBibY9&#10;f1N38IUIIewSVFB63yRSuqwkg25iG+LA5bY16ANsC6lb7EO4qeUsiubSYMWhocSG3kvK/g7/RsHc&#10;4OU3+ujzTfyz3X/td/G46z6Venoc3l5BeBr8XXxzr7WCeBbmhzPhCMjl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3quzsMAAADcAAAADwAAAAAAAAAAAAAAAACYAgAAZHJzL2Rv&#10;d25yZXYueG1sUEsFBgAAAAAEAAQA9QAAAIgDAAAAAA==&#10;" fillcolor="#2da2bf" strokecolor="#1f4d78 [1604]" strokeweight="1pt">
                  <v:stroke joinstyle="miter"/>
                </v:oval>
                <v:shape id="Picture 397" o:spid="_x0000_s1397" type="#_x0000_t75" style="position:absolute;left:36337;top:20224;width:14209;height:3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lrNjDAAAA3AAAAA8AAABkcnMvZG93bnJldi54bWxEj8FqwzAQRO+F/oPYQm+NHBfS4kYJJbQQ&#10;k1OT0PMibW1Ta2UkRXb+PgoEchxm5g2zXE+2F4l86BwrmM8KEMTamY4bBcfD98s7iBCRDfaOScGZ&#10;AqxXjw9LrIwb+YfSPjYiQzhUqKCNcaikDLoli2HmBuLs/TlvMWbpG2k8jhlue1kWxUJa7DgvtDjQ&#10;piX9vz9ZBdj8busyjak+6aRrf37bfLmdUs9P0+cHiEhTvIdv7a1R8FrO4XomHwG5u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yWs2MMAAADcAAAADwAAAAAAAAAAAAAAAACf&#10;AgAAZHJzL2Rvd25yZXYueG1sUEsFBgAAAAAEAAQA9wAAAI8DAAAAAA==&#10;">
                  <v:imagedata r:id="rId46" o:title=""/>
                </v:shape>
                <v:shape id="Picture 398" o:spid="_x0000_s1398" type="#_x0000_t75" style="position:absolute;left:57737;top:20224;width:16621;height:3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2PUbEAAAA3AAAAA8AAABkcnMvZG93bnJldi54bWxEj0+LwjAUxO8LfofwhL0smlpBpBpFFhYq&#10;evEPnh/Nsy02LzXJ2vrtzcKCx2FmfsMs171pxIOcry0rmIwTEMSF1TWXCs6nn9EchA/IGhvLpOBJ&#10;HtarwccSM207PtDjGEoRIewzVFCF0GZS+qIig35sW+LoXa0zGKJ0pdQOuwg3jUyTZCYN1hwXKmzp&#10;u6Lidvw1Ci75bvLcbu3l/uVydwqbQ7eXvVKfw36zABGoD+/wfzvXCqZpCn9n4hGQqx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n2PUbEAAAA3AAAAA8AAAAAAAAAAAAAAAAA&#10;nwIAAGRycy9kb3ducmV2LnhtbFBLBQYAAAAABAAEAPcAAACQAwAAAAA=&#10;">
                  <v:imagedata r:id="rId60" o:title=""/>
                </v:shape>
                <v:shape id="Picture 399" o:spid="_x0000_s1399" type="#_x0000_t75" style="position:absolute;left:80899;top:20701;width:17287;height:26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PlovFAAAA3AAAAA8AAABkcnMvZG93bnJldi54bWxEj09rwkAUxO8Fv8PyhN7qRgPVxqwihZZS&#10;T2opPT6yL38w+zbsbmLqp3cLBY/DzPyGybejacVAzjeWFcxnCQjiwuqGKwVfp7enFQgfkDW2lknB&#10;L3nYbiYPOWbaXvhAwzFUIkLYZ6igDqHLpPRFTQb9zHbE0SutMxiidJXUDi8Rblq5SJJnabDhuFBj&#10;R681FedjbxR8vrxX33v8SdNh6XQfruW1Xw1KPU7H3RpEoDHcw//tD60gXaTwdyYeAbm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3D5aLxQAAANwAAAAPAAAAAAAAAAAAAAAA&#10;AJ8CAABkcnMvZG93bnJldi54bWxQSwUGAAAAAAQABAD3AAAAkQMAAAAA&#10;">
                  <v:imagedata r:id="rId61" o:title=""/>
                </v:shape>
                <v:shape id="Picture 400" o:spid="_x0000_s1400" type="#_x0000_t75" style="position:absolute;left:22193;top:34591;width:5429;height:50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ZpDHCAAAA3AAAAA8AAABkcnMvZG93bnJldi54bWxEj91qAjEUhO8LvkM4Qu9q1p+KrkYRsUV6&#10;588DHDbH3Whysmziur59IxR6OczMN8xy3TkrWmqC8axgOMhAEBdeGy4VnE9fHzMQISJrtJ5JwZMC&#10;rFe9tyXm2j/4QO0xliJBOOSooIqxzqUMRUUOw8DXxMm7+MZhTLIppW7wkeDOylGWTaVDw2mhwpq2&#10;FRW3490pYDI/n+VTmra9Ztfv3SRatHOl3vvdZgEiUhf/w3/tvVYwHk3gdSYdAbn6B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b2aQxwgAAANwAAAAPAAAAAAAAAAAAAAAAAJ8C&#10;AABkcnMvZG93bnJldi54bWxQSwUGAAAAAAQABAD3AAAAjgMAAAAA&#10;">
                  <v:imagedata r:id="rId72" o:title=""/>
                </v:shape>
                <v:shape id="Picture 401" o:spid="_x0000_s1401" type="#_x0000_t75" style="position:absolute;left:22193;top:49164;width:5429;height:50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SVAarCAAAA3AAAAA8AAABkcnMvZG93bnJldi54bWxEj91qAjEUhO8LvkM4Qu9qVq2iq1FEbJHe&#10;+fMAh81xN5qcLJu4rm/fFIReDjPzDbNcd86KlppgPCsYDjIQxIXXhksF59PXxwxEiMgarWdS8KQA&#10;61XvbYm59g8+UHuMpUgQDjkqqGKscylDUZHDMPA1cfIuvnEYk2xKqRt8JLizcpRlU+nQcFqosKZt&#10;RcXteHcKmMzPpHxK07bX7Pq9+4wW7Vyp9363WYCI1MX/8Ku91wrGown8nUlHQK5+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0lQGqwgAAANwAAAAPAAAAAAAAAAAAAAAAAJ8C&#10;AABkcnMvZG93bnJldi54bWxQSwUGAAAAAAQABAD3AAAAjgMAAAAA&#10;">
                  <v:imagedata r:id="rId72" o:title=""/>
                </v:shape>
                <w10:anchorlock/>
              </v:group>
            </w:pict>
          </mc:Fallback>
        </mc:AlternateContent>
      </w:r>
    </w:p>
    <w:p w:rsidR="00640872" w:rsidRDefault="00640872" w:rsidP="00640872">
      <w:pPr>
        <w:rPr>
          <w:b/>
          <w:bCs/>
          <w:lang w:val="fr-FR"/>
        </w:rPr>
      </w:pPr>
    </w:p>
    <w:p w:rsidR="00640872" w:rsidRPr="00CE21FD" w:rsidRDefault="00640872" w:rsidP="00CE21FD">
      <w:pPr>
        <w:rPr>
          <w:i/>
          <w:iCs/>
        </w:rPr>
      </w:pPr>
      <w:proofErr w:type="spellStart"/>
      <w:r w:rsidRPr="00CE21FD">
        <w:rPr>
          <w:i/>
          <w:iCs/>
        </w:rPr>
        <w:t>CS_Call_Setup_Success_Rate</w:t>
      </w:r>
      <w:proofErr w:type="spellEnd"/>
      <w:r w:rsidRPr="00CE21FD">
        <w:rPr>
          <w:i/>
          <w:iCs/>
        </w:rPr>
        <w:t xml:space="preserve"> (All) = </w:t>
      </w:r>
      <w:proofErr w:type="spellStart"/>
      <w:r w:rsidRPr="00CE21FD">
        <w:rPr>
          <w:i/>
          <w:iCs/>
        </w:rPr>
        <w:t>CS_RAB_SetupSuccess</w:t>
      </w:r>
      <w:proofErr w:type="spellEnd"/>
      <w:r w:rsidRPr="00CE21FD">
        <w:rPr>
          <w:i/>
          <w:iCs/>
        </w:rPr>
        <w:t xml:space="preserve"> (All) * CS_RRC_ </w:t>
      </w:r>
      <w:proofErr w:type="spellStart"/>
      <w:r w:rsidRPr="00CE21FD">
        <w:rPr>
          <w:i/>
          <w:iCs/>
        </w:rPr>
        <w:t>SetupSuccess</w:t>
      </w:r>
      <w:proofErr w:type="spellEnd"/>
      <w:r w:rsidRPr="00CE21FD">
        <w:rPr>
          <w:i/>
          <w:iCs/>
        </w:rPr>
        <w:t xml:space="preserve"> (All)</w:t>
      </w:r>
    </w:p>
    <w:p w:rsidR="00640872" w:rsidRPr="004D298D" w:rsidRDefault="00533AA4" w:rsidP="00640872">
      <w:pPr>
        <w:rPr>
          <w:b/>
          <w:bCs/>
        </w:rPr>
      </w:pPr>
      <w:r>
        <w:rPr>
          <w:b/>
          <w:bCs/>
        </w:rPr>
        <w:t>PS Call Setup Success Rate</w:t>
      </w:r>
    </w:p>
    <w:p w:rsidR="00640872" w:rsidRDefault="002A30DE" w:rsidP="00640872">
      <w:pPr>
        <w:rPr>
          <w:b/>
          <w:bCs/>
          <w:lang w:val="fr-FR"/>
        </w:rPr>
      </w:pPr>
      <w:r>
        <w:rPr>
          <w:b/>
          <w:bCs/>
          <w:noProof/>
          <w:lang w:eastAsia="zh-CN"/>
        </w:rPr>
        <mc:AlternateContent>
          <mc:Choice Requires="wpg">
            <w:drawing>
              <wp:inline distT="0" distB="0" distL="0" distR="0">
                <wp:extent cx="6015355" cy="2880995"/>
                <wp:effectExtent l="0" t="0" r="0" b="15240"/>
                <wp:docPr id="270" name="Group 4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15355" cy="2880995"/>
                          <a:chOff x="22193" y="16398"/>
                          <a:chExt cx="87129" cy="41736"/>
                        </a:xfrm>
                      </wpg:grpSpPr>
                      <pic:pic xmlns:pic="http://schemas.openxmlformats.org/drawingml/2006/picture">
                        <pic:nvPicPr>
                          <pic:cNvPr id="271" name="Picture 40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32289" y="18081"/>
                            <a:ext cx="6477" cy="863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2" name="Picture 40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54975" y="18081"/>
                            <a:ext cx="6604" cy="871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73" name="Picture 40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78025" y="16398"/>
                            <a:ext cx="6684" cy="10399"/>
                          </a:xfrm>
                          <a:prstGeom prst="rect">
                            <a:avLst/>
                          </a:prstGeom>
                          <a:noFill/>
                          <a:extLst>
                            <a:ext uri="{909E8E84-426E-40DD-AFC4-6F175D3DCCD1}">
                              <a14:hiddenFill xmlns:a14="http://schemas.microsoft.com/office/drawing/2010/main">
                                <a:solidFill>
                                  <a:srgbClr val="FFFFFF"/>
                                </a:solidFill>
                              </a14:hiddenFill>
                            </a:ext>
                          </a:extLst>
                        </pic:spPr>
                      </pic:pic>
                      <wps:wsp>
                        <wps:cNvPr id="274" name="Straight Connector 406"/>
                        <wps:cNvCnPr>
                          <a:cxnSpLocks noChangeShapeType="1"/>
                        </wps:cNvCnPr>
                        <wps:spPr bwMode="auto">
                          <a:xfrm>
                            <a:off x="35528" y="26717"/>
                            <a:ext cx="190" cy="31417"/>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275" name="Straight Connector 407"/>
                        <wps:cNvCnPr>
                          <a:cxnSpLocks noChangeShapeType="1"/>
                        </wps:cNvCnPr>
                        <wps:spPr bwMode="auto">
                          <a:xfrm>
                            <a:off x="58277" y="26797"/>
                            <a:ext cx="63" cy="31337"/>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276" name="Straight Connector 408"/>
                        <wps:cNvCnPr>
                          <a:cxnSpLocks noChangeShapeType="1"/>
                        </wps:cNvCnPr>
                        <wps:spPr bwMode="auto">
                          <a:xfrm flipH="1">
                            <a:off x="81359" y="26797"/>
                            <a:ext cx="0" cy="31337"/>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277" name="Straight Connector 409"/>
                        <wps:cNvCnPr>
                          <a:cxnSpLocks noChangeShapeType="1"/>
                        </wps:cNvCnPr>
                        <wps:spPr bwMode="auto">
                          <a:xfrm>
                            <a:off x="104505" y="26574"/>
                            <a:ext cx="0" cy="31560"/>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278" name="Straight Arrow Connector 410"/>
                        <wps:cNvCnPr>
                          <a:cxnSpLocks noChangeShapeType="1"/>
                        </wps:cNvCnPr>
                        <wps:spPr bwMode="auto">
                          <a:xfrm>
                            <a:off x="35718" y="31480"/>
                            <a:ext cx="45228"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279" name="Straight Arrow Connector 411"/>
                        <wps:cNvCnPr>
                          <a:cxnSpLocks noChangeShapeType="1"/>
                        </wps:cNvCnPr>
                        <wps:spPr bwMode="auto">
                          <a:xfrm>
                            <a:off x="81359" y="35083"/>
                            <a:ext cx="22939"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280" name="Straight Arrow Connector 412"/>
                        <wps:cNvCnPr>
                          <a:cxnSpLocks noChangeShapeType="1"/>
                        </wps:cNvCnPr>
                        <wps:spPr bwMode="auto">
                          <a:xfrm>
                            <a:off x="81565" y="38687"/>
                            <a:ext cx="22940"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281" name="Straight Arrow Connector 413"/>
                        <wps:cNvCnPr>
                          <a:cxnSpLocks noChangeShapeType="1"/>
                        </wps:cNvCnPr>
                        <wps:spPr bwMode="auto">
                          <a:xfrm>
                            <a:off x="36131" y="41560"/>
                            <a:ext cx="45228"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282" name="Straight Arrow Connector 414"/>
                        <wps:cNvCnPr>
                          <a:cxnSpLocks noChangeShapeType="1"/>
                        </wps:cNvCnPr>
                        <wps:spPr bwMode="auto">
                          <a:xfrm>
                            <a:off x="35528" y="47323"/>
                            <a:ext cx="45244"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283" name="Straight Arrow Connector 415"/>
                        <wps:cNvCnPr>
                          <a:cxnSpLocks noChangeShapeType="1"/>
                        </wps:cNvCnPr>
                        <wps:spPr bwMode="auto">
                          <a:xfrm>
                            <a:off x="36131" y="53800"/>
                            <a:ext cx="45228"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284" name="TextBox 21"/>
                        <wps:cNvSpPr txBox="1">
                          <a:spLocks noChangeArrowheads="1"/>
                        </wps:cNvSpPr>
                        <wps:spPr bwMode="auto">
                          <a:xfrm>
                            <a:off x="46337" y="28448"/>
                            <a:ext cx="33663"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Connection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285" name="TextBox 22"/>
                        <wps:cNvSpPr txBox="1">
                          <a:spLocks noChangeArrowheads="1"/>
                        </wps:cNvSpPr>
                        <wps:spPr bwMode="auto">
                          <a:xfrm>
                            <a:off x="84948" y="32000"/>
                            <a:ext cx="21964" cy="44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RANAP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286" name="TextBox 23"/>
                        <wps:cNvSpPr txBox="1">
                          <a:spLocks noChangeArrowheads="1"/>
                        </wps:cNvSpPr>
                        <wps:spPr bwMode="auto">
                          <a:xfrm>
                            <a:off x="85344" y="40021"/>
                            <a:ext cx="23978"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RANAP </w:t>
                              </w:r>
                              <w:proofErr w:type="spellStart"/>
                              <w:r>
                                <w:rPr>
                                  <w:rFonts w:ascii="Century Gothic" w:hAnsi="Century Gothic" w:cstheme="minorBidi"/>
                                  <w:b/>
                                  <w:bCs/>
                                  <w:color w:val="000000" w:themeColor="text1"/>
                                  <w:kern w:val="24"/>
                                  <w:sz w:val="28"/>
                                  <w:szCs w:val="28"/>
                                  <w:lang w:val="fr-FR"/>
                                </w:rPr>
                                <w:t>Response</w:t>
                              </w:r>
                              <w:proofErr w:type="spellEnd"/>
                            </w:p>
                          </w:txbxContent>
                        </wps:txbx>
                        <wps:bodyPr rot="0" vert="horz" wrap="none" lIns="91440" tIns="45720" rIns="91440" bIns="45720" anchor="t" anchorCtr="0" upright="1">
                          <a:spAutoFit/>
                        </wps:bodyPr>
                      </wps:wsp>
                      <wps:wsp>
                        <wps:cNvPr id="287" name="TextBox 24"/>
                        <wps:cNvSpPr txBox="1">
                          <a:spLocks noChangeArrowheads="1"/>
                        </wps:cNvSpPr>
                        <wps:spPr bwMode="auto">
                          <a:xfrm>
                            <a:off x="46935" y="38558"/>
                            <a:ext cx="35668"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Connection </w:t>
                              </w:r>
                              <w:proofErr w:type="spellStart"/>
                              <w:r>
                                <w:rPr>
                                  <w:rFonts w:ascii="Century Gothic" w:hAnsi="Century Gothic" w:cstheme="minorBidi"/>
                                  <w:b/>
                                  <w:bCs/>
                                  <w:color w:val="000000" w:themeColor="text1"/>
                                  <w:kern w:val="24"/>
                                  <w:sz w:val="28"/>
                                  <w:szCs w:val="28"/>
                                  <w:lang w:val="fr-FR"/>
                                </w:rPr>
                                <w:t>Response</w:t>
                              </w:r>
                              <w:proofErr w:type="spellEnd"/>
                            </w:p>
                          </w:txbxContent>
                        </wps:txbx>
                        <wps:bodyPr rot="0" vert="horz" wrap="none" lIns="91440" tIns="45720" rIns="91440" bIns="45720" anchor="t" anchorCtr="0" upright="1">
                          <a:spAutoFit/>
                        </wps:bodyPr>
                      </wps:wsp>
                      <wps:wsp>
                        <wps:cNvPr id="288" name="TextBox 25"/>
                        <wps:cNvSpPr txBox="1">
                          <a:spLocks noChangeArrowheads="1"/>
                        </wps:cNvSpPr>
                        <wps:spPr bwMode="auto">
                          <a:xfrm>
                            <a:off x="47670" y="44087"/>
                            <a:ext cx="26398"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Radio </w:t>
                              </w:r>
                              <w:proofErr w:type="spellStart"/>
                              <w:r>
                                <w:rPr>
                                  <w:rFonts w:ascii="Century Gothic" w:hAnsi="Century Gothic" w:cstheme="minorBidi"/>
                                  <w:b/>
                                  <w:bCs/>
                                  <w:color w:val="000000" w:themeColor="text1"/>
                                  <w:kern w:val="24"/>
                                  <w:sz w:val="28"/>
                                  <w:szCs w:val="28"/>
                                  <w:lang w:val="fr-FR"/>
                                </w:rPr>
                                <w:t>Bearer</w:t>
                              </w:r>
                              <w:proofErr w:type="spellEnd"/>
                              <w:r>
                                <w:rPr>
                                  <w:rFonts w:ascii="Century Gothic" w:hAnsi="Century Gothic" w:cstheme="minorBidi"/>
                                  <w:b/>
                                  <w:bCs/>
                                  <w:color w:val="000000" w:themeColor="text1"/>
                                  <w:kern w:val="24"/>
                                  <w:sz w:val="28"/>
                                  <w:szCs w:val="28"/>
                                  <w:lang w:val="fr-FR"/>
                                </w:rPr>
                                <w:t xml:space="preserve"> Setup</w:t>
                              </w:r>
                            </w:p>
                          </w:txbxContent>
                        </wps:txbx>
                        <wps:bodyPr rot="0" vert="horz" wrap="none" lIns="91440" tIns="45720" rIns="91440" bIns="45720" anchor="t" anchorCtr="0" upright="1">
                          <a:spAutoFit/>
                        </wps:bodyPr>
                      </wps:wsp>
                      <wps:wsp>
                        <wps:cNvPr id="289" name="TextBox 26"/>
                        <wps:cNvSpPr txBox="1">
                          <a:spLocks noChangeArrowheads="1"/>
                        </wps:cNvSpPr>
                        <wps:spPr bwMode="auto">
                          <a:xfrm>
                            <a:off x="47670" y="50526"/>
                            <a:ext cx="39587" cy="4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Radio </w:t>
                              </w:r>
                              <w:proofErr w:type="spellStart"/>
                              <w:r>
                                <w:rPr>
                                  <w:rFonts w:ascii="Century Gothic" w:hAnsi="Century Gothic" w:cstheme="minorBidi"/>
                                  <w:b/>
                                  <w:bCs/>
                                  <w:color w:val="000000" w:themeColor="text1"/>
                                  <w:kern w:val="24"/>
                                  <w:sz w:val="28"/>
                                  <w:szCs w:val="28"/>
                                  <w:lang w:val="fr-FR"/>
                                </w:rPr>
                                <w:t>Bearer</w:t>
                              </w:r>
                              <w:proofErr w:type="spellEnd"/>
                              <w:r>
                                <w:rPr>
                                  <w:rFonts w:ascii="Century Gothic" w:hAnsi="Century Gothic" w:cstheme="minorBidi"/>
                                  <w:b/>
                                  <w:bCs/>
                                  <w:color w:val="000000" w:themeColor="text1"/>
                                  <w:kern w:val="24"/>
                                  <w:sz w:val="28"/>
                                  <w:szCs w:val="28"/>
                                  <w:lang w:val="fr-FR"/>
                                </w:rPr>
                                <w:t xml:space="preserve"> Setup Complete</w:t>
                              </w:r>
                            </w:p>
                          </w:txbxContent>
                        </wps:txbx>
                        <wps:bodyPr rot="0" vert="horz" wrap="none" lIns="91440" tIns="45720" rIns="91440" bIns="45720" anchor="t" anchorCtr="0" upright="1">
                          <a:spAutoFit/>
                        </wps:bodyPr>
                      </wps:wsp>
                      <wps:wsp>
                        <wps:cNvPr id="290" name="Oval 422"/>
                        <wps:cNvSpPr>
                          <a:spLocks noChangeArrowheads="1"/>
                        </wps:cNvSpPr>
                        <wps:spPr bwMode="auto">
                          <a:xfrm>
                            <a:off x="79629" y="55245"/>
                            <a:ext cx="3889" cy="1047"/>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pic:pic xmlns:pic="http://schemas.openxmlformats.org/drawingml/2006/picture">
                        <pic:nvPicPr>
                          <pic:cNvPr id="291" name="Picture 4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100726" y="17494"/>
                            <a:ext cx="7557" cy="908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2" name="Picture 42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85248" y="20304"/>
                            <a:ext cx="15463" cy="42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3" name="Picture 42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39846" y="20589"/>
                            <a:ext cx="14192" cy="37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4" name="Picture 42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61245" y="20589"/>
                            <a:ext cx="16606" cy="37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5" name="Picture 42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22193" y="34591"/>
                            <a:ext cx="5429" cy="50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96" name="Picture 42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22193" y="49164"/>
                            <a:ext cx="5429" cy="5065"/>
                          </a:xfrm>
                          <a:prstGeom prst="rect">
                            <a:avLst/>
                          </a:prstGeom>
                          <a:noFill/>
                          <a:extLst>
                            <a:ext uri="{909E8E84-426E-40DD-AFC4-6F175D3DCCD1}">
                              <a14:hiddenFill xmlns:a14="http://schemas.microsoft.com/office/drawing/2010/main">
                                <a:solidFill>
                                  <a:srgbClr val="FFFFFF"/>
                                </a:solidFill>
                              </a14:hiddenFill>
                            </a:ext>
                          </a:extLst>
                        </pic:spPr>
                      </pic:pic>
                      <wps:wsp>
                        <wps:cNvPr id="297" name="Oval 429"/>
                        <wps:cNvSpPr>
                          <a:spLocks noChangeArrowheads="1"/>
                        </wps:cNvSpPr>
                        <wps:spPr bwMode="auto">
                          <a:xfrm>
                            <a:off x="33766" y="42973"/>
                            <a:ext cx="3905"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g:wgp>
                  </a:graphicData>
                </a:graphic>
              </wp:inline>
            </w:drawing>
          </mc:Choice>
          <mc:Fallback>
            <w:pict>
              <v:group id="Group 402" o:spid="_x0000_s1402" style="width:473.65pt;height:226.85pt;mso-position-horizontal-relative:char;mso-position-vertical-relative:line" coordorigin="22193,16398" coordsize="87129,417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">
                <v:shape id="Picture 403" o:spid="_x0000_s1403" type="#_x0000_t75" style="position:absolute;left:32289;top:18081;width:6477;height:86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LC9ivGAAAA3AAAAA8AAABkcnMvZG93bnJldi54bWxEj09rwkAUxO+FfoflFbzVTSL4J7qKFVsq&#10;XqzV+yP7TEKzb0N2NbGf3hUEj8PM/IaZLTpTiQs1rrSsIO5HIIgzq0vOFRx+P9/HIJxH1lhZJgVX&#10;crCYv77MMNW25R+67H0uAoRdigoK7+tUSpcVZND1bU0cvJNtDPogm1zqBtsAN5VMomgoDZYcFgqs&#10;aVVQ9rc/GwXjSdSOPo5fu2612S7/10l8GEyOSvXeuuUUhKfOP8OP9rdWkIxiuJ8JR0DOb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EsL2K8YAAADcAAAADwAAAAAAAAAAAAAA&#10;AACfAgAAZHJzL2Rvd25yZXYueG1sUEsFBgAAAAAEAAQA9wAAAJIDAAAAAA==&#10;">
                  <v:imagedata r:id="rId56" o:title=""/>
                </v:shape>
                <v:shape id="Picture 404" o:spid="_x0000_s1404" type="#_x0000_t75" style="position:absolute;left:54975;top:18081;width:6604;height:87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JUvvFAAAA3AAAAA8AAABkcnMvZG93bnJldi54bWxEj0FrwkAUhO+F/oflFXqrm+ZgSuoqbUHQ&#10;HsTE0PMj+0yC2bdhd6Oxv74rCD0OM/MNs1hNphdncr6zrOB1loAgrq3uuFFQHdYvbyB8QNbYWyYF&#10;V/KwWj4+LDDX9sIFncvQiAhhn6OCNoQhl9LXLRn0MzsQR+9oncEQpWukdniJcNPLNEnm0mDHcaHF&#10;gb5aqk/laBTsvrNivGZu/Nxvm6r43c5/KodKPT9NH+8gAk3hP3xvb7SCNEvhdiYeAbn8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ziVL7xQAAANwAAAAPAAAAAAAAAAAAAAAA&#10;AJ8CAABkcnMvZG93bnJldi54bWxQSwUGAAAAAAQABAD3AAAAkQMAAAAA&#10;">
                  <v:imagedata r:id="rId57" o:title=""/>
                </v:shape>
                <v:shape id="Picture 405" o:spid="_x0000_s1405" type="#_x0000_t75" style="position:absolute;left:78025;top:16398;width:6684;height:1039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lzgnHAAAA3AAAAA8AAABkcnMvZG93bnJldi54bWxEj0FrwkAUhO8F/8PyhF6KbmqpldRVpNAi&#10;RcRGUbw9sq9JMPs23V1N+u/dgtDjMDPfMNN5Z2pxIecrywoehwkI4tzqigsFu+37YALCB2SNtWVS&#10;8Ese5rPe3RRTbVv+oksWChEh7FNUUIbQpFL6vCSDfmgb4uh9W2cwROkKqR22EW5qOUqSsTRYcVwo&#10;saG3kvJTdjYK9seVe24/qsmS1j8Zf242q4dDq9R9v1u8ggjUhf/wrb3UCkYvT/B3Jh4BObs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lzgnHAAAA3AAAAA8AAAAAAAAAAAAA&#10;AAAAnwIAAGRycy9kb3ducmV2LnhtbFBLBQYAAAAABAAEAPcAAACTAwAAAAA=&#10;">
                  <v:imagedata r:id="rId58" o:title=""/>
                </v:shape>
                <v:line id="Straight Connector 406" o:spid="_x0000_s1406" style="position:absolute;visibility:visible;mso-wrap-style:square" from="35528,26717" to="35718,58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aprPcMAAADcAAAADwAAAGRycy9kb3ducmV2LnhtbESPQWvCQBSE7wX/w/KE3upGkSrRVUQr&#10;WDxpPHh8ZJ/ZaPZtyG6T+O+7QqHHYWa+YZbr3laipcaXjhWMRwkI4tzpkgsFl2z/MQfhA7LGyjEp&#10;eJKH9WrwtsRUu45P1J5DISKEfYoKTAh1KqXPDVn0I1cTR+/mGoshyqaQusEuwm0lJ0nyKS2WHBcM&#10;1rQ1lD/OP1ZBe+2u+tKZ7G7K72NmvtrDcyeVeh/2mwWIQH34D/+1D1rBZDaF15l4BO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Wqaz3DAAAA3AAAAA8AAAAAAAAAAAAA&#10;AAAAoQIAAGRycy9kb3ducmV2LnhtbFBLBQYAAAAABAAEAPkAAACRAwAAAAA=&#10;" strokecolor="black [3213]" strokeweight="2.25pt">
                  <v:stroke joinstyle="miter"/>
                </v:line>
                <v:line id="Straight Connector 407" o:spid="_x0000_s1407" style="position:absolute;visibility:visible;mso-wrap-style:square" from="58277,26797" to="58340,58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bOpsMAAADcAAAADwAAAGRycy9kb3ducmV2LnhtbESPQWvCQBSE7wX/w/KE3upGwSrRVUQr&#10;WDxpPHh8ZJ/ZaPZtyG6T+O+7QqHHYWa+YZbr3laipcaXjhWMRwkI4tzpkgsFl2z/MQfhA7LGyjEp&#10;eJKH9WrwtsRUu45P1J5DISKEfYoKTAh1KqXPDVn0I1cTR+/mGoshyqaQusEuwm0lJ0nyKS2WHBcM&#10;1rQ1lD/OP1ZBe+2u+tKZ7G7K72NmvtrDcyeVeh/2mwWIQH34D/+1D1rBZDaF15l4BO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rmzqbDAAAA3AAAAA8AAAAAAAAAAAAA&#10;AAAAoQIAAGRycy9kb3ducmV2LnhtbFBLBQYAAAAABAAEAPkAAACRAwAAAAA=&#10;" strokecolor="black [3213]" strokeweight="2.25pt">
                  <v:stroke joinstyle="miter"/>
                </v:line>
                <v:line id="Straight Connector 408" o:spid="_x0000_s1408" style="position:absolute;flip:x;visibility:visible;mso-wrap-style:square" from="81359,26797" to="81359,58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kyccQAAADcAAAADwAAAGRycy9kb3ducmV2LnhtbESPUWvCMBSF3wf+h3AF32aqQiedUYYw&#10;GKJsuv2Au+TaljU3JUlr/fdmIPh4OOd8h7PaDLYRPflQO1Ywm2YgiLUzNZcKfr7fn5cgQkQ22Dgm&#10;BVcKsFmPnlZYGHfhI/WnWIoE4VCggirGtpAy6IoshqlriZN3dt5iTNKX0ni8JLht5DzLcmmx5rRQ&#10;YUvbivTfqbMKdp/+gIuv36Nedudrz7nWnd4rNRkPb68gIg3xEb63P4yC+UsO/2fSEZDr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WTJxxAAAANwAAAAPAAAAAAAAAAAA&#10;AAAAAKECAABkcnMvZG93bnJldi54bWxQSwUGAAAAAAQABAD5AAAAkgMAAAAA&#10;" strokecolor="black [3213]" strokeweight="2.25pt">
                  <v:stroke joinstyle="miter"/>
                </v:line>
                <v:line id="Straight Connector 409" o:spid="_x0000_s1409" style="position:absolute;visibility:visible;mso-wrap-style:square" from="104505,26574" to="104505,581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Xj1SsMAAADcAAAADwAAAGRycy9kb3ducmV2LnhtbESPQYvCMBSE78L+h/AW9qapHlapRhF3&#10;BcWT1oPHR/O26dq8lCa29d8bQfA4zMw3zGLV20q01PjSsYLxKAFBnDtdcqHgnG2HMxA+IGusHJOC&#10;O3lYLT8GC0y16/hI7SkUIkLYp6jAhFCnUvrckEU/cjVx9P5cYzFE2RRSN9hFuK3kJEm+pcWS44LB&#10;mjaG8uvpZhW0l+6iz53J/k25P2Tmt93df6RSX5/9eg4iUB/e4Vd7pxVMplN4nolHQC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V49UrDAAAA3AAAAA8AAAAAAAAAAAAA&#10;AAAAoQIAAGRycy9kb3ducmV2LnhtbFBLBQYAAAAABAAEAPkAAACRAwAAAAA=&#10;" strokecolor="black [3213]" strokeweight="2.25pt">
                  <v:stroke joinstyle="miter"/>
                </v:line>
                <v:shape id="Straight Arrow Connector 410" o:spid="_x0000_s1410" type="#_x0000_t32" style="position:absolute;left:35718;top:31480;width:4522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Ah0MQAAADcAAAADwAAAGRycy9kb3ducmV2LnhtbERPu27CMBTdkfoP1kXqBg6peDSNg6AV&#10;UicQaTt0u4pvk7TxdRSbkPL1eEBiPDrvdD2YRvTUudqygtk0AkFcWF1zqeDzYzdZgXAeWWNjmRT8&#10;k4N19jBKMdH2zEfqc1+KEMIuQQWV920ipSsqMuimtiUO3I/tDPoAu1LqDs8h3DQyjqKFNFhzaKiw&#10;pdeKir/8ZBRQf9g/Dafn7ff86G2sv94Ov6uLUo/jYfMCwtPg7+Kb+10riJdhbTgTjoDMr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8CHQxAAAANwAAAAPAAAAAAAAAAAA&#10;AAAAAKECAABkcnMvZG93bnJldi54bWxQSwUGAAAAAAQABAD5AAAAkgMAAAAA&#10;" strokecolor="black [3213]" strokeweight="2.25pt">
                  <v:stroke endarrow="open" joinstyle="miter"/>
                </v:shape>
                <v:shape id="Straight Arrow Connector 411" o:spid="_x0000_s1411" type="#_x0000_t32" style="position:absolute;left:81359;top:35083;width:2293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yES8YAAADcAAAADwAAAGRycy9kb3ducmV2LnhtbESPQWvCQBSE7wX/w/IEb3VjpK2m2UhV&#10;BE8VbT14e2Rfk9js25BdY+qv7wqFHoeZ+YZJF72pRUetqywrmIwjEMS51RUXCj4/No8zEM4ja6wt&#10;k4IfcrDIBg8pJtpeeU/dwRciQNglqKD0vkmkdHlJBt3YNsTB+7KtQR9kW0jd4jXATS3jKHqWBisO&#10;CyU2tCop/z5cjALqdu/T/jJfnp723sb6uN6dZzelRsP+7RWEp97/h//aW60gfpnD/Uw4AjL7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q8hEvGAAAA3AAAAA8AAAAAAAAA&#10;AAAAAAAAoQIAAGRycy9kb3ducmV2LnhtbFBLBQYAAAAABAAEAPkAAACUAwAAAAA=&#10;" strokecolor="black [3213]" strokeweight="2.25pt">
                  <v:stroke endarrow="open" joinstyle="miter"/>
                </v:shape>
                <v:shape id="Straight Arrow Connector 412" o:spid="_x0000_s1412" type="#_x0000_t32" style="position:absolute;left:81565;top:38687;width:229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E68EMIAAADcAAAADwAAAGRycy9kb3ducmV2LnhtbERPu27CMBTdK/UfrFuJrTiNoAoBE7UF&#10;qjLyGBiv4tskanwd2QYMX18PlToenfeiiqYXF3K+s6zgZZyBIK6t7rhRcDxsngsQPiBr7C2Tght5&#10;qJaPDwsstb3yji770IgUwr5EBW0IQymlr1sy6Md2IE7ct3UGQ4KukdrhNYWbXuZZ9ioNdpwaWhzo&#10;o6X6Z382Ck737edady6u3if1cI+zdTGdZkqNnuLbHESgGP7Ff+4vrSAv0vx0Jh0Bufw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E68EMIAAADcAAAADwAAAAAAAAAAAAAA&#10;AAChAgAAZHJzL2Rvd25yZXYueG1sUEsFBgAAAAAEAAQA+QAAAJADAAAAAA==&#10;" strokecolor="black [3213]" strokeweight="2.25pt">
                  <v:stroke startarrow="open" joinstyle="miter"/>
                </v:shape>
                <v:shape id="Straight Arrow Connector 413" o:spid="_x0000_s1413" type="#_x0000_t32" style="position:absolute;left:36131;top:41560;width:4522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IZi8UAAADcAAAADwAAAGRycy9kb3ducmV2LnhtbESPQWsCMRSE74X+h/AK3jSr1LJdjaLW&#10;lnp07cHjY/O6u3TzsiRRo7++KQg9DjPzDTNfRtOJMznfWlYwHmUgiCurW64VfB3ehzkIH5A1dpZJ&#10;wZU8LBePD3MstL3wns5lqEWCsC9QQRNCX0jpq4YM+pHtiZP3bZ3BkKSrpXZ4SXDTyUmWvUiDLaeF&#10;BnvaNFT9lCej4HjbfWx16+Lb+rnqb/F1m0+nmVKDp7iagQgUw3/43v7UCib5GP7OpCM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wIZi8UAAADcAAAADwAAAAAAAAAA&#10;AAAAAAChAgAAZHJzL2Rvd25yZXYueG1sUEsFBgAAAAAEAAQA+QAAAJMDAAAAAA==&#10;" strokecolor="black [3213]" strokeweight="2.25pt">
                  <v:stroke startarrow="open" joinstyle="miter"/>
                </v:shape>
                <v:shape id="Straight Arrow Connector 414" o:spid="_x0000_s1414" type="#_x0000_t32" style="position:absolute;left:35528;top:47323;width:4524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CH/MUAAADcAAAADwAAAGRycy9kb3ducmV2LnhtbESPQWsCMRSE7wX/Q3hCbzXrUmW7NUpr&#10;rehR68HjY/O6u7h5WZKoqb++EQo9DjPzDTNbRNOJCznfWlYwHmUgiCurW64VHL4+nwoQPiBr7CyT&#10;gh/ysJgPHmZYanvlHV32oRYJwr5EBU0IfSmlrxoy6Ee2J07et3UGQ5KultrhNcFNJ/Msm0qDLaeF&#10;BntaNlSd9mej4Hjbrle6dfHj/bnqb/FlVUwmmVKPw/j2CiJQDP/hv/ZGK8iLHO5n0hGQ8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9CH/MUAAADcAAAADwAAAAAAAAAA&#10;AAAAAAChAgAAZHJzL2Rvd25yZXYueG1sUEsFBgAAAAAEAAQA+QAAAJMDAAAAAA==&#10;" strokecolor="black [3213]" strokeweight="2.25pt">
                  <v:stroke startarrow="open" joinstyle="miter"/>
                </v:shape>
                <v:shape id="Straight Arrow Connector 415" o:spid="_x0000_s1415" type="#_x0000_t32" style="position:absolute;left:36131;top:53800;width:4522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HDhsYAAADcAAAADwAAAGRycy9kb3ducmV2LnhtbESPS2vDMBCE74H8B7GB3BK5Dg2OYzn0&#10;QaCnhrwOuS3W1nZrrYylOG5/fVQo9DjMzDdMthlMI3rqXG1ZwcM8AkFcWF1zqeB03M4SEM4ja2ws&#10;k4JvcrDJx6MMU21vvKf+4EsRIOxSVFB536ZSuqIig25uW+LgfdjOoA+yK6Xu8BbgppFxFC2lwZrD&#10;QoUtvVRUfB2uRgH1u/fFcF09Xx733sb6/Lr7TH6Umk6GpzUIT4P/D/+137SCOFnA75lwBGR+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6Bw4bGAAAA3AAAAA8AAAAAAAAA&#10;AAAAAAAAoQIAAGRycy9kb3ducmV2LnhtbFBLBQYAAAAABAAEAPkAAACUAwAAAAA=&#10;" strokecolor="black [3213]" strokeweight="2.25pt">
                  <v:stroke endarrow="open" joinstyle="miter"/>
                </v:shape>
                <v:shape id="TextBox 21" o:spid="_x0000_s1416" type="#_x0000_t202" style="position:absolute;left:46337;top:28448;width:33663;height:448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D0MQA&#10;AADcAAAADwAAAGRycy9kb3ducmV2LnhtbESP0WrCQBRE34X+w3ILfdONwUqMriJqoW9a9QMu2dts&#10;muzdkF017de7gtDHYWbOMItVbxtxpc5XjhWMRwkI4sLpiksF59PHMAPhA7LGxjEp+CUPq+XLYIG5&#10;djf+ousxlCJC2OeowITQ5lL6wpBFP3ItcfS+XWcxRNmVUnd4i3DbyDRJptJixXHBYEsbQ0V9vFgF&#10;WWL3dT1LD95O/sbvZrN1u/ZHqbfXfj0HEagP/+Fn+1MrSLMJPM7EI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fg9D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Connection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TextBox 22" o:spid="_x0000_s1417" type="#_x0000_t202" style="position:absolute;left:84948;top:32000;width:21964;height:44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MmS8QA&#10;AADcAAAADwAAAGRycy9kb3ducmV2LnhtbESP0WrCQBRE3wv9h+UWfKsbg0qaZiPFWvBNa/sBl+xt&#10;Nk32bsiumvr1riD0cZiZM0yxGm0nTjT4xrGC2TQBQVw53XCt4Pvr4zkD4QOyxs4xKfgjD6vy8aHA&#10;XLszf9LpEGoRIexzVGBC6HMpfWXIop+6njh6P26wGKIcaqkHPEe47WSaJEtpseG4YLCntaGqPRyt&#10;giyxu7Z9Sffezi+zhVm/u03/q9TkaXx7BRFoDP/he3urFaTZAm5n4hGQ5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PTJkv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RANAP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TextBox 23" o:spid="_x0000_s1418" type="#_x0000_t202" style="position:absolute;left:85344;top:40021;width:23978;height:448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G4PMQA&#10;AADcAAAADwAAAGRycy9kb3ducmV2LnhtbESP3WrCQBSE7wu+w3KE3tWNoZUYXUW0gnetPw9wyB6z&#10;MdmzIbvV6NN3CwUvh5n5hpkve9uIK3W+cqxgPEpAEBdOV1wqOB23bxkIH5A1No5JwZ08LBeDlznm&#10;2t14T9dDKEWEsM9RgQmhzaX0hSGLfuRa4uidXWcxRNmVUnd4i3DbyDRJJtJixXHBYEtrQ0V9+LEK&#10;ssR+1fU0/fb2/TH+MOuN+2wvSr0O+9UMRKA+PMP/7Z1WkGYT+DsTj4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BuDz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RANAP </w:t>
                        </w:r>
                        <w:proofErr w:type="spellStart"/>
                        <w:r>
                          <w:rPr>
                            <w:rFonts w:ascii="Century Gothic" w:hAnsi="Century Gothic" w:cstheme="minorBidi"/>
                            <w:b/>
                            <w:bCs/>
                            <w:color w:val="000000" w:themeColor="text1"/>
                            <w:kern w:val="24"/>
                            <w:sz w:val="28"/>
                            <w:szCs w:val="28"/>
                            <w:lang w:val="fr-FR"/>
                          </w:rPr>
                          <w:t>Response</w:t>
                        </w:r>
                        <w:proofErr w:type="spellEnd"/>
                      </w:p>
                    </w:txbxContent>
                  </v:textbox>
                </v:shape>
                <v:shape id="TextBox 24" o:spid="_x0000_s1419" type="#_x0000_t202" style="position:absolute;left:46935;top:38558;width:35668;height:448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0dp8UA&#10;AADcAAAADwAAAGRycy9kb3ducmV2LnhtbESPzW7CMBCE75X6DtZW4gYOEbQhYFDFj9RbW8oDrOIl&#10;ThOvo9hA4OlxJaQeRzPzjWax6m0jztT5yrGC8SgBQVw4XXGp4PCzG2YgfEDW2DgmBVfysFo+Py0w&#10;1+7C33Teh1JECPscFZgQ2lxKXxiy6EeuJY7e0XUWQ5RdKXWHlwi3jUyT5FVarDguGGxpbaio9yer&#10;IEvsZ13P0i9vJ7fx1Kw3btv+KjV46d/nIAL14T/8aH9oBWn2Bn9n4hG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TR2n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Connection </w:t>
                        </w:r>
                        <w:proofErr w:type="spellStart"/>
                        <w:r>
                          <w:rPr>
                            <w:rFonts w:ascii="Century Gothic" w:hAnsi="Century Gothic" w:cstheme="minorBidi"/>
                            <w:b/>
                            <w:bCs/>
                            <w:color w:val="000000" w:themeColor="text1"/>
                            <w:kern w:val="24"/>
                            <w:sz w:val="28"/>
                            <w:szCs w:val="28"/>
                            <w:lang w:val="fr-FR"/>
                          </w:rPr>
                          <w:t>Response</w:t>
                        </w:r>
                        <w:proofErr w:type="spellEnd"/>
                      </w:p>
                    </w:txbxContent>
                  </v:textbox>
                </v:shape>
                <v:shape id="TextBox 25" o:spid="_x0000_s1420" type="#_x0000_t202" style="position:absolute;left:47670;top:44087;width:26398;height:448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KJ1cEA&#10;AADcAAAADwAAAGRycy9kb3ducmV2LnhtbERP3WrCMBS+H+wdwhl4N1PLHF01ytAJ3jnrHuDQHJuu&#10;zUlpolaf3lwIXn58//PlYFtxpt7XjhVMxgkI4tLpmisFf4fNewbCB2SNrWNScCUPy8Xryxxz7S68&#10;p3MRKhFD2OeowITQ5VL60pBFP3YdceSOrrcYIuwrqXu8xHDbyjRJPqXFmmODwY5WhsqmOFkFWWJ3&#10;TfOV/nr7cZtMzWrtfrp/pUZvw/cMRKAhPMUP91YrSLO4Np6JR0Au7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3SidXBAAAA3AAAAA8AAAAAAAAAAAAAAAAAmAIAAGRycy9kb3du&#10;cmV2LnhtbFBLBQYAAAAABAAEAPUAAACG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Radio </w:t>
                        </w:r>
                        <w:proofErr w:type="spellStart"/>
                        <w:r>
                          <w:rPr>
                            <w:rFonts w:ascii="Century Gothic" w:hAnsi="Century Gothic" w:cstheme="minorBidi"/>
                            <w:b/>
                            <w:bCs/>
                            <w:color w:val="000000" w:themeColor="text1"/>
                            <w:kern w:val="24"/>
                            <w:sz w:val="28"/>
                            <w:szCs w:val="28"/>
                            <w:lang w:val="fr-FR"/>
                          </w:rPr>
                          <w:t>Bearer</w:t>
                        </w:r>
                        <w:proofErr w:type="spellEnd"/>
                        <w:r>
                          <w:rPr>
                            <w:rFonts w:ascii="Century Gothic" w:hAnsi="Century Gothic" w:cstheme="minorBidi"/>
                            <w:b/>
                            <w:bCs/>
                            <w:color w:val="000000" w:themeColor="text1"/>
                            <w:kern w:val="24"/>
                            <w:sz w:val="28"/>
                            <w:szCs w:val="28"/>
                            <w:lang w:val="fr-FR"/>
                          </w:rPr>
                          <w:t xml:space="preserve"> Setup</w:t>
                        </w:r>
                      </w:p>
                    </w:txbxContent>
                  </v:textbox>
                </v:shape>
                <v:shape id="TextBox 26" o:spid="_x0000_s1421" type="#_x0000_t202" style="position:absolute;left:47670;top:50526;width:39587;height:448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4sTsQA&#10;AADcAAAADwAAAGRycy9kb3ducmV2LnhtbESP0WrCQBRE34X+w3IF33RjqCVGVylawTdb2w+4ZK/Z&#10;mOzdkF01+vVuodDHYWbOMMt1bxtxpc5XjhVMJwkI4sLpiksFP9+7cQbCB2SNjWNScCcP69XLYIm5&#10;djf+ousxlCJC2OeowITQ5lL6wpBFP3EtcfROrrMYouxKqTu8RbhtZJokb9JixXHBYEsbQ0V9vFgF&#10;WWIPdT1PP719fUxnZrN1H+1ZqdGwf1+ACNSH//Bfe68VpNkcfs/EIyBXT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KeLE7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Radio </w:t>
                        </w:r>
                        <w:proofErr w:type="spellStart"/>
                        <w:r>
                          <w:rPr>
                            <w:rFonts w:ascii="Century Gothic" w:hAnsi="Century Gothic" w:cstheme="minorBidi"/>
                            <w:b/>
                            <w:bCs/>
                            <w:color w:val="000000" w:themeColor="text1"/>
                            <w:kern w:val="24"/>
                            <w:sz w:val="28"/>
                            <w:szCs w:val="28"/>
                            <w:lang w:val="fr-FR"/>
                          </w:rPr>
                          <w:t>Bearer</w:t>
                        </w:r>
                        <w:proofErr w:type="spellEnd"/>
                        <w:r>
                          <w:rPr>
                            <w:rFonts w:ascii="Century Gothic" w:hAnsi="Century Gothic" w:cstheme="minorBidi"/>
                            <w:b/>
                            <w:bCs/>
                            <w:color w:val="000000" w:themeColor="text1"/>
                            <w:kern w:val="24"/>
                            <w:sz w:val="28"/>
                            <w:szCs w:val="28"/>
                            <w:lang w:val="fr-FR"/>
                          </w:rPr>
                          <w:t xml:space="preserve"> Setup Complete</w:t>
                        </w:r>
                      </w:p>
                    </w:txbxContent>
                  </v:textbox>
                </v:shape>
                <v:oval id="Oval 422" o:spid="_x0000_s1422" style="position:absolute;left:79629;top:55245;width:3889;height:10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RotMQA&#10;AADcAAAADwAAAGRycy9kb3ducmV2LnhtbERPy2rCQBTdC/7DcAU3UidVkDZmlFJofSCW2nZ/zdw8&#10;aOZOyIxJ2q93FoLLw3kn695UoqXGlZYVPE4jEMSp1SXnCr6/3h6eQDiPrLGyTAr+yMF6NRwkGGvb&#10;8Se1J5+LEMIuRgWF93UspUsLMuimtiYOXGYbgz7AJpe6wS6Em0rOomghDZYcGgqs6bWg9Pd0MQoW&#10;Bv/P0XuX7eY/++PH8TCftO1GqfGof1mC8NT7u/jm3moFs+cwP5wJR0C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kaLTEAAAA3AAAAA8AAAAAAAAAAAAAAAAAmAIAAGRycy9k&#10;b3ducmV2LnhtbFBLBQYAAAAABAAEAPUAAACJAwAAAAA=&#10;" fillcolor="#2da2bf" strokecolor="#1f4d78 [1604]" strokeweight="1pt">
                  <v:stroke joinstyle="miter"/>
                </v:oval>
                <v:shape id="Picture 423" o:spid="_x0000_s1423" type="#_x0000_t75" style="position:absolute;left:100726;top:17494;width:7557;height:90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dP8HGAAAA3AAAAA8AAABkcnMvZG93bnJldi54bWxEj09rwkAUxO9Cv8PyCr3pRmmLRlcR20AF&#10;L/65eHvJPpO02bdhdxtTP323UPA4zMxvmMWqN43oyPnasoLxKAFBXFhdc6ngdMyGUxA+IGtsLJOC&#10;H/KwWj4MFphqe+U9dYdQighhn6KCKoQ2ldIXFRn0I9sSR+9incEQpSuldniNcNPISZK8SoM1x4UK&#10;W9pUVHwdvo2CcufeX/Qu5Ofs+YbZNn/Li+5TqafHfj0HEagP9/B/+0MrmMzG8HcmHgG5/A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jp0/wcYAAADcAAAADwAAAAAAAAAAAAAA&#10;AACfAgAAZHJzL2Rvd25yZXYueG1sUEsFBgAAAAAEAAQA9wAAAJIDAAAAAA==&#10;">
                  <v:imagedata r:id="rId62" o:title=""/>
                </v:shape>
                <v:shape id="Picture 424" o:spid="_x0000_s1424" type="#_x0000_t75" style="position:absolute;left:85248;top:20304;width:15463;height:4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oSvobAAAAA3AAAAA8AAABkcnMvZG93bnJldi54bWxEj80KwjAQhO+C7xBW8KapPYhWoxRB8CL4&#10;h+Btada22GxKE219eyMIHoeZ+YZZrjtTiRc1rrSsYDKOQBBnVpecK7ict6MZCOeRNVaWScGbHKxX&#10;/d4SE21bPtLr5HMRIOwSVFB4XydSuqwgg25sa+Lg3W1j0AfZ5FI32Aa4qWQcRVNpsOSwUGBNm4Ky&#10;x+lpFFzTW26f8sZ7vLQbf5gc5/e0U2o46NIFCE+d/4d/7Z1WEM9j+J4JR0CuPg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hK+hsAAAADcAAAADwAAAAAAAAAAAAAAAACfAgAA&#10;ZHJzL2Rvd25yZXYueG1sUEsFBgAAAAAEAAQA9wAAAIwDAAAAAA==&#10;">
                  <v:imagedata r:id="rId68" o:title=""/>
                </v:shape>
                <v:shape id="Picture 425" o:spid="_x0000_s1425" type="#_x0000_t75" style="position:absolute;left:39846;top:20589;width:14192;height:3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3lUU7DAAAA3AAAAA8AAABkcnMvZG93bnJldi54bWxEj8FqwzAQRO+F/oPYQm+NXBfaxokSSkgg&#10;JqemIedF2tqm1spIiuz8fVUo5DjMzBtmuZ5sLxL50DlW8DwrQBBrZzpuFJy+dk/vIEJENtg7JgVX&#10;CrBe3d8tsTJu5E9Kx9iIDOFQoYI2xqGSMuiWLIaZG4iz9+28xZilb6TxOGa47WVZFK/SYsd5ocWB&#10;Ni3pn+PFKsDmvK/LNKb6opOu/fVts3UHpR4fpo8FiEhTvIX/23ujoJy/wN+ZfATk6h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veVRTsMAAADcAAAADwAAAAAAAAAAAAAAAACf&#10;AgAAZHJzL2Rvd25yZXYueG1sUEsFBgAAAAAEAAQA9wAAAI8DAAAAAA==&#10;">
                  <v:imagedata r:id="rId46" o:title=""/>
                </v:shape>
                <v:shape id="Picture 426" o:spid="_x0000_s1426" type="#_x0000_t75" style="position:absolute;left:61245;top:20589;width:16606;height:3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NxtPEAAAA3AAAAA8AAABkcnMvZG93bnJldi54bWxEj0+LwjAUxO/CfofwhL3ImioibjWKCEJl&#10;vfgHz4/m2Rabl26StfXbbwTB4zAzv2EWq87U4k7OV5YVjIYJCOLc6ooLBefT9msGwgdkjbVlUvAg&#10;D6vlR2+BqbYtH+h+DIWIEPYpKihDaFIpfV6SQT+0DXH0rtYZDFG6QmqHbYSbWo6TZCoNVhwXSmxo&#10;U1J+O/4ZBZfsZ/TY7ezld+AydwrrQ7uXnVKf/W49BxGoC+/wq51pBePvCTzPxCMgl/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wNxtPEAAAA3AAAAA8AAAAAAAAAAAAAAAAA&#10;nwIAAGRycy9kb3ducmV2LnhtbFBLBQYAAAAABAAEAPcAAACQAwAAAAA=&#10;">
                  <v:imagedata r:id="rId60" o:title=""/>
                </v:shape>
                <v:shape id="Picture 427" o:spid="_x0000_s1427" type="#_x0000_t75" style="position:absolute;left:22193;top:34591;width:5429;height:50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tjGoDEAAAA3AAAAA8AAABkcnMvZG93bnJldi54bWxEj0FrAjEUhO8F/0N4Qm81UVB0a5QiCB4K&#10;Wrven5vn7rablyWJuvrrTUHocZiZb5j5srONuJAPtWMNw4ECQVw4U3OpIf9ev01BhIhssHFMGm4U&#10;YLnovcwxM+7KX3TZx1IkCIcMNVQxtpmUoajIYhi4ljh5J+ctxiR9KY3Ha4LbRo6UmkiLNaeFClta&#10;VVT87s9Ww9nPTvnYqnKrjrftYdfdnfz80fq13328g4jUxf/ws70xGkazMfydSUdALh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tjGoDEAAAA3AAAAA8AAAAAAAAAAAAAAAAA&#10;nwIAAGRycy9kb3ducmV2LnhtbFBLBQYAAAAABAAEAPcAAACQAwAAAAA=&#10;">
                  <v:imagedata r:id="rId74" o:title=""/>
                </v:shape>
                <v:shape id="Picture 428" o:spid="_x0000_s1428" type="#_x0000_t75" style="position:absolute;left:22193;top:49164;width:5429;height:50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uxhPfEAAAA3AAAAA8AAABkcnMvZG93bnJldi54bWxEj0FrAjEUhO9C/0N4BW+aVFB0NUopCB4E&#10;rd3eXzfP3bWblyWJuvrrTUHocZiZb5jFqrONuJAPtWMNb0MFgrhwpuZSQ/61HkxBhIhssHFMGm4U&#10;YLV86S0wM+7Kn3Q5xFIkCIcMNVQxtpmUoajIYhi6ljh5R+ctxiR9KY3Ha4LbRo6UmkiLNaeFClv6&#10;qKj4PZythrOfHfOxVeVO/dx23/vu7uT2pHX/tXufg4jUxf/ws70xGkazCfydSUdALh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uxhPfEAAAA3AAAAA8AAAAAAAAAAAAAAAAA&#10;nwIAAGRycy9kb3ducmV2LnhtbFBLBQYAAAAABAAEAPcAAACQAwAAAAA=&#10;">
                  <v:imagedata r:id="rId74" o:title=""/>
                </v:shape>
                <v:oval id="Oval 429" o:spid="_x0000_s1429" style="position:absolute;left:33766;top:42973;width:3905;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3wwMcA&#10;AADcAAAADwAAAGRycy9kb3ducmV2LnhtbESP3WrCQBSE7wu+w3IEb4puqqBtdBUpaH8oFq3eH7PH&#10;JJg9G7Jrkvr0bqHg5TAz3zCzRWsKUVPlcssKngYRCOLE6pxTBfufVf8ZhPPIGgvLpOCXHCzmnYcZ&#10;xto2vKV651MRIOxiVJB5X8ZSuiQjg25gS+LgnWxl0AdZpVJX2AS4KeQwisbSYM5hIcOSXjNKzruL&#10;UTA2eD1G6+b0MTp8br43X6PHun5Tqtdtl1MQnlp/D/+337WC4csE/s6EIyD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N8MDHAAAA3AAAAA8AAAAAAAAAAAAAAAAAmAIAAGRy&#10;cy9kb3ducmV2LnhtbFBLBQYAAAAABAAEAPUAAACMAwAAAAA=&#10;" fillcolor="#2da2bf" strokecolor="#1f4d78 [1604]" strokeweight="1pt">
                  <v:stroke joinstyle="miter"/>
                </v:oval>
                <w10:anchorlock/>
              </v:group>
            </w:pict>
          </mc:Fallback>
        </mc:AlternateContent>
      </w:r>
    </w:p>
    <w:p w:rsidR="00640872" w:rsidRPr="00CE21FD" w:rsidRDefault="00640872" w:rsidP="00640872">
      <w:proofErr w:type="spellStart"/>
      <w:r w:rsidRPr="00CE21FD">
        <w:rPr>
          <w:i/>
          <w:iCs/>
        </w:rPr>
        <w:t>PS_Call_Setup_Success_Rate</w:t>
      </w:r>
      <w:proofErr w:type="spellEnd"/>
      <w:r w:rsidRPr="00CE21FD">
        <w:rPr>
          <w:i/>
          <w:iCs/>
        </w:rPr>
        <w:t xml:space="preserve"> (All) = </w:t>
      </w:r>
      <w:proofErr w:type="spellStart"/>
      <w:r w:rsidRPr="00CE21FD">
        <w:rPr>
          <w:i/>
          <w:iCs/>
        </w:rPr>
        <w:t>PS_RAB_SetupSuccess</w:t>
      </w:r>
      <w:proofErr w:type="spellEnd"/>
      <w:r w:rsidRPr="00CE21FD">
        <w:rPr>
          <w:i/>
          <w:iCs/>
        </w:rPr>
        <w:t xml:space="preserve"> (All) * PS_RRC_ </w:t>
      </w:r>
      <w:proofErr w:type="spellStart"/>
      <w:r w:rsidRPr="00CE21FD">
        <w:rPr>
          <w:i/>
          <w:iCs/>
        </w:rPr>
        <w:t>SetupSuccess</w:t>
      </w:r>
      <w:proofErr w:type="spellEnd"/>
      <w:r w:rsidRPr="00CE21FD">
        <w:rPr>
          <w:i/>
          <w:iCs/>
        </w:rPr>
        <w:t xml:space="preserve"> (All)</w:t>
      </w:r>
      <w:r w:rsidRPr="00CE21FD">
        <w:t xml:space="preserve"> </w:t>
      </w:r>
    </w:p>
    <w:p w:rsidR="00640872" w:rsidRPr="00B812A6" w:rsidRDefault="00533AA4" w:rsidP="00640872">
      <w:pPr>
        <w:rPr>
          <w:b/>
        </w:rPr>
      </w:pPr>
      <w:r>
        <w:rPr>
          <w:b/>
        </w:rPr>
        <w:t>Soft HO Success Rate</w:t>
      </w:r>
    </w:p>
    <w:p w:rsidR="00640872" w:rsidRPr="00AD6499" w:rsidRDefault="00640872" w:rsidP="00CE21FD">
      <w:pPr>
        <w:jc w:val="both"/>
        <w:rPr>
          <w:bCs/>
        </w:rPr>
      </w:pPr>
      <w:r w:rsidRPr="00AD6499">
        <w:rPr>
          <w:bCs/>
        </w:rPr>
        <w:t>This KPI describes the ratio of number of successful radio link additions to the total number of radio link addition attempts.</w:t>
      </w:r>
    </w:p>
    <w:p w:rsidR="00640872" w:rsidRPr="00AD6499" w:rsidRDefault="00640872" w:rsidP="00CE21FD">
      <w:pPr>
        <w:jc w:val="both"/>
        <w:rPr>
          <w:bCs/>
        </w:rPr>
      </w:pPr>
      <w:r w:rsidRPr="00AD6499">
        <w:rPr>
          <w:bCs/>
        </w:rPr>
        <w:t>This KPI is obtained by the number of successful radio link additions divided by the total number of radio link addition attempts.</w:t>
      </w:r>
      <w:r w:rsidRPr="00640872">
        <w:rPr>
          <w:bCs/>
        </w:rPr>
        <w:t xml:space="preserve"> </w:t>
      </w:r>
    </w:p>
    <w:p w:rsidR="00640872" w:rsidRDefault="002A30DE" w:rsidP="00640872">
      <w:pPr>
        <w:rPr>
          <w:b/>
          <w:bCs/>
        </w:rPr>
      </w:pPr>
      <w:r>
        <w:rPr>
          <w:b/>
          <w:bCs/>
          <w:noProof/>
          <w:lang w:eastAsia="zh-CN"/>
        </w:rPr>
        <mc:AlternateContent>
          <mc:Choice Requires="wpg">
            <w:drawing>
              <wp:inline distT="0" distB="0" distL="0" distR="0">
                <wp:extent cx="6454140" cy="3164205"/>
                <wp:effectExtent l="0" t="0" r="0" b="19685"/>
                <wp:docPr id="242" name="Group 4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454140" cy="3164205"/>
                          <a:chOff x="36512" y="16287"/>
                          <a:chExt cx="80023" cy="41323"/>
                        </a:xfrm>
                      </wpg:grpSpPr>
                      <pic:pic xmlns:pic="http://schemas.openxmlformats.org/drawingml/2006/picture">
                        <pic:nvPicPr>
                          <pic:cNvPr id="243" name="Picture 43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36512" y="16541"/>
                            <a:ext cx="5540" cy="965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4" name="Picture 432"/>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59007" y="16287"/>
                            <a:ext cx="5540" cy="81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5" name="Picture 43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78263" y="16541"/>
                            <a:ext cx="6477" cy="68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6" name="Picture 43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97710" y="16811"/>
                            <a:ext cx="6461" cy="6858"/>
                          </a:xfrm>
                          <a:prstGeom prst="rect">
                            <a:avLst/>
                          </a:prstGeom>
                          <a:noFill/>
                          <a:extLst>
                            <a:ext uri="{909E8E84-426E-40DD-AFC4-6F175D3DCCD1}">
                              <a14:hiddenFill xmlns:a14="http://schemas.microsoft.com/office/drawing/2010/main">
                                <a:solidFill>
                                  <a:srgbClr val="FFFFFF"/>
                                </a:solidFill>
                              </a14:hiddenFill>
                            </a:ext>
                          </a:extLst>
                        </pic:spPr>
                      </pic:pic>
                      <wps:wsp>
                        <wps:cNvPr id="247" name="Straight Connector 435"/>
                        <wps:cNvCnPr>
                          <a:cxnSpLocks noChangeShapeType="1"/>
                        </wps:cNvCnPr>
                        <wps:spPr bwMode="auto">
                          <a:xfrm>
                            <a:off x="39274" y="26130"/>
                            <a:ext cx="0" cy="30956"/>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248" name="Straight Connector 436"/>
                        <wps:cNvCnPr>
                          <a:cxnSpLocks noChangeShapeType="1"/>
                        </wps:cNvCnPr>
                        <wps:spPr bwMode="auto">
                          <a:xfrm>
                            <a:off x="61785" y="24447"/>
                            <a:ext cx="0" cy="32798"/>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249" name="Straight Connector 437"/>
                        <wps:cNvCnPr>
                          <a:cxnSpLocks noChangeShapeType="1"/>
                        </wps:cNvCnPr>
                        <wps:spPr bwMode="auto">
                          <a:xfrm flipH="1">
                            <a:off x="81502" y="23383"/>
                            <a:ext cx="0" cy="34227"/>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250" name="Straight Connector 438"/>
                        <wps:cNvCnPr>
                          <a:cxnSpLocks noChangeShapeType="1"/>
                        </wps:cNvCnPr>
                        <wps:spPr bwMode="auto">
                          <a:xfrm flipH="1">
                            <a:off x="100949" y="23669"/>
                            <a:ext cx="0" cy="33941"/>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251" name="Straight Arrow Connector 439"/>
                        <wps:cNvCnPr>
                          <a:cxnSpLocks noChangeShapeType="1"/>
                        </wps:cNvCnPr>
                        <wps:spPr bwMode="auto">
                          <a:xfrm>
                            <a:off x="39274" y="28273"/>
                            <a:ext cx="61675"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252" name="TextBox 17"/>
                        <wps:cNvSpPr txBox="1">
                          <a:spLocks noChangeArrowheads="1"/>
                        </wps:cNvSpPr>
                        <wps:spPr bwMode="auto">
                          <a:xfrm>
                            <a:off x="55943" y="24936"/>
                            <a:ext cx="30044" cy="40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w:t>
                              </w:r>
                              <w:proofErr w:type="spellStart"/>
                              <w:r>
                                <w:rPr>
                                  <w:rFonts w:ascii="Century Gothic" w:hAnsi="Century Gothic" w:cstheme="minorBidi"/>
                                  <w:b/>
                                  <w:bCs/>
                                  <w:color w:val="000000" w:themeColor="text1"/>
                                  <w:kern w:val="24"/>
                                  <w:sz w:val="28"/>
                                  <w:szCs w:val="28"/>
                                  <w:lang w:val="fr-FR"/>
                                </w:rPr>
                                <w:t>Measurement</w:t>
                              </w:r>
                              <w:proofErr w:type="spellEnd"/>
                              <w:r>
                                <w:rPr>
                                  <w:rFonts w:ascii="Century Gothic" w:hAnsi="Century Gothic" w:cstheme="minorBidi"/>
                                  <w:b/>
                                  <w:bCs/>
                                  <w:color w:val="000000" w:themeColor="text1"/>
                                  <w:kern w:val="24"/>
                                  <w:sz w:val="28"/>
                                  <w:szCs w:val="28"/>
                                  <w:lang w:val="fr-FR"/>
                                </w:rPr>
                                <w:t xml:space="preserve"> Report</w:t>
                              </w:r>
                            </w:p>
                          </w:txbxContent>
                        </wps:txbx>
                        <wps:bodyPr rot="0" vert="horz" wrap="none" lIns="91440" tIns="45720" rIns="91440" bIns="45720" anchor="t" anchorCtr="0" upright="1">
                          <a:spAutoFit/>
                        </wps:bodyPr>
                      </wps:wsp>
                      <wps:wsp>
                        <wps:cNvPr id="253" name="Straight Arrow Connector 441"/>
                        <wps:cNvCnPr>
                          <a:cxnSpLocks noChangeShapeType="1"/>
                        </wps:cNvCnPr>
                        <wps:spPr bwMode="auto">
                          <a:xfrm>
                            <a:off x="81661" y="31686"/>
                            <a:ext cx="19446"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254" name="Straight Arrow Connector 442"/>
                        <wps:cNvCnPr>
                          <a:cxnSpLocks noChangeShapeType="1"/>
                        </wps:cNvCnPr>
                        <wps:spPr bwMode="auto">
                          <a:xfrm>
                            <a:off x="61785" y="37369"/>
                            <a:ext cx="19431"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255" name="Straight Arrow Connector 443"/>
                        <wps:cNvCnPr>
                          <a:cxnSpLocks noChangeShapeType="1"/>
                        </wps:cNvCnPr>
                        <wps:spPr bwMode="auto">
                          <a:xfrm>
                            <a:off x="61785" y="41640"/>
                            <a:ext cx="19431"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256" name="Straight Arrow Connector 444"/>
                        <wps:cNvCnPr>
                          <a:cxnSpLocks noChangeShapeType="1"/>
                        </wps:cNvCnPr>
                        <wps:spPr bwMode="auto">
                          <a:xfrm>
                            <a:off x="81803" y="45275"/>
                            <a:ext cx="19447"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257" name="Straight Arrow Connector 445"/>
                        <wps:cNvCnPr>
                          <a:cxnSpLocks noChangeShapeType="1"/>
                        </wps:cNvCnPr>
                        <wps:spPr bwMode="auto">
                          <a:xfrm>
                            <a:off x="39274" y="53101"/>
                            <a:ext cx="61675"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258" name="Straight Arrow Connector 446"/>
                        <wps:cNvCnPr>
                          <a:cxnSpLocks noChangeShapeType="1"/>
                        </wps:cNvCnPr>
                        <wps:spPr bwMode="auto">
                          <a:xfrm>
                            <a:off x="39274" y="49450"/>
                            <a:ext cx="61675"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259" name="TextBox 24"/>
                        <wps:cNvSpPr txBox="1">
                          <a:spLocks noChangeArrowheads="1"/>
                        </wps:cNvSpPr>
                        <wps:spPr bwMode="auto">
                          <a:xfrm>
                            <a:off x="81932" y="28685"/>
                            <a:ext cx="34012" cy="40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Radio Link </w:t>
                              </w:r>
                              <w:proofErr w:type="spellStart"/>
                              <w:r>
                                <w:rPr>
                                  <w:rFonts w:ascii="Century Gothic" w:hAnsi="Century Gothic" w:cstheme="minorBidi"/>
                                  <w:b/>
                                  <w:bCs/>
                                  <w:color w:val="000000" w:themeColor="text1"/>
                                  <w:kern w:val="24"/>
                                  <w:sz w:val="28"/>
                                  <w:szCs w:val="28"/>
                                  <w:lang w:val="fr-FR"/>
                                </w:rPr>
                                <w:t>Add</w:t>
                              </w:r>
                              <w:proofErr w:type="spellEnd"/>
                              <w:r>
                                <w:rPr>
                                  <w:rFonts w:ascii="Century Gothic" w:hAnsi="Century Gothic" w:cstheme="minorBidi"/>
                                  <w:b/>
                                  <w:bCs/>
                                  <w:color w:val="000000" w:themeColor="text1"/>
                                  <w:kern w:val="24"/>
                                  <w:sz w:val="28"/>
                                  <w:szCs w:val="28"/>
                                  <w:lang w:val="fr-FR"/>
                                </w:rPr>
                                <w:t xml:space="preserve"> Setup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260" name="TextBox 25"/>
                        <wps:cNvSpPr txBox="1">
                          <a:spLocks noChangeArrowheads="1"/>
                        </wps:cNvSpPr>
                        <wps:spPr bwMode="auto">
                          <a:xfrm>
                            <a:off x="57541" y="34034"/>
                            <a:ext cx="34012" cy="40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Radio Link </w:t>
                              </w:r>
                              <w:proofErr w:type="spellStart"/>
                              <w:r>
                                <w:rPr>
                                  <w:rFonts w:ascii="Century Gothic" w:hAnsi="Century Gothic" w:cstheme="minorBidi"/>
                                  <w:b/>
                                  <w:bCs/>
                                  <w:color w:val="000000" w:themeColor="text1"/>
                                  <w:kern w:val="24"/>
                                  <w:sz w:val="28"/>
                                  <w:szCs w:val="28"/>
                                  <w:lang w:val="fr-FR"/>
                                </w:rPr>
                                <w:t>Add</w:t>
                              </w:r>
                              <w:proofErr w:type="spellEnd"/>
                              <w:r>
                                <w:rPr>
                                  <w:rFonts w:ascii="Century Gothic" w:hAnsi="Century Gothic" w:cstheme="minorBidi"/>
                                  <w:b/>
                                  <w:bCs/>
                                  <w:color w:val="000000" w:themeColor="text1"/>
                                  <w:kern w:val="24"/>
                                  <w:sz w:val="28"/>
                                  <w:szCs w:val="28"/>
                                  <w:lang w:val="fr-FR"/>
                                </w:rPr>
                                <w:t xml:space="preserve"> Setup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261" name="TextBox 26"/>
                        <wps:cNvSpPr txBox="1">
                          <a:spLocks noChangeArrowheads="1"/>
                        </wps:cNvSpPr>
                        <wps:spPr bwMode="auto">
                          <a:xfrm>
                            <a:off x="57722" y="38255"/>
                            <a:ext cx="35737" cy="40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Radio Link </w:t>
                              </w:r>
                              <w:proofErr w:type="spellStart"/>
                              <w:r>
                                <w:rPr>
                                  <w:rFonts w:ascii="Century Gothic" w:hAnsi="Century Gothic" w:cstheme="minorBidi"/>
                                  <w:b/>
                                  <w:bCs/>
                                  <w:color w:val="000000" w:themeColor="text1"/>
                                  <w:kern w:val="24"/>
                                  <w:sz w:val="28"/>
                                  <w:szCs w:val="28"/>
                                  <w:lang w:val="fr-FR"/>
                                </w:rPr>
                                <w:t>Add</w:t>
                              </w:r>
                              <w:proofErr w:type="spellEnd"/>
                              <w:r>
                                <w:rPr>
                                  <w:rFonts w:ascii="Century Gothic" w:hAnsi="Century Gothic" w:cstheme="minorBidi"/>
                                  <w:b/>
                                  <w:bCs/>
                                  <w:color w:val="000000" w:themeColor="text1"/>
                                  <w:kern w:val="24"/>
                                  <w:sz w:val="28"/>
                                  <w:szCs w:val="28"/>
                                  <w:lang w:val="fr-FR"/>
                                </w:rPr>
                                <w:t xml:space="preserve"> Setup </w:t>
                              </w:r>
                              <w:proofErr w:type="spellStart"/>
                              <w:r>
                                <w:rPr>
                                  <w:rFonts w:ascii="Century Gothic" w:hAnsi="Century Gothic" w:cstheme="minorBidi"/>
                                  <w:b/>
                                  <w:bCs/>
                                  <w:color w:val="000000" w:themeColor="text1"/>
                                  <w:kern w:val="24"/>
                                  <w:sz w:val="28"/>
                                  <w:szCs w:val="28"/>
                                  <w:lang w:val="fr-FR"/>
                                </w:rPr>
                                <w:t>Response</w:t>
                              </w:r>
                              <w:proofErr w:type="spellEnd"/>
                            </w:p>
                          </w:txbxContent>
                        </wps:txbx>
                        <wps:bodyPr rot="0" vert="horz" wrap="none" lIns="91440" tIns="45720" rIns="91440" bIns="45720" anchor="t" anchorCtr="0" upright="1">
                          <a:spAutoFit/>
                        </wps:bodyPr>
                      </wps:wsp>
                      <wps:wsp>
                        <wps:cNvPr id="262" name="TextBox 27"/>
                        <wps:cNvSpPr txBox="1">
                          <a:spLocks noChangeArrowheads="1"/>
                        </wps:cNvSpPr>
                        <wps:spPr bwMode="auto">
                          <a:xfrm>
                            <a:off x="80799" y="42194"/>
                            <a:ext cx="35736" cy="403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Radio Link </w:t>
                              </w:r>
                              <w:proofErr w:type="spellStart"/>
                              <w:r>
                                <w:rPr>
                                  <w:rFonts w:ascii="Century Gothic" w:hAnsi="Century Gothic" w:cstheme="minorBidi"/>
                                  <w:b/>
                                  <w:bCs/>
                                  <w:color w:val="000000" w:themeColor="text1"/>
                                  <w:kern w:val="24"/>
                                  <w:sz w:val="28"/>
                                  <w:szCs w:val="28"/>
                                  <w:lang w:val="fr-FR"/>
                                </w:rPr>
                                <w:t>Add</w:t>
                              </w:r>
                              <w:proofErr w:type="spellEnd"/>
                              <w:r>
                                <w:rPr>
                                  <w:rFonts w:ascii="Century Gothic" w:hAnsi="Century Gothic" w:cstheme="minorBidi"/>
                                  <w:b/>
                                  <w:bCs/>
                                  <w:color w:val="000000" w:themeColor="text1"/>
                                  <w:kern w:val="24"/>
                                  <w:sz w:val="28"/>
                                  <w:szCs w:val="28"/>
                                  <w:lang w:val="fr-FR"/>
                                </w:rPr>
                                <w:t xml:space="preserve"> Setup </w:t>
                              </w:r>
                              <w:proofErr w:type="spellStart"/>
                              <w:r>
                                <w:rPr>
                                  <w:rFonts w:ascii="Century Gothic" w:hAnsi="Century Gothic" w:cstheme="minorBidi"/>
                                  <w:b/>
                                  <w:bCs/>
                                  <w:color w:val="000000" w:themeColor="text1"/>
                                  <w:kern w:val="24"/>
                                  <w:sz w:val="28"/>
                                  <w:szCs w:val="28"/>
                                  <w:lang w:val="fr-FR"/>
                                </w:rPr>
                                <w:t>Response</w:t>
                              </w:r>
                              <w:proofErr w:type="spellEnd"/>
                            </w:p>
                          </w:txbxContent>
                        </wps:txbx>
                        <wps:bodyPr rot="0" vert="horz" wrap="none" lIns="91440" tIns="45720" rIns="91440" bIns="45720" anchor="t" anchorCtr="0" upright="1">
                          <a:spAutoFit/>
                        </wps:bodyPr>
                      </wps:wsp>
                      <wps:wsp>
                        <wps:cNvPr id="263" name="TextBox 28"/>
                        <wps:cNvSpPr txBox="1">
                          <a:spLocks noChangeArrowheads="1"/>
                        </wps:cNvSpPr>
                        <wps:spPr bwMode="auto">
                          <a:xfrm>
                            <a:off x="61210" y="46373"/>
                            <a:ext cx="21447" cy="40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Active Set Update</w:t>
                              </w:r>
                            </w:p>
                          </w:txbxContent>
                        </wps:txbx>
                        <wps:bodyPr rot="0" vert="horz" wrap="none" lIns="91440" tIns="45720" rIns="91440" bIns="45720" anchor="t" anchorCtr="0" upright="1">
                          <a:spAutoFit/>
                        </wps:bodyPr>
                      </wps:wsp>
                      <wps:wsp>
                        <wps:cNvPr id="264" name="TextBox 29"/>
                        <wps:cNvSpPr txBox="1">
                          <a:spLocks noChangeArrowheads="1"/>
                        </wps:cNvSpPr>
                        <wps:spPr bwMode="auto">
                          <a:xfrm>
                            <a:off x="61785" y="50022"/>
                            <a:ext cx="32737" cy="40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Active Set Update Complete</w:t>
                              </w:r>
                            </w:p>
                          </w:txbxContent>
                        </wps:txbx>
                        <wps:bodyPr rot="0" vert="horz" wrap="none" lIns="91440" tIns="45720" rIns="91440" bIns="45720" anchor="t" anchorCtr="0" upright="1">
                          <a:spAutoFit/>
                        </wps:bodyPr>
                      </wps:wsp>
                      <wps:wsp>
                        <wps:cNvPr id="265" name="Oval 453"/>
                        <wps:cNvSpPr>
                          <a:spLocks noChangeArrowheads="1"/>
                        </wps:cNvSpPr>
                        <wps:spPr bwMode="auto">
                          <a:xfrm>
                            <a:off x="79549" y="32988"/>
                            <a:ext cx="3905"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266" name="Oval 454"/>
                        <wps:cNvSpPr>
                          <a:spLocks noChangeArrowheads="1"/>
                        </wps:cNvSpPr>
                        <wps:spPr bwMode="auto">
                          <a:xfrm>
                            <a:off x="99171" y="54467"/>
                            <a:ext cx="3889" cy="1047"/>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pic:pic xmlns:pic="http://schemas.openxmlformats.org/drawingml/2006/picture">
                        <pic:nvPicPr>
                          <pic:cNvPr id="267" name="Picture 45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43862" y="18383"/>
                            <a:ext cx="14208" cy="37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8" name="Picture 45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64389" y="18637"/>
                            <a:ext cx="13509" cy="37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69" name="Picture 45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84740" y="18796"/>
                            <a:ext cx="11986" cy="3381"/>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430" o:spid="_x0000_s1430" style="width:508.2pt;height:249.15pt;mso-position-horizontal-relative:char;mso-position-vertical-relative:line" coordorigin="36512,16287" coordsize="80023,413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">
                <v:shape id="Picture 431" o:spid="_x0000_s1431" type="#_x0000_t75" style="position:absolute;left:36512;top:16541;width:5540;height:96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rE9vGAAAA3AAAAA8AAABkcnMvZG93bnJldi54bWxEj0FrwkAUhO8F/8PyhN6ajVZaSV1FhUDx&#10;ktaKeHxkX7PR7NuQ3Wr017uFQo/DzHzDzBa9bcSZOl87VjBKUhDEpdM1Vwp2X/nTFIQPyBobx6Tg&#10;Sh4W88HDDDPtLvxJ522oRISwz1CBCaHNpPSlIYs+cS1x9L5dZzFE2VVSd3iJcNvIcZq+SIs1xwWD&#10;La0Nlaftj1Ww4cOtmOSmWB33zhTN6+rjlBulHof98g1EoD78h//a71rBePIMv2fiEZDzO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WusT28YAAADcAAAADwAAAAAAAAAAAAAA&#10;AACfAgAAZHJzL2Rvd25yZXYueG1sUEsFBgAAAAAEAAQA9wAAAJIDAAAAAA==&#10;">
                  <v:imagedata r:id="rId79" o:title=""/>
                </v:shape>
                <v:shape id="Picture 432" o:spid="_x0000_s1432" type="#_x0000_t75" style="position:absolute;left:59007;top:16287;width:5540;height:81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MalnGAAAA3AAAAA8AAABkcnMvZG93bnJldi54bWxEj09rwkAUxO+FfoflFXqrm0oIkrqKLUpb&#10;D4JaBW+P7DNJzb4N2c0fv323IHgcZuY3zHQ+mEp01LjSsoLXUQSCOLO65FzBz371MgHhPLLGyjIp&#10;uJKD+ezxYYqptj1vqdv5XAQIuxQVFN7XqZQuK8igG9maOHhn2xj0QTa51A32AW4qOY6iRBosOSwU&#10;WNNHQdll1xoFejNJfI6ffDi26/fT7+W0rNpvpZ6fhsUbCE+Dv4dv7S+tYBzH8H8mHAE5+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4xqWcYAAADcAAAADwAAAAAAAAAAAAAA&#10;AACfAgAAZHJzL2Rvd25yZXYueG1sUEsFBgAAAAAEAAQA9wAAAJIDAAAAAA==&#10;">
                  <v:imagedata r:id="rId80" o:title=""/>
                </v:shape>
                <v:shape id="Picture 433" o:spid="_x0000_s1433" type="#_x0000_t75" style="position:absolute;left:78263;top:16541;width:6477;height:68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e5VbDAAAA3AAAAA8AAABkcnMvZG93bnJldi54bWxEj0+LwjAUxO+C3yE8YW+a6uoi1SiiLOxJ&#10;/LPo9dE82+42L6FJtX57Iwgeh5n5DTNftqYSV6p9aVnBcJCAIM6sLjlX8Hv87k9B+ICssbJMCu7k&#10;YbnoduaYanvjPV0PIRcRwj5FBUUILpXSZwUZ9APriKN3sbXBEGWdS13jLcJNJUdJ8iUNlhwXCnS0&#10;Lij7PzRGwSaQ/vtsbHk/G3bn03rrdptGqY9eu5qBCNSGd/jV/tEKRuMJPM/EIyA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R7lVsMAAADcAAAADwAAAAAAAAAAAAAAAACf&#10;AgAAZHJzL2Rvd25yZXYueG1sUEsFBgAAAAAEAAQA9wAAAI8DAAAAAA==&#10;">
                  <v:imagedata r:id="rId81" o:title=""/>
                </v:shape>
                <v:shape id="Picture 434" o:spid="_x0000_s1434" type="#_x0000_t75" style="position:absolute;left:97710;top:16811;width:6461;height:6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nMeyHBAAAA3AAAAA8AAABkcnMvZG93bnJldi54bWxEj0GLwjAUhO+C/yE8YW+a6i4i1SiiCJ5k&#10;dRe9PppnW21eQpNq/fdGEDwOM/MNM1u0phI3qn1pWcFwkIAgzqwuOVfw/7fpT0D4gKyxskwKHuRh&#10;Me92Zphqe+c93Q4hFxHCPkUFRQguldJnBRn0A+uIo3e2tcEQZZ1LXeM9wk0lR0kylgZLjgsFOloV&#10;lF0PjVGwDqQv340tHyfD7nRc7dzvulHqq9cupyACteETfre3WsHoZwyvM/EIyPkT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JnMeyHBAAAA3AAAAA8AAAAAAAAAAAAAAAAAnwIA&#10;AGRycy9kb3ducmV2LnhtbFBLBQYAAAAABAAEAPcAAACNAwAAAAA=&#10;">
                  <v:imagedata r:id="rId81" o:title=""/>
                </v:shape>
                <v:line id="Straight Connector 435" o:spid="_x0000_s1435" style="position:absolute;visibility:visible;mso-wrap-style:square" from="39274,26130" to="39274,570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Q/98MAAADcAAAADwAAAGRycy9kb3ducmV2LnhtbESPQWvCQBSE7wX/w/KE3upGkSrRVUQr&#10;WDxpPHh8ZJ/ZaPZtyG6T+O+7QqHHYWa+YZbr3laipcaXjhWMRwkI4tzpkgsFl2z/MQfhA7LGyjEp&#10;eJKH9WrwtsRUu45P1J5DISKEfYoKTAh1KqXPDVn0I1cTR+/mGoshyqaQusEuwm0lJ0nyKS2WHBcM&#10;1rQ1lD/OP1ZBe+2u+tKZ7G7K72NmvtrDcyeVeh/2mwWIQH34D/+1D1rBZDqD15l4BOTq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sUP/fDAAAA3AAAAA8AAAAAAAAAAAAA&#10;AAAAoQIAAGRycy9kb3ducmV2LnhtbFBLBQYAAAAABAAEAPkAAACRAwAAAAA=&#10;" strokecolor="black [3213]" strokeweight="2.25pt">
                  <v:stroke joinstyle="miter"/>
                </v:line>
                <v:line id="Straight Connector 436" o:spid="_x0000_s1436" style="position:absolute;visibility:visible;mso-wrap-style:square" from="61785,24447" to="61785,572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urhb8AAADcAAAADwAAAGRycy9kb3ducmV2LnhtbERPTYvCMBC9C/6HMII3TRVZpBpF1AVl&#10;T1oPHodmbKrNpDTZtv57c1jY4+N9r7e9rURLjS8dK5hNExDEudMlFwpu2fdkCcIHZI2VY1LwJg/b&#10;zXCwxlS7ji/UXkMhYgj7FBWYEOpUSp8bsuinriaO3MM1FkOETSF1g10Mt5WcJ8mXtFhybDBY095Q&#10;/rr+WgXtvbvrW2eypynPP5k5tqf3QSo1HvW7FYhAffgX/7lPWsF8EdfGM/EIyM0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mourhb8AAADcAAAADwAAAAAAAAAAAAAAAACh&#10;AgAAZHJzL2Rvd25yZXYueG1sUEsFBgAAAAAEAAQA+QAAAI0DAAAAAA==&#10;" strokecolor="black [3213]" strokeweight="2.25pt">
                  <v:stroke joinstyle="miter"/>
                </v:line>
                <v:line id="Straight Connector 437" o:spid="_x0000_s1437" style="position:absolute;flip:x;visibility:visible;mso-wrap-style:square" from="81502,23383" to="81502,57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qpsvsQAAADcAAAADwAAAGRycy9kb3ducmV2LnhtbESP3WoCMRSE7wt9h3AKvavZWhFdjSJC&#10;oZQWfx/gmBx3l25OliS7rm9vCoKXw8x8w8yXva1FRz5UjhW8DzIQxNqZigsFx8Pn2wREiMgGa8ek&#10;4EoBlovnpznmxl14R90+FiJBOOSooIyxyaUMuiSLYeAa4uSdnbcYk/SFNB4vCW5rOcyysbRYcVoo&#10;saF1Sfpv31oF3xv/ix/b005P2vO147HWrf5R6vWlX81AROrjI3xvfxkFw9EU/s+kIyA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qmy+xAAAANwAAAAPAAAAAAAAAAAA&#10;AAAAAKECAABkcnMvZG93bnJldi54bWxQSwUGAAAAAAQABAD5AAAAkgMAAAAA&#10;" strokecolor="black [3213]" strokeweight="2.25pt">
                  <v:stroke joinstyle="miter"/>
                </v:line>
                <v:line id="Straight Connector 438" o:spid="_x0000_s1438" style="position:absolute;flip:x;visibility:visible;mso-wrap-style:square" from="100949,23669" to="100949,57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lT/sEAAADcAAAADwAAAGRycy9kb3ducmV2LnhtbERP3WrCMBS+H/gO4Qi7m+kcilRTGYIw&#10;xmSr7gHOktMfbE5Kktb69svFYJcf3/9uP9lOjORD61jB8yIDQaydablW8H05Pm1AhIhssHNMCu4U&#10;YF/MHnaYG3fjksZzrEUK4ZCjgibGPpcy6IYshoXriRNXOW8xJuhraTzeUrjt5DLL1tJiy6mhwZ4O&#10;DenrebAK3j/9CV++fkq9Gar7yGutB/2h1ON8et2CiDTFf/Gf+80oWK7S/HQmHQFZ/A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6SVP+wQAAANwAAAAPAAAAAAAAAAAAAAAA&#10;AKECAABkcnMvZG93bnJldi54bWxQSwUGAAAAAAQABAD5AAAAjwMAAAAA&#10;" strokecolor="black [3213]" strokeweight="2.25pt">
                  <v:stroke joinstyle="miter"/>
                </v:line>
                <v:shape id="Straight Arrow Connector 439" o:spid="_x0000_s1439" type="#_x0000_t32" style="position:absolute;left:39274;top:28273;width:6167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3/ULcUAAADcAAAADwAAAGRycy9kb3ducmV2LnhtbESPQWvCQBSE7wX/w/KE3urGFCVNXaVV&#10;Cj0paj14e2Rfk2j2bciuMfrrXUHwOMzMN8xk1plKtNS40rKC4SACQZxZXXKu4G/785aAcB5ZY2WZ&#10;FFzIwWzae5lgqu2Z19RufC4ChF2KCgrv61RKlxVk0A1sTRy8f9sY9EE2udQNngPcVDKOorE0WHJY&#10;KLCmeUHZcXMyCqhdLd+708f3frT2Nta7xeqQXJV67XdfnyA8df4ZfrR/tYJ4NIT7mXAE5PQ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3/ULcUAAADcAAAADwAAAAAAAAAA&#10;AAAAAAChAgAAZHJzL2Rvd25yZXYueG1sUEsFBgAAAAAEAAQA+QAAAJMDAAAAAA==&#10;" strokecolor="black [3213]" strokeweight="2.25pt">
                  <v:stroke endarrow="open" joinstyle="miter"/>
                </v:shape>
                <v:shape id="TextBox 17" o:spid="_x0000_s1440" type="#_x0000_t202" style="position:absolute;left:55943;top:24936;width:30044;height:40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SeMMA&#10;AADcAAAADwAAAGRycy9kb3ducmV2LnhtbESP3WrCQBSE74W+w3IKvdONoYpGVynWQu/8fYBD9piN&#10;yZ4N2VXTPr0rCF4OM/MNM192thZXan3pWMFwkIAgzp0uuVBwPPz0JyB8QNZYOyYFf+RhuXjrzTHT&#10;7sY7uu5DISKEfYYKTAhNJqXPDVn0A9cQR+/kWoshyraQusVbhNtapkkylhZLjgsGG1oZyqv9xSqY&#10;JHZTVdN06+3n/3BkVt9u3ZyV+njvvmYgAnXhFX62f7WCdJTC40w8An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SeMMAAADcAAAADwAAAAAAAAAAAAAAAACYAgAAZHJzL2Rv&#10;d25yZXYueG1sUEsFBgAAAAAEAAQA9QAAAIgDA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w:t>
                        </w:r>
                        <w:proofErr w:type="spellStart"/>
                        <w:r>
                          <w:rPr>
                            <w:rFonts w:ascii="Century Gothic" w:hAnsi="Century Gothic" w:cstheme="minorBidi"/>
                            <w:b/>
                            <w:bCs/>
                            <w:color w:val="000000" w:themeColor="text1"/>
                            <w:kern w:val="24"/>
                            <w:sz w:val="28"/>
                            <w:szCs w:val="28"/>
                            <w:lang w:val="fr-FR"/>
                          </w:rPr>
                          <w:t>Measurement</w:t>
                        </w:r>
                        <w:proofErr w:type="spellEnd"/>
                        <w:r>
                          <w:rPr>
                            <w:rFonts w:ascii="Century Gothic" w:hAnsi="Century Gothic" w:cstheme="minorBidi"/>
                            <w:b/>
                            <w:bCs/>
                            <w:color w:val="000000" w:themeColor="text1"/>
                            <w:kern w:val="24"/>
                            <w:sz w:val="28"/>
                            <w:szCs w:val="28"/>
                            <w:lang w:val="fr-FR"/>
                          </w:rPr>
                          <w:t xml:space="preserve"> Report</w:t>
                        </w:r>
                      </w:p>
                    </w:txbxContent>
                  </v:textbox>
                </v:shape>
                <v:shape id="Straight Arrow Connector 441" o:spid="_x0000_s1441" type="#_x0000_t32" style="position:absolute;left:81661;top:31686;width:1944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wOIMUAAADcAAAADwAAAGRycy9kb3ducmV2LnhtbESPzW7CMBCE70h9B2sr9Vac0qaCgEGF&#10;QkWP/Bw4ruIliYjXke2Cy9PjSpU4jmbmG81kFk0rzuR8Y1nBSz8DQVxa3XClYL9bPQ9B+ICssbVM&#10;Cn7Jw2z60Jtgoe2FN3TehkokCPsCFdQhdIWUvqzJoO/bjjh5R+sMhiRdJbXDS4KbVg6y7F0abDgt&#10;1NjRoqbytP0xCg7X76+lblz8nL+V3TWOlsM8z5R6eowfYxCBYriH/9trrWCQv8LfmXQE5PQ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vwOIMUAAADcAAAADwAAAAAAAAAA&#10;AAAAAAChAgAAZHJzL2Rvd25yZXYueG1sUEsFBgAAAAAEAAQA+QAAAJMDAAAAAA==&#10;" strokecolor="black [3213]" strokeweight="2.25pt">
                  <v:stroke startarrow="open" joinstyle="miter"/>
                </v:shape>
                <v:shape id="Straight Arrow Connector 442" o:spid="_x0000_s1442" type="#_x0000_t32" style="position:absolute;left:61785;top:37369;width:1943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RWWVMUAAADcAAAADwAAAGRycy9kb3ducmV2LnhtbESPT2sCMRTE7wW/Q3hCbzWruMWuRvFf&#10;pR7VHjw+Nq+7SzcvSxI19dM3QqHHYWZ+w8wW0bTiSs43lhUMBxkI4tLqhisFn6f3lwkIH5A1tpZJ&#10;wQ95WMx7TzMstL3xga7HUIkEYV+ggjqErpDSlzUZ9APbESfvyzqDIUlXSe3wluCmlaMse5UGG04L&#10;NXa0rqn8Pl6MgvN9v9vqxsXNalx29/i2neR5ptRzPy6nIALF8B/+a39oBaN8DI8z6QjI+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RWWVMUAAADcAAAADwAAAAAAAAAA&#10;AAAAAAChAgAAZHJzL2Rvd25yZXYueG1sUEsFBgAAAAAEAAQA+QAAAJMDAAAAAA==&#10;" strokecolor="black [3213]" strokeweight="2.25pt">
                  <v:stroke startarrow="open" joinstyle="miter"/>
                </v:shape>
                <v:shape id="Straight Arrow Connector 443" o:spid="_x0000_s1443" type="#_x0000_t32" style="position:absolute;left:61785;top:41640;width:1943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TSLsYAAADcAAAADwAAAGRycy9kb3ducmV2LnhtbESPQWvCQBSE70L/w/IKvenGlBRNsxFt&#10;ETwp2nro7ZF9JtHs25BdY9pf3xUKPQ4z8w2TLQbTiJ46V1tWMJ1EIIgLq2suFXx+rMczEM4ja2ws&#10;k4JvcrDIH0YZptreeE/9wZciQNilqKDyvk2ldEVFBt3EtsTBO9nOoA+yK6Xu8BbgppFxFL1IgzWH&#10;hQpbequouByuRgH1u+3zcJ2vvpK9t7E+vu/Osx+lnh6H5SsIT4P/D/+1N1pBnCRwPxOOgMx/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BE0i7GAAAA3AAAAA8AAAAAAAAA&#10;AAAAAAAAoQIAAGRycy9kb3ducmV2LnhtbFBLBQYAAAAABAAEAPkAAACUAwAAAAA=&#10;" strokecolor="black [3213]" strokeweight="2.25pt">
                  <v:stroke endarrow="open" joinstyle="miter"/>
                </v:shape>
                <v:shape id="Straight Arrow Connector 444" o:spid="_x0000_s1444" type="#_x0000_t32" style="position:absolute;left:81803;top:45275;width:1944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ZMWcUAAADcAAAADwAAAGRycy9kb3ducmV2LnhtbESPQWvCQBSE7wX/w/KE3urGFCVNXUUt&#10;hZ4UtR68PbKvSTT7NmTXmPrrXUHwOMzMN8xk1plKtNS40rKC4SACQZxZXXKu4Hf3/ZaAcB5ZY2WZ&#10;FPyTg9m09zLBVNsLb6jd+lwECLsUFRTe16mULivIoBvYmjh4f7Yx6INscqkbvAS4qWQcRWNpsOSw&#10;UGBNy4Ky0/ZsFFC7Xr1354/FYbTxNtb7r/UxuSr12u/mnyA8df4ZfrR/tIJ4NIb7mXAE5PQ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JZMWcUAAADcAAAADwAAAAAAAAAA&#10;AAAAAAChAgAAZHJzL2Rvd25yZXYueG1sUEsFBgAAAAAEAAQA+QAAAJMDAAAAAA==&#10;" strokecolor="black [3213]" strokeweight="2.25pt">
                  <v:stroke endarrow="open" joinstyle="miter"/>
                </v:shape>
                <v:shape id="Straight Arrow Connector 445" o:spid="_x0000_s1445" type="#_x0000_t32" style="position:absolute;left:39274;top:53101;width:6167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rpwsYAAADcAAAADwAAAGRycy9kb3ducmV2LnhtbESPQWvCQBSE74X+h+UJvdWNKVaNboK2&#10;FDwp2nrw9si+Jmmzb0N2jam/3hUKHoeZ+YZZZL2pRUetqywrGA0jEMS51RUXCr4+P56nIJxH1lhb&#10;JgV/5CBLHx8WmGh75h11e1+IAGGXoILS+yaR0uUlGXRD2xAH79u2Bn2QbSF1i+cAN7WMo+hVGqw4&#10;LJTY0FtJ+e/+ZBRQt9289KfZ6jjeeRvrw/v2Z3pR6mnQL+cgPPX+Hv5vr7WCeDyB25lwBGR6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a6cLGAAAA3AAAAA8AAAAAAAAA&#10;AAAAAAAAoQIAAGRycy9kb3ducmV2LnhtbFBLBQYAAAAABAAEAPkAAACUAwAAAAA=&#10;" strokecolor="black [3213]" strokeweight="2.25pt">
                  <v:stroke endarrow="open" joinstyle="miter"/>
                </v:shape>
                <v:shape id="Straight Arrow Connector 446" o:spid="_x0000_s1446" type="#_x0000_t32" style="position:absolute;left:39274;top:49450;width:6167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icUcEAAADcAAAADwAAAGRycy9kb3ducmV2LnhtbERPu27CMBTdkfoP1q3EBk4RQTTFoLY8&#10;BCPQoeNVfJtEja8j24Dh6/GAxHh03rNFNK04k/ONZQVvwwwEcWl1w5WCn+N6MAXhA7LG1jIpuJKH&#10;xfylN8NC2wvv6XwIlUgh7AtUUIfQFVL6siaDfmg74sT9WWcwJOgqqR1eUrhp5SjLJtJgw6mhxo6+&#10;ayr/Dyej4Pe226x04+Lya1x2t/i+muZ5plT/NX5+gAgUw1P8cG+1glGe1qYz6QjI+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cWJxRwQAAANwAAAAPAAAAAAAAAAAAAAAA&#10;AKECAABkcnMvZG93bnJldi54bWxQSwUGAAAAAAQABAD5AAAAjwMAAAAA&#10;" strokecolor="black [3213]" strokeweight="2.25pt">
                  <v:stroke startarrow="open" joinstyle="miter"/>
                </v:shape>
                <v:shape id="TextBox 24" o:spid="_x0000_s1447" type="#_x0000_t202" style="position:absolute;left:81932;top:28685;width:34012;height:40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4ACcQA&#10;AADcAAAADwAAAGRycy9kb3ducmV2LnhtbESP0WrCQBRE34X+w3ILvunGoKKpq5TUQt+0th9wyd5m&#10;02Tvhuwa0369Kwg+DjNzhtnsBtuInjpfOVYwmyYgiAunKy4VfH+9T1YgfEDW2DgmBX/kYbd9Gm0w&#10;0+7Cn9SfQikihH2GCkwIbSalLwxZ9FPXEkfvx3UWQ5RdKXWHlwi3jUyTZCktVhwXDLaUGyrq09kq&#10;WCX2UNfr9Ojt/H+2MPmb27e/So2fh9cXEIGG8Ajf2x9aQbpYw+1MPAJye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z+AAn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Radio Link </w:t>
                        </w:r>
                        <w:proofErr w:type="spellStart"/>
                        <w:r>
                          <w:rPr>
                            <w:rFonts w:ascii="Century Gothic" w:hAnsi="Century Gothic" w:cstheme="minorBidi"/>
                            <w:b/>
                            <w:bCs/>
                            <w:color w:val="000000" w:themeColor="text1"/>
                            <w:kern w:val="24"/>
                            <w:sz w:val="28"/>
                            <w:szCs w:val="28"/>
                            <w:lang w:val="fr-FR"/>
                          </w:rPr>
                          <w:t>Add</w:t>
                        </w:r>
                        <w:proofErr w:type="spellEnd"/>
                        <w:r>
                          <w:rPr>
                            <w:rFonts w:ascii="Century Gothic" w:hAnsi="Century Gothic" w:cstheme="minorBidi"/>
                            <w:b/>
                            <w:bCs/>
                            <w:color w:val="000000" w:themeColor="text1"/>
                            <w:kern w:val="24"/>
                            <w:sz w:val="28"/>
                            <w:szCs w:val="28"/>
                            <w:lang w:val="fr-FR"/>
                          </w:rPr>
                          <w:t xml:space="preserve"> Setup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TextBox 25" o:spid="_x0000_s1448" type="#_x0000_t202" style="position:absolute;left:57541;top:34034;width:34012;height:40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hjKcAA&#10;AADcAAAADwAAAGRycy9kb3ducmV2LnhtbERPy4rCMBTdC/MP4Q6409Si4nSMMjgK7nzMfMCluTa1&#10;zU1pola/3iwEl4fzni87W4srtb50rGA0TEAQ506XXCj4/9sMZiB8QNZYOyYFd/KwXHz05phpd+MD&#10;XY+hEDGEfYYKTAhNJqXPDVn0Q9cQR+7kWoshwraQusVbDLe1TJNkKi2WHBsMNrQylFfHi1UwS+yu&#10;qr7Svbfjx2hiVr9u3ZyV6n92P98gAnXhLX65t1pBOo3z45l4BO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6hjKcAAAADcAAAADwAAAAAAAAAAAAAAAACYAgAAZHJzL2Rvd25y&#10;ZXYueG1sUEsFBgAAAAAEAAQA9QAAAIUDA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Radio Link </w:t>
                        </w:r>
                        <w:proofErr w:type="spellStart"/>
                        <w:r>
                          <w:rPr>
                            <w:rFonts w:ascii="Century Gothic" w:hAnsi="Century Gothic" w:cstheme="minorBidi"/>
                            <w:b/>
                            <w:bCs/>
                            <w:color w:val="000000" w:themeColor="text1"/>
                            <w:kern w:val="24"/>
                            <w:sz w:val="28"/>
                            <w:szCs w:val="28"/>
                            <w:lang w:val="fr-FR"/>
                          </w:rPr>
                          <w:t>Add</w:t>
                        </w:r>
                        <w:proofErr w:type="spellEnd"/>
                        <w:r>
                          <w:rPr>
                            <w:rFonts w:ascii="Century Gothic" w:hAnsi="Century Gothic" w:cstheme="minorBidi"/>
                            <w:b/>
                            <w:bCs/>
                            <w:color w:val="000000" w:themeColor="text1"/>
                            <w:kern w:val="24"/>
                            <w:sz w:val="28"/>
                            <w:szCs w:val="28"/>
                            <w:lang w:val="fr-FR"/>
                          </w:rPr>
                          <w:t xml:space="preserve"> Setup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TextBox 26" o:spid="_x0000_s1449" type="#_x0000_t202" style="position:absolute;left:57722;top:38255;width:35737;height:40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TGssQA&#10;AADcAAAADwAAAGRycy9kb3ducmV2LnhtbESP0WrCQBRE34X+w3ILvukmwYpNs5FiLfhmtf2AS/Y2&#10;myZ7N2RXTf36rlDwcZiZM0yxHm0nzjT4xrGCdJ6AIK6cbrhW8PX5PluB8AFZY+eYFPySh3X5MCkw&#10;1+7CBzofQy0ihH2OCkwIfS6lrwxZ9HPXE0fv2w0WQ5RDLfWAlwi3ncySZCktNhwXDPa0MVS1x5NV&#10;sErsvm2fsw9vF9f0yWze3Lb/UWr6OL6+gAg0hnv4v73TCrJlCrcz8QjI8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kxrL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Radio Link </w:t>
                        </w:r>
                        <w:proofErr w:type="spellStart"/>
                        <w:r>
                          <w:rPr>
                            <w:rFonts w:ascii="Century Gothic" w:hAnsi="Century Gothic" w:cstheme="minorBidi"/>
                            <w:b/>
                            <w:bCs/>
                            <w:color w:val="000000" w:themeColor="text1"/>
                            <w:kern w:val="24"/>
                            <w:sz w:val="28"/>
                            <w:szCs w:val="28"/>
                            <w:lang w:val="fr-FR"/>
                          </w:rPr>
                          <w:t>Add</w:t>
                        </w:r>
                        <w:proofErr w:type="spellEnd"/>
                        <w:r>
                          <w:rPr>
                            <w:rFonts w:ascii="Century Gothic" w:hAnsi="Century Gothic" w:cstheme="minorBidi"/>
                            <w:b/>
                            <w:bCs/>
                            <w:color w:val="000000" w:themeColor="text1"/>
                            <w:kern w:val="24"/>
                            <w:sz w:val="28"/>
                            <w:szCs w:val="28"/>
                            <w:lang w:val="fr-FR"/>
                          </w:rPr>
                          <w:t xml:space="preserve"> Setup </w:t>
                        </w:r>
                        <w:proofErr w:type="spellStart"/>
                        <w:r>
                          <w:rPr>
                            <w:rFonts w:ascii="Century Gothic" w:hAnsi="Century Gothic" w:cstheme="minorBidi"/>
                            <w:b/>
                            <w:bCs/>
                            <w:color w:val="000000" w:themeColor="text1"/>
                            <w:kern w:val="24"/>
                            <w:sz w:val="28"/>
                            <w:szCs w:val="28"/>
                            <w:lang w:val="fr-FR"/>
                          </w:rPr>
                          <w:t>Response</w:t>
                        </w:r>
                        <w:proofErr w:type="spellEnd"/>
                      </w:p>
                    </w:txbxContent>
                  </v:textbox>
                </v:shape>
                <v:shape id="TextBox 27" o:spid="_x0000_s1450" type="#_x0000_t202" style="position:absolute;left:80799;top:42194;width:35736;height:403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YxcMA&#10;AADcAAAADwAAAGRycy9kb3ducmV2LnhtbESP3WrCQBSE74W+w3IKvdONoRWNrlKsBe/8fYBD9piN&#10;yZ4N2VVTn74rCF4OM/MNM1t0thZXan3pWMFwkIAgzp0uuVBwPPz2xyB8QNZYOyYFf+RhMX/rzTDT&#10;7sY7uu5DISKEfYYKTAhNJqXPDVn0A9cQR+/kWoshyraQusVbhNtapkkykhZLjgsGG1oayqv9xSoY&#10;J3ZTVZN06+3nffhllj9u1ZyV+njvvqcgAnXhFX6211pBOkrhcSYeAT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YxcMAAADcAAAADwAAAAAAAAAAAAAAAACYAgAAZHJzL2Rv&#10;d25yZXYueG1sUEsFBgAAAAAEAAQA9QAAAIgDA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Radio Link </w:t>
                        </w:r>
                        <w:proofErr w:type="spellStart"/>
                        <w:r>
                          <w:rPr>
                            <w:rFonts w:ascii="Century Gothic" w:hAnsi="Century Gothic" w:cstheme="minorBidi"/>
                            <w:b/>
                            <w:bCs/>
                            <w:color w:val="000000" w:themeColor="text1"/>
                            <w:kern w:val="24"/>
                            <w:sz w:val="28"/>
                            <w:szCs w:val="28"/>
                            <w:lang w:val="fr-FR"/>
                          </w:rPr>
                          <w:t>Add</w:t>
                        </w:r>
                        <w:proofErr w:type="spellEnd"/>
                        <w:r>
                          <w:rPr>
                            <w:rFonts w:ascii="Century Gothic" w:hAnsi="Century Gothic" w:cstheme="minorBidi"/>
                            <w:b/>
                            <w:bCs/>
                            <w:color w:val="000000" w:themeColor="text1"/>
                            <w:kern w:val="24"/>
                            <w:sz w:val="28"/>
                            <w:szCs w:val="28"/>
                            <w:lang w:val="fr-FR"/>
                          </w:rPr>
                          <w:t xml:space="preserve"> Setup </w:t>
                        </w:r>
                        <w:proofErr w:type="spellStart"/>
                        <w:r>
                          <w:rPr>
                            <w:rFonts w:ascii="Century Gothic" w:hAnsi="Century Gothic" w:cstheme="minorBidi"/>
                            <w:b/>
                            <w:bCs/>
                            <w:color w:val="000000" w:themeColor="text1"/>
                            <w:kern w:val="24"/>
                            <w:sz w:val="28"/>
                            <w:szCs w:val="28"/>
                            <w:lang w:val="fr-FR"/>
                          </w:rPr>
                          <w:t>Response</w:t>
                        </w:r>
                        <w:proofErr w:type="spellEnd"/>
                      </w:p>
                    </w:txbxContent>
                  </v:textbox>
                </v:shape>
                <v:shape id="TextBox 28" o:spid="_x0000_s1451" type="#_x0000_t202" style="position:absolute;left:61210;top:46373;width:21447;height:40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r9XsQA&#10;AADcAAAADwAAAGRycy9kb3ducmV2LnhtbESPzW7CMBCE75X6DtYi9QYOKUUQMKiCIvVW/h5gFS9x&#10;SLyOYgMpT48rIfU4mplvNPNlZ2txpdaXjhUMBwkI4tzpkgsFx8OmPwHhA7LG2jEp+CUPy8Xryxwz&#10;7W68o+s+FCJC2GeowITQZFL63JBFP3ANcfROrrUYomwLqVu8RbitZZokY2mx5LhgsKGVobzaX6yC&#10;SWJ/qmqabr0d3YcfZrV2X81Zqbde9zkDEagL/+Fn+1srSMfv8Hc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6/V7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Active Set Update</w:t>
                        </w:r>
                      </w:p>
                    </w:txbxContent>
                  </v:textbox>
                </v:shape>
                <v:shape id="TextBox 29" o:spid="_x0000_s1452" type="#_x0000_t202" style="position:absolute;left:61785;top:50022;width:32737;height:403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NlKsUA&#10;AADcAAAADwAAAGRycy9kb3ducmV2LnhtbESP0WrCQBRE3wv9h+UKfaubBCs2upGiLfhWm/YDLtlr&#10;NiZ7N2RXTf36bkHwcZiZM8xqPdpOnGnwjWMF6TQBQVw53XCt4Of743kBwgdkjZ1jUvBLHtbF48MK&#10;c+0u/EXnMtQiQtjnqMCE0OdS+sqQRT91PXH0Dm6wGKIcaqkHvES47WSWJHNpseG4YLCnjaGqLU9W&#10;wSKxn237mu29nV3TF7PZuvf+qNTTZHxbggg0hnv41t5pBdl8Bv9n4hGQ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k2Uq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Active Set Update Complete</w:t>
                        </w:r>
                      </w:p>
                    </w:txbxContent>
                  </v:textbox>
                </v:shape>
                <v:oval id="Oval 453" o:spid="_x0000_s1453" style="position:absolute;left:79549;top:32988;width:3905;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a7C8cA&#10;AADcAAAADwAAAGRycy9kb3ducmV2LnhtbESP3WrCQBSE7wu+w3IEb0rdqDSU1FVKQduKKP70/pg9&#10;JsHs2ZDdJqlP3xWEXg4z8w0znXemFA3VrrCsYDSMQBCnVhecKTgeFk8vIJxH1lhaJgW/5GA+6z1M&#10;MdG25R01e5+JAGGXoILc+yqR0qU5GXRDWxEH72xrgz7IOpO6xjbATSnHURRLgwWHhRwres8pvex/&#10;jILY4PUULdvz1+R7tdlu1pPHpvlQatDv3l5BeOr8f/je/tQKxvEz3M6EIyB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OGuwvHAAAA3AAAAA8AAAAAAAAAAAAAAAAAmAIAAGRy&#10;cy9kb3ducmV2LnhtbFBLBQYAAAAABAAEAPUAAACMAwAAAAA=&#10;" fillcolor="#2da2bf" strokecolor="#1f4d78 [1604]" strokeweight="1pt">
                  <v:stroke joinstyle="miter"/>
                </v:oval>
                <v:oval id="Oval 454" o:spid="_x0000_s1454" style="position:absolute;left:99171;top:54467;width:3889;height:10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QlfMYA&#10;AADcAAAADwAAAGRycy9kb3ducmV2LnhtbESP3WrCQBSE7wu+w3IEb4puqhAkuooUWq0Ui3/3x+wx&#10;CWbPhuyapD59t1Do5TAz3zDzZWdK0VDtCssKXkYRCOLU6oIzBafj23AKwnlkjaVlUvBNDpaL3tMc&#10;E21b3lNz8JkIEHYJKsi9rxIpXZqTQTeyFXHwrrY26IOsM6lrbAPclHIcRbE0WHBYyLGi15zS2+Fu&#10;FMQGH5fovb1+TM7b3dfuc/LcNGulBv1uNQPhqfP/4b/2RisYxzH8nglH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1QlfMYAAADcAAAADwAAAAAAAAAAAAAAAACYAgAAZHJz&#10;L2Rvd25yZXYueG1sUEsFBgAAAAAEAAQA9QAAAIsDAAAAAA==&#10;" fillcolor="#2da2bf" strokecolor="#1f4d78 [1604]" strokeweight="1pt">
                  <v:stroke joinstyle="miter"/>
                </v:oval>
                <v:shape id="Picture 455" o:spid="_x0000_s1455" type="#_x0000_t75" style="position:absolute;left:43862;top:18383;width:14208;height:3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cLJ2rDAAAA3AAAAA8AAABkcnMvZG93bnJldi54bWxEj0FrAjEUhO+F/ofwCt5qtnvQshpFpIJL&#10;T9rS8yN57i5uXpYkZtd/3xQKHoeZ+YZZbyfbi0Q+dI4VvM0LEMTamY4bBd9fh9d3ECEiG+wdk4I7&#10;Bdhunp/WWBk38onSOTYiQzhUqKCNcaikDLoli2HuBuLsXZy3GLP0jTQexwy3vSyLYiEtdpwXWhxo&#10;35K+nm9WATY/x7pMY6pvOuna35f7D/ep1Oxl2q1ARJriI/zfPhoF5WIJf2fyEZCb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wsnasMAAADcAAAADwAAAAAAAAAAAAAAAACf&#10;AgAAZHJzL2Rvd25yZXYueG1sUEsFBgAAAAAEAAQA9wAAAI8DAAAAAA==&#10;">
                  <v:imagedata r:id="rId46" o:title=""/>
                </v:shape>
                <v:shape id="Picture 456" o:spid="_x0000_s1456" type="#_x0000_t75" style="position:absolute;left:64389;top:18637;width:13509;height:3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iVvPHBAAAA3AAAAA8AAABkcnMvZG93bnJldi54bWxET89rwjAUvg/8H8ITvAyb1oOMrlGKIFS2&#10;izo8P5pnW2xeapLZ+t+bw2DHj+93sZ1MLx7kfGdZQZakIIhrqztuFPyc98sPED4ga+wtk4Inedhu&#10;Zm8F5tqOfKTHKTQihrDPUUEbwpBL6euWDPrEDsSRu1pnMEToGqkdjjHc9HKVpmtpsOPY0OJAu5bq&#10;2+nXKLhUX9nzcLCX+7ur3DmUx/FbTkot5lP5CSLQFP7Ff+5KK1it49p4Jh4BuXk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iVvPHBAAAA3AAAAA8AAAAAAAAAAAAAAAAAnwIA&#10;AGRycy9kb3ducmV2LnhtbFBLBQYAAAAABAAEAPcAAACNAwAAAAA=&#10;">
                  <v:imagedata r:id="rId60" o:title=""/>
                </v:shape>
                <v:shape id="Picture 457" o:spid="_x0000_s1457" type="#_x0000_t75" style="position:absolute;left:84740;top:18796;width:11986;height:33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nap1nEAAAA3AAAAA8AAABkcnMvZG93bnJldi54bWxEj0GLwjAUhO/C/ofwFrxpqgfRrlHEuqAg&#10;6Hb34PHRPNti89JtYq3/3giCx2FmvmHmy85UoqXGlZYVjIYRCOLM6pJzBX+/34MpCOeRNVaWScGd&#10;HCwXH705xtre+Ifa1OciQNjFqKDwvo6ldFlBBt3Q1sTBO9vGoA+yyaVu8BbgppLjKJpIgyWHhQJr&#10;WheUXdKrUXC+JnQ5uPtenpJdUv8fNsc22SjV/+xWXyA8df4dfrW3WsF4MoPnmXAE5OI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nap1nEAAAA3AAAAA8AAAAAAAAAAAAAAAAA&#10;nwIAAGRycy9kb3ducmV2LnhtbFBLBQYAAAAABAAEAPcAAACQAwAAAAA=&#10;">
                  <v:imagedata r:id="rId82" o:title=""/>
                </v:shape>
                <w10:anchorlock/>
              </v:group>
            </w:pict>
          </mc:Fallback>
        </mc:AlternateContent>
      </w:r>
    </w:p>
    <w:p w:rsidR="00640872" w:rsidRPr="00CE21FD" w:rsidRDefault="00640872" w:rsidP="00640872">
      <w:proofErr w:type="spellStart"/>
      <w:r w:rsidRPr="00CE21FD">
        <w:rPr>
          <w:i/>
          <w:iCs/>
        </w:rPr>
        <w:t>Soft_Handover_Success_Rate</w:t>
      </w:r>
      <w:proofErr w:type="spellEnd"/>
      <w:r w:rsidRPr="00CE21FD">
        <w:rPr>
          <w:i/>
          <w:iCs/>
        </w:rPr>
        <w:t>= [(</w:t>
      </w:r>
      <w:proofErr w:type="spellStart"/>
      <w:r w:rsidRPr="00CE21FD">
        <w:rPr>
          <w:i/>
          <w:iCs/>
        </w:rPr>
        <w:t>IntraCell_SHOSuccess</w:t>
      </w:r>
      <w:proofErr w:type="spellEnd"/>
      <w:r w:rsidRPr="00CE21FD">
        <w:rPr>
          <w:i/>
          <w:iCs/>
        </w:rPr>
        <w:t xml:space="preserve">+ </w:t>
      </w:r>
      <w:proofErr w:type="spellStart"/>
      <w:r w:rsidRPr="00CE21FD">
        <w:rPr>
          <w:i/>
          <w:iCs/>
        </w:rPr>
        <w:t>InterCell_SHOSuccess</w:t>
      </w:r>
      <w:proofErr w:type="spellEnd"/>
      <w:r w:rsidRPr="00CE21FD">
        <w:rPr>
          <w:i/>
          <w:iCs/>
        </w:rPr>
        <w:t>) / (</w:t>
      </w:r>
      <w:proofErr w:type="spellStart"/>
      <w:r w:rsidRPr="00CE21FD">
        <w:rPr>
          <w:i/>
          <w:iCs/>
        </w:rPr>
        <w:t>IntraCell_SHOAttempt</w:t>
      </w:r>
      <w:proofErr w:type="spellEnd"/>
      <w:r w:rsidRPr="00CE21FD">
        <w:rPr>
          <w:i/>
          <w:iCs/>
        </w:rPr>
        <w:t xml:space="preserve">+ </w:t>
      </w:r>
      <w:proofErr w:type="spellStart"/>
      <w:r w:rsidRPr="00CE21FD">
        <w:rPr>
          <w:i/>
          <w:iCs/>
        </w:rPr>
        <w:t>InterCell_SHOAttempt</w:t>
      </w:r>
      <w:proofErr w:type="spellEnd"/>
      <w:r w:rsidRPr="00CE21FD">
        <w:rPr>
          <w:i/>
          <w:iCs/>
        </w:rPr>
        <w:t>)]* 100</w:t>
      </w:r>
      <w:r w:rsidRPr="00CE21FD">
        <w:t xml:space="preserve"> </w:t>
      </w:r>
    </w:p>
    <w:p w:rsidR="00640872" w:rsidRPr="00B812A6" w:rsidRDefault="00640872" w:rsidP="00640872">
      <w:pPr>
        <w:jc w:val="both"/>
        <w:rPr>
          <w:b/>
        </w:rPr>
      </w:pPr>
      <w:r w:rsidRPr="00B812A6">
        <w:rPr>
          <w:b/>
        </w:rPr>
        <w:t xml:space="preserve">Inter-RAT </w:t>
      </w:r>
      <w:proofErr w:type="spellStart"/>
      <w:r w:rsidRPr="00B812A6">
        <w:rPr>
          <w:b/>
        </w:rPr>
        <w:t>Ho</w:t>
      </w:r>
      <w:proofErr w:type="spellEnd"/>
      <w:r w:rsidRPr="00B812A6">
        <w:rPr>
          <w:b/>
        </w:rPr>
        <w:t xml:space="preserve"> Success Rate</w:t>
      </w:r>
    </w:p>
    <w:p w:rsidR="00640872" w:rsidRPr="005525A7" w:rsidRDefault="00640872" w:rsidP="00CE21FD">
      <w:pPr>
        <w:rPr>
          <w:bCs/>
        </w:rPr>
      </w:pPr>
      <w:r w:rsidRPr="005525A7">
        <w:rPr>
          <w:bCs/>
        </w:rPr>
        <w:t>This KPI describes the ratio of number of successful inter RAT handover to the total number of the attempted inter RAT handover from 3G to 2G for CS domain and PS domain.</w:t>
      </w:r>
    </w:p>
    <w:p w:rsidR="00640872" w:rsidRPr="00CE21FD" w:rsidRDefault="00640872" w:rsidP="00CE21FD">
      <w:pPr>
        <w:rPr>
          <w:bCs/>
        </w:rPr>
      </w:pPr>
      <w:r w:rsidRPr="005525A7">
        <w:rPr>
          <w:bCs/>
        </w:rPr>
        <w:t>This KPI is obtained by the number of successful inter RAT handover divided by the total number of the attempted inter RAT handover from 3G to 2G for CS domain</w:t>
      </w:r>
      <w:r>
        <w:rPr>
          <w:bCs/>
        </w:rPr>
        <w:t xml:space="preserve"> </w:t>
      </w:r>
      <w:r w:rsidRPr="005525A7">
        <w:rPr>
          <w:bCs/>
        </w:rPr>
        <w:t>(PS domain) respectively.</w:t>
      </w:r>
      <w:r w:rsidRPr="00640872">
        <w:rPr>
          <w:bCs/>
        </w:rPr>
        <w:t xml:space="preserve"> </w:t>
      </w:r>
    </w:p>
    <w:p w:rsidR="00640872" w:rsidRPr="00640872" w:rsidRDefault="00533AA4" w:rsidP="00640872">
      <w:pPr>
        <w:rPr>
          <w:b/>
          <w:bCs/>
        </w:rPr>
      </w:pPr>
      <w:r>
        <w:rPr>
          <w:b/>
          <w:bCs/>
        </w:rPr>
        <w:t>CS32 inter RAT HO Success Rate</w:t>
      </w:r>
    </w:p>
    <w:p w:rsidR="00640872" w:rsidRDefault="002A30DE" w:rsidP="00640872">
      <w:pPr>
        <w:rPr>
          <w:b/>
          <w:bCs/>
          <w:lang w:val="fr-FR"/>
        </w:rPr>
      </w:pPr>
      <w:r>
        <w:rPr>
          <w:b/>
          <w:bCs/>
          <w:noProof/>
          <w:lang w:eastAsia="zh-CN"/>
        </w:rPr>
        <mc:AlternateContent>
          <mc:Choice Requires="wpg">
            <w:drawing>
              <wp:inline distT="0" distB="0" distL="0" distR="0">
                <wp:extent cx="6263640" cy="3418840"/>
                <wp:effectExtent l="5715" t="0" r="0" b="20320"/>
                <wp:docPr id="206" name="Group 4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63640" cy="3418840"/>
                          <a:chOff x="31178" y="14573"/>
                          <a:chExt cx="77928" cy="42529"/>
                        </a:xfrm>
                      </wpg:grpSpPr>
                      <pic:pic xmlns:pic="http://schemas.openxmlformats.org/drawingml/2006/picture">
                        <pic:nvPicPr>
                          <pic:cNvPr id="207" name="Picture 45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55308" y="17653"/>
                            <a:ext cx="5636" cy="77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8" name="Picture 460"/>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75819" y="14779"/>
                            <a:ext cx="7921" cy="1106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9" name="Picture 46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99758" y="14573"/>
                            <a:ext cx="5159" cy="10652"/>
                          </a:xfrm>
                          <a:prstGeom prst="rect">
                            <a:avLst/>
                          </a:prstGeom>
                          <a:noFill/>
                          <a:extLst>
                            <a:ext uri="{909E8E84-426E-40DD-AFC4-6F175D3DCCD1}">
                              <a14:hiddenFill xmlns:a14="http://schemas.microsoft.com/office/drawing/2010/main">
                                <a:solidFill>
                                  <a:srgbClr val="FFFFFF"/>
                                </a:solidFill>
                              </a14:hiddenFill>
                            </a:ext>
                          </a:extLst>
                        </pic:spPr>
                      </pic:pic>
                      <wps:wsp>
                        <wps:cNvPr id="210" name="Straight Connector 462"/>
                        <wps:cNvCnPr>
                          <a:cxnSpLocks noChangeShapeType="1"/>
                        </wps:cNvCnPr>
                        <wps:spPr bwMode="auto">
                          <a:xfrm flipH="1">
                            <a:off x="34559" y="27574"/>
                            <a:ext cx="48" cy="29528"/>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211" name="Straight Connector 463"/>
                        <wps:cNvCnPr>
                          <a:cxnSpLocks noChangeShapeType="1"/>
                        </wps:cNvCnPr>
                        <wps:spPr bwMode="auto">
                          <a:xfrm>
                            <a:off x="57165" y="27574"/>
                            <a:ext cx="0" cy="29528"/>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212" name="Straight Connector 464"/>
                        <wps:cNvCnPr>
                          <a:cxnSpLocks noChangeShapeType="1"/>
                        </wps:cNvCnPr>
                        <wps:spPr bwMode="auto">
                          <a:xfrm flipH="1">
                            <a:off x="80152" y="27574"/>
                            <a:ext cx="96" cy="29528"/>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213" name="Straight Connector 465"/>
                        <wps:cNvCnPr>
                          <a:cxnSpLocks noChangeShapeType="1"/>
                        </wps:cNvCnPr>
                        <wps:spPr bwMode="auto">
                          <a:xfrm>
                            <a:off x="103393" y="27574"/>
                            <a:ext cx="0" cy="29528"/>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214" name="Straight Arrow Connector 466"/>
                        <wps:cNvCnPr>
                          <a:cxnSpLocks noChangeShapeType="1"/>
                        </wps:cNvCnPr>
                        <wps:spPr bwMode="auto">
                          <a:xfrm>
                            <a:off x="34607" y="29321"/>
                            <a:ext cx="22558"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215" name="Straight Arrow Connector 467"/>
                        <wps:cNvCnPr>
                          <a:cxnSpLocks noChangeShapeType="1"/>
                        </wps:cNvCnPr>
                        <wps:spPr bwMode="auto">
                          <a:xfrm>
                            <a:off x="80835" y="37211"/>
                            <a:ext cx="22924"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216" name="Straight Arrow Connector 468"/>
                        <wps:cNvCnPr>
                          <a:cxnSpLocks noChangeShapeType="1"/>
                        </wps:cNvCnPr>
                        <wps:spPr bwMode="auto">
                          <a:xfrm>
                            <a:off x="57753" y="31432"/>
                            <a:ext cx="22558"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217" name="Straight Arrow Connector 469"/>
                        <wps:cNvCnPr>
                          <a:cxnSpLocks noChangeShapeType="1"/>
                        </wps:cNvCnPr>
                        <wps:spPr bwMode="auto">
                          <a:xfrm>
                            <a:off x="80645" y="32972"/>
                            <a:ext cx="22558"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218" name="Straight Arrow Connector 470"/>
                        <wps:cNvCnPr>
                          <a:cxnSpLocks noChangeShapeType="1"/>
                        </wps:cNvCnPr>
                        <wps:spPr bwMode="auto">
                          <a:xfrm>
                            <a:off x="57451" y="39243"/>
                            <a:ext cx="22924"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219" name="Straight Arrow Connector 471"/>
                        <wps:cNvCnPr>
                          <a:cxnSpLocks noChangeShapeType="1"/>
                        </wps:cNvCnPr>
                        <wps:spPr bwMode="auto">
                          <a:xfrm>
                            <a:off x="34226" y="41290"/>
                            <a:ext cx="22939"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220" name="Straight Arrow Connector 472"/>
                        <wps:cNvCnPr>
                          <a:cxnSpLocks noChangeShapeType="1"/>
                        </wps:cNvCnPr>
                        <wps:spPr bwMode="auto">
                          <a:xfrm>
                            <a:off x="34559" y="44513"/>
                            <a:ext cx="68596"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221" name="Straight Arrow Connector 473"/>
                        <wps:cNvCnPr>
                          <a:cxnSpLocks noChangeShapeType="1"/>
                        </wps:cNvCnPr>
                        <wps:spPr bwMode="auto">
                          <a:xfrm>
                            <a:off x="80375" y="47736"/>
                            <a:ext cx="22939"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222" name="Straight Arrow Connector 474"/>
                        <wps:cNvCnPr>
                          <a:cxnSpLocks noChangeShapeType="1"/>
                        </wps:cNvCnPr>
                        <wps:spPr bwMode="auto">
                          <a:xfrm>
                            <a:off x="57165" y="52673"/>
                            <a:ext cx="22940"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223" name="Straight Arrow Connector 475"/>
                        <wps:cNvCnPr>
                          <a:cxnSpLocks noChangeShapeType="1"/>
                        </wps:cNvCnPr>
                        <wps:spPr bwMode="auto">
                          <a:xfrm>
                            <a:off x="57594" y="55673"/>
                            <a:ext cx="22558"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224" name="TextBox 59"/>
                        <wps:cNvSpPr txBox="1">
                          <a:spLocks noChangeArrowheads="1"/>
                        </wps:cNvSpPr>
                        <wps:spPr bwMode="auto">
                          <a:xfrm>
                            <a:off x="37293" y="25734"/>
                            <a:ext cx="24625" cy="38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Measurement</w:t>
                              </w:r>
                              <w:proofErr w:type="spellEnd"/>
                              <w:r>
                                <w:rPr>
                                  <w:rFonts w:ascii="Century Gothic" w:hAnsi="Century Gothic" w:cstheme="minorBidi"/>
                                  <w:b/>
                                  <w:bCs/>
                                  <w:color w:val="000000" w:themeColor="text1"/>
                                  <w:kern w:val="24"/>
                                  <w:sz w:val="28"/>
                                  <w:szCs w:val="28"/>
                                  <w:lang w:val="fr-FR"/>
                                </w:rPr>
                                <w:t xml:space="preserve"> Report</w:t>
                              </w:r>
                            </w:p>
                          </w:txbxContent>
                        </wps:txbx>
                        <wps:bodyPr rot="0" vert="horz" wrap="none" lIns="91440" tIns="45720" rIns="91440" bIns="45720" anchor="t" anchorCtr="0" upright="1">
                          <a:spAutoFit/>
                        </wps:bodyPr>
                      </wps:wsp>
                      <wps:wsp>
                        <wps:cNvPr id="225" name="TextBox 60"/>
                        <wps:cNvSpPr txBox="1">
                          <a:spLocks noChangeArrowheads="1"/>
                        </wps:cNvSpPr>
                        <wps:spPr bwMode="auto">
                          <a:xfrm>
                            <a:off x="58529" y="28002"/>
                            <a:ext cx="23961" cy="38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Relocation </w:t>
                              </w:r>
                              <w:proofErr w:type="spellStart"/>
                              <w:r>
                                <w:rPr>
                                  <w:rFonts w:ascii="Century Gothic" w:hAnsi="Century Gothic" w:cstheme="minorBidi"/>
                                  <w:b/>
                                  <w:bCs/>
                                  <w:color w:val="000000" w:themeColor="text1"/>
                                  <w:kern w:val="24"/>
                                  <w:sz w:val="28"/>
                                  <w:szCs w:val="28"/>
                                  <w:lang w:val="fr-FR"/>
                                </w:rPr>
                                <w:t>Required</w:t>
                              </w:r>
                              <w:proofErr w:type="spellEnd"/>
                            </w:p>
                          </w:txbxContent>
                        </wps:txbx>
                        <wps:bodyPr rot="0" vert="horz" wrap="none" lIns="91440" tIns="45720" rIns="91440" bIns="45720" anchor="t" anchorCtr="0" upright="1">
                          <a:spAutoFit/>
                        </wps:bodyPr>
                      </wps:wsp>
                      <wps:wsp>
                        <wps:cNvPr id="226" name="TextBox 61"/>
                        <wps:cNvSpPr txBox="1">
                          <a:spLocks noChangeArrowheads="1"/>
                        </wps:cNvSpPr>
                        <wps:spPr bwMode="auto">
                          <a:xfrm>
                            <a:off x="82577" y="29889"/>
                            <a:ext cx="21971" cy="38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227" name="TextBox 62"/>
                        <wps:cNvSpPr txBox="1">
                          <a:spLocks noChangeArrowheads="1"/>
                        </wps:cNvSpPr>
                        <wps:spPr bwMode="auto">
                          <a:xfrm>
                            <a:off x="81787" y="34510"/>
                            <a:ext cx="27319" cy="38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Request</w:t>
                              </w:r>
                              <w:proofErr w:type="spellEnd"/>
                              <w:r>
                                <w:rPr>
                                  <w:rFonts w:ascii="Century Gothic" w:hAnsi="Century Gothic" w:cstheme="minorBidi"/>
                                  <w:b/>
                                  <w:bCs/>
                                  <w:color w:val="000000" w:themeColor="text1"/>
                                  <w:kern w:val="24"/>
                                  <w:sz w:val="28"/>
                                  <w:szCs w:val="28"/>
                                  <w:lang w:val="fr-FR"/>
                                </w:rPr>
                                <w:t xml:space="preserve"> ACK</w:t>
                              </w:r>
                            </w:p>
                          </w:txbxContent>
                        </wps:txbx>
                        <wps:bodyPr rot="0" vert="horz" wrap="none" lIns="91440" tIns="45720" rIns="91440" bIns="45720" anchor="t" anchorCtr="0" upright="1">
                          <a:spAutoFit/>
                        </wps:bodyPr>
                      </wps:wsp>
                      <wps:wsp>
                        <wps:cNvPr id="228" name="TextBox 63"/>
                        <wps:cNvSpPr txBox="1">
                          <a:spLocks noChangeArrowheads="1"/>
                        </wps:cNvSpPr>
                        <wps:spPr bwMode="auto">
                          <a:xfrm>
                            <a:off x="59295" y="36161"/>
                            <a:ext cx="25905" cy="38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Relocation Command</w:t>
                              </w:r>
                            </w:p>
                          </w:txbxContent>
                        </wps:txbx>
                        <wps:bodyPr rot="0" vert="horz" wrap="none" lIns="91440" tIns="45720" rIns="91440" bIns="45720" anchor="t" anchorCtr="0" upright="1">
                          <a:spAutoFit/>
                        </wps:bodyPr>
                      </wps:wsp>
                      <wps:wsp>
                        <wps:cNvPr id="229" name="TextBox 64"/>
                        <wps:cNvSpPr txBox="1">
                          <a:spLocks noChangeArrowheads="1"/>
                        </wps:cNvSpPr>
                        <wps:spPr bwMode="auto">
                          <a:xfrm>
                            <a:off x="35578" y="37939"/>
                            <a:ext cx="24981" cy="38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Command</w:t>
                              </w:r>
                            </w:p>
                          </w:txbxContent>
                        </wps:txbx>
                        <wps:bodyPr rot="0" vert="horz" wrap="none" lIns="91440" tIns="45720" rIns="91440" bIns="45720" anchor="t" anchorCtr="0" upright="1">
                          <a:spAutoFit/>
                        </wps:bodyPr>
                      </wps:wsp>
                      <wps:wsp>
                        <wps:cNvPr id="230" name="TextBox 65"/>
                        <wps:cNvSpPr txBox="1">
                          <a:spLocks noChangeArrowheads="1"/>
                        </wps:cNvSpPr>
                        <wps:spPr bwMode="auto">
                          <a:xfrm>
                            <a:off x="59248" y="41430"/>
                            <a:ext cx="21259" cy="38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Access</w:t>
                              </w:r>
                            </w:p>
                          </w:txbxContent>
                        </wps:txbx>
                        <wps:bodyPr rot="0" vert="horz" wrap="none" lIns="91440" tIns="45720" rIns="91440" bIns="45720" anchor="t" anchorCtr="0" upright="1">
                          <a:spAutoFit/>
                        </wps:bodyPr>
                      </wps:wsp>
                      <wps:wsp>
                        <wps:cNvPr id="231" name="TextBox 66"/>
                        <wps:cNvSpPr txBox="1">
                          <a:spLocks noChangeArrowheads="1"/>
                        </wps:cNvSpPr>
                        <wps:spPr bwMode="auto">
                          <a:xfrm>
                            <a:off x="82166" y="44819"/>
                            <a:ext cx="24135" cy="38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Complete</w:t>
                              </w:r>
                            </w:p>
                          </w:txbxContent>
                        </wps:txbx>
                        <wps:bodyPr rot="0" vert="horz" wrap="none" lIns="91440" tIns="45720" rIns="91440" bIns="45720" anchor="t" anchorCtr="0" upright="1">
                          <a:spAutoFit/>
                        </wps:bodyPr>
                      </wps:wsp>
                      <wps:wsp>
                        <wps:cNvPr id="232" name="TextBox 67"/>
                        <wps:cNvSpPr txBox="1">
                          <a:spLocks noChangeArrowheads="1"/>
                        </wps:cNvSpPr>
                        <wps:spPr bwMode="auto">
                          <a:xfrm>
                            <a:off x="59216" y="49701"/>
                            <a:ext cx="25415" cy="38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gramStart"/>
                              <w:r>
                                <w:rPr>
                                  <w:rFonts w:ascii="Century Gothic" w:hAnsi="Century Gothic" w:cstheme="minorBidi"/>
                                  <w:b/>
                                  <w:bCs/>
                                  <w:color w:val="000000" w:themeColor="text1"/>
                                  <w:kern w:val="24"/>
                                  <w:sz w:val="28"/>
                                  <w:szCs w:val="28"/>
                                  <w:lang w:val="fr-FR"/>
                                </w:rPr>
                                <w:t>lu</w:t>
                              </w:r>
                              <w:proofErr w:type="gramEnd"/>
                              <w:r>
                                <w:rPr>
                                  <w:rFonts w:ascii="Century Gothic" w:hAnsi="Century Gothic" w:cstheme="minorBidi"/>
                                  <w:b/>
                                  <w:bCs/>
                                  <w:color w:val="000000" w:themeColor="text1"/>
                                  <w:kern w:val="24"/>
                                  <w:sz w:val="28"/>
                                  <w:szCs w:val="28"/>
                                  <w:lang w:val="fr-FR"/>
                                </w:rPr>
                                <w:t xml:space="preserve"> Release Command</w:t>
                              </w:r>
                            </w:p>
                          </w:txbxContent>
                        </wps:txbx>
                        <wps:bodyPr rot="0" vert="horz" wrap="none" lIns="91440" tIns="45720" rIns="91440" bIns="45720" anchor="t" anchorCtr="0" upright="1">
                          <a:spAutoFit/>
                        </wps:bodyPr>
                      </wps:wsp>
                      <wps:wsp>
                        <wps:cNvPr id="233" name="TextBox 68"/>
                        <wps:cNvSpPr txBox="1">
                          <a:spLocks noChangeArrowheads="1"/>
                        </wps:cNvSpPr>
                        <wps:spPr bwMode="auto">
                          <a:xfrm>
                            <a:off x="59137" y="52623"/>
                            <a:ext cx="24578" cy="38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gramStart"/>
                              <w:r>
                                <w:rPr>
                                  <w:rFonts w:ascii="Century Gothic" w:hAnsi="Century Gothic" w:cstheme="minorBidi"/>
                                  <w:b/>
                                  <w:bCs/>
                                  <w:color w:val="000000" w:themeColor="text1"/>
                                  <w:kern w:val="24"/>
                                  <w:sz w:val="28"/>
                                  <w:szCs w:val="28"/>
                                  <w:lang w:val="fr-FR"/>
                                </w:rPr>
                                <w:t>lu</w:t>
                              </w:r>
                              <w:proofErr w:type="gramEnd"/>
                              <w:r>
                                <w:rPr>
                                  <w:rFonts w:ascii="Century Gothic" w:hAnsi="Century Gothic" w:cstheme="minorBidi"/>
                                  <w:b/>
                                  <w:bCs/>
                                  <w:color w:val="000000" w:themeColor="text1"/>
                                  <w:kern w:val="24"/>
                                  <w:sz w:val="28"/>
                                  <w:szCs w:val="28"/>
                                  <w:lang w:val="fr-FR"/>
                                </w:rPr>
                                <w:t xml:space="preserve"> Release Complete</w:t>
                              </w:r>
                            </w:p>
                          </w:txbxContent>
                        </wps:txbx>
                        <wps:bodyPr rot="0" vert="horz" wrap="none" lIns="91440" tIns="45720" rIns="91440" bIns="45720" anchor="t" anchorCtr="0" upright="1">
                          <a:spAutoFit/>
                        </wps:bodyPr>
                      </wps:wsp>
                      <wps:wsp>
                        <wps:cNvPr id="234" name="Oval 486"/>
                        <wps:cNvSpPr>
                          <a:spLocks noChangeArrowheads="1"/>
                        </wps:cNvSpPr>
                        <wps:spPr bwMode="auto">
                          <a:xfrm>
                            <a:off x="101234" y="33988"/>
                            <a:ext cx="3890"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235" name="Oval 487"/>
                        <wps:cNvSpPr>
                          <a:spLocks noChangeArrowheads="1"/>
                        </wps:cNvSpPr>
                        <wps:spPr bwMode="auto">
                          <a:xfrm>
                            <a:off x="78152" y="49530"/>
                            <a:ext cx="3890" cy="1047"/>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pic:pic xmlns:pic="http://schemas.openxmlformats.org/drawingml/2006/picture">
                        <pic:nvPicPr>
                          <pic:cNvPr id="236" name="Picture 48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60626" y="19462"/>
                            <a:ext cx="17288" cy="25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7" name="Picture 48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31178" y="17065"/>
                            <a:ext cx="6477" cy="863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8" name="Picture 49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37496" y="18748"/>
                            <a:ext cx="14208" cy="37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9" name="Picture 49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93360" y="16081"/>
                            <a:ext cx="7573" cy="674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0" name="Picture 49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83740" y="18716"/>
                            <a:ext cx="10446" cy="36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41" name="Picture 49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51784" y="15827"/>
                            <a:ext cx="3730" cy="5778"/>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458" o:spid="_x0000_s1458" style="width:493.2pt;height:269.2pt;mso-position-horizontal-relative:char;mso-position-vertical-relative:line" coordorigin="31178,14573" coordsize="77928,425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">
                <v:shape id="Picture 459" o:spid="_x0000_s1459" type="#_x0000_t75" style="position:absolute;left:55308;top:17653;width:5636;height:77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vjzFAAAA3AAAAA8AAABkcnMvZG93bnJldi54bWxEj0trwzAQhO+F/AexgdxqOT6kxokSSh4l&#10;kEJp4kOOW2trm1orY6l+/PuqUOhxmJlvmM1uNI3oqXO1ZQXLKAZBXFhdc6kgv50eUxDOI2tsLJOC&#10;iRzstrOHDWbaDvxO/dWXIkDYZaig8r7NpHRFRQZdZFvi4H3azqAPsiul7nAIcNPIJI5X0mDNYaHC&#10;lvYVFV/Xb6MgfTv1eXFw+PpxO6b3i3vxEyZKLebj8xqEp9H/h//aZ60giZ/g90w4AnL7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rr48xQAAANwAAAAPAAAAAAAAAAAAAAAA&#10;AJ8CAABkcnMvZG93bnJldi54bWxQSwUGAAAAAAQABAD3AAAAkQMAAAAA&#10;">
                  <v:imagedata r:id="rId86" o:title=""/>
                </v:shape>
                <v:shape id="Picture 460" o:spid="_x0000_s1460" type="#_x0000_t75" style="position:absolute;left:75819;top:14779;width:7921;height:110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4YqczBAAAA3AAAAA8AAABkcnMvZG93bnJldi54bWxET02LwjAQvS/4H8II3tZUQVm6pmVRBEER&#10;t3rwODRj291mUptY6783B8Hj430v0t7UoqPWVZYVTMYRCOLc6ooLBafj+vMLhPPIGmvLpOBBDtJk&#10;8LHAWNs7/1KX+UKEEHYxKii9b2IpXV6SQTe2DXHgLrY16ANsC6lbvIdwU8tpFM2lwYpDQ4kNLUvK&#10;/7ObUVBkHf7p3fGy2R9W+rxtrjTDq1KjYf/zDcJT79/il3ujFUyjsDacCUdAJk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4YqczBAAAA3AAAAA8AAAAAAAAAAAAAAAAAnwIA&#10;AGRycy9kb3ducmV2LnhtbFBLBQYAAAAABAAEAPcAAACNAwAAAAA=&#10;">
                  <v:imagedata r:id="rId59" o:title=""/>
                </v:shape>
                <v:shape id="Picture 461" o:spid="_x0000_s1461" type="#_x0000_t75" style="position:absolute;left:99758;top:14573;width:5159;height:1065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A4LzEAAAA3AAAAA8AAABkcnMvZG93bnJldi54bWxEj09rwkAUxO8Fv8PyBG/NJh7Epq5SFEG9&#10;lCaC10f2NQnNvo3ZNX++vVso9DjMzG+YzW40jeipc7VlBUkUgyAurK65VHDNj69rEM4ja2wsk4KJ&#10;HOy2s5cNptoO/EV95ksRIOxSVFB536ZSuqIigy6yLXHwvm1n0AfZlVJ3OAS4aeQyjlfSYM1hocKW&#10;9hUVP9nDKFh/9ofiNFwyyvOkn872nkw3VGoxHz/eQXga/X/4r33SCpbxG/yeCUdAb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UA4LzEAAAA3AAAAA8AAAAAAAAAAAAAAAAA&#10;nwIAAGRycy9kb3ducmV2LnhtbFBLBQYAAAAABAAEAPcAAACQAwAAAAA=&#10;">
                  <v:imagedata r:id="rId87" o:title=""/>
                </v:shape>
                <v:line id="Straight Connector 462" o:spid="_x0000_s1462" style="position:absolute;flip:x;visibility:visible;mso-wrap-style:square" from="34559,27574" to="34607,571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PqPsAAAADcAAAADwAAAGRycy9kb3ducmV2LnhtbERPy4rCMBTdD/gP4QruxlQFkWoUEQQZ&#10;RmZ8fMA1ubbF5qYkaa1/bxYDszyc92rT21p05EPlWMFknIEg1s5UXCi4XvafCxAhIhusHZOCFwXY&#10;rAcfK8yNe/KJunMsRArhkKOCMsYmlzLokiyGsWuIE3d33mJM0BfSeHymcFvLaZbNpcWKU0OJDe1K&#10;0o9zaxV8/fgjzn5vJ71o76+O51q3+lup0bDfLkFE6uO/+M99MAqmkzQ/nUlHQK7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wj6j7AAAAA3AAAAA8AAAAAAAAAAAAAAAAA&#10;oQIAAGRycy9kb3ducmV2LnhtbFBLBQYAAAAABAAEAPkAAACOAwAAAAA=&#10;" strokecolor="black [3213]" strokeweight="2.25pt">
                  <v:stroke joinstyle="miter"/>
                </v:line>
                <v:line id="Straight Connector 463" o:spid="_x0000_s1463" style="position:absolute;visibility:visible;mso-wrap-style:square" from="57165,27574" to="57165,571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ItBcMAAADcAAAADwAAAGRycy9kb3ducmV2LnhtbESPQYvCMBSE78L+h/AWvGlaD4tUoyy7&#10;K7h40nrw+GieTbV5KU1s6783guBxmJlvmOV6sLXoqPWVYwXpNAFBXDhdcangmG8mcxA+IGusHZOC&#10;O3lYrz5GS8y063lP3SGUIkLYZ6jAhNBkUvrCkEU/dQ1x9M6utRiibEupW+wj3NZyliRf0mLFccFg&#10;Qz+GiuvhZhV0p/6kj73JL6b63+Xmr9vef6VS48/hewEi0BDe4Vd7qxXM0hSeZ+IRkK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gCLQXDAAAA3AAAAA8AAAAAAAAAAAAA&#10;AAAAoQIAAGRycy9kb3ducmV2LnhtbFBLBQYAAAAABAAEAPkAAACRAwAAAAA=&#10;" strokecolor="black [3213]" strokeweight="2.25pt">
                  <v:stroke joinstyle="miter"/>
                </v:line>
                <v:line id="Straight Connector 464" o:spid="_x0000_s1464" style="position:absolute;flip:x;visibility:visible;mso-wrap-style:square" from="80152,27574" to="80248,571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73R0sMAAADcAAAADwAAAGRycy9kb3ducmV2LnhtbESPUWvCMBSF3wf+h3CFvc3UDkSqUUQQ&#10;RDY23X7ANbm2xeamJGmt/34RhD0ezjnf4SzXg21ETz7UjhVMJxkIYu1MzaWC35/d2xxEiMgGG8ek&#10;4E4B1qvRyxIL4258pP4US5EgHApUUMXYFlIGXZHFMHEtcfIuzluMSfpSGo+3BLeNzLNsJi3WnBYq&#10;bGlbkb6eOqvg8OU/8f37fNTz7nLveaZ1pz+Ueh0PmwWISEP8Dz/be6Mgn+bwOJOOgFz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O90dLDAAAA3AAAAA8AAAAAAAAAAAAA&#10;AAAAoQIAAGRycy9kb3ducmV2LnhtbFBLBQYAAAAABAAEAPkAAACRAwAAAAA=&#10;" strokecolor="black [3213]" strokeweight="2.25pt">
                  <v:stroke joinstyle="miter"/>
                </v:line>
                <v:line id="Straight Connector 465" o:spid="_x0000_s1465" style="position:absolute;visibility:visible;mso-wrap-style:square" from="103393,27574" to="103393,571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5wW6cQAAADcAAAADwAAAGRycy9kb3ducmV2LnhtbESPwWrDMBBE74X8g9hAb41sB0pxooSS&#10;NJCSU2MffFysreXWWhlLtZ2/jwqFHoeZecNs97PtxEiDbx0rSFcJCOLa6ZYbBWVxenoB4QOyxs4x&#10;KbiRh/1u8bDFXLuJP2i8hkZECPscFZgQ+lxKXxuy6FeuJ47epxsshiiHRuoBpwi3ncyS5FlabDku&#10;GOzpYKj+vv5YBWM1VbqcTPFl2vdLYd7G8+0olXpczq8bEIHm8B/+a5+1gixdw++ZeATk7g4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nBbpxAAAANwAAAAPAAAAAAAAAAAA&#10;AAAAAKECAABkcnMvZG93bnJldi54bWxQSwUGAAAAAAQABAD5AAAAkgMAAAAA&#10;" strokecolor="black [3213]" strokeweight="2.25pt">
                  <v:stroke joinstyle="miter"/>
                </v:line>
                <v:shape id="Straight Arrow Connector 466" o:spid="_x0000_s1466" type="#_x0000_t32" style="position:absolute;left:34607;top:29321;width:225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WLOdcYAAADcAAAADwAAAGRycy9kb3ducmV2LnhtbESPQWvCQBSE70L/w/IKvekmqRZN3UhV&#10;hJ4UbT309si+Jmmzb0N2jbG/3hWEHoeZ+YaZL3pTi45aV1lWEI8iEMS51RUXCj4/NsMpCOeRNdaW&#10;ScGFHCyyh8EcU23PvKfu4AsRIOxSVFB636RSurwkg25kG+LgfdvWoA+yLaRu8RzgppZJFL1IgxWH&#10;hRIbWpWU/x5ORgF1u+1zf5otvyZ7bxN9XO9+pn9KPT32b68gPPX+P3xvv2sFSTyG25lwBGR2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liznXGAAAA3AAAAA8AAAAAAAAA&#10;AAAAAAAAoQIAAGRycy9kb3ducmV2LnhtbFBLBQYAAAAABAAEAPkAAACUAwAAAAA=&#10;" strokecolor="black [3213]" strokeweight="2.25pt">
                  <v:stroke endarrow="open" joinstyle="miter"/>
                </v:shape>
                <v:shape id="Straight Arrow Connector 467" o:spid="_x0000_s1467" type="#_x0000_t32" style="position:absolute;left:80835;top:37211;width:229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DOKD8UAAADcAAAADwAAAGRycy9kb3ducmV2LnhtbESPT2sCMRTE7wW/Q3hCbzWrdIuuRtHW&#10;Sj365+DxsXnuLm5eliTV1E/fCIUeh5n5DTNbRNOKKznfWFYwHGQgiEurG64UHA+fL2MQPiBrbC2T&#10;gh/ysJj3nmZYaHvjHV33oRIJwr5ABXUIXSGlL2sy6Ae2I07e2TqDIUlXSe3wluCmlaMse5MGG04L&#10;NXb0XlN52X8bBaf7drPWjYsfq9eyu8fJepznmVLP/bicgggUw3/4r/2lFYyGOTzOpCMg5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DOKD8UAAADcAAAADwAAAAAAAAAA&#10;AAAAAAChAgAAZHJzL2Rvd25yZXYueG1sUEsFBgAAAAAEAAQA+QAAAJMDAAAAAA==&#10;" strokecolor="black [3213]" strokeweight="2.25pt">
                  <v:stroke startarrow="open" joinstyle="miter"/>
                </v:shape>
                <v:shape id="Straight Arrow Connector 468" o:spid="_x0000_s1468" type="#_x0000_t32" style="position:absolute;left:57753;top:31432;width:225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z1mcYAAADcAAAADwAAAGRycy9kb3ducmV2LnhtbESPT2vCQBTE74LfYXlCb7pJSsWmbqR/&#10;EDxV1Hrw9si+JtHs25BdY+qn7wqCx2FmfsPMF72pRUetqywriCcRCOLc6ooLBT+75XgGwnlkjbVl&#10;UvBHDhbZcDDHVNsLb6jb+kIECLsUFZTeN6mULi/JoJvYhjh4v7Y16INsC6lbvAS4qWUSRVNpsOKw&#10;UGJDnyXlp+3ZKKBu/f3cn18/Di8bbxO9/1ofZ1elnkb9+xsIT71/hO/tlVaQxFO4nQlHQG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b89ZnGAAAA3AAAAA8AAAAAAAAA&#10;AAAAAAAAoQIAAGRycy9kb3ducmV2LnhtbFBLBQYAAAAABAAEAPkAAACUAwAAAAA=&#10;" strokecolor="black [3213]" strokeweight="2.25pt">
                  <v:stroke endarrow="open" joinstyle="miter"/>
                </v:shape>
                <v:shape id="Straight Arrow Connector 469" o:spid="_x0000_s1469" type="#_x0000_t32" style="position:absolute;left:80645;top:32972;width:225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BQAsYAAADcAAAADwAAAGRycy9kb3ducmV2LnhtbESPQWvCQBSE70L/w/IKvekmKVpN3UhV&#10;hJ4UbT309si+Jmmzb0N2jbG/3hWEHoeZ+YaZL3pTi45aV1lWEI8iEMS51RUXCj4/NsMpCOeRNdaW&#10;ScGFHCyyh8EcU23PvKfu4AsRIOxSVFB636RSurwkg25kG+LgfdvWoA+yLaRu8RzgppZJFE2kwYrD&#10;QokNrUrKfw8no4C63fa5P82WX+O9t4k+rnc/0z+lnh77t1cQnnr/H76337WCJH6B25lwBGR2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mwUALGAAAA3AAAAA8AAAAAAAAA&#10;AAAAAAAAoQIAAGRycy9kb3ducmV2LnhtbFBLBQYAAAAABAAEAPkAAACUAwAAAAA=&#10;" strokecolor="black [3213]" strokeweight="2.25pt">
                  <v:stroke endarrow="open" joinstyle="miter"/>
                </v:shape>
                <v:shape id="Straight Arrow Connector 470" o:spid="_x0000_s1470" type="#_x0000_t32" style="position:absolute;left:57451;top:39243;width:229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IlkcIAAADcAAAADwAAAGRycy9kb3ducmV2LnhtbERPu27CMBTdkfoP1q3UDRxQQWmKQeVR&#10;BCOUgfEqvk2ixteRbcDl6/GAxHh03tN5NK24kPONZQXDQQaCuLS64UrB8ee7n4PwAVlja5kU/JOH&#10;+eylN8VC2yvv6XIIlUgh7AtUUIfQFVL6siaDfmA74sT9WmcwJOgqqR1eU7hp5SjLJtJgw6mhxo6W&#10;NZV/h7NRcLrtNmvduLhavJfdLX6s8/E4U+rtNX59gggUw1P8cG+1gtEwrU1n0hGQsz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jIlkcIAAADcAAAADwAAAAAAAAAAAAAA&#10;AAChAgAAZHJzL2Rvd25yZXYueG1sUEsFBgAAAAAEAAQA+QAAAJADAAAAAA==&#10;" strokecolor="black [3213]" strokeweight="2.25pt">
                  <v:stroke startarrow="open" joinstyle="miter"/>
                </v:shape>
                <v:shape id="Straight Arrow Connector 471" o:spid="_x0000_s1471" type="#_x0000_t32" style="position:absolute;left:34226;top:41290;width:2293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6ACsQAAADcAAAADwAAAGRycy9kb3ducmV2LnhtbESPT2sCMRTE74V+h/AKvdWsUkVXo2ir&#10;okf/HDw+Ns/dxc3LkqSa+umNUOhxmJnfMJNZNI24kvO1ZQXdTgaCuLC65lLB8bD6GILwAVljY5kU&#10;/JKH2fT1ZYK5tjfe0XUfSpEg7HNUUIXQ5lL6oiKDvmNb4uSdrTMYknSl1A5vCW4a2cuygTRYc1qo&#10;sKWviorL/scoON2366WuXfxefBbtPY6Ww34/U+r9Lc7HIALF8B/+a2+0gl53BM8z6QjI6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foAKxAAAANwAAAAPAAAAAAAAAAAA&#10;AAAAAKECAABkcnMvZG93bnJldi54bWxQSwUGAAAAAAQABAD5AAAAkgMAAAAA&#10;" strokecolor="black [3213]" strokeweight="2.25pt">
                  <v:stroke startarrow="open" joinstyle="miter"/>
                </v:shape>
                <v:shape id="Straight Arrow Connector 472" o:spid="_x0000_s1472" type="#_x0000_t32" style="position:absolute;left:34559;top:44513;width:6859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UCy8IAAADcAAAADwAAAGRycy9kb3ducmV2LnhtbERPy4rCMBTdC/5DuII7Ta3MoNUoPhiY&#10;leJr4e7SXNtqc1OaWDt+/WQxMMvDec+XrSlFQ7UrLCsYDSMQxKnVBWcKzqevwQSE88gaS8uk4Icc&#10;LBfdzhwTbV98oOboMxFC2CWoIPe+SqR0aU4G3dBWxIG72dqgD7DOpK7xFcJNKeMo+pQGCw4NOVa0&#10;ySl9HJ9GATX73bh9TtfXj4O3sb5s9/fJW6l+r13NQHhq/b/4z/2tFcRxmB/OhCMgF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DUCy8IAAADcAAAADwAAAAAAAAAAAAAA&#10;AAChAgAAZHJzL2Rvd25yZXYueG1sUEsFBgAAAAAEAAQA+QAAAJADAAAAAA==&#10;" strokecolor="black [3213]" strokeweight="2.25pt">
                  <v:stroke endarrow="open" joinstyle="miter"/>
                </v:shape>
                <v:shape id="Straight Arrow Connector 473" o:spid="_x0000_s1473" type="#_x0000_t32" style="position:absolute;left:80375;top:47736;width:2293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RGscUAAADcAAAADwAAAGRycy9kb3ducmV2LnhtbESPT2sCMRTE7wW/Q3hCbzXrokVXo2i1&#10;pR79c/D42Dx3FzcvS5Jq6qdvCoUeh5n5DTNfRtOKGznfWFYwHGQgiEurG64UnI7vLxMQPiBrbC2T&#10;gm/ysFz0nuZYaHvnPd0OoRIJwr5ABXUIXSGlL2sy6Ae2I07exTqDIUlXSe3wnuCmlXmWvUqDDaeF&#10;Gjt6q6m8Hr6MgvNj97HVjYub9ajsHnG6nYzHmVLP/biagQgUw3/4r/2pFeT5EH7PpCMgF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WRGscUAAADcAAAADwAAAAAAAAAA&#10;AAAAAAChAgAAZHJzL2Rvd25yZXYueG1sUEsFBgAAAAAEAAQA+QAAAJMDAAAAAA==&#10;" strokecolor="black [3213]" strokeweight="2.25pt">
                  <v:stroke startarrow="open" joinstyle="miter"/>
                </v:shape>
                <v:shape id="Straight Arrow Connector 474" o:spid="_x0000_s1474" type="#_x0000_t32" style="position:absolute;left:57165;top:52673;width:2294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bYxsUAAADcAAAADwAAAGRycy9kb3ducmV2LnhtbESPQWsCMRSE70L/Q3gFb5rtorJdjdJW&#10;W+yx1oPHx+a5u3TzsiSpRn99UxA8DjPzDbNYRdOJEznfWlbwNM5AEFdWt1wr2H+/jwoQPiBr7CyT&#10;ggt5WC0fBgsstT3zF512oRYJwr5EBU0IfSmlrxoy6Me2J07e0TqDIUlXS+3wnOCmk3mWzaTBltNC&#10;gz29NVT97H6NgsP182OjWxfXr5Oqv8bnTTGdZkoNH+PLHESgGO7hW3urFeR5Dv9n0hGQy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bbYxsUAAADcAAAADwAAAAAAAAAA&#10;AAAAAAChAgAAZHJzL2Rvd25yZXYueG1sUEsFBgAAAAAEAAQA+QAAAJMDAAAAAA==&#10;" strokecolor="black [3213]" strokeweight="2.25pt">
                  <v:stroke startarrow="open" joinstyle="miter"/>
                </v:shape>
                <v:shape id="Straight Arrow Connector 475" o:spid="_x0000_s1475" type="#_x0000_t32" style="position:absolute;left:57594;top:55673;width:225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ecvMUAAADcAAAADwAAAGRycy9kb3ducmV2LnhtbESPzWvCQBTE7wX/h+UJvdWNEUVTV/GD&#10;gifFr0Nvj+xrkpp9G7JrjP71rlDocZiZ3zDTeWtK0VDtCssK+r0IBHFqdcGZgtPx62MMwnlkjaVl&#10;UnAnB/NZ522KibY33lNz8JkIEHYJKsi9rxIpXZqTQdezFXHwfmxt0AdZZ1LXeAtwU8o4ikbSYMFh&#10;IceKVjmll8PVKKBmtx2018nye7j3Ntbn9e53/FDqvdsuPkF4av1/+K+90QrieACvM+EIyNkT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OecvMUAAADcAAAADwAAAAAAAAAA&#10;AAAAAAChAgAAZHJzL2Rvd25yZXYueG1sUEsFBgAAAAAEAAQA+QAAAJMDAAAAAA==&#10;" strokecolor="black [3213]" strokeweight="2.25pt">
                  <v:stroke endarrow="open" joinstyle="miter"/>
                </v:shape>
                <v:shape id="TextBox 59" o:spid="_x0000_s1476" type="#_x0000_t202" style="position:absolute;left:37293;top:25734;width:24625;height:38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nc6sQA&#10;AADcAAAADwAAAGRycy9kb3ducmV2LnhtbESP0WrCQBRE3wv+w3KFvtVNgi0a3YhoC31rTfsBl+w1&#10;G5O9G7JbjX59t1DwcZiZM8x6M9pOnGnwjWMF6SwBQVw53XCt4Pvr7WkBwgdkjZ1jUnAlD5ti8rDG&#10;XLsLH+hchlpECPscFZgQ+lxKXxmy6GeuJ47e0Q0WQ5RDLfWAlwi3ncyS5EVabDguGOxpZ6hqyx+r&#10;YJHYj7ZdZp/ezm/ps9nt3Wt/UupxOm5XIAKN4R7+b79rBVk2h78z8QjI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53Or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Measurement</w:t>
                        </w:r>
                        <w:proofErr w:type="spellEnd"/>
                        <w:r>
                          <w:rPr>
                            <w:rFonts w:ascii="Century Gothic" w:hAnsi="Century Gothic" w:cstheme="minorBidi"/>
                            <w:b/>
                            <w:bCs/>
                            <w:color w:val="000000" w:themeColor="text1"/>
                            <w:kern w:val="24"/>
                            <w:sz w:val="28"/>
                            <w:szCs w:val="28"/>
                            <w:lang w:val="fr-FR"/>
                          </w:rPr>
                          <w:t xml:space="preserve"> Report</w:t>
                        </w:r>
                      </w:p>
                    </w:txbxContent>
                  </v:textbox>
                </v:shape>
                <v:shape id="TextBox 60" o:spid="_x0000_s1477" type="#_x0000_t202" style="position:absolute;left:58529;top:28002;width:23961;height:38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bV5ccMA&#10;AADcAAAADwAAAGRycy9kb3ducmV2LnhtbESP3WrCQBSE74W+w3IKvdONoYpGVynWQu/8fYBD9piN&#10;yZ4N2VXTPr0rCF4OM/MNM192thZXan3pWMFwkIAgzp0uuVBwPPz0JyB8QNZYOyYFf+RhuXjrzTHT&#10;7sY7uu5DISKEfYYKTAhNJqXPDVn0A9cQR+/kWoshyraQusVbhNtapkkylhZLjgsGG1oZyqv9xSqY&#10;JHZTVdN06+3n/3BkVt9u3ZyV+njvvmYgAnXhFX62f7WCNB3B40w8AnJx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bV5ccMAAADcAAAADwAAAAAAAAAAAAAAAACYAgAAZHJzL2Rv&#10;d25yZXYueG1sUEsFBgAAAAAEAAQA9QAAAIgDA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Relocation </w:t>
                        </w:r>
                        <w:proofErr w:type="spellStart"/>
                        <w:r>
                          <w:rPr>
                            <w:rFonts w:ascii="Century Gothic" w:hAnsi="Century Gothic" w:cstheme="minorBidi"/>
                            <w:b/>
                            <w:bCs/>
                            <w:color w:val="000000" w:themeColor="text1"/>
                            <w:kern w:val="24"/>
                            <w:sz w:val="28"/>
                            <w:szCs w:val="28"/>
                            <w:lang w:val="fr-FR"/>
                          </w:rPr>
                          <w:t>Required</w:t>
                        </w:r>
                        <w:proofErr w:type="spellEnd"/>
                      </w:p>
                    </w:txbxContent>
                  </v:textbox>
                </v:shape>
                <v:shape id="TextBox 61" o:spid="_x0000_s1478" type="#_x0000_t202" style="position:absolute;left:82577;top:29889;width:21971;height:38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fnBsMA&#10;AADcAAAADwAAAGRycy9kb3ducmV2LnhtbESP3WrCQBSE74W+w3IKvdONoRWNrlKsBe/8fYBD9piN&#10;yZ4N2VVTn74rCF4OM/MNM1t0thZXan3pWMFwkIAgzp0uuVBwPPz2xyB8QNZYOyYFf+RhMX/rzTDT&#10;7sY7uu5DISKEfYYKTAhNJqXPDVn0A9cQR+/kWoshyraQusVbhNtapkkykhZLjgsGG1oayqv9xSoY&#10;J3ZTVZN06+3nffhllj9u1ZyV+njvvqcgAnXhFX6211pBmo7gcSYeAT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WfnBsMAAADcAAAADwAAAAAAAAAAAAAAAACYAgAAZHJzL2Rv&#10;d25yZXYueG1sUEsFBgAAAAAEAAQA9QAAAIgDA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TextBox 62" o:spid="_x0000_s1479" type="#_x0000_t202" style="position:absolute;left:81787;top:34510;width:27319;height:38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tCncQA&#10;AADcAAAADwAAAGRycy9kb3ducmV2LnhtbESPzW7CMBCE70i8g7WVeisOUVsgYBCiVOJW/h5gFS9x&#10;mngdxS4Enh4jVeI4mplvNLNFZ2txptaXjhUMBwkI4tzpkgsFx8P32xiED8gaa8ek4EoeFvN+b4aZ&#10;dhfe0XkfChEh7DNUYEJoMil9bsiiH7iGOHon11oMUbaF1C1eItzWMk2ST2mx5LhgsKGVobza/1kF&#10;48T+VNUk3Xr7fht+mNWXWze/Sr2+dMspiEBdeIb/2xutIE1H8DgTj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rQp3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Request</w:t>
                        </w:r>
                        <w:proofErr w:type="spellEnd"/>
                        <w:r>
                          <w:rPr>
                            <w:rFonts w:ascii="Century Gothic" w:hAnsi="Century Gothic" w:cstheme="minorBidi"/>
                            <w:b/>
                            <w:bCs/>
                            <w:color w:val="000000" w:themeColor="text1"/>
                            <w:kern w:val="24"/>
                            <w:sz w:val="28"/>
                            <w:szCs w:val="28"/>
                            <w:lang w:val="fr-FR"/>
                          </w:rPr>
                          <w:t xml:space="preserve"> ACK</w:t>
                        </w:r>
                      </w:p>
                    </w:txbxContent>
                  </v:textbox>
                </v:shape>
                <v:shape id="TextBox 63" o:spid="_x0000_s1480" type="#_x0000_t202" style="position:absolute;left:59295;top:36161;width:25905;height:38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TW78AA&#10;AADcAAAADwAAAGRycy9kb3ducmV2LnhtbERPy4rCMBTdD/gP4QruxtSig1ajiKPgbsbHB1yaa1Pb&#10;3JQmo9WvnywEl4fzXqw6W4sbtb50rGA0TEAQ506XXCg4n3afUxA+IGusHZOCB3lYLXsfC8y0u/OB&#10;bsdQiBjCPkMFJoQmk9Lnhiz6oWuII3dxrcUQYVtI3eI9httapknyJS2WHBsMNrQxlFfHP6tgmtif&#10;qpqlv96On6OJ2Xy7bXNVatDv1nMQgbrwFr/ce60gTePaeCYeAbn8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7TW78AAAADcAAAADwAAAAAAAAAAAAAAAACYAgAAZHJzL2Rvd25y&#10;ZXYueG1sUEsFBgAAAAAEAAQA9QAAAIUDA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Relocation Command</w:t>
                        </w:r>
                      </w:p>
                    </w:txbxContent>
                  </v:textbox>
                </v:shape>
                <v:shape id="TextBox 64" o:spid="_x0000_s1481" type="#_x0000_t202" style="position:absolute;left:35578;top:37939;width:24981;height:38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hzdMMA&#10;AADcAAAADwAAAGRycy9kb3ducmV2LnhtbESP0WrCQBRE3wv+w3IF3+rGoEWjq4hV8M1W/YBL9pqN&#10;yd4N2a1Gv94tFPo4zMwZZrHqbC1u1PrSsYLRMAFBnDtdcqHgfNq9T0H4gKyxdkwKHuRhtey9LTDT&#10;7s7fdDuGQkQI+wwVmBCaTEqfG7Loh64hjt7FtRZDlG0hdYv3CLe1TJPkQ1osOS4YbGhjKK+OP1bB&#10;NLGHqpqlX96On6OJ2Xy6bXNVatDv1nMQgbrwH/5r77WCNJ3B75l4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PhzdMMAAADcAAAADwAAAAAAAAAAAAAAAACYAgAAZHJzL2Rv&#10;d25yZXYueG1sUEsFBgAAAAAEAAQA9QAAAIgDA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Command</w:t>
                        </w:r>
                      </w:p>
                    </w:txbxContent>
                  </v:textbox>
                </v:shape>
                <v:shape id="TextBox 65" o:spid="_x0000_s1482" type="#_x0000_t202" style="position:absolute;left:59248;top:41430;width:21259;height:38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tMNMEA&#10;AADcAAAADwAAAGRycy9kb3ducmV2LnhtbERPS27CMBDdI/UO1lTqDhxCqSDgRBUUqbtS4ACjeIhD&#10;4nEUuxB6+npRieXT+6+LwbbiSr2vHSuYThIQxKXTNVcKTsfdeAHCB2SNrWNScCcPRf40WmOm3Y2/&#10;6XoIlYgh7DNUYELoMil9aciin7iOOHJn11sMEfaV1D3eYrhtZZokb9JizbHBYEcbQ2Vz+LEKFon9&#10;appluvf29Xc6N5ut++guSr08D+8rEIGG8BD/uz+1gnQW58cz8QjI/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AbTDTBAAAA3AAAAA8AAAAAAAAAAAAAAAAAmAIAAGRycy9kb3du&#10;cmV2LnhtbFBLBQYAAAAABAAEAPUAAACGAw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Access</w:t>
                        </w:r>
                      </w:p>
                    </w:txbxContent>
                  </v:textbox>
                </v:shape>
                <v:shape id="TextBox 66" o:spid="_x0000_s1483" type="#_x0000_t202" style="position:absolute;left:82166;top:44819;width:24135;height:38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fpr8UA&#10;AADcAAAADwAAAGRycy9kb3ducmV2LnhtbESPwW7CMBBE70j8g7VIvRUnaUE0xSBEW4kbEPoBq3gb&#10;h8TrKHYh7dfXSJU4jmbmjWa5HmwrLtT72rGCdJqAIC6drrlS8Hn6eFyA8AFZY+uYFPyQh/VqPFpi&#10;rt2Vj3QpQiUihH2OCkwIXS6lLw1Z9FPXEUfvy/UWQ5R9JXWP1wi3rcySZC4t1hwXDHa0NVQ2xbdV&#10;sEjsvmlesoO3z7/pzGzf3Ht3VuphMmxeQQQawj38395pBdlTCrc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V+mv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Complete</w:t>
                        </w:r>
                      </w:p>
                    </w:txbxContent>
                  </v:textbox>
                </v:shape>
                <v:shape id="TextBox 67" o:spid="_x0000_s1484" type="#_x0000_t202" style="position:absolute;left:59216;top:49701;width:25415;height:38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V32MQA&#10;AADcAAAADwAAAGRycy9kb3ducmV2LnhtbESPzW7CMBCE70i8g7WVeisOaYsgYBCiVOJW/h5gFS9x&#10;mngdxS4Enh4jVeI4mplvNLNFZ2txptaXjhUMBwkI4tzpkgsFx8P32xiED8gaa8ek4EoeFvN+b4aZ&#10;dhfe0XkfChEh7DNUYEJoMil9bsiiH7iGOHon11oMUbaF1C1eItzWMk2SkbRYclww2NDKUF7t/6yC&#10;cWJ/qmqSbr39uA0/zerLrZtfpV5fuuUURKAuPMP/7Y1WkL6n8DgTj4C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d9jEAAAA3A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proofErr w:type="gramStart"/>
                        <w:r>
                          <w:rPr>
                            <w:rFonts w:ascii="Century Gothic" w:hAnsi="Century Gothic" w:cstheme="minorBidi"/>
                            <w:b/>
                            <w:bCs/>
                            <w:color w:val="000000" w:themeColor="text1"/>
                            <w:kern w:val="24"/>
                            <w:sz w:val="28"/>
                            <w:szCs w:val="28"/>
                            <w:lang w:val="fr-FR"/>
                          </w:rPr>
                          <w:t>lu</w:t>
                        </w:r>
                        <w:proofErr w:type="gramEnd"/>
                        <w:r>
                          <w:rPr>
                            <w:rFonts w:ascii="Century Gothic" w:hAnsi="Century Gothic" w:cstheme="minorBidi"/>
                            <w:b/>
                            <w:bCs/>
                            <w:color w:val="000000" w:themeColor="text1"/>
                            <w:kern w:val="24"/>
                            <w:sz w:val="28"/>
                            <w:szCs w:val="28"/>
                            <w:lang w:val="fr-FR"/>
                          </w:rPr>
                          <w:t xml:space="preserve"> Release Command</w:t>
                        </w:r>
                      </w:p>
                    </w:txbxContent>
                  </v:textbox>
                </v:shape>
                <v:shape id="TextBox 68" o:spid="_x0000_s1485" type="#_x0000_t202" style="position:absolute;left:59137;top:52623;width:24578;height:38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nSQ8UA&#10;AADcAAAADwAAAGRycy9kb3ducmV2LnhtbESPwW7CMBBE75X4B2uReitOAq0g4KCKgtRbKfABq3iJ&#10;Q+J1FLsQ+vV1pUo9jmbmjWa1HmwrrtT72rGCdJKAIC6drrlScDrunuYgfEDW2DomBXfysC5GDyvM&#10;tbvxJ10PoRIRwj5HBSaELpfSl4Ys+onriKN3dr3FEGVfSd3jLcJtK7MkeZEWa44LBjvaGCqbw5dV&#10;ME/sR9Mssr23s+/02Wze3La7KPU4Hl6XIAIN4T/8137XCrLpFH7PxCMg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ydJD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proofErr w:type="gramStart"/>
                        <w:r>
                          <w:rPr>
                            <w:rFonts w:ascii="Century Gothic" w:hAnsi="Century Gothic" w:cstheme="minorBidi"/>
                            <w:b/>
                            <w:bCs/>
                            <w:color w:val="000000" w:themeColor="text1"/>
                            <w:kern w:val="24"/>
                            <w:sz w:val="28"/>
                            <w:szCs w:val="28"/>
                            <w:lang w:val="fr-FR"/>
                          </w:rPr>
                          <w:t>lu</w:t>
                        </w:r>
                        <w:proofErr w:type="gramEnd"/>
                        <w:r>
                          <w:rPr>
                            <w:rFonts w:ascii="Century Gothic" w:hAnsi="Century Gothic" w:cstheme="minorBidi"/>
                            <w:b/>
                            <w:bCs/>
                            <w:color w:val="000000" w:themeColor="text1"/>
                            <w:kern w:val="24"/>
                            <w:sz w:val="28"/>
                            <w:szCs w:val="28"/>
                            <w:lang w:val="fr-FR"/>
                          </w:rPr>
                          <w:t xml:space="preserve"> Release Complete</w:t>
                        </w:r>
                      </w:p>
                    </w:txbxContent>
                  </v:textbox>
                </v:shape>
                <v:oval id="Oval 486" o:spid="_x0000_s1486" style="position:absolute;left:101234;top:33988;width:3890;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kxjcYA&#10;AADcAAAADwAAAGRycy9kb3ducmV2LnhtbESPQWvCQBSE7wX/w/IEL6KbGhGJrlIKtbWIpbben9ln&#10;Esy+DdltEvvru4LQ4zAz3zDLdWdK0VDtCssKHscRCOLU6oIzBd9fL6M5COeRNZaWScGVHKxXvYcl&#10;Jtq2/EnNwWciQNglqCD3vkqkdGlOBt3YVsTBO9vaoA+yzqSusQ1wU8pJFM2kwYLDQo4VPeeUXg4/&#10;RsHM4O8p2rTnbXx833/sd/GwaV6VGvS7pwUIT53/D9/bb1rBJJ7C7Uw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3kxjcYAAADcAAAADwAAAAAAAAAAAAAAAACYAgAAZHJz&#10;L2Rvd25yZXYueG1sUEsFBgAAAAAEAAQA9QAAAIsDAAAAAA==&#10;" fillcolor="#2da2bf" strokecolor="#1f4d78 [1604]" strokeweight="1pt">
                  <v:stroke joinstyle="miter"/>
                </v:oval>
                <v:oval id="Oval 487" o:spid="_x0000_s1487" style="position:absolute;left:78152;top:49530;width:3890;height:10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WUFsYA&#10;AADcAAAADwAAAGRycy9kb3ducmV2LnhtbESPQWvCQBSE7wX/w/IEL6KbGhSJrlIKtbWIpbben9ln&#10;Esy+DdltEvvru4LQ4zAz3zDLdWdK0VDtCssKHscRCOLU6oIzBd9fL6M5COeRNZaWScGVHKxXvYcl&#10;Jtq2/EnNwWciQNglqCD3vkqkdGlOBt3YVsTBO9vaoA+yzqSusQ1wU8pJFM2kwYLDQo4VPeeUXg4/&#10;RsHM4O8p2rTnbXx833/sd/GwaV6VGvS7pwUIT53/D9/bb1rBJJ7C7Uw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DWUFsYAAADcAAAADwAAAAAAAAAAAAAAAACYAgAAZHJz&#10;L2Rvd25yZXYueG1sUEsFBgAAAAAEAAQA9QAAAIsDAAAAAA==&#10;" fillcolor="#2da2bf" strokecolor="#1f4d78 [1604]" strokeweight="1pt">
                  <v:stroke joinstyle="miter"/>
                </v:oval>
                <v:shape id="Picture 488" o:spid="_x0000_s1488" type="#_x0000_t75" style="position:absolute;left:60626;top:19462;width:17288;height:25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ArFPEAAAA3AAAAA8AAABkcnMvZG93bnJldi54bWxEj0FrwkAUhO+C/2F5Qm+6qQG10VVEaCn2&#10;pC3F4yP7TEKzb8PuJkZ/fVcQPA4z8w2z2vSmFh05X1lW8DpJQBDnVldcKPj5fh8vQPiArLG2TAqu&#10;5GGzHg5WmGl74QN1x1CICGGfoYIyhCaT0uclGfQT2xBH72ydwRClK6R2eIlwU8tpksykwYrjQokN&#10;7UrK/46tUbB/+yh+v/CUpt3c6Tbczrd20Sn1Muq3SxCB+vAMP9qfWsE0ncH9TDwCcv0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RArFPEAAAA3AAAAA8AAAAAAAAAAAAAAAAA&#10;nwIAAGRycy9kb3ducmV2LnhtbFBLBQYAAAAABAAEAPcAAACQAwAAAAA=&#10;">
                  <v:imagedata r:id="rId61" o:title=""/>
                </v:shape>
                <v:shape id="Picture 489" o:spid="_x0000_s1489" type="#_x0000_t75" style="position:absolute;left:31178;top:17065;width:6477;height:86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QNcgTFAAAA3AAAAA8AAABkcnMvZG93bnJldi54bWxEj09rwkAUxO+C32F5gjfdGKFqdBUVWype&#10;/Ht/ZF+T0OzbkF1N2k/fLQgeh5n5DbNYtaYUD6pdYVnBaBiBIE6tLjhTcL28D6YgnEfWWFomBT/k&#10;YLXsdhaYaNvwiR5nn4kAYZeggtz7KpHSpTkZdENbEQfvy9YGfZB1JnWNTYCbUsZR9CYNFhwWcqxo&#10;m1P6fb4bBdNZ1Ew2t49ju90f1r+7eHQdz25K9Xvteg7CU+tf4Wf7UyuIxxP4PxOOgFz+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kDXIExQAAANwAAAAPAAAAAAAAAAAAAAAA&#10;AJ8CAABkcnMvZG93bnJldi54bWxQSwUGAAAAAAQABAD3AAAAkQMAAAAA&#10;">
                  <v:imagedata r:id="rId56" o:title=""/>
                </v:shape>
                <v:shape id="Picture 490" o:spid="_x0000_s1490" type="#_x0000_t75" style="position:absolute;left:37496;top:18748;width:14208;height:37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UnnAXAAAAA3AAAAA8AAABkcnMvZG93bnJldi54bWxET89rwjAUvg/2P4Q32G2m62BKNYrIBpad&#10;dMPzI3m2xealJDGt//1yEDx+fL9Xm8n2IpEPnWMF77MCBLF2puNGwd/v99sCRIjIBnvHpOBGATbr&#10;56cVVsaNfKB0jI3IIRwqVNDGOFRSBt2SxTBzA3Hmzs5bjBn6RhqPYw63vSyL4lNa7Dg3tDjQriV9&#10;OV6tAmxO+7pMY6qvOuna3+a7L/ej1OvLtF2CiDTFh/ju3hsF5Udem8/kIyDX/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lSecBcAAAADcAAAADwAAAAAAAAAAAAAAAACfAgAA&#10;ZHJzL2Rvd25yZXYueG1sUEsFBgAAAAAEAAQA9wAAAIwDAAAAAA==&#10;">
                  <v:imagedata r:id="rId46" o:title=""/>
                </v:shape>
                <v:shape id="Picture 491" o:spid="_x0000_s1491" type="#_x0000_t75" style="position:absolute;left:93360;top:16081;width:7573;height:67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4TTcvGAAAA3AAAAA8AAABkcnMvZG93bnJldi54bWxEj0FrwkAUhO9C/8PyCt70pQpiU1cJhUIr&#10;Hqq1Pb9mX5PQ7Nt0d9XYX98tCB6HmfmGWax626oj+9A40XA3zkCxlM40UmnYvz2N5qBCJDHUOmEN&#10;Zw6wWt4MFpQbd5ItH3exUgkiIScNdYxdjhjKmi2FsetYkvflvKWYpK/QeDoluG1xkmUztNRIWqip&#10;48eay+/dwWp4x83P78vhc+23H6/rAs8F4b7QenjbFw+gIvfxGr60n42GyfQe/s+kI4DL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hNNy8YAAADcAAAADwAAAAAAAAAAAAAA&#10;AACfAgAAZHJzL2Rvd25yZXYueG1sUEsFBgAAAAAEAAQA9wAAAJIDAAAAAA==&#10;">
                  <v:imagedata r:id="rId33" o:title=""/>
                </v:shape>
                <v:shape id="Picture 492" o:spid="_x0000_s1492" type="#_x0000_t75" style="position:absolute;left:83740;top:18716;width:10446;height:3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HRz3nAAAAA3AAAAA8AAABkcnMvZG93bnJldi54bWxET01rwkAQvRf6H5YpeCl1o9hS0mykKIJX&#10;NdAeh+yYLM3Ohsxq4r93D0KPj/ddrCffqSsN4gIbWMwzUMR1sI4bA9Vp9/YJSiKyxS4wGbiRwLp8&#10;fiowt2HkA12PsVEphCVHA22Mfa611C15lHnoiRN3DoPHmODQaDvgmMJ9p5dZ9qE9Ok4NLfa0aan+&#10;O168gR95H91ZfuV1lGpR4cldtruNMbOX6fsLVKQp/osf7r01sFyl+elMOgK6vA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0dHPecAAAADcAAAADwAAAAAAAAAAAAAAAACfAgAA&#10;ZHJzL2Rvd25yZXYueG1sUEsFBgAAAAAEAAQA9wAAAIwDAAAAAA==&#10;">
                  <v:imagedata r:id="rId88" o:title=""/>
                </v:shape>
                <v:shape id="Picture 493" o:spid="_x0000_s1493" type="#_x0000_t75" style="position:absolute;left:51784;top:15827;width:3730;height:57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03BjHFAAAA3AAAAA8AAABkcnMvZG93bnJldi54bWxEj0FrwkAUhO8F/8PyBG91o4hK6ipaKKiH&#10;0mjo+ZF9TUKzb8PuRqO/3i0UPA4z8w2z2vSmERdyvrasYDJOQBAXVtdcKsjPH69LED4ga2wsk4Ib&#10;edisBy8rTLW9ckaXUyhFhLBPUUEVQptK6YuKDPqxbYmj92OdwRClK6V2eI1w08hpksylwZrjQoUt&#10;vVdU/J46o+DzuMi628J1u69DmWf3w/w7d6jUaNhv30AE6sMz/N/eawXT2QT+zsQjINcP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NNwYxxQAAANwAAAAPAAAAAAAAAAAAAAAA&#10;AJ8CAABkcnMvZG93bnJldi54bWxQSwUGAAAAAAQABAD3AAAAkQMAAAAA&#10;">
                  <v:imagedata r:id="rId57" o:title=""/>
                </v:shape>
                <w10:anchorlock/>
              </v:group>
            </w:pict>
          </mc:Fallback>
        </mc:AlternateContent>
      </w:r>
    </w:p>
    <w:p w:rsidR="00640872" w:rsidRPr="00CE21FD" w:rsidRDefault="00640872" w:rsidP="00640872">
      <w:r w:rsidRPr="00CE21FD">
        <w:rPr>
          <w:i/>
          <w:iCs/>
        </w:rPr>
        <w:t>IRATHO_CS_SR=</w:t>
      </w:r>
      <w:proofErr w:type="spellStart"/>
      <w:r w:rsidRPr="00CE21FD">
        <w:rPr>
          <w:i/>
          <w:iCs/>
        </w:rPr>
        <w:t>IRATHO_CS_Success</w:t>
      </w:r>
      <w:proofErr w:type="spellEnd"/>
      <w:r w:rsidRPr="00CE21FD">
        <w:rPr>
          <w:i/>
          <w:iCs/>
        </w:rPr>
        <w:t xml:space="preserve"> / </w:t>
      </w:r>
      <w:proofErr w:type="spellStart"/>
      <w:r w:rsidRPr="00CE21FD">
        <w:rPr>
          <w:i/>
          <w:iCs/>
        </w:rPr>
        <w:t>IRATHO_CS_Attempt</w:t>
      </w:r>
      <w:proofErr w:type="spellEnd"/>
      <w:r w:rsidRPr="00CE21FD">
        <w:rPr>
          <w:i/>
          <w:iCs/>
        </w:rPr>
        <w:t xml:space="preserve"> *100</w:t>
      </w:r>
      <w:r w:rsidRPr="00CE21FD">
        <w:t xml:space="preserve"> </w:t>
      </w:r>
    </w:p>
    <w:p w:rsidR="00533AA4" w:rsidRDefault="00533AA4" w:rsidP="00640872">
      <w:pPr>
        <w:rPr>
          <w:b/>
          <w:bCs/>
        </w:rPr>
      </w:pPr>
    </w:p>
    <w:p w:rsidR="00640872" w:rsidRPr="005525A7" w:rsidRDefault="00533AA4" w:rsidP="00640872">
      <w:pPr>
        <w:rPr>
          <w:b/>
          <w:bCs/>
        </w:rPr>
      </w:pPr>
      <w:r>
        <w:rPr>
          <w:b/>
          <w:bCs/>
        </w:rPr>
        <w:t>PS32 inter RAT HO Success Rate</w:t>
      </w:r>
    </w:p>
    <w:p w:rsidR="00640872" w:rsidRDefault="002A30DE" w:rsidP="00640872">
      <w:pPr>
        <w:rPr>
          <w:b/>
          <w:bCs/>
        </w:rPr>
      </w:pPr>
      <w:r>
        <w:rPr>
          <w:b/>
          <w:bCs/>
          <w:noProof/>
          <w:lang w:eastAsia="zh-CN"/>
        </w:rPr>
        <mc:AlternateContent>
          <mc:Choice Requires="wpg">
            <w:drawing>
              <wp:inline distT="0" distB="0" distL="0" distR="0">
                <wp:extent cx="6096000" cy="3315970"/>
                <wp:effectExtent l="0" t="1270" r="3810" b="16510"/>
                <wp:docPr id="170" name="Group 4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96000" cy="3315970"/>
                          <a:chOff x="28924" y="14779"/>
                          <a:chExt cx="78509" cy="44450"/>
                        </a:xfrm>
                      </wpg:grpSpPr>
                      <pic:pic xmlns:pic="http://schemas.openxmlformats.org/drawingml/2006/picture">
                        <pic:nvPicPr>
                          <pic:cNvPr id="171" name="Picture 49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53038" y="18335"/>
                            <a:ext cx="5651" cy="776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72" name="Picture 49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100314" y="14779"/>
                            <a:ext cx="5159" cy="10636"/>
                          </a:xfrm>
                          <a:prstGeom prst="rect">
                            <a:avLst/>
                          </a:prstGeom>
                          <a:noFill/>
                          <a:extLst>
                            <a:ext uri="{909E8E84-426E-40DD-AFC4-6F175D3DCCD1}">
                              <a14:hiddenFill xmlns:a14="http://schemas.microsoft.com/office/drawing/2010/main">
                                <a:solidFill>
                                  <a:srgbClr val="FFFFFF"/>
                                </a:solidFill>
                              </a14:hiddenFill>
                            </a:ext>
                          </a:extLst>
                        </pic:spPr>
                      </pic:pic>
                      <wps:wsp>
                        <wps:cNvPr id="173" name="Straight Connector 497"/>
                        <wps:cNvCnPr>
                          <a:cxnSpLocks noChangeShapeType="1"/>
                        </wps:cNvCnPr>
                        <wps:spPr bwMode="auto">
                          <a:xfrm>
                            <a:off x="32337" y="28273"/>
                            <a:ext cx="0" cy="30956"/>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74" name="Straight Connector 498"/>
                        <wps:cNvCnPr>
                          <a:cxnSpLocks noChangeShapeType="1"/>
                        </wps:cNvCnPr>
                        <wps:spPr bwMode="auto">
                          <a:xfrm>
                            <a:off x="54911" y="28273"/>
                            <a:ext cx="0" cy="30956"/>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75" name="Straight Connector 499"/>
                        <wps:cNvCnPr>
                          <a:cxnSpLocks noChangeShapeType="1"/>
                        </wps:cNvCnPr>
                        <wps:spPr bwMode="auto">
                          <a:xfrm>
                            <a:off x="77993" y="28273"/>
                            <a:ext cx="0" cy="30956"/>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76" name="Straight Connector 500"/>
                        <wps:cNvCnPr>
                          <a:cxnSpLocks noChangeShapeType="1"/>
                        </wps:cNvCnPr>
                        <wps:spPr bwMode="auto">
                          <a:xfrm>
                            <a:off x="101139" y="28273"/>
                            <a:ext cx="0" cy="30956"/>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77" name="Straight Arrow Connector 501"/>
                        <wps:cNvCnPr>
                          <a:cxnSpLocks noChangeShapeType="1"/>
                        </wps:cNvCnPr>
                        <wps:spPr bwMode="auto">
                          <a:xfrm>
                            <a:off x="32448" y="29575"/>
                            <a:ext cx="22574"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178" name="Straight Arrow Connector 502"/>
                        <wps:cNvCnPr>
                          <a:cxnSpLocks noChangeShapeType="1"/>
                        </wps:cNvCnPr>
                        <wps:spPr bwMode="auto">
                          <a:xfrm>
                            <a:off x="78200" y="38147"/>
                            <a:ext cx="22939"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179" name="Straight Arrow Connector 503"/>
                        <wps:cNvCnPr>
                          <a:cxnSpLocks noChangeShapeType="1"/>
                        </wps:cNvCnPr>
                        <wps:spPr bwMode="auto">
                          <a:xfrm>
                            <a:off x="55435" y="31765"/>
                            <a:ext cx="22558"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180" name="Straight Arrow Connector 504"/>
                        <wps:cNvCnPr>
                          <a:cxnSpLocks noChangeShapeType="1"/>
                        </wps:cNvCnPr>
                        <wps:spPr bwMode="auto">
                          <a:xfrm>
                            <a:off x="78390" y="33575"/>
                            <a:ext cx="22559"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181" name="Straight Arrow Connector 505"/>
                        <wps:cNvCnPr>
                          <a:cxnSpLocks noChangeShapeType="1"/>
                        </wps:cNvCnPr>
                        <wps:spPr bwMode="auto">
                          <a:xfrm>
                            <a:off x="54911" y="39814"/>
                            <a:ext cx="22924"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182" name="Straight Arrow Connector 506"/>
                        <wps:cNvCnPr>
                          <a:cxnSpLocks noChangeShapeType="1"/>
                        </wps:cNvCnPr>
                        <wps:spPr bwMode="auto">
                          <a:xfrm>
                            <a:off x="32083" y="41433"/>
                            <a:ext cx="22939"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183" name="Straight Arrow Connector 507"/>
                        <wps:cNvCnPr>
                          <a:cxnSpLocks noChangeShapeType="1"/>
                        </wps:cNvCnPr>
                        <wps:spPr bwMode="auto">
                          <a:xfrm>
                            <a:off x="32416" y="44513"/>
                            <a:ext cx="68612"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184" name="Straight Arrow Connector 508"/>
                        <wps:cNvCnPr>
                          <a:cxnSpLocks noChangeShapeType="1"/>
                        </wps:cNvCnPr>
                        <wps:spPr bwMode="auto">
                          <a:xfrm>
                            <a:off x="78041" y="48006"/>
                            <a:ext cx="22924"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185" name="Straight Arrow Connector 509"/>
                        <wps:cNvCnPr>
                          <a:cxnSpLocks noChangeShapeType="1"/>
                        </wps:cNvCnPr>
                        <wps:spPr bwMode="auto">
                          <a:xfrm>
                            <a:off x="54911" y="53244"/>
                            <a:ext cx="22924"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186" name="Straight Arrow Connector 510"/>
                        <wps:cNvCnPr>
                          <a:cxnSpLocks noChangeShapeType="1"/>
                        </wps:cNvCnPr>
                        <wps:spPr bwMode="auto">
                          <a:xfrm>
                            <a:off x="55435" y="57451"/>
                            <a:ext cx="22558"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187" name="TextBox 24"/>
                        <wps:cNvSpPr txBox="1">
                          <a:spLocks noChangeArrowheads="1"/>
                        </wps:cNvSpPr>
                        <wps:spPr bwMode="auto">
                          <a:xfrm>
                            <a:off x="35131" y="25989"/>
                            <a:ext cx="25491" cy="41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Measurement</w:t>
                              </w:r>
                              <w:proofErr w:type="spellEnd"/>
                              <w:r>
                                <w:rPr>
                                  <w:rFonts w:ascii="Century Gothic" w:hAnsi="Century Gothic" w:cstheme="minorBidi"/>
                                  <w:b/>
                                  <w:bCs/>
                                  <w:color w:val="000000" w:themeColor="text1"/>
                                  <w:kern w:val="24"/>
                                  <w:sz w:val="28"/>
                                  <w:szCs w:val="28"/>
                                  <w:lang w:val="fr-FR"/>
                                </w:rPr>
                                <w:t xml:space="preserve"> Report</w:t>
                              </w:r>
                            </w:p>
                          </w:txbxContent>
                        </wps:txbx>
                        <wps:bodyPr rot="0" vert="horz" wrap="none" lIns="91440" tIns="45720" rIns="91440" bIns="45720" anchor="t" anchorCtr="0" upright="1">
                          <a:spAutoFit/>
                        </wps:bodyPr>
                      </wps:wsp>
                      <wps:wsp>
                        <wps:cNvPr id="188" name="TextBox 25"/>
                        <wps:cNvSpPr txBox="1">
                          <a:spLocks noChangeArrowheads="1"/>
                        </wps:cNvSpPr>
                        <wps:spPr bwMode="auto">
                          <a:xfrm>
                            <a:off x="56214" y="28339"/>
                            <a:ext cx="24804" cy="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Relocation </w:t>
                              </w:r>
                              <w:proofErr w:type="spellStart"/>
                              <w:r>
                                <w:rPr>
                                  <w:rFonts w:ascii="Century Gothic" w:hAnsi="Century Gothic" w:cstheme="minorBidi"/>
                                  <w:b/>
                                  <w:bCs/>
                                  <w:color w:val="000000" w:themeColor="text1"/>
                                  <w:kern w:val="24"/>
                                  <w:sz w:val="28"/>
                                  <w:szCs w:val="28"/>
                                  <w:lang w:val="fr-FR"/>
                                </w:rPr>
                                <w:t>Required</w:t>
                              </w:r>
                              <w:proofErr w:type="spellEnd"/>
                            </w:p>
                          </w:txbxContent>
                        </wps:txbx>
                        <wps:bodyPr rot="0" vert="horz" wrap="none" lIns="91440" tIns="45720" rIns="91440" bIns="45720" anchor="t" anchorCtr="0" upright="1">
                          <a:spAutoFit/>
                        </wps:bodyPr>
                      </wps:wsp>
                      <wps:wsp>
                        <wps:cNvPr id="189" name="TextBox 26"/>
                        <wps:cNvSpPr txBox="1">
                          <a:spLocks noChangeArrowheads="1"/>
                        </wps:cNvSpPr>
                        <wps:spPr bwMode="auto">
                          <a:xfrm>
                            <a:off x="80045" y="29879"/>
                            <a:ext cx="22743" cy="41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190" name="TextBox 27"/>
                        <wps:cNvSpPr txBox="1">
                          <a:spLocks noChangeArrowheads="1"/>
                        </wps:cNvSpPr>
                        <wps:spPr bwMode="auto">
                          <a:xfrm>
                            <a:off x="79154" y="35080"/>
                            <a:ext cx="28279" cy="41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Request</w:t>
                              </w:r>
                              <w:proofErr w:type="spellEnd"/>
                              <w:r>
                                <w:rPr>
                                  <w:rFonts w:ascii="Century Gothic" w:hAnsi="Century Gothic" w:cstheme="minorBidi"/>
                                  <w:b/>
                                  <w:bCs/>
                                  <w:color w:val="000000" w:themeColor="text1"/>
                                  <w:kern w:val="24"/>
                                  <w:sz w:val="28"/>
                                  <w:szCs w:val="28"/>
                                  <w:lang w:val="fr-FR"/>
                                </w:rPr>
                                <w:t xml:space="preserve"> ACK</w:t>
                              </w:r>
                            </w:p>
                          </w:txbxContent>
                        </wps:txbx>
                        <wps:bodyPr rot="0" vert="horz" wrap="none" lIns="91440" tIns="45720" rIns="91440" bIns="45720" anchor="t" anchorCtr="0" upright="1">
                          <a:spAutoFit/>
                        </wps:bodyPr>
                      </wps:wsp>
                      <wps:wsp>
                        <wps:cNvPr id="191" name="TextBox 28"/>
                        <wps:cNvSpPr txBox="1">
                          <a:spLocks noChangeArrowheads="1"/>
                        </wps:cNvSpPr>
                        <wps:spPr bwMode="auto">
                          <a:xfrm>
                            <a:off x="56754" y="36732"/>
                            <a:ext cx="26816" cy="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Relocation Command</w:t>
                              </w:r>
                            </w:p>
                          </w:txbxContent>
                        </wps:txbx>
                        <wps:bodyPr rot="0" vert="horz" wrap="none" lIns="91440" tIns="45720" rIns="91440" bIns="45720" anchor="t" anchorCtr="0" upright="1">
                          <a:spAutoFit/>
                        </wps:bodyPr>
                      </wps:wsp>
                      <wps:wsp>
                        <wps:cNvPr id="192" name="TextBox 29"/>
                        <wps:cNvSpPr txBox="1">
                          <a:spLocks noChangeArrowheads="1"/>
                        </wps:cNvSpPr>
                        <wps:spPr bwMode="auto">
                          <a:xfrm>
                            <a:off x="33430" y="38102"/>
                            <a:ext cx="25859" cy="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Command</w:t>
                              </w:r>
                            </w:p>
                          </w:txbxContent>
                        </wps:txbx>
                        <wps:bodyPr rot="0" vert="horz" wrap="none" lIns="91440" tIns="45720" rIns="91440" bIns="45720" anchor="t" anchorCtr="0" upright="1">
                          <a:spAutoFit/>
                        </wps:bodyPr>
                      </wps:wsp>
                      <wps:wsp>
                        <wps:cNvPr id="193" name="TextBox 30"/>
                        <wps:cNvSpPr txBox="1">
                          <a:spLocks noChangeArrowheads="1"/>
                        </wps:cNvSpPr>
                        <wps:spPr bwMode="auto">
                          <a:xfrm>
                            <a:off x="57114" y="41430"/>
                            <a:ext cx="22007" cy="41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Access</w:t>
                              </w:r>
                            </w:p>
                          </w:txbxContent>
                        </wps:txbx>
                        <wps:bodyPr rot="0" vert="horz" wrap="none" lIns="91440" tIns="45720" rIns="91440" bIns="45720" anchor="t" anchorCtr="0" upright="1">
                          <a:spAutoFit/>
                        </wps:bodyPr>
                      </wps:wsp>
                      <wps:wsp>
                        <wps:cNvPr id="194" name="TextBox 31"/>
                        <wps:cNvSpPr txBox="1">
                          <a:spLocks noChangeArrowheads="1"/>
                        </wps:cNvSpPr>
                        <wps:spPr bwMode="auto">
                          <a:xfrm>
                            <a:off x="79816" y="45082"/>
                            <a:ext cx="24984" cy="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Complete</w:t>
                              </w:r>
                            </w:p>
                          </w:txbxContent>
                        </wps:txbx>
                        <wps:bodyPr rot="0" vert="horz" wrap="none" lIns="91440" tIns="45720" rIns="91440" bIns="45720" anchor="t" anchorCtr="0" upright="1">
                          <a:spAutoFit/>
                        </wps:bodyPr>
                      </wps:wsp>
                      <wps:wsp>
                        <wps:cNvPr id="195" name="TextBox 32"/>
                        <wps:cNvSpPr txBox="1">
                          <a:spLocks noChangeArrowheads="1"/>
                        </wps:cNvSpPr>
                        <wps:spPr bwMode="auto">
                          <a:xfrm>
                            <a:off x="56958" y="50274"/>
                            <a:ext cx="26309" cy="41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gramStart"/>
                              <w:r>
                                <w:rPr>
                                  <w:rFonts w:ascii="Century Gothic" w:hAnsi="Century Gothic" w:cstheme="minorBidi"/>
                                  <w:b/>
                                  <w:bCs/>
                                  <w:color w:val="000000" w:themeColor="text1"/>
                                  <w:kern w:val="24"/>
                                  <w:sz w:val="28"/>
                                  <w:szCs w:val="28"/>
                                  <w:lang w:val="fr-FR"/>
                                </w:rPr>
                                <w:t>lu</w:t>
                              </w:r>
                              <w:proofErr w:type="gramEnd"/>
                              <w:r>
                                <w:rPr>
                                  <w:rFonts w:ascii="Century Gothic" w:hAnsi="Century Gothic" w:cstheme="minorBidi"/>
                                  <w:b/>
                                  <w:bCs/>
                                  <w:color w:val="000000" w:themeColor="text1"/>
                                  <w:kern w:val="24"/>
                                  <w:sz w:val="28"/>
                                  <w:szCs w:val="28"/>
                                  <w:lang w:val="fr-FR"/>
                                </w:rPr>
                                <w:t xml:space="preserve"> Release Command</w:t>
                              </w:r>
                            </w:p>
                          </w:txbxContent>
                        </wps:txbx>
                        <wps:bodyPr rot="0" vert="horz" wrap="none" lIns="91440" tIns="45720" rIns="91440" bIns="45720" anchor="t" anchorCtr="0" upright="1">
                          <a:spAutoFit/>
                        </wps:bodyPr>
                      </wps:wsp>
                      <wps:wsp>
                        <wps:cNvPr id="196" name="TextBox 33"/>
                        <wps:cNvSpPr txBox="1">
                          <a:spLocks noChangeArrowheads="1"/>
                        </wps:cNvSpPr>
                        <wps:spPr bwMode="auto">
                          <a:xfrm>
                            <a:off x="56975" y="54403"/>
                            <a:ext cx="25441" cy="4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gramStart"/>
                              <w:r>
                                <w:rPr>
                                  <w:rFonts w:ascii="Century Gothic" w:hAnsi="Century Gothic" w:cstheme="minorBidi"/>
                                  <w:b/>
                                  <w:bCs/>
                                  <w:color w:val="000000" w:themeColor="text1"/>
                                  <w:kern w:val="24"/>
                                  <w:sz w:val="28"/>
                                  <w:szCs w:val="28"/>
                                  <w:lang w:val="fr-FR"/>
                                </w:rPr>
                                <w:t>lu</w:t>
                              </w:r>
                              <w:proofErr w:type="gramEnd"/>
                              <w:r>
                                <w:rPr>
                                  <w:rFonts w:ascii="Century Gothic" w:hAnsi="Century Gothic" w:cstheme="minorBidi"/>
                                  <w:b/>
                                  <w:bCs/>
                                  <w:color w:val="000000" w:themeColor="text1"/>
                                  <w:kern w:val="24"/>
                                  <w:sz w:val="28"/>
                                  <w:szCs w:val="28"/>
                                  <w:lang w:val="fr-FR"/>
                                </w:rPr>
                                <w:t xml:space="preserve"> Release Complete</w:t>
                              </w:r>
                            </w:p>
                          </w:txbxContent>
                        </wps:txbx>
                        <wps:bodyPr rot="0" vert="horz" wrap="none" lIns="91440" tIns="45720" rIns="91440" bIns="45720" anchor="t" anchorCtr="0" upright="1">
                          <a:spAutoFit/>
                        </wps:bodyPr>
                      </wps:wsp>
                      <pic:pic xmlns:pic="http://schemas.openxmlformats.org/drawingml/2006/picture">
                        <pic:nvPicPr>
                          <pic:cNvPr id="197" name="Picture 52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74422" y="17621"/>
                            <a:ext cx="7556" cy="9080"/>
                          </a:xfrm>
                          <a:prstGeom prst="rect">
                            <a:avLst/>
                          </a:prstGeom>
                          <a:noFill/>
                          <a:extLst>
                            <a:ext uri="{909E8E84-426E-40DD-AFC4-6F175D3DCCD1}">
                              <a14:hiddenFill xmlns:a14="http://schemas.microsoft.com/office/drawing/2010/main">
                                <a:solidFill>
                                  <a:srgbClr val="FFFFFF"/>
                                </a:solidFill>
                              </a14:hiddenFill>
                            </a:ext>
                          </a:extLst>
                        </pic:spPr>
                      </pic:pic>
                      <wps:wsp>
                        <wps:cNvPr id="198" name="Oval 522"/>
                        <wps:cNvSpPr>
                          <a:spLocks noChangeArrowheads="1"/>
                        </wps:cNvSpPr>
                        <wps:spPr bwMode="auto">
                          <a:xfrm>
                            <a:off x="99282" y="34734"/>
                            <a:ext cx="3889" cy="1064"/>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199" name="Oval 523"/>
                        <wps:cNvSpPr>
                          <a:spLocks noChangeArrowheads="1"/>
                        </wps:cNvSpPr>
                        <wps:spPr bwMode="auto">
                          <a:xfrm>
                            <a:off x="76041" y="49418"/>
                            <a:ext cx="3905"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pic:pic xmlns:pic="http://schemas.openxmlformats.org/drawingml/2006/picture">
                        <pic:nvPicPr>
                          <pic:cNvPr id="200" name="Picture 524"/>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49530" y="16510"/>
                            <a:ext cx="3730" cy="577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1" name="Picture 52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35242" y="19431"/>
                            <a:ext cx="14208" cy="371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2" name="Picture 52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59150" y="19399"/>
                            <a:ext cx="15462" cy="428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3" name="Picture 52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95900" y="16716"/>
                            <a:ext cx="5525" cy="674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4" name="Picture 52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81851" y="19431"/>
                            <a:ext cx="14049" cy="39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05" name="Picture 52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28924" y="17748"/>
                            <a:ext cx="6477" cy="8636"/>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494" o:spid="_x0000_s1494" style="width:480pt;height:261.1pt;mso-position-horizontal-relative:char;mso-position-vertical-relative:line" coordorigin="28924,14779" coordsize="78509,444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">
                <v:shape id="Picture 495" o:spid="_x0000_s1495" type="#_x0000_t75" style="position:absolute;left:53038;top:18335;width:5651;height:77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wokdLDAAAA3AAAAA8AAABkcnMvZG93bnJldi54bWxET0trwkAQvgv9D8sUetONHmqIrlKqkUKF&#10;4uPQ43R3moRmZ0N2TeK/d4WCt/n4nrNcD7YWHbW+cqxgOklAEGtnKi4UnE/5OAXhA7LB2jEpuJKH&#10;9epptMTMuJ4P1B1DIWII+wwVlCE0mZRel2TRT1xDHLlf11oMEbaFNC32MdzWcpYkr9JixbGhxIbe&#10;S9J/x4tVkH7l3VlvPO5/Ttv0+9PvwhVnSr08D28LEIGG8BD/uz9MnD+fwv2ZeIFc3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CiR0sMAAADcAAAADwAAAAAAAAAAAAAAAACf&#10;AgAAZHJzL2Rvd25yZXYueG1sUEsFBgAAAAAEAAQA9wAAAI8DAAAAAA==&#10;">
                  <v:imagedata r:id="rId86" o:title=""/>
                </v:shape>
                <v:shape id="Picture 496" o:spid="_x0000_s1496" type="#_x0000_t75" style="position:absolute;left:100314;top:14779;width:5159;height:106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HYMzBAAAA3AAAAA8AAABkcnMvZG93bnJldi54bWxET0trwkAQvhf8D8sI3ppNPFhJXaUognop&#10;TQSvQ3aahGZnY3bN49+7hUJv8/E9Z7MbTSN66lxtWUESxSCIC6trLhVc8+PrGoTzyBoby6RgIge7&#10;7exlg6m2A39Rn/lShBB2KSqovG9TKV1RkUEX2ZY4cN+2M+gD7EqpOxxCuGnkMo5X0mDNoaHClvYV&#10;FT/ZwyhYf/aH4jRcMsrzpJ/O9p5MN1RqMR8/3kF4Gv2/+M990mH+2xJ+nwkXyO0T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iHYMzBAAAA3AAAAA8AAAAAAAAAAAAAAAAAnwIA&#10;AGRycy9kb3ducmV2LnhtbFBLBQYAAAAABAAEAPcAAACNAwAAAAA=&#10;">
                  <v:imagedata r:id="rId87" o:title=""/>
                </v:shape>
                <v:line id="Straight Connector 497" o:spid="_x0000_s1497" style="position:absolute;visibility:visible;mso-wrap-style:square" from="32337,28273" to="32337,59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aSNcIAAADcAAAADwAAAGRycy9kb3ducmV2LnhtbERPTWvCQBC9C/0PyxR6000tVIluQqkt&#10;WDyZePA4ZMdsbHY2ZLdJ/PddodDbPN7nbPPJtmKg3jeOFTwvEhDEldMN1wpO5ed8DcIHZI2tY1Jw&#10;Iw959jDbYqrdyEcailCLGMI+RQUmhC6V0leGLPqF64gjd3G9xRBhX0vd4xjDbSuXSfIqLTYcGwx2&#10;9G6o+i5+rILhPJ71aTTl1TRfh9J8DPvbTir19Di9bUAEmsK/+M+913H+6gXuz8QLZPY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WaSNcIAAADcAAAADwAAAAAAAAAAAAAA&#10;AAChAgAAZHJzL2Rvd25yZXYueG1sUEsFBgAAAAAEAAQA+QAAAJADAAAAAA==&#10;" strokecolor="black [3213]" strokeweight="2.25pt">
                  <v:stroke joinstyle="miter"/>
                </v:line>
                <v:line id="Straight Connector 498" o:spid="_x0000_s1498" style="position:absolute;visibility:visible;mso-wrap-style:square" from="54911,28273" to="54911,59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8KQcIAAADcAAAADwAAAGRycy9kb3ducmV2LnhtbERPTWvCQBC9C/0PyxR6002lVIluQqkt&#10;WDyZePA4ZMdsbHY2ZLdJ/PddodDbPN7nbPPJtmKg3jeOFTwvEhDEldMN1wpO5ed8DcIHZI2tY1Jw&#10;Iw959jDbYqrdyEcailCLGMI+RQUmhC6V0leGLPqF64gjd3G9xRBhX0vd4xjDbSuXSfIqLTYcGwx2&#10;9G6o+i5+rILhPJ71aTTl1TRfh9J8DPvbTir19Di9bUAEmsK/+M+913H+6gXuz8QLZPY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8KQcIAAADcAAAADwAAAAAAAAAAAAAA&#10;AAChAgAAZHJzL2Rvd25yZXYueG1sUEsFBgAAAAAEAAQA+QAAAJADAAAAAA==&#10;" strokecolor="black [3213]" strokeweight="2.25pt">
                  <v:stroke joinstyle="miter"/>
                </v:line>
                <v:line id="Straight Connector 499" o:spid="_x0000_s1499" style="position:absolute;visibility:visible;mso-wrap-style:square" from="77993,28273" to="77993,59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cOv2sIAAADcAAAADwAAAGRycy9kb3ducmV2LnhtbERPTWvCQBC9C/0PyxR6002FVoluQqkt&#10;WDyZePA4ZMdsbHY2ZLdJ/PddodDbPN7nbPPJtmKg3jeOFTwvEhDEldMN1wpO5ed8DcIHZI2tY1Jw&#10;Iw959jDbYqrdyEcailCLGMI+RQUmhC6V0leGLPqF64gjd3G9xRBhX0vd4xjDbSuXSfIqLTYcGwx2&#10;9G6o+i5+rILhPJ71aTTl1TRfh9J8DPvbTir19Di9bUAEmsK/+M+913H+6gXuz8QLZPY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cOv2sIAAADcAAAADwAAAAAAAAAAAAAA&#10;AAChAgAAZHJzL2Rvd25yZXYueG1sUEsFBgAAAAAEAAQA+QAAAJADAAAAAA==&#10;" strokecolor="black [3213]" strokeweight="2.25pt">
                  <v:stroke joinstyle="miter"/>
                </v:line>
                <v:line id="Straight Connector 500" o:spid="_x0000_s1500" style="position:absolute;visibility:visible;mso-wrap-style:square" from="101139,28273" to="101139,59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RExrcEAAADcAAAADwAAAGRycy9kb3ducmV2LnhtbERPTYvCMBC9L/gfwgje1tQ96NI1iugK&#10;iietB49DM9tUm0lpYlv/vRGEvc3jfc582dtKtNT40rGCyTgBQZw7XXKh4JxtP79B+ICssXJMCh7k&#10;YbkYfMwx1a7jI7WnUIgYwj5FBSaEOpXS54Ys+rGriSP35xqLIcKmkLrBLobbSn4lyVRaLDk2GKxp&#10;bSi/ne5WQXvpLvrcmexqyv0hM7/t7rGRSo2G/eoHRKA+/Ivf7p2O82dTeD0TL5CLJ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RETGtwQAAANwAAAAPAAAAAAAAAAAAAAAA&#10;AKECAABkcnMvZG93bnJldi54bWxQSwUGAAAAAAQABAD5AAAAjwMAAAAA&#10;" strokecolor="black [3213]" strokeweight="2.25pt">
                  <v:stroke joinstyle="miter"/>
                </v:line>
                <v:shape id="Straight Arrow Connector 501" o:spid="_x0000_s1501" type="#_x0000_t32" style="position:absolute;left:32448;top:29575;width:2257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rU3sQAAADcAAAADwAAAGRycy9kb3ducmV2LnhtbERPTWvCQBC9C/0PywjedKPFqmk20laE&#10;nipGPfQ2ZKdJ2uxsyK4x7a/vCoK3ebzPSda9qUVHrassK5hOIhDEudUVFwqOh+14CcJ5ZI21ZVLw&#10;Sw7W6cMgwVjbC++py3whQgi7GBWU3jexlC4vyaCb2IY4cF+2NegDbAupW7yEcFPLWRQ9SYMVh4YS&#10;G3orKf/JzkYBdbuPx/68ev2c772d6dNm9738U2o07F+eQXjq/V18c7/rMH+xgOsz4QKZ/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StTexAAAANwAAAAPAAAAAAAAAAAA&#10;AAAAAKECAABkcnMvZG93bnJldi54bWxQSwUGAAAAAAQABAD5AAAAkgMAAAAA&#10;" strokecolor="black [3213]" strokeweight="2.25pt">
                  <v:stroke endarrow="open" joinstyle="miter"/>
                </v:shape>
                <v:shape id="Straight Arrow Connector 502" o:spid="_x0000_s1502" type="#_x0000_t32" style="position:absolute;left:78200;top:38147;width:2293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ihTcUAAADcAAAADwAAAGRycy9kb3ducmV2LnhtbESPT08CMRDF7yZ+h2ZMvElXAworhSiC&#10;wSN/Dh4n22F3w3a6aStUPj1zMPE2k/fmvd9M59l16kQhtp4NPA4KUMSVty3XBva71cMYVEzIFjvP&#10;ZOCXIsxntzdTLK0/84ZO21QrCeFYooEmpb7UOlYNOYwD3xOLdvDBYZI11NoGPEu46/RTUTxrhy1L&#10;Q4M9LRqqjtsfZ+D78vW5tG3IH+/Dqr/kyXI8GhXG3N/lt1dQiXL6N/9dr63gvwitPCMT6Nk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MihTcUAAADcAAAADwAAAAAAAAAA&#10;AAAAAAChAgAAZHJzL2Rvd25yZXYueG1sUEsFBgAAAAAEAAQA+QAAAJMDAAAAAA==&#10;" strokecolor="black [3213]" strokeweight="2.25pt">
                  <v:stroke startarrow="open" joinstyle="miter"/>
                </v:shape>
                <v:shape id="Straight Arrow Connector 503" o:spid="_x0000_s1503" type="#_x0000_t32" style="position:absolute;left:55435;top:31765;width:225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nlN8MAAADcAAAADwAAAGRycy9kb3ducmV2LnhtbERPS2vCQBC+F/wPywje6kbFV3QVtRQ8&#10;VbTtobchOybR7GzIrjH667uC4G0+vufMl40pRE2Vyy0r6HUjEMSJ1TmnCn6+P98nIJxH1lhYJgU3&#10;crBctN7mGGt75T3VB5+KEMIuRgWZ92UspUsyMui6tiQO3NFWBn2AVSp1hdcQbgrZj6KRNJhzaMiw&#10;pE1GyflwMQqo3n0Nmst0/Tfce9vXvx+70+SuVKfdrGYgPDX+JX66tzrMH0/h8Uy4QC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GZ5TfDAAAA3AAAAA8AAAAAAAAAAAAA&#10;AAAAoQIAAGRycy9kb3ducmV2LnhtbFBLBQYAAAAABAAEAPkAAACRAwAAAAA=&#10;" strokecolor="black [3213]" strokeweight="2.25pt">
                  <v:stroke endarrow="open" joinstyle="miter"/>
                </v:shape>
                <v:shape id="Straight Arrow Connector 504" o:spid="_x0000_s1504" type="#_x0000_t32" style="position:absolute;left:78390;top:33575;width:2255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Y8jcYAAADcAAAADwAAAGRycy9kb3ducmV2LnhtbESPS2/CQAyE75X4DysjcSubglqFwIL6&#10;UKWeQLwO3KysSUKz3ii7hJRfXx8q9WZrxjOfF6ve1aqjNlSeDTyNE1DEubcVFwYO+8/HFFSIyBZr&#10;z2TghwKsloOHBWbW33hL3S4WSkI4ZGigjLHJtA55SQ7D2DfEop196zDK2hbatniTcFfrSZK8aIcV&#10;S0OJDb2XlH/vrs4AdZv1tL/O3k7P2+gn9vixuaR3Y0bD/nUOKlIf/81/119W8FPBl2dkAr3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V2PI3GAAAA3AAAAA8AAAAAAAAA&#10;AAAAAAAAoQIAAGRycy9kb3ducmV2LnhtbFBLBQYAAAAABAAEAPkAAACUAwAAAAA=&#10;" strokecolor="black [3213]" strokeweight="2.25pt">
                  <v:stroke endarrow="open" joinstyle="miter"/>
                </v:shape>
                <v:shape id="Straight Arrow Connector 505" o:spid="_x0000_s1505" type="#_x0000_t32" style="position:absolute;left:54911;top:39814;width:229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d498MAAADcAAAADwAAAGRycy9kb3ducmV2LnhtbERPTWsCMRC9C/0PYQq9adaisl2N0qot&#10;9titB4/DZtxdupksSdTUX98UBG/zeJ+zWEXTiTM531pWMB5lIIgrq1uuFey/34c5CB+QNXaWScEv&#10;eVgtHwYLLLS98Bedy1CLFMK+QAVNCH0hpa8aMuhHtidO3NE6gyFBV0vt8JLCTSefs2wmDbacGhrs&#10;ad1Q9VOejILD9fNjq1sXN2+Tqr/Gl20+nWZKPT3G1zmIQDHcxTf3Tqf5+Rj+n0kX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gnePfDAAAA3AAAAA8AAAAAAAAAAAAA&#10;AAAAoQIAAGRycy9kb3ducmV2LnhtbFBLBQYAAAAABAAEAPkAAACRAwAAAAA=&#10;" strokecolor="black [3213]" strokeweight="2.25pt">
                  <v:stroke startarrow="open" joinstyle="miter"/>
                </v:shape>
                <v:shape id="Straight Arrow Connector 506" o:spid="_x0000_s1506" type="#_x0000_t32" style="position:absolute;left:32083;top:41433;width:2293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XmgMIAAADcAAAADwAAAGRycy9kb3ducmV2LnhtbERPTWsCMRC9F/wPYQRvNavUsm6Noq1K&#10;Pao99DhspruLm8mSpBr99UYo9DaP9zmzRTStOJPzjWUFo2EGgri0uuFKwddx85yD8AFZY2uZFFzJ&#10;w2Lee5phoe2F93Q+hEqkEPYFKqhD6AopfVmTQT+0HXHifqwzGBJ0ldQOLynctHKcZa/SYMOpocaO&#10;3msqT4dfo+D7ttuudePix+ql7G5xus4nk0ypQT8u30AEiuFf/Of+1Gl+PobHM+kCOb8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XmgMIAAADcAAAADwAAAAAAAAAAAAAA&#10;AAChAgAAZHJzL2Rvd25yZXYueG1sUEsFBgAAAAAEAAQA+QAAAJADAAAAAA==&#10;" strokecolor="black [3213]" strokeweight="2.25pt">
                  <v:stroke startarrow="open" joinstyle="miter"/>
                </v:shape>
                <v:shape id="Straight Arrow Connector 507" o:spid="_x0000_s1507" type="#_x0000_t32" style="position:absolute;left:32416;top:44513;width:6861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i+sQAAADcAAAADwAAAGRycy9kb3ducmV2LnhtbERPTWvCQBC9F/wPywi91Y1KJY1ugrYU&#10;elJM24O3ITsm0exsyK4x7a93hUJv83ifs8oG04ieOldbVjCdRCCIC6trLhV8fb4/xSCcR9bYWCYF&#10;P+QgS0cPK0y0vfKe+tyXIoSwS1BB5X2bSOmKigy6iW2JA3e0nUEfYFdK3eE1hJtGzqJoIQ3WHBoq&#10;bOm1ouKcX4wC6nfb+XB52Rye997O9Pfb7hT/KvU4HtZLEJ4G/y/+c3/oMD+ew/2ZcIFM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pKL6xAAAANwAAAAPAAAAAAAAAAAA&#10;AAAAAKECAABkcnMvZG93bnJldi54bWxQSwUGAAAAAAQABAD5AAAAkgMAAAAA&#10;" strokecolor="black [3213]" strokeweight="2.25pt">
                  <v:stroke endarrow="open" joinstyle="miter"/>
                </v:shape>
                <v:shape id="Straight Arrow Connector 508" o:spid="_x0000_s1508" type="#_x0000_t32" style="position:absolute;left:78041;top:48006;width:229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FDbb8IAAADcAAAADwAAAGRycy9kb3ducmV2LnhtbERPTWsCMRC9F/wPYYTeataiZV2NolVL&#10;e6x68Dhsxt3FzWRJoqb+elMo9DaP9zmzRTStuJLzjWUFw0EGgri0uuFKwWG/fclB+ICssbVMCn7I&#10;w2Lee5phoe2Nv+m6C5VIIewLVFCH0BVS+rImg35gO+LEnawzGBJ0ldQObynctPI1y96kwYZTQ40d&#10;vddUnncXo+B4//rY6MbF9WpUdvc42eTjcabUcz8upyACxfAv/nN/6jQ/H8HvM+kCO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FDbb8IAAADcAAAADwAAAAAAAAAAAAAA&#10;AAChAgAAZHJzL2Rvd25yZXYueG1sUEsFBgAAAAAEAAQA+QAAAJADAAAAAA==&#10;" strokecolor="black [3213]" strokeweight="2.25pt">
                  <v:stroke startarrow="open" joinstyle="miter"/>
                </v:shape>
                <v:shape id="Straight Arrow Connector 509" o:spid="_x0000_s1509" type="#_x0000_t32" style="position:absolute;left:54911;top:53244;width:22924;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xx+9MMAAADcAAAADwAAAGRycy9kb3ducmV2LnhtbERPS2sCMRC+F/wPYYTealbplnU1ira2&#10;1KOPg8dhM+4ubiZLkmrqr28Khd7m43vOfBlNJ67kfGtZwXiUgSCurG65VnA8vD8VIHxA1thZJgXf&#10;5GG5GDzMsdT2xju67kMtUgj7EhU0IfSllL5qyKAf2Z44cWfrDIYEXS21w1sKN52cZNmLNNhyamiw&#10;p9eGqsv+yyg43bcfG926+LZ+rvp7nG6KPM+UehzG1QxEoBj+xX/uT53mFzn8PpMukI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ccfvTDAAAA3AAAAA8AAAAAAAAAAAAA&#10;AAAAoQIAAGRycy9kb3ducmV2LnhtbFBLBQYAAAAABAAEAPkAAACRAwAAAAA=&#10;" strokecolor="black [3213]" strokeweight="2.25pt">
                  <v:stroke startarrow="open" joinstyle="miter"/>
                </v:shape>
                <v:shape id="Straight Arrow Connector 510" o:spid="_x0000_s1510" type="#_x0000_t32" style="position:absolute;left:55435;top:57451;width:2255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dMBYsQAAADcAAAADwAAAGRycy9kb3ducmV2LnhtbERPTWvCQBC9F/wPywi91Y2WShrdBG0p&#10;9FQxbQ/ehuyYRLOzIbvG1F/fFQRv83ifs8wG04ieOldbVjCdRCCIC6trLhX8fH88xSCcR9bYWCYF&#10;f+QgS0cPS0y0PfOW+tyXIoSwS1BB5X2bSOmKigy6iW2JA7e3nUEfYFdK3eE5hJtGzqJoLg3WHBoq&#10;bOmtouKYn4wC6jdfz8Ppdb172Xo707/vm0N8UepxPKwWIDwN/i6+uT91mB/P4fpMuECm/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10wFixAAAANwAAAAPAAAAAAAAAAAA&#10;AAAAAKECAABkcnMvZG93bnJldi54bWxQSwUGAAAAAAQABAD5AAAAkgMAAAAA&#10;" strokecolor="black [3213]" strokeweight="2.25pt">
                  <v:stroke endarrow="open" joinstyle="miter"/>
                </v:shape>
                <v:shape id="TextBox 24" o:spid="_x0000_s1511" type="#_x0000_t202" style="position:absolute;left:35131;top:25989;width:25491;height:41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h828IA&#10;AADcAAAADwAAAGRycy9kb3ducmV2LnhtbERPzWrCQBC+F/oOywjedBNRm8asUrRCb7a2DzBkx2xM&#10;djZkV0379N2C0Nt8fL9TbAbbiiv1vnasIJ0mIIhLp2uuFHx97icZCB+QNbaOScE3edisHx8KzLW7&#10;8Qddj6ESMYR9jgpMCF0upS8NWfRT1xFH7uR6iyHCvpK6x1sMt62cJclSWqw5NhjsaGuobI4XqyBL&#10;7KFpnmfv3s5/0oXZ7txrd1ZqPBpeViACDeFffHe/6Tg/e4K/Z+IF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aHzbwgAAANwAAAAPAAAAAAAAAAAAAAAAAJgCAABkcnMvZG93&#10;bnJldi54bWxQSwUGAAAAAAQABAD1AAAAhwM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Measurement</w:t>
                        </w:r>
                        <w:proofErr w:type="spellEnd"/>
                        <w:r>
                          <w:rPr>
                            <w:rFonts w:ascii="Century Gothic" w:hAnsi="Century Gothic" w:cstheme="minorBidi"/>
                            <w:b/>
                            <w:bCs/>
                            <w:color w:val="000000" w:themeColor="text1"/>
                            <w:kern w:val="24"/>
                            <w:sz w:val="28"/>
                            <w:szCs w:val="28"/>
                            <w:lang w:val="fr-FR"/>
                          </w:rPr>
                          <w:t xml:space="preserve"> Report</w:t>
                        </w:r>
                      </w:p>
                    </w:txbxContent>
                  </v:textbox>
                </v:shape>
                <v:shape id="TextBox 25" o:spid="_x0000_s1512" type="#_x0000_t202" style="position:absolute;left:56214;top:28339;width:24804;height:414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foqcUA&#10;AADcAAAADwAAAGRycy9kb3ducmV2LnhtbESPzW7CQAyE75X6DitX6q1sQIDSlAVVlErc+OsDWFk3&#10;mybrjbJbSPv0+IDEzdaMZz4vVoNv1Zn6WAc2MB5loIjLYGuuDHydPl9yUDEhW2wDk4E/irBaPj4s&#10;sLDhwgc6H1OlJIRjgQZcSl2hdSwdeYyj0BGL9h16j0nWvtK2x4uE+1ZPsmyuPdYsDQ47Wjsqm+Ov&#10;N5Bnftc0r5N99NP/8cytP8Km+zHm+Wl4fwOVaEh38+16awU/F1p5RibQyy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9+ip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Relocation </w:t>
                        </w:r>
                        <w:proofErr w:type="spellStart"/>
                        <w:r>
                          <w:rPr>
                            <w:rFonts w:ascii="Century Gothic" w:hAnsi="Century Gothic" w:cstheme="minorBidi"/>
                            <w:b/>
                            <w:bCs/>
                            <w:color w:val="000000" w:themeColor="text1"/>
                            <w:kern w:val="24"/>
                            <w:sz w:val="28"/>
                            <w:szCs w:val="28"/>
                            <w:lang w:val="fr-FR"/>
                          </w:rPr>
                          <w:t>Required</w:t>
                        </w:r>
                        <w:proofErr w:type="spellEnd"/>
                      </w:p>
                    </w:txbxContent>
                  </v:textbox>
                </v:shape>
                <v:shape id="TextBox 26" o:spid="_x0000_s1513" type="#_x0000_t202" style="position:absolute;left:80045;top:29879;width:22743;height:41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tNMsEA&#10;AADcAAAADwAAAGRycy9kb3ducmV2LnhtbERPzWrCQBC+C32HZQq96UapEqOrFG3BmzbtAwzZMZsm&#10;Oxuyq0af3hWE3ubj+53lureNOFPnK8cKxqMEBHHhdMWlgt+fr2EKwgdkjY1jUnAlD+vVy2CJmXYX&#10;/qZzHkoRQ9hnqMCE0GZS+sKQRT9yLXHkjq6zGCLsSqk7vMRw28hJksykxYpjg8GWNoaKOj9ZBWli&#10;93U9nxy8fb+Np2azdZ/tn1Jvr/3HAkSgPvyLn+6djvPTOTyeiRfI1R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7TTLBAAAA3AAAAA8AAAAAAAAAAAAAAAAAmAIAAGRycy9kb3du&#10;cmV2LnhtbFBLBQYAAAAABAAEAPUAAACGAw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TextBox 27" o:spid="_x0000_s1514" type="#_x0000_t202" style="position:absolute;left:79154;top:35080;width:28279;height:41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hycsUA&#10;AADcAAAADwAAAGRycy9kb3ducmV2LnhtbESPzW7CQAyE70i8w8qVeoMNqEUhZUEIWqm38vcAVtbN&#10;psl6o+wCaZ++PlTqzdaMZz6vNoNv1Y36WAc2MJtmoIjLYGuuDFzOb5McVEzIFtvAZOCbImzW49EK&#10;CxvufKTbKVVKQjgWaMCl1BVax9KRxzgNHbFon6H3mGTtK217vEu4b/U8yxbaY83S4LCjnaOyOV29&#10;gTzzH02znB+if/qZPbvdPrx2X8Y8PgzbF1CJhvRv/rt+t4K/FHx5RibQ6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WHJy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Request</w:t>
                        </w:r>
                        <w:proofErr w:type="spellEnd"/>
                        <w:r>
                          <w:rPr>
                            <w:rFonts w:ascii="Century Gothic" w:hAnsi="Century Gothic" w:cstheme="minorBidi"/>
                            <w:b/>
                            <w:bCs/>
                            <w:color w:val="000000" w:themeColor="text1"/>
                            <w:kern w:val="24"/>
                            <w:sz w:val="28"/>
                            <w:szCs w:val="28"/>
                            <w:lang w:val="fr-FR"/>
                          </w:rPr>
                          <w:t xml:space="preserve"> ACK</w:t>
                        </w:r>
                      </w:p>
                    </w:txbxContent>
                  </v:textbox>
                </v:shape>
                <v:shape id="TextBox 28" o:spid="_x0000_s1515" type="#_x0000_t202" style="position:absolute;left:56754;top:36732;width:26816;height:414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TX6cEA&#10;AADcAAAADwAAAGRycy9kb3ducmV2LnhtbERPzYrCMBC+L/gOYQRva1rRRatRxFXw5q76AEMzNrXN&#10;pDRZrT69WVjY23x8v7NYdbYWN2p96VhBOkxAEOdOl1woOJ9271MQPiBrrB2Tggd5WC17bwvMtLvz&#10;N92OoRAxhH2GCkwITSalzw1Z9EPXEEfu4lqLIcK2kLrFewy3tRwlyYe0WHJsMNjQxlBeHX+sgmli&#10;D1U1G315O36mE7P5dNvmqtSg363nIAJ14V/8597rOH+Wwu8z8QK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IU1+nBAAAA3AAAAA8AAAAAAAAAAAAAAAAAmAIAAGRycy9kb3du&#10;cmV2LnhtbFBLBQYAAAAABAAEAPUAAACG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Relocation Command</w:t>
                        </w:r>
                      </w:p>
                    </w:txbxContent>
                  </v:textbox>
                </v:shape>
                <v:shape id="TextBox 29" o:spid="_x0000_s1516" type="#_x0000_t202" style="position:absolute;left:33430;top:38102;width:25859;height:414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ZJnsEA&#10;AADcAAAADwAAAGRycy9kb3ducmV2LnhtbERPzWrCQBC+C32HZQredGOoRaOrFFvBmzXtAwzZMZsm&#10;OxuyW40+vSsI3ubj+53lureNOFHnK8cKJuMEBHHhdMWlgt+f7WgGwgdkjY1jUnAhD+vVy2CJmXZn&#10;PtApD6WIIewzVGBCaDMpfWHIoh+7ljhyR9dZDBF2pdQdnmO4bWSaJO/SYsWxwWBLG0NFnf9bBbPE&#10;7ut6nn57+3adTM3m0321f0oNX/uPBYhAfXiKH+6djvPnKdyfiRfI1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LGSZ7BAAAA3AAAAA8AAAAAAAAAAAAAAAAAmAIAAGRycy9kb3du&#10;cmV2LnhtbFBLBQYAAAAABAAEAPUAAACGAw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Command</w:t>
                        </w:r>
                      </w:p>
                    </w:txbxContent>
                  </v:textbox>
                </v:shape>
                <v:shape id="TextBox 30" o:spid="_x0000_s1517" type="#_x0000_t202" style="position:absolute;left:57114;top:41430;width:22007;height:41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rsBcIA&#10;AADcAAAADwAAAGRycy9kb3ducmV2LnhtbERPzWrCQBC+C32HZQRvdaO2otFVirXgrZr2AYbsmI3J&#10;zobsVqNP7woFb/Px/c5y3dlanKn1pWMFo2ECgjh3uuRCwe/P1+sMhA/IGmvHpOBKHtarl94SU+0u&#10;fKBzFgoRQ9inqMCE0KRS+tyQRT90DXHkjq61GCJsC6lbvMRwW8txkkylxZJjg8GGNobyKvuzCmaJ&#10;/a6q+Xjv7dtt9G42n27bnJQa9LuPBYhAXXiK/907HefPJ/B4Jl4gV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iuwFwgAAANwAAAAPAAAAAAAAAAAAAAAAAJgCAABkcnMvZG93&#10;bnJldi54bWxQSwUGAAAAAAQABAD1AAAAhwM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Access</w:t>
                        </w:r>
                      </w:p>
                    </w:txbxContent>
                  </v:textbox>
                </v:shape>
                <v:shape id="TextBox 31" o:spid="_x0000_s1518" type="#_x0000_t202" style="position:absolute;left:79816;top:45082;width:24984;height:414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N0ccIA&#10;AADcAAAADwAAAGRycy9kb3ducmV2LnhtbERPzWrCQBC+F3yHZYTe6iZii0mzEdEWemvVPsCQHbMx&#10;2dmQ3Wr06buFgrf5+H6nWI22E2cafONYQTpLQBBXTjdcK/g+vD8tQfiArLFzTAqu5GFVTh4KzLW7&#10;8I7O+1CLGMI+RwUmhD6X0leGLPqZ64kjd3SDxRDhUEs94CWG207Ok+RFWmw4NhjsaWOoavc/VsEy&#10;sZ9tm82/vF3c0mez2bq3/qTU43Rcv4IINIa7+N/9oeP8bAF/z8QLZ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Y3RxwgAAANwAAAAPAAAAAAAAAAAAAAAAAJgCAABkcnMvZG93&#10;bnJldi54bWxQSwUGAAAAAAQABAD1AAAAhwM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Complete</w:t>
                        </w:r>
                      </w:p>
                    </w:txbxContent>
                  </v:textbox>
                </v:shape>
                <v:shape id="TextBox 32" o:spid="_x0000_s1519" type="#_x0000_t202" style="position:absolute;left:56958;top:50274;width:26309;height:414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R6sEA&#10;AADcAAAADwAAAGRycy9kb3ducmV2LnhtbERPzYrCMBC+C/sOYRb2pqmyilajLK6CN13XBxiasalt&#10;JqWJWn16Iwje5uP7ndmitZW4UOMLxwr6vQQEceZ0wbmCw/+6OwbhA7LGyjEpuJGHxfyjM8NUuyv/&#10;0WUfchFD2KeowIRQp1L6zJBF33M1ceSOrrEYImxyqRu8xnBbyUGSjKTFgmODwZqWhrJyf7YKxond&#10;luVksPP2+94fmuWvW9Unpb4+258piEBteItf7o2O8ydDeD4TL5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0v0erBAAAA3AAAAA8AAAAAAAAAAAAAAAAAmAIAAGRycy9kb3du&#10;cmV2LnhtbFBLBQYAAAAABAAEAPUAAACGAwAAAAA=&#10;" filled="f" stroked="f">
                  <v:textbox style="mso-fit-shape-to-text:t">
                    <w:txbxContent>
                      <w:p w:rsidR="00533AA4" w:rsidRDefault="00533AA4" w:rsidP="00640872">
                        <w:pPr>
                          <w:pStyle w:val="NormalWeb"/>
                          <w:spacing w:before="0" w:beforeAutospacing="0" w:after="0" w:afterAutospacing="0"/>
                          <w:textAlignment w:val="baseline"/>
                        </w:pPr>
                        <w:proofErr w:type="gramStart"/>
                        <w:r>
                          <w:rPr>
                            <w:rFonts w:ascii="Century Gothic" w:hAnsi="Century Gothic" w:cstheme="minorBidi"/>
                            <w:b/>
                            <w:bCs/>
                            <w:color w:val="000000" w:themeColor="text1"/>
                            <w:kern w:val="24"/>
                            <w:sz w:val="28"/>
                            <w:szCs w:val="28"/>
                            <w:lang w:val="fr-FR"/>
                          </w:rPr>
                          <w:t>lu</w:t>
                        </w:r>
                        <w:proofErr w:type="gramEnd"/>
                        <w:r>
                          <w:rPr>
                            <w:rFonts w:ascii="Century Gothic" w:hAnsi="Century Gothic" w:cstheme="minorBidi"/>
                            <w:b/>
                            <w:bCs/>
                            <w:color w:val="000000" w:themeColor="text1"/>
                            <w:kern w:val="24"/>
                            <w:sz w:val="28"/>
                            <w:szCs w:val="28"/>
                            <w:lang w:val="fr-FR"/>
                          </w:rPr>
                          <w:t xml:space="preserve"> Release Command</w:t>
                        </w:r>
                      </w:p>
                    </w:txbxContent>
                  </v:textbox>
                </v:shape>
                <v:shape id="TextBox 33" o:spid="_x0000_s1520" type="#_x0000_t202" style="position:absolute;left:56975;top:54403;width:25441;height:414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1PncEA&#10;AADcAAAADwAAAGRycy9kb3ducmV2LnhtbERPzYrCMBC+C/sOYRb2pqmyilajLK6CN13XBxiasalt&#10;JqWJWn16Iwje5uP7ndmitZW4UOMLxwr6vQQEceZ0wbmCw/+6OwbhA7LGyjEpuJGHxfyjM8NUuyv/&#10;0WUfchFD2KeowIRQp1L6zJBF33M1ceSOrrEYImxyqRu8xnBbyUGSjKTFgmODwZqWhrJyf7YKxond&#10;luVksPP2+94fmuWvW9Unpb4+258piEBteItf7o2O8ycjeD4TL5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39T53BAAAA3AAAAA8AAAAAAAAAAAAAAAAAmAIAAGRycy9kb3du&#10;cmV2LnhtbFBLBQYAAAAABAAEAPUAAACGAwAAAAA=&#10;" filled="f" stroked="f">
                  <v:textbox style="mso-fit-shape-to-text:t">
                    <w:txbxContent>
                      <w:p w:rsidR="00533AA4" w:rsidRDefault="00533AA4" w:rsidP="00640872">
                        <w:pPr>
                          <w:pStyle w:val="NormalWeb"/>
                          <w:spacing w:before="0" w:beforeAutospacing="0" w:after="0" w:afterAutospacing="0"/>
                          <w:textAlignment w:val="baseline"/>
                        </w:pPr>
                        <w:proofErr w:type="gramStart"/>
                        <w:r>
                          <w:rPr>
                            <w:rFonts w:ascii="Century Gothic" w:hAnsi="Century Gothic" w:cstheme="minorBidi"/>
                            <w:b/>
                            <w:bCs/>
                            <w:color w:val="000000" w:themeColor="text1"/>
                            <w:kern w:val="24"/>
                            <w:sz w:val="28"/>
                            <w:szCs w:val="28"/>
                            <w:lang w:val="fr-FR"/>
                          </w:rPr>
                          <w:t>lu</w:t>
                        </w:r>
                        <w:proofErr w:type="gramEnd"/>
                        <w:r>
                          <w:rPr>
                            <w:rFonts w:ascii="Century Gothic" w:hAnsi="Century Gothic" w:cstheme="minorBidi"/>
                            <w:b/>
                            <w:bCs/>
                            <w:color w:val="000000" w:themeColor="text1"/>
                            <w:kern w:val="24"/>
                            <w:sz w:val="28"/>
                            <w:szCs w:val="28"/>
                            <w:lang w:val="fr-FR"/>
                          </w:rPr>
                          <w:t xml:space="preserve"> Release Complete</w:t>
                        </w:r>
                      </w:p>
                    </w:txbxContent>
                  </v:textbox>
                </v:shape>
                <v:shape id="Picture 521" o:spid="_x0000_s1521" type="#_x0000_t75" style="position:absolute;left:74422;top:17621;width:7556;height:90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UdY1LEAAAA3AAAAA8AAABkcnMvZG93bnJldi54bWxET01PwkAQvZv4HzZjwk22GESoLMSITSDh&#10;InLhNu2ObbE72+wupfDrWRMTb/PyPme+7E0jOnK+tqxgNExAEBdW11wq2H9lj1MQPiBrbCyTggt5&#10;WC7u7+aYanvmT+p2oRQxhH2KCqoQ2lRKX1Rk0A9tSxy5b+sMhghdKbXDcww3jXxKkok0WHNsqLCl&#10;94qKn93JKCi37uNZb0N+yMZXzDb5Ki+6o1KDh/7tFUSgPvyL/9xrHefPXuD3mXiBXNw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UdY1LEAAAA3AAAAA8AAAAAAAAAAAAAAAAA&#10;nwIAAGRycy9kb3ducmV2LnhtbFBLBQYAAAAABAAEAPcAAACQAwAAAAA=&#10;">
                  <v:imagedata r:id="rId62" o:title=""/>
                </v:shape>
                <v:oval id="Oval 522" o:spid="_x0000_s1522" style="position:absolute;left:99282;top:34734;width:3889;height:1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cFzscA&#10;AADcAAAADwAAAGRycy9kb3ducmV2LnhtbESPQWvCQBCF7wX/wzKCl6KbVpAaXaUUWtsiltp6H7Nj&#10;EszOhuw2if76zqHQ2wzvzXvfLNe9q1RLTSg9G7ibJKCIM29Lzg18fz2PH0CFiGyx8kwGLhRgvRrc&#10;LDG1vuNPavcxVxLCIUUDRYx1qnXICnIYJr4mFu3kG4dR1ibXtsFOwl2l75Nkph2WLA0F1vRUUHbe&#10;/zgDM4fXY/LSnd6mh/fdx247vW3bjTGjYf+4ABWpj//mv+tXK/hzoZVnZAK9+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3Bc7HAAAA3AAAAA8AAAAAAAAAAAAAAAAAmAIAAGRy&#10;cy9kb3ducmV2LnhtbFBLBQYAAAAABAAEAPUAAACMAwAAAAA=&#10;" fillcolor="#2da2bf" strokecolor="#1f4d78 [1604]" strokeweight="1pt">
                  <v:stroke joinstyle="miter"/>
                </v:oval>
                <v:oval id="Oval 523" o:spid="_x0000_s1523" style="position:absolute;left:76041;top:49418;width:3905;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ugVcQA&#10;AADcAAAADwAAAGRycy9kb3ducmV2LnhtbERP22rCQBB9F/oPyxR8KbpRQTR1lSKobRHF2/s0Oyah&#10;2dmQXZO0X98tCL7N4VxntmhNIWqqXG5ZwaAfgSBOrM45VXA+rXoTEM4jaywsk4IfcrCYP3VmGGvb&#10;8IHqo09FCGEXo4LM+zKW0iUZGXR9WxIH7morgz7AKpW6wiaEm0IOo2gsDeYcGjIsaZlR8n28GQVj&#10;g79f0bq5fowun7v9bjt6qeuNUt3n9u0VhKfWP8R397sO86dT+H8mXC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7oFXEAAAA3AAAAA8AAAAAAAAAAAAAAAAAmAIAAGRycy9k&#10;b3ducmV2LnhtbFBLBQYAAAAABAAEAPUAAACJAwAAAAA=&#10;" fillcolor="#2da2bf" strokecolor="#1f4d78 [1604]" strokeweight="1pt">
                  <v:stroke joinstyle="miter"/>
                </v:oval>
                <v:shape id="Picture 524" o:spid="_x0000_s1524" type="#_x0000_t75" style="position:absolute;left:49530;top:16510;width:3730;height:57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QRGmrDAAAA3AAAAA8AAABkcnMvZG93bnJldi54bWxEj0FrwkAUhO+C/2F5Qm+6sQeV6CoqCLWH&#10;0tjQ8yP7TILZt2F3o9Ff7xYKHoeZ+YZZbXrTiCs5X1tWMJ0kIIgLq2suFeQ/h/EChA/IGhvLpOBO&#10;Hjbr4WCFqbY3zuh6CqWIEPYpKqhCaFMpfVGRQT+xLXH0ztYZDFG6UmqHtwg3jXxPkpk0WHNcqLCl&#10;fUXF5dQZBV+f86y7z123+z6WefY4zn5zh0q9jfrtEkSgPrzC/+0PrSAS4e9MPAJy/Q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BEaasMAAADcAAAADwAAAAAAAAAAAAAAAACf&#10;AgAAZHJzL2Rvd25yZXYueG1sUEsFBgAAAAAEAAQA9wAAAI8DAAAAAA==&#10;">
                  <v:imagedata r:id="rId57" o:title=""/>
                </v:shape>
                <v:shape id="Picture 525" o:spid="_x0000_s1525" type="#_x0000_t75" style="position:absolute;left:35242;top:19431;width:14208;height:37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x/yXDAAAA3AAAAA8AAABkcnMvZG93bnJldi54bWxEj0FrAjEUhO+F/ofwhN5q1j20sjWKSAsu&#10;PVWl50fy3F3cvCxJzK7/vikIHoeZ+YZZbSbbi0Q+dI4VLOYFCGLtTMeNgtPx63UJIkRkg71jUnCj&#10;AJv189MKK+NG/qF0iI3IEA4VKmhjHCopg27JYpi7gTh7Z+ctxix9I43HMcNtL8uieJMWO84LLQ60&#10;a0lfDlerAJvffV2mMdVXnXTtb++7T/et1Mts2n6AiDTFR/je3hsFZbGA/zP5CMj1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nH/JcMAAADcAAAADwAAAAAAAAAAAAAAAACf&#10;AgAAZHJzL2Rvd25yZXYueG1sUEsFBgAAAAAEAAQA9wAAAI8DAAAAAA==&#10;">
                  <v:imagedata r:id="rId46" o:title=""/>
                </v:shape>
                <v:shape id="Picture 526" o:spid="_x0000_s1526" type="#_x0000_t75" style="position:absolute;left:59150;top:19399;width:15462;height:42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IYKwHAAAAA3AAAAA8AAABkcnMvZG93bnJldi54bWxEj80KwjAQhO+C7xBW8KapPYhWoxRB8CL4&#10;h+Btada22GxKE219eyMIHoeZ+YZZrjtTiRc1rrSsYDKOQBBnVpecK7ict6MZCOeRNVaWScGbHKxX&#10;/d4SE21bPtLr5HMRIOwSVFB4XydSuqwgg25sa+Lg3W1j0AfZ5FI32Aa4qWQcRVNpsOSwUGBNm4Ky&#10;x+lpFFzTW26f8sZ7vLQbf5gc5/e0U2o46NIFCE+d/4d/7Z1WEEcxfM+EIyBXH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chgrAcAAAADcAAAADwAAAAAAAAAAAAAAAACfAgAA&#10;ZHJzL2Rvd25yZXYueG1sUEsFBgAAAAAEAAQA9wAAAIwDAAAAAA==&#10;">
                  <v:imagedata r:id="rId68" o:title=""/>
                </v:shape>
                <v:shape id="Picture 527" o:spid="_x0000_s1527" type="#_x0000_t75" style="position:absolute;left:95900;top:16716;width:5525;height:674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XsJzFAAAA3AAAAA8AAABkcnMvZG93bnJldi54bWxEj0FLw0AUhO+C/2F5gjf7YgWRtJsQhIIW&#10;D7ZWz6/ZZxLMvk13t23qr+8WBI/DzHzDzMvR9urAPnRONNxPMlAstTOdNBo2H4u7J1AhkhjqnbCG&#10;Ewcoi+urOeXGHWXFh3VsVIJIyElDG+OQI4a6ZUth4gaW5H07bykm6Rs0no4JbnucZtkjWuokLbQ0&#10;8HPL9c96bzV84tvu93W/XfrV1/uywlNFuKm0vr0ZqxmoyGP8D/+1X4yGafYAlzPpCGBxB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l7CcxQAAANwAAAAPAAAAAAAAAAAAAAAA&#10;AJ8CAABkcnMvZG93bnJldi54bWxQSwUGAAAAAAQABAD3AAAAkQMAAAAA&#10;">
                  <v:imagedata r:id="rId33" o:title=""/>
                </v:shape>
                <v:shape id="Picture 528" o:spid="_x0000_s1528" type="#_x0000_t75" style="position:absolute;left:81851;top:19431;width:14049;height:39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41tgLFAAAA3AAAAA8AAABkcnMvZG93bnJldi54bWxEj0FrwkAUhO8F/8PyCt50UxHbRlcRwWgp&#10;CFopHh/ZZxLMvg27a4z/3i0IPQ4z8w0zW3SmFi05X1lW8DZMQBDnVldcKDj+rAcfIHxA1lhbJgV3&#10;8rCY915mmGp74z21h1CICGGfooIyhCaV0uclGfRD2xBH72ydwRClK6R2eItwU8tRkkykwYrjQokN&#10;rUrKL4erUbC/nM7Vp9tkW7Nrv47f4yzL33+V6r92yymIQF34Dz/bW61glIzh70w8AnL+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NbYCxQAAANwAAAAPAAAAAAAAAAAAAAAA&#10;AJ8CAABkcnMvZG93bnJldi54bWxQSwUGAAAAAAQABAD3AAAAkQMAAAAA&#10;">
                  <v:imagedata r:id="rId90" o:title=""/>
                </v:shape>
                <v:shape id="Picture 529" o:spid="_x0000_s1529" type="#_x0000_t75" style="position:absolute;left:28924;top:17748;width:6477;height:86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X/g1XGAAAA3AAAAA8AAABkcnMvZG93bnJldi54bWxEj09rwkAUxO9Cv8PyCr3VXVOsGl3FSisV&#10;L/69P7KvSWj2bchuTfTTdwsFj8PM/IaZLTpbiQs1vnSsYdBXIIgzZ0rONZyOH89jED4gG6wck4Yr&#10;eVjMH3ozTI1reU+XQ8hFhLBPUUMRQp1K6bOCLPq+q4mj9+UaiyHKJpemwTbCbSUTpV6lxZLjQoE1&#10;rQrKvg8/VsN4otrR23m961ab7fL2ngxOL5Oz1k+P3XIKIlAX7uH/9qfRkKgh/J2JR0DO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Nf+DVcYAAADcAAAADwAAAAAAAAAAAAAA&#10;AACfAgAAZHJzL2Rvd25yZXYueG1sUEsFBgAAAAAEAAQA9wAAAJIDAAAAAA==&#10;">
                  <v:imagedata r:id="rId56" o:title=""/>
                </v:shape>
                <w10:anchorlock/>
              </v:group>
            </w:pict>
          </mc:Fallback>
        </mc:AlternateContent>
      </w:r>
    </w:p>
    <w:p w:rsidR="00640872" w:rsidRPr="00CE21FD" w:rsidRDefault="00640872" w:rsidP="00640872">
      <w:r w:rsidRPr="00CE21FD">
        <w:rPr>
          <w:i/>
          <w:iCs/>
        </w:rPr>
        <w:t>IRATHO_PS_SR=</w:t>
      </w:r>
      <w:proofErr w:type="spellStart"/>
      <w:r w:rsidRPr="00CE21FD">
        <w:rPr>
          <w:i/>
          <w:iCs/>
        </w:rPr>
        <w:t>IRATHO_PS_Success</w:t>
      </w:r>
      <w:proofErr w:type="spellEnd"/>
      <w:r w:rsidRPr="00CE21FD">
        <w:rPr>
          <w:i/>
          <w:iCs/>
        </w:rPr>
        <w:t xml:space="preserve"> / </w:t>
      </w:r>
      <w:proofErr w:type="spellStart"/>
      <w:r w:rsidRPr="00CE21FD">
        <w:rPr>
          <w:i/>
          <w:iCs/>
        </w:rPr>
        <w:t>IRATHO_PS_Attempt</w:t>
      </w:r>
      <w:proofErr w:type="spellEnd"/>
      <w:r w:rsidRPr="00CE21FD">
        <w:rPr>
          <w:i/>
          <w:iCs/>
        </w:rPr>
        <w:t xml:space="preserve"> *100</w:t>
      </w:r>
      <w:r w:rsidRPr="00CE21FD">
        <w:t xml:space="preserve"> </w:t>
      </w:r>
    </w:p>
    <w:p w:rsidR="00533AA4" w:rsidRDefault="00533AA4" w:rsidP="00533AA4">
      <w:pPr>
        <w:rPr>
          <w:b/>
          <w:bCs/>
        </w:rPr>
      </w:pPr>
    </w:p>
    <w:p w:rsidR="00640872" w:rsidRPr="00533AA4" w:rsidRDefault="00640872" w:rsidP="00533AA4">
      <w:pPr>
        <w:rPr>
          <w:b/>
          <w:bCs/>
          <w:u w:val="single"/>
        </w:rPr>
      </w:pPr>
      <w:r w:rsidRPr="00533AA4">
        <w:rPr>
          <w:b/>
          <w:bCs/>
          <w:u w:val="single"/>
        </w:rPr>
        <w:t>4G KPI</w:t>
      </w:r>
      <w:r w:rsidR="00533AA4" w:rsidRPr="00533AA4">
        <w:rPr>
          <w:b/>
          <w:bCs/>
          <w:u w:val="single"/>
        </w:rPr>
        <w:t>s</w:t>
      </w:r>
    </w:p>
    <w:p w:rsidR="00640872" w:rsidRPr="005525A7" w:rsidRDefault="00533AA4" w:rsidP="00640872">
      <w:pPr>
        <w:rPr>
          <w:b/>
          <w:bCs/>
        </w:rPr>
      </w:pPr>
      <w:r>
        <w:rPr>
          <w:b/>
          <w:bCs/>
        </w:rPr>
        <w:t>RRC Connection Success Rate</w:t>
      </w:r>
    </w:p>
    <w:p w:rsidR="00640872" w:rsidRPr="005525A7" w:rsidRDefault="00640872" w:rsidP="00640872">
      <w:pPr>
        <w:rPr>
          <w:bCs/>
        </w:rPr>
      </w:pPr>
      <w:r w:rsidRPr="005525A7">
        <w:rPr>
          <w:bCs/>
        </w:rPr>
        <w:t>This KPI describes the ratio of all successful RRC establishments to RRC establishment attempts for EUTRAN network.</w:t>
      </w:r>
      <w:r w:rsidRPr="00640872">
        <w:rPr>
          <w:bCs/>
        </w:rPr>
        <w:t xml:space="preserve"> </w:t>
      </w:r>
    </w:p>
    <w:p w:rsidR="00640872" w:rsidRDefault="002A30DE" w:rsidP="00640872">
      <w:pPr>
        <w:rPr>
          <w:b/>
          <w:bCs/>
        </w:rPr>
      </w:pPr>
      <w:r>
        <w:rPr>
          <w:b/>
          <w:bCs/>
          <w:noProof/>
          <w:lang w:eastAsia="zh-CN"/>
        </w:rPr>
        <mc:AlternateContent>
          <mc:Choice Requires="wpg">
            <w:drawing>
              <wp:inline distT="0" distB="0" distL="0" distR="0">
                <wp:extent cx="3876675" cy="2672080"/>
                <wp:effectExtent l="0" t="0" r="3810" b="14605"/>
                <wp:docPr id="155" name="Group 5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76675" cy="2672080"/>
                          <a:chOff x="51165" y="26193"/>
                          <a:chExt cx="38766" cy="29147"/>
                        </a:xfrm>
                      </wpg:grpSpPr>
                      <wps:wsp>
                        <wps:cNvPr id="156" name="Straight Connector 531"/>
                        <wps:cNvCnPr>
                          <a:cxnSpLocks noChangeShapeType="1"/>
                        </wps:cNvCnPr>
                        <wps:spPr bwMode="auto">
                          <a:xfrm flipH="1">
                            <a:off x="53975" y="34893"/>
                            <a:ext cx="0" cy="20447"/>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57" name="Straight Connector 532"/>
                        <wps:cNvCnPr>
                          <a:cxnSpLocks noChangeShapeType="1"/>
                        </wps:cNvCnPr>
                        <wps:spPr bwMode="auto">
                          <a:xfrm>
                            <a:off x="81010" y="34591"/>
                            <a:ext cx="0" cy="20749"/>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58" name="Straight Arrow Connector 533"/>
                        <wps:cNvCnPr>
                          <a:cxnSpLocks noChangeShapeType="1"/>
                        </wps:cNvCnPr>
                        <wps:spPr bwMode="auto">
                          <a:xfrm>
                            <a:off x="53975" y="43307"/>
                            <a:ext cx="27035"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159" name="Straight Arrow Connector 534"/>
                        <wps:cNvCnPr>
                          <a:cxnSpLocks noChangeShapeType="1"/>
                        </wps:cNvCnPr>
                        <wps:spPr bwMode="auto">
                          <a:xfrm flipV="1">
                            <a:off x="54578" y="38179"/>
                            <a:ext cx="26432" cy="127"/>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160" name="TextBox 12"/>
                        <wps:cNvSpPr txBox="1">
                          <a:spLocks noChangeArrowheads="1"/>
                        </wps:cNvSpPr>
                        <wps:spPr bwMode="auto">
                          <a:xfrm>
                            <a:off x="56956" y="39810"/>
                            <a:ext cx="20713" cy="33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w:t>
                              </w:r>
                              <w:proofErr w:type="spellStart"/>
                              <w:r>
                                <w:rPr>
                                  <w:rFonts w:ascii="Century Gothic" w:hAnsi="Century Gothic" w:cstheme="minorBidi"/>
                                  <w:b/>
                                  <w:bCs/>
                                  <w:color w:val="000000" w:themeColor="text1"/>
                                  <w:kern w:val="24"/>
                                  <w:sz w:val="28"/>
                                  <w:szCs w:val="28"/>
                                  <w:lang w:val="fr-FR"/>
                                </w:rPr>
                                <w:t>ConnectionSetup</w:t>
                              </w:r>
                              <w:proofErr w:type="spellEnd"/>
                            </w:p>
                          </w:txbxContent>
                        </wps:txbx>
                        <wps:bodyPr rot="0" vert="horz" wrap="none" lIns="91440" tIns="45720" rIns="91440" bIns="45720" anchor="t" anchorCtr="0" upright="1">
                          <a:spAutoFit/>
                        </wps:bodyPr>
                      </wps:wsp>
                      <wps:wsp>
                        <wps:cNvPr id="161" name="TextBox 13"/>
                        <wps:cNvSpPr txBox="1">
                          <a:spLocks noChangeArrowheads="1"/>
                        </wps:cNvSpPr>
                        <wps:spPr bwMode="auto">
                          <a:xfrm>
                            <a:off x="55451" y="34733"/>
                            <a:ext cx="23241" cy="33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Connection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pic:pic xmlns:pic="http://schemas.openxmlformats.org/drawingml/2006/picture">
                        <pic:nvPicPr>
                          <pic:cNvPr id="162" name="Picture 53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51165" y="28114"/>
                            <a:ext cx="4746" cy="647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3" name="Picture 53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76819" y="26193"/>
                            <a:ext cx="9541" cy="8398"/>
                          </a:xfrm>
                          <a:prstGeom prst="rect">
                            <a:avLst/>
                          </a:prstGeom>
                          <a:noFill/>
                          <a:extLst>
                            <a:ext uri="{909E8E84-426E-40DD-AFC4-6F175D3DCCD1}">
                              <a14:hiddenFill xmlns:a14="http://schemas.microsoft.com/office/drawing/2010/main">
                                <a:solidFill>
                                  <a:srgbClr val="FFFFFF"/>
                                </a:solidFill>
                              </a14:hiddenFill>
                            </a:ext>
                          </a:extLst>
                        </pic:spPr>
                      </pic:pic>
                      <wps:wsp>
                        <wps:cNvPr id="164" name="Straight Arrow Connector 539"/>
                        <wps:cNvCnPr>
                          <a:cxnSpLocks noChangeShapeType="1"/>
                        </wps:cNvCnPr>
                        <wps:spPr bwMode="auto">
                          <a:xfrm flipV="1">
                            <a:off x="54324" y="50244"/>
                            <a:ext cx="26432" cy="127"/>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165" name="TextBox 17"/>
                        <wps:cNvSpPr txBox="1">
                          <a:spLocks noChangeArrowheads="1"/>
                        </wps:cNvSpPr>
                        <wps:spPr bwMode="auto">
                          <a:xfrm>
                            <a:off x="53597" y="45068"/>
                            <a:ext cx="30314" cy="33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RRC Connection Setup Complete</w:t>
                              </w:r>
                            </w:p>
                          </w:txbxContent>
                        </wps:txbx>
                        <wps:bodyPr rot="0" vert="horz" wrap="none" lIns="91440" tIns="45720" rIns="91440" bIns="45720" anchor="t" anchorCtr="0" upright="1">
                          <a:spAutoFit/>
                        </wps:bodyPr>
                      </wps:wsp>
                      <wps:wsp>
                        <wps:cNvPr id="166" name="Oval 541"/>
                        <wps:cNvSpPr>
                          <a:spLocks noChangeArrowheads="1"/>
                        </wps:cNvSpPr>
                        <wps:spPr bwMode="auto">
                          <a:xfrm>
                            <a:off x="79073" y="39417"/>
                            <a:ext cx="3889"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167" name="Oval 542"/>
                        <wps:cNvSpPr>
                          <a:spLocks noChangeArrowheads="1"/>
                        </wps:cNvSpPr>
                        <wps:spPr bwMode="auto">
                          <a:xfrm>
                            <a:off x="78819" y="51530"/>
                            <a:ext cx="3889"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pic:pic xmlns:pic="http://schemas.openxmlformats.org/drawingml/2006/picture">
                        <pic:nvPicPr>
                          <pic:cNvPr id="168" name="Picture 54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56753" y="29352"/>
                            <a:ext cx="19526" cy="40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69" name="Picture 54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84486" y="47831"/>
                            <a:ext cx="5445" cy="508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530" o:spid="_x0000_s1530" style="width:305.25pt;height:210.4pt;mso-position-horizontal-relative:char;mso-position-vertical-relative:line" coordorigin="51165,26193" coordsize="38766,2914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">
                <v:line id="Straight Connector 531" o:spid="_x0000_s1531" style="position:absolute;flip:x;visibility:visible;mso-wrap-style:square" from="53975,34893" to="53975,55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kPbcEAAADcAAAADwAAAGRycy9kb3ducmV2LnhtbERP3WrCMBS+H/gO4QjezXTKinRGGYIg&#10;4tj8eYBjcmzLmpOSpLW+/TIY7O58fL9nuR5sI3ryoXas4GWagSDWztRcKrict88LECEiG2wck4IH&#10;BVivRk9LLIy785H6UyxFCuFQoIIqxraQMuiKLIapa4kTd3PeYkzQl9J4vKdw28hZluXSYs2pocKW&#10;NhXp71NnFew//QfOv65Hvehuj55zrTt9UGoyHt7fQEQa4r/4z70zaf5rDr/PpAvk6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yQ9twQAAANwAAAAPAAAAAAAAAAAAAAAA&#10;AKECAABkcnMvZG93bnJldi54bWxQSwUGAAAAAAQABAD5AAAAjwMAAAAA&#10;" strokecolor="black [3213]" strokeweight="2.25pt">
                  <v:stroke joinstyle="miter"/>
                </v:line>
                <v:line id="Straight Connector 532" o:spid="_x0000_s1532" style="position:absolute;visibility:visible;mso-wrap-style:square" from="81010,34591" to="81010,55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jIVsIAAADcAAAADwAAAGRycy9kb3ducmV2LnhtbERPTWvCQBC9C/0PyxR6002FVoluQqkt&#10;WDyZePA4ZMdsbHY2ZLdJ/PddodDbPN7nbPPJtmKg3jeOFTwvEhDEldMN1wpO5ed8DcIHZI2tY1Jw&#10;Iw959jDbYqrdyEcailCLGMI+RQUmhC6V0leGLPqF64gjd3G9xRBhX0vd4xjDbSuXSfIqLTYcGwx2&#10;9G6o+i5+rILhPJ71aTTl1TRfh9J8DPvbTir19Di9bUAEmsK/+M+913H+ywruz8QLZPY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ejIVsIAAADcAAAADwAAAAAAAAAAAAAA&#10;AAChAgAAZHJzL2Rvd25yZXYueG1sUEsFBgAAAAAEAAQA+QAAAJADAAAAAA==&#10;" strokecolor="black [3213]" strokeweight="2.25pt">
                  <v:stroke joinstyle="miter"/>
                </v:line>
                <v:shape id="Straight Arrow Connector 533" o:spid="_x0000_s1533" type="#_x0000_t32" style="position:absolute;left:53975;top:43307;width:270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339LcUAAADcAAAADwAAAGRycy9kb3ducmV2LnhtbESPT0/DMAzF70h8h8hI3FjKRNHWLZtg&#10;DMSO+3PY0Wq8tqJxqiRsYZ8eH5C42XrP7/08X2bXqzOF2Hk28DgqQBHX3nbcGDjs3x8moGJCtth7&#10;JgM/FGG5uL2ZY2X9hbd03qVGSQjHCg20KQ2V1rFuyWEc+YFYtJMPDpOsodE24EXCXa/HRfGsHXYs&#10;DS0OtGqp/tp9OwPH6+ZjbbuQ316f6uGap+tJWRbG3N/llxmoRDn9m/+uP63gl0Irz8gEe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339LcUAAADcAAAADwAAAAAAAAAA&#10;AAAAAAChAgAAZHJzL2Rvd25yZXYueG1sUEsFBgAAAAAEAAQA+QAAAJMDAAAAAA==&#10;" strokecolor="black [3213]" strokeweight="2.25pt">
                  <v:stroke startarrow="open" joinstyle="miter"/>
                </v:shape>
                <v:shape id="Straight Arrow Connector 534" o:spid="_x0000_s1534" type="#_x0000_t32" style="position:absolute;left:54578;top:38179;width:26432;height:1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SJ2FsQAAADcAAAADwAAAGRycy9kb3ducmV2LnhtbERPS2vCQBC+F/oflhF6Ed0o+GiajVRF&#10;aE+lKngdstNsanY2Zrcm/vtuQehtPr7nZKve1uJKra8cK5iMExDEhdMVlwqOh91oCcIHZI21Y1Jw&#10;Iw+r/PEhw1S7jj/pug+liCHsU1RgQmhSKX1hyKIfu4Y4cl+utRgibEupW+xiuK3lNEnm0mLFscFg&#10;QxtDxXn/YxV8l/XiXX6Y7pQMZ5f1dFvJYX9T6mnQv76ACNSHf/Hd/abj/Nkz/D0TL5D5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InYWxAAAANwAAAAPAAAAAAAAAAAA&#10;AAAAAKECAABkcnMvZG93bnJldi54bWxQSwUGAAAAAAQABAD5AAAAkgMAAAAA&#10;" strokecolor="black [3213]" strokeweight="2.25pt">
                  <v:stroke endarrow="open" joinstyle="miter"/>
                </v:shape>
                <v:shape id="TextBox 12" o:spid="_x0000_s1535" type="#_x0000_t202" style="position:absolute;left:56956;top:39810;width:20713;height:33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0CVcUA&#10;AADcAAAADwAAAGRycy9kb3ducmV2LnhtbESPzW7CQAyE75V4h5WRuJUNCBBNWRACKvXW8vMAVtbN&#10;psl6o+wCaZ8eHyr1ZmvGM59Xm9436kZdrAIbmIwzUMRFsBWXBi7nt+clqJiQLTaBycAPRdisB08r&#10;zG2485Fup1QqCeGYowGXUptrHQtHHuM4tMSifYXOY5K1K7Xt8C7hvtHTLFtojxVLg8OWdo6K+nT1&#10;BpaZ/6jrl+ln9LPfydzt9uHQfhszGvbbV1CJ+vRv/rt+t4K/EHx5RibQ6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jQJV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w:t>
                        </w:r>
                        <w:proofErr w:type="spellStart"/>
                        <w:r>
                          <w:rPr>
                            <w:rFonts w:ascii="Century Gothic" w:hAnsi="Century Gothic" w:cstheme="minorBidi"/>
                            <w:b/>
                            <w:bCs/>
                            <w:color w:val="000000" w:themeColor="text1"/>
                            <w:kern w:val="24"/>
                            <w:sz w:val="28"/>
                            <w:szCs w:val="28"/>
                            <w:lang w:val="fr-FR"/>
                          </w:rPr>
                          <w:t>ConnectionSetup</w:t>
                        </w:r>
                        <w:proofErr w:type="spellEnd"/>
                      </w:p>
                    </w:txbxContent>
                  </v:textbox>
                </v:shape>
                <v:shape id="TextBox 13" o:spid="_x0000_s1536" type="#_x0000_t202" style="position:absolute;left:55451;top:34733;width:23241;height:33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8GnzsIA&#10;AADcAAAADwAAAGRycy9kb3ducmV2LnhtbERP22rCQBB9F/yHZQTfdBOxotFNEC/Qt7a2HzBkp9k0&#10;2dmQXTX267uFQt/mcK6zKwbbihv1vnasIJ0nIIhLp2uuFHy8n2drED4ga2wdk4IHeSjy8WiHmXZ3&#10;fqPbJVQihrDPUIEJocuk9KUhi37uOuLIfbreYoiwr6Tu8R7DbSsXSbKSFmuODQY7Ohgqm8vVKlgn&#10;9qVpNotXb5ff6ZM5HN2p+1JqOhn2WxCBhvAv/nM/6zh/lcLvM/ECmf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wafOwgAAANwAAAAPAAAAAAAAAAAAAAAAAJgCAABkcnMvZG93&#10;bnJldi54bWxQSwUGAAAAAAQABAD1AAAAhw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Connection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Picture 537" o:spid="_x0000_s1537" type="#_x0000_t75" style="position:absolute;left:51165;top:28114;width:4746;height:6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tA+I7AAAAA3AAAAA8AAABkcnMvZG93bnJldi54bWxET0uLwjAQvgv7H8IIXkTT9VCWahQR3BU8&#10;6Ra8Ds30gc2kJNm2+++NIHibj+85m91oWtGT841lBZ/LBARxYXXDlYL897j4AuEDssbWMin4Jw+7&#10;7cdkg5m2A1+ov4ZKxBD2GSqoQ+gyKX1Rk0G/tB1x5ErrDIYIXSW1wyGGm1aukiSVBhuODTV2dKip&#10;uF//jIKfS5rPh+P5W2LB5z659ffSlUrNpuN+DSLQGN7il/uk4/x0Bc9n4gVy+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20D4jsAAAADcAAAADwAAAAAAAAAAAAAAAACfAgAA&#10;ZHJzL2Rvd25yZXYueG1sUEsFBgAAAAAEAAQA9wAAAIwDAAAAAA==&#10;">
                  <v:imagedata r:id="rId94" o:title=""/>
                </v:shape>
                <v:shape id="Picture 538" o:spid="_x0000_s1538" type="#_x0000_t75" style="position:absolute;left:76819;top:26193;width:9541;height:83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9merFAAAA3AAAAA8AAABkcnMvZG93bnJldi54bWxET99LwzAQfhf8H8IJe5EtdeqYtdkYYwMR&#10;VNYp9PFszrbYXLom6+J/vwiCb/fx/bxsGUwrBupdY1nBzSQBQVxa3XCl4H2/Hc9BOI+ssbVMCn7I&#10;wXJxeZFhqu2JdzTkvhIxhF2KCmrvu1RKV9Zk0E1sRxy5L9sb9BH2ldQ9nmK4aeU0SWbSYMOxocaO&#10;1jWV3/nRKJhe5/dBHspm8/F89zo8vBXh5bNQanQVVo8gPAX/L/5zP+k4f3YLv8/EC+TiD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2PZnqxQAAANwAAAAPAAAAAAAAAAAAAAAA&#10;AJ8CAABkcnMvZG93bnJldi54bWxQSwUGAAAAAAQABAD3AAAAkQMAAAAA&#10;">
                  <v:imagedata r:id="rId95" o:title=""/>
                </v:shape>
                <v:shape id="Straight Arrow Connector 539" o:spid="_x0000_s1539" type="#_x0000_t32" style="position:absolute;left:54324;top:50244;width:26432;height:1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8TNcQAAADcAAAADwAAAGRycy9kb3ducmV2LnhtbERPS2vCQBC+C/0Pywi9iG4qVUuajVRF&#10;aE/iA7wO2Wk2NTubZrcm/vtuoeBtPr7nZMve1uJKra8cK3iaJCCIC6crLhWcjtvxCwgfkDXWjknB&#10;jTws84dBhql2He/pegiliCHsU1RgQmhSKX1hyKKfuIY4cp+utRgibEupW+xiuK3lNEnm0mLFscFg&#10;Q2tDxeXwYxV8lfXiQ+5Md05Gs+/VdFPJUX9T6nHYv72CCNSHu/jf/a7j/Pkz/D0TL5D5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TxM1xAAAANwAAAAPAAAAAAAAAAAA&#10;AAAAAKECAABkcnMvZG93bnJldi54bWxQSwUGAAAAAAQABAD5AAAAkgMAAAAA&#10;" strokecolor="black [3213]" strokeweight="2.25pt">
                  <v:stroke endarrow="open" joinstyle="miter"/>
                </v:shape>
                <v:shape id="TextBox 17" o:spid="_x0000_s1540" type="#_x0000_t202" style="position:absolute;left:53597;top:45068;width:30314;height:33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qhzcIA&#10;AADcAAAADwAAAGRycy9kb3ducmV2LnhtbERPzWrCQBC+F3yHZQre6iZigo2uQaxCb63aBxiyYzZN&#10;djZkt5r26buFgrf5+H5nXY62E1cafONYQTpLQBBXTjdcK/g4H56WIHxA1tg5JgXf5KHcTB7WWGh3&#10;4yNdT6EWMYR9gQpMCH0hpa8MWfQz1xNH7uIGiyHCoZZ6wFsMt52cJ0kuLTYcGwz2tDNUtacvq2CZ&#10;2Le2fZ6/e7v4STOze3H7/lOp6eO4XYEINIa7+N/9quP8PIO/Z+IF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qHNwgAAANwAAAAPAAAAAAAAAAAAAAAAAJgCAABkcnMvZG93&#10;bnJldi54bWxQSwUGAAAAAAQABAD1AAAAhw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RRC Connection Setup Complete</w:t>
                        </w:r>
                      </w:p>
                    </w:txbxContent>
                  </v:textbox>
                </v:shape>
                <v:oval id="Oval 541" o:spid="_x0000_s1541" style="position:absolute;left:79073;top:39417;width:3889;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FEAMQA&#10;AADcAAAADwAAAGRycy9kb3ducmV2LnhtbERPTWvCQBC9C/0PyxR6kbqxQiipq5SCrYpYGu19mh2T&#10;0OxsyK5J9Ne7guBtHu9zpvPeVKKlxpWWFYxHEQjizOqScwX73eL5FYTzyBory6TgRA7ms4fBFBNt&#10;O/6hNvW5CCHsElRQeF8nUrqsIINuZGviwB1sY9AH2ORSN9iFcFPJlyiKpcGSQ0OBNX0UlP2nR6Mg&#10;Nnj+iz67w2ryu95+bzeTYdt+KfX02L+/gfDU+7v45l7qMD+O4fpMuEDO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xRADEAAAA3AAAAA8AAAAAAAAAAAAAAAAAmAIAAGRycy9k&#10;b3ducmV2LnhtbFBLBQYAAAAABAAEAPUAAACJAwAAAAA=&#10;" fillcolor="#2da2bf" strokecolor="#1f4d78 [1604]" strokeweight="1pt">
                  <v:stroke joinstyle="miter"/>
                </v:oval>
                <v:oval id="Oval 542" o:spid="_x0000_s1542" style="position:absolute;left:78819;top:51530;width:3889;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3hm8QA&#10;AADcAAAADwAAAGRycy9kb3ducmV2LnhtbERPTWvCQBC9C/6HZYReRDetEEt0FSm0tSJKtb2P2TEJ&#10;ZmdDdpuk/fVuQfA2j/c582VnStFQ7QrLCh7HEQji1OqCMwVfx9fRMwjnkTWWlknBLzlYLvq9OSba&#10;tvxJzcFnIoSwS1BB7n2VSOnSnAy6sa2IA3e2tUEfYJ1JXWMbwk0pn6IolgYLDg05VvSSU3o5/BgF&#10;scG/U/TWnj8m35vdfredDJvmXamHQbeagfDU+bv45l7rMD+ewv8z4QK5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94ZvEAAAA3AAAAA8AAAAAAAAAAAAAAAAAmAIAAGRycy9k&#10;b3ducmV2LnhtbFBLBQYAAAAABAAEAPUAAACJAwAAAAA=&#10;" fillcolor="#2da2bf" strokecolor="#1f4d78 [1604]" strokeweight="1pt">
                  <v:stroke joinstyle="miter"/>
                </v:oval>
                <v:shape id="Picture 543" o:spid="_x0000_s1543" type="#_x0000_t75" style="position:absolute;left:56753;top:29352;width:19526;height:40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qtJ3EAAAA3AAAAA8AAABkcnMvZG93bnJldi54bWxEj81qAzEMhO+FvoNRIbeuN6WEsF0nhLSB&#10;QiEhPw8g1tofupaN7Sabt68Ohd4kZjTzqV5PblRXimnwbGBelKCIG28H7gxczrvnJaiUkS2OnsnA&#10;nRKsV48PNVbW3/hI11PulIRwqtBAn3OotE5NTw5T4QOxaK2PDrOssdM24k3C3ahfynKhHQ4sDT0G&#10;2vbUfJ9+nAEbXNx+dR+v43l/CO/LfbtrbWvM7GnavIHKNOV/89/1pxX8hdDKMzKBXv0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oqtJ3EAAAA3AAAAA8AAAAAAAAAAAAAAAAA&#10;nwIAAGRycy9kb3ducmV2LnhtbFBLBQYAAAAABAAEAPcAAACQAwAAAAA=&#10;">
                  <v:imagedata r:id="rId96" o:title=""/>
                </v:shape>
                <v:shape id="Picture 544" o:spid="_x0000_s1544" type="#_x0000_t75" style="position:absolute;left:84486;top:47831;width:5445;height:50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tFvxPEAAAA3AAAAA8AAABkcnMvZG93bnJldi54bWxET0trwkAQvgv+h2WE3urGFKWm2YiIQu1B&#10;6wPa45CdJsHsbMhuTdpf3xUK3ubje0666E0trtS6yrKCyTgCQZxbXXGh4HzaPD6DcB5ZY22ZFPyQ&#10;g0U2HKSYaNvxga5HX4gQwi5BBaX3TSKly0sy6Ma2IQ7cl20N+gDbQuoWuxBuahlH0UwarDg0lNjQ&#10;qqT8cvw2Cjztq3j92e2e3pbF9n3za6buI1bqYdQvX0B46v1d/O9+1WH+bA63Z8IFMv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BtFvxPEAAAA3AAAAA8AAAAAAAAAAAAAAAAA&#10;nwIAAGRycy9kb3ducmV2LnhtbFBLBQYAAAAABAAEAPcAAACQAwAAAAA=&#10;">
                  <v:imagedata r:id="rId22" o:title=""/>
                </v:shape>
                <w10:anchorlock/>
              </v:group>
            </w:pict>
          </mc:Fallback>
        </mc:AlternateContent>
      </w:r>
    </w:p>
    <w:p w:rsidR="00640872" w:rsidRDefault="00640872" w:rsidP="00640872">
      <w:pPr>
        <w:rPr>
          <w:b/>
          <w:bCs/>
        </w:rPr>
      </w:pPr>
    </w:p>
    <w:p w:rsidR="00640872" w:rsidRPr="00CE21FD" w:rsidRDefault="00640872" w:rsidP="00640872">
      <w:proofErr w:type="spellStart"/>
      <w:r w:rsidRPr="00CE21FD">
        <w:rPr>
          <w:i/>
          <w:iCs/>
        </w:rPr>
        <w:t>RRC_Setup</w:t>
      </w:r>
      <w:proofErr w:type="spellEnd"/>
      <w:r w:rsidRPr="00CE21FD">
        <w:rPr>
          <w:i/>
          <w:iCs/>
        </w:rPr>
        <w:t xml:space="preserve"> Success Rate (All</w:t>
      </w:r>
      <w:proofErr w:type="gramStart"/>
      <w:r w:rsidRPr="00CE21FD">
        <w:rPr>
          <w:i/>
          <w:iCs/>
        </w:rPr>
        <w:t>)  =</w:t>
      </w:r>
      <w:proofErr w:type="gramEnd"/>
      <w:r w:rsidRPr="00CE21FD">
        <w:rPr>
          <w:i/>
          <w:iCs/>
        </w:rPr>
        <w:t xml:space="preserve"> </w:t>
      </w:r>
      <w:proofErr w:type="spellStart"/>
      <w:r w:rsidRPr="00CE21FD">
        <w:rPr>
          <w:i/>
          <w:iCs/>
        </w:rPr>
        <w:t>RRC_EstablishmentSuccess</w:t>
      </w:r>
      <w:proofErr w:type="spellEnd"/>
      <w:r w:rsidRPr="00CE21FD">
        <w:rPr>
          <w:i/>
          <w:iCs/>
        </w:rPr>
        <w:t xml:space="preserve"> (All)  / </w:t>
      </w:r>
      <w:proofErr w:type="spellStart"/>
      <w:r w:rsidRPr="00CE21FD">
        <w:rPr>
          <w:i/>
          <w:iCs/>
        </w:rPr>
        <w:t>RRC_EstablishmentAttempt</w:t>
      </w:r>
      <w:proofErr w:type="spellEnd"/>
      <w:r w:rsidRPr="00CE21FD">
        <w:rPr>
          <w:i/>
          <w:iCs/>
        </w:rPr>
        <w:t xml:space="preserve"> (All)  * 100</w:t>
      </w:r>
      <w:r w:rsidRPr="00CE21FD">
        <w:t xml:space="preserve"> </w:t>
      </w:r>
    </w:p>
    <w:p w:rsidR="00640872" w:rsidRPr="00640872" w:rsidRDefault="00640872" w:rsidP="00640872">
      <w:pPr>
        <w:rPr>
          <w:b/>
          <w:bCs/>
        </w:rPr>
      </w:pPr>
      <w:r w:rsidRPr="00B812A6">
        <w:rPr>
          <w:b/>
          <w:bCs/>
        </w:rPr>
        <w:t>ERAB Setup Success Rate</w:t>
      </w:r>
      <w:r w:rsidR="00533AA4">
        <w:rPr>
          <w:b/>
          <w:bCs/>
        </w:rPr>
        <w:t xml:space="preserve"> (All)</w:t>
      </w:r>
    </w:p>
    <w:p w:rsidR="00640872" w:rsidRPr="00533AA4" w:rsidRDefault="00640872" w:rsidP="00CE21FD">
      <w:pPr>
        <w:jc w:val="both"/>
      </w:pPr>
      <w:r w:rsidRPr="00533AA4">
        <w:t xml:space="preserve">This KPI can be used to evaluate the ERAB setup success rate of all services including the VoIP service in a cell or a cluster. </w:t>
      </w:r>
    </w:p>
    <w:p w:rsidR="00640872" w:rsidRDefault="002A30DE" w:rsidP="00640872">
      <w:pPr>
        <w:rPr>
          <w:b/>
          <w:bCs/>
          <w:lang w:val="fr-FR"/>
        </w:rPr>
      </w:pPr>
      <w:r>
        <w:rPr>
          <w:b/>
          <w:bCs/>
          <w:noProof/>
          <w:lang w:eastAsia="zh-CN"/>
        </w:rPr>
        <mc:AlternateContent>
          <mc:Choice Requires="wpg">
            <w:drawing>
              <wp:inline distT="0" distB="0" distL="0" distR="0">
                <wp:extent cx="5943600" cy="2844800"/>
                <wp:effectExtent l="0" t="3175" r="3810" b="19050"/>
                <wp:docPr id="135" name="Group 5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3600" cy="2844800"/>
                          <a:chOff x="39449" y="25654"/>
                          <a:chExt cx="64945" cy="31083"/>
                        </a:xfrm>
                      </wpg:grpSpPr>
                      <wps:wsp>
                        <wps:cNvPr id="136" name="Straight Connector 546"/>
                        <wps:cNvCnPr>
                          <a:cxnSpLocks noChangeShapeType="1"/>
                        </wps:cNvCnPr>
                        <wps:spPr bwMode="auto">
                          <a:xfrm>
                            <a:off x="41497" y="33956"/>
                            <a:ext cx="0" cy="22781"/>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7" name="Straight Connector 547"/>
                        <wps:cNvCnPr>
                          <a:cxnSpLocks noChangeShapeType="1"/>
                        </wps:cNvCnPr>
                        <wps:spPr bwMode="auto">
                          <a:xfrm flipH="1">
                            <a:off x="68421" y="33655"/>
                            <a:ext cx="127" cy="23082"/>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38" name="Straight Arrow Connector 548"/>
                        <wps:cNvCnPr>
                          <a:cxnSpLocks noChangeShapeType="1"/>
                        </wps:cNvCnPr>
                        <wps:spPr bwMode="auto">
                          <a:xfrm>
                            <a:off x="41735" y="42783"/>
                            <a:ext cx="27051"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139" name="TextBox 25"/>
                        <wps:cNvSpPr txBox="1">
                          <a:spLocks noChangeArrowheads="1"/>
                        </wps:cNvSpPr>
                        <wps:spPr bwMode="auto">
                          <a:xfrm>
                            <a:off x="41149" y="39149"/>
                            <a:ext cx="32736" cy="3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RRC Connection Reconfiguration</w:t>
                              </w:r>
                            </w:p>
                          </w:txbxContent>
                        </wps:txbx>
                        <wps:bodyPr rot="0" vert="horz" wrap="none" lIns="91440" tIns="45720" rIns="91440" bIns="45720" anchor="t" anchorCtr="0" upright="1">
                          <a:spAutoFit/>
                        </wps:bodyPr>
                      </wps:wsp>
                      <pic:pic xmlns:pic="http://schemas.openxmlformats.org/drawingml/2006/picture">
                        <pic:nvPicPr>
                          <pic:cNvPr id="140" name="Picture 55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39449" y="27463"/>
                            <a:ext cx="3651" cy="619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41" name="Picture 55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63674" y="25654"/>
                            <a:ext cx="7731" cy="8397"/>
                          </a:xfrm>
                          <a:prstGeom prst="rect">
                            <a:avLst/>
                          </a:prstGeom>
                          <a:noFill/>
                          <a:extLst>
                            <a:ext uri="{909E8E84-426E-40DD-AFC4-6F175D3DCCD1}">
                              <a14:hiddenFill xmlns:a14="http://schemas.microsoft.com/office/drawing/2010/main">
                                <a:solidFill>
                                  <a:srgbClr val="FFFFFF"/>
                                </a:solidFill>
                              </a14:hiddenFill>
                            </a:ext>
                          </a:extLst>
                        </pic:spPr>
                      </pic:pic>
                      <wps:wsp>
                        <wps:cNvPr id="142" name="Straight Arrow Connector 552"/>
                        <wps:cNvCnPr>
                          <a:cxnSpLocks noChangeShapeType="1"/>
                        </wps:cNvCnPr>
                        <wps:spPr bwMode="auto">
                          <a:xfrm flipV="1">
                            <a:off x="42052" y="51657"/>
                            <a:ext cx="26432" cy="127"/>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143" name="TextBox 29"/>
                        <wps:cNvSpPr txBox="1">
                          <a:spLocks noChangeArrowheads="1"/>
                        </wps:cNvSpPr>
                        <wps:spPr bwMode="auto">
                          <a:xfrm>
                            <a:off x="41149" y="46260"/>
                            <a:ext cx="42422" cy="57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RRC Connection Reconfiguration</w:t>
                              </w:r>
                            </w:p>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 Complete</w:t>
                              </w:r>
                            </w:p>
                          </w:txbxContent>
                        </wps:txbx>
                        <wps:bodyPr rot="0" vert="horz" wrap="square" lIns="91440" tIns="45720" rIns="91440" bIns="45720" anchor="t" anchorCtr="0" upright="1">
                          <a:spAutoFit/>
                        </wps:bodyPr>
                      </wps:wsp>
                      <wps:wsp>
                        <wps:cNvPr id="144" name="Oval 554"/>
                        <wps:cNvSpPr>
                          <a:spLocks noChangeArrowheads="1"/>
                        </wps:cNvSpPr>
                        <wps:spPr bwMode="auto">
                          <a:xfrm>
                            <a:off x="66294" y="38385"/>
                            <a:ext cx="3905"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pic:pic xmlns:pic="http://schemas.openxmlformats.org/drawingml/2006/picture">
                        <pic:nvPicPr>
                          <pic:cNvPr id="145" name="Picture 55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92233" y="26384"/>
                            <a:ext cx="6731" cy="6175"/>
                          </a:xfrm>
                          <a:prstGeom prst="rect">
                            <a:avLst/>
                          </a:prstGeom>
                          <a:noFill/>
                          <a:extLst>
                            <a:ext uri="{909E8E84-426E-40DD-AFC4-6F175D3DCCD1}">
                              <a14:hiddenFill xmlns:a14="http://schemas.microsoft.com/office/drawing/2010/main">
                                <a:solidFill>
                                  <a:srgbClr val="FFFFFF"/>
                                </a:solidFill>
                              </a14:hiddenFill>
                            </a:ext>
                          </a:extLst>
                        </pic:spPr>
                      </pic:pic>
                      <wps:wsp>
                        <wps:cNvPr id="146" name="Straight Connector 556"/>
                        <wps:cNvCnPr>
                          <a:cxnSpLocks noChangeShapeType="1"/>
                        </wps:cNvCnPr>
                        <wps:spPr bwMode="auto">
                          <a:xfrm flipH="1">
                            <a:off x="95218" y="33591"/>
                            <a:ext cx="270" cy="23146"/>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47" name="Straight Arrow Connector 557"/>
                        <wps:cNvCnPr>
                          <a:cxnSpLocks noChangeShapeType="1"/>
                        </wps:cNvCnPr>
                        <wps:spPr bwMode="auto">
                          <a:xfrm>
                            <a:off x="68548" y="37084"/>
                            <a:ext cx="27051"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148" name="TextBox 34"/>
                        <wps:cNvSpPr txBox="1">
                          <a:spLocks noChangeArrowheads="1"/>
                        </wps:cNvSpPr>
                        <wps:spPr bwMode="auto">
                          <a:xfrm>
                            <a:off x="70499" y="33591"/>
                            <a:ext cx="28733" cy="3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ERAB Setup </w:t>
                              </w:r>
                              <w:proofErr w:type="spellStart"/>
                              <w:r>
                                <w:rPr>
                                  <w:rFonts w:ascii="Century Gothic" w:hAnsi="Century Gothic" w:cstheme="minorBidi"/>
                                  <w:b/>
                                  <w:bCs/>
                                  <w:color w:val="000000" w:themeColor="text1"/>
                                  <w:kern w:val="24"/>
                                  <w:sz w:val="28"/>
                                  <w:szCs w:val="28"/>
                                  <w:lang w:val="fr-FR"/>
                                </w:rPr>
                                <w:t>Success</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149" name="Straight Arrow Connector 559"/>
                        <wps:cNvCnPr>
                          <a:cxnSpLocks noChangeShapeType="1"/>
                        </wps:cNvCnPr>
                        <wps:spPr bwMode="auto">
                          <a:xfrm flipV="1">
                            <a:off x="68468" y="52006"/>
                            <a:ext cx="26432" cy="127"/>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150" name="TextBox 36"/>
                        <wps:cNvSpPr txBox="1">
                          <a:spLocks noChangeArrowheads="1"/>
                        </wps:cNvSpPr>
                        <wps:spPr bwMode="auto">
                          <a:xfrm>
                            <a:off x="71137" y="49167"/>
                            <a:ext cx="22093" cy="33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ERAB Setup </w:t>
                              </w:r>
                              <w:proofErr w:type="spellStart"/>
                              <w:r>
                                <w:rPr>
                                  <w:rFonts w:ascii="Century Gothic" w:hAnsi="Century Gothic" w:cstheme="minorBidi"/>
                                  <w:b/>
                                  <w:bCs/>
                                  <w:color w:val="000000" w:themeColor="text1"/>
                                  <w:kern w:val="24"/>
                                  <w:sz w:val="28"/>
                                  <w:szCs w:val="28"/>
                                  <w:lang w:val="fr-FR"/>
                                </w:rPr>
                                <w:t>Response</w:t>
                              </w:r>
                              <w:proofErr w:type="spellEnd"/>
                            </w:p>
                          </w:txbxContent>
                        </wps:txbx>
                        <wps:bodyPr rot="0" vert="horz" wrap="none" lIns="91440" tIns="45720" rIns="91440" bIns="45720" anchor="t" anchorCtr="0" upright="1">
                          <a:spAutoFit/>
                        </wps:bodyPr>
                      </wps:wsp>
                      <wps:wsp>
                        <wps:cNvPr id="151" name="Oval 561"/>
                        <wps:cNvSpPr>
                          <a:spLocks noChangeArrowheads="1"/>
                        </wps:cNvSpPr>
                        <wps:spPr bwMode="auto">
                          <a:xfrm>
                            <a:off x="93646" y="53355"/>
                            <a:ext cx="3905"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pic:pic xmlns:pic="http://schemas.openxmlformats.org/drawingml/2006/picture">
                        <pic:nvPicPr>
                          <pic:cNvPr id="152" name="Picture 56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44132" y="28559"/>
                            <a:ext cx="19542" cy="4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3" name="Picture 56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72040" y="28400"/>
                            <a:ext cx="19304" cy="409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54" name="Picture 56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98964" y="48545"/>
                            <a:ext cx="5430" cy="508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545" o:spid="_x0000_s1545" style="width:468pt;height:224pt;mso-position-horizontal-relative:char;mso-position-vertical-relative:line" coordorigin="39449,25654" coordsize="64945,310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">
                <v:line id="Straight Connector 546" o:spid="_x0000_s1546" style="position:absolute;visibility:visible;mso-wrap-style:square" from="41497,33956" to="41497,56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uIbcAAAADcAAAADwAAAGRycy9kb3ducmV2LnhtbERPTYvCMBC9C/sfwizsTdN1QaQaZdlV&#10;UDxpPXgcmrGpNpPSxLb+eyMI3ubxPme+7G0lWmp86VjB9ygBQZw7XXKh4Jith1MQPiBrrByTgjt5&#10;WC4+BnNMtet4T+0hFCKGsE9RgQmhTqX0uSGLfuRq4sidXWMxRNgUUjfYxXBbyXGSTKTFkmODwZr+&#10;DOXXw80qaE/dSR87k11Mud1lZtVu7v9Sqa/P/ncGIlAf3uKXe6Pj/J8JPJ+JF8jF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d7iG3AAAAA3AAAAA8AAAAAAAAAAAAAAAAA&#10;oQIAAGRycy9kb3ducmV2LnhtbFBLBQYAAAAABAAEAPkAAACOAwAAAAA=&#10;" strokecolor="black [3213]" strokeweight="2.25pt">
                  <v:stroke joinstyle="miter"/>
                </v:line>
                <v:line id="Straight Connector 547" o:spid="_x0000_s1547" style="position:absolute;flip:x;visibility:visible;mso-wrap-style:square" from="68421,33655" to="68548,56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pPVsEAAADcAAAADwAAAGRycy9kb3ducmV2LnhtbERP3WrCMBS+H/gO4QjezVQFJ9UoIghj&#10;OJxuD3BMjm2xOSlJWuvbL8Jgd+fj+z2rTW9r0ZEPlWMFk3EGglg7U3Gh4Od7/7oAESKywdoxKXhQ&#10;gM168LLC3Lg7n6g7x0KkEA45KihjbHIpgy7JYhi7hjhxV+ctxgR9IY3Hewq3tZxm2VxarDg1lNjQ&#10;riR9O7dWwcfRf+Ls63LSi/b66HiudasPSo2G/XYJIlIf/8V/7neT5s/e4PlMukCu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Wk9WwQAAANwAAAAPAAAAAAAAAAAAAAAA&#10;AKECAABkcnMvZG93bnJldi54bWxQSwUGAAAAAAQABAD5AAAAjwMAAAAA&#10;" strokecolor="black [3213]" strokeweight="2.25pt">
                  <v:stroke joinstyle="miter"/>
                </v:line>
                <v:shape id="Straight Arrow Connector 548" o:spid="_x0000_s1548" type="#_x0000_t32" style="position:absolute;left:41735;top:42783;width:2705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IYjcUAAADcAAAADwAAAGRycy9kb3ducmV2LnhtbESPT08CMRDF7yZ8h2ZMvElXEQMrhSCi&#10;wSN/Dh4n22F3w3a6aStUPr1zMPE2k/fmvd/MFtl16kwhtp4NPAwLUMSVty3XBg779/sJqJiQLXae&#10;ycAPRVjMBzczLK2/8JbOu1QrCeFYooEmpb7UOlYNOYxD3xOLdvTBYZI11NoGvEi46/RjUTxrhy1L&#10;Q4M9rRqqTrtvZ+Dr+vmxtm3Ib69PVX/N0/VkPC6MubvNyxdQiXL6N/9db6zgj4RWnpEJ9Pw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qIYjcUAAADcAAAADwAAAAAAAAAA&#10;AAAAAAChAgAAZHJzL2Rvd25yZXYueG1sUEsFBgAAAAAEAAQA+QAAAJMDAAAAAA==&#10;" strokecolor="black [3213]" strokeweight="2.25pt">
                  <v:stroke startarrow="open" joinstyle="miter"/>
                </v:shape>
                <v:shape id="TextBox 25" o:spid="_x0000_s1549" type="#_x0000_t202" style="position:absolute;left:41149;top:39149;width:32736;height:33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SE1cIA&#10;AADcAAAADwAAAGRycy9kb3ducmV2LnhtbERPzWrCQBC+C32HZQRvdaO2otFVirXgrZr2AYbsmI3J&#10;zobsVqNP7woFb/Px/c5y3dlanKn1pWMFo2ECgjh3uuRCwe/P1+sMhA/IGmvHpOBKHtarl94SU+0u&#10;fKBzFgoRQ9inqMCE0KRS+tyQRT90DXHkjq61GCJsC6lbvMRwW8txkkylxZJjg8GGNobyKvuzCmaJ&#10;/a6q+Xjv7dtt9G42n27bnJQa9LuPBYhAXXiK/907HedP5vB4Jl4gV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BITVwgAAANwAAAAPAAAAAAAAAAAAAAAAAJgCAABkcnMvZG93&#10;bnJldi54bWxQSwUGAAAAAAQABAD1AAAAhw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RRC Connection Reconfiguration</w:t>
                        </w:r>
                      </w:p>
                    </w:txbxContent>
                  </v:textbox>
                </v:shape>
                <v:shape id="Picture 550" o:spid="_x0000_s1550" type="#_x0000_t75" style="position:absolute;left:39449;top:27463;width:3651;height:61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9rnwLEAAAA3AAAAA8AAABkcnMvZG93bnJldi54bWxEj0trAkEQhO9C/sPQgheJsxGRsHEUCagB&#10;Tz4g12an94E7PcvMZHfz79OHgLduqrrq681udK3qKcTGs4G3RQaKuPC24crA/XZ4fQcVE7LF1jMZ&#10;+KUIu+3LZIO59QNfqL+mSkkIxxwN1Cl1udaxqMlhXPiOWLTSB4dJ1lBpG3CQcNfqZZattcOGpaHG&#10;jj5rKh7XH2fgdFnf58PhfNRY8LnPvvtHGUpjZtNx/wEq0Zie5v/rLyv4K8GXZ2QCvf0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A9rnwLEAAAA3AAAAA8AAAAAAAAAAAAAAAAA&#10;nwIAAGRycy9kb3ducmV2LnhtbFBLBQYAAAAABAAEAPcAAACQAwAAAAA=&#10;">
                  <v:imagedata r:id="rId94" o:title=""/>
                </v:shape>
                <v:shape id="Picture 551" o:spid="_x0000_s1551" type="#_x0000_t75" style="position:absolute;left:63674;top:25654;width:7731;height:83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W/mbFAAAA3AAAAA8AAABkcnMvZG93bnJldi54bWxET99rwjAQfh/4P4QTfJGZKk5mNcoYE8bA&#10;DbsJPp7N2RabS9dkNf73y0DY2318P2+5DqYWHbWusqxgPEpAEOdWV1wo+Prc3D+CcB5ZY22ZFFzJ&#10;wXrVu1tiqu2Fd9RlvhAxhF2KCkrvm1RKl5dk0I1sQxy5k20N+gjbQuoWLzHc1HKSJDNpsOLYUGJD&#10;zyXl5+zHKJgMs4cgv/PqZf82fe/mH4ewPR6UGvTD0wKEp+D/xTf3q47zp2P4eyZeIFe/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iFv5mxQAAANwAAAAPAAAAAAAAAAAAAAAA&#10;AJ8CAABkcnMvZG93bnJldi54bWxQSwUGAAAAAAQABAD3AAAAkQMAAAAA&#10;">
                  <v:imagedata r:id="rId95" o:title=""/>
                </v:shape>
                <v:shape id="Straight Arrow Connector 552" o:spid="_x0000_s1552" type="#_x0000_t32" style="position:absolute;left:42052;top:51657;width:26432;height:1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l9yusMAAADcAAAADwAAAGRycy9kb3ducmV2LnhtbERPTWvCQBC9C/6HZYReRDcNbZXoKrVS&#10;sCepCl6H7JhNm52N2dXEf+8WCt7m8T5nvuxsJa7U+NKxgudxAoI4d7rkQsFh/zmagvABWWPlmBTc&#10;yMNy0e/NMdOu5W+67kIhYgj7DBWYEOpMSp8bsujHriaO3Mk1FkOETSF1g20Mt5VMk+RNWiw5Nhis&#10;6cNQ/ru7WAU/RTX5klvTHpPh63mVrks57G5KPQ269xmIQF14iP/dGx3nv6Tw90y8QC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5fcrrDAAAA3AAAAA8AAAAAAAAAAAAA&#10;AAAAoQIAAGRycy9kb3ducmV2LnhtbFBLBQYAAAAABAAEAPkAAACRAwAAAAA=&#10;" strokecolor="black [3213]" strokeweight="2.25pt">
                  <v:stroke endarrow="open" joinstyle="miter"/>
                </v:shape>
                <v:shape id="TextBox 29" o:spid="_x0000_s1553" type="#_x0000_t202" style="position:absolute;left:41149;top:46260;width:42422;height:57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VTsAA&#10;AADcAAAADwAAAGRycy9kb3ducmV2LnhtbERPTWvCQBC9F/wPywi91Y3aSkldRdSCBy/VeB+y02xo&#10;djZkRxP/fbdQ8DaP9znL9eAbdaMu1oENTCcZKOIy2JorA8X58+UdVBRki01gMnCnCOvV6GmJuQ09&#10;f9HtJJVKIRxzNOBE2lzrWDryGCehJU7cd+g8SoJdpW2HfQr3jZ5l2UJ7rDk1OGxp66j8OV29ARG7&#10;md6LvY+Hy3Dc9S4r37Aw5nk8bD5ACQ3yEP+7DzbNf53D3zPpAr3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yVTsAAAADcAAAADwAAAAAAAAAAAAAAAACYAgAAZHJzL2Rvd25y&#10;ZXYueG1sUEsFBgAAAAAEAAQA9QAAAIUDA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RRC Connection Reconfiguration</w:t>
                        </w:r>
                      </w:p>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 Complete</w:t>
                        </w:r>
                      </w:p>
                    </w:txbxContent>
                  </v:textbox>
                </v:shape>
                <v:oval id="Oval 554" o:spid="_x0000_s1554" style="position:absolute;left:66294;top:38385;width:3905;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ojjMMA&#10;AADcAAAADwAAAGRycy9kb3ducmV2LnhtbERP22rCQBB9F/yHZYS+FN20ikjqKiL0iiim7fuYHZNg&#10;djZk1yTt17uC4NscznXmy86UoqHaFZYVPI0iEMSp1QVnCn6+X4czEM4jaywtk4I/crBc9HtzjLVt&#10;eU9N4jMRQtjFqCD3voqldGlOBt3IVsSBO9raoA+wzqSusQ3hppTPUTSVBgsODTlWtM4pPSVno2Bq&#10;8P8QvbXHz/Hv13a33Ywfm+ZdqYdBt3oB4anzd/HN/aHD/MkErs+EC+Ti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FojjMMAAADcAAAADwAAAAAAAAAAAAAAAACYAgAAZHJzL2Rv&#10;d25yZXYueG1sUEsFBgAAAAAEAAQA9QAAAIgDAAAAAA==&#10;" fillcolor="#2da2bf" strokecolor="#1f4d78 [1604]" strokeweight="1pt">
                  <v:stroke joinstyle="miter"/>
                </v:oval>
                <v:shape id="Picture 555" o:spid="_x0000_s1555" type="#_x0000_t75" style="position:absolute;left:92233;top:26384;width:6731;height:6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B2rCAAAA3AAAAA8AAABkcnMvZG93bnJldi54bWxET01rwkAQvQv+h2WE3upGjaWkriKCUHqy&#10;WnIes2MSzM4mu6um/nq3UPA2j/c5i1VvGnEl52vLCibjBARxYXXNpYKfw/b1HYQPyBoby6Tglzys&#10;lsPBAjNtb/xN130oRQxhn6GCKoQ2k9IXFRn0Y9sSR+5kncEQoSuldniL4aaR0yR5kwZrjg0VtrSp&#10;qDjvL0bBPJ+59Gjvs9320tXH3ZfNuy5V6mXUrz9ABOrDU/zv/tRxfjqHv2fiBXL5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vlwdqwgAAANwAAAAPAAAAAAAAAAAAAAAAAJ8C&#10;AABkcnMvZG93bnJldi54bWxQSwUGAAAAAAQABAD3AAAAjgMAAAAA&#10;">
                  <v:imagedata r:id="rId99" o:title=""/>
                </v:shape>
                <v:line id="Straight Connector 556" o:spid="_x0000_s1556" style="position:absolute;flip:x;visibility:visible;mso-wrap-style:square" from="95218,33591" to="95488,567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BCZsMEAAADcAAAADwAAAGRycy9kb3ducmV2LnhtbERP3WrCMBS+H/gO4QjezXQ6inRGGYIg&#10;4tj8eYBjcmzLmpOSpLW+/TIY7O58fL9nuR5sI3ryoXas4GWagSDWztRcKrict88LECEiG2wck4IH&#10;BVivRk9LLIy785H6UyxFCuFQoIIqxraQMuiKLIapa4kTd3PeYkzQl9J4vKdw28hZluXSYs2pocKW&#10;NhXp71NnFew//QfOv65Hvehuj55zrTt9UGoyHt7fQEQa4r/4z70zaf5rDr/PpAvk6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EEJmwwQAAANwAAAAPAAAAAAAAAAAAAAAA&#10;AKECAABkcnMvZG93bnJldi54bWxQSwUGAAAAAAQABAD5AAAAjwMAAAAA&#10;" strokecolor="black [3213]" strokeweight="2.25pt">
                  <v:stroke joinstyle="miter"/>
                </v:line>
                <v:shape id="Straight Arrow Connector 557" o:spid="_x0000_s1557" type="#_x0000_t32" style="position:absolute;left:68548;top:37084;width:2705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v/gsIAAADcAAAADwAAAGRycy9kb3ducmV2LnhtbERPS2sCMRC+C/6HMEJvNWvx1dUotrWi&#10;x9oePA6bcXdxM1mSVFN/vREK3ubje858GU0jzuR8bVnBoJ+BIC6srrlU8PP9+TwF4QOyxsYyKfgj&#10;D8tFtzPHXNsLf9F5H0qRQtjnqKAKoc2l9EVFBn3ftsSJO1pnMCToSqkdXlK4aeRLlo2lwZpTQ4Ut&#10;vVdUnPa/RsHhutusde3ix9uwaK/xdT0djTKlnnpxNQMRKIaH+N+91Wn+cAL3Z9IFcnE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zv/gsIAAADcAAAADwAAAAAAAAAAAAAA&#10;AAChAgAAZHJzL2Rvd25yZXYueG1sUEsFBgAAAAAEAAQA+QAAAJADAAAAAA==&#10;" strokecolor="black [3213]" strokeweight="2.25pt">
                  <v:stroke startarrow="open" joinstyle="miter"/>
                </v:shape>
                <v:shape id="TextBox 34" o:spid="_x0000_s1558" type="#_x0000_t202" style="position:absolute;left:70499;top:33591;width:28733;height:33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5SM8UA&#10;AADcAAAADwAAAGRycy9kb3ducmV2LnhtbESPzW7CQAyE75V4h5WRuJUNiFY0ZUGIH6m3lp8HsLJu&#10;Nk3WG2UXSPv09QGJm60Zz3xerHrfqCt1sQpsYDLOQBEXwVZcGjif9s9zUDEhW2wCk4FfirBaDp4W&#10;mNtw4wNdj6lUEsIxRwMupTbXOhaOPMZxaIlF+w6dxyRrV2rb4U3CfaOnWfaqPVYsDQ5b2jgq6uPF&#10;G5hn/rOu36Zf0c/+Ji9usw279seY0bBfv4NK1KeH+X79YQV/JrTyjEy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TlIz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ERAB Setup </w:t>
                        </w:r>
                        <w:proofErr w:type="spellStart"/>
                        <w:r>
                          <w:rPr>
                            <w:rFonts w:ascii="Century Gothic" w:hAnsi="Century Gothic" w:cstheme="minorBidi"/>
                            <w:b/>
                            <w:bCs/>
                            <w:color w:val="000000" w:themeColor="text1"/>
                            <w:kern w:val="24"/>
                            <w:sz w:val="28"/>
                            <w:szCs w:val="28"/>
                            <w:lang w:val="fr-FR"/>
                          </w:rPr>
                          <w:t>Success</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Straight Arrow Connector 559" o:spid="_x0000_s1559" type="#_x0000_t32" style="position:absolute;left:68468;top:52006;width:26432;height:1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Pvgy8MAAADcAAAADwAAAGRycy9kb3ducmV2LnhtbERPS2sCMRC+F/wPYQQvolml1bo1SrUI&#10;9lR8QK/DZtxs3Uy2m+iu/94Ihd7m43vOfNnaUlyp9oVjBaNhAoI4c7rgXMHxsBm8gvABWWPpmBTc&#10;yMNy0XmaY6pdwzu67kMuYgj7FBWYEKpUSp8ZsuiHriKO3MnVFkOEdS51jU0Mt6UcJ8lEWiw4Nhis&#10;aG0oO+8vVsFPXk4/5ZdpvpP+y+9q/FHIfntTqtdt399ABGrDv/jPvdVx/vMMHs/EC+Ti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D74MvDAAAA3AAAAA8AAAAAAAAAAAAA&#10;AAAAoQIAAGRycy9kb3ducmV2LnhtbFBLBQYAAAAABAAEAPkAAACRAwAAAAA=&#10;" strokecolor="black [3213]" strokeweight="2.25pt">
                  <v:stroke endarrow="open" joinstyle="miter"/>
                </v:shape>
                <v:shape id="TextBox 36" o:spid="_x0000_s1560" type="#_x0000_t202" style="position:absolute;left:71137;top:49167;width:22093;height:337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HI6MUA&#10;AADcAAAADwAAAGRycy9kb3ducmV2LnhtbESPzW7CQAyE75V4h5WReisbUKloyoIQtBI3ys8DWFk3&#10;mybrjbJbSHl6fEDiZmvGM5/ny9436kxdrAIbGI8yUMRFsBWXBk7Hr5cZqJiQLTaBycA/RVguBk9z&#10;zG248J7Oh1QqCeGYowGXUptrHQtHHuMotMSi/YTOY5K1K7Xt8CLhvtGTLHvTHiuWBoctrR0V9eHP&#10;G5hlflfX75Pv6F+v46lbb8Jn+2vM87BffYBK1KeH+X69tYI/FXx5Rib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4cjo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ERAB Setup </w:t>
                        </w:r>
                        <w:proofErr w:type="spellStart"/>
                        <w:r>
                          <w:rPr>
                            <w:rFonts w:ascii="Century Gothic" w:hAnsi="Century Gothic" w:cstheme="minorBidi"/>
                            <w:b/>
                            <w:bCs/>
                            <w:color w:val="000000" w:themeColor="text1"/>
                            <w:kern w:val="24"/>
                            <w:sz w:val="28"/>
                            <w:szCs w:val="28"/>
                            <w:lang w:val="fr-FR"/>
                          </w:rPr>
                          <w:t>Response</w:t>
                        </w:r>
                        <w:proofErr w:type="spellEnd"/>
                      </w:p>
                    </w:txbxContent>
                  </v:textbox>
                </v:shape>
                <v:oval id="Oval 561" o:spid="_x0000_s1561" style="position:absolute;left:93646;top:53355;width:3905;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QWycQA&#10;AADcAAAADwAAAGRycy9kb3ducmV2LnhtbERPTWvCQBC9F/wPywi9iG6sKJK6ightrYhi2t7H7JgE&#10;s7Mhu01Sf71bKPQ2j/c5i1VnStFQ7QrLCsajCARxanXBmYLPj5fhHITzyBpLy6Tghxyslr2HBcba&#10;tnyiJvGZCCHsYlSQe1/FUro0J4NuZCviwF1sbdAHWGdS19iGcFPKpyiaSYMFh4YcK9rklF6Tb6Ng&#10;ZvB2jl7by/vka3c4HvaTQdO8KfXY79bPIDx1/l/8597qMH86ht9nwgV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0FsnEAAAA3AAAAA8AAAAAAAAAAAAAAAAAmAIAAGRycy9k&#10;b3ducmV2LnhtbFBLBQYAAAAABAAEAPUAAACJAwAAAAA=&#10;" fillcolor="#2da2bf" strokecolor="#1f4d78 [1604]" strokeweight="1pt">
                  <v:stroke joinstyle="miter"/>
                </v:oval>
                <v:shape id="Picture 562" o:spid="_x0000_s1562" type="#_x0000_t75" style="position:absolute;left:44132;top:28559;width:19542;height:40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uScrAAAAA3AAAAA8AAABkcnMvZG93bnJldi54bWxET9tqAjEQfS/4D2EE32pW0SKrUUQrCAWL&#10;lw8YNrMX3ExCkur6940g+DaHc53FqjOtuJEPjWUFo2EGgriwuuFKweW8+5yBCBFZY2uZFDwowGrZ&#10;+1hgru2dj3Q7xUqkEA45KqhjdLmUoajJYBhaR5y40nqDMUFfSe3xnsJNK8dZ9iUNNpwaanS0qam4&#10;nv6MAu2M3/xU35P2fPh129mh3JW6VGrQ79ZzEJG6+Ba/3Hud5k/H8HwmXSCX/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Za5JysAAAADcAAAADwAAAAAAAAAAAAAAAACfAgAA&#10;ZHJzL2Rvd25yZXYueG1sUEsFBgAAAAAEAAQA9wAAAIwDAAAAAA==&#10;">
                  <v:imagedata r:id="rId96" o:title=""/>
                </v:shape>
                <v:shape id="Picture 563" o:spid="_x0000_s1563" type="#_x0000_t75" style="position:absolute;left:72040;top:28400;width:19304;height:40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XEOcbBAAAA3AAAAA8AAABkcnMvZG93bnJldi54bWxET0uLwjAQvgv+hzCCN019rC5do4igKOtl&#10;67LnoRnTYjMpTdT6740g7G0+vucsVq2txI0aXzpWMBomIIhzp0s2Cn5P28EnCB+QNVaOScGDPKyW&#10;3c4CU+3u/EO3LBgRQ9inqKAIoU6l9HlBFv3Q1cSRO7vGYoiwMVI3eI/htpLjJJlJiyXHhgJr2hSU&#10;X7KrVXA4Em6kKf/mp8v1O5ua426tc6X6vXb9BSJQG/7Fb/dex/kfE3g9Ey+Qyy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XEOcbBAAAA3AAAAA8AAAAAAAAAAAAAAAAAnwIA&#10;AGRycy9kb3ducmV2LnhtbFBLBQYAAAAABAAEAPcAAACNAwAAAAA=&#10;">
                  <v:imagedata r:id="rId100" o:title=""/>
                </v:shape>
                <v:shape id="Picture 564" o:spid="_x0000_s1564" type="#_x0000_t75" style="position:absolute;left:98964;top:48545;width:5430;height:50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o2jDEAAAA3AAAAA8AAABkcnMvZG93bnJldi54bWxET0trwkAQvgv+h2WE3urGVIuk2YiIQu1B&#10;6wPa45CdJsHsbMhuTdpf3xUK3ubje0666E0trtS6yrKCyTgCQZxbXXGh4HzaPM5BOI+ssbZMCn7I&#10;wSIbDlJMtO34QNejL0QIYZeggtL7JpHS5SUZdGPbEAfuy7YGfYBtIXWLXQg3tYyj6FkarDg0lNjQ&#10;qqT8cvw2Cjztq3j92e2e3pbF9n3za2buI1bqYdQvX0B46v1d/O9+1WH+bAq3Z8IFMvs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so2jDEAAAA3AAAAA8AAAAAAAAAAAAAAAAA&#10;nwIAAGRycy9kb3ducmV2LnhtbFBLBQYAAAAABAAEAPcAAACQAwAAAAA=&#10;">
                  <v:imagedata r:id="rId22" o:title=""/>
                </v:shape>
                <w10:anchorlock/>
              </v:group>
            </w:pict>
          </mc:Fallback>
        </mc:AlternateContent>
      </w:r>
    </w:p>
    <w:p w:rsidR="00640872" w:rsidRPr="00CE21FD" w:rsidRDefault="00640872" w:rsidP="00640872">
      <w:r w:rsidRPr="00CE21FD">
        <w:rPr>
          <w:i/>
          <w:iCs/>
        </w:rPr>
        <w:t>ERAB Setup Success Rate (All</w:t>
      </w:r>
      <w:proofErr w:type="gramStart"/>
      <w:r w:rsidRPr="00CE21FD">
        <w:rPr>
          <w:i/>
          <w:iCs/>
        </w:rPr>
        <w:t>)=</w:t>
      </w:r>
      <w:proofErr w:type="gramEnd"/>
      <w:r w:rsidRPr="00CE21FD">
        <w:rPr>
          <w:i/>
          <w:iCs/>
        </w:rPr>
        <w:t xml:space="preserve"> </w:t>
      </w:r>
      <w:proofErr w:type="spellStart"/>
      <w:r w:rsidRPr="00CE21FD">
        <w:rPr>
          <w:i/>
          <w:iCs/>
        </w:rPr>
        <w:t>ERAB_Setup_Sucess</w:t>
      </w:r>
      <w:proofErr w:type="spellEnd"/>
      <w:r w:rsidRPr="00CE21FD">
        <w:rPr>
          <w:i/>
          <w:iCs/>
        </w:rPr>
        <w:t xml:space="preserve"> (All) / </w:t>
      </w:r>
      <w:proofErr w:type="spellStart"/>
      <w:r w:rsidRPr="00CE21FD">
        <w:rPr>
          <w:i/>
          <w:iCs/>
        </w:rPr>
        <w:t>ERAB_Setup_Attempt</w:t>
      </w:r>
      <w:proofErr w:type="spellEnd"/>
      <w:r w:rsidRPr="00CE21FD">
        <w:rPr>
          <w:i/>
          <w:iCs/>
        </w:rPr>
        <w:t xml:space="preserve"> (All)* 100</w:t>
      </w:r>
      <w:r w:rsidRPr="00CE21FD">
        <w:t xml:space="preserve"> </w:t>
      </w:r>
    </w:p>
    <w:p w:rsidR="00640872" w:rsidRPr="00533AA4" w:rsidRDefault="00640872" w:rsidP="00640872">
      <w:pPr>
        <w:rPr>
          <w:b/>
        </w:rPr>
      </w:pPr>
      <w:r w:rsidRPr="00533AA4">
        <w:rPr>
          <w:b/>
        </w:rPr>
        <w:t>Call Setup Success Rate</w:t>
      </w:r>
    </w:p>
    <w:p w:rsidR="00640872" w:rsidRPr="005525A7" w:rsidRDefault="00640872" w:rsidP="00640872">
      <w:pPr>
        <w:rPr>
          <w:bCs/>
        </w:rPr>
      </w:pPr>
      <w:r w:rsidRPr="005525A7">
        <w:rPr>
          <w:bCs/>
        </w:rPr>
        <w:t>The KPI is calculated base</w:t>
      </w:r>
      <w:r w:rsidR="00533AA4">
        <w:rPr>
          <w:bCs/>
        </w:rPr>
        <w:t>d</w:t>
      </w:r>
      <w:r w:rsidRPr="005525A7">
        <w:rPr>
          <w:bCs/>
        </w:rPr>
        <w:t xml:space="preserve"> on multiplying the KPI of RRC Setup Success Rate and the KPI of ERAB Setup Success Rate (All)</w:t>
      </w:r>
    </w:p>
    <w:p w:rsidR="00640872" w:rsidRDefault="002A30DE" w:rsidP="00640872">
      <w:pPr>
        <w:rPr>
          <w:b/>
          <w:bCs/>
          <w:lang w:val="fr-FR"/>
        </w:rPr>
      </w:pPr>
      <w:r>
        <w:rPr>
          <w:b/>
          <w:bCs/>
          <w:noProof/>
          <w:lang w:eastAsia="zh-CN"/>
        </w:rPr>
        <mc:AlternateContent>
          <mc:Choice Requires="wpg">
            <w:drawing>
              <wp:inline distT="0" distB="0" distL="0" distR="0">
                <wp:extent cx="5913755" cy="2999105"/>
                <wp:effectExtent l="0" t="0" r="5080" b="20955"/>
                <wp:docPr id="113" name="Group 5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13755" cy="2999105"/>
                          <a:chOff x="36512" y="24987"/>
                          <a:chExt cx="59134" cy="29988"/>
                        </a:xfrm>
                      </wpg:grpSpPr>
                      <wps:wsp>
                        <wps:cNvPr id="114" name="Straight Connector 566"/>
                        <wps:cNvCnPr>
                          <a:cxnSpLocks noChangeShapeType="1"/>
                        </wps:cNvCnPr>
                        <wps:spPr bwMode="auto">
                          <a:xfrm>
                            <a:off x="38560" y="32178"/>
                            <a:ext cx="0" cy="22797"/>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15" name="Straight Connector 567"/>
                        <wps:cNvCnPr>
                          <a:cxnSpLocks noChangeShapeType="1"/>
                        </wps:cNvCnPr>
                        <wps:spPr bwMode="auto">
                          <a:xfrm flipH="1">
                            <a:off x="65484" y="31877"/>
                            <a:ext cx="127" cy="23098"/>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16" name="Picture 56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36512" y="25685"/>
                            <a:ext cx="3635" cy="6192"/>
                          </a:xfrm>
                          <a:prstGeom prst="rect">
                            <a:avLst/>
                          </a:prstGeom>
                          <a:noFill/>
                          <a:extLst>
                            <a:ext uri="{909E8E84-426E-40DD-AFC4-6F175D3DCCD1}">
                              <a14:hiddenFill xmlns:a14="http://schemas.microsoft.com/office/drawing/2010/main">
                                <a:solidFill>
                                  <a:srgbClr val="FFFFFF"/>
                                </a:solidFill>
                              </a14:hiddenFill>
                            </a:ext>
                          </a:extLst>
                        </pic:spPr>
                      </pic:pic>
                      <wps:wsp>
                        <wps:cNvPr id="117" name="Straight Arrow Connector 569"/>
                        <wps:cNvCnPr>
                          <a:cxnSpLocks noChangeShapeType="1"/>
                        </wps:cNvCnPr>
                        <wps:spPr bwMode="auto">
                          <a:xfrm flipV="1">
                            <a:off x="39274" y="43576"/>
                            <a:ext cx="26448" cy="127"/>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118" name="TextBox 14"/>
                        <wps:cNvSpPr txBox="1">
                          <a:spLocks noChangeArrowheads="1"/>
                        </wps:cNvSpPr>
                        <wps:spPr bwMode="auto">
                          <a:xfrm>
                            <a:off x="38830" y="40003"/>
                            <a:ext cx="42434" cy="30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RRC Connection Setup Complete</w:t>
                              </w:r>
                            </w:p>
                          </w:txbxContent>
                        </wps:txbx>
                        <wps:bodyPr rot="0" vert="horz" wrap="square" lIns="91440" tIns="45720" rIns="91440" bIns="45720" anchor="t" anchorCtr="0" upright="1">
                          <a:spAutoFit/>
                        </wps:bodyPr>
                      </wps:wsp>
                      <pic:pic xmlns:pic="http://schemas.openxmlformats.org/drawingml/2006/picture">
                        <pic:nvPicPr>
                          <pic:cNvPr id="119" name="Picture 571"/>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88915" y="24987"/>
                            <a:ext cx="6731" cy="6175"/>
                          </a:xfrm>
                          <a:prstGeom prst="rect">
                            <a:avLst/>
                          </a:prstGeom>
                          <a:noFill/>
                          <a:extLst>
                            <a:ext uri="{909E8E84-426E-40DD-AFC4-6F175D3DCCD1}">
                              <a14:hiddenFill xmlns:a14="http://schemas.microsoft.com/office/drawing/2010/main">
                                <a:solidFill>
                                  <a:srgbClr val="FFFFFF"/>
                                </a:solidFill>
                              </a14:hiddenFill>
                            </a:ext>
                          </a:extLst>
                        </pic:spPr>
                      </pic:pic>
                      <wps:wsp>
                        <wps:cNvPr id="120" name="Straight Connector 572"/>
                        <wps:cNvCnPr>
                          <a:cxnSpLocks noChangeShapeType="1"/>
                        </wps:cNvCnPr>
                        <wps:spPr bwMode="auto">
                          <a:xfrm flipH="1">
                            <a:off x="92281" y="31813"/>
                            <a:ext cx="270" cy="23162"/>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21" name="Straight Arrow Connector 573"/>
                        <wps:cNvCnPr>
                          <a:cxnSpLocks noChangeShapeType="1"/>
                        </wps:cNvCnPr>
                        <wps:spPr bwMode="auto">
                          <a:xfrm flipV="1">
                            <a:off x="65532" y="48085"/>
                            <a:ext cx="26431" cy="127"/>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122" name="TextBox 18"/>
                        <wps:cNvSpPr txBox="1">
                          <a:spLocks noChangeArrowheads="1"/>
                        </wps:cNvSpPr>
                        <wps:spPr bwMode="auto">
                          <a:xfrm>
                            <a:off x="68197" y="45241"/>
                            <a:ext cx="18826" cy="30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ERAB Setup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123" name="Oval 575"/>
                        <wps:cNvSpPr>
                          <a:spLocks noChangeArrowheads="1"/>
                        </wps:cNvSpPr>
                        <wps:spPr bwMode="auto">
                          <a:xfrm>
                            <a:off x="63769" y="52927"/>
                            <a:ext cx="3890"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124" name="Straight Arrow Connector 576"/>
                        <wps:cNvCnPr>
                          <a:cxnSpLocks noChangeShapeType="1"/>
                        </wps:cNvCnPr>
                        <wps:spPr bwMode="auto">
                          <a:xfrm>
                            <a:off x="38433" y="39322"/>
                            <a:ext cx="27051"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125" name="Straight Arrow Connector 577"/>
                        <wps:cNvCnPr>
                          <a:cxnSpLocks noChangeShapeType="1"/>
                        </wps:cNvCnPr>
                        <wps:spPr bwMode="auto">
                          <a:xfrm flipV="1">
                            <a:off x="38830" y="34607"/>
                            <a:ext cx="26448" cy="127"/>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126" name="TextBox 22"/>
                        <wps:cNvSpPr txBox="1">
                          <a:spLocks noChangeArrowheads="1"/>
                        </wps:cNvSpPr>
                        <wps:spPr bwMode="auto">
                          <a:xfrm>
                            <a:off x="41211" y="36238"/>
                            <a:ext cx="20712" cy="30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w:t>
                              </w:r>
                              <w:proofErr w:type="spellStart"/>
                              <w:r>
                                <w:rPr>
                                  <w:rFonts w:ascii="Century Gothic" w:hAnsi="Century Gothic" w:cstheme="minorBidi"/>
                                  <w:b/>
                                  <w:bCs/>
                                  <w:color w:val="000000" w:themeColor="text1"/>
                                  <w:kern w:val="24"/>
                                  <w:sz w:val="28"/>
                                  <w:szCs w:val="28"/>
                                  <w:lang w:val="fr-FR"/>
                                </w:rPr>
                                <w:t>ConnectionSetup</w:t>
                              </w:r>
                              <w:proofErr w:type="spellEnd"/>
                            </w:p>
                          </w:txbxContent>
                        </wps:txbx>
                        <wps:bodyPr rot="0" vert="horz" wrap="none" lIns="91440" tIns="45720" rIns="91440" bIns="45720" anchor="t" anchorCtr="0" upright="1">
                          <a:spAutoFit/>
                        </wps:bodyPr>
                      </wps:wsp>
                      <wps:wsp>
                        <wps:cNvPr id="127" name="TextBox 23"/>
                        <wps:cNvSpPr txBox="1">
                          <a:spLocks noChangeArrowheads="1"/>
                        </wps:cNvSpPr>
                        <wps:spPr bwMode="auto">
                          <a:xfrm>
                            <a:off x="39706" y="31159"/>
                            <a:ext cx="23239" cy="30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Connection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128" name="Oval 580"/>
                        <wps:cNvSpPr>
                          <a:spLocks noChangeArrowheads="1"/>
                        </wps:cNvSpPr>
                        <wps:spPr bwMode="auto">
                          <a:xfrm>
                            <a:off x="64023" y="44719"/>
                            <a:ext cx="3890"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129" name="Straight Arrow Connector 581"/>
                        <wps:cNvCnPr>
                          <a:cxnSpLocks noChangeShapeType="1"/>
                        </wps:cNvCnPr>
                        <wps:spPr bwMode="auto">
                          <a:xfrm flipV="1">
                            <a:off x="65484" y="51943"/>
                            <a:ext cx="26432" cy="127"/>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130" name="TextBox 26"/>
                        <wps:cNvSpPr txBox="1">
                          <a:spLocks noChangeArrowheads="1"/>
                        </wps:cNvSpPr>
                        <wps:spPr bwMode="auto">
                          <a:xfrm>
                            <a:off x="68470" y="48924"/>
                            <a:ext cx="20217" cy="30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ERAB Setup </w:t>
                              </w:r>
                              <w:proofErr w:type="spellStart"/>
                              <w:r>
                                <w:rPr>
                                  <w:rFonts w:ascii="Century Gothic" w:hAnsi="Century Gothic" w:cstheme="minorBidi"/>
                                  <w:b/>
                                  <w:bCs/>
                                  <w:color w:val="000000" w:themeColor="text1"/>
                                  <w:kern w:val="24"/>
                                  <w:sz w:val="28"/>
                                  <w:szCs w:val="28"/>
                                  <w:lang w:val="fr-FR"/>
                                </w:rPr>
                                <w:t>Response</w:t>
                              </w:r>
                              <w:proofErr w:type="spellEnd"/>
                            </w:p>
                          </w:txbxContent>
                        </wps:txbx>
                        <wps:bodyPr rot="0" vert="horz" wrap="none" lIns="91440" tIns="45720" rIns="91440" bIns="45720" anchor="t" anchorCtr="0" upright="1">
                          <a:spAutoFit/>
                        </wps:bodyPr>
                      </wps:wsp>
                      <pic:pic xmlns:pic="http://schemas.openxmlformats.org/drawingml/2006/picture">
                        <pic:nvPicPr>
                          <pic:cNvPr id="131" name="Picture 58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41195" y="26781"/>
                            <a:ext cx="19542" cy="4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2" name="Picture 58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69103" y="26622"/>
                            <a:ext cx="19304" cy="409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3" name="Picture 58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69230" y="39322"/>
                            <a:ext cx="5446" cy="50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34" name="Picture 58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54610" y="48609"/>
                            <a:ext cx="5445" cy="506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565" o:spid="_x0000_s1565" style="width:465.65pt;height:236.15pt;mso-position-horizontal-relative:char;mso-position-vertical-relative:line" coordorigin="36512,24987" coordsize="59134,299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">
                <v:line id="Straight Connector 566" o:spid="_x0000_s1566" style="position:absolute;visibility:visible;mso-wrap-style:square" from="38560,32178" to="38560,54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1Dv4cAAAADcAAAADwAAAGRycy9kb3ducmV2LnhtbERPS4vCMBC+C/sfwix401RZRKpRln2A&#10;4knrwePQjE21mZQmtvXfG0HwNh/fc5br3laipcaXjhVMxgkI4tzpkgsFx+x/NAfhA7LGyjEpuJOH&#10;9epjsMRUu4731B5CIWII+xQVmBDqVEqfG7Lox64mjtzZNRZDhE0hdYNdDLeVnCbJTFosOTYYrOnH&#10;UH493KyC9tSd9LEz2cWU211m/trN/VcqNfzsvxcgAvXhLX65NzrOn3zB85l4gVw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NQ7+HAAAAA3AAAAA8AAAAAAAAAAAAAAAAA&#10;oQIAAGRycy9kb3ducmV2LnhtbFBLBQYAAAAABAAEAPkAAACOAwAAAAA=&#10;" strokecolor="black [3213]" strokeweight="2.25pt">
                  <v:stroke joinstyle="miter"/>
                </v:line>
                <v:line id="Straight Connector 567" o:spid="_x0000_s1567" style="position:absolute;flip:x;visibility:visible;mso-wrap-style:square" from="65484,31877" to="65611,54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Eo2sIAAADcAAAADwAAAGRycy9kb3ducmV2LnhtbERP3WrCMBS+F3yHcITdaepkIp1pkcFg&#10;yMbU7QHOkmNbbE5Kktb69stg4N35+H7PthxtKwbyoXGsYLnIQBBrZxquFHx/vc43IEJENtg6JgU3&#10;ClAW08kWc+OufKThFCuRQjjkqKCOsculDLomi2HhOuLEnZ23GBP0lTQerynctvIxy9bSYsOpocaO&#10;XmrSl1NvFew//QeuDj9HvenPt4HXWvf6XamH2bh7BhFpjHfxv/vNpPnLJ/h7Jl0gi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3Eo2sIAAADcAAAADwAAAAAAAAAAAAAA&#10;AAChAgAAZHJzL2Rvd25yZXYueG1sUEsFBgAAAAAEAAQA+QAAAJADAAAAAA==&#10;" strokecolor="black [3213]" strokeweight="2.25pt">
                  <v:stroke joinstyle="miter"/>
                </v:line>
                <v:shape id="Picture 568" o:spid="_x0000_s1568" type="#_x0000_t75" style="position:absolute;left:36512;top:25685;width:3635;height:61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x9jfDAAAAA3AAAAA8AAABkcnMvZG93bnJldi54bWxET0uLwjAQvgv7H8IIexFN3UORahQR3F3w&#10;pBa8Ds30gc2kJNm2+++NIHibj+85m91oWtGT841lBctFAoK4sLrhSkF+Pc5XIHxA1thaJgX/5GG3&#10;/ZhsMNN24DP1l1CJGMI+QwV1CF0mpS9qMugXtiOOXGmdwRChq6R2OMRw08qvJEmlwYZjQ40dHWoq&#10;7pc/o+DnnOaz4Xj6lljwqU9u/b10pVKf03G/BhFoDG/xy/2r4/xlCs9n4gVy+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2N8MAAAADcAAAADwAAAAAAAAAAAAAAAACfAgAA&#10;ZHJzL2Rvd25yZXYueG1sUEsFBgAAAAAEAAQA9wAAAIwDAAAAAA==&#10;">
                  <v:imagedata r:id="rId94" o:title=""/>
                </v:shape>
                <v:shape id="Straight Arrow Connector 569" o:spid="_x0000_s1569" type="#_x0000_t32" style="position:absolute;left:39274;top:43576;width:26448;height:1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v+P8IAAADcAAAADwAAAGRycy9kb3ducmV2LnhtbERPTYvCMBC9C/sfwix4kTVVUJdqlFVZ&#10;WE+yKngdmrGp20xqE23990YQ9jaP9zmzRWtLcaPaF44VDPoJCOLM6YJzBYf998cnCB+QNZaOScGd&#10;PCzmb50Zpto1/Eu3XchFDGGfogITQpVK6TNDFn3fVcSRO7naYoiwzqWusYnhtpTDJBlLiwXHBoMV&#10;rQxlf7urVXDOy8lGbk1zTHqjy3K4LmSvvSvVfW+/piACteFf/HL/6Dh/MIHnM/ECO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Zv+P8IAAADcAAAADwAAAAAAAAAAAAAA&#10;AAChAgAAZHJzL2Rvd25yZXYueG1sUEsFBgAAAAAEAAQA+QAAAJADAAAAAA==&#10;" strokecolor="black [3213]" strokeweight="2.25pt">
                  <v:stroke endarrow="open" joinstyle="miter"/>
                </v:shape>
                <v:shape id="TextBox 14" o:spid="_x0000_s1570" type="#_x0000_t202" style="position:absolute;left:38830;top:40003;width:42434;height:309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soIsIA&#10;AADcAAAADwAAAGRycy9kb3ducmV2LnhtbESPQWvDMAyF74P9B6NCb6uTQsfI6pbSrdDDLuuyu4i1&#10;OCyWQ6w16b+fDoPdJN7Te5+2+zn25kpj7hI7KFcFGOIm+Y5bB/XH6eEJTBZkj31icnCjDPvd/d0W&#10;K58mfqfrRVqjIZwrdBBEhsra3ASKmFdpIFbtK40RRdextX7EScNjb9dF8WgjdqwNAQc6Bmq+Lz/R&#10;gYg/lLf6Nebz5/z2MoWi2WDt3HIxH57BCM3yb/67PnvFL5VWn9EJ7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eygiwgAAANwAAAAPAAAAAAAAAAAAAAAAAJgCAABkcnMvZG93&#10;bnJldi54bWxQSwUGAAAAAAQABAD1AAAAhw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RRC Connection Setup Complete</w:t>
                        </w:r>
                      </w:p>
                    </w:txbxContent>
                  </v:textbox>
                </v:shape>
                <v:shape id="Picture 571" o:spid="_x0000_s1571" type="#_x0000_t75" style="position:absolute;left:88915;top:24987;width:6731;height:61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1pInLCAAAA3AAAAA8AAABkcnMvZG93bnJldi54bWxET0uLwjAQvgv7H8IseNPUVZfdapRlQRBP&#10;PhbPYzO2ZZtJm0St/nojCN7m43vOdN6aSpzJ+dKygkE/AUGcWV1yruBvt+h9gfABWWNlmRRcycN8&#10;9taZYqrthTd03oZcxBD2KSooQqhTKX1WkEHftzVx5I7WGQwRulxqh5cYbir5kSSf0mDJsaHAmn4L&#10;yv63J6NgvB+60cHehuvFqSkP65XdN81Iqe57+zMBEagNL/HTvdRx/uAbHs/EC+TsD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9aSJywgAAANwAAAAPAAAAAAAAAAAAAAAAAJ8C&#10;AABkcnMvZG93bnJldi54bWxQSwUGAAAAAAQABAD3AAAAjgMAAAAA&#10;">
                  <v:imagedata r:id="rId99" o:title=""/>
                </v:shape>
                <v:line id="Straight Connector 572" o:spid="_x0000_s1572" style="position:absolute;flip:x;visibility:visible;mso-wrap-style:square" from="92281,31813" to="92551,54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pB/8QAAADcAAAADwAAAGRycy9kb3ducmV2LnhtbESP3WrDMAyF7wt7B6PB7lpnHZSS1S1j&#10;MBilo+vPA2i2moTFcrCdNH376aKwO4lzdM6n1Wb0rRoopiawgedZAYrYBtdwZeB8+pguQaWM7LAN&#10;TAZulGCzfpissHThygcajrlSEsKpRAN1zl2pdbI1eUyz0BGLdgnRY5Y1VtpFvEq4b/W8KBbaY8PS&#10;UGNH7zXZ32PvDWz38Qtfvn8OdtlfbgMvrO3tzpinx/HtFVSmMf+b79efTvDngi/PyAR6/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akH/xAAAANwAAAAPAAAAAAAAAAAA&#10;AAAAAKECAABkcnMvZG93bnJldi54bWxQSwUGAAAAAAQABAD5AAAAkgMAAAAA&#10;" strokecolor="black [3213]" strokeweight="2.25pt">
                  <v:stroke joinstyle="miter"/>
                </v:line>
                <v:shape id="Straight Arrow Connector 573" o:spid="_x0000_s1573" type="#_x0000_t32" style="position:absolute;left:65532;top:48085;width:26431;height:1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1IJbcIAAADcAAAADwAAAGRycy9kb3ducmV2LnhtbERPTWvCQBC9C/0PyxS8iG4M1Ep0lVYR&#10;2pNoBa9Ddsymzc7G7Griv+8Kgrd5vM+ZLztbiSs1vnSsYDxKQBDnTpdcKDj8bIZTED4ga6wck4Ib&#10;eVguXnpzzLRreUfXfShEDGGfoQITQp1J6XNDFv3I1cSRO7nGYoiwKaRusI3htpJpkkykxZJjg8Ga&#10;Vobyv/3FKvgtqvdvuTXtMRm8nT/TdSkH3U2p/mv3MQMRqAtP8cP9peP8dAz3Z+IFcvE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1IJbcIAAADcAAAADwAAAAAAAAAAAAAA&#10;AAChAgAAZHJzL2Rvd25yZXYueG1sUEsFBgAAAAAEAAQA+QAAAJADAAAAAA==&#10;" strokecolor="black [3213]" strokeweight="2.25pt">
                  <v:stroke endarrow="open" joinstyle="miter"/>
                </v:shape>
                <v:shape id="TextBox 18" o:spid="_x0000_s1574" type="#_x0000_t202" style="position:absolute;left:68197;top:45241;width:18826;height:30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mAecIA&#10;AADcAAAADwAAAGRycy9kb3ducmV2LnhtbERPzWrCQBC+C32HZYTedJPQikY3UrSF3rTWBxiyYzYm&#10;Oxuyq6Z9erdQ8DYf3++s1oNtxZV6XztWkE4TEMSl0zVXCo7fH5M5CB+QNbaOScEPeVgXT6MV5trd&#10;+Iuuh1CJGMI+RwUmhC6X0peGLPqp64gjd3K9xRBhX0nd4y2G21ZmSTKTFmuODQY72hgqm8PFKpgn&#10;dtc0i2zv7ctv+mo2W/fenZV6Hg9vSxCBhvAQ/7s/dZyfZfD3TLxAFn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eYB5wgAAANwAAAAPAAAAAAAAAAAAAAAAAJgCAABkcnMvZG93&#10;bnJldi54bWxQSwUGAAAAAAQABAD1AAAAhw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ERAB Setup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oval id="Oval 575" o:spid="_x0000_s1575" style="position:absolute;left:63769;top:52927;width:3890;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eWMQA&#10;AADcAAAADwAAAGRycy9kb3ducmV2LnhtbERPTWvCQBC9F/wPyxS8SN1oQCS6SilU21IUU72P2TEJ&#10;ZmdDdpuk/fVdQehtHu9zluveVKKlxpWWFUzGEQjizOqScwXHr9enOQjnkTVWlknBDzlYrwYPS0y0&#10;7fhAbepzEULYJaig8L5OpHRZQQbd2NbEgbvYxqAPsMmlbrAL4aaS0yiaSYMlh4YCa3opKLum30bB&#10;zODvOdp0l/f49LHb7z7jUdtulRo+9s8LEJ56/y++u990mD+N4fZMuEC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5sXljEAAAA3AAAAA8AAAAAAAAAAAAAAAAAmAIAAGRycy9k&#10;b3ducmV2LnhtbFBLBQYAAAAABAAEAPUAAACJAwAAAAA=&#10;" fillcolor="#2da2bf" strokecolor="#1f4d78 [1604]" strokeweight="1pt">
                  <v:stroke joinstyle="miter"/>
                </v:oval>
                <v:shape id="Straight Arrow Connector 576" o:spid="_x0000_s1576" type="#_x0000_t32" style="position:absolute;left:38433;top:39322;width:2705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jaEVcMAAADcAAAADwAAAGRycy9kb3ducmV2LnhtbERPS2sCMRC+C/0PYQreNFtRsVuz0oeK&#10;Hmt76HHYTHeXbiZLkq7RX28Ewdt8fM9ZrqJpRU/ON5YVPI0zEMSl1Q1XCr6/NqMFCB+QNbaWScGJ&#10;PKyKh8ESc22P/En9IVQihbDPUUEdQpdL6cuaDPqx7YgT92udwZCgq6R2eEzhppWTLJtLgw2nhho7&#10;eq+p/Dv8GwU/5/12rRsXP96mZXeOz+vFbJYpNXyMry8gAsVwF9/cO53mT6ZwfSZdIIsL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42hFXDAAAA3AAAAA8AAAAAAAAAAAAA&#10;AAAAoQIAAGRycy9kb3ducmV2LnhtbFBLBQYAAAAABAAEAPkAAACRAwAAAAA=&#10;" strokecolor="black [3213]" strokeweight="2.25pt">
                  <v:stroke startarrow="open" joinstyle="miter"/>
                </v:shape>
                <v:shape id="Straight Arrow Connector 577" o:spid="_x0000_s1577" type="#_x0000_t32" style="position:absolute;left:38830;top:34607;width:26448;height:1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kPbsMAAADcAAAADwAAAGRycy9kb3ducmV2LnhtbERPS2vCQBC+F/wPywi9iG4aUEt0FR8U&#10;2pOoBa9DdsxGs7Npdmviv+8KQm/z8T1nvuxsJW7U+NKxgrdRAoI4d7rkQsH38WP4DsIHZI2VY1Jw&#10;Jw/LRe9ljpl2Le/pdgiFiCHsM1RgQqgzKX1uyKIfuZo4cmfXWAwRNoXUDbYx3FYyTZKJtFhybDBY&#10;08ZQfj38WgWXopp+yZ1pT8lg/LNOt6UcdHelXvvdagYiUBf+xU/3p47z0zE8nokXyM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xpD27DAAAA3AAAAA8AAAAAAAAAAAAA&#10;AAAAoQIAAGRycy9kb3ducmV2LnhtbFBLBQYAAAAABAAEAPkAAACRAwAAAAA=&#10;" strokecolor="black [3213]" strokeweight="2.25pt">
                  <v:stroke endarrow="open" joinstyle="miter"/>
                </v:shape>
                <v:shape id="TextBox 22" o:spid="_x0000_s1578" type="#_x0000_t202" style="position:absolute;left:41211;top:36238;width:20712;height:309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KGesIA&#10;AADcAAAADwAAAGRycy9kb3ducmV2LnhtbERPzWrCQBC+C32HZQq96SahikY3UqyF3tpGH2DIjtmY&#10;7GzIrpr26d1Cobf5+H5nsx1tJ640+MaxgnSWgCCunG64VnA8vE2XIHxA1tg5JgXf5GFbPEw2mGt3&#10;4y+6lqEWMYR9jgpMCH0upa8MWfQz1xNH7uQGiyHCoZZ6wFsMt53MkmQhLTYcGwz2tDNUteXFKlgm&#10;9qNtV9mnt88/6dzsXt2+Pyv19Di+rEEEGsO/+M/9ruP8bAG/z8QLZH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QoZ6wgAAANwAAAAPAAAAAAAAAAAAAAAAAJgCAABkcnMvZG93&#10;bnJldi54bWxQSwUGAAAAAAQABAD1AAAAhw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w:t>
                        </w:r>
                        <w:proofErr w:type="spellStart"/>
                        <w:r>
                          <w:rPr>
                            <w:rFonts w:ascii="Century Gothic" w:hAnsi="Century Gothic" w:cstheme="minorBidi"/>
                            <w:b/>
                            <w:bCs/>
                            <w:color w:val="000000" w:themeColor="text1"/>
                            <w:kern w:val="24"/>
                            <w:sz w:val="28"/>
                            <w:szCs w:val="28"/>
                            <w:lang w:val="fr-FR"/>
                          </w:rPr>
                          <w:t>ConnectionSetup</w:t>
                        </w:r>
                        <w:proofErr w:type="spellEnd"/>
                      </w:p>
                    </w:txbxContent>
                  </v:textbox>
                </v:shape>
                <v:shape id="TextBox 23" o:spid="_x0000_s1579" type="#_x0000_t202" style="position:absolute;left:39706;top:31159;width:23239;height:309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4j4cIA&#10;AADcAAAADwAAAGRycy9kb3ducmV2LnhtbERPzWrCQBC+F/oOywjezMag1sasUrRCb7a2DzBkx2xM&#10;djZkV0379N2C0Nt8fL9TbAbbiiv1vnasYJqkIIhLp2uuFHx97idLED4ga2wdk4Jv8rBZPz4UmGt3&#10;4w+6HkMlYgj7HBWYELpcSl8asugT1xFH7uR6iyHCvpK6x1sMt63M0nQhLdYcGwx2tDVUNseLVbBM&#10;7aFpnrN3b2c/07nZ7txrd1ZqPBpeViACDeFffHe/6Tg/e4K/Z+IFcv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DiPhwgAAANwAAAAPAAAAAAAAAAAAAAAAAJgCAABkcnMvZG93&#10;bnJldi54bWxQSwUGAAAAAAQABAD1AAAAhw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RRC Connection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oval id="Oval 580" o:spid="_x0000_s1580" style="position:absolute;left:64023;top:44719;width:3890;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jMKccA&#10;AADcAAAADwAAAGRycy9kb3ducmV2LnhtbESPT2vCQBDF7wW/wzJCL1I3KkhJXaUI9o+Ipba9T7Nj&#10;EszOhuw2iX565yD0NsN7895vFqveVaqlJpSeDUzGCSjizNuScwPfX5uHR1AhIlusPJOBMwVYLQd3&#10;C0yt7/iT2kPMlYRwSNFAEWOdah2yghyGsa+JRTv6xmGUtcm1bbCTcFfpaZLMtcOSpaHAmtYFZafD&#10;nzMwd3j5TV664/vsZ7v/2O9mo7Z9NeZ+2D8/gYrUx3/z7frNCv5UaOUZmUAv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DIzCnHAAAA3AAAAA8AAAAAAAAAAAAAAAAAmAIAAGRy&#10;cy9kb3ducmV2LnhtbFBLBQYAAAAABAAEAPUAAACMAwAAAAA=&#10;" fillcolor="#2da2bf" strokecolor="#1f4d78 [1604]" strokeweight="1pt">
                  <v:stroke joinstyle="miter"/>
                </v:oval>
                <v:shape id="Straight Arrow Connector 581" o:spid="_x0000_s1581" type="#_x0000_t32" style="position:absolute;left:65484;top:51943;width:26432;height:1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Y4QxsMAAADcAAAADwAAAGRycy9kb3ducmV2LnhtbERPPWvDMBDdA/0P4grdEtkeSupECYlL&#10;oVMhSTtkO6yLpdg6GUt13H8fFQrd7vE+b72dXCdGGoL1rCBfZCCIa68tNwo+T2/zJYgQkTV2nknB&#10;DwXYbh5mayy1v/GBxmNsRArhUKICE2NfShlqQw7DwvfEibv4wWFMcGikHvCWwl0niyx7lg4tpwaD&#10;PVWG6vb47RRU+6+8tZfpPH4czq8yu1ptTlapp8dptwIRaYr/4j/3u07zixf4fSZdID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OEMbDAAAA3AAAAA8AAAAAAAAAAAAA&#10;AAAAoQIAAGRycy9kb3ducmV2LnhtbFBLBQYAAAAABAAEAPkAAACRAwAAAAA=&#10;" strokecolor="black [3213]" strokeweight="2.25pt">
                  <v:stroke startarrow="open" joinstyle="miter"/>
                </v:shape>
                <v:shape id="TextBox 26" o:spid="_x0000_s1582" type="#_x0000_t202" style="position:absolute;left:68470;top:48924;width:20217;height:309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4tSMUA&#10;AADcAAAADwAAAGRycy9kb3ducmV2LnhtbESPzW7CQAyE75X6DitX4lY20BZByoIQBam38vcAVtZk&#10;02S9UXaB0KevD5V6szXjmc/zZe8bdaUuVoENjIYZKOIi2IpLA6fj9nkKKiZki01gMnCnCMvF48Mc&#10;cxtuvKfrIZVKQjjmaMCl1OZax8KRxzgMLbFo59B5TLJ2pbYd3iTcN3qcZRPtsWJpcNjS2lFRHy7e&#10;wDTzX3U9G++if/0Zvbn1R9i038YMnvrVO6hEffo3/11/WsF/EXx5Rib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Pi1IxQAAANwAAAAPAAAAAAAAAAAAAAAAAJgCAABkcnMv&#10;ZG93bnJldi54bWxQSwUGAAAAAAQABAD1AAAAig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ERAB Setup </w:t>
                        </w:r>
                        <w:proofErr w:type="spellStart"/>
                        <w:r>
                          <w:rPr>
                            <w:rFonts w:ascii="Century Gothic" w:hAnsi="Century Gothic" w:cstheme="minorBidi"/>
                            <w:b/>
                            <w:bCs/>
                            <w:color w:val="000000" w:themeColor="text1"/>
                            <w:kern w:val="24"/>
                            <w:sz w:val="28"/>
                            <w:szCs w:val="28"/>
                            <w:lang w:val="fr-FR"/>
                          </w:rPr>
                          <w:t>Response</w:t>
                        </w:r>
                        <w:proofErr w:type="spellEnd"/>
                      </w:p>
                    </w:txbxContent>
                  </v:textbox>
                </v:shape>
                <v:shape id="Picture 583" o:spid="_x0000_s1583" type="#_x0000_t75" style="position:absolute;left:41195;top:26781;width:19542;height:40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jMh3CAAAA3AAAAA8AAABkcnMvZG93bnJldi54bWxET9tqAjEQfRf6D2EKfXOztkVka5RiXSgI&#10;im4/YNjMXuhmEpLobv/eFAp9m8O5zno7mUHcyIfesoJFloMgrq3uuVXwVZXzFYgQkTUOlknBDwXY&#10;bh5mayy0HflMt0tsRQrhUKCCLkZXSBnqjgyGzDrixDXWG4wJ+lZqj2MKN4N8zvOlNNhzaujQ0a6j&#10;+vtyNQq0M353aPevQ3U8uY/VsSkb3Sj19Di9v4GINMV/8Z/7U6f5Lwv4fSZdIDd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IozIdwgAAANwAAAAPAAAAAAAAAAAAAAAAAJ8C&#10;AABkcnMvZG93bnJldi54bWxQSwUGAAAAAAQABAD3AAAAjgMAAAAA&#10;">
                  <v:imagedata r:id="rId96" o:title=""/>
                </v:shape>
                <v:shape id="Picture 584" o:spid="_x0000_s1584" type="#_x0000_t75" style="position:absolute;left:69103;top:26622;width:19304;height:40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dXef3CAAAA3AAAAA8AAABkcnMvZG93bnJldi54bWxET01rwkAQvQv9D8sUejOb2mJLmlVEUBRz&#10;aSw9D9npJpidDdnVxH/vFgRv83ifky9H24oL9b5xrOA1SUEQV043bBT8HDfTTxA+IGtsHZOCK3lY&#10;Lp4mOWbaDfxNlzIYEUPYZ6igDqHLpPRVTRZ94jriyP253mKIsDdS9zjEcNvKWZrOpcWGY0ONHa1r&#10;qk7l2SrYF4RraZrfj+PpfCjfTbFd6Uqpl+dx9QUi0Bge4rt7p+P8txn8PxMvkIsb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3V3n9wgAAANwAAAAPAAAAAAAAAAAAAAAAAJ8C&#10;AABkcnMvZG93bnJldi54bWxQSwUGAAAAAAQABAD3AAAAjgMAAAAA&#10;">
                  <v:imagedata r:id="rId100" o:title=""/>
                </v:shape>
                <v:shape id="Picture 585" o:spid="_x0000_s1585" type="#_x0000_t75" style="position:absolute;left:69230;top:39322;width:5446;height:50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kep+TDAAAA3AAAAA8AAABkcnMvZG93bnJldi54bWxET01rwkAQvQv9D8sIvenGBKVEV5GiYHvQ&#10;1gp6HLLTJDQ7G7JbE/31riB4m8f7nNmiM5U4U+NKywpGwwgEcWZ1ybmCw8968AbCeWSNlWVScCEH&#10;i/lLb4apti1/03nvcxFC2KWooPC+TqV0WUEG3dDWxIH7tY1BH2CTS91gG8JNJeMomkiDJYeGAmt6&#10;Lyj72/8bBZ52Zbw6tdvkc5l/fK2vZuyOsVKv/W45BeGp80/xw73RYX6SwP2ZcIGc3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aR6n5MMAAADcAAAADwAAAAAAAAAAAAAAAACf&#10;AgAAZHJzL2Rvd25yZXYueG1sUEsFBgAAAAAEAAQA9wAAAI8DAAAAAA==&#10;">
                  <v:imagedata r:id="rId22" o:title=""/>
                </v:shape>
                <v:shape id="Picture 586" o:spid="_x0000_s1586" type="#_x0000_t75" style="position:absolute;left:54610;top:48609;width:5445;height:50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b3P5DDAAAA3AAAAA8AAABkcnMvZG93bnJldi54bWxET0trwkAQvgv9D8sIvenGqEVSVxFRaD1o&#10;fUB7HLLTJDQ7G7JbE/31riB4m4/vOdN5a0pxptoVlhUM+hEI4tTqgjMFp+O6NwHhPLLG0jIpuJCD&#10;+eylM8VE24b3dD74TIQQdgkqyL2vEildmpNB17cVceB+bW3QB1hnUtfYhHBTyjiK3qTBgkNDjhUt&#10;c0r/Dv9GgaddEa9+mu1ws8g+v9ZXM3bfsVKv3XbxDsJT65/ih/tDh/nDEdyfCRfI2Q0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vc/kMMAAADcAAAADwAAAAAAAAAAAAAAAACf&#10;AgAAZHJzL2Rvd25yZXYueG1sUEsFBgAAAAAEAAQA9wAAAI8DAAAAAA==&#10;">
                  <v:imagedata r:id="rId22" o:title=""/>
                </v:shape>
                <w10:anchorlock/>
              </v:group>
            </w:pict>
          </mc:Fallback>
        </mc:AlternateContent>
      </w:r>
    </w:p>
    <w:p w:rsidR="00640872" w:rsidRDefault="00640872" w:rsidP="00640872">
      <w:pPr>
        <w:rPr>
          <w:b/>
          <w:bCs/>
          <w:lang w:val="fr-FR"/>
        </w:rPr>
      </w:pPr>
    </w:p>
    <w:p w:rsidR="00640872" w:rsidRPr="005525A7" w:rsidRDefault="00640872" w:rsidP="00640872">
      <w:pPr>
        <w:rPr>
          <w:bCs/>
        </w:rPr>
      </w:pPr>
      <w:r w:rsidRPr="005525A7">
        <w:rPr>
          <w:bCs/>
          <w:i/>
          <w:iCs/>
        </w:rPr>
        <w:t xml:space="preserve">Call Setup Success Rate = </w:t>
      </w:r>
      <w:proofErr w:type="spellStart"/>
      <w:r w:rsidRPr="005525A7">
        <w:rPr>
          <w:bCs/>
          <w:i/>
          <w:iCs/>
        </w:rPr>
        <w:t>ERAB_Setup_Sucess</w:t>
      </w:r>
      <w:proofErr w:type="spellEnd"/>
      <w:r w:rsidRPr="005525A7">
        <w:rPr>
          <w:bCs/>
          <w:i/>
          <w:iCs/>
        </w:rPr>
        <w:t xml:space="preserve"> (All) *</w:t>
      </w:r>
      <w:proofErr w:type="spellStart"/>
      <w:r w:rsidRPr="005525A7">
        <w:rPr>
          <w:bCs/>
          <w:i/>
          <w:iCs/>
        </w:rPr>
        <w:t>RRC_Setup</w:t>
      </w:r>
      <w:proofErr w:type="spellEnd"/>
      <w:r w:rsidRPr="005525A7">
        <w:rPr>
          <w:bCs/>
          <w:i/>
          <w:iCs/>
        </w:rPr>
        <w:t xml:space="preserve"> Success (All)</w:t>
      </w:r>
      <w:r w:rsidRPr="00640872">
        <w:rPr>
          <w:bCs/>
        </w:rPr>
        <w:t xml:space="preserve"> </w:t>
      </w:r>
    </w:p>
    <w:p w:rsidR="00640872" w:rsidRPr="00B812A6" w:rsidRDefault="00533AA4" w:rsidP="00640872">
      <w:pPr>
        <w:rPr>
          <w:b/>
        </w:rPr>
      </w:pPr>
      <w:r>
        <w:rPr>
          <w:b/>
        </w:rPr>
        <w:t>Call Drop Rate</w:t>
      </w:r>
    </w:p>
    <w:p w:rsidR="00640872" w:rsidRPr="005525A7" w:rsidRDefault="00640872" w:rsidP="00640872">
      <w:pPr>
        <w:rPr>
          <w:bCs/>
        </w:rPr>
      </w:pPr>
      <w:r w:rsidRPr="005525A7">
        <w:rPr>
          <w:bCs/>
        </w:rPr>
        <w:t xml:space="preserve">This KPI can be used to evaluate the call drop rate of all services in a cell or a cluster, including VoIP service. This KPI measures abnormal release at the </w:t>
      </w:r>
      <w:proofErr w:type="spellStart"/>
      <w:r w:rsidRPr="005525A7">
        <w:rPr>
          <w:bCs/>
        </w:rPr>
        <w:t>eNodeB</w:t>
      </w:r>
      <w:proofErr w:type="spellEnd"/>
      <w:r w:rsidRPr="005525A7">
        <w:rPr>
          <w:bCs/>
        </w:rPr>
        <w:t>.</w:t>
      </w:r>
    </w:p>
    <w:p w:rsidR="00640872" w:rsidRDefault="002A30DE" w:rsidP="00640872">
      <w:pPr>
        <w:rPr>
          <w:b/>
          <w:bCs/>
          <w:lang w:val="fr-FR"/>
        </w:rPr>
      </w:pPr>
      <w:r>
        <w:rPr>
          <w:b/>
          <w:bCs/>
          <w:noProof/>
          <w:lang w:eastAsia="zh-CN"/>
        </w:rPr>
        <mc:AlternateContent>
          <mc:Choice Requires="wpg">
            <w:drawing>
              <wp:inline distT="0" distB="0" distL="0" distR="0">
                <wp:extent cx="4257675" cy="2501900"/>
                <wp:effectExtent l="0" t="0" r="3810" b="22860"/>
                <wp:docPr id="103" name="Group 5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57675" cy="2501900"/>
                          <a:chOff x="48958" y="28908"/>
                          <a:chExt cx="42577" cy="25019"/>
                        </a:xfrm>
                      </wpg:grpSpPr>
                      <wps:wsp>
                        <wps:cNvPr id="104" name="Straight Connector 588"/>
                        <wps:cNvCnPr>
                          <a:cxnSpLocks noChangeShapeType="1"/>
                        </wps:cNvCnPr>
                        <wps:spPr bwMode="auto">
                          <a:xfrm>
                            <a:off x="55387" y="36369"/>
                            <a:ext cx="0" cy="17558"/>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05" name="Straight Connector 589"/>
                        <wps:cNvCnPr>
                          <a:cxnSpLocks noChangeShapeType="1"/>
                        </wps:cNvCnPr>
                        <wps:spPr bwMode="auto">
                          <a:xfrm>
                            <a:off x="82438" y="36068"/>
                            <a:ext cx="143" cy="17859"/>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06" name="Straight Arrow Connector 590"/>
                        <wps:cNvCnPr>
                          <a:cxnSpLocks noChangeShapeType="1"/>
                        </wps:cNvCnPr>
                        <wps:spPr bwMode="auto">
                          <a:xfrm>
                            <a:off x="55483" y="43973"/>
                            <a:ext cx="27098" cy="0"/>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107" name="TextBox 33"/>
                        <wps:cNvSpPr txBox="1">
                          <a:spLocks noChangeArrowheads="1"/>
                        </wps:cNvSpPr>
                        <wps:spPr bwMode="auto">
                          <a:xfrm>
                            <a:off x="57403" y="39525"/>
                            <a:ext cx="22600" cy="30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ERAB Release Indication</w:t>
                              </w:r>
                            </w:p>
                          </w:txbxContent>
                        </wps:txbx>
                        <wps:bodyPr rot="0" vert="horz" wrap="none" lIns="91440" tIns="45720" rIns="91440" bIns="45720" anchor="t" anchorCtr="0" upright="1">
                          <a:spAutoFit/>
                        </wps:bodyPr>
                      </wps:wsp>
                      <pic:pic xmlns:pic="http://schemas.openxmlformats.org/drawingml/2006/picture">
                        <pic:nvPicPr>
                          <pic:cNvPr id="108" name="Picture 59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48958" y="29178"/>
                            <a:ext cx="12192" cy="6842"/>
                          </a:xfrm>
                          <a:prstGeom prst="rect">
                            <a:avLst/>
                          </a:prstGeom>
                          <a:noFill/>
                          <a:extLst>
                            <a:ext uri="{909E8E84-426E-40DD-AFC4-6F175D3DCCD1}">
                              <a14:hiddenFill xmlns:a14="http://schemas.microsoft.com/office/drawing/2010/main">
                                <a:solidFill>
                                  <a:srgbClr val="FFFFFF"/>
                                </a:solidFill>
                              </a14:hiddenFill>
                            </a:ext>
                          </a:extLst>
                        </pic:spPr>
                      </pic:pic>
                      <wps:wsp>
                        <wps:cNvPr id="109" name="Oval 593"/>
                        <wps:cNvSpPr>
                          <a:spLocks noChangeArrowheads="1"/>
                        </wps:cNvSpPr>
                        <wps:spPr bwMode="auto">
                          <a:xfrm>
                            <a:off x="80629" y="45243"/>
                            <a:ext cx="3889"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pic:pic xmlns:pic="http://schemas.openxmlformats.org/drawingml/2006/picture">
                        <pic:nvPicPr>
                          <pic:cNvPr id="110" name="Picture 59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79216" y="28908"/>
                            <a:ext cx="6731" cy="673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1" name="Picture 59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59912" y="30638"/>
                            <a:ext cx="19304" cy="409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2" name="Picture 59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85947" y="40909"/>
                            <a:ext cx="5588" cy="589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587" o:spid="_x0000_s1587" style="width:335.25pt;height:197pt;mso-position-horizontal-relative:char;mso-position-vertical-relative:line" coordorigin="48958,28908" coordsize="42577,2501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">
                <v:line id="Straight Connector 588" o:spid="_x0000_s1588" style="position:absolute;visibility:visible;mso-wrap-style:square" from="55387,36369" to="55387,539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l5PMEAAADcAAAADwAAAGRycy9kb3ducmV2LnhtbERPS4vCMBC+L/gfwgje1lSRZalGER+g&#10;eFrrwePQjE21mZQmtvXfm4WFvc3H95zFqreVaKnxpWMFk3ECgjh3uuRCwSXbf36D8AFZY+WYFLzI&#10;w2o5+Fhgql3HP9SeQyFiCPsUFZgQ6lRKnxuy6MeuJo7czTUWQ4RNIXWDXQy3lZwmyZe0WHJsMFjT&#10;xlD+OD+tgvbaXfWlM9ndlMdTZnbt4bWVSo2G/XoOIlAf/sV/7oOO85MZ/D4TL5DL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WiXk8wQAAANwAAAAPAAAAAAAAAAAAAAAA&#10;AKECAABkcnMvZG93bnJldi54bWxQSwUGAAAAAAQABAD5AAAAjwMAAAAA&#10;" strokecolor="black [3213]" strokeweight="2.25pt">
                  <v:stroke joinstyle="miter"/>
                </v:line>
                <v:line id="Straight Connector 589" o:spid="_x0000_s1589" style="position:absolute;visibility:visible;mso-wrap-style:square" from="82438,36068" to="82581,539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Xcp8EAAADcAAAADwAAAGRycy9kb3ducmV2LnhtbERPS4vCMBC+L/gfwgje1lTBZalGER+g&#10;eFrrwePQjE21mZQmtvXfm4WFvc3H95zFqreVaKnxpWMFk3ECgjh3uuRCwSXbf36D8AFZY+WYFLzI&#10;w2o5+Fhgql3HP9SeQyFiCPsUFZgQ6lRKnxuy6MeuJo7czTUWQ4RNIXWDXQy3lZwmyZe0WHJsMFjT&#10;xlD+OD+tgvbaXfWlM9ndlMdTZnbt4bWVSo2G/XoOIlAf/sV/7oOO85MZ/D4TL5DL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5xdynwQAAANwAAAAPAAAAAAAAAAAAAAAA&#10;AKECAABkcnMvZG93bnJldi54bWxQSwUGAAAAAAQABAD5AAAAjwMAAAAA&#10;" strokecolor="black [3213]" strokeweight="2.25pt">
                  <v:stroke joinstyle="miter"/>
                </v:line>
                <v:shape id="Straight Arrow Connector 590" o:spid="_x0000_s1590" type="#_x0000_t32" style="position:absolute;left:55483;top:43973;width:2709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ACOMQAAADcAAAADwAAAGRycy9kb3ducmV2LnhtbERPTWvCQBC9F/wPywje6sZIRdNsgrYU&#10;eqpo66G3ITsm0exsyK4x9dd3hUJv83ifk+aDaURPnastK5hNIxDEhdU1lwq+Pt8elyCcR9bYWCYF&#10;P+Qgz0YPKSbaXnlH/d6XIoSwS1BB5X2bSOmKigy6qW2JA3e0nUEfYFdK3eE1hJtGxlG0kAZrDg0V&#10;tvRSUXHeX4wC6rcf8+Gy2nw/7byN9eF1e1relJqMh/UzCE+D/xf/ud91mB8t4P5MuEBm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AAI4xAAAANwAAAAPAAAAAAAAAAAA&#10;AAAAAKECAABkcnMvZG93bnJldi54bWxQSwUGAAAAAAQABAD5AAAAkgMAAAAA&#10;" strokecolor="black [3213]" strokeweight="2.25pt">
                  <v:stroke endarrow="open" joinstyle="miter"/>
                </v:shape>
                <v:shape id="TextBox 33" o:spid="_x0000_s1591" type="#_x0000_t202" style="position:absolute;left:57403;top:39525;width:22600;height:309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t/gcIA&#10;AADcAAAADwAAAGRycy9kb3ducmV2LnhtbERP22oCMRB9F/oPYQq+aaKotVujFC/QN1vbDxg20812&#10;N5NlE3X1601B8G0O5zqLVedqcaI2lJ41jIYKBHHuTcmFhp/v3WAOIkRkg7Vn0nChAKvlU2+BmfFn&#10;/qLTIRYihXDIUIONscmkDLklh2HoG+LE/frWYUywLaRp8ZzCXS3HSs2kw5JTg8WG1pby6nB0GubK&#10;7avqdfwZ3OQ6mtr1xm+bP637z937G4hIXXyI7+4Pk+arF/h/Jl0gl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u3+BwgAAANwAAAAPAAAAAAAAAAAAAAAAAJgCAABkcnMvZG93&#10;bnJldi54bWxQSwUGAAAAAAQABAD1AAAAhw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ERAB Release Indication</w:t>
                        </w:r>
                      </w:p>
                    </w:txbxContent>
                  </v:textbox>
                </v:shape>
                <v:shape id="Picture 592" o:spid="_x0000_s1592" type="#_x0000_t75" style="position:absolute;left:48958;top:29178;width:12192;height:68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VG7jvHAAAA3AAAAA8AAABkcnMvZG93bnJldi54bWxEj0FLw0AQhe+C/2EZwYu0G0srGrstIhWk&#10;0IqpQo9jdkyC2dk0u6bbf985CN5meG/e+2a+TK5VA/Wh8WzgdpyBIi69bbgy8LF7Gd2DChHZYuuZ&#10;DJwowHJxeTHH3Pojv9NQxEpJCIccDdQxdrnWoazJYRj7jli0b987jLL2lbY9HiXctXqSZXfaYcPS&#10;UGNHzzWVP8WvMzC5KWZJH8pm9bmeboeHt33afO2Nub5KT4+gIqX4b/67frWCnwmtPCMT6MUZ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VG7jvHAAAA3AAAAA8AAAAAAAAAAAAA&#10;AAAAnwIAAGRycy9kb3ducmV2LnhtbFBLBQYAAAAABAAEAPcAAACTAwAAAAA=&#10;">
                  <v:imagedata r:id="rId95" o:title=""/>
                </v:shape>
                <v:oval id="Oval 593" o:spid="_x0000_s1593" style="position:absolute;left:80629;top:45243;width:3889;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E10sQA&#10;AADcAAAADwAAAGRycy9kb3ducmV2LnhtbERP22rCQBB9F/yHZYS+FN1tBdHoKqXQ2paieHsfs2MS&#10;mp0N2TVJ+/XdQsG3OZzrLFadLUVDtS8ca3gYKRDEqTMFZxqOh5fhFIQPyAZLx6Thmzyslv3eAhPj&#10;Wt5Rsw+ZiCHsE9SQh1AlUvo0J4t+5CriyF1cbTFEWGfS1NjGcFvKR6Um0mLBsSHHip5zSr/2V6th&#10;YvHnrF7by/v49LHZbj7H902z1vpu0D3NQQTqwk38734zcb6awd8z8QK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xNdLEAAAA3AAAAA8AAAAAAAAAAAAAAAAAmAIAAGRycy9k&#10;b3ducmV2LnhtbFBLBQYAAAAABAAEAPUAAACJAwAAAAA=&#10;" fillcolor="#2da2bf" strokecolor="#1f4d78 [1604]" strokeweight="1pt">
                  <v:stroke joinstyle="miter"/>
                </v:oval>
                <v:shape id="Picture 594" o:spid="_x0000_s1594" type="#_x0000_t75" style="position:absolute;left:79216;top:28908;width:6731;height:67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Ti+/FAAAA3AAAAA8AAABkcnMvZG93bnJldi54bWxEj09rwkAQxe+FfodlBG9145+WkrpKEQTx&#10;ZFU8j9lpEszOJrurxn76zqHQ2wzvzXu/mS9716gbhVh7NjAeZaCIC29rLg0cD+uXd1AxIVtsPJOB&#10;B0VYLp6f5phbf+cvuu1TqSSEY44GqpTaXOtYVOQwjnxLLNq3Dw6TrKHUNuBdwl2jJ1n2ph3WLA0V&#10;trSqqLjsr87A62kaZmf/M92tr1193m39qetmxgwH/ecHqER9+jf/XW+s4I8FX56RCfTi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sU4vvxQAAANwAAAAPAAAAAAAAAAAAAAAA&#10;AJ8CAABkcnMvZG93bnJldi54bWxQSwUGAAAAAAQABAD3AAAAkQMAAAAA&#10;">
                  <v:imagedata r:id="rId99" o:title=""/>
                </v:shape>
                <v:shape id="Picture 595" o:spid="_x0000_s1595" type="#_x0000_t75" style="position:absolute;left:59912;top:30638;width:19304;height:40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wu+rBAAAA3AAAAA8AAABkcnMvZG93bnJldi54bWxET01rwkAQvRf8D8sI3ppNRFqJWUUExVIv&#10;jaXnITtugtnZkF2T9N93C4Xe5vE+p9hNthUD9b5xrCBLUhDEldMNGwWf1+PzGoQPyBpbx6Tgmzzs&#10;trOnAnPtRv6goQxGxBD2OSqoQ+hyKX1Vk0WfuI44cjfXWwwR9kbqHscYblu5TNMXabHh2FBjR4ea&#10;qnv5sAreLoQHaZqv1+v98V6uzOW015VSi/m034AINIV/8Z/7rOP8LIPfZ+IFcvs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wwu+rBAAAA3AAAAA8AAAAAAAAAAAAAAAAAnwIA&#10;AGRycy9kb3ducmV2LnhtbFBLBQYAAAAABAAEAPcAAACNAwAAAAA=&#10;">
                  <v:imagedata r:id="rId100" o:title=""/>
                </v:shape>
                <v:shape id="Picture 596" o:spid="_x0000_s1596" type="#_x0000_t75" style="position:absolute;left:85947;top:40909;width:5588;height:58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5ohnLCAAAA3AAAAA8AAABkcnMvZG93bnJldi54bWxET9uKwjAQfRf8hzCCb5oqWKQaxQuiyMKy&#10;Kj4PzdhWm0ltotb9+s3Cwr7N4VxnOm9MKZ5Uu8KygkE/AkGcWl1wpuB03PTGIJxH1lhaJgVvcjCf&#10;tVtTTLR98Rc9Dz4TIYRdggpy76tESpfmZND1bUUcuIutDfoA60zqGl8h3JRyGEWxNFhwaMixolVO&#10;6e3wMAq+6fqxXTzGaJv1Usbnz30sR3elup1mMQHhqfH/4j/3Tof5gyH8PhMukLM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uaIZywgAAANwAAAAPAAAAAAAAAAAAAAAAAJ8C&#10;AABkcnMvZG93bnJldi54bWxQSwUGAAAAAAQABAD3AAAAjgMAAAAA&#10;">
                  <v:imagedata r:id="rId20" o:title=""/>
                </v:shape>
                <w10:anchorlock/>
              </v:group>
            </w:pict>
          </mc:Fallback>
        </mc:AlternateContent>
      </w:r>
    </w:p>
    <w:p w:rsidR="00640872" w:rsidRPr="00B27C20" w:rsidRDefault="00640872" w:rsidP="00B27C20">
      <w:r w:rsidRPr="00B27C20">
        <w:rPr>
          <w:i/>
          <w:iCs/>
        </w:rPr>
        <w:t xml:space="preserve">Call Drop Rate = </w:t>
      </w:r>
      <w:proofErr w:type="spellStart"/>
      <w:r w:rsidRPr="00B27C20">
        <w:rPr>
          <w:i/>
          <w:iCs/>
        </w:rPr>
        <w:t>ERAB_Abnormal</w:t>
      </w:r>
      <w:proofErr w:type="spellEnd"/>
      <w:r w:rsidRPr="00B27C20">
        <w:rPr>
          <w:i/>
          <w:iCs/>
        </w:rPr>
        <w:t xml:space="preserve"> Release (All) / </w:t>
      </w:r>
      <w:proofErr w:type="spellStart"/>
      <w:r w:rsidRPr="00B27C20">
        <w:rPr>
          <w:i/>
          <w:iCs/>
        </w:rPr>
        <w:t>ERAB_Release</w:t>
      </w:r>
      <w:proofErr w:type="spellEnd"/>
      <w:r w:rsidRPr="00B27C20">
        <w:rPr>
          <w:i/>
          <w:iCs/>
        </w:rPr>
        <w:t xml:space="preserve"> (All) *100</w:t>
      </w:r>
      <w:r w:rsidRPr="00B27C20">
        <w:t xml:space="preserve"> </w:t>
      </w:r>
    </w:p>
    <w:p w:rsidR="00640872" w:rsidRPr="00640872" w:rsidRDefault="00533AA4" w:rsidP="00640872">
      <w:pPr>
        <w:rPr>
          <w:b/>
          <w:bCs/>
        </w:rPr>
      </w:pPr>
      <w:r>
        <w:rPr>
          <w:b/>
          <w:bCs/>
        </w:rPr>
        <w:t>Handover Success Rate</w:t>
      </w:r>
    </w:p>
    <w:p w:rsidR="00B812A6" w:rsidRPr="00B27C20" w:rsidRDefault="00640872" w:rsidP="00B27C20">
      <w:pPr>
        <w:jc w:val="both"/>
        <w:rPr>
          <w:bCs/>
        </w:rPr>
      </w:pPr>
      <w:r w:rsidRPr="005525A7">
        <w:rPr>
          <w:bCs/>
        </w:rPr>
        <w:t>This KPI can be used to evaluate the handover in success rate in a cell or a cluster. The HO includes both inter-</w:t>
      </w:r>
      <w:proofErr w:type="spellStart"/>
      <w:r w:rsidRPr="005525A7">
        <w:rPr>
          <w:bCs/>
        </w:rPr>
        <w:t>eNodeB</w:t>
      </w:r>
      <w:proofErr w:type="spellEnd"/>
      <w:r w:rsidRPr="005525A7">
        <w:rPr>
          <w:bCs/>
        </w:rPr>
        <w:t xml:space="preserve"> and intra-</w:t>
      </w:r>
      <w:proofErr w:type="spellStart"/>
      <w:r w:rsidRPr="005525A7">
        <w:rPr>
          <w:bCs/>
        </w:rPr>
        <w:t>eNodeB</w:t>
      </w:r>
      <w:proofErr w:type="spellEnd"/>
      <w:r w:rsidRPr="005525A7">
        <w:rPr>
          <w:bCs/>
        </w:rPr>
        <w:t xml:space="preserve"> scenarios.</w:t>
      </w:r>
    </w:p>
    <w:p w:rsidR="00640872" w:rsidRDefault="00533AA4" w:rsidP="00640872">
      <w:pPr>
        <w:rPr>
          <w:b/>
          <w:bCs/>
        </w:rPr>
      </w:pPr>
      <w:r>
        <w:rPr>
          <w:b/>
          <w:bCs/>
        </w:rPr>
        <w:t xml:space="preserve">Inter </w:t>
      </w:r>
      <w:proofErr w:type="spellStart"/>
      <w:r>
        <w:rPr>
          <w:b/>
          <w:bCs/>
        </w:rPr>
        <w:t>eNodeB</w:t>
      </w:r>
      <w:proofErr w:type="spellEnd"/>
      <w:r>
        <w:rPr>
          <w:b/>
          <w:bCs/>
        </w:rPr>
        <w:t xml:space="preserve"> HO Success Rate</w:t>
      </w:r>
    </w:p>
    <w:p w:rsidR="00B27C20" w:rsidRPr="00640872" w:rsidRDefault="00B27C20" w:rsidP="00640872">
      <w:pPr>
        <w:rPr>
          <w:b/>
          <w:bCs/>
        </w:rPr>
      </w:pPr>
    </w:p>
    <w:p w:rsidR="00640872" w:rsidRDefault="002A30DE" w:rsidP="00640872">
      <w:pPr>
        <w:rPr>
          <w:b/>
          <w:bCs/>
          <w:lang w:val="fr-FR"/>
        </w:rPr>
      </w:pPr>
      <w:r>
        <w:rPr>
          <w:b/>
          <w:bCs/>
          <w:noProof/>
          <w:lang w:eastAsia="zh-CN"/>
        </w:rPr>
        <mc:AlternateContent>
          <mc:Choice Requires="wpg">
            <w:drawing>
              <wp:inline distT="0" distB="0" distL="0" distR="0">
                <wp:extent cx="6168390" cy="3324860"/>
                <wp:effectExtent l="0" t="8890" r="0" b="19050"/>
                <wp:docPr id="68" name="Group 5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68390" cy="3324860"/>
                          <a:chOff x="30368" y="16986"/>
                          <a:chExt cx="87089" cy="46942"/>
                        </a:xfrm>
                      </wpg:grpSpPr>
                      <wps:wsp>
                        <wps:cNvPr id="69" name="Straight Connector 598"/>
                        <wps:cNvCnPr>
                          <a:cxnSpLocks noChangeShapeType="1"/>
                        </wps:cNvCnPr>
                        <wps:spPr bwMode="auto">
                          <a:xfrm>
                            <a:off x="32131" y="28257"/>
                            <a:ext cx="0" cy="35671"/>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0" name="Straight Connector 599"/>
                        <wps:cNvCnPr>
                          <a:cxnSpLocks noChangeShapeType="1"/>
                        </wps:cNvCnPr>
                        <wps:spPr bwMode="auto">
                          <a:xfrm>
                            <a:off x="57610" y="27955"/>
                            <a:ext cx="0" cy="35973"/>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71" name="Picture 600"/>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30368" y="18018"/>
                            <a:ext cx="4747" cy="806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60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51403" y="19970"/>
                            <a:ext cx="12208" cy="684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602"/>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78803" y="17986"/>
                            <a:ext cx="6731" cy="6731"/>
                          </a:xfrm>
                          <a:prstGeom prst="rect">
                            <a:avLst/>
                          </a:prstGeom>
                          <a:noFill/>
                          <a:extLst>
                            <a:ext uri="{909E8E84-426E-40DD-AFC4-6F175D3DCCD1}">
                              <a14:hiddenFill xmlns:a14="http://schemas.microsoft.com/office/drawing/2010/main">
                                <a:solidFill>
                                  <a:srgbClr val="FFFFFF"/>
                                </a:solidFill>
                              </a14:hiddenFill>
                            </a:ext>
                          </a:extLst>
                        </pic:spPr>
                      </pic:pic>
                      <wps:wsp>
                        <wps:cNvPr id="74" name="Straight Connector 603"/>
                        <wps:cNvCnPr>
                          <a:cxnSpLocks noChangeShapeType="1"/>
                        </wps:cNvCnPr>
                        <wps:spPr bwMode="auto">
                          <a:xfrm>
                            <a:off x="82756" y="27892"/>
                            <a:ext cx="175" cy="36036"/>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75" name="Straight Connector 604"/>
                        <wps:cNvCnPr>
                          <a:cxnSpLocks noChangeShapeType="1"/>
                        </wps:cNvCnPr>
                        <wps:spPr bwMode="auto">
                          <a:xfrm>
                            <a:off x="107981" y="27416"/>
                            <a:ext cx="0" cy="36512"/>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76" name="Picture 60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101457" y="19748"/>
                            <a:ext cx="12192" cy="6842"/>
                          </a:xfrm>
                          <a:prstGeom prst="rect">
                            <a:avLst/>
                          </a:prstGeom>
                          <a:noFill/>
                          <a:extLst>
                            <a:ext uri="{909E8E84-426E-40DD-AFC4-6F175D3DCCD1}">
                              <a14:hiddenFill xmlns:a14="http://schemas.microsoft.com/office/drawing/2010/main">
                                <a:solidFill>
                                  <a:srgbClr val="FFFFFF"/>
                                </a:solidFill>
                              </a14:hiddenFill>
                            </a:ext>
                          </a:extLst>
                        </pic:spPr>
                      </pic:pic>
                      <wps:wsp>
                        <wps:cNvPr id="77" name="Rectangle 606"/>
                        <wps:cNvSpPr>
                          <a:spLocks noChangeArrowheads="1"/>
                        </wps:cNvSpPr>
                        <wps:spPr bwMode="auto">
                          <a:xfrm>
                            <a:off x="50815" y="16986"/>
                            <a:ext cx="14399" cy="3381"/>
                          </a:xfrm>
                          <a:prstGeom prst="rect">
                            <a:avLst/>
                          </a:prstGeom>
                          <a:gradFill rotWithShape="1">
                            <a:gsLst>
                              <a:gs pos="0">
                                <a:srgbClr val="B1CBE9"/>
                              </a:gs>
                              <a:gs pos="50000">
                                <a:srgbClr val="A3C1E5"/>
                              </a:gs>
                              <a:gs pos="100000">
                                <a:srgbClr val="92B9E4"/>
                              </a:gs>
                            </a:gsLst>
                            <a:lin ang="5400000"/>
                          </a:gradFill>
                          <a:ln w="6350">
                            <a:solidFill>
                              <a:schemeClr val="accent1">
                                <a:lumMod val="100000"/>
                                <a:lumOff val="0"/>
                              </a:schemeClr>
                            </a:solidFill>
                            <a:miter lim="800000"/>
                            <a:headEnd/>
                            <a:tailEnd/>
                          </a:ln>
                        </wps:spPr>
                        <wps:txbx>
                          <w:txbxContent>
                            <w:p w:rsidR="00533AA4" w:rsidRDefault="00533AA4" w:rsidP="00640872">
                              <w:pPr>
                                <w:pStyle w:val="NormalWeb"/>
                                <w:spacing w:before="0" w:beforeAutospacing="0" w:after="0" w:afterAutospacing="0"/>
                                <w:jc w:val="center"/>
                              </w:pPr>
                              <w:proofErr w:type="spellStart"/>
                              <w:r>
                                <w:rPr>
                                  <w:rFonts w:asciiTheme="minorHAnsi" w:hAnsi="Calibri" w:cstheme="minorBidi"/>
                                  <w:b/>
                                  <w:bCs/>
                                  <w:color w:val="000000" w:themeColor="dark1"/>
                                  <w:kern w:val="24"/>
                                  <w:lang w:val="fr-FR"/>
                                </w:rPr>
                                <w:t>Serving</w:t>
                              </w:r>
                              <w:proofErr w:type="spellEnd"/>
                            </w:p>
                          </w:txbxContent>
                        </wps:txbx>
                        <wps:bodyPr rot="0" vert="horz" wrap="square" lIns="91440" tIns="45720" rIns="91440" bIns="45720" anchor="ctr" anchorCtr="0" upright="1">
                          <a:noAutofit/>
                        </wps:bodyPr>
                      </wps:wsp>
                      <wps:wsp>
                        <wps:cNvPr id="78" name="Rectangle 607"/>
                        <wps:cNvSpPr>
                          <a:spLocks noChangeArrowheads="1"/>
                        </wps:cNvSpPr>
                        <wps:spPr bwMode="auto">
                          <a:xfrm>
                            <a:off x="99885" y="16986"/>
                            <a:ext cx="14399" cy="3381"/>
                          </a:xfrm>
                          <a:prstGeom prst="rect">
                            <a:avLst/>
                          </a:prstGeom>
                          <a:gradFill rotWithShape="1">
                            <a:gsLst>
                              <a:gs pos="0">
                                <a:srgbClr val="B1CBE9"/>
                              </a:gs>
                              <a:gs pos="50000">
                                <a:srgbClr val="A3C1E5"/>
                              </a:gs>
                              <a:gs pos="100000">
                                <a:srgbClr val="92B9E4"/>
                              </a:gs>
                            </a:gsLst>
                            <a:lin ang="5400000"/>
                          </a:gradFill>
                          <a:ln w="6350">
                            <a:solidFill>
                              <a:schemeClr val="accent1">
                                <a:lumMod val="100000"/>
                                <a:lumOff val="0"/>
                              </a:schemeClr>
                            </a:solidFill>
                            <a:miter lim="800000"/>
                            <a:headEnd/>
                            <a:tailEnd/>
                          </a:ln>
                        </wps:spPr>
                        <wps:txbx>
                          <w:txbxContent>
                            <w:p w:rsidR="00533AA4" w:rsidRDefault="00533AA4" w:rsidP="00640872">
                              <w:pPr>
                                <w:pStyle w:val="NormalWeb"/>
                                <w:spacing w:before="0" w:beforeAutospacing="0" w:after="0" w:afterAutospacing="0"/>
                                <w:jc w:val="center"/>
                              </w:pPr>
                              <w:r>
                                <w:rPr>
                                  <w:rFonts w:asciiTheme="minorHAnsi" w:hAnsi="Calibri" w:cstheme="minorBidi"/>
                                  <w:b/>
                                  <w:bCs/>
                                  <w:color w:val="000000" w:themeColor="dark1"/>
                                  <w:kern w:val="24"/>
                                  <w:lang w:val="fr-FR"/>
                                </w:rPr>
                                <w:t>Target</w:t>
                              </w:r>
                            </w:p>
                          </w:txbxContent>
                        </wps:txbx>
                        <wps:bodyPr rot="0" vert="horz" wrap="square" lIns="91440" tIns="45720" rIns="91440" bIns="45720" anchor="ctr" anchorCtr="0" upright="1">
                          <a:noAutofit/>
                        </wps:bodyPr>
                      </wps:wsp>
                      <wps:wsp>
                        <wps:cNvPr id="79" name="Straight Arrow Connector 608"/>
                        <wps:cNvCnPr>
                          <a:cxnSpLocks noChangeShapeType="1"/>
                        </wps:cNvCnPr>
                        <wps:spPr bwMode="auto">
                          <a:xfrm flipV="1">
                            <a:off x="32258" y="30686"/>
                            <a:ext cx="25558" cy="127"/>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80" name="Straight Arrow Connector 609"/>
                        <wps:cNvCnPr>
                          <a:cxnSpLocks noChangeShapeType="1"/>
                        </wps:cNvCnPr>
                        <wps:spPr bwMode="auto">
                          <a:xfrm flipV="1">
                            <a:off x="57388" y="35845"/>
                            <a:ext cx="25543" cy="127"/>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81" name="Straight Arrow Connector 610"/>
                        <wps:cNvCnPr>
                          <a:cxnSpLocks noChangeShapeType="1"/>
                        </wps:cNvCnPr>
                        <wps:spPr bwMode="auto">
                          <a:xfrm flipV="1">
                            <a:off x="82931" y="40163"/>
                            <a:ext cx="25542" cy="127"/>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82" name="Straight Arrow Connector 611"/>
                        <wps:cNvCnPr>
                          <a:cxnSpLocks noChangeShapeType="1"/>
                        </wps:cNvCnPr>
                        <wps:spPr bwMode="auto">
                          <a:xfrm>
                            <a:off x="82581" y="45212"/>
                            <a:ext cx="25400"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83" name="Straight Arrow Connector 612"/>
                        <wps:cNvCnPr>
                          <a:cxnSpLocks noChangeShapeType="1"/>
                        </wps:cNvCnPr>
                        <wps:spPr bwMode="auto">
                          <a:xfrm>
                            <a:off x="57610" y="47275"/>
                            <a:ext cx="25416"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84" name="Straight Arrow Connector 613"/>
                        <wps:cNvCnPr>
                          <a:cxnSpLocks noChangeShapeType="1"/>
                        </wps:cNvCnPr>
                        <wps:spPr bwMode="auto">
                          <a:xfrm>
                            <a:off x="32131" y="49609"/>
                            <a:ext cx="25415"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85" name="Straight Arrow Connector 614"/>
                        <wps:cNvCnPr>
                          <a:cxnSpLocks noChangeShapeType="1"/>
                        </wps:cNvCnPr>
                        <wps:spPr bwMode="auto">
                          <a:xfrm flipV="1">
                            <a:off x="32273" y="53133"/>
                            <a:ext cx="74819" cy="64"/>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86" name="Straight Arrow Connector 615"/>
                        <wps:cNvCnPr>
                          <a:cxnSpLocks noChangeShapeType="1"/>
                        </wps:cNvCnPr>
                        <wps:spPr bwMode="auto">
                          <a:xfrm>
                            <a:off x="82581" y="56737"/>
                            <a:ext cx="25400"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87" name="Straight Arrow Connector 616"/>
                        <wps:cNvCnPr>
                          <a:cxnSpLocks noChangeShapeType="1"/>
                        </wps:cNvCnPr>
                        <wps:spPr bwMode="auto">
                          <a:xfrm>
                            <a:off x="57435" y="59610"/>
                            <a:ext cx="25400" cy="0"/>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88" name="TextBox 27"/>
                        <wps:cNvSpPr txBox="1">
                          <a:spLocks noChangeArrowheads="1"/>
                        </wps:cNvSpPr>
                        <wps:spPr bwMode="auto">
                          <a:xfrm>
                            <a:off x="35021" y="27637"/>
                            <a:ext cx="27944" cy="4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Measurement</w:t>
                              </w:r>
                              <w:proofErr w:type="spellEnd"/>
                              <w:r>
                                <w:rPr>
                                  <w:rFonts w:ascii="Century Gothic" w:hAnsi="Century Gothic" w:cstheme="minorBidi"/>
                                  <w:b/>
                                  <w:bCs/>
                                  <w:color w:val="000000" w:themeColor="text1"/>
                                  <w:kern w:val="24"/>
                                  <w:sz w:val="28"/>
                                  <w:szCs w:val="28"/>
                                  <w:lang w:val="fr-FR"/>
                                </w:rPr>
                                <w:t xml:space="preserve"> Report</w:t>
                              </w:r>
                            </w:p>
                          </w:txbxContent>
                        </wps:txbx>
                        <wps:bodyPr rot="0" vert="horz" wrap="none" lIns="91440" tIns="45720" rIns="91440" bIns="45720" anchor="t" anchorCtr="0" upright="1">
                          <a:spAutoFit/>
                        </wps:bodyPr>
                      </wps:wsp>
                      <wps:wsp>
                        <wps:cNvPr id="89" name="TextBox 28"/>
                        <wps:cNvSpPr txBox="1">
                          <a:spLocks noChangeArrowheads="1"/>
                        </wps:cNvSpPr>
                        <wps:spPr bwMode="auto">
                          <a:xfrm>
                            <a:off x="60769" y="33007"/>
                            <a:ext cx="26134" cy="4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Required</w:t>
                              </w:r>
                              <w:proofErr w:type="spellEnd"/>
                            </w:p>
                          </w:txbxContent>
                        </wps:txbx>
                        <wps:bodyPr rot="0" vert="horz" wrap="none" lIns="91440" tIns="45720" rIns="91440" bIns="45720" anchor="t" anchorCtr="0" upright="1">
                          <a:spAutoFit/>
                        </wps:bodyPr>
                      </wps:wsp>
                      <wps:wsp>
                        <wps:cNvPr id="90" name="TextBox 29"/>
                        <wps:cNvSpPr txBox="1">
                          <a:spLocks noChangeArrowheads="1"/>
                        </wps:cNvSpPr>
                        <wps:spPr bwMode="auto">
                          <a:xfrm>
                            <a:off x="86517" y="36369"/>
                            <a:ext cx="24933" cy="4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91" name="TextBox 30"/>
                        <wps:cNvSpPr txBox="1">
                          <a:spLocks noChangeArrowheads="1"/>
                        </wps:cNvSpPr>
                        <wps:spPr bwMode="auto">
                          <a:xfrm>
                            <a:off x="86455" y="42116"/>
                            <a:ext cx="31002" cy="4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Request</w:t>
                              </w:r>
                              <w:proofErr w:type="spellEnd"/>
                              <w:r>
                                <w:rPr>
                                  <w:rFonts w:ascii="Century Gothic" w:hAnsi="Century Gothic" w:cstheme="minorBidi"/>
                                  <w:b/>
                                  <w:bCs/>
                                  <w:color w:val="000000" w:themeColor="text1"/>
                                  <w:kern w:val="24"/>
                                  <w:sz w:val="28"/>
                                  <w:szCs w:val="28"/>
                                  <w:lang w:val="fr-FR"/>
                                </w:rPr>
                                <w:t xml:space="preserve"> ACK</w:t>
                              </w:r>
                            </w:p>
                          </w:txbxContent>
                        </wps:txbx>
                        <wps:bodyPr rot="0" vert="horz" wrap="none" lIns="91440" tIns="45720" rIns="91440" bIns="45720" anchor="t" anchorCtr="0" upright="1">
                          <a:spAutoFit/>
                        </wps:bodyPr>
                      </wps:wsp>
                      <wps:wsp>
                        <wps:cNvPr id="92" name="TextBox 31"/>
                        <wps:cNvSpPr txBox="1">
                          <a:spLocks noChangeArrowheads="1"/>
                        </wps:cNvSpPr>
                        <wps:spPr bwMode="auto">
                          <a:xfrm>
                            <a:off x="61227" y="44133"/>
                            <a:ext cx="28348" cy="4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Command</w:t>
                              </w:r>
                            </w:p>
                          </w:txbxContent>
                        </wps:txbx>
                        <wps:bodyPr rot="0" vert="horz" wrap="none" lIns="91440" tIns="45720" rIns="91440" bIns="45720" anchor="t" anchorCtr="0" upright="1">
                          <a:spAutoFit/>
                        </wps:bodyPr>
                      </wps:wsp>
                      <wps:wsp>
                        <wps:cNvPr id="93" name="TextBox 32"/>
                        <wps:cNvSpPr txBox="1">
                          <a:spLocks noChangeArrowheads="1"/>
                        </wps:cNvSpPr>
                        <wps:spPr bwMode="auto">
                          <a:xfrm>
                            <a:off x="30969" y="46500"/>
                            <a:ext cx="42298" cy="4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RRC Connection Reconfiguration</w:t>
                              </w:r>
                            </w:p>
                          </w:txbxContent>
                        </wps:txbx>
                        <wps:bodyPr rot="0" vert="horz" wrap="none" lIns="91440" tIns="45720" rIns="91440" bIns="45720" anchor="t" anchorCtr="0" upright="1">
                          <a:spAutoFit/>
                        </wps:bodyPr>
                      </wps:wsp>
                      <wps:wsp>
                        <wps:cNvPr id="94" name="TextBox 33"/>
                        <wps:cNvSpPr txBox="1">
                          <a:spLocks noChangeArrowheads="1"/>
                        </wps:cNvSpPr>
                        <wps:spPr bwMode="auto">
                          <a:xfrm>
                            <a:off x="55023" y="50543"/>
                            <a:ext cx="55154" cy="4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RRC Connection Reconfiguration Complete</w:t>
                              </w:r>
                            </w:p>
                          </w:txbxContent>
                        </wps:txbx>
                        <wps:bodyPr rot="0" vert="horz" wrap="none" lIns="91440" tIns="45720" rIns="91440" bIns="45720" anchor="t" anchorCtr="0" upright="1">
                          <a:spAutoFit/>
                        </wps:bodyPr>
                      </wps:wsp>
                      <wps:wsp>
                        <wps:cNvPr id="95" name="TextBox 34"/>
                        <wps:cNvSpPr txBox="1">
                          <a:spLocks noChangeArrowheads="1"/>
                        </wps:cNvSpPr>
                        <wps:spPr bwMode="auto">
                          <a:xfrm>
                            <a:off x="86240" y="53654"/>
                            <a:ext cx="22216" cy="4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Notify</w:t>
                              </w:r>
                              <w:proofErr w:type="spellEnd"/>
                            </w:p>
                          </w:txbxContent>
                        </wps:txbx>
                        <wps:bodyPr rot="0" vert="horz" wrap="none" lIns="91440" tIns="45720" rIns="91440" bIns="45720" anchor="t" anchorCtr="0" upright="1">
                          <a:spAutoFit/>
                        </wps:bodyPr>
                      </wps:wsp>
                      <wps:wsp>
                        <wps:cNvPr id="96" name="TextBox 35"/>
                        <wps:cNvSpPr txBox="1">
                          <a:spLocks noChangeArrowheads="1"/>
                        </wps:cNvSpPr>
                        <wps:spPr bwMode="auto">
                          <a:xfrm>
                            <a:off x="57605" y="56388"/>
                            <a:ext cx="39940" cy="43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UE </w:t>
                              </w:r>
                              <w:proofErr w:type="spellStart"/>
                              <w:r>
                                <w:rPr>
                                  <w:rFonts w:ascii="Century Gothic" w:hAnsi="Century Gothic" w:cstheme="minorBidi"/>
                                  <w:b/>
                                  <w:bCs/>
                                  <w:color w:val="000000" w:themeColor="text1"/>
                                  <w:kern w:val="24"/>
                                  <w:sz w:val="28"/>
                                  <w:szCs w:val="28"/>
                                  <w:lang w:val="fr-FR"/>
                                </w:rPr>
                                <w:t>Context</w:t>
                              </w:r>
                              <w:proofErr w:type="spellEnd"/>
                              <w:r>
                                <w:rPr>
                                  <w:rFonts w:ascii="Century Gothic" w:hAnsi="Century Gothic" w:cstheme="minorBidi"/>
                                  <w:b/>
                                  <w:bCs/>
                                  <w:color w:val="000000" w:themeColor="text1"/>
                                  <w:kern w:val="24"/>
                                  <w:sz w:val="28"/>
                                  <w:szCs w:val="28"/>
                                  <w:lang w:val="fr-FR"/>
                                </w:rPr>
                                <w:t xml:space="preserve"> Release Command</w:t>
                              </w:r>
                            </w:p>
                          </w:txbxContent>
                        </wps:txbx>
                        <wps:bodyPr rot="0" vert="horz" wrap="none" lIns="91440" tIns="45720" rIns="91440" bIns="45720" anchor="t" anchorCtr="0" upright="1">
                          <a:spAutoFit/>
                        </wps:bodyPr>
                      </wps:wsp>
                      <wps:wsp>
                        <wps:cNvPr id="97" name="Oval 626"/>
                        <wps:cNvSpPr>
                          <a:spLocks noChangeArrowheads="1"/>
                        </wps:cNvSpPr>
                        <wps:spPr bwMode="auto">
                          <a:xfrm>
                            <a:off x="106489" y="41592"/>
                            <a:ext cx="3889"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98" name="Oval 627"/>
                        <wps:cNvSpPr>
                          <a:spLocks noChangeArrowheads="1"/>
                        </wps:cNvSpPr>
                        <wps:spPr bwMode="auto">
                          <a:xfrm>
                            <a:off x="106045" y="54673"/>
                            <a:ext cx="3889"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pic:pic xmlns:pic="http://schemas.openxmlformats.org/drawingml/2006/picture">
                        <pic:nvPicPr>
                          <pic:cNvPr id="99" name="Picture 62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86407" y="20621"/>
                            <a:ext cx="15002" cy="409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0" name="Picture 62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63611" y="20510"/>
                            <a:ext cx="15017" cy="409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1" name="Picture 63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35067" y="20669"/>
                            <a:ext cx="15304" cy="4000"/>
                          </a:xfrm>
                          <a:prstGeom prst="rect">
                            <a:avLst/>
                          </a:prstGeom>
                          <a:noFill/>
                          <a:extLst>
                            <a:ext uri="{909E8E84-426E-40DD-AFC4-6F175D3DCCD1}">
                              <a14:hiddenFill xmlns:a14="http://schemas.microsoft.com/office/drawing/2010/main">
                                <a:solidFill>
                                  <a:srgbClr val="FFFFFF"/>
                                </a:solidFill>
                              </a14:hiddenFill>
                            </a:ext>
                          </a:extLst>
                        </pic:spPr>
                      </pic:pic>
                      <wps:wsp>
                        <wps:cNvPr id="102" name="Rectangle 631"/>
                        <wps:cNvSpPr>
                          <a:spLocks noChangeArrowheads="1"/>
                        </wps:cNvSpPr>
                        <wps:spPr bwMode="auto">
                          <a:xfrm>
                            <a:off x="32512" y="39084"/>
                            <a:ext cx="74882" cy="7191"/>
                          </a:xfrm>
                          <a:prstGeom prst="rect">
                            <a:avLst/>
                          </a:prstGeom>
                          <a:solidFill>
                            <a:schemeClr val="accent1">
                              <a:lumMod val="100000"/>
                              <a:lumOff val="0"/>
                            </a:schemeClr>
                          </a:solidFill>
                          <a:ln w="12700">
                            <a:solidFill>
                              <a:schemeClr val="accent1">
                                <a:lumMod val="50000"/>
                                <a:lumOff val="0"/>
                              </a:schemeClr>
                            </a:solidFill>
                            <a:miter lim="800000"/>
                            <a:headEnd/>
                            <a:tailEnd/>
                          </a:ln>
                        </wps:spPr>
                        <wps:txbx>
                          <w:txbxContent>
                            <w:p w:rsidR="00533AA4" w:rsidRDefault="00533AA4" w:rsidP="00640872">
                              <w:pPr>
                                <w:pStyle w:val="NormalWeb"/>
                                <w:spacing w:before="0" w:beforeAutospacing="0" w:after="0" w:afterAutospacing="0"/>
                                <w:jc w:val="center"/>
                              </w:pPr>
                              <w:r w:rsidRPr="00640872">
                                <w:rPr>
                                  <w:rFonts w:asciiTheme="minorHAnsi" w:hAnsi="Calibri" w:cstheme="minorBidi"/>
                                  <w:b/>
                                  <w:bCs/>
                                  <w:color w:val="FFFFFF" w:themeColor="light1"/>
                                  <w:kern w:val="24"/>
                                  <w:lang w:val="en-GB"/>
                                </w:rPr>
                                <w:t xml:space="preserve">Inter </w:t>
                              </w:r>
                              <w:proofErr w:type="spellStart"/>
                              <w:r w:rsidRPr="00640872">
                                <w:rPr>
                                  <w:rFonts w:asciiTheme="minorHAnsi" w:hAnsi="Calibri" w:cstheme="minorBidi"/>
                                  <w:b/>
                                  <w:bCs/>
                                  <w:color w:val="FFFFFF" w:themeColor="light1"/>
                                  <w:kern w:val="24"/>
                                  <w:lang w:val="en-GB"/>
                                </w:rPr>
                                <w:t>eNodeB</w:t>
                              </w:r>
                              <w:proofErr w:type="spellEnd"/>
                              <w:r w:rsidRPr="00640872">
                                <w:rPr>
                                  <w:rFonts w:asciiTheme="minorHAnsi" w:hAnsi="Calibri" w:cstheme="minorBidi"/>
                                  <w:b/>
                                  <w:bCs/>
                                  <w:color w:val="FFFFFF" w:themeColor="light1"/>
                                  <w:kern w:val="24"/>
                                  <w:lang w:val="en-GB"/>
                                </w:rPr>
                                <w:t xml:space="preserve"> HO SR=</w:t>
                              </w:r>
                              <w:r>
                                <w:rPr>
                                  <w:rFonts w:asciiTheme="minorHAnsi" w:hAnsi="Calibri" w:cstheme="minorBidi"/>
                                  <w:b/>
                                  <w:bCs/>
                                  <w:i/>
                                  <w:iCs/>
                                  <w:color w:val="FFFFFF" w:themeColor="light1"/>
                                  <w:kern w:val="24"/>
                                </w:rPr>
                                <w:t>Internal HO Success/ Internal HO Attempt *100</w:t>
                              </w:r>
                            </w:p>
                          </w:txbxContent>
                        </wps:txbx>
                        <wps:bodyPr rot="0" vert="horz" wrap="square" lIns="91440" tIns="45720" rIns="91440" bIns="45720" anchor="ctr" anchorCtr="0" upright="1">
                          <a:noAutofit/>
                        </wps:bodyPr>
                      </wps:wsp>
                    </wpg:wgp>
                  </a:graphicData>
                </a:graphic>
              </wp:inline>
            </w:drawing>
          </mc:Choice>
          <mc:Fallback>
            <w:pict>
              <v:group id="Group 597" o:spid="_x0000_s1597" style="width:485.7pt;height:261.8pt;mso-position-horizontal-relative:char;mso-position-vertical-relative:line" coordorigin="30368,16986" coordsize="87089,469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">
                <v:line id="Straight Connector 598" o:spid="_x0000_s1598" style="position:absolute;visibility:visible;mso-wrap-style:square" from="32131,28257" to="32131,63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oCGcIAAADbAAAADwAAAGRycy9kb3ducmV2LnhtbESPQYvCMBSE74L/ITzBm6Z6kLUaRdQF&#10;ZU9rPXh8NM+m2ryUJtvWf79ZWPA4zMw3zHrb20q01PjSsYLZNAFBnDtdcqHgmn1OPkD4gKyxckwK&#10;XuRhuxkO1phq1/E3tZdQiAhhn6ICE0KdSulzQxb91NXE0bu7xmKIsimkbrCLcFvJeZIspMWS44LB&#10;mvaG8uflxypob91NXzuTPUx5/srMsT29DlKp8ajfrUAE6sM7/N8+aQWLJfx9iT9Abn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boCGcIAAADbAAAADwAAAAAAAAAAAAAA&#10;AAChAgAAZHJzL2Rvd25yZXYueG1sUEsFBgAAAAAEAAQA+QAAAJADAAAAAA==&#10;" strokecolor="black [3213]" strokeweight="2.25pt">
                  <v:stroke joinstyle="miter"/>
                </v:line>
                <v:line id="Straight Connector 599" o:spid="_x0000_s1599" style="position:absolute;visibility:visible;mso-wrap-style:square" from="57610,27955" to="57610,63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k9Wb8AAADbAAAADwAAAGRycy9kb3ducmV2LnhtbERPPW/CMBDdkfgP1iGxgQMDoIBBVQGJ&#10;igmSgfEUH3Ha+BzFJgn/vh4qdXx637vDYGvRUesrxwoW8wQEceF0xaWCPDvPNiB8QNZYOyYFb/Jw&#10;2I9HO0y16/lG3T2UIoawT1GBCaFJpfSFIYt+7hriyD1dazFE2JZSt9jHcFvLZZKspMWKY4PBhj4N&#10;FT/3l1XQPfqHznuTfZvq65qZU3d5H6VS08nwsQURaAj/4j/3RStYx/XxS/wBcv8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Vk9Wb8AAADbAAAADwAAAAAAAAAAAAAAAACh&#10;AgAAZHJzL2Rvd25yZXYueG1sUEsFBgAAAAAEAAQA+QAAAI0DAAAAAA==&#10;" strokecolor="black [3213]" strokeweight="2.25pt">
                  <v:stroke joinstyle="miter"/>
                </v:line>
                <v:shape id="Picture 600" o:spid="_x0000_s1600" type="#_x0000_t75" style="position:absolute;left:30368;top:18018;width:4747;height:80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f0vnCAAAA2wAAAA8AAABkcnMvZG93bnJldi54bWxEj0uLAjEQhO+C/yG04EU0owdXRqOI4Lrg&#10;yQd4bSY9D5x0hiQ7M/77jSDssaiqr6jNrje1aMn5yrKC+SwBQZxZXXGh4H47TlcgfEDWWFsmBS/y&#10;sNsOBxtMte34Qu01FCJC2KeooAyhSaX0WUkG/cw2xNHLrTMYonSF1A67CDe1XCTJUhqsOC6U2NCh&#10;pOx5/TUKTpflfdIdz98SMz63yaN95i5Xajzq92sQgfrwH/60f7SCrzm8v8QfIL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Y39L5wgAAANsAAAAPAAAAAAAAAAAAAAAAAJ8C&#10;AABkcnMvZG93bnJldi54bWxQSwUGAAAAAAQABAD3AAAAjgMAAAAA&#10;">
                  <v:imagedata r:id="rId94" o:title=""/>
                </v:shape>
                <v:shape id="Picture 601" o:spid="_x0000_s1601" type="#_x0000_t75" style="position:absolute;left:51403;top:19970;width:12208;height:68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F0XHAAAA2wAAAA8AAABkcnMvZG93bnJldi54bWxEj0FLw0AUhO+C/2F5ghdpNw1qa9ptKUWh&#10;FKqYttDjM/uahGbfxuyarv/eFQSPw8x8w8wWwTSip87VlhWMhgkI4sLqmksF+93LYALCeWSNjWVS&#10;8E0OFvPrqxlm2l74nfrclyJC2GWooPK+zaR0RUUG3dC2xNE72c6gj7Irpe7wEuGmkWmSPEqDNceF&#10;CltaVVSc8y+jIL3LH4L8LOrnw+b+tX96O4btx1Gp25uwnILwFPx/+K+91grGKfx+iT9Azn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HF/F0XHAAAA2wAAAA8AAAAAAAAAAAAA&#10;AAAAnwIAAGRycy9kb3ducmV2LnhtbFBLBQYAAAAABAAEAPcAAACTAwAAAAA=&#10;">
                  <v:imagedata r:id="rId95" o:title=""/>
                </v:shape>
                <v:shape id="Picture 602" o:spid="_x0000_s1602" type="#_x0000_t75" style="position:absolute;left:78803;top:17986;width:6731;height:67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e18SHEAAAA2wAAAA8AAABkcnMvZG93bnJldi54bWxEj09rwkAUxO8Fv8PyCr3VTY3/SF1FBKF4&#10;siqen9lnEpp9m+yuGvvpuwXB4zAzv2Fmi87U4krOV5YVfPQTEMS51RUXCg779fsUhA/IGmvLpOBO&#10;Hhbz3ssMM21v/E3XXShEhLDPUEEZQpNJ6fOSDPq+bYijd7bOYIjSFVI7vEW4qeUgScbSYMVxocSG&#10;ViXlP7uLUTA6pm54sr/pdn1pq9N2Y49tO1Tq7bVbfoII1IVn+NH+0gomKfx/iT9Azv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e18SHEAAAA2wAAAA8AAAAAAAAAAAAAAAAA&#10;nwIAAGRycy9kb3ducmV2LnhtbFBLBQYAAAAABAAEAPcAAACQAwAAAAA=&#10;">
                  <v:imagedata r:id="rId99" o:title=""/>
                </v:shape>
                <v:line id="Straight Connector 603" o:spid="_x0000_s1603" style="position:absolute;visibility:visible;mso-wrap-style:square" from="82756,27892" to="82931,63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mI7WsQAAADbAAAADwAAAGRycy9kb3ducmV2LnhtbESPQWvCQBSE7wX/w/KE3urGIq1EN0Fs&#10;BUtPTTx4fGSf2Wj2bchuk/jvu4VCj8PMfMNs88m2YqDeN44VLBcJCOLK6YZrBafy8LQG4QOyxtYx&#10;KbiThzybPWwx1W7kLxqKUIsIYZ+iAhNCl0rpK0MW/cJ1xNG7uN5iiLKvpe5xjHDbyuckeZEWG44L&#10;BjvaG6puxbdVMJzHsz6Nprya5uOzNO/D8f4mlXqcT7sNiEBT+A//tY9awesKfr/EHyCz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YjtaxAAAANsAAAAPAAAAAAAAAAAA&#10;AAAAAKECAABkcnMvZG93bnJldi54bWxQSwUGAAAAAAQABAD5AAAAkgMAAAAA&#10;" strokecolor="black [3213]" strokeweight="2.25pt">
                  <v:stroke joinstyle="miter"/>
                </v:line>
                <v:line id="Straight Connector 604" o:spid="_x0000_s1604" style="position:absolute;visibility:visible;mso-wrap-style:square" from="107981,27416" to="107981,63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6ewcQAAADbAAAADwAAAGRycy9kb3ducmV2LnhtbESPQWvCQBSE7wX/w/KE3urGgq1EN0Fs&#10;BUtPTTx4fGSf2Wj2bchuk/jvu4VCj8PMfMNs88m2YqDeN44VLBcJCOLK6YZrBafy8LQG4QOyxtYx&#10;KbiThzybPWwx1W7kLxqKUIsIYZ+iAhNCl0rpK0MW/cJ1xNG7uN5iiLKvpe5xjHDbyuckeZEWG44L&#10;BjvaG6puxbdVMJzHsz6Nprya5uOzNO/D8f4mlXqcT7sNiEBT+A//tY9awesKfr/EHyCz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Lp7BxAAAANsAAAAPAAAAAAAAAAAA&#10;AAAAAKECAABkcnMvZG93bnJldi54bWxQSwUGAAAAAAQABAD5AAAAkgMAAAAA&#10;" strokecolor="black [3213]" strokeweight="2.25pt">
                  <v:stroke joinstyle="miter"/>
                </v:line>
                <v:shape id="Picture 605" o:spid="_x0000_s1605" type="#_x0000_t75" style="position:absolute;left:101457;top:19748;width:12192;height:68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5EEUbHAAAA2wAAAA8AAABkcnMvZG93bnJldi54bWxEj0FrwkAUhO+C/2F5gpeiG6XVNnUVkRZK&#10;wRZjCx5fs88kmH2bZrdx+++7QsHjMDPfMItVMLXoqHWVZQWTcQKCOLe64kLBx/55dA/CeWSNtWVS&#10;8EsOVst+b4GptmfeUZf5QkQIuxQVlN43qZQuL8mgG9uGOHpH2xr0UbaF1C2eI9zUcpokM2mw4rhQ&#10;YkObkvJT9mMUTG+yuyC/8+rp8/X2rXt4P4Tt10Gp4SCsH0F4Cv4a/m+/aAXzGVy+xB8gl3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A5EEUbHAAAA2wAAAA8AAAAAAAAAAAAA&#10;AAAAnwIAAGRycy9kb3ducmV2LnhtbFBLBQYAAAAABAAEAPcAAACTAwAAAAA=&#10;">
                  <v:imagedata r:id="rId95" o:title=""/>
                </v:shape>
                <v:rect id="Rectangle 606" o:spid="_x0000_s1606" style="position:absolute;left:50815;top:16986;width:14399;height:33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lWicMA&#10;AADbAAAADwAAAGRycy9kb3ducmV2LnhtbESP3WoCMRSE7wu+QziCdzVrL7RsjdIqBUGF+vMAh81x&#10;E5ucLJvobt++EQq9HGbmG2a+7L0Td2qjDaxgMi5AEFdBW64VnE+fz68gYkLW6AKTgh+KsFwMnuZY&#10;6tDxge7HVIsM4ViiApNSU0oZK0Me4zg0xNm7hNZjyrKtpW6xy3Dv5EtRTKVHy3nBYEMrQ9X38eYV&#10;XNCR677W1629xn20u4/ddG2UGg379zcQifr0H/5rb7SC2QweX/IPkI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ulWicMAAADbAAAADwAAAAAAAAAAAAAAAACYAgAAZHJzL2Rv&#10;d25yZXYueG1sUEsFBgAAAAAEAAQA9QAAAIgDAAAAAA==&#10;" fillcolor="#b1cbe9" strokecolor="#5b9bd5 [3204]" strokeweight=".5pt">
                  <v:fill color2="#92b9e4" rotate="t" colors="0 #b1cbe9;.5 #a3c1e5;1 #92b9e4" focus="100%" type="gradient">
                    <o:fill v:ext="view" type="gradientUnscaled"/>
                  </v:fill>
                  <v:textbox>
                    <w:txbxContent>
                      <w:p w:rsidR="00533AA4" w:rsidRDefault="00533AA4" w:rsidP="00640872">
                        <w:pPr>
                          <w:pStyle w:val="NormalWeb"/>
                          <w:spacing w:before="0" w:beforeAutospacing="0" w:after="0" w:afterAutospacing="0"/>
                          <w:jc w:val="center"/>
                        </w:pPr>
                        <w:proofErr w:type="spellStart"/>
                        <w:r>
                          <w:rPr>
                            <w:rFonts w:asciiTheme="minorHAnsi" w:hAnsi="Calibri" w:cstheme="minorBidi"/>
                            <w:b/>
                            <w:bCs/>
                            <w:color w:val="000000" w:themeColor="dark1"/>
                            <w:kern w:val="24"/>
                            <w:lang w:val="fr-FR"/>
                          </w:rPr>
                          <w:t>Serving</w:t>
                        </w:r>
                        <w:proofErr w:type="spellEnd"/>
                      </w:p>
                    </w:txbxContent>
                  </v:textbox>
                </v:rect>
                <v:rect id="Rectangle 607" o:spid="_x0000_s1607" style="position:absolute;left:99885;top:16986;width:14399;height:33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bC+78A&#10;AADbAAAADwAAAGRycy9kb3ducmV2LnhtbERPy2oCMRTdC/5DuEJ3mrELLVOj+KBQqEK1/YDL5DqJ&#10;TW6GSeqMf28WgsvDeS9WvXfiSm20gRVMJwUI4ipoy7WC35+P8RuImJA1usCk4EYRVsvhYIGlDh0f&#10;6XpKtcghHEtUYFJqSiljZchjnISGOHPn0HpMGba11C12Odw7+VoUM+nRcm4w2NDWUPV3+vcKzujI&#10;dd+7y5e9xEO0+81+tjNKvYz69TuIRH16ih/uT61gnsfmL/kHyOU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DdsL7vwAAANsAAAAPAAAAAAAAAAAAAAAAAJgCAABkcnMvZG93bnJl&#10;di54bWxQSwUGAAAAAAQABAD1AAAAhAMAAAAA&#10;" fillcolor="#b1cbe9" strokecolor="#5b9bd5 [3204]" strokeweight=".5pt">
                  <v:fill color2="#92b9e4" rotate="t" colors="0 #b1cbe9;.5 #a3c1e5;1 #92b9e4" focus="100%" type="gradient">
                    <o:fill v:ext="view" type="gradientUnscaled"/>
                  </v:fill>
                  <v:textbox>
                    <w:txbxContent>
                      <w:p w:rsidR="00533AA4" w:rsidRDefault="00533AA4" w:rsidP="00640872">
                        <w:pPr>
                          <w:pStyle w:val="NormalWeb"/>
                          <w:spacing w:before="0" w:beforeAutospacing="0" w:after="0" w:afterAutospacing="0"/>
                          <w:jc w:val="center"/>
                        </w:pPr>
                        <w:r>
                          <w:rPr>
                            <w:rFonts w:asciiTheme="minorHAnsi" w:hAnsi="Calibri" w:cstheme="minorBidi"/>
                            <w:b/>
                            <w:bCs/>
                            <w:color w:val="000000" w:themeColor="dark1"/>
                            <w:kern w:val="24"/>
                            <w:lang w:val="fr-FR"/>
                          </w:rPr>
                          <w:t>Target</w:t>
                        </w:r>
                      </w:p>
                    </w:txbxContent>
                  </v:textbox>
                </v:rect>
                <v:shape id="Straight Arrow Connector 608" o:spid="_x0000_s1608" type="#_x0000_t32" style="position:absolute;left:32258;top:30686;width:25558;height:1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4j98UAAADbAAAADwAAAGRycy9kb3ducmV2LnhtbESPT2vCQBTE70K/w/KEXkQ3Fao2zUaq&#10;IrQn8Q94fWRfs6nZt2l2a+K37xYKHoeZ+Q2TLXtbiyu1vnKs4GmSgCAunK64VHA6bscLED4ga6wd&#10;k4IbeVjmD4MMU+063tP1EEoRIexTVGBCaFIpfWHIop+4hjh6n661GKJsS6lb7CLc1nKaJDNpseK4&#10;YLChtaHicvixCr7Kev4hd6Y7J6Pn79V0U8lRf1Pqcdi/vYII1Id7+L/9rhXMX+DvS/wBMv8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H4j98UAAADbAAAADwAAAAAAAAAA&#10;AAAAAAChAgAAZHJzL2Rvd25yZXYueG1sUEsFBgAAAAAEAAQA+QAAAJMDAAAAAA==&#10;" strokecolor="black [3213]" strokeweight="2.25pt">
                  <v:stroke endarrow="open" joinstyle="miter"/>
                </v:shape>
                <v:shape id="Straight Arrow Connector 609" o:spid="_x0000_s1609" type="#_x0000_t32" style="position:absolute;left:57388;top:35845;width:25543;height:1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H6TcIAAADbAAAADwAAAGRycy9kb3ducmV2LnhtbERPy2rCQBTdC/7DcIVugk4aqJXUUfpA&#10;0JVUBbeXzG0mbeZOmpnm8fedheDycN7r7WBr0VHrK8cKHhcpCOLC6YpLBZfzbr4C4QOyxtoxKRjJ&#10;w3Yznawx167nT+pOoRQxhH2OCkwITS6lLwxZ9AvXEEfuy7UWQ4RtKXWLfQy3tczSdCktVhwbDDb0&#10;bqj4Of1ZBd9l/XyQR9Nf0+Tp9y37qGQyjEo9zIbXFxCBhnAX39x7rWAV18cv8QfIz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JH6TcIAAADbAAAADwAAAAAAAAAAAAAA&#10;AAChAgAAZHJzL2Rvd25yZXYueG1sUEsFBgAAAAAEAAQA+QAAAJADAAAAAA==&#10;" strokecolor="black [3213]" strokeweight="2.25pt">
                  <v:stroke endarrow="open" joinstyle="miter"/>
                </v:shape>
                <v:shape id="Straight Arrow Connector 610" o:spid="_x0000_s1610" type="#_x0000_t32" style="position:absolute;left:82931;top:40163;width:25542;height:1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91f1sQAAADbAAAADwAAAGRycy9kb3ducmV2LnhtbESPQWvCQBSE74L/YXlCL6IbhbYSXaW1&#10;CPUkjYLXR/aZTZt9G7Orif/eFQoeh5n5hlmsOluJKzW+dKxgMk5AEOdOl1woOOw3oxkIH5A1Vo5J&#10;wY08rJb93gJT7Vr+oWsWChEh7FNUYEKoUyl9bsiiH7uaOHon11gMUTaF1A22EW4rOU2SN2mx5Lhg&#10;sKa1ofwvu1gFv0X1vpU70x6T4ev5c/pVymF3U+pl0H3MQQTqwjP83/7WCmYTeHyJP0Au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3V/WxAAAANsAAAAPAAAAAAAAAAAA&#10;AAAAAKECAABkcnMvZG93bnJldi54bWxQSwUGAAAAAAQABAD5AAAAkgMAAAAA&#10;" strokecolor="black [3213]" strokeweight="2.25pt">
                  <v:stroke endarrow="open" joinstyle="miter"/>
                </v:shape>
                <v:shape id="Straight Arrow Connector 611" o:spid="_x0000_s1611" type="#_x0000_t32" style="position:absolute;left:82581;top:45212;width:254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owhcMAAADbAAAADwAAAGRycy9kb3ducmV2LnhtbESPQWsCMRSE7wX/Q3iCt5pValm3RtFW&#10;pR7VHnp8bF53FzcvS5Jq9NcbodDjMDPfMLNFNK04k/ONZQWjYQaCuLS64UrB13HznIPwAVlja5kU&#10;XMnDYt57mmGh7YX3dD6ESiQI+wIV1CF0hZS+rMmgH9qOOHk/1hkMSbpKaoeXBDetHGfZqzTYcFqo&#10;saP3msrT4dco+L7ttmvduPixeim7W5yu88kkU2rQj8s3EIFi+A//tT+1gnwMjy/pB8j5H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t6MIXDAAAA2wAAAA8AAAAAAAAAAAAA&#10;AAAAoQIAAGRycy9kb3ducmV2LnhtbFBLBQYAAAAABAAEAPkAAACRAwAAAAA=&#10;" strokecolor="black [3213]" strokeweight="2.25pt">
                  <v:stroke startarrow="open" joinstyle="miter"/>
                </v:shape>
                <v:shape id="Straight Arrow Connector 612" o:spid="_x0000_s1612" type="#_x0000_t32" style="position:absolute;left:57610;top:47275;width:2541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DaVHsQAAADbAAAADwAAAGRycy9kb3ducmV2LnhtbESPzW7CMBCE70h9B2srcQOHUqo0xaDy&#10;V8GxtIceV/E2iYjXkW3A5elxJSSOo5n5RjOdR9OKEznfWFYwGmYgiEurG64UfH9tBjkIH5A1tpZJ&#10;wR95mM8eelMstD3zJ532oRIJwr5ABXUIXSGlL2sy6Ie2I07er3UGQ5KuktrhOcFNK5+y7EUabDgt&#10;1NjRsqbysD8aBT+X3cdaNy6uFs9ld4mv63wyyZTqP8b3NxCBYriHb+2tVpCP4f9L+gF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NpUexAAAANsAAAAPAAAAAAAAAAAA&#10;AAAAAKECAABkcnMvZG93bnJldi54bWxQSwUGAAAAAAQABAD5AAAAkgMAAAAA&#10;" strokecolor="black [3213]" strokeweight="2.25pt">
                  <v:stroke startarrow="open" joinstyle="miter"/>
                </v:shape>
                <v:shape id="Straight Arrow Connector 613" o:spid="_x0000_s1613" type="#_x0000_t32" style="position:absolute;left:32131;top:49609;width:2541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8NasQAAADbAAAADwAAAGRycy9kb3ducmV2LnhtbESPzW7CMBCE75X6DtZW6g2cVlClAYPa&#10;8qNyJOXAcRUvSdR4HdkGXJ4eIyH1OJqZbzTTeTSdOJHzrWUFL8MMBHFldcu1gt3PapCD8AFZY2eZ&#10;FPyRh/ns8WGKhbZn3tKpDLVIEPYFKmhC6AspfdWQQT+0PXHyDtYZDEm6WmqH5wQ3nXzNsjdpsOW0&#10;0GBPXw1Vv+XRKNhfNuulbl1cfI6q/hLfl/l4nCn1/BQ/JiACxfAfvre/tYJ8BLcv6QfI2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3w1qxAAAANsAAAAPAAAAAAAAAAAA&#10;AAAAAKECAABkcnMvZG93bnJldi54bWxQSwUGAAAAAAQABAD5AAAAkgMAAAAA&#10;" strokecolor="black [3213]" strokeweight="2.25pt">
                  <v:stroke startarrow="open" joinstyle="miter"/>
                </v:shape>
                <v:shape id="Straight Arrow Connector 614" o:spid="_x0000_s1614" type="#_x0000_t32" style="position:absolute;left:32273;top:53133;width:74819;height: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OZZ1cUAAADbAAAADwAAAGRycy9kb3ducmV2LnhtbESPT2vCQBTE74LfYXlCL6KbClaJ2Uj/&#10;UKinYhS8PrLPbNrs2zS7NfHbu4WCx2FmfsNk28E24kKdrx0reJwnIIhLp2uuFBwP77M1CB+QNTaO&#10;ScGVPGzz8SjDVLue93QpQiUihH2KCkwIbSqlLw1Z9HPXEkfv7DqLIcqukrrDPsJtIxdJ8iQt1hwX&#10;DLb0aqj8Ln6tgq+qWe3kp+lPyXT587J4q+V0uCr1MBmeNyACDeEe/m9/aAXrJfx9iT9A5j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OZZ1cUAAADbAAAADwAAAAAAAAAA&#10;AAAAAAChAgAAZHJzL2Rvd25yZXYueG1sUEsFBgAAAAAEAAQA+QAAAJMDAAAAAA==&#10;" strokecolor="black [3213]" strokeweight="2.25pt">
                  <v:stroke endarrow="open" joinstyle="miter"/>
                </v:shape>
                <v:shape id="Straight Arrow Connector 615" o:spid="_x0000_s1615" type="#_x0000_t32" style="position:absolute;left:82581;top:56737;width:254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E2hsQAAADbAAAADwAAAGRycy9kb3ducmV2LnhtbESPQWsCMRSE74X+h/AK3jRbUdlujdJa&#10;FT267aHHx+Z1d+nmZUlSjf56Iwg9DjPzDTNfRtOJIznfWlbwPMpAEFdWt1wr+PrcDHMQPiBr7CyT&#10;gjN5WC4eH+ZYaHviAx3LUIsEYV+ggiaEvpDSVw0Z9CPbEyfvxzqDIUlXS+3wlOCmk+Msm0mDLaeF&#10;BntaNVT9ln9Gwfdlv13r1sWP90nVX+LLOp9OM6UGT/HtFUSgGP7D9/ZOK8hncPuSfoBcX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QTaGxAAAANsAAAAPAAAAAAAAAAAA&#10;AAAAAKECAABkcnMvZG93bnJldi54bWxQSwUGAAAAAAQABAD5AAAAkgMAAAAA&#10;" strokecolor="black [3213]" strokeweight="2.25pt">
                  <v:stroke startarrow="open" joinstyle="miter"/>
                </v:shape>
                <v:shape id="Straight Arrow Connector 616" o:spid="_x0000_s1616" type="#_x0000_t32" style="position:absolute;left:57435;top:59610;width:25400;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2THcQAAADbAAAADwAAAGRycy9kb3ducmV2LnhtbESPzW7CMBCE75X6DtZW4gYOFdA0xaDy&#10;UwTH0h56XMXbJCJeR7YBl6fHSEg9jmbmG810Hk0rTuR8Y1nBcJCBIC6tbrhS8P310c9B+ICssbVM&#10;Cv7Iw3z2+DDFQtszf9JpHyqRIOwLVFCH0BVS+rImg35gO+Lk/VpnMCTpKqkdnhPctPI5yybSYMNp&#10;ocaOljWVh/3RKPi57DZr3bi4WozK7hJf1/l4nCnVe4rvbyACxfAfvre3WkH+Arcv6QfI2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bDZMdxAAAANsAAAAPAAAAAAAAAAAA&#10;AAAAAKECAABkcnMvZG93bnJldi54bWxQSwUGAAAAAAQABAD5AAAAkgMAAAAA&#10;" strokecolor="black [3213]" strokeweight="2.25pt">
                  <v:stroke startarrow="open" joinstyle="miter"/>
                </v:shape>
                <v:shape id="TextBox 27" o:spid="_x0000_s1617" type="#_x0000_t202" style="position:absolute;left:35021;top:27637;width:27944;height:43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xjWsAA&#10;AADbAAAADwAAAGRycy9kb3ducmV2LnhtbERPS27CMBDdV+IO1iB1VxxQW0HAIERbqbuWzwFG8RCH&#10;xOModiFw+s4CieXT+y9WvW/UmbpYBTYwHmWgiItgKy4NHPZfL1NQMSFbbAKTgStFWC0HTwvMbbjw&#10;ls67VCoJ4ZijAZdSm2sdC0ce4yi0xMIdQ+cxCexKbTu8SLhv9CTL3rXHiqXBYUsbR0W9+/MGppn/&#10;qevZ5Df619v4zW0+wmd7MuZ52K/noBL16SG+u7+t+GSsfJEfoJ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zxjWsAAAADbAAAADwAAAAAAAAAAAAAAAACYAgAAZHJzL2Rvd25y&#10;ZXYueG1sUEsFBgAAAAAEAAQA9QAAAIUDA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Measurement</w:t>
                        </w:r>
                        <w:proofErr w:type="spellEnd"/>
                        <w:r>
                          <w:rPr>
                            <w:rFonts w:ascii="Century Gothic" w:hAnsi="Century Gothic" w:cstheme="minorBidi"/>
                            <w:b/>
                            <w:bCs/>
                            <w:color w:val="000000" w:themeColor="text1"/>
                            <w:kern w:val="24"/>
                            <w:sz w:val="28"/>
                            <w:szCs w:val="28"/>
                            <w:lang w:val="fr-FR"/>
                          </w:rPr>
                          <w:t xml:space="preserve"> Report</w:t>
                        </w:r>
                      </w:p>
                    </w:txbxContent>
                  </v:textbox>
                </v:shape>
                <v:shape id="TextBox 28" o:spid="_x0000_s1618" type="#_x0000_t202" style="position:absolute;left:60769;top:33007;width:26134;height:43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DGwcIA&#10;AADbAAAADwAAAGRycy9kb3ducmV2LnhtbESP3YrCMBSE7wXfIRzBO00VV7QaRVyFvVv/HuDQHJva&#10;5qQ0We3u028Ewcth5pthluvWVuJOjS8cKxgNExDEmdMF5wou5/1gBsIHZI2VY1LwSx7Wq25nial2&#10;Dz7S/RRyEUvYp6jAhFCnUvrMkEU/dDVx9K6usRiibHKpG3zEclvJcZJMpcWC44LBmraGsvL0YxXM&#10;EvtdlvPxwdvJ3+jDbD/drr4p1e+1mwWIQG14h1/0l47cHJ5f4g+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cMbBwgAAANsAAAAPAAAAAAAAAAAAAAAAAJgCAABkcnMvZG93&#10;bnJldi54bWxQSwUGAAAAAAQABAD1AAAAhwM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Required</w:t>
                        </w:r>
                        <w:proofErr w:type="spellEnd"/>
                      </w:p>
                    </w:txbxContent>
                  </v:textbox>
                </v:shape>
                <v:shape id="TextBox 29" o:spid="_x0000_s1619" type="#_x0000_t202" style="position:absolute;left:86517;top:36369;width:24933;height:43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P5gb8A&#10;AADbAAAADwAAAGRycy9kb3ducmV2LnhtbERPy4rCMBTdC/5DuII7TRVHajWK+IDZja8PuDTXpra5&#10;KU3Uznz9ZDEwy8N5rzadrcWLWl86VjAZJyCIc6dLLhTcrsdRCsIHZI21Y1LwTR42635vhZl2bz7T&#10;6xIKEUPYZ6jAhNBkUvrckEU/dg1x5O6utRgibAupW3zHcFvLaZLMpcWSY4PBhnaG8urytArSxH5V&#10;1WJ68nb2M/kwu707NA+lhoNuuwQRqAv/4j/3p1awiOvjl/gD5Po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sk/mBvwAAANsAAAAPAAAAAAAAAAAAAAAAAJgCAABkcnMvZG93bnJl&#10;di54bWxQSwUGAAAAAAQABAD1AAAAhAM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TextBox 30" o:spid="_x0000_s1620" type="#_x0000_t202" style="position:absolute;left:86455;top:42116;width:31002;height:43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9cGsMA&#10;AADbAAAADwAAAGRycy9kb3ducmV2LnhtbESP0WrCQBRE3wv+w3IF3+omokWjq4hV8M1W/YBL9pqN&#10;yd4N2a1Gv94tFPo4zMwZZrHqbC1u1PrSsYJ0mIAgzp0uuVBwPu3epyB8QNZYOyYFD/KwWvbeFphp&#10;d+dvuh1DISKEfYYKTAhNJqXPDVn0Q9cQR+/iWoshyraQusV7hNtajpLkQ1osOS4YbGhjKK+OP1bB&#10;NLGHqpqNvrwdP9OJ2Xy6bXNVatDv1nMQgbrwH/5r77WCWQq/X+IPkM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9cGsMAAADbAAAADwAAAAAAAAAAAAAAAACYAgAAZHJzL2Rv&#10;d25yZXYueG1sUEsFBgAAAAAEAAQA9QAAAIgDA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Request</w:t>
                        </w:r>
                        <w:proofErr w:type="spellEnd"/>
                        <w:r>
                          <w:rPr>
                            <w:rFonts w:ascii="Century Gothic" w:hAnsi="Century Gothic" w:cstheme="minorBidi"/>
                            <w:b/>
                            <w:bCs/>
                            <w:color w:val="000000" w:themeColor="text1"/>
                            <w:kern w:val="24"/>
                            <w:sz w:val="28"/>
                            <w:szCs w:val="28"/>
                            <w:lang w:val="fr-FR"/>
                          </w:rPr>
                          <w:t xml:space="preserve"> ACK</w:t>
                        </w:r>
                      </w:p>
                    </w:txbxContent>
                  </v:textbox>
                </v:shape>
                <v:shape id="TextBox 31" o:spid="_x0000_s1621" type="#_x0000_t202" style="position:absolute;left:61227;top:44133;width:28348;height:43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3CbcMA&#10;AADbAAAADwAAAGRycy9kb3ducmV2LnhtbESP0WrCQBRE34X+w3ILvunGUItGVym2gm/WtB9wyV6z&#10;abJ3Q3ar0a93BcHHYWbOMMt1bxtxos5XjhVMxgkI4sLpiksFvz/b0QyED8gaG8ek4EIe1quXwRIz&#10;7c58oFMeShEh7DNUYEJoMyl9YciiH7uWOHpH11kMUXal1B2eI9w2Mk2Sd2mx4rhgsKWNoaLO/62C&#10;WWL3dT1Pv719u06mZvPpvto/pYav/ccCRKA+PMOP9k4rmKdw/xJ/gFz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w3CbcMAAADbAAAADwAAAAAAAAAAAAAAAACYAgAAZHJzL2Rv&#10;d25yZXYueG1sUEsFBgAAAAAEAAQA9QAAAIgDA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Command</w:t>
                        </w:r>
                      </w:p>
                    </w:txbxContent>
                  </v:textbox>
                </v:shape>
                <v:shape id="TextBox 32" o:spid="_x0000_s1622" type="#_x0000_t202" style="position:absolute;left:30969;top:46500;width:42298;height:43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Fn9sMA&#10;AADbAAAADwAAAGRycy9kb3ducmV2LnhtbESPwW7CMBBE70j8g7WVegMHSisIGIQoSL2VBj5gFS9x&#10;mngdxS4Evh5XQuI4mpk3msWqs7U4U+tLxwpGwwQEce50yYWC42E3mILwAVlj7ZgUXMnDatnvLTDV&#10;7sI/dM5CISKEfYoKTAhNKqXPDVn0Q9cQR+/kWoshyraQusVLhNtajpPkQ1osOS4YbGhjKK+yP6tg&#10;mtjvqpqN995ObqN3s/l02+ZXqdeXbj0HEagLz/Cj/aUVzN7g/0v8AXJ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EFn9sMAAADbAAAADwAAAAAAAAAAAAAAAACYAgAAZHJzL2Rv&#10;d25yZXYueG1sUEsFBgAAAAAEAAQA9QAAAIgDA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RRC Connection Reconfiguration</w:t>
                        </w:r>
                      </w:p>
                    </w:txbxContent>
                  </v:textbox>
                </v:shape>
                <v:shape id="TextBox 33" o:spid="_x0000_s1623" type="#_x0000_t202" style="position:absolute;left:55023;top:50543;width:55154;height:43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j/gsQA&#10;AADbAAAADwAAAGRycy9kb3ducmV2LnhtbESP0WrCQBRE3wv+w3KFvtWNwRZNXYNoC31r1X7AJXvN&#10;xmTvhuw2iX59t1DwcZiZM8w6H20jeup85VjBfJaAIC6crrhU8H16f1qC8AFZY+OYFFzJQ76ZPKwx&#10;027gA/XHUIoIYZ+hAhNCm0npC0MW/cy1xNE7u85iiLIrpe5wiHDbyDRJXqTFiuOCwZZ2hor6+GMV&#10;LBP7Wder9MvbxW3+bHZ799ZelHqcjttXEIHGcA//tz+0gtUC/r7EH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o/4LEAAAA2w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RRC Connection Reconfiguration Complete</w:t>
                        </w:r>
                      </w:p>
                    </w:txbxContent>
                  </v:textbox>
                </v:shape>
                <v:shape id="TextBox 34" o:spid="_x0000_s1624" type="#_x0000_t202" style="position:absolute;left:86240;top:53654;width:22216;height:43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RaGcQA&#10;AADbAAAADwAAAGRycy9kb3ducmV2LnhtbESP0WrCQBRE3wv+w3IF3+rGYIqmrkG0hb61aj/gkr1m&#10;Y7J3Q3Zr0n59t1DwcZiZM8ymGG0rbtT72rGCxTwBQVw6XXOl4PP8+rgC4QOyxtYxKfgmD8V28rDB&#10;XLuBj3Q7hUpECPscFZgQulxKXxqy6OeuI47exfUWQ5R9JXWPQ4TbVqZJ8iQt1hwXDHa0N1Q2py+r&#10;YJXY96ZZpx/eLn8Wmdkf3Et3VWo2HXfPIAKN4R7+b79pBesM/r7EH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kWhnEAAAA2w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Notify</w:t>
                        </w:r>
                        <w:proofErr w:type="spellEnd"/>
                      </w:p>
                    </w:txbxContent>
                  </v:textbox>
                </v:shape>
                <v:shape id="TextBox 35" o:spid="_x0000_s1625" type="#_x0000_t202" style="position:absolute;left:57605;top:56388;width:39940;height:436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bEbsIA&#10;AADbAAAADwAAAGRycy9kb3ducmV2LnhtbESP0YrCMBRE34X9h3AX9k1TZRWtRllcBd90XT/g0lyb&#10;2uamNFGrX28EwcdhZs4ws0VrK3GhxheOFfR7CQjizOmCcwWH/3V3DMIHZI2VY1JwIw+L+Udnhql2&#10;V/6jyz7kIkLYp6jAhFCnUvrMkEXfczVx9I6usRiibHKpG7xGuK3kIElG0mLBccFgTUtDWbk/WwXj&#10;xG7LcjLYeft97w/N8tet6pNSX5/tzxREoDa8w6/2RiuYjOD5Jf4A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NsRuwgAAANsAAAAPAAAAAAAAAAAAAAAAAJgCAABkcnMvZG93&#10;bnJldi54bWxQSwUGAAAAAAQABAD1AAAAhwM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UE </w:t>
                        </w:r>
                        <w:proofErr w:type="spellStart"/>
                        <w:r>
                          <w:rPr>
                            <w:rFonts w:ascii="Century Gothic" w:hAnsi="Century Gothic" w:cstheme="minorBidi"/>
                            <w:b/>
                            <w:bCs/>
                            <w:color w:val="000000" w:themeColor="text1"/>
                            <w:kern w:val="24"/>
                            <w:sz w:val="28"/>
                            <w:szCs w:val="28"/>
                            <w:lang w:val="fr-FR"/>
                          </w:rPr>
                          <w:t>Context</w:t>
                        </w:r>
                        <w:proofErr w:type="spellEnd"/>
                        <w:r>
                          <w:rPr>
                            <w:rFonts w:ascii="Century Gothic" w:hAnsi="Century Gothic" w:cstheme="minorBidi"/>
                            <w:b/>
                            <w:bCs/>
                            <w:color w:val="000000" w:themeColor="text1"/>
                            <w:kern w:val="24"/>
                            <w:sz w:val="28"/>
                            <w:szCs w:val="28"/>
                            <w:lang w:val="fr-FR"/>
                          </w:rPr>
                          <w:t xml:space="preserve"> Release Command</w:t>
                        </w:r>
                      </w:p>
                    </w:txbxContent>
                  </v:textbox>
                </v:shape>
                <v:oval id="Oval 626" o:spid="_x0000_s1626" style="position:absolute;left:106489;top:41592;width:3889;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8OXsYA&#10;AADbAAAADwAAAGRycy9kb3ducmV2LnhtbESPW2vCQBSE3wv+h+UIfSm6aQUv0VWKYC8iirf3Y/aY&#10;BLNnQ3abpP313ULBx2FmvmFmi9YUoqbK5ZYVPPcjEMSJ1TmnCk7HVW8MwnlkjYVlUvBNDhbzzsMM&#10;Y20b3lN98KkIEHYxKsi8L2MpXZKRQde3JXHwrrYy6IOsUqkrbALcFPIliobSYM5hIcOSlhklt8OX&#10;UTA0+HOJ3prr5+C83u62m8FTXb8r9dhtX6cgPLX+Hv5vf2gFkxH8fQk/QM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18OXsYAAADbAAAADwAAAAAAAAAAAAAAAACYAgAAZHJz&#10;L2Rvd25yZXYueG1sUEsFBgAAAAAEAAQA9QAAAIsDAAAAAA==&#10;" fillcolor="#2da2bf" strokecolor="#1f4d78 [1604]" strokeweight="1pt">
                  <v:stroke joinstyle="miter"/>
                </v:oval>
                <v:oval id="Oval 627" o:spid="_x0000_s1627" style="position:absolute;left:106045;top:54673;width:3889;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CaLMMA&#10;AADbAAAADwAAAGRycy9kb3ducmV2LnhtbERPy2rCQBTdF/yH4QrdlDpRQWyaUUpBa4soPrq/Zm4e&#10;mLkTMmOS9us7i4LLw3kny95UoqXGlZYVjEcRCOLU6pJzBefT6nkOwnlkjZVlUvBDDpaLwUOCsbYd&#10;H6g9+lyEEHYxKii8r2MpXVqQQTeyNXHgMtsY9AE2udQNdiHcVHISRTNpsOTQUGBN7wWl1+PNKJgZ&#10;/L1E6y77nH5/7fa77fSpbT+Uehz2b68gPPX+Lv53b7SClzA2fAk/QC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sCaLMMAAADbAAAADwAAAAAAAAAAAAAAAACYAgAAZHJzL2Rv&#10;d25yZXYueG1sUEsFBgAAAAAEAAQA9QAAAIgDAAAAAA==&#10;" fillcolor="#2da2bf" strokecolor="#1f4d78 [1604]" strokeweight="1pt">
                  <v:stroke joinstyle="miter"/>
                </v:oval>
                <v:shape id="Picture 628" o:spid="_x0000_s1628" type="#_x0000_t75" style="position:absolute;left:86407;top:20621;width:15002;height:40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G9msDCAAAA2wAAAA8AAABkcnMvZG93bnJldi54bWxEj0GLwjAUhO+C/yE8wZumirjaNYoIiote&#10;bJc9P5q3abF5KU3U+u83grDHYWa+YVabztbiTq2vHCuYjBMQxIXTFRsF3/l+tADhA7LG2jEpeJKH&#10;zbrfW2Gq3YMvdM+CERHCPkUFZQhNKqUvSrLox64hjt6vay2GKFsjdYuPCLe1nCbJXFqsOC6U2NCu&#10;pOKa3ayCrzPhTprq5yO/3k7ZzJwPW10oNRx0208QgbrwH363j1rBcgmvL/EHyPU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BvZrAwgAAANsAAAAPAAAAAAAAAAAAAAAAAJ8C&#10;AABkcnMvZG93bnJldi54bWxQSwUGAAAAAAQABAD3AAAAjgMAAAAA&#10;">
                  <v:imagedata r:id="rId100" o:title=""/>
                </v:shape>
                <v:shape id="Picture 629" o:spid="_x0000_s1629" type="#_x0000_t75" style="position:absolute;left:63611;top:20510;width:15017;height:40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liKzDAAAA3AAAAA8AAABkcnMvZG93bnJldi54bWxEj0FrwkAQhe8F/8MyQm91Y5Eq0VVEsFjq&#10;xSieh+y4CWZnQ3bV9N93DoK3Gd6b975ZrHrfqDt1sQ5sYDzKQBGXwdbsDJyO248ZqJiQLTaBycAf&#10;RVgtB28LzG148IHuRXJKQjjmaKBKqc21jmVFHuMotMSiXULnMcnaOW07fEi4b/Rnln1pjzVLQ4Ut&#10;bSoqr8XNG/jZE260q8/T4/X2W0zc/nttS2Peh/16DipRn17m5/XOCn4m+PKMTKC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qWIrMMAAADcAAAADwAAAAAAAAAAAAAAAACf&#10;AgAAZHJzL2Rvd25yZXYueG1sUEsFBgAAAAAEAAQA9wAAAI8DAAAAAA==&#10;">
                  <v:imagedata r:id="rId100" o:title=""/>
                </v:shape>
                <v:shape id="Picture 630" o:spid="_x0000_s1630" type="#_x0000_t75" style="position:absolute;left:35067;top:20669;width:15304;height:40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bP+KDAAAAA3AAAAA8AAABkcnMvZG93bnJldi54bWxET9tqAjEQfRf6D2EKvmnWUkRWo4itUBAU&#10;Vz9g2MxecDMJSarr3xtB8G0O5zqLVW86cSUfWssKJuMMBHFpdcu1gvNpO5qBCBFZY2eZFNwpwGr5&#10;MVhgru2Nj3QtYi1SCIccFTQxulzKUDZkMIytI05cZb3BmKCvpfZ4S+Gmk19ZNpUGW04NDTraNFRe&#10;in+jQDvjN7v697s77Q/uZ7avtpWulBp+9us5iEh9fItf7j+d5mcTeD6TLpDLB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hs/4oMAAAADcAAAADwAAAAAAAAAAAAAAAACfAgAA&#10;ZHJzL2Rvd25yZXYueG1sUEsFBgAAAAAEAAQA9wAAAIwDAAAAAA==&#10;">
                  <v:imagedata r:id="rId96" o:title=""/>
                </v:shape>
                <v:rect id="Rectangle 631" o:spid="_x0000_s1631" style="position:absolute;left:32512;top:39084;width:74882;height:71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Bk778A&#10;AADcAAAADwAAAGRycy9kb3ducmV2LnhtbESPzQrCMBCE74LvEFbwpqkeVKpRRBBE8ODPAyzN2lSb&#10;TWmibd/eCIK3XWZ2vtnVprWleFPtC8cKJuMEBHHmdMG5gtt1P1qA8AFZY+mYFHTkYbPu91aYatfw&#10;md6XkIsYwj5FBSaEKpXSZ4Ys+rGriKN2d7XFENc6l7rGJobbUk6TZCYtFhwJBivaGcqel5eNEKRz&#10;N5k3u+fJtMeCyu5Br06p4aDdLkEEasPf/Ls+6Fg/mcL3mTiBX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0GTvvwAAANwAAAAPAAAAAAAAAAAAAAAAAJgCAABkcnMvZG93bnJl&#10;di54bWxQSwUGAAAAAAQABAD1AAAAhAMAAAAA&#10;" fillcolor="#5b9bd5 [3204]" strokecolor="#1f4d78 [1604]" strokeweight="1pt">
                  <v:textbox>
                    <w:txbxContent>
                      <w:p w:rsidR="00533AA4" w:rsidRDefault="00533AA4" w:rsidP="00640872">
                        <w:pPr>
                          <w:pStyle w:val="NormalWeb"/>
                          <w:spacing w:before="0" w:beforeAutospacing="0" w:after="0" w:afterAutospacing="0"/>
                          <w:jc w:val="center"/>
                        </w:pPr>
                        <w:r w:rsidRPr="00640872">
                          <w:rPr>
                            <w:rFonts w:asciiTheme="minorHAnsi" w:hAnsi="Calibri" w:cstheme="minorBidi"/>
                            <w:b/>
                            <w:bCs/>
                            <w:color w:val="FFFFFF" w:themeColor="light1"/>
                            <w:kern w:val="24"/>
                            <w:lang w:val="en-GB"/>
                          </w:rPr>
                          <w:t xml:space="preserve">Inter </w:t>
                        </w:r>
                        <w:proofErr w:type="spellStart"/>
                        <w:r w:rsidRPr="00640872">
                          <w:rPr>
                            <w:rFonts w:asciiTheme="minorHAnsi" w:hAnsi="Calibri" w:cstheme="minorBidi"/>
                            <w:b/>
                            <w:bCs/>
                            <w:color w:val="FFFFFF" w:themeColor="light1"/>
                            <w:kern w:val="24"/>
                            <w:lang w:val="en-GB"/>
                          </w:rPr>
                          <w:t>eNodeB</w:t>
                        </w:r>
                        <w:proofErr w:type="spellEnd"/>
                        <w:r w:rsidRPr="00640872">
                          <w:rPr>
                            <w:rFonts w:asciiTheme="minorHAnsi" w:hAnsi="Calibri" w:cstheme="minorBidi"/>
                            <w:b/>
                            <w:bCs/>
                            <w:color w:val="FFFFFF" w:themeColor="light1"/>
                            <w:kern w:val="24"/>
                            <w:lang w:val="en-GB"/>
                          </w:rPr>
                          <w:t xml:space="preserve"> HO SR=</w:t>
                        </w:r>
                        <w:r>
                          <w:rPr>
                            <w:rFonts w:asciiTheme="minorHAnsi" w:hAnsi="Calibri" w:cstheme="minorBidi"/>
                            <w:b/>
                            <w:bCs/>
                            <w:i/>
                            <w:iCs/>
                            <w:color w:val="FFFFFF" w:themeColor="light1"/>
                            <w:kern w:val="24"/>
                          </w:rPr>
                          <w:t>Internal HO Success/ Internal HO Attempt *100</w:t>
                        </w:r>
                      </w:p>
                    </w:txbxContent>
                  </v:textbox>
                </v:rect>
                <w10:anchorlock/>
              </v:group>
            </w:pict>
          </mc:Fallback>
        </mc:AlternateContent>
      </w:r>
    </w:p>
    <w:p w:rsidR="00640872" w:rsidRDefault="00640872" w:rsidP="00640872">
      <w:pPr>
        <w:rPr>
          <w:b/>
          <w:bCs/>
          <w:lang w:val="fr-FR"/>
        </w:rPr>
      </w:pPr>
    </w:p>
    <w:p w:rsidR="00640872" w:rsidRPr="005525A7" w:rsidRDefault="00533AA4" w:rsidP="00640872">
      <w:pPr>
        <w:rPr>
          <w:b/>
          <w:bCs/>
        </w:rPr>
      </w:pPr>
      <w:r>
        <w:rPr>
          <w:b/>
          <w:bCs/>
        </w:rPr>
        <w:t>Inter-RAT HO Success Rate</w:t>
      </w:r>
    </w:p>
    <w:p w:rsidR="00640872" w:rsidRPr="00533AA4" w:rsidRDefault="00640872" w:rsidP="00533AA4">
      <w:pPr>
        <w:jc w:val="both"/>
      </w:pPr>
      <w:r w:rsidRPr="00533AA4">
        <w:t>This KPI can be used to evaluate the inter-RAT handover out success rate in a cell or a cluster.</w:t>
      </w:r>
    </w:p>
    <w:p w:rsidR="00640872" w:rsidRDefault="00640872" w:rsidP="00533AA4">
      <w:pPr>
        <w:jc w:val="both"/>
      </w:pPr>
      <w:r w:rsidRPr="00533AA4">
        <w:t>This KPI measures the perfor</w:t>
      </w:r>
      <w:r w:rsidR="00533AA4">
        <w:t xml:space="preserve">mance of the inter-RAT handover </w:t>
      </w:r>
      <w:r w:rsidRPr="00533AA4">
        <w:t>from LTE to GSM, from LTE to WCDMA.</w:t>
      </w:r>
    </w:p>
    <w:p w:rsidR="00640872" w:rsidRPr="005525A7" w:rsidRDefault="00533AA4" w:rsidP="00640872">
      <w:pPr>
        <w:rPr>
          <w:b/>
          <w:bCs/>
        </w:rPr>
      </w:pPr>
      <w:r>
        <w:rPr>
          <w:b/>
          <w:bCs/>
        </w:rPr>
        <w:t>Inter-RAT HO LTE-WCDMA</w:t>
      </w:r>
    </w:p>
    <w:p w:rsidR="00640872" w:rsidRDefault="002A30DE" w:rsidP="00640872">
      <w:pPr>
        <w:rPr>
          <w:b/>
          <w:bCs/>
        </w:rPr>
      </w:pPr>
      <w:r>
        <w:rPr>
          <w:b/>
          <w:bCs/>
          <w:noProof/>
          <w:lang w:eastAsia="zh-CN"/>
        </w:rPr>
        <mc:AlternateContent>
          <mc:Choice Requires="wpg">
            <w:drawing>
              <wp:inline distT="0" distB="0" distL="0" distR="0">
                <wp:extent cx="6341110" cy="3773170"/>
                <wp:effectExtent l="0" t="0" r="0" b="20320"/>
                <wp:docPr id="35" name="Group 6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41110" cy="3773170"/>
                          <a:chOff x="29321" y="15573"/>
                          <a:chExt cx="84327" cy="50181"/>
                        </a:xfrm>
                      </wpg:grpSpPr>
                      <pic:pic xmlns:pic="http://schemas.openxmlformats.org/drawingml/2006/picture">
                        <pic:nvPicPr>
                          <pic:cNvPr id="36" name="Picture 63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29321" y="18240"/>
                            <a:ext cx="5111" cy="857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7" name="Picture 634"/>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46863" y="17383"/>
                            <a:ext cx="8715" cy="95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8" name="Picture 63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64992" y="20208"/>
                            <a:ext cx="7604" cy="716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9" name="Picture 636"/>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82756" y="16430"/>
                            <a:ext cx="6890" cy="89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0" name="Picture 63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101330" y="15573"/>
                            <a:ext cx="7032" cy="9763"/>
                          </a:xfrm>
                          <a:prstGeom prst="rect">
                            <a:avLst/>
                          </a:prstGeom>
                          <a:noFill/>
                          <a:extLst>
                            <a:ext uri="{909E8E84-426E-40DD-AFC4-6F175D3DCCD1}">
                              <a14:hiddenFill xmlns:a14="http://schemas.microsoft.com/office/drawing/2010/main">
                                <a:solidFill>
                                  <a:srgbClr val="FFFFFF"/>
                                </a:solidFill>
                              </a14:hiddenFill>
                            </a:ext>
                          </a:extLst>
                        </pic:spPr>
                      </pic:pic>
                      <wps:wsp>
                        <wps:cNvPr id="41" name="Straight Connector 638"/>
                        <wps:cNvCnPr>
                          <a:cxnSpLocks noChangeShapeType="1"/>
                        </wps:cNvCnPr>
                        <wps:spPr bwMode="auto">
                          <a:xfrm flipH="1">
                            <a:off x="31956" y="28749"/>
                            <a:ext cx="95" cy="37005"/>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42" name="Straight Connector 639"/>
                        <wps:cNvCnPr>
                          <a:cxnSpLocks noChangeShapeType="1"/>
                        </wps:cNvCnPr>
                        <wps:spPr bwMode="auto">
                          <a:xfrm>
                            <a:off x="50974" y="28749"/>
                            <a:ext cx="254" cy="37005"/>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43" name="Straight Connector 640"/>
                        <wps:cNvCnPr>
                          <a:cxnSpLocks noChangeShapeType="1"/>
                        </wps:cNvCnPr>
                        <wps:spPr bwMode="auto">
                          <a:xfrm>
                            <a:off x="68913" y="28749"/>
                            <a:ext cx="0" cy="37005"/>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44" name="Straight Connector 641"/>
                        <wps:cNvCnPr>
                          <a:cxnSpLocks noChangeShapeType="1"/>
                        </wps:cNvCnPr>
                        <wps:spPr bwMode="auto">
                          <a:xfrm>
                            <a:off x="86201" y="28749"/>
                            <a:ext cx="0" cy="37005"/>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45" name="Straight Connector 642"/>
                        <wps:cNvCnPr>
                          <a:cxnSpLocks noChangeShapeType="1"/>
                        </wps:cNvCnPr>
                        <wps:spPr bwMode="auto">
                          <a:xfrm>
                            <a:off x="105203" y="28749"/>
                            <a:ext cx="0" cy="37005"/>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46" name="Straight Arrow Connector 643"/>
                        <wps:cNvCnPr>
                          <a:cxnSpLocks noChangeShapeType="1"/>
                        </wps:cNvCnPr>
                        <wps:spPr bwMode="auto">
                          <a:xfrm flipV="1">
                            <a:off x="32051" y="31067"/>
                            <a:ext cx="18923" cy="127"/>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47" name="TextBox 19"/>
                        <wps:cNvSpPr txBox="1">
                          <a:spLocks noChangeArrowheads="1"/>
                        </wps:cNvSpPr>
                        <wps:spPr bwMode="auto">
                          <a:xfrm>
                            <a:off x="31542" y="28038"/>
                            <a:ext cx="26322" cy="4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Measurement</w:t>
                              </w:r>
                              <w:proofErr w:type="spellEnd"/>
                              <w:r>
                                <w:rPr>
                                  <w:rFonts w:ascii="Century Gothic" w:hAnsi="Century Gothic" w:cstheme="minorBidi"/>
                                  <w:b/>
                                  <w:bCs/>
                                  <w:color w:val="000000" w:themeColor="text1"/>
                                  <w:kern w:val="24"/>
                                  <w:sz w:val="28"/>
                                  <w:szCs w:val="28"/>
                                  <w:lang w:val="fr-FR"/>
                                </w:rPr>
                                <w:t xml:space="preserve"> Report</w:t>
                              </w:r>
                            </w:p>
                          </w:txbxContent>
                        </wps:txbx>
                        <wps:bodyPr rot="0" vert="horz" wrap="none" lIns="91440" tIns="45720" rIns="91440" bIns="45720" anchor="t" anchorCtr="0" upright="1">
                          <a:spAutoFit/>
                        </wps:bodyPr>
                      </wps:wsp>
                      <wps:wsp>
                        <wps:cNvPr id="48" name="Straight Arrow Connector 645"/>
                        <wps:cNvCnPr>
                          <a:cxnSpLocks noChangeShapeType="1"/>
                        </wps:cNvCnPr>
                        <wps:spPr bwMode="auto">
                          <a:xfrm flipV="1">
                            <a:off x="51196" y="34083"/>
                            <a:ext cx="35005" cy="127"/>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49" name="TextBox 21"/>
                        <wps:cNvSpPr txBox="1">
                          <a:spLocks noChangeArrowheads="1"/>
                        </wps:cNvSpPr>
                        <wps:spPr bwMode="auto">
                          <a:xfrm>
                            <a:off x="57940" y="30639"/>
                            <a:ext cx="24615" cy="4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Required</w:t>
                              </w:r>
                              <w:proofErr w:type="spellEnd"/>
                            </w:p>
                          </w:txbxContent>
                        </wps:txbx>
                        <wps:bodyPr rot="0" vert="horz" wrap="none" lIns="91440" tIns="45720" rIns="91440" bIns="45720" anchor="t" anchorCtr="0" upright="1">
                          <a:spAutoFit/>
                        </wps:bodyPr>
                      </wps:wsp>
                      <wps:wsp>
                        <wps:cNvPr id="50" name="Straight Arrow Connector 647"/>
                        <wps:cNvCnPr>
                          <a:cxnSpLocks noChangeShapeType="1"/>
                        </wps:cNvCnPr>
                        <wps:spPr bwMode="auto">
                          <a:xfrm flipV="1">
                            <a:off x="86836" y="37242"/>
                            <a:ext cx="18939" cy="127"/>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51" name="TextBox 23"/>
                        <wps:cNvSpPr txBox="1">
                          <a:spLocks noChangeArrowheads="1"/>
                        </wps:cNvSpPr>
                        <wps:spPr bwMode="auto">
                          <a:xfrm>
                            <a:off x="86330" y="34211"/>
                            <a:ext cx="25613" cy="4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Relocation </w:t>
                              </w:r>
                              <w:proofErr w:type="spellStart"/>
                              <w:r>
                                <w:rPr>
                                  <w:rFonts w:ascii="Century Gothic" w:hAnsi="Century Gothic" w:cstheme="minorBidi"/>
                                  <w:b/>
                                  <w:bCs/>
                                  <w:color w:val="000000" w:themeColor="text1"/>
                                  <w:kern w:val="24"/>
                                  <w:sz w:val="28"/>
                                  <w:szCs w:val="28"/>
                                  <w:lang w:val="fr-FR"/>
                                </w:rPr>
                                <w:t>Required</w:t>
                              </w:r>
                              <w:proofErr w:type="spellEnd"/>
                            </w:p>
                          </w:txbxContent>
                        </wps:txbx>
                        <wps:bodyPr rot="0" vert="horz" wrap="none" lIns="91440" tIns="45720" rIns="91440" bIns="45720" anchor="t" anchorCtr="0" upright="1">
                          <a:spAutoFit/>
                        </wps:bodyPr>
                      </wps:wsp>
                      <wps:wsp>
                        <wps:cNvPr id="52" name="Straight Arrow Connector 649"/>
                        <wps:cNvCnPr>
                          <a:cxnSpLocks noChangeShapeType="1"/>
                        </wps:cNvCnPr>
                        <wps:spPr bwMode="auto">
                          <a:xfrm flipV="1">
                            <a:off x="68913" y="44243"/>
                            <a:ext cx="36290" cy="48"/>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53" name="TextBox 25"/>
                        <wps:cNvSpPr txBox="1">
                          <a:spLocks noChangeArrowheads="1"/>
                        </wps:cNvSpPr>
                        <wps:spPr bwMode="auto">
                          <a:xfrm>
                            <a:off x="76484" y="40799"/>
                            <a:ext cx="23484" cy="4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54" name="Straight Arrow Connector 651"/>
                        <wps:cNvCnPr>
                          <a:cxnSpLocks noChangeShapeType="1"/>
                        </wps:cNvCnPr>
                        <wps:spPr bwMode="auto">
                          <a:xfrm flipV="1">
                            <a:off x="68564" y="49085"/>
                            <a:ext cx="36274" cy="64"/>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55" name="TextBox 27"/>
                        <wps:cNvSpPr txBox="1">
                          <a:spLocks noChangeArrowheads="1"/>
                        </wps:cNvSpPr>
                        <wps:spPr bwMode="auto">
                          <a:xfrm>
                            <a:off x="76121" y="45655"/>
                            <a:ext cx="29201" cy="4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Request</w:t>
                              </w:r>
                              <w:proofErr w:type="spellEnd"/>
                              <w:r>
                                <w:rPr>
                                  <w:rFonts w:ascii="Century Gothic" w:hAnsi="Century Gothic" w:cstheme="minorBidi"/>
                                  <w:b/>
                                  <w:bCs/>
                                  <w:color w:val="000000" w:themeColor="text1"/>
                                  <w:kern w:val="24"/>
                                  <w:sz w:val="28"/>
                                  <w:szCs w:val="28"/>
                                  <w:lang w:val="fr-FR"/>
                                </w:rPr>
                                <w:t xml:space="preserve"> ACK</w:t>
                              </w:r>
                            </w:p>
                          </w:txbxContent>
                        </wps:txbx>
                        <wps:bodyPr rot="0" vert="horz" wrap="none" lIns="91440" tIns="45720" rIns="91440" bIns="45720" anchor="t" anchorCtr="0" upright="1">
                          <a:spAutoFit/>
                        </wps:bodyPr>
                      </wps:wsp>
                      <wps:wsp>
                        <wps:cNvPr id="56" name="Straight Arrow Connector 653"/>
                        <wps:cNvCnPr>
                          <a:cxnSpLocks noChangeShapeType="1"/>
                        </wps:cNvCnPr>
                        <wps:spPr bwMode="auto">
                          <a:xfrm flipV="1">
                            <a:off x="85915" y="55118"/>
                            <a:ext cx="18923" cy="127"/>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57" name="TextBox 29"/>
                        <wps:cNvSpPr txBox="1">
                          <a:spLocks noChangeArrowheads="1"/>
                        </wps:cNvSpPr>
                        <wps:spPr bwMode="auto">
                          <a:xfrm>
                            <a:off x="85959" y="52081"/>
                            <a:ext cx="27689" cy="4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Relocation Command</w:t>
                              </w:r>
                            </w:p>
                          </w:txbxContent>
                        </wps:txbx>
                        <wps:bodyPr rot="0" vert="horz" wrap="none" lIns="91440" tIns="45720" rIns="91440" bIns="45720" anchor="t" anchorCtr="0" upright="1">
                          <a:spAutoFit/>
                        </wps:bodyPr>
                      </wps:wsp>
                      <wps:wsp>
                        <wps:cNvPr id="58" name="Straight Arrow Connector 655"/>
                        <wps:cNvCnPr>
                          <a:cxnSpLocks noChangeShapeType="1"/>
                        </wps:cNvCnPr>
                        <wps:spPr bwMode="auto">
                          <a:xfrm flipV="1">
                            <a:off x="50815" y="58562"/>
                            <a:ext cx="35005" cy="127"/>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59" name="TextBox 31"/>
                        <wps:cNvSpPr txBox="1">
                          <a:spLocks noChangeArrowheads="1"/>
                        </wps:cNvSpPr>
                        <wps:spPr bwMode="auto">
                          <a:xfrm>
                            <a:off x="57576" y="55113"/>
                            <a:ext cx="26702" cy="4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Command</w:t>
                              </w:r>
                            </w:p>
                          </w:txbxContent>
                        </wps:txbx>
                        <wps:bodyPr rot="0" vert="horz" wrap="none" lIns="91440" tIns="45720" rIns="91440" bIns="45720" anchor="t" anchorCtr="0" upright="1">
                          <a:spAutoFit/>
                        </wps:bodyPr>
                      </wps:wsp>
                      <wps:wsp>
                        <wps:cNvPr id="60" name="Straight Arrow Connector 657"/>
                        <wps:cNvCnPr>
                          <a:cxnSpLocks noChangeShapeType="1"/>
                        </wps:cNvCnPr>
                        <wps:spPr bwMode="auto">
                          <a:xfrm flipV="1">
                            <a:off x="32099" y="61864"/>
                            <a:ext cx="18939" cy="127"/>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61" name="TextBox 33"/>
                        <wps:cNvSpPr txBox="1">
                          <a:spLocks noChangeArrowheads="1"/>
                        </wps:cNvSpPr>
                        <wps:spPr bwMode="auto">
                          <a:xfrm>
                            <a:off x="32049" y="58685"/>
                            <a:ext cx="24522" cy="4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Inter-RAT </w:t>
                              </w:r>
                              <w:proofErr w:type="spellStart"/>
                              <w:r>
                                <w:rPr>
                                  <w:rFonts w:ascii="Century Gothic" w:hAnsi="Century Gothic" w:cstheme="minorBidi"/>
                                  <w:b/>
                                  <w:bCs/>
                                  <w:color w:val="000000" w:themeColor="text1"/>
                                  <w:kern w:val="24"/>
                                  <w:sz w:val="28"/>
                                  <w:szCs w:val="28"/>
                                  <w:lang w:val="fr-FR"/>
                                </w:rPr>
                                <w:t>Handover</w:t>
                              </w:r>
                              <w:proofErr w:type="spellEnd"/>
                            </w:p>
                          </w:txbxContent>
                        </wps:txbx>
                        <wps:bodyPr rot="0" vert="horz" wrap="none" lIns="91440" tIns="45720" rIns="91440" bIns="45720" anchor="t" anchorCtr="0" upright="1">
                          <a:spAutoFit/>
                        </wps:bodyPr>
                      </wps:wsp>
                      <wps:wsp>
                        <wps:cNvPr id="62" name="Oval 659"/>
                        <wps:cNvSpPr>
                          <a:spLocks noChangeArrowheads="1"/>
                        </wps:cNvSpPr>
                        <wps:spPr bwMode="auto">
                          <a:xfrm>
                            <a:off x="66849" y="45656"/>
                            <a:ext cx="3890"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63" name="Oval 660"/>
                        <wps:cNvSpPr>
                          <a:spLocks noChangeArrowheads="1"/>
                        </wps:cNvSpPr>
                        <wps:spPr bwMode="auto">
                          <a:xfrm>
                            <a:off x="30099" y="62769"/>
                            <a:ext cx="3889" cy="1048"/>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pic:pic xmlns:pic="http://schemas.openxmlformats.org/drawingml/2006/picture">
                        <pic:nvPicPr>
                          <pic:cNvPr id="64" name="Picture 66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34750" y="20875"/>
                            <a:ext cx="11255" cy="40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5" name="Picture 66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88852" y="18557"/>
                            <a:ext cx="12255" cy="36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6" name="Picture 66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56642" y="17414"/>
                            <a:ext cx="26558" cy="3033"/>
                          </a:xfrm>
                          <a:prstGeom prst="rect">
                            <a:avLst/>
                          </a:prstGeom>
                          <a:noFill/>
                          <a:extLst>
                            <a:ext uri="{909E8E84-426E-40DD-AFC4-6F175D3DCCD1}">
                              <a14:hiddenFill xmlns:a14="http://schemas.microsoft.com/office/drawing/2010/main">
                                <a:solidFill>
                                  <a:srgbClr val="FFFFFF"/>
                                </a:solidFill>
                              </a14:hiddenFill>
                            </a:ext>
                          </a:extLst>
                        </pic:spPr>
                      </pic:pic>
                      <wps:wsp>
                        <wps:cNvPr id="67" name="Rectangle 664"/>
                        <wps:cNvSpPr>
                          <a:spLocks noChangeArrowheads="1"/>
                        </wps:cNvSpPr>
                        <wps:spPr bwMode="auto">
                          <a:xfrm>
                            <a:off x="31115" y="38735"/>
                            <a:ext cx="74882" cy="7207"/>
                          </a:xfrm>
                          <a:prstGeom prst="rect">
                            <a:avLst/>
                          </a:prstGeom>
                          <a:solidFill>
                            <a:schemeClr val="accent1">
                              <a:lumMod val="100000"/>
                              <a:lumOff val="0"/>
                            </a:schemeClr>
                          </a:solidFill>
                          <a:ln w="12700">
                            <a:solidFill>
                              <a:schemeClr val="accent1">
                                <a:lumMod val="50000"/>
                                <a:lumOff val="0"/>
                              </a:schemeClr>
                            </a:solidFill>
                            <a:miter lim="800000"/>
                            <a:headEnd/>
                            <a:tailEnd/>
                          </a:ln>
                        </wps:spPr>
                        <wps:txbx>
                          <w:txbxContent>
                            <w:p w:rsidR="00533AA4" w:rsidRDefault="00533AA4" w:rsidP="00640872">
                              <w:pPr>
                                <w:pStyle w:val="NormalWeb"/>
                                <w:spacing w:before="0" w:beforeAutospacing="0" w:after="0" w:afterAutospacing="0"/>
                                <w:jc w:val="center"/>
                              </w:pPr>
                              <w:r>
                                <w:rPr>
                                  <w:rFonts w:asciiTheme="minorHAnsi" w:hAnsi="Calibri" w:cstheme="minorBidi"/>
                                  <w:b/>
                                  <w:bCs/>
                                  <w:i/>
                                  <w:iCs/>
                                  <w:color w:val="FFFFFF" w:themeColor="light1"/>
                                  <w:kern w:val="24"/>
                                </w:rPr>
                                <w:t>IRATHO_L2W_SR=IRATHO_L2W_Success/ IRATHO_L2W_Attempt *100</w:t>
                              </w:r>
                            </w:p>
                          </w:txbxContent>
                        </wps:txbx>
                        <wps:bodyPr rot="0" vert="horz" wrap="square" lIns="91440" tIns="45720" rIns="91440" bIns="45720" anchor="ctr" anchorCtr="0" upright="1">
                          <a:noAutofit/>
                        </wps:bodyPr>
                      </wps:wsp>
                    </wpg:wgp>
                  </a:graphicData>
                </a:graphic>
              </wp:inline>
            </w:drawing>
          </mc:Choice>
          <mc:Fallback>
            <w:pict>
              <v:group id="Group 632" o:spid="_x0000_s1632" style="width:499.3pt;height:297.1pt;mso-position-horizontal-relative:char;mso-position-vertical-relative:line" coordorigin="29321,15573" coordsize="84327,5018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">
                <v:shape id="Picture 633" o:spid="_x0000_s1633" type="#_x0000_t75" style="position:absolute;left:29321;top:18240;width:5111;height:857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rRgVHDAAAA2wAAAA8AAABkcnMvZG93bnJldi54bWxEj0FrwkAUhO+C/2F5gjfdREFC6iqxUFr0&#10;UKri+ZF9TYLZt0t2NfHfu0Khx2FmvmHW28G04k6dbywrSOcJCOLS6oYrBefTxywD4QOyxtYyKXiQ&#10;h+1mPFpjrm3PP3Q/hkpECPscFdQhuFxKX9Zk0M+tI47er+0Mhii7SuoO+wg3rVwkyUoabDgu1Ojo&#10;vabyerwZBYlO3XWXfheZ+9wfduHS62xfKDWdDMUbiEBD+A//tb+0guUKXl/iD5CbJ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tGBUcMAAADbAAAADwAAAAAAAAAAAAAAAACf&#10;AgAAZHJzL2Rvd25yZXYueG1sUEsFBgAAAAAEAAQA9wAAAI8DAAAAAA==&#10;">
                  <v:imagedata r:id="rId107" o:title=""/>
                </v:shape>
                <v:shape id="Picture 634" o:spid="_x0000_s1634" type="#_x0000_t75" style="position:absolute;left:46863;top:17383;width:8715;height:95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S3g7XCAAAA2wAAAA8AAABkcnMvZG93bnJldi54bWxEj0GLwjAUhO+C/yE8wZum6qLSNYqKggcv&#10;qy57fds822LzUpKodX+9WRA8DjPzDTNbNKYSN3K+tKxg0E9AEGdWl5wrOB23vSkIH5A1VpZJwYM8&#10;LObt1gxTbe/8RbdDyEWEsE9RQRFCnUrps4IM+r6tiaN3ts5giNLlUju8R7ip5DBJxtJgyXGhwJrW&#10;BWWXw9UocNPN6C+sPi7bze/km6lhv+cfpbqdZvkJIlAT3uFXe6cVjCbw/yX+ADl/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t4O1wgAAANsAAAAPAAAAAAAAAAAAAAAAAJ8C&#10;AABkcnMvZG93bnJldi54bWxQSwUGAAAAAAQABAD3AAAAjgMAAAAA&#10;">
                  <v:imagedata r:id="rId108" o:title=""/>
                </v:shape>
                <v:shape id="Picture 635" o:spid="_x0000_s1635" type="#_x0000_t75" style="position:absolute;left:64992;top:20208;width:7604;height:71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p+KjCAAAA2wAAAA8AAABkcnMvZG93bnJldi54bWxET89rwjAUvg/2P4Qn7DZTdYxRjUXKFHca&#10;UxF7ezbPJti8lCbT7r9fDoMdP77fi2JwrbhRH6xnBZNxBoK49tpyo+CwXz+/gQgRWWPrmRT8UIBi&#10;+fiwwFz7O3/RbRcbkUI45KjAxNjlUobakMMw9h1x4i6+dxgT7Bupe7yncNfKaZa9SoeWU4PBjkpD&#10;9XX37RScNkeDVfW+3Z/Xn4Mt7YfevFRKPY2G1RxEpCH+i//cW61glsamL+kHyOU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76fiowgAAANsAAAAPAAAAAAAAAAAAAAAAAJ8C&#10;AABkcnMvZG93bnJldi54bWxQSwUGAAAAAAQABAD3AAAAjgMAAAAA&#10;">
                  <v:imagedata r:id="rId109" o:title=""/>
                </v:shape>
                <v:shape id="Picture 636" o:spid="_x0000_s1636" type="#_x0000_t75" style="position:absolute;left:82756;top:16430;width:6890;height:8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9azDDAAAA2wAAAA8AAABkcnMvZG93bnJldi54bWxEj19rwkAQxN8L/Q7HFnyrl1YsbfQUUYS+&#10;iX+gr0tumwvm9kJuTaKfvicIfRxm5jfMfDn4WnXUxiqwgbdxBoq4CLbi0sDpuH39BBUF2WIdmAxc&#10;KcJy8fw0x9yGnvfUHaRUCcIxRwNOpMm1joUjj3EcGuLk/YbWoyTZltq22Ce4r/V7ln1ojxWnBYcN&#10;rR0V58PFG7jVrhvQrmUaNtvVUfrJZrr7MWb0MqxmoIQG+Q8/2t/WwOQL7l/SD9CL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d31rMMMAAADbAAAADwAAAAAAAAAAAAAAAACf&#10;AgAAZHJzL2Rvd25yZXYueG1sUEsFBgAAAAAEAAQA9wAAAI8DAAAAAA==&#10;">
                  <v:imagedata r:id="rId110" o:title=""/>
                </v:shape>
                <v:shape id="Picture 637" o:spid="_x0000_s1637" type="#_x0000_t75" style="position:absolute;left:101330;top:15573;width:7032;height:976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lHCd3AAAAA2wAAAA8AAABkcnMvZG93bnJldi54bWxET01rAjEQvRf6H8IUeqvZirWyNYoIggUV&#10;tLXnYTObLG4mSxJ1/ffNQfD4eN/Tee9acaEQG88K3gcFCOLK64aNgt+f1dsEREzIGlvPpOBGEeaz&#10;56cpltpfeU+XQzIih3AsUYFNqSuljJUlh3HgO+LM1T44TBkGI3XAaw53rRwWxVg6bDg3WOxoaak6&#10;Hc5OwV/4/qg/u+O2MaetOdrdpl71E6VeX/rFF4hEfXqI7+61VjDK6/OX/APk7B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SUcJ3cAAAADbAAAADwAAAAAAAAAAAAAAAACfAgAA&#10;ZHJzL2Rvd25yZXYueG1sUEsFBgAAAAAEAAQA9wAAAIwDAAAAAA==&#10;">
                  <v:imagedata r:id="rId111" o:title=""/>
                </v:shape>
                <v:line id="Straight Connector 638" o:spid="_x0000_s1638" style="position:absolute;flip:x;visibility:visible;mso-wrap-style:square" from="31956,28749" to="32051,65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rdF8IAAADbAAAADwAAAGRycy9kb3ducmV2LnhtbESP0WoCMRRE3wv+Q7iCbzWrFpHVKCII&#10;IpZW2w+4Jtfdxc3NkmTX9e+bQqGPw8ycYVab3taiIx8qxwom4wwEsXam4kLB99f+dQEiRGSDtWNS&#10;8KQAm/XgZYW5cQ8+U3eJhUgQDjkqKGNscimDLsliGLuGOHk35y3GJH0hjcdHgttaTrNsLi1WnBZK&#10;bGhXkr5fWqvg+OHfcfZ5PetFe3t2PNe61SelRsN+uwQRqY//4b/2wSh4m8Dvl/QD5P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NrdF8IAAADbAAAADwAAAAAAAAAAAAAA&#10;AAChAgAAZHJzL2Rvd25yZXYueG1sUEsFBgAAAAAEAAQA+QAAAJADAAAAAA==&#10;" strokecolor="black [3213]" strokeweight="2.25pt">
                  <v:stroke joinstyle="miter"/>
                </v:line>
                <v:line id="Straight Connector 639" o:spid="_x0000_s1639" style="position:absolute;visibility:visible;mso-wrap-style:square" from="50974,28749" to="51228,65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vMCMIAAADbAAAADwAAAGRycy9kb3ducmV2LnhtbESPQYvCMBSE7wv+h/AEb2uqiCxdo4iu&#10;oHjSevD4aN421ealNNm2/nsjCHscZuYbZrHqbSVaanzpWMFknIAgzp0uuVBwyXafXyB8QNZYOSYF&#10;D/KwWg4+Fphq1/GJ2nMoRISwT1GBCaFOpfS5IYt+7Gri6P26xmKIsimkbrCLcFvJaZLMpcWS44LB&#10;mjaG8vv5zypor91VXzqT3Ux5OGbmp90/tlKp0bBff4MI1If/8Lu91wpmU3h9iT9ALp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KvMCMIAAADbAAAADwAAAAAAAAAAAAAA&#10;AAChAgAAZHJzL2Rvd25yZXYueG1sUEsFBgAAAAAEAAQA+QAAAJADAAAAAA==&#10;" strokecolor="black [3213]" strokeweight="2.25pt">
                  <v:stroke joinstyle="miter"/>
                </v:line>
                <v:line id="Straight Connector 640" o:spid="_x0000_s1640" style="position:absolute;visibility:visible;mso-wrap-style:square" from="68913,28749" to="68913,65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pk8QAAADbAAAADwAAAGRycy9kb3ducmV2LnhtbESPQWvCQBSE7wX/w/KE3urGWopEN0Fs&#10;BUtPTTx4fGSf2Wj2bchuk/jvu4VCj8PMfMNs88m2YqDeN44VLBcJCOLK6YZrBafy8LQG4QOyxtYx&#10;KbiThzybPWwx1W7kLxqKUIsIYZ+iAhNCl0rpK0MW/cJ1xNG7uN5iiLKvpe5xjHDbyuckeZUWG44L&#10;BjvaG6puxbdVMJzHsz6Nprya5uOzNO/D8f4mlXqcT7sNiEBT+A//tY9awcsKfr/EHyCz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52mTxAAAANsAAAAPAAAAAAAAAAAA&#10;AAAAAKECAABkcnMvZG93bnJldi54bWxQSwUGAAAAAAQABAD5AAAAkgMAAAAA&#10;" strokecolor="black [3213]" strokeweight="2.25pt">
                  <v:stroke joinstyle="miter"/>
                </v:line>
                <v:line id="Straight Connector 641" o:spid="_x0000_s1641" style="position:absolute;visibility:visible;mso-wrap-style:square" from="86201,28749" to="86201,65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7x58IAAADbAAAADwAAAGRycy9kb3ducmV2LnhtbESPQYvCMBSE74L/ITzBm6aKLFKNIuqC&#10;sqe1Hjw+mmdTbV5Kk23rv98sLHgcZuYbZr3tbSVaanzpWMFsmoAgzp0uuVBwzT4nSxA+IGusHJOC&#10;F3nYboaDNabadfxN7SUUIkLYp6jAhFCnUvrckEU/dTVx9O6usRiibAqpG+wi3FZyniQf0mLJccFg&#10;TXtD+fPyYxW0t+6mr53JHqY8f2Xm2J5eB6nUeNTvViAC9eEd/m+ftILFAv6+xB8gN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A7x58IAAADbAAAADwAAAAAAAAAAAAAA&#10;AAChAgAAZHJzL2Rvd25yZXYueG1sUEsFBgAAAAAEAAQA+QAAAJADAAAAAA==&#10;" strokecolor="black [3213]" strokeweight="2.25pt">
                  <v:stroke joinstyle="miter"/>
                </v:line>
                <v:line id="Straight Connector 642" o:spid="_x0000_s1642" style="position:absolute;visibility:visible;mso-wrap-style:square" from="105203,28749" to="105203,657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0JUfMQAAADbAAAADwAAAGRycy9kb3ducmV2LnhtbESPQWvCQBSE7wX/w/KE3urGYotEN0Fs&#10;BUtPTTx4fGSf2Wj2bchuk/jvu4VCj8PMfMNs88m2YqDeN44VLBcJCOLK6YZrBafy8LQG4QOyxtYx&#10;KbiThzybPWwx1W7kLxqKUIsIYZ+iAhNCl0rpK0MW/cJ1xNG7uN5iiLKvpe5xjHDbyuckeZUWG44L&#10;BjvaG6puxbdVMJzHsz6Nprya5uOzNO/D8f4mlXqcT7sNiEBT+A//tY9aweoFfr/EHyCz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QlR8xAAAANsAAAAPAAAAAAAAAAAA&#10;AAAAAKECAABkcnMvZG93bnJldi54bWxQSwUGAAAAAAQABAD5AAAAkgMAAAAA&#10;" strokecolor="black [3213]" strokeweight="2.25pt">
                  <v:stroke joinstyle="miter"/>
                </v:line>
                <v:shape id="Straight Arrow Connector 643" o:spid="_x0000_s1643" type="#_x0000_t32" style="position:absolute;left:32051;top:31067;width:18923;height:1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419OMUAAADbAAAADwAAAGRycy9kb3ducmV2LnhtbESPT2vCQBTE70K/w/KEXkQ3laolzUaq&#10;IrQn8Q94fWRfs6nZt2l2a+K37xYKHoeZ+Q2TLXtbiyu1vnKs4GmSgCAunK64VHA6bscvIHxA1lg7&#10;JgU38rDMHwYZptp1vKfrIZQiQtinqMCE0KRS+sKQRT9xDXH0Pl1rMUTZllK32EW4reU0SebSYsVx&#10;wWBDa0PF5fBjFXyV9eJD7kx3Tkaz79V0U8lRf1Pqcdi/vYII1Id7+L/9rhU8z+HvS/wBMv8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419OMUAAADbAAAADwAAAAAAAAAA&#10;AAAAAAChAgAAZHJzL2Rvd25yZXYueG1sUEsFBgAAAAAEAAQA+QAAAJMDAAAAAA==&#10;" strokecolor="black [3213]" strokeweight="2.25pt">
                  <v:stroke endarrow="open" joinstyle="miter"/>
                </v:shape>
                <v:shape id="TextBox 19" o:spid="_x0000_s1644" type="#_x0000_t202" style="position:absolute;left:31542;top:28038;width:26322;height:41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pNssMA&#10;AADbAAAADwAAAGRycy9kb3ducmV2LnhtbESPwW7CMBBE70j8g7VIvYEDghYCBlW0SNxKAx+wipc4&#10;JF5HsQtpv75GQuI4mpk3mtWms7W4UutLxwrGowQEce50yYWC03E3nIPwAVlj7ZgU/JKHzbrfW2Gq&#10;3Y2/6ZqFQkQI+xQVmBCaVEqfG7LoR64hjt7ZtRZDlG0hdYu3CLe1nCTJq7RYclww2NDWUF5lP1bB&#10;PLFfVbWYHLyd/o1nZvvhPpuLUi+D7n0JIlAXnuFHe68VTN/g/iX+ALn+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RpNssMAAADbAAAADwAAAAAAAAAAAAAAAACYAgAAZHJzL2Rv&#10;d25yZXYueG1sUEsFBgAAAAAEAAQA9QAAAIgDA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Measurement</w:t>
                        </w:r>
                        <w:proofErr w:type="spellEnd"/>
                        <w:r>
                          <w:rPr>
                            <w:rFonts w:ascii="Century Gothic" w:hAnsi="Century Gothic" w:cstheme="minorBidi"/>
                            <w:b/>
                            <w:bCs/>
                            <w:color w:val="000000" w:themeColor="text1"/>
                            <w:kern w:val="24"/>
                            <w:sz w:val="28"/>
                            <w:szCs w:val="28"/>
                            <w:lang w:val="fr-FR"/>
                          </w:rPr>
                          <w:t xml:space="preserve"> Report</w:t>
                        </w:r>
                      </w:p>
                    </w:txbxContent>
                  </v:textbox>
                </v:shape>
                <v:shape id="Straight Arrow Connector 645" o:spid="_x0000_s1645" type="#_x0000_t32" style="position:absolute;left:51196;top:34083;width:35005;height:1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5M0cIAAADbAAAADwAAAGRycy9kb3ducmV2LnhtbERPz2vCMBS+C/sfwht4kZlOphudaZmK&#10;ME9jKnh9NM+mrnnpmmjrf28OgseP7/c8720tLtT6yrGC13ECgrhwuuJSwX63fvkA4QOyxtoxKbiS&#10;hzx7Gswx1a7jX7psQyliCPsUFZgQmlRKXxiy6MeuIY7c0bUWQ4RtKXWLXQy3tZwkyUxarDg2GGxo&#10;aaj4256tglNZv2/kj+kOyWj6v5isKjnqr0oNn/uvTxCB+vAQ393fWsFbHBu/xB8gs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V5M0cIAAADbAAAADwAAAAAAAAAAAAAA&#10;AAChAgAAZHJzL2Rvd25yZXYueG1sUEsFBgAAAAAEAAQA+QAAAJADAAAAAA==&#10;" strokecolor="black [3213]" strokeweight="2.25pt">
                  <v:stroke endarrow="open" joinstyle="miter"/>
                </v:shape>
                <v:shape id="TextBox 21" o:spid="_x0000_s1646" type="#_x0000_t202" style="position:absolute;left:57940;top:30639;width:24615;height:411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l8W8QA&#10;AADbAAAADwAAAGRycy9kb3ducmV2LnhtbESP0WrCQBRE3wv+w3KFvtWNwRZNXYNoC31r1X7AJXvN&#10;xmTvhuw2iX59t1DwcZiZM8w6H20jeup85VjBfJaAIC6crrhU8H16f1qC8AFZY+OYFFzJQ76ZPKwx&#10;027gA/XHUIoIYZ+hAhNCm0npC0MW/cy1xNE7u85iiLIrpe5wiHDbyDRJXqTFiuOCwZZ2hor6+GMV&#10;LBP7Wder9MvbxW3+bHZ799ZelHqcjttXEIHGcA//tz+0gsUK/r7EH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JfFvEAAAA2w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Required</w:t>
                        </w:r>
                        <w:proofErr w:type="spellEnd"/>
                      </w:p>
                    </w:txbxContent>
                  </v:textbox>
                </v:shape>
                <v:shape id="Straight Arrow Connector 647" o:spid="_x0000_s1647" type="#_x0000_t32" style="position:absolute;left:86836;top:37242;width:18939;height:1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HWCsAAAADbAAAADwAAAGRycy9kb3ducmV2LnhtbERPy4rCMBTdC/5DuIIb0XQER6lGcUYG&#10;dDX4ALeX5tpUm5tOk7H1781CcHk478WqtaW4U+0Lxwo+RgkI4szpgnMFp+PPcAbCB2SNpWNS8CAP&#10;q2W3s8BUu4b3dD+EXMQQ9ikqMCFUqZQ+M2TRj1xFHLmLqy2GCOtc6hqbGG5LOU6ST2mx4NhgsKJv&#10;Q9nt8G8VXPNyupO/pjkng8nf13hTyEH7UKrfa9dzEIHa8Ba/3FutYBLXxy/xB8jl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rx1grAAAAA2wAAAA8AAAAAAAAAAAAAAAAA&#10;oQIAAGRycy9kb3ducmV2LnhtbFBLBQYAAAAABAAEAPkAAACOAwAAAAA=&#10;" strokecolor="black [3213]" strokeweight="2.25pt">
                  <v:stroke endarrow="open" joinstyle="miter"/>
                </v:shape>
                <v:shape id="TextBox 23" o:spid="_x0000_s1648" type="#_x0000_t202" style="position:absolute;left:86330;top:34211;width:25613;height:411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mgMMA&#10;AADbAAAADwAAAGRycy9kb3ducmV2LnhtbESP0WrCQBRE34X+w3ILfdNNpIpGVym2Bd+q0Q+4ZK/Z&#10;mOzdkN1q6td3BcHHYWbOMMt1bxtxoc5XjhWkowQEceF0xaWC4+F7OAPhA7LGxjEp+CMP69XLYImZ&#10;dlfe0yUPpYgQ9hkqMCG0mZS+MGTRj1xLHL2T6yyGKLtS6g6vEW4bOU6SqbRYcVww2NLGUFHnv1bB&#10;LLE/dT0f77x9v6UTs/l0X+1ZqbfX/mMBIlAfnuFHe6sVTFK4f4k/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mgMMAAADbAAAADwAAAAAAAAAAAAAAAACYAgAAZHJzL2Rv&#10;d25yZXYueG1sUEsFBgAAAAAEAAQA9QAAAIgDA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Relocation </w:t>
                        </w:r>
                        <w:proofErr w:type="spellStart"/>
                        <w:r>
                          <w:rPr>
                            <w:rFonts w:ascii="Century Gothic" w:hAnsi="Century Gothic" w:cstheme="minorBidi"/>
                            <w:b/>
                            <w:bCs/>
                            <w:color w:val="000000" w:themeColor="text1"/>
                            <w:kern w:val="24"/>
                            <w:sz w:val="28"/>
                            <w:szCs w:val="28"/>
                            <w:lang w:val="fr-FR"/>
                          </w:rPr>
                          <w:t>Required</w:t>
                        </w:r>
                        <w:proofErr w:type="spellEnd"/>
                      </w:p>
                    </w:txbxContent>
                  </v:textbox>
                </v:shape>
                <v:shape id="Straight Arrow Connector 649" o:spid="_x0000_s1649" type="#_x0000_t32" style="position:absolute;left:68913;top:44243;width:36290;height:4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3PlMIAAADbAAAADwAAAGRycy9kb3ducmV2LnhtbESPT4vCMBTE7wt+h/AEb2uq4CJdo+wq&#10;gifBfwdvj+bZZG1eShNr/fYbQfA4zMxvmNmic5VoqQnWs4LRMANBXHhtuVRwPKw/pyBCRNZYeSYF&#10;DwqwmPc+Zphrf+cdtftYigThkKMCE2OdSxkKQw7D0NfEybv4xmFMsimlbvCe4K6S4yz7kg4tpwWD&#10;NS0NFdf9zSlY/p5GV3vpzu12d17J7M9qc7BKDfrdzzeISF18h1/tjVYwGcPzS/oBcv4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33PlMIAAADbAAAADwAAAAAAAAAAAAAA&#10;AAChAgAAZHJzL2Rvd25yZXYueG1sUEsFBgAAAAAEAAQA+QAAAJADAAAAAA==&#10;" strokecolor="black [3213]" strokeweight="2.25pt">
                  <v:stroke startarrow="open" joinstyle="miter"/>
                </v:shape>
                <v:shape id="TextBox 25" o:spid="_x0000_s1650" type="#_x0000_t202" style="position:absolute;left:76484;top:40799;width:23484;height:41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dbMQA&#10;AADbAAAADwAAAGRycy9kb3ducmV2LnhtbESPwW7CMBBE70j8g7VIvRUnUCpIYxCCIvUGpf2AVbzE&#10;aeJ1FBsI/foaqRLH0cy80eSr3jbiQp2vHCtIxwkI4sLpiksF31+75zkIH5A1No5JwY08rJbDQY6Z&#10;dlf+pMsxlCJC2GeowITQZlL6wpBFP3YtcfROrrMYouxKqTu8Rrht5CRJXqXFiuOCwZY2hor6eLYK&#10;5ond1/VicvD25Tedmc3Wvbc/Sj2N+vUbiEB9eIT/2x9awWwK9y/xB8j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f43WzEAAAA2w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Straight Arrow Connector 651" o:spid="_x0000_s1651" type="#_x0000_t32" style="position:absolute;left:68564;top:49085;width:36274;height: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crQCcUAAADbAAAADwAAAGRycy9kb3ducmV2LnhtbESPT2vCQBTE70K/w/KEXkQ3laolzUaq&#10;IrQn8Q94fWRfs6nZt2l2a+K37xYKHoeZ+Q2TLXtbiyu1vnKs4GmSgCAunK64VHA6bscvIHxA1lg7&#10;JgU38rDMHwYZptp1vKfrIZQiQtinqMCE0KRS+sKQRT9xDXH0Pl1rMUTZllK32EW4reU0SebSYsVx&#10;wWBDa0PF5fBjFXyV9eJD7kx3Tkaz79V0U8lRf1Pqcdi/vYII1Id7+L/9rhXMnuHvS/wBMv8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crQCcUAAADbAAAADwAAAAAAAAAA&#10;AAAAAAChAgAAZHJzL2Rvd25yZXYueG1sUEsFBgAAAAAEAAQA+QAAAJMDAAAAAA==&#10;" strokecolor="black [3213]" strokeweight="2.25pt">
                  <v:stroke endarrow="open" joinstyle="miter"/>
                </v:shape>
                <v:shape id="TextBox 27" o:spid="_x0000_s1652" type="#_x0000_t202" style="position:absolute;left:76121;top:45655;width:29201;height:41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3gg8QA&#10;AADbAAAADwAAAGRycy9kb3ducmV2LnhtbESP0WrCQBRE3wv9h+UW+lY3kaZodCPFWuibNfoBl+w1&#10;G5O9G7Krpv16t1DwcZiZM8xyNdpOXGjwjWMF6SQBQVw53XCt4LD/fJmB8AFZY+eYFPyQh1Xx+LDE&#10;XLsr7+hShlpECPscFZgQ+lxKXxmy6CeuJ47e0Q0WQ5RDLfWA1wi3nZwmyZu02HBcMNjT2lDVlmer&#10;YJbYbdvOp9/evv6mmVl/uE1/Uur5aXxfgAg0hnv4v/2lFWQZ/H2JP0AW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dd4IPEAAAA2w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Request</w:t>
                        </w:r>
                        <w:proofErr w:type="spellEnd"/>
                        <w:r>
                          <w:rPr>
                            <w:rFonts w:ascii="Century Gothic" w:hAnsi="Century Gothic" w:cstheme="minorBidi"/>
                            <w:b/>
                            <w:bCs/>
                            <w:color w:val="000000" w:themeColor="text1"/>
                            <w:kern w:val="24"/>
                            <w:sz w:val="28"/>
                            <w:szCs w:val="28"/>
                            <w:lang w:val="fr-FR"/>
                          </w:rPr>
                          <w:t xml:space="preserve"> ACK</w:t>
                        </w:r>
                      </w:p>
                    </w:txbxContent>
                  </v:textbox>
                </v:shape>
                <v:shape id="Straight Arrow Connector 653" o:spid="_x0000_s1653" type="#_x0000_t32" style="position:absolute;left:85915;top:55118;width:18923;height:1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bJl8QAAADbAAAADwAAAGRycy9kb3ducmV2LnhtbESPwWrDMBBE74X8g9hAb7WcQExxo4Q2&#10;oZBTwUl78G2xNpYaa2Us1XH/vgoEehxm5g2z3k6uEyMNwXpWsMhyEMSN15ZbBZ+n96dnECEia+w8&#10;k4JfCrDdzB7WWGp/5YrGY2xFgnAoUYGJsS+lDI0hhyHzPXHyzn5wGJMcWqkHvCa46+Qyzwvp0HJa&#10;MNjTzlBzOf44Bbu3r8XFnqd6/Kjqvcy/rTYnq9TjfHp9ARFpiv/he/ugFawKuH1JP0Bu/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RsmXxAAAANsAAAAPAAAAAAAAAAAA&#10;AAAAAKECAABkcnMvZG93bnJldi54bWxQSwUGAAAAAAQABAD5AAAAkgMAAAAA&#10;" strokecolor="black [3213]" strokeweight="2.25pt">
                  <v:stroke startarrow="open" joinstyle="miter"/>
                </v:shape>
                <v:shape id="TextBox 29" o:spid="_x0000_s1654" type="#_x0000_t202" style="position:absolute;left:85959;top:52081;width:27689;height:411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Pbb8QA&#10;AADbAAAADwAAAGRycy9kb3ducmV2LnhtbESPwW7CMBBE70j9B2sr9QZOEFBIY1AFrdQbNO0HrOIl&#10;ThOvo9iFlK/HlZA4jmbmjSbfDLYVJ+p97VhBOklAEJdO11wp+P56Hy9B+ICssXVMCv7Iw2b9MMox&#10;0+7Mn3QqQiUihH2GCkwIXSalLw1Z9BPXEUfv6HqLIcq+krrHc4TbVk6TZCEt1hwXDHa0NVQ2xa9V&#10;sEzsvmlW04O3s0s6N9ude+t+lHp6HF5fQAQawj18a39oBfNn+P8Sf4BcX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D22/EAAAA2w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Relocation Command</w:t>
                        </w:r>
                      </w:p>
                    </w:txbxContent>
                  </v:textbox>
                </v:shape>
                <v:shape id="Straight Arrow Connector 655" o:spid="_x0000_s1655" type="#_x0000_t32" style="position:absolute;left:50815;top:58562;width:35005;height:1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pX4fsEAAADbAAAADwAAAGRycy9kb3ducmV2LnhtbERPu2rDMBTdC/kHcQPdajmBlOJYCXlQ&#10;yFSI3Q7ZLtaNpcS6MpbquH9fDYWOh/Mut5PrxEhDsJ4VLLIcBHHjteVWwWf9/vIGIkRkjZ1nUvBD&#10;Abab2VOJhfYPPtNYxVakEA4FKjAx9oWUoTHkMGS+J07c1Q8OY4JDK/WAjxTuOrnM81fp0HJqMNjT&#10;wVBzr76dgsP+a3G31+kyfpwvR5nfrDa1Vep5Pu3WICJN8V/85z5pBas0Nn1JP0B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lfh+wQAAANsAAAAPAAAAAAAAAAAAAAAA&#10;AKECAABkcnMvZG93bnJldi54bWxQSwUGAAAAAAQABAD5AAAAjwMAAAAA&#10;" strokecolor="black [3213]" strokeweight="2.25pt">
                  <v:stroke startarrow="open" joinstyle="miter"/>
                </v:shape>
                <v:shape id="TextBox 31" o:spid="_x0000_s1656" type="#_x0000_t202" style="position:absolute;left:57576;top:55113;width:26702;height:411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DqhsQA&#10;AADbAAAADwAAAGRycy9kb3ducmV2LnhtbESP0WrCQBRE3wv+w3IF3+rGYIqmrkG0hb61aj/gkr1m&#10;Y7J3Q3Zr0n59t1DwcZiZM8ymGG0rbtT72rGCxTwBQVw6XXOl4PP8+rgC4QOyxtYxKfgmD8V28rDB&#10;XLuBj3Q7hUpECPscFZgQulxKXxqy6OeuI47exfUWQ5R9JXWPQ4TbVqZJ8iQt1hwXDHa0N1Q2py+r&#10;YJXY96ZZpx/eLn8Wmdkf3Et3VWo2HXfPIAKN4R7+b79pBdka/r7EHyC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YQ6obEAAAA2w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Command</w:t>
                        </w:r>
                      </w:p>
                    </w:txbxContent>
                  </v:textbox>
                </v:shape>
                <v:shape id="Straight Arrow Connector 657" o:spid="_x0000_s1657" type="#_x0000_t32" style="position:absolute;left:32099;top:61864;width:18939;height:1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8+xb8AAADbAAAADwAAAGRycy9kb3ducmV2LnhtbERPTYvCMBC9C/sfwizsTVM9iFTT4roI&#10;nhbU9eBtaMYm2kxKE2v99+Yg7PHxvlfl4BrRUxesZwXTSQaCuPLacq3g77gdL0CEiKyx8UwKnhSg&#10;LD5GK8y1f/Ce+kOsRQrhkKMCE2ObSxkqQw7DxLfEibv4zmFMsKul7vCRwl0jZ1k2lw4tpwaDLW0M&#10;VbfD3SnYfJ+mN3sZzv3v/vwjs6vV5miV+voc1ksQkYb4L367d1rBPK1PX9IPkMUL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Lo8+xb8AAADbAAAADwAAAAAAAAAAAAAAAACh&#10;AgAAZHJzL2Rvd25yZXYueG1sUEsFBgAAAAAEAAQA+QAAAI0DAAAAAA==&#10;" strokecolor="black [3213]" strokeweight="2.25pt">
                  <v:stroke startarrow="open" joinstyle="miter"/>
                </v:shape>
                <v:shape id="TextBox 33" o:spid="_x0000_s1658" type="#_x0000_t202" style="position:absolute;left:32049;top:58685;width:24522;height:411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osPcMA&#10;AADbAAAADwAAAGRycy9kb3ducmV2LnhtbESP0WrCQBRE3wv9h+UW+lY3kSoaXaXYFnxTox9wyV6z&#10;Mdm7IbvV1K93BcHHYWbOMPNlbxtxps5XjhWkgwQEceF0xaWCw/73YwLCB2SNjWNS8E8elovXlzlm&#10;2l14R+c8lCJC2GeowITQZlL6wpBFP3AtcfSOrrMYouxKqTu8RLht5DBJxtJixXHBYEsrQ0Wd/1kF&#10;k8Ru6no63Hr7eU1HZvXtftqTUu9v/dcMRKA+PMOP9lorGKdw/xJ/gFz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gosPcMAAADbAAAADwAAAAAAAAAAAAAAAACYAgAAZHJzL2Rv&#10;d25yZXYueG1sUEsFBgAAAAAEAAQA9QAAAIgDA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Inter-RAT </w:t>
                        </w:r>
                        <w:proofErr w:type="spellStart"/>
                        <w:r>
                          <w:rPr>
                            <w:rFonts w:ascii="Century Gothic" w:hAnsi="Century Gothic" w:cstheme="minorBidi"/>
                            <w:b/>
                            <w:bCs/>
                            <w:color w:val="000000" w:themeColor="text1"/>
                            <w:kern w:val="24"/>
                            <w:sz w:val="28"/>
                            <w:szCs w:val="28"/>
                            <w:lang w:val="fr-FR"/>
                          </w:rPr>
                          <w:t>Handover</w:t>
                        </w:r>
                        <w:proofErr w:type="spellEnd"/>
                      </w:p>
                    </w:txbxContent>
                  </v:textbox>
                </v:shape>
                <v:oval id="Oval 659" o:spid="_x0000_s1659" style="position:absolute;left:66849;top:45656;width:3890;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3d4cQA&#10;AADbAAAADwAAAGRycy9kb3ducmV2LnhtbESP3WrCQBSE7wu+w3IEb0Q3VRCJriKCtS1i8e/+mD0m&#10;wezZkN0maZ/eLQi9HGa+GWa+bE0haqpcblnB6zACQZxYnXOq4HzaDKYgnEfWWFgmBT/kYLnovMwx&#10;1rbhA9VHn4pQwi5GBZn3ZSylSzIy6Ia2JA7ezVYGfZBVKnWFTSg3hRxF0UQazDksZFjSOqPkfvw2&#10;CiYGf6/RW3P7GF8+91/73bhf11ulet12NQPhqfX/4Sf9rgM3gr8v4QfI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93eHEAAAA2wAAAA8AAAAAAAAAAAAAAAAAmAIAAGRycy9k&#10;b3ducmV2LnhtbFBLBQYAAAAABAAEAPUAAACJAwAAAAA=&#10;" fillcolor="#2da2bf" strokecolor="#1f4d78 [1604]" strokeweight="1pt">
                  <v:stroke joinstyle="miter"/>
                </v:oval>
                <v:oval id="Oval 660" o:spid="_x0000_s1660" style="position:absolute;left:30099;top:62769;width:3889;height:10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F4esUA&#10;AADbAAAADwAAAGRycy9kb3ducmV2LnhtbESP3WrCQBSE7wu+w3IEb4puakAkuooI1bYUxb/7Y/aY&#10;BLNnQ3abpH36rlDo5TDzzTDzZWdK0VDtCssKXkYRCOLU6oIzBefT63AKwnlkjaVlUvBNDpaL3tMc&#10;E21bPlBz9JkIJewSVJB7XyVSujQng25kK+Lg3Wxt0AdZZ1LX2IZyU8pxFE2kwYLDQo4VrXNK78cv&#10;o2Bi8Ocabdrbe3z52O13n/Fz02yVGvS71QyEp87/h//oNx24GB5fwg+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sXh6xQAAANsAAAAPAAAAAAAAAAAAAAAAAJgCAABkcnMv&#10;ZG93bnJldi54bWxQSwUGAAAAAAQABAD1AAAAigMAAAAA&#10;" fillcolor="#2da2bf" strokecolor="#1f4d78 [1604]" strokeweight="1pt">
                  <v:stroke joinstyle="miter"/>
                </v:oval>
                <v:shape id="Picture 661" o:spid="_x0000_s1661" type="#_x0000_t75" style="position:absolute;left:34750;top:20875;width:11255;height:40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uun7BAAAA2wAAAA8AAABkcnMvZG93bnJldi54bWxEj9uKAjEQRN+F/YfQC75pZkVERqMsXkBY&#10;ULx8QDPpueCkE5Ko49+bBcHHoqpOUfNlZ1pxJx8aywp+hhkI4sLqhisFl/N2MAURIrLG1jIpeFKA&#10;5eKrN8dc2wcf6X6KlUgQDjkqqGN0uZShqMlgGFpHnLzSeoMxSV9J7fGR4KaVoyybSIMNp4UaHa1q&#10;Kq6nm1GgnfGrv2ozbs/7g1tP9+W21KVS/e/udwYiUhc/4Xd7pxVMxvD/Jf0AuXg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Fuun7BAAAA2wAAAA8AAAAAAAAAAAAAAAAAnwIA&#10;AGRycy9kb3ducmV2LnhtbFBLBQYAAAAABAAEAPcAAACNAwAAAAA=&#10;">
                  <v:imagedata r:id="rId96" o:title=""/>
                </v:shape>
                <v:shape id="Picture 662" o:spid="_x0000_s1662" type="#_x0000_t75" style="position:absolute;left:88852;top:18557;width:12255;height:3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V8MbEAAAA2wAAAA8AAABkcnMvZG93bnJldi54bWxEj0trwzAQhO+B/gexhd4SqYWa4kYJoWkg&#10;ITk0D+h1sbaWqbUyluLHv48ChR6HmfmGmS8HV4uO2lB51vA8UyCIC28qLjVczpvpG4gQkQ3WnknD&#10;SAGWi4fJHHPjez5Sd4qlSBAOOWqwMTa5lKGw5DDMfEOcvB/fOoxJtqU0LfYJ7mr5olQmHVacFiw2&#10;9GGp+D1dnYb1Qe3H86dXdsVfh+/r2gbeHbV+ehxW7yAiDfE//NfeGg3ZK9y/pB8gFz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SV8MbEAAAA2wAAAA8AAAAAAAAAAAAAAAAA&#10;nwIAAGRycy9kb3ducmV2LnhtbFBLBQYAAAAABAAEAPcAAACQAwAAAAA=&#10;">
                  <v:imagedata r:id="rId112" o:title=""/>
                </v:shape>
                <v:shape id="Picture 663" o:spid="_x0000_s1663" type="#_x0000_t75" style="position:absolute;left:56642;top:17414;width:26558;height:30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3fpXDAAAA2wAAAA8AAABkcnMvZG93bnJldi54bWxEj8FqwzAQRO+F/oPYQG+1nFCc4FoJwdDQ&#10;klxil54XayubWCtjyYn791Wg0OMwM2+YYjfbXlxp9J1jBcskBUHcON2xUfBZvz1vQPiArLF3TAp+&#10;yMNu+/hQYK7djc90rYIREcI+RwVtCEMupW9asugTNxBH79uNFkOUo5F6xFuE216u0jSTFjuOCy0O&#10;VLbUXKrJKvg4EZbSdF/r+jIdqxdzOux1o9TTYt6/ggg0h//wX/tdK8gyuH+JP0Buf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xfd+lcMAAADbAAAADwAAAAAAAAAAAAAAAACf&#10;AgAAZHJzL2Rvd25yZXYueG1sUEsFBgAAAAAEAAQA9wAAAI8DAAAAAA==&#10;">
                  <v:imagedata r:id="rId100" o:title=""/>
                </v:shape>
                <v:rect id="Rectangle 664" o:spid="_x0000_s1664" style="position:absolute;left:31115;top:38735;width:74882;height:72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Ur070A&#10;AADbAAAADwAAAGRycy9kb3ducmV2LnhtbESPywrCMBBF94L/EEZwp6kuVKpRRBBEcOHjA4ZmbKrN&#10;pDTRtn9vBMHl5T4Od7VpbSneVPvCsYLJOAFBnDldcK7gdt2PFiB8QNZYOiYFHXnYrPu9FabaNXym&#10;9yXkIo6wT1GBCaFKpfSZIYt+7Cri6N1dbTFEWedS19jEcVvKaZLMpMWCI8FgRTtD2fPyshGCdO4m&#10;82b3PJn2WFDZPejVKTUctNsliEBt+Id/7YNWMJvD90v8AXL9A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A0Ur070AAADbAAAADwAAAAAAAAAAAAAAAACYAgAAZHJzL2Rvd25yZXYu&#10;eG1sUEsFBgAAAAAEAAQA9QAAAIIDAAAAAA==&#10;" fillcolor="#5b9bd5 [3204]" strokecolor="#1f4d78 [1604]" strokeweight="1pt">
                  <v:textbox>
                    <w:txbxContent>
                      <w:p w:rsidR="00533AA4" w:rsidRDefault="00533AA4" w:rsidP="00640872">
                        <w:pPr>
                          <w:pStyle w:val="NormalWeb"/>
                          <w:spacing w:before="0" w:beforeAutospacing="0" w:after="0" w:afterAutospacing="0"/>
                          <w:jc w:val="center"/>
                        </w:pPr>
                        <w:r>
                          <w:rPr>
                            <w:rFonts w:asciiTheme="minorHAnsi" w:hAnsi="Calibri" w:cstheme="minorBidi"/>
                            <w:b/>
                            <w:bCs/>
                            <w:i/>
                            <w:iCs/>
                            <w:color w:val="FFFFFF" w:themeColor="light1"/>
                            <w:kern w:val="24"/>
                          </w:rPr>
                          <w:t>IRATHO_L2W_SR=IRATHO_L2W_Success/ IRATHO_L2W_Attempt *100</w:t>
                        </w:r>
                      </w:p>
                    </w:txbxContent>
                  </v:textbox>
                </v:rect>
                <w10:anchorlock/>
              </v:group>
            </w:pict>
          </mc:Fallback>
        </mc:AlternateContent>
      </w:r>
    </w:p>
    <w:p w:rsidR="00640872" w:rsidRDefault="00640872" w:rsidP="00640872">
      <w:pPr>
        <w:rPr>
          <w:b/>
          <w:bCs/>
        </w:rPr>
      </w:pPr>
    </w:p>
    <w:p w:rsidR="00640872" w:rsidRDefault="00533AA4" w:rsidP="00640872">
      <w:pPr>
        <w:rPr>
          <w:b/>
          <w:bCs/>
          <w:lang w:val="fr-FR"/>
        </w:rPr>
      </w:pPr>
      <w:r>
        <w:rPr>
          <w:b/>
          <w:bCs/>
          <w:lang w:val="fr-FR"/>
        </w:rPr>
        <w:t>Inter-RAT HO LTE-GSM</w:t>
      </w:r>
    </w:p>
    <w:p w:rsidR="00640872" w:rsidRDefault="002A30DE" w:rsidP="00640872">
      <w:pPr>
        <w:rPr>
          <w:b/>
          <w:bCs/>
        </w:rPr>
      </w:pPr>
      <w:r>
        <w:rPr>
          <w:b/>
          <w:bCs/>
          <w:noProof/>
          <w:lang w:eastAsia="zh-CN"/>
        </w:rPr>
        <mc:AlternateContent>
          <mc:Choice Requires="wpg">
            <w:drawing>
              <wp:inline distT="0" distB="0" distL="0" distR="0">
                <wp:extent cx="6341110" cy="3774440"/>
                <wp:effectExtent l="0" t="0" r="0" b="19050"/>
                <wp:docPr id="1" name="Group 6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341110" cy="3774440"/>
                          <a:chOff x="30734" y="16430"/>
                          <a:chExt cx="84328" cy="50197"/>
                        </a:xfrm>
                      </wpg:grpSpPr>
                      <pic:pic xmlns:pic="http://schemas.openxmlformats.org/drawingml/2006/picture">
                        <pic:nvPicPr>
                          <pic:cNvPr id="3" name="Picture 66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30734" y="19097"/>
                            <a:ext cx="5127" cy="857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66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48291" y="18256"/>
                            <a:ext cx="8716" cy="958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 name="Picture 66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84169" y="17303"/>
                            <a:ext cx="6890" cy="8906"/>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 name="Picture 66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102743" y="16430"/>
                            <a:ext cx="7032" cy="9779"/>
                          </a:xfrm>
                          <a:prstGeom prst="rect">
                            <a:avLst/>
                          </a:prstGeom>
                          <a:noFill/>
                          <a:extLst>
                            <a:ext uri="{909E8E84-426E-40DD-AFC4-6F175D3DCCD1}">
                              <a14:hiddenFill xmlns:a14="http://schemas.microsoft.com/office/drawing/2010/main">
                                <a:solidFill>
                                  <a:srgbClr val="FFFFFF"/>
                                </a:solidFill>
                              </a14:hiddenFill>
                            </a:ext>
                          </a:extLst>
                        </pic:spPr>
                      </pic:pic>
                      <wps:wsp>
                        <wps:cNvPr id="7" name="Straight Connector 670"/>
                        <wps:cNvCnPr>
                          <a:cxnSpLocks noChangeShapeType="1"/>
                        </wps:cNvCnPr>
                        <wps:spPr bwMode="auto">
                          <a:xfrm flipH="1">
                            <a:off x="33289" y="29622"/>
                            <a:ext cx="175" cy="37005"/>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8" name="Straight Connector 671"/>
                        <wps:cNvCnPr>
                          <a:cxnSpLocks noChangeShapeType="1"/>
                        </wps:cNvCnPr>
                        <wps:spPr bwMode="auto">
                          <a:xfrm>
                            <a:off x="52403" y="29622"/>
                            <a:ext cx="254" cy="36068"/>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9" name="Straight Connector 672"/>
                        <wps:cNvCnPr>
                          <a:cxnSpLocks noChangeShapeType="1"/>
                        </wps:cNvCnPr>
                        <wps:spPr bwMode="auto">
                          <a:xfrm>
                            <a:off x="70342" y="29622"/>
                            <a:ext cx="174" cy="36068"/>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0" name="Straight Connector 673"/>
                        <wps:cNvCnPr>
                          <a:cxnSpLocks noChangeShapeType="1"/>
                        </wps:cNvCnPr>
                        <wps:spPr bwMode="auto">
                          <a:xfrm>
                            <a:off x="87614" y="29622"/>
                            <a:ext cx="0" cy="36068"/>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1" name="Straight Connector 674"/>
                        <wps:cNvCnPr>
                          <a:cxnSpLocks noChangeShapeType="1"/>
                        </wps:cNvCnPr>
                        <wps:spPr bwMode="auto">
                          <a:xfrm>
                            <a:off x="106616" y="29622"/>
                            <a:ext cx="0" cy="36068"/>
                          </a:xfrm>
                          <a:prstGeom prst="line">
                            <a:avLst/>
                          </a:prstGeom>
                          <a:noFill/>
                          <a:ln w="28575">
                            <a:solidFill>
                              <a:schemeClr val="tx1">
                                <a:lumMod val="100000"/>
                                <a:lumOff val="0"/>
                              </a:schemeClr>
                            </a:solidFill>
                            <a:miter lim="800000"/>
                            <a:headEnd/>
                            <a:tailEnd/>
                          </a:ln>
                          <a:extLst>
                            <a:ext uri="{909E8E84-426E-40DD-AFC4-6F175D3DCCD1}">
                              <a14:hiddenFill xmlns:a14="http://schemas.microsoft.com/office/drawing/2010/main">
                                <a:noFill/>
                              </a14:hiddenFill>
                            </a:ext>
                          </a:extLst>
                        </wps:spPr>
                        <wps:bodyPr/>
                      </wps:wsp>
                      <wps:wsp>
                        <wps:cNvPr id="12" name="Straight Arrow Connector 675"/>
                        <wps:cNvCnPr>
                          <a:cxnSpLocks noChangeShapeType="1"/>
                        </wps:cNvCnPr>
                        <wps:spPr bwMode="auto">
                          <a:xfrm flipV="1">
                            <a:off x="33464" y="31940"/>
                            <a:ext cx="18939" cy="127"/>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13" name="TextBox 48"/>
                        <wps:cNvSpPr txBox="1">
                          <a:spLocks noChangeArrowheads="1"/>
                        </wps:cNvSpPr>
                        <wps:spPr bwMode="auto">
                          <a:xfrm>
                            <a:off x="32955" y="28895"/>
                            <a:ext cx="26322" cy="4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Measurement</w:t>
                              </w:r>
                              <w:proofErr w:type="spellEnd"/>
                              <w:r>
                                <w:rPr>
                                  <w:rFonts w:ascii="Century Gothic" w:hAnsi="Century Gothic" w:cstheme="minorBidi"/>
                                  <w:b/>
                                  <w:bCs/>
                                  <w:color w:val="000000" w:themeColor="text1"/>
                                  <w:kern w:val="24"/>
                                  <w:sz w:val="28"/>
                                  <w:szCs w:val="28"/>
                                  <w:lang w:val="fr-FR"/>
                                </w:rPr>
                                <w:t xml:space="preserve"> Report</w:t>
                              </w:r>
                            </w:p>
                          </w:txbxContent>
                        </wps:txbx>
                        <wps:bodyPr rot="0" vert="horz" wrap="none" lIns="91440" tIns="45720" rIns="91440" bIns="45720" anchor="t" anchorCtr="0" upright="1">
                          <a:spAutoFit/>
                        </wps:bodyPr>
                      </wps:wsp>
                      <wps:wsp>
                        <wps:cNvPr id="14" name="Straight Arrow Connector 677"/>
                        <wps:cNvCnPr>
                          <a:cxnSpLocks noChangeShapeType="1"/>
                        </wps:cNvCnPr>
                        <wps:spPr bwMode="auto">
                          <a:xfrm flipV="1">
                            <a:off x="52609" y="34940"/>
                            <a:ext cx="35005" cy="127"/>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15" name="TextBox 50"/>
                        <wps:cNvSpPr txBox="1">
                          <a:spLocks noChangeArrowheads="1"/>
                        </wps:cNvSpPr>
                        <wps:spPr bwMode="auto">
                          <a:xfrm>
                            <a:off x="59370" y="31513"/>
                            <a:ext cx="24616" cy="4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Required</w:t>
                              </w:r>
                              <w:proofErr w:type="spellEnd"/>
                            </w:p>
                          </w:txbxContent>
                        </wps:txbx>
                        <wps:bodyPr rot="0" vert="horz" wrap="none" lIns="91440" tIns="45720" rIns="91440" bIns="45720" anchor="t" anchorCtr="0" upright="1">
                          <a:spAutoFit/>
                        </wps:bodyPr>
                      </wps:wsp>
                      <wps:wsp>
                        <wps:cNvPr id="16" name="Straight Arrow Connector 679"/>
                        <wps:cNvCnPr>
                          <a:cxnSpLocks noChangeShapeType="1"/>
                        </wps:cNvCnPr>
                        <wps:spPr bwMode="auto">
                          <a:xfrm flipV="1">
                            <a:off x="87693" y="38115"/>
                            <a:ext cx="18923" cy="127"/>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17" name="TextBox 52"/>
                        <wps:cNvSpPr txBox="1">
                          <a:spLocks noChangeArrowheads="1"/>
                        </wps:cNvSpPr>
                        <wps:spPr bwMode="auto">
                          <a:xfrm>
                            <a:off x="87761" y="35068"/>
                            <a:ext cx="25612" cy="4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Relocation </w:t>
                              </w:r>
                              <w:proofErr w:type="spellStart"/>
                              <w:r>
                                <w:rPr>
                                  <w:rFonts w:ascii="Century Gothic" w:hAnsi="Century Gothic" w:cstheme="minorBidi"/>
                                  <w:b/>
                                  <w:bCs/>
                                  <w:color w:val="000000" w:themeColor="text1"/>
                                  <w:kern w:val="24"/>
                                  <w:sz w:val="28"/>
                                  <w:szCs w:val="28"/>
                                  <w:lang w:val="fr-FR"/>
                                </w:rPr>
                                <w:t>Required</w:t>
                              </w:r>
                              <w:proofErr w:type="spellEnd"/>
                            </w:p>
                          </w:txbxContent>
                        </wps:txbx>
                        <wps:bodyPr rot="0" vert="horz" wrap="none" lIns="91440" tIns="45720" rIns="91440" bIns="45720" anchor="t" anchorCtr="0" upright="1">
                          <a:spAutoFit/>
                        </wps:bodyPr>
                      </wps:wsp>
                      <wps:wsp>
                        <wps:cNvPr id="18" name="Straight Arrow Connector 681"/>
                        <wps:cNvCnPr>
                          <a:cxnSpLocks noChangeShapeType="1"/>
                        </wps:cNvCnPr>
                        <wps:spPr bwMode="auto">
                          <a:xfrm flipV="1">
                            <a:off x="70342" y="45100"/>
                            <a:ext cx="36274" cy="64"/>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19" name="TextBox 54"/>
                        <wps:cNvSpPr txBox="1">
                          <a:spLocks noChangeArrowheads="1"/>
                        </wps:cNvSpPr>
                        <wps:spPr bwMode="auto">
                          <a:xfrm>
                            <a:off x="77897" y="41672"/>
                            <a:ext cx="23485" cy="4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Request</w:t>
                              </w:r>
                              <w:proofErr w:type="spellEnd"/>
                            </w:p>
                          </w:txbxContent>
                        </wps:txbx>
                        <wps:bodyPr rot="0" vert="horz" wrap="none" lIns="91440" tIns="45720" rIns="91440" bIns="45720" anchor="t" anchorCtr="0" upright="1">
                          <a:spAutoFit/>
                        </wps:bodyPr>
                      </wps:wsp>
                      <wps:wsp>
                        <wps:cNvPr id="20" name="Straight Arrow Connector 683"/>
                        <wps:cNvCnPr>
                          <a:cxnSpLocks noChangeShapeType="1"/>
                        </wps:cNvCnPr>
                        <wps:spPr bwMode="auto">
                          <a:xfrm flipV="1">
                            <a:off x="70707" y="49958"/>
                            <a:ext cx="36290" cy="64"/>
                          </a:xfrm>
                          <a:prstGeom prst="straightConnector1">
                            <a:avLst/>
                          </a:prstGeom>
                          <a:noFill/>
                          <a:ln w="28575">
                            <a:solidFill>
                              <a:schemeClr val="tx1">
                                <a:lumMod val="100000"/>
                                <a:lumOff val="0"/>
                              </a:schemeClr>
                            </a:solidFill>
                            <a:miter lim="800000"/>
                            <a:headEnd/>
                            <a:tailEnd type="arrow" w="med" len="med"/>
                          </a:ln>
                          <a:extLst>
                            <a:ext uri="{909E8E84-426E-40DD-AFC4-6F175D3DCCD1}">
                              <a14:hiddenFill xmlns:a14="http://schemas.microsoft.com/office/drawing/2010/main">
                                <a:noFill/>
                              </a14:hiddenFill>
                            </a:ext>
                          </a:extLst>
                        </wps:spPr>
                        <wps:bodyPr/>
                      </wps:wsp>
                      <wps:wsp>
                        <wps:cNvPr id="21" name="TextBox 56"/>
                        <wps:cNvSpPr txBox="1">
                          <a:spLocks noChangeArrowheads="1"/>
                        </wps:cNvSpPr>
                        <wps:spPr bwMode="auto">
                          <a:xfrm>
                            <a:off x="77526" y="46511"/>
                            <a:ext cx="29201" cy="4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Request</w:t>
                              </w:r>
                              <w:proofErr w:type="spellEnd"/>
                              <w:r>
                                <w:rPr>
                                  <w:rFonts w:ascii="Century Gothic" w:hAnsi="Century Gothic" w:cstheme="minorBidi"/>
                                  <w:b/>
                                  <w:bCs/>
                                  <w:color w:val="000000" w:themeColor="text1"/>
                                  <w:kern w:val="24"/>
                                  <w:sz w:val="28"/>
                                  <w:szCs w:val="28"/>
                                  <w:lang w:val="fr-FR"/>
                                </w:rPr>
                                <w:t xml:space="preserve"> ACK</w:t>
                              </w:r>
                            </w:p>
                          </w:txbxContent>
                        </wps:txbx>
                        <wps:bodyPr rot="0" vert="horz" wrap="none" lIns="91440" tIns="45720" rIns="91440" bIns="45720" anchor="t" anchorCtr="0" upright="1">
                          <a:spAutoFit/>
                        </wps:bodyPr>
                      </wps:wsp>
                      <wps:wsp>
                        <wps:cNvPr id="22" name="Straight Arrow Connector 685"/>
                        <wps:cNvCnPr>
                          <a:cxnSpLocks noChangeShapeType="1"/>
                        </wps:cNvCnPr>
                        <wps:spPr bwMode="auto">
                          <a:xfrm flipV="1">
                            <a:off x="87757" y="55991"/>
                            <a:ext cx="18923" cy="127"/>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23" name="TextBox 58"/>
                        <wps:cNvSpPr txBox="1">
                          <a:spLocks noChangeArrowheads="1"/>
                        </wps:cNvSpPr>
                        <wps:spPr bwMode="auto">
                          <a:xfrm>
                            <a:off x="87372" y="52946"/>
                            <a:ext cx="27690" cy="4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Relocation Command</w:t>
                              </w:r>
                            </w:p>
                          </w:txbxContent>
                        </wps:txbx>
                        <wps:bodyPr rot="0" vert="horz" wrap="none" lIns="91440" tIns="45720" rIns="91440" bIns="45720" anchor="t" anchorCtr="0" upright="1">
                          <a:spAutoFit/>
                        </wps:bodyPr>
                      </wps:wsp>
                      <wps:wsp>
                        <wps:cNvPr id="24" name="Straight Arrow Connector 687"/>
                        <wps:cNvCnPr>
                          <a:cxnSpLocks noChangeShapeType="1"/>
                        </wps:cNvCnPr>
                        <wps:spPr bwMode="auto">
                          <a:xfrm flipV="1">
                            <a:off x="52530" y="59610"/>
                            <a:ext cx="35004" cy="127"/>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25" name="TextBox 60"/>
                        <wps:cNvSpPr txBox="1">
                          <a:spLocks noChangeArrowheads="1"/>
                        </wps:cNvSpPr>
                        <wps:spPr bwMode="auto">
                          <a:xfrm>
                            <a:off x="58990" y="55995"/>
                            <a:ext cx="26702" cy="41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Command</w:t>
                              </w:r>
                            </w:p>
                          </w:txbxContent>
                        </wps:txbx>
                        <wps:bodyPr rot="0" vert="horz" wrap="none" lIns="91440" tIns="45720" rIns="91440" bIns="45720" anchor="t" anchorCtr="0" upright="1">
                          <a:spAutoFit/>
                        </wps:bodyPr>
                      </wps:wsp>
                      <wps:wsp>
                        <wps:cNvPr id="26" name="Straight Arrow Connector 689"/>
                        <wps:cNvCnPr>
                          <a:cxnSpLocks noChangeShapeType="1"/>
                        </wps:cNvCnPr>
                        <wps:spPr bwMode="auto">
                          <a:xfrm flipV="1">
                            <a:off x="33289" y="62468"/>
                            <a:ext cx="18939" cy="127"/>
                          </a:xfrm>
                          <a:prstGeom prst="straightConnector1">
                            <a:avLst/>
                          </a:prstGeom>
                          <a:noFill/>
                          <a:ln w="28575">
                            <a:solidFill>
                              <a:schemeClr val="tx1">
                                <a:lumMod val="100000"/>
                                <a:lumOff val="0"/>
                              </a:schemeClr>
                            </a:solidFill>
                            <a:miter lim="800000"/>
                            <a:headEnd type="arrow" w="med" len="med"/>
                            <a:tailEnd/>
                          </a:ln>
                          <a:extLst>
                            <a:ext uri="{909E8E84-426E-40DD-AFC4-6F175D3DCCD1}">
                              <a14:hiddenFill xmlns:a14="http://schemas.microsoft.com/office/drawing/2010/main">
                                <a:noFill/>
                              </a14:hiddenFill>
                            </a:ext>
                          </a:extLst>
                        </wps:spPr>
                        <wps:bodyPr/>
                      </wps:wsp>
                      <wps:wsp>
                        <wps:cNvPr id="27" name="TextBox 62"/>
                        <wps:cNvSpPr txBox="1">
                          <a:spLocks noChangeArrowheads="1"/>
                        </wps:cNvSpPr>
                        <wps:spPr bwMode="auto">
                          <a:xfrm>
                            <a:off x="33462" y="59567"/>
                            <a:ext cx="24523" cy="41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Inter-RAT </w:t>
                              </w:r>
                              <w:proofErr w:type="spellStart"/>
                              <w:r>
                                <w:rPr>
                                  <w:rFonts w:ascii="Century Gothic" w:hAnsi="Century Gothic" w:cstheme="minorBidi"/>
                                  <w:b/>
                                  <w:bCs/>
                                  <w:color w:val="000000" w:themeColor="text1"/>
                                  <w:kern w:val="24"/>
                                  <w:sz w:val="28"/>
                                  <w:szCs w:val="28"/>
                                  <w:lang w:val="fr-FR"/>
                                </w:rPr>
                                <w:t>Handover</w:t>
                              </w:r>
                              <w:proofErr w:type="spellEnd"/>
                            </w:p>
                          </w:txbxContent>
                        </wps:txbx>
                        <wps:bodyPr rot="0" vert="horz" wrap="none" lIns="91440" tIns="45720" rIns="91440" bIns="45720" anchor="t" anchorCtr="0" upright="1">
                          <a:spAutoFit/>
                        </wps:bodyPr>
                      </wps:wsp>
                      <pic:pic xmlns:pic="http://schemas.openxmlformats.org/drawingml/2006/picture">
                        <pic:nvPicPr>
                          <pic:cNvPr id="28" name="Picture 69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67341" y="22336"/>
                            <a:ext cx="6573" cy="6858"/>
                          </a:xfrm>
                          <a:prstGeom prst="rect">
                            <a:avLst/>
                          </a:prstGeom>
                          <a:noFill/>
                          <a:extLst>
                            <a:ext uri="{909E8E84-426E-40DD-AFC4-6F175D3DCCD1}">
                              <a14:hiddenFill xmlns:a14="http://schemas.microsoft.com/office/drawing/2010/main">
                                <a:solidFill>
                                  <a:srgbClr val="FFFFFF"/>
                                </a:solidFill>
                              </a14:hiddenFill>
                            </a:ext>
                          </a:extLst>
                        </pic:spPr>
                      </pic:pic>
                      <wps:wsp>
                        <wps:cNvPr id="29" name="Oval 692"/>
                        <wps:cNvSpPr>
                          <a:spLocks noChangeArrowheads="1"/>
                        </wps:cNvSpPr>
                        <wps:spPr bwMode="auto">
                          <a:xfrm>
                            <a:off x="68675" y="46513"/>
                            <a:ext cx="3889" cy="1064"/>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30" name="Oval 693"/>
                        <wps:cNvSpPr>
                          <a:spLocks noChangeArrowheads="1"/>
                        </wps:cNvSpPr>
                        <wps:spPr bwMode="auto">
                          <a:xfrm>
                            <a:off x="31432" y="63230"/>
                            <a:ext cx="3889" cy="1047"/>
                          </a:xfrm>
                          <a:prstGeom prst="ellipse">
                            <a:avLst/>
                          </a:prstGeom>
                          <a:solidFill>
                            <a:srgbClr val="2DA2BF"/>
                          </a:solidFill>
                          <a:ln w="12700">
                            <a:solidFill>
                              <a:schemeClr val="accent1">
                                <a:lumMod val="50000"/>
                                <a:lumOff val="0"/>
                              </a:schemeClr>
                            </a:solidFill>
                            <a:miter lim="800000"/>
                            <a:headEnd/>
                            <a:tailEnd/>
                          </a:ln>
                        </wps:spPr>
                        <wps:bodyPr rot="0" vert="horz" wrap="square" lIns="91440" tIns="45720" rIns="91440" bIns="45720" anchor="ctr" anchorCtr="0" upright="1">
                          <a:noAutofit/>
                        </wps:bodyPr>
                      </wps:wsp>
                      <pic:pic xmlns:pic="http://schemas.openxmlformats.org/drawingml/2006/picture">
                        <pic:nvPicPr>
                          <pic:cNvPr id="31" name="Picture 69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36433" y="20367"/>
                            <a:ext cx="11255" cy="400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2" name="Picture 695"/>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58054" y="18288"/>
                            <a:ext cx="26559" cy="303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33" name="Picture 696"/>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90265" y="19431"/>
                            <a:ext cx="12255" cy="3619"/>
                          </a:xfrm>
                          <a:prstGeom prst="rect">
                            <a:avLst/>
                          </a:prstGeom>
                          <a:noFill/>
                          <a:extLst>
                            <a:ext uri="{909E8E84-426E-40DD-AFC4-6F175D3DCCD1}">
                              <a14:hiddenFill xmlns:a14="http://schemas.microsoft.com/office/drawing/2010/main">
                                <a:solidFill>
                                  <a:srgbClr val="FFFFFF"/>
                                </a:solidFill>
                              </a14:hiddenFill>
                            </a:ext>
                          </a:extLst>
                        </pic:spPr>
                      </pic:pic>
                      <wps:wsp>
                        <wps:cNvPr id="34" name="Rectangle 697"/>
                        <wps:cNvSpPr>
                          <a:spLocks noChangeArrowheads="1"/>
                        </wps:cNvSpPr>
                        <wps:spPr bwMode="auto">
                          <a:xfrm>
                            <a:off x="32670" y="38179"/>
                            <a:ext cx="74899" cy="7207"/>
                          </a:xfrm>
                          <a:prstGeom prst="rect">
                            <a:avLst/>
                          </a:prstGeom>
                          <a:solidFill>
                            <a:schemeClr val="accent1">
                              <a:lumMod val="100000"/>
                              <a:lumOff val="0"/>
                            </a:schemeClr>
                          </a:solidFill>
                          <a:ln w="12700">
                            <a:solidFill>
                              <a:schemeClr val="accent1">
                                <a:lumMod val="50000"/>
                                <a:lumOff val="0"/>
                              </a:schemeClr>
                            </a:solidFill>
                            <a:miter lim="800000"/>
                            <a:headEnd/>
                            <a:tailEnd/>
                          </a:ln>
                        </wps:spPr>
                        <wps:txbx>
                          <w:txbxContent>
                            <w:p w:rsidR="00533AA4" w:rsidRDefault="00533AA4" w:rsidP="00640872">
                              <w:pPr>
                                <w:pStyle w:val="NormalWeb"/>
                                <w:spacing w:before="0" w:beforeAutospacing="0" w:after="0" w:afterAutospacing="0"/>
                                <w:jc w:val="center"/>
                              </w:pPr>
                              <w:r>
                                <w:rPr>
                                  <w:rFonts w:asciiTheme="minorHAnsi" w:hAnsi="Calibri" w:cstheme="minorBidi"/>
                                  <w:b/>
                                  <w:bCs/>
                                  <w:i/>
                                  <w:iCs/>
                                  <w:color w:val="FFFFFF" w:themeColor="light1"/>
                                  <w:kern w:val="24"/>
                                </w:rPr>
                                <w:t>IRATHO_L2Geran_SR=IRATHO_L2Geran_Success / IRATHO_L2Geran_Attempt *100</w:t>
                              </w:r>
                            </w:p>
                          </w:txbxContent>
                        </wps:txbx>
                        <wps:bodyPr rot="0" vert="horz" wrap="square" lIns="91440" tIns="45720" rIns="91440" bIns="45720" anchor="ctr" anchorCtr="0" upright="1">
                          <a:noAutofit/>
                        </wps:bodyPr>
                      </wps:wsp>
                    </wpg:wgp>
                  </a:graphicData>
                </a:graphic>
              </wp:inline>
            </w:drawing>
          </mc:Choice>
          <mc:Fallback>
            <w:pict>
              <v:group id="Group 665" o:spid="_x0000_s1665" style="width:499.3pt;height:297.2pt;mso-position-horizontal-relative:char;mso-position-vertical-relative:line" coordorigin="30734,16430" coordsize="84328,5019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">
                <v:shape id="Picture 666" o:spid="_x0000_s1666" type="#_x0000_t75" style="position:absolute;left:30734;top:19097;width:5127;height:85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ICITCAAAA2gAAAA8AAABkcnMvZG93bnJldi54bWxEj0FrwkAUhO9C/8PyhN50EwsSoqvEgrTY&#10;g5gWz4/sMwlm3y7ZrUn/fVcQPA4z8w2z3o6mEzfqfWtZQTpPQBBXVrdcK/j53s8yED4ga+wsk4I/&#10;8rDdvEzWmGs78IluZahFhLDPUUETgsul9FVDBv3cOuLoXWxvMETZ11L3OES46eQiSZbSYMtxoUFH&#10;7w1V1/LXKEh06q679Fhk7uPwtQvnQWeHQqnX6VisQAQawzP8aH9qBW9wvxJvgNz8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kSAiEwgAAANoAAAAPAAAAAAAAAAAAAAAAAJ8C&#10;AABkcnMvZG93bnJldi54bWxQSwUGAAAAAAQABAD3AAAAjgMAAAAA&#10;">
                  <v:imagedata r:id="rId107" o:title=""/>
                </v:shape>
                <v:shape id="Picture 667" o:spid="_x0000_s1667" type="#_x0000_t75" style="position:absolute;left:48291;top:18256;width:8716;height:95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e7tz3CAAAA2gAAAA8AAABkcnMvZG93bnJldi54bWxEj0+LwjAUxO8LfofwhL2tqauoVKPoouDB&#10;y/oHr8/m2Rabl5JE7frpzYLgcZiZ3zCTWWMqcSPnS8sKup0EBHFmdcm5gv1u9TUC4QOyxsoyKfgj&#10;D7Np62OCqbZ3/qXbNuQiQtinqKAIoU6l9FlBBn3H1sTRO1tnMETpcqkd3iPcVPI7SQbSYMlxocCa&#10;fgrKLturUeBGy94jLPqX1fI0PDA17Dd8VOqz3czHIAI14R1+tddaQR/+r8QbIKd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nu7c9wgAAANoAAAAPAAAAAAAAAAAAAAAAAJ8C&#10;AABkcnMvZG93bnJldi54bWxQSwUGAAAAAAQABAD3AAAAjgMAAAAA&#10;">
                  <v:imagedata r:id="rId108" o:title=""/>
                </v:shape>
                <v:shape id="Picture 668" o:spid="_x0000_s1668" type="#_x0000_t75" style="position:absolute;left:84169;top:17303;width:6890;height:8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3nnnCAAAA2gAAAA8AAABkcnMvZG93bnJldi54bWxEj81qwzAQhO+FvoPYQm6NnAaX4kYJISHQ&#10;W8gP9LpYW8vEWhlra7t5+igQ6HGYmW+YxWr0jeqpi3VgA7NpBoq4DLbmysD5tHv9ABUF2WITmAz8&#10;UYTV8vlpgYUNAx+oP0qlEoRjgQacSFtoHUtHHuM0tMTJ+wmdR0myq7TtcEhw3+i3LHvXHmtOCw5b&#10;2jgqL8dfb+DauH5Eu5E8bHfrkwzzbb7/NmbyMq4/QQmN8h9+tL+sgRzuV9IN0Msb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cd555wgAAANoAAAAPAAAAAAAAAAAAAAAAAJ8C&#10;AABkcnMvZG93bnJldi54bWxQSwUGAAAAAAQABAD3AAAAjgMAAAAA&#10;">
                  <v:imagedata r:id="rId110" o:title=""/>
                </v:shape>
                <v:shape id="Picture 669" o:spid="_x0000_s1669" type="#_x0000_t75" style="position:absolute;left:102743;top:16430;width:7032;height:977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ZsbNvDAAAA2gAAAA8AAABkcnMvZG93bnJldi54bWxEj0FrAjEUhO+C/yE8wZtmW6iVrVFKQWhB&#10;hW5rz4/N22Rx87Ikqa7/3giFHoeZ+YZZbQbXiTOF2HpW8DAvQBDXXrdsFHx/bWdLEDEha+w8k4Ir&#10;Rdisx6MVltpf+JPOVTIiQziWqMCm1JdSxtqSwzj3PXH2Gh8cpiyDkTrgJcNdJx+LYiEdtpwXLPb0&#10;Zqk+Vb9OwU/4eGqe++O+Nae9OdrDrtkOS6Wmk+H1BUSiIf2H/9rvWsEC7lfyDZDrG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mxs28MAAADaAAAADwAAAAAAAAAAAAAAAACf&#10;AgAAZHJzL2Rvd25yZXYueG1sUEsFBgAAAAAEAAQA9wAAAI8DAAAAAA==&#10;">
                  <v:imagedata r:id="rId111" o:title=""/>
                </v:shape>
                <v:line id="Straight Connector 670" o:spid="_x0000_s1670" style="position:absolute;flip:x;visibility:visible;mso-wrap-style:square" from="33289,29622" to="33464,666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Y78IAAADaAAAADwAAAGRycy9kb3ducmV2LnhtbESP3WoCMRSE7wu+QzhC72rWClZWo4gg&#10;FGmx/jzAMTnuLm5OliS7rm/fCIVeDjPzDbNY9bYWHflQOVYwHmUgiLUzFRcKzqft2wxEiMgGa8ek&#10;4EEBVsvBywJz4+58oO4YC5EgHHJUUMbY5FIGXZLFMHINcfKuzluMSfpCGo/3BLe1fM+yqbRYcVoo&#10;saFNSfp2bK2C3d5/4+TnctCz9vroeKp1q7+Ueh326zmISH38D/+1P42CD3heSTdALn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AY78IAAADaAAAADwAAAAAAAAAAAAAA&#10;AAChAgAAZHJzL2Rvd25yZXYueG1sUEsFBgAAAAAEAAQA+QAAAJADAAAAAA==&#10;" strokecolor="black [3213]" strokeweight="2.25pt">
                  <v:stroke joinstyle="miter"/>
                </v:line>
                <v:line id="Straight Connector 671" o:spid="_x0000_s1671" style="position:absolute;visibility:visible;mso-wrap-style:square" from="52403,29622" to="52657,65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ecz70AAADaAAAADwAAAGRycy9kb3ducmV2LnhtbERPy4rCMBTdC/5DuII7TXUhUo0iPsBh&#10;VloXLi/Ntak2N6XJtPXvJwvB5eG819veVqKlxpeOFcymCQji3OmSCwW37DRZgvABWWPlmBS8ycN2&#10;MxysMdWu4wu111CIGMI+RQUmhDqV0ueGLPqpq4kj93CNxRBhU0jdYBfDbSXnSbKQFkuODQZr2hvK&#10;X9c/q6C9d3d960z2NOXPb2aO7fl9kEqNR/1uBSJQH77ij/usFcSt8Uq8AXLzDw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FvXnM+9AAAA2gAAAA8AAAAAAAAAAAAAAAAAoQIA&#10;AGRycy9kb3ducmV2LnhtbFBLBQYAAAAABAAEAPkAAACLAwAAAAA=&#10;" strokecolor="black [3213]" strokeweight="2.25pt">
                  <v:stroke joinstyle="miter"/>
                </v:line>
                <v:line id="Straight Connector 672" o:spid="_x0000_s1672" style="position:absolute;visibility:visible;mso-wrap-style:square" from="70342,29622" to="70516,65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s5VMIAAADaAAAADwAAAGRycy9kb3ducmV2LnhtbESPT4vCMBTE7wt+h/CEva2pexC3GkX8&#10;Ay6etB48PppnU21eSpNt67c3grDHYWZ+w8yXva1ES40vHSsYjxIQxLnTJRcKztnuawrCB2SNlWNS&#10;8CAPy8XgY46pdh0fqT2FQkQI+xQVmBDqVEqfG7LoR64mjt7VNRZDlE0hdYNdhNtKfifJRFosOS4Y&#10;rGltKL+f/qyC9tJd9Lkz2c2Uv4fMbNv9YyOV+hz2qxmIQH34D7/be63gB15X4g2Qiy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Js5VMIAAADaAAAADwAAAAAAAAAAAAAA&#10;AAChAgAAZHJzL2Rvd25yZXYueG1sUEsFBgAAAAAEAAQA+QAAAJADAAAAAA==&#10;" strokecolor="black [3213]" strokeweight="2.25pt">
                  <v:stroke joinstyle="miter"/>
                </v:line>
                <v:line id="Straight Connector 673" o:spid="_x0000_s1673" style="position:absolute;visibility:visible;mso-wrap-style:square" from="87614,29622" to="87614,65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IbY+cMAAADbAAAADwAAAGRycy9kb3ducmV2LnhtbESPQW/CMAyF70j8h8hI3CBlB4QKAU0b&#10;k5h2GuXA0WpMU9Y4VZO15d/Ph0ncbL3n9z7vDqNvVE9drAMbWC0zUMRlsDVXBi7Fx2IDKiZki01g&#10;MvCgCIf9dLLD3IaBv6k/p0pJCMccDbiU2lzrWDryGJehJRbtFjqPSdau0rbDQcJ9o1+ybK091iwN&#10;Dlt6c1T+nH+9gf46XO1lcMXd1Z9fhTv2p8e7NmY+G1+3oBKN6Wn+vz5ZwRd6+UUG0P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CG2PnDAAAA2wAAAA8AAAAAAAAAAAAA&#10;AAAAoQIAAGRycy9kb3ducmV2LnhtbFBLBQYAAAAABAAEAPkAAACRAwAAAAA=&#10;" strokecolor="black [3213]" strokeweight="2.25pt">
                  <v:stroke joinstyle="miter"/>
                </v:line>
                <v:line id="Straight Connector 674" o:spid="_x0000_s1674" style="position:absolute;visibility:visible;mso-wrap-style:square" from="106616,29622" to="106616,656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p9YsEAAADbAAAADwAAAGRycy9kb3ducmV2LnhtbERPyWrDMBC9F/IPYgK91XJ6CMWJEkIW&#10;cOipcQ4+DtbUcmONjKV6+fuqUOhtHm+d7X6yrRio941jBaskBUFcOd1wreBeXF7eQPiArLF1TApm&#10;8rDfLZ62mGk38gcNt1CLGMI+QwUmhC6T0leGLPrEdcSR+3S9xRBhX0vd4xjDbStf03QtLTYcGwx2&#10;dDRUPW7fVsFQjqW+j6b4Ms31vTDnIZ9PUqnn5XTYgAg0hX/xnzvXcf4Kfn+JB8jd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fyn1iwQAAANsAAAAPAAAAAAAAAAAAAAAA&#10;AKECAABkcnMvZG93bnJldi54bWxQSwUGAAAAAAQABAD5AAAAjwMAAAAA&#10;" strokecolor="black [3213]" strokeweight="2.25pt">
                  <v:stroke joinstyle="miter"/>
                </v:line>
                <v:shape id="Straight Arrow Connector 675" o:spid="_x0000_s1675" type="#_x0000_t32" style="position:absolute;left:33464;top:31940;width:18939;height:1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VUJsIAAADbAAAADwAAAGRycy9kb3ducmV2LnhtbERPTWvCQBC9C/6HZYRepG4MWEuajWhL&#10;QU+iLfQ6ZKfZ1Oxsmt2a+O9doeBtHu9z8tVgG3GmzteOFcxnCQji0umaKwWfH++PzyB8QNbYOCYF&#10;F/KwKsajHDPtej7Q+RgqEUPYZ6jAhNBmUvrSkEU/cy1x5L5dZzFE2FVSd9jHcNvINEmepMWaY4PB&#10;ll4Nlafjn1XwUzXLndyb/iuZLn436Vstp8NFqYfJsH4BEWgId/G/e6vj/BRuv8QDZHE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wVUJsIAAADbAAAADwAAAAAAAAAAAAAA&#10;AAChAgAAZHJzL2Rvd25yZXYueG1sUEsFBgAAAAAEAAQA+QAAAJADAAAAAA==&#10;" strokecolor="black [3213]" strokeweight="2.25pt">
                  <v:stroke endarrow="open" joinstyle="miter"/>
                </v:shape>
                <v:shape id="TextBox 48" o:spid="_x0000_s1676" type="#_x0000_t202" style="position:absolute;left:32955;top:28895;width:26322;height:41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JkrMEA&#10;AADbAAAADwAAAGRycy9kb3ducmV2LnhtbERPyW7CMBC9V+IfrEHiBg5LEU0xCLFI3NpCP2AUT+OQ&#10;eBzFBgJfj5GQepunt8582dpKXKjxhWMFw0ECgjhzuuBcwe9x15+B8AFZY+WYFNzIw3LReZtjqt2V&#10;f+hyCLmIIexTVGBCqFMpfWbIoh+4mjhyf66xGCJscqkbvMZwW8lRkkylxYJjg8Ga1oay8nC2CmaJ&#10;/SrLj9G3t5P78N2sN25bn5TqddvVJ4hAbfgXv9x7HeeP4flLPE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GSZKzBAAAA2wAAAA8AAAAAAAAAAAAAAAAAmAIAAGRycy9kb3du&#10;cmV2LnhtbFBLBQYAAAAABAAEAPUAAACGAw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Measurement</w:t>
                        </w:r>
                        <w:proofErr w:type="spellEnd"/>
                        <w:r>
                          <w:rPr>
                            <w:rFonts w:ascii="Century Gothic" w:hAnsi="Century Gothic" w:cstheme="minorBidi"/>
                            <w:b/>
                            <w:bCs/>
                            <w:color w:val="000000" w:themeColor="text1"/>
                            <w:kern w:val="24"/>
                            <w:sz w:val="28"/>
                            <w:szCs w:val="28"/>
                            <w:lang w:val="fr-FR"/>
                          </w:rPr>
                          <w:t xml:space="preserve"> Report</w:t>
                        </w:r>
                      </w:p>
                    </w:txbxContent>
                  </v:textbox>
                </v:shape>
                <v:shape id="Straight Arrow Connector 677" o:spid="_x0000_s1677" type="#_x0000_t32" style="position:absolute;left:52609;top:34940;width:35005;height:1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BpycMAAADbAAAADwAAAGRycy9kb3ducmV2LnhtbERPS2vCQBC+C/6HZYReRDdKqxKzEdtS&#10;aE/iA7wO2TGbNjubZrcm/vtuoeBtPr7nZJve1uJKra8cK5hNExDEhdMVlwpOx7fJCoQPyBprx6Tg&#10;Rh42+XCQYapdx3u6HkIpYgj7FBWYEJpUSl8YsuinriGO3MW1FkOEbSl1i10Mt7WcJ8lCWqw4Nhhs&#10;6MVQ8XX4sQo+y3r5IXemOyfjp+/n+Wslx/1NqYdRv12DCNSHu/jf/a7j/Ef4+yUeIPN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OgacnDAAAA2wAAAA8AAAAAAAAAAAAA&#10;AAAAoQIAAGRycy9kb3ducmV2LnhtbFBLBQYAAAAABAAEAPkAAACRAwAAAAA=&#10;" strokecolor="black [3213]" strokeweight="2.25pt">
                  <v:stroke endarrow="open" joinstyle="miter"/>
                </v:shape>
                <v:shape id="TextBox 50" o:spid="_x0000_s1678" type="#_x0000_t202" style="position:absolute;left:59370;top:31513;width:24616;height:41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dZQ8EA&#10;AADbAAAADwAAAGRycy9kb3ducmV2LnhtbERPzWrCQBC+F3yHZYTemo1SRaOriLbQWzX6AEN2mk2T&#10;nQ3ZbZL26buFgrf5+H5nux9tI3rqfOVYwSxJQRAXTldcKrhdX59WIHxA1tg4JgXf5GG/mzxsMdNu&#10;4Av1eShFDGGfoQITQptJ6QtDFn3iWuLIfbjOYoiwK6XucIjhtpHzNF1KixXHBoMtHQ0Vdf5lFaxS&#10;+17X6/nZ2+ef2cIcT+6l/VTqcToeNiACjeEu/ne/6Th/AX+/xAPk7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E3WUPBAAAA2wAAAA8AAAAAAAAAAAAAAAAAmAIAAGRycy9kb3du&#10;cmV2LnhtbFBLBQYAAAAABAAEAPUAAACGAw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Required</w:t>
                        </w:r>
                        <w:proofErr w:type="spellEnd"/>
                      </w:p>
                    </w:txbxContent>
                  </v:textbox>
                </v:shape>
                <v:shape id="Straight Arrow Connector 679" o:spid="_x0000_s1679" type="#_x0000_t32" style="position:absolute;left:87693;top:38115;width:18923;height:1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5SJcIAAADbAAAADwAAAGRycy9kb3ducmV2LnhtbERPS4vCMBC+L/gfwgh7kTVV8EE1ig8W&#10;1tPiA/Y6NGNTbSa1ydr6742wsLf5+J4zX7a2FHeqfeFYwaCfgCDOnC44V3A6fn5MQfiArLF0TAoe&#10;5GG56LzNMdWu4T3dDyEXMYR9igpMCFUqpc8MWfR9VxFH7uxqiyHCOpe6xiaG21IOk2QsLRYcGwxW&#10;tDGUXQ+/VsElLyc7+W2an6Q3uq2H20L22odS7912NQMRqA3/4j/3l47zx/D6JR4gF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5SJcIAAADbAAAADwAAAAAAAAAAAAAA&#10;AAChAgAAZHJzL2Rvd25yZXYueG1sUEsFBgAAAAAEAAQA+QAAAJADAAAAAA==&#10;" strokecolor="black [3213]" strokeweight="2.25pt">
                  <v:stroke endarrow="open" joinstyle="miter"/>
                </v:shape>
                <v:shape id="TextBox 52" o:spid="_x0000_s1680" type="#_x0000_t202" style="position:absolute;left:87761;top:35068;width:25612;height:411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lir8EA&#10;AADbAAAADwAAAGRycy9kb3ducmV2LnhtbERPS27CMBDdV+IO1iCxAwcEhaYYhPhI7NpCDzCKp3FI&#10;PI5iA4HTYySk7ubpfWe+bG0lLtT4wrGC4SABQZw5XXCu4Pe4689A+ICssXJMCm7kYbnovM0x1e7K&#10;P3Q5hFzEEPYpKjAh1KmUPjNk0Q9cTRy5P9dYDBE2udQNXmO4reQoSd6lxYJjg8Ga1oay8nC2CmaJ&#10;/SrLj9G3t+P7cGLWG7etT0r1uu3qE0SgNvyLX+69jvOn8PwlHiA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pYq/BAAAA2wAAAA8AAAAAAAAAAAAAAAAAmAIAAGRycy9kb3du&#10;cmV2LnhtbFBLBQYAAAAABAAEAPUAAACG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Relocation </w:t>
                        </w:r>
                        <w:proofErr w:type="spellStart"/>
                        <w:r>
                          <w:rPr>
                            <w:rFonts w:ascii="Century Gothic" w:hAnsi="Century Gothic" w:cstheme="minorBidi"/>
                            <w:b/>
                            <w:bCs/>
                            <w:color w:val="000000" w:themeColor="text1"/>
                            <w:kern w:val="24"/>
                            <w:sz w:val="28"/>
                            <w:szCs w:val="28"/>
                            <w:lang w:val="fr-FR"/>
                          </w:rPr>
                          <w:t>Required</w:t>
                        </w:r>
                        <w:proofErr w:type="spellEnd"/>
                      </w:p>
                    </w:txbxContent>
                  </v:textbox>
                </v:shape>
                <v:shape id="Straight Arrow Connector 681" o:spid="_x0000_s1681" type="#_x0000_t32" style="position:absolute;left:70342;top:45100;width:36274;height: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P9BvsMAAADbAAAADwAAAGRycy9kb3ducmV2LnhtbESPQW/CMAyF75P4D5GRdhspHCbUERAw&#10;TdppEjAO3KzGNBmNUzWhlH+PD0i72XrP731erIbQqJ665CMbmE4KUMRVtJ5rA7+Hr7c5qJSRLTaR&#10;ycCdEqyWo5cFljbeeEf9PtdKQjiVaMDl3JZap8pRwDSJLbFo59gFzLJ2tbYd3iQ8NHpWFO86oGdp&#10;cNjS1lF12V+Dge3mOL3483Dqf3anT138eesO3pjX8bD+AJVpyP/m5/W3FXyBlV9kAL1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j/Qb7DAAAA2wAAAA8AAAAAAAAAAAAA&#10;AAAAoQIAAGRycy9kb3ducmV2LnhtbFBLBQYAAAAABAAEAPkAAACRAwAAAAA=&#10;" strokecolor="black [3213]" strokeweight="2.25pt">
                  <v:stroke startarrow="open" joinstyle="miter"/>
                </v:shape>
                <v:shape id="TextBox 54" o:spid="_x0000_s1682" type="#_x0000_t202" style="position:absolute;left:77897;top:41672;width:23485;height:411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pTRsAA&#10;AADbAAAADwAAAGRycy9kb3ducmV2LnhtbERP24rCMBB9F/yHMIJvmiquaDWKuAr7tt4+YGjGpraZ&#10;lCar3f36jSD4NodzneW6tZW4U+MLxwpGwwQEceZ0wbmCy3k/mIHwAVlj5ZgU/JKH9arbWWKq3YOP&#10;dD+FXMQQ9ikqMCHUqZQ+M2TRD11NHLmrayyGCJtc6gYfMdxWcpwkU2mx4NhgsKatoaw8/VgFs8R+&#10;l+V8fPB28jf6MNtPt6tvSvV77WYBIlAb3uKX+0vH+XN4/hIPkK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HpTRsAAAADbAAAADwAAAAAAAAAAAAAAAACYAgAAZHJzL2Rvd25y&#10;ZXYueG1sUEsFBgAAAAAEAAQA9QAAAIUDA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Request</w:t>
                        </w:r>
                        <w:proofErr w:type="spellEnd"/>
                      </w:p>
                    </w:txbxContent>
                  </v:textbox>
                </v:shape>
                <v:shape id="Straight Arrow Connector 683" o:spid="_x0000_s1683" type="#_x0000_t32" style="position:absolute;left:70707;top:49958;width:36290;height: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veld8EAAADbAAAADwAAAGRycy9kb3ducmV2LnhtbERPy2oCMRTdC/5DuEI3UjMdaC2jUXwg&#10;2FVRC91eJtfJ6ORmOknn8ffNouDycN7LdW8r0VLjS8cKXmYJCOLc6ZILBV+Xw/M7CB+QNVaOScFA&#10;Htar8WiJmXYdn6g9h0LEEPYZKjAh1JmUPjdk0c9cTRy5q2sshgibQuoGuxhuK5kmyZu0WHJsMFjT&#10;zlB+P/9aBbeimn/IT9N9J9PXn226L+W0H5R6mvSbBYhAfXiI/91HrSCN6+OX+APk6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96V3wQAAANsAAAAPAAAAAAAAAAAAAAAA&#10;AKECAABkcnMvZG93bnJldi54bWxQSwUGAAAAAAQABAD5AAAAjwMAAAAA&#10;" strokecolor="black [3213]" strokeweight="2.25pt">
                  <v:stroke endarrow="open" joinstyle="miter"/>
                </v:shape>
                <v:shape id="TextBox 56" o:spid="_x0000_s1684" type="#_x0000_t202" style="position:absolute;left:77526;top:46511;width:29201;height:411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CV/cQA&#10;AADbAAAADwAAAGRycy9kb3ducmV2LnhtbESPzWrDMBCE74W8g9hCbo1sk5bEtRxCmkBvbX4eYLG2&#10;lmtrZSw1cfL0VaGQ4zAz3zDFarSdONPgG8cK0lkCgrhyuuFawem4e1qA8AFZY+eYFFzJw6qcPBSY&#10;a3fhPZ0PoRYRwj5HBSaEPpfSV4Ys+pnriaP35QaLIcqhlnrAS4TbTmZJ8iItNhwXDPa0MVS1hx+r&#10;YJHYj7ZdZp/ezm/ps9m8uW3/rdT0cVy/ggg0hnv4v/2uFWQp/H2JP0C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glf3EAAAA2w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w:t>
                        </w:r>
                        <w:proofErr w:type="spellStart"/>
                        <w:r>
                          <w:rPr>
                            <w:rFonts w:ascii="Century Gothic" w:hAnsi="Century Gothic" w:cstheme="minorBidi"/>
                            <w:b/>
                            <w:bCs/>
                            <w:color w:val="000000" w:themeColor="text1"/>
                            <w:kern w:val="24"/>
                            <w:sz w:val="28"/>
                            <w:szCs w:val="28"/>
                            <w:lang w:val="fr-FR"/>
                          </w:rPr>
                          <w:t>Request</w:t>
                        </w:r>
                        <w:proofErr w:type="spellEnd"/>
                        <w:r>
                          <w:rPr>
                            <w:rFonts w:ascii="Century Gothic" w:hAnsi="Century Gothic" w:cstheme="minorBidi"/>
                            <w:b/>
                            <w:bCs/>
                            <w:color w:val="000000" w:themeColor="text1"/>
                            <w:kern w:val="24"/>
                            <w:sz w:val="28"/>
                            <w:szCs w:val="28"/>
                            <w:lang w:val="fr-FR"/>
                          </w:rPr>
                          <w:t xml:space="preserve"> ACK</w:t>
                        </w:r>
                      </w:p>
                    </w:txbxContent>
                  </v:textbox>
                </v:shape>
                <v:shape id="Straight Arrow Connector 685" o:spid="_x0000_s1685" type="#_x0000_t32" style="position:absolute;left:87757;top:55991;width:18923;height:1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3u86cIAAADbAAAADwAAAGRycy9kb3ducmV2LnhtbESPT4vCMBTE7wt+h/CEva2pPchSjeIf&#10;BE+Cuh68PZpnE21eShNr99sbYWGPw8z8hpkteleLjtpgPSsYjzIQxKXXlisFP6ft1zeIEJE11p5J&#10;wS8FWMwHHzMstH/ygbpjrESCcChQgYmxKaQMpSGHYeQb4uRdfeswJtlWUrf4THBXyzzLJtKh5bRg&#10;sKG1ofJ+fDgF69V5fLfX/tLtD5eNzG5Wm5NV6nPYL6cgIvXxP/zX3mkFeQ7vL+kHyP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3u86cIAAADbAAAADwAAAAAAAAAAAAAA&#10;AAChAgAAZHJzL2Rvd25yZXYueG1sUEsFBgAAAAAEAAQA+QAAAJADAAAAAA==&#10;" strokecolor="black [3213]" strokeweight="2.25pt">
                  <v:stroke startarrow="open" joinstyle="miter"/>
                </v:shape>
                <v:shape id="TextBox 58" o:spid="_x0000_s1686" type="#_x0000_t202" style="position:absolute;left:87372;top:52946;width:27690;height:411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uEcQA&#10;AADbAAAADwAAAGRycy9kb3ducmV2LnhtbESPwW7CMBBE75X6D9YicSMOASoaYlAFReqNlvYDVvES&#10;h8TrKDaQ9uvrSkg9jmbmjabYDLYVV+p97VjBNElBEJdO11wp+PrcT5YgfEDW2DomBd/kYbN+fCgw&#10;1+7GH3Q9hkpECPscFZgQulxKXxqy6BPXEUfv5HqLIcq+krrHW4TbVmZp+iQt1hwXDHa0NVQ2x4tV&#10;sEztoWmes3dv5z/Thdnu3Gt3Vmo8Gl5WIAIN4T98b79pBdkM/r7EH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hHEAAAA2w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Relocation Command</w:t>
                        </w:r>
                      </w:p>
                    </w:txbxContent>
                  </v:textbox>
                </v:shape>
                <v:shape id="Straight Arrow Connector 687" o:spid="_x0000_s1687" type="#_x0000_t32" style="position:absolute;left:52530;top:59610;width:35004;height:1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6BBsIAAADbAAAADwAAAGRycy9kb3ducmV2LnhtbESPT4vCMBTE7wt+h/AEb2uqyCJdo+wq&#10;gifBfwdvj+bZZG1eShNr/fYbQfA4zMxvmNmic5VoqQnWs4LRMANBXHhtuVRwPKw/pyBCRNZYeSYF&#10;DwqwmPc+Zphrf+cdtftYigThkKMCE2OdSxkKQw7D0NfEybv4xmFMsimlbvCe4K6S4yz7kg4tpwWD&#10;NS0NFdf9zSlY/p5GV3vpzu12d17J7M9qc7BKDfrdzzeISF18h1/tjVYwnsDzS/oBcv4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96BBsIAAADbAAAADwAAAAAAAAAAAAAA&#10;AAChAgAAZHJzL2Rvd25yZXYueG1sUEsFBgAAAAAEAAQA+QAAAJADAAAAAA==&#10;" strokecolor="black [3213]" strokeweight="2.25pt">
                  <v:stroke startarrow="open" joinstyle="miter"/>
                </v:shape>
                <v:shape id="TextBox 60" o:spid="_x0000_s1688" type="#_x0000_t202" style="position:absolute;left:58990;top:55995;width:26702;height:41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uT/sQA&#10;AADbAAAADwAAAGRycy9kb3ducmV2LnhtbESP0WrCQBRE3wv9h+UW+lY3CbVodCPFWvDNNvoBl+w1&#10;G5O9G7Krpn69Wyj0cZiZM8xyNdpOXGjwjWMF6SQBQVw53XCt4LD/fJmB8AFZY+eYFPyQh1Xx+LDE&#10;XLsrf9OlDLWIEPY5KjAh9LmUvjJk0U9cTxy9oxsshiiHWuoBrxFuO5klyZu02HBcMNjT2lDVlmer&#10;YJbYXdvOsy9vX2/p1Kw/3KY/KfX8NL4vQAQaw3/4r73VCrIp/H6JP0AW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bk/7EAAAA2w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proofErr w:type="spellStart"/>
                        <w:r>
                          <w:rPr>
                            <w:rFonts w:ascii="Century Gothic" w:hAnsi="Century Gothic" w:cstheme="minorBidi"/>
                            <w:b/>
                            <w:bCs/>
                            <w:color w:val="000000" w:themeColor="text1"/>
                            <w:kern w:val="24"/>
                            <w:sz w:val="28"/>
                            <w:szCs w:val="28"/>
                            <w:lang w:val="fr-FR"/>
                          </w:rPr>
                          <w:t>Handover</w:t>
                        </w:r>
                        <w:proofErr w:type="spellEnd"/>
                        <w:r>
                          <w:rPr>
                            <w:rFonts w:ascii="Century Gothic" w:hAnsi="Century Gothic" w:cstheme="minorBidi"/>
                            <w:b/>
                            <w:bCs/>
                            <w:color w:val="000000" w:themeColor="text1"/>
                            <w:kern w:val="24"/>
                            <w:sz w:val="28"/>
                            <w:szCs w:val="28"/>
                            <w:lang w:val="fr-FR"/>
                          </w:rPr>
                          <w:t xml:space="preserve"> Command</w:t>
                        </w:r>
                      </w:p>
                    </w:txbxContent>
                  </v:textbox>
                </v:shape>
                <v:shape id="Straight Arrow Connector 689" o:spid="_x0000_s1689" type="#_x0000_t32" style="position:absolute;left:33289;top:62468;width:18939;height:12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C66sIAAADbAAAADwAAAGRycy9kb3ducmV2LnhtbESPQYvCMBSE74L/IbyFvdlUDyLVKK6y&#10;4ElQ14O3R/Nsos1LabK1+++NIOxxmJlvmMWqd7XoqA3Ws4JxloMgLr22XCn4OX2PZiBCRNZYeyYF&#10;fxRgtRwOFlho/+ADdcdYiQThUKACE2NTSBlKQw5D5hvi5F196zAm2VZSt/hIcFfLSZ5PpUPLacFg&#10;QxtD5f346xRsvs7ju732l25/uGxlfrPanKxSnx/9eg4iUh//w+/2TiuYTOH1Jf0AuXw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EC66sIAAADbAAAADwAAAAAAAAAAAAAA&#10;AAChAgAAZHJzL2Rvd25yZXYueG1sUEsFBgAAAAAEAAQA+QAAAJADAAAAAA==&#10;" strokecolor="black [3213]" strokeweight="2.25pt">
                  <v:stroke startarrow="open" joinstyle="miter"/>
                </v:shape>
                <v:shape id="TextBox 62" o:spid="_x0000_s1690" type="#_x0000_t202" style="position:absolute;left:33462;top:59567;width:24523;height:411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WoEsQA&#10;AADbAAAADwAAAGRycy9kb3ducmV2LnhtbESPwW7CMBBE75X6D9YicSMOEVAaYlAFReqNlvYDVvES&#10;h8TrKDaQ9uvrSkg9jmbmjabYDLYVV+p97VjBNElBEJdO11wp+PrcT5YgfEDW2DomBd/kYbN+fCgw&#10;1+7GH3Q9hkpECPscFZgQulxKXxqy6BPXEUfv5HqLIcq+krrHW4TbVmZpupAWa44LBjvaGiqb48Uq&#10;WKb20DTP2bu3s5/p3Gx37rU7KzUeDS8rEIGG8B++t9+0guwJ/r7EHy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FqBLEAAAA2wAAAA8AAAAAAAAAAAAAAAAAmAIAAGRycy9k&#10;b3ducmV2LnhtbFBLBQYAAAAABAAEAPUAAACJAwAAAAA=&#10;" filled="f" stroked="f">
                  <v:textbox style="mso-fit-shape-to-text:t">
                    <w:txbxContent>
                      <w:p w:rsidR="00533AA4" w:rsidRDefault="00533AA4" w:rsidP="00640872">
                        <w:pPr>
                          <w:pStyle w:val="NormalWeb"/>
                          <w:spacing w:before="0" w:beforeAutospacing="0" w:after="0" w:afterAutospacing="0"/>
                          <w:textAlignment w:val="baseline"/>
                        </w:pPr>
                        <w:r>
                          <w:rPr>
                            <w:rFonts w:ascii="Century Gothic" w:hAnsi="Century Gothic" w:cstheme="minorBidi"/>
                            <w:b/>
                            <w:bCs/>
                            <w:color w:val="000000" w:themeColor="text1"/>
                            <w:kern w:val="24"/>
                            <w:sz w:val="28"/>
                            <w:szCs w:val="28"/>
                            <w:lang w:val="fr-FR"/>
                          </w:rPr>
                          <w:t xml:space="preserve">Inter-RAT </w:t>
                        </w:r>
                        <w:proofErr w:type="spellStart"/>
                        <w:r>
                          <w:rPr>
                            <w:rFonts w:ascii="Century Gothic" w:hAnsi="Century Gothic" w:cstheme="minorBidi"/>
                            <w:b/>
                            <w:bCs/>
                            <w:color w:val="000000" w:themeColor="text1"/>
                            <w:kern w:val="24"/>
                            <w:sz w:val="28"/>
                            <w:szCs w:val="28"/>
                            <w:lang w:val="fr-FR"/>
                          </w:rPr>
                          <w:t>Handover</w:t>
                        </w:r>
                        <w:proofErr w:type="spellEnd"/>
                      </w:p>
                    </w:txbxContent>
                  </v:textbox>
                </v:shape>
                <v:shape id="Picture 691" o:spid="_x0000_s1691" type="#_x0000_t75" style="position:absolute;left:67341;top:22336;width:6573;height:68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OIMbBAAAA2wAAAA8AAABkcnMvZG93bnJldi54bWxET82KwjAQvgu+QxhhL6LpKixSjaILQhHE&#10;tfYBxmZsS5tJabJafXpzWNjjx/e/2vSmEXfqXGVZwec0AkGcW11xoSC77CcLEM4ja2wsk4InOdis&#10;h4MVxto++Ez31BcihLCLUUHpfRtL6fKSDLqpbYkDd7OdQR9gV0jd4SOEm0bOouhLGqw4NJTY0ndJ&#10;eZ3+GgU/9TXZUtbuX9npUI+vyXx3OLJSH6N+uwThqff/4j93ohXMwtjwJfwAuX4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COIMbBAAAA2wAAAA8AAAAAAAAAAAAAAAAAnwIA&#10;AGRycy9kb3ducmV2LnhtbFBLBQYAAAAABAAEAPcAAACNAwAAAAA=&#10;">
                  <v:imagedata r:id="rId114" o:title=""/>
                </v:shape>
                <v:oval id="Oval 692" o:spid="_x0000_s1692" style="position:absolute;left:68675;top:46513;width:3889;height:1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P2UMYA&#10;AADbAAAADwAAAGRycy9kb3ducmV2LnhtbESPQWvCQBSE7wX/w/KEXkQ3VZCauooIba2IYtren9ln&#10;Esy+DdltkvrrXaHQ4zAz3zDzZWdK0VDtCssKnkYRCOLU6oIzBV+fr8NnEM4jaywtk4JfcrBc9B7m&#10;GGvb8pGaxGciQNjFqCD3voqldGlOBt3IVsTBO9vaoA+yzqSusQ1wU8pxFE2lwYLDQo4VrXNKL8mP&#10;UTA1eD1Fb+35Y/K93R/2u8mgad6Veux3qxcQnjr/H/5rb7SC8QzuX8IP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jP2UMYAAADbAAAADwAAAAAAAAAAAAAAAACYAgAAZHJz&#10;L2Rvd25yZXYueG1sUEsFBgAAAAAEAAQA9QAAAIsDAAAAAA==&#10;" fillcolor="#2da2bf" strokecolor="#1f4d78 [1604]" strokeweight="1pt">
                  <v:stroke joinstyle="miter"/>
                </v:oval>
                <v:oval id="Oval 693" o:spid="_x0000_s1693" style="position:absolute;left:31432;top:63230;width:3889;height:10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DJEMIA&#10;AADbAAAADwAAAGRycy9kb3ducmV2LnhtbERPy2rCQBTdF/yH4RbcFJ20AZHoKEWwVSmKj+5vM9ck&#10;mLkTMmMS/XpnIXR5OO/pvDOlaKh2hWUF78MIBHFqdcGZgtNxORiDcB5ZY2mZFNzIwXzWe5liom3L&#10;e2oOPhMhhF2CCnLvq0RKl+Zk0A1tRRy4s60N+gDrTOoa2xBuSvkRRSNpsODQkGNFi5zSy+FqFIwM&#10;3v+ir/a8jn832932J35rmm+l+q/d5wSEp87/i5/ulVYQh/XhS/gBcvY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MkQwgAAANsAAAAPAAAAAAAAAAAAAAAAAJgCAABkcnMvZG93&#10;bnJldi54bWxQSwUGAAAAAAQABAD1AAAAhwMAAAAA&#10;" fillcolor="#2da2bf" strokecolor="#1f4d78 [1604]" strokeweight="1pt">
                  <v:stroke joinstyle="miter"/>
                </v:oval>
                <v:shape id="Picture 694" o:spid="_x0000_s1694" type="#_x0000_t75" style="position:absolute;left:36433;top:20367;width:11255;height:40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qNvvDAAAA2wAAAA8AAABkcnMvZG93bnJldi54bWxEj91qAjEUhO+FvkM4hd65WdsisjVKsS4U&#10;BEW3D3DYnP2hm5OQRHf79qZQ6OUwM98w6+1kBnEjH3rLChZZDoK4trrnVsFXVc5XIEJE1jhYJgU/&#10;FGC7eZitsdB25DPdLrEVCcKhQAVdjK6QMtQdGQyZdcTJa6w3GJP0rdQexwQ3g3zO86U02HNa6NDR&#10;rqP6+3I1CrQzfndo969DdTy5j9WxKRvdKPX0OL2/gYg0xf/wX/tTK3hZwO+X9APk5g4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qo2+8MAAADbAAAADwAAAAAAAAAAAAAAAACf&#10;AgAAZHJzL2Rvd25yZXYueG1sUEsFBgAAAAAEAAQA9wAAAI8DAAAAAA==&#10;">
                  <v:imagedata r:id="rId96" o:title=""/>
                </v:shape>
                <v:shape id="Picture 695" o:spid="_x0000_s1695" type="#_x0000_t75" style="position:absolute;left:58054;top:18288;width:26559;height:30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l/V4vCAAAA2wAAAA8AAABkcnMvZG93bnJldi54bWxEj0+LwjAUxO8LfofwBG9r6h9WqUYRQXFZ&#10;L7bi+dE802LzUpqo9dtvhIU9DjPzG2a57mwtHtT6yrGC0TABQVw4XbFRcM53n3MQPiBrrB2Tghd5&#10;WK96H0tMtXvyiR5ZMCJC2KeooAyhSaX0RUkW/dA1xNG7utZiiLI1Urf4jHBby3GSfEmLFceFEhva&#10;llTcsrtV8H0k3EpTXWb57f6TTc1xv9GFUoN+t1mACNSF//Bf+6AVTMbw/hJ/gFz9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pf1eLwgAAANsAAAAPAAAAAAAAAAAAAAAAAJ8C&#10;AABkcnMvZG93bnJldi54bWxQSwUGAAAAAAQABAD3AAAAjgMAAAAA&#10;">
                  <v:imagedata r:id="rId100" o:title=""/>
                </v:shape>
                <v:shape id="Picture 696" o:spid="_x0000_s1696" type="#_x0000_t75" style="position:absolute;left:90265;top:19431;width:12255;height:36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eD4jTEAAAA2wAAAA8AAABkcnMvZG93bnJldi54bWxEj81qwzAQhO+FvoPYQm+N1BpCcaOEULfQ&#10;khyaH+h1sTaWibUyluw4bx8FAjkOM/MNM1uMrhEDdaH2rOF1okAQl97UXGnY775f3kGEiGyw8Uwa&#10;zhRgMX98mGFu/Ik3NGxjJRKEQ44abIxtLmUoLTkME98SJ+/gO4cxya6SpsNTgrtGvik1lQ5rTgsW&#10;W/q0VB63vdNQrNXqvPvyyi75b/3fFzbw70br56dx+QEi0hjv4Vv7x2jIMrh+ST9Azi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eD4jTEAAAA2wAAAA8AAAAAAAAAAAAAAAAA&#10;nwIAAGRycy9kb3ducmV2LnhtbFBLBQYAAAAABAAEAPcAAACQAwAAAAA=&#10;">
                  <v:imagedata r:id="rId112" o:title=""/>
                </v:shape>
                <v:rect id="Rectangle 697" o:spid="_x0000_s1697" style="position:absolute;left:32670;top:38179;width:74899;height:72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SaucAA&#10;AADbAAAADwAAAGRycy9kb3ducmV2LnhtbESP24rCMBRF3wf8h3AE38bUCyrVKCIIIsyDlw84NMem&#10;2pyUJtr2782A4ONmXxZ7tWltKV5U+8KxgtEwAUGcOV1wruB62f8uQPiArLF0TAo68rBZ935WmGrX&#10;8Ile55CLOMI+RQUmhCqV0meGLPqhq4ijd3O1xRBlnUtdYxPHbSnHSTKTFguOBIMV7Qxlj/PTRgjS&#10;qRvNm93jz7THgsruTs9OqUG/3S5BBGrDN/xpH7SCyRT+v8QfIN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CSaucAAAADbAAAADwAAAAAAAAAAAAAAAACYAgAAZHJzL2Rvd25y&#10;ZXYueG1sUEsFBgAAAAAEAAQA9QAAAIUDAAAAAA==&#10;" fillcolor="#5b9bd5 [3204]" strokecolor="#1f4d78 [1604]" strokeweight="1pt">
                  <v:textbox>
                    <w:txbxContent>
                      <w:p w:rsidR="00533AA4" w:rsidRDefault="00533AA4" w:rsidP="00640872">
                        <w:pPr>
                          <w:pStyle w:val="NormalWeb"/>
                          <w:spacing w:before="0" w:beforeAutospacing="0" w:after="0" w:afterAutospacing="0"/>
                          <w:jc w:val="center"/>
                        </w:pPr>
                        <w:r>
                          <w:rPr>
                            <w:rFonts w:asciiTheme="minorHAnsi" w:hAnsi="Calibri" w:cstheme="minorBidi"/>
                            <w:b/>
                            <w:bCs/>
                            <w:i/>
                            <w:iCs/>
                            <w:color w:val="FFFFFF" w:themeColor="light1"/>
                            <w:kern w:val="24"/>
                          </w:rPr>
                          <w:t>IRATHO_L2Geran_SR=IRATHO_L2Geran_Success / IRATHO_L2Geran_Attempt *100</w:t>
                        </w:r>
                      </w:p>
                    </w:txbxContent>
                  </v:textbox>
                </v:rect>
                <w10:anchorlock/>
              </v:group>
            </w:pict>
          </mc:Fallback>
        </mc:AlternateContent>
      </w:r>
    </w:p>
    <w:p w:rsidR="00640872" w:rsidRDefault="00640872" w:rsidP="00640872">
      <w:pPr>
        <w:rPr>
          <w:b/>
          <w:bCs/>
        </w:rPr>
      </w:pPr>
    </w:p>
    <w:p w:rsidR="00640872" w:rsidRDefault="00640872" w:rsidP="00640872">
      <w:pPr>
        <w:rPr>
          <w:b/>
          <w:bCs/>
        </w:rPr>
      </w:pPr>
    </w:p>
    <w:p w:rsidR="00B27C20" w:rsidRDefault="00B27C20" w:rsidP="00640872">
      <w:pPr>
        <w:rPr>
          <w:b/>
          <w:bCs/>
        </w:rPr>
      </w:pPr>
    </w:p>
    <w:p w:rsidR="00640872" w:rsidRPr="00640872" w:rsidRDefault="00640872" w:rsidP="00640872">
      <w:pPr>
        <w:rPr>
          <w:b/>
          <w:bCs/>
        </w:rPr>
      </w:pPr>
      <w:r w:rsidRPr="00B812A6">
        <w:rPr>
          <w:b/>
          <w:bCs/>
        </w:rPr>
        <w:t>Conclusion: KPI’s Standard Threshold</w:t>
      </w:r>
    </w:p>
    <w:p w:rsidR="00640872" w:rsidRPr="00BF259F" w:rsidRDefault="00640872" w:rsidP="00CE21FD">
      <w:pPr>
        <w:pStyle w:val="NoSpacing"/>
        <w:jc w:val="both"/>
        <w:rPr>
          <w:rFonts w:ascii="Times New Roman" w:hAnsi="Times New Roman" w:cs="Times New Roman"/>
          <w:sz w:val="24"/>
          <w:szCs w:val="24"/>
        </w:rPr>
      </w:pPr>
      <w:r w:rsidRPr="00BF259F">
        <w:rPr>
          <w:rFonts w:ascii="Times New Roman" w:hAnsi="Times New Roman" w:cs="Times New Roman"/>
          <w:sz w:val="24"/>
          <w:szCs w:val="24"/>
        </w:rPr>
        <w:t xml:space="preserve">The evaluation of standards and the setting of targets for optimum performance are invaluable in ‘quality of service’ terms-to the consumer, the provider </w:t>
      </w:r>
      <w:r>
        <w:rPr>
          <w:rFonts w:ascii="Times New Roman" w:hAnsi="Times New Roman" w:cs="Times New Roman"/>
          <w:sz w:val="24"/>
          <w:szCs w:val="24"/>
        </w:rPr>
        <w:t>Regulatory Authorities</w:t>
      </w:r>
      <w:r w:rsidRPr="00BF259F">
        <w:rPr>
          <w:rFonts w:ascii="Times New Roman" w:hAnsi="Times New Roman" w:cs="Times New Roman"/>
          <w:sz w:val="24"/>
          <w:szCs w:val="24"/>
        </w:rPr>
        <w:t xml:space="preserve"> alike.  The generation of such information.</w:t>
      </w:r>
    </w:p>
    <w:p w:rsidR="00640872" w:rsidRPr="00BF259F" w:rsidRDefault="00640872" w:rsidP="00640872">
      <w:pPr>
        <w:pStyle w:val="NoSpacing"/>
        <w:numPr>
          <w:ilvl w:val="0"/>
          <w:numId w:val="11"/>
        </w:numPr>
        <w:jc w:val="both"/>
        <w:rPr>
          <w:rFonts w:ascii="Times New Roman" w:hAnsi="Times New Roman" w:cs="Times New Roman"/>
          <w:sz w:val="24"/>
          <w:szCs w:val="24"/>
        </w:rPr>
      </w:pPr>
      <w:r w:rsidRPr="00BF259F">
        <w:rPr>
          <w:rFonts w:ascii="Times New Roman" w:hAnsi="Times New Roman" w:cs="Times New Roman"/>
          <w:sz w:val="24"/>
          <w:szCs w:val="24"/>
        </w:rPr>
        <w:t>Enables the consumer to make informed choices</w:t>
      </w:r>
    </w:p>
    <w:p w:rsidR="00640872" w:rsidRPr="00BF259F" w:rsidRDefault="00640872" w:rsidP="00640872">
      <w:pPr>
        <w:pStyle w:val="NoSpacing"/>
        <w:numPr>
          <w:ilvl w:val="0"/>
          <w:numId w:val="11"/>
        </w:numPr>
        <w:jc w:val="both"/>
        <w:rPr>
          <w:rFonts w:ascii="Times New Roman" w:hAnsi="Times New Roman" w:cs="Times New Roman"/>
          <w:sz w:val="24"/>
          <w:szCs w:val="24"/>
        </w:rPr>
      </w:pPr>
      <w:r w:rsidRPr="00BF259F">
        <w:rPr>
          <w:rFonts w:ascii="Times New Roman" w:hAnsi="Times New Roman" w:cs="Times New Roman"/>
          <w:sz w:val="24"/>
          <w:szCs w:val="24"/>
        </w:rPr>
        <w:t>Enables the provider to ensure optimum continuity of service</w:t>
      </w:r>
    </w:p>
    <w:p w:rsidR="00640872" w:rsidRPr="00BF259F" w:rsidRDefault="00640872" w:rsidP="00640872">
      <w:pPr>
        <w:pStyle w:val="NoSpacing"/>
        <w:numPr>
          <w:ilvl w:val="0"/>
          <w:numId w:val="11"/>
        </w:numPr>
        <w:jc w:val="both"/>
        <w:rPr>
          <w:rFonts w:ascii="Times New Roman" w:hAnsi="Times New Roman" w:cs="Times New Roman"/>
          <w:sz w:val="24"/>
          <w:szCs w:val="24"/>
        </w:rPr>
      </w:pPr>
      <w:r w:rsidRPr="00BF259F">
        <w:rPr>
          <w:rFonts w:ascii="Times New Roman" w:hAnsi="Times New Roman" w:cs="Times New Roman"/>
          <w:sz w:val="24"/>
          <w:szCs w:val="24"/>
        </w:rPr>
        <w:t>Enab</w:t>
      </w:r>
      <w:r>
        <w:rPr>
          <w:rFonts w:ascii="Times New Roman" w:hAnsi="Times New Roman" w:cs="Times New Roman"/>
          <w:sz w:val="24"/>
          <w:szCs w:val="24"/>
        </w:rPr>
        <w:t xml:space="preserve">les the regulatory authorities </w:t>
      </w:r>
      <w:r w:rsidRPr="00BF259F">
        <w:rPr>
          <w:rFonts w:ascii="Times New Roman" w:hAnsi="Times New Roman" w:cs="Times New Roman"/>
          <w:sz w:val="24"/>
          <w:szCs w:val="24"/>
        </w:rPr>
        <w:t>to define optimum quality levels in relation to such considerations as ensuring the interconnection and inter-operability of all networks and services.</w:t>
      </w:r>
    </w:p>
    <w:p w:rsidR="00640872" w:rsidRPr="00BF259F" w:rsidRDefault="00640872" w:rsidP="00640872">
      <w:pPr>
        <w:pStyle w:val="NoSpacing"/>
        <w:numPr>
          <w:ilvl w:val="0"/>
          <w:numId w:val="11"/>
        </w:numPr>
        <w:jc w:val="both"/>
        <w:rPr>
          <w:rFonts w:ascii="Times New Roman" w:hAnsi="Times New Roman" w:cs="Times New Roman"/>
          <w:sz w:val="24"/>
          <w:szCs w:val="24"/>
        </w:rPr>
      </w:pPr>
      <w:r w:rsidRPr="00BF259F">
        <w:rPr>
          <w:rFonts w:ascii="Times New Roman" w:hAnsi="Times New Roman" w:cs="Times New Roman"/>
          <w:sz w:val="24"/>
          <w:szCs w:val="24"/>
        </w:rPr>
        <w:t>Assist the regulator in accurately assessing the state of the marketplace</w:t>
      </w:r>
    </w:p>
    <w:p w:rsidR="00640872" w:rsidRPr="00BF259F" w:rsidRDefault="00640872" w:rsidP="00640872">
      <w:pPr>
        <w:pStyle w:val="NoSpacing"/>
        <w:numPr>
          <w:ilvl w:val="0"/>
          <w:numId w:val="11"/>
        </w:numPr>
        <w:jc w:val="both"/>
        <w:rPr>
          <w:rFonts w:ascii="Times New Roman" w:hAnsi="Times New Roman" w:cs="Times New Roman"/>
          <w:sz w:val="24"/>
          <w:szCs w:val="24"/>
        </w:rPr>
      </w:pPr>
      <w:r w:rsidRPr="00BF259F">
        <w:rPr>
          <w:rFonts w:ascii="Times New Roman" w:hAnsi="Times New Roman" w:cs="Times New Roman"/>
          <w:sz w:val="24"/>
          <w:szCs w:val="24"/>
        </w:rPr>
        <w:t>Facilitates such considerations as billing, service response time and call set up time</w:t>
      </w:r>
    </w:p>
    <w:p w:rsidR="00640872" w:rsidRPr="00BF259F" w:rsidRDefault="00640872" w:rsidP="00640872">
      <w:pPr>
        <w:pStyle w:val="NoSpacing"/>
        <w:numPr>
          <w:ilvl w:val="0"/>
          <w:numId w:val="11"/>
        </w:numPr>
        <w:jc w:val="both"/>
        <w:rPr>
          <w:rFonts w:ascii="Times New Roman" w:hAnsi="Times New Roman" w:cs="Times New Roman"/>
          <w:sz w:val="24"/>
          <w:szCs w:val="24"/>
        </w:rPr>
      </w:pPr>
      <w:r w:rsidRPr="00BF259F">
        <w:rPr>
          <w:rFonts w:ascii="Times New Roman" w:hAnsi="Times New Roman" w:cs="Times New Roman"/>
          <w:sz w:val="24"/>
          <w:szCs w:val="24"/>
        </w:rPr>
        <w:t>Facilitates the setting of such service parameters as will ensure the overall quality of service to the consumer.</w:t>
      </w:r>
    </w:p>
    <w:p w:rsidR="00640872" w:rsidRPr="00BF259F" w:rsidRDefault="00640872" w:rsidP="00640872">
      <w:pPr>
        <w:pStyle w:val="NoSpacing"/>
        <w:numPr>
          <w:ilvl w:val="0"/>
          <w:numId w:val="11"/>
        </w:numPr>
        <w:jc w:val="both"/>
        <w:rPr>
          <w:rFonts w:ascii="Times New Roman" w:hAnsi="Times New Roman" w:cs="Times New Roman"/>
          <w:sz w:val="24"/>
          <w:szCs w:val="24"/>
        </w:rPr>
      </w:pPr>
      <w:r w:rsidRPr="00BF259F">
        <w:rPr>
          <w:rFonts w:ascii="Times New Roman" w:hAnsi="Times New Roman" w:cs="Times New Roman"/>
          <w:sz w:val="24"/>
          <w:szCs w:val="24"/>
        </w:rPr>
        <w:t>Ensures the operation of fair competition.</w:t>
      </w:r>
    </w:p>
    <w:p w:rsidR="00640872" w:rsidRPr="00BF259F" w:rsidRDefault="00640872" w:rsidP="00640872">
      <w:pPr>
        <w:pStyle w:val="NoSpacing"/>
        <w:numPr>
          <w:ilvl w:val="0"/>
          <w:numId w:val="11"/>
        </w:numPr>
        <w:jc w:val="both"/>
        <w:rPr>
          <w:rFonts w:ascii="Times New Roman" w:hAnsi="Times New Roman" w:cs="Times New Roman"/>
          <w:sz w:val="24"/>
          <w:szCs w:val="24"/>
        </w:rPr>
      </w:pPr>
      <w:r w:rsidRPr="00BF259F">
        <w:rPr>
          <w:rFonts w:ascii="Times New Roman" w:hAnsi="Times New Roman" w:cs="Times New Roman"/>
          <w:sz w:val="24"/>
          <w:szCs w:val="24"/>
        </w:rPr>
        <w:t>Evaluates the various levels of service to which the service providers commit themselves.</w:t>
      </w:r>
    </w:p>
    <w:p w:rsidR="00640872" w:rsidRPr="00BF259F" w:rsidRDefault="00640872" w:rsidP="00640872">
      <w:pPr>
        <w:pStyle w:val="NoSpacing"/>
        <w:numPr>
          <w:ilvl w:val="0"/>
          <w:numId w:val="11"/>
        </w:numPr>
        <w:jc w:val="both"/>
        <w:rPr>
          <w:rFonts w:ascii="Times New Roman" w:hAnsi="Times New Roman" w:cs="Times New Roman"/>
          <w:sz w:val="24"/>
          <w:szCs w:val="24"/>
        </w:rPr>
      </w:pPr>
      <w:r w:rsidRPr="00BF259F">
        <w:rPr>
          <w:rFonts w:ascii="Times New Roman" w:hAnsi="Times New Roman" w:cs="Times New Roman"/>
          <w:sz w:val="24"/>
          <w:szCs w:val="24"/>
        </w:rPr>
        <w:t>Maintains or improves delivery of ‘quality of service’ both in the presence and the absence of competition.</w:t>
      </w:r>
    </w:p>
    <w:p w:rsidR="00640872" w:rsidRPr="00640872" w:rsidRDefault="00640872" w:rsidP="00533AA4">
      <w:pPr>
        <w:rPr>
          <w:b/>
          <w:bCs/>
        </w:rPr>
      </w:pPr>
      <w:r w:rsidRPr="00640872">
        <w:rPr>
          <w:b/>
          <w:bCs/>
        </w:rPr>
        <w:t>The following tabulated thresholds are being proposed</w:t>
      </w:r>
      <w:r w:rsidR="00533AA4">
        <w:rPr>
          <w:b/>
          <w:bCs/>
        </w:rPr>
        <w:t>:</w:t>
      </w:r>
    </w:p>
    <w:tbl>
      <w:tblPr>
        <w:tblW w:w="8960" w:type="dxa"/>
        <w:tblCellMar>
          <w:left w:w="0" w:type="dxa"/>
          <w:right w:w="0" w:type="dxa"/>
        </w:tblCellMar>
        <w:tblLook w:val="04A0" w:firstRow="1" w:lastRow="0" w:firstColumn="1" w:lastColumn="0" w:noHBand="0" w:noVBand="1"/>
      </w:tblPr>
      <w:tblGrid>
        <w:gridCol w:w="3100"/>
        <w:gridCol w:w="3100"/>
        <w:gridCol w:w="2760"/>
      </w:tblGrid>
      <w:tr w:rsidR="00640872" w:rsidRPr="00CE21FD" w:rsidTr="00533AA4">
        <w:trPr>
          <w:trHeight w:val="411"/>
        </w:trPr>
        <w:tc>
          <w:tcPr>
            <w:tcW w:w="3100" w:type="dxa"/>
            <w:tcBorders>
              <w:top w:val="single" w:sz="8" w:space="0" w:color="FFFFFF"/>
              <w:left w:val="single" w:sz="8" w:space="0" w:color="FFFFFF"/>
              <w:bottom w:val="single" w:sz="24" w:space="0" w:color="FFFFFF"/>
              <w:right w:val="single" w:sz="8" w:space="0" w:color="FFFFFF"/>
            </w:tcBorders>
            <w:shd w:val="clear" w:color="auto" w:fill="353535"/>
            <w:tcMar>
              <w:top w:w="72" w:type="dxa"/>
              <w:left w:w="144" w:type="dxa"/>
              <w:bottom w:w="72" w:type="dxa"/>
              <w:right w:w="144" w:type="dxa"/>
            </w:tcMar>
            <w:hideMark/>
          </w:tcPr>
          <w:p w:rsidR="00640872" w:rsidRPr="00CE21FD" w:rsidRDefault="00640872" w:rsidP="009F0E34">
            <w:pPr>
              <w:rPr>
                <w:b/>
                <w:bCs/>
                <w:sz w:val="22"/>
                <w:szCs w:val="22"/>
              </w:rPr>
            </w:pPr>
            <w:proofErr w:type="spellStart"/>
            <w:r w:rsidRPr="00CE21FD">
              <w:rPr>
                <w:b/>
                <w:bCs/>
                <w:sz w:val="22"/>
                <w:szCs w:val="22"/>
                <w:lang w:val="fr-FR"/>
              </w:rPr>
              <w:t>Generation</w:t>
            </w:r>
            <w:proofErr w:type="spellEnd"/>
            <w:r w:rsidRPr="00CE21FD">
              <w:rPr>
                <w:b/>
                <w:bCs/>
                <w:sz w:val="22"/>
                <w:szCs w:val="22"/>
                <w:lang w:val="fr-FR"/>
              </w:rPr>
              <w:t xml:space="preserve"> </w:t>
            </w:r>
          </w:p>
        </w:tc>
        <w:tc>
          <w:tcPr>
            <w:tcW w:w="3100" w:type="dxa"/>
            <w:tcBorders>
              <w:top w:val="single" w:sz="8" w:space="0" w:color="FFFFFF"/>
              <w:left w:val="single" w:sz="8" w:space="0" w:color="FFFFFF"/>
              <w:bottom w:val="single" w:sz="24" w:space="0" w:color="FFFFFF"/>
              <w:right w:val="single" w:sz="8" w:space="0" w:color="FFFFFF"/>
            </w:tcBorders>
            <w:shd w:val="clear" w:color="auto" w:fill="353535"/>
            <w:tcMar>
              <w:top w:w="72" w:type="dxa"/>
              <w:left w:w="144" w:type="dxa"/>
              <w:bottom w:w="72" w:type="dxa"/>
              <w:right w:w="144" w:type="dxa"/>
            </w:tcMar>
            <w:hideMark/>
          </w:tcPr>
          <w:p w:rsidR="00640872" w:rsidRPr="00CE21FD" w:rsidRDefault="00640872" w:rsidP="009F0E34">
            <w:pPr>
              <w:rPr>
                <w:b/>
                <w:bCs/>
                <w:sz w:val="22"/>
                <w:szCs w:val="22"/>
              </w:rPr>
            </w:pPr>
            <w:r w:rsidRPr="00CE21FD">
              <w:rPr>
                <w:b/>
                <w:bCs/>
                <w:sz w:val="22"/>
                <w:szCs w:val="22"/>
                <w:lang w:val="fr-FR"/>
              </w:rPr>
              <w:t xml:space="preserve">KPI </w:t>
            </w:r>
          </w:p>
        </w:tc>
        <w:tc>
          <w:tcPr>
            <w:tcW w:w="2760" w:type="dxa"/>
            <w:tcBorders>
              <w:top w:val="single" w:sz="8" w:space="0" w:color="FFFFFF"/>
              <w:left w:val="single" w:sz="8" w:space="0" w:color="FFFFFF"/>
              <w:bottom w:val="single" w:sz="24" w:space="0" w:color="FFFFFF"/>
              <w:right w:val="single" w:sz="8" w:space="0" w:color="FFFFFF"/>
            </w:tcBorders>
            <w:shd w:val="clear" w:color="auto" w:fill="353535"/>
            <w:tcMar>
              <w:top w:w="72" w:type="dxa"/>
              <w:left w:w="144" w:type="dxa"/>
              <w:bottom w:w="72" w:type="dxa"/>
              <w:right w:w="144" w:type="dxa"/>
            </w:tcMar>
            <w:hideMark/>
          </w:tcPr>
          <w:p w:rsidR="00640872" w:rsidRPr="00CE21FD" w:rsidRDefault="00640872" w:rsidP="009F0E34">
            <w:pPr>
              <w:rPr>
                <w:b/>
                <w:bCs/>
                <w:sz w:val="22"/>
                <w:szCs w:val="22"/>
              </w:rPr>
            </w:pPr>
            <w:r w:rsidRPr="00CE21FD">
              <w:rPr>
                <w:b/>
                <w:bCs/>
                <w:sz w:val="22"/>
                <w:szCs w:val="22"/>
                <w:lang w:val="fr-FR"/>
              </w:rPr>
              <w:t xml:space="preserve">Standard </w:t>
            </w:r>
            <w:proofErr w:type="spellStart"/>
            <w:r w:rsidRPr="00CE21FD">
              <w:rPr>
                <w:b/>
                <w:bCs/>
                <w:sz w:val="22"/>
                <w:szCs w:val="22"/>
                <w:lang w:val="fr-FR"/>
              </w:rPr>
              <w:t>Threshold</w:t>
            </w:r>
            <w:proofErr w:type="spellEnd"/>
            <w:r w:rsidRPr="00CE21FD">
              <w:rPr>
                <w:b/>
                <w:bCs/>
                <w:sz w:val="22"/>
                <w:szCs w:val="22"/>
                <w:lang w:val="fr-FR"/>
              </w:rPr>
              <w:t xml:space="preserve"> </w:t>
            </w:r>
          </w:p>
        </w:tc>
      </w:tr>
      <w:tr w:rsidR="00640872" w:rsidRPr="00CE21FD" w:rsidTr="00CE21FD">
        <w:trPr>
          <w:trHeight w:val="2863"/>
        </w:trPr>
        <w:tc>
          <w:tcPr>
            <w:tcW w:w="3100" w:type="dxa"/>
            <w:tcBorders>
              <w:top w:val="single" w:sz="24" w:space="0" w:color="FFFFFF"/>
              <w:left w:val="single" w:sz="8" w:space="0" w:color="FFFFFF"/>
              <w:bottom w:val="single" w:sz="8" w:space="0" w:color="FFFFFF"/>
              <w:right w:val="single" w:sz="8" w:space="0" w:color="FFFFFF"/>
            </w:tcBorders>
            <w:shd w:val="clear" w:color="auto" w:fill="CECECE"/>
            <w:tcMar>
              <w:top w:w="72" w:type="dxa"/>
              <w:left w:w="144" w:type="dxa"/>
              <w:bottom w:w="72" w:type="dxa"/>
              <w:right w:w="144" w:type="dxa"/>
            </w:tcMar>
            <w:hideMark/>
          </w:tcPr>
          <w:p w:rsidR="00640872" w:rsidRPr="00CE21FD" w:rsidRDefault="00640872" w:rsidP="009F0E34">
            <w:pPr>
              <w:rPr>
                <w:b/>
                <w:bCs/>
                <w:sz w:val="22"/>
                <w:szCs w:val="22"/>
              </w:rPr>
            </w:pPr>
            <w:r w:rsidRPr="00CE21FD">
              <w:rPr>
                <w:b/>
                <w:bCs/>
                <w:sz w:val="22"/>
                <w:szCs w:val="22"/>
                <w:lang w:val="fr-FR"/>
              </w:rPr>
              <w:t>2G</w:t>
            </w:r>
          </w:p>
        </w:tc>
        <w:tc>
          <w:tcPr>
            <w:tcW w:w="3100" w:type="dxa"/>
            <w:tcBorders>
              <w:top w:val="single" w:sz="24" w:space="0" w:color="FFFFFF"/>
              <w:left w:val="single" w:sz="8" w:space="0" w:color="FFFFFF"/>
              <w:bottom w:val="single" w:sz="8" w:space="0" w:color="FFFFFF"/>
              <w:right w:val="single" w:sz="8" w:space="0" w:color="FFFFFF"/>
            </w:tcBorders>
            <w:shd w:val="clear" w:color="auto" w:fill="CECECE"/>
            <w:tcMar>
              <w:top w:w="72" w:type="dxa"/>
              <w:left w:w="144" w:type="dxa"/>
              <w:bottom w:w="72" w:type="dxa"/>
              <w:right w:w="144" w:type="dxa"/>
            </w:tcMar>
            <w:hideMark/>
          </w:tcPr>
          <w:p w:rsidR="00640872" w:rsidRPr="00CE21FD" w:rsidRDefault="00640872" w:rsidP="009F0E34">
            <w:pPr>
              <w:rPr>
                <w:b/>
                <w:bCs/>
                <w:sz w:val="22"/>
                <w:szCs w:val="22"/>
              </w:rPr>
            </w:pPr>
            <w:r w:rsidRPr="00CE21FD">
              <w:rPr>
                <w:b/>
                <w:bCs/>
                <w:sz w:val="22"/>
                <w:szCs w:val="22"/>
              </w:rPr>
              <w:t>SDCCH Blocking</w:t>
            </w:r>
          </w:p>
          <w:p w:rsidR="00640872" w:rsidRPr="00CE21FD" w:rsidRDefault="00640872" w:rsidP="009F0E34">
            <w:pPr>
              <w:rPr>
                <w:b/>
                <w:bCs/>
                <w:sz w:val="22"/>
                <w:szCs w:val="22"/>
              </w:rPr>
            </w:pPr>
            <w:r w:rsidRPr="00CE21FD">
              <w:rPr>
                <w:b/>
                <w:bCs/>
                <w:sz w:val="22"/>
                <w:szCs w:val="22"/>
              </w:rPr>
              <w:t>SDCCH Drop</w:t>
            </w:r>
          </w:p>
          <w:p w:rsidR="00640872" w:rsidRPr="00CE21FD" w:rsidRDefault="00640872" w:rsidP="009F0E34">
            <w:pPr>
              <w:rPr>
                <w:b/>
                <w:bCs/>
                <w:sz w:val="22"/>
                <w:szCs w:val="22"/>
              </w:rPr>
            </w:pPr>
            <w:r w:rsidRPr="00CE21FD">
              <w:rPr>
                <w:b/>
                <w:bCs/>
                <w:sz w:val="22"/>
                <w:szCs w:val="22"/>
              </w:rPr>
              <w:t>TCH Blocking</w:t>
            </w:r>
          </w:p>
          <w:p w:rsidR="00640872" w:rsidRPr="00CE21FD" w:rsidRDefault="00640872" w:rsidP="009F0E34">
            <w:pPr>
              <w:rPr>
                <w:b/>
                <w:bCs/>
                <w:sz w:val="22"/>
                <w:szCs w:val="22"/>
              </w:rPr>
            </w:pPr>
            <w:r w:rsidRPr="00CE21FD">
              <w:rPr>
                <w:b/>
                <w:bCs/>
                <w:sz w:val="22"/>
                <w:szCs w:val="22"/>
              </w:rPr>
              <w:t>TCH Drop</w:t>
            </w:r>
          </w:p>
          <w:p w:rsidR="00640872" w:rsidRPr="00CE21FD" w:rsidRDefault="00640872" w:rsidP="009F0E34">
            <w:pPr>
              <w:rPr>
                <w:b/>
                <w:bCs/>
                <w:sz w:val="22"/>
                <w:szCs w:val="22"/>
              </w:rPr>
            </w:pPr>
            <w:r w:rsidRPr="00CE21FD">
              <w:rPr>
                <w:b/>
                <w:bCs/>
                <w:sz w:val="22"/>
                <w:szCs w:val="22"/>
              </w:rPr>
              <w:t>TCH Assignment</w:t>
            </w:r>
          </w:p>
          <w:p w:rsidR="00640872" w:rsidRPr="00CE21FD" w:rsidRDefault="00640872" w:rsidP="009F0E34">
            <w:pPr>
              <w:rPr>
                <w:b/>
                <w:bCs/>
                <w:sz w:val="22"/>
                <w:szCs w:val="22"/>
              </w:rPr>
            </w:pPr>
            <w:r w:rsidRPr="00CE21FD">
              <w:rPr>
                <w:b/>
                <w:bCs/>
                <w:sz w:val="22"/>
                <w:szCs w:val="22"/>
              </w:rPr>
              <w:t>HO Success Rate</w:t>
            </w:r>
          </w:p>
          <w:p w:rsidR="00640872" w:rsidRPr="00CE21FD" w:rsidRDefault="00640872" w:rsidP="009F0E34">
            <w:pPr>
              <w:rPr>
                <w:b/>
                <w:bCs/>
                <w:sz w:val="22"/>
                <w:szCs w:val="22"/>
              </w:rPr>
            </w:pPr>
            <w:r w:rsidRPr="00CE21FD">
              <w:rPr>
                <w:b/>
                <w:bCs/>
                <w:sz w:val="22"/>
                <w:szCs w:val="22"/>
                <w:lang w:val="fr-FR"/>
              </w:rPr>
              <w:t>CSSR</w:t>
            </w:r>
          </w:p>
          <w:p w:rsidR="00640872" w:rsidRPr="00CE21FD" w:rsidRDefault="00640872" w:rsidP="009F0E34">
            <w:pPr>
              <w:rPr>
                <w:b/>
                <w:bCs/>
                <w:sz w:val="22"/>
                <w:szCs w:val="22"/>
              </w:rPr>
            </w:pPr>
            <w:r w:rsidRPr="00CE21FD">
              <w:rPr>
                <w:b/>
                <w:bCs/>
                <w:sz w:val="22"/>
                <w:szCs w:val="22"/>
                <w:lang w:val="fr-FR"/>
              </w:rPr>
              <w:t xml:space="preserve">CDR </w:t>
            </w:r>
          </w:p>
        </w:tc>
        <w:tc>
          <w:tcPr>
            <w:tcW w:w="2760" w:type="dxa"/>
            <w:tcBorders>
              <w:top w:val="single" w:sz="24" w:space="0" w:color="FFFFFF"/>
              <w:left w:val="single" w:sz="8" w:space="0" w:color="FFFFFF"/>
              <w:bottom w:val="single" w:sz="8" w:space="0" w:color="FFFFFF"/>
              <w:right w:val="single" w:sz="8" w:space="0" w:color="FFFFFF"/>
            </w:tcBorders>
            <w:shd w:val="clear" w:color="auto" w:fill="CECECE"/>
            <w:tcMar>
              <w:top w:w="72" w:type="dxa"/>
              <w:left w:w="144" w:type="dxa"/>
              <w:bottom w:w="72" w:type="dxa"/>
              <w:right w:w="144" w:type="dxa"/>
            </w:tcMar>
            <w:hideMark/>
          </w:tcPr>
          <w:p w:rsidR="00640872" w:rsidRPr="00CE21FD" w:rsidRDefault="00640872" w:rsidP="009F0E34">
            <w:pPr>
              <w:rPr>
                <w:b/>
                <w:bCs/>
                <w:sz w:val="22"/>
                <w:szCs w:val="22"/>
              </w:rPr>
            </w:pPr>
            <w:r w:rsidRPr="00CE21FD">
              <w:rPr>
                <w:b/>
                <w:bCs/>
                <w:sz w:val="22"/>
                <w:szCs w:val="22"/>
                <w:lang w:val="fr-FR"/>
              </w:rPr>
              <w:t xml:space="preserve">≤0.5  </w:t>
            </w:r>
          </w:p>
          <w:p w:rsidR="00640872" w:rsidRPr="00CE21FD" w:rsidRDefault="00640872" w:rsidP="009F0E34">
            <w:pPr>
              <w:rPr>
                <w:b/>
                <w:bCs/>
                <w:sz w:val="22"/>
                <w:szCs w:val="22"/>
              </w:rPr>
            </w:pPr>
            <w:r w:rsidRPr="00CE21FD">
              <w:rPr>
                <w:b/>
                <w:bCs/>
                <w:sz w:val="22"/>
                <w:szCs w:val="22"/>
                <w:lang w:val="fr-FR"/>
              </w:rPr>
              <w:t xml:space="preserve">≤1.2    </w:t>
            </w:r>
          </w:p>
          <w:p w:rsidR="00640872" w:rsidRPr="00CE21FD" w:rsidRDefault="00640872" w:rsidP="009F0E34">
            <w:pPr>
              <w:rPr>
                <w:b/>
                <w:bCs/>
                <w:sz w:val="22"/>
                <w:szCs w:val="22"/>
              </w:rPr>
            </w:pPr>
            <w:r w:rsidRPr="00CE21FD">
              <w:rPr>
                <w:b/>
                <w:bCs/>
                <w:sz w:val="22"/>
                <w:szCs w:val="22"/>
                <w:lang w:val="fr-FR"/>
              </w:rPr>
              <w:t xml:space="preserve">≤0.5    </w:t>
            </w:r>
          </w:p>
          <w:p w:rsidR="00640872" w:rsidRPr="00CE21FD" w:rsidRDefault="00640872" w:rsidP="009F0E34">
            <w:pPr>
              <w:rPr>
                <w:b/>
                <w:bCs/>
                <w:sz w:val="22"/>
                <w:szCs w:val="22"/>
              </w:rPr>
            </w:pPr>
            <w:r w:rsidRPr="00CE21FD">
              <w:rPr>
                <w:b/>
                <w:bCs/>
                <w:sz w:val="22"/>
                <w:szCs w:val="22"/>
                <w:lang w:val="fr-FR"/>
              </w:rPr>
              <w:t xml:space="preserve">≤1.5    </w:t>
            </w:r>
          </w:p>
          <w:p w:rsidR="00640872" w:rsidRPr="00CE21FD" w:rsidRDefault="00640872" w:rsidP="009F0E34">
            <w:pPr>
              <w:rPr>
                <w:b/>
                <w:bCs/>
                <w:sz w:val="22"/>
                <w:szCs w:val="22"/>
              </w:rPr>
            </w:pPr>
            <w:r w:rsidRPr="00CE21FD">
              <w:rPr>
                <w:b/>
                <w:bCs/>
                <w:sz w:val="22"/>
                <w:szCs w:val="22"/>
                <w:lang w:val="fr-FR"/>
              </w:rPr>
              <w:t xml:space="preserve">≥98.5  </w:t>
            </w:r>
          </w:p>
          <w:p w:rsidR="00640872" w:rsidRPr="00CE21FD" w:rsidRDefault="00640872" w:rsidP="00533AA4">
            <w:pPr>
              <w:rPr>
                <w:b/>
                <w:bCs/>
                <w:sz w:val="22"/>
                <w:szCs w:val="22"/>
              </w:rPr>
            </w:pPr>
            <w:r w:rsidRPr="00CE21FD">
              <w:rPr>
                <w:b/>
                <w:bCs/>
                <w:sz w:val="22"/>
                <w:szCs w:val="22"/>
                <w:lang w:val="fr-FR"/>
              </w:rPr>
              <w:t>≥95</w:t>
            </w:r>
          </w:p>
          <w:p w:rsidR="00640872" w:rsidRPr="00CE21FD" w:rsidRDefault="00640872" w:rsidP="00533AA4">
            <w:pPr>
              <w:rPr>
                <w:b/>
                <w:bCs/>
                <w:sz w:val="22"/>
                <w:szCs w:val="22"/>
              </w:rPr>
            </w:pPr>
            <w:r w:rsidRPr="00CE21FD">
              <w:rPr>
                <w:b/>
                <w:bCs/>
                <w:sz w:val="22"/>
                <w:szCs w:val="22"/>
                <w:lang w:val="fr-FR"/>
              </w:rPr>
              <w:t>≥98</w:t>
            </w:r>
          </w:p>
          <w:p w:rsidR="00640872" w:rsidRPr="00CE21FD" w:rsidRDefault="00640872" w:rsidP="00533AA4">
            <w:pPr>
              <w:rPr>
                <w:b/>
                <w:bCs/>
                <w:sz w:val="22"/>
                <w:szCs w:val="22"/>
              </w:rPr>
            </w:pPr>
            <w:r w:rsidRPr="00CE21FD">
              <w:rPr>
                <w:b/>
                <w:bCs/>
                <w:sz w:val="22"/>
                <w:szCs w:val="22"/>
                <w:lang w:val="fr-FR"/>
              </w:rPr>
              <w:t xml:space="preserve">≤2   </w:t>
            </w:r>
          </w:p>
        </w:tc>
      </w:tr>
      <w:tr w:rsidR="00640872" w:rsidRPr="00CE21FD" w:rsidTr="009F0E34">
        <w:trPr>
          <w:trHeight w:val="2075"/>
        </w:trPr>
        <w:tc>
          <w:tcPr>
            <w:tcW w:w="3100" w:type="dxa"/>
            <w:tcBorders>
              <w:top w:val="single" w:sz="8" w:space="0" w:color="FFFFFF"/>
              <w:left w:val="single" w:sz="8" w:space="0" w:color="FFFFFF"/>
              <w:bottom w:val="single" w:sz="8" w:space="0" w:color="FFFFFF"/>
              <w:right w:val="single" w:sz="8" w:space="0" w:color="FFFFFF"/>
            </w:tcBorders>
            <w:shd w:val="clear" w:color="auto" w:fill="E8E8E8"/>
            <w:tcMar>
              <w:top w:w="72" w:type="dxa"/>
              <w:left w:w="144" w:type="dxa"/>
              <w:bottom w:w="72" w:type="dxa"/>
              <w:right w:w="144" w:type="dxa"/>
            </w:tcMar>
            <w:hideMark/>
          </w:tcPr>
          <w:p w:rsidR="00640872" w:rsidRPr="00CE21FD" w:rsidRDefault="00640872" w:rsidP="009F0E34">
            <w:pPr>
              <w:rPr>
                <w:b/>
                <w:bCs/>
                <w:sz w:val="22"/>
                <w:szCs w:val="22"/>
              </w:rPr>
            </w:pPr>
            <w:r w:rsidRPr="00CE21FD">
              <w:rPr>
                <w:b/>
                <w:bCs/>
                <w:sz w:val="22"/>
                <w:szCs w:val="22"/>
                <w:lang w:val="fr-FR"/>
              </w:rPr>
              <w:t xml:space="preserve">3G </w:t>
            </w:r>
          </w:p>
        </w:tc>
        <w:tc>
          <w:tcPr>
            <w:tcW w:w="3100" w:type="dxa"/>
            <w:tcBorders>
              <w:top w:val="single" w:sz="8" w:space="0" w:color="FFFFFF"/>
              <w:left w:val="single" w:sz="8" w:space="0" w:color="FFFFFF"/>
              <w:bottom w:val="single" w:sz="8" w:space="0" w:color="FFFFFF"/>
              <w:right w:val="single" w:sz="8" w:space="0" w:color="FFFFFF"/>
            </w:tcBorders>
            <w:shd w:val="clear" w:color="auto" w:fill="E8E8E8"/>
            <w:tcMar>
              <w:top w:w="72" w:type="dxa"/>
              <w:left w:w="144" w:type="dxa"/>
              <w:bottom w:w="72" w:type="dxa"/>
              <w:right w:w="144" w:type="dxa"/>
            </w:tcMar>
            <w:hideMark/>
          </w:tcPr>
          <w:p w:rsidR="00640872" w:rsidRPr="00CE21FD" w:rsidRDefault="00640872" w:rsidP="009F0E34">
            <w:pPr>
              <w:rPr>
                <w:b/>
                <w:bCs/>
                <w:sz w:val="22"/>
                <w:szCs w:val="22"/>
              </w:rPr>
            </w:pPr>
            <w:r w:rsidRPr="00CE21FD">
              <w:rPr>
                <w:b/>
                <w:bCs/>
                <w:sz w:val="22"/>
                <w:szCs w:val="22"/>
              </w:rPr>
              <w:t>RRC Drop</w:t>
            </w:r>
          </w:p>
          <w:p w:rsidR="00640872" w:rsidRPr="00CE21FD" w:rsidRDefault="00640872" w:rsidP="009F0E34">
            <w:pPr>
              <w:rPr>
                <w:b/>
                <w:bCs/>
                <w:sz w:val="22"/>
                <w:szCs w:val="22"/>
              </w:rPr>
            </w:pPr>
            <w:r w:rsidRPr="00CE21FD">
              <w:rPr>
                <w:b/>
                <w:bCs/>
                <w:sz w:val="22"/>
                <w:szCs w:val="22"/>
              </w:rPr>
              <w:t>RAB Drop</w:t>
            </w:r>
          </w:p>
          <w:p w:rsidR="00640872" w:rsidRPr="00CE21FD" w:rsidRDefault="00640872" w:rsidP="009F0E34">
            <w:pPr>
              <w:rPr>
                <w:b/>
                <w:bCs/>
                <w:sz w:val="22"/>
                <w:szCs w:val="22"/>
              </w:rPr>
            </w:pPr>
            <w:r w:rsidRPr="00CE21FD">
              <w:rPr>
                <w:b/>
                <w:bCs/>
                <w:sz w:val="22"/>
                <w:szCs w:val="22"/>
              </w:rPr>
              <w:t xml:space="preserve">RRC Availability </w:t>
            </w:r>
          </w:p>
          <w:p w:rsidR="00640872" w:rsidRPr="00CE21FD" w:rsidRDefault="00640872" w:rsidP="009F0E34">
            <w:pPr>
              <w:rPr>
                <w:b/>
                <w:bCs/>
                <w:sz w:val="22"/>
                <w:szCs w:val="22"/>
              </w:rPr>
            </w:pPr>
            <w:r w:rsidRPr="00CE21FD">
              <w:rPr>
                <w:b/>
                <w:bCs/>
                <w:sz w:val="22"/>
                <w:szCs w:val="22"/>
              </w:rPr>
              <w:t>SHO Success Rate</w:t>
            </w:r>
          </w:p>
          <w:p w:rsidR="00640872" w:rsidRPr="00CE21FD" w:rsidRDefault="00640872" w:rsidP="009F0E34">
            <w:pPr>
              <w:rPr>
                <w:b/>
                <w:bCs/>
                <w:sz w:val="22"/>
                <w:szCs w:val="22"/>
              </w:rPr>
            </w:pPr>
            <w:r w:rsidRPr="00CE21FD">
              <w:rPr>
                <w:b/>
                <w:bCs/>
                <w:sz w:val="22"/>
                <w:szCs w:val="22"/>
                <w:lang w:val="fr-FR"/>
              </w:rPr>
              <w:t>CSSR</w:t>
            </w:r>
          </w:p>
          <w:p w:rsidR="00640872" w:rsidRPr="00CE21FD" w:rsidRDefault="00640872" w:rsidP="009F0E34">
            <w:pPr>
              <w:rPr>
                <w:b/>
                <w:bCs/>
                <w:sz w:val="22"/>
                <w:szCs w:val="22"/>
              </w:rPr>
            </w:pPr>
            <w:r w:rsidRPr="00CE21FD">
              <w:rPr>
                <w:b/>
                <w:bCs/>
                <w:sz w:val="22"/>
                <w:szCs w:val="22"/>
                <w:lang w:val="fr-FR"/>
              </w:rPr>
              <w:t xml:space="preserve">CDR </w:t>
            </w:r>
          </w:p>
        </w:tc>
        <w:tc>
          <w:tcPr>
            <w:tcW w:w="2760" w:type="dxa"/>
            <w:tcBorders>
              <w:top w:val="single" w:sz="8" w:space="0" w:color="FFFFFF"/>
              <w:left w:val="single" w:sz="8" w:space="0" w:color="FFFFFF"/>
              <w:bottom w:val="single" w:sz="8" w:space="0" w:color="FFFFFF"/>
              <w:right w:val="single" w:sz="8" w:space="0" w:color="FFFFFF"/>
            </w:tcBorders>
            <w:shd w:val="clear" w:color="auto" w:fill="E8E8E8"/>
            <w:tcMar>
              <w:top w:w="72" w:type="dxa"/>
              <w:left w:w="144" w:type="dxa"/>
              <w:bottom w:w="72" w:type="dxa"/>
              <w:right w:w="144" w:type="dxa"/>
            </w:tcMar>
            <w:hideMark/>
          </w:tcPr>
          <w:p w:rsidR="00640872" w:rsidRPr="00CE21FD" w:rsidRDefault="00640872" w:rsidP="009F0E34">
            <w:pPr>
              <w:rPr>
                <w:b/>
                <w:bCs/>
                <w:sz w:val="22"/>
                <w:szCs w:val="22"/>
              </w:rPr>
            </w:pPr>
            <w:r w:rsidRPr="00CE21FD">
              <w:rPr>
                <w:b/>
                <w:bCs/>
                <w:sz w:val="22"/>
                <w:szCs w:val="22"/>
                <w:lang w:val="fr-FR"/>
              </w:rPr>
              <w:t xml:space="preserve">≤1.2      </w:t>
            </w:r>
          </w:p>
          <w:p w:rsidR="00640872" w:rsidRPr="00CE21FD" w:rsidRDefault="00640872" w:rsidP="009F0E34">
            <w:pPr>
              <w:rPr>
                <w:b/>
                <w:bCs/>
                <w:sz w:val="22"/>
                <w:szCs w:val="22"/>
              </w:rPr>
            </w:pPr>
            <w:r w:rsidRPr="00CE21FD">
              <w:rPr>
                <w:b/>
                <w:bCs/>
                <w:sz w:val="22"/>
                <w:szCs w:val="22"/>
                <w:lang w:val="fr-FR"/>
              </w:rPr>
              <w:t xml:space="preserve">≤1.5    </w:t>
            </w:r>
          </w:p>
          <w:p w:rsidR="00640872" w:rsidRPr="00CE21FD" w:rsidRDefault="00640872" w:rsidP="009F0E34">
            <w:pPr>
              <w:rPr>
                <w:b/>
                <w:bCs/>
                <w:sz w:val="22"/>
                <w:szCs w:val="22"/>
              </w:rPr>
            </w:pPr>
            <w:r w:rsidRPr="00CE21FD">
              <w:rPr>
                <w:b/>
                <w:bCs/>
                <w:sz w:val="22"/>
                <w:szCs w:val="22"/>
                <w:lang w:val="fr-FR"/>
              </w:rPr>
              <w:t xml:space="preserve">≥98.5  </w:t>
            </w:r>
          </w:p>
          <w:p w:rsidR="00640872" w:rsidRPr="00CE21FD" w:rsidRDefault="00640872" w:rsidP="00533AA4">
            <w:pPr>
              <w:rPr>
                <w:b/>
                <w:bCs/>
                <w:sz w:val="22"/>
                <w:szCs w:val="22"/>
              </w:rPr>
            </w:pPr>
            <w:r w:rsidRPr="00CE21FD">
              <w:rPr>
                <w:b/>
                <w:bCs/>
                <w:sz w:val="22"/>
                <w:szCs w:val="22"/>
                <w:lang w:val="fr-FR"/>
              </w:rPr>
              <w:t>≥95</w:t>
            </w:r>
          </w:p>
          <w:p w:rsidR="00640872" w:rsidRPr="00CE21FD" w:rsidRDefault="00640872" w:rsidP="00533AA4">
            <w:pPr>
              <w:rPr>
                <w:b/>
                <w:bCs/>
                <w:sz w:val="22"/>
                <w:szCs w:val="22"/>
              </w:rPr>
            </w:pPr>
            <w:r w:rsidRPr="00CE21FD">
              <w:rPr>
                <w:b/>
                <w:bCs/>
                <w:sz w:val="22"/>
                <w:szCs w:val="22"/>
                <w:lang w:val="fr-FR"/>
              </w:rPr>
              <w:t>≥98</w:t>
            </w:r>
          </w:p>
          <w:p w:rsidR="00640872" w:rsidRPr="00CE21FD" w:rsidRDefault="00640872" w:rsidP="00533AA4">
            <w:pPr>
              <w:rPr>
                <w:b/>
                <w:bCs/>
                <w:sz w:val="22"/>
                <w:szCs w:val="22"/>
              </w:rPr>
            </w:pPr>
            <w:r w:rsidRPr="00CE21FD">
              <w:rPr>
                <w:b/>
                <w:bCs/>
                <w:sz w:val="22"/>
                <w:szCs w:val="22"/>
                <w:lang w:val="fr-FR"/>
              </w:rPr>
              <w:t xml:space="preserve">≤2 </w:t>
            </w:r>
          </w:p>
        </w:tc>
      </w:tr>
      <w:tr w:rsidR="00640872" w:rsidRPr="00CE21FD" w:rsidTr="009F0E34">
        <w:trPr>
          <w:trHeight w:val="674"/>
        </w:trPr>
        <w:tc>
          <w:tcPr>
            <w:tcW w:w="3100" w:type="dxa"/>
            <w:tcBorders>
              <w:top w:val="single" w:sz="8" w:space="0" w:color="FFFFFF"/>
              <w:left w:val="single" w:sz="8" w:space="0" w:color="FFFFFF"/>
              <w:bottom w:val="single" w:sz="8" w:space="0" w:color="FFFFFF"/>
              <w:right w:val="single" w:sz="8" w:space="0" w:color="FFFFFF"/>
            </w:tcBorders>
            <w:shd w:val="clear" w:color="auto" w:fill="CECECE"/>
            <w:tcMar>
              <w:top w:w="72" w:type="dxa"/>
              <w:left w:w="144" w:type="dxa"/>
              <w:bottom w:w="72" w:type="dxa"/>
              <w:right w:w="144" w:type="dxa"/>
            </w:tcMar>
            <w:hideMark/>
          </w:tcPr>
          <w:p w:rsidR="00640872" w:rsidRPr="00CE21FD" w:rsidRDefault="00640872" w:rsidP="009F0E34">
            <w:pPr>
              <w:rPr>
                <w:b/>
                <w:bCs/>
                <w:sz w:val="22"/>
                <w:szCs w:val="22"/>
              </w:rPr>
            </w:pPr>
            <w:r w:rsidRPr="00CE21FD">
              <w:rPr>
                <w:b/>
                <w:bCs/>
                <w:sz w:val="22"/>
                <w:szCs w:val="22"/>
                <w:lang w:val="fr-FR"/>
              </w:rPr>
              <w:t>4G</w:t>
            </w:r>
          </w:p>
        </w:tc>
        <w:tc>
          <w:tcPr>
            <w:tcW w:w="3100" w:type="dxa"/>
            <w:tcBorders>
              <w:top w:val="single" w:sz="8" w:space="0" w:color="FFFFFF"/>
              <w:left w:val="single" w:sz="8" w:space="0" w:color="FFFFFF"/>
              <w:bottom w:val="single" w:sz="8" w:space="0" w:color="FFFFFF"/>
              <w:right w:val="single" w:sz="8" w:space="0" w:color="FFFFFF"/>
            </w:tcBorders>
            <w:shd w:val="clear" w:color="auto" w:fill="CECECE"/>
            <w:tcMar>
              <w:top w:w="72" w:type="dxa"/>
              <w:left w:w="144" w:type="dxa"/>
              <w:bottom w:w="72" w:type="dxa"/>
              <w:right w:w="144" w:type="dxa"/>
            </w:tcMar>
            <w:hideMark/>
          </w:tcPr>
          <w:p w:rsidR="00640872" w:rsidRPr="00CE21FD" w:rsidRDefault="00640872" w:rsidP="009F0E34">
            <w:pPr>
              <w:rPr>
                <w:b/>
                <w:bCs/>
                <w:sz w:val="22"/>
                <w:szCs w:val="22"/>
              </w:rPr>
            </w:pPr>
            <w:r w:rsidRPr="00CE21FD">
              <w:rPr>
                <w:b/>
                <w:bCs/>
                <w:sz w:val="22"/>
                <w:szCs w:val="22"/>
              </w:rPr>
              <w:t>RRC Drop</w:t>
            </w:r>
          </w:p>
          <w:p w:rsidR="00640872" w:rsidRPr="00CE21FD" w:rsidRDefault="00640872" w:rsidP="009F0E34">
            <w:pPr>
              <w:rPr>
                <w:b/>
                <w:bCs/>
                <w:sz w:val="22"/>
                <w:szCs w:val="22"/>
              </w:rPr>
            </w:pPr>
            <w:r w:rsidRPr="00CE21FD">
              <w:rPr>
                <w:b/>
                <w:bCs/>
                <w:sz w:val="22"/>
                <w:szCs w:val="22"/>
              </w:rPr>
              <w:t>ERAB Drop</w:t>
            </w:r>
          </w:p>
          <w:p w:rsidR="00640872" w:rsidRPr="00CE21FD" w:rsidRDefault="00640872" w:rsidP="009F0E34">
            <w:pPr>
              <w:rPr>
                <w:b/>
                <w:bCs/>
                <w:sz w:val="22"/>
                <w:szCs w:val="22"/>
              </w:rPr>
            </w:pPr>
            <w:r w:rsidRPr="00CE21FD">
              <w:rPr>
                <w:b/>
                <w:bCs/>
                <w:sz w:val="22"/>
                <w:szCs w:val="22"/>
              </w:rPr>
              <w:t xml:space="preserve">RRC Availability </w:t>
            </w:r>
          </w:p>
          <w:p w:rsidR="00640872" w:rsidRPr="00CE21FD" w:rsidRDefault="00640872" w:rsidP="009F0E34">
            <w:pPr>
              <w:rPr>
                <w:b/>
                <w:bCs/>
                <w:sz w:val="22"/>
                <w:szCs w:val="22"/>
              </w:rPr>
            </w:pPr>
            <w:r w:rsidRPr="00CE21FD">
              <w:rPr>
                <w:b/>
                <w:bCs/>
                <w:sz w:val="22"/>
                <w:szCs w:val="22"/>
              </w:rPr>
              <w:t>HO Success Rate</w:t>
            </w:r>
          </w:p>
          <w:p w:rsidR="00640872" w:rsidRPr="00CE21FD" w:rsidRDefault="00640872" w:rsidP="009F0E34">
            <w:pPr>
              <w:rPr>
                <w:b/>
                <w:bCs/>
                <w:sz w:val="22"/>
                <w:szCs w:val="22"/>
              </w:rPr>
            </w:pPr>
            <w:r w:rsidRPr="00CE21FD">
              <w:rPr>
                <w:b/>
                <w:bCs/>
                <w:sz w:val="22"/>
                <w:szCs w:val="22"/>
                <w:lang w:val="fr-FR"/>
              </w:rPr>
              <w:t>CSSR</w:t>
            </w:r>
          </w:p>
          <w:p w:rsidR="00640872" w:rsidRPr="00CE21FD" w:rsidRDefault="00640872" w:rsidP="009F0E34">
            <w:pPr>
              <w:rPr>
                <w:b/>
                <w:bCs/>
                <w:sz w:val="22"/>
                <w:szCs w:val="22"/>
              </w:rPr>
            </w:pPr>
            <w:r w:rsidRPr="00CE21FD">
              <w:rPr>
                <w:b/>
                <w:bCs/>
                <w:sz w:val="22"/>
                <w:szCs w:val="22"/>
                <w:lang w:val="fr-FR"/>
              </w:rPr>
              <w:t xml:space="preserve">CDR </w:t>
            </w:r>
          </w:p>
        </w:tc>
        <w:tc>
          <w:tcPr>
            <w:tcW w:w="2760" w:type="dxa"/>
            <w:tcBorders>
              <w:top w:val="single" w:sz="8" w:space="0" w:color="FFFFFF"/>
              <w:left w:val="single" w:sz="8" w:space="0" w:color="FFFFFF"/>
              <w:bottom w:val="single" w:sz="8" w:space="0" w:color="FFFFFF"/>
              <w:right w:val="single" w:sz="8" w:space="0" w:color="FFFFFF"/>
            </w:tcBorders>
            <w:shd w:val="clear" w:color="auto" w:fill="CECECE"/>
            <w:tcMar>
              <w:top w:w="72" w:type="dxa"/>
              <w:left w:w="144" w:type="dxa"/>
              <w:bottom w:w="72" w:type="dxa"/>
              <w:right w:w="144" w:type="dxa"/>
            </w:tcMar>
            <w:hideMark/>
          </w:tcPr>
          <w:p w:rsidR="00640872" w:rsidRPr="00CE21FD" w:rsidRDefault="00640872" w:rsidP="009F0E34">
            <w:pPr>
              <w:rPr>
                <w:b/>
                <w:bCs/>
                <w:sz w:val="22"/>
                <w:szCs w:val="22"/>
              </w:rPr>
            </w:pPr>
            <w:r w:rsidRPr="00CE21FD">
              <w:rPr>
                <w:b/>
                <w:bCs/>
                <w:sz w:val="22"/>
                <w:szCs w:val="22"/>
                <w:lang w:val="fr-FR"/>
              </w:rPr>
              <w:t xml:space="preserve">≤1.2      </w:t>
            </w:r>
          </w:p>
          <w:p w:rsidR="00640872" w:rsidRPr="00CE21FD" w:rsidRDefault="00640872" w:rsidP="009F0E34">
            <w:pPr>
              <w:rPr>
                <w:b/>
                <w:bCs/>
                <w:sz w:val="22"/>
                <w:szCs w:val="22"/>
              </w:rPr>
            </w:pPr>
            <w:r w:rsidRPr="00CE21FD">
              <w:rPr>
                <w:b/>
                <w:bCs/>
                <w:sz w:val="22"/>
                <w:szCs w:val="22"/>
                <w:lang w:val="fr-FR"/>
              </w:rPr>
              <w:t xml:space="preserve">≤1.5    </w:t>
            </w:r>
          </w:p>
          <w:p w:rsidR="00640872" w:rsidRPr="00CE21FD" w:rsidRDefault="00640872" w:rsidP="009F0E34">
            <w:pPr>
              <w:rPr>
                <w:b/>
                <w:bCs/>
                <w:sz w:val="22"/>
                <w:szCs w:val="22"/>
              </w:rPr>
            </w:pPr>
            <w:r w:rsidRPr="00CE21FD">
              <w:rPr>
                <w:b/>
                <w:bCs/>
                <w:sz w:val="22"/>
                <w:szCs w:val="22"/>
                <w:lang w:val="fr-FR"/>
              </w:rPr>
              <w:t xml:space="preserve">≥98.5  </w:t>
            </w:r>
          </w:p>
          <w:p w:rsidR="00640872" w:rsidRPr="00CE21FD" w:rsidRDefault="00640872" w:rsidP="00533AA4">
            <w:pPr>
              <w:rPr>
                <w:b/>
                <w:bCs/>
                <w:sz w:val="22"/>
                <w:szCs w:val="22"/>
              </w:rPr>
            </w:pPr>
            <w:r w:rsidRPr="00CE21FD">
              <w:rPr>
                <w:b/>
                <w:bCs/>
                <w:sz w:val="22"/>
                <w:szCs w:val="22"/>
                <w:lang w:val="fr-FR"/>
              </w:rPr>
              <w:t>≥95</w:t>
            </w:r>
          </w:p>
          <w:p w:rsidR="00640872" w:rsidRPr="00CE21FD" w:rsidRDefault="00640872" w:rsidP="00533AA4">
            <w:pPr>
              <w:rPr>
                <w:b/>
                <w:bCs/>
                <w:sz w:val="22"/>
                <w:szCs w:val="22"/>
              </w:rPr>
            </w:pPr>
            <w:r w:rsidRPr="00CE21FD">
              <w:rPr>
                <w:b/>
                <w:bCs/>
                <w:sz w:val="22"/>
                <w:szCs w:val="22"/>
                <w:lang w:val="fr-FR"/>
              </w:rPr>
              <w:t>≥98</w:t>
            </w:r>
          </w:p>
          <w:p w:rsidR="00640872" w:rsidRPr="00CE21FD" w:rsidRDefault="00640872" w:rsidP="00533AA4">
            <w:pPr>
              <w:rPr>
                <w:b/>
                <w:bCs/>
                <w:sz w:val="22"/>
                <w:szCs w:val="22"/>
              </w:rPr>
            </w:pPr>
            <w:r w:rsidRPr="00CE21FD">
              <w:rPr>
                <w:b/>
                <w:bCs/>
                <w:sz w:val="22"/>
                <w:szCs w:val="22"/>
                <w:lang w:val="fr-FR"/>
              </w:rPr>
              <w:t xml:space="preserve">≤2 </w:t>
            </w:r>
          </w:p>
        </w:tc>
      </w:tr>
    </w:tbl>
    <w:p w:rsidR="00794F4F" w:rsidRDefault="00394DBF" w:rsidP="00640872">
      <w:pPr>
        <w:jc w:val="center"/>
      </w:pPr>
      <w:r>
        <w:t>_______________________</w:t>
      </w:r>
    </w:p>
    <w:sectPr w:rsidR="00794F4F" w:rsidSect="00C42125">
      <w:headerReference w:type="default" r:id="rId115"/>
      <w:pgSz w:w="11907" w:h="16840" w:code="9"/>
      <w:pgMar w:top="1134" w:right="1134" w:bottom="1134" w:left="1134" w:header="709" w:footer="709"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60DD3" w:rsidRDefault="00D60DD3" w:rsidP="00C42125">
      <w:pPr>
        <w:spacing w:before="0"/>
      </w:pPr>
      <w:r>
        <w:separator/>
      </w:r>
    </w:p>
  </w:endnote>
  <w:endnote w:type="continuationSeparator" w:id="0">
    <w:p w:rsidR="00D60DD3" w:rsidRDefault="00D60DD3" w:rsidP="00C42125">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entury Gothic">
    <w:panose1 w:val="020B0502020202020204"/>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60DD3" w:rsidRDefault="00D60DD3" w:rsidP="00C42125">
      <w:pPr>
        <w:spacing w:before="0"/>
      </w:pPr>
      <w:r>
        <w:separator/>
      </w:r>
    </w:p>
  </w:footnote>
  <w:footnote w:type="continuationSeparator" w:id="0">
    <w:p w:rsidR="00D60DD3" w:rsidRDefault="00D60DD3" w:rsidP="00C42125">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33AA4" w:rsidRPr="00C42125" w:rsidRDefault="00533AA4" w:rsidP="00C42125">
    <w:pPr>
      <w:pStyle w:val="Header"/>
      <w:jc w:val="center"/>
      <w:rPr>
        <w:sz w:val="20"/>
        <w:szCs w:val="20"/>
      </w:rPr>
    </w:pPr>
    <w:r w:rsidRPr="00C42125">
      <w:rPr>
        <w:sz w:val="20"/>
        <w:szCs w:val="20"/>
      </w:rPr>
      <w:t xml:space="preserve">- </w:t>
    </w:r>
    <w:r w:rsidRPr="00C42125">
      <w:rPr>
        <w:sz w:val="20"/>
        <w:szCs w:val="20"/>
      </w:rPr>
      <w:fldChar w:fldCharType="begin"/>
    </w:r>
    <w:r w:rsidRPr="00C42125">
      <w:rPr>
        <w:sz w:val="20"/>
        <w:szCs w:val="20"/>
      </w:rPr>
      <w:instrText xml:space="preserve"> PAGE  \* MERGEFORMAT </w:instrText>
    </w:r>
    <w:r w:rsidRPr="00C42125">
      <w:rPr>
        <w:sz w:val="20"/>
        <w:szCs w:val="20"/>
      </w:rPr>
      <w:fldChar w:fldCharType="separate"/>
    </w:r>
    <w:r w:rsidR="008970C3">
      <w:rPr>
        <w:noProof/>
        <w:sz w:val="20"/>
        <w:szCs w:val="20"/>
      </w:rPr>
      <w:t>17</w:t>
    </w:r>
    <w:r w:rsidRPr="00C42125">
      <w:rPr>
        <w:sz w:val="20"/>
        <w:szCs w:val="20"/>
      </w:rPr>
      <w:fldChar w:fldCharType="end"/>
    </w:r>
    <w:r w:rsidRPr="00C42125">
      <w:rPr>
        <w:sz w:val="20"/>
        <w:szCs w:val="20"/>
      </w:rPr>
      <w:t xml:space="preserve"> -</w:t>
    </w:r>
  </w:p>
  <w:p w:rsidR="00533AA4" w:rsidRPr="00C42125" w:rsidRDefault="00533AA4" w:rsidP="00C42125">
    <w:pPr>
      <w:pStyle w:val="Header"/>
      <w:spacing w:after="240"/>
      <w:jc w:val="center"/>
      <w:rPr>
        <w:sz w:val="20"/>
        <w:szCs w:val="20"/>
      </w:rPr>
    </w:pPr>
    <w:r w:rsidRPr="00C42125">
      <w:rPr>
        <w:sz w:val="20"/>
        <w:szCs w:val="20"/>
      </w:rPr>
      <w:fldChar w:fldCharType="begin"/>
    </w:r>
    <w:r w:rsidRPr="00C42125">
      <w:rPr>
        <w:sz w:val="20"/>
        <w:szCs w:val="20"/>
      </w:rPr>
      <w:instrText xml:space="preserve"> STYLEREF  Docnumber  </w:instrText>
    </w:r>
    <w:r w:rsidRPr="00C42125">
      <w:rPr>
        <w:sz w:val="20"/>
        <w:szCs w:val="20"/>
      </w:rPr>
      <w:fldChar w:fldCharType="separate"/>
    </w:r>
    <w:r w:rsidR="008970C3">
      <w:rPr>
        <w:noProof/>
        <w:sz w:val="20"/>
        <w:szCs w:val="20"/>
      </w:rPr>
      <w:t>SG12-C.11</w:t>
    </w:r>
    <w:r w:rsidRPr="00C42125">
      <w:rPr>
        <w:sz w:val="20"/>
        <w:szCs w:val="20"/>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C6DEC96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176014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066CA4D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60247D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7E330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5F0431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CF81E5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64D3F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8526ED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588F8D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4A2536C8"/>
    <w:multiLevelType w:val="hybridMultilevel"/>
    <w:tmpl w:val="306E6C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attachedTemplate r:id="rId1"/>
  <w:stylePaneFormatFilter w:val="1721" w:allStyles="1" w:customStyles="0" w:latentStyles="0" w:stylesInUse="0" w:headingStyles="1" w:numberingStyles="0" w:tableStyles="0" w:directFormattingOnRuns="1" w:directFormattingOnParagraphs="1" w:directFormattingOnNumbering="1" w:directFormattingOnTables="0" w:clearFormatting="1" w:top3HeadingStyles="0" w:visibleStyles="0" w:alternateStyleNames="0"/>
  <w:stylePaneSortMethod w:val="000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0300"/>
    <w:rsid w:val="000171DB"/>
    <w:rsid w:val="00023D9A"/>
    <w:rsid w:val="00043D75"/>
    <w:rsid w:val="00057000"/>
    <w:rsid w:val="000640E0"/>
    <w:rsid w:val="000A5CA2"/>
    <w:rsid w:val="000D4B50"/>
    <w:rsid w:val="001251DA"/>
    <w:rsid w:val="00125432"/>
    <w:rsid w:val="00137F40"/>
    <w:rsid w:val="001871EC"/>
    <w:rsid w:val="001A670F"/>
    <w:rsid w:val="001C62B8"/>
    <w:rsid w:val="001E7B0E"/>
    <w:rsid w:val="001F141D"/>
    <w:rsid w:val="00200A06"/>
    <w:rsid w:val="002622FA"/>
    <w:rsid w:val="00263518"/>
    <w:rsid w:val="002759E7"/>
    <w:rsid w:val="00277326"/>
    <w:rsid w:val="002A30DE"/>
    <w:rsid w:val="002C26C0"/>
    <w:rsid w:val="002C2BC5"/>
    <w:rsid w:val="002E79CB"/>
    <w:rsid w:val="002F7F55"/>
    <w:rsid w:val="0030745F"/>
    <w:rsid w:val="00314630"/>
    <w:rsid w:val="0032090A"/>
    <w:rsid w:val="00321CDE"/>
    <w:rsid w:val="00333E15"/>
    <w:rsid w:val="0038715D"/>
    <w:rsid w:val="00394DBF"/>
    <w:rsid w:val="003957A6"/>
    <w:rsid w:val="00397E9C"/>
    <w:rsid w:val="003A43EF"/>
    <w:rsid w:val="003C7445"/>
    <w:rsid w:val="003E1A18"/>
    <w:rsid w:val="003F2BED"/>
    <w:rsid w:val="0041524A"/>
    <w:rsid w:val="00443878"/>
    <w:rsid w:val="004539A8"/>
    <w:rsid w:val="004712CA"/>
    <w:rsid w:val="0047422E"/>
    <w:rsid w:val="0049674B"/>
    <w:rsid w:val="00496F6E"/>
    <w:rsid w:val="004B2A8A"/>
    <w:rsid w:val="004C0673"/>
    <w:rsid w:val="004C4E4E"/>
    <w:rsid w:val="004F3816"/>
    <w:rsid w:val="00533AA4"/>
    <w:rsid w:val="00543D41"/>
    <w:rsid w:val="00566EDA"/>
    <w:rsid w:val="00572654"/>
    <w:rsid w:val="005B5629"/>
    <w:rsid w:val="005C0300"/>
    <w:rsid w:val="005D5156"/>
    <w:rsid w:val="005F4B6A"/>
    <w:rsid w:val="006010F3"/>
    <w:rsid w:val="00615A0A"/>
    <w:rsid w:val="006333D4"/>
    <w:rsid w:val="006369B2"/>
    <w:rsid w:val="00640872"/>
    <w:rsid w:val="00647525"/>
    <w:rsid w:val="006570B0"/>
    <w:rsid w:val="0069210B"/>
    <w:rsid w:val="006A4055"/>
    <w:rsid w:val="006C5641"/>
    <w:rsid w:val="006D1089"/>
    <w:rsid w:val="006D1B86"/>
    <w:rsid w:val="006D7355"/>
    <w:rsid w:val="00731135"/>
    <w:rsid w:val="007324AF"/>
    <w:rsid w:val="007409B4"/>
    <w:rsid w:val="00741974"/>
    <w:rsid w:val="0075525E"/>
    <w:rsid w:val="007806C2"/>
    <w:rsid w:val="007903F8"/>
    <w:rsid w:val="00794F4F"/>
    <w:rsid w:val="0079708B"/>
    <w:rsid w:val="007974BE"/>
    <w:rsid w:val="007A0916"/>
    <w:rsid w:val="007A0DFD"/>
    <w:rsid w:val="007C7122"/>
    <w:rsid w:val="007D3F11"/>
    <w:rsid w:val="007F664D"/>
    <w:rsid w:val="00824D15"/>
    <w:rsid w:val="00842137"/>
    <w:rsid w:val="0089088E"/>
    <w:rsid w:val="00892297"/>
    <w:rsid w:val="008970C3"/>
    <w:rsid w:val="008E0172"/>
    <w:rsid w:val="00922382"/>
    <w:rsid w:val="009406B5"/>
    <w:rsid w:val="00946166"/>
    <w:rsid w:val="0095546B"/>
    <w:rsid w:val="00983164"/>
    <w:rsid w:val="009972EF"/>
    <w:rsid w:val="009A0227"/>
    <w:rsid w:val="009C3160"/>
    <w:rsid w:val="009E766E"/>
    <w:rsid w:val="009F0E34"/>
    <w:rsid w:val="009F1960"/>
    <w:rsid w:val="009F715E"/>
    <w:rsid w:val="00A10DBB"/>
    <w:rsid w:val="00A31D47"/>
    <w:rsid w:val="00A4013E"/>
    <w:rsid w:val="00A4045F"/>
    <w:rsid w:val="00A427CD"/>
    <w:rsid w:val="00A4600B"/>
    <w:rsid w:val="00A51EF0"/>
    <w:rsid w:val="00A67A81"/>
    <w:rsid w:val="00A730A6"/>
    <w:rsid w:val="00A971A0"/>
    <w:rsid w:val="00AA1F22"/>
    <w:rsid w:val="00AA306F"/>
    <w:rsid w:val="00B05821"/>
    <w:rsid w:val="00B26C28"/>
    <w:rsid w:val="00B27C20"/>
    <w:rsid w:val="00B4174C"/>
    <w:rsid w:val="00B453F5"/>
    <w:rsid w:val="00B718A5"/>
    <w:rsid w:val="00B749DD"/>
    <w:rsid w:val="00B812A6"/>
    <w:rsid w:val="00BC62E2"/>
    <w:rsid w:val="00BE5F4B"/>
    <w:rsid w:val="00C42125"/>
    <w:rsid w:val="00C62814"/>
    <w:rsid w:val="00C74937"/>
    <w:rsid w:val="00CA1F20"/>
    <w:rsid w:val="00CE21FD"/>
    <w:rsid w:val="00D60DD3"/>
    <w:rsid w:val="00D73137"/>
    <w:rsid w:val="00D839A7"/>
    <w:rsid w:val="00D9238C"/>
    <w:rsid w:val="00DD50DE"/>
    <w:rsid w:val="00DE3062"/>
    <w:rsid w:val="00DF7588"/>
    <w:rsid w:val="00E204DD"/>
    <w:rsid w:val="00E53C24"/>
    <w:rsid w:val="00EA5BF3"/>
    <w:rsid w:val="00EB444D"/>
    <w:rsid w:val="00F02294"/>
    <w:rsid w:val="00F30D41"/>
    <w:rsid w:val="00F35F57"/>
    <w:rsid w:val="00F50467"/>
    <w:rsid w:val="00F562A0"/>
    <w:rsid w:val="00FA2177"/>
    <w:rsid w:val="00FD439E"/>
    <w:rsid w:val="00FF4546"/>
    <w:rsid w:val="00FF538F"/>
    <w:rsid w:val="00FF747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D92D67D0-EE0E-4299-AB5A-0A9D34A36C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lsdException w:name="heading 2" w:semiHidden="1" w:uiPriority="0" w:unhideWhenUsed="1"/>
    <w:lsdException w:name="heading 3" w:semiHidden="1" w:uiPriority="0" w:unhideWhenUsed="1"/>
    <w:lsdException w:name="heading 4" w:semiHidden="1" w:uiPriority="0" w:unhideWhenUsed="1" w:qFormat="1"/>
    <w:lsdException w:name="heading 5" w:semiHidden="1" w:uiPriority="0" w:unhideWhenUsed="1" w:qFormat="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33E15"/>
    <w:pPr>
      <w:spacing w:before="120" w:after="0" w:line="240" w:lineRule="auto"/>
    </w:pPr>
    <w:rPr>
      <w:rFonts w:ascii="Times New Roman" w:hAnsi="Times New Roman" w:cs="Times New Roman"/>
      <w:sz w:val="24"/>
      <w:szCs w:val="24"/>
      <w:lang w:val="en-GB" w:eastAsia="ja-JP"/>
    </w:rPr>
  </w:style>
  <w:style w:type="paragraph" w:styleId="Heading1">
    <w:name w:val="heading 1"/>
    <w:basedOn w:val="Normal"/>
    <w:next w:val="Normal"/>
    <w:link w:val="Heading1Char"/>
    <w:rsid w:val="00566EDA"/>
    <w:pPr>
      <w:keepNext/>
      <w:keepLines/>
      <w:tabs>
        <w:tab w:val="left" w:pos="794"/>
        <w:tab w:val="left" w:pos="1191"/>
        <w:tab w:val="left" w:pos="1588"/>
        <w:tab w:val="left" w:pos="1985"/>
      </w:tabs>
      <w:overflowPunct w:val="0"/>
      <w:autoSpaceDE w:val="0"/>
      <w:autoSpaceDN w:val="0"/>
      <w:adjustRightInd w:val="0"/>
      <w:spacing w:before="360"/>
      <w:ind w:left="794" w:hanging="794"/>
      <w:textAlignment w:val="baseline"/>
      <w:outlineLvl w:val="0"/>
    </w:pPr>
    <w:rPr>
      <w:rFonts w:eastAsia="Times New Roman"/>
      <w:b/>
      <w:szCs w:val="20"/>
      <w:lang w:eastAsia="en-US"/>
    </w:rPr>
  </w:style>
  <w:style w:type="paragraph" w:styleId="Heading2">
    <w:name w:val="heading 2"/>
    <w:basedOn w:val="Heading1"/>
    <w:next w:val="Normal"/>
    <w:link w:val="Heading2Char"/>
    <w:rsid w:val="00566EDA"/>
    <w:pPr>
      <w:spacing w:before="240"/>
      <w:outlineLvl w:val="1"/>
    </w:pPr>
  </w:style>
  <w:style w:type="paragraph" w:styleId="Heading3">
    <w:name w:val="heading 3"/>
    <w:basedOn w:val="Heading1"/>
    <w:next w:val="Normal"/>
    <w:link w:val="Heading3Char"/>
    <w:rsid w:val="00566EDA"/>
    <w:pPr>
      <w:spacing w:before="160"/>
      <w:outlineLvl w:val="2"/>
    </w:pPr>
  </w:style>
  <w:style w:type="paragraph" w:styleId="Heading4">
    <w:name w:val="heading 4"/>
    <w:basedOn w:val="Heading3"/>
    <w:next w:val="Normal"/>
    <w:link w:val="Heading4Char"/>
    <w:qFormat/>
    <w:rsid w:val="00566EDA"/>
    <w:pPr>
      <w:tabs>
        <w:tab w:val="clear" w:pos="794"/>
        <w:tab w:val="left" w:pos="1021"/>
      </w:tabs>
      <w:ind w:left="1021" w:hanging="1021"/>
      <w:outlineLvl w:val="3"/>
    </w:pPr>
  </w:style>
  <w:style w:type="paragraph" w:styleId="Heading5">
    <w:name w:val="heading 5"/>
    <w:basedOn w:val="Heading4"/>
    <w:next w:val="Normal"/>
    <w:link w:val="Heading5Char"/>
    <w:qFormat/>
    <w:rsid w:val="00566EDA"/>
    <w:pPr>
      <w:outlineLvl w:val="4"/>
    </w:pPr>
  </w:style>
  <w:style w:type="paragraph" w:styleId="Heading6">
    <w:name w:val="heading 6"/>
    <w:basedOn w:val="Heading4"/>
    <w:next w:val="Normal"/>
    <w:link w:val="Heading6Char"/>
    <w:rsid w:val="00566EDA"/>
    <w:pPr>
      <w:tabs>
        <w:tab w:val="clear" w:pos="1021"/>
        <w:tab w:val="clear" w:pos="1191"/>
      </w:tabs>
      <w:ind w:left="1588" w:hanging="1588"/>
      <w:outlineLvl w:val="5"/>
    </w:pPr>
  </w:style>
  <w:style w:type="paragraph" w:styleId="Heading7">
    <w:name w:val="heading 7"/>
    <w:basedOn w:val="Heading6"/>
    <w:next w:val="Normal"/>
    <w:link w:val="Heading7Char"/>
    <w:rsid w:val="00566EDA"/>
    <w:pPr>
      <w:outlineLvl w:val="6"/>
    </w:pPr>
  </w:style>
  <w:style w:type="paragraph" w:styleId="Heading8">
    <w:name w:val="heading 8"/>
    <w:basedOn w:val="Heading6"/>
    <w:next w:val="Normal"/>
    <w:link w:val="Heading8Char"/>
    <w:rsid w:val="00566EDA"/>
    <w:pPr>
      <w:outlineLvl w:val="7"/>
    </w:pPr>
  </w:style>
  <w:style w:type="paragraph" w:styleId="Heading9">
    <w:name w:val="heading 9"/>
    <w:basedOn w:val="Heading6"/>
    <w:next w:val="Normal"/>
    <w:link w:val="Heading9Char"/>
    <w:rsid w:val="00566E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314630"/>
    <w:rPr>
      <w:rFonts w:ascii="Times New Roman" w:hAnsi="Times New Roman"/>
      <w:color w:val="808080"/>
    </w:rPr>
  </w:style>
  <w:style w:type="paragraph" w:customStyle="1" w:styleId="Docnumber">
    <w:name w:val="Docnumber"/>
    <w:basedOn w:val="Normal"/>
    <w:link w:val="DocnumberChar"/>
    <w:rsid w:val="00314630"/>
    <w:pPr>
      <w:tabs>
        <w:tab w:val="left" w:pos="794"/>
        <w:tab w:val="left" w:pos="1191"/>
        <w:tab w:val="left" w:pos="1588"/>
        <w:tab w:val="left" w:pos="1985"/>
      </w:tabs>
      <w:overflowPunct w:val="0"/>
      <w:autoSpaceDE w:val="0"/>
      <w:autoSpaceDN w:val="0"/>
      <w:adjustRightInd w:val="0"/>
      <w:jc w:val="right"/>
      <w:textAlignment w:val="baseline"/>
    </w:pPr>
    <w:rPr>
      <w:rFonts w:eastAsia="SimSun"/>
      <w:b/>
      <w:sz w:val="32"/>
      <w:szCs w:val="20"/>
      <w:lang w:eastAsia="en-US"/>
    </w:rPr>
  </w:style>
  <w:style w:type="character" w:customStyle="1" w:styleId="DocnumberChar">
    <w:name w:val="Docnumber Char"/>
    <w:link w:val="Docnumber"/>
    <w:rsid w:val="00314630"/>
    <w:rPr>
      <w:rFonts w:ascii="Times New Roman" w:eastAsia="SimSun" w:hAnsi="Times New Roman" w:cs="Times New Roman"/>
      <w:b/>
      <w:sz w:val="32"/>
      <w:szCs w:val="20"/>
      <w:lang w:val="en-GB" w:eastAsia="en-US"/>
    </w:rPr>
  </w:style>
  <w:style w:type="paragraph" w:customStyle="1" w:styleId="AnnexNotitle">
    <w:name w:val="Annex_No &amp; titl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b/>
      <w:sz w:val="28"/>
      <w:szCs w:val="20"/>
      <w:lang w:eastAsia="en-US"/>
    </w:rPr>
  </w:style>
  <w:style w:type="paragraph" w:customStyle="1" w:styleId="AppendixNotitle">
    <w:name w:val="Appendix_No &amp; title"/>
    <w:basedOn w:val="AnnexNotitle"/>
    <w:next w:val="Normal"/>
    <w:rsid w:val="00394DBF"/>
  </w:style>
  <w:style w:type="paragraph" w:customStyle="1" w:styleId="CorrectionSeparatorBegin">
    <w:name w:val="Correction Separator Begin"/>
    <w:basedOn w:val="Normal"/>
    <w:rsid w:val="00394DBF"/>
    <w:pPr>
      <w:keepNext/>
      <w:pBdr>
        <w:bottom w:val="single" w:sz="12" w:space="1" w:color="auto"/>
      </w:pBdr>
      <w:spacing w:before="240" w:after="240"/>
      <w:ind w:left="1440" w:right="1440"/>
      <w:jc w:val="center"/>
    </w:pPr>
    <w:rPr>
      <w:rFonts w:eastAsia="Times New Roman"/>
      <w:b/>
      <w:i/>
      <w:sz w:val="20"/>
      <w:szCs w:val="20"/>
      <w:lang w:val="en-US" w:eastAsia="en-US"/>
    </w:rPr>
  </w:style>
  <w:style w:type="paragraph" w:customStyle="1" w:styleId="CorrectionSeparatorEnd">
    <w:name w:val="Correction Separator End"/>
    <w:basedOn w:val="Normal"/>
    <w:rsid w:val="00394DBF"/>
    <w:pPr>
      <w:pBdr>
        <w:top w:val="single" w:sz="12" w:space="1" w:color="auto"/>
      </w:pBdr>
      <w:spacing w:before="240" w:after="240"/>
      <w:ind w:left="1440" w:right="1440"/>
      <w:jc w:val="center"/>
    </w:pPr>
    <w:rPr>
      <w:rFonts w:eastAsia="Times New Roman"/>
      <w:b/>
      <w:i/>
      <w:sz w:val="20"/>
      <w:szCs w:val="20"/>
      <w:lang w:val="en-US" w:eastAsia="en-US"/>
    </w:rPr>
  </w:style>
  <w:style w:type="paragraph" w:customStyle="1" w:styleId="Figure">
    <w:name w:val="Figur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customStyle="1" w:styleId="FigureNotitle">
    <w:name w:val="Figure_No &amp; title"/>
    <w:basedOn w:val="Normal"/>
    <w:next w:val="Normal"/>
    <w:qFormat/>
    <w:rsid w:val="00394DBF"/>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customStyle="1" w:styleId="Formal">
    <w:name w:val="Formal"/>
    <w:basedOn w:val="Normal"/>
    <w:rsid w:val="00394DBF"/>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eastAsia="SimSun" w:hAnsi="Courier New"/>
      <w:noProof/>
      <w:sz w:val="20"/>
      <w:szCs w:val="20"/>
      <w:lang w:val="en-US" w:eastAsia="en-US"/>
    </w:rPr>
  </w:style>
  <w:style w:type="paragraph" w:customStyle="1" w:styleId="Headingb">
    <w:name w:val="Heading_b"/>
    <w:basedOn w:val="Normal"/>
    <w:next w:val="Normal"/>
    <w:qFormat/>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b/>
      <w:szCs w:val="20"/>
      <w:lang w:eastAsia="en-US"/>
    </w:rPr>
  </w:style>
  <w:style w:type="paragraph" w:customStyle="1" w:styleId="Headingi">
    <w:name w:val="Heading_i"/>
    <w:basedOn w:val="Normal"/>
    <w:next w:val="Normal"/>
    <w:rsid w:val="00566EDA"/>
    <w:pPr>
      <w:keepNext/>
      <w:tabs>
        <w:tab w:val="left" w:pos="794"/>
        <w:tab w:val="left" w:pos="1191"/>
        <w:tab w:val="left" w:pos="1588"/>
        <w:tab w:val="left" w:pos="1985"/>
      </w:tabs>
      <w:overflowPunct w:val="0"/>
      <w:autoSpaceDE w:val="0"/>
      <w:autoSpaceDN w:val="0"/>
      <w:adjustRightInd w:val="0"/>
      <w:spacing w:before="160"/>
      <w:textAlignment w:val="baseline"/>
    </w:pPr>
    <w:rPr>
      <w:rFonts w:eastAsia="Times New Roman"/>
      <w:i/>
      <w:szCs w:val="20"/>
      <w:lang w:eastAsia="en-US"/>
    </w:rPr>
  </w:style>
  <w:style w:type="paragraph" w:customStyle="1" w:styleId="Headingib">
    <w:name w:val="Heading_ib"/>
    <w:basedOn w:val="Headingi"/>
    <w:next w:val="Normal"/>
    <w:qFormat/>
    <w:rsid w:val="00566EDA"/>
    <w:rPr>
      <w:rFonts w:eastAsiaTheme="minorEastAsia"/>
      <w:b/>
      <w:bCs/>
      <w:lang w:eastAsia="ja-JP"/>
    </w:rPr>
  </w:style>
  <w:style w:type="paragraph" w:customStyle="1" w:styleId="Normalbeforetable">
    <w:name w:val="Normal before table"/>
    <w:basedOn w:val="Normal"/>
    <w:rsid w:val="00394DBF"/>
    <w:pPr>
      <w:keepNext/>
      <w:spacing w:after="120"/>
    </w:pPr>
    <w:rPr>
      <w:rFonts w:eastAsia="????"/>
      <w:lang w:eastAsia="en-US"/>
    </w:rPr>
  </w:style>
  <w:style w:type="paragraph" w:customStyle="1" w:styleId="RecNo">
    <w:name w:val="Rec_No"/>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394DBF"/>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paragraph" w:customStyle="1" w:styleId="Reftext">
    <w:name w:val="Ref_text"/>
    <w:basedOn w:val="Normal"/>
    <w:rsid w:val="00394DBF"/>
    <w:pPr>
      <w:overflowPunct w:val="0"/>
      <w:autoSpaceDE w:val="0"/>
      <w:autoSpaceDN w:val="0"/>
      <w:adjustRightInd w:val="0"/>
      <w:ind w:left="2268" w:hanging="2268"/>
      <w:textAlignment w:val="baseline"/>
    </w:pPr>
    <w:rPr>
      <w:rFonts w:eastAsia="Times New Roman"/>
      <w:szCs w:val="20"/>
      <w:lang w:eastAsia="en-US"/>
    </w:rPr>
  </w:style>
  <w:style w:type="paragraph" w:customStyle="1" w:styleId="Tablehead">
    <w:name w:val="Table_head"/>
    <w:basedOn w:val="Normal"/>
    <w:next w:val="Normal"/>
    <w:rsid w:val="00394DB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legend">
    <w:name w:val="Table_legend"/>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customStyle="1" w:styleId="TableNotitle">
    <w:name w:val="Table_No &amp; title"/>
    <w:basedOn w:val="Normal"/>
    <w:next w:val="Normal"/>
    <w:qFormat/>
    <w:rsid w:val="00394DBF"/>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rsid w:val="00394DB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paragraph" w:styleId="TableofFigures">
    <w:name w:val="table of figures"/>
    <w:basedOn w:val="Normal"/>
    <w:next w:val="Normal"/>
    <w:uiPriority w:val="99"/>
    <w:rsid w:val="00394DBF"/>
    <w:pPr>
      <w:tabs>
        <w:tab w:val="right" w:leader="dot" w:pos="9639"/>
      </w:tabs>
    </w:pPr>
    <w:rPr>
      <w:rFonts w:eastAsia="MS Mincho"/>
    </w:rPr>
  </w:style>
  <w:style w:type="paragraph" w:styleId="TOC1">
    <w:name w:val="toc 1"/>
    <w:basedOn w:val="Normal"/>
    <w:rsid w:val="00394DBF"/>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rsid w:val="00394DBF"/>
    <w:pPr>
      <w:tabs>
        <w:tab w:val="clear" w:pos="964"/>
      </w:tabs>
      <w:spacing w:before="80"/>
      <w:ind w:left="1531" w:hanging="851"/>
    </w:pPr>
  </w:style>
  <w:style w:type="paragraph" w:styleId="TOC3">
    <w:name w:val="toc 3"/>
    <w:basedOn w:val="TOC2"/>
    <w:rsid w:val="00394DBF"/>
    <w:pPr>
      <w:ind w:left="2269"/>
    </w:pPr>
  </w:style>
  <w:style w:type="character" w:styleId="Hyperlink">
    <w:name w:val="Hyperlink"/>
    <w:basedOn w:val="DefaultParagraphFont"/>
    <w:rsid w:val="00566EDA"/>
    <w:rPr>
      <w:rFonts w:asciiTheme="majorBidi" w:hAnsiTheme="majorBidi"/>
      <w:color w:val="0000FF"/>
      <w:u w:val="single"/>
    </w:rPr>
  </w:style>
  <w:style w:type="character" w:customStyle="1" w:styleId="Heading1Char">
    <w:name w:val="Heading 1 Char"/>
    <w:basedOn w:val="DefaultParagraphFont"/>
    <w:link w:val="Heading1"/>
    <w:rsid w:val="00394DBF"/>
    <w:rPr>
      <w:rFonts w:ascii="Times New Roman" w:eastAsia="Times New Roman" w:hAnsi="Times New Roman" w:cs="Times New Roman"/>
      <w:b/>
      <w:sz w:val="24"/>
      <w:szCs w:val="20"/>
      <w:lang w:val="en-GB" w:eastAsia="en-US"/>
    </w:rPr>
  </w:style>
  <w:style w:type="character" w:customStyle="1" w:styleId="Heading2Char">
    <w:name w:val="Heading 2 Char"/>
    <w:basedOn w:val="DefaultParagraphFont"/>
    <w:link w:val="Heading2"/>
    <w:rsid w:val="00394DBF"/>
    <w:rPr>
      <w:rFonts w:ascii="Times New Roman" w:eastAsia="Times New Roman" w:hAnsi="Times New Roman" w:cs="Times New Roman"/>
      <w:b/>
      <w:sz w:val="24"/>
      <w:szCs w:val="20"/>
      <w:lang w:val="en-GB" w:eastAsia="en-US"/>
    </w:rPr>
  </w:style>
  <w:style w:type="character" w:customStyle="1" w:styleId="Heading3Char">
    <w:name w:val="Heading 3 Char"/>
    <w:basedOn w:val="DefaultParagraphFont"/>
    <w:link w:val="Heading3"/>
    <w:rsid w:val="00394DBF"/>
    <w:rPr>
      <w:rFonts w:ascii="Times New Roman" w:eastAsia="Times New Roman" w:hAnsi="Times New Roman" w:cs="Times New Roman"/>
      <w:b/>
      <w:sz w:val="24"/>
      <w:szCs w:val="20"/>
      <w:lang w:val="en-GB" w:eastAsia="en-US"/>
    </w:rPr>
  </w:style>
  <w:style w:type="character" w:customStyle="1" w:styleId="Heading4Char">
    <w:name w:val="Heading 4 Char"/>
    <w:basedOn w:val="DefaultParagraphFont"/>
    <w:link w:val="Heading4"/>
    <w:rsid w:val="00394DBF"/>
    <w:rPr>
      <w:rFonts w:ascii="Times New Roman" w:eastAsia="Times New Roman" w:hAnsi="Times New Roman" w:cs="Times New Roman"/>
      <w:b/>
      <w:sz w:val="24"/>
      <w:szCs w:val="20"/>
      <w:lang w:val="en-GB" w:eastAsia="en-US"/>
    </w:rPr>
  </w:style>
  <w:style w:type="character" w:customStyle="1" w:styleId="Heading5Char">
    <w:name w:val="Heading 5 Char"/>
    <w:basedOn w:val="DefaultParagraphFont"/>
    <w:link w:val="Heading5"/>
    <w:rsid w:val="00394DBF"/>
    <w:rPr>
      <w:rFonts w:ascii="Times New Roman" w:eastAsia="Times New Roman" w:hAnsi="Times New Roman" w:cs="Times New Roman"/>
      <w:b/>
      <w:sz w:val="24"/>
      <w:szCs w:val="20"/>
      <w:lang w:val="en-GB" w:eastAsia="en-US"/>
    </w:rPr>
  </w:style>
  <w:style w:type="character" w:customStyle="1" w:styleId="Heading6Char">
    <w:name w:val="Heading 6 Char"/>
    <w:basedOn w:val="DefaultParagraphFont"/>
    <w:link w:val="Heading6"/>
    <w:rsid w:val="00394DBF"/>
    <w:rPr>
      <w:rFonts w:ascii="Times New Roman" w:eastAsia="Times New Roman" w:hAnsi="Times New Roman" w:cs="Times New Roman"/>
      <w:b/>
      <w:sz w:val="24"/>
      <w:szCs w:val="20"/>
      <w:lang w:val="en-GB" w:eastAsia="en-US"/>
    </w:rPr>
  </w:style>
  <w:style w:type="character" w:customStyle="1" w:styleId="Heading7Char">
    <w:name w:val="Heading 7 Char"/>
    <w:basedOn w:val="DefaultParagraphFont"/>
    <w:link w:val="Heading7"/>
    <w:rsid w:val="00394DBF"/>
    <w:rPr>
      <w:rFonts w:ascii="Times New Roman" w:eastAsia="Times New Roman" w:hAnsi="Times New Roman" w:cs="Times New Roman"/>
      <w:b/>
      <w:sz w:val="24"/>
      <w:szCs w:val="20"/>
      <w:lang w:val="en-GB" w:eastAsia="en-US"/>
    </w:rPr>
  </w:style>
  <w:style w:type="character" w:customStyle="1" w:styleId="Heading8Char">
    <w:name w:val="Heading 8 Char"/>
    <w:basedOn w:val="DefaultParagraphFont"/>
    <w:link w:val="Heading8"/>
    <w:rsid w:val="00394DBF"/>
    <w:rPr>
      <w:rFonts w:ascii="Times New Roman" w:eastAsia="Times New Roman" w:hAnsi="Times New Roman" w:cs="Times New Roman"/>
      <w:b/>
      <w:sz w:val="24"/>
      <w:szCs w:val="20"/>
      <w:lang w:val="en-GB" w:eastAsia="en-US"/>
    </w:rPr>
  </w:style>
  <w:style w:type="character" w:customStyle="1" w:styleId="Heading9Char">
    <w:name w:val="Heading 9 Char"/>
    <w:basedOn w:val="DefaultParagraphFont"/>
    <w:link w:val="Heading9"/>
    <w:rsid w:val="00394DBF"/>
    <w:rPr>
      <w:rFonts w:ascii="Times New Roman" w:eastAsia="Times New Roman" w:hAnsi="Times New Roman" w:cs="Times New Roman"/>
      <w:b/>
      <w:sz w:val="24"/>
      <w:szCs w:val="20"/>
      <w:lang w:val="en-GB" w:eastAsia="en-US"/>
    </w:rPr>
  </w:style>
  <w:style w:type="paragraph" w:styleId="Caption">
    <w:name w:val="caption"/>
    <w:basedOn w:val="Normal"/>
    <w:next w:val="Normal"/>
    <w:uiPriority w:val="35"/>
    <w:semiHidden/>
    <w:unhideWhenUsed/>
    <w:rsid w:val="00394DBF"/>
    <w:pPr>
      <w:spacing w:before="0" w:after="200"/>
    </w:pPr>
    <w:rPr>
      <w:i/>
      <w:iCs/>
      <w:color w:val="44546A" w:themeColor="text2"/>
      <w:sz w:val="18"/>
      <w:szCs w:val="18"/>
    </w:rPr>
  </w:style>
  <w:style w:type="paragraph" w:styleId="Header">
    <w:name w:val="header"/>
    <w:basedOn w:val="Normal"/>
    <w:link w:val="HeaderChar"/>
    <w:unhideWhenUsed/>
    <w:rsid w:val="00394DBF"/>
    <w:pPr>
      <w:tabs>
        <w:tab w:val="center" w:pos="4680"/>
        <w:tab w:val="right" w:pos="9360"/>
      </w:tabs>
      <w:spacing w:before="0"/>
    </w:pPr>
  </w:style>
  <w:style w:type="character" w:customStyle="1" w:styleId="HeaderChar">
    <w:name w:val="Header Char"/>
    <w:basedOn w:val="DefaultParagraphFont"/>
    <w:link w:val="Header"/>
    <w:rsid w:val="00394DBF"/>
    <w:rPr>
      <w:rFonts w:ascii="Times New Roman" w:hAnsi="Times New Roman" w:cs="Times New Roman"/>
      <w:sz w:val="24"/>
      <w:szCs w:val="24"/>
      <w:lang w:val="en-GB" w:eastAsia="ja-JP"/>
    </w:rPr>
  </w:style>
  <w:style w:type="paragraph" w:styleId="Footer">
    <w:name w:val="footer"/>
    <w:basedOn w:val="Normal"/>
    <w:link w:val="FooterChar"/>
    <w:uiPriority w:val="99"/>
    <w:unhideWhenUsed/>
    <w:rsid w:val="00394DBF"/>
    <w:pPr>
      <w:tabs>
        <w:tab w:val="center" w:pos="4680"/>
        <w:tab w:val="right" w:pos="9360"/>
      </w:tabs>
      <w:spacing w:before="0"/>
    </w:pPr>
  </w:style>
  <w:style w:type="character" w:customStyle="1" w:styleId="FooterChar">
    <w:name w:val="Footer Char"/>
    <w:basedOn w:val="DefaultParagraphFont"/>
    <w:link w:val="Footer"/>
    <w:uiPriority w:val="99"/>
    <w:rsid w:val="00394DBF"/>
    <w:rPr>
      <w:rFonts w:ascii="Times New Roman" w:hAnsi="Times New Roman" w:cs="Times New Roman"/>
      <w:sz w:val="24"/>
      <w:szCs w:val="24"/>
      <w:lang w:val="en-GB" w:eastAsia="ja-JP"/>
    </w:rPr>
  </w:style>
  <w:style w:type="character" w:styleId="Emphasis">
    <w:name w:val="Emphasis"/>
    <w:basedOn w:val="DefaultParagraphFont"/>
    <w:uiPriority w:val="20"/>
    <w:rsid w:val="00394DBF"/>
    <w:rPr>
      <w:i/>
      <w:iCs/>
    </w:rPr>
  </w:style>
  <w:style w:type="paragraph" w:styleId="Subtitle">
    <w:name w:val="Subtitle"/>
    <w:basedOn w:val="Normal"/>
    <w:next w:val="Normal"/>
    <w:link w:val="SubtitleChar"/>
    <w:uiPriority w:val="11"/>
    <w:rsid w:val="00394DBF"/>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394DBF"/>
    <w:rPr>
      <w:color w:val="5A5A5A" w:themeColor="text1" w:themeTint="A5"/>
      <w:spacing w:val="15"/>
      <w:lang w:val="en-GB" w:eastAsia="ja-JP"/>
    </w:rPr>
  </w:style>
  <w:style w:type="character" w:styleId="Strong">
    <w:name w:val="Strong"/>
    <w:basedOn w:val="DefaultParagraphFont"/>
    <w:uiPriority w:val="22"/>
    <w:rsid w:val="00394DBF"/>
    <w:rPr>
      <w:b/>
      <w:bCs/>
    </w:rPr>
  </w:style>
  <w:style w:type="paragraph" w:styleId="Quote">
    <w:name w:val="Quote"/>
    <w:basedOn w:val="Normal"/>
    <w:next w:val="Normal"/>
    <w:link w:val="QuoteChar"/>
    <w:uiPriority w:val="29"/>
    <w:rsid w:val="00394DB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394DBF"/>
    <w:rPr>
      <w:rFonts w:ascii="Times New Roman" w:hAnsi="Times New Roman" w:cs="Times New Roman"/>
      <w:i/>
      <w:iCs/>
      <w:color w:val="404040" w:themeColor="text1" w:themeTint="BF"/>
      <w:sz w:val="24"/>
      <w:szCs w:val="24"/>
      <w:lang w:val="en-GB" w:eastAsia="ja-JP"/>
    </w:rPr>
  </w:style>
  <w:style w:type="paragraph" w:styleId="NormalWeb">
    <w:name w:val="Normal (Web)"/>
    <w:basedOn w:val="Normal"/>
    <w:uiPriority w:val="99"/>
    <w:unhideWhenUsed/>
    <w:rsid w:val="00640872"/>
    <w:pPr>
      <w:spacing w:before="100" w:beforeAutospacing="1" w:after="100" w:afterAutospacing="1"/>
    </w:pPr>
    <w:rPr>
      <w:rFonts w:eastAsia="Times New Roman"/>
      <w:lang w:val="en-US" w:eastAsia="en-US"/>
    </w:rPr>
  </w:style>
  <w:style w:type="table" w:styleId="TableGrid">
    <w:name w:val="Table Grid"/>
    <w:basedOn w:val="TableNormal"/>
    <w:uiPriority w:val="59"/>
    <w:rsid w:val="00640872"/>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640872"/>
    <w:pPr>
      <w:spacing w:after="0" w:line="240" w:lineRule="auto"/>
    </w:pPr>
    <w:rPr>
      <w:rFonts w:eastAsiaTheme="minorHAnsi"/>
      <w:lang w:eastAsia="en-US"/>
    </w:rPr>
  </w:style>
  <w:style w:type="paragraph" w:styleId="BalloonText">
    <w:name w:val="Balloon Text"/>
    <w:basedOn w:val="Normal"/>
    <w:link w:val="BalloonTextChar"/>
    <w:uiPriority w:val="99"/>
    <w:semiHidden/>
    <w:unhideWhenUsed/>
    <w:rsid w:val="009F0E34"/>
    <w:pPr>
      <w:spacing w:before="0"/>
    </w:pPr>
    <w:rPr>
      <w:rFonts w:ascii="Tahoma" w:hAnsi="Tahoma" w:cs="Tahoma"/>
      <w:sz w:val="16"/>
      <w:szCs w:val="16"/>
    </w:rPr>
  </w:style>
  <w:style w:type="character" w:customStyle="1" w:styleId="BalloonTextChar">
    <w:name w:val="Balloon Text Char"/>
    <w:basedOn w:val="DefaultParagraphFont"/>
    <w:link w:val="BalloonText"/>
    <w:uiPriority w:val="99"/>
    <w:semiHidden/>
    <w:rsid w:val="009F0E34"/>
    <w:rPr>
      <w:rFonts w:ascii="Tahoma" w:hAnsi="Tahoma" w:cs="Tahoma"/>
      <w:sz w:val="16"/>
      <w:szCs w:val="16"/>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glossaryDocument" Target="glossary/document.xml"/><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12" Type="http://schemas.openxmlformats.org/officeDocument/2006/relationships/image" Target="media/image101.png"/><Relationship Id="rId16" Type="http://schemas.openxmlformats.org/officeDocument/2006/relationships/image" Target="media/image5.png"/><Relationship Id="rId107" Type="http://schemas.openxmlformats.org/officeDocument/2006/relationships/image" Target="media/image96.png"/><Relationship Id="rId11" Type="http://schemas.openxmlformats.org/officeDocument/2006/relationships/image" Target="media/image1.gif"/><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png"/><Relationship Id="rId79" Type="http://schemas.openxmlformats.org/officeDocument/2006/relationships/image" Target="media/image68.png"/><Relationship Id="rId87" Type="http://schemas.openxmlformats.org/officeDocument/2006/relationships/image" Target="media/image76.png"/><Relationship Id="rId102" Type="http://schemas.openxmlformats.org/officeDocument/2006/relationships/image" Target="media/image91.png"/><Relationship Id="rId110" Type="http://schemas.openxmlformats.org/officeDocument/2006/relationships/image" Target="media/image99.png"/><Relationship Id="rId115" Type="http://schemas.openxmlformats.org/officeDocument/2006/relationships/header" Target="header1.xml"/><Relationship Id="rId5" Type="http://schemas.openxmlformats.org/officeDocument/2006/relationships/numbering" Target="numbering.xml"/><Relationship Id="rId61" Type="http://schemas.openxmlformats.org/officeDocument/2006/relationships/image" Target="media/image50.png"/><Relationship Id="rId82" Type="http://schemas.openxmlformats.org/officeDocument/2006/relationships/image" Target="media/image71.png"/><Relationship Id="rId90" Type="http://schemas.openxmlformats.org/officeDocument/2006/relationships/image" Target="media/image79.png"/><Relationship Id="rId95" Type="http://schemas.openxmlformats.org/officeDocument/2006/relationships/image" Target="media/image84.png"/><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jpeg"/><Relationship Id="rId113" Type="http://schemas.openxmlformats.org/officeDocument/2006/relationships/image" Target="media/image102.png"/><Relationship Id="rId118"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85" Type="http://schemas.openxmlformats.org/officeDocument/2006/relationships/image" Target="media/image74.png"/><Relationship Id="rId93" Type="http://schemas.openxmlformats.org/officeDocument/2006/relationships/image" Target="media/image82.png"/><Relationship Id="rId98" Type="http://schemas.openxmlformats.org/officeDocument/2006/relationships/image" Target="media/image87.png"/><Relationship Id="rId3" Type="http://schemas.openxmlformats.org/officeDocument/2006/relationships/customXml" Target="../customXml/item3.xml"/><Relationship Id="rId12" Type="http://schemas.openxmlformats.org/officeDocument/2006/relationships/hyperlink" Target="mailto:nickjatta@hotmail.com"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image" Target="media/image92.png"/><Relationship Id="rId108" Type="http://schemas.openxmlformats.org/officeDocument/2006/relationships/image" Target="media/image97.png"/><Relationship Id="rId116" Type="http://schemas.openxmlformats.org/officeDocument/2006/relationships/fontTable" Target="fontTable.xml"/><Relationship Id="rId20" Type="http://schemas.openxmlformats.org/officeDocument/2006/relationships/image" Target="media/image9.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2.png"/><Relationship Id="rId88" Type="http://schemas.openxmlformats.org/officeDocument/2006/relationships/image" Target="media/image77.png"/><Relationship Id="rId91" Type="http://schemas.openxmlformats.org/officeDocument/2006/relationships/image" Target="media/image80.png"/><Relationship Id="rId96" Type="http://schemas.openxmlformats.org/officeDocument/2006/relationships/image" Target="media/image85.png"/><Relationship Id="rId111" Type="http://schemas.openxmlformats.org/officeDocument/2006/relationships/image" Target="media/image100.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image" Target="media/image95.png"/><Relationship Id="rId114" Type="http://schemas.openxmlformats.org/officeDocument/2006/relationships/image" Target="media/image103.png"/><Relationship Id="rId10" Type="http://schemas.openxmlformats.org/officeDocument/2006/relationships/endnotes" Target="endnotes.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109" Type="http://schemas.openxmlformats.org/officeDocument/2006/relationships/image" Target="media/image9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7" Type="http://schemas.openxmlformats.org/officeDocument/2006/relationships/settings" Target="setting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2.xml"/><Relationship Id="rId29" Type="http://schemas.openxmlformats.org/officeDocument/2006/relationships/image" Target="media/image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uy\AppData\Roaming\Microsoft\Templates\mtgdoc_template_160106.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11F0B7C57FF448BF88587FE136253F6D"/>
        <w:category>
          <w:name w:val="General"/>
          <w:gallery w:val="placeholder"/>
        </w:category>
        <w:types>
          <w:type w:val="bbPlcHdr"/>
        </w:types>
        <w:behaviors>
          <w:behavior w:val="content"/>
        </w:behaviors>
        <w:guid w:val="{0014AE1D-AABA-44D6-BC41-F53C51650BC4}"/>
      </w:docPartPr>
      <w:docPartBody>
        <w:p w:rsidR="00F96566" w:rsidRDefault="008D554D" w:rsidP="008D554D">
          <w:pPr>
            <w:pStyle w:val="11F0B7C57FF448BF88587FE136253F6D3"/>
          </w:pPr>
          <w:r w:rsidRPr="00543D41">
            <w:rPr>
              <w:rStyle w:val="PlaceholderText"/>
              <w:highlight w:val="yellow"/>
            </w:rPr>
            <w:t>Q nos separated by commas (e.g 3/13, 5/16) or N/A (TSAG)</w:t>
          </w:r>
        </w:p>
      </w:docPartBody>
    </w:docPart>
    <w:docPart>
      <w:docPartPr>
        <w:name w:val="BE35CAB5F528406682BA1E5829CF48D0"/>
        <w:category>
          <w:name w:val="General"/>
          <w:gallery w:val="placeholder"/>
        </w:category>
        <w:types>
          <w:type w:val="bbPlcHdr"/>
        </w:types>
        <w:behaviors>
          <w:behavior w:val="content"/>
        </w:behaviors>
        <w:guid w:val="{7A196AD1-A357-40E4-A70B-E90BA6CD4C85}"/>
      </w:docPartPr>
      <w:docPartBody>
        <w:p w:rsidR="00F96566" w:rsidRDefault="008D554D" w:rsidP="008D554D">
          <w:pPr>
            <w:pStyle w:val="BE35CAB5F528406682BA1E5829CF48D03"/>
          </w:pPr>
          <w:r w:rsidRPr="00543D41">
            <w:rPr>
              <w:rStyle w:val="PlaceholderText"/>
              <w:highlight w:val="yellow"/>
            </w:rPr>
            <w:t>Place</w:t>
          </w:r>
        </w:p>
      </w:docPartBody>
    </w:docPart>
    <w:docPart>
      <w:docPartPr>
        <w:name w:val="824E3C955CBF4A329B1AA45F443B5F3C"/>
        <w:category>
          <w:name w:val="General"/>
          <w:gallery w:val="placeholder"/>
        </w:category>
        <w:types>
          <w:type w:val="bbPlcHdr"/>
        </w:types>
        <w:behaviors>
          <w:behavior w:val="content"/>
        </w:behaviors>
        <w:guid w:val="{53DF041E-0335-48AF-A2E2-8A97A4551541}"/>
      </w:docPartPr>
      <w:docPartBody>
        <w:p w:rsidR="00F96566" w:rsidRDefault="008D554D" w:rsidP="008D554D">
          <w:pPr>
            <w:pStyle w:val="824E3C955CBF4A329B1AA45F443B5F3C3"/>
          </w:pPr>
          <w:r w:rsidRPr="00543D41">
            <w:rPr>
              <w:rStyle w:val="PlaceholderText"/>
              <w:highlight w:val="yellow"/>
            </w:rPr>
            <w:t>dd-dd mmm yyyy</w:t>
          </w:r>
        </w:p>
      </w:docPartBody>
    </w:docPart>
    <w:docPart>
      <w:docPartPr>
        <w:name w:val="642614C8ED9B487A8FB693FB5CBFABE3"/>
        <w:category>
          <w:name w:val="General"/>
          <w:gallery w:val="placeholder"/>
        </w:category>
        <w:types>
          <w:type w:val="bbPlcHdr"/>
        </w:types>
        <w:behaviors>
          <w:behavior w:val="content"/>
        </w:behaviors>
        <w:guid w:val="{5ED3C391-F033-4F56-B032-BFDA10A98382}"/>
      </w:docPartPr>
      <w:docPartBody>
        <w:p w:rsidR="00F96566" w:rsidRDefault="008D554D" w:rsidP="008D554D">
          <w:pPr>
            <w:pStyle w:val="642614C8ED9B487A8FB693FB5CBFABE33"/>
          </w:pPr>
          <w:r w:rsidRPr="003957A6">
            <w:rPr>
              <w:rStyle w:val="PlaceholderText"/>
              <w:rFonts w:ascii="Times New Roman Bold" w:hAnsi="Times New Roman Bold" w:cs="Times New Roman Bold"/>
              <w:caps/>
              <w:highlight w:val="yellow"/>
            </w:rPr>
            <w:t>Insert doc. type: Contribution / TD</w:t>
          </w:r>
        </w:p>
      </w:docPartBody>
    </w:docPart>
    <w:docPart>
      <w:docPartPr>
        <w:name w:val="4878D547FE7D42D49B34F3CF010FA8A0"/>
        <w:category>
          <w:name w:val="General"/>
          <w:gallery w:val="placeholder"/>
        </w:category>
        <w:types>
          <w:type w:val="bbPlcHdr"/>
        </w:types>
        <w:behaviors>
          <w:behavior w:val="content"/>
        </w:behaviors>
        <w:guid w:val="{49988203-11FA-4E7F-8333-B14800EC81C3}"/>
      </w:docPartPr>
      <w:docPartBody>
        <w:p w:rsidR="00F96566" w:rsidRDefault="008D554D" w:rsidP="008D554D">
          <w:pPr>
            <w:pStyle w:val="4878D547FE7D42D49B34F3CF010FA8A03"/>
          </w:pPr>
          <w:r w:rsidRPr="00543D41">
            <w:rPr>
              <w:rStyle w:val="PlaceholderText"/>
              <w:highlight w:val="yellow"/>
            </w:rPr>
            <w:t>Insert source(s)</w:t>
          </w:r>
        </w:p>
      </w:docPartBody>
    </w:docPart>
    <w:docPart>
      <w:docPartPr>
        <w:name w:val="5CBD7EBD69124F0EAED39EC086BEB0EA"/>
        <w:category>
          <w:name w:val="General"/>
          <w:gallery w:val="placeholder"/>
        </w:category>
        <w:types>
          <w:type w:val="bbPlcHdr"/>
        </w:types>
        <w:behaviors>
          <w:behavior w:val="content"/>
        </w:behaviors>
        <w:guid w:val="{913D7C5E-3103-458F-84EE-B03AF80C2FA1}"/>
      </w:docPartPr>
      <w:docPartBody>
        <w:p w:rsidR="00F96566" w:rsidRDefault="008D554D" w:rsidP="008D554D">
          <w:pPr>
            <w:pStyle w:val="5CBD7EBD69124F0EAED39EC086BEB0EA3"/>
          </w:pPr>
          <w:r w:rsidRPr="00543D41">
            <w:rPr>
              <w:rStyle w:val="PlaceholderText"/>
              <w:highlight w:val="yellow"/>
            </w:rPr>
            <w:t>Insert title (always in ENGLISH)</w:t>
          </w:r>
        </w:p>
      </w:docPartBody>
    </w:docPart>
    <w:docPart>
      <w:docPartPr>
        <w:name w:val="96B519FF3E2B4EB2BE745E1BB58721D6"/>
        <w:category>
          <w:name w:val="General"/>
          <w:gallery w:val="placeholder"/>
        </w:category>
        <w:types>
          <w:type w:val="bbPlcHdr"/>
        </w:types>
        <w:behaviors>
          <w:behavior w:val="content"/>
        </w:behaviors>
        <w:guid w:val="{9CEC11F0-7BFA-4C06-9C84-BD823FEFB67C}"/>
      </w:docPartPr>
      <w:docPartBody>
        <w:p w:rsidR="00F96566" w:rsidRDefault="008D554D" w:rsidP="008D554D">
          <w:pPr>
            <w:pStyle w:val="96B519FF3E2B4EB2BE745E1BB58721D63"/>
          </w:pPr>
          <w:r w:rsidRPr="009963AC">
            <w:rPr>
              <w:rStyle w:val="PlaceholderText"/>
            </w:rPr>
            <w:t>[Choose a purpose from the dropdown list]</w:t>
          </w:r>
        </w:p>
      </w:docPartBody>
    </w:docPart>
    <w:docPart>
      <w:docPartPr>
        <w:name w:val="3A509C36569C4A5988E6985648A56C10"/>
        <w:category>
          <w:name w:val="General"/>
          <w:gallery w:val="placeholder"/>
        </w:category>
        <w:types>
          <w:type w:val="bbPlcHdr"/>
        </w:types>
        <w:behaviors>
          <w:behavior w:val="content"/>
        </w:behaviors>
        <w:guid w:val="{858F101E-46DE-4010-86B6-FB2A9F6E3D66}"/>
      </w:docPartPr>
      <w:docPartBody>
        <w:p w:rsidR="00F96566" w:rsidRDefault="006431B1">
          <w:pPr>
            <w:pStyle w:val="3A509C36569C4A5988E6985648A56C10"/>
          </w:pPr>
          <w:r w:rsidRPr="001229A4">
            <w:rPr>
              <w:rStyle w:val="PlaceholderText"/>
            </w:rPr>
            <w:t>Click here to enter text.</w:t>
          </w:r>
        </w:p>
      </w:docPartBody>
    </w:docPart>
    <w:docPart>
      <w:docPartPr>
        <w:name w:val="F8280063D9BA4EBF84E5BF9B600409C3"/>
        <w:category>
          <w:name w:val="General"/>
          <w:gallery w:val="placeholder"/>
        </w:category>
        <w:types>
          <w:type w:val="bbPlcHdr"/>
        </w:types>
        <w:behaviors>
          <w:behavior w:val="content"/>
        </w:behaviors>
        <w:guid w:val="{C6061170-293C-4EFE-874D-3D7BCCAA9D2E}"/>
      </w:docPartPr>
      <w:docPartBody>
        <w:p w:rsidR="00F96566" w:rsidRDefault="006431B1">
          <w:pPr>
            <w:pStyle w:val="F8280063D9BA4EBF84E5BF9B600409C3"/>
          </w:pPr>
          <w:r w:rsidRPr="001229A4">
            <w:rPr>
              <w:rStyle w:val="PlaceholderText"/>
            </w:rPr>
            <w:t>Click here to enter text.</w:t>
          </w:r>
        </w:p>
      </w:docPartBody>
    </w:docPart>
    <w:docPart>
      <w:docPartPr>
        <w:name w:val="0747E8C3C0B94E57A2B87F941A299AA0"/>
        <w:category>
          <w:name w:val="General"/>
          <w:gallery w:val="placeholder"/>
        </w:category>
        <w:types>
          <w:type w:val="bbPlcHdr"/>
        </w:types>
        <w:behaviors>
          <w:behavior w:val="content"/>
        </w:behaviors>
        <w:guid w:val="{8979DC3B-4D0F-4D91-A101-045C820C3097}"/>
      </w:docPartPr>
      <w:docPartBody>
        <w:p w:rsidR="00F96566" w:rsidRDefault="008D554D" w:rsidP="008D554D">
          <w:pPr>
            <w:pStyle w:val="0747E8C3C0B94E57A2B87F941A299AA03"/>
          </w:pPr>
          <w:r w:rsidRPr="00543D41">
            <w:rPr>
              <w:rStyle w:val="PlaceholderText"/>
              <w:highlight w:val="yellow"/>
            </w:rPr>
            <w:t>Insert keywords separated by semicolon (;)</w:t>
          </w:r>
        </w:p>
      </w:docPartBody>
    </w:docPart>
    <w:docPart>
      <w:docPartPr>
        <w:name w:val="AC14B36049EE4F7F9B8ACAEB3B0ACAED"/>
        <w:category>
          <w:name w:val="General"/>
          <w:gallery w:val="placeholder"/>
        </w:category>
        <w:types>
          <w:type w:val="bbPlcHdr"/>
        </w:types>
        <w:behaviors>
          <w:behavior w:val="content"/>
        </w:behaviors>
        <w:guid w:val="{A9291943-B48C-4BCB-8631-BB2408B3F837}"/>
      </w:docPartPr>
      <w:docPartBody>
        <w:p w:rsidR="00F96566" w:rsidRDefault="008D554D" w:rsidP="008D554D">
          <w:pPr>
            <w:pStyle w:val="AC14B36049EE4F7F9B8ACAEB3B0ACAED3"/>
          </w:pPr>
          <w:r w:rsidRPr="00543D41">
            <w:rPr>
              <w:rStyle w:val="PlaceholderText"/>
              <w:highlight w:val="yellow"/>
            </w:rPr>
            <w:t>Insert abstract under 200 words. See Rec.A.2, clause I.1.12 for guidance.</w:t>
          </w:r>
        </w:p>
      </w:docPartBody>
    </w:docPart>
    <w:docPart>
      <w:docPartPr>
        <w:name w:val="7CD813BF60154F87B6A958AF36422EB9"/>
        <w:category>
          <w:name w:val="General"/>
          <w:gallery w:val="placeholder"/>
        </w:category>
        <w:types>
          <w:type w:val="bbPlcHdr"/>
        </w:types>
        <w:behaviors>
          <w:behavior w:val="content"/>
        </w:behaviors>
        <w:guid w:val="{36DDA069-968C-4FC9-810A-FF9E37E90BE5}"/>
      </w:docPartPr>
      <w:docPartBody>
        <w:p w:rsidR="005B38F3" w:rsidRDefault="008D554D" w:rsidP="008D554D">
          <w:pPr>
            <w:pStyle w:val="7CD813BF60154F87B6A958AF36422EB93"/>
          </w:pPr>
          <w:r w:rsidRPr="00543D41">
            <w:rPr>
              <w:rStyle w:val="PlaceholderText"/>
              <w:rFonts w:ascii="Times New Roman Bold" w:hAnsi="Times New Roman Bold" w:cs="Times New Roman Bold"/>
              <w:b/>
              <w:bCs/>
              <w:caps/>
              <w:sz w:val="32"/>
              <w:szCs w:val="32"/>
              <w:highlight w:val="yellow"/>
            </w:rPr>
            <w:t>Study Group gg</w:t>
          </w:r>
        </w:p>
      </w:docPartBody>
    </w:docPart>
    <w:docPart>
      <w:docPartPr>
        <w:name w:val="CB349864D24C4748AA73864A3D73AEC4"/>
        <w:category>
          <w:name w:val="General"/>
          <w:gallery w:val="placeholder"/>
        </w:category>
        <w:types>
          <w:type w:val="bbPlcHdr"/>
        </w:types>
        <w:behaviors>
          <w:behavior w:val="content"/>
        </w:behaviors>
        <w:guid w:val="{A6C7B7CE-17E4-4449-947F-F07515501C43}"/>
      </w:docPartPr>
      <w:docPartBody>
        <w:p w:rsidR="005B38F3" w:rsidRDefault="008D554D" w:rsidP="008D554D">
          <w:pPr>
            <w:pStyle w:val="CB349864D24C4748AA73864A3D73AEC43"/>
          </w:pPr>
          <w:r w:rsidRPr="00543D41">
            <w:rPr>
              <w:rStyle w:val="PlaceholderText"/>
              <w:bCs/>
              <w:szCs w:val="32"/>
              <w:highlight w:val="yellow"/>
            </w:rPr>
            <w:t>SGgg-C.n OR TD n (PLEN|GEN|WPx/gg)</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entury Gothic">
    <w:panose1 w:val="020B0502020202020204"/>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2"/>
  </w:compat>
  <w:rsids>
    <w:rsidRoot w:val="006431B1"/>
    <w:rsid w:val="000613FF"/>
    <w:rsid w:val="00256D54"/>
    <w:rsid w:val="003F520B"/>
    <w:rsid w:val="00400FFE"/>
    <w:rsid w:val="00403A9C"/>
    <w:rsid w:val="004C1EC0"/>
    <w:rsid w:val="005B38F3"/>
    <w:rsid w:val="006431B1"/>
    <w:rsid w:val="006D18D2"/>
    <w:rsid w:val="00731377"/>
    <w:rsid w:val="00747A76"/>
    <w:rsid w:val="00841C9F"/>
    <w:rsid w:val="008A12E5"/>
    <w:rsid w:val="008D554D"/>
    <w:rsid w:val="00947D8D"/>
    <w:rsid w:val="00952C60"/>
    <w:rsid w:val="009D1097"/>
    <w:rsid w:val="009D11ED"/>
    <w:rsid w:val="00A3586C"/>
    <w:rsid w:val="00AF3CAC"/>
    <w:rsid w:val="00C7519D"/>
    <w:rsid w:val="00D40096"/>
    <w:rsid w:val="00D84D18"/>
    <w:rsid w:val="00E24248"/>
    <w:rsid w:val="00F96566"/>
    <w:rsid w:val="00FE0D6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613F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D554D"/>
    <w:rPr>
      <w:rFonts w:ascii="Times New Roman" w:hAnsi="Times New Roman"/>
      <w:color w:val="808080"/>
    </w:rPr>
  </w:style>
  <w:style w:type="paragraph" w:customStyle="1" w:styleId="6078568BADC04A569FE01FEF451103B6">
    <w:name w:val="6078568BADC04A569FE01FEF451103B6"/>
    <w:rsid w:val="000613FF"/>
  </w:style>
  <w:style w:type="paragraph" w:customStyle="1" w:styleId="4943F25BF38C456CB9E4BF9CF14B59A5">
    <w:name w:val="4943F25BF38C456CB9E4BF9CF14B59A5"/>
    <w:rsid w:val="000613FF"/>
  </w:style>
  <w:style w:type="paragraph" w:customStyle="1" w:styleId="11F0B7C57FF448BF88587FE136253F6D">
    <w:name w:val="11F0B7C57FF448BF88587FE136253F6D"/>
    <w:rsid w:val="000613FF"/>
  </w:style>
  <w:style w:type="paragraph" w:customStyle="1" w:styleId="BE35CAB5F528406682BA1E5829CF48D0">
    <w:name w:val="BE35CAB5F528406682BA1E5829CF48D0"/>
    <w:rsid w:val="000613FF"/>
  </w:style>
  <w:style w:type="paragraph" w:customStyle="1" w:styleId="824E3C955CBF4A329B1AA45F443B5F3C">
    <w:name w:val="824E3C955CBF4A329B1AA45F443B5F3C"/>
    <w:rsid w:val="000613FF"/>
  </w:style>
  <w:style w:type="paragraph" w:customStyle="1" w:styleId="642614C8ED9B487A8FB693FB5CBFABE3">
    <w:name w:val="642614C8ED9B487A8FB693FB5CBFABE3"/>
    <w:rsid w:val="000613FF"/>
  </w:style>
  <w:style w:type="paragraph" w:customStyle="1" w:styleId="4878D547FE7D42D49B34F3CF010FA8A0">
    <w:name w:val="4878D547FE7D42D49B34F3CF010FA8A0"/>
    <w:rsid w:val="000613FF"/>
  </w:style>
  <w:style w:type="paragraph" w:customStyle="1" w:styleId="5CBD7EBD69124F0EAED39EC086BEB0EA">
    <w:name w:val="5CBD7EBD69124F0EAED39EC086BEB0EA"/>
    <w:rsid w:val="000613FF"/>
  </w:style>
  <w:style w:type="paragraph" w:customStyle="1" w:styleId="96B519FF3E2B4EB2BE745E1BB58721D6">
    <w:name w:val="96B519FF3E2B4EB2BE745E1BB58721D6"/>
    <w:rsid w:val="000613FF"/>
  </w:style>
  <w:style w:type="paragraph" w:customStyle="1" w:styleId="3A509C36569C4A5988E6985648A56C10">
    <w:name w:val="3A509C36569C4A5988E6985648A56C10"/>
    <w:rsid w:val="000613FF"/>
  </w:style>
  <w:style w:type="paragraph" w:customStyle="1" w:styleId="F8280063D9BA4EBF84E5BF9B600409C3">
    <w:name w:val="F8280063D9BA4EBF84E5BF9B600409C3"/>
    <w:rsid w:val="000613FF"/>
  </w:style>
  <w:style w:type="paragraph" w:customStyle="1" w:styleId="4AADCEB77D9A4F2E8A82AD281570B9A3">
    <w:name w:val="4AADCEB77D9A4F2E8A82AD281570B9A3"/>
    <w:rsid w:val="000613FF"/>
  </w:style>
  <w:style w:type="paragraph" w:customStyle="1" w:styleId="64DFC1CBD3A74F9C9381668A7C68E353">
    <w:name w:val="64DFC1CBD3A74F9C9381668A7C68E353"/>
    <w:rsid w:val="000613FF"/>
  </w:style>
  <w:style w:type="paragraph" w:customStyle="1" w:styleId="0747E8C3C0B94E57A2B87F941A299AA0">
    <w:name w:val="0747E8C3C0B94E57A2B87F941A299AA0"/>
    <w:rsid w:val="000613FF"/>
  </w:style>
  <w:style w:type="paragraph" w:customStyle="1" w:styleId="AC14B36049EE4F7F9B8ACAEB3B0ACAED">
    <w:name w:val="AC14B36049EE4F7F9B8ACAEB3B0ACAED"/>
    <w:rsid w:val="000613FF"/>
  </w:style>
  <w:style w:type="paragraph" w:customStyle="1" w:styleId="C8319CA6EC504417889BD84915388783">
    <w:name w:val="C8319CA6EC504417889BD84915388783"/>
    <w:rsid w:val="00403A9C"/>
  </w:style>
  <w:style w:type="paragraph" w:customStyle="1" w:styleId="FF87911AB77F46B38FB4A4BBCDA7012B">
    <w:name w:val="FF87911AB77F46B38FB4A4BBCDA7012B"/>
    <w:rsid w:val="00403A9C"/>
  </w:style>
  <w:style w:type="paragraph" w:customStyle="1" w:styleId="4B7260A74F4F4428946F2C86B7FC40A3">
    <w:name w:val="4B7260A74F4F4428946F2C86B7FC40A3"/>
    <w:rsid w:val="00403A9C"/>
  </w:style>
  <w:style w:type="paragraph" w:customStyle="1" w:styleId="7C6054A5F9AF4140B608FD9176660F69">
    <w:name w:val="7C6054A5F9AF4140B608FD9176660F69"/>
    <w:rsid w:val="00403A9C"/>
  </w:style>
  <w:style w:type="paragraph" w:customStyle="1" w:styleId="55B86056AFCD46E79057E2F6D2BD74CA">
    <w:name w:val="55B86056AFCD46E79057E2F6D2BD74CA"/>
    <w:rsid w:val="00403A9C"/>
  </w:style>
  <w:style w:type="paragraph" w:customStyle="1" w:styleId="7CD813BF60154F87B6A958AF36422EB9">
    <w:name w:val="7CD813BF60154F87B6A958AF36422EB9"/>
    <w:rsid w:val="00403A9C"/>
  </w:style>
  <w:style w:type="paragraph" w:customStyle="1" w:styleId="CB349864D24C4748AA73864A3D73AEC4">
    <w:name w:val="CB349864D24C4748AA73864A3D73AEC4"/>
    <w:rsid w:val="00403A9C"/>
  </w:style>
  <w:style w:type="paragraph" w:customStyle="1" w:styleId="CB349864D24C4748AA73864A3D73AEC41">
    <w:name w:val="CB349864D24C4748AA73864A3D73AEC41"/>
    <w:rsid w:val="00400FFE"/>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1">
    <w:name w:val="7CD813BF60154F87B6A958AF36422EB91"/>
    <w:rsid w:val="00400FFE"/>
    <w:pPr>
      <w:spacing w:before="120" w:after="0" w:line="240" w:lineRule="auto"/>
    </w:pPr>
    <w:rPr>
      <w:rFonts w:ascii="Times New Roman" w:hAnsi="Times New Roman" w:cs="Times New Roman"/>
      <w:sz w:val="24"/>
      <w:szCs w:val="24"/>
      <w:lang w:val="en-GB" w:eastAsia="ja-JP"/>
    </w:rPr>
  </w:style>
  <w:style w:type="paragraph" w:customStyle="1" w:styleId="11F0B7C57FF448BF88587FE136253F6D1">
    <w:name w:val="11F0B7C57FF448BF88587FE136253F6D1"/>
    <w:rsid w:val="00400FFE"/>
    <w:pPr>
      <w:spacing w:before="120" w:after="0" w:line="240" w:lineRule="auto"/>
    </w:pPr>
    <w:rPr>
      <w:rFonts w:ascii="Times New Roman" w:hAnsi="Times New Roman" w:cs="Times New Roman"/>
      <w:sz w:val="24"/>
      <w:szCs w:val="24"/>
      <w:lang w:val="en-GB" w:eastAsia="ja-JP"/>
    </w:rPr>
  </w:style>
  <w:style w:type="paragraph" w:customStyle="1" w:styleId="BE35CAB5F528406682BA1E5829CF48D01">
    <w:name w:val="BE35CAB5F528406682BA1E5829CF48D01"/>
    <w:rsid w:val="00400FFE"/>
    <w:pPr>
      <w:spacing w:before="120" w:after="0" w:line="240" w:lineRule="auto"/>
    </w:pPr>
    <w:rPr>
      <w:rFonts w:ascii="Times New Roman" w:hAnsi="Times New Roman" w:cs="Times New Roman"/>
      <w:sz w:val="24"/>
      <w:szCs w:val="24"/>
      <w:lang w:val="en-GB" w:eastAsia="ja-JP"/>
    </w:rPr>
  </w:style>
  <w:style w:type="paragraph" w:customStyle="1" w:styleId="824E3C955CBF4A329B1AA45F443B5F3C1">
    <w:name w:val="824E3C955CBF4A329B1AA45F443B5F3C1"/>
    <w:rsid w:val="00400FFE"/>
    <w:pPr>
      <w:spacing w:before="120" w:after="0" w:line="240" w:lineRule="auto"/>
    </w:pPr>
    <w:rPr>
      <w:rFonts w:ascii="Times New Roman" w:hAnsi="Times New Roman" w:cs="Times New Roman"/>
      <w:sz w:val="24"/>
      <w:szCs w:val="24"/>
      <w:lang w:val="en-GB" w:eastAsia="ja-JP"/>
    </w:rPr>
  </w:style>
  <w:style w:type="paragraph" w:customStyle="1" w:styleId="642614C8ED9B487A8FB693FB5CBFABE31">
    <w:name w:val="642614C8ED9B487A8FB693FB5CBFABE31"/>
    <w:rsid w:val="00400FFE"/>
    <w:pPr>
      <w:spacing w:before="120" w:after="0" w:line="240" w:lineRule="auto"/>
    </w:pPr>
    <w:rPr>
      <w:rFonts w:ascii="Times New Roman" w:hAnsi="Times New Roman" w:cs="Times New Roman"/>
      <w:sz w:val="24"/>
      <w:szCs w:val="24"/>
      <w:lang w:val="en-GB" w:eastAsia="ja-JP"/>
    </w:rPr>
  </w:style>
  <w:style w:type="paragraph" w:customStyle="1" w:styleId="4878D547FE7D42D49B34F3CF010FA8A01">
    <w:name w:val="4878D547FE7D42D49B34F3CF010FA8A01"/>
    <w:rsid w:val="00400FFE"/>
    <w:pPr>
      <w:spacing w:before="120" w:after="0" w:line="240" w:lineRule="auto"/>
    </w:pPr>
    <w:rPr>
      <w:rFonts w:ascii="Times New Roman" w:hAnsi="Times New Roman" w:cs="Times New Roman"/>
      <w:sz w:val="24"/>
      <w:szCs w:val="24"/>
      <w:lang w:val="en-GB" w:eastAsia="ja-JP"/>
    </w:rPr>
  </w:style>
  <w:style w:type="paragraph" w:customStyle="1" w:styleId="5CBD7EBD69124F0EAED39EC086BEB0EA1">
    <w:name w:val="5CBD7EBD69124F0EAED39EC086BEB0EA1"/>
    <w:rsid w:val="00400FFE"/>
    <w:pPr>
      <w:spacing w:before="120" w:after="0" w:line="240" w:lineRule="auto"/>
    </w:pPr>
    <w:rPr>
      <w:rFonts w:ascii="Times New Roman" w:hAnsi="Times New Roman" w:cs="Times New Roman"/>
      <w:sz w:val="24"/>
      <w:szCs w:val="24"/>
      <w:lang w:val="en-GB" w:eastAsia="ja-JP"/>
    </w:rPr>
  </w:style>
  <w:style w:type="paragraph" w:customStyle="1" w:styleId="96B519FF3E2B4EB2BE745E1BB58721D61">
    <w:name w:val="96B519FF3E2B4EB2BE745E1BB58721D61"/>
    <w:rsid w:val="00400FFE"/>
    <w:pPr>
      <w:spacing w:before="120" w:after="0" w:line="240" w:lineRule="auto"/>
    </w:pPr>
    <w:rPr>
      <w:rFonts w:ascii="Times New Roman" w:hAnsi="Times New Roman" w:cs="Times New Roman"/>
      <w:sz w:val="24"/>
      <w:szCs w:val="24"/>
      <w:lang w:val="en-GB" w:eastAsia="ja-JP"/>
    </w:rPr>
  </w:style>
  <w:style w:type="paragraph" w:customStyle="1" w:styleId="0747E8C3C0B94E57A2B87F941A299AA01">
    <w:name w:val="0747E8C3C0B94E57A2B87F941A299AA01"/>
    <w:rsid w:val="00400FFE"/>
    <w:pPr>
      <w:spacing w:before="120" w:after="0" w:line="240" w:lineRule="auto"/>
    </w:pPr>
    <w:rPr>
      <w:rFonts w:ascii="Times New Roman" w:hAnsi="Times New Roman" w:cs="Times New Roman"/>
      <w:sz w:val="24"/>
      <w:szCs w:val="24"/>
      <w:lang w:val="en-GB" w:eastAsia="ja-JP"/>
    </w:rPr>
  </w:style>
  <w:style w:type="paragraph" w:customStyle="1" w:styleId="AC14B36049EE4F7F9B8ACAEB3B0ACAED1">
    <w:name w:val="AC14B36049EE4F7F9B8ACAEB3B0ACAED1"/>
    <w:rsid w:val="00400FFE"/>
    <w:pPr>
      <w:spacing w:before="120" w:after="0" w:line="240" w:lineRule="auto"/>
    </w:pPr>
    <w:rPr>
      <w:rFonts w:ascii="Times New Roman" w:hAnsi="Times New Roman" w:cs="Times New Roman"/>
      <w:sz w:val="24"/>
      <w:szCs w:val="24"/>
      <w:lang w:val="en-GB" w:eastAsia="ja-JP"/>
    </w:rPr>
  </w:style>
  <w:style w:type="paragraph" w:customStyle="1" w:styleId="CB349864D24C4748AA73864A3D73AEC42">
    <w:name w:val="CB349864D24C4748AA73864A3D73AEC42"/>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2">
    <w:name w:val="7CD813BF60154F87B6A958AF36422EB92"/>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2">
    <w:name w:val="11F0B7C57FF448BF88587FE136253F6D2"/>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2">
    <w:name w:val="BE35CAB5F528406682BA1E5829CF48D02"/>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2">
    <w:name w:val="824E3C955CBF4A329B1AA45F443B5F3C2"/>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2">
    <w:name w:val="642614C8ED9B487A8FB693FB5CBFABE32"/>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2">
    <w:name w:val="4878D547FE7D42D49B34F3CF010FA8A02"/>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2">
    <w:name w:val="5CBD7EBD69124F0EAED39EC086BEB0EA2"/>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2">
    <w:name w:val="96B519FF3E2B4EB2BE745E1BB58721D62"/>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2">
    <w:name w:val="0747E8C3C0B94E57A2B87F941A299AA02"/>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2">
    <w:name w:val="AC14B36049EE4F7F9B8ACAEB3B0ACAED2"/>
    <w:rsid w:val="008D554D"/>
    <w:pPr>
      <w:spacing w:before="120" w:after="0" w:line="240" w:lineRule="auto"/>
    </w:pPr>
    <w:rPr>
      <w:rFonts w:ascii="Times New Roman" w:hAnsi="Times New Roman" w:cs="Times New Roman"/>
      <w:sz w:val="24"/>
      <w:szCs w:val="24"/>
      <w:lang w:val="en-GB" w:eastAsia="ja-JP"/>
    </w:rPr>
  </w:style>
  <w:style w:type="paragraph" w:customStyle="1" w:styleId="CB349864D24C4748AA73864A3D73AEC43">
    <w:name w:val="CB349864D24C4748AA73864A3D73AEC43"/>
    <w:rsid w:val="008D554D"/>
    <w:pPr>
      <w:tabs>
        <w:tab w:val="left" w:pos="794"/>
        <w:tab w:val="left" w:pos="1191"/>
        <w:tab w:val="left" w:pos="1588"/>
        <w:tab w:val="left" w:pos="1985"/>
      </w:tabs>
      <w:overflowPunct w:val="0"/>
      <w:autoSpaceDE w:val="0"/>
      <w:autoSpaceDN w:val="0"/>
      <w:adjustRightInd w:val="0"/>
      <w:spacing w:before="120" w:after="0" w:line="240" w:lineRule="auto"/>
      <w:jc w:val="right"/>
      <w:textAlignment w:val="baseline"/>
    </w:pPr>
    <w:rPr>
      <w:rFonts w:ascii="Times New Roman" w:eastAsia="SimSun" w:hAnsi="Times New Roman" w:cs="Times New Roman"/>
      <w:b/>
      <w:sz w:val="32"/>
      <w:szCs w:val="20"/>
      <w:lang w:val="en-GB" w:eastAsia="en-US"/>
    </w:rPr>
  </w:style>
  <w:style w:type="paragraph" w:customStyle="1" w:styleId="7CD813BF60154F87B6A958AF36422EB93">
    <w:name w:val="7CD813BF60154F87B6A958AF36422EB93"/>
    <w:rsid w:val="008D554D"/>
    <w:pPr>
      <w:spacing w:before="120" w:after="0" w:line="240" w:lineRule="auto"/>
    </w:pPr>
    <w:rPr>
      <w:rFonts w:ascii="Times New Roman" w:hAnsi="Times New Roman" w:cs="Times New Roman"/>
      <w:sz w:val="24"/>
      <w:szCs w:val="24"/>
      <w:lang w:val="en-GB" w:eastAsia="ja-JP"/>
    </w:rPr>
  </w:style>
  <w:style w:type="paragraph" w:customStyle="1" w:styleId="11F0B7C57FF448BF88587FE136253F6D3">
    <w:name w:val="11F0B7C57FF448BF88587FE136253F6D3"/>
    <w:rsid w:val="008D554D"/>
    <w:pPr>
      <w:spacing w:before="120" w:after="0" w:line="240" w:lineRule="auto"/>
    </w:pPr>
    <w:rPr>
      <w:rFonts w:ascii="Times New Roman" w:hAnsi="Times New Roman" w:cs="Times New Roman"/>
      <w:sz w:val="24"/>
      <w:szCs w:val="24"/>
      <w:lang w:val="en-GB" w:eastAsia="ja-JP"/>
    </w:rPr>
  </w:style>
  <w:style w:type="paragraph" w:customStyle="1" w:styleId="BE35CAB5F528406682BA1E5829CF48D03">
    <w:name w:val="BE35CAB5F528406682BA1E5829CF48D03"/>
    <w:rsid w:val="008D554D"/>
    <w:pPr>
      <w:spacing w:before="120" w:after="0" w:line="240" w:lineRule="auto"/>
    </w:pPr>
    <w:rPr>
      <w:rFonts w:ascii="Times New Roman" w:hAnsi="Times New Roman" w:cs="Times New Roman"/>
      <w:sz w:val="24"/>
      <w:szCs w:val="24"/>
      <w:lang w:val="en-GB" w:eastAsia="ja-JP"/>
    </w:rPr>
  </w:style>
  <w:style w:type="paragraph" w:customStyle="1" w:styleId="824E3C955CBF4A329B1AA45F443B5F3C3">
    <w:name w:val="824E3C955CBF4A329B1AA45F443B5F3C3"/>
    <w:rsid w:val="008D554D"/>
    <w:pPr>
      <w:spacing w:before="120" w:after="0" w:line="240" w:lineRule="auto"/>
    </w:pPr>
    <w:rPr>
      <w:rFonts w:ascii="Times New Roman" w:hAnsi="Times New Roman" w:cs="Times New Roman"/>
      <w:sz w:val="24"/>
      <w:szCs w:val="24"/>
      <w:lang w:val="en-GB" w:eastAsia="ja-JP"/>
    </w:rPr>
  </w:style>
  <w:style w:type="paragraph" w:customStyle="1" w:styleId="642614C8ED9B487A8FB693FB5CBFABE33">
    <w:name w:val="642614C8ED9B487A8FB693FB5CBFABE33"/>
    <w:rsid w:val="008D554D"/>
    <w:pPr>
      <w:spacing w:before="120" w:after="0" w:line="240" w:lineRule="auto"/>
    </w:pPr>
    <w:rPr>
      <w:rFonts w:ascii="Times New Roman" w:hAnsi="Times New Roman" w:cs="Times New Roman"/>
      <w:sz w:val="24"/>
      <w:szCs w:val="24"/>
      <w:lang w:val="en-GB" w:eastAsia="ja-JP"/>
    </w:rPr>
  </w:style>
  <w:style w:type="paragraph" w:customStyle="1" w:styleId="4878D547FE7D42D49B34F3CF010FA8A03">
    <w:name w:val="4878D547FE7D42D49B34F3CF010FA8A03"/>
    <w:rsid w:val="008D554D"/>
    <w:pPr>
      <w:spacing w:before="120" w:after="0" w:line="240" w:lineRule="auto"/>
    </w:pPr>
    <w:rPr>
      <w:rFonts w:ascii="Times New Roman" w:hAnsi="Times New Roman" w:cs="Times New Roman"/>
      <w:sz w:val="24"/>
      <w:szCs w:val="24"/>
      <w:lang w:val="en-GB" w:eastAsia="ja-JP"/>
    </w:rPr>
  </w:style>
  <w:style w:type="paragraph" w:customStyle="1" w:styleId="5CBD7EBD69124F0EAED39EC086BEB0EA3">
    <w:name w:val="5CBD7EBD69124F0EAED39EC086BEB0EA3"/>
    <w:rsid w:val="008D554D"/>
    <w:pPr>
      <w:spacing w:before="120" w:after="0" w:line="240" w:lineRule="auto"/>
    </w:pPr>
    <w:rPr>
      <w:rFonts w:ascii="Times New Roman" w:hAnsi="Times New Roman" w:cs="Times New Roman"/>
      <w:sz w:val="24"/>
      <w:szCs w:val="24"/>
      <w:lang w:val="en-GB" w:eastAsia="ja-JP"/>
    </w:rPr>
  </w:style>
  <w:style w:type="paragraph" w:customStyle="1" w:styleId="96B519FF3E2B4EB2BE745E1BB58721D63">
    <w:name w:val="96B519FF3E2B4EB2BE745E1BB58721D63"/>
    <w:rsid w:val="008D554D"/>
    <w:pPr>
      <w:spacing w:before="120" w:after="0" w:line="240" w:lineRule="auto"/>
    </w:pPr>
    <w:rPr>
      <w:rFonts w:ascii="Times New Roman" w:hAnsi="Times New Roman" w:cs="Times New Roman"/>
      <w:sz w:val="24"/>
      <w:szCs w:val="24"/>
      <w:lang w:val="en-GB" w:eastAsia="ja-JP"/>
    </w:rPr>
  </w:style>
  <w:style w:type="paragraph" w:customStyle="1" w:styleId="0747E8C3C0B94E57A2B87F941A299AA03">
    <w:name w:val="0747E8C3C0B94E57A2B87F941A299AA03"/>
    <w:rsid w:val="008D554D"/>
    <w:pPr>
      <w:spacing w:before="120" w:after="0" w:line="240" w:lineRule="auto"/>
    </w:pPr>
    <w:rPr>
      <w:rFonts w:ascii="Times New Roman" w:hAnsi="Times New Roman" w:cs="Times New Roman"/>
      <w:sz w:val="24"/>
      <w:szCs w:val="24"/>
      <w:lang w:val="en-GB" w:eastAsia="ja-JP"/>
    </w:rPr>
  </w:style>
  <w:style w:type="paragraph" w:customStyle="1" w:styleId="AC14B36049EE4F7F9B8ACAEB3B0ACAED3">
    <w:name w:val="AC14B36049EE4F7F9B8ACAEB3B0ACAED3"/>
    <w:rsid w:val="008D554D"/>
    <w:pPr>
      <w:spacing w:before="120" w:after="0" w:line="240" w:lineRule="auto"/>
    </w:pPr>
    <w:rPr>
      <w:rFonts w:ascii="Times New Roman" w:hAnsi="Times New Roman" w:cs="Times New Roman"/>
      <w:sz w:val="24"/>
      <w:szCs w:val="24"/>
      <w:lang w:val="en-GB" w:eastAsia="ja-JP"/>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When xmlns="3f6fad35-1f81-480e-a4e5-6e5474dcfb96">10-19 January 2016  </When>
    <Meeting xmlns="3f6fad35-1f81-480e-a4e5-6e5474dcfb96" xsi:nil="true"/>
    <IsReservedDoc xmlns="3f6fad35-1f81-480e-a4e5-6e5474dcfb96">false</IsReservedDoc>
    <SgText xmlns="3f6fad35-1f81-480e-a4e5-6e5474dcfb96">STUDY GROUP 12</SgText>
    <IsRevision xmlns="3f6fad35-1f81-480e-a4e5-6e5474dcfb96">false</IsRevision>
    <Purpose1 xmlns="3f6fad35-1f81-480e-a4e5-6e5474dcfb96">Proposal</Purpose1>
    <kff1d517de484045a83a22a3bdda4134 xmlns="3f6fad35-1f81-480e-a4e5-6e5474dcfb96">
      <Terms xmlns="http://schemas.microsoft.com/office/infopath/2007/PartnerControls"/>
    </kff1d517de484045a83a22a3bdda4134>
    <Abstract xmlns="3f6fad35-1f81-480e-a4e5-6e5474dcfb96">During the SG12 meeting held in June 2016, a session was held for newcomers. The meeting was informed that a questionnaire was sent following the Dakar SG12 African Group meeting requesting information on KPIs from member countries. However, the requested information was not forthcoming.  It was also noted that KPI information on Recommendation ITU-T E.807 was insufficient and needs contributions. It is in this regard that this contribution is being made to provide a Guide on KPIs threshold that could be used as benchmark for developing countries.</Abstract>
    <TaxCatchAll xmlns="3f6fad35-1f81-480e-a4e5-6e5474dcfb96"/>
    <SourceRGM xmlns="3f6fad35-1f81-480e-a4e5-6e5474dcfb96" xsi:nil="true"/>
    <DocStatus xmlns="3f6fad35-1f81-480e-a4e5-6e5474dcfb96">pending</DocStatus>
    <IsAttachment xmlns="3f6fad35-1f81-480e-a4e5-6e5474dcfb96">false</IsAttachment>
    <StudyGroup xmlns="3f6fad35-1f81-480e-a4e5-6e5474dcfb96" xsi:nil="true"/>
    <DocType xmlns="3f6fad35-1f81-480e-a4e5-6e5474dcfb96" xsi:nil="true"/>
    <QuestionText xmlns="3f6fad35-1f81-480e-a4e5-6e5474dcfb96">12, 15/12</QuestionText>
    <DocTypeText xmlns="3f6fad35-1f81-480e-a4e5-6e5474dcfb96">CONTRIBUTION</DocTypeText>
    <CategoryDescription xmlns="http://schemas.microsoft.com/sharepoint.v3" xsi:nil="true"/>
    <ShortName xmlns="3f6fad35-1f81-480e-a4e5-6e5474dcfb96">SG12-C.11</ShortName>
    <Place xmlns="3f6fad35-1f81-480e-a4e5-6e5474dcfb96">Geneva</Place>
    <IsTooLateSubmitted xmlns="3f6fad35-1f81-480e-a4e5-6e5474dcfb96">false</IsTooLateSubmitted>
    <Observations xmlns="3f6fad35-1f81-480e-a4e5-6e5474dcfb96" xsi:nil="true"/>
    <DocumentSource xmlns="3f6fad35-1f81-480e-a4e5-6e5474dcfb96">Gambia</DocumentSource>
    <IsUpdated xmlns="3f6fad35-1f81-480e-a4e5-6e5474dcfb96">false</IsUpdated>
    <g7c634529dc642298f3d45250a210339 xmlns="3f6fad35-1f81-480e-a4e5-6e5474dcfb96">
      <Terms xmlns="http://schemas.microsoft.com/office/infopath/2007/PartnerControls"/>
    </g7c634529dc642298f3d45250a210339>
    <DocStatusText xmlns="3f6fad35-1f81-480e-a4e5-6e5474dcfb9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mtgdoc" ma:contentTypeID="0x01010072A901B997EC694AA911983CD90730E7007F0A6DBBFCF81C42B058037CF5C154B4" ma:contentTypeVersion="0" ma:contentTypeDescription="" ma:contentTypeScope="" ma:versionID="b38c0ae08faba23d7c6abeffb8399391">
  <xsd:schema xmlns:xsd="http://www.w3.org/2001/XMLSchema" xmlns:xs="http://www.w3.org/2001/XMLSchema" xmlns:p="http://schemas.microsoft.com/office/2006/metadata/properties" xmlns:ns2="3f6fad35-1f81-480e-a4e5-6e5474dcfb96" xmlns:ns4="http://schemas.microsoft.com/sharepoint.v3" targetNamespace="http://schemas.microsoft.com/office/2006/metadata/properties" ma:root="true" ma:fieldsID="5d3a130ecb8803d657ebbd11a257378a" ns2:_="" ns4:_="">
    <xsd:import namespace="3f6fad35-1f81-480e-a4e5-6e5474dcfb96"/>
    <xsd:import namespace="http://schemas.microsoft.com/sharepoint.v3"/>
    <xsd:element name="properties">
      <xsd:complexType>
        <xsd:sequence>
          <xsd:element name="documentManagement">
            <xsd:complexType>
              <xsd:all>
                <xsd:element ref="ns2:ShortName" minOccurs="0"/>
                <xsd:element ref="ns2:DocType" minOccurs="0"/>
                <xsd:element ref="ns2:Purpose1" minOccurs="0"/>
                <xsd:element ref="ns2:SourceRGM" minOccurs="0"/>
                <xsd:element ref="ns2:Abstract" minOccurs="0"/>
                <xsd:element ref="ns2:Observations" minOccurs="0"/>
                <xsd:element ref="ns2:DocStatus" minOccurs="0"/>
                <xsd:element ref="ns2:IsReservedDoc" minOccurs="0"/>
                <xsd:element ref="ns2:IsRevision" minOccurs="0"/>
                <xsd:element ref="ns2:IsAttachment" minOccurs="0"/>
                <xsd:element ref="ns2:IsTooLateSubmitted" minOccurs="0"/>
                <xsd:element ref="ns2:DocTypeText" minOccurs="0"/>
                <xsd:element ref="ns4:CategoryDescription" minOccurs="0"/>
                <xsd:element ref="ns2:Place" minOccurs="0"/>
                <xsd:element ref="ns2:When" minOccurs="0"/>
                <xsd:element ref="ns2:SgText" minOccurs="0"/>
                <xsd:element ref="ns2:QuestionText" minOccurs="0"/>
                <xsd:element ref="ns2:Meeting" minOccurs="0"/>
                <xsd:element ref="ns2:StudyGroup" minOccurs="0"/>
                <xsd:element ref="ns2:DocumentSource" minOccurs="0"/>
                <xsd:element ref="ns2:IsUpdated" minOccurs="0"/>
                <xsd:element ref="ns2:TaxCatchAllLabel" minOccurs="0"/>
                <xsd:element ref="ns2:kff1d517de484045a83a22a3bdda4134" minOccurs="0"/>
                <xsd:element ref="ns2:TaxCatchAll" minOccurs="0"/>
                <xsd:element ref="ns2:g7c634529dc642298f3d45250a210339" minOccurs="0"/>
                <xsd:element ref="ns2:DocStatusTex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6fad35-1f81-480e-a4e5-6e5474dcfb96" elementFormDefault="qualified">
    <xsd:import namespace="http://schemas.microsoft.com/office/2006/documentManagement/types"/>
    <xsd:import namespace="http://schemas.microsoft.com/office/infopath/2007/PartnerControls"/>
    <xsd:element name="ShortName" ma:index="2" nillable="true" ma:displayName="ShortName" ma:internalName="ShortName">
      <xsd:simpleType>
        <xsd:restriction base="dms:Text">
          <xsd:maxLength value="255"/>
        </xsd:restriction>
      </xsd:simpleType>
    </xsd:element>
    <xsd:element name="DocType" ma:index="3" nillable="true" ma:displayName="DocType" ma:format="Dropdown" ma:internalName="DocType">
      <xsd:simpleType>
        <xsd:restriction base="dms:Choice">
          <xsd:enumeration value="C"/>
          <xsd:enumeration value="TD"/>
          <xsd:enumeration value="DOC"/>
        </xsd:restriction>
      </xsd:simpleType>
    </xsd:element>
    <xsd:element name="Purpose1" ma:index="5" nillable="true" ma:displayName="Purpose" ma:default="Other" ma:format="Dropdown" ma:internalName="Purpose1">
      <xsd:simpleType>
        <xsd:restriction base="dms:Choice">
          <xsd:enumeration value="Admin"/>
          <xsd:enumeration value="Discussion"/>
          <xsd:enumeration value="Information"/>
          <xsd:enumeration value="Proposal"/>
          <xsd:enumeration value="Other"/>
        </xsd:restriction>
      </xsd:simpleType>
    </xsd:element>
    <xsd:element name="SourceRGM" ma:index="7" nillable="true" ma:displayName="SourceRGM" ma:description="Source of the TD/Doc" ma:internalName="SourceRGM">
      <xsd:simpleType>
        <xsd:restriction base="dms:Text">
          <xsd:maxLength value="255"/>
        </xsd:restriction>
      </xsd:simpleType>
    </xsd:element>
    <xsd:element name="Abstract" ma:index="8" nillable="true" ma:displayName="Abstract" ma:internalName="Abstract">
      <xsd:simpleType>
        <xsd:restriction base="dms:Note"/>
      </xsd:simpleType>
    </xsd:element>
    <xsd:element name="Observations" ma:index="10" nillable="true" ma:displayName="Observations" ma:description="Other remarks on the document" ma:internalName="Observations">
      <xsd:simpleType>
        <xsd:restriction base="dms:Text">
          <xsd:maxLength value="255"/>
        </xsd:restriction>
      </xsd:simpleType>
    </xsd:element>
    <xsd:element name="DocStatus" ma:index="11" nillable="true" ma:displayName="DocStatus" ma:default="pending" ma:format="Dropdown" ma:internalName="DocStatus">
      <xsd:simpleType>
        <xsd:restriction base="dms:Choice">
          <xsd:enumeration value="pending"/>
          <xsd:enumeration value="accepted"/>
          <xsd:enumeration value="rejected/withdrawn"/>
          <xsd:enumeration value="accepted (late)"/>
        </xsd:restriction>
      </xsd:simpleType>
    </xsd:element>
    <xsd:element name="IsReservedDoc" ma:index="12" nillable="true" ma:displayName="IsReservedDoc" ma:default="0" ma:internalName="IsReservedDoc">
      <xsd:simpleType>
        <xsd:restriction base="dms:Boolean"/>
      </xsd:simpleType>
    </xsd:element>
    <xsd:element name="IsRevision" ma:index="13" nillable="true" ma:displayName="IsRevision" ma:default="0" ma:description="Yes if document is a revision" ma:internalName="IsRevision">
      <xsd:simpleType>
        <xsd:restriction base="dms:Boolean"/>
      </xsd:simpleType>
    </xsd:element>
    <xsd:element name="IsAttachment" ma:index="14" nillable="true" ma:displayName="IsAttachment" ma:default="0" ma:internalName="IsAttachment">
      <xsd:simpleType>
        <xsd:restriction base="dms:Boolean"/>
      </xsd:simpleType>
    </xsd:element>
    <xsd:element name="IsTooLateSubmitted" ma:index="15" nillable="true" ma:displayName="IsTooLateSubmitted" ma:default="0" ma:description="Check if the document is submitted after the deadline" ma:internalName="IsTooLateSubmitted">
      <xsd:simpleType>
        <xsd:restriction base="dms:Boolean"/>
      </xsd:simpleType>
    </xsd:element>
    <xsd:element name="DocTypeText" ma:index="16" nillable="true" ma:displayName="DocTypeText" ma:internalName="DocTypeText">
      <xsd:simpleType>
        <xsd:restriction base="dms:Text">
          <xsd:maxLength value="25"/>
        </xsd:restriction>
      </xsd:simpleType>
    </xsd:element>
    <xsd:element name="Place" ma:index="18" nillable="true" ma:displayName="Place" ma:internalName="Place">
      <xsd:simpleType>
        <xsd:restriction base="dms:Text">
          <xsd:maxLength value="255"/>
        </xsd:restriction>
      </xsd:simpleType>
    </xsd:element>
    <xsd:element name="When" ma:index="19" nillable="true" ma:displayName="When" ma:internalName="When">
      <xsd:simpleType>
        <xsd:restriction base="dms:Text">
          <xsd:maxLength value="255"/>
        </xsd:restriction>
      </xsd:simpleType>
    </xsd:element>
    <xsd:element name="SgText" ma:index="20" nillable="true" ma:displayName="SgText" ma:internalName="SgText">
      <xsd:simpleType>
        <xsd:restriction base="dms:Text">
          <xsd:maxLength value="255"/>
        </xsd:restriction>
      </xsd:simpleType>
    </xsd:element>
    <xsd:element name="QuestionText" ma:index="21" nillable="true" ma:displayName="QuestionText" ma:internalName="QuestionText">
      <xsd:simpleType>
        <xsd:restriction base="dms:Text">
          <xsd:maxLength value="255"/>
        </xsd:restriction>
      </xsd:simpleType>
    </xsd:element>
    <xsd:element name="Meeting" ma:index="22" nillable="true" ma:displayName="Meeting" ma:list="{70e490c0-1ad2-4cb8-b4c9-def1ce209e10}" ma:internalName="Meeting" ma:readOnly="false" ma:showField="Title" ma:web="3f6fad35-1f81-480e-a4e5-6e5474dcfb96">
      <xsd:simpleType>
        <xsd:restriction base="dms:Lookup"/>
      </xsd:simpleType>
    </xsd:element>
    <xsd:element name="StudyGroup" ma:index="23" nillable="true" ma:displayName="StudyGroup" ma:list="{fa5a4d3a-d8de-4096-b3b3-9eafc60d1d26}" ma:internalName="StudyGroup" ma:readOnly="false" ma:showField="Title" ma:web="3f6fad35-1f81-480e-a4e5-6e5474dcfb96">
      <xsd:simpleType>
        <xsd:restriction base="dms:Lookup"/>
      </xsd:simpleType>
    </xsd:element>
    <xsd:element name="DocumentSource" ma:index="24" nillable="true" ma:displayName="DocumentSource" ma:internalName="DocumentSource">
      <xsd:simpleType>
        <xsd:restriction base="dms:Text">
          <xsd:maxLength value="255"/>
        </xsd:restriction>
      </xsd:simpleType>
    </xsd:element>
    <xsd:element name="IsUpdated" ma:index="25" nillable="true" ma:displayName="IsUpdated" ma:default="0" ma:internalName="IsUpdated">
      <xsd:simpleType>
        <xsd:restriction base="dms:Boolean"/>
      </xsd:simpleType>
    </xsd:element>
    <xsd:element name="TaxCatchAllLabel" ma:index="26" nillable="true" ma:displayName="Taxonomy Catch All Column1" ma:hidden="true" ma:list="{b475c849-dbbd-4512-b08f-2375f52fa6e0}" ma:internalName="TaxCatchAllLabel" ma:readOnly="true" ma:showField="CatchAllDataLabel" ma:web="3f6fad35-1f81-480e-a4e5-6e5474dcfb96">
      <xsd:complexType>
        <xsd:complexContent>
          <xsd:extension base="dms:MultiChoiceLookup">
            <xsd:sequence>
              <xsd:element name="Value" type="dms:Lookup" maxOccurs="unbounded" minOccurs="0" nillable="true"/>
            </xsd:sequence>
          </xsd:extension>
        </xsd:complexContent>
      </xsd:complexType>
    </xsd:element>
    <xsd:element name="kff1d517de484045a83a22a3bdda4134" ma:index="32" nillable="true" ma:taxonomy="true" ma:internalName="kff1d517de484045a83a22a3bdda4134" ma:taxonomyFieldName="SourceC" ma:displayName="SourceC" ma:default="" ma:fieldId="{4ff1d517-de48-4045-a83a-22a3bdda4134}" ma:taxonomyMulti="true" ma:sspId="0e3e2f92-aed9-4035-8c11-b5079594457b" ma:termSetId="e852c2e3-88e6-466a-9b47-6abd3869fb51" ma:anchorId="00000000-0000-0000-0000-000000000000" ma:open="false" ma:isKeyword="false">
      <xsd:complexType>
        <xsd:sequence>
          <xsd:element ref="pc:Terms" minOccurs="0" maxOccurs="1"/>
        </xsd:sequence>
      </xsd:complexType>
    </xsd:element>
    <xsd:element name="TaxCatchAll" ma:index="33" nillable="true" ma:displayName="Taxonomy Catch All Column" ma:hidden="true" ma:list="{b475c849-dbbd-4512-b08f-2375f52fa6e0}" ma:internalName="TaxCatchAll" ma:showField="CatchAllData" ma:web="3f6fad35-1f81-480e-a4e5-6e5474dcfb96">
      <xsd:complexType>
        <xsd:complexContent>
          <xsd:extension base="dms:MultiChoiceLookup">
            <xsd:sequence>
              <xsd:element name="Value" type="dms:Lookup" maxOccurs="unbounded" minOccurs="0" nillable="true"/>
            </xsd:sequence>
          </xsd:extension>
        </xsd:complexContent>
      </xsd:complexType>
    </xsd:element>
    <xsd:element name="g7c634529dc642298f3d45250a210339" ma:index="34" nillable="true" ma:taxonomy="true" ma:internalName="g7c634529dc642298f3d45250a210339" ma:taxonomyFieldName="Questions" ma:displayName="Questions" ma:readOnly="false" ma:default="" ma:fieldId="{07c63452-9dc6-4229-8f3d-45250a210339}" ma:taxonomyMulti="true" ma:sspId="0e3e2f92-aed9-4035-8c11-b5079594457b" ma:termSetId="d62f0bd9-db50-4350-bbd7-b781a5d3ac59" ma:anchorId="00000000-0000-0000-0000-000000000000" ma:open="false" ma:isKeyword="false">
      <xsd:complexType>
        <xsd:sequence>
          <xsd:element ref="pc:Terms" minOccurs="0" maxOccurs="1"/>
        </xsd:sequence>
      </xsd:complexType>
    </xsd:element>
    <xsd:element name="DocStatusText" ma:index="36" nillable="true" ma:displayName="DocStatusText" ma:internalName="DocStatusText">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ategoryDescription" ma:index="17" nillable="true" ma:displayName="Description" ma:internalName="CategoryDescription">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7" ma:displayName="Content Type"/>
        <xsd:element ref="dc:title" minOccurs="0" maxOccurs="1" ma:index="1" ma:displayName="Title"/>
        <xsd:element ref="dc:subject" minOccurs="0" maxOccurs="1"/>
        <xsd:element ref="dc:description" minOccurs="0" maxOccurs="1"/>
        <xsd:element name="keywords" minOccurs="0" maxOccurs="1" type="xsd:string" ma:index="9"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751D69-C054-4D4D-81C3-C6AE3340C6F4}">
  <ds:schemaRefs>
    <ds:schemaRef ds:uri="http://schemas.microsoft.com/sharepoint/v3/contenttype/forms"/>
  </ds:schemaRefs>
</ds:datastoreItem>
</file>

<file path=customXml/itemProps2.xml><?xml version="1.0" encoding="utf-8"?>
<ds:datastoreItem xmlns:ds="http://schemas.openxmlformats.org/officeDocument/2006/customXml" ds:itemID="{EF8523CC-DEB2-463D-9A27-DF0B8D2CAEC3}">
  <ds:schemaRefs>
    <ds:schemaRef ds:uri="http://schemas.microsoft.com/office/2006/metadata/properties"/>
    <ds:schemaRef ds:uri="http://schemas.microsoft.com/office/infopath/2007/PartnerControls"/>
    <ds:schemaRef ds:uri="3f6fad35-1f81-480e-a4e5-6e5474dcfb96"/>
    <ds:schemaRef ds:uri="http://schemas.microsoft.com/sharepoint.v3"/>
  </ds:schemaRefs>
</ds:datastoreItem>
</file>

<file path=customXml/itemProps3.xml><?xml version="1.0" encoding="utf-8"?>
<ds:datastoreItem xmlns:ds="http://schemas.openxmlformats.org/officeDocument/2006/customXml" ds:itemID="{15D33395-2A06-47C4-8E8C-930225F12A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6fad35-1f81-480e-a4e5-6e5474dcfb96"/>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524F494-9CF6-47A2-8967-04EA212400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mtgdoc_template_160106.dotx</Template>
  <TotalTime>0</TotalTime>
  <Pages>1</Pages>
  <Words>2160</Words>
  <Characters>12227</Characters>
  <Application>Microsoft Office Word</Application>
  <DocSecurity>0</DocSecurity>
  <Lines>643</Lines>
  <Paragraphs>423</Paragraphs>
  <ScaleCrop>false</ScaleCrop>
  <HeadingPairs>
    <vt:vector size="2" baseType="variant">
      <vt:variant>
        <vt:lpstr>Title</vt:lpstr>
      </vt:variant>
      <vt:variant>
        <vt:i4>1</vt:i4>
      </vt:variant>
    </vt:vector>
  </HeadingPairs>
  <TitlesOfParts>
    <vt:vector size="1" baseType="lpstr">
      <vt:lpstr>Voice and data service key performance indicators for mobile services</vt:lpstr>
    </vt:vector>
  </TitlesOfParts>
  <Company>ITU</Company>
  <LinksUpToDate>false</LinksUpToDate>
  <CharactersWithSpaces>13964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Voice and data service key performance indicators for mobile services</dc:title>
  <dc:creator>Guy, Florence</dc:creator>
  <cp:keywords>E.807, KPI</cp:keywords>
  <cp:lastModifiedBy>Labare, Emmanuelle</cp:lastModifiedBy>
  <cp:revision>1</cp:revision>
  <dcterms:created xsi:type="dcterms:W3CDTF">2017-01-23T10:50:00Z</dcterms:created>
  <dcterms:modified xsi:type="dcterms:W3CDTF">2017-01-23T10:50:00Z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0x01010072A901B997EC694AA911983CD90730E7007F0A6DBBFCF81C42B058037CF5C154B4</vt:lpwstr>
  </property>
  <property fmtid="{D5CDD505-2E9C-101B-9397-08002B2CF9AE}" pid="3" name="SourceC">
    <vt:lpwstr/>
  </property>
  <property fmtid="{D5CDD505-2E9C-101B-9397-08002B2CF9AE}" pid="4" name="Order">
    <vt:r8>500</vt:r8>
  </property>
  <property fmtid="{D5CDD505-2E9C-101B-9397-08002B2CF9AE}" pid="5" name="FileDirRef">
    <vt:lpwstr>mtgctd/My MTG Template doc</vt:lpwstr>
  </property>
  <property fmtid="{D5CDD505-2E9C-101B-9397-08002B2CF9AE}" pid="6" name="FileLeafRef">
    <vt:lpwstr>mtgdoc_template.docx</vt:lpwstr>
  </property>
  <property fmtid="{D5CDD505-2E9C-101B-9397-08002B2CF9AE}" pid="7" name="FSObjType">
    <vt:lpwstr>0</vt:lpwstr>
  </property>
  <property fmtid="{D5CDD505-2E9C-101B-9397-08002B2CF9AE}" pid="8" name="Question">
    <vt:lpwstr/>
  </property>
  <property fmtid="{D5CDD505-2E9C-101B-9397-08002B2CF9AE}" pid="9" name="Questions">
    <vt:lpwstr/>
  </property>
</Properties>
</file>