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51"/>
        <w:gridCol w:w="2974"/>
        <w:gridCol w:w="769"/>
        <w:gridCol w:w="3912"/>
      </w:tblGrid>
      <w:tr w:rsidR="00B40520" w:rsidRPr="00B40520" w:rsidTr="00F23C36">
        <w:trPr>
          <w:cantSplit/>
        </w:trPr>
        <w:tc>
          <w:tcPr>
            <w:tcW w:w="1191" w:type="dxa"/>
            <w:vMerge w:val="restart"/>
          </w:tcPr>
          <w:p w:rsidR="00B40520" w:rsidRPr="00B40520" w:rsidRDefault="00B40520" w:rsidP="00B40520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B40520">
              <w:rPr>
                <w:noProof/>
                <w:sz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B40520" w:rsidRPr="00B40520" w:rsidRDefault="00B40520" w:rsidP="00B40520">
            <w:pPr>
              <w:rPr>
                <w:sz w:val="16"/>
                <w:szCs w:val="16"/>
              </w:rPr>
            </w:pPr>
            <w:r w:rsidRPr="00B40520">
              <w:rPr>
                <w:sz w:val="16"/>
                <w:szCs w:val="16"/>
              </w:rPr>
              <w:t>INTERNATIONAL TELECOMMUNICATION UNION</w:t>
            </w:r>
          </w:p>
          <w:p w:rsidR="00B40520" w:rsidRPr="00B40520" w:rsidRDefault="00B40520" w:rsidP="00B40520">
            <w:pPr>
              <w:rPr>
                <w:b/>
                <w:bCs/>
                <w:sz w:val="26"/>
                <w:szCs w:val="26"/>
              </w:rPr>
            </w:pPr>
            <w:r w:rsidRPr="00B40520">
              <w:rPr>
                <w:b/>
                <w:bCs/>
                <w:sz w:val="26"/>
                <w:szCs w:val="26"/>
              </w:rPr>
              <w:t>TELECOMMUNICATION</w:t>
            </w:r>
            <w:r w:rsidRPr="00B4052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B40520" w:rsidRPr="00B40520" w:rsidRDefault="00B40520" w:rsidP="00B40520">
            <w:pPr>
              <w:rPr>
                <w:sz w:val="20"/>
              </w:rPr>
            </w:pPr>
            <w:r w:rsidRPr="00B40520">
              <w:rPr>
                <w:sz w:val="20"/>
              </w:rPr>
              <w:t xml:space="preserve">STUDY PERIOD </w:t>
            </w:r>
            <w:bookmarkStart w:id="2" w:name="dstudyperiod"/>
            <w:r w:rsidRPr="00B40520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B40520" w:rsidRPr="00B40520" w:rsidRDefault="00B40520" w:rsidP="00B40520">
            <w:pPr>
              <w:pStyle w:val="Docnumber"/>
            </w:pPr>
            <w:r>
              <w:t>COM 12 – LS 2 – E</w:t>
            </w:r>
          </w:p>
        </w:tc>
      </w:tr>
      <w:tr w:rsidR="00B40520" w:rsidRPr="00B40520" w:rsidTr="00F23C36">
        <w:trPr>
          <w:cantSplit/>
        </w:trPr>
        <w:tc>
          <w:tcPr>
            <w:tcW w:w="1191" w:type="dxa"/>
            <w:vMerge/>
          </w:tcPr>
          <w:p w:rsidR="00B40520" w:rsidRPr="00B40520" w:rsidRDefault="00B40520" w:rsidP="00B4052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B40520" w:rsidRPr="00B40520" w:rsidRDefault="00B40520" w:rsidP="00B4052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B40520" w:rsidRPr="00B40520" w:rsidRDefault="00B40520" w:rsidP="00B40520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B40520" w:rsidRPr="00B40520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B40520" w:rsidRPr="00B40520" w:rsidRDefault="00B40520" w:rsidP="00B4052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B40520" w:rsidRPr="00B40520" w:rsidRDefault="00B40520" w:rsidP="00B4052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B40520" w:rsidRPr="00B40520" w:rsidRDefault="00B40520" w:rsidP="00B40520">
            <w:pPr>
              <w:jc w:val="right"/>
              <w:rPr>
                <w:b/>
                <w:bCs/>
                <w:sz w:val="28"/>
                <w:szCs w:val="28"/>
              </w:rPr>
            </w:pPr>
            <w:r w:rsidRPr="00B4052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</w:tcPr>
          <w:p w:rsidR="00B40520" w:rsidRPr="00B40520" w:rsidRDefault="00B40520" w:rsidP="00B4052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4052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B40520" w:rsidRPr="00B40520" w:rsidRDefault="00B40520" w:rsidP="00B40520">
            <w:r w:rsidRPr="00B40520">
              <w:t>3/12</w:t>
            </w:r>
          </w:p>
        </w:tc>
        <w:tc>
          <w:tcPr>
            <w:tcW w:w="4681" w:type="dxa"/>
            <w:gridSpan w:val="2"/>
          </w:tcPr>
          <w:p w:rsidR="00B40520" w:rsidRPr="00B40520" w:rsidRDefault="00B40520" w:rsidP="00B40520">
            <w:pPr>
              <w:jc w:val="right"/>
            </w:pPr>
            <w:r w:rsidRPr="00B40520">
              <w:t>Geneva, 10-19 January 2017</w:t>
            </w:r>
          </w:p>
        </w:tc>
      </w:tr>
      <w:tr w:rsidR="00B40520" w:rsidRPr="00B40520" w:rsidTr="00F23C36">
        <w:trPr>
          <w:cantSplit/>
        </w:trPr>
        <w:tc>
          <w:tcPr>
            <w:tcW w:w="9923" w:type="dxa"/>
            <w:gridSpan w:val="6"/>
          </w:tcPr>
          <w:p w:rsidR="00B40520" w:rsidRPr="00B40520" w:rsidRDefault="00B40520" w:rsidP="00B4052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B40520">
              <w:rPr>
                <w:b/>
                <w:bCs/>
              </w:rPr>
              <w:t>LS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</w:tcPr>
          <w:p w:rsidR="00B40520" w:rsidRPr="00B40520" w:rsidRDefault="00B40520" w:rsidP="00B4052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4052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40520" w:rsidRPr="00B40520" w:rsidRDefault="00B40520" w:rsidP="00B40520">
            <w:r w:rsidRPr="00B40520">
              <w:t>ITU-T Study Group 12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</w:tcPr>
          <w:p w:rsidR="00B40520" w:rsidRPr="00B40520" w:rsidRDefault="00B40520" w:rsidP="00B40520">
            <w:bookmarkStart w:id="8" w:name="dtitle1" w:colFirst="1" w:colLast="1"/>
            <w:bookmarkEnd w:id="7"/>
            <w:r w:rsidRPr="00B4052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40520" w:rsidRPr="00B40520" w:rsidRDefault="00B40520" w:rsidP="00F51156">
            <w:r w:rsidRPr="00B40520">
              <w:t xml:space="preserve">LS on the state of Headset Interface test methods and requirements (reply to </w:t>
            </w:r>
            <w:r w:rsidR="00F51156">
              <w:t>SG12-TD49</w:t>
            </w:r>
            <w:r w:rsidR="00C602ED">
              <w:t>)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B40520" w:rsidRPr="00B40520" w:rsidRDefault="00B40520" w:rsidP="00B40520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B4052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B40520" w:rsidRPr="00587CF2" w:rsidRDefault="00C71F67" w:rsidP="00B40520">
            <w:pPr>
              <w:rPr>
                <w:highlight w:val="yellow"/>
              </w:rPr>
            </w:pPr>
            <w:bookmarkStart w:id="10" w:name="_GoBack"/>
            <w:r w:rsidRPr="00CD6794">
              <w:t>Information</w:t>
            </w:r>
            <w:bookmarkEnd w:id="10"/>
          </w:p>
        </w:tc>
      </w:tr>
      <w:bookmarkEnd w:id="1"/>
      <w:bookmarkEnd w:id="9"/>
      <w:tr w:rsidR="009F5CAB" w:rsidTr="003869C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:rsidR="003869CD" w:rsidRPr="00263D57" w:rsidRDefault="00550D93" w:rsidP="003869CD">
            <w:pPr>
              <w:pStyle w:val="LSForAction"/>
            </w:pPr>
            <w:r>
              <w:t>-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:rsidR="003869CD" w:rsidRDefault="00550D93" w:rsidP="003869CD">
            <w:pPr>
              <w:pStyle w:val="LSForComment"/>
            </w:pPr>
            <w:r>
              <w:t>-</w:t>
            </w:r>
          </w:p>
        </w:tc>
      </w:tr>
      <w:tr w:rsidR="000019E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0019ED" w:rsidRPr="003869CD" w:rsidRDefault="000019ED" w:rsidP="003869C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:rsidR="000019ED" w:rsidRDefault="000019ED" w:rsidP="003869CD">
            <w:pPr>
              <w:pStyle w:val="LSForComment"/>
            </w:pPr>
            <w:r w:rsidRPr="0096629B">
              <w:t>GSMA TSGVLR</w:t>
            </w:r>
            <w:r>
              <w:t xml:space="preserve">; </w:t>
            </w:r>
            <w:r>
              <w:rPr>
                <w:rFonts w:hint="eastAsia"/>
                <w:lang w:eastAsia="zh-CN"/>
              </w:rPr>
              <w:t>3GPP</w:t>
            </w:r>
            <w:r>
              <w:rPr>
                <w:lang w:eastAsia="zh-CN"/>
              </w:rPr>
              <w:t xml:space="preserve"> SA4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:rsidR="003869CD" w:rsidRPr="003869CD" w:rsidRDefault="00C80CD9">
            <w:pPr>
              <w:rPr>
                <w:b/>
                <w:bCs/>
              </w:rPr>
            </w:pPr>
            <w:r>
              <w:rPr>
                <w:b/>
                <w:bCs/>
              </w:rPr>
              <w:t>ITU-T SG 12</w:t>
            </w:r>
            <w:r w:rsidR="00550D93">
              <w:rPr>
                <w:b/>
                <w:bCs/>
              </w:rPr>
              <w:t xml:space="preserve"> meeting (19 January 2017)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  <w:tcBorders>
              <w:bottom w:val="single" w:sz="12" w:space="0" w:color="auto"/>
            </w:tcBorders>
          </w:tcPr>
          <w:p w:rsidR="003869CD" w:rsidRDefault="00452D1D" w:rsidP="003869CD">
            <w:pPr>
              <w:pStyle w:val="LSDeadline"/>
            </w:pPr>
            <w:r>
              <w:t>-</w:t>
            </w:r>
          </w:p>
        </w:tc>
      </w:tr>
      <w:tr w:rsidR="0096629B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96629B" w:rsidRDefault="0096629B" w:rsidP="0096629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96629B" w:rsidRDefault="0096629B" w:rsidP="0096629B">
            <w:pPr>
              <w:spacing w:before="0"/>
              <w:rPr>
                <w:lang w:eastAsia="ja-JP"/>
              </w:rPr>
            </w:pPr>
            <w:r>
              <w:rPr>
                <w:lang w:eastAsia="ja-JP"/>
              </w:rPr>
              <w:t>Gaoxiong Yi</w:t>
            </w:r>
          </w:p>
          <w:p w:rsidR="0096629B" w:rsidRPr="00837FF4" w:rsidRDefault="0096629B" w:rsidP="0096629B">
            <w:pPr>
              <w:spacing w:before="0"/>
              <w:rPr>
                <w:sz w:val="22"/>
                <w:lang w:val="en-US"/>
              </w:rPr>
            </w:pPr>
            <w:r>
              <w:rPr>
                <w:rFonts w:hint="eastAsia"/>
                <w:sz w:val="22"/>
                <w:lang w:val="en-US" w:eastAsia="zh-CN"/>
              </w:rPr>
              <w:t>China Academy of Telecommunication Research of MIIT.</w:t>
            </w:r>
          </w:p>
          <w:p w:rsidR="0096629B" w:rsidRDefault="0096629B" w:rsidP="0096629B">
            <w:pPr>
              <w:spacing w:before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P.R.China</w:t>
            </w:r>
            <w:proofErr w:type="spellEnd"/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96629B" w:rsidRDefault="0096629B" w:rsidP="00B40520">
            <w:pPr>
              <w:tabs>
                <w:tab w:val="clear" w:pos="794"/>
                <w:tab w:val="left" w:pos="595"/>
              </w:tabs>
            </w:pPr>
            <w:r>
              <w:t xml:space="preserve">Tel: </w:t>
            </w:r>
            <w:r>
              <w:tab/>
              <w:t>+8610 62304633-2629</w:t>
            </w:r>
            <w:r w:rsidR="00B40520">
              <w:br/>
            </w:r>
            <w:r>
              <w:t xml:space="preserve">Fax: </w:t>
            </w:r>
            <w:r>
              <w:tab/>
              <w:t>+86 10 68011404</w:t>
            </w:r>
          </w:p>
          <w:p w:rsidR="0096629B" w:rsidRDefault="0096629B" w:rsidP="0096629B">
            <w:pPr>
              <w:spacing w:before="0"/>
              <w:rPr>
                <w:lang w:eastAsia="ja-JP"/>
              </w:rPr>
            </w:pPr>
            <w:r>
              <w:t xml:space="preserve">Email: </w:t>
            </w:r>
            <w:r>
              <w:tab/>
            </w:r>
            <w:hyperlink r:id="rId8" w:history="1">
              <w:r w:rsidR="00B40520" w:rsidRPr="001954F8">
                <w:rPr>
                  <w:rStyle w:val="Hyperlink"/>
                </w:rPr>
                <w:t>yigaoxiong@catr.cn</w:t>
              </w:r>
            </w:hyperlink>
            <w:r w:rsidR="00B40520">
              <w:t xml:space="preserve"> </w:t>
            </w:r>
          </w:p>
        </w:tc>
      </w:tr>
    </w:tbl>
    <w:p w:rsidR="0096629B" w:rsidRDefault="0096629B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Q3/12 would like to thank GSMA TSGVLR for their </w:t>
      </w:r>
      <w:r>
        <w:rPr>
          <w:lang w:eastAsia="zh-CN"/>
        </w:rPr>
        <w:t>information about the</w:t>
      </w:r>
      <w:r w:rsidRPr="0096629B">
        <w:rPr>
          <w:lang w:eastAsia="zh-CN"/>
        </w:rPr>
        <w:t xml:space="preserve"> </w:t>
      </w:r>
      <w:r w:rsidR="00C3652C">
        <w:rPr>
          <w:lang w:eastAsia="zh-CN"/>
        </w:rPr>
        <w:t>“</w:t>
      </w:r>
      <w:r w:rsidRPr="0096629B">
        <w:rPr>
          <w:lang w:eastAsia="zh-CN"/>
        </w:rPr>
        <w:t>Minimum Technical Requirements for use of the HD Voice Logo with Headset Electrical interface issued by GSMA (Annex G)</w:t>
      </w:r>
      <w:r w:rsidR="00C3652C">
        <w:rPr>
          <w:lang w:eastAsia="zh-CN"/>
        </w:rPr>
        <w:t>”</w:t>
      </w:r>
      <w:r>
        <w:rPr>
          <w:lang w:eastAsia="zh-CN"/>
        </w:rPr>
        <w:t xml:space="preserve">, and also </w:t>
      </w:r>
      <w:r w:rsidR="00564FA3">
        <w:rPr>
          <w:lang w:eastAsia="zh-CN"/>
        </w:rPr>
        <w:t>glad to see the specificatio</w:t>
      </w:r>
      <w:r w:rsidR="00C3652C">
        <w:rPr>
          <w:lang w:eastAsia="zh-CN"/>
        </w:rPr>
        <w:t>n adopting</w:t>
      </w:r>
      <w:r w:rsidR="00564FA3">
        <w:rPr>
          <w:lang w:eastAsia="zh-CN"/>
        </w:rPr>
        <w:t xml:space="preserve"> many of </w:t>
      </w:r>
      <w:r w:rsidR="00052D0E">
        <w:rPr>
          <w:lang w:eastAsia="zh-CN"/>
        </w:rPr>
        <w:t xml:space="preserve">the </w:t>
      </w:r>
      <w:r w:rsidR="00C3652C">
        <w:rPr>
          <w:lang w:eastAsia="zh-CN"/>
        </w:rPr>
        <w:t>requirements and test methods</w:t>
      </w:r>
      <w:r w:rsidR="00564FA3">
        <w:rPr>
          <w:lang w:eastAsia="zh-CN"/>
        </w:rPr>
        <w:t xml:space="preserve"> in Recommendation </w:t>
      </w:r>
      <w:r w:rsidR="00722F14">
        <w:rPr>
          <w:lang w:eastAsia="zh-CN"/>
        </w:rPr>
        <w:t xml:space="preserve">ITU-T </w:t>
      </w:r>
      <w:r w:rsidR="00564FA3">
        <w:rPr>
          <w:lang w:eastAsia="zh-CN"/>
        </w:rPr>
        <w:t>P.381 “</w:t>
      </w:r>
      <w:r w:rsidR="00564FA3" w:rsidRPr="00564FA3">
        <w:rPr>
          <w:lang w:eastAsia="zh-CN"/>
        </w:rPr>
        <w:t>Technical requirements and test methods for the universal wired headset or headphone interface of digital mobile terminals</w:t>
      </w:r>
      <w:r w:rsidR="00564FA3">
        <w:rPr>
          <w:lang w:eastAsia="zh-CN"/>
        </w:rPr>
        <w:t>”.</w:t>
      </w:r>
    </w:p>
    <w:p w:rsidR="00722F14" w:rsidRDefault="00564FA3" w:rsidP="00722F14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During th</w:t>
      </w:r>
      <w:r w:rsidR="00722F14">
        <w:rPr>
          <w:lang w:eastAsia="zh-CN"/>
        </w:rPr>
        <w:t>e</w:t>
      </w:r>
      <w:r>
        <w:rPr>
          <w:lang w:eastAsia="zh-CN"/>
        </w:rPr>
        <w:t xml:space="preserve"> SG12 meeting</w:t>
      </w:r>
      <w:r w:rsidR="00DB320E">
        <w:rPr>
          <w:lang w:eastAsia="zh-CN"/>
        </w:rPr>
        <w:t xml:space="preserve"> </w:t>
      </w:r>
      <w:r w:rsidR="00722F14">
        <w:rPr>
          <w:lang w:eastAsia="zh-CN"/>
        </w:rPr>
        <w:t xml:space="preserve">in </w:t>
      </w:r>
      <w:r w:rsidR="00DB320E">
        <w:rPr>
          <w:lang w:eastAsia="zh-CN"/>
        </w:rPr>
        <w:t>January 2017</w:t>
      </w:r>
      <w:r>
        <w:rPr>
          <w:lang w:eastAsia="zh-CN"/>
        </w:rPr>
        <w:t xml:space="preserve">, based </w:t>
      </w:r>
      <w:r w:rsidR="00B250B1">
        <w:rPr>
          <w:lang w:eastAsia="zh-CN"/>
        </w:rPr>
        <w:t xml:space="preserve">on </w:t>
      </w:r>
      <w:r>
        <w:rPr>
          <w:lang w:eastAsia="zh-CN"/>
        </w:rPr>
        <w:t>input contributions</w:t>
      </w:r>
      <w:r w:rsidR="00722F14">
        <w:rPr>
          <w:lang w:eastAsia="zh-CN"/>
        </w:rPr>
        <w:t>,</w:t>
      </w:r>
      <w:r>
        <w:rPr>
          <w:lang w:eastAsia="zh-CN"/>
        </w:rPr>
        <w:t xml:space="preserve"> </w:t>
      </w:r>
      <w:r w:rsidR="00722F14">
        <w:rPr>
          <w:lang w:eastAsia="zh-CN"/>
        </w:rPr>
        <w:t xml:space="preserve">ITU-T </w:t>
      </w:r>
      <w:r w:rsidR="00DB320E">
        <w:rPr>
          <w:lang w:eastAsia="zh-CN"/>
        </w:rPr>
        <w:t xml:space="preserve">P.381 </w:t>
      </w:r>
      <w:r w:rsidR="00C3652C">
        <w:rPr>
          <w:lang w:eastAsia="zh-CN"/>
        </w:rPr>
        <w:t>was</w:t>
      </w:r>
      <w:r w:rsidR="00DB320E">
        <w:rPr>
          <w:lang w:eastAsia="zh-CN"/>
        </w:rPr>
        <w:t xml:space="preserve"> </w:t>
      </w:r>
      <w:r w:rsidR="00346CA2">
        <w:rPr>
          <w:lang w:eastAsia="zh-CN"/>
        </w:rPr>
        <w:t>revised</w:t>
      </w:r>
      <w:r w:rsidR="00DB320E" w:rsidRPr="00DB320E">
        <w:rPr>
          <w:lang w:eastAsia="zh-CN"/>
        </w:rPr>
        <w:t xml:space="preserve"> </w:t>
      </w:r>
      <w:r w:rsidR="00DB320E">
        <w:rPr>
          <w:lang w:eastAsia="zh-CN"/>
        </w:rPr>
        <w:t xml:space="preserve">to support super wideband and </w:t>
      </w:r>
      <w:proofErr w:type="spellStart"/>
      <w:r w:rsidR="00DB320E">
        <w:rPr>
          <w:lang w:eastAsia="zh-CN"/>
        </w:rPr>
        <w:t>fullband</w:t>
      </w:r>
      <w:proofErr w:type="spellEnd"/>
      <w:r w:rsidR="00DB320E">
        <w:rPr>
          <w:lang w:eastAsia="zh-CN"/>
        </w:rPr>
        <w:t xml:space="preserve"> speech</w:t>
      </w:r>
      <w:r w:rsidR="00C3652C">
        <w:rPr>
          <w:lang w:eastAsia="zh-CN"/>
        </w:rPr>
        <w:t>.</w:t>
      </w:r>
      <w:r w:rsidR="00C3652C" w:rsidRPr="00C3652C">
        <w:rPr>
          <w:lang w:eastAsia="zh-CN"/>
        </w:rPr>
        <w:t xml:space="preserve"> </w:t>
      </w:r>
      <w:r w:rsidR="008D3E81">
        <w:rPr>
          <w:lang w:eastAsia="zh-CN"/>
        </w:rPr>
        <w:t>Most of</w:t>
      </w:r>
      <w:r w:rsidR="00C3652C">
        <w:rPr>
          <w:lang w:eastAsia="zh-CN"/>
        </w:rPr>
        <w:t xml:space="preserve"> the requirements and test methods at the headset and electrical headset interface of mobile terminals were extended to support wider speech bandwidth</w:t>
      </w:r>
      <w:r w:rsidR="00DB320E">
        <w:rPr>
          <w:lang w:eastAsia="zh-CN"/>
        </w:rPr>
        <w:t xml:space="preserve">. </w:t>
      </w:r>
      <w:r w:rsidR="00B250B1">
        <w:rPr>
          <w:lang w:eastAsia="zh-CN"/>
        </w:rPr>
        <w:t>T</w:t>
      </w:r>
      <w:r w:rsidR="00DB320E">
        <w:rPr>
          <w:lang w:eastAsia="zh-CN"/>
        </w:rPr>
        <w:t xml:space="preserve">his revised Recommendation </w:t>
      </w:r>
      <w:r w:rsidR="00722F14">
        <w:rPr>
          <w:lang w:eastAsia="zh-CN"/>
        </w:rPr>
        <w:t xml:space="preserve">ITU-T </w:t>
      </w:r>
      <w:r w:rsidR="00DB320E">
        <w:rPr>
          <w:lang w:eastAsia="zh-CN"/>
        </w:rPr>
        <w:t xml:space="preserve">P.381 </w:t>
      </w:r>
      <w:r w:rsidR="00134B56">
        <w:rPr>
          <w:lang w:eastAsia="zh-CN"/>
        </w:rPr>
        <w:t>wa</w:t>
      </w:r>
      <w:r w:rsidR="00DB320E">
        <w:rPr>
          <w:lang w:eastAsia="zh-CN"/>
        </w:rPr>
        <w:t xml:space="preserve">s consented at the meeting. </w:t>
      </w:r>
    </w:p>
    <w:p w:rsidR="00DB320E" w:rsidRDefault="005871BE" w:rsidP="00722F14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Please see </w:t>
      </w:r>
      <w:r w:rsidR="00722F14">
        <w:rPr>
          <w:lang w:eastAsia="zh-CN"/>
        </w:rPr>
        <w:t xml:space="preserve">the </w:t>
      </w:r>
      <w:r>
        <w:rPr>
          <w:lang w:eastAsia="zh-CN"/>
        </w:rPr>
        <w:t xml:space="preserve">attachment </w:t>
      </w:r>
      <w:r w:rsidR="00DB320E">
        <w:rPr>
          <w:lang w:eastAsia="zh-CN"/>
        </w:rPr>
        <w:t xml:space="preserve">for the revised text of </w:t>
      </w:r>
      <w:r w:rsidR="00722F14">
        <w:rPr>
          <w:lang w:eastAsia="zh-CN"/>
        </w:rPr>
        <w:t xml:space="preserve">ITU-T </w:t>
      </w:r>
      <w:r w:rsidR="00DB320E">
        <w:rPr>
          <w:lang w:eastAsia="zh-CN"/>
        </w:rPr>
        <w:t>P.381.</w:t>
      </w:r>
    </w:p>
    <w:p w:rsidR="00EC4600" w:rsidRDefault="00DB320E" w:rsidP="0096629B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For the requirement</w:t>
      </w:r>
      <w:r w:rsidR="00C3652C">
        <w:rPr>
          <w:lang w:eastAsia="zh-CN"/>
        </w:rPr>
        <w:t>s</w:t>
      </w:r>
      <w:r>
        <w:rPr>
          <w:lang w:eastAsia="zh-CN"/>
        </w:rPr>
        <w:t xml:space="preserve"> and test methods of digital headset interface of mobile terminal</w:t>
      </w:r>
      <w:r w:rsidR="00C3652C">
        <w:rPr>
          <w:lang w:eastAsia="zh-CN"/>
        </w:rPr>
        <w:t>s</w:t>
      </w:r>
      <w:r>
        <w:rPr>
          <w:lang w:eastAsia="zh-CN"/>
        </w:rPr>
        <w:t xml:space="preserve">, the work item P.DHIP started in 2016 </w:t>
      </w:r>
      <w:r w:rsidR="00C3652C">
        <w:rPr>
          <w:lang w:eastAsia="zh-CN"/>
        </w:rPr>
        <w:t>still remains</w:t>
      </w:r>
      <w:r w:rsidR="00CF4765">
        <w:rPr>
          <w:lang w:eastAsia="zh-CN"/>
        </w:rPr>
        <w:t xml:space="preserve"> the state of</w:t>
      </w:r>
      <w:r w:rsidR="00C3652C">
        <w:rPr>
          <w:lang w:eastAsia="zh-CN"/>
        </w:rPr>
        <w:t xml:space="preserve"> being drafted</w:t>
      </w:r>
      <w:r w:rsidR="003429CB">
        <w:rPr>
          <w:lang w:eastAsia="zh-CN"/>
        </w:rPr>
        <w:t xml:space="preserve">, </w:t>
      </w:r>
      <w:r w:rsidR="009647F3">
        <w:rPr>
          <w:lang w:eastAsia="zh-CN"/>
        </w:rPr>
        <w:t xml:space="preserve">preliminarily </w:t>
      </w:r>
      <w:r w:rsidR="00EC4600">
        <w:rPr>
          <w:lang w:eastAsia="zh-CN"/>
        </w:rPr>
        <w:t xml:space="preserve">it </w:t>
      </w:r>
      <w:r w:rsidR="00C3652C">
        <w:rPr>
          <w:lang w:eastAsia="zh-CN"/>
        </w:rPr>
        <w:t>was</w:t>
      </w:r>
      <w:r w:rsidR="00EC4600">
        <w:rPr>
          <w:lang w:eastAsia="zh-CN"/>
        </w:rPr>
        <w:t xml:space="preserve"> </w:t>
      </w:r>
      <w:r w:rsidR="00C3652C">
        <w:rPr>
          <w:lang w:eastAsia="zh-CN"/>
        </w:rPr>
        <w:t>hoped</w:t>
      </w:r>
      <w:r w:rsidR="00EC4600">
        <w:rPr>
          <w:lang w:eastAsia="zh-CN"/>
        </w:rPr>
        <w:t xml:space="preserve"> to </w:t>
      </w:r>
      <w:r w:rsidR="009647F3">
        <w:rPr>
          <w:lang w:eastAsia="zh-CN"/>
        </w:rPr>
        <w:t>have a</w:t>
      </w:r>
      <w:r w:rsidR="00EC4600">
        <w:rPr>
          <w:lang w:eastAsia="zh-CN"/>
        </w:rPr>
        <w:t xml:space="preserve"> </w:t>
      </w:r>
      <w:r w:rsidR="00C3652C">
        <w:rPr>
          <w:lang w:eastAsia="zh-CN"/>
        </w:rPr>
        <w:t xml:space="preserve">more </w:t>
      </w:r>
      <w:r w:rsidR="009647F3">
        <w:rPr>
          <w:lang w:eastAsia="zh-CN"/>
        </w:rPr>
        <w:t xml:space="preserve">mature draft </w:t>
      </w:r>
      <w:r w:rsidR="00EC4600">
        <w:rPr>
          <w:lang w:eastAsia="zh-CN"/>
        </w:rPr>
        <w:t>at the SG12 meeting in 2018.</w:t>
      </w:r>
    </w:p>
    <w:p w:rsidR="00C60AFB" w:rsidRDefault="0096629B" w:rsidP="00811046">
      <w:pPr>
        <w:spacing w:line="276" w:lineRule="auto"/>
        <w:jc w:val="both"/>
        <w:rPr>
          <w:lang w:eastAsia="zh-CN"/>
        </w:rPr>
      </w:pPr>
      <w:r w:rsidRPr="00C02C43">
        <w:rPr>
          <w:rFonts w:hint="eastAsia"/>
          <w:lang w:eastAsia="zh-CN"/>
        </w:rPr>
        <w:t xml:space="preserve">Q3/12 would appreciate any further </w:t>
      </w:r>
      <w:r w:rsidR="00EC4600">
        <w:rPr>
          <w:lang w:eastAsia="zh-CN"/>
        </w:rPr>
        <w:t>information</w:t>
      </w:r>
      <w:r w:rsidRPr="00C02C43">
        <w:rPr>
          <w:rFonts w:hint="eastAsia"/>
          <w:lang w:eastAsia="zh-CN"/>
        </w:rPr>
        <w:t xml:space="preserve"> from TSGVLR on their future </w:t>
      </w:r>
      <w:r w:rsidR="00EC4600">
        <w:rPr>
          <w:lang w:eastAsia="zh-CN"/>
        </w:rPr>
        <w:t>progress</w:t>
      </w:r>
      <w:r w:rsidR="00B250B1">
        <w:rPr>
          <w:lang w:eastAsia="zh-CN"/>
        </w:rPr>
        <w:t xml:space="preserve"> and consideration on headset interface</w:t>
      </w:r>
      <w:r w:rsidRPr="00C02C43">
        <w:rPr>
          <w:rFonts w:hint="eastAsia"/>
          <w:lang w:eastAsia="zh-CN"/>
        </w:rPr>
        <w:t>.</w:t>
      </w:r>
    </w:p>
    <w:p w:rsidR="00570EEB" w:rsidRDefault="00570EEB" w:rsidP="00811046">
      <w:pPr>
        <w:spacing w:line="276" w:lineRule="auto"/>
        <w:jc w:val="both"/>
        <w:rPr>
          <w:lang w:eastAsia="zh-CN"/>
        </w:rPr>
      </w:pPr>
    </w:p>
    <w:p w:rsidR="00570EEB" w:rsidRDefault="00570EEB">
      <w:pPr>
        <w:spacing w:line="276" w:lineRule="auto"/>
        <w:rPr>
          <w:lang w:eastAsia="zh-CN"/>
        </w:rPr>
      </w:pPr>
      <w:r>
        <w:rPr>
          <w:lang w:eastAsia="zh-CN"/>
        </w:rPr>
        <w:t xml:space="preserve">Attachment: </w:t>
      </w:r>
      <w:r w:rsidRPr="00570EEB">
        <w:rPr>
          <w:lang w:eastAsia="zh-CN"/>
        </w:rPr>
        <w:t>RevisedP381.</w:t>
      </w:r>
      <w:r w:rsidR="00722F14">
        <w:rPr>
          <w:lang w:eastAsia="zh-CN"/>
        </w:rPr>
        <w:t>docx</w:t>
      </w:r>
    </w:p>
    <w:p w:rsidR="00B40520" w:rsidRPr="00BA619B" w:rsidRDefault="00B40520" w:rsidP="00B40520">
      <w:pPr>
        <w:spacing w:line="276" w:lineRule="auto"/>
        <w:jc w:val="center"/>
        <w:rPr>
          <w:lang w:eastAsia="zh-CN"/>
        </w:rPr>
      </w:pPr>
      <w:r>
        <w:rPr>
          <w:lang w:eastAsia="zh-CN"/>
        </w:rPr>
        <w:t>_________________</w:t>
      </w:r>
    </w:p>
    <w:sectPr w:rsidR="00B40520" w:rsidRPr="00BA619B" w:rsidSect="00B40520">
      <w:headerReference w:type="default" r:id="rId9"/>
      <w:footerReference w:type="firs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0D0" w:rsidRDefault="000150D0" w:rsidP="009F5CAB">
      <w:r>
        <w:separator/>
      </w:r>
    </w:p>
  </w:endnote>
  <w:endnote w:type="continuationSeparator" w:id="0">
    <w:p w:rsidR="000150D0" w:rsidRDefault="000150D0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9BF" w:rsidRPr="007309BF" w:rsidRDefault="007309BF" w:rsidP="007309BF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0D0" w:rsidRDefault="000150D0" w:rsidP="009F5CAB">
      <w:r>
        <w:separator/>
      </w:r>
    </w:p>
  </w:footnote>
  <w:footnote w:type="continuationSeparator" w:id="0">
    <w:p w:rsidR="000150D0" w:rsidRDefault="000150D0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241" w:rsidRPr="00B40520" w:rsidRDefault="00B40520" w:rsidP="00B40520">
    <w:pPr>
      <w:pStyle w:val="Header"/>
    </w:pPr>
    <w:r w:rsidRPr="00B40520">
      <w:t xml:space="preserve">- </w:t>
    </w:r>
    <w:r w:rsidRPr="00B40520">
      <w:fldChar w:fldCharType="begin"/>
    </w:r>
    <w:r w:rsidRPr="00B40520">
      <w:instrText xml:space="preserve"> PAGE  \* MERGEFORMAT </w:instrText>
    </w:r>
    <w:r w:rsidRPr="00B40520">
      <w:fldChar w:fldCharType="separate"/>
    </w:r>
    <w:r>
      <w:rPr>
        <w:noProof/>
      </w:rPr>
      <w:t>1</w:t>
    </w:r>
    <w:r w:rsidRPr="00B40520">
      <w:fldChar w:fldCharType="end"/>
    </w:r>
    <w:r w:rsidRPr="00B40520">
      <w:t xml:space="preserve"> -</w:t>
    </w:r>
  </w:p>
  <w:p w:rsidR="00B40520" w:rsidRPr="00B40520" w:rsidRDefault="00B40520" w:rsidP="00B40520">
    <w:pPr>
      <w:pStyle w:val="Header"/>
      <w:spacing w:after="240"/>
    </w:pPr>
    <w:r w:rsidRPr="00B40520">
      <w:fldChar w:fldCharType="begin"/>
    </w:r>
    <w:r w:rsidRPr="00B40520">
      <w:instrText xml:space="preserve"> STYLEREF  Docnumber  </w:instrText>
    </w:r>
    <w:r w:rsidRPr="00B4052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F93F2C"/>
    <w:multiLevelType w:val="hybridMultilevel"/>
    <w:tmpl w:val="7228E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19ED"/>
    <w:rsid w:val="000150D0"/>
    <w:rsid w:val="00052D0E"/>
    <w:rsid w:val="000A3034"/>
    <w:rsid w:val="000C16F1"/>
    <w:rsid w:val="00134B56"/>
    <w:rsid w:val="00161064"/>
    <w:rsid w:val="00193CF2"/>
    <w:rsid w:val="001F0E79"/>
    <w:rsid w:val="00204AF9"/>
    <w:rsid w:val="00226033"/>
    <w:rsid w:val="00230462"/>
    <w:rsid w:val="00245BE7"/>
    <w:rsid w:val="00263D57"/>
    <w:rsid w:val="002D76D1"/>
    <w:rsid w:val="002E1504"/>
    <w:rsid w:val="002F0241"/>
    <w:rsid w:val="00342447"/>
    <w:rsid w:val="003429CB"/>
    <w:rsid w:val="00346CA2"/>
    <w:rsid w:val="00376185"/>
    <w:rsid w:val="003869CD"/>
    <w:rsid w:val="00394AD5"/>
    <w:rsid w:val="003D4A64"/>
    <w:rsid w:val="003E4BBC"/>
    <w:rsid w:val="00452D1D"/>
    <w:rsid w:val="00485E4B"/>
    <w:rsid w:val="00550D93"/>
    <w:rsid w:val="00564FA3"/>
    <w:rsid w:val="00570EEB"/>
    <w:rsid w:val="005814A3"/>
    <w:rsid w:val="005871BE"/>
    <w:rsid w:val="00587CF2"/>
    <w:rsid w:val="006057CB"/>
    <w:rsid w:val="00652E4B"/>
    <w:rsid w:val="006C0066"/>
    <w:rsid w:val="006F35B2"/>
    <w:rsid w:val="00722F14"/>
    <w:rsid w:val="007309BF"/>
    <w:rsid w:val="00733089"/>
    <w:rsid w:val="00750C73"/>
    <w:rsid w:val="007671D7"/>
    <w:rsid w:val="0078560D"/>
    <w:rsid w:val="00811046"/>
    <w:rsid w:val="00814A04"/>
    <w:rsid w:val="00882AC3"/>
    <w:rsid w:val="008B24F4"/>
    <w:rsid w:val="008D3E81"/>
    <w:rsid w:val="009647F3"/>
    <w:rsid w:val="0096629B"/>
    <w:rsid w:val="009C6A5B"/>
    <w:rsid w:val="009C6BD9"/>
    <w:rsid w:val="009D2FC3"/>
    <w:rsid w:val="009D6C8D"/>
    <w:rsid w:val="009F5CAB"/>
    <w:rsid w:val="00A00F1C"/>
    <w:rsid w:val="00A20C85"/>
    <w:rsid w:val="00A72ED3"/>
    <w:rsid w:val="00A7494B"/>
    <w:rsid w:val="00AE6A0D"/>
    <w:rsid w:val="00B0013C"/>
    <w:rsid w:val="00B07499"/>
    <w:rsid w:val="00B250B1"/>
    <w:rsid w:val="00B40520"/>
    <w:rsid w:val="00BA619B"/>
    <w:rsid w:val="00BB5FA1"/>
    <w:rsid w:val="00BD3FEE"/>
    <w:rsid w:val="00BF093F"/>
    <w:rsid w:val="00C3652C"/>
    <w:rsid w:val="00C602ED"/>
    <w:rsid w:val="00C60AFB"/>
    <w:rsid w:val="00C71F67"/>
    <w:rsid w:val="00C80CD9"/>
    <w:rsid w:val="00C955F2"/>
    <w:rsid w:val="00CC5757"/>
    <w:rsid w:val="00CD6794"/>
    <w:rsid w:val="00CF4765"/>
    <w:rsid w:val="00D07950"/>
    <w:rsid w:val="00D82B08"/>
    <w:rsid w:val="00DB320E"/>
    <w:rsid w:val="00DC1DA9"/>
    <w:rsid w:val="00DE7D08"/>
    <w:rsid w:val="00E1387B"/>
    <w:rsid w:val="00E64BE9"/>
    <w:rsid w:val="00EC4600"/>
    <w:rsid w:val="00F35210"/>
    <w:rsid w:val="00F51156"/>
    <w:rsid w:val="00F7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35382011-E335-40EB-9535-A3887B4F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rsid w:val="00C80C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35B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E4BB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4BBC"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7309BF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7309BF"/>
    <w:rPr>
      <w:b/>
      <w:bCs/>
      <w:sz w:val="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gaoxiong@catr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13</TotalTime>
  <Pages>1</Pages>
  <Words>289</Words>
  <Characters>1717</Characters>
  <Application>Microsoft Office Word</Application>
  <DocSecurity>0</DocSecurity>
  <Lines>46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LS/o/r on proposed collaboration on accuracy and availability requirements regarding soft error requirements (reply to td40)</vt:lpstr>
      <vt:lpstr/>
    </vt:vector>
  </TitlesOfParts>
  <Manager>ITU-T</Manager>
  <Company>International Telecommunication Union (ITU)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state of Headset Interface test methods and requirements (reply to td49)</dc:title>
  <dc:creator>ITU-T Study Group 12</dc:creator>
  <cp:keywords>Q17/12, Q6/12</cp:keywords>
  <dc:description>COM 12 – LS 2 – E  For: Geneva, 10-19 January 2017_x000d_Document date: _x000d_Saved by ITU51010564 at 10:28:25 on 20/01/2017</dc:description>
  <cp:lastModifiedBy>Labare, Emmanuelle</cp:lastModifiedBy>
  <cp:revision>15</cp:revision>
  <cp:lastPrinted>2002-08-01T07:30:00Z</cp:lastPrinted>
  <dcterms:created xsi:type="dcterms:W3CDTF">2017-01-20T09:27:00Z</dcterms:created>
  <dcterms:modified xsi:type="dcterms:W3CDTF">2017-01-20T11:54:00Z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2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ITU-T Study Group 12</vt:lpwstr>
  </property>
</Properties>
</file>