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64"/>
        <w:gridCol w:w="262"/>
        <w:gridCol w:w="630"/>
        <w:gridCol w:w="3113"/>
        <w:gridCol w:w="268"/>
        <w:gridCol w:w="4102"/>
      </w:tblGrid>
      <w:tr w:rsidR="009E6045" w:rsidRPr="0037415F" w14:paraId="367946FC" w14:textId="77777777" w:rsidTr="002E552F">
        <w:trPr>
          <w:cantSplit/>
          <w:jc w:val="center"/>
        </w:trPr>
        <w:tc>
          <w:tcPr>
            <w:tcW w:w="655" w:type="pct"/>
            <w:vMerge w:val="restart"/>
            <w:vAlign w:val="center"/>
          </w:tcPr>
          <w:p w14:paraId="06F4CDC6" w14:textId="77777777" w:rsidR="009E6045" w:rsidRPr="007F664D" w:rsidRDefault="009E6045" w:rsidP="009E6045">
            <w:pPr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3F61D9EF" wp14:editId="27F2849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7" w:type="pct"/>
            <w:gridSpan w:val="3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77777777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2268" w:type="pct"/>
            <w:gridSpan w:val="2"/>
            <w:vAlign w:val="center"/>
          </w:tcPr>
          <w:p w14:paraId="036E387A" w14:textId="642E979C" w:rsidR="009E6045" w:rsidRPr="00314630" w:rsidRDefault="004E1CDA" w:rsidP="009E6045">
            <w:pPr>
              <w:pStyle w:val="Docnumber"/>
            </w:pPr>
            <w:r w:rsidRPr="004E1CDA">
              <w:t>SG11-</w:t>
            </w:r>
            <w:r w:rsidR="002E552F">
              <w:t>LS165</w:t>
            </w:r>
          </w:p>
        </w:tc>
      </w:tr>
      <w:tr w:rsidR="004E1CDA" w:rsidRPr="0037415F" w14:paraId="7C28F025" w14:textId="77777777" w:rsidTr="002E552F">
        <w:trPr>
          <w:cantSplit/>
          <w:jc w:val="center"/>
        </w:trPr>
        <w:tc>
          <w:tcPr>
            <w:tcW w:w="655" w:type="pct"/>
            <w:vMerge/>
          </w:tcPr>
          <w:p w14:paraId="65A500E5" w14:textId="77777777" w:rsidR="004E1CDA" w:rsidRPr="00072A4E" w:rsidRDefault="004E1CDA" w:rsidP="004E1CDA">
            <w:pPr>
              <w:rPr>
                <w:smallCaps/>
                <w:sz w:val="20"/>
              </w:rPr>
            </w:pPr>
          </w:p>
        </w:tc>
        <w:tc>
          <w:tcPr>
            <w:tcW w:w="2077" w:type="pct"/>
            <w:gridSpan w:val="3"/>
            <w:vMerge/>
          </w:tcPr>
          <w:p w14:paraId="062038BF" w14:textId="77777777" w:rsidR="004E1CDA" w:rsidRPr="00072A4E" w:rsidRDefault="004E1CDA" w:rsidP="004E1CDA">
            <w:pPr>
              <w:rPr>
                <w:smallCaps/>
                <w:sz w:val="20"/>
              </w:rPr>
            </w:pPr>
          </w:p>
        </w:tc>
        <w:tc>
          <w:tcPr>
            <w:tcW w:w="2268" w:type="pct"/>
            <w:gridSpan w:val="2"/>
          </w:tcPr>
          <w:p w14:paraId="1D2DABEA" w14:textId="48407E59" w:rsidR="004E1CDA" w:rsidRPr="00715CA6" w:rsidRDefault="004E1CDA" w:rsidP="004E1CD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STUDY GROUP 11</w:t>
            </w:r>
          </w:p>
        </w:tc>
      </w:tr>
      <w:tr w:rsidR="004E1CDA" w:rsidRPr="0037415F" w14:paraId="0D318256" w14:textId="77777777" w:rsidTr="002E552F">
        <w:trPr>
          <w:cantSplit/>
          <w:jc w:val="center"/>
        </w:trPr>
        <w:tc>
          <w:tcPr>
            <w:tcW w:w="655" w:type="pct"/>
            <w:vMerge/>
            <w:tcBorders>
              <w:bottom w:val="single" w:sz="12" w:space="0" w:color="auto"/>
            </w:tcBorders>
          </w:tcPr>
          <w:p w14:paraId="4991A7DD" w14:textId="77777777" w:rsidR="004E1CDA" w:rsidRPr="0037415F" w:rsidRDefault="004E1CDA" w:rsidP="004E1CDA">
            <w:pPr>
              <w:rPr>
                <w:b/>
                <w:bCs/>
                <w:sz w:val="26"/>
              </w:rPr>
            </w:pPr>
          </w:p>
        </w:tc>
        <w:tc>
          <w:tcPr>
            <w:tcW w:w="2077" w:type="pct"/>
            <w:gridSpan w:val="3"/>
            <w:vMerge/>
            <w:tcBorders>
              <w:bottom w:val="single" w:sz="12" w:space="0" w:color="auto"/>
            </w:tcBorders>
          </w:tcPr>
          <w:p w14:paraId="73E19CD4" w14:textId="77777777" w:rsidR="004E1CDA" w:rsidRPr="0037415F" w:rsidRDefault="004E1CDA" w:rsidP="004E1CDA">
            <w:pPr>
              <w:rPr>
                <w:b/>
                <w:bCs/>
                <w:sz w:val="26"/>
              </w:rPr>
            </w:pPr>
          </w:p>
        </w:tc>
        <w:tc>
          <w:tcPr>
            <w:tcW w:w="2268" w:type="pct"/>
            <w:gridSpan w:val="2"/>
            <w:tcBorders>
              <w:bottom w:val="single" w:sz="12" w:space="0" w:color="auto"/>
            </w:tcBorders>
          </w:tcPr>
          <w:p w14:paraId="314A5F29" w14:textId="2FB06F8C" w:rsidR="004E1CDA" w:rsidRPr="00333E15" w:rsidRDefault="004E1CDA" w:rsidP="004E1CD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9E6045" w:rsidRPr="009C09B4" w14:paraId="712EC3C7" w14:textId="77777777" w:rsidTr="002E552F">
        <w:trPr>
          <w:cantSplit/>
          <w:jc w:val="center"/>
        </w:trPr>
        <w:tc>
          <w:tcPr>
            <w:tcW w:w="791" w:type="pct"/>
            <w:gridSpan w:val="2"/>
          </w:tcPr>
          <w:p w14:paraId="5CD5CDC0" w14:textId="77777777" w:rsidR="009E6045" w:rsidRPr="009C09B4" w:rsidRDefault="009E6045" w:rsidP="00286FD4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9C09B4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1712875088"/>
            <w:placeholder>
              <w:docPart w:val="95F1A332F76E4B38A2F7D51E222701E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1942" w:type="pct"/>
                <w:gridSpan w:val="2"/>
              </w:tcPr>
              <w:p w14:paraId="114322A2" w14:textId="2E47BAC8" w:rsidR="009E6045" w:rsidRPr="009C09B4" w:rsidRDefault="00250E12" w:rsidP="00286FD4">
                <w:r w:rsidRPr="009C09B4">
                  <w:rPr>
                    <w:lang w:eastAsia="zh-CN"/>
                  </w:rPr>
                  <w:t>3/11</w:t>
                </w:r>
              </w:p>
            </w:tc>
          </w:sdtContent>
        </w:sdt>
        <w:tc>
          <w:tcPr>
            <w:tcW w:w="2268" w:type="pct"/>
            <w:gridSpan w:val="2"/>
          </w:tcPr>
          <w:p w14:paraId="57945932" w14:textId="739ECDBD" w:rsidR="009E6045" w:rsidRPr="009C09B4" w:rsidRDefault="004E1CDA" w:rsidP="003E5317">
            <w:pPr>
              <w:jc w:val="right"/>
            </w:pPr>
            <w:r w:rsidRPr="009C09B4">
              <w:t>virtual, 19 November 2020</w:t>
            </w:r>
          </w:p>
        </w:tc>
      </w:tr>
      <w:bookmarkEnd w:id="2"/>
      <w:tr w:rsidR="009E6045" w:rsidRPr="009C09B4" w14:paraId="3590DE92" w14:textId="77777777" w:rsidTr="004E1CDA">
        <w:trPr>
          <w:cantSplit/>
          <w:jc w:val="center"/>
        </w:trPr>
        <w:tc>
          <w:tcPr>
            <w:tcW w:w="5000" w:type="pct"/>
            <w:gridSpan w:val="6"/>
          </w:tcPr>
          <w:p w14:paraId="2A19A9B9" w14:textId="08DC034E" w:rsidR="009E6045" w:rsidRPr="002E552F" w:rsidRDefault="002E552F" w:rsidP="0089088E">
            <w:pPr>
              <w:jc w:val="center"/>
              <w:rPr>
                <w:b/>
                <w:bCs/>
              </w:rPr>
            </w:pPr>
            <w:r w:rsidRPr="002E552F">
              <w:rPr>
                <w:b/>
                <w:bCs/>
              </w:rPr>
              <w:t xml:space="preserve">Ref.: </w:t>
            </w:r>
            <w:r w:rsidRPr="002E552F">
              <w:rPr>
                <w:b/>
                <w:bCs/>
              </w:rPr>
              <w:t>SG11-TD60/WP1</w:t>
            </w:r>
          </w:p>
        </w:tc>
      </w:tr>
      <w:tr w:rsidR="009E6045" w:rsidRPr="009C09B4" w14:paraId="4454EEE5" w14:textId="77777777" w:rsidTr="002E552F">
        <w:trPr>
          <w:cantSplit/>
          <w:jc w:val="center"/>
        </w:trPr>
        <w:tc>
          <w:tcPr>
            <w:tcW w:w="791" w:type="pct"/>
            <w:gridSpan w:val="2"/>
          </w:tcPr>
          <w:p w14:paraId="11B76201" w14:textId="77777777" w:rsidR="009E6045" w:rsidRPr="009C09B4" w:rsidRDefault="009E6045" w:rsidP="00394DBF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515811107"/>
            <w:placeholder>
              <w:docPart w:val="3C154BE8703341D380C5699E430DEA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4209" w:type="pct"/>
                <w:gridSpan w:val="4"/>
              </w:tcPr>
              <w:p w14:paraId="43378778" w14:textId="73AC3174" w:rsidR="009E6045" w:rsidRPr="009C09B4" w:rsidRDefault="004E1CDA" w:rsidP="00277326">
                <w:r w:rsidRPr="009C09B4">
                  <w:rPr>
                    <w:lang w:eastAsia="zh-CN"/>
                  </w:rPr>
                  <w:t>ITU-T Study Group 11</w:t>
                </w:r>
              </w:p>
            </w:tc>
          </w:sdtContent>
        </w:sdt>
      </w:tr>
      <w:tr w:rsidR="009E6045" w:rsidRPr="009C09B4" w14:paraId="2731CCE7" w14:textId="77777777" w:rsidTr="002E552F">
        <w:trPr>
          <w:cantSplit/>
          <w:jc w:val="center"/>
        </w:trPr>
        <w:tc>
          <w:tcPr>
            <w:tcW w:w="791" w:type="pct"/>
            <w:gridSpan w:val="2"/>
          </w:tcPr>
          <w:p w14:paraId="095D9B0A" w14:textId="77777777" w:rsidR="009E6045" w:rsidRPr="009C09B4" w:rsidRDefault="009E6045" w:rsidP="00286FD4">
            <w:r w:rsidRPr="009C09B4">
              <w:rPr>
                <w:b/>
                <w:bCs/>
              </w:rPr>
              <w:t>Title:</w:t>
            </w:r>
          </w:p>
        </w:tc>
        <w:tc>
          <w:tcPr>
            <w:tcW w:w="4209" w:type="pct"/>
            <w:gridSpan w:val="4"/>
          </w:tcPr>
          <w:p w14:paraId="67118BEC" w14:textId="4FAEEFE4" w:rsidR="009E6045" w:rsidRPr="009C09B4" w:rsidRDefault="002E552F" w:rsidP="00B0282D"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4E1CDA" w:rsidRPr="009C09B4">
                  <w:t xml:space="preserve">LS on initiation of new work item </w:t>
                </w:r>
                <w:proofErr w:type="spellStart"/>
                <w:r w:rsidR="004E1CDA" w:rsidRPr="009C09B4">
                  <w:t>Q.Sig_Req_ETS_IMS_roaming</w:t>
                </w:r>
                <w:proofErr w:type="spellEnd"/>
                <w:r w:rsidR="004E1CDA" w:rsidRPr="009C09B4">
                  <w:t xml:space="preserve"> “Signalling requirements for emergency telecommunication service in IMS roaming environment”</w:t>
                </w:r>
              </w:sdtContent>
            </w:sdt>
          </w:p>
        </w:tc>
      </w:tr>
      <w:tr w:rsidR="00B23620" w:rsidRPr="009C09B4" w14:paraId="6872EA5E" w14:textId="77777777" w:rsidTr="004E1CDA">
        <w:tblPrEx>
          <w:jc w:val="left"/>
        </w:tblPrEx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515FEF7A" w14:textId="77777777" w:rsidR="00B23620" w:rsidRPr="009C09B4" w:rsidRDefault="00B23620" w:rsidP="00AE43FF">
            <w:pPr>
              <w:jc w:val="center"/>
              <w:rPr>
                <w:b/>
              </w:rPr>
            </w:pPr>
            <w:r w:rsidRPr="009C09B4">
              <w:rPr>
                <w:b/>
              </w:rPr>
              <w:t>LIAISON STATEMENT</w:t>
            </w:r>
          </w:p>
        </w:tc>
      </w:tr>
      <w:tr w:rsidR="00B23620" w:rsidRPr="009C09B4" w14:paraId="51D1F034" w14:textId="77777777" w:rsidTr="004E1CDA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1B960A31" w14:textId="77777777" w:rsidR="00B23620" w:rsidRPr="00E93B63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action to:</w:t>
            </w:r>
          </w:p>
        </w:tc>
        <w:tc>
          <w:tcPr>
            <w:tcW w:w="3882" w:type="pct"/>
            <w:gridSpan w:val="3"/>
          </w:tcPr>
          <w:p w14:paraId="6611BECF" w14:textId="36B91F1D" w:rsidR="00B23620" w:rsidRPr="00E93B63" w:rsidRDefault="00E93B63" w:rsidP="00AE43FF">
            <w:pPr>
              <w:pStyle w:val="LSForAction"/>
              <w:rPr>
                <w:rFonts w:eastAsiaTheme="minorEastAsia"/>
                <w:szCs w:val="24"/>
                <w:lang w:eastAsia="zh-CN"/>
              </w:rPr>
            </w:pPr>
            <w:r w:rsidRPr="00E93B63">
              <w:rPr>
                <w:rFonts w:eastAsiaTheme="minorEastAsia"/>
                <w:szCs w:val="24"/>
                <w:lang w:eastAsia="zh-CN"/>
              </w:rPr>
              <w:t>ITU-T Study Group 2, 3GPP SA6</w:t>
            </w:r>
          </w:p>
        </w:tc>
      </w:tr>
      <w:tr w:rsidR="00B23620" w:rsidRPr="009C09B4" w14:paraId="14DF3329" w14:textId="77777777" w:rsidTr="004E1CDA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7DF8CF08" w14:textId="77777777" w:rsidR="00B23620" w:rsidRPr="00E93B63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comment to:</w:t>
            </w:r>
          </w:p>
        </w:tc>
        <w:tc>
          <w:tcPr>
            <w:tcW w:w="3882" w:type="pct"/>
            <w:gridSpan w:val="3"/>
          </w:tcPr>
          <w:p w14:paraId="4D2B656F" w14:textId="77777777" w:rsidR="00B23620" w:rsidRPr="00E93B63" w:rsidRDefault="00B23620" w:rsidP="00AE43FF">
            <w:pPr>
              <w:pStyle w:val="LSForComment"/>
              <w:rPr>
                <w:rFonts w:eastAsiaTheme="minorEastAsia"/>
                <w:szCs w:val="24"/>
                <w:lang w:eastAsia="zh-CN"/>
              </w:rPr>
            </w:pPr>
            <w:r w:rsidRPr="00E93B63">
              <w:rPr>
                <w:rFonts w:eastAsiaTheme="minorEastAsia"/>
                <w:szCs w:val="24"/>
                <w:lang w:eastAsia="zh-CN"/>
              </w:rPr>
              <w:t>-</w:t>
            </w:r>
          </w:p>
        </w:tc>
      </w:tr>
      <w:tr w:rsidR="00B23620" w:rsidRPr="009C09B4" w14:paraId="5348FDA4" w14:textId="77777777" w:rsidTr="004E1CDA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51BA6B95" w14:textId="77777777" w:rsidR="00B23620" w:rsidRPr="00E93B63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information to:</w:t>
            </w:r>
          </w:p>
        </w:tc>
        <w:tc>
          <w:tcPr>
            <w:tcW w:w="3882" w:type="pct"/>
            <w:gridSpan w:val="3"/>
          </w:tcPr>
          <w:p w14:paraId="77BE1C1A" w14:textId="76EB5D8B" w:rsidR="00B23620" w:rsidRPr="00E93B63" w:rsidRDefault="00E93B63" w:rsidP="00AE43FF">
            <w:pPr>
              <w:pStyle w:val="LSForInfo"/>
              <w:rPr>
                <w:rFonts w:eastAsiaTheme="minorEastAsia"/>
                <w:szCs w:val="24"/>
                <w:lang w:eastAsia="zh-CN"/>
              </w:rPr>
            </w:pPr>
            <w:r w:rsidRPr="00E93B63">
              <w:rPr>
                <w:rFonts w:eastAsiaTheme="minorEastAsia"/>
                <w:szCs w:val="24"/>
                <w:lang w:eastAsia="zh-CN"/>
              </w:rPr>
              <w:t>-</w:t>
            </w:r>
          </w:p>
        </w:tc>
      </w:tr>
      <w:tr w:rsidR="00B23620" w:rsidRPr="009C09B4" w14:paraId="6F9E9DB3" w14:textId="77777777" w:rsidTr="004E1CDA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32376182" w14:textId="77777777" w:rsidR="00B23620" w:rsidRPr="009C09B4" w:rsidRDefault="00B23620" w:rsidP="00AE43FF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Approval:</w:t>
            </w:r>
          </w:p>
        </w:tc>
        <w:tc>
          <w:tcPr>
            <w:tcW w:w="3882" w:type="pct"/>
            <w:gridSpan w:val="3"/>
          </w:tcPr>
          <w:p w14:paraId="11A48568" w14:textId="556F0FFC" w:rsidR="00B23620" w:rsidRPr="009C09B4" w:rsidRDefault="00B23620" w:rsidP="00885E2A">
            <w:pPr>
              <w:rPr>
                <w:b/>
                <w:bCs/>
              </w:rPr>
            </w:pPr>
            <w:r w:rsidRPr="009C09B4">
              <w:t xml:space="preserve">ITU-T Study Group 11 </w:t>
            </w:r>
            <w:r w:rsidR="00885E2A" w:rsidRPr="009C09B4">
              <w:t>Working Party 1 m</w:t>
            </w:r>
            <w:r w:rsidRPr="009C09B4">
              <w:t>eeting (</w:t>
            </w:r>
            <w:r w:rsidR="004E1CDA" w:rsidRPr="009C09B4">
              <w:t xml:space="preserve">virtual, </w:t>
            </w:r>
            <w:r w:rsidRPr="009C09B4">
              <w:rPr>
                <w:lang w:eastAsia="zh-CN"/>
              </w:rPr>
              <w:t>1</w:t>
            </w:r>
            <w:r w:rsidR="00885E2A" w:rsidRPr="009C09B4">
              <w:rPr>
                <w:lang w:eastAsia="zh-CN"/>
              </w:rPr>
              <w:t>9</w:t>
            </w:r>
            <w:r w:rsidRPr="009C09B4">
              <w:t xml:space="preserve"> </w:t>
            </w:r>
            <w:r w:rsidRPr="009C09B4">
              <w:rPr>
                <w:lang w:eastAsia="zh-CN"/>
              </w:rPr>
              <w:t>November</w:t>
            </w:r>
            <w:r w:rsidRPr="009C09B4">
              <w:t xml:space="preserve"> 20</w:t>
            </w:r>
            <w:r w:rsidR="00885E2A" w:rsidRPr="009C09B4">
              <w:t>20</w:t>
            </w:r>
            <w:r w:rsidRPr="009C09B4">
              <w:t>)</w:t>
            </w:r>
          </w:p>
        </w:tc>
      </w:tr>
      <w:tr w:rsidR="00B23620" w:rsidRPr="009C09B4" w14:paraId="40E63837" w14:textId="77777777" w:rsidTr="004E1CDA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  <w:tcBorders>
              <w:bottom w:val="single" w:sz="12" w:space="0" w:color="auto"/>
            </w:tcBorders>
          </w:tcPr>
          <w:p w14:paraId="3314E1B3" w14:textId="77777777" w:rsidR="00B23620" w:rsidRPr="009C09B4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Deadline</w:t>
            </w:r>
            <w:r w:rsidRPr="009C09B4">
              <w:rPr>
                <w:b/>
                <w:bCs/>
              </w:rPr>
              <w:t>:</w:t>
            </w:r>
          </w:p>
        </w:tc>
        <w:tc>
          <w:tcPr>
            <w:tcW w:w="3882" w:type="pct"/>
            <w:gridSpan w:val="3"/>
            <w:tcBorders>
              <w:bottom w:val="single" w:sz="12" w:space="0" w:color="auto"/>
            </w:tcBorders>
          </w:tcPr>
          <w:p w14:paraId="43236BAA" w14:textId="7D3D888D" w:rsidR="00B23620" w:rsidRPr="009C09B4" w:rsidRDefault="00E93B63" w:rsidP="004E1CDA">
            <w:pPr>
              <w:pStyle w:val="LSDeadline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Theme="minorEastAsia"/>
                <w:szCs w:val="24"/>
                <w:lang w:eastAsia="zh-CN"/>
              </w:rPr>
              <w:t>01 April 2021</w:t>
            </w:r>
          </w:p>
        </w:tc>
      </w:tr>
      <w:tr w:rsidR="00B4007A" w:rsidRPr="009C09B4" w14:paraId="4C411621" w14:textId="77777777" w:rsidTr="002E552F">
        <w:trPr>
          <w:cantSplit/>
          <w:jc w:val="center"/>
        </w:trPr>
        <w:tc>
          <w:tcPr>
            <w:tcW w:w="791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16EBCC" w14:textId="77777777" w:rsidR="00B4007A" w:rsidRPr="009C09B4" w:rsidRDefault="00B4007A" w:rsidP="00286FD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Contact:</w:t>
            </w:r>
          </w:p>
        </w:tc>
        <w:tc>
          <w:tcPr>
            <w:tcW w:w="208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609CB8" w14:textId="77777777" w:rsidR="00B4007A" w:rsidRPr="009C09B4" w:rsidRDefault="002E552F" w:rsidP="00286FD4">
            <w:pPr>
              <w:rPr>
                <w:highlight w:val="yellow"/>
              </w:rPr>
            </w:pPr>
            <w:sdt>
              <w:sdtPr>
                <w:alias w:val="ContactNameOrgCountry"/>
                <w:tag w:val="ContactNameOrgCountry"/>
                <w:id w:val="-919712159"/>
                <w:placeholder>
                  <w:docPart w:val="3C2A13A6342F4B92B146D1DB0C3564DC"/>
                </w:placeholder>
                <w:text w:multiLine="1"/>
              </w:sdtPr>
              <w:sdtEndPr/>
              <w:sdtContent>
                <w:proofErr w:type="spellStart"/>
                <w:r w:rsidR="00B4007A" w:rsidRPr="009C09B4">
                  <w:t>Xiaojie</w:t>
                </w:r>
                <w:proofErr w:type="spellEnd"/>
                <w:r w:rsidR="00B4007A" w:rsidRPr="009C09B4">
                  <w:t xml:space="preserve"> ZHU (Judy)</w:t>
                </w:r>
                <w:r w:rsidR="00B4007A" w:rsidRPr="009C09B4">
                  <w:br/>
                  <w:t>China Telecom</w:t>
                </w:r>
                <w:r w:rsidR="00B4007A" w:rsidRPr="009C09B4">
                  <w:br/>
                </w:r>
                <w:proofErr w:type="spellStart"/>
                <w:r w:rsidR="00B4007A" w:rsidRPr="009C09B4">
                  <w:t>P.R.China</w:t>
                </w:r>
                <w:proofErr w:type="spellEnd"/>
              </w:sdtContent>
            </w:sdt>
          </w:p>
        </w:tc>
        <w:sdt>
          <w:sdtPr>
            <w:alias w:val="ContactTelFaxEmail"/>
            <w:tag w:val="ContactTelFaxEmail"/>
            <w:id w:val="765741736"/>
            <w:placeholder>
              <w:docPart w:val="7AD700A321AF4D8FB60EC4D0C8C70EF3"/>
            </w:placeholder>
          </w:sdtPr>
          <w:sdtEndPr/>
          <w:sdtContent>
            <w:tc>
              <w:tcPr>
                <w:tcW w:w="2129" w:type="pct"/>
                <w:tcBorders>
                  <w:top w:val="single" w:sz="6" w:space="0" w:color="auto"/>
                  <w:bottom w:val="single" w:sz="6" w:space="0" w:color="auto"/>
                </w:tcBorders>
              </w:tcPr>
              <w:p w14:paraId="0F690DBF" w14:textId="77777777" w:rsidR="00B4007A" w:rsidRPr="009C09B4" w:rsidRDefault="00B4007A" w:rsidP="00286FD4">
                <w:r w:rsidRPr="009C09B4">
                  <w:t>Tel:</w:t>
                </w:r>
                <w:r w:rsidRPr="009C09B4">
                  <w:tab/>
                  <w:t>+8620 38639248</w:t>
                </w:r>
                <w:r w:rsidRPr="009C09B4">
                  <w:br/>
                  <w:t>Fax:</w:t>
                </w:r>
                <w:r w:rsidRPr="009C09B4">
                  <w:tab/>
                  <w:t>+8620 38639572</w:t>
                </w:r>
                <w:r w:rsidRPr="009C09B4">
                  <w:br/>
                  <w:t xml:space="preserve">E-mail: </w:t>
                </w:r>
                <w:hyperlink r:id="rId11" w:history="1">
                  <w:r w:rsidRPr="009C09B4">
                    <w:rPr>
                      <w:rStyle w:val="Hyperlink"/>
                      <w:rFonts w:ascii="Times New Roman" w:hAnsi="Times New Roman"/>
                    </w:rPr>
                    <w:t>zhux</w:t>
                  </w:r>
                  <w:r w:rsidRPr="009C09B4">
                    <w:rPr>
                      <w:rStyle w:val="Hyperlink"/>
                      <w:rFonts w:ascii="Times New Roman" w:hAnsi="Times New Roman"/>
                      <w:lang w:eastAsia="zh-CN"/>
                    </w:rPr>
                    <w:t>iao</w:t>
                  </w:r>
                  <w:r w:rsidRPr="009C09B4">
                    <w:rPr>
                      <w:rStyle w:val="Hyperlink"/>
                      <w:rFonts w:ascii="Times New Roman" w:hAnsi="Times New Roman"/>
                    </w:rPr>
                    <w:t>j</w:t>
                  </w:r>
                  <w:r w:rsidRPr="009C09B4">
                    <w:rPr>
                      <w:rStyle w:val="Hyperlink"/>
                      <w:rFonts w:ascii="Times New Roman" w:hAnsi="Times New Roman"/>
                      <w:lang w:eastAsia="zh-CN"/>
                    </w:rPr>
                    <w:t>ie</w:t>
                  </w:r>
                  <w:r w:rsidRPr="009C09B4">
                    <w:rPr>
                      <w:rStyle w:val="Hyperlink"/>
                      <w:rFonts w:ascii="Times New Roman" w:hAnsi="Times New Roman"/>
                    </w:rPr>
                    <w:t>@chinatelecom.cn</w:t>
                  </w:r>
                </w:hyperlink>
                <w:r w:rsidRPr="009C09B4">
                  <w:t xml:space="preserve"> </w:t>
                </w:r>
              </w:p>
            </w:tc>
          </w:sdtContent>
        </w:sdt>
      </w:tr>
    </w:tbl>
    <w:p w14:paraId="55E8A1BF" w14:textId="77777777" w:rsidR="004E1CDA" w:rsidRPr="009C09B4" w:rsidRDefault="004E1CDA"/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94"/>
        <w:gridCol w:w="8145"/>
      </w:tblGrid>
      <w:tr w:rsidR="0089088E" w:rsidRPr="009C09B4" w14:paraId="3B2E1AE1" w14:textId="77777777" w:rsidTr="004E1CDA">
        <w:trPr>
          <w:cantSplit/>
          <w:jc w:val="center"/>
        </w:trPr>
        <w:tc>
          <w:tcPr>
            <w:tcW w:w="775" w:type="pct"/>
          </w:tcPr>
          <w:p w14:paraId="705E8A11" w14:textId="77777777" w:rsidR="0089088E" w:rsidRPr="009C09B4" w:rsidRDefault="0089088E" w:rsidP="00286FD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Keywords:</w:t>
            </w:r>
          </w:p>
        </w:tc>
        <w:tc>
          <w:tcPr>
            <w:tcW w:w="4225" w:type="pct"/>
          </w:tcPr>
          <w:p w14:paraId="75E3B1EF" w14:textId="6D24BCF2" w:rsidR="0089088E" w:rsidRPr="009C09B4" w:rsidRDefault="002E552F" w:rsidP="00286FD4">
            <w:sdt>
              <w:sdtPr>
                <w:rPr>
                  <w:color w:val="000000" w:themeColor="text1"/>
                  <w:lang w:eastAsia="zh-CN"/>
                </w:rPr>
                <w:alias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4F0C4E" w:rsidRPr="009C09B4">
                  <w:rPr>
                    <w:color w:val="000000" w:themeColor="text1"/>
                    <w:lang w:eastAsia="zh-CN"/>
                  </w:rPr>
                  <w:t>Signalling requirement; ETS; IMS; Roaming</w:t>
                </w:r>
              </w:sdtContent>
            </w:sdt>
          </w:p>
        </w:tc>
      </w:tr>
      <w:tr w:rsidR="0089088E" w:rsidRPr="009C09B4" w14:paraId="7D0F8B1C" w14:textId="77777777" w:rsidTr="004E1CDA">
        <w:trPr>
          <w:cantSplit/>
          <w:jc w:val="center"/>
        </w:trPr>
        <w:tc>
          <w:tcPr>
            <w:tcW w:w="775" w:type="pct"/>
          </w:tcPr>
          <w:p w14:paraId="72CA09B8" w14:textId="77777777" w:rsidR="0089088E" w:rsidRPr="009C09B4" w:rsidRDefault="0089088E" w:rsidP="00286FD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Abstract:</w:t>
            </w:r>
          </w:p>
        </w:tc>
        <w:sdt>
          <w:sdtPr>
            <w:rPr>
              <w:lang w:eastAsia="zh-CN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4225" w:type="pct"/>
              </w:tcPr>
              <w:p w14:paraId="4BE3CBD5" w14:textId="6EC96CE4" w:rsidR="0089088E" w:rsidRPr="009C09B4" w:rsidRDefault="00885E2A" w:rsidP="00885E2A">
                <w:r w:rsidRPr="009C09B4">
                  <w:rPr>
                    <w:lang w:eastAsia="zh-CN"/>
                  </w:rPr>
                  <w:t xml:space="preserve">This </w:t>
                </w:r>
                <w:r w:rsidR="004E1CDA" w:rsidRPr="009C09B4">
                  <w:rPr>
                    <w:lang w:eastAsia="zh-CN"/>
                  </w:rPr>
                  <w:t>liaison statement</w:t>
                </w:r>
                <w:r w:rsidRPr="009C09B4">
                  <w:rPr>
                    <w:lang w:eastAsia="zh-CN"/>
                  </w:rPr>
                  <w:t xml:space="preserve"> aims to inform ITU-T SG2 and 3GPP SA6 </w:t>
                </w:r>
                <w:r w:rsidR="004E1CDA" w:rsidRPr="009C09B4">
                  <w:rPr>
                    <w:lang w:eastAsia="zh-CN"/>
                  </w:rPr>
                  <w:t>on the initiation of</w:t>
                </w:r>
                <w:r w:rsidRPr="009C09B4">
                  <w:rPr>
                    <w:lang w:eastAsia="zh-CN"/>
                  </w:rPr>
                  <w:t xml:space="preserve"> new work item </w:t>
                </w:r>
                <w:proofErr w:type="spellStart"/>
                <w:r w:rsidRPr="009C09B4">
                  <w:rPr>
                    <w:lang w:eastAsia="zh-CN"/>
                  </w:rPr>
                  <w:t>Q.Sig_Req_ETS_IMS_roaming</w:t>
                </w:r>
                <w:proofErr w:type="spellEnd"/>
                <w:r w:rsidRPr="009C09B4">
                  <w:rPr>
                    <w:lang w:eastAsia="zh-CN"/>
                  </w:rPr>
                  <w:t>.</w:t>
                </w:r>
              </w:p>
            </w:tc>
          </w:sdtContent>
        </w:sdt>
      </w:tr>
    </w:tbl>
    <w:bookmarkEnd w:id="0"/>
    <w:p w14:paraId="40076C9C" w14:textId="39D3D6BD" w:rsidR="00B0282D" w:rsidRPr="009C09B4" w:rsidRDefault="00885E2A" w:rsidP="004E1CDA">
      <w:pPr>
        <w:tabs>
          <w:tab w:val="left" w:pos="794"/>
          <w:tab w:val="left" w:pos="1191"/>
          <w:tab w:val="left" w:pos="1588"/>
          <w:tab w:val="left" w:pos="1985"/>
        </w:tabs>
        <w:spacing w:before="240"/>
        <w:jc w:val="both"/>
        <w:rPr>
          <w:lang w:eastAsia="zh-CN"/>
        </w:rPr>
      </w:pPr>
      <w:r w:rsidRPr="009C09B4">
        <w:rPr>
          <w:lang w:eastAsia="zh-CN"/>
        </w:rPr>
        <w:t xml:space="preserve">At the ITU-T SG11 </w:t>
      </w:r>
      <w:r w:rsidRPr="009C09B4">
        <w:t>Working Party 1 meeting</w:t>
      </w:r>
      <w:r w:rsidRPr="009C09B4">
        <w:rPr>
          <w:lang w:eastAsia="zh-CN"/>
        </w:rPr>
        <w:t xml:space="preserve"> (</w:t>
      </w:r>
      <w:r w:rsidR="004E1CDA" w:rsidRPr="009C09B4">
        <w:rPr>
          <w:lang w:eastAsia="zh-CN"/>
        </w:rPr>
        <w:t>v</w:t>
      </w:r>
      <w:r w:rsidRPr="009C09B4">
        <w:t>irtua</w:t>
      </w:r>
      <w:r w:rsidRPr="009C09B4">
        <w:rPr>
          <w:lang w:eastAsia="zh-CN"/>
        </w:rPr>
        <w:t>l, 19 November 2020</w:t>
      </w:r>
      <w:r w:rsidR="00FA539F" w:rsidRPr="009C09B4">
        <w:rPr>
          <w:lang w:eastAsia="zh-CN"/>
        </w:rPr>
        <w:t xml:space="preserve">), </w:t>
      </w:r>
      <w:r w:rsidRPr="009C09B4">
        <w:rPr>
          <w:lang w:eastAsia="zh-CN"/>
        </w:rPr>
        <w:t>a new work item was proposed by Q3/11 and finally agreed</w:t>
      </w:r>
      <w:r w:rsidR="00B0282D" w:rsidRPr="009C09B4">
        <w:rPr>
          <w:lang w:eastAsia="zh-CN"/>
        </w:rPr>
        <w:t>:</w:t>
      </w:r>
    </w:p>
    <w:p w14:paraId="77DE6C35" w14:textId="4B1011AF" w:rsidR="00B0282D" w:rsidRPr="009C09B4" w:rsidRDefault="00B0282D" w:rsidP="00B0282D">
      <w:pPr>
        <w:pStyle w:val="ListParagraph"/>
        <w:numPr>
          <w:ilvl w:val="0"/>
          <w:numId w:val="18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lang w:eastAsia="zh-CN"/>
        </w:rPr>
      </w:pPr>
      <w:r w:rsidRPr="009C09B4">
        <w:rPr>
          <w:lang w:eastAsia="zh-CN"/>
        </w:rPr>
        <w:t xml:space="preserve">Draft Recommendation ITU-T </w:t>
      </w:r>
      <w:proofErr w:type="spellStart"/>
      <w:r w:rsidRPr="009C09B4">
        <w:rPr>
          <w:lang w:eastAsia="zh-CN"/>
        </w:rPr>
        <w:t>Q.Sig_Req_ETS_IMS_roaming</w:t>
      </w:r>
      <w:proofErr w:type="spellEnd"/>
      <w:r w:rsidRPr="009C09B4">
        <w:rPr>
          <w:lang w:eastAsia="zh-CN"/>
        </w:rPr>
        <w:t xml:space="preserve"> “S</w:t>
      </w:r>
      <w:r w:rsidRPr="009C09B4">
        <w:rPr>
          <w:rFonts w:eastAsia="SimSun"/>
          <w:lang w:eastAsia="zh-CN"/>
        </w:rPr>
        <w:t>ignalling requirements for emergency telecommunication service in IMS roaming environment</w:t>
      </w:r>
      <w:r w:rsidRPr="009C09B4">
        <w:rPr>
          <w:lang w:eastAsia="zh-CN"/>
        </w:rPr>
        <w:t xml:space="preserve">” aims to specify </w:t>
      </w:r>
      <w:r w:rsidRPr="009C09B4">
        <w:rPr>
          <w:color w:val="000000" w:themeColor="text1"/>
          <w:lang w:eastAsia="zh-CN"/>
        </w:rPr>
        <w:t xml:space="preserve">signalling </w:t>
      </w:r>
      <w:r w:rsidRPr="009C09B4">
        <w:t>architecture</w:t>
      </w:r>
      <w:r w:rsidRPr="009C09B4">
        <w:rPr>
          <w:color w:val="000000" w:themeColor="text1"/>
          <w:lang w:eastAsia="zh-CN"/>
        </w:rPr>
        <w:t>, interfaces, functional description, signalling requirements, signalling procedures</w:t>
      </w:r>
      <w:r w:rsidRPr="009C09B4">
        <w:rPr>
          <w:lang w:eastAsia="zh-CN"/>
        </w:rPr>
        <w:t xml:space="preserve"> and security consideration</w:t>
      </w:r>
      <w:r w:rsidRPr="009C09B4">
        <w:rPr>
          <w:color w:val="000000" w:themeColor="text1"/>
          <w:lang w:eastAsia="zh-CN"/>
        </w:rPr>
        <w:t xml:space="preserve"> of Emergency Telecommunication Service (ETS) in IMS roaming architecture over LTE.</w:t>
      </w:r>
      <w:r w:rsidRPr="009C09B4">
        <w:rPr>
          <w:lang w:eastAsia="zh-CN"/>
        </w:rPr>
        <w:t xml:space="preserve"> The A.1 justification is included as Annex B in the Q</w:t>
      </w:r>
      <w:r w:rsidR="0047325B" w:rsidRPr="009C09B4">
        <w:rPr>
          <w:lang w:eastAsia="zh-CN"/>
        </w:rPr>
        <w:t>3</w:t>
      </w:r>
      <w:r w:rsidRPr="009C09B4">
        <w:rPr>
          <w:lang w:eastAsia="zh-CN"/>
        </w:rPr>
        <w:t>/11 meeting report (</w:t>
      </w:r>
      <w:hyperlink r:id="rId12" w:history="1">
        <w:r w:rsidRPr="009C09B4">
          <w:rPr>
            <w:rStyle w:val="Hyperlink"/>
            <w:rFonts w:ascii="Times New Roman" w:hAnsi="Times New Roman"/>
            <w:lang w:eastAsia="zh-CN"/>
          </w:rPr>
          <w:t>SG11-TD</w:t>
        </w:r>
        <w:r w:rsidR="009C09B4" w:rsidRPr="009C09B4">
          <w:rPr>
            <w:rStyle w:val="Hyperlink"/>
            <w:rFonts w:ascii="Times New Roman" w:hAnsi="Times New Roman"/>
            <w:lang w:eastAsia="zh-CN"/>
          </w:rPr>
          <w:t>59</w:t>
        </w:r>
        <w:r w:rsidRPr="009C09B4">
          <w:rPr>
            <w:rStyle w:val="Hyperlink"/>
            <w:rFonts w:ascii="Times New Roman" w:hAnsi="Times New Roman"/>
            <w:lang w:eastAsia="zh-CN"/>
          </w:rPr>
          <w:t>/WP1</w:t>
        </w:r>
      </w:hyperlink>
      <w:r w:rsidRPr="009C09B4">
        <w:rPr>
          <w:lang w:eastAsia="zh-CN"/>
        </w:rPr>
        <w:t xml:space="preserve">) and the baseline text is contained in </w:t>
      </w:r>
      <w:hyperlink r:id="rId13" w:history="1">
        <w:r w:rsidRPr="009C09B4">
          <w:rPr>
            <w:rStyle w:val="Hyperlink"/>
            <w:rFonts w:ascii="Times New Roman" w:hAnsi="Times New Roman"/>
          </w:rPr>
          <w:t>SG11-TD</w:t>
        </w:r>
        <w:r w:rsidR="009C09B4" w:rsidRPr="009C09B4">
          <w:rPr>
            <w:rStyle w:val="Hyperlink"/>
            <w:rFonts w:ascii="Times New Roman" w:hAnsi="Times New Roman"/>
          </w:rPr>
          <w:t>58</w:t>
        </w:r>
        <w:r w:rsidRPr="007706AE">
          <w:rPr>
            <w:rStyle w:val="Hyperlink"/>
            <w:rFonts w:ascii="Times New Roman" w:hAnsi="Times New Roman"/>
            <w:lang w:eastAsia="zh-CN"/>
          </w:rPr>
          <w:t>/WP1</w:t>
        </w:r>
      </w:hyperlink>
      <w:r w:rsidRPr="009C09B4">
        <w:rPr>
          <w:lang w:eastAsia="zh-CN"/>
        </w:rPr>
        <w:t>.</w:t>
      </w:r>
    </w:p>
    <w:p w14:paraId="14C12B6D" w14:textId="77777777" w:rsidR="00E93B63" w:rsidRDefault="00B0282D" w:rsidP="00E93B63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 w:rsidRPr="009C09B4">
        <w:rPr>
          <w:lang w:eastAsia="zh-CN"/>
        </w:rPr>
        <w:t>We would like to receive your comments and collaborations on this draft Recommendation and hope you can share your related works with us if you have similar studies in this area</w:t>
      </w:r>
      <w:r w:rsidR="00E93B63">
        <w:rPr>
          <w:lang w:eastAsia="zh-CN"/>
        </w:rPr>
        <w:t>.</w:t>
      </w:r>
    </w:p>
    <w:p w14:paraId="573378B6" w14:textId="0D47C0EE" w:rsidR="00454AFE" w:rsidRPr="009C09B4" w:rsidRDefault="00454AFE" w:rsidP="00E93B63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b/>
          <w:lang w:eastAsia="zh-CN"/>
        </w:rPr>
      </w:pPr>
      <w:r w:rsidRPr="009C09B4">
        <w:rPr>
          <w:b/>
          <w:lang w:eastAsia="zh-CN"/>
        </w:rPr>
        <w:t>Attachments</w:t>
      </w:r>
      <w:r w:rsidR="007706AE">
        <w:rPr>
          <w:b/>
          <w:lang w:eastAsia="zh-CN"/>
        </w:rPr>
        <w:t>: 2</w:t>
      </w:r>
    </w:p>
    <w:p w14:paraId="6CAAC272" w14:textId="3B8353EF" w:rsidR="00454AFE" w:rsidRPr="009C09B4" w:rsidRDefault="002E552F" w:rsidP="007706AE">
      <w:pPr>
        <w:pStyle w:val="ListParagraph"/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</w:pPr>
      <w:hyperlink r:id="rId14" w:history="1">
        <w:r w:rsidR="00454AFE" w:rsidRPr="007706AE">
          <w:rPr>
            <w:rStyle w:val="Hyperlink"/>
            <w:rFonts w:ascii="Times New Roman" w:hAnsi="Times New Roman"/>
            <w:lang w:eastAsia="zh-CN"/>
          </w:rPr>
          <w:t>SG11-TD</w:t>
        </w:r>
        <w:r w:rsidR="009C09B4" w:rsidRPr="007706AE">
          <w:rPr>
            <w:rStyle w:val="Hyperlink"/>
            <w:rFonts w:ascii="Times New Roman" w:hAnsi="Times New Roman"/>
            <w:lang w:eastAsia="zh-CN"/>
          </w:rPr>
          <w:t>59</w:t>
        </w:r>
        <w:r w:rsidR="00454AFE" w:rsidRPr="007706AE">
          <w:rPr>
            <w:rStyle w:val="Hyperlink"/>
            <w:rFonts w:ascii="Times New Roman" w:hAnsi="Times New Roman"/>
            <w:lang w:eastAsia="zh-CN"/>
          </w:rPr>
          <w:t>/WP1</w:t>
        </w:r>
      </w:hyperlink>
      <w:r w:rsidR="007706AE">
        <w:rPr>
          <w:lang w:eastAsia="zh-CN"/>
        </w:rPr>
        <w:t xml:space="preserve">: </w:t>
      </w:r>
      <w:r w:rsidR="007706AE" w:rsidRPr="007706AE">
        <w:rPr>
          <w:lang w:eastAsia="zh-CN"/>
        </w:rPr>
        <w:t>Draft Report of Q3/11 Rapporteur Group e-meeting (4-5 November 2020)</w:t>
      </w:r>
    </w:p>
    <w:p w14:paraId="6DF27191" w14:textId="7F29D48A" w:rsidR="00454AFE" w:rsidRPr="009C09B4" w:rsidRDefault="002E552F" w:rsidP="007706AE">
      <w:pPr>
        <w:pStyle w:val="ListParagraph"/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lang w:eastAsia="zh-CN"/>
        </w:rPr>
      </w:pPr>
      <w:hyperlink r:id="rId15" w:history="1">
        <w:r w:rsidR="00454AFE" w:rsidRPr="007706AE">
          <w:rPr>
            <w:rStyle w:val="Hyperlink"/>
            <w:rFonts w:ascii="Times New Roman" w:hAnsi="Times New Roman"/>
            <w:lang w:eastAsia="zh-CN"/>
          </w:rPr>
          <w:t>SG11-TD</w:t>
        </w:r>
        <w:r w:rsidR="009C09B4" w:rsidRPr="007706AE">
          <w:rPr>
            <w:rStyle w:val="Hyperlink"/>
            <w:rFonts w:ascii="Times New Roman" w:hAnsi="Times New Roman"/>
            <w:lang w:eastAsia="zh-CN"/>
          </w:rPr>
          <w:t>58</w:t>
        </w:r>
        <w:r w:rsidR="00454AFE" w:rsidRPr="007706AE">
          <w:rPr>
            <w:rStyle w:val="Hyperlink"/>
            <w:rFonts w:ascii="Times New Roman" w:hAnsi="Times New Roman"/>
            <w:lang w:eastAsia="zh-CN"/>
          </w:rPr>
          <w:t>/WP1</w:t>
        </w:r>
      </w:hyperlink>
      <w:r w:rsidR="007706AE">
        <w:rPr>
          <w:lang w:eastAsia="zh-CN"/>
        </w:rPr>
        <w:t xml:space="preserve">: </w:t>
      </w:r>
      <w:r w:rsidR="007706AE" w:rsidRPr="007706AE">
        <w:rPr>
          <w:lang w:eastAsia="zh-CN"/>
        </w:rPr>
        <w:t xml:space="preserve">Output – baseline text of a new work item </w:t>
      </w:r>
      <w:proofErr w:type="spellStart"/>
      <w:r w:rsidR="007706AE" w:rsidRPr="007706AE">
        <w:rPr>
          <w:lang w:eastAsia="zh-CN"/>
        </w:rPr>
        <w:t>Q.Sig_Req_ETS_IMS_roaming</w:t>
      </w:r>
      <w:proofErr w:type="spellEnd"/>
      <w:r w:rsidR="007706AE" w:rsidRPr="007706AE">
        <w:rPr>
          <w:lang w:eastAsia="zh-CN"/>
        </w:rPr>
        <w:t xml:space="preserve"> “Signalling requirements for emergency telecommunication service in IMS roaming environment” (e-meeting, 4-5 November 2020)</w:t>
      </w:r>
    </w:p>
    <w:p w14:paraId="2B3B28A6" w14:textId="3F18FF8D" w:rsidR="00794F4F" w:rsidRPr="009C09B4" w:rsidRDefault="00394DBF" w:rsidP="009C09B4">
      <w:pPr>
        <w:spacing w:after="120"/>
        <w:jc w:val="center"/>
      </w:pPr>
      <w:r w:rsidRPr="009C09B4">
        <w:t>____________________</w:t>
      </w:r>
    </w:p>
    <w:sectPr w:rsidR="00794F4F" w:rsidRPr="009C09B4" w:rsidSect="00C42125">
      <w:headerReference w:type="default" r:id="rId16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E21590" w14:textId="77777777" w:rsidR="00E47CBE" w:rsidRDefault="00E47CBE" w:rsidP="00C42125">
      <w:pPr>
        <w:spacing w:before="0"/>
      </w:pPr>
      <w:r>
        <w:separator/>
      </w:r>
    </w:p>
  </w:endnote>
  <w:endnote w:type="continuationSeparator" w:id="0">
    <w:p w14:paraId="50E3A8BD" w14:textId="77777777" w:rsidR="00E47CBE" w:rsidRDefault="00E47CB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55178C" w14:textId="77777777" w:rsidR="00E47CBE" w:rsidRDefault="00E47CBE" w:rsidP="00C42125">
      <w:pPr>
        <w:spacing w:before="0"/>
      </w:pPr>
      <w:r>
        <w:separator/>
      </w:r>
    </w:p>
  </w:footnote>
  <w:footnote w:type="continuationSeparator" w:id="0">
    <w:p w14:paraId="2EC7AB49" w14:textId="77777777" w:rsidR="00E47CBE" w:rsidRDefault="00E47CB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1F8BE" w14:textId="70B425DB" w:rsidR="00D33D3A" w:rsidRPr="00C42125" w:rsidRDefault="00D33D3A" w:rsidP="00C4212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3E5317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2420BE0E" w:rsidR="00D33D3A" w:rsidRPr="00C42125" w:rsidRDefault="00D33D3A" w:rsidP="00C42125">
    <w:pPr>
      <w:pStyle w:val="Header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E93B63">
      <w:rPr>
        <w:noProof/>
      </w:rPr>
      <w:t>SG11-TD60/WP1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D34F6D"/>
    <w:multiLevelType w:val="hybridMultilevel"/>
    <w:tmpl w:val="79CE3C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7E1A7C"/>
    <w:multiLevelType w:val="hybridMultilevel"/>
    <w:tmpl w:val="B5864770"/>
    <w:lvl w:ilvl="0" w:tplc="E876A8E4">
      <w:start w:val="1"/>
      <w:numFmt w:val="decimal"/>
      <w:lvlText w:val="3.%1"/>
      <w:lvlJc w:val="left"/>
      <w:pPr>
        <w:ind w:left="420" w:hanging="42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29333637"/>
    <w:multiLevelType w:val="multilevel"/>
    <w:tmpl w:val="D8C453F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2D612773"/>
    <w:multiLevelType w:val="hybridMultilevel"/>
    <w:tmpl w:val="E1B44522"/>
    <w:lvl w:ilvl="0" w:tplc="033C7438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375205"/>
    <w:multiLevelType w:val="hybridMultilevel"/>
    <w:tmpl w:val="70969792"/>
    <w:lvl w:ilvl="0" w:tplc="2AEE54F4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37A4B"/>
    <w:multiLevelType w:val="hybridMultilevel"/>
    <w:tmpl w:val="BB8EA908"/>
    <w:lvl w:ilvl="0" w:tplc="F2AC5DAA">
      <w:start w:val="1"/>
      <w:numFmt w:val="bullet"/>
      <w:lvlText w:val="-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46BF598B"/>
    <w:multiLevelType w:val="multilevel"/>
    <w:tmpl w:val="46BF598B"/>
    <w:lvl w:ilvl="0">
      <w:start w:val="201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95A28A1"/>
    <w:multiLevelType w:val="hybridMultilevel"/>
    <w:tmpl w:val="CE0AF5DA"/>
    <w:lvl w:ilvl="0" w:tplc="658AF63E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35A2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9"/>
  </w:num>
  <w:num w:numId="13">
    <w:abstractNumId w:val="13"/>
  </w:num>
  <w:num w:numId="14">
    <w:abstractNumId w:val="15"/>
  </w:num>
  <w:num w:numId="15">
    <w:abstractNumId w:val="10"/>
  </w:num>
  <w:num w:numId="16">
    <w:abstractNumId w:val="16"/>
  </w:num>
  <w:num w:numId="17">
    <w:abstractNumId w:val="11"/>
  </w:num>
  <w:num w:numId="18">
    <w:abstractNumId w:val="17"/>
  </w:num>
  <w:num w:numId="19">
    <w:abstractNumId w:val="1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23D9A"/>
    <w:rsid w:val="00036034"/>
    <w:rsid w:val="00057000"/>
    <w:rsid w:val="000640E0"/>
    <w:rsid w:val="000838F6"/>
    <w:rsid w:val="00083941"/>
    <w:rsid w:val="000A5CA2"/>
    <w:rsid w:val="000E6A3A"/>
    <w:rsid w:val="00125432"/>
    <w:rsid w:val="0013772F"/>
    <w:rsid w:val="00137F40"/>
    <w:rsid w:val="001732CE"/>
    <w:rsid w:val="001871EC"/>
    <w:rsid w:val="001A670F"/>
    <w:rsid w:val="001C62B8"/>
    <w:rsid w:val="001D6318"/>
    <w:rsid w:val="001E0185"/>
    <w:rsid w:val="001E7B0E"/>
    <w:rsid w:val="001F141D"/>
    <w:rsid w:val="00200A06"/>
    <w:rsid w:val="00250E12"/>
    <w:rsid w:val="002622FA"/>
    <w:rsid w:val="00263518"/>
    <w:rsid w:val="00277326"/>
    <w:rsid w:val="00286FD4"/>
    <w:rsid w:val="002A401B"/>
    <w:rsid w:val="002B27A3"/>
    <w:rsid w:val="002B3C3D"/>
    <w:rsid w:val="002C12BA"/>
    <w:rsid w:val="002C26C0"/>
    <w:rsid w:val="002C4B54"/>
    <w:rsid w:val="002E552F"/>
    <w:rsid w:val="002E6E5B"/>
    <w:rsid w:val="002E79CB"/>
    <w:rsid w:val="002F7879"/>
    <w:rsid w:val="002F7F55"/>
    <w:rsid w:val="0030745F"/>
    <w:rsid w:val="00314630"/>
    <w:rsid w:val="0032090A"/>
    <w:rsid w:val="00321CDE"/>
    <w:rsid w:val="00333D60"/>
    <w:rsid w:val="00333E15"/>
    <w:rsid w:val="0036651C"/>
    <w:rsid w:val="00384A07"/>
    <w:rsid w:val="0038715D"/>
    <w:rsid w:val="00394DBF"/>
    <w:rsid w:val="00395545"/>
    <w:rsid w:val="003A43EF"/>
    <w:rsid w:val="003B4E41"/>
    <w:rsid w:val="003E5317"/>
    <w:rsid w:val="003F2BED"/>
    <w:rsid w:val="0043372A"/>
    <w:rsid w:val="00443878"/>
    <w:rsid w:val="00454AFE"/>
    <w:rsid w:val="004712CA"/>
    <w:rsid w:val="0047325B"/>
    <w:rsid w:val="0047422E"/>
    <w:rsid w:val="004751A1"/>
    <w:rsid w:val="004C0673"/>
    <w:rsid w:val="004E1CDA"/>
    <w:rsid w:val="004F0C4E"/>
    <w:rsid w:val="004F3816"/>
    <w:rsid w:val="00545E89"/>
    <w:rsid w:val="00556F40"/>
    <w:rsid w:val="00566EDA"/>
    <w:rsid w:val="00572654"/>
    <w:rsid w:val="005B5629"/>
    <w:rsid w:val="005C0300"/>
    <w:rsid w:val="005C6A8E"/>
    <w:rsid w:val="005F4B6A"/>
    <w:rsid w:val="00615A0A"/>
    <w:rsid w:val="00621A25"/>
    <w:rsid w:val="00631610"/>
    <w:rsid w:val="006333D4"/>
    <w:rsid w:val="006369B2"/>
    <w:rsid w:val="00652C03"/>
    <w:rsid w:val="006567BD"/>
    <w:rsid w:val="006570B0"/>
    <w:rsid w:val="0069210B"/>
    <w:rsid w:val="006A4055"/>
    <w:rsid w:val="006C5641"/>
    <w:rsid w:val="006D1089"/>
    <w:rsid w:val="006D714F"/>
    <w:rsid w:val="006D7355"/>
    <w:rsid w:val="00710B89"/>
    <w:rsid w:val="00731135"/>
    <w:rsid w:val="007324AF"/>
    <w:rsid w:val="007409B4"/>
    <w:rsid w:val="0075525E"/>
    <w:rsid w:val="007706AE"/>
    <w:rsid w:val="007903F8"/>
    <w:rsid w:val="00794F4F"/>
    <w:rsid w:val="007974BE"/>
    <w:rsid w:val="007A0916"/>
    <w:rsid w:val="007A0DFD"/>
    <w:rsid w:val="007C7122"/>
    <w:rsid w:val="007D2039"/>
    <w:rsid w:val="007D3F11"/>
    <w:rsid w:val="007F4570"/>
    <w:rsid w:val="007F664D"/>
    <w:rsid w:val="007F7792"/>
    <w:rsid w:val="00842137"/>
    <w:rsid w:val="008477C2"/>
    <w:rsid w:val="00885E2A"/>
    <w:rsid w:val="0089088E"/>
    <w:rsid w:val="00892297"/>
    <w:rsid w:val="008971FA"/>
    <w:rsid w:val="008D599B"/>
    <w:rsid w:val="008E0172"/>
    <w:rsid w:val="0090012E"/>
    <w:rsid w:val="00911BB7"/>
    <w:rsid w:val="009207C2"/>
    <w:rsid w:val="00930F6B"/>
    <w:rsid w:val="009331C5"/>
    <w:rsid w:val="009406B5"/>
    <w:rsid w:val="00946166"/>
    <w:rsid w:val="00983164"/>
    <w:rsid w:val="00983625"/>
    <w:rsid w:val="009906C8"/>
    <w:rsid w:val="009972EF"/>
    <w:rsid w:val="009C09B4"/>
    <w:rsid w:val="009E6045"/>
    <w:rsid w:val="009E766E"/>
    <w:rsid w:val="009F715E"/>
    <w:rsid w:val="00A10DBB"/>
    <w:rsid w:val="00A25503"/>
    <w:rsid w:val="00A35F6B"/>
    <w:rsid w:val="00A4013E"/>
    <w:rsid w:val="00A427CD"/>
    <w:rsid w:val="00A4600B"/>
    <w:rsid w:val="00A679D3"/>
    <w:rsid w:val="00A67A81"/>
    <w:rsid w:val="00A728A3"/>
    <w:rsid w:val="00A730A6"/>
    <w:rsid w:val="00A877B5"/>
    <w:rsid w:val="00A971A0"/>
    <w:rsid w:val="00AA1F22"/>
    <w:rsid w:val="00AF428F"/>
    <w:rsid w:val="00B0282D"/>
    <w:rsid w:val="00B05821"/>
    <w:rsid w:val="00B23620"/>
    <w:rsid w:val="00B26C28"/>
    <w:rsid w:val="00B4007A"/>
    <w:rsid w:val="00B453F5"/>
    <w:rsid w:val="00B53D1B"/>
    <w:rsid w:val="00B718A5"/>
    <w:rsid w:val="00C213B1"/>
    <w:rsid w:val="00C42125"/>
    <w:rsid w:val="00C4331F"/>
    <w:rsid w:val="00C46DCA"/>
    <w:rsid w:val="00C62814"/>
    <w:rsid w:val="00C74937"/>
    <w:rsid w:val="00C9460E"/>
    <w:rsid w:val="00D26A7C"/>
    <w:rsid w:val="00D31EA0"/>
    <w:rsid w:val="00D33D3A"/>
    <w:rsid w:val="00DD0B50"/>
    <w:rsid w:val="00DE3062"/>
    <w:rsid w:val="00E1406C"/>
    <w:rsid w:val="00E204DD"/>
    <w:rsid w:val="00E23F66"/>
    <w:rsid w:val="00E257A5"/>
    <w:rsid w:val="00E47CBE"/>
    <w:rsid w:val="00E53C24"/>
    <w:rsid w:val="00E63675"/>
    <w:rsid w:val="00E93B63"/>
    <w:rsid w:val="00EB444D"/>
    <w:rsid w:val="00F00EFD"/>
    <w:rsid w:val="00F018A5"/>
    <w:rsid w:val="00F02294"/>
    <w:rsid w:val="00F075D9"/>
    <w:rsid w:val="00F11CD1"/>
    <w:rsid w:val="00F35F57"/>
    <w:rsid w:val="00F4278E"/>
    <w:rsid w:val="00F50467"/>
    <w:rsid w:val="00F57A61"/>
    <w:rsid w:val="00F84DF7"/>
    <w:rsid w:val="00FA539F"/>
    <w:rsid w:val="00FC65C7"/>
    <w:rsid w:val="00FD629D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1C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aliases w:val="CEO_Hyperlink,超级链接,超?级链,Style 58,超????,超链接1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styleId="ListParagraph">
    <w:name w:val="List Paragraph"/>
    <w:basedOn w:val="Normal"/>
    <w:uiPriority w:val="34"/>
    <w:qFormat/>
    <w:rsid w:val="008971FA"/>
    <w:pPr>
      <w:ind w:firstLineChars="200" w:firstLine="4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6FD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40" w:after="330" w:line="578" w:lineRule="auto"/>
      <w:ind w:left="0" w:firstLine="0"/>
      <w:textAlignment w:val="auto"/>
      <w:outlineLvl w:val="9"/>
    </w:pPr>
    <w:rPr>
      <w:rFonts w:eastAsiaTheme="minorEastAsia"/>
      <w:bCs/>
      <w:kern w:val="44"/>
      <w:sz w:val="44"/>
      <w:szCs w:val="44"/>
      <w:lang w:eastAsia="ja-JP"/>
    </w:rPr>
  </w:style>
  <w:style w:type="paragraph" w:customStyle="1" w:styleId="1">
    <w:name w:val="列出段落1"/>
    <w:basedOn w:val="Normal"/>
    <w:uiPriority w:val="34"/>
    <w:qFormat/>
    <w:rsid w:val="00286FD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  <w:lang w:val="en-US" w:eastAsia="zh-CN"/>
    </w:rPr>
  </w:style>
  <w:style w:type="paragraph" w:customStyle="1" w:styleId="Heading1Centered">
    <w:name w:val="Heading 1 Centered"/>
    <w:basedOn w:val="Heading1"/>
    <w:rsid w:val="00286FD4"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bCs/>
    </w:rPr>
  </w:style>
  <w:style w:type="paragraph" w:customStyle="1" w:styleId="LSDeadline">
    <w:name w:val="LSDeadline"/>
    <w:basedOn w:val="LSForAction"/>
    <w:next w:val="Normal"/>
    <w:rsid w:val="00B23620"/>
    <w:rPr>
      <w:bCs w:val="0"/>
    </w:rPr>
  </w:style>
  <w:style w:type="paragraph" w:customStyle="1" w:styleId="LSForAction">
    <w:name w:val="LSForAction"/>
    <w:basedOn w:val="Normal"/>
    <w:rsid w:val="00B236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B23620"/>
  </w:style>
  <w:style w:type="paragraph" w:customStyle="1" w:styleId="LSForComment">
    <w:name w:val="LSForComment"/>
    <w:basedOn w:val="LSForAction"/>
    <w:next w:val="Normal"/>
    <w:rsid w:val="00B23620"/>
  </w:style>
  <w:style w:type="character" w:styleId="UnresolvedMention">
    <w:name w:val="Unresolved Mention"/>
    <w:basedOn w:val="DefaultParagraphFont"/>
    <w:uiPriority w:val="99"/>
    <w:semiHidden/>
    <w:unhideWhenUsed/>
    <w:rsid w:val="009C09B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09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09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09B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09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09B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9C09B4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9B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9B4"/>
    <w:rPr>
      <w:rFonts w:ascii="Segoe UI" w:hAnsi="Segoe UI" w:cs="Segoe UI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meetingdoc.asp?lang=en&amp;parent=T17-SG11-201119-TD-WP1-0058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meetingdoc.asp?lang=en&amp;parent=T17-SG11-201119-TD-WP1-005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zhuxiaojie@chinatelecom.c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17-SG11-201119-TD-WP1-0058" TargetMode="Externa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17-SG11-201119-TD-WP1-005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6431B1">
          <w:pPr>
            <w:pStyle w:val="0747E8C3C0B94E57A2B87F941A299AA0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3C2A13A6342F4B92B146D1DB0C3564D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F2C81DB-D599-40F6-AF23-AF592BB1E5FC}"/>
      </w:docPartPr>
      <w:docPartBody>
        <w:p w:rsidR="003F09EC" w:rsidRDefault="00543A14" w:rsidP="00543A14">
          <w:pPr>
            <w:pStyle w:val="3C2A13A6342F4B92B146D1DB0C3564DC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7AD700A321AF4D8FB60EC4D0C8C70EF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F6DB49-45F5-4A5B-92F3-F49D5C5AE290}"/>
      </w:docPartPr>
      <w:docPartBody>
        <w:p w:rsidR="003F09EC" w:rsidRDefault="00543A14" w:rsidP="00543A14">
          <w:pPr>
            <w:pStyle w:val="7AD700A321AF4D8FB60EC4D0C8C70EF3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1624DF"/>
    <w:rsid w:val="001878F0"/>
    <w:rsid w:val="002259AA"/>
    <w:rsid w:val="0023353B"/>
    <w:rsid w:val="00390E6F"/>
    <w:rsid w:val="003F09EC"/>
    <w:rsid w:val="0044751B"/>
    <w:rsid w:val="00543A14"/>
    <w:rsid w:val="00582885"/>
    <w:rsid w:val="005E55FD"/>
    <w:rsid w:val="006431B1"/>
    <w:rsid w:val="007428AF"/>
    <w:rsid w:val="008E6F4D"/>
    <w:rsid w:val="00960CC3"/>
    <w:rsid w:val="00A5137C"/>
    <w:rsid w:val="00B74A86"/>
    <w:rsid w:val="00BE619E"/>
    <w:rsid w:val="00CC02A6"/>
    <w:rsid w:val="00F94628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4751B"/>
    <w:rPr>
      <w:rFonts w:ascii="Times New Roman" w:hAnsi="Times New Roman"/>
      <w:color w:val="808080"/>
    </w:rPr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3C2A13A6342F4B92B146D1DB0C3564DC">
    <w:name w:val="3C2A13A6342F4B92B146D1DB0C3564DC"/>
    <w:rsid w:val="00543A14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7AD700A321AF4D8FB60EC4D0C8C70EF3">
    <w:name w:val="7AD700A321AF4D8FB60EC4D0C8C70EF3"/>
    <w:rsid w:val="00543A14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4BCA1C8446BF3E4480B2EE8953632BD7" ma:contentTypeVersion="0" ma:contentTypeDescription="" ma:contentTypeScope="" ma:versionID="2da49b1878e94cf9365d80adfc5c9068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2020-11-4/5</When>
    <Meeting xmlns="3f6fad35-1f81-480e-a4e5-6e5474dcfb96">410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Discussion</Purpose1>
    <Abstract xmlns="3f6fad35-1f81-480e-a4e5-6e5474dcfb96">This liaison statement aims to inform ITU-T SG2 and 3GPP SA6 on the initiation of new work item Q.Sig_Req_ETS_IMS_roaming.</Abstract>
    <SourceRGM xmlns="3f6fad35-1f81-480e-a4e5-6e5474dcfb96">Rapporteur Q3/11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3/11</QuestionText>
    <DocTypeText xmlns="3f6fad35-1f81-480e-a4e5-6e5474dcfb96">DOC</DocTypeText>
    <CategoryDescription xmlns="http://schemas.microsoft.com/sharepoint.v3">Q3/11 Rapporteur Group Meeting</CategoryDescription>
    <ShortName xmlns="3f6fad35-1f81-480e-a4e5-6e5474dcfb96">Q3/11-DOC5-R1 (201104)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ITU-T Study Group 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Q3/11</TermName>
          <TermId xmlns="http://schemas.microsoft.com/office/infopath/2007/PartnerControls">7026117e-7fc4-4c1f-80aa-0996126b5903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836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93A6DB-DDC4-4072-BC43-B662179E4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purl.org/dc/terms/"/>
    <ds:schemaRef ds:uri="http://schemas.microsoft.com/sharepoint.v3"/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3f6fad35-1f81-480e-a4e5-6e5474dcfb96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29</TotalTime>
  <Pages>1</Pages>
  <Words>343</Words>
  <Characters>2211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initiating a new work item on signalling requirements for emergency telecommunication service in IMS roaming environment[to ITU-T SG2, 3GPP SA6]</vt:lpstr>
    </vt:vector>
  </TitlesOfParts>
  <Company>ITU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Q.Sig_Req_ETS_IMS_roaming “Signalling requirements for emergency telecommunication service in IMS roaming environment”</dc:title>
  <dc:subject/>
  <dc:creator>Dayao, Al</dc:creator>
  <cp:keywords>Signalling requirement; ETS; IMS; Roaming</cp:keywords>
  <dc:description/>
  <cp:lastModifiedBy>TSB</cp:lastModifiedBy>
  <cp:revision>9</cp:revision>
  <dcterms:created xsi:type="dcterms:W3CDTF">2020-11-05T08:13:00Z</dcterms:created>
  <dcterms:modified xsi:type="dcterms:W3CDTF">2020-11-20T17:03:00Z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0x01010072A901B997EC694AA911983CD90730E7004BCA1C8446BF3E4480B2EE8953632BD7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836;#Q3/11|7026117e-7fc4-4c1f-80aa-0996126b5903</vt:lpwstr>
  </property>
</Properties>
</file>