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5A6070" w:rsidRPr="005A6070" w14:paraId="058E2FD3" w14:textId="77777777" w:rsidTr="003F6975">
        <w:trPr>
          <w:cantSplit/>
        </w:trPr>
        <w:tc>
          <w:tcPr>
            <w:tcW w:w="1191" w:type="dxa"/>
            <w:vMerge w:val="restart"/>
          </w:tcPr>
          <w:p w14:paraId="248C7372" w14:textId="77777777" w:rsidR="005A6070" w:rsidRPr="005A6070" w:rsidRDefault="005A6070" w:rsidP="005A6070">
            <w:pPr>
              <w:rPr>
                <w:sz w:val="20"/>
                <w:szCs w:val="20"/>
              </w:rPr>
            </w:pPr>
            <w:bookmarkStart w:id="0" w:name="_GoBack"/>
            <w:bookmarkStart w:id="1" w:name="dnum" w:colFirst="2" w:colLast="2"/>
            <w:bookmarkStart w:id="2" w:name="dtableau"/>
            <w:bookmarkEnd w:id="0"/>
            <w:r w:rsidRPr="005A6070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6165E055" wp14:editId="1C5C075B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3B35A911" w14:textId="77777777" w:rsidR="005A6070" w:rsidRPr="005A6070" w:rsidRDefault="005A6070" w:rsidP="005A6070">
            <w:pPr>
              <w:rPr>
                <w:sz w:val="16"/>
                <w:szCs w:val="16"/>
              </w:rPr>
            </w:pPr>
            <w:r w:rsidRPr="005A6070">
              <w:rPr>
                <w:sz w:val="16"/>
                <w:szCs w:val="16"/>
              </w:rPr>
              <w:t>INTERNATIONAL TELECOMMUNICATION UNION</w:t>
            </w:r>
          </w:p>
          <w:p w14:paraId="14A3C40D" w14:textId="77777777" w:rsidR="005A6070" w:rsidRPr="005A6070" w:rsidRDefault="005A6070" w:rsidP="005A6070">
            <w:pPr>
              <w:rPr>
                <w:b/>
                <w:bCs/>
                <w:sz w:val="26"/>
                <w:szCs w:val="26"/>
              </w:rPr>
            </w:pPr>
            <w:r w:rsidRPr="005A6070">
              <w:rPr>
                <w:b/>
                <w:bCs/>
                <w:sz w:val="26"/>
                <w:szCs w:val="26"/>
              </w:rPr>
              <w:t>TELECOMMUNICATION</w:t>
            </w:r>
            <w:r w:rsidRPr="005A6070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9A4D626" w14:textId="77777777" w:rsidR="005A6070" w:rsidRPr="005A6070" w:rsidRDefault="005A6070" w:rsidP="005A6070">
            <w:pPr>
              <w:rPr>
                <w:sz w:val="20"/>
                <w:szCs w:val="20"/>
              </w:rPr>
            </w:pPr>
            <w:r w:rsidRPr="005A6070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5A6070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73B86F2E" w14:textId="32185F64" w:rsidR="005A6070" w:rsidRPr="005A6070" w:rsidRDefault="005A6070" w:rsidP="005A6070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SG2-LS181</w:t>
            </w:r>
          </w:p>
        </w:tc>
      </w:tr>
      <w:tr w:rsidR="005A6070" w:rsidRPr="005A6070" w14:paraId="7BA08F29" w14:textId="77777777" w:rsidTr="003F6975">
        <w:trPr>
          <w:cantSplit/>
        </w:trPr>
        <w:tc>
          <w:tcPr>
            <w:tcW w:w="1191" w:type="dxa"/>
            <w:vMerge/>
          </w:tcPr>
          <w:p w14:paraId="3ACD6BB9" w14:textId="77777777" w:rsidR="005A6070" w:rsidRPr="005A6070" w:rsidRDefault="005A6070" w:rsidP="005A6070">
            <w:pPr>
              <w:rPr>
                <w:smallCaps/>
                <w:sz w:val="20"/>
              </w:rPr>
            </w:pPr>
            <w:bookmarkStart w:id="4" w:name="dsg" w:colFirst="2" w:colLast="2"/>
            <w:bookmarkEnd w:id="1"/>
          </w:p>
        </w:tc>
        <w:tc>
          <w:tcPr>
            <w:tcW w:w="4051" w:type="dxa"/>
            <w:gridSpan w:val="4"/>
            <w:vMerge/>
          </w:tcPr>
          <w:p w14:paraId="75AA6947" w14:textId="77777777" w:rsidR="005A6070" w:rsidRPr="005A6070" w:rsidRDefault="005A6070" w:rsidP="005A6070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2595B72A" w14:textId="5EBF3206" w:rsidR="005A6070" w:rsidRPr="005A6070" w:rsidRDefault="005A6070" w:rsidP="005A6070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4"/>
      <w:tr w:rsidR="005A6070" w:rsidRPr="005A6070" w14:paraId="3C82F0B7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59A10DFB" w14:textId="77777777" w:rsidR="005A6070" w:rsidRPr="005A6070" w:rsidRDefault="005A6070" w:rsidP="005A6070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12A23A37" w14:textId="77777777" w:rsidR="005A6070" w:rsidRPr="005A6070" w:rsidRDefault="005A6070" w:rsidP="005A6070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74A01643" w14:textId="77777777" w:rsidR="005A6070" w:rsidRPr="005A6070" w:rsidRDefault="005A6070" w:rsidP="005A6070">
            <w:pPr>
              <w:jc w:val="right"/>
              <w:rPr>
                <w:b/>
                <w:bCs/>
                <w:sz w:val="28"/>
                <w:szCs w:val="28"/>
              </w:rPr>
            </w:pPr>
            <w:r w:rsidRPr="005A6070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A6070" w:rsidRPr="005A6070" w14:paraId="661EFE0A" w14:textId="77777777" w:rsidTr="003F6975">
        <w:trPr>
          <w:cantSplit/>
        </w:trPr>
        <w:tc>
          <w:tcPr>
            <w:tcW w:w="1617" w:type="dxa"/>
            <w:gridSpan w:val="3"/>
          </w:tcPr>
          <w:p w14:paraId="0659775F" w14:textId="77777777" w:rsidR="005A6070" w:rsidRPr="005A6070" w:rsidRDefault="005A6070" w:rsidP="005A6070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 w:rsidRPr="005A6070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314537A7" w14:textId="55242183" w:rsidR="005A6070" w:rsidRPr="005A6070" w:rsidRDefault="005A6070" w:rsidP="005A6070">
            <w:r w:rsidRPr="005A6070">
              <w:t>5/2</w:t>
            </w:r>
          </w:p>
        </w:tc>
        <w:tc>
          <w:tcPr>
            <w:tcW w:w="4681" w:type="dxa"/>
            <w:gridSpan w:val="2"/>
          </w:tcPr>
          <w:p w14:paraId="4774C7BA" w14:textId="77777777" w:rsidR="005A6070" w:rsidRPr="005A6070" w:rsidRDefault="005A6070" w:rsidP="005A6070">
            <w:pPr>
              <w:jc w:val="right"/>
            </w:pPr>
          </w:p>
        </w:tc>
      </w:tr>
      <w:tr w:rsidR="005A6070" w:rsidRPr="005A6070" w14:paraId="24665F9C" w14:textId="77777777" w:rsidTr="003F6975">
        <w:trPr>
          <w:cantSplit/>
        </w:trPr>
        <w:tc>
          <w:tcPr>
            <w:tcW w:w="9923" w:type="dxa"/>
            <w:gridSpan w:val="7"/>
          </w:tcPr>
          <w:p w14:paraId="4E04ACCF" w14:textId="1B3A6A60" w:rsidR="005A6070" w:rsidRPr="005A6070" w:rsidRDefault="005A6070" w:rsidP="005A6070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End w:id="5"/>
            <w:bookmarkEnd w:id="6"/>
            <w:r>
              <w:rPr>
                <w:b/>
                <w:bCs/>
              </w:rPr>
              <w:t>(</w:t>
            </w:r>
            <w:r w:rsidRPr="005A6070">
              <w:rPr>
                <w:b/>
                <w:bCs/>
              </w:rPr>
              <w:t xml:space="preserve">Ref.: </w:t>
            </w:r>
            <w:hyperlink r:id="rId11" w:history="1">
              <w:r w:rsidRPr="005A6070">
                <w:rPr>
                  <w:rStyle w:val="Hyperlink"/>
                  <w:rFonts w:ascii="Times New Roman" w:hAnsi="Times New Roman"/>
                  <w:b/>
                  <w:bCs/>
                </w:rPr>
                <w:t>SG2-TD1302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5A6070" w:rsidRPr="005A6070" w14:paraId="4DB9EF2A" w14:textId="77777777" w:rsidTr="003F6975">
        <w:trPr>
          <w:cantSplit/>
        </w:trPr>
        <w:tc>
          <w:tcPr>
            <w:tcW w:w="1617" w:type="dxa"/>
            <w:gridSpan w:val="3"/>
          </w:tcPr>
          <w:p w14:paraId="066EB86B" w14:textId="77777777" w:rsidR="005A6070" w:rsidRPr="005A6070" w:rsidRDefault="005A6070" w:rsidP="005A6070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5A6070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60A5A50E" w14:textId="66267A9A" w:rsidR="005A6070" w:rsidRPr="005A6070" w:rsidRDefault="005A6070" w:rsidP="005A6070">
            <w:r w:rsidRPr="005A6070">
              <w:t>ITU-T Study Group 2</w:t>
            </w:r>
          </w:p>
        </w:tc>
      </w:tr>
      <w:tr w:rsidR="005A6070" w:rsidRPr="005A6070" w14:paraId="7BEDD5B7" w14:textId="77777777" w:rsidTr="003F6975">
        <w:trPr>
          <w:cantSplit/>
        </w:trPr>
        <w:tc>
          <w:tcPr>
            <w:tcW w:w="1617" w:type="dxa"/>
            <w:gridSpan w:val="3"/>
          </w:tcPr>
          <w:p w14:paraId="7118F95E" w14:textId="77777777" w:rsidR="005A6070" w:rsidRPr="005A6070" w:rsidRDefault="005A6070" w:rsidP="005A6070">
            <w:bookmarkStart w:id="9" w:name="dtitle1" w:colFirst="1" w:colLast="1"/>
            <w:bookmarkEnd w:id="8"/>
            <w:r w:rsidRPr="005A6070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6623868E" w14:textId="65F36D0A" w:rsidR="005A6070" w:rsidRPr="005A6070" w:rsidRDefault="005A6070" w:rsidP="005A6070">
            <w:r w:rsidRPr="005A6070">
              <w:t xml:space="preserve">LS/r on work progress on </w:t>
            </w:r>
            <w:proofErr w:type="spellStart"/>
            <w:proofErr w:type="gramStart"/>
            <w:r w:rsidRPr="005A6070">
              <w:t>M.resm</w:t>
            </w:r>
            <w:proofErr w:type="spellEnd"/>
            <w:proofErr w:type="gramEnd"/>
            <w:r w:rsidRPr="005A6070">
              <w:t>-AI "Requirements for energy saving management of 5G RAN system with AI" (reply to 3GPP SA5-LS1225)</w:t>
            </w:r>
          </w:p>
        </w:tc>
      </w:tr>
      <w:tr w:rsidR="005A6070" w:rsidRPr="005A6070" w14:paraId="33C68194" w14:textId="77777777" w:rsidTr="003F6975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6E2CCF67" w14:textId="77777777" w:rsidR="005A6070" w:rsidRPr="005A6070" w:rsidRDefault="005A6070" w:rsidP="005A6070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5A6070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14:paraId="481DA16C" w14:textId="6EFE5011" w:rsidR="005A6070" w:rsidRPr="005A6070" w:rsidRDefault="005A6070" w:rsidP="005A6070">
            <w:r w:rsidRPr="005A6070">
              <w:t>Information</w:t>
            </w:r>
          </w:p>
        </w:tc>
      </w:tr>
      <w:bookmarkEnd w:id="2"/>
      <w:bookmarkEnd w:id="10"/>
      <w:tr w:rsidR="00CD6848" w14:paraId="6E9F7FB5" w14:textId="77777777" w:rsidTr="00BD4149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6FC834D3" w14:textId="77777777" w:rsidR="00CD6848" w:rsidRPr="00AD2E31" w:rsidRDefault="00CD6848" w:rsidP="002C6350">
            <w:pPr>
              <w:spacing w:before="80"/>
              <w:jc w:val="center"/>
              <w:rPr>
                <w:b/>
              </w:rPr>
            </w:pPr>
            <w:r w:rsidRPr="00AD2E31">
              <w:rPr>
                <w:b/>
              </w:rPr>
              <w:t>LIAISON STATEMENT</w:t>
            </w:r>
          </w:p>
        </w:tc>
      </w:tr>
      <w:tr w:rsidR="00CD6848" w14:paraId="1FCB0333" w14:textId="77777777" w:rsidTr="00BD4149">
        <w:trPr>
          <w:cantSplit/>
          <w:trHeight w:val="357"/>
        </w:trPr>
        <w:tc>
          <w:tcPr>
            <w:tcW w:w="2127" w:type="dxa"/>
            <w:gridSpan w:val="4"/>
          </w:tcPr>
          <w:p w14:paraId="77F322BC" w14:textId="77777777" w:rsidR="00CD6848" w:rsidRPr="00AD2E31" w:rsidRDefault="00CD6848" w:rsidP="002C6350">
            <w:pPr>
              <w:spacing w:before="80"/>
              <w:rPr>
                <w:b/>
                <w:bCs/>
              </w:rPr>
            </w:pPr>
            <w:r w:rsidRPr="00AD2E31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45887A5C" w14:textId="77777777" w:rsidR="00CD6848" w:rsidRPr="00AD2E31" w:rsidRDefault="008E6658" w:rsidP="002C6350">
            <w:pPr>
              <w:pStyle w:val="LSForAction"/>
              <w:spacing w:before="80"/>
              <w:rPr>
                <w:rFonts w:eastAsiaTheme="minorEastAsia"/>
                <w:lang w:eastAsia="zh-CN"/>
              </w:rPr>
            </w:pPr>
            <w:r w:rsidRPr="00AD2E31">
              <w:t>-</w:t>
            </w:r>
          </w:p>
        </w:tc>
      </w:tr>
      <w:tr w:rsidR="00CD6848" w14:paraId="346BA3A0" w14:textId="77777777" w:rsidTr="00BD4149">
        <w:trPr>
          <w:cantSplit/>
          <w:trHeight w:val="357"/>
        </w:trPr>
        <w:tc>
          <w:tcPr>
            <w:tcW w:w="2127" w:type="dxa"/>
            <w:gridSpan w:val="4"/>
          </w:tcPr>
          <w:p w14:paraId="4A4684F5" w14:textId="77777777" w:rsidR="00CD6848" w:rsidRPr="00AD2E31" w:rsidRDefault="00CD6848" w:rsidP="002C6350">
            <w:pPr>
              <w:spacing w:before="80"/>
              <w:rPr>
                <w:b/>
                <w:bCs/>
              </w:rPr>
            </w:pPr>
            <w:r w:rsidRPr="00AD2E31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E678525" w14:textId="77777777" w:rsidR="00CD6848" w:rsidRPr="00AD2E31" w:rsidRDefault="00334A65" w:rsidP="002C6350">
            <w:pPr>
              <w:pStyle w:val="LSForComment"/>
              <w:spacing w:before="80"/>
            </w:pPr>
            <w:r w:rsidRPr="00AD2E31">
              <w:t>-</w:t>
            </w:r>
          </w:p>
        </w:tc>
      </w:tr>
      <w:tr w:rsidR="00CD6848" w14:paraId="6ACE0884" w14:textId="77777777" w:rsidTr="00BD4149">
        <w:trPr>
          <w:cantSplit/>
          <w:trHeight w:val="357"/>
        </w:trPr>
        <w:tc>
          <w:tcPr>
            <w:tcW w:w="2127" w:type="dxa"/>
            <w:gridSpan w:val="4"/>
          </w:tcPr>
          <w:p w14:paraId="2070FA08" w14:textId="77777777" w:rsidR="00CD6848" w:rsidRPr="00AD2E31" w:rsidRDefault="00CD6848" w:rsidP="002C6350">
            <w:pPr>
              <w:spacing w:before="80"/>
              <w:rPr>
                <w:b/>
                <w:bCs/>
              </w:rPr>
            </w:pPr>
            <w:r w:rsidRPr="00AD2E31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2934D4A2" w14:textId="07C29B52" w:rsidR="00CD6848" w:rsidRPr="006C4326" w:rsidRDefault="00093597" w:rsidP="002C6350">
            <w:pPr>
              <w:spacing w:before="80"/>
              <w:rPr>
                <w:lang w:eastAsia="zh-CN"/>
              </w:rPr>
            </w:pPr>
            <w:r w:rsidRPr="00093597">
              <w:rPr>
                <w:lang w:eastAsia="zh-CN"/>
              </w:rPr>
              <w:t>3GPP SA5</w:t>
            </w:r>
          </w:p>
        </w:tc>
      </w:tr>
      <w:tr w:rsidR="00CD6848" w:rsidRPr="00946BD2" w14:paraId="2AB12EA3" w14:textId="77777777" w:rsidTr="00BD4149">
        <w:trPr>
          <w:cantSplit/>
          <w:trHeight w:val="357"/>
        </w:trPr>
        <w:tc>
          <w:tcPr>
            <w:tcW w:w="2127" w:type="dxa"/>
            <w:gridSpan w:val="4"/>
          </w:tcPr>
          <w:p w14:paraId="7D299C99" w14:textId="77777777" w:rsidR="00CD6848" w:rsidRPr="00946BD2" w:rsidRDefault="00CD6848" w:rsidP="002C6350">
            <w:pPr>
              <w:spacing w:before="80"/>
              <w:rPr>
                <w:b/>
                <w:bCs/>
              </w:rPr>
            </w:pPr>
            <w:r w:rsidRPr="00946BD2"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4069821B" w14:textId="6B82EE62" w:rsidR="00CD6848" w:rsidRPr="00946BD2" w:rsidRDefault="002C6350" w:rsidP="002C6350">
            <w:pPr>
              <w:spacing w:before="80"/>
            </w:pPr>
            <w:r w:rsidRPr="00946BD2">
              <w:t>ITU-T Study Group 2 management (18 January 2021, by correspondence)</w:t>
            </w:r>
          </w:p>
        </w:tc>
      </w:tr>
      <w:tr w:rsidR="00CD6848" w:rsidRPr="00946BD2" w14:paraId="7DCD3264" w14:textId="77777777" w:rsidTr="00BD4149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6A56DB1C" w14:textId="77777777" w:rsidR="00CD6848" w:rsidRPr="00946BD2" w:rsidRDefault="00CD6848" w:rsidP="002C6350">
            <w:pPr>
              <w:spacing w:before="80"/>
              <w:rPr>
                <w:b/>
                <w:bCs/>
              </w:rPr>
            </w:pPr>
            <w:r w:rsidRPr="00946BD2"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2120AE58" w14:textId="77777777" w:rsidR="00CD6848" w:rsidRPr="00946BD2" w:rsidRDefault="00B12E52" w:rsidP="002C6350">
            <w:pPr>
              <w:pStyle w:val="LSDeadline"/>
              <w:spacing w:before="80"/>
              <w:rPr>
                <w:rFonts w:eastAsiaTheme="minorEastAsia"/>
                <w:lang w:eastAsia="zh-CN"/>
              </w:rPr>
            </w:pPr>
            <w:r w:rsidRPr="00946BD2">
              <w:rPr>
                <w:rFonts w:eastAsiaTheme="minorEastAsia" w:hint="eastAsia"/>
                <w:lang w:eastAsia="zh-CN"/>
              </w:rPr>
              <w:t>-</w:t>
            </w:r>
          </w:p>
        </w:tc>
      </w:tr>
      <w:tr w:rsidR="00EE6CA7" w:rsidRPr="00946BD2" w14:paraId="7EC18288" w14:textId="77777777" w:rsidTr="00BD4149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4133105" w14:textId="77777777" w:rsidR="00EE6CA7" w:rsidRPr="00946BD2" w:rsidRDefault="00EE6CA7" w:rsidP="00EE6CA7">
            <w:pPr>
              <w:rPr>
                <w:b/>
                <w:bCs/>
              </w:rPr>
            </w:pPr>
            <w:r w:rsidRPr="00946BD2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2F4C6F0C" w14:textId="0CCBD681" w:rsidR="00EE6CA7" w:rsidRPr="00946BD2" w:rsidRDefault="005A6070" w:rsidP="009C53F4">
            <w:sdt>
              <w:sdtPr>
                <w:rPr>
                  <w:lang w:val="en-US" w:eastAsia="zh-CN"/>
                </w:rPr>
                <w:alias w:val="ContactNameOrgCountry"/>
                <w:tag w:val="ContactNameOrgCountry"/>
                <w:id w:val="-130639986"/>
                <w:placeholder>
                  <w:docPart w:val="F55A7CFDB3E64490AEA5D55A5A17AB19"/>
                </w:placeholder>
                <w:text w:multiLine="1"/>
              </w:sdtPr>
              <w:sdtEndPr/>
              <w:sdtContent>
                <w:r w:rsidR="00A20C73" w:rsidRPr="00946BD2">
                  <w:rPr>
                    <w:rFonts w:hint="eastAsia"/>
                    <w:lang w:val="en-US" w:eastAsia="zh-CN"/>
                  </w:rPr>
                  <w:t>ZHAO Ping</w:t>
                </w:r>
                <w:r w:rsidR="00A20C73" w:rsidRPr="00946BD2">
                  <w:rPr>
                    <w:lang w:val="en-US" w:eastAsia="zh-CN"/>
                  </w:rPr>
                  <w:br/>
                  <w:t>Rapporteur Q5/2</w:t>
                </w:r>
              </w:sdtContent>
            </w:sdt>
          </w:p>
        </w:tc>
        <w:sdt>
          <w:sdtPr>
            <w:alias w:val="ContactTelFaxEmail"/>
            <w:tag w:val="ContactTelFaxEmail"/>
            <w:id w:val="-263381078"/>
            <w:placeholder>
              <w:docPart w:val="39FED299AF4144E580829FE341C55D29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224CFE39" w14:textId="77777777" w:rsidR="00EE6CA7" w:rsidRPr="00946BD2" w:rsidRDefault="00EE6CA7" w:rsidP="00515290">
                <w:r w:rsidRPr="00946BD2">
                  <w:t xml:space="preserve">Tel: </w:t>
                </w:r>
                <w:r w:rsidRPr="00946BD2">
                  <w:tab/>
                </w:r>
                <w:r w:rsidR="004F6F90" w:rsidRPr="00946BD2">
                  <w:rPr>
                    <w:lang w:val="fr-CH"/>
                  </w:rPr>
                  <w:t>+</w:t>
                </w:r>
                <w:r w:rsidR="004F6F90" w:rsidRPr="00946BD2">
                  <w:rPr>
                    <w:rFonts w:hint="eastAsia"/>
                    <w:lang w:val="fr-CH" w:eastAsia="zh-CN"/>
                  </w:rPr>
                  <w:t>86 20 38639086</w:t>
                </w:r>
                <w:r w:rsidRPr="00946BD2">
                  <w:br/>
                  <w:t xml:space="preserve">Email: </w:t>
                </w:r>
                <w:hyperlink r:id="rId12" w:history="1">
                  <w:r w:rsidR="004F6F90" w:rsidRPr="00946BD2">
                    <w:rPr>
                      <w:rStyle w:val="Hyperlink"/>
                      <w:rFonts w:hint="eastAsia"/>
                      <w:lang w:eastAsia="zh-CN"/>
                    </w:rPr>
                    <w:t>zhaop@gsta.com</w:t>
                  </w:r>
                </w:hyperlink>
              </w:p>
            </w:tc>
          </w:sdtContent>
        </w:sdt>
      </w:tr>
    </w:tbl>
    <w:p w14:paraId="60B99397" w14:textId="77777777" w:rsidR="00BF5CD6" w:rsidRPr="00946BD2" w:rsidRDefault="00BF5CD6" w:rsidP="002C6350">
      <w:pPr>
        <w:spacing w:before="0"/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A52372" w:rsidRPr="00946BD2" w14:paraId="6C0D9FF3" w14:textId="77777777" w:rsidTr="00BD4149">
        <w:trPr>
          <w:cantSplit/>
          <w:trHeight w:val="563"/>
        </w:trPr>
        <w:tc>
          <w:tcPr>
            <w:tcW w:w="1641" w:type="dxa"/>
          </w:tcPr>
          <w:p w14:paraId="4A5FEF2E" w14:textId="77777777" w:rsidR="00A52372" w:rsidRPr="00946BD2" w:rsidRDefault="00A52372" w:rsidP="00DF038C">
            <w:pPr>
              <w:rPr>
                <w:b/>
                <w:bCs/>
              </w:rPr>
            </w:pPr>
            <w:r w:rsidRPr="00946BD2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5D67A40E" w14:textId="1774C395" w:rsidR="00A52372" w:rsidRPr="00946BD2" w:rsidRDefault="00536A6E" w:rsidP="00AB4674">
            <w:pPr>
              <w:rPr>
                <w:lang w:eastAsia="zh-CN"/>
              </w:rPr>
            </w:pPr>
            <w:r w:rsidRPr="00946BD2">
              <w:rPr>
                <w:rFonts w:hint="eastAsia"/>
                <w:lang w:eastAsia="zh-CN"/>
              </w:rPr>
              <w:t>3GPP</w:t>
            </w:r>
            <w:r w:rsidR="002C6350" w:rsidRPr="00946BD2">
              <w:rPr>
                <w:lang w:eastAsia="zh-CN"/>
              </w:rPr>
              <w:t>;</w:t>
            </w:r>
            <w:r w:rsidR="00527B50" w:rsidRPr="00946BD2">
              <w:t xml:space="preserve"> </w:t>
            </w:r>
            <w:r w:rsidR="008C786A" w:rsidRPr="00946BD2">
              <w:rPr>
                <w:lang w:eastAsia="zh-CN"/>
              </w:rPr>
              <w:t>"Requirements for energy saving management of 5G RAN system with AI"</w:t>
            </w:r>
            <w:r w:rsidR="002C6350" w:rsidRPr="00946BD2">
              <w:rPr>
                <w:lang w:eastAsia="zh-CN"/>
              </w:rPr>
              <w:t xml:space="preserve">; </w:t>
            </w:r>
            <w:proofErr w:type="spellStart"/>
            <w:proofErr w:type="gramStart"/>
            <w:r w:rsidR="008C786A" w:rsidRPr="00946BD2">
              <w:rPr>
                <w:lang w:eastAsia="zh-CN"/>
              </w:rPr>
              <w:t>M.r</w:t>
            </w:r>
            <w:r w:rsidR="008C786A" w:rsidRPr="00946BD2">
              <w:rPr>
                <w:rFonts w:hint="eastAsia"/>
                <w:lang w:eastAsia="zh-CN"/>
              </w:rPr>
              <w:t>esm</w:t>
            </w:r>
            <w:proofErr w:type="spellEnd"/>
            <w:proofErr w:type="gramEnd"/>
            <w:r w:rsidR="008C786A" w:rsidRPr="00946BD2">
              <w:rPr>
                <w:rFonts w:hint="eastAsia"/>
                <w:lang w:eastAsia="zh-CN"/>
              </w:rPr>
              <w:t>-AI</w:t>
            </w:r>
            <w:r w:rsidR="002C6350" w:rsidRPr="00946BD2">
              <w:rPr>
                <w:lang w:eastAsia="zh-CN"/>
              </w:rPr>
              <w:t>.</w:t>
            </w:r>
          </w:p>
        </w:tc>
      </w:tr>
      <w:tr w:rsidR="00A52372" w:rsidRPr="00946BD2" w14:paraId="22C1A9F5" w14:textId="77777777" w:rsidTr="00BD4149">
        <w:trPr>
          <w:cantSplit/>
          <w:trHeight w:val="1022"/>
        </w:trPr>
        <w:tc>
          <w:tcPr>
            <w:tcW w:w="1641" w:type="dxa"/>
          </w:tcPr>
          <w:p w14:paraId="61BE1893" w14:textId="77777777" w:rsidR="00A52372" w:rsidRPr="00946BD2" w:rsidRDefault="00A52372" w:rsidP="00DF038C">
            <w:pPr>
              <w:rPr>
                <w:b/>
                <w:bCs/>
              </w:rPr>
            </w:pPr>
            <w:r w:rsidRPr="00946BD2">
              <w:rPr>
                <w:b/>
                <w:bCs/>
              </w:rPr>
              <w:t>Abstract:</w:t>
            </w:r>
          </w:p>
        </w:tc>
        <w:tc>
          <w:tcPr>
            <w:tcW w:w="8282" w:type="dxa"/>
          </w:tcPr>
          <w:p w14:paraId="54C19D70" w14:textId="1DD7C065" w:rsidR="00A52372" w:rsidRPr="00946BD2" w:rsidRDefault="00A52372" w:rsidP="009F0B95">
            <w:pPr>
              <w:jc w:val="both"/>
              <w:rPr>
                <w:lang w:eastAsia="zh-CN"/>
              </w:rPr>
            </w:pPr>
            <w:r w:rsidRPr="00946BD2">
              <w:rPr>
                <w:lang w:eastAsia="zh-CN"/>
              </w:rPr>
              <w:t>This document</w:t>
            </w:r>
            <w:r w:rsidR="008C786A" w:rsidRPr="00946BD2">
              <w:rPr>
                <w:lang w:eastAsia="zh-CN"/>
              </w:rPr>
              <w:t xml:space="preserve"> is to inform </w:t>
            </w:r>
            <w:r w:rsidR="002C6350" w:rsidRPr="00946BD2">
              <w:rPr>
                <w:lang w:eastAsia="zh-CN"/>
              </w:rPr>
              <w:t xml:space="preserve">about </w:t>
            </w:r>
            <w:r w:rsidR="009E2FCE" w:rsidRPr="00946BD2">
              <w:rPr>
                <w:lang w:eastAsia="zh-CN"/>
              </w:rPr>
              <w:t>work progress on</w:t>
            </w:r>
            <w:r w:rsidR="009E2FCE" w:rsidRPr="00946BD2">
              <w:t xml:space="preserve"> </w:t>
            </w:r>
            <w:r w:rsidR="008C786A" w:rsidRPr="00946BD2">
              <w:rPr>
                <w:lang w:eastAsia="zh-CN"/>
              </w:rPr>
              <w:t>"Requirements for energy saving management of 5G RAN system with AI"</w:t>
            </w:r>
            <w:r w:rsidR="002C6350" w:rsidRPr="00946BD2">
              <w:rPr>
                <w:lang w:eastAsia="zh-CN"/>
              </w:rPr>
              <w:t xml:space="preserve"> </w:t>
            </w:r>
            <w:r w:rsidR="008C786A" w:rsidRPr="00946BD2">
              <w:rPr>
                <w:rFonts w:hint="eastAsia"/>
                <w:lang w:eastAsia="zh-CN"/>
              </w:rPr>
              <w:t>(</w:t>
            </w:r>
            <w:proofErr w:type="spellStart"/>
            <w:proofErr w:type="gramStart"/>
            <w:r w:rsidR="008C786A" w:rsidRPr="00946BD2">
              <w:rPr>
                <w:lang w:eastAsia="zh-CN"/>
              </w:rPr>
              <w:t>M.r</w:t>
            </w:r>
            <w:r w:rsidR="008C786A" w:rsidRPr="00946BD2">
              <w:rPr>
                <w:rFonts w:hint="eastAsia"/>
                <w:lang w:eastAsia="zh-CN"/>
              </w:rPr>
              <w:t>esm</w:t>
            </w:r>
            <w:proofErr w:type="spellEnd"/>
            <w:proofErr w:type="gramEnd"/>
            <w:r w:rsidR="008C786A" w:rsidRPr="00946BD2">
              <w:rPr>
                <w:rFonts w:hint="eastAsia"/>
                <w:lang w:eastAsia="zh-CN"/>
              </w:rPr>
              <w:t>-AI)</w:t>
            </w:r>
            <w:r w:rsidR="00B80FB1" w:rsidRPr="00946BD2">
              <w:rPr>
                <w:lang w:eastAsia="zh-CN"/>
              </w:rPr>
              <w:t xml:space="preserve"> in ITU</w:t>
            </w:r>
            <w:r w:rsidR="00B80FB1" w:rsidRPr="00946BD2">
              <w:rPr>
                <w:rFonts w:hint="eastAsia"/>
                <w:lang w:eastAsia="zh-CN"/>
              </w:rPr>
              <w:t>-T</w:t>
            </w:r>
            <w:r w:rsidR="00B80FB1" w:rsidRPr="00946BD2">
              <w:rPr>
                <w:lang w:eastAsia="zh-CN"/>
              </w:rPr>
              <w:t xml:space="preserve"> Q5/2</w:t>
            </w:r>
            <w:r w:rsidR="009E2FCE" w:rsidRPr="00946BD2">
              <w:rPr>
                <w:lang w:eastAsia="zh-CN"/>
              </w:rPr>
              <w:t xml:space="preserve">, and </w:t>
            </w:r>
            <w:r w:rsidR="00245F8E" w:rsidRPr="00946BD2">
              <w:rPr>
                <w:lang w:eastAsia="zh-CN"/>
              </w:rPr>
              <w:t xml:space="preserve">give some </w:t>
            </w:r>
            <w:r w:rsidR="005C19F1" w:rsidRPr="00946BD2">
              <w:rPr>
                <w:lang w:eastAsia="zh-CN"/>
              </w:rPr>
              <w:t>suggestion</w:t>
            </w:r>
            <w:r w:rsidR="00245F8E" w:rsidRPr="00946BD2">
              <w:rPr>
                <w:lang w:eastAsia="zh-CN"/>
              </w:rPr>
              <w:t xml:space="preserve">s </w:t>
            </w:r>
            <w:r w:rsidR="003A08C0" w:rsidRPr="00946BD2">
              <w:rPr>
                <w:lang w:eastAsia="zh-CN"/>
              </w:rPr>
              <w:t xml:space="preserve">to 3GPP SA5 </w:t>
            </w:r>
            <w:r w:rsidR="00EB65B6" w:rsidRPr="00946BD2">
              <w:rPr>
                <w:lang w:eastAsia="zh-CN"/>
              </w:rPr>
              <w:t>to refer</w:t>
            </w:r>
            <w:r w:rsidR="003A08C0" w:rsidRPr="00946BD2">
              <w:rPr>
                <w:lang w:eastAsia="zh-CN"/>
              </w:rPr>
              <w:t xml:space="preserve"> </w:t>
            </w:r>
            <w:r w:rsidR="002C6350" w:rsidRPr="00946BD2">
              <w:rPr>
                <w:lang w:eastAsia="zh-CN"/>
              </w:rPr>
              <w:t xml:space="preserve">to </w:t>
            </w:r>
            <w:proofErr w:type="spellStart"/>
            <w:r w:rsidR="003A08C0" w:rsidRPr="00946BD2">
              <w:rPr>
                <w:lang w:eastAsia="zh-CN"/>
              </w:rPr>
              <w:t>M.</w:t>
            </w:r>
            <w:r w:rsidR="003A08C0" w:rsidRPr="00946BD2">
              <w:rPr>
                <w:rFonts w:hint="eastAsia"/>
                <w:lang w:eastAsia="zh-CN"/>
              </w:rPr>
              <w:t>resm</w:t>
            </w:r>
            <w:proofErr w:type="spellEnd"/>
            <w:r w:rsidR="003A08C0" w:rsidRPr="00946BD2">
              <w:rPr>
                <w:lang w:eastAsia="zh-CN"/>
              </w:rPr>
              <w:t>-AI</w:t>
            </w:r>
            <w:r w:rsidR="00B80FB1" w:rsidRPr="00946BD2">
              <w:rPr>
                <w:lang w:eastAsia="zh-CN"/>
              </w:rPr>
              <w:t>.</w:t>
            </w:r>
          </w:p>
        </w:tc>
      </w:tr>
    </w:tbl>
    <w:p w14:paraId="73865F9E" w14:textId="77777777" w:rsidR="00D75399" w:rsidRPr="00946BD2" w:rsidRDefault="00E77679" w:rsidP="005D206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rightChars="105" w:right="252"/>
        <w:textAlignment w:val="baseline"/>
        <w:rPr>
          <w:lang w:eastAsia="zh-CN"/>
        </w:rPr>
      </w:pPr>
      <w:r w:rsidRPr="00946BD2">
        <w:rPr>
          <w:rFonts w:hint="eastAsia"/>
          <w:lang w:eastAsia="ko-KR"/>
        </w:rPr>
        <w:t xml:space="preserve">ITU-T </w:t>
      </w:r>
      <w:r w:rsidR="00536A6E" w:rsidRPr="00946BD2">
        <w:t>Question 5/2</w:t>
      </w:r>
      <w:r w:rsidR="00047ADB" w:rsidRPr="00946BD2">
        <w:rPr>
          <w:rFonts w:hint="eastAsia"/>
          <w:lang w:eastAsia="zh-CN"/>
        </w:rPr>
        <w:t xml:space="preserve"> would like to thank</w:t>
      </w:r>
      <w:r w:rsidR="00536A6E" w:rsidRPr="00946BD2">
        <w:rPr>
          <w:rFonts w:hint="eastAsia"/>
          <w:lang w:eastAsia="zh-CN"/>
        </w:rPr>
        <w:t xml:space="preserve"> </w:t>
      </w:r>
      <w:r w:rsidR="00BB3AFA" w:rsidRPr="00946BD2">
        <w:rPr>
          <w:lang w:eastAsia="zh-CN"/>
        </w:rPr>
        <w:t>3GPP SA5</w:t>
      </w:r>
      <w:r w:rsidR="00536A6E" w:rsidRPr="00946BD2">
        <w:rPr>
          <w:rFonts w:hint="eastAsia"/>
          <w:lang w:eastAsia="zh-CN"/>
        </w:rPr>
        <w:t xml:space="preserve"> for the </w:t>
      </w:r>
      <w:r w:rsidR="00BB3AFA" w:rsidRPr="00946BD2">
        <w:rPr>
          <w:lang w:eastAsia="zh-CN"/>
        </w:rPr>
        <w:t>LS</w:t>
      </w:r>
      <w:r w:rsidR="00047ADB" w:rsidRPr="00946BD2">
        <w:rPr>
          <w:rFonts w:hint="eastAsia"/>
          <w:lang w:eastAsia="zh-CN"/>
        </w:rPr>
        <w:t xml:space="preserve"> (</w:t>
      </w:r>
      <w:hyperlink r:id="rId13" w:history="1">
        <w:r w:rsidR="00047ADB" w:rsidRPr="00946BD2">
          <w:rPr>
            <w:rStyle w:val="Hyperlink"/>
            <w:rFonts w:ascii="Times New Roman" w:hAnsi="Times New Roman"/>
            <w:lang w:eastAsia="zh-CN"/>
          </w:rPr>
          <w:t>SG2-TD12</w:t>
        </w:r>
        <w:r w:rsidR="002063A7" w:rsidRPr="00946BD2">
          <w:rPr>
            <w:rStyle w:val="Hyperlink"/>
            <w:rFonts w:ascii="Times New Roman" w:hAnsi="Times New Roman"/>
            <w:lang w:eastAsia="zh-CN"/>
          </w:rPr>
          <w:t>25</w:t>
        </w:r>
      </w:hyperlink>
      <w:r w:rsidR="00047ADB" w:rsidRPr="00946BD2">
        <w:rPr>
          <w:rFonts w:hint="eastAsia"/>
          <w:lang w:eastAsia="zh-CN"/>
        </w:rPr>
        <w:t>)</w:t>
      </w:r>
      <w:r w:rsidR="00536A6E" w:rsidRPr="00946BD2">
        <w:rPr>
          <w:rFonts w:hint="eastAsia"/>
          <w:lang w:eastAsia="zh-CN"/>
        </w:rPr>
        <w:t xml:space="preserve"> to</w:t>
      </w:r>
      <w:r w:rsidR="007B247A" w:rsidRPr="00946BD2">
        <w:rPr>
          <w:lang w:eastAsia="zh-CN"/>
        </w:rPr>
        <w:t xml:space="preserve"> introduce</w:t>
      </w:r>
      <w:r w:rsidR="00746CCC" w:rsidRPr="00946BD2">
        <w:rPr>
          <w:lang w:eastAsia="zh-CN"/>
        </w:rPr>
        <w:t xml:space="preserve"> </w:t>
      </w:r>
      <w:r w:rsidR="00DD4864" w:rsidRPr="00946BD2">
        <w:rPr>
          <w:lang w:eastAsia="zh-CN"/>
        </w:rPr>
        <w:t>related items</w:t>
      </w:r>
      <w:r w:rsidR="00D75399" w:rsidRPr="00946BD2">
        <w:rPr>
          <w:lang w:eastAsia="zh-CN"/>
        </w:rPr>
        <w:t xml:space="preserve"> about energy saving</w:t>
      </w:r>
      <w:r w:rsidR="00E81EA2" w:rsidRPr="00946BD2">
        <w:rPr>
          <w:lang w:val="en-US" w:eastAsia="zh-CN"/>
        </w:rPr>
        <w:t>.</w:t>
      </w:r>
      <w:r w:rsidR="008E6658" w:rsidRPr="00946BD2">
        <w:rPr>
          <w:lang w:eastAsia="zh-CN"/>
        </w:rPr>
        <w:t xml:space="preserve"> </w:t>
      </w:r>
    </w:p>
    <w:p w14:paraId="7E976292" w14:textId="4F91199F" w:rsidR="00DF24B4" w:rsidRPr="00946BD2" w:rsidRDefault="00F96D9A" w:rsidP="005D206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rightChars="105" w:right="252"/>
        <w:textAlignment w:val="baseline"/>
        <w:rPr>
          <w:lang w:eastAsia="zh-CN"/>
        </w:rPr>
      </w:pPr>
      <w:proofErr w:type="spellStart"/>
      <w:r w:rsidRPr="00946BD2">
        <w:rPr>
          <w:lang w:eastAsia="zh-CN"/>
        </w:rPr>
        <w:t>M.</w:t>
      </w:r>
      <w:r w:rsidRPr="00946BD2">
        <w:rPr>
          <w:rFonts w:hint="eastAsia"/>
          <w:lang w:eastAsia="zh-CN"/>
        </w:rPr>
        <w:t>resm</w:t>
      </w:r>
      <w:proofErr w:type="spellEnd"/>
      <w:r w:rsidRPr="00946BD2">
        <w:rPr>
          <w:lang w:eastAsia="zh-CN"/>
        </w:rPr>
        <w:t>-AI</w:t>
      </w:r>
      <w:r w:rsidR="005D206E" w:rsidRPr="00946BD2">
        <w:rPr>
          <w:lang w:eastAsia="zh-CN"/>
        </w:rPr>
        <w:t xml:space="preserve"> </w:t>
      </w:r>
      <w:r w:rsidR="001F65D7" w:rsidRPr="00946BD2">
        <w:rPr>
          <w:lang w:eastAsia="zh-CN"/>
        </w:rPr>
        <w:t>was further</w:t>
      </w:r>
      <w:r w:rsidR="00B6184C" w:rsidRPr="00946BD2">
        <w:rPr>
          <w:lang w:eastAsia="zh-CN"/>
        </w:rPr>
        <w:t xml:space="preserve"> discussed</w:t>
      </w:r>
      <w:r w:rsidR="00B6184C" w:rsidRPr="00946BD2">
        <w:rPr>
          <w:rFonts w:hint="eastAsia"/>
          <w:lang w:eastAsia="zh-CN"/>
        </w:rPr>
        <w:t xml:space="preserve"> and</w:t>
      </w:r>
      <w:r w:rsidR="001F65D7" w:rsidRPr="00946BD2">
        <w:rPr>
          <w:lang w:eastAsia="zh-CN"/>
        </w:rPr>
        <w:t xml:space="preserve"> revised </w:t>
      </w:r>
      <w:r w:rsidR="002C6350" w:rsidRPr="00946BD2">
        <w:rPr>
          <w:lang w:eastAsia="zh-CN"/>
        </w:rPr>
        <w:t>at the</w:t>
      </w:r>
      <w:r w:rsidR="00557426" w:rsidRPr="00946BD2">
        <w:rPr>
          <w:lang w:eastAsia="zh-CN"/>
        </w:rPr>
        <w:t xml:space="preserve"> Q5/2 e-meeting on 20</w:t>
      </w:r>
      <w:r w:rsidR="001F65D7" w:rsidRPr="00946BD2">
        <w:rPr>
          <w:lang w:eastAsia="zh-CN"/>
        </w:rPr>
        <w:t xml:space="preserve"> October</w:t>
      </w:r>
      <w:r w:rsidR="00DF24B4" w:rsidRPr="00946BD2">
        <w:rPr>
          <w:lang w:eastAsia="zh-CN"/>
        </w:rPr>
        <w:t xml:space="preserve">. </w:t>
      </w:r>
      <w:r w:rsidR="00000963" w:rsidRPr="00946BD2">
        <w:rPr>
          <w:lang w:eastAsia="zh-CN"/>
        </w:rPr>
        <w:t xml:space="preserve"> In this new </w:t>
      </w:r>
      <w:r w:rsidR="00804AC3" w:rsidRPr="00946BD2">
        <w:rPr>
          <w:rFonts w:hint="eastAsia"/>
          <w:lang w:eastAsia="zh-CN"/>
        </w:rPr>
        <w:t>v</w:t>
      </w:r>
      <w:r w:rsidR="00804AC3" w:rsidRPr="00946BD2">
        <w:rPr>
          <w:lang w:eastAsia="zh-CN"/>
        </w:rPr>
        <w:t xml:space="preserve">ersion, </w:t>
      </w:r>
      <w:r w:rsidR="00B6184C" w:rsidRPr="00946BD2">
        <w:rPr>
          <w:lang w:eastAsia="zh-CN"/>
        </w:rPr>
        <w:t xml:space="preserve">two </w:t>
      </w:r>
      <w:r w:rsidR="00B6184C" w:rsidRPr="00946BD2">
        <w:rPr>
          <w:lang w:val="en-US" w:eastAsia="zh-CN"/>
        </w:rPr>
        <w:t>use cases and scenarios</w:t>
      </w:r>
      <w:r w:rsidR="00B6184C" w:rsidRPr="00946BD2">
        <w:rPr>
          <w:lang w:eastAsia="zh-CN"/>
        </w:rPr>
        <w:t xml:space="preserve"> </w:t>
      </w:r>
      <w:r w:rsidR="002C6350" w:rsidRPr="00946BD2">
        <w:rPr>
          <w:lang w:eastAsia="zh-CN"/>
        </w:rPr>
        <w:t>were</w:t>
      </w:r>
      <w:r w:rsidR="00804AC3" w:rsidRPr="00946BD2">
        <w:rPr>
          <w:lang w:eastAsia="zh-CN"/>
        </w:rPr>
        <w:t xml:space="preserve"> added in </w:t>
      </w:r>
      <w:r w:rsidR="002C6350" w:rsidRPr="00946BD2">
        <w:rPr>
          <w:lang w:eastAsia="zh-CN"/>
        </w:rPr>
        <w:t>clause</w:t>
      </w:r>
      <w:r w:rsidR="00CD4C55" w:rsidRPr="00946BD2">
        <w:rPr>
          <w:lang w:eastAsia="zh-CN"/>
        </w:rPr>
        <w:t xml:space="preserve"> </w:t>
      </w:r>
      <w:r w:rsidR="00804AC3" w:rsidRPr="00946BD2">
        <w:rPr>
          <w:lang w:eastAsia="zh-CN"/>
        </w:rPr>
        <w:t>A.2.3</w:t>
      </w:r>
      <w:r w:rsidR="00CD4C55" w:rsidRPr="00946BD2">
        <w:rPr>
          <w:lang w:eastAsia="zh-CN"/>
        </w:rPr>
        <w:t>, and some</w:t>
      </w:r>
      <w:r w:rsidR="00B05723" w:rsidRPr="00946BD2">
        <w:rPr>
          <w:lang w:eastAsia="zh-CN"/>
        </w:rPr>
        <w:t xml:space="preserve"> </w:t>
      </w:r>
      <w:r w:rsidR="00B05723" w:rsidRPr="00946BD2">
        <w:t>contents</w:t>
      </w:r>
      <w:r w:rsidR="00CD4C55" w:rsidRPr="00946BD2">
        <w:rPr>
          <w:lang w:eastAsia="zh-CN"/>
        </w:rPr>
        <w:t xml:space="preserve"> </w:t>
      </w:r>
      <w:r w:rsidR="004257AC" w:rsidRPr="00946BD2">
        <w:rPr>
          <w:lang w:eastAsia="zh-CN"/>
        </w:rPr>
        <w:t xml:space="preserve">were modified based on </w:t>
      </w:r>
      <w:r w:rsidR="002C6350" w:rsidRPr="00946BD2">
        <w:rPr>
          <w:lang w:eastAsia="zh-CN"/>
        </w:rPr>
        <w:t xml:space="preserve">the </w:t>
      </w:r>
      <w:r w:rsidR="004257AC" w:rsidRPr="00946BD2">
        <w:rPr>
          <w:lang w:eastAsia="zh-CN"/>
        </w:rPr>
        <w:t xml:space="preserve">last </w:t>
      </w:r>
      <w:r w:rsidR="004257AC" w:rsidRPr="00946BD2">
        <w:rPr>
          <w:rFonts w:hint="eastAsia"/>
          <w:lang w:eastAsia="zh-CN"/>
        </w:rPr>
        <w:t>v</w:t>
      </w:r>
      <w:r w:rsidR="004257AC" w:rsidRPr="00946BD2">
        <w:rPr>
          <w:lang w:eastAsia="zh-CN"/>
        </w:rPr>
        <w:t>ersion.</w:t>
      </w:r>
    </w:p>
    <w:p w14:paraId="45806042" w14:textId="1F6D1FBD" w:rsidR="00FD3041" w:rsidRPr="00946BD2" w:rsidRDefault="00FD3041" w:rsidP="005D206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rightChars="105" w:right="252"/>
        <w:textAlignment w:val="baseline"/>
        <w:rPr>
          <w:lang w:eastAsia="zh-CN"/>
        </w:rPr>
      </w:pPr>
      <w:proofErr w:type="spellStart"/>
      <w:r w:rsidRPr="00946BD2">
        <w:rPr>
          <w:lang w:eastAsia="zh-CN"/>
        </w:rPr>
        <w:t>M.resm</w:t>
      </w:r>
      <w:proofErr w:type="spellEnd"/>
      <w:r w:rsidRPr="00946BD2">
        <w:rPr>
          <w:lang w:eastAsia="zh-CN"/>
        </w:rPr>
        <w:t xml:space="preserve">-AI has defined </w:t>
      </w:r>
      <w:r w:rsidR="002C6350" w:rsidRPr="00946BD2">
        <w:rPr>
          <w:lang w:eastAsia="zh-CN"/>
        </w:rPr>
        <w:t xml:space="preserve">a </w:t>
      </w:r>
      <w:r w:rsidRPr="00946BD2">
        <w:rPr>
          <w:lang w:eastAsia="zh-CN"/>
        </w:rPr>
        <w:t xml:space="preserve">detailed functional block diagram for energy saving management of 5G RAN system with AI, as described in Figure 7-1 of </w:t>
      </w:r>
      <w:proofErr w:type="spellStart"/>
      <w:proofErr w:type="gramStart"/>
      <w:r w:rsidRPr="00946BD2">
        <w:rPr>
          <w:lang w:eastAsia="zh-CN"/>
        </w:rPr>
        <w:t>M.resm</w:t>
      </w:r>
      <w:proofErr w:type="spellEnd"/>
      <w:proofErr w:type="gramEnd"/>
      <w:r w:rsidRPr="00946BD2">
        <w:rPr>
          <w:lang w:eastAsia="zh-CN"/>
        </w:rPr>
        <w:t xml:space="preserve">-AI. </w:t>
      </w:r>
      <w:r w:rsidR="00BC3A8A" w:rsidRPr="00946BD2">
        <w:rPr>
          <w:lang w:eastAsia="zh-CN"/>
        </w:rPr>
        <w:t>It</w:t>
      </w:r>
      <w:r w:rsidRPr="00946BD2">
        <w:rPr>
          <w:lang w:eastAsia="zh-CN"/>
        </w:rPr>
        <w:t xml:space="preserve"> </w:t>
      </w:r>
      <w:r w:rsidRPr="00946BD2">
        <w:rPr>
          <w:rFonts w:hint="eastAsia"/>
          <w:lang w:eastAsia="zh-CN"/>
        </w:rPr>
        <w:t>also</w:t>
      </w:r>
      <w:r w:rsidRPr="00946BD2">
        <w:rPr>
          <w:lang w:eastAsia="zh-CN"/>
        </w:rPr>
        <w:t xml:space="preserve"> has </w:t>
      </w:r>
      <w:r w:rsidR="00D95134" w:rsidRPr="00946BD2">
        <w:rPr>
          <w:lang w:eastAsia="zh-CN"/>
        </w:rPr>
        <w:t xml:space="preserve">defined </w:t>
      </w:r>
      <w:r w:rsidR="002C0066" w:rsidRPr="00946BD2">
        <w:rPr>
          <w:lang w:eastAsia="zh-CN"/>
        </w:rPr>
        <w:t>functional requirements of energy saving management of 5G RAN system with AI</w:t>
      </w:r>
      <w:r w:rsidR="00AB4BDF" w:rsidRPr="00946BD2">
        <w:rPr>
          <w:lang w:eastAsia="zh-CN"/>
        </w:rPr>
        <w:t xml:space="preserve"> in </w:t>
      </w:r>
      <w:r w:rsidR="002C6350" w:rsidRPr="00946BD2">
        <w:rPr>
          <w:lang w:eastAsia="zh-CN"/>
        </w:rPr>
        <w:t>clause</w:t>
      </w:r>
      <w:r w:rsidR="00AB4BDF" w:rsidRPr="00946BD2">
        <w:rPr>
          <w:lang w:eastAsia="zh-CN"/>
        </w:rPr>
        <w:t xml:space="preserve"> 8, and some use cases </w:t>
      </w:r>
      <w:r w:rsidR="00D67DEB" w:rsidRPr="00946BD2">
        <w:rPr>
          <w:lang w:eastAsia="zh-CN"/>
        </w:rPr>
        <w:t>in Annex A.</w:t>
      </w:r>
    </w:p>
    <w:p w14:paraId="00346F63" w14:textId="3C494289" w:rsidR="002E6102" w:rsidRPr="00946BD2" w:rsidRDefault="002E6102" w:rsidP="005D206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rightChars="105" w:right="252"/>
        <w:textAlignment w:val="baseline"/>
        <w:rPr>
          <w:lang w:val="en-US" w:eastAsia="zh-CN"/>
        </w:rPr>
      </w:pPr>
      <w:r w:rsidRPr="00946BD2">
        <w:rPr>
          <w:rFonts w:eastAsia="Batang"/>
          <w:szCs w:val="20"/>
          <w:lang w:eastAsia="zh-CN"/>
        </w:rPr>
        <w:t xml:space="preserve">ITU-T </w:t>
      </w:r>
      <w:r w:rsidRPr="00946BD2">
        <w:t>Question</w:t>
      </w:r>
      <w:r w:rsidRPr="00946BD2">
        <w:rPr>
          <w:rFonts w:eastAsia="Batang"/>
          <w:szCs w:val="20"/>
          <w:lang w:eastAsia="zh-CN"/>
        </w:rPr>
        <w:t xml:space="preserve"> 5/2</w:t>
      </w:r>
      <w:r w:rsidR="00B6184C" w:rsidRPr="00946BD2">
        <w:rPr>
          <w:rFonts w:hint="eastAsia"/>
          <w:szCs w:val="20"/>
          <w:lang w:eastAsia="zh-CN"/>
        </w:rPr>
        <w:t xml:space="preserve"> would like to </w:t>
      </w:r>
      <w:r w:rsidRPr="00946BD2">
        <w:rPr>
          <w:lang w:eastAsia="zh-CN"/>
        </w:rPr>
        <w:t>suggest that 3GPP SA5</w:t>
      </w:r>
      <w:r w:rsidR="008215BC" w:rsidRPr="00946BD2">
        <w:rPr>
          <w:lang w:eastAsia="zh-CN"/>
        </w:rPr>
        <w:t xml:space="preserve"> includes a reference to </w:t>
      </w:r>
      <w:proofErr w:type="spellStart"/>
      <w:proofErr w:type="gramStart"/>
      <w:r w:rsidR="008215BC" w:rsidRPr="00946BD2">
        <w:rPr>
          <w:lang w:eastAsia="zh-CN"/>
        </w:rPr>
        <w:t>M.</w:t>
      </w:r>
      <w:r w:rsidR="008215BC" w:rsidRPr="00946BD2">
        <w:rPr>
          <w:rFonts w:hint="eastAsia"/>
          <w:lang w:eastAsia="zh-CN"/>
        </w:rPr>
        <w:t>resm</w:t>
      </w:r>
      <w:proofErr w:type="spellEnd"/>
      <w:proofErr w:type="gramEnd"/>
      <w:r w:rsidR="008215BC" w:rsidRPr="00946BD2">
        <w:rPr>
          <w:lang w:eastAsia="zh-CN"/>
        </w:rPr>
        <w:t xml:space="preserve">-AI for </w:t>
      </w:r>
      <w:r w:rsidR="000D61C0" w:rsidRPr="00946BD2">
        <w:rPr>
          <w:lang w:eastAsia="zh-CN"/>
        </w:rPr>
        <w:t>the functional block diagram, functional requirements or use cases</w:t>
      </w:r>
      <w:r w:rsidR="00B6184C" w:rsidRPr="00946BD2">
        <w:rPr>
          <w:rFonts w:hint="eastAsia"/>
          <w:lang w:eastAsia="zh-CN"/>
        </w:rPr>
        <w:t xml:space="preserve"> </w:t>
      </w:r>
      <w:r w:rsidR="000D61C0" w:rsidRPr="00946BD2">
        <w:rPr>
          <w:lang w:eastAsia="zh-CN"/>
        </w:rPr>
        <w:t xml:space="preserve"> in </w:t>
      </w:r>
      <w:r w:rsidR="00487598" w:rsidRPr="00946BD2">
        <w:rPr>
          <w:lang w:eastAsia="zh-CN"/>
        </w:rPr>
        <w:t>3GPP TR 28.809</w:t>
      </w:r>
      <w:r w:rsidR="000F2F1B" w:rsidRPr="00946BD2">
        <w:rPr>
          <w:lang w:eastAsia="zh-CN"/>
        </w:rPr>
        <w:t>.</w:t>
      </w:r>
    </w:p>
    <w:p w14:paraId="2C79352B" w14:textId="5DCEC89D" w:rsidR="00AF719A" w:rsidRPr="00946BD2" w:rsidRDefault="000F51F5" w:rsidP="00A77E87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rightChars="105" w:right="252"/>
        <w:textAlignment w:val="baseline"/>
        <w:rPr>
          <w:rFonts w:eastAsia="Batang"/>
          <w:szCs w:val="20"/>
          <w:lang w:eastAsia="zh-CN"/>
        </w:rPr>
      </w:pPr>
      <w:r w:rsidRPr="00946BD2">
        <w:rPr>
          <w:rFonts w:eastAsia="Batang"/>
          <w:szCs w:val="20"/>
          <w:lang w:eastAsia="zh-CN"/>
        </w:rPr>
        <w:t xml:space="preserve">ITU-T </w:t>
      </w:r>
      <w:r w:rsidR="008C786A" w:rsidRPr="00946BD2">
        <w:t>Question</w:t>
      </w:r>
      <w:r w:rsidR="008C786A" w:rsidRPr="00946BD2">
        <w:rPr>
          <w:rFonts w:eastAsia="Batang"/>
          <w:szCs w:val="20"/>
          <w:lang w:eastAsia="zh-CN"/>
        </w:rPr>
        <w:t xml:space="preserve"> </w:t>
      </w:r>
      <w:r w:rsidRPr="00946BD2">
        <w:rPr>
          <w:rFonts w:eastAsia="Batang"/>
          <w:szCs w:val="20"/>
          <w:lang w:eastAsia="zh-CN"/>
        </w:rPr>
        <w:t>5/2</w:t>
      </w:r>
      <w:r w:rsidR="00B6184C" w:rsidRPr="00946BD2">
        <w:rPr>
          <w:rFonts w:hint="eastAsia"/>
          <w:szCs w:val="20"/>
          <w:lang w:eastAsia="zh-CN"/>
        </w:rPr>
        <w:t xml:space="preserve"> is always</w:t>
      </w:r>
      <w:r w:rsidR="00AF719A" w:rsidRPr="00946BD2">
        <w:rPr>
          <w:rFonts w:eastAsia="Batang" w:hint="eastAsia"/>
          <w:szCs w:val="20"/>
          <w:lang w:eastAsia="zh-CN"/>
        </w:rPr>
        <w:t xml:space="preserve"> </w:t>
      </w:r>
      <w:r w:rsidR="00B6184C" w:rsidRPr="00946BD2">
        <w:rPr>
          <w:rFonts w:eastAsia="Batang"/>
          <w:szCs w:val="20"/>
          <w:lang w:eastAsia="zh-CN"/>
        </w:rPr>
        <w:t>look</w:t>
      </w:r>
      <w:r w:rsidR="00B6184C" w:rsidRPr="00946BD2">
        <w:rPr>
          <w:rFonts w:hint="eastAsia"/>
          <w:szCs w:val="20"/>
          <w:lang w:eastAsia="zh-CN"/>
        </w:rPr>
        <w:t>ing</w:t>
      </w:r>
      <w:r w:rsidR="00F06461" w:rsidRPr="00946BD2">
        <w:rPr>
          <w:rFonts w:eastAsia="Batang"/>
          <w:szCs w:val="20"/>
          <w:lang w:eastAsia="zh-CN"/>
        </w:rPr>
        <w:t xml:space="preserve"> forward to continuing cooperation with </w:t>
      </w:r>
      <w:r w:rsidR="00F06461" w:rsidRPr="00946BD2">
        <w:rPr>
          <w:lang w:eastAsia="zh-CN"/>
        </w:rPr>
        <w:t>3GPP SA5</w:t>
      </w:r>
      <w:r w:rsidR="00F06461" w:rsidRPr="00946BD2">
        <w:rPr>
          <w:rFonts w:eastAsia="Batang"/>
          <w:szCs w:val="20"/>
          <w:lang w:eastAsia="zh-CN"/>
        </w:rPr>
        <w:t xml:space="preserve"> </w:t>
      </w:r>
      <w:r w:rsidR="00B6184C" w:rsidRPr="00946BD2">
        <w:rPr>
          <w:rFonts w:hint="eastAsia"/>
          <w:szCs w:val="20"/>
          <w:lang w:eastAsia="zh-CN"/>
        </w:rPr>
        <w:t>in future</w:t>
      </w:r>
      <w:r w:rsidR="00C57485" w:rsidRPr="00946BD2">
        <w:rPr>
          <w:rFonts w:eastAsia="Batang"/>
          <w:szCs w:val="20"/>
          <w:lang w:eastAsia="zh-CN"/>
        </w:rPr>
        <w:t>.</w:t>
      </w:r>
      <w:r w:rsidR="00AF719A" w:rsidRPr="00946BD2">
        <w:rPr>
          <w:rFonts w:eastAsia="Batang"/>
          <w:szCs w:val="20"/>
          <w:lang w:eastAsia="zh-CN"/>
        </w:rPr>
        <w:t xml:space="preserve"> </w:t>
      </w:r>
    </w:p>
    <w:p w14:paraId="40F978FB" w14:textId="184F1894" w:rsidR="00AF719A" w:rsidRPr="00946BD2" w:rsidRDefault="00AF719A" w:rsidP="00AF719A">
      <w:pPr>
        <w:rPr>
          <w:lang w:val="en-US" w:eastAsia="zh-CN"/>
        </w:rPr>
      </w:pPr>
      <w:r w:rsidRPr="00946BD2">
        <w:rPr>
          <w:lang w:val="en-US" w:eastAsia="ko-KR"/>
        </w:rPr>
        <w:t>Attach:</w:t>
      </w:r>
    </w:p>
    <w:p w14:paraId="3DA2FE2A" w14:textId="3490D51C" w:rsidR="00AF719A" w:rsidRPr="00946BD2" w:rsidRDefault="001626C5" w:rsidP="00A77E87">
      <w:pPr>
        <w:pStyle w:val="ListParagraph"/>
        <w:numPr>
          <w:ilvl w:val="0"/>
          <w:numId w:val="11"/>
        </w:numPr>
        <w:ind w:rightChars="224" w:right="538" w:firstLineChars="0"/>
        <w:rPr>
          <w:lang w:val="en-US" w:eastAsia="ko-KR"/>
        </w:rPr>
      </w:pPr>
      <w:r w:rsidRPr="00946BD2">
        <w:rPr>
          <w:lang w:val="en-US" w:eastAsia="ko-KR"/>
        </w:rPr>
        <w:t>D</w:t>
      </w:r>
      <w:r w:rsidR="00AF719A" w:rsidRPr="00946BD2">
        <w:rPr>
          <w:lang w:val="en-US" w:eastAsia="ko-KR"/>
        </w:rPr>
        <w:t>r</w:t>
      </w:r>
      <w:r w:rsidR="0062518D" w:rsidRPr="00946BD2">
        <w:rPr>
          <w:lang w:val="en-US" w:eastAsia="ko-KR"/>
        </w:rPr>
        <w:t xml:space="preserve">aft </w:t>
      </w:r>
      <w:r w:rsidR="002C6350" w:rsidRPr="00946BD2">
        <w:rPr>
          <w:lang w:val="en-US" w:eastAsia="ko-KR"/>
        </w:rPr>
        <w:t>Recommendation ITU-T</w:t>
      </w:r>
      <w:r w:rsidR="0062518D" w:rsidRPr="00946BD2">
        <w:rPr>
          <w:lang w:val="en-US" w:eastAsia="ko-KR"/>
        </w:rPr>
        <w:t xml:space="preserve"> </w:t>
      </w:r>
      <w:proofErr w:type="spellStart"/>
      <w:proofErr w:type="gramStart"/>
      <w:r w:rsidR="006A5793" w:rsidRPr="00946BD2">
        <w:rPr>
          <w:lang w:eastAsia="zh-CN"/>
        </w:rPr>
        <w:t>M.r</w:t>
      </w:r>
      <w:r w:rsidR="006A5793" w:rsidRPr="00946BD2">
        <w:rPr>
          <w:rFonts w:hint="eastAsia"/>
          <w:lang w:eastAsia="zh-CN"/>
        </w:rPr>
        <w:t>esm</w:t>
      </w:r>
      <w:proofErr w:type="spellEnd"/>
      <w:proofErr w:type="gramEnd"/>
      <w:r w:rsidR="006A5793" w:rsidRPr="00946BD2">
        <w:rPr>
          <w:rFonts w:hint="eastAsia"/>
          <w:lang w:val="en-US" w:eastAsia="ko-KR"/>
        </w:rPr>
        <w:t>-AI</w:t>
      </w:r>
      <w:r w:rsidR="00AF719A" w:rsidRPr="00946BD2">
        <w:rPr>
          <w:lang w:val="en-US" w:eastAsia="ko-KR"/>
        </w:rPr>
        <w:t xml:space="preserve">, </w:t>
      </w:r>
      <w:r w:rsidR="008C786A" w:rsidRPr="00946BD2">
        <w:rPr>
          <w:lang w:val="en-US" w:eastAsia="ko-KR"/>
        </w:rPr>
        <w:t>"Requirements for energy saving management of 5G RAN system with AI"</w:t>
      </w:r>
      <w:r w:rsidR="008C786A" w:rsidRPr="00946BD2">
        <w:rPr>
          <w:rFonts w:hint="eastAsia"/>
          <w:lang w:val="en-US" w:eastAsia="ko-KR"/>
        </w:rPr>
        <w:t>(</w:t>
      </w:r>
      <w:r w:rsidR="008C786A" w:rsidRPr="00946BD2">
        <w:rPr>
          <w:lang w:val="en-US" w:eastAsia="ko-KR"/>
        </w:rPr>
        <w:t xml:space="preserve"> </w:t>
      </w:r>
      <w:proofErr w:type="spellStart"/>
      <w:r w:rsidR="008C786A" w:rsidRPr="00946BD2">
        <w:rPr>
          <w:lang w:val="en-US" w:eastAsia="ko-KR"/>
        </w:rPr>
        <w:t>M.r</w:t>
      </w:r>
      <w:r w:rsidR="008C786A" w:rsidRPr="00946BD2">
        <w:rPr>
          <w:rFonts w:hint="eastAsia"/>
          <w:lang w:val="en-US" w:eastAsia="ko-KR"/>
        </w:rPr>
        <w:t>esm</w:t>
      </w:r>
      <w:proofErr w:type="spellEnd"/>
      <w:r w:rsidR="008C786A" w:rsidRPr="00946BD2">
        <w:rPr>
          <w:rFonts w:hint="eastAsia"/>
          <w:lang w:val="en-US" w:eastAsia="ko-KR"/>
        </w:rPr>
        <w:t>-AI)</w:t>
      </w:r>
      <w:r w:rsidR="008C786A" w:rsidRPr="00946BD2">
        <w:rPr>
          <w:lang w:val="en-US" w:eastAsia="ko-KR"/>
        </w:rPr>
        <w:t xml:space="preserve"> </w:t>
      </w:r>
      <w:r w:rsidR="00AF719A" w:rsidRPr="00946BD2">
        <w:rPr>
          <w:lang w:val="en-US" w:eastAsia="ko-KR"/>
        </w:rPr>
        <w:t>(</w:t>
      </w:r>
      <w:hyperlink r:id="rId14" w:history="1">
        <w:r w:rsidR="009916F0" w:rsidRPr="00946BD2">
          <w:rPr>
            <w:rStyle w:val="Hyperlink"/>
            <w:rFonts w:ascii="Times New Roman" w:hAnsi="Times New Roman"/>
            <w:lang w:val="en-US"/>
          </w:rPr>
          <w:t>SG2</w:t>
        </w:r>
        <w:r w:rsidR="00AF719A" w:rsidRPr="00946BD2">
          <w:rPr>
            <w:rStyle w:val="Hyperlink"/>
            <w:rFonts w:ascii="Times New Roman" w:hAnsi="Times New Roman"/>
            <w:lang w:val="en-US"/>
          </w:rPr>
          <w:t>-</w:t>
        </w:r>
        <w:r w:rsidR="006A5793" w:rsidRPr="00946BD2">
          <w:rPr>
            <w:rStyle w:val="Hyperlink"/>
            <w:rFonts w:ascii="Times New Roman" w:hAnsi="Times New Roman"/>
          </w:rPr>
          <w:t>TD</w:t>
        </w:r>
        <w:r w:rsidR="002958EB" w:rsidRPr="00946BD2">
          <w:rPr>
            <w:rStyle w:val="Hyperlink"/>
            <w:rFonts w:ascii="Times New Roman" w:hAnsi="Times New Roman" w:hint="eastAsia"/>
            <w:lang w:eastAsia="zh-CN"/>
          </w:rPr>
          <w:t>1237</w:t>
        </w:r>
      </w:hyperlink>
      <w:r w:rsidR="002C6350" w:rsidRPr="00946BD2">
        <w:rPr>
          <w:lang w:val="en-US" w:eastAsia="ko-KR"/>
        </w:rPr>
        <w:t>)</w:t>
      </w:r>
    </w:p>
    <w:p w14:paraId="0489B531" w14:textId="01F362D8" w:rsidR="00EE6CA7" w:rsidRPr="008D4AFD" w:rsidRDefault="00EE6CA7" w:rsidP="005A6070">
      <w:pPr>
        <w:jc w:val="center"/>
        <w:rPr>
          <w:lang w:val="fr-CH"/>
        </w:rPr>
      </w:pPr>
      <w:r w:rsidRPr="008D4AFD">
        <w:rPr>
          <w:lang w:val="fr-CH"/>
        </w:rPr>
        <w:t>_______________________</w:t>
      </w:r>
    </w:p>
    <w:sectPr w:rsidR="00EE6CA7" w:rsidRPr="008D4AFD" w:rsidSect="005A6070">
      <w:headerReference w:type="default" r:id="rId15"/>
      <w:pgSz w:w="11907" w:h="16840" w:code="9"/>
      <w:pgMar w:top="1417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41A430" w14:textId="77777777" w:rsidR="007D3730" w:rsidRDefault="007D3730" w:rsidP="00C42125">
      <w:pPr>
        <w:spacing w:before="0"/>
      </w:pPr>
      <w:r>
        <w:separator/>
      </w:r>
    </w:p>
  </w:endnote>
  <w:endnote w:type="continuationSeparator" w:id="0">
    <w:p w14:paraId="228327CD" w14:textId="77777777" w:rsidR="007D3730" w:rsidRDefault="007D3730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94BC10" w14:textId="77777777" w:rsidR="007D3730" w:rsidRDefault="007D3730" w:rsidP="00C42125">
      <w:pPr>
        <w:spacing w:before="0"/>
      </w:pPr>
      <w:r>
        <w:separator/>
      </w:r>
    </w:p>
  </w:footnote>
  <w:footnote w:type="continuationSeparator" w:id="0">
    <w:p w14:paraId="50BC9EE6" w14:textId="77777777" w:rsidR="007D3730" w:rsidRDefault="007D3730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A1DD65" w14:textId="7E02E88E" w:rsidR="00B73FC4" w:rsidRPr="005A6070" w:rsidRDefault="005A6070" w:rsidP="005A6070">
    <w:pPr>
      <w:pStyle w:val="Header"/>
      <w:rPr>
        <w:sz w:val="18"/>
      </w:rPr>
    </w:pPr>
    <w:r w:rsidRPr="005A6070">
      <w:rPr>
        <w:sz w:val="18"/>
      </w:rPr>
      <w:t xml:space="preserve">- </w:t>
    </w:r>
    <w:r w:rsidRPr="005A6070">
      <w:rPr>
        <w:sz w:val="18"/>
      </w:rPr>
      <w:fldChar w:fldCharType="begin"/>
    </w:r>
    <w:r w:rsidRPr="005A6070">
      <w:rPr>
        <w:sz w:val="18"/>
      </w:rPr>
      <w:instrText xml:space="preserve"> PAGE  \* MERGEFORMAT </w:instrText>
    </w:r>
    <w:r w:rsidRPr="005A6070">
      <w:rPr>
        <w:sz w:val="18"/>
      </w:rPr>
      <w:fldChar w:fldCharType="separate"/>
    </w:r>
    <w:r w:rsidRPr="005A6070">
      <w:rPr>
        <w:noProof/>
        <w:sz w:val="18"/>
      </w:rPr>
      <w:t>1</w:t>
    </w:r>
    <w:r w:rsidRPr="005A6070">
      <w:rPr>
        <w:sz w:val="18"/>
      </w:rPr>
      <w:fldChar w:fldCharType="end"/>
    </w:r>
    <w:r w:rsidRPr="005A6070">
      <w:rPr>
        <w:sz w:val="18"/>
      </w:rPr>
      <w:t xml:space="preserve"> -</w:t>
    </w:r>
  </w:p>
  <w:p w14:paraId="50A08406" w14:textId="23C368CA" w:rsidR="005A6070" w:rsidRPr="005A6070" w:rsidRDefault="005A6070" w:rsidP="005A6070">
    <w:pPr>
      <w:pStyle w:val="Header"/>
      <w:spacing w:after="240"/>
      <w:rPr>
        <w:sz w:val="18"/>
      </w:rPr>
    </w:pPr>
    <w:r w:rsidRPr="005A6070">
      <w:rPr>
        <w:sz w:val="18"/>
      </w:rPr>
      <w:fldChar w:fldCharType="begin"/>
    </w:r>
    <w:r w:rsidRPr="005A6070">
      <w:rPr>
        <w:sz w:val="18"/>
      </w:rPr>
      <w:instrText xml:space="preserve"> STYLEREF  Docnumber  </w:instrText>
    </w:r>
    <w:r>
      <w:rPr>
        <w:sz w:val="18"/>
      </w:rPr>
      <w:fldChar w:fldCharType="separate"/>
    </w:r>
    <w:r>
      <w:rPr>
        <w:noProof/>
        <w:sz w:val="18"/>
      </w:rPr>
      <w:t>SG2-LS181</w:t>
    </w:r>
    <w:r w:rsidRPr="005A6070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47CF7"/>
    <w:multiLevelType w:val="hybridMultilevel"/>
    <w:tmpl w:val="EBFE1FC0"/>
    <w:lvl w:ilvl="0" w:tplc="1FBA95D8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5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CA7"/>
    <w:rsid w:val="00000963"/>
    <w:rsid w:val="00012E40"/>
    <w:rsid w:val="00014F69"/>
    <w:rsid w:val="0001695F"/>
    <w:rsid w:val="000171DB"/>
    <w:rsid w:val="00023D9A"/>
    <w:rsid w:val="0003582E"/>
    <w:rsid w:val="00043D75"/>
    <w:rsid w:val="00044E15"/>
    <w:rsid w:val="00047ADB"/>
    <w:rsid w:val="00057000"/>
    <w:rsid w:val="00061268"/>
    <w:rsid w:val="000640E0"/>
    <w:rsid w:val="0006475E"/>
    <w:rsid w:val="0006550A"/>
    <w:rsid w:val="00093597"/>
    <w:rsid w:val="000966A8"/>
    <w:rsid w:val="000A5CA2"/>
    <w:rsid w:val="000C397B"/>
    <w:rsid w:val="000D61C0"/>
    <w:rsid w:val="000E6125"/>
    <w:rsid w:val="000F2F1B"/>
    <w:rsid w:val="000F51F5"/>
    <w:rsid w:val="00113DBE"/>
    <w:rsid w:val="001200A6"/>
    <w:rsid w:val="00124A40"/>
    <w:rsid w:val="00124EF4"/>
    <w:rsid w:val="001251DA"/>
    <w:rsid w:val="00125432"/>
    <w:rsid w:val="00136DDD"/>
    <w:rsid w:val="00137F40"/>
    <w:rsid w:val="00142FD9"/>
    <w:rsid w:val="00144BDF"/>
    <w:rsid w:val="001506C1"/>
    <w:rsid w:val="00155DDC"/>
    <w:rsid w:val="00161830"/>
    <w:rsid w:val="001626C5"/>
    <w:rsid w:val="00181251"/>
    <w:rsid w:val="001871EC"/>
    <w:rsid w:val="001A20C3"/>
    <w:rsid w:val="001A5996"/>
    <w:rsid w:val="001A5D18"/>
    <w:rsid w:val="001A670F"/>
    <w:rsid w:val="001B435B"/>
    <w:rsid w:val="001B6A45"/>
    <w:rsid w:val="001C62B8"/>
    <w:rsid w:val="001D22D8"/>
    <w:rsid w:val="001D4296"/>
    <w:rsid w:val="001E7B0E"/>
    <w:rsid w:val="001F141D"/>
    <w:rsid w:val="001F65D7"/>
    <w:rsid w:val="00200A06"/>
    <w:rsid w:val="00200A98"/>
    <w:rsid w:val="00201AFA"/>
    <w:rsid w:val="002063A7"/>
    <w:rsid w:val="0021752A"/>
    <w:rsid w:val="002229F1"/>
    <w:rsid w:val="00233F75"/>
    <w:rsid w:val="00245F8E"/>
    <w:rsid w:val="00253DBE"/>
    <w:rsid w:val="00253DC6"/>
    <w:rsid w:val="0025489C"/>
    <w:rsid w:val="002622FA"/>
    <w:rsid w:val="00263518"/>
    <w:rsid w:val="002759E7"/>
    <w:rsid w:val="00277326"/>
    <w:rsid w:val="002867E2"/>
    <w:rsid w:val="002958EB"/>
    <w:rsid w:val="002A11C4"/>
    <w:rsid w:val="002A399B"/>
    <w:rsid w:val="002C0066"/>
    <w:rsid w:val="002C26C0"/>
    <w:rsid w:val="002C2BC5"/>
    <w:rsid w:val="002C37BE"/>
    <w:rsid w:val="002C6350"/>
    <w:rsid w:val="002E0407"/>
    <w:rsid w:val="002E3C52"/>
    <w:rsid w:val="002E6102"/>
    <w:rsid w:val="002E79CB"/>
    <w:rsid w:val="002F293B"/>
    <w:rsid w:val="002F7F55"/>
    <w:rsid w:val="0030745F"/>
    <w:rsid w:val="00314630"/>
    <w:rsid w:val="0032090A"/>
    <w:rsid w:val="00321CDE"/>
    <w:rsid w:val="00333E15"/>
    <w:rsid w:val="00334A65"/>
    <w:rsid w:val="003449F4"/>
    <w:rsid w:val="00353A45"/>
    <w:rsid w:val="00355757"/>
    <w:rsid w:val="00355EE7"/>
    <w:rsid w:val="003571BC"/>
    <w:rsid w:val="0036090C"/>
    <w:rsid w:val="00361116"/>
    <w:rsid w:val="003624AE"/>
    <w:rsid w:val="00362562"/>
    <w:rsid w:val="00385FB5"/>
    <w:rsid w:val="0038715D"/>
    <w:rsid w:val="003910BC"/>
    <w:rsid w:val="00394DBF"/>
    <w:rsid w:val="003957A6"/>
    <w:rsid w:val="00396008"/>
    <w:rsid w:val="003A08C0"/>
    <w:rsid w:val="003A39F2"/>
    <w:rsid w:val="003A43EF"/>
    <w:rsid w:val="003B4AE0"/>
    <w:rsid w:val="003C7445"/>
    <w:rsid w:val="003D44D7"/>
    <w:rsid w:val="003E39A2"/>
    <w:rsid w:val="003E57AB"/>
    <w:rsid w:val="003F2BED"/>
    <w:rsid w:val="003F775E"/>
    <w:rsid w:val="00400B49"/>
    <w:rsid w:val="00423FEA"/>
    <w:rsid w:val="004257AC"/>
    <w:rsid w:val="00443878"/>
    <w:rsid w:val="004539A8"/>
    <w:rsid w:val="00466C20"/>
    <w:rsid w:val="004712CA"/>
    <w:rsid w:val="00473782"/>
    <w:rsid w:val="0047422E"/>
    <w:rsid w:val="00487598"/>
    <w:rsid w:val="0049090D"/>
    <w:rsid w:val="0049674B"/>
    <w:rsid w:val="004B4E85"/>
    <w:rsid w:val="004B7B7C"/>
    <w:rsid w:val="004C0673"/>
    <w:rsid w:val="004C4E4E"/>
    <w:rsid w:val="004F3816"/>
    <w:rsid w:val="004F6F90"/>
    <w:rsid w:val="0050586A"/>
    <w:rsid w:val="00515290"/>
    <w:rsid w:val="00520DBF"/>
    <w:rsid w:val="005222AF"/>
    <w:rsid w:val="00523F47"/>
    <w:rsid w:val="00527B50"/>
    <w:rsid w:val="00536A6E"/>
    <w:rsid w:val="0053731C"/>
    <w:rsid w:val="00543D41"/>
    <w:rsid w:val="00556A5B"/>
    <w:rsid w:val="00557426"/>
    <w:rsid w:val="005633F6"/>
    <w:rsid w:val="00566EDA"/>
    <w:rsid w:val="0057081A"/>
    <w:rsid w:val="00572654"/>
    <w:rsid w:val="0058225B"/>
    <w:rsid w:val="005976A1"/>
    <w:rsid w:val="005A4C75"/>
    <w:rsid w:val="005A6070"/>
    <w:rsid w:val="005A6D7E"/>
    <w:rsid w:val="005B473F"/>
    <w:rsid w:val="005B5629"/>
    <w:rsid w:val="005C0300"/>
    <w:rsid w:val="005C19F1"/>
    <w:rsid w:val="005C27A2"/>
    <w:rsid w:val="005C4004"/>
    <w:rsid w:val="005C5AF9"/>
    <w:rsid w:val="005D206E"/>
    <w:rsid w:val="005D4FEB"/>
    <w:rsid w:val="005E2403"/>
    <w:rsid w:val="005F4B6A"/>
    <w:rsid w:val="006010F3"/>
    <w:rsid w:val="00615A0A"/>
    <w:rsid w:val="00616539"/>
    <w:rsid w:val="0062518D"/>
    <w:rsid w:val="00626673"/>
    <w:rsid w:val="00626D84"/>
    <w:rsid w:val="00631DDE"/>
    <w:rsid w:val="006333D4"/>
    <w:rsid w:val="006369B2"/>
    <w:rsid w:val="0063718D"/>
    <w:rsid w:val="00647525"/>
    <w:rsid w:val="00647A71"/>
    <w:rsid w:val="006570B0"/>
    <w:rsid w:val="0066022F"/>
    <w:rsid w:val="00663D70"/>
    <w:rsid w:val="00665F30"/>
    <w:rsid w:val="00675881"/>
    <w:rsid w:val="006813BC"/>
    <w:rsid w:val="006823F3"/>
    <w:rsid w:val="00684797"/>
    <w:rsid w:val="0069210B"/>
    <w:rsid w:val="00695DD7"/>
    <w:rsid w:val="006A4055"/>
    <w:rsid w:val="006A5793"/>
    <w:rsid w:val="006A7C27"/>
    <w:rsid w:val="006B2FE4"/>
    <w:rsid w:val="006B37B0"/>
    <w:rsid w:val="006C4326"/>
    <w:rsid w:val="006C5641"/>
    <w:rsid w:val="006D1089"/>
    <w:rsid w:val="006D1B86"/>
    <w:rsid w:val="006D5D25"/>
    <w:rsid w:val="006D7355"/>
    <w:rsid w:val="006F7DEE"/>
    <w:rsid w:val="00715551"/>
    <w:rsid w:val="00715CA6"/>
    <w:rsid w:val="00717E2C"/>
    <w:rsid w:val="00731135"/>
    <w:rsid w:val="00731C27"/>
    <w:rsid w:val="007324AF"/>
    <w:rsid w:val="00732647"/>
    <w:rsid w:val="007338D0"/>
    <w:rsid w:val="007353E0"/>
    <w:rsid w:val="00735D0B"/>
    <w:rsid w:val="007409B4"/>
    <w:rsid w:val="00741974"/>
    <w:rsid w:val="00746CCC"/>
    <w:rsid w:val="00754013"/>
    <w:rsid w:val="00754E76"/>
    <w:rsid w:val="0075525E"/>
    <w:rsid w:val="00756D3D"/>
    <w:rsid w:val="00770D53"/>
    <w:rsid w:val="00780231"/>
    <w:rsid w:val="007806C2"/>
    <w:rsid w:val="00781FEE"/>
    <w:rsid w:val="007903F8"/>
    <w:rsid w:val="00794F4F"/>
    <w:rsid w:val="007974BE"/>
    <w:rsid w:val="007A0916"/>
    <w:rsid w:val="007A0DFD"/>
    <w:rsid w:val="007B247A"/>
    <w:rsid w:val="007C7122"/>
    <w:rsid w:val="007D3730"/>
    <w:rsid w:val="007D3F11"/>
    <w:rsid w:val="007E2C69"/>
    <w:rsid w:val="007E53E4"/>
    <w:rsid w:val="007E656A"/>
    <w:rsid w:val="007F3CAA"/>
    <w:rsid w:val="007F664D"/>
    <w:rsid w:val="00804AC3"/>
    <w:rsid w:val="00807470"/>
    <w:rsid w:val="00813003"/>
    <w:rsid w:val="008215BC"/>
    <w:rsid w:val="00837203"/>
    <w:rsid w:val="00842137"/>
    <w:rsid w:val="00853F5F"/>
    <w:rsid w:val="008623ED"/>
    <w:rsid w:val="00875AA6"/>
    <w:rsid w:val="00880944"/>
    <w:rsid w:val="0089088E"/>
    <w:rsid w:val="00892297"/>
    <w:rsid w:val="008964D6"/>
    <w:rsid w:val="008B5123"/>
    <w:rsid w:val="008C786A"/>
    <w:rsid w:val="008E0172"/>
    <w:rsid w:val="008E6658"/>
    <w:rsid w:val="008F1725"/>
    <w:rsid w:val="00933C56"/>
    <w:rsid w:val="00936852"/>
    <w:rsid w:val="00937EAC"/>
    <w:rsid w:val="0094045D"/>
    <w:rsid w:val="009406B5"/>
    <w:rsid w:val="00941426"/>
    <w:rsid w:val="00946166"/>
    <w:rsid w:val="00946BD2"/>
    <w:rsid w:val="00956FAE"/>
    <w:rsid w:val="00983164"/>
    <w:rsid w:val="0098521C"/>
    <w:rsid w:val="00986356"/>
    <w:rsid w:val="009916F0"/>
    <w:rsid w:val="009972EF"/>
    <w:rsid w:val="009B5035"/>
    <w:rsid w:val="009C3160"/>
    <w:rsid w:val="009C53F4"/>
    <w:rsid w:val="009E0203"/>
    <w:rsid w:val="009E2FCE"/>
    <w:rsid w:val="009E6CCA"/>
    <w:rsid w:val="009E766E"/>
    <w:rsid w:val="009F0B95"/>
    <w:rsid w:val="009F1960"/>
    <w:rsid w:val="009F715E"/>
    <w:rsid w:val="00A10DBB"/>
    <w:rsid w:val="00A11720"/>
    <w:rsid w:val="00A20C73"/>
    <w:rsid w:val="00A21247"/>
    <w:rsid w:val="00A24FAF"/>
    <w:rsid w:val="00A31D47"/>
    <w:rsid w:val="00A4013E"/>
    <w:rsid w:val="00A4045F"/>
    <w:rsid w:val="00A427CD"/>
    <w:rsid w:val="00A45FEE"/>
    <w:rsid w:val="00A4600B"/>
    <w:rsid w:val="00A50506"/>
    <w:rsid w:val="00A51EF0"/>
    <w:rsid w:val="00A52372"/>
    <w:rsid w:val="00A55B15"/>
    <w:rsid w:val="00A67A81"/>
    <w:rsid w:val="00A730A6"/>
    <w:rsid w:val="00A75F61"/>
    <w:rsid w:val="00A77E87"/>
    <w:rsid w:val="00A93C12"/>
    <w:rsid w:val="00A971A0"/>
    <w:rsid w:val="00AA1F22"/>
    <w:rsid w:val="00AB4674"/>
    <w:rsid w:val="00AB4BDF"/>
    <w:rsid w:val="00AD2E31"/>
    <w:rsid w:val="00AE3BE5"/>
    <w:rsid w:val="00AF2F7D"/>
    <w:rsid w:val="00AF719A"/>
    <w:rsid w:val="00B05723"/>
    <w:rsid w:val="00B05821"/>
    <w:rsid w:val="00B100D6"/>
    <w:rsid w:val="00B12E52"/>
    <w:rsid w:val="00B164C9"/>
    <w:rsid w:val="00B25BC0"/>
    <w:rsid w:val="00B2648F"/>
    <w:rsid w:val="00B26C28"/>
    <w:rsid w:val="00B32AFD"/>
    <w:rsid w:val="00B4174C"/>
    <w:rsid w:val="00B453F5"/>
    <w:rsid w:val="00B61624"/>
    <w:rsid w:val="00B6184C"/>
    <w:rsid w:val="00B66481"/>
    <w:rsid w:val="00B7189C"/>
    <w:rsid w:val="00B718A5"/>
    <w:rsid w:val="00B73FC4"/>
    <w:rsid w:val="00B80FB1"/>
    <w:rsid w:val="00B90AD6"/>
    <w:rsid w:val="00BA788A"/>
    <w:rsid w:val="00BB1B2D"/>
    <w:rsid w:val="00BB3AFA"/>
    <w:rsid w:val="00BB4983"/>
    <w:rsid w:val="00BB7597"/>
    <w:rsid w:val="00BC1A7F"/>
    <w:rsid w:val="00BC2AAB"/>
    <w:rsid w:val="00BC3A8A"/>
    <w:rsid w:val="00BC487C"/>
    <w:rsid w:val="00BC62E2"/>
    <w:rsid w:val="00BD4149"/>
    <w:rsid w:val="00BF2634"/>
    <w:rsid w:val="00BF5CD6"/>
    <w:rsid w:val="00C37820"/>
    <w:rsid w:val="00C42125"/>
    <w:rsid w:val="00C57485"/>
    <w:rsid w:val="00C62814"/>
    <w:rsid w:val="00C67B25"/>
    <w:rsid w:val="00C748F7"/>
    <w:rsid w:val="00C74937"/>
    <w:rsid w:val="00C82CAE"/>
    <w:rsid w:val="00C839D0"/>
    <w:rsid w:val="00C915B3"/>
    <w:rsid w:val="00CA10BC"/>
    <w:rsid w:val="00CA4BA0"/>
    <w:rsid w:val="00CB0037"/>
    <w:rsid w:val="00CB2599"/>
    <w:rsid w:val="00CD2139"/>
    <w:rsid w:val="00CD3FC3"/>
    <w:rsid w:val="00CD4C55"/>
    <w:rsid w:val="00CD6848"/>
    <w:rsid w:val="00CE5986"/>
    <w:rsid w:val="00D11543"/>
    <w:rsid w:val="00D647EF"/>
    <w:rsid w:val="00D67DEB"/>
    <w:rsid w:val="00D73137"/>
    <w:rsid w:val="00D75399"/>
    <w:rsid w:val="00D85155"/>
    <w:rsid w:val="00D95134"/>
    <w:rsid w:val="00D977A2"/>
    <w:rsid w:val="00DA1D47"/>
    <w:rsid w:val="00DB10DA"/>
    <w:rsid w:val="00DB5E29"/>
    <w:rsid w:val="00DC2D27"/>
    <w:rsid w:val="00DD4864"/>
    <w:rsid w:val="00DD50DE"/>
    <w:rsid w:val="00DE3062"/>
    <w:rsid w:val="00DF24B4"/>
    <w:rsid w:val="00E0581D"/>
    <w:rsid w:val="00E204DD"/>
    <w:rsid w:val="00E3047F"/>
    <w:rsid w:val="00E353EC"/>
    <w:rsid w:val="00E51F61"/>
    <w:rsid w:val="00E53C24"/>
    <w:rsid w:val="00E56E77"/>
    <w:rsid w:val="00E77679"/>
    <w:rsid w:val="00E81EA2"/>
    <w:rsid w:val="00E87795"/>
    <w:rsid w:val="00E93325"/>
    <w:rsid w:val="00E960F1"/>
    <w:rsid w:val="00EA2824"/>
    <w:rsid w:val="00EB444D"/>
    <w:rsid w:val="00EB65B6"/>
    <w:rsid w:val="00ED3F5E"/>
    <w:rsid w:val="00ED5B66"/>
    <w:rsid w:val="00EE0A3D"/>
    <w:rsid w:val="00EE4D2D"/>
    <w:rsid w:val="00EE5C0D"/>
    <w:rsid w:val="00EE6CA7"/>
    <w:rsid w:val="00EF4792"/>
    <w:rsid w:val="00F02294"/>
    <w:rsid w:val="00F04114"/>
    <w:rsid w:val="00F06461"/>
    <w:rsid w:val="00F30DE7"/>
    <w:rsid w:val="00F35F57"/>
    <w:rsid w:val="00F46C60"/>
    <w:rsid w:val="00F50467"/>
    <w:rsid w:val="00F562A0"/>
    <w:rsid w:val="00F57FA4"/>
    <w:rsid w:val="00F64270"/>
    <w:rsid w:val="00F8018B"/>
    <w:rsid w:val="00F96D9A"/>
    <w:rsid w:val="00FA02CB"/>
    <w:rsid w:val="00FA2177"/>
    <w:rsid w:val="00FA4AD6"/>
    <w:rsid w:val="00FB0783"/>
    <w:rsid w:val="00FB7A8B"/>
    <w:rsid w:val="00FD1495"/>
    <w:rsid w:val="00FD3041"/>
    <w:rsid w:val="00FD439E"/>
    <w:rsid w:val="00FD6A68"/>
    <w:rsid w:val="00FD76CB"/>
    <w:rsid w:val="00FE10DC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0474BD4"/>
  <w15:docId w15:val="{E1060119-9392-44AB-8FED-FC7657104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styleId="FollowedHyperlink">
    <w:name w:val="FollowedHyperlink"/>
    <w:basedOn w:val="DefaultParagraphFont"/>
    <w:uiPriority w:val="99"/>
    <w:semiHidden/>
    <w:unhideWhenUsed/>
    <w:rsid w:val="00334A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B2648F"/>
    <w:pPr>
      <w:spacing w:before="100" w:beforeAutospacing="1" w:after="100" w:afterAutospacing="1"/>
    </w:pPr>
    <w:rPr>
      <w:rFonts w:eastAsia="Times New Roman"/>
      <w:lang w:val="en-US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F719A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locked/>
    <w:rsid w:val="00AF719A"/>
    <w:rPr>
      <w:rFonts w:ascii="Times New Roman" w:hAnsi="Times New Roman" w:cs="Times New Roman"/>
      <w:sz w:val="24"/>
      <w:szCs w:val="24"/>
      <w:lang w:val="en-GB" w:eastAsia="ja-JP"/>
    </w:rPr>
  </w:style>
  <w:style w:type="table" w:styleId="TableGrid">
    <w:name w:val="Table Grid"/>
    <w:basedOn w:val="TableNormal"/>
    <w:uiPriority w:val="39"/>
    <w:rsid w:val="00AF71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A60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4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17-SG02-201218-TD-GEN-1225/e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haop@gsta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17-SG02-210531-TD-GEN-1302/en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17-SG02-201218-TD-GEN-1237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cott\AppData\Roaming\Microsoft\Templates\ITU-T%20SG\Liaison_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F55A7CFDB3E64490AEA5D55A5A17AB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8F8A5B-55C3-4307-829F-CCDB777B164C}"/>
      </w:docPartPr>
      <w:docPartBody>
        <w:p w:rsidR="00E1276D" w:rsidRDefault="00872EE7" w:rsidP="00872EE7">
          <w:pPr>
            <w:pStyle w:val="F55A7CFDB3E64490AEA5D55A5A17AB19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39FED299AF4144E580829FE341C55D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A7AE98-5E9C-4C3C-BD32-36A55E16DEFA}"/>
      </w:docPartPr>
      <w:docPartBody>
        <w:p w:rsidR="00E1276D" w:rsidRDefault="00872EE7" w:rsidP="00872EE7">
          <w:pPr>
            <w:pStyle w:val="39FED299AF4144E580829FE341C55D29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revisionView w:comments="0" w:insDel="0" w:inkAnnotations="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2EE7"/>
    <w:rsid w:val="000B7648"/>
    <w:rsid w:val="00146C07"/>
    <w:rsid w:val="001640C4"/>
    <w:rsid w:val="00181B1D"/>
    <w:rsid w:val="001C5617"/>
    <w:rsid w:val="00231B28"/>
    <w:rsid w:val="0023205C"/>
    <w:rsid w:val="00232D5C"/>
    <w:rsid w:val="002F17E7"/>
    <w:rsid w:val="004A011E"/>
    <w:rsid w:val="0050270B"/>
    <w:rsid w:val="00533204"/>
    <w:rsid w:val="006F11CC"/>
    <w:rsid w:val="007C1CB7"/>
    <w:rsid w:val="00827673"/>
    <w:rsid w:val="00872EE7"/>
    <w:rsid w:val="008C2A33"/>
    <w:rsid w:val="0091298E"/>
    <w:rsid w:val="009322F6"/>
    <w:rsid w:val="009A735D"/>
    <w:rsid w:val="009E4E51"/>
    <w:rsid w:val="00B56CFF"/>
    <w:rsid w:val="00CB0BE2"/>
    <w:rsid w:val="00CC2931"/>
    <w:rsid w:val="00D171BB"/>
    <w:rsid w:val="00D7288F"/>
    <w:rsid w:val="00E1276D"/>
    <w:rsid w:val="00E52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6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72EE7"/>
    <w:rPr>
      <w:color w:val="808080"/>
    </w:rPr>
  </w:style>
  <w:style w:type="paragraph" w:customStyle="1" w:styleId="F55A7CFDB3E64490AEA5D55A5A17AB19">
    <w:name w:val="F55A7CFDB3E64490AEA5D55A5A17AB19"/>
    <w:rsid w:val="00872EE7"/>
  </w:style>
  <w:style w:type="paragraph" w:customStyle="1" w:styleId="39FED299AF4144E580829FE341C55D29">
    <w:name w:val="39FED299AF4144E580829FE341C55D29"/>
    <w:rsid w:val="00872E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 xsi:nil="true"/>
    <Purpose xmlns="3f6fad35-1f81-480e-a4e5-6e5474dcfb96">Admin</Purpose>
    <Abstract xmlns="3f6fad35-1f81-480e-a4e5-6e5474dcfb96">Liaison to TSAG regarding background information on the implementation of the 2012 International Telecommunication Regulations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1/2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 xsi:nil="true"/>
    <Observations xmlns="3f6fad35-1f81-480e-a4e5-6e5474dcfb96" xsi:nil="true"/>
    <DocumentSource xmlns="3f6fad35-1f81-480e-a4e5-6e5474dcfb96">Rapporteur Q1/2</DocumentSourc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Liaison_Statement.dotx</Template>
  <TotalTime>3</TotalTime>
  <Pages>1</Pages>
  <Words>353</Words>
  <Characters>1932</Characters>
  <Application>Microsoft Office Word</Application>
  <DocSecurity>0</DocSecurity>
  <Lines>77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to SG20 regarding SG2 work on certain aspects of IoT naming, numbering and identification [to ITU-T SG20]</vt:lpstr>
    </vt:vector>
  </TitlesOfParts>
  <Manager>ITU-T</Manager>
  <Company>International Telecommunication Union (ITU)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work progress on M.resm-AI "Requirements for energy saving management of 5G RAN system with AI" (reply to 3GPP SA5-LS1225) [to 3GPP TSG SA5]</dc:title>
  <dc:creator>ITU-T Study Group 2</dc:creator>
  <cp:keywords>ITR, International Telecommunication Regulations</cp:keywords>
  <dc:description>SG2-LS182  For: _x000d_Document date: _x000d_Saved by ITU51014924 at 15:42:31 on 19.01.21</dc:description>
  <cp:lastModifiedBy>Bilani, Joumana</cp:lastModifiedBy>
  <cp:revision>3</cp:revision>
  <cp:lastPrinted>2016-12-23T12:52:00Z</cp:lastPrinted>
  <dcterms:created xsi:type="dcterms:W3CDTF">2021-01-19T14:42:00Z</dcterms:created>
  <dcterms:modified xsi:type="dcterms:W3CDTF">2021-01-19T14:44:00Z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SG2-LS182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5/2</vt:lpwstr>
  </property>
  <property fmtid="{D5CDD505-2E9C-101B-9397-08002B2CF9AE}" pid="6" name="Docdest">
    <vt:lpwstr/>
  </property>
  <property fmtid="{D5CDD505-2E9C-101B-9397-08002B2CF9AE}" pid="7" name="Docauthor">
    <vt:lpwstr>ITU-T Study Group 2</vt:lpwstr>
  </property>
</Properties>
</file>