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170"/>
        <w:gridCol w:w="57"/>
        <w:gridCol w:w="199"/>
        <w:gridCol w:w="510"/>
        <w:gridCol w:w="3115"/>
        <w:gridCol w:w="230"/>
        <w:gridCol w:w="4394"/>
        <w:gridCol w:w="57"/>
      </w:tblGrid>
      <w:tr w:rsidR="00234A79" w:rsidRPr="00234A79" w14:paraId="68D5ECD7" w14:textId="77777777" w:rsidTr="003F6975">
        <w:trPr>
          <w:cantSplit/>
        </w:trPr>
        <w:tc>
          <w:tcPr>
            <w:tcW w:w="1191" w:type="dxa"/>
            <w:vMerge w:val="restart"/>
          </w:tcPr>
          <w:p w14:paraId="75996E26" w14:textId="77777777" w:rsidR="00234A79" w:rsidRPr="00234A79" w:rsidRDefault="00234A79" w:rsidP="00234A7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34A79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697EE1B" wp14:editId="6D96692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14:paraId="1A23A649" w14:textId="77777777" w:rsidR="00234A79" w:rsidRPr="00234A79" w:rsidRDefault="00234A79" w:rsidP="00234A79">
            <w:pPr>
              <w:rPr>
                <w:sz w:val="16"/>
                <w:szCs w:val="16"/>
              </w:rPr>
            </w:pPr>
            <w:r w:rsidRPr="00234A79">
              <w:rPr>
                <w:sz w:val="16"/>
                <w:szCs w:val="16"/>
              </w:rPr>
              <w:t>INTERNATIONAL TELECOMMUNICATION UNION</w:t>
            </w:r>
          </w:p>
          <w:p w14:paraId="64AF095F" w14:textId="77777777" w:rsidR="00234A79" w:rsidRPr="00234A79" w:rsidRDefault="00234A79" w:rsidP="00234A79">
            <w:pPr>
              <w:rPr>
                <w:b/>
                <w:bCs/>
                <w:sz w:val="26"/>
                <w:szCs w:val="26"/>
              </w:rPr>
            </w:pPr>
            <w:r w:rsidRPr="00234A79">
              <w:rPr>
                <w:b/>
                <w:bCs/>
                <w:sz w:val="26"/>
                <w:szCs w:val="26"/>
              </w:rPr>
              <w:t>TELECOMMUNICATION</w:t>
            </w:r>
            <w:r w:rsidRPr="00234A7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A076CF6" w14:textId="77777777" w:rsidR="00234A79" w:rsidRPr="00234A79" w:rsidRDefault="00234A79" w:rsidP="00234A79">
            <w:pPr>
              <w:rPr>
                <w:sz w:val="20"/>
                <w:szCs w:val="20"/>
              </w:rPr>
            </w:pPr>
            <w:r w:rsidRPr="00234A7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34A79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3"/>
            <w:vAlign w:val="center"/>
          </w:tcPr>
          <w:p w14:paraId="79EBDEF9" w14:textId="44F0AAF6" w:rsidR="00234A79" w:rsidRPr="00784CB1" w:rsidRDefault="00234A79" w:rsidP="00C661AA">
            <w:pPr>
              <w:pStyle w:val="Docnumber"/>
              <w:rPr>
                <w:sz w:val="40"/>
              </w:rPr>
            </w:pPr>
            <w:r w:rsidRPr="00784CB1">
              <w:rPr>
                <w:sz w:val="40"/>
              </w:rPr>
              <w:t>SG13-LS04</w:t>
            </w:r>
            <w:r w:rsidR="00C661AA">
              <w:rPr>
                <w:sz w:val="40"/>
              </w:rPr>
              <w:t>4</w:t>
            </w:r>
          </w:p>
        </w:tc>
      </w:tr>
      <w:tr w:rsidR="00234A79" w:rsidRPr="00234A79" w14:paraId="6A983812" w14:textId="77777777" w:rsidTr="003F6975">
        <w:trPr>
          <w:cantSplit/>
        </w:trPr>
        <w:tc>
          <w:tcPr>
            <w:tcW w:w="1191" w:type="dxa"/>
            <w:vMerge/>
          </w:tcPr>
          <w:p w14:paraId="71EBF401" w14:textId="77777777" w:rsidR="00234A79" w:rsidRPr="00234A79" w:rsidRDefault="00234A79" w:rsidP="00234A7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5"/>
            <w:vMerge/>
          </w:tcPr>
          <w:p w14:paraId="03FCCCE4" w14:textId="77777777" w:rsidR="00234A79" w:rsidRPr="00234A79" w:rsidRDefault="00234A79" w:rsidP="00234A7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3"/>
          </w:tcPr>
          <w:p w14:paraId="144D0A7E" w14:textId="1A8ACC54" w:rsidR="00234A79" w:rsidRPr="00234A79" w:rsidRDefault="00234A79" w:rsidP="00234A7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234A79" w:rsidRPr="00234A79" w14:paraId="35BD6B0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CAC027F" w14:textId="77777777" w:rsidR="00234A79" w:rsidRPr="00234A79" w:rsidRDefault="00234A79" w:rsidP="00234A7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14:paraId="1DE8BAEC" w14:textId="77777777" w:rsidR="00234A79" w:rsidRPr="00234A79" w:rsidRDefault="00234A79" w:rsidP="00234A7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3"/>
            <w:tcBorders>
              <w:bottom w:val="single" w:sz="12" w:space="0" w:color="auto"/>
            </w:tcBorders>
            <w:vAlign w:val="center"/>
          </w:tcPr>
          <w:p w14:paraId="0457C216" w14:textId="77777777" w:rsidR="00234A79" w:rsidRPr="00234A79" w:rsidRDefault="00234A79" w:rsidP="00234A79">
            <w:pPr>
              <w:jc w:val="right"/>
              <w:rPr>
                <w:b/>
                <w:bCs/>
                <w:sz w:val="28"/>
                <w:szCs w:val="28"/>
              </w:rPr>
            </w:pPr>
            <w:r w:rsidRPr="00234A7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34A79" w:rsidRPr="00234A79" w14:paraId="67A16373" w14:textId="77777777" w:rsidTr="003F6975">
        <w:trPr>
          <w:cantSplit/>
        </w:trPr>
        <w:tc>
          <w:tcPr>
            <w:tcW w:w="1617" w:type="dxa"/>
            <w:gridSpan w:val="4"/>
          </w:tcPr>
          <w:p w14:paraId="3EBEFB3A" w14:textId="77777777" w:rsidR="00234A79" w:rsidRPr="00234A79" w:rsidRDefault="00234A79" w:rsidP="00234A7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34A7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FB8AF32" w14:textId="3A24780C" w:rsidR="00234A79" w:rsidRPr="00234A79" w:rsidRDefault="00234A79" w:rsidP="00234A79">
            <w:r w:rsidRPr="00234A79">
              <w:t>20/13</w:t>
            </w:r>
          </w:p>
        </w:tc>
        <w:tc>
          <w:tcPr>
            <w:tcW w:w="4681" w:type="dxa"/>
            <w:gridSpan w:val="3"/>
          </w:tcPr>
          <w:p w14:paraId="2B25E3D0" w14:textId="241E3090" w:rsidR="00234A79" w:rsidRPr="00234A79" w:rsidRDefault="00234A79" w:rsidP="00234A79">
            <w:pPr>
              <w:jc w:val="right"/>
            </w:pPr>
            <w:r w:rsidRPr="00234A79">
              <w:t xml:space="preserve">Geneva, 6-17 November 2017 </w:t>
            </w:r>
          </w:p>
        </w:tc>
      </w:tr>
      <w:tr w:rsidR="00234A79" w:rsidRPr="00234A79" w14:paraId="4EB88727" w14:textId="77777777" w:rsidTr="003F6975">
        <w:trPr>
          <w:cantSplit/>
        </w:trPr>
        <w:tc>
          <w:tcPr>
            <w:tcW w:w="9923" w:type="dxa"/>
            <w:gridSpan w:val="9"/>
          </w:tcPr>
          <w:p w14:paraId="35711828" w14:textId="2F47D10C" w:rsidR="00234A79" w:rsidRPr="00234A79" w:rsidRDefault="00234A79" w:rsidP="00B4392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234A79">
              <w:rPr>
                <w:b/>
                <w:bCs/>
              </w:rPr>
              <w:t>Ref.: SG13-TD</w:t>
            </w:r>
            <w:r w:rsidR="00B43925">
              <w:rPr>
                <w:b/>
                <w:bCs/>
              </w:rPr>
              <w:t>110R1/PLEN</w:t>
            </w:r>
            <w:r w:rsidR="009252CA">
              <w:rPr>
                <w:b/>
                <w:bCs/>
              </w:rPr>
              <w:t xml:space="preserve"> </w:t>
            </w:r>
            <w:r w:rsidR="009252CA" w:rsidRPr="009252CA">
              <w:t>– Annex 1</w:t>
            </w:r>
          </w:p>
        </w:tc>
      </w:tr>
      <w:tr w:rsidR="00234A79" w:rsidRPr="00234A79" w14:paraId="6D34BC83" w14:textId="77777777" w:rsidTr="003F6975">
        <w:trPr>
          <w:cantSplit/>
        </w:trPr>
        <w:tc>
          <w:tcPr>
            <w:tcW w:w="1617" w:type="dxa"/>
            <w:gridSpan w:val="4"/>
          </w:tcPr>
          <w:p w14:paraId="1825CE18" w14:textId="77777777" w:rsidR="00234A79" w:rsidRPr="00234A79" w:rsidRDefault="00234A79" w:rsidP="00234A7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34A7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7D6029E9" w14:textId="3911CEFC" w:rsidR="00234A79" w:rsidRPr="00234A79" w:rsidRDefault="00234A79" w:rsidP="00234A79">
            <w:r>
              <w:t>ITU-T SG13</w:t>
            </w:r>
          </w:p>
        </w:tc>
      </w:tr>
      <w:tr w:rsidR="00234A79" w:rsidRPr="00234A79" w14:paraId="51D24849" w14:textId="77777777" w:rsidTr="003F6975">
        <w:trPr>
          <w:cantSplit/>
        </w:trPr>
        <w:tc>
          <w:tcPr>
            <w:tcW w:w="1617" w:type="dxa"/>
            <w:gridSpan w:val="4"/>
          </w:tcPr>
          <w:p w14:paraId="1B30EAF3" w14:textId="77777777" w:rsidR="00234A79" w:rsidRPr="00234A79" w:rsidRDefault="00234A79" w:rsidP="00234A79">
            <w:bookmarkStart w:id="8" w:name="dtitle1" w:colFirst="1" w:colLast="1"/>
            <w:bookmarkEnd w:id="7"/>
            <w:r w:rsidRPr="00234A7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3EB21B68" w14:textId="3EF41A08" w:rsidR="00234A79" w:rsidRPr="00234A79" w:rsidRDefault="00234A79" w:rsidP="00234A79">
            <w:pPr>
              <w:rPr>
                <w:lang w:val="fr-CH"/>
              </w:rPr>
            </w:pPr>
            <w:r w:rsidRPr="00234A79">
              <w:rPr>
                <w:lang w:val="fr-CH"/>
              </w:rPr>
              <w:t>LS on Draft Recommendation Y.IMT2020-BM [</w:t>
            </w:r>
            <w:r>
              <w:rPr>
                <w:lang w:val="fr-CH"/>
              </w:rPr>
              <w:t xml:space="preserve">to </w:t>
            </w:r>
            <w:r w:rsidRPr="003E7697">
              <w:rPr>
                <w:lang w:val="fr-CH"/>
              </w:rPr>
              <w:t>3GPP SA1, NGMN, ETSI ISG NFV</w:t>
            </w:r>
            <w:r>
              <w:rPr>
                <w:lang w:val="fr-CH"/>
              </w:rPr>
              <w:t>]</w:t>
            </w:r>
          </w:p>
        </w:tc>
      </w:tr>
      <w:tr w:rsidR="00234A79" w:rsidRPr="00234A79" w14:paraId="6AB616DC" w14:textId="77777777" w:rsidTr="003F6975">
        <w:trPr>
          <w:cantSplit/>
        </w:trPr>
        <w:tc>
          <w:tcPr>
            <w:tcW w:w="1617" w:type="dxa"/>
            <w:gridSpan w:val="4"/>
            <w:tcBorders>
              <w:bottom w:val="single" w:sz="8" w:space="0" w:color="auto"/>
            </w:tcBorders>
          </w:tcPr>
          <w:p w14:paraId="0B2BFAC1" w14:textId="77777777" w:rsidR="00234A79" w:rsidRPr="00234A79" w:rsidRDefault="00234A79" w:rsidP="00234A79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234A79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5"/>
            <w:tcBorders>
              <w:bottom w:val="single" w:sz="8" w:space="0" w:color="auto"/>
            </w:tcBorders>
          </w:tcPr>
          <w:p w14:paraId="313F769C" w14:textId="7B2445B1" w:rsidR="00234A79" w:rsidRPr="00234A79" w:rsidRDefault="00234A79" w:rsidP="00234A79">
            <w:r w:rsidRPr="00234A79">
              <w:t>Proposal</w:t>
            </w:r>
          </w:p>
        </w:tc>
      </w:tr>
      <w:bookmarkEnd w:id="1"/>
      <w:bookmarkEnd w:id="9"/>
      <w:tr w:rsidR="00505F02" w14:paraId="022532D3" w14:textId="77777777" w:rsidTr="000C1970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  <w:tcBorders>
              <w:top w:val="single" w:sz="12" w:space="0" w:color="auto"/>
            </w:tcBorders>
          </w:tcPr>
          <w:p w14:paraId="367002B9" w14:textId="77777777" w:rsidR="00505F02" w:rsidRDefault="00505F02" w:rsidP="00411FD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05F02" w14:paraId="13A78CDF" w14:textId="77777777" w:rsidTr="000C1970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5"/>
          </w:tcPr>
          <w:p w14:paraId="681B844B" w14:textId="77777777" w:rsidR="00505F02" w:rsidRDefault="00505F02" w:rsidP="00411FD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02AF2192" w14:textId="1F213D0B" w:rsidR="00505F02" w:rsidRDefault="002F0F93" w:rsidP="00AF65A5">
            <w:pPr>
              <w:pStyle w:val="LSForAction"/>
            </w:pPr>
            <w:r>
              <w:t>-</w:t>
            </w:r>
          </w:p>
        </w:tc>
      </w:tr>
      <w:tr w:rsidR="00505F02" w14:paraId="78E53EE7" w14:textId="77777777" w:rsidTr="0083232E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405"/>
        </w:trPr>
        <w:tc>
          <w:tcPr>
            <w:tcW w:w="2127" w:type="dxa"/>
            <w:gridSpan w:val="5"/>
          </w:tcPr>
          <w:p w14:paraId="1DD40EA6" w14:textId="77777777" w:rsidR="00505F02" w:rsidRDefault="00505F02" w:rsidP="00411FDA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6B42B34B" w14:textId="592F8937" w:rsidR="00505F02" w:rsidRDefault="002F0F93" w:rsidP="00411FDA">
            <w:pPr>
              <w:pStyle w:val="LSForComment"/>
            </w:pPr>
            <w:r>
              <w:t>-</w:t>
            </w:r>
          </w:p>
        </w:tc>
      </w:tr>
      <w:tr w:rsidR="00505F02" w:rsidRPr="003E158A" w14:paraId="1924849B" w14:textId="77777777" w:rsidTr="000C1970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5"/>
          </w:tcPr>
          <w:p w14:paraId="0DAB0B19" w14:textId="77777777" w:rsidR="00505F02" w:rsidRDefault="00505F02" w:rsidP="00411FD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75D57633" w14:textId="02A43225" w:rsidR="00505F02" w:rsidRPr="003E7697" w:rsidRDefault="00AF65A5" w:rsidP="00505F02">
            <w:pPr>
              <w:pStyle w:val="LSForInfo"/>
              <w:rPr>
                <w:lang w:val="fr-CH"/>
              </w:rPr>
            </w:pPr>
            <w:r w:rsidRPr="003E7697">
              <w:rPr>
                <w:lang w:val="fr-CH"/>
              </w:rPr>
              <w:t>3GPP SA1, NGMN, ETSI ISG NFV</w:t>
            </w:r>
          </w:p>
        </w:tc>
        <w:bookmarkStart w:id="10" w:name="_GoBack"/>
        <w:bookmarkEnd w:id="10"/>
      </w:tr>
      <w:tr w:rsidR="00505F02" w14:paraId="309AB653" w14:textId="77777777" w:rsidTr="000C1970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5"/>
          </w:tcPr>
          <w:p w14:paraId="28FFEE60" w14:textId="77777777" w:rsidR="00505F02" w:rsidRDefault="00505F02" w:rsidP="00411FD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7D6897F6" w14:textId="1227FD11" w:rsidR="00505F02" w:rsidRDefault="00505F02" w:rsidP="0018755E">
            <w:pPr>
              <w:rPr>
                <w:b/>
                <w:bCs/>
              </w:rPr>
            </w:pPr>
            <w:r>
              <w:t>ITU-T SG13 meeting</w:t>
            </w:r>
            <w:r w:rsidR="00234A79">
              <w:t xml:space="preserve">, </w:t>
            </w:r>
            <w:r w:rsidR="0018755E">
              <w:t>(Geneva, 6-17 November 2017)</w:t>
            </w:r>
          </w:p>
        </w:tc>
      </w:tr>
      <w:tr w:rsidR="00505F02" w14:paraId="2D0FEA43" w14:textId="77777777" w:rsidTr="000C1970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5"/>
            <w:tcBorders>
              <w:bottom w:val="single" w:sz="8" w:space="0" w:color="auto"/>
            </w:tcBorders>
          </w:tcPr>
          <w:p w14:paraId="3A514EAB" w14:textId="77777777" w:rsidR="00505F02" w:rsidRDefault="00505F02" w:rsidP="00411FD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8" w:space="0" w:color="auto"/>
            </w:tcBorders>
          </w:tcPr>
          <w:p w14:paraId="5C43B8A8" w14:textId="0FAFE1FE" w:rsidR="00505F02" w:rsidRDefault="002F0F93" w:rsidP="00411FDA">
            <w:pPr>
              <w:pStyle w:val="LSDeadline"/>
            </w:pPr>
            <w:r>
              <w:t>N/A</w:t>
            </w:r>
          </w:p>
        </w:tc>
      </w:tr>
      <w:tr w:rsidR="00F064F9" w:rsidRPr="001543EF" w14:paraId="54FDCF36" w14:textId="77777777" w:rsidTr="000C1970">
        <w:tblPrEx>
          <w:jc w:val="center"/>
        </w:tblPrEx>
        <w:trPr>
          <w:gridAfter w:val="1"/>
          <w:wAfter w:w="57" w:type="dxa"/>
          <w:cantSplit/>
          <w:jc w:val="center"/>
        </w:trPr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14C31C" w14:textId="352D4095" w:rsidR="00F064F9" w:rsidRPr="008F7104" w:rsidRDefault="00F064F9" w:rsidP="0083232E">
            <w:pPr>
              <w:ind w:left="83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5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8DDD8B" w14:textId="1782DF60" w:rsidR="00F064F9" w:rsidRPr="0082677A" w:rsidRDefault="00F85A2B" w:rsidP="00F064F9">
            <w:sdt>
              <w:sdtPr>
                <w:alias w:val="ContactNameOrgCountry"/>
                <w:tag w:val="ContactNameOrgCountry"/>
                <w:id w:val="-450624836"/>
                <w:placeholder>
                  <w:docPart w:val="458E74CCF47645A98E97284E22834E22"/>
                </w:placeholder>
                <w:text w:multiLine="1"/>
              </w:sdtPr>
              <w:sdtEndPr/>
              <w:sdtContent>
                <w:r w:rsidR="00F064F9">
                  <w:rPr>
                    <w:rFonts w:hint="eastAsia"/>
                    <w:lang w:eastAsia="zh-CN"/>
                  </w:rPr>
                  <w:t>Haining WANG</w:t>
                </w:r>
                <w:r w:rsidR="00F064F9">
                  <w:rPr>
                    <w:rFonts w:hint="eastAsia"/>
                    <w:lang w:eastAsia="zh-CN"/>
                  </w:rPr>
                  <w:br/>
                  <w:t>China Telecom</w:t>
                </w:r>
                <w:r w:rsidR="00F064F9">
                  <w:rPr>
                    <w:rFonts w:hint="eastAsia"/>
                    <w:lang w:eastAsia="zh-CN"/>
                  </w:rPr>
                  <w:br/>
                  <w:t>P.R.C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3E44F4A994394ECAB83FAD75710DF305"/>
            </w:placeholder>
          </w:sdtPr>
          <w:sdtEndPr/>
          <w:sdtContent>
            <w:tc>
              <w:tcPr>
                <w:tcW w:w="439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26E47A2B" w:rsidR="00F064F9" w:rsidRPr="001543EF" w:rsidRDefault="00F064F9" w:rsidP="00F064F9">
                <w:pPr>
                  <w:rPr>
                    <w:lang w:val="es-ES_tradnl"/>
                  </w:rPr>
                </w:pPr>
                <w:r>
                  <w:t xml:space="preserve">Tel: </w:t>
                </w:r>
                <w:r w:rsidR="003E7697">
                  <w:t xml:space="preserve">   </w:t>
                </w:r>
                <w:r>
                  <w:t>+</w:t>
                </w:r>
                <w:r>
                  <w:rPr>
                    <w:rFonts w:hint="eastAsia"/>
                    <w:lang w:eastAsia="zh-CN"/>
                  </w:rPr>
                  <w:t>86 10 5090 2566</w:t>
                </w:r>
                <w:r>
                  <w:br/>
                  <w:t xml:space="preserve">Fax: </w:t>
                </w:r>
                <w:r w:rsidR="003E7697">
                  <w:t xml:space="preserve">   </w:t>
                </w:r>
                <w:r>
                  <w:t>+</w:t>
                </w:r>
                <w:r>
                  <w:rPr>
                    <w:rFonts w:hint="eastAsia"/>
                    <w:lang w:eastAsia="zh-CN"/>
                  </w:rPr>
                  <w:t>86 10 5090 2100</w:t>
                </w:r>
                <w:r>
                  <w:br/>
                  <w:t xml:space="preserve">E-mail: </w:t>
                </w:r>
                <w:hyperlink r:id="rId11" w:history="1">
                  <w:r w:rsidRPr="006B7655">
                    <w:rPr>
                      <w:rStyle w:val="Hyperlink"/>
                      <w:rFonts w:ascii="Times New Roman" w:hAnsi="Times New Roman" w:hint="eastAsia"/>
                      <w:lang w:eastAsia="zh-CN"/>
                    </w:rPr>
                    <w:t>wanghn.bri@chinatelecom.cn</w:t>
                  </w:r>
                </w:hyperlink>
              </w:p>
            </w:tc>
          </w:sdtContent>
        </w:sdt>
      </w:tr>
      <w:tr w:rsidR="000A2F1F" w:rsidRPr="00D130E4" w14:paraId="43103070" w14:textId="77777777" w:rsidTr="00B80E0F">
        <w:tblPrEx>
          <w:jc w:val="center"/>
        </w:tblPrEx>
        <w:trPr>
          <w:gridAfter w:val="1"/>
          <w:wAfter w:w="57" w:type="dxa"/>
          <w:cantSplit/>
          <w:jc w:val="center"/>
        </w:trPr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AE9626" w14:textId="77777777" w:rsidR="000A2F1F" w:rsidRPr="00D130E4" w:rsidRDefault="000A2F1F" w:rsidP="0083232E">
            <w:pPr>
              <w:rPr>
                <w:b/>
                <w:bCs/>
              </w:rPr>
            </w:pPr>
            <w:r w:rsidRPr="00D130E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CC30586" w14:textId="77777777" w:rsidR="000A2F1F" w:rsidRPr="00D130E4" w:rsidRDefault="00F85A2B" w:rsidP="00A64817">
            <w:sdt>
              <w:sdtPr>
                <w:rPr>
                  <w:rFonts w:eastAsia="SimSun"/>
                  <w:lang w:eastAsia="zh-CN"/>
                </w:rPr>
                <w:alias w:val="ContactNameOrgCountry"/>
                <w:tag w:val="ContactNameOrgCountry"/>
                <w:id w:val="-22015140"/>
                <w:placeholder>
                  <w:docPart w:val="D37BD44C597545CAAD9E16EAD0B0B92F"/>
                </w:placeholder>
                <w:text w:multiLine="1"/>
              </w:sdtPr>
              <w:sdtEndPr/>
              <w:sdtContent>
                <w:r w:rsidR="000A2F1F">
                  <w:rPr>
                    <w:rFonts w:eastAsia="SimSun"/>
                    <w:lang w:eastAsia="zh-CN"/>
                  </w:rPr>
                  <w:t>Namseok Ko</w:t>
                </w:r>
                <w:r w:rsidR="000A2F1F" w:rsidRPr="007A72D2">
                  <w:rPr>
                    <w:rFonts w:eastAsia="SimSun"/>
                    <w:lang w:eastAsia="zh-CN"/>
                  </w:rPr>
                  <w:br/>
                </w:r>
                <w:r w:rsidR="000A2F1F">
                  <w:rPr>
                    <w:rFonts w:eastAsia="SimSun"/>
                    <w:lang w:eastAsia="zh-CN"/>
                  </w:rPr>
                  <w:t>ETRI</w:t>
                </w:r>
                <w:r w:rsidR="000A2F1F" w:rsidRPr="007A72D2">
                  <w:rPr>
                    <w:rFonts w:eastAsia="SimSun"/>
                    <w:lang w:eastAsia="zh-CN"/>
                  </w:rPr>
                  <w:br/>
                </w:r>
                <w:r w:rsidR="000A2F1F">
                  <w:rPr>
                    <w:rFonts w:eastAsia="SimSun"/>
                    <w:lang w:eastAsia="zh-CN"/>
                  </w:rPr>
                  <w:t>Korea (Republic of)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2F7BF3B89C204DC687B598232D103B0A"/>
            </w:placeholder>
          </w:sdtPr>
          <w:sdtEndPr/>
          <w:sdtContent>
            <w:tc>
              <w:tcPr>
                <w:tcW w:w="439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0B7B7BA" w14:textId="4C66F395" w:rsidR="000A2F1F" w:rsidRPr="00D130E4" w:rsidRDefault="000A2F1F" w:rsidP="003E7697">
                <w:r w:rsidRPr="00D130E4">
                  <w:t xml:space="preserve">Tel: </w:t>
                </w:r>
                <w:r>
                  <w:tab/>
                </w:r>
                <w:r w:rsidRPr="00D130E4">
                  <w:t>+</w:t>
                </w:r>
                <w:r>
                  <w:t>82 42 860 5560</w:t>
                </w:r>
                <w:r w:rsidRPr="00D130E4">
                  <w:br/>
                  <w:t xml:space="preserve">E-mail: </w:t>
                </w:r>
                <w:hyperlink r:id="rId12" w:history="1">
                  <w:r w:rsidRPr="008B758E">
                    <w:rPr>
                      <w:rStyle w:val="Hyperlink"/>
                      <w:kern w:val="2"/>
                    </w:rPr>
                    <w:t>nsko@etri.re.kr</w:t>
                  </w:r>
                </w:hyperlink>
              </w:p>
            </w:tc>
          </w:sdtContent>
        </w:sdt>
      </w:tr>
      <w:tr w:rsidR="000A2F1F" w:rsidRPr="00D130E4" w14:paraId="1FF8C0DE" w14:textId="77777777" w:rsidTr="00B80E0F">
        <w:tblPrEx>
          <w:jc w:val="center"/>
        </w:tblPrEx>
        <w:trPr>
          <w:gridAfter w:val="1"/>
          <w:wAfter w:w="57" w:type="dxa"/>
          <w:cantSplit/>
          <w:jc w:val="center"/>
        </w:trPr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1F18AB" w14:textId="77777777" w:rsidR="000A2F1F" w:rsidRPr="00D130E4" w:rsidRDefault="000A2F1F" w:rsidP="00A64817">
            <w:pPr>
              <w:rPr>
                <w:b/>
                <w:bCs/>
              </w:rPr>
            </w:pPr>
            <w:r w:rsidRPr="00D130E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7024C1C" w14:textId="77777777" w:rsidR="000A2F1F" w:rsidRDefault="00F85A2B" w:rsidP="00A64817">
            <w:pPr>
              <w:rPr>
                <w:rFonts w:eastAsia="SimSun"/>
                <w:lang w:eastAsia="zh-CN"/>
              </w:rPr>
            </w:pPr>
            <w:sdt>
              <w:sdtPr>
                <w:rPr>
                  <w:rFonts w:eastAsia="SimSun"/>
                  <w:lang w:eastAsia="zh-CN"/>
                </w:rPr>
                <w:alias w:val="ContactNameOrgCountry"/>
                <w:tag w:val="ContactNameOrgCountry"/>
                <w:id w:val="629590370"/>
                <w:placeholder>
                  <w:docPart w:val="D9F8A45F2F7F4B93BD2FFE008F6280C6"/>
                </w:placeholder>
                <w:text w:multiLine="1"/>
              </w:sdtPr>
              <w:sdtEndPr/>
              <w:sdtContent>
                <w:r w:rsidR="000A2F1F">
                  <w:rPr>
                    <w:rFonts w:eastAsia="SimSun"/>
                    <w:lang w:eastAsia="zh-CN"/>
                  </w:rPr>
                  <w:t>Marco Carugi</w:t>
                </w:r>
                <w:r w:rsidR="000A2F1F" w:rsidRPr="007A72D2">
                  <w:rPr>
                    <w:rFonts w:eastAsia="SimSun"/>
                    <w:lang w:eastAsia="zh-CN"/>
                  </w:rPr>
                  <w:br/>
                </w:r>
                <w:r w:rsidR="000A2F1F">
                  <w:rPr>
                    <w:rFonts w:eastAsia="SimSun"/>
                    <w:lang w:eastAsia="zh-CN"/>
                  </w:rPr>
                  <w:t>NEC Corporation</w:t>
                </w:r>
                <w:r w:rsidR="000A2F1F" w:rsidRPr="007A72D2">
                  <w:rPr>
                    <w:rFonts w:eastAsia="SimSun"/>
                    <w:lang w:eastAsia="zh-CN"/>
                  </w:rPr>
                  <w:br/>
                </w:r>
                <w:r w:rsidR="000A2F1F">
                  <w:rPr>
                    <w:rFonts w:eastAsia="SimSun"/>
                    <w:lang w:eastAsia="zh-CN"/>
                  </w:rPr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159815278"/>
            <w:placeholder>
              <w:docPart w:val="F0ADA98023EF40A8BC4FE5F3C1892AF4"/>
            </w:placeholder>
          </w:sdtPr>
          <w:sdtEndPr/>
          <w:sdtContent>
            <w:tc>
              <w:tcPr>
                <w:tcW w:w="439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E2EAEE8" w14:textId="249B726C" w:rsidR="000A2F1F" w:rsidRDefault="000A2F1F" w:rsidP="003E7697">
                <w:r>
                  <w:t xml:space="preserve">Tel: </w:t>
                </w:r>
                <w:r>
                  <w:tab/>
                </w:r>
                <w:r w:rsidRPr="00360C3B">
                  <w:rPr>
                    <w:sz w:val="22"/>
                    <w:lang w:val="en-US"/>
                  </w:rPr>
                  <w:t>+33 6 64047454</w:t>
                </w:r>
                <w:r>
                  <w:tab/>
                </w:r>
                <w:r w:rsidRPr="00D130E4">
                  <w:t xml:space="preserve"> </w:t>
                </w:r>
                <w:r w:rsidRPr="00D130E4">
                  <w:br/>
                  <w:t xml:space="preserve">E-mail: </w:t>
                </w:r>
                <w:hyperlink r:id="rId13" w:history="1">
                  <w:r w:rsidRPr="008B758E">
                    <w:rPr>
                      <w:rStyle w:val="Hyperlink"/>
                      <w:rFonts w:ascii="Times New Roman" w:hAnsi="Times New Roman"/>
                    </w:rPr>
                    <w:t>marco.carugi@gmail.com</w:t>
                  </w:r>
                </w:hyperlink>
              </w:p>
            </w:tc>
          </w:sdtContent>
        </w:sdt>
      </w:tr>
    </w:tbl>
    <w:p w14:paraId="5BB3AAE4" w14:textId="77777777" w:rsidR="003E7697" w:rsidRDefault="003E7697" w:rsidP="00981ECC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</w:p>
    <w:p w14:paraId="15C7937F" w14:textId="4F32DA69" w:rsidR="00981ECC" w:rsidRDefault="00981ECC" w:rsidP="00981ECC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Study Group 13 is </w:t>
      </w:r>
      <w:r w:rsidR="00256408">
        <w:rPr>
          <w:lang w:eastAsia="zh-CN"/>
        </w:rPr>
        <w:t xml:space="preserve">pleased to inform you that we are </w:t>
      </w:r>
      <w:r>
        <w:rPr>
          <w:lang w:eastAsia="zh-CN"/>
        </w:rPr>
        <w:t xml:space="preserve">working on draft Recommendation Y.IMT2020-BM, which </w:t>
      </w:r>
      <w:r w:rsidR="00411FDA">
        <w:rPr>
          <w:rFonts w:hint="eastAsia"/>
          <w:lang w:eastAsia="ko-KR"/>
        </w:rPr>
        <w:t>describes</w:t>
      </w:r>
      <w:r w:rsidR="00411FDA" w:rsidRPr="005B1580">
        <w:rPr>
          <w:lang w:eastAsia="ko-KR"/>
        </w:rPr>
        <w:t xml:space="preserve"> </w:t>
      </w:r>
      <w:r w:rsidR="00411FDA">
        <w:rPr>
          <w:rFonts w:hint="eastAsia"/>
          <w:lang w:eastAsia="zh-CN"/>
        </w:rPr>
        <w:t>business models</w:t>
      </w:r>
      <w:r w:rsidR="00411FDA" w:rsidRPr="005B1580">
        <w:rPr>
          <w:lang w:eastAsia="ko-KR"/>
        </w:rPr>
        <w:t xml:space="preserve"> </w:t>
      </w:r>
      <w:r w:rsidR="00411FDA">
        <w:rPr>
          <w:rFonts w:hint="eastAsia"/>
          <w:lang w:eastAsia="zh-CN"/>
        </w:rPr>
        <w:t>of</w:t>
      </w:r>
      <w:r w:rsidR="00411FDA">
        <w:rPr>
          <w:rFonts w:hint="eastAsia"/>
          <w:lang w:eastAsia="ko-KR"/>
        </w:rPr>
        <w:t xml:space="preserve"> IMT-2020</w:t>
      </w:r>
      <w:r w:rsidR="00411FDA">
        <w:rPr>
          <w:rFonts w:hint="eastAsia"/>
          <w:lang w:eastAsia="zh-CN"/>
        </w:rPr>
        <w:t>, including business roles involved, and some typical use cases to help the understanding of the business models</w:t>
      </w:r>
      <w:r w:rsidR="00411FDA">
        <w:rPr>
          <w:rFonts w:hint="eastAsia"/>
          <w:lang w:eastAsia="ko-KR"/>
        </w:rPr>
        <w:t xml:space="preserve">. </w:t>
      </w:r>
    </w:p>
    <w:p w14:paraId="63F16057" w14:textId="487F2530" w:rsidR="00AF65A5" w:rsidRDefault="00AF65A5" w:rsidP="00A0551B">
      <w:pPr>
        <w:jc w:val="both"/>
        <w:rPr>
          <w:lang w:eastAsia="zh-CN"/>
        </w:rPr>
      </w:pPr>
      <w:r>
        <w:rPr>
          <w:lang w:eastAsia="zh-CN"/>
        </w:rPr>
        <w:t xml:space="preserve">The tentative target for consent of draft Recommendation Y.IMT2020-BM is </w:t>
      </w:r>
      <w:r w:rsidR="001444CE">
        <w:rPr>
          <w:lang w:eastAsia="zh-CN"/>
        </w:rPr>
        <w:t xml:space="preserve">the </w:t>
      </w:r>
      <w:r>
        <w:rPr>
          <w:lang w:eastAsia="zh-CN"/>
        </w:rPr>
        <w:t xml:space="preserve">SG13 WP1 plenary </w:t>
      </w:r>
      <w:r w:rsidR="00A0551B">
        <w:rPr>
          <w:lang w:eastAsia="zh-CN"/>
        </w:rPr>
        <w:t xml:space="preserve">to be held after the </w:t>
      </w:r>
      <w:r w:rsidR="001444CE">
        <w:rPr>
          <w:rFonts w:eastAsia="Malgun Gothic"/>
          <w:bCs/>
          <w:lang w:val="en-US" w:eastAsia="ko-KR"/>
        </w:rPr>
        <w:t xml:space="preserve">ITU-T SG13 </w:t>
      </w:r>
      <w:r w:rsidR="001444CE" w:rsidRPr="007D2FB5">
        <w:rPr>
          <w:rFonts w:eastAsia="Malgun Gothic" w:hint="eastAsia"/>
          <w:bCs/>
          <w:lang w:val="en-US" w:eastAsia="ko-KR"/>
        </w:rPr>
        <w:t>Rapporteur</w:t>
      </w:r>
      <w:r w:rsidR="001444CE" w:rsidRPr="007D2FB5">
        <w:rPr>
          <w:rFonts w:eastAsia="Calibri"/>
          <w:bCs/>
          <w:lang w:val="en-US"/>
        </w:rPr>
        <w:t xml:space="preserve"> </w:t>
      </w:r>
      <w:r w:rsidR="001444CE">
        <w:rPr>
          <w:rFonts w:eastAsia="Calibri"/>
          <w:bCs/>
          <w:lang w:val="en-US"/>
        </w:rPr>
        <w:t xml:space="preserve">group </w:t>
      </w:r>
      <w:r w:rsidR="001444CE" w:rsidRPr="007D2FB5">
        <w:rPr>
          <w:rFonts w:eastAsia="Calibri"/>
          <w:bCs/>
          <w:lang w:val="en-US"/>
        </w:rPr>
        <w:t>meeting</w:t>
      </w:r>
      <w:r w:rsidR="00A0551B">
        <w:rPr>
          <w:rFonts w:eastAsia="Calibri"/>
          <w:bCs/>
          <w:lang w:val="en-US"/>
        </w:rPr>
        <w:t>s in</w:t>
      </w:r>
      <w:r w:rsidR="001444CE" w:rsidRPr="007D2FB5">
        <w:rPr>
          <w:rFonts w:eastAsia="Calibri"/>
          <w:bCs/>
          <w:lang w:val="en-US"/>
        </w:rPr>
        <w:t xml:space="preserve"> </w:t>
      </w:r>
      <w:r w:rsidR="001444CE">
        <w:rPr>
          <w:rFonts w:eastAsia="Calibri"/>
          <w:bCs/>
          <w:lang w:val="en-US"/>
        </w:rPr>
        <w:t xml:space="preserve">Geneva, </w:t>
      </w:r>
      <w:r w:rsidR="00A0551B">
        <w:rPr>
          <w:rFonts w:eastAsia="Calibri"/>
          <w:bCs/>
          <w:lang w:val="en-US"/>
        </w:rPr>
        <w:t xml:space="preserve">from 9 to 18 </w:t>
      </w:r>
      <w:r w:rsidR="001444CE" w:rsidRPr="007D2FB5">
        <w:rPr>
          <w:rFonts w:eastAsia="Malgun Gothic" w:hint="eastAsia"/>
          <w:bCs/>
          <w:lang w:val="en-US" w:eastAsia="ko-KR"/>
        </w:rPr>
        <w:t>April</w:t>
      </w:r>
      <w:r w:rsidR="001444CE" w:rsidRPr="007D2FB5">
        <w:rPr>
          <w:rFonts w:eastAsia="Calibri"/>
          <w:bCs/>
          <w:lang w:val="en-US"/>
        </w:rPr>
        <w:t xml:space="preserve"> 201</w:t>
      </w:r>
      <w:r w:rsidR="001444CE" w:rsidRPr="007D2FB5">
        <w:rPr>
          <w:rFonts w:eastAsia="Malgun Gothic" w:hint="eastAsia"/>
          <w:bCs/>
          <w:lang w:val="en-US" w:eastAsia="ko-KR"/>
        </w:rPr>
        <w:t>8</w:t>
      </w:r>
      <w:r>
        <w:rPr>
          <w:lang w:eastAsia="zh-CN"/>
        </w:rPr>
        <w:t xml:space="preserve">. </w:t>
      </w:r>
    </w:p>
    <w:p w14:paraId="46A7C692" w14:textId="6CF1C176" w:rsidR="00411FDA" w:rsidRDefault="00411FDA" w:rsidP="00981ECC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val="en-US" w:eastAsia="zh-CN"/>
        </w:rPr>
      </w:pPr>
      <w:r>
        <w:rPr>
          <w:lang w:eastAsia="zh-CN"/>
        </w:rPr>
        <w:t>The latest draft of Y.IMT2020-BM</w:t>
      </w:r>
      <w:r w:rsidR="00AF65A5">
        <w:rPr>
          <w:lang w:eastAsia="zh-CN"/>
        </w:rPr>
        <w:t xml:space="preserve">, output of 6-17 November 2017 SG13 meeting, </w:t>
      </w:r>
      <w:r>
        <w:rPr>
          <w:lang w:eastAsia="zh-CN"/>
        </w:rPr>
        <w:t>i</w:t>
      </w:r>
      <w:r w:rsidR="00663B69">
        <w:rPr>
          <w:lang w:eastAsia="zh-CN"/>
        </w:rPr>
        <w:t>s</w:t>
      </w:r>
      <w:r>
        <w:rPr>
          <w:lang w:eastAsia="zh-CN"/>
        </w:rPr>
        <w:t xml:space="preserve"> </w:t>
      </w:r>
      <w:r w:rsidR="0005114F">
        <w:rPr>
          <w:lang w:eastAsia="zh-CN"/>
        </w:rPr>
        <w:t>attached for your information.</w:t>
      </w:r>
    </w:p>
    <w:p w14:paraId="115BA2A4" w14:textId="068ED7AE" w:rsidR="0005114F" w:rsidRPr="00753CCE" w:rsidRDefault="0005114F" w:rsidP="0005114F">
      <w:pPr>
        <w:rPr>
          <w:b/>
          <w:bCs/>
        </w:rPr>
      </w:pPr>
      <w:r w:rsidRPr="00753CCE">
        <w:rPr>
          <w:b/>
          <w:bCs/>
        </w:rPr>
        <w:t>Attachment:</w:t>
      </w:r>
      <w:r>
        <w:rPr>
          <w:b/>
          <w:bCs/>
        </w:rPr>
        <w:t xml:space="preserve"> </w:t>
      </w:r>
    </w:p>
    <w:p w14:paraId="039207B6" w14:textId="30F4D1A7" w:rsidR="00917866" w:rsidRPr="0038213A" w:rsidRDefault="0005114F" w:rsidP="0005114F">
      <w:r>
        <w:t>SG1</w:t>
      </w:r>
      <w:r w:rsidR="00EC789A">
        <w:t>3</w:t>
      </w:r>
      <w:r>
        <w:t>-TD</w:t>
      </w:r>
      <w:r w:rsidR="00EC789A">
        <w:t>118/WP1</w:t>
      </w:r>
      <w:r>
        <w:t xml:space="preserve">, </w:t>
      </w:r>
      <w:r w:rsidR="00EC789A" w:rsidRPr="00EC789A">
        <w:rPr>
          <w:rFonts w:hint="eastAsia"/>
        </w:rPr>
        <w:t xml:space="preserve">Draft Recommendation Y.IMT2020-BM, </w:t>
      </w:r>
      <w:r w:rsidR="00AF65A5">
        <w:rPr>
          <w:lang w:eastAsia="zh-CN"/>
        </w:rPr>
        <w:t>output of 6-17 November 2017 SG13 meeting</w:t>
      </w:r>
      <w:r w:rsidR="00EC789A">
        <w:t>.</w:t>
      </w:r>
    </w:p>
    <w:p w14:paraId="6AA422F8" w14:textId="4E06D89B" w:rsidR="00B51088" w:rsidRPr="00B51088" w:rsidRDefault="003E7697" w:rsidP="003E7697">
      <w:pPr>
        <w:jc w:val="center"/>
        <w:rPr>
          <w:lang w:val="en-US" w:eastAsia="zh-CN"/>
        </w:rPr>
      </w:pPr>
      <w:r>
        <w:rPr>
          <w:lang w:val="en-US" w:eastAsia="zh-CN"/>
        </w:rPr>
        <w:t>______________</w:t>
      </w:r>
    </w:p>
    <w:sectPr w:rsidR="00B51088" w:rsidRPr="00B51088" w:rsidSect="00234A79">
      <w:headerReference w:type="default" r:id="rId14"/>
      <w:pgSz w:w="11907" w:h="16840" w:code="9"/>
      <w:pgMar w:top="1417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57DBE" w14:textId="77777777" w:rsidR="00F85A2B" w:rsidRDefault="00F85A2B" w:rsidP="00C42125">
      <w:pPr>
        <w:spacing w:before="0"/>
      </w:pPr>
      <w:r>
        <w:separator/>
      </w:r>
    </w:p>
  </w:endnote>
  <w:endnote w:type="continuationSeparator" w:id="0">
    <w:p w14:paraId="2E78098C" w14:textId="77777777" w:rsidR="00F85A2B" w:rsidRDefault="00F85A2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87A10" w14:textId="77777777" w:rsidR="00F85A2B" w:rsidRDefault="00F85A2B" w:rsidP="00C42125">
      <w:pPr>
        <w:spacing w:before="0"/>
      </w:pPr>
      <w:r>
        <w:separator/>
      </w:r>
    </w:p>
  </w:footnote>
  <w:footnote w:type="continuationSeparator" w:id="0">
    <w:p w14:paraId="287C5F44" w14:textId="77777777" w:rsidR="00F85A2B" w:rsidRDefault="00F85A2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0415B" w14:textId="4AB4A194" w:rsidR="00411FDA" w:rsidRPr="00234A79" w:rsidRDefault="00234A79" w:rsidP="00234A79">
    <w:pPr>
      <w:pStyle w:val="Header"/>
      <w:rPr>
        <w:sz w:val="18"/>
      </w:rPr>
    </w:pPr>
    <w:r w:rsidRPr="00234A79">
      <w:rPr>
        <w:sz w:val="18"/>
      </w:rPr>
      <w:t xml:space="preserve">- </w:t>
    </w:r>
    <w:r w:rsidRPr="00234A79">
      <w:rPr>
        <w:sz w:val="18"/>
      </w:rPr>
      <w:fldChar w:fldCharType="begin"/>
    </w:r>
    <w:r w:rsidRPr="00234A79">
      <w:rPr>
        <w:sz w:val="18"/>
      </w:rPr>
      <w:instrText xml:space="preserve"> PAGE  \* MERGEFORMAT </w:instrText>
    </w:r>
    <w:r w:rsidRPr="00234A79">
      <w:rPr>
        <w:sz w:val="18"/>
      </w:rPr>
      <w:fldChar w:fldCharType="separate"/>
    </w:r>
    <w:r w:rsidR="00B80E0F">
      <w:rPr>
        <w:noProof/>
        <w:sz w:val="18"/>
      </w:rPr>
      <w:t>2</w:t>
    </w:r>
    <w:r w:rsidRPr="00234A79">
      <w:rPr>
        <w:sz w:val="18"/>
      </w:rPr>
      <w:fldChar w:fldCharType="end"/>
    </w:r>
    <w:r w:rsidRPr="00234A79">
      <w:rPr>
        <w:sz w:val="18"/>
      </w:rPr>
      <w:t xml:space="preserve"> -</w:t>
    </w:r>
  </w:p>
  <w:p w14:paraId="0EA7898E" w14:textId="1BC97499" w:rsidR="00234A79" w:rsidRPr="00234A79" w:rsidRDefault="00234A79" w:rsidP="00234A79">
    <w:pPr>
      <w:pStyle w:val="Header"/>
      <w:spacing w:after="240"/>
      <w:rPr>
        <w:sz w:val="18"/>
      </w:rPr>
    </w:pPr>
    <w:r w:rsidRPr="00234A79">
      <w:rPr>
        <w:sz w:val="18"/>
      </w:rPr>
      <w:fldChar w:fldCharType="begin"/>
    </w:r>
    <w:r w:rsidRPr="00234A79">
      <w:rPr>
        <w:sz w:val="18"/>
      </w:rPr>
      <w:instrText xml:space="preserve"> STYLEREF  Docnumber  </w:instrText>
    </w:r>
    <w:r w:rsidRPr="00234A79">
      <w:rPr>
        <w:sz w:val="18"/>
      </w:rPr>
      <w:fldChar w:fldCharType="separate"/>
    </w:r>
    <w:r w:rsidR="00B80E0F">
      <w:rPr>
        <w:noProof/>
        <w:sz w:val="18"/>
      </w:rPr>
      <w:t>SG13-LS045</w:t>
    </w:r>
    <w:r w:rsidRPr="00234A7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4954BE"/>
    <w:multiLevelType w:val="multilevel"/>
    <w:tmpl w:val="903A6548"/>
    <w:lvl w:ilvl="0">
      <w:start w:val="1"/>
      <w:numFmt w:val="decimal"/>
      <w:pStyle w:val="Annex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2CD1424"/>
    <w:multiLevelType w:val="hybridMultilevel"/>
    <w:tmpl w:val="D10C4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1710D"/>
    <w:multiLevelType w:val="multilevel"/>
    <w:tmpl w:val="E3224C9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  <w:iCs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A93213E"/>
    <w:multiLevelType w:val="hybridMultilevel"/>
    <w:tmpl w:val="802E0CC4"/>
    <w:lvl w:ilvl="0" w:tplc="27C893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1114344"/>
    <w:multiLevelType w:val="hybridMultilevel"/>
    <w:tmpl w:val="B6880C8E"/>
    <w:lvl w:ilvl="0" w:tplc="590A356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F1DD6"/>
    <w:multiLevelType w:val="hybridMultilevel"/>
    <w:tmpl w:val="5F56CC66"/>
    <w:lvl w:ilvl="0" w:tplc="B46407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05ED"/>
    <w:rsid w:val="0005114F"/>
    <w:rsid w:val="00057000"/>
    <w:rsid w:val="00057AD6"/>
    <w:rsid w:val="000640E0"/>
    <w:rsid w:val="00083FC3"/>
    <w:rsid w:val="000A2F1F"/>
    <w:rsid w:val="000A5CA2"/>
    <w:rsid w:val="000B25B1"/>
    <w:rsid w:val="000C1970"/>
    <w:rsid w:val="000C2141"/>
    <w:rsid w:val="000F1240"/>
    <w:rsid w:val="000F712D"/>
    <w:rsid w:val="000F7BBB"/>
    <w:rsid w:val="00112CEB"/>
    <w:rsid w:val="001219C3"/>
    <w:rsid w:val="001251DA"/>
    <w:rsid w:val="00125432"/>
    <w:rsid w:val="00137F40"/>
    <w:rsid w:val="001444CE"/>
    <w:rsid w:val="001543EF"/>
    <w:rsid w:val="00165BB5"/>
    <w:rsid w:val="00170FBC"/>
    <w:rsid w:val="00180412"/>
    <w:rsid w:val="001871EC"/>
    <w:rsid w:val="0018755E"/>
    <w:rsid w:val="001A670F"/>
    <w:rsid w:val="001B12F8"/>
    <w:rsid w:val="001C0D19"/>
    <w:rsid w:val="001C62B8"/>
    <w:rsid w:val="001E442C"/>
    <w:rsid w:val="001E7B0E"/>
    <w:rsid w:val="001F141D"/>
    <w:rsid w:val="00200A06"/>
    <w:rsid w:val="00230554"/>
    <w:rsid w:val="00234A79"/>
    <w:rsid w:val="00241832"/>
    <w:rsid w:val="00253DBE"/>
    <w:rsid w:val="00256408"/>
    <w:rsid w:val="002622FA"/>
    <w:rsid w:val="00263518"/>
    <w:rsid w:val="002700DF"/>
    <w:rsid w:val="002759E7"/>
    <w:rsid w:val="00275ED1"/>
    <w:rsid w:val="00277326"/>
    <w:rsid w:val="00292160"/>
    <w:rsid w:val="002A49E0"/>
    <w:rsid w:val="002C015C"/>
    <w:rsid w:val="002C04C7"/>
    <w:rsid w:val="002C1B32"/>
    <w:rsid w:val="002C26C0"/>
    <w:rsid w:val="002C2BC5"/>
    <w:rsid w:val="002C608F"/>
    <w:rsid w:val="002E0701"/>
    <w:rsid w:val="002E79CB"/>
    <w:rsid w:val="002F0F93"/>
    <w:rsid w:val="002F7F55"/>
    <w:rsid w:val="0030745F"/>
    <w:rsid w:val="00310281"/>
    <w:rsid w:val="00314630"/>
    <w:rsid w:val="0032090A"/>
    <w:rsid w:val="00321CDE"/>
    <w:rsid w:val="00333E15"/>
    <w:rsid w:val="00336046"/>
    <w:rsid w:val="00350492"/>
    <w:rsid w:val="0036361C"/>
    <w:rsid w:val="003704CD"/>
    <w:rsid w:val="003719C0"/>
    <w:rsid w:val="0037422B"/>
    <w:rsid w:val="0038213A"/>
    <w:rsid w:val="0038715D"/>
    <w:rsid w:val="00391B0C"/>
    <w:rsid w:val="00393617"/>
    <w:rsid w:val="00394DBF"/>
    <w:rsid w:val="003957A6"/>
    <w:rsid w:val="00395C05"/>
    <w:rsid w:val="003A14DD"/>
    <w:rsid w:val="003A43EF"/>
    <w:rsid w:val="003B2F2A"/>
    <w:rsid w:val="003B721C"/>
    <w:rsid w:val="003C04D8"/>
    <w:rsid w:val="003C062B"/>
    <w:rsid w:val="003C7445"/>
    <w:rsid w:val="003D2CC8"/>
    <w:rsid w:val="003E158A"/>
    <w:rsid w:val="003E7697"/>
    <w:rsid w:val="003F2BED"/>
    <w:rsid w:val="00401701"/>
    <w:rsid w:val="00411FDA"/>
    <w:rsid w:val="00424648"/>
    <w:rsid w:val="004265A4"/>
    <w:rsid w:val="00427A07"/>
    <w:rsid w:val="00432A36"/>
    <w:rsid w:val="0044017D"/>
    <w:rsid w:val="00443878"/>
    <w:rsid w:val="004539A8"/>
    <w:rsid w:val="004712CA"/>
    <w:rsid w:val="004715B0"/>
    <w:rsid w:val="0047422E"/>
    <w:rsid w:val="0049674B"/>
    <w:rsid w:val="004B7C3B"/>
    <w:rsid w:val="004C0673"/>
    <w:rsid w:val="004C1470"/>
    <w:rsid w:val="004C4E4E"/>
    <w:rsid w:val="004D7805"/>
    <w:rsid w:val="004E1FB6"/>
    <w:rsid w:val="004E5FF8"/>
    <w:rsid w:val="004F3816"/>
    <w:rsid w:val="005041EE"/>
    <w:rsid w:val="00505F02"/>
    <w:rsid w:val="00520E75"/>
    <w:rsid w:val="0053031D"/>
    <w:rsid w:val="00534F83"/>
    <w:rsid w:val="00543D41"/>
    <w:rsid w:val="00552142"/>
    <w:rsid w:val="0055782F"/>
    <w:rsid w:val="00566EDA"/>
    <w:rsid w:val="00572654"/>
    <w:rsid w:val="00574402"/>
    <w:rsid w:val="00582E98"/>
    <w:rsid w:val="00583CED"/>
    <w:rsid w:val="005860E9"/>
    <w:rsid w:val="005A08EE"/>
    <w:rsid w:val="005A1FD7"/>
    <w:rsid w:val="005B3023"/>
    <w:rsid w:val="005B5629"/>
    <w:rsid w:val="005B6390"/>
    <w:rsid w:val="005C0300"/>
    <w:rsid w:val="005C5038"/>
    <w:rsid w:val="005C6578"/>
    <w:rsid w:val="005D469B"/>
    <w:rsid w:val="005E21D1"/>
    <w:rsid w:val="005F0949"/>
    <w:rsid w:val="005F4B6A"/>
    <w:rsid w:val="005F70E0"/>
    <w:rsid w:val="006010F3"/>
    <w:rsid w:val="00615A0A"/>
    <w:rsid w:val="00625115"/>
    <w:rsid w:val="006333D4"/>
    <w:rsid w:val="006369B2"/>
    <w:rsid w:val="00643771"/>
    <w:rsid w:val="00647525"/>
    <w:rsid w:val="006570B0"/>
    <w:rsid w:val="00663B69"/>
    <w:rsid w:val="00691C94"/>
    <w:rsid w:val="0069210B"/>
    <w:rsid w:val="006A4055"/>
    <w:rsid w:val="006A6FD3"/>
    <w:rsid w:val="006C322B"/>
    <w:rsid w:val="006C3BE8"/>
    <w:rsid w:val="006C5641"/>
    <w:rsid w:val="006D09FC"/>
    <w:rsid w:val="006D1089"/>
    <w:rsid w:val="006D1B86"/>
    <w:rsid w:val="006D5EF5"/>
    <w:rsid w:val="006D7355"/>
    <w:rsid w:val="006E5E30"/>
    <w:rsid w:val="006F2ACE"/>
    <w:rsid w:val="00701E72"/>
    <w:rsid w:val="00715CA6"/>
    <w:rsid w:val="007241A3"/>
    <w:rsid w:val="00726098"/>
    <w:rsid w:val="00731135"/>
    <w:rsid w:val="007324AF"/>
    <w:rsid w:val="007361B5"/>
    <w:rsid w:val="007409B4"/>
    <w:rsid w:val="00741974"/>
    <w:rsid w:val="0075525E"/>
    <w:rsid w:val="00756841"/>
    <w:rsid w:val="00756D3D"/>
    <w:rsid w:val="007671BA"/>
    <w:rsid w:val="007745D0"/>
    <w:rsid w:val="007757A4"/>
    <w:rsid w:val="007806C2"/>
    <w:rsid w:val="00784CB1"/>
    <w:rsid w:val="007903F8"/>
    <w:rsid w:val="00794F4F"/>
    <w:rsid w:val="007974BE"/>
    <w:rsid w:val="007A0916"/>
    <w:rsid w:val="007A0DFD"/>
    <w:rsid w:val="007A6474"/>
    <w:rsid w:val="007C7122"/>
    <w:rsid w:val="007D2FB5"/>
    <w:rsid w:val="007D3F11"/>
    <w:rsid w:val="007E53E4"/>
    <w:rsid w:val="007E656A"/>
    <w:rsid w:val="007F664D"/>
    <w:rsid w:val="0080705C"/>
    <w:rsid w:val="008128CE"/>
    <w:rsid w:val="0082677A"/>
    <w:rsid w:val="0083232E"/>
    <w:rsid w:val="00841217"/>
    <w:rsid w:val="00842137"/>
    <w:rsid w:val="008635AA"/>
    <w:rsid w:val="00886BB5"/>
    <w:rsid w:val="0089088E"/>
    <w:rsid w:val="00892297"/>
    <w:rsid w:val="00892A53"/>
    <w:rsid w:val="0089552C"/>
    <w:rsid w:val="00897F89"/>
    <w:rsid w:val="008B6F4A"/>
    <w:rsid w:val="008E0172"/>
    <w:rsid w:val="008F162C"/>
    <w:rsid w:val="008F3601"/>
    <w:rsid w:val="0090490A"/>
    <w:rsid w:val="00914912"/>
    <w:rsid w:val="00914A99"/>
    <w:rsid w:val="00917866"/>
    <w:rsid w:val="0092235F"/>
    <w:rsid w:val="009252CA"/>
    <w:rsid w:val="009406B5"/>
    <w:rsid w:val="00946166"/>
    <w:rsid w:val="009738DD"/>
    <w:rsid w:val="00981ECC"/>
    <w:rsid w:val="00983164"/>
    <w:rsid w:val="009916F8"/>
    <w:rsid w:val="009972EF"/>
    <w:rsid w:val="009B4B3C"/>
    <w:rsid w:val="009B5476"/>
    <w:rsid w:val="009B75B3"/>
    <w:rsid w:val="009C1677"/>
    <w:rsid w:val="009C3160"/>
    <w:rsid w:val="009D4128"/>
    <w:rsid w:val="009E766E"/>
    <w:rsid w:val="009F1960"/>
    <w:rsid w:val="009F715E"/>
    <w:rsid w:val="00A0176A"/>
    <w:rsid w:val="00A0551B"/>
    <w:rsid w:val="00A10DBB"/>
    <w:rsid w:val="00A3148F"/>
    <w:rsid w:val="00A31D47"/>
    <w:rsid w:val="00A4013E"/>
    <w:rsid w:val="00A4045F"/>
    <w:rsid w:val="00A427CD"/>
    <w:rsid w:val="00A4600B"/>
    <w:rsid w:val="00A50506"/>
    <w:rsid w:val="00A51EF0"/>
    <w:rsid w:val="00A64306"/>
    <w:rsid w:val="00A67A81"/>
    <w:rsid w:val="00A730A6"/>
    <w:rsid w:val="00A971A0"/>
    <w:rsid w:val="00AA1F22"/>
    <w:rsid w:val="00AB0B51"/>
    <w:rsid w:val="00AB7B0F"/>
    <w:rsid w:val="00AD49C5"/>
    <w:rsid w:val="00AF65A5"/>
    <w:rsid w:val="00B05821"/>
    <w:rsid w:val="00B26C28"/>
    <w:rsid w:val="00B33973"/>
    <w:rsid w:val="00B4174C"/>
    <w:rsid w:val="00B43925"/>
    <w:rsid w:val="00B453F5"/>
    <w:rsid w:val="00B51088"/>
    <w:rsid w:val="00B61624"/>
    <w:rsid w:val="00B718A5"/>
    <w:rsid w:val="00B80E0F"/>
    <w:rsid w:val="00B850AA"/>
    <w:rsid w:val="00BC1FAE"/>
    <w:rsid w:val="00BC2610"/>
    <w:rsid w:val="00BC3D99"/>
    <w:rsid w:val="00BC62E2"/>
    <w:rsid w:val="00C0442C"/>
    <w:rsid w:val="00C1678D"/>
    <w:rsid w:val="00C17338"/>
    <w:rsid w:val="00C42125"/>
    <w:rsid w:val="00C46E57"/>
    <w:rsid w:val="00C55C8C"/>
    <w:rsid w:val="00C62814"/>
    <w:rsid w:val="00C63CC8"/>
    <w:rsid w:val="00C63EA8"/>
    <w:rsid w:val="00C661AA"/>
    <w:rsid w:val="00C73891"/>
    <w:rsid w:val="00C74937"/>
    <w:rsid w:val="00CB1BE2"/>
    <w:rsid w:val="00CD034D"/>
    <w:rsid w:val="00CD4B82"/>
    <w:rsid w:val="00CE2FF0"/>
    <w:rsid w:val="00CF4B17"/>
    <w:rsid w:val="00CF78D5"/>
    <w:rsid w:val="00D41ABE"/>
    <w:rsid w:val="00D50C7F"/>
    <w:rsid w:val="00D57D7F"/>
    <w:rsid w:val="00D71DFD"/>
    <w:rsid w:val="00D73137"/>
    <w:rsid w:val="00DB1307"/>
    <w:rsid w:val="00DB19DF"/>
    <w:rsid w:val="00DD23DD"/>
    <w:rsid w:val="00DD50DE"/>
    <w:rsid w:val="00DE3062"/>
    <w:rsid w:val="00DE720C"/>
    <w:rsid w:val="00DF6F94"/>
    <w:rsid w:val="00E02934"/>
    <w:rsid w:val="00E204DD"/>
    <w:rsid w:val="00E2082C"/>
    <w:rsid w:val="00E2145E"/>
    <w:rsid w:val="00E30283"/>
    <w:rsid w:val="00E353EC"/>
    <w:rsid w:val="00E4265A"/>
    <w:rsid w:val="00E43E38"/>
    <w:rsid w:val="00E537E7"/>
    <w:rsid w:val="00E53C24"/>
    <w:rsid w:val="00E625BC"/>
    <w:rsid w:val="00E7012A"/>
    <w:rsid w:val="00E70B2C"/>
    <w:rsid w:val="00EA3B16"/>
    <w:rsid w:val="00EB444D"/>
    <w:rsid w:val="00EC1260"/>
    <w:rsid w:val="00EC789A"/>
    <w:rsid w:val="00ED7527"/>
    <w:rsid w:val="00EF0344"/>
    <w:rsid w:val="00F02294"/>
    <w:rsid w:val="00F064F9"/>
    <w:rsid w:val="00F12670"/>
    <w:rsid w:val="00F25254"/>
    <w:rsid w:val="00F332A5"/>
    <w:rsid w:val="00F35F57"/>
    <w:rsid w:val="00F368C6"/>
    <w:rsid w:val="00F50467"/>
    <w:rsid w:val="00F562A0"/>
    <w:rsid w:val="00F85472"/>
    <w:rsid w:val="00F85A2B"/>
    <w:rsid w:val="00FA2177"/>
    <w:rsid w:val="00FB0A28"/>
    <w:rsid w:val="00FB51F9"/>
    <w:rsid w:val="00FD01DA"/>
    <w:rsid w:val="00FD3F4B"/>
    <w:rsid w:val="00FD439E"/>
    <w:rsid w:val="00FD74F9"/>
    <w:rsid w:val="00FD76CB"/>
    <w:rsid w:val="00FE191C"/>
    <w:rsid w:val="00FE7AAC"/>
    <w:rsid w:val="00FF286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69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NormalWeb">
    <w:name w:val="Normal (Web)"/>
    <w:basedOn w:val="Normal"/>
    <w:uiPriority w:val="99"/>
    <w:semiHidden/>
    <w:unhideWhenUsed/>
    <w:rsid w:val="0082677A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styleId="ListParagraph">
    <w:name w:val="List Paragraph"/>
    <w:basedOn w:val="Normal"/>
    <w:uiPriority w:val="34"/>
    <w:qFormat/>
    <w:rsid w:val="0082677A"/>
    <w:pPr>
      <w:ind w:firstLineChars="200" w:firstLine="420"/>
    </w:pPr>
  </w:style>
  <w:style w:type="paragraph" w:customStyle="1" w:styleId="Annex2">
    <w:name w:val="Annex 2"/>
    <w:basedOn w:val="Normal"/>
    <w:next w:val="Normal"/>
    <w:uiPriority w:val="99"/>
    <w:qFormat/>
    <w:rsid w:val="0082677A"/>
    <w:pPr>
      <w:keepNext/>
      <w:keepLines/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outlineLvl w:val="0"/>
    </w:pPr>
    <w:rPr>
      <w:rFonts w:eastAsia="MS Mincho"/>
      <w:b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F8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F83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7671BA"/>
    <w:pPr>
      <w:tabs>
        <w:tab w:val="left" w:pos="794"/>
        <w:tab w:val="left" w:pos="1134"/>
        <w:tab w:val="left" w:pos="1191"/>
        <w:tab w:val="left" w:pos="1588"/>
        <w:tab w:val="left" w:pos="1871"/>
        <w:tab w:val="left" w:pos="1985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qFormat/>
    <w:rsid w:val="00505F02"/>
    <w:rPr>
      <w:bCs w:val="0"/>
    </w:rPr>
  </w:style>
  <w:style w:type="paragraph" w:customStyle="1" w:styleId="LSForAction">
    <w:name w:val="LSForAction"/>
    <w:basedOn w:val="Normal"/>
    <w:rsid w:val="00505F0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05F02"/>
  </w:style>
  <w:style w:type="paragraph" w:customStyle="1" w:styleId="LSForComment">
    <w:name w:val="LSForComment"/>
    <w:basedOn w:val="LSForAction"/>
    <w:next w:val="Normal"/>
    <w:qFormat/>
    <w:rsid w:val="00505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88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066609">
                  <w:blockQuote w:val="1"/>
                  <w:marLeft w:val="12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4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9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rco.carugi@gmail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sko@etri.re.k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anghn.bri@chinatelecom.c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58E74CCF47645A98E97284E22834E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75EAF23-14E0-44F4-B601-3DFFE792FE6F}"/>
      </w:docPartPr>
      <w:docPartBody>
        <w:p w:rsidR="00C520A3" w:rsidRDefault="00C520A3" w:rsidP="00C520A3">
          <w:pPr>
            <w:pStyle w:val="458E74CCF47645A98E97284E22834E2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E44F4A994394ECAB83FAD75710DF30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9C25E33-BA7B-4FF0-98DF-9DF8780D26D3}"/>
      </w:docPartPr>
      <w:docPartBody>
        <w:p w:rsidR="00C520A3" w:rsidRDefault="00C520A3" w:rsidP="00C520A3">
          <w:pPr>
            <w:pStyle w:val="3E44F4A994394ECAB83FAD75710DF30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37BD44C597545CAAD9E16EAD0B0B92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6B6C086-A129-4998-B7C4-226945DF6FF8}"/>
      </w:docPartPr>
      <w:docPartBody>
        <w:p w:rsidR="00BD3852" w:rsidRDefault="00BE6E91" w:rsidP="00BE6E91">
          <w:pPr>
            <w:pStyle w:val="D37BD44C597545CAAD9E16EAD0B0B92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F7BF3B89C204DC687B598232D103B0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3C7D6EA-037C-42AF-9F64-E5391BE5CF9E}"/>
      </w:docPartPr>
      <w:docPartBody>
        <w:p w:rsidR="00BD3852" w:rsidRDefault="00BE6E91" w:rsidP="00BE6E91">
          <w:pPr>
            <w:pStyle w:val="2F7BF3B89C204DC687B598232D103B0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9F8A45F2F7F4B93BD2FFE008F6280C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2A81855-35B9-4759-86BC-5DBCB0B821C5}"/>
      </w:docPartPr>
      <w:docPartBody>
        <w:p w:rsidR="00BD3852" w:rsidRDefault="00BE6E91" w:rsidP="00BE6E91">
          <w:pPr>
            <w:pStyle w:val="D9F8A45F2F7F4B93BD2FFE008F6280C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0ADA98023EF40A8BC4FE5F3C1892AF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5331BD2-DF5B-4D59-8C80-9A24F9339D90}"/>
      </w:docPartPr>
      <w:docPartBody>
        <w:p w:rsidR="00BD3852" w:rsidRDefault="00BE6E91" w:rsidP="00BE6E91">
          <w:pPr>
            <w:pStyle w:val="F0ADA98023EF40A8BC4FE5F3C1892AF4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script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868AB"/>
    <w:rsid w:val="000A36B3"/>
    <w:rsid w:val="00114FDE"/>
    <w:rsid w:val="00124BA2"/>
    <w:rsid w:val="00256D54"/>
    <w:rsid w:val="002D3EB2"/>
    <w:rsid w:val="00313831"/>
    <w:rsid w:val="00325869"/>
    <w:rsid w:val="00351280"/>
    <w:rsid w:val="003E3757"/>
    <w:rsid w:val="003F520B"/>
    <w:rsid w:val="00400FFE"/>
    <w:rsid w:val="00403A9C"/>
    <w:rsid w:val="00447368"/>
    <w:rsid w:val="00460B4E"/>
    <w:rsid w:val="004A3180"/>
    <w:rsid w:val="00597798"/>
    <w:rsid w:val="005B38F3"/>
    <w:rsid w:val="005B40DC"/>
    <w:rsid w:val="005E3104"/>
    <w:rsid w:val="00602DFB"/>
    <w:rsid w:val="006431B1"/>
    <w:rsid w:val="006F445F"/>
    <w:rsid w:val="00726DDE"/>
    <w:rsid w:val="00731377"/>
    <w:rsid w:val="00747A76"/>
    <w:rsid w:val="0076446A"/>
    <w:rsid w:val="007C0A9C"/>
    <w:rsid w:val="007E7151"/>
    <w:rsid w:val="00825C56"/>
    <w:rsid w:val="00841C9F"/>
    <w:rsid w:val="00883915"/>
    <w:rsid w:val="008A3D52"/>
    <w:rsid w:val="008D554D"/>
    <w:rsid w:val="00943EB1"/>
    <w:rsid w:val="00947D8D"/>
    <w:rsid w:val="00965359"/>
    <w:rsid w:val="009834AE"/>
    <w:rsid w:val="009B6207"/>
    <w:rsid w:val="00A33DD7"/>
    <w:rsid w:val="00A3586C"/>
    <w:rsid w:val="00AC21E0"/>
    <w:rsid w:val="00AC7F00"/>
    <w:rsid w:val="00AF3CAC"/>
    <w:rsid w:val="00B4770C"/>
    <w:rsid w:val="00BD3852"/>
    <w:rsid w:val="00BE6E91"/>
    <w:rsid w:val="00C520A3"/>
    <w:rsid w:val="00C537FF"/>
    <w:rsid w:val="00C7519D"/>
    <w:rsid w:val="00D40096"/>
    <w:rsid w:val="00E02C8E"/>
    <w:rsid w:val="00E06BE4"/>
    <w:rsid w:val="00E24248"/>
    <w:rsid w:val="00E27B6F"/>
    <w:rsid w:val="00E337FF"/>
    <w:rsid w:val="00E8661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337FF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458E74CCF47645A98E97284E22834E22">
    <w:name w:val="458E74CCF47645A98E97284E22834E22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3E44F4A994394ECAB83FAD75710DF305">
    <w:name w:val="3E44F4A994394ECAB83FAD75710DF305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BFDE1668EB3D4EE3967AC5631ABA18FB">
    <w:name w:val="BFDE1668EB3D4EE3967AC5631ABA18FB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F8F89F309FF545B6977947DB6A63ABDB">
    <w:name w:val="F8F89F309FF545B6977947DB6A63ABDB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BB4CF826309543BAAEB2B47D9569D809">
    <w:name w:val="BB4CF826309543BAAEB2B47D9569D809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F3BA8F7366E143BC8CA49EBED1ECCDC8">
    <w:name w:val="F3BA8F7366E143BC8CA49EBED1ECCDC8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5FCD1118D1740ACB76AF23D1CA74085">
    <w:name w:val="55FCD1118D1740ACB76AF23D1CA74085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B76031B7F474F008A557D42FEB01CEE">
    <w:name w:val="EB76031B7F474F008A557D42FEB01CEE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B593282CBD146ADB0EA8B457BEF920A">
    <w:name w:val="8B593282CBD146ADB0EA8B457BEF920A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361A295350A44C884DA099E3A556EA9">
    <w:name w:val="5361A295350A44C884DA099E3A556EA9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CA4C3E2AC334727AC2752899A8DFFDB">
    <w:name w:val="ECA4C3E2AC334727AC2752899A8DFFDB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97981B4152946939E253F66371EC28B">
    <w:name w:val="C97981B4152946939E253F66371EC28B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6CE18D3D37AC4AB48EDD340381A35791">
    <w:name w:val="6CE18D3D37AC4AB48EDD340381A35791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9FCED2E43CD4F5C840474A15F61E3F8">
    <w:name w:val="E9FCED2E43CD4F5C840474A15F61E3F8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B21A797E08FC44C4B0541D8044C5F340">
    <w:name w:val="B21A797E08FC44C4B0541D8044C5F340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E24D9A9A4334049B729AEED5E1EF92A">
    <w:name w:val="4E24D9A9A4334049B729AEED5E1EF92A"/>
    <w:rsid w:val="00C520A3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1">
    <w:name w:val="占位符文本1"/>
    <w:basedOn w:val="DefaultParagraphFont"/>
    <w:uiPriority w:val="99"/>
    <w:semiHidden/>
    <w:rsid w:val="00AC21E0"/>
    <w:rPr>
      <w:rFonts w:ascii="Times New Roman" w:hAnsi="Times New Roman"/>
      <w:color w:val="808080"/>
    </w:rPr>
  </w:style>
  <w:style w:type="paragraph" w:customStyle="1" w:styleId="AA447C7243144B0997665B4EFBF828A3">
    <w:name w:val="AA447C7243144B0997665B4EFBF828A3"/>
    <w:rsid w:val="00AC21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B58E3C64752436981854FFEF0E43C75">
    <w:name w:val="5B58E3C64752436981854FFEF0E43C75"/>
    <w:rsid w:val="00AC21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66B6B485F33D404AA22A022B732329D2">
    <w:name w:val="66B6B485F33D404AA22A022B732329D2"/>
    <w:rsid w:val="00AC21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6040A03BFFDE432297CEAB96CF4F5E0D">
    <w:name w:val="6040A03BFFDE432297CEAB96CF4F5E0D"/>
    <w:rsid w:val="00AC21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707A004082D4BA1951D25051A12BD08">
    <w:name w:val="2707A004082D4BA1951D25051A12BD08"/>
    <w:rsid w:val="00AC21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00B56054417F4864B99862CBD9D56675">
    <w:name w:val="00B56054417F4864B99862CBD9D56675"/>
    <w:rsid w:val="00AC21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AA0884CD64C4D88BC8A6F985D17BA55">
    <w:name w:val="DAA0884CD64C4D88BC8A6F985D17BA55"/>
    <w:rsid w:val="00AC21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2393A76622C41F48E6CFF6E65C5B28B">
    <w:name w:val="C2393A76622C41F48E6CFF6E65C5B28B"/>
    <w:rsid w:val="00AC21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37BD44C597545CAAD9E16EAD0B0B92F">
    <w:name w:val="D37BD44C597545CAAD9E16EAD0B0B92F"/>
    <w:rsid w:val="00BE6E9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F7BF3B89C204DC687B598232D103B0A">
    <w:name w:val="2F7BF3B89C204DC687B598232D103B0A"/>
    <w:rsid w:val="00BE6E9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9F8A45F2F7F4B93BD2FFE008F6280C6">
    <w:name w:val="D9F8A45F2F7F4B93BD2FFE008F6280C6"/>
    <w:rsid w:val="00BE6E9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F0ADA98023EF40A8BC4FE5F3C1892AF4">
    <w:name w:val="F0ADA98023EF40A8BC4FE5F3C1892AF4"/>
    <w:rsid w:val="00BE6E9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8FF9506DA7C447AAF16EF3CBD4DB73B">
    <w:name w:val="A8FF9506DA7C447AAF16EF3CBD4DB73B"/>
    <w:rsid w:val="00E337FF"/>
  </w:style>
  <w:style w:type="paragraph" w:customStyle="1" w:styleId="F583AFCD68C9402691071525D945D254">
    <w:name w:val="F583AFCD68C9402691071525D945D254"/>
    <w:rsid w:val="00E337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6-17 November 2017</When>
    <Meeting xmlns="3f6fad35-1f81-480e-a4e5-6e5474dcfb96" xsi:nil="true"/>
    <IsReservedDoc xmlns="3f6fad35-1f81-480e-a4e5-6e5474dcfb96">false</IsReservedDoc>
    <SgText xmlns="3f6fad35-1f81-480e-a4e5-6e5474dcfb96">STUDY GROUP 13</SgText>
    <IsRevision xmlns="3f6fad35-1f81-480e-a4e5-6e5474dcfb96">false</IsRevision>
    <Purpose1 xmlns="3f6fad35-1f81-480e-a4e5-6e5474dcfb96">Proposal</Purpose1>
    <Abstract xmlns="3f6fad35-1f81-480e-a4e5-6e5474dcfb96">This LS aims to inform 3GPP, ETSI and NGMN that ITU-T SG13 is developing a draft Recommendation Y.IMT2020-BM to describe business models for IMT-2020.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20/13</QuestionText>
    <DocTypeText xmlns="3f6fad35-1f81-480e-a4e5-6e5474dcfb96">TD</DocTypeText>
    <CategoryDescription xmlns="http://schemas.microsoft.com/sharepoint.v3" xsi:nil="true"/>
    <ShortName xmlns="3f6fad35-1f81-480e-a4e5-6e5474dcfb96">SG13-TD140/WP1</ShortName>
    <Place xmlns="3f6fad35-1f81-480e-a4e5-6e5474dcfb96"/>
    <IsTooLateSubmitted xmlns="3f6fad35-1f81-480e-a4e5-6e5474dcfb96">false</IsTooLateSubmitted>
    <Observations xmlns="3f6fad35-1f81-480e-a4e5-6e5474dcfb96" xsi:nil="true"/>
    <DocumentSource xmlns="3f6fad35-1f81-480e-a4e5-6e5474dcfb96">Study Group 13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Draft Recommendation Y.IMT2020-BM</vt:lpstr>
    </vt:vector>
  </TitlesOfParts>
  <Manager>ITU-T</Manager>
  <Company>International Telecommunication Union (ITU)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Draft Recommendation Y.IMT2020-BM</dc:title>
  <dc:subject/>
  <dc:creator>Rapporteur</dc:creator>
  <cp:keywords>IMT-2020; Business model; Business role</cp:keywords>
  <dc:description>SG13-LS045  For: Geneva, 6-17 November 2017_x000d_Document date: _x000d_Saved by ITU51011760 at 08:19:22 on 21/11/2017</dc:description>
  <cp:lastModifiedBy>Al-Mnini, Lara</cp:lastModifiedBy>
  <cp:revision>4</cp:revision>
  <cp:lastPrinted>2017-02-22T09:55:00Z</cp:lastPrinted>
  <dcterms:created xsi:type="dcterms:W3CDTF">2017-12-01T14:39:00Z</dcterms:created>
  <dcterms:modified xsi:type="dcterms:W3CDTF">2017-12-01T15:00:00Z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SG13-LS045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20/13</vt:lpwstr>
  </property>
  <property fmtid="{D5CDD505-2E9C-101B-9397-08002B2CF9AE}" pid="14" name="Docdest">
    <vt:lpwstr>Geneva, 6-17 November 2017</vt:lpwstr>
  </property>
  <property fmtid="{D5CDD505-2E9C-101B-9397-08002B2CF9AE}" pid="15" name="Docauthor">
    <vt:lpwstr>Rapporteur</vt:lpwstr>
  </property>
</Properties>
</file>