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C70EEA" w14:paraId="3814ECF3" w14:textId="77777777" w:rsidTr="00876A8A">
        <w:trPr>
          <w:cantSplit/>
        </w:trPr>
        <w:tc>
          <w:tcPr>
            <w:tcW w:w="6487" w:type="dxa"/>
            <w:vAlign w:val="center"/>
          </w:tcPr>
          <w:p w14:paraId="1A6C6AF6" w14:textId="77777777" w:rsidR="009F6520" w:rsidRPr="00C70EEA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C70EE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C501A7C" w14:textId="77777777" w:rsidR="009F6520" w:rsidRPr="00C70EEA" w:rsidRDefault="00C83C81" w:rsidP="00C83C8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C70EEA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2092583" wp14:editId="13F1077B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C70EEA" w14:paraId="505E68AE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5D30151" w14:textId="77777777" w:rsidR="000069D4" w:rsidRPr="00C70EEA" w:rsidRDefault="00893D6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Seoul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Korea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31 January - 7 February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AE64E80" w14:textId="77777777" w:rsidR="000069D4" w:rsidRPr="00C70EEA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C70EEA" w14:paraId="3E914748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0E2AF6E" w14:textId="77777777" w:rsidR="000069D4" w:rsidRPr="00C70EE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370EF19" w14:textId="77777777" w:rsidR="000069D4" w:rsidRPr="00C70EEA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4F9A" w14:paraId="6213840E" w14:textId="77777777" w:rsidTr="00876A8A">
        <w:trPr>
          <w:cantSplit/>
        </w:trPr>
        <w:tc>
          <w:tcPr>
            <w:tcW w:w="6487" w:type="dxa"/>
            <w:vMerge w:val="restart"/>
          </w:tcPr>
          <w:p w14:paraId="36E249D9" w14:textId="7BED5000" w:rsidR="007F4601" w:rsidRPr="00116691" w:rsidRDefault="007F4601" w:rsidP="007F4601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14:paraId="66686DA5" w14:textId="59D94970" w:rsidR="00C83C81" w:rsidRPr="005A3F90" w:rsidRDefault="007F4601" w:rsidP="00C83C8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5A3F90" w:rsidRPr="005A3F90">
              <w:rPr>
                <w:rFonts w:ascii="Verdana" w:hAnsi="Verdana"/>
                <w:sz w:val="20"/>
                <w:lang w:val="fr-CH"/>
              </w:rPr>
              <w:t>Source:</w:t>
            </w:r>
            <w:r w:rsidR="005A3F90" w:rsidRPr="005A3F90">
              <w:rPr>
                <w:rFonts w:ascii="Verdana" w:hAnsi="Verdana"/>
                <w:sz w:val="20"/>
                <w:lang w:val="fr-CH"/>
              </w:rPr>
              <w:tab/>
            </w:r>
            <w:r w:rsidR="005A3F90" w:rsidRPr="005A3F90">
              <w:rPr>
                <w:rFonts w:ascii="Verdana" w:hAnsi="Verdana"/>
                <w:bCs/>
                <w:sz w:val="20"/>
                <w:lang w:val="pt-BR" w:eastAsia="zh-CN"/>
              </w:rPr>
              <w:t>Document 5D/TEMP/445</w:t>
            </w:r>
            <w:r w:rsidR="005A3F90">
              <w:rPr>
                <w:rFonts w:ascii="Verdana" w:hAnsi="Verdana"/>
                <w:bCs/>
                <w:sz w:val="20"/>
                <w:lang w:val="pt-BR" w:eastAsia="zh-CN"/>
              </w:rPr>
              <w:t>(Rev.1)</w:t>
            </w:r>
            <w:r>
              <w:rPr>
                <w:rFonts w:ascii="Verdana" w:hAnsi="Verdana"/>
                <w:bCs/>
                <w:sz w:val="20"/>
                <w:lang w:val="pt-BR" w:eastAsia="zh-CN"/>
              </w:rPr>
              <w:t>)</w:t>
            </w:r>
          </w:p>
        </w:tc>
        <w:tc>
          <w:tcPr>
            <w:tcW w:w="3402" w:type="dxa"/>
          </w:tcPr>
          <w:p w14:paraId="4F4340A3" w14:textId="62691BC3" w:rsidR="000069D4" w:rsidRPr="00324F9A" w:rsidRDefault="000069D4" w:rsidP="005A3F9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pt-BR" w:eastAsia="zh-CN"/>
              </w:rPr>
            </w:pPr>
          </w:p>
        </w:tc>
      </w:tr>
      <w:tr w:rsidR="000069D4" w:rsidRPr="00C70EEA" w14:paraId="76AF46C3" w14:textId="77777777" w:rsidTr="00876A8A">
        <w:trPr>
          <w:cantSplit/>
        </w:trPr>
        <w:tc>
          <w:tcPr>
            <w:tcW w:w="6487" w:type="dxa"/>
            <w:vMerge/>
          </w:tcPr>
          <w:p w14:paraId="21BDFAEF" w14:textId="77777777" w:rsidR="000069D4" w:rsidRPr="00324F9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pt-B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050613E" w14:textId="4FB0D207" w:rsidR="000069D4" w:rsidRPr="00C70EEA" w:rsidRDefault="00055DC6" w:rsidP="00C70E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</w:t>
            </w:r>
            <w:r w:rsidR="00213542">
              <w:rPr>
                <w:rFonts w:ascii="Verdana" w:hAnsi="Verdana"/>
                <w:b/>
                <w:sz w:val="20"/>
                <w:lang w:eastAsia="zh-CN"/>
              </w:rPr>
              <w:t xml:space="preserve"> February 2018</w:t>
            </w:r>
          </w:p>
        </w:tc>
      </w:tr>
      <w:tr w:rsidR="000069D4" w:rsidRPr="00C70EEA" w14:paraId="3481724E" w14:textId="77777777" w:rsidTr="00876A8A">
        <w:trPr>
          <w:cantSplit/>
        </w:trPr>
        <w:tc>
          <w:tcPr>
            <w:tcW w:w="6487" w:type="dxa"/>
            <w:vMerge/>
          </w:tcPr>
          <w:p w14:paraId="3D3A8C5E" w14:textId="77777777" w:rsidR="000069D4" w:rsidRPr="00C70EE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A27D0C9" w14:textId="77777777" w:rsidR="000069D4" w:rsidRPr="00C70EEA" w:rsidRDefault="00A17DCD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7D3CB9" w:rsidRPr="009505EA" w14:paraId="70ECEC84" w14:textId="77777777" w:rsidTr="00127BBA">
        <w:trPr>
          <w:cantSplit/>
        </w:trPr>
        <w:tc>
          <w:tcPr>
            <w:tcW w:w="9889" w:type="dxa"/>
            <w:gridSpan w:val="2"/>
          </w:tcPr>
          <w:p w14:paraId="650AF885" w14:textId="77777777" w:rsidR="007D3CB9" w:rsidRPr="009505EA" w:rsidRDefault="007D3CB9" w:rsidP="007D3CB9">
            <w:pPr>
              <w:pStyle w:val="Source"/>
              <w:rPr>
                <w:lang w:val="en-US" w:eastAsia="zh-CN"/>
              </w:rPr>
            </w:pPr>
            <w:bookmarkStart w:id="5" w:name="dtitle1" w:colFirst="0" w:colLast="0"/>
            <w:bookmarkEnd w:id="4"/>
            <w:r w:rsidRPr="009505EA">
              <w:rPr>
                <w:lang w:val="en-US" w:eastAsia="zh-CN"/>
              </w:rPr>
              <w:t>Working Party 5D</w:t>
            </w:r>
          </w:p>
        </w:tc>
      </w:tr>
      <w:tr w:rsidR="007D3CB9" w:rsidRPr="009505EA" w14:paraId="7A885450" w14:textId="77777777" w:rsidTr="00127BBA">
        <w:trPr>
          <w:cantSplit/>
        </w:trPr>
        <w:tc>
          <w:tcPr>
            <w:tcW w:w="9889" w:type="dxa"/>
            <w:gridSpan w:val="2"/>
          </w:tcPr>
          <w:p w14:paraId="4C3A7ADD" w14:textId="3C56566C" w:rsidR="007D3CB9" w:rsidRPr="009505EA" w:rsidRDefault="007D3CB9" w:rsidP="007D3CB9">
            <w:pPr>
              <w:pStyle w:val="Title1"/>
              <w:rPr>
                <w:lang w:val="en-US" w:eastAsia="zh-CN"/>
              </w:rPr>
            </w:pPr>
            <w:r w:rsidRPr="009505EA">
              <w:rPr>
                <w:lang w:val="en-US" w:eastAsia="zh-CN"/>
              </w:rPr>
              <w:t>LIAISON STA</w:t>
            </w:r>
            <w:r>
              <w:rPr>
                <w:lang w:val="en-US" w:eastAsia="zh-CN"/>
              </w:rPr>
              <w:t>TEMENT TO 3GPP</w:t>
            </w:r>
          </w:p>
        </w:tc>
      </w:tr>
      <w:tr w:rsidR="007D3CB9" w:rsidRPr="009505EA" w14:paraId="2CD8A148" w14:textId="77777777" w:rsidTr="00127BBA">
        <w:trPr>
          <w:cantSplit/>
        </w:trPr>
        <w:tc>
          <w:tcPr>
            <w:tcW w:w="9889" w:type="dxa"/>
            <w:gridSpan w:val="2"/>
          </w:tcPr>
          <w:p w14:paraId="5B176DB5" w14:textId="77777777" w:rsidR="007D3CB9" w:rsidRPr="009505EA" w:rsidRDefault="007D3CB9" w:rsidP="007D3CB9">
            <w:pPr>
              <w:pStyle w:val="Title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IMT-2020 IN SUPPORT OF </w:t>
            </w:r>
            <w:r w:rsidRPr="000E750F">
              <w:rPr>
                <w:lang w:val="en-US" w:eastAsia="zh-CN"/>
              </w:rPr>
              <w:t>PPDR</w:t>
            </w:r>
          </w:p>
        </w:tc>
      </w:tr>
    </w:tbl>
    <w:p w14:paraId="0DB0098C" w14:textId="77777777" w:rsidR="009F7DF2" w:rsidRDefault="009F7DF2" w:rsidP="009F7DF2">
      <w:pPr>
        <w:contextualSpacing/>
        <w:rPr>
          <w:lang w:val="en-US"/>
        </w:rPr>
      </w:pPr>
      <w:bookmarkStart w:id="6" w:name="dbreak"/>
      <w:bookmarkEnd w:id="5"/>
      <w:bookmarkEnd w:id="6"/>
    </w:p>
    <w:p w14:paraId="356AF0CA" w14:textId="317122AD" w:rsidR="009F7DF2" w:rsidRPr="006B332B" w:rsidRDefault="00523CF1" w:rsidP="00BF7E51">
      <w:pPr>
        <w:spacing w:after="120"/>
        <w:contextualSpacing/>
        <w:rPr>
          <w:szCs w:val="24"/>
          <w:lang w:val="de-CH"/>
        </w:rPr>
      </w:pPr>
      <w:r w:rsidRPr="009505EA">
        <w:rPr>
          <w:lang w:val="en-US"/>
        </w:rPr>
        <w:t>Working P</w:t>
      </w:r>
      <w:r>
        <w:rPr>
          <w:lang w:val="en-US"/>
        </w:rPr>
        <w:t xml:space="preserve">arty 5D (WP 5D) </w:t>
      </w:r>
      <w:r w:rsidR="00127BBA">
        <w:t>appreciates the assistance 3GPP provided during the preparation and updating of Report ITU-R M.2291 on “The use of International Mobile Telecommunications (IMT</w:t>
      </w:r>
      <w:r w:rsidR="00D4559F">
        <w:rPr>
          <w:lang w:val="en-US"/>
        </w:rPr>
        <w:t>)</w:t>
      </w:r>
      <w:r w:rsidR="006C246E" w:rsidRPr="006C246E">
        <w:rPr>
          <w:lang w:val="en-US"/>
        </w:rPr>
        <w:t xml:space="preserve"> for broadband</w:t>
      </w:r>
      <w:r w:rsidR="006C246E">
        <w:rPr>
          <w:lang w:val="en-US"/>
        </w:rPr>
        <w:t xml:space="preserve"> </w:t>
      </w:r>
      <w:r w:rsidR="006C246E" w:rsidRPr="006C246E">
        <w:rPr>
          <w:lang w:val="en-US"/>
        </w:rPr>
        <w:t>Public Protection and Disaster Relief (PPDR) applications</w:t>
      </w:r>
      <w:r w:rsidR="005A7BC7">
        <w:rPr>
          <w:lang w:val="en-US"/>
        </w:rPr>
        <w:t xml:space="preserve"> (r</w:t>
      </w:r>
      <w:r w:rsidR="00127BBA">
        <w:rPr>
          <w:lang w:val="en-US"/>
        </w:rPr>
        <w:t xml:space="preserve">efer </w:t>
      </w:r>
      <w:r w:rsidR="009F7DF2">
        <w:rPr>
          <w:lang w:val="en-US"/>
        </w:rPr>
        <w:t>contribution 5D/</w:t>
      </w:r>
      <w:r w:rsidR="009F7DF2" w:rsidRPr="005A7BC7">
        <w:rPr>
          <w:szCs w:val="24"/>
          <w:lang w:eastAsia="ko-KR"/>
        </w:rPr>
        <w:t>205</w:t>
      </w:r>
      <w:r w:rsidR="009F7DF2" w:rsidRPr="00FE3FFB">
        <w:rPr>
          <w:szCs w:val="24"/>
        </w:rPr>
        <w:t xml:space="preserve"> </w:t>
      </w:r>
      <w:r w:rsidR="005A7BC7">
        <w:rPr>
          <w:szCs w:val="24"/>
        </w:rPr>
        <w:t xml:space="preserve">received </w:t>
      </w:r>
      <w:r w:rsidR="00127BBA">
        <w:rPr>
          <w:szCs w:val="24"/>
          <w:lang w:eastAsia="ko-KR"/>
        </w:rPr>
        <w:t xml:space="preserve">from </w:t>
      </w:r>
      <w:r w:rsidR="009F7DF2" w:rsidRPr="00FE3FFB">
        <w:rPr>
          <w:szCs w:val="24"/>
          <w:lang w:eastAsia="ko-KR"/>
        </w:rPr>
        <w:t>3GPP</w:t>
      </w:r>
      <w:r w:rsidR="00127BBA">
        <w:rPr>
          <w:szCs w:val="24"/>
          <w:lang w:eastAsia="ko-KR"/>
        </w:rPr>
        <w:t>)</w:t>
      </w:r>
      <w:r w:rsidR="005A7BC7">
        <w:rPr>
          <w:szCs w:val="24"/>
          <w:lang w:eastAsia="ko-KR"/>
        </w:rPr>
        <w:t>.</w:t>
      </w:r>
    </w:p>
    <w:p w14:paraId="62A4404F" w14:textId="41B25622" w:rsidR="009F7DF2" w:rsidRDefault="009F7DF2" w:rsidP="005A7BC7">
      <w:pPr>
        <w:pStyle w:val="Normalaftertitle"/>
        <w:spacing w:before="120" w:after="120"/>
      </w:pPr>
      <w:r>
        <w:t>WP</w:t>
      </w:r>
      <w:r w:rsidR="0048479C">
        <w:t> </w:t>
      </w:r>
      <w:r>
        <w:t>5D has now received further contributions p</w:t>
      </w:r>
      <w:bookmarkStart w:id="7" w:name="_GoBack"/>
      <w:bookmarkEnd w:id="7"/>
      <w:r>
        <w:t xml:space="preserve">roposing updating of this report and/or developing a new ITU-R report on IMT-2020 for PPDR. </w:t>
      </w:r>
    </w:p>
    <w:p w14:paraId="5244091D" w14:textId="77777777" w:rsidR="009F7DF2" w:rsidRDefault="009F7DF2" w:rsidP="00BF7E51">
      <w:pPr>
        <w:spacing w:after="120"/>
        <w:rPr>
          <w:lang w:val="en-US" w:eastAsia="ko-KR"/>
        </w:rPr>
      </w:pPr>
      <w:r>
        <w:rPr>
          <w:lang w:val="en-US" w:eastAsia="ko-KR"/>
        </w:rPr>
        <w:t>With this background, WP</w:t>
      </w:r>
      <w:r w:rsidR="0048479C">
        <w:rPr>
          <w:lang w:val="en-US" w:eastAsia="ko-KR"/>
        </w:rPr>
        <w:t> </w:t>
      </w:r>
      <w:r>
        <w:rPr>
          <w:lang w:val="en-US" w:eastAsia="ko-KR"/>
        </w:rPr>
        <w:t xml:space="preserve">5D </w:t>
      </w:r>
      <w:r w:rsidR="00D4559F">
        <w:rPr>
          <w:lang w:val="en-US" w:eastAsia="ko-KR"/>
        </w:rPr>
        <w:t>invites</w:t>
      </w:r>
      <w:r>
        <w:rPr>
          <w:lang w:val="en-US" w:eastAsia="ko-KR"/>
        </w:rPr>
        <w:t xml:space="preserve"> 3GPP </w:t>
      </w:r>
      <w:r w:rsidR="00523CF1" w:rsidRPr="009505EA">
        <w:rPr>
          <w:lang w:val="en-US" w:eastAsia="ko-KR"/>
        </w:rPr>
        <w:t xml:space="preserve">to provide </w:t>
      </w:r>
      <w:r w:rsidR="00CD0325">
        <w:rPr>
          <w:lang w:val="en-US" w:eastAsia="ko-KR"/>
        </w:rPr>
        <w:t xml:space="preserve">an </w:t>
      </w:r>
      <w:r w:rsidR="008B3177">
        <w:rPr>
          <w:lang w:val="en-US" w:eastAsia="ko-KR"/>
        </w:rPr>
        <w:t xml:space="preserve">up-date </w:t>
      </w:r>
      <w:r w:rsidR="00523CF1" w:rsidRPr="009505EA">
        <w:rPr>
          <w:lang w:val="en-US" w:eastAsia="ko-KR"/>
        </w:rPr>
        <w:t xml:space="preserve">on relevant aspects </w:t>
      </w:r>
      <w:r>
        <w:rPr>
          <w:lang w:val="en-US" w:eastAsia="ko-KR"/>
        </w:rPr>
        <w:t>of 3GPP work being done on IMT-2020 to further support PPDR requirements</w:t>
      </w:r>
      <w:r w:rsidR="002815CF">
        <w:rPr>
          <w:lang w:val="en-US" w:eastAsia="ko-KR"/>
        </w:rPr>
        <w:t>.</w:t>
      </w:r>
      <w:r>
        <w:rPr>
          <w:lang w:val="en-US" w:eastAsia="ko-KR"/>
        </w:rPr>
        <w:t xml:space="preserve"> In case </w:t>
      </w:r>
      <w:r w:rsidR="00CD0325">
        <w:rPr>
          <w:lang w:val="en-US" w:eastAsia="ko-KR"/>
        </w:rPr>
        <w:t xml:space="preserve">up-dated </w:t>
      </w:r>
      <w:r>
        <w:rPr>
          <w:lang w:val="en-US" w:eastAsia="ko-KR"/>
        </w:rPr>
        <w:t xml:space="preserve">information is currently not available, </w:t>
      </w:r>
      <w:r w:rsidR="002815CF">
        <w:rPr>
          <w:lang w:val="en-US" w:eastAsia="ko-KR"/>
        </w:rPr>
        <w:t>WP</w:t>
      </w:r>
      <w:r w:rsidR="0048479C">
        <w:rPr>
          <w:lang w:val="en-US" w:eastAsia="ko-KR"/>
        </w:rPr>
        <w:t> </w:t>
      </w:r>
      <w:r w:rsidR="002815CF">
        <w:rPr>
          <w:lang w:val="en-US" w:eastAsia="ko-KR"/>
        </w:rPr>
        <w:t>5D would appreciate being informed as to the</w:t>
      </w:r>
      <w:r>
        <w:rPr>
          <w:lang w:val="en-US" w:eastAsia="ko-KR"/>
        </w:rPr>
        <w:t xml:space="preserve"> likely time frame by which such </w:t>
      </w:r>
      <w:r w:rsidR="0028750D">
        <w:rPr>
          <w:lang w:val="en-US" w:eastAsia="ko-KR"/>
        </w:rPr>
        <w:t>information</w:t>
      </w:r>
      <w:r>
        <w:rPr>
          <w:lang w:val="en-US" w:eastAsia="ko-KR"/>
        </w:rPr>
        <w:t xml:space="preserve"> could be made available to help </w:t>
      </w:r>
      <w:r w:rsidR="002815CF">
        <w:rPr>
          <w:lang w:val="en-US" w:eastAsia="ko-KR"/>
        </w:rPr>
        <w:t>us</w:t>
      </w:r>
      <w:r>
        <w:rPr>
          <w:lang w:val="en-US" w:eastAsia="ko-KR"/>
        </w:rPr>
        <w:t xml:space="preserve"> plan further activities in this regard</w:t>
      </w:r>
      <w:r w:rsidR="00243228">
        <w:rPr>
          <w:lang w:val="en-US" w:eastAsia="ko-KR"/>
        </w:rPr>
        <w:t>.</w:t>
      </w:r>
    </w:p>
    <w:p w14:paraId="171E8563" w14:textId="77777777" w:rsidR="00523CF1" w:rsidRPr="009505EA" w:rsidRDefault="00EE441F" w:rsidP="008D7DB5">
      <w:pPr>
        <w:spacing w:after="360"/>
        <w:rPr>
          <w:lang w:val="en-US"/>
        </w:rPr>
      </w:pPr>
      <w:r>
        <w:rPr>
          <w:szCs w:val="24"/>
          <w:lang w:val="en-US"/>
        </w:rPr>
        <w:t xml:space="preserve">The next meeting of WP 5D </w:t>
      </w:r>
      <w:r w:rsidR="00243228">
        <w:rPr>
          <w:szCs w:val="24"/>
          <w:lang w:val="en-US"/>
        </w:rPr>
        <w:t xml:space="preserve">is scheduled to </w:t>
      </w:r>
      <w:r>
        <w:rPr>
          <w:szCs w:val="24"/>
          <w:lang w:val="en-US"/>
        </w:rPr>
        <w:t xml:space="preserve">be held from </w:t>
      </w:r>
      <w:r w:rsidR="00523CF1" w:rsidRPr="009505EA">
        <w:rPr>
          <w:lang w:val="en-US"/>
        </w:rPr>
        <w:t>13 June</w:t>
      </w:r>
      <w:r w:rsidR="00523CF1" w:rsidRPr="009505EA">
        <w:rPr>
          <w:lang w:val="en-US" w:eastAsia="ko-KR"/>
        </w:rPr>
        <w:t xml:space="preserve"> </w:t>
      </w:r>
      <w:r w:rsidR="00523CF1" w:rsidRPr="009505EA">
        <w:rPr>
          <w:lang w:val="en-US"/>
        </w:rPr>
        <w:t>–</w:t>
      </w:r>
      <w:r w:rsidR="00523CF1" w:rsidRPr="009505EA">
        <w:rPr>
          <w:lang w:val="en-US" w:eastAsia="ko-KR"/>
        </w:rPr>
        <w:t xml:space="preserve"> </w:t>
      </w:r>
      <w:r w:rsidR="00523CF1" w:rsidRPr="009505EA">
        <w:rPr>
          <w:lang w:val="en-US"/>
        </w:rPr>
        <w:t>20 June 2018.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23CF1" w:rsidRPr="009505EA" w14:paraId="63E72664" w14:textId="77777777" w:rsidTr="00127BBA">
        <w:tc>
          <w:tcPr>
            <w:tcW w:w="4814" w:type="dxa"/>
          </w:tcPr>
          <w:p w14:paraId="08EFF75E" w14:textId="77777777" w:rsidR="00523CF1" w:rsidRPr="009505EA" w:rsidRDefault="00523CF1" w:rsidP="00BF7E51">
            <w:pPr>
              <w:spacing w:after="120"/>
              <w:rPr>
                <w:szCs w:val="24"/>
                <w:lang w:val="en-US" w:eastAsia="zh-CN"/>
              </w:rPr>
            </w:pPr>
            <w:r w:rsidRPr="009505EA">
              <w:rPr>
                <w:b/>
                <w:szCs w:val="24"/>
                <w:lang w:val="en-US" w:eastAsia="zh-CN"/>
              </w:rPr>
              <w:t>Status:</w:t>
            </w:r>
            <w:r w:rsidRPr="009505EA">
              <w:rPr>
                <w:b/>
                <w:szCs w:val="24"/>
                <w:lang w:val="en-US" w:eastAsia="zh-CN"/>
              </w:rPr>
              <w:tab/>
            </w:r>
            <w:r w:rsidRPr="009505EA">
              <w:rPr>
                <w:szCs w:val="24"/>
                <w:lang w:val="en-US" w:eastAsia="zh-CN"/>
              </w:rPr>
              <w:t>For action</w:t>
            </w:r>
          </w:p>
        </w:tc>
        <w:tc>
          <w:tcPr>
            <w:tcW w:w="4815" w:type="dxa"/>
          </w:tcPr>
          <w:p w14:paraId="78F180CD" w14:textId="77777777" w:rsidR="00523CF1" w:rsidRPr="009505EA" w:rsidRDefault="00523CF1" w:rsidP="00BF7E51">
            <w:pPr>
              <w:spacing w:after="120"/>
              <w:rPr>
                <w:lang w:val="en-US" w:eastAsia="zh-CN"/>
              </w:rPr>
            </w:pPr>
          </w:p>
        </w:tc>
      </w:tr>
      <w:tr w:rsidR="00523CF1" w:rsidRPr="00E073B1" w14:paraId="0E06391B" w14:textId="77777777" w:rsidTr="00127BBA">
        <w:tc>
          <w:tcPr>
            <w:tcW w:w="4814" w:type="dxa"/>
          </w:tcPr>
          <w:p w14:paraId="35B8B627" w14:textId="77777777" w:rsidR="008D7DB5" w:rsidRDefault="00523CF1" w:rsidP="008D7DB5">
            <w:pPr>
              <w:rPr>
                <w:szCs w:val="24"/>
                <w:lang w:val="en-US" w:eastAsia="zh-CN"/>
              </w:rPr>
            </w:pPr>
            <w:r w:rsidRPr="009505EA">
              <w:rPr>
                <w:b/>
                <w:szCs w:val="24"/>
                <w:lang w:val="en-US" w:eastAsia="zh-CN"/>
              </w:rPr>
              <w:t>Contact:</w:t>
            </w:r>
            <w:r w:rsidRPr="009505EA">
              <w:rPr>
                <w:szCs w:val="24"/>
                <w:lang w:val="en-US" w:eastAsia="zh-CN"/>
              </w:rPr>
              <w:tab/>
            </w:r>
            <w:r w:rsidR="00E93986" w:rsidRPr="00E93986">
              <w:rPr>
                <w:szCs w:val="24"/>
                <w:lang w:val="en-US" w:eastAsia="zh-CN"/>
              </w:rPr>
              <w:t>Buonomo, Sergio</w:t>
            </w:r>
          </w:p>
          <w:p w14:paraId="573E426D" w14:textId="4C67E942" w:rsidR="005A3F90" w:rsidRPr="009505EA" w:rsidRDefault="005A3F90" w:rsidP="005A3F90">
            <w:pPr>
              <w:spacing w:before="0"/>
              <w:rPr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ab/>
              <w:t>Counselor ITU-R SG 5</w:t>
            </w:r>
          </w:p>
          <w:p w14:paraId="0A30B842" w14:textId="77777777" w:rsidR="00523CF1" w:rsidRPr="009505EA" w:rsidRDefault="00523CF1" w:rsidP="00523CF1">
            <w:pPr>
              <w:rPr>
                <w:lang w:val="en-US" w:eastAsia="zh-CN"/>
              </w:rPr>
            </w:pPr>
          </w:p>
        </w:tc>
        <w:tc>
          <w:tcPr>
            <w:tcW w:w="4815" w:type="dxa"/>
          </w:tcPr>
          <w:p w14:paraId="0A197766" w14:textId="77777777" w:rsidR="00523CF1" w:rsidRPr="005A3F90" w:rsidRDefault="00523CF1" w:rsidP="00EE441F">
            <w:pPr>
              <w:rPr>
                <w:color w:val="0000FF"/>
                <w:szCs w:val="24"/>
                <w:u w:val="single"/>
                <w:lang w:val="it-IT" w:eastAsia="zh-CN"/>
              </w:rPr>
            </w:pPr>
            <w:r w:rsidRPr="005A3F90">
              <w:rPr>
                <w:b/>
                <w:szCs w:val="24"/>
                <w:lang w:val="it-IT" w:eastAsia="zh-CN"/>
              </w:rPr>
              <w:t>E-mails:</w:t>
            </w:r>
            <w:r w:rsidR="00E93986" w:rsidRPr="005A3F90">
              <w:rPr>
                <w:lang w:val="it-IT"/>
              </w:rPr>
              <w:t xml:space="preserve"> </w:t>
            </w:r>
            <w:hyperlink r:id="rId11" w:history="1">
              <w:r w:rsidR="00E93986" w:rsidRPr="005A3F90">
                <w:rPr>
                  <w:rStyle w:val="Hyperlink"/>
                  <w:szCs w:val="24"/>
                  <w:lang w:val="it-IT" w:eastAsia="zh-CN"/>
                </w:rPr>
                <w:t>sergio.buonomo@itu.int</w:t>
              </w:r>
            </w:hyperlink>
            <w:r w:rsidR="00E93986" w:rsidRPr="005A3F90">
              <w:rPr>
                <w:szCs w:val="24"/>
                <w:lang w:val="it-IT" w:eastAsia="zh-CN"/>
              </w:rPr>
              <w:t xml:space="preserve"> </w:t>
            </w:r>
          </w:p>
        </w:tc>
      </w:tr>
    </w:tbl>
    <w:p w14:paraId="1FC98B5D" w14:textId="77777777" w:rsidR="00523CF1" w:rsidRPr="005A3F90" w:rsidRDefault="00523CF1" w:rsidP="00523CF1">
      <w:pPr>
        <w:pStyle w:val="Reasons"/>
        <w:rPr>
          <w:lang w:val="it-IT"/>
        </w:rPr>
      </w:pPr>
    </w:p>
    <w:p w14:paraId="11F43E5D" w14:textId="77777777" w:rsidR="00700099" w:rsidRPr="00CB0139" w:rsidRDefault="00523CF1" w:rsidP="0028750D">
      <w:pPr>
        <w:jc w:val="center"/>
        <w:rPr>
          <w:lang w:val="en-US"/>
        </w:rPr>
      </w:pPr>
      <w:r w:rsidRPr="009505EA">
        <w:rPr>
          <w:lang w:val="en-US"/>
        </w:rPr>
        <w:t>______________</w:t>
      </w:r>
    </w:p>
    <w:sectPr w:rsidR="00700099" w:rsidRPr="00CB0139" w:rsidSect="00E073B1">
      <w:headerReference w:type="default" r:id="rId12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F4125" w14:textId="77777777" w:rsidR="009F5B78" w:rsidRDefault="009F5B78">
      <w:r>
        <w:separator/>
      </w:r>
    </w:p>
  </w:endnote>
  <w:endnote w:type="continuationSeparator" w:id="0">
    <w:p w14:paraId="1D5AB858" w14:textId="77777777" w:rsidR="009F5B78" w:rsidRDefault="009F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5A6CF" w14:textId="77777777" w:rsidR="009F5B78" w:rsidRDefault="009F5B78">
      <w:r>
        <w:t>____________________</w:t>
      </w:r>
    </w:p>
  </w:footnote>
  <w:footnote w:type="continuationSeparator" w:id="0">
    <w:p w14:paraId="66F17481" w14:textId="77777777" w:rsidR="009F5B78" w:rsidRDefault="009F5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021A9" w14:textId="77777777" w:rsidR="00127BBA" w:rsidRDefault="00127BBA" w:rsidP="00F729B2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7A783B77" w14:textId="77777777" w:rsidR="00127BBA" w:rsidRDefault="00127BBA" w:rsidP="00B40918">
    <w:pPr>
      <w:pStyle w:val="Header"/>
      <w:rPr>
        <w:lang w:val="en-US"/>
      </w:rPr>
    </w:pPr>
    <w:r>
      <w:rPr>
        <w:lang w:val="en-US"/>
      </w:rPr>
      <w:t>5D/ADM/164-E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E3B96"/>
    <w:multiLevelType w:val="hybridMultilevel"/>
    <w:tmpl w:val="0938E842"/>
    <w:lvl w:ilvl="0" w:tplc="8C0C1710">
      <w:start w:val="16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AE4472B"/>
    <w:multiLevelType w:val="hybridMultilevel"/>
    <w:tmpl w:val="E5F2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06D40"/>
    <w:multiLevelType w:val="hybridMultilevel"/>
    <w:tmpl w:val="866439C0"/>
    <w:lvl w:ilvl="0" w:tplc="3B84C2C4">
      <w:start w:val="4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81"/>
    <w:rsid w:val="000069D4"/>
    <w:rsid w:val="000174AD"/>
    <w:rsid w:val="0003684C"/>
    <w:rsid w:val="00047A1D"/>
    <w:rsid w:val="00055DC6"/>
    <w:rsid w:val="000604B9"/>
    <w:rsid w:val="00067C42"/>
    <w:rsid w:val="000A7D55"/>
    <w:rsid w:val="000B224D"/>
    <w:rsid w:val="000B28B6"/>
    <w:rsid w:val="000C12C8"/>
    <w:rsid w:val="000C2E8E"/>
    <w:rsid w:val="000C4E80"/>
    <w:rsid w:val="000E0D85"/>
    <w:rsid w:val="000E0E7C"/>
    <w:rsid w:val="000E4C60"/>
    <w:rsid w:val="000F1B4B"/>
    <w:rsid w:val="00104458"/>
    <w:rsid w:val="00106C80"/>
    <w:rsid w:val="001124DA"/>
    <w:rsid w:val="0012744F"/>
    <w:rsid w:val="00127BBA"/>
    <w:rsid w:val="00131178"/>
    <w:rsid w:val="00132392"/>
    <w:rsid w:val="00156F66"/>
    <w:rsid w:val="00163271"/>
    <w:rsid w:val="00182528"/>
    <w:rsid w:val="0018500B"/>
    <w:rsid w:val="00196A19"/>
    <w:rsid w:val="001C474B"/>
    <w:rsid w:val="00202DC1"/>
    <w:rsid w:val="002116EE"/>
    <w:rsid w:val="00213542"/>
    <w:rsid w:val="002309D8"/>
    <w:rsid w:val="00243228"/>
    <w:rsid w:val="002815CF"/>
    <w:rsid w:val="0028750D"/>
    <w:rsid w:val="002A7FE2"/>
    <w:rsid w:val="002E1B4F"/>
    <w:rsid w:val="002F2E67"/>
    <w:rsid w:val="002F7CB3"/>
    <w:rsid w:val="00315546"/>
    <w:rsid w:val="00317934"/>
    <w:rsid w:val="00321270"/>
    <w:rsid w:val="00324F9A"/>
    <w:rsid w:val="00330567"/>
    <w:rsid w:val="003506BD"/>
    <w:rsid w:val="003773A8"/>
    <w:rsid w:val="00386A9D"/>
    <w:rsid w:val="00391081"/>
    <w:rsid w:val="0039574B"/>
    <w:rsid w:val="003B2789"/>
    <w:rsid w:val="003C13CE"/>
    <w:rsid w:val="003E2518"/>
    <w:rsid w:val="003E7CEF"/>
    <w:rsid w:val="003F3485"/>
    <w:rsid w:val="004272E7"/>
    <w:rsid w:val="00463AC9"/>
    <w:rsid w:val="00465B61"/>
    <w:rsid w:val="0048479C"/>
    <w:rsid w:val="004B1EF7"/>
    <w:rsid w:val="004B3FAD"/>
    <w:rsid w:val="004B79DA"/>
    <w:rsid w:val="004C3F72"/>
    <w:rsid w:val="004C5749"/>
    <w:rsid w:val="004D43E4"/>
    <w:rsid w:val="00501DCA"/>
    <w:rsid w:val="005054A1"/>
    <w:rsid w:val="00513A47"/>
    <w:rsid w:val="00523CF1"/>
    <w:rsid w:val="00526CFB"/>
    <w:rsid w:val="005408DF"/>
    <w:rsid w:val="005666F7"/>
    <w:rsid w:val="00573344"/>
    <w:rsid w:val="005742A6"/>
    <w:rsid w:val="00583F9B"/>
    <w:rsid w:val="005A3F90"/>
    <w:rsid w:val="005A7BC7"/>
    <w:rsid w:val="005B09CF"/>
    <w:rsid w:val="005B5102"/>
    <w:rsid w:val="005E4714"/>
    <w:rsid w:val="005E5C10"/>
    <w:rsid w:val="005E6C62"/>
    <w:rsid w:val="005F2C78"/>
    <w:rsid w:val="005F34E7"/>
    <w:rsid w:val="00607024"/>
    <w:rsid w:val="00607728"/>
    <w:rsid w:val="006144E4"/>
    <w:rsid w:val="006254F2"/>
    <w:rsid w:val="006330C2"/>
    <w:rsid w:val="00635741"/>
    <w:rsid w:val="00650299"/>
    <w:rsid w:val="00655FC5"/>
    <w:rsid w:val="00671074"/>
    <w:rsid w:val="006C246E"/>
    <w:rsid w:val="00700099"/>
    <w:rsid w:val="00712247"/>
    <w:rsid w:val="00713965"/>
    <w:rsid w:val="00751CFC"/>
    <w:rsid w:val="007D2CD6"/>
    <w:rsid w:val="007D3CB9"/>
    <w:rsid w:val="007F4601"/>
    <w:rsid w:val="007F637C"/>
    <w:rsid w:val="00814E0A"/>
    <w:rsid w:val="00822581"/>
    <w:rsid w:val="00830403"/>
    <w:rsid w:val="008309DD"/>
    <w:rsid w:val="0083227A"/>
    <w:rsid w:val="0084538F"/>
    <w:rsid w:val="0086136B"/>
    <w:rsid w:val="00864A6A"/>
    <w:rsid w:val="00866900"/>
    <w:rsid w:val="0086711F"/>
    <w:rsid w:val="00876A8A"/>
    <w:rsid w:val="00881BA1"/>
    <w:rsid w:val="008936F4"/>
    <w:rsid w:val="00893D6B"/>
    <w:rsid w:val="008A5B16"/>
    <w:rsid w:val="008B3177"/>
    <w:rsid w:val="008C2302"/>
    <w:rsid w:val="008C26B8"/>
    <w:rsid w:val="008D7DB5"/>
    <w:rsid w:val="008E1E0E"/>
    <w:rsid w:val="008E3C1F"/>
    <w:rsid w:val="008F0A08"/>
    <w:rsid w:val="008F208F"/>
    <w:rsid w:val="00930BC2"/>
    <w:rsid w:val="0094134E"/>
    <w:rsid w:val="00947EB3"/>
    <w:rsid w:val="00981447"/>
    <w:rsid w:val="00982084"/>
    <w:rsid w:val="00995963"/>
    <w:rsid w:val="009B61EB"/>
    <w:rsid w:val="009C2064"/>
    <w:rsid w:val="009D1697"/>
    <w:rsid w:val="009E0944"/>
    <w:rsid w:val="009F3A46"/>
    <w:rsid w:val="009F5B78"/>
    <w:rsid w:val="009F6520"/>
    <w:rsid w:val="009F7DF2"/>
    <w:rsid w:val="00A014F8"/>
    <w:rsid w:val="00A17DCD"/>
    <w:rsid w:val="00A378AF"/>
    <w:rsid w:val="00A37C3D"/>
    <w:rsid w:val="00A5173C"/>
    <w:rsid w:val="00A61AEF"/>
    <w:rsid w:val="00A96DE8"/>
    <w:rsid w:val="00AB0A72"/>
    <w:rsid w:val="00AC41F4"/>
    <w:rsid w:val="00AD2345"/>
    <w:rsid w:val="00AD5909"/>
    <w:rsid w:val="00AE24B7"/>
    <w:rsid w:val="00AF173A"/>
    <w:rsid w:val="00B066A4"/>
    <w:rsid w:val="00B07A13"/>
    <w:rsid w:val="00B1052C"/>
    <w:rsid w:val="00B24A1A"/>
    <w:rsid w:val="00B25F32"/>
    <w:rsid w:val="00B40918"/>
    <w:rsid w:val="00B4279B"/>
    <w:rsid w:val="00B45FC9"/>
    <w:rsid w:val="00B7421A"/>
    <w:rsid w:val="00B76F35"/>
    <w:rsid w:val="00B81138"/>
    <w:rsid w:val="00BA4A36"/>
    <w:rsid w:val="00BC7CCF"/>
    <w:rsid w:val="00BD4462"/>
    <w:rsid w:val="00BE470B"/>
    <w:rsid w:val="00BF00D2"/>
    <w:rsid w:val="00BF7E51"/>
    <w:rsid w:val="00C351D9"/>
    <w:rsid w:val="00C359D8"/>
    <w:rsid w:val="00C379BD"/>
    <w:rsid w:val="00C57A91"/>
    <w:rsid w:val="00C70EEA"/>
    <w:rsid w:val="00C83C81"/>
    <w:rsid w:val="00CC01C2"/>
    <w:rsid w:val="00CD0325"/>
    <w:rsid w:val="00CD2F1D"/>
    <w:rsid w:val="00CF21F2"/>
    <w:rsid w:val="00D02712"/>
    <w:rsid w:val="00D046A7"/>
    <w:rsid w:val="00D12932"/>
    <w:rsid w:val="00D15557"/>
    <w:rsid w:val="00D214D0"/>
    <w:rsid w:val="00D4559F"/>
    <w:rsid w:val="00D64BF4"/>
    <w:rsid w:val="00D6546B"/>
    <w:rsid w:val="00D70A57"/>
    <w:rsid w:val="00DB178B"/>
    <w:rsid w:val="00DC17D3"/>
    <w:rsid w:val="00DD4BED"/>
    <w:rsid w:val="00DE39F0"/>
    <w:rsid w:val="00DF0AF3"/>
    <w:rsid w:val="00DF7E9F"/>
    <w:rsid w:val="00E073B1"/>
    <w:rsid w:val="00E27D7E"/>
    <w:rsid w:val="00E42E13"/>
    <w:rsid w:val="00E56D5C"/>
    <w:rsid w:val="00E6257C"/>
    <w:rsid w:val="00E63C59"/>
    <w:rsid w:val="00E756AB"/>
    <w:rsid w:val="00E93986"/>
    <w:rsid w:val="00EB3E60"/>
    <w:rsid w:val="00EC47A2"/>
    <w:rsid w:val="00EC4BDD"/>
    <w:rsid w:val="00EE441F"/>
    <w:rsid w:val="00F060E4"/>
    <w:rsid w:val="00F25662"/>
    <w:rsid w:val="00F63DB7"/>
    <w:rsid w:val="00F729B2"/>
    <w:rsid w:val="00F96D89"/>
    <w:rsid w:val="00F96EFF"/>
    <w:rsid w:val="00FA124A"/>
    <w:rsid w:val="00FC08DD"/>
    <w:rsid w:val="00FC21FC"/>
    <w:rsid w:val="00FC2316"/>
    <w:rsid w:val="00FC2CFD"/>
    <w:rsid w:val="00FC591C"/>
    <w:rsid w:val="00FD2DC0"/>
    <w:rsid w:val="00FF05F6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C6BF5"/>
  <w15:docId w15:val="{86F7C0DA-250D-44B1-BB28-38499390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uiPriority w:val="99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uiPriority w:val="99"/>
    <w:rsid w:val="00C70EEA"/>
    <w:rPr>
      <w:color w:val="0000FF"/>
      <w:u w:val="single"/>
    </w:rPr>
  </w:style>
  <w:style w:type="table" w:customStyle="1" w:styleId="41">
    <w:name w:val="일반 표 41"/>
    <w:basedOn w:val="TableNormal"/>
    <w:uiPriority w:val="44"/>
    <w:rsid w:val="00C70EE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C7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"/>
    <w:rsid w:val="00C70E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70EEA"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1CFC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6254F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254F2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830403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D03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D032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032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32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EA8CD5-74AE-466B-B22F-39C0634D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7686B-8C61-4096-AE6B-A8C841FD51AC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72047801-574B-4436-A693-6DFC68765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[Draft] Liaison statement to 3GPP - IMT-2020 in support of PPDR</vt:lpstr>
      <vt:lpstr>Working Group General Aspects - Agenda 1st meeting - Tuesday, 3 October 2017 (after Opening Plenary, 09:30 – 12:30) (Royal 1+2, basement)</vt:lpstr>
    </vt:vector>
  </TitlesOfParts>
  <Company>ITU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3GPP - IMT-2020 in support of PPDR</dc:title>
  <dc:subject>GA</dc:subject>
  <dc:creator>Fernandez Jimenez, Virginia</dc:creator>
  <cp:lastModifiedBy>Buonomo, Sergio</cp:lastModifiedBy>
  <cp:revision>9</cp:revision>
  <cp:lastPrinted>2008-02-21T14:04:00Z</cp:lastPrinted>
  <dcterms:created xsi:type="dcterms:W3CDTF">2018-02-06T09:05:00Z</dcterms:created>
  <dcterms:modified xsi:type="dcterms:W3CDTF">2018-02-14T09:37:00Z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