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7C7083" w:rsidP="007C708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7C7083" w:rsidRPr="00CD3A25" w:rsidRDefault="00B13346" w:rsidP="007C708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/>
              </w:rPr>
              <w:t>Source:</w:t>
            </w:r>
            <w:r>
              <w:rPr>
                <w:rFonts w:ascii="Verdana" w:hAnsi="Verdana"/>
                <w:sz w:val="20"/>
                <w:lang w:val="fr-CH"/>
              </w:rPr>
              <w:tab/>
              <w:t>Document</w:t>
            </w:r>
            <w:r w:rsidR="00CD3A25" w:rsidRPr="00A66892">
              <w:rPr>
                <w:rFonts w:ascii="Verdana" w:hAnsi="Verdana"/>
                <w:sz w:val="20"/>
                <w:lang w:val="fr-CH"/>
              </w:rPr>
              <w:t xml:space="preserve"> </w:t>
            </w:r>
            <w:r w:rsidRPr="00B13346">
              <w:rPr>
                <w:rFonts w:ascii="Verdana" w:hAnsi="Verdana"/>
                <w:bCs/>
                <w:sz w:val="20"/>
                <w:lang w:val="fr-FR" w:eastAsia="zh-CN"/>
              </w:rPr>
              <w:t>4B/TEMP/50</w:t>
            </w:r>
          </w:p>
        </w:tc>
        <w:tc>
          <w:tcPr>
            <w:tcW w:w="3402" w:type="dxa"/>
          </w:tcPr>
          <w:p w:rsidR="000069D4" w:rsidRPr="007C7083" w:rsidRDefault="000069D4" w:rsidP="00B4341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7C7083" w:rsidRDefault="00B26BDA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5</w:t>
            </w:r>
            <w:r w:rsidR="00B4341F">
              <w:rPr>
                <w:rFonts w:ascii="Verdana" w:hAnsi="Verdana"/>
                <w:b/>
                <w:sz w:val="20"/>
                <w:lang w:eastAsia="zh-CN"/>
              </w:rPr>
              <w:t xml:space="preserve"> July</w:t>
            </w:r>
            <w:r w:rsidR="007C7083">
              <w:rPr>
                <w:rFonts w:ascii="Verdana" w:hAnsi="Verdana"/>
                <w:b/>
                <w:sz w:val="20"/>
                <w:lang w:eastAsia="zh-CN"/>
              </w:rPr>
              <w:t xml:space="preserve"> 2019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B4341F" w:rsidRPr="00B26BDA" w:rsidRDefault="007C7083" w:rsidP="00B26BD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CD3A25" w:rsidP="00B4341F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 w:rsidRPr="00110403">
              <w:rPr>
                <w:lang w:val="en-US" w:eastAsia="zh-CN"/>
              </w:rPr>
              <w:t>Working Party 4B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CD3A25" w:rsidP="00CD3A25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2A0986">
              <w:t>Liaison Statement</w:t>
            </w:r>
            <w:r w:rsidRPr="00FD6AEB">
              <w:t xml:space="preserve"> to </w:t>
            </w:r>
            <w:r>
              <w:t>ITU-T JCA IMT</w:t>
            </w:r>
            <w:r w:rsidR="006A1C29">
              <w:t>-</w:t>
            </w:r>
            <w:r>
              <w:t xml:space="preserve">2020, </w:t>
            </w:r>
            <w:r>
              <w:br/>
              <w:t xml:space="preserve">ITU-R Working </w:t>
            </w:r>
            <w:r w:rsidRPr="00FD6AEB">
              <w:t>P</w:t>
            </w:r>
            <w:r>
              <w:t>arty</w:t>
            </w:r>
            <w:r w:rsidRPr="00FD6AEB">
              <w:t xml:space="preserve"> 5D</w:t>
            </w:r>
            <w:r>
              <w:t xml:space="preserve"> and 3GPP</w:t>
            </w:r>
            <w:r>
              <w:br/>
            </w:r>
            <w:r>
              <w:br/>
            </w:r>
            <w:r w:rsidRPr="00FD6AEB">
              <w:t>Draft New Report ITU-R M.[NGAT_SAT]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CD3A25" w:rsidP="00CD3A25">
            <w:pPr>
              <w:pStyle w:val="Reptitle"/>
              <w:rPr>
                <w:lang w:eastAsia="zh-CN"/>
              </w:rPr>
            </w:pPr>
            <w:bookmarkStart w:id="7" w:name="dtitle1" w:colFirst="0" w:colLast="0"/>
            <w:bookmarkEnd w:id="6"/>
            <w:r w:rsidRPr="001253CD">
              <w:rPr>
                <w:lang w:val="en-US"/>
              </w:rPr>
              <w:t>Key eleme</w:t>
            </w:r>
            <w:r w:rsidRPr="00E1460B">
              <w:rPr>
                <w:lang w:val="en-US"/>
              </w:rPr>
              <w:t>nts for integration of satellite systems into</w:t>
            </w:r>
            <w:r w:rsidRPr="00E1460B">
              <w:rPr>
                <w:lang w:val="en-US"/>
              </w:rPr>
              <w:br/>
              <w:t>Next Ge</w:t>
            </w:r>
            <w:r w:rsidRPr="001253CD">
              <w:rPr>
                <w:lang w:val="en-US"/>
              </w:rPr>
              <w:t>neration Access Technologies</w:t>
            </w:r>
          </w:p>
        </w:tc>
      </w:tr>
    </w:tbl>
    <w:p w:rsidR="00CD3A25" w:rsidRDefault="00CD3A25" w:rsidP="00497C50">
      <w:pPr>
        <w:pStyle w:val="Normalaftertitle"/>
      </w:pPr>
      <w:bookmarkStart w:id="8" w:name="dbreak"/>
      <w:bookmarkEnd w:id="7"/>
      <w:bookmarkEnd w:id="8"/>
      <w:r>
        <w:t xml:space="preserve">Working Party </w:t>
      </w:r>
      <w:r w:rsidR="00497C50">
        <w:t xml:space="preserve">(WP) </w:t>
      </w:r>
      <w:r>
        <w:t xml:space="preserve">4B thanks </w:t>
      </w:r>
      <w:r w:rsidRPr="003E1ECE">
        <w:t>ITU-T JCA</w:t>
      </w:r>
      <w:r w:rsidR="00B4406F">
        <w:t xml:space="preserve"> </w:t>
      </w:r>
      <w:r w:rsidRPr="003E1ECE">
        <w:t>IMT</w:t>
      </w:r>
      <w:r w:rsidR="00B4406F">
        <w:t>-</w:t>
      </w:r>
      <w:r w:rsidRPr="003E1ECE">
        <w:t>2020</w:t>
      </w:r>
      <w:r>
        <w:t xml:space="preserve"> for its liaison statement (Doc. </w:t>
      </w:r>
      <w:hyperlink r:id="rId7" w:history="1">
        <w:r w:rsidRPr="00073D9B">
          <w:rPr>
            <w:rStyle w:val="Hyperlink"/>
          </w:rPr>
          <w:t>4B/151</w:t>
        </w:r>
      </w:hyperlink>
      <w:r>
        <w:t xml:space="preserve">) </w:t>
      </w:r>
      <w:r w:rsidRPr="006D3446">
        <w:t xml:space="preserve">on </w:t>
      </w:r>
      <w:r>
        <w:t>the i</w:t>
      </w:r>
      <w:r w:rsidRPr="006D3446">
        <w:t xml:space="preserve">nvitation to update the information in the </w:t>
      </w:r>
      <w:r>
        <w:t>IMT-2020</w:t>
      </w:r>
      <w:r w:rsidRPr="006D3446">
        <w:t xml:space="preserve"> roadmap</w:t>
      </w:r>
      <w:r>
        <w:t xml:space="preserve">. WP 4B also thanks ITU-R WP 5D and 3GPP for their liaison statements (Docs. </w:t>
      </w:r>
      <w:hyperlink r:id="rId8" w:history="1">
        <w:r w:rsidRPr="00073D9B">
          <w:rPr>
            <w:rStyle w:val="Hyperlink"/>
          </w:rPr>
          <w:t>4B/152</w:t>
        </w:r>
      </w:hyperlink>
      <w:r>
        <w:t xml:space="preserve"> and </w:t>
      </w:r>
      <w:hyperlink r:id="rId9" w:history="1">
        <w:r w:rsidRPr="00073D9B">
          <w:rPr>
            <w:rStyle w:val="Hyperlink"/>
          </w:rPr>
          <w:t>4B/167</w:t>
        </w:r>
      </w:hyperlink>
      <w:r>
        <w:t xml:space="preserve">, respectively) regarding WP 4B’s </w:t>
      </w:r>
      <w:r w:rsidRPr="009B4251">
        <w:t xml:space="preserve">draft new Report ITU-R M.[NGAT_SAT] on </w:t>
      </w:r>
      <w:r>
        <w:t>K</w:t>
      </w:r>
      <w:r w:rsidRPr="009B4251">
        <w:t xml:space="preserve">ey </w:t>
      </w:r>
      <w:r>
        <w:t>E</w:t>
      </w:r>
      <w:r w:rsidRPr="009B4251">
        <w:t xml:space="preserve">lements for </w:t>
      </w:r>
      <w:r>
        <w:t>I</w:t>
      </w:r>
      <w:r w:rsidRPr="008A1E35">
        <w:t xml:space="preserve">ntegration </w:t>
      </w:r>
      <w:r w:rsidRPr="009B4251">
        <w:t xml:space="preserve">of </w:t>
      </w:r>
      <w:r>
        <w:t>Sa</w:t>
      </w:r>
      <w:r w:rsidRPr="009B4251">
        <w:t xml:space="preserve">tellite </w:t>
      </w:r>
      <w:r>
        <w:t>S</w:t>
      </w:r>
      <w:r w:rsidRPr="009B4251">
        <w:t>ystems into Next Generation Access Technologies</w:t>
      </w:r>
      <w:r>
        <w:t xml:space="preserve"> (NGAT).</w:t>
      </w:r>
    </w:p>
    <w:p w:rsidR="00CD3A25" w:rsidRDefault="00CD3A25">
      <w:r>
        <w:t xml:space="preserve">WP 4B continued its work during its meeting in June 2019 and it has progressed on the development towards a </w:t>
      </w:r>
      <w:r w:rsidRPr="009B4251">
        <w:t xml:space="preserve">draft new Report ITU-R M.[NGAT_SAT] on </w:t>
      </w:r>
      <w:r>
        <w:t>K</w:t>
      </w:r>
      <w:r w:rsidRPr="009B4251">
        <w:t xml:space="preserve">ey </w:t>
      </w:r>
      <w:r>
        <w:t>E</w:t>
      </w:r>
      <w:r w:rsidRPr="009B4251">
        <w:t xml:space="preserve">lements for </w:t>
      </w:r>
      <w:r>
        <w:t>I</w:t>
      </w:r>
      <w:r w:rsidRPr="008A1E35">
        <w:t xml:space="preserve">ntegration </w:t>
      </w:r>
      <w:r w:rsidRPr="009B4251">
        <w:t xml:space="preserve">of </w:t>
      </w:r>
      <w:r>
        <w:t>Sa</w:t>
      </w:r>
      <w:r w:rsidRPr="009B4251">
        <w:t xml:space="preserve">tellite </w:t>
      </w:r>
      <w:r>
        <w:t>S</w:t>
      </w:r>
      <w:r w:rsidRPr="009B4251">
        <w:t>ystems into Next Generation Access Technologies</w:t>
      </w:r>
      <w:r w:rsidR="00124B3E">
        <w:t xml:space="preserve"> (Doc. </w:t>
      </w:r>
      <w:hyperlink r:id="rId10" w:history="1">
        <w:r w:rsidR="00124B3E" w:rsidRPr="00CE66FF">
          <w:rPr>
            <w:rStyle w:val="Hyperlink"/>
          </w:rPr>
          <w:t>4/64</w:t>
        </w:r>
      </w:hyperlink>
      <w:r w:rsidR="00124B3E">
        <w:t>)</w:t>
      </w:r>
      <w:r>
        <w:t>.</w:t>
      </w:r>
    </w:p>
    <w:p w:rsidR="00CD3A25" w:rsidRDefault="00CD3A25" w:rsidP="00CD3A25">
      <w:pPr>
        <w:rPr>
          <w:highlight w:val="yellow"/>
        </w:rPr>
      </w:pPr>
      <w:r>
        <w:t>The i</w:t>
      </w:r>
      <w:r w:rsidRPr="00AD30B0">
        <w:t xml:space="preserve">nput </w:t>
      </w:r>
      <w:r>
        <w:t xml:space="preserve">contributions </w:t>
      </w:r>
      <w:r w:rsidRPr="00AD30B0">
        <w:t xml:space="preserve">received </w:t>
      </w:r>
      <w:r>
        <w:t>from</w:t>
      </w:r>
      <w:r w:rsidRPr="00AD30B0">
        <w:t xml:space="preserve"> WP 5D and 3GPP were considered and many of the proposed changes have been incorporated into the draft new Report (DNR). This </w:t>
      </w:r>
      <w:r>
        <w:t>DNR</w:t>
      </w:r>
      <w:r w:rsidRPr="00AD30B0">
        <w:t xml:space="preserve"> outlines the use cases and technical elements for which satellite networks can be integrated into the greater ecosystem of </w:t>
      </w:r>
      <w:r>
        <w:t>NGAT.</w:t>
      </w:r>
      <w:r w:rsidRPr="00AD30B0">
        <w:t xml:space="preserve"> </w:t>
      </w:r>
      <w:r w:rsidRPr="00BD5883">
        <w:t>One important improvement was the inclusion of a clarification that by integration of satellite systems into NGAT, it is meant that the satellite element of the end-to-end network can be seamlessly managed. It is therefore not about integratin</w:t>
      </w:r>
      <w:bookmarkStart w:id="9" w:name="_GoBack"/>
      <w:bookmarkEnd w:id="9"/>
      <w:r w:rsidRPr="00BD5883">
        <w:t>g at the RAN level. The term integration referred to in this Report needs to be understood as being between the distinct elements of a wider NGAT system.</w:t>
      </w:r>
    </w:p>
    <w:p w:rsidR="00CD3A25" w:rsidRDefault="00CD3A25" w:rsidP="00B26BDA">
      <w:pPr>
        <w:spacing w:after="240"/>
      </w:pPr>
      <w:r>
        <w:t xml:space="preserve">With regard to the work of the </w:t>
      </w:r>
      <w:r>
        <w:rPr>
          <w:rFonts w:hint="eastAsia"/>
        </w:rPr>
        <w:t xml:space="preserve">ITU-T Joint Coordination Activity for </w:t>
      </w:r>
      <w:r>
        <w:t xml:space="preserve">IMT-2020 </w:t>
      </w:r>
      <w:r>
        <w:rPr>
          <w:rFonts w:hint="eastAsia"/>
        </w:rPr>
        <w:t>(JCA</w:t>
      </w:r>
      <w:r w:rsidR="000329FD">
        <w:t xml:space="preserve"> </w:t>
      </w:r>
      <w:r>
        <w:t>IMT</w:t>
      </w:r>
      <w:r w:rsidR="000329FD">
        <w:t>-</w:t>
      </w:r>
      <w:r>
        <w:t>2020</w:t>
      </w:r>
      <w:r>
        <w:rPr>
          <w:rFonts w:hint="eastAsia"/>
        </w:rPr>
        <w:t>)</w:t>
      </w:r>
      <w:r>
        <w:t>, we regret we were not able to provide input for the JCA meeting on March 2019, nonetheless we hope the</w:t>
      </w:r>
      <w:r>
        <w:rPr>
          <w:rFonts w:hint="eastAsia"/>
        </w:rPr>
        <w:t xml:space="preserve"> JCA </w:t>
      </w:r>
      <w:r>
        <w:t>can consider this input for its subsequent work on the road</w:t>
      </w:r>
      <w:r>
        <w:rPr>
          <w:rFonts w:hint="eastAsia"/>
        </w:rPr>
        <w:t xml:space="preserve">map of </w:t>
      </w:r>
      <w:r>
        <w:t>IMT-2020</w:t>
      </w:r>
      <w:r>
        <w:rPr>
          <w:rFonts w:hint="eastAsia"/>
        </w:rPr>
        <w:t xml:space="preserve"> </w:t>
      </w:r>
      <w:r>
        <w:t>standardization</w:t>
      </w:r>
      <w:r>
        <w:rPr>
          <w:rFonts w:hint="eastAsia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26BDA" w:rsidTr="00D529D8">
        <w:tc>
          <w:tcPr>
            <w:tcW w:w="9629" w:type="dxa"/>
            <w:gridSpan w:val="2"/>
          </w:tcPr>
          <w:p w:rsidR="00B26BDA" w:rsidRDefault="00B26BDA" w:rsidP="00B26BDA">
            <w:pPr>
              <w:spacing w:after="120"/>
            </w:pPr>
            <w:r w:rsidRPr="00411F0B">
              <w:rPr>
                <w:rFonts w:cstheme="minorHAnsi"/>
                <w:b/>
              </w:rPr>
              <w:t>Status</w:t>
            </w:r>
            <w:r w:rsidRPr="009B76A7">
              <w:rPr>
                <w:rFonts w:cstheme="minorHAnsi"/>
              </w:rPr>
              <w:t>:</w:t>
            </w:r>
            <w:r w:rsidRPr="009B76A7">
              <w:rPr>
                <w:rFonts w:cstheme="minorHAnsi"/>
              </w:rPr>
              <w:tab/>
              <w:t>For information</w:t>
            </w:r>
            <w:r>
              <w:rPr>
                <w:rFonts w:cstheme="minorHAnsi"/>
              </w:rPr>
              <w:t xml:space="preserve"> and action, as appropriate</w:t>
            </w:r>
          </w:p>
        </w:tc>
      </w:tr>
      <w:tr w:rsidR="00B26BDA" w:rsidTr="00B26BDA">
        <w:tc>
          <w:tcPr>
            <w:tcW w:w="4814" w:type="dxa"/>
          </w:tcPr>
          <w:p w:rsidR="00B26BDA" w:rsidRDefault="00B26BDA" w:rsidP="00CD3A25">
            <w:r w:rsidRPr="00A66892">
              <w:rPr>
                <w:rFonts w:cstheme="minorHAnsi"/>
                <w:b/>
                <w:lang w:val="es-ES_tradnl"/>
              </w:rPr>
              <w:t>Contact</w:t>
            </w:r>
            <w:r w:rsidRPr="00A66892">
              <w:rPr>
                <w:rFonts w:cstheme="minorHAnsi"/>
                <w:lang w:val="es-ES_tradnl"/>
              </w:rPr>
              <w:t>:</w:t>
            </w:r>
            <w:r w:rsidRPr="00A66892">
              <w:rPr>
                <w:rFonts w:cstheme="minorHAnsi"/>
                <w:lang w:val="es-ES_tradnl"/>
              </w:rPr>
              <w:tab/>
              <w:t>Mr. Fernando Carrillo</w:t>
            </w:r>
          </w:p>
        </w:tc>
        <w:tc>
          <w:tcPr>
            <w:tcW w:w="4815" w:type="dxa"/>
          </w:tcPr>
          <w:p w:rsidR="00B26BDA" w:rsidRDefault="00B26BDA" w:rsidP="00CD3A25">
            <w:r w:rsidRPr="00CD3A25">
              <w:rPr>
                <w:rFonts w:cstheme="minorHAnsi"/>
                <w:b/>
                <w:bCs/>
                <w:lang w:val="es-ES_tradnl"/>
              </w:rPr>
              <w:t>E-mail:</w:t>
            </w:r>
            <w:r w:rsidRPr="00A66892">
              <w:rPr>
                <w:rFonts w:cstheme="minorHAnsi"/>
                <w:lang w:val="es-ES_tradnl"/>
              </w:rPr>
              <w:t xml:space="preserve"> </w:t>
            </w:r>
            <w:r>
              <w:rPr>
                <w:rFonts w:cstheme="minorHAnsi"/>
                <w:lang w:val="es-ES_tradnl"/>
              </w:rPr>
              <w:tab/>
            </w:r>
            <w:hyperlink r:id="rId11" w:history="1">
              <w:r w:rsidRPr="00A66892">
                <w:rPr>
                  <w:rStyle w:val="Hyperlink"/>
                  <w:rFonts w:cstheme="minorHAnsi"/>
                  <w:lang w:val="es-ES_tradnl"/>
                </w:rPr>
                <w:t>fernando.carrillo@echostar.com</w:t>
              </w:r>
            </w:hyperlink>
          </w:p>
        </w:tc>
      </w:tr>
    </w:tbl>
    <w:p w:rsidR="00CD3A25" w:rsidRPr="00B4406F" w:rsidRDefault="00CD3A25" w:rsidP="0032202E">
      <w:pPr>
        <w:pStyle w:val="Reasons"/>
        <w:rPr>
          <w:lang w:val="es-ES_tradnl"/>
        </w:rPr>
      </w:pPr>
    </w:p>
    <w:p w:rsidR="000069D4" w:rsidRPr="00CD3A25" w:rsidRDefault="00CD3A25" w:rsidP="00CD3A25">
      <w:pPr>
        <w:spacing w:before="0"/>
        <w:jc w:val="center"/>
        <w:rPr>
          <w:lang w:val="es-ES_tradnl" w:eastAsia="zh-CN"/>
        </w:rPr>
      </w:pPr>
      <w:r>
        <w:t>______________</w:t>
      </w:r>
    </w:p>
    <w:sectPr w:rsidR="000069D4" w:rsidRPr="00CD3A25" w:rsidSect="00D02712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E83" w:rsidRDefault="00C12E83">
      <w:r>
        <w:separator/>
      </w:r>
    </w:p>
  </w:endnote>
  <w:endnote w:type="continuationSeparator" w:id="0">
    <w:p w:rsidR="00C12E83" w:rsidRDefault="00C1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6A1C29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14684F">
      <w:rPr>
        <w:lang w:val="en-US"/>
      </w:rPr>
      <w:t>Y:\APP\BR\POOL\sg04\wp4b\Liaisons\R15-WP5D-C-1263!!MSW-E_ITU T JCA IMT.docx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14684F">
      <w:t>05.07.19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14684F">
      <w:t>05.07.19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6A1C29" w:rsidP="0014684F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14684F">
      <w:rPr>
        <w:lang w:val="en-US"/>
      </w:rPr>
      <w:t>Y:\APP\BR\POOL\sg04\wp4b\Liaisons\R15-WP5D-C-1263!!MSW-E_ITU T JCA IMT.docx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14684F">
      <w:t>05.07.19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E83" w:rsidRDefault="00C12E83">
      <w:r>
        <w:t>____________________</w:t>
      </w:r>
    </w:p>
  </w:footnote>
  <w:footnote w:type="continuationSeparator" w:id="0">
    <w:p w:rsidR="00C12E83" w:rsidRDefault="00C12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B26BDA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7C7083">
    <w:pPr>
      <w:pStyle w:val="Header"/>
      <w:rPr>
        <w:lang w:val="en-US"/>
      </w:rPr>
    </w:pPr>
    <w:r>
      <w:rPr>
        <w:lang w:val="en-US"/>
      </w:rPr>
      <w:t>4B/TEMP/50-E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isplayBackgroundShape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083"/>
    <w:rsid w:val="000069D4"/>
    <w:rsid w:val="000174AD"/>
    <w:rsid w:val="000329FD"/>
    <w:rsid w:val="00047A1D"/>
    <w:rsid w:val="000604B9"/>
    <w:rsid w:val="000908FC"/>
    <w:rsid w:val="000A7D55"/>
    <w:rsid w:val="000C12C8"/>
    <w:rsid w:val="000C2E8E"/>
    <w:rsid w:val="000E0E7C"/>
    <w:rsid w:val="000F1B4B"/>
    <w:rsid w:val="00124B3E"/>
    <w:rsid w:val="0012744F"/>
    <w:rsid w:val="00131178"/>
    <w:rsid w:val="0014684F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A701B"/>
    <w:rsid w:val="003B2789"/>
    <w:rsid w:val="003C13CE"/>
    <w:rsid w:val="003C697E"/>
    <w:rsid w:val="003E2518"/>
    <w:rsid w:val="003E7CEF"/>
    <w:rsid w:val="00497C50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A1C29"/>
    <w:rsid w:val="0075110D"/>
    <w:rsid w:val="007C7083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D7388"/>
    <w:rsid w:val="00AF173A"/>
    <w:rsid w:val="00B066A4"/>
    <w:rsid w:val="00B07A13"/>
    <w:rsid w:val="00B13346"/>
    <w:rsid w:val="00B26BDA"/>
    <w:rsid w:val="00B3183C"/>
    <w:rsid w:val="00B4279B"/>
    <w:rsid w:val="00B4341F"/>
    <w:rsid w:val="00B4406F"/>
    <w:rsid w:val="00B45FC9"/>
    <w:rsid w:val="00B76F35"/>
    <w:rsid w:val="00B81138"/>
    <w:rsid w:val="00BC7CCF"/>
    <w:rsid w:val="00BE470B"/>
    <w:rsid w:val="00C12E83"/>
    <w:rsid w:val="00C57A91"/>
    <w:rsid w:val="00CC01C2"/>
    <w:rsid w:val="00CD2283"/>
    <w:rsid w:val="00CD3A25"/>
    <w:rsid w:val="00CE66FF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5:docId w15:val="{6001B5F4-8BA6-4E25-8649-8E996FFA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basedOn w:val="DefaultParagraphFont"/>
    <w:unhideWhenUsed/>
    <w:rsid w:val="00CD3A25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CE66FF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CE66F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E66FF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B26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4B-C-0152/en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5-WP4B-C-0151/e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mailto:fernando.carrillo@echostar.co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md/R15-SG04-C-0064/e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tu.int/md/R15-WP4B-C-0167/e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325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De La Rosa Trivino, Maria Dolores</cp:lastModifiedBy>
  <cp:revision>2</cp:revision>
  <cp:lastPrinted>2019-07-05T12:14:00Z</cp:lastPrinted>
  <dcterms:created xsi:type="dcterms:W3CDTF">2019-07-05T12:19:00Z</dcterms:created>
  <dcterms:modified xsi:type="dcterms:W3CDTF">2019-07-05T12:19:00Z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