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1D04AB18"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943860" w:rsidRPr="008C6C1C">
              <w:rPr>
                <w:noProof w:val="0"/>
              </w:rPr>
              <w:t>1.</w:t>
            </w:r>
            <w:r w:rsidR="00F3075F">
              <w:rPr>
                <w:noProof w:val="0"/>
              </w:rPr>
              <w:t>1.</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723D8C">
              <w:rPr>
                <w:noProof w:val="0"/>
                <w:sz w:val="32"/>
              </w:rPr>
              <w:t>10</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65AEE11A" w14:textId="094F1B65" w:rsidR="00A56173"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A56173">
        <w:rPr>
          <w:lang w:eastAsia="zh-CN"/>
        </w:rPr>
        <w:t>Foreword</w:t>
      </w:r>
      <w:r w:rsidR="00A56173">
        <w:tab/>
      </w:r>
      <w:r w:rsidR="00A56173">
        <w:fldChar w:fldCharType="begin"/>
      </w:r>
      <w:r w:rsidR="00A56173">
        <w:instrText xml:space="preserve"> PAGEREF _Toc180404667 \h </w:instrText>
      </w:r>
      <w:r w:rsidR="00A56173">
        <w:fldChar w:fldCharType="separate"/>
      </w:r>
      <w:r w:rsidR="00A56173">
        <w:t>6</w:t>
      </w:r>
      <w:r w:rsidR="00A56173">
        <w:fldChar w:fldCharType="end"/>
      </w:r>
    </w:p>
    <w:p w14:paraId="00FE867B" w14:textId="54B68FA1"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_Toc180404668 \h </w:instrText>
      </w:r>
      <w:r>
        <w:fldChar w:fldCharType="separate"/>
      </w:r>
      <w:r>
        <w:t>7</w:t>
      </w:r>
      <w:r>
        <w:fldChar w:fldCharType="end"/>
      </w:r>
    </w:p>
    <w:p w14:paraId="3F79BC9A" w14:textId="3AE0ADA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_Toc180404669 \h </w:instrText>
      </w:r>
      <w:r>
        <w:fldChar w:fldCharType="separate"/>
      </w:r>
      <w:r>
        <w:t>8</w:t>
      </w:r>
      <w:r>
        <w:fldChar w:fldCharType="end"/>
      </w:r>
    </w:p>
    <w:p w14:paraId="3C454852" w14:textId="7EDC4014"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_Toc180404670 \h </w:instrText>
      </w:r>
      <w:r>
        <w:fldChar w:fldCharType="separate"/>
      </w:r>
      <w:r>
        <w:t>8</w:t>
      </w:r>
      <w:r>
        <w:fldChar w:fldCharType="end"/>
      </w:r>
    </w:p>
    <w:p w14:paraId="48F45811" w14:textId="45805F5B"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_Toc180404671 \h </w:instrText>
      </w:r>
      <w:r>
        <w:fldChar w:fldCharType="separate"/>
      </w:r>
      <w:r>
        <w:t>9</w:t>
      </w:r>
      <w:r>
        <w:fldChar w:fldCharType="end"/>
      </w:r>
    </w:p>
    <w:p w14:paraId="60E35BB1" w14:textId="3CB4EBBC"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_Toc180404672 \h </w:instrText>
      </w:r>
      <w:r>
        <w:fldChar w:fldCharType="separate"/>
      </w:r>
      <w:r>
        <w:t>9</w:t>
      </w:r>
      <w:r>
        <w:fldChar w:fldCharType="end"/>
      </w:r>
    </w:p>
    <w:p w14:paraId="0D417523" w14:textId="758A79B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_Toc180404673 \h </w:instrText>
      </w:r>
      <w:r>
        <w:fldChar w:fldCharType="separate"/>
      </w:r>
      <w:r>
        <w:t>10</w:t>
      </w:r>
      <w:r>
        <w:fldChar w:fldCharType="end"/>
      </w:r>
    </w:p>
    <w:p w14:paraId="23377F68" w14:textId="0CCECFE4"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_Toc180404674 \h </w:instrText>
      </w:r>
      <w:r>
        <w:fldChar w:fldCharType="separate"/>
      </w:r>
      <w:r>
        <w:t>10</w:t>
      </w:r>
      <w:r>
        <w:fldChar w:fldCharType="end"/>
      </w:r>
    </w:p>
    <w:p w14:paraId="231F7B65" w14:textId="735AA8D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_Toc180404675 \h </w:instrText>
      </w:r>
      <w:r>
        <w:fldChar w:fldCharType="separate"/>
      </w:r>
      <w:r>
        <w:t>10</w:t>
      </w:r>
      <w:r>
        <w:fldChar w:fldCharType="end"/>
      </w:r>
    </w:p>
    <w:p w14:paraId="09CD9787" w14:textId="0FD81F37"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_Toc180404676 \h </w:instrText>
      </w:r>
      <w:r>
        <w:fldChar w:fldCharType="separate"/>
      </w:r>
      <w:r>
        <w:t>10</w:t>
      </w:r>
      <w:r>
        <w:fldChar w:fldCharType="end"/>
      </w:r>
    </w:p>
    <w:p w14:paraId="2F3AD49C" w14:textId="40955A56"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_Toc180404677 \h </w:instrText>
      </w:r>
      <w:r>
        <w:fldChar w:fldCharType="separate"/>
      </w:r>
      <w:r>
        <w:t>10</w:t>
      </w:r>
      <w:r>
        <w:fldChar w:fldCharType="end"/>
      </w:r>
    </w:p>
    <w:p w14:paraId="7EFB31D8" w14:textId="2F24EE2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_Toc180404678 \h </w:instrText>
      </w:r>
      <w:r>
        <w:fldChar w:fldCharType="separate"/>
      </w:r>
      <w:r>
        <w:t>11</w:t>
      </w:r>
      <w:r>
        <w:fldChar w:fldCharType="end"/>
      </w:r>
    </w:p>
    <w:p w14:paraId="05B42F1F" w14:textId="54292F5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_Toc180404679 \h </w:instrText>
      </w:r>
      <w:r>
        <w:fldChar w:fldCharType="separate"/>
      </w:r>
      <w:r>
        <w:t>12</w:t>
      </w:r>
      <w:r>
        <w:fldChar w:fldCharType="end"/>
      </w:r>
    </w:p>
    <w:p w14:paraId="6C807148" w14:textId="3B866C2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_Toc180404680 \h </w:instrText>
      </w:r>
      <w:r>
        <w:fldChar w:fldCharType="separate"/>
      </w:r>
      <w:r>
        <w:t>12</w:t>
      </w:r>
      <w:r>
        <w:fldChar w:fldCharType="end"/>
      </w:r>
    </w:p>
    <w:p w14:paraId="1686B9C4" w14:textId="2A4B85F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_Toc180404681 \h </w:instrText>
      </w:r>
      <w:r>
        <w:fldChar w:fldCharType="separate"/>
      </w:r>
      <w:r>
        <w:t>14</w:t>
      </w:r>
      <w:r>
        <w:fldChar w:fldCharType="end"/>
      </w:r>
    </w:p>
    <w:p w14:paraId="4991492D" w14:textId="4B55D2F9"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_Toc180404682 \h </w:instrText>
      </w:r>
      <w:r>
        <w:fldChar w:fldCharType="separate"/>
      </w:r>
      <w:r>
        <w:t>15</w:t>
      </w:r>
      <w:r>
        <w:fldChar w:fldCharType="end"/>
      </w:r>
    </w:p>
    <w:p w14:paraId="65B12D4B" w14:textId="60113575"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_Toc180404683 \h </w:instrText>
      </w:r>
      <w:r>
        <w:fldChar w:fldCharType="separate"/>
      </w:r>
      <w:r>
        <w:t>16</w:t>
      </w:r>
      <w:r>
        <w:fldChar w:fldCharType="end"/>
      </w:r>
    </w:p>
    <w:p w14:paraId="5923904E" w14:textId="07EC43C6" w:rsidR="00A56173" w:rsidRDefault="00A56173">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_Toc180404684 \h </w:instrText>
      </w:r>
      <w:r>
        <w:fldChar w:fldCharType="separate"/>
      </w:r>
      <w:r>
        <w:t>16</w:t>
      </w:r>
      <w:r>
        <w:fldChar w:fldCharType="end"/>
      </w:r>
    </w:p>
    <w:p w14:paraId="4463D60E" w14:textId="2DCA2178"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_Toc180404685 \h </w:instrText>
      </w:r>
      <w:r>
        <w:fldChar w:fldCharType="separate"/>
      </w:r>
      <w:r>
        <w:t>16</w:t>
      </w:r>
      <w:r>
        <w:fldChar w:fldCharType="end"/>
      </w:r>
    </w:p>
    <w:p w14:paraId="4517A922" w14:textId="590884AA"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5.1.1</w:t>
      </w:r>
      <w:r>
        <w:tab/>
        <w:t>Use case #1: MnS producer registration into CAPIF</w:t>
      </w:r>
      <w:r>
        <w:tab/>
      </w:r>
      <w:r>
        <w:fldChar w:fldCharType="begin"/>
      </w:r>
      <w:r>
        <w:instrText xml:space="preserve"> PAGEREF _Toc180404686 \h </w:instrText>
      </w:r>
      <w:r>
        <w:fldChar w:fldCharType="separate"/>
      </w:r>
      <w:r>
        <w:t>17</w:t>
      </w:r>
      <w:r>
        <w:fldChar w:fldCharType="end"/>
      </w:r>
    </w:p>
    <w:p w14:paraId="37C05338" w14:textId="78A65E2B"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_Toc180404687 \h </w:instrText>
      </w:r>
      <w:r>
        <w:fldChar w:fldCharType="separate"/>
      </w:r>
      <w:r>
        <w:t>17</w:t>
      </w:r>
      <w:r>
        <w:fldChar w:fldCharType="end"/>
      </w:r>
    </w:p>
    <w:p w14:paraId="68456B53" w14:textId="41FA0D0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_Toc180404688 \h </w:instrText>
      </w:r>
      <w:r>
        <w:fldChar w:fldCharType="separate"/>
      </w:r>
      <w:r>
        <w:t>18</w:t>
      </w:r>
      <w:r>
        <w:fldChar w:fldCharType="end"/>
      </w:r>
    </w:p>
    <w:p w14:paraId="4A334324" w14:textId="07B6819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_Toc180404689 \h </w:instrText>
      </w:r>
      <w:r>
        <w:fldChar w:fldCharType="separate"/>
      </w:r>
      <w:r>
        <w:t>19</w:t>
      </w:r>
      <w:r>
        <w:fldChar w:fldCharType="end"/>
      </w:r>
    </w:p>
    <w:p w14:paraId="2BA39CD0" w14:textId="05FE1C6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#1: Capturing MnS Producer registration information with APIProviderEnrolmentDetails</w:t>
      </w:r>
      <w:r>
        <w:tab/>
      </w:r>
      <w:r>
        <w:fldChar w:fldCharType="begin"/>
      </w:r>
      <w:r>
        <w:instrText xml:space="preserve"> PAGEREF _Toc180404690 \h </w:instrText>
      </w:r>
      <w:r>
        <w:fldChar w:fldCharType="separate"/>
      </w:r>
      <w:r>
        <w:t>19</w:t>
      </w:r>
      <w:r>
        <w:fldChar w:fldCharType="end"/>
      </w:r>
    </w:p>
    <w:p w14:paraId="3EC39E25" w14:textId="216A675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_Toc180404691 \h </w:instrText>
      </w:r>
      <w:r>
        <w:fldChar w:fldCharType="separate"/>
      </w:r>
      <w:r>
        <w:t>23</w:t>
      </w:r>
      <w:r>
        <w:fldChar w:fldCharType="end"/>
      </w:r>
    </w:p>
    <w:p w14:paraId="7196CF53" w14:textId="6C35C150"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5.1.1.4.1</w:t>
      </w:r>
      <w:r>
        <w:tab/>
        <w:t>Evaluation of potential solution #1: Capturing MnS Producer registration information with APIProviderEnrolmentDetails</w:t>
      </w:r>
      <w:r>
        <w:tab/>
      </w:r>
      <w:r>
        <w:fldChar w:fldCharType="begin"/>
      </w:r>
      <w:r>
        <w:instrText xml:space="preserve"> PAGEREF _Toc180404692 \h </w:instrText>
      </w:r>
      <w:r>
        <w:fldChar w:fldCharType="separate"/>
      </w:r>
      <w:r>
        <w:t>23</w:t>
      </w:r>
      <w:r>
        <w:fldChar w:fldCharType="end"/>
      </w:r>
    </w:p>
    <w:p w14:paraId="419C93D8" w14:textId="127D9D50"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5.1.2</w:t>
      </w:r>
      <w:r>
        <w:tab/>
      </w:r>
      <w:r w:rsidRPr="00B717B1">
        <w:rPr>
          <w:rFonts w:cs="Arial"/>
        </w:rPr>
        <w:t>Use case #2: Publishing of management services to the CCF</w:t>
      </w:r>
      <w:r>
        <w:tab/>
      </w:r>
      <w:r>
        <w:fldChar w:fldCharType="begin"/>
      </w:r>
      <w:r>
        <w:instrText xml:space="preserve"> PAGEREF _Toc180404693 \h </w:instrText>
      </w:r>
      <w:r>
        <w:fldChar w:fldCharType="separate"/>
      </w:r>
      <w:r>
        <w:t>23</w:t>
      </w:r>
      <w:r>
        <w:fldChar w:fldCharType="end"/>
      </w:r>
    </w:p>
    <w:p w14:paraId="2EE0A681" w14:textId="17943124"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5.1.2.1</w:t>
      </w:r>
      <w:r w:rsidRPr="00B717B1">
        <w:rPr>
          <w:rFonts w:cs="Arial"/>
        </w:rPr>
        <w:tab/>
        <w:t>Description</w:t>
      </w:r>
      <w:r>
        <w:tab/>
      </w:r>
      <w:r>
        <w:fldChar w:fldCharType="begin"/>
      </w:r>
      <w:r>
        <w:instrText xml:space="preserve"> PAGEREF _Toc180404694 \h </w:instrText>
      </w:r>
      <w:r>
        <w:fldChar w:fldCharType="separate"/>
      </w:r>
      <w:r>
        <w:t>23</w:t>
      </w:r>
      <w:r>
        <w:fldChar w:fldCharType="end"/>
      </w:r>
    </w:p>
    <w:p w14:paraId="7B605EF4" w14:textId="160F9B2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_Toc180404695 \h </w:instrText>
      </w:r>
      <w:r>
        <w:fldChar w:fldCharType="separate"/>
      </w:r>
      <w:r>
        <w:t>24</w:t>
      </w:r>
      <w:r>
        <w:fldChar w:fldCharType="end"/>
      </w:r>
    </w:p>
    <w:p w14:paraId="3B27AA68" w14:textId="14040AA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_Toc180404696 \h </w:instrText>
      </w:r>
      <w:r>
        <w:fldChar w:fldCharType="separate"/>
      </w:r>
      <w:r>
        <w:t>24</w:t>
      </w:r>
      <w:r>
        <w:fldChar w:fldCharType="end"/>
      </w:r>
    </w:p>
    <w:p w14:paraId="7BC123AE" w14:textId="076747C1"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Publishing of management services into the CCF</w:t>
      </w:r>
      <w:r>
        <w:tab/>
      </w:r>
      <w:r>
        <w:fldChar w:fldCharType="begin"/>
      </w:r>
      <w:r>
        <w:instrText xml:space="preserve"> PAGEREF _Toc180404697 \h </w:instrText>
      </w:r>
      <w:r>
        <w:fldChar w:fldCharType="separate"/>
      </w:r>
      <w:r>
        <w:t>24</w:t>
      </w:r>
      <w:r>
        <w:fldChar w:fldCharType="end"/>
      </w:r>
    </w:p>
    <w:p w14:paraId="3B82CA7D" w14:textId="5066866A"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_Toc180404698 \h </w:instrText>
      </w:r>
      <w:r>
        <w:fldChar w:fldCharType="separate"/>
      </w:r>
      <w:r>
        <w:t>31</w:t>
      </w:r>
      <w:r>
        <w:fldChar w:fldCharType="end"/>
      </w:r>
    </w:p>
    <w:p w14:paraId="239EF60D" w14:textId="445672A1"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_Toc180404699 \h </w:instrText>
      </w:r>
      <w:r>
        <w:fldChar w:fldCharType="separate"/>
      </w:r>
      <w:r>
        <w:t>31</w:t>
      </w:r>
      <w:r>
        <w:fldChar w:fldCharType="end"/>
      </w:r>
    </w:p>
    <w:p w14:paraId="245225FE" w14:textId="3076AE26"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_Toc180404700 \h </w:instrText>
      </w:r>
      <w:r>
        <w:fldChar w:fldCharType="separate"/>
      </w:r>
      <w:r>
        <w:t>31</w:t>
      </w:r>
      <w:r>
        <w:fldChar w:fldCharType="end"/>
      </w:r>
    </w:p>
    <w:p w14:paraId="7E884FDF" w14:textId="793E63CB"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_Toc180404701 \h </w:instrText>
      </w:r>
      <w:r>
        <w:fldChar w:fldCharType="separate"/>
      </w:r>
      <w:r>
        <w:t>32</w:t>
      </w:r>
      <w:r>
        <w:fldChar w:fldCharType="end"/>
      </w:r>
    </w:p>
    <w:p w14:paraId="4E6D0C9B" w14:textId="00A6387E"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information of an external MnS consumer</w:t>
      </w:r>
      <w:r>
        <w:tab/>
      </w:r>
      <w:r>
        <w:fldChar w:fldCharType="begin"/>
      </w:r>
      <w:r>
        <w:instrText xml:space="preserve"> PAGEREF _Toc180404702 \h </w:instrText>
      </w:r>
      <w:r>
        <w:fldChar w:fldCharType="separate"/>
      </w:r>
      <w:r>
        <w:t>32</w:t>
      </w:r>
      <w:r>
        <w:fldChar w:fldCharType="end"/>
      </w:r>
    </w:p>
    <w:p w14:paraId="4889740B" w14:textId="576A75B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_Toc180404703 \h </w:instrText>
      </w:r>
      <w:r>
        <w:fldChar w:fldCharType="separate"/>
      </w:r>
      <w:r>
        <w:t>32</w:t>
      </w:r>
      <w:r>
        <w:fldChar w:fldCharType="end"/>
      </w:r>
    </w:p>
    <w:p w14:paraId="5C35ACC0" w14:textId="15606487"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_Toc180404704 \h </w:instrText>
      </w:r>
      <w:r>
        <w:fldChar w:fldCharType="separate"/>
      </w:r>
      <w:r>
        <w:t>33</w:t>
      </w:r>
      <w:r>
        <w:fldChar w:fldCharType="end"/>
      </w:r>
    </w:p>
    <w:p w14:paraId="12312B07" w14:textId="66BA301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_Toc180404705 \h </w:instrText>
      </w:r>
      <w:r>
        <w:fldChar w:fldCharType="separate"/>
      </w:r>
      <w:r>
        <w:t>33</w:t>
      </w:r>
      <w:r>
        <w:fldChar w:fldCharType="end"/>
      </w:r>
    </w:p>
    <w:p w14:paraId="034C66E4" w14:textId="4430E449"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5.1.3.3.1</w:t>
      </w:r>
      <w:r>
        <w:tab/>
        <w:t>Potential solution #1: Using AccessRule class to support discovery information definition</w:t>
      </w:r>
      <w:r>
        <w:tab/>
      </w:r>
      <w:r>
        <w:fldChar w:fldCharType="begin"/>
      </w:r>
      <w:r>
        <w:instrText xml:space="preserve"> PAGEREF _Toc180404706 \h </w:instrText>
      </w:r>
      <w:r>
        <w:fldChar w:fldCharType="separate"/>
      </w:r>
      <w:r>
        <w:t>33</w:t>
      </w:r>
      <w:r>
        <w:fldChar w:fldCharType="end"/>
      </w:r>
    </w:p>
    <w:p w14:paraId="2513E6E9" w14:textId="37F07FEE"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5.1.3.3.2</w:t>
      </w:r>
      <w:r>
        <w:tab/>
        <w:t>Potential solution #1b: Using Role class for discovery information definition</w:t>
      </w:r>
      <w:r>
        <w:tab/>
      </w:r>
      <w:r>
        <w:fldChar w:fldCharType="begin"/>
      </w:r>
      <w:r>
        <w:instrText xml:space="preserve"> PAGEREF _Toc180404707 \h </w:instrText>
      </w:r>
      <w:r>
        <w:fldChar w:fldCharType="separate"/>
      </w:r>
      <w:r>
        <w:t>34</w:t>
      </w:r>
      <w:r>
        <w:fldChar w:fldCharType="end"/>
      </w:r>
    </w:p>
    <w:p w14:paraId="078E4753" w14:textId="1C3B8858"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5.1.3.3.3</w:t>
      </w:r>
      <w:r>
        <w:tab/>
        <w:t>Potential solution #3: Mapping policy definition into OAuth2.0 access token</w:t>
      </w:r>
      <w:r>
        <w:tab/>
      </w:r>
      <w:r>
        <w:fldChar w:fldCharType="begin"/>
      </w:r>
      <w:r>
        <w:instrText xml:space="preserve"> PAGEREF _Toc180404708 \h </w:instrText>
      </w:r>
      <w:r>
        <w:fldChar w:fldCharType="separate"/>
      </w:r>
      <w:r>
        <w:t>34</w:t>
      </w:r>
      <w:r>
        <w:fldChar w:fldCharType="end"/>
      </w:r>
    </w:p>
    <w:p w14:paraId="7852FAFD" w14:textId="54E8496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_Toc180404709 \h </w:instrText>
      </w:r>
      <w:r>
        <w:fldChar w:fldCharType="separate"/>
      </w:r>
      <w:r>
        <w:t>35</w:t>
      </w:r>
      <w:r>
        <w:fldChar w:fldCharType="end"/>
      </w:r>
    </w:p>
    <w:p w14:paraId="2273B2D3" w14:textId="469B21FC"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5.1.3.4.1</w:t>
      </w:r>
      <w:r>
        <w:tab/>
        <w:t>Evaluation of potential solutions #1 and #1b</w:t>
      </w:r>
      <w:r>
        <w:tab/>
      </w:r>
      <w:r>
        <w:fldChar w:fldCharType="begin"/>
      </w:r>
      <w:r>
        <w:instrText xml:space="preserve"> PAGEREF _Toc180404710 \h </w:instrText>
      </w:r>
      <w:r>
        <w:fldChar w:fldCharType="separate"/>
      </w:r>
      <w:r>
        <w:t>35</w:t>
      </w:r>
      <w:r>
        <w:fldChar w:fldCharType="end"/>
      </w:r>
    </w:p>
    <w:p w14:paraId="4BA00651" w14:textId="4268ABED"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B717B1">
        <w:rPr>
          <w:color w:val="000000" w:themeColor="text1"/>
        </w:rPr>
        <w:t xml:space="preserve">: </w:t>
      </w:r>
      <w:r>
        <w:t>Authorization of the external MnS consumer to access the management service API</w:t>
      </w:r>
      <w:r>
        <w:tab/>
      </w:r>
      <w:r>
        <w:fldChar w:fldCharType="begin"/>
      </w:r>
      <w:r>
        <w:instrText xml:space="preserve"> PAGEREF _Toc180404711 \h </w:instrText>
      </w:r>
      <w:r>
        <w:fldChar w:fldCharType="separate"/>
      </w:r>
      <w:r>
        <w:t>35</w:t>
      </w:r>
      <w:r>
        <w:fldChar w:fldCharType="end"/>
      </w:r>
    </w:p>
    <w:p w14:paraId="551F3E12" w14:textId="5BB859E9"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rsidRPr="00B717B1">
        <w:rPr>
          <w:rFonts w:cs="Arial"/>
        </w:rPr>
        <w:t>5.1.4.1</w:t>
      </w:r>
      <w:r w:rsidRPr="00B717B1">
        <w:rPr>
          <w:rFonts w:cs="Arial"/>
        </w:rPr>
        <w:tab/>
        <w:t>Description</w:t>
      </w:r>
      <w:r>
        <w:tab/>
      </w:r>
      <w:r>
        <w:fldChar w:fldCharType="begin"/>
      </w:r>
      <w:r>
        <w:instrText xml:space="preserve"> PAGEREF _Toc180404712 \h </w:instrText>
      </w:r>
      <w:r>
        <w:fldChar w:fldCharType="separate"/>
      </w:r>
      <w:r>
        <w:t>35</w:t>
      </w:r>
      <w:r>
        <w:fldChar w:fldCharType="end"/>
      </w:r>
    </w:p>
    <w:p w14:paraId="2A9D20EA" w14:textId="3AE3CD2C"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_Toc180404713 \h </w:instrText>
      </w:r>
      <w:r>
        <w:fldChar w:fldCharType="separate"/>
      </w:r>
      <w:r>
        <w:t>36</w:t>
      </w:r>
      <w:r>
        <w:fldChar w:fldCharType="end"/>
      </w:r>
    </w:p>
    <w:p w14:paraId="69048BD2" w14:textId="1873F01A"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w:t>
      </w:r>
      <w:r>
        <w:tab/>
        <w:t>Potential solutions</w:t>
      </w:r>
      <w:r>
        <w:tab/>
      </w:r>
      <w:r>
        <w:fldChar w:fldCharType="begin"/>
      </w:r>
      <w:r>
        <w:instrText xml:space="preserve"> PAGEREF _Toc180404714 \h </w:instrText>
      </w:r>
      <w:r>
        <w:fldChar w:fldCharType="separate"/>
      </w:r>
      <w:r>
        <w:t>36</w:t>
      </w:r>
      <w:r>
        <w:fldChar w:fldCharType="end"/>
      </w:r>
    </w:p>
    <w:p w14:paraId="6E74D6D2" w14:textId="53132BEF"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5.1.4.3.1</w:t>
      </w:r>
      <w:r>
        <w:tab/>
        <w:t>Potential solution #1: &lt;Potential Solution i Title&gt;</w:t>
      </w:r>
      <w:r>
        <w:tab/>
      </w:r>
      <w:r>
        <w:fldChar w:fldCharType="begin"/>
      </w:r>
      <w:r>
        <w:instrText xml:space="preserve"> PAGEREF _Toc180404715 \h </w:instrText>
      </w:r>
      <w:r>
        <w:fldChar w:fldCharType="separate"/>
      </w:r>
      <w:r>
        <w:t>36</w:t>
      </w:r>
      <w:r>
        <w:fldChar w:fldCharType="end"/>
      </w:r>
    </w:p>
    <w:p w14:paraId="136226D6" w14:textId="2A64B922"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_Toc180404716 \h </w:instrText>
      </w:r>
      <w:r>
        <w:fldChar w:fldCharType="separate"/>
      </w:r>
      <w:r>
        <w:t>41</w:t>
      </w:r>
      <w:r>
        <w:fldChar w:fldCharType="end"/>
      </w:r>
    </w:p>
    <w:p w14:paraId="37788CA0" w14:textId="07E68547"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_Toc180404717 \h </w:instrText>
      </w:r>
      <w:r>
        <w:fldChar w:fldCharType="separate"/>
      </w:r>
      <w:r>
        <w:t>41</w:t>
      </w:r>
      <w:r>
        <w:fldChar w:fldCharType="end"/>
      </w:r>
    </w:p>
    <w:p w14:paraId="26B7A866" w14:textId="41A9A42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_Toc180404718 \h </w:instrText>
      </w:r>
      <w:r>
        <w:fldChar w:fldCharType="separate"/>
      </w:r>
      <w:r>
        <w:t>41</w:t>
      </w:r>
      <w:r>
        <w:fldChar w:fldCharType="end"/>
      </w:r>
    </w:p>
    <w:p w14:paraId="6EC41576" w14:textId="1D3359B6"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lastRenderedPageBreak/>
        <w:t>5.1.5.2</w:t>
      </w:r>
      <w:r>
        <w:tab/>
        <w:t>Potential requirements</w:t>
      </w:r>
      <w:r>
        <w:tab/>
      </w:r>
      <w:r>
        <w:fldChar w:fldCharType="begin"/>
      </w:r>
      <w:r>
        <w:instrText xml:space="preserve"> PAGEREF _Toc180404719 \h </w:instrText>
      </w:r>
      <w:r>
        <w:fldChar w:fldCharType="separate"/>
      </w:r>
      <w:r>
        <w:t>41</w:t>
      </w:r>
      <w:r>
        <w:fldChar w:fldCharType="end"/>
      </w:r>
    </w:p>
    <w:p w14:paraId="737849D9" w14:textId="1ADF8DE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_Toc180404720 \h </w:instrText>
      </w:r>
      <w:r>
        <w:fldChar w:fldCharType="separate"/>
      </w:r>
      <w:r>
        <w:t>41</w:t>
      </w:r>
      <w:r>
        <w:fldChar w:fldCharType="end"/>
      </w:r>
    </w:p>
    <w:p w14:paraId="68B5FEF1" w14:textId="5BE47C84"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_Toc180404721 \h </w:instrText>
      </w:r>
      <w:r>
        <w:fldChar w:fldCharType="separate"/>
      </w:r>
      <w:r>
        <w:t>41</w:t>
      </w:r>
      <w:r>
        <w:fldChar w:fldCharType="end"/>
      </w:r>
    </w:p>
    <w:p w14:paraId="29026029" w14:textId="10F8D5C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_Toc180404722 \h </w:instrText>
      </w:r>
      <w:r>
        <w:fldChar w:fldCharType="separate"/>
      </w:r>
      <w:r>
        <w:t>44</w:t>
      </w:r>
      <w:r>
        <w:fldChar w:fldCharType="end"/>
      </w:r>
    </w:p>
    <w:p w14:paraId="5B2FBAFE" w14:textId="16CDA51B" w:rsidR="00A56173" w:rsidRDefault="00A56173">
      <w:pPr>
        <w:pStyle w:val="TOC3"/>
        <w:rPr>
          <w:rFonts w:asciiTheme="minorHAnsi" w:eastAsiaTheme="minorEastAsia" w:hAnsiTheme="minorHAnsi" w:cstheme="minorBidi"/>
          <w:kern w:val="2"/>
          <w:sz w:val="24"/>
          <w:szCs w:val="24"/>
          <w:lang w:val="en-IN" w:eastAsia="ko-KR"/>
          <w14:ligatures w14:val="standardContextual"/>
        </w:rPr>
      </w:pPr>
      <w:r>
        <w:t>5.1.x</w:t>
      </w:r>
      <w:r>
        <w:tab/>
        <w:t>Use case #&lt;X&gt;: &lt;Use case title&gt;</w:t>
      </w:r>
      <w:r>
        <w:tab/>
      </w:r>
      <w:r>
        <w:fldChar w:fldCharType="begin"/>
      </w:r>
      <w:r>
        <w:instrText xml:space="preserve"> PAGEREF _Toc180404723 \h </w:instrText>
      </w:r>
      <w:r>
        <w:fldChar w:fldCharType="separate"/>
      </w:r>
      <w:r>
        <w:t>45</w:t>
      </w:r>
      <w:r>
        <w:fldChar w:fldCharType="end"/>
      </w:r>
    </w:p>
    <w:p w14:paraId="512581A8" w14:textId="1DB826CE"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5.1.X.1</w:t>
      </w:r>
      <w:r>
        <w:tab/>
        <w:t>Description</w:t>
      </w:r>
      <w:r>
        <w:tab/>
      </w:r>
      <w:r>
        <w:fldChar w:fldCharType="begin"/>
      </w:r>
      <w:r>
        <w:instrText xml:space="preserve"> PAGEREF _Toc180404724 \h </w:instrText>
      </w:r>
      <w:r>
        <w:fldChar w:fldCharType="separate"/>
      </w:r>
      <w:r>
        <w:t>45</w:t>
      </w:r>
      <w:r>
        <w:fldChar w:fldCharType="end"/>
      </w:r>
    </w:p>
    <w:p w14:paraId="26EBECA4" w14:textId="2C0C98B3"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5.1.X.2</w:t>
      </w:r>
      <w:r>
        <w:tab/>
        <w:t>Potential requirements</w:t>
      </w:r>
      <w:r>
        <w:tab/>
      </w:r>
      <w:r>
        <w:fldChar w:fldCharType="begin"/>
      </w:r>
      <w:r>
        <w:instrText xml:space="preserve"> PAGEREF _Toc180404725 \h </w:instrText>
      </w:r>
      <w:r>
        <w:fldChar w:fldCharType="separate"/>
      </w:r>
      <w:r>
        <w:t>45</w:t>
      </w:r>
      <w:r>
        <w:fldChar w:fldCharType="end"/>
      </w:r>
    </w:p>
    <w:p w14:paraId="43E2048D" w14:textId="0A348135"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5.1.X.3</w:t>
      </w:r>
      <w:r>
        <w:tab/>
        <w:t>Potential solutions</w:t>
      </w:r>
      <w:r>
        <w:tab/>
      </w:r>
      <w:r>
        <w:fldChar w:fldCharType="begin"/>
      </w:r>
      <w:r>
        <w:instrText xml:space="preserve"> PAGEREF _Toc180404726 \h </w:instrText>
      </w:r>
      <w:r>
        <w:fldChar w:fldCharType="separate"/>
      </w:r>
      <w:r>
        <w:t>45</w:t>
      </w:r>
      <w:r>
        <w:fldChar w:fldCharType="end"/>
      </w:r>
    </w:p>
    <w:p w14:paraId="50D57F2C" w14:textId="489B663F" w:rsidR="00A56173" w:rsidRDefault="00A56173">
      <w:pPr>
        <w:pStyle w:val="TOC5"/>
        <w:rPr>
          <w:rFonts w:asciiTheme="minorHAnsi" w:eastAsiaTheme="minorEastAsia" w:hAnsiTheme="minorHAnsi" w:cstheme="minorBidi"/>
          <w:kern w:val="2"/>
          <w:sz w:val="24"/>
          <w:szCs w:val="24"/>
          <w:lang w:val="en-IN" w:eastAsia="ko-KR"/>
          <w14:ligatures w14:val="standardContextual"/>
        </w:rPr>
      </w:pPr>
      <w:r>
        <w:t>5.1.X.3.i</w:t>
      </w:r>
      <w:r>
        <w:tab/>
        <w:t>Potential solution #&lt;i&gt;: &lt;Potential Solution i Title&gt;</w:t>
      </w:r>
      <w:r>
        <w:tab/>
      </w:r>
      <w:r>
        <w:fldChar w:fldCharType="begin"/>
      </w:r>
      <w:r>
        <w:instrText xml:space="preserve"> PAGEREF _Toc180404727 \h </w:instrText>
      </w:r>
      <w:r>
        <w:fldChar w:fldCharType="separate"/>
      </w:r>
      <w:r>
        <w:t>45</w:t>
      </w:r>
      <w:r>
        <w:fldChar w:fldCharType="end"/>
      </w:r>
    </w:p>
    <w:p w14:paraId="297C8EAE" w14:textId="4D7D1498" w:rsidR="00A56173" w:rsidRDefault="00A56173">
      <w:pPr>
        <w:pStyle w:val="TOC4"/>
        <w:rPr>
          <w:rFonts w:asciiTheme="minorHAnsi" w:eastAsiaTheme="minorEastAsia" w:hAnsiTheme="minorHAnsi" w:cstheme="minorBidi"/>
          <w:kern w:val="2"/>
          <w:sz w:val="24"/>
          <w:szCs w:val="24"/>
          <w:lang w:val="en-IN" w:eastAsia="ko-KR"/>
          <w14:ligatures w14:val="standardContextual"/>
        </w:rPr>
      </w:pPr>
      <w:r>
        <w:t>5.1.X.4</w:t>
      </w:r>
      <w:r>
        <w:tab/>
        <w:t>Evaluation of potential solutions</w:t>
      </w:r>
      <w:r>
        <w:tab/>
      </w:r>
      <w:r>
        <w:fldChar w:fldCharType="begin"/>
      </w:r>
      <w:r>
        <w:instrText xml:space="preserve"> PAGEREF _Toc180404728 \h </w:instrText>
      </w:r>
      <w:r>
        <w:fldChar w:fldCharType="separate"/>
      </w:r>
      <w:r>
        <w:t>45</w:t>
      </w:r>
      <w:r>
        <w:fldChar w:fldCharType="end"/>
      </w:r>
    </w:p>
    <w:p w14:paraId="2A7A7EEE" w14:textId="4471A60A" w:rsidR="00A56173" w:rsidRDefault="00A56173">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_Toc180404729 \h </w:instrText>
      </w:r>
      <w:r>
        <w:fldChar w:fldCharType="separate"/>
      </w:r>
      <w:r>
        <w:t>46</w:t>
      </w:r>
      <w:r>
        <w:fldChar w:fldCharType="end"/>
      </w:r>
    </w:p>
    <w:p w14:paraId="38644282" w14:textId="3FE5EDCB"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_Toc180404730 \h </w:instrText>
      </w:r>
      <w:r>
        <w:fldChar w:fldCharType="separate"/>
      </w:r>
      <w:r>
        <w:t>47</w:t>
      </w:r>
      <w:r>
        <w:fldChar w:fldCharType="end"/>
      </w:r>
    </w:p>
    <w:p w14:paraId="79584B17" w14:textId="6141A733" w:rsidR="00A56173" w:rsidRDefault="00A56173">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_Toc180404731 \h </w:instrText>
      </w:r>
      <w:r>
        <w:fldChar w:fldCharType="separate"/>
      </w:r>
      <w:r>
        <w:t>49</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0404667"/>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0404668"/>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0404669"/>
      <w:bookmarkEnd w:id="21"/>
      <w:r w:rsidRPr="008C6C1C">
        <w:rPr>
          <w:lang w:eastAsia="zh-CN"/>
        </w:rPr>
        <w:lastRenderedPageBreak/>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0404670"/>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0404671"/>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0404672"/>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0404673"/>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0404674"/>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0404675"/>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0404676"/>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0404677"/>
      <w:r w:rsidRPr="008C6C1C">
        <w:t>4.1.1</w:t>
      </w:r>
      <w:r w:rsidRPr="008C6C1C">
        <w:tab/>
        <w:t>Overview</w:t>
      </w:r>
      <w:bookmarkEnd w:id="31"/>
    </w:p>
    <w:p w14:paraId="7B1CE925" w14:textId="77777777" w:rsidR="006F77AE" w:rsidRPr="00E74FCA" w:rsidRDefault="006F77AE" w:rsidP="006F77AE">
      <w:r w:rsidRPr="008C6C1C">
        <w:t xml:space="preserve">The present document studies a generic approach to expose management services to external MnS consumers. </w:t>
      </w:r>
      <w:r w:rsidRPr="00E74FCA">
        <w:t>An external MnS consumer is a MnS consumer that has discovered an MnS via a discovery mechanism which is not defined in 3GPP SA5</w:t>
      </w:r>
      <w:r>
        <w:t xml:space="preserve">. </w:t>
      </w:r>
    </w:p>
    <w:p w14:paraId="1F293D03" w14:textId="77777777" w:rsidR="006F77AE" w:rsidRDefault="006F77AE" w:rsidP="006F77AE">
      <w:pPr>
        <w:pStyle w:val="NO"/>
      </w:pPr>
      <w:r w:rsidRPr="008C6C1C">
        <w:t>NOTE:</w:t>
      </w:r>
      <w:r w:rsidRPr="008C6C1C">
        <w:tab/>
        <w:t>CAPIF [5] is an example of a framework providing such discovery mechanism.</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55pt;height:114.15pt" o:ole="">
            <v:imagedata r:id="rId13" o:title="" croptop=".125" cropbottom="10064f" cropleft="3099f" cropright="4649f"/>
          </v:shape>
          <o:OLEObject Type="Embed" ProgID="Visio.Drawing.11" ShapeID="_x0000_i1025" DrawAspect="Content" ObjectID="_1791199254"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77777777" w:rsidR="006F77AE" w:rsidRPr="008C6C1C" w:rsidRDefault="006F77AE" w:rsidP="006F77AE">
      <w:r w:rsidRPr="008C6C1C">
        <w:t>To provide a MnS to be consumed, it first needs to be published to the MnS discovery producer entity.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0404678"/>
      <w:r w:rsidRPr="008C6C1C">
        <w:t>4.1.2</w:t>
      </w:r>
      <w:r w:rsidRPr="008C6C1C">
        <w:tab/>
        <w:t>Background of existing SA5 solutions related to exposure</w:t>
      </w:r>
      <w:bookmarkEnd w:id="32"/>
    </w:p>
    <w:p w14:paraId="6E81148C" w14:textId="4D800D92" w:rsidR="006F77AE" w:rsidRPr="008C6C1C" w:rsidRDefault="006F77AE" w:rsidP="006F77AE">
      <w:r>
        <w:t xml:space="preserve">This </w:t>
      </w:r>
      <w:r w:rsidRPr="008C6C1C">
        <w:t>study will focus on how the external MnS consumer can leverage external exposure frameworks (e.g. the CAPIF framework [5]) to access and consume management services with regards to all the stages involved: publishing of new MnS, discovery of MnS and access control for MnS.</w:t>
      </w:r>
    </w:p>
    <w:p w14:paraId="68FE3CBD" w14:textId="77777777" w:rsidR="006F77AE" w:rsidRPr="008C6C1C" w:rsidRDefault="006F77AE" w:rsidP="006F77AE">
      <w:r w:rsidRPr="008C6C1C">
        <w:t xml:space="preserve">A MnS can be available (i.e. instantiated, and ready to be exposed) and hence discoverable by internal and external MnS consumers </w:t>
      </w:r>
      <w:r w:rsidRPr="008C6C1C">
        <w:rPr>
          <w:lang w:eastAsia="zh-CN"/>
        </w:rPr>
        <w:t>using 3GPP standard as defined in 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0404679"/>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0404680"/>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25pt;height:223.35pt" o:ole="">
            <v:imagedata r:id="rId15" o:title="" croptop="5184f" cropbottom="5185f" cropleft="3649f" cropright="2607f"/>
          </v:shape>
          <o:OLEObject Type="Embed" ProgID="Visio.Drawing.11" ShapeID="_x0000_i1026" DrawAspect="Content" ObjectID="_1791199255"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77777777"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Common API Framework (CAPIF) is defined to manage access to all 3GPP APIs, in a consistent and uniform way with regards to publication, discovery and access control, among other functionalities.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0404681"/>
      <w:r w:rsidRPr="008C6C1C">
        <w:lastRenderedPageBreak/>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1pt;height:310.9pt" o:ole="">
            <v:imagedata r:id="rId17" o:title="" croptop="3358f" cropbottom="3664f" cropleft="2916f" cropright="2835f"/>
          </v:shape>
          <o:OLEObject Type="Embed" ProgID="Visio.Drawing.11" ShapeID="_x0000_i1027" DrawAspect="Content" ObjectID="_1791199256"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0404682"/>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77777777"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a discovery mechanism defined outside SA5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77777777"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a discovery mechanism defined outside SA5.</w:t>
            </w:r>
          </w:p>
        </w:tc>
      </w:tr>
    </w:tbl>
    <w:p w14:paraId="099FCACE" w14:textId="77777777" w:rsidR="006F77AE" w:rsidRPr="008C6C1C" w:rsidRDefault="006F77AE" w:rsidP="006F77AE"/>
    <w:p w14:paraId="523403F9" w14:textId="77777777" w:rsidR="006F77AE" w:rsidRPr="008C6C1C" w:rsidRDefault="006F77AE" w:rsidP="006F77AE">
      <w:r w:rsidRPr="008C6C1C">
        <w:t>It is worth noting that the functional entities represented as examples of external MnS consumers:</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77777777" w:rsidR="006F77AE" w:rsidRPr="008C6C1C" w:rsidRDefault="006F77AE" w:rsidP="006F77AE">
      <w:pPr>
        <w:pStyle w:val="B1"/>
      </w:pPr>
      <w:r w:rsidRPr="008C6C1C">
        <w:t>-</w:t>
      </w:r>
      <w:r w:rsidRPr="008C6C1C">
        <w:tab/>
        <w:t>Perform the role of "API invokers", when the discovery mechanism these entities use to gain access to MnSs is the mechanism provided by CAPIF.</w:t>
      </w:r>
    </w:p>
    <w:p w14:paraId="3F5AC821" w14:textId="77777777" w:rsidR="006F77AE" w:rsidRPr="008C6C1C" w:rsidRDefault="006F77AE" w:rsidP="006F77AE">
      <w:pPr>
        <w:pStyle w:val="Heading1"/>
        <w:rPr>
          <w:lang w:eastAsia="zh-CN"/>
        </w:rPr>
      </w:pPr>
      <w:bookmarkStart w:id="37" w:name="_Toc180404683"/>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0404684"/>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0404685"/>
      <w:r w:rsidRPr="008D7313">
        <w:t>5.1.</w:t>
      </w:r>
      <w:r>
        <w:t>0</w:t>
      </w:r>
      <w:r>
        <w:tab/>
      </w:r>
      <w:r w:rsidRPr="008D7313">
        <w:t>Exposure of management services through the CAPIF framework</w:t>
      </w:r>
      <w:bookmarkEnd w:id="39"/>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77777777" w:rsidR="00702179" w:rsidRPr="00942C1A" w:rsidRDefault="00702179" w:rsidP="00702179">
      <w:pPr>
        <w:rPr>
          <w:noProof/>
        </w:rPr>
      </w:pPr>
      <w:r w:rsidRPr="00942C1A">
        <w:rPr>
          <w:noProof/>
        </w:rPr>
        <w:t xml:space="preserve">For the present document, the functional entity is called the management services exposure function (MSEF). </w:t>
      </w:r>
      <w:r w:rsidRPr="00942C1A">
        <w:rPr>
          <w:rStyle w:val="cf01"/>
          <w:rFonts w:ascii="Times New Roman" w:hAnsi="Times New Roman" w:cs="Times New Roman"/>
          <w:sz w:val="20"/>
          <w:szCs w:val="20"/>
        </w:rPr>
        <w:t>The MSEF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2AFCE80E" w14:textId="77777777" w:rsidR="00702179" w:rsidRDefault="00702179" w:rsidP="00702179">
      <w:pPr>
        <w:pStyle w:val="pf0"/>
        <w:rPr>
          <w:noProof/>
        </w:rPr>
      </w:pPr>
      <w:r>
        <w:rPr>
          <w:noProof/>
        </w:rPr>
        <w:object w:dxaOrig="12051" w:dyaOrig="8731" w14:anchorId="2AB1F01F">
          <v:shape id="_x0000_i1028" type="#_x0000_t75" style="width:447.15pt;height:324pt" o:ole="">
            <v:imagedata r:id="rId20" o:title=""/>
          </v:shape>
          <o:OLEObject Type="Embed" ProgID="Visio.Drawing.11" ShapeID="_x0000_i1028" DrawAspect="Content" ObjectID="_1791199257" r:id="rId21"/>
        </w:object>
      </w:r>
    </w:p>
    <w:p w14:paraId="435F2C17" w14:textId="5906C7D6" w:rsidR="00702179" w:rsidRDefault="00702179" w:rsidP="00702179">
      <w:pPr>
        <w:pStyle w:val="TF"/>
        <w:rPr>
          <w:noProof/>
        </w:rPr>
      </w:pPr>
      <w:r>
        <w:rPr>
          <w:noProof/>
        </w:rPr>
        <w:t>Figure 5.1.0-1: MSEF implementing the API provider domain functions as defined by the CAPIF framework.</w:t>
      </w:r>
    </w:p>
    <w:p w14:paraId="352B4161" w14:textId="77777777" w:rsidR="00702179" w:rsidRPr="0052325A" w:rsidRDefault="00702179" w:rsidP="00702179">
      <w:pPr>
        <w:rPr>
          <w:noProof/>
        </w:rPr>
      </w:pPr>
      <w:r w:rsidRPr="0052325A">
        <w:rPr>
          <w:noProof/>
        </w:rPr>
        <w:t>The MSEF implements the CAPIF API provider domain functions, and the following can apply for this function</w:t>
      </w:r>
      <w:r>
        <w:rPr>
          <w:noProof/>
        </w:rPr>
        <w:t>al entity</w:t>
      </w:r>
      <w:r w:rsidRPr="0052325A">
        <w:rPr>
          <w:noProof/>
        </w:rPr>
        <w:t>:</w:t>
      </w:r>
    </w:p>
    <w:p w14:paraId="5777E39A" w14:textId="4AE117BA"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MSEF is a non-binding name. The final name will be discussed on normative phase.</w:t>
      </w:r>
    </w:p>
    <w:p w14:paraId="2D638215" w14:textId="14642B0C" w:rsidR="00702179" w:rsidRDefault="00702179" w:rsidP="00702179">
      <w:pPr>
        <w:pStyle w:val="B1"/>
        <w:rPr>
          <w:noProof/>
        </w:rPr>
      </w:pPr>
      <w:r>
        <w:rPr>
          <w:noProof/>
        </w:rPr>
        <w:t>-</w:t>
      </w:r>
      <w:r w:rsidR="00942C1A">
        <w:rPr>
          <w:noProof/>
        </w:rPr>
        <w:tab/>
      </w:r>
      <w:r w:rsidRPr="0052325A">
        <w:rPr>
          <w:noProof/>
        </w:rPr>
        <w:t xml:space="preserve">The MSEF is not a </w:t>
      </w:r>
      <w:r>
        <w:rPr>
          <w:noProof/>
        </w:rPr>
        <w:t>management function (</w:t>
      </w:r>
      <w:r w:rsidRPr="0052325A">
        <w:rPr>
          <w:noProof/>
        </w:rPr>
        <w:t>MnF</w:t>
      </w:r>
      <w:r>
        <w:rPr>
          <w:noProof/>
        </w:rPr>
        <w:t>)</w:t>
      </w:r>
      <w:r w:rsidRPr="0052325A">
        <w:rPr>
          <w:noProof/>
        </w:rPr>
        <w:t xml:space="preserve"> as defined in </w:t>
      </w:r>
      <w:r>
        <w:rPr>
          <w:noProof/>
        </w:rPr>
        <w:t>TS 28.533[2] because:</w:t>
      </w:r>
    </w:p>
    <w:p w14:paraId="5D823220" w14:textId="0CB776E2" w:rsidR="00702179" w:rsidRDefault="00702179" w:rsidP="00702179">
      <w:pPr>
        <w:pStyle w:val="B2"/>
        <w:rPr>
          <w:noProof/>
        </w:rPr>
      </w:pPr>
      <w:r>
        <w:rPr>
          <w:noProof/>
        </w:rPr>
        <w:t>-</w:t>
      </w:r>
      <w:r w:rsidR="00942C1A">
        <w:rPr>
          <w:noProof/>
        </w:rPr>
        <w:tab/>
      </w:r>
      <w:r>
        <w:rPr>
          <w:noProof/>
        </w:rPr>
        <w:t>The MSEF</w:t>
      </w:r>
      <w:r w:rsidRPr="0052325A">
        <w:rPr>
          <w:noProof/>
        </w:rPr>
        <w:t xml:space="preserve"> </w:t>
      </w:r>
      <w:r w:rsidRPr="00D04B04">
        <w:rPr>
          <w:noProof/>
        </w:rPr>
        <w:t>requires implementing CAPIF interfaces, which are not defined in the 3GPP management system</w:t>
      </w:r>
      <w:r>
        <w:rPr>
          <w:noProof/>
        </w:rPr>
        <w:t>.</w:t>
      </w:r>
    </w:p>
    <w:p w14:paraId="66C9CEF0" w14:textId="243673BF" w:rsidR="00702179" w:rsidRPr="0052325A" w:rsidRDefault="00702179" w:rsidP="00702179">
      <w:pPr>
        <w:pStyle w:val="B2"/>
        <w:rPr>
          <w:noProof/>
        </w:rPr>
      </w:pPr>
      <w:r>
        <w:rPr>
          <w:noProof/>
        </w:rPr>
        <w:t>-</w:t>
      </w:r>
      <w:r w:rsidR="00942C1A">
        <w:rPr>
          <w:noProof/>
        </w:rPr>
        <w:tab/>
      </w:r>
      <w:r>
        <w:rPr>
          <w:noProof/>
        </w:rPr>
        <w:t>The MSEF</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p>
    <w:p w14:paraId="6714BACE" w14:textId="0E853626" w:rsidR="00702179" w:rsidRPr="0052325A" w:rsidRDefault="00702179" w:rsidP="00702179">
      <w:pPr>
        <w:pStyle w:val="B1"/>
        <w:rPr>
          <w:noProof/>
        </w:rPr>
      </w:pPr>
      <w:r>
        <w:rPr>
          <w:noProof/>
        </w:rPr>
        <w:t>-</w:t>
      </w:r>
      <w:r w:rsidR="00942C1A">
        <w:rPr>
          <w:noProof/>
        </w:rPr>
        <w:tab/>
      </w:r>
      <w:r w:rsidRPr="0052325A">
        <w:rPr>
          <w:noProof/>
        </w:rPr>
        <w:t xml:space="preserve">The MSEF is not an MnS producer as defined in </w:t>
      </w:r>
      <w:r>
        <w:rPr>
          <w:noProof/>
        </w:rPr>
        <w:t>TS 28.533[2].</w:t>
      </w:r>
    </w:p>
    <w:p w14:paraId="214F6713" w14:textId="1FC33B52" w:rsidR="00702179" w:rsidRPr="0052325A" w:rsidRDefault="00702179" w:rsidP="00702179">
      <w:pPr>
        <w:pStyle w:val="B1"/>
        <w:rPr>
          <w:noProof/>
        </w:rPr>
      </w:pPr>
      <w:r>
        <w:rPr>
          <w:noProof/>
        </w:rPr>
        <w:t>-</w:t>
      </w:r>
      <w:r w:rsidR="00942C1A">
        <w:rPr>
          <w:noProof/>
        </w:rPr>
        <w:tab/>
      </w:r>
      <w:r w:rsidRPr="0052325A">
        <w:rPr>
          <w:noProof/>
        </w:rPr>
        <w:t>The possible deployment options of the MSEF will be agreed at the normative phase.</w:t>
      </w:r>
    </w:p>
    <w:p w14:paraId="7E320F80" w14:textId="3FE982C2" w:rsidR="00702179" w:rsidRDefault="00702179" w:rsidP="00702179">
      <w:pPr>
        <w:pStyle w:val="B1"/>
        <w:rPr>
          <w:noProof/>
        </w:rPr>
      </w:pPr>
      <w:r>
        <w:rPr>
          <w:noProof/>
        </w:rPr>
        <w:t>-</w:t>
      </w:r>
      <w:r w:rsidR="00942C1A">
        <w:rPr>
          <w:noProof/>
        </w:rPr>
        <w:tab/>
      </w:r>
      <w:r w:rsidRPr="0052325A">
        <w:rPr>
          <w:noProof/>
        </w:rPr>
        <w:t>The MSEF should be able to expose one or more management service</w:t>
      </w:r>
      <w:r>
        <w:rPr>
          <w:noProof/>
        </w:rPr>
        <w:t>s.</w:t>
      </w:r>
    </w:p>
    <w:p w14:paraId="6189AC44" w14:textId="2434495B" w:rsidR="00702179" w:rsidRDefault="00702179" w:rsidP="00702179">
      <w:pPr>
        <w:pStyle w:val="B1"/>
        <w:rPr>
          <w:noProof/>
        </w:rPr>
      </w:pPr>
      <w:r>
        <w:rPr>
          <w:noProof/>
        </w:rPr>
        <w:t>-</w:t>
      </w:r>
      <w:r w:rsidR="00942C1A">
        <w:rPr>
          <w:noProof/>
        </w:rPr>
        <w:tab/>
      </w:r>
      <w:r w:rsidRPr="00FE4A21">
        <w:rPr>
          <w:noProof/>
        </w:rPr>
        <w:t>Whether the MSEF needs to implement the required mappings between SA5 and SA6 data types will be discussed in normative phase.</w:t>
      </w:r>
    </w:p>
    <w:p w14:paraId="6D5AB9C8" w14:textId="77777777" w:rsidR="00702179" w:rsidRDefault="00702179" w:rsidP="00702179">
      <w:pPr>
        <w:pStyle w:val="EditorsNote"/>
      </w:pPr>
      <w:r w:rsidRPr="00922541">
        <w:t>Editor’s Note</w:t>
      </w:r>
      <w:r>
        <w:t xml:space="preserve"> 1</w:t>
      </w:r>
      <w:r w:rsidRPr="00922541">
        <w:t>: The content in this clause is subject to change</w:t>
      </w:r>
    </w:p>
    <w:p w14:paraId="4C9630DB" w14:textId="77777777" w:rsidR="00702179" w:rsidRDefault="00702179" w:rsidP="00702179">
      <w:pPr>
        <w:pStyle w:val="EditorsNote"/>
      </w:pPr>
      <w:r>
        <w:t>Editor's Note 2: Clarification on how the MSEF differs from the EGMF and if EGMF can be enhanced is FFS.</w:t>
      </w:r>
    </w:p>
    <w:p w14:paraId="12E7C458" w14:textId="77777777" w:rsidR="006F77AE" w:rsidRPr="008C6C1C" w:rsidRDefault="006F77AE" w:rsidP="006F77AE">
      <w:pPr>
        <w:pStyle w:val="Heading3"/>
      </w:pPr>
      <w:bookmarkStart w:id="40" w:name="_Toc180404686"/>
      <w:r w:rsidRPr="008C6C1C">
        <w:t>5.1.1</w:t>
      </w:r>
      <w:r w:rsidRPr="008C6C1C">
        <w:tab/>
        <w:t>Use case #1: MnS producer registration into CAPIF</w:t>
      </w:r>
      <w:bookmarkEnd w:id="40"/>
    </w:p>
    <w:p w14:paraId="606414E5" w14:textId="77777777" w:rsidR="006F77AE" w:rsidRPr="008C6C1C" w:rsidRDefault="006F77AE" w:rsidP="006F77AE">
      <w:pPr>
        <w:pStyle w:val="Heading4"/>
      </w:pPr>
      <w:bookmarkStart w:id="41" w:name="_Toc180404687"/>
      <w:r w:rsidRPr="008C6C1C">
        <w:t>5.1.1.1</w:t>
      </w:r>
      <w:r w:rsidRPr="008C6C1C">
        <w:tab/>
        <w:t>Description</w:t>
      </w:r>
      <w:bookmarkEnd w:id="41"/>
    </w:p>
    <w:p w14:paraId="7A82867B" w14:textId="77777777" w:rsidR="006F77AE" w:rsidRPr="008C6C1C" w:rsidRDefault="006F77AE" w:rsidP="006F77AE">
      <w:pPr>
        <w:rPr>
          <w:lang w:eastAsia="ko-KR"/>
        </w:rPr>
      </w:pPr>
      <w:r w:rsidRPr="008C6C1C">
        <w:t xml:space="preserve">For a MnS to be made available for consumption through an exposure framework, it is needed that this MnS producer registers into that exposure framework. </w:t>
      </w:r>
      <w:r w:rsidRPr="008C6C1C">
        <w:rPr>
          <w:lang w:eastAsia="ko-KR"/>
        </w:rPr>
        <w:t xml:space="preserve">Once registered, the MnS producer is able to communicate with the CCF for the </w:t>
      </w:r>
      <w:r w:rsidRPr="008C6C1C">
        <w:rPr>
          <w:lang w:eastAsia="ko-KR"/>
        </w:rPr>
        <w:lastRenderedPageBreak/>
        <w:t>subsequent procedures needed to configure accessibility to MnS from external MnS consumers. These procedures include publication, discovery and access control, among others.</w:t>
      </w:r>
    </w:p>
    <w:p w14:paraId="7C6E0F19" w14:textId="77777777" w:rsidR="006F77AE" w:rsidRPr="008C6C1C" w:rsidRDefault="006F77AE" w:rsidP="006F77AE">
      <w:pPr>
        <w:rPr>
          <w:lang w:eastAsia="zh-CN"/>
        </w:rPr>
      </w:pPr>
      <w:r w:rsidRPr="008C6C1C">
        <w:t>In the CAPIF, the scope of registration is limited to API provider domain functions, which include API Exposing Function (AEF), API Publishing Function (APF) and API Management Function (AMF). The registration is a procedure whereby these functions become recognized users of the CCF. This procedure is described in clause 8.28 of 3GPP TS 23.222 [5], with stage 3 solution set detailed in clause 8.9 of 3GPP TS 29.222 [13].</w:t>
      </w:r>
    </w:p>
    <w:p w14:paraId="25461A02" w14:textId="77777777" w:rsidR="006F77AE" w:rsidRPr="008C6C1C" w:rsidRDefault="006F77AE" w:rsidP="006F77AE">
      <w:r w:rsidRPr="008C6C1C">
        <w:t>To register (and/or update the registration information of) an API provider domain on the CCF, the AMF from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07B12739" w14:textId="77777777" w:rsidR="006F77AE" w:rsidRPr="008C6C1C" w:rsidRDefault="006F77AE" w:rsidP="006F77AE">
      <w:pPr>
        <w:pStyle w:val="B1"/>
      </w:pPr>
      <w:r w:rsidRPr="008C6C1C">
        <w:t>-</w:t>
      </w:r>
      <w:r w:rsidRPr="008C6C1C">
        <w:tab/>
        <w:t>The AMF security information for CCF to validate the registration request is provisioned by the CAPIF administrator.</w:t>
      </w:r>
    </w:p>
    <w:p w14:paraId="323A77F2" w14:textId="77777777" w:rsidR="006F77AE" w:rsidRPr="008C6C1C" w:rsidRDefault="006F77AE" w:rsidP="006F77AE">
      <w:pPr>
        <w:rPr>
          <w:lang w:eastAsia="ko-KR"/>
        </w:rPr>
      </w:pPr>
      <w:r w:rsidRPr="008C6C1C">
        <w:rPr>
          <w:lang w:eastAsia="ko-KR"/>
        </w:rPr>
        <w:t>To register a MnS producer on the CCF, it is needed for the MnS producer to support some API provider domain functionality, as detailed below:</w:t>
      </w:r>
    </w:p>
    <w:p w14:paraId="08184846" w14:textId="77777777" w:rsidR="006F77AE" w:rsidRPr="008C6C1C" w:rsidRDefault="006F77AE" w:rsidP="006F77AE">
      <w:pPr>
        <w:pStyle w:val="B1"/>
      </w:pPr>
      <w:r w:rsidRPr="008C6C1C">
        <w:t>-</w:t>
      </w:r>
      <w:r w:rsidRPr="008C6C1C">
        <w:tab/>
        <w:t>AEF. If supported, this means that the MnS producer will need to support:</w:t>
      </w:r>
    </w:p>
    <w:p w14:paraId="2699523D" w14:textId="77777777" w:rsidR="006F77AE" w:rsidRPr="008C6C1C" w:rsidRDefault="006F77AE" w:rsidP="006F77AE">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The API operations that will be implemented in this interface (see </w:t>
      </w:r>
      <w:r w:rsidRPr="008C6C1C">
        <w:t xml:space="preserve">3GPP </w:t>
      </w:r>
      <w:r w:rsidRPr="008C6C1C">
        <w:rPr>
          <w:lang w:eastAsia="ko-KR"/>
        </w:rPr>
        <w:t>TS 29.222 [13], clause 9.1) can be configured later, depending on the intended usage of MnS producer.</w:t>
      </w:r>
    </w:p>
    <w:p w14:paraId="62F4B976" w14:textId="77777777" w:rsidR="006F77AE" w:rsidRPr="008C6C1C" w:rsidRDefault="006F77AE" w:rsidP="006F77AE">
      <w:pPr>
        <w:pStyle w:val="NO"/>
        <w:rPr>
          <w:lang w:eastAsia="ko-KR"/>
        </w:rPr>
      </w:pPr>
      <w:r w:rsidRPr="008C6C1C">
        <w:rPr>
          <w:lang w:eastAsia="ko-KR"/>
        </w:rPr>
        <w:t>NOTE:</w:t>
      </w:r>
      <w:r w:rsidRPr="008C6C1C">
        <w:rPr>
          <w:lang w:eastAsia="ko-KR"/>
        </w:rPr>
        <w:tab/>
        <w:t>The service APIs can carry different MnS information for different API invokers. This issue is discussed in use case #3 (clause 5.1.3).</w:t>
      </w:r>
    </w:p>
    <w:p w14:paraId="617BD2C2" w14:textId="77777777" w:rsidR="006F77AE" w:rsidRPr="008C6C1C" w:rsidRDefault="006F77AE" w:rsidP="006F77AE">
      <w:pPr>
        <w:pStyle w:val="B2"/>
        <w:rPr>
          <w:lang w:eastAsia="ko-KR"/>
        </w:rPr>
      </w:pPr>
      <w:r w:rsidRPr="008C6C1C">
        <w:rPr>
          <w:lang w:eastAsia="ko-KR"/>
        </w:rPr>
        <w:t>-</w:t>
      </w:r>
      <w:r w:rsidRPr="008C6C1C">
        <w:rPr>
          <w:lang w:eastAsia="ko-KR"/>
        </w:rPr>
        <w:tab/>
        <w:t xml:space="preserve">CAPIF-3 interface, so that the MnS producer can communicate with CCF to exercise access and policy related control for service API invocations initiated by the API invoker. The API operations that will be implemented in this interface (see </w:t>
      </w:r>
      <w:r w:rsidRPr="008C6C1C">
        <w:t xml:space="preserve">3GPP </w:t>
      </w:r>
      <w:r w:rsidRPr="008C6C1C">
        <w:rPr>
          <w:lang w:eastAsia="ko-KR"/>
        </w:rPr>
        <w:t>TS 29.222 [13], clauses 8.3, 8.5, 8.7 and 8.6) can be configured later, depending on the intended usage of MnS producer.</w:t>
      </w:r>
    </w:p>
    <w:p w14:paraId="66515615" w14:textId="77777777" w:rsidR="006F77AE" w:rsidRPr="008C6C1C" w:rsidRDefault="006F77AE" w:rsidP="006F77AE">
      <w:pPr>
        <w:pStyle w:val="B1"/>
      </w:pPr>
      <w:r w:rsidRPr="008C6C1C">
        <w:t>-</w:t>
      </w:r>
      <w:r w:rsidRPr="008C6C1C">
        <w:tab/>
        <w: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t>
      </w:r>
    </w:p>
    <w:p w14:paraId="59605C43" w14:textId="77777777" w:rsidR="006F77AE" w:rsidRPr="008C6C1C" w:rsidRDefault="006F77AE" w:rsidP="006F77AE">
      <w:pPr>
        <w:pStyle w:val="B1"/>
      </w:pPr>
      <w:r w:rsidRPr="008C6C1C">
        <w:t>-</w:t>
      </w:r>
      <w:r w:rsidRPr="008C6C1C">
        <w:tab/>
        <w:t>AMF. If supported, this means that MnS producer will need to support CAPIF-5 interface. The API operations that will be implemented in this interface (see 3GPP TS 29.222 [13], clauses 8.3 and 8.9) can be configured later, depending on the intended usage of MnS producer.</w:t>
      </w:r>
    </w:p>
    <w:p w14:paraId="60C0611C" w14:textId="4380E9ED" w:rsidR="006F77AE" w:rsidRPr="008C6C1C" w:rsidRDefault="006F77AE" w:rsidP="006F77AE">
      <w:r w:rsidRPr="008C6C1C">
        <w:t xml:space="preserve">The MnS producer </w:t>
      </w:r>
      <w:r>
        <w:t>could</w:t>
      </w:r>
      <w:r w:rsidRPr="008C6C1C">
        <w:t xml:space="preserve"> support one or more API provider domain functions, with at least one of them being AEF; otherwise, the MnS producer is not eligible for integration into the CAPIF.</w:t>
      </w:r>
    </w:p>
    <w:p w14:paraId="4F5A6928" w14:textId="77777777" w:rsidR="006F77AE" w:rsidRPr="008C6C1C" w:rsidRDefault="006F77AE" w:rsidP="006F77AE">
      <w:r w:rsidRPr="008C6C1C">
        <w:t xml:space="preserve">The AMF communicates the MnS producer details (including supported API provider domain functions) to the CCF using CAPIF_API_Provider_Management_API (see 3GPP TS </w:t>
      </w:r>
      <w:r w:rsidRPr="008C6C1C">
        <w:rPr>
          <w:lang w:eastAsia="ko-KR"/>
        </w:rPr>
        <w:t>29.222 [13], clause 8.9). Upon reception of these details, the CCF registers the MnS producer with the supported API provider domain function(s).</w:t>
      </w:r>
    </w:p>
    <w:p w14:paraId="5A80F248" w14:textId="77777777" w:rsidR="006F77AE" w:rsidRPr="008C6C1C" w:rsidRDefault="006F77AE" w:rsidP="006F77AE">
      <w:pPr>
        <w:pStyle w:val="Heading4"/>
      </w:pPr>
      <w:bookmarkStart w:id="42" w:name="_Toc180404688"/>
      <w:r w:rsidRPr="008C6C1C">
        <w:t>5.1.1.2</w:t>
      </w:r>
      <w:r w:rsidRPr="008C6C1C">
        <w:tab/>
        <w:t>Potential requirements</w:t>
      </w:r>
      <w:bookmarkEnd w:id="42"/>
    </w:p>
    <w:p w14:paraId="1FDB8A53" w14:textId="77777777" w:rsidR="006F77AE" w:rsidRPr="008C6C1C" w:rsidRDefault="006F77AE" w:rsidP="006F77AE">
      <w:r w:rsidRPr="008C6C1C">
        <w:rPr>
          <w:b/>
        </w:rPr>
        <w:t xml:space="preserve">PREQ-FS_MExpo-Reg-01: </w:t>
      </w:r>
      <w:r w:rsidRPr="008C6C1C">
        <w:t>The 3GPP management system shall provide the capability to register a MnS producer on the CCF.</w:t>
      </w:r>
    </w:p>
    <w:p w14:paraId="445667A5" w14:textId="77777777" w:rsidR="006F77AE" w:rsidRPr="008C6C1C" w:rsidRDefault="006F77AE" w:rsidP="006F77AE">
      <w:r w:rsidRPr="008C6C1C">
        <w:rPr>
          <w:b/>
        </w:rPr>
        <w:t xml:space="preserve">PREQ-FS_MExpo-Reg-02: </w:t>
      </w:r>
      <w:r w:rsidRPr="008C6C1C">
        <w:t>The 3GPP management system shall provide the capability to deregister a MnS producer on the CCF.</w:t>
      </w:r>
    </w:p>
    <w:p w14:paraId="41D30872" w14:textId="77777777" w:rsidR="006F77AE" w:rsidRPr="008C6C1C" w:rsidRDefault="006F77AE" w:rsidP="006F77AE">
      <w:r w:rsidRPr="008C6C1C">
        <w:rPr>
          <w:b/>
        </w:rPr>
        <w:t xml:space="preserve">PREQ-FS_MExpo-Reg-03: </w:t>
      </w:r>
      <w:r w:rsidRPr="008C6C1C">
        <w:t>The 3GPP management system shall provide the capability to update the registration details of a MnS producer on the CCF.</w:t>
      </w:r>
    </w:p>
    <w:p w14:paraId="57F7DFA5" w14:textId="77777777" w:rsidR="006F77AE" w:rsidRPr="008C6C1C" w:rsidRDefault="006F77AE" w:rsidP="006F77AE">
      <w:pPr>
        <w:pStyle w:val="Heading4"/>
      </w:pPr>
      <w:bookmarkStart w:id="43" w:name="_Toc180404689"/>
      <w:r w:rsidRPr="008C6C1C">
        <w:lastRenderedPageBreak/>
        <w:t>5.1.1.3</w:t>
      </w:r>
      <w:r w:rsidRPr="008C6C1C">
        <w:tab/>
        <w:t>Potential solutions</w:t>
      </w:r>
      <w:bookmarkEnd w:id="43"/>
    </w:p>
    <w:p w14:paraId="5B4B9BCD" w14:textId="77777777" w:rsidR="006F77AE" w:rsidRPr="008C6C1C" w:rsidRDefault="006F77AE" w:rsidP="006F77AE">
      <w:pPr>
        <w:pStyle w:val="Heading5"/>
      </w:pPr>
      <w:bookmarkStart w:id="44" w:name="_Toc180404690"/>
      <w:r w:rsidRPr="008C6C1C">
        <w:t>5.1.1.3.1</w:t>
      </w:r>
      <w:r w:rsidRPr="008C6C1C">
        <w:tab/>
        <w:t>Potential solution #1: Capturing MnS Producer registration information with APIProviderEnrolmentDetails</w:t>
      </w:r>
      <w:bookmarkEnd w:id="44"/>
    </w:p>
    <w:p w14:paraId="7EA4DFA9" w14:textId="77777777" w:rsidR="006F77AE" w:rsidRPr="008C6C1C" w:rsidRDefault="006F77AE" w:rsidP="006F77AE">
      <w:pPr>
        <w:pStyle w:val="H6"/>
      </w:pPr>
      <w:r w:rsidRPr="008C6C1C">
        <w:t>5.1.1.3.1.1</w:t>
      </w:r>
      <w:r w:rsidRPr="008C6C1C">
        <w:tab/>
        <w:t>Introduction</w:t>
      </w:r>
    </w:p>
    <w:p w14:paraId="16254E95" w14:textId="77777777" w:rsidR="006F77AE" w:rsidRPr="008C6C1C" w:rsidRDefault="006F77AE" w:rsidP="006F77AE">
      <w:r w:rsidRPr="008C6C1C">
        <w:t>This solution focuses on meeting the requirements PREQ-FS_MExpo-Reg-01, PREQ-FS_MExpo-Reg-02 and PREQ</w:t>
      </w:r>
      <w:r w:rsidRPr="008C6C1C">
        <w:noBreakHyphen/>
        <w:t>FS_MExpo-Reg-03.</w:t>
      </w:r>
    </w:p>
    <w:p w14:paraId="30446B18" w14:textId="77777777" w:rsidR="006F77AE" w:rsidRPr="008C6C1C" w:rsidRDefault="006F77AE" w:rsidP="006F77AE">
      <w:r w:rsidRPr="008C6C1C">
        <w:rPr>
          <w:lang w:eastAsia="ko-KR"/>
        </w:rPr>
        <w:t xml:space="preserve">In the CAPIF, the </w:t>
      </w:r>
      <w:r w:rsidRPr="008C6C1C">
        <w:t>registration procedure is executed with the CAPIF_API_Provider_Management API (see 3GPP TS 29.222 [13], clause 8.3), initiated by the AMF over the CAPIF-5 interface. The AMF sends a HTTP POST message to the CCF with a request body containing the following dataType: "APIProviderEnrolmentDetails" (see 3GPP TS 29.222 [13], clause 8.9.4.2.2).</w:t>
      </w:r>
    </w:p>
    <w:p w14:paraId="4BCD3DB4" w14:textId="77777777" w:rsidR="006F77AE" w:rsidRPr="008C6C1C" w:rsidRDefault="006F77AE" w:rsidP="006F77AE">
      <w:r w:rsidRPr="008C6C1C">
        <w:t>The solution proposes to capture MnS producer information with "APIProviderEnrolmentDetails" and reuse the CAPIF_API_Provider_Management API to register, de-register and update registration information related to MnS producer.</w:t>
      </w:r>
    </w:p>
    <w:p w14:paraId="1BC4EEE5" w14:textId="77777777" w:rsidR="006F77AE" w:rsidRPr="008C6C1C" w:rsidRDefault="006F77AE" w:rsidP="006F77AE">
      <w:pPr>
        <w:pStyle w:val="H6"/>
      </w:pPr>
      <w:r w:rsidRPr="008C6C1C">
        <w:t>5.1.1.3.1.2</w:t>
      </w:r>
      <w:r w:rsidRPr="008C6C1C">
        <w:tab/>
        <w:t>Description</w:t>
      </w:r>
    </w:p>
    <w:p w14:paraId="6D0D8C1F" w14:textId="2F5065E4" w:rsidR="006F77AE" w:rsidRDefault="006F77AE" w:rsidP="006F77AE">
      <w:r w:rsidRPr="008C6C1C">
        <w:rPr>
          <w:lang w:eastAsia="ko-KR"/>
        </w:rPr>
        <w:t xml:space="preserve">How the MnS producer information relevant for registration can be captured with </w:t>
      </w:r>
      <w:r w:rsidRPr="008C6C1C">
        <w:t>"APIProviderEnrolmentDetails" is described in tables 5.1.1.3.1.2-1, 5.1.1.3.1.2-2</w:t>
      </w:r>
      <w:r>
        <w:t xml:space="preserve"> and</w:t>
      </w:r>
      <w:r w:rsidRPr="008C6C1C">
        <w:t xml:space="preserve"> 5.1.1.3.1.2-3.</w:t>
      </w:r>
    </w:p>
    <w:p w14:paraId="3BC585A9" w14:textId="77777777"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3A61B2D2" w:rsidR="006F77AE" w:rsidRDefault="006F77AE" w:rsidP="006F77AE">
      <w:pPr>
        <w:pStyle w:val="TH"/>
      </w:pPr>
      <w:bookmarkStart w:id="45" w:name="_Hlk178076923"/>
      <w:r w:rsidRPr="008C6C1C">
        <w:t>Table 5.1.1.3.1.2-1: Representing MnS producer registration information with</w:t>
      </w:r>
      <w:r w:rsidRPr="008C6C1C">
        <w:br/>
        <w:t>APIProviderEnrolmentDetails attributes</w:t>
      </w:r>
      <w:bookmarkEnd w:id="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920"/>
        <w:gridCol w:w="3284"/>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77777777" w:rsidR="006F77AE" w:rsidRPr="008C6C1C" w:rsidRDefault="006F77AE" w:rsidP="00FA018B">
            <w:pPr>
              <w:pStyle w:val="TAL"/>
              <w:rPr>
                <w:rFonts w:cs="Arial"/>
                <w:szCs w:val="18"/>
              </w:rPr>
            </w:pP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77777777" w:rsidR="006F77AE" w:rsidRPr="008C6C1C" w:rsidRDefault="006F77AE" w:rsidP="00FA018B">
            <w:pPr>
              <w:pStyle w:val="TAL"/>
              <w:rPr>
                <w:rFonts w:cs="Arial"/>
                <w:szCs w:val="18"/>
              </w:rPr>
            </w:pPr>
            <w:r w:rsidRPr="008C6C1C">
              <w:rPr>
                <w:rFonts w:cs="Arial"/>
                <w:szCs w:val="18"/>
              </w:rPr>
              <w:t>It can be used to store the credentials of the MnS producer.</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77777777" w:rsidR="006F77AE" w:rsidRPr="008C6C1C" w:rsidRDefault="006F77AE" w:rsidP="00FA018B">
            <w:pPr>
              <w:pStyle w:val="TAL"/>
              <w:rPr>
                <w:rFonts w:cs="Arial"/>
                <w:szCs w:val="18"/>
              </w:rPr>
            </w:pPr>
            <w:r w:rsidRPr="008C6C1C">
              <w:rPr>
                <w:rFonts w:cs="Arial"/>
                <w:szCs w:val="18"/>
              </w:rPr>
              <w:t>Only applicable when API provider is SCEF/NEF, and thus not applicable when API provider is MnS producer.</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105A0487" w14:textId="77777777" w:rsidR="006F77AE" w:rsidRPr="008C6C1C" w:rsidRDefault="006F77AE" w:rsidP="006F77AE">
      <w:pPr>
        <w:pStyle w:val="TH"/>
      </w:pPr>
    </w:p>
    <w:p w14:paraId="4AE3D7C0" w14:textId="77777777" w:rsidR="006F77AE" w:rsidRDefault="006F77AE" w:rsidP="006F77AE"/>
    <w:p w14:paraId="21D8BD10" w14:textId="77777777"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MnS producer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403610A4" w:rsidR="006F77AE" w:rsidRDefault="006F77AE" w:rsidP="006F77AE">
      <w:pPr>
        <w:pStyle w:val="TH"/>
      </w:pPr>
      <w:r w:rsidRPr="008C6C1C">
        <w:lastRenderedPageBreak/>
        <w:t>Table 5.1.1.3.1.2-2: Representing MnS producer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4255"/>
        <w:gridCol w:w="3859"/>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77777777" w:rsidR="006F77AE" w:rsidRPr="008C6C1C" w:rsidRDefault="006F77AE" w:rsidP="00FA018B">
            <w:pPr>
              <w:pStyle w:val="TAL"/>
              <w:rPr>
                <w:rFonts w:cs="Arial"/>
                <w:szCs w:val="18"/>
              </w:rPr>
            </w:pP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77777777" w:rsidR="006F77AE" w:rsidRPr="008C6C1C" w:rsidRDefault="006F77AE" w:rsidP="00FA018B">
            <w:pPr>
              <w:pStyle w:val="TAL"/>
              <w:keepNext w:val="0"/>
              <w:keepLines w:val="0"/>
              <w:rPr>
                <w:rFonts w:cs="Arial"/>
                <w:szCs w:val="18"/>
              </w:rPr>
            </w:pPr>
            <w:r w:rsidRPr="008C6C1C">
              <w:rPr>
                <w:rFonts w:cs="Arial"/>
                <w:szCs w:val="18"/>
              </w:rPr>
              <w:t>This data type serves to specify, for the MnS producer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6F77AE">
      <w:pPr>
        <w:pStyle w:val="TH"/>
      </w:pPr>
    </w:p>
    <w:p w14:paraId="3089A49F" w14:textId="77777777" w:rsidR="006F77AE" w:rsidRDefault="006F77AE" w:rsidP="006F77AE"/>
    <w:p w14:paraId="2B7D3C5B" w14:textId="77777777"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MnS producer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089B7C8B" w:rsidR="006F77AE" w:rsidRDefault="006F77AE" w:rsidP="006F77AE">
      <w:pPr>
        <w:pStyle w:val="TH"/>
      </w:pPr>
      <w:r w:rsidRPr="008C6C1C">
        <w:t>Table 5.1.1.3.1.2-3: Representing MnS producer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4733"/>
        <w:gridCol w:w="3510"/>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77777777" w:rsidR="006F77AE" w:rsidRPr="008C6C1C" w:rsidRDefault="006F77AE" w:rsidP="00FA018B">
            <w:pPr>
              <w:pStyle w:val="TAL"/>
              <w:rPr>
                <w:rFonts w:cs="Arial"/>
                <w:szCs w:val="18"/>
              </w:rPr>
            </w:pPr>
            <w:r w:rsidRPr="008C6C1C">
              <w:rPr>
                <w:lang w:eastAsia="ko-KR"/>
              </w:rPr>
              <w:t>It can be used to store the public key of the MnS producer.</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77777777" w:rsidR="006F77AE" w:rsidRPr="008C6C1C" w:rsidRDefault="006F77AE" w:rsidP="00FA018B">
            <w:pPr>
              <w:pStyle w:val="TAL"/>
              <w:rPr>
                <w:rFonts w:cs="Arial"/>
                <w:szCs w:val="18"/>
              </w:rPr>
            </w:pPr>
            <w:r w:rsidRPr="008C6C1C">
              <w:rPr>
                <w:lang w:eastAsia="ko-KR"/>
              </w:rPr>
              <w:t>It can be used to store the client certificate of the MnS producer, if existing.</w:t>
            </w:r>
          </w:p>
        </w:tc>
      </w:tr>
    </w:tbl>
    <w:p w14:paraId="7626D161" w14:textId="77777777" w:rsidR="006F77AE" w:rsidRDefault="006F77AE" w:rsidP="006F77AE">
      <w:pPr>
        <w:pStyle w:val="TH"/>
      </w:pPr>
    </w:p>
    <w:p w14:paraId="03E83264" w14:textId="77777777" w:rsidR="006F77AE" w:rsidRPr="008C6C1C" w:rsidRDefault="006F77AE" w:rsidP="006F77AE">
      <w:pPr>
        <w:pStyle w:val="Heading4"/>
      </w:pPr>
      <w:bookmarkStart w:id="46" w:name="_Toc180404691"/>
      <w:r w:rsidRPr="008C6C1C">
        <w:t>5.1.1.4</w:t>
      </w:r>
      <w:r w:rsidRPr="008C6C1C">
        <w:tab/>
        <w:t>Evaluation of potential solutions</w:t>
      </w:r>
      <w:bookmarkEnd w:id="46"/>
    </w:p>
    <w:p w14:paraId="5C50C6CD" w14:textId="77777777" w:rsidR="006F77AE" w:rsidRPr="008C6C1C" w:rsidRDefault="006F77AE" w:rsidP="006F77AE">
      <w:pPr>
        <w:pStyle w:val="Heading5"/>
      </w:pPr>
      <w:bookmarkStart w:id="47" w:name="_Toc180404692"/>
      <w:r w:rsidRPr="008C6C1C">
        <w:t>5.1.1.4.1</w:t>
      </w:r>
      <w:r w:rsidRPr="008C6C1C">
        <w:tab/>
        <w:t>Evaluation of potential solution #1: Capturing MnS Producer registration information with APIProviderEnrolmentDetails</w:t>
      </w:r>
      <w:bookmarkEnd w:id="47"/>
    </w:p>
    <w:p w14:paraId="21E782B6" w14:textId="77777777" w:rsidR="006F77AE" w:rsidRPr="008C6C1C" w:rsidRDefault="006F77AE" w:rsidP="006F77AE">
      <w:pPr>
        <w:rPr>
          <w:lang w:eastAsia="ko-KR"/>
        </w:rPr>
      </w:pPr>
      <w:r w:rsidRPr="008C6C1C">
        <w:t xml:space="preserve">To manage the registration of an MnS producer on the CCF using CAPIF_API_Provider_Management API, it is needed to populate the </w:t>
      </w:r>
      <w:r w:rsidRPr="008C6C1C">
        <w:rPr>
          <w:lang w:eastAsia="ko-KR"/>
        </w:rPr>
        <w:t>"A</w:t>
      </w:r>
      <w:r w:rsidRPr="008C6C1C">
        <w:t xml:space="preserve">PIProviderEnrolmentDetails" datatype </w:t>
      </w:r>
      <w:r w:rsidRPr="008C6C1C">
        <w:rPr>
          <w:lang w:eastAsia="ko-KR"/>
        </w:rPr>
        <w:t>with the registration information of the MnS producer. Detailed in clause 5.1.1.3.1.2, the mapping solution is summarized below:</w:t>
      </w:r>
    </w:p>
    <w:p w14:paraId="498E4A98" w14:textId="77777777" w:rsidR="006F77AE" w:rsidRPr="008C6C1C" w:rsidRDefault="006F77AE" w:rsidP="006F77AE">
      <w:pPr>
        <w:pStyle w:val="B1"/>
        <w:rPr>
          <w:lang w:eastAsia="ko-KR"/>
        </w:rPr>
      </w:pPr>
      <w:r w:rsidRPr="008C6C1C">
        <w:rPr>
          <w:lang w:eastAsia="ko-KR"/>
        </w:rPr>
        <w:t>-</w:t>
      </w:r>
      <w:r w:rsidRPr="008C6C1C">
        <w:rPr>
          <w:lang w:eastAsia="ko-KR"/>
        </w:rPr>
        <w:tab/>
        <w:t>The credentials of the MnS producer can be mapped to "APIProviderEnrolmentDetails /regSec".</w:t>
      </w:r>
    </w:p>
    <w:p w14:paraId="72D0982F" w14:textId="77777777" w:rsidR="006F77AE" w:rsidRPr="008C6C1C" w:rsidRDefault="006F77AE" w:rsidP="006F77AE">
      <w:pPr>
        <w:pStyle w:val="B1"/>
        <w:rPr>
          <w:lang w:eastAsia="ko-KR"/>
        </w:rPr>
      </w:pPr>
      <w:r w:rsidRPr="008C6C1C">
        <w:rPr>
          <w:lang w:eastAsia="ko-KR"/>
        </w:rPr>
        <w:t>-</w:t>
      </w:r>
      <w:r w:rsidRPr="008C6C1C">
        <w:rPr>
          <w:lang w:eastAsia="ko-KR"/>
        </w:rPr>
        <w:tab/>
        <w:t>The different roles played for the MnS producer can be mapped to "APIProviderEnrolmentDetails /apiProvFuncs". Note that the MnS producer will always play AEF, with the option to also play APF and/or AMF, if needed.</w:t>
      </w:r>
    </w:p>
    <w:p w14:paraId="476B43A7" w14:textId="77777777" w:rsidR="006F77AE" w:rsidRPr="008C6C1C" w:rsidRDefault="006F77AE" w:rsidP="006F77AE">
      <w:pPr>
        <w:pStyle w:val="B1"/>
        <w:rPr>
          <w:lang w:eastAsia="ko-KR"/>
        </w:rPr>
      </w:pPr>
      <w:r w:rsidRPr="008C6C1C">
        <w:rPr>
          <w:lang w:eastAsia="ko-KR"/>
        </w:rPr>
        <w:t>-</w:t>
      </w:r>
      <w:r w:rsidRPr="008C6C1C">
        <w:rPr>
          <w:lang w:eastAsia="ko-KR"/>
        </w:rPr>
        <w:tab/>
        <w:t>The public key of the MnS producer can be mapped to "APIProviderEnrolmentDetails/ apiProvFuncs/regInfo/apiProvPubKey".</w:t>
      </w:r>
    </w:p>
    <w:p w14:paraId="790F2BD1" w14:textId="77777777" w:rsidR="006F77AE" w:rsidRPr="008C6C1C" w:rsidRDefault="006F77AE" w:rsidP="006F77AE">
      <w:r w:rsidRPr="008C6C1C">
        <w:t>The solution is feasible.</w:t>
      </w:r>
    </w:p>
    <w:p w14:paraId="5610DC12" w14:textId="77777777" w:rsidR="006F77AE" w:rsidRPr="008C6C1C" w:rsidRDefault="006F77AE" w:rsidP="006F77AE">
      <w:pPr>
        <w:pStyle w:val="Heading3"/>
        <w:rPr>
          <w:rFonts w:cs="Arial"/>
        </w:rPr>
      </w:pPr>
      <w:bookmarkStart w:id="48" w:name="_Toc180404693"/>
      <w:r w:rsidRPr="008C6C1C">
        <w:lastRenderedPageBreak/>
        <w:t>5.1.2</w:t>
      </w:r>
      <w:r w:rsidRPr="008C6C1C">
        <w:tab/>
      </w:r>
      <w:r w:rsidRPr="008C6C1C">
        <w:rPr>
          <w:rFonts w:cs="Arial"/>
        </w:rPr>
        <w:t>Use case #2: Publishing of management services to the CCF</w:t>
      </w:r>
      <w:bookmarkEnd w:id="48"/>
    </w:p>
    <w:p w14:paraId="5FD79526" w14:textId="77777777" w:rsidR="006F77AE" w:rsidRPr="008C6C1C" w:rsidRDefault="006F77AE" w:rsidP="006F77AE">
      <w:pPr>
        <w:pStyle w:val="Heading4"/>
        <w:rPr>
          <w:rFonts w:cs="Arial"/>
        </w:rPr>
      </w:pPr>
      <w:bookmarkStart w:id="49" w:name="_Toc180404694"/>
      <w:r w:rsidRPr="008C6C1C">
        <w:rPr>
          <w:rFonts w:cs="Arial"/>
        </w:rPr>
        <w:t>5.1.2.1</w:t>
      </w:r>
      <w:r w:rsidRPr="008C6C1C">
        <w:rPr>
          <w:rFonts w:cs="Arial"/>
        </w:rPr>
        <w:tab/>
        <w:t>Description</w:t>
      </w:r>
      <w:bookmarkEnd w:id="49"/>
    </w:p>
    <w:p w14:paraId="6C81C13F" w14:textId="77777777" w:rsidR="006F77AE" w:rsidRPr="008C6C1C" w:rsidRDefault="006F77AE" w:rsidP="006F77AE">
      <w:r w:rsidRPr="008C6C1C">
        <w:t>Upon registration of MnS producer into the CAPIF, then the MnS producer can be enabled to decide what management service information will be made available for external consumption (i.e. the entire MnS, or a subset of it).</w:t>
      </w:r>
    </w:p>
    <w:p w14:paraId="48DF840C" w14:textId="77777777" w:rsidR="006F77AE" w:rsidRPr="008C6C1C" w:rsidRDefault="006F77AE" w:rsidP="006F77AE">
      <w:r w:rsidRPr="008C6C1C">
        <w:t>Once this decision is made, then this information needs to be published into CCF, so that it can later be used by the external MnS consumers to discover and subsequently invoke the MnS. To this end, the following should occur:</w:t>
      </w:r>
    </w:p>
    <w:p w14:paraId="41D9AB6F" w14:textId="77777777" w:rsidR="006F77AE" w:rsidRPr="008C6C1C" w:rsidRDefault="006F77AE" w:rsidP="006F77AE">
      <w:pPr>
        <w:pStyle w:val="B1"/>
      </w:pPr>
      <w:r w:rsidRPr="008C6C1C">
        <w:t>-</w:t>
      </w:r>
      <w:r w:rsidRPr="008C6C1C">
        <w:tab/>
        <w:t>First, the management services are mapped into service APIs that can be published to the CCF. This is due to the fact that the information published into CAPIF is information related to service APIs. This 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MnSRegistry IOC (see clause 4.3.41 in 3GPP TS 28.622 [3]). In this regard, there is a need to map MnSInfo elements into serviceAPIDescription and to determine who in the 3GPP management system does the map.</w:t>
      </w:r>
    </w:p>
    <w:p w14:paraId="56928A74" w14:textId="77777777" w:rsidR="006F77AE" w:rsidRPr="008C6C1C" w:rsidRDefault="006F77AE" w:rsidP="006F77AE">
      <w:pPr>
        <w:pStyle w:val="B1"/>
      </w:pPr>
      <w:r w:rsidRPr="008C6C1C">
        <w:t>-</w:t>
      </w:r>
      <w:r w:rsidRPr="008C6C1C">
        <w:tab/>
        <w:t>Secondly, 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t>
      </w:r>
    </w:p>
    <w:p w14:paraId="4ED668C5" w14:textId="45BA87B5" w:rsidR="006F77AE" w:rsidRPr="008C6C1C" w:rsidRDefault="006F77AE" w:rsidP="006F77AE">
      <w:pPr>
        <w:pStyle w:val="B2"/>
      </w:pPr>
      <w:r w:rsidRPr="008C6C1C">
        <w:t>-</w:t>
      </w:r>
      <w:r w:rsidRPr="008C6C1C">
        <w:tab/>
        <w:t xml:space="preserve">MnS registry (represented by the </w:t>
      </w:r>
      <w:r w:rsidRPr="008C6C1C">
        <w:rPr>
          <w:rFonts w:ascii="Courier New" w:hAnsi="Courier New" w:cs="Courier New"/>
        </w:rPr>
        <w:t>MnSRegistry</w:t>
      </w:r>
      <w:r w:rsidRPr="008C6C1C">
        <w: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t>
      </w:r>
      <w:r w:rsidRPr="008C6C1C">
        <w:rPr>
          <w:rFonts w:ascii="Courier New" w:hAnsi="Courier New" w:cs="Courier New"/>
        </w:rPr>
        <w:t>MnSRegistry</w:t>
      </w:r>
      <w:r w:rsidRPr="008C6C1C">
        <w:t xml:space="preserve"> IOC cannot play the role of the CAPIF APF. There is an option of defining a new Management Function (MnF) that consumes the </w:t>
      </w:r>
      <w:r w:rsidRPr="008C6C1C">
        <w:rPr>
          <w:rFonts w:ascii="Courier New" w:hAnsi="Courier New" w:cs="Courier New"/>
        </w:rPr>
        <w:t xml:space="preserve">MnSInfo </w:t>
      </w:r>
      <w:r w:rsidRPr="008C6C1C">
        <w:t xml:space="preserve">IOCs data from </w:t>
      </w:r>
      <w:r w:rsidRPr="008C6C1C">
        <w:rPr>
          <w:rFonts w:ascii="Courier New" w:hAnsi="Courier New" w:cs="Courier New"/>
        </w:rPr>
        <w:t xml:space="preserve">MnSRegistry </w:t>
      </w:r>
      <w:r w:rsidRPr="008C6C1C">
        <w: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t>
      </w:r>
    </w:p>
    <w:p w14:paraId="127E253C" w14:textId="77777777" w:rsidR="006F77AE" w:rsidRPr="008C6C1C" w:rsidRDefault="006F77AE" w:rsidP="006F77AE">
      <w:pPr>
        <w:pStyle w:val="B2"/>
      </w:pPr>
      <w:r w:rsidRPr="008C6C1C">
        <w:t>-</w:t>
      </w:r>
      <w:r w:rsidRPr="008C6C1C">
        <w:tab/>
        <w:t>MnS producer: the MnS producers are already capable of providing the functionalities offered by the CAPIF APFs. Accordingly, the MnS producers can be enhanced to support the CAPIF-4 interface.</w:t>
      </w:r>
    </w:p>
    <w:p w14:paraId="0C673635" w14:textId="77777777" w:rsidR="006F77AE" w:rsidRPr="008C6C1C" w:rsidRDefault="006F77AE" w:rsidP="006F77AE">
      <w:pPr>
        <w:pStyle w:val="Heading4"/>
      </w:pPr>
      <w:bookmarkStart w:id="50" w:name="_Toc180404695"/>
      <w:r w:rsidRPr="008C6C1C">
        <w:t>5.1.2.2</w:t>
      </w:r>
      <w:r w:rsidRPr="008C6C1C">
        <w:tab/>
        <w:t>Potential requirements</w:t>
      </w:r>
      <w:bookmarkEnd w:id="50"/>
    </w:p>
    <w:p w14:paraId="6E9746B3" w14:textId="77777777" w:rsidR="006F77AE" w:rsidRPr="008C6C1C" w:rsidRDefault="006F77AE" w:rsidP="006F77AE">
      <w:r w:rsidRPr="008C6C1C">
        <w:rPr>
          <w:b/>
        </w:rPr>
        <w:t xml:space="preserve">PREQ-FS_MExpo-Pub-01: </w:t>
      </w:r>
      <w:r w:rsidRPr="008C6C1C">
        <w:t>The 3GPP management system shall have the capability to map management services information (described by the MnSInfo IOC) into service API information (described by the CAPIF ServiceAPIDescription information element).</w:t>
      </w:r>
    </w:p>
    <w:p w14:paraId="3C802AC0" w14:textId="77777777" w:rsidR="006F77AE" w:rsidRPr="008C6C1C" w:rsidRDefault="006F77AE" w:rsidP="006F77AE">
      <w:r w:rsidRPr="008C6C1C">
        <w:rPr>
          <w:b/>
        </w:rPr>
        <w:t xml:space="preserve">PREQ-FS_MExpo-Pub-02: </w:t>
      </w:r>
      <w:r w:rsidRPr="008C6C1C">
        <w:t>The 3GPP management system shall have the capability to publish the mapped management service information to the CCF.</w:t>
      </w:r>
    </w:p>
    <w:p w14:paraId="1BF4ECFB" w14:textId="77777777" w:rsidR="006F77AE" w:rsidRPr="008C6C1C" w:rsidRDefault="006F77AE" w:rsidP="006F77AE">
      <w:pPr>
        <w:pStyle w:val="Heading4"/>
      </w:pPr>
      <w:bookmarkStart w:id="51" w:name="_Toc180404696"/>
      <w:r w:rsidRPr="008C6C1C">
        <w:t>5.1.2.3</w:t>
      </w:r>
      <w:r w:rsidRPr="008C6C1C">
        <w:tab/>
        <w:t>Potential solutions</w:t>
      </w:r>
      <w:bookmarkEnd w:id="51"/>
    </w:p>
    <w:p w14:paraId="1E341BDF" w14:textId="77777777" w:rsidR="006F77AE" w:rsidRPr="008C6C1C" w:rsidRDefault="006F77AE" w:rsidP="006F77AE">
      <w:pPr>
        <w:pStyle w:val="Heading5"/>
      </w:pPr>
      <w:bookmarkStart w:id="52" w:name="_Toc180404697"/>
      <w:r w:rsidRPr="008C6C1C">
        <w:t>5.1.2.3.1</w:t>
      </w:r>
      <w:r w:rsidRPr="008C6C1C">
        <w:tab/>
        <w:t>Potential solution #1: Publishing of management services into the CCF</w:t>
      </w:r>
      <w:bookmarkEnd w:id="52"/>
    </w:p>
    <w:p w14:paraId="501E06D0" w14:textId="77777777" w:rsidR="006F77AE" w:rsidRPr="008C6C1C" w:rsidRDefault="006F77AE" w:rsidP="006F77AE">
      <w:pPr>
        <w:pStyle w:val="H6"/>
      </w:pPr>
      <w:r w:rsidRPr="008C6C1C">
        <w:t>5.1.2.3.1.1</w:t>
      </w:r>
      <w:r w:rsidRPr="008C6C1C">
        <w:tab/>
        <w:t>Introduction</w:t>
      </w:r>
    </w:p>
    <w:p w14:paraId="2AF83A5F" w14:textId="1FF51468" w:rsidR="006F77AE" w:rsidRPr="008C6C1C" w:rsidRDefault="006F77AE" w:rsidP="006F77AE">
      <w:pPr>
        <w:rPr>
          <w:lang w:eastAsia="ko-KR"/>
        </w:rPr>
      </w:pPr>
      <w:r w:rsidRPr="008C6C1C">
        <w:rPr>
          <w:lang w:eastAsia="ko-KR"/>
        </w:rPr>
        <w:t xml:space="preserve">This potential solution describes how to publish the management services to the CCF. </w:t>
      </w:r>
    </w:p>
    <w:p w14:paraId="0FE41C11" w14:textId="77777777" w:rsidR="006F77AE" w:rsidRPr="008C6C1C" w:rsidRDefault="006F77AE" w:rsidP="006F77AE">
      <w:pPr>
        <w:pStyle w:val="H6"/>
      </w:pPr>
      <w:r w:rsidRPr="008C6C1C">
        <w:t>5.1.2.3.1.2</w:t>
      </w:r>
      <w:r w:rsidRPr="008C6C1C">
        <w:tab/>
        <w:t>Description</w:t>
      </w:r>
    </w:p>
    <w:p w14:paraId="3D156B94" w14:textId="77777777" w:rsidR="006F77AE" w:rsidRDefault="006F77AE" w:rsidP="006F77AE">
      <w:r w:rsidRPr="008C6C1C">
        <w:t xml:space="preserve">To publish a management service to the CCF, there is a need to map the </w:t>
      </w:r>
      <w:r w:rsidRPr="008C6C1C">
        <w:rPr>
          <w:rFonts w:ascii="Courier New" w:hAnsi="Courier New"/>
          <w:lang w:eastAsia="zh-CN"/>
        </w:rPr>
        <w:t xml:space="preserve">MnsInfo </w:t>
      </w:r>
      <w:r w:rsidRPr="008C6C1C">
        <w:t>IOC attributes into the ServiceAPIDescription data type. The potential solution for this mapping is given in Table 5.1.2.3.1.2-1.</w:t>
      </w:r>
    </w:p>
    <w:p w14:paraId="79CCD777" w14:textId="77777777" w:rsidR="006F77AE" w:rsidRPr="008C6C1C" w:rsidRDefault="006F77AE" w:rsidP="006F77AE">
      <w:r>
        <w:lastRenderedPageBreak/>
        <w:t xml:space="preserve">Table </w:t>
      </w:r>
      <w:r w:rsidRPr="00E87844">
        <w:t>5.1.2.3.1.2-1</w:t>
      </w:r>
      <w:r>
        <w:t xml:space="preserve"> lists the attributes of type S</w:t>
      </w:r>
      <w:r w:rsidRPr="008C6C1C">
        <w:t xml:space="preserve">erviceAPIDescription </w:t>
      </w:r>
      <w:r>
        <w:t xml:space="preserve">(see clause </w:t>
      </w:r>
      <w:r w:rsidRPr="008C6C1C">
        <w:t>8.2.4.2.2</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type S</w:t>
      </w:r>
      <w:r w:rsidRPr="008C6C1C">
        <w:t>erviceAPIDescription</w:t>
      </w:r>
      <w:r>
        <w:t>.</w:t>
      </w:r>
    </w:p>
    <w:p w14:paraId="4272F41B" w14:textId="1B0AA726" w:rsidR="006F77AE" w:rsidRDefault="006F77AE" w:rsidP="006F77AE">
      <w:pPr>
        <w:pStyle w:val="TH"/>
      </w:pPr>
      <w:r w:rsidRPr="008C6C1C">
        <w:t>Table 5.1.2.3.1.2-1: Mapping of MnSInfo information attributes to</w:t>
      </w:r>
      <w:r w:rsidRPr="008C6C1C">
        <w:br/>
        <w:t xml:space="preserve">the </w:t>
      </w:r>
      <w:r>
        <w:t>S</w:t>
      </w:r>
      <w:r w:rsidRPr="008C6C1C">
        <w:t>erviceAPIDescription</w:t>
      </w:r>
      <w:r w:rsidRPr="008C6C1C" w:rsidDel="00E87844">
        <w:t xml:space="preserve"> </w:t>
      </w:r>
      <w:r w:rsidRPr="008C6C1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6F77AE">
      <w:pPr>
        <w:pStyle w:val="TH"/>
      </w:pPr>
    </w:p>
    <w:p w14:paraId="12FEFA97" w14:textId="77777777" w:rsidR="006F77AE" w:rsidRPr="008C6C1C" w:rsidRDefault="006F77AE" w:rsidP="006F77AE">
      <w:r>
        <w:t xml:space="preserve">Table </w:t>
      </w:r>
      <w:r w:rsidRPr="00E87844">
        <w:t>5.1.2.3.1.2-</w:t>
      </w:r>
      <w:r>
        <w:t xml:space="preserve">2 lists the attributes of type </w:t>
      </w:r>
      <w:r w:rsidRPr="008C6C1C">
        <w:t xml:space="preserve">AefProfile </w:t>
      </w:r>
      <w:r>
        <w:t xml:space="preserve">(see clause </w:t>
      </w:r>
      <w:r w:rsidRPr="008C6C1C">
        <w:t>8.2.4.2.</w:t>
      </w:r>
      <w:r>
        <w:t xml:space="preserve">4 of </w:t>
      </w:r>
      <w:r w:rsidRPr="008C6C1C">
        <w:t>TS 29.222 [13]</w:t>
      </w:r>
      <w:r>
        <w:t>) and h</w:t>
      </w:r>
      <w:r w:rsidRPr="008C6C1C">
        <w:rPr>
          <w:lang w:eastAsia="ko-KR"/>
        </w:rPr>
        <w:t xml:space="preserve">ow the MnS producer information can be </w:t>
      </w:r>
      <w:r>
        <w:rPr>
          <w:lang w:eastAsia="ko-KR"/>
        </w:rPr>
        <w:t>mapped</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type </w:t>
      </w:r>
      <w:r w:rsidRPr="008C6C1C">
        <w:t>AefProfile</w:t>
      </w:r>
      <w:r>
        <w:t>.</w:t>
      </w:r>
    </w:p>
    <w:p w14:paraId="5AE01D0A" w14:textId="4105DC03" w:rsidR="006F77AE" w:rsidRDefault="006F77AE" w:rsidP="006F77AE">
      <w:pPr>
        <w:pStyle w:val="TH"/>
      </w:pPr>
      <w:r w:rsidRPr="008C6C1C">
        <w:lastRenderedPageBreak/>
        <w:t xml:space="preserve">Table 5.1.2.3.1.2-2: Transformation of MnSInfo IOC attributes to 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558"/>
        <w:gridCol w:w="3256"/>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18D63662" w:rsidR="006F77AE" w:rsidRPr="008C6C1C" w:rsidRDefault="0000192D" w:rsidP="00FA018B">
            <w:pPr>
              <w:pStyle w:val="TAL"/>
              <w:rPr>
                <w:rFonts w:eastAsia="DengXian" w:cs="Arial"/>
                <w:szCs w:val="18"/>
              </w:rPr>
            </w:pPr>
            <w:r>
              <w:rPr>
                <w:rFonts w:eastAsia="DengXian" w:cs="Arial"/>
                <w:szCs w:val="18"/>
              </w:rPr>
              <w:t>Corresponds to the AEF identifier provided by the CCF upon MnS producer registration (use case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6770D9E8" w14:textId="77777777" w:rsidR="006F77AE" w:rsidRPr="008C6C1C" w:rsidRDefault="006F77AE" w:rsidP="006F77AE">
      <w:pPr>
        <w:pStyle w:val="TH"/>
        <w:rPr>
          <w:rFonts w:eastAsia="DengXian"/>
        </w:rPr>
      </w:pPr>
    </w:p>
    <w:p w14:paraId="019CF064" w14:textId="77777777" w:rsidR="006F77AE" w:rsidRDefault="006F77AE" w:rsidP="006F77AE"/>
    <w:p w14:paraId="7CBEEC2A" w14:textId="77777777" w:rsidR="006F77AE" w:rsidRPr="008C6C1C" w:rsidRDefault="006F77AE" w:rsidP="006F77AE">
      <w:r>
        <w:t xml:space="preserve">Table </w:t>
      </w:r>
      <w:r w:rsidRPr="00E87844">
        <w:t>5.1.2.3.1.2-</w:t>
      </w:r>
      <w:r>
        <w:t xml:space="preserve">3 lists the attributes of type </w:t>
      </w:r>
      <w:r>
        <w:rPr>
          <w:rFonts w:eastAsia="DengXian"/>
        </w:rPr>
        <w:t>Version</w:t>
      </w:r>
      <w:r>
        <w:t xml:space="preserve"> (see clause </w:t>
      </w:r>
      <w:r w:rsidRPr="008C6C1C">
        <w:t>8.2.4.2.5</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type </w:t>
      </w:r>
      <w:r>
        <w:rPr>
          <w:rFonts w:eastAsia="DengXian"/>
        </w:rPr>
        <w:t>Version</w:t>
      </w:r>
      <w:r>
        <w:t>.</w:t>
      </w:r>
    </w:p>
    <w:p w14:paraId="4376FE2C" w14:textId="3A84494E" w:rsidR="006F77AE" w:rsidRDefault="006F77AE" w:rsidP="006F77AE">
      <w:pPr>
        <w:pStyle w:val="TH"/>
      </w:pPr>
      <w:r w:rsidRPr="008C6C1C">
        <w:t>Table 5.1.2.3.1.2-3: Mapping of MnSInfo IOC attributes to Version datatype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136F96B8" w:rsidR="0000192D" w:rsidRPr="008C6C1C" w:rsidRDefault="0000192D" w:rsidP="00FA018B">
            <w:pPr>
              <w:pStyle w:val="TAL"/>
              <w:rPr>
                <w:rFonts w:eastAsia="DengXian" w:cs="Arial"/>
                <w:szCs w:val="18"/>
              </w:rPr>
            </w:pPr>
            <w:r>
              <w:rPr>
                <w:rFonts w:eastAsia="DengXian" w:cs="Arial"/>
                <w:szCs w:val="18"/>
              </w:rPr>
              <w:t>Each resource corresponds to a service API endpoint.</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6F77AE">
      <w:pPr>
        <w:pStyle w:val="TH"/>
      </w:pPr>
    </w:p>
    <w:p w14:paraId="4DE048EE" w14:textId="77777777" w:rsidR="006F77AE" w:rsidRPr="008C6C1C" w:rsidRDefault="006F77AE" w:rsidP="006F77AE">
      <w:r>
        <w:t xml:space="preserve">Table </w:t>
      </w:r>
      <w:r w:rsidRPr="00E87844">
        <w:t>5.1.2.3.1.2-</w:t>
      </w:r>
      <w:r>
        <w:t xml:space="preserve">4 lists the attributes of type </w:t>
      </w:r>
      <w:r w:rsidRPr="008C6C1C">
        <w:t xml:space="preserve">Resource </w:t>
      </w:r>
      <w:r>
        <w:t xml:space="preserve">(see clause </w:t>
      </w:r>
      <w:r w:rsidRPr="008C6C1C">
        <w:t>8.2.4.2.6</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305AC255" w14:textId="77777777" w:rsidR="006F77AE" w:rsidRPr="008C6C1C" w:rsidRDefault="006F77AE" w:rsidP="006F77AE">
      <w:pPr>
        <w:pStyle w:val="TH"/>
      </w:pPr>
    </w:p>
    <w:p w14:paraId="6F01D31F" w14:textId="77777777" w:rsidR="006F77AE" w:rsidRPr="008C6C1C" w:rsidRDefault="006F77AE" w:rsidP="006F77AE"/>
    <w:p w14:paraId="340D378F" w14:textId="08A1CBB4" w:rsidR="006F77AE" w:rsidRDefault="006F77AE" w:rsidP="006F77AE">
      <w:pPr>
        <w:pStyle w:val="TH"/>
      </w:pPr>
      <w:r w:rsidRPr="008C6C1C">
        <w:lastRenderedPageBreak/>
        <w:t>Table 5.1.2.3.1.2-4: Mapping of MnSInfo IOC attributes to Resource data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434C655C" w14:textId="0871D312" w:rsidR="006F77AE" w:rsidRPr="008C6C1C" w:rsidRDefault="0000192D" w:rsidP="00FA018B">
            <w:pPr>
              <w:pStyle w:val="TAL"/>
              <w:rPr>
                <w:rFonts w:eastAsia="DengXian" w:cs="Arial"/>
                <w:szCs w:val="18"/>
              </w:rPr>
            </w:pPr>
            <w:r>
              <w:rPr>
                <w:rFonts w:eastAsia="DengXian" w:cs="Arial"/>
                <w:szCs w:val="18"/>
              </w:rPr>
              <w:t>{className}</w:t>
            </w:r>
            <w:r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77777777" w:rsidR="0000192D" w:rsidRDefault="0000192D" w:rsidP="0000192D">
            <w:pPr>
              <w:pStyle w:val="TAL"/>
              <w:rPr>
                <w:lang w:eastAsia="ko-KR"/>
              </w:rPr>
            </w:pPr>
            <w:r>
              <w:rPr>
                <w:lang w:eastAsia="ko-KR"/>
              </w:rPr>
              <w:t xml:space="preserve">Corresponds to the following URI component in a MnS endpoint: {URI-LDN-first-part}/{className} = {id}. </w:t>
            </w:r>
            <w:r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5419758A" w:rsidR="006F77AE" w:rsidRPr="008C6C1C" w:rsidRDefault="006F77AE" w:rsidP="00FA018B">
            <w:pPr>
              <w:pStyle w:val="TAL"/>
              <w:rPr>
                <w:rFonts w:eastAsia="DengXian" w:cs="Arial"/>
                <w:szCs w:val="18"/>
              </w:rPr>
            </w:pPr>
            <w:r w:rsidRPr="008C6C1C">
              <w:rPr>
                <w:rFonts w:eastAsia="DengXian" w:cs="Arial"/>
                <w:szCs w:val="18"/>
              </w:rPr>
              <w:t xml:space="preserve">HTTP methods </w:t>
            </w:r>
            <w:r w:rsidR="00480043">
              <w:rPr>
                <w:rFonts w:eastAsia="DengXian" w:cs="Arial"/>
                <w:szCs w:val="18"/>
              </w:rPr>
              <w:t xml:space="preserve">specified under </w:t>
            </w:r>
            <w:r w:rsidR="00480043">
              <w:rPr>
                <w:lang w:eastAsia="ko-KR"/>
              </w:rPr>
              <w:t>{URI-LDN-first-part}/{className} = {id}</w:t>
            </w:r>
            <w:r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51950312" w14:textId="77777777" w:rsidR="006F77AE" w:rsidRPr="008C6C1C" w:rsidRDefault="006F77AE" w:rsidP="006F77AE">
      <w:pPr>
        <w:pStyle w:val="TH"/>
      </w:pPr>
    </w:p>
    <w:p w14:paraId="6B4E83F3" w14:textId="77777777" w:rsidR="006F77AE" w:rsidRDefault="006F77AE" w:rsidP="006F77AE"/>
    <w:p w14:paraId="3E28F14C" w14:textId="1396B939" w:rsidR="006F77AE" w:rsidRPr="008C6C1C" w:rsidRDefault="006F77AE" w:rsidP="006F77AE">
      <w:r>
        <w:t xml:space="preserve">Table </w:t>
      </w:r>
      <w:r w:rsidRPr="00E87844">
        <w:t>5.1.2.3.1.2-</w:t>
      </w:r>
      <w:r w:rsidR="0053094C">
        <w:t>5</w:t>
      </w:r>
      <w:r>
        <w:t xml:space="preserve"> lists the attributes of type </w:t>
      </w:r>
      <w:r w:rsidRPr="008C6C1C">
        <w:t xml:space="preserve">InterfaceDescription </w:t>
      </w:r>
      <w:r>
        <w:t xml:space="preserve">(see clause </w:t>
      </w:r>
      <w:r w:rsidRPr="008C6C1C">
        <w:t>8.2.4.2.3</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type </w:t>
      </w:r>
      <w:r w:rsidRPr="008C6C1C">
        <w:t>InterfaceDescription</w:t>
      </w:r>
      <w:r>
        <w:t>.</w:t>
      </w:r>
    </w:p>
    <w:p w14:paraId="43BDB95D" w14:textId="4FD13E96" w:rsidR="006F77AE" w:rsidRDefault="006F77AE" w:rsidP="006F77AE">
      <w:pPr>
        <w:pStyle w:val="TH"/>
      </w:pPr>
      <w:r w:rsidRPr="008C6C1C">
        <w:t>Table 5.1.2.3.1.2-5: Mapping of MnSInfo IOC attributes to InterfaceDescription datatype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77777777" w:rsidR="00480043" w:rsidRDefault="00480043" w:rsidP="00480043">
            <w:pPr>
              <w:pStyle w:val="TAL"/>
              <w:rPr>
                <w:lang w:eastAsia="ko-KR"/>
              </w:rPr>
            </w:pPr>
            <w:r>
              <w:rPr>
                <w:lang w:eastAsia="ko-KR"/>
              </w:rPr>
              <w:t>Corresponds to the following URI component in a MnS: {URI-DN-prefix}</w:t>
            </w:r>
          </w:p>
          <w:p w14:paraId="2B8B37EB" w14:textId="7578D049" w:rsidR="006F77AE" w:rsidRPr="008C6C1C" w:rsidRDefault="00480043" w:rsidP="00480043">
            <w:pPr>
              <w:pStyle w:val="TAL"/>
              <w:rPr>
                <w:rFonts w:cs="Arial"/>
                <w:szCs w:val="18"/>
              </w:rPr>
            </w:pPr>
            <w:r>
              <w:rPr>
                <w:lang w:eastAsia="ko-KR"/>
              </w:rPr>
              <w:t xml:space="preserve">This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2B9A3B1D" w:rsidR="006F77AE" w:rsidRPr="008C6C1C" w:rsidRDefault="00480043" w:rsidP="00FA018B">
            <w:pPr>
              <w:pStyle w:val="TAL"/>
              <w:rPr>
                <w:rFonts w:cs="Arial"/>
                <w:szCs w:val="18"/>
              </w:rPr>
            </w:pPr>
            <w:r>
              <w:rPr>
                <w:rFonts w:cs="Arial"/>
                <w:szCs w:val="18"/>
              </w:rPr>
              <w:t xml:space="preserve">Corresponds to the following URI component in a MnS: </w:t>
            </w:r>
            <w:r w:rsidR="00B810D4">
              <w:rPr>
                <w:rFonts w:cs="Arial"/>
                <w:szCs w:val="18"/>
              </w:rPr>
              <w:t>"</w:t>
            </w:r>
            <w:r>
              <w:rPr>
                <w:rFonts w:cs="Arial"/>
                <w:szCs w:val="18"/>
              </w:rPr>
              <w:t>/</w:t>
            </w:r>
            <w:r w:rsidR="00B810D4">
              <w:rPr>
                <w:rFonts w:cs="Arial"/>
                <w:szCs w:val="18"/>
              </w:rPr>
              <w:t>"</w:t>
            </w:r>
            <w:r>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2407478F" w14:textId="77777777" w:rsidR="006F77AE" w:rsidRPr="008C6C1C" w:rsidRDefault="006F77AE" w:rsidP="006F77AE">
      <w:pPr>
        <w:pStyle w:val="TH"/>
      </w:pPr>
    </w:p>
    <w:p w14:paraId="30BC3243" w14:textId="77777777" w:rsidR="006F77AE" w:rsidRPr="008C6C1C" w:rsidRDefault="006F77AE" w:rsidP="006F77AE"/>
    <w:p w14:paraId="3EE11107" w14:textId="5F67F82D" w:rsidR="006F77AE" w:rsidRDefault="006F77AE" w:rsidP="006F77AE">
      <w:r w:rsidRPr="008C6C1C">
        <w:lastRenderedPageBreak/>
        <w:t xml:space="preserve">With this mapping, the management service information can be represented by the service API description information element. </w:t>
      </w:r>
    </w:p>
    <w:p w14:paraId="3686F6AD" w14:textId="12BF67C9" w:rsidR="00897FA4" w:rsidRPr="008C6C1C" w:rsidRDefault="00897FA4" w:rsidP="00897FA4">
      <w:pPr>
        <w:pStyle w:val="Heading5"/>
      </w:pPr>
      <w:bookmarkStart w:id="53" w:name="_Toc180404698"/>
      <w:r>
        <w:t>5</w:t>
      </w:r>
      <w:r w:rsidRPr="008C6C1C">
        <w:t>.1.2.3.</w:t>
      </w:r>
      <w:r>
        <w:t>2</w:t>
      </w:r>
      <w:r w:rsidRPr="008C6C1C">
        <w:tab/>
        <w:t xml:space="preserve">Potential solution </w:t>
      </w:r>
      <w:r>
        <w:t>#2: Mapping MnS API URI to Service API URI.</w:t>
      </w:r>
      <w:bookmarkEnd w:id="53"/>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31A1431D" w:rsidR="00897FA4" w:rsidRPr="00897FA4" w:rsidRDefault="00897FA4" w:rsidP="00897FA4">
      <w:pPr>
        <w:pStyle w:val="B1"/>
        <w:rPr>
          <w:lang w:eastAsia="ko-KR"/>
        </w:rPr>
      </w:pPr>
      <w:r>
        <w:rPr>
          <w:lang w:eastAsia="ko-KR"/>
        </w:rPr>
        <w:t>-</w:t>
      </w:r>
      <w:r>
        <w:rPr>
          <w:lang w:eastAsia="ko-KR"/>
        </w:rPr>
        <w:tab/>
        <w:t>{URI-LDN-first-part}/{className} = {id} corresponds to &lt;apiSpecificSuffixes&gt;</w:t>
      </w:r>
    </w:p>
    <w:p w14:paraId="72C0EB1D" w14:textId="3AA3214E" w:rsidR="00492AD5" w:rsidRPr="008C6C1C" w:rsidRDefault="006F77AE" w:rsidP="007F384E">
      <w:pPr>
        <w:pStyle w:val="Heading4"/>
      </w:pPr>
      <w:bookmarkStart w:id="54" w:name="_Toc180404699"/>
      <w:r w:rsidRPr="008C6C1C">
        <w:t>5.1.2.4</w:t>
      </w:r>
      <w:r w:rsidRPr="008C6C1C">
        <w:tab/>
        <w:t>Evaluation of potential solutions</w:t>
      </w:r>
      <w:bookmarkEnd w:id="54"/>
    </w:p>
    <w:p w14:paraId="142B88D5" w14:textId="1897E164" w:rsidR="00105FCC" w:rsidRPr="008C6C1C" w:rsidRDefault="00105FCC" w:rsidP="00105FCC">
      <w:pPr>
        <w:pStyle w:val="Heading5"/>
      </w:pPr>
      <w:bookmarkStart w:id="55" w:name="_Toc180404700"/>
      <w:r>
        <w:t>5</w:t>
      </w:r>
      <w:r w:rsidRPr="008C6C1C">
        <w:t>.1.2.</w:t>
      </w:r>
      <w:r>
        <w:t>4</w:t>
      </w:r>
      <w:r w:rsidRPr="008C6C1C">
        <w:t>.</w:t>
      </w:r>
      <w:r w:rsidR="00492AD5">
        <w:t>1</w:t>
      </w:r>
      <w:r w:rsidRPr="008C6C1C">
        <w:tab/>
      </w:r>
      <w:r>
        <w:t>Evaluation of potential solution #1</w:t>
      </w:r>
      <w:bookmarkEnd w:id="55"/>
    </w:p>
    <w:p w14:paraId="652D01C2" w14:textId="020F2FAB" w:rsidR="00105FCC" w:rsidRPr="00B90CD8" w:rsidRDefault="00105FCC" w:rsidP="00105FCC">
      <w:pPr>
        <w:rPr>
          <w:bCs/>
        </w:rPr>
      </w:pPr>
      <w:r w:rsidRPr="00B90CD8">
        <w:t>The potential solution #</w:t>
      </w:r>
      <w:r>
        <w:t>1</w:t>
      </w:r>
      <w:r w:rsidRPr="00B90CD8">
        <w:t xml:space="preserve"> shows that it is feasible to </w:t>
      </w:r>
      <w:r>
        <w:t>map</w:t>
      </w:r>
      <w:r w:rsidRPr="00B90CD8">
        <w:t xml:space="preserve"> </w:t>
      </w:r>
      <w:r w:rsidRPr="00B90CD8">
        <w:rPr>
          <w:rFonts w:ascii="Courier New" w:hAnsi="Courier New" w:cs="Courier New"/>
        </w:rPr>
        <w:t>MnSInfo</w:t>
      </w:r>
      <w:r w:rsidRPr="00B90CD8">
        <w:t xml:space="preserve"> IOC </w:t>
      </w:r>
      <w:r>
        <w:t xml:space="preserve">attributes into </w:t>
      </w:r>
      <w:r w:rsidRPr="00B90CD8">
        <w:t xml:space="preserve">ServiceAPIDescription data type </w:t>
      </w:r>
      <w:r>
        <w:t>attributes</w:t>
      </w:r>
      <w:r w:rsidRPr="00B90CD8">
        <w:t xml:space="preserve">. </w:t>
      </w:r>
      <w:r w:rsidRPr="00B90CD8">
        <w:rPr>
          <w:lang w:eastAsia="zh-CN"/>
        </w:rPr>
        <w:t xml:space="preserve">The solution fulfils </w:t>
      </w:r>
      <w:r w:rsidRPr="00B90CD8">
        <w:rPr>
          <w:bCs/>
        </w:rPr>
        <w:t>PREQ- PREQ-FS_MExpo-Pub-0</w:t>
      </w:r>
      <w:r>
        <w:rPr>
          <w:bCs/>
        </w:rPr>
        <w:t>1</w:t>
      </w:r>
      <w:r w:rsidRPr="00B90CD8">
        <w:rPr>
          <w:bCs/>
        </w:rPr>
        <w:t xml:space="preserve">. </w:t>
      </w:r>
    </w:p>
    <w:p w14:paraId="0AA95A07" w14:textId="77777777" w:rsidR="00105FCC" w:rsidRPr="00B90CD8" w:rsidRDefault="00105FCC" w:rsidP="00105FCC">
      <w:pPr>
        <w:rPr>
          <w:b/>
          <w:bCs/>
        </w:rPr>
      </w:pPr>
      <w:r w:rsidRPr="00B90CD8">
        <w:rPr>
          <w:bCs/>
          <w:lang w:eastAsia="zh-CN"/>
        </w:rPr>
        <w:t>For discovery purposes, the external MnS consumer can read the following attribute</w:t>
      </w:r>
      <w:r>
        <w:rPr>
          <w:bCs/>
          <w:lang w:eastAsia="zh-CN"/>
        </w:rPr>
        <w:t xml:space="preserve"> of the </w:t>
      </w:r>
      <w:r w:rsidRPr="00B90CD8">
        <w:rPr>
          <w:bCs/>
          <w:lang w:eastAsia="zh-CN"/>
        </w:rPr>
        <w:t xml:space="preserve">ServiceAPIDescription data type: </w:t>
      </w:r>
    </w:p>
    <w:p w14:paraId="1DEF7D43" w14:textId="1F5793FC" w:rsidR="00105FCC" w:rsidRPr="00B90CD8" w:rsidRDefault="00105FCC" w:rsidP="00105FCC">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Pr="00B90CD8">
        <w:t>5.1.2.3.1.</w:t>
      </w:r>
      <w:r>
        <w:t>1</w:t>
      </w:r>
      <w:r w:rsidRPr="00B90CD8">
        <w:t>-4).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07A52818" w14:textId="6622BDFC" w:rsidR="00105FCC" w:rsidRPr="008C6C1C" w:rsidRDefault="00105FCC" w:rsidP="00105FCC">
      <w:pPr>
        <w:pStyle w:val="Heading5"/>
      </w:pPr>
      <w:bookmarkStart w:id="56" w:name="_Toc180404701"/>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56"/>
    </w:p>
    <w:p w14:paraId="65FFCF66" w14:textId="2231AEBF"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p>
    <w:p w14:paraId="21C45C1D" w14:textId="5F4FB0AD" w:rsidR="00105FCC" w:rsidRPr="00B90CD8" w:rsidRDefault="00105FCC" w:rsidP="00105FCC">
      <w:pPr>
        <w:rPr>
          <w:b/>
          <w:bCs/>
        </w:rPr>
      </w:pPr>
      <w:r w:rsidRPr="00B90CD8">
        <w:lastRenderedPageBreak/>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xml:space="preserve">, while the &lt;MnSVersion&gt; follow </w:t>
      </w:r>
      <w:r>
        <w:rPr>
          <w:lang w:eastAsia="zh-CN"/>
        </w:rPr>
        <w:t>"</w:t>
      </w:r>
      <w:r w:rsidRPr="00B90CD8">
        <w:rPr>
          <w:lang w:eastAsia="ko-KR"/>
        </w:rPr>
        <w:t>v&lt;major&gt;&lt;minor&gt;&lt;patch&gt;</w:t>
      </w:r>
      <w:r>
        <w:rPr>
          <w:lang w:eastAsia="zh-CN"/>
        </w:rPr>
        <w:t>"</w:t>
      </w:r>
      <w:r w:rsidRPr="00B90CD8">
        <w:rPr>
          <w:lang w:eastAsia="ko-KR"/>
        </w:rPr>
        <w:t xml:space="preserve"> format, e.g. </w:t>
      </w:r>
      <w:r>
        <w:rPr>
          <w:lang w:eastAsia="zh-CN"/>
        </w:rPr>
        <w:t>"</w:t>
      </w:r>
      <w:r w:rsidRPr="00B90CD8">
        <w:rPr>
          <w:lang w:eastAsia="ko-KR"/>
        </w:rPr>
        <w:t>v1501</w:t>
      </w:r>
      <w:r>
        <w:rPr>
          <w:lang w:eastAsia="zh-CN"/>
        </w:rPr>
        <w:t>"</w:t>
      </w:r>
      <w:r w:rsidRPr="00B90CD8">
        <w:rPr>
          <w:lang w:eastAsia="ko-KR"/>
        </w:rPr>
        <w:t xml:space="preserve">. It shall be clarified how the versioning format in MnS </w:t>
      </w:r>
      <w:r>
        <w:rPr>
          <w:lang w:eastAsia="ko-KR"/>
        </w:rPr>
        <w:t xml:space="preserve">API </w:t>
      </w:r>
      <w:r w:rsidRPr="00B90CD8">
        <w:rPr>
          <w:lang w:eastAsia="ko-KR"/>
        </w:rPr>
        <w:t>matches with the major release format in service API.</w:t>
      </w:r>
    </w:p>
    <w:p w14:paraId="2B786DCC" w14:textId="77777777" w:rsidR="00105FCC" w:rsidRPr="008C6C1C" w:rsidRDefault="00105FCC" w:rsidP="00105FCC">
      <w:pPr>
        <w:pStyle w:val="EditorsNote"/>
        <w:ind w:left="0" w:firstLine="0"/>
      </w:pPr>
    </w:p>
    <w:p w14:paraId="38E45A34" w14:textId="77777777" w:rsidR="006F77AE" w:rsidRPr="008C6C1C" w:rsidRDefault="006F77AE" w:rsidP="006F77AE">
      <w:pPr>
        <w:pStyle w:val="Heading3"/>
        <w:ind w:left="1138" w:hanging="1138"/>
      </w:pPr>
      <w:bookmarkStart w:id="57" w:name="_Toc180404702"/>
      <w:r w:rsidRPr="008C6C1C">
        <w:t>5.1.3</w:t>
      </w:r>
      <w:r w:rsidRPr="008C6C1C">
        <w:tab/>
        <w:t>Use case #3: Configuring discovery information of an external MnS consumer</w:t>
      </w:r>
      <w:bookmarkEnd w:id="57"/>
    </w:p>
    <w:p w14:paraId="2B655C47" w14:textId="77777777" w:rsidR="006F77AE" w:rsidRPr="008C6C1C" w:rsidRDefault="006F77AE" w:rsidP="006F77AE">
      <w:pPr>
        <w:pStyle w:val="Heading4"/>
      </w:pPr>
      <w:bookmarkStart w:id="58" w:name="_Toc180404703"/>
      <w:r w:rsidRPr="008C6C1C">
        <w:t>5.1.3.1</w:t>
      </w:r>
      <w:r w:rsidRPr="008C6C1C">
        <w:tab/>
        <w:t>Description</w:t>
      </w:r>
      <w:bookmarkEnd w:id="58"/>
    </w:p>
    <w:p w14:paraId="6A91CC08" w14:textId="788790E0" w:rsidR="006F77AE" w:rsidRPr="008C6C1C" w:rsidRDefault="006F77AE" w:rsidP="006F77AE">
      <w:r w:rsidRPr="008C6C1C">
        <w: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t>
      </w:r>
      <w:r>
        <w:t>can</w:t>
      </w:r>
      <w:r w:rsidRPr="008C6C1C">
        <w:t xml:space="preserve"> be configured with discovery information on a per API invoker basis. The discovery information, allows to specify the visibility for an API invoker, and therefore filter which service API information this API invoker can:</w:t>
      </w:r>
    </w:p>
    <w:p w14:paraId="764D509B" w14:textId="77777777" w:rsidR="006F77AE" w:rsidRPr="008C6C1C" w:rsidRDefault="006F77AE" w:rsidP="006F77AE">
      <w:pPr>
        <w:pStyle w:val="B1"/>
      </w:pPr>
      <w:r w:rsidRPr="008C6C1C">
        <w:t>-</w:t>
      </w:r>
      <w:r w:rsidRPr="008C6C1C">
        <w:tab/>
        <w:t>Subscribe to, during the API invoker onboarding.</w:t>
      </w:r>
    </w:p>
    <w:p w14:paraId="0F1A3443" w14:textId="77777777" w:rsidR="006F77AE" w:rsidRPr="008C6C1C" w:rsidRDefault="006F77AE" w:rsidP="006F77AE">
      <w:pPr>
        <w:pStyle w:val="B1"/>
      </w:pPr>
      <w:r w:rsidRPr="008C6C1C">
        <w:t>-</w:t>
      </w:r>
      <w:r w:rsidRPr="008C6C1C">
        <w:tab/>
        <w: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t>
      </w:r>
    </w:p>
    <w:p w14:paraId="7B539BD1" w14:textId="77777777" w:rsidR="006F77AE" w:rsidRPr="008C6C1C" w:rsidRDefault="006F77AE" w:rsidP="006F77AE">
      <w:r w:rsidRPr="008C6C1C">
        <w: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t>
      </w:r>
    </w:p>
    <w:p w14:paraId="518DAAF1" w14:textId="77777777" w:rsidR="006F77AE" w:rsidRPr="008C6C1C" w:rsidRDefault="006F77AE" w:rsidP="006F77AE">
      <w:r w:rsidRPr="008C6C1C">
        <w:t>However, there are two issues that deserve further analysis.</w:t>
      </w:r>
    </w:p>
    <w:p w14:paraId="42E3CFDE" w14:textId="77777777" w:rsidR="006F77AE" w:rsidRPr="008C6C1C" w:rsidRDefault="006F77AE" w:rsidP="006F77AE">
      <w:r w:rsidRPr="008C6C1C">
        <w: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t>
      </w:r>
    </w:p>
    <w:p w14:paraId="38AA5C34" w14:textId="77777777" w:rsidR="006F77AE" w:rsidRPr="008C6C1C" w:rsidRDefault="006F77AE" w:rsidP="006F77AE">
      <w:pPr>
        <w:pStyle w:val="B1"/>
      </w:pPr>
      <w:r w:rsidRPr="008C6C1C">
        <w:t>-</w:t>
      </w:r>
      <w:r w:rsidRPr="008C6C1C">
        <w:tab/>
        <w:t xml:space="preserve">First, the discovery information allows configuring which resources are made discoverable to the external MnS consumer. For each MOI which is under the management scope of the published MnS, the discovery information specifies whether the MOI is visible or not. </w:t>
      </w:r>
    </w:p>
    <w:p w14:paraId="7AA00796" w14:textId="77777777" w:rsidR="006F77AE" w:rsidRPr="008C6C1C" w:rsidRDefault="006F77AE" w:rsidP="006F77AE">
      <w:pPr>
        <w:pStyle w:val="B1"/>
      </w:pPr>
      <w:r w:rsidRPr="008C6C1C">
        <w:t>-</w:t>
      </w:r>
      <w:r w:rsidRPr="008C6C1C">
        <w:tab/>
        <w:t>Secondly, for each visible MOI, the discovery information allows limiting what the external MnS consumer can see regarding:</w:t>
      </w:r>
    </w:p>
    <w:p w14:paraId="684FF762" w14:textId="77777777" w:rsidR="006F77AE" w:rsidRPr="008C6C1C" w:rsidRDefault="006F77AE" w:rsidP="006F77AE">
      <w:pPr>
        <w:pStyle w:val="B2"/>
      </w:pPr>
      <w:r w:rsidRPr="008C6C1C">
        <w:t>-</w:t>
      </w:r>
      <w:r w:rsidRPr="008C6C1C">
        <w:tab/>
        <w:t>CRUD operations and/or notifications associated to the MOI.</w:t>
      </w:r>
    </w:p>
    <w:p w14:paraId="5ED24809" w14:textId="77777777" w:rsidR="006F77AE" w:rsidRPr="008C6C1C" w:rsidRDefault="006F77AE" w:rsidP="006F77AE">
      <w:pPr>
        <w:pStyle w:val="B2"/>
      </w:pPr>
      <w:r w:rsidRPr="008C6C1C">
        <w:t>-</w:t>
      </w:r>
      <w:r w:rsidRPr="008C6C1C">
        <w:tab/>
        <w:t>Management data, e.g. performance and fault information, associated to the MOI.</w:t>
      </w:r>
    </w:p>
    <w:p w14:paraId="44226E84" w14:textId="77777777" w:rsidR="006F77AE" w:rsidRPr="008C6C1C" w:rsidRDefault="006F77AE" w:rsidP="006F77AE">
      <w:pPr>
        <w:rPr>
          <w:lang w:eastAsia="zh-CN"/>
        </w:rPr>
      </w:pPr>
      <w:r w:rsidRPr="008C6C1C">
        <w:t>On the other hand, it is needed to discuss how a defined discovery information can be configured on the CCF</w:t>
      </w:r>
      <w:r w:rsidRPr="008C6C1C">
        <w:rPr>
          <w:lang w:eastAsia="zh-CN"/>
        </w:rPr>
        <w:t xml:space="preserve">. </w:t>
      </w:r>
      <w:r w:rsidRPr="008C6C1C">
        <w:t>This association allows setting the visibility that this API invoker will have over its lifetime, from onboarding to offboarding, including all stages in between. If needed, the discovery information can be updated over the API invoker's lifetime.</w:t>
      </w:r>
    </w:p>
    <w:p w14:paraId="77F69158" w14:textId="77777777" w:rsidR="006F77AE" w:rsidRPr="008C6C1C" w:rsidRDefault="006F77AE" w:rsidP="006F77AE">
      <w:pPr>
        <w:pStyle w:val="Heading4"/>
      </w:pPr>
      <w:bookmarkStart w:id="59" w:name="_Toc180404704"/>
      <w:r w:rsidRPr="008C6C1C">
        <w:t>5.1.3.2</w:t>
      </w:r>
      <w:r w:rsidRPr="008C6C1C">
        <w:tab/>
        <w:t>Potential requirements</w:t>
      </w:r>
      <w:bookmarkEnd w:id="59"/>
    </w:p>
    <w:p w14:paraId="4932E38A" w14:textId="77777777" w:rsidR="006F77AE" w:rsidRPr="008C6C1C" w:rsidRDefault="006F77AE" w:rsidP="006F77AE">
      <w:r w:rsidRPr="008C6C1C">
        <w:rPr>
          <w:b/>
        </w:rPr>
        <w:t xml:space="preserve">PREQ-FS_MExpo-Disc-01: </w:t>
      </w:r>
      <w:r w:rsidRPr="008C6C1C">
        <w:t>The 3GPP management system shall provide the capability to configure which MOIs, among those ones that are within the scope of a published MnSs, are visible to an external MnS consumer. The filtered set of MOIs is referred to as discoverable MOIs.</w:t>
      </w:r>
    </w:p>
    <w:p w14:paraId="405007AA" w14:textId="77777777" w:rsidR="006F77AE" w:rsidRPr="008C6C1C" w:rsidRDefault="006F77AE" w:rsidP="006F77AE">
      <w:r w:rsidRPr="008C6C1C">
        <w:rPr>
          <w:b/>
        </w:rPr>
        <w:t xml:space="preserve">PREQ-FS_MExpo-Disc-02: </w:t>
      </w:r>
      <w:r w:rsidRPr="008C6C1C">
        <w:t xml:space="preserve">The 3GPP management system shall provide the capability to configure, for a discoverable MOI, which attributes supported by this MOI are visible to an external MnS consumer. </w:t>
      </w:r>
    </w:p>
    <w:p w14:paraId="5942D920" w14:textId="77777777" w:rsidR="006F77AE" w:rsidRPr="008C6C1C" w:rsidRDefault="006F77AE" w:rsidP="006F77AE">
      <w:r w:rsidRPr="008C6C1C">
        <w:rPr>
          <w:b/>
        </w:rPr>
        <w:lastRenderedPageBreak/>
        <w:t xml:space="preserve">PREQ-FS_MExpo-Disc-03: </w:t>
      </w:r>
      <w:r w:rsidRPr="008C6C1C">
        <w:t xml:space="preserve">The 3GPP management system shall provide the capability to configure, for a discoverable MOI, which CRUD operations associated to this MOI are visible to an external MnS consumer. </w:t>
      </w:r>
    </w:p>
    <w:p w14:paraId="74908EB1" w14:textId="77777777" w:rsidR="006F77AE" w:rsidRPr="008C6C1C" w:rsidRDefault="006F77AE" w:rsidP="006F77AE">
      <w:r w:rsidRPr="008C6C1C">
        <w:rPr>
          <w:b/>
        </w:rPr>
        <w:t xml:space="preserve">PREQ-FS_MExpo-Disc-04: </w:t>
      </w:r>
      <w:r w:rsidRPr="008C6C1C">
        <w:t xml:space="preserve">The 3GPP management system shall provide the capability to configure, for a discoverable MOI, which notifications associated to this MOI are visible to an external MnS consumer. </w:t>
      </w:r>
    </w:p>
    <w:p w14:paraId="68BF15FB" w14:textId="77777777" w:rsidR="006F77AE" w:rsidRPr="008C6C1C" w:rsidRDefault="006F77AE" w:rsidP="006F77AE">
      <w:r w:rsidRPr="008C6C1C">
        <w:rPr>
          <w:b/>
        </w:rPr>
        <w:t xml:space="preserve">PREQ-FS_MExpo-Disc-05: </w:t>
      </w:r>
      <w:r w:rsidRPr="008C6C1C">
        <w:t xml:space="preserve">The 3GPP management system shall provide the capability to configure, for a discoverable MOI, which management data associated to this MOI are visible to an external MnS consumer. </w:t>
      </w:r>
    </w:p>
    <w:p w14:paraId="05BB3DCA" w14:textId="77777777" w:rsidR="006F77AE" w:rsidRPr="008C6C1C" w:rsidRDefault="006F77AE" w:rsidP="006F77AE">
      <w:pPr>
        <w:pStyle w:val="NO"/>
      </w:pPr>
      <w:r w:rsidRPr="008C6C1C">
        <w:t>NOTE 1:</w:t>
      </w:r>
      <w:r w:rsidRPr="008C6C1C">
        <w:tab/>
        <w:t xml:space="preserve">Management data includes for example performance measurements, KPIs and alarm </w:t>
      </w:r>
      <w:r w:rsidRPr="008C6C1C">
        <w:rPr>
          <w:bCs/>
        </w:rPr>
        <w:t>information.</w:t>
      </w:r>
    </w:p>
    <w:p w14:paraId="7B3E2EAB" w14:textId="77777777" w:rsidR="006F77AE" w:rsidRPr="008C6C1C" w:rsidRDefault="006F77AE" w:rsidP="006F77AE">
      <w:pPr>
        <w:pStyle w:val="NO"/>
      </w:pPr>
      <w:r w:rsidRPr="008C6C1C">
        <w:t>NOTE 2:</w:t>
      </w:r>
      <w:r w:rsidRPr="008C6C1C">
        <w:tab/>
        <w:t>The above listed requirements are based on those originally defined in 3GPP TS 28.319 [29], but now applicable for external MnS consumers.</w:t>
      </w:r>
    </w:p>
    <w:p w14:paraId="1B91507B" w14:textId="77777777" w:rsidR="006F77AE" w:rsidRPr="008C6C1C" w:rsidRDefault="006F77AE" w:rsidP="006F77AE">
      <w:r w:rsidRPr="008C6C1C">
        <w:rPr>
          <w:b/>
        </w:rPr>
        <w:t xml:space="preserve">PREQ-FS_MExpo-Disc-06: </w:t>
      </w:r>
      <w:r w:rsidRPr="008C6C1C">
        <w:t>The 3GPP management system shall provide the means to map the configuration associated to discoverable MOIs to appropriate OAuth 2.0 access token.</w:t>
      </w:r>
    </w:p>
    <w:p w14:paraId="30C949FD" w14:textId="77777777" w:rsidR="006F77AE" w:rsidRPr="008C6C1C" w:rsidRDefault="006F77AE" w:rsidP="006F77AE">
      <w:pPr>
        <w:pStyle w:val="Heading4"/>
      </w:pPr>
      <w:bookmarkStart w:id="60" w:name="_Toc180404705"/>
      <w:r w:rsidRPr="008C6C1C">
        <w:t>5.1.3.3</w:t>
      </w:r>
      <w:r w:rsidRPr="008C6C1C">
        <w:tab/>
        <w:t>Potential solutions</w:t>
      </w:r>
      <w:bookmarkEnd w:id="60"/>
    </w:p>
    <w:p w14:paraId="35283771" w14:textId="77777777" w:rsidR="006F77AE" w:rsidRPr="008C6C1C" w:rsidRDefault="006F77AE" w:rsidP="006F77AE">
      <w:pPr>
        <w:pStyle w:val="Heading5"/>
      </w:pPr>
      <w:bookmarkStart w:id="61" w:name="_Toc180404706"/>
      <w:r w:rsidRPr="008C6C1C">
        <w:t>5.1.3.3.1</w:t>
      </w:r>
      <w:r w:rsidRPr="008C6C1C">
        <w:tab/>
        <w:t xml:space="preserve">Potential solution #1: Using AccessRule class to support discovery information </w:t>
      </w:r>
      <w:r w:rsidRPr="008C6C1C">
        <w:rPr>
          <w:sz w:val="24"/>
        </w:rPr>
        <w:t>definition</w:t>
      </w:r>
      <w:bookmarkEnd w:id="61"/>
    </w:p>
    <w:p w14:paraId="62E3BD4B" w14:textId="77777777" w:rsidR="006F77AE" w:rsidRPr="008C6C1C" w:rsidRDefault="006F77AE" w:rsidP="006F77AE">
      <w:pPr>
        <w:pStyle w:val="H6"/>
      </w:pPr>
      <w:r w:rsidRPr="008C6C1C">
        <w:t>5.1.3.3.1.1</w:t>
      </w:r>
      <w:r w:rsidRPr="008C6C1C">
        <w:tab/>
        <w:t>Introduction</w:t>
      </w:r>
    </w:p>
    <w:p w14:paraId="55E1DEE1" w14:textId="03CDD418" w:rsidR="006F77AE" w:rsidRPr="008C6C1C" w:rsidRDefault="006F77AE" w:rsidP="006F77AE">
      <w:r w:rsidRPr="008C6C1C">
        <w:t xml:space="preserve">AccessRule class (3GPP TS 28.319 [29], clause 7.3.3) enables providing granular control on what actions are visible over which resources, when certain conditions (filter criteria) are met. </w:t>
      </w:r>
      <w:r>
        <w:t xml:space="preserve">See clause 7.3.3.2 of TS 28.319 [29] for the </w:t>
      </w:r>
      <w:r w:rsidRPr="008C6C1C">
        <w:t>summary of the class attributes.</w:t>
      </w:r>
    </w:p>
    <w:p w14:paraId="448E41F2" w14:textId="77777777" w:rsidR="006F77AE" w:rsidRPr="008C6C1C" w:rsidRDefault="006F77AE" w:rsidP="006F77AE">
      <w:pPr>
        <w:rPr>
          <w:lang w:eastAsia="ko-KR"/>
        </w:rPr>
      </w:pPr>
    </w:p>
    <w:p w14:paraId="2084C612" w14:textId="77777777" w:rsidR="006F77AE" w:rsidRPr="008C6C1C" w:rsidRDefault="006F77AE" w:rsidP="006F77AE">
      <w:pPr>
        <w:rPr>
          <w:lang w:eastAsia="ko-KR"/>
        </w:rPr>
      </w:pPr>
      <w:r w:rsidRPr="008C6C1C">
        <w:rPr>
          <w:lang w:eastAsia="ko-KR"/>
        </w:rPr>
        <w:t>The different AccessRule instances are defined at design time and stored in a database accessible by 3GPP management system. An example of this database can be the operator's Authentication, Authorization and Accounting (AAA) server.</w:t>
      </w:r>
    </w:p>
    <w:p w14:paraId="20AF5C42" w14:textId="77777777" w:rsidR="006F77AE" w:rsidRPr="008C6C1C" w:rsidRDefault="006F77AE" w:rsidP="006F77AE">
      <w:pPr>
        <w:rPr>
          <w:lang w:eastAsia="ko-KR"/>
        </w:rPr>
      </w:pPr>
      <w:r w:rsidRPr="008C6C1C">
        <w:rPr>
          <w:lang w:eastAsia="ko-KR"/>
        </w:rPr>
        <w:t>This solution proposes using the existing AccessRule class to define discovery information for external MnS consumer. With this solution, it is proposed to fulfil the requirements PREQ-FS_MExpo-Disc-01, PREQ-FS_MExpo-Disc-02, PREQ-FS_MExpo-Disc-03, PREQ-FS_MExpo-Disc-04 and PREQ-FS_MExpo-Disc-05.</w:t>
      </w:r>
    </w:p>
    <w:p w14:paraId="027320E7" w14:textId="77777777" w:rsidR="006F77AE" w:rsidRPr="008C6C1C" w:rsidRDefault="006F77AE" w:rsidP="006F77AE">
      <w:pPr>
        <w:pStyle w:val="H6"/>
      </w:pPr>
      <w:r w:rsidRPr="008C6C1C">
        <w:t>5.1.3.3.1.2</w:t>
      </w:r>
      <w:r w:rsidRPr="008C6C1C">
        <w:tab/>
        <w:t>Description</w:t>
      </w:r>
    </w:p>
    <w:p w14:paraId="15C1F7FE" w14:textId="77777777" w:rsidR="006F77AE" w:rsidRPr="008C6C1C" w:rsidRDefault="006F77AE" w:rsidP="006F77AE">
      <w:pPr>
        <w:spacing w:after="120"/>
        <w:rPr>
          <w:lang w:eastAsia="zh-CN"/>
        </w:rPr>
      </w:pPr>
      <w:r w:rsidRPr="008C6C1C">
        <w:rPr>
          <w:lang w:eastAsia="zh-CN"/>
        </w:rPr>
        <w:t xml:space="preserve">It is proposed to use AccessRule to generate </w:t>
      </w:r>
      <w:r w:rsidRPr="008C6C1C">
        <w:rPr>
          <w:lang w:eastAsia="ko-KR"/>
        </w:rPr>
        <w:t>discovery information</w:t>
      </w:r>
      <w:r w:rsidRPr="008C6C1C">
        <w:rPr>
          <w:lang w:eastAsia="zh-CN"/>
        </w:rPr>
        <w:t xml:space="preserve"> as follows:</w:t>
      </w:r>
    </w:p>
    <w:p w14:paraId="4D5375FC" w14:textId="77777777" w:rsidR="006F77AE" w:rsidRPr="008C6C1C" w:rsidRDefault="006F77AE" w:rsidP="006F77AE">
      <w:pPr>
        <w:pStyle w:val="B1"/>
      </w:pPr>
      <w:r w:rsidRPr="008C6C1C">
        <w:t>-</w:t>
      </w:r>
      <w:r w:rsidRPr="008C6C1C">
        <w:tab/>
        <w:t>"dataNodeSelector": it can be used not only to configure which MOI are visible (first level of filter), but also the visibility over the attributes of these MOIs. This allows fulfilling PREQ-FS_MExpo-Disc-01 and PREQ-FS_MExpo-Disc-02.</w:t>
      </w:r>
    </w:p>
    <w:p w14:paraId="15E2238F" w14:textId="77777777" w:rsidR="006F77AE" w:rsidRPr="008C6C1C" w:rsidRDefault="006F77AE" w:rsidP="006F77AE">
      <w:pPr>
        <w:pStyle w:val="B1"/>
      </w:pPr>
      <w:r w:rsidRPr="008C6C1C">
        <w:t>-</w:t>
      </w:r>
      <w:r w:rsidRPr="008C6C1C">
        <w:tab/>
        <w:t>"operations": it can be used to specify which CRUD operations are visible for each MOI listed in the dataNodeSelector. This allows fulfilling PREQ-FS_MExpo-Disc-03.</w:t>
      </w:r>
    </w:p>
    <w:p w14:paraId="1F7AE4B7" w14:textId="77777777" w:rsidR="006F77AE" w:rsidRPr="008C6C1C" w:rsidRDefault="006F77AE" w:rsidP="006F77AE">
      <w:pPr>
        <w:pStyle w:val="B1"/>
      </w:pPr>
      <w:r w:rsidRPr="008C6C1C">
        <w:t>-</w:t>
      </w:r>
      <w:r w:rsidRPr="008C6C1C">
        <w:tab/>
        <w:t>"componentCData": it can be used to specify which management data (e.g. performance measurements, KPIs and alarm information) are visible for each MOI listed in the dataNodeSelector. This allows fulfilling PREQ</w:t>
      </w:r>
      <w:r w:rsidRPr="008C6C1C">
        <w:noBreakHyphen/>
        <w:t>FS_MExpo-Disc-05.</w:t>
      </w:r>
    </w:p>
    <w:p w14:paraId="48A50A0F" w14:textId="77777777" w:rsidR="006F77AE" w:rsidRPr="008C6C1C" w:rsidRDefault="006F77AE" w:rsidP="006F77AE">
      <w:pPr>
        <w:pStyle w:val="B1"/>
      </w:pPr>
      <w:r w:rsidRPr="008C6C1C">
        <w:t>-</w:t>
      </w:r>
      <w:r w:rsidRPr="008C6C1C">
        <w:tab/>
        <w:t>"actions": The usage of this attribute is to grant authorization to the external MnS consumer when accessing service APIs over CAPIF-2/2e interface. However, this is a separate use case, which is described in clause 5.1.4.</w:t>
      </w:r>
    </w:p>
    <w:p w14:paraId="7E7FC985" w14:textId="77777777" w:rsidR="006F77AE" w:rsidRPr="008C6C1C" w:rsidRDefault="006F77AE" w:rsidP="006F77AE">
      <w:pPr>
        <w:pStyle w:val="Heading5"/>
      </w:pPr>
      <w:bookmarkStart w:id="62" w:name="_Toc180404707"/>
      <w:r w:rsidRPr="008C6C1C">
        <w:t>5.1.3.3.2</w:t>
      </w:r>
      <w:r w:rsidRPr="008C6C1C">
        <w:tab/>
        <w:t>Potential solution #1b: Using Role class for discovery information definition</w:t>
      </w:r>
      <w:bookmarkEnd w:id="62"/>
    </w:p>
    <w:p w14:paraId="0762FEFD" w14:textId="77777777" w:rsidR="006F77AE" w:rsidRPr="008C6C1C" w:rsidRDefault="006F77AE" w:rsidP="006F77AE">
      <w:pPr>
        <w:pStyle w:val="H6"/>
      </w:pPr>
      <w:r w:rsidRPr="008C6C1C">
        <w:t>5.1.3.3.2.1</w:t>
      </w:r>
      <w:r w:rsidRPr="008C6C1C">
        <w:tab/>
        <w:t>Introduction</w:t>
      </w:r>
    </w:p>
    <w:p w14:paraId="7BDCD333" w14:textId="334F4BD9" w:rsidR="006F77AE" w:rsidRPr="008C6C1C" w:rsidRDefault="006F77AE" w:rsidP="006F77AE">
      <w:r w:rsidRPr="008C6C1C">
        <w:rPr>
          <w:color w:val="000000" w:themeColor="text1"/>
        </w:rPr>
        <w:t xml:space="preserve">Role class (3GPP TS 28.319 [29], clause 7.3.2) enables </w:t>
      </w:r>
      <w:r w:rsidRPr="008C6C1C">
        <w:t xml:space="preserve">capturing multiple access rules. </w:t>
      </w:r>
      <w:r>
        <w:t xml:space="preserve">See clause 7.3.2.2 of TS 28.319 [29] for </w:t>
      </w:r>
      <w:r w:rsidRPr="008C6C1C">
        <w:t>the class attributes.</w:t>
      </w:r>
    </w:p>
    <w:p w14:paraId="2682A2DE" w14:textId="77777777" w:rsidR="006F77AE" w:rsidRPr="008C6C1C" w:rsidRDefault="006F77AE" w:rsidP="006F77AE">
      <w:pPr>
        <w:rPr>
          <w:lang w:eastAsia="ko-KR"/>
        </w:rPr>
      </w:pPr>
    </w:p>
    <w:p w14:paraId="7CAED8A4" w14:textId="77777777" w:rsidR="006F77AE" w:rsidRPr="008C6C1C" w:rsidRDefault="006F77AE" w:rsidP="006F77AE">
      <w:pPr>
        <w:rPr>
          <w:lang w:eastAsia="ko-KR"/>
        </w:rPr>
      </w:pPr>
      <w:r w:rsidRPr="008C6C1C">
        <w:rPr>
          <w:lang w:eastAsia="ko-KR"/>
        </w:rPr>
        <w:lastRenderedPageBreak/>
        <w:t>The different Role instances are defined at design time and stored in a database accessible by 3GPP management system. Examples of this database can be the operator's Authentication, Authorization and Accounting (AAA) server.</w:t>
      </w:r>
    </w:p>
    <w:p w14:paraId="5AB9FC0B" w14:textId="77777777" w:rsidR="006F77AE" w:rsidRPr="008C6C1C" w:rsidRDefault="006F77AE" w:rsidP="006F77AE">
      <w:pPr>
        <w:rPr>
          <w:lang w:eastAsia="ko-KR"/>
        </w:rPr>
      </w:pPr>
      <w:r w:rsidRPr="008C6C1C">
        <w:rPr>
          <w:lang w:eastAsia="ko-KR"/>
        </w:rPr>
        <w:t xml:space="preserve">This solution proposes using the existing Role class to define discovery information for external MnS consumer. With this solution, it is proposed to fulfil the requirements </w:t>
      </w:r>
      <w:r w:rsidRPr="008C6C1C">
        <w:t>PREQ-FS_MExpo-Disc-01, PREQ-FS_MExpo-Disc-02, PREQ-FS_MExpo-Disc-03, PREQ-FS_MExpo-Disc-04 and PREQ-FS_MExpo-Disc-05.</w:t>
      </w:r>
    </w:p>
    <w:p w14:paraId="2C072490" w14:textId="77777777" w:rsidR="006F77AE" w:rsidRPr="008C6C1C" w:rsidRDefault="006F77AE" w:rsidP="006F77AE">
      <w:pPr>
        <w:pStyle w:val="H6"/>
      </w:pPr>
      <w:r w:rsidRPr="008C6C1C">
        <w:t>5.1.3.3.2.2</w:t>
      </w:r>
      <w:r w:rsidRPr="008C6C1C">
        <w:tab/>
        <w:t>Description</w:t>
      </w:r>
    </w:p>
    <w:p w14:paraId="291277BD" w14:textId="77777777" w:rsidR="006F77AE" w:rsidRPr="008C6C1C" w:rsidRDefault="006F77AE" w:rsidP="006F77AE">
      <w:pPr>
        <w:rPr>
          <w:lang w:eastAsia="ko-KR"/>
        </w:rPr>
      </w:pPr>
      <w:r w:rsidRPr="008C6C1C">
        <w:rPr>
          <w:lang w:eastAsia="ko-KR"/>
        </w:rPr>
        <w:t xml:space="preserve">This solution builds on top of solution #1, by associating roles instead of individual access rules. Solution #1b requires the underlying implementation of solution #1. </w:t>
      </w:r>
    </w:p>
    <w:p w14:paraId="448855D1" w14:textId="77777777" w:rsidR="006F77AE" w:rsidRPr="008C6C1C" w:rsidRDefault="006F77AE" w:rsidP="006F77AE">
      <w:pPr>
        <w:pStyle w:val="Heading5"/>
      </w:pPr>
      <w:bookmarkStart w:id="63" w:name="_Toc180404708"/>
      <w:r w:rsidRPr="008C6C1C">
        <w:t>5.1.3.3.3</w:t>
      </w:r>
      <w:r w:rsidRPr="008C6C1C">
        <w:tab/>
        <w:t>Potential solution #3: Mapping policy definition into OAuth2.0 access token</w:t>
      </w:r>
      <w:bookmarkEnd w:id="63"/>
    </w:p>
    <w:p w14:paraId="3D5109B1" w14:textId="77777777" w:rsidR="006F77AE" w:rsidRPr="008C6C1C" w:rsidRDefault="006F77AE" w:rsidP="006F77AE">
      <w:pPr>
        <w:pStyle w:val="H6"/>
      </w:pPr>
      <w:r w:rsidRPr="008C6C1C">
        <w:t>5.1.3.3.3.1</w:t>
      </w:r>
      <w:r w:rsidRPr="008C6C1C">
        <w:tab/>
        <w:t>Introduction</w:t>
      </w:r>
    </w:p>
    <w:p w14:paraId="68EDB22D" w14:textId="77777777" w:rsidR="006F77AE" w:rsidRPr="008C6C1C" w:rsidRDefault="006F77AE" w:rsidP="006F77AE">
      <w:r w:rsidRPr="008C6C1C">
        <w:t>This solution focuses on meeting the requirement PREQ-FS_MExpo-Disc-06.</w:t>
      </w:r>
    </w:p>
    <w:p w14:paraId="01D95140" w14:textId="77777777" w:rsidR="006F77AE" w:rsidRPr="008C6C1C" w:rsidRDefault="006F77AE" w:rsidP="006F77AE">
      <w:pPr>
        <w:pStyle w:val="H6"/>
      </w:pPr>
      <w:r w:rsidRPr="008C6C1C">
        <w:t>5.1.3.3.3.2</w:t>
      </w:r>
      <w:r w:rsidRPr="008C6C1C">
        <w:tab/>
        <w:t>Description</w:t>
      </w:r>
    </w:p>
    <w:p w14:paraId="090EC31E" w14:textId="04D3D971" w:rsidR="006F77AE" w:rsidRPr="008C6C1C" w:rsidRDefault="006F77AE" w:rsidP="006F77AE">
      <w:r w:rsidRPr="008C6C1C">
        <w: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t>
      </w:r>
      <w:r>
        <w:t>t</w:t>
      </w:r>
      <w:r w:rsidRPr="008C6C1C">
        <w:t xml:space="preserve">able C.2.2-1 </w:t>
      </w:r>
      <w:r>
        <w:t xml:space="preserve">of </w:t>
      </w:r>
      <w:r w:rsidRPr="008C6C1C">
        <w:t>3GPP TS 33.122 [14].</w:t>
      </w:r>
    </w:p>
    <w:p w14:paraId="5AAB2586" w14:textId="77777777" w:rsidR="006F77AE" w:rsidRPr="008C6C1C" w:rsidRDefault="006F77AE" w:rsidP="006F77AE"/>
    <w:p w14:paraId="72CB7EC3" w14:textId="77777777" w:rsidR="006F77AE" w:rsidRPr="008C6C1C" w:rsidRDefault="006F77AE" w:rsidP="006F77AE">
      <w:pPr>
        <w:rPr>
          <w:color w:val="000000" w:themeColor="text1"/>
          <w:lang w:eastAsia="zh-CN"/>
        </w:rPr>
      </w:pPr>
      <w:r w:rsidRPr="008C6C1C">
        <w:t xml:space="preserve">To configure the policy on the CCF, it is proposed to use scope parameter, which is a string containing a space-delimited list. </w:t>
      </w:r>
      <w:r w:rsidRPr="008C6C1C">
        <w:rPr>
          <w:color w:val="000000" w:themeColor="text1"/>
        </w:rPr>
        <w:t xml:space="preserve">The configuration can be done, for example by the </w:t>
      </w:r>
      <w:r w:rsidRPr="008C6C1C">
        <w:rPr>
          <w:color w:val="000000" w:themeColor="text1"/>
          <w:lang w:eastAsia="zh-CN"/>
        </w:rPr>
        <w:t>CAPIF administrator, for the cases where this administrator is also administrator of the 3GPP management system (see 3GPP TS 28.319 [29]).</w:t>
      </w:r>
    </w:p>
    <w:p w14:paraId="03CAED10" w14:textId="77777777" w:rsidR="006F77AE" w:rsidRPr="008C6C1C" w:rsidRDefault="006F77AE" w:rsidP="006F77AE">
      <w:pPr>
        <w:rPr>
          <w:color w:val="000000" w:themeColor="text1"/>
          <w:lang w:eastAsia="zh-CN"/>
        </w:rPr>
      </w:pPr>
      <w:r w:rsidRPr="008C6C1C">
        <w:rPr>
          <w:color w:val="000000" w:themeColor="text1"/>
          <w:lang w:eastAsia="zh-CN"/>
        </w:rPr>
        <w:t>Once configured with the discovery policy, the CCF can use the policy with the external MnS consumer over CAPIF</w:t>
      </w:r>
      <w:r w:rsidRPr="008C6C1C">
        <w:rPr>
          <w:color w:val="000000" w:themeColor="text1"/>
          <w:lang w:eastAsia="zh-CN"/>
        </w:rPr>
        <w:noBreakHyphen/>
        <w:t>1 interface.</w:t>
      </w:r>
    </w:p>
    <w:p w14:paraId="1AF539C9" w14:textId="77777777" w:rsidR="006F77AE" w:rsidRPr="008C6C1C" w:rsidRDefault="006F77AE" w:rsidP="006F77AE">
      <w:pPr>
        <w:pStyle w:val="Heading4"/>
      </w:pPr>
      <w:bookmarkStart w:id="64" w:name="_Toc180404709"/>
      <w:r w:rsidRPr="008C6C1C">
        <w:t>5.1.3.4</w:t>
      </w:r>
      <w:r w:rsidRPr="008C6C1C">
        <w:tab/>
        <w:t>Evaluation of potential solutions</w:t>
      </w:r>
      <w:bookmarkEnd w:id="64"/>
    </w:p>
    <w:p w14:paraId="4CB6859F" w14:textId="77777777" w:rsidR="006F77AE" w:rsidRPr="008C6C1C" w:rsidRDefault="006F77AE" w:rsidP="006F77AE">
      <w:pPr>
        <w:pStyle w:val="Heading5"/>
      </w:pPr>
      <w:bookmarkStart w:id="65" w:name="_Toc180404710"/>
      <w:r w:rsidRPr="008C6C1C">
        <w:t>5.1.3.4.1</w:t>
      </w:r>
      <w:r w:rsidRPr="008C6C1C">
        <w:tab/>
        <w:t>Evaluation of potential solutions #1 and #1b</w:t>
      </w:r>
      <w:bookmarkEnd w:id="65"/>
    </w:p>
    <w:p w14:paraId="1131080B" w14:textId="77777777" w:rsidR="006F77AE" w:rsidRPr="008C6C1C" w:rsidRDefault="006F77AE" w:rsidP="006F77AE">
      <w:r w:rsidRPr="008C6C1C">
        <w:t>Solutions #1 and #1b allow fulfilling the requirements PREQ-FS_MExpo-Disc-01, PREQ-FS_MExpo-Disc-02, PREQ-FS_MExpo-Disc-03 and PREQ-FS_MExpo-Disc-05, providing controllable granularity on which published MnS information can be consumed by an external MnS consumer.</w:t>
      </w:r>
    </w:p>
    <w:p w14:paraId="210E5B53" w14:textId="77777777" w:rsidR="006F77AE" w:rsidRPr="008C6C1C" w:rsidRDefault="006F77AE" w:rsidP="006F77AE">
      <w:r w:rsidRPr="008C6C1C">
        <w:t>However, there are two gaps with the proposed solutions.</w:t>
      </w:r>
    </w:p>
    <w:p w14:paraId="3ED24403" w14:textId="77777777" w:rsidR="006F77AE" w:rsidRPr="008C6C1C" w:rsidRDefault="006F77AE" w:rsidP="006F77AE">
      <w:r w:rsidRPr="008C6C1C">
        <w:t>Firstly, it is noteworthy that PREQ-FS_MExpo_Disc-04 cannot be fulfilled with the current MSAC solution. The "operations" attribute only supports CRUD operations, but no notifications. Before working on fulfilling PREQ</w:t>
      </w:r>
      <w:r w:rsidRPr="008C6C1C">
        <w:noBreakHyphen/>
        <w:t>FS_MExpo_Disc-04, there are open questions that need to be answered first:</w:t>
      </w:r>
    </w:p>
    <w:p w14:paraId="2387FE29" w14:textId="77777777" w:rsidR="006F77AE" w:rsidRPr="008C6C1C" w:rsidRDefault="006F77AE" w:rsidP="006F77AE">
      <w:pPr>
        <w:pStyle w:val="B1"/>
      </w:pPr>
      <w:r w:rsidRPr="008C6C1C">
        <w:t>-</w:t>
      </w:r>
      <w:r w:rsidRPr="008C6C1C">
        <w:tab/>
        <w: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t>
      </w:r>
    </w:p>
    <w:p w14:paraId="332E20EB" w14:textId="77777777" w:rsidR="006F77AE" w:rsidRPr="008C6C1C" w:rsidRDefault="006F77AE" w:rsidP="006F77AE">
      <w:pPr>
        <w:pStyle w:val="B1"/>
      </w:pPr>
      <w:r w:rsidRPr="008C6C1C">
        <w:t>-</w:t>
      </w:r>
      <w:r w:rsidRPr="008C6C1C">
        <w:tab/>
        <w:t>Notification content: it should be clarified whether it is the intention to set the visibility over notification content; accessing to notification content can reveal secret.</w:t>
      </w:r>
    </w:p>
    <w:p w14:paraId="0BB1AFCA" w14:textId="77777777" w:rsidR="006F77AE" w:rsidRPr="008C6C1C" w:rsidRDefault="006F77AE" w:rsidP="006F77AE">
      <w:pPr>
        <w:pStyle w:val="B1"/>
      </w:pPr>
      <w:r w:rsidRPr="008C6C1C">
        <w:t>-</w:t>
      </w:r>
      <w:r w:rsidRPr="008C6C1C">
        <w:tab/>
        <w: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t>
      </w:r>
    </w:p>
    <w:p w14:paraId="3AB198BF" w14:textId="77777777" w:rsidR="006F77AE" w:rsidRPr="008C6C1C" w:rsidRDefault="006F77AE" w:rsidP="006F77AE">
      <w:r w:rsidRPr="008C6C1C">
        <w:lastRenderedPageBreak/>
        <w: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t>
      </w:r>
    </w:p>
    <w:p w14:paraId="4A3DB259" w14:textId="77777777" w:rsidR="006F77AE" w:rsidRPr="008C6C1C" w:rsidRDefault="006F77AE" w:rsidP="006F77AE">
      <w:pPr>
        <w:pStyle w:val="Heading3"/>
      </w:pPr>
      <w:bookmarkStart w:id="66" w:name="_Toc180404711"/>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66"/>
    </w:p>
    <w:p w14:paraId="3BEFEDCE" w14:textId="77777777" w:rsidR="006F77AE" w:rsidRPr="008C6C1C" w:rsidRDefault="006F77AE" w:rsidP="006F77AE">
      <w:pPr>
        <w:pStyle w:val="Heading4"/>
        <w:rPr>
          <w:rFonts w:cs="Arial"/>
        </w:rPr>
      </w:pPr>
      <w:bookmarkStart w:id="67" w:name="_Toc180404712"/>
      <w:r w:rsidRPr="008C6C1C">
        <w:rPr>
          <w:rFonts w:cs="Arial"/>
        </w:rPr>
        <w:t>5.1.4.1</w:t>
      </w:r>
      <w:r w:rsidRPr="008C6C1C">
        <w:rPr>
          <w:rFonts w:cs="Arial"/>
        </w:rPr>
        <w:tab/>
        <w:t>Description</w:t>
      </w:r>
      <w:bookmarkEnd w:id="67"/>
    </w:p>
    <w:p w14:paraId="7E82B9C5" w14:textId="77777777" w:rsidR="006F77AE" w:rsidRPr="008C6C1C" w:rsidRDefault="006F77AE" w:rsidP="006F77AE">
      <w:r w:rsidRPr="008C6C1C">
        <w:t>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t>
      </w:r>
    </w:p>
    <w:p w14:paraId="781DB4C5" w14:textId="77777777" w:rsidR="006F77AE" w:rsidRPr="008C6C1C" w:rsidRDefault="006F77AE" w:rsidP="006F77AE">
      <w:r w:rsidRPr="008C6C1C">
        <w: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t>
      </w:r>
    </w:p>
    <w:p w14:paraId="26ACF3A9" w14:textId="77777777" w:rsidR="006F77AE" w:rsidRPr="008C6C1C" w:rsidRDefault="006F77AE" w:rsidP="006F77AE">
      <w:pPr>
        <w:pStyle w:val="Heading4"/>
      </w:pPr>
      <w:bookmarkStart w:id="68" w:name="_Toc180404713"/>
      <w:r w:rsidRPr="008C6C1C">
        <w:t>5.1.4.2</w:t>
      </w:r>
      <w:r w:rsidRPr="008C6C1C">
        <w:tab/>
        <w:t>Potential requirements</w:t>
      </w:r>
      <w:bookmarkEnd w:id="68"/>
    </w:p>
    <w:p w14:paraId="540C6B3E" w14:textId="77777777" w:rsidR="006F77AE" w:rsidRPr="008C6C1C" w:rsidRDefault="006F77AE" w:rsidP="006F77AE">
      <w:r w:rsidRPr="008C6C1C">
        <w:rPr>
          <w:b/>
        </w:rPr>
        <w:t xml:space="preserve">PREQ-FS_MExpo-Auth-01: </w:t>
      </w:r>
      <w:r w:rsidRPr="008C6C1C">
        <w:t>The 3GPP management system shall provide the CCF with the authorization information for an external MnS consumer.</w:t>
      </w:r>
    </w:p>
    <w:p w14:paraId="7B7B02FC" w14:textId="77777777" w:rsidR="006F77AE" w:rsidRPr="008C6C1C" w:rsidRDefault="006F77AE" w:rsidP="006F77AE">
      <w:pPr>
        <w:pStyle w:val="Heading4"/>
      </w:pPr>
      <w:bookmarkStart w:id="69" w:name="_Toc180404714"/>
      <w:r w:rsidRPr="008C6C1C">
        <w:t>5.1.4.3</w:t>
      </w:r>
      <w:r w:rsidRPr="008C6C1C">
        <w:tab/>
        <w:t>Potential solutions</w:t>
      </w:r>
      <w:bookmarkEnd w:id="69"/>
    </w:p>
    <w:p w14:paraId="392E791B" w14:textId="37882330" w:rsidR="006F77AE" w:rsidRPr="008C6C1C" w:rsidRDefault="006F77AE" w:rsidP="006F77AE">
      <w:pPr>
        <w:pStyle w:val="Heading4"/>
      </w:pPr>
      <w:bookmarkStart w:id="70" w:name="_Toc180404715"/>
      <w:r w:rsidRPr="008C6C1C">
        <w:t>5.1.4.3.1</w:t>
      </w:r>
      <w:r w:rsidRPr="008C6C1C">
        <w:tab/>
        <w:t>Potential solution #</w:t>
      </w:r>
      <w:r>
        <w:t>1</w:t>
      </w:r>
      <w:r w:rsidRPr="008C6C1C">
        <w:t>: &lt;Potential Solution i Title&gt;</w:t>
      </w:r>
      <w:bookmarkEnd w:id="70"/>
    </w:p>
    <w:p w14:paraId="46E8C884" w14:textId="77777777" w:rsidR="006F77AE" w:rsidRPr="008C6C1C" w:rsidRDefault="006F77AE" w:rsidP="006F77AE">
      <w:pPr>
        <w:pStyle w:val="H6"/>
      </w:pPr>
      <w:r w:rsidRPr="008C6C1C">
        <w:t>5.1.4.3.1.1</w:t>
      </w:r>
      <w:r w:rsidRPr="008C6C1C">
        <w:tab/>
        <w:t>Introduction</w:t>
      </w:r>
    </w:p>
    <w:p w14:paraId="6B614345" w14:textId="77777777" w:rsidR="006F77AE" w:rsidRPr="008C6C1C" w:rsidRDefault="006F77AE" w:rsidP="006F77AE">
      <w:r w:rsidRPr="008C6C1C">
        <w:t>This potential solution describes how the CCF can authorize the external MnS consumer to access the management service API.</w:t>
      </w:r>
    </w:p>
    <w:p w14:paraId="0D5EADAC" w14:textId="77777777" w:rsidR="006F77AE" w:rsidRPr="008C6C1C" w:rsidRDefault="006F77AE" w:rsidP="006F77AE">
      <w:pPr>
        <w:pStyle w:val="H6"/>
      </w:pPr>
      <w:r w:rsidRPr="008C6C1C">
        <w:t>5.1.4.3.1.2</w:t>
      </w:r>
      <w:r w:rsidRPr="008C6C1C">
        <w:tab/>
        <w:t>Description</w:t>
      </w:r>
    </w:p>
    <w:p w14:paraId="04395FDA" w14:textId="77777777" w:rsidR="006F77AE" w:rsidRPr="008C6C1C" w:rsidRDefault="006F77AE" w:rsidP="006F77AE">
      <w:r w:rsidRPr="008C6C1C">
        <w:t xml:space="preserve">To authorize an external MnS consumer to consume management service(s) at the MnS producer, the CCF can use the </w:t>
      </w:r>
      <w:r w:rsidRPr="008C6C1C">
        <w:rPr>
          <w:rFonts w:ascii="Courier New" w:hAnsi="Courier New" w:cs="Courier New"/>
        </w:rPr>
        <w:t>AccessRule</w:t>
      </w:r>
      <w:r w:rsidRPr="008C6C1C">
        <w:t xml:space="preserve"> class (defined in clause 7.3.3 in 3GPP TS 28.319 [29]) to define the access rule for authorization. This access rule is identified by the </w:t>
      </w:r>
      <w:r w:rsidRPr="008C6C1C">
        <w:rPr>
          <w:rFonts w:ascii="Courier New" w:hAnsi="Courier New" w:cs="Courier New"/>
        </w:rPr>
        <w:t>ruleName</w:t>
      </w:r>
      <w:r w:rsidRPr="008C6C1C">
        <w:t xml:space="preserve"> attribute. The </w:t>
      </w:r>
      <w:r w:rsidRPr="008C6C1C">
        <w:rPr>
          <w:rFonts w:ascii="Courier New" w:hAnsi="Courier New" w:cs="Courier New"/>
        </w:rPr>
        <w:t>dataNodeSelector</w:t>
      </w:r>
      <w:r w:rsidRPr="008C6C1C">
        <w:t xml:space="preserve"> attribute of the </w:t>
      </w:r>
      <w:r w:rsidRPr="008C6C1C">
        <w:rPr>
          <w:rFonts w:ascii="Courier New" w:hAnsi="Courier New" w:cs="Courier New"/>
        </w:rPr>
        <w:t xml:space="preserve">AccessRule </w:t>
      </w:r>
      <w:r w:rsidRPr="008C6C1C">
        <w:t>class can be used to select the resources to which the access rule will apply. These resources are either the managed objects (IOCs), instances of managed objects (MOIs), or their corresponding attribute(s).</w:t>
      </w:r>
    </w:p>
    <w:p w14:paraId="281EE2CC" w14:textId="77777777" w:rsidR="006F77AE" w:rsidRPr="008C6C1C" w:rsidRDefault="006F77AE" w:rsidP="006F77AE">
      <w:r w:rsidRPr="008C6C1C">
        <w:t xml:space="preserve">For the selected resources under the </w:t>
      </w:r>
      <w:r w:rsidRPr="008C6C1C">
        <w:rPr>
          <w:rFonts w:ascii="Courier New" w:hAnsi="Courier New" w:cs="Courier New"/>
        </w:rPr>
        <w:t>dataNodeSelector</w:t>
      </w:r>
      <w:r w:rsidRPr="008C6C1C">
        <w:t xml:space="preserve"> attribute, the </w:t>
      </w:r>
      <w:r w:rsidRPr="008C6C1C">
        <w:rPr>
          <w:rFonts w:ascii="Courier New" w:hAnsi="Courier New" w:cs="Courier New"/>
        </w:rPr>
        <w:t>operations</w:t>
      </w:r>
      <w:r w:rsidRPr="008C6C1C">
        <w:t xml:space="preserve"> attribute is used to specify the operations (as specified in clause 11.1.1 in 3GPP TS 28.532 [17]) that can be applied to these resources.</w:t>
      </w:r>
    </w:p>
    <w:p w14:paraId="43EF7337" w14:textId="77777777" w:rsidR="006F77AE" w:rsidRPr="008C6C1C" w:rsidRDefault="006F77AE" w:rsidP="006F77AE">
      <w:r w:rsidRPr="008C6C1C">
        <w:t xml:space="preserve">For each resource and operation combination, the </w:t>
      </w:r>
      <w:r w:rsidRPr="008C6C1C">
        <w:rPr>
          <w:rFonts w:ascii="Courier New" w:hAnsi="Courier New" w:cs="Courier New"/>
        </w:rPr>
        <w:t>actions</w:t>
      </w:r>
      <w:r w:rsidRPr="008C6C1C">
        <w:t xml:space="preserve"> attribute permits what operation(s) the external MnS consumer can perform on the resource.</w:t>
      </w:r>
    </w:p>
    <w:p w14:paraId="5423ED48" w14:textId="77777777" w:rsidR="006F77AE" w:rsidRDefault="006F77AE" w:rsidP="006F77AE">
      <w:r w:rsidRPr="008C6C1C">
        <w:t>To request for authorization to consume a specific service API, the external MnS consumer sends a "service API authorization request" (see clause 8.11 of 3GPP TS 23.222 [5]) to the CCF. The request should include the information provided in Table 5.1.4.3.1.2-1.</w:t>
      </w:r>
    </w:p>
    <w:p w14:paraId="0152B701" w14:textId="77777777" w:rsidR="006F77AE" w:rsidRPr="008C6C1C" w:rsidRDefault="006F77AE" w:rsidP="006F77AE">
      <w:r>
        <w:t xml:space="preserve">Table </w:t>
      </w:r>
      <w:r w:rsidRPr="008C6C1C">
        <w:t>5.1.4.3.1.2-1</w:t>
      </w:r>
      <w:r>
        <w:t xml:space="preserve"> lists the attributes of type </w:t>
      </w:r>
      <w:r w:rsidRPr="008C6C1C">
        <w:t>AccessTokenReq</w:t>
      </w:r>
      <w:r>
        <w:t xml:space="preserve"> (see clause </w:t>
      </w:r>
      <w:r w:rsidRPr="008C6C1C">
        <w:t>8.5.4.2.6</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8.5.4.2.6-1</w:t>
      </w:r>
      <w:r>
        <w:t xml:space="preserve"> of</w:t>
      </w:r>
      <w:r w:rsidRPr="008C6C1C">
        <w:t xml:space="preserve"> TS 29.222 [13]</w:t>
      </w:r>
      <w:r>
        <w:t xml:space="preserve"> for the data type, presence indicator, cardinality, description and applicability information for the attributes of type </w:t>
      </w:r>
      <w:r w:rsidRPr="008C6C1C">
        <w:t>AccessTokenReq</w:t>
      </w:r>
      <w:r>
        <w:t>.</w:t>
      </w:r>
    </w:p>
    <w:p w14:paraId="5D435EA7" w14:textId="55117EDD" w:rsidR="006F77AE" w:rsidRDefault="006F77AE" w:rsidP="006F77AE">
      <w:pPr>
        <w:pStyle w:val="TH"/>
      </w:pPr>
      <w:r w:rsidRPr="008C6C1C">
        <w:lastRenderedPageBreak/>
        <w:t>Table 5.1.4.3.1.2-1: Definition of type 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5253"/>
        <w:gridCol w:w="2965"/>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77777777" w:rsidR="006F77AE" w:rsidRPr="008C6C1C" w:rsidRDefault="006F77AE" w:rsidP="00FA018B">
            <w:pPr>
              <w:pStyle w:val="TAH"/>
              <w:keepNext w:val="0"/>
              <w:keepLines w:val="0"/>
              <w:rPr>
                <w:rFonts w:eastAsia="DengXian" w:cs="Arial"/>
                <w:szCs w:val="18"/>
              </w:rPr>
            </w:pPr>
            <w:r w:rsidRPr="008C6C1C">
              <w:t>Equivalent MnSInfo IOC attribute/comments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77777777" w:rsidR="006F77AE" w:rsidRPr="008C6C1C" w:rsidRDefault="006F77AE" w:rsidP="00FA018B">
            <w:pPr>
              <w:pStyle w:val="TAL"/>
              <w:keepNext w:val="0"/>
              <w:keepLines w:val="0"/>
              <w:rPr>
                <w:rFonts w:eastAsia="DengXian" w:cs="Arial"/>
                <w:szCs w:val="18"/>
              </w:rPr>
            </w:pPr>
            <w:r w:rsidRPr="008001C1">
              <w:t>Should be 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77777777" w:rsidR="006F77AE" w:rsidRPr="008001C1" w:rsidRDefault="006F77AE" w:rsidP="00FA018B">
            <w:pPr>
              <w:pStyle w:val="TAL"/>
              <w:keepNext w:val="0"/>
              <w:keepLines w:val="0"/>
            </w:pPr>
            <w:r w:rsidRPr="008001C1">
              <w:t>This is the same as the API invoker Id.</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6F77AE" w:rsidRPr="008C6C1C" w14:paraId="1EECFA8A" w14:textId="77777777" w:rsidTr="00FA018B">
        <w:trPr>
          <w:jc w:val="center"/>
        </w:trPr>
        <w:tc>
          <w:tcPr>
            <w:tcW w:w="1413" w:type="dxa"/>
          </w:tcPr>
          <w:p w14:paraId="065DE360" w14:textId="77777777" w:rsidR="006F77AE" w:rsidRPr="008C6C1C" w:rsidRDefault="006F77AE" w:rsidP="00FA018B">
            <w:pPr>
              <w:pStyle w:val="TAL"/>
              <w:keepNext w:val="0"/>
              <w:keepLines w:val="0"/>
              <w:rPr>
                <w:rFonts w:eastAsia="DengXian"/>
              </w:rPr>
            </w:pPr>
            <w:r w:rsidRPr="008C6C1C">
              <w:rPr>
                <w:rFonts w:eastAsia="DengXian"/>
              </w:rPr>
              <w:t>client_secret</w:t>
            </w:r>
          </w:p>
        </w:tc>
        <w:tc>
          <w:tcPr>
            <w:tcW w:w="5253" w:type="dxa"/>
          </w:tcPr>
          <w:p w14:paraId="5AE88D59"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77777777" w:rsidR="006F77AE" w:rsidRPr="008C6C1C" w:rsidRDefault="006F77AE" w:rsidP="00FA018B">
            <w:pPr>
              <w:pStyle w:val="TAL"/>
              <w:keepNext w:val="0"/>
              <w:keepLines w:val="0"/>
              <w:rPr>
                <w:rFonts w:eastAsia="DengXian" w:cs="Arial"/>
                <w:szCs w:val="18"/>
              </w:rPr>
            </w:pPr>
          </w:p>
        </w:tc>
      </w:tr>
      <w:tr w:rsidR="006F77AE" w:rsidRPr="008C6C1C" w14:paraId="2723F609" w14:textId="77777777" w:rsidTr="00FA018B">
        <w:trPr>
          <w:jc w:val="center"/>
        </w:trPr>
        <w:tc>
          <w:tcPr>
            <w:tcW w:w="1413" w:type="dxa"/>
          </w:tcPr>
          <w:p w14:paraId="04544E5D" w14:textId="77777777" w:rsidR="006F77AE" w:rsidRPr="008C6C1C" w:rsidRDefault="006F77AE" w:rsidP="00FA018B">
            <w:pPr>
              <w:pStyle w:val="TAL"/>
              <w:keepLines w:val="0"/>
              <w:rPr>
                <w:rFonts w:eastAsia="DengXian"/>
              </w:rPr>
            </w:pPr>
            <w:r w:rsidRPr="008C6C1C">
              <w:rPr>
                <w:rFonts w:eastAsia="DengXian" w:hint="eastAsia"/>
              </w:rPr>
              <w:t>scope</w:t>
            </w:r>
          </w:p>
        </w:tc>
        <w:tc>
          <w:tcPr>
            <w:tcW w:w="5253" w:type="dxa"/>
          </w:tcPr>
          <w:p w14:paraId="314EEB2D" w14:textId="77777777" w:rsidR="006F77AE" w:rsidRPr="008C6C1C" w:rsidRDefault="006F77AE" w:rsidP="00FA018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3BA0E953" w14:textId="77777777" w:rsidR="006F77AE" w:rsidRPr="008C6C1C" w:rsidRDefault="006F77AE" w:rsidP="00FA018B">
            <w:pPr>
              <w:pStyle w:val="TAL"/>
              <w:keepLines w:val="0"/>
              <w:rPr>
                <w:rFonts w:ascii="Courier New" w:hAnsi="Courier New" w:cs="Courier New"/>
              </w:rPr>
            </w:pPr>
          </w:p>
        </w:tc>
      </w:tr>
      <w:tr w:rsidR="006F77AE" w:rsidRPr="008C6C1C" w14:paraId="27A1B2C1" w14:textId="77777777" w:rsidTr="00FA018B">
        <w:trPr>
          <w:jc w:val="center"/>
        </w:trPr>
        <w:tc>
          <w:tcPr>
            <w:tcW w:w="1413" w:type="dxa"/>
          </w:tcPr>
          <w:p w14:paraId="29A28BCA" w14:textId="77777777" w:rsidR="006F77AE" w:rsidRPr="008C6C1C" w:rsidRDefault="006F77AE" w:rsidP="00FA018B">
            <w:pPr>
              <w:pStyle w:val="TAL"/>
              <w:keepNext w:val="0"/>
              <w:keepLines w:val="0"/>
              <w:rPr>
                <w:rFonts w:eastAsia="DengXian"/>
              </w:rPr>
            </w:pPr>
            <w:r w:rsidRPr="008C6C1C">
              <w:rPr>
                <w:rFonts w:eastAsia="DengXian"/>
              </w:rPr>
              <w:t>authCode</w:t>
            </w:r>
          </w:p>
        </w:tc>
        <w:tc>
          <w:tcPr>
            <w:tcW w:w="5253" w:type="dxa"/>
          </w:tcPr>
          <w:p w14:paraId="5BD99A06"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6F77AE" w:rsidRPr="008C6C1C" w:rsidRDefault="006F77AE" w:rsidP="00FA018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6F77AE" w:rsidRPr="008C6C1C" w14:paraId="27B4CEB4" w14:textId="77777777" w:rsidTr="00FA018B">
        <w:trPr>
          <w:jc w:val="center"/>
        </w:trPr>
        <w:tc>
          <w:tcPr>
            <w:tcW w:w="1413" w:type="dxa"/>
          </w:tcPr>
          <w:p w14:paraId="01534F5D" w14:textId="77777777" w:rsidR="006F77AE" w:rsidRPr="008C6C1C" w:rsidRDefault="006F77AE" w:rsidP="00FA018B">
            <w:pPr>
              <w:pStyle w:val="TAL"/>
              <w:keepNext w:val="0"/>
              <w:keepLines w:val="0"/>
              <w:rPr>
                <w:rFonts w:eastAsia="DengXian"/>
              </w:rPr>
            </w:pPr>
            <w:r w:rsidRPr="008C6C1C">
              <w:rPr>
                <w:rFonts w:eastAsia="DengXian"/>
              </w:rPr>
              <w:t>redirect_uri</w:t>
            </w:r>
          </w:p>
        </w:tc>
        <w:tc>
          <w:tcPr>
            <w:tcW w:w="5253" w:type="dxa"/>
          </w:tcPr>
          <w:p w14:paraId="74184D91"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6F77AE" w:rsidRPr="008C6C1C" w:rsidRDefault="006F77AE" w:rsidP="00FA018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E6A9778" w14:textId="77777777" w:rsidR="006F77AE" w:rsidRDefault="006F77AE" w:rsidP="006F77AE">
      <w:pPr>
        <w:pStyle w:val="TH"/>
      </w:pPr>
    </w:p>
    <w:p w14:paraId="3A41CCC2" w14:textId="77777777" w:rsidR="006F77AE" w:rsidRPr="008C6C1C" w:rsidRDefault="006F77AE" w:rsidP="006F77AE">
      <w:pPr>
        <w:pStyle w:val="TH"/>
      </w:pPr>
    </w:p>
    <w:p w14:paraId="53E58FB4" w14:textId="77777777" w:rsidR="006F77AE" w:rsidRPr="008C6C1C" w:rsidRDefault="006F77AE" w:rsidP="006F77AE"/>
    <w:p w14:paraId="28C6CD80" w14:textId="77777777" w:rsidR="006F77AE" w:rsidRDefault="006F77AE" w:rsidP="006F77AE">
      <w:r w:rsidRPr="008C6C1C">
        <w: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t>
      </w:r>
    </w:p>
    <w:p w14:paraId="6DC66A8F" w14:textId="77777777" w:rsidR="006F77AE" w:rsidRPr="008C6C1C" w:rsidRDefault="006F77AE" w:rsidP="006F77AE">
      <w:r>
        <w:t xml:space="preserve">Table </w:t>
      </w:r>
      <w:r w:rsidRPr="008C6C1C">
        <w:t>5.1.4.3.1.2-2</w:t>
      </w:r>
      <w:r>
        <w:t xml:space="preserve"> lists the attributes of type </w:t>
      </w:r>
      <w:r>
        <w:rPr>
          <w:rFonts w:eastAsia="DengXian"/>
        </w:rPr>
        <w:t>AccessTokenRsp</w:t>
      </w:r>
      <w:r>
        <w:t xml:space="preserve"> (see clause </w:t>
      </w:r>
      <w:r w:rsidRPr="008C6C1C">
        <w:rPr>
          <w:rFonts w:eastAsia="DengXian"/>
        </w:rPr>
        <w:t>8.5.4.2.7</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r w:rsidRPr="008C6C1C">
        <w:rPr>
          <w:rFonts w:eastAsia="DengXian"/>
        </w:rPr>
        <w:t>8.5.4.2.7</w:t>
      </w:r>
      <w:r w:rsidRPr="008C6C1C">
        <w:t>-1</w:t>
      </w:r>
      <w:r>
        <w:t xml:space="preserve"> of</w:t>
      </w:r>
      <w:r w:rsidRPr="008C6C1C">
        <w:t xml:space="preserve"> TS 29.222 [13]</w:t>
      </w:r>
      <w:r>
        <w:t xml:space="preserve"> for the data type, presence indicator, cardinality, description and applicability information for the attributes of type </w:t>
      </w:r>
      <w:r>
        <w:rPr>
          <w:rFonts w:eastAsia="DengXian"/>
        </w:rPr>
        <w:t>AccessTokenRsp</w:t>
      </w:r>
      <w:r>
        <w:t>.</w:t>
      </w:r>
    </w:p>
    <w:p w14:paraId="6FF2DF97" w14:textId="61DFC98B" w:rsidR="006F77AE" w:rsidRDefault="006F77AE" w:rsidP="006F77AE">
      <w:pPr>
        <w:pStyle w:val="TH"/>
      </w:pPr>
      <w:r w:rsidRPr="008C6C1C">
        <w:t>Table 5.1.4.3.1.2-2: Access token response message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7777777" w:rsidR="006F77AE" w:rsidRPr="008C6C1C" w:rsidRDefault="006F77AE" w:rsidP="00FA018B">
            <w:pPr>
              <w:pStyle w:val="TAL"/>
              <w:rPr>
                <w:rFonts w:eastAsia="DengXian" w:cs="Arial"/>
                <w:szCs w:val="18"/>
              </w:rPr>
            </w:pP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0C32D84F" w14:textId="77777777" w:rsidR="006F77AE" w:rsidRPr="008C6C1C" w:rsidRDefault="006F77AE" w:rsidP="00FA018B">
            <w:pPr>
              <w:pStyle w:val="TAL"/>
              <w:rPr>
                <w:rFonts w:eastAsia="DengXian" w:cs="Arial"/>
                <w:szCs w:val="18"/>
              </w:rPr>
            </w:pPr>
            <w:r w:rsidRPr="008C6C1C">
              <w:t>This scope contains information that will be used by the management system to enforce authorization to consume management services.</w:t>
            </w:r>
          </w:p>
        </w:tc>
      </w:tr>
    </w:tbl>
    <w:p w14:paraId="5DE5BE1F" w14:textId="77777777" w:rsidR="006F77AE" w:rsidRDefault="006F77AE" w:rsidP="006F77AE">
      <w:pPr>
        <w:pStyle w:val="TH"/>
      </w:pPr>
    </w:p>
    <w:p w14:paraId="51BB8925" w14:textId="77777777" w:rsidR="006F77AE" w:rsidRPr="008C6C1C" w:rsidRDefault="006F77AE" w:rsidP="006F77AE">
      <w:pPr>
        <w:pStyle w:val="TH"/>
      </w:pPr>
    </w:p>
    <w:p w14:paraId="470550F4" w14:textId="77777777" w:rsidR="006F77AE" w:rsidRPr="008C6C1C" w:rsidRDefault="006F77AE" w:rsidP="006F77AE"/>
    <w:p w14:paraId="31FF7ADB" w14:textId="77777777" w:rsidR="006F77AE" w:rsidRPr="008C6C1C" w:rsidRDefault="006F77AE" w:rsidP="006F77AE">
      <w:r w:rsidRPr="008C6C1C">
        <w:t xml:space="preserve">To consume the management service, the external MnS consumer provides the generated access token to the MnS producer via the CAPIF-2 interface (following the procedures described in clause 8.16 of 3GPP TS 23.222 [5]). </w:t>
      </w:r>
    </w:p>
    <w:p w14:paraId="3118F1B6" w14:textId="77777777" w:rsidR="006F77AE" w:rsidRPr="008C6C1C" w:rsidRDefault="006F77AE" w:rsidP="006F77AE">
      <w:pPr>
        <w:pStyle w:val="Heading4"/>
      </w:pPr>
      <w:bookmarkStart w:id="71" w:name="_Toc180404716"/>
      <w:r w:rsidRPr="008C6C1C">
        <w:lastRenderedPageBreak/>
        <w:t>5.1.4.4</w:t>
      </w:r>
      <w:r w:rsidRPr="008C6C1C">
        <w:tab/>
        <w:t>Evaluation of potential solutions</w:t>
      </w:r>
      <w:bookmarkEnd w:id="71"/>
    </w:p>
    <w:p w14:paraId="24FD97E7" w14:textId="77777777" w:rsidR="006F77AE" w:rsidRPr="008C6C1C" w:rsidRDefault="006F77AE" w:rsidP="006F77AE">
      <w:pPr>
        <w:keepNext/>
        <w:keepLines/>
      </w:pPr>
      <w:r w:rsidRPr="008C6C1C">
        <w:t xml:space="preserve">The proposed solution covers the requirement </w:t>
      </w:r>
      <w:r w:rsidRPr="008C6C1C">
        <w:rPr>
          <w:bCs/>
        </w:rPr>
        <w:t>PREQ-FS_MExpo-Auth-01</w:t>
      </w:r>
      <w:r w:rsidRPr="008C6C1C">
        <w:rPr>
          <w:b/>
        </w:rPr>
        <w:t xml:space="preserve"> </w:t>
      </w:r>
      <w:r w:rsidRPr="008C6C1C">
        <w:t>of the use case. However, the proposed solution has the following limitations when it comes OAuth2.0 scopes:</w:t>
      </w:r>
    </w:p>
    <w:p w14:paraId="2FB94905" w14:textId="77777777" w:rsidR="006F77AE" w:rsidRPr="008C6C1C" w:rsidRDefault="006F77AE" w:rsidP="006F77AE">
      <w:pPr>
        <w:pStyle w:val="B1"/>
        <w:keepNext/>
        <w:keepLines/>
      </w:pPr>
      <w:r w:rsidRPr="008C6C1C">
        <w:t>1)</w:t>
      </w:r>
      <w:r w:rsidRPr="008C6C1C">
        <w:tab/>
        <w: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t>
      </w:r>
    </w:p>
    <w:p w14:paraId="7232FEF5" w14:textId="77777777" w:rsidR="006F77AE" w:rsidRPr="008C6C1C" w:rsidRDefault="006F77AE" w:rsidP="006F77AE">
      <w:pPr>
        <w:pStyle w:val="B1"/>
      </w:pPr>
      <w:r w:rsidRPr="008C6C1C">
        <w:t>2)</w:t>
      </w:r>
      <w:r w:rsidRPr="008C6C1C">
        <w:tab/>
        <w: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t>
      </w:r>
    </w:p>
    <w:p w14:paraId="296BFB69" w14:textId="77777777" w:rsidR="006F77AE" w:rsidRPr="008C6C1C" w:rsidRDefault="006F77AE" w:rsidP="006F77AE">
      <w:pPr>
        <w:pStyle w:val="Heading3"/>
      </w:pPr>
      <w:bookmarkStart w:id="72" w:name="_Toc180404717"/>
      <w:r w:rsidRPr="008C6C1C">
        <w:t>5.1.5</w:t>
      </w:r>
      <w:r w:rsidRPr="008C6C1C">
        <w:tab/>
        <w:t>Use case #5: Logging the management service API invocations to the CCF</w:t>
      </w:r>
      <w:bookmarkEnd w:id="72"/>
    </w:p>
    <w:p w14:paraId="2E98AF1B" w14:textId="77777777" w:rsidR="006F77AE" w:rsidRPr="008C6C1C" w:rsidRDefault="006F77AE" w:rsidP="006F77AE">
      <w:pPr>
        <w:pStyle w:val="Heading4"/>
      </w:pPr>
      <w:bookmarkStart w:id="73" w:name="_Toc180404718"/>
      <w:r w:rsidRPr="008C6C1C">
        <w:t>5.1.5.1</w:t>
      </w:r>
      <w:r w:rsidRPr="008C6C1C">
        <w:tab/>
        <w:t>Description</w:t>
      </w:r>
      <w:bookmarkEnd w:id="73"/>
    </w:p>
    <w:p w14:paraId="32826EFC" w14:textId="77777777" w:rsidR="006F77AE" w:rsidRPr="008C6C1C" w:rsidRDefault="006F77AE" w:rsidP="006F77AE">
      <w:r w:rsidRPr="008C6C1C">
        <w:t>When exposing management services for consumption by the external MnS consumers (referred to as the API invoker in CAPIF terms), it is crucial to monitor, for example, what management service API was invoked (i.e. the MOIs, attributes or operations), who invoked the API (i.e. the ID of the external MnS consumer), the result of the invocation (e.g. success, or failure) and at what time it was invoked.</w:t>
      </w:r>
    </w:p>
    <w:p w14:paraId="50E87AA9" w14:textId="77777777" w:rsidR="006F77AE" w:rsidRPr="008C6C1C" w:rsidRDefault="006F77AE" w:rsidP="006F77AE">
      <w:r w:rsidRPr="008C6C1C">
        <w:t>Accordingly, the MnS producer (which acts as the CAPIF AEF) should be able to create the management service API (now service API) invocation log(s) (see clause 8.7 of 3GPP TS 29.222 [13]) with the desired information. Subsequently, the MnS producer should be able to send the invocation log(s) to the CCF via the CAPIF-3 interface. The stored logs of the service API invocations can be consumed by authorized consumers (e.g. CAPIF API AMF for auditing purposes and the charging functions). However, currently, the MnS producers do not support these functionalities.</w:t>
      </w:r>
    </w:p>
    <w:p w14:paraId="01B67951" w14:textId="77777777" w:rsidR="006F77AE" w:rsidRPr="008C6C1C" w:rsidRDefault="006F77AE" w:rsidP="006F77AE">
      <w:pPr>
        <w:pStyle w:val="Heading4"/>
      </w:pPr>
      <w:bookmarkStart w:id="74" w:name="_Toc180404719"/>
      <w:r w:rsidRPr="008C6C1C">
        <w:t>5.1.5.2</w:t>
      </w:r>
      <w:r w:rsidRPr="008C6C1C">
        <w:tab/>
        <w:t>Potential requirements</w:t>
      </w:r>
      <w:bookmarkEnd w:id="74"/>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75" w:name="_Toc180404720"/>
      <w:r w:rsidRPr="008C6C1C">
        <w:t>5.1.5.3</w:t>
      </w:r>
      <w:r w:rsidRPr="008C6C1C">
        <w:tab/>
        <w:t>Potential solutions</w:t>
      </w:r>
      <w:bookmarkEnd w:id="75"/>
    </w:p>
    <w:p w14:paraId="10D354D5" w14:textId="77777777" w:rsidR="006F77AE" w:rsidRPr="008C6C1C" w:rsidRDefault="006F77AE" w:rsidP="006F77AE">
      <w:pPr>
        <w:pStyle w:val="Heading5"/>
      </w:pPr>
      <w:bookmarkStart w:id="76" w:name="_Toc180404721"/>
      <w:r w:rsidRPr="008C6C1C">
        <w:t>5.1.5.3.1</w:t>
      </w:r>
      <w:r w:rsidRPr="008C6C1C">
        <w:tab/>
        <w:t>Potential solution #1: Creation and logging of the management service API invocations</w:t>
      </w:r>
      <w:bookmarkEnd w:id="76"/>
    </w:p>
    <w:p w14:paraId="166A2661" w14:textId="77777777" w:rsidR="006F77AE" w:rsidRPr="008C6C1C" w:rsidRDefault="006F77AE" w:rsidP="006F77AE">
      <w:pPr>
        <w:pStyle w:val="H6"/>
      </w:pPr>
      <w:r w:rsidRPr="008C6C1C">
        <w:t>5.1.5.3.1.1</w:t>
      </w:r>
      <w:r w:rsidRPr="008C6C1C">
        <w:tab/>
        <w:t>Introduction</w:t>
      </w:r>
    </w:p>
    <w:p w14:paraId="014F1728" w14:textId="77777777" w:rsidR="006F77AE" w:rsidRPr="008C6C1C" w:rsidRDefault="006F77AE" w:rsidP="006F77AE">
      <w:r w:rsidRPr="008C6C1C">
        <w:t>The potential solution assumes that the MnS producer is the AEF and interacts with the CCF via the CAPIF-3 interface. Accordingly, this potential solution describes how the MnS producer can create the management service API invocation log. Secondly, the solution describes how the MnS producer can send these logging data to the CCF for authorized consumers to consume (e.g. AMF and charging functions).</w:t>
      </w:r>
    </w:p>
    <w:p w14:paraId="52380AAF" w14:textId="77777777" w:rsidR="006F77AE" w:rsidRPr="008C6C1C" w:rsidRDefault="006F77AE" w:rsidP="006F77AE">
      <w:pPr>
        <w:pStyle w:val="H6"/>
      </w:pPr>
      <w:r w:rsidRPr="008C6C1C">
        <w:lastRenderedPageBreak/>
        <w:t>5.1.5.3.1.2</w:t>
      </w:r>
      <w:r w:rsidRPr="008C6C1C">
        <w:tab/>
        <w:t>Description</w:t>
      </w:r>
    </w:p>
    <w:p w14:paraId="4AFEBB69" w14:textId="77777777" w:rsidR="006F77AE" w:rsidRDefault="006F77AE" w:rsidP="006F77AE">
      <w:r w:rsidRPr="008C6C1C">
        <w:t xml:space="preserve">To log the management service API invocations to the CCF, the MnS producer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77777777" w:rsidR="006F77AE" w:rsidRPr="008C6C1C" w:rsidRDefault="006F77AE" w:rsidP="006F77AE">
      <w:r>
        <w:t xml:space="preserve">Table </w:t>
      </w:r>
      <w:r w:rsidRPr="008C6C1C">
        <w:t>5.1.5.3.1.2-1</w:t>
      </w:r>
      <w:r>
        <w:t xml:space="preserve"> lists the attributes of type InvocationLog (see clause </w:t>
      </w:r>
      <w:r w:rsidRPr="008C6C1C">
        <w:t>8.7.4.2.2</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278F2292" w14:textId="77777777" w:rsidR="006F77AE" w:rsidRPr="008C6C1C" w:rsidRDefault="006F77AE" w:rsidP="006F77AE"/>
    <w:p w14:paraId="392DF02A" w14:textId="03FB8E54" w:rsidR="006F77AE" w:rsidRDefault="006F77AE" w:rsidP="006F77AE">
      <w:pPr>
        <w:pStyle w:val="TH"/>
      </w:pPr>
      <w:r w:rsidRPr="008C6C1C">
        <w:t>Table 5.1.5.3.1.2-1: Mapping between CAPIF InvocationLog data type and the MnSInfo IOC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636"/>
        <w:gridCol w:w="3348"/>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77777777" w:rsidR="006F77AE" w:rsidRPr="008C6C1C" w:rsidRDefault="006F77AE" w:rsidP="00FA018B">
            <w:pPr>
              <w:pStyle w:val="TAH"/>
              <w:rPr>
                <w:rFonts w:cs="Arial"/>
                <w:szCs w:val="18"/>
              </w:rPr>
            </w:pPr>
            <w:r w:rsidRPr="008C6C1C">
              <w:t>Mapping to MnSInfo IOC attributes/Comments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10A8568C" w14:textId="77777777" w:rsidR="006F77AE" w:rsidRPr="008C6C1C" w:rsidRDefault="006F77AE" w:rsidP="00FA018B">
            <w:pPr>
              <w:pStyle w:val="TAL"/>
              <w:rPr>
                <w:rFonts w:cs="Arial"/>
                <w:szCs w:val="18"/>
              </w:rPr>
            </w:pPr>
            <w:r w:rsidRPr="008C6C1C">
              <w:rPr>
                <w:rFonts w:cs="Arial"/>
                <w:szCs w:val="18"/>
              </w:rPr>
              <w:t>MnS producer obtains this information from the CCF after MnS producer registration</w:t>
            </w: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77777777" w:rsidR="006F77AE" w:rsidRPr="008C6C1C" w:rsidRDefault="006F77AE" w:rsidP="00FA018B">
            <w:pPr>
              <w:pStyle w:val="TAL"/>
              <w:rPr>
                <w:rFonts w:cs="Arial"/>
                <w:szCs w:val="18"/>
              </w:rPr>
            </w:pPr>
            <w:r w:rsidRPr="008C6C1C">
              <w:rPr>
                <w:rFonts w:cs="Arial"/>
                <w:szCs w:val="18"/>
              </w:rPr>
              <w:t>Provided by the external MnS consumer 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0A990B1F" w14:textId="77777777" w:rsidR="006F77AE" w:rsidRDefault="006F77AE" w:rsidP="006F77AE">
      <w:pPr>
        <w:pStyle w:val="TH"/>
      </w:pPr>
    </w:p>
    <w:p w14:paraId="2C4C6646" w14:textId="77777777" w:rsidR="006F77AE" w:rsidRPr="008C6C1C" w:rsidRDefault="006F77AE" w:rsidP="006F77AE">
      <w:pPr>
        <w:pStyle w:val="TH"/>
      </w:pPr>
    </w:p>
    <w:p w14:paraId="7D211FFC" w14:textId="77777777"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7A531F2A" w:rsidR="006F77AE" w:rsidRDefault="006F77AE" w:rsidP="006F77AE">
      <w:pPr>
        <w:pStyle w:val="TH"/>
      </w:pPr>
      <w:r w:rsidRPr="008C6C1C">
        <w:t>Table 5.1.5.3.1.2-2: Mapping between CAPIF Log data type and the MnSInfo IOC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37A13660" w14:textId="77777777" w:rsidR="006F77AE" w:rsidRPr="008C6C1C" w:rsidRDefault="006F77AE" w:rsidP="00FA018B">
            <w:pPr>
              <w:pStyle w:val="TAL"/>
              <w:keepNext w:val="0"/>
              <w:keepLines w:val="0"/>
              <w:rPr>
                <w:rFonts w:cs="Arial"/>
                <w:szCs w:val="18"/>
              </w:rPr>
            </w:pPr>
            <w:r w:rsidRPr="008C6C1C">
              <w:rPr>
                <w:rFonts w:cs="Arial"/>
                <w:szCs w:val="18"/>
              </w:rPr>
              <w:t xml:space="preserve">The MnS producer receives this attribute from the CCF after publishing the MnS information. </w:t>
            </w:r>
          </w:p>
        </w:tc>
      </w:tr>
      <w:tr w:rsidR="006F77AE" w:rsidRPr="008C6C1C" w14:paraId="186BE457" w14:textId="77777777" w:rsidTr="00FA018B">
        <w:trPr>
          <w:jc w:val="center"/>
        </w:trPr>
        <w:tc>
          <w:tcPr>
            <w:tcW w:w="0" w:type="auto"/>
          </w:tcPr>
          <w:p w14:paraId="794FC834" w14:textId="77777777" w:rsidR="006F77AE" w:rsidRPr="008C6C1C" w:rsidRDefault="006F77AE" w:rsidP="00FA018B">
            <w:pPr>
              <w:pStyle w:val="TAL"/>
              <w:keepNext w:val="0"/>
              <w:keepLines w:val="0"/>
              <w:rPr>
                <w:color w:val="000000" w:themeColor="text1"/>
              </w:rPr>
            </w:pPr>
            <w:r w:rsidRPr="008C6C1C">
              <w:rPr>
                <w:color w:val="000000" w:themeColor="text1"/>
              </w:rPr>
              <w:t>apiName</w:t>
            </w:r>
          </w:p>
        </w:tc>
        <w:tc>
          <w:tcPr>
            <w:tcW w:w="4200" w:type="dxa"/>
          </w:tcPr>
          <w:p w14:paraId="04C071E6"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5DE3388" w14:textId="77777777" w:rsidR="006F77AE" w:rsidRPr="008C6C1C" w:rsidRDefault="006F77AE" w:rsidP="00FA018B">
            <w:pPr>
              <w:pStyle w:val="TAL"/>
              <w:keepNext w:val="0"/>
              <w:keepLines w:val="0"/>
              <w:rPr>
                <w:rFonts w:cs="Arial"/>
                <w:szCs w:val="18"/>
              </w:rPr>
            </w:pPr>
            <w:r w:rsidRPr="008C6C1C">
              <w:rPr>
                <w:rFonts w:cs="Arial"/>
                <w:szCs w:val="18"/>
              </w:rPr>
              <w:t xml:space="preserve">Same as </w:t>
            </w:r>
            <w:r w:rsidRPr="008C6C1C">
              <w:rPr>
                <w:rFonts w:ascii="Courier New" w:hAnsi="Courier New" w:cs="Courier New"/>
                <w:szCs w:val="18"/>
              </w:rPr>
              <w:t>mnsLabel.</w:t>
            </w:r>
          </w:p>
        </w:tc>
      </w:tr>
      <w:tr w:rsidR="006F77AE" w:rsidRPr="008C6C1C" w14:paraId="02B40607" w14:textId="77777777" w:rsidTr="00FA018B">
        <w:trPr>
          <w:jc w:val="center"/>
        </w:trPr>
        <w:tc>
          <w:tcPr>
            <w:tcW w:w="0" w:type="auto"/>
          </w:tcPr>
          <w:p w14:paraId="7E23A1B6" w14:textId="77777777" w:rsidR="006F77AE" w:rsidRPr="008C6C1C" w:rsidRDefault="006F77AE" w:rsidP="00FA018B">
            <w:pPr>
              <w:pStyle w:val="TAL"/>
              <w:keepNext w:val="0"/>
              <w:keepLines w:val="0"/>
              <w:rPr>
                <w:color w:val="000000" w:themeColor="text1"/>
              </w:rPr>
            </w:pPr>
            <w:r w:rsidRPr="008C6C1C">
              <w:rPr>
                <w:color w:val="000000" w:themeColor="text1"/>
              </w:rPr>
              <w:t>apiVersion</w:t>
            </w:r>
          </w:p>
        </w:tc>
        <w:tc>
          <w:tcPr>
            <w:tcW w:w="4200" w:type="dxa"/>
          </w:tcPr>
          <w:p w14:paraId="37FFC797"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77777777" w:rsidR="006F77AE" w:rsidRPr="008C6C1C" w:rsidRDefault="006F77AE" w:rsidP="00FA018B">
            <w:pPr>
              <w:pStyle w:val="TAL"/>
              <w:keepNext w:val="0"/>
              <w:keepLines w:val="0"/>
              <w:rPr>
                <w:rFonts w:cs="Arial"/>
                <w:szCs w:val="18"/>
              </w:rPr>
            </w:pPr>
            <w:r w:rsidRPr="008C6C1C">
              <w:rPr>
                <w:rFonts w:cs="Arial"/>
                <w:szCs w:val="18"/>
              </w:rPr>
              <w:t>Same as</w:t>
            </w:r>
            <w:r w:rsidRPr="008C6C1C">
              <w:rPr>
                <w:rFonts w:ascii="Courier New" w:hAnsi="Courier New" w:cs="Courier New"/>
                <w:szCs w:val="18"/>
              </w:rPr>
              <w:t xml:space="preserve"> mnsVersion.</w:t>
            </w:r>
          </w:p>
        </w:tc>
      </w:tr>
      <w:tr w:rsidR="006F77AE" w:rsidRPr="008C6C1C" w14:paraId="2F2AFC81" w14:textId="77777777" w:rsidTr="00FA018B">
        <w:trPr>
          <w:jc w:val="center"/>
        </w:trPr>
        <w:tc>
          <w:tcPr>
            <w:tcW w:w="0" w:type="auto"/>
          </w:tcPr>
          <w:p w14:paraId="4F57F7C2" w14:textId="77777777" w:rsidR="006F77AE" w:rsidRPr="008C6C1C" w:rsidRDefault="006F77AE" w:rsidP="00FA018B">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3B14FC97" w14:textId="77777777" w:rsidR="006F77AE" w:rsidRPr="008C6C1C" w:rsidRDefault="006F77AE" w:rsidP="00FA018B">
            <w:pPr>
              <w:pStyle w:val="TAL"/>
              <w:keepNext w:val="0"/>
              <w:keepLines w:val="0"/>
              <w:rPr>
                <w:rFonts w:cs="Arial"/>
                <w:szCs w:val="18"/>
              </w:rPr>
            </w:pPr>
            <w:r w:rsidRPr="008C6C1C">
              <w:rPr>
                <w:rFonts w:eastAsia="DengXian" w:cs="Arial"/>
                <w:szCs w:val="18"/>
              </w:rPr>
              <w:t>No possible mapping to MnSInfo attributes (could be the IOC name of the MOI).</w:t>
            </w:r>
          </w:p>
        </w:tc>
      </w:tr>
      <w:tr w:rsidR="006F77AE" w:rsidRPr="008C6C1C" w14:paraId="4BF3F9D6" w14:textId="77777777" w:rsidTr="00FA018B">
        <w:trPr>
          <w:jc w:val="center"/>
        </w:trPr>
        <w:tc>
          <w:tcPr>
            <w:tcW w:w="0" w:type="auto"/>
          </w:tcPr>
          <w:p w14:paraId="1F25BDED" w14:textId="77777777" w:rsidR="006F77AE" w:rsidRPr="008C6C1C" w:rsidRDefault="006F77AE" w:rsidP="00FA018B">
            <w:pPr>
              <w:pStyle w:val="TAL"/>
              <w:keepNext w:val="0"/>
              <w:keepLines w:val="0"/>
              <w:rPr>
                <w:color w:val="000000" w:themeColor="text1"/>
              </w:rPr>
            </w:pPr>
            <w:r w:rsidRPr="008C6C1C">
              <w:rPr>
                <w:color w:val="000000" w:themeColor="text1"/>
              </w:rPr>
              <w:t>uri</w:t>
            </w:r>
          </w:p>
        </w:tc>
        <w:tc>
          <w:tcPr>
            <w:tcW w:w="4200" w:type="dxa"/>
          </w:tcPr>
          <w:p w14:paraId="05F3F781" w14:textId="77777777" w:rsidR="006F77AE" w:rsidRPr="008C6C1C" w:rsidRDefault="006F77AE" w:rsidP="00FA018B">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7B6AD17F" w14:textId="77777777" w:rsidR="006F77AE" w:rsidRPr="008C6C1C" w:rsidRDefault="006F77AE" w:rsidP="00FA018B">
            <w:pPr>
              <w:pStyle w:val="TAL"/>
              <w:keepNext w:val="0"/>
              <w:keepLines w:val="0"/>
              <w:rPr>
                <w:rFonts w:cs="Arial"/>
                <w:szCs w:val="18"/>
              </w:rPr>
            </w:pPr>
            <w:r>
              <w:rPr>
                <w:lang w:eastAsia="ko-KR"/>
              </w:rPr>
              <w:t>Can</w:t>
            </w:r>
            <w:r w:rsidRPr="008C6C1C">
              <w:rPr>
                <w:lang w:eastAsia="ko-KR"/>
              </w:rPr>
              <w:t xml:space="preserve"> be the DN that uniquely identifies the MOI. The DN</w:t>
            </w:r>
            <w:r w:rsidRPr="008C6C1C">
              <w:rPr>
                <w:lang w:eastAsia="ko-KR"/>
              </w:rPr>
              <w:noBreakHyphen/>
              <w:t>to</w:t>
            </w:r>
            <w:r w:rsidRPr="008C6C1C">
              <w:rPr>
                <w:lang w:eastAsia="ko-KR"/>
              </w:rPr>
              <w:noBreakHyphen/>
              <w:t>URI mapping mechanism is defined in clause 4.2.3, 3GPP TS 32.158 [30].</w:t>
            </w:r>
          </w:p>
        </w:tc>
      </w:tr>
      <w:tr w:rsidR="006F77AE" w:rsidRPr="008C6C1C" w14:paraId="59946611" w14:textId="77777777" w:rsidTr="00FA018B">
        <w:trPr>
          <w:jc w:val="center"/>
        </w:trPr>
        <w:tc>
          <w:tcPr>
            <w:tcW w:w="0" w:type="auto"/>
          </w:tcPr>
          <w:p w14:paraId="69C45497" w14:textId="77777777" w:rsidR="006F77AE" w:rsidRPr="008C6C1C" w:rsidRDefault="006F77AE" w:rsidP="00FA018B">
            <w:pPr>
              <w:pStyle w:val="TAL"/>
              <w:keepNext w:val="0"/>
              <w:keepLines w:val="0"/>
              <w:rPr>
                <w:color w:val="000000" w:themeColor="text1"/>
              </w:rPr>
            </w:pPr>
            <w:r w:rsidRPr="008C6C1C">
              <w:rPr>
                <w:color w:val="000000" w:themeColor="text1"/>
              </w:rPr>
              <w:t>protocol</w:t>
            </w:r>
          </w:p>
        </w:tc>
        <w:tc>
          <w:tcPr>
            <w:tcW w:w="4200" w:type="dxa"/>
          </w:tcPr>
          <w:p w14:paraId="2BEE1A7F" w14:textId="77777777" w:rsidR="006F77AE" w:rsidRPr="008C6C1C" w:rsidRDefault="006F77AE" w:rsidP="00FA018B">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77777777" w:rsidR="006F77AE" w:rsidRPr="008C6C1C" w:rsidRDefault="006F77AE" w:rsidP="00FA018B">
            <w:pPr>
              <w:pStyle w:val="TAL"/>
              <w:keepNext w:val="0"/>
              <w:keepLines w:val="0"/>
              <w:rPr>
                <w:rFonts w:cs="Arial"/>
                <w:szCs w:val="18"/>
              </w:rPr>
            </w:pPr>
            <w:r w:rsidRPr="008C6C1C">
              <w:rPr>
                <w:rFonts w:cs="Arial"/>
                <w:szCs w:val="18"/>
              </w:rPr>
              <w:t>HTTPS??</w:t>
            </w:r>
          </w:p>
        </w:tc>
      </w:tr>
      <w:tr w:rsidR="006F77AE" w:rsidRPr="008C6C1C" w14:paraId="5E8E00EE" w14:textId="77777777" w:rsidTr="00FA018B">
        <w:trPr>
          <w:jc w:val="center"/>
        </w:trPr>
        <w:tc>
          <w:tcPr>
            <w:tcW w:w="0" w:type="auto"/>
          </w:tcPr>
          <w:p w14:paraId="2D1C804E" w14:textId="77777777" w:rsidR="006F77AE" w:rsidRPr="008C6C1C" w:rsidRDefault="006F77AE" w:rsidP="00FA018B">
            <w:pPr>
              <w:pStyle w:val="TAL"/>
              <w:keepNext w:val="0"/>
              <w:keepLines w:val="0"/>
              <w:rPr>
                <w:color w:val="000000" w:themeColor="text1"/>
              </w:rPr>
            </w:pPr>
            <w:r w:rsidRPr="008C6C1C">
              <w:rPr>
                <w:color w:val="000000" w:themeColor="text1"/>
              </w:rPr>
              <w:t>operation</w:t>
            </w:r>
          </w:p>
        </w:tc>
        <w:tc>
          <w:tcPr>
            <w:tcW w:w="4200" w:type="dxa"/>
          </w:tcPr>
          <w:p w14:paraId="3972F9EB" w14:textId="77777777" w:rsidR="006F77AE" w:rsidRPr="008C6C1C" w:rsidRDefault="006F77AE" w:rsidP="00FA018B">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0AEA6E16" w14:textId="77777777" w:rsidR="006F77AE" w:rsidRPr="008C6C1C" w:rsidRDefault="006F77AE" w:rsidP="00FA018B">
            <w:pPr>
              <w:pStyle w:val="TAL"/>
              <w:keepNext w:val="0"/>
              <w:keepLines w:val="0"/>
              <w:rPr>
                <w:rFonts w:cs="Arial"/>
                <w:szCs w:val="18"/>
              </w:rPr>
            </w:pPr>
            <w:r w:rsidRPr="008C6C1C">
              <w:rPr>
                <w:rFonts w:cs="Arial"/>
                <w:szCs w:val="18"/>
              </w:rPr>
              <w:t>E.g. PUT, POST, GET, DELETE, PATCH, etc.</w:t>
            </w:r>
          </w:p>
        </w:tc>
      </w:tr>
      <w:tr w:rsidR="006F77AE" w:rsidRPr="008C6C1C" w14:paraId="111DB520" w14:textId="77777777" w:rsidTr="00FA018B">
        <w:trPr>
          <w:jc w:val="center"/>
        </w:trPr>
        <w:tc>
          <w:tcPr>
            <w:tcW w:w="0" w:type="auto"/>
          </w:tcPr>
          <w:p w14:paraId="08C69A7C" w14:textId="77777777" w:rsidR="006F77AE" w:rsidRPr="008C6C1C" w:rsidRDefault="006F77AE" w:rsidP="00FA018B">
            <w:pPr>
              <w:pStyle w:val="TAL"/>
              <w:keepNext w:val="0"/>
              <w:keepLines w:val="0"/>
              <w:rPr>
                <w:color w:val="000000" w:themeColor="text1"/>
              </w:rPr>
            </w:pPr>
            <w:r w:rsidRPr="008C6C1C">
              <w:rPr>
                <w:color w:val="000000" w:themeColor="text1"/>
              </w:rPr>
              <w:t>result</w:t>
            </w:r>
          </w:p>
        </w:tc>
        <w:tc>
          <w:tcPr>
            <w:tcW w:w="4200" w:type="dxa"/>
          </w:tcPr>
          <w:p w14:paraId="4621295D"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6F77AE" w:rsidRPr="008C6C1C" w:rsidRDefault="006F77AE" w:rsidP="00FA018B">
            <w:pPr>
              <w:pStyle w:val="TAL"/>
              <w:keepNext w:val="0"/>
              <w:keepLines w:val="0"/>
              <w:rPr>
                <w:rFonts w:cs="Arial"/>
                <w:szCs w:val="18"/>
              </w:rPr>
            </w:pPr>
            <w:r w:rsidRPr="008C6C1C">
              <w:rPr>
                <w:rFonts w:cs="Arial"/>
                <w:szCs w:val="18"/>
              </w:rPr>
              <w:t>HTTP status codes.</w:t>
            </w:r>
          </w:p>
        </w:tc>
      </w:tr>
      <w:tr w:rsidR="006F77AE" w:rsidRPr="008C6C1C" w14:paraId="39E3CA3E" w14:textId="77777777" w:rsidTr="00FA018B">
        <w:trPr>
          <w:jc w:val="center"/>
        </w:trPr>
        <w:tc>
          <w:tcPr>
            <w:tcW w:w="0" w:type="auto"/>
          </w:tcPr>
          <w:p w14:paraId="3BBA51C9" w14:textId="77777777" w:rsidR="006F77AE" w:rsidRPr="008C6C1C" w:rsidRDefault="006F77AE" w:rsidP="00FA018B">
            <w:pPr>
              <w:pStyle w:val="TAL"/>
              <w:rPr>
                <w:color w:val="000000" w:themeColor="text1"/>
              </w:rPr>
            </w:pPr>
            <w:r w:rsidRPr="008C6C1C">
              <w:rPr>
                <w:color w:val="000000" w:themeColor="text1"/>
              </w:rPr>
              <w:t>invocationTime</w:t>
            </w:r>
          </w:p>
        </w:tc>
        <w:tc>
          <w:tcPr>
            <w:tcW w:w="4200" w:type="dxa"/>
          </w:tcPr>
          <w:p w14:paraId="75E06418" w14:textId="77777777" w:rsidR="006F77AE" w:rsidRPr="008C6C1C" w:rsidRDefault="006F77AE" w:rsidP="00FA018B">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77777777" w:rsidR="006F77AE" w:rsidRPr="008C6C1C" w:rsidRDefault="006F77AE" w:rsidP="00FA018B">
            <w:pPr>
              <w:pStyle w:val="TAL"/>
              <w:rPr>
                <w:rFonts w:cs="Arial"/>
                <w:szCs w:val="18"/>
              </w:rPr>
            </w:pPr>
            <w:r w:rsidRPr="008C6C1C">
              <w:rPr>
                <w:rFonts w:cs="Arial"/>
                <w:szCs w:val="18"/>
              </w:rPr>
              <w:t>Is this time when the MnS producer receives the service API invocation request from the external MnS consumer? Needs further clarification.</w:t>
            </w:r>
          </w:p>
        </w:tc>
      </w:tr>
      <w:tr w:rsidR="006F77AE" w:rsidRPr="008C6C1C" w14:paraId="4C33D584" w14:textId="77777777" w:rsidTr="00FA018B">
        <w:trPr>
          <w:jc w:val="center"/>
        </w:trPr>
        <w:tc>
          <w:tcPr>
            <w:tcW w:w="0" w:type="auto"/>
          </w:tcPr>
          <w:p w14:paraId="72D2872F" w14:textId="77777777" w:rsidR="006F77AE" w:rsidRPr="008C6C1C" w:rsidRDefault="006F77AE" w:rsidP="00FA018B">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6F77AE" w:rsidRPr="008C6C1C" w:rsidRDefault="006F77AE" w:rsidP="00FA018B">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37BC41C4" w14:textId="77777777" w:rsidR="006F77AE" w:rsidRPr="008C6C1C" w:rsidRDefault="006F77AE" w:rsidP="00FA018B">
            <w:pPr>
              <w:pStyle w:val="TAL"/>
              <w:keepNext w:val="0"/>
              <w:keepLines w:val="0"/>
              <w:rPr>
                <w:rFonts w:cs="Arial"/>
                <w:szCs w:val="18"/>
              </w:rPr>
            </w:pPr>
            <w:r w:rsidRPr="008C6C1C">
              <w:rPr>
                <w:rFonts w:cs="Arial"/>
                <w:szCs w:val="18"/>
              </w:rPr>
              <w:t>Is this the duration of the service API invocation (i.e. from the time the external MnS consumer sends the invocation request to the MnS producer to the time when the MnS producer sends the response back to the external MnS consumer)? Needs further clarification.</w:t>
            </w:r>
          </w:p>
        </w:tc>
      </w:tr>
      <w:tr w:rsidR="006F77AE" w:rsidRPr="008C6C1C" w14:paraId="524456D6" w14:textId="77777777" w:rsidTr="00FA018B">
        <w:trPr>
          <w:jc w:val="center"/>
        </w:trPr>
        <w:tc>
          <w:tcPr>
            <w:tcW w:w="0" w:type="auto"/>
          </w:tcPr>
          <w:p w14:paraId="7B931692" w14:textId="77777777" w:rsidR="006F77AE" w:rsidRPr="008C6C1C" w:rsidRDefault="006F77AE" w:rsidP="00FA018B">
            <w:pPr>
              <w:pStyle w:val="TAL"/>
              <w:keepNext w:val="0"/>
              <w:keepLines w:val="0"/>
            </w:pPr>
            <w:r w:rsidRPr="008C6C1C">
              <w:t>inputParameters</w:t>
            </w:r>
          </w:p>
        </w:tc>
        <w:tc>
          <w:tcPr>
            <w:tcW w:w="4200" w:type="dxa"/>
          </w:tcPr>
          <w:p w14:paraId="54D5D546" w14:textId="77777777" w:rsidR="006F77AE" w:rsidRPr="008C6C1C" w:rsidRDefault="006F77AE" w:rsidP="00FA018B">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6F77AE" w:rsidRPr="008C6C1C" w:rsidRDefault="006F77AE" w:rsidP="00FA018B">
            <w:pPr>
              <w:pStyle w:val="TAL"/>
              <w:keepNext w:val="0"/>
              <w:keepLines w:val="0"/>
              <w:rPr>
                <w:rFonts w:cs="Arial"/>
                <w:szCs w:val="18"/>
              </w:rPr>
            </w:pPr>
          </w:p>
        </w:tc>
      </w:tr>
      <w:tr w:rsidR="006F77AE" w:rsidRPr="008C6C1C" w14:paraId="3C52E692" w14:textId="77777777" w:rsidTr="00FA018B">
        <w:trPr>
          <w:jc w:val="center"/>
        </w:trPr>
        <w:tc>
          <w:tcPr>
            <w:tcW w:w="0" w:type="auto"/>
          </w:tcPr>
          <w:p w14:paraId="22C430A0" w14:textId="77777777" w:rsidR="006F77AE" w:rsidRPr="008C6C1C" w:rsidRDefault="006F77AE" w:rsidP="00FA018B">
            <w:pPr>
              <w:pStyle w:val="TAL"/>
              <w:keepNext w:val="0"/>
              <w:keepLines w:val="0"/>
            </w:pPr>
            <w:r w:rsidRPr="008C6C1C">
              <w:t>OutputParameters</w:t>
            </w:r>
          </w:p>
        </w:tc>
        <w:tc>
          <w:tcPr>
            <w:tcW w:w="4200" w:type="dxa"/>
          </w:tcPr>
          <w:p w14:paraId="5B8A3EA5" w14:textId="77777777" w:rsidR="006F77AE" w:rsidRPr="008C6C1C" w:rsidRDefault="006F77AE" w:rsidP="00FA018B">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6F77AE" w:rsidRPr="008C6C1C" w:rsidRDefault="006F77AE" w:rsidP="00FA018B">
            <w:pPr>
              <w:pStyle w:val="TAL"/>
              <w:keepNext w:val="0"/>
              <w:keepLines w:val="0"/>
              <w:rPr>
                <w:rFonts w:cs="Arial"/>
                <w:szCs w:val="18"/>
              </w:rPr>
            </w:pPr>
          </w:p>
        </w:tc>
      </w:tr>
      <w:tr w:rsidR="006F77AE" w:rsidRPr="008C6C1C" w14:paraId="741E1066" w14:textId="77777777" w:rsidTr="00FA018B">
        <w:trPr>
          <w:jc w:val="center"/>
        </w:trPr>
        <w:tc>
          <w:tcPr>
            <w:tcW w:w="0" w:type="auto"/>
          </w:tcPr>
          <w:p w14:paraId="53644907" w14:textId="77777777" w:rsidR="006F77AE" w:rsidRPr="008C6C1C" w:rsidRDefault="006F77AE" w:rsidP="00FA018B">
            <w:pPr>
              <w:pStyle w:val="TAL"/>
              <w:keepNext w:val="0"/>
              <w:keepLines w:val="0"/>
            </w:pPr>
            <w:r w:rsidRPr="008C6C1C">
              <w:t>srcInterface</w:t>
            </w:r>
          </w:p>
        </w:tc>
        <w:tc>
          <w:tcPr>
            <w:tcW w:w="4200" w:type="dxa"/>
          </w:tcPr>
          <w:p w14:paraId="49527127" w14:textId="77777777" w:rsidR="006F77AE" w:rsidRPr="008C6C1C" w:rsidRDefault="006F77AE" w:rsidP="00FA018B">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6F77AE" w:rsidRPr="008C6C1C" w:rsidRDefault="006F77AE" w:rsidP="00FA018B">
            <w:pPr>
              <w:pStyle w:val="TAL"/>
              <w:keepNext w:val="0"/>
              <w:keepLines w:val="0"/>
              <w:rPr>
                <w:rFonts w:cs="Arial"/>
                <w:szCs w:val="18"/>
              </w:rPr>
            </w:pPr>
          </w:p>
        </w:tc>
      </w:tr>
      <w:tr w:rsidR="006F77AE" w:rsidRPr="008C6C1C" w14:paraId="2825FB28" w14:textId="77777777" w:rsidTr="00FA018B">
        <w:trPr>
          <w:jc w:val="center"/>
        </w:trPr>
        <w:tc>
          <w:tcPr>
            <w:tcW w:w="0" w:type="auto"/>
          </w:tcPr>
          <w:p w14:paraId="40680447" w14:textId="77777777" w:rsidR="006F77AE" w:rsidRPr="008C6C1C" w:rsidRDefault="006F77AE" w:rsidP="00FA018B">
            <w:pPr>
              <w:pStyle w:val="TAL"/>
              <w:keepNext w:val="0"/>
              <w:keepLines w:val="0"/>
            </w:pPr>
            <w:r w:rsidRPr="008C6C1C">
              <w:t>destInterface</w:t>
            </w:r>
          </w:p>
        </w:tc>
        <w:tc>
          <w:tcPr>
            <w:tcW w:w="4200" w:type="dxa"/>
          </w:tcPr>
          <w:p w14:paraId="7178EEEF" w14:textId="77777777" w:rsidR="006F77AE" w:rsidRPr="008C6C1C" w:rsidRDefault="006F77AE" w:rsidP="00FA018B">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6F77AE" w:rsidRPr="008C6C1C" w:rsidRDefault="006F77AE" w:rsidP="00FA018B">
            <w:pPr>
              <w:pStyle w:val="TAL"/>
              <w:keepNext w:val="0"/>
              <w:keepLines w:val="0"/>
              <w:rPr>
                <w:rFonts w:cs="Arial"/>
                <w:szCs w:val="18"/>
              </w:rPr>
            </w:pPr>
          </w:p>
        </w:tc>
      </w:tr>
      <w:tr w:rsidR="006F77AE" w:rsidRPr="008C6C1C" w14:paraId="6476EA3E" w14:textId="77777777" w:rsidTr="00FA018B">
        <w:trPr>
          <w:jc w:val="center"/>
        </w:trPr>
        <w:tc>
          <w:tcPr>
            <w:tcW w:w="0" w:type="auto"/>
          </w:tcPr>
          <w:p w14:paraId="5420FC34" w14:textId="77777777" w:rsidR="006F77AE" w:rsidRPr="008C6C1C" w:rsidRDefault="006F77AE" w:rsidP="00FA018B">
            <w:pPr>
              <w:pStyle w:val="TAL"/>
              <w:keepNext w:val="0"/>
              <w:keepLines w:val="0"/>
            </w:pPr>
            <w:r w:rsidRPr="008C6C1C">
              <w:t>fwdInterface</w:t>
            </w:r>
          </w:p>
        </w:tc>
        <w:tc>
          <w:tcPr>
            <w:tcW w:w="4200" w:type="dxa"/>
          </w:tcPr>
          <w:p w14:paraId="10784C75"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6F77AE" w:rsidRPr="008C6C1C" w:rsidRDefault="006F77AE" w:rsidP="00FA018B">
            <w:pPr>
              <w:pStyle w:val="TAL"/>
              <w:keepNext w:val="0"/>
              <w:keepLines w:val="0"/>
              <w:rPr>
                <w:rFonts w:cs="Arial"/>
                <w:szCs w:val="18"/>
              </w:rPr>
            </w:pPr>
          </w:p>
        </w:tc>
      </w:tr>
    </w:tbl>
    <w:p w14:paraId="4105325A" w14:textId="77777777" w:rsidR="006F77AE" w:rsidRPr="008C6C1C" w:rsidRDefault="006F77AE" w:rsidP="006F77AE">
      <w:pPr>
        <w:pStyle w:val="TH"/>
      </w:pPr>
    </w:p>
    <w:p w14:paraId="71B7F37D" w14:textId="77777777" w:rsidR="006F77AE" w:rsidRPr="008C6C1C" w:rsidRDefault="006F77AE" w:rsidP="006F77AE"/>
    <w:p w14:paraId="390500AA" w14:textId="77777777" w:rsidR="006F77AE" w:rsidRPr="008C6C1C" w:rsidRDefault="006F77AE" w:rsidP="006F77AE">
      <w:r w:rsidRPr="008C6C1C">
        <w:t>After creating the invocation log, the MnS producer can log these data to the CCF via the CAPIF-3 interface.</w:t>
      </w:r>
    </w:p>
    <w:p w14:paraId="0FF75626" w14:textId="77777777" w:rsidR="006F77AE" w:rsidRPr="008C6C1C" w:rsidRDefault="006F77AE" w:rsidP="006F77AE">
      <w:pPr>
        <w:pStyle w:val="Heading4"/>
      </w:pPr>
      <w:bookmarkStart w:id="77" w:name="_Toc180404722"/>
      <w:r w:rsidRPr="008C6C1C">
        <w:t>5.1.5.4</w:t>
      </w:r>
      <w:r w:rsidRPr="008C6C1C">
        <w:tab/>
        <w:t>Evaluation of potential solutions</w:t>
      </w:r>
      <w:bookmarkEnd w:id="77"/>
    </w:p>
    <w:p w14:paraId="1EB0A1DC" w14:textId="77777777" w:rsidR="006F77AE" w:rsidRPr="008C6C1C" w:rsidRDefault="006F77AE" w:rsidP="006F77AE">
      <w:pPr>
        <w:rPr>
          <w:color w:val="000000" w:themeColor="text1"/>
        </w:rPr>
      </w:pPr>
      <w:r w:rsidRPr="008C6C1C">
        <w:t>The proposed solution satisfies the requirement PREQ-FS_MExpo-Log-01. To fulfil the use case requirement PREQ-FS_MExpo-Log-02, the proposed solution requires that the 3GPP management entity providing the AEF role implements the CAPIF-3 interface and the associated functionalities.</w:t>
      </w:r>
    </w:p>
    <w:p w14:paraId="793E3548" w14:textId="77777777" w:rsidR="006F77AE" w:rsidRPr="008C6C1C" w:rsidRDefault="006F77AE" w:rsidP="006F77AE">
      <w:pPr>
        <w:pStyle w:val="Heading3"/>
      </w:pPr>
      <w:bookmarkStart w:id="78" w:name="_Toc180404723"/>
      <w:r w:rsidRPr="008C6C1C">
        <w:t>5.1.x</w:t>
      </w:r>
      <w:r w:rsidRPr="008C6C1C">
        <w:tab/>
        <w:t>Use case #&lt;X&gt;: &lt;Use case title&gt;</w:t>
      </w:r>
      <w:bookmarkEnd w:id="78"/>
    </w:p>
    <w:p w14:paraId="628F0C7B" w14:textId="77777777" w:rsidR="006F77AE" w:rsidRPr="008C6C1C" w:rsidRDefault="006F77AE" w:rsidP="006F77AE">
      <w:pPr>
        <w:pStyle w:val="Heading4"/>
      </w:pPr>
      <w:bookmarkStart w:id="79" w:name="_Toc180404724"/>
      <w:r w:rsidRPr="008C6C1C">
        <w:t>5.1.X.1</w:t>
      </w:r>
      <w:r w:rsidRPr="008C6C1C">
        <w:tab/>
        <w:t>Description</w:t>
      </w:r>
      <w:bookmarkEnd w:id="79"/>
    </w:p>
    <w:p w14:paraId="24DEB84E" w14:textId="77777777" w:rsidR="006F77AE" w:rsidRPr="008C6C1C" w:rsidRDefault="006F77AE" w:rsidP="006F77AE">
      <w:pPr>
        <w:pStyle w:val="EditorsNote"/>
        <w:rPr>
          <w:lang w:eastAsia="ko-KR"/>
        </w:rPr>
      </w:pPr>
      <w:r w:rsidRPr="008C6C1C">
        <w:rPr>
          <w:lang w:eastAsia="ko-KR"/>
        </w:rPr>
        <w:t>Editor's note: This clause provides a description of the use case, that includes problem statement(s) and/or gap(s) in the existing solution(s).</w:t>
      </w:r>
    </w:p>
    <w:p w14:paraId="0F515836" w14:textId="77777777" w:rsidR="006F77AE" w:rsidRPr="008C6C1C" w:rsidRDefault="006F77AE" w:rsidP="006F77AE">
      <w:pPr>
        <w:pStyle w:val="Heading4"/>
      </w:pPr>
      <w:bookmarkStart w:id="80" w:name="_Toc180404725"/>
      <w:r w:rsidRPr="008C6C1C">
        <w:t>5.1.X.2</w:t>
      </w:r>
      <w:r w:rsidRPr="008C6C1C">
        <w:tab/>
        <w:t>Potential requirements</w:t>
      </w:r>
      <w:bookmarkEnd w:id="80"/>
    </w:p>
    <w:p w14:paraId="3EB1DB38" w14:textId="77777777" w:rsidR="006F77AE" w:rsidRPr="008C6C1C" w:rsidRDefault="006F77AE" w:rsidP="006F77AE">
      <w:pPr>
        <w:pStyle w:val="EditorsNote"/>
        <w:rPr>
          <w:lang w:eastAsia="ko-KR"/>
        </w:rPr>
      </w:pPr>
      <w:r w:rsidRPr="008C6C1C">
        <w:rPr>
          <w:lang w:eastAsia="ko-KR"/>
        </w:rPr>
        <w:t>Editor's note: This clause captures potential requirements.</w:t>
      </w:r>
    </w:p>
    <w:p w14:paraId="4833D7BF" w14:textId="77777777" w:rsidR="006F77AE" w:rsidRPr="008C6C1C" w:rsidRDefault="006F77AE" w:rsidP="006F77AE">
      <w:pPr>
        <w:pStyle w:val="Heading4"/>
      </w:pPr>
      <w:bookmarkStart w:id="81" w:name="_Toc180404726"/>
      <w:r w:rsidRPr="008C6C1C">
        <w:t>5.1.X.3</w:t>
      </w:r>
      <w:r w:rsidRPr="008C6C1C">
        <w:tab/>
        <w:t>Potential solutions</w:t>
      </w:r>
      <w:bookmarkEnd w:id="81"/>
    </w:p>
    <w:p w14:paraId="07E8A384" w14:textId="77777777" w:rsidR="006F77AE" w:rsidRPr="008C6C1C" w:rsidRDefault="006F77AE" w:rsidP="006F77AE">
      <w:pPr>
        <w:pStyle w:val="Heading5"/>
      </w:pPr>
      <w:bookmarkStart w:id="82" w:name="_Toc180404727"/>
      <w:r w:rsidRPr="008C6C1C">
        <w:t>5.1.X.3.i</w:t>
      </w:r>
      <w:r w:rsidRPr="008C6C1C">
        <w:tab/>
        <w:t>Potential solution #&lt;i&gt;: &lt;Potential Solution i Title&gt;</w:t>
      </w:r>
      <w:bookmarkEnd w:id="82"/>
      <w:r w:rsidRPr="008C6C1C">
        <w:t xml:space="preserve"> </w:t>
      </w:r>
    </w:p>
    <w:p w14:paraId="02D5AC5D" w14:textId="77777777" w:rsidR="006F77AE" w:rsidRPr="008C6C1C" w:rsidRDefault="006F77AE" w:rsidP="006F77AE">
      <w:pPr>
        <w:pStyle w:val="H6"/>
      </w:pPr>
      <w:r w:rsidRPr="008C6C1C">
        <w:t>5.1.X.3.i.1</w:t>
      </w:r>
      <w:r w:rsidRPr="008C6C1C">
        <w:tab/>
        <w:t>Introduction</w:t>
      </w:r>
    </w:p>
    <w:p w14:paraId="5A42221B" w14:textId="77777777" w:rsidR="006F77AE" w:rsidRPr="008C6C1C" w:rsidRDefault="006F77AE" w:rsidP="006F77AE">
      <w:pPr>
        <w:pStyle w:val="EditorsNote"/>
      </w:pPr>
      <w:r w:rsidRPr="008C6C1C">
        <w:t>Editor's Note:</w:t>
      </w:r>
      <w:r w:rsidRPr="008C6C1C">
        <w:tab/>
        <w:t>This clause describes briefly the potential solution at a high-level.</w:t>
      </w:r>
    </w:p>
    <w:p w14:paraId="36235A1A" w14:textId="77777777" w:rsidR="006F77AE" w:rsidRPr="008C6C1C" w:rsidRDefault="006F77AE" w:rsidP="006F77AE">
      <w:pPr>
        <w:pStyle w:val="H6"/>
      </w:pPr>
      <w:r w:rsidRPr="008C6C1C">
        <w:t>5.1.X.3.i.2</w:t>
      </w:r>
      <w:r w:rsidRPr="008C6C1C">
        <w:tab/>
        <w:t>Description</w:t>
      </w:r>
    </w:p>
    <w:p w14:paraId="05445E55" w14:textId="77777777" w:rsidR="006F77AE" w:rsidRPr="008C6C1C" w:rsidRDefault="006F77AE" w:rsidP="006F77AE">
      <w:pPr>
        <w:pStyle w:val="EditorsNote"/>
      </w:pPr>
      <w:r w:rsidRPr="008C6C1C">
        <w:t>Editor's Note:</w:t>
      </w:r>
      <w:r w:rsidRPr="008C6C1C">
        <w:tab/>
        <w:t>This clause further details the potential solution and any assumptions made.</w:t>
      </w:r>
    </w:p>
    <w:p w14:paraId="2AE38FEA" w14:textId="77777777" w:rsidR="006F77AE" w:rsidRPr="008C6C1C" w:rsidRDefault="006F77AE" w:rsidP="006F77AE">
      <w:pPr>
        <w:pStyle w:val="Heading4"/>
      </w:pPr>
      <w:bookmarkStart w:id="83" w:name="_Toc180404728"/>
      <w:r w:rsidRPr="008C6C1C">
        <w:t>5.1.X.4</w:t>
      </w:r>
      <w:r w:rsidRPr="008C6C1C">
        <w:tab/>
        <w:t>Evaluation of potential solutions</w:t>
      </w:r>
      <w:bookmarkEnd w:id="83"/>
    </w:p>
    <w:p w14:paraId="7714BDD9" w14:textId="77777777" w:rsidR="006F77AE" w:rsidRPr="008C6C1C" w:rsidRDefault="006F77AE" w:rsidP="006F77AE">
      <w:pPr>
        <w:pStyle w:val="EditorsNote"/>
      </w:pPr>
      <w:r w:rsidRPr="008C6C1C">
        <w:t>Editor's Note:</w:t>
      </w:r>
      <w:r w:rsidRPr="008C6C1C">
        <w:tab/>
        <w:t>This clause provides the evaluation of potential solutions.</w:t>
      </w:r>
    </w:p>
    <w:p w14:paraId="01CAB2B4" w14:textId="77777777" w:rsidR="006F77AE" w:rsidRPr="008C6C1C" w:rsidRDefault="006F77AE" w:rsidP="006F77AE">
      <w:pPr>
        <w:pStyle w:val="Heading1"/>
        <w:rPr>
          <w:lang w:eastAsia="zh-CN"/>
        </w:rPr>
      </w:pPr>
      <w:bookmarkStart w:id="84" w:name="_Toc180404729"/>
      <w:r w:rsidRPr="008C6C1C">
        <w:rPr>
          <w:lang w:eastAsia="zh-CN"/>
        </w:rPr>
        <w:t>6</w:t>
      </w:r>
      <w:r w:rsidRPr="008C6C1C">
        <w:rPr>
          <w:lang w:eastAsia="zh-CN"/>
        </w:rPr>
        <w:tab/>
        <w:t>Conclusions and recommendations</w:t>
      </w:r>
      <w:bookmarkEnd w:id="84"/>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85" w:name="_Toc180404730"/>
      <w:r w:rsidRPr="008C6C1C">
        <w:t>Annex A:</w:t>
      </w:r>
      <w:r w:rsidRPr="008C6C1C">
        <w:br/>
        <w:t>3GPP management capabilities</w:t>
      </w:r>
      <w:bookmarkEnd w:id="85"/>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86" w:name="_Toc176938773"/>
      <w:bookmarkStart w:id="87" w:name="_Toc180404731"/>
      <w:r w:rsidRPr="008C6C1C">
        <w:t xml:space="preserve">Annex </w:t>
      </w:r>
      <w:r w:rsidR="00E95D27" w:rsidRPr="008C6C1C">
        <w:t>B</w:t>
      </w:r>
      <w:r w:rsidRPr="008C6C1C">
        <w:t>:</w:t>
      </w:r>
      <w:r w:rsidRPr="008C6C1C">
        <w:br/>
        <w:t>Change history</w:t>
      </w:r>
      <w:bookmarkEnd w:id="86"/>
      <w:bookmarkEnd w:id="87"/>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88" w:name="historyclause"/>
            <w:bookmarkEnd w:id="88"/>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bl>
    <w:p w14:paraId="0AA09D36" w14:textId="14388FB6" w:rsidR="00687AB3" w:rsidRPr="00FA3EF7" w:rsidRDefault="00687AB3" w:rsidP="00E95D27"/>
    <w:sectPr w:rsidR="00687AB3" w:rsidRPr="00FA3EF7">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EDDBAF" w14:textId="77777777" w:rsidR="00110FBA" w:rsidRDefault="00110FBA">
      <w:r>
        <w:separator/>
      </w:r>
    </w:p>
  </w:endnote>
  <w:endnote w:type="continuationSeparator" w:id="0">
    <w:p w14:paraId="2FC16BFC" w14:textId="77777777" w:rsidR="00110FBA" w:rsidRDefault="00110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5A0745" w14:textId="77777777" w:rsidR="00110FBA" w:rsidRDefault="00110FBA">
      <w:r>
        <w:separator/>
      </w:r>
    </w:p>
  </w:footnote>
  <w:footnote w:type="continuationSeparator" w:id="0">
    <w:p w14:paraId="30861F48" w14:textId="77777777" w:rsidR="00110FBA" w:rsidRDefault="00110F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45FE63" w14:textId="00B93DB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094C">
      <w:rPr>
        <w:rFonts w:ascii="Arial" w:hAnsi="Arial" w:cs="Arial"/>
        <w:b/>
        <w:noProof/>
        <w:sz w:val="18"/>
        <w:szCs w:val="18"/>
      </w:rPr>
      <w:t>3GPP TR 28.879 V1.1.0 (2024-10)</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6148F3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094C">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DD979DC"/>
    <w:multiLevelType w:val="hybridMultilevel"/>
    <w:tmpl w:val="5EA42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3E33EA"/>
    <w:multiLevelType w:val="hybridMultilevel"/>
    <w:tmpl w:val="9B105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43520E3"/>
    <w:multiLevelType w:val="hybridMultilevel"/>
    <w:tmpl w:val="DEBC7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EF67A0"/>
    <w:multiLevelType w:val="hybridMultilevel"/>
    <w:tmpl w:val="929E50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F753F"/>
    <w:multiLevelType w:val="hybridMultilevel"/>
    <w:tmpl w:val="53D47E78"/>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E9A6A50"/>
    <w:multiLevelType w:val="hybridMultilevel"/>
    <w:tmpl w:val="77382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4B337B"/>
    <w:multiLevelType w:val="hybridMultilevel"/>
    <w:tmpl w:val="7B40D2C4"/>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BC078C"/>
    <w:multiLevelType w:val="hybridMultilevel"/>
    <w:tmpl w:val="E0DCEE08"/>
    <w:lvl w:ilvl="0" w:tplc="034E451E">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3" w15:restartNumberingAfterBreak="0">
    <w:nsid w:val="4908032B"/>
    <w:multiLevelType w:val="hybridMultilevel"/>
    <w:tmpl w:val="583A35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353976"/>
    <w:multiLevelType w:val="hybridMultilevel"/>
    <w:tmpl w:val="58C87AF6"/>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E6A1C1D"/>
    <w:multiLevelType w:val="hybridMultilevel"/>
    <w:tmpl w:val="5EAC48A0"/>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094938344">
    <w:abstractNumId w:val="36"/>
  </w:num>
  <w:num w:numId="2" w16cid:durableId="929390574">
    <w:abstractNumId w:val="24"/>
  </w:num>
  <w:num w:numId="3" w16cid:durableId="1442919822">
    <w:abstractNumId w:val="20"/>
  </w:num>
  <w:num w:numId="4" w16cid:durableId="798110601">
    <w:abstractNumId w:val="17"/>
  </w:num>
  <w:num w:numId="5" w16cid:durableId="1414737091">
    <w:abstractNumId w:val="16"/>
  </w:num>
  <w:num w:numId="6" w16cid:durableId="507795022">
    <w:abstractNumId w:val="45"/>
  </w:num>
  <w:num w:numId="7" w16cid:durableId="452796056">
    <w:abstractNumId w:val="41"/>
  </w:num>
  <w:num w:numId="8" w16cid:durableId="1252545957">
    <w:abstractNumId w:val="23"/>
  </w:num>
  <w:num w:numId="9" w16cid:durableId="1438057616">
    <w:abstractNumId w:val="40"/>
  </w:num>
  <w:num w:numId="10" w16cid:durableId="16023716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39"/>
  </w:num>
  <w:num w:numId="12" w16cid:durableId="110513898">
    <w:abstractNumId w:val="46"/>
  </w:num>
  <w:num w:numId="13" w16cid:durableId="1039820003">
    <w:abstractNumId w:val="38"/>
  </w:num>
  <w:num w:numId="14" w16cid:durableId="442575800">
    <w:abstractNumId w:val="19"/>
  </w:num>
  <w:num w:numId="15" w16cid:durableId="1182549155">
    <w:abstractNumId w:val="44"/>
  </w:num>
  <w:num w:numId="16" w16cid:durableId="1682009029">
    <w:abstractNumId w:val="21"/>
  </w:num>
  <w:num w:numId="17" w16cid:durableId="17856206">
    <w:abstractNumId w:val="15"/>
  </w:num>
  <w:num w:numId="18" w16cid:durableId="1864053738">
    <w:abstractNumId w:val="33"/>
  </w:num>
  <w:num w:numId="19" w16cid:durableId="1704987377">
    <w:abstractNumId w:val="32"/>
  </w:num>
  <w:num w:numId="20" w16cid:durableId="245187315">
    <w:abstractNumId w:val="28"/>
  </w:num>
  <w:num w:numId="21" w16cid:durableId="1171876098">
    <w:abstractNumId w:val="31"/>
  </w:num>
  <w:num w:numId="22" w16cid:durableId="1014185540">
    <w:abstractNumId w:val="42"/>
  </w:num>
  <w:num w:numId="23" w16cid:durableId="1858351479">
    <w:abstractNumId w:val="37"/>
  </w:num>
  <w:num w:numId="24" w16cid:durableId="116265240">
    <w:abstractNumId w:val="22"/>
  </w:num>
  <w:num w:numId="25" w16cid:durableId="1326393894">
    <w:abstractNumId w:val="30"/>
  </w:num>
  <w:num w:numId="26" w16cid:durableId="1134370462">
    <w:abstractNumId w:val="27"/>
  </w:num>
  <w:num w:numId="27" w16cid:durableId="1702710085">
    <w:abstractNumId w:val="9"/>
  </w:num>
  <w:num w:numId="28" w16cid:durableId="1370371810">
    <w:abstractNumId w:val="7"/>
  </w:num>
  <w:num w:numId="29" w16cid:durableId="853806019">
    <w:abstractNumId w:val="6"/>
  </w:num>
  <w:num w:numId="30" w16cid:durableId="2076390047">
    <w:abstractNumId w:val="5"/>
  </w:num>
  <w:num w:numId="31" w16cid:durableId="1141117690">
    <w:abstractNumId w:val="4"/>
  </w:num>
  <w:num w:numId="32" w16cid:durableId="914048556">
    <w:abstractNumId w:val="8"/>
  </w:num>
  <w:num w:numId="33" w16cid:durableId="1206329863">
    <w:abstractNumId w:val="3"/>
  </w:num>
  <w:num w:numId="34" w16cid:durableId="5058296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5" w16cid:durableId="2068186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353771297">
    <w:abstractNumId w:val="14"/>
  </w:num>
  <w:num w:numId="37" w16cid:durableId="1933050061">
    <w:abstractNumId w:val="29"/>
  </w:num>
  <w:num w:numId="38" w16cid:durableId="1994068038">
    <w:abstractNumId w:val="26"/>
  </w:num>
  <w:num w:numId="39" w16cid:durableId="153031984">
    <w:abstractNumId w:val="11"/>
  </w:num>
  <w:num w:numId="40" w16cid:durableId="321201268">
    <w:abstractNumId w:val="12"/>
  </w:num>
  <w:num w:numId="41" w16cid:durableId="1083141549">
    <w:abstractNumId w:val="47"/>
  </w:num>
  <w:num w:numId="42" w16cid:durableId="1545214639">
    <w:abstractNumId w:val="35"/>
  </w:num>
  <w:num w:numId="43" w16cid:durableId="1892770269">
    <w:abstractNumId w:val="43"/>
  </w:num>
  <w:num w:numId="44" w16cid:durableId="425468940">
    <w:abstractNumId w:val="18"/>
  </w:num>
  <w:num w:numId="45" w16cid:durableId="517233168">
    <w:abstractNumId w:val="34"/>
  </w:num>
  <w:num w:numId="46" w16cid:durableId="1483808178">
    <w:abstractNumId w:val="2"/>
  </w:num>
  <w:num w:numId="47" w16cid:durableId="1575045729">
    <w:abstractNumId w:val="1"/>
  </w:num>
  <w:num w:numId="48" w16cid:durableId="531846026">
    <w:abstractNumId w:val="0"/>
  </w:num>
  <w:num w:numId="49" w16cid:durableId="485899092">
    <w:abstractNumId w:val="25"/>
  </w:num>
  <w:num w:numId="50" w16cid:durableId="1593122250">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kwrwUAxMmkwCwAAAA="/>
  </w:docVars>
  <w:rsids>
    <w:rsidRoot w:val="004E213A"/>
    <w:rsid w:val="0000192D"/>
    <w:rsid w:val="00001B38"/>
    <w:rsid w:val="00007D8E"/>
    <w:rsid w:val="000128A6"/>
    <w:rsid w:val="000240A4"/>
    <w:rsid w:val="00025A44"/>
    <w:rsid w:val="00025A6B"/>
    <w:rsid w:val="000326D4"/>
    <w:rsid w:val="00033397"/>
    <w:rsid w:val="00035DA2"/>
    <w:rsid w:val="00036936"/>
    <w:rsid w:val="00040095"/>
    <w:rsid w:val="00040A8B"/>
    <w:rsid w:val="00045BC8"/>
    <w:rsid w:val="00046765"/>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C12E3"/>
    <w:rsid w:val="000C3E2B"/>
    <w:rsid w:val="000C3E50"/>
    <w:rsid w:val="000C47C3"/>
    <w:rsid w:val="000C6383"/>
    <w:rsid w:val="000C7BDB"/>
    <w:rsid w:val="000D1B63"/>
    <w:rsid w:val="000D34E0"/>
    <w:rsid w:val="000D3681"/>
    <w:rsid w:val="000D3C36"/>
    <w:rsid w:val="000D4572"/>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3B2A"/>
    <w:rsid w:val="001D3CF1"/>
    <w:rsid w:val="001D46FA"/>
    <w:rsid w:val="001E3719"/>
    <w:rsid w:val="001E4D79"/>
    <w:rsid w:val="001E54A5"/>
    <w:rsid w:val="001F025D"/>
    <w:rsid w:val="001F0595"/>
    <w:rsid w:val="001F0C1D"/>
    <w:rsid w:val="001F1132"/>
    <w:rsid w:val="001F168B"/>
    <w:rsid w:val="001F3136"/>
    <w:rsid w:val="001F31D2"/>
    <w:rsid w:val="001F3860"/>
    <w:rsid w:val="001F4776"/>
    <w:rsid w:val="001F537A"/>
    <w:rsid w:val="00200375"/>
    <w:rsid w:val="00202022"/>
    <w:rsid w:val="00202A98"/>
    <w:rsid w:val="00205D61"/>
    <w:rsid w:val="002110FF"/>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225F"/>
    <w:rsid w:val="003D4285"/>
    <w:rsid w:val="003D5E4B"/>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C3B4C"/>
    <w:rsid w:val="004D3578"/>
    <w:rsid w:val="004D4C9A"/>
    <w:rsid w:val="004E0C61"/>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64E9"/>
    <w:rsid w:val="00521FDB"/>
    <w:rsid w:val="005255C0"/>
    <w:rsid w:val="0053094C"/>
    <w:rsid w:val="0053388B"/>
    <w:rsid w:val="00535773"/>
    <w:rsid w:val="0054033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3AB7"/>
    <w:rsid w:val="005F6B51"/>
    <w:rsid w:val="005F6E28"/>
    <w:rsid w:val="00602AEA"/>
    <w:rsid w:val="00602FB3"/>
    <w:rsid w:val="00603007"/>
    <w:rsid w:val="006033EA"/>
    <w:rsid w:val="00605EAD"/>
    <w:rsid w:val="00606B58"/>
    <w:rsid w:val="00610F0F"/>
    <w:rsid w:val="00612D60"/>
    <w:rsid w:val="00613CFE"/>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AB3"/>
    <w:rsid w:val="00687CD3"/>
    <w:rsid w:val="00690D83"/>
    <w:rsid w:val="006A2392"/>
    <w:rsid w:val="006A323F"/>
    <w:rsid w:val="006A32F3"/>
    <w:rsid w:val="006A6042"/>
    <w:rsid w:val="006B1595"/>
    <w:rsid w:val="006B1E9D"/>
    <w:rsid w:val="006B30D0"/>
    <w:rsid w:val="006B3EBD"/>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FCC"/>
    <w:rsid w:val="0079069A"/>
    <w:rsid w:val="00791062"/>
    <w:rsid w:val="007919AE"/>
    <w:rsid w:val="00796632"/>
    <w:rsid w:val="007A6DE5"/>
    <w:rsid w:val="007A7E2B"/>
    <w:rsid w:val="007B1811"/>
    <w:rsid w:val="007B32EA"/>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860"/>
    <w:rsid w:val="00943EA6"/>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37B7"/>
    <w:rsid w:val="009F4853"/>
    <w:rsid w:val="00A00C15"/>
    <w:rsid w:val="00A00FD9"/>
    <w:rsid w:val="00A045CE"/>
    <w:rsid w:val="00A10F02"/>
    <w:rsid w:val="00A164B4"/>
    <w:rsid w:val="00A16E73"/>
    <w:rsid w:val="00A1754A"/>
    <w:rsid w:val="00A232AE"/>
    <w:rsid w:val="00A26956"/>
    <w:rsid w:val="00A26E38"/>
    <w:rsid w:val="00A2727B"/>
    <w:rsid w:val="00A27486"/>
    <w:rsid w:val="00A412C9"/>
    <w:rsid w:val="00A416D9"/>
    <w:rsid w:val="00A44693"/>
    <w:rsid w:val="00A50270"/>
    <w:rsid w:val="00A53724"/>
    <w:rsid w:val="00A55D54"/>
    <w:rsid w:val="00A56066"/>
    <w:rsid w:val="00A56173"/>
    <w:rsid w:val="00A6041D"/>
    <w:rsid w:val="00A63574"/>
    <w:rsid w:val="00A63AF9"/>
    <w:rsid w:val="00A64854"/>
    <w:rsid w:val="00A73129"/>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5E26"/>
    <w:rsid w:val="00AE65E2"/>
    <w:rsid w:val="00AE677D"/>
    <w:rsid w:val="00AF67C8"/>
    <w:rsid w:val="00B06493"/>
    <w:rsid w:val="00B07E56"/>
    <w:rsid w:val="00B15449"/>
    <w:rsid w:val="00B209A5"/>
    <w:rsid w:val="00B256B8"/>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10D4"/>
    <w:rsid w:val="00B844F0"/>
    <w:rsid w:val="00B93086"/>
    <w:rsid w:val="00BA19ED"/>
    <w:rsid w:val="00BA4B8D"/>
    <w:rsid w:val="00BA5F17"/>
    <w:rsid w:val="00BA6931"/>
    <w:rsid w:val="00BB6CA7"/>
    <w:rsid w:val="00BC0F7D"/>
    <w:rsid w:val="00BC3865"/>
    <w:rsid w:val="00BD2EFF"/>
    <w:rsid w:val="00BD37FB"/>
    <w:rsid w:val="00BD71B0"/>
    <w:rsid w:val="00BD7D31"/>
    <w:rsid w:val="00BE16CE"/>
    <w:rsid w:val="00BE1859"/>
    <w:rsid w:val="00BE3255"/>
    <w:rsid w:val="00BE4C59"/>
    <w:rsid w:val="00BF128E"/>
    <w:rsid w:val="00BF362E"/>
    <w:rsid w:val="00BF42DC"/>
    <w:rsid w:val="00BF4B90"/>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2833"/>
    <w:rsid w:val="00C73417"/>
    <w:rsid w:val="00C7568A"/>
    <w:rsid w:val="00C767AA"/>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520F"/>
    <w:rsid w:val="00D30647"/>
    <w:rsid w:val="00D33A8A"/>
    <w:rsid w:val="00D35187"/>
    <w:rsid w:val="00D35682"/>
    <w:rsid w:val="00D35823"/>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7D79"/>
    <w:rsid w:val="00D87E00"/>
    <w:rsid w:val="00D9134D"/>
    <w:rsid w:val="00D91CDA"/>
    <w:rsid w:val="00D94AA9"/>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74A5"/>
    <w:rsid w:val="00DE1A74"/>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7FA3"/>
    <w:rsid w:val="00E35573"/>
    <w:rsid w:val="00E432FC"/>
    <w:rsid w:val="00E43890"/>
    <w:rsid w:val="00E44582"/>
    <w:rsid w:val="00E6029D"/>
    <w:rsid w:val="00E61AD7"/>
    <w:rsid w:val="00E628D8"/>
    <w:rsid w:val="00E6453A"/>
    <w:rsid w:val="00E665C7"/>
    <w:rsid w:val="00E71788"/>
    <w:rsid w:val="00E7297F"/>
    <w:rsid w:val="00E74754"/>
    <w:rsid w:val="00E76825"/>
    <w:rsid w:val="00E77645"/>
    <w:rsid w:val="00E804CF"/>
    <w:rsid w:val="00E81C2B"/>
    <w:rsid w:val="00E829C4"/>
    <w:rsid w:val="00E84CE2"/>
    <w:rsid w:val="00E8550D"/>
    <w:rsid w:val="00E858D9"/>
    <w:rsid w:val="00E93E01"/>
    <w:rsid w:val="00E95D27"/>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45FE2"/>
    <w:rsid w:val="00F51E53"/>
    <w:rsid w:val="00F65292"/>
    <w:rsid w:val="00F653B8"/>
    <w:rsid w:val="00F6690B"/>
    <w:rsid w:val="00F74F35"/>
    <w:rsid w:val="00F754D9"/>
    <w:rsid w:val="00F878D7"/>
    <w:rsid w:val="00F87F68"/>
    <w:rsid w:val="00F9008D"/>
    <w:rsid w:val="00F93366"/>
    <w:rsid w:val="00FA0987"/>
    <w:rsid w:val="00FA1266"/>
    <w:rsid w:val="00FA21AE"/>
    <w:rsid w:val="00FA3EF7"/>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46"/>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47"/>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48"/>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3" Type="http://schemas.openxmlformats.org/officeDocument/2006/relationships/numbering" Target="numbering.xml"/><Relationship Id="rId21"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47</TotalTime>
  <Pages>31</Pages>
  <Words>14033</Words>
  <Characters>79991</Characters>
  <Application>Microsoft Office Word</Application>
  <DocSecurity>0</DocSecurity>
  <Lines>666</Lines>
  <Paragraphs>187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16</cp:revision>
  <cp:lastPrinted>2019-02-25T14:05:00Z</cp:lastPrinted>
  <dcterms:created xsi:type="dcterms:W3CDTF">2024-09-20T12:58:00Z</dcterms:created>
  <dcterms:modified xsi:type="dcterms:W3CDTF">2024-10-23T09:04:00Z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