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3DF3751C"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r w:rsidR="003171ED">
              <w:rPr>
                <w:noProof w:val="0"/>
              </w:rPr>
              <w:t>1</w:t>
            </w:r>
            <w:r w:rsidR="008E64AB" w:rsidRPr="0046187A">
              <w:rPr>
                <w:noProof w:val="0"/>
              </w:rPr>
              <w:t>.</w:t>
            </w:r>
            <w:r w:rsidR="00437F67">
              <w:rPr>
                <w:noProof w:val="0"/>
              </w:rPr>
              <w:t>0</w:t>
            </w:r>
            <w:bookmarkEnd w:id="2"/>
            <w:r w:rsidRPr="0046187A">
              <w:rPr>
                <w:noProof w:val="0"/>
              </w:rPr>
              <w:t xml:space="preserve"> </w:t>
            </w:r>
            <w:r w:rsidRPr="0046187A">
              <w:rPr>
                <w:noProof w:val="0"/>
                <w:sz w:val="32"/>
              </w:rPr>
              <w:t>(</w:t>
            </w:r>
            <w:bookmarkStart w:id="3" w:name="issueDate"/>
            <w:r w:rsidR="008E64AB" w:rsidRPr="0046187A">
              <w:rPr>
                <w:noProof w:val="0"/>
                <w:sz w:val="32"/>
              </w:rPr>
              <w:t>2024-</w:t>
            </w:r>
            <w:r w:rsidR="003171ED">
              <w:rPr>
                <w:noProof w:val="0"/>
                <w:sz w:val="32"/>
              </w:rPr>
              <w:t>1</w:t>
            </w:r>
            <w:r w:rsidR="008E64AB" w:rsidRPr="0046187A">
              <w:rPr>
                <w:noProof w:val="0"/>
                <w:sz w:val="32"/>
              </w:rPr>
              <w:t>0</w:t>
            </w:r>
            <w:bookmarkEnd w:id="3"/>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1155578"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1155579"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46187A" w:rsidRDefault="00080512">
      <w:pPr>
        <w:pStyle w:val="TT"/>
      </w:pPr>
      <w:r w:rsidRPr="0046187A">
        <w:br w:type="page"/>
      </w:r>
      <w:bookmarkStart w:id="11" w:name="tableOfContents"/>
      <w:bookmarkEnd w:id="11"/>
      <w:r w:rsidRPr="0046187A">
        <w:lastRenderedPageBreak/>
        <w:t>Contents</w:t>
      </w:r>
    </w:p>
    <w:p w14:paraId="0B8311E9" w14:textId="0F66D7D0" w:rsidR="00DC526D"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46187A">
        <w:instrText xml:space="preserve"> TOC \o \w "1-9"</w:instrText>
      </w:r>
      <w:r w:rsidRPr="0046187A">
        <w:fldChar w:fldCharType="separate"/>
      </w:r>
      <w:r w:rsidR="00DC526D">
        <w:t>Foreword</w:t>
      </w:r>
      <w:r w:rsidR="00DC526D">
        <w:tab/>
      </w:r>
      <w:r w:rsidR="00DC526D">
        <w:fldChar w:fldCharType="begin"/>
      </w:r>
      <w:r w:rsidR="00DC526D">
        <w:instrText xml:space="preserve"> PAGEREF _Toc180542369 \h </w:instrText>
      </w:r>
      <w:r w:rsidR="00DC526D">
        <w:fldChar w:fldCharType="separate"/>
      </w:r>
      <w:r w:rsidR="00DC526D">
        <w:t>6</w:t>
      </w:r>
      <w:r w:rsidR="00DC526D">
        <w:fldChar w:fldCharType="end"/>
      </w:r>
    </w:p>
    <w:p w14:paraId="3E52BEE8" w14:textId="503A7F91" w:rsidR="00DC526D" w:rsidRDefault="00DC526D">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_Toc180542370 \h </w:instrText>
      </w:r>
      <w:r>
        <w:fldChar w:fldCharType="separate"/>
      </w:r>
      <w:r>
        <w:t>8</w:t>
      </w:r>
      <w:r>
        <w:fldChar w:fldCharType="end"/>
      </w:r>
    </w:p>
    <w:p w14:paraId="0772AB04" w14:textId="47E8FCC5" w:rsidR="00DC526D" w:rsidRDefault="00DC526D">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_Toc180542371 \h </w:instrText>
      </w:r>
      <w:r>
        <w:fldChar w:fldCharType="separate"/>
      </w:r>
      <w:r>
        <w:t>8</w:t>
      </w:r>
      <w:r>
        <w:fldChar w:fldCharType="end"/>
      </w:r>
    </w:p>
    <w:p w14:paraId="55177F09" w14:textId="65086E2C" w:rsidR="00DC526D" w:rsidRDefault="00DC526D">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_Toc180542372 \h </w:instrText>
      </w:r>
      <w:r>
        <w:fldChar w:fldCharType="separate"/>
      </w:r>
      <w:r>
        <w:t>9</w:t>
      </w:r>
      <w:r>
        <w:fldChar w:fldCharType="end"/>
      </w:r>
    </w:p>
    <w:p w14:paraId="01715A29" w14:textId="7C6A12B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_Toc180542373 \h </w:instrText>
      </w:r>
      <w:r>
        <w:fldChar w:fldCharType="separate"/>
      </w:r>
      <w:r>
        <w:t>9</w:t>
      </w:r>
      <w:r>
        <w:fldChar w:fldCharType="end"/>
      </w:r>
    </w:p>
    <w:p w14:paraId="749C7ADB" w14:textId="65CCD6A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_Toc180542374 \h </w:instrText>
      </w:r>
      <w:r>
        <w:fldChar w:fldCharType="separate"/>
      </w:r>
      <w:r>
        <w:t>9</w:t>
      </w:r>
      <w:r>
        <w:fldChar w:fldCharType="end"/>
      </w:r>
    </w:p>
    <w:p w14:paraId="32222AF5" w14:textId="6CC7FC3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_Toc180542375 \h </w:instrText>
      </w:r>
      <w:r>
        <w:fldChar w:fldCharType="separate"/>
      </w:r>
      <w:r>
        <w:t>9</w:t>
      </w:r>
      <w:r>
        <w:fldChar w:fldCharType="end"/>
      </w:r>
    </w:p>
    <w:p w14:paraId="63D6C0B5" w14:textId="6E01B6DC" w:rsidR="00DC526D" w:rsidRDefault="00DC526D">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_Toc180542376 \h </w:instrText>
      </w:r>
      <w:r>
        <w:fldChar w:fldCharType="separate"/>
      </w:r>
      <w:r>
        <w:t>9</w:t>
      </w:r>
      <w:r>
        <w:fldChar w:fldCharType="end"/>
      </w:r>
    </w:p>
    <w:p w14:paraId="40ABD970" w14:textId="0C7748F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_Toc180542377 \h </w:instrText>
      </w:r>
      <w:r>
        <w:fldChar w:fldCharType="separate"/>
      </w:r>
      <w:r>
        <w:t>9</w:t>
      </w:r>
      <w:r>
        <w:fldChar w:fldCharType="end"/>
      </w:r>
    </w:p>
    <w:p w14:paraId="1BC176EE" w14:textId="718F2AE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_Toc180542378 \h </w:instrText>
      </w:r>
      <w:r>
        <w:fldChar w:fldCharType="separate"/>
      </w:r>
      <w:r>
        <w:t>9</w:t>
      </w:r>
      <w:r>
        <w:fldChar w:fldCharType="end"/>
      </w:r>
    </w:p>
    <w:p w14:paraId="67FC48BF" w14:textId="450CAB41"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A206A1">
        <w:rPr>
          <w:kern w:val="2"/>
          <w:lang w:eastAsia="zh-CN" w:bidi="ar-KW"/>
        </w:rPr>
        <w:t>Intent pre-evaluation phase</w:t>
      </w:r>
      <w:r>
        <w:tab/>
      </w:r>
      <w:r>
        <w:fldChar w:fldCharType="begin"/>
      </w:r>
      <w:r>
        <w:instrText xml:space="preserve"> PAGEREF _Toc180542379 \h </w:instrText>
      </w:r>
      <w:r>
        <w:fldChar w:fldCharType="separate"/>
      </w:r>
      <w:r>
        <w:t>9</w:t>
      </w:r>
      <w:r>
        <w:fldChar w:fldCharType="end"/>
      </w:r>
    </w:p>
    <w:p w14:paraId="547FC1BE" w14:textId="62C82C15"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A206A1">
        <w:rPr>
          <w:kern w:val="2"/>
          <w:lang w:eastAsia="zh-CN" w:bidi="ar-KW"/>
        </w:rPr>
        <w:t>Intent fulfilment phase</w:t>
      </w:r>
      <w:r>
        <w:tab/>
      </w:r>
      <w:r>
        <w:fldChar w:fldCharType="begin"/>
      </w:r>
      <w:r>
        <w:instrText xml:space="preserve"> PAGEREF _Toc180542380 \h </w:instrText>
      </w:r>
      <w:r>
        <w:fldChar w:fldCharType="separate"/>
      </w:r>
      <w:r>
        <w:t>9</w:t>
      </w:r>
      <w:r>
        <w:fldChar w:fldCharType="end"/>
      </w:r>
    </w:p>
    <w:p w14:paraId="4438879D" w14:textId="4BAEBD93" w:rsidR="00DC526D" w:rsidRDefault="00DC526D">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_Toc180542381 \h </w:instrText>
      </w:r>
      <w:r>
        <w:fldChar w:fldCharType="separate"/>
      </w:r>
      <w:r>
        <w:t>10</w:t>
      </w:r>
      <w:r>
        <w:fldChar w:fldCharType="end"/>
      </w:r>
    </w:p>
    <w:p w14:paraId="47B779F6" w14:textId="4F5597BD"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_Toc180542382 \h </w:instrText>
      </w:r>
      <w:r>
        <w:fldChar w:fldCharType="separate"/>
      </w:r>
      <w:r>
        <w:t>10</w:t>
      </w:r>
      <w:r>
        <w:fldChar w:fldCharType="end"/>
      </w:r>
    </w:p>
    <w:p w14:paraId="64CEA9BB" w14:textId="56D73E46"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_Toc180542383 \h </w:instrText>
      </w:r>
      <w:r>
        <w:fldChar w:fldCharType="separate"/>
      </w:r>
      <w:r>
        <w:t>10</w:t>
      </w:r>
      <w:r>
        <w:fldChar w:fldCharType="end"/>
      </w:r>
    </w:p>
    <w:p w14:paraId="67526331" w14:textId="69DD1175"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_Toc180542384 \h </w:instrText>
      </w:r>
      <w:r>
        <w:fldChar w:fldCharType="separate"/>
      </w:r>
      <w:r>
        <w:t>10</w:t>
      </w:r>
      <w:r>
        <w:fldChar w:fldCharType="end"/>
      </w:r>
    </w:p>
    <w:p w14:paraId="5EB43D18" w14:textId="79B12DF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_Toc180542385 \h </w:instrText>
      </w:r>
      <w:r>
        <w:fldChar w:fldCharType="separate"/>
      </w:r>
      <w:r>
        <w:t>10</w:t>
      </w:r>
      <w:r>
        <w:fldChar w:fldCharType="end"/>
      </w:r>
    </w:p>
    <w:p w14:paraId="4398A9F2" w14:textId="4FBB2B42"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_Toc180542386 \h </w:instrText>
      </w:r>
      <w:r>
        <w:fldChar w:fldCharType="separate"/>
      </w:r>
      <w:r>
        <w:t>10</w:t>
      </w:r>
      <w:r>
        <w:fldChar w:fldCharType="end"/>
      </w:r>
    </w:p>
    <w:p w14:paraId="52BC75CA" w14:textId="1C77A05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_Toc180542387 \h </w:instrText>
      </w:r>
      <w:r>
        <w:fldChar w:fldCharType="separate"/>
      </w:r>
      <w:r>
        <w:t>10</w:t>
      </w:r>
      <w:r>
        <w:fldChar w:fldCharType="end"/>
      </w:r>
    </w:p>
    <w:p w14:paraId="22FFAE29" w14:textId="6C2C1DF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_Toc180542388 \h </w:instrText>
      </w:r>
      <w:r>
        <w:fldChar w:fldCharType="separate"/>
      </w:r>
      <w:r>
        <w:t>11</w:t>
      </w:r>
      <w:r>
        <w:fldChar w:fldCharType="end"/>
      </w:r>
    </w:p>
    <w:p w14:paraId="45C92453" w14:textId="74F217C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_Toc180542389 \h </w:instrText>
      </w:r>
      <w:r>
        <w:fldChar w:fldCharType="separate"/>
      </w:r>
      <w:r>
        <w:t>11</w:t>
      </w:r>
      <w:r>
        <w:fldChar w:fldCharType="end"/>
      </w:r>
    </w:p>
    <w:p w14:paraId="50835E4A" w14:textId="2574FCB1"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A206A1">
        <w:rPr>
          <w:b/>
        </w:rPr>
        <w:tab/>
      </w:r>
      <w:r>
        <w:t>Scenario 1</w:t>
      </w:r>
      <w:r>
        <w:rPr>
          <w:lang w:eastAsia="zh-CN"/>
        </w:rPr>
        <w:t xml:space="preserve">: </w:t>
      </w:r>
      <w:r>
        <w:t>RAN energy saving</w:t>
      </w:r>
      <w:r>
        <w:tab/>
      </w:r>
      <w:r>
        <w:fldChar w:fldCharType="begin"/>
      </w:r>
      <w:r>
        <w:instrText xml:space="preserve"> PAGEREF _Toc180542390 \h </w:instrText>
      </w:r>
      <w:r>
        <w:fldChar w:fldCharType="separate"/>
      </w:r>
      <w:r>
        <w:t>11</w:t>
      </w:r>
      <w:r>
        <w:fldChar w:fldCharType="end"/>
      </w:r>
    </w:p>
    <w:p w14:paraId="5AC52A6D" w14:textId="247BF1EA"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A206A1">
        <w:rPr>
          <w:b/>
        </w:rPr>
        <w:tab/>
      </w:r>
      <w:r>
        <w:t>Scenario 2</w:t>
      </w:r>
      <w:r>
        <w:rPr>
          <w:lang w:eastAsia="zh-CN"/>
        </w:rPr>
        <w:t xml:space="preserve">: </w:t>
      </w:r>
      <w:r>
        <w:t>Radio network traffic assurance for scheduled events</w:t>
      </w:r>
      <w:r>
        <w:tab/>
      </w:r>
      <w:r>
        <w:fldChar w:fldCharType="begin"/>
      </w:r>
      <w:r>
        <w:instrText xml:space="preserve"> PAGEREF _Toc180542391 \h </w:instrText>
      </w:r>
      <w:r>
        <w:fldChar w:fldCharType="separate"/>
      </w:r>
      <w:r>
        <w:t>11</w:t>
      </w:r>
      <w:r>
        <w:fldChar w:fldCharType="end"/>
      </w:r>
    </w:p>
    <w:p w14:paraId="58F986DD" w14:textId="4D295A1C"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_Toc180542392 \h </w:instrText>
      </w:r>
      <w:r>
        <w:fldChar w:fldCharType="separate"/>
      </w:r>
      <w:r>
        <w:t>11</w:t>
      </w:r>
      <w:r>
        <w:fldChar w:fldCharType="end"/>
      </w:r>
    </w:p>
    <w:p w14:paraId="77B7C25E" w14:textId="023D197B"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_Toc180542393 \h </w:instrText>
      </w:r>
      <w:r>
        <w:fldChar w:fldCharType="separate"/>
      </w:r>
      <w:r>
        <w:t>12</w:t>
      </w:r>
      <w:r>
        <w:fldChar w:fldCharType="end"/>
      </w:r>
    </w:p>
    <w:p w14:paraId="5FA89A8A" w14:textId="2EFD9D4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_Toc180542394 \h </w:instrText>
      </w:r>
      <w:r>
        <w:fldChar w:fldCharType="separate"/>
      </w:r>
      <w:r>
        <w:t>12</w:t>
      </w:r>
      <w:r>
        <w:fldChar w:fldCharType="end"/>
      </w:r>
    </w:p>
    <w:p w14:paraId="623D8CDA" w14:textId="5BAAE44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_Toc180542395 \h </w:instrText>
      </w:r>
      <w:r>
        <w:fldChar w:fldCharType="separate"/>
      </w:r>
      <w:r>
        <w:t>13</w:t>
      </w:r>
      <w:r>
        <w:fldChar w:fldCharType="end"/>
      </w:r>
    </w:p>
    <w:p w14:paraId="6E517689" w14:textId="06B782FA"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_Toc180542396 \h </w:instrText>
      </w:r>
      <w:r>
        <w:fldChar w:fldCharType="separate"/>
      </w:r>
      <w:r>
        <w:t>13</w:t>
      </w:r>
      <w:r>
        <w:fldChar w:fldCharType="end"/>
      </w:r>
    </w:p>
    <w:p w14:paraId="463D62D3" w14:textId="4986E759"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_Toc180542397 \h </w:instrText>
      </w:r>
      <w:r>
        <w:fldChar w:fldCharType="separate"/>
      </w:r>
      <w:r>
        <w:t>13</w:t>
      </w:r>
      <w:r>
        <w:fldChar w:fldCharType="end"/>
      </w:r>
    </w:p>
    <w:p w14:paraId="3C0518A3" w14:textId="0896F35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_Toc180542398 \h </w:instrText>
      </w:r>
      <w:r>
        <w:fldChar w:fldCharType="separate"/>
      </w:r>
      <w:r>
        <w:t>13</w:t>
      </w:r>
      <w:r>
        <w:fldChar w:fldCharType="end"/>
      </w:r>
    </w:p>
    <w:p w14:paraId="2A8EF2D8" w14:textId="51EEBE1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_Toc180542399 \h </w:instrText>
      </w:r>
      <w:r>
        <w:fldChar w:fldCharType="separate"/>
      </w:r>
      <w:r>
        <w:t>14</w:t>
      </w:r>
      <w:r>
        <w:fldChar w:fldCharType="end"/>
      </w:r>
    </w:p>
    <w:p w14:paraId="490702D6" w14:textId="7CA41D6F"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_Toc180542400 \h </w:instrText>
      </w:r>
      <w:r>
        <w:fldChar w:fldCharType="separate"/>
      </w:r>
      <w:r>
        <w:t>14</w:t>
      </w:r>
      <w:r>
        <w:fldChar w:fldCharType="end"/>
      </w:r>
    </w:p>
    <w:p w14:paraId="2D04B8B0" w14:textId="6867E955"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_Toc180542401 \h </w:instrText>
      </w:r>
      <w:r>
        <w:fldChar w:fldCharType="separate"/>
      </w:r>
      <w:r>
        <w:t>14</w:t>
      </w:r>
      <w:r>
        <w:fldChar w:fldCharType="end"/>
      </w:r>
    </w:p>
    <w:p w14:paraId="292E15D3" w14:textId="25396F4E"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_Toc180542402 \h </w:instrText>
      </w:r>
      <w:r>
        <w:fldChar w:fldCharType="separate"/>
      </w:r>
      <w:r>
        <w:t>15</w:t>
      </w:r>
      <w:r>
        <w:fldChar w:fldCharType="end"/>
      </w:r>
    </w:p>
    <w:p w14:paraId="680809FB" w14:textId="74AD30A4"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_Toc180542403 \h </w:instrText>
      </w:r>
      <w:r>
        <w:fldChar w:fldCharType="separate"/>
      </w:r>
      <w:r>
        <w:t>15</w:t>
      </w:r>
      <w:r>
        <w:fldChar w:fldCharType="end"/>
      </w:r>
    </w:p>
    <w:p w14:paraId="1773C338" w14:textId="7EFBDBFB"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A206A1">
        <w:rPr>
          <w:rFonts w:eastAsia="SimSun"/>
        </w:rPr>
        <w:t xml:space="preserve">an expectation </w:t>
      </w:r>
      <w:r w:rsidRPr="00A206A1">
        <w:rPr>
          <w:rFonts w:eastAsia="SimSun"/>
          <w:lang w:eastAsia="zh-CN"/>
        </w:rPr>
        <w:t xml:space="preserve">to </w:t>
      </w:r>
      <w:r w:rsidRPr="00A206A1">
        <w:rPr>
          <w:rFonts w:eastAsia="SimSun"/>
        </w:rPr>
        <w:t>guarantee</w:t>
      </w:r>
      <w:r w:rsidRPr="00A206A1">
        <w:rPr>
          <w:rFonts w:eastAsia="SimSun"/>
          <w:lang w:eastAsia="zh-CN"/>
        </w:rPr>
        <w:t xml:space="preserve"> specific service </w:t>
      </w:r>
      <w:r>
        <w:rPr>
          <w:lang w:eastAsia="zh-CN"/>
        </w:rPr>
        <w:t>characteristics</w:t>
      </w:r>
      <w:r>
        <w:tab/>
      </w:r>
      <w:r>
        <w:fldChar w:fldCharType="begin"/>
      </w:r>
      <w:r>
        <w:instrText xml:space="preserve"> PAGEREF _Toc180542404 \h </w:instrText>
      </w:r>
      <w:r>
        <w:fldChar w:fldCharType="separate"/>
      </w:r>
      <w:r>
        <w:t>15</w:t>
      </w:r>
      <w:r>
        <w:fldChar w:fldCharType="end"/>
      </w:r>
    </w:p>
    <w:p w14:paraId="4F14F770" w14:textId="5389E48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_Toc180542405 \h </w:instrText>
      </w:r>
      <w:r>
        <w:fldChar w:fldCharType="separate"/>
      </w:r>
      <w:r>
        <w:t>15</w:t>
      </w:r>
      <w:r>
        <w:fldChar w:fldCharType="end"/>
      </w:r>
    </w:p>
    <w:p w14:paraId="72655116" w14:textId="57CD5E98"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_Toc180542406 \h </w:instrText>
      </w:r>
      <w:r>
        <w:fldChar w:fldCharType="separate"/>
      </w:r>
      <w:r>
        <w:t>15</w:t>
      </w:r>
      <w:r>
        <w:fldChar w:fldCharType="end"/>
      </w:r>
    </w:p>
    <w:p w14:paraId="33E4AB2F" w14:textId="6A18F519"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5.5</w:t>
      </w:r>
      <w:r w:rsidRPr="00A206A1">
        <w:rPr>
          <w:color w:val="000000"/>
        </w:rPr>
        <w:tab/>
        <w:t>Use case #5:</w:t>
      </w:r>
      <w:r w:rsidRPr="00A206A1">
        <w:rPr>
          <w:color w:val="000000"/>
          <w:lang w:eastAsia="zh-CN"/>
        </w:rPr>
        <w:t xml:space="preserve"> </w:t>
      </w:r>
      <w:r w:rsidRPr="00A206A1">
        <w:rPr>
          <w:rFonts w:cs="Arial"/>
          <w:bCs/>
        </w:rPr>
        <w:t>Improve intent life cycle documentation</w:t>
      </w:r>
      <w:r>
        <w:tab/>
      </w:r>
      <w:r>
        <w:fldChar w:fldCharType="begin"/>
      </w:r>
      <w:r>
        <w:instrText xml:space="preserve"> PAGEREF _Toc180542407 \h </w:instrText>
      </w:r>
      <w:r>
        <w:fldChar w:fldCharType="separate"/>
      </w:r>
      <w:r>
        <w:t>16</w:t>
      </w:r>
      <w:r>
        <w:fldChar w:fldCharType="end"/>
      </w:r>
    </w:p>
    <w:p w14:paraId="6687FD05" w14:textId="7D3443A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_Toc180542408 \h </w:instrText>
      </w:r>
      <w:r>
        <w:fldChar w:fldCharType="separate"/>
      </w:r>
      <w:r>
        <w:t>16</w:t>
      </w:r>
      <w:r>
        <w:fldChar w:fldCharType="end"/>
      </w:r>
    </w:p>
    <w:p w14:paraId="0A028595" w14:textId="6234130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_Toc180542409 \h </w:instrText>
      </w:r>
      <w:r>
        <w:fldChar w:fldCharType="separate"/>
      </w:r>
      <w:r>
        <w:t>16</w:t>
      </w:r>
      <w:r>
        <w:fldChar w:fldCharType="end"/>
      </w:r>
    </w:p>
    <w:p w14:paraId="1DCB53A9" w14:textId="2536E371"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rsidRPr="00A206A1">
        <w:rPr>
          <w:iCs/>
          <w:color w:val="404040"/>
        </w:rPr>
        <w:t>5.5.3 Evaluation of potential solutions</w:t>
      </w:r>
      <w:r>
        <w:tab/>
      </w:r>
      <w:r>
        <w:fldChar w:fldCharType="begin"/>
      </w:r>
      <w:r>
        <w:instrText xml:space="preserve"> PAGEREF _Toc180542410 \h </w:instrText>
      </w:r>
      <w:r>
        <w:fldChar w:fldCharType="separate"/>
      </w:r>
      <w:r>
        <w:t>16</w:t>
      </w:r>
      <w:r>
        <w:fldChar w:fldCharType="end"/>
      </w:r>
    </w:p>
    <w:p w14:paraId="1C554C85" w14:textId="33F3D7B4"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5.6</w:t>
      </w:r>
      <w:r w:rsidRPr="00A206A1">
        <w:rPr>
          <w:color w:val="000000"/>
        </w:rPr>
        <w:tab/>
        <w:t>Use case #6:</w:t>
      </w:r>
      <w:r w:rsidRPr="00A206A1">
        <w:rPr>
          <w:color w:val="000000"/>
          <w:lang w:eastAsia="zh-CN"/>
        </w:rPr>
        <w:t xml:space="preserve"> </w:t>
      </w:r>
      <w:r w:rsidRPr="00A206A1">
        <w:rPr>
          <w:rFonts w:eastAsia="SimSun" w:cs="Arial"/>
        </w:rPr>
        <w:t>Investigate potential impacts to support natural language intents translation</w:t>
      </w:r>
      <w:r>
        <w:tab/>
      </w:r>
      <w:r>
        <w:fldChar w:fldCharType="begin"/>
      </w:r>
      <w:r>
        <w:instrText xml:space="preserve"> PAGEREF _Toc180542411 \h </w:instrText>
      </w:r>
      <w:r>
        <w:fldChar w:fldCharType="separate"/>
      </w:r>
      <w:r>
        <w:t>16</w:t>
      </w:r>
      <w:r>
        <w:fldChar w:fldCharType="end"/>
      </w:r>
    </w:p>
    <w:p w14:paraId="0F6540CB" w14:textId="6CED7516"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_Toc180542412 \h </w:instrText>
      </w:r>
      <w:r>
        <w:fldChar w:fldCharType="separate"/>
      </w:r>
      <w:r>
        <w:t>16</w:t>
      </w:r>
      <w:r>
        <w:fldChar w:fldCharType="end"/>
      </w:r>
    </w:p>
    <w:p w14:paraId="3A73613F" w14:textId="6C93D66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rsidRPr="00A206A1">
        <w:rPr>
          <w:rFonts w:eastAsia="SimSun"/>
          <w:color w:val="404040"/>
          <w:lang w:eastAsia="zh-CN"/>
        </w:rPr>
        <w:t>5</w:t>
      </w:r>
      <w:r w:rsidRPr="00A206A1">
        <w:rPr>
          <w:rFonts w:eastAsia="SimSun"/>
          <w:color w:val="404040"/>
        </w:rPr>
        <w:t>.6.2</w:t>
      </w:r>
      <w:r w:rsidRPr="00A206A1">
        <w:rPr>
          <w:rFonts w:eastAsia="SimSun"/>
          <w:color w:val="404040"/>
        </w:rPr>
        <w:tab/>
      </w:r>
      <w:r w:rsidRPr="00A206A1">
        <w:rPr>
          <w:rFonts w:eastAsia="SimSun"/>
          <w:color w:val="404040"/>
          <w:lang w:eastAsia="zh-CN"/>
        </w:rPr>
        <w:t>Evaluation of potential</w:t>
      </w:r>
      <w:r w:rsidRPr="00A206A1">
        <w:rPr>
          <w:rFonts w:eastAsia="SimSun"/>
          <w:color w:val="404040"/>
        </w:rPr>
        <w:t xml:space="preserve"> </w:t>
      </w:r>
      <w:r w:rsidRPr="00A206A1">
        <w:rPr>
          <w:rFonts w:eastAsia="SimSun"/>
          <w:color w:val="404040"/>
          <w:lang w:eastAsia="zh-CN"/>
        </w:rPr>
        <w:t>solutions</w:t>
      </w:r>
      <w:r>
        <w:tab/>
      </w:r>
      <w:r>
        <w:fldChar w:fldCharType="begin"/>
      </w:r>
      <w:r>
        <w:instrText xml:space="preserve"> PAGEREF _Toc180542413 \h </w:instrText>
      </w:r>
      <w:r>
        <w:fldChar w:fldCharType="separate"/>
      </w:r>
      <w:r>
        <w:t>17</w:t>
      </w:r>
      <w:r>
        <w:fldChar w:fldCharType="end"/>
      </w:r>
    </w:p>
    <w:p w14:paraId="77667BE2" w14:textId="3AAAEFEB"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_Toc180542414 \h </w:instrText>
      </w:r>
      <w:r>
        <w:fldChar w:fldCharType="separate"/>
      </w:r>
      <w:r>
        <w:t>17</w:t>
      </w:r>
      <w:r>
        <w:fldChar w:fldCharType="end"/>
      </w:r>
    </w:p>
    <w:p w14:paraId="31AB90AD" w14:textId="47412AB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_Toc180542415 \h </w:instrText>
      </w:r>
      <w:r>
        <w:fldChar w:fldCharType="separate"/>
      </w:r>
      <w:r>
        <w:t>17</w:t>
      </w:r>
      <w:r>
        <w:fldChar w:fldCharType="end"/>
      </w:r>
    </w:p>
    <w:p w14:paraId="1DDA1531" w14:textId="0C04F13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_Toc180542416 \h </w:instrText>
      </w:r>
      <w:r>
        <w:fldChar w:fldCharType="separate"/>
      </w:r>
      <w:r>
        <w:t>17</w:t>
      </w:r>
      <w:r>
        <w:fldChar w:fldCharType="end"/>
      </w:r>
    </w:p>
    <w:p w14:paraId="526BB232" w14:textId="35AB152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_Toc180542417 \h </w:instrText>
      </w:r>
      <w:r>
        <w:fldChar w:fldCharType="separate"/>
      </w:r>
      <w:r>
        <w:t>17</w:t>
      </w:r>
      <w:r>
        <w:fldChar w:fldCharType="end"/>
      </w:r>
    </w:p>
    <w:p w14:paraId="08A00740" w14:textId="7F66B8A3"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_Toc180542418 \h </w:instrText>
      </w:r>
      <w:r>
        <w:fldChar w:fldCharType="separate"/>
      </w:r>
      <w:r>
        <w:t>17</w:t>
      </w:r>
      <w:r>
        <w:fldChar w:fldCharType="end"/>
      </w:r>
    </w:p>
    <w:p w14:paraId="7E42E8FB" w14:textId="6E5679F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_Toc180542419 \h </w:instrText>
      </w:r>
      <w:r>
        <w:fldChar w:fldCharType="separate"/>
      </w:r>
      <w:r>
        <w:t>17</w:t>
      </w:r>
      <w:r>
        <w:fldChar w:fldCharType="end"/>
      </w:r>
    </w:p>
    <w:p w14:paraId="67F0D101" w14:textId="6872014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_Toc180542420 \h </w:instrText>
      </w:r>
      <w:r>
        <w:fldChar w:fldCharType="separate"/>
      </w:r>
      <w:r>
        <w:t>18</w:t>
      </w:r>
      <w:r>
        <w:fldChar w:fldCharType="end"/>
      </w:r>
    </w:p>
    <w:p w14:paraId="1C8EFBE4" w14:textId="4FECD01C"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_Toc180542421 \h </w:instrText>
      </w:r>
      <w:r>
        <w:fldChar w:fldCharType="separate"/>
      </w:r>
      <w:r>
        <w:t>18</w:t>
      </w:r>
      <w:r>
        <w:fldChar w:fldCharType="end"/>
      </w:r>
    </w:p>
    <w:p w14:paraId="34621C37" w14:textId="07C7F439"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_Toc180542422 \h </w:instrText>
      </w:r>
      <w:r>
        <w:fldChar w:fldCharType="separate"/>
      </w:r>
      <w:r>
        <w:t>18</w:t>
      </w:r>
      <w:r>
        <w:fldChar w:fldCharType="end"/>
      </w:r>
    </w:p>
    <w:p w14:paraId="32E14146" w14:textId="663A6BA9"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_Toc180542423 \h </w:instrText>
      </w:r>
      <w:r>
        <w:fldChar w:fldCharType="separate"/>
      </w:r>
      <w:r>
        <w:t>18</w:t>
      </w:r>
      <w:r>
        <w:fldChar w:fldCharType="end"/>
      </w:r>
    </w:p>
    <w:p w14:paraId="0691E55D" w14:textId="5C7AAF5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5.10.2</w:t>
      </w:r>
      <w:r>
        <w:tab/>
        <w:t>Potential solutions</w:t>
      </w:r>
      <w:r>
        <w:tab/>
      </w:r>
      <w:r>
        <w:fldChar w:fldCharType="begin"/>
      </w:r>
      <w:r>
        <w:instrText xml:space="preserve"> PAGEREF _Toc180542424 \h </w:instrText>
      </w:r>
      <w:r>
        <w:fldChar w:fldCharType="separate"/>
      </w:r>
      <w:r>
        <w:t>18</w:t>
      </w:r>
      <w:r>
        <w:fldChar w:fldCharType="end"/>
      </w:r>
    </w:p>
    <w:p w14:paraId="2618C67A" w14:textId="4DB649D8"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_Toc180542425 \h </w:instrText>
      </w:r>
      <w:r>
        <w:fldChar w:fldCharType="separate"/>
      </w:r>
      <w:r>
        <w:t>19</w:t>
      </w:r>
      <w:r>
        <w:fldChar w:fldCharType="end"/>
      </w:r>
    </w:p>
    <w:p w14:paraId="1F82F7CF" w14:textId="7644D7D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_Toc180542426 \h </w:instrText>
      </w:r>
      <w:r>
        <w:fldChar w:fldCharType="separate"/>
      </w:r>
      <w:r>
        <w:t>19</w:t>
      </w:r>
      <w:r>
        <w:fldChar w:fldCharType="end"/>
      </w:r>
    </w:p>
    <w:p w14:paraId="7E699098" w14:textId="288CCC4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_Toc180542427 \h </w:instrText>
      </w:r>
      <w:r>
        <w:fldChar w:fldCharType="separate"/>
      </w:r>
      <w:r>
        <w:t>19</w:t>
      </w:r>
      <w:r>
        <w:fldChar w:fldCharType="end"/>
      </w:r>
    </w:p>
    <w:p w14:paraId="32DD139A" w14:textId="4E8DD3B2"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5.11.1.1</w:t>
      </w:r>
      <w:r>
        <w:tab/>
        <w:t>Capability exposure</w:t>
      </w:r>
      <w:r>
        <w:tab/>
      </w:r>
      <w:r>
        <w:fldChar w:fldCharType="begin"/>
      </w:r>
      <w:r>
        <w:instrText xml:space="preserve"> PAGEREF _Toc180542428 \h </w:instrText>
      </w:r>
      <w:r>
        <w:fldChar w:fldCharType="separate"/>
      </w:r>
      <w:r>
        <w:t>19</w:t>
      </w:r>
      <w:r>
        <w:fldChar w:fldCharType="end"/>
      </w:r>
    </w:p>
    <w:p w14:paraId="6645C280" w14:textId="5628E706"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5.11.1.2</w:t>
      </w:r>
      <w:r>
        <w:tab/>
        <w:t>Describe alternative expectations</w:t>
      </w:r>
      <w:r>
        <w:tab/>
      </w:r>
      <w:r>
        <w:fldChar w:fldCharType="begin"/>
      </w:r>
      <w:r>
        <w:instrText xml:space="preserve"> PAGEREF _Toc180542429 \h </w:instrText>
      </w:r>
      <w:r>
        <w:fldChar w:fldCharType="separate"/>
      </w:r>
      <w:r>
        <w:t>20</w:t>
      </w:r>
      <w:r>
        <w:fldChar w:fldCharType="end"/>
      </w:r>
    </w:p>
    <w:p w14:paraId="1D439440" w14:textId="38998E35"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_Toc180542430 \h </w:instrText>
      </w:r>
      <w:r>
        <w:fldChar w:fldCharType="separate"/>
      </w:r>
      <w:r>
        <w:t>21</w:t>
      </w:r>
      <w:r>
        <w:fldChar w:fldCharType="end"/>
      </w:r>
    </w:p>
    <w:p w14:paraId="449B165E" w14:textId="4CDDF1A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_Toc180542431 \h </w:instrText>
      </w:r>
      <w:r>
        <w:fldChar w:fldCharType="separate"/>
      </w:r>
      <w:r>
        <w:t>21</w:t>
      </w:r>
      <w:r>
        <w:fldChar w:fldCharType="end"/>
      </w:r>
    </w:p>
    <w:p w14:paraId="0CB5FA0E" w14:textId="3583111B"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_Toc180542432 \h </w:instrText>
      </w:r>
      <w:r>
        <w:fldChar w:fldCharType="separate"/>
      </w:r>
      <w:r>
        <w:t>21</w:t>
      </w:r>
      <w:r>
        <w:fldChar w:fldCharType="end"/>
      </w:r>
    </w:p>
    <w:p w14:paraId="3C469FC3" w14:textId="658C555F"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_Toc180542433 \h </w:instrText>
      </w:r>
      <w:r>
        <w:fldChar w:fldCharType="separate"/>
      </w:r>
      <w:r>
        <w:t>21</w:t>
      </w:r>
      <w:r>
        <w:fldChar w:fldCharType="end"/>
      </w:r>
    </w:p>
    <w:p w14:paraId="7C6BC9E9" w14:textId="529EC95E" w:rsidR="00DC526D" w:rsidRDefault="00DC526D">
      <w:pPr>
        <w:pStyle w:val="TOC5"/>
        <w:rPr>
          <w:rFonts w:asciiTheme="minorHAnsi" w:eastAsiaTheme="minorEastAsia" w:hAnsiTheme="minorHAnsi" w:cstheme="minorBidi"/>
          <w:kern w:val="2"/>
          <w:sz w:val="22"/>
          <w:szCs w:val="22"/>
          <w:lang w:val="en-CA" w:eastAsia="en-CA"/>
          <w14:ligatures w14:val="standardContextual"/>
        </w:rPr>
      </w:pPr>
      <w:r>
        <w:t>5.11.3.2.1</w:t>
      </w:r>
      <w:r>
        <w:tab/>
        <w:t>To be revised: IntentHandlingCapability &lt;&lt;dataType&gt;&gt;</w:t>
      </w:r>
      <w:r>
        <w:tab/>
      </w:r>
      <w:r>
        <w:fldChar w:fldCharType="begin"/>
      </w:r>
      <w:r>
        <w:instrText xml:space="preserve"> PAGEREF _Toc180542434 \h </w:instrText>
      </w:r>
      <w:r>
        <w:fldChar w:fldCharType="separate"/>
      </w:r>
      <w:r>
        <w:t>21</w:t>
      </w:r>
      <w:r>
        <w:fldChar w:fldCharType="end"/>
      </w:r>
    </w:p>
    <w:p w14:paraId="4E2DFA30" w14:textId="58BC5B8A" w:rsidR="00DC526D" w:rsidRDefault="00DC526D">
      <w:pPr>
        <w:pStyle w:val="TOC5"/>
        <w:rPr>
          <w:rFonts w:asciiTheme="minorHAnsi" w:eastAsiaTheme="minorEastAsia" w:hAnsiTheme="minorHAnsi" w:cstheme="minorBidi"/>
          <w:kern w:val="2"/>
          <w:sz w:val="22"/>
          <w:szCs w:val="22"/>
          <w:lang w:val="en-CA" w:eastAsia="en-CA"/>
          <w14:ligatures w14:val="standardContextual"/>
        </w:rPr>
      </w:pPr>
      <w:r>
        <w:t>5.11.3.2.2</w:t>
      </w:r>
      <w:r>
        <w:tab/>
        <w:t xml:space="preserve">To be added: </w:t>
      </w:r>
      <w:r w:rsidRPr="00A206A1">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_Toc180542435 \h </w:instrText>
      </w:r>
      <w:r>
        <w:fldChar w:fldCharType="separate"/>
      </w:r>
      <w:r>
        <w:t>22</w:t>
      </w:r>
      <w:r>
        <w:fldChar w:fldCharType="end"/>
      </w:r>
    </w:p>
    <w:p w14:paraId="54E3D7BB" w14:textId="590B5D69"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_Toc180542436 \h </w:instrText>
      </w:r>
      <w:r>
        <w:fldChar w:fldCharType="separate"/>
      </w:r>
      <w:r>
        <w:t>23</w:t>
      </w:r>
      <w:r>
        <w:fldChar w:fldCharType="end"/>
      </w:r>
    </w:p>
    <w:p w14:paraId="43D80809" w14:textId="520549D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themeColor="text1"/>
        </w:rPr>
        <w:t>5.12</w:t>
      </w:r>
      <w:r w:rsidRPr="00A206A1">
        <w:rPr>
          <w:color w:val="000000" w:themeColor="text1"/>
        </w:rPr>
        <w:tab/>
        <w:t>Use case #12: Intent degradation based on expectation preference</w:t>
      </w:r>
      <w:r>
        <w:tab/>
      </w:r>
      <w:r>
        <w:fldChar w:fldCharType="begin"/>
      </w:r>
      <w:r>
        <w:instrText xml:space="preserve"> PAGEREF _Toc180542437 \h </w:instrText>
      </w:r>
      <w:r>
        <w:fldChar w:fldCharType="separate"/>
      </w:r>
      <w:r>
        <w:t>23</w:t>
      </w:r>
      <w:r>
        <w:fldChar w:fldCharType="end"/>
      </w:r>
    </w:p>
    <w:p w14:paraId="51B918B6" w14:textId="3EF4F762"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_Toc180542438 \h </w:instrText>
      </w:r>
      <w:r>
        <w:fldChar w:fldCharType="separate"/>
      </w:r>
      <w:r>
        <w:t>23</w:t>
      </w:r>
      <w:r>
        <w:fldChar w:fldCharType="end"/>
      </w:r>
    </w:p>
    <w:p w14:paraId="44F5D6FB" w14:textId="79A231F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_Toc180542439 \h </w:instrText>
      </w:r>
      <w:r>
        <w:fldChar w:fldCharType="separate"/>
      </w:r>
      <w:r>
        <w:t>24</w:t>
      </w:r>
      <w:r>
        <w:fldChar w:fldCharType="end"/>
      </w:r>
    </w:p>
    <w:p w14:paraId="2645455C" w14:textId="7E9E9EC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_Toc180542440 \h </w:instrText>
      </w:r>
      <w:r>
        <w:fldChar w:fldCharType="separate"/>
      </w:r>
      <w:r>
        <w:t>24</w:t>
      </w:r>
      <w:r>
        <w:fldChar w:fldCharType="end"/>
      </w:r>
    </w:p>
    <w:p w14:paraId="4A829CA8" w14:textId="5A5318E3"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rsidRPr="00A206A1">
        <w:rPr>
          <w:color w:val="000000" w:themeColor="text1"/>
        </w:rPr>
        <w:t>5.12.3.1</w:t>
      </w:r>
      <w:r w:rsidRPr="00A206A1">
        <w:rPr>
          <w:color w:val="000000" w:themeColor="text1"/>
        </w:rPr>
        <w:tab/>
        <w:t>Potential solution #1</w:t>
      </w:r>
      <w:r>
        <w:tab/>
      </w:r>
      <w:r>
        <w:fldChar w:fldCharType="begin"/>
      </w:r>
      <w:r>
        <w:instrText xml:space="preserve"> PAGEREF _Toc180542441 \h </w:instrText>
      </w:r>
      <w:r>
        <w:fldChar w:fldCharType="separate"/>
      </w:r>
      <w:r>
        <w:t>24</w:t>
      </w:r>
      <w:r>
        <w:fldChar w:fldCharType="end"/>
      </w:r>
    </w:p>
    <w:p w14:paraId="0FC0C8C1" w14:textId="3A04A3C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_Toc180542442 \h </w:instrText>
      </w:r>
      <w:r>
        <w:fldChar w:fldCharType="separate"/>
      </w:r>
      <w:r>
        <w:t>24</w:t>
      </w:r>
      <w:r>
        <w:fldChar w:fldCharType="end"/>
      </w:r>
    </w:p>
    <w:p w14:paraId="71E240EB" w14:textId="72DCCC14"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_Toc180542443 \h </w:instrText>
      </w:r>
      <w:r>
        <w:fldChar w:fldCharType="separate"/>
      </w:r>
      <w:r>
        <w:t>25</w:t>
      </w:r>
      <w:r>
        <w:fldChar w:fldCharType="end"/>
      </w:r>
    </w:p>
    <w:p w14:paraId="0FE1690A" w14:textId="532B4DD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_Toc180542444 \h </w:instrText>
      </w:r>
      <w:r>
        <w:fldChar w:fldCharType="separate"/>
      </w:r>
      <w:r>
        <w:t>25</w:t>
      </w:r>
      <w:r>
        <w:fldChar w:fldCharType="end"/>
      </w:r>
    </w:p>
    <w:p w14:paraId="55876D3D" w14:textId="6D94C97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_Toc180542445 \h </w:instrText>
      </w:r>
      <w:r>
        <w:fldChar w:fldCharType="separate"/>
      </w:r>
      <w:r>
        <w:t>25</w:t>
      </w:r>
      <w:r>
        <w:fldChar w:fldCharType="end"/>
      </w:r>
    </w:p>
    <w:p w14:paraId="47769760" w14:textId="3753989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_Toc180542446 \h </w:instrText>
      </w:r>
      <w:r>
        <w:fldChar w:fldCharType="separate"/>
      </w:r>
      <w:r>
        <w:t>26</w:t>
      </w:r>
      <w:r>
        <w:fldChar w:fldCharType="end"/>
      </w:r>
    </w:p>
    <w:p w14:paraId="2B9A0C07" w14:textId="37FCFF0A"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_Toc180542447 \h </w:instrText>
      </w:r>
      <w:r>
        <w:fldChar w:fldCharType="separate"/>
      </w:r>
      <w:r>
        <w:t>26</w:t>
      </w:r>
      <w:r>
        <w:fldChar w:fldCharType="end"/>
      </w:r>
    </w:p>
    <w:p w14:paraId="4FCC2D54" w14:textId="253ADE17"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_Toc180542448 \h </w:instrText>
      </w:r>
      <w:r>
        <w:fldChar w:fldCharType="separate"/>
      </w:r>
      <w:r>
        <w:t>29</w:t>
      </w:r>
      <w:r>
        <w:fldChar w:fldCharType="end"/>
      </w:r>
    </w:p>
    <w:p w14:paraId="66F3BF9D" w14:textId="20FDD92D"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_Toc180542449 \h </w:instrText>
      </w:r>
      <w:r>
        <w:fldChar w:fldCharType="separate"/>
      </w:r>
      <w:r>
        <w:t>30</w:t>
      </w:r>
      <w:r>
        <w:fldChar w:fldCharType="end"/>
      </w:r>
    </w:p>
    <w:p w14:paraId="300ACA8B" w14:textId="1C2A7FBF"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_Toc180542450 \h </w:instrText>
      </w:r>
      <w:r>
        <w:fldChar w:fldCharType="separate"/>
      </w:r>
      <w:r>
        <w:t>32</w:t>
      </w:r>
      <w:r>
        <w:fldChar w:fldCharType="end"/>
      </w:r>
    </w:p>
    <w:p w14:paraId="29090E8A" w14:textId="4DDE9C4A"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_Toc180542451 \h </w:instrText>
      </w:r>
      <w:r>
        <w:fldChar w:fldCharType="separate"/>
      </w:r>
      <w:r>
        <w:t>32</w:t>
      </w:r>
      <w:r>
        <w:fldChar w:fldCharType="end"/>
      </w:r>
    </w:p>
    <w:p w14:paraId="5B7F8804" w14:textId="088C1589"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_Toc180542452 \h </w:instrText>
      </w:r>
      <w:r>
        <w:fldChar w:fldCharType="separate"/>
      </w:r>
      <w:r>
        <w:t>34</w:t>
      </w:r>
      <w:r>
        <w:fldChar w:fldCharType="end"/>
      </w:r>
    </w:p>
    <w:p w14:paraId="4691F105" w14:textId="6ABF2855"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_Toc180542453 \h </w:instrText>
      </w:r>
      <w:r>
        <w:fldChar w:fldCharType="separate"/>
      </w:r>
      <w:r>
        <w:t>35</w:t>
      </w:r>
      <w:r>
        <w:fldChar w:fldCharType="end"/>
      </w:r>
    </w:p>
    <w:p w14:paraId="67D83869" w14:textId="30169B6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_Toc180542454 \h </w:instrText>
      </w:r>
      <w:r>
        <w:fldChar w:fldCharType="separate"/>
      </w:r>
      <w:r>
        <w:t>35</w:t>
      </w:r>
      <w:r>
        <w:fldChar w:fldCharType="end"/>
      </w:r>
    </w:p>
    <w:p w14:paraId="6CF90E0D" w14:textId="2FF6B202"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_Toc180542455 \h </w:instrText>
      </w:r>
      <w:r>
        <w:fldChar w:fldCharType="separate"/>
      </w:r>
      <w:r>
        <w:t>35</w:t>
      </w:r>
      <w:r>
        <w:fldChar w:fldCharType="end"/>
      </w:r>
    </w:p>
    <w:p w14:paraId="299CF6DE" w14:textId="6E368B73"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_Toc180542456 \h </w:instrText>
      </w:r>
      <w:r>
        <w:fldChar w:fldCharType="separate"/>
      </w:r>
      <w:r>
        <w:t>35</w:t>
      </w:r>
      <w:r>
        <w:fldChar w:fldCharType="end"/>
      </w:r>
    </w:p>
    <w:p w14:paraId="05B77D17" w14:textId="06962472"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_Toc180542457 \h </w:instrText>
      </w:r>
      <w:r>
        <w:fldChar w:fldCharType="separate"/>
      </w:r>
      <w:r>
        <w:t>35</w:t>
      </w:r>
      <w:r>
        <w:fldChar w:fldCharType="end"/>
      </w:r>
    </w:p>
    <w:p w14:paraId="6B46980C" w14:textId="774A0EC2"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_Toc180542458 \h </w:instrText>
      </w:r>
      <w:r>
        <w:fldChar w:fldCharType="separate"/>
      </w:r>
      <w:r>
        <w:t>36</w:t>
      </w:r>
      <w:r>
        <w:fldChar w:fldCharType="end"/>
      </w:r>
    </w:p>
    <w:p w14:paraId="0E43E326" w14:textId="260458E2"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_Toc180542459 \h </w:instrText>
      </w:r>
      <w:r>
        <w:fldChar w:fldCharType="separate"/>
      </w:r>
      <w:r>
        <w:t>36</w:t>
      </w:r>
      <w:r>
        <w:fldChar w:fldCharType="end"/>
      </w:r>
    </w:p>
    <w:p w14:paraId="5D6DD3BD" w14:textId="7972B56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_Toc180542460 \h </w:instrText>
      </w:r>
      <w:r>
        <w:fldChar w:fldCharType="separate"/>
      </w:r>
      <w:r>
        <w:t>36</w:t>
      </w:r>
      <w:r>
        <w:fldChar w:fldCharType="end"/>
      </w:r>
    </w:p>
    <w:p w14:paraId="5960D692" w14:textId="6B7F3C37"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_Toc180542461 \h </w:instrText>
      </w:r>
      <w:r>
        <w:fldChar w:fldCharType="separate"/>
      </w:r>
      <w:r>
        <w:t>37</w:t>
      </w:r>
      <w:r>
        <w:fldChar w:fldCharType="end"/>
      </w:r>
    </w:p>
    <w:p w14:paraId="731481DE" w14:textId="2CFCF72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_Toc180542462 \h </w:instrText>
      </w:r>
      <w:r>
        <w:fldChar w:fldCharType="separate"/>
      </w:r>
      <w:r>
        <w:t>37</w:t>
      </w:r>
      <w:r>
        <w:fldChar w:fldCharType="end"/>
      </w:r>
    </w:p>
    <w:p w14:paraId="74C711E3" w14:textId="5A057348"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_Toc180542463 \h </w:instrText>
      </w:r>
      <w:r>
        <w:fldChar w:fldCharType="separate"/>
      </w:r>
      <w:r>
        <w:t>37</w:t>
      </w:r>
      <w:r>
        <w:fldChar w:fldCharType="end"/>
      </w:r>
    </w:p>
    <w:p w14:paraId="14063591" w14:textId="576A50D6"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_Toc180542464 \h </w:instrText>
      </w:r>
      <w:r>
        <w:fldChar w:fldCharType="separate"/>
      </w:r>
      <w:r>
        <w:t>38</w:t>
      </w:r>
      <w:r>
        <w:fldChar w:fldCharType="end"/>
      </w:r>
    </w:p>
    <w:p w14:paraId="4D41B824" w14:textId="03601A7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_Toc180542465 \h </w:instrText>
      </w:r>
      <w:r>
        <w:fldChar w:fldCharType="separate"/>
      </w:r>
      <w:r>
        <w:t>38</w:t>
      </w:r>
      <w:r>
        <w:fldChar w:fldCharType="end"/>
      </w:r>
    </w:p>
    <w:p w14:paraId="6D422D51" w14:textId="496CE21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_Toc180542466 \h </w:instrText>
      </w:r>
      <w:r>
        <w:fldChar w:fldCharType="separate"/>
      </w:r>
      <w:r>
        <w:t>38</w:t>
      </w:r>
      <w:r>
        <w:fldChar w:fldCharType="end"/>
      </w:r>
    </w:p>
    <w:p w14:paraId="1ED18060" w14:textId="4A6A5316"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5.16.1.0</w:t>
      </w:r>
      <w:r>
        <w:tab/>
        <w:t>Overview</w:t>
      </w:r>
      <w:r>
        <w:tab/>
      </w:r>
      <w:r>
        <w:fldChar w:fldCharType="begin"/>
      </w:r>
      <w:r>
        <w:instrText xml:space="preserve"> PAGEREF _Toc180542467 \h </w:instrText>
      </w:r>
      <w:r>
        <w:fldChar w:fldCharType="separate"/>
      </w:r>
      <w:r>
        <w:t>38</w:t>
      </w:r>
      <w:r>
        <w:fldChar w:fldCharType="end"/>
      </w:r>
    </w:p>
    <w:p w14:paraId="6636B7C4" w14:textId="718F2DF4"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_Toc180542468 \h </w:instrText>
      </w:r>
      <w:r>
        <w:fldChar w:fldCharType="separate"/>
      </w:r>
      <w:r>
        <w:t>39</w:t>
      </w:r>
      <w:r>
        <w:fldChar w:fldCharType="end"/>
      </w:r>
    </w:p>
    <w:p w14:paraId="5C34D2B0" w14:textId="155731D3"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_Toc180542469 \h </w:instrText>
      </w:r>
      <w:r>
        <w:fldChar w:fldCharType="separate"/>
      </w:r>
      <w:r>
        <w:t>39</w:t>
      </w:r>
      <w:r>
        <w:fldChar w:fldCharType="end"/>
      </w:r>
    </w:p>
    <w:p w14:paraId="718386C5" w14:textId="599CDACF"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5.16.1.3</w:t>
      </w:r>
      <w:r>
        <w:tab/>
        <w:t>MnS producer to provide information about possible fulfillment of the intent</w:t>
      </w:r>
      <w:r>
        <w:tab/>
      </w:r>
      <w:r>
        <w:fldChar w:fldCharType="begin"/>
      </w:r>
      <w:r>
        <w:instrText xml:space="preserve"> PAGEREF _Toc180542470 \h </w:instrText>
      </w:r>
      <w:r>
        <w:fldChar w:fldCharType="separate"/>
      </w:r>
      <w:r>
        <w:t>40</w:t>
      </w:r>
      <w:r>
        <w:fldChar w:fldCharType="end"/>
      </w:r>
    </w:p>
    <w:p w14:paraId="5DD635CA" w14:textId="0B8542ED"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_Toc180542471 \h </w:instrText>
      </w:r>
      <w:r>
        <w:fldChar w:fldCharType="separate"/>
      </w:r>
      <w:r>
        <w:t>41</w:t>
      </w:r>
      <w:r>
        <w:fldChar w:fldCharType="end"/>
      </w:r>
    </w:p>
    <w:p w14:paraId="7DDA7AE5" w14:textId="0DBBC2A0"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_Toc180542472 \h </w:instrText>
      </w:r>
      <w:r>
        <w:fldChar w:fldCharType="separate"/>
      </w:r>
      <w:r>
        <w:t>41</w:t>
      </w:r>
      <w:r>
        <w:fldChar w:fldCharType="end"/>
      </w:r>
    </w:p>
    <w:p w14:paraId="41A98E57" w14:textId="612A056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_Toc180542473 \h </w:instrText>
      </w:r>
      <w:r>
        <w:fldChar w:fldCharType="separate"/>
      </w:r>
      <w:r>
        <w:t>42</w:t>
      </w:r>
      <w:r>
        <w:fldChar w:fldCharType="end"/>
      </w:r>
    </w:p>
    <w:p w14:paraId="20C66FDB" w14:textId="2187487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_Toc180542474 \h </w:instrText>
      </w:r>
      <w:r>
        <w:fldChar w:fldCharType="separate"/>
      </w:r>
      <w:r>
        <w:t>44</w:t>
      </w:r>
      <w:r>
        <w:fldChar w:fldCharType="end"/>
      </w:r>
    </w:p>
    <w:p w14:paraId="77BDECA3" w14:textId="4B4D02A5"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_Toc180542475 \h </w:instrText>
      </w:r>
      <w:r>
        <w:fldChar w:fldCharType="separate"/>
      </w:r>
      <w:r>
        <w:t>45</w:t>
      </w:r>
      <w:r>
        <w:fldChar w:fldCharType="end"/>
      </w:r>
    </w:p>
    <w:p w14:paraId="4C2C1F60" w14:textId="6466DAAC"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themeColor="text1"/>
        </w:rPr>
        <w:t>5.17</w:t>
      </w:r>
      <w:r w:rsidRPr="00A206A1">
        <w:rPr>
          <w:color w:val="000000" w:themeColor="text1"/>
        </w:rPr>
        <w:tab/>
        <w:t>Use case #17: Negotiation on the possible outcomes during the fulfilment phase</w:t>
      </w:r>
      <w:r>
        <w:tab/>
      </w:r>
      <w:r>
        <w:fldChar w:fldCharType="begin"/>
      </w:r>
      <w:r>
        <w:instrText xml:space="preserve"> PAGEREF _Toc180542476 \h </w:instrText>
      </w:r>
      <w:r>
        <w:fldChar w:fldCharType="separate"/>
      </w:r>
      <w:r>
        <w:t>45</w:t>
      </w:r>
      <w:r>
        <w:fldChar w:fldCharType="end"/>
      </w:r>
    </w:p>
    <w:p w14:paraId="53BC90F2" w14:textId="6686BCD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A206A1">
        <w:rPr>
          <w:rFonts w:eastAsia="Yu Mincho"/>
          <w:lang w:eastAsia="ja-JP"/>
        </w:rPr>
        <w:t>using</w:t>
      </w:r>
      <w:r>
        <w:rPr>
          <w:lang w:eastAsia="zh-CN"/>
        </w:rPr>
        <w:t xml:space="preserve"> Intent</w:t>
      </w:r>
      <w:r w:rsidRPr="00A206A1">
        <w:rPr>
          <w:rFonts w:eastAsia="Yu Mincho"/>
          <w:lang w:eastAsia="ja-JP"/>
        </w:rPr>
        <w:t xml:space="preserve"> generic information model</w:t>
      </w:r>
      <w:r>
        <w:t xml:space="preserve"> to support new scenario which is not standardized</w:t>
      </w:r>
      <w:r>
        <w:tab/>
      </w:r>
      <w:r>
        <w:fldChar w:fldCharType="begin"/>
      </w:r>
      <w:r>
        <w:instrText xml:space="preserve"> PAGEREF _Toc180542477 \h </w:instrText>
      </w:r>
      <w:r>
        <w:fldChar w:fldCharType="separate"/>
      </w:r>
      <w:r>
        <w:t>45</w:t>
      </w:r>
      <w:r>
        <w:fldChar w:fldCharType="end"/>
      </w:r>
    </w:p>
    <w:p w14:paraId="04118369" w14:textId="4E5E99A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_Toc180542478 \h </w:instrText>
      </w:r>
      <w:r>
        <w:fldChar w:fldCharType="separate"/>
      </w:r>
      <w:r>
        <w:t>45</w:t>
      </w:r>
      <w:r>
        <w:fldChar w:fldCharType="end"/>
      </w:r>
    </w:p>
    <w:p w14:paraId="2EEB1169" w14:textId="374BC458"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_Toc180542479 \h </w:instrText>
      </w:r>
      <w:r>
        <w:fldChar w:fldCharType="separate"/>
      </w:r>
      <w:r>
        <w:t>45</w:t>
      </w:r>
      <w:r>
        <w:fldChar w:fldCharType="end"/>
      </w:r>
    </w:p>
    <w:p w14:paraId="0B07C0D0" w14:textId="6F84FDAA"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_Toc180542480 \h </w:instrText>
      </w:r>
      <w:r>
        <w:fldChar w:fldCharType="separate"/>
      </w:r>
      <w:r>
        <w:t>46</w:t>
      </w:r>
      <w:r>
        <w:fldChar w:fldCharType="end"/>
      </w:r>
    </w:p>
    <w:p w14:paraId="437CB2F8" w14:textId="7E1CBF8D"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_Toc180542481 \h </w:instrText>
      </w:r>
      <w:r>
        <w:fldChar w:fldCharType="separate"/>
      </w:r>
      <w:r>
        <w:t>46</w:t>
      </w:r>
      <w:r>
        <w:fldChar w:fldCharType="end"/>
      </w:r>
    </w:p>
    <w:p w14:paraId="21EAB1E8" w14:textId="5C437B4A"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5.19</w:t>
      </w:r>
      <w:r>
        <w:tab/>
        <w:t xml:space="preserve">Use case#19: </w:t>
      </w:r>
      <w:r>
        <w:rPr>
          <w:lang w:eastAsia="zh-CN"/>
        </w:rPr>
        <w:t>Intent driven management of network maintenance</w:t>
      </w:r>
      <w:r>
        <w:tab/>
      </w:r>
      <w:r>
        <w:fldChar w:fldCharType="begin"/>
      </w:r>
      <w:r>
        <w:instrText xml:space="preserve"> PAGEREF _Toc180542482 \h </w:instrText>
      </w:r>
      <w:r>
        <w:fldChar w:fldCharType="separate"/>
      </w:r>
      <w:r>
        <w:t>46</w:t>
      </w:r>
      <w:r>
        <w:fldChar w:fldCharType="end"/>
      </w:r>
    </w:p>
    <w:p w14:paraId="43B7D4A4" w14:textId="14E448F2"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_Toc180542483 \h </w:instrText>
      </w:r>
      <w:r>
        <w:fldChar w:fldCharType="separate"/>
      </w:r>
      <w:r>
        <w:t>46</w:t>
      </w:r>
      <w:r>
        <w:fldChar w:fldCharType="end"/>
      </w:r>
    </w:p>
    <w:p w14:paraId="7E657CBA" w14:textId="1D20A36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_Toc180542484 \h </w:instrText>
      </w:r>
      <w:r>
        <w:fldChar w:fldCharType="separate"/>
      </w:r>
      <w:r>
        <w:t>46</w:t>
      </w:r>
      <w:r>
        <w:fldChar w:fldCharType="end"/>
      </w:r>
    </w:p>
    <w:p w14:paraId="166EF405" w14:textId="44898A92"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_Toc180542485 \h </w:instrText>
      </w:r>
      <w:r>
        <w:fldChar w:fldCharType="separate"/>
      </w:r>
      <w:r>
        <w:t>47</w:t>
      </w:r>
      <w:r>
        <w:fldChar w:fldCharType="end"/>
      </w:r>
    </w:p>
    <w:p w14:paraId="39940E74" w14:textId="158448A1" w:rsidR="00DC526D" w:rsidRDefault="00DC526D">
      <w:pPr>
        <w:pStyle w:val="TOC4"/>
        <w:rPr>
          <w:rFonts w:asciiTheme="minorHAnsi" w:eastAsiaTheme="minorEastAsia" w:hAnsiTheme="minorHAnsi" w:cstheme="minorBidi"/>
          <w:kern w:val="2"/>
          <w:sz w:val="22"/>
          <w:szCs w:val="22"/>
          <w:lang w:val="en-CA" w:eastAsia="en-CA"/>
          <w14:ligatures w14:val="standardContextual"/>
        </w:rPr>
      </w:pPr>
      <w:r>
        <w:t>5.19.3.1</w:t>
      </w:r>
      <w:r>
        <w:tab/>
        <w:t>Potential solution</w:t>
      </w:r>
      <w:r>
        <w:tab/>
      </w:r>
      <w:r>
        <w:fldChar w:fldCharType="begin"/>
      </w:r>
      <w:r>
        <w:instrText xml:space="preserve"> PAGEREF _Toc180542486 \h </w:instrText>
      </w:r>
      <w:r>
        <w:fldChar w:fldCharType="separate"/>
      </w:r>
      <w:r>
        <w:t>47</w:t>
      </w:r>
      <w:r>
        <w:fldChar w:fldCharType="end"/>
      </w:r>
    </w:p>
    <w:p w14:paraId="7FFB392D" w14:textId="5DF87B91"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_Toc180542487 \h </w:instrText>
      </w:r>
      <w:r>
        <w:fldChar w:fldCharType="separate"/>
      </w:r>
      <w:r>
        <w:t>47</w:t>
      </w:r>
      <w:r>
        <w:fldChar w:fldCharType="end"/>
      </w:r>
    </w:p>
    <w:p w14:paraId="63CD66A9" w14:textId="48DA103B"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_Toc180542488 \h </w:instrText>
      </w:r>
      <w:r>
        <w:fldChar w:fldCharType="separate"/>
      </w:r>
      <w:r>
        <w:t>47</w:t>
      </w:r>
      <w:r>
        <w:fldChar w:fldCharType="end"/>
      </w:r>
    </w:p>
    <w:p w14:paraId="59E85036" w14:textId="3F93854E"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_Toc180542489 \h </w:instrText>
      </w:r>
      <w:r>
        <w:fldChar w:fldCharType="separate"/>
      </w:r>
      <w:r>
        <w:t>48</w:t>
      </w:r>
      <w:r>
        <w:fldChar w:fldCharType="end"/>
      </w:r>
    </w:p>
    <w:p w14:paraId="405A1A42" w14:textId="3217B380" w:rsidR="00DC526D" w:rsidRDefault="00DC526D">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_Toc180542490 \h </w:instrText>
      </w:r>
      <w:r>
        <w:fldChar w:fldCharType="separate"/>
      </w:r>
      <w:r>
        <w:t>48</w:t>
      </w:r>
      <w:r>
        <w:fldChar w:fldCharType="end"/>
      </w:r>
    </w:p>
    <w:p w14:paraId="5BAE2C5E" w14:textId="70A6B29D" w:rsidR="00DC526D" w:rsidRDefault="00DC526D">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_Toc180542491 \h </w:instrText>
      </w:r>
      <w:r>
        <w:fldChar w:fldCharType="separate"/>
      </w:r>
      <w:r>
        <w:t>48</w:t>
      </w:r>
      <w:r>
        <w:fldChar w:fldCharType="end"/>
      </w:r>
    </w:p>
    <w:p w14:paraId="43E8FC8C" w14:textId="2BDC46E9"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_Toc180542492 \h </w:instrText>
      </w:r>
      <w:r>
        <w:fldChar w:fldCharType="separate"/>
      </w:r>
      <w:r>
        <w:t>48</w:t>
      </w:r>
      <w:r>
        <w:fldChar w:fldCharType="end"/>
      </w:r>
    </w:p>
    <w:p w14:paraId="5C2D5E00" w14:textId="73A5C7E2"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_Toc180542493 \h </w:instrText>
      </w:r>
      <w:r>
        <w:fldChar w:fldCharType="separate"/>
      </w:r>
      <w:r>
        <w:t>48</w:t>
      </w:r>
      <w:r>
        <w:fldChar w:fldCharType="end"/>
      </w:r>
    </w:p>
    <w:p w14:paraId="537C095B" w14:textId="789A361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_Toc180542494 \h </w:instrText>
      </w:r>
      <w:r>
        <w:fldChar w:fldCharType="separate"/>
      </w:r>
      <w:r>
        <w:t>49</w:t>
      </w:r>
      <w:r>
        <w:fldChar w:fldCharType="end"/>
      </w:r>
    </w:p>
    <w:p w14:paraId="587FBC5A" w14:textId="41F5DD2B"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_Toc180542495 \h </w:instrText>
      </w:r>
      <w:r>
        <w:fldChar w:fldCharType="separate"/>
      </w:r>
      <w:r>
        <w:t>49</w:t>
      </w:r>
      <w:r>
        <w:fldChar w:fldCharType="end"/>
      </w:r>
    </w:p>
    <w:p w14:paraId="3769AFCC" w14:textId="47990847"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6.5</w:t>
      </w:r>
      <w:r w:rsidRPr="00A206A1">
        <w:rPr>
          <w:color w:val="000000"/>
        </w:rPr>
        <w:tab/>
        <w:t>Use case #5:</w:t>
      </w:r>
      <w:r w:rsidRPr="00A206A1">
        <w:rPr>
          <w:color w:val="000000"/>
          <w:lang w:eastAsia="zh-CN"/>
        </w:rPr>
        <w:t xml:space="preserve"> </w:t>
      </w:r>
      <w:r w:rsidRPr="00A206A1">
        <w:rPr>
          <w:rFonts w:cs="Arial"/>
          <w:bCs/>
        </w:rPr>
        <w:t>Improve intent life cycle documentation</w:t>
      </w:r>
      <w:r>
        <w:tab/>
      </w:r>
      <w:r>
        <w:fldChar w:fldCharType="begin"/>
      </w:r>
      <w:r>
        <w:instrText xml:space="preserve"> PAGEREF _Toc180542496 \h </w:instrText>
      </w:r>
      <w:r>
        <w:fldChar w:fldCharType="separate"/>
      </w:r>
      <w:r>
        <w:t>49</w:t>
      </w:r>
      <w:r>
        <w:fldChar w:fldCharType="end"/>
      </w:r>
    </w:p>
    <w:p w14:paraId="6C89FC8C" w14:textId="276FD9F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6.6</w:t>
      </w:r>
      <w:r w:rsidRPr="00A206A1">
        <w:rPr>
          <w:color w:val="000000"/>
        </w:rPr>
        <w:tab/>
        <w:t>Use case #6:</w:t>
      </w:r>
      <w:r w:rsidRPr="00A206A1">
        <w:rPr>
          <w:color w:val="000000"/>
          <w:lang w:eastAsia="zh-CN"/>
        </w:rPr>
        <w:t xml:space="preserve"> </w:t>
      </w:r>
      <w:r w:rsidRPr="00A206A1">
        <w:rPr>
          <w:rFonts w:cs="Arial"/>
        </w:rPr>
        <w:t>Investigate potential impacts to support natural language intents translation</w:t>
      </w:r>
      <w:r>
        <w:tab/>
      </w:r>
      <w:r>
        <w:fldChar w:fldCharType="begin"/>
      </w:r>
      <w:r>
        <w:instrText xml:space="preserve"> PAGEREF _Toc180542497 \h </w:instrText>
      </w:r>
      <w:r>
        <w:fldChar w:fldCharType="separate"/>
      </w:r>
      <w:r>
        <w:t>49</w:t>
      </w:r>
      <w:r>
        <w:fldChar w:fldCharType="end"/>
      </w:r>
    </w:p>
    <w:p w14:paraId="04AA8617" w14:textId="68226682"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_Toc180542498 \h </w:instrText>
      </w:r>
      <w:r>
        <w:fldChar w:fldCharType="separate"/>
      </w:r>
      <w:r>
        <w:t>49</w:t>
      </w:r>
      <w:r>
        <w:fldChar w:fldCharType="end"/>
      </w:r>
    </w:p>
    <w:p w14:paraId="1CE6E451" w14:textId="6145EB7A"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_Toc180542499 \h </w:instrText>
      </w:r>
      <w:r>
        <w:fldChar w:fldCharType="separate"/>
      </w:r>
      <w:r>
        <w:t>50</w:t>
      </w:r>
      <w:r>
        <w:fldChar w:fldCharType="end"/>
      </w:r>
    </w:p>
    <w:p w14:paraId="60D1C799" w14:textId="4AA38448"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_Toc180542500 \h </w:instrText>
      </w:r>
      <w:r>
        <w:fldChar w:fldCharType="separate"/>
      </w:r>
      <w:r>
        <w:t>50</w:t>
      </w:r>
      <w:r>
        <w:fldChar w:fldCharType="end"/>
      </w:r>
    </w:p>
    <w:p w14:paraId="6AE3200E" w14:textId="3672F3F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_Toc180542501 \h </w:instrText>
      </w:r>
      <w:r>
        <w:fldChar w:fldCharType="separate"/>
      </w:r>
      <w:r>
        <w:t>50</w:t>
      </w:r>
      <w:r>
        <w:fldChar w:fldCharType="end"/>
      </w:r>
    </w:p>
    <w:p w14:paraId="2651B35F" w14:textId="0B1E9019"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6.12</w:t>
      </w:r>
      <w:r w:rsidRPr="00A206A1">
        <w:rPr>
          <w:color w:val="000000"/>
        </w:rPr>
        <w:tab/>
        <w:t>Use case #12: Intent degradation based on expectation preference</w:t>
      </w:r>
      <w:r>
        <w:tab/>
      </w:r>
      <w:r>
        <w:fldChar w:fldCharType="begin"/>
      </w:r>
      <w:r>
        <w:instrText xml:space="preserve"> PAGEREF _Toc180542502 \h </w:instrText>
      </w:r>
      <w:r>
        <w:fldChar w:fldCharType="separate"/>
      </w:r>
      <w:r>
        <w:t>50</w:t>
      </w:r>
      <w:r>
        <w:fldChar w:fldCharType="end"/>
      </w:r>
    </w:p>
    <w:p w14:paraId="275B07C6" w14:textId="2AC0BA9E"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_Toc180542503 \h </w:instrText>
      </w:r>
      <w:r>
        <w:fldChar w:fldCharType="separate"/>
      </w:r>
      <w:r>
        <w:t>50</w:t>
      </w:r>
      <w:r>
        <w:fldChar w:fldCharType="end"/>
      </w:r>
    </w:p>
    <w:p w14:paraId="6A45FC9C" w14:textId="295B4C0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_Toc180542504 \h </w:instrText>
      </w:r>
      <w:r>
        <w:fldChar w:fldCharType="separate"/>
      </w:r>
      <w:r>
        <w:t>51</w:t>
      </w:r>
      <w:r>
        <w:fldChar w:fldCharType="end"/>
      </w:r>
    </w:p>
    <w:p w14:paraId="19F8EA08" w14:textId="6489AF8D"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_Toc180542505 \h </w:instrText>
      </w:r>
      <w:r>
        <w:fldChar w:fldCharType="separate"/>
      </w:r>
      <w:r>
        <w:t>51</w:t>
      </w:r>
      <w:r>
        <w:fldChar w:fldCharType="end"/>
      </w:r>
    </w:p>
    <w:p w14:paraId="7D36E3F5" w14:textId="712840EF"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_Toc180542506 \h </w:instrText>
      </w:r>
      <w:r>
        <w:fldChar w:fldCharType="separate"/>
      </w:r>
      <w:r>
        <w:t>51</w:t>
      </w:r>
      <w:r>
        <w:fldChar w:fldCharType="end"/>
      </w:r>
    </w:p>
    <w:p w14:paraId="3DD430E7" w14:textId="5A4A789C"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sidRPr="00A206A1">
        <w:rPr>
          <w:color w:val="000000"/>
        </w:rPr>
        <w:t>6.17</w:t>
      </w:r>
      <w:r w:rsidRPr="00A206A1">
        <w:rPr>
          <w:color w:val="000000"/>
        </w:rPr>
        <w:tab/>
        <w:t>Use case #17: Negotiation on the possible outcomes during the fulfilment phase</w:t>
      </w:r>
      <w:r>
        <w:tab/>
      </w:r>
      <w:r>
        <w:fldChar w:fldCharType="begin"/>
      </w:r>
      <w:r>
        <w:instrText xml:space="preserve"> PAGEREF _Toc180542507 \h </w:instrText>
      </w:r>
      <w:r>
        <w:fldChar w:fldCharType="separate"/>
      </w:r>
      <w:r>
        <w:t>51</w:t>
      </w:r>
      <w:r>
        <w:fldChar w:fldCharType="end"/>
      </w:r>
    </w:p>
    <w:p w14:paraId="1064F459" w14:textId="4143CB9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A206A1">
        <w:rPr>
          <w:rFonts w:eastAsia="Yu Mincho"/>
          <w:lang w:eastAsia="ja-JP"/>
        </w:rPr>
        <w:t>using</w:t>
      </w:r>
      <w:r>
        <w:rPr>
          <w:lang w:eastAsia="zh-CN"/>
        </w:rPr>
        <w:t xml:space="preserve"> Intent</w:t>
      </w:r>
      <w:r w:rsidRPr="00A206A1">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_Toc180542508 \h </w:instrText>
      </w:r>
      <w:r>
        <w:fldChar w:fldCharType="separate"/>
      </w:r>
      <w:r>
        <w:t>52</w:t>
      </w:r>
      <w:r>
        <w:fldChar w:fldCharType="end"/>
      </w:r>
    </w:p>
    <w:p w14:paraId="0BFEB96D" w14:textId="714B40B6"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_Toc180542509 \h </w:instrText>
      </w:r>
      <w:r>
        <w:fldChar w:fldCharType="separate"/>
      </w:r>
      <w:r>
        <w:t>52</w:t>
      </w:r>
      <w:r>
        <w:fldChar w:fldCharType="end"/>
      </w:r>
    </w:p>
    <w:p w14:paraId="461C3BD3" w14:textId="41ED3A03" w:rsidR="00DC526D" w:rsidRDefault="00DC526D">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_Toc180542510 \h </w:instrText>
      </w:r>
      <w:r>
        <w:fldChar w:fldCharType="separate"/>
      </w:r>
      <w:r>
        <w:t>52</w:t>
      </w:r>
      <w:r>
        <w:fldChar w:fldCharType="end"/>
      </w:r>
    </w:p>
    <w:p w14:paraId="442FF474" w14:textId="3FB82E9B" w:rsidR="00DC526D" w:rsidRDefault="00DC526D">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_Toc180542511 \h </w:instrText>
      </w:r>
      <w:r>
        <w:fldChar w:fldCharType="separate"/>
      </w:r>
      <w:r>
        <w:t>53</w:t>
      </w:r>
      <w:r>
        <w:fldChar w:fldCharType="end"/>
      </w:r>
    </w:p>
    <w:p w14:paraId="7EC1E812" w14:textId="34215BF8" w:rsidR="00DC526D" w:rsidRDefault="00DC526D">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_Toc180542512 \h </w:instrText>
      </w:r>
      <w:r>
        <w:fldChar w:fldCharType="separate"/>
      </w:r>
      <w:r>
        <w:t>53</w:t>
      </w:r>
      <w:r>
        <w:fldChar w:fldCharType="end"/>
      </w:r>
    </w:p>
    <w:p w14:paraId="6FF0E3E3" w14:textId="6BD55ECC" w:rsidR="00DC526D" w:rsidRDefault="00DC526D">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_Toc180542513 \h </w:instrText>
      </w:r>
      <w:r>
        <w:fldChar w:fldCharType="separate"/>
      </w:r>
      <w:r>
        <w:t>53</w:t>
      </w:r>
      <w:r>
        <w:fldChar w:fldCharType="end"/>
      </w:r>
    </w:p>
    <w:p w14:paraId="0763644B" w14:textId="4CFCBC4A" w:rsidR="00DC526D" w:rsidRDefault="00DC526D">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_Toc180542514 \h </w:instrText>
      </w:r>
      <w:r>
        <w:fldChar w:fldCharType="separate"/>
      </w:r>
      <w:r>
        <w:t>55</w:t>
      </w:r>
      <w:r>
        <w:fldChar w:fldCharType="end"/>
      </w:r>
    </w:p>
    <w:p w14:paraId="52E5ECB0" w14:textId="0B0B4939" w:rsidR="008E64AB" w:rsidRPr="0046187A" w:rsidRDefault="005F2077" w:rsidP="008E64AB">
      <w:r w:rsidRPr="0046187A">
        <w:fldChar w:fldCharType="end"/>
      </w:r>
    </w:p>
    <w:p w14:paraId="59B5F939" w14:textId="77777777" w:rsidR="008E64AB" w:rsidRPr="0046187A" w:rsidRDefault="008E64AB" w:rsidP="008E64AB">
      <w:r w:rsidRPr="0046187A">
        <w:br w:type="page"/>
      </w:r>
    </w:p>
    <w:p w14:paraId="3526DF04" w14:textId="77777777" w:rsidR="008E64AB" w:rsidRPr="0046187A" w:rsidRDefault="008E64AB" w:rsidP="008E64AB">
      <w:pPr>
        <w:pStyle w:val="Heading1"/>
      </w:pPr>
      <w:bookmarkStart w:id="12" w:name="foreword"/>
      <w:bookmarkStart w:id="13" w:name="_Toc176958018"/>
      <w:bookmarkStart w:id="14" w:name="_Toc176963346"/>
      <w:bookmarkStart w:id="15" w:name="_Toc180542369"/>
      <w:bookmarkEnd w:id="12"/>
      <w:r w:rsidRPr="0046187A">
        <w:lastRenderedPageBreak/>
        <w:t>Foreword</w:t>
      </w:r>
      <w:bookmarkEnd w:id="13"/>
      <w:bookmarkEnd w:id="14"/>
      <w:bookmarkEnd w:id="15"/>
    </w:p>
    <w:p w14:paraId="2F467817" w14:textId="77777777" w:rsidR="008E64AB" w:rsidRPr="0046187A" w:rsidRDefault="008E64AB" w:rsidP="008E64AB">
      <w:r w:rsidRPr="0046187A">
        <w:t xml:space="preserve">This Technical </w:t>
      </w:r>
      <w:bookmarkStart w:id="16" w:name="spectype3"/>
      <w:r w:rsidRPr="0046187A">
        <w:t>Report</w:t>
      </w:r>
      <w:bookmarkEnd w:id="16"/>
      <w:r w:rsidRPr="0046187A">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80542370"/>
      <w:bookmarkEnd w:id="18"/>
      <w:r w:rsidRPr="0046187A">
        <w:lastRenderedPageBreak/>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80542371"/>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80542372"/>
      <w:bookmarkEnd w:id="26"/>
      <w:r w:rsidRPr="0046187A">
        <w:lastRenderedPageBreak/>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80542373"/>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80542374"/>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80542375"/>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80542376"/>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80542377"/>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80542378"/>
      <w:r w:rsidRPr="0046187A">
        <w:t>4.1.1</w:t>
      </w:r>
      <w:r w:rsidR="00532DBD" w:rsidRPr="0046187A">
        <w:tab/>
      </w:r>
      <w:r w:rsidRPr="0046187A">
        <w:t>Overview</w:t>
      </w:r>
      <w:bookmarkEnd w:id="48"/>
      <w:bookmarkEnd w:id="49"/>
      <w:bookmarkEnd w:id="50"/>
    </w:p>
    <w:p w14:paraId="1A582DC4" w14:textId="26AB22C9"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80542379"/>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0E62320B"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80542380"/>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80542381"/>
      <w:r w:rsidRPr="0046187A">
        <w:lastRenderedPageBreak/>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80542382"/>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80542383"/>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80542384"/>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80542385"/>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80542386"/>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80542387"/>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80542388"/>
      <w:r w:rsidRPr="0046187A">
        <w:lastRenderedPageBreak/>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6998DC7" w14:textId="0CDC25F2" w:rsidR="008E64AB" w:rsidRPr="0046187A" w:rsidRDefault="008E64AB" w:rsidP="00532DBD">
      <w:pPr>
        <w:pStyle w:val="Heading3"/>
        <w:rPr>
          <w:rStyle w:val="SubtleEmphasis"/>
          <w:i w:val="0"/>
          <w:iCs w:val="0"/>
          <w:color w:val="auto"/>
        </w:rPr>
      </w:pPr>
      <w:bookmarkStart w:id="81" w:name="_Toc176958038"/>
      <w:bookmarkStart w:id="82" w:name="_Toc176963366"/>
      <w:bookmarkStart w:id="83" w:name="_Toc180542389"/>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E0D553" w14:textId="2086FCE1" w:rsidR="008E64AB" w:rsidRPr="0046187A" w:rsidRDefault="008E64AB" w:rsidP="00532DBD">
      <w:pPr>
        <w:rPr>
          <w:lang w:eastAsia="zh-CN"/>
        </w:rPr>
      </w:pPr>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80542390"/>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80542391"/>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80542392"/>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759FF94F"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80542393"/>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80542394"/>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80542395"/>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80542396"/>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80542397"/>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1155580"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80542398"/>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80542399"/>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80542400"/>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1155581"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3ACA139B" w:rsidR="008E64AB" w:rsidRPr="0046187A" w:rsidRDefault="00076F68" w:rsidP="00076F68">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80542401"/>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80542402"/>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80542403"/>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80542404"/>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80542405"/>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80542406"/>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152C4709"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w:t>
      </w:r>
      <w:r w:rsidR="00352681">
        <w:rPr>
          <w:lang w:eastAsia="zh-CN" w:bidi="ar-KW"/>
        </w:rPr>
        <w:t>should</w:t>
      </w:r>
      <w:r w:rsidR="00352681" w:rsidRPr="0046187A">
        <w:rPr>
          <w:lang w:eastAsia="zh-CN" w:bidi="ar-KW"/>
        </w:rPr>
        <w:t xml:space="preserve"> </w:t>
      </w:r>
      <w:r w:rsidRPr="0046187A">
        <w:rPr>
          <w:lang w:eastAsia="zh-CN" w:bidi="ar-KW"/>
        </w:rPr>
        <w:t xml:space="preserve">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5EADD725"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w:t>
      </w:r>
      <w:r w:rsidR="00352681">
        <w:rPr>
          <w:lang w:eastAsia="zh-CN" w:bidi="ar-KW"/>
        </w:rPr>
        <w:t>should</w:t>
      </w:r>
      <w:r w:rsidR="00352681" w:rsidRPr="0046187A">
        <w:rPr>
          <w:lang w:eastAsia="zh-CN" w:bidi="ar-KW"/>
        </w:rPr>
        <w:t xml:space="preserve"> </w:t>
      </w:r>
      <w:r w:rsidRPr="0046187A">
        <w:rPr>
          <w:lang w:eastAsia="zh-CN" w:bidi="ar-KW"/>
        </w:rPr>
        <w:t>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76958056"/>
      <w:bookmarkStart w:id="152" w:name="_Toc180542407"/>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2"/>
      <w:r w:rsidRPr="0046187A">
        <w:rPr>
          <w:rFonts w:hint="eastAsia"/>
          <w:bCs/>
          <w:color w:val="000000"/>
          <w:lang w:eastAsia="zh-CN"/>
        </w:rPr>
        <w:t xml:space="preserve"> </w:t>
      </w:r>
      <w:bookmarkEnd w:id="151"/>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80542408"/>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80542409"/>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59" w:name="_Toc180542410"/>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59"/>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0" w:name="_Toc176958059"/>
      <w:bookmarkStart w:id="161" w:name="_Toc176963387"/>
      <w:bookmarkStart w:id="162" w:name="_Toc180542411"/>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0"/>
      <w:bookmarkEnd w:id="161"/>
      <w:bookmarkEnd w:id="162"/>
    </w:p>
    <w:p w14:paraId="4CBD95C1" w14:textId="018F5E54" w:rsidR="008E64AB" w:rsidRPr="0046187A" w:rsidRDefault="008E64AB" w:rsidP="00532DBD">
      <w:pPr>
        <w:pStyle w:val="Heading3"/>
        <w:rPr>
          <w:rStyle w:val="Style4"/>
          <w:i w:val="0"/>
          <w:iCs w:val="0"/>
          <w:color w:val="auto"/>
        </w:rPr>
      </w:pPr>
      <w:bookmarkStart w:id="163" w:name="_Toc176958060"/>
      <w:bookmarkStart w:id="164" w:name="_Toc176963388"/>
      <w:bookmarkStart w:id="165" w:name="_Toc180542412"/>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3"/>
      <w:bookmarkEnd w:id="164"/>
      <w:bookmarkEnd w:id="165"/>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1F2D4703"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6" w:name="_Toc180542413"/>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6"/>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7" w:name="_Toc176958061"/>
      <w:bookmarkStart w:id="168" w:name="_Toc176963389"/>
      <w:bookmarkStart w:id="169" w:name="_Toc180542414"/>
      <w:r w:rsidRPr="0046187A">
        <w:t>5.7</w:t>
      </w:r>
      <w:r w:rsidR="00076F68" w:rsidRPr="0046187A">
        <w:tab/>
      </w:r>
      <w:r w:rsidRPr="0046187A">
        <w:t xml:space="preserve">Use case #7: </w:t>
      </w:r>
      <w:r w:rsidRPr="0046187A">
        <w:rPr>
          <w:rFonts w:hint="eastAsia"/>
        </w:rPr>
        <w:t>Enablers for Intent Fulfilment</w:t>
      </w:r>
      <w:bookmarkEnd w:id="167"/>
      <w:bookmarkEnd w:id="168"/>
      <w:bookmarkEnd w:id="169"/>
    </w:p>
    <w:p w14:paraId="1DB7239E" w14:textId="473193B5" w:rsidR="008E64AB" w:rsidRPr="0046187A" w:rsidRDefault="008E64AB" w:rsidP="00532DBD">
      <w:pPr>
        <w:pStyle w:val="Heading3"/>
        <w:rPr>
          <w:rStyle w:val="SubtleEmphasis"/>
          <w:i w:val="0"/>
          <w:iCs w:val="0"/>
          <w:color w:val="auto"/>
        </w:rPr>
      </w:pPr>
      <w:bookmarkStart w:id="170" w:name="_Toc176958062"/>
      <w:bookmarkStart w:id="171" w:name="_Toc176963390"/>
      <w:bookmarkStart w:id="172" w:name="_Toc180542415"/>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0"/>
      <w:bookmarkEnd w:id="171"/>
      <w:bookmarkEnd w:id="172"/>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3" w:name="_Toc176958063"/>
      <w:bookmarkStart w:id="174" w:name="_Toc176963391"/>
      <w:bookmarkStart w:id="175" w:name="_Toc180542416"/>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3"/>
      <w:bookmarkEnd w:id="174"/>
      <w:bookmarkEnd w:id="175"/>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6" w:name="_Toc176958064"/>
      <w:bookmarkStart w:id="177" w:name="_Toc176963392"/>
      <w:bookmarkStart w:id="178" w:name="_Toc180542417"/>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6"/>
      <w:bookmarkEnd w:id="177"/>
      <w:bookmarkEnd w:id="178"/>
    </w:p>
    <w:p w14:paraId="34DA9E7C" w14:textId="2F7C823B" w:rsidR="008E64AB" w:rsidRPr="0046187A" w:rsidRDefault="008E64AB" w:rsidP="008E64AB">
      <w:pPr>
        <w:pStyle w:val="Heading4"/>
      </w:pPr>
      <w:bookmarkStart w:id="179" w:name="_Toc176958065"/>
      <w:bookmarkStart w:id="180" w:name="_Toc176963393"/>
      <w:bookmarkStart w:id="181" w:name="_Toc180542418"/>
      <w:r w:rsidRPr="0046187A">
        <w:t>5.7.3.1</w:t>
      </w:r>
      <w:r w:rsidR="00076F68" w:rsidRPr="0046187A">
        <w:tab/>
      </w:r>
      <w:r w:rsidRPr="0046187A">
        <w:t>Potential solution #1</w:t>
      </w:r>
      <w:bookmarkEnd w:id="179"/>
      <w:bookmarkEnd w:id="180"/>
      <w:bookmarkEnd w:id="181"/>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2" w:name="_Toc176958066"/>
      <w:bookmarkStart w:id="183" w:name="_Toc176963394"/>
      <w:bookmarkStart w:id="184" w:name="_Toc180542419"/>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2"/>
      <w:bookmarkEnd w:id="183"/>
      <w:bookmarkEnd w:id="184"/>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5" w:name="_Toc176958067"/>
      <w:bookmarkStart w:id="186" w:name="_Toc176963395"/>
      <w:bookmarkStart w:id="187" w:name="_Toc180542420"/>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5"/>
      <w:bookmarkEnd w:id="186"/>
      <w:bookmarkEnd w:id="187"/>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8" w:name="_Toc176963396"/>
      <w:bookmarkStart w:id="189" w:name="_Toc176958068"/>
      <w:bookmarkStart w:id="190" w:name="_Toc180542421"/>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8"/>
      <w:bookmarkEnd w:id="190"/>
      <w:r w:rsidRPr="0046187A">
        <w:rPr>
          <w:rFonts w:hint="eastAsia"/>
          <w:lang w:eastAsia="zh-CN"/>
        </w:rPr>
        <w:t xml:space="preserve"> </w:t>
      </w:r>
      <w:bookmarkEnd w:id="189"/>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1" w:name="_Toc176958069"/>
      <w:bookmarkStart w:id="192" w:name="_Toc176963397"/>
      <w:bookmarkStart w:id="193" w:name="_Toc180542422"/>
      <w:r w:rsidRPr="0046187A">
        <w:t>5.10</w:t>
      </w:r>
      <w:r w:rsidR="00076F68" w:rsidRPr="0046187A">
        <w:tab/>
      </w:r>
      <w:r w:rsidRPr="0046187A">
        <w:t>Use case #</w:t>
      </w:r>
      <w:r w:rsidRPr="0046187A">
        <w:rPr>
          <w:lang w:eastAsia="zh-CN"/>
        </w:rPr>
        <w:t>10</w:t>
      </w:r>
      <w:r w:rsidRPr="0046187A">
        <w:t>: Improve intent handling state management</w:t>
      </w:r>
      <w:bookmarkEnd w:id="191"/>
      <w:bookmarkEnd w:id="192"/>
      <w:bookmarkEnd w:id="193"/>
    </w:p>
    <w:p w14:paraId="37CC40AD" w14:textId="25EB20FE" w:rsidR="008E64AB" w:rsidRPr="0046187A" w:rsidRDefault="008E64AB" w:rsidP="00532DBD">
      <w:pPr>
        <w:pStyle w:val="Heading3"/>
      </w:pPr>
      <w:bookmarkStart w:id="194" w:name="_Toc176958070"/>
      <w:bookmarkStart w:id="195" w:name="_Toc176963398"/>
      <w:bookmarkStart w:id="196" w:name="_Toc180542423"/>
      <w:r w:rsidRPr="0046187A">
        <w:t>5.10.1</w:t>
      </w:r>
      <w:r w:rsidR="00076F68" w:rsidRPr="0046187A">
        <w:tab/>
      </w:r>
      <w:r w:rsidRPr="0046187A">
        <w:t>Description</w:t>
      </w:r>
      <w:bookmarkEnd w:id="194"/>
      <w:bookmarkEnd w:id="195"/>
      <w:bookmarkEnd w:id="196"/>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7" w:name="MCCQCTEMPBM_00000125"/>
      <w:r w:rsidRPr="0046187A">
        <w:rPr>
          <w:rFonts w:ascii="Courier New" w:hAnsi="Courier New" w:cs="Courier New"/>
          <w:bCs/>
          <w:lang w:eastAsia="zh-CN"/>
        </w:rPr>
        <w:t>NOT_FULFILLED</w:t>
      </w:r>
      <w:bookmarkEnd w:id="197"/>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8" w:name="_Toc176958071"/>
      <w:bookmarkStart w:id="199" w:name="_Toc176963399"/>
      <w:bookmarkStart w:id="200" w:name="_Toc180542424"/>
      <w:r w:rsidRPr="0046187A">
        <w:t>5.10.2</w:t>
      </w:r>
      <w:r w:rsidR="00076F68" w:rsidRPr="0046187A">
        <w:tab/>
      </w:r>
      <w:r w:rsidRPr="0046187A">
        <w:t>Potential solutions</w:t>
      </w:r>
      <w:bookmarkEnd w:id="198"/>
      <w:bookmarkEnd w:id="199"/>
      <w:bookmarkEnd w:id="200"/>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1155582"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2B4DF0F7"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r w:rsidR="001F1F39">
        <w:t>should</w:t>
      </w:r>
      <w:r w:rsidR="001F1F39" w:rsidRPr="0046187A">
        <w:t xml:space="preserve"> </w:t>
      </w:r>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1" w:name="_Toc176958072"/>
      <w:bookmarkStart w:id="202" w:name="_Toc176963400"/>
      <w:bookmarkStart w:id="203" w:name="_Toc180542425"/>
      <w:r w:rsidRPr="0046187A">
        <w:t>5.10.3</w:t>
      </w:r>
      <w:r w:rsidR="003C19BC" w:rsidRPr="0046187A">
        <w:tab/>
      </w:r>
      <w:r w:rsidRPr="0046187A">
        <w:t>Evaluation of potential solutions</w:t>
      </w:r>
      <w:bookmarkEnd w:id="201"/>
      <w:bookmarkEnd w:id="202"/>
      <w:bookmarkEnd w:id="20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4" w:name="_Toc176963401"/>
      <w:bookmarkStart w:id="205" w:name="_Toc176958073"/>
      <w:bookmarkStart w:id="206" w:name="_Toc180542426"/>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4"/>
      <w:bookmarkEnd w:id="206"/>
      <w:r w:rsidRPr="0046187A">
        <w:rPr>
          <w:rFonts w:hint="eastAsia"/>
          <w:lang w:eastAsia="zh-CN"/>
        </w:rPr>
        <w:t xml:space="preserve"> </w:t>
      </w:r>
      <w:bookmarkEnd w:id="205"/>
    </w:p>
    <w:p w14:paraId="6365918F" w14:textId="59225994" w:rsidR="008E64AB" w:rsidRPr="0046187A" w:rsidRDefault="008E64AB" w:rsidP="00532DBD">
      <w:pPr>
        <w:pStyle w:val="Heading3"/>
        <w:rPr>
          <w:rStyle w:val="Style4"/>
          <w:i w:val="0"/>
          <w:iCs w:val="0"/>
          <w:color w:val="auto"/>
        </w:rPr>
      </w:pPr>
      <w:bookmarkStart w:id="207" w:name="_Toc176958074"/>
      <w:bookmarkStart w:id="208" w:name="_Toc176963402"/>
      <w:bookmarkStart w:id="209" w:name="_Toc180542427"/>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7"/>
      <w:bookmarkEnd w:id="208"/>
      <w:bookmarkEnd w:id="209"/>
    </w:p>
    <w:p w14:paraId="5D31656D" w14:textId="77777777" w:rsidR="001E6848" w:rsidRDefault="001E6848" w:rsidP="001E6848">
      <w:pPr>
        <w:pStyle w:val="Heading4"/>
      </w:pPr>
      <w:bookmarkStart w:id="210" w:name="_Toc180542428"/>
      <w:r w:rsidRPr="0046187A">
        <w:t>5.11.1.1</w:t>
      </w:r>
      <w:r w:rsidRPr="0046187A">
        <w:tab/>
      </w:r>
      <w:r w:rsidRPr="006D6BA0">
        <w:t>Capability exposure</w:t>
      </w:r>
      <w:bookmarkEnd w:id="210"/>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555C1C22"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49B0236F" w:rsidR="008E64AB" w:rsidRPr="0046187A" w:rsidRDefault="008E64AB" w:rsidP="008E64AB">
      <w:pPr>
        <w:pStyle w:val="Heading4"/>
      </w:pPr>
      <w:bookmarkStart w:id="211" w:name="_Toc176958075"/>
      <w:bookmarkStart w:id="212" w:name="_Toc176963403"/>
      <w:bookmarkStart w:id="213" w:name="_Toc180542429"/>
      <w:r w:rsidRPr="0046187A">
        <w:t>5.11.1.</w:t>
      </w:r>
      <w:r w:rsidR="00E3038C">
        <w:t>2</w:t>
      </w:r>
      <w:r w:rsidRPr="0046187A">
        <w:tab/>
        <w:t>Describe alternative expectations</w:t>
      </w:r>
      <w:bookmarkEnd w:id="211"/>
      <w:bookmarkEnd w:id="212"/>
      <w:bookmarkEnd w:id="213"/>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6BDD8F87"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59B235C9"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1155583"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4" w:name="_Toc176958076"/>
      <w:bookmarkStart w:id="215" w:name="_Toc176963404"/>
      <w:bookmarkStart w:id="216" w:name="_Toc180542430"/>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4"/>
      <w:bookmarkEnd w:id="215"/>
      <w:bookmarkEnd w:id="216"/>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7" w:name="_Toc176958077"/>
      <w:bookmarkStart w:id="218" w:name="_Toc176963405"/>
      <w:bookmarkStart w:id="219" w:name="_Toc180542431"/>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7"/>
      <w:bookmarkEnd w:id="218"/>
      <w:bookmarkEnd w:id="219"/>
    </w:p>
    <w:p w14:paraId="5F1DDD2B" w14:textId="2964A692" w:rsidR="008E64AB" w:rsidRPr="0046187A" w:rsidRDefault="008E64AB" w:rsidP="003C19BC">
      <w:pPr>
        <w:pStyle w:val="Heading4"/>
        <w:rPr>
          <w:iCs/>
        </w:rPr>
      </w:pPr>
      <w:bookmarkStart w:id="220" w:name="_Toc176958078"/>
      <w:bookmarkStart w:id="221" w:name="_Toc176963406"/>
      <w:bookmarkStart w:id="222" w:name="_Toc180542432"/>
      <w:r w:rsidRPr="0046187A">
        <w:t>5.11.3.1</w:t>
      </w:r>
      <w:r w:rsidR="003C19BC" w:rsidRPr="0046187A">
        <w:tab/>
      </w:r>
      <w:r w:rsidRPr="0046187A">
        <w:t>Solution for MnS consumer to indicate alternatives</w:t>
      </w:r>
      <w:bookmarkEnd w:id="220"/>
      <w:bookmarkEnd w:id="221"/>
      <w:bookmarkEnd w:id="222"/>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r w:rsidR="008E64AB" w:rsidRPr="0046187A" w:rsidDel="00251D24">
        <w:rPr>
          <w:rFonts w:ascii="Courier New" w:eastAsia="SimSun" w:hAnsi="Courier New" w:cs="Courier New"/>
          <w:sz w:val="18"/>
          <w:szCs w:val="18"/>
          <w:lang w:eastAsia="zh-CN"/>
        </w:rPr>
        <w:t xml:space="preserve">expectationSelectivity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223" w:name="_Toc176958079"/>
      <w:bookmarkStart w:id="224" w:name="_Toc176963407"/>
      <w:bookmarkStart w:id="225" w:name="_Toc180542433"/>
      <w:r w:rsidRPr="0046187A">
        <w:t>5.11.3.2</w:t>
      </w:r>
      <w:r w:rsidR="003C19BC" w:rsidRPr="0046187A">
        <w:tab/>
      </w:r>
      <w:r w:rsidRPr="0046187A">
        <w:t>Solution for MnS producer to indicate supported targets</w:t>
      </w:r>
      <w:bookmarkEnd w:id="223"/>
      <w:bookmarkEnd w:id="224"/>
      <w:bookmarkEnd w:id="225"/>
    </w:p>
    <w:p w14:paraId="586D963F" w14:textId="08852C9F" w:rsidR="008E64AB" w:rsidRPr="0046187A" w:rsidRDefault="008E64AB" w:rsidP="003C19BC">
      <w:pPr>
        <w:pStyle w:val="ListBullet"/>
        <w:numPr>
          <w:ilvl w:val="0"/>
          <w:numId w:val="2"/>
        </w:numPr>
        <w:ind w:left="568" w:hanging="284"/>
        <w:rPr>
          <w:color w:val="000000"/>
        </w:rPr>
      </w:pPr>
      <w:r w:rsidRPr="0046187A">
        <w:rPr>
          <w:color w:val="000000"/>
        </w:rPr>
        <w:t xml:space="preserve">Introduce in the </w:t>
      </w:r>
      <w:r w:rsidRPr="0046187A">
        <w:rPr>
          <w:rFonts w:ascii="Courier New" w:hAnsi="Courier New" w:cs="Courier New"/>
          <w:lang w:eastAsia="zh-CN"/>
        </w:rPr>
        <w:t>IntentHandlingCapability</w:t>
      </w:r>
      <w:r w:rsidRPr="0046187A">
        <w:rPr>
          <w:color w:val="000000"/>
        </w:rPr>
        <w:t xml:space="preserve"> </w:t>
      </w:r>
      <w:r w:rsidRPr="0046187A">
        <w:rPr>
          <w:lang w:eastAsia="zh-CN"/>
        </w:rPr>
        <w:t>&lt;&lt;dataType&gt;&gt;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46187A">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DED33A2" w:rsidR="008E64AB" w:rsidRPr="0046187A" w:rsidRDefault="008E64AB" w:rsidP="003C19BC">
      <w:pPr>
        <w:pStyle w:val="Heading5"/>
      </w:pPr>
      <w:bookmarkStart w:id="226" w:name="_Toc176958080"/>
      <w:bookmarkStart w:id="227" w:name="_Toc176963408"/>
      <w:bookmarkStart w:id="228" w:name="_Toc180542434"/>
      <w:r w:rsidRPr="0046187A">
        <w:t>5.11.3.2.1</w:t>
      </w:r>
      <w:r w:rsidR="003C19BC" w:rsidRPr="0046187A">
        <w:tab/>
      </w:r>
      <w:r w:rsidRPr="0046187A">
        <w:t>To be revised: IntentHandlingCapability &lt;&lt;dataType&gt;&gt;</w:t>
      </w:r>
      <w:bookmarkEnd w:id="226"/>
      <w:bookmarkEnd w:id="227"/>
      <w:bookmarkEnd w:id="228"/>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25892037" w:rsidR="008E64AB" w:rsidRPr="0046187A" w:rsidRDefault="008E64AB" w:rsidP="00855D06">
      <w:pPr>
        <w:pStyle w:val="Heading5"/>
        <w:rPr>
          <w:lang w:eastAsia="zh-CN"/>
        </w:rPr>
      </w:pPr>
      <w:bookmarkStart w:id="229" w:name="_Toc176958081"/>
      <w:bookmarkStart w:id="230" w:name="_Toc176963409"/>
      <w:bookmarkStart w:id="231" w:name="_Toc180542435"/>
      <w:r w:rsidRPr="0046187A">
        <w:lastRenderedPageBreak/>
        <w:t>5.11.3.2.2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29"/>
      <w:bookmarkEnd w:id="230"/>
      <w:bookmarkEnd w:id="231"/>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1155584"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2" w:name="_Toc176958082"/>
      <w:bookmarkStart w:id="233" w:name="_Toc176963410"/>
      <w:bookmarkStart w:id="234" w:name="_Toc180542436"/>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2"/>
      <w:bookmarkEnd w:id="233"/>
      <w:bookmarkEnd w:id="234"/>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5" w:name="_Toc176958083"/>
      <w:bookmarkStart w:id="236" w:name="_Toc176963411"/>
      <w:bookmarkStart w:id="237" w:name="_Toc180542437"/>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5"/>
      <w:bookmarkEnd w:id="236"/>
      <w:bookmarkEnd w:id="237"/>
    </w:p>
    <w:p w14:paraId="54B938A1" w14:textId="7EDCAE50" w:rsidR="008E64AB" w:rsidRPr="0046187A" w:rsidRDefault="008E64AB" w:rsidP="00532DBD">
      <w:pPr>
        <w:pStyle w:val="Heading3"/>
        <w:rPr>
          <w:rStyle w:val="SubtleEmphasis"/>
          <w:i w:val="0"/>
          <w:iCs w:val="0"/>
          <w:color w:val="auto"/>
        </w:rPr>
      </w:pPr>
      <w:bookmarkStart w:id="238" w:name="_Toc176958084"/>
      <w:bookmarkStart w:id="239" w:name="_Toc176963412"/>
      <w:bookmarkStart w:id="240" w:name="_Toc180542438"/>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8"/>
      <w:bookmarkEnd w:id="239"/>
      <w:bookmarkEnd w:id="240"/>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6CEC3B73" w:rsidR="008E64AB" w:rsidRPr="0046187A" w:rsidRDefault="008E64AB" w:rsidP="00391A4F">
      <w:pPr>
        <w:rPr>
          <w:color w:val="000000"/>
          <w:lang w:eastAsia="zh-CN"/>
        </w:rPr>
      </w:pPr>
      <w:r w:rsidRPr="0046187A">
        <w:rPr>
          <w:color w:val="000000" w:themeColor="text1"/>
          <w:lang w:eastAsia="zh-CN"/>
        </w:rPr>
        <w:lastRenderedPageBreak/>
        <w:t>Sometimes an MnS consumer may express multiple intent expectations with different preference</w:t>
      </w:r>
      <w:r w:rsidR="00152E3C">
        <w:rPr>
          <w:color w:val="000000" w:themeColor="text1"/>
          <w:lang w:eastAsia="zh-CN"/>
        </w:rPr>
        <w:t>s</w:t>
      </w:r>
      <w:r w:rsidRPr="0046187A">
        <w:rPr>
          <w:color w:val="000000" w:themeColor="text1"/>
          <w:lang w:eastAsia="zh-CN"/>
        </w:rPr>
        <w:t xml:space="preserve"> for the same requirement. The MnS producer should give priority to satisfying the IntentExpectation(s) with higher preference. For example, the MnS consumer proposes requirements </w:t>
      </w:r>
      <w:r w:rsidR="00703B4D">
        <w:rPr>
          <w:color w:val="000000"/>
          <w:lang w:eastAsia="zh-CN"/>
        </w:rPr>
        <w:t>that</w:t>
      </w:r>
      <w:r w:rsidR="00703B4D" w:rsidRPr="0046187A">
        <w:rPr>
          <w:color w:val="000000"/>
          <w:lang w:eastAsia="zh-CN"/>
        </w:rPr>
        <w:t xml:space="preserve"> </w:t>
      </w:r>
      <w:r w:rsidRPr="0046187A">
        <w:rPr>
          <w:color w:val="000000"/>
          <w:lang w:eastAsia="zh-CN"/>
        </w:rPr>
        <w:t xml:space="preserve">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r w:rsidR="00CA3387">
        <w:rPr>
          <w:color w:val="000000" w:themeColor="text1"/>
          <w:lang w:eastAsia="zh-CN"/>
        </w:rPr>
        <w:t xml:space="preserve">the </w:t>
      </w:r>
      <w:r w:rsidRPr="0046187A">
        <w:rPr>
          <w:color w:val="000000" w:themeColor="text1"/>
          <w:lang w:eastAsia="zh-CN"/>
        </w:rPr>
        <w:t xml:space="preserve">analysis above, it is significant to allow the MnS consumer </w:t>
      </w:r>
      <w:r w:rsidR="00FB06E9">
        <w:rPr>
          <w:color w:val="000000" w:themeColor="text1"/>
          <w:lang w:eastAsia="zh-CN"/>
        </w:rPr>
        <w:t xml:space="preserve">to </w:t>
      </w:r>
      <w:r w:rsidRPr="0046187A">
        <w:rPr>
          <w:color w:val="000000" w:themeColor="text1"/>
          <w:lang w:eastAsia="zh-CN"/>
        </w:rPr>
        <w:t>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1" w:name="_Toc176958085"/>
      <w:bookmarkStart w:id="242" w:name="_Toc176963413"/>
      <w:bookmarkStart w:id="243" w:name="_Toc180542439"/>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1"/>
      <w:bookmarkEnd w:id="242"/>
      <w:bookmarkEnd w:id="243"/>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4" w:name="_Toc176958086"/>
      <w:bookmarkStart w:id="245" w:name="_Toc176963414"/>
      <w:bookmarkStart w:id="246" w:name="_Toc180542440"/>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4"/>
      <w:bookmarkEnd w:id="245"/>
      <w:bookmarkEnd w:id="246"/>
    </w:p>
    <w:p w14:paraId="30FEA602" w14:textId="2CA6B698" w:rsidR="008E64AB" w:rsidRPr="0046187A" w:rsidRDefault="008E64AB" w:rsidP="008E64AB">
      <w:pPr>
        <w:pStyle w:val="Heading4"/>
        <w:rPr>
          <w:color w:val="000000" w:themeColor="text1"/>
        </w:rPr>
      </w:pPr>
      <w:bookmarkStart w:id="247" w:name="_Toc176958087"/>
      <w:bookmarkStart w:id="248" w:name="_Toc176963415"/>
      <w:bookmarkStart w:id="249" w:name="_Toc180542441"/>
      <w:r w:rsidRPr="0046187A">
        <w:rPr>
          <w:color w:val="000000" w:themeColor="text1"/>
        </w:rPr>
        <w:t>5.12.3.1</w:t>
      </w:r>
      <w:r w:rsidR="003C19BC" w:rsidRPr="0046187A">
        <w:rPr>
          <w:color w:val="000000" w:themeColor="text1"/>
        </w:rPr>
        <w:tab/>
      </w:r>
      <w:r w:rsidRPr="0046187A">
        <w:rPr>
          <w:color w:val="000000" w:themeColor="text1"/>
        </w:rPr>
        <w:t>Potential solution #1</w:t>
      </w:r>
      <w:bookmarkEnd w:id="247"/>
      <w:bookmarkEnd w:id="248"/>
      <w:bookmarkEnd w:id="249"/>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3DB1A0A4" w:rsidR="008E64AB" w:rsidRPr="0046187A" w:rsidRDefault="003C19BC" w:rsidP="006F50AF">
      <w:pPr>
        <w:pStyle w:val="NO"/>
        <w:ind w:left="0" w:firstLine="0"/>
        <w:rPr>
          <w:lang w:eastAsia="zh-CN" w:bidi="ar-KW"/>
        </w:rPr>
      </w:pPr>
      <w:r w:rsidRPr="0046187A">
        <w:rPr>
          <w:lang w:eastAsia="zh-CN" w:bidi="ar-KW"/>
        </w:rPr>
        <w:t>NOTE</w:t>
      </w:r>
      <w:r w:rsidR="008E64AB" w:rsidRPr="0046187A">
        <w:rPr>
          <w:lang w:eastAsia="zh-CN" w:bidi="ar-KW"/>
        </w:rPr>
        <w:t>:</w:t>
      </w:r>
      <w:r w:rsidRPr="0046187A">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50" w:name="_Toc176958088"/>
      <w:bookmarkStart w:id="251" w:name="_Toc176963416"/>
      <w:bookmarkStart w:id="252" w:name="_Toc180542442"/>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50"/>
      <w:bookmarkEnd w:id="251"/>
      <w:bookmarkEnd w:id="252"/>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3" w:name="_Toc176958089"/>
      <w:bookmarkStart w:id="254" w:name="_Toc176963417"/>
      <w:bookmarkStart w:id="255" w:name="_Toc180542443"/>
      <w:r w:rsidRPr="0046187A">
        <w:lastRenderedPageBreak/>
        <w:t>5.13</w:t>
      </w:r>
      <w:r w:rsidR="003C19BC" w:rsidRPr="0046187A">
        <w:tab/>
      </w:r>
      <w:r w:rsidRPr="0046187A">
        <w:t>Use case #13</w:t>
      </w:r>
      <w:r w:rsidRPr="0046187A" w:rsidDel="00604F49">
        <w:t>:</w:t>
      </w:r>
      <w:r w:rsidRPr="0046187A">
        <w:t xml:space="preserve"> Utility function support</w:t>
      </w:r>
      <w:bookmarkEnd w:id="253"/>
      <w:bookmarkEnd w:id="254"/>
      <w:bookmarkEnd w:id="255"/>
    </w:p>
    <w:p w14:paraId="2FDAB5F2" w14:textId="58343230" w:rsidR="008E64AB" w:rsidRPr="0046187A" w:rsidRDefault="008E64AB" w:rsidP="00855D06">
      <w:pPr>
        <w:pStyle w:val="Heading3"/>
      </w:pPr>
      <w:bookmarkStart w:id="256" w:name="_Toc176963418"/>
      <w:bookmarkStart w:id="257" w:name="_Toc180542444"/>
      <w:r w:rsidRPr="0046187A">
        <w:t>5.13.1</w:t>
      </w:r>
      <w:r w:rsidR="003C19BC" w:rsidRPr="0046187A">
        <w:tab/>
      </w:r>
      <w:r w:rsidRPr="0046187A">
        <w:t>Description</w:t>
      </w:r>
      <w:bookmarkEnd w:id="256"/>
      <w:bookmarkEnd w:id="257"/>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r w:rsidR="00182D03">
        <w:rPr>
          <w:lang w:eastAsia="zh-CN"/>
        </w:rPr>
        <w:t xml:space="preserve">the </w:t>
      </w:r>
      <w:r w:rsidRPr="0046187A">
        <w:rPr>
          <w:lang w:eastAsia="zh-CN"/>
        </w:rPr>
        <w:t>consumer.</w:t>
      </w:r>
    </w:p>
    <w:p w14:paraId="61434B66" w14:textId="66E49769" w:rsidR="008E64AB" w:rsidRPr="0046187A" w:rsidRDefault="008E64AB" w:rsidP="003C19BC">
      <w:pPr>
        <w:pStyle w:val="Heading3"/>
      </w:pPr>
      <w:bookmarkStart w:id="258" w:name="_Toc176963419"/>
      <w:bookmarkStart w:id="259" w:name="_Toc180542445"/>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8"/>
      <w:bookmarkEnd w:id="259"/>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431A3185" w14:textId="17B24273" w:rsidR="004466C0" w:rsidRDefault="008E64AB" w:rsidP="003C19BC">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p>
    <w:p w14:paraId="505C6DBB" w14:textId="3204A57C" w:rsidR="008E64AB" w:rsidRPr="0046187A" w:rsidRDefault="008E64AB" w:rsidP="003C19BC">
      <w:pPr>
        <w:pStyle w:val="Heading3"/>
      </w:pPr>
      <w:bookmarkStart w:id="260" w:name="_Toc176963420"/>
      <w:bookmarkStart w:id="261" w:name="_Toc180542446"/>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60"/>
      <w:bookmarkEnd w:id="261"/>
    </w:p>
    <w:p w14:paraId="04EA8B49" w14:textId="4FA419F9" w:rsidR="008E64AB" w:rsidRPr="0046187A" w:rsidRDefault="008E64AB" w:rsidP="003C19BC">
      <w:pPr>
        <w:rPr>
          <w:lang w:eastAsia="zh-CN"/>
        </w:rPr>
      </w:pPr>
    </w:p>
    <w:p w14:paraId="2CC1B954" w14:textId="4659EA74" w:rsidR="008E64AB" w:rsidRPr="0046187A" w:rsidRDefault="008E64AB" w:rsidP="008E64AB">
      <w:pPr>
        <w:pStyle w:val="Heading4"/>
      </w:pPr>
      <w:bookmarkStart w:id="262" w:name="_Toc176958090"/>
      <w:bookmarkStart w:id="263" w:name="_Toc176963421"/>
      <w:bookmarkStart w:id="264" w:name="_Toc180542447"/>
      <w:r w:rsidRPr="0046187A">
        <w:t>5.13.3.1</w:t>
      </w:r>
      <w:r w:rsidR="003C19BC" w:rsidRPr="0046187A">
        <w:tab/>
      </w:r>
      <w:r w:rsidRPr="0046187A">
        <w:t>Potential solution #1 - Utility function support</w:t>
      </w:r>
      <w:bookmarkEnd w:id="262"/>
      <w:bookmarkEnd w:id="263"/>
      <w:bookmarkEnd w:id="264"/>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5" w:name="OLE_LINK12"/>
      <w:r w:rsidRPr="0046187A">
        <w:rPr>
          <w:i/>
          <w:iCs/>
          <w:lang w:eastAsia="zh-CN"/>
        </w:rPr>
        <w:t>6.2.1.2.1.1</w:t>
      </w:r>
      <w:r w:rsidRPr="0046187A">
        <w:rPr>
          <w:i/>
          <w:iCs/>
          <w:lang w:eastAsia="zh-CN"/>
        </w:rPr>
        <w:tab/>
        <w:t>Definition</w:t>
      </w:r>
    </w:p>
    <w:bookmarkEnd w:id="265"/>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6" w:name="MCCQCTEMPBM_00000091"/>
      <w:r w:rsidRPr="0046187A">
        <w:rPr>
          <w:rFonts w:ascii="Courier New" w:hAnsi="Courier New" w:cs="Courier New"/>
          <w:i/>
          <w:iCs/>
          <w:lang w:eastAsia="zh-CN"/>
        </w:rPr>
        <w:t>Intent</w:t>
      </w:r>
      <w:bookmarkEnd w:id="266"/>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7" w:name="MCCQCTEMPBM_00000092"/>
      <w:r w:rsidRPr="0046187A">
        <w:rPr>
          <w:rFonts w:ascii="Courier New" w:hAnsi="Courier New" w:cs="Courier New"/>
          <w:i/>
          <w:iCs/>
          <w:lang w:eastAsia="zh-CN"/>
        </w:rPr>
        <w:t>IntentExpectation</w:t>
      </w:r>
      <w:bookmarkEnd w:id="267"/>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8" w:name="MCCQCTEMPBM_00000093"/>
      <w:r w:rsidRPr="0046187A">
        <w:rPr>
          <w:rFonts w:ascii="Courier New" w:hAnsi="Courier New" w:cs="Courier New"/>
          <w:i/>
          <w:iCs/>
          <w:lang w:eastAsia="zh-CN"/>
        </w:rPr>
        <w:t>Intent</w:t>
      </w:r>
      <w:bookmarkEnd w:id="268"/>
      <w:r w:rsidRPr="0046187A">
        <w:rPr>
          <w:rFonts w:eastAsia="Courier New"/>
          <w:i/>
          <w:iCs/>
          <w:lang w:eastAsia="zh-CN"/>
        </w:rPr>
        <w:t xml:space="preserve"> IOC includes the attribute </w:t>
      </w:r>
      <w:bookmarkStart w:id="269" w:name="MCCQCTEMPBM_00000094"/>
      <w:r w:rsidRPr="0046187A">
        <w:rPr>
          <w:rFonts w:ascii="Courier New" w:hAnsi="Courier New" w:cs="Courier New"/>
          <w:i/>
          <w:iCs/>
          <w:lang w:eastAsia="zh-CN"/>
        </w:rPr>
        <w:t>objectClass</w:t>
      </w:r>
      <w:bookmarkEnd w:id="269"/>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70" w:name="MCCQCTEMPBM_00000095"/>
      <w:r w:rsidRPr="0046187A">
        <w:rPr>
          <w:rFonts w:ascii="Courier New" w:hAnsi="Courier New" w:cs="Courier New"/>
          <w:i/>
          <w:iCs/>
          <w:lang w:eastAsia="zh-CN"/>
        </w:rPr>
        <w:t>objectInstance</w:t>
      </w:r>
      <w:bookmarkEnd w:id="270"/>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1" w:name="MCCQCTEMPBM_00000096"/>
      <w:r w:rsidRPr="0046187A">
        <w:rPr>
          <w:rFonts w:ascii="Courier New" w:hAnsi="Courier New" w:cs="Courier New"/>
          <w:i/>
          <w:iCs/>
          <w:lang w:eastAsia="zh-CN"/>
        </w:rPr>
        <w:t>TOP</w:t>
      </w:r>
      <w:bookmarkEnd w:id="271"/>
      <w:r w:rsidRPr="0046187A">
        <w:rPr>
          <w:rFonts w:eastAsia="Courier New"/>
          <w:i/>
          <w:iCs/>
        </w:rPr>
        <w:t xml:space="preserve"> </w:t>
      </w:r>
      <w:r w:rsidRPr="0046187A">
        <w:rPr>
          <w:rFonts w:eastAsia="Courier New"/>
          <w:i/>
          <w:iCs/>
          <w:lang w:eastAsia="zh-CN"/>
        </w:rPr>
        <w:t xml:space="preserve">IOC. The value of attribute </w:t>
      </w:r>
      <w:bookmarkStart w:id="272" w:name="MCCQCTEMPBM_00000097"/>
      <w:r w:rsidRPr="0046187A">
        <w:rPr>
          <w:rFonts w:ascii="Courier New" w:hAnsi="Courier New" w:cs="Courier New"/>
          <w:i/>
          <w:iCs/>
          <w:lang w:eastAsia="zh-CN"/>
        </w:rPr>
        <w:t>objectClass</w:t>
      </w:r>
      <w:bookmarkEnd w:id="272"/>
      <w:r w:rsidRPr="0046187A">
        <w:rPr>
          <w:rFonts w:eastAsia="Courier New"/>
          <w:i/>
          <w:iCs/>
        </w:rPr>
        <w:t xml:space="preserve"> </w:t>
      </w:r>
      <w:r w:rsidRPr="0046187A">
        <w:rPr>
          <w:rFonts w:eastAsia="Courier New"/>
          <w:i/>
          <w:iCs/>
          <w:lang w:eastAsia="zh-CN"/>
        </w:rPr>
        <w:t xml:space="preserve">is </w:t>
      </w:r>
      <w:bookmarkStart w:id="273" w:name="MCCQCTEMPBM_00000098"/>
      <w:r w:rsidRPr="0046187A">
        <w:rPr>
          <w:rFonts w:ascii="Courier New" w:hAnsi="Courier New" w:cs="Courier New"/>
          <w:i/>
          <w:iCs/>
          <w:lang w:eastAsia="zh-CN"/>
        </w:rPr>
        <w:t>"Intent"</w:t>
      </w:r>
      <w:bookmarkEnd w:id="273"/>
      <w:r w:rsidRPr="0046187A">
        <w:rPr>
          <w:rFonts w:eastAsia="Courier New"/>
          <w:i/>
          <w:iCs/>
          <w:lang w:eastAsia="zh-CN"/>
        </w:rPr>
        <w:t xml:space="preserve"> and the value of attribute </w:t>
      </w:r>
      <w:bookmarkStart w:id="274" w:name="MCCQCTEMPBM_00000099"/>
      <w:r w:rsidRPr="0046187A">
        <w:rPr>
          <w:rFonts w:ascii="Courier New" w:hAnsi="Courier New" w:cs="Courier New"/>
          <w:i/>
          <w:iCs/>
          <w:lang w:eastAsia="zh-CN"/>
        </w:rPr>
        <w:t>objectInstance</w:t>
      </w:r>
      <w:bookmarkEnd w:id="274"/>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5" w:name="MCCQCTEMPBM_00000100"/>
      <w:r w:rsidRPr="0046187A">
        <w:rPr>
          <w:rFonts w:ascii="Courier New" w:hAnsi="Courier New" w:cs="Courier New"/>
          <w:i/>
          <w:iCs/>
          <w:lang w:eastAsia="zh-CN"/>
        </w:rPr>
        <w:t>Intent</w:t>
      </w:r>
      <w:bookmarkEnd w:id="275"/>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lastRenderedPageBreak/>
        <w:t>6.2.1.2.1.2</w:t>
      </w:r>
      <w:r w:rsidRPr="0046187A">
        <w:rPr>
          <w:i/>
          <w:iCs/>
          <w:lang w:eastAsia="zh-CN"/>
        </w:rPr>
        <w:tab/>
        <w:t>Attributes</w:t>
      </w:r>
    </w:p>
    <w:p w14:paraId="2A7EB663" w14:textId="01090E58" w:rsidR="008E64AB" w:rsidRPr="0046187A" w:rsidRDefault="008E64AB" w:rsidP="008E64AB">
      <w:pPr>
        <w:rPr>
          <w:i/>
          <w:iCs/>
        </w:rPr>
      </w:pPr>
      <w:bookmarkStart w:id="276" w:name="MCCQCTEMPBM_00000156"/>
      <w:r w:rsidRPr="0046187A">
        <w:rPr>
          <w:i/>
          <w:iCs/>
        </w:rPr>
        <w:t xml:space="preserve">The </w:t>
      </w:r>
      <w:bookmarkStart w:id="277" w:name="MCCQCTEMPBM_00000101"/>
      <w:r w:rsidRPr="0046187A">
        <w:rPr>
          <w:rFonts w:ascii="Courier New" w:hAnsi="Courier New" w:cs="Courier New"/>
          <w:i/>
          <w:iCs/>
          <w:lang w:eastAsia="zh-CN"/>
        </w:rPr>
        <w:t>Intent</w:t>
      </w:r>
      <w:bookmarkEnd w:id="277"/>
      <w:r w:rsidRPr="0046187A">
        <w:rPr>
          <w:i/>
          <w:iCs/>
        </w:rPr>
        <w:t xml:space="preserve"> IOC includes attributes inherited from </w:t>
      </w:r>
      <w:bookmarkStart w:id="278" w:name="MCCQCTEMPBM_00000102"/>
      <w:r w:rsidRPr="0046187A">
        <w:rPr>
          <w:rFonts w:ascii="Courier New" w:hAnsi="Courier New" w:cs="Courier New"/>
          <w:i/>
          <w:iCs/>
          <w:lang w:eastAsia="zh-CN"/>
        </w:rPr>
        <w:t xml:space="preserve">Top </w:t>
      </w:r>
      <w:bookmarkEnd w:id="278"/>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79" w:name="MCCQCTEMPBM_00000103"/>
            <w:r w:rsidRPr="0046187A">
              <w:rPr>
                <w:rFonts w:ascii="Courier New" w:hAnsi="Courier New" w:cs="Courier New"/>
                <w:i/>
                <w:iCs/>
                <w:sz w:val="18"/>
                <w:szCs w:val="18"/>
                <w:lang w:eastAsia="zh-CN"/>
              </w:rPr>
              <w:t>intentExpectations</w:t>
            </w:r>
            <w:bookmarkEnd w:id="279"/>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80" w:name="MCCQCTEMPBM_00000104"/>
      <w:r w:rsidRPr="0046187A">
        <w:rPr>
          <w:rFonts w:ascii="Courier New" w:hAnsi="Courier New" w:cs="Courier New"/>
          <w:i/>
          <w:iCs/>
          <w:lang w:eastAsia="zh-CN"/>
        </w:rPr>
        <w:t>IntentExpectation</w:t>
      </w:r>
      <w:bookmarkEnd w:id="280"/>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1" w:name="MCCQCTEMPBM_00000157"/>
      <w:r w:rsidRPr="0046187A">
        <w:rPr>
          <w:rFonts w:eastAsia="Courier New"/>
          <w:i/>
          <w:iCs/>
        </w:rPr>
        <w:t xml:space="preserve">The </w:t>
      </w:r>
      <w:bookmarkStart w:id="282" w:name="MCCQCTEMPBM_00000106"/>
      <w:r w:rsidRPr="0046187A">
        <w:rPr>
          <w:rFonts w:ascii="Courier New" w:hAnsi="Courier New" w:cs="Courier New"/>
          <w:i/>
          <w:iCs/>
          <w:lang w:eastAsia="zh-CN"/>
        </w:rPr>
        <w:t>IntentExpectation</w:t>
      </w:r>
      <w:bookmarkEnd w:id="282"/>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1"/>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3" w:name="MCCQCTEMPBM_00000107"/>
            <w:r w:rsidRPr="0046187A">
              <w:rPr>
                <w:rFonts w:ascii="Courier New" w:hAnsi="Courier New" w:cs="Courier New"/>
                <w:i/>
                <w:iCs/>
                <w:lang w:eastAsia="zh-CN"/>
              </w:rPr>
              <w:t>expectationId</w:t>
            </w:r>
            <w:bookmarkEnd w:id="283"/>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46187A">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4"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4"/>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5"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5"/>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lastRenderedPageBreak/>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6" w:name="OLE_LINK86"/>
            <w:bookmarkStart w:id="287" w:name="OLE_LINK85"/>
            <w:bookmarkStart w:id="288"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6"/>
            <w:bookmarkEnd w:id="287"/>
            <w:bookmarkEnd w:id="288"/>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89" w:name="_Toc176958091"/>
      <w:bookmarkStart w:id="290" w:name="_Toc176963422"/>
      <w:bookmarkStart w:id="291" w:name="_Toc180542448"/>
      <w:r w:rsidRPr="0046187A">
        <w:t>5.13.3.2</w:t>
      </w:r>
      <w:r w:rsidR="003C19BC" w:rsidRPr="0046187A">
        <w:tab/>
      </w:r>
      <w:r w:rsidRPr="0046187A">
        <w:t xml:space="preserve">Potential solution #2 </w:t>
      </w:r>
      <w:r w:rsidR="003C19BC" w:rsidRPr="0046187A">
        <w:t>-</w:t>
      </w:r>
      <w:r w:rsidRPr="0046187A">
        <w:t xml:space="preserve"> Utility function support</w:t>
      </w:r>
      <w:bookmarkEnd w:id="289"/>
      <w:bookmarkEnd w:id="290"/>
      <w:bookmarkEnd w:id="291"/>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3C19BC">
      <w:pPr>
        <w:pStyle w:val="NO"/>
        <w:rPr>
          <w:kern w:val="2"/>
          <w:szCs w:val="18"/>
          <w:lang w:eastAsia="zh-CN" w:bidi="ar-KW"/>
        </w:rPr>
      </w:pPr>
      <w:r w:rsidRPr="0046187A">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2" w:name="MCCQCTEMPBM_00000117"/>
      <w:r w:rsidRPr="0046187A">
        <w:rPr>
          <w:rFonts w:eastAsia="Courier New"/>
          <w:i/>
          <w:iCs/>
        </w:rPr>
        <w:t xml:space="preserve"> </w:t>
      </w:r>
      <w:r w:rsidRPr="0046187A">
        <w:rPr>
          <w:rFonts w:ascii="Courier New" w:hAnsi="Courier New" w:cs="Courier New"/>
          <w:i/>
          <w:iCs/>
          <w:lang w:eastAsia="zh-CN"/>
        </w:rPr>
        <w:t>UtilityFunction</w:t>
      </w:r>
      <w:bookmarkEnd w:id="292"/>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3"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3"/>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0DFC1FC4" w:rsidR="008E64AB" w:rsidRPr="004354DB" w:rsidRDefault="008E64AB" w:rsidP="008A40EB">
      <w:pPr>
        <w:spacing w:before="100" w:beforeAutospacing="1"/>
        <w:rPr>
          <w:rFonts w:eastAsia="SimSun"/>
          <w:lang w:eastAsia="zh-CN" w:bidi="ar"/>
        </w:rPr>
      </w:pPr>
      <w:r w:rsidRPr="004354DB">
        <w:rPr>
          <w:rFonts w:eastAsia="SimSun"/>
          <w:lang w:eastAsia="zh-CN" w:bidi="ar"/>
        </w:rPr>
        <w:t xml:space="preserve">Note: </w:t>
      </w:r>
      <w:r w:rsidR="0010447D">
        <w:rPr>
          <w:rFonts w:eastAsia="SimSun"/>
          <w:lang w:eastAsia="zh-CN" w:bidi="ar"/>
        </w:rPr>
        <w:t xml:space="preserve">Whether to add </w:t>
      </w:r>
      <w:r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708E7D40" w:rsidR="008E64AB" w:rsidRPr="0046187A" w:rsidRDefault="008E64AB" w:rsidP="00136EF8">
            <w:pPr>
              <w:pStyle w:val="TAL"/>
              <w:keepNext w:val="0"/>
              <w:rPr>
                <w:i/>
                <w:iCs/>
              </w:rPr>
            </w:pP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scenario specific expectationtargets and expectationcontexts</w:t>
            </w:r>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4" w:name="_Toc176958092"/>
      <w:bookmarkStart w:id="295" w:name="_Toc176963423"/>
      <w:bookmarkStart w:id="296" w:name="_Toc180542449"/>
      <w:r w:rsidRPr="0046187A">
        <w:t>5.13.3.3</w:t>
      </w:r>
      <w:r w:rsidR="003C19BC" w:rsidRPr="0046187A">
        <w:tab/>
      </w:r>
      <w:r w:rsidRPr="0046187A">
        <w:t xml:space="preserve">Potential solution #3 </w:t>
      </w:r>
      <w:r w:rsidR="003C19BC" w:rsidRPr="0046187A">
        <w:t>-</w:t>
      </w:r>
      <w:r w:rsidRPr="0046187A">
        <w:t xml:space="preserve"> Utility function support</w:t>
      </w:r>
      <w:bookmarkEnd w:id="294"/>
      <w:bookmarkEnd w:id="295"/>
      <w:bookmarkEnd w:id="296"/>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6DF2C1B0" w:rsidR="008E64AB" w:rsidRPr="0046187A" w:rsidRDefault="006963CD" w:rsidP="006963CD">
      <w:pPr>
        <w:pStyle w:val="NO"/>
        <w:rPr>
          <w:lang w:eastAsia="zh-CN"/>
        </w:rPr>
      </w:pPr>
      <w:r w:rsidRPr="0046187A">
        <w:rPr>
          <w:rFonts w:eastAsia="Courier New"/>
        </w:rPr>
        <w:lastRenderedPageBreak/>
        <w:t>NOTE</w:t>
      </w:r>
      <w:r w:rsidR="008E64AB" w:rsidRPr="0046187A">
        <w:rPr>
          <w:rFonts w:eastAsia="Courier New"/>
        </w:rPr>
        <w:t>:</w:t>
      </w:r>
      <w:r w:rsidRPr="0046187A">
        <w:rPr>
          <w:rFonts w:eastAsia="Courier New"/>
        </w:rPr>
        <w:tab/>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67D1601E" w:rsidR="008E64AB" w:rsidRPr="0046187A" w:rsidRDefault="008E64AB" w:rsidP="00136EF8">
            <w:pPr>
              <w:pStyle w:val="TAL"/>
              <w:keepNext w:val="0"/>
              <w:rPr>
                <w:rFonts w:eastAsia="Courier New"/>
                <w:i/>
                <w:iCs/>
              </w:rPr>
            </w:pP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scenario specific expectationtargets and expectationcontexts</w:t>
            </w:r>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lastRenderedPageBreak/>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7" w:name="_Toc176958093"/>
      <w:bookmarkStart w:id="298" w:name="_Toc176963424"/>
      <w:bookmarkStart w:id="299" w:name="_Toc180542450"/>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7"/>
      <w:bookmarkEnd w:id="298"/>
      <w:bookmarkEnd w:id="299"/>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66615D27"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300" w:name="_Toc176958094"/>
      <w:bookmarkStart w:id="301" w:name="_Toc176963425"/>
      <w:bookmarkStart w:id="302" w:name="_Toc180542451"/>
      <w:r w:rsidRPr="0046187A">
        <w:t>5.13.3.5</w:t>
      </w:r>
      <w:r w:rsidR="003C19BC" w:rsidRPr="0046187A">
        <w:tab/>
      </w:r>
      <w:r w:rsidRPr="0046187A">
        <w:t xml:space="preserve">Potential solution #5 </w:t>
      </w:r>
      <w:r w:rsidR="003C19BC" w:rsidRPr="0046187A">
        <w:t>-</w:t>
      </w:r>
      <w:r w:rsidRPr="0046187A">
        <w:t xml:space="preserve"> Intent satisfaction index</w:t>
      </w:r>
      <w:bookmarkEnd w:id="300"/>
      <w:bookmarkEnd w:id="301"/>
      <w:bookmarkEnd w:id="302"/>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03" w:name="_Toc180542452"/>
      <w:r w:rsidRPr="0046187A">
        <w:t>5.13.4</w:t>
      </w:r>
      <w:r w:rsidR="003C19BC" w:rsidRPr="0046187A">
        <w:tab/>
      </w:r>
      <w:r w:rsidRPr="0046187A">
        <w:t>Evaluation of potential solutions</w:t>
      </w:r>
      <w:bookmarkEnd w:id="303"/>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19250B80"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1920DD">
        <w:rPr>
          <w:rFonts w:eastAsia="Courier New"/>
        </w:rPr>
        <w:t>.</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04" w:name="_Toc176958095"/>
      <w:bookmarkStart w:id="305" w:name="_Toc176963426"/>
      <w:bookmarkStart w:id="306" w:name="_Toc180542453"/>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4"/>
      <w:bookmarkEnd w:id="305"/>
      <w:bookmarkEnd w:id="306"/>
    </w:p>
    <w:p w14:paraId="4FADCA2C" w14:textId="5EBA50E9" w:rsidR="008E64AB" w:rsidRPr="0046187A" w:rsidRDefault="008E64AB" w:rsidP="00532DBD">
      <w:pPr>
        <w:pStyle w:val="Heading3"/>
        <w:rPr>
          <w:rStyle w:val="SubtleEmphasis"/>
          <w:i w:val="0"/>
          <w:iCs w:val="0"/>
          <w:color w:val="auto"/>
        </w:rPr>
      </w:pPr>
      <w:bookmarkStart w:id="307" w:name="_Toc176958096"/>
      <w:bookmarkStart w:id="308" w:name="_Toc176963427"/>
      <w:bookmarkStart w:id="309" w:name="_Toc180542454"/>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7"/>
      <w:bookmarkEnd w:id="308"/>
      <w:bookmarkEnd w:id="309"/>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10" w:name="_Toc176958097"/>
      <w:bookmarkStart w:id="311" w:name="_Toc176963428"/>
      <w:bookmarkStart w:id="312" w:name="_Toc180542455"/>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10"/>
      <w:bookmarkEnd w:id="311"/>
      <w:bookmarkEnd w:id="312"/>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13" w:name="_Toc176958098"/>
      <w:bookmarkStart w:id="314" w:name="_Toc176963429"/>
      <w:bookmarkStart w:id="315" w:name="_Toc180542456"/>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13"/>
      <w:bookmarkEnd w:id="314"/>
      <w:bookmarkEnd w:id="315"/>
    </w:p>
    <w:p w14:paraId="107009F0" w14:textId="77777777" w:rsidR="008E64AB" w:rsidRPr="0046187A" w:rsidRDefault="008E64AB" w:rsidP="008E64AB">
      <w:pPr>
        <w:pStyle w:val="Heading4"/>
      </w:pPr>
      <w:bookmarkStart w:id="316" w:name="_Toc176958099"/>
      <w:bookmarkStart w:id="317" w:name="_Toc176963430"/>
      <w:bookmarkStart w:id="318" w:name="_Toc180542457"/>
      <w:r w:rsidRPr="0046187A">
        <w:t>5.14.3.1</w:t>
      </w:r>
      <w:r w:rsidRPr="0046187A">
        <w:tab/>
        <w:t>Potential solution #1</w:t>
      </w:r>
      <w:bookmarkEnd w:id="316"/>
      <w:bookmarkEnd w:id="317"/>
      <w:bookmarkEnd w:id="318"/>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1155585"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19" w:name="_Toc176958100"/>
      <w:bookmarkStart w:id="320" w:name="_Toc176963431"/>
      <w:bookmarkStart w:id="321" w:name="_Toc180542458"/>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19"/>
      <w:bookmarkEnd w:id="320"/>
      <w:bookmarkEnd w:id="321"/>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22" w:name="_Toc176958101"/>
      <w:bookmarkStart w:id="323" w:name="_Toc176963432"/>
      <w:bookmarkStart w:id="324" w:name="_Toc180542459"/>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22"/>
      <w:bookmarkEnd w:id="323"/>
      <w:bookmarkEnd w:id="324"/>
    </w:p>
    <w:p w14:paraId="5744AA02" w14:textId="387929BE" w:rsidR="008E64AB" w:rsidRPr="0046187A" w:rsidRDefault="008E64AB" w:rsidP="00441AD0">
      <w:pPr>
        <w:pStyle w:val="Heading3"/>
        <w:rPr>
          <w:rStyle w:val="SubtleEmphasis"/>
          <w:i w:val="0"/>
          <w:iCs w:val="0"/>
          <w:color w:val="auto"/>
        </w:rPr>
      </w:pPr>
      <w:bookmarkStart w:id="325" w:name="_Toc176958102"/>
      <w:bookmarkStart w:id="326" w:name="_Toc176963433"/>
      <w:bookmarkStart w:id="327" w:name="_Toc180542460"/>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5"/>
      <w:bookmarkEnd w:id="326"/>
      <w:bookmarkEnd w:id="327"/>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lastRenderedPageBreak/>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8" w:name="_Toc176958103"/>
      <w:bookmarkStart w:id="329" w:name="_Toc176963434"/>
      <w:bookmarkStart w:id="330" w:name="_Toc180542461"/>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8"/>
      <w:bookmarkEnd w:id="329"/>
      <w:bookmarkEnd w:id="330"/>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31" w:name="_Toc176958104"/>
      <w:bookmarkStart w:id="332" w:name="_Toc176963435"/>
      <w:bookmarkStart w:id="333" w:name="_Toc180542462"/>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31"/>
      <w:bookmarkEnd w:id="332"/>
      <w:bookmarkEnd w:id="333"/>
    </w:p>
    <w:p w14:paraId="4DB396EC" w14:textId="6EEFF5D3" w:rsidR="008E64AB" w:rsidRPr="0046187A" w:rsidRDefault="008E64AB" w:rsidP="00391A4F">
      <w:pPr>
        <w:pStyle w:val="Heading4"/>
      </w:pPr>
      <w:bookmarkStart w:id="334" w:name="_Toc176958105"/>
      <w:bookmarkStart w:id="335" w:name="_Toc176963436"/>
      <w:bookmarkStart w:id="336" w:name="_Toc180542463"/>
      <w:r w:rsidRPr="0046187A">
        <w:t>5.15.3.1</w:t>
      </w:r>
      <w:r w:rsidRPr="0046187A">
        <w:tab/>
        <w:t>Potential solution #1 Enhance the Intent IOC and IntentReport IOC to support intent exploration</w:t>
      </w:r>
      <w:bookmarkEnd w:id="334"/>
      <w:bookmarkEnd w:id="335"/>
      <w:bookmarkEnd w:id="336"/>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3D36EEFD" w:rsidR="008E64AB" w:rsidRPr="0046187A" w:rsidRDefault="008E64AB" w:rsidP="00B716B2">
      <w:pPr>
        <w:pStyle w:val="B2"/>
        <w:rPr>
          <w:lang w:eastAsia="zh-CN" w:bidi="ar-KW"/>
        </w:rPr>
      </w:pPr>
      <w:r w:rsidRPr="0046187A">
        <w:rPr>
          <w:lang w:eastAsia="zh-CN" w:bidi="ar-KW"/>
        </w:rPr>
        <w:lastRenderedPageBreak/>
        <w:t>-</w:t>
      </w:r>
      <w:r w:rsidRPr="0046187A">
        <w:rPr>
          <w:lang w:eastAsia="zh-CN" w:bidi="ar-KW"/>
        </w:rPr>
        <w:tab/>
        <w:t>EXPLORE, it is used to represent MnS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MnS consumer </w:t>
      </w:r>
      <w:r w:rsidR="008976EF" w:rsidRPr="0046187A">
        <w:rPr>
          <w:lang w:eastAsia="zh-CN" w:bidi="ar-KW"/>
        </w:rPr>
        <w:t>sh</w:t>
      </w:r>
      <w:r w:rsidR="008976EF">
        <w:rPr>
          <w:lang w:eastAsia="zh-CN" w:bidi="ar-KW"/>
        </w:rPr>
        <w:t>ould</w:t>
      </w:r>
      <w:r w:rsidR="008976EF" w:rsidRPr="0046187A">
        <w:rPr>
          <w:lang w:eastAsia="zh-CN" w:bidi="ar-KW"/>
        </w:rPr>
        <w:t xml:space="preserve"> </w:t>
      </w:r>
      <w:r w:rsidRPr="0046187A">
        <w:rPr>
          <w:lang w:eastAsia="zh-CN" w:bidi="ar-KW"/>
        </w:rPr>
        <w:t>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1155586"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7" w:name="_Toc176958106"/>
      <w:bookmarkStart w:id="338" w:name="_Toc176963437"/>
      <w:bookmarkStart w:id="339" w:name="_Toc180542464"/>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7"/>
      <w:bookmarkEnd w:id="338"/>
      <w:bookmarkEnd w:id="339"/>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40" w:name="_Toc176958107"/>
      <w:bookmarkStart w:id="341" w:name="_Toc176963438"/>
      <w:bookmarkStart w:id="342" w:name="_Toc180542465"/>
      <w:r w:rsidRPr="0046187A">
        <w:lastRenderedPageBreak/>
        <w:t>5.16</w:t>
      </w:r>
      <w:r w:rsidR="00B716B2" w:rsidRPr="0046187A">
        <w:tab/>
      </w:r>
      <w:r w:rsidRPr="0046187A">
        <w:t>Use case #16: Negotiation on fulfilment of intents</w:t>
      </w:r>
      <w:bookmarkEnd w:id="340"/>
      <w:bookmarkEnd w:id="341"/>
      <w:bookmarkEnd w:id="342"/>
    </w:p>
    <w:p w14:paraId="2831F758" w14:textId="1FA2D857" w:rsidR="008E64AB" w:rsidRPr="0046187A" w:rsidRDefault="008E64AB" w:rsidP="00532DBD">
      <w:pPr>
        <w:pStyle w:val="Heading3"/>
      </w:pPr>
      <w:bookmarkStart w:id="343" w:name="_Toc176958108"/>
      <w:bookmarkStart w:id="344" w:name="_Toc176963439"/>
      <w:bookmarkStart w:id="345" w:name="_Toc180542466"/>
      <w:r w:rsidRPr="0046187A">
        <w:t>5.16.1</w:t>
      </w:r>
      <w:r w:rsidRPr="0046187A">
        <w:tab/>
        <w:t>Description</w:t>
      </w:r>
      <w:bookmarkEnd w:id="343"/>
      <w:bookmarkEnd w:id="344"/>
      <w:bookmarkEnd w:id="345"/>
    </w:p>
    <w:p w14:paraId="4F0D4252" w14:textId="77777777" w:rsidR="00847D51" w:rsidRDefault="00847D51" w:rsidP="00847D51">
      <w:pPr>
        <w:pStyle w:val="Heading4"/>
      </w:pPr>
      <w:bookmarkStart w:id="346" w:name="_Toc180542467"/>
      <w:r w:rsidRPr="0046187A">
        <w:t>5.16.1.</w:t>
      </w:r>
      <w:r>
        <w:t>0</w:t>
      </w:r>
      <w:r w:rsidRPr="0046187A">
        <w:tab/>
      </w:r>
      <w:r w:rsidRPr="00D57EBB">
        <w:t>Overview</w:t>
      </w:r>
      <w:bookmarkEnd w:id="346"/>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69402031" w:rsidR="008E64AB" w:rsidRPr="0046187A" w:rsidRDefault="00B716B2" w:rsidP="00B716B2">
      <w:pPr>
        <w:pStyle w:val="NO"/>
      </w:pPr>
      <w:r w:rsidRPr="0046187A">
        <w:t>NOTE</w:t>
      </w:r>
      <w:r w:rsidR="008E64AB" w:rsidRPr="0046187A">
        <w:t>:</w:t>
      </w:r>
      <w:r w:rsidRPr="0046187A">
        <w:tab/>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7" w:name="_Toc176958109"/>
      <w:bookmarkStart w:id="348" w:name="_Toc176963440"/>
      <w:bookmarkStart w:id="349" w:name="_Toc180542468"/>
      <w:r w:rsidRPr="0046187A">
        <w:t>5.16.1.1</w:t>
      </w:r>
      <w:r w:rsidRPr="0046187A">
        <w:tab/>
        <w:t>Checking for fulfillable outcomes</w:t>
      </w:r>
      <w:bookmarkEnd w:id="347"/>
      <w:bookmarkEnd w:id="348"/>
      <w:bookmarkEnd w:id="349"/>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1155587"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50" w:name="_Toc176958110"/>
      <w:bookmarkStart w:id="351" w:name="_Toc176963441"/>
      <w:bookmarkStart w:id="352" w:name="_Toc180542469"/>
      <w:r w:rsidRPr="0046187A">
        <w:t>5.16.1.2</w:t>
      </w:r>
      <w:r w:rsidRPr="0046187A">
        <w:tab/>
        <w:t>Checking for best possible outcome on an intent, intent expectation, or expectation target</w:t>
      </w:r>
      <w:bookmarkEnd w:id="350"/>
      <w:bookmarkEnd w:id="351"/>
      <w:bookmarkEnd w:id="352"/>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1155588"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76CF8666" w:rsidR="008E64AB" w:rsidRPr="0046187A" w:rsidRDefault="008E64AB" w:rsidP="008E64AB">
      <w:pPr>
        <w:pStyle w:val="Heading4"/>
      </w:pPr>
      <w:bookmarkStart w:id="353" w:name="_Toc176958111"/>
      <w:bookmarkStart w:id="354" w:name="_Toc176963442"/>
      <w:bookmarkStart w:id="355" w:name="_Toc180542470"/>
      <w:r w:rsidRPr="0046187A">
        <w:t>5.16.1.3</w:t>
      </w:r>
      <w:r w:rsidRPr="0046187A">
        <w:tab/>
        <w:t xml:space="preserve">MnS producer to </w:t>
      </w:r>
      <w:r w:rsidR="0047717E">
        <w:t xml:space="preserve">provide </w:t>
      </w:r>
      <w:r w:rsidR="007C5944">
        <w:t>information about</w:t>
      </w:r>
      <w:r w:rsidR="00EB5FDD">
        <w:t xml:space="preserve"> possible </w:t>
      </w:r>
      <w:r w:rsidR="003C11EE" w:rsidRPr="0046187A">
        <w:t>fulfill</w:t>
      </w:r>
      <w:r w:rsidR="003C11EE">
        <w:t>ment</w:t>
      </w:r>
      <w:r w:rsidR="003C11EE" w:rsidRPr="0046187A">
        <w:t xml:space="preserve"> </w:t>
      </w:r>
      <w:r w:rsidR="003C11EE">
        <w:t xml:space="preserve">of </w:t>
      </w:r>
      <w:r w:rsidR="003D48D3">
        <w:t xml:space="preserve">the </w:t>
      </w:r>
      <w:r w:rsidRPr="0046187A">
        <w:t>intent</w:t>
      </w:r>
      <w:bookmarkEnd w:id="355"/>
      <w:r w:rsidRPr="0046187A">
        <w:t xml:space="preserve"> </w:t>
      </w:r>
      <w:bookmarkEnd w:id="353"/>
      <w:bookmarkEnd w:id="354"/>
    </w:p>
    <w:p w14:paraId="35F22523" w14:textId="06DDEC52"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1155589"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1155590" r:id="rId34"/>
        </w:object>
      </w:r>
    </w:p>
    <w:p w14:paraId="23322EC0" w14:textId="0D716957"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738325F" w14:textId="2D0839B9" w:rsidR="008E64AB"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2F9B414E" w:rsidR="008E64AB" w:rsidRPr="0046187A" w:rsidRDefault="008E64AB" w:rsidP="00B716B2">
      <w:pPr>
        <w:pStyle w:val="NO"/>
      </w:pPr>
      <w:r w:rsidRPr="0046187A">
        <w:t>N</w:t>
      </w:r>
      <w:r w:rsidR="00B716B2" w:rsidRPr="0046187A">
        <w:t>OTE</w:t>
      </w:r>
      <w:r w:rsidRPr="0046187A">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56" w:name="_Toc176958112"/>
      <w:bookmarkStart w:id="357" w:name="_Toc176963443"/>
      <w:bookmarkStart w:id="358" w:name="_Toc180542471"/>
      <w:r w:rsidRPr="0046187A">
        <w:t>5.16.1.4</w:t>
      </w:r>
      <w:r w:rsidRPr="0046187A">
        <w:tab/>
        <w:t>MnS consumer advises on preferred alternatives</w:t>
      </w:r>
      <w:bookmarkEnd w:id="356"/>
      <w:bookmarkEnd w:id="357"/>
      <w:bookmarkEnd w:id="358"/>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722511AB" w:rsidR="008E64AB" w:rsidRPr="0046187A" w:rsidRDefault="00B716B2" w:rsidP="00B716B2">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1155591"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1323C024"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4B0E1D28"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lastRenderedPageBreak/>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59" w:name="_Toc176958113"/>
      <w:bookmarkStart w:id="360" w:name="_Toc176963444"/>
      <w:bookmarkStart w:id="361" w:name="_Toc180542472"/>
      <w:r w:rsidRPr="0046187A">
        <w:t>5.16.1.5</w:t>
      </w:r>
      <w:r w:rsidRPr="0046187A">
        <w:tab/>
        <w:t>MnS producer requests for extra information to be used to select another alternative post initial fulfilment</w:t>
      </w:r>
      <w:bookmarkEnd w:id="359"/>
      <w:bookmarkEnd w:id="360"/>
      <w:bookmarkEnd w:id="361"/>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t>-</w:t>
      </w:r>
      <w:r w:rsidRPr="0046187A">
        <w:tab/>
      </w:r>
      <w:r w:rsidR="008E64AB" w:rsidRPr="0046187A">
        <w:t>The list of available/ fulfillable expectation target values which can guide the MnS consumer when providing the preference policy.</w:t>
      </w:r>
    </w:p>
    <w:p w14:paraId="48FF8E2B" w14:textId="77815C6C"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D34389">
        <w:t xml:space="preserve">other of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1155592"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62" w:name="_Toc176958114"/>
      <w:bookmarkStart w:id="363" w:name="_Toc176963445"/>
      <w:bookmarkStart w:id="364" w:name="_Toc180542473"/>
      <w:r w:rsidRPr="0046187A">
        <w:lastRenderedPageBreak/>
        <w:t>5.16.2</w:t>
      </w:r>
      <w:r w:rsidRPr="0046187A">
        <w:tab/>
        <w:t>Potential Requirements</w:t>
      </w:r>
      <w:bookmarkEnd w:id="362"/>
      <w:bookmarkEnd w:id="363"/>
      <w:bookmarkEnd w:id="364"/>
    </w:p>
    <w:p w14:paraId="73B0D8D6" w14:textId="38C393B8" w:rsidR="008E64AB" w:rsidRPr="0046187A" w:rsidRDefault="008E64AB" w:rsidP="00391A4F">
      <w:r w:rsidRPr="0046187A">
        <w:rPr>
          <w:b/>
        </w:rPr>
        <w:t>REQ-Intent_Negotiation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4206D6AE"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391A4F">
      <w:pPr>
        <w:ind w:firstLine="284"/>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C54FF4">
      <w:pPr>
        <w:pStyle w:val="NO"/>
      </w:pPr>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15075700" w:rsidR="008E64AB" w:rsidRPr="0046187A" w:rsidRDefault="00C54FF4" w:rsidP="009B4E62">
      <w:pPr>
        <w:pStyle w:val="NO"/>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652517">
        <w:t xml:space="preserve">other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C54FF4">
      <w:pPr>
        <w:pStyle w:val="NO"/>
      </w:pPr>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C54FF4">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lastRenderedPageBreak/>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61A8E8CC" w:rsidR="008E64AB" w:rsidRPr="00C931F6" w:rsidRDefault="008E64AB" w:rsidP="00C931F6">
      <w:r w:rsidRPr="00C931F6">
        <w:t>Note:</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2D44ED44" w:rsidR="008E64AB" w:rsidRPr="00C931F6" w:rsidRDefault="008E64AB" w:rsidP="00C931F6">
      <w:r w:rsidRPr="00C931F6">
        <w:t>Note:</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5" w:name="_Toc176958115"/>
      <w:bookmarkStart w:id="366" w:name="_Toc176963446"/>
      <w:bookmarkStart w:id="367" w:name="_Toc180542474"/>
      <w:r w:rsidRPr="0046187A">
        <w:t>5.16.3</w:t>
      </w:r>
      <w:r w:rsidRPr="0046187A">
        <w:tab/>
        <w:t>Potential Solutions</w:t>
      </w:r>
      <w:bookmarkEnd w:id="365"/>
      <w:bookmarkEnd w:id="366"/>
      <w:bookmarkEnd w:id="367"/>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lastRenderedPageBreak/>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68" w:name="OLE_LINK11"/>
      <w:r w:rsidR="0038061E" w:rsidRPr="0038061E">
        <w:t xml:space="preserve">MnS </w:t>
      </w:r>
      <w:bookmarkEnd w:id="368"/>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9F5D7A">
      <w:pPr>
        <w:pStyle w:val="NO"/>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F5D7A">
      <w:pPr>
        <w:pStyle w:val="NO"/>
        <w:rPr>
          <w:lang w:eastAsia="zh-CN"/>
        </w:rPr>
      </w:pPr>
      <w:r w:rsidRPr="0046187A">
        <w:rPr>
          <w:lang w:eastAsia="zh-CN"/>
        </w:rPr>
        <w:t>NOTE 2</w:t>
      </w:r>
      <w:r w:rsidR="008E64AB" w:rsidRPr="0046187A">
        <w:rPr>
          <w:lang w:eastAsia="zh-CN"/>
        </w:rPr>
        <w:t>:</w:t>
      </w:r>
      <w:r w:rsidRPr="0046187A">
        <w:rPr>
          <w:lang w:eastAsia="zh-CN"/>
        </w:rPr>
        <w:tab/>
        <w:t>W</w:t>
      </w:r>
      <w:r w:rsidR="008E64AB" w:rsidRPr="0046187A">
        <w:rPr>
          <w:lang w:eastAsia="zh-CN"/>
        </w:rPr>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484F04D2" w:rsidR="008E64AB" w:rsidRPr="0046187A" w:rsidRDefault="009F5D7A" w:rsidP="009F5D7A">
      <w:pPr>
        <w:pStyle w:val="NO"/>
        <w:rPr>
          <w:color w:val="000000"/>
        </w:rPr>
      </w:pPr>
      <w:r w:rsidRPr="0046187A">
        <w:t>NOTE 3</w:t>
      </w:r>
      <w:r w:rsidR="008E64AB" w:rsidRPr="0046187A">
        <w:t>:</w:t>
      </w:r>
      <w:r w:rsidRPr="0046187A">
        <w:tab/>
      </w:r>
      <w:r w:rsidR="008E64AB" w:rsidRPr="0046187A">
        <w:t xml:space="preserve">The </w:t>
      </w:r>
      <w:r w:rsidR="00243658" w:rsidRPr="0046187A">
        <w:t>"</w:t>
      </w:r>
      <w:r w:rsidR="008E64AB" w:rsidRPr="0046187A">
        <w:rPr>
          <w:lang w:eastAsia="zh-CN"/>
        </w:rPr>
        <w:t>PossibleOutcomeList</w:t>
      </w:r>
      <w:r w:rsidR="00243658" w:rsidRPr="0046187A">
        <w:rPr>
          <w:lang w:eastAsia="zh-CN"/>
        </w:rPr>
        <w:t>"</w:t>
      </w:r>
      <w:r w:rsidR="008E64AB" w:rsidRPr="0046187A">
        <w:rPr>
          <w:lang w:eastAsia="zh-CN"/>
        </w:rPr>
        <w:t xml:space="preserve"> will include the potential impact on the related ExpectationObjects</w:t>
      </w:r>
      <w:r w:rsidR="0063373E">
        <w:rPr>
          <w:lang w:eastAsia="zh-CN"/>
        </w:rPr>
        <w:t xml:space="preserve">. </w:t>
      </w:r>
      <w:r w:rsidR="0063373E" w:rsidRPr="0063373E">
        <w:rPr>
          <w:lang w:eastAsia="zh-CN"/>
        </w:rPr>
        <w:t>The impact refers to outcomes of the context and targets that MnS consumers have not explicitly pointed out.</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69" w:name="_Toc176958116"/>
      <w:bookmarkStart w:id="370" w:name="_Toc176963447"/>
      <w:bookmarkStart w:id="371" w:name="_Toc180542475"/>
      <w:r w:rsidRPr="0046187A">
        <w:t>5.16.4</w:t>
      </w:r>
      <w:r w:rsidRPr="0046187A">
        <w:tab/>
        <w:t>Evaluation of solutions</w:t>
      </w:r>
      <w:bookmarkEnd w:id="369"/>
      <w:bookmarkEnd w:id="370"/>
      <w:bookmarkEnd w:id="371"/>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72" w:name="_Toc176958117"/>
      <w:bookmarkStart w:id="373" w:name="_Toc176963448"/>
      <w:bookmarkStart w:id="374" w:name="_Toc180542476"/>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72"/>
      <w:bookmarkEnd w:id="373"/>
      <w:bookmarkEnd w:id="374"/>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75" w:name="_Toc176958118"/>
      <w:bookmarkStart w:id="376" w:name="_Toc176963449"/>
      <w:bookmarkStart w:id="377" w:name="_Toc180542477"/>
      <w:r w:rsidRPr="0046187A">
        <w:lastRenderedPageBreak/>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75"/>
      <w:bookmarkEnd w:id="376"/>
      <w:bookmarkEnd w:id="377"/>
    </w:p>
    <w:p w14:paraId="11F210A6" w14:textId="716A6224" w:rsidR="008E64AB" w:rsidRPr="0046187A" w:rsidRDefault="008E64AB" w:rsidP="00532DBD">
      <w:pPr>
        <w:pStyle w:val="Heading3"/>
        <w:rPr>
          <w:rStyle w:val="SubtleEmphasis"/>
          <w:i w:val="0"/>
          <w:iCs w:val="0"/>
          <w:color w:val="auto"/>
        </w:rPr>
      </w:pPr>
      <w:bookmarkStart w:id="378" w:name="_Toc176958119"/>
      <w:bookmarkStart w:id="379" w:name="_Toc176963450"/>
      <w:bookmarkStart w:id="380" w:name="_Toc180542478"/>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8"/>
      <w:bookmarkEnd w:id="379"/>
      <w:bookmarkEnd w:id="380"/>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81" w:name="_Toc176958120"/>
      <w:bookmarkStart w:id="382" w:name="_Toc176963451"/>
      <w:bookmarkStart w:id="383" w:name="_Toc180542479"/>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81"/>
      <w:bookmarkEnd w:id="382"/>
      <w:bookmarkEnd w:id="383"/>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384" w:name="_Toc176958121"/>
      <w:bookmarkStart w:id="385" w:name="_Toc176963452"/>
      <w:bookmarkStart w:id="386" w:name="_Toc180542480"/>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84"/>
      <w:bookmarkEnd w:id="385"/>
      <w:bookmarkEnd w:id="386"/>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05A056A8" w:rsidR="008E64AB" w:rsidRPr="0046187A" w:rsidRDefault="008E64AB" w:rsidP="00156017">
      <w:pPr>
        <w:rPr>
          <w:lang w:eastAsia="zh-CN"/>
        </w:rPr>
      </w:pPr>
      <w:r w:rsidRPr="0046187A">
        <w:rPr>
          <w:rFonts w:hint="eastAsia"/>
          <w:lang w:eastAsia="zh-CN"/>
        </w:rPr>
        <w:t>N</w:t>
      </w:r>
      <w:r w:rsidRPr="0046187A">
        <w:rPr>
          <w:lang w:eastAsia="zh-CN"/>
        </w:rPr>
        <w:t xml:space="preserve">ote: The above solution has no impact on the generic intent model defined </w:t>
      </w:r>
      <w:r w:rsidR="006963CD" w:rsidRPr="0046187A">
        <w:rPr>
          <w:lang w:eastAsia="zh-CN"/>
        </w:rPr>
        <w:t xml:space="preserve">in 3GPP TS </w:t>
      </w:r>
      <w:r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Pr="0046187A">
        <w:rPr>
          <w:lang w:eastAsia="zh-CN"/>
        </w:rPr>
        <w:t xml:space="preserve">28.312 [2] can be used to support </w:t>
      </w:r>
      <w:r w:rsidRPr="0046187A">
        <w:rPr>
          <w:rFonts w:eastAsia="Yu Mincho" w:hint="eastAsia"/>
          <w:lang w:eastAsia="ja-JP"/>
        </w:rPr>
        <w:t>new specific scenarios/services</w:t>
      </w:r>
      <w:r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7" w:name="_Toc176958122"/>
      <w:bookmarkStart w:id="388" w:name="_Toc176963453"/>
      <w:bookmarkStart w:id="389" w:name="_Toc180542481"/>
      <w:r w:rsidRPr="0046187A">
        <w:rPr>
          <w:rStyle w:val="SubtleEmphasis"/>
          <w:i w:val="0"/>
          <w:iCs w:val="0"/>
          <w:color w:val="auto"/>
        </w:rPr>
        <w:lastRenderedPageBreak/>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7"/>
      <w:bookmarkEnd w:id="388"/>
      <w:bookmarkEnd w:id="389"/>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90" w:name="_Toc176958123"/>
      <w:bookmarkStart w:id="391" w:name="_Toc176963454"/>
      <w:bookmarkStart w:id="392" w:name="_Toc180542482"/>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90"/>
      <w:bookmarkEnd w:id="391"/>
      <w:bookmarkEnd w:id="392"/>
    </w:p>
    <w:p w14:paraId="2C03E892" w14:textId="1E80C527" w:rsidR="008E64AB" w:rsidRPr="0046187A" w:rsidRDefault="008E64AB" w:rsidP="00532DBD">
      <w:pPr>
        <w:pStyle w:val="Heading3"/>
      </w:pPr>
      <w:bookmarkStart w:id="393" w:name="_Toc176958124"/>
      <w:bookmarkStart w:id="394" w:name="_Toc176963455"/>
      <w:bookmarkStart w:id="395" w:name="_Toc180542483"/>
      <w:r w:rsidRPr="0046187A">
        <w:t>5.19.1</w:t>
      </w:r>
      <w:r w:rsidR="00156017" w:rsidRPr="0046187A">
        <w:tab/>
      </w:r>
      <w:r w:rsidRPr="0046187A">
        <w:t>Description</w:t>
      </w:r>
      <w:bookmarkEnd w:id="393"/>
      <w:bookmarkEnd w:id="394"/>
      <w:bookmarkEnd w:id="395"/>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6" w:name="_Toc176963456"/>
      <w:bookmarkStart w:id="397" w:name="_Toc180542484"/>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6"/>
      <w:bookmarkEnd w:id="397"/>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8" w:name="_Toc176963457"/>
      <w:bookmarkStart w:id="399" w:name="_Toc180542485"/>
      <w:r w:rsidRPr="0046187A">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8"/>
      <w:bookmarkEnd w:id="399"/>
    </w:p>
    <w:p w14:paraId="3D9110AC" w14:textId="4E573E34" w:rsidR="008E64AB" w:rsidRPr="0046187A" w:rsidRDefault="008E64AB" w:rsidP="00156017">
      <w:pPr>
        <w:pStyle w:val="Heading4"/>
      </w:pPr>
      <w:bookmarkStart w:id="400" w:name="_Toc176958125"/>
      <w:bookmarkStart w:id="401" w:name="_Toc176963458"/>
      <w:bookmarkStart w:id="402" w:name="_Toc180542486"/>
      <w:r w:rsidRPr="0046187A">
        <w:t>5.19.3.1</w:t>
      </w:r>
      <w:r w:rsidR="00156017" w:rsidRPr="0046187A">
        <w:tab/>
      </w:r>
      <w:r w:rsidRPr="0046187A">
        <w:t>Potential solution</w:t>
      </w:r>
      <w:bookmarkEnd w:id="400"/>
      <w:bookmarkEnd w:id="401"/>
      <w:bookmarkEnd w:id="402"/>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52C0D600" w:rsidR="008E64AB" w:rsidRPr="0046187A" w:rsidRDefault="008E64AB" w:rsidP="00156017">
      <w:pPr>
        <w:pStyle w:val="NO"/>
      </w:pPr>
      <w:r w:rsidRPr="0046187A">
        <w:t>NOTE:</w:t>
      </w:r>
      <w:r w:rsidR="00156017" w:rsidRPr="0046187A">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lastRenderedPageBreak/>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03" w:name="_Toc176958126"/>
      <w:bookmarkStart w:id="404" w:name="_Toc176963459"/>
      <w:bookmarkStart w:id="405" w:name="_Toc180542487"/>
      <w:r w:rsidRPr="0046187A">
        <w:t>5.20</w:t>
      </w:r>
      <w:r w:rsidRPr="0046187A">
        <w:tab/>
        <w:t>Use case #20: I</w:t>
      </w:r>
      <w:bookmarkStart w:id="406" w:name="OLE_LINK9"/>
      <w:r w:rsidRPr="0046187A">
        <w:t>ntent containing an expectation for delivering a communication service</w:t>
      </w:r>
      <w:bookmarkEnd w:id="403"/>
      <w:bookmarkEnd w:id="404"/>
      <w:bookmarkEnd w:id="406"/>
      <w:bookmarkEnd w:id="405"/>
    </w:p>
    <w:p w14:paraId="71CF836F" w14:textId="77777777" w:rsidR="008E64AB" w:rsidRPr="0046187A" w:rsidRDefault="008E64AB" w:rsidP="00532DBD">
      <w:pPr>
        <w:pStyle w:val="Heading3"/>
      </w:pPr>
      <w:bookmarkStart w:id="407" w:name="_Toc176958127"/>
      <w:bookmarkStart w:id="408" w:name="_Toc176963460"/>
      <w:bookmarkStart w:id="409" w:name="_Toc180542488"/>
      <w:r w:rsidRPr="0046187A">
        <w:t>5.20.1</w:t>
      </w:r>
      <w:r w:rsidRPr="0046187A">
        <w:tab/>
        <w:t>Description</w:t>
      </w:r>
      <w:bookmarkEnd w:id="407"/>
      <w:bookmarkEnd w:id="408"/>
      <w:bookmarkEnd w:id="409"/>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it was observed that the 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10" w:name="_Toc176958128"/>
      <w:bookmarkStart w:id="411" w:name="_Toc176963461"/>
      <w:bookmarkStart w:id="412" w:name="_Toc180542489"/>
      <w:r w:rsidRPr="0046187A">
        <w:t>5.20.2</w:t>
      </w:r>
      <w:r w:rsidRPr="0046187A">
        <w:tab/>
      </w:r>
      <w:r w:rsidRPr="0046187A">
        <w:rPr>
          <w:lang w:eastAsia="zh-CN"/>
        </w:rPr>
        <w:t>Potential</w:t>
      </w:r>
      <w:r w:rsidRPr="0046187A">
        <w:t xml:space="preserve"> </w:t>
      </w:r>
      <w:r w:rsidRPr="0046187A">
        <w:rPr>
          <w:lang w:eastAsia="zh-CN"/>
        </w:rPr>
        <w:t>requirements</w:t>
      </w:r>
      <w:bookmarkEnd w:id="410"/>
      <w:bookmarkEnd w:id="411"/>
      <w:bookmarkEnd w:id="412"/>
    </w:p>
    <w:p w14:paraId="3DE5D7CA" w14:textId="1A78D232"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w:t>
      </w:r>
      <w:r w:rsidR="004D6626">
        <w:rPr>
          <w:lang w:eastAsia="zh-CN" w:bidi="ar-KW"/>
        </w:rPr>
        <w:t>should</w:t>
      </w:r>
      <w:r w:rsidR="004D6626" w:rsidRPr="0046187A">
        <w:rPr>
          <w:lang w:eastAsia="zh-CN" w:bidi="ar-KW"/>
        </w:rPr>
        <w:t xml:space="preserve"> </w:t>
      </w:r>
      <w:r w:rsidRPr="0046187A">
        <w:rPr>
          <w:lang w:eastAsia="zh-CN" w:bidi="ar-KW"/>
        </w:rPr>
        <w:t>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28247CD7"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w:t>
      </w:r>
      <w:r w:rsidR="008D778B">
        <w:rPr>
          <w:lang w:eastAsia="zh-CN" w:bidi="ar-KW"/>
        </w:rPr>
        <w:t>should</w:t>
      </w:r>
      <w:r w:rsidR="008D778B" w:rsidRPr="0046187A">
        <w:rPr>
          <w:lang w:eastAsia="zh-CN" w:bidi="ar-KW"/>
        </w:rPr>
        <w:t xml:space="preserve"> </w:t>
      </w:r>
      <w:r w:rsidRPr="0046187A">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13" w:name="_Toc176958129"/>
      <w:bookmarkStart w:id="414" w:name="_Toc176963462"/>
      <w:bookmarkStart w:id="415" w:name="_Toc180542490"/>
      <w:r w:rsidRPr="0046187A">
        <w:t>5.20.3</w:t>
      </w:r>
      <w:r w:rsidRPr="0046187A">
        <w:tab/>
      </w:r>
      <w:r w:rsidRPr="0046187A">
        <w:rPr>
          <w:lang w:eastAsia="zh-CN"/>
        </w:rPr>
        <w:t>Potential</w:t>
      </w:r>
      <w:r w:rsidRPr="0046187A">
        <w:t xml:space="preserve"> </w:t>
      </w:r>
      <w:r w:rsidRPr="0046187A">
        <w:rPr>
          <w:lang w:eastAsia="zh-CN"/>
        </w:rPr>
        <w:t>solutions</w:t>
      </w:r>
      <w:bookmarkEnd w:id="413"/>
      <w:bookmarkEnd w:id="414"/>
      <w:bookmarkEnd w:id="415"/>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6" w:name="_Toc176958130"/>
      <w:bookmarkStart w:id="417" w:name="_Toc176963463"/>
      <w:bookmarkStart w:id="418" w:name="_Toc180542491"/>
      <w:r w:rsidRPr="0046187A">
        <w:lastRenderedPageBreak/>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6"/>
      <w:bookmarkEnd w:id="417"/>
      <w:bookmarkEnd w:id="418"/>
    </w:p>
    <w:p w14:paraId="2737ED40" w14:textId="3B6FB519" w:rsidR="008E64AB" w:rsidRPr="0046187A" w:rsidRDefault="008E64AB" w:rsidP="00532DBD">
      <w:pPr>
        <w:pStyle w:val="Heading2"/>
      </w:pPr>
      <w:bookmarkStart w:id="419" w:name="_Toc176958131"/>
      <w:bookmarkStart w:id="420" w:name="_Toc176963464"/>
      <w:bookmarkStart w:id="421" w:name="_Toc180542492"/>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19"/>
      <w:bookmarkEnd w:id="420"/>
      <w:bookmarkEnd w:id="421"/>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22" w:name="_Toc176958132"/>
      <w:bookmarkStart w:id="423" w:name="_Toc176963465"/>
      <w:bookmarkStart w:id="424" w:name="_Toc180542493"/>
      <w:r w:rsidRPr="0046187A">
        <w:t>6.2</w:t>
      </w:r>
      <w:r w:rsidR="00156017" w:rsidRPr="0046187A">
        <w:tab/>
      </w:r>
      <w:r w:rsidRPr="0046187A">
        <w:t>Use case #</w:t>
      </w:r>
      <w:r w:rsidRPr="0046187A">
        <w:rPr>
          <w:lang w:eastAsia="zh-CN"/>
        </w:rPr>
        <w:t>2</w:t>
      </w:r>
      <w:r w:rsidRPr="0046187A">
        <w:t>: Enhancement of radio network expectation</w:t>
      </w:r>
      <w:bookmarkEnd w:id="422"/>
      <w:bookmarkEnd w:id="423"/>
      <w:bookmarkEnd w:id="424"/>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25" w:name="_Toc176958133"/>
      <w:bookmarkStart w:id="426" w:name="_Toc176963466"/>
      <w:bookmarkStart w:id="427" w:name="_Toc180542494"/>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25"/>
      <w:bookmarkEnd w:id="426"/>
      <w:bookmarkEnd w:id="427"/>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lastRenderedPageBreak/>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8" w:name="_Toc176958134"/>
      <w:bookmarkStart w:id="429" w:name="_Toc176963467"/>
      <w:bookmarkStart w:id="430" w:name="_Toc180542495"/>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8"/>
      <w:bookmarkEnd w:id="429"/>
      <w:bookmarkEnd w:id="430"/>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31" w:name="_Toc176958135"/>
      <w:bookmarkStart w:id="432" w:name="_Toc176963468"/>
      <w:bookmarkStart w:id="433" w:name="_Toc180542496"/>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31"/>
      <w:bookmarkEnd w:id="432"/>
      <w:bookmarkEnd w:id="433"/>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1AD6122F"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34" w:name="_Toc176958136"/>
      <w:bookmarkStart w:id="435" w:name="_Toc176963469"/>
      <w:bookmarkStart w:id="436" w:name="_Toc180542497"/>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34"/>
      <w:bookmarkEnd w:id="435"/>
      <w:bookmarkEnd w:id="436"/>
    </w:p>
    <w:p w14:paraId="68E201B9" w14:textId="44C1B2BB" w:rsidR="008E64AB" w:rsidRPr="0046187A" w:rsidRDefault="001E11A8" w:rsidP="008E64AB">
      <w:pPr>
        <w:rPr>
          <w:lang w:eastAsia="zh-CN"/>
        </w:rPr>
      </w:pP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37" w:name="_Toc176958137"/>
      <w:bookmarkStart w:id="438" w:name="_Toc176963470"/>
      <w:bookmarkStart w:id="439" w:name="_Toc180542498"/>
      <w:r w:rsidRPr="0046187A">
        <w:t>6.7</w:t>
      </w:r>
      <w:r w:rsidR="00156017" w:rsidRPr="0046187A">
        <w:tab/>
      </w:r>
      <w:r w:rsidRPr="0046187A">
        <w:t xml:space="preserve">Use case #7: </w:t>
      </w:r>
      <w:r w:rsidRPr="0046187A">
        <w:rPr>
          <w:rFonts w:hint="eastAsia"/>
        </w:rPr>
        <w:t>Enablers for Intent Fulfilment</w:t>
      </w:r>
      <w:bookmarkEnd w:id="437"/>
      <w:bookmarkEnd w:id="438"/>
      <w:bookmarkEnd w:id="439"/>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40" w:name="_Toc176958138"/>
      <w:bookmarkStart w:id="441" w:name="_Toc176963471"/>
      <w:bookmarkStart w:id="442" w:name="_Toc180542499"/>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40"/>
      <w:bookmarkEnd w:id="441"/>
      <w:bookmarkEnd w:id="442"/>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43" w:name="_Toc176963472"/>
      <w:bookmarkStart w:id="444" w:name="_Toc176958139"/>
      <w:bookmarkStart w:id="445" w:name="_Toc180542500"/>
      <w:r w:rsidRPr="0046187A">
        <w:lastRenderedPageBreak/>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43"/>
      <w:bookmarkEnd w:id="445"/>
      <w:r w:rsidRPr="0046187A">
        <w:rPr>
          <w:rFonts w:hint="eastAsia"/>
          <w:lang w:eastAsia="zh-CN"/>
        </w:rPr>
        <w:t xml:space="preserve"> </w:t>
      </w:r>
      <w:bookmarkEnd w:id="444"/>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6" w:name="_Toc176958140"/>
      <w:bookmarkStart w:id="447" w:name="_Toc176963473"/>
      <w:bookmarkStart w:id="448" w:name="_Toc180542501"/>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6"/>
      <w:bookmarkEnd w:id="447"/>
      <w:bookmarkEnd w:id="448"/>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49" w:name="_Toc176958141"/>
      <w:bookmarkStart w:id="450" w:name="_Toc176963474"/>
      <w:bookmarkStart w:id="451" w:name="_Toc180542502"/>
      <w:r w:rsidRPr="0046187A">
        <w:rPr>
          <w:color w:val="000000"/>
        </w:rPr>
        <w:t>6.12</w:t>
      </w:r>
      <w:r w:rsidR="00156017" w:rsidRPr="0046187A">
        <w:rPr>
          <w:color w:val="000000"/>
        </w:rPr>
        <w:tab/>
      </w:r>
      <w:r w:rsidRPr="0046187A">
        <w:rPr>
          <w:color w:val="000000"/>
        </w:rPr>
        <w:t>Use case #12: Intent degradation based on expectation preference</w:t>
      </w:r>
      <w:bookmarkEnd w:id="449"/>
      <w:bookmarkEnd w:id="450"/>
      <w:bookmarkEnd w:id="451"/>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28DB0F9D" w14:textId="77777777" w:rsidR="00A74275" w:rsidRDefault="00A74275" w:rsidP="00A74275">
      <w:pPr>
        <w:pStyle w:val="Heading2"/>
        <w:rPr>
          <w:lang w:eastAsia="zh-CN" w:bidi="ar-KW"/>
        </w:rPr>
      </w:pPr>
      <w:bookmarkStart w:id="452" w:name="_Toc180542503"/>
      <w:r w:rsidRPr="0046187A">
        <w:t>6.13</w:t>
      </w:r>
      <w:r w:rsidRPr="0046187A">
        <w:tab/>
        <w:t>Use case #13</w:t>
      </w:r>
      <w:r w:rsidRPr="0046187A" w:rsidDel="00604F49">
        <w:t>:</w:t>
      </w:r>
      <w:r w:rsidRPr="0046187A">
        <w:t xml:space="preserve"> Utility function support</w:t>
      </w:r>
      <w:bookmarkEnd w:id="452"/>
    </w:p>
    <w:p w14:paraId="76F2C124" w14:textId="77777777" w:rsidR="00A74275" w:rsidRDefault="00A74275" w:rsidP="00A74275">
      <w:pPr>
        <w:jc w:val="both"/>
      </w:pPr>
      <w:r>
        <w:t>It is recommended to enable the MnS consumer to express their relative preference among solutions using a utility function according to a combination of solution 2 and solution 4</w:t>
      </w:r>
    </w:p>
    <w:p w14:paraId="500C0360" w14:textId="2586FBC1" w:rsidR="004666FB" w:rsidRPr="0046187A" w:rsidRDefault="00A74275"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r w:rsidR="004666FB" w:rsidDel="00E2412A">
        <w:t xml:space="preserve"> </w:t>
      </w:r>
    </w:p>
    <w:p w14:paraId="6919E955" w14:textId="6716FEC3" w:rsidR="008E64AB" w:rsidRPr="0046187A" w:rsidRDefault="008E64AB" w:rsidP="00532DBD">
      <w:pPr>
        <w:pStyle w:val="Heading2"/>
      </w:pPr>
      <w:bookmarkStart w:id="453" w:name="_Toc176958143"/>
      <w:bookmarkStart w:id="454" w:name="_Toc176963476"/>
      <w:bookmarkStart w:id="455" w:name="_Toc180542504"/>
      <w:r w:rsidRPr="0046187A">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53"/>
      <w:bookmarkEnd w:id="454"/>
      <w:bookmarkEnd w:id="455"/>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6" w:name="_Toc176958144"/>
      <w:bookmarkStart w:id="457" w:name="_Toc176963477"/>
      <w:bookmarkStart w:id="458" w:name="_Toc180542505"/>
      <w:r w:rsidRPr="0046187A">
        <w:lastRenderedPageBreak/>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6"/>
      <w:bookmarkEnd w:id="457"/>
      <w:bookmarkEnd w:id="458"/>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59" w:name="_Toc176958145"/>
      <w:bookmarkStart w:id="460" w:name="_Toc176963478"/>
      <w:bookmarkStart w:id="461" w:name="_Toc180542506"/>
      <w:r w:rsidRPr="0046187A">
        <w:t>6.16</w:t>
      </w:r>
      <w:r w:rsidR="00156017" w:rsidRPr="0046187A">
        <w:tab/>
      </w:r>
      <w:r w:rsidRPr="0046187A">
        <w:t>Use case #16: Negotiation on fulfilment of intents</w:t>
      </w:r>
      <w:bookmarkEnd w:id="459"/>
      <w:bookmarkEnd w:id="460"/>
      <w:bookmarkEnd w:id="461"/>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3ADDC66C"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r w:rsidR="00156017" w:rsidRPr="0046187A">
        <w:t>.</w:t>
      </w:r>
    </w:p>
    <w:p w14:paraId="13B671DB" w14:textId="728DD692"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62" w:name="_Toc176958146"/>
      <w:bookmarkStart w:id="463" w:name="_Toc176963479"/>
      <w:bookmarkStart w:id="464" w:name="_Toc180542507"/>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62"/>
      <w:bookmarkEnd w:id="463"/>
      <w:bookmarkEnd w:id="464"/>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5" w:name="_Toc176958147"/>
      <w:bookmarkStart w:id="466" w:name="_Toc176963480"/>
      <w:bookmarkStart w:id="467" w:name="_Toc180542508"/>
      <w:r w:rsidRPr="0046187A">
        <w:rPr>
          <w:lang w:eastAsia="zh-CN" w:bidi="ar-KW"/>
        </w:rPr>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5"/>
      <w:bookmarkEnd w:id="466"/>
      <w:bookmarkEnd w:id="467"/>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8" w:name="_Toc176958148"/>
      <w:bookmarkStart w:id="469" w:name="_Toc176963481"/>
      <w:bookmarkStart w:id="470" w:name="_Toc180542509"/>
      <w:r w:rsidRPr="0046187A">
        <w:rPr>
          <w:lang w:eastAsia="zh-CN" w:bidi="ar-KW"/>
        </w:rPr>
        <w:lastRenderedPageBreak/>
        <w:t>6.19</w:t>
      </w:r>
      <w:r w:rsidR="00156017" w:rsidRPr="0046187A">
        <w:rPr>
          <w:lang w:eastAsia="zh-CN" w:bidi="ar-KW"/>
        </w:rPr>
        <w:tab/>
      </w:r>
      <w:r w:rsidRPr="0046187A">
        <w:rPr>
          <w:lang w:eastAsia="zh-CN" w:bidi="ar-KW"/>
        </w:rPr>
        <w:t>Use case #19: Intent driven management for network maintenance</w:t>
      </w:r>
      <w:bookmarkEnd w:id="468"/>
      <w:bookmarkEnd w:id="469"/>
      <w:bookmarkEnd w:id="470"/>
    </w:p>
    <w:p w14:paraId="0D1D1CBE" w14:textId="0855A842" w:rsidR="001C6052" w:rsidRDefault="001C6052" w:rsidP="001C6052">
      <w:pPr>
        <w:rPr>
          <w:lang w:eastAsia="zh-CN" w:bidi="ar-KW"/>
        </w:rPr>
      </w:pPr>
      <w:r>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6EF180B2" w:rsidR="001C6052" w:rsidRPr="0046187A" w:rsidRDefault="001C6052" w:rsidP="008E64AB">
      <w:pPr>
        <w:rPr>
          <w:lang w:eastAsia="zh-CN" w:bidi="ar-KW"/>
        </w:rPr>
      </w:pPr>
      <w:r>
        <w:rPr>
          <w:lang w:eastAsia="zh-CN" w:bidi="ar-KW"/>
        </w:rPr>
        <w:t>The only potential solution described in clause 5.19.3.1, which is the proposed IntentExpectation for network maintenance, based on leveraging generic IntentExpectation by adding and defining attributes in order to support the use-case, can be used as baseline for normative work.</w:t>
      </w:r>
    </w:p>
    <w:p w14:paraId="1760F44A" w14:textId="2172BBF8" w:rsidR="008E64AB" w:rsidRPr="0046187A" w:rsidRDefault="008E64AB" w:rsidP="00532DBD">
      <w:pPr>
        <w:pStyle w:val="Heading2"/>
      </w:pPr>
      <w:bookmarkStart w:id="471" w:name="_Toc176958149"/>
      <w:bookmarkStart w:id="472" w:name="_Toc176963482"/>
      <w:bookmarkStart w:id="473" w:name="_Toc180542510"/>
      <w:r w:rsidRPr="0046187A">
        <w:t>6.20</w:t>
      </w:r>
      <w:r w:rsidR="00156017" w:rsidRPr="0046187A">
        <w:tab/>
      </w:r>
      <w:r w:rsidRPr="0046187A">
        <w:t>Use case #20: Intent containing an expectation for delivering a communication service</w:t>
      </w:r>
      <w:bookmarkEnd w:id="471"/>
      <w:bookmarkEnd w:id="472"/>
      <w:bookmarkEnd w:id="473"/>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4" w:name="historyclause"/>
      <w:bookmarkEnd w:id="474"/>
      <w:r w:rsidRPr="0046187A">
        <w:br w:type="page"/>
      </w:r>
    </w:p>
    <w:p w14:paraId="40041F2D" w14:textId="7B5B5BCB" w:rsidR="008E64AB" w:rsidRPr="0046187A" w:rsidRDefault="008E64AB" w:rsidP="000C77E5">
      <w:pPr>
        <w:pStyle w:val="Heading9"/>
      </w:pPr>
      <w:bookmarkStart w:id="475" w:name="_Toc176958151"/>
      <w:bookmarkStart w:id="476" w:name="_Toc176963483"/>
      <w:bookmarkStart w:id="477" w:name="_Toc180542511"/>
      <w:r w:rsidRPr="0046187A">
        <w:lastRenderedPageBreak/>
        <w:t xml:space="preserve">Annex </w:t>
      </w:r>
      <w:r w:rsidR="00156017" w:rsidRPr="0046187A">
        <w:t>A</w:t>
      </w:r>
      <w:r w:rsidRPr="0046187A">
        <w:t>:</w:t>
      </w:r>
      <w:r w:rsidR="00156017" w:rsidRPr="0046187A">
        <w:br/>
      </w:r>
      <w:r w:rsidRPr="0046187A">
        <w:t>UML code for diagrams</w:t>
      </w:r>
      <w:bookmarkEnd w:id="475"/>
      <w:bookmarkEnd w:id="476"/>
      <w:bookmarkEnd w:id="477"/>
    </w:p>
    <w:p w14:paraId="792CCC46" w14:textId="7ADD7254" w:rsidR="008E64AB" w:rsidRPr="0046187A" w:rsidRDefault="00156017" w:rsidP="000C77E5">
      <w:pPr>
        <w:pStyle w:val="Heading1"/>
      </w:pPr>
      <w:bookmarkStart w:id="478" w:name="_Toc176958152"/>
      <w:bookmarkStart w:id="479" w:name="_Toc176963484"/>
      <w:bookmarkStart w:id="480" w:name="_Toc180542512"/>
      <w:r w:rsidRPr="0046187A">
        <w:t>A</w:t>
      </w:r>
      <w:r w:rsidR="008E64AB" w:rsidRPr="0046187A">
        <w:t>.1</w:t>
      </w:r>
      <w:r w:rsidR="008E64AB" w:rsidRPr="0046187A">
        <w:tab/>
        <w:t>UML code for Figure 5.15.3.1-1</w:t>
      </w:r>
      <w:bookmarkEnd w:id="478"/>
      <w:bookmarkEnd w:id="479"/>
      <w:bookmarkEnd w:id="480"/>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81" w:name="_Toc176958153"/>
      <w:bookmarkStart w:id="482" w:name="_Toc176963485"/>
      <w:bookmarkStart w:id="483" w:name="_Toc180542513"/>
      <w:r w:rsidRPr="0046187A">
        <w:t>A</w:t>
      </w:r>
      <w:r w:rsidR="008E64AB" w:rsidRPr="0046187A">
        <w:t>.2</w:t>
      </w:r>
      <w:r w:rsidR="008E64AB" w:rsidRPr="0046187A">
        <w:tab/>
        <w:t>UML code for Figure 5.14.3.1-1</w:t>
      </w:r>
      <w:bookmarkEnd w:id="481"/>
      <w:bookmarkEnd w:id="482"/>
      <w:bookmarkEnd w:id="483"/>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4" w:name="_Toc176963486"/>
      <w:bookmarkStart w:id="485" w:name="_Toc180542514"/>
      <w:r w:rsidRPr="0046187A">
        <w:lastRenderedPageBreak/>
        <w:t>Annex B:</w:t>
      </w:r>
      <w:r w:rsidRPr="0046187A">
        <w:br/>
        <w:t>Change history</w:t>
      </w:r>
      <w:bookmarkEnd w:id="484"/>
      <w:bookmarkEnd w:id="485"/>
    </w:p>
    <w:p w14:paraId="5BEFE2B3" w14:textId="77777777" w:rsidR="00156017" w:rsidRPr="0046187A" w:rsidRDefault="00156017" w:rsidP="00156017">
      <w:pPr>
        <w:pStyle w:val="TH"/>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46187A" w14:paraId="452C4EFB" w14:textId="77777777" w:rsidTr="00855D06">
        <w:trPr>
          <w:cantSplit/>
          <w:tblHeader/>
          <w:jc w:val="center"/>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55D0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sz w:val="16"/>
                <w:szCs w:val="16"/>
              </w:rPr>
            </w:pPr>
            <w:r w:rsidRPr="00C27442">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r>
              <w:rPr>
                <w:sz w:val="16"/>
                <w:szCs w:val="16"/>
              </w:rPr>
              <w:t>pCR</w:t>
            </w:r>
            <w:r w:rsidR="00C73657">
              <w:rPr>
                <w:sz w:val="16"/>
                <w:szCs w:val="16"/>
              </w:rPr>
              <w:br/>
              <w:t>pCR</w:t>
            </w:r>
            <w:r w:rsidR="00C73657">
              <w:rPr>
                <w:sz w:val="16"/>
                <w:szCs w:val="16"/>
              </w:rPr>
              <w:br/>
              <w:t>pCR</w:t>
            </w:r>
          </w:p>
          <w:p w14:paraId="1AB24920" w14:textId="77777777" w:rsidR="00C73657" w:rsidRDefault="00C73657" w:rsidP="00E22425">
            <w:pPr>
              <w:pStyle w:val="TAL"/>
              <w:keepNext w:val="0"/>
              <w:keepLines w:val="0"/>
              <w:rPr>
                <w:sz w:val="16"/>
                <w:szCs w:val="16"/>
              </w:rPr>
            </w:pPr>
            <w:r>
              <w:rPr>
                <w:sz w:val="16"/>
                <w:szCs w:val="16"/>
              </w:rPr>
              <w:t>pCR</w:t>
            </w:r>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r>
              <w:rPr>
                <w:sz w:val="16"/>
                <w:szCs w:val="16"/>
              </w:rPr>
              <w:t>pCR</w:t>
            </w:r>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r>
              <w:rPr>
                <w:sz w:val="16"/>
                <w:szCs w:val="16"/>
              </w:rPr>
              <w:t>pCR</w:t>
            </w:r>
          </w:p>
          <w:p w14:paraId="4E00961C" w14:textId="77777777" w:rsidR="00C73657" w:rsidRDefault="00C73657" w:rsidP="00E22425">
            <w:pPr>
              <w:pStyle w:val="TAL"/>
              <w:keepNext w:val="0"/>
              <w:keepLines w:val="0"/>
              <w:rPr>
                <w:sz w:val="16"/>
                <w:szCs w:val="16"/>
              </w:rPr>
            </w:pPr>
            <w:r>
              <w:rPr>
                <w:sz w:val="16"/>
                <w:szCs w:val="16"/>
              </w:rPr>
              <w:t>pCR</w:t>
            </w:r>
          </w:p>
          <w:p w14:paraId="437CE762" w14:textId="77777777" w:rsidR="00C73657" w:rsidRDefault="00C73657" w:rsidP="00E22425">
            <w:pPr>
              <w:pStyle w:val="TAL"/>
              <w:keepNext w:val="0"/>
              <w:keepLines w:val="0"/>
              <w:rPr>
                <w:sz w:val="16"/>
                <w:szCs w:val="16"/>
              </w:rPr>
            </w:pPr>
            <w:r>
              <w:rPr>
                <w:sz w:val="16"/>
                <w:szCs w:val="16"/>
              </w:rPr>
              <w:t>pCR</w:t>
            </w:r>
          </w:p>
          <w:p w14:paraId="0386FC25" w14:textId="77777777" w:rsidR="00C73657" w:rsidRDefault="00C73657" w:rsidP="00E22425">
            <w:pPr>
              <w:pStyle w:val="TAL"/>
              <w:keepNext w:val="0"/>
              <w:keepLines w:val="0"/>
              <w:rPr>
                <w:sz w:val="16"/>
                <w:szCs w:val="16"/>
              </w:rPr>
            </w:pPr>
            <w:r>
              <w:rPr>
                <w:sz w:val="16"/>
                <w:szCs w:val="16"/>
              </w:rPr>
              <w:t>pCR</w:t>
            </w:r>
          </w:p>
          <w:p w14:paraId="3AFC5037" w14:textId="30B4BD6F" w:rsidR="00C73657" w:rsidRPr="0046187A" w:rsidRDefault="00C73657" w:rsidP="00E22425">
            <w:pPr>
              <w:pStyle w:val="TAL"/>
              <w:keepNext w:val="0"/>
              <w:keepLines w:val="0"/>
              <w:rPr>
                <w:sz w:val="16"/>
                <w:szCs w:val="16"/>
              </w:rPr>
            </w:pPr>
            <w:r>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77777777" w:rsidR="00927C2F" w:rsidRDefault="00927C2F" w:rsidP="00E22425">
            <w:pPr>
              <w:pStyle w:val="TAL"/>
              <w:keepNext w:val="0"/>
              <w:keepLines w:val="0"/>
              <w:rPr>
                <w:sz w:val="16"/>
                <w:szCs w:val="16"/>
              </w:rPr>
            </w:pP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5D84" w14:textId="77777777" w:rsidR="00166448" w:rsidRDefault="00166448">
      <w:r>
        <w:separator/>
      </w:r>
    </w:p>
  </w:endnote>
  <w:endnote w:type="continuationSeparator" w:id="0">
    <w:p w14:paraId="4841B60D" w14:textId="77777777" w:rsidR="00166448" w:rsidRDefault="00166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625B8" w14:textId="77777777" w:rsidR="00166448" w:rsidRDefault="00166448">
      <w:r>
        <w:separator/>
      </w:r>
    </w:p>
  </w:footnote>
  <w:footnote w:type="continuationSeparator" w:id="0">
    <w:p w14:paraId="0858C048" w14:textId="77777777" w:rsidR="00166448" w:rsidRDefault="00166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2A4E5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526D">
      <w:rPr>
        <w:rFonts w:ascii="Arial" w:hAnsi="Arial" w:cs="Arial"/>
        <w:b/>
        <w:noProof/>
        <w:sz w:val="18"/>
        <w:szCs w:val="18"/>
      </w:rPr>
      <w:t>3GPP TR 28.914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A2B1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526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1834"/>
    <w:rsid w:val="00054A22"/>
    <w:rsid w:val="000562D5"/>
    <w:rsid w:val="000577C3"/>
    <w:rsid w:val="0006131B"/>
    <w:rsid w:val="00062023"/>
    <w:rsid w:val="000655A6"/>
    <w:rsid w:val="00070A95"/>
    <w:rsid w:val="00076F68"/>
    <w:rsid w:val="00080512"/>
    <w:rsid w:val="000811C9"/>
    <w:rsid w:val="000B3B3F"/>
    <w:rsid w:val="000B4B99"/>
    <w:rsid w:val="000C186A"/>
    <w:rsid w:val="000C47C3"/>
    <w:rsid w:val="000C77E5"/>
    <w:rsid w:val="000D58AB"/>
    <w:rsid w:val="000E0794"/>
    <w:rsid w:val="001031CE"/>
    <w:rsid w:val="00103204"/>
    <w:rsid w:val="0010447D"/>
    <w:rsid w:val="00111203"/>
    <w:rsid w:val="001123D8"/>
    <w:rsid w:val="0011298C"/>
    <w:rsid w:val="00120B4D"/>
    <w:rsid w:val="00122A2B"/>
    <w:rsid w:val="00133525"/>
    <w:rsid w:val="00137A39"/>
    <w:rsid w:val="00137B6D"/>
    <w:rsid w:val="00146AE2"/>
    <w:rsid w:val="00152E3C"/>
    <w:rsid w:val="00156017"/>
    <w:rsid w:val="00166448"/>
    <w:rsid w:val="00173E3B"/>
    <w:rsid w:val="00174E78"/>
    <w:rsid w:val="00182D03"/>
    <w:rsid w:val="001845F2"/>
    <w:rsid w:val="001920DD"/>
    <w:rsid w:val="00196BED"/>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E00EE"/>
    <w:rsid w:val="002F4FA4"/>
    <w:rsid w:val="002F5EE8"/>
    <w:rsid w:val="00300566"/>
    <w:rsid w:val="00310F13"/>
    <w:rsid w:val="00315B85"/>
    <w:rsid w:val="003171ED"/>
    <w:rsid w:val="003172DC"/>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5773"/>
    <w:rsid w:val="0053681F"/>
    <w:rsid w:val="00543E6C"/>
    <w:rsid w:val="0055393D"/>
    <w:rsid w:val="00565087"/>
    <w:rsid w:val="00575624"/>
    <w:rsid w:val="0059011C"/>
    <w:rsid w:val="00597B11"/>
    <w:rsid w:val="005A14DA"/>
    <w:rsid w:val="005C1368"/>
    <w:rsid w:val="005C443B"/>
    <w:rsid w:val="005D2E01"/>
    <w:rsid w:val="005D7526"/>
    <w:rsid w:val="005E2F17"/>
    <w:rsid w:val="005E4BB2"/>
    <w:rsid w:val="005F2077"/>
    <w:rsid w:val="005F2975"/>
    <w:rsid w:val="005F788A"/>
    <w:rsid w:val="00602AEA"/>
    <w:rsid w:val="00610A0D"/>
    <w:rsid w:val="00614FDF"/>
    <w:rsid w:val="00615308"/>
    <w:rsid w:val="0061793A"/>
    <w:rsid w:val="00630CA9"/>
    <w:rsid w:val="0063373E"/>
    <w:rsid w:val="0063543D"/>
    <w:rsid w:val="00636D90"/>
    <w:rsid w:val="006403D8"/>
    <w:rsid w:val="00647114"/>
    <w:rsid w:val="00652517"/>
    <w:rsid w:val="00670CF4"/>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1174C"/>
    <w:rsid w:val="00713C44"/>
    <w:rsid w:val="007203CC"/>
    <w:rsid w:val="007275BA"/>
    <w:rsid w:val="00734A5B"/>
    <w:rsid w:val="0074026F"/>
    <w:rsid w:val="007429F6"/>
    <w:rsid w:val="00744E76"/>
    <w:rsid w:val="0075004B"/>
    <w:rsid w:val="00765EA3"/>
    <w:rsid w:val="00774DA4"/>
    <w:rsid w:val="00776A6A"/>
    <w:rsid w:val="00781F0F"/>
    <w:rsid w:val="007A19C7"/>
    <w:rsid w:val="007A1C44"/>
    <w:rsid w:val="007A3BEE"/>
    <w:rsid w:val="007B600E"/>
    <w:rsid w:val="007C5944"/>
    <w:rsid w:val="007E76D4"/>
    <w:rsid w:val="007F0F4A"/>
    <w:rsid w:val="007F5F6A"/>
    <w:rsid w:val="00800934"/>
    <w:rsid w:val="008028A4"/>
    <w:rsid w:val="00830747"/>
    <w:rsid w:val="00830904"/>
    <w:rsid w:val="0083608A"/>
    <w:rsid w:val="0084777C"/>
    <w:rsid w:val="00847D51"/>
    <w:rsid w:val="00855D06"/>
    <w:rsid w:val="00867F3B"/>
    <w:rsid w:val="008768CA"/>
    <w:rsid w:val="008976EF"/>
    <w:rsid w:val="008A3287"/>
    <w:rsid w:val="008A40EB"/>
    <w:rsid w:val="008B1D4A"/>
    <w:rsid w:val="008C384C"/>
    <w:rsid w:val="008C7B64"/>
    <w:rsid w:val="008D31D4"/>
    <w:rsid w:val="008D778B"/>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D7D31"/>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134D"/>
    <w:rsid w:val="00D91458"/>
    <w:rsid w:val="00DA7A03"/>
    <w:rsid w:val="00DB1818"/>
    <w:rsid w:val="00DC309B"/>
    <w:rsid w:val="00DC4054"/>
    <w:rsid w:val="00DC4DA2"/>
    <w:rsid w:val="00DC526D"/>
    <w:rsid w:val="00DC598C"/>
    <w:rsid w:val="00DD4C17"/>
    <w:rsid w:val="00DD74A5"/>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A15B0"/>
    <w:rsid w:val="00EA5EA7"/>
    <w:rsid w:val="00EA66B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56</Pages>
  <Words>22368</Words>
  <Characters>127501</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3</cp:revision>
  <cp:lastPrinted>2019-02-25T14:05:00Z</cp:lastPrinted>
  <dcterms:created xsi:type="dcterms:W3CDTF">2024-10-23T06:18:00Z</dcterms:created>
  <dcterms:modified xsi:type="dcterms:W3CDTF">2024-10-23T06:19:00Z</dcterms:modified>
</cp:coreProperties>
</file>