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10F63A1C" w:rsidR="004F0988" w:rsidRPr="00127E7B" w:rsidRDefault="008A6D4A" w:rsidP="0007426A">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465E1E">
              <w:t>17.</w:t>
            </w:r>
            <w:r w:rsidR="0007426A">
              <w:t>6</w:t>
            </w:r>
            <w:r w:rsidR="00465E1E">
              <w:t>.0</w:t>
            </w:r>
            <w:r w:rsidRPr="00127E7B">
              <w:t xml:space="preserve"> </w:t>
            </w:r>
            <w:r w:rsidRPr="00127E7B">
              <w:rPr>
                <w:sz w:val="32"/>
              </w:rPr>
              <w:t>(</w:t>
            </w:r>
            <w:r w:rsidR="00465E1E">
              <w:rPr>
                <w:sz w:val="32"/>
              </w:rPr>
              <w:t>202</w:t>
            </w:r>
            <w:r w:rsidR="00A37D28">
              <w:rPr>
                <w:sz w:val="32"/>
              </w:rPr>
              <w:t>4</w:t>
            </w:r>
            <w:r w:rsidR="00465E1E">
              <w:rPr>
                <w:sz w:val="32"/>
              </w:rPr>
              <w:t>-</w:t>
            </w:r>
            <w:r w:rsidR="0007426A">
              <w:rPr>
                <w:sz w:val="32"/>
              </w:rPr>
              <w:t>12</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D9553F"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9" o:title="5G-logo_175px"/>
                </v:shape>
              </w:pict>
            </w:r>
          </w:p>
        </w:tc>
        <w:tc>
          <w:tcPr>
            <w:tcW w:w="5540" w:type="dxa"/>
            <w:shd w:val="clear" w:color="auto" w:fill="auto"/>
          </w:tcPr>
          <w:p w14:paraId="58DF817D" w14:textId="281F6350" w:rsidR="001A6C9E" w:rsidRPr="00127E7B" w:rsidRDefault="00D9553F" w:rsidP="001A6C9E">
            <w:pPr>
              <w:jc w:val="right"/>
            </w:pPr>
            <w:bookmarkStart w:id="2" w:name="logos"/>
            <w:r>
              <w:pict w14:anchorId="2CB49E08">
                <v:shape id="_x0000_i1026" type="#_x0000_t75" style="width:129.05pt;height:74.7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03166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 xml:space="preserve">650 Route des </w:t>
            </w:r>
            <w:proofErr w:type="spellStart"/>
            <w:r w:rsidRPr="00127E7B">
              <w:rPr>
                <w:rFonts w:ascii="Arial" w:hAnsi="Arial"/>
                <w:sz w:val="18"/>
              </w:rPr>
              <w:t>Lucioles</w:t>
            </w:r>
            <w:proofErr w:type="spellEnd"/>
            <w:r w:rsidRPr="00127E7B">
              <w:rPr>
                <w:rFonts w:ascii="Arial" w:hAnsi="Arial"/>
                <w:sz w:val="18"/>
              </w:rPr>
              <w:t xml:space="preserve"> - Sophia Antipolis</w:t>
            </w:r>
          </w:p>
          <w:p w14:paraId="0FA58646" w14:textId="77777777" w:rsidR="00E16509" w:rsidRPr="00127E7B" w:rsidRDefault="00E16509" w:rsidP="00133525">
            <w:pPr>
              <w:pStyle w:val="FP"/>
              <w:ind w:left="2835" w:right="2835"/>
              <w:jc w:val="center"/>
              <w:rPr>
                <w:rFonts w:ascii="Arial" w:hAnsi="Arial"/>
                <w:sz w:val="18"/>
              </w:rPr>
            </w:pPr>
            <w:proofErr w:type="spellStart"/>
            <w:r w:rsidRPr="00127E7B">
              <w:rPr>
                <w:rFonts w:ascii="Arial" w:hAnsi="Arial"/>
                <w:sz w:val="18"/>
              </w:rPr>
              <w:t>Valbonne</w:t>
            </w:r>
            <w:proofErr w:type="spellEnd"/>
            <w:r w:rsidRPr="00127E7B">
              <w:rPr>
                <w:rFonts w:ascii="Arial" w:hAnsi="Arial"/>
                <w:sz w:val="18"/>
              </w:rPr>
              <w:t xml:space="preserv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8D0713B"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5A3FED">
              <w:rPr>
                <w:noProof/>
                <w:sz w:val="18"/>
              </w:rPr>
              <w:t>4</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468DADD6" w14:textId="0FC08717" w:rsidR="00D9553F" w:rsidRDefault="001F2CDD">
      <w:pPr>
        <w:pStyle w:val="TOC1"/>
        <w:rPr>
          <w:rFonts w:asciiTheme="minorHAnsi" w:eastAsiaTheme="minorEastAsia" w:hAnsiTheme="minorHAnsi" w:cstheme="minorBidi"/>
          <w:noProof/>
          <w:kern w:val="2"/>
          <w:sz w:val="24"/>
          <w:szCs w:val="24"/>
          <w:lang w:eastAsia="en-GB"/>
          <w14:ligatures w14:val="standardContextual"/>
        </w:rPr>
      </w:pPr>
      <w:r w:rsidRPr="00127E7B">
        <w:fldChar w:fldCharType="begin" w:fldLock="1"/>
      </w:r>
      <w:r w:rsidR="006857B7" w:rsidRPr="00127E7B">
        <w:instrText xml:space="preserve"> TOC \o "1-9" </w:instrText>
      </w:r>
      <w:r w:rsidRPr="00127E7B">
        <w:fldChar w:fldCharType="separate"/>
      </w:r>
      <w:r w:rsidR="00D9553F">
        <w:rPr>
          <w:noProof/>
        </w:rPr>
        <w:t>Foreword</w:t>
      </w:r>
      <w:r w:rsidR="00D9553F">
        <w:rPr>
          <w:noProof/>
        </w:rPr>
        <w:tab/>
      </w:r>
      <w:r w:rsidR="00D9553F">
        <w:rPr>
          <w:noProof/>
        </w:rPr>
        <w:fldChar w:fldCharType="begin" w:fldLock="1"/>
      </w:r>
      <w:r w:rsidR="00D9553F">
        <w:rPr>
          <w:noProof/>
        </w:rPr>
        <w:instrText xml:space="preserve"> PAGEREF _Toc186720997 \h </w:instrText>
      </w:r>
      <w:r w:rsidR="00D9553F">
        <w:rPr>
          <w:noProof/>
        </w:rPr>
      </w:r>
      <w:r w:rsidR="00D9553F">
        <w:rPr>
          <w:noProof/>
        </w:rPr>
        <w:fldChar w:fldCharType="separate"/>
      </w:r>
      <w:r w:rsidR="00D9553F">
        <w:rPr>
          <w:noProof/>
        </w:rPr>
        <w:t>6</w:t>
      </w:r>
      <w:r w:rsidR="00D9553F">
        <w:rPr>
          <w:noProof/>
        </w:rPr>
        <w:fldChar w:fldCharType="end"/>
      </w:r>
    </w:p>
    <w:p w14:paraId="4452C5A1" w14:textId="57F493AF"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_Toc186720998 \h </w:instrText>
      </w:r>
      <w:r>
        <w:rPr>
          <w:noProof/>
        </w:rPr>
      </w:r>
      <w:r>
        <w:rPr>
          <w:noProof/>
        </w:rPr>
        <w:fldChar w:fldCharType="separate"/>
      </w:r>
      <w:r>
        <w:rPr>
          <w:noProof/>
        </w:rPr>
        <w:t>8</w:t>
      </w:r>
      <w:r>
        <w:rPr>
          <w:noProof/>
        </w:rPr>
        <w:fldChar w:fldCharType="end"/>
      </w:r>
    </w:p>
    <w:p w14:paraId="367497FE" w14:textId="276A87F5"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_Toc186720999 \h </w:instrText>
      </w:r>
      <w:r>
        <w:rPr>
          <w:noProof/>
        </w:rPr>
      </w:r>
      <w:r>
        <w:rPr>
          <w:noProof/>
        </w:rPr>
        <w:fldChar w:fldCharType="separate"/>
      </w:r>
      <w:r>
        <w:rPr>
          <w:noProof/>
        </w:rPr>
        <w:t>8</w:t>
      </w:r>
      <w:r>
        <w:rPr>
          <w:noProof/>
        </w:rPr>
        <w:fldChar w:fldCharType="end"/>
      </w:r>
    </w:p>
    <w:p w14:paraId="31F7B155" w14:textId="2199F7A2"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_Toc186721000 \h </w:instrText>
      </w:r>
      <w:r>
        <w:rPr>
          <w:noProof/>
        </w:rPr>
      </w:r>
      <w:r>
        <w:rPr>
          <w:noProof/>
        </w:rPr>
        <w:fldChar w:fldCharType="separate"/>
      </w:r>
      <w:r>
        <w:rPr>
          <w:noProof/>
        </w:rPr>
        <w:t>9</w:t>
      </w:r>
      <w:r>
        <w:rPr>
          <w:noProof/>
        </w:rPr>
        <w:fldChar w:fldCharType="end"/>
      </w:r>
    </w:p>
    <w:p w14:paraId="065ADD5A" w14:textId="453D19A6"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_Toc186721001 \h </w:instrText>
      </w:r>
      <w:r>
        <w:rPr>
          <w:noProof/>
        </w:rPr>
      </w:r>
      <w:r>
        <w:rPr>
          <w:noProof/>
        </w:rPr>
        <w:fldChar w:fldCharType="separate"/>
      </w:r>
      <w:r>
        <w:rPr>
          <w:noProof/>
        </w:rPr>
        <w:t>9</w:t>
      </w:r>
      <w:r>
        <w:rPr>
          <w:noProof/>
        </w:rPr>
        <w:fldChar w:fldCharType="end"/>
      </w:r>
    </w:p>
    <w:p w14:paraId="66EA8682" w14:textId="617EA5F2"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_Toc186721002 \h </w:instrText>
      </w:r>
      <w:r>
        <w:rPr>
          <w:noProof/>
        </w:rPr>
      </w:r>
      <w:r>
        <w:rPr>
          <w:noProof/>
        </w:rPr>
        <w:fldChar w:fldCharType="separate"/>
      </w:r>
      <w:r>
        <w:rPr>
          <w:noProof/>
        </w:rPr>
        <w:t>9</w:t>
      </w:r>
      <w:r>
        <w:rPr>
          <w:noProof/>
        </w:rPr>
        <w:fldChar w:fldCharType="end"/>
      </w:r>
    </w:p>
    <w:p w14:paraId="4E3707A3" w14:textId="5AB46E74"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_Toc186721003 \h </w:instrText>
      </w:r>
      <w:r>
        <w:rPr>
          <w:noProof/>
        </w:rPr>
      </w:r>
      <w:r>
        <w:rPr>
          <w:noProof/>
        </w:rPr>
        <w:fldChar w:fldCharType="separate"/>
      </w:r>
      <w:r>
        <w:rPr>
          <w:noProof/>
        </w:rPr>
        <w:t>9</w:t>
      </w:r>
      <w:r>
        <w:rPr>
          <w:noProof/>
        </w:rPr>
        <w:fldChar w:fldCharType="end"/>
      </w:r>
    </w:p>
    <w:p w14:paraId="302CCCF6" w14:textId="7F9519F2"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_Toc186721004 \h </w:instrText>
      </w:r>
      <w:r>
        <w:rPr>
          <w:noProof/>
        </w:rPr>
      </w:r>
      <w:r>
        <w:rPr>
          <w:noProof/>
        </w:rPr>
        <w:fldChar w:fldCharType="separate"/>
      </w:r>
      <w:r>
        <w:rPr>
          <w:noProof/>
        </w:rPr>
        <w:t>9</w:t>
      </w:r>
      <w:r>
        <w:rPr>
          <w:noProof/>
        </w:rPr>
        <w:fldChar w:fldCharType="end"/>
      </w:r>
    </w:p>
    <w:p w14:paraId="41BFBD8D" w14:textId="3547D823"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_Toc186721005 \h </w:instrText>
      </w:r>
      <w:r>
        <w:rPr>
          <w:noProof/>
        </w:rPr>
      </w:r>
      <w:r>
        <w:rPr>
          <w:noProof/>
        </w:rPr>
        <w:fldChar w:fldCharType="separate"/>
      </w:r>
      <w:r>
        <w:rPr>
          <w:noProof/>
        </w:rPr>
        <w:t>10</w:t>
      </w:r>
      <w:r>
        <w:rPr>
          <w:noProof/>
        </w:rPr>
        <w:fldChar w:fldCharType="end"/>
      </w:r>
    </w:p>
    <w:p w14:paraId="73D7AF4C" w14:textId="325E158E"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_Toc186721006 \h </w:instrText>
      </w:r>
      <w:r>
        <w:rPr>
          <w:noProof/>
        </w:rPr>
      </w:r>
      <w:r>
        <w:rPr>
          <w:noProof/>
        </w:rPr>
        <w:fldChar w:fldCharType="separate"/>
      </w:r>
      <w:r>
        <w:rPr>
          <w:noProof/>
        </w:rPr>
        <w:t>10</w:t>
      </w:r>
      <w:r>
        <w:rPr>
          <w:noProof/>
        </w:rPr>
        <w:fldChar w:fldCharType="end"/>
      </w:r>
    </w:p>
    <w:p w14:paraId="346CF816" w14:textId="32C0905A"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_Toc186721007 \h </w:instrText>
      </w:r>
      <w:r>
        <w:rPr>
          <w:noProof/>
        </w:rPr>
      </w:r>
      <w:r>
        <w:rPr>
          <w:noProof/>
        </w:rPr>
        <w:fldChar w:fldCharType="separate"/>
      </w:r>
      <w:r>
        <w:rPr>
          <w:noProof/>
        </w:rPr>
        <w:t>10</w:t>
      </w:r>
      <w:r>
        <w:rPr>
          <w:noProof/>
        </w:rPr>
        <w:fldChar w:fldCharType="end"/>
      </w:r>
    </w:p>
    <w:p w14:paraId="53763909" w14:textId="18CDFCD6"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_Toc186721008 \h </w:instrText>
      </w:r>
      <w:r>
        <w:rPr>
          <w:noProof/>
        </w:rPr>
      </w:r>
      <w:r>
        <w:rPr>
          <w:noProof/>
        </w:rPr>
        <w:fldChar w:fldCharType="separate"/>
      </w:r>
      <w:r>
        <w:rPr>
          <w:noProof/>
        </w:rPr>
        <w:t>11</w:t>
      </w:r>
      <w:r>
        <w:rPr>
          <w:noProof/>
        </w:rPr>
        <w:fldChar w:fldCharType="end"/>
      </w:r>
    </w:p>
    <w:p w14:paraId="7976EE53" w14:textId="67995BD5"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_Toc186721009 \h </w:instrText>
      </w:r>
      <w:r>
        <w:rPr>
          <w:noProof/>
        </w:rPr>
      </w:r>
      <w:r>
        <w:rPr>
          <w:noProof/>
        </w:rPr>
        <w:fldChar w:fldCharType="separate"/>
      </w:r>
      <w:r>
        <w:rPr>
          <w:noProof/>
        </w:rPr>
        <w:t>11</w:t>
      </w:r>
      <w:r>
        <w:rPr>
          <w:noProof/>
        </w:rPr>
        <w:fldChar w:fldCharType="end"/>
      </w:r>
    </w:p>
    <w:p w14:paraId="62A1E11C" w14:textId="20AB19BB"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_Toc186721010 \h </w:instrText>
      </w:r>
      <w:r>
        <w:rPr>
          <w:noProof/>
        </w:rPr>
      </w:r>
      <w:r>
        <w:rPr>
          <w:noProof/>
        </w:rPr>
        <w:fldChar w:fldCharType="separate"/>
      </w:r>
      <w:r>
        <w:rPr>
          <w:noProof/>
        </w:rPr>
        <w:t>11</w:t>
      </w:r>
      <w:r>
        <w:rPr>
          <w:noProof/>
        </w:rPr>
        <w:fldChar w:fldCharType="end"/>
      </w:r>
    </w:p>
    <w:p w14:paraId="7745CBDB" w14:textId="6BE6DBE6"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_Toc186721011 \h </w:instrText>
      </w:r>
      <w:r>
        <w:rPr>
          <w:noProof/>
        </w:rPr>
      </w:r>
      <w:r>
        <w:rPr>
          <w:noProof/>
        </w:rPr>
        <w:fldChar w:fldCharType="separate"/>
      </w:r>
      <w:r>
        <w:rPr>
          <w:noProof/>
        </w:rPr>
        <w:t>11</w:t>
      </w:r>
      <w:r>
        <w:rPr>
          <w:noProof/>
        </w:rPr>
        <w:fldChar w:fldCharType="end"/>
      </w:r>
    </w:p>
    <w:p w14:paraId="4BAA84D9" w14:textId="35F43F9E"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NumOfUEsUpdate</w:t>
      </w:r>
      <w:r>
        <w:rPr>
          <w:noProof/>
        </w:rPr>
        <w:tab/>
      </w:r>
      <w:r>
        <w:rPr>
          <w:noProof/>
        </w:rPr>
        <w:fldChar w:fldCharType="begin" w:fldLock="1"/>
      </w:r>
      <w:r>
        <w:rPr>
          <w:noProof/>
        </w:rPr>
        <w:instrText xml:space="preserve"> PAGEREF _Toc186721012 \h </w:instrText>
      </w:r>
      <w:r>
        <w:rPr>
          <w:noProof/>
        </w:rPr>
      </w:r>
      <w:r>
        <w:rPr>
          <w:noProof/>
        </w:rPr>
        <w:fldChar w:fldCharType="separate"/>
      </w:r>
      <w:r>
        <w:rPr>
          <w:noProof/>
        </w:rPr>
        <w:t>11</w:t>
      </w:r>
      <w:r>
        <w:rPr>
          <w:noProof/>
        </w:rPr>
        <w:fldChar w:fldCharType="end"/>
      </w:r>
    </w:p>
    <w:p w14:paraId="67B74F13" w14:textId="16FDEF8B"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_Toc186721013 \h </w:instrText>
      </w:r>
      <w:r>
        <w:rPr>
          <w:noProof/>
        </w:rPr>
      </w:r>
      <w:r>
        <w:rPr>
          <w:noProof/>
        </w:rPr>
        <w:fldChar w:fldCharType="separate"/>
      </w:r>
      <w:r>
        <w:rPr>
          <w:noProof/>
        </w:rPr>
        <w:t>11</w:t>
      </w:r>
      <w:r>
        <w:rPr>
          <w:noProof/>
        </w:rPr>
        <w:fldChar w:fldCharType="end"/>
      </w:r>
    </w:p>
    <w:p w14:paraId="7E61685C" w14:textId="5787B93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Network slice admission control for controlling the number of UEs</w:t>
      </w:r>
      <w:r>
        <w:rPr>
          <w:noProof/>
        </w:rPr>
        <w:tab/>
      </w:r>
      <w:r>
        <w:rPr>
          <w:noProof/>
        </w:rPr>
        <w:fldChar w:fldCharType="begin" w:fldLock="1"/>
      </w:r>
      <w:r>
        <w:rPr>
          <w:noProof/>
        </w:rPr>
        <w:instrText xml:space="preserve"> PAGEREF _Toc186721014 \h </w:instrText>
      </w:r>
      <w:r>
        <w:rPr>
          <w:noProof/>
        </w:rPr>
      </w:r>
      <w:r>
        <w:rPr>
          <w:noProof/>
        </w:rPr>
        <w:fldChar w:fldCharType="separate"/>
      </w:r>
      <w:r>
        <w:rPr>
          <w:noProof/>
        </w:rPr>
        <w:t>12</w:t>
      </w:r>
      <w:r>
        <w:rPr>
          <w:noProof/>
        </w:rPr>
        <w:fldChar w:fldCharType="end"/>
      </w:r>
    </w:p>
    <w:p w14:paraId="79ED972A" w14:textId="5FD30C23"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EACNotify</w:t>
      </w:r>
      <w:r>
        <w:rPr>
          <w:noProof/>
        </w:rPr>
        <w:tab/>
      </w:r>
      <w:r>
        <w:rPr>
          <w:noProof/>
        </w:rPr>
        <w:fldChar w:fldCharType="begin" w:fldLock="1"/>
      </w:r>
      <w:r>
        <w:rPr>
          <w:noProof/>
        </w:rPr>
        <w:instrText xml:space="preserve"> PAGEREF _Toc186721015 \h </w:instrText>
      </w:r>
      <w:r>
        <w:rPr>
          <w:noProof/>
        </w:rPr>
      </w:r>
      <w:r>
        <w:rPr>
          <w:noProof/>
        </w:rPr>
        <w:fldChar w:fldCharType="separate"/>
      </w:r>
      <w:r>
        <w:rPr>
          <w:noProof/>
        </w:rPr>
        <w:t>14</w:t>
      </w:r>
      <w:r>
        <w:rPr>
          <w:noProof/>
        </w:rPr>
        <w:fldChar w:fldCharType="end"/>
      </w:r>
    </w:p>
    <w:p w14:paraId="2ACD2F4E" w14:textId="4A99B695"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_Toc186721016 \h </w:instrText>
      </w:r>
      <w:r>
        <w:rPr>
          <w:noProof/>
        </w:rPr>
      </w:r>
      <w:r>
        <w:rPr>
          <w:noProof/>
        </w:rPr>
        <w:fldChar w:fldCharType="separate"/>
      </w:r>
      <w:r>
        <w:rPr>
          <w:noProof/>
        </w:rPr>
        <w:t>14</w:t>
      </w:r>
      <w:r>
        <w:rPr>
          <w:noProof/>
        </w:rPr>
        <w:fldChar w:fldCharType="end"/>
      </w:r>
    </w:p>
    <w:p w14:paraId="1C9C7F5B" w14:textId="6A73E68E"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_Toc186721017 \h </w:instrText>
      </w:r>
      <w:r>
        <w:rPr>
          <w:noProof/>
        </w:rPr>
      </w:r>
      <w:r>
        <w:rPr>
          <w:noProof/>
        </w:rPr>
        <w:fldChar w:fldCharType="separate"/>
      </w:r>
      <w:r>
        <w:rPr>
          <w:noProof/>
        </w:rPr>
        <w:t>14</w:t>
      </w:r>
      <w:r>
        <w:rPr>
          <w:noProof/>
        </w:rPr>
        <w:fldChar w:fldCharType="end"/>
      </w:r>
    </w:p>
    <w:p w14:paraId="3ACE8C7E" w14:textId="79D04154"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NumOfPDUsUpdate</w:t>
      </w:r>
      <w:r>
        <w:rPr>
          <w:noProof/>
        </w:rPr>
        <w:tab/>
      </w:r>
      <w:r>
        <w:rPr>
          <w:noProof/>
        </w:rPr>
        <w:fldChar w:fldCharType="begin" w:fldLock="1"/>
      </w:r>
      <w:r>
        <w:rPr>
          <w:noProof/>
        </w:rPr>
        <w:instrText xml:space="preserve"> PAGEREF _Toc186721018 \h </w:instrText>
      </w:r>
      <w:r>
        <w:rPr>
          <w:noProof/>
        </w:rPr>
      </w:r>
      <w:r>
        <w:rPr>
          <w:noProof/>
        </w:rPr>
        <w:fldChar w:fldCharType="separate"/>
      </w:r>
      <w:r>
        <w:rPr>
          <w:noProof/>
        </w:rPr>
        <w:t>15</w:t>
      </w:r>
      <w:r>
        <w:rPr>
          <w:noProof/>
        </w:rPr>
        <w:fldChar w:fldCharType="end"/>
      </w:r>
    </w:p>
    <w:p w14:paraId="20F08DB9" w14:textId="529B0D1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_Toc186721019 \h </w:instrText>
      </w:r>
      <w:r>
        <w:rPr>
          <w:noProof/>
        </w:rPr>
      </w:r>
      <w:r>
        <w:rPr>
          <w:noProof/>
        </w:rPr>
        <w:fldChar w:fldCharType="separate"/>
      </w:r>
      <w:r>
        <w:rPr>
          <w:noProof/>
        </w:rPr>
        <w:t>15</w:t>
      </w:r>
      <w:r>
        <w:rPr>
          <w:noProof/>
        </w:rPr>
        <w:fldChar w:fldCharType="end"/>
      </w:r>
    </w:p>
    <w:p w14:paraId="4779C4C7" w14:textId="7F479606"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_Toc186721020 \h </w:instrText>
      </w:r>
      <w:r>
        <w:rPr>
          <w:noProof/>
        </w:rPr>
      </w:r>
      <w:r>
        <w:rPr>
          <w:noProof/>
        </w:rPr>
        <w:fldChar w:fldCharType="separate"/>
      </w:r>
      <w:r>
        <w:rPr>
          <w:noProof/>
        </w:rPr>
        <w:t>15</w:t>
      </w:r>
      <w:r>
        <w:rPr>
          <w:noProof/>
        </w:rPr>
        <w:fldChar w:fldCharType="end"/>
      </w:r>
    </w:p>
    <w:p w14:paraId="257EE694" w14:textId="6E7BE87E"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_Toc186721021 \h </w:instrText>
      </w:r>
      <w:r>
        <w:rPr>
          <w:noProof/>
        </w:rPr>
      </w:r>
      <w:r>
        <w:rPr>
          <w:noProof/>
        </w:rPr>
        <w:fldChar w:fldCharType="separate"/>
      </w:r>
      <w:r>
        <w:rPr>
          <w:noProof/>
        </w:rPr>
        <w:t>17</w:t>
      </w:r>
      <w:r>
        <w:rPr>
          <w:noProof/>
        </w:rPr>
        <w:fldChar w:fldCharType="end"/>
      </w:r>
    </w:p>
    <w:p w14:paraId="10607EE8" w14:textId="783DE303"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_Toc186721022 \h </w:instrText>
      </w:r>
      <w:r>
        <w:rPr>
          <w:noProof/>
        </w:rPr>
      </w:r>
      <w:r>
        <w:rPr>
          <w:noProof/>
        </w:rPr>
        <w:fldChar w:fldCharType="separate"/>
      </w:r>
      <w:r>
        <w:rPr>
          <w:noProof/>
        </w:rPr>
        <w:t>17</w:t>
      </w:r>
      <w:r>
        <w:rPr>
          <w:noProof/>
        </w:rPr>
        <w:fldChar w:fldCharType="end"/>
      </w:r>
    </w:p>
    <w:p w14:paraId="60F1342A" w14:textId="52C86F3D"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_Toc186721023 \h </w:instrText>
      </w:r>
      <w:r>
        <w:rPr>
          <w:noProof/>
        </w:rPr>
      </w:r>
      <w:r>
        <w:rPr>
          <w:noProof/>
        </w:rPr>
        <w:fldChar w:fldCharType="separate"/>
      </w:r>
      <w:r>
        <w:rPr>
          <w:noProof/>
        </w:rPr>
        <w:t>18</w:t>
      </w:r>
      <w:r>
        <w:rPr>
          <w:noProof/>
        </w:rPr>
        <w:fldChar w:fldCharType="end"/>
      </w:r>
    </w:p>
    <w:p w14:paraId="206B1DB4" w14:textId="54D62968"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_Toc186721024 \h </w:instrText>
      </w:r>
      <w:r>
        <w:rPr>
          <w:noProof/>
        </w:rPr>
      </w:r>
      <w:r>
        <w:rPr>
          <w:noProof/>
        </w:rPr>
        <w:fldChar w:fldCharType="separate"/>
      </w:r>
      <w:r>
        <w:rPr>
          <w:noProof/>
        </w:rPr>
        <w:t>18</w:t>
      </w:r>
      <w:r>
        <w:rPr>
          <w:noProof/>
        </w:rPr>
        <w:fldChar w:fldCharType="end"/>
      </w:r>
    </w:p>
    <w:p w14:paraId="485F5230" w14:textId="7827D0F9"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_Toc186721025 \h </w:instrText>
      </w:r>
      <w:r>
        <w:rPr>
          <w:noProof/>
        </w:rPr>
      </w:r>
      <w:r>
        <w:rPr>
          <w:noProof/>
        </w:rPr>
        <w:fldChar w:fldCharType="separate"/>
      </w:r>
      <w:r>
        <w:rPr>
          <w:noProof/>
        </w:rPr>
        <w:t>18</w:t>
      </w:r>
      <w:r>
        <w:rPr>
          <w:noProof/>
        </w:rPr>
        <w:fldChar w:fldCharType="end"/>
      </w:r>
    </w:p>
    <w:p w14:paraId="0BE0E670" w14:textId="4DB7D9E8"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_Toc186721026 \h </w:instrText>
      </w:r>
      <w:r>
        <w:rPr>
          <w:noProof/>
        </w:rPr>
      </w:r>
      <w:r>
        <w:rPr>
          <w:noProof/>
        </w:rPr>
        <w:fldChar w:fldCharType="separate"/>
      </w:r>
      <w:r>
        <w:rPr>
          <w:noProof/>
        </w:rPr>
        <w:t>18</w:t>
      </w:r>
      <w:r>
        <w:rPr>
          <w:noProof/>
        </w:rPr>
        <w:fldChar w:fldCharType="end"/>
      </w:r>
    </w:p>
    <w:p w14:paraId="4DF518D9" w14:textId="74B74788"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_Toc186721027 \h </w:instrText>
      </w:r>
      <w:r>
        <w:rPr>
          <w:noProof/>
        </w:rPr>
      </w:r>
      <w:r>
        <w:rPr>
          <w:noProof/>
        </w:rPr>
        <w:fldChar w:fldCharType="separate"/>
      </w:r>
      <w:r>
        <w:rPr>
          <w:noProof/>
        </w:rPr>
        <w:t>18</w:t>
      </w:r>
      <w:r>
        <w:rPr>
          <w:noProof/>
        </w:rPr>
        <w:fldChar w:fldCharType="end"/>
      </w:r>
    </w:p>
    <w:p w14:paraId="4EC72595" w14:textId="74CD57DC"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_Toc186721028 \h </w:instrText>
      </w:r>
      <w:r>
        <w:rPr>
          <w:noProof/>
        </w:rPr>
      </w:r>
      <w:r>
        <w:rPr>
          <w:noProof/>
        </w:rPr>
        <w:fldChar w:fldCharType="separate"/>
      </w:r>
      <w:r>
        <w:rPr>
          <w:noProof/>
        </w:rPr>
        <w:t>19</w:t>
      </w:r>
      <w:r>
        <w:rPr>
          <w:noProof/>
        </w:rPr>
        <w:fldChar w:fldCharType="end"/>
      </w:r>
    </w:p>
    <w:p w14:paraId="48F99C6C" w14:textId="3E1FC667"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_Toc186721029 \h </w:instrText>
      </w:r>
      <w:r>
        <w:rPr>
          <w:noProof/>
        </w:rPr>
      </w:r>
      <w:r>
        <w:rPr>
          <w:noProof/>
        </w:rPr>
        <w:fldChar w:fldCharType="separate"/>
      </w:r>
      <w:r>
        <w:rPr>
          <w:noProof/>
        </w:rPr>
        <w:t>21</w:t>
      </w:r>
      <w:r>
        <w:rPr>
          <w:noProof/>
        </w:rPr>
        <w:fldChar w:fldCharType="end"/>
      </w:r>
    </w:p>
    <w:p w14:paraId="2AF2A62A" w14:textId="11A8D850"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_Toc186721030 \h </w:instrText>
      </w:r>
      <w:r>
        <w:rPr>
          <w:noProof/>
        </w:rPr>
      </w:r>
      <w:r>
        <w:rPr>
          <w:noProof/>
        </w:rPr>
        <w:fldChar w:fldCharType="separate"/>
      </w:r>
      <w:r>
        <w:rPr>
          <w:noProof/>
        </w:rPr>
        <w:t>21</w:t>
      </w:r>
      <w:r>
        <w:rPr>
          <w:noProof/>
        </w:rPr>
        <w:fldChar w:fldCharType="end"/>
      </w:r>
    </w:p>
    <w:p w14:paraId="39DD6550" w14:textId="5955674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_Toc186721031 \h </w:instrText>
      </w:r>
      <w:r>
        <w:rPr>
          <w:noProof/>
        </w:rPr>
      </w:r>
      <w:r>
        <w:rPr>
          <w:noProof/>
        </w:rPr>
        <w:fldChar w:fldCharType="separate"/>
      </w:r>
      <w:r>
        <w:rPr>
          <w:noProof/>
        </w:rPr>
        <w:t>21</w:t>
      </w:r>
      <w:r>
        <w:rPr>
          <w:noProof/>
        </w:rPr>
        <w:fldChar w:fldCharType="end"/>
      </w:r>
    </w:p>
    <w:p w14:paraId="7D846F8C" w14:textId="5E0EDD8A"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_Toc186721032 \h </w:instrText>
      </w:r>
      <w:r>
        <w:rPr>
          <w:noProof/>
        </w:rPr>
      </w:r>
      <w:r>
        <w:rPr>
          <w:noProof/>
        </w:rPr>
        <w:fldChar w:fldCharType="separate"/>
      </w:r>
      <w:r>
        <w:rPr>
          <w:noProof/>
        </w:rPr>
        <w:t>22</w:t>
      </w:r>
      <w:r>
        <w:rPr>
          <w:noProof/>
        </w:rPr>
        <w:fldChar w:fldCharType="end"/>
      </w:r>
    </w:p>
    <w:p w14:paraId="5CB8449F" w14:textId="3C4CA521"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_Toc186721033 \h </w:instrText>
      </w:r>
      <w:r>
        <w:rPr>
          <w:noProof/>
        </w:rPr>
      </w:r>
      <w:r>
        <w:rPr>
          <w:noProof/>
        </w:rPr>
        <w:fldChar w:fldCharType="separate"/>
      </w:r>
      <w:r>
        <w:rPr>
          <w:noProof/>
        </w:rPr>
        <w:t>22</w:t>
      </w:r>
      <w:r>
        <w:rPr>
          <w:noProof/>
        </w:rPr>
        <w:fldChar w:fldCharType="end"/>
      </w:r>
    </w:p>
    <w:p w14:paraId="242D5DDB" w14:textId="6323D478"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_Toc186721034 \h </w:instrText>
      </w:r>
      <w:r>
        <w:rPr>
          <w:noProof/>
        </w:rPr>
      </w:r>
      <w:r>
        <w:rPr>
          <w:noProof/>
        </w:rPr>
        <w:fldChar w:fldCharType="separate"/>
      </w:r>
      <w:r>
        <w:rPr>
          <w:noProof/>
        </w:rPr>
        <w:t>23</w:t>
      </w:r>
      <w:r>
        <w:rPr>
          <w:noProof/>
        </w:rPr>
        <w:fldChar w:fldCharType="end"/>
      </w:r>
    </w:p>
    <w:p w14:paraId="7B766915" w14:textId="2784A0B2"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_Toc186721035 \h </w:instrText>
      </w:r>
      <w:r>
        <w:rPr>
          <w:noProof/>
        </w:rPr>
      </w:r>
      <w:r>
        <w:rPr>
          <w:noProof/>
        </w:rPr>
        <w:fldChar w:fldCharType="separate"/>
      </w:r>
      <w:r>
        <w:rPr>
          <w:noProof/>
        </w:rPr>
        <w:t>23</w:t>
      </w:r>
      <w:r>
        <w:rPr>
          <w:noProof/>
        </w:rPr>
        <w:fldChar w:fldCharType="end"/>
      </w:r>
    </w:p>
    <w:p w14:paraId="08AA3242" w14:textId="042693AD"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_Toc186721036 \h </w:instrText>
      </w:r>
      <w:r>
        <w:rPr>
          <w:noProof/>
        </w:rPr>
      </w:r>
      <w:r>
        <w:rPr>
          <w:noProof/>
        </w:rPr>
        <w:fldChar w:fldCharType="separate"/>
      </w:r>
      <w:r>
        <w:rPr>
          <w:noProof/>
        </w:rPr>
        <w:t>23</w:t>
      </w:r>
      <w:r>
        <w:rPr>
          <w:noProof/>
        </w:rPr>
        <w:fldChar w:fldCharType="end"/>
      </w:r>
    </w:p>
    <w:p w14:paraId="0456C98C" w14:textId="2D14DAF9"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_Toc186721037 \h </w:instrText>
      </w:r>
      <w:r>
        <w:rPr>
          <w:noProof/>
        </w:rPr>
      </w:r>
      <w:r>
        <w:rPr>
          <w:noProof/>
        </w:rPr>
        <w:fldChar w:fldCharType="separate"/>
      </w:r>
      <w:r>
        <w:rPr>
          <w:noProof/>
        </w:rPr>
        <w:t>23</w:t>
      </w:r>
      <w:r>
        <w:rPr>
          <w:noProof/>
        </w:rPr>
        <w:fldChar w:fldCharType="end"/>
      </w:r>
    </w:p>
    <w:p w14:paraId="107EC2D9" w14:textId="33C2D61B"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_Toc186721038 \h </w:instrText>
      </w:r>
      <w:r>
        <w:rPr>
          <w:noProof/>
        </w:rPr>
      </w:r>
      <w:r>
        <w:rPr>
          <w:noProof/>
        </w:rPr>
        <w:fldChar w:fldCharType="separate"/>
      </w:r>
      <w:r>
        <w:rPr>
          <w:noProof/>
        </w:rPr>
        <w:t>23</w:t>
      </w:r>
      <w:r>
        <w:rPr>
          <w:noProof/>
        </w:rPr>
        <w:fldChar w:fldCharType="end"/>
      </w:r>
    </w:p>
    <w:p w14:paraId="6A05C124" w14:textId="7625CEF6"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_Toc186721039 \h </w:instrText>
      </w:r>
      <w:r>
        <w:rPr>
          <w:noProof/>
        </w:rPr>
      </w:r>
      <w:r>
        <w:rPr>
          <w:noProof/>
        </w:rPr>
        <w:fldChar w:fldCharType="separate"/>
      </w:r>
      <w:r>
        <w:rPr>
          <w:noProof/>
        </w:rPr>
        <w:t>23</w:t>
      </w:r>
      <w:r>
        <w:rPr>
          <w:noProof/>
        </w:rPr>
        <w:fldChar w:fldCharType="end"/>
      </w:r>
    </w:p>
    <w:p w14:paraId="79CF78C3" w14:textId="3A558129"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_Toc186721040 \h </w:instrText>
      </w:r>
      <w:r>
        <w:rPr>
          <w:noProof/>
        </w:rPr>
      </w:r>
      <w:r>
        <w:rPr>
          <w:noProof/>
        </w:rPr>
        <w:fldChar w:fldCharType="separate"/>
      </w:r>
      <w:r>
        <w:rPr>
          <w:noProof/>
        </w:rPr>
        <w:t>23</w:t>
      </w:r>
      <w:r>
        <w:rPr>
          <w:noProof/>
        </w:rPr>
        <w:fldChar w:fldCharType="end"/>
      </w:r>
    </w:p>
    <w:p w14:paraId="2758C641" w14:textId="4C888283"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_Toc186721041 \h </w:instrText>
      </w:r>
      <w:r>
        <w:rPr>
          <w:noProof/>
        </w:rPr>
      </w:r>
      <w:r>
        <w:rPr>
          <w:noProof/>
        </w:rPr>
        <w:fldChar w:fldCharType="separate"/>
      </w:r>
      <w:r>
        <w:rPr>
          <w:noProof/>
        </w:rPr>
        <w:t>24</w:t>
      </w:r>
      <w:r>
        <w:rPr>
          <w:noProof/>
        </w:rPr>
        <w:fldChar w:fldCharType="end"/>
      </w:r>
    </w:p>
    <w:p w14:paraId="13BA775E" w14:textId="55C3D91F"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_Toc186721042 \h </w:instrText>
      </w:r>
      <w:r>
        <w:rPr>
          <w:noProof/>
        </w:rPr>
      </w:r>
      <w:r>
        <w:rPr>
          <w:noProof/>
        </w:rPr>
        <w:fldChar w:fldCharType="separate"/>
      </w:r>
      <w:r>
        <w:rPr>
          <w:noProof/>
        </w:rPr>
        <w:t>24</w:t>
      </w:r>
      <w:r>
        <w:rPr>
          <w:noProof/>
        </w:rPr>
        <w:fldChar w:fldCharType="end"/>
      </w:r>
    </w:p>
    <w:p w14:paraId="73821D1F" w14:textId="04BB109E"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_Toc186721043 \h </w:instrText>
      </w:r>
      <w:r>
        <w:rPr>
          <w:noProof/>
        </w:rPr>
      </w:r>
      <w:r>
        <w:rPr>
          <w:noProof/>
        </w:rPr>
        <w:fldChar w:fldCharType="separate"/>
      </w:r>
      <w:r>
        <w:rPr>
          <w:noProof/>
        </w:rPr>
        <w:t>24</w:t>
      </w:r>
      <w:r>
        <w:rPr>
          <w:noProof/>
        </w:rPr>
        <w:fldChar w:fldCharType="end"/>
      </w:r>
    </w:p>
    <w:p w14:paraId="61A43581" w14:textId="0E3E6659"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_Toc186721044 \h </w:instrText>
      </w:r>
      <w:r>
        <w:rPr>
          <w:noProof/>
        </w:rPr>
      </w:r>
      <w:r>
        <w:rPr>
          <w:noProof/>
        </w:rPr>
        <w:fldChar w:fldCharType="separate"/>
      </w:r>
      <w:r>
        <w:rPr>
          <w:noProof/>
        </w:rPr>
        <w:t>24</w:t>
      </w:r>
      <w:r>
        <w:rPr>
          <w:noProof/>
        </w:rPr>
        <w:fldChar w:fldCharType="end"/>
      </w:r>
    </w:p>
    <w:p w14:paraId="73A590D1" w14:textId="697C7452"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_Toc186721045 \h </w:instrText>
      </w:r>
      <w:r>
        <w:rPr>
          <w:noProof/>
        </w:rPr>
      </w:r>
      <w:r>
        <w:rPr>
          <w:noProof/>
        </w:rPr>
        <w:fldChar w:fldCharType="separate"/>
      </w:r>
      <w:r>
        <w:rPr>
          <w:noProof/>
        </w:rPr>
        <w:t>25</w:t>
      </w:r>
      <w:r>
        <w:rPr>
          <w:noProof/>
        </w:rPr>
        <w:fldChar w:fldCharType="end"/>
      </w:r>
    </w:p>
    <w:p w14:paraId="31B1A4E7" w14:textId="285B40DA"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_Toc186721046 \h </w:instrText>
      </w:r>
      <w:r>
        <w:rPr>
          <w:noProof/>
        </w:rPr>
      </w:r>
      <w:r>
        <w:rPr>
          <w:noProof/>
        </w:rPr>
        <w:fldChar w:fldCharType="separate"/>
      </w:r>
      <w:r>
        <w:rPr>
          <w:noProof/>
        </w:rPr>
        <w:t>25</w:t>
      </w:r>
      <w:r>
        <w:rPr>
          <w:noProof/>
        </w:rPr>
        <w:fldChar w:fldCharType="end"/>
      </w:r>
    </w:p>
    <w:p w14:paraId="070FF8E1" w14:textId="74A26A98"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_Toc186721047 \h </w:instrText>
      </w:r>
      <w:r>
        <w:rPr>
          <w:noProof/>
        </w:rPr>
      </w:r>
      <w:r>
        <w:rPr>
          <w:noProof/>
        </w:rPr>
        <w:fldChar w:fldCharType="separate"/>
      </w:r>
      <w:r>
        <w:rPr>
          <w:noProof/>
        </w:rPr>
        <w:t>25</w:t>
      </w:r>
      <w:r>
        <w:rPr>
          <w:noProof/>
        </w:rPr>
        <w:fldChar w:fldCharType="end"/>
      </w:r>
    </w:p>
    <w:p w14:paraId="0ACB83BE" w14:textId="4BDA28A4"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_Toc186721048 \h </w:instrText>
      </w:r>
      <w:r>
        <w:rPr>
          <w:noProof/>
        </w:rPr>
      </w:r>
      <w:r>
        <w:rPr>
          <w:noProof/>
        </w:rPr>
        <w:fldChar w:fldCharType="separate"/>
      </w:r>
      <w:r>
        <w:rPr>
          <w:noProof/>
        </w:rPr>
        <w:t>25</w:t>
      </w:r>
      <w:r>
        <w:rPr>
          <w:noProof/>
        </w:rPr>
        <w:fldChar w:fldCharType="end"/>
      </w:r>
    </w:p>
    <w:p w14:paraId="3C89C5BF" w14:textId="62AE9309"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_Toc186721049 \h </w:instrText>
      </w:r>
      <w:r>
        <w:rPr>
          <w:noProof/>
        </w:rPr>
      </w:r>
      <w:r>
        <w:rPr>
          <w:noProof/>
        </w:rPr>
        <w:fldChar w:fldCharType="separate"/>
      </w:r>
      <w:r>
        <w:rPr>
          <w:noProof/>
        </w:rPr>
        <w:t>26</w:t>
      </w:r>
      <w:r>
        <w:rPr>
          <w:noProof/>
        </w:rPr>
        <w:fldChar w:fldCharType="end"/>
      </w:r>
    </w:p>
    <w:p w14:paraId="0C74134C" w14:textId="71DBC47B"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_Toc186721050 \h </w:instrText>
      </w:r>
      <w:r>
        <w:rPr>
          <w:noProof/>
        </w:rPr>
      </w:r>
      <w:r>
        <w:rPr>
          <w:noProof/>
        </w:rPr>
        <w:fldChar w:fldCharType="separate"/>
      </w:r>
      <w:r>
        <w:rPr>
          <w:noProof/>
        </w:rPr>
        <w:t>27</w:t>
      </w:r>
      <w:r>
        <w:rPr>
          <w:noProof/>
        </w:rPr>
        <w:fldChar w:fldCharType="end"/>
      </w:r>
    </w:p>
    <w:p w14:paraId="5C14F518" w14:textId="5988A52F"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_Toc186721051 \h </w:instrText>
      </w:r>
      <w:r>
        <w:rPr>
          <w:noProof/>
        </w:rPr>
      </w:r>
      <w:r>
        <w:rPr>
          <w:noProof/>
        </w:rPr>
        <w:fldChar w:fldCharType="separate"/>
      </w:r>
      <w:r>
        <w:rPr>
          <w:noProof/>
        </w:rPr>
        <w:t>27</w:t>
      </w:r>
      <w:r>
        <w:rPr>
          <w:noProof/>
        </w:rPr>
        <w:fldChar w:fldCharType="end"/>
      </w:r>
    </w:p>
    <w:p w14:paraId="2B0B732F" w14:textId="4F50B03E"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_Toc186721052 \h </w:instrText>
      </w:r>
      <w:r>
        <w:rPr>
          <w:noProof/>
        </w:rPr>
      </w:r>
      <w:r>
        <w:rPr>
          <w:noProof/>
        </w:rPr>
        <w:fldChar w:fldCharType="separate"/>
      </w:r>
      <w:r>
        <w:rPr>
          <w:noProof/>
        </w:rPr>
        <w:t>27</w:t>
      </w:r>
      <w:r>
        <w:rPr>
          <w:noProof/>
        </w:rPr>
        <w:fldChar w:fldCharType="end"/>
      </w:r>
    </w:p>
    <w:p w14:paraId="714EA744" w14:textId="482F685F"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_Toc186721053 \h </w:instrText>
      </w:r>
      <w:r>
        <w:rPr>
          <w:noProof/>
        </w:rPr>
      </w:r>
      <w:r>
        <w:rPr>
          <w:noProof/>
        </w:rPr>
        <w:fldChar w:fldCharType="separate"/>
      </w:r>
      <w:r>
        <w:rPr>
          <w:noProof/>
        </w:rPr>
        <w:t>27</w:t>
      </w:r>
      <w:r>
        <w:rPr>
          <w:noProof/>
        </w:rPr>
        <w:fldChar w:fldCharType="end"/>
      </w:r>
    </w:p>
    <w:p w14:paraId="7173C9B2" w14:textId="07F0F1D5"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_Toc186721054 \h </w:instrText>
      </w:r>
      <w:r>
        <w:rPr>
          <w:noProof/>
        </w:rPr>
      </w:r>
      <w:r>
        <w:rPr>
          <w:noProof/>
        </w:rPr>
        <w:fldChar w:fldCharType="separate"/>
      </w:r>
      <w:r>
        <w:rPr>
          <w:noProof/>
        </w:rPr>
        <w:t>28</w:t>
      </w:r>
      <w:r>
        <w:rPr>
          <w:noProof/>
        </w:rPr>
        <w:fldChar w:fldCharType="end"/>
      </w:r>
    </w:p>
    <w:p w14:paraId="020DA462" w14:textId="5AA1F544"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_Toc186721055 \h </w:instrText>
      </w:r>
      <w:r>
        <w:rPr>
          <w:noProof/>
        </w:rPr>
      </w:r>
      <w:r>
        <w:rPr>
          <w:noProof/>
        </w:rPr>
        <w:fldChar w:fldCharType="separate"/>
      </w:r>
      <w:r>
        <w:rPr>
          <w:noProof/>
        </w:rPr>
        <w:t>29</w:t>
      </w:r>
      <w:r>
        <w:rPr>
          <w:noProof/>
        </w:rPr>
        <w:fldChar w:fldCharType="end"/>
      </w:r>
    </w:p>
    <w:p w14:paraId="6067FAAC" w14:textId="2F0DCB27"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_Toc186721056 \h </w:instrText>
      </w:r>
      <w:r>
        <w:rPr>
          <w:noProof/>
        </w:rPr>
      </w:r>
      <w:r>
        <w:rPr>
          <w:noProof/>
        </w:rPr>
        <w:fldChar w:fldCharType="separate"/>
      </w:r>
      <w:r>
        <w:rPr>
          <w:noProof/>
        </w:rPr>
        <w:t>29</w:t>
      </w:r>
      <w:r>
        <w:rPr>
          <w:noProof/>
        </w:rPr>
        <w:fldChar w:fldCharType="end"/>
      </w:r>
    </w:p>
    <w:p w14:paraId="100885BC" w14:textId="42037016"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_Toc186721057 \h </w:instrText>
      </w:r>
      <w:r>
        <w:rPr>
          <w:noProof/>
        </w:rPr>
      </w:r>
      <w:r>
        <w:rPr>
          <w:noProof/>
        </w:rPr>
        <w:fldChar w:fldCharType="separate"/>
      </w:r>
      <w:r>
        <w:rPr>
          <w:noProof/>
        </w:rPr>
        <w:t>29</w:t>
      </w:r>
      <w:r>
        <w:rPr>
          <w:noProof/>
        </w:rPr>
        <w:fldChar w:fldCharType="end"/>
      </w:r>
    </w:p>
    <w:p w14:paraId="31FF4155" w14:textId="203F1E59"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EAC Mode Notification</w:t>
      </w:r>
      <w:r>
        <w:rPr>
          <w:noProof/>
        </w:rPr>
        <w:tab/>
      </w:r>
      <w:r>
        <w:rPr>
          <w:noProof/>
        </w:rPr>
        <w:fldChar w:fldCharType="begin" w:fldLock="1"/>
      </w:r>
      <w:r>
        <w:rPr>
          <w:noProof/>
        </w:rPr>
        <w:instrText xml:space="preserve"> PAGEREF _Toc186721058 \h </w:instrText>
      </w:r>
      <w:r>
        <w:rPr>
          <w:noProof/>
        </w:rPr>
      </w:r>
      <w:r>
        <w:rPr>
          <w:noProof/>
        </w:rPr>
        <w:fldChar w:fldCharType="separate"/>
      </w:r>
      <w:r>
        <w:rPr>
          <w:noProof/>
        </w:rPr>
        <w:t>29</w:t>
      </w:r>
      <w:r>
        <w:rPr>
          <w:noProof/>
        </w:rPr>
        <w:fldChar w:fldCharType="end"/>
      </w:r>
    </w:p>
    <w:p w14:paraId="287A3106" w14:textId="616E7187"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_Toc186721059 \h </w:instrText>
      </w:r>
      <w:r>
        <w:rPr>
          <w:noProof/>
        </w:rPr>
      </w:r>
      <w:r>
        <w:rPr>
          <w:noProof/>
        </w:rPr>
        <w:fldChar w:fldCharType="separate"/>
      </w:r>
      <w:r>
        <w:rPr>
          <w:noProof/>
        </w:rPr>
        <w:t>29</w:t>
      </w:r>
      <w:r>
        <w:rPr>
          <w:noProof/>
        </w:rPr>
        <w:fldChar w:fldCharType="end"/>
      </w:r>
    </w:p>
    <w:p w14:paraId="72B7702B" w14:textId="2EA9CCE8"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_Toc186721060 \h </w:instrText>
      </w:r>
      <w:r>
        <w:rPr>
          <w:noProof/>
        </w:rPr>
      </w:r>
      <w:r>
        <w:rPr>
          <w:noProof/>
        </w:rPr>
        <w:fldChar w:fldCharType="separate"/>
      </w:r>
      <w:r>
        <w:rPr>
          <w:noProof/>
        </w:rPr>
        <w:t>29</w:t>
      </w:r>
      <w:r>
        <w:rPr>
          <w:noProof/>
        </w:rPr>
        <w:fldChar w:fldCharType="end"/>
      </w:r>
    </w:p>
    <w:p w14:paraId="02571C48" w14:textId="486ADF0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_Toc186721061 \h </w:instrText>
      </w:r>
      <w:r>
        <w:rPr>
          <w:noProof/>
        </w:rPr>
      </w:r>
      <w:r>
        <w:rPr>
          <w:noProof/>
        </w:rPr>
        <w:fldChar w:fldCharType="separate"/>
      </w:r>
      <w:r>
        <w:rPr>
          <w:noProof/>
        </w:rPr>
        <w:t>29</w:t>
      </w:r>
      <w:r>
        <w:rPr>
          <w:noProof/>
        </w:rPr>
        <w:fldChar w:fldCharType="end"/>
      </w:r>
    </w:p>
    <w:p w14:paraId="62E4B6F8" w14:textId="4B72C81D"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_Toc186721062 \h </w:instrText>
      </w:r>
      <w:r>
        <w:rPr>
          <w:noProof/>
        </w:rPr>
      </w:r>
      <w:r>
        <w:rPr>
          <w:noProof/>
        </w:rPr>
        <w:fldChar w:fldCharType="separate"/>
      </w:r>
      <w:r>
        <w:rPr>
          <w:noProof/>
        </w:rPr>
        <w:t>30</w:t>
      </w:r>
      <w:r>
        <w:rPr>
          <w:noProof/>
        </w:rPr>
        <w:fldChar w:fldCharType="end"/>
      </w:r>
    </w:p>
    <w:p w14:paraId="7B4C2681" w14:textId="2454BD0F"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_Toc186721063 \h </w:instrText>
      </w:r>
      <w:r>
        <w:rPr>
          <w:noProof/>
        </w:rPr>
      </w:r>
      <w:r>
        <w:rPr>
          <w:noProof/>
        </w:rPr>
        <w:fldChar w:fldCharType="separate"/>
      </w:r>
      <w:r>
        <w:rPr>
          <w:noProof/>
        </w:rPr>
        <w:t>30</w:t>
      </w:r>
      <w:r>
        <w:rPr>
          <w:noProof/>
        </w:rPr>
        <w:fldChar w:fldCharType="end"/>
      </w:r>
    </w:p>
    <w:p w14:paraId="336E0E9C" w14:textId="0E86ABFA"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sidRPr="00966BE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66BE0">
        <w:rPr>
          <w:noProof/>
          <w:lang w:val="en-US"/>
        </w:rPr>
        <w:t>Structured data types</w:t>
      </w:r>
      <w:r>
        <w:rPr>
          <w:noProof/>
        </w:rPr>
        <w:tab/>
      </w:r>
      <w:r>
        <w:rPr>
          <w:noProof/>
        </w:rPr>
        <w:fldChar w:fldCharType="begin" w:fldLock="1"/>
      </w:r>
      <w:r>
        <w:rPr>
          <w:noProof/>
        </w:rPr>
        <w:instrText xml:space="preserve"> PAGEREF _Toc186721064 \h </w:instrText>
      </w:r>
      <w:r>
        <w:rPr>
          <w:noProof/>
        </w:rPr>
      </w:r>
      <w:r>
        <w:rPr>
          <w:noProof/>
        </w:rPr>
        <w:fldChar w:fldCharType="separate"/>
      </w:r>
      <w:r>
        <w:rPr>
          <w:noProof/>
        </w:rPr>
        <w:t>30</w:t>
      </w:r>
      <w:r>
        <w:rPr>
          <w:noProof/>
        </w:rPr>
        <w:fldChar w:fldCharType="end"/>
      </w:r>
    </w:p>
    <w:p w14:paraId="2033584E" w14:textId="511DB592"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_Toc186721065 \h </w:instrText>
      </w:r>
      <w:r>
        <w:rPr>
          <w:noProof/>
        </w:rPr>
      </w:r>
      <w:r>
        <w:rPr>
          <w:noProof/>
        </w:rPr>
        <w:fldChar w:fldCharType="separate"/>
      </w:r>
      <w:r>
        <w:rPr>
          <w:noProof/>
        </w:rPr>
        <w:t>30</w:t>
      </w:r>
      <w:r>
        <w:rPr>
          <w:noProof/>
        </w:rPr>
        <w:fldChar w:fldCharType="end"/>
      </w:r>
    </w:p>
    <w:p w14:paraId="6CCF75CF" w14:textId="7EAAE0BA"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UeACRequestData</w:t>
      </w:r>
      <w:r>
        <w:rPr>
          <w:noProof/>
        </w:rPr>
        <w:tab/>
      </w:r>
      <w:r>
        <w:rPr>
          <w:noProof/>
        </w:rPr>
        <w:fldChar w:fldCharType="begin" w:fldLock="1"/>
      </w:r>
      <w:r>
        <w:rPr>
          <w:noProof/>
        </w:rPr>
        <w:instrText xml:space="preserve"> PAGEREF _Toc186721066 \h </w:instrText>
      </w:r>
      <w:r>
        <w:rPr>
          <w:noProof/>
        </w:rPr>
      </w:r>
      <w:r>
        <w:rPr>
          <w:noProof/>
        </w:rPr>
        <w:fldChar w:fldCharType="separate"/>
      </w:r>
      <w:r>
        <w:rPr>
          <w:noProof/>
        </w:rPr>
        <w:t>31</w:t>
      </w:r>
      <w:r>
        <w:rPr>
          <w:noProof/>
        </w:rPr>
        <w:fldChar w:fldCharType="end"/>
      </w:r>
    </w:p>
    <w:p w14:paraId="6DE77F5B" w14:textId="765E8FBC"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UeACResponseData</w:t>
      </w:r>
      <w:r>
        <w:rPr>
          <w:noProof/>
        </w:rPr>
        <w:tab/>
      </w:r>
      <w:r>
        <w:rPr>
          <w:noProof/>
        </w:rPr>
        <w:fldChar w:fldCharType="begin" w:fldLock="1"/>
      </w:r>
      <w:r>
        <w:rPr>
          <w:noProof/>
        </w:rPr>
        <w:instrText xml:space="preserve"> PAGEREF _Toc186721067 \h </w:instrText>
      </w:r>
      <w:r>
        <w:rPr>
          <w:noProof/>
        </w:rPr>
      </w:r>
      <w:r>
        <w:rPr>
          <w:noProof/>
        </w:rPr>
        <w:fldChar w:fldCharType="separate"/>
      </w:r>
      <w:r>
        <w:rPr>
          <w:noProof/>
        </w:rPr>
        <w:t>31</w:t>
      </w:r>
      <w:r>
        <w:rPr>
          <w:noProof/>
        </w:rPr>
        <w:fldChar w:fldCharType="end"/>
      </w:r>
    </w:p>
    <w:p w14:paraId="650DBB52" w14:textId="23EBAE89"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EacNotification</w:t>
      </w:r>
      <w:r>
        <w:rPr>
          <w:noProof/>
        </w:rPr>
        <w:tab/>
      </w:r>
      <w:r>
        <w:rPr>
          <w:noProof/>
        </w:rPr>
        <w:fldChar w:fldCharType="begin" w:fldLock="1"/>
      </w:r>
      <w:r>
        <w:rPr>
          <w:noProof/>
        </w:rPr>
        <w:instrText xml:space="preserve"> PAGEREF _Toc186721068 \h </w:instrText>
      </w:r>
      <w:r>
        <w:rPr>
          <w:noProof/>
        </w:rPr>
      </w:r>
      <w:r>
        <w:rPr>
          <w:noProof/>
        </w:rPr>
        <w:fldChar w:fldCharType="separate"/>
      </w:r>
      <w:r>
        <w:rPr>
          <w:noProof/>
        </w:rPr>
        <w:t>31</w:t>
      </w:r>
      <w:r>
        <w:rPr>
          <w:noProof/>
        </w:rPr>
        <w:fldChar w:fldCharType="end"/>
      </w:r>
    </w:p>
    <w:p w14:paraId="5AD81CF8" w14:textId="7313AD72"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AcuOperationItem</w:t>
      </w:r>
      <w:r>
        <w:rPr>
          <w:noProof/>
        </w:rPr>
        <w:tab/>
      </w:r>
      <w:r>
        <w:rPr>
          <w:noProof/>
        </w:rPr>
        <w:fldChar w:fldCharType="begin" w:fldLock="1"/>
      </w:r>
      <w:r>
        <w:rPr>
          <w:noProof/>
        </w:rPr>
        <w:instrText xml:space="preserve"> PAGEREF _Toc186721069 \h </w:instrText>
      </w:r>
      <w:r>
        <w:rPr>
          <w:noProof/>
        </w:rPr>
      </w:r>
      <w:r>
        <w:rPr>
          <w:noProof/>
        </w:rPr>
        <w:fldChar w:fldCharType="separate"/>
      </w:r>
      <w:r>
        <w:rPr>
          <w:noProof/>
        </w:rPr>
        <w:t>32</w:t>
      </w:r>
      <w:r>
        <w:rPr>
          <w:noProof/>
        </w:rPr>
        <w:fldChar w:fldCharType="end"/>
      </w:r>
    </w:p>
    <w:p w14:paraId="2FDC2A51" w14:textId="3F871919"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AcuFailureItem</w:t>
      </w:r>
      <w:r>
        <w:rPr>
          <w:noProof/>
        </w:rPr>
        <w:tab/>
      </w:r>
      <w:r>
        <w:rPr>
          <w:noProof/>
        </w:rPr>
        <w:fldChar w:fldCharType="begin" w:fldLock="1"/>
      </w:r>
      <w:r>
        <w:rPr>
          <w:noProof/>
        </w:rPr>
        <w:instrText xml:space="preserve"> PAGEREF _Toc186721070 \h </w:instrText>
      </w:r>
      <w:r>
        <w:rPr>
          <w:noProof/>
        </w:rPr>
      </w:r>
      <w:r>
        <w:rPr>
          <w:noProof/>
        </w:rPr>
        <w:fldChar w:fldCharType="separate"/>
      </w:r>
      <w:r>
        <w:rPr>
          <w:noProof/>
        </w:rPr>
        <w:t>32</w:t>
      </w:r>
      <w:r>
        <w:rPr>
          <w:noProof/>
        </w:rPr>
        <w:fldChar w:fldCharType="end"/>
      </w:r>
    </w:p>
    <w:p w14:paraId="2C501F32" w14:textId="1BF7F7B6"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PduACRequestData</w:t>
      </w:r>
      <w:r>
        <w:rPr>
          <w:noProof/>
        </w:rPr>
        <w:tab/>
      </w:r>
      <w:r>
        <w:rPr>
          <w:noProof/>
        </w:rPr>
        <w:fldChar w:fldCharType="begin" w:fldLock="1"/>
      </w:r>
      <w:r>
        <w:rPr>
          <w:noProof/>
        </w:rPr>
        <w:instrText xml:space="preserve"> PAGEREF _Toc186721071 \h </w:instrText>
      </w:r>
      <w:r>
        <w:rPr>
          <w:noProof/>
        </w:rPr>
      </w:r>
      <w:r>
        <w:rPr>
          <w:noProof/>
        </w:rPr>
        <w:fldChar w:fldCharType="separate"/>
      </w:r>
      <w:r>
        <w:rPr>
          <w:noProof/>
        </w:rPr>
        <w:t>32</w:t>
      </w:r>
      <w:r>
        <w:rPr>
          <w:noProof/>
        </w:rPr>
        <w:fldChar w:fldCharType="end"/>
      </w:r>
    </w:p>
    <w:p w14:paraId="18C99CBB" w14:textId="450ACDD6"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PduACResponseData</w:t>
      </w:r>
      <w:r>
        <w:rPr>
          <w:noProof/>
        </w:rPr>
        <w:tab/>
      </w:r>
      <w:r>
        <w:rPr>
          <w:noProof/>
        </w:rPr>
        <w:fldChar w:fldCharType="begin" w:fldLock="1"/>
      </w:r>
      <w:r>
        <w:rPr>
          <w:noProof/>
        </w:rPr>
        <w:instrText xml:space="preserve"> PAGEREF _Toc186721072 \h </w:instrText>
      </w:r>
      <w:r>
        <w:rPr>
          <w:noProof/>
        </w:rPr>
      </w:r>
      <w:r>
        <w:rPr>
          <w:noProof/>
        </w:rPr>
        <w:fldChar w:fldCharType="separate"/>
      </w:r>
      <w:r>
        <w:rPr>
          <w:noProof/>
        </w:rPr>
        <w:t>33</w:t>
      </w:r>
      <w:r>
        <w:rPr>
          <w:noProof/>
        </w:rPr>
        <w:fldChar w:fldCharType="end"/>
      </w:r>
    </w:p>
    <w:p w14:paraId="098E6410" w14:textId="31F50DDC"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UeACRequestInfo</w:t>
      </w:r>
      <w:r>
        <w:rPr>
          <w:noProof/>
        </w:rPr>
        <w:tab/>
      </w:r>
      <w:r>
        <w:rPr>
          <w:noProof/>
        </w:rPr>
        <w:fldChar w:fldCharType="begin" w:fldLock="1"/>
      </w:r>
      <w:r>
        <w:rPr>
          <w:noProof/>
        </w:rPr>
        <w:instrText xml:space="preserve"> PAGEREF _Toc186721073 \h </w:instrText>
      </w:r>
      <w:r>
        <w:rPr>
          <w:noProof/>
        </w:rPr>
      </w:r>
      <w:r>
        <w:rPr>
          <w:noProof/>
        </w:rPr>
        <w:fldChar w:fldCharType="separate"/>
      </w:r>
      <w:r>
        <w:rPr>
          <w:noProof/>
        </w:rPr>
        <w:t>33</w:t>
      </w:r>
      <w:r>
        <w:rPr>
          <w:noProof/>
        </w:rPr>
        <w:fldChar w:fldCharType="end"/>
      </w:r>
    </w:p>
    <w:p w14:paraId="36A18125" w14:textId="6346C4EF"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PduACRequestInfo</w:t>
      </w:r>
      <w:r>
        <w:rPr>
          <w:noProof/>
        </w:rPr>
        <w:tab/>
      </w:r>
      <w:r>
        <w:rPr>
          <w:noProof/>
        </w:rPr>
        <w:fldChar w:fldCharType="begin" w:fldLock="1"/>
      </w:r>
      <w:r>
        <w:rPr>
          <w:noProof/>
        </w:rPr>
        <w:instrText xml:space="preserve"> PAGEREF _Toc186721074 \h </w:instrText>
      </w:r>
      <w:r>
        <w:rPr>
          <w:noProof/>
        </w:rPr>
      </w:r>
      <w:r>
        <w:rPr>
          <w:noProof/>
        </w:rPr>
        <w:fldChar w:fldCharType="separate"/>
      </w:r>
      <w:r>
        <w:rPr>
          <w:noProof/>
        </w:rPr>
        <w:t>33</w:t>
      </w:r>
      <w:r>
        <w:rPr>
          <w:noProof/>
        </w:rPr>
        <w:fldChar w:fldCharType="end"/>
      </w:r>
    </w:p>
    <w:p w14:paraId="6CE43F48" w14:textId="75A24B11"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sidRPr="00966BE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66BE0">
        <w:rPr>
          <w:noProof/>
          <w:lang w:val="en-US"/>
        </w:rPr>
        <w:t>Simple data types and enumerations</w:t>
      </w:r>
      <w:r>
        <w:rPr>
          <w:noProof/>
        </w:rPr>
        <w:tab/>
      </w:r>
      <w:r>
        <w:rPr>
          <w:noProof/>
        </w:rPr>
        <w:fldChar w:fldCharType="begin" w:fldLock="1"/>
      </w:r>
      <w:r>
        <w:rPr>
          <w:noProof/>
        </w:rPr>
        <w:instrText xml:space="preserve"> PAGEREF _Toc186721075 \h </w:instrText>
      </w:r>
      <w:r>
        <w:rPr>
          <w:noProof/>
        </w:rPr>
      </w:r>
      <w:r>
        <w:rPr>
          <w:noProof/>
        </w:rPr>
        <w:fldChar w:fldCharType="separate"/>
      </w:r>
      <w:r>
        <w:rPr>
          <w:noProof/>
        </w:rPr>
        <w:t>34</w:t>
      </w:r>
      <w:r>
        <w:rPr>
          <w:noProof/>
        </w:rPr>
        <w:fldChar w:fldCharType="end"/>
      </w:r>
    </w:p>
    <w:p w14:paraId="0B5C9B01" w14:textId="71758765"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_Toc186721076 \h </w:instrText>
      </w:r>
      <w:r>
        <w:rPr>
          <w:noProof/>
        </w:rPr>
      </w:r>
      <w:r>
        <w:rPr>
          <w:noProof/>
        </w:rPr>
        <w:fldChar w:fldCharType="separate"/>
      </w:r>
      <w:r>
        <w:rPr>
          <w:noProof/>
        </w:rPr>
        <w:t>34</w:t>
      </w:r>
      <w:r>
        <w:rPr>
          <w:noProof/>
        </w:rPr>
        <w:fldChar w:fldCharType="end"/>
      </w:r>
    </w:p>
    <w:p w14:paraId="7AB333ED" w14:textId="5823E9F4"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_Toc186721077 \h </w:instrText>
      </w:r>
      <w:r>
        <w:rPr>
          <w:noProof/>
        </w:rPr>
      </w:r>
      <w:r>
        <w:rPr>
          <w:noProof/>
        </w:rPr>
        <w:fldChar w:fldCharType="separate"/>
      </w:r>
      <w:r>
        <w:rPr>
          <w:noProof/>
        </w:rPr>
        <w:t>34</w:t>
      </w:r>
      <w:r>
        <w:rPr>
          <w:noProof/>
        </w:rPr>
        <w:fldChar w:fldCharType="end"/>
      </w:r>
    </w:p>
    <w:p w14:paraId="47DBFEA3" w14:textId="0868D02E"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EACMode</w:t>
      </w:r>
      <w:r>
        <w:rPr>
          <w:noProof/>
        </w:rPr>
        <w:tab/>
      </w:r>
      <w:r>
        <w:rPr>
          <w:noProof/>
        </w:rPr>
        <w:fldChar w:fldCharType="begin" w:fldLock="1"/>
      </w:r>
      <w:r>
        <w:rPr>
          <w:noProof/>
        </w:rPr>
        <w:instrText xml:space="preserve"> PAGEREF _Toc186721078 \h </w:instrText>
      </w:r>
      <w:r>
        <w:rPr>
          <w:noProof/>
        </w:rPr>
      </w:r>
      <w:r>
        <w:rPr>
          <w:noProof/>
        </w:rPr>
        <w:fldChar w:fldCharType="separate"/>
      </w:r>
      <w:r>
        <w:rPr>
          <w:noProof/>
        </w:rPr>
        <w:t>34</w:t>
      </w:r>
      <w:r>
        <w:rPr>
          <w:noProof/>
        </w:rPr>
        <w:fldChar w:fldCharType="end"/>
      </w:r>
    </w:p>
    <w:p w14:paraId="5DC490A6" w14:textId="26F85D1F"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AcuFlag</w:t>
      </w:r>
      <w:r>
        <w:rPr>
          <w:noProof/>
        </w:rPr>
        <w:tab/>
      </w:r>
      <w:r>
        <w:rPr>
          <w:noProof/>
        </w:rPr>
        <w:fldChar w:fldCharType="begin" w:fldLock="1"/>
      </w:r>
      <w:r>
        <w:rPr>
          <w:noProof/>
        </w:rPr>
        <w:instrText xml:space="preserve"> PAGEREF _Toc186721079 \h </w:instrText>
      </w:r>
      <w:r>
        <w:rPr>
          <w:noProof/>
        </w:rPr>
      </w:r>
      <w:r>
        <w:rPr>
          <w:noProof/>
        </w:rPr>
        <w:fldChar w:fldCharType="separate"/>
      </w:r>
      <w:r>
        <w:rPr>
          <w:noProof/>
        </w:rPr>
        <w:t>34</w:t>
      </w:r>
      <w:r>
        <w:rPr>
          <w:noProof/>
        </w:rPr>
        <w:fldChar w:fldCharType="end"/>
      </w:r>
    </w:p>
    <w:p w14:paraId="58EE1D8D" w14:textId="7A6302F5"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_Toc186721080 \h </w:instrText>
      </w:r>
      <w:r>
        <w:rPr>
          <w:noProof/>
        </w:rPr>
      </w:r>
      <w:r>
        <w:rPr>
          <w:noProof/>
        </w:rPr>
        <w:fldChar w:fldCharType="separate"/>
      </w:r>
      <w:r>
        <w:rPr>
          <w:noProof/>
        </w:rPr>
        <w:t>34</w:t>
      </w:r>
      <w:r>
        <w:rPr>
          <w:noProof/>
        </w:rPr>
        <w:fldChar w:fldCharType="end"/>
      </w:r>
    </w:p>
    <w:p w14:paraId="41F07D9E" w14:textId="6038D9DD"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sidRPr="00966BE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_Toc186721081 \h </w:instrText>
      </w:r>
      <w:r>
        <w:rPr>
          <w:noProof/>
        </w:rPr>
      </w:r>
      <w:r>
        <w:rPr>
          <w:noProof/>
        </w:rPr>
        <w:fldChar w:fldCharType="separate"/>
      </w:r>
      <w:r>
        <w:rPr>
          <w:noProof/>
        </w:rPr>
        <w:t>35</w:t>
      </w:r>
      <w:r>
        <w:rPr>
          <w:noProof/>
        </w:rPr>
        <w:fldChar w:fldCharType="end"/>
      </w:r>
    </w:p>
    <w:p w14:paraId="420FF69B" w14:textId="4C99ACEC"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_Toc186721082 \h </w:instrText>
      </w:r>
      <w:r>
        <w:rPr>
          <w:noProof/>
        </w:rPr>
      </w:r>
      <w:r>
        <w:rPr>
          <w:noProof/>
        </w:rPr>
        <w:fldChar w:fldCharType="separate"/>
      </w:r>
      <w:r>
        <w:rPr>
          <w:noProof/>
        </w:rPr>
        <w:t>35</w:t>
      </w:r>
      <w:r>
        <w:rPr>
          <w:noProof/>
        </w:rPr>
        <w:fldChar w:fldCharType="end"/>
      </w:r>
    </w:p>
    <w:p w14:paraId="79747AD6" w14:textId="4EC256E1"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_Toc186721083 \h </w:instrText>
      </w:r>
      <w:r>
        <w:rPr>
          <w:noProof/>
        </w:rPr>
      </w:r>
      <w:r>
        <w:rPr>
          <w:noProof/>
        </w:rPr>
        <w:fldChar w:fldCharType="separate"/>
      </w:r>
      <w:r>
        <w:rPr>
          <w:noProof/>
        </w:rPr>
        <w:t>35</w:t>
      </w:r>
      <w:r>
        <w:rPr>
          <w:noProof/>
        </w:rPr>
        <w:fldChar w:fldCharType="end"/>
      </w:r>
    </w:p>
    <w:p w14:paraId="04995E7B" w14:textId="50EF75ED"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_Toc186721084 \h </w:instrText>
      </w:r>
      <w:r>
        <w:rPr>
          <w:noProof/>
        </w:rPr>
      </w:r>
      <w:r>
        <w:rPr>
          <w:noProof/>
        </w:rPr>
        <w:fldChar w:fldCharType="separate"/>
      </w:r>
      <w:r>
        <w:rPr>
          <w:noProof/>
        </w:rPr>
        <w:t>35</w:t>
      </w:r>
      <w:r>
        <w:rPr>
          <w:noProof/>
        </w:rPr>
        <w:fldChar w:fldCharType="end"/>
      </w:r>
    </w:p>
    <w:p w14:paraId="0ACA362E" w14:textId="7823337C"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_Toc186721085 \h </w:instrText>
      </w:r>
      <w:r>
        <w:rPr>
          <w:noProof/>
        </w:rPr>
      </w:r>
      <w:r>
        <w:rPr>
          <w:noProof/>
        </w:rPr>
        <w:fldChar w:fldCharType="separate"/>
      </w:r>
      <w:r>
        <w:rPr>
          <w:noProof/>
        </w:rPr>
        <w:t>35</w:t>
      </w:r>
      <w:r>
        <w:rPr>
          <w:noProof/>
        </w:rPr>
        <w:fldChar w:fldCharType="end"/>
      </w:r>
    </w:p>
    <w:p w14:paraId="0A8D3D9C" w14:textId="2FD112E4"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_Toc186721086 \h </w:instrText>
      </w:r>
      <w:r>
        <w:rPr>
          <w:noProof/>
        </w:rPr>
      </w:r>
      <w:r>
        <w:rPr>
          <w:noProof/>
        </w:rPr>
        <w:fldChar w:fldCharType="separate"/>
      </w:r>
      <w:r>
        <w:rPr>
          <w:noProof/>
        </w:rPr>
        <w:t>35</w:t>
      </w:r>
      <w:r>
        <w:rPr>
          <w:noProof/>
        </w:rPr>
        <w:fldChar w:fldCharType="end"/>
      </w:r>
    </w:p>
    <w:p w14:paraId="6781344E" w14:textId="159FF1FC"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_Toc186721087 \h </w:instrText>
      </w:r>
      <w:r>
        <w:rPr>
          <w:noProof/>
        </w:rPr>
      </w:r>
      <w:r>
        <w:rPr>
          <w:noProof/>
        </w:rPr>
        <w:fldChar w:fldCharType="separate"/>
      </w:r>
      <w:r>
        <w:rPr>
          <w:noProof/>
        </w:rPr>
        <w:t>36</w:t>
      </w:r>
      <w:r>
        <w:rPr>
          <w:noProof/>
        </w:rPr>
        <w:fldChar w:fldCharType="end"/>
      </w:r>
    </w:p>
    <w:p w14:paraId="62C07BBC" w14:textId="60D7CC43"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_Toc186721088 \h </w:instrText>
      </w:r>
      <w:r>
        <w:rPr>
          <w:noProof/>
        </w:rPr>
      </w:r>
      <w:r>
        <w:rPr>
          <w:noProof/>
        </w:rPr>
        <w:fldChar w:fldCharType="separate"/>
      </w:r>
      <w:r>
        <w:rPr>
          <w:noProof/>
        </w:rPr>
        <w:t>36</w:t>
      </w:r>
      <w:r>
        <w:rPr>
          <w:noProof/>
        </w:rPr>
        <w:fldChar w:fldCharType="end"/>
      </w:r>
    </w:p>
    <w:p w14:paraId="0D57CE9D" w14:textId="71E40D50" w:rsidR="00D9553F" w:rsidRDefault="00D9553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_Toc186721089 \h </w:instrText>
      </w:r>
      <w:r>
        <w:rPr>
          <w:noProof/>
        </w:rPr>
      </w:r>
      <w:r>
        <w:rPr>
          <w:noProof/>
        </w:rPr>
        <w:fldChar w:fldCharType="separate"/>
      </w:r>
      <w:r>
        <w:rPr>
          <w:noProof/>
        </w:rPr>
        <w:t>36</w:t>
      </w:r>
      <w:r>
        <w:rPr>
          <w:noProof/>
        </w:rPr>
        <w:fldChar w:fldCharType="end"/>
      </w:r>
    </w:p>
    <w:p w14:paraId="7C9E256A" w14:textId="683E66C6"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_Toc186721090 \h </w:instrText>
      </w:r>
      <w:r>
        <w:rPr>
          <w:noProof/>
        </w:rPr>
      </w:r>
      <w:r>
        <w:rPr>
          <w:noProof/>
        </w:rPr>
        <w:fldChar w:fldCharType="separate"/>
      </w:r>
      <w:r>
        <w:rPr>
          <w:noProof/>
        </w:rPr>
        <w:t>36</w:t>
      </w:r>
      <w:r>
        <w:rPr>
          <w:noProof/>
        </w:rPr>
        <w:fldChar w:fldCharType="end"/>
      </w:r>
    </w:p>
    <w:p w14:paraId="5A0E3F2E" w14:textId="2C382B16"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_Toc186721091 \h </w:instrText>
      </w:r>
      <w:r>
        <w:rPr>
          <w:noProof/>
        </w:rPr>
      </w:r>
      <w:r>
        <w:rPr>
          <w:noProof/>
        </w:rPr>
        <w:fldChar w:fldCharType="separate"/>
      </w:r>
      <w:r>
        <w:rPr>
          <w:noProof/>
        </w:rPr>
        <w:t>37</w:t>
      </w:r>
      <w:r>
        <w:rPr>
          <w:noProof/>
        </w:rPr>
        <w:fldChar w:fldCharType="end"/>
      </w:r>
    </w:p>
    <w:p w14:paraId="6F9AA24C" w14:textId="4B5E39B8"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_Toc186721092 \h </w:instrText>
      </w:r>
      <w:r>
        <w:rPr>
          <w:noProof/>
        </w:rPr>
      </w:r>
      <w:r>
        <w:rPr>
          <w:noProof/>
        </w:rPr>
        <w:fldChar w:fldCharType="separate"/>
      </w:r>
      <w:r>
        <w:rPr>
          <w:noProof/>
        </w:rPr>
        <w:t>37</w:t>
      </w:r>
      <w:r>
        <w:rPr>
          <w:noProof/>
        </w:rPr>
        <w:fldChar w:fldCharType="end"/>
      </w:r>
    </w:p>
    <w:p w14:paraId="1A512E9B" w14:textId="2DFB3CC8"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_Toc186721093 \h </w:instrText>
      </w:r>
      <w:r>
        <w:rPr>
          <w:noProof/>
        </w:rPr>
      </w:r>
      <w:r>
        <w:rPr>
          <w:noProof/>
        </w:rPr>
        <w:fldChar w:fldCharType="separate"/>
      </w:r>
      <w:r>
        <w:rPr>
          <w:noProof/>
        </w:rPr>
        <w:t>37</w:t>
      </w:r>
      <w:r>
        <w:rPr>
          <w:noProof/>
        </w:rPr>
        <w:fldChar w:fldCharType="end"/>
      </w:r>
    </w:p>
    <w:p w14:paraId="3775A07D" w14:textId="29DBC079"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_Toc186721094 \h </w:instrText>
      </w:r>
      <w:r>
        <w:rPr>
          <w:noProof/>
        </w:rPr>
      </w:r>
      <w:r>
        <w:rPr>
          <w:noProof/>
        </w:rPr>
        <w:fldChar w:fldCharType="separate"/>
      </w:r>
      <w:r>
        <w:rPr>
          <w:noProof/>
        </w:rPr>
        <w:t>37</w:t>
      </w:r>
      <w:r>
        <w:rPr>
          <w:noProof/>
        </w:rPr>
        <w:fldChar w:fldCharType="end"/>
      </w:r>
    </w:p>
    <w:p w14:paraId="369AAD62" w14:textId="0DE50974"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_Toc186721095 \h </w:instrText>
      </w:r>
      <w:r>
        <w:rPr>
          <w:noProof/>
        </w:rPr>
      </w:r>
      <w:r>
        <w:rPr>
          <w:noProof/>
        </w:rPr>
        <w:fldChar w:fldCharType="separate"/>
      </w:r>
      <w:r>
        <w:rPr>
          <w:noProof/>
        </w:rPr>
        <w:t>37</w:t>
      </w:r>
      <w:r>
        <w:rPr>
          <w:noProof/>
        </w:rPr>
        <w:fldChar w:fldCharType="end"/>
      </w:r>
    </w:p>
    <w:p w14:paraId="66FA5780" w14:textId="3AB826E9"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_Toc186721096 \h </w:instrText>
      </w:r>
      <w:r>
        <w:rPr>
          <w:noProof/>
        </w:rPr>
      </w:r>
      <w:r>
        <w:rPr>
          <w:noProof/>
        </w:rPr>
        <w:fldChar w:fldCharType="separate"/>
      </w:r>
      <w:r>
        <w:rPr>
          <w:noProof/>
        </w:rPr>
        <w:t>37</w:t>
      </w:r>
      <w:r>
        <w:rPr>
          <w:noProof/>
        </w:rPr>
        <w:fldChar w:fldCharType="end"/>
      </w:r>
    </w:p>
    <w:p w14:paraId="2CFBAD9B" w14:textId="59FECD1B"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_Toc186721097 \h </w:instrText>
      </w:r>
      <w:r>
        <w:rPr>
          <w:noProof/>
        </w:rPr>
      </w:r>
      <w:r>
        <w:rPr>
          <w:noProof/>
        </w:rPr>
        <w:fldChar w:fldCharType="separate"/>
      </w:r>
      <w:r>
        <w:rPr>
          <w:noProof/>
        </w:rPr>
        <w:t>37</w:t>
      </w:r>
      <w:r>
        <w:rPr>
          <w:noProof/>
        </w:rPr>
        <w:fldChar w:fldCharType="end"/>
      </w:r>
    </w:p>
    <w:p w14:paraId="4E3FE08F" w14:textId="6917F470"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_Toc186721098 \h </w:instrText>
      </w:r>
      <w:r>
        <w:rPr>
          <w:noProof/>
        </w:rPr>
      </w:r>
      <w:r>
        <w:rPr>
          <w:noProof/>
        </w:rPr>
        <w:fldChar w:fldCharType="separate"/>
      </w:r>
      <w:r>
        <w:rPr>
          <w:noProof/>
        </w:rPr>
        <w:t>37</w:t>
      </w:r>
      <w:r>
        <w:rPr>
          <w:noProof/>
        </w:rPr>
        <w:fldChar w:fldCharType="end"/>
      </w:r>
    </w:p>
    <w:p w14:paraId="0396B235" w14:textId="51F398EF"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_Toc186721099 \h </w:instrText>
      </w:r>
      <w:r>
        <w:rPr>
          <w:noProof/>
        </w:rPr>
      </w:r>
      <w:r>
        <w:rPr>
          <w:noProof/>
        </w:rPr>
        <w:fldChar w:fldCharType="separate"/>
      </w:r>
      <w:r>
        <w:rPr>
          <w:noProof/>
        </w:rPr>
        <w:t>38</w:t>
      </w:r>
      <w:r>
        <w:rPr>
          <w:noProof/>
        </w:rPr>
        <w:fldChar w:fldCharType="end"/>
      </w:r>
    </w:p>
    <w:p w14:paraId="473F5014" w14:textId="33ACCE89"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_Toc186721100 \h </w:instrText>
      </w:r>
      <w:r>
        <w:rPr>
          <w:noProof/>
        </w:rPr>
      </w:r>
      <w:r>
        <w:rPr>
          <w:noProof/>
        </w:rPr>
        <w:fldChar w:fldCharType="separate"/>
      </w:r>
      <w:r>
        <w:rPr>
          <w:noProof/>
        </w:rPr>
        <w:t>38</w:t>
      </w:r>
      <w:r>
        <w:rPr>
          <w:noProof/>
        </w:rPr>
        <w:fldChar w:fldCharType="end"/>
      </w:r>
    </w:p>
    <w:p w14:paraId="62EFEB47" w14:textId="7975F63B"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_Toc186721101 \h </w:instrText>
      </w:r>
      <w:r>
        <w:rPr>
          <w:noProof/>
        </w:rPr>
      </w:r>
      <w:r>
        <w:rPr>
          <w:noProof/>
        </w:rPr>
        <w:fldChar w:fldCharType="separate"/>
      </w:r>
      <w:r>
        <w:rPr>
          <w:noProof/>
        </w:rPr>
        <w:t>38</w:t>
      </w:r>
      <w:r>
        <w:rPr>
          <w:noProof/>
        </w:rPr>
        <w:fldChar w:fldCharType="end"/>
      </w:r>
    </w:p>
    <w:p w14:paraId="2921DEBB" w14:textId="1B3EC722"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_Toc186721102 \h </w:instrText>
      </w:r>
      <w:r>
        <w:rPr>
          <w:noProof/>
        </w:rPr>
      </w:r>
      <w:r>
        <w:rPr>
          <w:noProof/>
        </w:rPr>
        <w:fldChar w:fldCharType="separate"/>
      </w:r>
      <w:r>
        <w:rPr>
          <w:noProof/>
        </w:rPr>
        <w:t>38</w:t>
      </w:r>
      <w:r>
        <w:rPr>
          <w:noProof/>
        </w:rPr>
        <w:fldChar w:fldCharType="end"/>
      </w:r>
    </w:p>
    <w:p w14:paraId="136A80E8" w14:textId="3EF66856"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_Toc186721103 \h </w:instrText>
      </w:r>
      <w:r>
        <w:rPr>
          <w:noProof/>
        </w:rPr>
      </w:r>
      <w:r>
        <w:rPr>
          <w:noProof/>
        </w:rPr>
        <w:fldChar w:fldCharType="separate"/>
      </w:r>
      <w:r>
        <w:rPr>
          <w:noProof/>
        </w:rPr>
        <w:t>40</w:t>
      </w:r>
      <w:r>
        <w:rPr>
          <w:noProof/>
        </w:rPr>
        <w:fldChar w:fldCharType="end"/>
      </w:r>
    </w:p>
    <w:p w14:paraId="77DFF701" w14:textId="3720F54F"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_Toc186721104 \h </w:instrText>
      </w:r>
      <w:r>
        <w:rPr>
          <w:noProof/>
        </w:rPr>
      </w:r>
      <w:r>
        <w:rPr>
          <w:noProof/>
        </w:rPr>
        <w:fldChar w:fldCharType="separate"/>
      </w:r>
      <w:r>
        <w:rPr>
          <w:noProof/>
        </w:rPr>
        <w:t>40</w:t>
      </w:r>
      <w:r>
        <w:rPr>
          <w:noProof/>
        </w:rPr>
        <w:fldChar w:fldCharType="end"/>
      </w:r>
    </w:p>
    <w:p w14:paraId="6613E071" w14:textId="276658F0"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_Toc186721105 \h </w:instrText>
      </w:r>
      <w:r>
        <w:rPr>
          <w:noProof/>
        </w:rPr>
      </w:r>
      <w:r>
        <w:rPr>
          <w:noProof/>
        </w:rPr>
        <w:fldChar w:fldCharType="separate"/>
      </w:r>
      <w:r>
        <w:rPr>
          <w:noProof/>
        </w:rPr>
        <w:t>40</w:t>
      </w:r>
      <w:r>
        <w:rPr>
          <w:noProof/>
        </w:rPr>
        <w:fldChar w:fldCharType="end"/>
      </w:r>
    </w:p>
    <w:p w14:paraId="23962B4A" w14:textId="24A998E9"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_Toc186721106 \h </w:instrText>
      </w:r>
      <w:r>
        <w:rPr>
          <w:noProof/>
        </w:rPr>
      </w:r>
      <w:r>
        <w:rPr>
          <w:noProof/>
        </w:rPr>
        <w:fldChar w:fldCharType="separate"/>
      </w:r>
      <w:r>
        <w:rPr>
          <w:noProof/>
        </w:rPr>
        <w:t>40</w:t>
      </w:r>
      <w:r>
        <w:rPr>
          <w:noProof/>
        </w:rPr>
        <w:fldChar w:fldCharType="end"/>
      </w:r>
    </w:p>
    <w:p w14:paraId="5307805C" w14:textId="250CFDE8"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_Toc186721107 \h </w:instrText>
      </w:r>
      <w:r>
        <w:rPr>
          <w:noProof/>
        </w:rPr>
      </w:r>
      <w:r>
        <w:rPr>
          <w:noProof/>
        </w:rPr>
        <w:fldChar w:fldCharType="separate"/>
      </w:r>
      <w:r>
        <w:rPr>
          <w:noProof/>
        </w:rPr>
        <w:t>40</w:t>
      </w:r>
      <w:r>
        <w:rPr>
          <w:noProof/>
        </w:rPr>
        <w:fldChar w:fldCharType="end"/>
      </w:r>
    </w:p>
    <w:p w14:paraId="61D43864" w14:textId="1D543A7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_Toc186721108 \h </w:instrText>
      </w:r>
      <w:r>
        <w:rPr>
          <w:noProof/>
        </w:rPr>
      </w:r>
      <w:r>
        <w:rPr>
          <w:noProof/>
        </w:rPr>
        <w:fldChar w:fldCharType="separate"/>
      </w:r>
      <w:r>
        <w:rPr>
          <w:noProof/>
        </w:rPr>
        <w:t>44</w:t>
      </w:r>
      <w:r>
        <w:rPr>
          <w:noProof/>
        </w:rPr>
        <w:fldChar w:fldCharType="end"/>
      </w:r>
    </w:p>
    <w:p w14:paraId="25842E8B" w14:textId="017E7B5B"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_Toc186721109 \h </w:instrText>
      </w:r>
      <w:r>
        <w:rPr>
          <w:noProof/>
        </w:rPr>
      </w:r>
      <w:r>
        <w:rPr>
          <w:noProof/>
        </w:rPr>
        <w:fldChar w:fldCharType="separate"/>
      </w:r>
      <w:r>
        <w:rPr>
          <w:noProof/>
        </w:rPr>
        <w:t>44</w:t>
      </w:r>
      <w:r>
        <w:rPr>
          <w:noProof/>
        </w:rPr>
        <w:fldChar w:fldCharType="end"/>
      </w:r>
    </w:p>
    <w:p w14:paraId="5AFA58A5" w14:textId="6B5B7B42"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_Toc186721110 \h </w:instrText>
      </w:r>
      <w:r>
        <w:rPr>
          <w:noProof/>
        </w:rPr>
      </w:r>
      <w:r>
        <w:rPr>
          <w:noProof/>
        </w:rPr>
        <w:fldChar w:fldCharType="separate"/>
      </w:r>
      <w:r>
        <w:rPr>
          <w:noProof/>
        </w:rPr>
        <w:t>45</w:t>
      </w:r>
      <w:r>
        <w:rPr>
          <w:noProof/>
        </w:rPr>
        <w:fldChar w:fldCharType="end"/>
      </w:r>
    </w:p>
    <w:p w14:paraId="51279D17" w14:textId="4CA3D452"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_Toc186721111 \h </w:instrText>
      </w:r>
      <w:r>
        <w:rPr>
          <w:noProof/>
        </w:rPr>
      </w:r>
      <w:r>
        <w:rPr>
          <w:noProof/>
        </w:rPr>
        <w:fldChar w:fldCharType="separate"/>
      </w:r>
      <w:r>
        <w:rPr>
          <w:noProof/>
        </w:rPr>
        <w:t>45</w:t>
      </w:r>
      <w:r>
        <w:rPr>
          <w:noProof/>
        </w:rPr>
        <w:fldChar w:fldCharType="end"/>
      </w:r>
    </w:p>
    <w:p w14:paraId="77C24B73" w14:textId="409C09A7"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6.2.5.2</w:t>
      </w:r>
      <w:r>
        <w:rPr>
          <w:rFonts w:asciiTheme="minorHAnsi" w:eastAsiaTheme="minorEastAsia" w:hAnsiTheme="minorHAnsi" w:cstheme="minorBidi"/>
          <w:noProof/>
          <w:kern w:val="2"/>
          <w:sz w:val="24"/>
          <w:szCs w:val="24"/>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_Toc186721112 \h </w:instrText>
      </w:r>
      <w:r>
        <w:rPr>
          <w:noProof/>
        </w:rPr>
      </w:r>
      <w:r>
        <w:rPr>
          <w:noProof/>
        </w:rPr>
        <w:fldChar w:fldCharType="separate"/>
      </w:r>
      <w:r>
        <w:rPr>
          <w:noProof/>
        </w:rPr>
        <w:t>45</w:t>
      </w:r>
      <w:r>
        <w:rPr>
          <w:noProof/>
        </w:rPr>
        <w:fldChar w:fldCharType="end"/>
      </w:r>
    </w:p>
    <w:p w14:paraId="73D581A5" w14:textId="29A462AA"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_Toc186721113 \h </w:instrText>
      </w:r>
      <w:r>
        <w:rPr>
          <w:noProof/>
        </w:rPr>
      </w:r>
      <w:r>
        <w:rPr>
          <w:noProof/>
        </w:rPr>
        <w:fldChar w:fldCharType="separate"/>
      </w:r>
      <w:r>
        <w:rPr>
          <w:noProof/>
        </w:rPr>
        <w:t>45</w:t>
      </w:r>
      <w:r>
        <w:rPr>
          <w:noProof/>
        </w:rPr>
        <w:fldChar w:fldCharType="end"/>
      </w:r>
    </w:p>
    <w:p w14:paraId="60DB9558" w14:textId="2A30FD8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_Toc186721114 \h </w:instrText>
      </w:r>
      <w:r>
        <w:rPr>
          <w:noProof/>
        </w:rPr>
      </w:r>
      <w:r>
        <w:rPr>
          <w:noProof/>
        </w:rPr>
        <w:fldChar w:fldCharType="separate"/>
      </w:r>
      <w:r>
        <w:rPr>
          <w:noProof/>
        </w:rPr>
        <w:t>45</w:t>
      </w:r>
      <w:r>
        <w:rPr>
          <w:noProof/>
        </w:rPr>
        <w:fldChar w:fldCharType="end"/>
      </w:r>
    </w:p>
    <w:p w14:paraId="62FD3B4A" w14:textId="70E7F91D"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_Toc186721115 \h </w:instrText>
      </w:r>
      <w:r>
        <w:rPr>
          <w:noProof/>
        </w:rPr>
      </w:r>
      <w:r>
        <w:rPr>
          <w:noProof/>
        </w:rPr>
        <w:fldChar w:fldCharType="separate"/>
      </w:r>
      <w:r>
        <w:rPr>
          <w:noProof/>
        </w:rPr>
        <w:t>46</w:t>
      </w:r>
      <w:r>
        <w:rPr>
          <w:noProof/>
        </w:rPr>
        <w:fldChar w:fldCharType="end"/>
      </w:r>
    </w:p>
    <w:p w14:paraId="27D87C6C" w14:textId="1A82CCA9"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_Toc186721116 \h </w:instrText>
      </w:r>
      <w:r>
        <w:rPr>
          <w:noProof/>
        </w:rPr>
      </w:r>
      <w:r>
        <w:rPr>
          <w:noProof/>
        </w:rPr>
        <w:fldChar w:fldCharType="separate"/>
      </w:r>
      <w:r>
        <w:rPr>
          <w:noProof/>
        </w:rPr>
        <w:t>46</w:t>
      </w:r>
      <w:r>
        <w:rPr>
          <w:noProof/>
        </w:rPr>
        <w:fldChar w:fldCharType="end"/>
      </w:r>
    </w:p>
    <w:p w14:paraId="3729FC59" w14:textId="10A11EE1"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sidRPr="00966BE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66BE0">
        <w:rPr>
          <w:noProof/>
          <w:lang w:val="en-US"/>
        </w:rPr>
        <w:t>Structured data types</w:t>
      </w:r>
      <w:r>
        <w:rPr>
          <w:noProof/>
        </w:rPr>
        <w:tab/>
      </w:r>
      <w:r>
        <w:rPr>
          <w:noProof/>
        </w:rPr>
        <w:fldChar w:fldCharType="begin" w:fldLock="1"/>
      </w:r>
      <w:r>
        <w:rPr>
          <w:noProof/>
        </w:rPr>
        <w:instrText xml:space="preserve"> PAGEREF _Toc186721117 \h </w:instrText>
      </w:r>
      <w:r>
        <w:rPr>
          <w:noProof/>
        </w:rPr>
      </w:r>
      <w:r>
        <w:rPr>
          <w:noProof/>
        </w:rPr>
        <w:fldChar w:fldCharType="separate"/>
      </w:r>
      <w:r>
        <w:rPr>
          <w:noProof/>
        </w:rPr>
        <w:t>47</w:t>
      </w:r>
      <w:r>
        <w:rPr>
          <w:noProof/>
        </w:rPr>
        <w:fldChar w:fldCharType="end"/>
      </w:r>
    </w:p>
    <w:p w14:paraId="60C2B640" w14:textId="3064CC8E"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_Toc186721118 \h </w:instrText>
      </w:r>
      <w:r>
        <w:rPr>
          <w:noProof/>
        </w:rPr>
      </w:r>
      <w:r>
        <w:rPr>
          <w:noProof/>
        </w:rPr>
        <w:fldChar w:fldCharType="separate"/>
      </w:r>
      <w:r>
        <w:rPr>
          <w:noProof/>
        </w:rPr>
        <w:t>47</w:t>
      </w:r>
      <w:r>
        <w:rPr>
          <w:noProof/>
        </w:rPr>
        <w:fldChar w:fldCharType="end"/>
      </w:r>
    </w:p>
    <w:p w14:paraId="28D69FE0" w14:textId="13932DD6"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_Toc186721119 \h </w:instrText>
      </w:r>
      <w:r>
        <w:rPr>
          <w:noProof/>
        </w:rPr>
      </w:r>
      <w:r>
        <w:rPr>
          <w:noProof/>
        </w:rPr>
        <w:fldChar w:fldCharType="separate"/>
      </w:r>
      <w:r>
        <w:rPr>
          <w:noProof/>
        </w:rPr>
        <w:t>48</w:t>
      </w:r>
      <w:r>
        <w:rPr>
          <w:noProof/>
        </w:rPr>
        <w:fldChar w:fldCharType="end"/>
      </w:r>
    </w:p>
    <w:p w14:paraId="4CC01A0F" w14:textId="56C524AB"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_Toc186721120 \h </w:instrText>
      </w:r>
      <w:r>
        <w:rPr>
          <w:noProof/>
        </w:rPr>
      </w:r>
      <w:r>
        <w:rPr>
          <w:noProof/>
        </w:rPr>
        <w:fldChar w:fldCharType="separate"/>
      </w:r>
      <w:r>
        <w:rPr>
          <w:noProof/>
        </w:rPr>
        <w:t>48</w:t>
      </w:r>
      <w:r>
        <w:rPr>
          <w:noProof/>
        </w:rPr>
        <w:fldChar w:fldCharType="end"/>
      </w:r>
    </w:p>
    <w:p w14:paraId="00B48872" w14:textId="23A7E920"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SACEventReport</w:t>
      </w:r>
      <w:r>
        <w:rPr>
          <w:noProof/>
        </w:rPr>
        <w:tab/>
      </w:r>
      <w:r>
        <w:rPr>
          <w:noProof/>
        </w:rPr>
        <w:fldChar w:fldCharType="begin" w:fldLock="1"/>
      </w:r>
      <w:r>
        <w:rPr>
          <w:noProof/>
        </w:rPr>
        <w:instrText xml:space="preserve"> PAGEREF _Toc186721121 \h </w:instrText>
      </w:r>
      <w:r>
        <w:rPr>
          <w:noProof/>
        </w:rPr>
      </w:r>
      <w:r>
        <w:rPr>
          <w:noProof/>
        </w:rPr>
        <w:fldChar w:fldCharType="separate"/>
      </w:r>
      <w:r>
        <w:rPr>
          <w:noProof/>
        </w:rPr>
        <w:t>49</w:t>
      </w:r>
      <w:r>
        <w:rPr>
          <w:noProof/>
        </w:rPr>
        <w:fldChar w:fldCharType="end"/>
      </w:r>
    </w:p>
    <w:p w14:paraId="28E32C79" w14:textId="6FF39ACB"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SACEvent</w:t>
      </w:r>
      <w:r>
        <w:rPr>
          <w:noProof/>
        </w:rPr>
        <w:tab/>
      </w:r>
      <w:r>
        <w:rPr>
          <w:noProof/>
        </w:rPr>
        <w:fldChar w:fldCharType="begin" w:fldLock="1"/>
      </w:r>
      <w:r>
        <w:rPr>
          <w:noProof/>
        </w:rPr>
        <w:instrText xml:space="preserve"> PAGEREF _Toc186721122 \h </w:instrText>
      </w:r>
      <w:r>
        <w:rPr>
          <w:noProof/>
        </w:rPr>
      </w:r>
      <w:r>
        <w:rPr>
          <w:noProof/>
        </w:rPr>
        <w:fldChar w:fldCharType="separate"/>
      </w:r>
      <w:r>
        <w:rPr>
          <w:noProof/>
        </w:rPr>
        <w:t>49</w:t>
      </w:r>
      <w:r>
        <w:rPr>
          <w:noProof/>
        </w:rPr>
        <w:fldChar w:fldCharType="end"/>
      </w:r>
    </w:p>
    <w:p w14:paraId="2E2DD422" w14:textId="75A54B9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_Toc186721123 \h </w:instrText>
      </w:r>
      <w:r>
        <w:rPr>
          <w:noProof/>
        </w:rPr>
      </w:r>
      <w:r>
        <w:rPr>
          <w:noProof/>
        </w:rPr>
        <w:fldChar w:fldCharType="separate"/>
      </w:r>
      <w:r>
        <w:rPr>
          <w:noProof/>
        </w:rPr>
        <w:t>50</w:t>
      </w:r>
      <w:r>
        <w:rPr>
          <w:noProof/>
        </w:rPr>
        <w:fldChar w:fldCharType="end"/>
      </w:r>
    </w:p>
    <w:p w14:paraId="2F2FE7D8" w14:textId="0A3D59C0"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SACEventState</w:t>
      </w:r>
      <w:r>
        <w:rPr>
          <w:noProof/>
        </w:rPr>
        <w:tab/>
      </w:r>
      <w:r>
        <w:rPr>
          <w:noProof/>
        </w:rPr>
        <w:fldChar w:fldCharType="begin" w:fldLock="1"/>
      </w:r>
      <w:r>
        <w:rPr>
          <w:noProof/>
        </w:rPr>
        <w:instrText xml:space="preserve"> PAGEREF _Toc186721124 \h </w:instrText>
      </w:r>
      <w:r>
        <w:rPr>
          <w:noProof/>
        </w:rPr>
      </w:r>
      <w:r>
        <w:rPr>
          <w:noProof/>
        </w:rPr>
        <w:fldChar w:fldCharType="separate"/>
      </w:r>
      <w:r>
        <w:rPr>
          <w:noProof/>
        </w:rPr>
        <w:t>50</w:t>
      </w:r>
      <w:r>
        <w:rPr>
          <w:noProof/>
        </w:rPr>
        <w:fldChar w:fldCharType="end"/>
      </w:r>
    </w:p>
    <w:p w14:paraId="5BDE103D" w14:textId="1CA68493"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sidRPr="00966BE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66BE0">
        <w:rPr>
          <w:noProof/>
          <w:lang w:val="en-US"/>
        </w:rPr>
        <w:t>Simple data types and enumerations</w:t>
      </w:r>
      <w:r>
        <w:rPr>
          <w:noProof/>
        </w:rPr>
        <w:tab/>
      </w:r>
      <w:r>
        <w:rPr>
          <w:noProof/>
        </w:rPr>
        <w:fldChar w:fldCharType="begin" w:fldLock="1"/>
      </w:r>
      <w:r>
        <w:rPr>
          <w:noProof/>
        </w:rPr>
        <w:instrText xml:space="preserve"> PAGEREF _Toc186721125 \h </w:instrText>
      </w:r>
      <w:r>
        <w:rPr>
          <w:noProof/>
        </w:rPr>
      </w:r>
      <w:r>
        <w:rPr>
          <w:noProof/>
        </w:rPr>
        <w:fldChar w:fldCharType="separate"/>
      </w:r>
      <w:r>
        <w:rPr>
          <w:noProof/>
        </w:rPr>
        <w:t>50</w:t>
      </w:r>
      <w:r>
        <w:rPr>
          <w:noProof/>
        </w:rPr>
        <w:fldChar w:fldCharType="end"/>
      </w:r>
    </w:p>
    <w:p w14:paraId="7121D048" w14:textId="2074FE48"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_Toc186721126 \h </w:instrText>
      </w:r>
      <w:r>
        <w:rPr>
          <w:noProof/>
        </w:rPr>
      </w:r>
      <w:r>
        <w:rPr>
          <w:noProof/>
        </w:rPr>
        <w:fldChar w:fldCharType="separate"/>
      </w:r>
      <w:r>
        <w:rPr>
          <w:noProof/>
        </w:rPr>
        <w:t>50</w:t>
      </w:r>
      <w:r>
        <w:rPr>
          <w:noProof/>
        </w:rPr>
        <w:fldChar w:fldCharType="end"/>
      </w:r>
    </w:p>
    <w:p w14:paraId="394053B1" w14:textId="3D0830B5"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_Toc186721127 \h </w:instrText>
      </w:r>
      <w:r>
        <w:rPr>
          <w:noProof/>
        </w:rPr>
      </w:r>
      <w:r>
        <w:rPr>
          <w:noProof/>
        </w:rPr>
        <w:fldChar w:fldCharType="separate"/>
      </w:r>
      <w:r>
        <w:rPr>
          <w:noProof/>
        </w:rPr>
        <w:t>50</w:t>
      </w:r>
      <w:r>
        <w:rPr>
          <w:noProof/>
        </w:rPr>
        <w:fldChar w:fldCharType="end"/>
      </w:r>
    </w:p>
    <w:p w14:paraId="73D778C0" w14:textId="1E84665D"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_Toc186721128 \h </w:instrText>
      </w:r>
      <w:r>
        <w:rPr>
          <w:noProof/>
        </w:rPr>
      </w:r>
      <w:r>
        <w:rPr>
          <w:noProof/>
        </w:rPr>
        <w:fldChar w:fldCharType="separate"/>
      </w:r>
      <w:r>
        <w:rPr>
          <w:noProof/>
        </w:rPr>
        <w:t>51</w:t>
      </w:r>
      <w:r>
        <w:rPr>
          <w:noProof/>
        </w:rPr>
        <w:fldChar w:fldCharType="end"/>
      </w:r>
    </w:p>
    <w:p w14:paraId="2C405A95" w14:textId="7DC981AA" w:rsidR="00D9553F" w:rsidRDefault="00D9553F">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_Toc186721129 \h </w:instrText>
      </w:r>
      <w:r>
        <w:rPr>
          <w:noProof/>
        </w:rPr>
      </w:r>
      <w:r>
        <w:rPr>
          <w:noProof/>
        </w:rPr>
        <w:fldChar w:fldCharType="separate"/>
      </w:r>
      <w:r>
        <w:rPr>
          <w:noProof/>
        </w:rPr>
        <w:t>51</w:t>
      </w:r>
      <w:r>
        <w:rPr>
          <w:noProof/>
        </w:rPr>
        <w:fldChar w:fldCharType="end"/>
      </w:r>
    </w:p>
    <w:p w14:paraId="3BDFD148" w14:textId="0AA4A5B4"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sidRPr="00966BE0">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_Toc186721130 \h </w:instrText>
      </w:r>
      <w:r>
        <w:rPr>
          <w:noProof/>
        </w:rPr>
      </w:r>
      <w:r>
        <w:rPr>
          <w:noProof/>
        </w:rPr>
        <w:fldChar w:fldCharType="separate"/>
      </w:r>
      <w:r>
        <w:rPr>
          <w:noProof/>
        </w:rPr>
        <w:t>51</w:t>
      </w:r>
      <w:r>
        <w:rPr>
          <w:noProof/>
        </w:rPr>
        <w:fldChar w:fldCharType="end"/>
      </w:r>
    </w:p>
    <w:p w14:paraId="146C981E" w14:textId="7B469000"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_Toc186721131 \h </w:instrText>
      </w:r>
      <w:r>
        <w:rPr>
          <w:noProof/>
        </w:rPr>
      </w:r>
      <w:r>
        <w:rPr>
          <w:noProof/>
        </w:rPr>
        <w:fldChar w:fldCharType="separate"/>
      </w:r>
      <w:r>
        <w:rPr>
          <w:noProof/>
        </w:rPr>
        <w:t>51</w:t>
      </w:r>
      <w:r>
        <w:rPr>
          <w:noProof/>
        </w:rPr>
        <w:fldChar w:fldCharType="end"/>
      </w:r>
    </w:p>
    <w:p w14:paraId="25146C06" w14:textId="185245B5"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_Toc186721132 \h </w:instrText>
      </w:r>
      <w:r>
        <w:rPr>
          <w:noProof/>
        </w:rPr>
      </w:r>
      <w:r>
        <w:rPr>
          <w:noProof/>
        </w:rPr>
        <w:fldChar w:fldCharType="separate"/>
      </w:r>
      <w:r>
        <w:rPr>
          <w:noProof/>
        </w:rPr>
        <w:t>51</w:t>
      </w:r>
      <w:r>
        <w:rPr>
          <w:noProof/>
        </w:rPr>
        <w:fldChar w:fldCharType="end"/>
      </w:r>
    </w:p>
    <w:p w14:paraId="1B80F3B4" w14:textId="068C1D3F"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_Toc186721133 \h </w:instrText>
      </w:r>
      <w:r>
        <w:rPr>
          <w:noProof/>
        </w:rPr>
      </w:r>
      <w:r>
        <w:rPr>
          <w:noProof/>
        </w:rPr>
        <w:fldChar w:fldCharType="separate"/>
      </w:r>
      <w:r>
        <w:rPr>
          <w:noProof/>
        </w:rPr>
        <w:t>51</w:t>
      </w:r>
      <w:r>
        <w:rPr>
          <w:noProof/>
        </w:rPr>
        <w:fldChar w:fldCharType="end"/>
      </w:r>
    </w:p>
    <w:p w14:paraId="3D120BD8" w14:textId="7590EA00"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_Toc186721134 \h </w:instrText>
      </w:r>
      <w:r>
        <w:rPr>
          <w:noProof/>
        </w:rPr>
      </w:r>
      <w:r>
        <w:rPr>
          <w:noProof/>
        </w:rPr>
        <w:fldChar w:fldCharType="separate"/>
      </w:r>
      <w:r>
        <w:rPr>
          <w:noProof/>
        </w:rPr>
        <w:t>51</w:t>
      </w:r>
      <w:r>
        <w:rPr>
          <w:noProof/>
        </w:rPr>
        <w:fldChar w:fldCharType="end"/>
      </w:r>
    </w:p>
    <w:p w14:paraId="785D33EF" w14:textId="4BA15D11" w:rsidR="00D9553F" w:rsidRDefault="00D9553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_Toc186721135 \h </w:instrText>
      </w:r>
      <w:r>
        <w:rPr>
          <w:noProof/>
        </w:rPr>
      </w:r>
      <w:r>
        <w:rPr>
          <w:noProof/>
        </w:rPr>
        <w:fldChar w:fldCharType="separate"/>
      </w:r>
      <w:r>
        <w:rPr>
          <w:noProof/>
        </w:rPr>
        <w:t>51</w:t>
      </w:r>
      <w:r>
        <w:rPr>
          <w:noProof/>
        </w:rPr>
        <w:fldChar w:fldCharType="end"/>
      </w:r>
    </w:p>
    <w:p w14:paraId="2A9E4931" w14:textId="5DE1357B"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_Toc186721136 \h </w:instrText>
      </w:r>
      <w:r>
        <w:rPr>
          <w:noProof/>
        </w:rPr>
      </w:r>
      <w:r>
        <w:rPr>
          <w:noProof/>
        </w:rPr>
        <w:fldChar w:fldCharType="separate"/>
      </w:r>
      <w:r>
        <w:rPr>
          <w:noProof/>
        </w:rPr>
        <w:t>52</w:t>
      </w:r>
      <w:r>
        <w:rPr>
          <w:noProof/>
        </w:rPr>
        <w:fldChar w:fldCharType="end"/>
      </w:r>
    </w:p>
    <w:p w14:paraId="156AAFE6" w14:textId="592A1466" w:rsidR="00D9553F" w:rsidRDefault="00D9553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_Toc186721137 \h </w:instrText>
      </w:r>
      <w:r>
        <w:rPr>
          <w:noProof/>
        </w:rPr>
      </w:r>
      <w:r>
        <w:rPr>
          <w:noProof/>
        </w:rPr>
        <w:fldChar w:fldCharType="separate"/>
      </w:r>
      <w:r>
        <w:rPr>
          <w:noProof/>
        </w:rPr>
        <w:t>52</w:t>
      </w:r>
      <w:r>
        <w:rPr>
          <w:noProof/>
        </w:rPr>
        <w:fldChar w:fldCharType="end"/>
      </w:r>
    </w:p>
    <w:p w14:paraId="38EACEE4" w14:textId="46133A02" w:rsidR="00D9553F" w:rsidRDefault="00D955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_Toc186721138 \h </w:instrText>
      </w:r>
      <w:r>
        <w:rPr>
          <w:noProof/>
        </w:rPr>
      </w:r>
      <w:r>
        <w:rPr>
          <w:noProof/>
        </w:rPr>
        <w:fldChar w:fldCharType="separate"/>
      </w:r>
      <w:r>
        <w:rPr>
          <w:noProof/>
        </w:rPr>
        <w:t>53</w:t>
      </w:r>
      <w:r>
        <w:rPr>
          <w:noProof/>
        </w:rPr>
        <w:fldChar w:fldCharType="end"/>
      </w:r>
    </w:p>
    <w:p w14:paraId="230FCD7B" w14:textId="0AE09D60"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_Toc186721139 \h </w:instrText>
      </w:r>
      <w:r>
        <w:rPr>
          <w:noProof/>
        </w:rPr>
      </w:r>
      <w:r>
        <w:rPr>
          <w:noProof/>
        </w:rPr>
        <w:fldChar w:fldCharType="separate"/>
      </w:r>
      <w:r>
        <w:rPr>
          <w:noProof/>
        </w:rPr>
        <w:t>53</w:t>
      </w:r>
      <w:r>
        <w:rPr>
          <w:noProof/>
        </w:rPr>
        <w:fldChar w:fldCharType="end"/>
      </w:r>
    </w:p>
    <w:p w14:paraId="304ABA8E" w14:textId="7D89A830"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Nnsacf_NSAC API</w:t>
      </w:r>
      <w:r>
        <w:rPr>
          <w:noProof/>
        </w:rPr>
        <w:tab/>
      </w:r>
      <w:r>
        <w:rPr>
          <w:noProof/>
        </w:rPr>
        <w:fldChar w:fldCharType="begin" w:fldLock="1"/>
      </w:r>
      <w:r>
        <w:rPr>
          <w:noProof/>
        </w:rPr>
        <w:instrText xml:space="preserve"> PAGEREF _Toc186721140 \h </w:instrText>
      </w:r>
      <w:r>
        <w:rPr>
          <w:noProof/>
        </w:rPr>
      </w:r>
      <w:r>
        <w:rPr>
          <w:noProof/>
        </w:rPr>
        <w:fldChar w:fldCharType="separate"/>
      </w:r>
      <w:r>
        <w:rPr>
          <w:noProof/>
        </w:rPr>
        <w:t>53</w:t>
      </w:r>
      <w:r>
        <w:rPr>
          <w:noProof/>
        </w:rPr>
        <w:fldChar w:fldCharType="end"/>
      </w:r>
    </w:p>
    <w:p w14:paraId="3DE3AF61" w14:textId="27D811A3" w:rsidR="00D9553F" w:rsidRDefault="00D9553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_Toc186721141 \h </w:instrText>
      </w:r>
      <w:r>
        <w:rPr>
          <w:noProof/>
        </w:rPr>
      </w:r>
      <w:r>
        <w:rPr>
          <w:noProof/>
        </w:rPr>
        <w:fldChar w:fldCharType="separate"/>
      </w:r>
      <w:r>
        <w:rPr>
          <w:noProof/>
        </w:rPr>
        <w:t>58</w:t>
      </w:r>
      <w:r>
        <w:rPr>
          <w:noProof/>
        </w:rPr>
        <w:fldChar w:fldCharType="end"/>
      </w:r>
    </w:p>
    <w:p w14:paraId="62CBF540" w14:textId="5E1EF3DD" w:rsidR="00D9553F" w:rsidRDefault="00D955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_Toc186721142 \h </w:instrText>
      </w:r>
      <w:r>
        <w:rPr>
          <w:noProof/>
        </w:rPr>
      </w:r>
      <w:r>
        <w:rPr>
          <w:noProof/>
        </w:rPr>
        <w:fldChar w:fldCharType="separate"/>
      </w:r>
      <w:r>
        <w:rPr>
          <w:noProof/>
        </w:rPr>
        <w:t>64</w:t>
      </w:r>
      <w:r>
        <w:rPr>
          <w:noProof/>
        </w:rPr>
        <w:fldChar w:fldCharType="end"/>
      </w:r>
    </w:p>
    <w:p w14:paraId="09B22CB4" w14:textId="458C905C" w:rsidR="00080512" w:rsidRPr="00127E7B" w:rsidRDefault="001F2CDD">
      <w:r w:rsidRPr="00127E7B">
        <w:rPr>
          <w:noProof/>
          <w:sz w:val="22"/>
        </w:rPr>
        <w:fldChar w:fldCharType="end"/>
      </w:r>
    </w:p>
    <w:p w14:paraId="13699F81" w14:textId="77777777" w:rsidR="00080512" w:rsidRPr="00127E7B" w:rsidRDefault="00080512" w:rsidP="001773FF">
      <w:pPr>
        <w:pStyle w:val="Heading1"/>
      </w:pPr>
      <w:bookmarkStart w:id="9" w:name="_CRForeword"/>
      <w:bookmarkEnd w:id="9"/>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86720997"/>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 xml:space="preserve">Version </w:t>
      </w:r>
      <w:proofErr w:type="spellStart"/>
      <w:r w:rsidRPr="00127E7B">
        <w:t>x.y.z</w:t>
      </w:r>
      <w:proofErr w:type="spellEnd"/>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Start w:id="19" w:name="_CR1"/>
      <w:bookmarkEnd w:id="18"/>
      <w:bookmarkEnd w:id="19"/>
      <w:r w:rsidRPr="00127E7B">
        <w:br w:type="page"/>
      </w:r>
      <w:bookmarkStart w:id="20" w:name="_Toc510696578"/>
      <w:bookmarkStart w:id="21" w:name="_Toc35971370"/>
      <w:bookmarkStart w:id="22" w:name="_Toc70325087"/>
      <w:bookmarkStart w:id="23" w:name="_Toc81226645"/>
      <w:bookmarkStart w:id="24" w:name="_Toc93868934"/>
      <w:bookmarkStart w:id="25" w:name="_Toc186720998"/>
      <w:r w:rsidRPr="00127E7B">
        <w:lastRenderedPageBreak/>
        <w:t>1</w:t>
      </w:r>
      <w:r w:rsidRPr="00127E7B">
        <w:tab/>
        <w:t>Scope</w:t>
      </w:r>
      <w:bookmarkEnd w:id="20"/>
      <w:bookmarkEnd w:id="21"/>
      <w:bookmarkEnd w:id="22"/>
      <w:bookmarkEnd w:id="23"/>
      <w:bookmarkEnd w:id="24"/>
      <w:bookmarkEnd w:id="25"/>
    </w:p>
    <w:p w14:paraId="727C2E9B" w14:textId="4C203A1C" w:rsidR="008A6D4A" w:rsidRPr="00127E7B" w:rsidRDefault="008A6D4A" w:rsidP="008A6D4A">
      <w:r w:rsidRPr="00127E7B">
        <w:t xml:space="preserve">The present document specifies the stage 3 protocol and data model for the </w:t>
      </w:r>
      <w:proofErr w:type="spellStart"/>
      <w:r w:rsidR="00C435AE" w:rsidRPr="00127E7B">
        <w:t>Nnsacf</w:t>
      </w:r>
      <w:proofErr w:type="spellEnd"/>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6" w:name="_CR2"/>
      <w:bookmarkStart w:id="27" w:name="_Toc510696579"/>
      <w:bookmarkStart w:id="28" w:name="_Toc35971371"/>
      <w:bookmarkStart w:id="29" w:name="_Toc70325088"/>
      <w:bookmarkStart w:id="30" w:name="_Toc81226646"/>
      <w:bookmarkStart w:id="31" w:name="_Toc93868935"/>
      <w:bookmarkStart w:id="32" w:name="_Toc186720999"/>
      <w:bookmarkEnd w:id="26"/>
      <w:r w:rsidRPr="00127E7B">
        <w:t>2</w:t>
      </w:r>
      <w:r w:rsidRPr="00127E7B">
        <w:tab/>
        <w:t>References</w:t>
      </w:r>
      <w:bookmarkEnd w:id="27"/>
      <w:bookmarkEnd w:id="28"/>
      <w:bookmarkEnd w:id="29"/>
      <w:bookmarkEnd w:id="30"/>
      <w:bookmarkEnd w:id="31"/>
      <w:bookmarkEnd w:id="32"/>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3"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3"/>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4" w:name="_Toc510696580"/>
      <w:bookmarkStart w:id="35" w:name="_Toc35971372"/>
      <w:bookmarkStart w:id="36"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7" w:name="_CR3"/>
      <w:bookmarkStart w:id="38" w:name="_Toc81226647"/>
      <w:bookmarkStart w:id="39" w:name="_Toc93868936"/>
      <w:bookmarkStart w:id="40" w:name="_Toc186721000"/>
      <w:bookmarkEnd w:id="37"/>
      <w:r w:rsidRPr="00127E7B">
        <w:lastRenderedPageBreak/>
        <w:t>3</w:t>
      </w:r>
      <w:r w:rsidRPr="00127E7B">
        <w:tab/>
        <w:t>Definitions, abbreviations</w:t>
      </w:r>
      <w:bookmarkEnd w:id="34"/>
      <w:bookmarkEnd w:id="35"/>
      <w:bookmarkEnd w:id="36"/>
      <w:bookmarkEnd w:id="38"/>
      <w:bookmarkEnd w:id="39"/>
      <w:bookmarkEnd w:id="40"/>
    </w:p>
    <w:p w14:paraId="53753FD6" w14:textId="77777777" w:rsidR="008A6D4A" w:rsidRPr="00127E7B" w:rsidRDefault="008A6D4A" w:rsidP="001773FF">
      <w:pPr>
        <w:pStyle w:val="Heading2"/>
      </w:pPr>
      <w:bookmarkStart w:id="41" w:name="_CR3_1"/>
      <w:bookmarkStart w:id="42" w:name="_Toc510696581"/>
      <w:bookmarkStart w:id="43" w:name="_Toc35971373"/>
      <w:bookmarkStart w:id="44" w:name="_Toc70325090"/>
      <w:bookmarkStart w:id="45" w:name="_Toc81226648"/>
      <w:bookmarkStart w:id="46" w:name="_Toc93868937"/>
      <w:bookmarkStart w:id="47" w:name="_Toc186721001"/>
      <w:bookmarkEnd w:id="41"/>
      <w:r w:rsidRPr="00127E7B">
        <w:t>3.1</w:t>
      </w:r>
      <w:r w:rsidRPr="00127E7B">
        <w:tab/>
        <w:t>Definitions</w:t>
      </w:r>
      <w:bookmarkEnd w:id="42"/>
      <w:bookmarkEnd w:id="43"/>
      <w:bookmarkEnd w:id="44"/>
      <w:bookmarkEnd w:id="45"/>
      <w:bookmarkEnd w:id="46"/>
      <w:bookmarkEnd w:id="47"/>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8" w:name="_CR3_2"/>
      <w:bookmarkStart w:id="49" w:name="_Toc510696583"/>
      <w:bookmarkStart w:id="50" w:name="_Toc35971375"/>
      <w:bookmarkStart w:id="51" w:name="_Toc70325091"/>
      <w:bookmarkStart w:id="52" w:name="_Toc81226649"/>
      <w:bookmarkStart w:id="53" w:name="_Toc93868938"/>
      <w:bookmarkStart w:id="54" w:name="_Toc186721002"/>
      <w:bookmarkEnd w:id="48"/>
      <w:r w:rsidRPr="00127E7B">
        <w:t>3.</w:t>
      </w:r>
      <w:r w:rsidR="00DC3503" w:rsidRPr="00127E7B">
        <w:t>2</w:t>
      </w:r>
      <w:r w:rsidRPr="00127E7B">
        <w:tab/>
        <w:t>Abbreviations</w:t>
      </w:r>
      <w:bookmarkEnd w:id="49"/>
      <w:bookmarkEnd w:id="50"/>
      <w:bookmarkEnd w:id="51"/>
      <w:bookmarkEnd w:id="52"/>
      <w:bookmarkEnd w:id="53"/>
      <w:bookmarkEnd w:id="54"/>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56E97F5C" w14:textId="77777777" w:rsidR="00142F9A" w:rsidRPr="00FF1C28" w:rsidRDefault="00142F9A" w:rsidP="00142F9A">
      <w:pPr>
        <w:pStyle w:val="EW"/>
      </w:pPr>
      <w:r>
        <w:t>NID</w:t>
      </w:r>
      <w:r>
        <w:tab/>
      </w:r>
      <w:r w:rsidRPr="001B7C50">
        <w:t>Network identifier</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5" w:name="_Toc510696584"/>
      <w:bookmarkStart w:id="56" w:name="_Toc35971376"/>
      <w:bookmarkStart w:id="57" w:name="_Toc70325092"/>
      <w:bookmarkStart w:id="58" w:name="_Toc81226650"/>
      <w:r>
        <w:t>SMF</w:t>
      </w:r>
      <w:r>
        <w:tab/>
        <w:t>Session Management Function</w:t>
      </w:r>
    </w:p>
    <w:p w14:paraId="4B4130AA" w14:textId="77777777" w:rsidR="00142F9A" w:rsidRDefault="00142F9A" w:rsidP="00142F9A">
      <w:pPr>
        <w:pStyle w:val="EW"/>
      </w:pPr>
      <w:bookmarkStart w:id="59" w:name="_CR4"/>
      <w:bookmarkStart w:id="60" w:name="_Toc93868939"/>
      <w:bookmarkEnd w:id="59"/>
      <w:r>
        <w:rPr>
          <w:lang w:eastAsia="zh-CN"/>
        </w:rPr>
        <w:t>SNPN</w:t>
      </w:r>
      <w:r>
        <w:rPr>
          <w:lang w:eastAsia="zh-CN"/>
        </w:rPr>
        <w:tab/>
        <w:t>Standalone Non-Public Network</w:t>
      </w:r>
    </w:p>
    <w:p w14:paraId="5B44B567" w14:textId="77777777" w:rsidR="008A6D4A" w:rsidRPr="00127E7B" w:rsidRDefault="008A6D4A" w:rsidP="001773FF">
      <w:pPr>
        <w:pStyle w:val="Heading1"/>
      </w:pPr>
      <w:bookmarkStart w:id="61" w:name="_Toc186721003"/>
      <w:r w:rsidRPr="00127E7B">
        <w:t>4</w:t>
      </w:r>
      <w:r w:rsidRPr="00127E7B">
        <w:tab/>
        <w:t>Overview</w:t>
      </w:r>
      <w:bookmarkEnd w:id="55"/>
      <w:bookmarkEnd w:id="56"/>
      <w:bookmarkEnd w:id="57"/>
      <w:bookmarkEnd w:id="58"/>
      <w:bookmarkEnd w:id="60"/>
      <w:bookmarkEnd w:id="61"/>
    </w:p>
    <w:p w14:paraId="121421BE" w14:textId="77777777" w:rsidR="00487F40" w:rsidRPr="00127E7B" w:rsidRDefault="00487F40" w:rsidP="001773FF">
      <w:pPr>
        <w:pStyle w:val="Heading2"/>
        <w:rPr>
          <w:lang w:eastAsia="zh-CN"/>
        </w:rPr>
      </w:pPr>
      <w:bookmarkStart w:id="62" w:name="_CR4_1"/>
      <w:bookmarkStart w:id="63" w:name="_Toc93868940"/>
      <w:bookmarkStart w:id="64" w:name="_Toc186721004"/>
      <w:bookmarkEnd w:id="62"/>
      <w:r>
        <w:rPr>
          <w:rFonts w:hint="eastAsia"/>
          <w:lang w:eastAsia="zh-CN"/>
        </w:rPr>
        <w:t>4</w:t>
      </w:r>
      <w:r w:rsidRPr="00127E7B">
        <w:t>.</w:t>
      </w:r>
      <w:r>
        <w:t>1</w:t>
      </w:r>
      <w:r w:rsidRPr="00127E7B">
        <w:tab/>
      </w:r>
      <w:r>
        <w:rPr>
          <w:lang w:eastAsia="zh-CN"/>
        </w:rPr>
        <w:t>General</w:t>
      </w:r>
      <w:bookmarkEnd w:id="63"/>
      <w:bookmarkEnd w:id="64"/>
    </w:p>
    <w:p w14:paraId="5BC08C04" w14:textId="2E9EDAA7" w:rsidR="00B12100" w:rsidRPr="00127E7B" w:rsidRDefault="00B12100" w:rsidP="00B12100">
      <w:r w:rsidRPr="00127E7B">
        <w:t>Within the 5GC</w:t>
      </w:r>
      <w:r w:rsidR="00142F9A">
        <w:t xml:space="preserve"> of a PLMN or a SNPN</w:t>
      </w:r>
      <w:r w:rsidRPr="00127E7B">
        <w:t>,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w:t>
      </w:r>
      <w:proofErr w:type="spellStart"/>
      <w:r w:rsidRPr="00127E7B">
        <w:t>Nnsacf</w:t>
      </w:r>
      <w:proofErr w:type="spellEnd"/>
      <w:r w:rsidRPr="00127E7B">
        <w:t xml:space="preserve">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4pt;height:167.1pt" o:ole="">
            <v:imagedata r:id="rId12" o:title=""/>
          </v:shape>
          <o:OLEObject Type="Embed" ProgID="Visio.Drawing.11" ShapeID="_x0000_i1027" DrawAspect="Content" ObjectID="_1797333836" r:id="rId13"/>
        </w:object>
      </w:r>
    </w:p>
    <w:p w14:paraId="195BF38D" w14:textId="77777777" w:rsidR="00B12100" w:rsidRPr="00127E7B" w:rsidRDefault="00B12100" w:rsidP="00B12100">
      <w:pPr>
        <w:pStyle w:val="TF"/>
        <w:rPr>
          <w:lang w:eastAsia="zh-CN"/>
        </w:rPr>
      </w:pPr>
      <w:bookmarkStart w:id="65" w:name="_CRFigure41"/>
      <w:r w:rsidRPr="00127E7B">
        <w:t>Figure </w:t>
      </w:r>
      <w:bookmarkEnd w:id="65"/>
      <w:r w:rsidRPr="00127E7B">
        <w:t xml:space="preserve">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66" w:name="_CR4_2"/>
      <w:bookmarkStart w:id="67" w:name="_Toc93868941"/>
      <w:bookmarkStart w:id="68" w:name="_Toc186721005"/>
      <w:bookmarkEnd w:id="66"/>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67"/>
      <w:bookmarkEnd w:id="6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 xml:space="preserve">the </w:t>
      </w:r>
      <w:proofErr w:type="spellStart"/>
      <w:r w:rsidR="00487F40" w:rsidRPr="00127E7B">
        <w:t>vNSACF</w:t>
      </w:r>
      <w:proofErr w:type="spellEnd"/>
      <w:r w:rsidR="00487F40" w:rsidRPr="00127E7B">
        <w:t xml:space="preserve">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 xml:space="preserve">The </w:t>
      </w:r>
      <w:proofErr w:type="spellStart"/>
      <w:r w:rsidR="005A56B2">
        <w:rPr>
          <w:lang w:eastAsia="zh-CN"/>
        </w:rPr>
        <w:t>h</w:t>
      </w:r>
      <w:r w:rsidR="005A56B2">
        <w:t>NSACF</w:t>
      </w:r>
      <w:proofErr w:type="spellEnd"/>
      <w:r w:rsidR="005A56B2">
        <w:t xml:space="preserve">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xml:space="preserve">, the </w:t>
      </w:r>
      <w:proofErr w:type="spellStart"/>
      <w:r>
        <w:t>vNSACF</w:t>
      </w:r>
      <w:proofErr w:type="spellEnd"/>
      <w:r>
        <w:t xml:space="preserve"> offers service to the NF in VPLMN (e.g. AMF in VPLMN) while the </w:t>
      </w:r>
      <w:proofErr w:type="spellStart"/>
      <w:r>
        <w:t>hNSACF</w:t>
      </w:r>
      <w:proofErr w:type="spellEnd"/>
      <w:r>
        <w:t xml:space="preserve">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 xml:space="preserve">the </w:t>
      </w:r>
      <w:proofErr w:type="spellStart"/>
      <w:r>
        <w:t>hNSACF</w:t>
      </w:r>
      <w:proofErr w:type="spellEnd"/>
      <w:r>
        <w:t xml:space="preserve">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69" w:name="_CR5"/>
      <w:bookmarkStart w:id="70" w:name="_Toc510696585"/>
      <w:bookmarkStart w:id="71" w:name="_Toc35971377"/>
      <w:bookmarkStart w:id="72" w:name="_Toc70325093"/>
      <w:bookmarkStart w:id="73" w:name="_Toc81226651"/>
      <w:bookmarkStart w:id="74" w:name="_Toc93868942"/>
      <w:bookmarkStart w:id="75" w:name="_Toc186721006"/>
      <w:bookmarkEnd w:id="69"/>
      <w:r w:rsidRPr="00127E7B">
        <w:t>5</w:t>
      </w:r>
      <w:r w:rsidRPr="00127E7B">
        <w:tab/>
        <w:t xml:space="preserve">Services offered by the </w:t>
      </w:r>
      <w:bookmarkEnd w:id="70"/>
      <w:bookmarkEnd w:id="71"/>
      <w:r w:rsidR="00997B58" w:rsidRPr="00127E7B">
        <w:t>NSACF</w:t>
      </w:r>
      <w:bookmarkEnd w:id="72"/>
      <w:bookmarkEnd w:id="73"/>
      <w:bookmarkEnd w:id="74"/>
      <w:bookmarkEnd w:id="75"/>
    </w:p>
    <w:p w14:paraId="2FAAB735" w14:textId="77777777" w:rsidR="008A6D4A" w:rsidRPr="00127E7B" w:rsidRDefault="008A6D4A" w:rsidP="001773FF">
      <w:pPr>
        <w:pStyle w:val="Heading2"/>
      </w:pPr>
      <w:bookmarkStart w:id="76" w:name="_CR5_1"/>
      <w:bookmarkStart w:id="77" w:name="_Toc510696586"/>
      <w:bookmarkStart w:id="78" w:name="_Toc35971378"/>
      <w:bookmarkStart w:id="79" w:name="_Toc70325094"/>
      <w:bookmarkStart w:id="80" w:name="_Toc81226652"/>
      <w:bookmarkStart w:id="81" w:name="_Toc93868943"/>
      <w:bookmarkStart w:id="82" w:name="_Toc186721007"/>
      <w:bookmarkEnd w:id="76"/>
      <w:r w:rsidRPr="00127E7B">
        <w:t>5.1</w:t>
      </w:r>
      <w:r w:rsidRPr="00127E7B">
        <w:tab/>
        <w:t>Introduction</w:t>
      </w:r>
      <w:bookmarkEnd w:id="77"/>
      <w:bookmarkEnd w:id="78"/>
      <w:bookmarkEnd w:id="79"/>
      <w:bookmarkEnd w:id="80"/>
      <w:bookmarkEnd w:id="81"/>
      <w:bookmarkEnd w:id="82"/>
    </w:p>
    <w:p w14:paraId="676309B3" w14:textId="77777777" w:rsidR="00FC45B5" w:rsidRPr="00127E7B" w:rsidRDefault="00FC45B5" w:rsidP="00FC45B5">
      <w:pPr>
        <w:rPr>
          <w:lang w:val="en-US"/>
        </w:rPr>
      </w:pPr>
      <w:bookmarkStart w:id="83" w:name="_Toc510696587"/>
      <w:bookmarkStart w:id="84" w:name="_Toc35971379"/>
      <w:r w:rsidRPr="00127E7B">
        <w:rPr>
          <w:lang w:val="en-US"/>
        </w:rPr>
        <w:t>The NSACF supports the following services.</w:t>
      </w:r>
    </w:p>
    <w:p w14:paraId="5D781947" w14:textId="77777777" w:rsidR="00FC45B5" w:rsidRPr="00127E7B" w:rsidRDefault="00FC45B5" w:rsidP="00FC45B5">
      <w:pPr>
        <w:pStyle w:val="TH"/>
      </w:pPr>
      <w:bookmarkStart w:id="85" w:name="_CRTable5_11"/>
      <w:r w:rsidRPr="00127E7B">
        <w:t xml:space="preserve">Table </w:t>
      </w:r>
      <w:bookmarkEnd w:id="85"/>
      <w:r w:rsidRPr="00127E7B">
        <w:t>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proofErr w:type="spellStart"/>
            <w:r w:rsidRPr="00127E7B">
              <w:rPr>
                <w:lang w:eastAsia="zh-CN"/>
              </w:rPr>
              <w:t>Nnsacf_</w:t>
            </w:r>
            <w:r w:rsidR="00443AB4" w:rsidRPr="00127E7B">
              <w:rPr>
                <w:lang w:eastAsia="zh-CN"/>
              </w:rPr>
              <w:t>NSAC</w:t>
            </w:r>
            <w:proofErr w:type="spellEnd"/>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proofErr w:type="spellStart"/>
            <w:r w:rsidRPr="00127E7B">
              <w:rPr>
                <w:lang w:eastAsia="zh-CN"/>
              </w:rPr>
              <w:t>Nnsacf_SliceEventExposure</w:t>
            </w:r>
            <w:proofErr w:type="spellEnd"/>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bookmarkStart w:id="86" w:name="_CRTable5_12"/>
      <w:r w:rsidRPr="00127E7B">
        <w:t xml:space="preserve">Table </w:t>
      </w:r>
      <w:bookmarkEnd w:id="86"/>
      <w:r w:rsidRPr="00127E7B">
        <w:t>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proofErr w:type="spellStart"/>
            <w:r w:rsidRPr="0069125A">
              <w:t>apiName</w:t>
            </w:r>
            <w:proofErr w:type="spellEnd"/>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proofErr w:type="spellStart"/>
            <w:r w:rsidRPr="0069125A">
              <w:t>Nnsacf_</w:t>
            </w:r>
            <w:r w:rsidR="00DD35B8" w:rsidRPr="0069125A">
              <w:t>NSAC</w:t>
            </w:r>
            <w:proofErr w:type="spellEnd"/>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proofErr w:type="spellStart"/>
            <w:r w:rsidRPr="0069125A">
              <w:t>nnsacf-</w:t>
            </w:r>
            <w:r w:rsidR="005207CE" w:rsidRPr="0069125A">
              <w:t>nsac</w:t>
            </w:r>
            <w:proofErr w:type="spellEnd"/>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proofErr w:type="spellStart"/>
            <w:r w:rsidRPr="0069125A">
              <w:t>Nnsacf_SliceEventExposure</w:t>
            </w:r>
            <w:proofErr w:type="spellEnd"/>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proofErr w:type="spellStart"/>
            <w:r w:rsidRPr="0069125A">
              <w:t>nnsacf</w:t>
            </w:r>
            <w:proofErr w:type="spellEnd"/>
            <w:r w:rsidRPr="0069125A">
              <w:t>-slice</w:t>
            </w:r>
            <w:r w:rsidRPr="0069125A">
              <w:rPr>
                <w:rFonts w:hint="eastAsia"/>
              </w:rPr>
              <w:t>-</w:t>
            </w:r>
            <w:proofErr w:type="spellStart"/>
            <w:r w:rsidRPr="0069125A">
              <w:t>ee</w:t>
            </w:r>
            <w:proofErr w:type="spellEnd"/>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87" w:name="_CR5_2"/>
      <w:bookmarkStart w:id="88" w:name="_Toc70325095"/>
      <w:bookmarkStart w:id="89" w:name="_Toc81226653"/>
      <w:bookmarkStart w:id="90" w:name="_Toc93868944"/>
      <w:bookmarkStart w:id="91" w:name="_Toc186721008"/>
      <w:bookmarkEnd w:id="87"/>
      <w:r w:rsidRPr="00127E7B">
        <w:lastRenderedPageBreak/>
        <w:t>5.2</w:t>
      </w:r>
      <w:r w:rsidRPr="00127E7B">
        <w:tab/>
      </w:r>
      <w:proofErr w:type="spellStart"/>
      <w:r w:rsidR="001F1F85" w:rsidRPr="00127E7B">
        <w:rPr>
          <w:rFonts w:hint="eastAsia"/>
          <w:lang w:eastAsia="zh-CN"/>
        </w:rPr>
        <w:t>Nnsacf_</w:t>
      </w:r>
      <w:r w:rsidR="008B18E3" w:rsidRPr="00127E7B">
        <w:rPr>
          <w:lang w:eastAsia="zh-CN"/>
        </w:rPr>
        <w:t>NSAC</w:t>
      </w:r>
      <w:proofErr w:type="spellEnd"/>
      <w:r w:rsidRPr="00127E7B">
        <w:t xml:space="preserve"> Service</w:t>
      </w:r>
      <w:bookmarkEnd w:id="83"/>
      <w:bookmarkEnd w:id="84"/>
      <w:bookmarkEnd w:id="88"/>
      <w:bookmarkEnd w:id="89"/>
      <w:bookmarkEnd w:id="90"/>
      <w:bookmarkEnd w:id="91"/>
    </w:p>
    <w:p w14:paraId="273A6649" w14:textId="77777777" w:rsidR="008A6D4A" w:rsidRPr="00127E7B" w:rsidRDefault="008A6D4A" w:rsidP="001773FF">
      <w:pPr>
        <w:pStyle w:val="Heading3"/>
      </w:pPr>
      <w:bookmarkStart w:id="92" w:name="_CR5_2_1"/>
      <w:bookmarkStart w:id="93" w:name="_Toc510696588"/>
      <w:bookmarkStart w:id="94" w:name="_Toc35971380"/>
      <w:bookmarkStart w:id="95" w:name="_Toc70325096"/>
      <w:bookmarkStart w:id="96" w:name="_Toc81226654"/>
      <w:bookmarkStart w:id="97" w:name="_Toc93868945"/>
      <w:bookmarkStart w:id="98" w:name="_Toc186721009"/>
      <w:bookmarkEnd w:id="92"/>
      <w:r w:rsidRPr="00127E7B">
        <w:t>5.2.1</w:t>
      </w:r>
      <w:r w:rsidRPr="00127E7B">
        <w:tab/>
        <w:t>Service Description</w:t>
      </w:r>
      <w:bookmarkEnd w:id="93"/>
      <w:bookmarkEnd w:id="94"/>
      <w:bookmarkEnd w:id="95"/>
      <w:bookmarkEnd w:id="96"/>
      <w:bookmarkEnd w:id="97"/>
      <w:bookmarkEnd w:id="98"/>
    </w:p>
    <w:p w14:paraId="3B6AD0E9" w14:textId="77D3743B" w:rsidR="00401587" w:rsidRPr="00127E7B" w:rsidRDefault="00401587" w:rsidP="00401587">
      <w:bookmarkStart w:id="99" w:name="_Toc510696589"/>
      <w:bookmarkStart w:id="100" w:name="_Toc35971381"/>
      <w:r w:rsidRPr="00127E7B">
        <w:t xml:space="preserve">The </w:t>
      </w:r>
      <w:proofErr w:type="spellStart"/>
      <w:r w:rsidRPr="00127E7B">
        <w:t>Nnsacf_</w:t>
      </w:r>
      <w:r w:rsidR="00526C0E" w:rsidRPr="00127E7B">
        <w:t>NSAC</w:t>
      </w:r>
      <w:proofErr w:type="spellEnd"/>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 xml:space="preserve">The </w:t>
      </w:r>
      <w:proofErr w:type="spellStart"/>
      <w:r w:rsidRPr="00127E7B">
        <w:t>Nnsacf_</w:t>
      </w:r>
      <w:r w:rsidR="00F17E7E" w:rsidRPr="00127E7B">
        <w:t>NSAC</w:t>
      </w:r>
      <w:proofErr w:type="spellEnd"/>
      <w:r w:rsidRPr="00127E7B">
        <w:t xml:space="preserve"> service supports the following service operations.</w:t>
      </w:r>
    </w:p>
    <w:p w14:paraId="62BA9A42" w14:textId="72225237" w:rsidR="00401587" w:rsidRPr="00127E7B" w:rsidRDefault="00401587" w:rsidP="00401587">
      <w:pPr>
        <w:pStyle w:val="TH"/>
      </w:pPr>
      <w:bookmarkStart w:id="101" w:name="_CRTable5_2_11"/>
      <w:r w:rsidRPr="00127E7B">
        <w:t xml:space="preserve">Table </w:t>
      </w:r>
      <w:bookmarkEnd w:id="101"/>
      <w:r w:rsidRPr="00127E7B">
        <w:t xml:space="preserve">5.2.1-1: Service operations supported by the </w:t>
      </w:r>
      <w:proofErr w:type="spellStart"/>
      <w:r w:rsidRPr="00127E7B">
        <w:t>Nnsacf_</w:t>
      </w:r>
      <w:r w:rsidR="00442691" w:rsidRPr="00127E7B">
        <w:t>NSAC</w:t>
      </w:r>
      <w:proofErr w:type="spellEnd"/>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proofErr w:type="spellStart"/>
            <w:r w:rsidRPr="00127E7B">
              <w:rPr>
                <w:lang w:eastAsia="zh-CN"/>
              </w:rPr>
              <w:t>NumOfUEsUpdate</w:t>
            </w:r>
            <w:proofErr w:type="spellEnd"/>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proofErr w:type="spellStart"/>
            <w:r w:rsidRPr="00127E7B">
              <w:rPr>
                <w:lang w:eastAsia="zh-CN"/>
              </w:rPr>
              <w:t>NumOfPDUsUpdate</w:t>
            </w:r>
            <w:proofErr w:type="spellEnd"/>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proofErr w:type="spellStart"/>
            <w:r w:rsidRPr="00127E7B">
              <w:rPr>
                <w:lang w:eastAsia="zh-CN"/>
              </w:rPr>
              <w:t>EACNotify</w:t>
            </w:r>
            <w:proofErr w:type="spellEnd"/>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proofErr w:type="spellStart"/>
      <w:r w:rsidRPr="00127E7B">
        <w:rPr>
          <w:lang w:val="en-US" w:eastAsia="zh-CN"/>
        </w:rPr>
        <w:t>NumOfUEsUpdate</w:t>
      </w:r>
      <w:proofErr w:type="spellEnd"/>
      <w:r w:rsidRPr="00127E7B">
        <w:rPr>
          <w:lang w:val="en-US" w:eastAsia="zh-CN"/>
        </w:rPr>
        <w:t xml:space="preserve"> and </w:t>
      </w:r>
      <w:proofErr w:type="spellStart"/>
      <w:r w:rsidRPr="00127E7B">
        <w:rPr>
          <w:lang w:val="en-US" w:eastAsia="zh-CN"/>
        </w:rPr>
        <w:t>NumOfPDUsUpdate</w:t>
      </w:r>
      <w:proofErr w:type="spellEnd"/>
      <w:r w:rsidRPr="00127E7B">
        <w:rPr>
          <w:lang w:val="en-US" w:eastAsia="zh-CN"/>
        </w:rPr>
        <w:t xml:space="preserv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w:t>
      </w:r>
      <w:proofErr w:type="spellStart"/>
      <w:r w:rsidRPr="00127E7B">
        <w:rPr>
          <w:rFonts w:hint="eastAsia"/>
          <w:lang w:val="en-US" w:eastAsia="zh-CN"/>
        </w:rPr>
        <w:t>NumOfUEsUpdate</w:t>
      </w:r>
      <w:proofErr w:type="spellEnd"/>
      <w:r w:rsidRPr="00127E7B">
        <w:rPr>
          <w:rFonts w:hint="eastAsia"/>
          <w:lang w:val="en-US" w:eastAsia="zh-CN"/>
        </w:rPr>
        <w:t xml:space="preserve"> returns failure, the combined SMF+PGW-C shall not continue invoking the </w:t>
      </w:r>
      <w:proofErr w:type="spellStart"/>
      <w:r w:rsidRPr="00127E7B">
        <w:rPr>
          <w:rFonts w:hint="eastAsia"/>
          <w:lang w:val="en-US" w:eastAsia="zh-CN"/>
        </w:rPr>
        <w:t>NumOfPDUsUpdate</w:t>
      </w:r>
      <w:proofErr w:type="spellEnd"/>
      <w:r w:rsidRPr="00127E7B">
        <w:rPr>
          <w:rFonts w:hint="eastAsia"/>
          <w:lang w:val="en-US" w:eastAsia="zh-CN"/>
        </w:rPr>
        <w:t xml:space="preserve">. </w:t>
      </w:r>
      <w:r w:rsidRPr="00127E7B">
        <w:rPr>
          <w:lang w:val="en-US" w:eastAsia="zh-CN"/>
        </w:rPr>
        <w:t xml:space="preserve">If the </w:t>
      </w:r>
      <w:proofErr w:type="spellStart"/>
      <w:r w:rsidRPr="00127E7B">
        <w:rPr>
          <w:lang w:val="en-US" w:eastAsia="zh-CN"/>
        </w:rPr>
        <w:t>NumOfPDUsUpate</w:t>
      </w:r>
      <w:proofErr w:type="spellEnd"/>
      <w:r w:rsidRPr="00127E7B">
        <w:rPr>
          <w:lang w:val="en-US" w:eastAsia="zh-CN"/>
        </w:rPr>
        <w:t xml:space="preserve"> returns failure then the combined SMF+PGW-C shall invoke the </w:t>
      </w:r>
      <w:proofErr w:type="spellStart"/>
      <w:r w:rsidRPr="00127E7B">
        <w:rPr>
          <w:lang w:val="en-US" w:eastAsia="zh-CN"/>
        </w:rPr>
        <w:t>NumOfUEUpdate</w:t>
      </w:r>
      <w:proofErr w:type="spellEnd"/>
      <w:r w:rsidRPr="00127E7B">
        <w:rPr>
          <w:lang w:val="en-US" w:eastAsia="zh-CN"/>
        </w:rPr>
        <w:t xml:space="preserve"> to decrease the UE count.</w:t>
      </w:r>
    </w:p>
    <w:p w14:paraId="7D760384" w14:textId="77777777" w:rsidR="008A6D4A" w:rsidRPr="00127E7B" w:rsidRDefault="008A6D4A" w:rsidP="001773FF">
      <w:pPr>
        <w:pStyle w:val="Heading3"/>
      </w:pPr>
      <w:bookmarkStart w:id="102" w:name="_CR5_2_2"/>
      <w:bookmarkStart w:id="103" w:name="_Toc70325097"/>
      <w:bookmarkStart w:id="104" w:name="_Toc81226655"/>
      <w:bookmarkStart w:id="105" w:name="_Toc93868946"/>
      <w:bookmarkStart w:id="106" w:name="_Toc186721010"/>
      <w:bookmarkEnd w:id="102"/>
      <w:r w:rsidRPr="00127E7B">
        <w:t>5.2.2</w:t>
      </w:r>
      <w:r w:rsidRPr="00127E7B">
        <w:tab/>
        <w:t>Service Operations</w:t>
      </w:r>
      <w:bookmarkEnd w:id="99"/>
      <w:bookmarkEnd w:id="100"/>
      <w:bookmarkEnd w:id="103"/>
      <w:bookmarkEnd w:id="104"/>
      <w:bookmarkEnd w:id="105"/>
      <w:bookmarkEnd w:id="106"/>
    </w:p>
    <w:p w14:paraId="28DEDDB0" w14:textId="77777777" w:rsidR="008A6D4A" w:rsidRPr="00127E7B" w:rsidRDefault="008A6D4A" w:rsidP="001773FF">
      <w:pPr>
        <w:pStyle w:val="Heading4"/>
      </w:pPr>
      <w:bookmarkStart w:id="107" w:name="_CR5_2_2_1"/>
      <w:bookmarkStart w:id="108" w:name="_Toc510696590"/>
      <w:bookmarkStart w:id="109" w:name="_Toc35971382"/>
      <w:bookmarkStart w:id="110" w:name="_Toc70325098"/>
      <w:bookmarkStart w:id="111" w:name="_Toc81226656"/>
      <w:bookmarkStart w:id="112" w:name="_Toc93868947"/>
      <w:bookmarkStart w:id="113" w:name="_Toc186721011"/>
      <w:bookmarkEnd w:id="107"/>
      <w:r w:rsidRPr="00127E7B">
        <w:t>5.2.2.1</w:t>
      </w:r>
      <w:r w:rsidRPr="00127E7B">
        <w:tab/>
        <w:t>Introduction</w:t>
      </w:r>
      <w:bookmarkEnd w:id="108"/>
      <w:bookmarkEnd w:id="109"/>
      <w:bookmarkEnd w:id="110"/>
      <w:bookmarkEnd w:id="111"/>
      <w:bookmarkEnd w:id="112"/>
      <w:bookmarkEnd w:id="113"/>
    </w:p>
    <w:p w14:paraId="3CD288D8" w14:textId="10DA55D2" w:rsidR="00EC7932" w:rsidRPr="00127E7B" w:rsidRDefault="00EC7932" w:rsidP="00EC7932">
      <w:pPr>
        <w:rPr>
          <w:lang w:val="en-US"/>
        </w:rPr>
      </w:pPr>
      <w:bookmarkStart w:id="114" w:name="_Toc510696591"/>
      <w:bookmarkStart w:id="115" w:name="_Toc35971383"/>
      <w:r w:rsidRPr="00127E7B">
        <w:t>Th</w:t>
      </w:r>
      <w:r w:rsidRPr="00127E7B">
        <w:rPr>
          <w:rFonts w:hint="eastAsia"/>
        </w:rPr>
        <w:t>is clause introduces the related procedures using</w:t>
      </w:r>
      <w:r w:rsidRPr="00127E7B">
        <w:t xml:space="preserve"> </w:t>
      </w:r>
      <w:proofErr w:type="spellStart"/>
      <w:r w:rsidRPr="00127E7B">
        <w:t>Nnsacf_</w:t>
      </w:r>
      <w:r w:rsidR="00772182" w:rsidRPr="00127E7B">
        <w:t>NSAC</w:t>
      </w:r>
      <w:proofErr w:type="spellEnd"/>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116" w:name="_CR5_2_2_2"/>
      <w:bookmarkStart w:id="117" w:name="_Toc70325099"/>
      <w:bookmarkStart w:id="118" w:name="_Toc81226657"/>
      <w:bookmarkStart w:id="119" w:name="_Toc93868948"/>
      <w:bookmarkStart w:id="120" w:name="_Toc186721012"/>
      <w:bookmarkEnd w:id="116"/>
      <w:r w:rsidRPr="00127E7B">
        <w:t>5.2.2.2</w:t>
      </w:r>
      <w:r w:rsidRPr="00127E7B">
        <w:tab/>
      </w:r>
      <w:bookmarkEnd w:id="114"/>
      <w:bookmarkEnd w:id="115"/>
      <w:proofErr w:type="spellStart"/>
      <w:r w:rsidR="00577306" w:rsidRPr="00127E7B">
        <w:t>NumOfUEsUpdate</w:t>
      </w:r>
      <w:bookmarkEnd w:id="117"/>
      <w:bookmarkEnd w:id="118"/>
      <w:bookmarkEnd w:id="119"/>
      <w:bookmarkEnd w:id="120"/>
      <w:proofErr w:type="spellEnd"/>
    </w:p>
    <w:p w14:paraId="0C9B3676" w14:textId="77777777" w:rsidR="008A6D4A" w:rsidRPr="00127E7B" w:rsidRDefault="008A6D4A" w:rsidP="001773FF">
      <w:pPr>
        <w:pStyle w:val="Heading5"/>
      </w:pPr>
      <w:bookmarkStart w:id="121" w:name="_CR5_2_2_2_1"/>
      <w:bookmarkStart w:id="122" w:name="_Toc510696592"/>
      <w:bookmarkStart w:id="123" w:name="_Toc35971384"/>
      <w:bookmarkStart w:id="124" w:name="_Toc70325100"/>
      <w:bookmarkStart w:id="125" w:name="_Toc81226658"/>
      <w:bookmarkStart w:id="126" w:name="_Toc93868949"/>
      <w:bookmarkStart w:id="127" w:name="_Toc186721013"/>
      <w:bookmarkEnd w:id="121"/>
      <w:r w:rsidRPr="00127E7B">
        <w:t>5.2.2.2.1</w:t>
      </w:r>
      <w:r w:rsidRPr="00127E7B">
        <w:tab/>
        <w:t>General</w:t>
      </w:r>
      <w:bookmarkEnd w:id="122"/>
      <w:bookmarkEnd w:id="123"/>
      <w:bookmarkEnd w:id="124"/>
      <w:bookmarkEnd w:id="125"/>
      <w:bookmarkEnd w:id="126"/>
      <w:bookmarkEnd w:id="127"/>
    </w:p>
    <w:p w14:paraId="49F18BAE" w14:textId="47E02EE3" w:rsidR="00582752" w:rsidRPr="00127E7B" w:rsidRDefault="00582752" w:rsidP="00582752">
      <w:pPr>
        <w:rPr>
          <w:lang w:eastAsia="zh-CN"/>
        </w:rPr>
      </w:pPr>
      <w:bookmarkStart w:id="128" w:name="_Toc510696593"/>
      <w:bookmarkStart w:id="129" w:name="_Toc35971385"/>
      <w:r w:rsidRPr="00127E7B">
        <w:t xml:space="preserve">The </w:t>
      </w:r>
      <w:proofErr w:type="spellStart"/>
      <w:r w:rsidR="00C754F2"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2876838F" w:rsidR="00CB62AE" w:rsidRPr="007021DF" w:rsidRDefault="00CB62AE" w:rsidP="00CB62AE">
      <w:pPr>
        <w:pStyle w:val="B1"/>
        <w:rPr>
          <w:lang w:eastAsia="zh-CN"/>
        </w:rPr>
      </w:pPr>
      <w:bookmarkStart w:id="130" w:name="_Toc70325101"/>
      <w:bookmarkStart w:id="131"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32" w:name="_CR5_2_2_2_2"/>
      <w:bookmarkStart w:id="133" w:name="_Toc93868950"/>
      <w:bookmarkStart w:id="134" w:name="_Toc186721014"/>
      <w:bookmarkEnd w:id="132"/>
      <w:r w:rsidRPr="00127E7B">
        <w:lastRenderedPageBreak/>
        <w:t>5.2.2.2.2</w:t>
      </w:r>
      <w:bookmarkEnd w:id="128"/>
      <w:bookmarkEnd w:id="129"/>
      <w:r w:rsidR="001A6C9E" w:rsidRPr="00127E7B">
        <w:tab/>
      </w:r>
      <w:r w:rsidR="00A310C0" w:rsidRPr="00127E7B">
        <w:t>N</w:t>
      </w:r>
      <w:r w:rsidR="00295D30" w:rsidRPr="00127E7B">
        <w:t>etwork slice admission control</w:t>
      </w:r>
      <w:bookmarkEnd w:id="130"/>
      <w:bookmarkEnd w:id="131"/>
      <w:r w:rsidR="00A310C0" w:rsidRPr="00127E7B">
        <w:t xml:space="preserve"> for controlling the number of UEs</w:t>
      </w:r>
      <w:bookmarkEnd w:id="133"/>
      <w:bookmarkEnd w:id="134"/>
    </w:p>
    <w:p w14:paraId="7DC9E8EA" w14:textId="658DB884" w:rsidR="008F3070" w:rsidRPr="00127E7B" w:rsidRDefault="008F3070" w:rsidP="008F3070">
      <w:bookmarkStart w:id="135" w:name="_Toc510696594"/>
      <w:bookmarkStart w:id="136"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proofErr w:type="spellStart"/>
      <w:r w:rsidR="00723D3B"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0.7pt;height:173.9pt" o:ole="">
            <v:imagedata r:id="rId14" o:title=""/>
          </v:shape>
          <o:OLEObject Type="Embed" ProgID="Visio.Drawing.11" ShapeID="_x0000_i1028" DrawAspect="Content" ObjectID="_1797333837" r:id="rId15"/>
        </w:object>
      </w:r>
    </w:p>
    <w:p w14:paraId="07A1583C" w14:textId="154EB0B0" w:rsidR="008F3070" w:rsidRPr="00127E7B" w:rsidRDefault="008F3070" w:rsidP="008F3070">
      <w:pPr>
        <w:pStyle w:val="TF"/>
      </w:pPr>
      <w:bookmarkStart w:id="137" w:name="_CRFigure5_2_2_2_21"/>
      <w:r w:rsidRPr="00127E7B">
        <w:t xml:space="preserve">Figure </w:t>
      </w:r>
      <w:bookmarkEnd w:id="137"/>
      <w:r w:rsidRPr="00127E7B">
        <w:t>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w:t>
      </w:r>
      <w:proofErr w:type="spellStart"/>
      <w:r w:rsidR="009D19B4" w:rsidRPr="00127E7B">
        <w:rPr>
          <w:lang w:eastAsia="zh-CN"/>
        </w:rPr>
        <w:t>ues</w:t>
      </w:r>
      <w:proofErr w:type="spellEnd"/>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w:t>
      </w:r>
      <w:proofErr w:type="spellStart"/>
      <w:r w:rsidR="00B32C7B" w:rsidRPr="008A555E">
        <w:t>UeACRequestData</w:t>
      </w:r>
      <w:proofErr w:type="spellEnd"/>
      <w:r w:rsidR="00B32C7B" w:rsidRPr="008A555E">
        <w:t xml:space="preserve">)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663A68F3"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 xml:space="preserve">appropriate value of </w:t>
      </w:r>
      <w:proofErr w:type="spellStart"/>
      <w:r w:rsidR="00971016">
        <w:rPr>
          <w:lang w:eastAsia="zh-CN"/>
        </w:rPr>
        <w:t>AcuFailureReason</w:t>
      </w:r>
      <w:proofErr w:type="spellEnd"/>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 xml:space="preserve">as specified in </w:t>
      </w:r>
      <w:r w:rsidR="00515FBC">
        <w:t>clause 6</w:t>
      </w:r>
      <w:r w:rsidR="00971016">
        <w:t>.1.6.3.5);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7E4B3371"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 xml:space="preserve">appropriate value of </w:t>
      </w:r>
      <w:proofErr w:type="spellStart"/>
      <w:r w:rsidR="00570BFA">
        <w:rPr>
          <w:lang w:eastAsia="zh-CN"/>
        </w:rPr>
        <w:t>AcuFailureReason</w:t>
      </w:r>
      <w:proofErr w:type="spellEnd"/>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 xml:space="preserve">as specified in </w:t>
      </w:r>
      <w:r w:rsidR="00515FBC">
        <w:t>clause 6</w:t>
      </w:r>
      <w:r w:rsidR="00570BFA">
        <w:t>.1.6.3.5)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38" w:name="_Toc510696595"/>
      <w:bookmarkStart w:id="139" w:name="_Toc35971387"/>
      <w:bookmarkStart w:id="140" w:name="_Toc70325102"/>
      <w:bookmarkEnd w:id="135"/>
      <w:bookmarkEnd w:id="136"/>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9B1C152" w14:textId="0BE1E740" w:rsidR="00115234" w:rsidRPr="00A6656B" w:rsidRDefault="008A555E" w:rsidP="008A555E">
      <w:pPr>
        <w:pStyle w:val="B1"/>
        <w:rPr>
          <w:lang w:val="en-US" w:eastAsia="zh-CN"/>
        </w:rPr>
      </w:pPr>
      <w:bookmarkStart w:id="141"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42" w:name="_CR5_2_2_3"/>
      <w:bookmarkStart w:id="143" w:name="_Toc93868951"/>
      <w:bookmarkStart w:id="144" w:name="_Toc186721015"/>
      <w:bookmarkEnd w:id="142"/>
      <w:r w:rsidRPr="00127E7B">
        <w:t>5.2.2.3</w:t>
      </w:r>
      <w:bookmarkEnd w:id="138"/>
      <w:bookmarkEnd w:id="139"/>
      <w:r w:rsidR="001A6C9E" w:rsidRPr="00127E7B">
        <w:tab/>
      </w:r>
      <w:proofErr w:type="spellStart"/>
      <w:r w:rsidR="00101294" w:rsidRPr="00127E7B">
        <w:t>EACNotify</w:t>
      </w:r>
      <w:bookmarkEnd w:id="140"/>
      <w:bookmarkEnd w:id="141"/>
      <w:bookmarkEnd w:id="143"/>
      <w:bookmarkEnd w:id="144"/>
      <w:proofErr w:type="spellEnd"/>
    </w:p>
    <w:p w14:paraId="72D91E6B" w14:textId="77777777" w:rsidR="00101294" w:rsidRPr="00127E7B" w:rsidRDefault="00101294" w:rsidP="001773FF">
      <w:pPr>
        <w:pStyle w:val="Heading5"/>
      </w:pPr>
      <w:bookmarkStart w:id="145" w:name="_CR5_2_2_3_1"/>
      <w:bookmarkStart w:id="146" w:name="_Toc70325103"/>
      <w:bookmarkStart w:id="147" w:name="_Toc81226661"/>
      <w:bookmarkStart w:id="148" w:name="_Toc93868952"/>
      <w:bookmarkStart w:id="149" w:name="_Toc510696596"/>
      <w:bookmarkStart w:id="150" w:name="_Toc35971388"/>
      <w:bookmarkStart w:id="151" w:name="_Toc186721016"/>
      <w:bookmarkEnd w:id="145"/>
      <w:r w:rsidRPr="00127E7B">
        <w:t>5.2.2.3.1</w:t>
      </w:r>
      <w:r w:rsidRPr="00127E7B">
        <w:tab/>
        <w:t>General</w:t>
      </w:r>
      <w:bookmarkEnd w:id="146"/>
      <w:bookmarkEnd w:id="147"/>
      <w:bookmarkEnd w:id="148"/>
      <w:bookmarkEnd w:id="151"/>
    </w:p>
    <w:p w14:paraId="0E70DEE4" w14:textId="77777777"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52" w:name="_CR5_2_2_3_2"/>
      <w:bookmarkStart w:id="153" w:name="_Toc70325104"/>
      <w:bookmarkStart w:id="154" w:name="_Toc81226662"/>
      <w:bookmarkStart w:id="155" w:name="_Toc93868953"/>
      <w:bookmarkStart w:id="156" w:name="_Toc186721017"/>
      <w:bookmarkEnd w:id="152"/>
      <w:r w:rsidRPr="00127E7B">
        <w:t>5.2.2.3.2</w:t>
      </w:r>
      <w:r w:rsidRPr="00127E7B">
        <w:tab/>
        <w:t>NSACF initiated EAC mode configuration</w:t>
      </w:r>
      <w:bookmarkEnd w:id="153"/>
      <w:bookmarkEnd w:id="154"/>
      <w:bookmarkEnd w:id="155"/>
      <w:bookmarkEnd w:id="156"/>
    </w:p>
    <w:p w14:paraId="6FB47D10" w14:textId="6E35A24D"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w:t>
      </w:r>
      <w:proofErr w:type="spellStart"/>
      <w:r w:rsidR="004E0595">
        <w:t>EACNotify</w:t>
      </w:r>
      <w:proofErr w:type="spellEnd"/>
      <w:r w:rsidR="004E0595">
        <w:t xml:space="preserve">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7146D3C8" w:rsidR="00101294" w:rsidRPr="00127E7B" w:rsidRDefault="000E2893" w:rsidP="00101294">
      <w:pPr>
        <w:pStyle w:val="TH"/>
      </w:pPr>
      <w:r w:rsidRPr="00127E7B">
        <w:rPr>
          <w:lang w:val="fr-FR"/>
        </w:rPr>
        <w:object w:dxaOrig="9434" w:dyaOrig="3036" w14:anchorId="573217BE">
          <v:shape id="_x0000_i1029" type="#_x0000_t75" style="width:474.1pt;height:145.35pt" o:ole="">
            <v:imagedata r:id="rId16" o:title=""/>
          </v:shape>
          <o:OLEObject Type="Embed" ProgID="Visio.Drawing.11" ShapeID="_x0000_i1029" DrawAspect="Content" ObjectID="_1797333838" r:id="rId17"/>
        </w:object>
      </w:r>
    </w:p>
    <w:p w14:paraId="1EDCF2B9" w14:textId="77777777" w:rsidR="00101294" w:rsidRPr="00127E7B" w:rsidRDefault="00101294" w:rsidP="00101294">
      <w:pPr>
        <w:pStyle w:val="TF"/>
      </w:pPr>
      <w:bookmarkStart w:id="157" w:name="_CRFigure5_2_2_2_31"/>
      <w:r w:rsidRPr="00127E7B">
        <w:t xml:space="preserve">Figure </w:t>
      </w:r>
      <w:bookmarkEnd w:id="157"/>
      <w:r w:rsidRPr="00127E7B">
        <w:t>5.2.2.2.</w:t>
      </w:r>
      <w:r w:rsidRPr="00127E7B">
        <w:rPr>
          <w:lang w:eastAsia="zh-CN"/>
        </w:rPr>
        <w:t>3</w:t>
      </w:r>
      <w:r w:rsidRPr="00127E7B">
        <w:t xml:space="preserve">-1: </w:t>
      </w:r>
      <w:r w:rsidRPr="00127E7B">
        <w:rPr>
          <w:lang w:eastAsia="zh-CN"/>
        </w:rPr>
        <w:t>NSACF initiated EAC mode configuration procedure</w:t>
      </w:r>
    </w:p>
    <w:p w14:paraId="1D45D362" w14:textId="2D972CAE" w:rsidR="00F669D0" w:rsidRDefault="00101294" w:rsidP="00101294">
      <w:pPr>
        <w:pStyle w:val="B1"/>
        <w:rPr>
          <w:lang w:eastAsia="zh-CN"/>
        </w:rPr>
      </w:pPr>
      <w:r w:rsidRPr="00127E7B">
        <w:t>1.</w:t>
      </w:r>
      <w:r w:rsidRPr="00127E7B">
        <w:tab/>
        <w:t>The NSACF shall send a POST request to the EAC Notification callback URI provided by the NF Service Consumer (e.g. AMF).</w:t>
      </w:r>
    </w:p>
    <w:p w14:paraId="1D585FAD" w14:textId="45378868"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 xml:space="preserve">(i.e. </w:t>
      </w:r>
      <w:proofErr w:type="spellStart"/>
      <w:r w:rsidR="00391DA4" w:rsidRPr="008A555E">
        <w:t>E</w:t>
      </w:r>
      <w:r w:rsidR="000E2893">
        <w:t>ac</w:t>
      </w:r>
      <w:r w:rsidR="00391DA4" w:rsidRPr="008A555E">
        <w:t>Notification</w:t>
      </w:r>
      <w:proofErr w:type="spellEnd"/>
      <w:r w:rsidR="00391DA4" w:rsidRPr="008A555E">
        <w:t>),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 xml:space="preserve">On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149"/>
    <w:bookmarkEnd w:id="150"/>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58" w:name="_Toc73369634"/>
      <w:bookmarkStart w:id="159"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60" w:name="_CR5_2_2_4"/>
      <w:bookmarkStart w:id="161" w:name="_Toc93868954"/>
      <w:bookmarkStart w:id="162" w:name="_Toc186721018"/>
      <w:bookmarkEnd w:id="160"/>
      <w:r w:rsidRPr="00127E7B">
        <w:t>5.</w:t>
      </w:r>
      <w:r w:rsidR="00302F5A" w:rsidRPr="00127E7B">
        <w:t>2</w:t>
      </w:r>
      <w:r w:rsidRPr="00127E7B">
        <w:t>.2.</w:t>
      </w:r>
      <w:r w:rsidR="00302F5A" w:rsidRPr="00127E7B">
        <w:t>4</w:t>
      </w:r>
      <w:r w:rsidRPr="00127E7B">
        <w:tab/>
      </w:r>
      <w:proofErr w:type="spellStart"/>
      <w:r w:rsidR="00302F5A" w:rsidRPr="00127E7B">
        <w:t>NumOfPDUsUpdate</w:t>
      </w:r>
      <w:bookmarkEnd w:id="158"/>
      <w:bookmarkEnd w:id="159"/>
      <w:bookmarkEnd w:id="161"/>
      <w:bookmarkEnd w:id="162"/>
      <w:proofErr w:type="spellEnd"/>
    </w:p>
    <w:p w14:paraId="3BFE0BE6" w14:textId="5695353C" w:rsidR="00DB1200" w:rsidRPr="00127E7B" w:rsidRDefault="00DB1200" w:rsidP="001773FF">
      <w:pPr>
        <w:pStyle w:val="Heading5"/>
      </w:pPr>
      <w:bookmarkStart w:id="163" w:name="_CR5_2_2_4_1"/>
      <w:bookmarkStart w:id="164" w:name="_Toc73369635"/>
      <w:bookmarkStart w:id="165" w:name="_Toc81226664"/>
      <w:bookmarkStart w:id="166" w:name="_Toc93868955"/>
      <w:bookmarkStart w:id="167" w:name="_Toc186721019"/>
      <w:bookmarkEnd w:id="163"/>
      <w:r w:rsidRPr="00127E7B">
        <w:t>5.</w:t>
      </w:r>
      <w:r w:rsidR="00302F5A" w:rsidRPr="00127E7B">
        <w:t>2</w:t>
      </w:r>
      <w:r w:rsidRPr="00127E7B">
        <w:t>.2.</w:t>
      </w:r>
      <w:r w:rsidR="00302F5A" w:rsidRPr="00127E7B">
        <w:t>4</w:t>
      </w:r>
      <w:r w:rsidRPr="00127E7B">
        <w:t>.1</w:t>
      </w:r>
      <w:r w:rsidRPr="00127E7B">
        <w:tab/>
        <w:t>General</w:t>
      </w:r>
      <w:bookmarkEnd w:id="164"/>
      <w:bookmarkEnd w:id="165"/>
      <w:bookmarkEnd w:id="166"/>
      <w:bookmarkEnd w:id="167"/>
    </w:p>
    <w:p w14:paraId="1C1B3DAA" w14:textId="35281B42" w:rsidR="00DB1200" w:rsidRPr="00127E7B" w:rsidRDefault="00DB1200" w:rsidP="00DB1200">
      <w:pPr>
        <w:rPr>
          <w:lang w:eastAsia="zh-CN"/>
        </w:rPr>
      </w:pPr>
      <w:r w:rsidRPr="00127E7B">
        <w:t xml:space="preserve">The </w:t>
      </w:r>
      <w:proofErr w:type="spellStart"/>
      <w:r w:rsidR="00302F5A"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07D24776" w:rsidR="004E512C" w:rsidRPr="007021DF" w:rsidRDefault="004E512C" w:rsidP="004E512C">
      <w:pPr>
        <w:pStyle w:val="B1"/>
        <w:rPr>
          <w:lang w:eastAsia="zh-CN"/>
        </w:rPr>
      </w:pPr>
      <w:bookmarkStart w:id="168" w:name="_Toc73369636"/>
      <w:bookmarkStart w:id="16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sidR="00515FBC">
        <w:rPr>
          <w:rFonts w:hint="eastAsia"/>
          <w:lang w:eastAsia="zh-CN"/>
        </w:rPr>
        <w:t>clause</w:t>
      </w:r>
      <w:r w:rsidR="00515FBC">
        <w:rPr>
          <w:lang w:eastAsia="zh-CN"/>
        </w:rPr>
        <w:t> </w:t>
      </w:r>
      <w:r w:rsidR="00515FBC" w:rsidRPr="00414E23">
        <w:rPr>
          <w:rFonts w:hint="eastAsia"/>
          <w:lang w:eastAsia="zh-CN"/>
        </w:rPr>
        <w:t>4</w:t>
      </w:r>
      <w:r w:rsidRPr="00414E23">
        <w:rPr>
          <w:rFonts w:hint="eastAsia"/>
          <w:lang w:eastAsia="zh-CN"/>
        </w:rPr>
        <w:t>.</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70" w:name="_CR5_2_2_4_2"/>
      <w:bookmarkStart w:id="171" w:name="_Toc93868956"/>
      <w:bookmarkStart w:id="172" w:name="_Toc186721020"/>
      <w:bookmarkEnd w:id="170"/>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68"/>
      <w:bookmarkEnd w:id="169"/>
      <w:bookmarkEnd w:id="171"/>
      <w:bookmarkEnd w:id="17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00C800C9"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0.7pt;height:173.2pt" o:ole="">
            <v:imagedata r:id="rId18" o:title=""/>
          </v:shape>
          <o:OLEObject Type="Embed" ProgID="Visio.Drawing.11" ShapeID="_x0000_i1030" DrawAspect="Content" ObjectID="_1797333839" r:id="rId19"/>
        </w:object>
      </w:r>
    </w:p>
    <w:p w14:paraId="077837E7" w14:textId="072310AD" w:rsidR="00DB1200" w:rsidRPr="00127E7B" w:rsidRDefault="00DB1200" w:rsidP="00DB1200">
      <w:pPr>
        <w:pStyle w:val="TF"/>
      </w:pPr>
      <w:bookmarkStart w:id="173" w:name="_CRFigure5_2_2_4_21"/>
      <w:r w:rsidRPr="00127E7B">
        <w:t xml:space="preserve">Figure </w:t>
      </w:r>
      <w:bookmarkEnd w:id="173"/>
      <w:r w:rsidRPr="00127E7B">
        <w:t>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w:t>
      </w:r>
      <w:proofErr w:type="spellStart"/>
      <w:r w:rsidR="00215A6D" w:rsidRPr="00127E7B">
        <w:rPr>
          <w:lang w:eastAsia="zh-CN"/>
        </w:rPr>
        <w:t>pdus</w:t>
      </w:r>
      <w:proofErr w:type="spellEnd"/>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 xml:space="preserve">OST request shall contain the input data structure (i.e. </w:t>
      </w:r>
      <w:proofErr w:type="spellStart"/>
      <w:r w:rsidR="00DB1200" w:rsidRPr="008A555E">
        <w:t>PduACRequestData</w:t>
      </w:r>
      <w:proofErr w:type="spellEnd"/>
      <w:r w:rsidR="00DB1200" w:rsidRPr="008A555E">
        <w:t>)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w:t>
      </w:r>
      <w:proofErr w:type="spellStart"/>
      <w:r w:rsidR="00DB1200" w:rsidRPr="008A555E">
        <w:t>PduACRequestData</w:t>
      </w:r>
      <w:proofErr w:type="spellEnd"/>
      <w:r w:rsidR="00DB1200" w:rsidRPr="008A555E">
        <w:t xml:space="preserve">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w:t>
      </w:r>
      <w:proofErr w:type="spellStart"/>
      <w:r w:rsidR="007611D6" w:rsidRPr="0069125A">
        <w:t>vSMF</w:t>
      </w:r>
      <w:proofErr w:type="spellEnd"/>
      <w:r w:rsidR="007611D6" w:rsidRPr="0069125A">
        <w:t xml:space="preserve">)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w:t>
      </w:r>
      <w:proofErr w:type="spellStart"/>
      <w:r w:rsidR="00CF151F" w:rsidRPr="0069125A">
        <w:t>h</w:t>
      </w:r>
      <w:r w:rsidR="007611D6" w:rsidRPr="0069125A">
        <w:t>SMF</w:t>
      </w:r>
      <w:proofErr w:type="spellEnd"/>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0856D333"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w:t>
      </w:r>
      <w:proofErr w:type="spellStart"/>
      <w:r w:rsidR="006F65F7">
        <w:rPr>
          <w:lang w:eastAsia="zh-CN"/>
        </w:rPr>
        <w:t>AcuFailureReason</w:t>
      </w:r>
      <w:proofErr w:type="spellEnd"/>
      <w:r w:rsidR="006F65F7">
        <w:rPr>
          <w:lang w:eastAsia="zh-CN"/>
        </w:rPr>
        <w:t xml:space="preserve"> </w:t>
      </w:r>
      <w:r w:rsidR="006F65F7">
        <w:t xml:space="preserve">(e.g. </w:t>
      </w:r>
      <w:r w:rsidR="006F65F7" w:rsidRPr="00BC6396">
        <w:t>"</w:t>
      </w:r>
      <w:r w:rsidR="006F65F7">
        <w:t>EXCEED_MAX_PDU_NUM</w:t>
      </w:r>
      <w:r w:rsidR="006F65F7" w:rsidRPr="00BC6396">
        <w:t>"</w:t>
      </w:r>
      <w:r w:rsidR="006F65F7">
        <w:t xml:space="preserve"> as specified in </w:t>
      </w:r>
      <w:r w:rsidR="00515FBC">
        <w:t>clause 6</w:t>
      </w:r>
      <w:r w:rsidR="006F65F7">
        <w:t>.1.6.3.5)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4BBC217B" w:rsidR="004A0EA8" w:rsidRDefault="008A555E" w:rsidP="0069125A">
      <w:pPr>
        <w:pStyle w:val="B1"/>
        <w:rPr>
          <w:lang w:eastAsia="zh-CN"/>
        </w:rPr>
      </w:pPr>
      <w:r w:rsidRPr="0069125A">
        <w:lastRenderedPageBreak/>
        <w:tab/>
      </w:r>
      <w:r w:rsidR="004A0EA8" w:rsidRPr="0069125A">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004A0EA8" w:rsidRPr="0069125A">
        <w:t>AcuFailureReason</w:t>
      </w:r>
      <w:proofErr w:type="spellEnd"/>
      <w:r w:rsidR="004A0EA8" w:rsidRPr="0069125A">
        <w:t xml:space="preserve"> shall indicate the applied access type (e.g. "EXCEED_MAX_PDU_NUM_3GPP" or "EXCEED_MAX_PDU_NUM_N3GPP" as specified in </w:t>
      </w:r>
      <w:r w:rsidR="00515FBC" w:rsidRPr="0069125A">
        <w:t>clause</w:t>
      </w:r>
      <w:r w:rsidR="00515FBC">
        <w:t> </w:t>
      </w:r>
      <w:r w:rsidR="00515FBC" w:rsidRPr="0069125A">
        <w:t>6</w:t>
      </w:r>
      <w:r w:rsidR="004A0EA8" w:rsidRPr="0069125A">
        <w:t>.1.6.3.5).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74" w:name="_CR5_3"/>
      <w:bookmarkStart w:id="175" w:name="_Toc510696597"/>
      <w:bookmarkStart w:id="176" w:name="_Toc35971389"/>
      <w:bookmarkStart w:id="177" w:name="_Toc70325106"/>
      <w:bookmarkStart w:id="178" w:name="_Toc186721021"/>
      <w:bookmarkEnd w:id="174"/>
      <w:r w:rsidRPr="00127E7B">
        <w:t>5.</w:t>
      </w:r>
      <w:r w:rsidR="000757AC" w:rsidRPr="00127E7B">
        <w:rPr>
          <w:lang w:eastAsia="zh-CN"/>
        </w:rPr>
        <w:t>3</w:t>
      </w:r>
      <w:r w:rsidRPr="00127E7B">
        <w:tab/>
      </w:r>
      <w:proofErr w:type="spellStart"/>
      <w:r w:rsidRPr="00127E7B">
        <w:t>Nnsacf_SliceEventExposure</w:t>
      </w:r>
      <w:proofErr w:type="spellEnd"/>
      <w:r w:rsidRPr="00127E7B">
        <w:t xml:space="preserve"> Service</w:t>
      </w:r>
      <w:bookmarkEnd w:id="178"/>
    </w:p>
    <w:p w14:paraId="2CDBD4EB" w14:textId="0232F0AA" w:rsidR="00E51031" w:rsidRPr="00127E7B" w:rsidRDefault="00E51031" w:rsidP="001773FF">
      <w:pPr>
        <w:pStyle w:val="Heading3"/>
      </w:pPr>
      <w:bookmarkStart w:id="179" w:name="_CR5_3_1"/>
      <w:bookmarkStart w:id="180" w:name="_Toc186721022"/>
      <w:bookmarkEnd w:id="179"/>
      <w:r w:rsidRPr="00127E7B">
        <w:t>5.</w:t>
      </w:r>
      <w:r w:rsidR="000757AC" w:rsidRPr="00127E7B">
        <w:rPr>
          <w:lang w:eastAsia="zh-CN"/>
        </w:rPr>
        <w:t>3</w:t>
      </w:r>
      <w:r w:rsidRPr="00127E7B">
        <w:t>.1</w:t>
      </w:r>
      <w:r w:rsidRPr="00127E7B">
        <w:tab/>
        <w:t>Service Description</w:t>
      </w:r>
      <w:bookmarkEnd w:id="180"/>
    </w:p>
    <w:p w14:paraId="0883FB83" w14:textId="54AEE8DE" w:rsidR="00E51031" w:rsidRPr="00127E7B" w:rsidRDefault="00E51031" w:rsidP="00E51031">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lastRenderedPageBreak/>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81" w:name="_CR5_3_2"/>
      <w:bookmarkStart w:id="182" w:name="_Toc186721023"/>
      <w:bookmarkEnd w:id="181"/>
      <w:r w:rsidRPr="001B047D">
        <w:t>5.</w:t>
      </w:r>
      <w:r w:rsidR="000757AC" w:rsidRPr="00460EEF">
        <w:t>3</w:t>
      </w:r>
      <w:r w:rsidRPr="00460EEF">
        <w:t>.2</w:t>
      </w:r>
      <w:r w:rsidRPr="00460EEF">
        <w:tab/>
        <w:t>Service Operations</w:t>
      </w:r>
      <w:bookmarkEnd w:id="182"/>
    </w:p>
    <w:p w14:paraId="2A2431C7" w14:textId="08605202" w:rsidR="00E51031" w:rsidRPr="00127E7B" w:rsidRDefault="00E51031" w:rsidP="001773FF">
      <w:pPr>
        <w:pStyle w:val="Heading4"/>
      </w:pPr>
      <w:bookmarkStart w:id="183" w:name="_CR5_3_2_1"/>
      <w:bookmarkStart w:id="184" w:name="_Toc186721024"/>
      <w:bookmarkEnd w:id="183"/>
      <w:r w:rsidRPr="00127E7B">
        <w:t>5.</w:t>
      </w:r>
      <w:r w:rsidR="000757AC" w:rsidRPr="00127E7B">
        <w:rPr>
          <w:lang w:eastAsia="zh-CN"/>
        </w:rPr>
        <w:t>3</w:t>
      </w:r>
      <w:r w:rsidRPr="00127E7B">
        <w:t>.2.1</w:t>
      </w:r>
      <w:r w:rsidRPr="00127E7B">
        <w:tab/>
        <w:t>Introduction</w:t>
      </w:r>
      <w:bookmarkEnd w:id="184"/>
    </w:p>
    <w:p w14:paraId="4996601B" w14:textId="77777777" w:rsidR="00E51031" w:rsidRPr="00127E7B" w:rsidRDefault="00E51031" w:rsidP="00E51031">
      <w:r w:rsidRPr="00127E7B">
        <w:t xml:space="preserve">For the </w:t>
      </w:r>
      <w:proofErr w:type="spellStart"/>
      <w:r w:rsidRPr="00127E7B">
        <w:t>Nnsacf_SliceEventExposure</w:t>
      </w:r>
      <w:proofErr w:type="spellEnd"/>
      <w:r w:rsidRPr="00127E7B">
        <w:t xml:space="preserv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85" w:name="_CR5_3_2_2"/>
      <w:bookmarkStart w:id="186" w:name="_Toc186721025"/>
      <w:bookmarkEnd w:id="185"/>
      <w:r w:rsidRPr="00127E7B">
        <w:t>5.</w:t>
      </w:r>
      <w:r w:rsidR="000757AC" w:rsidRPr="00127E7B">
        <w:rPr>
          <w:lang w:eastAsia="zh-CN"/>
        </w:rPr>
        <w:t>3</w:t>
      </w:r>
      <w:r w:rsidRPr="00127E7B">
        <w:t>.2.2</w:t>
      </w:r>
      <w:r w:rsidRPr="00127E7B">
        <w:tab/>
        <w:t>Subscribe</w:t>
      </w:r>
      <w:bookmarkEnd w:id="186"/>
    </w:p>
    <w:p w14:paraId="004FC6CF" w14:textId="3C343056" w:rsidR="00E51031" w:rsidRPr="00127E7B" w:rsidRDefault="00E51031" w:rsidP="001773FF">
      <w:pPr>
        <w:pStyle w:val="Heading5"/>
      </w:pPr>
      <w:bookmarkStart w:id="187" w:name="_CR5_3_2_2_1"/>
      <w:bookmarkStart w:id="188" w:name="_Toc186721026"/>
      <w:bookmarkEnd w:id="187"/>
      <w:r w:rsidRPr="00127E7B">
        <w:t>5.</w:t>
      </w:r>
      <w:r w:rsidR="000757AC" w:rsidRPr="00127E7B">
        <w:rPr>
          <w:lang w:eastAsia="zh-CN"/>
        </w:rPr>
        <w:t>3</w:t>
      </w:r>
      <w:r w:rsidRPr="00127E7B">
        <w:t>.2.2.1</w:t>
      </w:r>
      <w:r w:rsidRPr="00127E7B">
        <w:tab/>
        <w:t>General</w:t>
      </w:r>
      <w:bookmarkEnd w:id="188"/>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89" w:name="_CR5_3_2_2_2"/>
      <w:bookmarkStart w:id="190" w:name="_Toc186721027"/>
      <w:bookmarkEnd w:id="189"/>
      <w:r w:rsidRPr="00127E7B">
        <w:t>5.</w:t>
      </w:r>
      <w:r w:rsidR="000757AC" w:rsidRPr="00127E7B">
        <w:rPr>
          <w:lang w:eastAsia="zh-CN"/>
        </w:rPr>
        <w:t>3</w:t>
      </w:r>
      <w:r w:rsidRPr="00127E7B">
        <w:t>.2.2.2</w:t>
      </w:r>
      <w:r w:rsidRPr="00127E7B">
        <w:tab/>
        <w:t>Creation of a subscription</w:t>
      </w:r>
      <w:bookmarkEnd w:id="190"/>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1pt;height:108pt" o:ole="">
            <v:imagedata r:id="rId20" o:title=""/>
          </v:shape>
          <o:OLEObject Type="Embed" ProgID="Visio.Drawing.11" ShapeID="_x0000_i1031" DrawAspect="Content" ObjectID="_1797333840" r:id="rId21"/>
        </w:object>
      </w:r>
    </w:p>
    <w:p w14:paraId="0E98351A" w14:textId="683B151D" w:rsidR="00E51031" w:rsidRPr="00127E7B" w:rsidRDefault="00E51031" w:rsidP="001A6C9E">
      <w:pPr>
        <w:pStyle w:val="TF"/>
      </w:pPr>
      <w:bookmarkStart w:id="191" w:name="_CRFigure5_4_2_2_21SubscribeforCreation"/>
      <w:r w:rsidRPr="00127E7B">
        <w:rPr>
          <w:lang w:eastAsia="ko-KR"/>
        </w:rPr>
        <w:t xml:space="preserve">Figure </w:t>
      </w:r>
      <w:bookmarkEnd w:id="191"/>
      <w:r w:rsidRPr="00127E7B">
        <w:rPr>
          <w:lang w:eastAsia="ko-KR"/>
        </w:rPr>
        <w:t>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 xml:space="preserve">If the </w:t>
      </w:r>
      <w:proofErr w:type="spellStart"/>
      <w:r w:rsidR="00793A74" w:rsidRPr="0069125A">
        <w:rPr>
          <w:rFonts w:eastAsia="SimSun"/>
        </w:rPr>
        <w:t>immediateFlag</w:t>
      </w:r>
      <w:proofErr w:type="spellEnd"/>
      <w:r w:rsidR="00793A74" w:rsidRPr="0069125A">
        <w:rPr>
          <w:rFonts w:eastAsia="SimSun"/>
        </w:rPr>
        <w:t xml:space="preserve">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53A03D5" w14:textId="0406D9BF" w:rsidR="00E51031" w:rsidRPr="00127E7B" w:rsidRDefault="00E51031" w:rsidP="001773FF">
      <w:pPr>
        <w:pStyle w:val="Heading5"/>
        <w:rPr>
          <w:lang w:eastAsia="zh-CN"/>
        </w:rPr>
      </w:pPr>
      <w:bookmarkStart w:id="192" w:name="_CR5_3_2_2_3"/>
      <w:bookmarkStart w:id="193" w:name="_Toc186721028"/>
      <w:bookmarkEnd w:id="192"/>
      <w:r w:rsidRPr="00127E7B">
        <w:t>5.</w:t>
      </w:r>
      <w:r w:rsidR="00026AE9" w:rsidRPr="00127E7B">
        <w:rPr>
          <w:lang w:eastAsia="zh-CN"/>
        </w:rPr>
        <w:t>3</w:t>
      </w:r>
      <w:r w:rsidRPr="00127E7B">
        <w:t>.2.2.3</w:t>
      </w:r>
      <w:r w:rsidRPr="00127E7B">
        <w:tab/>
        <w:t>Modification of a subscription</w:t>
      </w:r>
      <w:bookmarkEnd w:id="193"/>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75pt;height:2in" o:ole="">
            <v:imagedata r:id="rId22" o:title=""/>
          </v:shape>
          <o:OLEObject Type="Embed" ProgID="Visio.Drawing.11" ShapeID="_x0000_i1032" DrawAspect="Content" ObjectID="_1797333841"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9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9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4.1pt;height:145.35pt" o:ole="">
            <v:imagedata r:id="rId24" o:title=""/>
          </v:shape>
          <o:OLEObject Type="Embed" ProgID="Visio.Drawing.11" ShapeID="_x0000_i1033" DrawAspect="Content" ObjectID="_1797333842" r:id="rId25"/>
        </w:object>
      </w:r>
    </w:p>
    <w:p w14:paraId="1DC3001F" w14:textId="4E9BCC5C" w:rsidR="00E51031" w:rsidRPr="00127E7B" w:rsidRDefault="00E51031" w:rsidP="0069125A">
      <w:pPr>
        <w:pStyle w:val="TF"/>
      </w:pPr>
      <w:bookmarkStart w:id="195" w:name="_CRFigure5_3_2_2_32SubscriptionComplete"/>
      <w:r w:rsidRPr="0069125A">
        <w:t xml:space="preserve">Figure </w:t>
      </w:r>
      <w:bookmarkEnd w:id="195"/>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w:t>
      </w:r>
      <w:proofErr w:type="spellStart"/>
      <w:r w:rsidR="00E51031" w:rsidRPr="00127E7B">
        <w:t>subscriptionId</w:t>
      </w:r>
      <w:proofErr w:type="spellEnd"/>
      <w:r w:rsidR="00E51031" w:rsidRPr="00127E7B">
        <w:t>}.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879976B" w14:textId="66E849CC" w:rsidR="00793A74" w:rsidRPr="00460EEF" w:rsidRDefault="00793A74" w:rsidP="001773FF">
      <w:pPr>
        <w:pStyle w:val="Heading5"/>
      </w:pPr>
      <w:bookmarkStart w:id="196" w:name="_CR5_3_2_2_4"/>
      <w:bookmarkStart w:id="197" w:name="_Toc186721029"/>
      <w:bookmarkEnd w:id="196"/>
      <w:r w:rsidRPr="001B047D">
        <w:t>5.</w:t>
      </w:r>
      <w:r w:rsidRPr="00460EEF">
        <w:t>3.2.2.4</w:t>
      </w:r>
      <w:r w:rsidRPr="00460EEF">
        <w:tab/>
        <w:t>Creation of a one time and immediate reporting subscription</w:t>
      </w:r>
      <w:bookmarkEnd w:id="197"/>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AD3A3FF" w:rsidR="00793A74" w:rsidRDefault="00793A74" w:rsidP="00793A74">
      <w:pPr>
        <w:pStyle w:val="B1"/>
      </w:pPr>
      <w:r>
        <w:t>1.</w:t>
      </w:r>
      <w:r>
        <w:tab/>
        <w:t>The NF Service Consumer shall send a POST request</w:t>
      </w:r>
      <w:r w:rsidRPr="00955065">
        <w:t xml:space="preserve"> </w:t>
      </w:r>
      <w:r>
        <w:t xml:space="preserve">as specified in step 1 of </w:t>
      </w:r>
      <w:r w:rsidR="00515FBC">
        <w:t>clause 5</w:t>
      </w:r>
      <w:r>
        <w:t>.3.2.2.2,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044105D6" w14:textId="58B16E6E" w:rsidR="00793A74" w:rsidRDefault="00793A74" w:rsidP="00793A74">
      <w:pPr>
        <w:pStyle w:val="B1"/>
      </w:pPr>
      <w:r>
        <w:t>2a.</w:t>
      </w:r>
      <w:r>
        <w:tab/>
        <w:t xml:space="preserve">The NSACF shall send a POST response as specified in step 2a of </w:t>
      </w:r>
      <w:r w:rsidR="00515FBC">
        <w:t>clause 5</w:t>
      </w:r>
      <w:r>
        <w:t>.3.2.2.2,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98" w:name="_CR5_3_2_3"/>
      <w:bookmarkStart w:id="199" w:name="_Toc186721030"/>
      <w:bookmarkEnd w:id="198"/>
      <w:r w:rsidRPr="00127E7B">
        <w:t>5.</w:t>
      </w:r>
      <w:r w:rsidR="002B72EE" w:rsidRPr="00127E7B">
        <w:rPr>
          <w:lang w:eastAsia="zh-CN"/>
        </w:rPr>
        <w:t>3</w:t>
      </w:r>
      <w:r w:rsidRPr="00127E7B">
        <w:t>.2.3</w:t>
      </w:r>
      <w:r w:rsidR="001A6C9E" w:rsidRPr="00127E7B">
        <w:tab/>
      </w:r>
      <w:r w:rsidRPr="00127E7B">
        <w:t>Unsubscribe</w:t>
      </w:r>
      <w:bookmarkEnd w:id="199"/>
    </w:p>
    <w:p w14:paraId="09089825" w14:textId="5D2119C4" w:rsidR="00E51031" w:rsidRPr="00127E7B" w:rsidRDefault="00E51031" w:rsidP="001773FF">
      <w:pPr>
        <w:pStyle w:val="Heading5"/>
      </w:pPr>
      <w:bookmarkStart w:id="200" w:name="_CR5_3_2_3_1"/>
      <w:bookmarkStart w:id="201" w:name="_Toc186721031"/>
      <w:bookmarkEnd w:id="200"/>
      <w:r w:rsidRPr="00127E7B">
        <w:t>5.</w:t>
      </w:r>
      <w:r w:rsidR="002B72EE" w:rsidRPr="00127E7B">
        <w:rPr>
          <w:lang w:eastAsia="zh-CN"/>
        </w:rPr>
        <w:t>3</w:t>
      </w:r>
      <w:r w:rsidRPr="00127E7B">
        <w:t>.2.3.1</w:t>
      </w:r>
      <w:r w:rsidRPr="00127E7B">
        <w:tab/>
        <w:t>General</w:t>
      </w:r>
      <w:bookmarkEnd w:id="201"/>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4.1pt;height:2in" o:ole="">
            <v:imagedata r:id="rId26" o:title=""/>
          </v:shape>
          <o:OLEObject Type="Embed" ProgID="Visio.Drawing.11" ShapeID="_x0000_i1034" DrawAspect="Content" ObjectID="_1797333843" r:id="rId27"/>
        </w:object>
      </w:r>
    </w:p>
    <w:p w14:paraId="2560C36E" w14:textId="59E64FFD" w:rsidR="00E51031" w:rsidRPr="00127E7B" w:rsidRDefault="00E51031" w:rsidP="001A6C9E">
      <w:pPr>
        <w:pStyle w:val="TF"/>
      </w:pPr>
      <w:bookmarkStart w:id="202" w:name="_CRFigure5_3_2_3_11"/>
      <w:r w:rsidRPr="00127E7B">
        <w:t xml:space="preserve">Figure </w:t>
      </w:r>
      <w:bookmarkEnd w:id="202"/>
      <w:r w:rsidRPr="00127E7B">
        <w:t>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7EC6D620" w14:textId="73978A4D" w:rsidR="00E51031" w:rsidRPr="00460EEF" w:rsidRDefault="00E51031" w:rsidP="001773FF">
      <w:pPr>
        <w:pStyle w:val="Heading4"/>
      </w:pPr>
      <w:bookmarkStart w:id="203" w:name="_CR5_3_2_4"/>
      <w:bookmarkStart w:id="204" w:name="_Toc186721032"/>
      <w:bookmarkEnd w:id="203"/>
      <w:r w:rsidRPr="001B047D">
        <w:t>5.</w:t>
      </w:r>
      <w:r w:rsidR="002B72EE" w:rsidRPr="00460EEF">
        <w:t>3</w:t>
      </w:r>
      <w:r w:rsidRPr="00460EEF">
        <w:t>.2.4</w:t>
      </w:r>
      <w:r w:rsidR="001A6C9E" w:rsidRPr="00460EEF">
        <w:tab/>
      </w:r>
      <w:r w:rsidRPr="00460EEF">
        <w:t>Notify</w:t>
      </w:r>
      <w:bookmarkEnd w:id="204"/>
    </w:p>
    <w:p w14:paraId="2D1187F5" w14:textId="17A1B3AC" w:rsidR="00E51031" w:rsidRPr="00460EEF" w:rsidRDefault="00E51031" w:rsidP="001773FF">
      <w:pPr>
        <w:pStyle w:val="Heading5"/>
      </w:pPr>
      <w:bookmarkStart w:id="205" w:name="_CR5_3_2_4_1"/>
      <w:bookmarkStart w:id="206" w:name="_Toc186721033"/>
      <w:bookmarkEnd w:id="205"/>
      <w:r w:rsidRPr="00460EEF">
        <w:t>5.</w:t>
      </w:r>
      <w:r w:rsidR="002B72EE" w:rsidRPr="00460EEF">
        <w:t>3</w:t>
      </w:r>
      <w:r w:rsidRPr="00460EEF">
        <w:t>.2.4.1</w:t>
      </w:r>
      <w:r w:rsidRPr="00460EEF">
        <w:tab/>
        <w:t>General</w:t>
      </w:r>
      <w:bookmarkEnd w:id="206"/>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4.1pt;height:146.05pt" o:ole="">
            <v:imagedata r:id="rId28" o:title=""/>
          </v:shape>
          <o:OLEObject Type="Embed" ProgID="Visio.Drawing.11" ShapeID="_x0000_i1035" DrawAspect="Content" ObjectID="_1797333844" r:id="rId29"/>
        </w:object>
      </w:r>
    </w:p>
    <w:p w14:paraId="227AB7AC" w14:textId="31767F2A" w:rsidR="00E51031" w:rsidRPr="00127E7B" w:rsidRDefault="00E51031" w:rsidP="001A6C9E">
      <w:pPr>
        <w:pStyle w:val="TF"/>
      </w:pPr>
      <w:bookmarkStart w:id="207" w:name="_CRFigure5_3_2_4_11"/>
      <w:r w:rsidRPr="00127E7B">
        <w:t xml:space="preserve">Figure </w:t>
      </w:r>
      <w:bookmarkEnd w:id="207"/>
      <w:r w:rsidRPr="00127E7B">
        <w:t>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lastRenderedPageBreak/>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208" w:name="_CR6"/>
      <w:bookmarkStart w:id="209" w:name="_Toc81226666"/>
      <w:bookmarkStart w:id="210" w:name="_Toc93868957"/>
      <w:bookmarkStart w:id="211" w:name="_Toc186721034"/>
      <w:bookmarkEnd w:id="208"/>
      <w:r w:rsidRPr="00127E7B">
        <w:t>6</w:t>
      </w:r>
      <w:r w:rsidRPr="00127E7B">
        <w:tab/>
        <w:t>API Definitions</w:t>
      </w:r>
      <w:bookmarkEnd w:id="175"/>
      <w:bookmarkEnd w:id="176"/>
      <w:bookmarkEnd w:id="177"/>
      <w:bookmarkEnd w:id="209"/>
      <w:bookmarkEnd w:id="210"/>
      <w:bookmarkEnd w:id="211"/>
    </w:p>
    <w:p w14:paraId="49A90AEE" w14:textId="29F93225" w:rsidR="008A6D4A" w:rsidRPr="00127E7B" w:rsidRDefault="008A6D4A" w:rsidP="001773FF">
      <w:pPr>
        <w:pStyle w:val="Heading2"/>
      </w:pPr>
      <w:bookmarkStart w:id="212" w:name="_CR6_1"/>
      <w:bookmarkStart w:id="213" w:name="_Toc510696598"/>
      <w:bookmarkStart w:id="214" w:name="_Toc35971390"/>
      <w:bookmarkStart w:id="215" w:name="_Toc70325107"/>
      <w:bookmarkStart w:id="216" w:name="_Toc81226667"/>
      <w:bookmarkStart w:id="217" w:name="_Toc93868958"/>
      <w:bookmarkStart w:id="218" w:name="_Toc186721035"/>
      <w:bookmarkEnd w:id="212"/>
      <w:r w:rsidRPr="00127E7B">
        <w:t>6.1</w:t>
      </w:r>
      <w:r w:rsidRPr="00127E7B">
        <w:tab/>
      </w:r>
      <w:proofErr w:type="spellStart"/>
      <w:r w:rsidR="009427A2" w:rsidRPr="00127E7B">
        <w:t>Nnsacf_</w:t>
      </w:r>
      <w:r w:rsidR="00F6320F" w:rsidRPr="00127E7B">
        <w:t>NSAC</w:t>
      </w:r>
      <w:proofErr w:type="spellEnd"/>
      <w:r w:rsidRPr="00127E7B">
        <w:t xml:space="preserve"> Service API</w:t>
      </w:r>
      <w:bookmarkEnd w:id="213"/>
      <w:bookmarkEnd w:id="214"/>
      <w:bookmarkEnd w:id="215"/>
      <w:bookmarkEnd w:id="216"/>
      <w:bookmarkEnd w:id="217"/>
      <w:bookmarkEnd w:id="218"/>
    </w:p>
    <w:p w14:paraId="49F4CC6B" w14:textId="77777777" w:rsidR="008A6D4A" w:rsidRPr="00127E7B" w:rsidRDefault="008A6D4A" w:rsidP="001773FF">
      <w:pPr>
        <w:pStyle w:val="Heading3"/>
      </w:pPr>
      <w:bookmarkStart w:id="219" w:name="_CR6_1_1"/>
      <w:bookmarkStart w:id="220" w:name="_Toc510696599"/>
      <w:bookmarkStart w:id="221" w:name="_Toc35971391"/>
      <w:bookmarkStart w:id="222" w:name="_Toc70325108"/>
      <w:bookmarkStart w:id="223" w:name="_Toc81226668"/>
      <w:bookmarkStart w:id="224" w:name="_Toc93868959"/>
      <w:bookmarkStart w:id="225" w:name="_Toc186721036"/>
      <w:bookmarkEnd w:id="219"/>
      <w:r w:rsidRPr="00127E7B">
        <w:t>6.1.1</w:t>
      </w:r>
      <w:r w:rsidRPr="00127E7B">
        <w:tab/>
        <w:t>Introduction</w:t>
      </w:r>
      <w:bookmarkEnd w:id="220"/>
      <w:bookmarkEnd w:id="221"/>
      <w:bookmarkEnd w:id="222"/>
      <w:bookmarkEnd w:id="223"/>
      <w:bookmarkEnd w:id="224"/>
      <w:bookmarkEnd w:id="225"/>
    </w:p>
    <w:p w14:paraId="735FC1C1" w14:textId="65D86B89" w:rsidR="00DB0D4A" w:rsidRPr="00127E7B" w:rsidRDefault="00DB0D4A" w:rsidP="00DB0D4A">
      <w:pPr>
        <w:rPr>
          <w:noProof/>
          <w:lang w:eastAsia="zh-CN"/>
        </w:rPr>
      </w:pPr>
      <w:bookmarkStart w:id="226" w:name="_Toc510696600"/>
      <w:bookmarkStart w:id="227"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228" w:name="_CR6_1_2"/>
      <w:bookmarkStart w:id="229" w:name="_Toc70325109"/>
      <w:bookmarkStart w:id="230" w:name="_Toc81226669"/>
      <w:bookmarkStart w:id="231" w:name="_Toc93868960"/>
      <w:bookmarkStart w:id="232" w:name="_Toc186721037"/>
      <w:bookmarkEnd w:id="228"/>
      <w:r w:rsidRPr="00127E7B">
        <w:t>6.1.2</w:t>
      </w:r>
      <w:r w:rsidRPr="00127E7B">
        <w:tab/>
        <w:t>Usage of HTTP</w:t>
      </w:r>
      <w:bookmarkEnd w:id="226"/>
      <w:bookmarkEnd w:id="227"/>
      <w:bookmarkEnd w:id="229"/>
      <w:bookmarkEnd w:id="230"/>
      <w:bookmarkEnd w:id="231"/>
      <w:bookmarkEnd w:id="232"/>
    </w:p>
    <w:p w14:paraId="6BE20AEE" w14:textId="77777777" w:rsidR="008A6D4A" w:rsidRPr="00127E7B" w:rsidRDefault="008A6D4A" w:rsidP="001773FF">
      <w:pPr>
        <w:pStyle w:val="Heading4"/>
      </w:pPr>
      <w:bookmarkStart w:id="233" w:name="_CR6_1_2_1"/>
      <w:bookmarkStart w:id="234" w:name="_Toc510696601"/>
      <w:bookmarkStart w:id="235" w:name="_Toc35971393"/>
      <w:bookmarkStart w:id="236" w:name="_Toc70325110"/>
      <w:bookmarkStart w:id="237" w:name="_Toc81226670"/>
      <w:bookmarkStart w:id="238" w:name="_Toc93868961"/>
      <w:bookmarkStart w:id="239" w:name="_Toc186721038"/>
      <w:bookmarkEnd w:id="233"/>
      <w:r w:rsidRPr="00127E7B">
        <w:t>6.1.2.1</w:t>
      </w:r>
      <w:r w:rsidRPr="00127E7B">
        <w:tab/>
        <w:t>General</w:t>
      </w:r>
      <w:bookmarkEnd w:id="234"/>
      <w:bookmarkEnd w:id="235"/>
      <w:bookmarkEnd w:id="236"/>
      <w:bookmarkEnd w:id="237"/>
      <w:bookmarkEnd w:id="238"/>
      <w:bookmarkEnd w:id="239"/>
    </w:p>
    <w:p w14:paraId="40117155" w14:textId="77777777" w:rsidR="008A6D4A" w:rsidRPr="00127E7B" w:rsidRDefault="008A6D4A" w:rsidP="008A6D4A">
      <w:pPr>
        <w:rPr>
          <w:noProof/>
        </w:rPr>
      </w:pPr>
      <w:bookmarkStart w:id="240"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proofErr w:type="spellStart"/>
      <w:r w:rsidR="0042573C" w:rsidRPr="00127E7B">
        <w:t>Nnsacf_</w:t>
      </w:r>
      <w:r w:rsidR="0013073C" w:rsidRPr="00127E7B">
        <w:t>NSAC</w:t>
      </w:r>
      <w:proofErr w:type="spellEnd"/>
      <w:r w:rsidRPr="00127E7B">
        <w:rPr>
          <w:noProof/>
        </w:rPr>
        <w:t xml:space="preserve"> API is contained in Annex A.</w:t>
      </w:r>
    </w:p>
    <w:p w14:paraId="3921ABB9" w14:textId="77777777" w:rsidR="008A6D4A" w:rsidRPr="00127E7B" w:rsidRDefault="008A6D4A" w:rsidP="001773FF">
      <w:pPr>
        <w:pStyle w:val="Heading4"/>
      </w:pPr>
      <w:bookmarkStart w:id="241" w:name="_CR6_1_2_2"/>
      <w:bookmarkStart w:id="242" w:name="_Toc35971394"/>
      <w:bookmarkStart w:id="243" w:name="_Toc70325111"/>
      <w:bookmarkStart w:id="244" w:name="_Toc81226671"/>
      <w:bookmarkStart w:id="245" w:name="_Toc93868962"/>
      <w:bookmarkStart w:id="246" w:name="_Toc186721039"/>
      <w:bookmarkEnd w:id="241"/>
      <w:r w:rsidRPr="00127E7B">
        <w:t>6.1.2.2</w:t>
      </w:r>
      <w:r w:rsidRPr="00127E7B">
        <w:tab/>
        <w:t>HTTP standard headers</w:t>
      </w:r>
      <w:bookmarkEnd w:id="240"/>
      <w:bookmarkEnd w:id="242"/>
      <w:bookmarkEnd w:id="243"/>
      <w:bookmarkEnd w:id="244"/>
      <w:bookmarkEnd w:id="245"/>
      <w:bookmarkEnd w:id="246"/>
    </w:p>
    <w:p w14:paraId="5BC5A0BC" w14:textId="77777777" w:rsidR="008A6D4A" w:rsidRPr="00127E7B" w:rsidRDefault="008A6D4A" w:rsidP="001773FF">
      <w:pPr>
        <w:pStyle w:val="Heading5"/>
        <w:rPr>
          <w:lang w:eastAsia="zh-CN"/>
        </w:rPr>
      </w:pPr>
      <w:bookmarkStart w:id="247" w:name="_CR6_1_2_2_1"/>
      <w:bookmarkStart w:id="248" w:name="_Toc510696603"/>
      <w:bookmarkStart w:id="249" w:name="_Toc35971395"/>
      <w:bookmarkStart w:id="250" w:name="_Toc70325112"/>
      <w:bookmarkStart w:id="251" w:name="_Toc81226672"/>
      <w:bookmarkStart w:id="252" w:name="_Toc93868963"/>
      <w:bookmarkStart w:id="253" w:name="_Toc186721040"/>
      <w:bookmarkEnd w:id="247"/>
      <w:r w:rsidRPr="00127E7B">
        <w:t>6.1.2.2.1</w:t>
      </w:r>
      <w:r w:rsidRPr="00127E7B">
        <w:rPr>
          <w:rFonts w:hint="eastAsia"/>
          <w:lang w:eastAsia="zh-CN"/>
        </w:rPr>
        <w:tab/>
      </w:r>
      <w:r w:rsidRPr="00127E7B">
        <w:rPr>
          <w:lang w:eastAsia="zh-CN"/>
        </w:rPr>
        <w:t>General</w:t>
      </w:r>
      <w:bookmarkEnd w:id="248"/>
      <w:bookmarkEnd w:id="249"/>
      <w:bookmarkEnd w:id="250"/>
      <w:bookmarkEnd w:id="251"/>
      <w:bookmarkEnd w:id="252"/>
      <w:bookmarkEnd w:id="253"/>
    </w:p>
    <w:p w14:paraId="47B445E8" w14:textId="77777777" w:rsidR="008A6D4A" w:rsidRPr="00127E7B" w:rsidRDefault="008A6D4A" w:rsidP="008A6D4A">
      <w:pPr>
        <w:rPr>
          <w:noProof/>
        </w:rPr>
      </w:pPr>
      <w:bookmarkStart w:id="254"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55" w:name="_CR6_1_2_2_2"/>
      <w:bookmarkStart w:id="256" w:name="_Toc35971396"/>
      <w:bookmarkStart w:id="257" w:name="_Toc70325113"/>
      <w:bookmarkStart w:id="258" w:name="_Toc81226673"/>
      <w:bookmarkStart w:id="259" w:name="_Toc93868964"/>
      <w:bookmarkStart w:id="260" w:name="_Toc186721041"/>
      <w:bookmarkEnd w:id="255"/>
      <w:r w:rsidRPr="00127E7B">
        <w:lastRenderedPageBreak/>
        <w:t>6.1.2.2.2</w:t>
      </w:r>
      <w:r w:rsidRPr="00127E7B">
        <w:tab/>
        <w:t>Content type</w:t>
      </w:r>
      <w:bookmarkEnd w:id="254"/>
      <w:bookmarkEnd w:id="256"/>
      <w:bookmarkEnd w:id="257"/>
      <w:bookmarkEnd w:id="258"/>
      <w:bookmarkEnd w:id="259"/>
      <w:bookmarkEnd w:id="260"/>
    </w:p>
    <w:p w14:paraId="3E043ABA" w14:textId="77777777" w:rsidR="008A6D4A" w:rsidRPr="00127E7B" w:rsidRDefault="008A6D4A" w:rsidP="008A6D4A">
      <w:bookmarkStart w:id="261"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19F47328" w14:textId="77777777" w:rsidR="008A6D4A" w:rsidRPr="00127E7B" w:rsidRDefault="008A6D4A" w:rsidP="001773FF">
      <w:pPr>
        <w:pStyle w:val="Heading4"/>
      </w:pPr>
      <w:bookmarkStart w:id="262" w:name="_CR6_1_2_3"/>
      <w:bookmarkStart w:id="263" w:name="_Toc35971397"/>
      <w:bookmarkStart w:id="264" w:name="_Toc70325114"/>
      <w:bookmarkStart w:id="265" w:name="_Toc81226674"/>
      <w:bookmarkStart w:id="266" w:name="_Toc93868965"/>
      <w:bookmarkStart w:id="267" w:name="_Toc186721042"/>
      <w:bookmarkEnd w:id="262"/>
      <w:r w:rsidRPr="00127E7B">
        <w:t>6.1.2.3</w:t>
      </w:r>
      <w:r w:rsidRPr="00127E7B">
        <w:tab/>
        <w:t>HTTP custom headers</w:t>
      </w:r>
      <w:bookmarkEnd w:id="261"/>
      <w:bookmarkEnd w:id="263"/>
      <w:bookmarkEnd w:id="264"/>
      <w:bookmarkEnd w:id="265"/>
      <w:bookmarkEnd w:id="266"/>
      <w:bookmarkEnd w:id="267"/>
    </w:p>
    <w:p w14:paraId="51F282AC" w14:textId="2AF5ACC7" w:rsidR="008A6D4A" w:rsidRPr="00127E7B" w:rsidRDefault="008A6D4A" w:rsidP="008A6D4A">
      <w:pPr>
        <w:rPr>
          <w:noProof/>
        </w:rPr>
      </w:pPr>
      <w:bookmarkStart w:id="268" w:name="_Toc489605322"/>
      <w:bookmarkStart w:id="269" w:name="_Toc492899753"/>
      <w:bookmarkStart w:id="270" w:name="_Toc492900032"/>
      <w:bookmarkStart w:id="271" w:name="_Toc492967834"/>
      <w:bookmarkStart w:id="272" w:name="_Toc492972922"/>
      <w:bookmarkStart w:id="273" w:name="_Toc492973142"/>
      <w:bookmarkStart w:id="274" w:name="_Toc492974840"/>
      <w:bookmarkStart w:id="275"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76" w:name="_CR6_1_3"/>
      <w:bookmarkStart w:id="277" w:name="_Toc510696607"/>
      <w:bookmarkStart w:id="278" w:name="_Toc35971398"/>
      <w:bookmarkStart w:id="279" w:name="_Toc70325115"/>
      <w:bookmarkStart w:id="280" w:name="_Toc81226675"/>
      <w:bookmarkStart w:id="281" w:name="_Toc93868966"/>
      <w:bookmarkStart w:id="282" w:name="_Toc186721043"/>
      <w:bookmarkEnd w:id="268"/>
      <w:bookmarkEnd w:id="269"/>
      <w:bookmarkEnd w:id="270"/>
      <w:bookmarkEnd w:id="271"/>
      <w:bookmarkEnd w:id="272"/>
      <w:bookmarkEnd w:id="273"/>
      <w:bookmarkEnd w:id="274"/>
      <w:bookmarkEnd w:id="275"/>
      <w:bookmarkEnd w:id="276"/>
      <w:r w:rsidRPr="00127E7B">
        <w:t>6.1.3</w:t>
      </w:r>
      <w:r w:rsidRPr="00127E7B">
        <w:tab/>
        <w:t>Resources</w:t>
      </w:r>
      <w:bookmarkEnd w:id="277"/>
      <w:bookmarkEnd w:id="278"/>
      <w:bookmarkEnd w:id="279"/>
      <w:bookmarkEnd w:id="280"/>
      <w:bookmarkEnd w:id="281"/>
      <w:bookmarkEnd w:id="282"/>
    </w:p>
    <w:p w14:paraId="5C8D92CB" w14:textId="77777777" w:rsidR="008A6D4A" w:rsidRPr="00127E7B" w:rsidRDefault="008A6D4A" w:rsidP="001773FF">
      <w:pPr>
        <w:pStyle w:val="Heading4"/>
      </w:pPr>
      <w:bookmarkStart w:id="283" w:name="_CR6_1_3_1"/>
      <w:bookmarkStart w:id="284" w:name="_Toc510696608"/>
      <w:bookmarkStart w:id="285" w:name="_Toc35971399"/>
      <w:bookmarkStart w:id="286" w:name="_Toc70325116"/>
      <w:bookmarkStart w:id="287" w:name="_Toc81226676"/>
      <w:bookmarkStart w:id="288" w:name="_Toc93868967"/>
      <w:bookmarkStart w:id="289" w:name="_Toc186721044"/>
      <w:bookmarkEnd w:id="283"/>
      <w:r w:rsidRPr="00127E7B">
        <w:t>6.1.3.1</w:t>
      </w:r>
      <w:r w:rsidRPr="00127E7B">
        <w:tab/>
        <w:t>Overview</w:t>
      </w:r>
      <w:bookmarkEnd w:id="284"/>
      <w:bookmarkEnd w:id="285"/>
      <w:bookmarkEnd w:id="286"/>
      <w:bookmarkEnd w:id="287"/>
      <w:bookmarkEnd w:id="288"/>
      <w:bookmarkEnd w:id="289"/>
    </w:p>
    <w:p w14:paraId="75668E3F" w14:textId="51FC756F" w:rsidR="007C3236" w:rsidRPr="00127E7B" w:rsidRDefault="007C3236" w:rsidP="007C3236">
      <w:bookmarkStart w:id="290" w:name="_Toc510696609"/>
      <w:bookmarkStart w:id="291" w:name="_Toc35971400"/>
      <w:r w:rsidRPr="00127E7B">
        <w:rPr>
          <w:rFonts w:hint="eastAsia"/>
          <w:lang w:eastAsia="zh-CN"/>
        </w:rPr>
        <w:t xml:space="preserve">The figure 6.1.3.1-1 describes the resource URI structure of the </w:t>
      </w:r>
      <w:proofErr w:type="spellStart"/>
      <w:r w:rsidRPr="00127E7B">
        <w:rPr>
          <w:rFonts w:hint="eastAsia"/>
          <w:lang w:eastAsia="zh-CN"/>
        </w:rPr>
        <w:t>N</w:t>
      </w:r>
      <w:r w:rsidRPr="00127E7B">
        <w:rPr>
          <w:lang w:eastAsia="zh-CN"/>
        </w:rPr>
        <w:t>nsacf</w:t>
      </w:r>
      <w:proofErr w:type="spellEnd"/>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05pt;height:116.85pt" o:ole="">
            <v:imagedata r:id="rId30" o:title=""/>
          </v:shape>
          <o:OLEObject Type="Embed" ProgID="Visio.Drawing.11" ShapeID="_x0000_i1036" DrawAspect="Content" ObjectID="_1797333845" r:id="rId31"/>
        </w:object>
      </w:r>
    </w:p>
    <w:p w14:paraId="19C0F87D" w14:textId="6176A9AE" w:rsidR="007C3236" w:rsidRPr="00127E7B" w:rsidRDefault="007C3236" w:rsidP="007C3236">
      <w:pPr>
        <w:pStyle w:val="TF"/>
      </w:pPr>
      <w:bookmarkStart w:id="292" w:name="_CRFigure6_1_3_11"/>
      <w:r w:rsidRPr="00127E7B">
        <w:t xml:space="preserve">Figure </w:t>
      </w:r>
      <w:bookmarkEnd w:id="292"/>
      <w:r w:rsidRPr="00127E7B">
        <w:t xml:space="preserve">6.1.3.1-1: Resource URI structure of the </w:t>
      </w:r>
      <w:proofErr w:type="spellStart"/>
      <w:r w:rsidR="00DE24F1" w:rsidRPr="00127E7B">
        <w:t>Nnsacf_</w:t>
      </w:r>
      <w:r w:rsidR="006D2D1A" w:rsidRPr="00127E7B">
        <w:t>NSAC</w:t>
      </w:r>
      <w:proofErr w:type="spellEnd"/>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bookmarkStart w:id="293" w:name="_CRTable6_1_3_11"/>
      <w:r w:rsidRPr="00127E7B">
        <w:t xml:space="preserve">Table </w:t>
      </w:r>
      <w:bookmarkEnd w:id="293"/>
      <w:r w:rsidRPr="00127E7B">
        <w:t>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w:t>
            </w:r>
            <w:proofErr w:type="spellStart"/>
            <w:r w:rsidR="00E85D4D" w:rsidRPr="00127E7B">
              <w:rPr>
                <w:lang w:eastAsia="zh-CN"/>
              </w:rPr>
              <w:t>ues</w:t>
            </w:r>
            <w:proofErr w:type="spellEnd"/>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w:t>
            </w:r>
            <w:proofErr w:type="spellStart"/>
            <w:r w:rsidRPr="00127E7B">
              <w:rPr>
                <w:lang w:eastAsia="zh-CN"/>
              </w:rPr>
              <w:t>pdus</w:t>
            </w:r>
            <w:proofErr w:type="spellEnd"/>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94" w:name="_CR6_1_3_2"/>
      <w:bookmarkStart w:id="295" w:name="_Toc70325117"/>
      <w:bookmarkStart w:id="296" w:name="_Toc81226677"/>
      <w:bookmarkStart w:id="297" w:name="_Toc93868968"/>
      <w:bookmarkStart w:id="298" w:name="_Toc186721045"/>
      <w:bookmarkEnd w:id="294"/>
      <w:r w:rsidRPr="00127E7B">
        <w:lastRenderedPageBreak/>
        <w:t>6.1.3.2</w:t>
      </w:r>
      <w:r w:rsidRPr="00127E7B">
        <w:tab/>
        <w:t xml:space="preserve">Resource: </w:t>
      </w:r>
      <w:bookmarkEnd w:id="290"/>
      <w:bookmarkEnd w:id="291"/>
      <w:r w:rsidR="006E742F" w:rsidRPr="00127E7B">
        <w:t>Slice Collection Subject to NSAC</w:t>
      </w:r>
      <w:bookmarkEnd w:id="295"/>
      <w:r w:rsidR="0059485B" w:rsidRPr="00127E7B">
        <w:t xml:space="preserve"> for UEs</w:t>
      </w:r>
      <w:bookmarkEnd w:id="296"/>
      <w:bookmarkEnd w:id="297"/>
      <w:bookmarkEnd w:id="298"/>
    </w:p>
    <w:p w14:paraId="4ED0F1B2" w14:textId="77777777" w:rsidR="008A6D4A" w:rsidRPr="00127E7B" w:rsidRDefault="008A6D4A" w:rsidP="001773FF">
      <w:pPr>
        <w:pStyle w:val="Heading5"/>
      </w:pPr>
      <w:bookmarkStart w:id="299" w:name="_CR6_1_3_2_1"/>
      <w:bookmarkStart w:id="300" w:name="_Toc510696610"/>
      <w:bookmarkStart w:id="301" w:name="_Toc35971401"/>
      <w:bookmarkStart w:id="302" w:name="_Toc70325118"/>
      <w:bookmarkStart w:id="303" w:name="_Toc81226678"/>
      <w:bookmarkStart w:id="304" w:name="_Toc93868969"/>
      <w:bookmarkStart w:id="305" w:name="_Toc186721046"/>
      <w:bookmarkEnd w:id="299"/>
      <w:r w:rsidRPr="00127E7B">
        <w:t>6.1.3.2.1</w:t>
      </w:r>
      <w:r w:rsidRPr="00127E7B">
        <w:tab/>
        <w:t>Description</w:t>
      </w:r>
      <w:bookmarkEnd w:id="300"/>
      <w:bookmarkEnd w:id="301"/>
      <w:bookmarkEnd w:id="302"/>
      <w:bookmarkEnd w:id="303"/>
      <w:bookmarkEnd w:id="304"/>
      <w:bookmarkEnd w:id="305"/>
    </w:p>
    <w:p w14:paraId="4F526B3F" w14:textId="4A8F16EC" w:rsidR="00907A16" w:rsidRPr="00127E7B" w:rsidRDefault="00907A16" w:rsidP="00907A16">
      <w:pPr>
        <w:rPr>
          <w:lang w:eastAsia="zh-CN"/>
        </w:rPr>
      </w:pPr>
      <w:bookmarkStart w:id="306" w:name="_Toc35971402"/>
      <w:bookmarkStart w:id="307"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308" w:name="_CR6_1_3_2_2"/>
      <w:bookmarkStart w:id="309" w:name="_Toc70325119"/>
      <w:bookmarkStart w:id="310" w:name="_Toc81226679"/>
      <w:bookmarkStart w:id="311" w:name="_Toc93868970"/>
      <w:bookmarkStart w:id="312" w:name="_Toc186721047"/>
      <w:bookmarkEnd w:id="308"/>
      <w:r w:rsidRPr="00127E7B">
        <w:t>6.1.3.2.2</w:t>
      </w:r>
      <w:r w:rsidRPr="00127E7B">
        <w:tab/>
        <w:t>Resource Definition</w:t>
      </w:r>
      <w:bookmarkEnd w:id="306"/>
      <w:bookmarkEnd w:id="309"/>
      <w:bookmarkEnd w:id="310"/>
      <w:bookmarkEnd w:id="311"/>
      <w:bookmarkEnd w:id="312"/>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bookmarkStart w:id="313" w:name="_CRTable6_1_3_2_21"/>
      <w:r w:rsidRPr="00127E7B">
        <w:t>Table </w:t>
      </w:r>
      <w:bookmarkEnd w:id="313"/>
      <w:r w:rsidRPr="00127E7B">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314" w:name="_CR6_1_3_2_3"/>
      <w:bookmarkStart w:id="315" w:name="_Toc35971403"/>
      <w:bookmarkStart w:id="316" w:name="_Toc70325120"/>
      <w:bookmarkStart w:id="317" w:name="_Toc81226680"/>
      <w:bookmarkStart w:id="318" w:name="_Toc93868971"/>
      <w:bookmarkStart w:id="319" w:name="_Toc186721048"/>
      <w:bookmarkEnd w:id="314"/>
      <w:r w:rsidRPr="00127E7B">
        <w:t>6.1.3.2.3</w:t>
      </w:r>
      <w:r w:rsidRPr="00127E7B">
        <w:tab/>
        <w:t>Resource Standard Methods</w:t>
      </w:r>
      <w:bookmarkEnd w:id="307"/>
      <w:bookmarkEnd w:id="315"/>
      <w:bookmarkEnd w:id="316"/>
      <w:bookmarkEnd w:id="317"/>
      <w:bookmarkEnd w:id="318"/>
      <w:bookmarkEnd w:id="319"/>
    </w:p>
    <w:p w14:paraId="1753A67F" w14:textId="394D08EE" w:rsidR="008A6D4A" w:rsidRPr="00127E7B" w:rsidRDefault="008A6D4A" w:rsidP="001773FF">
      <w:pPr>
        <w:pStyle w:val="H6"/>
      </w:pPr>
      <w:bookmarkStart w:id="320" w:name="_Toc510696613"/>
      <w:bookmarkStart w:id="321" w:name="_Toc35971404"/>
      <w:bookmarkStart w:id="322" w:name="_Toc70325121"/>
      <w:bookmarkStart w:id="323" w:name="_Toc81226681"/>
      <w:bookmarkStart w:id="324" w:name="_Toc93868972"/>
      <w:bookmarkStart w:id="325" w:name="_CR6_1_3_2_3_1"/>
      <w:r w:rsidRPr="00127E7B">
        <w:t>6.1.3.2.3.1</w:t>
      </w:r>
      <w:r w:rsidRPr="00127E7B">
        <w:tab/>
      </w:r>
      <w:bookmarkEnd w:id="320"/>
      <w:bookmarkEnd w:id="321"/>
      <w:r w:rsidR="006623A9" w:rsidRPr="00127E7B">
        <w:t>POST</w:t>
      </w:r>
      <w:bookmarkEnd w:id="322"/>
      <w:bookmarkEnd w:id="323"/>
      <w:bookmarkEnd w:id="324"/>
    </w:p>
    <w:bookmarkEnd w:id="325"/>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bookmarkStart w:id="326" w:name="_CRTable6_1_3_2_3_11"/>
      <w:r w:rsidRPr="00127E7B">
        <w:t xml:space="preserve">Table </w:t>
      </w:r>
      <w:bookmarkEnd w:id="326"/>
      <w:r w:rsidRPr="00127E7B">
        <w:t xml:space="preserve">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bookmarkStart w:id="327" w:name="_CRTable6_1_3_2_3_12"/>
      <w:r w:rsidRPr="00127E7B">
        <w:t xml:space="preserve">Table </w:t>
      </w:r>
      <w:bookmarkEnd w:id="327"/>
      <w:r w:rsidRPr="00127E7B">
        <w:t xml:space="preserve">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proofErr w:type="spellStart"/>
            <w:r w:rsidRPr="00127E7B">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bookmarkStart w:id="328" w:name="_CRTable6_1_3_2_3_13"/>
      <w:r w:rsidRPr="00127E7B">
        <w:lastRenderedPageBreak/>
        <w:t xml:space="preserve">Table </w:t>
      </w:r>
      <w:bookmarkEnd w:id="328"/>
      <w:r w:rsidRPr="00127E7B">
        <w:t xml:space="preserve">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proofErr w:type="spellStart"/>
            <w:r w:rsidRPr="00127E7B">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proofErr w:type="spellStart"/>
            <w:r w:rsidRPr="00127E7B">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r>
            <w:proofErr w:type="spellStart"/>
            <w:r w:rsidRPr="00127E7B">
              <w:t>RedirectResponse</w:t>
            </w:r>
            <w:proofErr w:type="spellEnd"/>
            <w:r w:rsidRPr="00127E7B">
              <w:t xml:space="preserv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bookmarkStart w:id="329" w:name="_CRTable6_1_3_2_3_14"/>
      <w:r w:rsidRPr="00127E7B">
        <w:t xml:space="preserve">Table </w:t>
      </w:r>
      <w:bookmarkEnd w:id="329"/>
      <w:r w:rsidRPr="00127E7B">
        <w:t>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bookmarkStart w:id="330" w:name="_CRTable6_1_3_2_3_15"/>
      <w:r w:rsidRPr="00127E7B">
        <w:t xml:space="preserve">Table </w:t>
      </w:r>
      <w:bookmarkEnd w:id="330"/>
      <w:r w:rsidRPr="00127E7B">
        <w:t>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331" w:name="_CR6_1_3_2_4"/>
      <w:bookmarkStart w:id="332" w:name="_Toc510696615"/>
      <w:bookmarkStart w:id="333" w:name="_Toc35971406"/>
      <w:bookmarkStart w:id="334" w:name="_Toc70325122"/>
      <w:bookmarkStart w:id="335" w:name="_Toc81226682"/>
      <w:bookmarkStart w:id="336" w:name="_Toc93868973"/>
      <w:bookmarkStart w:id="337" w:name="_Toc186721049"/>
      <w:bookmarkEnd w:id="331"/>
      <w:r w:rsidRPr="00127E7B">
        <w:t>6.1.3.2.4</w:t>
      </w:r>
      <w:r w:rsidRPr="00127E7B">
        <w:tab/>
        <w:t>Resource Custom Operations</w:t>
      </w:r>
      <w:bookmarkEnd w:id="332"/>
      <w:bookmarkEnd w:id="333"/>
      <w:bookmarkEnd w:id="334"/>
      <w:bookmarkEnd w:id="335"/>
      <w:bookmarkEnd w:id="336"/>
      <w:bookmarkEnd w:id="337"/>
    </w:p>
    <w:p w14:paraId="3971D13F" w14:textId="77777777" w:rsidR="00001FCC" w:rsidRPr="00127E7B" w:rsidRDefault="00001FCC" w:rsidP="00001FCC">
      <w:bookmarkStart w:id="338" w:name="_Toc510696616"/>
      <w:bookmarkStart w:id="339"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340" w:name="_CR6_1_3_3"/>
      <w:bookmarkStart w:id="341" w:name="_Toc81226683"/>
      <w:bookmarkStart w:id="342" w:name="_Toc93868974"/>
      <w:bookmarkStart w:id="343" w:name="_Toc510696622"/>
      <w:bookmarkStart w:id="344" w:name="_Toc35971413"/>
      <w:bookmarkStart w:id="345" w:name="_Toc70325123"/>
      <w:bookmarkStart w:id="346" w:name="_Toc186721050"/>
      <w:bookmarkEnd w:id="338"/>
      <w:bookmarkEnd w:id="339"/>
      <w:bookmarkEnd w:id="340"/>
      <w:r w:rsidRPr="00127E7B">
        <w:lastRenderedPageBreak/>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341"/>
      <w:bookmarkEnd w:id="342"/>
      <w:bookmarkEnd w:id="346"/>
    </w:p>
    <w:p w14:paraId="7347A7D8" w14:textId="3A635115" w:rsidR="00A40E99" w:rsidRPr="00127E7B" w:rsidRDefault="00A40E99" w:rsidP="001773FF">
      <w:pPr>
        <w:pStyle w:val="Heading5"/>
      </w:pPr>
      <w:bookmarkStart w:id="347" w:name="_CR6_1_3_3_1"/>
      <w:bookmarkStart w:id="348" w:name="_Toc73369696"/>
      <w:bookmarkStart w:id="349" w:name="_Toc81226684"/>
      <w:bookmarkStart w:id="350" w:name="_Toc93868975"/>
      <w:bookmarkStart w:id="351" w:name="_Toc186721051"/>
      <w:bookmarkEnd w:id="347"/>
      <w:r w:rsidRPr="00127E7B">
        <w:t>6.</w:t>
      </w:r>
      <w:r w:rsidR="004F39E9" w:rsidRPr="00127E7B">
        <w:t>1</w:t>
      </w:r>
      <w:r w:rsidRPr="00127E7B">
        <w:t>.3.</w:t>
      </w:r>
      <w:r w:rsidR="004F39E9" w:rsidRPr="00127E7B">
        <w:t>3</w:t>
      </w:r>
      <w:r w:rsidRPr="00127E7B">
        <w:t>.1</w:t>
      </w:r>
      <w:r w:rsidRPr="00127E7B">
        <w:tab/>
        <w:t>Description</w:t>
      </w:r>
      <w:bookmarkEnd w:id="348"/>
      <w:bookmarkEnd w:id="349"/>
      <w:bookmarkEnd w:id="350"/>
      <w:bookmarkEnd w:id="351"/>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352" w:name="_CR6_1_3_3_2"/>
      <w:bookmarkStart w:id="353" w:name="_Toc73369697"/>
      <w:bookmarkStart w:id="354" w:name="_Toc81226685"/>
      <w:bookmarkStart w:id="355" w:name="_Toc93868976"/>
      <w:bookmarkStart w:id="356" w:name="_Toc186721052"/>
      <w:bookmarkEnd w:id="352"/>
      <w:r w:rsidRPr="00127E7B">
        <w:t>6.</w:t>
      </w:r>
      <w:r w:rsidR="0049794F" w:rsidRPr="00127E7B">
        <w:t>1</w:t>
      </w:r>
      <w:r w:rsidRPr="00127E7B">
        <w:t>.3.</w:t>
      </w:r>
      <w:r w:rsidR="0049794F" w:rsidRPr="00127E7B">
        <w:t>3</w:t>
      </w:r>
      <w:r w:rsidRPr="00127E7B">
        <w:t>.2</w:t>
      </w:r>
      <w:r w:rsidRPr="00127E7B">
        <w:tab/>
        <w:t>Resource Definition</w:t>
      </w:r>
      <w:bookmarkEnd w:id="353"/>
      <w:bookmarkEnd w:id="354"/>
      <w:bookmarkEnd w:id="355"/>
      <w:bookmarkEnd w:id="356"/>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bookmarkStart w:id="357" w:name="_CRTable6_1_3_3_21"/>
      <w:r w:rsidRPr="00127E7B">
        <w:t>Table </w:t>
      </w:r>
      <w:bookmarkEnd w:id="357"/>
      <w:r w:rsidRPr="00127E7B">
        <w:t>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358" w:name="_CR6_1_3_3_3"/>
      <w:bookmarkStart w:id="359" w:name="_Toc73369698"/>
      <w:bookmarkStart w:id="360" w:name="_Toc81226686"/>
      <w:bookmarkStart w:id="361" w:name="_Toc93868977"/>
      <w:bookmarkStart w:id="362" w:name="_Toc186721053"/>
      <w:bookmarkEnd w:id="358"/>
      <w:r w:rsidRPr="00127E7B">
        <w:t>6.</w:t>
      </w:r>
      <w:r w:rsidR="00EE1ECD" w:rsidRPr="00127E7B">
        <w:t>1</w:t>
      </w:r>
      <w:r w:rsidRPr="00127E7B">
        <w:t>.3.</w:t>
      </w:r>
      <w:r w:rsidR="00EE1ECD" w:rsidRPr="00127E7B">
        <w:t>3</w:t>
      </w:r>
      <w:r w:rsidRPr="00127E7B">
        <w:t>.3</w:t>
      </w:r>
      <w:r w:rsidRPr="00127E7B">
        <w:tab/>
        <w:t>Resource Standard Methods</w:t>
      </w:r>
      <w:bookmarkEnd w:id="359"/>
      <w:bookmarkEnd w:id="360"/>
      <w:bookmarkEnd w:id="361"/>
      <w:bookmarkEnd w:id="362"/>
    </w:p>
    <w:p w14:paraId="70C68EA5" w14:textId="20C9C03F" w:rsidR="00A40E99" w:rsidRPr="00127E7B" w:rsidRDefault="00A40E99" w:rsidP="001773FF">
      <w:pPr>
        <w:pStyle w:val="H6"/>
      </w:pPr>
      <w:bookmarkStart w:id="363" w:name="_Toc73369699"/>
      <w:bookmarkStart w:id="364" w:name="_Toc81226687"/>
      <w:bookmarkStart w:id="365" w:name="_Toc93868978"/>
      <w:bookmarkStart w:id="366" w:name="_CR6_1_3_3_3_1"/>
      <w:r w:rsidRPr="00127E7B">
        <w:t>6.</w:t>
      </w:r>
      <w:r w:rsidR="00EE1ECD" w:rsidRPr="00127E7B">
        <w:t>1</w:t>
      </w:r>
      <w:r w:rsidRPr="00127E7B">
        <w:t>.3.</w:t>
      </w:r>
      <w:r w:rsidR="00EE1ECD" w:rsidRPr="00127E7B">
        <w:t>3</w:t>
      </w:r>
      <w:r w:rsidRPr="00127E7B">
        <w:t>.3.1</w:t>
      </w:r>
      <w:r w:rsidRPr="00127E7B">
        <w:tab/>
        <w:t>POST</w:t>
      </w:r>
      <w:bookmarkEnd w:id="363"/>
      <w:bookmarkEnd w:id="364"/>
      <w:bookmarkEnd w:id="365"/>
    </w:p>
    <w:bookmarkEnd w:id="366"/>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bookmarkStart w:id="367" w:name="_CRTable6_1_3_3_3_11"/>
      <w:r w:rsidRPr="00127E7B">
        <w:t xml:space="preserve">Table </w:t>
      </w:r>
      <w:bookmarkEnd w:id="367"/>
      <w:r w:rsidRPr="00127E7B">
        <w:t>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bookmarkStart w:id="368" w:name="_CRTable6_1_3_3_3_12"/>
      <w:r w:rsidRPr="00127E7B">
        <w:t xml:space="preserve">Table </w:t>
      </w:r>
      <w:bookmarkEnd w:id="368"/>
      <w:r w:rsidRPr="00127E7B">
        <w:t>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proofErr w:type="spellStart"/>
            <w:r w:rsidRPr="00127E7B">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bookmarkStart w:id="369" w:name="_CRTable6_1_3_3_3_13"/>
      <w:r w:rsidRPr="00127E7B">
        <w:lastRenderedPageBreak/>
        <w:t xml:space="preserve">Table </w:t>
      </w:r>
      <w:bookmarkEnd w:id="369"/>
      <w:r w:rsidRPr="00127E7B">
        <w:t>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proofErr w:type="spellStart"/>
            <w:r w:rsidRPr="00127E7B">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proofErr w:type="spellStart"/>
            <w:r w:rsidRPr="00127E7B">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r>
            <w:proofErr w:type="spellStart"/>
            <w:r w:rsidRPr="00127E7B">
              <w:t>RedirectResponses</w:t>
            </w:r>
            <w:proofErr w:type="spellEnd"/>
            <w:r w:rsidRPr="00127E7B">
              <w:t xml:space="preserve">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bookmarkStart w:id="370" w:name="_CRTable6_1_3_3_3_14"/>
      <w:r w:rsidRPr="00127E7B">
        <w:t xml:space="preserve">Table </w:t>
      </w:r>
      <w:bookmarkEnd w:id="370"/>
      <w:r w:rsidRPr="00127E7B">
        <w:t>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bookmarkStart w:id="371" w:name="_CRTable6_1_3_3_3_15"/>
      <w:r w:rsidRPr="00127E7B">
        <w:t xml:space="preserve">Table </w:t>
      </w:r>
      <w:bookmarkEnd w:id="371"/>
      <w:r w:rsidRPr="00127E7B">
        <w:t>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372" w:name="_CR6_1_3_3_4"/>
      <w:bookmarkStart w:id="373" w:name="_Toc73369700"/>
      <w:bookmarkStart w:id="374" w:name="_Toc81226688"/>
      <w:bookmarkStart w:id="375" w:name="_Toc93868979"/>
      <w:bookmarkStart w:id="376" w:name="_Toc186721054"/>
      <w:bookmarkEnd w:id="372"/>
      <w:r w:rsidRPr="00127E7B">
        <w:t>6.</w:t>
      </w:r>
      <w:r w:rsidR="00D23CC8" w:rsidRPr="00127E7B">
        <w:t>1</w:t>
      </w:r>
      <w:r w:rsidRPr="00127E7B">
        <w:t>.3.</w:t>
      </w:r>
      <w:r w:rsidR="00D23CC8" w:rsidRPr="00127E7B">
        <w:t>3</w:t>
      </w:r>
      <w:r w:rsidRPr="00127E7B">
        <w:t>.4</w:t>
      </w:r>
      <w:r w:rsidRPr="00127E7B">
        <w:tab/>
        <w:t>Resource Custom Operations</w:t>
      </w:r>
      <w:bookmarkEnd w:id="373"/>
      <w:bookmarkEnd w:id="374"/>
      <w:bookmarkEnd w:id="375"/>
      <w:bookmarkEnd w:id="376"/>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377" w:name="_CR6_1_4"/>
      <w:bookmarkStart w:id="378" w:name="_Toc81226689"/>
      <w:bookmarkStart w:id="379" w:name="_Toc93868980"/>
      <w:bookmarkStart w:id="380" w:name="_Toc186721055"/>
      <w:bookmarkEnd w:id="377"/>
      <w:r w:rsidRPr="00127E7B">
        <w:lastRenderedPageBreak/>
        <w:t>6.1.4</w:t>
      </w:r>
      <w:r w:rsidRPr="00127E7B">
        <w:tab/>
        <w:t>Custom Operations without associated resources</w:t>
      </w:r>
      <w:bookmarkEnd w:id="343"/>
      <w:bookmarkEnd w:id="344"/>
      <w:bookmarkEnd w:id="345"/>
      <w:bookmarkEnd w:id="378"/>
      <w:bookmarkEnd w:id="379"/>
      <w:bookmarkEnd w:id="380"/>
    </w:p>
    <w:p w14:paraId="4DA24AC8" w14:textId="77777777" w:rsidR="00E86298" w:rsidRPr="00127E7B" w:rsidRDefault="00E86298" w:rsidP="00E86298">
      <w:bookmarkStart w:id="381" w:name="_Toc510696623"/>
      <w:bookmarkStart w:id="382"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383" w:name="_CR6_1_5"/>
      <w:bookmarkStart w:id="384" w:name="_Toc510696628"/>
      <w:bookmarkStart w:id="385" w:name="_Toc35971419"/>
      <w:bookmarkStart w:id="386" w:name="_Toc70325124"/>
      <w:bookmarkStart w:id="387" w:name="_Toc81226690"/>
      <w:bookmarkStart w:id="388" w:name="_Toc93868981"/>
      <w:bookmarkStart w:id="389" w:name="_Toc186721056"/>
      <w:bookmarkEnd w:id="381"/>
      <w:bookmarkEnd w:id="382"/>
      <w:bookmarkEnd w:id="383"/>
      <w:r w:rsidRPr="00127E7B">
        <w:t>6.1.5</w:t>
      </w:r>
      <w:r w:rsidRPr="00127E7B">
        <w:tab/>
        <w:t>Notifications</w:t>
      </w:r>
      <w:bookmarkEnd w:id="384"/>
      <w:bookmarkEnd w:id="385"/>
      <w:bookmarkEnd w:id="386"/>
      <w:bookmarkEnd w:id="387"/>
      <w:bookmarkEnd w:id="388"/>
      <w:bookmarkEnd w:id="389"/>
    </w:p>
    <w:p w14:paraId="329C7304" w14:textId="77777777" w:rsidR="008A6D4A" w:rsidRPr="00127E7B" w:rsidRDefault="008A6D4A" w:rsidP="001773FF">
      <w:pPr>
        <w:pStyle w:val="Heading4"/>
      </w:pPr>
      <w:bookmarkStart w:id="390" w:name="_CR6_1_5_1"/>
      <w:bookmarkStart w:id="391" w:name="_Toc510696629"/>
      <w:bookmarkStart w:id="392" w:name="_Toc35971420"/>
      <w:bookmarkStart w:id="393" w:name="_Toc70325125"/>
      <w:bookmarkStart w:id="394" w:name="_Toc81226691"/>
      <w:bookmarkStart w:id="395" w:name="_Toc93868982"/>
      <w:bookmarkStart w:id="396" w:name="_Toc186721057"/>
      <w:bookmarkEnd w:id="390"/>
      <w:r w:rsidRPr="00127E7B">
        <w:t>6.1.5.1</w:t>
      </w:r>
      <w:r w:rsidRPr="00127E7B">
        <w:tab/>
        <w:t>General</w:t>
      </w:r>
      <w:bookmarkEnd w:id="391"/>
      <w:bookmarkEnd w:id="392"/>
      <w:bookmarkEnd w:id="393"/>
      <w:bookmarkEnd w:id="394"/>
      <w:bookmarkEnd w:id="395"/>
      <w:bookmarkEnd w:id="396"/>
    </w:p>
    <w:p w14:paraId="76885AE9" w14:textId="77777777" w:rsidR="00E105F0" w:rsidRPr="00127E7B" w:rsidRDefault="00E105F0" w:rsidP="00E105F0">
      <w:pPr>
        <w:rPr>
          <w:noProof/>
        </w:rPr>
      </w:pPr>
      <w:bookmarkStart w:id="397" w:name="_Toc510696630"/>
      <w:bookmarkStart w:id="398"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bookmarkStart w:id="399" w:name="_CRTable6_1_5_11"/>
      <w:r w:rsidRPr="00127E7B">
        <w:t xml:space="preserve">Table </w:t>
      </w:r>
      <w:bookmarkEnd w:id="399"/>
      <w:r w:rsidRPr="00127E7B">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w:t>
            </w:r>
            <w:proofErr w:type="spellStart"/>
            <w:r w:rsidRPr="00127E7B">
              <w:rPr>
                <w:lang w:val="en-US"/>
              </w:rPr>
              <w:t>EACNotificationUri</w:t>
            </w:r>
            <w:proofErr w:type="spellEnd"/>
            <w:r w:rsidRPr="00127E7B">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400" w:name="_CR6_1_5_2"/>
      <w:bookmarkStart w:id="401" w:name="_Toc35971421"/>
      <w:bookmarkStart w:id="402" w:name="_Toc70325126"/>
      <w:bookmarkStart w:id="403" w:name="_Toc81226692"/>
      <w:bookmarkStart w:id="404" w:name="_Toc93868983"/>
      <w:bookmarkStart w:id="405" w:name="_Toc186721058"/>
      <w:bookmarkEnd w:id="400"/>
      <w:r w:rsidRPr="00127E7B">
        <w:t>6.1.5.2</w:t>
      </w:r>
      <w:bookmarkEnd w:id="397"/>
      <w:bookmarkEnd w:id="401"/>
      <w:r w:rsidR="001A6C9E" w:rsidRPr="00127E7B">
        <w:tab/>
      </w:r>
      <w:r w:rsidR="00DF5B60" w:rsidRPr="00127E7B">
        <w:t>EAC Mode Notification</w:t>
      </w:r>
      <w:bookmarkEnd w:id="402"/>
      <w:bookmarkEnd w:id="403"/>
      <w:bookmarkEnd w:id="404"/>
      <w:bookmarkEnd w:id="405"/>
    </w:p>
    <w:p w14:paraId="3E017F8A" w14:textId="77777777" w:rsidR="00E105F0" w:rsidRPr="00127E7B" w:rsidRDefault="00E105F0" w:rsidP="001773FF">
      <w:pPr>
        <w:pStyle w:val="Heading5"/>
        <w:rPr>
          <w:noProof/>
        </w:rPr>
      </w:pPr>
      <w:bookmarkStart w:id="406" w:name="_CR6_1_5_2_1"/>
      <w:bookmarkStart w:id="407" w:name="_Toc532994455"/>
      <w:bookmarkStart w:id="408" w:name="_Toc35971422"/>
      <w:bookmarkStart w:id="409" w:name="_Toc70325127"/>
      <w:bookmarkStart w:id="410" w:name="_Toc81226693"/>
      <w:bookmarkStart w:id="411" w:name="_Toc93868984"/>
      <w:bookmarkStart w:id="412" w:name="_Toc510696631"/>
      <w:bookmarkStart w:id="413" w:name="_Toc186721059"/>
      <w:bookmarkEnd w:id="406"/>
      <w:r w:rsidRPr="00127E7B">
        <w:t>6.1.5.2</w:t>
      </w:r>
      <w:r w:rsidRPr="00127E7B">
        <w:rPr>
          <w:noProof/>
        </w:rPr>
        <w:t>.1</w:t>
      </w:r>
      <w:r w:rsidRPr="00127E7B">
        <w:rPr>
          <w:noProof/>
        </w:rPr>
        <w:tab/>
        <w:t>Description</w:t>
      </w:r>
      <w:bookmarkEnd w:id="407"/>
      <w:bookmarkEnd w:id="408"/>
      <w:bookmarkEnd w:id="409"/>
      <w:bookmarkEnd w:id="410"/>
      <w:bookmarkEnd w:id="411"/>
      <w:bookmarkEnd w:id="413"/>
    </w:p>
    <w:p w14:paraId="481ACB7B" w14:textId="77777777" w:rsidR="00DF4E92" w:rsidRPr="00127E7B" w:rsidRDefault="00DF4E92" w:rsidP="00DF4E92">
      <w:pPr>
        <w:rPr>
          <w:noProof/>
        </w:rPr>
      </w:pPr>
      <w:bookmarkStart w:id="414" w:name="_Toc532994456"/>
      <w:bookmarkStart w:id="41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416" w:name="_CR6_1_5_2_2"/>
      <w:bookmarkStart w:id="417" w:name="_Toc70325128"/>
      <w:bookmarkStart w:id="418" w:name="_Toc81226694"/>
      <w:bookmarkStart w:id="419" w:name="_Toc93868985"/>
      <w:bookmarkStart w:id="420" w:name="_Toc186721060"/>
      <w:bookmarkEnd w:id="416"/>
      <w:r w:rsidRPr="00127E7B">
        <w:t>6.1.5.2</w:t>
      </w:r>
      <w:r w:rsidRPr="00127E7B">
        <w:rPr>
          <w:noProof/>
        </w:rPr>
        <w:t>.2</w:t>
      </w:r>
      <w:r w:rsidRPr="00127E7B">
        <w:rPr>
          <w:noProof/>
        </w:rPr>
        <w:tab/>
        <w:t>Target URI</w:t>
      </w:r>
      <w:bookmarkEnd w:id="414"/>
      <w:bookmarkEnd w:id="415"/>
      <w:bookmarkEnd w:id="417"/>
      <w:bookmarkEnd w:id="418"/>
      <w:bookmarkEnd w:id="419"/>
      <w:bookmarkEnd w:id="420"/>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proofErr w:type="spellStart"/>
      <w:r w:rsidR="00CC168F" w:rsidRPr="00045D7D">
        <w:rPr>
          <w:b/>
        </w:rPr>
        <w:t>EACNotificationUri</w:t>
      </w:r>
      <w:proofErr w:type="spellEnd"/>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bookmarkStart w:id="421" w:name="_CRTable6_1_5_2_21"/>
      <w:r w:rsidRPr="00127E7B">
        <w:rPr>
          <w:noProof/>
        </w:rPr>
        <w:t>Table </w:t>
      </w:r>
      <w:bookmarkEnd w:id="421"/>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422" w:name="_CR6_1_5_2_3"/>
      <w:bookmarkStart w:id="423" w:name="_Toc532994457"/>
      <w:bookmarkStart w:id="424" w:name="_Toc35971424"/>
      <w:bookmarkStart w:id="425" w:name="_Toc70325129"/>
      <w:bookmarkStart w:id="426" w:name="_Toc81226695"/>
      <w:bookmarkStart w:id="427" w:name="_Toc93868986"/>
      <w:bookmarkStart w:id="428" w:name="_Toc186721061"/>
      <w:bookmarkEnd w:id="422"/>
      <w:r w:rsidRPr="00127E7B">
        <w:t>6.1.5.2</w:t>
      </w:r>
      <w:r w:rsidRPr="00127E7B">
        <w:rPr>
          <w:noProof/>
        </w:rPr>
        <w:t>.3</w:t>
      </w:r>
      <w:r w:rsidRPr="00127E7B">
        <w:rPr>
          <w:noProof/>
        </w:rPr>
        <w:tab/>
        <w:t>Standard Methods</w:t>
      </w:r>
      <w:bookmarkEnd w:id="423"/>
      <w:bookmarkEnd w:id="424"/>
      <w:bookmarkEnd w:id="425"/>
      <w:bookmarkEnd w:id="426"/>
      <w:bookmarkEnd w:id="427"/>
      <w:bookmarkEnd w:id="428"/>
    </w:p>
    <w:p w14:paraId="647EA268" w14:textId="77777777" w:rsidR="00E105F0" w:rsidRPr="00127E7B" w:rsidRDefault="00E105F0" w:rsidP="001773FF">
      <w:pPr>
        <w:pStyle w:val="H6"/>
        <w:rPr>
          <w:noProof/>
        </w:rPr>
      </w:pPr>
      <w:bookmarkStart w:id="429" w:name="_Toc532994458"/>
      <w:bookmarkStart w:id="430" w:name="_Toc35971425"/>
      <w:bookmarkStart w:id="431" w:name="_Toc70325130"/>
      <w:bookmarkStart w:id="432" w:name="_Toc81226696"/>
      <w:bookmarkStart w:id="433" w:name="_Toc93868987"/>
      <w:bookmarkStart w:id="434" w:name="_CR6_1_5_2_3_1"/>
      <w:r w:rsidRPr="00127E7B">
        <w:t>6.1.5.2.3</w:t>
      </w:r>
      <w:r w:rsidRPr="00127E7B">
        <w:rPr>
          <w:noProof/>
        </w:rPr>
        <w:t>.1</w:t>
      </w:r>
      <w:r w:rsidRPr="00127E7B">
        <w:rPr>
          <w:noProof/>
        </w:rPr>
        <w:tab/>
        <w:t>POST</w:t>
      </w:r>
      <w:bookmarkEnd w:id="429"/>
      <w:bookmarkEnd w:id="430"/>
      <w:bookmarkEnd w:id="431"/>
      <w:bookmarkEnd w:id="432"/>
      <w:bookmarkEnd w:id="433"/>
    </w:p>
    <w:bookmarkEnd w:id="434"/>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bookmarkStart w:id="435" w:name="_CRTable6_1_5_2_3_11"/>
      <w:r w:rsidRPr="00127E7B">
        <w:rPr>
          <w:noProof/>
        </w:rPr>
        <w:t>Table </w:t>
      </w:r>
      <w:bookmarkEnd w:id="435"/>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79866308" w:rsidR="00B22C82" w:rsidRPr="00127E7B" w:rsidRDefault="00B22C82" w:rsidP="006E0A2E">
            <w:pPr>
              <w:pStyle w:val="TAL"/>
            </w:pPr>
            <w:proofErr w:type="spellStart"/>
            <w:r w:rsidRPr="00127E7B">
              <w:t>E</w:t>
            </w:r>
            <w:r w:rsidR="006E0A2E">
              <w:t>ac</w:t>
            </w:r>
            <w:r w:rsidRPr="00127E7B">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bookmarkStart w:id="436" w:name="_CRTable6_1_5_2_3_12"/>
      <w:r w:rsidRPr="00127E7B">
        <w:rPr>
          <w:noProof/>
        </w:rPr>
        <w:t>Table </w:t>
      </w:r>
      <w:bookmarkEnd w:id="436"/>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437" w:name="_CR6_1_6"/>
      <w:bookmarkStart w:id="438" w:name="_Toc35971427"/>
      <w:bookmarkStart w:id="439" w:name="_Toc70325131"/>
      <w:bookmarkStart w:id="440" w:name="_Toc81226697"/>
      <w:bookmarkStart w:id="441" w:name="_Toc93868988"/>
      <w:bookmarkStart w:id="442" w:name="_Toc186721062"/>
      <w:bookmarkEnd w:id="412"/>
      <w:bookmarkEnd w:id="437"/>
      <w:r w:rsidRPr="00127E7B">
        <w:lastRenderedPageBreak/>
        <w:t>6.1.6</w:t>
      </w:r>
      <w:r w:rsidRPr="00127E7B">
        <w:tab/>
        <w:t>Data Model</w:t>
      </w:r>
      <w:bookmarkEnd w:id="398"/>
      <w:bookmarkEnd w:id="438"/>
      <w:bookmarkEnd w:id="439"/>
      <w:bookmarkEnd w:id="440"/>
      <w:bookmarkEnd w:id="441"/>
      <w:bookmarkEnd w:id="442"/>
    </w:p>
    <w:p w14:paraId="719BE7CB" w14:textId="77777777" w:rsidR="008A6D4A" w:rsidRPr="00127E7B" w:rsidRDefault="008A6D4A" w:rsidP="001773FF">
      <w:pPr>
        <w:pStyle w:val="Heading4"/>
      </w:pPr>
      <w:bookmarkStart w:id="443" w:name="_CR6_1_6_1"/>
      <w:bookmarkStart w:id="444" w:name="_Toc510696633"/>
      <w:bookmarkStart w:id="445" w:name="_Toc35971428"/>
      <w:bookmarkStart w:id="446" w:name="_Toc70325132"/>
      <w:bookmarkStart w:id="447" w:name="_Toc81226698"/>
      <w:bookmarkStart w:id="448" w:name="_Toc93868989"/>
      <w:bookmarkStart w:id="449" w:name="_Toc186721063"/>
      <w:bookmarkEnd w:id="443"/>
      <w:r w:rsidRPr="00127E7B">
        <w:t>6.1.6.1</w:t>
      </w:r>
      <w:r w:rsidRPr="00127E7B">
        <w:tab/>
        <w:t>General</w:t>
      </w:r>
      <w:bookmarkEnd w:id="444"/>
      <w:bookmarkEnd w:id="445"/>
      <w:bookmarkEnd w:id="446"/>
      <w:bookmarkEnd w:id="447"/>
      <w:bookmarkEnd w:id="448"/>
      <w:bookmarkEnd w:id="449"/>
    </w:p>
    <w:p w14:paraId="7433BDDB" w14:textId="77777777" w:rsidR="008B1BEC" w:rsidRPr="00127E7B" w:rsidRDefault="008B1BEC" w:rsidP="008B1BEC">
      <w:bookmarkStart w:id="450" w:name="_Toc510696634"/>
      <w:bookmarkStart w:id="451"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proofErr w:type="spellStart"/>
      <w:r w:rsidR="00F36F11" w:rsidRPr="00127E7B">
        <w:t>Nnsacf_</w:t>
      </w:r>
      <w:r w:rsidR="003B57AE" w:rsidRPr="00127E7B">
        <w:t>NSAC</w:t>
      </w:r>
      <w:proofErr w:type="spellEnd"/>
      <w:r w:rsidR="00F36F11" w:rsidRPr="00127E7B">
        <w:t xml:space="preserve"> </w:t>
      </w:r>
      <w:r w:rsidRPr="00127E7B">
        <w:t>service based interface protocol.</w:t>
      </w:r>
    </w:p>
    <w:p w14:paraId="38BAE394" w14:textId="0F184303" w:rsidR="008B1BEC" w:rsidRPr="00127E7B" w:rsidRDefault="008B1BEC" w:rsidP="008B1BEC">
      <w:pPr>
        <w:pStyle w:val="TH"/>
      </w:pPr>
      <w:bookmarkStart w:id="452" w:name="_CRTable6_1_6_11"/>
      <w:r w:rsidRPr="00127E7B">
        <w:t xml:space="preserve">Table </w:t>
      </w:r>
      <w:bookmarkEnd w:id="452"/>
      <w:r w:rsidRPr="00127E7B">
        <w:t xml:space="preserve">6.1.6.1-1: </w:t>
      </w:r>
      <w:proofErr w:type="spellStart"/>
      <w:r w:rsidR="00F36F11" w:rsidRPr="00127E7B">
        <w:t>Nnsacf_</w:t>
      </w:r>
      <w:r w:rsidR="003B57AE" w:rsidRPr="00127E7B">
        <w:t>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proofErr w:type="spellStart"/>
            <w:r w:rsidRPr="00127E7B">
              <w:t>UeAC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34373ED7" w:rsidR="00B43A4F" w:rsidRPr="00127E7B" w:rsidRDefault="00B43A4F" w:rsidP="006E0A2E">
            <w:pPr>
              <w:pStyle w:val="TAL"/>
              <w:rPr>
                <w:lang w:eastAsia="zh-CN"/>
              </w:rPr>
            </w:pPr>
            <w:proofErr w:type="spellStart"/>
            <w:r w:rsidRPr="00127E7B">
              <w:rPr>
                <w:lang w:eastAsia="zh-CN"/>
              </w:rPr>
              <w:t>E</w:t>
            </w:r>
            <w:r w:rsidR="006E0A2E">
              <w:rPr>
                <w:lang w:eastAsia="zh-CN"/>
              </w:rPr>
              <w:t>ac</w:t>
            </w:r>
            <w:r w:rsidRPr="00127E7B">
              <w:rPr>
                <w:lang w:eastAsia="zh-CN"/>
              </w:rPr>
              <w:t>Notification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proofErr w:type="spellStart"/>
            <w:r w:rsidRPr="00127E7B">
              <w:rPr>
                <w:lang w:eastAsia="zh-CN"/>
              </w:rPr>
              <w:t>AcuOperationItem</w:t>
            </w:r>
            <w:proofErr w:type="spellEnd"/>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proofErr w:type="spellStart"/>
            <w:r w:rsidRPr="00127E7B">
              <w:rPr>
                <w:lang w:eastAsia="zh-CN"/>
              </w:rPr>
              <w:t>AcuFailureItem</w:t>
            </w:r>
            <w:proofErr w:type="spellEnd"/>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proofErr w:type="spellStart"/>
            <w:r w:rsidRPr="00127E7B">
              <w:t>PduAC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proofErr w:type="spellStart"/>
            <w:r w:rsidRPr="00127E7B">
              <w:rPr>
                <w:lang w:eastAsia="zh-CN"/>
              </w:rPr>
              <w:t>EACMode</w:t>
            </w:r>
            <w:proofErr w:type="spellEnd"/>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proofErr w:type="spellStart"/>
            <w:r w:rsidRPr="00127E7B">
              <w:rPr>
                <w:lang w:eastAsia="zh-CN"/>
              </w:rPr>
              <w:t>AcuFlag</w:t>
            </w:r>
            <w:proofErr w:type="spellEnd"/>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proofErr w:type="spellStart"/>
            <w:r w:rsidRPr="00127E7B">
              <w:rPr>
                <w:lang w:eastAsia="zh-CN"/>
              </w:rPr>
              <w:t>AcuFailureReason</w:t>
            </w:r>
            <w:proofErr w:type="spellEnd"/>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proofErr w:type="spellStart"/>
            <w:r>
              <w:rPr>
                <w:lang w:eastAsia="zh-CN"/>
              </w:rPr>
              <w:t>UeACRequestInfo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proofErr w:type="spellStart"/>
            <w:r>
              <w:rPr>
                <w:lang w:eastAsia="zh-CN"/>
              </w:rPr>
              <w:t>PduACRequestInfo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proofErr w:type="spellStart"/>
      <w:r w:rsidR="00EB258A" w:rsidRPr="00127E7B">
        <w:t>Nnsacf_</w:t>
      </w:r>
      <w:r w:rsidR="00781C1B" w:rsidRPr="00127E7B">
        <w:t>NSAC</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00EB258A" w:rsidRPr="00127E7B">
        <w:t>Nnsacf_</w:t>
      </w:r>
      <w:r w:rsidR="00781C1B" w:rsidRPr="00127E7B">
        <w:t>NSAC</w:t>
      </w:r>
      <w:proofErr w:type="spellEnd"/>
      <w:r w:rsidRPr="00127E7B">
        <w:t xml:space="preserve"> service based interface.</w:t>
      </w:r>
    </w:p>
    <w:p w14:paraId="2F496041" w14:textId="570AF1C6" w:rsidR="008B1BEC" w:rsidRPr="00127E7B" w:rsidRDefault="008B1BEC" w:rsidP="008B1BEC">
      <w:pPr>
        <w:pStyle w:val="TH"/>
      </w:pPr>
      <w:bookmarkStart w:id="453" w:name="_CRTable6_1_6_12"/>
      <w:r w:rsidRPr="00127E7B">
        <w:t xml:space="preserve">Table </w:t>
      </w:r>
      <w:bookmarkEnd w:id="453"/>
      <w:r w:rsidRPr="00127E7B">
        <w:t xml:space="preserve">6.1.6.1-2: </w:t>
      </w:r>
      <w:proofErr w:type="spellStart"/>
      <w:r w:rsidR="00312C3C" w:rsidRPr="00127E7B">
        <w:t>Nnsacf_</w:t>
      </w:r>
      <w:r w:rsidR="00781C1B" w:rsidRPr="00127E7B">
        <w:t>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proofErr w:type="spellStart"/>
            <w:r w:rsidRPr="00127E7B">
              <w:t>N</w:t>
            </w:r>
            <w:r w:rsidR="003A3235" w:rsidRPr="00127E7B">
              <w:t>F</w:t>
            </w:r>
            <w:r w:rsidRPr="00127E7B">
              <w:t>Type</w:t>
            </w:r>
            <w:proofErr w:type="spellEnd"/>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r w:rsidR="00142F9A" w:rsidRPr="00127E7B" w14:paraId="372AF4B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DE05412" w14:textId="5BD421F8" w:rsidR="00142F9A" w:rsidRDefault="00142F9A" w:rsidP="00142F9A">
            <w:pPr>
              <w:pStyle w:val="TAL"/>
            </w:pPr>
            <w:proofErr w:type="spellStart"/>
            <w:r w:rsidRPr="00690A26">
              <w:rPr>
                <w:lang w:eastAsia="zh-CN"/>
              </w:rP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7205ECB6" w14:textId="74281396" w:rsidR="00142F9A" w:rsidRPr="00127E7B" w:rsidRDefault="00142F9A" w:rsidP="00142F9A">
            <w:pPr>
              <w:pStyle w:val="TAL"/>
            </w:pPr>
            <w:r>
              <w:t>3GPP TS 29.571 [16</w:t>
            </w:r>
            <w:r w:rsidRPr="00690A26">
              <w:t>]</w:t>
            </w:r>
          </w:p>
        </w:tc>
        <w:tc>
          <w:tcPr>
            <w:tcW w:w="4644" w:type="dxa"/>
            <w:tcBorders>
              <w:top w:val="single" w:sz="4" w:space="0" w:color="auto"/>
              <w:left w:val="single" w:sz="4" w:space="0" w:color="auto"/>
              <w:bottom w:val="single" w:sz="4" w:space="0" w:color="auto"/>
              <w:right w:val="single" w:sz="4" w:space="0" w:color="auto"/>
            </w:tcBorders>
          </w:tcPr>
          <w:p w14:paraId="6856E878" w14:textId="4084624B" w:rsidR="00142F9A" w:rsidRDefault="00142F9A" w:rsidP="00142F9A">
            <w:pPr>
              <w:pStyle w:val="TAL"/>
              <w:rPr>
                <w:rFonts w:cs="Arial"/>
                <w:szCs w:val="18"/>
              </w:rPr>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6921223A" w14:textId="77777777" w:rsidR="00142F9A" w:rsidRPr="00127E7B" w:rsidRDefault="00142F9A" w:rsidP="00142F9A">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454" w:name="_CR6_1_6_2"/>
      <w:bookmarkStart w:id="455" w:name="_Toc70325133"/>
      <w:bookmarkStart w:id="456" w:name="_Toc81226699"/>
      <w:bookmarkStart w:id="457" w:name="_Toc93868990"/>
      <w:bookmarkStart w:id="458" w:name="_Toc186721064"/>
      <w:bookmarkEnd w:id="454"/>
      <w:r w:rsidRPr="00127E7B">
        <w:rPr>
          <w:lang w:val="en-US"/>
        </w:rPr>
        <w:t>6.1.6.2</w:t>
      </w:r>
      <w:r w:rsidRPr="00127E7B">
        <w:rPr>
          <w:lang w:val="en-US"/>
        </w:rPr>
        <w:tab/>
        <w:t>Structured data types</w:t>
      </w:r>
      <w:bookmarkEnd w:id="450"/>
      <w:bookmarkEnd w:id="451"/>
      <w:bookmarkEnd w:id="455"/>
      <w:bookmarkEnd w:id="456"/>
      <w:bookmarkEnd w:id="457"/>
      <w:bookmarkEnd w:id="458"/>
    </w:p>
    <w:p w14:paraId="7363E81C" w14:textId="77777777" w:rsidR="008A6D4A" w:rsidRPr="00127E7B" w:rsidRDefault="008A6D4A" w:rsidP="001773FF">
      <w:pPr>
        <w:pStyle w:val="Heading5"/>
      </w:pPr>
      <w:bookmarkStart w:id="459" w:name="_CR6_1_6_2_1"/>
      <w:bookmarkStart w:id="460" w:name="_Toc510696635"/>
      <w:bookmarkStart w:id="461" w:name="_Toc35971430"/>
      <w:bookmarkStart w:id="462" w:name="_Toc70325134"/>
      <w:bookmarkStart w:id="463" w:name="_Toc81226700"/>
      <w:bookmarkStart w:id="464" w:name="_Toc93868991"/>
      <w:bookmarkStart w:id="465" w:name="_Toc186721065"/>
      <w:bookmarkEnd w:id="459"/>
      <w:r w:rsidRPr="00127E7B">
        <w:t>6.1.6.2.1</w:t>
      </w:r>
      <w:r w:rsidRPr="00127E7B">
        <w:tab/>
        <w:t>Introduction</w:t>
      </w:r>
      <w:bookmarkEnd w:id="460"/>
      <w:bookmarkEnd w:id="461"/>
      <w:bookmarkEnd w:id="462"/>
      <w:bookmarkEnd w:id="463"/>
      <w:bookmarkEnd w:id="464"/>
      <w:bookmarkEnd w:id="465"/>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466" w:name="_CR6_1_6_2_2"/>
      <w:bookmarkStart w:id="467" w:name="_Toc510696636"/>
      <w:bookmarkStart w:id="468" w:name="_Toc35971431"/>
      <w:bookmarkStart w:id="469" w:name="_Toc70325135"/>
      <w:bookmarkStart w:id="470" w:name="_Toc81226701"/>
      <w:bookmarkStart w:id="471" w:name="_Toc93868992"/>
      <w:bookmarkStart w:id="472" w:name="_Toc186721066"/>
      <w:bookmarkEnd w:id="466"/>
      <w:r w:rsidRPr="00127E7B">
        <w:lastRenderedPageBreak/>
        <w:t>6.1.6.2.2</w:t>
      </w:r>
      <w:r w:rsidRPr="00127E7B">
        <w:tab/>
        <w:t xml:space="preserve">Type: </w:t>
      </w:r>
      <w:bookmarkEnd w:id="467"/>
      <w:bookmarkEnd w:id="468"/>
      <w:proofErr w:type="spellStart"/>
      <w:r w:rsidR="008B1BEC" w:rsidRPr="00127E7B">
        <w:t>UeACRequestData</w:t>
      </w:r>
      <w:bookmarkEnd w:id="469"/>
      <w:bookmarkEnd w:id="470"/>
      <w:bookmarkEnd w:id="471"/>
      <w:bookmarkEnd w:id="472"/>
      <w:proofErr w:type="spellEnd"/>
    </w:p>
    <w:p w14:paraId="3DC0AD07" w14:textId="09C0EA65" w:rsidR="008A6D4A" w:rsidRPr="00127E7B" w:rsidRDefault="008A6D4A" w:rsidP="008A6D4A">
      <w:pPr>
        <w:pStyle w:val="TH"/>
      </w:pPr>
      <w:bookmarkStart w:id="473" w:name="_CRTable6_1_6_2_21"/>
      <w:r w:rsidRPr="00127E7B">
        <w:rPr>
          <w:noProof/>
        </w:rPr>
        <w:t>Table </w:t>
      </w:r>
      <w:bookmarkEnd w:id="473"/>
      <w:r w:rsidRPr="00127E7B">
        <w:t xml:space="preserve">6.1.6.2.2-1: </w:t>
      </w:r>
      <w:r w:rsidRPr="00127E7B">
        <w:rPr>
          <w:noProof/>
        </w:rPr>
        <w:t xml:space="preserve">Definition of type </w:t>
      </w:r>
      <w:proofErr w:type="spellStart"/>
      <w:r w:rsidR="008A6629"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proofErr w:type="spellStart"/>
            <w:r>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w:t>
            </w:r>
            <w:proofErr w:type="spellStart"/>
            <w:r>
              <w:t>UeACRequestInfo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474" w:name="_PERM_MCCTEMPBM_CRPT75500034___1" w:colFirst="4" w:colLast="4"/>
            <w:bookmarkStart w:id="475" w:name="_PERM_MCCTEMPBM_CRPT92130005___1" w:colFirst="4" w:colLast="4"/>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00C208C6"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the AMF Instance ID, if the request is from an AMF;</w:t>
            </w:r>
          </w:p>
          <w:p w14:paraId="74C66B8E" w14:textId="563FE792" w:rsidR="0016499F" w:rsidRPr="00127E7B" w:rsidRDefault="00465E1E" w:rsidP="00465E1E">
            <w:pPr>
              <w:pStyle w:val="B1"/>
            </w:pPr>
            <w:r>
              <w:rPr>
                <w:rFonts w:ascii="Arial" w:hAnsi="Arial" w:cs="Arial"/>
                <w:sz w:val="18"/>
                <w:szCs w:val="18"/>
                <w:lang w:eastAsia="zh-CN"/>
              </w:rPr>
              <w:t>-</w:t>
            </w:r>
            <w:r w:rsidRPr="00127E7B">
              <w:tab/>
            </w:r>
            <w:r w:rsidR="0016499F" w:rsidRPr="00465E1E">
              <w:rPr>
                <w:rFonts w:ascii="Arial" w:hAnsi="Arial" w:cs="Arial"/>
                <w:sz w:val="18"/>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476" w:name="_PERM_MCCTEMPBM_CRPT75500035___1" w:colFirst="4" w:colLast="4"/>
            <w:bookmarkStart w:id="477" w:name="_PERM_MCCTEMPBM_CRPT92130006___1" w:colFirst="4" w:colLast="4"/>
            <w:bookmarkEnd w:id="474"/>
            <w:bookmarkEnd w:id="475"/>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25450578"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proofErr w:type="spellStart"/>
            <w:r w:rsidR="0016499F" w:rsidRPr="00465E1E">
              <w:rPr>
                <w:rFonts w:ascii="Arial" w:hAnsi="Arial" w:cs="Arial"/>
                <w:sz w:val="18"/>
                <w:szCs w:val="18"/>
                <w:lang w:eastAsia="zh-CN"/>
              </w:rPr>
              <w:t>NFType</w:t>
            </w:r>
            <w:proofErr w:type="spellEnd"/>
            <w:r w:rsidR="0016499F" w:rsidRPr="00465E1E">
              <w:rPr>
                <w:rFonts w:ascii="Arial" w:hAnsi="Arial" w:cs="Arial"/>
                <w:sz w:val="18"/>
                <w:szCs w:val="18"/>
                <w:lang w:eastAsia="zh-CN"/>
              </w:rPr>
              <w:t>=AMF, if the request is from an AMF;</w:t>
            </w:r>
          </w:p>
          <w:p w14:paraId="0DAF0DD1" w14:textId="00583597" w:rsidR="0016499F" w:rsidRPr="00127E7B" w:rsidRDefault="00465E1E" w:rsidP="00465E1E">
            <w:pPr>
              <w:pStyle w:val="B1"/>
              <w:rPr>
                <w:lang w:eastAsia="zh-CN"/>
              </w:rPr>
            </w:pPr>
            <w:r>
              <w:rPr>
                <w:rFonts w:ascii="Arial" w:hAnsi="Arial" w:cs="Arial"/>
                <w:sz w:val="18"/>
                <w:szCs w:val="18"/>
                <w:lang w:eastAsia="zh-CN"/>
              </w:rPr>
              <w:t>-</w:t>
            </w:r>
            <w:r w:rsidRPr="00127E7B">
              <w:tab/>
            </w:r>
            <w:proofErr w:type="spellStart"/>
            <w:r w:rsidR="0016499F" w:rsidRPr="00465E1E">
              <w:rPr>
                <w:rFonts w:ascii="Arial" w:hAnsi="Arial" w:cs="Arial"/>
                <w:sz w:val="18"/>
                <w:szCs w:val="18"/>
                <w:lang w:eastAsia="zh-CN"/>
              </w:rPr>
              <w:t>NFType</w:t>
            </w:r>
            <w:proofErr w:type="spellEnd"/>
            <w:r w:rsidR="0016499F" w:rsidRPr="00465E1E">
              <w:rPr>
                <w:rFonts w:ascii="Arial" w:hAnsi="Arial" w:cs="Arial"/>
                <w:sz w:val="18"/>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476"/>
      <w:bookmarkEnd w:id="477"/>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478" w:name="_CR6_1_6_2_3"/>
      <w:bookmarkStart w:id="479" w:name="_Toc510696637"/>
      <w:bookmarkStart w:id="480" w:name="_Toc35971432"/>
      <w:bookmarkStart w:id="481" w:name="_Toc70325136"/>
      <w:bookmarkStart w:id="482" w:name="_Toc81226702"/>
      <w:bookmarkStart w:id="483" w:name="_Toc93868993"/>
      <w:bookmarkStart w:id="484" w:name="_Toc186721067"/>
      <w:bookmarkEnd w:id="478"/>
      <w:r w:rsidRPr="00127E7B">
        <w:t>6.1.6.2.3</w:t>
      </w:r>
      <w:r w:rsidRPr="00127E7B">
        <w:tab/>
        <w:t xml:space="preserve">Type: </w:t>
      </w:r>
      <w:bookmarkEnd w:id="479"/>
      <w:bookmarkEnd w:id="480"/>
      <w:proofErr w:type="spellStart"/>
      <w:r w:rsidR="00E53ED0" w:rsidRPr="00127E7B">
        <w:t>UeACResponseData</w:t>
      </w:r>
      <w:bookmarkEnd w:id="481"/>
      <w:bookmarkEnd w:id="482"/>
      <w:bookmarkEnd w:id="483"/>
      <w:bookmarkEnd w:id="484"/>
      <w:proofErr w:type="spellEnd"/>
    </w:p>
    <w:p w14:paraId="7720F8B2" w14:textId="77777777" w:rsidR="005E185F" w:rsidRPr="00127E7B" w:rsidRDefault="005E185F" w:rsidP="005E185F">
      <w:pPr>
        <w:pStyle w:val="TH"/>
      </w:pPr>
      <w:bookmarkStart w:id="485" w:name="_CRTable6_1_6_2_31"/>
      <w:bookmarkStart w:id="486" w:name="_Toc510696638"/>
      <w:bookmarkStart w:id="487" w:name="_Toc35971433"/>
      <w:r w:rsidRPr="00127E7B">
        <w:rPr>
          <w:noProof/>
        </w:rPr>
        <w:t>Table </w:t>
      </w:r>
      <w:bookmarkEnd w:id="485"/>
      <w:r w:rsidRPr="00127E7B">
        <w:t xml:space="preserve">6.1.6.2.3-1: </w:t>
      </w:r>
      <w:r w:rsidRPr="00127E7B">
        <w:rPr>
          <w:noProof/>
        </w:rPr>
        <w:t xml:space="preserve">Definition of type </w:t>
      </w:r>
      <w:proofErr w:type="spellStart"/>
      <w:r w:rsidRPr="00127E7B">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w:t>
            </w:r>
            <w:proofErr w:type="spellStart"/>
            <w:r w:rsidR="008F3E83" w:rsidRPr="00127E7B">
              <w:t>AcuFailureItem</w:t>
            </w:r>
            <w:proofErr w:type="spellEnd"/>
            <w:r w:rsidR="008F3E83" w:rsidRPr="00127E7B">
              <w:t>)</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6ED86737" w:rsidR="005E185F" w:rsidRPr="00127E7B" w:rsidRDefault="005E185F" w:rsidP="001773FF">
      <w:pPr>
        <w:pStyle w:val="Heading5"/>
      </w:pPr>
      <w:bookmarkStart w:id="488" w:name="_CR6_1_6_2_4"/>
      <w:bookmarkStart w:id="489" w:name="_Toc70325137"/>
      <w:bookmarkStart w:id="490" w:name="_Toc81226703"/>
      <w:bookmarkStart w:id="491" w:name="_Toc93868994"/>
      <w:bookmarkStart w:id="492" w:name="_Toc186721068"/>
      <w:bookmarkEnd w:id="488"/>
      <w:r w:rsidRPr="00127E7B">
        <w:t>6.1.6.2.4</w:t>
      </w:r>
      <w:r w:rsidRPr="00127E7B">
        <w:tab/>
        <w:t xml:space="preserve">Type: </w:t>
      </w:r>
      <w:proofErr w:type="spellStart"/>
      <w:r w:rsidRPr="00127E7B">
        <w:t>E</w:t>
      </w:r>
      <w:r w:rsidR="006E0A2E">
        <w:t>ac</w:t>
      </w:r>
      <w:r w:rsidRPr="00127E7B">
        <w:t>Notification</w:t>
      </w:r>
      <w:bookmarkEnd w:id="489"/>
      <w:bookmarkEnd w:id="490"/>
      <w:bookmarkEnd w:id="491"/>
      <w:bookmarkEnd w:id="492"/>
      <w:proofErr w:type="spellEnd"/>
    </w:p>
    <w:p w14:paraId="3588A3F2" w14:textId="7EFC9A45" w:rsidR="005E185F" w:rsidRPr="00127E7B" w:rsidRDefault="005E185F" w:rsidP="005E185F">
      <w:pPr>
        <w:pStyle w:val="TH"/>
      </w:pPr>
      <w:bookmarkStart w:id="493" w:name="_CRTable6_1_6_2_41"/>
      <w:r w:rsidRPr="00127E7B">
        <w:rPr>
          <w:noProof/>
        </w:rPr>
        <w:t>Table </w:t>
      </w:r>
      <w:bookmarkEnd w:id="493"/>
      <w:r w:rsidRPr="00127E7B">
        <w:t xml:space="preserve">6.1.6.2.4-1: </w:t>
      </w:r>
      <w:r w:rsidRPr="00127E7B">
        <w:rPr>
          <w:noProof/>
        </w:rPr>
        <w:t xml:space="preserve">Definition of type </w:t>
      </w:r>
      <w:proofErr w:type="spellStart"/>
      <w:r w:rsidRPr="00127E7B">
        <w:t>E</w:t>
      </w:r>
      <w:r w:rsidR="006E0A2E">
        <w:t>ac</w:t>
      </w:r>
      <w:r w:rsidRPr="00127E7B">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proofErr w:type="spellStart"/>
            <w:r w:rsidRPr="00127E7B">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w:t>
            </w:r>
            <w:proofErr w:type="spellStart"/>
            <w:r w:rsidRPr="00127E7B">
              <w:t>EACMode</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494" w:name="_CR6_1_6_2_5"/>
      <w:bookmarkStart w:id="495" w:name="_Toc81226704"/>
      <w:bookmarkStart w:id="496" w:name="_Toc93868995"/>
      <w:bookmarkStart w:id="497" w:name="_Toc70325138"/>
      <w:bookmarkStart w:id="498" w:name="_Toc186721069"/>
      <w:bookmarkEnd w:id="494"/>
      <w:r w:rsidRPr="00127E7B">
        <w:lastRenderedPageBreak/>
        <w:t>6.1.6.2.5</w:t>
      </w:r>
      <w:r w:rsidRPr="00127E7B">
        <w:tab/>
        <w:t xml:space="preserve">Type: </w:t>
      </w:r>
      <w:proofErr w:type="spellStart"/>
      <w:r w:rsidRPr="00127E7B">
        <w:t>AcuOperationItem</w:t>
      </w:r>
      <w:bookmarkEnd w:id="495"/>
      <w:bookmarkEnd w:id="496"/>
      <w:bookmarkEnd w:id="498"/>
      <w:proofErr w:type="spellEnd"/>
    </w:p>
    <w:p w14:paraId="2ED97446" w14:textId="40767E5F" w:rsidR="00E55DB9" w:rsidRPr="00127E7B" w:rsidRDefault="00E55DB9" w:rsidP="00E55DB9">
      <w:pPr>
        <w:pStyle w:val="TH"/>
      </w:pPr>
      <w:bookmarkStart w:id="499" w:name="_CRTable6_1_6_2_51"/>
      <w:r w:rsidRPr="00127E7B">
        <w:rPr>
          <w:noProof/>
        </w:rPr>
        <w:t>Table </w:t>
      </w:r>
      <w:bookmarkEnd w:id="499"/>
      <w:r w:rsidRPr="00127E7B">
        <w:t>6.1.6.2.</w:t>
      </w:r>
      <w:r w:rsidR="00DB6D2F" w:rsidRPr="00127E7B">
        <w:t>5</w:t>
      </w:r>
      <w:r w:rsidRPr="00127E7B">
        <w:t xml:space="preserve">-1: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FA0353">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r w:rsidR="00142F9A" w:rsidRPr="00127E7B" w14:paraId="1DE69A4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EF7105" w14:textId="4DAB8936" w:rsidR="00142F9A" w:rsidRDefault="00142F9A" w:rsidP="00142F9A">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0ACFCC7F" w14:textId="48BBCDC2" w:rsidR="00142F9A" w:rsidRDefault="00142F9A" w:rsidP="00142F9A">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0E4EB64" w14:textId="67D16FF4"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75191" w14:textId="68C0D3BB"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887A2F2"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0470F348" w14:textId="1682FAFA"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7C31CF32" w14:textId="77777777" w:rsidR="00142F9A" w:rsidRPr="00127E7B" w:rsidRDefault="00142F9A" w:rsidP="00142F9A">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500" w:name="_CR6_1_6_2_6"/>
      <w:bookmarkStart w:id="501" w:name="_Toc81226705"/>
      <w:bookmarkStart w:id="502" w:name="_Toc93868996"/>
      <w:bookmarkStart w:id="503" w:name="_Toc186721070"/>
      <w:bookmarkEnd w:id="500"/>
      <w:r w:rsidRPr="00127E7B">
        <w:t>6.1.6.2.6</w:t>
      </w:r>
      <w:r w:rsidRPr="00127E7B">
        <w:tab/>
        <w:t xml:space="preserve">Type: </w:t>
      </w:r>
      <w:proofErr w:type="spellStart"/>
      <w:r w:rsidRPr="00127E7B">
        <w:t>AcuFailureItem</w:t>
      </w:r>
      <w:bookmarkEnd w:id="501"/>
      <w:bookmarkEnd w:id="502"/>
      <w:bookmarkEnd w:id="503"/>
      <w:proofErr w:type="spellEnd"/>
    </w:p>
    <w:p w14:paraId="286C0985" w14:textId="12324C27" w:rsidR="00F25DE0" w:rsidRPr="00127E7B" w:rsidRDefault="00F25DE0" w:rsidP="00F25DE0">
      <w:pPr>
        <w:pStyle w:val="TH"/>
      </w:pPr>
      <w:bookmarkStart w:id="504" w:name="_CRTable6_1_6_2_61"/>
      <w:r w:rsidRPr="00127E7B">
        <w:rPr>
          <w:noProof/>
        </w:rPr>
        <w:t>Table </w:t>
      </w:r>
      <w:bookmarkEnd w:id="504"/>
      <w:r w:rsidRPr="00127E7B">
        <w:t>6.1.6.2.</w:t>
      </w:r>
      <w:r w:rsidR="00DB6D2F" w:rsidRPr="00127E7B">
        <w:t>6</w:t>
      </w:r>
      <w:r w:rsidRPr="00127E7B">
        <w:t xml:space="preserve">-1: </w:t>
      </w:r>
      <w:r w:rsidRPr="00127E7B">
        <w:rPr>
          <w:noProof/>
        </w:rPr>
        <w:t xml:space="preserve">Definition of type </w:t>
      </w:r>
      <w:proofErr w:type="spellStart"/>
      <w:r w:rsidRPr="00127E7B">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proofErr w:type="spellStart"/>
            <w:r w:rsidRPr="00127E7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FA0353">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xml:space="preserve">, shall be present when response is for </w:t>
            </w:r>
            <w:proofErr w:type="spellStart"/>
            <w:r>
              <w:rPr>
                <w:rFonts w:cs="Arial"/>
                <w:szCs w:val="18"/>
                <w:lang w:eastAsia="zh-CN"/>
              </w:rPr>
              <w:t>pduAC</w:t>
            </w:r>
            <w:proofErr w:type="spellEnd"/>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FA0353">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r w:rsidR="00142F9A" w:rsidRPr="00127E7B" w14:paraId="2E5896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950C2BB" w14:textId="24AFB447" w:rsidR="00142F9A" w:rsidRDefault="00142F9A" w:rsidP="00142F9A">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0A4B646B" w14:textId="03A3D62C" w:rsidR="00142F9A" w:rsidRDefault="00142F9A" w:rsidP="00142F9A">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958003E" w14:textId="3F5C0950"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0DF3D0" w14:textId="48DE05CC"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89144BF"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024F2944" w14:textId="4806FA80"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1EEB9BF" w14:textId="77777777" w:rsidR="00142F9A" w:rsidRPr="00127E7B" w:rsidRDefault="00142F9A" w:rsidP="00142F9A">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505" w:name="_CR6_1_6_2_7"/>
      <w:bookmarkStart w:id="506" w:name="_Toc73369707"/>
      <w:bookmarkStart w:id="507" w:name="_Toc81226706"/>
      <w:bookmarkStart w:id="508" w:name="_Toc93868997"/>
      <w:bookmarkStart w:id="509" w:name="_Toc186721071"/>
      <w:bookmarkEnd w:id="505"/>
      <w:r w:rsidRPr="00127E7B">
        <w:t>6.1.6.2.</w:t>
      </w:r>
      <w:r w:rsidR="000A2FAB" w:rsidRPr="00127E7B">
        <w:t>7</w:t>
      </w:r>
      <w:r w:rsidRPr="00127E7B">
        <w:tab/>
        <w:t xml:space="preserve">Type: </w:t>
      </w:r>
      <w:proofErr w:type="spellStart"/>
      <w:r w:rsidRPr="00127E7B">
        <w:t>PduACRequestData</w:t>
      </w:r>
      <w:bookmarkEnd w:id="506"/>
      <w:bookmarkEnd w:id="507"/>
      <w:bookmarkEnd w:id="508"/>
      <w:bookmarkEnd w:id="509"/>
      <w:proofErr w:type="spellEnd"/>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proofErr w:type="spellStart"/>
            <w:r>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w:t>
            </w:r>
            <w:proofErr w:type="spellStart"/>
            <w:r>
              <w:t>PduACRequestInfo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510" w:name="_CR6_1_6_2_8"/>
      <w:bookmarkStart w:id="511" w:name="_Toc73369708"/>
      <w:bookmarkStart w:id="512" w:name="_Toc81226707"/>
      <w:bookmarkStart w:id="513" w:name="_Toc93868998"/>
      <w:bookmarkStart w:id="514" w:name="_Toc186721072"/>
      <w:bookmarkEnd w:id="510"/>
      <w:r w:rsidRPr="00127E7B">
        <w:lastRenderedPageBreak/>
        <w:t>6.1.6.2.</w:t>
      </w:r>
      <w:r w:rsidR="000A2FAB" w:rsidRPr="00127E7B">
        <w:t>8</w:t>
      </w:r>
      <w:r w:rsidRPr="00127E7B">
        <w:tab/>
        <w:t xml:space="preserve">Type: </w:t>
      </w:r>
      <w:proofErr w:type="spellStart"/>
      <w:r w:rsidRPr="00127E7B">
        <w:t>PduACResponseData</w:t>
      </w:r>
      <w:bookmarkEnd w:id="511"/>
      <w:bookmarkEnd w:id="512"/>
      <w:bookmarkEnd w:id="513"/>
      <w:bookmarkEnd w:id="514"/>
      <w:proofErr w:type="spellEnd"/>
    </w:p>
    <w:p w14:paraId="73B49A3F" w14:textId="7A81595F" w:rsidR="00C673CA" w:rsidRPr="00127E7B" w:rsidRDefault="00C673CA" w:rsidP="00C673CA">
      <w:pPr>
        <w:pStyle w:val="TH"/>
      </w:pPr>
      <w:bookmarkStart w:id="515" w:name="_CRTable6_1_6_2_81"/>
      <w:r w:rsidRPr="00127E7B">
        <w:rPr>
          <w:noProof/>
        </w:rPr>
        <w:t>Table </w:t>
      </w:r>
      <w:bookmarkEnd w:id="515"/>
      <w:r w:rsidRPr="00127E7B">
        <w:t>6.1.6.2.</w:t>
      </w:r>
      <w:r w:rsidR="000A2FAB" w:rsidRPr="00127E7B">
        <w:t>8</w:t>
      </w:r>
      <w:r w:rsidRPr="00127E7B">
        <w:t xml:space="preserve">-1: </w:t>
      </w:r>
      <w:r w:rsidRPr="00127E7B">
        <w:rPr>
          <w:noProof/>
        </w:rPr>
        <w:t xml:space="preserve">Definition of type </w:t>
      </w:r>
      <w:proofErr w:type="spellStart"/>
      <w:r w:rsidRPr="00127E7B">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w:t>
            </w:r>
            <w:proofErr w:type="spellStart"/>
            <w:r w:rsidR="00FA41B7" w:rsidRPr="00127E7B">
              <w:t>AcuFailureItem</w:t>
            </w:r>
            <w:proofErr w:type="spellEnd"/>
            <w:r w:rsidR="00FA41B7" w:rsidRPr="00127E7B">
              <w:t>)</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7D7D8C2C" w:rsidR="00FA41B7" w:rsidRPr="00127E7B" w:rsidRDefault="00890F8B"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516" w:name="_CR6_1_6_2_9"/>
      <w:bookmarkStart w:id="517" w:name="_Toc93868999"/>
      <w:bookmarkStart w:id="518" w:name="_Toc81226708"/>
      <w:bookmarkStart w:id="519" w:name="_Toc186721073"/>
      <w:bookmarkEnd w:id="516"/>
      <w:r w:rsidRPr="00127E7B">
        <w:t>6</w:t>
      </w:r>
      <w:r>
        <w:t>.1.6.2.</w:t>
      </w:r>
      <w:r w:rsidR="009953BB">
        <w:t>9</w:t>
      </w:r>
      <w:r w:rsidRPr="00127E7B">
        <w:tab/>
        <w:t xml:space="preserve">Type: </w:t>
      </w:r>
      <w:proofErr w:type="spellStart"/>
      <w:r w:rsidRPr="00127E7B">
        <w:t>UeACRequest</w:t>
      </w:r>
      <w:r>
        <w:t>Info</w:t>
      </w:r>
      <w:bookmarkEnd w:id="517"/>
      <w:bookmarkEnd w:id="519"/>
      <w:proofErr w:type="spellEnd"/>
    </w:p>
    <w:p w14:paraId="2026729B" w14:textId="77777777" w:rsidR="005F664E" w:rsidRPr="00127E7B" w:rsidRDefault="005F664E" w:rsidP="005F664E">
      <w:pPr>
        <w:pStyle w:val="TH"/>
      </w:pPr>
      <w:bookmarkStart w:id="520" w:name="_CRTable6_1_6_2_x1"/>
      <w:r w:rsidRPr="00127E7B">
        <w:rPr>
          <w:noProof/>
        </w:rPr>
        <w:t>Table </w:t>
      </w:r>
      <w:bookmarkEnd w:id="520"/>
      <w:r>
        <w:t>6.1.6.2.x</w:t>
      </w:r>
      <w:r w:rsidRPr="00127E7B">
        <w:t xml:space="preserve">-1: </w:t>
      </w:r>
      <w:r w:rsidRPr="00127E7B">
        <w:rPr>
          <w:noProof/>
        </w:rPr>
        <w:t xml:space="preserve">Definition of type </w:t>
      </w:r>
      <w:proofErr w:type="spellStart"/>
      <w:r w:rsidRPr="00127E7B">
        <w:t>UeACRequest</w:t>
      </w:r>
      <w:r>
        <w: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FA035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FA035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FA035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FA035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FA0353">
            <w:pPr>
              <w:pStyle w:val="TAH"/>
              <w:rPr>
                <w:rFonts w:cs="Arial"/>
                <w:szCs w:val="18"/>
              </w:rPr>
            </w:pPr>
            <w:r w:rsidRPr="00127E7B">
              <w:rPr>
                <w:rFonts w:cs="Arial"/>
                <w:szCs w:val="18"/>
              </w:rPr>
              <w:t>Applicability</w:t>
            </w:r>
          </w:p>
        </w:tc>
      </w:tr>
      <w:tr w:rsidR="005F664E" w:rsidRPr="00127E7B" w14:paraId="30383812"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FA0353">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FA0353">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FA035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FA035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FA0353">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FA0353">
            <w:pPr>
              <w:pStyle w:val="TAL"/>
              <w:rPr>
                <w:rFonts w:cs="Arial"/>
                <w:szCs w:val="18"/>
              </w:rPr>
            </w:pPr>
          </w:p>
        </w:tc>
      </w:tr>
      <w:tr w:rsidR="005F664E" w:rsidRPr="00127E7B" w14:paraId="378B1F4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FA0353">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FA0353">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FA0353">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FA0353">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FA0353">
            <w:pPr>
              <w:pStyle w:val="TAL"/>
              <w:rPr>
                <w:rFonts w:cs="Arial"/>
                <w:szCs w:val="18"/>
              </w:rPr>
            </w:pPr>
          </w:p>
        </w:tc>
      </w:tr>
      <w:tr w:rsidR="005F664E" w:rsidRPr="00127E7B" w14:paraId="539DC33E"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FA0353">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FA0353">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FA03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FA0353">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FA0353">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FA0353">
            <w:pPr>
              <w:pStyle w:val="TAL"/>
              <w:rPr>
                <w:rFonts w:cs="Arial"/>
                <w:szCs w:val="18"/>
              </w:rPr>
            </w:pPr>
          </w:p>
        </w:tc>
      </w:tr>
      <w:tr w:rsidR="005F664E" w:rsidRPr="00127E7B" w14:paraId="7C135732"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FA0353">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FA0353">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FA0353">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FA035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FA0353">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FA0353">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521" w:name="_CR6_1_6_2_10"/>
      <w:bookmarkStart w:id="522" w:name="_Toc93869000"/>
      <w:bookmarkStart w:id="523" w:name="_Toc186721074"/>
      <w:bookmarkEnd w:id="521"/>
      <w:r w:rsidRPr="00127E7B">
        <w:t>6.1.6.2.</w:t>
      </w:r>
      <w:r w:rsidR="009953BB">
        <w:t>10</w:t>
      </w:r>
      <w:r>
        <w:tab/>
        <w:t xml:space="preserve">Type: </w:t>
      </w:r>
      <w:proofErr w:type="spellStart"/>
      <w:r>
        <w:t>PduACRequestInfo</w:t>
      </w:r>
      <w:bookmarkEnd w:id="522"/>
      <w:bookmarkEnd w:id="523"/>
      <w:proofErr w:type="spellEnd"/>
    </w:p>
    <w:p w14:paraId="2EE9A8ED" w14:textId="77777777" w:rsidR="00871AAD" w:rsidRPr="00127E7B" w:rsidRDefault="00871AAD" w:rsidP="00871AAD">
      <w:pPr>
        <w:pStyle w:val="TH"/>
      </w:pPr>
      <w:bookmarkStart w:id="524" w:name="_CRTable6_1_6_2_71"/>
      <w:r w:rsidRPr="00127E7B">
        <w:rPr>
          <w:noProof/>
        </w:rPr>
        <w:t>Table </w:t>
      </w:r>
      <w:bookmarkEnd w:id="524"/>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FA035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FA035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FA035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FA035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FA0353">
            <w:pPr>
              <w:pStyle w:val="TAH"/>
              <w:rPr>
                <w:rFonts w:cs="Arial"/>
                <w:szCs w:val="18"/>
              </w:rPr>
            </w:pPr>
            <w:r w:rsidRPr="00127E7B">
              <w:rPr>
                <w:rFonts w:cs="Arial"/>
                <w:szCs w:val="18"/>
              </w:rPr>
              <w:t>Applicability</w:t>
            </w:r>
          </w:p>
        </w:tc>
      </w:tr>
      <w:tr w:rsidR="00871AAD" w:rsidRPr="00127E7B" w14:paraId="1C535630"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FA0353">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FA0353">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FA035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FA035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FA0353">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FA0353">
            <w:pPr>
              <w:pStyle w:val="TAL"/>
              <w:rPr>
                <w:rFonts w:cs="Arial"/>
                <w:szCs w:val="18"/>
              </w:rPr>
            </w:pPr>
          </w:p>
        </w:tc>
      </w:tr>
      <w:tr w:rsidR="00871AAD" w:rsidRPr="00127E7B" w14:paraId="39BB1AAD"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FA0353">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FA0353">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FA035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FA0353">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FA0353">
            <w:pPr>
              <w:pStyle w:val="TAL"/>
              <w:rPr>
                <w:rFonts w:cs="Arial"/>
                <w:szCs w:val="18"/>
              </w:rPr>
            </w:pPr>
          </w:p>
        </w:tc>
      </w:tr>
      <w:tr w:rsidR="00871AAD" w:rsidRPr="00127E7B" w14:paraId="2321A253"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FA0353">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FA0353">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FA035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FDB82E5" w14:textId="6F727625" w:rsidR="00465E1E" w:rsidRDefault="00465E1E" w:rsidP="00465E1E">
            <w:pPr>
              <w:pStyle w:val="TAL"/>
              <w:rPr>
                <w:rFonts w:cs="Arial"/>
                <w:szCs w:val="18"/>
                <w:lang w:eastAsia="zh-CN"/>
              </w:rPr>
            </w:pPr>
            <w:r>
              <w:rPr>
                <w:rFonts w:cs="Arial"/>
                <w:szCs w:val="18"/>
                <w:lang w:eastAsia="zh-CN"/>
              </w:rPr>
              <w:t>Indicates t</w:t>
            </w:r>
            <w:r w:rsidRPr="00127E7B">
              <w:rPr>
                <w:rFonts w:cs="Arial" w:hint="eastAsia"/>
                <w:szCs w:val="18"/>
                <w:lang w:eastAsia="zh-CN"/>
              </w:rPr>
              <w:t xml:space="preserve">he PDU session </w:t>
            </w:r>
            <w:r w:rsidRPr="00127E7B">
              <w:rPr>
                <w:rFonts w:cs="Arial"/>
                <w:szCs w:val="18"/>
                <w:lang w:eastAsia="zh-CN"/>
              </w:rPr>
              <w:t>Identifier</w:t>
            </w:r>
            <w:r>
              <w:rPr>
                <w:rFonts w:cs="Arial"/>
                <w:szCs w:val="18"/>
                <w:lang w:eastAsia="zh-CN"/>
              </w:rPr>
              <w:t>.</w:t>
            </w:r>
          </w:p>
          <w:p w14:paraId="3339675B" w14:textId="77777777" w:rsidR="00465E1E" w:rsidRDefault="00465E1E" w:rsidP="00465E1E">
            <w:pPr>
              <w:pStyle w:val="TAL"/>
              <w:rPr>
                <w:rFonts w:cs="Arial"/>
                <w:szCs w:val="18"/>
                <w:lang w:eastAsia="zh-CN"/>
              </w:rPr>
            </w:pPr>
          </w:p>
          <w:p w14:paraId="3C3ED192" w14:textId="77777777" w:rsidR="00465E1E" w:rsidRDefault="00465E1E" w:rsidP="00465E1E">
            <w:pPr>
              <w:pStyle w:val="TAL"/>
              <w:rPr>
                <w:rFonts w:cs="Arial"/>
                <w:szCs w:val="18"/>
                <w:lang w:val="en-US" w:eastAsia="zh-CN"/>
              </w:rPr>
            </w:pPr>
            <w:r>
              <w:rPr>
                <w:rFonts w:cs="Arial"/>
                <w:szCs w:val="18"/>
                <w:lang w:val="en-US" w:eastAsia="zh-CN"/>
              </w:rPr>
              <w:t>During PDU session establishment or release in 5GC, this IE shall indicate the PDU session ID of the PDU session to be established or to be released;</w:t>
            </w:r>
          </w:p>
          <w:p w14:paraId="50FA9AC4" w14:textId="77777777" w:rsidR="00465E1E" w:rsidRPr="001016B2" w:rsidRDefault="00465E1E" w:rsidP="00465E1E">
            <w:pPr>
              <w:pStyle w:val="TAL"/>
              <w:rPr>
                <w:rFonts w:cs="Arial"/>
                <w:szCs w:val="18"/>
                <w:lang w:val="en-US" w:eastAsia="zh-CN"/>
              </w:rPr>
            </w:pPr>
          </w:p>
          <w:p w14:paraId="329BCED8" w14:textId="39102B0B" w:rsidR="00871AAD" w:rsidRPr="00127E7B" w:rsidRDefault="00465E1E" w:rsidP="00465E1E">
            <w:pPr>
              <w:pStyle w:val="TAL"/>
              <w:rPr>
                <w:rFonts w:cs="Arial"/>
                <w:szCs w:val="18"/>
              </w:rPr>
            </w:pPr>
            <w:r>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FA0353">
            <w:pPr>
              <w:pStyle w:val="TAL"/>
              <w:rPr>
                <w:rFonts w:cs="Arial"/>
                <w:szCs w:val="18"/>
              </w:rPr>
            </w:pPr>
          </w:p>
        </w:tc>
      </w:tr>
      <w:tr w:rsidR="00871AAD" w:rsidRPr="00127E7B" w14:paraId="72433083"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FA0353">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FA0353">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FA03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FA0353">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FA0353">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FA0353">
            <w:pPr>
              <w:pStyle w:val="TAL"/>
              <w:rPr>
                <w:rFonts w:cs="Arial"/>
                <w:szCs w:val="18"/>
              </w:rPr>
            </w:pPr>
          </w:p>
        </w:tc>
      </w:tr>
      <w:tr w:rsidR="00871AAD" w:rsidRPr="00127E7B" w14:paraId="7AACD4C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FA0353">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FA0353">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FA0353">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FA035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FA0353">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FA0353">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525" w:name="_CR6_1_6_3"/>
      <w:bookmarkStart w:id="526" w:name="_Toc93869001"/>
      <w:bookmarkStart w:id="527" w:name="_Toc186721075"/>
      <w:bookmarkEnd w:id="525"/>
      <w:r w:rsidRPr="00127E7B">
        <w:rPr>
          <w:lang w:val="en-US"/>
        </w:rPr>
        <w:lastRenderedPageBreak/>
        <w:t>6.1.6.3</w:t>
      </w:r>
      <w:r w:rsidRPr="00127E7B">
        <w:rPr>
          <w:lang w:val="en-US"/>
        </w:rPr>
        <w:tab/>
        <w:t>Simple data types and enumerations</w:t>
      </w:r>
      <w:bookmarkEnd w:id="486"/>
      <w:bookmarkEnd w:id="487"/>
      <w:bookmarkEnd w:id="497"/>
      <w:bookmarkEnd w:id="518"/>
      <w:bookmarkEnd w:id="526"/>
      <w:bookmarkEnd w:id="527"/>
    </w:p>
    <w:p w14:paraId="0B8DD26B" w14:textId="77777777" w:rsidR="008A6D4A" w:rsidRPr="00127E7B" w:rsidRDefault="008A6D4A" w:rsidP="001773FF">
      <w:pPr>
        <w:pStyle w:val="Heading5"/>
      </w:pPr>
      <w:bookmarkStart w:id="528" w:name="_CR6_1_6_3_1"/>
      <w:bookmarkStart w:id="529" w:name="_Toc510696639"/>
      <w:bookmarkStart w:id="530" w:name="_Toc35971434"/>
      <w:bookmarkStart w:id="531" w:name="_Toc70325139"/>
      <w:bookmarkStart w:id="532" w:name="_Toc81226709"/>
      <w:bookmarkStart w:id="533" w:name="_Toc93869002"/>
      <w:bookmarkStart w:id="534" w:name="_Toc186721076"/>
      <w:bookmarkEnd w:id="528"/>
      <w:r w:rsidRPr="00127E7B">
        <w:t>6.1.6.3.1</w:t>
      </w:r>
      <w:r w:rsidRPr="00127E7B">
        <w:tab/>
        <w:t>Introduction</w:t>
      </w:r>
      <w:bookmarkEnd w:id="529"/>
      <w:bookmarkEnd w:id="530"/>
      <w:bookmarkEnd w:id="531"/>
      <w:bookmarkEnd w:id="532"/>
      <w:bookmarkEnd w:id="533"/>
      <w:bookmarkEnd w:id="534"/>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535" w:name="_CR6_1_6_3_2"/>
      <w:bookmarkStart w:id="536" w:name="_Toc510696640"/>
      <w:bookmarkStart w:id="537" w:name="_Toc35971435"/>
      <w:bookmarkStart w:id="538" w:name="_Toc70325140"/>
      <w:bookmarkStart w:id="539" w:name="_Toc81226710"/>
      <w:bookmarkStart w:id="540" w:name="_Toc93869003"/>
      <w:bookmarkStart w:id="541" w:name="_Toc186721077"/>
      <w:bookmarkEnd w:id="535"/>
      <w:r w:rsidRPr="00127E7B">
        <w:t>6.1.6.3.2</w:t>
      </w:r>
      <w:r w:rsidRPr="00127E7B">
        <w:tab/>
        <w:t>Simple data types</w:t>
      </w:r>
      <w:bookmarkEnd w:id="536"/>
      <w:bookmarkEnd w:id="537"/>
      <w:bookmarkEnd w:id="538"/>
      <w:bookmarkEnd w:id="539"/>
      <w:bookmarkEnd w:id="540"/>
      <w:bookmarkEnd w:id="541"/>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bookmarkStart w:id="542" w:name="_CRTable6_1_6_3_21"/>
      <w:r w:rsidRPr="00127E7B">
        <w:t xml:space="preserve">Table </w:t>
      </w:r>
      <w:bookmarkEnd w:id="542"/>
      <w:r w:rsidRPr="00127E7B">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543" w:name="_CR6_1_6_3_3"/>
      <w:bookmarkStart w:id="544" w:name="_Toc510696641"/>
      <w:bookmarkStart w:id="545" w:name="_Toc35971436"/>
      <w:bookmarkStart w:id="546" w:name="_Toc70325141"/>
      <w:bookmarkStart w:id="547" w:name="_Toc81226711"/>
      <w:bookmarkStart w:id="548" w:name="_Toc93869004"/>
      <w:bookmarkStart w:id="549" w:name="_Toc186721078"/>
      <w:bookmarkEnd w:id="543"/>
      <w:r w:rsidRPr="00127E7B">
        <w:t>6.1.6.3.3</w:t>
      </w:r>
      <w:r w:rsidRPr="00127E7B">
        <w:tab/>
        <w:t xml:space="preserve">Enumeration: </w:t>
      </w:r>
      <w:bookmarkEnd w:id="544"/>
      <w:bookmarkEnd w:id="545"/>
      <w:proofErr w:type="spellStart"/>
      <w:r w:rsidR="0084288F" w:rsidRPr="00127E7B">
        <w:t>EACMode</w:t>
      </w:r>
      <w:bookmarkEnd w:id="546"/>
      <w:bookmarkEnd w:id="547"/>
      <w:bookmarkEnd w:id="548"/>
      <w:bookmarkEnd w:id="549"/>
      <w:proofErr w:type="spellEnd"/>
    </w:p>
    <w:p w14:paraId="67850D4A" w14:textId="77777777" w:rsidR="001C4ECF" w:rsidRPr="00127E7B" w:rsidRDefault="001C4ECF" w:rsidP="001C4ECF">
      <w:bookmarkStart w:id="550" w:name="_Toc510696642"/>
      <w:bookmarkStart w:id="551" w:name="_Toc35971437"/>
      <w:r w:rsidRPr="00127E7B">
        <w:t xml:space="preserve">The enumeration </w:t>
      </w:r>
      <w:proofErr w:type="spellStart"/>
      <w:r w:rsidRPr="00127E7B">
        <w:t>EACMode</w:t>
      </w:r>
      <w:proofErr w:type="spellEnd"/>
      <w:r w:rsidRPr="00127E7B">
        <w:t xml:space="preserve"> represents the mode of Early Admission Control. It shall comply with the provisions defined in table 6.1.6.3.3-1.</w:t>
      </w:r>
    </w:p>
    <w:p w14:paraId="765BAD17" w14:textId="77777777" w:rsidR="001C4ECF" w:rsidRPr="00127E7B" w:rsidRDefault="001C4ECF" w:rsidP="001C4ECF">
      <w:pPr>
        <w:pStyle w:val="TH"/>
      </w:pPr>
      <w:bookmarkStart w:id="552" w:name="_CRTable6_1_6_3_31"/>
      <w:r w:rsidRPr="00127E7B">
        <w:t>Table </w:t>
      </w:r>
      <w:bookmarkEnd w:id="552"/>
      <w:r w:rsidRPr="00127E7B">
        <w:t xml:space="preserve">6.1.6.3.3-1: Enumeration </w:t>
      </w:r>
      <w:proofErr w:type="spellStart"/>
      <w:r w:rsidRPr="00127E7B">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553" w:name="_CR6_1_6_3_4"/>
      <w:bookmarkStart w:id="554" w:name="_Toc81226712"/>
      <w:bookmarkStart w:id="555" w:name="_Toc93869005"/>
      <w:bookmarkStart w:id="556" w:name="_Toc510696643"/>
      <w:bookmarkStart w:id="557" w:name="_Toc35971438"/>
      <w:bookmarkStart w:id="558" w:name="_Toc70325142"/>
      <w:bookmarkStart w:id="559" w:name="_Toc186721079"/>
      <w:bookmarkEnd w:id="550"/>
      <w:bookmarkEnd w:id="551"/>
      <w:bookmarkEnd w:id="553"/>
      <w:r w:rsidRPr="00127E7B">
        <w:t>6.1.6.3.4</w:t>
      </w:r>
      <w:r w:rsidRPr="00127E7B">
        <w:tab/>
        <w:t xml:space="preserve">Enumeration: </w:t>
      </w:r>
      <w:proofErr w:type="spellStart"/>
      <w:r w:rsidRPr="00127E7B">
        <w:t>AcuFlag</w:t>
      </w:r>
      <w:bookmarkEnd w:id="554"/>
      <w:bookmarkEnd w:id="555"/>
      <w:bookmarkEnd w:id="559"/>
      <w:proofErr w:type="spellEnd"/>
    </w:p>
    <w:p w14:paraId="2825CD43" w14:textId="62409886" w:rsidR="00583490" w:rsidRPr="00127E7B" w:rsidRDefault="00583490" w:rsidP="00583490">
      <w:r w:rsidRPr="00127E7B">
        <w:t xml:space="preserve">The enumeration </w:t>
      </w:r>
      <w:proofErr w:type="spellStart"/>
      <w:r w:rsidRPr="00127E7B">
        <w:t>AcuFlag</w:t>
      </w:r>
      <w:proofErr w:type="spellEnd"/>
      <w:r w:rsidRPr="00127E7B">
        <w:t xml:space="preserve">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bookmarkStart w:id="560" w:name="_CRTable6_1_6_3_41"/>
      <w:r w:rsidRPr="00127E7B">
        <w:t>Table </w:t>
      </w:r>
      <w:bookmarkEnd w:id="560"/>
      <w:r w:rsidRPr="00127E7B">
        <w:t>6.1.6.3.</w:t>
      </w:r>
      <w:r w:rsidR="00BD0CAF" w:rsidRPr="00127E7B">
        <w:t>4</w:t>
      </w:r>
      <w:r w:rsidRPr="00127E7B">
        <w:t xml:space="preserve">-1: Enumeration </w:t>
      </w:r>
      <w:proofErr w:type="spellStart"/>
      <w:r w:rsidRPr="00127E7B">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561" w:name="_CR6_1_6_3_5"/>
      <w:bookmarkStart w:id="562" w:name="_Toc81226713"/>
      <w:bookmarkStart w:id="563" w:name="_Toc93869006"/>
      <w:bookmarkStart w:id="564" w:name="_Toc186721080"/>
      <w:bookmarkEnd w:id="561"/>
      <w:r w:rsidRPr="00127E7B">
        <w:t>6.1.6.3.5</w:t>
      </w:r>
      <w:r w:rsidRPr="00127E7B">
        <w:tab/>
        <w:t xml:space="preserve">Enumeration: </w:t>
      </w:r>
      <w:proofErr w:type="spellStart"/>
      <w:r w:rsidRPr="00127E7B">
        <w:t>AcuFailureReason</w:t>
      </w:r>
      <w:bookmarkEnd w:id="562"/>
      <w:bookmarkEnd w:id="563"/>
      <w:bookmarkEnd w:id="564"/>
      <w:proofErr w:type="spellEnd"/>
    </w:p>
    <w:p w14:paraId="44DC61E6" w14:textId="116A4B90" w:rsidR="00136D66" w:rsidRPr="00127E7B" w:rsidRDefault="00136D66" w:rsidP="00136D66">
      <w:r w:rsidRPr="00127E7B">
        <w:t xml:space="preserve">The </w:t>
      </w:r>
      <w:proofErr w:type="spellStart"/>
      <w:r w:rsidRPr="00127E7B">
        <w:t>enumeration</w:t>
      </w:r>
      <w:r w:rsidR="00A75A91" w:rsidRPr="00127E7B">
        <w:t>AcuFailureReason</w:t>
      </w:r>
      <w:proofErr w:type="spellEnd"/>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bookmarkStart w:id="565" w:name="_CRTable6_1_6_3_51"/>
      <w:r w:rsidRPr="00127E7B">
        <w:lastRenderedPageBreak/>
        <w:t>Table </w:t>
      </w:r>
      <w:bookmarkEnd w:id="565"/>
      <w:r w:rsidRPr="00127E7B">
        <w:t xml:space="preserve">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FA0353">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 xml:space="preserve">If this value is returned in the NSAC response message, how the NF service consumer (e.g. AMF) utilizes the access information carried in the </w:t>
            </w:r>
            <w:proofErr w:type="spellStart"/>
            <w:r>
              <w:t>AcuFailureReason</w:t>
            </w:r>
            <w:proofErr w:type="spellEnd"/>
            <w:r>
              <w:t xml:space="preserve">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566" w:name="_CR6_1_6_4"/>
      <w:bookmarkStart w:id="567" w:name="_Toc81226714"/>
      <w:bookmarkStart w:id="568" w:name="_Toc93869007"/>
      <w:bookmarkStart w:id="569" w:name="_Toc186721081"/>
      <w:bookmarkEnd w:id="566"/>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556"/>
      <w:bookmarkEnd w:id="557"/>
      <w:bookmarkEnd w:id="558"/>
      <w:bookmarkEnd w:id="567"/>
      <w:bookmarkEnd w:id="568"/>
      <w:bookmarkEnd w:id="569"/>
    </w:p>
    <w:p w14:paraId="67F4FDF3" w14:textId="77777777" w:rsidR="00F82546" w:rsidRPr="00127E7B" w:rsidRDefault="00F82546" w:rsidP="00F82546">
      <w:bookmarkStart w:id="570" w:name="_Toc510696644"/>
      <w:bookmarkStart w:id="57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572" w:name="_CR6_1_6_5"/>
      <w:bookmarkStart w:id="573" w:name="_Toc510696646"/>
      <w:bookmarkStart w:id="574" w:name="_Toc35971441"/>
      <w:bookmarkStart w:id="575" w:name="_Toc70325143"/>
      <w:bookmarkStart w:id="576" w:name="_Toc81226715"/>
      <w:bookmarkStart w:id="577" w:name="_Toc93869008"/>
      <w:bookmarkStart w:id="578" w:name="_Toc186721082"/>
      <w:bookmarkEnd w:id="570"/>
      <w:bookmarkEnd w:id="571"/>
      <w:bookmarkEnd w:id="572"/>
      <w:r w:rsidRPr="00127E7B">
        <w:t>6.1.6.5</w:t>
      </w:r>
      <w:r w:rsidRPr="00127E7B">
        <w:tab/>
        <w:t>Binary data</w:t>
      </w:r>
      <w:bookmarkEnd w:id="573"/>
      <w:bookmarkEnd w:id="574"/>
      <w:bookmarkEnd w:id="575"/>
      <w:bookmarkEnd w:id="576"/>
      <w:bookmarkEnd w:id="577"/>
      <w:bookmarkEnd w:id="578"/>
    </w:p>
    <w:p w14:paraId="5346C281" w14:textId="77777777" w:rsidR="00345FE0" w:rsidRPr="00127E7B" w:rsidRDefault="00345FE0" w:rsidP="00345FE0">
      <w:bookmarkStart w:id="579" w:name="_Toc35971442"/>
      <w:r w:rsidRPr="00127E7B">
        <w:t>In this release, no binary data types are defined in this specification.</w:t>
      </w:r>
    </w:p>
    <w:p w14:paraId="606FBD1A" w14:textId="77777777" w:rsidR="008A6D4A" w:rsidRPr="00127E7B" w:rsidRDefault="008A6D4A" w:rsidP="001773FF">
      <w:pPr>
        <w:pStyle w:val="Heading3"/>
      </w:pPr>
      <w:bookmarkStart w:id="580" w:name="_CR6_1_7"/>
      <w:bookmarkStart w:id="581" w:name="_Toc510696647"/>
      <w:bookmarkStart w:id="582" w:name="_Toc35971443"/>
      <w:bookmarkStart w:id="583" w:name="_Toc70325144"/>
      <w:bookmarkStart w:id="584" w:name="_Toc81226716"/>
      <w:bookmarkStart w:id="585" w:name="_Toc93869009"/>
      <w:bookmarkStart w:id="586" w:name="_Toc186721083"/>
      <w:bookmarkEnd w:id="579"/>
      <w:bookmarkEnd w:id="580"/>
      <w:r w:rsidRPr="00127E7B">
        <w:t>6.1.7</w:t>
      </w:r>
      <w:r w:rsidRPr="00127E7B">
        <w:tab/>
        <w:t>Error Handling</w:t>
      </w:r>
      <w:bookmarkEnd w:id="581"/>
      <w:bookmarkEnd w:id="582"/>
      <w:bookmarkEnd w:id="583"/>
      <w:bookmarkEnd w:id="584"/>
      <w:bookmarkEnd w:id="585"/>
      <w:bookmarkEnd w:id="586"/>
    </w:p>
    <w:p w14:paraId="292423A7" w14:textId="77777777" w:rsidR="008A6D4A" w:rsidRPr="00127E7B" w:rsidRDefault="008A6D4A" w:rsidP="001773FF">
      <w:pPr>
        <w:pStyle w:val="Heading4"/>
      </w:pPr>
      <w:bookmarkStart w:id="587" w:name="_CR6_1_7_1"/>
      <w:bookmarkStart w:id="588" w:name="_Toc35971444"/>
      <w:bookmarkStart w:id="589" w:name="_Toc70325145"/>
      <w:bookmarkStart w:id="590" w:name="_Toc81226717"/>
      <w:bookmarkStart w:id="591" w:name="_Toc93869010"/>
      <w:bookmarkStart w:id="592" w:name="_Toc186721084"/>
      <w:bookmarkEnd w:id="587"/>
      <w:r w:rsidRPr="00127E7B">
        <w:t>6.1.7.1</w:t>
      </w:r>
      <w:r w:rsidRPr="00127E7B">
        <w:tab/>
        <w:t>General</w:t>
      </w:r>
      <w:bookmarkEnd w:id="588"/>
      <w:bookmarkEnd w:id="589"/>
      <w:bookmarkEnd w:id="590"/>
      <w:bookmarkEnd w:id="591"/>
      <w:bookmarkEnd w:id="592"/>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593" w:name="_CR6_1_7_2"/>
      <w:bookmarkStart w:id="594" w:name="_Toc35971445"/>
      <w:bookmarkStart w:id="595" w:name="_Toc70325146"/>
      <w:bookmarkStart w:id="596" w:name="_Toc81226718"/>
      <w:bookmarkStart w:id="597" w:name="_Toc93869011"/>
      <w:bookmarkStart w:id="598" w:name="_Toc186721085"/>
      <w:bookmarkEnd w:id="593"/>
      <w:r w:rsidRPr="00127E7B">
        <w:t>6.1.7.2</w:t>
      </w:r>
      <w:r w:rsidRPr="00127E7B">
        <w:tab/>
        <w:t>Protocol Errors</w:t>
      </w:r>
      <w:bookmarkEnd w:id="594"/>
      <w:bookmarkEnd w:id="595"/>
      <w:bookmarkEnd w:id="596"/>
      <w:bookmarkEnd w:id="597"/>
      <w:bookmarkEnd w:id="598"/>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599" w:name="_CR6_1_7_3"/>
      <w:bookmarkStart w:id="600" w:name="_Toc35971446"/>
      <w:bookmarkStart w:id="601" w:name="_Toc70325147"/>
      <w:bookmarkStart w:id="602" w:name="_Toc81226719"/>
      <w:bookmarkStart w:id="603" w:name="_Toc93869012"/>
      <w:bookmarkStart w:id="604" w:name="_Toc186721086"/>
      <w:bookmarkEnd w:id="599"/>
      <w:r w:rsidRPr="00127E7B">
        <w:t>6.1.7.3</w:t>
      </w:r>
      <w:r w:rsidRPr="00127E7B">
        <w:tab/>
        <w:t>Application Errors</w:t>
      </w:r>
      <w:bookmarkEnd w:id="600"/>
      <w:bookmarkEnd w:id="601"/>
      <w:bookmarkEnd w:id="602"/>
      <w:bookmarkEnd w:id="603"/>
      <w:bookmarkEnd w:id="604"/>
    </w:p>
    <w:p w14:paraId="164751F6" w14:textId="729F7BCB" w:rsidR="008A6D4A" w:rsidRPr="00127E7B" w:rsidRDefault="008A6D4A" w:rsidP="008A6D4A">
      <w:r w:rsidRPr="00127E7B">
        <w:t xml:space="preserve">The application errors defined for the </w:t>
      </w:r>
      <w:proofErr w:type="spellStart"/>
      <w:r w:rsidR="00431862" w:rsidRPr="00127E7B">
        <w:t>Nnsacf_</w:t>
      </w:r>
      <w:r w:rsidR="00E15856" w:rsidRPr="00127E7B">
        <w:t>NSAC</w:t>
      </w:r>
      <w:proofErr w:type="spellEnd"/>
      <w:r w:rsidRPr="00127E7B">
        <w:t xml:space="preserve"> service are listed in Table 6.1.7.3-1.</w:t>
      </w:r>
    </w:p>
    <w:p w14:paraId="492007E2" w14:textId="77777777" w:rsidR="008A6D4A" w:rsidRPr="00127E7B" w:rsidRDefault="008A6D4A" w:rsidP="008A6D4A">
      <w:pPr>
        <w:pStyle w:val="TH"/>
      </w:pPr>
      <w:bookmarkStart w:id="605" w:name="_CRTable6_1_7_31"/>
      <w:r w:rsidRPr="00127E7B">
        <w:lastRenderedPageBreak/>
        <w:t xml:space="preserve">Table </w:t>
      </w:r>
      <w:bookmarkEnd w:id="605"/>
      <w:r w:rsidRPr="00127E7B">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606" w:name="_Toc492899751"/>
      <w:bookmarkStart w:id="607" w:name="_Toc492900030"/>
      <w:bookmarkStart w:id="608" w:name="_Toc492967832"/>
      <w:bookmarkStart w:id="609" w:name="_Toc492972920"/>
      <w:bookmarkStart w:id="610" w:name="_Toc492973140"/>
      <w:bookmarkStart w:id="611" w:name="_Toc493774060"/>
      <w:bookmarkStart w:id="612" w:name="_Toc508285804"/>
      <w:bookmarkStart w:id="613" w:name="_Toc508287269"/>
      <w:bookmarkStart w:id="614" w:name="_Toc510696648"/>
      <w:bookmarkStart w:id="615" w:name="_Toc35971447"/>
    </w:p>
    <w:p w14:paraId="28E6B42E" w14:textId="77777777" w:rsidR="008A6D4A" w:rsidRPr="00127E7B" w:rsidRDefault="008A6D4A" w:rsidP="001773FF">
      <w:pPr>
        <w:pStyle w:val="Heading3"/>
      </w:pPr>
      <w:bookmarkStart w:id="616" w:name="_CR6_1_8"/>
      <w:bookmarkStart w:id="617" w:name="_Toc70325148"/>
      <w:bookmarkStart w:id="618" w:name="_Toc81226720"/>
      <w:bookmarkStart w:id="619" w:name="_Toc93869013"/>
      <w:bookmarkStart w:id="620" w:name="_Toc186721087"/>
      <w:bookmarkEnd w:id="616"/>
      <w:r w:rsidRPr="00127E7B">
        <w:t>6.1.8</w:t>
      </w:r>
      <w:r w:rsidRPr="00127E7B">
        <w:tab/>
        <w:t>Feature negotiation</w:t>
      </w:r>
      <w:bookmarkEnd w:id="606"/>
      <w:bookmarkEnd w:id="607"/>
      <w:bookmarkEnd w:id="608"/>
      <w:bookmarkEnd w:id="609"/>
      <w:bookmarkEnd w:id="610"/>
      <w:bookmarkEnd w:id="611"/>
      <w:bookmarkEnd w:id="612"/>
      <w:bookmarkEnd w:id="613"/>
      <w:bookmarkEnd w:id="614"/>
      <w:bookmarkEnd w:id="615"/>
      <w:bookmarkEnd w:id="617"/>
      <w:bookmarkEnd w:id="618"/>
      <w:bookmarkEnd w:id="619"/>
      <w:bookmarkEnd w:id="620"/>
    </w:p>
    <w:p w14:paraId="359B01E2" w14:textId="6B5D13FA" w:rsidR="008A6D4A" w:rsidRPr="00127E7B" w:rsidRDefault="008A6D4A" w:rsidP="008A6D4A">
      <w:r w:rsidRPr="00127E7B">
        <w:t xml:space="preserve">The optional features in table 6.1.8-1 are defined for the </w:t>
      </w:r>
      <w:proofErr w:type="spellStart"/>
      <w:r w:rsidR="00FB1E7D" w:rsidRPr="00127E7B">
        <w:t>Nnsacf_</w:t>
      </w:r>
      <w:r w:rsidR="00F83C64" w:rsidRPr="00127E7B">
        <w:t>NSAC</w:t>
      </w:r>
      <w:proofErr w:type="spellEnd"/>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bookmarkStart w:id="621" w:name="_CRTable6_1_81"/>
      <w:r w:rsidRPr="00127E7B">
        <w:t xml:space="preserve">Table </w:t>
      </w:r>
      <w:bookmarkEnd w:id="621"/>
      <w:r w:rsidRPr="00127E7B">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622" w:name="_CR6_1_9"/>
      <w:bookmarkStart w:id="623" w:name="_Toc532994477"/>
      <w:bookmarkStart w:id="624" w:name="_Toc35971448"/>
      <w:bookmarkStart w:id="625" w:name="_Toc70325149"/>
      <w:bookmarkStart w:id="626" w:name="_Toc81226721"/>
      <w:bookmarkStart w:id="627" w:name="_Toc93869014"/>
      <w:bookmarkStart w:id="628" w:name="_Toc510696649"/>
      <w:bookmarkStart w:id="629" w:name="_Toc186721088"/>
      <w:bookmarkEnd w:id="622"/>
      <w:r w:rsidRPr="00127E7B">
        <w:t>6.1.9</w:t>
      </w:r>
      <w:r w:rsidRPr="00127E7B">
        <w:tab/>
        <w:t>Security</w:t>
      </w:r>
      <w:bookmarkEnd w:id="623"/>
      <w:bookmarkEnd w:id="624"/>
      <w:bookmarkEnd w:id="625"/>
      <w:bookmarkEnd w:id="626"/>
      <w:bookmarkEnd w:id="627"/>
      <w:bookmarkEnd w:id="629"/>
    </w:p>
    <w:p w14:paraId="761F09DF" w14:textId="6CD459F9" w:rsidR="008A6D4A" w:rsidRPr="00127E7B" w:rsidRDefault="008A6D4A" w:rsidP="008A6D4A">
      <w:r w:rsidRPr="00127E7B">
        <w:t xml:space="preserve">As indicated in 3GPP TS 33.501 [8] and 3GPP TS 29.500 [4], the access to the </w:t>
      </w:r>
      <w:proofErr w:type="spellStart"/>
      <w:r w:rsidR="00212EC9" w:rsidRPr="00127E7B">
        <w:t>Nnsacf_</w:t>
      </w:r>
      <w:r w:rsidR="00204EDE" w:rsidRPr="00127E7B">
        <w:t>NSAC</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proofErr w:type="spellStart"/>
      <w:r w:rsidR="00212EC9" w:rsidRPr="00127E7B">
        <w:t>Nnsacf_</w:t>
      </w:r>
      <w:r w:rsidR="00204EDE" w:rsidRPr="00127E7B">
        <w:t>NSAC</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00212EC9" w:rsidRPr="00127E7B">
        <w:t>Nnsacf_</w:t>
      </w:r>
      <w:r w:rsidR="00204EDE" w:rsidRPr="00127E7B">
        <w:t>NSAC</w:t>
      </w:r>
      <w:proofErr w:type="spellEnd"/>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proofErr w:type="spellStart"/>
      <w:r w:rsidR="00212EC9" w:rsidRPr="00127E7B">
        <w:t>Nnsacf_</w:t>
      </w:r>
      <w:r w:rsidR="00204EDE" w:rsidRPr="00127E7B">
        <w:t>NSAC</w:t>
      </w:r>
      <w:proofErr w:type="spellEnd"/>
      <w:r w:rsidRPr="00127E7B">
        <w:rPr>
          <w:noProof/>
          <w:lang w:eastAsia="zh-CN"/>
        </w:rPr>
        <w:t xml:space="preserve"> </w:t>
      </w:r>
      <w:r w:rsidRPr="00127E7B">
        <w:rPr>
          <w:lang w:val="en-US"/>
        </w:rPr>
        <w:t xml:space="preserve">API defines a single scope </w:t>
      </w:r>
      <w:proofErr w:type="spellStart"/>
      <w:r w:rsidR="00212EC9" w:rsidRPr="00127E7B">
        <w:rPr>
          <w:lang w:val="en-US"/>
        </w:rPr>
        <w:t>nnsacf-</w:t>
      </w:r>
      <w:r w:rsidR="00204EDE" w:rsidRPr="00127E7B">
        <w:rPr>
          <w:lang w:val="en-US"/>
        </w:rPr>
        <w:t>nsac</w:t>
      </w:r>
      <w:proofErr w:type="spellEnd"/>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630" w:name="_CR6_2"/>
      <w:bookmarkStart w:id="631" w:name="_Toc70928041"/>
      <w:bookmarkStart w:id="632" w:name="_Toc81226722"/>
      <w:bookmarkStart w:id="633" w:name="_Toc93869015"/>
      <w:bookmarkStart w:id="634" w:name="_Toc186721089"/>
      <w:bookmarkEnd w:id="630"/>
      <w:r w:rsidRPr="00127E7B">
        <w:t>6.</w:t>
      </w:r>
      <w:r w:rsidR="004A575E" w:rsidRPr="00127E7B">
        <w:t>2</w:t>
      </w:r>
      <w:r w:rsidRPr="00127E7B">
        <w:tab/>
      </w:r>
      <w:proofErr w:type="spellStart"/>
      <w:r w:rsidRPr="00127E7B">
        <w:t>Nnsacf_SliceEventExposure</w:t>
      </w:r>
      <w:proofErr w:type="spellEnd"/>
      <w:r w:rsidRPr="00127E7B">
        <w:t xml:space="preserve"> Service API</w:t>
      </w:r>
      <w:bookmarkEnd w:id="631"/>
      <w:bookmarkEnd w:id="632"/>
      <w:bookmarkEnd w:id="633"/>
      <w:bookmarkEnd w:id="634"/>
    </w:p>
    <w:p w14:paraId="094BD2A4" w14:textId="49F73640" w:rsidR="003F1FCA" w:rsidRPr="00127E7B" w:rsidRDefault="003F1FCA" w:rsidP="001773FF">
      <w:pPr>
        <w:pStyle w:val="Heading3"/>
      </w:pPr>
      <w:bookmarkStart w:id="635" w:name="_CR6_2_1"/>
      <w:bookmarkStart w:id="636" w:name="_Toc70928042"/>
      <w:bookmarkStart w:id="637" w:name="_Toc81226723"/>
      <w:bookmarkStart w:id="638" w:name="_Toc93869016"/>
      <w:bookmarkStart w:id="639" w:name="_Toc186721090"/>
      <w:bookmarkEnd w:id="635"/>
      <w:r w:rsidRPr="00127E7B">
        <w:t>6.</w:t>
      </w:r>
      <w:r w:rsidR="004A575E" w:rsidRPr="00127E7B">
        <w:t>2</w:t>
      </w:r>
      <w:r w:rsidRPr="00127E7B">
        <w:t>.1</w:t>
      </w:r>
      <w:r w:rsidRPr="00127E7B">
        <w:tab/>
        <w:t>Introduction</w:t>
      </w:r>
      <w:bookmarkEnd w:id="636"/>
      <w:bookmarkEnd w:id="637"/>
      <w:bookmarkEnd w:id="638"/>
      <w:bookmarkEnd w:id="639"/>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640" w:name="_CR6_2_2"/>
      <w:bookmarkStart w:id="641" w:name="_Toc70928043"/>
      <w:bookmarkStart w:id="642" w:name="_Toc81226724"/>
      <w:bookmarkStart w:id="643" w:name="_Toc93869017"/>
      <w:bookmarkStart w:id="644" w:name="_Toc186721091"/>
      <w:bookmarkEnd w:id="640"/>
      <w:r w:rsidRPr="00127E7B">
        <w:lastRenderedPageBreak/>
        <w:t>6.</w:t>
      </w:r>
      <w:r w:rsidR="004A575E" w:rsidRPr="00127E7B">
        <w:t>2</w:t>
      </w:r>
      <w:r w:rsidRPr="00127E7B">
        <w:t>.2</w:t>
      </w:r>
      <w:r w:rsidRPr="00127E7B">
        <w:tab/>
        <w:t>Usage of HTTP</w:t>
      </w:r>
      <w:bookmarkEnd w:id="641"/>
      <w:bookmarkEnd w:id="642"/>
      <w:bookmarkEnd w:id="643"/>
      <w:bookmarkEnd w:id="644"/>
    </w:p>
    <w:p w14:paraId="6EF51046" w14:textId="258D6732" w:rsidR="003F1FCA" w:rsidRPr="00127E7B" w:rsidRDefault="003F1FCA" w:rsidP="001773FF">
      <w:pPr>
        <w:pStyle w:val="Heading4"/>
      </w:pPr>
      <w:bookmarkStart w:id="645" w:name="_CR6_2_2_1"/>
      <w:bookmarkStart w:id="646" w:name="_Toc70928044"/>
      <w:bookmarkStart w:id="647" w:name="_Toc81226725"/>
      <w:bookmarkStart w:id="648" w:name="_Toc93869018"/>
      <w:bookmarkStart w:id="649" w:name="_Toc186721092"/>
      <w:bookmarkEnd w:id="645"/>
      <w:r w:rsidRPr="00127E7B">
        <w:t>6.</w:t>
      </w:r>
      <w:r w:rsidR="004A575E" w:rsidRPr="00127E7B">
        <w:t>2</w:t>
      </w:r>
      <w:r w:rsidRPr="00127E7B">
        <w:t>.2.1</w:t>
      </w:r>
      <w:r w:rsidRPr="00127E7B">
        <w:tab/>
        <w:t>General</w:t>
      </w:r>
      <w:bookmarkEnd w:id="646"/>
      <w:bookmarkEnd w:id="647"/>
      <w:bookmarkEnd w:id="648"/>
      <w:bookmarkEnd w:id="649"/>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proofErr w:type="spellStart"/>
      <w:r w:rsidRPr="00127E7B">
        <w:t>Nnsacf_SliceEventExposure</w:t>
      </w:r>
      <w:proofErr w:type="spellEnd"/>
      <w:r w:rsidRPr="00127E7B">
        <w:rPr>
          <w:noProof/>
        </w:rPr>
        <w:t xml:space="preserve"> API is contained in Annex A.</w:t>
      </w:r>
    </w:p>
    <w:p w14:paraId="0C9CC057" w14:textId="3CBCAC9A" w:rsidR="003F1FCA" w:rsidRPr="00127E7B" w:rsidRDefault="003F1FCA" w:rsidP="001773FF">
      <w:pPr>
        <w:pStyle w:val="Heading4"/>
      </w:pPr>
      <w:bookmarkStart w:id="650" w:name="_CR6_2_2_2"/>
      <w:bookmarkStart w:id="651" w:name="_Toc70928045"/>
      <w:bookmarkStart w:id="652" w:name="_Toc81226726"/>
      <w:bookmarkStart w:id="653" w:name="_Toc93869019"/>
      <w:bookmarkStart w:id="654" w:name="_Toc186721093"/>
      <w:bookmarkEnd w:id="650"/>
      <w:r w:rsidRPr="00127E7B">
        <w:t>6.</w:t>
      </w:r>
      <w:r w:rsidR="00E36E13" w:rsidRPr="00127E7B">
        <w:t>2</w:t>
      </w:r>
      <w:r w:rsidRPr="00127E7B">
        <w:t>.2.2</w:t>
      </w:r>
      <w:r w:rsidRPr="00127E7B">
        <w:tab/>
        <w:t>HTTP standard headers</w:t>
      </w:r>
      <w:bookmarkEnd w:id="651"/>
      <w:bookmarkEnd w:id="652"/>
      <w:bookmarkEnd w:id="653"/>
      <w:bookmarkEnd w:id="654"/>
    </w:p>
    <w:p w14:paraId="748B77C2" w14:textId="2D3655B4" w:rsidR="003F1FCA" w:rsidRPr="00127E7B" w:rsidRDefault="003F1FCA" w:rsidP="001773FF">
      <w:pPr>
        <w:pStyle w:val="Heading5"/>
        <w:rPr>
          <w:lang w:eastAsia="zh-CN"/>
        </w:rPr>
      </w:pPr>
      <w:bookmarkStart w:id="655" w:name="_CR6_2_2_2_1"/>
      <w:bookmarkStart w:id="656" w:name="_Toc70928046"/>
      <w:bookmarkStart w:id="657" w:name="_Toc81226727"/>
      <w:bookmarkStart w:id="658" w:name="_Toc93869020"/>
      <w:bookmarkStart w:id="659" w:name="_Toc186721094"/>
      <w:bookmarkEnd w:id="655"/>
      <w:r w:rsidRPr="00127E7B">
        <w:t>6.</w:t>
      </w:r>
      <w:r w:rsidR="00E36E13" w:rsidRPr="00127E7B">
        <w:t>2</w:t>
      </w:r>
      <w:r w:rsidRPr="00127E7B">
        <w:t>.2.2.1</w:t>
      </w:r>
      <w:r w:rsidRPr="00127E7B">
        <w:rPr>
          <w:rFonts w:hint="eastAsia"/>
          <w:lang w:eastAsia="zh-CN"/>
        </w:rPr>
        <w:tab/>
      </w:r>
      <w:r w:rsidRPr="00127E7B">
        <w:rPr>
          <w:lang w:eastAsia="zh-CN"/>
        </w:rPr>
        <w:t>General</w:t>
      </w:r>
      <w:bookmarkEnd w:id="656"/>
      <w:bookmarkEnd w:id="657"/>
      <w:bookmarkEnd w:id="658"/>
      <w:bookmarkEnd w:id="659"/>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660" w:name="_CR6_2_2_2_2"/>
      <w:bookmarkStart w:id="661" w:name="_Toc70928047"/>
      <w:bookmarkStart w:id="662" w:name="_Toc81226728"/>
      <w:bookmarkStart w:id="663" w:name="_Toc93869021"/>
      <w:bookmarkStart w:id="664" w:name="_Toc186721095"/>
      <w:bookmarkEnd w:id="660"/>
      <w:r w:rsidRPr="00127E7B">
        <w:t>6.</w:t>
      </w:r>
      <w:r w:rsidR="00E36E13" w:rsidRPr="00127E7B">
        <w:t>2</w:t>
      </w:r>
      <w:r w:rsidRPr="00127E7B">
        <w:t>.2.2.2</w:t>
      </w:r>
      <w:r w:rsidRPr="00127E7B">
        <w:tab/>
        <w:t>Content type</w:t>
      </w:r>
      <w:bookmarkEnd w:id="661"/>
      <w:bookmarkEnd w:id="662"/>
      <w:bookmarkEnd w:id="663"/>
      <w:bookmarkEnd w:id="664"/>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7A8FEF4A" w14:textId="69E725FE" w:rsidR="003F1FCA" w:rsidRPr="00127E7B" w:rsidRDefault="003F1FCA" w:rsidP="001773FF">
      <w:pPr>
        <w:pStyle w:val="Heading4"/>
      </w:pPr>
      <w:bookmarkStart w:id="665" w:name="_CR6_2_2_3"/>
      <w:bookmarkStart w:id="666" w:name="_Toc70928048"/>
      <w:bookmarkStart w:id="667" w:name="_Toc81226729"/>
      <w:bookmarkStart w:id="668" w:name="_Toc93869022"/>
      <w:bookmarkStart w:id="669" w:name="_Toc186721096"/>
      <w:bookmarkEnd w:id="665"/>
      <w:r w:rsidRPr="00127E7B">
        <w:t>6.</w:t>
      </w:r>
      <w:r w:rsidR="00E36E13" w:rsidRPr="00127E7B">
        <w:t>2</w:t>
      </w:r>
      <w:r w:rsidRPr="00127E7B">
        <w:t>.2.3</w:t>
      </w:r>
      <w:r w:rsidRPr="00127E7B">
        <w:tab/>
        <w:t>HTTP custom headers</w:t>
      </w:r>
      <w:bookmarkEnd w:id="666"/>
      <w:bookmarkEnd w:id="667"/>
      <w:bookmarkEnd w:id="668"/>
      <w:bookmarkEnd w:id="66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670" w:name="_CR6_2_3"/>
      <w:bookmarkStart w:id="671" w:name="_Toc70928049"/>
      <w:bookmarkStart w:id="672" w:name="_Toc81226730"/>
      <w:bookmarkStart w:id="673" w:name="_Toc93869023"/>
      <w:bookmarkStart w:id="674" w:name="_Toc186721097"/>
      <w:bookmarkEnd w:id="670"/>
      <w:r w:rsidRPr="00127E7B">
        <w:t>6.</w:t>
      </w:r>
      <w:r w:rsidR="00E36E13" w:rsidRPr="00127E7B">
        <w:t>2</w:t>
      </w:r>
      <w:r w:rsidRPr="00127E7B">
        <w:t>.3</w:t>
      </w:r>
      <w:r w:rsidRPr="00127E7B">
        <w:tab/>
        <w:t>Resources</w:t>
      </w:r>
      <w:bookmarkEnd w:id="671"/>
      <w:bookmarkEnd w:id="672"/>
      <w:bookmarkEnd w:id="673"/>
      <w:bookmarkEnd w:id="674"/>
    </w:p>
    <w:p w14:paraId="2BEF0B16" w14:textId="738F13E7" w:rsidR="003F1FCA" w:rsidRPr="00127E7B" w:rsidRDefault="003F1FCA" w:rsidP="001773FF">
      <w:pPr>
        <w:pStyle w:val="Heading4"/>
      </w:pPr>
      <w:bookmarkStart w:id="675" w:name="_CR6_2_3_1"/>
      <w:bookmarkStart w:id="676" w:name="_Toc70928050"/>
      <w:bookmarkStart w:id="677" w:name="_Toc81226731"/>
      <w:bookmarkStart w:id="678" w:name="_Toc93869024"/>
      <w:bookmarkStart w:id="679" w:name="_Toc186721098"/>
      <w:bookmarkEnd w:id="675"/>
      <w:r w:rsidRPr="00127E7B">
        <w:t>6.</w:t>
      </w:r>
      <w:r w:rsidR="00E36E13" w:rsidRPr="00127E7B">
        <w:t>2</w:t>
      </w:r>
      <w:r w:rsidRPr="00127E7B">
        <w:t>.3.1</w:t>
      </w:r>
      <w:r w:rsidRPr="00127E7B">
        <w:tab/>
        <w:t>Overview</w:t>
      </w:r>
      <w:bookmarkEnd w:id="676"/>
      <w:bookmarkEnd w:id="677"/>
      <w:bookmarkEnd w:id="678"/>
      <w:bookmarkEnd w:id="679"/>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proofErr w:type="spellStart"/>
      <w:r w:rsidRPr="00127E7B">
        <w:t>Nnsacf_SliceEventExposure</w:t>
      </w:r>
      <w:proofErr w:type="spellEnd"/>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7pt;height:108pt" o:ole="">
            <v:imagedata r:id="rId32" o:title=""/>
          </v:shape>
          <o:OLEObject Type="Embed" ProgID="Visio.Drawing.15" ShapeID="_x0000_i1037" DrawAspect="Content" ObjectID="_1797333846" r:id="rId33"/>
        </w:object>
      </w:r>
    </w:p>
    <w:p w14:paraId="3D0ACCE8" w14:textId="13CA837C" w:rsidR="003F1FCA" w:rsidRPr="00127E7B" w:rsidRDefault="003F1FCA" w:rsidP="003F1FCA">
      <w:pPr>
        <w:pStyle w:val="TF"/>
      </w:pPr>
      <w:bookmarkStart w:id="680" w:name="_CRFigure6_2_3_11"/>
      <w:r w:rsidRPr="00127E7B">
        <w:t xml:space="preserve">Figure </w:t>
      </w:r>
      <w:bookmarkEnd w:id="680"/>
      <w:r w:rsidRPr="00127E7B">
        <w:t>6.</w:t>
      </w:r>
      <w:r w:rsidR="00E36E13" w:rsidRPr="00127E7B">
        <w:t>2</w:t>
      </w:r>
      <w:r w:rsidRPr="00127E7B">
        <w:t xml:space="preserve">.3.1-1: Resource URI structure of the </w:t>
      </w:r>
      <w:proofErr w:type="spellStart"/>
      <w:r w:rsidRPr="00127E7B">
        <w:t>Nnsacf_SliceEventExposure</w:t>
      </w:r>
      <w:proofErr w:type="spellEnd"/>
      <w:r w:rsidRPr="00127E7B">
        <w:t xml:space="preserv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bookmarkStart w:id="681" w:name="_CRTable6_2_3_11"/>
      <w:r w:rsidRPr="00127E7B">
        <w:lastRenderedPageBreak/>
        <w:t xml:space="preserve">Table </w:t>
      </w:r>
      <w:bookmarkEnd w:id="681"/>
      <w:r w:rsidRPr="00127E7B">
        <w:t>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roofErr w:type="spellStart"/>
            <w:r w:rsidRPr="00127E7B">
              <w:rPr>
                <w:lang w:eastAsia="zh-CN"/>
              </w:rPr>
              <w:t>subscriptionId</w:t>
            </w:r>
            <w:proofErr w:type="spellEnd"/>
            <w:r w:rsidRPr="00127E7B">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682" w:name="_CR6_2_3_2"/>
      <w:bookmarkStart w:id="683" w:name="_Toc25156459"/>
      <w:bookmarkStart w:id="684" w:name="_Toc34124763"/>
      <w:bookmarkStart w:id="685" w:name="_Toc43207889"/>
      <w:bookmarkStart w:id="686" w:name="_Toc49857362"/>
      <w:bookmarkStart w:id="687" w:name="_Toc56677203"/>
      <w:bookmarkStart w:id="688" w:name="_Toc56691726"/>
      <w:bookmarkStart w:id="689" w:name="_Toc56698990"/>
      <w:bookmarkStart w:id="690" w:name="_Toc67680959"/>
      <w:bookmarkStart w:id="691" w:name="_Toc186721099"/>
      <w:bookmarkEnd w:id="682"/>
      <w:r w:rsidRPr="00127E7B">
        <w:t>6.</w:t>
      </w:r>
      <w:r w:rsidR="00E36E13" w:rsidRPr="00127E7B">
        <w:t>2</w:t>
      </w:r>
      <w:r w:rsidRPr="00127E7B">
        <w:t>.3.2</w:t>
      </w:r>
      <w:r w:rsidRPr="00127E7B">
        <w:tab/>
        <w:t>Resource: Subscriptions collection</w:t>
      </w:r>
      <w:bookmarkEnd w:id="683"/>
      <w:bookmarkEnd w:id="684"/>
      <w:bookmarkEnd w:id="685"/>
      <w:bookmarkEnd w:id="686"/>
      <w:bookmarkEnd w:id="687"/>
      <w:bookmarkEnd w:id="688"/>
      <w:bookmarkEnd w:id="689"/>
      <w:bookmarkEnd w:id="690"/>
      <w:bookmarkEnd w:id="691"/>
    </w:p>
    <w:p w14:paraId="1FA5293E" w14:textId="02F54BA3" w:rsidR="003F1FCA" w:rsidRPr="00127E7B" w:rsidRDefault="003F1FCA" w:rsidP="001773FF">
      <w:pPr>
        <w:pStyle w:val="Heading5"/>
      </w:pPr>
      <w:bookmarkStart w:id="692" w:name="_CR6_2_3_2_1"/>
      <w:bookmarkStart w:id="693" w:name="_Toc25156460"/>
      <w:bookmarkStart w:id="694" w:name="_Toc34124764"/>
      <w:bookmarkStart w:id="695" w:name="_Toc43207890"/>
      <w:bookmarkStart w:id="696" w:name="_Toc49857363"/>
      <w:bookmarkStart w:id="697" w:name="_Toc56677204"/>
      <w:bookmarkStart w:id="698" w:name="_Toc56691727"/>
      <w:bookmarkStart w:id="699" w:name="_Toc56698991"/>
      <w:bookmarkStart w:id="700" w:name="_Toc67680960"/>
      <w:bookmarkStart w:id="701" w:name="_Toc186721100"/>
      <w:bookmarkEnd w:id="692"/>
      <w:r w:rsidRPr="00127E7B">
        <w:t>6.</w:t>
      </w:r>
      <w:r w:rsidR="00E36E13" w:rsidRPr="00127E7B">
        <w:t>2</w:t>
      </w:r>
      <w:r w:rsidRPr="00127E7B">
        <w:t>.3.2.1</w:t>
      </w:r>
      <w:r w:rsidRPr="00127E7B">
        <w:tab/>
        <w:t>Description</w:t>
      </w:r>
      <w:bookmarkEnd w:id="693"/>
      <w:bookmarkEnd w:id="694"/>
      <w:bookmarkEnd w:id="695"/>
      <w:bookmarkEnd w:id="696"/>
      <w:bookmarkEnd w:id="697"/>
      <w:bookmarkEnd w:id="698"/>
      <w:bookmarkEnd w:id="699"/>
      <w:bookmarkEnd w:id="700"/>
      <w:bookmarkEnd w:id="701"/>
    </w:p>
    <w:p w14:paraId="1E2BF702" w14:textId="77777777" w:rsidR="003F1FCA" w:rsidRPr="00127E7B" w:rsidRDefault="003F1FCA" w:rsidP="003F1FCA">
      <w:pPr>
        <w:rPr>
          <w:rFonts w:eastAsia="SimSun"/>
        </w:rPr>
      </w:pPr>
      <w:r w:rsidRPr="00127E7B">
        <w:rPr>
          <w:rFonts w:eastAsia="SimSun"/>
        </w:rPr>
        <w:t xml:space="preserve">This resource represents a collection of subscriptions created by NF service consumers of </w:t>
      </w:r>
      <w:proofErr w:type="spellStart"/>
      <w:r w:rsidRPr="00127E7B">
        <w:rPr>
          <w:rFonts w:eastAsia="SimSun"/>
        </w:rPr>
        <w:t>N</w:t>
      </w:r>
      <w:r w:rsidRPr="00127E7B">
        <w:rPr>
          <w:rFonts w:eastAsia="SimSun" w:hint="eastAsia"/>
          <w:lang w:eastAsia="zh-CN"/>
        </w:rPr>
        <w:t>nsacf</w:t>
      </w:r>
      <w:r w:rsidRPr="00127E7B">
        <w:rPr>
          <w:rFonts w:eastAsia="SimSun"/>
        </w:rPr>
        <w:t>_SliceEventExposure</w:t>
      </w:r>
      <w:proofErr w:type="spellEnd"/>
      <w:r w:rsidRPr="00127E7B">
        <w:rPr>
          <w:rFonts w:eastAsia="SimSun"/>
        </w:rPr>
        <w:t xml:space="preserv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702" w:name="_CR6_2_3_2_2"/>
      <w:bookmarkStart w:id="703" w:name="_Toc25156461"/>
      <w:bookmarkStart w:id="704" w:name="_Toc34124765"/>
      <w:bookmarkStart w:id="705" w:name="_Toc43207891"/>
      <w:bookmarkStart w:id="706" w:name="_Toc49857364"/>
      <w:bookmarkStart w:id="707" w:name="_Toc56677205"/>
      <w:bookmarkStart w:id="708" w:name="_Toc56691728"/>
      <w:bookmarkStart w:id="709" w:name="_Toc56698992"/>
      <w:bookmarkStart w:id="710" w:name="_Toc67680961"/>
      <w:bookmarkStart w:id="711" w:name="_Toc186721101"/>
      <w:bookmarkEnd w:id="702"/>
      <w:r w:rsidRPr="00127E7B">
        <w:t>6.</w:t>
      </w:r>
      <w:r w:rsidR="00E36E13" w:rsidRPr="00127E7B">
        <w:t>2</w:t>
      </w:r>
      <w:r w:rsidRPr="00127E7B">
        <w:t>.3.2.2</w:t>
      </w:r>
      <w:r w:rsidRPr="00127E7B">
        <w:tab/>
        <w:t>Resource Definition</w:t>
      </w:r>
      <w:bookmarkEnd w:id="703"/>
      <w:bookmarkEnd w:id="704"/>
      <w:bookmarkEnd w:id="705"/>
      <w:bookmarkEnd w:id="706"/>
      <w:bookmarkEnd w:id="707"/>
      <w:bookmarkEnd w:id="708"/>
      <w:bookmarkEnd w:id="709"/>
      <w:bookmarkEnd w:id="710"/>
      <w:bookmarkEnd w:id="711"/>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w:t>
      </w:r>
      <w:proofErr w:type="spellStart"/>
      <w:r w:rsidRPr="00127E7B">
        <w:rPr>
          <w:rFonts w:eastAsia="SimSun"/>
          <w:b/>
        </w:rPr>
        <w:t>apiRoot</w:t>
      </w:r>
      <w:proofErr w:type="spellEnd"/>
      <w:r w:rsidRPr="00127E7B">
        <w:rPr>
          <w:rFonts w:eastAsia="SimSun"/>
          <w:b/>
        </w:rPr>
        <w:t>}/</w:t>
      </w:r>
      <w:proofErr w:type="spellStart"/>
      <w:r w:rsidRPr="00127E7B">
        <w:rPr>
          <w:rFonts w:eastAsia="SimSun"/>
          <w:b/>
        </w:rPr>
        <w:t>nnsacf</w:t>
      </w:r>
      <w:proofErr w:type="spellEnd"/>
      <w:r w:rsidRPr="00127E7B">
        <w:rPr>
          <w:rFonts w:eastAsia="SimSun"/>
          <w:b/>
        </w:rPr>
        <w:t>-slice</w:t>
      </w:r>
      <w:r w:rsidRPr="00127E7B">
        <w:rPr>
          <w:rFonts w:eastAsia="SimSun" w:hint="eastAsia"/>
          <w:b/>
        </w:rPr>
        <w:t>-</w:t>
      </w:r>
      <w:proofErr w:type="spellStart"/>
      <w:r w:rsidRPr="00127E7B">
        <w:rPr>
          <w:rFonts w:eastAsia="SimSun"/>
          <w:b/>
        </w:rPr>
        <w:t>ee</w:t>
      </w:r>
      <w:proofErr w:type="spellEnd"/>
      <w:r w:rsidRPr="00127E7B">
        <w:rPr>
          <w:rFonts w:eastAsia="SimSun"/>
          <w:b/>
        </w:rPr>
        <w:t>/&lt;</w:t>
      </w:r>
      <w:proofErr w:type="spellStart"/>
      <w:r w:rsidRPr="00127E7B">
        <w:rPr>
          <w:rFonts w:eastAsia="SimSun"/>
          <w:b/>
        </w:rPr>
        <w:t>apiVersion</w:t>
      </w:r>
      <w:proofErr w:type="spellEnd"/>
      <w:r w:rsidRPr="00127E7B">
        <w:rPr>
          <w:rFonts w:eastAsia="SimSun"/>
          <w:b/>
        </w:rPr>
        <w:t>&gt;/subscriptions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bookmarkStart w:id="712" w:name="_CRTable6_2_3_2_21"/>
      <w:r w:rsidRPr="00127E7B">
        <w:t>Table </w:t>
      </w:r>
      <w:bookmarkEnd w:id="712"/>
      <w:r w:rsidRPr="00127E7B">
        <w:t>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proofErr w:type="spellStart"/>
            <w:r w:rsidRPr="00045D7D">
              <w:rPr>
                <w:rFonts w:eastAsia="SimSun"/>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proofErr w:type="spellStart"/>
            <w:r w:rsidRPr="00045D7D">
              <w:rPr>
                <w:rFonts w:eastAsia="SimSun"/>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713" w:name="_Toc70928054"/>
    </w:p>
    <w:p w14:paraId="32169BD0" w14:textId="2E1F13D9" w:rsidR="003F1FCA" w:rsidRPr="00127E7B" w:rsidRDefault="003F1FCA" w:rsidP="001773FF">
      <w:pPr>
        <w:pStyle w:val="Heading5"/>
      </w:pPr>
      <w:bookmarkStart w:id="714" w:name="_CR6_2_3_2_3"/>
      <w:bookmarkStart w:id="715" w:name="_Toc81226732"/>
      <w:bookmarkStart w:id="716" w:name="_Toc93869025"/>
      <w:bookmarkStart w:id="717" w:name="_Toc186721102"/>
      <w:bookmarkEnd w:id="714"/>
      <w:r w:rsidRPr="00127E7B">
        <w:t>6.</w:t>
      </w:r>
      <w:r w:rsidR="00E36E13" w:rsidRPr="00127E7B">
        <w:t>2</w:t>
      </w:r>
      <w:r w:rsidRPr="00127E7B">
        <w:t>.3.2.3</w:t>
      </w:r>
      <w:r w:rsidRPr="00127E7B">
        <w:tab/>
        <w:t>Resource Standard Methods</w:t>
      </w:r>
      <w:bookmarkEnd w:id="713"/>
      <w:bookmarkEnd w:id="715"/>
      <w:bookmarkEnd w:id="716"/>
      <w:bookmarkEnd w:id="717"/>
    </w:p>
    <w:p w14:paraId="28645813" w14:textId="79493FAC" w:rsidR="003F1FCA" w:rsidRPr="00127E7B" w:rsidRDefault="003F1FCA" w:rsidP="001773FF">
      <w:pPr>
        <w:pStyle w:val="H6"/>
      </w:pPr>
      <w:bookmarkStart w:id="718" w:name="_Toc25156463"/>
      <w:bookmarkStart w:id="719" w:name="_Toc34124767"/>
      <w:bookmarkStart w:id="720" w:name="_Toc43207893"/>
      <w:bookmarkStart w:id="721" w:name="_Toc49857366"/>
      <w:bookmarkStart w:id="722" w:name="_Toc56677207"/>
      <w:bookmarkStart w:id="723" w:name="_Toc56691730"/>
      <w:bookmarkStart w:id="724" w:name="_Toc56698994"/>
      <w:bookmarkStart w:id="725" w:name="_Toc67680963"/>
      <w:bookmarkStart w:id="726" w:name="_CR6_2_3_2_3_1"/>
      <w:bookmarkStart w:id="727" w:name="_Toc70928055"/>
      <w:r w:rsidRPr="00127E7B">
        <w:t>6.</w:t>
      </w:r>
      <w:r w:rsidR="00E36E13" w:rsidRPr="00127E7B">
        <w:t>2</w:t>
      </w:r>
      <w:r w:rsidRPr="00127E7B">
        <w:t>.3.2.3.1</w:t>
      </w:r>
      <w:r w:rsidRPr="00127E7B">
        <w:tab/>
        <w:t>POST</w:t>
      </w:r>
      <w:bookmarkEnd w:id="718"/>
      <w:bookmarkEnd w:id="719"/>
      <w:bookmarkEnd w:id="720"/>
      <w:bookmarkEnd w:id="721"/>
      <w:bookmarkEnd w:id="722"/>
      <w:bookmarkEnd w:id="723"/>
      <w:bookmarkEnd w:id="724"/>
      <w:bookmarkEnd w:id="725"/>
    </w:p>
    <w:bookmarkEnd w:id="726"/>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bookmarkStart w:id="728" w:name="_CRTable6_2_3_2_3_11"/>
      <w:r w:rsidRPr="00127E7B">
        <w:t xml:space="preserve">Table </w:t>
      </w:r>
      <w:bookmarkEnd w:id="728"/>
      <w:r w:rsidRPr="00127E7B">
        <w:t>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bookmarkStart w:id="729" w:name="_CRTable6_2_3_2_3_12"/>
      <w:r w:rsidRPr="00127E7B">
        <w:lastRenderedPageBreak/>
        <w:t xml:space="preserve">Table </w:t>
      </w:r>
      <w:bookmarkEnd w:id="729"/>
      <w:r w:rsidRPr="00127E7B">
        <w:t>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proofErr w:type="spellStart"/>
            <w:r w:rsidRPr="00045D7D">
              <w:rPr>
                <w:rFonts w:eastAsia="SimSun"/>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bookmarkStart w:id="730" w:name="_CRTable6_2_3_2_3_13"/>
      <w:r w:rsidRPr="00127E7B">
        <w:t xml:space="preserve">Table </w:t>
      </w:r>
      <w:bookmarkEnd w:id="730"/>
      <w:r w:rsidRPr="00127E7B">
        <w:t>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proofErr w:type="spellStart"/>
            <w:r w:rsidRPr="00045D7D">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bookmarkStart w:id="731" w:name="_CRTable6_2_3_2_3_14"/>
      <w:r w:rsidRPr="00127E7B">
        <w:t xml:space="preserve">Table </w:t>
      </w:r>
      <w:bookmarkEnd w:id="731"/>
      <w:r w:rsidRPr="00127E7B">
        <w:t>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bookmarkStart w:id="732" w:name="_CRTable6_2_3_2_3_15"/>
      <w:r w:rsidRPr="00127E7B">
        <w:t xml:space="preserve">Table </w:t>
      </w:r>
      <w:bookmarkEnd w:id="732"/>
      <w:r w:rsidRPr="00127E7B">
        <w:t>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bookmarkStart w:id="733" w:name="_CRTable6_2_3_2_3_16"/>
      <w:r w:rsidRPr="00127E7B">
        <w:lastRenderedPageBreak/>
        <w:t xml:space="preserve">Table </w:t>
      </w:r>
      <w:bookmarkEnd w:id="733"/>
      <w:r w:rsidRPr="00127E7B">
        <w:t>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734" w:name="_CR6_2_3_2_4"/>
      <w:bookmarkStart w:id="735" w:name="_Toc25156464"/>
      <w:bookmarkStart w:id="736" w:name="_Toc34124768"/>
      <w:bookmarkStart w:id="737" w:name="_Toc43207894"/>
      <w:bookmarkStart w:id="738" w:name="_Toc49857367"/>
      <w:bookmarkStart w:id="739" w:name="_Toc56677208"/>
      <w:bookmarkStart w:id="740" w:name="_Toc56691731"/>
      <w:bookmarkStart w:id="741" w:name="_Toc56698995"/>
      <w:bookmarkStart w:id="742" w:name="_Toc67680964"/>
      <w:bookmarkStart w:id="743" w:name="_Toc186721103"/>
      <w:bookmarkEnd w:id="734"/>
      <w:r w:rsidRPr="00127E7B">
        <w:t>6.</w:t>
      </w:r>
      <w:r w:rsidR="00E36E13" w:rsidRPr="00127E7B">
        <w:t>2</w:t>
      </w:r>
      <w:r w:rsidRPr="00127E7B">
        <w:t>.3.2.4</w:t>
      </w:r>
      <w:r w:rsidRPr="00127E7B">
        <w:tab/>
        <w:t>Resource Custom Operations</w:t>
      </w:r>
      <w:bookmarkEnd w:id="735"/>
      <w:bookmarkEnd w:id="736"/>
      <w:bookmarkEnd w:id="737"/>
      <w:bookmarkEnd w:id="738"/>
      <w:bookmarkEnd w:id="739"/>
      <w:bookmarkEnd w:id="740"/>
      <w:bookmarkEnd w:id="741"/>
      <w:bookmarkEnd w:id="742"/>
      <w:bookmarkEnd w:id="743"/>
    </w:p>
    <w:p w14:paraId="2DBAD92E" w14:textId="77777777" w:rsidR="003F1FCA" w:rsidRPr="00127E7B" w:rsidRDefault="003F1FCA" w:rsidP="003F1FCA">
      <w:bookmarkStart w:id="744" w:name="_Toc25156465"/>
      <w:bookmarkStart w:id="745" w:name="_Toc34124769"/>
      <w:bookmarkStart w:id="746" w:name="_Toc43207895"/>
      <w:bookmarkStart w:id="747" w:name="_Toc49857368"/>
      <w:bookmarkStart w:id="748" w:name="_Toc56677209"/>
      <w:bookmarkStart w:id="749" w:name="_Toc56691732"/>
      <w:bookmarkStart w:id="750" w:name="_Toc56698996"/>
      <w:bookmarkStart w:id="751"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752" w:name="_CR6_2_3_3"/>
      <w:bookmarkStart w:id="753" w:name="_Toc186721104"/>
      <w:bookmarkEnd w:id="752"/>
      <w:r w:rsidRPr="00127E7B">
        <w:t>6.</w:t>
      </w:r>
      <w:r w:rsidR="00E36E13" w:rsidRPr="00127E7B">
        <w:t>2</w:t>
      </w:r>
      <w:r w:rsidRPr="00127E7B">
        <w:t>.3.3</w:t>
      </w:r>
      <w:r w:rsidRPr="00127E7B">
        <w:tab/>
        <w:t>Resource: Individual subscription</w:t>
      </w:r>
      <w:bookmarkEnd w:id="744"/>
      <w:bookmarkEnd w:id="745"/>
      <w:bookmarkEnd w:id="746"/>
      <w:bookmarkEnd w:id="747"/>
      <w:bookmarkEnd w:id="748"/>
      <w:bookmarkEnd w:id="749"/>
      <w:bookmarkEnd w:id="750"/>
      <w:bookmarkEnd w:id="751"/>
      <w:bookmarkEnd w:id="753"/>
    </w:p>
    <w:p w14:paraId="2062BA49" w14:textId="6D5DC659" w:rsidR="003F1FCA" w:rsidRPr="00127E7B" w:rsidRDefault="003F1FCA" w:rsidP="001773FF">
      <w:pPr>
        <w:pStyle w:val="Heading5"/>
      </w:pPr>
      <w:bookmarkStart w:id="754" w:name="_CR6_2_3_3_1"/>
      <w:bookmarkStart w:id="755" w:name="_Toc25156466"/>
      <w:bookmarkStart w:id="756" w:name="_Toc34124770"/>
      <w:bookmarkStart w:id="757" w:name="_Toc43207896"/>
      <w:bookmarkStart w:id="758" w:name="_Toc49857369"/>
      <w:bookmarkStart w:id="759" w:name="_Toc56677210"/>
      <w:bookmarkStart w:id="760" w:name="_Toc56691733"/>
      <w:bookmarkStart w:id="761" w:name="_Toc56698997"/>
      <w:bookmarkStart w:id="762" w:name="_Toc67680966"/>
      <w:bookmarkStart w:id="763" w:name="_Toc186721105"/>
      <w:bookmarkEnd w:id="754"/>
      <w:r w:rsidRPr="00127E7B">
        <w:t>6.</w:t>
      </w:r>
      <w:r w:rsidR="00E36E13" w:rsidRPr="00127E7B">
        <w:t>2</w:t>
      </w:r>
      <w:r w:rsidRPr="00127E7B">
        <w:t>.3.3.1</w:t>
      </w:r>
      <w:r w:rsidRPr="00127E7B">
        <w:tab/>
        <w:t>Description</w:t>
      </w:r>
      <w:bookmarkEnd w:id="755"/>
      <w:bookmarkEnd w:id="756"/>
      <w:bookmarkEnd w:id="757"/>
      <w:bookmarkEnd w:id="758"/>
      <w:bookmarkEnd w:id="759"/>
      <w:bookmarkEnd w:id="760"/>
      <w:bookmarkEnd w:id="761"/>
      <w:bookmarkEnd w:id="762"/>
      <w:bookmarkEnd w:id="763"/>
    </w:p>
    <w:p w14:paraId="069141FD" w14:textId="77777777" w:rsidR="003F1FCA" w:rsidRPr="00127E7B" w:rsidRDefault="003F1FCA" w:rsidP="003F1FCA">
      <w:pPr>
        <w:rPr>
          <w:rFonts w:eastAsia="SimSun"/>
        </w:rPr>
      </w:pPr>
      <w:r w:rsidRPr="00127E7B">
        <w:rPr>
          <w:rFonts w:eastAsia="SimSun"/>
        </w:rPr>
        <w:t xml:space="preserve">This resource represents an individual of subscription created by NF service consumers of </w:t>
      </w:r>
      <w:proofErr w:type="spellStart"/>
      <w:r w:rsidRPr="00127E7B">
        <w:rPr>
          <w:rFonts w:eastAsia="SimSun"/>
        </w:rPr>
        <w:t>N</w:t>
      </w:r>
      <w:r w:rsidRPr="00127E7B">
        <w:rPr>
          <w:rFonts w:eastAsia="SimSun" w:hint="eastAsia"/>
          <w:lang w:eastAsia="zh-CN"/>
        </w:rPr>
        <w:t>nsacf</w:t>
      </w:r>
      <w:r w:rsidRPr="00127E7B">
        <w:rPr>
          <w:rFonts w:eastAsia="SimSun"/>
        </w:rPr>
        <w:t>_SliceEventExposure</w:t>
      </w:r>
      <w:proofErr w:type="spellEnd"/>
      <w:r w:rsidRPr="00127E7B">
        <w:rPr>
          <w:rFonts w:eastAsia="SimSun"/>
        </w:rPr>
        <w:t xml:space="preserv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764" w:name="_CR6_2_3_3_2"/>
      <w:bookmarkStart w:id="765" w:name="_Toc25156467"/>
      <w:bookmarkStart w:id="766" w:name="_Toc34124771"/>
      <w:bookmarkStart w:id="767" w:name="_Toc43207897"/>
      <w:bookmarkStart w:id="768" w:name="_Toc49857370"/>
      <w:bookmarkStart w:id="769" w:name="_Toc56677211"/>
      <w:bookmarkStart w:id="770" w:name="_Toc56691734"/>
      <w:bookmarkStart w:id="771" w:name="_Toc56698998"/>
      <w:bookmarkStart w:id="772" w:name="_Toc67680967"/>
      <w:bookmarkStart w:id="773" w:name="_Toc186721106"/>
      <w:bookmarkEnd w:id="764"/>
      <w:r w:rsidRPr="00127E7B">
        <w:t>6.</w:t>
      </w:r>
      <w:r w:rsidR="00E36E13" w:rsidRPr="00127E7B">
        <w:t>2</w:t>
      </w:r>
      <w:r w:rsidRPr="00127E7B">
        <w:t>.3.3.2</w:t>
      </w:r>
      <w:r w:rsidRPr="00127E7B">
        <w:tab/>
        <w:t>Resource Definition</w:t>
      </w:r>
      <w:bookmarkEnd w:id="765"/>
      <w:bookmarkEnd w:id="766"/>
      <w:bookmarkEnd w:id="767"/>
      <w:bookmarkEnd w:id="768"/>
      <w:bookmarkEnd w:id="769"/>
      <w:bookmarkEnd w:id="770"/>
      <w:bookmarkEnd w:id="771"/>
      <w:bookmarkEnd w:id="772"/>
      <w:bookmarkEnd w:id="773"/>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bookmarkStart w:id="774" w:name="_CRTable6_2_3_3_21"/>
      <w:r w:rsidRPr="00127E7B">
        <w:t>Table </w:t>
      </w:r>
      <w:bookmarkEnd w:id="774"/>
      <w:r w:rsidRPr="00127E7B">
        <w:t>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proofErr w:type="spellStart"/>
            <w:r w:rsidRPr="00045D7D">
              <w:rPr>
                <w:rFonts w:eastAsia="SimSun"/>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proofErr w:type="spellStart"/>
            <w:r w:rsidRPr="00045D7D">
              <w:rPr>
                <w:rFonts w:eastAsia="SimSun"/>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proofErr w:type="spellStart"/>
            <w:r w:rsidRPr="00045D7D">
              <w:rPr>
                <w:rFonts w:eastAsia="SimSun"/>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775" w:name="_Toc25156468"/>
      <w:bookmarkStart w:id="776" w:name="_Toc34124772"/>
      <w:bookmarkStart w:id="777" w:name="_Toc43207898"/>
      <w:bookmarkStart w:id="778" w:name="_Toc49857371"/>
      <w:bookmarkStart w:id="779" w:name="_Toc56677212"/>
      <w:bookmarkStart w:id="780" w:name="_Toc56691735"/>
      <w:bookmarkStart w:id="781" w:name="_Toc56698999"/>
      <w:bookmarkStart w:id="782" w:name="_Toc67680968"/>
    </w:p>
    <w:p w14:paraId="6658539F" w14:textId="2E77A7FC" w:rsidR="003F1FCA" w:rsidRPr="00127E7B" w:rsidRDefault="003F1FCA" w:rsidP="001773FF">
      <w:pPr>
        <w:pStyle w:val="Heading5"/>
      </w:pPr>
      <w:bookmarkStart w:id="783" w:name="_CR6_2_3_3_3"/>
      <w:bookmarkStart w:id="784" w:name="_Toc186721107"/>
      <w:bookmarkEnd w:id="783"/>
      <w:r w:rsidRPr="00127E7B">
        <w:t>6.</w:t>
      </w:r>
      <w:r w:rsidR="00E36E13" w:rsidRPr="00127E7B">
        <w:t>2</w:t>
      </w:r>
      <w:r w:rsidRPr="00127E7B">
        <w:t>.3.3.3</w:t>
      </w:r>
      <w:r w:rsidRPr="00127E7B">
        <w:tab/>
        <w:t>Resource Standard Methods</w:t>
      </w:r>
      <w:bookmarkEnd w:id="775"/>
      <w:bookmarkEnd w:id="776"/>
      <w:bookmarkEnd w:id="777"/>
      <w:bookmarkEnd w:id="778"/>
      <w:bookmarkEnd w:id="779"/>
      <w:bookmarkEnd w:id="780"/>
      <w:bookmarkEnd w:id="781"/>
      <w:bookmarkEnd w:id="782"/>
      <w:bookmarkEnd w:id="784"/>
    </w:p>
    <w:p w14:paraId="658CDECA" w14:textId="4D56EF23" w:rsidR="003F1FCA" w:rsidRPr="00127E7B" w:rsidRDefault="003F1FCA" w:rsidP="001773FF">
      <w:pPr>
        <w:pStyle w:val="H6"/>
      </w:pPr>
      <w:bookmarkStart w:id="785" w:name="_Toc25156469"/>
      <w:bookmarkStart w:id="786" w:name="_Toc34124773"/>
      <w:bookmarkStart w:id="787" w:name="_Toc43207899"/>
      <w:bookmarkStart w:id="788" w:name="_Toc49857372"/>
      <w:bookmarkStart w:id="789" w:name="_Toc56677213"/>
      <w:bookmarkStart w:id="790" w:name="_Toc56691736"/>
      <w:bookmarkStart w:id="791" w:name="_Toc56699000"/>
      <w:bookmarkStart w:id="792" w:name="_Toc67680969"/>
      <w:bookmarkStart w:id="793" w:name="_CR6_2_3_3_3_1"/>
      <w:r w:rsidRPr="00127E7B">
        <w:t>6.</w:t>
      </w:r>
      <w:r w:rsidR="00E36E13" w:rsidRPr="00127E7B">
        <w:t>2</w:t>
      </w:r>
      <w:r w:rsidRPr="00127E7B">
        <w:t>.3.3.3.1</w:t>
      </w:r>
      <w:r w:rsidRPr="00127E7B">
        <w:tab/>
        <w:t>PATCH</w:t>
      </w:r>
      <w:bookmarkEnd w:id="785"/>
      <w:bookmarkEnd w:id="786"/>
      <w:bookmarkEnd w:id="787"/>
      <w:bookmarkEnd w:id="788"/>
      <w:bookmarkEnd w:id="789"/>
      <w:bookmarkEnd w:id="790"/>
      <w:bookmarkEnd w:id="791"/>
      <w:bookmarkEnd w:id="792"/>
    </w:p>
    <w:bookmarkEnd w:id="793"/>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bookmarkStart w:id="794" w:name="_CRTable6_2_3_3_3_11"/>
      <w:r w:rsidRPr="00127E7B">
        <w:t xml:space="preserve">Table </w:t>
      </w:r>
      <w:bookmarkEnd w:id="794"/>
      <w:r w:rsidRPr="00127E7B">
        <w:t>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bookmarkStart w:id="795" w:name="_CRTable6_2_3_3_3_12"/>
      <w:r w:rsidRPr="00127E7B">
        <w:t xml:space="preserve">Table </w:t>
      </w:r>
      <w:bookmarkEnd w:id="795"/>
      <w:r w:rsidRPr="00127E7B">
        <w:t>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bookmarkStart w:id="796" w:name="_CRTable6_2_3_3_3_13"/>
      <w:r w:rsidRPr="00127E7B">
        <w:lastRenderedPageBreak/>
        <w:t xml:space="preserve">Table </w:t>
      </w:r>
      <w:bookmarkEnd w:id="796"/>
      <w:r w:rsidRPr="00127E7B">
        <w:t>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proofErr w:type="spellStart"/>
            <w:r w:rsidRPr="00045D7D">
              <w:rPr>
                <w:rFonts w:eastAsia="SimSun"/>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bookmarkStart w:id="797" w:name="_CRTable6_2_3_3_3_14"/>
      <w:r w:rsidRPr="00127E7B">
        <w:t xml:space="preserve">Table </w:t>
      </w:r>
      <w:bookmarkEnd w:id="797"/>
      <w:r w:rsidRPr="00127E7B">
        <w:t>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bookmarkStart w:id="798" w:name="_CRTable6_2_3_3_3_15"/>
      <w:r w:rsidRPr="00127E7B">
        <w:t xml:space="preserve">Table </w:t>
      </w:r>
      <w:bookmarkEnd w:id="798"/>
      <w:r w:rsidRPr="00127E7B">
        <w:t>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bookmarkStart w:id="799" w:name="_CR6_2_3_3_3_2"/>
      <w:r w:rsidRPr="00127E7B">
        <w:lastRenderedPageBreak/>
        <w:t>6.</w:t>
      </w:r>
      <w:r w:rsidR="00E36E13" w:rsidRPr="00127E7B">
        <w:t>2</w:t>
      </w:r>
      <w:r w:rsidRPr="00127E7B">
        <w:t>.3.3.3.2</w:t>
      </w:r>
      <w:r w:rsidRPr="00127E7B">
        <w:tab/>
        <w:t>PUT</w:t>
      </w:r>
    </w:p>
    <w:bookmarkEnd w:id="799"/>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bookmarkStart w:id="800" w:name="_CRTable6_2_3_3_3_21"/>
      <w:r w:rsidRPr="00127E7B">
        <w:t xml:space="preserve">Table </w:t>
      </w:r>
      <w:bookmarkEnd w:id="800"/>
      <w:r w:rsidRPr="00127E7B">
        <w:t>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bookmarkStart w:id="801" w:name="_CRTable6_2_3_3_3_22"/>
      <w:r w:rsidRPr="00127E7B">
        <w:t xml:space="preserve">Table </w:t>
      </w:r>
      <w:bookmarkEnd w:id="801"/>
      <w:r w:rsidRPr="00127E7B">
        <w:t>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proofErr w:type="spellStart"/>
            <w:r w:rsidRPr="00045D7D">
              <w:rPr>
                <w:rFonts w:eastAsia="SimSun"/>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bookmarkStart w:id="802" w:name="_CRTable6_2_3_3_3_23"/>
      <w:r w:rsidRPr="00127E7B">
        <w:t xml:space="preserve">Table </w:t>
      </w:r>
      <w:bookmarkEnd w:id="802"/>
      <w:r w:rsidRPr="00127E7B">
        <w:t>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proofErr w:type="spellStart"/>
            <w:r w:rsidRPr="00045D7D">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proofErr w:type="spellStart"/>
            <w:r w:rsidRPr="00045D7D">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proofErr w:type="spellStart"/>
            <w:r w:rsidRPr="00045D7D">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proofErr w:type="spellStart"/>
            <w:r w:rsidRPr="00045D7D">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bookmarkStart w:id="803" w:name="_CRTable6_2_3_3_3_24"/>
      <w:r w:rsidRPr="00127E7B">
        <w:lastRenderedPageBreak/>
        <w:t xml:space="preserve">Table </w:t>
      </w:r>
      <w:bookmarkEnd w:id="803"/>
      <w:r w:rsidRPr="00127E7B">
        <w:t>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bookmarkStart w:id="804" w:name="_CRTable6_2_3_3_3_25"/>
      <w:r w:rsidRPr="00127E7B">
        <w:t xml:space="preserve">Table </w:t>
      </w:r>
      <w:bookmarkEnd w:id="804"/>
      <w:r w:rsidRPr="00127E7B">
        <w:t>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805" w:name="_Toc25156470"/>
      <w:bookmarkStart w:id="806" w:name="_Toc34124774"/>
      <w:bookmarkStart w:id="807" w:name="_Toc43207900"/>
      <w:bookmarkStart w:id="808" w:name="_Toc49857373"/>
      <w:bookmarkStart w:id="809" w:name="_Toc56677214"/>
      <w:bookmarkStart w:id="810" w:name="_Toc56691737"/>
      <w:bookmarkStart w:id="811" w:name="_Toc56699001"/>
      <w:bookmarkStart w:id="812" w:name="_Toc67680970"/>
      <w:bookmarkStart w:id="813" w:name="_CR6_2_3_3_3_3"/>
      <w:r w:rsidRPr="00127E7B">
        <w:t>6.</w:t>
      </w:r>
      <w:r w:rsidR="00E36E13" w:rsidRPr="00127E7B">
        <w:t>2</w:t>
      </w:r>
      <w:r w:rsidRPr="00127E7B">
        <w:t>.3.3.3.3</w:t>
      </w:r>
      <w:r w:rsidRPr="00127E7B">
        <w:tab/>
        <w:t>DELETE</w:t>
      </w:r>
      <w:bookmarkEnd w:id="805"/>
      <w:bookmarkEnd w:id="806"/>
      <w:bookmarkEnd w:id="807"/>
      <w:bookmarkEnd w:id="808"/>
      <w:bookmarkEnd w:id="809"/>
      <w:bookmarkEnd w:id="810"/>
      <w:bookmarkEnd w:id="811"/>
      <w:bookmarkEnd w:id="812"/>
    </w:p>
    <w:bookmarkEnd w:id="813"/>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bookmarkStart w:id="814" w:name="_CRTable6_2_3_3_3_31"/>
      <w:r w:rsidRPr="00127E7B">
        <w:t xml:space="preserve">Table </w:t>
      </w:r>
      <w:bookmarkEnd w:id="814"/>
      <w:r w:rsidRPr="00127E7B">
        <w:t>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bookmarkStart w:id="815" w:name="_CRTable6_2_3_3_3_32"/>
      <w:r w:rsidRPr="00127E7B">
        <w:t xml:space="preserve">Table </w:t>
      </w:r>
      <w:bookmarkEnd w:id="815"/>
      <w:r w:rsidRPr="00127E7B">
        <w:t>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bookmarkStart w:id="816" w:name="_CRTable6_2_3_3_3_33"/>
      <w:r w:rsidRPr="00127E7B">
        <w:lastRenderedPageBreak/>
        <w:t xml:space="preserve">Table </w:t>
      </w:r>
      <w:bookmarkEnd w:id="816"/>
      <w:r w:rsidRPr="00127E7B">
        <w:t>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proofErr w:type="spellStart"/>
            <w:r w:rsidRPr="00045D7D">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bookmarkStart w:id="817" w:name="_CRTable6_2_3_3_3_34"/>
      <w:r w:rsidRPr="00127E7B">
        <w:t xml:space="preserve">Table </w:t>
      </w:r>
      <w:bookmarkEnd w:id="817"/>
      <w:r w:rsidRPr="00127E7B">
        <w:t>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bookmarkStart w:id="818" w:name="_CRTable6_2_3_3_3_35"/>
      <w:r w:rsidRPr="00127E7B">
        <w:t xml:space="preserve">Table </w:t>
      </w:r>
      <w:bookmarkEnd w:id="818"/>
      <w:r w:rsidRPr="00127E7B">
        <w:t>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819" w:name="_CR6_2_3_3_4"/>
      <w:bookmarkStart w:id="820" w:name="_Toc25156471"/>
      <w:bookmarkStart w:id="821" w:name="_Toc34124775"/>
      <w:bookmarkStart w:id="822" w:name="_Toc43207901"/>
      <w:bookmarkStart w:id="823" w:name="_Toc49857374"/>
      <w:bookmarkStart w:id="824" w:name="_Toc56677215"/>
      <w:bookmarkStart w:id="825" w:name="_Toc56691738"/>
      <w:bookmarkStart w:id="826" w:name="_Toc56699002"/>
      <w:bookmarkStart w:id="827" w:name="_Toc67680971"/>
      <w:bookmarkStart w:id="828" w:name="_Toc186721108"/>
      <w:bookmarkEnd w:id="819"/>
      <w:r w:rsidRPr="00127E7B">
        <w:t>6.</w:t>
      </w:r>
      <w:r w:rsidR="00E36E13" w:rsidRPr="00127E7B">
        <w:t>2</w:t>
      </w:r>
      <w:r w:rsidRPr="00127E7B">
        <w:t>.3.3.4</w:t>
      </w:r>
      <w:r w:rsidRPr="00127E7B">
        <w:tab/>
        <w:t>Resource Custom Operations</w:t>
      </w:r>
      <w:bookmarkEnd w:id="820"/>
      <w:bookmarkEnd w:id="821"/>
      <w:bookmarkEnd w:id="822"/>
      <w:bookmarkEnd w:id="823"/>
      <w:bookmarkEnd w:id="824"/>
      <w:bookmarkEnd w:id="825"/>
      <w:bookmarkEnd w:id="826"/>
      <w:bookmarkEnd w:id="827"/>
      <w:bookmarkEnd w:id="828"/>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829" w:name="_CR6_2_4"/>
      <w:bookmarkStart w:id="830" w:name="_Toc70928057"/>
      <w:bookmarkStart w:id="831" w:name="_Toc81226733"/>
      <w:bookmarkStart w:id="832" w:name="_Toc93869026"/>
      <w:bookmarkStart w:id="833" w:name="_Toc186721109"/>
      <w:bookmarkEnd w:id="727"/>
      <w:bookmarkEnd w:id="829"/>
      <w:r w:rsidRPr="00127E7B">
        <w:t>6.</w:t>
      </w:r>
      <w:r w:rsidR="00E36E13" w:rsidRPr="00127E7B">
        <w:t>2</w:t>
      </w:r>
      <w:r w:rsidRPr="00127E7B">
        <w:t>.4</w:t>
      </w:r>
      <w:r w:rsidRPr="00127E7B">
        <w:tab/>
        <w:t>Custom Operations without associated resources</w:t>
      </w:r>
      <w:bookmarkEnd w:id="830"/>
      <w:bookmarkEnd w:id="831"/>
      <w:bookmarkEnd w:id="832"/>
      <w:bookmarkEnd w:id="833"/>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834" w:name="_CR6_2_5"/>
      <w:bookmarkStart w:id="835" w:name="_Toc25156473"/>
      <w:bookmarkStart w:id="836" w:name="_Toc34124777"/>
      <w:bookmarkStart w:id="837" w:name="_Toc43207903"/>
      <w:bookmarkStart w:id="838" w:name="_Toc49857376"/>
      <w:bookmarkStart w:id="839" w:name="_Toc56677217"/>
      <w:bookmarkStart w:id="840" w:name="_Toc56691740"/>
      <w:bookmarkStart w:id="841" w:name="_Toc56699004"/>
      <w:bookmarkStart w:id="842" w:name="_Toc67680973"/>
      <w:bookmarkStart w:id="843" w:name="_Toc186721110"/>
      <w:bookmarkEnd w:id="834"/>
      <w:r w:rsidRPr="001B047D">
        <w:lastRenderedPageBreak/>
        <w:t>6.</w:t>
      </w:r>
      <w:r w:rsidR="00E36E13" w:rsidRPr="001B047D">
        <w:t>2</w:t>
      </w:r>
      <w:r w:rsidRPr="001B047D">
        <w:t>.5</w:t>
      </w:r>
      <w:r w:rsidRPr="001B047D">
        <w:tab/>
        <w:t>Notifications</w:t>
      </w:r>
      <w:bookmarkEnd w:id="835"/>
      <w:bookmarkEnd w:id="836"/>
      <w:bookmarkEnd w:id="837"/>
      <w:bookmarkEnd w:id="838"/>
      <w:bookmarkEnd w:id="839"/>
      <w:bookmarkEnd w:id="840"/>
      <w:bookmarkEnd w:id="841"/>
      <w:bookmarkEnd w:id="842"/>
      <w:bookmarkEnd w:id="843"/>
    </w:p>
    <w:p w14:paraId="3F5E1C21" w14:textId="3A6A2D36" w:rsidR="003F1FCA" w:rsidRPr="00127E7B" w:rsidRDefault="003F1FCA" w:rsidP="001773FF">
      <w:pPr>
        <w:pStyle w:val="Heading4"/>
      </w:pPr>
      <w:bookmarkStart w:id="844" w:name="_CR6_2_5_1"/>
      <w:bookmarkStart w:id="845" w:name="_Toc25156474"/>
      <w:bookmarkStart w:id="846" w:name="_Toc34124778"/>
      <w:bookmarkStart w:id="847" w:name="_Toc43207904"/>
      <w:bookmarkStart w:id="848" w:name="_Toc49857377"/>
      <w:bookmarkStart w:id="849" w:name="_Toc56677218"/>
      <w:bookmarkStart w:id="850" w:name="_Toc56691741"/>
      <w:bookmarkStart w:id="851" w:name="_Toc56699005"/>
      <w:bookmarkStart w:id="852" w:name="_Toc67680974"/>
      <w:bookmarkStart w:id="853" w:name="_Toc186721111"/>
      <w:bookmarkEnd w:id="844"/>
      <w:r w:rsidRPr="00127E7B">
        <w:t>6.</w:t>
      </w:r>
      <w:r w:rsidR="00E36E13" w:rsidRPr="00127E7B">
        <w:t>2</w:t>
      </w:r>
      <w:r w:rsidRPr="00127E7B">
        <w:t>.5.1</w:t>
      </w:r>
      <w:r w:rsidRPr="00127E7B">
        <w:tab/>
      </w:r>
      <w:bookmarkEnd w:id="845"/>
      <w:bookmarkEnd w:id="846"/>
      <w:bookmarkEnd w:id="847"/>
      <w:bookmarkEnd w:id="848"/>
      <w:bookmarkEnd w:id="849"/>
      <w:bookmarkEnd w:id="850"/>
      <w:bookmarkEnd w:id="851"/>
      <w:bookmarkEnd w:id="852"/>
      <w:r w:rsidRPr="00127E7B">
        <w:t>General</w:t>
      </w:r>
      <w:bookmarkEnd w:id="853"/>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proofErr w:type="spellStart"/>
      <w:r w:rsidRPr="00127E7B">
        <w:t>Nnsacf_SliceEventExposure</w:t>
      </w:r>
      <w:proofErr w:type="spellEnd"/>
      <w:r w:rsidRPr="00127E7B">
        <w:rPr>
          <w:rFonts w:eastAsia="SimSun"/>
        </w:rPr>
        <w:t xml:space="preserve"> service.</w:t>
      </w:r>
    </w:p>
    <w:p w14:paraId="310277F8" w14:textId="16553C99" w:rsidR="003F1FCA" w:rsidRPr="00127E7B" w:rsidRDefault="003F1FCA" w:rsidP="001A6C9E">
      <w:pPr>
        <w:pStyle w:val="TH"/>
      </w:pPr>
      <w:bookmarkStart w:id="854" w:name="_CRTable6_2_5_11"/>
      <w:r w:rsidRPr="00127E7B">
        <w:t xml:space="preserve">Table </w:t>
      </w:r>
      <w:bookmarkEnd w:id="854"/>
      <w:r w:rsidRPr="00127E7B">
        <w:t>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w:t>
            </w:r>
            <w:proofErr w:type="spellStart"/>
            <w:r w:rsidRPr="00045D7D">
              <w:rPr>
                <w:rFonts w:eastAsia="SimSun"/>
              </w:rPr>
              <w:t>eventNotifyUri</w:t>
            </w:r>
            <w:proofErr w:type="spellEnd"/>
            <w:r w:rsidRPr="00045D7D">
              <w:rPr>
                <w:rFonts w:eastAsia="SimSun"/>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855" w:name="_CR6_2_5_2"/>
      <w:bookmarkStart w:id="856" w:name="_Toc25156475"/>
      <w:bookmarkStart w:id="857" w:name="_Toc34124779"/>
      <w:bookmarkStart w:id="858" w:name="_Toc43207905"/>
      <w:bookmarkStart w:id="859" w:name="_Toc49857378"/>
      <w:bookmarkStart w:id="860" w:name="_Toc56677219"/>
      <w:bookmarkStart w:id="861" w:name="_Toc56691742"/>
      <w:bookmarkStart w:id="862" w:name="_Toc56699006"/>
      <w:bookmarkStart w:id="863" w:name="_Toc67680975"/>
      <w:bookmarkStart w:id="864" w:name="_Toc186721112"/>
      <w:bookmarkEnd w:id="855"/>
      <w:r w:rsidRPr="00127E7B">
        <w:t>6.</w:t>
      </w:r>
      <w:r w:rsidR="00E36E13" w:rsidRPr="00127E7B">
        <w:t>2</w:t>
      </w:r>
      <w:r w:rsidRPr="00127E7B">
        <w:t>.5.2</w:t>
      </w:r>
      <w:r w:rsidRPr="00127E7B">
        <w:tab/>
        <w:t>NSACF Event Notification</w:t>
      </w:r>
      <w:bookmarkEnd w:id="856"/>
      <w:bookmarkEnd w:id="857"/>
      <w:bookmarkEnd w:id="858"/>
      <w:bookmarkEnd w:id="859"/>
      <w:bookmarkEnd w:id="860"/>
      <w:bookmarkEnd w:id="861"/>
      <w:bookmarkEnd w:id="862"/>
      <w:bookmarkEnd w:id="863"/>
      <w:bookmarkEnd w:id="864"/>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proofErr w:type="spellStart"/>
      <w:r w:rsidRPr="00127E7B">
        <w:t>Nnsacf_SliceEventExposure</w:t>
      </w:r>
      <w:proofErr w:type="spellEnd"/>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865" w:name="_CR6_2_5_2_1"/>
      <w:bookmarkStart w:id="866" w:name="_Toc25156476"/>
      <w:bookmarkStart w:id="867" w:name="_Toc34124780"/>
      <w:bookmarkStart w:id="868" w:name="_Toc43207906"/>
      <w:bookmarkStart w:id="869" w:name="_Toc49857379"/>
      <w:bookmarkStart w:id="870" w:name="_Toc56677220"/>
      <w:bookmarkStart w:id="871" w:name="_Toc56691743"/>
      <w:bookmarkStart w:id="872" w:name="_Toc56699007"/>
      <w:bookmarkStart w:id="873" w:name="_Toc67680976"/>
      <w:bookmarkStart w:id="874" w:name="_Toc186721113"/>
      <w:bookmarkEnd w:id="865"/>
      <w:r w:rsidRPr="00127E7B">
        <w:t>6.</w:t>
      </w:r>
      <w:r w:rsidR="00E36E13" w:rsidRPr="00127E7B">
        <w:t>2</w:t>
      </w:r>
      <w:r w:rsidRPr="00127E7B">
        <w:t>.5.2.1</w:t>
      </w:r>
      <w:r w:rsidRPr="00127E7B">
        <w:tab/>
        <w:t>Notification Definition</w:t>
      </w:r>
      <w:bookmarkEnd w:id="866"/>
      <w:bookmarkEnd w:id="867"/>
      <w:bookmarkEnd w:id="868"/>
      <w:bookmarkEnd w:id="869"/>
      <w:bookmarkEnd w:id="870"/>
      <w:bookmarkEnd w:id="871"/>
      <w:bookmarkEnd w:id="872"/>
      <w:bookmarkEnd w:id="873"/>
      <w:bookmarkEnd w:id="874"/>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w:t>
      </w:r>
      <w:proofErr w:type="spellStart"/>
      <w:r w:rsidRPr="00127E7B">
        <w:rPr>
          <w:rFonts w:eastAsia="SimSun"/>
          <w:b/>
        </w:rPr>
        <w:t>callbackUri</w:t>
      </w:r>
      <w:proofErr w:type="spellEnd"/>
      <w:r w:rsidRPr="00127E7B">
        <w:rPr>
          <w:rFonts w:eastAsia="SimSun"/>
          <w:b/>
        </w:rPr>
        <w:t>}</w:t>
      </w:r>
    </w:p>
    <w:p w14:paraId="767A22D3" w14:textId="77777777" w:rsidR="003F1FCA" w:rsidRPr="00460EEF" w:rsidRDefault="003F1FCA" w:rsidP="003F1FCA">
      <w:pPr>
        <w:rPr>
          <w:rFonts w:eastAsia="SimSun"/>
        </w:rPr>
      </w:pPr>
      <w:r w:rsidRPr="00127E7B">
        <w:rPr>
          <w:rFonts w:eastAsia="SimSun"/>
        </w:rPr>
        <w:t>Call-back URI is "</w:t>
      </w:r>
      <w:proofErr w:type="spellStart"/>
      <w:r w:rsidRPr="00127E7B">
        <w:rPr>
          <w:rFonts w:eastAsia="SimSun"/>
        </w:rPr>
        <w:t>eventNotifyUri</w:t>
      </w:r>
      <w:proofErr w:type="spellEnd"/>
      <w:r w:rsidRPr="00127E7B">
        <w:rPr>
          <w:rFonts w:eastAsia="SimSun"/>
        </w:rPr>
        <w:t>"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875" w:name="_CR6_2_5_2_2"/>
      <w:bookmarkStart w:id="876" w:name="_Toc25156477"/>
      <w:bookmarkStart w:id="877" w:name="_Toc34124781"/>
      <w:bookmarkStart w:id="878" w:name="_Toc43207907"/>
      <w:bookmarkStart w:id="879" w:name="_Toc49857380"/>
      <w:bookmarkStart w:id="880" w:name="_Toc56677221"/>
      <w:bookmarkStart w:id="881" w:name="_Toc56691744"/>
      <w:bookmarkStart w:id="882" w:name="_Toc56699008"/>
      <w:bookmarkStart w:id="883" w:name="_Toc67680977"/>
      <w:bookmarkStart w:id="884" w:name="_Toc186721114"/>
      <w:bookmarkEnd w:id="875"/>
      <w:r w:rsidRPr="00127E7B">
        <w:t>6.</w:t>
      </w:r>
      <w:r w:rsidR="00E36E13" w:rsidRPr="00127E7B">
        <w:t>2</w:t>
      </w:r>
      <w:r w:rsidRPr="00127E7B">
        <w:t>.5.2.2</w:t>
      </w:r>
      <w:r w:rsidRPr="00127E7B">
        <w:tab/>
        <w:t>Notification Standard Methods</w:t>
      </w:r>
      <w:bookmarkEnd w:id="876"/>
      <w:bookmarkEnd w:id="877"/>
      <w:bookmarkEnd w:id="878"/>
      <w:bookmarkEnd w:id="879"/>
      <w:bookmarkEnd w:id="880"/>
      <w:bookmarkEnd w:id="881"/>
      <w:bookmarkEnd w:id="882"/>
      <w:bookmarkEnd w:id="883"/>
      <w:bookmarkEnd w:id="884"/>
    </w:p>
    <w:p w14:paraId="28EB4A3A" w14:textId="63CF8807" w:rsidR="003F1FCA" w:rsidRPr="00BB3664" w:rsidRDefault="003F1FCA" w:rsidP="001773FF">
      <w:pPr>
        <w:pStyle w:val="H6"/>
      </w:pPr>
      <w:bookmarkStart w:id="885" w:name="_Toc25156478"/>
      <w:bookmarkStart w:id="886" w:name="_Toc34124782"/>
      <w:bookmarkStart w:id="887" w:name="_Toc43207908"/>
      <w:bookmarkStart w:id="888" w:name="_Toc49857381"/>
      <w:bookmarkStart w:id="889" w:name="_Toc56677222"/>
      <w:bookmarkStart w:id="890" w:name="_Toc56691745"/>
      <w:bookmarkStart w:id="891" w:name="_Toc56699009"/>
      <w:bookmarkStart w:id="892" w:name="_Toc67680978"/>
      <w:bookmarkStart w:id="893" w:name="_CR6_2_5_2_2_1"/>
      <w:r w:rsidRPr="001B047D">
        <w:t>6.</w:t>
      </w:r>
      <w:r w:rsidR="00E36E13" w:rsidRPr="00897EEE">
        <w:t>2</w:t>
      </w:r>
      <w:r w:rsidRPr="00897EEE">
        <w:t>.5.2.2.1</w:t>
      </w:r>
      <w:r w:rsidRPr="00897EEE">
        <w:tab/>
        <w:t>POST</w:t>
      </w:r>
      <w:bookmarkEnd w:id="885"/>
      <w:bookmarkEnd w:id="886"/>
      <w:bookmarkEnd w:id="887"/>
      <w:bookmarkEnd w:id="888"/>
      <w:bookmarkEnd w:id="889"/>
      <w:bookmarkEnd w:id="890"/>
      <w:bookmarkEnd w:id="891"/>
      <w:bookmarkEnd w:id="892"/>
    </w:p>
    <w:bookmarkEnd w:id="893"/>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bookmarkStart w:id="894" w:name="_CRTable6_2_5_2_2_12"/>
      <w:r w:rsidRPr="00127E7B">
        <w:t xml:space="preserve">Table </w:t>
      </w:r>
      <w:bookmarkEnd w:id="894"/>
      <w:r w:rsidRPr="00127E7B">
        <w:t>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proofErr w:type="spellStart"/>
            <w:r w:rsidRPr="00045D7D">
              <w:rPr>
                <w:rFonts w:eastAsia="SimSun"/>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bookmarkStart w:id="895" w:name="_CRTable6_2_5_2_2_13"/>
      <w:r w:rsidRPr="00127E7B">
        <w:lastRenderedPageBreak/>
        <w:t xml:space="preserve">Table </w:t>
      </w:r>
      <w:bookmarkEnd w:id="895"/>
      <w:r w:rsidRPr="00127E7B">
        <w:t>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proofErr w:type="spellStart"/>
            <w:r w:rsidRPr="00045D7D">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bookmarkStart w:id="896" w:name="_CRTable6_2_5_2_2_14"/>
      <w:r w:rsidRPr="00127E7B">
        <w:t xml:space="preserve">Table </w:t>
      </w:r>
      <w:bookmarkEnd w:id="896"/>
      <w:r w:rsidRPr="00127E7B">
        <w:t>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bookmarkStart w:id="897" w:name="_CRTable6_2_5_2_2_15"/>
      <w:r w:rsidRPr="00127E7B">
        <w:t xml:space="preserve">Table </w:t>
      </w:r>
      <w:bookmarkEnd w:id="897"/>
      <w:r w:rsidRPr="00127E7B">
        <w:t>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898" w:name="_CR6_2_6"/>
      <w:bookmarkStart w:id="899" w:name="_Toc70928065"/>
      <w:bookmarkStart w:id="900" w:name="_Toc81226734"/>
      <w:bookmarkStart w:id="901" w:name="_Toc93869027"/>
      <w:bookmarkStart w:id="902" w:name="_Toc186721115"/>
      <w:bookmarkEnd w:id="898"/>
      <w:r w:rsidRPr="00127E7B">
        <w:t>6.</w:t>
      </w:r>
      <w:r w:rsidR="00E36E13" w:rsidRPr="00127E7B">
        <w:t>2</w:t>
      </w:r>
      <w:r w:rsidRPr="00127E7B">
        <w:t>.6</w:t>
      </w:r>
      <w:r w:rsidRPr="00127E7B">
        <w:tab/>
        <w:t>Data Model</w:t>
      </w:r>
      <w:bookmarkEnd w:id="899"/>
      <w:bookmarkEnd w:id="900"/>
      <w:bookmarkEnd w:id="901"/>
      <w:bookmarkEnd w:id="902"/>
    </w:p>
    <w:p w14:paraId="7AF58CEE" w14:textId="42420524" w:rsidR="003F1FCA" w:rsidRPr="00127E7B" w:rsidRDefault="003F1FCA" w:rsidP="001773FF">
      <w:pPr>
        <w:pStyle w:val="Heading4"/>
      </w:pPr>
      <w:bookmarkStart w:id="903" w:name="_CR6_2_6_1"/>
      <w:bookmarkStart w:id="904" w:name="_Toc70928066"/>
      <w:bookmarkStart w:id="905" w:name="_Toc81226735"/>
      <w:bookmarkStart w:id="906" w:name="_Toc93869028"/>
      <w:bookmarkStart w:id="907" w:name="_Toc186721116"/>
      <w:bookmarkEnd w:id="903"/>
      <w:r w:rsidRPr="00127E7B">
        <w:t>6.</w:t>
      </w:r>
      <w:r w:rsidR="00E36E13" w:rsidRPr="00127E7B">
        <w:t>2</w:t>
      </w:r>
      <w:r w:rsidRPr="00127E7B">
        <w:t>.6.1</w:t>
      </w:r>
      <w:r w:rsidRPr="00127E7B">
        <w:tab/>
        <w:t>General</w:t>
      </w:r>
      <w:bookmarkEnd w:id="904"/>
      <w:bookmarkEnd w:id="905"/>
      <w:bookmarkEnd w:id="906"/>
      <w:bookmarkEnd w:id="907"/>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 xml:space="preserve">.6.1-1 specifies the data types defined for the </w:t>
      </w:r>
      <w:proofErr w:type="spellStart"/>
      <w:r w:rsidRPr="00127E7B">
        <w:t>Nnsacf_SliceEventExposure</w:t>
      </w:r>
      <w:proofErr w:type="spellEnd"/>
      <w:r w:rsidRPr="00127E7B">
        <w:t xml:space="preserve"> service based interface protocol.</w:t>
      </w:r>
    </w:p>
    <w:p w14:paraId="46CC9E9F" w14:textId="232FABB2" w:rsidR="003F1FCA" w:rsidRPr="00127E7B" w:rsidRDefault="003F1FCA" w:rsidP="003F1FCA">
      <w:pPr>
        <w:pStyle w:val="TH"/>
      </w:pPr>
      <w:bookmarkStart w:id="908" w:name="_CRTable6_2_6_11"/>
      <w:r w:rsidRPr="00127E7B">
        <w:lastRenderedPageBreak/>
        <w:t xml:space="preserve">Table </w:t>
      </w:r>
      <w:bookmarkEnd w:id="908"/>
      <w:r w:rsidRPr="00127E7B">
        <w:t>6.</w:t>
      </w:r>
      <w:r w:rsidR="00E36E13" w:rsidRPr="00127E7B">
        <w:t>2</w:t>
      </w:r>
      <w:r w:rsidRPr="00127E7B">
        <w:t xml:space="preserve">.6.1-1: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proofErr w:type="spellStart"/>
            <w:r w:rsidRPr="00460EEF">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proofErr w:type="spellStart"/>
            <w:r w:rsidRPr="00460EEF">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proofErr w:type="spellStart"/>
            <w:r w:rsidRPr="00460EEF">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proofErr w:type="spellStart"/>
            <w:r w:rsidRPr="00460EEF">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 xml:space="preserve">.6.1-2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271930AA" w14:textId="373B1A87" w:rsidR="003F1FCA" w:rsidRPr="00127E7B" w:rsidRDefault="003F1FCA" w:rsidP="003F1FCA">
      <w:pPr>
        <w:pStyle w:val="TH"/>
      </w:pPr>
      <w:bookmarkStart w:id="909" w:name="_CRTable6_2_6_12"/>
      <w:r w:rsidRPr="00127E7B">
        <w:t xml:space="preserve">Table </w:t>
      </w:r>
      <w:bookmarkEnd w:id="909"/>
      <w:r w:rsidRPr="00127E7B">
        <w:t>6.</w:t>
      </w:r>
      <w:r w:rsidR="00E36E13" w:rsidRPr="00127E7B">
        <w:t>2</w:t>
      </w:r>
      <w:r w:rsidRPr="00127E7B">
        <w:t xml:space="preserve">.6.1-2: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910" w:name="_CR6_2_6_2"/>
      <w:bookmarkStart w:id="911" w:name="_Toc70928067"/>
      <w:bookmarkStart w:id="912" w:name="_Toc81226736"/>
      <w:bookmarkStart w:id="913" w:name="_Toc93869029"/>
      <w:bookmarkStart w:id="914" w:name="_Toc186721117"/>
      <w:bookmarkEnd w:id="910"/>
      <w:r w:rsidRPr="00127E7B">
        <w:rPr>
          <w:lang w:val="en-US"/>
        </w:rPr>
        <w:t>6.</w:t>
      </w:r>
      <w:r w:rsidR="00E36E13" w:rsidRPr="00127E7B">
        <w:rPr>
          <w:lang w:val="en-US"/>
        </w:rPr>
        <w:t>2</w:t>
      </w:r>
      <w:r w:rsidRPr="00127E7B">
        <w:rPr>
          <w:lang w:val="en-US"/>
        </w:rPr>
        <w:t>.6.2</w:t>
      </w:r>
      <w:r w:rsidRPr="00127E7B">
        <w:rPr>
          <w:lang w:val="en-US"/>
        </w:rPr>
        <w:tab/>
        <w:t>Structured data types</w:t>
      </w:r>
      <w:bookmarkEnd w:id="911"/>
      <w:bookmarkEnd w:id="912"/>
      <w:bookmarkEnd w:id="913"/>
      <w:bookmarkEnd w:id="914"/>
    </w:p>
    <w:p w14:paraId="17BBFF4B" w14:textId="42A7F616" w:rsidR="003F1FCA" w:rsidRPr="00127E7B" w:rsidRDefault="003F1FCA" w:rsidP="001773FF">
      <w:pPr>
        <w:pStyle w:val="Heading5"/>
      </w:pPr>
      <w:bookmarkStart w:id="915" w:name="_CR6_2_6_2_1"/>
      <w:bookmarkStart w:id="916" w:name="_Toc70928068"/>
      <w:bookmarkStart w:id="917" w:name="_Toc81226737"/>
      <w:bookmarkStart w:id="918" w:name="_Toc93869030"/>
      <w:bookmarkStart w:id="919" w:name="_Toc186721118"/>
      <w:bookmarkEnd w:id="915"/>
      <w:r w:rsidRPr="00127E7B">
        <w:t>6.</w:t>
      </w:r>
      <w:r w:rsidR="00E36E13" w:rsidRPr="00127E7B">
        <w:t>2</w:t>
      </w:r>
      <w:r w:rsidRPr="00127E7B">
        <w:t>.6.2.1</w:t>
      </w:r>
      <w:r w:rsidRPr="00127E7B">
        <w:tab/>
        <w:t>Introduction</w:t>
      </w:r>
      <w:bookmarkEnd w:id="916"/>
      <w:bookmarkEnd w:id="917"/>
      <w:bookmarkEnd w:id="918"/>
      <w:bookmarkEnd w:id="919"/>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920" w:name="_CR6_2_6_2_2"/>
      <w:bookmarkStart w:id="921" w:name="_Toc70928069"/>
      <w:bookmarkStart w:id="922" w:name="_Toc81226738"/>
      <w:bookmarkStart w:id="923" w:name="_Toc93869031"/>
      <w:bookmarkStart w:id="924" w:name="_Toc186721119"/>
      <w:bookmarkEnd w:id="920"/>
      <w:r w:rsidRPr="00127E7B">
        <w:lastRenderedPageBreak/>
        <w:t>6.</w:t>
      </w:r>
      <w:r w:rsidR="00E36E13" w:rsidRPr="00127E7B">
        <w:t>2</w:t>
      </w:r>
      <w:r w:rsidRPr="00127E7B">
        <w:t>.6.2.2</w:t>
      </w:r>
      <w:r w:rsidRPr="00127E7B">
        <w:tab/>
        <w:t xml:space="preserve">Type: </w:t>
      </w:r>
      <w:bookmarkEnd w:id="921"/>
      <w:proofErr w:type="spellStart"/>
      <w:r w:rsidRPr="00127E7B">
        <w:t>SACEventSubscription</w:t>
      </w:r>
      <w:bookmarkEnd w:id="922"/>
      <w:bookmarkEnd w:id="923"/>
      <w:bookmarkEnd w:id="924"/>
      <w:proofErr w:type="spellEnd"/>
    </w:p>
    <w:p w14:paraId="1DFC9CFD" w14:textId="77777777" w:rsidR="003F1FCA" w:rsidRPr="00127E7B" w:rsidRDefault="003F1FCA" w:rsidP="003F1FCA">
      <w:pPr>
        <w:pStyle w:val="TH"/>
      </w:pPr>
      <w:bookmarkStart w:id="925" w:name="_CRTable6_2_6_2_21"/>
      <w:r w:rsidRPr="00127E7B">
        <w:rPr>
          <w:noProof/>
        </w:rPr>
        <w:t>Table </w:t>
      </w:r>
      <w:bookmarkEnd w:id="925"/>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926" w:name="_CR6_2_6_2_3"/>
      <w:bookmarkStart w:id="927" w:name="_Toc70928070"/>
      <w:bookmarkStart w:id="928" w:name="_Toc81226739"/>
      <w:bookmarkStart w:id="929" w:name="_Toc93869032"/>
      <w:bookmarkStart w:id="930" w:name="_Toc186721120"/>
      <w:bookmarkEnd w:id="926"/>
      <w:r w:rsidRPr="00127E7B">
        <w:t>6.</w:t>
      </w:r>
      <w:r w:rsidR="00E36E13" w:rsidRPr="00127E7B">
        <w:t>2</w:t>
      </w:r>
      <w:r w:rsidRPr="00127E7B">
        <w:t>.6.2.3</w:t>
      </w:r>
      <w:r w:rsidRPr="00127E7B">
        <w:tab/>
        <w:t xml:space="preserve">Type: </w:t>
      </w:r>
      <w:bookmarkEnd w:id="927"/>
      <w:proofErr w:type="spellStart"/>
      <w:r w:rsidRPr="00127E7B">
        <w:t>CreatedSACEventSubscription</w:t>
      </w:r>
      <w:bookmarkEnd w:id="928"/>
      <w:bookmarkEnd w:id="929"/>
      <w:bookmarkEnd w:id="930"/>
      <w:proofErr w:type="spellEnd"/>
    </w:p>
    <w:p w14:paraId="377F5F73" w14:textId="29AE31D6" w:rsidR="003F1FCA" w:rsidRPr="00127E7B" w:rsidRDefault="003F1FCA" w:rsidP="003F1FCA">
      <w:pPr>
        <w:pStyle w:val="TH"/>
      </w:pPr>
      <w:bookmarkStart w:id="931" w:name="_CRTable6_2_6_2_31"/>
      <w:r w:rsidRPr="00127E7B">
        <w:rPr>
          <w:noProof/>
        </w:rPr>
        <w:t>Table </w:t>
      </w:r>
      <w:bookmarkEnd w:id="931"/>
      <w:r w:rsidRPr="00127E7B">
        <w:rPr>
          <w:noProof/>
        </w:rPr>
        <w:t>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FA0353">
            <w:pPr>
              <w:pStyle w:val="TAL"/>
              <w:rPr>
                <w:rFonts w:cs="Arial"/>
                <w:szCs w:val="18"/>
                <w:lang w:eastAsia="zh-CN"/>
              </w:rPr>
            </w:pPr>
            <w:r>
              <w:rPr>
                <w:rFonts w:cs="Arial"/>
                <w:szCs w:val="18"/>
                <w:lang w:eastAsia="zh-CN"/>
              </w:rPr>
              <w:t xml:space="preserve">This IE shall be present if available and if the </w:t>
            </w:r>
            <w:proofErr w:type="spellStart"/>
            <w:r w:rsidRPr="003B2883">
              <w:t>immediateFlag</w:t>
            </w:r>
            <w:proofErr w:type="spellEnd"/>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932" w:name="_CR6_2_6_2_4"/>
      <w:bookmarkStart w:id="933" w:name="_Toc81226740"/>
      <w:bookmarkStart w:id="934" w:name="_Toc93869033"/>
      <w:bookmarkStart w:id="935" w:name="_Toc186721121"/>
      <w:bookmarkEnd w:id="932"/>
      <w:r w:rsidRPr="00127E7B">
        <w:lastRenderedPageBreak/>
        <w:t>6.</w:t>
      </w:r>
      <w:r w:rsidR="00E36E13" w:rsidRPr="00127E7B">
        <w:t>2</w:t>
      </w:r>
      <w:r w:rsidRPr="00127E7B">
        <w:t>.6.2.4</w:t>
      </w:r>
      <w:r w:rsidRPr="00127E7B">
        <w:tab/>
        <w:t xml:space="preserve">Type: </w:t>
      </w:r>
      <w:proofErr w:type="spellStart"/>
      <w:r w:rsidRPr="00127E7B">
        <w:t>SACEventReport</w:t>
      </w:r>
      <w:bookmarkEnd w:id="933"/>
      <w:bookmarkEnd w:id="934"/>
      <w:bookmarkEnd w:id="935"/>
      <w:proofErr w:type="spellEnd"/>
    </w:p>
    <w:p w14:paraId="76448694" w14:textId="0611B748" w:rsidR="003F1FCA" w:rsidRPr="00127E7B" w:rsidRDefault="003F1FCA" w:rsidP="003F1FCA">
      <w:pPr>
        <w:pStyle w:val="TH"/>
      </w:pPr>
      <w:bookmarkStart w:id="936" w:name="_CRTable6_2_6_2_41"/>
      <w:r w:rsidRPr="00127E7B">
        <w:rPr>
          <w:noProof/>
        </w:rPr>
        <w:t>Table </w:t>
      </w:r>
      <w:bookmarkEnd w:id="936"/>
      <w:r w:rsidRPr="00127E7B">
        <w:rPr>
          <w:noProof/>
        </w:rPr>
        <w:t>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937" w:name="_CR6_2_6_2_5"/>
      <w:bookmarkStart w:id="938" w:name="_Toc81226741"/>
      <w:bookmarkStart w:id="939" w:name="_Toc93869034"/>
      <w:bookmarkStart w:id="940" w:name="_Toc70928072"/>
      <w:bookmarkStart w:id="941" w:name="_Toc186721122"/>
      <w:bookmarkEnd w:id="937"/>
      <w:r w:rsidRPr="00127E7B">
        <w:t>6.</w:t>
      </w:r>
      <w:r w:rsidR="00E36E13" w:rsidRPr="00127E7B">
        <w:t>2</w:t>
      </w:r>
      <w:r w:rsidRPr="00127E7B">
        <w:t>.6.2.</w:t>
      </w:r>
      <w:r w:rsidRPr="00127E7B">
        <w:rPr>
          <w:rFonts w:hint="eastAsia"/>
          <w:lang w:eastAsia="zh-CN"/>
        </w:rPr>
        <w:t>5</w:t>
      </w:r>
      <w:r w:rsidRPr="00127E7B">
        <w:tab/>
        <w:t xml:space="preserve">Type: </w:t>
      </w:r>
      <w:proofErr w:type="spellStart"/>
      <w:r w:rsidRPr="00127E7B">
        <w:t>SACEvent</w:t>
      </w:r>
      <w:bookmarkEnd w:id="938"/>
      <w:bookmarkEnd w:id="939"/>
      <w:bookmarkEnd w:id="941"/>
      <w:proofErr w:type="spellEnd"/>
    </w:p>
    <w:p w14:paraId="6414C8FD" w14:textId="511C8691" w:rsidR="00807819" w:rsidRPr="00127E7B" w:rsidRDefault="00807819" w:rsidP="00807819">
      <w:pPr>
        <w:pStyle w:val="TH"/>
      </w:pPr>
      <w:bookmarkStart w:id="942" w:name="_CRTable6_2_6_2_51"/>
      <w:r w:rsidRPr="00127E7B">
        <w:rPr>
          <w:noProof/>
        </w:rPr>
        <w:t>Table </w:t>
      </w:r>
      <w:bookmarkEnd w:id="942"/>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proofErr w:type="spellStart"/>
            <w:r w:rsidRPr="00460EEF">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proofErr w:type="spellStart"/>
            <w:r w:rsidR="00453AC8">
              <w:t>even</w:t>
            </w:r>
            <w:r w:rsidRPr="00127E7B">
              <w:t>t</w:t>
            </w:r>
            <w:r w:rsidR="00453AC8">
              <w:t>T</w:t>
            </w:r>
            <w:r w:rsidRPr="00127E7B">
              <w:t>rigger</w:t>
            </w:r>
            <w:proofErr w:type="spellEnd"/>
            <w:r w:rsidRPr="00127E7B">
              <w:t xml:space="preserve">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proofErr w:type="spellStart"/>
            <w:r w:rsidR="00453AC8">
              <w:t>even</w:t>
            </w:r>
            <w:r w:rsidRPr="00127E7B">
              <w:t>t</w:t>
            </w:r>
            <w:r w:rsidR="00453AC8">
              <w:t>T</w:t>
            </w:r>
            <w:r w:rsidRPr="00127E7B">
              <w:t>rigger</w:t>
            </w:r>
            <w:proofErr w:type="spellEnd"/>
            <w:r w:rsidRPr="00127E7B">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FA0353">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FA035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 xml:space="preserve">The </w:t>
            </w:r>
            <w:proofErr w:type="spellStart"/>
            <w:r>
              <w:t>eventTrigger</w:t>
            </w:r>
            <w:proofErr w:type="spellEnd"/>
            <w:r>
              <w:t xml:space="preserve"> shall not be present if the </w:t>
            </w:r>
            <w:proofErr w:type="spellStart"/>
            <w:r>
              <w:t>maxReports</w:t>
            </w:r>
            <w:proofErr w:type="spellEnd"/>
            <w:r>
              <w:t xml:space="preserve"> attribute in the </w:t>
            </w:r>
            <w:proofErr w:type="spellStart"/>
            <w:r>
              <w:t>SACEventSubscription</w:t>
            </w:r>
            <w:proofErr w:type="spellEnd"/>
            <w:r>
              <w:t xml:space="preserve"> is set to 1</w:t>
            </w:r>
            <w:r w:rsidRPr="003B2883">
              <w:t>.</w:t>
            </w:r>
            <w:r>
              <w:t xml:space="preserve"> Otherwise, the </w:t>
            </w:r>
            <w:proofErr w:type="spellStart"/>
            <w:r>
              <w:t>eventTrigger</w:t>
            </w:r>
            <w:proofErr w:type="spellEnd"/>
            <w:r>
              <w:t xml:space="preserve">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943" w:name="_CR6_2_6_2_6"/>
      <w:bookmarkStart w:id="944" w:name="_Toc81226742"/>
      <w:bookmarkStart w:id="945" w:name="_Toc93869035"/>
      <w:bookmarkStart w:id="946" w:name="_Toc186721123"/>
      <w:bookmarkEnd w:id="943"/>
      <w:r w:rsidRPr="00127E7B">
        <w:lastRenderedPageBreak/>
        <w:t>6.</w:t>
      </w:r>
      <w:r w:rsidR="00E36E13" w:rsidRPr="00127E7B">
        <w:t>2</w:t>
      </w:r>
      <w:r w:rsidRPr="00127E7B">
        <w:t>.6.2.</w:t>
      </w:r>
      <w:r w:rsidRPr="00127E7B">
        <w:rPr>
          <w:rFonts w:hint="eastAsia"/>
          <w:lang w:eastAsia="zh-CN"/>
        </w:rPr>
        <w:t>6</w:t>
      </w:r>
      <w:r w:rsidRPr="00127E7B">
        <w:tab/>
        <w:t xml:space="preserve">Type: </w:t>
      </w:r>
      <w:proofErr w:type="spellStart"/>
      <w:r w:rsidRPr="00127E7B">
        <w:rPr>
          <w:rFonts w:hint="eastAsia"/>
        </w:rPr>
        <w:t>SACEventReportItem</w:t>
      </w:r>
      <w:bookmarkEnd w:id="944"/>
      <w:bookmarkEnd w:id="945"/>
      <w:bookmarkEnd w:id="946"/>
      <w:proofErr w:type="spellEnd"/>
    </w:p>
    <w:p w14:paraId="4A4FFE90" w14:textId="4F5DA63F" w:rsidR="00B42E13" w:rsidRPr="00127E7B" w:rsidRDefault="00B42E13" w:rsidP="00B42E13">
      <w:pPr>
        <w:pStyle w:val="TH"/>
      </w:pPr>
      <w:bookmarkStart w:id="947" w:name="_CRTable6_2_6_2_61"/>
      <w:r w:rsidRPr="00127E7B">
        <w:rPr>
          <w:noProof/>
        </w:rPr>
        <w:t>Table </w:t>
      </w:r>
      <w:bookmarkEnd w:id="947"/>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proofErr w:type="spellStart"/>
            <w:r w:rsidRPr="00127E7B">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proofErr w:type="spellStart"/>
            <w:r w:rsidR="00023EBD">
              <w:rPr>
                <w:rFonts w:cs="Arial"/>
                <w:szCs w:val="18"/>
                <w:lang w:eastAsia="zh-CN"/>
              </w:rPr>
              <w:t>even</w:t>
            </w:r>
            <w:r w:rsidRPr="00127E7B">
              <w:t>t</w:t>
            </w:r>
            <w:r w:rsidR="00023EBD">
              <w:t>T</w:t>
            </w:r>
            <w:r w:rsidRPr="00127E7B">
              <w:t>ype</w:t>
            </w:r>
            <w:proofErr w:type="spellEnd"/>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FA035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948" w:name="_CR6_2_6_2_7"/>
      <w:bookmarkStart w:id="949" w:name="_Toc25156488"/>
      <w:bookmarkStart w:id="950" w:name="_Toc34124792"/>
      <w:bookmarkStart w:id="951" w:name="_Toc43207918"/>
      <w:bookmarkStart w:id="952" w:name="_Toc49857391"/>
      <w:bookmarkStart w:id="953" w:name="_Toc56677232"/>
      <w:bookmarkStart w:id="954" w:name="_Toc56691755"/>
      <w:bookmarkStart w:id="955" w:name="_Toc56699019"/>
      <w:bookmarkStart w:id="956" w:name="_Toc75850116"/>
      <w:bookmarkStart w:id="957" w:name="_Toc81226743"/>
      <w:bookmarkStart w:id="958" w:name="_Toc93869036"/>
      <w:bookmarkStart w:id="959" w:name="_Toc186721124"/>
      <w:bookmarkEnd w:id="948"/>
      <w:r w:rsidRPr="00127E7B">
        <w:t>6.</w:t>
      </w:r>
      <w:r w:rsidR="00E36E13" w:rsidRPr="00127E7B">
        <w:t>2</w:t>
      </w:r>
      <w:r w:rsidRPr="00127E7B">
        <w:t>.6.2.</w:t>
      </w:r>
      <w:r w:rsidRPr="00127E7B">
        <w:rPr>
          <w:rFonts w:hint="eastAsia"/>
          <w:lang w:eastAsia="zh-CN"/>
        </w:rPr>
        <w:t>7</w:t>
      </w:r>
      <w:r w:rsidRPr="00127E7B">
        <w:tab/>
        <w:t xml:space="preserve">Type: </w:t>
      </w:r>
      <w:proofErr w:type="spellStart"/>
      <w:r w:rsidRPr="00127E7B">
        <w:t>SACEventState</w:t>
      </w:r>
      <w:bookmarkEnd w:id="949"/>
      <w:bookmarkEnd w:id="950"/>
      <w:bookmarkEnd w:id="951"/>
      <w:bookmarkEnd w:id="952"/>
      <w:bookmarkEnd w:id="953"/>
      <w:bookmarkEnd w:id="954"/>
      <w:bookmarkEnd w:id="955"/>
      <w:bookmarkEnd w:id="956"/>
      <w:bookmarkEnd w:id="957"/>
      <w:bookmarkEnd w:id="958"/>
      <w:bookmarkEnd w:id="959"/>
      <w:proofErr w:type="spellEnd"/>
    </w:p>
    <w:p w14:paraId="6B9FA818" w14:textId="11F38AFC" w:rsidR="00E826DD" w:rsidRPr="00127E7B" w:rsidRDefault="00E826DD" w:rsidP="00E826DD">
      <w:pPr>
        <w:pStyle w:val="TH"/>
      </w:pPr>
      <w:bookmarkStart w:id="960" w:name="_CRTable6_2_6_2_71"/>
      <w:r w:rsidRPr="00127E7B">
        <w:rPr>
          <w:noProof/>
        </w:rPr>
        <w:t>Table </w:t>
      </w:r>
      <w:bookmarkEnd w:id="960"/>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proofErr w:type="spellStart"/>
      <w:r w:rsidRPr="00127E7B">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proofErr w:type="spellStart"/>
            <w:r w:rsidRPr="00127E7B">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proofErr w:type="spellStart"/>
            <w:r w:rsidRPr="00127E7B">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proofErr w:type="spellStart"/>
            <w:r w:rsidRPr="00127E7B">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proofErr w:type="spellStart"/>
            <w:r w:rsidRPr="00127E7B">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961" w:name="_CR6_2_6_3"/>
      <w:bookmarkStart w:id="962" w:name="_Toc81226744"/>
      <w:bookmarkStart w:id="963" w:name="_Toc93869037"/>
      <w:bookmarkStart w:id="964" w:name="_Toc186721125"/>
      <w:bookmarkEnd w:id="961"/>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940"/>
      <w:bookmarkEnd w:id="962"/>
      <w:bookmarkEnd w:id="963"/>
      <w:bookmarkEnd w:id="964"/>
    </w:p>
    <w:p w14:paraId="31106546" w14:textId="544BD6AE" w:rsidR="003F1FCA" w:rsidRPr="00127E7B" w:rsidRDefault="003F1FCA" w:rsidP="001773FF">
      <w:pPr>
        <w:pStyle w:val="Heading5"/>
      </w:pPr>
      <w:bookmarkStart w:id="965" w:name="_CR6_2_6_3_1"/>
      <w:bookmarkStart w:id="966" w:name="_Toc70928073"/>
      <w:bookmarkStart w:id="967" w:name="_Toc81226745"/>
      <w:bookmarkStart w:id="968" w:name="_Toc93869038"/>
      <w:bookmarkStart w:id="969" w:name="_Toc186721126"/>
      <w:bookmarkEnd w:id="965"/>
      <w:r w:rsidRPr="00127E7B">
        <w:t>6.</w:t>
      </w:r>
      <w:r w:rsidR="00E36E13" w:rsidRPr="00127E7B">
        <w:t>2</w:t>
      </w:r>
      <w:r w:rsidRPr="00127E7B">
        <w:t>.6.3.1</w:t>
      </w:r>
      <w:r w:rsidRPr="00127E7B">
        <w:tab/>
        <w:t>Introduction</w:t>
      </w:r>
      <w:bookmarkEnd w:id="966"/>
      <w:bookmarkEnd w:id="967"/>
      <w:bookmarkEnd w:id="968"/>
      <w:bookmarkEnd w:id="96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970" w:name="_CR6_2_6_3_2"/>
      <w:bookmarkStart w:id="971" w:name="_Toc70928074"/>
      <w:bookmarkStart w:id="972" w:name="_Toc81226746"/>
      <w:bookmarkStart w:id="973" w:name="_Toc93869039"/>
      <w:bookmarkStart w:id="974" w:name="_Toc186721127"/>
      <w:bookmarkEnd w:id="970"/>
      <w:r w:rsidRPr="00127E7B">
        <w:t>6.</w:t>
      </w:r>
      <w:r w:rsidR="00E36E13" w:rsidRPr="00127E7B">
        <w:t>2</w:t>
      </w:r>
      <w:r w:rsidRPr="00127E7B">
        <w:t>.6.3.2</w:t>
      </w:r>
      <w:r w:rsidRPr="00127E7B">
        <w:tab/>
        <w:t>Simple data types</w:t>
      </w:r>
      <w:bookmarkEnd w:id="971"/>
      <w:bookmarkEnd w:id="972"/>
      <w:bookmarkEnd w:id="973"/>
      <w:bookmarkEnd w:id="974"/>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bookmarkStart w:id="975" w:name="_CRTable6_2_6_3_21"/>
      <w:r w:rsidRPr="00127E7B">
        <w:t xml:space="preserve">Table </w:t>
      </w:r>
      <w:bookmarkEnd w:id="975"/>
      <w:r w:rsidRPr="00127E7B">
        <w:t>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976" w:name="_CR6_2_6_3_3"/>
      <w:bookmarkStart w:id="977" w:name="_Toc81226747"/>
      <w:bookmarkStart w:id="978" w:name="_Toc93869040"/>
      <w:bookmarkStart w:id="979" w:name="_Toc70928076"/>
      <w:bookmarkStart w:id="980" w:name="_Toc186721128"/>
      <w:bookmarkEnd w:id="976"/>
      <w:r w:rsidRPr="00127E7B">
        <w:lastRenderedPageBreak/>
        <w:t>6.</w:t>
      </w:r>
      <w:r w:rsidR="00E36E13" w:rsidRPr="00127E7B">
        <w:t>2</w:t>
      </w:r>
      <w:r w:rsidRPr="00127E7B">
        <w:t>.6.3.3</w:t>
      </w:r>
      <w:r w:rsidRPr="00127E7B">
        <w:tab/>
        <w:t xml:space="preserve">Enumeration: </w:t>
      </w:r>
      <w:proofErr w:type="spellStart"/>
      <w:r w:rsidRPr="00127E7B">
        <w:t>SACEventType</w:t>
      </w:r>
      <w:bookmarkEnd w:id="977"/>
      <w:bookmarkEnd w:id="978"/>
      <w:bookmarkEnd w:id="980"/>
      <w:proofErr w:type="spellEnd"/>
    </w:p>
    <w:p w14:paraId="01D3BC58" w14:textId="5B1D2AAB" w:rsidR="007770D8" w:rsidRPr="00127E7B" w:rsidRDefault="007770D8" w:rsidP="007770D8">
      <w:pPr>
        <w:pStyle w:val="TH"/>
      </w:pPr>
      <w:bookmarkStart w:id="981" w:name="_CRTable6_2_6_3_31"/>
      <w:r w:rsidRPr="00127E7B">
        <w:t>Table </w:t>
      </w:r>
      <w:bookmarkEnd w:id="981"/>
      <w:r w:rsidRPr="00127E7B">
        <w:t>6.</w:t>
      </w:r>
      <w:r w:rsidR="00E36E13" w:rsidRPr="00127E7B">
        <w:t>2</w:t>
      </w:r>
      <w:r w:rsidRPr="00127E7B">
        <w:t xml:space="preserve">.6.3.3-1: Enumeration </w:t>
      </w:r>
      <w:proofErr w:type="spellStart"/>
      <w:r w:rsidRPr="00127E7B">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982" w:name="_CR6_2_6_3_4"/>
      <w:bookmarkStart w:id="983" w:name="_Toc81226748"/>
      <w:bookmarkStart w:id="984" w:name="_Toc93869041"/>
      <w:bookmarkStart w:id="985" w:name="_Toc186721129"/>
      <w:bookmarkEnd w:id="982"/>
      <w:r w:rsidRPr="00127E7B">
        <w:t>6.</w:t>
      </w:r>
      <w:r w:rsidR="00E36E13" w:rsidRPr="00127E7B">
        <w:t>2</w:t>
      </w:r>
      <w:r w:rsidRPr="00127E7B">
        <w:t>.6.3.4</w:t>
      </w:r>
      <w:r w:rsidRPr="00127E7B">
        <w:tab/>
        <w:t xml:space="preserve">Enumeration: </w:t>
      </w:r>
      <w:proofErr w:type="spellStart"/>
      <w:r w:rsidRPr="00460EEF">
        <w:t>SACEventTrigger</w:t>
      </w:r>
      <w:bookmarkEnd w:id="983"/>
      <w:bookmarkEnd w:id="984"/>
      <w:bookmarkEnd w:id="985"/>
      <w:proofErr w:type="spellEnd"/>
    </w:p>
    <w:p w14:paraId="3F83CFB3" w14:textId="18C13EBF" w:rsidR="00686688" w:rsidRPr="00127E7B" w:rsidRDefault="00686688" w:rsidP="00686688">
      <w:pPr>
        <w:pStyle w:val="TH"/>
      </w:pPr>
      <w:bookmarkStart w:id="986" w:name="_CRTable6_2_6_3_41"/>
      <w:r w:rsidRPr="00127E7B">
        <w:t>Table </w:t>
      </w:r>
      <w:bookmarkEnd w:id="986"/>
      <w:r w:rsidRPr="00127E7B">
        <w:t>6.</w:t>
      </w:r>
      <w:r w:rsidR="00E36E13" w:rsidRPr="00127E7B">
        <w:t>2</w:t>
      </w:r>
      <w:r w:rsidRPr="00127E7B">
        <w:t xml:space="preserve">.6.3.4-1: Enumeration </w:t>
      </w:r>
      <w:proofErr w:type="spellStart"/>
      <w:r w:rsidRPr="00127E7B">
        <w:rPr>
          <w:rFonts w:eastAsia="SimSun"/>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987" w:name="_CR6_2_6_4"/>
      <w:bookmarkStart w:id="988" w:name="_Toc81226749"/>
      <w:bookmarkStart w:id="989" w:name="_Toc93869042"/>
      <w:bookmarkStart w:id="990" w:name="_Toc186721130"/>
      <w:bookmarkEnd w:id="987"/>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979"/>
      <w:bookmarkEnd w:id="988"/>
      <w:bookmarkEnd w:id="989"/>
      <w:bookmarkEnd w:id="990"/>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991" w:name="_CR6_2_6_5"/>
      <w:bookmarkStart w:id="992" w:name="_Toc70928077"/>
      <w:bookmarkStart w:id="993" w:name="_Toc81226750"/>
      <w:bookmarkStart w:id="994" w:name="_Toc93869043"/>
      <w:bookmarkStart w:id="995" w:name="_Toc186721131"/>
      <w:bookmarkEnd w:id="991"/>
      <w:r w:rsidRPr="00127E7B">
        <w:t>6.</w:t>
      </w:r>
      <w:r w:rsidR="00E36E13" w:rsidRPr="00127E7B">
        <w:t>2</w:t>
      </w:r>
      <w:r w:rsidRPr="00127E7B">
        <w:t>.6.5</w:t>
      </w:r>
      <w:r w:rsidRPr="00127E7B">
        <w:tab/>
        <w:t>Binary data</w:t>
      </w:r>
      <w:bookmarkEnd w:id="992"/>
      <w:bookmarkEnd w:id="993"/>
      <w:bookmarkEnd w:id="994"/>
      <w:bookmarkEnd w:id="995"/>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996" w:name="_CR6_2_7"/>
      <w:bookmarkStart w:id="997" w:name="_Toc70928078"/>
      <w:bookmarkStart w:id="998" w:name="_Toc81226751"/>
      <w:bookmarkStart w:id="999" w:name="_Toc93869044"/>
      <w:bookmarkStart w:id="1000" w:name="_Toc186721132"/>
      <w:bookmarkEnd w:id="996"/>
      <w:r w:rsidRPr="00127E7B">
        <w:t>6.</w:t>
      </w:r>
      <w:r w:rsidR="00E36E13" w:rsidRPr="00127E7B">
        <w:t>2</w:t>
      </w:r>
      <w:r w:rsidRPr="00127E7B">
        <w:t>.7</w:t>
      </w:r>
      <w:r w:rsidRPr="00127E7B">
        <w:tab/>
        <w:t>Error Handling</w:t>
      </w:r>
      <w:bookmarkEnd w:id="997"/>
      <w:bookmarkEnd w:id="998"/>
      <w:bookmarkEnd w:id="999"/>
      <w:bookmarkEnd w:id="1000"/>
    </w:p>
    <w:p w14:paraId="2559194B" w14:textId="7763DF2D" w:rsidR="003F1FCA" w:rsidRPr="00127E7B" w:rsidRDefault="003F1FCA" w:rsidP="001773FF">
      <w:pPr>
        <w:pStyle w:val="Heading4"/>
      </w:pPr>
      <w:bookmarkStart w:id="1001" w:name="_CR6_2_7_1"/>
      <w:bookmarkStart w:id="1002" w:name="_Toc70928079"/>
      <w:bookmarkStart w:id="1003" w:name="_Toc81226752"/>
      <w:bookmarkStart w:id="1004" w:name="_Toc93869045"/>
      <w:bookmarkStart w:id="1005" w:name="_Toc186721133"/>
      <w:bookmarkEnd w:id="1001"/>
      <w:r w:rsidRPr="00127E7B">
        <w:t>6.</w:t>
      </w:r>
      <w:r w:rsidR="00E36E13" w:rsidRPr="00127E7B">
        <w:t>2</w:t>
      </w:r>
      <w:r w:rsidRPr="00127E7B">
        <w:t>.7.1</w:t>
      </w:r>
      <w:r w:rsidRPr="00127E7B">
        <w:tab/>
        <w:t>General</w:t>
      </w:r>
      <w:bookmarkEnd w:id="1002"/>
      <w:bookmarkEnd w:id="1003"/>
      <w:bookmarkEnd w:id="1004"/>
      <w:bookmarkEnd w:id="1005"/>
    </w:p>
    <w:p w14:paraId="662C0E43" w14:textId="77777777" w:rsidR="003F1FCA" w:rsidRPr="00127E7B" w:rsidRDefault="003F1FCA" w:rsidP="003F1FCA">
      <w:r w:rsidRPr="00127E7B">
        <w:t xml:space="preserve">For the </w:t>
      </w:r>
      <w:proofErr w:type="spellStart"/>
      <w:r w:rsidRPr="00127E7B">
        <w:t>Nnsacf_SliceEventExposure</w:t>
      </w:r>
      <w:proofErr w:type="spellEnd"/>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 xml:space="preserve">In addition, the requirements in the following clauses are applicable for the </w:t>
      </w:r>
      <w:proofErr w:type="spellStart"/>
      <w:r w:rsidRPr="00127E7B">
        <w:t>Nnsacf_SliceEventExposure</w:t>
      </w:r>
      <w:proofErr w:type="spellEnd"/>
      <w:r w:rsidRPr="00127E7B">
        <w:t xml:space="preserve"> API.</w:t>
      </w:r>
    </w:p>
    <w:p w14:paraId="0C00C7AB" w14:textId="4D75C885" w:rsidR="003F1FCA" w:rsidRPr="00127E7B" w:rsidRDefault="003F1FCA" w:rsidP="001773FF">
      <w:pPr>
        <w:pStyle w:val="Heading4"/>
      </w:pPr>
      <w:bookmarkStart w:id="1006" w:name="_CR6_2_7_2"/>
      <w:bookmarkStart w:id="1007" w:name="_Toc70928080"/>
      <w:bookmarkStart w:id="1008" w:name="_Toc81226753"/>
      <w:bookmarkStart w:id="1009" w:name="_Toc93869046"/>
      <w:bookmarkStart w:id="1010" w:name="_Toc186721134"/>
      <w:bookmarkEnd w:id="1006"/>
      <w:r w:rsidRPr="00127E7B">
        <w:t>6.</w:t>
      </w:r>
      <w:r w:rsidR="00E36E13" w:rsidRPr="00127E7B">
        <w:t>2</w:t>
      </w:r>
      <w:r w:rsidRPr="00127E7B">
        <w:t>.7.2</w:t>
      </w:r>
      <w:r w:rsidRPr="00127E7B">
        <w:tab/>
        <w:t>Protocol Errors</w:t>
      </w:r>
      <w:bookmarkEnd w:id="1007"/>
      <w:bookmarkEnd w:id="1008"/>
      <w:bookmarkEnd w:id="1009"/>
      <w:bookmarkEnd w:id="1010"/>
    </w:p>
    <w:p w14:paraId="14F89755" w14:textId="77777777" w:rsidR="003F1FCA" w:rsidRPr="00127E7B" w:rsidRDefault="003F1FCA" w:rsidP="003F1FCA">
      <w:r w:rsidRPr="00127E7B">
        <w:t xml:space="preserve">No specific procedures for the </w:t>
      </w:r>
      <w:proofErr w:type="spellStart"/>
      <w:r w:rsidRPr="00127E7B">
        <w:t>Nnsacf_SliceEventExposure</w:t>
      </w:r>
      <w:proofErr w:type="spellEnd"/>
      <w:r w:rsidRPr="00127E7B">
        <w:t xml:space="preserve"> service are specified.</w:t>
      </w:r>
    </w:p>
    <w:p w14:paraId="1FD251CD" w14:textId="3A9A63DE" w:rsidR="003F1FCA" w:rsidRPr="00127E7B" w:rsidRDefault="003F1FCA" w:rsidP="001773FF">
      <w:pPr>
        <w:pStyle w:val="Heading4"/>
      </w:pPr>
      <w:bookmarkStart w:id="1011" w:name="_CR6_2_7_3"/>
      <w:bookmarkStart w:id="1012" w:name="_Toc70928081"/>
      <w:bookmarkStart w:id="1013" w:name="_Toc81226754"/>
      <w:bookmarkStart w:id="1014" w:name="_Toc93869047"/>
      <w:bookmarkStart w:id="1015" w:name="_Toc186721135"/>
      <w:bookmarkEnd w:id="1011"/>
      <w:r w:rsidRPr="00127E7B">
        <w:t>6.</w:t>
      </w:r>
      <w:r w:rsidR="00E36E13" w:rsidRPr="00127E7B">
        <w:t>2</w:t>
      </w:r>
      <w:r w:rsidRPr="00127E7B">
        <w:t>.7.3</w:t>
      </w:r>
      <w:r w:rsidRPr="00127E7B">
        <w:tab/>
        <w:t>Application Errors</w:t>
      </w:r>
      <w:bookmarkEnd w:id="1012"/>
      <w:bookmarkEnd w:id="1013"/>
      <w:bookmarkEnd w:id="1014"/>
      <w:bookmarkEnd w:id="1015"/>
    </w:p>
    <w:p w14:paraId="6298E89B" w14:textId="4FF61569" w:rsidR="003F1FCA" w:rsidRPr="00127E7B" w:rsidRDefault="003F1FCA" w:rsidP="003F1FCA">
      <w:r w:rsidRPr="00127E7B">
        <w:t xml:space="preserve">The application errors defined for the </w:t>
      </w:r>
      <w:proofErr w:type="spellStart"/>
      <w:r w:rsidRPr="00127E7B">
        <w:t>Nnsacf_SliceEventExposure</w:t>
      </w:r>
      <w:proofErr w:type="spellEnd"/>
      <w:r w:rsidRPr="00127E7B">
        <w:t xml:space="preserve"> service are listed in Table 6.</w:t>
      </w:r>
      <w:r w:rsidR="00E36E13" w:rsidRPr="00127E7B">
        <w:t>2</w:t>
      </w:r>
      <w:r w:rsidRPr="00127E7B">
        <w:t>.7.3-1.</w:t>
      </w:r>
    </w:p>
    <w:p w14:paraId="1F2078EC" w14:textId="2EA04E36" w:rsidR="003F1FCA" w:rsidRPr="00127E7B" w:rsidRDefault="003F1FCA" w:rsidP="003F1FCA">
      <w:pPr>
        <w:pStyle w:val="TH"/>
      </w:pPr>
      <w:bookmarkStart w:id="1016" w:name="_CRTable6_2_7_31"/>
      <w:r w:rsidRPr="00127E7B">
        <w:lastRenderedPageBreak/>
        <w:t xml:space="preserve">Table </w:t>
      </w:r>
      <w:bookmarkEnd w:id="1016"/>
      <w:r w:rsidRPr="00127E7B">
        <w:t>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1017" w:name="_CR6_2_8"/>
      <w:bookmarkStart w:id="1018" w:name="_Toc70928082"/>
      <w:bookmarkStart w:id="1019" w:name="_Toc81226755"/>
      <w:bookmarkStart w:id="1020" w:name="_Toc93869048"/>
      <w:bookmarkStart w:id="1021" w:name="_Toc186721136"/>
      <w:bookmarkEnd w:id="1017"/>
      <w:r w:rsidRPr="00127E7B">
        <w:t>6.</w:t>
      </w:r>
      <w:r w:rsidR="00E36E13" w:rsidRPr="00127E7B">
        <w:t>2</w:t>
      </w:r>
      <w:r w:rsidRPr="00127E7B">
        <w:t>.8</w:t>
      </w:r>
      <w:r w:rsidRPr="00127E7B">
        <w:tab/>
        <w:t>Feature negotiation</w:t>
      </w:r>
      <w:bookmarkEnd w:id="1018"/>
      <w:bookmarkEnd w:id="1019"/>
      <w:bookmarkEnd w:id="1020"/>
      <w:bookmarkEnd w:id="1021"/>
    </w:p>
    <w:p w14:paraId="630290AC" w14:textId="77777777" w:rsidR="003F1FCA" w:rsidRPr="00127E7B" w:rsidRDefault="003F1FCA" w:rsidP="003F1FCA">
      <w:r w:rsidRPr="00127E7B">
        <w:t xml:space="preserve">The optional features in table 6.3.8-1 are defined for the </w:t>
      </w:r>
      <w:proofErr w:type="spellStart"/>
      <w:r w:rsidRPr="00127E7B">
        <w:t>Nnsacf_SliceEventExposure</w:t>
      </w:r>
      <w:proofErr w:type="spellEnd"/>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bookmarkStart w:id="1022" w:name="_CRTable6_2_81"/>
      <w:r w:rsidRPr="00127E7B">
        <w:t xml:space="preserve">Table </w:t>
      </w:r>
      <w:bookmarkEnd w:id="1022"/>
      <w:r w:rsidRPr="00127E7B">
        <w:t>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1023" w:name="_CR6_2_9"/>
      <w:bookmarkStart w:id="1024" w:name="_Toc70928083"/>
      <w:bookmarkStart w:id="1025" w:name="_Toc81226756"/>
      <w:bookmarkStart w:id="1026" w:name="_Toc93869049"/>
      <w:bookmarkStart w:id="1027" w:name="_Toc186721137"/>
      <w:bookmarkEnd w:id="1023"/>
      <w:r w:rsidRPr="00127E7B">
        <w:t>6.</w:t>
      </w:r>
      <w:r w:rsidR="00E36E13" w:rsidRPr="00127E7B">
        <w:t>2</w:t>
      </w:r>
      <w:r w:rsidRPr="00127E7B">
        <w:t>.9</w:t>
      </w:r>
      <w:r w:rsidRPr="00127E7B">
        <w:tab/>
        <w:t>Security</w:t>
      </w:r>
      <w:bookmarkEnd w:id="1024"/>
      <w:bookmarkEnd w:id="1025"/>
      <w:bookmarkEnd w:id="1026"/>
      <w:bookmarkEnd w:id="1027"/>
    </w:p>
    <w:p w14:paraId="16DCA961" w14:textId="77777777" w:rsidR="003F1FCA" w:rsidRPr="00127E7B" w:rsidRDefault="003F1FCA" w:rsidP="003F1FCA">
      <w:r w:rsidRPr="00127E7B">
        <w:t xml:space="preserve">As indicated in 3GPP TS 33.501 [8] and 3GPP TS 29.500 [4], the access to the </w:t>
      </w:r>
      <w:proofErr w:type="spellStart"/>
      <w:r w:rsidRPr="00127E7B">
        <w:t>Nnsacf_SliceEventExposure</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 xml:space="preserve">If OAuth2 is used, an NF Service Consumer, prior to consuming services offered by the </w:t>
      </w:r>
      <w:proofErr w:type="spellStart"/>
      <w:r w:rsidRPr="00127E7B">
        <w:t>Nnsacf_SliceEventExposure</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Pr="00127E7B">
        <w:t>Nnsacf_SliceEventExposure</w:t>
      </w:r>
      <w:proofErr w:type="spellEnd"/>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proofErr w:type="spellStart"/>
      <w:r w:rsidRPr="00127E7B">
        <w:t>Nnsacf_SliceEventExposure</w:t>
      </w:r>
      <w:proofErr w:type="spellEnd"/>
      <w:r w:rsidRPr="00127E7B">
        <w:rPr>
          <w:noProof/>
          <w:lang w:eastAsia="zh-CN"/>
        </w:rPr>
        <w:t xml:space="preserve"> </w:t>
      </w:r>
      <w:r w:rsidRPr="00127E7B">
        <w:rPr>
          <w:lang w:val="en-US"/>
        </w:rPr>
        <w:t>API defines a single scope "</w:t>
      </w:r>
      <w:proofErr w:type="spellStart"/>
      <w:r w:rsidRPr="00127E7B">
        <w:rPr>
          <w:lang w:val="fr-FR"/>
        </w:rPr>
        <w:t>nnsacf</w:t>
      </w:r>
      <w:proofErr w:type="spellEnd"/>
      <w:r w:rsidRPr="00127E7B">
        <w:rPr>
          <w:lang w:val="fr-FR"/>
        </w:rPr>
        <w:t>-slice-</w:t>
      </w:r>
      <w:proofErr w:type="spellStart"/>
      <w:r w:rsidRPr="00127E7B">
        <w:rPr>
          <w:lang w:val="fr-FR"/>
        </w:rPr>
        <w:t>ee</w:t>
      </w:r>
      <w:proofErr w:type="spellEnd"/>
      <w:r w:rsidRPr="00127E7B">
        <w:rPr>
          <w:lang w:val="en-US"/>
        </w:rPr>
        <w:t>" for the entire service, and it does not define any additional scopes at resource or operation level.</w:t>
      </w:r>
    </w:p>
    <w:p w14:paraId="3EBFDC98" w14:textId="77777777" w:rsidR="008A6D4A" w:rsidRPr="00127E7B" w:rsidRDefault="008A6D4A" w:rsidP="001773FF">
      <w:pPr>
        <w:pStyle w:val="Heading8"/>
      </w:pPr>
      <w:bookmarkStart w:id="1028" w:name="_CRAnnexAnormative"/>
      <w:bookmarkEnd w:id="628"/>
      <w:bookmarkEnd w:id="1028"/>
      <w:r w:rsidRPr="00127E7B">
        <w:br w:type="page"/>
      </w:r>
      <w:bookmarkStart w:id="1029" w:name="_Toc510696650"/>
      <w:bookmarkStart w:id="1030" w:name="_Toc35971450"/>
      <w:bookmarkStart w:id="1031" w:name="_Toc70325151"/>
      <w:bookmarkStart w:id="1032" w:name="_Toc81226757"/>
      <w:bookmarkStart w:id="1033" w:name="_Toc93869050"/>
      <w:bookmarkStart w:id="1034" w:name="_Toc186721138"/>
      <w:r w:rsidRPr="00127E7B">
        <w:lastRenderedPageBreak/>
        <w:t>Annex A (normative):</w:t>
      </w:r>
      <w:r w:rsidRPr="00127E7B">
        <w:br/>
        <w:t>OpenAPI specification</w:t>
      </w:r>
      <w:bookmarkEnd w:id="1029"/>
      <w:bookmarkEnd w:id="1030"/>
      <w:bookmarkEnd w:id="1031"/>
      <w:bookmarkEnd w:id="1032"/>
      <w:bookmarkEnd w:id="1033"/>
      <w:bookmarkEnd w:id="1034"/>
    </w:p>
    <w:p w14:paraId="617E9779" w14:textId="77777777" w:rsidR="008A6D4A" w:rsidRPr="00127E7B" w:rsidRDefault="008A6D4A" w:rsidP="007B0D79">
      <w:pPr>
        <w:pStyle w:val="Heading1"/>
      </w:pPr>
      <w:bookmarkStart w:id="1035" w:name="_CRA_1"/>
      <w:bookmarkStart w:id="1036" w:name="_Toc510696651"/>
      <w:bookmarkStart w:id="1037" w:name="_Toc35971451"/>
      <w:bookmarkStart w:id="1038" w:name="_Toc70325152"/>
      <w:bookmarkStart w:id="1039" w:name="_Toc81226758"/>
      <w:bookmarkStart w:id="1040" w:name="_Toc93869051"/>
      <w:bookmarkStart w:id="1041" w:name="_Toc186721139"/>
      <w:bookmarkEnd w:id="1035"/>
      <w:r w:rsidRPr="00127E7B">
        <w:t>A.1</w:t>
      </w:r>
      <w:r w:rsidRPr="00127E7B">
        <w:tab/>
        <w:t>General</w:t>
      </w:r>
      <w:bookmarkEnd w:id="1036"/>
      <w:bookmarkEnd w:id="1037"/>
      <w:bookmarkEnd w:id="1038"/>
      <w:bookmarkEnd w:id="1039"/>
      <w:bookmarkEnd w:id="1040"/>
      <w:bookmarkEnd w:id="1041"/>
    </w:p>
    <w:p w14:paraId="5085D825" w14:textId="2DF21E2B" w:rsidR="008A6D4A" w:rsidRPr="00127E7B" w:rsidRDefault="008A6D4A" w:rsidP="008A6D4A">
      <w:bookmarkStart w:id="1042"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1043"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1044" w:name="_CRA_2"/>
      <w:bookmarkStart w:id="1045" w:name="_Toc70325153"/>
      <w:bookmarkStart w:id="1046" w:name="_Toc81226759"/>
      <w:bookmarkStart w:id="1047" w:name="_Toc93869052"/>
      <w:bookmarkStart w:id="1048" w:name="_Toc186721140"/>
      <w:bookmarkEnd w:id="1044"/>
      <w:r w:rsidRPr="00127E7B">
        <w:t>A.2</w:t>
      </w:r>
      <w:r w:rsidRPr="00127E7B">
        <w:tab/>
      </w:r>
      <w:proofErr w:type="spellStart"/>
      <w:r w:rsidR="004432AA" w:rsidRPr="00127E7B">
        <w:t>Nnsacf_</w:t>
      </w:r>
      <w:r w:rsidR="001E7415" w:rsidRPr="00127E7B">
        <w:t>NSAC</w:t>
      </w:r>
      <w:proofErr w:type="spellEnd"/>
      <w:r w:rsidRPr="00127E7B">
        <w:t xml:space="preserve"> API</w:t>
      </w:r>
      <w:bookmarkEnd w:id="1042"/>
      <w:bookmarkEnd w:id="1043"/>
      <w:bookmarkEnd w:id="1045"/>
      <w:bookmarkEnd w:id="1046"/>
      <w:bookmarkEnd w:id="1047"/>
      <w:bookmarkEnd w:id="1048"/>
    </w:p>
    <w:p w14:paraId="1B4DE8C2" w14:textId="77777777" w:rsidR="008A6D4A" w:rsidRPr="00127E7B" w:rsidRDefault="008A6D4A" w:rsidP="008A6D4A">
      <w:pPr>
        <w:pStyle w:val="PL"/>
      </w:pPr>
      <w:bookmarkStart w:id="1049" w:name="_Toc510696653"/>
      <w:proofErr w:type="spellStart"/>
      <w:r w:rsidRPr="00127E7B">
        <w:t>openapi</w:t>
      </w:r>
      <w:proofErr w:type="spellEnd"/>
      <w:r w:rsidRPr="00127E7B">
        <w:t>: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w:t>
      </w:r>
      <w:proofErr w:type="spellStart"/>
      <w:r w:rsidRPr="00127E7B">
        <w:rPr>
          <w:lang w:val="fr-FR"/>
        </w:rPr>
        <w:t>title</w:t>
      </w:r>
      <w:proofErr w:type="spellEnd"/>
      <w:r w:rsidRPr="00127E7B">
        <w:rPr>
          <w:lang w:val="fr-FR"/>
        </w:rPr>
        <w:t xml:space="preserve">: </w:t>
      </w:r>
      <w:proofErr w:type="spellStart"/>
      <w:r w:rsidR="00A86355" w:rsidRPr="00127E7B">
        <w:rPr>
          <w:lang w:val="fr-FR"/>
        </w:rPr>
        <w:t>Nnsacf_</w:t>
      </w:r>
      <w:r w:rsidR="001E7415" w:rsidRPr="00127E7B">
        <w:rPr>
          <w:lang w:val="fr-FR"/>
        </w:rPr>
        <w:t>NSAC</w:t>
      </w:r>
      <w:proofErr w:type="spellEnd"/>
    </w:p>
    <w:p w14:paraId="0D284A9F" w14:textId="6B6D0A3F" w:rsidR="008A6D4A" w:rsidRPr="00127E7B" w:rsidRDefault="008A6D4A" w:rsidP="008A6D4A">
      <w:pPr>
        <w:pStyle w:val="PL"/>
        <w:rPr>
          <w:lang w:val="fr-FR"/>
        </w:rPr>
      </w:pPr>
      <w:r w:rsidRPr="00127E7B">
        <w:rPr>
          <w:lang w:val="fr-FR"/>
        </w:rPr>
        <w:t xml:space="preserve">  version: 1.0.</w:t>
      </w:r>
      <w:r w:rsidR="009E6BE8">
        <w:rPr>
          <w:lang w:val="fr-FR"/>
        </w:rPr>
        <w:t>2</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proofErr w:type="spellStart"/>
      <w:r w:rsidR="00B332D0" w:rsidRPr="00127E7B">
        <w:rPr>
          <w:lang w:val="fr-FR"/>
        </w:rPr>
        <w:t>Nnsacf_</w:t>
      </w:r>
      <w:r w:rsidR="00D235F8" w:rsidRPr="00127E7B">
        <w:rPr>
          <w:lang w:val="fr-FR"/>
        </w:rPr>
        <w:t>NSAC</w:t>
      </w:r>
      <w:proofErr w:type="spellEnd"/>
      <w:r w:rsidRPr="00127E7B">
        <w:rPr>
          <w:lang w:val="fr-FR"/>
        </w:rPr>
        <w:t xml:space="preserve"> Service.</w:t>
      </w:r>
      <w:r w:rsidR="000305B4">
        <w:rPr>
          <w:lang w:val="fr-FR"/>
        </w:rPr>
        <w:t xml:space="preserve">  </w:t>
      </w:r>
    </w:p>
    <w:p w14:paraId="7000C382" w14:textId="5C55108C" w:rsidR="008A6D4A" w:rsidRPr="00127E7B" w:rsidRDefault="008A6D4A" w:rsidP="008A6D4A">
      <w:pPr>
        <w:pStyle w:val="PL"/>
      </w:pPr>
      <w:r w:rsidRPr="00127E7B">
        <w:t xml:space="preserve">    © 20</w:t>
      </w:r>
      <w:r w:rsidR="009305C3" w:rsidRPr="00127E7B">
        <w:t>2</w:t>
      </w:r>
      <w:r w:rsidR="00B52087">
        <w:t>4</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proofErr w:type="spellStart"/>
      <w:r w:rsidRPr="00127E7B">
        <w:rPr>
          <w:lang w:val="fr-FR"/>
        </w:rPr>
        <w:t>externalDocs</w:t>
      </w:r>
      <w:proofErr w:type="spellEnd"/>
      <w:r w:rsidRPr="00127E7B">
        <w:rPr>
          <w:lang w:val="fr-FR"/>
        </w:rPr>
        <w:t>:</w:t>
      </w:r>
    </w:p>
    <w:p w14:paraId="054C6DBD" w14:textId="512F06E0"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9E6BE8">
        <w:rPr>
          <w:lang w:val="fr-FR"/>
        </w:rPr>
        <w:t>6</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w:t>
      </w:r>
      <w:proofErr w:type="spellStart"/>
      <w:r w:rsidRPr="00127E7B">
        <w:t>apiRoot</w:t>
      </w:r>
      <w:proofErr w:type="spellEnd"/>
      <w:r w:rsidRPr="00127E7B">
        <w:t>}/</w:t>
      </w:r>
      <w:proofErr w:type="spellStart"/>
      <w:r w:rsidR="00D20DC9" w:rsidRPr="00127E7B">
        <w:t>nnsacf-</w:t>
      </w:r>
      <w:r w:rsidR="00D235F8" w:rsidRPr="00127E7B">
        <w:t>nsac</w:t>
      </w:r>
      <w:proofErr w:type="spellEnd"/>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w:t>
      </w:r>
      <w:proofErr w:type="spellStart"/>
      <w:r w:rsidRPr="00127E7B">
        <w:t>apiRoot</w:t>
      </w:r>
      <w:proofErr w:type="spellEnd"/>
      <w:r w:rsidRPr="00127E7B">
        <w: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w:t>
      </w:r>
      <w:proofErr w:type="spellStart"/>
      <w:r w:rsidRPr="00127E7B">
        <w:t>apiRoot</w:t>
      </w:r>
      <w:proofErr w:type="spellEnd"/>
      <w:r w:rsidRPr="00127E7B">
        <w:t xml:space="preserve">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proofErr w:type="spellStart"/>
      <w:r w:rsidR="00AC1DDC" w:rsidRPr="00127E7B">
        <w:t>nnsacf-</w:t>
      </w:r>
      <w:r w:rsidR="00D235F8" w:rsidRPr="00127E7B">
        <w:t>nsac</w:t>
      </w:r>
      <w:proofErr w:type="spellEnd"/>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w:t>
      </w:r>
      <w:proofErr w:type="spellStart"/>
      <w:r w:rsidRPr="00127E7B">
        <w:t>ues</w:t>
      </w:r>
      <w:proofErr w:type="spellEnd"/>
      <w:r w:rsidRPr="00127E7B">
        <w:t>:</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w:t>
      </w:r>
      <w:proofErr w:type="spellStart"/>
      <w:r w:rsidRPr="00127E7B">
        <w:t>operationId</w:t>
      </w:r>
      <w:proofErr w:type="spellEnd"/>
      <w:r w:rsidRPr="00127E7B">
        <w:t xml:space="preserve">: </w:t>
      </w:r>
      <w:proofErr w:type="spellStart"/>
      <w:r w:rsidRPr="00127E7B">
        <w:t>NumOfUEsUpdate</w:t>
      </w:r>
      <w:proofErr w:type="spellEnd"/>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w:t>
      </w:r>
      <w:proofErr w:type="spellStart"/>
      <w:r w:rsidRPr="00127E7B">
        <w:t>requestBody</w:t>
      </w:r>
      <w:proofErr w:type="spellEnd"/>
      <w:r w:rsidRPr="00127E7B">
        <w:t>:</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w:t>
      </w:r>
      <w:proofErr w:type="spellStart"/>
      <w:r w:rsidRPr="00127E7B">
        <w:t>json</w:t>
      </w:r>
      <w:proofErr w:type="spellEnd"/>
      <w:r w:rsidRPr="00127E7B">
        <w:t>:</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w:t>
      </w:r>
      <w:proofErr w:type="spellStart"/>
      <w:r w:rsidRPr="00127E7B">
        <w:t>UeACRequestData</w:t>
      </w:r>
      <w:proofErr w:type="spellEnd"/>
      <w:r w:rsidRPr="00127E7B">
        <w:t>'</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proofErr w:type="spellStart"/>
      <w:r w:rsidRPr="00127E7B">
        <w:rPr>
          <w:lang w:val="fr-FR"/>
        </w:rPr>
        <w:t>responses</w:t>
      </w:r>
      <w:proofErr w:type="spellEnd"/>
      <w:r w:rsidRPr="00127E7B">
        <w:rPr>
          <w:lang w:val="fr-FR"/>
        </w:rPr>
        <w:t>:</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w:t>
      </w:r>
      <w:proofErr w:type="spellStart"/>
      <w:r w:rsidRPr="00127E7B">
        <w:rPr>
          <w:lang w:val="fr-FR"/>
        </w:rPr>
        <w:t>successful</w:t>
      </w:r>
      <w:proofErr w:type="spellEnd"/>
      <w:r w:rsidRPr="00127E7B">
        <w:rPr>
          <w:lang w:val="fr-FR"/>
        </w:rPr>
        <w:t xml:space="preserve"> ACU </w:t>
      </w:r>
      <w:proofErr w:type="spellStart"/>
      <w:r w:rsidRPr="00127E7B">
        <w:rPr>
          <w:lang w:val="fr-FR"/>
        </w:rPr>
        <w:t>operation</w:t>
      </w:r>
      <w:proofErr w:type="spellEnd"/>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w:t>
      </w:r>
      <w:proofErr w:type="spellStart"/>
      <w:r w:rsidRPr="00127E7B">
        <w:t>json</w:t>
      </w:r>
      <w:proofErr w:type="spellEnd"/>
      <w:r w:rsidRPr="00127E7B">
        <w:t>:</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w:t>
      </w:r>
      <w:proofErr w:type="spellStart"/>
      <w:r w:rsidRPr="00127E7B">
        <w:t>UeACResponseData</w:t>
      </w:r>
      <w:proofErr w:type="spellEnd"/>
      <w:r w:rsidRPr="00127E7B">
        <w:t>'</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w:t>
      </w:r>
      <w:proofErr w:type="spellStart"/>
      <w:r w:rsidRPr="00127E7B">
        <w:rPr>
          <w:lang w:val="fr-FR"/>
        </w:rPr>
        <w:t>Successful</w:t>
      </w:r>
      <w:proofErr w:type="spellEnd"/>
      <w:r w:rsidRPr="00127E7B">
        <w:rPr>
          <w:lang w:val="fr-FR"/>
        </w:rPr>
        <w:t xml:space="preserve"> ACU </w:t>
      </w:r>
      <w:proofErr w:type="spellStart"/>
      <w:r w:rsidRPr="00127E7B">
        <w:rPr>
          <w:lang w:val="fr-FR"/>
        </w:rPr>
        <w:t>operation</w:t>
      </w:r>
      <w:proofErr w:type="spellEnd"/>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w:t>
      </w:r>
      <w:proofErr w:type="spellStart"/>
      <w:r w:rsidRPr="00127E7B">
        <w:t>Unsucessful</w:t>
      </w:r>
      <w:proofErr w:type="spellEnd"/>
      <w:r w:rsidRPr="00127E7B">
        <w:t xml:space="preserve">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w:t>
      </w:r>
      <w:proofErr w:type="spellStart"/>
      <w:r w:rsidRPr="00127E7B">
        <w:t>problem+json</w:t>
      </w:r>
      <w:proofErr w:type="spellEnd"/>
      <w:r w:rsidRPr="00127E7B">
        <w:t>:</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w:t>
      </w:r>
      <w:proofErr w:type="spellStart"/>
      <w:r w:rsidRPr="00127E7B">
        <w:t>ProblemDetails</w:t>
      </w:r>
      <w:proofErr w:type="spellEnd"/>
      <w:r w:rsidRPr="00127E7B">
        <w:t>'</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w:t>
      </w:r>
      <w:proofErr w:type="spellStart"/>
      <w:r w:rsidRPr="00127E7B">
        <w:t>problem+json</w:t>
      </w:r>
      <w:proofErr w:type="spellEnd"/>
      <w:r w:rsidRPr="00127E7B">
        <w:t>:</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w:t>
      </w:r>
      <w:proofErr w:type="spellStart"/>
      <w:r w:rsidRPr="00127E7B">
        <w:t>ProblemDetails</w:t>
      </w:r>
      <w:proofErr w:type="spellEnd"/>
      <w:r w:rsidRPr="00127E7B">
        <w:t>'</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w:t>
      </w:r>
      <w:proofErr w:type="spellStart"/>
      <w:r w:rsidRPr="00127E7B">
        <w:t>problem+json</w:t>
      </w:r>
      <w:proofErr w:type="spellEnd"/>
      <w:r w:rsidRPr="00127E7B">
        <w:t>:</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w:t>
      </w:r>
      <w:proofErr w:type="spellStart"/>
      <w:r w:rsidRPr="00127E7B">
        <w:t>ProblemDetails</w:t>
      </w:r>
      <w:proofErr w:type="spellEnd"/>
      <w:r w:rsidRPr="00127E7B">
        <w:t>'</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proofErr w:type="spellStart"/>
      <w:r w:rsidRPr="00127E7B">
        <w:rPr>
          <w:lang w:eastAsia="zh-CN"/>
        </w:rPr>
        <w:t>eac</w:t>
      </w:r>
      <w:r w:rsidRPr="00127E7B">
        <w:t>Notification</w:t>
      </w:r>
      <w:proofErr w:type="spellEnd"/>
      <w:r w:rsidRPr="00127E7B">
        <w:t>:</w:t>
      </w:r>
    </w:p>
    <w:p w14:paraId="660AC09D" w14:textId="77777777" w:rsidR="00875AFA" w:rsidRPr="00127E7B" w:rsidRDefault="00875AFA" w:rsidP="00875AFA">
      <w:pPr>
        <w:pStyle w:val="PL"/>
      </w:pPr>
      <w:r w:rsidRPr="00127E7B">
        <w:t xml:space="preserve">          '{</w:t>
      </w:r>
      <w:proofErr w:type="spellStart"/>
      <w:r w:rsidRPr="00127E7B">
        <w:t>request.body</w:t>
      </w:r>
      <w:proofErr w:type="spellEnd"/>
      <w:r w:rsidRPr="00127E7B">
        <w:t>#/</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w:t>
      </w:r>
      <w:proofErr w:type="spellStart"/>
      <w:r w:rsidRPr="00127E7B">
        <w:t>requestBody</w:t>
      </w:r>
      <w:proofErr w:type="spellEnd"/>
      <w:r w:rsidRPr="00127E7B">
        <w:t>:</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w:t>
      </w:r>
      <w:proofErr w:type="spellStart"/>
      <w:r w:rsidRPr="00127E7B">
        <w:t>json</w:t>
      </w:r>
      <w:proofErr w:type="spellEnd"/>
      <w:r w:rsidRPr="00127E7B">
        <w:t>:</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proofErr w:type="spellStart"/>
      <w:r w:rsidRPr="00127E7B">
        <w:rPr>
          <w:lang w:eastAsia="zh-CN"/>
        </w:rPr>
        <w:t>Eac</w:t>
      </w:r>
      <w:r w:rsidRPr="00127E7B">
        <w:rPr>
          <w:rFonts w:hint="eastAsia"/>
          <w:lang w:eastAsia="zh-CN"/>
        </w:rPr>
        <w:t>Notification</w:t>
      </w:r>
      <w:proofErr w:type="spellEnd"/>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w:t>
      </w:r>
      <w:proofErr w:type="spellStart"/>
      <w:r w:rsidRPr="00127E7B">
        <w:t>pdus</w:t>
      </w:r>
      <w:proofErr w:type="spellEnd"/>
      <w:r w:rsidRPr="00127E7B">
        <w:t>:</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w:t>
      </w:r>
      <w:proofErr w:type="spellStart"/>
      <w:r w:rsidRPr="00127E7B">
        <w:t>operationId</w:t>
      </w:r>
      <w:proofErr w:type="spellEnd"/>
      <w:r w:rsidRPr="00127E7B">
        <w:t xml:space="preserve">: </w:t>
      </w:r>
      <w:proofErr w:type="spellStart"/>
      <w:r w:rsidRPr="00127E7B">
        <w:t>NumOfPDUsUpdate</w:t>
      </w:r>
      <w:proofErr w:type="spellEnd"/>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w:t>
      </w:r>
      <w:proofErr w:type="spellStart"/>
      <w:r w:rsidRPr="00127E7B">
        <w:t>requestBody</w:t>
      </w:r>
      <w:proofErr w:type="spellEnd"/>
      <w:r w:rsidRPr="00127E7B">
        <w:t>:</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w:t>
      </w:r>
      <w:proofErr w:type="spellStart"/>
      <w:r w:rsidRPr="00127E7B">
        <w:t>json</w:t>
      </w:r>
      <w:proofErr w:type="spellEnd"/>
      <w:r w:rsidRPr="00127E7B">
        <w:t>:</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w:t>
      </w:r>
      <w:proofErr w:type="spellStart"/>
      <w:r w:rsidRPr="00127E7B">
        <w:t>PduACRequestData</w:t>
      </w:r>
      <w:proofErr w:type="spellEnd"/>
      <w:r w:rsidRPr="00127E7B">
        <w:t>'</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proofErr w:type="spellStart"/>
      <w:r w:rsidRPr="00127E7B">
        <w:rPr>
          <w:lang w:val="fr-FR"/>
        </w:rPr>
        <w:t>responses</w:t>
      </w:r>
      <w:proofErr w:type="spellEnd"/>
      <w:r w:rsidRPr="00127E7B">
        <w:rPr>
          <w:lang w:val="fr-FR"/>
        </w:rPr>
        <w:t>:</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w:t>
      </w:r>
      <w:proofErr w:type="spellStart"/>
      <w:r w:rsidRPr="00127E7B">
        <w:rPr>
          <w:lang w:val="fr-FR"/>
        </w:rPr>
        <w:t>successful</w:t>
      </w:r>
      <w:proofErr w:type="spellEnd"/>
      <w:r w:rsidRPr="00127E7B">
        <w:rPr>
          <w:lang w:val="fr-FR"/>
        </w:rPr>
        <w:t xml:space="preserve"> ACU </w:t>
      </w:r>
      <w:proofErr w:type="spellStart"/>
      <w:r w:rsidRPr="00127E7B">
        <w:rPr>
          <w:lang w:val="fr-FR"/>
        </w:rPr>
        <w:t>operation</w:t>
      </w:r>
      <w:proofErr w:type="spellEnd"/>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w:t>
      </w:r>
      <w:proofErr w:type="spellStart"/>
      <w:r w:rsidRPr="00127E7B">
        <w:t>json</w:t>
      </w:r>
      <w:proofErr w:type="spellEnd"/>
      <w:r w:rsidRPr="00127E7B">
        <w:t>:</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w:t>
      </w:r>
      <w:proofErr w:type="spellStart"/>
      <w:r w:rsidRPr="00127E7B">
        <w:t>PduACResponseData</w:t>
      </w:r>
      <w:proofErr w:type="spellEnd"/>
      <w:r w:rsidRPr="00127E7B">
        <w:t>'</w:t>
      </w:r>
    </w:p>
    <w:p w14:paraId="78F508F9" w14:textId="77777777" w:rsidR="00505A73" w:rsidRPr="00127E7B" w:rsidRDefault="00505A73" w:rsidP="00505A73">
      <w:pPr>
        <w:pStyle w:val="PL"/>
        <w:rPr>
          <w:lang w:val="fr-FR"/>
        </w:rPr>
      </w:pPr>
      <w:r w:rsidRPr="00127E7B">
        <w:rPr>
          <w:lang w:val="fr-FR"/>
        </w:rPr>
        <w:lastRenderedPageBreak/>
        <w:t xml:space="preserve">        '204':</w:t>
      </w:r>
    </w:p>
    <w:p w14:paraId="6B6640E6" w14:textId="77777777" w:rsidR="00505A73" w:rsidRPr="00127E7B" w:rsidRDefault="00505A73" w:rsidP="00505A73">
      <w:pPr>
        <w:pStyle w:val="PL"/>
        <w:rPr>
          <w:lang w:val="fr-FR"/>
        </w:rPr>
      </w:pPr>
      <w:r w:rsidRPr="00127E7B">
        <w:rPr>
          <w:lang w:val="fr-FR"/>
        </w:rPr>
        <w:t xml:space="preserve">          description: </w:t>
      </w:r>
      <w:proofErr w:type="spellStart"/>
      <w:r w:rsidRPr="00127E7B">
        <w:rPr>
          <w:lang w:val="fr-FR"/>
        </w:rPr>
        <w:t>Successful</w:t>
      </w:r>
      <w:proofErr w:type="spellEnd"/>
      <w:r w:rsidRPr="00127E7B">
        <w:rPr>
          <w:lang w:val="fr-FR"/>
        </w:rPr>
        <w:t xml:space="preserve"> ACU </w:t>
      </w:r>
      <w:proofErr w:type="spellStart"/>
      <w:r w:rsidRPr="00127E7B">
        <w:rPr>
          <w:lang w:val="fr-FR"/>
        </w:rPr>
        <w:t>operation</w:t>
      </w:r>
      <w:proofErr w:type="spellEnd"/>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w:t>
      </w:r>
      <w:proofErr w:type="spellStart"/>
      <w:r w:rsidRPr="00127E7B">
        <w:t>Unsucessful</w:t>
      </w:r>
      <w:proofErr w:type="spellEnd"/>
      <w:r w:rsidRPr="00127E7B">
        <w:t xml:space="preserve">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w:t>
      </w:r>
      <w:proofErr w:type="spellStart"/>
      <w:r w:rsidRPr="00127E7B">
        <w:t>problem+json</w:t>
      </w:r>
      <w:proofErr w:type="spellEnd"/>
      <w:r w:rsidRPr="00127E7B">
        <w:t>:</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w:t>
      </w:r>
      <w:proofErr w:type="spellStart"/>
      <w:r w:rsidRPr="00127E7B">
        <w:t>ProblemDetails</w:t>
      </w:r>
      <w:proofErr w:type="spellEnd"/>
      <w:r w:rsidRPr="00127E7B">
        <w:t>'</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w:t>
      </w:r>
      <w:proofErr w:type="spellStart"/>
      <w:r w:rsidRPr="00127E7B">
        <w:t>problem+json</w:t>
      </w:r>
      <w:proofErr w:type="spellEnd"/>
      <w:r w:rsidRPr="00127E7B">
        <w:t>:</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w:t>
      </w:r>
      <w:proofErr w:type="spellStart"/>
      <w:r w:rsidRPr="00127E7B">
        <w:t>ProblemDetails</w:t>
      </w:r>
      <w:proofErr w:type="spellEnd"/>
      <w:r w:rsidRPr="00127E7B">
        <w:t>'</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w:t>
      </w:r>
      <w:proofErr w:type="spellStart"/>
      <w:r w:rsidRPr="00127E7B">
        <w:t>problem+json</w:t>
      </w:r>
      <w:proofErr w:type="spellEnd"/>
      <w:r w:rsidRPr="00127E7B">
        <w:t>:</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w:t>
      </w:r>
      <w:proofErr w:type="spellStart"/>
      <w:r w:rsidRPr="00127E7B">
        <w:t>ProblemDetails</w:t>
      </w:r>
      <w:proofErr w:type="spellEnd"/>
      <w:r w:rsidRPr="00127E7B">
        <w:t>'</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w:t>
      </w:r>
      <w:proofErr w:type="spellStart"/>
      <w:r w:rsidRPr="00127E7B">
        <w:t>securitySchemes</w:t>
      </w:r>
      <w:proofErr w:type="spellEnd"/>
      <w:r w:rsidRPr="00127E7B">
        <w:t>:</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w:t>
      </w:r>
      <w:proofErr w:type="spellStart"/>
      <w:r w:rsidRPr="00127E7B">
        <w:t>clientCredentials</w:t>
      </w:r>
      <w:proofErr w:type="spellEnd"/>
      <w:r w:rsidRPr="00127E7B">
        <w:t>:</w:t>
      </w:r>
    </w:p>
    <w:p w14:paraId="0F1FEBF7" w14:textId="77777777" w:rsidR="008A6D4A" w:rsidRPr="00127E7B" w:rsidRDefault="008A6D4A" w:rsidP="008A6D4A">
      <w:pPr>
        <w:pStyle w:val="PL"/>
      </w:pPr>
      <w:r w:rsidRPr="00127E7B">
        <w:t xml:space="preserve">          </w:t>
      </w:r>
      <w:proofErr w:type="spellStart"/>
      <w:r w:rsidRPr="00127E7B">
        <w:t>tokenUrl</w:t>
      </w:r>
      <w:proofErr w:type="spellEnd"/>
      <w:r w:rsidRPr="00127E7B">
        <w:t>: '{</w:t>
      </w:r>
      <w:proofErr w:type="spellStart"/>
      <w:r w:rsidRPr="00127E7B">
        <w:t>nrfApiRoot</w:t>
      </w:r>
      <w:proofErr w:type="spellEnd"/>
      <w:r w:rsidRPr="00127E7B">
        <w: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proofErr w:type="spellStart"/>
      <w:r w:rsidR="00914D22" w:rsidRPr="00127E7B">
        <w:t>nnsacf-</w:t>
      </w:r>
      <w:r w:rsidR="00D235F8" w:rsidRPr="00127E7B">
        <w:t>nsac</w:t>
      </w:r>
      <w:proofErr w:type="spellEnd"/>
      <w:r w:rsidRPr="00127E7B">
        <w:t xml:space="preserve">: Access to the </w:t>
      </w:r>
      <w:proofErr w:type="spellStart"/>
      <w:r w:rsidR="00914D22" w:rsidRPr="00127E7B">
        <w:rPr>
          <w:lang w:val="fr-FR"/>
        </w:rPr>
        <w:t>Nnsacf_</w:t>
      </w:r>
      <w:r w:rsidR="00D235F8" w:rsidRPr="00127E7B">
        <w:rPr>
          <w:lang w:val="fr-FR"/>
        </w:rPr>
        <w:t>NSAC</w:t>
      </w:r>
      <w:proofErr w:type="spellEnd"/>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w:t>
      </w:r>
      <w:proofErr w:type="spellStart"/>
      <w:r w:rsidRPr="00127E7B">
        <w:t>UeACRequestData</w:t>
      </w:r>
      <w:proofErr w:type="spellEnd"/>
      <w:r w:rsidRPr="00127E7B">
        <w:t>:</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proofErr w:type="spellStart"/>
      <w:r>
        <w:t>ueACRequestInfo</w:t>
      </w:r>
      <w:proofErr w:type="spellEnd"/>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proofErr w:type="spellStart"/>
      <w:r>
        <w:t>UeACRequestInfo</w:t>
      </w:r>
      <w:proofErr w:type="spellEnd"/>
      <w:r w:rsidRPr="00127E7B">
        <w:t>'</w:t>
      </w:r>
    </w:p>
    <w:p w14:paraId="376F2A3C" w14:textId="77777777" w:rsidR="001A5718" w:rsidRPr="00127E7B" w:rsidRDefault="001A5718" w:rsidP="001A5718">
      <w:pPr>
        <w:pStyle w:val="PL"/>
      </w:pPr>
      <w:r w:rsidRPr="00127E7B">
        <w:t xml:space="preserve">          </w:t>
      </w:r>
      <w:proofErr w:type="spellStart"/>
      <w:r w:rsidRPr="00127E7B">
        <w:t>minItems</w:t>
      </w:r>
      <w:proofErr w:type="spellEnd"/>
      <w:r w:rsidRPr="00127E7B">
        <w:t>: 1</w:t>
      </w:r>
    </w:p>
    <w:p w14:paraId="56D099AE" w14:textId="400457E2" w:rsidR="00875AFA" w:rsidRPr="00127E7B" w:rsidRDefault="00875AFA" w:rsidP="00875AFA">
      <w:pPr>
        <w:pStyle w:val="PL"/>
      </w:pPr>
      <w:r w:rsidRPr="00127E7B">
        <w:t xml:space="preserve">        </w:t>
      </w:r>
      <w:proofErr w:type="spellStart"/>
      <w:r w:rsidR="002C42DE" w:rsidRPr="00127E7B">
        <w:rPr>
          <w:lang w:eastAsia="zh-CN"/>
        </w:rPr>
        <w:t>n</w:t>
      </w:r>
      <w:r w:rsidRPr="00127E7B">
        <w:rPr>
          <w:rFonts w:hint="eastAsia"/>
          <w:lang w:eastAsia="zh-CN"/>
        </w:rPr>
        <w:t>fId</w:t>
      </w:r>
      <w:proofErr w:type="spellEnd"/>
      <w:r w:rsidRPr="00127E7B">
        <w:t>:</w:t>
      </w:r>
    </w:p>
    <w:p w14:paraId="1BA48F51" w14:textId="77777777" w:rsidR="00875AFA" w:rsidRPr="00127E7B" w:rsidRDefault="00875AFA" w:rsidP="00875AFA">
      <w:pPr>
        <w:pStyle w:val="PL"/>
      </w:pPr>
      <w:r w:rsidRPr="00127E7B">
        <w:t xml:space="preserve">          $ref: 'TS29571_CommonData.yaml#/components/schemas/</w:t>
      </w:r>
      <w:proofErr w:type="spellStart"/>
      <w:r w:rsidRPr="00127E7B">
        <w:rPr>
          <w:rFonts w:hint="eastAsia"/>
          <w:lang w:eastAsia="zh-CN"/>
        </w:rPr>
        <w:t>NfInstanceId</w:t>
      </w:r>
      <w:proofErr w:type="spellEnd"/>
      <w:r w:rsidRPr="00127E7B">
        <w:t>'</w:t>
      </w:r>
    </w:p>
    <w:p w14:paraId="1FDD6894" w14:textId="77777777" w:rsidR="002C42DE" w:rsidRPr="00127E7B" w:rsidRDefault="002C42DE" w:rsidP="002C42DE">
      <w:pPr>
        <w:pStyle w:val="PL"/>
      </w:pPr>
      <w:r w:rsidRPr="00127E7B">
        <w:t xml:space="preserve">        </w:t>
      </w:r>
      <w:proofErr w:type="spellStart"/>
      <w:r w:rsidRPr="00127E7B">
        <w:rPr>
          <w:lang w:eastAsia="zh-CN"/>
        </w:rPr>
        <w:t>n</w:t>
      </w:r>
      <w:r w:rsidRPr="00127E7B">
        <w:rPr>
          <w:rFonts w:hint="eastAsia"/>
          <w:lang w:eastAsia="zh-CN"/>
        </w:rPr>
        <w:t>f</w:t>
      </w:r>
      <w:r w:rsidRPr="00127E7B">
        <w:rPr>
          <w:lang w:eastAsia="zh-CN"/>
        </w:rPr>
        <w:t>Type</w:t>
      </w:r>
      <w:proofErr w:type="spellEnd"/>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proofErr w:type="spellStart"/>
      <w:r w:rsidRPr="00127E7B">
        <w:rPr>
          <w:rFonts w:hint="eastAsia"/>
          <w:lang w:eastAsia="zh-CN"/>
        </w:rPr>
        <w:t>N</w:t>
      </w:r>
      <w:r w:rsidR="003A3235" w:rsidRPr="00127E7B">
        <w:rPr>
          <w:lang w:eastAsia="zh-CN"/>
        </w:rPr>
        <w:t>F</w:t>
      </w:r>
      <w:r w:rsidRPr="00127E7B">
        <w:rPr>
          <w:lang w:eastAsia="zh-CN"/>
        </w:rPr>
        <w:t>Type</w:t>
      </w:r>
      <w:proofErr w:type="spellEnd"/>
      <w:r w:rsidRPr="00127E7B">
        <w:t>'</w:t>
      </w:r>
    </w:p>
    <w:p w14:paraId="5145CFC8" w14:textId="77777777" w:rsidR="00372C1C" w:rsidRPr="00127E7B" w:rsidRDefault="00372C1C" w:rsidP="00372C1C">
      <w:pPr>
        <w:pStyle w:val="PL"/>
      </w:pPr>
      <w:r w:rsidRPr="00127E7B">
        <w:t xml:space="preserve">        </w:t>
      </w:r>
      <w:proofErr w:type="spellStart"/>
      <w:r w:rsidRPr="00127E7B">
        <w:t>eacNotificationUri</w:t>
      </w:r>
      <w:proofErr w:type="spellEnd"/>
      <w:r w:rsidRPr="00127E7B">
        <w:t>:</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proofErr w:type="spellStart"/>
      <w:r>
        <w:t>ueACRequestInfo</w:t>
      </w:r>
      <w:proofErr w:type="spellEnd"/>
    </w:p>
    <w:p w14:paraId="5F88CBC1" w14:textId="2FCD7AC7" w:rsidR="00F6260F" w:rsidRPr="00127E7B" w:rsidRDefault="00F6260F" w:rsidP="00F6260F">
      <w:pPr>
        <w:pStyle w:val="PL"/>
      </w:pPr>
      <w:r w:rsidRPr="00127E7B">
        <w:t xml:space="preserve">        - </w:t>
      </w:r>
      <w:proofErr w:type="spellStart"/>
      <w:r w:rsidRPr="00127E7B">
        <w:t>nfId</w:t>
      </w:r>
      <w:proofErr w:type="spellEnd"/>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proofErr w:type="spellStart"/>
      <w:r>
        <w:t>UeACRequestInfo</w:t>
      </w:r>
      <w:proofErr w:type="spellEnd"/>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w:t>
      </w:r>
      <w:proofErr w:type="spellStart"/>
      <w:r w:rsidRPr="00127E7B">
        <w:t>supi</w:t>
      </w:r>
      <w:proofErr w:type="spellEnd"/>
      <w:r w:rsidRPr="00127E7B">
        <w:t>:</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w:t>
      </w:r>
      <w:proofErr w:type="spellStart"/>
      <w:r w:rsidRPr="00127E7B">
        <w:t>anType</w:t>
      </w:r>
      <w:proofErr w:type="spellEnd"/>
      <w:r w:rsidRPr="00127E7B">
        <w:t>:</w:t>
      </w:r>
    </w:p>
    <w:p w14:paraId="003088A3" w14:textId="77777777" w:rsidR="004D0CF1" w:rsidRPr="00127E7B" w:rsidRDefault="004D0CF1" w:rsidP="004D0CF1">
      <w:pPr>
        <w:pStyle w:val="PL"/>
      </w:pPr>
      <w:r w:rsidRPr="00127E7B">
        <w:t xml:space="preserve">          $ref: 'TS29571_CommonData.yaml#/components/schemas/</w:t>
      </w:r>
      <w:proofErr w:type="spellStart"/>
      <w:r w:rsidRPr="00127E7B">
        <w:t>AccessType</w:t>
      </w:r>
      <w:proofErr w:type="spellEnd"/>
      <w:r w:rsidRPr="00127E7B">
        <w:t>'</w:t>
      </w:r>
    </w:p>
    <w:p w14:paraId="60F68F6F" w14:textId="77777777" w:rsidR="004D0CF1" w:rsidRPr="00127E7B" w:rsidRDefault="004D0CF1" w:rsidP="004D0CF1">
      <w:pPr>
        <w:pStyle w:val="PL"/>
      </w:pPr>
      <w:r w:rsidRPr="00127E7B">
        <w:t xml:space="preserve">        </w:t>
      </w:r>
      <w:proofErr w:type="spellStart"/>
      <w:r w:rsidRPr="00127E7B">
        <w:t>acuOperationList</w:t>
      </w:r>
      <w:proofErr w:type="spellEnd"/>
      <w:r w:rsidRPr="00127E7B">
        <w: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w:t>
      </w:r>
      <w:proofErr w:type="spellStart"/>
      <w:r w:rsidRPr="00127E7B">
        <w:t>AcuOperationItem</w:t>
      </w:r>
      <w:proofErr w:type="spellEnd"/>
      <w:r w:rsidRPr="00127E7B">
        <w:t>'</w:t>
      </w:r>
    </w:p>
    <w:p w14:paraId="0A97204B" w14:textId="77777777" w:rsidR="004D0CF1" w:rsidRDefault="004D0CF1" w:rsidP="004D0CF1">
      <w:pPr>
        <w:pStyle w:val="PL"/>
      </w:pPr>
      <w:r w:rsidRPr="00127E7B">
        <w:t xml:space="preserve">          </w:t>
      </w:r>
      <w:proofErr w:type="spellStart"/>
      <w:r w:rsidRPr="00127E7B">
        <w:t>minItems</w:t>
      </w:r>
      <w:proofErr w:type="spellEnd"/>
      <w:r w:rsidRPr="00127E7B">
        <w:t>: 1</w:t>
      </w:r>
    </w:p>
    <w:p w14:paraId="62BE9345" w14:textId="77777777" w:rsidR="004D0CF1" w:rsidRPr="00127E7B" w:rsidRDefault="004D0CF1" w:rsidP="004D0CF1">
      <w:pPr>
        <w:pStyle w:val="PL"/>
      </w:pPr>
      <w:r w:rsidRPr="00127E7B">
        <w:lastRenderedPageBreak/>
        <w:t xml:space="preserve">        </w:t>
      </w:r>
      <w:proofErr w:type="spellStart"/>
      <w:r w:rsidRPr="00127E7B">
        <w:t>additionalAnType</w:t>
      </w:r>
      <w:proofErr w:type="spellEnd"/>
      <w:r w:rsidRPr="00127E7B">
        <w:t>:</w:t>
      </w:r>
    </w:p>
    <w:p w14:paraId="4424967B" w14:textId="77777777" w:rsidR="004D0CF1" w:rsidRPr="00127E7B" w:rsidRDefault="004D0CF1" w:rsidP="004D0CF1">
      <w:pPr>
        <w:pStyle w:val="PL"/>
      </w:pPr>
      <w:r w:rsidRPr="00127E7B">
        <w:t xml:space="preserve">          $ref: 'TS29571_CommonData.yaml#/components/schemas/</w:t>
      </w:r>
      <w:proofErr w:type="spellStart"/>
      <w:r w:rsidRPr="00127E7B">
        <w:t>AccessType</w:t>
      </w:r>
      <w:proofErr w:type="spellEnd"/>
      <w:r w:rsidRPr="00127E7B">
        <w:t>'</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w:t>
      </w:r>
      <w:proofErr w:type="spellStart"/>
      <w:r w:rsidRPr="00127E7B">
        <w:t>supi</w:t>
      </w:r>
      <w:proofErr w:type="spellEnd"/>
    </w:p>
    <w:p w14:paraId="171F7F48" w14:textId="77777777" w:rsidR="004D0CF1" w:rsidRPr="00127E7B" w:rsidRDefault="004D0CF1" w:rsidP="004D0CF1">
      <w:pPr>
        <w:pStyle w:val="PL"/>
      </w:pPr>
      <w:r w:rsidRPr="00127E7B">
        <w:t xml:space="preserve">        - </w:t>
      </w:r>
      <w:proofErr w:type="spellStart"/>
      <w:r w:rsidRPr="00127E7B">
        <w:t>anType</w:t>
      </w:r>
      <w:proofErr w:type="spellEnd"/>
    </w:p>
    <w:p w14:paraId="2E62AF18" w14:textId="77777777" w:rsidR="004D0CF1" w:rsidRDefault="004D0CF1" w:rsidP="004D0CF1">
      <w:pPr>
        <w:pStyle w:val="PL"/>
      </w:pPr>
      <w:r w:rsidRPr="00544965">
        <w:t xml:space="preserve">        - </w:t>
      </w:r>
      <w:proofErr w:type="spellStart"/>
      <w:r>
        <w:t>acuOperationList</w:t>
      </w:r>
      <w:proofErr w:type="spellEnd"/>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w:t>
      </w:r>
      <w:proofErr w:type="spellStart"/>
      <w:r w:rsidRPr="00127E7B">
        <w:t>UeACResponseData</w:t>
      </w:r>
      <w:proofErr w:type="spellEnd"/>
      <w:r w:rsidRPr="00127E7B">
        <w:t>:</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w:t>
      </w:r>
      <w:proofErr w:type="spellStart"/>
      <w:r w:rsidRPr="00127E7B">
        <w:t>acuFailureList</w:t>
      </w:r>
      <w:proofErr w:type="spellEnd"/>
      <w:r w:rsidRPr="00127E7B">
        <w: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 xml:space="preserve">the key of the map shall be UE's </w:t>
      </w:r>
      <w:proofErr w:type="spellStart"/>
      <w:r>
        <w:t>supi</w:t>
      </w:r>
      <w:proofErr w:type="spellEnd"/>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w:t>
      </w:r>
      <w:proofErr w:type="spellStart"/>
      <w:r>
        <w:t>additionalProperties</w:t>
      </w:r>
      <w:proofErr w:type="spellEnd"/>
      <w:r>
        <w:t>:</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w:t>
      </w:r>
      <w:proofErr w:type="spellStart"/>
      <w:r w:rsidRPr="00127E7B">
        <w:t>AcuFailureItem</w:t>
      </w:r>
      <w:proofErr w:type="spellEnd"/>
      <w:r w:rsidRPr="00127E7B">
        <w:t>'</w:t>
      </w:r>
    </w:p>
    <w:p w14:paraId="14A919EA" w14:textId="77777777" w:rsidR="00A61975" w:rsidRDefault="00A61975" w:rsidP="00A61975">
      <w:pPr>
        <w:pStyle w:val="PL"/>
      </w:pPr>
      <w:r w:rsidRPr="00127E7B">
        <w:t xml:space="preserve">          </w:t>
      </w:r>
      <w:r>
        <w:t xml:space="preserve">  </w:t>
      </w:r>
      <w:proofErr w:type="spellStart"/>
      <w:r w:rsidRPr="00127E7B">
        <w:t>minItems</w:t>
      </w:r>
      <w:proofErr w:type="spellEnd"/>
      <w:r w:rsidRPr="00127E7B">
        <w:t>: 1</w:t>
      </w:r>
    </w:p>
    <w:p w14:paraId="3653D6C9" w14:textId="77777777" w:rsidR="00A61975" w:rsidRPr="00127E7B" w:rsidRDefault="00A61975" w:rsidP="00A61975">
      <w:pPr>
        <w:pStyle w:val="PL"/>
      </w:pPr>
      <w:r>
        <w:t xml:space="preserve">          </w:t>
      </w:r>
      <w:proofErr w:type="spellStart"/>
      <w:r>
        <w:t>minProperties</w:t>
      </w:r>
      <w:proofErr w:type="spellEnd"/>
      <w:r>
        <w:t>: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w:t>
      </w:r>
      <w:proofErr w:type="spellStart"/>
      <w:r w:rsidRPr="00127E7B">
        <w:t>AcuOperationItem</w:t>
      </w:r>
      <w:proofErr w:type="spellEnd"/>
      <w:r w:rsidRPr="00127E7B">
        <w:t>:</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w:t>
      </w:r>
      <w:proofErr w:type="spellStart"/>
      <w:r w:rsidRPr="00127E7B">
        <w:t>updateFlag</w:t>
      </w:r>
      <w:proofErr w:type="spellEnd"/>
      <w:r w:rsidRPr="00127E7B">
        <w:t>:</w:t>
      </w:r>
    </w:p>
    <w:p w14:paraId="70E8A8D7" w14:textId="77777777" w:rsidR="00875AFA" w:rsidRPr="00127E7B" w:rsidRDefault="00875AFA" w:rsidP="00875AFA">
      <w:pPr>
        <w:pStyle w:val="PL"/>
      </w:pPr>
      <w:r w:rsidRPr="00127E7B">
        <w:t xml:space="preserve">          $ref: '#/components/schemas/</w:t>
      </w:r>
      <w:proofErr w:type="spellStart"/>
      <w:r w:rsidRPr="00127E7B">
        <w:t>AcuFlag</w:t>
      </w:r>
      <w:proofErr w:type="spellEnd"/>
      <w:r w:rsidRPr="00127E7B">
        <w:t>'</w:t>
      </w:r>
    </w:p>
    <w:p w14:paraId="28A24481" w14:textId="77777777" w:rsidR="00875AFA" w:rsidRPr="00127E7B" w:rsidRDefault="00875AFA" w:rsidP="00875AFA">
      <w:pPr>
        <w:pStyle w:val="PL"/>
      </w:pPr>
      <w:r w:rsidRPr="00127E7B">
        <w:t xml:space="preserve">        </w:t>
      </w:r>
      <w:proofErr w:type="spellStart"/>
      <w:r w:rsidRPr="00127E7B">
        <w:t>snssai</w:t>
      </w:r>
      <w:proofErr w:type="spellEnd"/>
      <w:r w:rsidRPr="00127E7B">
        <w:t>:</w:t>
      </w:r>
    </w:p>
    <w:p w14:paraId="742AE133" w14:textId="77777777" w:rsidR="00875AFA" w:rsidRPr="00127E7B" w:rsidRDefault="00875AFA" w:rsidP="00875AFA">
      <w:pPr>
        <w:pStyle w:val="PL"/>
      </w:pPr>
      <w:r w:rsidRPr="00127E7B">
        <w:t xml:space="preserve">          $ref: 'TS29571_CommonData.yaml#/components/schemas/</w:t>
      </w:r>
      <w:proofErr w:type="spellStart"/>
      <w:r w:rsidRPr="00127E7B">
        <w:t>Snssai</w:t>
      </w:r>
      <w:proofErr w:type="spellEnd"/>
      <w:r w:rsidRPr="00127E7B">
        <w:t>'</w:t>
      </w:r>
    </w:p>
    <w:p w14:paraId="78E658E4" w14:textId="77777777" w:rsidR="007F2533" w:rsidRPr="00127E7B" w:rsidRDefault="007F2533" w:rsidP="007F2533">
      <w:pPr>
        <w:pStyle w:val="PL"/>
      </w:pPr>
      <w:r w:rsidRPr="00127E7B">
        <w:t xml:space="preserve">        </w:t>
      </w:r>
      <w:proofErr w:type="spellStart"/>
      <w:r>
        <w:rPr>
          <w:rFonts w:hint="eastAsia"/>
          <w:lang w:eastAsia="zh-CN"/>
        </w:rPr>
        <w:t>plmnId</w:t>
      </w:r>
      <w:proofErr w:type="spellEnd"/>
      <w:r w:rsidRPr="00127E7B">
        <w:t>:</w:t>
      </w:r>
    </w:p>
    <w:p w14:paraId="37ED1133" w14:textId="77777777" w:rsidR="007F2533" w:rsidRPr="00127E7B" w:rsidRDefault="007F2533" w:rsidP="007F2533">
      <w:pPr>
        <w:pStyle w:val="PL"/>
      </w:pPr>
      <w:r w:rsidRPr="00127E7B">
        <w:t xml:space="preserve">          $ref: 'TS29571_CommonData.yaml#/components/schemas/</w:t>
      </w:r>
      <w:proofErr w:type="spellStart"/>
      <w:r>
        <w:rPr>
          <w:rFonts w:hint="eastAsia"/>
          <w:lang w:eastAsia="zh-CN"/>
        </w:rPr>
        <w:t>PlmnId</w:t>
      </w:r>
      <w:proofErr w:type="spellEnd"/>
      <w:r w:rsidRPr="00127E7B">
        <w:t>'</w:t>
      </w:r>
    </w:p>
    <w:p w14:paraId="09771786" w14:textId="77777777" w:rsidR="006335D1" w:rsidRDefault="006335D1" w:rsidP="006335D1">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38CE3583" w14:textId="77777777" w:rsidR="006335D1" w:rsidRPr="00127E7B" w:rsidRDefault="006335D1" w:rsidP="006335D1">
      <w:pPr>
        <w:pStyle w:val="PL"/>
      </w:pPr>
      <w:r w:rsidRPr="00C12AA7">
        <w:t xml:space="preserve">          $ref: 'TS29571_CommonData.yaml#/components/schemas/</w:t>
      </w:r>
      <w:r>
        <w:t>P</w:t>
      </w:r>
      <w:proofErr w:type="spellStart"/>
      <w:r>
        <w:rPr>
          <w:lang w:val="en-US" w:eastAsia="zh-CN"/>
        </w:rPr>
        <w:t>lmnIdNid</w:t>
      </w:r>
      <w:proofErr w:type="spellEnd"/>
      <w:r w:rsidRPr="00C12AA7">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proofErr w:type="spellStart"/>
      <w:r>
        <w:rPr>
          <w:rFonts w:hint="eastAsia"/>
          <w:lang w:eastAsia="zh-CN"/>
        </w:rPr>
        <w:t>updateFlag</w:t>
      </w:r>
      <w:proofErr w:type="spellEnd"/>
    </w:p>
    <w:p w14:paraId="4E190463" w14:textId="77777777" w:rsidR="007F2533" w:rsidRPr="00127E7B" w:rsidRDefault="007F2533" w:rsidP="007F2533">
      <w:pPr>
        <w:pStyle w:val="PL"/>
        <w:rPr>
          <w:lang w:eastAsia="zh-CN"/>
        </w:rPr>
      </w:pPr>
      <w:r w:rsidRPr="00127E7B">
        <w:t xml:space="preserve">        - </w:t>
      </w:r>
      <w:proofErr w:type="spellStart"/>
      <w:r>
        <w:rPr>
          <w:rFonts w:hint="eastAsia"/>
          <w:lang w:eastAsia="zh-CN"/>
        </w:rPr>
        <w:t>snssai</w:t>
      </w:r>
      <w:proofErr w:type="spellEnd"/>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w:t>
      </w:r>
      <w:proofErr w:type="spellStart"/>
      <w:r w:rsidRPr="00127E7B">
        <w:t>AcuFailureItem</w:t>
      </w:r>
      <w:proofErr w:type="spellEnd"/>
      <w:r w:rsidRPr="00127E7B">
        <w:t>:</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w:t>
      </w:r>
      <w:proofErr w:type="spellStart"/>
      <w:r w:rsidRPr="00127E7B">
        <w:t>snssai</w:t>
      </w:r>
      <w:proofErr w:type="spellEnd"/>
      <w:r w:rsidRPr="00127E7B">
        <w:t>:</w:t>
      </w:r>
    </w:p>
    <w:p w14:paraId="25EB237B" w14:textId="77777777" w:rsidR="00A80EE7" w:rsidRPr="00127E7B" w:rsidRDefault="00A80EE7" w:rsidP="00A80EE7">
      <w:pPr>
        <w:pStyle w:val="PL"/>
      </w:pPr>
      <w:r w:rsidRPr="00127E7B">
        <w:t xml:space="preserve">          $ref: 'TS29571_CommonData.yaml#/components/schemas/</w:t>
      </w:r>
      <w:proofErr w:type="spellStart"/>
      <w:r w:rsidRPr="00127E7B">
        <w:t>Snssai</w:t>
      </w:r>
      <w:proofErr w:type="spellEnd"/>
      <w:r w:rsidRPr="00127E7B">
        <w:t>'</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w:t>
      </w:r>
      <w:proofErr w:type="spellStart"/>
      <w:r w:rsidRPr="00127E7B">
        <w:t>AcuFailureReason</w:t>
      </w:r>
      <w:proofErr w:type="spellEnd"/>
      <w:r w:rsidR="000431E6" w:rsidRPr="00127E7B">
        <w:t>'</w:t>
      </w:r>
    </w:p>
    <w:p w14:paraId="1B11FC3C" w14:textId="77777777" w:rsidR="007F2533" w:rsidRPr="00127E7B" w:rsidRDefault="007F2533" w:rsidP="007F2533">
      <w:pPr>
        <w:pStyle w:val="PL"/>
      </w:pPr>
      <w:r w:rsidRPr="00127E7B">
        <w:t xml:space="preserve">        </w:t>
      </w:r>
      <w:proofErr w:type="spellStart"/>
      <w:r>
        <w:rPr>
          <w:rFonts w:hint="eastAsia"/>
          <w:lang w:eastAsia="zh-CN"/>
        </w:rPr>
        <w:t>plmnId</w:t>
      </w:r>
      <w:proofErr w:type="spellEnd"/>
      <w:r w:rsidRPr="00127E7B">
        <w:t>:</w:t>
      </w:r>
    </w:p>
    <w:p w14:paraId="1C064E35" w14:textId="77777777" w:rsidR="007F2533" w:rsidRPr="00127E7B" w:rsidRDefault="007F2533" w:rsidP="007F2533">
      <w:pPr>
        <w:pStyle w:val="PL"/>
      </w:pPr>
      <w:r w:rsidRPr="00127E7B">
        <w:t xml:space="preserve">          $ref: 'TS29571_CommonData.yaml#/components/schemas/</w:t>
      </w:r>
      <w:proofErr w:type="spellStart"/>
      <w:r>
        <w:rPr>
          <w:rFonts w:hint="eastAsia"/>
          <w:lang w:eastAsia="zh-CN"/>
        </w:rPr>
        <w:t>PlmnId</w:t>
      </w:r>
      <w:proofErr w:type="spellEnd"/>
      <w:r w:rsidRPr="00127E7B">
        <w:t>'</w:t>
      </w:r>
    </w:p>
    <w:p w14:paraId="59E7C784" w14:textId="77777777" w:rsidR="006335D1" w:rsidRDefault="006335D1" w:rsidP="006335D1">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2BDE067E" w14:textId="77777777" w:rsidR="006335D1" w:rsidRPr="00127E7B" w:rsidRDefault="006335D1" w:rsidP="006335D1">
      <w:pPr>
        <w:pStyle w:val="PL"/>
      </w:pPr>
      <w:r w:rsidRPr="00C12AA7">
        <w:t xml:space="preserve">          $ref: 'TS29571_CommonData.yaml#/components/schemas/</w:t>
      </w:r>
      <w:r>
        <w:t>P</w:t>
      </w:r>
      <w:proofErr w:type="spellStart"/>
      <w:r>
        <w:rPr>
          <w:lang w:val="en-US" w:eastAsia="zh-CN"/>
        </w:rPr>
        <w:t>lmnIdNid</w:t>
      </w:r>
      <w:proofErr w:type="spellEnd"/>
      <w:r w:rsidRPr="00C12AA7">
        <w:t>'</w:t>
      </w:r>
    </w:p>
    <w:p w14:paraId="729EBC1E" w14:textId="77777777" w:rsidR="0067691C" w:rsidRPr="00127E7B" w:rsidRDefault="0067691C" w:rsidP="0067691C">
      <w:pPr>
        <w:pStyle w:val="PL"/>
      </w:pPr>
      <w:r w:rsidRPr="00127E7B">
        <w:t xml:space="preserve">        </w:t>
      </w:r>
      <w:proofErr w:type="spellStart"/>
      <w:r w:rsidRPr="00127E7B">
        <w:t>pduSessionId</w:t>
      </w:r>
      <w:proofErr w:type="spellEnd"/>
      <w:r w:rsidRPr="00127E7B">
        <w:t>:</w:t>
      </w:r>
    </w:p>
    <w:p w14:paraId="4EA3BAC4" w14:textId="77777777" w:rsidR="0067691C" w:rsidRPr="00127E7B" w:rsidRDefault="0067691C" w:rsidP="0067691C">
      <w:pPr>
        <w:pStyle w:val="PL"/>
      </w:pPr>
      <w:r w:rsidRPr="00127E7B">
        <w:t xml:space="preserve">          $ref: 'TS29571_CommonData.yaml#/components/schemas/</w:t>
      </w:r>
      <w:proofErr w:type="spellStart"/>
      <w:r w:rsidRPr="00127E7B">
        <w:t>PduSessionId</w:t>
      </w:r>
      <w:proofErr w:type="spellEnd"/>
      <w:r w:rsidRPr="00127E7B">
        <w:t>'</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proofErr w:type="spellStart"/>
      <w:r>
        <w:rPr>
          <w:rFonts w:hint="eastAsia"/>
          <w:lang w:eastAsia="zh-CN"/>
        </w:rPr>
        <w:t>snssai</w:t>
      </w:r>
      <w:proofErr w:type="spellEnd"/>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w:t>
      </w:r>
      <w:proofErr w:type="spellStart"/>
      <w:r w:rsidRPr="00127E7B">
        <w:t>EacNotification</w:t>
      </w:r>
      <w:proofErr w:type="spellEnd"/>
      <w:r w:rsidRPr="00127E7B">
        <w:t>:</w:t>
      </w:r>
    </w:p>
    <w:p w14:paraId="365FBF41" w14:textId="77777777" w:rsidR="000D4BD4" w:rsidRPr="00C12AA7" w:rsidRDefault="000D4BD4" w:rsidP="000D4BD4">
      <w:pPr>
        <w:pStyle w:val="PL"/>
      </w:pPr>
      <w:r w:rsidRPr="00C12AA7">
        <w:t xml:space="preserve">      type: object</w:t>
      </w:r>
    </w:p>
    <w:p w14:paraId="1238F955" w14:textId="77777777" w:rsidR="000D4BD4" w:rsidRPr="00C12AA7" w:rsidRDefault="000D4BD4" w:rsidP="000D4BD4">
      <w:pPr>
        <w:pStyle w:val="PL"/>
      </w:pPr>
      <w:r w:rsidRPr="00C12AA7">
        <w:t xml:space="preserve">      properties:</w:t>
      </w:r>
    </w:p>
    <w:p w14:paraId="2EC1E7C1" w14:textId="77777777" w:rsidR="000D4BD4" w:rsidRPr="00575DAB" w:rsidRDefault="000D4BD4" w:rsidP="000D4BD4">
      <w:pPr>
        <w:pStyle w:val="PL"/>
      </w:pPr>
      <w:r w:rsidRPr="00C12AA7">
        <w:t xml:space="preserve">        </w:t>
      </w:r>
      <w:proofErr w:type="spellStart"/>
      <w:r w:rsidRPr="00C12AA7">
        <w:t>eacModeList</w:t>
      </w:r>
      <w:proofErr w:type="spellEnd"/>
      <w:r w:rsidRPr="00C12AA7">
        <w:t>:</w:t>
      </w:r>
    </w:p>
    <w:p w14:paraId="61180CD3" w14:textId="16EE7B56" w:rsidR="000D4BD4" w:rsidRDefault="000D4BD4" w:rsidP="005C7F1F">
      <w:pPr>
        <w:pStyle w:val="PL"/>
      </w:pPr>
      <w:r>
        <w:t xml:space="preserve">    </w:t>
      </w:r>
      <w:r w:rsidR="005C7F1F" w:rsidRPr="00127E7B">
        <w:t xml:space="preserve">      description: </w:t>
      </w:r>
      <w:r>
        <w:t>&gt;</w:t>
      </w:r>
    </w:p>
    <w:p w14:paraId="29DD4EB0" w14:textId="165B1A4E" w:rsidR="005C7F1F" w:rsidRPr="00127E7B" w:rsidRDefault="000D4BD4" w:rsidP="005C7F1F">
      <w:pPr>
        <w:pStyle w:val="PL"/>
      </w:pPr>
      <w:r>
        <w:t xml:space="preserve">            </w:t>
      </w:r>
      <w:r w:rsidR="005C7F1F" w:rsidRPr="00127E7B">
        <w:t xml:space="preserve">A map (list of key-value pairs) where </w:t>
      </w:r>
      <w:proofErr w:type="spellStart"/>
      <w:r w:rsidR="005C7F1F" w:rsidRPr="00127E7B">
        <w:t>Snssai</w:t>
      </w:r>
      <w:proofErr w:type="spellEnd"/>
      <w:r w:rsidR="005C7F1F" w:rsidRPr="00127E7B">
        <w:t xml:space="preserve"> converted to a string serves as key</w:t>
      </w:r>
    </w:p>
    <w:p w14:paraId="24860510" w14:textId="5951981A" w:rsidR="00875AFA" w:rsidRPr="00127E7B" w:rsidRDefault="00875AFA" w:rsidP="00875AFA">
      <w:pPr>
        <w:pStyle w:val="PL"/>
      </w:pPr>
      <w:r w:rsidRPr="00127E7B">
        <w:t xml:space="preserve">      </w:t>
      </w:r>
      <w:r w:rsidR="000D4BD4">
        <w:t xml:space="preserve">  </w:t>
      </w:r>
      <w:r w:rsidR="004A41C7">
        <w:t xml:space="preserve">  </w:t>
      </w:r>
      <w:r w:rsidRPr="00127E7B">
        <w:t>type: object</w:t>
      </w:r>
    </w:p>
    <w:p w14:paraId="09E6CB85" w14:textId="2A4501A0" w:rsidR="00875AFA" w:rsidRPr="00127E7B" w:rsidRDefault="00875AFA" w:rsidP="00875AFA">
      <w:pPr>
        <w:pStyle w:val="PL"/>
      </w:pPr>
      <w:r w:rsidRPr="00127E7B">
        <w:t xml:space="preserve">      </w:t>
      </w:r>
      <w:r w:rsidR="000D4BD4">
        <w:t xml:space="preserve">  </w:t>
      </w:r>
      <w:r w:rsidR="004A41C7">
        <w:t xml:space="preserve">  </w:t>
      </w:r>
      <w:proofErr w:type="spellStart"/>
      <w:r w:rsidRPr="00127E7B">
        <w:t>additionalProperties</w:t>
      </w:r>
      <w:proofErr w:type="spellEnd"/>
      <w:r w:rsidRPr="00127E7B">
        <w:t>:</w:t>
      </w:r>
    </w:p>
    <w:p w14:paraId="761A68BB" w14:textId="345C2B58" w:rsidR="00875AFA" w:rsidRPr="00127E7B" w:rsidRDefault="00875AFA" w:rsidP="00875AFA">
      <w:pPr>
        <w:pStyle w:val="PL"/>
      </w:pPr>
      <w:r w:rsidRPr="00127E7B">
        <w:t xml:space="preserve">        </w:t>
      </w:r>
      <w:r w:rsidR="00FA0353">
        <w:t xml:space="preserve">  </w:t>
      </w:r>
      <w:r w:rsidR="004A41C7">
        <w:t xml:space="preserve">  </w:t>
      </w:r>
      <w:r w:rsidRPr="00127E7B">
        <w:t>$ref: '#/components/schemas/</w:t>
      </w:r>
      <w:proofErr w:type="spellStart"/>
      <w:r w:rsidR="00567481" w:rsidRPr="00127E7B">
        <w:t>EACMode</w:t>
      </w:r>
      <w:proofErr w:type="spellEnd"/>
      <w:r w:rsidRPr="00127E7B">
        <w:t>'</w:t>
      </w:r>
    </w:p>
    <w:p w14:paraId="6E30CFB5" w14:textId="4EF7AF1A" w:rsidR="00875AFA" w:rsidRPr="00127E7B" w:rsidRDefault="00875AFA" w:rsidP="00875AFA">
      <w:pPr>
        <w:pStyle w:val="PL"/>
      </w:pPr>
      <w:r w:rsidRPr="00127E7B">
        <w:t xml:space="preserve">      </w:t>
      </w:r>
      <w:r w:rsidR="000D4BD4">
        <w:t xml:space="preserve">  </w:t>
      </w:r>
      <w:r w:rsidR="004A41C7">
        <w:t xml:space="preserve">  </w:t>
      </w:r>
      <w:proofErr w:type="spellStart"/>
      <w:r w:rsidRPr="00127E7B">
        <w:t>minProperties</w:t>
      </w:r>
      <w:proofErr w:type="spellEnd"/>
      <w:r w:rsidRPr="00127E7B">
        <w:t>: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w:t>
      </w:r>
      <w:proofErr w:type="spellStart"/>
      <w:r w:rsidRPr="00127E7B">
        <w:t>PduACRequestData</w:t>
      </w:r>
      <w:proofErr w:type="spellEnd"/>
      <w:r w:rsidRPr="00127E7B">
        <w:t>:</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w:t>
      </w:r>
      <w:proofErr w:type="spellStart"/>
      <w:r>
        <w:t>pduACRequestInfo</w:t>
      </w:r>
      <w:proofErr w:type="spellEnd"/>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proofErr w:type="spellStart"/>
      <w:r>
        <w:t>PduACRequestInfo</w:t>
      </w:r>
      <w:proofErr w:type="spellEnd"/>
      <w:r w:rsidRPr="00127E7B">
        <w:t>'</w:t>
      </w:r>
    </w:p>
    <w:p w14:paraId="111A6F36" w14:textId="77777777" w:rsidR="0067691C" w:rsidRPr="00127E7B" w:rsidRDefault="0067691C" w:rsidP="0067691C">
      <w:pPr>
        <w:pStyle w:val="PL"/>
      </w:pPr>
      <w:r w:rsidRPr="00127E7B">
        <w:t xml:space="preserve">          </w:t>
      </w:r>
      <w:proofErr w:type="spellStart"/>
      <w:r w:rsidRPr="00127E7B">
        <w:t>minItems</w:t>
      </w:r>
      <w:proofErr w:type="spellEnd"/>
      <w:r w:rsidRPr="00127E7B">
        <w:t>: 1</w:t>
      </w:r>
    </w:p>
    <w:p w14:paraId="3C7842DC" w14:textId="77777777" w:rsidR="00CE18AD" w:rsidRPr="00127E7B" w:rsidRDefault="00CE18AD" w:rsidP="00CE18AD">
      <w:pPr>
        <w:pStyle w:val="PL"/>
      </w:pPr>
      <w:r w:rsidRPr="00127E7B">
        <w:t xml:space="preserve">        </w:t>
      </w:r>
      <w:proofErr w:type="spellStart"/>
      <w:r w:rsidRPr="00127E7B">
        <w:rPr>
          <w:lang w:eastAsia="zh-CN"/>
        </w:rPr>
        <w:t>n</w:t>
      </w:r>
      <w:r w:rsidRPr="00127E7B">
        <w:rPr>
          <w:rFonts w:hint="eastAsia"/>
          <w:lang w:eastAsia="zh-CN"/>
        </w:rPr>
        <w:t>fId</w:t>
      </w:r>
      <w:proofErr w:type="spellEnd"/>
      <w:r w:rsidRPr="00127E7B">
        <w:t>:</w:t>
      </w:r>
    </w:p>
    <w:p w14:paraId="6CA9B43B" w14:textId="77777777" w:rsidR="00CE18AD" w:rsidRPr="00127E7B" w:rsidRDefault="00CE18AD" w:rsidP="00CE18AD">
      <w:pPr>
        <w:pStyle w:val="PL"/>
      </w:pPr>
      <w:r w:rsidRPr="00127E7B">
        <w:t xml:space="preserve">          $ref: 'TS29571_CommonData.yaml#/components/schemas/</w:t>
      </w:r>
      <w:proofErr w:type="spellStart"/>
      <w:r w:rsidRPr="00127E7B">
        <w:rPr>
          <w:rFonts w:hint="eastAsia"/>
          <w:lang w:eastAsia="zh-CN"/>
        </w:rPr>
        <w:t>NfInstanceId</w:t>
      </w:r>
      <w:proofErr w:type="spellEnd"/>
      <w:r w:rsidRPr="00127E7B">
        <w:t>'</w:t>
      </w:r>
    </w:p>
    <w:p w14:paraId="4574321F" w14:textId="77777777" w:rsidR="00CE18AD" w:rsidRPr="00127E7B" w:rsidRDefault="00CE18AD" w:rsidP="00CE18AD">
      <w:pPr>
        <w:pStyle w:val="PL"/>
      </w:pPr>
      <w:r w:rsidRPr="00127E7B">
        <w:t xml:space="preserve">        </w:t>
      </w:r>
      <w:proofErr w:type="spellStart"/>
      <w:r w:rsidRPr="00127E7B">
        <w:t>pgwFqdn</w:t>
      </w:r>
      <w:proofErr w:type="spellEnd"/>
      <w:r w:rsidRPr="00127E7B">
        <w:t>:</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w:t>
      </w:r>
      <w:proofErr w:type="spellStart"/>
      <w:r w:rsidRPr="00B06F7A">
        <w:t>Fqdn</w:t>
      </w:r>
      <w:proofErr w:type="spellEnd"/>
      <w:r w:rsidRPr="00B06F7A">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proofErr w:type="spellStart"/>
      <w:r>
        <w:t>pduACRequestInfo</w:t>
      </w:r>
      <w:proofErr w:type="spellEnd"/>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proofErr w:type="spellStart"/>
      <w:r>
        <w:t>PduACRequestInfo</w:t>
      </w:r>
      <w:proofErr w:type="spellEnd"/>
      <w:r w:rsidRPr="00127E7B">
        <w:t>:</w:t>
      </w:r>
    </w:p>
    <w:p w14:paraId="4F82546F" w14:textId="77777777" w:rsidR="001547B8" w:rsidRPr="00127E7B" w:rsidRDefault="001547B8" w:rsidP="001547B8">
      <w:pPr>
        <w:pStyle w:val="PL"/>
      </w:pPr>
      <w:r w:rsidRPr="00127E7B">
        <w:lastRenderedPageBreak/>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w:t>
      </w:r>
      <w:proofErr w:type="spellStart"/>
      <w:r w:rsidRPr="00127E7B">
        <w:t>supi</w:t>
      </w:r>
      <w:proofErr w:type="spellEnd"/>
      <w:r w:rsidRPr="00127E7B">
        <w:t>:</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w:t>
      </w:r>
      <w:proofErr w:type="spellStart"/>
      <w:r w:rsidRPr="00127E7B">
        <w:t>anType</w:t>
      </w:r>
      <w:proofErr w:type="spellEnd"/>
      <w:r w:rsidRPr="00127E7B">
        <w:t>:</w:t>
      </w:r>
    </w:p>
    <w:p w14:paraId="0291A046" w14:textId="77777777" w:rsidR="001547B8" w:rsidRDefault="001547B8" w:rsidP="001547B8">
      <w:pPr>
        <w:pStyle w:val="PL"/>
      </w:pPr>
      <w:r w:rsidRPr="00127E7B">
        <w:t xml:space="preserve">          $ref: 'TS29571_CommonData.yaml#/components/schemas/</w:t>
      </w:r>
      <w:proofErr w:type="spellStart"/>
      <w:r w:rsidRPr="00127E7B">
        <w:t>AccessType</w:t>
      </w:r>
      <w:proofErr w:type="spellEnd"/>
      <w:r w:rsidRPr="00127E7B">
        <w:t>'</w:t>
      </w:r>
    </w:p>
    <w:p w14:paraId="27BE5C85" w14:textId="77777777" w:rsidR="001547B8" w:rsidRPr="00127E7B" w:rsidRDefault="001547B8" w:rsidP="001547B8">
      <w:pPr>
        <w:pStyle w:val="PL"/>
      </w:pPr>
      <w:r w:rsidRPr="00127E7B">
        <w:t xml:space="preserve">        </w:t>
      </w:r>
      <w:proofErr w:type="spellStart"/>
      <w:r w:rsidRPr="00127E7B">
        <w:t>pduSessionId</w:t>
      </w:r>
      <w:proofErr w:type="spellEnd"/>
      <w:r w:rsidRPr="00127E7B">
        <w:t>:</w:t>
      </w:r>
    </w:p>
    <w:p w14:paraId="4CF031E9" w14:textId="77777777" w:rsidR="001547B8" w:rsidRPr="00127E7B" w:rsidRDefault="001547B8" w:rsidP="001547B8">
      <w:pPr>
        <w:pStyle w:val="PL"/>
      </w:pPr>
      <w:r w:rsidRPr="00127E7B">
        <w:t xml:space="preserve">          $ref: 'TS29571_CommonData.yaml#/components/schemas/</w:t>
      </w:r>
      <w:proofErr w:type="spellStart"/>
      <w:r w:rsidRPr="00127E7B">
        <w:t>PduSessionId</w:t>
      </w:r>
      <w:proofErr w:type="spellEnd"/>
      <w:r w:rsidRPr="00127E7B">
        <w:t>'</w:t>
      </w:r>
    </w:p>
    <w:p w14:paraId="35B78F16" w14:textId="77777777" w:rsidR="001547B8" w:rsidRPr="00127E7B" w:rsidRDefault="001547B8" w:rsidP="001547B8">
      <w:pPr>
        <w:pStyle w:val="PL"/>
      </w:pPr>
      <w:r w:rsidRPr="00127E7B">
        <w:t xml:space="preserve">        </w:t>
      </w:r>
      <w:proofErr w:type="spellStart"/>
      <w:r w:rsidRPr="00127E7B">
        <w:t>acuOperationList</w:t>
      </w:r>
      <w:proofErr w:type="spellEnd"/>
      <w:r w:rsidRPr="00127E7B">
        <w: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w:t>
      </w:r>
      <w:proofErr w:type="spellStart"/>
      <w:r w:rsidRPr="00127E7B">
        <w:t>AcuOperationItem</w:t>
      </w:r>
      <w:proofErr w:type="spellEnd"/>
      <w:r w:rsidRPr="00127E7B">
        <w:t>'</w:t>
      </w:r>
    </w:p>
    <w:p w14:paraId="10200D21" w14:textId="77777777" w:rsidR="001547B8" w:rsidRDefault="001547B8" w:rsidP="001547B8">
      <w:pPr>
        <w:pStyle w:val="PL"/>
      </w:pPr>
      <w:r w:rsidRPr="00127E7B">
        <w:t xml:space="preserve">          </w:t>
      </w:r>
      <w:proofErr w:type="spellStart"/>
      <w:r w:rsidRPr="00127E7B">
        <w:t>minItems</w:t>
      </w:r>
      <w:proofErr w:type="spellEnd"/>
      <w:r w:rsidRPr="00127E7B">
        <w:t>: 1</w:t>
      </w:r>
    </w:p>
    <w:p w14:paraId="38A457CC" w14:textId="77777777" w:rsidR="001547B8" w:rsidRDefault="001547B8" w:rsidP="001547B8">
      <w:pPr>
        <w:pStyle w:val="PL"/>
      </w:pPr>
      <w:r>
        <w:t xml:space="preserve">          </w:t>
      </w:r>
      <w:proofErr w:type="spellStart"/>
      <w:r>
        <w:t>maxItems</w:t>
      </w:r>
      <w:proofErr w:type="spellEnd"/>
      <w:r>
        <w:t>: 2</w:t>
      </w:r>
    </w:p>
    <w:p w14:paraId="13C8F86A" w14:textId="77777777" w:rsidR="001547B8" w:rsidRPr="00127E7B" w:rsidRDefault="001547B8" w:rsidP="001547B8">
      <w:pPr>
        <w:pStyle w:val="PL"/>
      </w:pPr>
      <w:r w:rsidRPr="00127E7B">
        <w:t xml:space="preserve">        </w:t>
      </w:r>
      <w:proofErr w:type="spellStart"/>
      <w:r w:rsidRPr="00127E7B">
        <w:t>additionalAnType</w:t>
      </w:r>
      <w:proofErr w:type="spellEnd"/>
      <w:r w:rsidRPr="00127E7B">
        <w:t>:</w:t>
      </w:r>
    </w:p>
    <w:p w14:paraId="1FEEC30A" w14:textId="77777777" w:rsidR="001547B8" w:rsidRPr="00127E7B" w:rsidRDefault="001547B8" w:rsidP="001547B8">
      <w:pPr>
        <w:pStyle w:val="PL"/>
      </w:pPr>
      <w:r w:rsidRPr="00127E7B">
        <w:t xml:space="preserve">          $ref: 'TS29571_CommonData.yaml#/components/schemas/</w:t>
      </w:r>
      <w:proofErr w:type="spellStart"/>
      <w:r w:rsidRPr="00127E7B">
        <w:t>AccessType</w:t>
      </w:r>
      <w:proofErr w:type="spellEnd"/>
      <w:r w:rsidRPr="00127E7B">
        <w:t>'</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w:t>
      </w:r>
      <w:proofErr w:type="spellStart"/>
      <w:r w:rsidRPr="00127E7B">
        <w:t>supi</w:t>
      </w:r>
      <w:proofErr w:type="spellEnd"/>
    </w:p>
    <w:p w14:paraId="433B8A80" w14:textId="77777777" w:rsidR="001547B8" w:rsidRDefault="001547B8" w:rsidP="001547B8">
      <w:pPr>
        <w:pStyle w:val="PL"/>
      </w:pPr>
      <w:r w:rsidRPr="00127E7B">
        <w:t xml:space="preserve">        - </w:t>
      </w:r>
      <w:proofErr w:type="spellStart"/>
      <w:r w:rsidRPr="00127E7B">
        <w:t>anType</w:t>
      </w:r>
      <w:proofErr w:type="spellEnd"/>
    </w:p>
    <w:p w14:paraId="5E3D241E" w14:textId="77777777" w:rsidR="001547B8" w:rsidRPr="00127E7B" w:rsidRDefault="001547B8" w:rsidP="001547B8">
      <w:pPr>
        <w:pStyle w:val="PL"/>
      </w:pPr>
      <w:r>
        <w:t xml:space="preserve">        - </w:t>
      </w:r>
      <w:proofErr w:type="spellStart"/>
      <w:r w:rsidRPr="00127E7B">
        <w:t>pduSessionId</w:t>
      </w:r>
      <w:proofErr w:type="spellEnd"/>
    </w:p>
    <w:p w14:paraId="6A9F8802" w14:textId="77777777" w:rsidR="001547B8" w:rsidRDefault="001547B8" w:rsidP="001547B8">
      <w:pPr>
        <w:pStyle w:val="PL"/>
      </w:pPr>
      <w:r w:rsidRPr="00544965">
        <w:t xml:space="preserve">        - </w:t>
      </w:r>
      <w:proofErr w:type="spellStart"/>
      <w:r>
        <w:t>acuOperationList</w:t>
      </w:r>
      <w:proofErr w:type="spellEnd"/>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w:t>
      </w:r>
      <w:proofErr w:type="spellStart"/>
      <w:r w:rsidRPr="00127E7B">
        <w:t>PduACResponseData</w:t>
      </w:r>
      <w:proofErr w:type="spellEnd"/>
      <w:r w:rsidRPr="00127E7B">
        <w:t>:</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w:t>
      </w:r>
      <w:proofErr w:type="spellStart"/>
      <w:r w:rsidRPr="00127E7B">
        <w:t>acuFailureList</w:t>
      </w:r>
      <w:proofErr w:type="spellEnd"/>
      <w:r w:rsidRPr="00127E7B">
        <w: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 xml:space="preserve">the key of the map shall be UE's </w:t>
      </w:r>
      <w:proofErr w:type="spellStart"/>
      <w:r>
        <w:t>supi</w:t>
      </w:r>
      <w:proofErr w:type="spellEnd"/>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w:t>
      </w:r>
      <w:proofErr w:type="spellStart"/>
      <w:r>
        <w:t>additionalProperties</w:t>
      </w:r>
      <w:proofErr w:type="spellEnd"/>
      <w:r>
        <w:t>:</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w:t>
      </w:r>
      <w:proofErr w:type="spellStart"/>
      <w:r w:rsidRPr="00127E7B">
        <w:t>AcuFailureItem</w:t>
      </w:r>
      <w:proofErr w:type="spellEnd"/>
      <w:r w:rsidRPr="00127E7B">
        <w:t>'</w:t>
      </w:r>
    </w:p>
    <w:p w14:paraId="3CC1C724" w14:textId="77777777" w:rsidR="00B71E94" w:rsidRPr="00127E7B" w:rsidRDefault="00B71E94" w:rsidP="00B71E94">
      <w:pPr>
        <w:pStyle w:val="PL"/>
      </w:pPr>
      <w:r w:rsidRPr="00127E7B">
        <w:t xml:space="preserve">          </w:t>
      </w:r>
      <w:r>
        <w:t xml:space="preserve">  </w:t>
      </w:r>
      <w:proofErr w:type="spellStart"/>
      <w:r w:rsidRPr="00127E7B">
        <w:t>minItems</w:t>
      </w:r>
      <w:proofErr w:type="spellEnd"/>
      <w:r w:rsidRPr="00127E7B">
        <w:t>: 1</w:t>
      </w:r>
    </w:p>
    <w:p w14:paraId="710175E9" w14:textId="77777777" w:rsidR="00B71E94" w:rsidRDefault="00B71E94" w:rsidP="00B71E94">
      <w:pPr>
        <w:pStyle w:val="PL"/>
      </w:pPr>
      <w:r w:rsidRPr="00127E7B">
        <w:t xml:space="preserve">          </w:t>
      </w:r>
      <w:r>
        <w:t xml:space="preserve">  </w:t>
      </w:r>
      <w:proofErr w:type="spellStart"/>
      <w:r w:rsidRPr="00127E7B">
        <w:t>maxItems</w:t>
      </w:r>
      <w:proofErr w:type="spellEnd"/>
      <w:r w:rsidRPr="00127E7B">
        <w:t>: 2</w:t>
      </w:r>
    </w:p>
    <w:p w14:paraId="60155092" w14:textId="77777777" w:rsidR="00B71E94" w:rsidRDefault="00B71E94" w:rsidP="00B71E94">
      <w:pPr>
        <w:pStyle w:val="PL"/>
      </w:pPr>
      <w:r>
        <w:t xml:space="preserve">          </w:t>
      </w:r>
      <w:proofErr w:type="spellStart"/>
      <w:r>
        <w:t>minProperties</w:t>
      </w:r>
      <w:proofErr w:type="spellEnd"/>
      <w:r>
        <w:t>: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w:t>
      </w:r>
      <w:proofErr w:type="spellStart"/>
      <w:r w:rsidRPr="00127E7B">
        <w:t>EACMode</w:t>
      </w:r>
      <w:proofErr w:type="spellEnd"/>
      <w:r w:rsidRPr="00127E7B">
        <w:t>:</w:t>
      </w:r>
    </w:p>
    <w:p w14:paraId="313DE8F8" w14:textId="77777777" w:rsidR="00875AFA" w:rsidRPr="00127E7B" w:rsidRDefault="00875AFA" w:rsidP="00875AFA">
      <w:pPr>
        <w:pStyle w:val="PL"/>
      </w:pPr>
      <w:r w:rsidRPr="00127E7B">
        <w:t xml:space="preserve">      </w:t>
      </w:r>
      <w:proofErr w:type="spellStart"/>
      <w:r w:rsidRPr="00127E7B">
        <w:t>anyOf</w:t>
      </w:r>
      <w:proofErr w:type="spellEnd"/>
      <w:r w:rsidRPr="00127E7B">
        <w:t>:</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w:t>
      </w:r>
      <w:proofErr w:type="spellStart"/>
      <w:r w:rsidRPr="00127E7B">
        <w:t>enum</w:t>
      </w:r>
      <w:proofErr w:type="spellEnd"/>
      <w:r w:rsidRPr="00127E7B">
        <w:t>:</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w:t>
      </w:r>
      <w:proofErr w:type="spellStart"/>
      <w:r w:rsidRPr="00127E7B">
        <w:t>AcuFlag</w:t>
      </w:r>
      <w:proofErr w:type="spellEnd"/>
      <w:r w:rsidRPr="00127E7B">
        <w:t>:</w:t>
      </w:r>
    </w:p>
    <w:p w14:paraId="3E90F9B8" w14:textId="77777777" w:rsidR="00875AFA" w:rsidRPr="00127E7B" w:rsidRDefault="00875AFA" w:rsidP="00875AFA">
      <w:pPr>
        <w:pStyle w:val="PL"/>
      </w:pPr>
      <w:r w:rsidRPr="00127E7B">
        <w:t xml:space="preserve">      </w:t>
      </w:r>
      <w:proofErr w:type="spellStart"/>
      <w:r w:rsidRPr="00127E7B">
        <w:t>anyOf</w:t>
      </w:r>
      <w:proofErr w:type="spellEnd"/>
      <w:r w:rsidRPr="00127E7B">
        <w:t>:</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w:t>
      </w:r>
      <w:proofErr w:type="spellStart"/>
      <w:r w:rsidRPr="00127E7B">
        <w:t>enum</w:t>
      </w:r>
      <w:proofErr w:type="spellEnd"/>
      <w:r w:rsidRPr="00127E7B">
        <w:t>:</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w:t>
      </w:r>
      <w:proofErr w:type="spellStart"/>
      <w:r w:rsidRPr="00127E7B">
        <w:t>AcuFailureReason</w:t>
      </w:r>
      <w:proofErr w:type="spellEnd"/>
      <w:r w:rsidRPr="00127E7B">
        <w:t>:</w:t>
      </w:r>
    </w:p>
    <w:p w14:paraId="71C1178D" w14:textId="77777777" w:rsidR="00875AFA" w:rsidRPr="00127E7B" w:rsidRDefault="00875AFA" w:rsidP="00875AFA">
      <w:pPr>
        <w:pStyle w:val="PL"/>
      </w:pPr>
      <w:r w:rsidRPr="00127E7B">
        <w:t xml:space="preserve">      </w:t>
      </w:r>
      <w:proofErr w:type="spellStart"/>
      <w:r w:rsidRPr="00127E7B">
        <w:t>anyOf</w:t>
      </w:r>
      <w:proofErr w:type="spellEnd"/>
      <w:r w:rsidRPr="00127E7B">
        <w:t>:</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w:t>
      </w:r>
      <w:proofErr w:type="spellStart"/>
      <w:r w:rsidRPr="00127E7B">
        <w:t>enum</w:t>
      </w:r>
      <w:proofErr w:type="spellEnd"/>
      <w:r w:rsidRPr="00127E7B">
        <w:t>:</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1050" w:name="_CRA_3"/>
      <w:bookmarkStart w:id="1051" w:name="_Toc70928086"/>
      <w:bookmarkStart w:id="1052" w:name="_Toc81226760"/>
      <w:bookmarkStart w:id="1053" w:name="_Toc93869053"/>
      <w:bookmarkStart w:id="1054" w:name="_Toc186721141"/>
      <w:bookmarkEnd w:id="1049"/>
      <w:bookmarkEnd w:id="1050"/>
      <w:r w:rsidRPr="00127E7B">
        <w:t>A.</w:t>
      </w:r>
      <w:r w:rsidR="004A5628" w:rsidRPr="00127E7B">
        <w:t>3</w:t>
      </w:r>
      <w:r w:rsidRPr="00127E7B">
        <w:tab/>
      </w:r>
      <w:proofErr w:type="spellStart"/>
      <w:r w:rsidRPr="00127E7B">
        <w:t>Nnsacf_SliceEventExposure</w:t>
      </w:r>
      <w:proofErr w:type="spellEnd"/>
      <w:r w:rsidRPr="00127E7B">
        <w:t xml:space="preserve"> API</w:t>
      </w:r>
      <w:bookmarkEnd w:id="1051"/>
      <w:bookmarkEnd w:id="1052"/>
      <w:bookmarkEnd w:id="1053"/>
      <w:bookmarkEnd w:id="1054"/>
    </w:p>
    <w:p w14:paraId="23D8CBB2" w14:textId="77777777" w:rsidR="009E4CEF" w:rsidRPr="00127E7B" w:rsidRDefault="009E4CEF" w:rsidP="009E4CEF">
      <w:pPr>
        <w:pStyle w:val="PL"/>
      </w:pPr>
      <w:proofErr w:type="spellStart"/>
      <w:r w:rsidRPr="00127E7B">
        <w:t>openapi</w:t>
      </w:r>
      <w:proofErr w:type="spellEnd"/>
      <w:r w:rsidRPr="00127E7B">
        <w:t>: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w:t>
      </w:r>
      <w:proofErr w:type="spellStart"/>
      <w:r w:rsidRPr="00127E7B">
        <w:rPr>
          <w:lang w:val="fr-FR"/>
        </w:rPr>
        <w:t>title</w:t>
      </w:r>
      <w:proofErr w:type="spellEnd"/>
      <w:r w:rsidRPr="00127E7B">
        <w:rPr>
          <w:lang w:val="fr-FR"/>
        </w:rPr>
        <w:t xml:space="preserve">: </w:t>
      </w:r>
      <w:proofErr w:type="spellStart"/>
      <w:r w:rsidRPr="00127E7B">
        <w:rPr>
          <w:lang w:val="fr-FR"/>
        </w:rPr>
        <w:t>Nnsacf_SliceEventExposure</w:t>
      </w:r>
      <w:proofErr w:type="spellEnd"/>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w:t>
      </w:r>
      <w:proofErr w:type="spellStart"/>
      <w:r w:rsidRPr="00127E7B">
        <w:rPr>
          <w:lang w:val="fr-FR"/>
        </w:rPr>
        <w:t>Nnsacf_SliceEventExposure</w:t>
      </w:r>
      <w:proofErr w:type="spellEnd"/>
      <w:r w:rsidRPr="00127E7B">
        <w:rPr>
          <w:lang w:val="fr-FR"/>
        </w:rPr>
        <w:t xml:space="preserv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proofErr w:type="spellStart"/>
      <w:r w:rsidRPr="00127E7B">
        <w:rPr>
          <w:lang w:val="fr-FR"/>
        </w:rPr>
        <w:t>externalDocs</w:t>
      </w:r>
      <w:proofErr w:type="spellEnd"/>
      <w:r w:rsidRPr="00127E7B">
        <w:rPr>
          <w:lang w:val="fr-FR"/>
        </w:rPr>
        <w:t>:</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105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105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w:t>
      </w:r>
      <w:proofErr w:type="spellStart"/>
      <w:r w:rsidRPr="00127E7B">
        <w:t>apiRoot</w:t>
      </w:r>
      <w:proofErr w:type="spellEnd"/>
      <w:r w:rsidRPr="00127E7B">
        <w:t>}/</w:t>
      </w:r>
      <w:proofErr w:type="spellStart"/>
      <w:r w:rsidRPr="00127E7B">
        <w:t>nnsacf</w:t>
      </w:r>
      <w:proofErr w:type="spellEnd"/>
      <w:r w:rsidRPr="00127E7B">
        <w:t>-slice-</w:t>
      </w:r>
      <w:proofErr w:type="spellStart"/>
      <w:r w:rsidRPr="00127E7B">
        <w:t>ee</w:t>
      </w:r>
      <w:proofErr w:type="spellEnd"/>
      <w:r w:rsidRPr="00127E7B">
        <w:t>/v1'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w:t>
      </w:r>
      <w:proofErr w:type="spellStart"/>
      <w:r w:rsidRPr="00127E7B">
        <w:t>apiRoot</w:t>
      </w:r>
      <w:proofErr w:type="spellEnd"/>
      <w:r w:rsidRPr="00127E7B">
        <w: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w:t>
      </w:r>
      <w:proofErr w:type="spellStart"/>
      <w:r w:rsidRPr="00127E7B">
        <w:t>apiRoot</w:t>
      </w:r>
      <w:proofErr w:type="spellEnd"/>
      <w:r w:rsidRPr="00127E7B">
        <w:t xml:space="preserve">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w:t>
      </w:r>
      <w:proofErr w:type="spellStart"/>
      <w:r w:rsidRPr="00127E7B">
        <w:t>nnsacf</w:t>
      </w:r>
      <w:proofErr w:type="spellEnd"/>
      <w:r w:rsidRPr="00127E7B">
        <w:t>-slice-</w:t>
      </w:r>
      <w:proofErr w:type="spellStart"/>
      <w:r w:rsidRPr="00127E7B">
        <w:t>ee</w:t>
      </w:r>
      <w:proofErr w:type="spellEnd"/>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w:t>
      </w:r>
      <w:proofErr w:type="spellStart"/>
      <w:r w:rsidRPr="00127E7B">
        <w:t>Nnsacf_SliceEventExposure</w:t>
      </w:r>
      <w:proofErr w:type="spellEnd"/>
      <w:r w:rsidRPr="00127E7B">
        <w:t xml:space="preserv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w:t>
      </w:r>
      <w:proofErr w:type="spellStart"/>
      <w:r w:rsidRPr="00127E7B">
        <w:t>operationId</w:t>
      </w:r>
      <w:proofErr w:type="spellEnd"/>
      <w:r w:rsidRPr="00127E7B">
        <w:t xml:space="preserve">: </w:t>
      </w:r>
      <w:proofErr w:type="spellStart"/>
      <w:r w:rsidRPr="00127E7B">
        <w:t>CreateSubscription</w:t>
      </w:r>
      <w:proofErr w:type="spellEnd"/>
    </w:p>
    <w:p w14:paraId="17670C36" w14:textId="77777777" w:rsidR="00DA3CFA" w:rsidRPr="00127E7B" w:rsidRDefault="00DA3CFA" w:rsidP="00DA3CFA">
      <w:pPr>
        <w:pStyle w:val="PL"/>
      </w:pPr>
      <w:r w:rsidRPr="00127E7B">
        <w:t xml:space="preserve">      </w:t>
      </w:r>
      <w:proofErr w:type="spellStart"/>
      <w:r w:rsidRPr="00127E7B">
        <w:t>requestBody</w:t>
      </w:r>
      <w:proofErr w:type="spellEnd"/>
      <w:r w:rsidRPr="00127E7B">
        <w:t>:</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w:t>
      </w:r>
      <w:proofErr w:type="spellStart"/>
      <w:r w:rsidRPr="00127E7B">
        <w:t>json</w:t>
      </w:r>
      <w:proofErr w:type="spellEnd"/>
      <w:r w:rsidRPr="00127E7B">
        <w:t>:</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w:t>
      </w:r>
      <w:proofErr w:type="spellStart"/>
      <w:r w:rsidRPr="00127E7B">
        <w:t>SACEventSubscription</w:t>
      </w:r>
      <w:proofErr w:type="spellEnd"/>
      <w:r w:rsidRPr="00127E7B">
        <w:t>'</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w:t>
      </w:r>
      <w:proofErr w:type="spellStart"/>
      <w:r w:rsidRPr="00127E7B">
        <w:t>Subsription</w:t>
      </w:r>
      <w:proofErr w:type="spellEnd"/>
      <w:r w:rsidRPr="00127E7B">
        <w:t xml:space="preserve">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lastRenderedPageBreak/>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w:t>
      </w:r>
      <w:proofErr w:type="spellStart"/>
      <w:r w:rsidRPr="00127E7B">
        <w:t>json</w:t>
      </w:r>
      <w:proofErr w:type="spellEnd"/>
      <w:r w:rsidRPr="00127E7B">
        <w:t>:</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w:t>
      </w:r>
      <w:proofErr w:type="spellStart"/>
      <w:r w:rsidRPr="00127E7B">
        <w:t>CreatedSACEventSubscription</w:t>
      </w:r>
      <w:proofErr w:type="spellEnd"/>
      <w:r w:rsidRPr="00127E7B">
        <w:t>'</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w:t>
      </w:r>
      <w:proofErr w:type="spellStart"/>
      <w:r w:rsidRPr="00127E7B">
        <w:t>eventReport</w:t>
      </w:r>
      <w:proofErr w:type="spellEnd"/>
      <w:r w:rsidRPr="00127E7B">
        <w:t>:</w:t>
      </w:r>
    </w:p>
    <w:p w14:paraId="125132FE" w14:textId="77777777" w:rsidR="00DA3CFA" w:rsidRPr="00127E7B" w:rsidRDefault="00DA3CFA" w:rsidP="00DA3CFA">
      <w:pPr>
        <w:pStyle w:val="PL"/>
      </w:pPr>
      <w:r w:rsidRPr="00127E7B">
        <w:t xml:space="preserve">          '{$</w:t>
      </w:r>
      <w:proofErr w:type="spellStart"/>
      <w:r w:rsidRPr="00127E7B">
        <w:t>request.body</w:t>
      </w:r>
      <w:proofErr w:type="spellEnd"/>
      <w:r w:rsidRPr="00127E7B">
        <w:t>#/subscription/eventNotifyUri}':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w:t>
      </w:r>
      <w:proofErr w:type="spellStart"/>
      <w:r w:rsidRPr="00127E7B">
        <w:t>Notificaiton</w:t>
      </w:r>
      <w:proofErr w:type="spellEnd"/>
      <w:r w:rsidRPr="00127E7B">
        <w:t xml:space="preserve"> Delivery</w:t>
      </w:r>
    </w:p>
    <w:p w14:paraId="192ACC5B" w14:textId="77777777" w:rsidR="00DA3CFA" w:rsidRPr="00127E7B" w:rsidRDefault="00DA3CFA" w:rsidP="00DA3CFA">
      <w:pPr>
        <w:pStyle w:val="PL"/>
      </w:pPr>
      <w:r w:rsidRPr="00127E7B">
        <w:t xml:space="preserve">              </w:t>
      </w:r>
      <w:proofErr w:type="spellStart"/>
      <w:r w:rsidRPr="00127E7B">
        <w:t>requestBody</w:t>
      </w:r>
      <w:proofErr w:type="spellEnd"/>
      <w:r w:rsidRPr="00127E7B">
        <w:t>:</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w:t>
      </w:r>
      <w:proofErr w:type="spellStart"/>
      <w:r w:rsidRPr="00127E7B">
        <w:t>json</w:t>
      </w:r>
      <w:proofErr w:type="spellEnd"/>
      <w:r w:rsidRPr="00127E7B">
        <w:t>:</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w:t>
      </w:r>
      <w:proofErr w:type="spellStart"/>
      <w:r w:rsidRPr="00127E7B">
        <w:t>SACEventReport</w:t>
      </w:r>
      <w:proofErr w:type="spellEnd"/>
      <w:r w:rsidRPr="00127E7B">
        <w: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w:t>
      </w:r>
      <w:proofErr w:type="spellStart"/>
      <w:r w:rsidRPr="00127E7B">
        <w:t>subscriptionId</w:t>
      </w:r>
      <w:proofErr w:type="spellEnd"/>
      <w:r w:rsidRPr="00127E7B">
        <w:t>}:</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w:t>
      </w:r>
      <w:proofErr w:type="spellStart"/>
      <w:r w:rsidRPr="00127E7B">
        <w:t>Nnsacf_SliceEventExposure</w:t>
      </w:r>
      <w:proofErr w:type="spellEnd"/>
      <w:r w:rsidRPr="00127E7B">
        <w:t xml:space="preserv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w:t>
      </w:r>
      <w:proofErr w:type="spellStart"/>
      <w:r w:rsidRPr="00127E7B">
        <w:t>operationId</w:t>
      </w:r>
      <w:proofErr w:type="spellEnd"/>
      <w:r w:rsidRPr="00127E7B">
        <w:t xml:space="preserve">: </w:t>
      </w:r>
      <w:proofErr w:type="spellStart"/>
      <w:r w:rsidRPr="00127E7B">
        <w:t>PartialModifySubscription</w:t>
      </w:r>
      <w:proofErr w:type="spellEnd"/>
    </w:p>
    <w:p w14:paraId="37CB51C5" w14:textId="77777777" w:rsidR="00DA3CFA" w:rsidRPr="00127E7B" w:rsidRDefault="00DA3CFA" w:rsidP="00DA3CFA">
      <w:pPr>
        <w:pStyle w:val="PL"/>
      </w:pPr>
      <w:r w:rsidRPr="00127E7B">
        <w:lastRenderedPageBreak/>
        <w:t xml:space="preserve">      parameters:</w:t>
      </w:r>
    </w:p>
    <w:p w14:paraId="0E0CBACD" w14:textId="77777777" w:rsidR="00DA3CFA" w:rsidRPr="00127E7B" w:rsidRDefault="00DA3CFA" w:rsidP="00DA3CFA">
      <w:pPr>
        <w:pStyle w:val="PL"/>
      </w:pPr>
      <w:r w:rsidRPr="00127E7B">
        <w:t xml:space="preserve">        - name: </w:t>
      </w:r>
      <w:proofErr w:type="spellStart"/>
      <w:r w:rsidRPr="00127E7B">
        <w:t>subscriptionId</w:t>
      </w:r>
      <w:proofErr w:type="spellEnd"/>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w:t>
      </w:r>
      <w:proofErr w:type="spellStart"/>
      <w:r w:rsidRPr="00127E7B">
        <w:t>requestBody</w:t>
      </w:r>
      <w:proofErr w:type="spellEnd"/>
      <w:r w:rsidRPr="00127E7B">
        <w:t>:</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w:t>
      </w:r>
      <w:proofErr w:type="spellStart"/>
      <w:r w:rsidRPr="00127E7B">
        <w:t>json-patch+json</w:t>
      </w:r>
      <w:proofErr w:type="spellEnd"/>
      <w:r w:rsidRPr="00127E7B">
        <w:t>:</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w:t>
      </w:r>
      <w:proofErr w:type="spellStart"/>
      <w:r w:rsidRPr="00127E7B">
        <w:t>PatchItem</w:t>
      </w:r>
      <w:proofErr w:type="spellEnd"/>
      <w:r w:rsidRPr="00127E7B">
        <w:t>'</w:t>
      </w:r>
    </w:p>
    <w:p w14:paraId="47B5C178" w14:textId="77777777" w:rsidR="00DA3CFA" w:rsidRPr="00127E7B" w:rsidRDefault="00DA3CFA" w:rsidP="00DA3CFA">
      <w:pPr>
        <w:pStyle w:val="PL"/>
      </w:pPr>
      <w:r w:rsidRPr="00127E7B">
        <w:t xml:space="preserve">              </w:t>
      </w:r>
      <w:proofErr w:type="spellStart"/>
      <w:r w:rsidRPr="00127E7B">
        <w:t>minItems</w:t>
      </w:r>
      <w:proofErr w:type="spellEnd"/>
      <w:r w:rsidRPr="00127E7B">
        <w:t>: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w:t>
      </w:r>
      <w:proofErr w:type="spellStart"/>
      <w:r w:rsidRPr="00127E7B">
        <w:t>Subsription</w:t>
      </w:r>
      <w:proofErr w:type="spellEnd"/>
      <w:r w:rsidRPr="00127E7B">
        <w:t xml:space="preserve">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w:t>
      </w:r>
      <w:proofErr w:type="spellStart"/>
      <w:r w:rsidRPr="00127E7B">
        <w:t>json</w:t>
      </w:r>
      <w:proofErr w:type="spellEnd"/>
      <w:r w:rsidRPr="00127E7B">
        <w:t>:</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w:t>
      </w:r>
      <w:proofErr w:type="spellStart"/>
      <w:r w:rsidRPr="00127E7B">
        <w:t>CreatedSACEventSubscription</w:t>
      </w:r>
      <w:proofErr w:type="spellEnd"/>
      <w:r w:rsidRPr="00127E7B">
        <w:t>'</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w:t>
      </w:r>
      <w:proofErr w:type="spellStart"/>
      <w:r w:rsidRPr="00127E7B">
        <w:t>Nnsacf_SliceEventExposure</w:t>
      </w:r>
      <w:proofErr w:type="spellEnd"/>
      <w:r w:rsidRPr="00127E7B">
        <w:t xml:space="preserv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w:t>
      </w:r>
      <w:proofErr w:type="spellStart"/>
      <w:r w:rsidRPr="00127E7B">
        <w:t>operationId</w:t>
      </w:r>
      <w:proofErr w:type="spellEnd"/>
      <w:r w:rsidRPr="00127E7B">
        <w:t xml:space="preserve">: </w:t>
      </w:r>
      <w:proofErr w:type="spellStart"/>
      <w:r w:rsidRPr="00127E7B">
        <w:t>CompleteModifySubscription</w:t>
      </w:r>
      <w:proofErr w:type="spellEnd"/>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w:t>
      </w:r>
      <w:proofErr w:type="spellStart"/>
      <w:r w:rsidRPr="00127E7B">
        <w:t>subscriptionId</w:t>
      </w:r>
      <w:proofErr w:type="spellEnd"/>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w:t>
      </w:r>
      <w:proofErr w:type="spellStart"/>
      <w:r w:rsidRPr="00127E7B">
        <w:t>requestBody</w:t>
      </w:r>
      <w:proofErr w:type="spellEnd"/>
      <w:r w:rsidRPr="00127E7B">
        <w:t>:</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w:t>
      </w:r>
      <w:proofErr w:type="spellStart"/>
      <w:r w:rsidRPr="00127E7B">
        <w:t>json</w:t>
      </w:r>
      <w:proofErr w:type="spellEnd"/>
      <w:r w:rsidRPr="00127E7B">
        <w:t>:</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w:t>
      </w:r>
      <w:proofErr w:type="spellStart"/>
      <w:r w:rsidRPr="00127E7B">
        <w:t>SACEventSubscription</w:t>
      </w:r>
      <w:proofErr w:type="spellEnd"/>
      <w:r w:rsidRPr="00127E7B">
        <w:t>'</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w:t>
      </w:r>
      <w:proofErr w:type="spellStart"/>
      <w:r w:rsidRPr="00127E7B">
        <w:t>Subsription</w:t>
      </w:r>
      <w:proofErr w:type="spellEnd"/>
      <w:r w:rsidRPr="00127E7B">
        <w:t xml:space="preserve">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w:t>
      </w:r>
      <w:proofErr w:type="spellStart"/>
      <w:r w:rsidRPr="00127E7B">
        <w:t>json</w:t>
      </w:r>
      <w:proofErr w:type="spellEnd"/>
      <w:r w:rsidRPr="00127E7B">
        <w:t>:</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w:t>
      </w:r>
      <w:proofErr w:type="spellStart"/>
      <w:r w:rsidRPr="00127E7B">
        <w:t>CreatedSACEventSubscription</w:t>
      </w:r>
      <w:proofErr w:type="spellEnd"/>
      <w:r w:rsidRPr="00127E7B">
        <w:t>'</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proofErr w:type="spellStart"/>
      <w:r w:rsidRPr="00BB07E5">
        <w:rPr>
          <w:lang w:val="fr-FR"/>
        </w:rPr>
        <w:t>subscription</w:t>
      </w:r>
      <w:proofErr w:type="spellEnd"/>
      <w:r w:rsidRPr="00BB07E5">
        <w:rPr>
          <w:lang w:val="fr-FR"/>
        </w:rPr>
        <w:t xml:space="preserve"> modification </w:t>
      </w:r>
      <w:proofErr w:type="spellStart"/>
      <w:r w:rsidRPr="00BB07E5">
        <w:rPr>
          <w:lang w:val="fr-FR"/>
        </w:rPr>
        <w:t>is</w:t>
      </w:r>
      <w:proofErr w:type="spellEnd"/>
      <w:r w:rsidRPr="00BB07E5">
        <w:rPr>
          <w:lang w:val="fr-FR"/>
        </w:rPr>
        <w:t xml:space="preserve"> </w:t>
      </w:r>
      <w:proofErr w:type="spellStart"/>
      <w:r w:rsidRPr="00BB07E5">
        <w:rPr>
          <w:lang w:val="fr-FR"/>
        </w:rPr>
        <w:t>accepted</w:t>
      </w:r>
      <w:proofErr w:type="spellEnd"/>
      <w:r w:rsidRPr="00BB07E5">
        <w:rPr>
          <w:lang w:val="fr-FR"/>
        </w:rPr>
        <w:t xml:space="preserve"> </w:t>
      </w:r>
      <w:proofErr w:type="spellStart"/>
      <w:r w:rsidRPr="00BB07E5">
        <w:rPr>
          <w:lang w:val="fr-FR"/>
        </w:rPr>
        <w:t>entirely</w:t>
      </w:r>
      <w:proofErr w:type="spellEnd"/>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lastRenderedPageBreak/>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w:t>
      </w:r>
      <w:proofErr w:type="spellStart"/>
      <w:r w:rsidRPr="00127E7B">
        <w:t>Nnsacf_SliceEventExposure</w:t>
      </w:r>
      <w:proofErr w:type="spellEnd"/>
      <w:r w:rsidRPr="00127E7B">
        <w:t xml:space="preserv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w:t>
      </w:r>
      <w:proofErr w:type="spellStart"/>
      <w:r w:rsidRPr="00127E7B">
        <w:t>operationId</w:t>
      </w:r>
      <w:proofErr w:type="spellEnd"/>
      <w:r w:rsidRPr="00127E7B">
        <w:t xml:space="preserve">: </w:t>
      </w:r>
      <w:proofErr w:type="spellStart"/>
      <w:r w:rsidRPr="00127E7B">
        <w:t>DeleteSubscription</w:t>
      </w:r>
      <w:proofErr w:type="spellEnd"/>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w:t>
      </w:r>
      <w:proofErr w:type="spellStart"/>
      <w:r w:rsidRPr="00127E7B">
        <w:t>subscriptionId</w:t>
      </w:r>
      <w:proofErr w:type="spellEnd"/>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w:t>
      </w:r>
      <w:proofErr w:type="spellStart"/>
      <w:r w:rsidRPr="00127E7B">
        <w:t>Subsription</w:t>
      </w:r>
      <w:proofErr w:type="spellEnd"/>
      <w:r w:rsidRPr="00127E7B">
        <w:t xml:space="preserve">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w:t>
      </w:r>
      <w:proofErr w:type="spellStart"/>
      <w:r w:rsidRPr="00127E7B">
        <w:t>securitySchemes</w:t>
      </w:r>
      <w:proofErr w:type="spellEnd"/>
      <w:r w:rsidRPr="00127E7B">
        <w:t>:</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w:t>
      </w:r>
      <w:proofErr w:type="spellStart"/>
      <w:r w:rsidRPr="00127E7B">
        <w:t>clientCredentials</w:t>
      </w:r>
      <w:proofErr w:type="spellEnd"/>
      <w:r w:rsidRPr="00127E7B">
        <w:t>:</w:t>
      </w:r>
    </w:p>
    <w:p w14:paraId="1C101C47" w14:textId="77777777" w:rsidR="009E4CEF" w:rsidRPr="00127E7B" w:rsidRDefault="009E4CEF" w:rsidP="009E4CEF">
      <w:pPr>
        <w:pStyle w:val="PL"/>
      </w:pPr>
      <w:r w:rsidRPr="00127E7B">
        <w:t xml:space="preserve">          </w:t>
      </w:r>
      <w:proofErr w:type="spellStart"/>
      <w:r w:rsidRPr="00127E7B">
        <w:t>tokenUrl</w:t>
      </w:r>
      <w:proofErr w:type="spellEnd"/>
      <w:r w:rsidRPr="00127E7B">
        <w:t>: '{</w:t>
      </w:r>
      <w:proofErr w:type="spellStart"/>
      <w:r w:rsidRPr="00127E7B">
        <w:t>nrfApiRoot</w:t>
      </w:r>
      <w:proofErr w:type="spellEnd"/>
      <w:r w:rsidRPr="00127E7B">
        <w: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proofErr w:type="spellStart"/>
      <w:r w:rsidRPr="00127E7B">
        <w:rPr>
          <w:lang w:val="fr-FR"/>
        </w:rPr>
        <w:t>nnsacf</w:t>
      </w:r>
      <w:proofErr w:type="spellEnd"/>
      <w:r w:rsidRPr="00127E7B">
        <w:rPr>
          <w:lang w:val="fr-FR"/>
        </w:rPr>
        <w:t>-slice-</w:t>
      </w:r>
      <w:proofErr w:type="spellStart"/>
      <w:r w:rsidRPr="00127E7B">
        <w:rPr>
          <w:lang w:val="fr-FR"/>
        </w:rPr>
        <w:t>ee</w:t>
      </w:r>
      <w:proofErr w:type="spellEnd"/>
      <w:r w:rsidRPr="00127E7B">
        <w:t xml:space="preserve">: Access to the </w:t>
      </w:r>
      <w:proofErr w:type="spellStart"/>
      <w:r w:rsidRPr="00127E7B">
        <w:t>Nnsacf_SliceEventExposure</w:t>
      </w:r>
      <w:proofErr w:type="spellEnd"/>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w:t>
      </w:r>
      <w:proofErr w:type="spellStart"/>
      <w:r w:rsidRPr="00127E7B">
        <w:t>SACEventSubscription</w:t>
      </w:r>
      <w:proofErr w:type="spellEnd"/>
      <w:r w:rsidRPr="00127E7B">
        <w:t>:</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lastRenderedPageBreak/>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w:t>
      </w:r>
      <w:proofErr w:type="spellStart"/>
      <w:r w:rsidRPr="00127E7B">
        <w:t>eventNotifyUri</w:t>
      </w:r>
      <w:proofErr w:type="spellEnd"/>
    </w:p>
    <w:p w14:paraId="63185605" w14:textId="77777777" w:rsidR="00626ACB" w:rsidRPr="00127E7B" w:rsidRDefault="00626ACB">
      <w:pPr>
        <w:pStyle w:val="PL"/>
      </w:pPr>
      <w:r w:rsidRPr="00127E7B">
        <w:t xml:space="preserve">        - </w:t>
      </w:r>
      <w:proofErr w:type="spellStart"/>
      <w:r w:rsidRPr="00127E7B">
        <w:t>nfId</w:t>
      </w:r>
      <w:proofErr w:type="spellEnd"/>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w:t>
      </w:r>
      <w:proofErr w:type="spellStart"/>
      <w:r w:rsidRPr="00127E7B">
        <w:t>SACEvent</w:t>
      </w:r>
      <w:proofErr w:type="spellEnd"/>
      <w:r w:rsidRPr="00127E7B">
        <w:t>'</w:t>
      </w:r>
    </w:p>
    <w:p w14:paraId="7A6EB199" w14:textId="77777777" w:rsidR="00626ACB" w:rsidRPr="00127E7B" w:rsidRDefault="00626ACB" w:rsidP="00626ACB">
      <w:pPr>
        <w:pStyle w:val="PL"/>
      </w:pPr>
      <w:r w:rsidRPr="00127E7B">
        <w:t xml:space="preserve">        </w:t>
      </w:r>
      <w:proofErr w:type="spellStart"/>
      <w:r w:rsidRPr="00127E7B">
        <w:t>eventNotifyUri</w:t>
      </w:r>
      <w:proofErr w:type="spellEnd"/>
      <w:r w:rsidRPr="00127E7B">
        <w:t>:</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w:t>
      </w:r>
      <w:proofErr w:type="spellStart"/>
      <w:r w:rsidRPr="00127E7B">
        <w:t>nfId</w:t>
      </w:r>
      <w:proofErr w:type="spellEnd"/>
      <w:r w:rsidRPr="00127E7B">
        <w:t>:</w:t>
      </w:r>
    </w:p>
    <w:p w14:paraId="0E119194" w14:textId="77777777" w:rsidR="00626ACB" w:rsidRPr="00127E7B" w:rsidRDefault="00626ACB" w:rsidP="00626ACB">
      <w:pPr>
        <w:pStyle w:val="PL"/>
      </w:pPr>
      <w:r w:rsidRPr="00127E7B">
        <w:t xml:space="preserve">          $ref: 'TS29571_CommonData.yaml#/components/schemas/</w:t>
      </w:r>
      <w:proofErr w:type="spellStart"/>
      <w:r w:rsidRPr="00127E7B">
        <w:t>NfInstanceId</w:t>
      </w:r>
      <w:proofErr w:type="spellEnd"/>
      <w:r w:rsidRPr="00127E7B">
        <w:t>'</w:t>
      </w:r>
    </w:p>
    <w:p w14:paraId="530A9FC6" w14:textId="77777777" w:rsidR="00626ACB" w:rsidRPr="00127E7B" w:rsidRDefault="00626ACB" w:rsidP="00626ACB">
      <w:pPr>
        <w:pStyle w:val="PL"/>
      </w:pPr>
      <w:r w:rsidRPr="00127E7B">
        <w:t xml:space="preserve">        </w:t>
      </w: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proofErr w:type="spellStart"/>
      <w:r w:rsidRPr="00127E7B">
        <w:rPr>
          <w:rFonts w:hint="eastAsia"/>
          <w:lang w:eastAsia="zh-CN"/>
        </w:rPr>
        <w:t>max</w:t>
      </w:r>
      <w:r w:rsidRPr="00127E7B">
        <w:rPr>
          <w:lang w:eastAsia="zh-CN"/>
        </w:rPr>
        <w:t>Reports</w:t>
      </w:r>
      <w:proofErr w:type="spellEnd"/>
      <w:r w:rsidRPr="00127E7B">
        <w:rPr>
          <w:lang w:eastAsia="zh-CN"/>
        </w:rPr>
        <w:t>:</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proofErr w:type="spellStart"/>
      <w:r w:rsidRPr="00127E7B">
        <w:rPr>
          <w:lang w:eastAsia="zh-CN"/>
        </w:rPr>
        <w:t>DateTime</w:t>
      </w:r>
      <w:proofErr w:type="spellEnd"/>
      <w:r w:rsidRPr="00127E7B">
        <w:t>'</w:t>
      </w:r>
    </w:p>
    <w:p w14:paraId="2A9AF072" w14:textId="77777777" w:rsidR="00626ACB" w:rsidRPr="00127E7B" w:rsidRDefault="00626ACB" w:rsidP="00626ACB">
      <w:pPr>
        <w:pStyle w:val="PL"/>
      </w:pPr>
      <w:r w:rsidRPr="00127E7B">
        <w:t xml:space="preserve">        </w:t>
      </w:r>
      <w:proofErr w:type="spellStart"/>
      <w:r w:rsidRPr="00127E7B">
        <w:t>supportedFeatures</w:t>
      </w:r>
      <w:proofErr w:type="spellEnd"/>
      <w:r w:rsidRPr="00127E7B">
        <w:t>:</w:t>
      </w:r>
    </w:p>
    <w:p w14:paraId="15070A80" w14:textId="77777777" w:rsidR="00626ACB" w:rsidRPr="00127E7B" w:rsidRDefault="00626ACB" w:rsidP="00626ACB">
      <w:pPr>
        <w:pStyle w:val="PL"/>
      </w:pPr>
      <w:r w:rsidRPr="00127E7B">
        <w:t xml:space="preserve">          $ref: 'TS29571_CommonData.yaml#/components/schemas/</w:t>
      </w:r>
      <w:proofErr w:type="spellStart"/>
      <w:r w:rsidRPr="00127E7B">
        <w:t>SupportedFeatures</w:t>
      </w:r>
      <w:proofErr w:type="spellEnd"/>
      <w:r w:rsidRPr="00127E7B">
        <w:t>'</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w:t>
      </w:r>
      <w:proofErr w:type="spellStart"/>
      <w:r w:rsidRPr="00127E7B">
        <w:t>CreatedSACEventSubscription</w:t>
      </w:r>
      <w:proofErr w:type="spellEnd"/>
      <w:r w:rsidRPr="00127E7B">
        <w:t>:</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proofErr w:type="spellStart"/>
      <w:r w:rsidRPr="00127E7B">
        <w:rPr>
          <w:rFonts w:hint="eastAsia"/>
          <w:lang w:eastAsia="zh-CN"/>
        </w:rPr>
        <w:t>subscriptionId</w:t>
      </w:r>
      <w:proofErr w:type="spellEnd"/>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w:t>
      </w:r>
      <w:proofErr w:type="spellStart"/>
      <w:r w:rsidRPr="00127E7B">
        <w:t>SACEventSubscription</w:t>
      </w:r>
      <w:proofErr w:type="spellEnd"/>
      <w:r w:rsidRPr="00127E7B">
        <w:t>'</w:t>
      </w:r>
    </w:p>
    <w:p w14:paraId="4453DDDD" w14:textId="77777777" w:rsidR="00626ACB" w:rsidRPr="00127E7B" w:rsidRDefault="00626ACB" w:rsidP="00626ACB">
      <w:pPr>
        <w:pStyle w:val="PL"/>
      </w:pPr>
      <w:r w:rsidRPr="00127E7B">
        <w:t xml:space="preserve">        </w:t>
      </w:r>
      <w:proofErr w:type="spellStart"/>
      <w:r w:rsidRPr="00127E7B">
        <w:rPr>
          <w:rFonts w:hint="eastAsia"/>
          <w:lang w:eastAsia="zh-CN"/>
        </w:rPr>
        <w:t>subscriptionId</w:t>
      </w:r>
      <w:proofErr w:type="spellEnd"/>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proofErr w:type="spellStart"/>
      <w:r w:rsidRPr="00127E7B">
        <w:rPr>
          <w:rFonts w:hint="eastAsia"/>
        </w:rPr>
        <w:t>SACEventReportItem</w:t>
      </w:r>
      <w:proofErr w:type="spellEnd"/>
      <w:r w:rsidRPr="00127E7B">
        <w:t>'</w:t>
      </w:r>
    </w:p>
    <w:p w14:paraId="3E827239" w14:textId="77777777" w:rsidR="00626ACB" w:rsidRPr="00127E7B" w:rsidRDefault="00626ACB" w:rsidP="00626ACB">
      <w:pPr>
        <w:pStyle w:val="PL"/>
      </w:pPr>
      <w:r w:rsidRPr="00127E7B">
        <w:t xml:space="preserve">        </w:t>
      </w:r>
      <w:proofErr w:type="spellStart"/>
      <w:r w:rsidRPr="00127E7B">
        <w:t>supportedFeatures</w:t>
      </w:r>
      <w:proofErr w:type="spellEnd"/>
      <w:r w:rsidRPr="00127E7B">
        <w:t>:</w:t>
      </w:r>
    </w:p>
    <w:p w14:paraId="2D64C93A" w14:textId="77777777" w:rsidR="00626ACB" w:rsidRPr="00127E7B" w:rsidRDefault="00626ACB" w:rsidP="00626ACB">
      <w:pPr>
        <w:pStyle w:val="PL"/>
      </w:pPr>
      <w:r w:rsidRPr="00127E7B">
        <w:t xml:space="preserve">          $ref: 'TS29571_CommonData.yaml#/components/schemas/</w:t>
      </w:r>
      <w:proofErr w:type="spellStart"/>
      <w:r w:rsidRPr="00127E7B">
        <w:t>SupportedFeatures</w:t>
      </w:r>
      <w:proofErr w:type="spellEnd"/>
      <w:r w:rsidRPr="00127E7B">
        <w:t>'</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w:t>
      </w:r>
      <w:proofErr w:type="spellStart"/>
      <w:r w:rsidRPr="00127E7B">
        <w:t>SACEventReport</w:t>
      </w:r>
      <w:proofErr w:type="spellEnd"/>
      <w:r w:rsidRPr="00127E7B">
        <w: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proofErr w:type="spellStart"/>
      <w:r w:rsidRPr="00127E7B">
        <w:rPr>
          <w:rFonts w:hint="eastAsia"/>
        </w:rPr>
        <w:t>SACEventReportItem</w:t>
      </w:r>
      <w:proofErr w:type="spellEnd"/>
      <w:r w:rsidRPr="00127E7B">
        <w:t>'</w:t>
      </w:r>
    </w:p>
    <w:p w14:paraId="47DE91B4" w14:textId="77777777" w:rsidR="00626ACB" w:rsidRPr="00127E7B" w:rsidRDefault="00626ACB" w:rsidP="00626ACB">
      <w:pPr>
        <w:pStyle w:val="PL"/>
        <w:rPr>
          <w:lang w:eastAsia="zh-CN"/>
        </w:rPr>
      </w:pPr>
      <w:r w:rsidRPr="00127E7B">
        <w:t xml:space="preserve">        </w:t>
      </w: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w:t>
      </w:r>
      <w:proofErr w:type="spellStart"/>
      <w:r w:rsidRPr="00127E7B">
        <w:t>SACEvent</w:t>
      </w:r>
      <w:proofErr w:type="spellEnd"/>
      <w:r w:rsidRPr="00127E7B">
        <w: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w:t>
      </w:r>
      <w:proofErr w:type="spellStart"/>
      <w:r w:rsidRPr="00127E7B">
        <w:t>eventType</w:t>
      </w:r>
      <w:proofErr w:type="spellEnd"/>
    </w:p>
    <w:p w14:paraId="2A25F399" w14:textId="77777777" w:rsidR="00F95F83" w:rsidRPr="00127E7B" w:rsidRDefault="00F95F83" w:rsidP="00F95F83">
      <w:pPr>
        <w:pStyle w:val="PL"/>
      </w:pPr>
      <w:r w:rsidRPr="00127E7B">
        <w:t xml:space="preserve">        - </w:t>
      </w:r>
      <w:proofErr w:type="spellStart"/>
      <w:r w:rsidRPr="00127E7B">
        <w:rPr>
          <w:lang w:eastAsia="zh-CN"/>
        </w:rPr>
        <w:t>eventFilter</w:t>
      </w:r>
      <w:proofErr w:type="spellEnd"/>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proofErr w:type="spellStart"/>
      <w:r w:rsidR="00E272AA" w:rsidRPr="00127E7B">
        <w:t>even</w:t>
      </w:r>
      <w:r w:rsidRPr="00127E7B">
        <w:t>t</w:t>
      </w:r>
      <w:r w:rsidR="00E272AA" w:rsidRPr="00127E7B">
        <w:t>T</w:t>
      </w:r>
      <w:r w:rsidRPr="00127E7B">
        <w:t>ype</w:t>
      </w:r>
      <w:proofErr w:type="spellEnd"/>
      <w:r w:rsidRPr="00127E7B">
        <w:rPr>
          <w:lang w:eastAsia="zh-CN"/>
        </w:rPr>
        <w:t>:</w:t>
      </w:r>
    </w:p>
    <w:p w14:paraId="03A03BF9" w14:textId="77777777" w:rsidR="00626ACB" w:rsidRPr="00127E7B" w:rsidRDefault="00626ACB" w:rsidP="00626ACB">
      <w:pPr>
        <w:pStyle w:val="PL"/>
      </w:pPr>
      <w:r w:rsidRPr="00127E7B">
        <w:t xml:space="preserve">          $ref: '#/components/schemas/</w:t>
      </w:r>
      <w:proofErr w:type="spellStart"/>
      <w:r w:rsidRPr="00127E7B">
        <w:t>SACEventType</w:t>
      </w:r>
      <w:proofErr w:type="spellEnd"/>
      <w:r w:rsidRPr="00127E7B">
        <w:t>'</w:t>
      </w:r>
    </w:p>
    <w:p w14:paraId="352969F1" w14:textId="77777777" w:rsidR="00626ACB" w:rsidRPr="00127E7B" w:rsidRDefault="00626ACB" w:rsidP="00626ACB">
      <w:pPr>
        <w:pStyle w:val="PL"/>
        <w:rPr>
          <w:lang w:eastAsia="zh-CN"/>
        </w:rPr>
      </w:pPr>
      <w:r w:rsidRPr="00127E7B">
        <w:t xml:space="preserve">        </w:t>
      </w:r>
      <w:proofErr w:type="spellStart"/>
      <w:r w:rsidRPr="00127E7B">
        <w:rPr>
          <w:rFonts w:hint="eastAsia"/>
        </w:rPr>
        <w:t>eventTrigger</w:t>
      </w:r>
      <w:proofErr w:type="spellEnd"/>
      <w:r w:rsidRPr="00127E7B">
        <w:rPr>
          <w:lang w:eastAsia="zh-CN"/>
        </w:rPr>
        <w:t>:</w:t>
      </w:r>
    </w:p>
    <w:p w14:paraId="10D21C05" w14:textId="77777777" w:rsidR="00626ACB" w:rsidRPr="00127E7B" w:rsidRDefault="00626ACB" w:rsidP="00626ACB">
      <w:pPr>
        <w:pStyle w:val="PL"/>
      </w:pPr>
      <w:r w:rsidRPr="00127E7B">
        <w:t xml:space="preserve">          $ref: '#/components/schemas/</w:t>
      </w:r>
      <w:proofErr w:type="spellStart"/>
      <w:r w:rsidRPr="00127E7B">
        <w:t>SACEventTrigger</w:t>
      </w:r>
      <w:proofErr w:type="spellEnd"/>
      <w:r w:rsidRPr="00127E7B">
        <w:t>'</w:t>
      </w:r>
    </w:p>
    <w:p w14:paraId="67899AA5" w14:textId="77777777" w:rsidR="00626ACB" w:rsidRPr="00127E7B" w:rsidRDefault="00626ACB" w:rsidP="00626ACB">
      <w:pPr>
        <w:pStyle w:val="PL"/>
      </w:pPr>
      <w:r w:rsidRPr="00127E7B">
        <w:t xml:space="preserve">        </w:t>
      </w:r>
      <w:proofErr w:type="spellStart"/>
      <w:r w:rsidRPr="00127E7B">
        <w:rPr>
          <w:lang w:eastAsia="zh-CN"/>
        </w:rPr>
        <w:t>eventFilter</w:t>
      </w:r>
      <w:proofErr w:type="spellEnd"/>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proofErr w:type="spellStart"/>
      <w:r w:rsidRPr="00127E7B">
        <w:rPr>
          <w:lang w:eastAsia="zh-CN"/>
        </w:rPr>
        <w:t>Snssai</w:t>
      </w:r>
      <w:proofErr w:type="spellEnd"/>
      <w:r w:rsidRPr="00127E7B">
        <w:t>'</w:t>
      </w:r>
    </w:p>
    <w:p w14:paraId="67AB6A95" w14:textId="3624CD7E" w:rsidR="00D11F1A" w:rsidRPr="00127E7B" w:rsidRDefault="00626ACB" w:rsidP="00626ACB">
      <w:pPr>
        <w:pStyle w:val="PL"/>
        <w:rPr>
          <w:lang w:eastAsia="zh-CN"/>
        </w:rPr>
      </w:pPr>
      <w:r w:rsidRPr="00127E7B">
        <w:t xml:space="preserve">          </w:t>
      </w:r>
      <w:proofErr w:type="spellStart"/>
      <w:r w:rsidRPr="00127E7B">
        <w:rPr>
          <w:rFonts w:hint="eastAsia"/>
          <w:lang w:eastAsia="zh-CN"/>
        </w:rPr>
        <w:t>minI</w:t>
      </w:r>
      <w:r w:rsidRPr="00127E7B">
        <w:t>tems</w:t>
      </w:r>
      <w:proofErr w:type="spellEnd"/>
      <w:r w:rsidRPr="00127E7B">
        <w:t>:</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w:t>
      </w:r>
      <w:proofErr w:type="spellStart"/>
      <w:r w:rsidRPr="00127E7B">
        <w:t>notificationPeriod</w:t>
      </w:r>
      <w:proofErr w:type="spellEnd"/>
      <w:r w:rsidRPr="00127E7B">
        <w:t>:</w:t>
      </w:r>
    </w:p>
    <w:p w14:paraId="50A0FCFF" w14:textId="77777777" w:rsidR="00626ACB" w:rsidRPr="00127E7B" w:rsidRDefault="00626ACB" w:rsidP="00626ACB">
      <w:pPr>
        <w:pStyle w:val="PL"/>
      </w:pPr>
      <w:r w:rsidRPr="00127E7B">
        <w:t xml:space="preserve">          $ref: 'TS29571_CommonData.yaml#/components/schemas/</w:t>
      </w:r>
      <w:proofErr w:type="spellStart"/>
      <w:r w:rsidRPr="00127E7B">
        <w:t>DurationSec</w:t>
      </w:r>
      <w:proofErr w:type="spellEnd"/>
      <w:r w:rsidRPr="00127E7B">
        <w:t>'</w:t>
      </w:r>
    </w:p>
    <w:p w14:paraId="4B169954" w14:textId="77777777" w:rsidR="00626ACB" w:rsidRPr="00127E7B" w:rsidRDefault="00626ACB" w:rsidP="00626ACB">
      <w:pPr>
        <w:pStyle w:val="PL"/>
      </w:pPr>
      <w:r w:rsidRPr="00127E7B">
        <w:t xml:space="preserve">        </w:t>
      </w:r>
      <w:proofErr w:type="spellStart"/>
      <w:r w:rsidRPr="00127E7B">
        <w:rPr>
          <w:lang w:eastAsia="zh-CN"/>
        </w:rPr>
        <w:t>notifThreshold</w:t>
      </w:r>
      <w:proofErr w:type="spellEnd"/>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proofErr w:type="spellStart"/>
      <w:r w:rsidRPr="00127E7B">
        <w:rPr>
          <w:lang w:eastAsia="zh-CN"/>
        </w:rPr>
        <w:t>SACInfo</w:t>
      </w:r>
      <w:proofErr w:type="spellEnd"/>
      <w:r w:rsidRPr="00127E7B">
        <w:t>'</w:t>
      </w:r>
    </w:p>
    <w:p w14:paraId="56545F5E" w14:textId="77777777" w:rsidR="00212E94" w:rsidRPr="00127E7B" w:rsidRDefault="00212E94" w:rsidP="00212E94">
      <w:pPr>
        <w:pStyle w:val="PL"/>
        <w:rPr>
          <w:lang w:eastAsia="zh-CN"/>
        </w:rPr>
      </w:pPr>
      <w:r w:rsidRPr="00127E7B">
        <w:t xml:space="preserve">        </w:t>
      </w:r>
      <w:proofErr w:type="spellStart"/>
      <w:r w:rsidRPr="003B2883">
        <w:t>immediateFlag</w:t>
      </w:r>
      <w:proofErr w:type="spellEnd"/>
      <w:r w:rsidRPr="00127E7B">
        <w:rPr>
          <w:lang w:eastAsia="zh-CN"/>
        </w:rPr>
        <w:t>:</w:t>
      </w:r>
    </w:p>
    <w:p w14:paraId="7DDB8C16" w14:textId="77777777" w:rsidR="00212E94" w:rsidRPr="00127E7B" w:rsidRDefault="00212E94" w:rsidP="00212E94">
      <w:pPr>
        <w:pStyle w:val="PL"/>
      </w:pPr>
      <w:r w:rsidRPr="00127E7B">
        <w:t xml:space="preserve">          type: </w:t>
      </w:r>
      <w:proofErr w:type="spellStart"/>
      <w:r w:rsidRPr="00127E7B">
        <w:t>boolean</w:t>
      </w:r>
      <w:proofErr w:type="spellEnd"/>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proofErr w:type="spellStart"/>
      <w:r w:rsidRPr="00127E7B">
        <w:rPr>
          <w:rFonts w:hint="eastAsia"/>
        </w:rPr>
        <w:t>SACEventReportItem</w:t>
      </w:r>
      <w:proofErr w:type="spellEnd"/>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proofErr w:type="spellStart"/>
      <w:r w:rsidRPr="00127E7B">
        <w:rPr>
          <w:rFonts w:hint="eastAsia"/>
        </w:rPr>
        <w:t>eventType</w:t>
      </w:r>
      <w:proofErr w:type="spellEnd"/>
    </w:p>
    <w:p w14:paraId="68794983" w14:textId="77777777" w:rsidR="00626ACB" w:rsidRPr="00127E7B" w:rsidRDefault="00626ACB" w:rsidP="00626ACB">
      <w:pPr>
        <w:pStyle w:val="PL"/>
      </w:pPr>
      <w:r w:rsidRPr="00127E7B">
        <w:t xml:space="preserve">        - </w:t>
      </w:r>
      <w:proofErr w:type="spellStart"/>
      <w:r w:rsidRPr="00127E7B">
        <w:rPr>
          <w:rFonts w:hint="eastAsia"/>
        </w:rPr>
        <w:t>eventState</w:t>
      </w:r>
      <w:proofErr w:type="spellEnd"/>
    </w:p>
    <w:p w14:paraId="10060A2C" w14:textId="77777777" w:rsidR="00626ACB" w:rsidRPr="00127E7B" w:rsidRDefault="00626ACB" w:rsidP="00626ACB">
      <w:pPr>
        <w:pStyle w:val="PL"/>
      </w:pPr>
      <w:r w:rsidRPr="00127E7B">
        <w:t xml:space="preserve">        - </w:t>
      </w:r>
      <w:proofErr w:type="spellStart"/>
      <w:r w:rsidRPr="00127E7B">
        <w:rPr>
          <w:rFonts w:hint="eastAsia"/>
        </w:rPr>
        <w:t>timeStamp</w:t>
      </w:r>
      <w:proofErr w:type="spellEnd"/>
    </w:p>
    <w:p w14:paraId="46537B21" w14:textId="77777777" w:rsidR="00F95F83" w:rsidRPr="00127E7B" w:rsidRDefault="00F95F83" w:rsidP="00F95F83">
      <w:pPr>
        <w:pStyle w:val="PL"/>
      </w:pPr>
      <w:r w:rsidRPr="00127E7B">
        <w:lastRenderedPageBreak/>
        <w:t xml:space="preserve">        - </w:t>
      </w:r>
      <w:proofErr w:type="spellStart"/>
      <w:r w:rsidRPr="00127E7B">
        <w:rPr>
          <w:lang w:eastAsia="zh-CN"/>
        </w:rPr>
        <w:t>eventFilter</w:t>
      </w:r>
      <w:proofErr w:type="spellEnd"/>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proofErr w:type="spellStart"/>
      <w:r w:rsidRPr="00127E7B">
        <w:rPr>
          <w:rFonts w:hint="eastAsia"/>
        </w:rPr>
        <w:t>eventType</w:t>
      </w:r>
      <w:proofErr w:type="spellEnd"/>
      <w:r w:rsidRPr="00127E7B">
        <w:rPr>
          <w:lang w:eastAsia="zh-CN"/>
        </w:rPr>
        <w:t>:</w:t>
      </w:r>
    </w:p>
    <w:p w14:paraId="060BE81D" w14:textId="77777777" w:rsidR="00626ACB" w:rsidRPr="00127E7B" w:rsidRDefault="00626ACB" w:rsidP="00626ACB">
      <w:pPr>
        <w:pStyle w:val="PL"/>
      </w:pPr>
      <w:r w:rsidRPr="00127E7B">
        <w:t xml:space="preserve">          $ref: '#/components/schemas/</w:t>
      </w:r>
      <w:proofErr w:type="spellStart"/>
      <w:r w:rsidRPr="00127E7B">
        <w:t>SACEventType</w:t>
      </w:r>
      <w:proofErr w:type="spellEnd"/>
      <w:r w:rsidRPr="00127E7B">
        <w:t>'</w:t>
      </w:r>
    </w:p>
    <w:p w14:paraId="11D4487A" w14:textId="77777777" w:rsidR="00626ACB" w:rsidRPr="00127E7B" w:rsidRDefault="00626ACB" w:rsidP="00626ACB">
      <w:pPr>
        <w:pStyle w:val="PL"/>
        <w:rPr>
          <w:lang w:eastAsia="zh-CN"/>
        </w:rPr>
      </w:pPr>
      <w:r w:rsidRPr="00127E7B">
        <w:t xml:space="preserve">        </w:t>
      </w:r>
      <w:proofErr w:type="spellStart"/>
      <w:r w:rsidRPr="00127E7B">
        <w:rPr>
          <w:rFonts w:hint="eastAsia"/>
        </w:rPr>
        <w:t>eventState</w:t>
      </w:r>
      <w:proofErr w:type="spellEnd"/>
      <w:r w:rsidRPr="00127E7B">
        <w:rPr>
          <w:lang w:eastAsia="zh-CN"/>
        </w:rPr>
        <w:t>:</w:t>
      </w:r>
    </w:p>
    <w:p w14:paraId="17ED1CAE" w14:textId="77777777" w:rsidR="00626ACB" w:rsidRPr="00127E7B" w:rsidRDefault="00626ACB" w:rsidP="00626ACB">
      <w:pPr>
        <w:pStyle w:val="PL"/>
      </w:pPr>
      <w:r w:rsidRPr="00127E7B">
        <w:t xml:space="preserve">          $ref: '#/components/schemas/</w:t>
      </w:r>
      <w:proofErr w:type="spellStart"/>
      <w:r w:rsidRPr="00127E7B">
        <w:t>SACEventState</w:t>
      </w:r>
      <w:proofErr w:type="spellEnd"/>
      <w:r w:rsidRPr="00127E7B">
        <w:t>'</w:t>
      </w:r>
    </w:p>
    <w:p w14:paraId="7E720710" w14:textId="77777777" w:rsidR="00626ACB" w:rsidRPr="00127E7B" w:rsidRDefault="00626ACB" w:rsidP="00626ACB">
      <w:pPr>
        <w:pStyle w:val="PL"/>
      </w:pPr>
      <w:r w:rsidRPr="00127E7B">
        <w:t xml:space="preserve">        </w:t>
      </w:r>
      <w:proofErr w:type="spellStart"/>
      <w:r w:rsidRPr="00127E7B">
        <w:rPr>
          <w:rFonts w:hint="eastAsia"/>
        </w:rPr>
        <w:t>timeStamp</w:t>
      </w:r>
      <w:proofErr w:type="spellEnd"/>
      <w:r w:rsidRPr="00127E7B">
        <w:t>:</w:t>
      </w:r>
    </w:p>
    <w:p w14:paraId="7785F86E" w14:textId="77777777" w:rsidR="00626ACB" w:rsidRPr="00127E7B" w:rsidRDefault="00626ACB" w:rsidP="00626ACB">
      <w:pPr>
        <w:pStyle w:val="PL"/>
      </w:pPr>
      <w:r w:rsidRPr="00127E7B">
        <w:t xml:space="preserve">          $ref: 'TS29571_CommonData.yaml#/components/schemas/</w:t>
      </w:r>
      <w:proofErr w:type="spellStart"/>
      <w:r w:rsidRPr="00127E7B">
        <w:rPr>
          <w:rFonts w:hint="eastAsia"/>
        </w:rPr>
        <w:t>DateTime</w:t>
      </w:r>
      <w:proofErr w:type="spellEnd"/>
      <w:r w:rsidRPr="00127E7B">
        <w:t>'</w:t>
      </w:r>
    </w:p>
    <w:p w14:paraId="69988B52" w14:textId="77777777" w:rsidR="00626ACB" w:rsidRPr="00127E7B" w:rsidRDefault="00626ACB" w:rsidP="00626ACB">
      <w:pPr>
        <w:pStyle w:val="PL"/>
      </w:pPr>
      <w:r w:rsidRPr="00127E7B">
        <w:t xml:space="preserve">        </w:t>
      </w:r>
      <w:proofErr w:type="spellStart"/>
      <w:r w:rsidRPr="00127E7B">
        <w:rPr>
          <w:lang w:eastAsia="zh-CN"/>
        </w:rPr>
        <w:t>eventFilter</w:t>
      </w:r>
      <w:proofErr w:type="spellEnd"/>
      <w:r w:rsidRPr="00127E7B">
        <w:t>:</w:t>
      </w:r>
    </w:p>
    <w:p w14:paraId="0BA7871E" w14:textId="0F4A5766" w:rsidR="00F95F83" w:rsidRPr="00127E7B" w:rsidRDefault="00F95F83" w:rsidP="00F95F83">
      <w:pPr>
        <w:pStyle w:val="PL"/>
      </w:pPr>
      <w:r w:rsidRPr="00127E7B">
        <w:t xml:space="preserve">          $ref: 'TS29571_CommonData.yaml#/components/schemas/</w:t>
      </w:r>
      <w:proofErr w:type="spellStart"/>
      <w:r w:rsidRPr="00127E7B">
        <w:rPr>
          <w:lang w:eastAsia="zh-CN"/>
        </w:rPr>
        <w:t>Snssai</w:t>
      </w:r>
      <w:proofErr w:type="spellEnd"/>
      <w:r w:rsidRPr="00127E7B">
        <w:t>'</w:t>
      </w:r>
    </w:p>
    <w:p w14:paraId="3278D82B" w14:textId="77777777" w:rsidR="00626ACB" w:rsidRPr="00127E7B" w:rsidRDefault="00626ACB" w:rsidP="00626ACB">
      <w:pPr>
        <w:pStyle w:val="PL"/>
      </w:pPr>
      <w:r w:rsidRPr="00127E7B">
        <w:t xml:space="preserve">        </w:t>
      </w:r>
      <w:proofErr w:type="spellStart"/>
      <w:r w:rsidRPr="00127E7B">
        <w:rPr>
          <w:rFonts w:hint="eastAsia"/>
        </w:rPr>
        <w:t>sliceStautsInfo</w:t>
      </w:r>
      <w:proofErr w:type="spellEnd"/>
      <w:r w:rsidRPr="00127E7B">
        <w:t>:</w:t>
      </w:r>
    </w:p>
    <w:p w14:paraId="6109BAEB" w14:textId="77777777" w:rsidR="00626ACB" w:rsidRPr="00127E7B" w:rsidRDefault="00626ACB" w:rsidP="00626ACB">
      <w:pPr>
        <w:pStyle w:val="PL"/>
      </w:pPr>
      <w:r w:rsidRPr="00127E7B">
        <w:t xml:space="preserve">          $ref: 'TS29571_CommonData.yaml#/components/schemas/</w:t>
      </w:r>
      <w:proofErr w:type="spellStart"/>
      <w:r w:rsidRPr="00127E7B">
        <w:rPr>
          <w:lang w:eastAsia="zh-CN"/>
        </w:rPr>
        <w:t>SACEventStatus</w:t>
      </w:r>
      <w:proofErr w:type="spellEnd"/>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w:t>
      </w:r>
      <w:proofErr w:type="spellStart"/>
      <w:r w:rsidRPr="00127E7B">
        <w:t>SACEventState</w:t>
      </w:r>
      <w:proofErr w:type="spellEnd"/>
      <w:r w:rsidRPr="00127E7B">
        <w:t>:</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w:t>
      </w:r>
      <w:proofErr w:type="spellStart"/>
      <w:r w:rsidRPr="00127E7B">
        <w:t>boolean</w:t>
      </w:r>
      <w:proofErr w:type="spellEnd"/>
    </w:p>
    <w:p w14:paraId="64AC25BC" w14:textId="77777777" w:rsidR="00626ACB" w:rsidRPr="00127E7B" w:rsidRDefault="00626ACB" w:rsidP="00626ACB">
      <w:pPr>
        <w:pStyle w:val="PL"/>
        <w:rPr>
          <w:lang w:eastAsia="zh-CN"/>
        </w:rPr>
      </w:pPr>
      <w:r w:rsidRPr="00127E7B">
        <w:t xml:space="preserve">        </w:t>
      </w:r>
      <w:proofErr w:type="spellStart"/>
      <w:r w:rsidRPr="00127E7B">
        <w:t>remainReports</w:t>
      </w:r>
      <w:proofErr w:type="spellEnd"/>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w:t>
      </w:r>
      <w:proofErr w:type="spellStart"/>
      <w:r w:rsidRPr="00127E7B">
        <w:t>remainDuration</w:t>
      </w:r>
      <w:proofErr w:type="spellEnd"/>
      <w:r w:rsidRPr="00127E7B">
        <w:t>:</w:t>
      </w:r>
    </w:p>
    <w:p w14:paraId="1479A870" w14:textId="77777777" w:rsidR="00626ACB" w:rsidRPr="00127E7B" w:rsidRDefault="00626ACB" w:rsidP="00626ACB">
      <w:pPr>
        <w:pStyle w:val="PL"/>
      </w:pPr>
      <w:r w:rsidRPr="00127E7B">
        <w:t xml:space="preserve">          $ref: 'TS29571_CommonData.yaml#/components/schemas/</w:t>
      </w:r>
      <w:proofErr w:type="spellStart"/>
      <w:r w:rsidRPr="00127E7B">
        <w:t>DurationSec</w:t>
      </w:r>
      <w:proofErr w:type="spellEnd"/>
      <w:r w:rsidRPr="00127E7B">
        <w:t>'</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w:t>
      </w:r>
      <w:proofErr w:type="spellStart"/>
      <w:r w:rsidRPr="00127E7B">
        <w:t>SACEventType</w:t>
      </w:r>
      <w:proofErr w:type="spellEnd"/>
      <w:r w:rsidRPr="00127E7B">
        <w:t>:</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w:t>
      </w:r>
      <w:proofErr w:type="spellStart"/>
      <w:r w:rsidRPr="00127E7B">
        <w:t>anyOf</w:t>
      </w:r>
      <w:proofErr w:type="spellEnd"/>
      <w:r w:rsidRPr="00127E7B">
        <w:t>:</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w:t>
      </w:r>
      <w:proofErr w:type="spellStart"/>
      <w:r w:rsidRPr="00127E7B">
        <w:t>enum</w:t>
      </w:r>
      <w:proofErr w:type="spellEnd"/>
      <w:r w:rsidRPr="00127E7B">
        <w:t>:</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w:t>
      </w:r>
      <w:proofErr w:type="spellStart"/>
      <w:r w:rsidRPr="00127E7B">
        <w:t>SACEventTrigger</w:t>
      </w:r>
      <w:proofErr w:type="spellEnd"/>
      <w:r w:rsidRPr="00127E7B">
        <w:t>:</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w:t>
      </w:r>
      <w:proofErr w:type="spellStart"/>
      <w:r w:rsidRPr="00127E7B">
        <w:t>anyOf</w:t>
      </w:r>
      <w:proofErr w:type="spellEnd"/>
      <w:r w:rsidRPr="00127E7B">
        <w:t>:</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w:t>
      </w:r>
      <w:proofErr w:type="spellStart"/>
      <w:r w:rsidRPr="00127E7B">
        <w:t>enum</w:t>
      </w:r>
      <w:proofErr w:type="spellEnd"/>
      <w:r w:rsidRPr="00127E7B">
        <w:t>:</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1056" w:name="_CRAnnexBinformative"/>
      <w:bookmarkStart w:id="1057" w:name="historyclause"/>
      <w:bookmarkEnd w:id="1056"/>
      <w:r w:rsidRPr="00127E7B">
        <w:br w:type="page"/>
      </w:r>
      <w:bookmarkStart w:id="1058" w:name="_Toc2086459"/>
      <w:bookmarkStart w:id="1059" w:name="_Toc70325155"/>
      <w:bookmarkStart w:id="1060" w:name="_Toc81226761"/>
      <w:bookmarkStart w:id="1061" w:name="_Toc93869054"/>
      <w:bookmarkStart w:id="1062" w:name="_Toc186721142"/>
      <w:bookmarkEnd w:id="1057"/>
      <w:r w:rsidR="003446B6" w:rsidRPr="00127E7B">
        <w:lastRenderedPageBreak/>
        <w:t xml:space="preserve">Annex </w:t>
      </w:r>
      <w:r w:rsidR="00484CBB">
        <w:t>B</w:t>
      </w:r>
      <w:r w:rsidR="003446B6" w:rsidRPr="00127E7B">
        <w:t xml:space="preserve"> (informative):</w:t>
      </w:r>
      <w:r w:rsidR="003446B6" w:rsidRPr="00127E7B">
        <w:br/>
        <w:t>Change history</w:t>
      </w:r>
      <w:bookmarkEnd w:id="1058"/>
      <w:bookmarkEnd w:id="1059"/>
      <w:bookmarkEnd w:id="1060"/>
      <w:bookmarkEnd w:id="1061"/>
      <w:bookmarkEnd w:id="1062"/>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FA0353">
        <w:tc>
          <w:tcPr>
            <w:tcW w:w="800" w:type="dxa"/>
            <w:shd w:val="solid" w:color="FFFFFF" w:fill="auto"/>
          </w:tcPr>
          <w:p w14:paraId="7CC6C897" w14:textId="77777777" w:rsidR="007623B9" w:rsidRDefault="007623B9" w:rsidP="00FA0353">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FA0353">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FA0353">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FA0353">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FA0353">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FA0353">
            <w:pPr>
              <w:pStyle w:val="TAL"/>
              <w:rPr>
                <w:sz w:val="16"/>
                <w:szCs w:val="16"/>
              </w:rPr>
            </w:pPr>
            <w:r w:rsidRPr="000D6C96">
              <w:rPr>
                <w:sz w:val="16"/>
                <w:szCs w:val="16"/>
              </w:rPr>
              <w:t xml:space="preserve">Reuse of type </w:t>
            </w:r>
            <w:proofErr w:type="spellStart"/>
            <w:r w:rsidRPr="000D6C96">
              <w:rPr>
                <w:sz w:val="16"/>
                <w:szCs w:val="16"/>
              </w:rPr>
              <w:t>Fqdn</w:t>
            </w:r>
            <w:proofErr w:type="spellEnd"/>
            <w:r w:rsidRPr="000D6C96">
              <w:rPr>
                <w:sz w:val="16"/>
                <w:szCs w:val="16"/>
              </w:rPr>
              <w:t xml:space="preserve"> from 29.571</w:t>
            </w:r>
          </w:p>
        </w:tc>
        <w:tc>
          <w:tcPr>
            <w:tcW w:w="708" w:type="dxa"/>
            <w:shd w:val="solid" w:color="FFFFFF" w:fill="auto"/>
          </w:tcPr>
          <w:p w14:paraId="02BF42F2" w14:textId="77777777" w:rsidR="007623B9" w:rsidRDefault="007623B9" w:rsidP="00FA0353">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2CB9875D" w:rsidR="009B1659" w:rsidRDefault="009B1659" w:rsidP="000005EC">
            <w:pPr>
              <w:pStyle w:val="TAL"/>
              <w:rPr>
                <w:rFonts w:eastAsiaTheme="minorEastAsia"/>
                <w:sz w:val="16"/>
                <w:szCs w:val="16"/>
                <w:lang w:eastAsia="zh-CN"/>
              </w:rPr>
            </w:pPr>
            <w:r>
              <w:rPr>
                <w:rFonts w:eastAsiaTheme="minorEastAsia"/>
                <w:sz w:val="16"/>
                <w:szCs w:val="16"/>
                <w:lang w:eastAsia="zh-CN"/>
              </w:rPr>
              <w:t>CP-22</w:t>
            </w:r>
            <w:r w:rsidR="000005EC">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BD4F99" w:rsidRPr="00127E7B" w14:paraId="1FA9D16E" w14:textId="77777777" w:rsidTr="000D6C96">
        <w:tc>
          <w:tcPr>
            <w:tcW w:w="800" w:type="dxa"/>
            <w:shd w:val="solid" w:color="FFFFFF" w:fill="auto"/>
          </w:tcPr>
          <w:p w14:paraId="190EC57A" w14:textId="747C01E7" w:rsidR="00BD4F99" w:rsidRDefault="00BD4F99" w:rsidP="00BD4F99">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6BA9C4E" w14:textId="5461DE46" w:rsidR="00BD4F99" w:rsidRDefault="00BD4F99" w:rsidP="00BD4F99">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00B4503" w14:textId="7252A2B1" w:rsidR="00BD4F99" w:rsidRDefault="00BD4F99" w:rsidP="00BD4F99">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B635469" w14:textId="0C6A1B0E" w:rsidR="00BD4F99" w:rsidRDefault="00BD4F99" w:rsidP="00BD4F99">
            <w:pPr>
              <w:pStyle w:val="TAL"/>
              <w:rPr>
                <w:rFonts w:eastAsiaTheme="minorEastAsia"/>
                <w:sz w:val="16"/>
                <w:szCs w:val="16"/>
                <w:lang w:eastAsia="zh-CN"/>
              </w:rPr>
            </w:pPr>
            <w:r>
              <w:rPr>
                <w:rFonts w:eastAsiaTheme="minorEastAsia"/>
                <w:sz w:val="16"/>
                <w:szCs w:val="16"/>
                <w:lang w:eastAsia="zh-CN"/>
              </w:rPr>
              <w:t>0048</w:t>
            </w:r>
          </w:p>
        </w:tc>
        <w:tc>
          <w:tcPr>
            <w:tcW w:w="425" w:type="dxa"/>
            <w:shd w:val="solid" w:color="FFFFFF" w:fill="auto"/>
          </w:tcPr>
          <w:p w14:paraId="5CAA358E" w14:textId="5D9C90EC" w:rsidR="00BD4F99" w:rsidRDefault="00BD4F99" w:rsidP="00BD4F9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8D57AB5" w14:textId="5A708759" w:rsidR="00BD4F99" w:rsidRDefault="00BD4F99"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0D1175F" w14:textId="2A054477" w:rsidR="00BD4F99" w:rsidRPr="00AE3B2D" w:rsidRDefault="00BD4F99" w:rsidP="00BD4F99">
            <w:pPr>
              <w:pStyle w:val="TAL"/>
              <w:rPr>
                <w:sz w:val="16"/>
                <w:szCs w:val="16"/>
              </w:rPr>
            </w:pPr>
            <w:r w:rsidRPr="00823A0C">
              <w:rPr>
                <w:sz w:val="16"/>
                <w:szCs w:val="16"/>
              </w:rPr>
              <w:t xml:space="preserve">Correction on the cardinality of </w:t>
            </w:r>
            <w:proofErr w:type="spellStart"/>
            <w:r w:rsidRPr="00823A0C">
              <w:rPr>
                <w:sz w:val="16"/>
                <w:szCs w:val="16"/>
              </w:rPr>
              <w:t>acuFailureList</w:t>
            </w:r>
            <w:proofErr w:type="spellEnd"/>
          </w:p>
        </w:tc>
        <w:tc>
          <w:tcPr>
            <w:tcW w:w="708" w:type="dxa"/>
            <w:shd w:val="solid" w:color="FFFFFF" w:fill="auto"/>
          </w:tcPr>
          <w:p w14:paraId="707A5207" w14:textId="2720489F" w:rsidR="00BD4F99" w:rsidRDefault="00BD4F99" w:rsidP="00BD4F99">
            <w:pPr>
              <w:pStyle w:val="TAC"/>
              <w:rPr>
                <w:sz w:val="16"/>
                <w:szCs w:val="16"/>
              </w:rPr>
            </w:pPr>
            <w:r>
              <w:rPr>
                <w:sz w:val="16"/>
                <w:szCs w:val="16"/>
              </w:rPr>
              <w:t>17.3.0</w:t>
            </w:r>
          </w:p>
        </w:tc>
      </w:tr>
      <w:tr w:rsidR="00465E1E" w:rsidRPr="00127E7B" w14:paraId="67E2887A" w14:textId="77777777" w:rsidTr="000D6C96">
        <w:tc>
          <w:tcPr>
            <w:tcW w:w="800" w:type="dxa"/>
            <w:shd w:val="solid" w:color="FFFFFF" w:fill="auto"/>
          </w:tcPr>
          <w:p w14:paraId="0CD2D0F4" w14:textId="789AA37B" w:rsidR="00465E1E" w:rsidRDefault="00465E1E" w:rsidP="00BD4F99">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EA6DF5C" w14:textId="5F7EACDA" w:rsidR="00465E1E" w:rsidRDefault="00465E1E" w:rsidP="00BD4F99">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tcPr>
          <w:p w14:paraId="32D3812C" w14:textId="489D7095" w:rsidR="00465E1E" w:rsidRDefault="00465E1E" w:rsidP="00BD4F99">
            <w:pPr>
              <w:pStyle w:val="TAL"/>
              <w:rPr>
                <w:rFonts w:eastAsiaTheme="minorEastAsia"/>
                <w:sz w:val="16"/>
                <w:szCs w:val="16"/>
                <w:lang w:eastAsia="zh-CN"/>
              </w:rPr>
            </w:pPr>
            <w:r>
              <w:rPr>
                <w:rFonts w:eastAsiaTheme="minorEastAsia"/>
                <w:sz w:val="16"/>
                <w:szCs w:val="16"/>
                <w:lang w:eastAsia="zh-CN"/>
              </w:rPr>
              <w:t>CP-233064</w:t>
            </w:r>
          </w:p>
        </w:tc>
        <w:tc>
          <w:tcPr>
            <w:tcW w:w="567" w:type="dxa"/>
            <w:shd w:val="solid" w:color="FFFFFF" w:fill="auto"/>
          </w:tcPr>
          <w:p w14:paraId="770F4A06" w14:textId="19BA1B1D" w:rsidR="00465E1E" w:rsidRDefault="00465E1E" w:rsidP="00BD4F99">
            <w:pPr>
              <w:pStyle w:val="TAL"/>
              <w:rPr>
                <w:rFonts w:eastAsiaTheme="minorEastAsia"/>
                <w:sz w:val="16"/>
                <w:szCs w:val="16"/>
                <w:lang w:eastAsia="zh-CN"/>
              </w:rPr>
            </w:pPr>
            <w:r>
              <w:rPr>
                <w:rFonts w:eastAsiaTheme="minorEastAsia"/>
                <w:sz w:val="16"/>
                <w:szCs w:val="16"/>
                <w:lang w:eastAsia="zh-CN"/>
              </w:rPr>
              <w:t>0090</w:t>
            </w:r>
          </w:p>
        </w:tc>
        <w:tc>
          <w:tcPr>
            <w:tcW w:w="425" w:type="dxa"/>
            <w:shd w:val="solid" w:color="FFFFFF" w:fill="auto"/>
          </w:tcPr>
          <w:p w14:paraId="2097CE9A" w14:textId="13AEDAF0" w:rsidR="00465E1E" w:rsidRDefault="00465E1E" w:rsidP="00BD4F9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ADDBEB0" w14:textId="3611F3E4" w:rsidR="00465E1E" w:rsidRDefault="00465E1E"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E9507D" w14:textId="69C64F56" w:rsidR="00465E1E" w:rsidRPr="00823A0C" w:rsidRDefault="00465E1E" w:rsidP="00BD4F99">
            <w:pPr>
              <w:pStyle w:val="TAL"/>
              <w:rPr>
                <w:sz w:val="16"/>
                <w:szCs w:val="16"/>
              </w:rPr>
            </w:pPr>
            <w:r>
              <w:rPr>
                <w:sz w:val="16"/>
                <w:szCs w:val="16"/>
              </w:rPr>
              <w:t xml:space="preserve">Essential Correction on PDU Session ID in </w:t>
            </w:r>
            <w:proofErr w:type="spellStart"/>
            <w:r>
              <w:rPr>
                <w:sz w:val="16"/>
                <w:szCs w:val="16"/>
              </w:rPr>
              <w:t>NumOfPDUsUpdate</w:t>
            </w:r>
            <w:proofErr w:type="spellEnd"/>
          </w:p>
        </w:tc>
        <w:tc>
          <w:tcPr>
            <w:tcW w:w="708" w:type="dxa"/>
            <w:shd w:val="solid" w:color="FFFFFF" w:fill="auto"/>
          </w:tcPr>
          <w:p w14:paraId="3CC18A47" w14:textId="77DE8A74" w:rsidR="00465E1E" w:rsidRDefault="00465E1E" w:rsidP="00BD4F99">
            <w:pPr>
              <w:pStyle w:val="TAC"/>
              <w:rPr>
                <w:sz w:val="16"/>
                <w:szCs w:val="16"/>
              </w:rPr>
            </w:pPr>
            <w:r>
              <w:rPr>
                <w:sz w:val="16"/>
                <w:szCs w:val="16"/>
              </w:rPr>
              <w:t>17.4.0</w:t>
            </w:r>
          </w:p>
        </w:tc>
      </w:tr>
      <w:tr w:rsidR="000A5B3B" w:rsidRPr="00127E7B" w14:paraId="592E0737" w14:textId="77777777" w:rsidTr="000D6C96">
        <w:tc>
          <w:tcPr>
            <w:tcW w:w="800" w:type="dxa"/>
            <w:shd w:val="solid" w:color="FFFFFF" w:fill="auto"/>
          </w:tcPr>
          <w:p w14:paraId="5A3703F2" w14:textId="16CAC7DD" w:rsidR="000A5B3B" w:rsidRDefault="000A5B3B" w:rsidP="000A5B3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0B9F4876" w14:textId="7C62145E" w:rsidR="000A5B3B" w:rsidRDefault="000A5B3B" w:rsidP="000A5B3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AB9FC5" w14:textId="59B444FF" w:rsidR="000A5B3B" w:rsidRDefault="000A5B3B" w:rsidP="000A5B3B">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6B1D3EA7" w14:textId="73C7C55F" w:rsidR="000A5B3B" w:rsidRDefault="000A5B3B" w:rsidP="000A5B3B">
            <w:pPr>
              <w:pStyle w:val="TAL"/>
              <w:rPr>
                <w:rFonts w:eastAsiaTheme="minorEastAsia"/>
                <w:sz w:val="16"/>
                <w:szCs w:val="16"/>
                <w:lang w:eastAsia="zh-CN"/>
              </w:rPr>
            </w:pPr>
            <w:r>
              <w:rPr>
                <w:rFonts w:eastAsiaTheme="minorEastAsia"/>
                <w:sz w:val="16"/>
                <w:szCs w:val="16"/>
                <w:lang w:eastAsia="zh-CN"/>
              </w:rPr>
              <w:t>0118</w:t>
            </w:r>
          </w:p>
        </w:tc>
        <w:tc>
          <w:tcPr>
            <w:tcW w:w="425" w:type="dxa"/>
            <w:shd w:val="solid" w:color="FFFFFF" w:fill="auto"/>
          </w:tcPr>
          <w:p w14:paraId="5BF970B2" w14:textId="51EBCC71" w:rsidR="000A5B3B" w:rsidRDefault="000A5B3B" w:rsidP="000A5B3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B654963" w14:textId="5E0ED980" w:rsidR="000A5B3B" w:rsidRDefault="000A5B3B" w:rsidP="000A5B3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7BD23F2" w14:textId="7ABAE427" w:rsidR="000A5B3B" w:rsidRDefault="000A5B3B" w:rsidP="000A5B3B">
            <w:pPr>
              <w:pStyle w:val="TAL"/>
              <w:rPr>
                <w:sz w:val="16"/>
                <w:szCs w:val="16"/>
              </w:rPr>
            </w:pPr>
            <w:r w:rsidRPr="000A5B3B">
              <w:rPr>
                <w:sz w:val="16"/>
                <w:szCs w:val="16"/>
              </w:rPr>
              <w:t>Supporting NSAC in SNPN</w:t>
            </w:r>
          </w:p>
        </w:tc>
        <w:tc>
          <w:tcPr>
            <w:tcW w:w="708" w:type="dxa"/>
            <w:shd w:val="solid" w:color="FFFFFF" w:fill="auto"/>
          </w:tcPr>
          <w:p w14:paraId="3E18D19B" w14:textId="6ECFB882" w:rsidR="000A5B3B" w:rsidRDefault="000A5B3B" w:rsidP="000A5B3B">
            <w:pPr>
              <w:pStyle w:val="TAC"/>
              <w:rPr>
                <w:sz w:val="16"/>
                <w:szCs w:val="16"/>
              </w:rPr>
            </w:pPr>
            <w:r>
              <w:rPr>
                <w:sz w:val="16"/>
                <w:szCs w:val="16"/>
              </w:rPr>
              <w:t>17.5.0</w:t>
            </w:r>
          </w:p>
        </w:tc>
      </w:tr>
      <w:tr w:rsidR="004B45DE" w:rsidRPr="00127E7B" w14:paraId="233EAE65" w14:textId="77777777" w:rsidTr="000D6C96">
        <w:tc>
          <w:tcPr>
            <w:tcW w:w="800" w:type="dxa"/>
            <w:shd w:val="solid" w:color="FFFFFF" w:fill="auto"/>
          </w:tcPr>
          <w:p w14:paraId="21155D31" w14:textId="2FCD4C7C" w:rsidR="004B45DE" w:rsidRDefault="004B45DE" w:rsidP="004B45DE">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BA4EC7A" w14:textId="3C4A5160" w:rsidR="004B45DE" w:rsidRDefault="004B45DE" w:rsidP="004B45DE">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110EFB2" w14:textId="3D1DDCC5" w:rsidR="004B45DE" w:rsidRDefault="004B45DE" w:rsidP="00264A48">
            <w:pPr>
              <w:pStyle w:val="TAL"/>
              <w:rPr>
                <w:rFonts w:eastAsiaTheme="minorEastAsia"/>
                <w:sz w:val="16"/>
                <w:szCs w:val="16"/>
                <w:lang w:eastAsia="zh-CN"/>
              </w:rPr>
            </w:pPr>
            <w:r>
              <w:rPr>
                <w:rFonts w:eastAsiaTheme="minorEastAsia"/>
                <w:sz w:val="16"/>
                <w:szCs w:val="16"/>
                <w:lang w:eastAsia="zh-CN"/>
              </w:rPr>
              <w:t>CP-24</w:t>
            </w:r>
            <w:r w:rsidR="00264A48">
              <w:rPr>
                <w:rFonts w:eastAsiaTheme="minorEastAsia"/>
                <w:sz w:val="16"/>
                <w:szCs w:val="16"/>
                <w:lang w:eastAsia="zh-CN"/>
              </w:rPr>
              <w:t>0246</w:t>
            </w:r>
          </w:p>
        </w:tc>
        <w:tc>
          <w:tcPr>
            <w:tcW w:w="567" w:type="dxa"/>
            <w:shd w:val="solid" w:color="FFFFFF" w:fill="auto"/>
          </w:tcPr>
          <w:p w14:paraId="51C83E4E" w14:textId="6140442F" w:rsidR="004B45DE" w:rsidRDefault="00264A48" w:rsidP="004B45DE">
            <w:pPr>
              <w:pStyle w:val="TAL"/>
              <w:rPr>
                <w:rFonts w:eastAsiaTheme="minorEastAsia"/>
                <w:sz w:val="16"/>
                <w:szCs w:val="16"/>
                <w:lang w:eastAsia="zh-CN"/>
              </w:rPr>
            </w:pPr>
            <w:r>
              <w:rPr>
                <w:rFonts w:eastAsiaTheme="minorEastAsia"/>
                <w:sz w:val="16"/>
                <w:szCs w:val="16"/>
                <w:lang w:eastAsia="zh-CN"/>
              </w:rPr>
              <w:t>0120</w:t>
            </w:r>
          </w:p>
        </w:tc>
        <w:tc>
          <w:tcPr>
            <w:tcW w:w="425" w:type="dxa"/>
            <w:shd w:val="solid" w:color="FFFFFF" w:fill="auto"/>
          </w:tcPr>
          <w:p w14:paraId="0A0B0A7C" w14:textId="716C1DD6" w:rsidR="004B45DE" w:rsidRDefault="00264A48" w:rsidP="004B45D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49DE9D9" w14:textId="5CF043B4" w:rsidR="004B45DE" w:rsidRDefault="004B45DE"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9210985" w14:textId="2F9F8675" w:rsidR="004B45DE" w:rsidRPr="000A5B3B" w:rsidRDefault="004B45DE" w:rsidP="004B45DE">
            <w:pPr>
              <w:pStyle w:val="TAL"/>
              <w:rPr>
                <w:sz w:val="16"/>
                <w:szCs w:val="16"/>
              </w:rPr>
            </w:pPr>
            <w:r w:rsidRPr="00E65C4A">
              <w:rPr>
                <w:sz w:val="16"/>
                <w:szCs w:val="16"/>
              </w:rPr>
              <w:t>API version and External doc update</w:t>
            </w:r>
          </w:p>
        </w:tc>
        <w:tc>
          <w:tcPr>
            <w:tcW w:w="708" w:type="dxa"/>
            <w:shd w:val="solid" w:color="FFFFFF" w:fill="auto"/>
          </w:tcPr>
          <w:p w14:paraId="2376E512" w14:textId="6D7A7CFB" w:rsidR="004B45DE" w:rsidRDefault="004B45DE" w:rsidP="004B45DE">
            <w:pPr>
              <w:pStyle w:val="TAC"/>
              <w:rPr>
                <w:sz w:val="16"/>
                <w:szCs w:val="16"/>
              </w:rPr>
            </w:pPr>
            <w:r w:rsidRPr="00E65C4A">
              <w:rPr>
                <w:sz w:val="16"/>
                <w:szCs w:val="16"/>
              </w:rPr>
              <w:t>17.</w:t>
            </w:r>
            <w:r>
              <w:rPr>
                <w:sz w:val="16"/>
                <w:szCs w:val="16"/>
              </w:rPr>
              <w:t>5</w:t>
            </w:r>
            <w:r w:rsidRPr="00E65C4A">
              <w:rPr>
                <w:sz w:val="16"/>
                <w:szCs w:val="16"/>
              </w:rPr>
              <w:t>.0</w:t>
            </w:r>
          </w:p>
        </w:tc>
      </w:tr>
      <w:tr w:rsidR="0007426A" w:rsidRPr="00127E7B" w14:paraId="027738F7" w14:textId="77777777" w:rsidTr="000D6C96">
        <w:tc>
          <w:tcPr>
            <w:tcW w:w="800" w:type="dxa"/>
            <w:shd w:val="solid" w:color="FFFFFF" w:fill="auto"/>
          </w:tcPr>
          <w:p w14:paraId="2147B150" w14:textId="3A4AB14F" w:rsidR="0007426A" w:rsidRDefault="0007426A" w:rsidP="004B45DE">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66A0328" w14:textId="1F64CDE3" w:rsidR="0007426A" w:rsidRDefault="0007426A" w:rsidP="004B45DE">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C07FF1B" w14:textId="576D4C61" w:rsidR="0007426A" w:rsidRDefault="0007426A" w:rsidP="00264A48">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19D28607" w14:textId="1717FFFB" w:rsidR="0007426A" w:rsidRDefault="0007426A" w:rsidP="004B45DE">
            <w:pPr>
              <w:pStyle w:val="TAL"/>
              <w:rPr>
                <w:rFonts w:eastAsiaTheme="minorEastAsia"/>
                <w:sz w:val="16"/>
                <w:szCs w:val="16"/>
                <w:lang w:eastAsia="zh-CN"/>
              </w:rPr>
            </w:pPr>
            <w:r>
              <w:rPr>
                <w:rFonts w:eastAsiaTheme="minorEastAsia"/>
                <w:sz w:val="16"/>
                <w:szCs w:val="16"/>
                <w:lang w:eastAsia="zh-CN"/>
              </w:rPr>
              <w:t>0139</w:t>
            </w:r>
          </w:p>
        </w:tc>
        <w:tc>
          <w:tcPr>
            <w:tcW w:w="425" w:type="dxa"/>
            <w:shd w:val="solid" w:color="FFFFFF" w:fill="auto"/>
          </w:tcPr>
          <w:p w14:paraId="3C6C7E81" w14:textId="0E368E45" w:rsidR="0007426A" w:rsidRDefault="0007426A" w:rsidP="004B45DE">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3DEB0A" w14:textId="5DFC996C" w:rsidR="0007426A" w:rsidRDefault="0007426A"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76E9FBF" w14:textId="3648ED66" w:rsidR="0007426A" w:rsidRPr="00E65C4A" w:rsidRDefault="0007426A" w:rsidP="004B45DE">
            <w:pPr>
              <w:pStyle w:val="TAL"/>
              <w:rPr>
                <w:sz w:val="16"/>
                <w:szCs w:val="16"/>
              </w:rPr>
            </w:pPr>
            <w:r w:rsidRPr="0007426A">
              <w:rPr>
                <w:rFonts w:hint="eastAsia"/>
                <w:sz w:val="16"/>
                <w:szCs w:val="16"/>
              </w:rPr>
              <w:t xml:space="preserve">Correction on </w:t>
            </w:r>
            <w:proofErr w:type="spellStart"/>
            <w:r w:rsidRPr="0007426A">
              <w:rPr>
                <w:rFonts w:hint="eastAsia"/>
                <w:sz w:val="16"/>
                <w:szCs w:val="16"/>
              </w:rPr>
              <w:t>EacNotification</w:t>
            </w:r>
            <w:proofErr w:type="spellEnd"/>
            <w:r w:rsidRPr="0007426A">
              <w:rPr>
                <w:rFonts w:hint="eastAsia"/>
                <w:sz w:val="16"/>
                <w:szCs w:val="16"/>
              </w:rPr>
              <w:t xml:space="preserve"> data type</w:t>
            </w:r>
          </w:p>
        </w:tc>
        <w:tc>
          <w:tcPr>
            <w:tcW w:w="708" w:type="dxa"/>
            <w:shd w:val="solid" w:color="FFFFFF" w:fill="auto"/>
          </w:tcPr>
          <w:p w14:paraId="79F3364E" w14:textId="71A9D593" w:rsidR="0007426A" w:rsidRPr="00E65C4A" w:rsidRDefault="0007426A" w:rsidP="004B45DE">
            <w:pPr>
              <w:pStyle w:val="TAC"/>
              <w:rPr>
                <w:sz w:val="16"/>
                <w:szCs w:val="16"/>
              </w:rPr>
            </w:pPr>
            <w:r>
              <w:rPr>
                <w:sz w:val="16"/>
                <w:szCs w:val="16"/>
              </w:rPr>
              <w:t>17.6.0</w:t>
            </w:r>
          </w:p>
        </w:tc>
      </w:tr>
      <w:tr w:rsidR="0007426A" w:rsidRPr="00127E7B" w14:paraId="4EEDD263" w14:textId="77777777" w:rsidTr="000D6C96">
        <w:tc>
          <w:tcPr>
            <w:tcW w:w="800" w:type="dxa"/>
            <w:shd w:val="solid" w:color="FFFFFF" w:fill="auto"/>
          </w:tcPr>
          <w:p w14:paraId="1E5788DC" w14:textId="48F87C87" w:rsidR="0007426A" w:rsidRDefault="0007426A" w:rsidP="004B45DE">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2A2130" w14:textId="7FCE2513" w:rsidR="0007426A" w:rsidRDefault="0007426A" w:rsidP="004B45DE">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2E47E9EF" w14:textId="1F9322CF" w:rsidR="0007426A" w:rsidRDefault="0007426A" w:rsidP="001B17C2">
            <w:pPr>
              <w:pStyle w:val="TAL"/>
              <w:rPr>
                <w:rFonts w:eastAsiaTheme="minorEastAsia"/>
                <w:sz w:val="16"/>
                <w:szCs w:val="16"/>
                <w:lang w:eastAsia="zh-CN"/>
              </w:rPr>
            </w:pPr>
            <w:r>
              <w:rPr>
                <w:rFonts w:eastAsiaTheme="minorEastAsia"/>
                <w:sz w:val="16"/>
                <w:szCs w:val="16"/>
                <w:lang w:eastAsia="zh-CN"/>
              </w:rPr>
              <w:t>CP-24</w:t>
            </w:r>
            <w:r w:rsidR="001B17C2">
              <w:rPr>
                <w:rFonts w:eastAsiaTheme="minorEastAsia"/>
                <w:sz w:val="16"/>
                <w:szCs w:val="16"/>
                <w:lang w:eastAsia="zh-CN"/>
              </w:rPr>
              <w:t>3067</w:t>
            </w:r>
          </w:p>
        </w:tc>
        <w:tc>
          <w:tcPr>
            <w:tcW w:w="567" w:type="dxa"/>
            <w:shd w:val="solid" w:color="FFFFFF" w:fill="auto"/>
          </w:tcPr>
          <w:p w14:paraId="17E631D8" w14:textId="21495999" w:rsidR="0007426A" w:rsidRDefault="001B17C2" w:rsidP="004B45DE">
            <w:pPr>
              <w:pStyle w:val="TAL"/>
              <w:rPr>
                <w:rFonts w:eastAsiaTheme="minorEastAsia"/>
                <w:sz w:val="16"/>
                <w:szCs w:val="16"/>
                <w:lang w:eastAsia="zh-CN"/>
              </w:rPr>
            </w:pPr>
            <w:r>
              <w:rPr>
                <w:rFonts w:eastAsiaTheme="minorEastAsia"/>
                <w:sz w:val="16"/>
                <w:szCs w:val="16"/>
                <w:lang w:eastAsia="zh-CN"/>
              </w:rPr>
              <w:t>0143</w:t>
            </w:r>
          </w:p>
        </w:tc>
        <w:tc>
          <w:tcPr>
            <w:tcW w:w="425" w:type="dxa"/>
            <w:shd w:val="solid" w:color="FFFFFF" w:fill="auto"/>
          </w:tcPr>
          <w:p w14:paraId="7512F1E6" w14:textId="49E1BB1C" w:rsidR="0007426A" w:rsidRDefault="0007426A" w:rsidP="004B45DE">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D6FADD" w14:textId="73D405CC" w:rsidR="0007426A" w:rsidRDefault="0007426A"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C62E94B" w14:textId="36679CB5" w:rsidR="0007426A" w:rsidRPr="0007426A" w:rsidRDefault="00C67868" w:rsidP="004B45DE">
            <w:pPr>
              <w:pStyle w:val="TAL"/>
              <w:rPr>
                <w:sz w:val="16"/>
                <w:szCs w:val="16"/>
              </w:rPr>
            </w:pPr>
            <w:r>
              <w:rPr>
                <w:sz w:val="16"/>
                <w:szCs w:val="16"/>
              </w:rPr>
              <w:t xml:space="preserve">Rel-17 </w:t>
            </w:r>
            <w:r w:rsidR="0007426A" w:rsidRPr="00E65C4A">
              <w:rPr>
                <w:sz w:val="16"/>
                <w:szCs w:val="16"/>
              </w:rPr>
              <w:t>API version and External doc update</w:t>
            </w:r>
          </w:p>
        </w:tc>
        <w:tc>
          <w:tcPr>
            <w:tcW w:w="708" w:type="dxa"/>
            <w:shd w:val="solid" w:color="FFFFFF" w:fill="auto"/>
          </w:tcPr>
          <w:p w14:paraId="399CC993" w14:textId="3B486A10" w:rsidR="0007426A" w:rsidRDefault="0007426A" w:rsidP="004B45DE">
            <w:pPr>
              <w:pStyle w:val="TAC"/>
              <w:rPr>
                <w:sz w:val="16"/>
                <w:szCs w:val="16"/>
              </w:rPr>
            </w:pPr>
            <w:r>
              <w:rPr>
                <w:sz w:val="16"/>
                <w:szCs w:val="16"/>
              </w:rPr>
              <w:t>17.6.0</w:t>
            </w:r>
          </w:p>
        </w:tc>
      </w:tr>
    </w:tbl>
    <w:p w14:paraId="03280022" w14:textId="77777777" w:rsidR="00D66618" w:rsidRDefault="00D66618" w:rsidP="00484CBB"/>
    <w:sectPr w:rsidR="00D66618" w:rsidSect="00031667">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FB99D" w14:textId="77777777" w:rsidR="009C6289" w:rsidRDefault="009C6289">
      <w:r>
        <w:separator/>
      </w:r>
    </w:p>
  </w:endnote>
  <w:endnote w:type="continuationSeparator" w:id="0">
    <w:p w14:paraId="1D4801A7" w14:textId="77777777" w:rsidR="009C6289" w:rsidRDefault="009C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96DE" w14:textId="77777777" w:rsidR="00FA0353" w:rsidRDefault="00FA035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FFAAB" w14:textId="77777777" w:rsidR="009C6289" w:rsidRDefault="009C6289">
      <w:r>
        <w:separator/>
      </w:r>
    </w:p>
  </w:footnote>
  <w:footnote w:type="continuationSeparator" w:id="0">
    <w:p w14:paraId="3D810F51" w14:textId="77777777" w:rsidR="009C6289" w:rsidRDefault="009C6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69DC" w14:textId="48EE2616" w:rsidR="00FA0353" w:rsidRDefault="00FA03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53F">
      <w:rPr>
        <w:rFonts w:ascii="Arial" w:hAnsi="Arial" w:cs="Arial"/>
        <w:b/>
        <w:noProof/>
        <w:sz w:val="18"/>
        <w:szCs w:val="18"/>
      </w:rPr>
      <w:t>3GPP TS 29.536 V17.6.0 (2024-12)</w:t>
    </w:r>
    <w:r>
      <w:rPr>
        <w:rFonts w:ascii="Arial" w:hAnsi="Arial" w:cs="Arial"/>
        <w:b/>
        <w:sz w:val="18"/>
        <w:szCs w:val="18"/>
      </w:rPr>
      <w:fldChar w:fldCharType="end"/>
    </w:r>
  </w:p>
  <w:p w14:paraId="19750081" w14:textId="77777777" w:rsidR="00FA0353" w:rsidRDefault="00FA03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7868">
      <w:rPr>
        <w:rFonts w:ascii="Arial" w:hAnsi="Arial" w:cs="Arial"/>
        <w:b/>
        <w:noProof/>
        <w:sz w:val="18"/>
        <w:szCs w:val="18"/>
      </w:rPr>
      <w:t>64</w:t>
    </w:r>
    <w:r>
      <w:rPr>
        <w:rFonts w:ascii="Arial" w:hAnsi="Arial" w:cs="Arial"/>
        <w:b/>
        <w:sz w:val="18"/>
        <w:szCs w:val="18"/>
      </w:rPr>
      <w:fldChar w:fldCharType="end"/>
    </w:r>
  </w:p>
  <w:p w14:paraId="38A117B3" w14:textId="43B1CE23" w:rsidR="00FA0353" w:rsidRDefault="00FA03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53F">
      <w:rPr>
        <w:rFonts w:ascii="Arial" w:hAnsi="Arial" w:cs="Arial"/>
        <w:b/>
        <w:noProof/>
        <w:sz w:val="18"/>
        <w:szCs w:val="18"/>
      </w:rPr>
      <w:t>Release 17</w:t>
    </w:r>
    <w:r>
      <w:rPr>
        <w:rFonts w:ascii="Arial" w:hAnsi="Arial" w:cs="Arial"/>
        <w:b/>
        <w:sz w:val="18"/>
        <w:szCs w:val="18"/>
      </w:rPr>
      <w:fldChar w:fldCharType="end"/>
    </w:r>
  </w:p>
  <w:p w14:paraId="171708C5" w14:textId="77777777" w:rsidR="00FA0353" w:rsidRDefault="00FA03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944955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212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514786">
    <w:abstractNumId w:val="11"/>
  </w:num>
  <w:num w:numId="4" w16cid:durableId="1397896867">
    <w:abstractNumId w:val="22"/>
  </w:num>
  <w:num w:numId="5" w16cid:durableId="920673537">
    <w:abstractNumId w:val="19"/>
  </w:num>
  <w:num w:numId="6" w16cid:durableId="1086462853">
    <w:abstractNumId w:val="23"/>
  </w:num>
  <w:num w:numId="7" w16cid:durableId="1467235457">
    <w:abstractNumId w:val="13"/>
  </w:num>
  <w:num w:numId="8" w16cid:durableId="903640879">
    <w:abstractNumId w:val="24"/>
  </w:num>
  <w:num w:numId="9" w16cid:durableId="442190178">
    <w:abstractNumId w:val="16"/>
  </w:num>
  <w:num w:numId="10" w16cid:durableId="1583103091">
    <w:abstractNumId w:val="14"/>
  </w:num>
  <w:num w:numId="11" w16cid:durableId="1129054300">
    <w:abstractNumId w:val="20"/>
  </w:num>
  <w:num w:numId="12" w16cid:durableId="981928847">
    <w:abstractNumId w:val="15"/>
  </w:num>
  <w:num w:numId="13" w16cid:durableId="2067752167">
    <w:abstractNumId w:val="12"/>
  </w:num>
  <w:num w:numId="14" w16cid:durableId="2092191291">
    <w:abstractNumId w:val="21"/>
  </w:num>
  <w:num w:numId="15" w16cid:durableId="386732396">
    <w:abstractNumId w:val="9"/>
  </w:num>
  <w:num w:numId="16" w16cid:durableId="181869315">
    <w:abstractNumId w:val="7"/>
  </w:num>
  <w:num w:numId="17" w16cid:durableId="477693194">
    <w:abstractNumId w:val="6"/>
  </w:num>
  <w:num w:numId="18" w16cid:durableId="1294211530">
    <w:abstractNumId w:val="5"/>
  </w:num>
  <w:num w:numId="19" w16cid:durableId="1687712958">
    <w:abstractNumId w:val="4"/>
  </w:num>
  <w:num w:numId="20" w16cid:durableId="65301103">
    <w:abstractNumId w:val="8"/>
  </w:num>
  <w:num w:numId="21" w16cid:durableId="1514303397">
    <w:abstractNumId w:val="3"/>
  </w:num>
  <w:num w:numId="22" w16cid:durableId="202131868">
    <w:abstractNumId w:val="2"/>
  </w:num>
  <w:num w:numId="23" w16cid:durableId="473108806">
    <w:abstractNumId w:val="1"/>
  </w:num>
  <w:num w:numId="24" w16cid:durableId="1938050816">
    <w:abstractNumId w:val="0"/>
  </w:num>
  <w:num w:numId="25" w16cid:durableId="1264220291">
    <w:abstractNumId w:val="17"/>
  </w:num>
  <w:num w:numId="26" w16cid:durableId="1887175315">
    <w:abstractNumId w:val="18"/>
  </w:num>
  <w:num w:numId="27" w16cid:durableId="11571902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EC"/>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667"/>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176C"/>
    <w:rsid w:val="00062023"/>
    <w:rsid w:val="00062D1B"/>
    <w:rsid w:val="00063AC6"/>
    <w:rsid w:val="00064C22"/>
    <w:rsid w:val="000655A6"/>
    <w:rsid w:val="00066D0E"/>
    <w:rsid w:val="000675CE"/>
    <w:rsid w:val="0007020A"/>
    <w:rsid w:val="000705E7"/>
    <w:rsid w:val="0007426A"/>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A5B3B"/>
    <w:rsid w:val="000B07A2"/>
    <w:rsid w:val="000B17B0"/>
    <w:rsid w:val="000B28E5"/>
    <w:rsid w:val="000B62FF"/>
    <w:rsid w:val="000B70B0"/>
    <w:rsid w:val="000C24CF"/>
    <w:rsid w:val="000C47C3"/>
    <w:rsid w:val="000C5626"/>
    <w:rsid w:val="000C5C6C"/>
    <w:rsid w:val="000D0BE2"/>
    <w:rsid w:val="000D2A54"/>
    <w:rsid w:val="000D4BD4"/>
    <w:rsid w:val="000D58AB"/>
    <w:rsid w:val="000D5B29"/>
    <w:rsid w:val="000D5B40"/>
    <w:rsid w:val="000D6C96"/>
    <w:rsid w:val="000E2893"/>
    <w:rsid w:val="000E2928"/>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2F9A"/>
    <w:rsid w:val="0014614A"/>
    <w:rsid w:val="00150607"/>
    <w:rsid w:val="00151591"/>
    <w:rsid w:val="001547B8"/>
    <w:rsid w:val="00155AAC"/>
    <w:rsid w:val="00156599"/>
    <w:rsid w:val="00157475"/>
    <w:rsid w:val="001609FA"/>
    <w:rsid w:val="00161E46"/>
    <w:rsid w:val="0016361A"/>
    <w:rsid w:val="0016499F"/>
    <w:rsid w:val="001656BB"/>
    <w:rsid w:val="001659F5"/>
    <w:rsid w:val="001702AF"/>
    <w:rsid w:val="00170F2F"/>
    <w:rsid w:val="00170F3A"/>
    <w:rsid w:val="00172070"/>
    <w:rsid w:val="00175DF2"/>
    <w:rsid w:val="00175EB9"/>
    <w:rsid w:val="001773FF"/>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17C2"/>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4A4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1FD3"/>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66EAA"/>
    <w:rsid w:val="00372C1C"/>
    <w:rsid w:val="00375328"/>
    <w:rsid w:val="00375C8A"/>
    <w:rsid w:val="003765B8"/>
    <w:rsid w:val="0037769E"/>
    <w:rsid w:val="00382E38"/>
    <w:rsid w:val="00384A13"/>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5E1E"/>
    <w:rsid w:val="004676D0"/>
    <w:rsid w:val="00471326"/>
    <w:rsid w:val="004716E5"/>
    <w:rsid w:val="00484CBB"/>
    <w:rsid w:val="0048773A"/>
    <w:rsid w:val="00487F40"/>
    <w:rsid w:val="00490D92"/>
    <w:rsid w:val="00494348"/>
    <w:rsid w:val="00494678"/>
    <w:rsid w:val="00495B8E"/>
    <w:rsid w:val="0049794F"/>
    <w:rsid w:val="004A0EA8"/>
    <w:rsid w:val="004A41C7"/>
    <w:rsid w:val="004A5628"/>
    <w:rsid w:val="004A575E"/>
    <w:rsid w:val="004B3268"/>
    <w:rsid w:val="004B45DE"/>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15FBC"/>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0BFA"/>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3FED"/>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35D1"/>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97056"/>
    <w:rsid w:val="006A1FBA"/>
    <w:rsid w:val="006A323F"/>
    <w:rsid w:val="006A5EF2"/>
    <w:rsid w:val="006B30D0"/>
    <w:rsid w:val="006B3AAE"/>
    <w:rsid w:val="006B4F31"/>
    <w:rsid w:val="006B701F"/>
    <w:rsid w:val="006C3D60"/>
    <w:rsid w:val="006C3D95"/>
    <w:rsid w:val="006C419C"/>
    <w:rsid w:val="006C6AB8"/>
    <w:rsid w:val="006D02FD"/>
    <w:rsid w:val="006D2D1A"/>
    <w:rsid w:val="006D496F"/>
    <w:rsid w:val="006E0A2E"/>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1D0B"/>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0F8B"/>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E7697"/>
    <w:rsid w:val="008F11B5"/>
    <w:rsid w:val="008F1A8D"/>
    <w:rsid w:val="008F206F"/>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288"/>
    <w:rsid w:val="009224CF"/>
    <w:rsid w:val="00923E1C"/>
    <w:rsid w:val="009244F4"/>
    <w:rsid w:val="009305C3"/>
    <w:rsid w:val="00931381"/>
    <w:rsid w:val="009323D3"/>
    <w:rsid w:val="00932BA4"/>
    <w:rsid w:val="00934746"/>
    <w:rsid w:val="009427A2"/>
    <w:rsid w:val="00942EC2"/>
    <w:rsid w:val="00944CFC"/>
    <w:rsid w:val="00950A24"/>
    <w:rsid w:val="00955953"/>
    <w:rsid w:val="00955DAE"/>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C6289"/>
    <w:rsid w:val="009D19B4"/>
    <w:rsid w:val="009D461B"/>
    <w:rsid w:val="009D6252"/>
    <w:rsid w:val="009D6877"/>
    <w:rsid w:val="009D76BE"/>
    <w:rsid w:val="009E02C9"/>
    <w:rsid w:val="009E26FF"/>
    <w:rsid w:val="009E3A9D"/>
    <w:rsid w:val="009E44D4"/>
    <w:rsid w:val="009E4CEF"/>
    <w:rsid w:val="009E4F65"/>
    <w:rsid w:val="009E61FD"/>
    <w:rsid w:val="009E6BE8"/>
    <w:rsid w:val="009F205D"/>
    <w:rsid w:val="009F32E9"/>
    <w:rsid w:val="009F37B7"/>
    <w:rsid w:val="009F4A2D"/>
    <w:rsid w:val="009F5985"/>
    <w:rsid w:val="009F75E1"/>
    <w:rsid w:val="00A026C6"/>
    <w:rsid w:val="00A036E3"/>
    <w:rsid w:val="00A07C50"/>
    <w:rsid w:val="00A1030E"/>
    <w:rsid w:val="00A10F02"/>
    <w:rsid w:val="00A10F26"/>
    <w:rsid w:val="00A164B4"/>
    <w:rsid w:val="00A16FFC"/>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37D28"/>
    <w:rsid w:val="00A40E99"/>
    <w:rsid w:val="00A41D36"/>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1C8D"/>
    <w:rsid w:val="00AB3F1E"/>
    <w:rsid w:val="00AB5274"/>
    <w:rsid w:val="00AC078C"/>
    <w:rsid w:val="00AC1DDC"/>
    <w:rsid w:val="00AC2304"/>
    <w:rsid w:val="00AC6BC6"/>
    <w:rsid w:val="00AC6DCE"/>
    <w:rsid w:val="00AD6DDA"/>
    <w:rsid w:val="00AE0A31"/>
    <w:rsid w:val="00AE3B2D"/>
    <w:rsid w:val="00AE4531"/>
    <w:rsid w:val="00AE4FCC"/>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47E90"/>
    <w:rsid w:val="00B52087"/>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3556"/>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4F99"/>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4AD3"/>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67868"/>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553F"/>
    <w:rsid w:val="00D96697"/>
    <w:rsid w:val="00D97CB4"/>
    <w:rsid w:val="00DA23F1"/>
    <w:rsid w:val="00DA2493"/>
    <w:rsid w:val="00DA2584"/>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DF7B74"/>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0353"/>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BD4F1B12-8192-43CB-815B-7346092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C8B67-9991-40D8-938F-7E65FFB98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22076</Words>
  <Characters>125838</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147619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17)</dc:subject>
  <dc:creator>Kimmo Kymalainen MCC Support</dc:creator>
  <cp:keywords/>
  <dc:description/>
  <cp:lastModifiedBy>29.500_CR0450R2_(Rel-19)_TEI19</cp:lastModifiedBy>
  <cp:revision>140</cp:revision>
  <cp:lastPrinted>2019-02-25T14:05:00Z</cp:lastPrinted>
  <dcterms:created xsi:type="dcterms:W3CDTF">2022-03-04T13:27:00Z</dcterms:created>
  <dcterms:modified xsi:type="dcterms:W3CDTF">2025-01-02T13:37:00Z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