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238E579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C92FF5">
              <w:rPr>
                <w:rFonts w:eastAsiaTheme="minorEastAsia" w:hint="eastAsia"/>
                <w:lang w:eastAsia="zh-CN"/>
              </w:rPr>
              <w:t>1</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C92FF5">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161475"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0419A0C" w14:textId="79603066" w:rsidR="006C0294"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r w:rsidR="006C0294">
        <w:rPr>
          <w:noProof/>
        </w:rPr>
        <w:t>Foreword</w:t>
      </w:r>
      <w:r w:rsidR="006C0294">
        <w:rPr>
          <w:noProof/>
        </w:rPr>
        <w:tab/>
      </w:r>
      <w:r w:rsidR="006C0294">
        <w:rPr>
          <w:noProof/>
        </w:rPr>
        <w:fldChar w:fldCharType="begin" w:fldLock="1"/>
      </w:r>
      <w:r w:rsidR="006C0294">
        <w:rPr>
          <w:noProof/>
        </w:rPr>
        <w:instrText xml:space="preserve"> PAGEREF _Toc183548304 \h </w:instrText>
      </w:r>
      <w:r w:rsidR="006C0294">
        <w:rPr>
          <w:noProof/>
        </w:rPr>
      </w:r>
      <w:r w:rsidR="006C0294">
        <w:rPr>
          <w:noProof/>
        </w:rPr>
        <w:fldChar w:fldCharType="separate"/>
      </w:r>
      <w:r w:rsidR="006C0294">
        <w:rPr>
          <w:noProof/>
        </w:rPr>
        <w:t>5</w:t>
      </w:r>
      <w:r w:rsidR="006C0294">
        <w:rPr>
          <w:noProof/>
        </w:rPr>
        <w:fldChar w:fldCharType="end"/>
      </w:r>
    </w:p>
    <w:p w14:paraId="6FBF743B" w14:textId="2B94FF0D"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_Toc183548305 \h </w:instrText>
      </w:r>
      <w:r>
        <w:rPr>
          <w:noProof/>
        </w:rPr>
      </w:r>
      <w:r>
        <w:rPr>
          <w:noProof/>
        </w:rPr>
        <w:fldChar w:fldCharType="separate"/>
      </w:r>
      <w:r>
        <w:rPr>
          <w:noProof/>
        </w:rPr>
        <w:t>6</w:t>
      </w:r>
      <w:r>
        <w:rPr>
          <w:noProof/>
        </w:rPr>
        <w:fldChar w:fldCharType="end"/>
      </w:r>
    </w:p>
    <w:p w14:paraId="1EDAEC48" w14:textId="1475717B"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_Toc183548306 \h </w:instrText>
      </w:r>
      <w:r>
        <w:rPr>
          <w:noProof/>
        </w:rPr>
      </w:r>
      <w:r>
        <w:rPr>
          <w:noProof/>
        </w:rPr>
        <w:fldChar w:fldCharType="separate"/>
      </w:r>
      <w:r>
        <w:rPr>
          <w:noProof/>
        </w:rPr>
        <w:t>6</w:t>
      </w:r>
      <w:r>
        <w:rPr>
          <w:noProof/>
        </w:rPr>
        <w:fldChar w:fldCharType="end"/>
      </w:r>
    </w:p>
    <w:p w14:paraId="4FA736C9" w14:textId="10C53AEA"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_Toc183548307 \h </w:instrText>
      </w:r>
      <w:r>
        <w:rPr>
          <w:noProof/>
        </w:rPr>
      </w:r>
      <w:r>
        <w:rPr>
          <w:noProof/>
        </w:rPr>
        <w:fldChar w:fldCharType="separate"/>
      </w:r>
      <w:r>
        <w:rPr>
          <w:noProof/>
        </w:rPr>
        <w:t>7</w:t>
      </w:r>
      <w:r>
        <w:rPr>
          <w:noProof/>
        </w:rPr>
        <w:fldChar w:fldCharType="end"/>
      </w:r>
    </w:p>
    <w:p w14:paraId="5CED9270" w14:textId="4F80AB5B"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_Toc183548308 \h </w:instrText>
      </w:r>
      <w:r>
        <w:rPr>
          <w:noProof/>
        </w:rPr>
      </w:r>
      <w:r>
        <w:rPr>
          <w:noProof/>
        </w:rPr>
        <w:fldChar w:fldCharType="separate"/>
      </w:r>
      <w:r>
        <w:rPr>
          <w:noProof/>
        </w:rPr>
        <w:t>7</w:t>
      </w:r>
      <w:r>
        <w:rPr>
          <w:noProof/>
        </w:rPr>
        <w:fldChar w:fldCharType="end"/>
      </w:r>
    </w:p>
    <w:p w14:paraId="2117AF3A" w14:textId="4F9FF47A"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_Toc183548309 \h </w:instrText>
      </w:r>
      <w:r>
        <w:rPr>
          <w:noProof/>
        </w:rPr>
      </w:r>
      <w:r>
        <w:rPr>
          <w:noProof/>
        </w:rPr>
        <w:fldChar w:fldCharType="separate"/>
      </w:r>
      <w:r>
        <w:rPr>
          <w:noProof/>
        </w:rPr>
        <w:t>8</w:t>
      </w:r>
      <w:r>
        <w:rPr>
          <w:noProof/>
        </w:rPr>
        <w:fldChar w:fldCharType="end"/>
      </w:r>
    </w:p>
    <w:p w14:paraId="24AA0410" w14:textId="7D98451A"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_Toc183548310 \h </w:instrText>
      </w:r>
      <w:r>
        <w:rPr>
          <w:noProof/>
        </w:rPr>
      </w:r>
      <w:r>
        <w:rPr>
          <w:noProof/>
        </w:rPr>
        <w:fldChar w:fldCharType="separate"/>
      </w:r>
      <w:r>
        <w:rPr>
          <w:noProof/>
        </w:rPr>
        <w:t>8</w:t>
      </w:r>
      <w:r>
        <w:rPr>
          <w:noProof/>
        </w:rPr>
        <w:fldChar w:fldCharType="end"/>
      </w:r>
    </w:p>
    <w:p w14:paraId="296A91EF" w14:textId="5BEA270E"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_Toc183548311 \h </w:instrText>
      </w:r>
      <w:r>
        <w:rPr>
          <w:noProof/>
        </w:rPr>
      </w:r>
      <w:r>
        <w:rPr>
          <w:noProof/>
        </w:rPr>
        <w:fldChar w:fldCharType="separate"/>
      </w:r>
      <w:r>
        <w:rPr>
          <w:noProof/>
        </w:rPr>
        <w:t>8</w:t>
      </w:r>
      <w:r>
        <w:rPr>
          <w:noProof/>
        </w:rPr>
        <w:fldChar w:fldCharType="end"/>
      </w:r>
    </w:p>
    <w:p w14:paraId="786D5989" w14:textId="54B00046"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_Toc183548312 \h </w:instrText>
      </w:r>
      <w:r>
        <w:rPr>
          <w:noProof/>
        </w:rPr>
      </w:r>
      <w:r>
        <w:rPr>
          <w:noProof/>
        </w:rPr>
        <w:fldChar w:fldCharType="separate"/>
      </w:r>
      <w:r>
        <w:rPr>
          <w:noProof/>
        </w:rPr>
        <w:t>8</w:t>
      </w:r>
      <w:r>
        <w:rPr>
          <w:noProof/>
        </w:rPr>
        <w:fldChar w:fldCharType="end"/>
      </w:r>
    </w:p>
    <w:p w14:paraId="1610C333" w14:textId="799306A2"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_Toc183548313 \h </w:instrText>
      </w:r>
      <w:r>
        <w:rPr>
          <w:noProof/>
        </w:rPr>
      </w:r>
      <w:r>
        <w:rPr>
          <w:noProof/>
        </w:rPr>
        <w:fldChar w:fldCharType="separate"/>
      </w:r>
      <w:r>
        <w:rPr>
          <w:noProof/>
        </w:rPr>
        <w:t>9</w:t>
      </w:r>
      <w:r>
        <w:rPr>
          <w:noProof/>
        </w:rPr>
        <w:fldChar w:fldCharType="end"/>
      </w:r>
    </w:p>
    <w:p w14:paraId="1C1D3AB2" w14:textId="19B5BEF8"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_Toc183548314 \h </w:instrText>
      </w:r>
      <w:r>
        <w:rPr>
          <w:noProof/>
        </w:rPr>
      </w:r>
      <w:r>
        <w:rPr>
          <w:noProof/>
        </w:rPr>
        <w:fldChar w:fldCharType="separate"/>
      </w:r>
      <w:r>
        <w:rPr>
          <w:noProof/>
        </w:rPr>
        <w:t>9</w:t>
      </w:r>
      <w:r>
        <w:rPr>
          <w:noProof/>
        </w:rPr>
        <w:fldChar w:fldCharType="end"/>
      </w:r>
    </w:p>
    <w:p w14:paraId="286176DD" w14:textId="5299093B"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_Toc183548315 \h </w:instrText>
      </w:r>
      <w:r>
        <w:rPr>
          <w:noProof/>
        </w:rPr>
      </w:r>
      <w:r>
        <w:rPr>
          <w:noProof/>
        </w:rPr>
        <w:fldChar w:fldCharType="separate"/>
      </w:r>
      <w:r>
        <w:rPr>
          <w:noProof/>
        </w:rPr>
        <w:t>9</w:t>
      </w:r>
      <w:r>
        <w:rPr>
          <w:noProof/>
        </w:rPr>
        <w:fldChar w:fldCharType="end"/>
      </w:r>
    </w:p>
    <w:p w14:paraId="3E19B89A" w14:textId="5F9E2942"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_Toc183548316 \h </w:instrText>
      </w:r>
      <w:r>
        <w:rPr>
          <w:noProof/>
        </w:rPr>
      </w:r>
      <w:r>
        <w:rPr>
          <w:noProof/>
        </w:rPr>
        <w:fldChar w:fldCharType="separate"/>
      </w:r>
      <w:r>
        <w:rPr>
          <w:noProof/>
        </w:rPr>
        <w:t>9</w:t>
      </w:r>
      <w:r>
        <w:rPr>
          <w:noProof/>
        </w:rPr>
        <w:fldChar w:fldCharType="end"/>
      </w:r>
    </w:p>
    <w:p w14:paraId="7BCBCE3F" w14:textId="3D666A0D"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_Toc183548317 \h </w:instrText>
      </w:r>
      <w:r>
        <w:rPr>
          <w:noProof/>
        </w:rPr>
      </w:r>
      <w:r>
        <w:rPr>
          <w:noProof/>
        </w:rPr>
        <w:fldChar w:fldCharType="separate"/>
      </w:r>
      <w:r>
        <w:rPr>
          <w:noProof/>
        </w:rPr>
        <w:t>9</w:t>
      </w:r>
      <w:r>
        <w:rPr>
          <w:noProof/>
        </w:rPr>
        <w:fldChar w:fldCharType="end"/>
      </w:r>
    </w:p>
    <w:p w14:paraId="54B45314" w14:textId="2664F133"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_Toc183548318 \h </w:instrText>
      </w:r>
      <w:r>
        <w:rPr>
          <w:noProof/>
        </w:rPr>
      </w:r>
      <w:r>
        <w:rPr>
          <w:noProof/>
        </w:rPr>
        <w:fldChar w:fldCharType="separate"/>
      </w:r>
      <w:r>
        <w:rPr>
          <w:noProof/>
        </w:rPr>
        <w:t>10</w:t>
      </w:r>
      <w:r>
        <w:rPr>
          <w:noProof/>
        </w:rPr>
        <w:fldChar w:fldCharType="end"/>
      </w:r>
    </w:p>
    <w:p w14:paraId="24E3FA69" w14:textId="082484F5"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_Toc183548319 \h </w:instrText>
      </w:r>
      <w:r>
        <w:rPr>
          <w:noProof/>
        </w:rPr>
      </w:r>
      <w:r>
        <w:rPr>
          <w:noProof/>
        </w:rPr>
        <w:fldChar w:fldCharType="separate"/>
      </w:r>
      <w:r>
        <w:rPr>
          <w:noProof/>
        </w:rPr>
        <w:t>10</w:t>
      </w:r>
      <w:r>
        <w:rPr>
          <w:noProof/>
        </w:rPr>
        <w:fldChar w:fldCharType="end"/>
      </w:r>
    </w:p>
    <w:p w14:paraId="590A674F" w14:textId="75DAA1D9"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_Toc183548320 \h </w:instrText>
      </w:r>
      <w:r>
        <w:rPr>
          <w:noProof/>
        </w:rPr>
      </w:r>
      <w:r>
        <w:rPr>
          <w:noProof/>
        </w:rPr>
        <w:fldChar w:fldCharType="separate"/>
      </w:r>
      <w:r>
        <w:rPr>
          <w:noProof/>
        </w:rPr>
        <w:t>10</w:t>
      </w:r>
      <w:r>
        <w:rPr>
          <w:noProof/>
        </w:rPr>
        <w:fldChar w:fldCharType="end"/>
      </w:r>
    </w:p>
    <w:p w14:paraId="7F2A2161" w14:textId="204C098A"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r>
      <w:r>
        <w:rPr>
          <w:noProof/>
        </w:rPr>
        <w:instrText xml:space="preserve"> PAGEREF _Toc183548321 \h </w:instrText>
      </w:r>
      <w:r>
        <w:rPr>
          <w:noProof/>
        </w:rPr>
      </w:r>
      <w:r>
        <w:rPr>
          <w:noProof/>
        </w:rPr>
        <w:fldChar w:fldCharType="separate"/>
      </w:r>
      <w:r>
        <w:rPr>
          <w:noProof/>
        </w:rPr>
        <w:t>11</w:t>
      </w:r>
      <w:r>
        <w:rPr>
          <w:noProof/>
        </w:rPr>
        <w:fldChar w:fldCharType="end"/>
      </w:r>
    </w:p>
    <w:p w14:paraId="0E4F84B8" w14:textId="1860F6A8"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r>
      <w:r>
        <w:rPr>
          <w:noProof/>
        </w:rPr>
        <w:instrText xml:space="preserve"> PAGEREF _Toc183548322 \h </w:instrText>
      </w:r>
      <w:r>
        <w:rPr>
          <w:noProof/>
        </w:rPr>
      </w:r>
      <w:r>
        <w:rPr>
          <w:noProof/>
        </w:rPr>
        <w:fldChar w:fldCharType="separate"/>
      </w:r>
      <w:r>
        <w:rPr>
          <w:noProof/>
        </w:rPr>
        <w:t>12</w:t>
      </w:r>
      <w:r>
        <w:rPr>
          <w:noProof/>
        </w:rPr>
        <w:fldChar w:fldCharType="end"/>
      </w:r>
    </w:p>
    <w:p w14:paraId="1BA351B3" w14:textId="2C1F484F"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r>
      <w:r>
        <w:rPr>
          <w:noProof/>
        </w:rPr>
        <w:instrText xml:space="preserve"> PAGEREF _Toc183548323 \h </w:instrText>
      </w:r>
      <w:r>
        <w:rPr>
          <w:noProof/>
        </w:rPr>
      </w:r>
      <w:r>
        <w:rPr>
          <w:noProof/>
        </w:rPr>
        <w:fldChar w:fldCharType="separate"/>
      </w:r>
      <w:r>
        <w:rPr>
          <w:noProof/>
        </w:rPr>
        <w:t>13</w:t>
      </w:r>
      <w:r>
        <w:rPr>
          <w:noProof/>
        </w:rPr>
        <w:fldChar w:fldCharType="end"/>
      </w:r>
    </w:p>
    <w:p w14:paraId="6382051C" w14:textId="398EF0F7"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_Toc183548324 \h </w:instrText>
      </w:r>
      <w:r>
        <w:rPr>
          <w:noProof/>
        </w:rPr>
      </w:r>
      <w:r>
        <w:rPr>
          <w:noProof/>
        </w:rPr>
        <w:fldChar w:fldCharType="separate"/>
      </w:r>
      <w:r>
        <w:rPr>
          <w:noProof/>
        </w:rPr>
        <w:t>13</w:t>
      </w:r>
      <w:r>
        <w:rPr>
          <w:noProof/>
        </w:rPr>
        <w:fldChar w:fldCharType="end"/>
      </w:r>
    </w:p>
    <w:p w14:paraId="0E0AEF26" w14:textId="518FAE3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sidRPr="00AE4335">
        <w:rPr>
          <w:rFonts w:eastAsia="宋体"/>
          <w:noProof/>
        </w:rPr>
        <w:t>5.2.1.3.</w:t>
      </w:r>
      <w:r w:rsidRPr="00AE4335">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E4335">
        <w:rPr>
          <w:rFonts w:eastAsia="宋体"/>
          <w:noProof/>
        </w:rPr>
        <w:t>UE NAT Mapping Information</w:t>
      </w:r>
      <w:r>
        <w:rPr>
          <w:noProof/>
        </w:rPr>
        <w:tab/>
      </w:r>
      <w:r>
        <w:rPr>
          <w:noProof/>
        </w:rPr>
        <w:fldChar w:fldCharType="begin"/>
      </w:r>
      <w:r>
        <w:rPr>
          <w:noProof/>
        </w:rPr>
        <w:instrText xml:space="preserve"> PAGEREF _Toc183548325 \h </w:instrText>
      </w:r>
      <w:r>
        <w:rPr>
          <w:noProof/>
        </w:rPr>
      </w:r>
      <w:r>
        <w:rPr>
          <w:noProof/>
        </w:rPr>
        <w:fldChar w:fldCharType="separate"/>
      </w:r>
      <w:r>
        <w:rPr>
          <w:noProof/>
        </w:rPr>
        <w:t>14</w:t>
      </w:r>
      <w:r>
        <w:rPr>
          <w:noProof/>
        </w:rPr>
        <w:fldChar w:fldCharType="end"/>
      </w:r>
    </w:p>
    <w:p w14:paraId="54852E77" w14:textId="36D23A34"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sidRPr="00AE4335">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E4335">
        <w:rPr>
          <w:rFonts w:eastAsia="宋体"/>
          <w:noProof/>
        </w:rPr>
        <w:t>Handling of Payload Headers Information</w:t>
      </w:r>
      <w:r>
        <w:rPr>
          <w:noProof/>
        </w:rPr>
        <w:tab/>
      </w:r>
      <w:r>
        <w:rPr>
          <w:noProof/>
        </w:rPr>
        <w:fldChar w:fldCharType="begin"/>
      </w:r>
      <w:r>
        <w:rPr>
          <w:noProof/>
        </w:rPr>
        <w:instrText xml:space="preserve"> PAGEREF _Toc183548326 \h </w:instrText>
      </w:r>
      <w:r>
        <w:rPr>
          <w:noProof/>
        </w:rPr>
      </w:r>
      <w:r>
        <w:rPr>
          <w:noProof/>
        </w:rPr>
        <w:fldChar w:fldCharType="separate"/>
      </w:r>
      <w:r>
        <w:rPr>
          <w:noProof/>
        </w:rPr>
        <w:t>14</w:t>
      </w:r>
      <w:r>
        <w:rPr>
          <w:noProof/>
        </w:rPr>
        <w:fldChar w:fldCharType="end"/>
      </w:r>
    </w:p>
    <w:p w14:paraId="145464C6" w14:textId="084CC0E5"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_Toc183548327 \h </w:instrText>
      </w:r>
      <w:r>
        <w:rPr>
          <w:noProof/>
        </w:rPr>
      </w:r>
      <w:r>
        <w:rPr>
          <w:noProof/>
        </w:rPr>
        <w:fldChar w:fldCharType="separate"/>
      </w:r>
      <w:r>
        <w:rPr>
          <w:noProof/>
        </w:rPr>
        <w:t>14</w:t>
      </w:r>
      <w:r>
        <w:rPr>
          <w:noProof/>
        </w:rPr>
        <w:fldChar w:fldCharType="end"/>
      </w:r>
    </w:p>
    <w:p w14:paraId="04AAB5BB" w14:textId="6157AE05"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_Toc183548328 \h </w:instrText>
      </w:r>
      <w:r>
        <w:rPr>
          <w:noProof/>
        </w:rPr>
      </w:r>
      <w:r>
        <w:rPr>
          <w:noProof/>
        </w:rPr>
        <w:fldChar w:fldCharType="separate"/>
      </w:r>
      <w:r>
        <w:rPr>
          <w:noProof/>
        </w:rPr>
        <w:t>14</w:t>
      </w:r>
      <w:r>
        <w:rPr>
          <w:noProof/>
        </w:rPr>
        <w:fldChar w:fldCharType="end"/>
      </w:r>
    </w:p>
    <w:p w14:paraId="240A8A72" w14:textId="274E6A32"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_Toc183548329 \h </w:instrText>
      </w:r>
      <w:r>
        <w:rPr>
          <w:noProof/>
        </w:rPr>
      </w:r>
      <w:r>
        <w:rPr>
          <w:noProof/>
        </w:rPr>
        <w:fldChar w:fldCharType="separate"/>
      </w:r>
      <w:r>
        <w:rPr>
          <w:noProof/>
        </w:rPr>
        <w:t>15</w:t>
      </w:r>
      <w:r>
        <w:rPr>
          <w:noProof/>
        </w:rPr>
        <w:fldChar w:fldCharType="end"/>
      </w:r>
    </w:p>
    <w:p w14:paraId="436E0424" w14:textId="3EAA2589"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_Toc183548330 \h </w:instrText>
      </w:r>
      <w:r>
        <w:rPr>
          <w:noProof/>
        </w:rPr>
      </w:r>
      <w:r>
        <w:rPr>
          <w:noProof/>
        </w:rPr>
        <w:fldChar w:fldCharType="separate"/>
      </w:r>
      <w:r>
        <w:rPr>
          <w:noProof/>
        </w:rPr>
        <w:t>15</w:t>
      </w:r>
      <w:r>
        <w:rPr>
          <w:noProof/>
        </w:rPr>
        <w:fldChar w:fldCharType="end"/>
      </w:r>
    </w:p>
    <w:p w14:paraId="6EA1B2EA" w14:textId="4D166CAE"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_Toc183548331 \h </w:instrText>
      </w:r>
      <w:r>
        <w:rPr>
          <w:noProof/>
        </w:rPr>
      </w:r>
      <w:r>
        <w:rPr>
          <w:noProof/>
        </w:rPr>
        <w:fldChar w:fldCharType="separate"/>
      </w:r>
      <w:r>
        <w:rPr>
          <w:noProof/>
        </w:rPr>
        <w:t>15</w:t>
      </w:r>
      <w:r>
        <w:rPr>
          <w:noProof/>
        </w:rPr>
        <w:fldChar w:fldCharType="end"/>
      </w:r>
    </w:p>
    <w:p w14:paraId="4C59B30B" w14:textId="62C288AB"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_Toc183548332 \h </w:instrText>
      </w:r>
      <w:r>
        <w:rPr>
          <w:noProof/>
        </w:rPr>
      </w:r>
      <w:r>
        <w:rPr>
          <w:noProof/>
        </w:rPr>
        <w:fldChar w:fldCharType="separate"/>
      </w:r>
      <w:r>
        <w:rPr>
          <w:noProof/>
        </w:rPr>
        <w:t>17</w:t>
      </w:r>
      <w:r>
        <w:rPr>
          <w:noProof/>
        </w:rPr>
        <w:fldChar w:fldCharType="end"/>
      </w:r>
    </w:p>
    <w:p w14:paraId="2836868A" w14:textId="62E9CDF5"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r>
      <w:r>
        <w:rPr>
          <w:noProof/>
        </w:rPr>
        <w:instrText xml:space="preserve"> PAGEREF _Toc183548333 \h </w:instrText>
      </w:r>
      <w:r>
        <w:rPr>
          <w:noProof/>
        </w:rPr>
      </w:r>
      <w:r>
        <w:rPr>
          <w:noProof/>
        </w:rPr>
        <w:fldChar w:fldCharType="separate"/>
      </w:r>
      <w:r>
        <w:rPr>
          <w:noProof/>
        </w:rPr>
        <w:t>18</w:t>
      </w:r>
      <w:r>
        <w:rPr>
          <w:noProof/>
        </w:rPr>
        <w:fldChar w:fldCharType="end"/>
      </w:r>
    </w:p>
    <w:p w14:paraId="4ED411EE" w14:textId="57A96707"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_Toc183548334 \h </w:instrText>
      </w:r>
      <w:r>
        <w:rPr>
          <w:noProof/>
        </w:rPr>
      </w:r>
      <w:r>
        <w:rPr>
          <w:noProof/>
        </w:rPr>
        <w:fldChar w:fldCharType="separate"/>
      </w:r>
      <w:r>
        <w:rPr>
          <w:noProof/>
        </w:rPr>
        <w:t>18</w:t>
      </w:r>
      <w:r>
        <w:rPr>
          <w:noProof/>
        </w:rPr>
        <w:fldChar w:fldCharType="end"/>
      </w:r>
    </w:p>
    <w:p w14:paraId="38C0C156" w14:textId="7D6BBD99"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_Toc183548335 \h </w:instrText>
      </w:r>
      <w:r>
        <w:rPr>
          <w:noProof/>
        </w:rPr>
      </w:r>
      <w:r>
        <w:rPr>
          <w:noProof/>
        </w:rPr>
        <w:fldChar w:fldCharType="separate"/>
      </w:r>
      <w:r>
        <w:rPr>
          <w:noProof/>
        </w:rPr>
        <w:t>19</w:t>
      </w:r>
      <w:r>
        <w:rPr>
          <w:noProof/>
        </w:rPr>
        <w:fldChar w:fldCharType="end"/>
      </w:r>
    </w:p>
    <w:p w14:paraId="55C5CCF8" w14:textId="6BDCAC54"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_Toc183548336 \h </w:instrText>
      </w:r>
      <w:r>
        <w:rPr>
          <w:noProof/>
        </w:rPr>
      </w:r>
      <w:r>
        <w:rPr>
          <w:noProof/>
        </w:rPr>
        <w:fldChar w:fldCharType="separate"/>
      </w:r>
      <w:r>
        <w:rPr>
          <w:noProof/>
        </w:rPr>
        <w:t>19</w:t>
      </w:r>
      <w:r>
        <w:rPr>
          <w:noProof/>
        </w:rPr>
        <w:fldChar w:fldCharType="end"/>
      </w:r>
    </w:p>
    <w:p w14:paraId="20551FEF" w14:textId="198EC415"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r>
      <w:r>
        <w:rPr>
          <w:noProof/>
        </w:rPr>
        <w:instrText xml:space="preserve"> PAGEREF _Toc183548337 \h </w:instrText>
      </w:r>
      <w:r>
        <w:rPr>
          <w:noProof/>
        </w:rPr>
      </w:r>
      <w:r>
        <w:rPr>
          <w:noProof/>
        </w:rPr>
        <w:fldChar w:fldCharType="separate"/>
      </w:r>
      <w:r>
        <w:rPr>
          <w:noProof/>
        </w:rPr>
        <w:t>20</w:t>
      </w:r>
      <w:r>
        <w:rPr>
          <w:noProof/>
        </w:rPr>
        <w:fldChar w:fldCharType="end"/>
      </w:r>
    </w:p>
    <w:p w14:paraId="7CB6E57E" w14:textId="7544416A"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sidRPr="00AE4335">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_Toc183548338 \h </w:instrText>
      </w:r>
      <w:r>
        <w:rPr>
          <w:noProof/>
        </w:rPr>
      </w:r>
      <w:r>
        <w:rPr>
          <w:noProof/>
        </w:rPr>
        <w:fldChar w:fldCharType="separate"/>
      </w:r>
      <w:r>
        <w:rPr>
          <w:noProof/>
        </w:rPr>
        <w:t>21</w:t>
      </w:r>
      <w:r>
        <w:rPr>
          <w:noProof/>
        </w:rPr>
        <w:fldChar w:fldCharType="end"/>
      </w:r>
    </w:p>
    <w:p w14:paraId="0F8F1288" w14:textId="6CB1C633"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_Toc183548339 \h </w:instrText>
      </w:r>
      <w:r>
        <w:rPr>
          <w:noProof/>
        </w:rPr>
      </w:r>
      <w:r>
        <w:rPr>
          <w:noProof/>
        </w:rPr>
        <w:fldChar w:fldCharType="separate"/>
      </w:r>
      <w:r>
        <w:rPr>
          <w:noProof/>
        </w:rPr>
        <w:t>21</w:t>
      </w:r>
      <w:r>
        <w:rPr>
          <w:noProof/>
        </w:rPr>
        <w:fldChar w:fldCharType="end"/>
      </w:r>
    </w:p>
    <w:p w14:paraId="7EC69357" w14:textId="1DE1276A"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_Toc183548340 \h </w:instrText>
      </w:r>
      <w:r>
        <w:rPr>
          <w:noProof/>
        </w:rPr>
      </w:r>
      <w:r>
        <w:rPr>
          <w:noProof/>
        </w:rPr>
        <w:fldChar w:fldCharType="separate"/>
      </w:r>
      <w:r>
        <w:rPr>
          <w:noProof/>
        </w:rPr>
        <w:t>21</w:t>
      </w:r>
      <w:r>
        <w:rPr>
          <w:noProof/>
        </w:rPr>
        <w:fldChar w:fldCharType="end"/>
      </w:r>
    </w:p>
    <w:p w14:paraId="230F69B1" w14:textId="11AE2B74"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_Toc183548341 \h </w:instrText>
      </w:r>
      <w:r>
        <w:rPr>
          <w:noProof/>
        </w:rPr>
      </w:r>
      <w:r>
        <w:rPr>
          <w:noProof/>
        </w:rPr>
        <w:fldChar w:fldCharType="separate"/>
      </w:r>
      <w:r>
        <w:rPr>
          <w:noProof/>
        </w:rPr>
        <w:t>21</w:t>
      </w:r>
      <w:r>
        <w:rPr>
          <w:noProof/>
        </w:rPr>
        <w:fldChar w:fldCharType="end"/>
      </w:r>
    </w:p>
    <w:p w14:paraId="21567329" w14:textId="4CB0A12E"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r>
      <w:r>
        <w:rPr>
          <w:noProof/>
        </w:rPr>
        <w:instrText xml:space="preserve"> PAGEREF _Toc183548342 \h </w:instrText>
      </w:r>
      <w:r>
        <w:rPr>
          <w:noProof/>
        </w:rPr>
      </w:r>
      <w:r>
        <w:rPr>
          <w:noProof/>
        </w:rPr>
        <w:fldChar w:fldCharType="separate"/>
      </w:r>
      <w:r>
        <w:rPr>
          <w:noProof/>
        </w:rPr>
        <w:t>21</w:t>
      </w:r>
      <w:r>
        <w:rPr>
          <w:noProof/>
        </w:rPr>
        <w:fldChar w:fldCharType="end"/>
      </w:r>
    </w:p>
    <w:p w14:paraId="0C8CA6CB" w14:textId="6816CBAB"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_Toc183548343 \h </w:instrText>
      </w:r>
      <w:r>
        <w:rPr>
          <w:noProof/>
        </w:rPr>
      </w:r>
      <w:r>
        <w:rPr>
          <w:noProof/>
        </w:rPr>
        <w:fldChar w:fldCharType="separate"/>
      </w:r>
      <w:r>
        <w:rPr>
          <w:noProof/>
        </w:rPr>
        <w:t>21</w:t>
      </w:r>
      <w:r>
        <w:rPr>
          <w:noProof/>
        </w:rPr>
        <w:fldChar w:fldCharType="end"/>
      </w:r>
    </w:p>
    <w:p w14:paraId="0AE76462" w14:textId="76E94B76"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_Toc183548344 \h </w:instrText>
      </w:r>
      <w:r>
        <w:rPr>
          <w:noProof/>
        </w:rPr>
      </w:r>
      <w:r>
        <w:rPr>
          <w:noProof/>
        </w:rPr>
        <w:fldChar w:fldCharType="separate"/>
      </w:r>
      <w:r>
        <w:rPr>
          <w:noProof/>
        </w:rPr>
        <w:t>22</w:t>
      </w:r>
      <w:r>
        <w:rPr>
          <w:noProof/>
        </w:rPr>
        <w:fldChar w:fldCharType="end"/>
      </w:r>
    </w:p>
    <w:p w14:paraId="6A02C4A3" w14:textId="6240A301"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_Toc183548345 \h </w:instrText>
      </w:r>
      <w:r>
        <w:rPr>
          <w:noProof/>
        </w:rPr>
      </w:r>
      <w:r>
        <w:rPr>
          <w:noProof/>
        </w:rPr>
        <w:fldChar w:fldCharType="separate"/>
      </w:r>
      <w:r>
        <w:rPr>
          <w:noProof/>
        </w:rPr>
        <w:t>22</w:t>
      </w:r>
      <w:r>
        <w:rPr>
          <w:noProof/>
        </w:rPr>
        <w:fldChar w:fldCharType="end"/>
      </w:r>
    </w:p>
    <w:p w14:paraId="073E9489" w14:textId="04553BD4"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_Toc183548346 \h </w:instrText>
      </w:r>
      <w:r>
        <w:rPr>
          <w:noProof/>
        </w:rPr>
      </w:r>
      <w:r>
        <w:rPr>
          <w:noProof/>
        </w:rPr>
        <w:fldChar w:fldCharType="separate"/>
      </w:r>
      <w:r>
        <w:rPr>
          <w:noProof/>
        </w:rPr>
        <w:t>22</w:t>
      </w:r>
      <w:r>
        <w:rPr>
          <w:noProof/>
        </w:rPr>
        <w:fldChar w:fldCharType="end"/>
      </w:r>
    </w:p>
    <w:p w14:paraId="06D4EDCA" w14:textId="4F109F4D"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_Toc183548347 \h </w:instrText>
      </w:r>
      <w:r>
        <w:rPr>
          <w:noProof/>
        </w:rPr>
      </w:r>
      <w:r>
        <w:rPr>
          <w:noProof/>
        </w:rPr>
        <w:fldChar w:fldCharType="separate"/>
      </w:r>
      <w:r>
        <w:rPr>
          <w:noProof/>
        </w:rPr>
        <w:t>22</w:t>
      </w:r>
      <w:r>
        <w:rPr>
          <w:noProof/>
        </w:rPr>
        <w:fldChar w:fldCharType="end"/>
      </w:r>
    </w:p>
    <w:p w14:paraId="31B323B1" w14:textId="2CD81F87"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_Toc183548348 \h </w:instrText>
      </w:r>
      <w:r>
        <w:rPr>
          <w:noProof/>
        </w:rPr>
      </w:r>
      <w:r>
        <w:rPr>
          <w:noProof/>
        </w:rPr>
        <w:fldChar w:fldCharType="separate"/>
      </w:r>
      <w:r>
        <w:rPr>
          <w:noProof/>
        </w:rPr>
        <w:t>22</w:t>
      </w:r>
      <w:r>
        <w:rPr>
          <w:noProof/>
        </w:rPr>
        <w:fldChar w:fldCharType="end"/>
      </w:r>
    </w:p>
    <w:p w14:paraId="406D17D1" w14:textId="57B0C10E"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_Toc183548349 \h </w:instrText>
      </w:r>
      <w:r>
        <w:rPr>
          <w:noProof/>
        </w:rPr>
      </w:r>
      <w:r>
        <w:rPr>
          <w:noProof/>
        </w:rPr>
        <w:fldChar w:fldCharType="separate"/>
      </w:r>
      <w:r>
        <w:rPr>
          <w:noProof/>
        </w:rPr>
        <w:t>23</w:t>
      </w:r>
      <w:r>
        <w:rPr>
          <w:noProof/>
        </w:rPr>
        <w:fldChar w:fldCharType="end"/>
      </w:r>
    </w:p>
    <w:p w14:paraId="34377096" w14:textId="65757A1A"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_Toc183548350 \h </w:instrText>
      </w:r>
      <w:r>
        <w:rPr>
          <w:noProof/>
        </w:rPr>
      </w:r>
      <w:r>
        <w:rPr>
          <w:noProof/>
        </w:rPr>
        <w:fldChar w:fldCharType="separate"/>
      </w:r>
      <w:r>
        <w:rPr>
          <w:noProof/>
        </w:rPr>
        <w:t>23</w:t>
      </w:r>
      <w:r>
        <w:rPr>
          <w:noProof/>
        </w:rPr>
        <w:fldChar w:fldCharType="end"/>
      </w:r>
    </w:p>
    <w:p w14:paraId="4DE70528" w14:textId="3DF62B13"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_Toc183548351 \h </w:instrText>
      </w:r>
      <w:r>
        <w:rPr>
          <w:noProof/>
        </w:rPr>
      </w:r>
      <w:r>
        <w:rPr>
          <w:noProof/>
        </w:rPr>
        <w:fldChar w:fldCharType="separate"/>
      </w:r>
      <w:r>
        <w:rPr>
          <w:noProof/>
        </w:rPr>
        <w:t>23</w:t>
      </w:r>
      <w:r>
        <w:rPr>
          <w:noProof/>
        </w:rPr>
        <w:fldChar w:fldCharType="end"/>
      </w:r>
    </w:p>
    <w:p w14:paraId="32BDA121" w14:textId="5FAD13AD"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_Toc183548352 \h </w:instrText>
      </w:r>
      <w:r>
        <w:rPr>
          <w:noProof/>
        </w:rPr>
      </w:r>
      <w:r>
        <w:rPr>
          <w:noProof/>
        </w:rPr>
        <w:fldChar w:fldCharType="separate"/>
      </w:r>
      <w:r>
        <w:rPr>
          <w:noProof/>
        </w:rPr>
        <w:t>23</w:t>
      </w:r>
      <w:r>
        <w:rPr>
          <w:noProof/>
        </w:rPr>
        <w:fldChar w:fldCharType="end"/>
      </w:r>
    </w:p>
    <w:p w14:paraId="2FDB4169" w14:textId="4AAFE426"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_Toc183548353 \h </w:instrText>
      </w:r>
      <w:r>
        <w:rPr>
          <w:noProof/>
        </w:rPr>
      </w:r>
      <w:r>
        <w:rPr>
          <w:noProof/>
        </w:rPr>
        <w:fldChar w:fldCharType="separate"/>
      </w:r>
      <w:r>
        <w:rPr>
          <w:noProof/>
        </w:rPr>
        <w:t>23</w:t>
      </w:r>
      <w:r>
        <w:rPr>
          <w:noProof/>
        </w:rPr>
        <w:fldChar w:fldCharType="end"/>
      </w:r>
    </w:p>
    <w:p w14:paraId="09692B7F" w14:textId="12CDF1C6"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_Toc183548354 \h </w:instrText>
      </w:r>
      <w:r>
        <w:rPr>
          <w:noProof/>
        </w:rPr>
      </w:r>
      <w:r>
        <w:rPr>
          <w:noProof/>
        </w:rPr>
        <w:fldChar w:fldCharType="separate"/>
      </w:r>
      <w:r>
        <w:rPr>
          <w:noProof/>
        </w:rPr>
        <w:t>23</w:t>
      </w:r>
      <w:r>
        <w:rPr>
          <w:noProof/>
        </w:rPr>
        <w:fldChar w:fldCharType="end"/>
      </w:r>
    </w:p>
    <w:p w14:paraId="22B64C27" w14:textId="360D3E33"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_Toc183548355 \h </w:instrText>
      </w:r>
      <w:r>
        <w:rPr>
          <w:noProof/>
        </w:rPr>
      </w:r>
      <w:r>
        <w:rPr>
          <w:noProof/>
        </w:rPr>
        <w:fldChar w:fldCharType="separate"/>
      </w:r>
      <w:r>
        <w:rPr>
          <w:noProof/>
        </w:rPr>
        <w:t>24</w:t>
      </w:r>
      <w:r>
        <w:rPr>
          <w:noProof/>
        </w:rPr>
        <w:fldChar w:fldCharType="end"/>
      </w:r>
    </w:p>
    <w:p w14:paraId="469443AB" w14:textId="25C5826B"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_Toc183548356 \h </w:instrText>
      </w:r>
      <w:r>
        <w:rPr>
          <w:noProof/>
        </w:rPr>
      </w:r>
      <w:r>
        <w:rPr>
          <w:noProof/>
        </w:rPr>
        <w:fldChar w:fldCharType="separate"/>
      </w:r>
      <w:r>
        <w:rPr>
          <w:noProof/>
        </w:rPr>
        <w:t>24</w:t>
      </w:r>
      <w:r>
        <w:rPr>
          <w:noProof/>
        </w:rPr>
        <w:fldChar w:fldCharType="end"/>
      </w:r>
    </w:p>
    <w:p w14:paraId="40F4C63F" w14:textId="0545396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_Toc183548357 \h </w:instrText>
      </w:r>
      <w:r>
        <w:rPr>
          <w:noProof/>
        </w:rPr>
      </w:r>
      <w:r>
        <w:rPr>
          <w:noProof/>
        </w:rPr>
        <w:fldChar w:fldCharType="separate"/>
      </w:r>
      <w:r>
        <w:rPr>
          <w:noProof/>
        </w:rPr>
        <w:t>24</w:t>
      </w:r>
      <w:r>
        <w:rPr>
          <w:noProof/>
        </w:rPr>
        <w:fldChar w:fldCharType="end"/>
      </w:r>
    </w:p>
    <w:p w14:paraId="09663189" w14:textId="32A9D5A8"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_Toc183548358 \h </w:instrText>
      </w:r>
      <w:r>
        <w:rPr>
          <w:noProof/>
        </w:rPr>
      </w:r>
      <w:r>
        <w:rPr>
          <w:noProof/>
        </w:rPr>
        <w:fldChar w:fldCharType="separate"/>
      </w:r>
      <w:r>
        <w:rPr>
          <w:noProof/>
        </w:rPr>
        <w:t>24</w:t>
      </w:r>
      <w:r>
        <w:rPr>
          <w:noProof/>
        </w:rPr>
        <w:fldChar w:fldCharType="end"/>
      </w:r>
    </w:p>
    <w:p w14:paraId="308715A9" w14:textId="171DB250"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_Toc183548359 \h </w:instrText>
      </w:r>
      <w:r>
        <w:rPr>
          <w:noProof/>
        </w:rPr>
      </w:r>
      <w:r>
        <w:rPr>
          <w:noProof/>
        </w:rPr>
        <w:fldChar w:fldCharType="separate"/>
      </w:r>
      <w:r>
        <w:rPr>
          <w:noProof/>
        </w:rPr>
        <w:t>25</w:t>
      </w:r>
      <w:r>
        <w:rPr>
          <w:noProof/>
        </w:rPr>
        <w:fldChar w:fldCharType="end"/>
      </w:r>
    </w:p>
    <w:p w14:paraId="4956B369" w14:textId="1BCA2DE8"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_Toc183548360 \h </w:instrText>
      </w:r>
      <w:r>
        <w:rPr>
          <w:noProof/>
        </w:rPr>
      </w:r>
      <w:r>
        <w:rPr>
          <w:noProof/>
        </w:rPr>
        <w:fldChar w:fldCharType="separate"/>
      </w:r>
      <w:r>
        <w:rPr>
          <w:noProof/>
        </w:rPr>
        <w:t>26</w:t>
      </w:r>
      <w:r>
        <w:rPr>
          <w:noProof/>
        </w:rPr>
        <w:fldChar w:fldCharType="end"/>
      </w:r>
    </w:p>
    <w:p w14:paraId="1E2D93C5" w14:textId="213BFCB1"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_Toc183548361 \h </w:instrText>
      </w:r>
      <w:r>
        <w:rPr>
          <w:noProof/>
        </w:rPr>
      </w:r>
      <w:r>
        <w:rPr>
          <w:noProof/>
        </w:rPr>
        <w:fldChar w:fldCharType="separate"/>
      </w:r>
      <w:r>
        <w:rPr>
          <w:noProof/>
        </w:rPr>
        <w:t>26</w:t>
      </w:r>
      <w:r>
        <w:rPr>
          <w:noProof/>
        </w:rPr>
        <w:fldChar w:fldCharType="end"/>
      </w:r>
    </w:p>
    <w:p w14:paraId="558AB120" w14:textId="7C14B6A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_Toc183548362 \h </w:instrText>
      </w:r>
      <w:r>
        <w:rPr>
          <w:noProof/>
        </w:rPr>
      </w:r>
      <w:r>
        <w:rPr>
          <w:noProof/>
        </w:rPr>
        <w:fldChar w:fldCharType="separate"/>
      </w:r>
      <w:r>
        <w:rPr>
          <w:noProof/>
        </w:rPr>
        <w:t>26</w:t>
      </w:r>
      <w:r>
        <w:rPr>
          <w:noProof/>
        </w:rPr>
        <w:fldChar w:fldCharType="end"/>
      </w:r>
    </w:p>
    <w:p w14:paraId="44B9FA2F" w14:textId="1B5BC94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_Toc183548363 \h </w:instrText>
      </w:r>
      <w:r>
        <w:rPr>
          <w:noProof/>
        </w:rPr>
      </w:r>
      <w:r>
        <w:rPr>
          <w:noProof/>
        </w:rPr>
        <w:fldChar w:fldCharType="separate"/>
      </w:r>
      <w:r>
        <w:rPr>
          <w:noProof/>
        </w:rPr>
        <w:t>26</w:t>
      </w:r>
      <w:r>
        <w:rPr>
          <w:noProof/>
        </w:rPr>
        <w:fldChar w:fldCharType="end"/>
      </w:r>
    </w:p>
    <w:p w14:paraId="2DBFA395" w14:textId="64C9EFCE"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_Toc183548364 \h </w:instrText>
      </w:r>
      <w:r>
        <w:rPr>
          <w:noProof/>
        </w:rPr>
      </w:r>
      <w:r>
        <w:rPr>
          <w:noProof/>
        </w:rPr>
        <w:fldChar w:fldCharType="separate"/>
      </w:r>
      <w:r>
        <w:rPr>
          <w:noProof/>
        </w:rPr>
        <w:t>29</w:t>
      </w:r>
      <w:r>
        <w:rPr>
          <w:noProof/>
        </w:rPr>
        <w:fldChar w:fldCharType="end"/>
      </w:r>
    </w:p>
    <w:p w14:paraId="2BF3620C" w14:textId="151F6441"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_Toc183548365 \h </w:instrText>
      </w:r>
      <w:r>
        <w:rPr>
          <w:noProof/>
        </w:rPr>
      </w:r>
      <w:r>
        <w:rPr>
          <w:noProof/>
        </w:rPr>
        <w:fldChar w:fldCharType="separate"/>
      </w:r>
      <w:r>
        <w:rPr>
          <w:noProof/>
        </w:rPr>
        <w:t>29</w:t>
      </w:r>
      <w:r>
        <w:rPr>
          <w:noProof/>
        </w:rPr>
        <w:fldChar w:fldCharType="end"/>
      </w:r>
    </w:p>
    <w:p w14:paraId="330534CF" w14:textId="6E885384"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_Toc183548366 \h </w:instrText>
      </w:r>
      <w:r>
        <w:rPr>
          <w:noProof/>
        </w:rPr>
      </w:r>
      <w:r>
        <w:rPr>
          <w:noProof/>
        </w:rPr>
        <w:fldChar w:fldCharType="separate"/>
      </w:r>
      <w:r>
        <w:rPr>
          <w:noProof/>
        </w:rPr>
        <w:t>29</w:t>
      </w:r>
      <w:r>
        <w:rPr>
          <w:noProof/>
        </w:rPr>
        <w:fldChar w:fldCharType="end"/>
      </w:r>
    </w:p>
    <w:p w14:paraId="69C7C9DB" w14:textId="58376DD0"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_Toc183548367 \h </w:instrText>
      </w:r>
      <w:r>
        <w:rPr>
          <w:noProof/>
        </w:rPr>
      </w:r>
      <w:r>
        <w:rPr>
          <w:noProof/>
        </w:rPr>
        <w:fldChar w:fldCharType="separate"/>
      </w:r>
      <w:r>
        <w:rPr>
          <w:noProof/>
        </w:rPr>
        <w:t>29</w:t>
      </w:r>
      <w:r>
        <w:rPr>
          <w:noProof/>
        </w:rPr>
        <w:fldChar w:fldCharType="end"/>
      </w:r>
    </w:p>
    <w:p w14:paraId="3097BC8A" w14:textId="53CFD73E"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r>
      <w:r>
        <w:rPr>
          <w:noProof/>
        </w:rPr>
        <w:instrText xml:space="preserve"> PAGEREF _Toc183548368 \h </w:instrText>
      </w:r>
      <w:r>
        <w:rPr>
          <w:noProof/>
        </w:rPr>
      </w:r>
      <w:r>
        <w:rPr>
          <w:noProof/>
        </w:rPr>
        <w:fldChar w:fldCharType="separate"/>
      </w:r>
      <w:r>
        <w:rPr>
          <w:noProof/>
        </w:rPr>
        <w:t>29</w:t>
      </w:r>
      <w:r>
        <w:rPr>
          <w:noProof/>
        </w:rPr>
        <w:fldChar w:fldCharType="end"/>
      </w:r>
    </w:p>
    <w:p w14:paraId="4828B5C7" w14:textId="7413E344"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_Toc183548369 \h </w:instrText>
      </w:r>
      <w:r>
        <w:rPr>
          <w:noProof/>
        </w:rPr>
      </w:r>
      <w:r>
        <w:rPr>
          <w:noProof/>
        </w:rPr>
        <w:fldChar w:fldCharType="separate"/>
      </w:r>
      <w:r>
        <w:rPr>
          <w:noProof/>
        </w:rPr>
        <w:t>29</w:t>
      </w:r>
      <w:r>
        <w:rPr>
          <w:noProof/>
        </w:rPr>
        <w:fldChar w:fldCharType="end"/>
      </w:r>
    </w:p>
    <w:p w14:paraId="5CD25D3F" w14:textId="12582FDC"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_Toc183548370 \h </w:instrText>
      </w:r>
      <w:r>
        <w:rPr>
          <w:noProof/>
        </w:rPr>
      </w:r>
      <w:r>
        <w:rPr>
          <w:noProof/>
        </w:rPr>
        <w:fldChar w:fldCharType="separate"/>
      </w:r>
      <w:r>
        <w:rPr>
          <w:noProof/>
        </w:rPr>
        <w:t>29</w:t>
      </w:r>
      <w:r>
        <w:rPr>
          <w:noProof/>
        </w:rPr>
        <w:fldChar w:fldCharType="end"/>
      </w:r>
    </w:p>
    <w:p w14:paraId="0D501E72" w14:textId="26D4A110"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_Toc183548371 \h </w:instrText>
      </w:r>
      <w:r>
        <w:rPr>
          <w:noProof/>
        </w:rPr>
      </w:r>
      <w:r>
        <w:rPr>
          <w:noProof/>
        </w:rPr>
        <w:fldChar w:fldCharType="separate"/>
      </w:r>
      <w:r>
        <w:rPr>
          <w:noProof/>
        </w:rPr>
        <w:t>30</w:t>
      </w:r>
      <w:r>
        <w:rPr>
          <w:noProof/>
        </w:rPr>
        <w:fldChar w:fldCharType="end"/>
      </w:r>
    </w:p>
    <w:p w14:paraId="55ACA5BF" w14:textId="4A56B268"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_Toc183548372 \h </w:instrText>
      </w:r>
      <w:r>
        <w:rPr>
          <w:noProof/>
        </w:rPr>
      </w:r>
      <w:r>
        <w:rPr>
          <w:noProof/>
        </w:rPr>
        <w:fldChar w:fldCharType="separate"/>
      </w:r>
      <w:r>
        <w:rPr>
          <w:noProof/>
        </w:rPr>
        <w:t>30</w:t>
      </w:r>
      <w:r>
        <w:rPr>
          <w:noProof/>
        </w:rPr>
        <w:fldChar w:fldCharType="end"/>
      </w:r>
    </w:p>
    <w:p w14:paraId="5B5F8247" w14:textId="66D9F1ED"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sidRPr="00AE4335">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Structured data types</w:t>
      </w:r>
      <w:r>
        <w:rPr>
          <w:noProof/>
        </w:rPr>
        <w:tab/>
      </w:r>
      <w:r>
        <w:rPr>
          <w:noProof/>
        </w:rPr>
        <w:fldChar w:fldCharType="begin"/>
      </w:r>
      <w:r>
        <w:rPr>
          <w:noProof/>
        </w:rPr>
        <w:instrText xml:space="preserve"> PAGEREF _Toc183548373 \h </w:instrText>
      </w:r>
      <w:r>
        <w:rPr>
          <w:noProof/>
        </w:rPr>
      </w:r>
      <w:r>
        <w:rPr>
          <w:noProof/>
        </w:rPr>
        <w:fldChar w:fldCharType="separate"/>
      </w:r>
      <w:r>
        <w:rPr>
          <w:noProof/>
        </w:rPr>
        <w:t>32</w:t>
      </w:r>
      <w:r>
        <w:rPr>
          <w:noProof/>
        </w:rPr>
        <w:fldChar w:fldCharType="end"/>
      </w:r>
    </w:p>
    <w:p w14:paraId="7A15BB3A" w14:textId="77CB7A3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_Toc183548374 \h </w:instrText>
      </w:r>
      <w:r>
        <w:rPr>
          <w:noProof/>
        </w:rPr>
      </w:r>
      <w:r>
        <w:rPr>
          <w:noProof/>
        </w:rPr>
        <w:fldChar w:fldCharType="separate"/>
      </w:r>
      <w:r>
        <w:rPr>
          <w:noProof/>
        </w:rPr>
        <w:t>32</w:t>
      </w:r>
      <w:r>
        <w:rPr>
          <w:noProof/>
        </w:rPr>
        <w:fldChar w:fldCharType="end"/>
      </w:r>
    </w:p>
    <w:p w14:paraId="2EBC8D51" w14:textId="57A3BA5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r>
      <w:r>
        <w:rPr>
          <w:noProof/>
        </w:rPr>
        <w:instrText xml:space="preserve"> PAGEREF _Toc183548375 \h </w:instrText>
      </w:r>
      <w:r>
        <w:rPr>
          <w:noProof/>
        </w:rPr>
      </w:r>
      <w:r>
        <w:rPr>
          <w:noProof/>
        </w:rPr>
        <w:fldChar w:fldCharType="separate"/>
      </w:r>
      <w:r>
        <w:rPr>
          <w:noProof/>
        </w:rPr>
        <w:t>33</w:t>
      </w:r>
      <w:r>
        <w:rPr>
          <w:noProof/>
        </w:rPr>
        <w:fldChar w:fldCharType="end"/>
      </w:r>
    </w:p>
    <w:p w14:paraId="12862FF9" w14:textId="64DD441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r>
      <w:r>
        <w:rPr>
          <w:noProof/>
        </w:rPr>
        <w:instrText xml:space="preserve"> PAGEREF _Toc183548376 \h </w:instrText>
      </w:r>
      <w:r>
        <w:rPr>
          <w:noProof/>
        </w:rPr>
      </w:r>
      <w:r>
        <w:rPr>
          <w:noProof/>
        </w:rPr>
        <w:fldChar w:fldCharType="separate"/>
      </w:r>
      <w:r>
        <w:rPr>
          <w:noProof/>
        </w:rPr>
        <w:t>34</w:t>
      </w:r>
      <w:r>
        <w:rPr>
          <w:noProof/>
        </w:rPr>
        <w:fldChar w:fldCharType="end"/>
      </w:r>
    </w:p>
    <w:p w14:paraId="40EB2B3D" w14:textId="17D60AE8"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_Toc183548377 \h </w:instrText>
      </w:r>
      <w:r>
        <w:rPr>
          <w:noProof/>
        </w:rPr>
      </w:r>
      <w:r>
        <w:rPr>
          <w:noProof/>
        </w:rPr>
        <w:fldChar w:fldCharType="separate"/>
      </w:r>
      <w:r>
        <w:rPr>
          <w:noProof/>
        </w:rPr>
        <w:t>37</w:t>
      </w:r>
      <w:r>
        <w:rPr>
          <w:noProof/>
        </w:rPr>
        <w:fldChar w:fldCharType="end"/>
      </w:r>
    </w:p>
    <w:p w14:paraId="18E69D74" w14:textId="06AAFB7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_Toc183548378 \h </w:instrText>
      </w:r>
      <w:r>
        <w:rPr>
          <w:noProof/>
        </w:rPr>
      </w:r>
      <w:r>
        <w:rPr>
          <w:noProof/>
        </w:rPr>
        <w:fldChar w:fldCharType="separate"/>
      </w:r>
      <w:r>
        <w:rPr>
          <w:noProof/>
        </w:rPr>
        <w:t>40</w:t>
      </w:r>
      <w:r>
        <w:rPr>
          <w:noProof/>
        </w:rPr>
        <w:fldChar w:fldCharType="end"/>
      </w:r>
    </w:p>
    <w:p w14:paraId="623319E5" w14:textId="005B162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r>
      <w:r>
        <w:rPr>
          <w:noProof/>
        </w:rPr>
        <w:instrText xml:space="preserve"> PAGEREF _Toc183548379 \h </w:instrText>
      </w:r>
      <w:r>
        <w:rPr>
          <w:noProof/>
        </w:rPr>
      </w:r>
      <w:r>
        <w:rPr>
          <w:noProof/>
        </w:rPr>
        <w:fldChar w:fldCharType="separate"/>
      </w:r>
      <w:r>
        <w:rPr>
          <w:noProof/>
        </w:rPr>
        <w:t>41</w:t>
      </w:r>
      <w:r>
        <w:rPr>
          <w:noProof/>
        </w:rPr>
        <w:fldChar w:fldCharType="end"/>
      </w:r>
    </w:p>
    <w:p w14:paraId="5D754D37" w14:textId="55C351E3"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_Toc183548380 \h </w:instrText>
      </w:r>
      <w:r>
        <w:rPr>
          <w:noProof/>
        </w:rPr>
      </w:r>
      <w:r>
        <w:rPr>
          <w:noProof/>
        </w:rPr>
        <w:fldChar w:fldCharType="separate"/>
      </w:r>
      <w:r>
        <w:rPr>
          <w:noProof/>
        </w:rPr>
        <w:t>41</w:t>
      </w:r>
      <w:r>
        <w:rPr>
          <w:noProof/>
        </w:rPr>
        <w:fldChar w:fldCharType="end"/>
      </w:r>
    </w:p>
    <w:p w14:paraId="78202DD0" w14:textId="347BB3E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_Toc183548381 \h </w:instrText>
      </w:r>
      <w:r>
        <w:rPr>
          <w:noProof/>
        </w:rPr>
      </w:r>
      <w:r>
        <w:rPr>
          <w:noProof/>
        </w:rPr>
        <w:fldChar w:fldCharType="separate"/>
      </w:r>
      <w:r>
        <w:rPr>
          <w:noProof/>
        </w:rPr>
        <w:t>41</w:t>
      </w:r>
      <w:r>
        <w:rPr>
          <w:noProof/>
        </w:rPr>
        <w:fldChar w:fldCharType="end"/>
      </w:r>
    </w:p>
    <w:p w14:paraId="058A87EA" w14:textId="038FBC3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E4335">
        <w:rPr>
          <w:rFonts w:eastAsiaTheme="minorEastAsia"/>
          <w:noProof/>
          <w:lang w:eastAsia="zh-CN"/>
        </w:rPr>
        <w:t>s</w:t>
      </w:r>
      <w:r>
        <w:rPr>
          <w:noProof/>
        </w:rPr>
        <w:t>Measurement</w:t>
      </w:r>
      <w:r>
        <w:rPr>
          <w:noProof/>
        </w:rPr>
        <w:tab/>
      </w:r>
      <w:r>
        <w:rPr>
          <w:noProof/>
        </w:rPr>
        <w:fldChar w:fldCharType="begin"/>
      </w:r>
      <w:r>
        <w:rPr>
          <w:noProof/>
        </w:rPr>
        <w:instrText xml:space="preserve"> PAGEREF _Toc183548382 \h </w:instrText>
      </w:r>
      <w:r>
        <w:rPr>
          <w:noProof/>
        </w:rPr>
      </w:r>
      <w:r>
        <w:rPr>
          <w:noProof/>
        </w:rPr>
        <w:fldChar w:fldCharType="separate"/>
      </w:r>
      <w:r>
        <w:rPr>
          <w:noProof/>
        </w:rPr>
        <w:t>42</w:t>
      </w:r>
      <w:r>
        <w:rPr>
          <w:noProof/>
        </w:rPr>
        <w:fldChar w:fldCharType="end"/>
      </w:r>
    </w:p>
    <w:p w14:paraId="2E8CDF85" w14:textId="498E9C80"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r>
      <w:r>
        <w:rPr>
          <w:noProof/>
        </w:rPr>
        <w:instrText xml:space="preserve"> PAGEREF _Toc183548383 \h </w:instrText>
      </w:r>
      <w:r>
        <w:rPr>
          <w:noProof/>
        </w:rPr>
      </w:r>
      <w:r>
        <w:rPr>
          <w:noProof/>
        </w:rPr>
        <w:fldChar w:fldCharType="separate"/>
      </w:r>
      <w:r>
        <w:rPr>
          <w:noProof/>
        </w:rPr>
        <w:t>42</w:t>
      </w:r>
      <w:r>
        <w:rPr>
          <w:noProof/>
        </w:rPr>
        <w:fldChar w:fldCharType="end"/>
      </w:r>
    </w:p>
    <w:p w14:paraId="6D67BE0A" w14:textId="31A72F5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_Toc183548384 \h </w:instrText>
      </w:r>
      <w:r>
        <w:rPr>
          <w:noProof/>
        </w:rPr>
      </w:r>
      <w:r>
        <w:rPr>
          <w:noProof/>
        </w:rPr>
        <w:fldChar w:fldCharType="separate"/>
      </w:r>
      <w:r>
        <w:rPr>
          <w:noProof/>
        </w:rPr>
        <w:t>43</w:t>
      </w:r>
      <w:r>
        <w:rPr>
          <w:noProof/>
        </w:rPr>
        <w:fldChar w:fldCharType="end"/>
      </w:r>
    </w:p>
    <w:p w14:paraId="3FF285D6" w14:textId="0334252B"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r>
      <w:r>
        <w:rPr>
          <w:noProof/>
        </w:rPr>
        <w:instrText xml:space="preserve"> PAGEREF _Toc183548385 \h </w:instrText>
      </w:r>
      <w:r>
        <w:rPr>
          <w:noProof/>
        </w:rPr>
      </w:r>
      <w:r>
        <w:rPr>
          <w:noProof/>
        </w:rPr>
        <w:fldChar w:fldCharType="separate"/>
      </w:r>
      <w:r>
        <w:rPr>
          <w:noProof/>
        </w:rPr>
        <w:t>44</w:t>
      </w:r>
      <w:r>
        <w:rPr>
          <w:noProof/>
        </w:rPr>
        <w:fldChar w:fldCharType="end"/>
      </w:r>
    </w:p>
    <w:p w14:paraId="5605347D" w14:textId="0D036EF7"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r>
      <w:r>
        <w:rPr>
          <w:noProof/>
        </w:rPr>
        <w:instrText xml:space="preserve"> PAGEREF _Toc183548386 \h </w:instrText>
      </w:r>
      <w:r>
        <w:rPr>
          <w:noProof/>
        </w:rPr>
      </w:r>
      <w:r>
        <w:rPr>
          <w:noProof/>
        </w:rPr>
        <w:fldChar w:fldCharType="separate"/>
      </w:r>
      <w:r>
        <w:rPr>
          <w:noProof/>
        </w:rPr>
        <w:t>47</w:t>
      </w:r>
      <w:r>
        <w:rPr>
          <w:noProof/>
        </w:rPr>
        <w:fldChar w:fldCharType="end"/>
      </w:r>
    </w:p>
    <w:p w14:paraId="20BB7FC5" w14:textId="22CCF81A"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_Toc183548387 \h </w:instrText>
      </w:r>
      <w:r>
        <w:rPr>
          <w:noProof/>
        </w:rPr>
      </w:r>
      <w:r>
        <w:rPr>
          <w:noProof/>
        </w:rPr>
        <w:fldChar w:fldCharType="separate"/>
      </w:r>
      <w:r>
        <w:rPr>
          <w:noProof/>
        </w:rPr>
        <w:t>48</w:t>
      </w:r>
      <w:r>
        <w:rPr>
          <w:noProof/>
        </w:rPr>
        <w:fldChar w:fldCharType="end"/>
      </w:r>
    </w:p>
    <w:p w14:paraId="542172AB" w14:textId="1A9C0F2F"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_Toc183548388 \h </w:instrText>
      </w:r>
      <w:r>
        <w:rPr>
          <w:noProof/>
        </w:rPr>
      </w:r>
      <w:r>
        <w:rPr>
          <w:noProof/>
        </w:rPr>
        <w:fldChar w:fldCharType="separate"/>
      </w:r>
      <w:r>
        <w:rPr>
          <w:noProof/>
        </w:rPr>
        <w:t>48</w:t>
      </w:r>
      <w:r>
        <w:rPr>
          <w:noProof/>
        </w:rPr>
        <w:fldChar w:fldCharType="end"/>
      </w:r>
    </w:p>
    <w:p w14:paraId="2238FC9D" w14:textId="3FC6B1A0"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_Toc183548389 \h </w:instrText>
      </w:r>
      <w:r>
        <w:rPr>
          <w:noProof/>
        </w:rPr>
      </w:r>
      <w:r>
        <w:rPr>
          <w:noProof/>
        </w:rPr>
        <w:fldChar w:fldCharType="separate"/>
      </w:r>
      <w:r>
        <w:rPr>
          <w:noProof/>
        </w:rPr>
        <w:t>48</w:t>
      </w:r>
      <w:r>
        <w:rPr>
          <w:noProof/>
        </w:rPr>
        <w:fldChar w:fldCharType="end"/>
      </w:r>
    </w:p>
    <w:p w14:paraId="7F3FDB7D" w14:textId="034EB85C"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r>
      <w:r>
        <w:rPr>
          <w:noProof/>
        </w:rPr>
        <w:instrText xml:space="preserve"> PAGEREF _Toc183548390 \h </w:instrText>
      </w:r>
      <w:r>
        <w:rPr>
          <w:noProof/>
        </w:rPr>
      </w:r>
      <w:r>
        <w:rPr>
          <w:noProof/>
        </w:rPr>
        <w:fldChar w:fldCharType="separate"/>
      </w:r>
      <w:r>
        <w:rPr>
          <w:noProof/>
        </w:rPr>
        <w:t>48</w:t>
      </w:r>
      <w:r>
        <w:rPr>
          <w:noProof/>
        </w:rPr>
        <w:fldChar w:fldCharType="end"/>
      </w:r>
    </w:p>
    <w:p w14:paraId="4FD43D0D" w14:textId="0837A639"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_Toc183548391 \h </w:instrText>
      </w:r>
      <w:r>
        <w:rPr>
          <w:noProof/>
        </w:rPr>
      </w:r>
      <w:r>
        <w:rPr>
          <w:noProof/>
        </w:rPr>
        <w:fldChar w:fldCharType="separate"/>
      </w:r>
      <w:r>
        <w:rPr>
          <w:noProof/>
        </w:rPr>
        <w:t>49</w:t>
      </w:r>
      <w:r>
        <w:rPr>
          <w:noProof/>
        </w:rPr>
        <w:fldChar w:fldCharType="end"/>
      </w:r>
    </w:p>
    <w:p w14:paraId="1C36F244" w14:textId="2307E93B"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_Toc183548392 \h </w:instrText>
      </w:r>
      <w:r>
        <w:rPr>
          <w:noProof/>
        </w:rPr>
      </w:r>
      <w:r>
        <w:rPr>
          <w:noProof/>
        </w:rPr>
        <w:fldChar w:fldCharType="separate"/>
      </w:r>
      <w:r>
        <w:rPr>
          <w:noProof/>
        </w:rPr>
        <w:t>49</w:t>
      </w:r>
      <w:r>
        <w:rPr>
          <w:noProof/>
        </w:rPr>
        <w:fldChar w:fldCharType="end"/>
      </w:r>
    </w:p>
    <w:p w14:paraId="02F8ECAE" w14:textId="2BEDA8D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_Toc183548393 \h </w:instrText>
      </w:r>
      <w:r>
        <w:rPr>
          <w:noProof/>
        </w:rPr>
      </w:r>
      <w:r>
        <w:rPr>
          <w:noProof/>
        </w:rPr>
        <w:fldChar w:fldCharType="separate"/>
      </w:r>
      <w:r>
        <w:rPr>
          <w:noProof/>
        </w:rPr>
        <w:t>49</w:t>
      </w:r>
      <w:r>
        <w:rPr>
          <w:noProof/>
        </w:rPr>
        <w:fldChar w:fldCharType="end"/>
      </w:r>
    </w:p>
    <w:p w14:paraId="229C77C0" w14:textId="3D6A6EFF"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sidRPr="00AE4335">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Simple data types and enumerations</w:t>
      </w:r>
      <w:r>
        <w:rPr>
          <w:noProof/>
        </w:rPr>
        <w:tab/>
      </w:r>
      <w:r>
        <w:rPr>
          <w:noProof/>
        </w:rPr>
        <w:fldChar w:fldCharType="begin"/>
      </w:r>
      <w:r>
        <w:rPr>
          <w:noProof/>
        </w:rPr>
        <w:instrText xml:space="preserve"> PAGEREF _Toc183548394 \h </w:instrText>
      </w:r>
      <w:r>
        <w:rPr>
          <w:noProof/>
        </w:rPr>
      </w:r>
      <w:r>
        <w:rPr>
          <w:noProof/>
        </w:rPr>
        <w:fldChar w:fldCharType="separate"/>
      </w:r>
      <w:r>
        <w:rPr>
          <w:noProof/>
        </w:rPr>
        <w:t>49</w:t>
      </w:r>
      <w:r>
        <w:rPr>
          <w:noProof/>
        </w:rPr>
        <w:fldChar w:fldCharType="end"/>
      </w:r>
    </w:p>
    <w:p w14:paraId="67AABE7E" w14:textId="1258EDB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_Toc183548395 \h </w:instrText>
      </w:r>
      <w:r>
        <w:rPr>
          <w:noProof/>
        </w:rPr>
      </w:r>
      <w:r>
        <w:rPr>
          <w:noProof/>
        </w:rPr>
        <w:fldChar w:fldCharType="separate"/>
      </w:r>
      <w:r>
        <w:rPr>
          <w:noProof/>
        </w:rPr>
        <w:t>49</w:t>
      </w:r>
      <w:r>
        <w:rPr>
          <w:noProof/>
        </w:rPr>
        <w:fldChar w:fldCharType="end"/>
      </w:r>
    </w:p>
    <w:p w14:paraId="1C5ACC08" w14:textId="4714268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_Toc183548396 \h </w:instrText>
      </w:r>
      <w:r>
        <w:rPr>
          <w:noProof/>
        </w:rPr>
      </w:r>
      <w:r>
        <w:rPr>
          <w:noProof/>
        </w:rPr>
        <w:fldChar w:fldCharType="separate"/>
      </w:r>
      <w:r>
        <w:rPr>
          <w:noProof/>
        </w:rPr>
        <w:t>49</w:t>
      </w:r>
      <w:r>
        <w:rPr>
          <w:noProof/>
        </w:rPr>
        <w:fldChar w:fldCharType="end"/>
      </w:r>
    </w:p>
    <w:p w14:paraId="625203BB" w14:textId="71B2BE0C"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_Toc183548397 \h </w:instrText>
      </w:r>
      <w:r>
        <w:rPr>
          <w:noProof/>
        </w:rPr>
      </w:r>
      <w:r>
        <w:rPr>
          <w:noProof/>
        </w:rPr>
        <w:fldChar w:fldCharType="separate"/>
      </w:r>
      <w:r>
        <w:rPr>
          <w:noProof/>
        </w:rPr>
        <w:t>49</w:t>
      </w:r>
      <w:r>
        <w:rPr>
          <w:noProof/>
        </w:rPr>
        <w:fldChar w:fldCharType="end"/>
      </w:r>
    </w:p>
    <w:p w14:paraId="7F65F8F1" w14:textId="7F83AC8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_Toc183548398 \h </w:instrText>
      </w:r>
      <w:r>
        <w:rPr>
          <w:noProof/>
        </w:rPr>
      </w:r>
      <w:r>
        <w:rPr>
          <w:noProof/>
        </w:rPr>
        <w:fldChar w:fldCharType="separate"/>
      </w:r>
      <w:r>
        <w:rPr>
          <w:noProof/>
        </w:rPr>
        <w:t>50</w:t>
      </w:r>
      <w:r>
        <w:rPr>
          <w:noProof/>
        </w:rPr>
        <w:fldChar w:fldCharType="end"/>
      </w:r>
    </w:p>
    <w:p w14:paraId="060C37DB" w14:textId="6F1FB17C"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_Toc183548399 \h </w:instrText>
      </w:r>
      <w:r>
        <w:rPr>
          <w:noProof/>
        </w:rPr>
      </w:r>
      <w:r>
        <w:rPr>
          <w:noProof/>
        </w:rPr>
        <w:fldChar w:fldCharType="separate"/>
      </w:r>
      <w:r>
        <w:rPr>
          <w:noProof/>
        </w:rPr>
        <w:t>50</w:t>
      </w:r>
      <w:r>
        <w:rPr>
          <w:noProof/>
        </w:rPr>
        <w:fldChar w:fldCharType="end"/>
      </w:r>
    </w:p>
    <w:p w14:paraId="1DC77B3E" w14:textId="27698A7A"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_Toc183548400 \h </w:instrText>
      </w:r>
      <w:r>
        <w:rPr>
          <w:noProof/>
        </w:rPr>
      </w:r>
      <w:r>
        <w:rPr>
          <w:noProof/>
        </w:rPr>
        <w:fldChar w:fldCharType="separate"/>
      </w:r>
      <w:r>
        <w:rPr>
          <w:noProof/>
        </w:rPr>
        <w:t>51</w:t>
      </w:r>
      <w:r>
        <w:rPr>
          <w:noProof/>
        </w:rPr>
        <w:fldChar w:fldCharType="end"/>
      </w:r>
    </w:p>
    <w:p w14:paraId="08CFB339" w14:textId="23AF7915"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_Toc183548401 \h </w:instrText>
      </w:r>
      <w:r>
        <w:rPr>
          <w:noProof/>
        </w:rPr>
      </w:r>
      <w:r>
        <w:rPr>
          <w:noProof/>
        </w:rPr>
        <w:fldChar w:fldCharType="separate"/>
      </w:r>
      <w:r>
        <w:rPr>
          <w:noProof/>
        </w:rPr>
        <w:t>51</w:t>
      </w:r>
      <w:r>
        <w:rPr>
          <w:noProof/>
        </w:rPr>
        <w:fldChar w:fldCharType="end"/>
      </w:r>
    </w:p>
    <w:p w14:paraId="231B3FF1" w14:textId="26CCC93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_Toc183548402 \h </w:instrText>
      </w:r>
      <w:r>
        <w:rPr>
          <w:noProof/>
        </w:rPr>
      </w:r>
      <w:r>
        <w:rPr>
          <w:noProof/>
        </w:rPr>
        <w:fldChar w:fldCharType="separate"/>
      </w:r>
      <w:r>
        <w:rPr>
          <w:noProof/>
        </w:rPr>
        <w:t>51</w:t>
      </w:r>
      <w:r>
        <w:rPr>
          <w:noProof/>
        </w:rPr>
        <w:fldChar w:fldCharType="end"/>
      </w:r>
    </w:p>
    <w:p w14:paraId="6770B6CC" w14:textId="03213D2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w:t>
      </w:r>
      <w:r w:rsidRPr="00AE4335">
        <w:rPr>
          <w:rFonts w:eastAsiaTheme="minorEastAsia"/>
          <w:noProof/>
          <w:lang w:eastAsia="zh-CN"/>
        </w:rPr>
        <w:t>9</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Ter</w:t>
      </w:r>
      <w:r w:rsidRPr="00AE4335">
        <w:rPr>
          <w:rFonts w:eastAsia="Malgun Gothic"/>
          <w:noProof/>
          <w:lang w:eastAsia="ja-JP"/>
        </w:rPr>
        <w:t>minationCause</w:t>
      </w:r>
      <w:r>
        <w:rPr>
          <w:noProof/>
        </w:rPr>
        <w:tab/>
      </w:r>
      <w:r>
        <w:rPr>
          <w:noProof/>
        </w:rPr>
        <w:fldChar w:fldCharType="begin"/>
      </w:r>
      <w:r>
        <w:rPr>
          <w:noProof/>
        </w:rPr>
        <w:instrText xml:space="preserve"> PAGEREF _Toc183548403 \h </w:instrText>
      </w:r>
      <w:r>
        <w:rPr>
          <w:noProof/>
        </w:rPr>
      </w:r>
      <w:r>
        <w:rPr>
          <w:noProof/>
        </w:rPr>
        <w:fldChar w:fldCharType="separate"/>
      </w:r>
      <w:r>
        <w:rPr>
          <w:noProof/>
        </w:rPr>
        <w:t>51</w:t>
      </w:r>
      <w:r>
        <w:rPr>
          <w:noProof/>
        </w:rPr>
        <w:fldChar w:fldCharType="end"/>
      </w:r>
    </w:p>
    <w:p w14:paraId="6A219D6D" w14:textId="65A328DA"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6.1.6.3.</w:t>
      </w:r>
      <w:r w:rsidRPr="00AE4335">
        <w:rPr>
          <w:rFonts w:eastAsiaTheme="minorEastAsia"/>
          <w:noProof/>
          <w:lang w:eastAsia="zh-CN"/>
        </w:rPr>
        <w:t>10</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sidRPr="00AE4335">
        <w:rPr>
          <w:rFonts w:eastAsia="Malgun Gothic"/>
          <w:noProof/>
          <w:lang w:eastAsia="ja-JP"/>
        </w:rPr>
        <w:t>RelocationReports</w:t>
      </w:r>
      <w:r>
        <w:rPr>
          <w:noProof/>
        </w:rPr>
        <w:tab/>
      </w:r>
      <w:r>
        <w:rPr>
          <w:noProof/>
        </w:rPr>
        <w:fldChar w:fldCharType="begin"/>
      </w:r>
      <w:r>
        <w:rPr>
          <w:noProof/>
        </w:rPr>
        <w:instrText xml:space="preserve"> PAGEREF _Toc183548404 \h </w:instrText>
      </w:r>
      <w:r>
        <w:rPr>
          <w:noProof/>
        </w:rPr>
      </w:r>
      <w:r>
        <w:rPr>
          <w:noProof/>
        </w:rPr>
        <w:fldChar w:fldCharType="separate"/>
      </w:r>
      <w:r>
        <w:rPr>
          <w:noProof/>
        </w:rPr>
        <w:t>51</w:t>
      </w:r>
      <w:r>
        <w:rPr>
          <w:noProof/>
        </w:rPr>
        <w:fldChar w:fldCharType="end"/>
      </w:r>
    </w:p>
    <w:p w14:paraId="26A15F54" w14:textId="2154DC68"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_Toc183548405 \h </w:instrText>
      </w:r>
      <w:r>
        <w:rPr>
          <w:noProof/>
        </w:rPr>
      </w:r>
      <w:r>
        <w:rPr>
          <w:noProof/>
        </w:rPr>
        <w:fldChar w:fldCharType="separate"/>
      </w:r>
      <w:r>
        <w:rPr>
          <w:noProof/>
        </w:rPr>
        <w:t>52</w:t>
      </w:r>
      <w:r>
        <w:rPr>
          <w:noProof/>
        </w:rPr>
        <w:fldChar w:fldCharType="end"/>
      </w:r>
    </w:p>
    <w:p w14:paraId="17D2CF3E" w14:textId="589292EE"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_Toc183548406 \h </w:instrText>
      </w:r>
      <w:r>
        <w:rPr>
          <w:noProof/>
        </w:rPr>
      </w:r>
      <w:r>
        <w:rPr>
          <w:noProof/>
        </w:rPr>
        <w:fldChar w:fldCharType="separate"/>
      </w:r>
      <w:r>
        <w:rPr>
          <w:noProof/>
        </w:rPr>
        <w:t>52</w:t>
      </w:r>
      <w:r>
        <w:rPr>
          <w:noProof/>
        </w:rPr>
        <w:fldChar w:fldCharType="end"/>
      </w:r>
    </w:p>
    <w:p w14:paraId="0D653A12" w14:textId="6B664B60"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_Toc183548407 \h </w:instrText>
      </w:r>
      <w:r>
        <w:rPr>
          <w:noProof/>
        </w:rPr>
      </w:r>
      <w:r>
        <w:rPr>
          <w:noProof/>
        </w:rPr>
        <w:fldChar w:fldCharType="separate"/>
      </w:r>
      <w:r>
        <w:rPr>
          <w:noProof/>
        </w:rPr>
        <w:t>52</w:t>
      </w:r>
      <w:r>
        <w:rPr>
          <w:noProof/>
        </w:rPr>
        <w:fldChar w:fldCharType="end"/>
      </w:r>
    </w:p>
    <w:p w14:paraId="7F716F05" w14:textId="5D812CA2"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_Toc183548408 \h </w:instrText>
      </w:r>
      <w:r>
        <w:rPr>
          <w:noProof/>
        </w:rPr>
      </w:r>
      <w:r>
        <w:rPr>
          <w:noProof/>
        </w:rPr>
        <w:fldChar w:fldCharType="separate"/>
      </w:r>
      <w:r>
        <w:rPr>
          <w:noProof/>
        </w:rPr>
        <w:t>52</w:t>
      </w:r>
      <w:r>
        <w:rPr>
          <w:noProof/>
        </w:rPr>
        <w:fldChar w:fldCharType="end"/>
      </w:r>
    </w:p>
    <w:p w14:paraId="3DBD12A5" w14:textId="6DA24EC2"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_Toc183548409 \h </w:instrText>
      </w:r>
      <w:r>
        <w:rPr>
          <w:noProof/>
        </w:rPr>
      </w:r>
      <w:r>
        <w:rPr>
          <w:noProof/>
        </w:rPr>
        <w:fldChar w:fldCharType="separate"/>
      </w:r>
      <w:r>
        <w:rPr>
          <w:noProof/>
        </w:rPr>
        <w:t>52</w:t>
      </w:r>
      <w:r>
        <w:rPr>
          <w:noProof/>
        </w:rPr>
        <w:fldChar w:fldCharType="end"/>
      </w:r>
    </w:p>
    <w:p w14:paraId="1981194A" w14:textId="7E1F0BB5"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_Toc183548410 \h </w:instrText>
      </w:r>
      <w:r>
        <w:rPr>
          <w:noProof/>
        </w:rPr>
      </w:r>
      <w:r>
        <w:rPr>
          <w:noProof/>
        </w:rPr>
        <w:fldChar w:fldCharType="separate"/>
      </w:r>
      <w:r>
        <w:rPr>
          <w:noProof/>
        </w:rPr>
        <w:t>52</w:t>
      </w:r>
      <w:r>
        <w:rPr>
          <w:noProof/>
        </w:rPr>
        <w:fldChar w:fldCharType="end"/>
      </w:r>
    </w:p>
    <w:p w14:paraId="08B3DB17" w14:textId="25470983"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_Toc183548411 \h </w:instrText>
      </w:r>
      <w:r>
        <w:rPr>
          <w:noProof/>
        </w:rPr>
      </w:r>
      <w:r>
        <w:rPr>
          <w:noProof/>
        </w:rPr>
        <w:fldChar w:fldCharType="separate"/>
      </w:r>
      <w:r>
        <w:rPr>
          <w:noProof/>
        </w:rPr>
        <w:t>53</w:t>
      </w:r>
      <w:r>
        <w:rPr>
          <w:noProof/>
        </w:rPr>
        <w:fldChar w:fldCharType="end"/>
      </w:r>
    </w:p>
    <w:p w14:paraId="76E8C576" w14:textId="5BBDE73C" w:rsidR="006C0294" w:rsidRDefault="006C0294">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_Toc183548412 \h </w:instrText>
      </w:r>
      <w:r>
        <w:rPr>
          <w:noProof/>
        </w:rPr>
      </w:r>
      <w:r>
        <w:rPr>
          <w:noProof/>
        </w:rPr>
        <w:fldChar w:fldCharType="separate"/>
      </w:r>
      <w:r>
        <w:rPr>
          <w:noProof/>
        </w:rPr>
        <w:t>53</w:t>
      </w:r>
      <w:r>
        <w:rPr>
          <w:noProof/>
        </w:rPr>
        <w:fldChar w:fldCharType="end"/>
      </w:r>
    </w:p>
    <w:p w14:paraId="5AEC4457" w14:textId="7CF56ED0"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_Toc183548413 \h </w:instrText>
      </w:r>
      <w:r>
        <w:rPr>
          <w:noProof/>
        </w:rPr>
      </w:r>
      <w:r>
        <w:rPr>
          <w:noProof/>
        </w:rPr>
        <w:fldChar w:fldCharType="separate"/>
      </w:r>
      <w:r>
        <w:rPr>
          <w:noProof/>
        </w:rPr>
        <w:t>53</w:t>
      </w:r>
      <w:r>
        <w:rPr>
          <w:noProof/>
        </w:rPr>
        <w:fldChar w:fldCharType="end"/>
      </w:r>
    </w:p>
    <w:p w14:paraId="35069CD7" w14:textId="7672936D"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_Toc183548414 \h </w:instrText>
      </w:r>
      <w:r>
        <w:rPr>
          <w:noProof/>
        </w:rPr>
      </w:r>
      <w:r>
        <w:rPr>
          <w:noProof/>
        </w:rPr>
        <w:fldChar w:fldCharType="separate"/>
      </w:r>
      <w:r>
        <w:rPr>
          <w:noProof/>
        </w:rPr>
        <w:t>53</w:t>
      </w:r>
      <w:r>
        <w:rPr>
          <w:noProof/>
        </w:rPr>
        <w:fldChar w:fldCharType="end"/>
      </w:r>
    </w:p>
    <w:p w14:paraId="59BBB8C6" w14:textId="284C6C36"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_Toc183548415 \h </w:instrText>
      </w:r>
      <w:r>
        <w:rPr>
          <w:noProof/>
        </w:rPr>
      </w:r>
      <w:r>
        <w:rPr>
          <w:noProof/>
        </w:rPr>
        <w:fldChar w:fldCharType="separate"/>
      </w:r>
      <w:r>
        <w:rPr>
          <w:noProof/>
        </w:rPr>
        <w:t>53</w:t>
      </w:r>
      <w:r>
        <w:rPr>
          <w:noProof/>
        </w:rPr>
        <w:fldChar w:fldCharType="end"/>
      </w:r>
    </w:p>
    <w:p w14:paraId="11AC6783" w14:textId="3DD848A4"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_Toc183548416 \h </w:instrText>
      </w:r>
      <w:r>
        <w:rPr>
          <w:noProof/>
        </w:rPr>
      </w:r>
      <w:r>
        <w:rPr>
          <w:noProof/>
        </w:rPr>
        <w:fldChar w:fldCharType="separate"/>
      </w:r>
      <w:r>
        <w:rPr>
          <w:noProof/>
        </w:rPr>
        <w:t>54</w:t>
      </w:r>
      <w:r>
        <w:rPr>
          <w:noProof/>
        </w:rPr>
        <w:fldChar w:fldCharType="end"/>
      </w:r>
    </w:p>
    <w:p w14:paraId="1E0BCF6E" w14:textId="013BD961"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_Toc183548417 \h </w:instrText>
      </w:r>
      <w:r>
        <w:rPr>
          <w:noProof/>
        </w:rPr>
      </w:r>
      <w:r>
        <w:rPr>
          <w:noProof/>
        </w:rPr>
        <w:fldChar w:fldCharType="separate"/>
      </w:r>
      <w:r>
        <w:rPr>
          <w:noProof/>
        </w:rPr>
        <w:t>54</w:t>
      </w:r>
      <w:r>
        <w:rPr>
          <w:noProof/>
        </w:rPr>
        <w:fldChar w:fldCharType="end"/>
      </w:r>
    </w:p>
    <w:p w14:paraId="46216356" w14:textId="4C76A576"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_Toc183548418 \h </w:instrText>
      </w:r>
      <w:r>
        <w:rPr>
          <w:noProof/>
        </w:rPr>
      </w:r>
      <w:r>
        <w:rPr>
          <w:noProof/>
        </w:rPr>
        <w:fldChar w:fldCharType="separate"/>
      </w:r>
      <w:r>
        <w:rPr>
          <w:noProof/>
        </w:rPr>
        <w:t>54</w:t>
      </w:r>
      <w:r>
        <w:rPr>
          <w:noProof/>
        </w:rPr>
        <w:fldChar w:fldCharType="end"/>
      </w:r>
    </w:p>
    <w:p w14:paraId="09ECB2D0" w14:textId="0CEF5C6F"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_Toc183548419 \h </w:instrText>
      </w:r>
      <w:r>
        <w:rPr>
          <w:noProof/>
        </w:rPr>
      </w:r>
      <w:r>
        <w:rPr>
          <w:noProof/>
        </w:rPr>
        <w:fldChar w:fldCharType="separate"/>
      </w:r>
      <w:r>
        <w:rPr>
          <w:noProof/>
        </w:rPr>
        <w:t>54</w:t>
      </w:r>
      <w:r>
        <w:rPr>
          <w:noProof/>
        </w:rPr>
        <w:fldChar w:fldCharType="end"/>
      </w:r>
    </w:p>
    <w:p w14:paraId="58947D80" w14:textId="69ADF768"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lastRenderedPageBreak/>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_Toc183548420 \h </w:instrText>
      </w:r>
      <w:r>
        <w:rPr>
          <w:noProof/>
        </w:rPr>
      </w:r>
      <w:r>
        <w:rPr>
          <w:noProof/>
        </w:rPr>
        <w:fldChar w:fldCharType="separate"/>
      </w:r>
      <w:r>
        <w:rPr>
          <w:noProof/>
        </w:rPr>
        <w:t>54</w:t>
      </w:r>
      <w:r>
        <w:rPr>
          <w:noProof/>
        </w:rPr>
        <w:fldChar w:fldCharType="end"/>
      </w:r>
    </w:p>
    <w:p w14:paraId="539F6A38" w14:textId="7E9D978F"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_Toc183548421 \h </w:instrText>
      </w:r>
      <w:r>
        <w:rPr>
          <w:noProof/>
        </w:rPr>
      </w:r>
      <w:r>
        <w:rPr>
          <w:noProof/>
        </w:rPr>
        <w:fldChar w:fldCharType="separate"/>
      </w:r>
      <w:r>
        <w:rPr>
          <w:noProof/>
        </w:rPr>
        <w:t>54</w:t>
      </w:r>
      <w:r>
        <w:rPr>
          <w:noProof/>
        </w:rPr>
        <w:fldChar w:fldCharType="end"/>
      </w:r>
    </w:p>
    <w:p w14:paraId="25BAD491" w14:textId="6C2B967A"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_Toc183548422 \h </w:instrText>
      </w:r>
      <w:r>
        <w:rPr>
          <w:noProof/>
        </w:rPr>
      </w:r>
      <w:r>
        <w:rPr>
          <w:noProof/>
        </w:rPr>
        <w:fldChar w:fldCharType="separate"/>
      </w:r>
      <w:r>
        <w:rPr>
          <w:noProof/>
        </w:rPr>
        <w:t>54</w:t>
      </w:r>
      <w:r>
        <w:rPr>
          <w:noProof/>
        </w:rPr>
        <w:fldChar w:fldCharType="end"/>
      </w:r>
    </w:p>
    <w:p w14:paraId="0B797993" w14:textId="7DD6927F"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_Toc183548423 \h </w:instrText>
      </w:r>
      <w:r>
        <w:rPr>
          <w:noProof/>
        </w:rPr>
      </w:r>
      <w:r>
        <w:rPr>
          <w:noProof/>
        </w:rPr>
        <w:fldChar w:fldCharType="separate"/>
      </w:r>
      <w:r>
        <w:rPr>
          <w:noProof/>
        </w:rPr>
        <w:t>54</w:t>
      </w:r>
      <w:r>
        <w:rPr>
          <w:noProof/>
        </w:rPr>
        <w:fldChar w:fldCharType="end"/>
      </w:r>
    </w:p>
    <w:p w14:paraId="4E39A709" w14:textId="2111D3D7"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_Toc183548424 \h </w:instrText>
      </w:r>
      <w:r>
        <w:rPr>
          <w:noProof/>
        </w:rPr>
      </w:r>
      <w:r>
        <w:rPr>
          <w:noProof/>
        </w:rPr>
        <w:fldChar w:fldCharType="separate"/>
      </w:r>
      <w:r>
        <w:rPr>
          <w:noProof/>
        </w:rPr>
        <w:t>55</w:t>
      </w:r>
      <w:r>
        <w:rPr>
          <w:noProof/>
        </w:rPr>
        <w:fldChar w:fldCharType="end"/>
      </w:r>
    </w:p>
    <w:p w14:paraId="14C9EBAC" w14:textId="0768A4C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_Toc183548425 \h </w:instrText>
      </w:r>
      <w:r>
        <w:rPr>
          <w:noProof/>
        </w:rPr>
      </w:r>
      <w:r>
        <w:rPr>
          <w:noProof/>
        </w:rPr>
        <w:fldChar w:fldCharType="separate"/>
      </w:r>
      <w:r>
        <w:rPr>
          <w:noProof/>
        </w:rPr>
        <w:t>55</w:t>
      </w:r>
      <w:r>
        <w:rPr>
          <w:noProof/>
        </w:rPr>
        <w:fldChar w:fldCharType="end"/>
      </w:r>
    </w:p>
    <w:p w14:paraId="2162F270" w14:textId="3C2A13C8"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_Toc183548426 \h </w:instrText>
      </w:r>
      <w:r>
        <w:rPr>
          <w:noProof/>
        </w:rPr>
      </w:r>
      <w:r>
        <w:rPr>
          <w:noProof/>
        </w:rPr>
        <w:fldChar w:fldCharType="separate"/>
      </w:r>
      <w:r>
        <w:rPr>
          <w:noProof/>
        </w:rPr>
        <w:t>56</w:t>
      </w:r>
      <w:r>
        <w:rPr>
          <w:noProof/>
        </w:rPr>
        <w:fldChar w:fldCharType="end"/>
      </w:r>
    </w:p>
    <w:p w14:paraId="6BFB7B11" w14:textId="4984A32D"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_Toc183548427 \h </w:instrText>
      </w:r>
      <w:r>
        <w:rPr>
          <w:noProof/>
        </w:rPr>
      </w:r>
      <w:r>
        <w:rPr>
          <w:noProof/>
        </w:rPr>
        <w:fldChar w:fldCharType="separate"/>
      </w:r>
      <w:r>
        <w:rPr>
          <w:noProof/>
        </w:rPr>
        <w:t>56</w:t>
      </w:r>
      <w:r>
        <w:rPr>
          <w:noProof/>
        </w:rPr>
        <w:fldChar w:fldCharType="end"/>
      </w:r>
    </w:p>
    <w:p w14:paraId="29AD26D9" w14:textId="228B857D"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_Toc183548428 \h </w:instrText>
      </w:r>
      <w:r>
        <w:rPr>
          <w:noProof/>
        </w:rPr>
      </w:r>
      <w:r>
        <w:rPr>
          <w:noProof/>
        </w:rPr>
        <w:fldChar w:fldCharType="separate"/>
      </w:r>
      <w:r>
        <w:rPr>
          <w:noProof/>
        </w:rPr>
        <w:t>56</w:t>
      </w:r>
      <w:r>
        <w:rPr>
          <w:noProof/>
        </w:rPr>
        <w:fldChar w:fldCharType="end"/>
      </w:r>
    </w:p>
    <w:p w14:paraId="72B82D6B" w14:textId="131679D9"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_Toc183548429 \h </w:instrText>
      </w:r>
      <w:r>
        <w:rPr>
          <w:noProof/>
        </w:rPr>
      </w:r>
      <w:r>
        <w:rPr>
          <w:noProof/>
        </w:rPr>
        <w:fldChar w:fldCharType="separate"/>
      </w:r>
      <w:r>
        <w:rPr>
          <w:noProof/>
        </w:rPr>
        <w:t>56</w:t>
      </w:r>
      <w:r>
        <w:rPr>
          <w:noProof/>
        </w:rPr>
        <w:fldChar w:fldCharType="end"/>
      </w:r>
    </w:p>
    <w:p w14:paraId="1EB352DE" w14:textId="711E6996"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_Toc183548430 \h </w:instrText>
      </w:r>
      <w:r>
        <w:rPr>
          <w:noProof/>
        </w:rPr>
      </w:r>
      <w:r>
        <w:rPr>
          <w:noProof/>
        </w:rPr>
        <w:fldChar w:fldCharType="separate"/>
      </w:r>
      <w:r>
        <w:rPr>
          <w:noProof/>
        </w:rPr>
        <w:t>57</w:t>
      </w:r>
      <w:r>
        <w:rPr>
          <w:noProof/>
        </w:rPr>
        <w:fldChar w:fldCharType="end"/>
      </w:r>
    </w:p>
    <w:p w14:paraId="607EBED3" w14:textId="71920E04"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_Toc183548431 \h </w:instrText>
      </w:r>
      <w:r>
        <w:rPr>
          <w:noProof/>
        </w:rPr>
      </w:r>
      <w:r>
        <w:rPr>
          <w:noProof/>
        </w:rPr>
        <w:fldChar w:fldCharType="separate"/>
      </w:r>
      <w:r>
        <w:rPr>
          <w:noProof/>
        </w:rPr>
        <w:t>57</w:t>
      </w:r>
      <w:r>
        <w:rPr>
          <w:noProof/>
        </w:rPr>
        <w:fldChar w:fldCharType="end"/>
      </w:r>
    </w:p>
    <w:p w14:paraId="796B9CFC" w14:textId="12A3908E"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sidRPr="00AE4335">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Structured data types</w:t>
      </w:r>
      <w:r>
        <w:rPr>
          <w:noProof/>
        </w:rPr>
        <w:tab/>
      </w:r>
      <w:r>
        <w:rPr>
          <w:noProof/>
        </w:rPr>
        <w:fldChar w:fldCharType="begin"/>
      </w:r>
      <w:r>
        <w:rPr>
          <w:noProof/>
        </w:rPr>
        <w:instrText xml:space="preserve"> PAGEREF _Toc183548432 \h </w:instrText>
      </w:r>
      <w:r>
        <w:rPr>
          <w:noProof/>
        </w:rPr>
      </w:r>
      <w:r>
        <w:rPr>
          <w:noProof/>
        </w:rPr>
        <w:fldChar w:fldCharType="separate"/>
      </w:r>
      <w:r>
        <w:rPr>
          <w:noProof/>
        </w:rPr>
        <w:t>57</w:t>
      </w:r>
      <w:r>
        <w:rPr>
          <w:noProof/>
        </w:rPr>
        <w:fldChar w:fldCharType="end"/>
      </w:r>
    </w:p>
    <w:p w14:paraId="307264D0" w14:textId="2E1BF3F2"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_Toc183548433 \h </w:instrText>
      </w:r>
      <w:r>
        <w:rPr>
          <w:noProof/>
        </w:rPr>
      </w:r>
      <w:r>
        <w:rPr>
          <w:noProof/>
        </w:rPr>
        <w:fldChar w:fldCharType="separate"/>
      </w:r>
      <w:r>
        <w:rPr>
          <w:noProof/>
        </w:rPr>
        <w:t>57</w:t>
      </w:r>
      <w:r>
        <w:rPr>
          <w:noProof/>
        </w:rPr>
        <w:fldChar w:fldCharType="end"/>
      </w:r>
    </w:p>
    <w:p w14:paraId="2F923D61" w14:textId="0584BDDD"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_Toc183548434 \h </w:instrText>
      </w:r>
      <w:r>
        <w:rPr>
          <w:noProof/>
        </w:rPr>
      </w:r>
      <w:r>
        <w:rPr>
          <w:noProof/>
        </w:rPr>
        <w:fldChar w:fldCharType="separate"/>
      </w:r>
      <w:r>
        <w:rPr>
          <w:noProof/>
        </w:rPr>
        <w:t>58</w:t>
      </w:r>
      <w:r>
        <w:rPr>
          <w:noProof/>
        </w:rPr>
        <w:fldChar w:fldCharType="end"/>
      </w:r>
    </w:p>
    <w:p w14:paraId="18498676" w14:textId="038AD57A"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sidRPr="00AE4335">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E4335">
        <w:rPr>
          <w:noProof/>
          <w:lang w:val="en-US"/>
        </w:rPr>
        <w:t>Simple data types and enumerations</w:t>
      </w:r>
      <w:r>
        <w:rPr>
          <w:noProof/>
        </w:rPr>
        <w:tab/>
      </w:r>
      <w:r>
        <w:rPr>
          <w:noProof/>
        </w:rPr>
        <w:fldChar w:fldCharType="begin"/>
      </w:r>
      <w:r>
        <w:rPr>
          <w:noProof/>
        </w:rPr>
        <w:instrText xml:space="preserve"> PAGEREF _Toc183548435 \h </w:instrText>
      </w:r>
      <w:r>
        <w:rPr>
          <w:noProof/>
        </w:rPr>
      </w:r>
      <w:r>
        <w:rPr>
          <w:noProof/>
        </w:rPr>
        <w:fldChar w:fldCharType="separate"/>
      </w:r>
      <w:r>
        <w:rPr>
          <w:noProof/>
        </w:rPr>
        <w:t>58</w:t>
      </w:r>
      <w:r>
        <w:rPr>
          <w:noProof/>
        </w:rPr>
        <w:fldChar w:fldCharType="end"/>
      </w:r>
    </w:p>
    <w:p w14:paraId="57B816A3" w14:textId="24C5006C" w:rsidR="006C0294" w:rsidRDefault="006C0294">
      <w:pPr>
        <w:pStyle w:val="TOC5"/>
        <w:rPr>
          <w:rFonts w:asciiTheme="minorHAnsi" w:eastAsiaTheme="minorEastAsia" w:hAnsiTheme="minorHAnsi" w:cstheme="minorBidi"/>
          <w:noProof/>
          <w:kern w:val="2"/>
          <w:sz w:val="22"/>
          <w:szCs w:val="22"/>
          <w:lang w:val="en-US" w:eastAsia="zh-CN"/>
          <w14:ligatures w14:val="standardContextual"/>
        </w:rPr>
      </w:pPr>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_Toc183548436 \h </w:instrText>
      </w:r>
      <w:r>
        <w:rPr>
          <w:noProof/>
        </w:rPr>
      </w:r>
      <w:r>
        <w:rPr>
          <w:noProof/>
        </w:rPr>
        <w:fldChar w:fldCharType="separate"/>
      </w:r>
      <w:r>
        <w:rPr>
          <w:noProof/>
        </w:rPr>
        <w:t>58</w:t>
      </w:r>
      <w:r>
        <w:rPr>
          <w:noProof/>
        </w:rPr>
        <w:fldChar w:fldCharType="end"/>
      </w:r>
    </w:p>
    <w:p w14:paraId="4C4946C7" w14:textId="447FEA9A"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_Toc183548437 \h </w:instrText>
      </w:r>
      <w:r>
        <w:rPr>
          <w:noProof/>
        </w:rPr>
      </w:r>
      <w:r>
        <w:rPr>
          <w:noProof/>
        </w:rPr>
        <w:fldChar w:fldCharType="separate"/>
      </w:r>
      <w:r>
        <w:rPr>
          <w:noProof/>
        </w:rPr>
        <w:t>58</w:t>
      </w:r>
      <w:r>
        <w:rPr>
          <w:noProof/>
        </w:rPr>
        <w:fldChar w:fldCharType="end"/>
      </w:r>
    </w:p>
    <w:p w14:paraId="322D18C9" w14:textId="561E13C8"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_Toc183548438 \h </w:instrText>
      </w:r>
      <w:r>
        <w:rPr>
          <w:noProof/>
        </w:rPr>
      </w:r>
      <w:r>
        <w:rPr>
          <w:noProof/>
        </w:rPr>
        <w:fldChar w:fldCharType="separate"/>
      </w:r>
      <w:r>
        <w:rPr>
          <w:noProof/>
        </w:rPr>
        <w:t>58</w:t>
      </w:r>
      <w:r>
        <w:rPr>
          <w:noProof/>
        </w:rPr>
        <w:fldChar w:fldCharType="end"/>
      </w:r>
    </w:p>
    <w:p w14:paraId="071C9E5B" w14:textId="647BF105"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_Toc183548439 \h </w:instrText>
      </w:r>
      <w:r>
        <w:rPr>
          <w:noProof/>
        </w:rPr>
      </w:r>
      <w:r>
        <w:rPr>
          <w:noProof/>
        </w:rPr>
        <w:fldChar w:fldCharType="separate"/>
      </w:r>
      <w:r>
        <w:rPr>
          <w:noProof/>
        </w:rPr>
        <w:t>59</w:t>
      </w:r>
      <w:r>
        <w:rPr>
          <w:noProof/>
        </w:rPr>
        <w:fldChar w:fldCharType="end"/>
      </w:r>
    </w:p>
    <w:p w14:paraId="6FF3B989" w14:textId="51EA2FDC" w:rsidR="006C0294" w:rsidRDefault="006C0294">
      <w:pPr>
        <w:pStyle w:val="TOC4"/>
        <w:rPr>
          <w:rFonts w:asciiTheme="minorHAnsi" w:eastAsiaTheme="minorEastAsia" w:hAnsiTheme="minorHAnsi" w:cstheme="minorBidi"/>
          <w:noProof/>
          <w:kern w:val="2"/>
          <w:sz w:val="22"/>
          <w:szCs w:val="22"/>
          <w:lang w:val="en-US" w:eastAsia="zh-CN"/>
          <w14:ligatures w14:val="standardContextual"/>
        </w:rPr>
      </w:pPr>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_Toc183548440 \h </w:instrText>
      </w:r>
      <w:r>
        <w:rPr>
          <w:noProof/>
        </w:rPr>
      </w:r>
      <w:r>
        <w:rPr>
          <w:noProof/>
        </w:rPr>
        <w:fldChar w:fldCharType="separate"/>
      </w:r>
      <w:r>
        <w:rPr>
          <w:noProof/>
        </w:rPr>
        <w:t>59</w:t>
      </w:r>
      <w:r>
        <w:rPr>
          <w:noProof/>
        </w:rPr>
        <w:fldChar w:fldCharType="end"/>
      </w:r>
    </w:p>
    <w:p w14:paraId="7421AA9D" w14:textId="238B25AA"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_Toc183548441 \h </w:instrText>
      </w:r>
      <w:r>
        <w:rPr>
          <w:noProof/>
        </w:rPr>
      </w:r>
      <w:r>
        <w:rPr>
          <w:noProof/>
        </w:rPr>
        <w:fldChar w:fldCharType="separate"/>
      </w:r>
      <w:r>
        <w:rPr>
          <w:noProof/>
        </w:rPr>
        <w:t>59</w:t>
      </w:r>
      <w:r>
        <w:rPr>
          <w:noProof/>
        </w:rPr>
        <w:fldChar w:fldCharType="end"/>
      </w:r>
    </w:p>
    <w:p w14:paraId="4A9B2DF7" w14:textId="2514A063"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_Toc183548442 \h </w:instrText>
      </w:r>
      <w:r>
        <w:rPr>
          <w:noProof/>
        </w:rPr>
      </w:r>
      <w:r>
        <w:rPr>
          <w:noProof/>
        </w:rPr>
        <w:fldChar w:fldCharType="separate"/>
      </w:r>
      <w:r>
        <w:rPr>
          <w:noProof/>
        </w:rPr>
        <w:t>59</w:t>
      </w:r>
      <w:r>
        <w:rPr>
          <w:noProof/>
        </w:rPr>
        <w:fldChar w:fldCharType="end"/>
      </w:r>
    </w:p>
    <w:p w14:paraId="3E3F29FB" w14:textId="7ECC0A82" w:rsidR="006C0294" w:rsidRDefault="006C0294">
      <w:pPr>
        <w:pStyle w:val="TOC3"/>
        <w:rPr>
          <w:rFonts w:asciiTheme="minorHAnsi" w:eastAsiaTheme="minorEastAsia" w:hAnsiTheme="minorHAnsi" w:cstheme="minorBidi"/>
          <w:noProof/>
          <w:kern w:val="2"/>
          <w:sz w:val="22"/>
          <w:szCs w:val="22"/>
          <w:lang w:val="en-US" w:eastAsia="zh-CN"/>
          <w14:ligatures w14:val="standardContextual"/>
        </w:rPr>
      </w:pPr>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_Toc183548443 \h </w:instrText>
      </w:r>
      <w:r>
        <w:rPr>
          <w:noProof/>
        </w:rPr>
      </w:r>
      <w:r>
        <w:rPr>
          <w:noProof/>
        </w:rPr>
        <w:fldChar w:fldCharType="separate"/>
      </w:r>
      <w:r>
        <w:rPr>
          <w:noProof/>
        </w:rPr>
        <w:t>59</w:t>
      </w:r>
      <w:r>
        <w:rPr>
          <w:noProof/>
        </w:rPr>
        <w:fldChar w:fldCharType="end"/>
      </w:r>
    </w:p>
    <w:p w14:paraId="183A6671" w14:textId="05E2138D" w:rsidR="006C0294" w:rsidRDefault="006C0294">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_Toc183548444 \h </w:instrText>
      </w:r>
      <w:r>
        <w:rPr>
          <w:noProof/>
        </w:rPr>
      </w:r>
      <w:r>
        <w:rPr>
          <w:noProof/>
        </w:rPr>
        <w:fldChar w:fldCharType="separate"/>
      </w:r>
      <w:r>
        <w:rPr>
          <w:noProof/>
        </w:rPr>
        <w:t>60</w:t>
      </w:r>
      <w:r>
        <w:rPr>
          <w:noProof/>
        </w:rPr>
        <w:fldChar w:fldCharType="end"/>
      </w:r>
    </w:p>
    <w:p w14:paraId="1378B1E1" w14:textId="3709DB8C"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_Toc183548445 \h </w:instrText>
      </w:r>
      <w:r>
        <w:rPr>
          <w:noProof/>
        </w:rPr>
      </w:r>
      <w:r>
        <w:rPr>
          <w:noProof/>
        </w:rPr>
        <w:fldChar w:fldCharType="separate"/>
      </w:r>
      <w:r>
        <w:rPr>
          <w:noProof/>
        </w:rPr>
        <w:t>60</w:t>
      </w:r>
      <w:r>
        <w:rPr>
          <w:noProof/>
        </w:rPr>
        <w:fldChar w:fldCharType="end"/>
      </w:r>
    </w:p>
    <w:p w14:paraId="184CBA64" w14:textId="56D1FEFB"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_Toc183548446 \h </w:instrText>
      </w:r>
      <w:r>
        <w:rPr>
          <w:noProof/>
        </w:rPr>
      </w:r>
      <w:r>
        <w:rPr>
          <w:noProof/>
        </w:rPr>
        <w:fldChar w:fldCharType="separate"/>
      </w:r>
      <w:r>
        <w:rPr>
          <w:noProof/>
        </w:rPr>
        <w:t>60</w:t>
      </w:r>
      <w:r>
        <w:rPr>
          <w:noProof/>
        </w:rPr>
        <w:fldChar w:fldCharType="end"/>
      </w:r>
    </w:p>
    <w:p w14:paraId="529743E7" w14:textId="2ECF7972" w:rsidR="006C0294" w:rsidRDefault="006C0294">
      <w:pPr>
        <w:pStyle w:val="TOC1"/>
        <w:rPr>
          <w:rFonts w:asciiTheme="minorHAnsi" w:eastAsiaTheme="minorEastAsia" w:hAnsiTheme="minorHAnsi" w:cstheme="minorBidi"/>
          <w:noProof/>
          <w:kern w:val="2"/>
          <w:szCs w:val="22"/>
          <w:lang w:val="en-US" w:eastAsia="zh-CN"/>
          <w14:ligatures w14:val="standardContextual"/>
        </w:rPr>
      </w:pPr>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_Toc183548447 \h </w:instrText>
      </w:r>
      <w:r>
        <w:rPr>
          <w:noProof/>
        </w:rPr>
      </w:r>
      <w:r>
        <w:rPr>
          <w:noProof/>
        </w:rPr>
        <w:fldChar w:fldCharType="separate"/>
      </w:r>
      <w:r>
        <w:rPr>
          <w:noProof/>
        </w:rPr>
        <w:t>70</w:t>
      </w:r>
      <w:r>
        <w:rPr>
          <w:noProof/>
        </w:rPr>
        <w:fldChar w:fldCharType="end"/>
      </w:r>
    </w:p>
    <w:p w14:paraId="1014C9E4" w14:textId="5473EC10" w:rsidR="006C0294" w:rsidRDefault="006C0294">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_Toc183548448 \h </w:instrText>
      </w:r>
      <w:r>
        <w:rPr>
          <w:noProof/>
        </w:rPr>
      </w:r>
      <w:r>
        <w:rPr>
          <w:noProof/>
        </w:rPr>
        <w:fldChar w:fldCharType="separate"/>
      </w:r>
      <w:r>
        <w:rPr>
          <w:noProof/>
        </w:rPr>
        <w:t>73</w:t>
      </w:r>
      <w:r>
        <w:rPr>
          <w:noProof/>
        </w:rPr>
        <w:fldChar w:fldCharType="end"/>
      </w:r>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83548304"/>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lastRenderedPageBreak/>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83548305"/>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83548306"/>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宋体"/>
          <w:lang w:eastAsia="en-US"/>
        </w:rPr>
      </w:pPr>
      <w:bookmarkStart w:id="27" w:name="_Toc510696580"/>
      <w:bookmarkStart w:id="28" w:name="_Toc35971372"/>
      <w:bookmarkStart w:id="29"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E8041B9" w14:textId="77777777" w:rsidR="00C10561" w:rsidRPr="004D3578" w:rsidRDefault="00C10561" w:rsidP="00011D76">
      <w:pPr>
        <w:pStyle w:val="1"/>
      </w:pPr>
      <w:bookmarkStart w:id="30" w:name="_Toc183548307"/>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83548308"/>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83548309"/>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83548310"/>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83548311"/>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3548312"/>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161476"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56" w:name="_Toc510696585"/>
      <w:bookmarkStart w:id="57" w:name="_Toc35971377"/>
      <w:bookmarkStart w:id="58"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59" w:name="_Toc183548313"/>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83548314"/>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83548315"/>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83548316"/>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83548317"/>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83548318"/>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83548319"/>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83548320"/>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83548321"/>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83548322"/>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83548323"/>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83548324"/>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0" w:name="_Toc183548325"/>
      <w:bookmarkStart w:id="81" w:name="_Toc510696589"/>
      <w:bookmarkStart w:id="82" w:name="_Toc35971381"/>
      <w:bookmarkStart w:id="83"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4" w:name="_Hlk177032887"/>
      <w:r w:rsidRPr="00F16834">
        <w:rPr>
          <w:rFonts w:eastAsia="宋体"/>
          <w:lang w:eastAsia="en-US"/>
        </w:rPr>
        <w:t>UE NAT Mapping</w:t>
      </w:r>
      <w:bookmarkEnd w:id="84"/>
      <w:r w:rsidRPr="00F16834">
        <w:rPr>
          <w:rFonts w:eastAsia="宋体"/>
          <w:lang w:eastAsia="en-US"/>
        </w:rPr>
        <w:t xml:space="preserve"> Information</w:t>
      </w:r>
      <w:bookmarkEnd w:id="80"/>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77777777" w:rsidR="00F16834" w:rsidRPr="00AE5EB5" w:rsidRDefault="00F16834" w:rsidP="00AE5EB5">
            <w:pPr>
              <w:pStyle w:val="TAL"/>
            </w:pPr>
            <w:r w:rsidRPr="00AE5EB5">
              <w:t>- Public IP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2D483C13" w14:textId="1E30010E" w:rsidR="00AE5EB5" w:rsidRPr="00AE5EB5" w:rsidRDefault="00AE5EB5" w:rsidP="00AE5EB5">
      <w:pPr>
        <w:pStyle w:val="51"/>
        <w:rPr>
          <w:rFonts w:eastAsia="宋体"/>
          <w:lang w:eastAsia="en-US"/>
        </w:rPr>
      </w:pPr>
      <w:bookmarkStart w:id="85" w:name="_Toc183548326"/>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5"/>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46661D85" w14:textId="24BA8D84" w:rsidR="00AE5EB5" w:rsidRPr="00AE5EB5" w:rsidRDefault="00AE5EB5" w:rsidP="00AE5EB5">
            <w:pPr>
              <w:pStyle w:val="TAL"/>
            </w:pPr>
            <w:r w:rsidRPr="00AE5EB5">
              <w:t>- Notification correlation ID- Reporting Suggestion Information (i.e. Report urgency, Reporting time information)</w:t>
            </w:r>
          </w:p>
          <w:p w14:paraId="56875773" w14:textId="77777777" w:rsidR="00AE5EB5" w:rsidRPr="00AE5EB5" w:rsidRDefault="00AE5EB5" w:rsidP="00AE5EB5">
            <w:pPr>
              <w:pStyle w:val="TAL"/>
            </w:pPr>
            <w:r w:rsidRPr="00AE5EB5">
              <w:t>- Minimum Wait Time.</w:t>
            </w:r>
          </w:p>
          <w:p w14:paraId="2132B258" w14:textId="77777777" w:rsidR="00AE5EB5" w:rsidRPr="00AE5EB5" w:rsidRDefault="00AE5EB5" w:rsidP="00AE5EB5">
            <w:pPr>
              <w:pStyle w:val="TAL"/>
            </w:pPr>
          </w:p>
          <w:p w14:paraId="30F08C19" w14:textId="77777777" w:rsidR="00AE5EB5" w:rsidRPr="00AE5EB5" w:rsidRDefault="00AE5EB5" w:rsidP="00AE5EB5">
            <w:pPr>
              <w:pStyle w:val="TAL"/>
            </w:pPr>
            <w:r w:rsidRPr="00AE5EB5">
              <w:t>More inputs and detailed definitions are specified in clause 5.x 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6" w:name="_Toc183548327"/>
      <w:r>
        <w:t>5.2.2</w:t>
      </w:r>
      <w:r>
        <w:tab/>
        <w:t>Service Operations</w:t>
      </w:r>
      <w:bookmarkEnd w:id="81"/>
      <w:bookmarkEnd w:id="82"/>
      <w:bookmarkEnd w:id="83"/>
      <w:bookmarkEnd w:id="86"/>
    </w:p>
    <w:p w14:paraId="7E542661" w14:textId="77777777" w:rsidR="00C10561" w:rsidRDefault="00C10561" w:rsidP="00011D76">
      <w:pPr>
        <w:pStyle w:val="41"/>
      </w:pPr>
      <w:bookmarkStart w:id="87" w:name="_Toc510696590"/>
      <w:bookmarkStart w:id="88" w:name="_Toc35971382"/>
      <w:bookmarkStart w:id="89" w:name="_Toc82676347"/>
      <w:bookmarkStart w:id="90" w:name="_Toc183548328"/>
      <w:r>
        <w:t>5.2.2.1</w:t>
      </w:r>
      <w:r>
        <w:tab/>
        <w:t>Introduction</w:t>
      </w:r>
      <w:bookmarkEnd w:id="87"/>
      <w:bookmarkEnd w:id="88"/>
      <w:bookmarkEnd w:id="89"/>
      <w:bookmarkEnd w:id="9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91" w:name="_Toc510696591"/>
      <w:bookmarkStart w:id="92" w:name="_Toc35971383"/>
      <w:bookmarkStart w:id="93"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t>-</w:t>
      </w:r>
      <w:r>
        <w:tab/>
        <w:t xml:space="preserve">the subscription is deleted explicitly (see clause 5.2.2.2A); </w:t>
      </w:r>
    </w:p>
    <w:p w14:paraId="66F8B2A4" w14:textId="77777777"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94" w:name="_Toc183548329"/>
      <w:r>
        <w:t>5.2.2.2</w:t>
      </w:r>
      <w:r>
        <w:tab/>
      </w:r>
      <w:bookmarkEnd w:id="91"/>
      <w:bookmarkEnd w:id="92"/>
      <w:bookmarkEnd w:id="93"/>
      <w:r w:rsidR="00E42965">
        <w:t>Subscribe</w:t>
      </w:r>
      <w:bookmarkEnd w:id="94"/>
    </w:p>
    <w:p w14:paraId="7DB63CA3" w14:textId="77777777" w:rsidR="00976533" w:rsidRDefault="00976533" w:rsidP="00976533">
      <w:pPr>
        <w:pStyle w:val="51"/>
      </w:pPr>
      <w:bookmarkStart w:id="95" w:name="_Toc25156230"/>
      <w:bookmarkStart w:id="96" w:name="_Toc34124530"/>
      <w:bookmarkStart w:id="97" w:name="_Toc43207644"/>
      <w:bookmarkStart w:id="98" w:name="_Toc49857124"/>
      <w:bookmarkStart w:id="99" w:name="_Toc56676958"/>
      <w:bookmarkStart w:id="100" w:name="_Toc56691481"/>
      <w:bookmarkStart w:id="101" w:name="_Toc56698745"/>
      <w:bookmarkStart w:id="102" w:name="_Toc89034947"/>
      <w:bookmarkStart w:id="103" w:name="_Toc89064745"/>
      <w:bookmarkStart w:id="104" w:name="_Toc89180046"/>
      <w:bookmarkStart w:id="105" w:name="_Toc97071723"/>
      <w:bookmarkStart w:id="106" w:name="_Toc120051125"/>
      <w:bookmarkStart w:id="107" w:name="_Toc122025487"/>
      <w:bookmarkStart w:id="108" w:name="_Toc183548330"/>
      <w:r>
        <w:t>5.2.2.2.1</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3FCEFC83"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09" w:name="_Toc183548331"/>
      <w:r>
        <w:t>5.2.2.2.2</w:t>
      </w:r>
      <w:r>
        <w:tab/>
        <w:t>Creation of a subscription</w:t>
      </w:r>
      <w:bookmarkEnd w:id="10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161477"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35825B38"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64F2526E"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 and</w:t>
      </w:r>
    </w:p>
    <w:p w14:paraId="2DBD252B" w14:textId="77777777" w:rsidR="00D30509" w:rsidRPr="00D30509" w:rsidRDefault="00D30509" w:rsidP="00D30509">
      <w:pPr>
        <w:overflowPunct/>
        <w:autoSpaceDE/>
        <w:autoSpaceDN/>
        <w:adjustRightInd/>
        <w:ind w:left="851" w:hanging="284"/>
        <w:textAlignment w:val="auto"/>
        <w:rPr>
          <w:rFonts w:eastAsia="宋体"/>
          <w:lang w:val="en-US" w:eastAsia="en-US"/>
        </w:rPr>
      </w:pPr>
      <w:r w:rsidRPr="00D30509">
        <w:rPr>
          <w:rFonts w:eastAsia="宋体"/>
          <w:lang w:val="en-US" w:eastAsia="en-US"/>
        </w:rPr>
        <w:t>-</w:t>
      </w:r>
      <w:r w:rsidRPr="00D30509">
        <w:rPr>
          <w:rFonts w:eastAsia="宋体"/>
          <w:lang w:val="en-US" w:eastAsia="en-US"/>
        </w:rPr>
        <w:tab/>
        <w:t>Public IP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3F5123B2"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2416026"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1124D25"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p>
    <w:p w14:paraId="5F95628B" w14:textId="77777777"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66267F3F"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10" w:name="_Toc183548332"/>
      <w:r>
        <w:t>5.2.2.2.3</w:t>
      </w:r>
      <w:r>
        <w:tab/>
        <w:t>Modification of a subscription</w:t>
      </w:r>
      <w:bookmarkEnd w:id="11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161478"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11" w:name="_Toc183548333"/>
      <w:r>
        <w:t>5.2.2.2A</w:t>
      </w:r>
      <w:r>
        <w:tab/>
        <w:t>Unsubscribe</w:t>
      </w:r>
      <w:bookmarkEnd w:id="111"/>
    </w:p>
    <w:p w14:paraId="305C10C6" w14:textId="77777777" w:rsidR="00CC3AE3" w:rsidRDefault="00CC3AE3" w:rsidP="00CC3AE3">
      <w:pPr>
        <w:pStyle w:val="51"/>
      </w:pPr>
      <w:bookmarkStart w:id="112" w:name="_Toc25156234"/>
      <w:bookmarkStart w:id="113" w:name="_Toc34124534"/>
      <w:bookmarkStart w:id="114" w:name="_Toc43207648"/>
      <w:bookmarkStart w:id="115" w:name="_Toc49857128"/>
      <w:bookmarkStart w:id="116" w:name="_Toc56676962"/>
      <w:bookmarkStart w:id="117" w:name="_Toc56691485"/>
      <w:bookmarkStart w:id="118" w:name="_Toc56698749"/>
      <w:bookmarkStart w:id="119" w:name="_Toc89034952"/>
      <w:bookmarkStart w:id="120" w:name="_Toc89064750"/>
      <w:bookmarkStart w:id="121" w:name="_Toc89180051"/>
      <w:bookmarkStart w:id="122" w:name="_Toc97071728"/>
      <w:bookmarkStart w:id="123" w:name="_Toc120051130"/>
      <w:bookmarkStart w:id="124" w:name="_Toc122025492"/>
      <w:bookmarkStart w:id="125" w:name="_Toc183548334"/>
      <w:r>
        <w:t>5.2.2.2A.1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161479"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6" w:name="_Toc510696595"/>
      <w:bookmarkStart w:id="127" w:name="_Toc35971387"/>
      <w:bookmarkStart w:id="128" w:name="_Toc82676352"/>
      <w:bookmarkStart w:id="129" w:name="_Toc183548335"/>
      <w:r>
        <w:lastRenderedPageBreak/>
        <w:t>5.2.2.3</w:t>
      </w:r>
      <w:r>
        <w:tab/>
      </w:r>
      <w:bookmarkEnd w:id="126"/>
      <w:bookmarkEnd w:id="127"/>
      <w:bookmarkEnd w:id="128"/>
      <w:r w:rsidR="00C979C0">
        <w:t>Notify</w:t>
      </w:r>
      <w:bookmarkEnd w:id="129"/>
    </w:p>
    <w:p w14:paraId="70C70F7C" w14:textId="77777777" w:rsidR="005C517A" w:rsidRDefault="005C517A" w:rsidP="00011D76">
      <w:pPr>
        <w:pStyle w:val="51"/>
      </w:pPr>
      <w:bookmarkStart w:id="130" w:name="_Toc183548336"/>
      <w:r>
        <w:t>5.2.2.3.1</w:t>
      </w:r>
      <w:r>
        <w:tab/>
        <w:t>General</w:t>
      </w:r>
      <w:bookmarkEnd w:id="130"/>
    </w:p>
    <w:p w14:paraId="55ECF64E" w14:textId="6DEC88FF" w:rsidR="00353224" w:rsidRDefault="00364022" w:rsidP="00353224">
      <w:r w:rsidRPr="003B2883">
        <w:t xml:space="preserve">The Notify service operation </w:t>
      </w:r>
      <w:r w:rsidR="00353224">
        <w:t>shall be</w:t>
      </w:r>
      <w:r w:rsidR="00353224"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6645FD25" w14:textId="7EB1E6E6" w:rsidR="00364022" w:rsidRPr="003B2883" w:rsidRDefault="00353224" w:rsidP="00353224">
      <w:r>
        <w:t xml:space="preserve">The </w:t>
      </w:r>
      <w:r w:rsidRPr="003B2883">
        <w:t>Notify service operation</w:t>
      </w:r>
      <w:r>
        <w:t xml:space="preserve"> may also be invoked by the UPF due to </w:t>
      </w:r>
      <w:r>
        <w:rPr>
          <w:rFonts w:eastAsia="Malgun Gothic"/>
          <w:lang w:eastAsia="ja-JP"/>
        </w:rPr>
        <w:t xml:space="preserve">UPF relocation, to report </w:t>
      </w:r>
      <w:r w:rsidRPr="00111770">
        <w:rPr>
          <w:rFonts w:eastAsia="Malgun Gothic"/>
          <w:lang w:eastAsia="ja-JP"/>
        </w:rPr>
        <w:t>any data that has been collected but not sent to the consumer yet</w:t>
      </w:r>
      <w:r>
        <w:rPr>
          <w:rFonts w:eastAsia="Malgun Gothic"/>
          <w:lang w:eastAsia="ja-JP"/>
        </w:rPr>
        <w:t xml:space="preserve"> and/or to terminate the subscription </w:t>
      </w:r>
      <w:r w:rsidRPr="00164490">
        <w:t>(see clause 4.</w:t>
      </w:r>
      <w:r>
        <w:t>15.4.5</w:t>
      </w:r>
      <w:r w:rsidRPr="00164490">
        <w:t xml:space="preserve"> of 3GPP TS 23.502 [3])</w:t>
      </w:r>
      <w:r>
        <w:rPr>
          <w:rFonts w:eastAsia="Malgun Gothic"/>
          <w:lang w:eastAsia="ja-JP"/>
        </w:rPr>
        <w:t>.</w:t>
      </w:r>
    </w:p>
    <w:p w14:paraId="3376F81C" w14:textId="26509B2B"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0A5A79C9"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4BFEC7CB"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3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3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2"/>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lastRenderedPageBreak/>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77777777"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p>
    <w:p w14:paraId="37D59781" w14:textId="77777777" w:rsidR="00064311" w:rsidRPr="00997ABB" w:rsidRDefault="00064311" w:rsidP="00997ABB">
      <w:pPr>
        <w:pStyle w:val="B1"/>
        <w:rPr>
          <w:lang w:eastAsia="zh-CN"/>
        </w:rPr>
      </w:pPr>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p>
    <w:p w14:paraId="7EED0BB9" w14:textId="77777777" w:rsidR="00997ABB" w:rsidRPr="00997ABB" w:rsidRDefault="00064311" w:rsidP="00997ABB">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66E7BA95" w14:textId="77777777" w:rsidR="00997ABB" w:rsidRPr="00997ABB" w:rsidRDefault="00997ABB" w:rsidP="00997ABB">
      <w:r w:rsidRPr="00997ABB">
        <w:t>For the event "HANDLING_OF_PAYLOAD_HEADERS_INFO", the event notification shall contain the following information:</w:t>
      </w:r>
    </w:p>
    <w:p w14:paraId="62EDC210" w14:textId="77777777" w:rsidR="00997ABB" w:rsidRPr="00997ABB" w:rsidRDefault="00997ABB" w:rsidP="00997ABB">
      <w:pPr>
        <w:pStyle w:val="B1"/>
        <w:rPr>
          <w:lang w:eastAsia="zh-CN"/>
        </w:rPr>
      </w:pPr>
      <w:r w:rsidRPr="00997ABB">
        <w:rPr>
          <w:lang w:eastAsia="zh-CN"/>
        </w:rPr>
        <w:t>-</w:t>
      </w:r>
      <w:r w:rsidRPr="00997ABB">
        <w:rPr>
          <w:lang w:eastAsia="zh-CN"/>
        </w:rPr>
        <w:tab/>
        <w:t>the header which was detected or for which an action was applied;</w:t>
      </w:r>
    </w:p>
    <w:p w14:paraId="563ADB25" w14:textId="77777777" w:rsidR="00997ABB" w:rsidRPr="00997ABB" w:rsidRDefault="00997ABB" w:rsidP="00997ABB">
      <w:pPr>
        <w:pStyle w:val="B1"/>
        <w:rPr>
          <w:lang w:eastAsia="zh-CN"/>
        </w:rPr>
      </w:pPr>
      <w:r w:rsidRPr="00997ABB">
        <w:rPr>
          <w:lang w:eastAsia="zh-CN"/>
        </w:rPr>
        <w:t>-</w:t>
      </w:r>
      <w:r w:rsidRPr="00997ABB">
        <w:rPr>
          <w:lang w:eastAsia="zh-CN"/>
        </w:rPr>
        <w:tab/>
        <w:t>the header value prior to the action;</w:t>
      </w:r>
    </w:p>
    <w:p w14:paraId="2AF5F388" w14:textId="77777777" w:rsidR="00997ABB" w:rsidRPr="00997ABB" w:rsidRDefault="00997ABB" w:rsidP="00997ABB">
      <w:pPr>
        <w:pStyle w:val="B1"/>
        <w:rPr>
          <w:lang w:eastAsia="zh-CN"/>
        </w:rPr>
      </w:pPr>
      <w:r w:rsidRPr="00997ABB">
        <w:rPr>
          <w:lang w:eastAsia="zh-CN"/>
        </w:rPr>
        <w:t>-</w:t>
      </w:r>
      <w:r w:rsidRPr="00997ABB">
        <w:rPr>
          <w:lang w:eastAsia="zh-CN"/>
        </w:rPr>
        <w:tab/>
        <w:t>the action applied to the header; and</w:t>
      </w:r>
    </w:p>
    <w:p w14:paraId="388C811F" w14:textId="77777777" w:rsidR="00997ABB" w:rsidRPr="00997ABB" w:rsidRDefault="00997ABB" w:rsidP="00997ABB">
      <w:pPr>
        <w:pStyle w:val="B1"/>
        <w:rPr>
          <w:lang w:eastAsia="zh-CN"/>
        </w:rPr>
      </w:pPr>
      <w:r w:rsidRPr="00997ABB">
        <w:rPr>
          <w:lang w:eastAsia="zh-CN"/>
        </w:rPr>
        <w:t>-</w:t>
      </w:r>
      <w:r w:rsidRPr="00997ABB">
        <w:rPr>
          <w:lang w:eastAsia="zh-CN"/>
        </w:rPr>
        <w:tab/>
        <w:t>the header value after the action is applied.</w:t>
      </w:r>
    </w:p>
    <w:p w14:paraId="01425E81" w14:textId="77777777" w:rsidR="00997ABB" w:rsidRPr="00997ABB" w:rsidRDefault="00997ABB" w:rsidP="00997ABB">
      <w:pPr>
        <w:pStyle w:val="EditorsNote"/>
        <w:rPr>
          <w:rFonts w:eastAsia="宋体"/>
          <w:lang w:eastAsia="en-US"/>
        </w:rPr>
      </w:pPr>
      <w:r w:rsidRPr="00997ABB">
        <w:rPr>
          <w:rFonts w:eastAsia="宋体"/>
          <w:lang w:eastAsia="en-US"/>
        </w:rPr>
        <w:t>Editor's Note:</w:t>
      </w:r>
      <w:r w:rsidRPr="00997ABB">
        <w:rPr>
          <w:rFonts w:eastAsia="宋体"/>
          <w:lang w:eastAsia="en-US"/>
        </w:rPr>
        <w:tab/>
        <w:t>the info to be reported in this event is FFS.</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33" w:name="_Toc183548337"/>
      <w:r>
        <w:t>5.2.2.3.2</w:t>
      </w:r>
      <w:r>
        <w:tab/>
        <w:t xml:space="preserve">UPF sends notification on </w:t>
      </w:r>
      <w:r w:rsidR="004C7CEC">
        <w:rPr>
          <w:noProof/>
        </w:rPr>
        <w:t>subscribed events</w:t>
      </w:r>
      <w:bookmarkEnd w:id="13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161480"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rPr>
          <w:rFonts w:eastAsiaTheme="minorEastAsia"/>
          <w:lang w:eastAsia="zh-CN"/>
        </w:rPr>
      </w:pPr>
      <w:r w:rsidRPr="00B06F7A">
        <w:t>2</w:t>
      </w:r>
      <w:r>
        <w:t>a</w:t>
      </w:r>
      <w:r w:rsidRPr="00B06F7A">
        <w:t>.</w:t>
      </w:r>
      <w:r w:rsidRPr="00B06F7A">
        <w:tab/>
      </w:r>
      <w:r>
        <w:t>Upon success, t</w:t>
      </w:r>
      <w:r w:rsidRPr="00B06F7A">
        <w:t>he NF Service Consumer responds with "204 No Content".</w:t>
      </w:r>
    </w:p>
    <w:p w14:paraId="5878F199" w14:textId="270E4A3D" w:rsidR="00353224" w:rsidRPr="00353224" w:rsidRDefault="00353224" w:rsidP="00353224">
      <w:pPr>
        <w:pStyle w:val="B1"/>
        <w:ind w:firstLine="0"/>
      </w:pPr>
      <w:r w:rsidRPr="007048D7">
        <w:t xml:space="preserve">If the notification is sent to terminate the subscription, the NF service consumer shall terminate the subscription </w:t>
      </w:r>
      <w:r w:rsidRPr="007048D7">
        <w:rPr>
          <w:rFonts w:hint="eastAsia"/>
        </w:rPr>
        <w:t>locally</w:t>
      </w:r>
      <w:r w:rsidRPr="007048D7">
        <w:t xml:space="preserve"> and respond "204 No Content"</w:t>
      </w:r>
      <w:r>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lastRenderedPageBreak/>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4" w:name="_Toc183548338"/>
      <w:r>
        <w:t>5.3</w:t>
      </w:r>
      <w:r>
        <w:tab/>
      </w:r>
      <w:r w:rsidR="00E67634">
        <w:rPr>
          <w:rFonts w:cs="Arial"/>
          <w:lang w:val="en-US"/>
        </w:rPr>
        <w:t>Nupf_GetUEPrivateIPaddrAndIdentifiers</w:t>
      </w:r>
      <w:r w:rsidRPr="00AF47A0">
        <w:t xml:space="preserve"> </w:t>
      </w:r>
      <w:r>
        <w:t>Service</w:t>
      </w:r>
      <w:bookmarkEnd w:id="134"/>
    </w:p>
    <w:p w14:paraId="09203DDE" w14:textId="06058037" w:rsidR="00431AA8" w:rsidRDefault="00431AA8" w:rsidP="00431AA8">
      <w:pPr>
        <w:pStyle w:val="31"/>
      </w:pPr>
      <w:bookmarkStart w:id="135" w:name="_Toc183548339"/>
      <w:r>
        <w:t>5.3.1</w:t>
      </w:r>
      <w:r>
        <w:tab/>
        <w:t>Service Description</w:t>
      </w:r>
      <w:bookmarkEnd w:id="135"/>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6" w:name="_Toc183548340"/>
      <w:r>
        <w:t>5.3.2</w:t>
      </w:r>
      <w:r>
        <w:tab/>
        <w:t>Service Operations</w:t>
      </w:r>
      <w:bookmarkEnd w:id="136"/>
    </w:p>
    <w:p w14:paraId="597043A0" w14:textId="4384BBE8" w:rsidR="00431AA8" w:rsidRDefault="00431AA8" w:rsidP="00431AA8">
      <w:pPr>
        <w:pStyle w:val="41"/>
      </w:pPr>
      <w:bookmarkStart w:id="137" w:name="_Toc183548341"/>
      <w:r>
        <w:t>5.3.2.1</w:t>
      </w:r>
      <w:r>
        <w:tab/>
        <w:t>Introduction</w:t>
      </w:r>
      <w:bookmarkEnd w:id="137"/>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8" w:name="_Toc11338347"/>
      <w:bookmarkStart w:id="139" w:name="_Toc27584950"/>
      <w:bookmarkStart w:id="140" w:name="_Toc36456892"/>
      <w:bookmarkStart w:id="141" w:name="_Toc45027770"/>
      <w:bookmarkStart w:id="142" w:name="_Toc45028605"/>
      <w:bookmarkStart w:id="143" w:name="_Toc67681359"/>
      <w:bookmarkStart w:id="144" w:name="_Toc122086241"/>
      <w:bookmarkStart w:id="145" w:name="_Toc183548342"/>
      <w:r>
        <w:t>5.3</w:t>
      </w:r>
      <w:r w:rsidRPr="00B06F7A">
        <w:t>.2.2</w:t>
      </w:r>
      <w:r w:rsidRPr="00B06F7A">
        <w:tab/>
        <w:t>Get</w:t>
      </w:r>
      <w:bookmarkEnd w:id="138"/>
      <w:bookmarkEnd w:id="139"/>
      <w:bookmarkEnd w:id="140"/>
      <w:bookmarkEnd w:id="141"/>
      <w:bookmarkEnd w:id="142"/>
      <w:bookmarkEnd w:id="143"/>
      <w:bookmarkEnd w:id="144"/>
      <w:bookmarkEnd w:id="145"/>
    </w:p>
    <w:p w14:paraId="435F16D1" w14:textId="7E8E5046" w:rsidR="00431AA8" w:rsidRPr="00B06F7A" w:rsidRDefault="00431AA8" w:rsidP="00431AA8">
      <w:pPr>
        <w:pStyle w:val="51"/>
      </w:pPr>
      <w:bookmarkStart w:id="146" w:name="_Toc11338348"/>
      <w:bookmarkStart w:id="147" w:name="_Toc27584951"/>
      <w:bookmarkStart w:id="148" w:name="_Toc36456893"/>
      <w:bookmarkStart w:id="149" w:name="_Toc45027771"/>
      <w:bookmarkStart w:id="150" w:name="_Toc45028606"/>
      <w:bookmarkStart w:id="151" w:name="_Toc67681360"/>
      <w:bookmarkStart w:id="152" w:name="_Toc122086242"/>
      <w:bookmarkStart w:id="153" w:name="_Toc183548343"/>
      <w:r>
        <w:t>5.3</w:t>
      </w:r>
      <w:r w:rsidRPr="00B06F7A">
        <w:t>.2.2.1</w:t>
      </w:r>
      <w:r w:rsidRPr="00B06F7A">
        <w:tab/>
        <w:t>General</w:t>
      </w:r>
      <w:bookmarkEnd w:id="146"/>
      <w:bookmarkEnd w:id="147"/>
      <w:bookmarkEnd w:id="148"/>
      <w:bookmarkEnd w:id="149"/>
      <w:bookmarkEnd w:id="150"/>
      <w:bookmarkEnd w:id="151"/>
      <w:bookmarkEnd w:id="152"/>
      <w:bookmarkEnd w:id="153"/>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161481"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4" w:name="_Toc510696597"/>
      <w:bookmarkStart w:id="155" w:name="_Toc35971389"/>
      <w:bookmarkStart w:id="156" w:name="_Toc82676354"/>
      <w:bookmarkStart w:id="157" w:name="_Toc183548344"/>
      <w:r>
        <w:t>6</w:t>
      </w:r>
      <w:r>
        <w:tab/>
        <w:t>API Definitions</w:t>
      </w:r>
      <w:bookmarkEnd w:id="154"/>
      <w:bookmarkEnd w:id="155"/>
      <w:bookmarkEnd w:id="156"/>
      <w:bookmarkEnd w:id="157"/>
    </w:p>
    <w:p w14:paraId="0C4E7262" w14:textId="23671AA7" w:rsidR="00C10561" w:rsidRDefault="00C10561" w:rsidP="00011D76">
      <w:pPr>
        <w:pStyle w:val="21"/>
      </w:pPr>
      <w:bookmarkStart w:id="158" w:name="_Toc510696598"/>
      <w:bookmarkStart w:id="159" w:name="_Toc35971390"/>
      <w:bookmarkStart w:id="160" w:name="_Toc82676355"/>
      <w:bookmarkStart w:id="161" w:name="_Toc183548345"/>
      <w:r>
        <w:t>6.1</w:t>
      </w:r>
      <w:r>
        <w:tab/>
      </w:r>
      <w:r w:rsidR="0003406A">
        <w:t>Nupf_EventExposure</w:t>
      </w:r>
      <w:r>
        <w:t xml:space="preserve"> Service API</w:t>
      </w:r>
      <w:bookmarkEnd w:id="158"/>
      <w:bookmarkEnd w:id="159"/>
      <w:bookmarkEnd w:id="160"/>
      <w:bookmarkEnd w:id="161"/>
    </w:p>
    <w:p w14:paraId="25E97047" w14:textId="32B1F978" w:rsidR="00C10561" w:rsidRDefault="00C10561" w:rsidP="00011D76">
      <w:pPr>
        <w:pStyle w:val="31"/>
      </w:pPr>
      <w:bookmarkStart w:id="162" w:name="_Toc510696599"/>
      <w:bookmarkStart w:id="163" w:name="_Toc35971391"/>
      <w:bookmarkStart w:id="164" w:name="_Toc82676356"/>
      <w:bookmarkStart w:id="165" w:name="_Toc183548346"/>
      <w:r>
        <w:t>6.1.1</w:t>
      </w:r>
      <w:r>
        <w:tab/>
      </w:r>
      <w:bookmarkEnd w:id="162"/>
      <w:bookmarkEnd w:id="163"/>
      <w:bookmarkEnd w:id="164"/>
      <w:r w:rsidR="00A32724">
        <w:t>API URI</w:t>
      </w:r>
      <w:bookmarkEnd w:id="165"/>
    </w:p>
    <w:p w14:paraId="16E7830F" w14:textId="1F53F830" w:rsidR="00C10561" w:rsidRDefault="00C10561" w:rsidP="00C10561">
      <w:pPr>
        <w:rPr>
          <w:noProof/>
          <w:lang w:eastAsia="zh-CN"/>
        </w:rPr>
      </w:pPr>
      <w:bookmarkStart w:id="166"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7" w:name="_Toc35971392"/>
      <w:bookmarkStart w:id="168" w:name="_Toc82676357"/>
      <w:bookmarkStart w:id="169" w:name="_Toc183548347"/>
      <w:r>
        <w:t>6.1.2</w:t>
      </w:r>
      <w:r>
        <w:tab/>
        <w:t>Usage of HTTP</w:t>
      </w:r>
      <w:bookmarkEnd w:id="166"/>
      <w:bookmarkEnd w:id="167"/>
      <w:bookmarkEnd w:id="168"/>
      <w:bookmarkEnd w:id="169"/>
    </w:p>
    <w:p w14:paraId="3D4FA545" w14:textId="77777777" w:rsidR="00C10561" w:rsidRPr="000C5200" w:rsidRDefault="00C10561" w:rsidP="00011D76">
      <w:pPr>
        <w:pStyle w:val="41"/>
      </w:pPr>
      <w:bookmarkStart w:id="170" w:name="_Toc510696601"/>
      <w:bookmarkStart w:id="171" w:name="_Toc35971393"/>
      <w:bookmarkStart w:id="172" w:name="_Toc82676358"/>
      <w:bookmarkStart w:id="173" w:name="_Toc183548348"/>
      <w:r>
        <w:t>6.1.2.1</w:t>
      </w:r>
      <w:r>
        <w:tab/>
        <w:t>General</w:t>
      </w:r>
      <w:bookmarkEnd w:id="170"/>
      <w:bookmarkEnd w:id="171"/>
      <w:bookmarkEnd w:id="172"/>
      <w:bookmarkEnd w:id="173"/>
    </w:p>
    <w:p w14:paraId="6CB9EE1C" w14:textId="46F9EB5A" w:rsidR="00C10561" w:rsidRPr="00986E88" w:rsidRDefault="00C10561" w:rsidP="00C10561">
      <w:pPr>
        <w:rPr>
          <w:noProof/>
        </w:rPr>
      </w:pPr>
      <w:bookmarkStart w:id="1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5" w:name="_Toc35971394"/>
      <w:bookmarkStart w:id="176" w:name="_Toc82676359"/>
      <w:bookmarkStart w:id="177" w:name="_Toc183548349"/>
      <w:r>
        <w:t>6.1.2.2</w:t>
      </w:r>
      <w:r>
        <w:tab/>
        <w:t>HTTP standard headers</w:t>
      </w:r>
      <w:bookmarkEnd w:id="174"/>
      <w:bookmarkEnd w:id="175"/>
      <w:bookmarkEnd w:id="176"/>
      <w:bookmarkEnd w:id="177"/>
    </w:p>
    <w:p w14:paraId="15A94054" w14:textId="77777777" w:rsidR="00C10561" w:rsidRDefault="00C10561" w:rsidP="00011D76">
      <w:pPr>
        <w:pStyle w:val="51"/>
        <w:rPr>
          <w:lang w:eastAsia="zh-CN"/>
        </w:rPr>
      </w:pPr>
      <w:bookmarkStart w:id="178" w:name="_Toc510696603"/>
      <w:bookmarkStart w:id="179" w:name="_Toc35971395"/>
      <w:bookmarkStart w:id="180" w:name="_Toc82676360"/>
      <w:bookmarkStart w:id="181" w:name="_Toc183548350"/>
      <w:r>
        <w:t>6.1.2.2.1</w:t>
      </w:r>
      <w:r>
        <w:rPr>
          <w:rFonts w:hint="eastAsia"/>
          <w:lang w:eastAsia="zh-CN"/>
        </w:rPr>
        <w:tab/>
      </w:r>
      <w:r>
        <w:rPr>
          <w:lang w:eastAsia="zh-CN"/>
        </w:rPr>
        <w:t>General</w:t>
      </w:r>
      <w:bookmarkEnd w:id="178"/>
      <w:bookmarkEnd w:id="179"/>
      <w:bookmarkEnd w:id="180"/>
      <w:bookmarkEnd w:id="181"/>
    </w:p>
    <w:p w14:paraId="191587AC" w14:textId="77777777" w:rsidR="00C10561" w:rsidRPr="00986E88" w:rsidRDefault="00C10561" w:rsidP="00C10561">
      <w:pPr>
        <w:rPr>
          <w:noProof/>
        </w:rPr>
      </w:pPr>
      <w:bookmarkStart w:id="18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3" w:name="_Toc35971396"/>
      <w:bookmarkStart w:id="184" w:name="_Toc82676361"/>
      <w:bookmarkStart w:id="185" w:name="_Toc183548351"/>
      <w:r>
        <w:t>6.1.2.2.2</w:t>
      </w:r>
      <w:r>
        <w:tab/>
        <w:t>Content type</w:t>
      </w:r>
      <w:bookmarkEnd w:id="182"/>
      <w:bookmarkEnd w:id="183"/>
      <w:bookmarkEnd w:id="184"/>
      <w:bookmarkEnd w:id="185"/>
    </w:p>
    <w:p w14:paraId="06B514B4" w14:textId="77777777" w:rsidR="00C10561" w:rsidRDefault="00C10561" w:rsidP="00C10561">
      <w:bookmarkStart w:id="18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7" w:name="_Toc35971397"/>
      <w:bookmarkStart w:id="188" w:name="_Toc82676362"/>
      <w:bookmarkStart w:id="189" w:name="_Toc183548352"/>
      <w:r>
        <w:t>6.1.2.3</w:t>
      </w:r>
      <w:r>
        <w:tab/>
        <w:t>HTTP custom headers</w:t>
      </w:r>
      <w:bookmarkEnd w:id="186"/>
      <w:bookmarkEnd w:id="187"/>
      <w:bookmarkEnd w:id="188"/>
      <w:bookmarkEnd w:id="189"/>
    </w:p>
    <w:p w14:paraId="27B040E8" w14:textId="029248C3" w:rsidR="00C10561" w:rsidRDefault="00C10561" w:rsidP="00C10561">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8" w:name="_Toc510696607"/>
      <w:bookmarkStart w:id="199" w:name="_Toc35971398"/>
      <w:bookmarkStart w:id="200" w:name="_Toc82676363"/>
      <w:bookmarkStart w:id="201" w:name="_Toc183548353"/>
      <w:bookmarkEnd w:id="190"/>
      <w:bookmarkEnd w:id="191"/>
      <w:bookmarkEnd w:id="192"/>
      <w:bookmarkEnd w:id="193"/>
      <w:bookmarkEnd w:id="194"/>
      <w:bookmarkEnd w:id="195"/>
      <w:bookmarkEnd w:id="196"/>
      <w:bookmarkEnd w:id="197"/>
      <w:r>
        <w:t>6.1.3</w:t>
      </w:r>
      <w:r>
        <w:tab/>
        <w:t>Resources</w:t>
      </w:r>
      <w:bookmarkEnd w:id="198"/>
      <w:bookmarkEnd w:id="199"/>
      <w:bookmarkEnd w:id="200"/>
      <w:bookmarkEnd w:id="201"/>
    </w:p>
    <w:p w14:paraId="586E472F" w14:textId="77777777" w:rsidR="00C10561" w:rsidRPr="000A7435" w:rsidRDefault="00C10561" w:rsidP="00011D76">
      <w:pPr>
        <w:pStyle w:val="41"/>
      </w:pPr>
      <w:bookmarkStart w:id="202" w:name="_Toc510696608"/>
      <w:bookmarkStart w:id="203" w:name="_Toc35971399"/>
      <w:bookmarkStart w:id="204" w:name="_Toc82676364"/>
      <w:bookmarkStart w:id="205" w:name="_Toc183548354"/>
      <w:r>
        <w:t>6.1.3.1</w:t>
      </w:r>
      <w:r>
        <w:tab/>
        <w:t>Overview</w:t>
      </w:r>
      <w:bookmarkEnd w:id="202"/>
      <w:bookmarkEnd w:id="203"/>
      <w:bookmarkEnd w:id="204"/>
      <w:bookmarkEnd w:id="205"/>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161482"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6" w:name="_Toc510696609"/>
      <w:bookmarkStart w:id="207" w:name="_Toc35971400"/>
      <w:bookmarkStart w:id="208" w:name="_Toc82676365"/>
      <w:bookmarkStart w:id="209" w:name="_Toc183548355"/>
      <w:r>
        <w:t>6.1.3.2</w:t>
      </w:r>
      <w:r>
        <w:tab/>
        <w:t xml:space="preserve">Resource: </w:t>
      </w:r>
      <w:r w:rsidR="009E1EF5">
        <w:rPr>
          <w:rFonts w:hint="eastAsia"/>
          <w:lang w:eastAsia="zh-CN"/>
        </w:rPr>
        <w:t>Event</w:t>
      </w:r>
      <w:r w:rsidR="009E1EF5">
        <w:t>ExposureSubscriptions</w:t>
      </w:r>
      <w:bookmarkEnd w:id="206"/>
      <w:bookmarkEnd w:id="207"/>
      <w:bookmarkEnd w:id="208"/>
      <w:bookmarkEnd w:id="209"/>
    </w:p>
    <w:p w14:paraId="3CC608C7" w14:textId="2FB0907F" w:rsidR="00C10561" w:rsidRDefault="00C10561" w:rsidP="00011D76">
      <w:pPr>
        <w:pStyle w:val="51"/>
      </w:pPr>
      <w:bookmarkStart w:id="210" w:name="_Toc510696610"/>
      <w:bookmarkStart w:id="211" w:name="_Toc35971401"/>
      <w:bookmarkStart w:id="212" w:name="_Toc82676366"/>
      <w:bookmarkStart w:id="213" w:name="_Toc183548356"/>
      <w:r>
        <w:t>6.1.3.2.1</w:t>
      </w:r>
      <w:r>
        <w:tab/>
        <w:t>Description</w:t>
      </w:r>
      <w:bookmarkEnd w:id="210"/>
      <w:bookmarkEnd w:id="211"/>
      <w:bookmarkEnd w:id="212"/>
      <w:bookmarkEnd w:id="213"/>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4" w:name="_Toc35971402"/>
      <w:bookmarkStart w:id="215" w:name="_Toc82676367"/>
      <w:bookmarkStart w:id="216" w:name="_Toc183548357"/>
      <w:bookmarkStart w:id="217" w:name="_Toc510696612"/>
      <w:r>
        <w:t>6.1.3.2.2</w:t>
      </w:r>
      <w:r>
        <w:tab/>
        <w:t>Resource Definition</w:t>
      </w:r>
      <w:bookmarkEnd w:id="214"/>
      <w:bookmarkEnd w:id="215"/>
      <w:bookmarkEnd w:id="216"/>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8" w:name="_Toc35971403"/>
      <w:bookmarkStart w:id="219" w:name="_Toc82676368"/>
      <w:bookmarkStart w:id="220" w:name="_Toc183548358"/>
      <w:r>
        <w:t>6.1.3.2.3</w:t>
      </w:r>
      <w:r>
        <w:tab/>
        <w:t>Resource Standard Methods</w:t>
      </w:r>
      <w:bookmarkEnd w:id="217"/>
      <w:bookmarkEnd w:id="218"/>
      <w:bookmarkEnd w:id="219"/>
      <w:bookmarkEnd w:id="220"/>
    </w:p>
    <w:p w14:paraId="49CA7637" w14:textId="3EBDA71E" w:rsidR="00C10561" w:rsidRPr="00384E92" w:rsidRDefault="00C10561" w:rsidP="00011D76">
      <w:pPr>
        <w:pStyle w:val="H6"/>
      </w:pPr>
      <w:bookmarkStart w:id="221" w:name="_Toc510696613"/>
      <w:bookmarkStart w:id="222" w:name="_Toc35971404"/>
      <w:r w:rsidRPr="00384E92">
        <w:t>6.</w:t>
      </w:r>
      <w:r>
        <w:t>1.3.2.3</w:t>
      </w:r>
      <w:r w:rsidRPr="00384E92">
        <w:t>.1</w:t>
      </w:r>
      <w:r w:rsidRPr="00384E92">
        <w:tab/>
      </w:r>
      <w:r w:rsidR="00AD575D">
        <w:t>POST</w:t>
      </w:r>
      <w:bookmarkEnd w:id="221"/>
      <w:bookmarkEnd w:id="222"/>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3" w:name="_PERM_MCCTEMPBM_CRPT03410203___2"/>
            <w:r w:rsidRPr="003B2883">
              <w:t>-</w:t>
            </w:r>
            <w:r w:rsidRPr="003B2883">
              <w:tab/>
            </w:r>
            <w:bookmarkEnd w:id="223"/>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4" w:name="_Toc25156464"/>
      <w:bookmarkStart w:id="225" w:name="_Toc34124768"/>
      <w:bookmarkStart w:id="226" w:name="_Toc43207894"/>
      <w:bookmarkStart w:id="227" w:name="_Toc49857367"/>
      <w:bookmarkStart w:id="228" w:name="_Toc56677208"/>
      <w:bookmarkStart w:id="229" w:name="_Toc56691731"/>
      <w:bookmarkStart w:id="230" w:name="_Toc56698995"/>
      <w:bookmarkStart w:id="231" w:name="_Toc89035245"/>
      <w:bookmarkStart w:id="232" w:name="_Toc89065043"/>
      <w:bookmarkStart w:id="233" w:name="_Toc89180342"/>
      <w:bookmarkStart w:id="234" w:name="_Toc97072021"/>
      <w:bookmarkStart w:id="235" w:name="_Toc120051426"/>
      <w:bookmarkStart w:id="236" w:name="_Toc122025789"/>
      <w:bookmarkStart w:id="237" w:name="_Toc183548359"/>
      <w:r w:rsidRPr="003B2883">
        <w:t>6.</w:t>
      </w:r>
      <w:r>
        <w:t>1</w:t>
      </w:r>
      <w:r w:rsidRPr="003B2883">
        <w:t>.3.2.4</w:t>
      </w:r>
      <w:r w:rsidRPr="003B2883">
        <w:tab/>
        <w:t>Resource Custom Operations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8" w:name="_Toc183548360"/>
      <w:r w:rsidRPr="003B2883">
        <w:lastRenderedPageBreak/>
        <w:t>6.</w:t>
      </w:r>
      <w:r>
        <w:t>1</w:t>
      </w:r>
      <w:r w:rsidRPr="003B2883">
        <w:t>.3.3</w:t>
      </w:r>
      <w:r w:rsidRPr="003B2883">
        <w:tab/>
        <w:t>Resource: Individual subscription</w:t>
      </w:r>
      <w:bookmarkEnd w:id="238"/>
    </w:p>
    <w:p w14:paraId="72974B00" w14:textId="77777777" w:rsidR="00545FEE" w:rsidRPr="003B2883" w:rsidRDefault="00545FEE" w:rsidP="00545FEE">
      <w:pPr>
        <w:pStyle w:val="51"/>
      </w:pPr>
      <w:bookmarkStart w:id="239" w:name="_Toc25156466"/>
      <w:bookmarkStart w:id="240" w:name="_Toc34124770"/>
      <w:bookmarkStart w:id="241" w:name="_Toc43207896"/>
      <w:bookmarkStart w:id="242" w:name="_Toc49857369"/>
      <w:bookmarkStart w:id="243" w:name="_Toc56677210"/>
      <w:bookmarkStart w:id="244" w:name="_Toc56691733"/>
      <w:bookmarkStart w:id="245" w:name="_Toc56698997"/>
      <w:bookmarkStart w:id="246" w:name="_Toc89035247"/>
      <w:bookmarkStart w:id="247" w:name="_Toc89065045"/>
      <w:bookmarkStart w:id="248" w:name="_Toc89180344"/>
      <w:bookmarkStart w:id="249" w:name="_Toc97072023"/>
      <w:bookmarkStart w:id="250" w:name="_Toc120051428"/>
      <w:bookmarkStart w:id="251" w:name="_Toc122025791"/>
      <w:bookmarkStart w:id="252" w:name="_Toc183548361"/>
      <w:r w:rsidRPr="003B2883">
        <w:t>6.</w:t>
      </w:r>
      <w:r>
        <w:t>1</w:t>
      </w:r>
      <w:r w:rsidRPr="003B2883">
        <w:t>.3.3.1</w:t>
      </w:r>
      <w:r w:rsidRPr="003B2883">
        <w:tab/>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3" w:name="_Toc25156467"/>
      <w:bookmarkStart w:id="254" w:name="_Toc34124771"/>
      <w:bookmarkStart w:id="255" w:name="_Toc43207897"/>
      <w:bookmarkStart w:id="256" w:name="_Toc49857370"/>
      <w:bookmarkStart w:id="257" w:name="_Toc56677211"/>
      <w:bookmarkStart w:id="258" w:name="_Toc56691734"/>
      <w:bookmarkStart w:id="259" w:name="_Toc56698998"/>
      <w:bookmarkStart w:id="260" w:name="_Toc89035248"/>
      <w:bookmarkStart w:id="261" w:name="_Toc89065046"/>
      <w:bookmarkStart w:id="262" w:name="_Toc89180345"/>
      <w:bookmarkStart w:id="263" w:name="_Toc97072024"/>
      <w:bookmarkStart w:id="264" w:name="_Toc120051429"/>
      <w:bookmarkStart w:id="265" w:name="_Toc122025792"/>
      <w:bookmarkStart w:id="266" w:name="_Toc183548362"/>
      <w:r w:rsidRPr="003B2883">
        <w:t>6.</w:t>
      </w:r>
      <w:r>
        <w:t>1</w:t>
      </w:r>
      <w:r w:rsidRPr="003B2883">
        <w:t>.3.3.2</w:t>
      </w:r>
      <w:r w:rsidRPr="003B2883">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7" w:name="_Toc25156468"/>
      <w:bookmarkStart w:id="268" w:name="_Toc34124772"/>
      <w:bookmarkStart w:id="269" w:name="_Toc43207898"/>
      <w:bookmarkStart w:id="270" w:name="_Toc49857371"/>
      <w:bookmarkStart w:id="271" w:name="_Toc56677212"/>
      <w:bookmarkStart w:id="272" w:name="_Toc56691735"/>
      <w:bookmarkStart w:id="273" w:name="_Toc56698999"/>
      <w:bookmarkStart w:id="274" w:name="_Toc89035249"/>
      <w:bookmarkStart w:id="275" w:name="_Toc89065047"/>
      <w:bookmarkStart w:id="276" w:name="_Toc89180346"/>
      <w:bookmarkStart w:id="277" w:name="_Toc97072025"/>
      <w:bookmarkStart w:id="278" w:name="_Toc120051430"/>
      <w:bookmarkStart w:id="279" w:name="_Toc122025793"/>
      <w:bookmarkStart w:id="280" w:name="_Toc183548363"/>
      <w:r w:rsidRPr="003B2883">
        <w:t>6.</w:t>
      </w:r>
      <w:r>
        <w:t>1</w:t>
      </w:r>
      <w:r w:rsidRPr="003B2883">
        <w:t>.3.3.3</w:t>
      </w:r>
      <w:r w:rsidRPr="003B2883">
        <w:tab/>
        <w:t>Resource Standard Methods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91485CB" w14:textId="5D3BF483" w:rsidR="00545FEE" w:rsidRPr="003B2883" w:rsidRDefault="00EC7D5A" w:rsidP="000E0428">
      <w:pPr>
        <w:pStyle w:val="H6"/>
      </w:pPr>
      <w:bookmarkStart w:id="281" w:name="_Toc25156469"/>
      <w:bookmarkStart w:id="282" w:name="_Toc34124773"/>
      <w:bookmarkStart w:id="283" w:name="_Toc43207899"/>
      <w:bookmarkStart w:id="284" w:name="_Toc49857372"/>
      <w:bookmarkStart w:id="285" w:name="_Toc56677213"/>
      <w:bookmarkStart w:id="286" w:name="_Toc56691736"/>
      <w:bookmarkStart w:id="287" w:name="_Toc56699000"/>
      <w:bookmarkStart w:id="288" w:name="_Toc89035250"/>
      <w:bookmarkStart w:id="289" w:name="_Toc89065048"/>
      <w:bookmarkStart w:id="290" w:name="_Toc89180347"/>
      <w:bookmarkStart w:id="291" w:name="_Toc97072026"/>
      <w:bookmarkStart w:id="292" w:name="_Toc120051431"/>
      <w:bookmarkStart w:id="293" w:name="_Toc122025794"/>
      <w:r w:rsidRPr="00EC7D5A">
        <w:t>6.1.3.3.3.1</w:t>
      </w:r>
      <w:r w:rsidRPr="003B2883">
        <w:tab/>
      </w:r>
      <w:bookmarkEnd w:id="281"/>
      <w:bookmarkEnd w:id="282"/>
      <w:bookmarkEnd w:id="283"/>
      <w:bookmarkEnd w:id="284"/>
      <w:bookmarkEnd w:id="285"/>
      <w:bookmarkEnd w:id="286"/>
      <w:bookmarkEnd w:id="287"/>
      <w:bookmarkEnd w:id="288"/>
      <w:bookmarkEnd w:id="289"/>
      <w:bookmarkEnd w:id="290"/>
      <w:bookmarkEnd w:id="291"/>
      <w:bookmarkEnd w:id="292"/>
      <w:bookmarkEnd w:id="293"/>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4" w:name="_PERM_MCCTEMPBM_CRPT03410206___2"/>
            <w:r w:rsidRPr="003B2883">
              <w:t>-</w:t>
            </w:r>
            <w:r w:rsidRPr="003B2883">
              <w:tab/>
              <w:t>SUBSCRIPTION_NOT_FOUND</w:t>
            </w:r>
            <w:bookmarkEnd w:id="294"/>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5" w:name="_Toc25156471"/>
      <w:bookmarkStart w:id="296" w:name="_Toc34124775"/>
      <w:bookmarkStart w:id="297" w:name="_Toc43207901"/>
      <w:bookmarkStart w:id="298" w:name="_Toc49857374"/>
      <w:bookmarkStart w:id="299" w:name="_Toc56677215"/>
      <w:bookmarkStart w:id="300" w:name="_Toc56691738"/>
      <w:bookmarkStart w:id="301" w:name="_Toc56699002"/>
      <w:bookmarkStart w:id="302" w:name="_Toc89035252"/>
      <w:bookmarkStart w:id="303" w:name="_Toc89065050"/>
      <w:bookmarkStart w:id="304" w:name="_Toc89180349"/>
      <w:bookmarkStart w:id="305" w:name="_Toc97072028"/>
      <w:bookmarkStart w:id="306" w:name="_Toc120051433"/>
      <w:bookmarkStart w:id="307"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8" w:name="_Toc11338775"/>
      <w:bookmarkStart w:id="309" w:name="_Toc27585479"/>
      <w:bookmarkStart w:id="310" w:name="_Toc36457485"/>
      <w:bookmarkStart w:id="311" w:name="_Toc45028402"/>
      <w:bookmarkStart w:id="312" w:name="_Toc45029237"/>
      <w:bookmarkStart w:id="313"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8"/>
      <w:bookmarkEnd w:id="309"/>
      <w:bookmarkEnd w:id="310"/>
      <w:bookmarkEnd w:id="311"/>
      <w:bookmarkEnd w:id="312"/>
      <w:bookmarkEnd w:id="313"/>
    </w:tbl>
    <w:p w14:paraId="457ABB89" w14:textId="77777777" w:rsidR="00BC1643" w:rsidRDefault="00BC1643" w:rsidP="002F1629"/>
    <w:p w14:paraId="06DA5F64" w14:textId="3B2685AE" w:rsidR="00545FEE" w:rsidRPr="003B2883" w:rsidRDefault="00545FEE" w:rsidP="00545FEE">
      <w:pPr>
        <w:pStyle w:val="51"/>
      </w:pPr>
      <w:bookmarkStart w:id="314" w:name="_Toc183548364"/>
      <w:r w:rsidRPr="003B2883">
        <w:lastRenderedPageBreak/>
        <w:t>6.</w:t>
      </w:r>
      <w:r>
        <w:t>1</w:t>
      </w:r>
      <w:r w:rsidRPr="003B2883">
        <w:t>.3.3.4</w:t>
      </w:r>
      <w:r w:rsidRPr="003B2883">
        <w:tab/>
        <w:t>Resource Custom Operations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14"/>
    </w:p>
    <w:p w14:paraId="3EA2F982" w14:textId="75EAED00" w:rsidR="00066FC5" w:rsidRDefault="00545FEE" w:rsidP="00C10561">
      <w:r w:rsidRPr="003B2883">
        <w:t>None.</w:t>
      </w:r>
    </w:p>
    <w:p w14:paraId="6E2F6AE9" w14:textId="13248ECD" w:rsidR="00C10561" w:rsidRDefault="00C10561" w:rsidP="00011D76">
      <w:pPr>
        <w:pStyle w:val="31"/>
      </w:pPr>
      <w:bookmarkStart w:id="315" w:name="_Toc510696622"/>
      <w:bookmarkStart w:id="316" w:name="_Toc35971413"/>
      <w:bookmarkStart w:id="317" w:name="_Toc82676371"/>
      <w:bookmarkStart w:id="318" w:name="_Toc183548365"/>
      <w:r>
        <w:t>6.1.4</w:t>
      </w:r>
      <w:r>
        <w:tab/>
      </w:r>
      <w:r w:rsidR="00753DC9">
        <w:t>void</w:t>
      </w:r>
      <w:bookmarkEnd w:id="315"/>
      <w:bookmarkEnd w:id="316"/>
      <w:bookmarkEnd w:id="317"/>
      <w:bookmarkEnd w:id="318"/>
    </w:p>
    <w:p w14:paraId="066DEEA5" w14:textId="2780D888" w:rsidR="00C10561" w:rsidRDefault="00C10561" w:rsidP="00011D76">
      <w:pPr>
        <w:pStyle w:val="31"/>
      </w:pPr>
      <w:bookmarkStart w:id="319" w:name="_Toc510696628"/>
      <w:bookmarkStart w:id="320" w:name="_Toc35971419"/>
      <w:bookmarkStart w:id="321" w:name="_Toc82676377"/>
      <w:bookmarkStart w:id="322" w:name="_Toc183548366"/>
      <w:r>
        <w:t>6.1.5</w:t>
      </w:r>
      <w:r>
        <w:tab/>
        <w:t>Notifications</w:t>
      </w:r>
      <w:bookmarkEnd w:id="319"/>
      <w:bookmarkEnd w:id="320"/>
      <w:bookmarkEnd w:id="321"/>
      <w:bookmarkEnd w:id="322"/>
    </w:p>
    <w:p w14:paraId="4268DA33" w14:textId="10FA6913" w:rsidR="00C10561" w:rsidRPr="000A7435" w:rsidRDefault="00C10561" w:rsidP="00011D76">
      <w:pPr>
        <w:pStyle w:val="41"/>
      </w:pPr>
      <w:bookmarkStart w:id="323" w:name="_Toc510696629"/>
      <w:bookmarkStart w:id="324" w:name="_Toc35971420"/>
      <w:bookmarkStart w:id="325" w:name="_Toc82676378"/>
      <w:bookmarkStart w:id="326" w:name="_Toc183548367"/>
      <w:r>
        <w:t>6.1.5.1</w:t>
      </w:r>
      <w:r>
        <w:tab/>
        <w:t>General</w:t>
      </w:r>
      <w:bookmarkEnd w:id="323"/>
      <w:bookmarkEnd w:id="324"/>
      <w:bookmarkEnd w:id="325"/>
      <w:bookmarkEnd w:id="326"/>
    </w:p>
    <w:p w14:paraId="32153A56" w14:textId="77777777" w:rsidR="00C10561" w:rsidRDefault="00C10561" w:rsidP="00C10561">
      <w:pPr>
        <w:rPr>
          <w:noProof/>
        </w:rPr>
      </w:pPr>
      <w:bookmarkStart w:id="327" w:name="_Toc510696630"/>
      <w:bookmarkStart w:id="3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9" w:name="_Toc35971421"/>
      <w:bookmarkStart w:id="330" w:name="_Toc82676379"/>
      <w:bookmarkStart w:id="331" w:name="_Toc183548368"/>
      <w:r>
        <w:t>6.1.5.2</w:t>
      </w:r>
      <w:r>
        <w:tab/>
      </w:r>
      <w:r w:rsidR="00E74FA4">
        <w:t>Event Notification</w:t>
      </w:r>
      <w:bookmarkEnd w:id="327"/>
      <w:bookmarkEnd w:id="329"/>
      <w:bookmarkEnd w:id="330"/>
      <w:bookmarkEnd w:id="331"/>
    </w:p>
    <w:p w14:paraId="37AEC336" w14:textId="77777777" w:rsidR="00C10561" w:rsidRPr="00986E88" w:rsidRDefault="00C10561" w:rsidP="00011D76">
      <w:pPr>
        <w:pStyle w:val="51"/>
        <w:rPr>
          <w:noProof/>
        </w:rPr>
      </w:pPr>
      <w:bookmarkStart w:id="332" w:name="_Toc532994455"/>
      <w:bookmarkStart w:id="333" w:name="_Toc35971422"/>
      <w:bookmarkStart w:id="334" w:name="_Toc82676380"/>
      <w:bookmarkStart w:id="335" w:name="_Toc183548369"/>
      <w:bookmarkStart w:id="336" w:name="_Toc510696631"/>
      <w:r>
        <w:t>6.1.5.2</w:t>
      </w:r>
      <w:r w:rsidRPr="00986E88">
        <w:rPr>
          <w:noProof/>
        </w:rPr>
        <w:t>.1</w:t>
      </w:r>
      <w:r w:rsidRPr="00986E88">
        <w:rPr>
          <w:noProof/>
        </w:rPr>
        <w:tab/>
        <w:t>Description</w:t>
      </w:r>
      <w:bookmarkEnd w:id="332"/>
      <w:bookmarkEnd w:id="333"/>
      <w:bookmarkEnd w:id="334"/>
      <w:bookmarkEnd w:id="335"/>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7" w:name="_Toc532994456"/>
      <w:bookmarkStart w:id="338" w:name="_Toc35971423"/>
      <w:bookmarkStart w:id="339" w:name="_Toc82676381"/>
      <w:bookmarkStart w:id="340" w:name="_Toc183548370"/>
      <w:r>
        <w:t>6.1.5.2</w:t>
      </w:r>
      <w:r w:rsidRPr="00986E88">
        <w:rPr>
          <w:noProof/>
        </w:rPr>
        <w:t>.2</w:t>
      </w:r>
      <w:r w:rsidRPr="00986E88">
        <w:rPr>
          <w:noProof/>
        </w:rPr>
        <w:tab/>
        <w:t>Target URI</w:t>
      </w:r>
      <w:bookmarkEnd w:id="337"/>
      <w:bookmarkEnd w:id="338"/>
      <w:bookmarkEnd w:id="339"/>
      <w:bookmarkEnd w:id="340"/>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41" w:name="_Toc35971427"/>
      <w:bookmarkStart w:id="342" w:name="_Toc82676384"/>
      <w:bookmarkStart w:id="343" w:name="_Toc183548371"/>
      <w:bookmarkEnd w:id="336"/>
      <w:r>
        <w:t>6.1.6</w:t>
      </w:r>
      <w:r>
        <w:tab/>
        <w:t>Data Model</w:t>
      </w:r>
      <w:bookmarkEnd w:id="328"/>
      <w:bookmarkEnd w:id="341"/>
      <w:bookmarkEnd w:id="342"/>
      <w:bookmarkEnd w:id="343"/>
    </w:p>
    <w:p w14:paraId="1E7AA77B" w14:textId="77777777" w:rsidR="00C10561" w:rsidRDefault="00C10561" w:rsidP="00011D76">
      <w:pPr>
        <w:pStyle w:val="41"/>
      </w:pPr>
      <w:bookmarkStart w:id="344" w:name="_Toc510696633"/>
      <w:bookmarkStart w:id="345" w:name="_Toc35971428"/>
      <w:bookmarkStart w:id="346" w:name="_Toc82676385"/>
      <w:bookmarkStart w:id="347" w:name="_Toc183548372"/>
      <w:r>
        <w:t>6.1.6.1</w:t>
      </w:r>
      <w:r>
        <w:tab/>
        <w:t>General</w:t>
      </w:r>
      <w:bookmarkEnd w:id="344"/>
      <w:bookmarkEnd w:id="345"/>
      <w:bookmarkEnd w:id="346"/>
      <w:bookmarkEnd w:id="34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353224" w:rsidRPr="009828E6" w14:paraId="549547D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3F0C492" w14:textId="3BF0BE6B" w:rsidR="00353224" w:rsidRDefault="00353224" w:rsidP="00353224">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66B1D4F3" w14:textId="0E2C4EDC" w:rsidR="00353224" w:rsidRPr="008D2D81" w:rsidRDefault="00353224" w:rsidP="00353224">
            <w:pPr>
              <w:pStyle w:val="TAL"/>
              <w:rPr>
                <w:lang w:eastAsia="zh-CN"/>
              </w:rPr>
            </w:pPr>
            <w:r w:rsidRPr="008D2D81">
              <w:rPr>
                <w:lang w:eastAsia="zh-CN"/>
              </w:rPr>
              <w:t>6.1.6.3.</w:t>
            </w:r>
            <w:r w:rsidR="006A4DD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F436C28" w14:textId="494D0484" w:rsidR="00353224" w:rsidRDefault="00353224" w:rsidP="00353224">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68991A5D" w14:textId="77777777" w:rsidR="00353224" w:rsidRPr="00CF347B" w:rsidRDefault="00353224" w:rsidP="00353224">
            <w:pPr>
              <w:pStyle w:val="TAL"/>
              <w:rPr>
                <w:lang w:eastAsia="zh-CN"/>
              </w:rPr>
            </w:pPr>
          </w:p>
        </w:tc>
      </w:tr>
      <w:tr w:rsidR="00353224" w:rsidRPr="009828E6" w14:paraId="581110A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7AF9A4F" w14:textId="2AB328D3" w:rsidR="00353224" w:rsidRDefault="00353224" w:rsidP="00353224">
            <w:pPr>
              <w:pStyle w:val="TAL"/>
              <w:rPr>
                <w:lang w:eastAsia="zh-CN"/>
              </w:rPr>
            </w:pPr>
            <w:r>
              <w:rPr>
                <w:rFonts w:eastAsia="Malgun Gothic"/>
                <w:lang w:eastAsia="ja-JP"/>
              </w:rPr>
              <w:t>RelocationReports</w:t>
            </w:r>
          </w:p>
        </w:tc>
        <w:tc>
          <w:tcPr>
            <w:tcW w:w="1372" w:type="dxa"/>
            <w:tcBorders>
              <w:top w:val="single" w:sz="4" w:space="0" w:color="auto"/>
              <w:left w:val="single" w:sz="4" w:space="0" w:color="auto"/>
              <w:bottom w:val="single" w:sz="4" w:space="0" w:color="auto"/>
              <w:right w:val="single" w:sz="4" w:space="0" w:color="auto"/>
            </w:tcBorders>
          </w:tcPr>
          <w:p w14:paraId="26BFBD4A" w14:textId="713A2B1D" w:rsidR="00353224" w:rsidRPr="008D2D81" w:rsidRDefault="00353224" w:rsidP="00353224">
            <w:pPr>
              <w:pStyle w:val="TAL"/>
              <w:rPr>
                <w:lang w:eastAsia="zh-CN"/>
              </w:rPr>
            </w:pPr>
            <w:r w:rsidRPr="008D2D81">
              <w:rPr>
                <w:lang w:eastAsia="zh-CN"/>
              </w:rPr>
              <w:t>6.1.6.3.</w:t>
            </w:r>
            <w:r w:rsidR="006A4DD7">
              <w:rPr>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24CD8BA3" w14:textId="36D9987D" w:rsidR="00353224" w:rsidRDefault="00353224" w:rsidP="00353224">
            <w:pPr>
              <w:pStyle w:val="TAL"/>
              <w:rPr>
                <w:lang w:eastAsia="zh-CN"/>
              </w:rPr>
            </w:pPr>
            <w:r>
              <w:rPr>
                <w:noProof/>
                <w:lang w:eastAsia="zh-CN"/>
              </w:rPr>
              <w:t xml:space="preserve">Indication on </w:t>
            </w:r>
            <w:r>
              <w:rPr>
                <w:rFonts w:eastAsia="Malgun Gothic"/>
                <w:lang w:eastAsia="ja-JP"/>
              </w:rPr>
              <w:t>how to handle the data collected by the source UPF</w:t>
            </w:r>
          </w:p>
        </w:tc>
        <w:tc>
          <w:tcPr>
            <w:tcW w:w="1902" w:type="dxa"/>
            <w:tcBorders>
              <w:top w:val="single" w:sz="4" w:space="0" w:color="auto"/>
              <w:left w:val="single" w:sz="4" w:space="0" w:color="auto"/>
              <w:bottom w:val="single" w:sz="4" w:space="0" w:color="auto"/>
              <w:right w:val="single" w:sz="4" w:space="0" w:color="auto"/>
            </w:tcBorders>
          </w:tcPr>
          <w:p w14:paraId="7C72B830" w14:textId="77777777" w:rsidR="00353224" w:rsidRPr="00CF347B" w:rsidRDefault="00353224" w:rsidP="0035322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8" w:name="_Toc510696634"/>
      <w:bookmarkStart w:id="349" w:name="_Toc35971429"/>
      <w:bookmarkStart w:id="350" w:name="_Toc82676386"/>
      <w:bookmarkStart w:id="351" w:name="_Toc18354837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8"/>
      <w:bookmarkEnd w:id="349"/>
      <w:bookmarkEnd w:id="350"/>
      <w:bookmarkEnd w:id="351"/>
    </w:p>
    <w:p w14:paraId="456F421D" w14:textId="77777777" w:rsidR="00C10561" w:rsidRDefault="00C10561" w:rsidP="00011D76">
      <w:pPr>
        <w:pStyle w:val="51"/>
      </w:pPr>
      <w:bookmarkStart w:id="352" w:name="_Toc510696635"/>
      <w:bookmarkStart w:id="353" w:name="_Toc35971430"/>
      <w:bookmarkStart w:id="354" w:name="_Toc82676387"/>
      <w:bookmarkStart w:id="355" w:name="_Toc183548374"/>
      <w:r>
        <w:t>6.1.6.2.1</w:t>
      </w:r>
      <w:r>
        <w:tab/>
        <w:t>Introduction</w:t>
      </w:r>
      <w:bookmarkEnd w:id="352"/>
      <w:bookmarkEnd w:id="353"/>
      <w:bookmarkEnd w:id="354"/>
      <w:bookmarkEnd w:id="35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6" w:name="_Toc510696636"/>
      <w:bookmarkStart w:id="357" w:name="_Toc35971431"/>
      <w:bookmarkStart w:id="358" w:name="_Toc82676388"/>
      <w:bookmarkStart w:id="359" w:name="_Toc183548375"/>
      <w:r>
        <w:lastRenderedPageBreak/>
        <w:t>6.1.6.2.2</w:t>
      </w:r>
      <w:r>
        <w:tab/>
        <w:t xml:space="preserve">Type: </w:t>
      </w:r>
      <w:r w:rsidR="003A6110">
        <w:t>NotificationData</w:t>
      </w:r>
      <w:bookmarkEnd w:id="356"/>
      <w:bookmarkEnd w:id="357"/>
      <w:bookmarkEnd w:id="358"/>
      <w:bookmarkEnd w:id="359"/>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353224" w:rsidRPr="001710F8" w14:paraId="18618543"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A059E35" w14:textId="3B9B7DBB" w:rsidR="00353224" w:rsidRDefault="00353224" w:rsidP="00353224">
            <w:pPr>
              <w:pStyle w:val="TAL"/>
              <w:rPr>
                <w:lang w:eastAsia="zh-CN"/>
              </w:rPr>
            </w:pPr>
            <w:r>
              <w:rPr>
                <w:lang w:eastAsia="zh-CN"/>
              </w:rPr>
              <w:t>subTer</w:t>
            </w:r>
            <w:r>
              <w:rPr>
                <w:rFonts w:eastAsia="Malgun Gothic"/>
                <w:lang w:eastAsia="ja-JP"/>
              </w:rPr>
              <w:t>minationInd</w:t>
            </w:r>
          </w:p>
        </w:tc>
        <w:tc>
          <w:tcPr>
            <w:tcW w:w="1444" w:type="dxa"/>
            <w:tcBorders>
              <w:top w:val="single" w:sz="4" w:space="0" w:color="auto"/>
              <w:left w:val="single" w:sz="4" w:space="0" w:color="auto"/>
              <w:bottom w:val="single" w:sz="4" w:space="0" w:color="auto"/>
              <w:right w:val="single" w:sz="4" w:space="0" w:color="auto"/>
            </w:tcBorders>
          </w:tcPr>
          <w:p w14:paraId="049332AC" w14:textId="573332AB" w:rsidR="00353224" w:rsidRDefault="00353224" w:rsidP="0035322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0B94AD" w14:textId="622BABC0" w:rsidR="00353224" w:rsidRDefault="00353224" w:rsidP="0035322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53806C" w14:textId="4068D897" w:rsidR="00353224" w:rsidRDefault="00353224" w:rsidP="0035322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49EBA8" w14:textId="77777777" w:rsidR="00353224" w:rsidRDefault="00353224" w:rsidP="00353224">
            <w:pPr>
              <w:pStyle w:val="TAL"/>
              <w:rPr>
                <w:rFonts w:eastAsia="Malgun Gothic"/>
                <w:lang w:eastAsia="ja-JP"/>
              </w:rPr>
            </w:pPr>
            <w:r>
              <w:rPr>
                <w:lang w:eastAsia="zh-CN"/>
              </w:rPr>
              <w:t xml:space="preserve">This IE shall be present </w:t>
            </w:r>
            <w:r>
              <w:rPr>
                <w:color w:val="000000"/>
                <w:lang w:eastAsia="fr-FR"/>
              </w:rPr>
              <w:t xml:space="preserve">with the value true </w:t>
            </w:r>
            <w:r>
              <w:rPr>
                <w:lang w:eastAsia="zh-CN"/>
              </w:rPr>
              <w:t>if the subTer</w:t>
            </w:r>
            <w:r>
              <w:rPr>
                <w:rFonts w:eastAsia="Malgun Gothic"/>
                <w:lang w:eastAsia="ja-JP"/>
              </w:rPr>
              <w:t>minationRequired attribute is received in subscription request and the UPF determines that the subscription needs to be terminated</w:t>
            </w:r>
            <w:r>
              <w:rPr>
                <w:rFonts w:hint="eastAsia"/>
                <w:lang w:eastAsia="zh-CN"/>
              </w:rPr>
              <w:t>,</w:t>
            </w:r>
            <w:r>
              <w:rPr>
                <w:lang w:eastAsia="zh-CN"/>
              </w:rPr>
              <w:t xml:space="preserve"> </w:t>
            </w:r>
            <w:r>
              <w:rPr>
                <w:rFonts w:hint="eastAsia"/>
                <w:lang w:eastAsia="zh-CN"/>
              </w:rPr>
              <w:t>e</w:t>
            </w:r>
            <w:r>
              <w:rPr>
                <w:lang w:eastAsia="zh-CN"/>
              </w:rPr>
              <w:t xml:space="preserve">.g. </w:t>
            </w:r>
            <w:r>
              <w:rPr>
                <w:rFonts w:eastAsia="Malgun Gothic"/>
                <w:lang w:eastAsia="ja-JP"/>
              </w:rPr>
              <w:t>due to UPF relocation.</w:t>
            </w:r>
          </w:p>
          <w:p w14:paraId="5BE2347E" w14:textId="77777777" w:rsidR="00353224" w:rsidRDefault="00353224" w:rsidP="00353224">
            <w:pPr>
              <w:pStyle w:val="TAL"/>
              <w:rPr>
                <w:lang w:eastAsia="zh-CN"/>
              </w:rPr>
            </w:pPr>
          </w:p>
          <w:p w14:paraId="1004A2EA" w14:textId="77777777" w:rsidR="00353224" w:rsidRDefault="00353224" w:rsidP="00353224">
            <w:pPr>
              <w:pStyle w:val="TAL"/>
              <w:rPr>
                <w:rFonts w:cs="Arial"/>
                <w:szCs w:val="18"/>
              </w:rPr>
            </w:pPr>
            <w:r w:rsidRPr="002857AD">
              <w:rPr>
                <w:rFonts w:cs="Arial"/>
                <w:szCs w:val="18"/>
              </w:rPr>
              <w:t xml:space="preserve">true: </w:t>
            </w:r>
            <w:r>
              <w:rPr>
                <w:rFonts w:cs="Arial"/>
                <w:szCs w:val="18"/>
              </w:rPr>
              <w:t xml:space="preserve">the event </w:t>
            </w:r>
            <w:r>
              <w:rPr>
                <w:rFonts w:eastAsia="Malgun Gothic"/>
                <w:lang w:eastAsia="ja-JP"/>
              </w:rPr>
              <w:t>subscription has been terminated</w:t>
            </w:r>
            <w:r w:rsidRPr="002857AD">
              <w:rPr>
                <w:rFonts w:cs="Arial"/>
                <w:szCs w:val="18"/>
              </w:rPr>
              <w:t>;</w:t>
            </w:r>
          </w:p>
          <w:p w14:paraId="1CEA9605" w14:textId="77777777" w:rsidR="00353224" w:rsidRDefault="00353224" w:rsidP="00353224">
            <w:pPr>
              <w:pStyle w:val="TAL"/>
            </w:pPr>
          </w:p>
          <w:p w14:paraId="47728554" w14:textId="6E89FB54" w:rsidR="00353224" w:rsidRDefault="00353224" w:rsidP="00353224">
            <w:pPr>
              <w:pStyle w:val="TAL"/>
              <w:rPr>
                <w:lang w:eastAsia="zh-CN"/>
              </w:rPr>
            </w:pPr>
            <w:r w:rsidRPr="00E46F39">
              <w:t>Presence of this IE with false value shall be prohibited.</w:t>
            </w:r>
          </w:p>
        </w:tc>
        <w:tc>
          <w:tcPr>
            <w:tcW w:w="2410" w:type="dxa"/>
            <w:tcBorders>
              <w:top w:val="single" w:sz="4" w:space="0" w:color="auto"/>
              <w:left w:val="single" w:sz="4" w:space="0" w:color="auto"/>
              <w:bottom w:val="single" w:sz="4" w:space="0" w:color="auto"/>
              <w:right w:val="single" w:sz="4" w:space="0" w:color="auto"/>
            </w:tcBorders>
          </w:tcPr>
          <w:p w14:paraId="0F71B60B" w14:textId="77777777" w:rsidR="00353224" w:rsidRPr="001710F8" w:rsidRDefault="00353224" w:rsidP="00353224">
            <w:pPr>
              <w:pStyle w:val="TAL"/>
              <w:rPr>
                <w:rFonts w:cs="Arial"/>
                <w:szCs w:val="18"/>
              </w:rPr>
            </w:pPr>
          </w:p>
        </w:tc>
      </w:tr>
      <w:tr w:rsidR="00353224" w:rsidRPr="001710F8" w14:paraId="00BE2D53"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E20B3A0" w14:textId="3E7BCA97" w:rsidR="00353224" w:rsidRDefault="00353224" w:rsidP="00353224">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3797CB3B" w14:textId="2E17CD1C" w:rsidR="00353224" w:rsidRDefault="00353224" w:rsidP="00353224">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555C628F" w14:textId="6224853C" w:rsidR="00353224" w:rsidRDefault="00353224" w:rsidP="003532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DF6C4" w14:textId="2E183560" w:rsidR="00353224" w:rsidRDefault="00353224" w:rsidP="0035322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1C470E6" w14:textId="77777777" w:rsidR="00353224" w:rsidRDefault="00353224" w:rsidP="00353224">
            <w:pPr>
              <w:pStyle w:val="TAL"/>
              <w:rPr>
                <w:rFonts w:eastAsia="Malgun Gothic"/>
                <w:lang w:eastAsia="ja-JP"/>
              </w:rPr>
            </w:pPr>
            <w:r>
              <w:rPr>
                <w:lang w:eastAsia="zh-CN"/>
              </w:rPr>
              <w:t>This IE may be present if the subTer</w:t>
            </w:r>
            <w:r>
              <w:rPr>
                <w:rFonts w:eastAsia="Malgun Gothic"/>
                <w:lang w:eastAsia="ja-JP"/>
              </w:rPr>
              <w:t>minationInd attribute is included.</w:t>
            </w:r>
          </w:p>
          <w:p w14:paraId="6830AFD7" w14:textId="182C1D45" w:rsidR="00353224" w:rsidRDefault="00353224" w:rsidP="00353224">
            <w:pPr>
              <w:pStyle w:val="TAL"/>
              <w:rPr>
                <w:lang w:eastAsia="zh-CN"/>
              </w:rPr>
            </w:pPr>
            <w:r>
              <w:rPr>
                <w:lang w:eastAsia="zh-CN"/>
              </w:rPr>
              <w:t xml:space="preserve">When present, this IE shall indicate the </w:t>
            </w:r>
            <w:r>
              <w:rPr>
                <w:rFonts w:eastAsia="Malgun Gothic"/>
                <w:lang w:eastAsia="ja-JP"/>
              </w:rPr>
              <w:t>reason for subscription termination.</w:t>
            </w:r>
          </w:p>
        </w:tc>
        <w:tc>
          <w:tcPr>
            <w:tcW w:w="2410" w:type="dxa"/>
            <w:tcBorders>
              <w:top w:val="single" w:sz="4" w:space="0" w:color="auto"/>
              <w:left w:val="single" w:sz="4" w:space="0" w:color="auto"/>
              <w:bottom w:val="single" w:sz="4" w:space="0" w:color="auto"/>
              <w:right w:val="single" w:sz="4" w:space="0" w:color="auto"/>
            </w:tcBorders>
          </w:tcPr>
          <w:p w14:paraId="2ED6C7DD" w14:textId="77777777" w:rsidR="00353224" w:rsidRPr="001710F8" w:rsidRDefault="00353224" w:rsidP="0035322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60" w:name="_Toc510696637"/>
      <w:bookmarkStart w:id="361" w:name="_Toc35971432"/>
      <w:bookmarkStart w:id="362" w:name="_Toc82676389"/>
      <w:bookmarkStart w:id="363" w:name="_Toc183548376"/>
      <w:r>
        <w:lastRenderedPageBreak/>
        <w:t>6.1.6.2.3</w:t>
      </w:r>
      <w:r>
        <w:tab/>
        <w:t xml:space="preserve">Type: </w:t>
      </w:r>
      <w:r w:rsidR="0010480B">
        <w:t>NotificationItem</w:t>
      </w:r>
      <w:bookmarkEnd w:id="360"/>
      <w:bookmarkEnd w:id="361"/>
      <w:bookmarkEnd w:id="362"/>
      <w:bookmarkEnd w:id="363"/>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0B404307"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064311" w:rsidRPr="009D5CB6">
              <w:rPr>
                <w:rFonts w:eastAsiaTheme="minorEastAsia" w:cs="Arial"/>
                <w:szCs w:val="18"/>
                <w:highlight w:val="yellow"/>
                <w:lang w:val="en-US" w:eastAsia="zh-CN"/>
              </w:rPr>
              <w:t>Y</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4721183"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064311" w:rsidRPr="009D5CB6">
              <w:rPr>
                <w:rFonts w:eastAsiaTheme="minorEastAsia" w:cs="Arial"/>
                <w:szCs w:val="18"/>
                <w:highlight w:val="yellow"/>
                <w:lang w:val="en-US" w:eastAsia="zh-CN"/>
              </w:rPr>
              <w:t>Y</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r>
              <w:rPr>
                <w:lang w:eastAsia="zh-CN"/>
              </w:rPr>
              <w:t>UeNatMappingInfo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364" w:name="_Toc183548377"/>
      <w:r>
        <w:lastRenderedPageBreak/>
        <w:t>6.1.6.2.4</w:t>
      </w:r>
      <w:r>
        <w:tab/>
        <w:t>Type: Qos</w:t>
      </w:r>
      <w:r>
        <w:rPr>
          <w:lang w:eastAsia="zh-CN"/>
        </w:rPr>
        <w:t>MonitoringMeasurement</w:t>
      </w:r>
      <w:bookmarkEnd w:id="364"/>
    </w:p>
    <w:p w14:paraId="2FC082BC" w14:textId="0843A44C"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5" w:name="_Toc183548378"/>
      <w:r w:rsidRPr="00B84B6A">
        <w:lastRenderedPageBreak/>
        <w:t>6.1.6.2.5</w:t>
      </w:r>
      <w:r w:rsidRPr="00B84B6A">
        <w:tab/>
        <w:t>Type: UserDataUsageMeasurements</w:t>
      </w:r>
      <w:bookmarkEnd w:id="36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26029A27"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4CE099E4"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6" w:name="_Toc183548379"/>
      <w:r w:rsidRPr="00B84B6A">
        <w:lastRenderedPageBreak/>
        <w:t>6.1.6.2.6</w:t>
      </w:r>
      <w:r w:rsidRPr="00B84B6A">
        <w:tab/>
        <w:t>Type: VolumeMeasurement</w:t>
      </w:r>
      <w:bookmarkEnd w:id="366"/>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7" w:name="_Toc183548380"/>
      <w:r w:rsidRPr="00B84B6A">
        <w:t>6.1.6.2.7</w:t>
      </w:r>
      <w:r w:rsidRPr="00B84B6A">
        <w:tab/>
        <w:t>Type: ThroughputMeasurement</w:t>
      </w:r>
      <w:bookmarkEnd w:id="36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8" w:name="_Toc183548381"/>
      <w:r w:rsidRPr="00B84B6A">
        <w:t>6.1.6.2.8</w:t>
      </w:r>
      <w:r w:rsidRPr="00B84B6A">
        <w:tab/>
        <w:t>Type: ApplicationRelatedInformation</w:t>
      </w:r>
      <w:bookmarkEnd w:id="368"/>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369" w:name="_Toc183548382"/>
      <w:r w:rsidRPr="00B84B6A">
        <w:lastRenderedPageBreak/>
        <w:t>6.1.6.2.9</w:t>
      </w:r>
      <w:r w:rsidRPr="00B84B6A">
        <w:tab/>
        <w:t>Type: ThroughputStatistic</w:t>
      </w:r>
      <w:r w:rsidR="00C92FF5">
        <w:rPr>
          <w:rFonts w:eastAsiaTheme="minorEastAsia" w:hint="eastAsia"/>
          <w:lang w:eastAsia="zh-CN"/>
        </w:rPr>
        <w:t>s</w:t>
      </w:r>
      <w:r w:rsidRPr="00B84B6A">
        <w:t>Measurement</w:t>
      </w:r>
      <w:bookmarkEnd w:id="369"/>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F33FA7C"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70" w:name="_Toc183548383"/>
      <w:r w:rsidRPr="00B84B6A">
        <w:t>6.1.6.2.10</w:t>
      </w:r>
      <w:r w:rsidRPr="00B84B6A">
        <w:tab/>
        <w:t>Type: DomainInformation</w:t>
      </w:r>
      <w:bookmarkEnd w:id="37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71" w:name="_Toc183548384"/>
      <w:r w:rsidRPr="00B84B6A">
        <w:lastRenderedPageBreak/>
        <w:t>6.1.6.2.11</w:t>
      </w:r>
      <w:r w:rsidRPr="00B84B6A">
        <w:tab/>
        <w:t>Type: UpfEventSubscription</w:t>
      </w:r>
      <w:bookmarkEnd w:id="371"/>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181D57AB"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72" w:name="_Toc183548385"/>
      <w:r w:rsidRPr="00B84B6A">
        <w:lastRenderedPageBreak/>
        <w:t>6.1.6.2.12</w:t>
      </w:r>
      <w:r w:rsidRPr="00B84B6A">
        <w:tab/>
        <w:t>Type: UpfEventMode</w:t>
      </w:r>
      <w:bookmarkEnd w:id="372"/>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353224" w:rsidRPr="0049353E" w14:paraId="340C319C"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4A849F9A" w14:textId="77611FE1" w:rsidR="00353224" w:rsidRDefault="00353224" w:rsidP="00353224">
            <w:pPr>
              <w:pStyle w:val="TAL"/>
              <w:rPr>
                <w:noProof/>
              </w:rPr>
            </w:pPr>
            <w:r>
              <w:rPr>
                <w:lang w:eastAsia="zh-CN"/>
              </w:rPr>
              <w:t>subTer</w:t>
            </w:r>
            <w:r>
              <w:rPr>
                <w:rFonts w:eastAsia="Malgun Gothic"/>
                <w:lang w:eastAsia="ja-JP"/>
              </w:rPr>
              <w:t>minationRequired</w:t>
            </w:r>
          </w:p>
        </w:tc>
        <w:tc>
          <w:tcPr>
            <w:tcW w:w="1276" w:type="dxa"/>
            <w:tcBorders>
              <w:top w:val="single" w:sz="4" w:space="0" w:color="auto"/>
              <w:left w:val="single" w:sz="4" w:space="0" w:color="auto"/>
              <w:bottom w:val="single" w:sz="4" w:space="0" w:color="auto"/>
              <w:right w:val="single" w:sz="4" w:space="0" w:color="auto"/>
            </w:tcBorders>
          </w:tcPr>
          <w:p w14:paraId="5CEBC5FD" w14:textId="6410ED3A" w:rsidR="00353224" w:rsidRDefault="00353224" w:rsidP="0035322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175C17" w14:textId="7869B8E3" w:rsidR="00353224" w:rsidRDefault="00353224" w:rsidP="00353224">
            <w:pPr>
              <w:pStyle w:val="TAL"/>
              <w:rPr>
                <w:noProof/>
                <w:lang w:eastAsia="zh-CN"/>
              </w:rPr>
            </w:pPr>
            <w:r>
              <w:rPr>
                <w:noProof/>
                <w:lang w:eastAsia="zh-CN"/>
              </w:rPr>
              <w:t>C</w:t>
            </w:r>
          </w:p>
        </w:tc>
        <w:tc>
          <w:tcPr>
            <w:tcW w:w="1417" w:type="dxa"/>
            <w:tcBorders>
              <w:top w:val="single" w:sz="4" w:space="0" w:color="auto"/>
              <w:left w:val="single" w:sz="4" w:space="0" w:color="auto"/>
              <w:bottom w:val="single" w:sz="4" w:space="0" w:color="auto"/>
              <w:right w:val="single" w:sz="4" w:space="0" w:color="auto"/>
            </w:tcBorders>
          </w:tcPr>
          <w:p w14:paraId="0734CEC0" w14:textId="0AE6CF1C" w:rsidR="00353224" w:rsidRDefault="00353224" w:rsidP="00353224">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3A4155A" w14:textId="77777777" w:rsidR="00353224" w:rsidRDefault="00353224" w:rsidP="00353224">
            <w:pPr>
              <w:pStyle w:val="TAL"/>
              <w:rPr>
                <w:noProof/>
                <w:lang w:eastAsia="zh-CN"/>
              </w:rPr>
            </w:pPr>
            <w:r>
              <w:rPr>
                <w:noProof/>
                <w:lang w:eastAsia="zh-CN"/>
              </w:rPr>
              <w:t xml:space="preserve">This IE shall be included and set to true if the </w:t>
            </w:r>
            <w:r w:rsidRPr="00085BDF">
              <w:rPr>
                <w:noProof/>
                <w:lang w:eastAsia="zh-CN"/>
              </w:rPr>
              <w:t xml:space="preserve">consumer wants to be notified of the subscription termination indication when the subscription is terminated, </w:t>
            </w:r>
            <w:r w:rsidRPr="00085BDF">
              <w:rPr>
                <w:rFonts w:hint="eastAsia"/>
                <w:noProof/>
                <w:lang w:eastAsia="zh-CN"/>
              </w:rPr>
              <w:t>e</w:t>
            </w:r>
            <w:r w:rsidRPr="00085BDF">
              <w:rPr>
                <w:noProof/>
                <w:lang w:eastAsia="zh-CN"/>
              </w:rPr>
              <w:t>.g. due to UPF relocation</w:t>
            </w:r>
            <w:r>
              <w:rPr>
                <w:noProof/>
                <w:lang w:eastAsia="zh-CN"/>
              </w:rPr>
              <w:t>.</w:t>
            </w:r>
          </w:p>
          <w:p w14:paraId="58D3EFAA" w14:textId="77777777" w:rsidR="00353224" w:rsidRDefault="00353224" w:rsidP="00353224">
            <w:pPr>
              <w:pStyle w:val="TAL"/>
              <w:rPr>
                <w:noProof/>
                <w:lang w:eastAsia="zh-CN"/>
              </w:rPr>
            </w:pPr>
          </w:p>
          <w:p w14:paraId="559E4205" w14:textId="77777777" w:rsidR="00353224" w:rsidRDefault="00353224" w:rsidP="00353224">
            <w:pPr>
              <w:pStyle w:val="TAL"/>
              <w:rPr>
                <w:noProof/>
                <w:lang w:eastAsia="zh-CN"/>
              </w:rPr>
            </w:pPr>
            <w:r w:rsidRPr="00085BDF">
              <w:rPr>
                <w:noProof/>
                <w:lang w:eastAsia="zh-CN"/>
              </w:rPr>
              <w:t xml:space="preserve">true: the </w:t>
            </w:r>
            <w:r w:rsidRPr="00AD48C0">
              <w:rPr>
                <w:noProof/>
                <w:lang w:eastAsia="zh-CN"/>
              </w:rPr>
              <w:t>subscription termination indication</w:t>
            </w:r>
            <w:r>
              <w:rPr>
                <w:noProof/>
                <w:lang w:eastAsia="zh-CN"/>
              </w:rPr>
              <w:t xml:space="preserve"> shall</w:t>
            </w:r>
            <w:r w:rsidRPr="00085BDF">
              <w:rPr>
                <w:noProof/>
                <w:lang w:eastAsia="zh-CN"/>
              </w:rPr>
              <w:t xml:space="preserve"> be notified to the consumer when the subscription is terminated;</w:t>
            </w:r>
          </w:p>
          <w:p w14:paraId="33579DEC" w14:textId="77777777" w:rsidR="00353224" w:rsidRDefault="00353224" w:rsidP="00353224">
            <w:pPr>
              <w:pStyle w:val="TAL"/>
              <w:rPr>
                <w:noProof/>
                <w:lang w:eastAsia="zh-CN"/>
              </w:rPr>
            </w:pPr>
          </w:p>
          <w:p w14:paraId="0FEC60E9" w14:textId="435233FC" w:rsidR="00353224" w:rsidRDefault="00353224" w:rsidP="00353224">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7A4E9738" w14:textId="77777777" w:rsidR="00353224" w:rsidRDefault="00353224" w:rsidP="00353224">
            <w:pPr>
              <w:pStyle w:val="TAL"/>
            </w:pPr>
          </w:p>
        </w:tc>
      </w:tr>
      <w:tr w:rsidR="00353224" w:rsidRPr="0049353E" w14:paraId="514654D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7B0EB039" w14:textId="43A12ECD" w:rsidR="00353224" w:rsidRDefault="00353224" w:rsidP="00353224">
            <w:pPr>
              <w:pStyle w:val="TAL"/>
              <w:rPr>
                <w:noProof/>
              </w:rPr>
            </w:pPr>
            <w:r>
              <w:rPr>
                <w:rFonts w:eastAsia="Malgun Gothic"/>
                <w:lang w:eastAsia="ja-JP"/>
              </w:rPr>
              <w:t>relocationReports</w:t>
            </w:r>
          </w:p>
        </w:tc>
        <w:tc>
          <w:tcPr>
            <w:tcW w:w="1276" w:type="dxa"/>
            <w:tcBorders>
              <w:top w:val="single" w:sz="4" w:space="0" w:color="auto"/>
              <w:left w:val="single" w:sz="4" w:space="0" w:color="auto"/>
              <w:bottom w:val="single" w:sz="4" w:space="0" w:color="auto"/>
              <w:right w:val="single" w:sz="4" w:space="0" w:color="auto"/>
            </w:tcBorders>
          </w:tcPr>
          <w:p w14:paraId="7D8B80E6" w14:textId="198D49AA" w:rsidR="00353224" w:rsidRDefault="00353224" w:rsidP="00353224">
            <w:pPr>
              <w:pStyle w:val="TAL"/>
            </w:pPr>
            <w:r>
              <w:rPr>
                <w:rFonts w:eastAsia="Malgun Gothic"/>
                <w:lang w:eastAsia="ja-JP"/>
              </w:rPr>
              <w:t>RelocationReports</w:t>
            </w:r>
          </w:p>
        </w:tc>
        <w:tc>
          <w:tcPr>
            <w:tcW w:w="425" w:type="dxa"/>
            <w:tcBorders>
              <w:top w:val="single" w:sz="4" w:space="0" w:color="auto"/>
              <w:left w:val="single" w:sz="4" w:space="0" w:color="auto"/>
              <w:bottom w:val="single" w:sz="4" w:space="0" w:color="auto"/>
              <w:right w:val="single" w:sz="4" w:space="0" w:color="auto"/>
            </w:tcBorders>
          </w:tcPr>
          <w:p w14:paraId="6BDD040B" w14:textId="5C4FB468" w:rsidR="00353224" w:rsidRDefault="00353224" w:rsidP="00353224">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8F10A04" w14:textId="78C8D5B7" w:rsidR="00353224" w:rsidRDefault="00353224" w:rsidP="00353224">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1A0435" w14:textId="4BBBC8D0" w:rsidR="00353224" w:rsidRDefault="00353224" w:rsidP="00353224">
            <w:pPr>
              <w:pStyle w:val="TAL"/>
              <w:rPr>
                <w:noProof/>
                <w:lang w:eastAsia="zh-CN"/>
              </w:rPr>
            </w:pPr>
            <w:r>
              <w:rPr>
                <w:noProof/>
                <w:lang w:eastAsia="zh-CN"/>
              </w:rPr>
              <w:t xml:space="preserve">When present, it shall include the indication on </w:t>
            </w:r>
            <w:r>
              <w:rPr>
                <w:rFonts w:eastAsia="Malgun Gothic"/>
                <w:lang w:eastAsia="ja-JP"/>
              </w:rPr>
              <w:t>how to handle the data collected by the source UPF when UPF relocation occurs.</w:t>
            </w:r>
          </w:p>
        </w:tc>
        <w:tc>
          <w:tcPr>
            <w:tcW w:w="1275" w:type="dxa"/>
            <w:tcBorders>
              <w:top w:val="single" w:sz="4" w:space="0" w:color="auto"/>
              <w:left w:val="single" w:sz="4" w:space="0" w:color="auto"/>
              <w:bottom w:val="single" w:sz="4" w:space="0" w:color="auto"/>
              <w:right w:val="single" w:sz="4" w:space="0" w:color="auto"/>
            </w:tcBorders>
          </w:tcPr>
          <w:p w14:paraId="6B204D67" w14:textId="77777777" w:rsidR="00353224" w:rsidRDefault="00353224" w:rsidP="00353224">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373" w:name="_Toc183548386"/>
      <w:r w:rsidRPr="00B84B6A">
        <w:lastRenderedPageBreak/>
        <w:t>6.1.6.2.13</w:t>
      </w:r>
      <w:r w:rsidRPr="00B84B6A">
        <w:tab/>
        <w:t>Type: UpfEvent</w:t>
      </w:r>
      <w:bookmarkEnd w:id="373"/>
    </w:p>
    <w:p w14:paraId="1D9D6F8A" w14:textId="38B8EED3"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584B9AEF" w:rsidR="00D6712D" w:rsidRDefault="00C106F8" w:rsidP="00B84B6A">
            <w:pPr>
              <w:pStyle w:val="TAL"/>
              <w:rPr>
                <w:lang w:eastAsia="zh-CN"/>
              </w:rPr>
            </w:pPr>
            <w:r>
              <w:rPr>
                <w:lang w:eastAsia="zh-CN"/>
              </w:rPr>
              <w:t>This IE shall be present and set to true if the type IE is set to "UE_NAT_MAPPING".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lang w:eastAsia="zh-CN"/>
              </w:rPr>
            </w:pPr>
            <w:r>
              <w:rPr>
                <w:lang w:eastAsia="zh-CN"/>
              </w:rPr>
              <w:t>remoteIpAddress</w:t>
            </w:r>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lang w:eastAsia="zh-CN"/>
              </w:rPr>
            </w:pPr>
            <w:r>
              <w:rPr>
                <w:lang w:eastAsia="zh-CN"/>
              </w:rPr>
              <w:t>IpAddr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pPr>
            <w:r>
              <w:t xml:space="preserve">This IE shall be present if the type IE is set to </w:t>
            </w:r>
            <w:r w:rsidRPr="003253BD">
              <w:t>"</w:t>
            </w:r>
            <w:r>
              <w:t>UE_NAT_MAPPING_INFO</w:t>
            </w:r>
            <w:r w:rsidRPr="003253BD">
              <w:t>"</w:t>
            </w:r>
            <w:r>
              <w:t>.</w:t>
            </w:r>
          </w:p>
          <w:p w14:paraId="0EEE7E89" w14:textId="77777777" w:rsidR="005C5199" w:rsidRDefault="005C5199" w:rsidP="005C5199">
            <w:pPr>
              <w:pStyle w:val="TAL"/>
            </w:pPr>
          </w:p>
          <w:p w14:paraId="25279BBC" w14:textId="6E790C7B" w:rsidR="005C5199" w:rsidRPr="00B84B6A" w:rsidRDefault="005C5199" w:rsidP="005C5199">
            <w:pPr>
              <w:pStyle w:val="TAL"/>
              <w:rPr>
                <w:lang w:eastAsia="zh-CN"/>
              </w:rPr>
            </w:pPr>
            <w:r>
              <w:t>When present, this IE shall indicate the remote end IP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4" w:name="_Toc183548387"/>
      <w:r w:rsidRPr="00B84B6A">
        <w:lastRenderedPageBreak/>
        <w:t>6.1.6.2.14</w:t>
      </w:r>
      <w:r w:rsidRPr="00B84B6A">
        <w:tab/>
        <w:t>Type: CreateEventSubscription</w:t>
      </w:r>
      <w:bookmarkEnd w:id="374"/>
    </w:p>
    <w:p w14:paraId="33505398" w14:textId="29AED4DE"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5" w:name="_Toc183548388"/>
      <w:r w:rsidRPr="00B84B6A">
        <w:t>6.1.6.2.15</w:t>
      </w:r>
      <w:r w:rsidRPr="00B84B6A">
        <w:tab/>
        <w:t>Type: CreatedEventSubscription</w:t>
      </w:r>
      <w:bookmarkEnd w:id="375"/>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6" w:name="_Toc183548389"/>
      <w:r w:rsidRPr="00B84B6A">
        <w:t>6.1.6.2.16</w:t>
      </w:r>
      <w:r w:rsidRPr="00B84B6A">
        <w:tab/>
        <w:t>Type: ReportingSuggestionInformation</w:t>
      </w:r>
      <w:bookmarkEnd w:id="3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7" w:name="_Toc183548390"/>
      <w:r w:rsidRPr="00B84B6A">
        <w:t>6.1.6.2.</w:t>
      </w:r>
      <w:r>
        <w:t>17</w:t>
      </w:r>
      <w:r w:rsidRPr="00B84B6A">
        <w:tab/>
        <w:t>Type: TscManagementInfo</w:t>
      </w:r>
      <w:bookmarkEnd w:id="377"/>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378" w:name="_Toc183548391"/>
      <w:bookmarkStart w:id="379" w:name="_Toc510696638"/>
      <w:bookmarkStart w:id="380" w:name="_Toc35971433"/>
      <w:bookmarkStart w:id="381" w:name="_Toc82676390"/>
      <w:r w:rsidRPr="006B25F4">
        <w:lastRenderedPageBreak/>
        <w:t>6.1.6.2.18</w:t>
      </w:r>
      <w:r w:rsidRPr="006B25F4">
        <w:tab/>
        <w:t>Type: UeNatMappingInfo</w:t>
      </w:r>
      <w:bookmarkEnd w:id="378"/>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382" w:name="_Toc183548392"/>
      <w:r w:rsidRPr="006B25F4">
        <w:t>6.1.6.2.19</w:t>
      </w:r>
      <w:r w:rsidRPr="006B25F4">
        <w:tab/>
        <w:t>Type: NatMapping</w:t>
      </w:r>
      <w:bookmarkEnd w:id="3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383" w:name="_Toc183548393"/>
      <w:r w:rsidRPr="00B84B6A">
        <w:t>6.1.6.2.</w:t>
      </w:r>
      <w:r w:rsidR="00D94E16">
        <w:t>20</w:t>
      </w:r>
      <w:r w:rsidRPr="00B84B6A">
        <w:tab/>
        <w:t xml:space="preserve">Type: </w:t>
      </w:r>
      <w:r>
        <w:rPr>
          <w:lang w:eastAsia="zh-CN"/>
        </w:rPr>
        <w:t>HandlingOfPayloadHeader</w:t>
      </w:r>
      <w:bookmarkEnd w:id="383"/>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lang w:eastAsia="zh-CN"/>
              </w:rPr>
            </w:pPr>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lang w:eastAsia="zh-CN"/>
              </w:rPr>
            </w:pPr>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lang w:eastAsia="zh-CN"/>
              </w:rPr>
            </w:pPr>
            <w:r>
              <w:rPr>
                <w:lang w:eastAsia="zh-CN"/>
              </w:rPr>
              <w:t>A</w:t>
            </w:r>
            <w:r w:rsidRPr="009577D3">
              <w:rPr>
                <w:lang w:eastAsia="zh-CN"/>
              </w:rPr>
              <w:t>ction applied to the requested header</w:t>
            </w:r>
            <w:r>
              <w:rPr>
                <w:lang w:eastAsia="zh-CN"/>
              </w:rPr>
              <w:t>.</w:t>
            </w: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lang w:eastAsia="zh-CN"/>
              </w:rPr>
            </w:pPr>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p>
        </w:tc>
      </w:tr>
    </w:tbl>
    <w:p w14:paraId="4A7FAAB6" w14:textId="332915AD" w:rsidR="00F84B19" w:rsidRDefault="00F84B19" w:rsidP="00F84B19"/>
    <w:p w14:paraId="1EC4E45B" w14:textId="77777777" w:rsidR="00F84B19" w:rsidRDefault="00F84B19" w:rsidP="004D5FEA">
      <w:pPr>
        <w:pStyle w:val="EditorsNote"/>
      </w:pPr>
      <w:r>
        <w:t>Editor's Note:</w:t>
      </w:r>
      <w:r>
        <w:tab/>
        <w:t>The encoding of data types in the IE is FFS.</w:t>
      </w:r>
    </w:p>
    <w:p w14:paraId="26825530" w14:textId="77777777" w:rsidR="00C10561" w:rsidRDefault="00C10561" w:rsidP="00011D76">
      <w:pPr>
        <w:pStyle w:val="41"/>
        <w:rPr>
          <w:lang w:val="en-US"/>
        </w:rPr>
      </w:pPr>
      <w:bookmarkStart w:id="384" w:name="_Toc1835483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9"/>
      <w:bookmarkEnd w:id="380"/>
      <w:bookmarkEnd w:id="381"/>
      <w:bookmarkEnd w:id="384"/>
    </w:p>
    <w:p w14:paraId="4AB855BB" w14:textId="77777777" w:rsidR="00C10561" w:rsidRPr="00384E92" w:rsidRDefault="00C10561" w:rsidP="00011D76">
      <w:pPr>
        <w:pStyle w:val="51"/>
      </w:pPr>
      <w:bookmarkStart w:id="385" w:name="_Toc510696639"/>
      <w:bookmarkStart w:id="386" w:name="_Toc35971434"/>
      <w:bookmarkStart w:id="387" w:name="_Toc82676391"/>
      <w:bookmarkStart w:id="388" w:name="_Toc183548395"/>
      <w:r>
        <w:t>6.1.6.3.1</w:t>
      </w:r>
      <w:r w:rsidRPr="00384E92">
        <w:tab/>
        <w:t>Introduction</w:t>
      </w:r>
      <w:bookmarkEnd w:id="385"/>
      <w:bookmarkEnd w:id="386"/>
      <w:bookmarkEnd w:id="387"/>
      <w:bookmarkEnd w:id="38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9" w:name="_Toc510696640"/>
      <w:bookmarkStart w:id="390" w:name="_Toc35971435"/>
      <w:bookmarkStart w:id="391" w:name="_Toc82676392"/>
      <w:bookmarkStart w:id="392" w:name="_Toc183548396"/>
      <w:r>
        <w:t>6.1.6.3.2</w:t>
      </w:r>
      <w:r w:rsidRPr="00384E92">
        <w:tab/>
        <w:t>Simple data types</w:t>
      </w:r>
      <w:bookmarkEnd w:id="389"/>
      <w:bookmarkEnd w:id="390"/>
      <w:bookmarkEnd w:id="391"/>
      <w:bookmarkEnd w:id="39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93" w:name="_Toc510696641"/>
      <w:bookmarkStart w:id="394" w:name="_Toc35971436"/>
      <w:bookmarkStart w:id="395" w:name="_Toc82676393"/>
      <w:bookmarkStart w:id="396" w:name="_Toc183548397"/>
      <w:r>
        <w:t>6.1.6.3.3</w:t>
      </w:r>
      <w:r w:rsidRPr="00BC662F">
        <w:tab/>
        <w:t xml:space="preserve">Enumeration: </w:t>
      </w:r>
      <w:r w:rsidR="000A3E06">
        <w:t>EventType</w:t>
      </w:r>
      <w:bookmarkEnd w:id="393"/>
      <w:bookmarkEnd w:id="394"/>
      <w:bookmarkEnd w:id="395"/>
      <w:bookmarkEnd w:id="396"/>
    </w:p>
    <w:p w14:paraId="2E3627A6" w14:textId="416BFDB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46B98541" w:rsidR="001B0181" w:rsidRDefault="001B0181" w:rsidP="001B0181">
            <w:pPr>
              <w:pStyle w:val="TAL"/>
              <w:rPr>
                <w:lang w:eastAsia="zh-CN"/>
              </w:rPr>
            </w:pPr>
            <w:r>
              <w:rPr>
                <w:lang w:eastAsia="zh-CN"/>
              </w:rPr>
              <w:t>NATed UE Public IP Address and Port number Information (see clause 5.2.1.3.</w:t>
            </w:r>
            <w:r w:rsidRPr="007A4F5A">
              <w:rPr>
                <w:highlight w:val="cyan"/>
                <w:lang w:eastAsia="zh-CN"/>
              </w:rPr>
              <w:t>x</w:t>
            </w:r>
            <w:r>
              <w:rPr>
                <w:lang w:eastAsia="zh-CN"/>
              </w:rPr>
              <w:t>)</w:t>
            </w:r>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61F800CA" w:rsidR="004D5FEA" w:rsidRDefault="004D5FEA" w:rsidP="004D5FEA">
            <w:pPr>
              <w:pStyle w:val="TAL"/>
              <w:rPr>
                <w:lang w:eastAsia="zh-CN"/>
              </w:rPr>
            </w:pPr>
            <w:r>
              <w:rPr>
                <w:lang w:eastAsia="zh-CN"/>
              </w:rPr>
              <w:t>Handling of Payload Headers Information (see clause 5.2.1.3.</w:t>
            </w:r>
            <w:r w:rsidRPr="004D5FEA">
              <w:rPr>
                <w:highlight w:val="yellow"/>
                <w:lang w:eastAsia="zh-CN"/>
              </w:rPr>
              <w:t>x</w:t>
            </w:r>
            <w:r>
              <w:rPr>
                <w:lang w:eastAsia="zh-CN"/>
              </w:rPr>
              <w:t>)</w:t>
            </w:r>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7" w:name="_Toc183548398"/>
      <w:r w:rsidRPr="00B84B6A">
        <w:t>6.1.6.3.4</w:t>
      </w:r>
      <w:r w:rsidRPr="00B84B6A">
        <w:tab/>
        <w:t>Enumeration: UpfEventTrigger</w:t>
      </w:r>
      <w:bookmarkEnd w:id="397"/>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8" w:name="_Toc183548399"/>
      <w:r w:rsidRPr="00B84B6A">
        <w:t>6.1.6.3.5</w:t>
      </w:r>
      <w:r w:rsidRPr="00B84B6A">
        <w:tab/>
        <w:t>Enumeration: MeasurementType</w:t>
      </w:r>
      <w:bookmarkEnd w:id="39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9" w:name="_Toc183548400"/>
      <w:r w:rsidRPr="00B84B6A">
        <w:lastRenderedPageBreak/>
        <w:t>6.1.6.3.6</w:t>
      </w:r>
      <w:r w:rsidRPr="00B84B6A">
        <w:tab/>
        <w:t>Enumeration: GranularityOfMeasurement</w:t>
      </w:r>
      <w:bookmarkEnd w:id="399"/>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00" w:name="_Toc183548401"/>
      <w:r w:rsidRPr="00B84B6A">
        <w:t>6.1.6.3.</w:t>
      </w:r>
      <w:r>
        <w:t>7</w:t>
      </w:r>
      <w:r w:rsidRPr="00B84B6A">
        <w:tab/>
        <w:t xml:space="preserve">Enumeration: </w:t>
      </w:r>
      <w:r>
        <w:t>DnProtocol</w:t>
      </w:r>
      <w:bookmarkEnd w:id="40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01" w:name="_Toc183548402"/>
      <w:r w:rsidRPr="00B84B6A">
        <w:t>6.1.6.3.</w:t>
      </w:r>
      <w:r>
        <w:t>8</w:t>
      </w:r>
      <w:r w:rsidRPr="00B84B6A">
        <w:tab/>
        <w:t xml:space="preserve">Enumeration: </w:t>
      </w:r>
      <w:r>
        <w:rPr>
          <w:lang w:eastAsia="zh-CN"/>
        </w:rPr>
        <w:t>R</w:t>
      </w:r>
      <w:r w:rsidRPr="00B84B6A">
        <w:rPr>
          <w:lang w:eastAsia="zh-CN"/>
        </w:rPr>
        <w:t>eportingUrgency</w:t>
      </w:r>
      <w:bookmarkEnd w:id="401"/>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49DBF923" w14:textId="750BE951" w:rsidR="00353224" w:rsidRPr="00BC662F" w:rsidRDefault="00353224" w:rsidP="00353224">
      <w:pPr>
        <w:pStyle w:val="51"/>
      </w:pPr>
      <w:bookmarkStart w:id="402" w:name="_Toc183548403"/>
      <w:bookmarkStart w:id="403" w:name="_Toc510696647"/>
      <w:bookmarkStart w:id="404" w:name="_Toc35971443"/>
      <w:bookmarkStart w:id="405" w:name="_Toc82676401"/>
      <w:r>
        <w:t>6.1.6.3.</w:t>
      </w:r>
      <w:r>
        <w:rPr>
          <w:rFonts w:eastAsiaTheme="minorEastAsia" w:hint="eastAsia"/>
          <w:lang w:eastAsia="zh-CN"/>
        </w:rPr>
        <w:t>9</w:t>
      </w:r>
      <w:r w:rsidRPr="00BC662F">
        <w:tab/>
        <w:t xml:space="preserve">Enumeration: </w:t>
      </w:r>
      <w:r>
        <w:rPr>
          <w:lang w:eastAsia="zh-CN"/>
        </w:rPr>
        <w:t>Ter</w:t>
      </w:r>
      <w:r>
        <w:rPr>
          <w:rFonts w:eastAsia="Malgun Gothic"/>
          <w:lang w:eastAsia="ja-JP"/>
        </w:rPr>
        <w:t>minationCause</w:t>
      </w:r>
      <w:bookmarkEnd w:id="402"/>
    </w:p>
    <w:p w14:paraId="16F1925A" w14:textId="4788DF04" w:rsidR="00353224" w:rsidRPr="00384E92" w:rsidRDefault="00353224" w:rsidP="0035322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4C8849FB" w14:textId="7F52824F" w:rsidR="00353224" w:rsidRDefault="00353224" w:rsidP="00353224">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353224" w:rsidRPr="001710F8" w14:paraId="5D05037A" w14:textId="77777777" w:rsidTr="0010279F">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8B005F" w14:textId="77777777" w:rsidR="00353224" w:rsidRPr="001710F8" w:rsidRDefault="00353224" w:rsidP="0010279F">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99FC5A" w14:textId="77777777" w:rsidR="00353224" w:rsidRPr="001710F8" w:rsidRDefault="00353224" w:rsidP="0010279F">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7C72D93D" w14:textId="77777777" w:rsidR="00353224" w:rsidRPr="001710F8" w:rsidRDefault="00353224" w:rsidP="0010279F">
            <w:pPr>
              <w:pStyle w:val="TAH"/>
            </w:pPr>
            <w:r w:rsidRPr="001710F8">
              <w:t>Applicability</w:t>
            </w:r>
          </w:p>
        </w:tc>
      </w:tr>
      <w:tr w:rsidR="00353224" w:rsidRPr="001710F8" w14:paraId="294281D8" w14:textId="77777777" w:rsidTr="0010279F">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34526" w14:textId="77777777" w:rsidR="00353224" w:rsidRPr="001710F8" w:rsidRDefault="00353224" w:rsidP="0010279F">
            <w:pPr>
              <w:pStyle w:val="TAL"/>
            </w:pPr>
            <w:r>
              <w:rPr>
                <w:rFonts w:hint="eastAsia"/>
              </w:rPr>
              <w:t>"</w:t>
            </w:r>
            <w:r>
              <w:t>PFCP_SESSION_RELEASE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6096E1" w14:textId="77777777" w:rsidR="00353224" w:rsidRPr="001710F8" w:rsidRDefault="00353224" w:rsidP="0010279F">
            <w:pPr>
              <w:pStyle w:val="TAL"/>
            </w:pPr>
            <w:r>
              <w:t>The subscription is terminated due to PFCP session release</w:t>
            </w:r>
          </w:p>
        </w:tc>
        <w:tc>
          <w:tcPr>
            <w:tcW w:w="1134" w:type="pct"/>
            <w:tcBorders>
              <w:top w:val="single" w:sz="8" w:space="0" w:color="auto"/>
              <w:left w:val="nil"/>
              <w:bottom w:val="single" w:sz="8" w:space="0" w:color="auto"/>
              <w:right w:val="single" w:sz="8" w:space="0" w:color="auto"/>
            </w:tcBorders>
          </w:tcPr>
          <w:p w14:paraId="0788E193" w14:textId="77777777" w:rsidR="00353224" w:rsidRPr="001710F8" w:rsidRDefault="00353224" w:rsidP="0010279F">
            <w:pPr>
              <w:pStyle w:val="TAL"/>
            </w:pPr>
          </w:p>
        </w:tc>
      </w:tr>
      <w:tr w:rsidR="00353224" w:rsidRPr="001710F8" w14:paraId="04095849" w14:textId="77777777" w:rsidTr="0010279F">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C1335" w14:textId="77777777" w:rsidR="00353224" w:rsidRPr="00EF78ED" w:rsidRDefault="00353224" w:rsidP="0010279F">
            <w:pPr>
              <w:pStyle w:val="TAL"/>
              <w:rPr>
                <w:b/>
              </w:rPr>
            </w:pPr>
            <w:r>
              <w:rPr>
                <w:rFonts w:hint="eastAsia"/>
              </w:rPr>
              <w:t>"</w:t>
            </w:r>
            <w:r>
              <w:t>UPF_RELOCATION</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9CCFD" w14:textId="77777777" w:rsidR="00353224" w:rsidRDefault="00353224" w:rsidP="0010279F">
            <w:pPr>
              <w:pStyle w:val="TAL"/>
            </w:pPr>
            <w:r>
              <w:t>The subscription is terminated due to UPF relocation</w:t>
            </w:r>
          </w:p>
        </w:tc>
        <w:tc>
          <w:tcPr>
            <w:tcW w:w="1134" w:type="pct"/>
            <w:tcBorders>
              <w:top w:val="single" w:sz="8" w:space="0" w:color="auto"/>
              <w:left w:val="nil"/>
              <w:bottom w:val="single" w:sz="8" w:space="0" w:color="auto"/>
              <w:right w:val="single" w:sz="8" w:space="0" w:color="auto"/>
            </w:tcBorders>
          </w:tcPr>
          <w:p w14:paraId="233A061D" w14:textId="77777777" w:rsidR="00353224" w:rsidRPr="001710F8" w:rsidRDefault="00353224" w:rsidP="0010279F">
            <w:pPr>
              <w:pStyle w:val="TAL"/>
            </w:pPr>
          </w:p>
        </w:tc>
      </w:tr>
      <w:tr w:rsidR="00353224" w:rsidRPr="001710F8" w14:paraId="21EAA118" w14:textId="77777777" w:rsidTr="0010279F">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CA283" w14:textId="77777777" w:rsidR="00353224" w:rsidRDefault="00353224" w:rsidP="0010279F">
            <w:pPr>
              <w:pStyle w:val="TAL"/>
            </w:pPr>
            <w:r>
              <w:rPr>
                <w:rFonts w:hint="eastAsia"/>
              </w:rPr>
              <w:t>"</w:t>
            </w:r>
            <w:r>
              <w:t>SUB_TERMINATION</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6C0F" w14:textId="77777777" w:rsidR="00353224" w:rsidRDefault="00353224" w:rsidP="0010279F">
            <w:pPr>
              <w:pStyle w:val="TAL"/>
            </w:pPr>
            <w:r>
              <w:t>The subscription is terminated due to unscribing triggered by SMF</w:t>
            </w:r>
          </w:p>
        </w:tc>
        <w:tc>
          <w:tcPr>
            <w:tcW w:w="1134" w:type="pct"/>
            <w:tcBorders>
              <w:top w:val="single" w:sz="8" w:space="0" w:color="auto"/>
              <w:left w:val="nil"/>
              <w:bottom w:val="single" w:sz="8" w:space="0" w:color="auto"/>
              <w:right w:val="single" w:sz="8" w:space="0" w:color="auto"/>
            </w:tcBorders>
          </w:tcPr>
          <w:p w14:paraId="489547A7" w14:textId="77777777" w:rsidR="00353224" w:rsidRPr="001710F8" w:rsidRDefault="00353224" w:rsidP="0010279F">
            <w:pPr>
              <w:pStyle w:val="TAL"/>
            </w:pPr>
          </w:p>
        </w:tc>
      </w:tr>
    </w:tbl>
    <w:p w14:paraId="4132DDE0" w14:textId="77777777" w:rsidR="00353224" w:rsidRDefault="00353224" w:rsidP="00353224"/>
    <w:p w14:paraId="6AA5E042" w14:textId="384E3641" w:rsidR="00353224" w:rsidRPr="00BC662F" w:rsidRDefault="00353224" w:rsidP="00353224">
      <w:pPr>
        <w:pStyle w:val="51"/>
      </w:pPr>
      <w:bookmarkStart w:id="406" w:name="_Toc183548404"/>
      <w:r>
        <w:t>6.1.6.3.</w:t>
      </w:r>
      <w:r>
        <w:rPr>
          <w:rFonts w:eastAsiaTheme="minorEastAsia" w:hint="eastAsia"/>
          <w:lang w:eastAsia="zh-CN"/>
        </w:rPr>
        <w:t>10</w:t>
      </w:r>
      <w:r w:rsidRPr="00BC662F">
        <w:tab/>
        <w:t xml:space="preserve">Enumeration: </w:t>
      </w:r>
      <w:r>
        <w:rPr>
          <w:rFonts w:eastAsia="Malgun Gothic"/>
          <w:lang w:eastAsia="ja-JP"/>
        </w:rPr>
        <w:t>RelocationReports</w:t>
      </w:r>
      <w:bookmarkEnd w:id="406"/>
    </w:p>
    <w:p w14:paraId="78992501" w14:textId="37041590" w:rsidR="00353224" w:rsidRPr="00384E92" w:rsidRDefault="00353224" w:rsidP="00353224">
      <w:r w:rsidRPr="00384E92">
        <w:t xml:space="preserve">The enumeration </w:t>
      </w:r>
      <w:r>
        <w:rPr>
          <w:rFonts w:eastAsia="Malgun Gothic"/>
          <w:lang w:eastAsia="ja-JP"/>
        </w:rPr>
        <w:t>RelocationReports</w:t>
      </w:r>
      <w:r w:rsidRPr="00384E92">
        <w:t xml:space="preserve"> represents </w:t>
      </w:r>
      <w:r>
        <w:t xml:space="preserve">the </w:t>
      </w:r>
      <w:r>
        <w:rPr>
          <w:noProof/>
          <w:lang w:eastAsia="zh-CN"/>
        </w:rPr>
        <w:t xml:space="preserve">indication on </w:t>
      </w:r>
      <w:r>
        <w:rPr>
          <w:rFonts w:eastAsia="Malgun Gothic"/>
          <w:lang w:eastAsia="ja-JP"/>
        </w:rPr>
        <w:t>how to handle the data collected by the source UPF when UPF relocation occurs</w:t>
      </w:r>
      <w:r w:rsidRPr="00384E92">
        <w:t xml:space="preserve">. It shall comply with the provisions defined in table </w:t>
      </w:r>
      <w:r>
        <w:t>6.1.6.3.</w:t>
      </w:r>
      <w:r>
        <w:rPr>
          <w:rFonts w:eastAsiaTheme="minorEastAsia" w:hint="eastAsia"/>
          <w:lang w:eastAsia="zh-CN"/>
        </w:rPr>
        <w:t>10</w:t>
      </w:r>
      <w:r w:rsidRPr="00384E92">
        <w:t>-1.</w:t>
      </w:r>
    </w:p>
    <w:p w14:paraId="262DA02F" w14:textId="646F995D" w:rsidR="00353224" w:rsidRDefault="00353224" w:rsidP="00353224">
      <w:pPr>
        <w:pStyle w:val="TH"/>
      </w:pPr>
      <w:r>
        <w:t>Table 6.1.6.3.</w:t>
      </w:r>
      <w:r>
        <w:rPr>
          <w:rFonts w:eastAsiaTheme="minorEastAsia" w:hint="eastAsia"/>
          <w:lang w:eastAsia="zh-CN"/>
        </w:rPr>
        <w:t>10</w:t>
      </w:r>
      <w:r>
        <w:t xml:space="preserve">-1: Enumeration </w:t>
      </w:r>
      <w:r>
        <w:rPr>
          <w:rFonts w:eastAsia="Malgun Gothic"/>
          <w:lang w:eastAsia="ja-JP"/>
        </w:rPr>
        <w:t>RelocationReports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353224" w:rsidRPr="001710F8" w14:paraId="7701C2FD" w14:textId="77777777" w:rsidTr="0010279F">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66F8A0" w14:textId="77777777" w:rsidR="00353224" w:rsidRPr="001710F8" w:rsidRDefault="00353224" w:rsidP="0010279F">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EBE3" w14:textId="77777777" w:rsidR="00353224" w:rsidRPr="001710F8" w:rsidRDefault="00353224" w:rsidP="0010279F">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3D25488" w14:textId="77777777" w:rsidR="00353224" w:rsidRPr="001710F8" w:rsidRDefault="00353224" w:rsidP="0010279F">
            <w:pPr>
              <w:pStyle w:val="TAH"/>
            </w:pPr>
            <w:r w:rsidRPr="001710F8">
              <w:t>Applicability</w:t>
            </w:r>
          </w:p>
        </w:tc>
      </w:tr>
      <w:tr w:rsidR="00353224" w:rsidRPr="001710F8" w14:paraId="377DDA95" w14:textId="77777777" w:rsidTr="0010279F">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25F18" w14:textId="77777777" w:rsidR="00353224" w:rsidRPr="001710F8" w:rsidRDefault="00353224" w:rsidP="0010279F">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6E6E0" w14:textId="77777777" w:rsidR="00353224" w:rsidRPr="001710F8" w:rsidRDefault="00353224" w:rsidP="0010279F">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073D9F8" w14:textId="77777777" w:rsidR="00353224" w:rsidRPr="001710F8" w:rsidRDefault="00353224" w:rsidP="0010279F">
            <w:pPr>
              <w:pStyle w:val="TAL"/>
            </w:pPr>
          </w:p>
        </w:tc>
      </w:tr>
      <w:tr w:rsidR="00353224" w:rsidRPr="001710F8" w14:paraId="1F8FF4CF" w14:textId="77777777" w:rsidTr="0010279F">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757A6" w14:textId="77777777" w:rsidR="00353224" w:rsidRDefault="00353224" w:rsidP="0010279F">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A6D1F" w14:textId="77777777" w:rsidR="00353224" w:rsidRDefault="00353224" w:rsidP="0010279F">
            <w:pPr>
              <w:pStyle w:val="TAL"/>
              <w:rPr>
                <w:lang w:eastAsia="zh-CN"/>
              </w:rPr>
            </w:pPr>
            <w:r>
              <w:rPr>
                <w:lang w:eastAsia="zh-CN"/>
              </w:rPr>
              <w:t>S</w:t>
            </w:r>
            <w:r w:rsidRPr="00812AB1">
              <w:rPr>
                <w:lang w:eastAsia="zh-CN"/>
              </w:rPr>
              <w:t>end the collected data to the consumer</w:t>
            </w:r>
          </w:p>
        </w:tc>
        <w:tc>
          <w:tcPr>
            <w:tcW w:w="1203" w:type="pct"/>
            <w:tcBorders>
              <w:top w:val="single" w:sz="8" w:space="0" w:color="auto"/>
              <w:left w:val="nil"/>
              <w:bottom w:val="single" w:sz="8" w:space="0" w:color="auto"/>
              <w:right w:val="single" w:sz="8" w:space="0" w:color="auto"/>
            </w:tcBorders>
          </w:tcPr>
          <w:p w14:paraId="06A914CF" w14:textId="77777777" w:rsidR="00353224" w:rsidRPr="001710F8" w:rsidRDefault="00353224" w:rsidP="0010279F">
            <w:pPr>
              <w:pStyle w:val="TAL"/>
            </w:pPr>
          </w:p>
        </w:tc>
      </w:tr>
    </w:tbl>
    <w:p w14:paraId="70AF7819" w14:textId="77777777" w:rsidR="00353224" w:rsidRDefault="00353224" w:rsidP="00353224"/>
    <w:p w14:paraId="1278B113" w14:textId="77777777" w:rsidR="00C10561" w:rsidRDefault="00C10561" w:rsidP="00011D76">
      <w:pPr>
        <w:pStyle w:val="31"/>
      </w:pPr>
      <w:bookmarkStart w:id="407" w:name="_Toc183548405"/>
      <w:r>
        <w:lastRenderedPageBreak/>
        <w:t>6.1.7</w:t>
      </w:r>
      <w:r>
        <w:tab/>
        <w:t>Error Handling</w:t>
      </w:r>
      <w:bookmarkEnd w:id="403"/>
      <w:bookmarkEnd w:id="404"/>
      <w:bookmarkEnd w:id="405"/>
      <w:bookmarkEnd w:id="407"/>
    </w:p>
    <w:p w14:paraId="675E3968" w14:textId="77777777" w:rsidR="00C10561" w:rsidRPr="00971458" w:rsidRDefault="00C10561" w:rsidP="00011D76">
      <w:pPr>
        <w:pStyle w:val="41"/>
      </w:pPr>
      <w:bookmarkStart w:id="408" w:name="_Toc35971444"/>
      <w:bookmarkStart w:id="409" w:name="_Toc82676402"/>
      <w:bookmarkStart w:id="410" w:name="_Toc183548406"/>
      <w:r w:rsidRPr="00971458">
        <w:t>6.1.7.1</w:t>
      </w:r>
      <w:r w:rsidRPr="00971458">
        <w:tab/>
        <w:t>General</w:t>
      </w:r>
      <w:bookmarkEnd w:id="408"/>
      <w:bookmarkEnd w:id="409"/>
      <w:bookmarkEnd w:id="410"/>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11" w:name="_Toc35971445"/>
      <w:bookmarkStart w:id="412" w:name="_Toc82676403"/>
      <w:bookmarkStart w:id="413" w:name="_Toc183548407"/>
      <w:r w:rsidRPr="00971458">
        <w:t>6.1.7.2</w:t>
      </w:r>
      <w:r w:rsidRPr="00971458">
        <w:tab/>
        <w:t>Protocol Errors</w:t>
      </w:r>
      <w:bookmarkEnd w:id="411"/>
      <w:bookmarkEnd w:id="412"/>
      <w:bookmarkEnd w:id="413"/>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14" w:name="_Toc35971446"/>
      <w:bookmarkStart w:id="415" w:name="_Toc82676404"/>
      <w:bookmarkStart w:id="416" w:name="_Toc183548408"/>
      <w:r>
        <w:t>6.1.7.3</w:t>
      </w:r>
      <w:r>
        <w:tab/>
        <w:t>Application Errors</w:t>
      </w:r>
      <w:bookmarkEnd w:id="414"/>
      <w:bookmarkEnd w:id="415"/>
      <w:bookmarkEnd w:id="416"/>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17" w:name="_Toc492899751"/>
      <w:bookmarkStart w:id="418" w:name="_Toc492900030"/>
      <w:bookmarkStart w:id="419" w:name="_Toc492967832"/>
      <w:bookmarkStart w:id="420" w:name="_Toc492972920"/>
      <w:bookmarkStart w:id="421" w:name="_Toc492973140"/>
      <w:bookmarkStart w:id="422" w:name="_Toc493774060"/>
      <w:bookmarkStart w:id="423" w:name="_Toc508285804"/>
      <w:bookmarkStart w:id="424" w:name="_Toc508287269"/>
      <w:bookmarkStart w:id="425" w:name="_Toc510696648"/>
      <w:bookmarkStart w:id="426" w:name="_Toc35971447"/>
      <w:bookmarkStart w:id="427" w:name="_Toc82676405"/>
    </w:p>
    <w:p w14:paraId="6E124D1B" w14:textId="335F9FEF" w:rsidR="00C10561" w:rsidRPr="0023018E" w:rsidRDefault="00C10561" w:rsidP="00011D76">
      <w:pPr>
        <w:pStyle w:val="31"/>
        <w:rPr>
          <w:lang w:eastAsia="zh-CN"/>
        </w:rPr>
      </w:pPr>
      <w:bookmarkStart w:id="428" w:name="_Toc183548409"/>
      <w:r>
        <w:t>6.1.8</w:t>
      </w:r>
      <w:r w:rsidRPr="0023018E">
        <w:rPr>
          <w:lang w:eastAsia="zh-CN"/>
        </w:rPr>
        <w:tab/>
        <w:t>Feature negotiation</w:t>
      </w:r>
      <w:bookmarkEnd w:id="417"/>
      <w:bookmarkEnd w:id="418"/>
      <w:bookmarkEnd w:id="419"/>
      <w:bookmarkEnd w:id="420"/>
      <w:bookmarkEnd w:id="421"/>
      <w:bookmarkEnd w:id="422"/>
      <w:bookmarkEnd w:id="423"/>
      <w:bookmarkEnd w:id="424"/>
      <w:bookmarkEnd w:id="425"/>
      <w:bookmarkEnd w:id="426"/>
      <w:bookmarkEnd w:id="427"/>
      <w:bookmarkEnd w:id="428"/>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9" w:name="_Toc532994477"/>
      <w:bookmarkStart w:id="430" w:name="_Toc35971448"/>
      <w:bookmarkStart w:id="431" w:name="_Toc82676406"/>
      <w:bookmarkStart w:id="432" w:name="_Toc510696649"/>
    </w:p>
    <w:p w14:paraId="72261397" w14:textId="010BC0FD" w:rsidR="00C10561" w:rsidRPr="001E7573" w:rsidRDefault="00C10561" w:rsidP="00011D76">
      <w:pPr>
        <w:pStyle w:val="31"/>
      </w:pPr>
      <w:bookmarkStart w:id="433" w:name="_Toc183548410"/>
      <w:r>
        <w:t>6.1.9</w:t>
      </w:r>
      <w:r w:rsidRPr="001E7573">
        <w:tab/>
        <w:t>Security</w:t>
      </w:r>
      <w:bookmarkEnd w:id="429"/>
      <w:bookmarkEnd w:id="430"/>
      <w:bookmarkEnd w:id="431"/>
      <w:bookmarkEnd w:id="433"/>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lastRenderedPageBreak/>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34" w:name="_Toc183548411"/>
      <w:r w:rsidRPr="00B84B6A">
        <w:t>6.1.10</w:t>
      </w:r>
      <w:r w:rsidRPr="00B84B6A">
        <w:tab/>
        <w:t>HTTP redirection</w:t>
      </w:r>
      <w:bookmarkEnd w:id="434"/>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435" w:name="_Toc21954272"/>
      <w:bookmarkStart w:id="436" w:name="_Toc25048052"/>
      <w:bookmarkStart w:id="437" w:name="_Toc34143427"/>
      <w:bookmarkStart w:id="438" w:name="_Toc34750897"/>
      <w:bookmarkStart w:id="439" w:name="_Toc34751658"/>
      <w:bookmarkStart w:id="440" w:name="_Toc35941006"/>
      <w:bookmarkStart w:id="441" w:name="_Toc43283906"/>
      <w:bookmarkStart w:id="442" w:name="_Toc49762901"/>
      <w:bookmarkStart w:id="443" w:name="_Toc51925755"/>
      <w:bookmarkStart w:id="444" w:name="_Toc51925856"/>
      <w:bookmarkStart w:id="445" w:name="_Toc122098747"/>
      <w:bookmarkEnd w:id="432"/>
    </w:p>
    <w:p w14:paraId="2D0B5FBC" w14:textId="3D8A8652" w:rsidR="00431AA8" w:rsidRDefault="00692CC8" w:rsidP="003109DC">
      <w:pPr>
        <w:pStyle w:val="21"/>
      </w:pPr>
      <w:bookmarkStart w:id="446" w:name="_Toc183548412"/>
      <w:r>
        <w:t>6.2</w:t>
      </w:r>
      <w:r w:rsidR="00431AA8">
        <w:tab/>
      </w:r>
      <w:r w:rsidR="00E67634">
        <w:rPr>
          <w:lang w:eastAsia="zh-CN"/>
        </w:rPr>
        <w:t>Nupf_GetUEPrivateIPaddrAndIdentifiers</w:t>
      </w:r>
      <w:r w:rsidR="00431AA8" w:rsidRPr="00E23840">
        <w:rPr>
          <w:noProof/>
        </w:rPr>
        <w:t xml:space="preserve"> </w:t>
      </w:r>
      <w:r w:rsidR="00431AA8">
        <w:t>Service API</w:t>
      </w:r>
      <w:bookmarkEnd w:id="435"/>
      <w:bookmarkEnd w:id="436"/>
      <w:bookmarkEnd w:id="437"/>
      <w:bookmarkEnd w:id="438"/>
      <w:bookmarkEnd w:id="439"/>
      <w:bookmarkEnd w:id="440"/>
      <w:bookmarkEnd w:id="441"/>
      <w:bookmarkEnd w:id="442"/>
      <w:bookmarkEnd w:id="443"/>
      <w:bookmarkEnd w:id="444"/>
      <w:bookmarkEnd w:id="445"/>
      <w:bookmarkEnd w:id="446"/>
    </w:p>
    <w:p w14:paraId="28648A73" w14:textId="282B90CA" w:rsidR="00431AA8" w:rsidRDefault="00692CC8" w:rsidP="00431AA8">
      <w:pPr>
        <w:pStyle w:val="31"/>
      </w:pPr>
      <w:bookmarkStart w:id="447" w:name="_Toc21954273"/>
      <w:bookmarkStart w:id="448" w:name="_Toc25048053"/>
      <w:bookmarkStart w:id="449" w:name="_Toc34143428"/>
      <w:bookmarkStart w:id="450" w:name="_Toc34750898"/>
      <w:bookmarkStart w:id="451" w:name="_Toc34751659"/>
      <w:bookmarkStart w:id="452" w:name="_Toc35941007"/>
      <w:bookmarkStart w:id="453" w:name="_Toc43283907"/>
      <w:bookmarkStart w:id="454" w:name="_Toc49762902"/>
      <w:bookmarkStart w:id="455" w:name="_Toc51925756"/>
      <w:bookmarkStart w:id="456" w:name="_Toc51925857"/>
      <w:bookmarkStart w:id="457" w:name="_Toc122098748"/>
      <w:bookmarkStart w:id="458" w:name="_Toc183548413"/>
      <w:r>
        <w:t>6.2</w:t>
      </w:r>
      <w:r w:rsidR="00431AA8">
        <w:t>.1</w:t>
      </w:r>
      <w:r w:rsidR="00431AA8">
        <w:tab/>
        <w:t>Introduction</w:t>
      </w:r>
      <w:bookmarkEnd w:id="447"/>
      <w:bookmarkEnd w:id="448"/>
      <w:bookmarkEnd w:id="449"/>
      <w:bookmarkEnd w:id="450"/>
      <w:bookmarkEnd w:id="451"/>
      <w:bookmarkEnd w:id="452"/>
      <w:bookmarkEnd w:id="453"/>
      <w:bookmarkEnd w:id="454"/>
      <w:bookmarkEnd w:id="455"/>
      <w:bookmarkEnd w:id="456"/>
      <w:bookmarkEnd w:id="457"/>
      <w:bookmarkEnd w:id="458"/>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9" w:name="_Toc98500886"/>
      <w:bookmarkStart w:id="460" w:name="_Toc104297805"/>
      <w:bookmarkStart w:id="461" w:name="_Toc104300116"/>
      <w:bookmarkStart w:id="462" w:name="_Toc122098073"/>
      <w:bookmarkStart w:id="463" w:name="_Toc183548414"/>
      <w:r>
        <w:t>6.2</w:t>
      </w:r>
      <w:r w:rsidR="00431AA8">
        <w:t>.2</w:t>
      </w:r>
      <w:r w:rsidR="00431AA8">
        <w:tab/>
        <w:t>Usage of HTTP</w:t>
      </w:r>
      <w:bookmarkEnd w:id="459"/>
      <w:bookmarkEnd w:id="460"/>
      <w:bookmarkEnd w:id="461"/>
      <w:bookmarkEnd w:id="462"/>
      <w:bookmarkEnd w:id="463"/>
    </w:p>
    <w:p w14:paraId="3E1C2EF7" w14:textId="50A68A42" w:rsidR="00431AA8" w:rsidRPr="000C5200" w:rsidRDefault="00692CC8" w:rsidP="00431AA8">
      <w:pPr>
        <w:pStyle w:val="41"/>
      </w:pPr>
      <w:bookmarkStart w:id="464" w:name="_Toc98500887"/>
      <w:bookmarkStart w:id="465" w:name="_Toc104297806"/>
      <w:bookmarkStart w:id="466" w:name="_Toc104300117"/>
      <w:bookmarkStart w:id="467" w:name="_Toc122098074"/>
      <w:bookmarkStart w:id="468" w:name="_Toc183548415"/>
      <w:r>
        <w:t>6.2</w:t>
      </w:r>
      <w:r w:rsidR="00431AA8">
        <w:t>.2.1</w:t>
      </w:r>
      <w:r w:rsidR="00431AA8">
        <w:tab/>
        <w:t>General</w:t>
      </w:r>
      <w:bookmarkEnd w:id="464"/>
      <w:bookmarkEnd w:id="465"/>
      <w:bookmarkEnd w:id="466"/>
      <w:bookmarkEnd w:id="467"/>
      <w:bookmarkEnd w:id="468"/>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9" w:name="OLE_LINK1"/>
      <w:r w:rsidR="00901356">
        <w:rPr>
          <w:lang w:eastAsia="zh-CN"/>
        </w:rPr>
        <w:t>Nupf_GetUEPrivateIPaddrAndIdentifiers</w:t>
      </w:r>
      <w:bookmarkEnd w:id="469"/>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70" w:name="_Toc98500888"/>
      <w:bookmarkStart w:id="471" w:name="_Toc104297807"/>
      <w:bookmarkStart w:id="472" w:name="_Toc104300118"/>
      <w:bookmarkStart w:id="473" w:name="_Toc122098075"/>
      <w:bookmarkStart w:id="474" w:name="_Toc183548416"/>
      <w:r>
        <w:lastRenderedPageBreak/>
        <w:t>6.2</w:t>
      </w:r>
      <w:r w:rsidR="00431AA8">
        <w:t>.2.2</w:t>
      </w:r>
      <w:r w:rsidR="00431AA8">
        <w:tab/>
        <w:t>HTTP standard headers</w:t>
      </w:r>
      <w:bookmarkEnd w:id="470"/>
      <w:bookmarkEnd w:id="471"/>
      <w:bookmarkEnd w:id="472"/>
      <w:bookmarkEnd w:id="473"/>
      <w:bookmarkEnd w:id="474"/>
    </w:p>
    <w:p w14:paraId="40D22432" w14:textId="26B90400" w:rsidR="00431AA8" w:rsidRDefault="00692CC8" w:rsidP="00431AA8">
      <w:pPr>
        <w:pStyle w:val="51"/>
        <w:rPr>
          <w:lang w:eastAsia="zh-CN"/>
        </w:rPr>
      </w:pPr>
      <w:bookmarkStart w:id="475" w:name="_Toc98500889"/>
      <w:bookmarkStart w:id="476" w:name="_Toc104297808"/>
      <w:bookmarkStart w:id="477" w:name="_Toc104300119"/>
      <w:bookmarkStart w:id="478" w:name="_Toc122098076"/>
      <w:bookmarkStart w:id="479" w:name="_Toc183548417"/>
      <w:r>
        <w:t>6.2</w:t>
      </w:r>
      <w:r w:rsidR="00431AA8">
        <w:t>.2.2.1</w:t>
      </w:r>
      <w:r w:rsidR="00431AA8">
        <w:rPr>
          <w:rFonts w:hint="eastAsia"/>
          <w:lang w:eastAsia="zh-CN"/>
        </w:rPr>
        <w:tab/>
      </w:r>
      <w:r w:rsidR="00431AA8">
        <w:rPr>
          <w:lang w:eastAsia="zh-CN"/>
        </w:rPr>
        <w:t>General</w:t>
      </w:r>
      <w:bookmarkEnd w:id="475"/>
      <w:bookmarkEnd w:id="476"/>
      <w:bookmarkEnd w:id="477"/>
      <w:bookmarkEnd w:id="478"/>
      <w:bookmarkEnd w:id="479"/>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80" w:name="_Toc98500890"/>
      <w:bookmarkStart w:id="481" w:name="_Toc104297809"/>
      <w:bookmarkStart w:id="482" w:name="_Toc104300120"/>
      <w:bookmarkStart w:id="483" w:name="_Toc122098077"/>
      <w:bookmarkStart w:id="484" w:name="_Toc183548418"/>
      <w:r>
        <w:t>6.2</w:t>
      </w:r>
      <w:r w:rsidR="00431AA8">
        <w:t>.2.2.2</w:t>
      </w:r>
      <w:r w:rsidR="00431AA8">
        <w:tab/>
        <w:t>Content type</w:t>
      </w:r>
      <w:bookmarkEnd w:id="480"/>
      <w:bookmarkEnd w:id="481"/>
      <w:bookmarkEnd w:id="482"/>
      <w:bookmarkEnd w:id="483"/>
      <w:bookmarkEnd w:id="484"/>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85" w:name="_Toc98500891"/>
      <w:bookmarkStart w:id="486" w:name="_Toc104297810"/>
      <w:bookmarkStart w:id="487" w:name="_Toc104300121"/>
      <w:bookmarkStart w:id="488" w:name="_Toc122098078"/>
      <w:bookmarkStart w:id="489" w:name="_Toc183548419"/>
      <w:r>
        <w:t>6.2</w:t>
      </w:r>
      <w:r w:rsidR="00431AA8">
        <w:t>.2.3</w:t>
      </w:r>
      <w:r w:rsidR="00431AA8">
        <w:tab/>
        <w:t>HTTP custom headers</w:t>
      </w:r>
      <w:bookmarkEnd w:id="485"/>
      <w:bookmarkEnd w:id="486"/>
      <w:bookmarkEnd w:id="487"/>
      <w:bookmarkEnd w:id="488"/>
      <w:bookmarkEnd w:id="489"/>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90" w:name="_Toc21954280"/>
      <w:bookmarkStart w:id="491" w:name="_Toc25048061"/>
      <w:bookmarkStart w:id="492" w:name="_Toc34143436"/>
      <w:bookmarkStart w:id="493" w:name="_Toc34750906"/>
      <w:bookmarkStart w:id="494" w:name="_Toc34751667"/>
      <w:bookmarkStart w:id="495" w:name="_Toc35941015"/>
      <w:bookmarkStart w:id="496" w:name="_Toc43283915"/>
      <w:bookmarkStart w:id="497" w:name="_Toc49762910"/>
      <w:bookmarkStart w:id="498" w:name="_Toc51925764"/>
      <w:bookmarkStart w:id="499" w:name="_Toc51925865"/>
      <w:bookmarkStart w:id="500" w:name="_Toc122098756"/>
      <w:bookmarkStart w:id="501" w:name="_Toc183548420"/>
      <w:r>
        <w:t>6.2</w:t>
      </w:r>
      <w:r w:rsidR="00BE16BA">
        <w:t>.3</w:t>
      </w:r>
      <w:r w:rsidR="00BE16BA">
        <w:tab/>
        <w:t>Resources</w:t>
      </w:r>
      <w:bookmarkEnd w:id="490"/>
      <w:bookmarkEnd w:id="491"/>
      <w:bookmarkEnd w:id="492"/>
      <w:bookmarkEnd w:id="493"/>
      <w:bookmarkEnd w:id="494"/>
      <w:bookmarkEnd w:id="495"/>
      <w:bookmarkEnd w:id="496"/>
      <w:bookmarkEnd w:id="497"/>
      <w:bookmarkEnd w:id="498"/>
      <w:bookmarkEnd w:id="499"/>
      <w:bookmarkEnd w:id="500"/>
      <w:bookmarkEnd w:id="501"/>
    </w:p>
    <w:p w14:paraId="50915744" w14:textId="4A70BBBD" w:rsidR="00BE16BA" w:rsidRPr="000A7435" w:rsidRDefault="00BE16BA" w:rsidP="00BE16BA">
      <w:pPr>
        <w:pStyle w:val="41"/>
      </w:pPr>
      <w:bookmarkStart w:id="502" w:name="_Toc21954281"/>
      <w:bookmarkStart w:id="503" w:name="_Toc25048062"/>
      <w:bookmarkStart w:id="504" w:name="_Toc34143437"/>
      <w:bookmarkStart w:id="505" w:name="_Toc34750907"/>
      <w:bookmarkStart w:id="506" w:name="_Toc34751668"/>
      <w:bookmarkStart w:id="507" w:name="_Toc35941016"/>
      <w:bookmarkStart w:id="508" w:name="_Toc43283916"/>
      <w:bookmarkStart w:id="509" w:name="_Toc49762911"/>
      <w:bookmarkStart w:id="510" w:name="_Toc51925765"/>
      <w:bookmarkStart w:id="511" w:name="_Toc51925866"/>
      <w:bookmarkStart w:id="512" w:name="_Toc122098757"/>
      <w:bookmarkStart w:id="513" w:name="_Toc183548421"/>
      <w:r>
        <w:t>6.2.3.1</w:t>
      </w:r>
      <w:r>
        <w:tab/>
        <w:t>Overview</w:t>
      </w:r>
      <w:bookmarkEnd w:id="502"/>
      <w:bookmarkEnd w:id="503"/>
      <w:bookmarkEnd w:id="504"/>
      <w:bookmarkEnd w:id="505"/>
      <w:bookmarkEnd w:id="506"/>
      <w:bookmarkEnd w:id="507"/>
      <w:bookmarkEnd w:id="508"/>
      <w:bookmarkEnd w:id="509"/>
      <w:bookmarkEnd w:id="510"/>
      <w:bookmarkEnd w:id="511"/>
      <w:bookmarkEnd w:id="512"/>
      <w:bookmarkEnd w:id="513"/>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35pt" o:ole="">
            <v:imagedata r:id="rId28" o:title="" croptop="-121f" cropbottom=".5" cropright="19080f"/>
          </v:shape>
          <o:OLEObject Type="Embed" ProgID="Visio.Drawing.15" ShapeID="_x0000_i1033" DrawAspect="Content" ObjectID="_1794161483"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14" w:name="_Toc21954282"/>
      <w:bookmarkStart w:id="515" w:name="_Toc25048063"/>
      <w:bookmarkStart w:id="516" w:name="_Toc34143438"/>
      <w:bookmarkStart w:id="517" w:name="_Toc34750908"/>
      <w:bookmarkStart w:id="518" w:name="_Toc34751669"/>
      <w:bookmarkStart w:id="519" w:name="_Toc35941017"/>
      <w:bookmarkStart w:id="520" w:name="_Toc43283917"/>
      <w:bookmarkStart w:id="521" w:name="_Toc49762912"/>
      <w:bookmarkStart w:id="522" w:name="_Toc51925766"/>
      <w:bookmarkStart w:id="523" w:name="_Toc51925867"/>
      <w:bookmarkStart w:id="524" w:name="_Toc122098758"/>
      <w:bookmarkStart w:id="525" w:name="_Toc183548422"/>
      <w:r>
        <w:t>6.2</w:t>
      </w:r>
      <w:r w:rsidR="00A72234">
        <w:t>.3.2</w:t>
      </w:r>
      <w:r w:rsidR="00A72234">
        <w:tab/>
        <w:t xml:space="preserve">Resource: </w:t>
      </w:r>
      <w:bookmarkEnd w:id="514"/>
      <w:bookmarkEnd w:id="515"/>
      <w:bookmarkEnd w:id="516"/>
      <w:bookmarkEnd w:id="517"/>
      <w:bookmarkEnd w:id="518"/>
      <w:bookmarkEnd w:id="519"/>
      <w:bookmarkEnd w:id="520"/>
      <w:bookmarkEnd w:id="521"/>
      <w:bookmarkEnd w:id="522"/>
      <w:bookmarkEnd w:id="523"/>
      <w:bookmarkEnd w:id="524"/>
      <w:r w:rsidR="00A72234">
        <w:t>UE IP Address Info</w:t>
      </w:r>
      <w:bookmarkEnd w:id="525"/>
    </w:p>
    <w:p w14:paraId="70013ADC" w14:textId="326D854C" w:rsidR="00A72234" w:rsidRDefault="00802675" w:rsidP="00A72234">
      <w:pPr>
        <w:pStyle w:val="51"/>
      </w:pPr>
      <w:bookmarkStart w:id="526" w:name="_Toc21954283"/>
      <w:bookmarkStart w:id="527" w:name="_Toc25048064"/>
      <w:bookmarkStart w:id="528" w:name="_Toc34143439"/>
      <w:bookmarkStart w:id="529" w:name="_Toc34750909"/>
      <w:bookmarkStart w:id="530" w:name="_Toc34751670"/>
      <w:bookmarkStart w:id="531" w:name="_Toc35941018"/>
      <w:bookmarkStart w:id="532" w:name="_Toc43283918"/>
      <w:bookmarkStart w:id="533" w:name="_Toc49762913"/>
      <w:bookmarkStart w:id="534" w:name="_Toc51925767"/>
      <w:bookmarkStart w:id="535" w:name="_Toc51925868"/>
      <w:bookmarkStart w:id="536" w:name="_Toc122098759"/>
      <w:bookmarkStart w:id="537" w:name="_Toc183548423"/>
      <w:r>
        <w:t>6.2</w:t>
      </w:r>
      <w:r w:rsidR="00A72234">
        <w:t>.3.2.1</w:t>
      </w:r>
      <w:r w:rsidR="00A72234">
        <w:tab/>
        <w:t>Description</w:t>
      </w:r>
      <w:bookmarkEnd w:id="526"/>
      <w:bookmarkEnd w:id="527"/>
      <w:bookmarkEnd w:id="528"/>
      <w:bookmarkEnd w:id="529"/>
      <w:bookmarkEnd w:id="530"/>
      <w:bookmarkEnd w:id="531"/>
      <w:bookmarkEnd w:id="532"/>
      <w:bookmarkEnd w:id="533"/>
      <w:bookmarkEnd w:id="534"/>
      <w:bookmarkEnd w:id="535"/>
      <w:bookmarkEnd w:id="536"/>
      <w:bookmarkEnd w:id="537"/>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8" w:name="_Toc21954284"/>
      <w:bookmarkStart w:id="539" w:name="_Toc25048065"/>
      <w:bookmarkStart w:id="540" w:name="_Toc34143440"/>
      <w:bookmarkStart w:id="541" w:name="_Toc34750910"/>
      <w:bookmarkStart w:id="542" w:name="_Toc34751671"/>
      <w:bookmarkStart w:id="543" w:name="_Toc35941019"/>
      <w:bookmarkStart w:id="544" w:name="_Toc43283919"/>
      <w:bookmarkStart w:id="545" w:name="_Toc49762914"/>
      <w:bookmarkStart w:id="546" w:name="_Toc51925768"/>
      <w:bookmarkStart w:id="547" w:name="_Toc51925869"/>
      <w:bookmarkStart w:id="548" w:name="_Toc122098760"/>
      <w:bookmarkStart w:id="549" w:name="_Toc183548424"/>
      <w:r>
        <w:lastRenderedPageBreak/>
        <w:t>6.2</w:t>
      </w:r>
      <w:r w:rsidR="00A72234">
        <w:t>.3.2.2</w:t>
      </w:r>
      <w:r w:rsidR="00A72234">
        <w:tab/>
        <w:t>Resource Definition</w:t>
      </w:r>
      <w:bookmarkEnd w:id="538"/>
      <w:bookmarkEnd w:id="539"/>
      <w:bookmarkEnd w:id="540"/>
      <w:bookmarkEnd w:id="541"/>
      <w:bookmarkEnd w:id="542"/>
      <w:bookmarkEnd w:id="543"/>
      <w:bookmarkEnd w:id="544"/>
      <w:bookmarkEnd w:id="545"/>
      <w:bookmarkEnd w:id="546"/>
      <w:bookmarkEnd w:id="547"/>
      <w:bookmarkEnd w:id="548"/>
      <w:bookmarkEnd w:id="54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50" w:name="_Toc21954285"/>
      <w:bookmarkStart w:id="551" w:name="_Toc25048066"/>
      <w:bookmarkStart w:id="552" w:name="_Toc34143441"/>
      <w:bookmarkStart w:id="553" w:name="_Toc34750911"/>
      <w:bookmarkStart w:id="554" w:name="_Toc34751672"/>
      <w:bookmarkStart w:id="555" w:name="_Toc35941020"/>
      <w:bookmarkStart w:id="556" w:name="_Toc43283920"/>
      <w:bookmarkStart w:id="557" w:name="_Toc49762915"/>
      <w:bookmarkStart w:id="558" w:name="_Toc51925769"/>
      <w:bookmarkStart w:id="559" w:name="_Toc51925870"/>
      <w:bookmarkStart w:id="560" w:name="_Toc122098761"/>
      <w:bookmarkStart w:id="561" w:name="_Toc183548425"/>
      <w:r>
        <w:t>6.2</w:t>
      </w:r>
      <w:r w:rsidR="00A72234">
        <w:t>.3.2.3</w:t>
      </w:r>
      <w:r w:rsidR="00A72234">
        <w:tab/>
        <w:t>Resource Standard Methods</w:t>
      </w:r>
      <w:bookmarkEnd w:id="550"/>
      <w:bookmarkEnd w:id="551"/>
      <w:bookmarkEnd w:id="552"/>
      <w:bookmarkEnd w:id="553"/>
      <w:bookmarkEnd w:id="554"/>
      <w:bookmarkEnd w:id="555"/>
      <w:bookmarkEnd w:id="556"/>
      <w:bookmarkEnd w:id="557"/>
      <w:bookmarkEnd w:id="558"/>
      <w:bookmarkEnd w:id="559"/>
      <w:bookmarkEnd w:id="560"/>
      <w:bookmarkEnd w:id="561"/>
    </w:p>
    <w:p w14:paraId="2A7615EB" w14:textId="259A16D9" w:rsidR="00A72234" w:rsidRPr="004309C9" w:rsidRDefault="00802675" w:rsidP="000E0428">
      <w:pPr>
        <w:pStyle w:val="H6"/>
      </w:pPr>
      <w:bookmarkStart w:id="562" w:name="_Toc21954286"/>
      <w:bookmarkStart w:id="563" w:name="_Toc25048067"/>
      <w:bookmarkStart w:id="564" w:name="_Toc34143442"/>
      <w:bookmarkStart w:id="565" w:name="_Toc34750912"/>
      <w:bookmarkStart w:id="566" w:name="_Toc34751673"/>
      <w:bookmarkStart w:id="567" w:name="_Toc35941021"/>
      <w:bookmarkStart w:id="568" w:name="_Toc43283921"/>
      <w:bookmarkStart w:id="569" w:name="_Toc49762916"/>
      <w:bookmarkStart w:id="570" w:name="_Toc51925770"/>
      <w:bookmarkStart w:id="571" w:name="_Toc51925871"/>
      <w:bookmarkStart w:id="572" w:name="_Toc122098762"/>
      <w:r>
        <w:t>6.2</w:t>
      </w:r>
      <w:r w:rsidR="00A72234" w:rsidRPr="004309C9">
        <w:t>.3.2.3.1</w:t>
      </w:r>
      <w:r w:rsidR="00A72234" w:rsidRPr="004309C9">
        <w:tab/>
        <w:t>GET</w:t>
      </w:r>
      <w:bookmarkEnd w:id="562"/>
      <w:bookmarkEnd w:id="563"/>
      <w:bookmarkEnd w:id="564"/>
      <w:bookmarkEnd w:id="565"/>
      <w:bookmarkEnd w:id="566"/>
      <w:bookmarkEnd w:id="567"/>
      <w:bookmarkEnd w:id="568"/>
      <w:bookmarkEnd w:id="569"/>
      <w:bookmarkEnd w:id="570"/>
      <w:bookmarkEnd w:id="571"/>
      <w:bookmarkEnd w:id="572"/>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3"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3"/>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74" w:name="_Toc21954288"/>
      <w:bookmarkStart w:id="575" w:name="_Toc25048069"/>
      <w:bookmarkStart w:id="576" w:name="_Toc34143444"/>
      <w:bookmarkStart w:id="577" w:name="_Toc34750914"/>
      <w:bookmarkStart w:id="578" w:name="_Toc34751675"/>
      <w:bookmarkStart w:id="579" w:name="_Toc35941023"/>
      <w:bookmarkStart w:id="580" w:name="_Toc43283923"/>
      <w:bookmarkStart w:id="581" w:name="_Toc49762918"/>
      <w:bookmarkStart w:id="582" w:name="_Toc51925772"/>
      <w:bookmarkStart w:id="583" w:name="_Toc51925873"/>
      <w:bookmarkStart w:id="584" w:name="_Toc122098764"/>
      <w:bookmarkStart w:id="585" w:name="_Toc183548426"/>
      <w:r>
        <w:t>6.2</w:t>
      </w:r>
      <w:r w:rsidR="00A72234">
        <w:t>.3.2.4</w:t>
      </w:r>
      <w:r w:rsidR="00A72234">
        <w:tab/>
        <w:t>Resource Custom Operations</w:t>
      </w:r>
      <w:bookmarkEnd w:id="574"/>
      <w:bookmarkEnd w:id="575"/>
      <w:bookmarkEnd w:id="576"/>
      <w:bookmarkEnd w:id="577"/>
      <w:bookmarkEnd w:id="578"/>
      <w:bookmarkEnd w:id="579"/>
      <w:bookmarkEnd w:id="580"/>
      <w:bookmarkEnd w:id="581"/>
      <w:bookmarkEnd w:id="582"/>
      <w:bookmarkEnd w:id="583"/>
      <w:bookmarkEnd w:id="584"/>
      <w:bookmarkEnd w:id="585"/>
    </w:p>
    <w:p w14:paraId="5CE31EAF" w14:textId="77777777" w:rsidR="00A72234" w:rsidRDefault="00A72234" w:rsidP="00A72234">
      <w:r>
        <w:t>None.</w:t>
      </w:r>
    </w:p>
    <w:p w14:paraId="6DD4415C" w14:textId="1662351B" w:rsidR="00A72234" w:rsidRDefault="00802675" w:rsidP="00A72234">
      <w:pPr>
        <w:pStyle w:val="31"/>
      </w:pPr>
      <w:bookmarkStart w:id="586" w:name="_Toc98500900"/>
      <w:bookmarkStart w:id="587" w:name="_Toc104297829"/>
      <w:bookmarkStart w:id="588" w:name="_Toc104300140"/>
      <w:bookmarkStart w:id="589" w:name="_Toc122098108"/>
      <w:bookmarkStart w:id="590" w:name="_Toc183548427"/>
      <w:r>
        <w:t>6.2</w:t>
      </w:r>
      <w:r w:rsidR="00A72234">
        <w:t>.4</w:t>
      </w:r>
      <w:r w:rsidR="00A72234">
        <w:tab/>
        <w:t>Custom Operations without associated resources</w:t>
      </w:r>
      <w:bookmarkEnd w:id="586"/>
      <w:bookmarkEnd w:id="587"/>
      <w:bookmarkEnd w:id="588"/>
      <w:bookmarkEnd w:id="589"/>
      <w:bookmarkEnd w:id="590"/>
    </w:p>
    <w:p w14:paraId="02DC4FDA" w14:textId="77777777" w:rsidR="00A72234" w:rsidRDefault="00A72234" w:rsidP="00A72234">
      <w:r w:rsidRPr="00BD126B">
        <w:t>None</w:t>
      </w:r>
    </w:p>
    <w:p w14:paraId="4DB206B5" w14:textId="2544B4AB" w:rsidR="00A72234" w:rsidRDefault="00802675" w:rsidP="00A72234">
      <w:pPr>
        <w:pStyle w:val="31"/>
      </w:pPr>
      <w:bookmarkStart w:id="591" w:name="_Toc21954315"/>
      <w:bookmarkStart w:id="592" w:name="_Toc25048096"/>
      <w:bookmarkStart w:id="593" w:name="_Toc34143463"/>
      <w:bookmarkStart w:id="594" w:name="_Toc34750933"/>
      <w:bookmarkStart w:id="595" w:name="_Toc34751694"/>
      <w:bookmarkStart w:id="596" w:name="_Toc35941042"/>
      <w:bookmarkStart w:id="597" w:name="_Toc43283942"/>
      <w:bookmarkStart w:id="598" w:name="_Toc49762937"/>
      <w:bookmarkStart w:id="599" w:name="_Toc51925791"/>
      <w:bookmarkStart w:id="600" w:name="_Toc51925892"/>
      <w:bookmarkStart w:id="601" w:name="_Toc122098783"/>
      <w:bookmarkStart w:id="602" w:name="_Toc183548428"/>
      <w:r>
        <w:t>6.2</w:t>
      </w:r>
      <w:r w:rsidR="00A72234">
        <w:t>.5</w:t>
      </w:r>
      <w:r w:rsidR="00A72234">
        <w:tab/>
        <w:t>Notifications</w:t>
      </w:r>
      <w:bookmarkEnd w:id="591"/>
      <w:bookmarkEnd w:id="592"/>
      <w:bookmarkEnd w:id="593"/>
      <w:bookmarkEnd w:id="594"/>
      <w:bookmarkEnd w:id="595"/>
      <w:bookmarkEnd w:id="596"/>
      <w:bookmarkEnd w:id="597"/>
      <w:bookmarkEnd w:id="598"/>
      <w:bookmarkEnd w:id="599"/>
      <w:bookmarkEnd w:id="600"/>
      <w:bookmarkEnd w:id="601"/>
      <w:bookmarkEnd w:id="602"/>
    </w:p>
    <w:p w14:paraId="41B82E90" w14:textId="415DCD28" w:rsidR="00A72234" w:rsidRPr="000A7435" w:rsidRDefault="00802675" w:rsidP="00A72234">
      <w:pPr>
        <w:pStyle w:val="41"/>
      </w:pPr>
      <w:bookmarkStart w:id="603" w:name="_Toc21954316"/>
      <w:bookmarkStart w:id="604" w:name="_Toc25048097"/>
      <w:bookmarkStart w:id="605" w:name="_Toc34143464"/>
      <w:bookmarkStart w:id="606" w:name="_Toc34750934"/>
      <w:bookmarkStart w:id="607" w:name="_Toc34751695"/>
      <w:bookmarkStart w:id="608" w:name="_Toc35941043"/>
      <w:bookmarkStart w:id="609" w:name="_Toc43283943"/>
      <w:bookmarkStart w:id="610" w:name="_Toc49762938"/>
      <w:bookmarkStart w:id="611" w:name="_Toc51925792"/>
      <w:bookmarkStart w:id="612" w:name="_Toc51925893"/>
      <w:bookmarkStart w:id="613" w:name="_Toc122098784"/>
      <w:bookmarkStart w:id="614" w:name="_Toc183548429"/>
      <w:r>
        <w:t>6.2</w:t>
      </w:r>
      <w:r w:rsidR="00A72234">
        <w:t>.5.1</w:t>
      </w:r>
      <w:r w:rsidR="00A72234">
        <w:tab/>
        <w:t>General</w:t>
      </w:r>
      <w:bookmarkEnd w:id="603"/>
      <w:bookmarkEnd w:id="604"/>
      <w:bookmarkEnd w:id="605"/>
      <w:bookmarkEnd w:id="606"/>
      <w:bookmarkEnd w:id="607"/>
      <w:bookmarkEnd w:id="608"/>
      <w:bookmarkEnd w:id="609"/>
      <w:bookmarkEnd w:id="610"/>
      <w:bookmarkEnd w:id="611"/>
      <w:bookmarkEnd w:id="612"/>
      <w:bookmarkEnd w:id="613"/>
      <w:bookmarkEnd w:id="614"/>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15" w:name="_Toc21954323"/>
      <w:bookmarkStart w:id="616" w:name="_Toc25048103"/>
      <w:bookmarkStart w:id="617" w:name="_Toc34143470"/>
      <w:bookmarkStart w:id="618" w:name="_Toc34750940"/>
      <w:bookmarkStart w:id="619" w:name="_Toc34751701"/>
      <w:bookmarkStart w:id="620" w:name="_Toc35941049"/>
      <w:bookmarkStart w:id="621" w:name="_Toc43283949"/>
      <w:bookmarkStart w:id="622" w:name="_Toc49762944"/>
      <w:bookmarkStart w:id="623" w:name="_Toc51925798"/>
      <w:bookmarkStart w:id="624" w:name="_Toc51925899"/>
      <w:bookmarkStart w:id="625" w:name="_Toc122098790"/>
      <w:bookmarkStart w:id="626" w:name="_Toc183548430"/>
      <w:r>
        <w:lastRenderedPageBreak/>
        <w:t>6.2</w:t>
      </w:r>
      <w:r w:rsidR="00A72234">
        <w:t>.6</w:t>
      </w:r>
      <w:r w:rsidR="00A72234">
        <w:tab/>
        <w:t>Data Model</w:t>
      </w:r>
      <w:bookmarkEnd w:id="615"/>
      <w:bookmarkEnd w:id="616"/>
      <w:bookmarkEnd w:id="617"/>
      <w:bookmarkEnd w:id="618"/>
      <w:bookmarkEnd w:id="619"/>
      <w:bookmarkEnd w:id="620"/>
      <w:bookmarkEnd w:id="621"/>
      <w:bookmarkEnd w:id="622"/>
      <w:bookmarkEnd w:id="623"/>
      <w:bookmarkEnd w:id="624"/>
      <w:bookmarkEnd w:id="625"/>
      <w:bookmarkEnd w:id="626"/>
    </w:p>
    <w:p w14:paraId="0ACFEC7C" w14:textId="275324C9" w:rsidR="00A72234" w:rsidRDefault="00802675" w:rsidP="00A72234">
      <w:pPr>
        <w:pStyle w:val="41"/>
      </w:pPr>
      <w:bookmarkStart w:id="627" w:name="_Toc21954324"/>
      <w:bookmarkStart w:id="628" w:name="_Toc25048104"/>
      <w:bookmarkStart w:id="629" w:name="_Toc34143471"/>
      <w:bookmarkStart w:id="630" w:name="_Toc34750941"/>
      <w:bookmarkStart w:id="631" w:name="_Toc34751702"/>
      <w:bookmarkStart w:id="632" w:name="_Toc35941050"/>
      <w:bookmarkStart w:id="633" w:name="_Toc43283950"/>
      <w:bookmarkStart w:id="634" w:name="_Toc49762945"/>
      <w:bookmarkStart w:id="635" w:name="_Toc51925799"/>
      <w:bookmarkStart w:id="636" w:name="_Toc51925900"/>
      <w:bookmarkStart w:id="637" w:name="_Toc122098791"/>
      <w:bookmarkStart w:id="638" w:name="_Toc183548431"/>
      <w:r>
        <w:t>6.2</w:t>
      </w:r>
      <w:r w:rsidR="00A72234">
        <w:t>.6.1</w:t>
      </w:r>
      <w:r w:rsidR="00A72234">
        <w:tab/>
        <w:t>General</w:t>
      </w:r>
      <w:bookmarkEnd w:id="627"/>
      <w:bookmarkEnd w:id="628"/>
      <w:bookmarkEnd w:id="629"/>
      <w:bookmarkEnd w:id="630"/>
      <w:bookmarkEnd w:id="631"/>
      <w:bookmarkEnd w:id="632"/>
      <w:bookmarkEnd w:id="633"/>
      <w:bookmarkEnd w:id="634"/>
      <w:bookmarkEnd w:id="635"/>
      <w:bookmarkEnd w:id="636"/>
      <w:bookmarkEnd w:id="637"/>
      <w:bookmarkEnd w:id="638"/>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9" w:name="_Toc21954325"/>
      <w:bookmarkStart w:id="640" w:name="_Toc25048105"/>
      <w:bookmarkStart w:id="641" w:name="_Toc34143472"/>
      <w:bookmarkStart w:id="642" w:name="_Toc34750942"/>
      <w:bookmarkStart w:id="643" w:name="_Toc34751703"/>
      <w:bookmarkStart w:id="644" w:name="_Toc35941051"/>
      <w:bookmarkStart w:id="645" w:name="_Toc43283951"/>
      <w:bookmarkStart w:id="646" w:name="_Toc49762946"/>
      <w:bookmarkStart w:id="647" w:name="_Toc51925800"/>
      <w:bookmarkStart w:id="648" w:name="_Toc51925901"/>
      <w:bookmarkStart w:id="649" w:name="_Toc122098792"/>
      <w:bookmarkStart w:id="650" w:name="_Toc183548432"/>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9"/>
      <w:bookmarkEnd w:id="640"/>
      <w:bookmarkEnd w:id="641"/>
      <w:bookmarkEnd w:id="642"/>
      <w:bookmarkEnd w:id="643"/>
      <w:bookmarkEnd w:id="644"/>
      <w:bookmarkEnd w:id="645"/>
      <w:bookmarkEnd w:id="646"/>
      <w:bookmarkEnd w:id="647"/>
      <w:bookmarkEnd w:id="648"/>
      <w:bookmarkEnd w:id="649"/>
      <w:bookmarkEnd w:id="650"/>
    </w:p>
    <w:p w14:paraId="2ABC8919" w14:textId="0D3CC42E" w:rsidR="00A72234" w:rsidRDefault="00802675" w:rsidP="00A72234">
      <w:pPr>
        <w:pStyle w:val="51"/>
      </w:pPr>
      <w:bookmarkStart w:id="651" w:name="_Toc21954326"/>
      <w:bookmarkStart w:id="652" w:name="_Toc25048106"/>
      <w:bookmarkStart w:id="653" w:name="_Toc34143473"/>
      <w:bookmarkStart w:id="654" w:name="_Toc34750943"/>
      <w:bookmarkStart w:id="655" w:name="_Toc34751704"/>
      <w:bookmarkStart w:id="656" w:name="_Toc35941052"/>
      <w:bookmarkStart w:id="657" w:name="_Toc43283952"/>
      <w:bookmarkStart w:id="658" w:name="_Toc49762947"/>
      <w:bookmarkStart w:id="659" w:name="_Toc51925801"/>
      <w:bookmarkStart w:id="660" w:name="_Toc51925902"/>
      <w:bookmarkStart w:id="661" w:name="_Toc122098793"/>
      <w:bookmarkStart w:id="662" w:name="_Toc183548433"/>
      <w:r>
        <w:t>6.2</w:t>
      </w:r>
      <w:r w:rsidR="00A72234">
        <w:t>.6.2.1</w:t>
      </w:r>
      <w:r w:rsidR="00A72234">
        <w:tab/>
        <w:t>Introduction</w:t>
      </w:r>
      <w:bookmarkEnd w:id="651"/>
      <w:bookmarkEnd w:id="652"/>
      <w:bookmarkEnd w:id="653"/>
      <w:bookmarkEnd w:id="654"/>
      <w:bookmarkEnd w:id="655"/>
      <w:bookmarkEnd w:id="656"/>
      <w:bookmarkEnd w:id="657"/>
      <w:bookmarkEnd w:id="658"/>
      <w:bookmarkEnd w:id="659"/>
      <w:bookmarkEnd w:id="660"/>
      <w:bookmarkEnd w:id="661"/>
      <w:bookmarkEnd w:id="662"/>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63" w:name="_Toc25048107"/>
      <w:bookmarkStart w:id="664" w:name="_Toc21954327"/>
      <w:bookmarkStart w:id="665" w:name="_Toc34143474"/>
      <w:bookmarkStart w:id="666" w:name="_Toc34750944"/>
      <w:bookmarkStart w:id="667" w:name="_Toc34751705"/>
      <w:bookmarkStart w:id="668" w:name="_Toc35941053"/>
      <w:bookmarkStart w:id="669" w:name="_Toc43283953"/>
      <w:bookmarkStart w:id="670" w:name="_Toc49762948"/>
      <w:bookmarkStart w:id="671" w:name="_Toc51925802"/>
      <w:bookmarkStart w:id="672" w:name="_Toc51925903"/>
      <w:bookmarkStart w:id="673" w:name="_Toc122098794"/>
      <w:bookmarkStart w:id="674" w:name="_Toc183548434"/>
      <w:r>
        <w:lastRenderedPageBreak/>
        <w:t>6.2</w:t>
      </w:r>
      <w:r w:rsidR="00A72234">
        <w:t>.6.2.2</w:t>
      </w:r>
      <w:r w:rsidR="00A72234">
        <w:tab/>
        <w:t xml:space="preserve">Type: </w:t>
      </w:r>
      <w:bookmarkEnd w:id="663"/>
      <w:bookmarkEnd w:id="664"/>
      <w:bookmarkEnd w:id="665"/>
      <w:bookmarkEnd w:id="666"/>
      <w:bookmarkEnd w:id="667"/>
      <w:bookmarkEnd w:id="668"/>
      <w:bookmarkEnd w:id="669"/>
      <w:bookmarkEnd w:id="670"/>
      <w:bookmarkEnd w:id="671"/>
      <w:bookmarkEnd w:id="672"/>
      <w:bookmarkEnd w:id="673"/>
      <w:r w:rsidR="00A72234">
        <w:t>UeIpInfo</w:t>
      </w:r>
      <w:bookmarkEnd w:id="67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75" w:name="_Toc98500919"/>
      <w:bookmarkStart w:id="676" w:name="_Toc104297854"/>
      <w:bookmarkStart w:id="677" w:name="_Toc104300165"/>
      <w:bookmarkStart w:id="678" w:name="_Toc122098133"/>
      <w:bookmarkStart w:id="679" w:name="_Toc183548435"/>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5"/>
      <w:bookmarkEnd w:id="676"/>
      <w:bookmarkEnd w:id="677"/>
      <w:bookmarkEnd w:id="678"/>
      <w:bookmarkEnd w:id="679"/>
    </w:p>
    <w:p w14:paraId="73DFD607" w14:textId="2774E7D9" w:rsidR="00A72234" w:rsidRPr="00384E92" w:rsidRDefault="00802675" w:rsidP="00A72234">
      <w:pPr>
        <w:pStyle w:val="51"/>
      </w:pPr>
      <w:bookmarkStart w:id="680" w:name="_Toc98500920"/>
      <w:bookmarkStart w:id="681" w:name="_Toc104297855"/>
      <w:bookmarkStart w:id="682" w:name="_Toc104300166"/>
      <w:bookmarkStart w:id="683" w:name="_Toc122098134"/>
      <w:bookmarkStart w:id="684" w:name="_Toc183548436"/>
      <w:r>
        <w:t>6.2</w:t>
      </w:r>
      <w:r w:rsidR="00A72234">
        <w:t>.6.3.1</w:t>
      </w:r>
      <w:r w:rsidR="00A72234" w:rsidRPr="00384E92">
        <w:tab/>
        <w:t>Introduction</w:t>
      </w:r>
      <w:bookmarkEnd w:id="680"/>
      <w:bookmarkEnd w:id="681"/>
      <w:bookmarkEnd w:id="682"/>
      <w:bookmarkEnd w:id="683"/>
      <w:bookmarkEnd w:id="684"/>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85" w:name="_Toc21954338"/>
      <w:bookmarkStart w:id="686" w:name="_Toc25048124"/>
      <w:bookmarkStart w:id="687" w:name="_Toc34143489"/>
      <w:bookmarkStart w:id="688" w:name="_Toc34750959"/>
      <w:bookmarkStart w:id="689" w:name="_Toc34751720"/>
      <w:bookmarkStart w:id="690" w:name="_Toc35941068"/>
      <w:bookmarkStart w:id="691" w:name="_Toc43283969"/>
      <w:bookmarkStart w:id="692" w:name="_Toc49762964"/>
      <w:bookmarkStart w:id="693" w:name="_Toc51925818"/>
      <w:bookmarkStart w:id="694" w:name="_Toc51925919"/>
      <w:bookmarkStart w:id="695" w:name="_Toc122098810"/>
      <w:bookmarkStart w:id="696" w:name="_Toc183548437"/>
      <w:r>
        <w:t>6.2</w:t>
      </w:r>
      <w:r w:rsidR="00431AA8">
        <w:t>.7</w:t>
      </w:r>
      <w:r w:rsidR="00431AA8">
        <w:tab/>
        <w:t>Error Handling</w:t>
      </w:r>
      <w:bookmarkEnd w:id="685"/>
      <w:bookmarkEnd w:id="686"/>
      <w:bookmarkEnd w:id="687"/>
      <w:bookmarkEnd w:id="688"/>
      <w:bookmarkEnd w:id="689"/>
      <w:bookmarkEnd w:id="690"/>
      <w:bookmarkEnd w:id="691"/>
      <w:bookmarkEnd w:id="692"/>
      <w:bookmarkEnd w:id="693"/>
      <w:bookmarkEnd w:id="694"/>
      <w:bookmarkEnd w:id="695"/>
      <w:bookmarkEnd w:id="696"/>
    </w:p>
    <w:p w14:paraId="081C26E4" w14:textId="3503C2C4" w:rsidR="00431AA8" w:rsidRPr="00971458" w:rsidRDefault="00692CC8" w:rsidP="00431AA8">
      <w:pPr>
        <w:pStyle w:val="41"/>
      </w:pPr>
      <w:bookmarkStart w:id="697" w:name="_Toc21954339"/>
      <w:bookmarkStart w:id="698" w:name="_Toc25048125"/>
      <w:bookmarkStart w:id="699" w:name="_Toc34143490"/>
      <w:bookmarkStart w:id="700" w:name="_Toc34750960"/>
      <w:bookmarkStart w:id="701" w:name="_Toc34751721"/>
      <w:bookmarkStart w:id="702" w:name="_Toc35941069"/>
      <w:bookmarkStart w:id="703" w:name="_Toc43283970"/>
      <w:bookmarkStart w:id="704" w:name="_Toc49762965"/>
      <w:bookmarkStart w:id="705" w:name="_Toc51925819"/>
      <w:bookmarkStart w:id="706" w:name="_Toc51925920"/>
      <w:bookmarkStart w:id="707" w:name="_Toc122098811"/>
      <w:bookmarkStart w:id="708" w:name="_Toc183548438"/>
      <w:r>
        <w:t>6.2</w:t>
      </w:r>
      <w:r w:rsidR="00431AA8" w:rsidRPr="00971458">
        <w:t>.7.1</w:t>
      </w:r>
      <w:r w:rsidR="00431AA8" w:rsidRPr="00971458">
        <w:tab/>
        <w:t>General</w:t>
      </w:r>
      <w:bookmarkEnd w:id="697"/>
      <w:bookmarkEnd w:id="698"/>
      <w:bookmarkEnd w:id="699"/>
      <w:bookmarkEnd w:id="700"/>
      <w:bookmarkEnd w:id="701"/>
      <w:bookmarkEnd w:id="702"/>
      <w:bookmarkEnd w:id="703"/>
      <w:bookmarkEnd w:id="704"/>
      <w:bookmarkEnd w:id="705"/>
      <w:bookmarkEnd w:id="706"/>
      <w:bookmarkEnd w:id="707"/>
      <w:bookmarkEnd w:id="708"/>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9" w:name="_Toc21954340"/>
      <w:bookmarkStart w:id="710" w:name="_Toc25048126"/>
      <w:bookmarkStart w:id="711" w:name="_Toc34143491"/>
      <w:bookmarkStart w:id="712" w:name="_Toc34750961"/>
      <w:bookmarkStart w:id="713" w:name="_Toc34751722"/>
      <w:bookmarkStart w:id="714" w:name="_Toc35941070"/>
      <w:bookmarkStart w:id="715" w:name="_Toc43283971"/>
      <w:bookmarkStart w:id="716" w:name="_Toc49762966"/>
      <w:bookmarkStart w:id="717" w:name="_Toc51925820"/>
      <w:bookmarkStart w:id="718" w:name="_Toc51925921"/>
      <w:bookmarkStart w:id="719" w:name="_Toc122098812"/>
      <w:bookmarkStart w:id="720" w:name="_Toc183548439"/>
      <w:r>
        <w:t>6.2</w:t>
      </w:r>
      <w:r w:rsidR="00431AA8" w:rsidRPr="00971458">
        <w:t>.7.2</w:t>
      </w:r>
      <w:r w:rsidR="00431AA8" w:rsidRPr="00971458">
        <w:tab/>
        <w:t>Protocol Errors</w:t>
      </w:r>
      <w:bookmarkEnd w:id="709"/>
      <w:bookmarkEnd w:id="710"/>
      <w:bookmarkEnd w:id="711"/>
      <w:bookmarkEnd w:id="712"/>
      <w:bookmarkEnd w:id="713"/>
      <w:bookmarkEnd w:id="714"/>
      <w:bookmarkEnd w:id="715"/>
      <w:bookmarkEnd w:id="716"/>
      <w:bookmarkEnd w:id="717"/>
      <w:bookmarkEnd w:id="718"/>
      <w:bookmarkEnd w:id="719"/>
      <w:bookmarkEnd w:id="720"/>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21" w:name="_Toc21954341"/>
      <w:bookmarkStart w:id="722" w:name="_Toc25048127"/>
      <w:bookmarkStart w:id="723" w:name="_Toc34143492"/>
      <w:bookmarkStart w:id="724" w:name="_Toc34750962"/>
      <w:bookmarkStart w:id="725" w:name="_Toc34751723"/>
      <w:bookmarkStart w:id="726" w:name="_Toc35941071"/>
      <w:bookmarkStart w:id="727" w:name="_Toc43283972"/>
      <w:bookmarkStart w:id="728" w:name="_Toc49762967"/>
      <w:bookmarkStart w:id="729" w:name="_Toc51925821"/>
      <w:bookmarkStart w:id="730" w:name="_Toc51925922"/>
      <w:bookmarkStart w:id="731" w:name="_Toc122098813"/>
      <w:bookmarkStart w:id="732" w:name="_Toc183548440"/>
      <w:r>
        <w:t>6.2</w:t>
      </w:r>
      <w:r w:rsidR="00431AA8">
        <w:t>.7.3</w:t>
      </w:r>
      <w:r w:rsidR="00431AA8">
        <w:tab/>
        <w:t>Application Errors</w:t>
      </w:r>
      <w:bookmarkEnd w:id="721"/>
      <w:bookmarkEnd w:id="722"/>
      <w:bookmarkEnd w:id="723"/>
      <w:bookmarkEnd w:id="724"/>
      <w:bookmarkEnd w:id="725"/>
      <w:bookmarkEnd w:id="726"/>
      <w:bookmarkEnd w:id="727"/>
      <w:bookmarkEnd w:id="728"/>
      <w:bookmarkEnd w:id="729"/>
      <w:bookmarkEnd w:id="730"/>
      <w:bookmarkEnd w:id="731"/>
      <w:bookmarkEnd w:id="732"/>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33" w:name="_Toc21954342"/>
      <w:bookmarkStart w:id="734" w:name="_Toc25048128"/>
      <w:bookmarkStart w:id="735" w:name="_Toc34143493"/>
      <w:bookmarkStart w:id="736" w:name="_Toc34750963"/>
      <w:bookmarkStart w:id="737" w:name="_Toc34751724"/>
      <w:bookmarkStart w:id="738" w:name="_Toc35941072"/>
      <w:bookmarkStart w:id="739" w:name="_Toc43283973"/>
      <w:bookmarkStart w:id="740" w:name="_Toc49762968"/>
      <w:bookmarkStart w:id="741" w:name="_Toc51925822"/>
      <w:bookmarkStart w:id="742" w:name="_Toc51925923"/>
      <w:bookmarkStart w:id="743" w:name="_Toc122098814"/>
      <w:bookmarkStart w:id="744" w:name="_Toc183548441"/>
      <w:r>
        <w:t>6.2</w:t>
      </w:r>
      <w:r w:rsidR="00431AA8">
        <w:t>.8</w:t>
      </w:r>
      <w:r w:rsidR="00431AA8" w:rsidRPr="0023018E">
        <w:rPr>
          <w:lang w:eastAsia="zh-CN"/>
        </w:rPr>
        <w:tab/>
        <w:t>Feature negotiation</w:t>
      </w:r>
      <w:bookmarkEnd w:id="733"/>
      <w:bookmarkEnd w:id="734"/>
      <w:bookmarkEnd w:id="735"/>
      <w:bookmarkEnd w:id="736"/>
      <w:bookmarkEnd w:id="737"/>
      <w:bookmarkEnd w:id="738"/>
      <w:bookmarkEnd w:id="739"/>
      <w:bookmarkEnd w:id="740"/>
      <w:bookmarkEnd w:id="741"/>
      <w:bookmarkEnd w:id="742"/>
      <w:bookmarkEnd w:id="743"/>
      <w:bookmarkEnd w:id="744"/>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45" w:name="_Toc21954343"/>
      <w:bookmarkStart w:id="746" w:name="_Toc25048129"/>
      <w:bookmarkStart w:id="747" w:name="_Toc34143494"/>
      <w:bookmarkStart w:id="748" w:name="_Toc34750964"/>
      <w:bookmarkStart w:id="749" w:name="_Toc34751725"/>
      <w:bookmarkStart w:id="750" w:name="_Toc35941073"/>
      <w:bookmarkStart w:id="751" w:name="_Toc43283974"/>
      <w:bookmarkStart w:id="752" w:name="_Toc49762969"/>
      <w:bookmarkStart w:id="753" w:name="_Toc51925823"/>
      <w:bookmarkStart w:id="754" w:name="_Toc51925924"/>
      <w:bookmarkStart w:id="755" w:name="_Toc122098815"/>
      <w:bookmarkStart w:id="756" w:name="_Toc183548442"/>
      <w:r>
        <w:t>6.2</w:t>
      </w:r>
      <w:r w:rsidR="00431AA8">
        <w:t>.9</w:t>
      </w:r>
      <w:r w:rsidR="00431AA8" w:rsidRPr="001E7573">
        <w:tab/>
        <w:t>Security</w:t>
      </w:r>
      <w:bookmarkEnd w:id="745"/>
      <w:bookmarkEnd w:id="746"/>
      <w:bookmarkEnd w:id="747"/>
      <w:bookmarkEnd w:id="748"/>
      <w:bookmarkEnd w:id="749"/>
      <w:bookmarkEnd w:id="750"/>
      <w:bookmarkEnd w:id="751"/>
      <w:bookmarkEnd w:id="752"/>
      <w:bookmarkEnd w:id="753"/>
      <w:bookmarkEnd w:id="754"/>
      <w:bookmarkEnd w:id="755"/>
      <w:bookmarkEnd w:id="756"/>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57" w:name="_Toc183548443"/>
      <w:r w:rsidRPr="00B84B6A">
        <w:t>6.2.10</w:t>
      </w:r>
      <w:r w:rsidRPr="00B84B6A">
        <w:tab/>
        <w:t>HTTP redirection</w:t>
      </w:r>
      <w:bookmarkEnd w:id="75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8" w:name="_Toc510696650"/>
      <w:bookmarkStart w:id="759" w:name="_Toc35971450"/>
      <w:bookmarkStart w:id="760" w:name="_Toc82676408"/>
      <w:bookmarkStart w:id="761" w:name="_Toc183548444"/>
      <w:r w:rsidRPr="004D3578">
        <w:lastRenderedPageBreak/>
        <w:t>Annex A (normative):</w:t>
      </w:r>
      <w:r w:rsidRPr="004D3578">
        <w:br/>
      </w:r>
      <w:r>
        <w:t>OpenAPI specification</w:t>
      </w:r>
      <w:bookmarkEnd w:id="758"/>
      <w:bookmarkEnd w:id="759"/>
      <w:bookmarkEnd w:id="760"/>
      <w:bookmarkEnd w:id="761"/>
    </w:p>
    <w:p w14:paraId="76B0C618" w14:textId="77777777" w:rsidR="00C10561" w:rsidRDefault="00C10561" w:rsidP="00425303">
      <w:pPr>
        <w:pStyle w:val="1"/>
      </w:pPr>
      <w:bookmarkStart w:id="762" w:name="_Toc510696651"/>
      <w:bookmarkStart w:id="763" w:name="_Toc35971451"/>
      <w:bookmarkStart w:id="764" w:name="_Toc82676409"/>
      <w:bookmarkStart w:id="765" w:name="_Toc183548445"/>
      <w:r>
        <w:t>A.1</w:t>
      </w:r>
      <w:r>
        <w:tab/>
        <w:t>General</w:t>
      </w:r>
      <w:bookmarkEnd w:id="762"/>
      <w:bookmarkEnd w:id="763"/>
      <w:bookmarkEnd w:id="764"/>
      <w:bookmarkEnd w:id="765"/>
    </w:p>
    <w:p w14:paraId="76AC89FD" w14:textId="5DE91EDC" w:rsidR="00C10561" w:rsidRPr="00540071" w:rsidRDefault="00C10561" w:rsidP="00C10561">
      <w:bookmarkStart w:id="766"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8" w:name="_Toc82676410"/>
      <w:bookmarkStart w:id="769" w:name="_Toc183548446"/>
      <w:r>
        <w:t>A.2</w:t>
      </w:r>
      <w:r>
        <w:tab/>
      </w:r>
      <w:r w:rsidR="004560A7">
        <w:t>Nupf_E</w:t>
      </w:r>
      <w:r w:rsidR="004560A7">
        <w:rPr>
          <w:lang w:eastAsia="zh-CN"/>
        </w:rPr>
        <w:t>ventExposure</w:t>
      </w:r>
      <w:r>
        <w:t xml:space="preserve"> API</w:t>
      </w:r>
      <w:bookmarkEnd w:id="766"/>
      <w:bookmarkEnd w:id="767"/>
      <w:bookmarkEnd w:id="768"/>
      <w:bookmarkEnd w:id="769"/>
    </w:p>
    <w:p w14:paraId="63A30784" w14:textId="4EE60493" w:rsidR="00C10561" w:rsidRDefault="00C10561" w:rsidP="00C10561">
      <w:pPr>
        <w:pStyle w:val="PL"/>
      </w:pPr>
      <w:bookmarkStart w:id="770"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A2AA30F"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r w:rsidR="00DB32C1">
        <w:rPr>
          <w:rFonts w:eastAsiaTheme="minorEastAsia" w:hint="eastAsia"/>
          <w:lang w:val="fr-FR" w:eastAsia="zh-CN"/>
        </w:rPr>
        <w:t>2</w:t>
      </w:r>
      <w:r>
        <w:rPr>
          <w:lang w:val="fr-FR"/>
        </w:rPr>
        <w:t>.</w:t>
      </w:r>
      <w:r w:rsidR="00010DAD">
        <w:rPr>
          <w:rFonts w:eastAsiaTheme="minorEastAsia" w:hint="eastAsia"/>
          <w:lang w:val="fr-FR" w:eastAsia="zh-CN"/>
        </w:rPr>
        <w:t>1</w:t>
      </w:r>
      <w:r w:rsidR="00DB32C1">
        <w:rPr>
          <w:rFonts w:eastAsiaTheme="minorEastAsia" w:hint="eastAsia"/>
          <w:lang w:val="fr-FR" w:eastAsia="zh-CN"/>
        </w:rPr>
        <w:t>-alpha-1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3C0A675F"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DB32C1">
        <w:rPr>
          <w:rFonts w:eastAsiaTheme="minorEastAsia" w:hint="eastAsia"/>
          <w:lang w:val="fr-FR" w:eastAsia="zh-CN"/>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47987932" w14:textId="77777777" w:rsidR="00BE063B" w:rsidRDefault="00BB0E5D" w:rsidP="00BE063B">
      <w:pPr>
        <w:pStyle w:val="PL"/>
        <w:rPr>
          <w:lang w:eastAsia="zh-CN"/>
        </w:rPr>
      </w:pPr>
      <w:r>
        <w:rPr>
          <w:lang w:eastAsia="zh-CN"/>
        </w:rPr>
        <w:t xml:space="preserve">          $ref: 'TS29571_CommonData.yaml#/components/schemas/SamplingRatio'</w:t>
      </w:r>
    </w:p>
    <w:p w14:paraId="3F6E4669" w14:textId="77777777" w:rsidR="00BE063B" w:rsidRDefault="00BE063B" w:rsidP="00BE063B">
      <w:pPr>
        <w:pStyle w:val="PL"/>
      </w:pPr>
      <w:r>
        <w:t xml:space="preserve">        </w:t>
      </w:r>
      <w:r>
        <w:rPr>
          <w:lang w:eastAsia="zh-CN"/>
        </w:rPr>
        <w:t>subTer</w:t>
      </w:r>
      <w:r>
        <w:rPr>
          <w:rFonts w:eastAsia="Malgun Gothic"/>
          <w:lang w:eastAsia="ja-JP"/>
        </w:rPr>
        <w:t>minationInd</w:t>
      </w:r>
      <w:r>
        <w:t>:</w:t>
      </w:r>
    </w:p>
    <w:p w14:paraId="048FFC6B" w14:textId="77777777" w:rsidR="00BE063B" w:rsidRDefault="00BE063B" w:rsidP="00BE063B">
      <w:pPr>
        <w:pStyle w:val="PL"/>
        <w:rPr>
          <w:lang w:val="en-US"/>
        </w:rPr>
      </w:pPr>
      <w:r>
        <w:lastRenderedPageBreak/>
        <w:t xml:space="preserve">          </w:t>
      </w:r>
      <w:r>
        <w:rPr>
          <w:lang w:val="en-US"/>
        </w:rPr>
        <w:t>type: boolean</w:t>
      </w:r>
    </w:p>
    <w:p w14:paraId="22D35948" w14:textId="77777777" w:rsidR="00BE063B" w:rsidRDefault="00BE063B" w:rsidP="00BE063B">
      <w:pPr>
        <w:pStyle w:val="PL"/>
      </w:pPr>
      <w:r>
        <w:t xml:space="preserve">          enum:</w:t>
      </w:r>
    </w:p>
    <w:p w14:paraId="2114F2C7" w14:textId="77777777" w:rsidR="00BE063B" w:rsidRDefault="00BE063B" w:rsidP="00BE063B">
      <w:pPr>
        <w:pStyle w:val="PL"/>
      </w:pPr>
      <w:r>
        <w:t xml:space="preserve">            - true</w:t>
      </w:r>
    </w:p>
    <w:p w14:paraId="3BB28B0B" w14:textId="77777777" w:rsidR="00BE063B" w:rsidRPr="00B84B6A" w:rsidRDefault="00BE063B" w:rsidP="00BE063B">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4B8CFB2A" w14:textId="77777777" w:rsidR="00BE063B" w:rsidRPr="00B84B6A" w:rsidRDefault="00BE063B" w:rsidP="00BE063B">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53BA971E" w14:textId="7A8C4FBF" w:rsidR="00BB0E5D" w:rsidRDefault="00BB0E5D" w:rsidP="00BB0E5D">
      <w:pPr>
        <w:pStyle w:val="PL"/>
        <w:rPr>
          <w:lang w:eastAsia="zh-CN"/>
        </w:rPr>
      </w:pP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handlingOfPayloadHeadersInfo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lastRenderedPageBreak/>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0C4F1D8" w14:textId="77777777" w:rsidR="00BE063B" w:rsidRDefault="00476726" w:rsidP="00BE063B">
      <w:pPr>
        <w:pStyle w:val="PL"/>
      </w:pPr>
      <w:r>
        <w:t xml:space="preserve">            - </w:t>
      </w:r>
      <w:r w:rsidRPr="00C87D1D">
        <w:t>$ref: 'TS29571_CommonData.yaml#/components/schemas/</w:t>
      </w:r>
      <w:r>
        <w:t>MutingNotificationsSettings</w:t>
      </w:r>
      <w:r w:rsidRPr="00C87D1D">
        <w:t>'</w:t>
      </w:r>
    </w:p>
    <w:p w14:paraId="5E7EB93E" w14:textId="77777777" w:rsidR="00BE063B" w:rsidRDefault="00BE063B" w:rsidP="00BE063B">
      <w:pPr>
        <w:pStyle w:val="PL"/>
      </w:pPr>
      <w:r>
        <w:t xml:space="preserve">        subTer</w:t>
      </w:r>
      <w:r w:rsidRPr="00892358">
        <w:t>minationRequired</w:t>
      </w:r>
      <w:r>
        <w:t>:</w:t>
      </w:r>
    </w:p>
    <w:p w14:paraId="3E956E31" w14:textId="77777777" w:rsidR="00BE063B" w:rsidRPr="00892358" w:rsidRDefault="00BE063B" w:rsidP="00BE063B">
      <w:pPr>
        <w:pStyle w:val="PL"/>
      </w:pPr>
      <w:r>
        <w:t xml:space="preserve">          </w:t>
      </w:r>
      <w:r w:rsidRPr="00892358">
        <w:t>type: boolean</w:t>
      </w:r>
    </w:p>
    <w:p w14:paraId="05B13282" w14:textId="77777777" w:rsidR="00BE063B" w:rsidRDefault="00BE063B" w:rsidP="00BE063B">
      <w:pPr>
        <w:pStyle w:val="PL"/>
      </w:pPr>
      <w:r>
        <w:t xml:space="preserve">          enum:</w:t>
      </w:r>
    </w:p>
    <w:p w14:paraId="79EB5D7F" w14:textId="77777777" w:rsidR="00BE063B" w:rsidRDefault="00BE063B" w:rsidP="00BE063B">
      <w:pPr>
        <w:pStyle w:val="PL"/>
      </w:pPr>
      <w:r>
        <w:t xml:space="preserve">            - true</w:t>
      </w:r>
    </w:p>
    <w:p w14:paraId="556EBAC9" w14:textId="77777777" w:rsidR="00BE063B" w:rsidRPr="00B84B6A" w:rsidRDefault="00BE063B" w:rsidP="00BE063B">
      <w:pPr>
        <w:pStyle w:val="PL"/>
      </w:pPr>
      <w:r w:rsidRPr="00B84B6A">
        <w:t xml:space="preserve">        </w:t>
      </w:r>
      <w:r w:rsidRPr="00892358">
        <w:t>relocationReports</w:t>
      </w:r>
      <w:r w:rsidRPr="00B84B6A">
        <w:t>:</w:t>
      </w:r>
    </w:p>
    <w:p w14:paraId="14008F5B" w14:textId="77777777" w:rsidR="00BE063B" w:rsidRPr="00B84B6A" w:rsidRDefault="00BE063B" w:rsidP="00BE063B">
      <w:pPr>
        <w:pStyle w:val="PL"/>
      </w:pPr>
      <w:r w:rsidRPr="00B84B6A">
        <w:t xml:space="preserve">          $ref: '#/components/schemas/</w:t>
      </w:r>
      <w:r w:rsidRPr="00892358">
        <w:t>RelocationReports</w:t>
      </w:r>
      <w:r w:rsidRPr="00B84B6A">
        <w:t>'</w:t>
      </w:r>
    </w:p>
    <w:p w14:paraId="1F6D0A49" w14:textId="748863D5" w:rsidR="004C604B" w:rsidRPr="00B84B6A" w:rsidRDefault="004C604B" w:rsidP="00476726">
      <w:pPr>
        <w:pStyle w:val="PL"/>
      </w:pP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lastRenderedPageBreak/>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77777777" w:rsidR="001B0181" w:rsidRDefault="001B0181" w:rsidP="001B0181">
      <w:pPr>
        <w:pStyle w:val="PL"/>
        <w:rPr>
          <w:lang w:eastAsia="zh-CN"/>
        </w:rPr>
      </w:pPr>
      <w:r>
        <w:rPr>
          <w:lang w:eastAsia="zh-CN"/>
        </w:rPr>
        <w:t xml:space="preserve">        remoteIpAddress:</w:t>
      </w:r>
    </w:p>
    <w:p w14:paraId="2CA8F4D2" w14:textId="77777777" w:rsidR="001B0181" w:rsidRDefault="001B0181" w:rsidP="001B0181">
      <w:pPr>
        <w:pStyle w:val="PL"/>
        <w:rPr>
          <w:lang w:eastAsia="zh-CN"/>
        </w:rPr>
      </w:pPr>
      <w:r>
        <w:rPr>
          <w:lang w:eastAsia="zh-CN"/>
        </w:rPr>
        <w:t xml:space="preserve">          $ref: 'TS29571_CommonData.yaml#/components/schemas/IpAddr'</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41753DE1" w14:textId="63BF5E5A" w:rsidR="004C604B" w:rsidRPr="00B84B6A" w:rsidRDefault="001B0181" w:rsidP="001B0181">
      <w:pPr>
        <w:pStyle w:val="PL"/>
        <w:rPr>
          <w:lang w:eastAsia="zh-CN"/>
        </w:rPr>
      </w:pPr>
      <w:r>
        <w:rPr>
          <w:lang w:eastAsia="zh-CN"/>
        </w:rPr>
        <w:t xml:space="preserve">          type: string</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lastRenderedPageBreak/>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lastRenderedPageBreak/>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77777777" w:rsidR="00FA47BA" w:rsidRPr="00892358" w:rsidRDefault="00FA47BA" w:rsidP="00FA47BA">
      <w:pPr>
        <w:pStyle w:val="PL"/>
      </w:pPr>
      <w:r w:rsidRPr="00892358">
        <w:t xml:space="preserve">            $ref: #/components/schemas/NatMapping'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1E481DCA" w14:textId="77777777" w:rsidR="00FA47BA" w:rsidRPr="00892358" w:rsidRDefault="00FA47BA" w:rsidP="00FA47BA">
      <w:pPr>
        <w:pStyle w:val="PL"/>
      </w:pPr>
      <w:r w:rsidRPr="00892358">
        <w:t xml:space="preserve">          $ref: 'TS29571_CommonData.yaml#/components/schemas/TransportProtocol'</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lastRenderedPageBreak/>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4BECE706" w:rsidR="00D52BEA" w:rsidRPr="00B06F7A" w:rsidRDefault="00D52BEA" w:rsidP="00D52BEA">
      <w:pPr>
        <w:pStyle w:val="PL"/>
      </w:pPr>
      <w:r w:rsidRPr="00B06F7A">
        <w:t xml:space="preserve">          </w:t>
      </w:r>
      <w:r w:rsidR="001D31C9" w:rsidRPr="00B06F7A">
        <w:t xml:space="preserve">  </w:t>
      </w:r>
      <w:r w:rsidRPr="00B06F7A">
        <w:t xml:space="preserve">- </w:t>
      </w:r>
      <w:r>
        <w:rPr>
          <w:lang w:eastAsia="zh-CN"/>
        </w:rPr>
        <w:t>QOS_MONITORING</w:t>
      </w:r>
    </w:p>
    <w:p w14:paraId="548CB8DC" w14:textId="025546FE" w:rsidR="005A1871" w:rsidRPr="004C604B" w:rsidRDefault="005A1871" w:rsidP="004C604B">
      <w:pPr>
        <w:pStyle w:val="PL"/>
      </w:pPr>
      <w:r w:rsidRPr="004C604B">
        <w:t xml:space="preserve">          </w:t>
      </w:r>
      <w:r w:rsidR="001D31C9" w:rsidRPr="00B06F7A">
        <w:t xml:space="preserve">  </w:t>
      </w:r>
      <w:r w:rsidRPr="004C604B">
        <w:t>- USER_DATA_USAGE_MEASURES</w:t>
      </w:r>
    </w:p>
    <w:p w14:paraId="1BC8792F" w14:textId="251ECA6D" w:rsidR="0068383A" w:rsidRPr="0068383A" w:rsidRDefault="005A1871" w:rsidP="0068383A">
      <w:pPr>
        <w:pStyle w:val="PL"/>
        <w:rPr>
          <w:rFonts w:eastAsia="宋体"/>
          <w:noProof/>
          <w:lang w:eastAsia="zh-CN"/>
        </w:rPr>
      </w:pPr>
      <w:r w:rsidRPr="004C604B">
        <w:t xml:space="preserve">          </w:t>
      </w:r>
      <w:r w:rsidR="001D31C9" w:rsidRPr="00B06F7A">
        <w:t xml:space="preserve">  </w:t>
      </w:r>
      <w:r w:rsidRPr="004C604B">
        <w:t>- USER_DATA_USAGE_TRENDS</w:t>
      </w:r>
    </w:p>
    <w:p w14:paraId="359CA365" w14:textId="5186750D" w:rsidR="005A1871" w:rsidRDefault="0068383A" w:rsidP="004C604B">
      <w:pPr>
        <w:pStyle w:val="PL"/>
      </w:pPr>
      <w:r w:rsidRPr="004C604B">
        <w:t xml:space="preserve">          </w:t>
      </w:r>
      <w:r w:rsidR="001D31C9"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69A6C268" w14:textId="23CE6FFC" w:rsidR="00335A21" w:rsidRDefault="00335A21" w:rsidP="00D52BEA">
      <w:pPr>
        <w:pStyle w:val="PL"/>
      </w:pPr>
      <w:r>
        <w:t xml:space="preserve">          </w:t>
      </w:r>
      <w:r w:rsidR="00DB6315">
        <w:t xml:space="preserve">  </w:t>
      </w:r>
      <w:r>
        <w:t>- HANDLING_OF_PAYLOAD_HEADERS_INFO</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9C8F8E1" w:rsidR="005A1871" w:rsidRPr="004C604B" w:rsidRDefault="005A1871" w:rsidP="004C604B">
      <w:pPr>
        <w:pStyle w:val="PL"/>
      </w:pPr>
      <w:r w:rsidRPr="004C604B">
        <w:t xml:space="preserve">          </w:t>
      </w:r>
      <w:r w:rsidR="001D31C9" w:rsidRPr="00B06F7A">
        <w:t xml:space="preserve">  </w:t>
      </w:r>
      <w:r w:rsidRPr="004C604B">
        <w:t>- ONE_TIME</w:t>
      </w:r>
    </w:p>
    <w:p w14:paraId="7CFBCAEE" w14:textId="3D6FA939" w:rsidR="005A1871" w:rsidRDefault="005A1871" w:rsidP="004C604B">
      <w:pPr>
        <w:pStyle w:val="PL"/>
      </w:pPr>
      <w:r w:rsidRPr="004C604B">
        <w:t xml:space="preserve">          </w:t>
      </w:r>
      <w:r w:rsidR="001D31C9"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068529D" w:rsidR="005A1871" w:rsidRPr="004C604B" w:rsidRDefault="005A1871" w:rsidP="004C604B">
      <w:pPr>
        <w:pStyle w:val="PL"/>
      </w:pPr>
      <w:r w:rsidRPr="004C604B">
        <w:t xml:space="preserve">          </w:t>
      </w:r>
      <w:r w:rsidR="001D31C9" w:rsidRPr="00B06F7A">
        <w:t xml:space="preserve">  </w:t>
      </w:r>
      <w:r w:rsidRPr="004C604B">
        <w:t>- VOLUME_MEASUREMENT</w:t>
      </w:r>
    </w:p>
    <w:p w14:paraId="0ABF49B9" w14:textId="421B4E8D" w:rsidR="005A1871" w:rsidRPr="004C604B" w:rsidRDefault="005A1871" w:rsidP="004C604B">
      <w:pPr>
        <w:pStyle w:val="PL"/>
      </w:pPr>
      <w:r w:rsidRPr="004C604B">
        <w:t xml:space="preserve">          </w:t>
      </w:r>
      <w:r w:rsidR="001D31C9" w:rsidRPr="00B06F7A">
        <w:t xml:space="preserve">  </w:t>
      </w:r>
      <w:r w:rsidRPr="004C604B">
        <w:t>- THROUGHPUT_MEASUREMENT</w:t>
      </w:r>
    </w:p>
    <w:p w14:paraId="677C0610" w14:textId="2710727D" w:rsidR="005A1871" w:rsidRPr="004C604B" w:rsidRDefault="005A1871" w:rsidP="004C604B">
      <w:pPr>
        <w:pStyle w:val="PL"/>
      </w:pPr>
      <w:r w:rsidRPr="004C604B">
        <w:t xml:space="preserve">          </w:t>
      </w:r>
      <w:r w:rsidR="001D31C9"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EB9C9CC" w:rsidR="005A1871" w:rsidRPr="004C604B" w:rsidRDefault="005A1871" w:rsidP="004C604B">
      <w:pPr>
        <w:pStyle w:val="PL"/>
      </w:pPr>
      <w:r w:rsidRPr="004C604B">
        <w:t xml:space="preserve">          </w:t>
      </w:r>
      <w:r w:rsidR="001D31C9" w:rsidRPr="00B06F7A">
        <w:t xml:space="preserve">  </w:t>
      </w:r>
      <w:r w:rsidRPr="004C604B">
        <w:t>- PER_APPLICATION</w:t>
      </w:r>
    </w:p>
    <w:p w14:paraId="0A0A20D9" w14:textId="007C98FE" w:rsidR="005A1871" w:rsidRPr="004C604B" w:rsidRDefault="005A1871" w:rsidP="004C604B">
      <w:pPr>
        <w:pStyle w:val="PL"/>
      </w:pPr>
      <w:r w:rsidRPr="004C604B">
        <w:t xml:space="preserve">          </w:t>
      </w:r>
      <w:r w:rsidR="001D31C9" w:rsidRPr="00B06F7A">
        <w:t xml:space="preserve">  </w:t>
      </w:r>
      <w:r w:rsidRPr="004C604B">
        <w:t>- PER_SESSION</w:t>
      </w:r>
    </w:p>
    <w:p w14:paraId="419AC906" w14:textId="1CB2F201" w:rsidR="005A1871" w:rsidRPr="004C604B" w:rsidRDefault="005A1871" w:rsidP="004C604B">
      <w:pPr>
        <w:pStyle w:val="PL"/>
      </w:pPr>
      <w:r w:rsidRPr="004C604B">
        <w:t xml:space="preserve">          </w:t>
      </w:r>
      <w:r w:rsidR="001D31C9"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0852D16C" w:rsidR="00EA61B9" w:rsidRPr="004C604B" w:rsidRDefault="00EA61B9" w:rsidP="00EA61B9">
      <w:pPr>
        <w:pStyle w:val="PL"/>
      </w:pPr>
      <w:r w:rsidRPr="004C604B">
        <w:t xml:space="preserve">          </w:t>
      </w:r>
      <w:r w:rsidR="003D61B5" w:rsidRPr="00B06F7A">
        <w:t xml:space="preserve">  </w:t>
      </w:r>
      <w:r w:rsidRPr="004C604B">
        <w:t xml:space="preserve">- </w:t>
      </w:r>
      <w:r>
        <w:rPr>
          <w:lang w:eastAsia="zh-CN"/>
        </w:rPr>
        <w:t>DNS_QNAME</w:t>
      </w:r>
    </w:p>
    <w:p w14:paraId="41798226" w14:textId="44BF0A96" w:rsidR="00EA61B9" w:rsidRPr="004C604B" w:rsidRDefault="00EA61B9" w:rsidP="00EA61B9">
      <w:pPr>
        <w:pStyle w:val="PL"/>
      </w:pPr>
      <w:r w:rsidRPr="004C604B">
        <w:t xml:space="preserve">          </w:t>
      </w:r>
      <w:r w:rsidR="003D61B5" w:rsidRPr="00B06F7A">
        <w:t xml:space="preserve">  </w:t>
      </w:r>
      <w:r w:rsidRPr="004C604B">
        <w:t xml:space="preserve">- </w:t>
      </w:r>
      <w:r w:rsidRPr="00616225">
        <w:rPr>
          <w:lang w:eastAsia="zh-CN"/>
        </w:rPr>
        <w:t>TLS_SNI</w:t>
      </w:r>
    </w:p>
    <w:p w14:paraId="6D82C0FF" w14:textId="26F7DB13" w:rsidR="00EA61B9" w:rsidRDefault="00EA61B9" w:rsidP="00EA61B9">
      <w:pPr>
        <w:pStyle w:val="PL"/>
        <w:rPr>
          <w:lang w:eastAsia="zh-CN"/>
        </w:rPr>
      </w:pPr>
      <w:r w:rsidRPr="004C604B">
        <w:t xml:space="preserve">          </w:t>
      </w:r>
      <w:r w:rsidR="003D61B5" w:rsidRPr="00B06F7A">
        <w:t xml:space="preserve">  </w:t>
      </w:r>
      <w:r w:rsidRPr="004C604B">
        <w:t xml:space="preserve">- </w:t>
      </w:r>
      <w:r>
        <w:rPr>
          <w:lang w:eastAsia="zh-CN"/>
        </w:rPr>
        <w:t>TLS_SAN</w:t>
      </w:r>
    </w:p>
    <w:p w14:paraId="4C32E4A2" w14:textId="1B090944" w:rsidR="00EA61B9" w:rsidRPr="004C604B" w:rsidRDefault="00EA61B9" w:rsidP="00EA61B9">
      <w:pPr>
        <w:pStyle w:val="PL"/>
        <w:rPr>
          <w:lang w:eastAsia="zh-CN"/>
        </w:rPr>
      </w:pPr>
      <w:r w:rsidRPr="004C604B">
        <w:t xml:space="preserve">          </w:t>
      </w:r>
      <w:r w:rsidR="003D61B5"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1782F297" w:rsidR="00553329" w:rsidRPr="004C604B" w:rsidRDefault="00553329" w:rsidP="00553329">
      <w:pPr>
        <w:pStyle w:val="PL"/>
      </w:pPr>
      <w:r w:rsidRPr="004C604B">
        <w:t xml:space="preserve">          </w:t>
      </w:r>
      <w:r w:rsidR="003D61B5" w:rsidRPr="00B06F7A">
        <w:t xml:space="preserve">  </w:t>
      </w:r>
      <w:r w:rsidRPr="004C604B">
        <w:t xml:space="preserve">- </w:t>
      </w:r>
      <w:r>
        <w:rPr>
          <w:lang w:eastAsia="zh-CN"/>
        </w:rPr>
        <w:t>DELAY_TOLERANT</w:t>
      </w:r>
    </w:p>
    <w:p w14:paraId="1DD93D9D" w14:textId="2407DF24" w:rsidR="00553329" w:rsidRPr="004C604B" w:rsidRDefault="00553329" w:rsidP="00553329">
      <w:pPr>
        <w:pStyle w:val="PL"/>
      </w:pPr>
      <w:r w:rsidRPr="004C604B">
        <w:t xml:space="preserve">          </w:t>
      </w:r>
      <w:r w:rsidR="003D61B5"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3657AD57" w14:textId="77777777" w:rsidR="002C5FA1" w:rsidRDefault="002C5FA1" w:rsidP="002C5FA1">
      <w:pPr>
        <w:pStyle w:val="PL"/>
      </w:pPr>
    </w:p>
    <w:p w14:paraId="5CA1B074" w14:textId="77777777" w:rsidR="002C5FA1" w:rsidRDefault="002C5FA1" w:rsidP="002C5FA1">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41FB47C7" w14:textId="77777777" w:rsidR="002C5FA1" w:rsidRPr="004C604B" w:rsidRDefault="002C5FA1" w:rsidP="002C5FA1">
      <w:pPr>
        <w:pStyle w:val="PL"/>
      </w:pPr>
      <w:r w:rsidRPr="004C604B">
        <w:t xml:space="preserve">      description: </w:t>
      </w:r>
      <w:r>
        <w:t>the reason to terminate the subscription</w:t>
      </w:r>
    </w:p>
    <w:p w14:paraId="5FFD7DE0" w14:textId="77777777" w:rsidR="002C5FA1" w:rsidRPr="004C604B" w:rsidRDefault="002C5FA1" w:rsidP="002C5FA1">
      <w:pPr>
        <w:pStyle w:val="PL"/>
      </w:pPr>
      <w:r w:rsidRPr="004C604B">
        <w:t xml:space="preserve">      anyOf:</w:t>
      </w:r>
    </w:p>
    <w:p w14:paraId="1AD2D963" w14:textId="77777777" w:rsidR="002C5FA1" w:rsidRPr="004C604B" w:rsidRDefault="002C5FA1" w:rsidP="002C5FA1">
      <w:pPr>
        <w:pStyle w:val="PL"/>
      </w:pPr>
      <w:r w:rsidRPr="004C604B">
        <w:t xml:space="preserve">        - type: string</w:t>
      </w:r>
    </w:p>
    <w:p w14:paraId="25EA6ABB" w14:textId="77777777" w:rsidR="002C5FA1" w:rsidRPr="004C604B" w:rsidRDefault="002C5FA1" w:rsidP="002C5FA1">
      <w:pPr>
        <w:pStyle w:val="PL"/>
      </w:pPr>
      <w:r w:rsidRPr="004C604B">
        <w:t xml:space="preserve">          enum:</w:t>
      </w:r>
    </w:p>
    <w:p w14:paraId="2D0D5184" w14:textId="77777777" w:rsidR="002C5FA1" w:rsidRDefault="002C5FA1" w:rsidP="002C5FA1">
      <w:pPr>
        <w:pStyle w:val="PL"/>
      </w:pPr>
      <w:r w:rsidRPr="004C604B">
        <w:t xml:space="preserve">         </w:t>
      </w:r>
      <w:r>
        <w:t xml:space="preserve">  </w:t>
      </w:r>
      <w:r w:rsidRPr="004C604B">
        <w:t xml:space="preserve"> - </w:t>
      </w:r>
      <w:r>
        <w:t>PFCP_SESSION_RELEASE</w:t>
      </w:r>
    </w:p>
    <w:p w14:paraId="72FCF6AA" w14:textId="77777777" w:rsidR="002C5FA1" w:rsidRDefault="002C5FA1" w:rsidP="002C5FA1">
      <w:pPr>
        <w:pStyle w:val="PL"/>
      </w:pPr>
      <w:r w:rsidRPr="004C604B">
        <w:lastRenderedPageBreak/>
        <w:t xml:space="preserve">          </w:t>
      </w:r>
      <w:r>
        <w:t xml:space="preserve">  </w:t>
      </w:r>
      <w:r w:rsidRPr="004C604B">
        <w:t xml:space="preserve">- </w:t>
      </w:r>
      <w:r>
        <w:t>UPF_RELOCATION</w:t>
      </w:r>
    </w:p>
    <w:p w14:paraId="6D8FBD0F" w14:textId="77777777" w:rsidR="002C5FA1" w:rsidRPr="004C604B" w:rsidRDefault="002C5FA1" w:rsidP="002C5FA1">
      <w:pPr>
        <w:pStyle w:val="PL"/>
      </w:pPr>
      <w:r w:rsidRPr="004C604B">
        <w:t xml:space="preserve">          </w:t>
      </w:r>
      <w:r>
        <w:t xml:space="preserve">  </w:t>
      </w:r>
      <w:r w:rsidRPr="004C604B">
        <w:t xml:space="preserve">- </w:t>
      </w:r>
      <w:r>
        <w:t>SUB_TERMINATION</w:t>
      </w:r>
    </w:p>
    <w:p w14:paraId="3E54D878" w14:textId="77777777" w:rsidR="002C5FA1" w:rsidRDefault="002C5FA1" w:rsidP="002C5FA1">
      <w:pPr>
        <w:pStyle w:val="PL"/>
      </w:pPr>
      <w:r w:rsidRPr="004C604B">
        <w:t xml:space="preserve">        - type: string</w:t>
      </w:r>
    </w:p>
    <w:p w14:paraId="58013C59" w14:textId="77777777" w:rsidR="002C5FA1" w:rsidRDefault="002C5FA1" w:rsidP="002C5FA1">
      <w:pPr>
        <w:pStyle w:val="PL"/>
      </w:pPr>
    </w:p>
    <w:p w14:paraId="42750A7C" w14:textId="77777777" w:rsidR="002C5FA1" w:rsidRDefault="002C5FA1" w:rsidP="002C5FA1">
      <w:pPr>
        <w:pStyle w:val="PL"/>
        <w:rPr>
          <w:lang w:eastAsia="zh-CN"/>
        </w:rPr>
      </w:pPr>
      <w:r w:rsidRPr="004C604B">
        <w:t xml:space="preserve">    </w:t>
      </w:r>
      <w:r>
        <w:rPr>
          <w:rFonts w:eastAsia="Malgun Gothic"/>
          <w:lang w:eastAsia="ja-JP"/>
        </w:rPr>
        <w:t>RelocationReports</w:t>
      </w:r>
      <w:r>
        <w:rPr>
          <w:lang w:eastAsia="zh-CN"/>
        </w:rPr>
        <w:t>:</w:t>
      </w:r>
    </w:p>
    <w:p w14:paraId="1F1FFCF5" w14:textId="77777777" w:rsidR="002C5FA1" w:rsidRPr="004C604B" w:rsidRDefault="002C5FA1" w:rsidP="002C5FA1">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2938088A" w14:textId="77777777" w:rsidR="002C5FA1" w:rsidRPr="004C604B" w:rsidRDefault="002C5FA1" w:rsidP="002C5FA1">
      <w:pPr>
        <w:pStyle w:val="PL"/>
      </w:pPr>
      <w:r w:rsidRPr="004C604B">
        <w:t xml:space="preserve">      anyOf:</w:t>
      </w:r>
    </w:p>
    <w:p w14:paraId="65AC5F30" w14:textId="77777777" w:rsidR="002C5FA1" w:rsidRPr="004C604B" w:rsidRDefault="002C5FA1" w:rsidP="002C5FA1">
      <w:pPr>
        <w:pStyle w:val="PL"/>
      </w:pPr>
      <w:r w:rsidRPr="004C604B">
        <w:t xml:space="preserve">        - type: string</w:t>
      </w:r>
    </w:p>
    <w:p w14:paraId="20CC921A" w14:textId="77777777" w:rsidR="002C5FA1" w:rsidRPr="004C604B" w:rsidRDefault="002C5FA1" w:rsidP="002C5FA1">
      <w:pPr>
        <w:pStyle w:val="PL"/>
      </w:pPr>
      <w:r w:rsidRPr="004C604B">
        <w:t xml:space="preserve">          enum:</w:t>
      </w:r>
    </w:p>
    <w:p w14:paraId="630DA4DE" w14:textId="77777777" w:rsidR="002C5FA1" w:rsidRDefault="002C5FA1" w:rsidP="002C5FA1">
      <w:pPr>
        <w:pStyle w:val="PL"/>
      </w:pPr>
      <w:r w:rsidRPr="004C604B">
        <w:t xml:space="preserve">          </w:t>
      </w:r>
      <w:r>
        <w:t xml:space="preserve">  </w:t>
      </w:r>
      <w:r w:rsidRPr="004C604B">
        <w:t xml:space="preserve">- </w:t>
      </w:r>
      <w:r>
        <w:t>DISCARD</w:t>
      </w:r>
    </w:p>
    <w:p w14:paraId="1D7AC60C" w14:textId="77777777" w:rsidR="002C5FA1" w:rsidRPr="004C604B" w:rsidRDefault="002C5FA1" w:rsidP="002C5FA1">
      <w:pPr>
        <w:pStyle w:val="PL"/>
      </w:pPr>
      <w:r w:rsidRPr="004C604B">
        <w:t xml:space="preserve">          </w:t>
      </w:r>
      <w:r>
        <w:t xml:space="preserve">  </w:t>
      </w:r>
      <w:r w:rsidRPr="004C604B">
        <w:t xml:space="preserve">- </w:t>
      </w:r>
      <w:r>
        <w:rPr>
          <w:lang w:eastAsia="zh-CN"/>
        </w:rPr>
        <w:t>SEND</w:t>
      </w:r>
    </w:p>
    <w:p w14:paraId="0A0C7555" w14:textId="77777777" w:rsidR="002C5FA1" w:rsidRPr="004C604B" w:rsidRDefault="002C5FA1" w:rsidP="002C5FA1">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71" w:name="_Toc24937837"/>
      <w:bookmarkStart w:id="772" w:name="_Toc33962657"/>
      <w:bookmarkStart w:id="773" w:name="_Toc42883426"/>
      <w:bookmarkStart w:id="774" w:name="_Toc49733294"/>
      <w:bookmarkStart w:id="775" w:name="_Toc56690944"/>
      <w:bookmarkStart w:id="776" w:name="_Toc122014594"/>
      <w:bookmarkStart w:id="777" w:name="_Toc183548447"/>
      <w:bookmarkStart w:id="778" w:name="historyclause"/>
      <w:bookmarkEnd w:id="770"/>
      <w:r w:rsidRPr="00690A26">
        <w:t>A.3</w:t>
      </w:r>
      <w:r w:rsidRPr="00690A26">
        <w:tab/>
      </w:r>
      <w:r w:rsidR="00901356">
        <w:rPr>
          <w:lang w:eastAsia="zh-CN"/>
        </w:rPr>
        <w:t>Nupf_GetUEPrivateIPaddrAndIdentifiers</w:t>
      </w:r>
      <w:r w:rsidRPr="00AF47A0">
        <w:t xml:space="preserve"> </w:t>
      </w:r>
      <w:r w:rsidRPr="00690A26">
        <w:t>API</w:t>
      </w:r>
      <w:bookmarkEnd w:id="771"/>
      <w:bookmarkEnd w:id="772"/>
      <w:bookmarkEnd w:id="773"/>
      <w:bookmarkEnd w:id="774"/>
      <w:bookmarkEnd w:id="775"/>
      <w:bookmarkEnd w:id="776"/>
      <w:bookmarkEnd w:id="777"/>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lastRenderedPageBreak/>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lastRenderedPageBreak/>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9" w:name="_Toc82676411"/>
      <w:bookmarkStart w:id="780" w:name="_Toc183548448"/>
      <w:bookmarkEnd w:id="778"/>
      <w:r w:rsidRPr="004D3578">
        <w:lastRenderedPageBreak/>
        <w:t xml:space="preserve">Annex </w:t>
      </w:r>
      <w:r w:rsidR="00B043ED">
        <w:t>B</w:t>
      </w:r>
      <w:r w:rsidRPr="004D3578">
        <w:t xml:space="preserve"> (informative):</w:t>
      </w:r>
      <w:r w:rsidRPr="004D3578">
        <w:br/>
        <w:t>Change history</w:t>
      </w:r>
      <w:bookmarkEnd w:id="779"/>
      <w:bookmarkEnd w:id="780"/>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1"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1"/>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2" w:name="OLE_LINK3"/>
            <w:r>
              <w:rPr>
                <w:rFonts w:eastAsiaTheme="minorEastAsia"/>
                <w:sz w:val="16"/>
                <w:szCs w:val="16"/>
                <w:lang w:eastAsia="zh-CN"/>
              </w:rPr>
              <w:t>CT#103</w:t>
            </w:r>
            <w:bookmarkEnd w:id="782"/>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A119E" w14:textId="77777777" w:rsidR="00A62BF1" w:rsidRDefault="00A62BF1">
      <w:r>
        <w:separator/>
      </w:r>
    </w:p>
  </w:endnote>
  <w:endnote w:type="continuationSeparator" w:id="0">
    <w:p w14:paraId="12CEB827" w14:textId="77777777" w:rsidR="00A62BF1" w:rsidRDefault="00A6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81082" w14:textId="77777777" w:rsidR="00A62BF1" w:rsidRDefault="00A62BF1">
      <w:r>
        <w:separator/>
      </w:r>
    </w:p>
  </w:footnote>
  <w:footnote w:type="continuationSeparator" w:id="0">
    <w:p w14:paraId="291BBB66" w14:textId="77777777" w:rsidR="00A62BF1" w:rsidRDefault="00A6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9B5B9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07B6">
      <w:rPr>
        <w:rFonts w:ascii="Arial" w:hAnsi="Arial" w:cs="Arial"/>
        <w:b/>
        <w:noProof/>
        <w:sz w:val="18"/>
        <w:szCs w:val="18"/>
      </w:rPr>
      <w:t>3GPP TS 29.564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02F7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07B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C3B"/>
    <w:rsid w:val="00397F2F"/>
    <w:rsid w:val="003A3B75"/>
    <w:rsid w:val="003A4498"/>
    <w:rsid w:val="003A6110"/>
    <w:rsid w:val="003B432B"/>
    <w:rsid w:val="003B52C0"/>
    <w:rsid w:val="003B5CC3"/>
    <w:rsid w:val="003B5EE5"/>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334CB"/>
    <w:rsid w:val="0053388B"/>
    <w:rsid w:val="00535368"/>
    <w:rsid w:val="00535773"/>
    <w:rsid w:val="005369CE"/>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36CBE"/>
    <w:rsid w:val="00942EC2"/>
    <w:rsid w:val="00946E86"/>
    <w:rsid w:val="009508E0"/>
    <w:rsid w:val="0096016A"/>
    <w:rsid w:val="0096460C"/>
    <w:rsid w:val="00976533"/>
    <w:rsid w:val="009767E7"/>
    <w:rsid w:val="009828E6"/>
    <w:rsid w:val="00982C33"/>
    <w:rsid w:val="00982F34"/>
    <w:rsid w:val="00994D84"/>
    <w:rsid w:val="00995F16"/>
    <w:rsid w:val="00997ABB"/>
    <w:rsid w:val="009A6BA1"/>
    <w:rsid w:val="009A7A3C"/>
    <w:rsid w:val="009B2193"/>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07B6"/>
    <w:rsid w:val="00A53724"/>
    <w:rsid w:val="00A5529B"/>
    <w:rsid w:val="00A55526"/>
    <w:rsid w:val="00A56066"/>
    <w:rsid w:val="00A56392"/>
    <w:rsid w:val="00A62BF1"/>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2D7C"/>
    <w:rsid w:val="00D23B8B"/>
    <w:rsid w:val="00D2554E"/>
    <w:rsid w:val="00D26D5E"/>
    <w:rsid w:val="00D30509"/>
    <w:rsid w:val="00D30CAA"/>
    <w:rsid w:val="00D33F38"/>
    <w:rsid w:val="00D427D9"/>
    <w:rsid w:val="00D43E6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3393"/>
    <w:rsid w:val="00EB55C8"/>
    <w:rsid w:val="00EC16E8"/>
    <w:rsid w:val="00EC4781"/>
    <w:rsid w:val="00EC4A25"/>
    <w:rsid w:val="00EC72C1"/>
    <w:rsid w:val="00EC7D5A"/>
    <w:rsid w:val="00ED0ED8"/>
    <w:rsid w:val="00ED52E3"/>
    <w:rsid w:val="00EE22A1"/>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62614"/>
    <w:rsid w:val="00F6470F"/>
    <w:rsid w:val="00F653B8"/>
    <w:rsid w:val="00F65D5D"/>
    <w:rsid w:val="00F65DC3"/>
    <w:rsid w:val="00F67E6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75</Pages>
  <Words>23375</Words>
  <Characters>133242</Characters>
  <Application>Microsoft Office Word</Application>
  <DocSecurity>0</DocSecurity>
  <Lines>1110</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552</cp:revision>
  <cp:lastPrinted>2019-02-25T14:05:00Z</cp:lastPrinted>
  <dcterms:created xsi:type="dcterms:W3CDTF">2022-08-30T00:43:00Z</dcterms:created>
  <dcterms:modified xsi:type="dcterms:W3CDTF">2024-11-26T13:22:00Z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