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shd w:val="clear" w:color="auto" w:fill="auto"/>
          </w:tcPr>
          <w:p w14:paraId="7309AE49" w14:textId="2545B62B"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C5060C">
              <w:t>7</w:t>
            </w:r>
            <w:r w:rsidRPr="003B2883">
              <w:t>.</w:t>
            </w:r>
            <w:r w:rsidR="00F72078">
              <w:t>1</w:t>
            </w:r>
            <w:r w:rsidR="00881EF7">
              <w:t>5</w:t>
            </w:r>
            <w:r w:rsidRPr="003B2883">
              <w:t>.</w:t>
            </w:r>
            <w:r>
              <w:t>0</w:t>
            </w:r>
            <w:r w:rsidRPr="003B2883">
              <w:t xml:space="preserve"> </w:t>
            </w:r>
            <w:r w:rsidRPr="003B2883">
              <w:rPr>
                <w:sz w:val="32"/>
              </w:rPr>
              <w:t>(20</w:t>
            </w:r>
            <w:r>
              <w:rPr>
                <w:sz w:val="32"/>
              </w:rPr>
              <w:t>2</w:t>
            </w:r>
            <w:r w:rsidR="007C44DF">
              <w:rPr>
                <w:sz w:val="32"/>
              </w:rPr>
              <w:t>4</w:t>
            </w:r>
            <w:r w:rsidRPr="003B2883">
              <w:rPr>
                <w:sz w:val="32"/>
              </w:rPr>
              <w:t>-</w:t>
            </w:r>
            <w:r w:rsidR="00881EF7">
              <w:rPr>
                <w:sz w:val="32"/>
              </w:rPr>
              <w:t>12</w:t>
            </w:r>
            <w:r w:rsidRPr="003B2883">
              <w:rPr>
                <w:sz w:val="32"/>
              </w:rPr>
              <w:t>)</w:t>
            </w:r>
          </w:p>
        </w:tc>
      </w:tr>
      <w:tr w:rsidR="004F0988" w14:paraId="0946AD35" w14:textId="77777777" w:rsidTr="005E4BB2">
        <w:trPr>
          <w:trHeight w:hRule="exact" w:val="1134"/>
        </w:trPr>
        <w:tc>
          <w:tcPr>
            <w:tcW w:w="10423" w:type="dxa"/>
            <w:gridSpan w:val="2"/>
            <w:shd w:val="clear" w:color="auto" w:fill="auto"/>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shd w:val="clear" w:color="auto" w:fill="auto"/>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77777777" w:rsidR="00602AC0" w:rsidRPr="003B2883" w:rsidRDefault="00602AC0" w:rsidP="00602AC0">
            <w:pPr>
              <w:pStyle w:val="ZT"/>
              <w:framePr w:wrap="auto" w:hAnchor="text" w:yAlign="inline"/>
              <w:rPr>
                <w:i/>
                <w:sz w:val="28"/>
              </w:rPr>
            </w:pPr>
            <w:r w:rsidRPr="003B2883">
              <w:t>(</w:t>
            </w:r>
            <w:r w:rsidRPr="003B2883">
              <w:rPr>
                <w:rStyle w:val="ZGSM"/>
              </w:rPr>
              <w:t>Release 1</w:t>
            </w:r>
            <w:r w:rsidR="007302BE">
              <w:rPr>
                <w:rStyle w:val="ZGSM"/>
              </w:rPr>
              <w:t>7</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shd w:val="clear" w:color="auto" w:fill="auto"/>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7C36F1" w14:paraId="09D9E982" w14:textId="77777777" w:rsidTr="005E4BB2">
        <w:trPr>
          <w:trHeight w:hRule="exact" w:val="1531"/>
        </w:trPr>
        <w:tc>
          <w:tcPr>
            <w:tcW w:w="4883" w:type="dxa"/>
            <w:shd w:val="clear" w:color="auto" w:fill="auto"/>
          </w:tcPr>
          <w:p w14:paraId="3B72058B" w14:textId="77777777" w:rsidR="007C36F1" w:rsidRDefault="00C560BF" w:rsidP="007C36F1">
            <w:r>
              <w:rPr>
                <w:i/>
              </w:rPr>
              <w:pict w14:anchorId="0615F7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4pt;height:68pt">
                  <v:imagedata r:id="rId9" o:title="5G-logo_175px"/>
                </v:shape>
              </w:pict>
            </w:r>
          </w:p>
        </w:tc>
        <w:tc>
          <w:tcPr>
            <w:tcW w:w="5540" w:type="dxa"/>
            <w:shd w:val="clear" w:color="auto" w:fill="auto"/>
          </w:tcPr>
          <w:p w14:paraId="204B7526" w14:textId="77777777" w:rsidR="007C36F1" w:rsidRDefault="00C560BF" w:rsidP="007C36F1">
            <w:pPr>
              <w:jc w:val="right"/>
            </w:pPr>
            <w:bookmarkStart w:id="2" w:name="logos"/>
            <w:r>
              <w:pict w14:anchorId="13D306F9">
                <v:shape id="_x0000_i1026" type="#_x0000_t75" style="width:126.8pt;height:73.45pt">
                  <v:imagedata r:id="rId10" o:title="3GPP-logo_web"/>
                </v:shape>
              </w:pict>
            </w:r>
            <w:bookmarkEnd w:id="2"/>
          </w:p>
        </w:tc>
      </w:tr>
      <w:tr w:rsidR="00C074DD" w14:paraId="2E794CB4" w14:textId="77777777" w:rsidTr="005E4BB2">
        <w:trPr>
          <w:trHeight w:hRule="exact" w:val="5783"/>
        </w:trPr>
        <w:tc>
          <w:tcPr>
            <w:tcW w:w="10423" w:type="dxa"/>
            <w:gridSpan w:val="2"/>
            <w:shd w:val="clear" w:color="auto" w:fill="auto"/>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shd w:val="clear" w:color="auto" w:fill="auto"/>
          </w:tcPr>
          <w:p w14:paraId="7E8073B9"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69260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shd w:val="clear" w:color="auto" w:fill="auto"/>
          </w:tcPr>
          <w:p w14:paraId="5FA25128" w14:textId="77777777" w:rsidR="00E16509" w:rsidRDefault="00E16509" w:rsidP="00E16509">
            <w:pPr>
              <w:pStyle w:val="Guidance"/>
            </w:pPr>
            <w:bookmarkStart w:id="4" w:name="page2"/>
          </w:p>
        </w:tc>
      </w:tr>
      <w:tr w:rsidR="00E16509" w14:paraId="6278B946" w14:textId="77777777" w:rsidTr="00C074DD">
        <w:trPr>
          <w:trHeight w:hRule="exact" w:val="5387"/>
        </w:trPr>
        <w:tc>
          <w:tcPr>
            <w:tcW w:w="10423" w:type="dxa"/>
            <w:shd w:val="clear" w:color="auto" w:fill="auto"/>
          </w:tcPr>
          <w:p w14:paraId="1C5E2FDA"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52FA2C0C" w14:textId="77777777" w:rsidR="00E16509" w:rsidRDefault="00E16509" w:rsidP="00133525"/>
        </w:tc>
      </w:tr>
      <w:tr w:rsidR="00E16509" w14:paraId="7F7A8AF5" w14:textId="77777777" w:rsidTr="00C074DD">
        <w:tc>
          <w:tcPr>
            <w:tcW w:w="10423" w:type="dxa"/>
            <w:shd w:val="clear" w:color="auto" w:fill="auto"/>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5A3C8B6C"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7C44DF">
              <w:rPr>
                <w:noProof/>
                <w:sz w:val="18"/>
              </w:rPr>
              <w:t>4</w:t>
            </w:r>
            <w:r w:rsidRPr="00133525">
              <w:rPr>
                <w:noProof/>
                <w:sz w:val="18"/>
              </w:rPr>
              <w:t>, 3GPP Organizational Partners (ARIB, ATIS, CCSA, ETSI, TSDSI, TTA, TTC).</w:t>
            </w:r>
            <w:bookmarkStart w:id="7" w:name="copyrightaddon"/>
            <w:bookmarkEnd w:id="7"/>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326FA0DA" w14:textId="77777777" w:rsidR="00E16509" w:rsidRDefault="00E16509" w:rsidP="00133525"/>
        </w:tc>
      </w:tr>
      <w:bookmarkEnd w:id="4"/>
    </w:tbl>
    <w:p w14:paraId="1B31C8F3" w14:textId="77777777" w:rsidR="00080512" w:rsidRPr="004D3578" w:rsidRDefault="00080512">
      <w:pPr>
        <w:pStyle w:val="TT"/>
      </w:pPr>
      <w:r w:rsidRPr="004D3578">
        <w:br w:type="page"/>
      </w:r>
      <w:bookmarkStart w:id="8" w:name="tableOfContents"/>
      <w:bookmarkEnd w:id="8"/>
      <w:r w:rsidRPr="004D3578">
        <w:lastRenderedPageBreak/>
        <w:t>Contents</w:t>
      </w:r>
    </w:p>
    <w:p w14:paraId="7710C8F2" w14:textId="7C5006E5" w:rsidR="00881EF7" w:rsidRDefault="00881EF7">
      <w:pPr>
        <w:pStyle w:val="TOC1"/>
        <w:rPr>
          <w:rFonts w:asciiTheme="minorHAnsi" w:eastAsiaTheme="minorEastAsia" w:hAnsiTheme="minorHAnsi" w:cstheme="minorBidi"/>
          <w:noProof/>
          <w:kern w:val="2"/>
          <w:szCs w:val="22"/>
          <w:lang w:val="en-SE" w:eastAsia="zh-CN"/>
          <w14:ligatures w14:val="standardContextual"/>
        </w:rPr>
      </w:pPr>
      <w:r>
        <w:fldChar w:fldCharType="begin"/>
      </w:r>
      <w:r>
        <w:instrText xml:space="preserve"> TOC \o "1-7" </w:instrText>
      </w:r>
      <w:r>
        <w:fldChar w:fldCharType="separate"/>
      </w:r>
      <w:r>
        <w:rPr>
          <w:noProof/>
        </w:rPr>
        <w:t>Foreword</w:t>
      </w:r>
      <w:r>
        <w:rPr>
          <w:noProof/>
        </w:rPr>
        <w:tab/>
      </w:r>
      <w:r>
        <w:rPr>
          <w:noProof/>
        </w:rPr>
        <w:fldChar w:fldCharType="begin"/>
      </w:r>
      <w:r>
        <w:rPr>
          <w:noProof/>
        </w:rPr>
        <w:instrText xml:space="preserve"> PAGEREF _Toc183523150 \h </w:instrText>
      </w:r>
      <w:r>
        <w:rPr>
          <w:noProof/>
        </w:rPr>
      </w:r>
      <w:r>
        <w:rPr>
          <w:noProof/>
        </w:rPr>
        <w:fldChar w:fldCharType="separate"/>
      </w:r>
      <w:r>
        <w:rPr>
          <w:noProof/>
        </w:rPr>
        <w:t>27</w:t>
      </w:r>
      <w:r>
        <w:rPr>
          <w:noProof/>
        </w:rPr>
        <w:fldChar w:fldCharType="end"/>
      </w:r>
    </w:p>
    <w:p w14:paraId="59F9D3C3" w14:textId="5A275190" w:rsidR="00881EF7" w:rsidRDefault="00881EF7">
      <w:pPr>
        <w:pStyle w:val="TOC1"/>
        <w:rPr>
          <w:rFonts w:asciiTheme="minorHAnsi" w:eastAsiaTheme="minorEastAsia" w:hAnsiTheme="minorHAnsi" w:cstheme="minorBidi"/>
          <w:noProof/>
          <w:kern w:val="2"/>
          <w:szCs w:val="22"/>
          <w:lang w:val="en-SE" w:eastAsia="zh-CN"/>
          <w14:ligatures w14:val="standardContextual"/>
        </w:rPr>
      </w:pPr>
      <w:r>
        <w:rPr>
          <w:noProof/>
        </w:rPr>
        <w:t>1</w:t>
      </w:r>
      <w:r>
        <w:rPr>
          <w:rFonts w:asciiTheme="minorHAnsi" w:eastAsiaTheme="minorEastAsia" w:hAnsiTheme="minorHAnsi" w:cstheme="minorBidi"/>
          <w:noProof/>
          <w:kern w:val="2"/>
          <w:szCs w:val="22"/>
          <w:lang w:val="en-SE" w:eastAsia="zh-CN"/>
          <w14:ligatures w14:val="standardContextual"/>
        </w:rPr>
        <w:tab/>
      </w:r>
      <w:r>
        <w:rPr>
          <w:noProof/>
        </w:rPr>
        <w:t>Scope</w:t>
      </w:r>
      <w:r>
        <w:rPr>
          <w:noProof/>
        </w:rPr>
        <w:tab/>
      </w:r>
      <w:r>
        <w:rPr>
          <w:noProof/>
        </w:rPr>
        <w:fldChar w:fldCharType="begin"/>
      </w:r>
      <w:r>
        <w:rPr>
          <w:noProof/>
        </w:rPr>
        <w:instrText xml:space="preserve"> PAGEREF _Toc183523151 \h </w:instrText>
      </w:r>
      <w:r>
        <w:rPr>
          <w:noProof/>
        </w:rPr>
      </w:r>
      <w:r>
        <w:rPr>
          <w:noProof/>
        </w:rPr>
        <w:fldChar w:fldCharType="separate"/>
      </w:r>
      <w:r>
        <w:rPr>
          <w:noProof/>
        </w:rPr>
        <w:t>28</w:t>
      </w:r>
      <w:r>
        <w:rPr>
          <w:noProof/>
        </w:rPr>
        <w:fldChar w:fldCharType="end"/>
      </w:r>
    </w:p>
    <w:p w14:paraId="603DD6C0" w14:textId="41E4F769" w:rsidR="00881EF7" w:rsidRDefault="00881EF7">
      <w:pPr>
        <w:pStyle w:val="TOC1"/>
        <w:rPr>
          <w:rFonts w:asciiTheme="minorHAnsi" w:eastAsiaTheme="minorEastAsia" w:hAnsiTheme="minorHAnsi" w:cstheme="minorBidi"/>
          <w:noProof/>
          <w:kern w:val="2"/>
          <w:szCs w:val="22"/>
          <w:lang w:val="en-SE" w:eastAsia="zh-CN"/>
          <w14:ligatures w14:val="standardContextual"/>
        </w:rPr>
      </w:pPr>
      <w:r>
        <w:rPr>
          <w:noProof/>
        </w:rPr>
        <w:t>2</w:t>
      </w:r>
      <w:r>
        <w:rPr>
          <w:rFonts w:asciiTheme="minorHAnsi" w:eastAsiaTheme="minorEastAsia" w:hAnsiTheme="minorHAnsi" w:cstheme="minorBidi"/>
          <w:noProof/>
          <w:kern w:val="2"/>
          <w:szCs w:val="22"/>
          <w:lang w:val="en-SE" w:eastAsia="zh-CN"/>
          <w14:ligatures w14:val="standardContextual"/>
        </w:rPr>
        <w:tab/>
      </w:r>
      <w:r>
        <w:rPr>
          <w:noProof/>
        </w:rPr>
        <w:t>References</w:t>
      </w:r>
      <w:r>
        <w:rPr>
          <w:noProof/>
        </w:rPr>
        <w:tab/>
      </w:r>
      <w:r>
        <w:rPr>
          <w:noProof/>
        </w:rPr>
        <w:fldChar w:fldCharType="begin"/>
      </w:r>
      <w:r>
        <w:rPr>
          <w:noProof/>
        </w:rPr>
        <w:instrText xml:space="preserve"> PAGEREF _Toc183523152 \h </w:instrText>
      </w:r>
      <w:r>
        <w:rPr>
          <w:noProof/>
        </w:rPr>
      </w:r>
      <w:r>
        <w:rPr>
          <w:noProof/>
        </w:rPr>
        <w:fldChar w:fldCharType="separate"/>
      </w:r>
      <w:r>
        <w:rPr>
          <w:noProof/>
        </w:rPr>
        <w:t>28</w:t>
      </w:r>
      <w:r>
        <w:rPr>
          <w:noProof/>
        </w:rPr>
        <w:fldChar w:fldCharType="end"/>
      </w:r>
    </w:p>
    <w:p w14:paraId="3F6467B4" w14:textId="7FFA4735" w:rsidR="00881EF7" w:rsidRDefault="00881EF7">
      <w:pPr>
        <w:pStyle w:val="TOC1"/>
        <w:rPr>
          <w:rFonts w:asciiTheme="minorHAnsi" w:eastAsiaTheme="minorEastAsia" w:hAnsiTheme="minorHAnsi" w:cstheme="minorBidi"/>
          <w:noProof/>
          <w:kern w:val="2"/>
          <w:szCs w:val="22"/>
          <w:lang w:val="en-SE" w:eastAsia="zh-CN"/>
          <w14:ligatures w14:val="standardContextual"/>
        </w:rPr>
      </w:pPr>
      <w:r>
        <w:rPr>
          <w:noProof/>
        </w:rPr>
        <w:t>3</w:t>
      </w:r>
      <w:r>
        <w:rPr>
          <w:rFonts w:asciiTheme="minorHAnsi" w:eastAsiaTheme="minorEastAsia" w:hAnsiTheme="minorHAnsi" w:cstheme="minorBidi"/>
          <w:noProof/>
          <w:kern w:val="2"/>
          <w:szCs w:val="22"/>
          <w:lang w:val="en-SE" w:eastAsia="zh-CN"/>
          <w14:ligatures w14:val="standardContextual"/>
        </w:rPr>
        <w:tab/>
      </w:r>
      <w:r>
        <w:rPr>
          <w:noProof/>
        </w:rPr>
        <w:t>Definitions and abbreviations</w:t>
      </w:r>
      <w:r>
        <w:rPr>
          <w:noProof/>
        </w:rPr>
        <w:tab/>
      </w:r>
      <w:r>
        <w:rPr>
          <w:noProof/>
        </w:rPr>
        <w:fldChar w:fldCharType="begin"/>
      </w:r>
      <w:r>
        <w:rPr>
          <w:noProof/>
        </w:rPr>
        <w:instrText xml:space="preserve"> PAGEREF _Toc183523153 \h </w:instrText>
      </w:r>
      <w:r>
        <w:rPr>
          <w:noProof/>
        </w:rPr>
      </w:r>
      <w:r>
        <w:rPr>
          <w:noProof/>
        </w:rPr>
        <w:fldChar w:fldCharType="separate"/>
      </w:r>
      <w:r>
        <w:rPr>
          <w:noProof/>
        </w:rPr>
        <w:t>30</w:t>
      </w:r>
      <w:r>
        <w:rPr>
          <w:noProof/>
        </w:rPr>
        <w:fldChar w:fldCharType="end"/>
      </w:r>
    </w:p>
    <w:p w14:paraId="09EB4A12" w14:textId="61CCB2FB" w:rsidR="00881EF7" w:rsidRDefault="00881EF7">
      <w:pPr>
        <w:pStyle w:val="TOC2"/>
        <w:rPr>
          <w:rFonts w:asciiTheme="minorHAnsi" w:eastAsiaTheme="minorEastAsia" w:hAnsiTheme="minorHAnsi" w:cstheme="minorBidi"/>
          <w:noProof/>
          <w:kern w:val="2"/>
          <w:sz w:val="22"/>
          <w:szCs w:val="22"/>
          <w:lang w:val="en-SE" w:eastAsia="zh-CN"/>
          <w14:ligatures w14:val="standardContextual"/>
        </w:rPr>
      </w:pP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rPr>
        <w:t>Definitions</w:t>
      </w:r>
      <w:r>
        <w:rPr>
          <w:noProof/>
        </w:rPr>
        <w:tab/>
      </w:r>
      <w:r>
        <w:rPr>
          <w:noProof/>
        </w:rPr>
        <w:fldChar w:fldCharType="begin"/>
      </w:r>
      <w:r>
        <w:rPr>
          <w:noProof/>
        </w:rPr>
        <w:instrText xml:space="preserve"> PAGEREF _Toc183523154 \h </w:instrText>
      </w:r>
      <w:r>
        <w:rPr>
          <w:noProof/>
        </w:rPr>
      </w:r>
      <w:r>
        <w:rPr>
          <w:noProof/>
        </w:rPr>
        <w:fldChar w:fldCharType="separate"/>
      </w:r>
      <w:r>
        <w:rPr>
          <w:noProof/>
        </w:rPr>
        <w:t>30</w:t>
      </w:r>
      <w:r>
        <w:rPr>
          <w:noProof/>
        </w:rPr>
        <w:fldChar w:fldCharType="end"/>
      </w:r>
    </w:p>
    <w:p w14:paraId="22855AAD" w14:textId="2FEF7672" w:rsidR="00881EF7" w:rsidRDefault="00881EF7">
      <w:pPr>
        <w:pStyle w:val="TOC2"/>
        <w:rPr>
          <w:rFonts w:asciiTheme="minorHAnsi" w:eastAsiaTheme="minorEastAsia" w:hAnsiTheme="minorHAnsi" w:cstheme="minorBidi"/>
          <w:noProof/>
          <w:kern w:val="2"/>
          <w:sz w:val="22"/>
          <w:szCs w:val="22"/>
          <w:lang w:val="en-SE" w:eastAsia="zh-CN"/>
          <w14:ligatures w14:val="standardContextual"/>
        </w:rPr>
      </w:pPr>
      <w:r>
        <w:rPr>
          <w:noProof/>
        </w:rPr>
        <w:t>3.2</w:t>
      </w:r>
      <w:r>
        <w:rPr>
          <w:rFonts w:asciiTheme="minorHAnsi" w:eastAsiaTheme="minorEastAsia" w:hAnsiTheme="minorHAnsi" w:cstheme="minorBidi"/>
          <w:noProof/>
          <w:kern w:val="2"/>
          <w:sz w:val="22"/>
          <w:szCs w:val="22"/>
          <w:lang w:val="en-SE" w:eastAsia="zh-CN"/>
          <w14:ligatures w14:val="standardContextual"/>
        </w:rPr>
        <w:tab/>
      </w:r>
      <w:r>
        <w:rPr>
          <w:noProof/>
        </w:rPr>
        <w:t>Abbreviations</w:t>
      </w:r>
      <w:r>
        <w:rPr>
          <w:noProof/>
        </w:rPr>
        <w:tab/>
      </w:r>
      <w:r>
        <w:rPr>
          <w:noProof/>
        </w:rPr>
        <w:fldChar w:fldCharType="begin"/>
      </w:r>
      <w:r>
        <w:rPr>
          <w:noProof/>
        </w:rPr>
        <w:instrText xml:space="preserve"> PAGEREF _Toc183523155 \h </w:instrText>
      </w:r>
      <w:r>
        <w:rPr>
          <w:noProof/>
        </w:rPr>
      </w:r>
      <w:r>
        <w:rPr>
          <w:noProof/>
        </w:rPr>
        <w:fldChar w:fldCharType="separate"/>
      </w:r>
      <w:r>
        <w:rPr>
          <w:noProof/>
        </w:rPr>
        <w:t>30</w:t>
      </w:r>
      <w:r>
        <w:rPr>
          <w:noProof/>
        </w:rPr>
        <w:fldChar w:fldCharType="end"/>
      </w:r>
    </w:p>
    <w:p w14:paraId="70F452EC" w14:textId="36C03A14" w:rsidR="00881EF7" w:rsidRDefault="00881EF7">
      <w:pPr>
        <w:pStyle w:val="TOC1"/>
        <w:rPr>
          <w:rFonts w:asciiTheme="minorHAnsi" w:eastAsiaTheme="minorEastAsia" w:hAnsiTheme="minorHAnsi" w:cstheme="minorBidi"/>
          <w:noProof/>
          <w:kern w:val="2"/>
          <w:szCs w:val="22"/>
          <w:lang w:val="en-SE" w:eastAsia="zh-CN"/>
          <w14:ligatures w14:val="standardContextual"/>
        </w:rPr>
      </w:pPr>
      <w:r>
        <w:rPr>
          <w:noProof/>
        </w:rPr>
        <w:t>4</w:t>
      </w:r>
      <w:r>
        <w:rPr>
          <w:rFonts w:asciiTheme="minorHAnsi" w:eastAsiaTheme="minorEastAsia" w:hAnsiTheme="minorHAnsi" w:cstheme="minorBidi"/>
          <w:noProof/>
          <w:kern w:val="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_Toc183523156 \h </w:instrText>
      </w:r>
      <w:r>
        <w:rPr>
          <w:noProof/>
        </w:rPr>
      </w:r>
      <w:r>
        <w:rPr>
          <w:noProof/>
        </w:rPr>
        <w:fldChar w:fldCharType="separate"/>
      </w:r>
      <w:r>
        <w:rPr>
          <w:noProof/>
        </w:rPr>
        <w:t>31</w:t>
      </w:r>
      <w:r>
        <w:rPr>
          <w:noProof/>
        </w:rPr>
        <w:fldChar w:fldCharType="end"/>
      </w:r>
    </w:p>
    <w:p w14:paraId="681E0ACA" w14:textId="521067E1" w:rsidR="00881EF7" w:rsidRDefault="00881EF7">
      <w:pPr>
        <w:pStyle w:val="TOC2"/>
        <w:rPr>
          <w:rFonts w:asciiTheme="minorHAnsi" w:eastAsiaTheme="minorEastAsia" w:hAnsiTheme="minorHAnsi" w:cstheme="minorBidi"/>
          <w:noProof/>
          <w:kern w:val="2"/>
          <w:sz w:val="22"/>
          <w:szCs w:val="22"/>
          <w:lang w:val="en-SE" w:eastAsia="zh-CN"/>
          <w14:ligatures w14:val="standardContextual"/>
        </w:rPr>
      </w:pPr>
      <w:r>
        <w:rPr>
          <w:noProof/>
        </w:rPr>
        <w:t>4.1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_Toc183523157 \h </w:instrText>
      </w:r>
      <w:r>
        <w:rPr>
          <w:noProof/>
        </w:rPr>
      </w:r>
      <w:r>
        <w:rPr>
          <w:noProof/>
        </w:rPr>
        <w:fldChar w:fldCharType="separate"/>
      </w:r>
      <w:r>
        <w:rPr>
          <w:noProof/>
        </w:rPr>
        <w:t>31</w:t>
      </w:r>
      <w:r>
        <w:rPr>
          <w:noProof/>
        </w:rPr>
        <w:fldChar w:fldCharType="end"/>
      </w:r>
    </w:p>
    <w:p w14:paraId="6390C651" w14:textId="06D9A100" w:rsidR="00881EF7" w:rsidRDefault="00881EF7">
      <w:pPr>
        <w:pStyle w:val="TOC1"/>
        <w:rPr>
          <w:rFonts w:asciiTheme="minorHAnsi" w:eastAsiaTheme="minorEastAsia" w:hAnsiTheme="minorHAnsi" w:cstheme="minorBidi"/>
          <w:noProof/>
          <w:kern w:val="2"/>
          <w:szCs w:val="22"/>
          <w:lang w:val="en-SE" w:eastAsia="zh-CN"/>
          <w14:ligatures w14:val="standardContextual"/>
        </w:rPr>
      </w:pPr>
      <w:r>
        <w:rPr>
          <w:noProof/>
        </w:rPr>
        <w:t>5</w:t>
      </w:r>
      <w:r>
        <w:rPr>
          <w:rFonts w:asciiTheme="minorHAnsi" w:eastAsiaTheme="minorEastAsia" w:hAnsiTheme="minorHAnsi" w:cstheme="minorBidi"/>
          <w:noProof/>
          <w:kern w:val="2"/>
          <w:szCs w:val="22"/>
          <w:lang w:val="en-SE" w:eastAsia="zh-CN"/>
          <w14:ligatures w14:val="standardContextual"/>
        </w:rPr>
        <w:tab/>
      </w:r>
      <w:r>
        <w:rPr>
          <w:noProof/>
        </w:rPr>
        <w:t>Services offered by the AMF</w:t>
      </w:r>
      <w:r>
        <w:rPr>
          <w:noProof/>
        </w:rPr>
        <w:tab/>
      </w:r>
      <w:r>
        <w:rPr>
          <w:noProof/>
        </w:rPr>
        <w:fldChar w:fldCharType="begin"/>
      </w:r>
      <w:r>
        <w:rPr>
          <w:noProof/>
        </w:rPr>
        <w:instrText xml:space="preserve"> PAGEREF _Toc183523158 \h </w:instrText>
      </w:r>
      <w:r>
        <w:rPr>
          <w:noProof/>
        </w:rPr>
      </w:r>
      <w:r>
        <w:rPr>
          <w:noProof/>
        </w:rPr>
        <w:fldChar w:fldCharType="separate"/>
      </w:r>
      <w:r>
        <w:rPr>
          <w:noProof/>
        </w:rPr>
        <w:t>32</w:t>
      </w:r>
      <w:r>
        <w:rPr>
          <w:noProof/>
        </w:rPr>
        <w:fldChar w:fldCharType="end"/>
      </w:r>
    </w:p>
    <w:p w14:paraId="4414F096" w14:textId="6F15B925" w:rsidR="00881EF7" w:rsidRDefault="00881EF7">
      <w:pPr>
        <w:pStyle w:val="TOC2"/>
        <w:rPr>
          <w:rFonts w:asciiTheme="minorHAnsi" w:eastAsiaTheme="minorEastAsia" w:hAnsiTheme="minorHAnsi" w:cstheme="minorBidi"/>
          <w:noProof/>
          <w:kern w:val="2"/>
          <w:sz w:val="22"/>
          <w:szCs w:val="22"/>
          <w:lang w:val="en-SE" w:eastAsia="zh-CN"/>
          <w14:ligatures w14:val="standardContextual"/>
        </w:rPr>
      </w:pPr>
      <w:r>
        <w:rPr>
          <w:noProof/>
        </w:rPr>
        <w:t>5.1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_Toc183523159 \h </w:instrText>
      </w:r>
      <w:r>
        <w:rPr>
          <w:noProof/>
        </w:rPr>
      </w:r>
      <w:r>
        <w:rPr>
          <w:noProof/>
        </w:rPr>
        <w:fldChar w:fldCharType="separate"/>
      </w:r>
      <w:r>
        <w:rPr>
          <w:noProof/>
        </w:rPr>
        <w:t>32</w:t>
      </w:r>
      <w:r>
        <w:rPr>
          <w:noProof/>
        </w:rPr>
        <w:fldChar w:fldCharType="end"/>
      </w:r>
    </w:p>
    <w:p w14:paraId="725E7831" w14:textId="3D8A96A8" w:rsidR="00881EF7" w:rsidRDefault="00881EF7">
      <w:pPr>
        <w:pStyle w:val="TOC2"/>
        <w:rPr>
          <w:rFonts w:asciiTheme="minorHAnsi" w:eastAsiaTheme="minorEastAsia" w:hAnsiTheme="minorHAnsi" w:cstheme="minorBidi"/>
          <w:noProof/>
          <w:kern w:val="2"/>
          <w:sz w:val="22"/>
          <w:szCs w:val="22"/>
          <w:lang w:val="en-SE" w:eastAsia="zh-CN"/>
          <w14:ligatures w14:val="standardContextual"/>
        </w:rPr>
      </w:pPr>
      <w:r>
        <w:rPr>
          <w:noProof/>
        </w:rPr>
        <w:t>5.2</w:t>
      </w:r>
      <w:r>
        <w:rPr>
          <w:rFonts w:asciiTheme="minorHAnsi" w:eastAsiaTheme="minorEastAsia" w:hAnsiTheme="minorHAnsi" w:cstheme="minorBidi"/>
          <w:noProof/>
          <w:kern w:val="2"/>
          <w:sz w:val="22"/>
          <w:szCs w:val="22"/>
          <w:lang w:val="en-SE" w:eastAsia="zh-CN"/>
          <w14:ligatures w14:val="standardContextual"/>
        </w:rPr>
        <w:tab/>
      </w:r>
      <w:r>
        <w:rPr>
          <w:noProof/>
        </w:rPr>
        <w:t>Namf_Communication Service</w:t>
      </w:r>
      <w:r>
        <w:rPr>
          <w:noProof/>
        </w:rPr>
        <w:tab/>
      </w:r>
      <w:r>
        <w:rPr>
          <w:noProof/>
        </w:rPr>
        <w:fldChar w:fldCharType="begin"/>
      </w:r>
      <w:r>
        <w:rPr>
          <w:noProof/>
        </w:rPr>
        <w:instrText xml:space="preserve"> PAGEREF _Toc183523160 \h </w:instrText>
      </w:r>
      <w:r>
        <w:rPr>
          <w:noProof/>
        </w:rPr>
      </w:r>
      <w:r>
        <w:rPr>
          <w:noProof/>
        </w:rPr>
        <w:fldChar w:fldCharType="separate"/>
      </w:r>
      <w:r>
        <w:rPr>
          <w:noProof/>
        </w:rPr>
        <w:t>34</w:t>
      </w:r>
      <w:r>
        <w:rPr>
          <w:noProof/>
        </w:rPr>
        <w:fldChar w:fldCharType="end"/>
      </w:r>
    </w:p>
    <w:p w14:paraId="2D35D781" w14:textId="0B090E98"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5.2.1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_Toc183523161 \h </w:instrText>
      </w:r>
      <w:r>
        <w:rPr>
          <w:noProof/>
        </w:rPr>
      </w:r>
      <w:r>
        <w:rPr>
          <w:noProof/>
        </w:rPr>
        <w:fldChar w:fldCharType="separate"/>
      </w:r>
      <w:r>
        <w:rPr>
          <w:noProof/>
        </w:rPr>
        <w:t>34</w:t>
      </w:r>
      <w:r>
        <w:rPr>
          <w:noProof/>
        </w:rPr>
        <w:fldChar w:fldCharType="end"/>
      </w:r>
    </w:p>
    <w:p w14:paraId="05993254" w14:textId="11912FCA"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5.2.2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_Toc183523162 \h </w:instrText>
      </w:r>
      <w:r>
        <w:rPr>
          <w:noProof/>
        </w:rPr>
      </w:r>
      <w:r>
        <w:rPr>
          <w:noProof/>
        </w:rPr>
        <w:fldChar w:fldCharType="separate"/>
      </w:r>
      <w:r>
        <w:rPr>
          <w:noProof/>
        </w:rPr>
        <w:t>34</w:t>
      </w:r>
      <w:r>
        <w:rPr>
          <w:noProof/>
        </w:rPr>
        <w:fldChar w:fldCharType="end"/>
      </w:r>
    </w:p>
    <w:p w14:paraId="612C7869" w14:textId="14D3B4CA"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5.2.2.1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_Toc183523163 \h </w:instrText>
      </w:r>
      <w:r>
        <w:rPr>
          <w:noProof/>
        </w:rPr>
      </w:r>
      <w:r>
        <w:rPr>
          <w:noProof/>
        </w:rPr>
        <w:fldChar w:fldCharType="separate"/>
      </w:r>
      <w:r>
        <w:rPr>
          <w:noProof/>
        </w:rPr>
        <w:t>34</w:t>
      </w:r>
      <w:r>
        <w:rPr>
          <w:noProof/>
        </w:rPr>
        <w:fldChar w:fldCharType="end"/>
      </w:r>
    </w:p>
    <w:p w14:paraId="02144152" w14:textId="45E8196D"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5.2.2.2</w:t>
      </w:r>
      <w:r>
        <w:rPr>
          <w:rFonts w:asciiTheme="minorHAnsi" w:eastAsiaTheme="minorEastAsia" w:hAnsiTheme="minorHAnsi" w:cstheme="minorBidi"/>
          <w:noProof/>
          <w:kern w:val="2"/>
          <w:sz w:val="22"/>
          <w:szCs w:val="22"/>
          <w:lang w:val="en-SE" w:eastAsia="zh-CN"/>
          <w14:ligatures w14:val="standardContextual"/>
        </w:rPr>
        <w:tab/>
      </w:r>
      <w:r>
        <w:rPr>
          <w:noProof/>
        </w:rPr>
        <w:t>UE Context Operations</w:t>
      </w:r>
      <w:r>
        <w:rPr>
          <w:noProof/>
        </w:rPr>
        <w:tab/>
      </w:r>
      <w:r>
        <w:rPr>
          <w:noProof/>
        </w:rPr>
        <w:fldChar w:fldCharType="begin"/>
      </w:r>
      <w:r>
        <w:rPr>
          <w:noProof/>
        </w:rPr>
        <w:instrText xml:space="preserve"> PAGEREF _Toc183523164 \h </w:instrText>
      </w:r>
      <w:r>
        <w:rPr>
          <w:noProof/>
        </w:rPr>
      </w:r>
      <w:r>
        <w:rPr>
          <w:noProof/>
        </w:rPr>
        <w:fldChar w:fldCharType="separate"/>
      </w:r>
      <w:r>
        <w:rPr>
          <w:noProof/>
        </w:rPr>
        <w:t>35</w:t>
      </w:r>
      <w:r>
        <w:rPr>
          <w:noProof/>
        </w:rPr>
        <w:fldChar w:fldCharType="end"/>
      </w:r>
    </w:p>
    <w:p w14:paraId="5E1A8CDA" w14:textId="7E792AE7"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5.2.2.2.1</w:t>
      </w:r>
      <w:r>
        <w:rPr>
          <w:rFonts w:asciiTheme="minorHAnsi" w:eastAsiaTheme="minorEastAsia" w:hAnsiTheme="minorHAnsi" w:cstheme="minorBidi"/>
          <w:noProof/>
          <w:kern w:val="2"/>
          <w:sz w:val="22"/>
          <w:szCs w:val="22"/>
          <w:lang w:val="en-SE" w:eastAsia="zh-CN"/>
          <w14:ligatures w14:val="standardContextual"/>
        </w:rPr>
        <w:tab/>
      </w:r>
      <w:r>
        <w:rPr>
          <w:noProof/>
        </w:rPr>
        <w:t>UEContextTransfer</w:t>
      </w:r>
      <w:r>
        <w:rPr>
          <w:noProof/>
        </w:rPr>
        <w:tab/>
      </w:r>
      <w:r>
        <w:rPr>
          <w:noProof/>
        </w:rPr>
        <w:fldChar w:fldCharType="begin"/>
      </w:r>
      <w:r>
        <w:rPr>
          <w:noProof/>
        </w:rPr>
        <w:instrText xml:space="preserve"> PAGEREF _Toc183523165 \h </w:instrText>
      </w:r>
      <w:r>
        <w:rPr>
          <w:noProof/>
        </w:rPr>
      </w:r>
      <w:r>
        <w:rPr>
          <w:noProof/>
        </w:rPr>
        <w:fldChar w:fldCharType="separate"/>
      </w:r>
      <w:r>
        <w:rPr>
          <w:noProof/>
        </w:rPr>
        <w:t>35</w:t>
      </w:r>
      <w:r>
        <w:rPr>
          <w:noProof/>
        </w:rPr>
        <w:fldChar w:fldCharType="end"/>
      </w:r>
    </w:p>
    <w:p w14:paraId="3B9A6B87" w14:textId="21CCB4CF"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5.2.2.2.1.1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_Toc183523166 \h </w:instrText>
      </w:r>
      <w:r>
        <w:rPr>
          <w:noProof/>
        </w:rPr>
      </w:r>
      <w:r>
        <w:rPr>
          <w:noProof/>
        </w:rPr>
        <w:fldChar w:fldCharType="separate"/>
      </w:r>
      <w:r>
        <w:rPr>
          <w:noProof/>
        </w:rPr>
        <w:t>35</w:t>
      </w:r>
      <w:r>
        <w:rPr>
          <w:noProof/>
        </w:rPr>
        <w:fldChar w:fldCharType="end"/>
      </w:r>
    </w:p>
    <w:p w14:paraId="2E1BECD7" w14:textId="685C44FE"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5.2.2.2.1.2</w:t>
      </w:r>
      <w:r>
        <w:rPr>
          <w:rFonts w:asciiTheme="minorHAnsi" w:eastAsiaTheme="minorEastAsia" w:hAnsiTheme="minorHAnsi" w:cstheme="minorBidi"/>
          <w:noProof/>
          <w:kern w:val="2"/>
          <w:sz w:val="22"/>
          <w:szCs w:val="22"/>
          <w:lang w:val="en-SE" w:eastAsia="zh-CN"/>
          <w14:ligatures w14:val="standardContextual"/>
        </w:rPr>
        <w:tab/>
      </w:r>
      <w:r>
        <w:rPr>
          <w:noProof/>
        </w:rPr>
        <w:t>Retrieve UE Context after successful UE authentication</w:t>
      </w:r>
      <w:r>
        <w:rPr>
          <w:noProof/>
        </w:rPr>
        <w:tab/>
      </w:r>
      <w:r>
        <w:rPr>
          <w:noProof/>
        </w:rPr>
        <w:fldChar w:fldCharType="begin"/>
      </w:r>
      <w:r>
        <w:rPr>
          <w:noProof/>
        </w:rPr>
        <w:instrText xml:space="preserve"> PAGEREF _Toc183523167 \h </w:instrText>
      </w:r>
      <w:r>
        <w:rPr>
          <w:noProof/>
        </w:rPr>
      </w:r>
      <w:r>
        <w:rPr>
          <w:noProof/>
        </w:rPr>
        <w:fldChar w:fldCharType="separate"/>
      </w:r>
      <w:r>
        <w:rPr>
          <w:noProof/>
        </w:rPr>
        <w:t>37</w:t>
      </w:r>
      <w:r>
        <w:rPr>
          <w:noProof/>
        </w:rPr>
        <w:fldChar w:fldCharType="end"/>
      </w:r>
    </w:p>
    <w:p w14:paraId="0059C2EF" w14:textId="0ED607E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5.2.2.2.2</w:t>
      </w:r>
      <w:r>
        <w:rPr>
          <w:rFonts w:asciiTheme="minorHAnsi" w:eastAsiaTheme="minorEastAsia" w:hAnsiTheme="minorHAnsi" w:cstheme="minorBidi"/>
          <w:noProof/>
          <w:kern w:val="2"/>
          <w:sz w:val="22"/>
          <w:szCs w:val="22"/>
          <w:lang w:val="en-SE" w:eastAsia="zh-CN"/>
          <w14:ligatures w14:val="standardContextual"/>
        </w:rPr>
        <w:tab/>
      </w:r>
      <w:r>
        <w:rPr>
          <w:noProof/>
        </w:rPr>
        <w:t>RegistrationStatusUpdate</w:t>
      </w:r>
      <w:r>
        <w:rPr>
          <w:noProof/>
        </w:rPr>
        <w:tab/>
      </w:r>
      <w:r>
        <w:rPr>
          <w:noProof/>
        </w:rPr>
        <w:fldChar w:fldCharType="begin"/>
      </w:r>
      <w:r>
        <w:rPr>
          <w:noProof/>
        </w:rPr>
        <w:instrText xml:space="preserve"> PAGEREF _Toc183523168 \h </w:instrText>
      </w:r>
      <w:r>
        <w:rPr>
          <w:noProof/>
        </w:rPr>
      </w:r>
      <w:r>
        <w:rPr>
          <w:noProof/>
        </w:rPr>
        <w:fldChar w:fldCharType="separate"/>
      </w:r>
      <w:r>
        <w:rPr>
          <w:noProof/>
        </w:rPr>
        <w:t>38</w:t>
      </w:r>
      <w:r>
        <w:rPr>
          <w:noProof/>
        </w:rPr>
        <w:fldChar w:fldCharType="end"/>
      </w:r>
    </w:p>
    <w:p w14:paraId="0E98019A" w14:textId="21BDE671"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_Toc183523169 \h </w:instrText>
      </w:r>
      <w:r>
        <w:rPr>
          <w:noProof/>
        </w:rPr>
      </w:r>
      <w:r>
        <w:rPr>
          <w:noProof/>
        </w:rPr>
        <w:fldChar w:fldCharType="separate"/>
      </w:r>
      <w:r>
        <w:rPr>
          <w:noProof/>
        </w:rPr>
        <w:t>38</w:t>
      </w:r>
      <w:r>
        <w:rPr>
          <w:noProof/>
        </w:rPr>
        <w:fldChar w:fldCharType="end"/>
      </w:r>
    </w:p>
    <w:p w14:paraId="78821BF4" w14:textId="140802A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5.2.2.2.3</w:t>
      </w:r>
      <w:r>
        <w:rPr>
          <w:rFonts w:asciiTheme="minorHAnsi" w:eastAsiaTheme="minorEastAsia" w:hAnsiTheme="minorHAnsi" w:cstheme="minorBidi"/>
          <w:noProof/>
          <w:kern w:val="2"/>
          <w:sz w:val="22"/>
          <w:szCs w:val="22"/>
          <w:lang w:val="en-SE" w:eastAsia="zh-CN"/>
          <w14:ligatures w14:val="standardContextual"/>
        </w:rPr>
        <w:tab/>
      </w:r>
      <w:r>
        <w:rPr>
          <w:noProof/>
        </w:rPr>
        <w:t>CreateUEContext</w:t>
      </w:r>
      <w:r>
        <w:rPr>
          <w:noProof/>
        </w:rPr>
        <w:tab/>
      </w:r>
      <w:r>
        <w:rPr>
          <w:noProof/>
        </w:rPr>
        <w:fldChar w:fldCharType="begin"/>
      </w:r>
      <w:r>
        <w:rPr>
          <w:noProof/>
        </w:rPr>
        <w:instrText xml:space="preserve"> PAGEREF _Toc183523170 \h </w:instrText>
      </w:r>
      <w:r>
        <w:rPr>
          <w:noProof/>
        </w:rPr>
      </w:r>
      <w:r>
        <w:rPr>
          <w:noProof/>
        </w:rPr>
        <w:fldChar w:fldCharType="separate"/>
      </w:r>
      <w:r>
        <w:rPr>
          <w:noProof/>
        </w:rPr>
        <w:t>39</w:t>
      </w:r>
      <w:r>
        <w:rPr>
          <w:noProof/>
        </w:rPr>
        <w:fldChar w:fldCharType="end"/>
      </w:r>
    </w:p>
    <w:p w14:paraId="327751E4" w14:textId="3AE4ED91"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sidRPr="00FE1574">
        <w:rPr>
          <w:noProof/>
        </w:rPr>
        <w:t>5.2.2.2.3.1</w:t>
      </w:r>
      <w:r>
        <w:rPr>
          <w:rFonts w:asciiTheme="minorHAnsi" w:eastAsiaTheme="minorEastAsia" w:hAnsiTheme="minorHAnsi" w:cstheme="minorBidi"/>
          <w:noProof/>
          <w:kern w:val="2"/>
          <w:sz w:val="22"/>
          <w:szCs w:val="22"/>
          <w:lang w:val="en-SE" w:eastAsia="zh-CN"/>
          <w14:ligatures w14:val="standardContextual"/>
        </w:rPr>
        <w:tab/>
      </w:r>
      <w:r w:rsidRPr="00FE1574">
        <w:rPr>
          <w:noProof/>
        </w:rPr>
        <w:t>General</w:t>
      </w:r>
      <w:r>
        <w:rPr>
          <w:noProof/>
        </w:rPr>
        <w:tab/>
      </w:r>
      <w:r>
        <w:rPr>
          <w:noProof/>
        </w:rPr>
        <w:fldChar w:fldCharType="begin"/>
      </w:r>
      <w:r>
        <w:rPr>
          <w:noProof/>
        </w:rPr>
        <w:instrText xml:space="preserve"> PAGEREF _Toc183523171 \h </w:instrText>
      </w:r>
      <w:r>
        <w:rPr>
          <w:noProof/>
        </w:rPr>
      </w:r>
      <w:r>
        <w:rPr>
          <w:noProof/>
        </w:rPr>
        <w:fldChar w:fldCharType="separate"/>
      </w:r>
      <w:r>
        <w:rPr>
          <w:noProof/>
        </w:rPr>
        <w:t>39</w:t>
      </w:r>
      <w:r>
        <w:rPr>
          <w:noProof/>
        </w:rPr>
        <w:fldChar w:fldCharType="end"/>
      </w:r>
    </w:p>
    <w:p w14:paraId="268D5340" w14:textId="0FCBF9FE"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sidRPr="00FE1574">
        <w:rPr>
          <w:noProof/>
        </w:rPr>
        <w:t>5.2.2.2.3.2</w:t>
      </w:r>
      <w:r>
        <w:rPr>
          <w:rFonts w:asciiTheme="minorHAnsi" w:eastAsiaTheme="minorEastAsia" w:hAnsiTheme="minorHAnsi" w:cstheme="minorBidi"/>
          <w:noProof/>
          <w:kern w:val="2"/>
          <w:sz w:val="22"/>
          <w:szCs w:val="22"/>
          <w:lang w:val="en-SE" w:eastAsia="zh-CN"/>
          <w14:ligatures w14:val="standardContextual"/>
        </w:rPr>
        <w:tab/>
      </w:r>
      <w:r w:rsidRPr="00FE1574">
        <w:rPr>
          <w:noProof/>
        </w:rPr>
        <w:t>Create UE Context with AMF Relocation</w:t>
      </w:r>
      <w:r>
        <w:rPr>
          <w:noProof/>
        </w:rPr>
        <w:tab/>
      </w:r>
      <w:r>
        <w:rPr>
          <w:noProof/>
        </w:rPr>
        <w:fldChar w:fldCharType="begin"/>
      </w:r>
      <w:r>
        <w:rPr>
          <w:noProof/>
        </w:rPr>
        <w:instrText xml:space="preserve"> PAGEREF _Toc183523172 \h </w:instrText>
      </w:r>
      <w:r>
        <w:rPr>
          <w:noProof/>
        </w:rPr>
      </w:r>
      <w:r>
        <w:rPr>
          <w:noProof/>
        </w:rPr>
        <w:fldChar w:fldCharType="separate"/>
      </w:r>
      <w:r>
        <w:rPr>
          <w:noProof/>
        </w:rPr>
        <w:t>41</w:t>
      </w:r>
      <w:r>
        <w:rPr>
          <w:noProof/>
        </w:rPr>
        <w:fldChar w:fldCharType="end"/>
      </w:r>
    </w:p>
    <w:p w14:paraId="16BF734D" w14:textId="61CCA4E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5.2.2.2.4</w:t>
      </w:r>
      <w:r>
        <w:rPr>
          <w:rFonts w:asciiTheme="minorHAnsi" w:eastAsiaTheme="minorEastAsia" w:hAnsiTheme="minorHAnsi" w:cstheme="minorBidi"/>
          <w:noProof/>
          <w:kern w:val="2"/>
          <w:sz w:val="22"/>
          <w:szCs w:val="22"/>
          <w:lang w:val="en-SE" w:eastAsia="zh-CN"/>
          <w14:ligatures w14:val="standardContextual"/>
        </w:rPr>
        <w:tab/>
      </w:r>
      <w:r>
        <w:rPr>
          <w:noProof/>
        </w:rPr>
        <w:t>ReleaseUEContext</w:t>
      </w:r>
      <w:r>
        <w:rPr>
          <w:noProof/>
        </w:rPr>
        <w:tab/>
      </w:r>
      <w:r>
        <w:rPr>
          <w:noProof/>
        </w:rPr>
        <w:fldChar w:fldCharType="begin"/>
      </w:r>
      <w:r>
        <w:rPr>
          <w:noProof/>
        </w:rPr>
        <w:instrText xml:space="preserve"> PAGEREF _Toc183523173 \h </w:instrText>
      </w:r>
      <w:r>
        <w:rPr>
          <w:noProof/>
        </w:rPr>
      </w:r>
      <w:r>
        <w:rPr>
          <w:noProof/>
        </w:rPr>
        <w:fldChar w:fldCharType="separate"/>
      </w:r>
      <w:r>
        <w:rPr>
          <w:noProof/>
        </w:rPr>
        <w:t>42</w:t>
      </w:r>
      <w:r>
        <w:rPr>
          <w:noProof/>
        </w:rPr>
        <w:fldChar w:fldCharType="end"/>
      </w:r>
    </w:p>
    <w:p w14:paraId="49B71B87" w14:textId="6B04BBBB"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sidRPr="00FE1574">
        <w:rPr>
          <w:noProof/>
        </w:rPr>
        <w:t>5.2.2.2.4.1</w:t>
      </w:r>
      <w:r>
        <w:rPr>
          <w:rFonts w:asciiTheme="minorHAnsi" w:eastAsiaTheme="minorEastAsia" w:hAnsiTheme="minorHAnsi" w:cstheme="minorBidi"/>
          <w:noProof/>
          <w:kern w:val="2"/>
          <w:sz w:val="22"/>
          <w:szCs w:val="22"/>
          <w:lang w:val="en-SE" w:eastAsia="zh-CN"/>
          <w14:ligatures w14:val="standardContextual"/>
        </w:rPr>
        <w:tab/>
      </w:r>
      <w:r w:rsidRPr="00FE1574">
        <w:rPr>
          <w:noProof/>
        </w:rPr>
        <w:t>General</w:t>
      </w:r>
      <w:r>
        <w:rPr>
          <w:noProof/>
        </w:rPr>
        <w:tab/>
      </w:r>
      <w:r>
        <w:rPr>
          <w:noProof/>
        </w:rPr>
        <w:fldChar w:fldCharType="begin"/>
      </w:r>
      <w:r>
        <w:rPr>
          <w:noProof/>
        </w:rPr>
        <w:instrText xml:space="preserve"> PAGEREF _Toc183523174 \h </w:instrText>
      </w:r>
      <w:r>
        <w:rPr>
          <w:noProof/>
        </w:rPr>
      </w:r>
      <w:r>
        <w:rPr>
          <w:noProof/>
        </w:rPr>
        <w:fldChar w:fldCharType="separate"/>
      </w:r>
      <w:r>
        <w:rPr>
          <w:noProof/>
        </w:rPr>
        <w:t>42</w:t>
      </w:r>
      <w:r>
        <w:rPr>
          <w:noProof/>
        </w:rPr>
        <w:fldChar w:fldCharType="end"/>
      </w:r>
    </w:p>
    <w:p w14:paraId="10A7D99F" w14:textId="4760EAC9"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5.2.2.2.</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Relocate</w:t>
      </w:r>
      <w:r>
        <w:rPr>
          <w:noProof/>
        </w:rPr>
        <w:t>UEContext</w:t>
      </w:r>
      <w:r>
        <w:rPr>
          <w:noProof/>
        </w:rPr>
        <w:tab/>
      </w:r>
      <w:r>
        <w:rPr>
          <w:noProof/>
        </w:rPr>
        <w:fldChar w:fldCharType="begin"/>
      </w:r>
      <w:r>
        <w:rPr>
          <w:noProof/>
        </w:rPr>
        <w:instrText xml:space="preserve"> PAGEREF _Toc183523175 \h </w:instrText>
      </w:r>
      <w:r>
        <w:rPr>
          <w:noProof/>
        </w:rPr>
      </w:r>
      <w:r>
        <w:rPr>
          <w:noProof/>
        </w:rPr>
        <w:fldChar w:fldCharType="separate"/>
      </w:r>
      <w:r>
        <w:rPr>
          <w:noProof/>
        </w:rPr>
        <w:t>42</w:t>
      </w:r>
      <w:r>
        <w:rPr>
          <w:noProof/>
        </w:rPr>
        <w:fldChar w:fldCharType="end"/>
      </w:r>
    </w:p>
    <w:p w14:paraId="1254587F" w14:textId="32B1C364"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sidRPr="00FE1574">
        <w:rPr>
          <w:noProof/>
        </w:rPr>
        <w:t>5.2.2.2.5.1</w:t>
      </w:r>
      <w:r>
        <w:rPr>
          <w:rFonts w:asciiTheme="minorHAnsi" w:eastAsiaTheme="minorEastAsia" w:hAnsiTheme="minorHAnsi" w:cstheme="minorBidi"/>
          <w:noProof/>
          <w:kern w:val="2"/>
          <w:sz w:val="22"/>
          <w:szCs w:val="22"/>
          <w:lang w:val="en-SE" w:eastAsia="zh-CN"/>
          <w14:ligatures w14:val="standardContextual"/>
        </w:rPr>
        <w:tab/>
      </w:r>
      <w:r w:rsidRPr="00FE1574">
        <w:rPr>
          <w:noProof/>
        </w:rPr>
        <w:t>General</w:t>
      </w:r>
      <w:r>
        <w:rPr>
          <w:noProof/>
        </w:rPr>
        <w:tab/>
      </w:r>
      <w:r>
        <w:rPr>
          <w:noProof/>
        </w:rPr>
        <w:fldChar w:fldCharType="begin"/>
      </w:r>
      <w:r>
        <w:rPr>
          <w:noProof/>
        </w:rPr>
        <w:instrText xml:space="preserve"> PAGEREF _Toc183523176 \h </w:instrText>
      </w:r>
      <w:r>
        <w:rPr>
          <w:noProof/>
        </w:rPr>
      </w:r>
      <w:r>
        <w:rPr>
          <w:noProof/>
        </w:rPr>
        <w:fldChar w:fldCharType="separate"/>
      </w:r>
      <w:r>
        <w:rPr>
          <w:noProof/>
        </w:rPr>
        <w:t>42</w:t>
      </w:r>
      <w:r>
        <w:rPr>
          <w:noProof/>
        </w:rPr>
        <w:fldChar w:fldCharType="end"/>
      </w:r>
    </w:p>
    <w:p w14:paraId="48D3A84C" w14:textId="6DD1487D"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5.2.2.2.6</w:t>
      </w:r>
      <w:r>
        <w:rPr>
          <w:rFonts w:asciiTheme="minorHAnsi" w:eastAsiaTheme="minorEastAsia" w:hAnsiTheme="minorHAnsi" w:cstheme="minorBidi"/>
          <w:noProof/>
          <w:kern w:val="2"/>
          <w:sz w:val="22"/>
          <w:szCs w:val="22"/>
          <w:lang w:val="en-SE" w:eastAsia="zh-CN"/>
          <w14:ligatures w14:val="standardContextual"/>
        </w:rPr>
        <w:tab/>
      </w:r>
      <w:r>
        <w:rPr>
          <w:noProof/>
        </w:rPr>
        <w:t>CancelRelocateUEContext</w:t>
      </w:r>
      <w:r>
        <w:rPr>
          <w:noProof/>
        </w:rPr>
        <w:tab/>
      </w:r>
      <w:r>
        <w:rPr>
          <w:noProof/>
        </w:rPr>
        <w:fldChar w:fldCharType="begin"/>
      </w:r>
      <w:r>
        <w:rPr>
          <w:noProof/>
        </w:rPr>
        <w:instrText xml:space="preserve"> PAGEREF _Toc183523177 \h </w:instrText>
      </w:r>
      <w:r>
        <w:rPr>
          <w:noProof/>
        </w:rPr>
      </w:r>
      <w:r>
        <w:rPr>
          <w:noProof/>
        </w:rPr>
        <w:fldChar w:fldCharType="separate"/>
      </w:r>
      <w:r>
        <w:rPr>
          <w:noProof/>
        </w:rPr>
        <w:t>43</w:t>
      </w:r>
      <w:r>
        <w:rPr>
          <w:noProof/>
        </w:rPr>
        <w:fldChar w:fldCharType="end"/>
      </w:r>
    </w:p>
    <w:p w14:paraId="7AEC533B" w14:textId="1285D441"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5.2.2.2.6.1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_Toc183523178 \h </w:instrText>
      </w:r>
      <w:r>
        <w:rPr>
          <w:noProof/>
        </w:rPr>
      </w:r>
      <w:r>
        <w:rPr>
          <w:noProof/>
        </w:rPr>
        <w:fldChar w:fldCharType="separate"/>
      </w:r>
      <w:r>
        <w:rPr>
          <w:noProof/>
        </w:rPr>
        <w:t>43</w:t>
      </w:r>
      <w:r>
        <w:rPr>
          <w:noProof/>
        </w:rPr>
        <w:fldChar w:fldCharType="end"/>
      </w:r>
    </w:p>
    <w:p w14:paraId="574206A7" w14:textId="48CAA327"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5.2.2.3</w:t>
      </w:r>
      <w:r>
        <w:rPr>
          <w:rFonts w:asciiTheme="minorHAnsi" w:eastAsiaTheme="minorEastAsia" w:hAnsiTheme="minorHAnsi" w:cstheme="minorBidi"/>
          <w:noProof/>
          <w:kern w:val="2"/>
          <w:sz w:val="22"/>
          <w:szCs w:val="22"/>
          <w:lang w:val="en-SE" w:eastAsia="zh-CN"/>
          <w14:ligatures w14:val="standardContextual"/>
        </w:rPr>
        <w:tab/>
      </w:r>
      <w:r>
        <w:rPr>
          <w:noProof/>
        </w:rPr>
        <w:t>UE Specific N1N2 Message Operations</w:t>
      </w:r>
      <w:r>
        <w:rPr>
          <w:noProof/>
        </w:rPr>
        <w:tab/>
      </w:r>
      <w:r>
        <w:rPr>
          <w:noProof/>
        </w:rPr>
        <w:fldChar w:fldCharType="begin"/>
      </w:r>
      <w:r>
        <w:rPr>
          <w:noProof/>
        </w:rPr>
        <w:instrText xml:space="preserve"> PAGEREF _Toc183523179 \h </w:instrText>
      </w:r>
      <w:r>
        <w:rPr>
          <w:noProof/>
        </w:rPr>
      </w:r>
      <w:r>
        <w:rPr>
          <w:noProof/>
        </w:rPr>
        <w:fldChar w:fldCharType="separate"/>
      </w:r>
      <w:r>
        <w:rPr>
          <w:noProof/>
        </w:rPr>
        <w:t>44</w:t>
      </w:r>
      <w:r>
        <w:rPr>
          <w:noProof/>
        </w:rPr>
        <w:fldChar w:fldCharType="end"/>
      </w:r>
    </w:p>
    <w:p w14:paraId="1B061734" w14:textId="3F56B97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5.2.2.3.1</w:t>
      </w:r>
      <w:r>
        <w:rPr>
          <w:rFonts w:asciiTheme="minorHAnsi" w:eastAsiaTheme="minorEastAsia" w:hAnsiTheme="minorHAnsi" w:cstheme="minorBidi"/>
          <w:noProof/>
          <w:kern w:val="2"/>
          <w:sz w:val="22"/>
          <w:szCs w:val="22"/>
          <w:lang w:val="en-SE" w:eastAsia="zh-CN"/>
          <w14:ligatures w14:val="standardContextual"/>
        </w:rPr>
        <w:tab/>
      </w:r>
      <w:r>
        <w:rPr>
          <w:noProof/>
        </w:rPr>
        <w:t>N1N2MessageTransfer</w:t>
      </w:r>
      <w:r>
        <w:rPr>
          <w:noProof/>
        </w:rPr>
        <w:tab/>
      </w:r>
      <w:r>
        <w:rPr>
          <w:noProof/>
        </w:rPr>
        <w:fldChar w:fldCharType="begin"/>
      </w:r>
      <w:r>
        <w:rPr>
          <w:noProof/>
        </w:rPr>
        <w:instrText xml:space="preserve"> PAGEREF _Toc183523180 \h </w:instrText>
      </w:r>
      <w:r>
        <w:rPr>
          <w:noProof/>
        </w:rPr>
      </w:r>
      <w:r>
        <w:rPr>
          <w:noProof/>
        </w:rPr>
        <w:fldChar w:fldCharType="separate"/>
      </w:r>
      <w:r>
        <w:rPr>
          <w:noProof/>
        </w:rPr>
        <w:t>44</w:t>
      </w:r>
      <w:r>
        <w:rPr>
          <w:noProof/>
        </w:rPr>
        <w:fldChar w:fldCharType="end"/>
      </w:r>
    </w:p>
    <w:p w14:paraId="53B4D3E5" w14:textId="6D110471"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5.2.2.3.1.1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_Toc183523181 \h </w:instrText>
      </w:r>
      <w:r>
        <w:rPr>
          <w:noProof/>
        </w:rPr>
      </w:r>
      <w:r>
        <w:rPr>
          <w:noProof/>
        </w:rPr>
        <w:fldChar w:fldCharType="separate"/>
      </w:r>
      <w:r>
        <w:rPr>
          <w:noProof/>
        </w:rPr>
        <w:t>44</w:t>
      </w:r>
      <w:r>
        <w:rPr>
          <w:noProof/>
        </w:rPr>
        <w:fldChar w:fldCharType="end"/>
      </w:r>
    </w:p>
    <w:p w14:paraId="5B31E642" w14:textId="4B284230"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5.2.2.3.1.2</w:t>
      </w:r>
      <w:r>
        <w:rPr>
          <w:rFonts w:asciiTheme="minorHAnsi" w:eastAsiaTheme="minorEastAsia" w:hAnsiTheme="minorHAnsi" w:cstheme="minorBidi"/>
          <w:noProof/>
          <w:kern w:val="2"/>
          <w:sz w:val="22"/>
          <w:szCs w:val="22"/>
          <w:lang w:val="en-SE" w:eastAsia="zh-CN"/>
          <w14:ligatures w14:val="standardContextual"/>
        </w:rPr>
        <w:tab/>
      </w:r>
      <w:r>
        <w:rPr>
          <w:noProof/>
        </w:rPr>
        <w:t>Detailed behaviour of the AMF</w:t>
      </w:r>
      <w:r>
        <w:rPr>
          <w:noProof/>
        </w:rPr>
        <w:tab/>
      </w:r>
      <w:r>
        <w:rPr>
          <w:noProof/>
        </w:rPr>
        <w:fldChar w:fldCharType="begin"/>
      </w:r>
      <w:r>
        <w:rPr>
          <w:noProof/>
        </w:rPr>
        <w:instrText xml:space="preserve"> PAGEREF _Toc183523182 \h </w:instrText>
      </w:r>
      <w:r>
        <w:rPr>
          <w:noProof/>
        </w:rPr>
      </w:r>
      <w:r>
        <w:rPr>
          <w:noProof/>
        </w:rPr>
        <w:fldChar w:fldCharType="separate"/>
      </w:r>
      <w:r>
        <w:rPr>
          <w:noProof/>
        </w:rPr>
        <w:t>47</w:t>
      </w:r>
      <w:r>
        <w:rPr>
          <w:noProof/>
        </w:rPr>
        <w:fldChar w:fldCharType="end"/>
      </w:r>
    </w:p>
    <w:p w14:paraId="245B6BAA" w14:textId="5DDD0C5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5.2.2.3.2</w:t>
      </w:r>
      <w:r>
        <w:rPr>
          <w:rFonts w:asciiTheme="minorHAnsi" w:eastAsiaTheme="minorEastAsia" w:hAnsiTheme="minorHAnsi" w:cstheme="minorBidi"/>
          <w:noProof/>
          <w:kern w:val="2"/>
          <w:sz w:val="22"/>
          <w:szCs w:val="22"/>
          <w:lang w:val="en-SE" w:eastAsia="zh-CN"/>
          <w14:ligatures w14:val="standardContextual"/>
        </w:rPr>
        <w:tab/>
      </w:r>
      <w:r>
        <w:rPr>
          <w:noProof/>
        </w:rPr>
        <w:t>N1N2Transfer Failure Notification</w:t>
      </w:r>
      <w:r>
        <w:rPr>
          <w:noProof/>
        </w:rPr>
        <w:tab/>
      </w:r>
      <w:r>
        <w:rPr>
          <w:noProof/>
        </w:rPr>
        <w:fldChar w:fldCharType="begin"/>
      </w:r>
      <w:r>
        <w:rPr>
          <w:noProof/>
        </w:rPr>
        <w:instrText xml:space="preserve"> PAGEREF _Toc183523183 \h </w:instrText>
      </w:r>
      <w:r>
        <w:rPr>
          <w:noProof/>
        </w:rPr>
      </w:r>
      <w:r>
        <w:rPr>
          <w:noProof/>
        </w:rPr>
        <w:fldChar w:fldCharType="separate"/>
      </w:r>
      <w:r>
        <w:rPr>
          <w:noProof/>
        </w:rPr>
        <w:t>49</w:t>
      </w:r>
      <w:r>
        <w:rPr>
          <w:noProof/>
        </w:rPr>
        <w:fldChar w:fldCharType="end"/>
      </w:r>
    </w:p>
    <w:p w14:paraId="623E0BA2" w14:textId="116E18E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5.2.2.3.3</w:t>
      </w:r>
      <w:r>
        <w:rPr>
          <w:rFonts w:asciiTheme="minorHAnsi" w:eastAsiaTheme="minorEastAsia" w:hAnsiTheme="minorHAnsi" w:cstheme="minorBidi"/>
          <w:noProof/>
          <w:kern w:val="2"/>
          <w:sz w:val="22"/>
          <w:szCs w:val="22"/>
          <w:lang w:val="en-SE" w:eastAsia="zh-CN"/>
          <w14:ligatures w14:val="standardContextual"/>
        </w:rPr>
        <w:tab/>
      </w:r>
      <w:r>
        <w:rPr>
          <w:noProof/>
        </w:rPr>
        <w:t>N1N2MessageSubscribe</w:t>
      </w:r>
      <w:r>
        <w:rPr>
          <w:noProof/>
        </w:rPr>
        <w:tab/>
      </w:r>
      <w:r>
        <w:rPr>
          <w:noProof/>
        </w:rPr>
        <w:fldChar w:fldCharType="begin"/>
      </w:r>
      <w:r>
        <w:rPr>
          <w:noProof/>
        </w:rPr>
        <w:instrText xml:space="preserve"> PAGEREF _Toc183523184 \h </w:instrText>
      </w:r>
      <w:r>
        <w:rPr>
          <w:noProof/>
        </w:rPr>
      </w:r>
      <w:r>
        <w:rPr>
          <w:noProof/>
        </w:rPr>
        <w:fldChar w:fldCharType="separate"/>
      </w:r>
      <w:r>
        <w:rPr>
          <w:noProof/>
        </w:rPr>
        <w:t>50</w:t>
      </w:r>
      <w:r>
        <w:rPr>
          <w:noProof/>
        </w:rPr>
        <w:fldChar w:fldCharType="end"/>
      </w:r>
    </w:p>
    <w:p w14:paraId="01512C82" w14:textId="175A78F4"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5.2.2.3.3.1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_Toc183523185 \h </w:instrText>
      </w:r>
      <w:r>
        <w:rPr>
          <w:noProof/>
        </w:rPr>
      </w:r>
      <w:r>
        <w:rPr>
          <w:noProof/>
        </w:rPr>
        <w:fldChar w:fldCharType="separate"/>
      </w:r>
      <w:r>
        <w:rPr>
          <w:noProof/>
        </w:rPr>
        <w:t>50</w:t>
      </w:r>
      <w:r>
        <w:rPr>
          <w:noProof/>
        </w:rPr>
        <w:fldChar w:fldCharType="end"/>
      </w:r>
    </w:p>
    <w:p w14:paraId="222524DC" w14:textId="4A4288B7"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5.2.2.3.4</w:t>
      </w:r>
      <w:r>
        <w:rPr>
          <w:rFonts w:asciiTheme="minorHAnsi" w:eastAsiaTheme="minorEastAsia" w:hAnsiTheme="minorHAnsi" w:cstheme="minorBidi"/>
          <w:noProof/>
          <w:kern w:val="2"/>
          <w:sz w:val="22"/>
          <w:szCs w:val="22"/>
          <w:lang w:val="en-SE" w:eastAsia="zh-CN"/>
          <w14:ligatures w14:val="standardContextual"/>
        </w:rPr>
        <w:tab/>
      </w:r>
      <w:r>
        <w:rPr>
          <w:noProof/>
        </w:rPr>
        <w:t>N1N2MessageUnSubscribe</w:t>
      </w:r>
      <w:r>
        <w:rPr>
          <w:noProof/>
        </w:rPr>
        <w:tab/>
      </w:r>
      <w:r>
        <w:rPr>
          <w:noProof/>
        </w:rPr>
        <w:fldChar w:fldCharType="begin"/>
      </w:r>
      <w:r>
        <w:rPr>
          <w:noProof/>
        </w:rPr>
        <w:instrText xml:space="preserve"> PAGEREF _Toc183523186 \h </w:instrText>
      </w:r>
      <w:r>
        <w:rPr>
          <w:noProof/>
        </w:rPr>
      </w:r>
      <w:r>
        <w:rPr>
          <w:noProof/>
        </w:rPr>
        <w:fldChar w:fldCharType="separate"/>
      </w:r>
      <w:r>
        <w:rPr>
          <w:noProof/>
        </w:rPr>
        <w:t>51</w:t>
      </w:r>
      <w:r>
        <w:rPr>
          <w:noProof/>
        </w:rPr>
        <w:fldChar w:fldCharType="end"/>
      </w:r>
    </w:p>
    <w:p w14:paraId="0603D728" w14:textId="02B485AB"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5.2.2.3.4.1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_Toc183523187 \h </w:instrText>
      </w:r>
      <w:r>
        <w:rPr>
          <w:noProof/>
        </w:rPr>
      </w:r>
      <w:r>
        <w:rPr>
          <w:noProof/>
        </w:rPr>
        <w:fldChar w:fldCharType="separate"/>
      </w:r>
      <w:r>
        <w:rPr>
          <w:noProof/>
        </w:rPr>
        <w:t>51</w:t>
      </w:r>
      <w:r>
        <w:rPr>
          <w:noProof/>
        </w:rPr>
        <w:fldChar w:fldCharType="end"/>
      </w:r>
    </w:p>
    <w:p w14:paraId="5C61C03B" w14:textId="6A22E8D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5.2.2.3.5</w:t>
      </w:r>
      <w:r>
        <w:rPr>
          <w:rFonts w:asciiTheme="minorHAnsi" w:eastAsiaTheme="minorEastAsia" w:hAnsiTheme="minorHAnsi" w:cstheme="minorBidi"/>
          <w:noProof/>
          <w:kern w:val="2"/>
          <w:sz w:val="22"/>
          <w:szCs w:val="22"/>
          <w:lang w:val="en-SE" w:eastAsia="zh-CN"/>
          <w14:ligatures w14:val="standardContextual"/>
        </w:rPr>
        <w:tab/>
      </w:r>
      <w:r>
        <w:rPr>
          <w:noProof/>
        </w:rPr>
        <w:t>N1MessageNotify</w:t>
      </w:r>
      <w:r>
        <w:rPr>
          <w:noProof/>
        </w:rPr>
        <w:tab/>
      </w:r>
      <w:r>
        <w:rPr>
          <w:noProof/>
        </w:rPr>
        <w:fldChar w:fldCharType="begin"/>
      </w:r>
      <w:r>
        <w:rPr>
          <w:noProof/>
        </w:rPr>
        <w:instrText xml:space="preserve"> PAGEREF _Toc183523188 \h </w:instrText>
      </w:r>
      <w:r>
        <w:rPr>
          <w:noProof/>
        </w:rPr>
      </w:r>
      <w:r>
        <w:rPr>
          <w:noProof/>
        </w:rPr>
        <w:fldChar w:fldCharType="separate"/>
      </w:r>
      <w:r>
        <w:rPr>
          <w:noProof/>
        </w:rPr>
        <w:t>51</w:t>
      </w:r>
      <w:r>
        <w:rPr>
          <w:noProof/>
        </w:rPr>
        <w:fldChar w:fldCharType="end"/>
      </w:r>
    </w:p>
    <w:p w14:paraId="2D187D73" w14:textId="18618771"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5.2.2.3.5.1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_Toc183523189 \h </w:instrText>
      </w:r>
      <w:r>
        <w:rPr>
          <w:noProof/>
        </w:rPr>
      </w:r>
      <w:r>
        <w:rPr>
          <w:noProof/>
        </w:rPr>
        <w:fldChar w:fldCharType="separate"/>
      </w:r>
      <w:r>
        <w:rPr>
          <w:noProof/>
        </w:rPr>
        <w:t>51</w:t>
      </w:r>
      <w:r>
        <w:rPr>
          <w:noProof/>
        </w:rPr>
        <w:fldChar w:fldCharType="end"/>
      </w:r>
    </w:p>
    <w:p w14:paraId="1F91770D" w14:textId="05CDC169"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5.2.2.3.5.2</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Registration with AMF Re-allocation Procedure</w:t>
      </w:r>
      <w:r>
        <w:rPr>
          <w:noProof/>
        </w:rPr>
        <w:tab/>
      </w:r>
      <w:r>
        <w:rPr>
          <w:noProof/>
        </w:rPr>
        <w:fldChar w:fldCharType="begin"/>
      </w:r>
      <w:r>
        <w:rPr>
          <w:noProof/>
        </w:rPr>
        <w:instrText xml:space="preserve"> PAGEREF _Toc183523190 \h </w:instrText>
      </w:r>
      <w:r>
        <w:rPr>
          <w:noProof/>
        </w:rPr>
      </w:r>
      <w:r>
        <w:rPr>
          <w:noProof/>
        </w:rPr>
        <w:fldChar w:fldCharType="separate"/>
      </w:r>
      <w:r>
        <w:rPr>
          <w:noProof/>
        </w:rPr>
        <w:t>52</w:t>
      </w:r>
      <w:r>
        <w:rPr>
          <w:noProof/>
        </w:rPr>
        <w:fldChar w:fldCharType="end"/>
      </w:r>
    </w:p>
    <w:p w14:paraId="2A90F222" w14:textId="0C214736"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5.2.2.3.5.3</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UE Assisted and UE Based Positioning Procedure</w:t>
      </w:r>
      <w:r>
        <w:rPr>
          <w:noProof/>
        </w:rPr>
        <w:tab/>
      </w:r>
      <w:r>
        <w:rPr>
          <w:noProof/>
        </w:rPr>
        <w:fldChar w:fldCharType="begin"/>
      </w:r>
      <w:r>
        <w:rPr>
          <w:noProof/>
        </w:rPr>
        <w:instrText xml:space="preserve"> PAGEREF _Toc183523191 \h </w:instrText>
      </w:r>
      <w:r>
        <w:rPr>
          <w:noProof/>
        </w:rPr>
      </w:r>
      <w:r>
        <w:rPr>
          <w:noProof/>
        </w:rPr>
        <w:fldChar w:fldCharType="separate"/>
      </w:r>
      <w:r>
        <w:rPr>
          <w:noProof/>
        </w:rPr>
        <w:t>52</w:t>
      </w:r>
      <w:r>
        <w:rPr>
          <w:noProof/>
        </w:rPr>
        <w:fldChar w:fldCharType="end"/>
      </w:r>
    </w:p>
    <w:p w14:paraId="15A5D5F9" w14:textId="6684193D"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5.2.2.3.5.4</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UE Configuration Update for transparent UE Policy delivery</w:t>
      </w:r>
      <w:r>
        <w:rPr>
          <w:noProof/>
        </w:rPr>
        <w:tab/>
      </w:r>
      <w:r>
        <w:rPr>
          <w:noProof/>
        </w:rPr>
        <w:fldChar w:fldCharType="begin"/>
      </w:r>
      <w:r>
        <w:rPr>
          <w:noProof/>
        </w:rPr>
        <w:instrText xml:space="preserve"> PAGEREF _Toc183523192 \h </w:instrText>
      </w:r>
      <w:r>
        <w:rPr>
          <w:noProof/>
        </w:rPr>
      </w:r>
      <w:r>
        <w:rPr>
          <w:noProof/>
        </w:rPr>
        <w:fldChar w:fldCharType="separate"/>
      </w:r>
      <w:r>
        <w:rPr>
          <w:noProof/>
        </w:rPr>
        <w:t>53</w:t>
      </w:r>
      <w:r>
        <w:rPr>
          <w:noProof/>
        </w:rPr>
        <w:fldChar w:fldCharType="end"/>
      </w:r>
    </w:p>
    <w:p w14:paraId="160E8036" w14:textId="100EFB70"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5.2.2.3.5.</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r>
      <w:r>
        <w:rPr>
          <w:noProof/>
        </w:rPr>
        <w:instrText xml:space="preserve"> PAGEREF _Toc183523193 \h </w:instrText>
      </w:r>
      <w:r>
        <w:rPr>
          <w:noProof/>
        </w:rPr>
      </w:r>
      <w:r>
        <w:rPr>
          <w:noProof/>
        </w:rPr>
        <w:fldChar w:fldCharType="separate"/>
      </w:r>
      <w:r>
        <w:rPr>
          <w:noProof/>
        </w:rPr>
        <w:t>53</w:t>
      </w:r>
      <w:r>
        <w:rPr>
          <w:noProof/>
        </w:rPr>
        <w:fldChar w:fldCharType="end"/>
      </w:r>
    </w:p>
    <w:p w14:paraId="4559476C" w14:textId="13F2DF0F"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5.2.2.3.5.6</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UE triggered policy provisioning procedure to request UE policies</w:t>
      </w:r>
      <w:r>
        <w:rPr>
          <w:noProof/>
        </w:rPr>
        <w:tab/>
      </w:r>
      <w:r>
        <w:rPr>
          <w:noProof/>
        </w:rPr>
        <w:fldChar w:fldCharType="begin"/>
      </w:r>
      <w:r>
        <w:rPr>
          <w:noProof/>
        </w:rPr>
        <w:instrText xml:space="preserve"> PAGEREF _Toc183523194 \h </w:instrText>
      </w:r>
      <w:r>
        <w:rPr>
          <w:noProof/>
        </w:rPr>
      </w:r>
      <w:r>
        <w:rPr>
          <w:noProof/>
        </w:rPr>
        <w:fldChar w:fldCharType="separate"/>
      </w:r>
      <w:r>
        <w:rPr>
          <w:noProof/>
        </w:rPr>
        <w:t>53</w:t>
      </w:r>
      <w:r>
        <w:rPr>
          <w:noProof/>
        </w:rPr>
        <w:fldChar w:fldCharType="end"/>
      </w:r>
    </w:p>
    <w:p w14:paraId="0D15CFBB" w14:textId="4EF51CEE"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5.2.2.3.6</w:t>
      </w:r>
      <w:r>
        <w:rPr>
          <w:rFonts w:asciiTheme="minorHAnsi" w:eastAsiaTheme="minorEastAsia" w:hAnsiTheme="minorHAnsi" w:cstheme="minorBidi"/>
          <w:noProof/>
          <w:kern w:val="2"/>
          <w:sz w:val="22"/>
          <w:szCs w:val="22"/>
          <w:lang w:val="en-SE" w:eastAsia="zh-CN"/>
          <w14:ligatures w14:val="standardContextual"/>
        </w:rPr>
        <w:tab/>
      </w:r>
      <w:r>
        <w:rPr>
          <w:noProof/>
        </w:rPr>
        <w:t>N2InfoNotify</w:t>
      </w:r>
      <w:r>
        <w:rPr>
          <w:noProof/>
        </w:rPr>
        <w:tab/>
      </w:r>
      <w:r>
        <w:rPr>
          <w:noProof/>
        </w:rPr>
        <w:fldChar w:fldCharType="begin"/>
      </w:r>
      <w:r>
        <w:rPr>
          <w:noProof/>
        </w:rPr>
        <w:instrText xml:space="preserve"> PAGEREF _Toc183523195 \h </w:instrText>
      </w:r>
      <w:r>
        <w:rPr>
          <w:noProof/>
        </w:rPr>
      </w:r>
      <w:r>
        <w:rPr>
          <w:noProof/>
        </w:rPr>
        <w:fldChar w:fldCharType="separate"/>
      </w:r>
      <w:r>
        <w:rPr>
          <w:noProof/>
        </w:rPr>
        <w:t>54</w:t>
      </w:r>
      <w:r>
        <w:rPr>
          <w:noProof/>
        </w:rPr>
        <w:fldChar w:fldCharType="end"/>
      </w:r>
    </w:p>
    <w:p w14:paraId="18CEF614" w14:textId="70F9E56B"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5.2.2.3.6.1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_Toc183523196 \h </w:instrText>
      </w:r>
      <w:r>
        <w:rPr>
          <w:noProof/>
        </w:rPr>
      </w:r>
      <w:r>
        <w:rPr>
          <w:noProof/>
        </w:rPr>
        <w:fldChar w:fldCharType="separate"/>
      </w:r>
      <w:r>
        <w:rPr>
          <w:noProof/>
        </w:rPr>
        <w:t>54</w:t>
      </w:r>
      <w:r>
        <w:rPr>
          <w:noProof/>
        </w:rPr>
        <w:fldChar w:fldCharType="end"/>
      </w:r>
    </w:p>
    <w:p w14:paraId="56C31922" w14:textId="68A02A42"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5.2.2.3.6.2</w:t>
      </w:r>
      <w:r>
        <w:rPr>
          <w:rFonts w:asciiTheme="minorHAnsi" w:eastAsiaTheme="minorEastAsia" w:hAnsiTheme="minorHAnsi" w:cstheme="minorBidi"/>
          <w:noProof/>
          <w:kern w:val="2"/>
          <w:sz w:val="22"/>
          <w:szCs w:val="22"/>
          <w:lang w:val="en-SE" w:eastAsia="zh-CN"/>
          <w14:ligatures w14:val="standardContextual"/>
        </w:rPr>
        <w:tab/>
      </w:r>
      <w:r>
        <w:rPr>
          <w:noProof/>
        </w:rPr>
        <w:t>Using N2InfoNotify during Inter NG-RAN node N2 based handover procedure</w:t>
      </w:r>
      <w:r>
        <w:rPr>
          <w:noProof/>
        </w:rPr>
        <w:tab/>
      </w:r>
      <w:r>
        <w:rPr>
          <w:noProof/>
        </w:rPr>
        <w:fldChar w:fldCharType="begin"/>
      </w:r>
      <w:r>
        <w:rPr>
          <w:noProof/>
        </w:rPr>
        <w:instrText xml:space="preserve"> PAGEREF _Toc183523197 \h </w:instrText>
      </w:r>
      <w:r>
        <w:rPr>
          <w:noProof/>
        </w:rPr>
      </w:r>
      <w:r>
        <w:rPr>
          <w:noProof/>
        </w:rPr>
        <w:fldChar w:fldCharType="separate"/>
      </w:r>
      <w:r>
        <w:rPr>
          <w:noProof/>
        </w:rPr>
        <w:t>54</w:t>
      </w:r>
      <w:r>
        <w:rPr>
          <w:noProof/>
        </w:rPr>
        <w:fldChar w:fldCharType="end"/>
      </w:r>
    </w:p>
    <w:p w14:paraId="15A80C37" w14:textId="01DBA4A4"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5.2.2.3.6.3</w:t>
      </w:r>
      <w:r>
        <w:rPr>
          <w:rFonts w:asciiTheme="minorHAnsi" w:eastAsiaTheme="minorEastAsia" w:hAnsiTheme="minorHAnsi" w:cstheme="minorBidi"/>
          <w:noProof/>
          <w:kern w:val="2"/>
          <w:sz w:val="22"/>
          <w:szCs w:val="22"/>
          <w:lang w:val="en-SE" w:eastAsia="zh-CN"/>
          <w14:ligatures w14:val="standardContextual"/>
        </w:rPr>
        <w:tab/>
      </w:r>
      <w:r>
        <w:rPr>
          <w:noProof/>
        </w:rPr>
        <w:t>Using N2InfoNotify during Location Services procedures</w:t>
      </w:r>
      <w:r>
        <w:rPr>
          <w:noProof/>
        </w:rPr>
        <w:tab/>
      </w:r>
      <w:r>
        <w:rPr>
          <w:noProof/>
        </w:rPr>
        <w:fldChar w:fldCharType="begin"/>
      </w:r>
      <w:r>
        <w:rPr>
          <w:noProof/>
        </w:rPr>
        <w:instrText xml:space="preserve"> PAGEREF _Toc183523198 \h </w:instrText>
      </w:r>
      <w:r>
        <w:rPr>
          <w:noProof/>
        </w:rPr>
      </w:r>
      <w:r>
        <w:rPr>
          <w:noProof/>
        </w:rPr>
        <w:fldChar w:fldCharType="separate"/>
      </w:r>
      <w:r>
        <w:rPr>
          <w:noProof/>
        </w:rPr>
        <w:t>56</w:t>
      </w:r>
      <w:r>
        <w:rPr>
          <w:noProof/>
        </w:rPr>
        <w:fldChar w:fldCharType="end"/>
      </w:r>
    </w:p>
    <w:p w14:paraId="6AE94BCE" w14:textId="7FEDF917"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5.2.2.3.6.4</w:t>
      </w:r>
      <w:r>
        <w:rPr>
          <w:rFonts w:asciiTheme="minorHAnsi" w:eastAsiaTheme="minorEastAsia" w:hAnsiTheme="minorHAnsi" w:cstheme="minorBidi"/>
          <w:noProof/>
          <w:kern w:val="2"/>
          <w:sz w:val="22"/>
          <w:szCs w:val="22"/>
          <w:lang w:val="en-SE" w:eastAsia="zh-CN"/>
          <w14:ligatures w14:val="standardContextual"/>
        </w:rPr>
        <w:tab/>
      </w:r>
      <w:r>
        <w:rPr>
          <w:noProof/>
        </w:rPr>
        <w:t>Using N2InfoNotify during AMF planned removal procedure with UDSF deployed procedure</w:t>
      </w:r>
      <w:r>
        <w:rPr>
          <w:noProof/>
        </w:rPr>
        <w:tab/>
      </w:r>
      <w:r>
        <w:rPr>
          <w:noProof/>
        </w:rPr>
        <w:fldChar w:fldCharType="begin"/>
      </w:r>
      <w:r>
        <w:rPr>
          <w:noProof/>
        </w:rPr>
        <w:instrText xml:space="preserve"> PAGEREF _Toc183523199 \h </w:instrText>
      </w:r>
      <w:r>
        <w:rPr>
          <w:noProof/>
        </w:rPr>
      </w:r>
      <w:r>
        <w:rPr>
          <w:noProof/>
        </w:rPr>
        <w:fldChar w:fldCharType="separate"/>
      </w:r>
      <w:r>
        <w:rPr>
          <w:noProof/>
        </w:rPr>
        <w:t>56</w:t>
      </w:r>
      <w:r>
        <w:rPr>
          <w:noProof/>
        </w:rPr>
        <w:fldChar w:fldCharType="end"/>
      </w:r>
    </w:p>
    <w:p w14:paraId="130E1606" w14:textId="079A6D47"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5.2.2.4</w:t>
      </w:r>
      <w:r>
        <w:rPr>
          <w:rFonts w:asciiTheme="minorHAnsi" w:eastAsiaTheme="minorEastAsia" w:hAnsiTheme="minorHAnsi" w:cstheme="minorBidi"/>
          <w:noProof/>
          <w:kern w:val="2"/>
          <w:sz w:val="22"/>
          <w:szCs w:val="22"/>
          <w:lang w:val="en-SE" w:eastAsia="zh-CN"/>
          <w14:ligatures w14:val="standardContextual"/>
        </w:rPr>
        <w:tab/>
      </w:r>
      <w:r>
        <w:rPr>
          <w:noProof/>
        </w:rPr>
        <w:t>Non-UE N2 Message Operations</w:t>
      </w:r>
      <w:r>
        <w:rPr>
          <w:noProof/>
        </w:rPr>
        <w:tab/>
      </w:r>
      <w:r>
        <w:rPr>
          <w:noProof/>
        </w:rPr>
        <w:fldChar w:fldCharType="begin"/>
      </w:r>
      <w:r>
        <w:rPr>
          <w:noProof/>
        </w:rPr>
        <w:instrText xml:space="preserve"> PAGEREF _Toc183523200 \h </w:instrText>
      </w:r>
      <w:r>
        <w:rPr>
          <w:noProof/>
        </w:rPr>
      </w:r>
      <w:r>
        <w:rPr>
          <w:noProof/>
        </w:rPr>
        <w:fldChar w:fldCharType="separate"/>
      </w:r>
      <w:r>
        <w:rPr>
          <w:noProof/>
        </w:rPr>
        <w:t>56</w:t>
      </w:r>
      <w:r>
        <w:rPr>
          <w:noProof/>
        </w:rPr>
        <w:fldChar w:fldCharType="end"/>
      </w:r>
    </w:p>
    <w:p w14:paraId="1E6FA525" w14:textId="6E7B5E43"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lastRenderedPageBreak/>
        <w:t>5.2.2.4.1</w:t>
      </w:r>
      <w:r>
        <w:rPr>
          <w:rFonts w:asciiTheme="minorHAnsi" w:eastAsiaTheme="minorEastAsia" w:hAnsiTheme="minorHAnsi" w:cstheme="minorBidi"/>
          <w:noProof/>
          <w:kern w:val="2"/>
          <w:sz w:val="22"/>
          <w:szCs w:val="22"/>
          <w:lang w:val="en-SE" w:eastAsia="zh-CN"/>
          <w14:ligatures w14:val="standardContextual"/>
        </w:rPr>
        <w:tab/>
      </w:r>
      <w:r>
        <w:rPr>
          <w:noProof/>
        </w:rPr>
        <w:t>NonUeN2MessageTransfer</w:t>
      </w:r>
      <w:r>
        <w:rPr>
          <w:noProof/>
        </w:rPr>
        <w:tab/>
      </w:r>
      <w:r>
        <w:rPr>
          <w:noProof/>
        </w:rPr>
        <w:fldChar w:fldCharType="begin"/>
      </w:r>
      <w:r>
        <w:rPr>
          <w:noProof/>
        </w:rPr>
        <w:instrText xml:space="preserve"> PAGEREF _Toc183523201 \h </w:instrText>
      </w:r>
      <w:r>
        <w:rPr>
          <w:noProof/>
        </w:rPr>
      </w:r>
      <w:r>
        <w:rPr>
          <w:noProof/>
        </w:rPr>
        <w:fldChar w:fldCharType="separate"/>
      </w:r>
      <w:r>
        <w:rPr>
          <w:noProof/>
        </w:rPr>
        <w:t>56</w:t>
      </w:r>
      <w:r>
        <w:rPr>
          <w:noProof/>
        </w:rPr>
        <w:fldChar w:fldCharType="end"/>
      </w:r>
    </w:p>
    <w:p w14:paraId="3C1F426D" w14:textId="7FB0D6C9"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5.2.2.4.1.1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_Toc183523202 \h </w:instrText>
      </w:r>
      <w:r>
        <w:rPr>
          <w:noProof/>
        </w:rPr>
      </w:r>
      <w:r>
        <w:rPr>
          <w:noProof/>
        </w:rPr>
        <w:fldChar w:fldCharType="separate"/>
      </w:r>
      <w:r>
        <w:rPr>
          <w:noProof/>
        </w:rPr>
        <w:t>56</w:t>
      </w:r>
      <w:r>
        <w:rPr>
          <w:noProof/>
        </w:rPr>
        <w:fldChar w:fldCharType="end"/>
      </w:r>
    </w:p>
    <w:p w14:paraId="16441C1A" w14:textId="5F8EF4B5"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5.2.2.4.1.2</w:t>
      </w:r>
      <w:r>
        <w:rPr>
          <w:rFonts w:asciiTheme="minorHAnsi" w:eastAsiaTheme="minorEastAsia" w:hAnsiTheme="minorHAnsi" w:cstheme="minorBidi"/>
          <w:noProof/>
          <w:kern w:val="2"/>
          <w:sz w:val="22"/>
          <w:szCs w:val="22"/>
          <w:lang w:val="en-SE" w:eastAsia="zh-CN"/>
          <w14:ligatures w14:val="standardContextual"/>
        </w:rPr>
        <w:tab/>
      </w:r>
      <w:r>
        <w:rPr>
          <w:noProof/>
        </w:rPr>
        <w:t>Obtaining Non UE Associated Network Assistance Data Procedure</w:t>
      </w:r>
      <w:r>
        <w:rPr>
          <w:noProof/>
        </w:rPr>
        <w:tab/>
      </w:r>
      <w:r>
        <w:rPr>
          <w:noProof/>
        </w:rPr>
        <w:fldChar w:fldCharType="begin"/>
      </w:r>
      <w:r>
        <w:rPr>
          <w:noProof/>
        </w:rPr>
        <w:instrText xml:space="preserve"> PAGEREF _Toc183523203 \h </w:instrText>
      </w:r>
      <w:r>
        <w:rPr>
          <w:noProof/>
        </w:rPr>
      </w:r>
      <w:r>
        <w:rPr>
          <w:noProof/>
        </w:rPr>
        <w:fldChar w:fldCharType="separate"/>
      </w:r>
      <w:r>
        <w:rPr>
          <w:noProof/>
        </w:rPr>
        <w:t>57</w:t>
      </w:r>
      <w:r>
        <w:rPr>
          <w:noProof/>
        </w:rPr>
        <w:fldChar w:fldCharType="end"/>
      </w:r>
    </w:p>
    <w:p w14:paraId="4DF6D661" w14:textId="5E3AC24B"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5.2.2.4.1.3</w:t>
      </w:r>
      <w:r>
        <w:rPr>
          <w:rFonts w:asciiTheme="minorHAnsi" w:eastAsiaTheme="minorEastAsia" w:hAnsiTheme="minorHAnsi" w:cstheme="minorBidi"/>
          <w:noProof/>
          <w:kern w:val="2"/>
          <w:sz w:val="22"/>
          <w:szCs w:val="22"/>
          <w:lang w:val="en-SE" w:eastAsia="zh-CN"/>
          <w14:ligatures w14:val="standardContextual"/>
        </w:rPr>
        <w:tab/>
      </w:r>
      <w:r>
        <w:rPr>
          <w:noProof/>
        </w:rPr>
        <w:t>Warning Request Transfer Procedure</w:t>
      </w:r>
      <w:r>
        <w:rPr>
          <w:noProof/>
        </w:rPr>
        <w:tab/>
      </w:r>
      <w:r>
        <w:rPr>
          <w:noProof/>
        </w:rPr>
        <w:fldChar w:fldCharType="begin"/>
      </w:r>
      <w:r>
        <w:rPr>
          <w:noProof/>
        </w:rPr>
        <w:instrText xml:space="preserve"> PAGEREF _Toc183523204 \h </w:instrText>
      </w:r>
      <w:r>
        <w:rPr>
          <w:noProof/>
        </w:rPr>
      </w:r>
      <w:r>
        <w:rPr>
          <w:noProof/>
        </w:rPr>
        <w:fldChar w:fldCharType="separate"/>
      </w:r>
      <w:r>
        <w:rPr>
          <w:noProof/>
        </w:rPr>
        <w:t>57</w:t>
      </w:r>
      <w:r>
        <w:rPr>
          <w:noProof/>
        </w:rPr>
        <w:fldChar w:fldCharType="end"/>
      </w:r>
    </w:p>
    <w:p w14:paraId="118B2547" w14:textId="0764856C"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5.2.2.4.1.4</w:t>
      </w:r>
      <w:r>
        <w:rPr>
          <w:rFonts w:asciiTheme="minorHAnsi" w:eastAsiaTheme="minorEastAsia" w:hAnsiTheme="minorHAnsi" w:cstheme="minorBidi"/>
          <w:noProof/>
          <w:kern w:val="2"/>
          <w:sz w:val="22"/>
          <w:szCs w:val="22"/>
          <w:lang w:val="en-SE" w:eastAsia="zh-CN"/>
          <w14:ligatures w14:val="standardContextual"/>
        </w:rPr>
        <w:tab/>
      </w:r>
      <w:r>
        <w:rPr>
          <w:noProof/>
        </w:rPr>
        <w:t>Configuration Transfer Procedure</w:t>
      </w:r>
      <w:r>
        <w:rPr>
          <w:noProof/>
        </w:rPr>
        <w:tab/>
      </w:r>
      <w:r>
        <w:rPr>
          <w:noProof/>
        </w:rPr>
        <w:fldChar w:fldCharType="begin"/>
      </w:r>
      <w:r>
        <w:rPr>
          <w:noProof/>
        </w:rPr>
        <w:instrText xml:space="preserve"> PAGEREF _Toc183523205 \h </w:instrText>
      </w:r>
      <w:r>
        <w:rPr>
          <w:noProof/>
        </w:rPr>
      </w:r>
      <w:r>
        <w:rPr>
          <w:noProof/>
        </w:rPr>
        <w:fldChar w:fldCharType="separate"/>
      </w:r>
      <w:r>
        <w:rPr>
          <w:noProof/>
        </w:rPr>
        <w:t>58</w:t>
      </w:r>
      <w:r>
        <w:rPr>
          <w:noProof/>
        </w:rPr>
        <w:fldChar w:fldCharType="end"/>
      </w:r>
    </w:p>
    <w:p w14:paraId="2221C6B3" w14:textId="517BB10B"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5.2.2.4.1.5</w:t>
      </w:r>
      <w:r>
        <w:rPr>
          <w:rFonts w:asciiTheme="minorHAnsi" w:eastAsiaTheme="minorEastAsia" w:hAnsiTheme="minorHAnsi" w:cstheme="minorBidi"/>
          <w:noProof/>
          <w:kern w:val="2"/>
          <w:sz w:val="22"/>
          <w:szCs w:val="22"/>
          <w:lang w:val="en-SE" w:eastAsia="zh-CN"/>
          <w14:ligatures w14:val="standardContextual"/>
        </w:rPr>
        <w:tab/>
      </w:r>
      <w:r>
        <w:rPr>
          <w:noProof/>
        </w:rPr>
        <w:t>RIM Information Transfer Procedures</w:t>
      </w:r>
      <w:r>
        <w:rPr>
          <w:noProof/>
        </w:rPr>
        <w:tab/>
      </w:r>
      <w:r>
        <w:rPr>
          <w:noProof/>
        </w:rPr>
        <w:fldChar w:fldCharType="begin"/>
      </w:r>
      <w:r>
        <w:rPr>
          <w:noProof/>
        </w:rPr>
        <w:instrText xml:space="preserve"> PAGEREF _Toc183523206 \h </w:instrText>
      </w:r>
      <w:r>
        <w:rPr>
          <w:noProof/>
        </w:rPr>
      </w:r>
      <w:r>
        <w:rPr>
          <w:noProof/>
        </w:rPr>
        <w:fldChar w:fldCharType="separate"/>
      </w:r>
      <w:r>
        <w:rPr>
          <w:noProof/>
        </w:rPr>
        <w:t>58</w:t>
      </w:r>
      <w:r>
        <w:rPr>
          <w:noProof/>
        </w:rPr>
        <w:fldChar w:fldCharType="end"/>
      </w:r>
    </w:p>
    <w:p w14:paraId="04D07375" w14:textId="1EC4E129"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5.2.2.4.1.6</w:t>
      </w:r>
      <w:r>
        <w:rPr>
          <w:rFonts w:asciiTheme="minorHAnsi" w:eastAsiaTheme="minorEastAsia" w:hAnsiTheme="minorHAnsi" w:cstheme="minorBidi"/>
          <w:noProof/>
          <w:kern w:val="2"/>
          <w:sz w:val="22"/>
          <w:szCs w:val="22"/>
          <w:lang w:val="en-SE" w:eastAsia="zh-CN"/>
          <w14:ligatures w14:val="standardContextual"/>
        </w:rPr>
        <w:tab/>
      </w:r>
      <w:r>
        <w:rPr>
          <w:noProof/>
        </w:rPr>
        <w:t>Broadcast of Assistance Data by an LMF</w:t>
      </w:r>
      <w:r>
        <w:rPr>
          <w:noProof/>
        </w:rPr>
        <w:tab/>
      </w:r>
      <w:r>
        <w:rPr>
          <w:noProof/>
        </w:rPr>
        <w:fldChar w:fldCharType="begin"/>
      </w:r>
      <w:r>
        <w:rPr>
          <w:noProof/>
        </w:rPr>
        <w:instrText xml:space="preserve"> PAGEREF _Toc183523207 \h </w:instrText>
      </w:r>
      <w:r>
        <w:rPr>
          <w:noProof/>
        </w:rPr>
      </w:r>
      <w:r>
        <w:rPr>
          <w:noProof/>
        </w:rPr>
        <w:fldChar w:fldCharType="separate"/>
      </w:r>
      <w:r>
        <w:rPr>
          <w:noProof/>
        </w:rPr>
        <w:t>58</w:t>
      </w:r>
      <w:r>
        <w:rPr>
          <w:noProof/>
        </w:rPr>
        <w:fldChar w:fldCharType="end"/>
      </w:r>
    </w:p>
    <w:p w14:paraId="4BEA0C58" w14:textId="0DEF3F92"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5.2.2.4.2</w:t>
      </w:r>
      <w:r>
        <w:rPr>
          <w:rFonts w:asciiTheme="minorHAnsi" w:eastAsiaTheme="minorEastAsia" w:hAnsiTheme="minorHAnsi" w:cstheme="minorBidi"/>
          <w:noProof/>
          <w:kern w:val="2"/>
          <w:sz w:val="22"/>
          <w:szCs w:val="22"/>
          <w:lang w:val="en-SE" w:eastAsia="zh-CN"/>
          <w14:ligatures w14:val="standardContextual"/>
        </w:rPr>
        <w:tab/>
      </w:r>
      <w:r>
        <w:rPr>
          <w:noProof/>
        </w:rPr>
        <w:t>NonUeN2InfoSubscribe</w:t>
      </w:r>
      <w:r>
        <w:rPr>
          <w:noProof/>
        </w:rPr>
        <w:tab/>
      </w:r>
      <w:r>
        <w:rPr>
          <w:noProof/>
        </w:rPr>
        <w:fldChar w:fldCharType="begin"/>
      </w:r>
      <w:r>
        <w:rPr>
          <w:noProof/>
        </w:rPr>
        <w:instrText xml:space="preserve"> PAGEREF _Toc183523208 \h </w:instrText>
      </w:r>
      <w:r>
        <w:rPr>
          <w:noProof/>
        </w:rPr>
      </w:r>
      <w:r>
        <w:rPr>
          <w:noProof/>
        </w:rPr>
        <w:fldChar w:fldCharType="separate"/>
      </w:r>
      <w:r>
        <w:rPr>
          <w:noProof/>
        </w:rPr>
        <w:t>58</w:t>
      </w:r>
      <w:r>
        <w:rPr>
          <w:noProof/>
        </w:rPr>
        <w:fldChar w:fldCharType="end"/>
      </w:r>
    </w:p>
    <w:p w14:paraId="6CE878B0" w14:textId="08748F5D"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5.2.2.4.2.1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_Toc183523209 \h </w:instrText>
      </w:r>
      <w:r>
        <w:rPr>
          <w:noProof/>
        </w:rPr>
      </w:r>
      <w:r>
        <w:rPr>
          <w:noProof/>
        </w:rPr>
        <w:fldChar w:fldCharType="separate"/>
      </w:r>
      <w:r>
        <w:rPr>
          <w:noProof/>
        </w:rPr>
        <w:t>58</w:t>
      </w:r>
      <w:r>
        <w:rPr>
          <w:noProof/>
        </w:rPr>
        <w:fldChar w:fldCharType="end"/>
      </w:r>
    </w:p>
    <w:p w14:paraId="2D6AE748" w14:textId="10E378B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5.2.2.4.3</w:t>
      </w:r>
      <w:r>
        <w:rPr>
          <w:rFonts w:asciiTheme="minorHAnsi" w:eastAsiaTheme="minorEastAsia" w:hAnsiTheme="minorHAnsi" w:cstheme="minorBidi"/>
          <w:noProof/>
          <w:kern w:val="2"/>
          <w:sz w:val="22"/>
          <w:szCs w:val="22"/>
          <w:lang w:val="en-SE" w:eastAsia="zh-CN"/>
          <w14:ligatures w14:val="standardContextual"/>
        </w:rPr>
        <w:tab/>
      </w:r>
      <w:r>
        <w:rPr>
          <w:noProof/>
        </w:rPr>
        <w:t>NonUeN2InfoUnSubscribe</w:t>
      </w:r>
      <w:r>
        <w:rPr>
          <w:noProof/>
        </w:rPr>
        <w:tab/>
      </w:r>
      <w:r>
        <w:rPr>
          <w:noProof/>
        </w:rPr>
        <w:fldChar w:fldCharType="begin"/>
      </w:r>
      <w:r>
        <w:rPr>
          <w:noProof/>
        </w:rPr>
        <w:instrText xml:space="preserve"> PAGEREF _Toc183523210 \h </w:instrText>
      </w:r>
      <w:r>
        <w:rPr>
          <w:noProof/>
        </w:rPr>
      </w:r>
      <w:r>
        <w:rPr>
          <w:noProof/>
        </w:rPr>
        <w:fldChar w:fldCharType="separate"/>
      </w:r>
      <w:r>
        <w:rPr>
          <w:noProof/>
        </w:rPr>
        <w:t>59</w:t>
      </w:r>
      <w:r>
        <w:rPr>
          <w:noProof/>
        </w:rPr>
        <w:fldChar w:fldCharType="end"/>
      </w:r>
    </w:p>
    <w:p w14:paraId="79378BFF" w14:textId="3B4DBAF6"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5.2.2.4.3.1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_Toc183523211 \h </w:instrText>
      </w:r>
      <w:r>
        <w:rPr>
          <w:noProof/>
        </w:rPr>
      </w:r>
      <w:r>
        <w:rPr>
          <w:noProof/>
        </w:rPr>
        <w:fldChar w:fldCharType="separate"/>
      </w:r>
      <w:r>
        <w:rPr>
          <w:noProof/>
        </w:rPr>
        <w:t>59</w:t>
      </w:r>
      <w:r>
        <w:rPr>
          <w:noProof/>
        </w:rPr>
        <w:fldChar w:fldCharType="end"/>
      </w:r>
    </w:p>
    <w:p w14:paraId="6302A37B" w14:textId="458640E9"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5.2.2.4.4</w:t>
      </w:r>
      <w:r>
        <w:rPr>
          <w:rFonts w:asciiTheme="minorHAnsi" w:eastAsiaTheme="minorEastAsia" w:hAnsiTheme="minorHAnsi" w:cstheme="minorBidi"/>
          <w:noProof/>
          <w:kern w:val="2"/>
          <w:sz w:val="22"/>
          <w:szCs w:val="22"/>
          <w:lang w:val="en-SE" w:eastAsia="zh-CN"/>
          <w14:ligatures w14:val="standardContextual"/>
        </w:rPr>
        <w:tab/>
      </w:r>
      <w:r>
        <w:rPr>
          <w:noProof/>
        </w:rPr>
        <w:t>NonUeN2InfoNotify</w:t>
      </w:r>
      <w:r>
        <w:rPr>
          <w:noProof/>
        </w:rPr>
        <w:tab/>
      </w:r>
      <w:r>
        <w:rPr>
          <w:noProof/>
        </w:rPr>
        <w:fldChar w:fldCharType="begin"/>
      </w:r>
      <w:r>
        <w:rPr>
          <w:noProof/>
        </w:rPr>
        <w:instrText xml:space="preserve"> PAGEREF _Toc183523212 \h </w:instrText>
      </w:r>
      <w:r>
        <w:rPr>
          <w:noProof/>
        </w:rPr>
      </w:r>
      <w:r>
        <w:rPr>
          <w:noProof/>
        </w:rPr>
        <w:fldChar w:fldCharType="separate"/>
      </w:r>
      <w:r>
        <w:rPr>
          <w:noProof/>
        </w:rPr>
        <w:t>60</w:t>
      </w:r>
      <w:r>
        <w:rPr>
          <w:noProof/>
        </w:rPr>
        <w:fldChar w:fldCharType="end"/>
      </w:r>
    </w:p>
    <w:p w14:paraId="77468A9C" w14:textId="0809FB4E"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5.2.2.4.4.1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_Toc183523213 \h </w:instrText>
      </w:r>
      <w:r>
        <w:rPr>
          <w:noProof/>
        </w:rPr>
      </w:r>
      <w:r>
        <w:rPr>
          <w:noProof/>
        </w:rPr>
        <w:fldChar w:fldCharType="separate"/>
      </w:r>
      <w:r>
        <w:rPr>
          <w:noProof/>
        </w:rPr>
        <w:t>60</w:t>
      </w:r>
      <w:r>
        <w:rPr>
          <w:noProof/>
        </w:rPr>
        <w:fldChar w:fldCharType="end"/>
      </w:r>
    </w:p>
    <w:p w14:paraId="68407636" w14:textId="0B364E74"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5.2.2.4.4.2</w:t>
      </w:r>
      <w:r>
        <w:rPr>
          <w:rFonts w:asciiTheme="minorHAnsi" w:eastAsiaTheme="minorEastAsia" w:hAnsiTheme="minorHAnsi" w:cstheme="minorBidi"/>
          <w:noProof/>
          <w:kern w:val="2"/>
          <w:sz w:val="22"/>
          <w:szCs w:val="22"/>
          <w:lang w:val="en-SE" w:eastAsia="zh-CN"/>
          <w14:ligatures w14:val="standardContextual"/>
        </w:rPr>
        <w:tab/>
      </w:r>
      <w:r>
        <w:rPr>
          <w:noProof/>
        </w:rPr>
        <w:t>Using NonUeN2InfoNotify during Location Services procedures</w:t>
      </w:r>
      <w:r>
        <w:rPr>
          <w:noProof/>
        </w:rPr>
        <w:tab/>
      </w:r>
      <w:r>
        <w:rPr>
          <w:noProof/>
        </w:rPr>
        <w:fldChar w:fldCharType="begin"/>
      </w:r>
      <w:r>
        <w:rPr>
          <w:noProof/>
        </w:rPr>
        <w:instrText xml:space="preserve"> PAGEREF _Toc183523214 \h </w:instrText>
      </w:r>
      <w:r>
        <w:rPr>
          <w:noProof/>
        </w:rPr>
      </w:r>
      <w:r>
        <w:rPr>
          <w:noProof/>
        </w:rPr>
        <w:fldChar w:fldCharType="separate"/>
      </w:r>
      <w:r>
        <w:rPr>
          <w:noProof/>
        </w:rPr>
        <w:t>60</w:t>
      </w:r>
      <w:r>
        <w:rPr>
          <w:noProof/>
        </w:rPr>
        <w:fldChar w:fldCharType="end"/>
      </w:r>
    </w:p>
    <w:p w14:paraId="0C03D30E" w14:textId="4C5DBDFB"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5.2.2.4.4.3</w:t>
      </w:r>
      <w:r>
        <w:rPr>
          <w:rFonts w:asciiTheme="minorHAnsi" w:eastAsiaTheme="minorEastAsia" w:hAnsiTheme="minorHAnsi" w:cstheme="minorBidi"/>
          <w:noProof/>
          <w:kern w:val="2"/>
          <w:sz w:val="22"/>
          <w:szCs w:val="22"/>
          <w:lang w:val="en-SE" w:eastAsia="zh-CN"/>
          <w14:ligatures w14:val="standardContextual"/>
        </w:rPr>
        <w:tab/>
      </w:r>
      <w:r>
        <w:rPr>
          <w:noProof/>
        </w:rPr>
        <w:t>Use of NonUeN2InfoNotify for PWS related events</w:t>
      </w:r>
      <w:r>
        <w:rPr>
          <w:noProof/>
        </w:rPr>
        <w:tab/>
      </w:r>
      <w:r>
        <w:rPr>
          <w:noProof/>
        </w:rPr>
        <w:fldChar w:fldCharType="begin"/>
      </w:r>
      <w:r>
        <w:rPr>
          <w:noProof/>
        </w:rPr>
        <w:instrText xml:space="preserve"> PAGEREF _Toc183523215 \h </w:instrText>
      </w:r>
      <w:r>
        <w:rPr>
          <w:noProof/>
        </w:rPr>
      </w:r>
      <w:r>
        <w:rPr>
          <w:noProof/>
        </w:rPr>
        <w:fldChar w:fldCharType="separate"/>
      </w:r>
      <w:r>
        <w:rPr>
          <w:noProof/>
        </w:rPr>
        <w:t>60</w:t>
      </w:r>
      <w:r>
        <w:rPr>
          <w:noProof/>
        </w:rPr>
        <w:fldChar w:fldCharType="end"/>
      </w:r>
    </w:p>
    <w:p w14:paraId="09C486F9" w14:textId="7DA14EB7"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5.2.2.5</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 Status Change Operations</w:t>
      </w:r>
      <w:r>
        <w:rPr>
          <w:noProof/>
        </w:rPr>
        <w:tab/>
      </w:r>
      <w:r>
        <w:rPr>
          <w:noProof/>
        </w:rPr>
        <w:fldChar w:fldCharType="begin"/>
      </w:r>
      <w:r>
        <w:rPr>
          <w:noProof/>
        </w:rPr>
        <w:instrText xml:space="preserve"> PAGEREF _Toc183523216 \h </w:instrText>
      </w:r>
      <w:r>
        <w:rPr>
          <w:noProof/>
        </w:rPr>
      </w:r>
      <w:r>
        <w:rPr>
          <w:noProof/>
        </w:rPr>
        <w:fldChar w:fldCharType="separate"/>
      </w:r>
      <w:r>
        <w:rPr>
          <w:noProof/>
        </w:rPr>
        <w:t>61</w:t>
      </w:r>
      <w:r>
        <w:rPr>
          <w:noProof/>
        </w:rPr>
        <w:fldChar w:fldCharType="end"/>
      </w:r>
    </w:p>
    <w:p w14:paraId="537AAB7D" w14:textId="126EF73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5.2.2.5.1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AMFStatusChangeSubscribe</w:t>
      </w:r>
      <w:r>
        <w:rPr>
          <w:noProof/>
        </w:rPr>
        <w:tab/>
      </w:r>
      <w:r>
        <w:rPr>
          <w:noProof/>
        </w:rPr>
        <w:fldChar w:fldCharType="begin"/>
      </w:r>
      <w:r>
        <w:rPr>
          <w:noProof/>
        </w:rPr>
        <w:instrText xml:space="preserve"> PAGEREF _Toc183523217 \h </w:instrText>
      </w:r>
      <w:r>
        <w:rPr>
          <w:noProof/>
        </w:rPr>
      </w:r>
      <w:r>
        <w:rPr>
          <w:noProof/>
        </w:rPr>
        <w:fldChar w:fldCharType="separate"/>
      </w:r>
      <w:r>
        <w:rPr>
          <w:noProof/>
        </w:rPr>
        <w:t>61</w:t>
      </w:r>
      <w:r>
        <w:rPr>
          <w:noProof/>
        </w:rPr>
        <w:fldChar w:fldCharType="end"/>
      </w:r>
    </w:p>
    <w:p w14:paraId="2411BA9F" w14:textId="1D51EC88"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5.2.2.5.1.1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_Toc183523218 \h </w:instrText>
      </w:r>
      <w:r>
        <w:rPr>
          <w:noProof/>
        </w:rPr>
      </w:r>
      <w:r>
        <w:rPr>
          <w:noProof/>
        </w:rPr>
        <w:fldChar w:fldCharType="separate"/>
      </w:r>
      <w:r>
        <w:rPr>
          <w:noProof/>
        </w:rPr>
        <w:t>61</w:t>
      </w:r>
      <w:r>
        <w:rPr>
          <w:noProof/>
        </w:rPr>
        <w:fldChar w:fldCharType="end"/>
      </w:r>
    </w:p>
    <w:p w14:paraId="573121EE" w14:textId="670F2CF4"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5.2.2.5.1.2</w:t>
      </w:r>
      <w:r>
        <w:rPr>
          <w:rFonts w:asciiTheme="minorHAnsi" w:eastAsiaTheme="minorEastAsia" w:hAnsiTheme="minorHAnsi" w:cstheme="minorBidi"/>
          <w:noProof/>
          <w:kern w:val="2"/>
          <w:sz w:val="22"/>
          <w:szCs w:val="22"/>
          <w:lang w:val="en-SE" w:eastAsia="zh-CN"/>
          <w14:ligatures w14:val="standardContextual"/>
        </w:rPr>
        <w:tab/>
      </w:r>
      <w:r>
        <w:rPr>
          <w:noProof/>
        </w:rPr>
        <w:t>Creation of a subscription</w:t>
      </w:r>
      <w:r>
        <w:rPr>
          <w:noProof/>
        </w:rPr>
        <w:tab/>
      </w:r>
      <w:r>
        <w:rPr>
          <w:noProof/>
        </w:rPr>
        <w:fldChar w:fldCharType="begin"/>
      </w:r>
      <w:r>
        <w:rPr>
          <w:noProof/>
        </w:rPr>
        <w:instrText xml:space="preserve"> PAGEREF _Toc183523219 \h </w:instrText>
      </w:r>
      <w:r>
        <w:rPr>
          <w:noProof/>
        </w:rPr>
      </w:r>
      <w:r>
        <w:rPr>
          <w:noProof/>
        </w:rPr>
        <w:fldChar w:fldCharType="separate"/>
      </w:r>
      <w:r>
        <w:rPr>
          <w:noProof/>
        </w:rPr>
        <w:t>61</w:t>
      </w:r>
      <w:r>
        <w:rPr>
          <w:noProof/>
        </w:rPr>
        <w:fldChar w:fldCharType="end"/>
      </w:r>
    </w:p>
    <w:p w14:paraId="12EF7BD5" w14:textId="03A615DF"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5.2.2.5.1.3</w:t>
      </w:r>
      <w:r>
        <w:rPr>
          <w:rFonts w:asciiTheme="minorHAnsi" w:eastAsiaTheme="minorEastAsia" w:hAnsiTheme="minorHAnsi" w:cstheme="minorBidi"/>
          <w:noProof/>
          <w:kern w:val="2"/>
          <w:sz w:val="22"/>
          <w:szCs w:val="22"/>
          <w:lang w:val="en-SE" w:eastAsia="zh-CN"/>
          <w14:ligatures w14:val="standardContextual"/>
        </w:rPr>
        <w:tab/>
      </w:r>
      <w:r>
        <w:rPr>
          <w:noProof/>
        </w:rPr>
        <w:t>Modification of a subscription</w:t>
      </w:r>
      <w:r>
        <w:rPr>
          <w:noProof/>
        </w:rPr>
        <w:tab/>
      </w:r>
      <w:r>
        <w:rPr>
          <w:noProof/>
        </w:rPr>
        <w:fldChar w:fldCharType="begin"/>
      </w:r>
      <w:r>
        <w:rPr>
          <w:noProof/>
        </w:rPr>
        <w:instrText xml:space="preserve"> PAGEREF _Toc183523220 \h </w:instrText>
      </w:r>
      <w:r>
        <w:rPr>
          <w:noProof/>
        </w:rPr>
      </w:r>
      <w:r>
        <w:rPr>
          <w:noProof/>
        </w:rPr>
        <w:fldChar w:fldCharType="separate"/>
      </w:r>
      <w:r>
        <w:rPr>
          <w:noProof/>
        </w:rPr>
        <w:t>62</w:t>
      </w:r>
      <w:r>
        <w:rPr>
          <w:noProof/>
        </w:rPr>
        <w:fldChar w:fldCharType="end"/>
      </w:r>
    </w:p>
    <w:p w14:paraId="086E6217" w14:textId="762D0AFE"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5.2.2.5.2</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AMFStatusChangeUnSubscribe</w:t>
      </w:r>
      <w:r>
        <w:rPr>
          <w:noProof/>
        </w:rPr>
        <w:tab/>
      </w:r>
      <w:r>
        <w:rPr>
          <w:noProof/>
        </w:rPr>
        <w:fldChar w:fldCharType="begin"/>
      </w:r>
      <w:r>
        <w:rPr>
          <w:noProof/>
        </w:rPr>
        <w:instrText xml:space="preserve"> PAGEREF _Toc183523221 \h </w:instrText>
      </w:r>
      <w:r>
        <w:rPr>
          <w:noProof/>
        </w:rPr>
      </w:r>
      <w:r>
        <w:rPr>
          <w:noProof/>
        </w:rPr>
        <w:fldChar w:fldCharType="separate"/>
      </w:r>
      <w:r>
        <w:rPr>
          <w:noProof/>
        </w:rPr>
        <w:t>62</w:t>
      </w:r>
      <w:r>
        <w:rPr>
          <w:noProof/>
        </w:rPr>
        <w:fldChar w:fldCharType="end"/>
      </w:r>
    </w:p>
    <w:p w14:paraId="0DB5B951" w14:textId="38685F67"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5.2.2.5.2.1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_Toc183523222 \h </w:instrText>
      </w:r>
      <w:r>
        <w:rPr>
          <w:noProof/>
        </w:rPr>
      </w:r>
      <w:r>
        <w:rPr>
          <w:noProof/>
        </w:rPr>
        <w:fldChar w:fldCharType="separate"/>
      </w:r>
      <w:r>
        <w:rPr>
          <w:noProof/>
        </w:rPr>
        <w:t>62</w:t>
      </w:r>
      <w:r>
        <w:rPr>
          <w:noProof/>
        </w:rPr>
        <w:fldChar w:fldCharType="end"/>
      </w:r>
    </w:p>
    <w:p w14:paraId="0F930B4E" w14:textId="1D7B140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5.2.2.5.3</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AMFStatusChangeNotify</w:t>
      </w:r>
      <w:r>
        <w:rPr>
          <w:noProof/>
        </w:rPr>
        <w:tab/>
      </w:r>
      <w:r>
        <w:rPr>
          <w:noProof/>
        </w:rPr>
        <w:fldChar w:fldCharType="begin"/>
      </w:r>
      <w:r>
        <w:rPr>
          <w:noProof/>
        </w:rPr>
        <w:instrText xml:space="preserve"> PAGEREF _Toc183523223 \h </w:instrText>
      </w:r>
      <w:r>
        <w:rPr>
          <w:noProof/>
        </w:rPr>
      </w:r>
      <w:r>
        <w:rPr>
          <w:noProof/>
        </w:rPr>
        <w:fldChar w:fldCharType="separate"/>
      </w:r>
      <w:r>
        <w:rPr>
          <w:noProof/>
        </w:rPr>
        <w:t>63</w:t>
      </w:r>
      <w:r>
        <w:rPr>
          <w:noProof/>
        </w:rPr>
        <w:fldChar w:fldCharType="end"/>
      </w:r>
    </w:p>
    <w:p w14:paraId="17256FA1" w14:textId="591C8B91"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5.2.2.5.3.1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_Toc183523224 \h </w:instrText>
      </w:r>
      <w:r>
        <w:rPr>
          <w:noProof/>
        </w:rPr>
      </w:r>
      <w:r>
        <w:rPr>
          <w:noProof/>
        </w:rPr>
        <w:fldChar w:fldCharType="separate"/>
      </w:r>
      <w:r>
        <w:rPr>
          <w:noProof/>
        </w:rPr>
        <w:t>63</w:t>
      </w:r>
      <w:r>
        <w:rPr>
          <w:noProof/>
        </w:rPr>
        <w:fldChar w:fldCharType="end"/>
      </w:r>
    </w:p>
    <w:p w14:paraId="1238211F" w14:textId="679532D7"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5.2.2.6</w:t>
      </w:r>
      <w:r>
        <w:rPr>
          <w:rFonts w:asciiTheme="minorHAnsi" w:eastAsiaTheme="minorEastAsia" w:hAnsiTheme="minorHAnsi" w:cstheme="minorBidi"/>
          <w:noProof/>
          <w:kern w:val="2"/>
          <w:sz w:val="22"/>
          <w:szCs w:val="22"/>
          <w:lang w:val="en-SE" w:eastAsia="zh-CN"/>
          <w14:ligatures w14:val="standardContextual"/>
        </w:rPr>
        <w:tab/>
      </w:r>
      <w:r>
        <w:rPr>
          <w:noProof/>
        </w:rPr>
        <w:t>EBIAssignment</w:t>
      </w:r>
      <w:r>
        <w:rPr>
          <w:noProof/>
        </w:rPr>
        <w:tab/>
      </w:r>
      <w:r>
        <w:rPr>
          <w:noProof/>
        </w:rPr>
        <w:fldChar w:fldCharType="begin"/>
      </w:r>
      <w:r>
        <w:rPr>
          <w:noProof/>
        </w:rPr>
        <w:instrText xml:space="preserve"> PAGEREF _Toc183523225 \h </w:instrText>
      </w:r>
      <w:r>
        <w:rPr>
          <w:noProof/>
        </w:rPr>
      </w:r>
      <w:r>
        <w:rPr>
          <w:noProof/>
        </w:rPr>
        <w:fldChar w:fldCharType="separate"/>
      </w:r>
      <w:r>
        <w:rPr>
          <w:noProof/>
        </w:rPr>
        <w:t>64</w:t>
      </w:r>
      <w:r>
        <w:rPr>
          <w:noProof/>
        </w:rPr>
        <w:fldChar w:fldCharType="end"/>
      </w:r>
    </w:p>
    <w:p w14:paraId="0E5B6D7E" w14:textId="277B2F68"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5.2.2.6.1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_Toc183523226 \h </w:instrText>
      </w:r>
      <w:r>
        <w:rPr>
          <w:noProof/>
        </w:rPr>
      </w:r>
      <w:r>
        <w:rPr>
          <w:noProof/>
        </w:rPr>
        <w:fldChar w:fldCharType="separate"/>
      </w:r>
      <w:r>
        <w:rPr>
          <w:noProof/>
        </w:rPr>
        <w:t>64</w:t>
      </w:r>
      <w:r>
        <w:rPr>
          <w:noProof/>
        </w:rPr>
        <w:fldChar w:fldCharType="end"/>
      </w:r>
    </w:p>
    <w:p w14:paraId="64843C55" w14:textId="3C002B04" w:rsidR="00881EF7" w:rsidRDefault="00881EF7">
      <w:pPr>
        <w:pStyle w:val="TOC2"/>
        <w:rPr>
          <w:rFonts w:asciiTheme="minorHAnsi" w:eastAsiaTheme="minorEastAsia" w:hAnsiTheme="minorHAnsi" w:cstheme="minorBidi"/>
          <w:noProof/>
          <w:kern w:val="2"/>
          <w:sz w:val="22"/>
          <w:szCs w:val="22"/>
          <w:lang w:val="en-SE" w:eastAsia="zh-CN"/>
          <w14:ligatures w14:val="standardContextual"/>
        </w:rPr>
      </w:pPr>
      <w:r>
        <w:rPr>
          <w:noProof/>
        </w:rPr>
        <w:t>5.3</w:t>
      </w:r>
      <w:r>
        <w:rPr>
          <w:rFonts w:asciiTheme="minorHAnsi" w:eastAsiaTheme="minorEastAsia" w:hAnsiTheme="minorHAnsi" w:cstheme="minorBidi"/>
          <w:noProof/>
          <w:kern w:val="2"/>
          <w:sz w:val="22"/>
          <w:szCs w:val="22"/>
          <w:lang w:val="en-SE" w:eastAsia="zh-CN"/>
          <w14:ligatures w14:val="standardContextual"/>
        </w:rPr>
        <w:tab/>
      </w:r>
      <w:r>
        <w:rPr>
          <w:noProof/>
        </w:rPr>
        <w:t>Namf_EventExposure Service</w:t>
      </w:r>
      <w:r>
        <w:rPr>
          <w:noProof/>
        </w:rPr>
        <w:tab/>
      </w:r>
      <w:r>
        <w:rPr>
          <w:noProof/>
        </w:rPr>
        <w:fldChar w:fldCharType="begin"/>
      </w:r>
      <w:r>
        <w:rPr>
          <w:noProof/>
        </w:rPr>
        <w:instrText xml:space="preserve"> PAGEREF _Toc183523227 \h </w:instrText>
      </w:r>
      <w:r>
        <w:rPr>
          <w:noProof/>
        </w:rPr>
      </w:r>
      <w:r>
        <w:rPr>
          <w:noProof/>
        </w:rPr>
        <w:fldChar w:fldCharType="separate"/>
      </w:r>
      <w:r>
        <w:rPr>
          <w:noProof/>
        </w:rPr>
        <w:t>65</w:t>
      </w:r>
      <w:r>
        <w:rPr>
          <w:noProof/>
        </w:rPr>
        <w:fldChar w:fldCharType="end"/>
      </w:r>
    </w:p>
    <w:p w14:paraId="400B869C" w14:textId="0D52E158"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5.3.1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_Toc183523228 \h </w:instrText>
      </w:r>
      <w:r>
        <w:rPr>
          <w:noProof/>
        </w:rPr>
      </w:r>
      <w:r>
        <w:rPr>
          <w:noProof/>
        </w:rPr>
        <w:fldChar w:fldCharType="separate"/>
      </w:r>
      <w:r>
        <w:rPr>
          <w:noProof/>
        </w:rPr>
        <w:t>65</w:t>
      </w:r>
      <w:r>
        <w:rPr>
          <w:noProof/>
        </w:rPr>
        <w:fldChar w:fldCharType="end"/>
      </w:r>
    </w:p>
    <w:p w14:paraId="1537E092" w14:textId="23425DBF"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5.3.2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_Toc183523229 \h </w:instrText>
      </w:r>
      <w:r>
        <w:rPr>
          <w:noProof/>
        </w:rPr>
      </w:r>
      <w:r>
        <w:rPr>
          <w:noProof/>
        </w:rPr>
        <w:fldChar w:fldCharType="separate"/>
      </w:r>
      <w:r>
        <w:rPr>
          <w:noProof/>
        </w:rPr>
        <w:t>70</w:t>
      </w:r>
      <w:r>
        <w:rPr>
          <w:noProof/>
        </w:rPr>
        <w:fldChar w:fldCharType="end"/>
      </w:r>
    </w:p>
    <w:p w14:paraId="1BAF08F9" w14:textId="614DDC27"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5.3.2.1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_Toc183523230 \h </w:instrText>
      </w:r>
      <w:r>
        <w:rPr>
          <w:noProof/>
        </w:rPr>
      </w:r>
      <w:r>
        <w:rPr>
          <w:noProof/>
        </w:rPr>
        <w:fldChar w:fldCharType="separate"/>
      </w:r>
      <w:r>
        <w:rPr>
          <w:noProof/>
        </w:rPr>
        <w:t>70</w:t>
      </w:r>
      <w:r>
        <w:rPr>
          <w:noProof/>
        </w:rPr>
        <w:fldChar w:fldCharType="end"/>
      </w:r>
    </w:p>
    <w:p w14:paraId="24F7FA52" w14:textId="5897C626"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5.3.2.2</w:t>
      </w:r>
      <w:r>
        <w:rPr>
          <w:rFonts w:asciiTheme="minorHAnsi" w:eastAsiaTheme="minorEastAsia" w:hAnsiTheme="minorHAnsi" w:cstheme="minorBidi"/>
          <w:noProof/>
          <w:kern w:val="2"/>
          <w:sz w:val="22"/>
          <w:szCs w:val="22"/>
          <w:lang w:val="en-SE" w:eastAsia="zh-CN"/>
          <w14:ligatures w14:val="standardContextual"/>
        </w:rPr>
        <w:tab/>
      </w:r>
      <w:r>
        <w:rPr>
          <w:noProof/>
        </w:rPr>
        <w:t>Subscribe</w:t>
      </w:r>
      <w:r>
        <w:rPr>
          <w:noProof/>
        </w:rPr>
        <w:tab/>
      </w:r>
      <w:r>
        <w:rPr>
          <w:noProof/>
        </w:rPr>
        <w:fldChar w:fldCharType="begin"/>
      </w:r>
      <w:r>
        <w:rPr>
          <w:noProof/>
        </w:rPr>
        <w:instrText xml:space="preserve"> PAGEREF _Toc183523231 \h </w:instrText>
      </w:r>
      <w:r>
        <w:rPr>
          <w:noProof/>
        </w:rPr>
      </w:r>
      <w:r>
        <w:rPr>
          <w:noProof/>
        </w:rPr>
        <w:fldChar w:fldCharType="separate"/>
      </w:r>
      <w:r>
        <w:rPr>
          <w:noProof/>
        </w:rPr>
        <w:t>71</w:t>
      </w:r>
      <w:r>
        <w:rPr>
          <w:noProof/>
        </w:rPr>
        <w:fldChar w:fldCharType="end"/>
      </w:r>
    </w:p>
    <w:p w14:paraId="584AE8AA" w14:textId="65EF2E53"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5.3.2.2.1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_Toc183523232 \h </w:instrText>
      </w:r>
      <w:r>
        <w:rPr>
          <w:noProof/>
        </w:rPr>
      </w:r>
      <w:r>
        <w:rPr>
          <w:noProof/>
        </w:rPr>
        <w:fldChar w:fldCharType="separate"/>
      </w:r>
      <w:r>
        <w:rPr>
          <w:noProof/>
        </w:rPr>
        <w:t>71</w:t>
      </w:r>
      <w:r>
        <w:rPr>
          <w:noProof/>
        </w:rPr>
        <w:fldChar w:fldCharType="end"/>
      </w:r>
    </w:p>
    <w:p w14:paraId="4CCCA988" w14:textId="5F95E9B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5.3.2.2.2</w:t>
      </w:r>
      <w:r>
        <w:rPr>
          <w:rFonts w:asciiTheme="minorHAnsi" w:eastAsiaTheme="minorEastAsia" w:hAnsiTheme="minorHAnsi" w:cstheme="minorBidi"/>
          <w:noProof/>
          <w:kern w:val="2"/>
          <w:sz w:val="22"/>
          <w:szCs w:val="22"/>
          <w:lang w:val="en-SE" w:eastAsia="zh-CN"/>
          <w14:ligatures w14:val="standardContextual"/>
        </w:rPr>
        <w:tab/>
      </w:r>
      <w:r>
        <w:rPr>
          <w:noProof/>
        </w:rPr>
        <w:t>Creation of a subscription</w:t>
      </w:r>
      <w:r>
        <w:rPr>
          <w:noProof/>
        </w:rPr>
        <w:tab/>
      </w:r>
      <w:r>
        <w:rPr>
          <w:noProof/>
        </w:rPr>
        <w:fldChar w:fldCharType="begin"/>
      </w:r>
      <w:r>
        <w:rPr>
          <w:noProof/>
        </w:rPr>
        <w:instrText xml:space="preserve"> PAGEREF _Toc183523233 \h </w:instrText>
      </w:r>
      <w:r>
        <w:rPr>
          <w:noProof/>
        </w:rPr>
      </w:r>
      <w:r>
        <w:rPr>
          <w:noProof/>
        </w:rPr>
        <w:fldChar w:fldCharType="separate"/>
      </w:r>
      <w:r>
        <w:rPr>
          <w:noProof/>
        </w:rPr>
        <w:t>71</w:t>
      </w:r>
      <w:r>
        <w:rPr>
          <w:noProof/>
        </w:rPr>
        <w:fldChar w:fldCharType="end"/>
      </w:r>
    </w:p>
    <w:p w14:paraId="6290B633" w14:textId="78D32F3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5.3.2.2.3</w:t>
      </w:r>
      <w:r>
        <w:rPr>
          <w:rFonts w:asciiTheme="minorHAnsi" w:eastAsiaTheme="minorEastAsia" w:hAnsiTheme="minorHAnsi" w:cstheme="minorBidi"/>
          <w:noProof/>
          <w:kern w:val="2"/>
          <w:sz w:val="22"/>
          <w:szCs w:val="22"/>
          <w:lang w:val="en-SE" w:eastAsia="zh-CN"/>
          <w14:ligatures w14:val="standardContextual"/>
        </w:rPr>
        <w:tab/>
      </w:r>
      <w:r>
        <w:rPr>
          <w:noProof/>
        </w:rPr>
        <w:t>Modification of a subscription</w:t>
      </w:r>
      <w:r>
        <w:rPr>
          <w:noProof/>
        </w:rPr>
        <w:tab/>
      </w:r>
      <w:r>
        <w:rPr>
          <w:noProof/>
        </w:rPr>
        <w:fldChar w:fldCharType="begin"/>
      </w:r>
      <w:r>
        <w:rPr>
          <w:noProof/>
        </w:rPr>
        <w:instrText xml:space="preserve"> PAGEREF _Toc183523234 \h </w:instrText>
      </w:r>
      <w:r>
        <w:rPr>
          <w:noProof/>
        </w:rPr>
      </w:r>
      <w:r>
        <w:rPr>
          <w:noProof/>
        </w:rPr>
        <w:fldChar w:fldCharType="separate"/>
      </w:r>
      <w:r>
        <w:rPr>
          <w:noProof/>
        </w:rPr>
        <w:t>73</w:t>
      </w:r>
      <w:r>
        <w:rPr>
          <w:noProof/>
        </w:rPr>
        <w:fldChar w:fldCharType="end"/>
      </w:r>
    </w:p>
    <w:p w14:paraId="64AA9CAA" w14:textId="27B1B209"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5.3.2.2.4</w:t>
      </w:r>
      <w:r>
        <w:rPr>
          <w:rFonts w:asciiTheme="minorHAnsi" w:eastAsiaTheme="minorEastAsia" w:hAnsiTheme="minorHAnsi" w:cstheme="minorBidi"/>
          <w:noProof/>
          <w:kern w:val="2"/>
          <w:sz w:val="22"/>
          <w:szCs w:val="22"/>
          <w:lang w:val="en-SE" w:eastAsia="zh-CN"/>
          <w14:ligatures w14:val="standardContextual"/>
        </w:rPr>
        <w:tab/>
      </w:r>
      <w:r>
        <w:rPr>
          <w:noProof/>
        </w:rPr>
        <w:t>Remove or add group member UE(s) for a group subscription</w:t>
      </w:r>
      <w:r>
        <w:rPr>
          <w:noProof/>
        </w:rPr>
        <w:tab/>
      </w:r>
      <w:r>
        <w:rPr>
          <w:noProof/>
        </w:rPr>
        <w:fldChar w:fldCharType="begin"/>
      </w:r>
      <w:r>
        <w:rPr>
          <w:noProof/>
        </w:rPr>
        <w:instrText xml:space="preserve"> PAGEREF _Toc183523235 \h </w:instrText>
      </w:r>
      <w:r>
        <w:rPr>
          <w:noProof/>
        </w:rPr>
      </w:r>
      <w:r>
        <w:rPr>
          <w:noProof/>
        </w:rPr>
        <w:fldChar w:fldCharType="separate"/>
      </w:r>
      <w:r>
        <w:rPr>
          <w:noProof/>
        </w:rPr>
        <w:t>74</w:t>
      </w:r>
      <w:r>
        <w:rPr>
          <w:noProof/>
        </w:rPr>
        <w:fldChar w:fldCharType="end"/>
      </w:r>
    </w:p>
    <w:p w14:paraId="0049134F" w14:textId="38EC3EF9"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5.3.2.3</w:t>
      </w:r>
      <w:r>
        <w:rPr>
          <w:rFonts w:asciiTheme="minorHAnsi" w:eastAsiaTheme="minorEastAsia" w:hAnsiTheme="minorHAnsi" w:cstheme="minorBidi"/>
          <w:noProof/>
          <w:kern w:val="2"/>
          <w:sz w:val="22"/>
          <w:szCs w:val="22"/>
          <w:lang w:val="en-SE" w:eastAsia="zh-CN"/>
          <w14:ligatures w14:val="standardContextual"/>
        </w:rPr>
        <w:tab/>
      </w:r>
      <w:r>
        <w:rPr>
          <w:noProof/>
        </w:rPr>
        <w:t>Unsubscribe</w:t>
      </w:r>
      <w:r>
        <w:rPr>
          <w:noProof/>
        </w:rPr>
        <w:tab/>
      </w:r>
      <w:r>
        <w:rPr>
          <w:noProof/>
        </w:rPr>
        <w:fldChar w:fldCharType="begin"/>
      </w:r>
      <w:r>
        <w:rPr>
          <w:noProof/>
        </w:rPr>
        <w:instrText xml:space="preserve"> PAGEREF _Toc183523236 \h </w:instrText>
      </w:r>
      <w:r>
        <w:rPr>
          <w:noProof/>
        </w:rPr>
      </w:r>
      <w:r>
        <w:rPr>
          <w:noProof/>
        </w:rPr>
        <w:fldChar w:fldCharType="separate"/>
      </w:r>
      <w:r>
        <w:rPr>
          <w:noProof/>
        </w:rPr>
        <w:t>74</w:t>
      </w:r>
      <w:r>
        <w:rPr>
          <w:noProof/>
        </w:rPr>
        <w:fldChar w:fldCharType="end"/>
      </w:r>
    </w:p>
    <w:p w14:paraId="0E76603F" w14:textId="47FB6721"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5.3.2.3.1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_Toc183523237 \h </w:instrText>
      </w:r>
      <w:r>
        <w:rPr>
          <w:noProof/>
        </w:rPr>
      </w:r>
      <w:r>
        <w:rPr>
          <w:noProof/>
        </w:rPr>
        <w:fldChar w:fldCharType="separate"/>
      </w:r>
      <w:r>
        <w:rPr>
          <w:noProof/>
        </w:rPr>
        <w:t>74</w:t>
      </w:r>
      <w:r>
        <w:rPr>
          <w:noProof/>
        </w:rPr>
        <w:fldChar w:fldCharType="end"/>
      </w:r>
    </w:p>
    <w:p w14:paraId="6E56FA3F" w14:textId="0549D52D"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5.3.2.4</w:t>
      </w:r>
      <w:r>
        <w:rPr>
          <w:rFonts w:asciiTheme="minorHAnsi" w:eastAsiaTheme="minorEastAsia" w:hAnsiTheme="minorHAnsi" w:cstheme="minorBidi"/>
          <w:noProof/>
          <w:kern w:val="2"/>
          <w:sz w:val="22"/>
          <w:szCs w:val="22"/>
          <w:lang w:val="en-SE" w:eastAsia="zh-CN"/>
          <w14:ligatures w14:val="standardContextual"/>
        </w:rPr>
        <w:tab/>
      </w:r>
      <w:r>
        <w:rPr>
          <w:noProof/>
        </w:rPr>
        <w:t>Notify</w:t>
      </w:r>
      <w:r>
        <w:rPr>
          <w:noProof/>
        </w:rPr>
        <w:tab/>
      </w:r>
      <w:r>
        <w:rPr>
          <w:noProof/>
        </w:rPr>
        <w:fldChar w:fldCharType="begin"/>
      </w:r>
      <w:r>
        <w:rPr>
          <w:noProof/>
        </w:rPr>
        <w:instrText xml:space="preserve"> PAGEREF _Toc183523238 \h </w:instrText>
      </w:r>
      <w:r>
        <w:rPr>
          <w:noProof/>
        </w:rPr>
      </w:r>
      <w:r>
        <w:rPr>
          <w:noProof/>
        </w:rPr>
        <w:fldChar w:fldCharType="separate"/>
      </w:r>
      <w:r>
        <w:rPr>
          <w:noProof/>
        </w:rPr>
        <w:t>75</w:t>
      </w:r>
      <w:r>
        <w:rPr>
          <w:noProof/>
        </w:rPr>
        <w:fldChar w:fldCharType="end"/>
      </w:r>
    </w:p>
    <w:p w14:paraId="19CB3549" w14:textId="6A0855C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5.3.2.4.1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_Toc183523239 \h </w:instrText>
      </w:r>
      <w:r>
        <w:rPr>
          <w:noProof/>
        </w:rPr>
      </w:r>
      <w:r>
        <w:rPr>
          <w:noProof/>
        </w:rPr>
        <w:fldChar w:fldCharType="separate"/>
      </w:r>
      <w:r>
        <w:rPr>
          <w:noProof/>
        </w:rPr>
        <w:t>75</w:t>
      </w:r>
      <w:r>
        <w:rPr>
          <w:noProof/>
        </w:rPr>
        <w:fldChar w:fldCharType="end"/>
      </w:r>
    </w:p>
    <w:p w14:paraId="23C7FAE0" w14:textId="39EA8C4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5.3.2.4.2</w:t>
      </w:r>
      <w:r>
        <w:rPr>
          <w:rFonts w:asciiTheme="minorHAnsi" w:eastAsiaTheme="minorEastAsia" w:hAnsiTheme="minorHAnsi" w:cstheme="minorBidi"/>
          <w:noProof/>
          <w:kern w:val="2"/>
          <w:sz w:val="22"/>
          <w:szCs w:val="22"/>
          <w:lang w:val="en-SE" w:eastAsia="zh-CN"/>
          <w14:ligatures w14:val="standardContextual"/>
        </w:rPr>
        <w:tab/>
      </w:r>
      <w:r>
        <w:rPr>
          <w:noProof/>
        </w:rPr>
        <w:t>Event Subscription Synchronization for specific UE</w:t>
      </w:r>
      <w:r>
        <w:rPr>
          <w:noProof/>
        </w:rPr>
        <w:tab/>
      </w:r>
      <w:r>
        <w:rPr>
          <w:noProof/>
        </w:rPr>
        <w:fldChar w:fldCharType="begin"/>
      </w:r>
      <w:r>
        <w:rPr>
          <w:noProof/>
        </w:rPr>
        <w:instrText xml:space="preserve"> PAGEREF _Toc183523240 \h </w:instrText>
      </w:r>
      <w:r>
        <w:rPr>
          <w:noProof/>
        </w:rPr>
      </w:r>
      <w:r>
        <w:rPr>
          <w:noProof/>
        </w:rPr>
        <w:fldChar w:fldCharType="separate"/>
      </w:r>
      <w:r>
        <w:rPr>
          <w:noProof/>
        </w:rPr>
        <w:t>76</w:t>
      </w:r>
      <w:r>
        <w:rPr>
          <w:noProof/>
        </w:rPr>
        <w:fldChar w:fldCharType="end"/>
      </w:r>
    </w:p>
    <w:p w14:paraId="49F0368C" w14:textId="1EF78E34" w:rsidR="00881EF7" w:rsidRDefault="00881EF7">
      <w:pPr>
        <w:pStyle w:val="TOC2"/>
        <w:rPr>
          <w:rFonts w:asciiTheme="minorHAnsi" w:eastAsiaTheme="minorEastAsia" w:hAnsiTheme="minorHAnsi" w:cstheme="minorBidi"/>
          <w:noProof/>
          <w:kern w:val="2"/>
          <w:sz w:val="22"/>
          <w:szCs w:val="22"/>
          <w:lang w:val="en-SE" w:eastAsia="zh-CN"/>
          <w14:ligatures w14:val="standardContextual"/>
        </w:rPr>
      </w:pPr>
      <w:r>
        <w:rPr>
          <w:noProof/>
        </w:rPr>
        <w:t>5.4</w:t>
      </w:r>
      <w:r>
        <w:rPr>
          <w:rFonts w:asciiTheme="minorHAnsi" w:eastAsiaTheme="minorEastAsia" w:hAnsiTheme="minorHAnsi" w:cstheme="minorBidi"/>
          <w:noProof/>
          <w:kern w:val="2"/>
          <w:sz w:val="22"/>
          <w:szCs w:val="22"/>
          <w:lang w:val="en-SE" w:eastAsia="zh-CN"/>
          <w14:ligatures w14:val="standardContextual"/>
        </w:rPr>
        <w:tab/>
      </w:r>
      <w:r>
        <w:rPr>
          <w:noProof/>
        </w:rPr>
        <w:t>Namf_MT Service</w:t>
      </w:r>
      <w:r>
        <w:rPr>
          <w:noProof/>
        </w:rPr>
        <w:tab/>
      </w:r>
      <w:r>
        <w:rPr>
          <w:noProof/>
        </w:rPr>
        <w:fldChar w:fldCharType="begin"/>
      </w:r>
      <w:r>
        <w:rPr>
          <w:noProof/>
        </w:rPr>
        <w:instrText xml:space="preserve"> PAGEREF _Toc183523241 \h </w:instrText>
      </w:r>
      <w:r>
        <w:rPr>
          <w:noProof/>
        </w:rPr>
      </w:r>
      <w:r>
        <w:rPr>
          <w:noProof/>
        </w:rPr>
        <w:fldChar w:fldCharType="separate"/>
      </w:r>
      <w:r>
        <w:rPr>
          <w:noProof/>
        </w:rPr>
        <w:t>76</w:t>
      </w:r>
      <w:r>
        <w:rPr>
          <w:noProof/>
        </w:rPr>
        <w:fldChar w:fldCharType="end"/>
      </w:r>
    </w:p>
    <w:p w14:paraId="1F69642A" w14:textId="7723D950"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5.4.1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_Toc183523242 \h </w:instrText>
      </w:r>
      <w:r>
        <w:rPr>
          <w:noProof/>
        </w:rPr>
      </w:r>
      <w:r>
        <w:rPr>
          <w:noProof/>
        </w:rPr>
        <w:fldChar w:fldCharType="separate"/>
      </w:r>
      <w:r>
        <w:rPr>
          <w:noProof/>
        </w:rPr>
        <w:t>76</w:t>
      </w:r>
      <w:r>
        <w:rPr>
          <w:noProof/>
        </w:rPr>
        <w:fldChar w:fldCharType="end"/>
      </w:r>
    </w:p>
    <w:p w14:paraId="293467CA" w14:textId="7D60EE58"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5.4.2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_Toc183523243 \h </w:instrText>
      </w:r>
      <w:r>
        <w:rPr>
          <w:noProof/>
        </w:rPr>
      </w:r>
      <w:r>
        <w:rPr>
          <w:noProof/>
        </w:rPr>
        <w:fldChar w:fldCharType="separate"/>
      </w:r>
      <w:r>
        <w:rPr>
          <w:noProof/>
        </w:rPr>
        <w:t>77</w:t>
      </w:r>
      <w:r>
        <w:rPr>
          <w:noProof/>
        </w:rPr>
        <w:fldChar w:fldCharType="end"/>
      </w:r>
    </w:p>
    <w:p w14:paraId="5A7E83A0" w14:textId="0911EAA2"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5.4.2.1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_Toc183523244 \h </w:instrText>
      </w:r>
      <w:r>
        <w:rPr>
          <w:noProof/>
        </w:rPr>
      </w:r>
      <w:r>
        <w:rPr>
          <w:noProof/>
        </w:rPr>
        <w:fldChar w:fldCharType="separate"/>
      </w:r>
      <w:r>
        <w:rPr>
          <w:noProof/>
        </w:rPr>
        <w:t>77</w:t>
      </w:r>
      <w:r>
        <w:rPr>
          <w:noProof/>
        </w:rPr>
        <w:fldChar w:fldCharType="end"/>
      </w:r>
    </w:p>
    <w:p w14:paraId="428C89C2" w14:textId="459F1086"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5.4.2.2</w:t>
      </w:r>
      <w:r>
        <w:rPr>
          <w:rFonts w:asciiTheme="minorHAnsi" w:eastAsiaTheme="minorEastAsia" w:hAnsiTheme="minorHAnsi" w:cstheme="minorBidi"/>
          <w:noProof/>
          <w:kern w:val="2"/>
          <w:sz w:val="22"/>
          <w:szCs w:val="22"/>
          <w:lang w:val="en-SE" w:eastAsia="zh-CN"/>
          <w14:ligatures w14:val="standardContextual"/>
        </w:rPr>
        <w:tab/>
      </w:r>
      <w:r>
        <w:rPr>
          <w:noProof/>
        </w:rPr>
        <w:t>EnableUEReachability</w:t>
      </w:r>
      <w:r>
        <w:rPr>
          <w:noProof/>
        </w:rPr>
        <w:tab/>
      </w:r>
      <w:r>
        <w:rPr>
          <w:noProof/>
        </w:rPr>
        <w:fldChar w:fldCharType="begin"/>
      </w:r>
      <w:r>
        <w:rPr>
          <w:noProof/>
        </w:rPr>
        <w:instrText xml:space="preserve"> PAGEREF _Toc183523245 \h </w:instrText>
      </w:r>
      <w:r>
        <w:rPr>
          <w:noProof/>
        </w:rPr>
      </w:r>
      <w:r>
        <w:rPr>
          <w:noProof/>
        </w:rPr>
        <w:fldChar w:fldCharType="separate"/>
      </w:r>
      <w:r>
        <w:rPr>
          <w:noProof/>
        </w:rPr>
        <w:t>77</w:t>
      </w:r>
      <w:r>
        <w:rPr>
          <w:noProof/>
        </w:rPr>
        <w:fldChar w:fldCharType="end"/>
      </w:r>
    </w:p>
    <w:p w14:paraId="248DC240" w14:textId="53E28FB0"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5.4.2.2.1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_Toc183523246 \h </w:instrText>
      </w:r>
      <w:r>
        <w:rPr>
          <w:noProof/>
        </w:rPr>
      </w:r>
      <w:r>
        <w:rPr>
          <w:noProof/>
        </w:rPr>
        <w:fldChar w:fldCharType="separate"/>
      </w:r>
      <w:r>
        <w:rPr>
          <w:noProof/>
        </w:rPr>
        <w:t>77</w:t>
      </w:r>
      <w:r>
        <w:rPr>
          <w:noProof/>
        </w:rPr>
        <w:fldChar w:fldCharType="end"/>
      </w:r>
    </w:p>
    <w:p w14:paraId="6D61E4DE" w14:textId="2DDE7072"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5.4.2.3</w:t>
      </w:r>
      <w:r>
        <w:rPr>
          <w:rFonts w:asciiTheme="minorHAnsi" w:eastAsiaTheme="minorEastAsia" w:hAnsiTheme="minorHAnsi" w:cstheme="minorBidi"/>
          <w:noProof/>
          <w:kern w:val="2"/>
          <w:sz w:val="22"/>
          <w:szCs w:val="22"/>
          <w:lang w:val="en-SE" w:eastAsia="zh-CN"/>
          <w14:ligatures w14:val="standardContextual"/>
        </w:rPr>
        <w:tab/>
      </w:r>
      <w:r>
        <w:rPr>
          <w:noProof/>
        </w:rPr>
        <w:t>ProvideDomainSelectionInfo</w:t>
      </w:r>
      <w:r>
        <w:rPr>
          <w:noProof/>
        </w:rPr>
        <w:tab/>
      </w:r>
      <w:r>
        <w:rPr>
          <w:noProof/>
        </w:rPr>
        <w:fldChar w:fldCharType="begin"/>
      </w:r>
      <w:r>
        <w:rPr>
          <w:noProof/>
        </w:rPr>
        <w:instrText xml:space="preserve"> PAGEREF _Toc183523247 \h </w:instrText>
      </w:r>
      <w:r>
        <w:rPr>
          <w:noProof/>
        </w:rPr>
      </w:r>
      <w:r>
        <w:rPr>
          <w:noProof/>
        </w:rPr>
        <w:fldChar w:fldCharType="separate"/>
      </w:r>
      <w:r>
        <w:rPr>
          <w:noProof/>
        </w:rPr>
        <w:t>78</w:t>
      </w:r>
      <w:r>
        <w:rPr>
          <w:noProof/>
        </w:rPr>
        <w:fldChar w:fldCharType="end"/>
      </w:r>
    </w:p>
    <w:p w14:paraId="5F960DC2" w14:textId="1F58507E"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5.4.2.3.1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_Toc183523248 \h </w:instrText>
      </w:r>
      <w:r>
        <w:rPr>
          <w:noProof/>
        </w:rPr>
      </w:r>
      <w:r>
        <w:rPr>
          <w:noProof/>
        </w:rPr>
        <w:fldChar w:fldCharType="separate"/>
      </w:r>
      <w:r>
        <w:rPr>
          <w:noProof/>
        </w:rPr>
        <w:t>78</w:t>
      </w:r>
      <w:r>
        <w:rPr>
          <w:noProof/>
        </w:rPr>
        <w:fldChar w:fldCharType="end"/>
      </w:r>
    </w:p>
    <w:p w14:paraId="1A9AC816" w14:textId="31A33E10"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5.4.2.4</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eastAsia="zh-CN"/>
        </w:rPr>
        <w:t>EnableGroupReachability</w:t>
      </w:r>
      <w:r>
        <w:rPr>
          <w:noProof/>
        </w:rPr>
        <w:tab/>
      </w:r>
      <w:r>
        <w:rPr>
          <w:noProof/>
        </w:rPr>
        <w:fldChar w:fldCharType="begin"/>
      </w:r>
      <w:r>
        <w:rPr>
          <w:noProof/>
        </w:rPr>
        <w:instrText xml:space="preserve"> PAGEREF _Toc183523249 \h </w:instrText>
      </w:r>
      <w:r>
        <w:rPr>
          <w:noProof/>
        </w:rPr>
      </w:r>
      <w:r>
        <w:rPr>
          <w:noProof/>
        </w:rPr>
        <w:fldChar w:fldCharType="separate"/>
      </w:r>
      <w:r>
        <w:rPr>
          <w:noProof/>
        </w:rPr>
        <w:t>79</w:t>
      </w:r>
      <w:r>
        <w:rPr>
          <w:noProof/>
        </w:rPr>
        <w:fldChar w:fldCharType="end"/>
      </w:r>
    </w:p>
    <w:p w14:paraId="3EFAAA17" w14:textId="364F448D"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5.4.2.4.1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_Toc183523250 \h </w:instrText>
      </w:r>
      <w:r>
        <w:rPr>
          <w:noProof/>
        </w:rPr>
      </w:r>
      <w:r>
        <w:rPr>
          <w:noProof/>
        </w:rPr>
        <w:fldChar w:fldCharType="separate"/>
      </w:r>
      <w:r>
        <w:rPr>
          <w:noProof/>
        </w:rPr>
        <w:t>79</w:t>
      </w:r>
      <w:r>
        <w:rPr>
          <w:noProof/>
        </w:rPr>
        <w:fldChar w:fldCharType="end"/>
      </w:r>
    </w:p>
    <w:p w14:paraId="315C13BE" w14:textId="3C38DC17"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5.4.2.5</w:t>
      </w:r>
      <w:r>
        <w:rPr>
          <w:rFonts w:asciiTheme="minorHAnsi" w:eastAsiaTheme="minorEastAsia" w:hAnsiTheme="minorHAnsi" w:cstheme="minorBidi"/>
          <w:noProof/>
          <w:kern w:val="2"/>
          <w:sz w:val="22"/>
          <w:szCs w:val="22"/>
          <w:lang w:val="en-SE" w:eastAsia="zh-CN"/>
          <w14:ligatures w14:val="standardContextual"/>
        </w:rPr>
        <w:tab/>
      </w:r>
      <w:r w:rsidRPr="00FE1574">
        <w:rPr>
          <w:noProof/>
          <w:lang w:eastAsia="zh-CN"/>
        </w:rPr>
        <w:t>UEReachabilityInfoNotify</w:t>
      </w:r>
      <w:r>
        <w:rPr>
          <w:noProof/>
        </w:rPr>
        <w:tab/>
      </w:r>
      <w:r>
        <w:rPr>
          <w:noProof/>
        </w:rPr>
        <w:fldChar w:fldCharType="begin"/>
      </w:r>
      <w:r>
        <w:rPr>
          <w:noProof/>
        </w:rPr>
        <w:instrText xml:space="preserve"> PAGEREF _Toc183523251 \h </w:instrText>
      </w:r>
      <w:r>
        <w:rPr>
          <w:noProof/>
        </w:rPr>
      </w:r>
      <w:r>
        <w:rPr>
          <w:noProof/>
        </w:rPr>
        <w:fldChar w:fldCharType="separate"/>
      </w:r>
      <w:r>
        <w:rPr>
          <w:noProof/>
        </w:rPr>
        <w:t>79</w:t>
      </w:r>
      <w:r>
        <w:rPr>
          <w:noProof/>
        </w:rPr>
        <w:fldChar w:fldCharType="end"/>
      </w:r>
    </w:p>
    <w:p w14:paraId="346E1C44" w14:textId="62187B71"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5.4.2.5.1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_Toc183523252 \h </w:instrText>
      </w:r>
      <w:r>
        <w:rPr>
          <w:noProof/>
        </w:rPr>
      </w:r>
      <w:r>
        <w:rPr>
          <w:noProof/>
        </w:rPr>
        <w:fldChar w:fldCharType="separate"/>
      </w:r>
      <w:r>
        <w:rPr>
          <w:noProof/>
        </w:rPr>
        <w:t>79</w:t>
      </w:r>
      <w:r>
        <w:rPr>
          <w:noProof/>
        </w:rPr>
        <w:fldChar w:fldCharType="end"/>
      </w:r>
    </w:p>
    <w:p w14:paraId="7F3F380A" w14:textId="3DC8D7D8" w:rsidR="00881EF7" w:rsidRDefault="00881EF7">
      <w:pPr>
        <w:pStyle w:val="TOC2"/>
        <w:rPr>
          <w:rFonts w:asciiTheme="minorHAnsi" w:eastAsiaTheme="minorEastAsia" w:hAnsiTheme="minorHAnsi" w:cstheme="minorBidi"/>
          <w:noProof/>
          <w:kern w:val="2"/>
          <w:sz w:val="22"/>
          <w:szCs w:val="22"/>
          <w:lang w:val="en-SE" w:eastAsia="zh-CN"/>
          <w14:ligatures w14:val="standardContextual"/>
        </w:rPr>
      </w:pPr>
      <w:r>
        <w:rPr>
          <w:noProof/>
        </w:rPr>
        <w:t>5.5</w:t>
      </w:r>
      <w:r>
        <w:rPr>
          <w:rFonts w:asciiTheme="minorHAnsi" w:eastAsiaTheme="minorEastAsia" w:hAnsiTheme="minorHAnsi" w:cstheme="minorBidi"/>
          <w:noProof/>
          <w:kern w:val="2"/>
          <w:sz w:val="22"/>
          <w:szCs w:val="22"/>
          <w:lang w:val="en-SE" w:eastAsia="zh-CN"/>
          <w14:ligatures w14:val="standardContextual"/>
        </w:rPr>
        <w:tab/>
      </w:r>
      <w:r>
        <w:rPr>
          <w:noProof/>
        </w:rPr>
        <w:t>Namf_Location Service</w:t>
      </w:r>
      <w:r>
        <w:rPr>
          <w:noProof/>
        </w:rPr>
        <w:tab/>
      </w:r>
      <w:r>
        <w:rPr>
          <w:noProof/>
        </w:rPr>
        <w:fldChar w:fldCharType="begin"/>
      </w:r>
      <w:r>
        <w:rPr>
          <w:noProof/>
        </w:rPr>
        <w:instrText xml:space="preserve"> PAGEREF _Toc183523253 \h </w:instrText>
      </w:r>
      <w:r>
        <w:rPr>
          <w:noProof/>
        </w:rPr>
      </w:r>
      <w:r>
        <w:rPr>
          <w:noProof/>
        </w:rPr>
        <w:fldChar w:fldCharType="separate"/>
      </w:r>
      <w:r>
        <w:rPr>
          <w:noProof/>
        </w:rPr>
        <w:t>80</w:t>
      </w:r>
      <w:r>
        <w:rPr>
          <w:noProof/>
        </w:rPr>
        <w:fldChar w:fldCharType="end"/>
      </w:r>
    </w:p>
    <w:p w14:paraId="3755C195" w14:textId="02F9549D"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5.5.1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_Toc183523254 \h </w:instrText>
      </w:r>
      <w:r>
        <w:rPr>
          <w:noProof/>
        </w:rPr>
      </w:r>
      <w:r>
        <w:rPr>
          <w:noProof/>
        </w:rPr>
        <w:fldChar w:fldCharType="separate"/>
      </w:r>
      <w:r>
        <w:rPr>
          <w:noProof/>
        </w:rPr>
        <w:t>80</w:t>
      </w:r>
      <w:r>
        <w:rPr>
          <w:noProof/>
        </w:rPr>
        <w:fldChar w:fldCharType="end"/>
      </w:r>
    </w:p>
    <w:p w14:paraId="6FF044F9" w14:textId="76BA6546"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5.5.2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_Toc183523255 \h </w:instrText>
      </w:r>
      <w:r>
        <w:rPr>
          <w:noProof/>
        </w:rPr>
      </w:r>
      <w:r>
        <w:rPr>
          <w:noProof/>
        </w:rPr>
        <w:fldChar w:fldCharType="separate"/>
      </w:r>
      <w:r>
        <w:rPr>
          <w:noProof/>
        </w:rPr>
        <w:t>80</w:t>
      </w:r>
      <w:r>
        <w:rPr>
          <w:noProof/>
        </w:rPr>
        <w:fldChar w:fldCharType="end"/>
      </w:r>
    </w:p>
    <w:p w14:paraId="6F92E81C" w14:textId="02BEF7C1"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5.5.2.1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_Toc183523256 \h </w:instrText>
      </w:r>
      <w:r>
        <w:rPr>
          <w:noProof/>
        </w:rPr>
      </w:r>
      <w:r>
        <w:rPr>
          <w:noProof/>
        </w:rPr>
        <w:fldChar w:fldCharType="separate"/>
      </w:r>
      <w:r>
        <w:rPr>
          <w:noProof/>
        </w:rPr>
        <w:t>80</w:t>
      </w:r>
      <w:r>
        <w:rPr>
          <w:noProof/>
        </w:rPr>
        <w:fldChar w:fldCharType="end"/>
      </w:r>
    </w:p>
    <w:p w14:paraId="71DF6A7D" w14:textId="373ACD89"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5.5.2.2</w:t>
      </w:r>
      <w:r>
        <w:rPr>
          <w:rFonts w:asciiTheme="minorHAnsi" w:eastAsiaTheme="minorEastAsia" w:hAnsiTheme="minorHAnsi" w:cstheme="minorBidi"/>
          <w:noProof/>
          <w:kern w:val="2"/>
          <w:sz w:val="22"/>
          <w:szCs w:val="22"/>
          <w:lang w:val="en-SE" w:eastAsia="zh-CN"/>
          <w14:ligatures w14:val="standardContextual"/>
        </w:rPr>
        <w:tab/>
      </w:r>
      <w:r>
        <w:rPr>
          <w:noProof/>
        </w:rPr>
        <w:t>ProvidePositioningInfo</w:t>
      </w:r>
      <w:r>
        <w:rPr>
          <w:noProof/>
        </w:rPr>
        <w:tab/>
      </w:r>
      <w:r>
        <w:rPr>
          <w:noProof/>
        </w:rPr>
        <w:fldChar w:fldCharType="begin"/>
      </w:r>
      <w:r>
        <w:rPr>
          <w:noProof/>
        </w:rPr>
        <w:instrText xml:space="preserve"> PAGEREF _Toc183523257 \h </w:instrText>
      </w:r>
      <w:r>
        <w:rPr>
          <w:noProof/>
        </w:rPr>
      </w:r>
      <w:r>
        <w:rPr>
          <w:noProof/>
        </w:rPr>
        <w:fldChar w:fldCharType="separate"/>
      </w:r>
      <w:r>
        <w:rPr>
          <w:noProof/>
        </w:rPr>
        <w:t>80</w:t>
      </w:r>
      <w:r>
        <w:rPr>
          <w:noProof/>
        </w:rPr>
        <w:fldChar w:fldCharType="end"/>
      </w:r>
    </w:p>
    <w:p w14:paraId="2305220A" w14:textId="4CCE018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5.5.2.2.1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_Toc183523258 \h </w:instrText>
      </w:r>
      <w:r>
        <w:rPr>
          <w:noProof/>
        </w:rPr>
      </w:r>
      <w:r>
        <w:rPr>
          <w:noProof/>
        </w:rPr>
        <w:fldChar w:fldCharType="separate"/>
      </w:r>
      <w:r>
        <w:rPr>
          <w:noProof/>
        </w:rPr>
        <w:t>80</w:t>
      </w:r>
      <w:r>
        <w:rPr>
          <w:noProof/>
        </w:rPr>
        <w:fldChar w:fldCharType="end"/>
      </w:r>
    </w:p>
    <w:p w14:paraId="16F7B160" w14:textId="6BDEB114"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5.5.2.3</w:t>
      </w:r>
      <w:r>
        <w:rPr>
          <w:rFonts w:asciiTheme="minorHAnsi" w:eastAsiaTheme="minorEastAsia" w:hAnsiTheme="minorHAnsi" w:cstheme="minorBidi"/>
          <w:noProof/>
          <w:kern w:val="2"/>
          <w:sz w:val="22"/>
          <w:szCs w:val="22"/>
          <w:lang w:val="en-SE" w:eastAsia="zh-CN"/>
          <w14:ligatures w14:val="standardContextual"/>
        </w:rPr>
        <w:tab/>
      </w:r>
      <w:r>
        <w:rPr>
          <w:noProof/>
        </w:rPr>
        <w:t>EventNotify</w:t>
      </w:r>
      <w:r>
        <w:rPr>
          <w:noProof/>
        </w:rPr>
        <w:tab/>
      </w:r>
      <w:r>
        <w:rPr>
          <w:noProof/>
        </w:rPr>
        <w:fldChar w:fldCharType="begin"/>
      </w:r>
      <w:r>
        <w:rPr>
          <w:noProof/>
        </w:rPr>
        <w:instrText xml:space="preserve"> PAGEREF _Toc183523259 \h </w:instrText>
      </w:r>
      <w:r>
        <w:rPr>
          <w:noProof/>
        </w:rPr>
      </w:r>
      <w:r>
        <w:rPr>
          <w:noProof/>
        </w:rPr>
        <w:fldChar w:fldCharType="separate"/>
      </w:r>
      <w:r>
        <w:rPr>
          <w:noProof/>
        </w:rPr>
        <w:t>81</w:t>
      </w:r>
      <w:r>
        <w:rPr>
          <w:noProof/>
        </w:rPr>
        <w:fldChar w:fldCharType="end"/>
      </w:r>
    </w:p>
    <w:p w14:paraId="375C7E40" w14:textId="23B2E2D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5.5.2.3.1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_Toc183523260 \h </w:instrText>
      </w:r>
      <w:r>
        <w:rPr>
          <w:noProof/>
        </w:rPr>
      </w:r>
      <w:r>
        <w:rPr>
          <w:noProof/>
        </w:rPr>
        <w:fldChar w:fldCharType="separate"/>
      </w:r>
      <w:r>
        <w:rPr>
          <w:noProof/>
        </w:rPr>
        <w:t>81</w:t>
      </w:r>
      <w:r>
        <w:rPr>
          <w:noProof/>
        </w:rPr>
        <w:fldChar w:fldCharType="end"/>
      </w:r>
    </w:p>
    <w:p w14:paraId="726436F0" w14:textId="5B913E72"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5.5.2.4</w:t>
      </w:r>
      <w:r>
        <w:rPr>
          <w:rFonts w:asciiTheme="minorHAnsi" w:eastAsiaTheme="minorEastAsia" w:hAnsiTheme="minorHAnsi" w:cstheme="minorBidi"/>
          <w:noProof/>
          <w:kern w:val="2"/>
          <w:sz w:val="22"/>
          <w:szCs w:val="22"/>
          <w:lang w:val="en-SE" w:eastAsia="zh-CN"/>
          <w14:ligatures w14:val="standardContextual"/>
        </w:rPr>
        <w:tab/>
      </w:r>
      <w:r>
        <w:rPr>
          <w:noProof/>
        </w:rPr>
        <w:t>ProvideLocationInfo</w:t>
      </w:r>
      <w:r>
        <w:rPr>
          <w:noProof/>
        </w:rPr>
        <w:tab/>
      </w:r>
      <w:r>
        <w:rPr>
          <w:noProof/>
        </w:rPr>
        <w:fldChar w:fldCharType="begin"/>
      </w:r>
      <w:r>
        <w:rPr>
          <w:noProof/>
        </w:rPr>
        <w:instrText xml:space="preserve"> PAGEREF _Toc183523261 \h </w:instrText>
      </w:r>
      <w:r>
        <w:rPr>
          <w:noProof/>
        </w:rPr>
      </w:r>
      <w:r>
        <w:rPr>
          <w:noProof/>
        </w:rPr>
        <w:fldChar w:fldCharType="separate"/>
      </w:r>
      <w:r>
        <w:rPr>
          <w:noProof/>
        </w:rPr>
        <w:t>82</w:t>
      </w:r>
      <w:r>
        <w:rPr>
          <w:noProof/>
        </w:rPr>
        <w:fldChar w:fldCharType="end"/>
      </w:r>
    </w:p>
    <w:p w14:paraId="099C7F4A" w14:textId="15990743"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5.5.2.4.1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_Toc183523262 \h </w:instrText>
      </w:r>
      <w:r>
        <w:rPr>
          <w:noProof/>
        </w:rPr>
      </w:r>
      <w:r>
        <w:rPr>
          <w:noProof/>
        </w:rPr>
        <w:fldChar w:fldCharType="separate"/>
      </w:r>
      <w:r>
        <w:rPr>
          <w:noProof/>
        </w:rPr>
        <w:t>82</w:t>
      </w:r>
      <w:r>
        <w:rPr>
          <w:noProof/>
        </w:rPr>
        <w:fldChar w:fldCharType="end"/>
      </w:r>
    </w:p>
    <w:p w14:paraId="53CBF526" w14:textId="220A43A5"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lastRenderedPageBreak/>
        <w:t>5.5.2.5</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CancelLocation</w:t>
      </w:r>
      <w:r>
        <w:rPr>
          <w:noProof/>
        </w:rPr>
        <w:tab/>
      </w:r>
      <w:r>
        <w:rPr>
          <w:noProof/>
        </w:rPr>
        <w:fldChar w:fldCharType="begin"/>
      </w:r>
      <w:r>
        <w:rPr>
          <w:noProof/>
        </w:rPr>
        <w:instrText xml:space="preserve"> PAGEREF _Toc183523263 \h </w:instrText>
      </w:r>
      <w:r>
        <w:rPr>
          <w:noProof/>
        </w:rPr>
      </w:r>
      <w:r>
        <w:rPr>
          <w:noProof/>
        </w:rPr>
        <w:fldChar w:fldCharType="separate"/>
      </w:r>
      <w:r>
        <w:rPr>
          <w:noProof/>
        </w:rPr>
        <w:t>83</w:t>
      </w:r>
      <w:r>
        <w:rPr>
          <w:noProof/>
        </w:rPr>
        <w:fldChar w:fldCharType="end"/>
      </w:r>
    </w:p>
    <w:p w14:paraId="5288A6A5" w14:textId="27B1A35D"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5.5.2.5.1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_Toc183523264 \h </w:instrText>
      </w:r>
      <w:r>
        <w:rPr>
          <w:noProof/>
        </w:rPr>
      </w:r>
      <w:r>
        <w:rPr>
          <w:noProof/>
        </w:rPr>
        <w:fldChar w:fldCharType="separate"/>
      </w:r>
      <w:r>
        <w:rPr>
          <w:noProof/>
        </w:rPr>
        <w:t>83</w:t>
      </w:r>
      <w:r>
        <w:rPr>
          <w:noProof/>
        </w:rPr>
        <w:fldChar w:fldCharType="end"/>
      </w:r>
    </w:p>
    <w:p w14:paraId="5F6DDABC" w14:textId="38B939AA" w:rsidR="00881EF7" w:rsidRDefault="00881EF7">
      <w:pPr>
        <w:pStyle w:val="TOC2"/>
        <w:rPr>
          <w:rFonts w:asciiTheme="minorHAnsi" w:eastAsiaTheme="minorEastAsia" w:hAnsiTheme="minorHAnsi" w:cstheme="minorBidi"/>
          <w:noProof/>
          <w:kern w:val="2"/>
          <w:sz w:val="22"/>
          <w:szCs w:val="22"/>
          <w:lang w:val="en-SE" w:eastAsia="zh-CN"/>
          <w14:ligatures w14:val="standardContextual"/>
        </w:rPr>
      </w:pPr>
      <w:r>
        <w:rPr>
          <w:noProof/>
        </w:rPr>
        <w:t>5.6</w:t>
      </w:r>
      <w:r>
        <w:rPr>
          <w:rFonts w:asciiTheme="minorHAnsi" w:eastAsiaTheme="minorEastAsia" w:hAnsiTheme="minorHAnsi" w:cstheme="minorBidi"/>
          <w:noProof/>
          <w:kern w:val="2"/>
          <w:sz w:val="22"/>
          <w:szCs w:val="22"/>
          <w:lang w:val="en-SE" w:eastAsia="zh-CN"/>
          <w14:ligatures w14:val="standardContextual"/>
        </w:rPr>
        <w:tab/>
      </w:r>
      <w:r>
        <w:rPr>
          <w:noProof/>
        </w:rPr>
        <w:t>Namf_MBSBroadcast Service</w:t>
      </w:r>
      <w:r>
        <w:rPr>
          <w:noProof/>
        </w:rPr>
        <w:tab/>
      </w:r>
      <w:r>
        <w:rPr>
          <w:noProof/>
        </w:rPr>
        <w:fldChar w:fldCharType="begin"/>
      </w:r>
      <w:r>
        <w:rPr>
          <w:noProof/>
        </w:rPr>
        <w:instrText xml:space="preserve"> PAGEREF _Toc183523265 \h </w:instrText>
      </w:r>
      <w:r>
        <w:rPr>
          <w:noProof/>
        </w:rPr>
      </w:r>
      <w:r>
        <w:rPr>
          <w:noProof/>
        </w:rPr>
        <w:fldChar w:fldCharType="separate"/>
      </w:r>
      <w:r>
        <w:rPr>
          <w:noProof/>
        </w:rPr>
        <w:t>84</w:t>
      </w:r>
      <w:r>
        <w:rPr>
          <w:noProof/>
        </w:rPr>
        <w:fldChar w:fldCharType="end"/>
      </w:r>
    </w:p>
    <w:p w14:paraId="146D537D" w14:textId="490C00D1"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5.6.1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_Toc183523266 \h </w:instrText>
      </w:r>
      <w:r>
        <w:rPr>
          <w:noProof/>
        </w:rPr>
      </w:r>
      <w:r>
        <w:rPr>
          <w:noProof/>
        </w:rPr>
        <w:fldChar w:fldCharType="separate"/>
      </w:r>
      <w:r>
        <w:rPr>
          <w:noProof/>
        </w:rPr>
        <w:t>84</w:t>
      </w:r>
      <w:r>
        <w:rPr>
          <w:noProof/>
        </w:rPr>
        <w:fldChar w:fldCharType="end"/>
      </w:r>
    </w:p>
    <w:p w14:paraId="4128992F" w14:textId="2574A4AF"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5.6.2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_Toc183523267 \h </w:instrText>
      </w:r>
      <w:r>
        <w:rPr>
          <w:noProof/>
        </w:rPr>
      </w:r>
      <w:r>
        <w:rPr>
          <w:noProof/>
        </w:rPr>
        <w:fldChar w:fldCharType="separate"/>
      </w:r>
      <w:r>
        <w:rPr>
          <w:noProof/>
        </w:rPr>
        <w:t>84</w:t>
      </w:r>
      <w:r>
        <w:rPr>
          <w:noProof/>
        </w:rPr>
        <w:fldChar w:fldCharType="end"/>
      </w:r>
    </w:p>
    <w:p w14:paraId="4D897172" w14:textId="1509EE93"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_Toc183523268 \h </w:instrText>
      </w:r>
      <w:r>
        <w:rPr>
          <w:noProof/>
        </w:rPr>
      </w:r>
      <w:r>
        <w:rPr>
          <w:noProof/>
        </w:rPr>
        <w:fldChar w:fldCharType="separate"/>
      </w:r>
      <w:r>
        <w:rPr>
          <w:noProof/>
        </w:rPr>
        <w:t>84</w:t>
      </w:r>
      <w:r>
        <w:rPr>
          <w:noProof/>
        </w:rPr>
        <w:fldChar w:fldCharType="end"/>
      </w:r>
    </w:p>
    <w:p w14:paraId="2CD2064C" w14:textId="584670E9"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5.6.2.2</w:t>
      </w:r>
      <w:r>
        <w:rPr>
          <w:rFonts w:asciiTheme="minorHAnsi" w:eastAsiaTheme="minorEastAsia" w:hAnsiTheme="minorHAnsi" w:cstheme="minorBidi"/>
          <w:noProof/>
          <w:kern w:val="2"/>
          <w:sz w:val="22"/>
          <w:szCs w:val="22"/>
          <w:lang w:val="en-SE" w:eastAsia="zh-CN"/>
          <w14:ligatures w14:val="standardContextual"/>
        </w:rPr>
        <w:tab/>
      </w:r>
      <w:r>
        <w:rPr>
          <w:noProof/>
        </w:rPr>
        <w:t>ContextCreate</w:t>
      </w:r>
      <w:r>
        <w:rPr>
          <w:noProof/>
        </w:rPr>
        <w:tab/>
      </w:r>
      <w:r>
        <w:rPr>
          <w:noProof/>
        </w:rPr>
        <w:fldChar w:fldCharType="begin"/>
      </w:r>
      <w:r>
        <w:rPr>
          <w:noProof/>
        </w:rPr>
        <w:instrText xml:space="preserve"> PAGEREF _Toc183523269 \h </w:instrText>
      </w:r>
      <w:r>
        <w:rPr>
          <w:noProof/>
        </w:rPr>
      </w:r>
      <w:r>
        <w:rPr>
          <w:noProof/>
        </w:rPr>
        <w:fldChar w:fldCharType="separate"/>
      </w:r>
      <w:r>
        <w:rPr>
          <w:noProof/>
        </w:rPr>
        <w:t>84</w:t>
      </w:r>
      <w:r>
        <w:rPr>
          <w:noProof/>
        </w:rPr>
        <w:fldChar w:fldCharType="end"/>
      </w:r>
    </w:p>
    <w:p w14:paraId="104849F5" w14:textId="4C2D7112"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5.6.2.3</w:t>
      </w:r>
      <w:r>
        <w:rPr>
          <w:rFonts w:asciiTheme="minorHAnsi" w:eastAsiaTheme="minorEastAsia" w:hAnsiTheme="minorHAnsi" w:cstheme="minorBidi"/>
          <w:noProof/>
          <w:kern w:val="2"/>
          <w:sz w:val="22"/>
          <w:szCs w:val="22"/>
          <w:lang w:val="en-SE" w:eastAsia="zh-CN"/>
          <w14:ligatures w14:val="standardContextual"/>
        </w:rPr>
        <w:tab/>
      </w:r>
      <w:r>
        <w:rPr>
          <w:noProof/>
        </w:rPr>
        <w:t>ContextUpdate</w:t>
      </w:r>
      <w:r>
        <w:rPr>
          <w:noProof/>
        </w:rPr>
        <w:tab/>
      </w:r>
      <w:r>
        <w:rPr>
          <w:noProof/>
        </w:rPr>
        <w:fldChar w:fldCharType="begin"/>
      </w:r>
      <w:r>
        <w:rPr>
          <w:noProof/>
        </w:rPr>
        <w:instrText xml:space="preserve"> PAGEREF _Toc183523270 \h </w:instrText>
      </w:r>
      <w:r>
        <w:rPr>
          <w:noProof/>
        </w:rPr>
      </w:r>
      <w:r>
        <w:rPr>
          <w:noProof/>
        </w:rPr>
        <w:fldChar w:fldCharType="separate"/>
      </w:r>
      <w:r>
        <w:rPr>
          <w:noProof/>
        </w:rPr>
        <w:t>86</w:t>
      </w:r>
      <w:r>
        <w:rPr>
          <w:noProof/>
        </w:rPr>
        <w:fldChar w:fldCharType="end"/>
      </w:r>
    </w:p>
    <w:p w14:paraId="404A0642" w14:textId="256E2BEC"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5.6.2.4</w:t>
      </w:r>
      <w:r>
        <w:rPr>
          <w:rFonts w:asciiTheme="minorHAnsi" w:eastAsiaTheme="minorEastAsia" w:hAnsiTheme="minorHAnsi" w:cstheme="minorBidi"/>
          <w:noProof/>
          <w:kern w:val="2"/>
          <w:sz w:val="22"/>
          <w:szCs w:val="22"/>
          <w:lang w:val="en-SE" w:eastAsia="zh-CN"/>
          <w14:ligatures w14:val="standardContextual"/>
        </w:rPr>
        <w:tab/>
      </w:r>
      <w:r>
        <w:rPr>
          <w:noProof/>
        </w:rPr>
        <w:t>ContextRelease</w:t>
      </w:r>
      <w:r>
        <w:rPr>
          <w:noProof/>
        </w:rPr>
        <w:tab/>
      </w:r>
      <w:r>
        <w:rPr>
          <w:noProof/>
        </w:rPr>
        <w:fldChar w:fldCharType="begin"/>
      </w:r>
      <w:r>
        <w:rPr>
          <w:noProof/>
        </w:rPr>
        <w:instrText xml:space="preserve"> PAGEREF _Toc183523271 \h </w:instrText>
      </w:r>
      <w:r>
        <w:rPr>
          <w:noProof/>
        </w:rPr>
      </w:r>
      <w:r>
        <w:rPr>
          <w:noProof/>
        </w:rPr>
        <w:fldChar w:fldCharType="separate"/>
      </w:r>
      <w:r>
        <w:rPr>
          <w:noProof/>
        </w:rPr>
        <w:t>87</w:t>
      </w:r>
      <w:r>
        <w:rPr>
          <w:noProof/>
        </w:rPr>
        <w:fldChar w:fldCharType="end"/>
      </w:r>
    </w:p>
    <w:p w14:paraId="72DEEC0A" w14:textId="035D6A7F"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5.6.2.5</w:t>
      </w:r>
      <w:r>
        <w:rPr>
          <w:rFonts w:asciiTheme="minorHAnsi" w:eastAsiaTheme="minorEastAsia" w:hAnsiTheme="minorHAnsi" w:cstheme="minorBidi"/>
          <w:noProof/>
          <w:kern w:val="2"/>
          <w:sz w:val="22"/>
          <w:szCs w:val="22"/>
          <w:lang w:val="en-SE" w:eastAsia="zh-CN"/>
          <w14:ligatures w14:val="standardContextual"/>
        </w:rPr>
        <w:tab/>
      </w:r>
      <w:r>
        <w:rPr>
          <w:noProof/>
        </w:rPr>
        <w:t>ContextStatusNotify</w:t>
      </w:r>
      <w:r>
        <w:rPr>
          <w:noProof/>
        </w:rPr>
        <w:tab/>
      </w:r>
      <w:r>
        <w:rPr>
          <w:noProof/>
        </w:rPr>
        <w:fldChar w:fldCharType="begin"/>
      </w:r>
      <w:r>
        <w:rPr>
          <w:noProof/>
        </w:rPr>
        <w:instrText xml:space="preserve"> PAGEREF _Toc183523272 \h </w:instrText>
      </w:r>
      <w:r>
        <w:rPr>
          <w:noProof/>
        </w:rPr>
      </w:r>
      <w:r>
        <w:rPr>
          <w:noProof/>
        </w:rPr>
        <w:fldChar w:fldCharType="separate"/>
      </w:r>
      <w:r>
        <w:rPr>
          <w:noProof/>
        </w:rPr>
        <w:t>88</w:t>
      </w:r>
      <w:r>
        <w:rPr>
          <w:noProof/>
        </w:rPr>
        <w:fldChar w:fldCharType="end"/>
      </w:r>
    </w:p>
    <w:p w14:paraId="6D122235" w14:textId="36F05D16" w:rsidR="00881EF7" w:rsidRDefault="00881EF7">
      <w:pPr>
        <w:pStyle w:val="TOC2"/>
        <w:rPr>
          <w:rFonts w:asciiTheme="minorHAnsi" w:eastAsiaTheme="minorEastAsia" w:hAnsiTheme="minorHAnsi" w:cstheme="minorBidi"/>
          <w:noProof/>
          <w:kern w:val="2"/>
          <w:sz w:val="22"/>
          <w:szCs w:val="22"/>
          <w:lang w:val="en-SE" w:eastAsia="zh-CN"/>
          <w14:ligatures w14:val="standardContextual"/>
        </w:rPr>
      </w:pPr>
      <w:r>
        <w:rPr>
          <w:noProof/>
        </w:rPr>
        <w:t>5.7</w:t>
      </w:r>
      <w:r>
        <w:rPr>
          <w:rFonts w:asciiTheme="minorHAnsi" w:eastAsiaTheme="minorEastAsia" w:hAnsiTheme="minorHAnsi" w:cstheme="minorBidi"/>
          <w:noProof/>
          <w:kern w:val="2"/>
          <w:sz w:val="22"/>
          <w:szCs w:val="22"/>
          <w:lang w:val="en-SE" w:eastAsia="zh-CN"/>
          <w14:ligatures w14:val="standardContextual"/>
        </w:rPr>
        <w:tab/>
      </w:r>
      <w:r>
        <w:rPr>
          <w:noProof/>
        </w:rPr>
        <w:t>Namf_MBSCommunication Service</w:t>
      </w:r>
      <w:r>
        <w:rPr>
          <w:noProof/>
        </w:rPr>
        <w:tab/>
      </w:r>
      <w:r>
        <w:rPr>
          <w:noProof/>
        </w:rPr>
        <w:fldChar w:fldCharType="begin"/>
      </w:r>
      <w:r>
        <w:rPr>
          <w:noProof/>
        </w:rPr>
        <w:instrText xml:space="preserve"> PAGEREF _Toc183523273 \h </w:instrText>
      </w:r>
      <w:r>
        <w:rPr>
          <w:noProof/>
        </w:rPr>
      </w:r>
      <w:r>
        <w:rPr>
          <w:noProof/>
        </w:rPr>
        <w:fldChar w:fldCharType="separate"/>
      </w:r>
      <w:r>
        <w:rPr>
          <w:noProof/>
        </w:rPr>
        <w:t>90</w:t>
      </w:r>
      <w:r>
        <w:rPr>
          <w:noProof/>
        </w:rPr>
        <w:fldChar w:fldCharType="end"/>
      </w:r>
    </w:p>
    <w:p w14:paraId="6BB73EB7" w14:textId="13CA10C3"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5.7.1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_Toc183523274 \h </w:instrText>
      </w:r>
      <w:r>
        <w:rPr>
          <w:noProof/>
        </w:rPr>
      </w:r>
      <w:r>
        <w:rPr>
          <w:noProof/>
        </w:rPr>
        <w:fldChar w:fldCharType="separate"/>
      </w:r>
      <w:r>
        <w:rPr>
          <w:noProof/>
        </w:rPr>
        <w:t>90</w:t>
      </w:r>
      <w:r>
        <w:rPr>
          <w:noProof/>
        </w:rPr>
        <w:fldChar w:fldCharType="end"/>
      </w:r>
    </w:p>
    <w:p w14:paraId="6FEDEF3C" w14:textId="020A04A1"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5.7.2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_Toc183523275 \h </w:instrText>
      </w:r>
      <w:r>
        <w:rPr>
          <w:noProof/>
        </w:rPr>
      </w:r>
      <w:r>
        <w:rPr>
          <w:noProof/>
        </w:rPr>
        <w:fldChar w:fldCharType="separate"/>
      </w:r>
      <w:r>
        <w:rPr>
          <w:noProof/>
        </w:rPr>
        <w:t>90</w:t>
      </w:r>
      <w:r>
        <w:rPr>
          <w:noProof/>
        </w:rPr>
        <w:fldChar w:fldCharType="end"/>
      </w:r>
    </w:p>
    <w:p w14:paraId="15FFBB46" w14:textId="0FC2368B"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5.7.2.1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_Toc183523276 \h </w:instrText>
      </w:r>
      <w:r>
        <w:rPr>
          <w:noProof/>
        </w:rPr>
      </w:r>
      <w:r>
        <w:rPr>
          <w:noProof/>
        </w:rPr>
        <w:fldChar w:fldCharType="separate"/>
      </w:r>
      <w:r>
        <w:rPr>
          <w:noProof/>
        </w:rPr>
        <w:t>90</w:t>
      </w:r>
      <w:r>
        <w:rPr>
          <w:noProof/>
        </w:rPr>
        <w:fldChar w:fldCharType="end"/>
      </w:r>
    </w:p>
    <w:p w14:paraId="0EC02441" w14:textId="6CA02A3C"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5.7.2.2</w:t>
      </w:r>
      <w:r>
        <w:rPr>
          <w:rFonts w:asciiTheme="minorHAnsi" w:eastAsiaTheme="minorEastAsia" w:hAnsiTheme="minorHAnsi" w:cstheme="minorBidi"/>
          <w:noProof/>
          <w:kern w:val="2"/>
          <w:sz w:val="22"/>
          <w:szCs w:val="22"/>
          <w:lang w:val="en-SE" w:eastAsia="zh-CN"/>
          <w14:ligatures w14:val="standardContextual"/>
        </w:rPr>
        <w:tab/>
      </w:r>
      <w:r>
        <w:rPr>
          <w:noProof/>
        </w:rPr>
        <w:t>N2MessageTransfer</w:t>
      </w:r>
      <w:r>
        <w:rPr>
          <w:noProof/>
        </w:rPr>
        <w:tab/>
      </w:r>
      <w:r>
        <w:rPr>
          <w:noProof/>
        </w:rPr>
        <w:fldChar w:fldCharType="begin"/>
      </w:r>
      <w:r>
        <w:rPr>
          <w:noProof/>
        </w:rPr>
        <w:instrText xml:space="preserve"> PAGEREF _Toc183523277 \h </w:instrText>
      </w:r>
      <w:r>
        <w:rPr>
          <w:noProof/>
        </w:rPr>
      </w:r>
      <w:r>
        <w:rPr>
          <w:noProof/>
        </w:rPr>
        <w:fldChar w:fldCharType="separate"/>
      </w:r>
      <w:r>
        <w:rPr>
          <w:noProof/>
        </w:rPr>
        <w:t>90</w:t>
      </w:r>
      <w:r>
        <w:rPr>
          <w:noProof/>
        </w:rPr>
        <w:fldChar w:fldCharType="end"/>
      </w:r>
    </w:p>
    <w:p w14:paraId="7C3B9173" w14:textId="548F66FC" w:rsidR="00881EF7" w:rsidRDefault="00881EF7">
      <w:pPr>
        <w:pStyle w:val="TOC1"/>
        <w:rPr>
          <w:rFonts w:asciiTheme="minorHAnsi" w:eastAsiaTheme="minorEastAsia" w:hAnsiTheme="minorHAnsi" w:cstheme="minorBidi"/>
          <w:noProof/>
          <w:kern w:val="2"/>
          <w:szCs w:val="22"/>
          <w:lang w:val="en-SE" w:eastAsia="zh-CN"/>
          <w14:ligatures w14:val="standardContextual"/>
        </w:rPr>
      </w:pPr>
      <w:r>
        <w:rPr>
          <w:noProof/>
        </w:rPr>
        <w:t>6</w:t>
      </w:r>
      <w:r>
        <w:rPr>
          <w:rFonts w:asciiTheme="minorHAnsi" w:eastAsiaTheme="minorEastAsia" w:hAnsiTheme="minorHAnsi" w:cstheme="minorBidi"/>
          <w:noProof/>
          <w:kern w:val="2"/>
          <w:szCs w:val="22"/>
          <w:lang w:val="en-SE" w:eastAsia="zh-CN"/>
          <w14:ligatures w14:val="standardContextual"/>
        </w:rPr>
        <w:tab/>
      </w:r>
      <w:r>
        <w:rPr>
          <w:noProof/>
        </w:rPr>
        <w:t>API Definitions</w:t>
      </w:r>
      <w:r>
        <w:rPr>
          <w:noProof/>
        </w:rPr>
        <w:tab/>
      </w:r>
      <w:r>
        <w:rPr>
          <w:noProof/>
        </w:rPr>
        <w:fldChar w:fldCharType="begin"/>
      </w:r>
      <w:r>
        <w:rPr>
          <w:noProof/>
        </w:rPr>
        <w:instrText xml:space="preserve"> PAGEREF _Toc183523278 \h </w:instrText>
      </w:r>
      <w:r>
        <w:rPr>
          <w:noProof/>
        </w:rPr>
      </w:r>
      <w:r>
        <w:rPr>
          <w:noProof/>
        </w:rPr>
        <w:fldChar w:fldCharType="separate"/>
      </w:r>
      <w:r>
        <w:rPr>
          <w:noProof/>
        </w:rPr>
        <w:t>91</w:t>
      </w:r>
      <w:r>
        <w:rPr>
          <w:noProof/>
        </w:rPr>
        <w:fldChar w:fldCharType="end"/>
      </w:r>
    </w:p>
    <w:p w14:paraId="1447DFB1" w14:textId="71C652D3" w:rsidR="00881EF7" w:rsidRDefault="00881EF7">
      <w:pPr>
        <w:pStyle w:val="TOC2"/>
        <w:rPr>
          <w:rFonts w:asciiTheme="minorHAnsi" w:eastAsiaTheme="minorEastAsia" w:hAnsiTheme="minorHAnsi" w:cstheme="minorBidi"/>
          <w:noProof/>
          <w:kern w:val="2"/>
          <w:sz w:val="22"/>
          <w:szCs w:val="22"/>
          <w:lang w:val="en-SE" w:eastAsia="zh-CN"/>
          <w14:ligatures w14:val="standardContextual"/>
        </w:rPr>
      </w:pPr>
      <w:r>
        <w:rPr>
          <w:noProof/>
        </w:rPr>
        <w:t>6.1</w:t>
      </w:r>
      <w:r>
        <w:rPr>
          <w:rFonts w:asciiTheme="minorHAnsi" w:eastAsiaTheme="minorEastAsia" w:hAnsiTheme="minorHAnsi" w:cstheme="minorBidi"/>
          <w:noProof/>
          <w:kern w:val="2"/>
          <w:sz w:val="22"/>
          <w:szCs w:val="22"/>
          <w:lang w:val="en-SE" w:eastAsia="zh-CN"/>
          <w14:ligatures w14:val="standardContextual"/>
        </w:rPr>
        <w:tab/>
      </w:r>
      <w:r>
        <w:rPr>
          <w:noProof/>
        </w:rPr>
        <w:t>Namf_Communication Service API</w:t>
      </w:r>
      <w:r>
        <w:rPr>
          <w:noProof/>
        </w:rPr>
        <w:tab/>
      </w:r>
      <w:r>
        <w:rPr>
          <w:noProof/>
        </w:rPr>
        <w:fldChar w:fldCharType="begin"/>
      </w:r>
      <w:r>
        <w:rPr>
          <w:noProof/>
        </w:rPr>
        <w:instrText xml:space="preserve"> PAGEREF _Toc183523279 \h </w:instrText>
      </w:r>
      <w:r>
        <w:rPr>
          <w:noProof/>
        </w:rPr>
      </w:r>
      <w:r>
        <w:rPr>
          <w:noProof/>
        </w:rPr>
        <w:fldChar w:fldCharType="separate"/>
      </w:r>
      <w:r>
        <w:rPr>
          <w:noProof/>
        </w:rPr>
        <w:t>91</w:t>
      </w:r>
      <w:r>
        <w:rPr>
          <w:noProof/>
        </w:rPr>
        <w:fldChar w:fldCharType="end"/>
      </w:r>
    </w:p>
    <w:p w14:paraId="245D46F8" w14:textId="3852019C"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sidRPr="00FE1574">
        <w:rPr>
          <w:noProof/>
        </w:rPr>
        <w:t>6.1.1</w:t>
      </w:r>
      <w:r>
        <w:rPr>
          <w:rFonts w:asciiTheme="minorHAnsi" w:eastAsiaTheme="minorEastAsia" w:hAnsiTheme="minorHAnsi" w:cstheme="minorBidi"/>
          <w:noProof/>
          <w:kern w:val="2"/>
          <w:sz w:val="22"/>
          <w:szCs w:val="22"/>
          <w:lang w:val="en-SE" w:eastAsia="zh-CN"/>
          <w14:ligatures w14:val="standardContextual"/>
        </w:rPr>
        <w:tab/>
      </w:r>
      <w:r w:rsidRPr="00FE1574">
        <w:rPr>
          <w:noProof/>
        </w:rPr>
        <w:t>API URI</w:t>
      </w:r>
      <w:r>
        <w:rPr>
          <w:noProof/>
        </w:rPr>
        <w:tab/>
      </w:r>
      <w:r>
        <w:rPr>
          <w:noProof/>
        </w:rPr>
        <w:fldChar w:fldCharType="begin"/>
      </w:r>
      <w:r>
        <w:rPr>
          <w:noProof/>
        </w:rPr>
        <w:instrText xml:space="preserve"> PAGEREF _Toc183523280 \h </w:instrText>
      </w:r>
      <w:r>
        <w:rPr>
          <w:noProof/>
        </w:rPr>
      </w:r>
      <w:r>
        <w:rPr>
          <w:noProof/>
        </w:rPr>
        <w:fldChar w:fldCharType="separate"/>
      </w:r>
      <w:r>
        <w:rPr>
          <w:noProof/>
        </w:rPr>
        <w:t>91</w:t>
      </w:r>
      <w:r>
        <w:rPr>
          <w:noProof/>
        </w:rPr>
        <w:fldChar w:fldCharType="end"/>
      </w:r>
    </w:p>
    <w:p w14:paraId="29785E61" w14:textId="4DA5DEF3"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6.1.2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_Toc183523281 \h </w:instrText>
      </w:r>
      <w:r>
        <w:rPr>
          <w:noProof/>
        </w:rPr>
      </w:r>
      <w:r>
        <w:rPr>
          <w:noProof/>
        </w:rPr>
        <w:fldChar w:fldCharType="separate"/>
      </w:r>
      <w:r>
        <w:rPr>
          <w:noProof/>
        </w:rPr>
        <w:t>91</w:t>
      </w:r>
      <w:r>
        <w:rPr>
          <w:noProof/>
        </w:rPr>
        <w:fldChar w:fldCharType="end"/>
      </w:r>
    </w:p>
    <w:p w14:paraId="09C97141" w14:textId="4F7EA18E"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sidRPr="00FE1574">
        <w:rPr>
          <w:noProof/>
        </w:rPr>
        <w:t>6.1.2.1</w:t>
      </w:r>
      <w:r>
        <w:rPr>
          <w:rFonts w:asciiTheme="minorHAnsi" w:eastAsiaTheme="minorEastAsia" w:hAnsiTheme="minorHAnsi" w:cstheme="minorBidi"/>
          <w:noProof/>
          <w:kern w:val="2"/>
          <w:sz w:val="22"/>
          <w:szCs w:val="22"/>
          <w:lang w:val="en-SE" w:eastAsia="zh-CN"/>
          <w14:ligatures w14:val="standardContextual"/>
        </w:rPr>
        <w:tab/>
      </w:r>
      <w:r w:rsidRPr="00FE1574">
        <w:rPr>
          <w:noProof/>
        </w:rPr>
        <w:t>General</w:t>
      </w:r>
      <w:r>
        <w:rPr>
          <w:noProof/>
        </w:rPr>
        <w:tab/>
      </w:r>
      <w:r>
        <w:rPr>
          <w:noProof/>
        </w:rPr>
        <w:fldChar w:fldCharType="begin"/>
      </w:r>
      <w:r>
        <w:rPr>
          <w:noProof/>
        </w:rPr>
        <w:instrText xml:space="preserve"> PAGEREF _Toc183523282 \h </w:instrText>
      </w:r>
      <w:r>
        <w:rPr>
          <w:noProof/>
        </w:rPr>
      </w:r>
      <w:r>
        <w:rPr>
          <w:noProof/>
        </w:rPr>
        <w:fldChar w:fldCharType="separate"/>
      </w:r>
      <w:r>
        <w:rPr>
          <w:noProof/>
        </w:rPr>
        <w:t>91</w:t>
      </w:r>
      <w:r>
        <w:rPr>
          <w:noProof/>
        </w:rPr>
        <w:fldChar w:fldCharType="end"/>
      </w:r>
    </w:p>
    <w:p w14:paraId="100A7F11" w14:textId="2B2B8D7B"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6.1.2.2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_Toc183523283 \h </w:instrText>
      </w:r>
      <w:r>
        <w:rPr>
          <w:noProof/>
        </w:rPr>
      </w:r>
      <w:r>
        <w:rPr>
          <w:noProof/>
        </w:rPr>
        <w:fldChar w:fldCharType="separate"/>
      </w:r>
      <w:r>
        <w:rPr>
          <w:noProof/>
        </w:rPr>
        <w:t>91</w:t>
      </w:r>
      <w:r>
        <w:rPr>
          <w:noProof/>
        </w:rPr>
        <w:fldChar w:fldCharType="end"/>
      </w:r>
    </w:p>
    <w:p w14:paraId="7DB96858" w14:textId="150F341D"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_Toc183523284 \h </w:instrText>
      </w:r>
      <w:r>
        <w:rPr>
          <w:noProof/>
        </w:rPr>
      </w:r>
      <w:r>
        <w:rPr>
          <w:noProof/>
        </w:rPr>
        <w:fldChar w:fldCharType="separate"/>
      </w:r>
      <w:r>
        <w:rPr>
          <w:noProof/>
        </w:rPr>
        <w:t>91</w:t>
      </w:r>
      <w:r>
        <w:rPr>
          <w:noProof/>
        </w:rPr>
        <w:fldChar w:fldCharType="end"/>
      </w:r>
    </w:p>
    <w:p w14:paraId="4CE4E883" w14:textId="68F7CC57"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_Toc183523285 \h </w:instrText>
      </w:r>
      <w:r>
        <w:rPr>
          <w:noProof/>
        </w:rPr>
      </w:r>
      <w:r>
        <w:rPr>
          <w:noProof/>
        </w:rPr>
        <w:fldChar w:fldCharType="separate"/>
      </w:r>
      <w:r>
        <w:rPr>
          <w:noProof/>
        </w:rPr>
        <w:t>91</w:t>
      </w:r>
      <w:r>
        <w:rPr>
          <w:noProof/>
        </w:rPr>
        <w:fldChar w:fldCharType="end"/>
      </w:r>
    </w:p>
    <w:p w14:paraId="04B8BCD7" w14:textId="32FD341F"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6.1.2.3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_Toc183523286 \h </w:instrText>
      </w:r>
      <w:r>
        <w:rPr>
          <w:noProof/>
        </w:rPr>
      </w:r>
      <w:r>
        <w:rPr>
          <w:noProof/>
        </w:rPr>
        <w:fldChar w:fldCharType="separate"/>
      </w:r>
      <w:r>
        <w:rPr>
          <w:noProof/>
        </w:rPr>
        <w:t>92</w:t>
      </w:r>
      <w:r>
        <w:rPr>
          <w:noProof/>
        </w:rPr>
        <w:fldChar w:fldCharType="end"/>
      </w:r>
    </w:p>
    <w:p w14:paraId="3E313004" w14:textId="59F97BA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_Toc183523287 \h </w:instrText>
      </w:r>
      <w:r>
        <w:rPr>
          <w:noProof/>
        </w:rPr>
      </w:r>
      <w:r>
        <w:rPr>
          <w:noProof/>
        </w:rPr>
        <w:fldChar w:fldCharType="separate"/>
      </w:r>
      <w:r>
        <w:rPr>
          <w:noProof/>
        </w:rPr>
        <w:t>92</w:t>
      </w:r>
      <w:r>
        <w:rPr>
          <w:noProof/>
        </w:rPr>
        <w:fldChar w:fldCharType="end"/>
      </w:r>
    </w:p>
    <w:p w14:paraId="000BCDDE" w14:textId="462211D4"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6.1.2.4</w:t>
      </w:r>
      <w:r>
        <w:rPr>
          <w:rFonts w:asciiTheme="minorHAnsi" w:eastAsiaTheme="minorEastAsia" w:hAnsiTheme="minorHAnsi" w:cstheme="minorBidi"/>
          <w:noProof/>
          <w:kern w:val="2"/>
          <w:sz w:val="22"/>
          <w:szCs w:val="22"/>
          <w:lang w:val="en-SE" w:eastAsia="zh-CN"/>
          <w14:ligatures w14:val="standardContextual"/>
        </w:rPr>
        <w:tab/>
      </w:r>
      <w:r>
        <w:rPr>
          <w:noProof/>
        </w:rPr>
        <w:t>HTTP multipart messages</w:t>
      </w:r>
      <w:r>
        <w:rPr>
          <w:noProof/>
        </w:rPr>
        <w:tab/>
      </w:r>
      <w:r>
        <w:rPr>
          <w:noProof/>
        </w:rPr>
        <w:fldChar w:fldCharType="begin"/>
      </w:r>
      <w:r>
        <w:rPr>
          <w:noProof/>
        </w:rPr>
        <w:instrText xml:space="preserve"> PAGEREF _Toc183523288 \h </w:instrText>
      </w:r>
      <w:r>
        <w:rPr>
          <w:noProof/>
        </w:rPr>
      </w:r>
      <w:r>
        <w:rPr>
          <w:noProof/>
        </w:rPr>
        <w:fldChar w:fldCharType="separate"/>
      </w:r>
      <w:r>
        <w:rPr>
          <w:noProof/>
        </w:rPr>
        <w:t>92</w:t>
      </w:r>
      <w:r>
        <w:rPr>
          <w:noProof/>
        </w:rPr>
        <w:fldChar w:fldCharType="end"/>
      </w:r>
    </w:p>
    <w:p w14:paraId="5FE56AE7" w14:textId="4E8B92EC"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6.1.3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_Toc183523289 \h </w:instrText>
      </w:r>
      <w:r>
        <w:rPr>
          <w:noProof/>
        </w:rPr>
      </w:r>
      <w:r>
        <w:rPr>
          <w:noProof/>
        </w:rPr>
        <w:fldChar w:fldCharType="separate"/>
      </w:r>
      <w:r>
        <w:rPr>
          <w:noProof/>
        </w:rPr>
        <w:t>93</w:t>
      </w:r>
      <w:r>
        <w:rPr>
          <w:noProof/>
        </w:rPr>
        <w:fldChar w:fldCharType="end"/>
      </w:r>
    </w:p>
    <w:p w14:paraId="7F431507" w14:textId="36778C05"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6.1.3.1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_Toc183523290 \h </w:instrText>
      </w:r>
      <w:r>
        <w:rPr>
          <w:noProof/>
        </w:rPr>
      </w:r>
      <w:r>
        <w:rPr>
          <w:noProof/>
        </w:rPr>
        <w:fldChar w:fldCharType="separate"/>
      </w:r>
      <w:r>
        <w:rPr>
          <w:noProof/>
        </w:rPr>
        <w:t>93</w:t>
      </w:r>
      <w:r>
        <w:rPr>
          <w:noProof/>
        </w:rPr>
        <w:fldChar w:fldCharType="end"/>
      </w:r>
    </w:p>
    <w:p w14:paraId="4B8AB7B6" w14:textId="22EE66A5"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6.1.3.2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Individual </w:t>
      </w:r>
      <w:r>
        <w:rPr>
          <w:noProof/>
          <w:lang w:eastAsia="zh-CN"/>
        </w:rPr>
        <w:t>ueContext</w:t>
      </w:r>
      <w:r>
        <w:rPr>
          <w:noProof/>
        </w:rPr>
        <w:tab/>
      </w:r>
      <w:r>
        <w:rPr>
          <w:noProof/>
        </w:rPr>
        <w:fldChar w:fldCharType="begin"/>
      </w:r>
      <w:r>
        <w:rPr>
          <w:noProof/>
        </w:rPr>
        <w:instrText xml:space="preserve"> PAGEREF _Toc183523291 \h </w:instrText>
      </w:r>
      <w:r>
        <w:rPr>
          <w:noProof/>
        </w:rPr>
      </w:r>
      <w:r>
        <w:rPr>
          <w:noProof/>
        </w:rPr>
        <w:fldChar w:fldCharType="separate"/>
      </w:r>
      <w:r>
        <w:rPr>
          <w:noProof/>
        </w:rPr>
        <w:t>94</w:t>
      </w:r>
      <w:r>
        <w:rPr>
          <w:noProof/>
        </w:rPr>
        <w:fldChar w:fldCharType="end"/>
      </w:r>
    </w:p>
    <w:p w14:paraId="23B698DC" w14:textId="782D8A23"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_Toc183523292 \h </w:instrText>
      </w:r>
      <w:r>
        <w:rPr>
          <w:noProof/>
        </w:rPr>
      </w:r>
      <w:r>
        <w:rPr>
          <w:noProof/>
        </w:rPr>
        <w:fldChar w:fldCharType="separate"/>
      </w:r>
      <w:r>
        <w:rPr>
          <w:noProof/>
        </w:rPr>
        <w:t>94</w:t>
      </w:r>
      <w:r>
        <w:rPr>
          <w:noProof/>
        </w:rPr>
        <w:fldChar w:fldCharType="end"/>
      </w:r>
    </w:p>
    <w:p w14:paraId="2F12FE4C" w14:textId="3F33B39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_Toc183523293 \h </w:instrText>
      </w:r>
      <w:r>
        <w:rPr>
          <w:noProof/>
        </w:rPr>
      </w:r>
      <w:r>
        <w:rPr>
          <w:noProof/>
        </w:rPr>
        <w:fldChar w:fldCharType="separate"/>
      </w:r>
      <w:r>
        <w:rPr>
          <w:noProof/>
        </w:rPr>
        <w:t>95</w:t>
      </w:r>
      <w:r>
        <w:rPr>
          <w:noProof/>
        </w:rPr>
        <w:fldChar w:fldCharType="end"/>
      </w:r>
    </w:p>
    <w:p w14:paraId="06B2834D" w14:textId="2E197A8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_Toc183523294 \h </w:instrText>
      </w:r>
      <w:r>
        <w:rPr>
          <w:noProof/>
        </w:rPr>
      </w:r>
      <w:r>
        <w:rPr>
          <w:noProof/>
        </w:rPr>
        <w:fldChar w:fldCharType="separate"/>
      </w:r>
      <w:r>
        <w:rPr>
          <w:noProof/>
        </w:rPr>
        <w:t>95</w:t>
      </w:r>
      <w:r>
        <w:rPr>
          <w:noProof/>
        </w:rPr>
        <w:fldChar w:fldCharType="end"/>
      </w:r>
    </w:p>
    <w:p w14:paraId="0963E4B6" w14:textId="6F08CC7E"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6.1.3.</w:t>
      </w:r>
      <w:r>
        <w:rPr>
          <w:noProof/>
          <w:lang w:eastAsia="zh-CN"/>
        </w:rPr>
        <w:t>2</w:t>
      </w: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PUT</w:t>
      </w:r>
      <w:r>
        <w:rPr>
          <w:noProof/>
        </w:rPr>
        <w:tab/>
      </w:r>
      <w:r>
        <w:rPr>
          <w:noProof/>
        </w:rPr>
        <w:fldChar w:fldCharType="begin"/>
      </w:r>
      <w:r>
        <w:rPr>
          <w:noProof/>
        </w:rPr>
        <w:instrText xml:space="preserve"> PAGEREF _Toc183523295 \h </w:instrText>
      </w:r>
      <w:r>
        <w:rPr>
          <w:noProof/>
        </w:rPr>
      </w:r>
      <w:r>
        <w:rPr>
          <w:noProof/>
        </w:rPr>
        <w:fldChar w:fldCharType="separate"/>
      </w:r>
      <w:r>
        <w:rPr>
          <w:noProof/>
        </w:rPr>
        <w:t>95</w:t>
      </w:r>
      <w:r>
        <w:rPr>
          <w:noProof/>
        </w:rPr>
        <w:fldChar w:fldCharType="end"/>
      </w:r>
    </w:p>
    <w:p w14:paraId="5849D562" w14:textId="38C396A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_Toc183523296 \h </w:instrText>
      </w:r>
      <w:r>
        <w:rPr>
          <w:noProof/>
        </w:rPr>
      </w:r>
      <w:r>
        <w:rPr>
          <w:noProof/>
        </w:rPr>
        <w:fldChar w:fldCharType="separate"/>
      </w:r>
      <w:r>
        <w:rPr>
          <w:noProof/>
        </w:rPr>
        <w:t>97</w:t>
      </w:r>
      <w:r>
        <w:rPr>
          <w:noProof/>
        </w:rPr>
        <w:fldChar w:fldCharType="end"/>
      </w:r>
    </w:p>
    <w:p w14:paraId="238C0471" w14:textId="46235704"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6.1.3.2.4.1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_Toc183523297 \h </w:instrText>
      </w:r>
      <w:r>
        <w:rPr>
          <w:noProof/>
        </w:rPr>
      </w:r>
      <w:r>
        <w:rPr>
          <w:noProof/>
        </w:rPr>
        <w:fldChar w:fldCharType="separate"/>
      </w:r>
      <w:r>
        <w:rPr>
          <w:noProof/>
        </w:rPr>
        <w:t>97</w:t>
      </w:r>
      <w:r>
        <w:rPr>
          <w:noProof/>
        </w:rPr>
        <w:fldChar w:fldCharType="end"/>
      </w:r>
    </w:p>
    <w:p w14:paraId="4D9335D9" w14:textId="01D32E14"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6.1.3.2.4.2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release (POST)</w:t>
      </w:r>
      <w:r>
        <w:rPr>
          <w:noProof/>
        </w:rPr>
        <w:tab/>
      </w:r>
      <w:r>
        <w:rPr>
          <w:noProof/>
        </w:rPr>
        <w:fldChar w:fldCharType="begin"/>
      </w:r>
      <w:r>
        <w:rPr>
          <w:noProof/>
        </w:rPr>
        <w:instrText xml:space="preserve"> PAGEREF _Toc183523298 \h </w:instrText>
      </w:r>
      <w:r>
        <w:rPr>
          <w:noProof/>
        </w:rPr>
      </w:r>
      <w:r>
        <w:rPr>
          <w:noProof/>
        </w:rPr>
        <w:fldChar w:fldCharType="separate"/>
      </w:r>
      <w:r>
        <w:rPr>
          <w:noProof/>
        </w:rPr>
        <w:t>97</w:t>
      </w:r>
      <w:r>
        <w:rPr>
          <w:noProof/>
        </w:rPr>
        <w:fldChar w:fldCharType="end"/>
      </w:r>
    </w:p>
    <w:p w14:paraId="238594A9" w14:textId="7E13A273"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6.1.3.2.4.2.1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_Toc183523299 \h </w:instrText>
      </w:r>
      <w:r>
        <w:rPr>
          <w:noProof/>
        </w:rPr>
      </w:r>
      <w:r>
        <w:rPr>
          <w:noProof/>
        </w:rPr>
        <w:fldChar w:fldCharType="separate"/>
      </w:r>
      <w:r>
        <w:rPr>
          <w:noProof/>
        </w:rPr>
        <w:t>97</w:t>
      </w:r>
      <w:r>
        <w:rPr>
          <w:noProof/>
        </w:rPr>
        <w:fldChar w:fldCharType="end"/>
      </w:r>
    </w:p>
    <w:p w14:paraId="56A4CE2B" w14:textId="21E368D4"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6.1.3.2.4.2.2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_Toc183523300 \h </w:instrText>
      </w:r>
      <w:r>
        <w:rPr>
          <w:noProof/>
        </w:rPr>
      </w:r>
      <w:r>
        <w:rPr>
          <w:noProof/>
        </w:rPr>
        <w:fldChar w:fldCharType="separate"/>
      </w:r>
      <w:r>
        <w:rPr>
          <w:noProof/>
        </w:rPr>
        <w:t>97</w:t>
      </w:r>
      <w:r>
        <w:rPr>
          <w:noProof/>
        </w:rPr>
        <w:fldChar w:fldCharType="end"/>
      </w:r>
    </w:p>
    <w:p w14:paraId="0B8618FF" w14:textId="6CDDA7C7"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6.1.3.2.4.3</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assign-ebi (POST)</w:t>
      </w:r>
      <w:r>
        <w:rPr>
          <w:noProof/>
        </w:rPr>
        <w:tab/>
      </w:r>
      <w:r>
        <w:rPr>
          <w:noProof/>
        </w:rPr>
        <w:fldChar w:fldCharType="begin"/>
      </w:r>
      <w:r>
        <w:rPr>
          <w:noProof/>
        </w:rPr>
        <w:instrText xml:space="preserve"> PAGEREF _Toc183523301 \h </w:instrText>
      </w:r>
      <w:r>
        <w:rPr>
          <w:noProof/>
        </w:rPr>
      </w:r>
      <w:r>
        <w:rPr>
          <w:noProof/>
        </w:rPr>
        <w:fldChar w:fldCharType="separate"/>
      </w:r>
      <w:r>
        <w:rPr>
          <w:noProof/>
        </w:rPr>
        <w:t>99</w:t>
      </w:r>
      <w:r>
        <w:rPr>
          <w:noProof/>
        </w:rPr>
        <w:fldChar w:fldCharType="end"/>
      </w:r>
    </w:p>
    <w:p w14:paraId="3279AC27" w14:textId="7C752520"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6.1.3.2.4.3.1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_Toc183523302 \h </w:instrText>
      </w:r>
      <w:r>
        <w:rPr>
          <w:noProof/>
        </w:rPr>
      </w:r>
      <w:r>
        <w:rPr>
          <w:noProof/>
        </w:rPr>
        <w:fldChar w:fldCharType="separate"/>
      </w:r>
      <w:r>
        <w:rPr>
          <w:noProof/>
        </w:rPr>
        <w:t>99</w:t>
      </w:r>
      <w:r>
        <w:rPr>
          <w:noProof/>
        </w:rPr>
        <w:fldChar w:fldCharType="end"/>
      </w:r>
    </w:p>
    <w:p w14:paraId="00CE32E2" w14:textId="6DE6D628"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6.1.3.2.4.3.2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_Toc183523303 \h </w:instrText>
      </w:r>
      <w:r>
        <w:rPr>
          <w:noProof/>
        </w:rPr>
      </w:r>
      <w:r>
        <w:rPr>
          <w:noProof/>
        </w:rPr>
        <w:fldChar w:fldCharType="separate"/>
      </w:r>
      <w:r>
        <w:rPr>
          <w:noProof/>
        </w:rPr>
        <w:t>99</w:t>
      </w:r>
      <w:r>
        <w:rPr>
          <w:noProof/>
        </w:rPr>
        <w:fldChar w:fldCharType="end"/>
      </w:r>
    </w:p>
    <w:p w14:paraId="0182ABFF" w14:textId="0DDECA29"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6.1.3.2.4.4</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 (POST)</w:t>
      </w:r>
      <w:r>
        <w:rPr>
          <w:noProof/>
        </w:rPr>
        <w:tab/>
      </w:r>
      <w:r>
        <w:rPr>
          <w:noProof/>
        </w:rPr>
        <w:fldChar w:fldCharType="begin"/>
      </w:r>
      <w:r>
        <w:rPr>
          <w:noProof/>
        </w:rPr>
        <w:instrText xml:space="preserve"> PAGEREF _Toc183523304 \h </w:instrText>
      </w:r>
      <w:r>
        <w:rPr>
          <w:noProof/>
        </w:rPr>
      </w:r>
      <w:r>
        <w:rPr>
          <w:noProof/>
        </w:rPr>
        <w:fldChar w:fldCharType="separate"/>
      </w:r>
      <w:r>
        <w:rPr>
          <w:noProof/>
        </w:rPr>
        <w:t>101</w:t>
      </w:r>
      <w:r>
        <w:rPr>
          <w:noProof/>
        </w:rPr>
        <w:fldChar w:fldCharType="end"/>
      </w:r>
    </w:p>
    <w:p w14:paraId="0D0D0958" w14:textId="0091E881"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6.1.3.2.4.4.1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_Toc183523305 \h </w:instrText>
      </w:r>
      <w:r>
        <w:rPr>
          <w:noProof/>
        </w:rPr>
      </w:r>
      <w:r>
        <w:rPr>
          <w:noProof/>
        </w:rPr>
        <w:fldChar w:fldCharType="separate"/>
      </w:r>
      <w:r>
        <w:rPr>
          <w:noProof/>
        </w:rPr>
        <w:t>101</w:t>
      </w:r>
      <w:r>
        <w:rPr>
          <w:noProof/>
        </w:rPr>
        <w:fldChar w:fldCharType="end"/>
      </w:r>
    </w:p>
    <w:p w14:paraId="482C1A51" w14:textId="0F79F6E9"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6.1.3.2.4.4.2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_Toc183523306 \h </w:instrText>
      </w:r>
      <w:r>
        <w:rPr>
          <w:noProof/>
        </w:rPr>
      </w:r>
      <w:r>
        <w:rPr>
          <w:noProof/>
        </w:rPr>
        <w:fldChar w:fldCharType="separate"/>
      </w:r>
      <w:r>
        <w:rPr>
          <w:noProof/>
        </w:rPr>
        <w:t>101</w:t>
      </w:r>
      <w:r>
        <w:rPr>
          <w:noProof/>
        </w:rPr>
        <w:fldChar w:fldCharType="end"/>
      </w:r>
    </w:p>
    <w:p w14:paraId="5EFA8078" w14:textId="23AAA9FA"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6.1.3.2.4.5</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transfer-update (POST)</w:t>
      </w:r>
      <w:r>
        <w:rPr>
          <w:noProof/>
        </w:rPr>
        <w:tab/>
      </w:r>
      <w:r>
        <w:rPr>
          <w:noProof/>
        </w:rPr>
        <w:fldChar w:fldCharType="begin"/>
      </w:r>
      <w:r>
        <w:rPr>
          <w:noProof/>
        </w:rPr>
        <w:instrText xml:space="preserve"> PAGEREF _Toc183523307 \h </w:instrText>
      </w:r>
      <w:r>
        <w:rPr>
          <w:noProof/>
        </w:rPr>
      </w:r>
      <w:r>
        <w:rPr>
          <w:noProof/>
        </w:rPr>
        <w:fldChar w:fldCharType="separate"/>
      </w:r>
      <w:r>
        <w:rPr>
          <w:noProof/>
        </w:rPr>
        <w:t>103</w:t>
      </w:r>
      <w:r>
        <w:rPr>
          <w:noProof/>
        </w:rPr>
        <w:fldChar w:fldCharType="end"/>
      </w:r>
    </w:p>
    <w:p w14:paraId="4B1F63AB" w14:textId="2149DB40"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6.1.3.2.4.5.1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_Toc183523308 \h </w:instrText>
      </w:r>
      <w:r>
        <w:rPr>
          <w:noProof/>
        </w:rPr>
      </w:r>
      <w:r>
        <w:rPr>
          <w:noProof/>
        </w:rPr>
        <w:fldChar w:fldCharType="separate"/>
      </w:r>
      <w:r>
        <w:rPr>
          <w:noProof/>
        </w:rPr>
        <w:t>103</w:t>
      </w:r>
      <w:r>
        <w:rPr>
          <w:noProof/>
        </w:rPr>
        <w:fldChar w:fldCharType="end"/>
      </w:r>
    </w:p>
    <w:p w14:paraId="0E3F7C6D" w14:textId="4FE2EB66"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6.1.3.2.4.5.2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_Toc183523309 \h </w:instrText>
      </w:r>
      <w:r>
        <w:rPr>
          <w:noProof/>
        </w:rPr>
      </w:r>
      <w:r>
        <w:rPr>
          <w:noProof/>
        </w:rPr>
        <w:fldChar w:fldCharType="separate"/>
      </w:r>
      <w:r>
        <w:rPr>
          <w:noProof/>
        </w:rPr>
        <w:t>103</w:t>
      </w:r>
      <w:r>
        <w:rPr>
          <w:noProof/>
        </w:rPr>
        <w:fldChar w:fldCharType="end"/>
      </w:r>
    </w:p>
    <w:p w14:paraId="34952B41" w14:textId="05FEDCFB"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6.1.3.2.4.6</w:t>
      </w:r>
      <w:r>
        <w:rPr>
          <w:rFonts w:asciiTheme="minorHAnsi" w:eastAsiaTheme="minorEastAsia" w:hAnsiTheme="minorHAnsi" w:cstheme="minorBidi"/>
          <w:noProof/>
          <w:kern w:val="2"/>
          <w:sz w:val="22"/>
          <w:szCs w:val="22"/>
          <w:lang w:val="en-SE" w:eastAsia="zh-CN"/>
          <w14:ligatures w14:val="standardContextual"/>
        </w:rPr>
        <w:tab/>
      </w:r>
      <w:r>
        <w:rPr>
          <w:noProof/>
        </w:rPr>
        <w:t>Operation: relocate</w:t>
      </w:r>
      <w:r>
        <w:rPr>
          <w:noProof/>
          <w:lang w:eastAsia="zh-CN"/>
        </w:rPr>
        <w:t xml:space="preserve"> (POST)</w:t>
      </w:r>
      <w:r>
        <w:rPr>
          <w:noProof/>
        </w:rPr>
        <w:tab/>
      </w:r>
      <w:r>
        <w:rPr>
          <w:noProof/>
        </w:rPr>
        <w:fldChar w:fldCharType="begin"/>
      </w:r>
      <w:r>
        <w:rPr>
          <w:noProof/>
        </w:rPr>
        <w:instrText xml:space="preserve"> PAGEREF _Toc183523310 \h </w:instrText>
      </w:r>
      <w:r>
        <w:rPr>
          <w:noProof/>
        </w:rPr>
      </w:r>
      <w:r>
        <w:rPr>
          <w:noProof/>
        </w:rPr>
        <w:fldChar w:fldCharType="separate"/>
      </w:r>
      <w:r>
        <w:rPr>
          <w:noProof/>
        </w:rPr>
        <w:t>104</w:t>
      </w:r>
      <w:r>
        <w:rPr>
          <w:noProof/>
        </w:rPr>
        <w:fldChar w:fldCharType="end"/>
      </w:r>
    </w:p>
    <w:p w14:paraId="59A9254B" w14:textId="02855900"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6.1.3.2.4.6.1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_Toc183523311 \h </w:instrText>
      </w:r>
      <w:r>
        <w:rPr>
          <w:noProof/>
        </w:rPr>
      </w:r>
      <w:r>
        <w:rPr>
          <w:noProof/>
        </w:rPr>
        <w:fldChar w:fldCharType="separate"/>
      </w:r>
      <w:r>
        <w:rPr>
          <w:noProof/>
        </w:rPr>
        <w:t>104</w:t>
      </w:r>
      <w:r>
        <w:rPr>
          <w:noProof/>
        </w:rPr>
        <w:fldChar w:fldCharType="end"/>
      </w:r>
    </w:p>
    <w:p w14:paraId="49088F6E" w14:textId="483A3AB4"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6.1.3.2.4.6.2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_Toc183523312 \h </w:instrText>
      </w:r>
      <w:r>
        <w:rPr>
          <w:noProof/>
        </w:rPr>
      </w:r>
      <w:r>
        <w:rPr>
          <w:noProof/>
        </w:rPr>
        <w:fldChar w:fldCharType="separate"/>
      </w:r>
      <w:r>
        <w:rPr>
          <w:noProof/>
        </w:rPr>
        <w:t>104</w:t>
      </w:r>
      <w:r>
        <w:rPr>
          <w:noProof/>
        </w:rPr>
        <w:fldChar w:fldCharType="end"/>
      </w:r>
    </w:p>
    <w:p w14:paraId="687338FD" w14:textId="5F94768D"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6.1.3.2.4.7</w:t>
      </w:r>
      <w:r>
        <w:rPr>
          <w:rFonts w:asciiTheme="minorHAnsi" w:eastAsiaTheme="minorEastAsia" w:hAnsiTheme="minorHAnsi" w:cstheme="minorBidi"/>
          <w:noProof/>
          <w:kern w:val="2"/>
          <w:sz w:val="22"/>
          <w:szCs w:val="22"/>
          <w:lang w:val="en-SE" w:eastAsia="zh-CN"/>
          <w14:ligatures w14:val="standardContextual"/>
        </w:rPr>
        <w:tab/>
      </w:r>
      <w:r>
        <w:rPr>
          <w:noProof/>
        </w:rPr>
        <w:t>Operation: cancel-relocate</w:t>
      </w:r>
      <w:r>
        <w:rPr>
          <w:noProof/>
          <w:lang w:eastAsia="zh-CN"/>
        </w:rPr>
        <w:t xml:space="preserve"> (POST)</w:t>
      </w:r>
      <w:r>
        <w:rPr>
          <w:noProof/>
        </w:rPr>
        <w:tab/>
      </w:r>
      <w:r>
        <w:rPr>
          <w:noProof/>
        </w:rPr>
        <w:fldChar w:fldCharType="begin"/>
      </w:r>
      <w:r>
        <w:rPr>
          <w:noProof/>
        </w:rPr>
        <w:instrText xml:space="preserve"> PAGEREF _Toc183523313 \h </w:instrText>
      </w:r>
      <w:r>
        <w:rPr>
          <w:noProof/>
        </w:rPr>
      </w:r>
      <w:r>
        <w:rPr>
          <w:noProof/>
        </w:rPr>
        <w:fldChar w:fldCharType="separate"/>
      </w:r>
      <w:r>
        <w:rPr>
          <w:noProof/>
        </w:rPr>
        <w:t>105</w:t>
      </w:r>
      <w:r>
        <w:rPr>
          <w:noProof/>
        </w:rPr>
        <w:fldChar w:fldCharType="end"/>
      </w:r>
    </w:p>
    <w:p w14:paraId="275E2D6F" w14:textId="64EBFA1C"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6.1.3.2.4.7.1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_Toc183523314 \h </w:instrText>
      </w:r>
      <w:r>
        <w:rPr>
          <w:noProof/>
        </w:rPr>
      </w:r>
      <w:r>
        <w:rPr>
          <w:noProof/>
        </w:rPr>
        <w:fldChar w:fldCharType="separate"/>
      </w:r>
      <w:r>
        <w:rPr>
          <w:noProof/>
        </w:rPr>
        <w:t>105</w:t>
      </w:r>
      <w:r>
        <w:rPr>
          <w:noProof/>
        </w:rPr>
        <w:fldChar w:fldCharType="end"/>
      </w:r>
    </w:p>
    <w:p w14:paraId="6301C7E6" w14:textId="74C4E58F"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6.1.3.2.4.7.2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_Toc183523315 \h </w:instrText>
      </w:r>
      <w:r>
        <w:rPr>
          <w:noProof/>
        </w:rPr>
      </w:r>
      <w:r>
        <w:rPr>
          <w:noProof/>
        </w:rPr>
        <w:fldChar w:fldCharType="separate"/>
      </w:r>
      <w:r>
        <w:rPr>
          <w:noProof/>
        </w:rPr>
        <w:t>106</w:t>
      </w:r>
      <w:r>
        <w:rPr>
          <w:noProof/>
        </w:rPr>
        <w:fldChar w:fldCharType="end"/>
      </w:r>
    </w:p>
    <w:p w14:paraId="565EB4D2" w14:textId="2C2FA8C4"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6.1.3.3</w:t>
      </w:r>
      <w:r>
        <w:rPr>
          <w:rFonts w:asciiTheme="minorHAnsi" w:eastAsiaTheme="minorEastAsia" w:hAnsiTheme="minorHAnsi" w:cstheme="minorBidi"/>
          <w:noProof/>
          <w:kern w:val="2"/>
          <w:sz w:val="22"/>
          <w:szCs w:val="22"/>
          <w:lang w:val="en-SE" w:eastAsia="zh-CN"/>
          <w14:ligatures w14:val="standardContextual"/>
        </w:rPr>
        <w:tab/>
      </w:r>
      <w:r>
        <w:rPr>
          <w:noProof/>
        </w:rPr>
        <w:t>Resource: N1N2 Subscriptions Collection for Individual UE Contexts</w:t>
      </w:r>
      <w:r>
        <w:rPr>
          <w:noProof/>
        </w:rPr>
        <w:tab/>
      </w:r>
      <w:r>
        <w:rPr>
          <w:noProof/>
        </w:rPr>
        <w:fldChar w:fldCharType="begin"/>
      </w:r>
      <w:r>
        <w:rPr>
          <w:noProof/>
        </w:rPr>
        <w:instrText xml:space="preserve"> PAGEREF _Toc183523316 \h </w:instrText>
      </w:r>
      <w:r>
        <w:rPr>
          <w:noProof/>
        </w:rPr>
      </w:r>
      <w:r>
        <w:rPr>
          <w:noProof/>
        </w:rPr>
        <w:fldChar w:fldCharType="separate"/>
      </w:r>
      <w:r>
        <w:rPr>
          <w:noProof/>
        </w:rPr>
        <w:t>107</w:t>
      </w:r>
      <w:r>
        <w:rPr>
          <w:noProof/>
        </w:rPr>
        <w:fldChar w:fldCharType="end"/>
      </w:r>
    </w:p>
    <w:p w14:paraId="0A4BB635" w14:textId="6611D980"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_Toc183523317 \h </w:instrText>
      </w:r>
      <w:r>
        <w:rPr>
          <w:noProof/>
        </w:rPr>
      </w:r>
      <w:r>
        <w:rPr>
          <w:noProof/>
        </w:rPr>
        <w:fldChar w:fldCharType="separate"/>
      </w:r>
      <w:r>
        <w:rPr>
          <w:noProof/>
        </w:rPr>
        <w:t>107</w:t>
      </w:r>
      <w:r>
        <w:rPr>
          <w:noProof/>
        </w:rPr>
        <w:fldChar w:fldCharType="end"/>
      </w:r>
    </w:p>
    <w:p w14:paraId="1599C189" w14:textId="6EFBC207"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_Toc183523318 \h </w:instrText>
      </w:r>
      <w:r>
        <w:rPr>
          <w:noProof/>
        </w:rPr>
      </w:r>
      <w:r>
        <w:rPr>
          <w:noProof/>
        </w:rPr>
        <w:fldChar w:fldCharType="separate"/>
      </w:r>
      <w:r>
        <w:rPr>
          <w:noProof/>
        </w:rPr>
        <w:t>107</w:t>
      </w:r>
      <w:r>
        <w:rPr>
          <w:noProof/>
        </w:rPr>
        <w:fldChar w:fldCharType="end"/>
      </w:r>
    </w:p>
    <w:p w14:paraId="46A253AD" w14:textId="3E5BB4C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FE1574">
        <w:rPr>
          <w:rFonts w:cs="Arial"/>
          <w:noProof/>
        </w:rPr>
        <w:t>6.1.3.3.3</w:t>
      </w:r>
      <w:r>
        <w:rPr>
          <w:rFonts w:asciiTheme="minorHAnsi" w:eastAsiaTheme="minorEastAsia" w:hAnsiTheme="minorHAnsi" w:cstheme="minorBidi"/>
          <w:noProof/>
          <w:kern w:val="2"/>
          <w:sz w:val="22"/>
          <w:szCs w:val="22"/>
          <w:lang w:val="en-SE" w:eastAsia="zh-CN"/>
          <w14:ligatures w14:val="standardContextual"/>
        </w:rPr>
        <w:tab/>
      </w:r>
      <w:r w:rsidRPr="00FE1574">
        <w:rPr>
          <w:rFonts w:cs="Arial"/>
          <w:noProof/>
        </w:rPr>
        <w:t>Resource Standard Methods</w:t>
      </w:r>
      <w:r>
        <w:rPr>
          <w:noProof/>
        </w:rPr>
        <w:tab/>
      </w:r>
      <w:r>
        <w:rPr>
          <w:noProof/>
        </w:rPr>
        <w:fldChar w:fldCharType="begin"/>
      </w:r>
      <w:r>
        <w:rPr>
          <w:noProof/>
        </w:rPr>
        <w:instrText xml:space="preserve"> PAGEREF _Toc183523319 \h </w:instrText>
      </w:r>
      <w:r>
        <w:rPr>
          <w:noProof/>
        </w:rPr>
      </w:r>
      <w:r>
        <w:rPr>
          <w:noProof/>
        </w:rPr>
        <w:fldChar w:fldCharType="separate"/>
      </w:r>
      <w:r>
        <w:rPr>
          <w:noProof/>
        </w:rPr>
        <w:t>107</w:t>
      </w:r>
      <w:r>
        <w:rPr>
          <w:noProof/>
        </w:rPr>
        <w:fldChar w:fldCharType="end"/>
      </w:r>
    </w:p>
    <w:p w14:paraId="5C70E272" w14:textId="7A1209CA"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6.1.3.3.3.1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_Toc183523320 \h </w:instrText>
      </w:r>
      <w:r>
        <w:rPr>
          <w:noProof/>
        </w:rPr>
      </w:r>
      <w:r>
        <w:rPr>
          <w:noProof/>
        </w:rPr>
        <w:fldChar w:fldCharType="separate"/>
      </w:r>
      <w:r>
        <w:rPr>
          <w:noProof/>
        </w:rPr>
        <w:t>107</w:t>
      </w:r>
      <w:r>
        <w:rPr>
          <w:noProof/>
        </w:rPr>
        <w:fldChar w:fldCharType="end"/>
      </w:r>
    </w:p>
    <w:p w14:paraId="71AC1E01" w14:textId="50A00EB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_Toc183523321 \h </w:instrText>
      </w:r>
      <w:r>
        <w:rPr>
          <w:noProof/>
        </w:rPr>
      </w:r>
      <w:r>
        <w:rPr>
          <w:noProof/>
        </w:rPr>
        <w:fldChar w:fldCharType="separate"/>
      </w:r>
      <w:r>
        <w:rPr>
          <w:noProof/>
        </w:rPr>
        <w:t>108</w:t>
      </w:r>
      <w:r>
        <w:rPr>
          <w:noProof/>
        </w:rPr>
        <w:fldChar w:fldCharType="end"/>
      </w:r>
    </w:p>
    <w:p w14:paraId="73081076" w14:textId="38CC0435"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6.1.3.4</w:t>
      </w:r>
      <w:r>
        <w:rPr>
          <w:rFonts w:asciiTheme="minorHAnsi" w:eastAsiaTheme="minorEastAsia" w:hAnsiTheme="minorHAnsi" w:cstheme="minorBidi"/>
          <w:noProof/>
          <w:kern w:val="2"/>
          <w:sz w:val="22"/>
          <w:szCs w:val="22"/>
          <w:lang w:val="en-SE" w:eastAsia="zh-CN"/>
          <w14:ligatures w14:val="standardContextual"/>
        </w:rPr>
        <w:tab/>
      </w:r>
      <w:r>
        <w:rPr>
          <w:noProof/>
        </w:rPr>
        <w:t>Resource: N1N2 Individual Subscription</w:t>
      </w:r>
      <w:r>
        <w:rPr>
          <w:noProof/>
        </w:rPr>
        <w:tab/>
      </w:r>
      <w:r>
        <w:rPr>
          <w:noProof/>
        </w:rPr>
        <w:fldChar w:fldCharType="begin"/>
      </w:r>
      <w:r>
        <w:rPr>
          <w:noProof/>
        </w:rPr>
        <w:instrText xml:space="preserve"> PAGEREF _Toc183523322 \h </w:instrText>
      </w:r>
      <w:r>
        <w:rPr>
          <w:noProof/>
        </w:rPr>
      </w:r>
      <w:r>
        <w:rPr>
          <w:noProof/>
        </w:rPr>
        <w:fldChar w:fldCharType="separate"/>
      </w:r>
      <w:r>
        <w:rPr>
          <w:noProof/>
        </w:rPr>
        <w:t>109</w:t>
      </w:r>
      <w:r>
        <w:rPr>
          <w:noProof/>
        </w:rPr>
        <w:fldChar w:fldCharType="end"/>
      </w:r>
    </w:p>
    <w:p w14:paraId="176C61B3" w14:textId="58D54D93"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_Toc183523323 \h </w:instrText>
      </w:r>
      <w:r>
        <w:rPr>
          <w:noProof/>
        </w:rPr>
      </w:r>
      <w:r>
        <w:rPr>
          <w:noProof/>
        </w:rPr>
        <w:fldChar w:fldCharType="separate"/>
      </w:r>
      <w:r>
        <w:rPr>
          <w:noProof/>
        </w:rPr>
        <w:t>109</w:t>
      </w:r>
      <w:r>
        <w:rPr>
          <w:noProof/>
        </w:rPr>
        <w:fldChar w:fldCharType="end"/>
      </w:r>
    </w:p>
    <w:p w14:paraId="33ECD9FC" w14:textId="51E2D2CD"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lastRenderedPageBreak/>
        <w:t>6.1.3.4.2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_Toc183523324 \h </w:instrText>
      </w:r>
      <w:r>
        <w:rPr>
          <w:noProof/>
        </w:rPr>
      </w:r>
      <w:r>
        <w:rPr>
          <w:noProof/>
        </w:rPr>
        <w:fldChar w:fldCharType="separate"/>
      </w:r>
      <w:r>
        <w:rPr>
          <w:noProof/>
        </w:rPr>
        <w:t>109</w:t>
      </w:r>
      <w:r>
        <w:rPr>
          <w:noProof/>
        </w:rPr>
        <w:fldChar w:fldCharType="end"/>
      </w:r>
    </w:p>
    <w:p w14:paraId="207356BD" w14:textId="596BFCE5"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FE1574">
        <w:rPr>
          <w:rFonts w:cs="Arial"/>
          <w:noProof/>
        </w:rPr>
        <w:t>6.1.3.4.3</w:t>
      </w:r>
      <w:r>
        <w:rPr>
          <w:rFonts w:asciiTheme="minorHAnsi" w:eastAsiaTheme="minorEastAsia" w:hAnsiTheme="minorHAnsi" w:cstheme="minorBidi"/>
          <w:noProof/>
          <w:kern w:val="2"/>
          <w:sz w:val="22"/>
          <w:szCs w:val="22"/>
          <w:lang w:val="en-SE" w:eastAsia="zh-CN"/>
          <w14:ligatures w14:val="standardContextual"/>
        </w:rPr>
        <w:tab/>
      </w:r>
      <w:r w:rsidRPr="00FE1574">
        <w:rPr>
          <w:rFonts w:cs="Arial"/>
          <w:noProof/>
        </w:rPr>
        <w:t>Resource Standard Methods</w:t>
      </w:r>
      <w:r>
        <w:rPr>
          <w:noProof/>
        </w:rPr>
        <w:tab/>
      </w:r>
      <w:r>
        <w:rPr>
          <w:noProof/>
        </w:rPr>
        <w:fldChar w:fldCharType="begin"/>
      </w:r>
      <w:r>
        <w:rPr>
          <w:noProof/>
        </w:rPr>
        <w:instrText xml:space="preserve"> PAGEREF _Toc183523325 \h </w:instrText>
      </w:r>
      <w:r>
        <w:rPr>
          <w:noProof/>
        </w:rPr>
      </w:r>
      <w:r>
        <w:rPr>
          <w:noProof/>
        </w:rPr>
        <w:fldChar w:fldCharType="separate"/>
      </w:r>
      <w:r>
        <w:rPr>
          <w:noProof/>
        </w:rPr>
        <w:t>109</w:t>
      </w:r>
      <w:r>
        <w:rPr>
          <w:noProof/>
        </w:rPr>
        <w:fldChar w:fldCharType="end"/>
      </w:r>
    </w:p>
    <w:p w14:paraId="03D3615D" w14:textId="41083F1F"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6.1.3.4.3.1</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_Toc183523326 \h </w:instrText>
      </w:r>
      <w:r>
        <w:rPr>
          <w:noProof/>
        </w:rPr>
      </w:r>
      <w:r>
        <w:rPr>
          <w:noProof/>
        </w:rPr>
        <w:fldChar w:fldCharType="separate"/>
      </w:r>
      <w:r>
        <w:rPr>
          <w:noProof/>
        </w:rPr>
        <w:t>109</w:t>
      </w:r>
      <w:r>
        <w:rPr>
          <w:noProof/>
        </w:rPr>
        <w:fldChar w:fldCharType="end"/>
      </w:r>
    </w:p>
    <w:p w14:paraId="5F4AD1F3" w14:textId="14E14320"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6.1.3.4.4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_Toc183523327 \h </w:instrText>
      </w:r>
      <w:r>
        <w:rPr>
          <w:noProof/>
        </w:rPr>
      </w:r>
      <w:r>
        <w:rPr>
          <w:noProof/>
        </w:rPr>
        <w:fldChar w:fldCharType="separate"/>
      </w:r>
      <w:r>
        <w:rPr>
          <w:noProof/>
        </w:rPr>
        <w:t>110</w:t>
      </w:r>
      <w:r>
        <w:rPr>
          <w:noProof/>
        </w:rPr>
        <w:fldChar w:fldCharType="end"/>
      </w:r>
    </w:p>
    <w:p w14:paraId="546534B6" w14:textId="5D62E858"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6.1.3.5</w:t>
      </w:r>
      <w:r>
        <w:rPr>
          <w:rFonts w:asciiTheme="minorHAnsi" w:eastAsiaTheme="minorEastAsia" w:hAnsiTheme="minorHAnsi" w:cstheme="minorBidi"/>
          <w:noProof/>
          <w:kern w:val="2"/>
          <w:sz w:val="22"/>
          <w:szCs w:val="22"/>
          <w:lang w:val="en-SE" w:eastAsia="zh-CN"/>
          <w14:ligatures w14:val="standardContextual"/>
        </w:rPr>
        <w:tab/>
      </w:r>
      <w:r>
        <w:rPr>
          <w:noProof/>
        </w:rPr>
        <w:t>Resource: N1N2 Messages</w:t>
      </w:r>
      <w:r>
        <w:rPr>
          <w:noProof/>
          <w:lang w:eastAsia="zh-CN"/>
        </w:rPr>
        <w:t xml:space="preserve"> Collection</w:t>
      </w:r>
      <w:r>
        <w:rPr>
          <w:noProof/>
        </w:rPr>
        <w:tab/>
      </w:r>
      <w:r>
        <w:rPr>
          <w:noProof/>
        </w:rPr>
        <w:fldChar w:fldCharType="begin"/>
      </w:r>
      <w:r>
        <w:rPr>
          <w:noProof/>
        </w:rPr>
        <w:instrText xml:space="preserve"> PAGEREF _Toc183523328 \h </w:instrText>
      </w:r>
      <w:r>
        <w:rPr>
          <w:noProof/>
        </w:rPr>
      </w:r>
      <w:r>
        <w:rPr>
          <w:noProof/>
        </w:rPr>
        <w:fldChar w:fldCharType="separate"/>
      </w:r>
      <w:r>
        <w:rPr>
          <w:noProof/>
        </w:rPr>
        <w:t>110</w:t>
      </w:r>
      <w:r>
        <w:rPr>
          <w:noProof/>
        </w:rPr>
        <w:fldChar w:fldCharType="end"/>
      </w:r>
    </w:p>
    <w:p w14:paraId="49A4175D" w14:textId="2C0D3999"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6.1.3.5.1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_Toc183523329 \h </w:instrText>
      </w:r>
      <w:r>
        <w:rPr>
          <w:noProof/>
        </w:rPr>
      </w:r>
      <w:r>
        <w:rPr>
          <w:noProof/>
        </w:rPr>
        <w:fldChar w:fldCharType="separate"/>
      </w:r>
      <w:r>
        <w:rPr>
          <w:noProof/>
        </w:rPr>
        <w:t>110</w:t>
      </w:r>
      <w:r>
        <w:rPr>
          <w:noProof/>
        </w:rPr>
        <w:fldChar w:fldCharType="end"/>
      </w:r>
    </w:p>
    <w:p w14:paraId="37211E2E" w14:textId="0ECB6391"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6.1.3.5.2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_Toc183523330 \h </w:instrText>
      </w:r>
      <w:r>
        <w:rPr>
          <w:noProof/>
        </w:rPr>
      </w:r>
      <w:r>
        <w:rPr>
          <w:noProof/>
        </w:rPr>
        <w:fldChar w:fldCharType="separate"/>
      </w:r>
      <w:r>
        <w:rPr>
          <w:noProof/>
        </w:rPr>
        <w:t>110</w:t>
      </w:r>
      <w:r>
        <w:rPr>
          <w:noProof/>
        </w:rPr>
        <w:fldChar w:fldCharType="end"/>
      </w:r>
    </w:p>
    <w:p w14:paraId="0C8FAAEC" w14:textId="2C57B7E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6.1.3.5.3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_Toc183523331 \h </w:instrText>
      </w:r>
      <w:r>
        <w:rPr>
          <w:noProof/>
        </w:rPr>
      </w:r>
      <w:r>
        <w:rPr>
          <w:noProof/>
        </w:rPr>
        <w:fldChar w:fldCharType="separate"/>
      </w:r>
      <w:r>
        <w:rPr>
          <w:noProof/>
        </w:rPr>
        <w:t>111</w:t>
      </w:r>
      <w:r>
        <w:rPr>
          <w:noProof/>
        </w:rPr>
        <w:fldChar w:fldCharType="end"/>
      </w:r>
    </w:p>
    <w:p w14:paraId="7E9CDBE6" w14:textId="40040A25"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6.1.3.5.3.1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_Toc183523332 \h </w:instrText>
      </w:r>
      <w:r>
        <w:rPr>
          <w:noProof/>
        </w:rPr>
      </w:r>
      <w:r>
        <w:rPr>
          <w:noProof/>
        </w:rPr>
        <w:fldChar w:fldCharType="separate"/>
      </w:r>
      <w:r>
        <w:rPr>
          <w:noProof/>
        </w:rPr>
        <w:t>111</w:t>
      </w:r>
      <w:r>
        <w:rPr>
          <w:noProof/>
        </w:rPr>
        <w:fldChar w:fldCharType="end"/>
      </w:r>
    </w:p>
    <w:p w14:paraId="62AD0149" w14:textId="46DAA46D"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6.1.3.6</w:t>
      </w:r>
      <w:r>
        <w:rPr>
          <w:rFonts w:asciiTheme="minorHAnsi" w:eastAsiaTheme="minorEastAsia" w:hAnsiTheme="minorHAnsi" w:cstheme="minorBidi"/>
          <w:noProof/>
          <w:kern w:val="2"/>
          <w:sz w:val="22"/>
          <w:szCs w:val="22"/>
          <w:lang w:val="en-SE" w:eastAsia="zh-CN"/>
          <w14:ligatures w14:val="standardContextual"/>
        </w:rPr>
        <w:tab/>
      </w:r>
      <w:r>
        <w:rPr>
          <w:noProof/>
        </w:rPr>
        <w:t>Resource: subscriptions</w:t>
      </w:r>
      <w:r>
        <w:rPr>
          <w:noProof/>
          <w:lang w:eastAsia="zh-CN"/>
        </w:rPr>
        <w:t xml:space="preserve"> collection</w:t>
      </w:r>
      <w:r>
        <w:rPr>
          <w:noProof/>
        </w:rPr>
        <w:tab/>
      </w:r>
      <w:r>
        <w:rPr>
          <w:noProof/>
        </w:rPr>
        <w:fldChar w:fldCharType="begin"/>
      </w:r>
      <w:r>
        <w:rPr>
          <w:noProof/>
        </w:rPr>
        <w:instrText xml:space="preserve"> PAGEREF _Toc183523333 \h </w:instrText>
      </w:r>
      <w:r>
        <w:rPr>
          <w:noProof/>
        </w:rPr>
      </w:r>
      <w:r>
        <w:rPr>
          <w:noProof/>
        </w:rPr>
        <w:fldChar w:fldCharType="separate"/>
      </w:r>
      <w:r>
        <w:rPr>
          <w:noProof/>
        </w:rPr>
        <w:t>115</w:t>
      </w:r>
      <w:r>
        <w:rPr>
          <w:noProof/>
        </w:rPr>
        <w:fldChar w:fldCharType="end"/>
      </w:r>
    </w:p>
    <w:p w14:paraId="22173BBE" w14:textId="730F61CD"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6.1.3.6.1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_Toc183523334 \h </w:instrText>
      </w:r>
      <w:r>
        <w:rPr>
          <w:noProof/>
        </w:rPr>
      </w:r>
      <w:r>
        <w:rPr>
          <w:noProof/>
        </w:rPr>
        <w:fldChar w:fldCharType="separate"/>
      </w:r>
      <w:r>
        <w:rPr>
          <w:noProof/>
        </w:rPr>
        <w:t>115</w:t>
      </w:r>
      <w:r>
        <w:rPr>
          <w:noProof/>
        </w:rPr>
        <w:fldChar w:fldCharType="end"/>
      </w:r>
    </w:p>
    <w:p w14:paraId="705BA2EA" w14:textId="1A0DD772"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6.1.3.6.2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_Toc183523335 \h </w:instrText>
      </w:r>
      <w:r>
        <w:rPr>
          <w:noProof/>
        </w:rPr>
      </w:r>
      <w:r>
        <w:rPr>
          <w:noProof/>
        </w:rPr>
        <w:fldChar w:fldCharType="separate"/>
      </w:r>
      <w:r>
        <w:rPr>
          <w:noProof/>
        </w:rPr>
        <w:t>115</w:t>
      </w:r>
      <w:r>
        <w:rPr>
          <w:noProof/>
        </w:rPr>
        <w:fldChar w:fldCharType="end"/>
      </w:r>
    </w:p>
    <w:p w14:paraId="0685E25F" w14:textId="10874A3D"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6.1.3.6.3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_Toc183523336 \h </w:instrText>
      </w:r>
      <w:r>
        <w:rPr>
          <w:noProof/>
        </w:rPr>
      </w:r>
      <w:r>
        <w:rPr>
          <w:noProof/>
        </w:rPr>
        <w:fldChar w:fldCharType="separate"/>
      </w:r>
      <w:r>
        <w:rPr>
          <w:noProof/>
        </w:rPr>
        <w:t>115</w:t>
      </w:r>
      <w:r>
        <w:rPr>
          <w:noProof/>
        </w:rPr>
        <w:fldChar w:fldCharType="end"/>
      </w:r>
    </w:p>
    <w:p w14:paraId="594A17A0" w14:textId="64245A69"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6.1.3.6.3.1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_Toc183523337 \h </w:instrText>
      </w:r>
      <w:r>
        <w:rPr>
          <w:noProof/>
        </w:rPr>
      </w:r>
      <w:r>
        <w:rPr>
          <w:noProof/>
        </w:rPr>
        <w:fldChar w:fldCharType="separate"/>
      </w:r>
      <w:r>
        <w:rPr>
          <w:noProof/>
        </w:rPr>
        <w:t>115</w:t>
      </w:r>
      <w:r>
        <w:rPr>
          <w:noProof/>
        </w:rPr>
        <w:fldChar w:fldCharType="end"/>
      </w:r>
    </w:p>
    <w:p w14:paraId="0A79290C" w14:textId="58881C82"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6.1.3.7</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individual subscription</w:t>
      </w:r>
      <w:r>
        <w:rPr>
          <w:noProof/>
        </w:rPr>
        <w:tab/>
      </w:r>
      <w:r>
        <w:rPr>
          <w:noProof/>
        </w:rPr>
        <w:fldChar w:fldCharType="begin"/>
      </w:r>
      <w:r>
        <w:rPr>
          <w:noProof/>
        </w:rPr>
        <w:instrText xml:space="preserve"> PAGEREF _Toc183523338 \h </w:instrText>
      </w:r>
      <w:r>
        <w:rPr>
          <w:noProof/>
        </w:rPr>
      </w:r>
      <w:r>
        <w:rPr>
          <w:noProof/>
        </w:rPr>
        <w:fldChar w:fldCharType="separate"/>
      </w:r>
      <w:r>
        <w:rPr>
          <w:noProof/>
        </w:rPr>
        <w:t>117</w:t>
      </w:r>
      <w:r>
        <w:rPr>
          <w:noProof/>
        </w:rPr>
        <w:fldChar w:fldCharType="end"/>
      </w:r>
    </w:p>
    <w:p w14:paraId="6528759E" w14:textId="6063BD01"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6.1.3.7.1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_Toc183523339 \h </w:instrText>
      </w:r>
      <w:r>
        <w:rPr>
          <w:noProof/>
        </w:rPr>
      </w:r>
      <w:r>
        <w:rPr>
          <w:noProof/>
        </w:rPr>
        <w:fldChar w:fldCharType="separate"/>
      </w:r>
      <w:r>
        <w:rPr>
          <w:noProof/>
        </w:rPr>
        <w:t>117</w:t>
      </w:r>
      <w:r>
        <w:rPr>
          <w:noProof/>
        </w:rPr>
        <w:fldChar w:fldCharType="end"/>
      </w:r>
    </w:p>
    <w:p w14:paraId="5C351A72" w14:textId="4DB92DA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6.1.3.7.2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_Toc183523340 \h </w:instrText>
      </w:r>
      <w:r>
        <w:rPr>
          <w:noProof/>
        </w:rPr>
      </w:r>
      <w:r>
        <w:rPr>
          <w:noProof/>
        </w:rPr>
        <w:fldChar w:fldCharType="separate"/>
      </w:r>
      <w:r>
        <w:rPr>
          <w:noProof/>
        </w:rPr>
        <w:t>117</w:t>
      </w:r>
      <w:r>
        <w:rPr>
          <w:noProof/>
        </w:rPr>
        <w:fldChar w:fldCharType="end"/>
      </w:r>
    </w:p>
    <w:p w14:paraId="7C445E67" w14:textId="7164D6F9"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6.1.3.7.3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_Toc183523341 \h </w:instrText>
      </w:r>
      <w:r>
        <w:rPr>
          <w:noProof/>
        </w:rPr>
      </w:r>
      <w:r>
        <w:rPr>
          <w:noProof/>
        </w:rPr>
        <w:fldChar w:fldCharType="separate"/>
      </w:r>
      <w:r>
        <w:rPr>
          <w:noProof/>
        </w:rPr>
        <w:t>117</w:t>
      </w:r>
      <w:r>
        <w:rPr>
          <w:noProof/>
        </w:rPr>
        <w:fldChar w:fldCharType="end"/>
      </w:r>
    </w:p>
    <w:p w14:paraId="65E69133" w14:textId="11FBC4C7"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6.1.3.7.3.1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DELETE</w:t>
      </w:r>
      <w:r>
        <w:rPr>
          <w:noProof/>
        </w:rPr>
        <w:tab/>
      </w:r>
      <w:r>
        <w:rPr>
          <w:noProof/>
        </w:rPr>
        <w:fldChar w:fldCharType="begin"/>
      </w:r>
      <w:r>
        <w:rPr>
          <w:noProof/>
        </w:rPr>
        <w:instrText xml:space="preserve"> PAGEREF _Toc183523342 \h </w:instrText>
      </w:r>
      <w:r>
        <w:rPr>
          <w:noProof/>
        </w:rPr>
      </w:r>
      <w:r>
        <w:rPr>
          <w:noProof/>
        </w:rPr>
        <w:fldChar w:fldCharType="separate"/>
      </w:r>
      <w:r>
        <w:rPr>
          <w:noProof/>
        </w:rPr>
        <w:t>117</w:t>
      </w:r>
      <w:r>
        <w:rPr>
          <w:noProof/>
        </w:rPr>
        <w:fldChar w:fldCharType="end"/>
      </w:r>
    </w:p>
    <w:p w14:paraId="595D2E10" w14:textId="5517DE3C"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6.1.3.7.3.2</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PUT</w:t>
      </w:r>
      <w:r>
        <w:rPr>
          <w:noProof/>
        </w:rPr>
        <w:tab/>
      </w:r>
      <w:r>
        <w:rPr>
          <w:noProof/>
        </w:rPr>
        <w:fldChar w:fldCharType="begin"/>
      </w:r>
      <w:r>
        <w:rPr>
          <w:noProof/>
        </w:rPr>
        <w:instrText xml:space="preserve"> PAGEREF _Toc183523343 \h </w:instrText>
      </w:r>
      <w:r>
        <w:rPr>
          <w:noProof/>
        </w:rPr>
      </w:r>
      <w:r>
        <w:rPr>
          <w:noProof/>
        </w:rPr>
        <w:fldChar w:fldCharType="separate"/>
      </w:r>
      <w:r>
        <w:rPr>
          <w:noProof/>
        </w:rPr>
        <w:t>118</w:t>
      </w:r>
      <w:r>
        <w:rPr>
          <w:noProof/>
        </w:rPr>
        <w:fldChar w:fldCharType="end"/>
      </w:r>
    </w:p>
    <w:p w14:paraId="66BD022A" w14:textId="3CE85714"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6.1.3.8</w:t>
      </w:r>
      <w:r>
        <w:rPr>
          <w:rFonts w:asciiTheme="minorHAnsi" w:eastAsiaTheme="minorEastAsia" w:hAnsiTheme="minorHAnsi" w:cstheme="minorBidi"/>
          <w:noProof/>
          <w:kern w:val="2"/>
          <w:sz w:val="22"/>
          <w:szCs w:val="22"/>
          <w:lang w:val="en-SE" w:eastAsia="zh-CN"/>
          <w14:ligatures w14:val="standardContextual"/>
        </w:rPr>
        <w:tab/>
      </w:r>
      <w:r>
        <w:rPr>
          <w:noProof/>
        </w:rPr>
        <w:t>Resource: Non UE N2 Messages Collection</w:t>
      </w:r>
      <w:r>
        <w:rPr>
          <w:noProof/>
        </w:rPr>
        <w:tab/>
      </w:r>
      <w:r>
        <w:rPr>
          <w:noProof/>
        </w:rPr>
        <w:fldChar w:fldCharType="begin"/>
      </w:r>
      <w:r>
        <w:rPr>
          <w:noProof/>
        </w:rPr>
        <w:instrText xml:space="preserve"> PAGEREF _Toc183523344 \h </w:instrText>
      </w:r>
      <w:r>
        <w:rPr>
          <w:noProof/>
        </w:rPr>
      </w:r>
      <w:r>
        <w:rPr>
          <w:noProof/>
        </w:rPr>
        <w:fldChar w:fldCharType="separate"/>
      </w:r>
      <w:r>
        <w:rPr>
          <w:noProof/>
        </w:rPr>
        <w:t>120</w:t>
      </w:r>
      <w:r>
        <w:rPr>
          <w:noProof/>
        </w:rPr>
        <w:fldChar w:fldCharType="end"/>
      </w:r>
    </w:p>
    <w:p w14:paraId="7C08E3BD" w14:textId="5438607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6.1.3.8.1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_Toc183523345 \h </w:instrText>
      </w:r>
      <w:r>
        <w:rPr>
          <w:noProof/>
        </w:rPr>
      </w:r>
      <w:r>
        <w:rPr>
          <w:noProof/>
        </w:rPr>
        <w:fldChar w:fldCharType="separate"/>
      </w:r>
      <w:r>
        <w:rPr>
          <w:noProof/>
        </w:rPr>
        <w:t>120</w:t>
      </w:r>
      <w:r>
        <w:rPr>
          <w:noProof/>
        </w:rPr>
        <w:fldChar w:fldCharType="end"/>
      </w:r>
    </w:p>
    <w:p w14:paraId="7C15CBBB" w14:textId="52BDF82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6.1.3.8.2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_Toc183523346 \h </w:instrText>
      </w:r>
      <w:r>
        <w:rPr>
          <w:noProof/>
        </w:rPr>
      </w:r>
      <w:r>
        <w:rPr>
          <w:noProof/>
        </w:rPr>
        <w:fldChar w:fldCharType="separate"/>
      </w:r>
      <w:r>
        <w:rPr>
          <w:noProof/>
        </w:rPr>
        <w:t>120</w:t>
      </w:r>
      <w:r>
        <w:rPr>
          <w:noProof/>
        </w:rPr>
        <w:fldChar w:fldCharType="end"/>
      </w:r>
    </w:p>
    <w:p w14:paraId="6B35D1B9" w14:textId="145783A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6.1.3.8.3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_Toc183523347 \h </w:instrText>
      </w:r>
      <w:r>
        <w:rPr>
          <w:noProof/>
        </w:rPr>
      </w:r>
      <w:r>
        <w:rPr>
          <w:noProof/>
        </w:rPr>
        <w:fldChar w:fldCharType="separate"/>
      </w:r>
      <w:r>
        <w:rPr>
          <w:noProof/>
        </w:rPr>
        <w:t>120</w:t>
      </w:r>
      <w:r>
        <w:rPr>
          <w:noProof/>
        </w:rPr>
        <w:fldChar w:fldCharType="end"/>
      </w:r>
    </w:p>
    <w:p w14:paraId="0ABB8BBD" w14:textId="7A477CE3"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6.1.3.8.4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_Toc183523348 \h </w:instrText>
      </w:r>
      <w:r>
        <w:rPr>
          <w:noProof/>
        </w:rPr>
      </w:r>
      <w:r>
        <w:rPr>
          <w:noProof/>
        </w:rPr>
        <w:fldChar w:fldCharType="separate"/>
      </w:r>
      <w:r>
        <w:rPr>
          <w:noProof/>
        </w:rPr>
        <w:t>120</w:t>
      </w:r>
      <w:r>
        <w:rPr>
          <w:noProof/>
        </w:rPr>
        <w:fldChar w:fldCharType="end"/>
      </w:r>
    </w:p>
    <w:p w14:paraId="57EC89EE" w14:textId="199C8896"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6.1.3.8.4.1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_Toc183523349 \h </w:instrText>
      </w:r>
      <w:r>
        <w:rPr>
          <w:noProof/>
        </w:rPr>
      </w:r>
      <w:r>
        <w:rPr>
          <w:noProof/>
        </w:rPr>
        <w:fldChar w:fldCharType="separate"/>
      </w:r>
      <w:r>
        <w:rPr>
          <w:noProof/>
        </w:rPr>
        <w:t>120</w:t>
      </w:r>
      <w:r>
        <w:rPr>
          <w:noProof/>
        </w:rPr>
        <w:fldChar w:fldCharType="end"/>
      </w:r>
    </w:p>
    <w:p w14:paraId="2874591D" w14:textId="359317CF"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6.1.3.8.4.2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_Toc183523350 \h </w:instrText>
      </w:r>
      <w:r>
        <w:rPr>
          <w:noProof/>
        </w:rPr>
      </w:r>
      <w:r>
        <w:rPr>
          <w:noProof/>
        </w:rPr>
        <w:fldChar w:fldCharType="separate"/>
      </w:r>
      <w:r>
        <w:rPr>
          <w:noProof/>
        </w:rPr>
        <w:t>120</w:t>
      </w:r>
      <w:r>
        <w:rPr>
          <w:noProof/>
        </w:rPr>
        <w:fldChar w:fldCharType="end"/>
      </w:r>
    </w:p>
    <w:p w14:paraId="128B655C" w14:textId="35ABABC6"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6.1.3.8.4.2.1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_Toc183523351 \h </w:instrText>
      </w:r>
      <w:r>
        <w:rPr>
          <w:noProof/>
        </w:rPr>
      </w:r>
      <w:r>
        <w:rPr>
          <w:noProof/>
        </w:rPr>
        <w:fldChar w:fldCharType="separate"/>
      </w:r>
      <w:r>
        <w:rPr>
          <w:noProof/>
        </w:rPr>
        <w:t>120</w:t>
      </w:r>
      <w:r>
        <w:rPr>
          <w:noProof/>
        </w:rPr>
        <w:fldChar w:fldCharType="end"/>
      </w:r>
    </w:p>
    <w:p w14:paraId="08BC3A44" w14:textId="336716BD"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6.1.3.8.4.2.2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_Toc183523352 \h </w:instrText>
      </w:r>
      <w:r>
        <w:rPr>
          <w:noProof/>
        </w:rPr>
      </w:r>
      <w:r>
        <w:rPr>
          <w:noProof/>
        </w:rPr>
        <w:fldChar w:fldCharType="separate"/>
      </w:r>
      <w:r>
        <w:rPr>
          <w:noProof/>
        </w:rPr>
        <w:t>120</w:t>
      </w:r>
      <w:r>
        <w:rPr>
          <w:noProof/>
        </w:rPr>
        <w:fldChar w:fldCharType="end"/>
      </w:r>
    </w:p>
    <w:p w14:paraId="3813ECE3" w14:textId="1692F142"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6.1.3.9</w:t>
      </w:r>
      <w:r>
        <w:rPr>
          <w:rFonts w:asciiTheme="minorHAnsi" w:eastAsiaTheme="minorEastAsia" w:hAnsiTheme="minorHAnsi" w:cstheme="minorBidi"/>
          <w:noProof/>
          <w:kern w:val="2"/>
          <w:sz w:val="22"/>
          <w:szCs w:val="22"/>
          <w:lang w:val="en-SE" w:eastAsia="zh-CN"/>
          <w14:ligatures w14:val="standardContextual"/>
        </w:rPr>
        <w:tab/>
      </w:r>
      <w:r>
        <w:rPr>
          <w:noProof/>
        </w:rPr>
        <w:t>Resource: Non UE N2 Messages Subscriptions Collection</w:t>
      </w:r>
      <w:r>
        <w:rPr>
          <w:noProof/>
        </w:rPr>
        <w:tab/>
      </w:r>
      <w:r>
        <w:rPr>
          <w:noProof/>
        </w:rPr>
        <w:fldChar w:fldCharType="begin"/>
      </w:r>
      <w:r>
        <w:rPr>
          <w:noProof/>
        </w:rPr>
        <w:instrText xml:space="preserve"> PAGEREF _Toc183523353 \h </w:instrText>
      </w:r>
      <w:r>
        <w:rPr>
          <w:noProof/>
        </w:rPr>
      </w:r>
      <w:r>
        <w:rPr>
          <w:noProof/>
        </w:rPr>
        <w:fldChar w:fldCharType="separate"/>
      </w:r>
      <w:r>
        <w:rPr>
          <w:noProof/>
        </w:rPr>
        <w:t>122</w:t>
      </w:r>
      <w:r>
        <w:rPr>
          <w:noProof/>
        </w:rPr>
        <w:fldChar w:fldCharType="end"/>
      </w:r>
    </w:p>
    <w:p w14:paraId="6F73A46B" w14:textId="71C97C2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6.1.3.9.1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_Toc183523354 \h </w:instrText>
      </w:r>
      <w:r>
        <w:rPr>
          <w:noProof/>
        </w:rPr>
      </w:r>
      <w:r>
        <w:rPr>
          <w:noProof/>
        </w:rPr>
        <w:fldChar w:fldCharType="separate"/>
      </w:r>
      <w:r>
        <w:rPr>
          <w:noProof/>
        </w:rPr>
        <w:t>122</w:t>
      </w:r>
      <w:r>
        <w:rPr>
          <w:noProof/>
        </w:rPr>
        <w:fldChar w:fldCharType="end"/>
      </w:r>
    </w:p>
    <w:p w14:paraId="4277828D" w14:textId="45A51E4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6.1.3.9.2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_Toc183523355 \h </w:instrText>
      </w:r>
      <w:r>
        <w:rPr>
          <w:noProof/>
        </w:rPr>
      </w:r>
      <w:r>
        <w:rPr>
          <w:noProof/>
        </w:rPr>
        <w:fldChar w:fldCharType="separate"/>
      </w:r>
      <w:r>
        <w:rPr>
          <w:noProof/>
        </w:rPr>
        <w:t>122</w:t>
      </w:r>
      <w:r>
        <w:rPr>
          <w:noProof/>
        </w:rPr>
        <w:fldChar w:fldCharType="end"/>
      </w:r>
    </w:p>
    <w:p w14:paraId="7DD8216D" w14:textId="6166838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6.1.3.9.3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_Toc183523356 \h </w:instrText>
      </w:r>
      <w:r>
        <w:rPr>
          <w:noProof/>
        </w:rPr>
      </w:r>
      <w:r>
        <w:rPr>
          <w:noProof/>
        </w:rPr>
        <w:fldChar w:fldCharType="separate"/>
      </w:r>
      <w:r>
        <w:rPr>
          <w:noProof/>
        </w:rPr>
        <w:t>122</w:t>
      </w:r>
      <w:r>
        <w:rPr>
          <w:noProof/>
        </w:rPr>
        <w:fldChar w:fldCharType="end"/>
      </w:r>
    </w:p>
    <w:p w14:paraId="67875A5E" w14:textId="454B2C46"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6.1.3.9.3.1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_Toc183523357 \h </w:instrText>
      </w:r>
      <w:r>
        <w:rPr>
          <w:noProof/>
        </w:rPr>
      </w:r>
      <w:r>
        <w:rPr>
          <w:noProof/>
        </w:rPr>
        <w:fldChar w:fldCharType="separate"/>
      </w:r>
      <w:r>
        <w:rPr>
          <w:noProof/>
        </w:rPr>
        <w:t>122</w:t>
      </w:r>
      <w:r>
        <w:rPr>
          <w:noProof/>
        </w:rPr>
        <w:fldChar w:fldCharType="end"/>
      </w:r>
    </w:p>
    <w:p w14:paraId="4EA2A715" w14:textId="25463672"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6.1.3.9.4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_Toc183523358 \h </w:instrText>
      </w:r>
      <w:r>
        <w:rPr>
          <w:noProof/>
        </w:rPr>
      </w:r>
      <w:r>
        <w:rPr>
          <w:noProof/>
        </w:rPr>
        <w:fldChar w:fldCharType="separate"/>
      </w:r>
      <w:r>
        <w:rPr>
          <w:noProof/>
        </w:rPr>
        <w:t>123</w:t>
      </w:r>
      <w:r>
        <w:rPr>
          <w:noProof/>
        </w:rPr>
        <w:fldChar w:fldCharType="end"/>
      </w:r>
    </w:p>
    <w:p w14:paraId="50F0AFCA" w14:textId="7D731154"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6.1.3.10</w:t>
      </w:r>
      <w:r>
        <w:rPr>
          <w:rFonts w:asciiTheme="minorHAnsi" w:eastAsiaTheme="minorEastAsia" w:hAnsiTheme="minorHAnsi" w:cstheme="minorBidi"/>
          <w:noProof/>
          <w:kern w:val="2"/>
          <w:sz w:val="22"/>
          <w:szCs w:val="22"/>
          <w:lang w:val="en-SE" w:eastAsia="zh-CN"/>
          <w14:ligatures w14:val="standardContextual"/>
        </w:rPr>
        <w:tab/>
      </w:r>
      <w:r>
        <w:rPr>
          <w:noProof/>
        </w:rPr>
        <w:t>Resource: Non UE N2 Message Notification Individual Subscription</w:t>
      </w:r>
      <w:r>
        <w:rPr>
          <w:noProof/>
        </w:rPr>
        <w:tab/>
      </w:r>
      <w:r>
        <w:rPr>
          <w:noProof/>
        </w:rPr>
        <w:fldChar w:fldCharType="begin"/>
      </w:r>
      <w:r>
        <w:rPr>
          <w:noProof/>
        </w:rPr>
        <w:instrText xml:space="preserve"> PAGEREF _Toc183523359 \h </w:instrText>
      </w:r>
      <w:r>
        <w:rPr>
          <w:noProof/>
        </w:rPr>
      </w:r>
      <w:r>
        <w:rPr>
          <w:noProof/>
        </w:rPr>
        <w:fldChar w:fldCharType="separate"/>
      </w:r>
      <w:r>
        <w:rPr>
          <w:noProof/>
        </w:rPr>
        <w:t>124</w:t>
      </w:r>
      <w:r>
        <w:rPr>
          <w:noProof/>
        </w:rPr>
        <w:fldChar w:fldCharType="end"/>
      </w:r>
    </w:p>
    <w:p w14:paraId="3C94A616" w14:textId="2380F045"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6.1.3.10.1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_Toc183523360 \h </w:instrText>
      </w:r>
      <w:r>
        <w:rPr>
          <w:noProof/>
        </w:rPr>
      </w:r>
      <w:r>
        <w:rPr>
          <w:noProof/>
        </w:rPr>
        <w:fldChar w:fldCharType="separate"/>
      </w:r>
      <w:r>
        <w:rPr>
          <w:noProof/>
        </w:rPr>
        <w:t>124</w:t>
      </w:r>
      <w:r>
        <w:rPr>
          <w:noProof/>
        </w:rPr>
        <w:fldChar w:fldCharType="end"/>
      </w:r>
    </w:p>
    <w:p w14:paraId="2DB45B55" w14:textId="49979E4D"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6.1.3.10.2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_Toc183523361 \h </w:instrText>
      </w:r>
      <w:r>
        <w:rPr>
          <w:noProof/>
        </w:rPr>
      </w:r>
      <w:r>
        <w:rPr>
          <w:noProof/>
        </w:rPr>
        <w:fldChar w:fldCharType="separate"/>
      </w:r>
      <w:r>
        <w:rPr>
          <w:noProof/>
        </w:rPr>
        <w:t>124</w:t>
      </w:r>
      <w:r>
        <w:rPr>
          <w:noProof/>
        </w:rPr>
        <w:fldChar w:fldCharType="end"/>
      </w:r>
    </w:p>
    <w:p w14:paraId="7B208E56" w14:textId="2B39C4D8"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6.1.3.10.3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_Toc183523362 \h </w:instrText>
      </w:r>
      <w:r>
        <w:rPr>
          <w:noProof/>
        </w:rPr>
      </w:r>
      <w:r>
        <w:rPr>
          <w:noProof/>
        </w:rPr>
        <w:fldChar w:fldCharType="separate"/>
      </w:r>
      <w:r>
        <w:rPr>
          <w:noProof/>
        </w:rPr>
        <w:t>124</w:t>
      </w:r>
      <w:r>
        <w:rPr>
          <w:noProof/>
        </w:rPr>
        <w:fldChar w:fldCharType="end"/>
      </w:r>
    </w:p>
    <w:p w14:paraId="2B017DDE" w14:textId="111B0270"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6.1.3.10.3.1</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_Toc183523363 \h </w:instrText>
      </w:r>
      <w:r>
        <w:rPr>
          <w:noProof/>
        </w:rPr>
      </w:r>
      <w:r>
        <w:rPr>
          <w:noProof/>
        </w:rPr>
        <w:fldChar w:fldCharType="separate"/>
      </w:r>
      <w:r>
        <w:rPr>
          <w:noProof/>
        </w:rPr>
        <w:t>124</w:t>
      </w:r>
      <w:r>
        <w:rPr>
          <w:noProof/>
        </w:rPr>
        <w:fldChar w:fldCharType="end"/>
      </w:r>
    </w:p>
    <w:p w14:paraId="7346749A" w14:textId="08C5938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6.1.3.10.4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_Toc183523364 \h </w:instrText>
      </w:r>
      <w:r>
        <w:rPr>
          <w:noProof/>
        </w:rPr>
      </w:r>
      <w:r>
        <w:rPr>
          <w:noProof/>
        </w:rPr>
        <w:fldChar w:fldCharType="separate"/>
      </w:r>
      <w:r>
        <w:rPr>
          <w:noProof/>
        </w:rPr>
        <w:t>125</w:t>
      </w:r>
      <w:r>
        <w:rPr>
          <w:noProof/>
        </w:rPr>
        <w:fldChar w:fldCharType="end"/>
      </w:r>
    </w:p>
    <w:p w14:paraId="70F438AB" w14:textId="1FE05AC1"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6.1.4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_Toc183523365 \h </w:instrText>
      </w:r>
      <w:r>
        <w:rPr>
          <w:noProof/>
        </w:rPr>
      </w:r>
      <w:r>
        <w:rPr>
          <w:noProof/>
        </w:rPr>
        <w:fldChar w:fldCharType="separate"/>
      </w:r>
      <w:r>
        <w:rPr>
          <w:noProof/>
        </w:rPr>
        <w:t>125</w:t>
      </w:r>
      <w:r>
        <w:rPr>
          <w:noProof/>
        </w:rPr>
        <w:fldChar w:fldCharType="end"/>
      </w:r>
    </w:p>
    <w:p w14:paraId="642EFAB8" w14:textId="2374975A"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6.1.5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_Toc183523366 \h </w:instrText>
      </w:r>
      <w:r>
        <w:rPr>
          <w:noProof/>
        </w:rPr>
      </w:r>
      <w:r>
        <w:rPr>
          <w:noProof/>
        </w:rPr>
        <w:fldChar w:fldCharType="separate"/>
      </w:r>
      <w:r>
        <w:rPr>
          <w:noProof/>
        </w:rPr>
        <w:t>125</w:t>
      </w:r>
      <w:r>
        <w:rPr>
          <w:noProof/>
        </w:rPr>
        <w:fldChar w:fldCharType="end"/>
      </w:r>
    </w:p>
    <w:p w14:paraId="795555C2" w14:textId="4DDB0AD0"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6.1.5.1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_Toc183523367 \h </w:instrText>
      </w:r>
      <w:r>
        <w:rPr>
          <w:noProof/>
        </w:rPr>
      </w:r>
      <w:r>
        <w:rPr>
          <w:noProof/>
        </w:rPr>
        <w:fldChar w:fldCharType="separate"/>
      </w:r>
      <w:r>
        <w:rPr>
          <w:noProof/>
        </w:rPr>
        <w:t>125</w:t>
      </w:r>
      <w:r>
        <w:rPr>
          <w:noProof/>
        </w:rPr>
        <w:fldChar w:fldCharType="end"/>
      </w:r>
    </w:p>
    <w:p w14:paraId="59C7E96A" w14:textId="28C76279"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6.1.5.2</w:t>
      </w:r>
      <w:r>
        <w:rPr>
          <w:rFonts w:asciiTheme="minorHAnsi" w:eastAsiaTheme="minorEastAsia" w:hAnsiTheme="minorHAnsi" w:cstheme="minorBidi"/>
          <w:noProof/>
          <w:kern w:val="2"/>
          <w:sz w:val="22"/>
          <w:szCs w:val="22"/>
          <w:lang w:val="en-SE" w:eastAsia="zh-CN"/>
          <w14:ligatures w14:val="standardContextual"/>
        </w:rPr>
        <w:tab/>
      </w:r>
      <w:r>
        <w:rPr>
          <w:noProof/>
        </w:rPr>
        <w:t>AMF Status Change Notification</w:t>
      </w:r>
      <w:r>
        <w:rPr>
          <w:noProof/>
        </w:rPr>
        <w:tab/>
      </w:r>
      <w:r>
        <w:rPr>
          <w:noProof/>
        </w:rPr>
        <w:fldChar w:fldCharType="begin"/>
      </w:r>
      <w:r>
        <w:rPr>
          <w:noProof/>
        </w:rPr>
        <w:instrText xml:space="preserve"> PAGEREF _Toc183523368 \h </w:instrText>
      </w:r>
      <w:r>
        <w:rPr>
          <w:noProof/>
        </w:rPr>
      </w:r>
      <w:r>
        <w:rPr>
          <w:noProof/>
        </w:rPr>
        <w:fldChar w:fldCharType="separate"/>
      </w:r>
      <w:r>
        <w:rPr>
          <w:noProof/>
        </w:rPr>
        <w:t>126</w:t>
      </w:r>
      <w:r>
        <w:rPr>
          <w:noProof/>
        </w:rPr>
        <w:fldChar w:fldCharType="end"/>
      </w:r>
    </w:p>
    <w:p w14:paraId="65525DC0" w14:textId="1FB7DE9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_Toc183523369 \h </w:instrText>
      </w:r>
      <w:r>
        <w:rPr>
          <w:noProof/>
        </w:rPr>
      </w:r>
      <w:r>
        <w:rPr>
          <w:noProof/>
        </w:rPr>
        <w:fldChar w:fldCharType="separate"/>
      </w:r>
      <w:r>
        <w:rPr>
          <w:noProof/>
        </w:rPr>
        <w:t>126</w:t>
      </w:r>
      <w:r>
        <w:rPr>
          <w:noProof/>
        </w:rPr>
        <w:fldChar w:fldCharType="end"/>
      </w:r>
    </w:p>
    <w:p w14:paraId="23E36B37" w14:textId="0C51C869"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_Toc183523370 \h </w:instrText>
      </w:r>
      <w:r>
        <w:rPr>
          <w:noProof/>
        </w:rPr>
      </w:r>
      <w:r>
        <w:rPr>
          <w:noProof/>
        </w:rPr>
        <w:fldChar w:fldCharType="separate"/>
      </w:r>
      <w:r>
        <w:rPr>
          <w:noProof/>
        </w:rPr>
        <w:t>126</w:t>
      </w:r>
      <w:r>
        <w:rPr>
          <w:noProof/>
        </w:rPr>
        <w:fldChar w:fldCharType="end"/>
      </w:r>
    </w:p>
    <w:p w14:paraId="6694D600" w14:textId="5027F4A9"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_Toc183523371 \h </w:instrText>
      </w:r>
      <w:r>
        <w:rPr>
          <w:noProof/>
        </w:rPr>
      </w:r>
      <w:r>
        <w:rPr>
          <w:noProof/>
        </w:rPr>
        <w:fldChar w:fldCharType="separate"/>
      </w:r>
      <w:r>
        <w:rPr>
          <w:noProof/>
        </w:rPr>
        <w:t>126</w:t>
      </w:r>
      <w:r>
        <w:rPr>
          <w:noProof/>
        </w:rPr>
        <w:fldChar w:fldCharType="end"/>
      </w:r>
    </w:p>
    <w:p w14:paraId="76E2A09A" w14:textId="63EF3A86"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2</w:t>
      </w: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_Toc183523372 \h </w:instrText>
      </w:r>
      <w:r>
        <w:rPr>
          <w:noProof/>
        </w:rPr>
      </w:r>
      <w:r>
        <w:rPr>
          <w:noProof/>
        </w:rPr>
        <w:fldChar w:fldCharType="separate"/>
      </w:r>
      <w:r>
        <w:rPr>
          <w:noProof/>
        </w:rPr>
        <w:t>126</w:t>
      </w:r>
      <w:r>
        <w:rPr>
          <w:noProof/>
        </w:rPr>
        <w:fldChar w:fldCharType="end"/>
      </w:r>
    </w:p>
    <w:p w14:paraId="6F3835A5" w14:textId="0285F8FD"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6.1.5.3</w:t>
      </w:r>
      <w:r>
        <w:rPr>
          <w:rFonts w:asciiTheme="minorHAnsi" w:eastAsiaTheme="minorEastAsia" w:hAnsiTheme="minorHAnsi" w:cstheme="minorBidi"/>
          <w:noProof/>
          <w:kern w:val="2"/>
          <w:sz w:val="22"/>
          <w:szCs w:val="22"/>
          <w:lang w:val="en-SE" w:eastAsia="zh-CN"/>
          <w14:ligatures w14:val="standardContextual"/>
        </w:rPr>
        <w:tab/>
      </w:r>
      <w:r>
        <w:rPr>
          <w:noProof/>
        </w:rPr>
        <w:t>Non UE N2 Information Notification</w:t>
      </w:r>
      <w:r>
        <w:rPr>
          <w:noProof/>
        </w:rPr>
        <w:tab/>
      </w:r>
      <w:r>
        <w:rPr>
          <w:noProof/>
        </w:rPr>
        <w:fldChar w:fldCharType="begin"/>
      </w:r>
      <w:r>
        <w:rPr>
          <w:noProof/>
        </w:rPr>
        <w:instrText xml:space="preserve"> PAGEREF _Toc183523373 \h </w:instrText>
      </w:r>
      <w:r>
        <w:rPr>
          <w:noProof/>
        </w:rPr>
      </w:r>
      <w:r>
        <w:rPr>
          <w:noProof/>
        </w:rPr>
        <w:fldChar w:fldCharType="separate"/>
      </w:r>
      <w:r>
        <w:rPr>
          <w:noProof/>
        </w:rPr>
        <w:t>127</w:t>
      </w:r>
      <w:r>
        <w:rPr>
          <w:noProof/>
        </w:rPr>
        <w:fldChar w:fldCharType="end"/>
      </w:r>
    </w:p>
    <w:p w14:paraId="5A6EE4F7" w14:textId="18939D71"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_Toc183523374 \h </w:instrText>
      </w:r>
      <w:r>
        <w:rPr>
          <w:noProof/>
        </w:rPr>
      </w:r>
      <w:r>
        <w:rPr>
          <w:noProof/>
        </w:rPr>
        <w:fldChar w:fldCharType="separate"/>
      </w:r>
      <w:r>
        <w:rPr>
          <w:noProof/>
        </w:rPr>
        <w:t>127</w:t>
      </w:r>
      <w:r>
        <w:rPr>
          <w:noProof/>
        </w:rPr>
        <w:fldChar w:fldCharType="end"/>
      </w:r>
    </w:p>
    <w:p w14:paraId="6B52B277" w14:textId="739C7C18"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_Toc183523375 \h </w:instrText>
      </w:r>
      <w:r>
        <w:rPr>
          <w:noProof/>
        </w:rPr>
      </w:r>
      <w:r>
        <w:rPr>
          <w:noProof/>
        </w:rPr>
        <w:fldChar w:fldCharType="separate"/>
      </w:r>
      <w:r>
        <w:rPr>
          <w:noProof/>
        </w:rPr>
        <w:t>127</w:t>
      </w:r>
      <w:r>
        <w:rPr>
          <w:noProof/>
        </w:rPr>
        <w:fldChar w:fldCharType="end"/>
      </w:r>
    </w:p>
    <w:p w14:paraId="5E957E28" w14:textId="1CCE4CF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_Toc183523376 \h </w:instrText>
      </w:r>
      <w:r>
        <w:rPr>
          <w:noProof/>
        </w:rPr>
      </w:r>
      <w:r>
        <w:rPr>
          <w:noProof/>
        </w:rPr>
        <w:fldChar w:fldCharType="separate"/>
      </w:r>
      <w:r>
        <w:rPr>
          <w:noProof/>
        </w:rPr>
        <w:t>128</w:t>
      </w:r>
      <w:r>
        <w:rPr>
          <w:noProof/>
        </w:rPr>
        <w:fldChar w:fldCharType="end"/>
      </w:r>
    </w:p>
    <w:p w14:paraId="2815B959" w14:textId="1D3EC8A8"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3</w:t>
      </w: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_Toc183523377 \h </w:instrText>
      </w:r>
      <w:r>
        <w:rPr>
          <w:noProof/>
        </w:rPr>
      </w:r>
      <w:r>
        <w:rPr>
          <w:noProof/>
        </w:rPr>
        <w:fldChar w:fldCharType="separate"/>
      </w:r>
      <w:r>
        <w:rPr>
          <w:noProof/>
        </w:rPr>
        <w:t>128</w:t>
      </w:r>
      <w:r>
        <w:rPr>
          <w:noProof/>
        </w:rPr>
        <w:fldChar w:fldCharType="end"/>
      </w:r>
    </w:p>
    <w:p w14:paraId="647445A0" w14:textId="1CE2D0E2"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6.1.5.4</w:t>
      </w:r>
      <w:r>
        <w:rPr>
          <w:rFonts w:asciiTheme="minorHAnsi" w:eastAsiaTheme="minorEastAsia" w:hAnsiTheme="minorHAnsi" w:cstheme="minorBidi"/>
          <w:noProof/>
          <w:kern w:val="2"/>
          <w:sz w:val="22"/>
          <w:szCs w:val="22"/>
          <w:lang w:val="en-SE" w:eastAsia="zh-CN"/>
          <w14:ligatures w14:val="standardContextual"/>
        </w:rPr>
        <w:tab/>
      </w:r>
      <w:r>
        <w:rPr>
          <w:noProof/>
        </w:rPr>
        <w:t>N1 Message Notification</w:t>
      </w:r>
      <w:r>
        <w:rPr>
          <w:noProof/>
        </w:rPr>
        <w:tab/>
      </w:r>
      <w:r>
        <w:rPr>
          <w:noProof/>
        </w:rPr>
        <w:fldChar w:fldCharType="begin"/>
      </w:r>
      <w:r>
        <w:rPr>
          <w:noProof/>
        </w:rPr>
        <w:instrText xml:space="preserve"> PAGEREF _Toc183523378 \h </w:instrText>
      </w:r>
      <w:r>
        <w:rPr>
          <w:noProof/>
        </w:rPr>
      </w:r>
      <w:r>
        <w:rPr>
          <w:noProof/>
        </w:rPr>
        <w:fldChar w:fldCharType="separate"/>
      </w:r>
      <w:r>
        <w:rPr>
          <w:noProof/>
        </w:rPr>
        <w:t>129</w:t>
      </w:r>
      <w:r>
        <w:rPr>
          <w:noProof/>
        </w:rPr>
        <w:fldChar w:fldCharType="end"/>
      </w:r>
    </w:p>
    <w:p w14:paraId="5B9FF11A" w14:textId="01E864B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6.1.5.4.1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_Toc183523379 \h </w:instrText>
      </w:r>
      <w:r>
        <w:rPr>
          <w:noProof/>
        </w:rPr>
      </w:r>
      <w:r>
        <w:rPr>
          <w:noProof/>
        </w:rPr>
        <w:fldChar w:fldCharType="separate"/>
      </w:r>
      <w:r>
        <w:rPr>
          <w:noProof/>
        </w:rPr>
        <w:t>129</w:t>
      </w:r>
      <w:r>
        <w:rPr>
          <w:noProof/>
        </w:rPr>
        <w:fldChar w:fldCharType="end"/>
      </w:r>
    </w:p>
    <w:p w14:paraId="21F15474" w14:textId="7AD4147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6.1.5.4.2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_Toc183523380 \h </w:instrText>
      </w:r>
      <w:r>
        <w:rPr>
          <w:noProof/>
        </w:rPr>
      </w:r>
      <w:r>
        <w:rPr>
          <w:noProof/>
        </w:rPr>
        <w:fldChar w:fldCharType="separate"/>
      </w:r>
      <w:r>
        <w:rPr>
          <w:noProof/>
        </w:rPr>
        <w:t>129</w:t>
      </w:r>
      <w:r>
        <w:rPr>
          <w:noProof/>
        </w:rPr>
        <w:fldChar w:fldCharType="end"/>
      </w:r>
    </w:p>
    <w:p w14:paraId="4241B018" w14:textId="5C9EB2D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6.1.5.4.3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_Toc183523381 \h </w:instrText>
      </w:r>
      <w:r>
        <w:rPr>
          <w:noProof/>
        </w:rPr>
      </w:r>
      <w:r>
        <w:rPr>
          <w:noProof/>
        </w:rPr>
        <w:fldChar w:fldCharType="separate"/>
      </w:r>
      <w:r>
        <w:rPr>
          <w:noProof/>
        </w:rPr>
        <w:t>129</w:t>
      </w:r>
      <w:r>
        <w:rPr>
          <w:noProof/>
        </w:rPr>
        <w:fldChar w:fldCharType="end"/>
      </w:r>
    </w:p>
    <w:p w14:paraId="6D0D6D45" w14:textId="674529AF"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6.1.5.4.3.1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_Toc183523382 \h </w:instrText>
      </w:r>
      <w:r>
        <w:rPr>
          <w:noProof/>
        </w:rPr>
      </w:r>
      <w:r>
        <w:rPr>
          <w:noProof/>
        </w:rPr>
        <w:fldChar w:fldCharType="separate"/>
      </w:r>
      <w:r>
        <w:rPr>
          <w:noProof/>
        </w:rPr>
        <w:t>129</w:t>
      </w:r>
      <w:r>
        <w:rPr>
          <w:noProof/>
        </w:rPr>
        <w:fldChar w:fldCharType="end"/>
      </w:r>
    </w:p>
    <w:p w14:paraId="3725E721" w14:textId="7B98FE1F"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6.1.5.5</w:t>
      </w:r>
      <w:r>
        <w:rPr>
          <w:rFonts w:asciiTheme="minorHAnsi" w:eastAsiaTheme="minorEastAsia" w:hAnsiTheme="minorHAnsi" w:cstheme="minorBidi"/>
          <w:noProof/>
          <w:kern w:val="2"/>
          <w:sz w:val="22"/>
          <w:szCs w:val="22"/>
          <w:lang w:val="en-SE" w:eastAsia="zh-CN"/>
          <w14:ligatures w14:val="standardContextual"/>
        </w:rPr>
        <w:tab/>
      </w:r>
      <w:r>
        <w:rPr>
          <w:noProof/>
        </w:rPr>
        <w:t>UE Specific N2 Information Notification</w:t>
      </w:r>
      <w:r>
        <w:rPr>
          <w:noProof/>
        </w:rPr>
        <w:tab/>
      </w:r>
      <w:r>
        <w:rPr>
          <w:noProof/>
        </w:rPr>
        <w:fldChar w:fldCharType="begin"/>
      </w:r>
      <w:r>
        <w:rPr>
          <w:noProof/>
        </w:rPr>
        <w:instrText xml:space="preserve"> PAGEREF _Toc183523383 \h </w:instrText>
      </w:r>
      <w:r>
        <w:rPr>
          <w:noProof/>
        </w:rPr>
      </w:r>
      <w:r>
        <w:rPr>
          <w:noProof/>
        </w:rPr>
        <w:fldChar w:fldCharType="separate"/>
      </w:r>
      <w:r>
        <w:rPr>
          <w:noProof/>
        </w:rPr>
        <w:t>130</w:t>
      </w:r>
      <w:r>
        <w:rPr>
          <w:noProof/>
        </w:rPr>
        <w:fldChar w:fldCharType="end"/>
      </w:r>
    </w:p>
    <w:p w14:paraId="4420A897" w14:textId="3EA4C7A1"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6.1.5.5.1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_Toc183523384 \h </w:instrText>
      </w:r>
      <w:r>
        <w:rPr>
          <w:noProof/>
        </w:rPr>
      </w:r>
      <w:r>
        <w:rPr>
          <w:noProof/>
        </w:rPr>
        <w:fldChar w:fldCharType="separate"/>
      </w:r>
      <w:r>
        <w:rPr>
          <w:noProof/>
        </w:rPr>
        <w:t>130</w:t>
      </w:r>
      <w:r>
        <w:rPr>
          <w:noProof/>
        </w:rPr>
        <w:fldChar w:fldCharType="end"/>
      </w:r>
    </w:p>
    <w:p w14:paraId="33F08D43" w14:textId="23C922B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6.1.5.5.2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_Toc183523385 \h </w:instrText>
      </w:r>
      <w:r>
        <w:rPr>
          <w:noProof/>
        </w:rPr>
      </w:r>
      <w:r>
        <w:rPr>
          <w:noProof/>
        </w:rPr>
        <w:fldChar w:fldCharType="separate"/>
      </w:r>
      <w:r>
        <w:rPr>
          <w:noProof/>
        </w:rPr>
        <w:t>130</w:t>
      </w:r>
      <w:r>
        <w:rPr>
          <w:noProof/>
        </w:rPr>
        <w:fldChar w:fldCharType="end"/>
      </w:r>
    </w:p>
    <w:p w14:paraId="2E68061A" w14:textId="564B70E9"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lastRenderedPageBreak/>
        <w:t>6.1.5.5.3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_Toc183523386 \h </w:instrText>
      </w:r>
      <w:r>
        <w:rPr>
          <w:noProof/>
        </w:rPr>
      </w:r>
      <w:r>
        <w:rPr>
          <w:noProof/>
        </w:rPr>
        <w:fldChar w:fldCharType="separate"/>
      </w:r>
      <w:r>
        <w:rPr>
          <w:noProof/>
        </w:rPr>
        <w:t>131</w:t>
      </w:r>
      <w:r>
        <w:rPr>
          <w:noProof/>
        </w:rPr>
        <w:fldChar w:fldCharType="end"/>
      </w:r>
    </w:p>
    <w:p w14:paraId="67BEE737" w14:textId="17418870"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6.1.5.5.3.1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_Toc183523387 \h </w:instrText>
      </w:r>
      <w:r>
        <w:rPr>
          <w:noProof/>
        </w:rPr>
      </w:r>
      <w:r>
        <w:rPr>
          <w:noProof/>
        </w:rPr>
        <w:fldChar w:fldCharType="separate"/>
      </w:r>
      <w:r>
        <w:rPr>
          <w:noProof/>
        </w:rPr>
        <w:t>131</w:t>
      </w:r>
      <w:r>
        <w:rPr>
          <w:noProof/>
        </w:rPr>
        <w:fldChar w:fldCharType="end"/>
      </w:r>
    </w:p>
    <w:p w14:paraId="21B905AB" w14:textId="579041D1"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6.1.5.6</w:t>
      </w:r>
      <w:r>
        <w:rPr>
          <w:rFonts w:asciiTheme="minorHAnsi" w:eastAsiaTheme="minorEastAsia" w:hAnsiTheme="minorHAnsi" w:cstheme="minorBidi"/>
          <w:noProof/>
          <w:kern w:val="2"/>
          <w:sz w:val="22"/>
          <w:szCs w:val="22"/>
          <w:lang w:val="en-SE" w:eastAsia="zh-CN"/>
          <w14:ligatures w14:val="standardContextual"/>
        </w:rPr>
        <w:tab/>
      </w:r>
      <w:r>
        <w:rPr>
          <w:noProof/>
        </w:rPr>
        <w:t>N1N2 Transfer Failure Notification</w:t>
      </w:r>
      <w:r>
        <w:rPr>
          <w:noProof/>
        </w:rPr>
        <w:tab/>
      </w:r>
      <w:r>
        <w:rPr>
          <w:noProof/>
        </w:rPr>
        <w:fldChar w:fldCharType="begin"/>
      </w:r>
      <w:r>
        <w:rPr>
          <w:noProof/>
        </w:rPr>
        <w:instrText xml:space="preserve"> PAGEREF _Toc183523388 \h </w:instrText>
      </w:r>
      <w:r>
        <w:rPr>
          <w:noProof/>
        </w:rPr>
      </w:r>
      <w:r>
        <w:rPr>
          <w:noProof/>
        </w:rPr>
        <w:fldChar w:fldCharType="separate"/>
      </w:r>
      <w:r>
        <w:rPr>
          <w:noProof/>
        </w:rPr>
        <w:t>132</w:t>
      </w:r>
      <w:r>
        <w:rPr>
          <w:noProof/>
        </w:rPr>
        <w:fldChar w:fldCharType="end"/>
      </w:r>
    </w:p>
    <w:p w14:paraId="521B3F0C" w14:textId="305EBD77"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6.1.5.6.1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_Toc183523389 \h </w:instrText>
      </w:r>
      <w:r>
        <w:rPr>
          <w:noProof/>
        </w:rPr>
      </w:r>
      <w:r>
        <w:rPr>
          <w:noProof/>
        </w:rPr>
        <w:fldChar w:fldCharType="separate"/>
      </w:r>
      <w:r>
        <w:rPr>
          <w:noProof/>
        </w:rPr>
        <w:t>132</w:t>
      </w:r>
      <w:r>
        <w:rPr>
          <w:noProof/>
        </w:rPr>
        <w:fldChar w:fldCharType="end"/>
      </w:r>
    </w:p>
    <w:p w14:paraId="7A4E8599" w14:textId="4A90CD62"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6.1.5.6.2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_Toc183523390 \h </w:instrText>
      </w:r>
      <w:r>
        <w:rPr>
          <w:noProof/>
        </w:rPr>
      </w:r>
      <w:r>
        <w:rPr>
          <w:noProof/>
        </w:rPr>
        <w:fldChar w:fldCharType="separate"/>
      </w:r>
      <w:r>
        <w:rPr>
          <w:noProof/>
        </w:rPr>
        <w:t>132</w:t>
      </w:r>
      <w:r>
        <w:rPr>
          <w:noProof/>
        </w:rPr>
        <w:fldChar w:fldCharType="end"/>
      </w:r>
    </w:p>
    <w:p w14:paraId="31684168" w14:textId="0DB8CD4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6.1.5.6.3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_Toc183523391 \h </w:instrText>
      </w:r>
      <w:r>
        <w:rPr>
          <w:noProof/>
        </w:rPr>
      </w:r>
      <w:r>
        <w:rPr>
          <w:noProof/>
        </w:rPr>
        <w:fldChar w:fldCharType="separate"/>
      </w:r>
      <w:r>
        <w:rPr>
          <w:noProof/>
        </w:rPr>
        <w:t>132</w:t>
      </w:r>
      <w:r>
        <w:rPr>
          <w:noProof/>
        </w:rPr>
        <w:fldChar w:fldCharType="end"/>
      </w:r>
    </w:p>
    <w:p w14:paraId="07A21252" w14:textId="407E3469"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6.1.5.6.3.1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_Toc183523392 \h </w:instrText>
      </w:r>
      <w:r>
        <w:rPr>
          <w:noProof/>
        </w:rPr>
      </w:r>
      <w:r>
        <w:rPr>
          <w:noProof/>
        </w:rPr>
        <w:fldChar w:fldCharType="separate"/>
      </w:r>
      <w:r>
        <w:rPr>
          <w:noProof/>
        </w:rPr>
        <w:t>132</w:t>
      </w:r>
      <w:r>
        <w:rPr>
          <w:noProof/>
        </w:rPr>
        <w:fldChar w:fldCharType="end"/>
      </w:r>
    </w:p>
    <w:p w14:paraId="6FA5779A" w14:textId="3A3C9418"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6.1.5.7</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_Toc183523393 \h </w:instrText>
      </w:r>
      <w:r>
        <w:rPr>
          <w:noProof/>
        </w:rPr>
      </w:r>
      <w:r>
        <w:rPr>
          <w:noProof/>
        </w:rPr>
        <w:fldChar w:fldCharType="separate"/>
      </w:r>
      <w:r>
        <w:rPr>
          <w:noProof/>
        </w:rPr>
        <w:t>133</w:t>
      </w:r>
      <w:r>
        <w:rPr>
          <w:noProof/>
        </w:rPr>
        <w:fldChar w:fldCharType="end"/>
      </w:r>
    </w:p>
    <w:p w14:paraId="39EA4868" w14:textId="7AD0DEE5"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6.1.6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_Toc183523394 \h </w:instrText>
      </w:r>
      <w:r>
        <w:rPr>
          <w:noProof/>
        </w:rPr>
      </w:r>
      <w:r>
        <w:rPr>
          <w:noProof/>
        </w:rPr>
        <w:fldChar w:fldCharType="separate"/>
      </w:r>
      <w:r>
        <w:rPr>
          <w:noProof/>
        </w:rPr>
        <w:t>133</w:t>
      </w:r>
      <w:r>
        <w:rPr>
          <w:noProof/>
        </w:rPr>
        <w:fldChar w:fldCharType="end"/>
      </w:r>
    </w:p>
    <w:p w14:paraId="6BE88230" w14:textId="581E92E0"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6.1.6.1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_Toc183523395 \h </w:instrText>
      </w:r>
      <w:r>
        <w:rPr>
          <w:noProof/>
        </w:rPr>
      </w:r>
      <w:r>
        <w:rPr>
          <w:noProof/>
        </w:rPr>
        <w:fldChar w:fldCharType="separate"/>
      </w:r>
      <w:r>
        <w:rPr>
          <w:noProof/>
        </w:rPr>
        <w:t>133</w:t>
      </w:r>
      <w:r>
        <w:rPr>
          <w:noProof/>
        </w:rPr>
        <w:fldChar w:fldCharType="end"/>
      </w:r>
    </w:p>
    <w:p w14:paraId="51D7656C" w14:textId="1F2EEC89"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6.1.6.2</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Structured data types</w:t>
      </w:r>
      <w:r>
        <w:rPr>
          <w:noProof/>
        </w:rPr>
        <w:tab/>
      </w:r>
      <w:r>
        <w:rPr>
          <w:noProof/>
        </w:rPr>
        <w:fldChar w:fldCharType="begin"/>
      </w:r>
      <w:r>
        <w:rPr>
          <w:noProof/>
        </w:rPr>
        <w:instrText xml:space="preserve"> PAGEREF _Toc183523396 \h </w:instrText>
      </w:r>
      <w:r>
        <w:rPr>
          <w:noProof/>
        </w:rPr>
      </w:r>
      <w:r>
        <w:rPr>
          <w:noProof/>
        </w:rPr>
        <w:fldChar w:fldCharType="separate"/>
      </w:r>
      <w:r>
        <w:rPr>
          <w:noProof/>
        </w:rPr>
        <w:t>140</w:t>
      </w:r>
      <w:r>
        <w:rPr>
          <w:noProof/>
        </w:rPr>
        <w:fldChar w:fldCharType="end"/>
      </w:r>
    </w:p>
    <w:p w14:paraId="4F5AAEFC" w14:textId="68C8F9A3"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_Toc183523397 \h </w:instrText>
      </w:r>
      <w:r>
        <w:rPr>
          <w:noProof/>
        </w:rPr>
      </w:r>
      <w:r>
        <w:rPr>
          <w:noProof/>
        </w:rPr>
        <w:fldChar w:fldCharType="separate"/>
      </w:r>
      <w:r>
        <w:rPr>
          <w:noProof/>
        </w:rPr>
        <w:t>140</w:t>
      </w:r>
      <w:r>
        <w:rPr>
          <w:noProof/>
        </w:rPr>
        <w:fldChar w:fldCharType="end"/>
      </w:r>
    </w:p>
    <w:p w14:paraId="64F7CFB6" w14:textId="16F65B4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SubscriptionData</w:t>
      </w:r>
      <w:r>
        <w:rPr>
          <w:noProof/>
        </w:rPr>
        <w:tab/>
      </w:r>
      <w:r>
        <w:rPr>
          <w:noProof/>
        </w:rPr>
        <w:fldChar w:fldCharType="begin"/>
      </w:r>
      <w:r>
        <w:rPr>
          <w:noProof/>
        </w:rPr>
        <w:instrText xml:space="preserve"> PAGEREF _Toc183523398 \h </w:instrText>
      </w:r>
      <w:r>
        <w:rPr>
          <w:noProof/>
        </w:rPr>
      </w:r>
      <w:r>
        <w:rPr>
          <w:noProof/>
        </w:rPr>
        <w:fldChar w:fldCharType="separate"/>
      </w:r>
      <w:r>
        <w:rPr>
          <w:noProof/>
        </w:rPr>
        <w:t>140</w:t>
      </w:r>
      <w:r>
        <w:rPr>
          <w:noProof/>
        </w:rPr>
        <w:fldChar w:fldCharType="end"/>
      </w:r>
    </w:p>
    <w:p w14:paraId="11E874FA" w14:textId="581B2167"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AmfStatusChangeNotification</w:t>
      </w:r>
      <w:r>
        <w:rPr>
          <w:noProof/>
        </w:rPr>
        <w:tab/>
      </w:r>
      <w:r>
        <w:rPr>
          <w:noProof/>
        </w:rPr>
        <w:fldChar w:fldCharType="begin"/>
      </w:r>
      <w:r>
        <w:rPr>
          <w:noProof/>
        </w:rPr>
        <w:instrText xml:space="preserve"> PAGEREF _Toc183523399 \h </w:instrText>
      </w:r>
      <w:r>
        <w:rPr>
          <w:noProof/>
        </w:rPr>
      </w:r>
      <w:r>
        <w:rPr>
          <w:noProof/>
        </w:rPr>
        <w:fldChar w:fldCharType="separate"/>
      </w:r>
      <w:r>
        <w:rPr>
          <w:noProof/>
        </w:rPr>
        <w:t>141</w:t>
      </w:r>
      <w:r>
        <w:rPr>
          <w:noProof/>
        </w:rPr>
        <w:fldChar w:fldCharType="end"/>
      </w:r>
    </w:p>
    <w:p w14:paraId="1DDC57F7" w14:textId="56F83799"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AmfStatusInfo</w:t>
      </w:r>
      <w:r>
        <w:rPr>
          <w:noProof/>
        </w:rPr>
        <w:tab/>
      </w:r>
      <w:r>
        <w:rPr>
          <w:noProof/>
        </w:rPr>
        <w:fldChar w:fldCharType="begin"/>
      </w:r>
      <w:r>
        <w:rPr>
          <w:noProof/>
        </w:rPr>
        <w:instrText xml:space="preserve"> PAGEREF _Toc183523400 \h </w:instrText>
      </w:r>
      <w:r>
        <w:rPr>
          <w:noProof/>
        </w:rPr>
      </w:r>
      <w:r>
        <w:rPr>
          <w:noProof/>
        </w:rPr>
        <w:fldChar w:fldCharType="separate"/>
      </w:r>
      <w:r>
        <w:rPr>
          <w:noProof/>
        </w:rPr>
        <w:t>141</w:t>
      </w:r>
      <w:r>
        <w:rPr>
          <w:noProof/>
        </w:rPr>
        <w:fldChar w:fldCharType="end"/>
      </w:r>
    </w:p>
    <w:p w14:paraId="29275A9A" w14:textId="387130D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AssignEbiData</w:t>
      </w:r>
      <w:r>
        <w:rPr>
          <w:noProof/>
        </w:rPr>
        <w:tab/>
      </w:r>
      <w:r>
        <w:rPr>
          <w:noProof/>
        </w:rPr>
        <w:fldChar w:fldCharType="begin"/>
      </w:r>
      <w:r>
        <w:rPr>
          <w:noProof/>
        </w:rPr>
        <w:instrText xml:space="preserve"> PAGEREF _Toc183523401 \h </w:instrText>
      </w:r>
      <w:r>
        <w:rPr>
          <w:noProof/>
        </w:rPr>
      </w:r>
      <w:r>
        <w:rPr>
          <w:noProof/>
        </w:rPr>
        <w:fldChar w:fldCharType="separate"/>
      </w:r>
      <w:r>
        <w:rPr>
          <w:noProof/>
        </w:rPr>
        <w:t>141</w:t>
      </w:r>
      <w:r>
        <w:rPr>
          <w:noProof/>
        </w:rPr>
        <w:fldChar w:fldCharType="end"/>
      </w:r>
    </w:p>
    <w:p w14:paraId="65CB7E70" w14:textId="37B64ED9"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AssignedEbiData</w:t>
      </w:r>
      <w:r>
        <w:rPr>
          <w:noProof/>
        </w:rPr>
        <w:tab/>
      </w:r>
      <w:r>
        <w:rPr>
          <w:noProof/>
        </w:rPr>
        <w:fldChar w:fldCharType="begin"/>
      </w:r>
      <w:r>
        <w:rPr>
          <w:noProof/>
        </w:rPr>
        <w:instrText xml:space="preserve"> PAGEREF _Toc183523402 \h </w:instrText>
      </w:r>
      <w:r>
        <w:rPr>
          <w:noProof/>
        </w:rPr>
      </w:r>
      <w:r>
        <w:rPr>
          <w:noProof/>
        </w:rPr>
        <w:fldChar w:fldCharType="separate"/>
      </w:r>
      <w:r>
        <w:rPr>
          <w:noProof/>
        </w:rPr>
        <w:t>142</w:t>
      </w:r>
      <w:r>
        <w:rPr>
          <w:noProof/>
        </w:rPr>
        <w:fldChar w:fldCharType="end"/>
      </w:r>
    </w:p>
    <w:p w14:paraId="4ABE8D3E" w14:textId="6B46971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AssignEbiFailed</w:t>
      </w:r>
      <w:r>
        <w:rPr>
          <w:noProof/>
        </w:rPr>
        <w:tab/>
      </w:r>
      <w:r>
        <w:rPr>
          <w:noProof/>
        </w:rPr>
        <w:fldChar w:fldCharType="begin"/>
      </w:r>
      <w:r>
        <w:rPr>
          <w:noProof/>
        </w:rPr>
        <w:instrText xml:space="preserve"> PAGEREF _Toc183523403 \h </w:instrText>
      </w:r>
      <w:r>
        <w:rPr>
          <w:noProof/>
        </w:rPr>
      </w:r>
      <w:r>
        <w:rPr>
          <w:noProof/>
        </w:rPr>
        <w:fldChar w:fldCharType="separate"/>
      </w:r>
      <w:r>
        <w:rPr>
          <w:noProof/>
        </w:rPr>
        <w:t>142</w:t>
      </w:r>
      <w:r>
        <w:rPr>
          <w:noProof/>
        </w:rPr>
        <w:fldChar w:fldCharType="end"/>
      </w:r>
    </w:p>
    <w:p w14:paraId="0B3D5559" w14:textId="648C081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6.1.6.2.8</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UEContextRelease</w:t>
      </w:r>
      <w:r>
        <w:rPr>
          <w:noProof/>
        </w:rPr>
        <w:tab/>
      </w:r>
      <w:r>
        <w:rPr>
          <w:noProof/>
        </w:rPr>
        <w:fldChar w:fldCharType="begin"/>
      </w:r>
      <w:r>
        <w:rPr>
          <w:noProof/>
        </w:rPr>
        <w:instrText xml:space="preserve"> PAGEREF _Toc183523404 \h </w:instrText>
      </w:r>
      <w:r>
        <w:rPr>
          <w:noProof/>
        </w:rPr>
      </w:r>
      <w:r>
        <w:rPr>
          <w:noProof/>
        </w:rPr>
        <w:fldChar w:fldCharType="separate"/>
      </w:r>
      <w:r>
        <w:rPr>
          <w:noProof/>
        </w:rPr>
        <w:t>142</w:t>
      </w:r>
      <w:r>
        <w:rPr>
          <w:noProof/>
        </w:rPr>
        <w:fldChar w:fldCharType="end"/>
      </w:r>
    </w:p>
    <w:p w14:paraId="4AFFF84B" w14:textId="6418D7A1"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6.1.6.2.9</w:t>
      </w:r>
      <w:r>
        <w:rPr>
          <w:rFonts w:asciiTheme="minorHAnsi" w:eastAsiaTheme="minorEastAsia" w:hAnsiTheme="minorHAnsi" w:cstheme="minorBidi"/>
          <w:noProof/>
          <w:kern w:val="2"/>
          <w:sz w:val="22"/>
          <w:szCs w:val="22"/>
          <w:lang w:val="en-SE" w:eastAsia="zh-CN"/>
          <w14:ligatures w14:val="standardContextual"/>
        </w:rPr>
        <w:tab/>
      </w:r>
      <w:r>
        <w:rPr>
          <w:noProof/>
        </w:rPr>
        <w:t>Type: N2InformationTransferReqData</w:t>
      </w:r>
      <w:r>
        <w:rPr>
          <w:noProof/>
        </w:rPr>
        <w:tab/>
      </w:r>
      <w:r>
        <w:rPr>
          <w:noProof/>
        </w:rPr>
        <w:fldChar w:fldCharType="begin"/>
      </w:r>
      <w:r>
        <w:rPr>
          <w:noProof/>
        </w:rPr>
        <w:instrText xml:space="preserve"> PAGEREF _Toc183523405 \h </w:instrText>
      </w:r>
      <w:r>
        <w:rPr>
          <w:noProof/>
        </w:rPr>
      </w:r>
      <w:r>
        <w:rPr>
          <w:noProof/>
        </w:rPr>
        <w:fldChar w:fldCharType="separate"/>
      </w:r>
      <w:r>
        <w:rPr>
          <w:noProof/>
        </w:rPr>
        <w:t>143</w:t>
      </w:r>
      <w:r>
        <w:rPr>
          <w:noProof/>
        </w:rPr>
        <w:fldChar w:fldCharType="end"/>
      </w:r>
    </w:p>
    <w:p w14:paraId="58E54197" w14:textId="2F0C146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6.1.6.2.10</w:t>
      </w:r>
      <w:r>
        <w:rPr>
          <w:rFonts w:asciiTheme="minorHAnsi" w:eastAsiaTheme="minorEastAsia" w:hAnsiTheme="minorHAnsi" w:cstheme="minorBidi"/>
          <w:noProof/>
          <w:kern w:val="2"/>
          <w:sz w:val="22"/>
          <w:szCs w:val="22"/>
          <w:lang w:val="en-SE" w:eastAsia="zh-CN"/>
          <w14:ligatures w14:val="standardContextual"/>
        </w:rPr>
        <w:tab/>
      </w:r>
      <w:r>
        <w:rPr>
          <w:noProof/>
        </w:rPr>
        <w:t>Type: NonUeN2InfoSubscriptionCreateData</w:t>
      </w:r>
      <w:r>
        <w:rPr>
          <w:noProof/>
        </w:rPr>
        <w:tab/>
      </w:r>
      <w:r>
        <w:rPr>
          <w:noProof/>
        </w:rPr>
        <w:fldChar w:fldCharType="begin"/>
      </w:r>
      <w:r>
        <w:rPr>
          <w:noProof/>
        </w:rPr>
        <w:instrText xml:space="preserve"> PAGEREF _Toc183523406 \h </w:instrText>
      </w:r>
      <w:r>
        <w:rPr>
          <w:noProof/>
        </w:rPr>
      </w:r>
      <w:r>
        <w:rPr>
          <w:noProof/>
        </w:rPr>
        <w:fldChar w:fldCharType="separate"/>
      </w:r>
      <w:r>
        <w:rPr>
          <w:noProof/>
        </w:rPr>
        <w:t>143</w:t>
      </w:r>
      <w:r>
        <w:rPr>
          <w:noProof/>
        </w:rPr>
        <w:fldChar w:fldCharType="end"/>
      </w:r>
    </w:p>
    <w:p w14:paraId="6E1230B8" w14:textId="77077175"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6.1.6.2.11</w:t>
      </w:r>
      <w:r>
        <w:rPr>
          <w:rFonts w:asciiTheme="minorHAnsi" w:eastAsiaTheme="minorEastAsia" w:hAnsiTheme="minorHAnsi" w:cstheme="minorBidi"/>
          <w:noProof/>
          <w:kern w:val="2"/>
          <w:sz w:val="22"/>
          <w:szCs w:val="22"/>
          <w:lang w:val="en-SE" w:eastAsia="zh-CN"/>
          <w14:ligatures w14:val="standardContextual"/>
        </w:rPr>
        <w:tab/>
      </w:r>
      <w:r>
        <w:rPr>
          <w:noProof/>
        </w:rPr>
        <w:t>Type: NonUeN2InfoSubscriptionCreatedData</w:t>
      </w:r>
      <w:r>
        <w:rPr>
          <w:noProof/>
        </w:rPr>
        <w:tab/>
      </w:r>
      <w:r>
        <w:rPr>
          <w:noProof/>
        </w:rPr>
        <w:fldChar w:fldCharType="begin"/>
      </w:r>
      <w:r>
        <w:rPr>
          <w:noProof/>
        </w:rPr>
        <w:instrText xml:space="preserve"> PAGEREF _Toc183523407 \h </w:instrText>
      </w:r>
      <w:r>
        <w:rPr>
          <w:noProof/>
        </w:rPr>
      </w:r>
      <w:r>
        <w:rPr>
          <w:noProof/>
        </w:rPr>
        <w:fldChar w:fldCharType="separate"/>
      </w:r>
      <w:r>
        <w:rPr>
          <w:noProof/>
        </w:rPr>
        <w:t>144</w:t>
      </w:r>
      <w:r>
        <w:rPr>
          <w:noProof/>
        </w:rPr>
        <w:fldChar w:fldCharType="end"/>
      </w:r>
    </w:p>
    <w:p w14:paraId="4AE3EE24" w14:textId="1BA6A3D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6.1.6.2.12</w:t>
      </w:r>
      <w:r>
        <w:rPr>
          <w:rFonts w:asciiTheme="minorHAnsi" w:eastAsiaTheme="minorEastAsia" w:hAnsiTheme="minorHAnsi" w:cstheme="minorBidi"/>
          <w:noProof/>
          <w:kern w:val="2"/>
          <w:sz w:val="22"/>
          <w:szCs w:val="22"/>
          <w:lang w:val="en-SE" w:eastAsia="zh-CN"/>
          <w14:ligatures w14:val="standardContextual"/>
        </w:rPr>
        <w:tab/>
      </w:r>
      <w:r>
        <w:rPr>
          <w:noProof/>
        </w:rPr>
        <w:t>Type: UeN1N2InfoSubscriptionCreateData</w:t>
      </w:r>
      <w:r>
        <w:rPr>
          <w:noProof/>
        </w:rPr>
        <w:tab/>
      </w:r>
      <w:r>
        <w:rPr>
          <w:noProof/>
        </w:rPr>
        <w:fldChar w:fldCharType="begin"/>
      </w:r>
      <w:r>
        <w:rPr>
          <w:noProof/>
        </w:rPr>
        <w:instrText xml:space="preserve"> PAGEREF _Toc183523408 \h </w:instrText>
      </w:r>
      <w:r>
        <w:rPr>
          <w:noProof/>
        </w:rPr>
      </w:r>
      <w:r>
        <w:rPr>
          <w:noProof/>
        </w:rPr>
        <w:fldChar w:fldCharType="separate"/>
      </w:r>
      <w:r>
        <w:rPr>
          <w:noProof/>
        </w:rPr>
        <w:t>144</w:t>
      </w:r>
      <w:r>
        <w:rPr>
          <w:noProof/>
        </w:rPr>
        <w:fldChar w:fldCharType="end"/>
      </w:r>
    </w:p>
    <w:p w14:paraId="2533B91D" w14:textId="58EC86F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6.1.6.2.13</w:t>
      </w:r>
      <w:r>
        <w:rPr>
          <w:rFonts w:asciiTheme="minorHAnsi" w:eastAsiaTheme="minorEastAsia" w:hAnsiTheme="minorHAnsi" w:cstheme="minorBidi"/>
          <w:noProof/>
          <w:kern w:val="2"/>
          <w:sz w:val="22"/>
          <w:szCs w:val="22"/>
          <w:lang w:val="en-SE" w:eastAsia="zh-CN"/>
          <w14:ligatures w14:val="standardContextual"/>
        </w:rPr>
        <w:tab/>
      </w:r>
      <w:r>
        <w:rPr>
          <w:noProof/>
        </w:rPr>
        <w:t>Type: UeN1N2InfoSubscriptionCreatedData</w:t>
      </w:r>
      <w:r>
        <w:rPr>
          <w:noProof/>
        </w:rPr>
        <w:tab/>
      </w:r>
      <w:r>
        <w:rPr>
          <w:noProof/>
        </w:rPr>
        <w:fldChar w:fldCharType="begin"/>
      </w:r>
      <w:r>
        <w:rPr>
          <w:noProof/>
        </w:rPr>
        <w:instrText xml:space="preserve"> PAGEREF _Toc183523409 \h </w:instrText>
      </w:r>
      <w:r>
        <w:rPr>
          <w:noProof/>
        </w:rPr>
      </w:r>
      <w:r>
        <w:rPr>
          <w:noProof/>
        </w:rPr>
        <w:fldChar w:fldCharType="separate"/>
      </w:r>
      <w:r>
        <w:rPr>
          <w:noProof/>
        </w:rPr>
        <w:t>144</w:t>
      </w:r>
      <w:r>
        <w:rPr>
          <w:noProof/>
        </w:rPr>
        <w:fldChar w:fldCharType="end"/>
      </w:r>
    </w:p>
    <w:p w14:paraId="4C5165CD" w14:textId="793EF9C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6.1.6.2.14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N2InformationNotification</w:t>
      </w:r>
      <w:r>
        <w:rPr>
          <w:noProof/>
        </w:rPr>
        <w:tab/>
      </w:r>
      <w:r>
        <w:rPr>
          <w:noProof/>
        </w:rPr>
        <w:fldChar w:fldCharType="begin"/>
      </w:r>
      <w:r>
        <w:rPr>
          <w:noProof/>
        </w:rPr>
        <w:instrText xml:space="preserve"> PAGEREF _Toc183523410 \h </w:instrText>
      </w:r>
      <w:r>
        <w:rPr>
          <w:noProof/>
        </w:rPr>
      </w:r>
      <w:r>
        <w:rPr>
          <w:noProof/>
        </w:rPr>
        <w:fldChar w:fldCharType="separate"/>
      </w:r>
      <w:r>
        <w:rPr>
          <w:noProof/>
        </w:rPr>
        <w:t>145</w:t>
      </w:r>
      <w:r>
        <w:rPr>
          <w:noProof/>
        </w:rPr>
        <w:fldChar w:fldCharType="end"/>
      </w:r>
    </w:p>
    <w:p w14:paraId="69BB4243" w14:textId="600DB153"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6.1.6.2.15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sidRPr="00FE1574">
        <w:rPr>
          <w:noProof/>
          <w:lang w:val="en-US"/>
        </w:rPr>
        <w:t>N2InfoContainer</w:t>
      </w:r>
      <w:r>
        <w:rPr>
          <w:noProof/>
        </w:rPr>
        <w:tab/>
      </w:r>
      <w:r>
        <w:rPr>
          <w:noProof/>
        </w:rPr>
        <w:fldChar w:fldCharType="begin"/>
      </w:r>
      <w:r>
        <w:rPr>
          <w:noProof/>
        </w:rPr>
        <w:instrText xml:space="preserve"> PAGEREF _Toc183523411 \h </w:instrText>
      </w:r>
      <w:r>
        <w:rPr>
          <w:noProof/>
        </w:rPr>
      </w:r>
      <w:r>
        <w:rPr>
          <w:noProof/>
        </w:rPr>
        <w:fldChar w:fldCharType="separate"/>
      </w:r>
      <w:r>
        <w:rPr>
          <w:noProof/>
        </w:rPr>
        <w:t>147</w:t>
      </w:r>
      <w:r>
        <w:rPr>
          <w:noProof/>
        </w:rPr>
        <w:fldChar w:fldCharType="end"/>
      </w:r>
    </w:p>
    <w:p w14:paraId="4FE9E78B" w14:textId="6D77BAF5"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6.1.6.2.16</w:t>
      </w:r>
      <w:r>
        <w:rPr>
          <w:rFonts w:asciiTheme="minorHAnsi" w:eastAsiaTheme="minorEastAsia" w:hAnsiTheme="minorHAnsi" w:cstheme="minorBidi"/>
          <w:noProof/>
          <w:kern w:val="2"/>
          <w:sz w:val="22"/>
          <w:szCs w:val="22"/>
          <w:lang w:val="en-SE" w:eastAsia="zh-CN"/>
          <w14:ligatures w14:val="standardContextual"/>
        </w:rPr>
        <w:tab/>
      </w:r>
      <w:r>
        <w:rPr>
          <w:noProof/>
        </w:rPr>
        <w:t>Type: N1MessageNotification</w:t>
      </w:r>
      <w:r>
        <w:rPr>
          <w:noProof/>
        </w:rPr>
        <w:tab/>
      </w:r>
      <w:r>
        <w:rPr>
          <w:noProof/>
        </w:rPr>
        <w:fldChar w:fldCharType="begin"/>
      </w:r>
      <w:r>
        <w:rPr>
          <w:noProof/>
        </w:rPr>
        <w:instrText xml:space="preserve"> PAGEREF _Toc183523412 \h </w:instrText>
      </w:r>
      <w:r>
        <w:rPr>
          <w:noProof/>
        </w:rPr>
      </w:r>
      <w:r>
        <w:rPr>
          <w:noProof/>
        </w:rPr>
        <w:fldChar w:fldCharType="separate"/>
      </w:r>
      <w:r>
        <w:rPr>
          <w:noProof/>
        </w:rPr>
        <w:t>148</w:t>
      </w:r>
      <w:r>
        <w:rPr>
          <w:noProof/>
        </w:rPr>
        <w:fldChar w:fldCharType="end"/>
      </w:r>
    </w:p>
    <w:p w14:paraId="5B64AC37" w14:textId="39E05083"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6.1.6.2.17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N1MessageContainer</w:t>
      </w:r>
      <w:r>
        <w:rPr>
          <w:noProof/>
        </w:rPr>
        <w:tab/>
      </w:r>
      <w:r>
        <w:rPr>
          <w:noProof/>
        </w:rPr>
        <w:fldChar w:fldCharType="begin"/>
      </w:r>
      <w:r>
        <w:rPr>
          <w:noProof/>
        </w:rPr>
        <w:instrText xml:space="preserve"> PAGEREF _Toc183523413 \h </w:instrText>
      </w:r>
      <w:r>
        <w:rPr>
          <w:noProof/>
        </w:rPr>
      </w:r>
      <w:r>
        <w:rPr>
          <w:noProof/>
        </w:rPr>
        <w:fldChar w:fldCharType="separate"/>
      </w:r>
      <w:r>
        <w:rPr>
          <w:noProof/>
        </w:rPr>
        <w:t>149</w:t>
      </w:r>
      <w:r>
        <w:rPr>
          <w:noProof/>
        </w:rPr>
        <w:fldChar w:fldCharType="end"/>
      </w:r>
    </w:p>
    <w:p w14:paraId="402FA953" w14:textId="69379025"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6.1.6.2.18</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N1N2MessageTransferReqData</w:t>
      </w:r>
      <w:r>
        <w:rPr>
          <w:noProof/>
        </w:rPr>
        <w:tab/>
      </w:r>
      <w:r>
        <w:rPr>
          <w:noProof/>
        </w:rPr>
        <w:fldChar w:fldCharType="begin"/>
      </w:r>
      <w:r>
        <w:rPr>
          <w:noProof/>
        </w:rPr>
        <w:instrText xml:space="preserve"> PAGEREF _Toc183523414 \h </w:instrText>
      </w:r>
      <w:r>
        <w:rPr>
          <w:noProof/>
        </w:rPr>
      </w:r>
      <w:r>
        <w:rPr>
          <w:noProof/>
        </w:rPr>
        <w:fldChar w:fldCharType="separate"/>
      </w:r>
      <w:r>
        <w:rPr>
          <w:noProof/>
        </w:rPr>
        <w:t>150</w:t>
      </w:r>
      <w:r>
        <w:rPr>
          <w:noProof/>
        </w:rPr>
        <w:fldChar w:fldCharType="end"/>
      </w:r>
    </w:p>
    <w:p w14:paraId="7F7FABD7" w14:textId="5314B7C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6.1.6.2.19</w:t>
      </w:r>
      <w:r>
        <w:rPr>
          <w:rFonts w:asciiTheme="minorHAnsi" w:eastAsiaTheme="minorEastAsia" w:hAnsiTheme="minorHAnsi" w:cstheme="minorBidi"/>
          <w:noProof/>
          <w:kern w:val="2"/>
          <w:sz w:val="22"/>
          <w:szCs w:val="22"/>
          <w:lang w:val="en-SE" w:eastAsia="zh-CN"/>
          <w14:ligatures w14:val="standardContextual"/>
        </w:rPr>
        <w:tab/>
      </w:r>
      <w:r>
        <w:rPr>
          <w:noProof/>
        </w:rPr>
        <w:t>Type: N1N2MessageTransferRspData</w:t>
      </w:r>
      <w:r>
        <w:rPr>
          <w:noProof/>
        </w:rPr>
        <w:tab/>
      </w:r>
      <w:r>
        <w:rPr>
          <w:noProof/>
        </w:rPr>
        <w:fldChar w:fldCharType="begin"/>
      </w:r>
      <w:r>
        <w:rPr>
          <w:noProof/>
        </w:rPr>
        <w:instrText xml:space="preserve"> PAGEREF _Toc183523415 \h </w:instrText>
      </w:r>
      <w:r>
        <w:rPr>
          <w:noProof/>
        </w:rPr>
      </w:r>
      <w:r>
        <w:rPr>
          <w:noProof/>
        </w:rPr>
        <w:fldChar w:fldCharType="separate"/>
      </w:r>
      <w:r>
        <w:rPr>
          <w:noProof/>
        </w:rPr>
        <w:t>154</w:t>
      </w:r>
      <w:r>
        <w:rPr>
          <w:noProof/>
        </w:rPr>
        <w:fldChar w:fldCharType="end"/>
      </w:r>
    </w:p>
    <w:p w14:paraId="5FF05D60" w14:textId="21B04E4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6.1.6.2.20</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 xml:space="preserve">Type: </w:t>
      </w:r>
      <w:r>
        <w:rPr>
          <w:noProof/>
        </w:rPr>
        <w:t>RegistrationContextContainer</w:t>
      </w:r>
      <w:r>
        <w:rPr>
          <w:noProof/>
        </w:rPr>
        <w:tab/>
      </w:r>
      <w:r>
        <w:rPr>
          <w:noProof/>
        </w:rPr>
        <w:fldChar w:fldCharType="begin"/>
      </w:r>
      <w:r>
        <w:rPr>
          <w:noProof/>
        </w:rPr>
        <w:instrText xml:space="preserve"> PAGEREF _Toc183523416 \h </w:instrText>
      </w:r>
      <w:r>
        <w:rPr>
          <w:noProof/>
        </w:rPr>
      </w:r>
      <w:r>
        <w:rPr>
          <w:noProof/>
        </w:rPr>
        <w:fldChar w:fldCharType="separate"/>
      </w:r>
      <w:r>
        <w:rPr>
          <w:noProof/>
        </w:rPr>
        <w:t>155</w:t>
      </w:r>
      <w:r>
        <w:rPr>
          <w:noProof/>
        </w:rPr>
        <w:fldChar w:fldCharType="end"/>
      </w:r>
    </w:p>
    <w:p w14:paraId="233B18E6" w14:textId="7A6570B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6.1.6.2.21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AreaOfValidity</w:t>
      </w:r>
      <w:r>
        <w:rPr>
          <w:noProof/>
        </w:rPr>
        <w:tab/>
      </w:r>
      <w:r>
        <w:rPr>
          <w:noProof/>
        </w:rPr>
        <w:fldChar w:fldCharType="begin"/>
      </w:r>
      <w:r>
        <w:rPr>
          <w:noProof/>
        </w:rPr>
        <w:instrText xml:space="preserve"> PAGEREF _Toc183523417 \h </w:instrText>
      </w:r>
      <w:r>
        <w:rPr>
          <w:noProof/>
        </w:rPr>
      </w:r>
      <w:r>
        <w:rPr>
          <w:noProof/>
        </w:rPr>
        <w:fldChar w:fldCharType="separate"/>
      </w:r>
      <w:r>
        <w:rPr>
          <w:noProof/>
        </w:rPr>
        <w:t>157</w:t>
      </w:r>
      <w:r>
        <w:rPr>
          <w:noProof/>
        </w:rPr>
        <w:fldChar w:fldCharType="end"/>
      </w:r>
    </w:p>
    <w:p w14:paraId="2D36EE0C" w14:textId="1F6C96B2"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6.1.6.2.22</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_Toc183523418 \h </w:instrText>
      </w:r>
      <w:r>
        <w:rPr>
          <w:noProof/>
        </w:rPr>
      </w:r>
      <w:r>
        <w:rPr>
          <w:noProof/>
        </w:rPr>
        <w:fldChar w:fldCharType="separate"/>
      </w:r>
      <w:r>
        <w:rPr>
          <w:noProof/>
        </w:rPr>
        <w:t>157</w:t>
      </w:r>
      <w:r>
        <w:rPr>
          <w:noProof/>
        </w:rPr>
        <w:fldChar w:fldCharType="end"/>
      </w:r>
    </w:p>
    <w:p w14:paraId="2F570892" w14:textId="23320D75"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UeContextTransferReqData</w:t>
      </w:r>
      <w:r>
        <w:rPr>
          <w:noProof/>
        </w:rPr>
        <w:tab/>
      </w:r>
      <w:r>
        <w:rPr>
          <w:noProof/>
        </w:rPr>
        <w:fldChar w:fldCharType="begin"/>
      </w:r>
      <w:r>
        <w:rPr>
          <w:noProof/>
        </w:rPr>
        <w:instrText xml:space="preserve"> PAGEREF _Toc183523419 \h </w:instrText>
      </w:r>
      <w:r>
        <w:rPr>
          <w:noProof/>
        </w:rPr>
      </w:r>
      <w:r>
        <w:rPr>
          <w:noProof/>
        </w:rPr>
        <w:fldChar w:fldCharType="separate"/>
      </w:r>
      <w:r>
        <w:rPr>
          <w:noProof/>
        </w:rPr>
        <w:t>157</w:t>
      </w:r>
      <w:r>
        <w:rPr>
          <w:noProof/>
        </w:rPr>
        <w:fldChar w:fldCharType="end"/>
      </w:r>
    </w:p>
    <w:p w14:paraId="38F08415" w14:textId="5622A377"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en-SE"/>
        </w:rPr>
        <w:t>6.1.6.2.24</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en-SE"/>
        </w:rPr>
        <w:t xml:space="preserve">Type: </w:t>
      </w:r>
      <w:r w:rsidRPr="00C560BF">
        <w:rPr>
          <w:noProof/>
          <w:lang w:val="en-SE" w:eastAsia="zh-CN"/>
        </w:rPr>
        <w:t>UeContextTransferRspData</w:t>
      </w:r>
      <w:r w:rsidRPr="00C560BF">
        <w:rPr>
          <w:noProof/>
          <w:lang w:val="en-SE"/>
        </w:rPr>
        <w:tab/>
      </w:r>
      <w:r>
        <w:rPr>
          <w:noProof/>
        </w:rPr>
        <w:fldChar w:fldCharType="begin"/>
      </w:r>
      <w:r w:rsidRPr="00C560BF">
        <w:rPr>
          <w:noProof/>
          <w:lang w:val="en-SE"/>
        </w:rPr>
        <w:instrText xml:space="preserve"> PAGEREF _Toc183523420 \h </w:instrText>
      </w:r>
      <w:r>
        <w:rPr>
          <w:noProof/>
        </w:rPr>
      </w:r>
      <w:r>
        <w:rPr>
          <w:noProof/>
        </w:rPr>
        <w:fldChar w:fldCharType="separate"/>
      </w:r>
      <w:r w:rsidRPr="00C560BF">
        <w:rPr>
          <w:noProof/>
          <w:lang w:val="en-SE"/>
        </w:rPr>
        <w:t>158</w:t>
      </w:r>
      <w:r>
        <w:rPr>
          <w:noProof/>
        </w:rPr>
        <w:fldChar w:fldCharType="end"/>
      </w:r>
    </w:p>
    <w:p w14:paraId="7E07F88F" w14:textId="3964868D"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en-SE"/>
        </w:rPr>
        <w:t>6.1.6.2.25</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en-SE"/>
        </w:rPr>
        <w:t xml:space="preserve">Type: </w:t>
      </w:r>
      <w:r w:rsidRPr="00C560BF">
        <w:rPr>
          <w:noProof/>
          <w:lang w:val="en-SE" w:eastAsia="zh-CN"/>
        </w:rPr>
        <w:t>UeContext</w:t>
      </w:r>
      <w:r w:rsidRPr="00C560BF">
        <w:rPr>
          <w:noProof/>
          <w:lang w:val="en-SE"/>
        </w:rPr>
        <w:tab/>
      </w:r>
      <w:r>
        <w:rPr>
          <w:noProof/>
        </w:rPr>
        <w:fldChar w:fldCharType="begin"/>
      </w:r>
      <w:r w:rsidRPr="00C560BF">
        <w:rPr>
          <w:noProof/>
          <w:lang w:val="en-SE"/>
        </w:rPr>
        <w:instrText xml:space="preserve"> PAGEREF _Toc183523421 \h </w:instrText>
      </w:r>
      <w:r>
        <w:rPr>
          <w:noProof/>
        </w:rPr>
      </w:r>
      <w:r>
        <w:rPr>
          <w:noProof/>
        </w:rPr>
        <w:fldChar w:fldCharType="separate"/>
      </w:r>
      <w:r w:rsidRPr="00C560BF">
        <w:rPr>
          <w:noProof/>
          <w:lang w:val="en-SE"/>
        </w:rPr>
        <w:t>159</w:t>
      </w:r>
      <w:r>
        <w:rPr>
          <w:noProof/>
        </w:rPr>
        <w:fldChar w:fldCharType="end"/>
      </w:r>
    </w:p>
    <w:p w14:paraId="12D78B79" w14:textId="722FDF0D"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en-SE"/>
        </w:rPr>
        <w:t>6.1.6.2.26</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en-SE"/>
        </w:rPr>
        <w:t>Type: N2SmInformation</w:t>
      </w:r>
      <w:r w:rsidRPr="00C560BF">
        <w:rPr>
          <w:noProof/>
          <w:lang w:val="en-SE"/>
        </w:rPr>
        <w:tab/>
      </w:r>
      <w:r>
        <w:rPr>
          <w:noProof/>
        </w:rPr>
        <w:fldChar w:fldCharType="begin"/>
      </w:r>
      <w:r w:rsidRPr="00C560BF">
        <w:rPr>
          <w:noProof/>
          <w:lang w:val="en-SE"/>
        </w:rPr>
        <w:instrText xml:space="preserve"> PAGEREF _Toc183523422 \h </w:instrText>
      </w:r>
      <w:r>
        <w:rPr>
          <w:noProof/>
        </w:rPr>
      </w:r>
      <w:r>
        <w:rPr>
          <w:noProof/>
        </w:rPr>
        <w:fldChar w:fldCharType="separate"/>
      </w:r>
      <w:r w:rsidRPr="00C560BF">
        <w:rPr>
          <w:noProof/>
          <w:lang w:val="en-SE"/>
        </w:rPr>
        <w:t>168</w:t>
      </w:r>
      <w:r>
        <w:rPr>
          <w:noProof/>
        </w:rPr>
        <w:fldChar w:fldCharType="end"/>
      </w:r>
    </w:p>
    <w:p w14:paraId="720E6ECE" w14:textId="0248A6D1"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en-SE"/>
        </w:rPr>
        <w:t>6.1.6.2.27</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en-SE"/>
        </w:rPr>
        <w:t>Type: N2InfoContent</w:t>
      </w:r>
      <w:r w:rsidRPr="00C560BF">
        <w:rPr>
          <w:noProof/>
          <w:lang w:val="en-SE"/>
        </w:rPr>
        <w:tab/>
      </w:r>
      <w:r>
        <w:rPr>
          <w:noProof/>
        </w:rPr>
        <w:fldChar w:fldCharType="begin"/>
      </w:r>
      <w:r w:rsidRPr="00C560BF">
        <w:rPr>
          <w:noProof/>
          <w:lang w:val="en-SE"/>
        </w:rPr>
        <w:instrText xml:space="preserve"> PAGEREF _Toc183523423 \h </w:instrText>
      </w:r>
      <w:r>
        <w:rPr>
          <w:noProof/>
        </w:rPr>
      </w:r>
      <w:r>
        <w:rPr>
          <w:noProof/>
        </w:rPr>
        <w:fldChar w:fldCharType="separate"/>
      </w:r>
      <w:r w:rsidRPr="00C560BF">
        <w:rPr>
          <w:noProof/>
          <w:lang w:val="en-SE"/>
        </w:rPr>
        <w:t>168</w:t>
      </w:r>
      <w:r>
        <w:rPr>
          <w:noProof/>
        </w:rPr>
        <w:fldChar w:fldCharType="end"/>
      </w:r>
    </w:p>
    <w:p w14:paraId="2EBDCA7A" w14:textId="02C83FB8"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en-SE"/>
        </w:rPr>
        <w:t>6.1.6.2.28</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en-SE"/>
        </w:rPr>
        <w:t>Type: NrppaInformation</w:t>
      </w:r>
      <w:r w:rsidRPr="00C560BF">
        <w:rPr>
          <w:noProof/>
          <w:lang w:val="en-SE"/>
        </w:rPr>
        <w:tab/>
      </w:r>
      <w:r>
        <w:rPr>
          <w:noProof/>
        </w:rPr>
        <w:fldChar w:fldCharType="begin"/>
      </w:r>
      <w:r w:rsidRPr="00C560BF">
        <w:rPr>
          <w:noProof/>
          <w:lang w:val="en-SE"/>
        </w:rPr>
        <w:instrText xml:space="preserve"> PAGEREF _Toc183523424 \h </w:instrText>
      </w:r>
      <w:r>
        <w:rPr>
          <w:noProof/>
        </w:rPr>
      </w:r>
      <w:r>
        <w:rPr>
          <w:noProof/>
        </w:rPr>
        <w:fldChar w:fldCharType="separate"/>
      </w:r>
      <w:r w:rsidRPr="00C560BF">
        <w:rPr>
          <w:noProof/>
          <w:lang w:val="en-SE"/>
        </w:rPr>
        <w:t>169</w:t>
      </w:r>
      <w:r>
        <w:rPr>
          <w:noProof/>
        </w:rPr>
        <w:fldChar w:fldCharType="end"/>
      </w:r>
    </w:p>
    <w:p w14:paraId="420D64B1" w14:textId="6DD1A648"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en-SE"/>
        </w:rPr>
        <w:t>6.1.6.2.29</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en-SE"/>
        </w:rPr>
        <w:t>Type: PwsInformation</w:t>
      </w:r>
      <w:r w:rsidRPr="00C560BF">
        <w:rPr>
          <w:noProof/>
          <w:lang w:val="en-SE"/>
        </w:rPr>
        <w:tab/>
      </w:r>
      <w:r>
        <w:rPr>
          <w:noProof/>
        </w:rPr>
        <w:fldChar w:fldCharType="begin"/>
      </w:r>
      <w:r w:rsidRPr="00C560BF">
        <w:rPr>
          <w:noProof/>
          <w:lang w:val="en-SE"/>
        </w:rPr>
        <w:instrText xml:space="preserve"> PAGEREF _Toc183523425 \h </w:instrText>
      </w:r>
      <w:r>
        <w:rPr>
          <w:noProof/>
        </w:rPr>
      </w:r>
      <w:r>
        <w:rPr>
          <w:noProof/>
        </w:rPr>
        <w:fldChar w:fldCharType="separate"/>
      </w:r>
      <w:r w:rsidRPr="00C560BF">
        <w:rPr>
          <w:noProof/>
          <w:lang w:val="en-SE"/>
        </w:rPr>
        <w:t>170</w:t>
      </w:r>
      <w:r>
        <w:rPr>
          <w:noProof/>
        </w:rPr>
        <w:fldChar w:fldCharType="end"/>
      </w:r>
    </w:p>
    <w:p w14:paraId="16DCA0E3" w14:textId="0255D61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en-SE"/>
        </w:rPr>
        <w:t>6.1.6.2.30</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en-SE"/>
        </w:rPr>
        <w:t xml:space="preserve">Type: </w:t>
      </w:r>
      <w:r w:rsidRPr="00C560BF">
        <w:rPr>
          <w:noProof/>
          <w:lang w:val="en-SE" w:eastAsia="zh-CN"/>
        </w:rPr>
        <w:t>N1N2MsgTxfrFailureNotification</w:t>
      </w:r>
      <w:r w:rsidRPr="00C560BF">
        <w:rPr>
          <w:noProof/>
          <w:lang w:val="en-SE"/>
        </w:rPr>
        <w:tab/>
      </w:r>
      <w:r>
        <w:rPr>
          <w:noProof/>
        </w:rPr>
        <w:fldChar w:fldCharType="begin"/>
      </w:r>
      <w:r w:rsidRPr="00C560BF">
        <w:rPr>
          <w:noProof/>
          <w:lang w:val="en-SE"/>
        </w:rPr>
        <w:instrText xml:space="preserve"> PAGEREF _Toc183523426 \h </w:instrText>
      </w:r>
      <w:r>
        <w:rPr>
          <w:noProof/>
        </w:rPr>
      </w:r>
      <w:r>
        <w:rPr>
          <w:noProof/>
        </w:rPr>
        <w:fldChar w:fldCharType="separate"/>
      </w:r>
      <w:r w:rsidRPr="00C560BF">
        <w:rPr>
          <w:noProof/>
          <w:lang w:val="en-SE"/>
        </w:rPr>
        <w:t>171</w:t>
      </w:r>
      <w:r>
        <w:rPr>
          <w:noProof/>
        </w:rPr>
        <w:fldChar w:fldCharType="end"/>
      </w:r>
    </w:p>
    <w:p w14:paraId="2914DBFD" w14:textId="3690A3C7"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en-SE"/>
        </w:rPr>
        <w:t>6.1.6.2.31</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en-SE"/>
        </w:rPr>
        <w:t>Type: N1N2MessageTransferError</w:t>
      </w:r>
      <w:r w:rsidRPr="00C560BF">
        <w:rPr>
          <w:noProof/>
          <w:lang w:val="en-SE"/>
        </w:rPr>
        <w:tab/>
      </w:r>
      <w:r>
        <w:rPr>
          <w:noProof/>
        </w:rPr>
        <w:fldChar w:fldCharType="begin"/>
      </w:r>
      <w:r w:rsidRPr="00C560BF">
        <w:rPr>
          <w:noProof/>
          <w:lang w:val="en-SE"/>
        </w:rPr>
        <w:instrText xml:space="preserve"> PAGEREF _Toc183523427 \h </w:instrText>
      </w:r>
      <w:r>
        <w:rPr>
          <w:noProof/>
        </w:rPr>
      </w:r>
      <w:r>
        <w:rPr>
          <w:noProof/>
        </w:rPr>
        <w:fldChar w:fldCharType="separate"/>
      </w:r>
      <w:r w:rsidRPr="00C560BF">
        <w:rPr>
          <w:noProof/>
          <w:lang w:val="en-SE"/>
        </w:rPr>
        <w:t>171</w:t>
      </w:r>
      <w:r>
        <w:rPr>
          <w:noProof/>
        </w:rPr>
        <w:fldChar w:fldCharType="end"/>
      </w:r>
    </w:p>
    <w:p w14:paraId="2048433E" w14:textId="18B0D9B8"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en-SE"/>
        </w:rPr>
        <w:t>6.1.6.2.32</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en-SE"/>
        </w:rPr>
        <w:t xml:space="preserve">Type: </w:t>
      </w:r>
      <w:r w:rsidRPr="00C560BF">
        <w:rPr>
          <w:noProof/>
          <w:lang w:val="en-SE" w:eastAsia="zh-CN"/>
        </w:rPr>
        <w:t>N1N2MsgTxfrErrDetail</w:t>
      </w:r>
      <w:r w:rsidRPr="00C560BF">
        <w:rPr>
          <w:noProof/>
          <w:lang w:val="en-SE"/>
        </w:rPr>
        <w:tab/>
      </w:r>
      <w:r>
        <w:rPr>
          <w:noProof/>
        </w:rPr>
        <w:fldChar w:fldCharType="begin"/>
      </w:r>
      <w:r w:rsidRPr="00C560BF">
        <w:rPr>
          <w:noProof/>
          <w:lang w:val="en-SE"/>
        </w:rPr>
        <w:instrText xml:space="preserve"> PAGEREF _Toc183523428 \h </w:instrText>
      </w:r>
      <w:r>
        <w:rPr>
          <w:noProof/>
        </w:rPr>
      </w:r>
      <w:r>
        <w:rPr>
          <w:noProof/>
        </w:rPr>
        <w:fldChar w:fldCharType="separate"/>
      </w:r>
      <w:r w:rsidRPr="00C560BF">
        <w:rPr>
          <w:noProof/>
          <w:lang w:val="en-SE"/>
        </w:rPr>
        <w:t>172</w:t>
      </w:r>
      <w:r>
        <w:rPr>
          <w:noProof/>
        </w:rPr>
        <w:fldChar w:fldCharType="end"/>
      </w:r>
    </w:p>
    <w:p w14:paraId="0F485C32" w14:textId="771216F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en-SE"/>
        </w:rPr>
        <w:t>6.1.6.2.33</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en-SE"/>
        </w:rPr>
        <w:t>Type: N2InformationTransferRspData</w:t>
      </w:r>
      <w:r w:rsidRPr="00C560BF">
        <w:rPr>
          <w:noProof/>
          <w:lang w:val="en-SE"/>
        </w:rPr>
        <w:tab/>
      </w:r>
      <w:r>
        <w:rPr>
          <w:noProof/>
        </w:rPr>
        <w:fldChar w:fldCharType="begin"/>
      </w:r>
      <w:r w:rsidRPr="00C560BF">
        <w:rPr>
          <w:noProof/>
          <w:lang w:val="en-SE"/>
        </w:rPr>
        <w:instrText xml:space="preserve"> PAGEREF _Toc183523429 \h </w:instrText>
      </w:r>
      <w:r>
        <w:rPr>
          <w:noProof/>
        </w:rPr>
      </w:r>
      <w:r>
        <w:rPr>
          <w:noProof/>
        </w:rPr>
        <w:fldChar w:fldCharType="separate"/>
      </w:r>
      <w:r w:rsidRPr="00C560BF">
        <w:rPr>
          <w:noProof/>
          <w:lang w:val="en-SE"/>
        </w:rPr>
        <w:t>172</w:t>
      </w:r>
      <w:r>
        <w:rPr>
          <w:noProof/>
        </w:rPr>
        <w:fldChar w:fldCharType="end"/>
      </w:r>
    </w:p>
    <w:p w14:paraId="6605A641" w14:textId="5DE3B72D"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6.1.6.2.34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MmContext</w:t>
      </w:r>
      <w:r>
        <w:rPr>
          <w:noProof/>
        </w:rPr>
        <w:tab/>
      </w:r>
      <w:r>
        <w:rPr>
          <w:noProof/>
        </w:rPr>
        <w:fldChar w:fldCharType="begin"/>
      </w:r>
      <w:r>
        <w:rPr>
          <w:noProof/>
        </w:rPr>
        <w:instrText xml:space="preserve"> PAGEREF _Toc183523430 \h </w:instrText>
      </w:r>
      <w:r>
        <w:rPr>
          <w:noProof/>
        </w:rPr>
      </w:r>
      <w:r>
        <w:rPr>
          <w:noProof/>
        </w:rPr>
        <w:fldChar w:fldCharType="separate"/>
      </w:r>
      <w:r>
        <w:rPr>
          <w:noProof/>
        </w:rPr>
        <w:t>173</w:t>
      </w:r>
      <w:r>
        <w:rPr>
          <w:noProof/>
        </w:rPr>
        <w:fldChar w:fldCharType="end"/>
      </w:r>
    </w:p>
    <w:p w14:paraId="01C7FF62" w14:textId="02DC55A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6.1.6.2.35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SeafData</w:t>
      </w:r>
      <w:r>
        <w:rPr>
          <w:noProof/>
        </w:rPr>
        <w:tab/>
      </w:r>
      <w:r>
        <w:rPr>
          <w:noProof/>
        </w:rPr>
        <w:fldChar w:fldCharType="begin"/>
      </w:r>
      <w:r>
        <w:rPr>
          <w:noProof/>
        </w:rPr>
        <w:instrText xml:space="preserve"> PAGEREF _Toc183523431 \h </w:instrText>
      </w:r>
      <w:r>
        <w:rPr>
          <w:noProof/>
        </w:rPr>
      </w:r>
      <w:r>
        <w:rPr>
          <w:noProof/>
        </w:rPr>
        <w:fldChar w:fldCharType="separate"/>
      </w:r>
      <w:r>
        <w:rPr>
          <w:noProof/>
        </w:rPr>
        <w:t>176</w:t>
      </w:r>
      <w:r>
        <w:rPr>
          <w:noProof/>
        </w:rPr>
        <w:fldChar w:fldCharType="end"/>
      </w:r>
    </w:p>
    <w:p w14:paraId="709CF810" w14:textId="2E83A06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6.1.6.2.36</w:t>
      </w:r>
      <w:r>
        <w:rPr>
          <w:rFonts w:asciiTheme="minorHAnsi" w:eastAsiaTheme="minorEastAsia" w:hAnsiTheme="minorHAnsi" w:cstheme="minorBidi"/>
          <w:noProof/>
          <w:kern w:val="2"/>
          <w:sz w:val="22"/>
          <w:szCs w:val="22"/>
          <w:lang w:val="en-SE" w:eastAsia="zh-CN"/>
          <w14:ligatures w14:val="standardContextual"/>
        </w:rPr>
        <w:tab/>
      </w:r>
      <w:r>
        <w:rPr>
          <w:noProof/>
        </w:rPr>
        <w:t>Type: Nas</w:t>
      </w:r>
      <w:r>
        <w:rPr>
          <w:noProof/>
          <w:lang w:eastAsia="zh-CN"/>
        </w:rPr>
        <w:t>SecurityMode</w:t>
      </w:r>
      <w:r>
        <w:rPr>
          <w:noProof/>
        </w:rPr>
        <w:tab/>
      </w:r>
      <w:r>
        <w:rPr>
          <w:noProof/>
        </w:rPr>
        <w:fldChar w:fldCharType="begin"/>
      </w:r>
      <w:r>
        <w:rPr>
          <w:noProof/>
        </w:rPr>
        <w:instrText xml:space="preserve"> PAGEREF _Toc183523432 \h </w:instrText>
      </w:r>
      <w:r>
        <w:rPr>
          <w:noProof/>
        </w:rPr>
      </w:r>
      <w:r>
        <w:rPr>
          <w:noProof/>
        </w:rPr>
        <w:fldChar w:fldCharType="separate"/>
      </w:r>
      <w:r>
        <w:rPr>
          <w:noProof/>
        </w:rPr>
        <w:t>176</w:t>
      </w:r>
      <w:r>
        <w:rPr>
          <w:noProof/>
        </w:rPr>
        <w:fldChar w:fldCharType="end"/>
      </w:r>
    </w:p>
    <w:p w14:paraId="50E5771F" w14:textId="15244CF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6.1.6.2.37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PduSessionContext</w:t>
      </w:r>
      <w:r>
        <w:rPr>
          <w:noProof/>
        </w:rPr>
        <w:tab/>
      </w:r>
      <w:r>
        <w:rPr>
          <w:noProof/>
        </w:rPr>
        <w:fldChar w:fldCharType="begin"/>
      </w:r>
      <w:r>
        <w:rPr>
          <w:noProof/>
        </w:rPr>
        <w:instrText xml:space="preserve"> PAGEREF _Toc183523433 \h </w:instrText>
      </w:r>
      <w:r>
        <w:rPr>
          <w:noProof/>
        </w:rPr>
      </w:r>
      <w:r>
        <w:rPr>
          <w:noProof/>
        </w:rPr>
        <w:fldChar w:fldCharType="separate"/>
      </w:r>
      <w:r>
        <w:rPr>
          <w:noProof/>
        </w:rPr>
        <w:t>177</w:t>
      </w:r>
      <w:r>
        <w:rPr>
          <w:noProof/>
        </w:rPr>
        <w:fldChar w:fldCharType="end"/>
      </w:r>
    </w:p>
    <w:p w14:paraId="0E17D408" w14:textId="56982B5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6.1.6.2.38</w:t>
      </w:r>
      <w:r>
        <w:rPr>
          <w:rFonts w:asciiTheme="minorHAnsi" w:eastAsiaTheme="minorEastAsia" w:hAnsiTheme="minorHAnsi" w:cstheme="minorBidi"/>
          <w:noProof/>
          <w:kern w:val="2"/>
          <w:sz w:val="22"/>
          <w:szCs w:val="22"/>
          <w:lang w:val="en-SE" w:eastAsia="zh-CN"/>
          <w14:ligatures w14:val="standardContextual"/>
        </w:rPr>
        <w:tab/>
      </w:r>
      <w:r>
        <w:rPr>
          <w:noProof/>
        </w:rPr>
        <w:t>Type: NssaiMapping</w:t>
      </w:r>
      <w:r>
        <w:rPr>
          <w:noProof/>
        </w:rPr>
        <w:tab/>
      </w:r>
      <w:r>
        <w:rPr>
          <w:noProof/>
        </w:rPr>
        <w:fldChar w:fldCharType="begin"/>
      </w:r>
      <w:r>
        <w:rPr>
          <w:noProof/>
        </w:rPr>
        <w:instrText xml:space="preserve"> PAGEREF _Toc183523434 \h </w:instrText>
      </w:r>
      <w:r>
        <w:rPr>
          <w:noProof/>
        </w:rPr>
      </w:r>
      <w:r>
        <w:rPr>
          <w:noProof/>
        </w:rPr>
        <w:fldChar w:fldCharType="separate"/>
      </w:r>
      <w:r>
        <w:rPr>
          <w:noProof/>
        </w:rPr>
        <w:t>182</w:t>
      </w:r>
      <w:r>
        <w:rPr>
          <w:noProof/>
        </w:rPr>
        <w:fldChar w:fldCharType="end"/>
      </w:r>
    </w:p>
    <w:p w14:paraId="432DDC5F" w14:textId="511B75A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6.1.6.2.39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UeRegStatusUpdateReqData</w:t>
      </w:r>
      <w:r>
        <w:rPr>
          <w:noProof/>
        </w:rPr>
        <w:tab/>
      </w:r>
      <w:r>
        <w:rPr>
          <w:noProof/>
        </w:rPr>
        <w:fldChar w:fldCharType="begin"/>
      </w:r>
      <w:r>
        <w:rPr>
          <w:noProof/>
        </w:rPr>
        <w:instrText xml:space="preserve"> PAGEREF _Toc183523435 \h </w:instrText>
      </w:r>
      <w:r>
        <w:rPr>
          <w:noProof/>
        </w:rPr>
      </w:r>
      <w:r>
        <w:rPr>
          <w:noProof/>
        </w:rPr>
        <w:fldChar w:fldCharType="separate"/>
      </w:r>
      <w:r>
        <w:rPr>
          <w:noProof/>
        </w:rPr>
        <w:t>183</w:t>
      </w:r>
      <w:r>
        <w:rPr>
          <w:noProof/>
        </w:rPr>
        <w:fldChar w:fldCharType="end"/>
      </w:r>
    </w:p>
    <w:p w14:paraId="516BFB75" w14:textId="134E30D2"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6.1.6.2.40</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AssignEbiError</w:t>
      </w:r>
      <w:r>
        <w:rPr>
          <w:noProof/>
        </w:rPr>
        <w:tab/>
      </w:r>
      <w:r>
        <w:rPr>
          <w:noProof/>
        </w:rPr>
        <w:fldChar w:fldCharType="begin"/>
      </w:r>
      <w:r>
        <w:rPr>
          <w:noProof/>
        </w:rPr>
        <w:instrText xml:space="preserve"> PAGEREF _Toc183523436 \h </w:instrText>
      </w:r>
      <w:r>
        <w:rPr>
          <w:noProof/>
        </w:rPr>
      </w:r>
      <w:r>
        <w:rPr>
          <w:noProof/>
        </w:rPr>
        <w:fldChar w:fldCharType="separate"/>
      </w:r>
      <w:r>
        <w:rPr>
          <w:noProof/>
        </w:rPr>
        <w:t>183</w:t>
      </w:r>
      <w:r>
        <w:rPr>
          <w:noProof/>
        </w:rPr>
        <w:fldChar w:fldCharType="end"/>
      </w:r>
    </w:p>
    <w:p w14:paraId="369A9444" w14:textId="03D7DF2E"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6.1.6.2.41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UeContextCreateData</w:t>
      </w:r>
      <w:r>
        <w:rPr>
          <w:noProof/>
        </w:rPr>
        <w:tab/>
      </w:r>
      <w:r>
        <w:rPr>
          <w:noProof/>
        </w:rPr>
        <w:fldChar w:fldCharType="begin"/>
      </w:r>
      <w:r>
        <w:rPr>
          <w:noProof/>
        </w:rPr>
        <w:instrText xml:space="preserve"> PAGEREF _Toc183523437 \h </w:instrText>
      </w:r>
      <w:r>
        <w:rPr>
          <w:noProof/>
        </w:rPr>
      </w:r>
      <w:r>
        <w:rPr>
          <w:noProof/>
        </w:rPr>
        <w:fldChar w:fldCharType="separate"/>
      </w:r>
      <w:r>
        <w:rPr>
          <w:noProof/>
        </w:rPr>
        <w:t>184</w:t>
      </w:r>
      <w:r>
        <w:rPr>
          <w:noProof/>
        </w:rPr>
        <w:fldChar w:fldCharType="end"/>
      </w:r>
    </w:p>
    <w:p w14:paraId="6336C998" w14:textId="6627878D"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UeContextCreatedData</w:t>
      </w:r>
      <w:r>
        <w:rPr>
          <w:noProof/>
        </w:rPr>
        <w:tab/>
      </w:r>
      <w:r>
        <w:rPr>
          <w:noProof/>
        </w:rPr>
        <w:fldChar w:fldCharType="begin"/>
      </w:r>
      <w:r>
        <w:rPr>
          <w:noProof/>
        </w:rPr>
        <w:instrText xml:space="preserve"> PAGEREF _Toc183523438 \h </w:instrText>
      </w:r>
      <w:r>
        <w:rPr>
          <w:noProof/>
        </w:rPr>
      </w:r>
      <w:r>
        <w:rPr>
          <w:noProof/>
        </w:rPr>
        <w:fldChar w:fldCharType="separate"/>
      </w:r>
      <w:r>
        <w:rPr>
          <w:noProof/>
        </w:rPr>
        <w:t>185</w:t>
      </w:r>
      <w:r>
        <w:rPr>
          <w:noProof/>
        </w:rPr>
        <w:fldChar w:fldCharType="end"/>
      </w:r>
    </w:p>
    <w:p w14:paraId="47E0C4B4" w14:textId="5441B452"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6.1.6.2.43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UeContextCreateError</w:t>
      </w:r>
      <w:r>
        <w:rPr>
          <w:noProof/>
        </w:rPr>
        <w:tab/>
      </w:r>
      <w:r>
        <w:rPr>
          <w:noProof/>
        </w:rPr>
        <w:fldChar w:fldCharType="begin"/>
      </w:r>
      <w:r>
        <w:rPr>
          <w:noProof/>
        </w:rPr>
        <w:instrText xml:space="preserve"> PAGEREF _Toc183523439 \h </w:instrText>
      </w:r>
      <w:r>
        <w:rPr>
          <w:noProof/>
        </w:rPr>
      </w:r>
      <w:r>
        <w:rPr>
          <w:noProof/>
        </w:rPr>
        <w:fldChar w:fldCharType="separate"/>
      </w:r>
      <w:r>
        <w:rPr>
          <w:noProof/>
        </w:rPr>
        <w:t>185</w:t>
      </w:r>
      <w:r>
        <w:rPr>
          <w:noProof/>
        </w:rPr>
        <w:fldChar w:fldCharType="end"/>
      </w:r>
    </w:p>
    <w:p w14:paraId="14E70A3B" w14:textId="02AE22B2"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6.1.6.2.44</w:t>
      </w:r>
      <w:r>
        <w:rPr>
          <w:rFonts w:asciiTheme="minorHAnsi" w:eastAsiaTheme="minorEastAsia" w:hAnsiTheme="minorHAnsi" w:cstheme="minorBidi"/>
          <w:noProof/>
          <w:kern w:val="2"/>
          <w:sz w:val="22"/>
          <w:szCs w:val="22"/>
          <w:lang w:val="en-SE" w:eastAsia="zh-CN"/>
          <w14:ligatures w14:val="standardContextual"/>
        </w:rPr>
        <w:tab/>
      </w:r>
      <w:r>
        <w:rPr>
          <w:noProof/>
        </w:rPr>
        <w:t>Type: NgRanTargetId</w:t>
      </w:r>
      <w:r>
        <w:rPr>
          <w:noProof/>
        </w:rPr>
        <w:tab/>
      </w:r>
      <w:r>
        <w:rPr>
          <w:noProof/>
        </w:rPr>
        <w:fldChar w:fldCharType="begin"/>
      </w:r>
      <w:r>
        <w:rPr>
          <w:noProof/>
        </w:rPr>
        <w:instrText xml:space="preserve"> PAGEREF _Toc183523440 \h </w:instrText>
      </w:r>
      <w:r>
        <w:rPr>
          <w:noProof/>
        </w:rPr>
      </w:r>
      <w:r>
        <w:rPr>
          <w:noProof/>
        </w:rPr>
        <w:fldChar w:fldCharType="separate"/>
      </w:r>
      <w:r>
        <w:rPr>
          <w:noProof/>
        </w:rPr>
        <w:t>186</w:t>
      </w:r>
      <w:r>
        <w:rPr>
          <w:noProof/>
        </w:rPr>
        <w:fldChar w:fldCharType="end"/>
      </w:r>
    </w:p>
    <w:p w14:paraId="7E802EEE" w14:textId="668F198D"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6.1.6.2.45</w:t>
      </w:r>
      <w:r>
        <w:rPr>
          <w:rFonts w:asciiTheme="minorHAnsi" w:eastAsiaTheme="minorEastAsia" w:hAnsiTheme="minorHAnsi" w:cstheme="minorBidi"/>
          <w:noProof/>
          <w:kern w:val="2"/>
          <w:sz w:val="22"/>
          <w:szCs w:val="22"/>
          <w:lang w:val="en-SE" w:eastAsia="zh-CN"/>
          <w14:ligatures w14:val="standardContextual"/>
        </w:rPr>
        <w:tab/>
      </w:r>
      <w:r>
        <w:rPr>
          <w:noProof/>
        </w:rPr>
        <w:t>Type: N2InformationTransferError</w:t>
      </w:r>
      <w:r>
        <w:rPr>
          <w:noProof/>
        </w:rPr>
        <w:tab/>
      </w:r>
      <w:r>
        <w:rPr>
          <w:noProof/>
        </w:rPr>
        <w:fldChar w:fldCharType="begin"/>
      </w:r>
      <w:r>
        <w:rPr>
          <w:noProof/>
        </w:rPr>
        <w:instrText xml:space="preserve"> PAGEREF _Toc183523441 \h </w:instrText>
      </w:r>
      <w:r>
        <w:rPr>
          <w:noProof/>
        </w:rPr>
      </w:r>
      <w:r>
        <w:rPr>
          <w:noProof/>
        </w:rPr>
        <w:fldChar w:fldCharType="separate"/>
      </w:r>
      <w:r>
        <w:rPr>
          <w:noProof/>
        </w:rPr>
        <w:t>186</w:t>
      </w:r>
      <w:r>
        <w:rPr>
          <w:noProof/>
        </w:rPr>
        <w:fldChar w:fldCharType="end"/>
      </w:r>
    </w:p>
    <w:p w14:paraId="169554D4" w14:textId="319398C0"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sv-SE"/>
        </w:rPr>
        <w:t>6.1.6.2.46</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sv-SE"/>
        </w:rPr>
        <w:t>Type: PWSResponseData</w:t>
      </w:r>
      <w:r w:rsidRPr="00C560BF">
        <w:rPr>
          <w:noProof/>
          <w:lang w:val="sv-SE"/>
        </w:rPr>
        <w:tab/>
      </w:r>
      <w:r>
        <w:rPr>
          <w:noProof/>
        </w:rPr>
        <w:fldChar w:fldCharType="begin"/>
      </w:r>
      <w:r w:rsidRPr="00C560BF">
        <w:rPr>
          <w:noProof/>
          <w:lang w:val="sv-SE"/>
        </w:rPr>
        <w:instrText xml:space="preserve"> PAGEREF _Toc183523442 \h </w:instrText>
      </w:r>
      <w:r>
        <w:rPr>
          <w:noProof/>
        </w:rPr>
      </w:r>
      <w:r>
        <w:rPr>
          <w:noProof/>
        </w:rPr>
        <w:fldChar w:fldCharType="separate"/>
      </w:r>
      <w:r w:rsidRPr="00C560BF">
        <w:rPr>
          <w:noProof/>
          <w:lang w:val="sv-SE"/>
        </w:rPr>
        <w:t>186</w:t>
      </w:r>
      <w:r>
        <w:rPr>
          <w:noProof/>
        </w:rPr>
        <w:fldChar w:fldCharType="end"/>
      </w:r>
    </w:p>
    <w:p w14:paraId="79E3FFEF" w14:textId="2CEC2CDE"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sv-SE"/>
        </w:rPr>
        <w:t>6.1.6.2.47</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sv-SE"/>
        </w:rPr>
        <w:t>Type: PWSErrorData</w:t>
      </w:r>
      <w:r w:rsidRPr="00C560BF">
        <w:rPr>
          <w:noProof/>
          <w:lang w:val="sv-SE"/>
        </w:rPr>
        <w:tab/>
      </w:r>
      <w:r>
        <w:rPr>
          <w:noProof/>
        </w:rPr>
        <w:fldChar w:fldCharType="begin"/>
      </w:r>
      <w:r w:rsidRPr="00C560BF">
        <w:rPr>
          <w:noProof/>
          <w:lang w:val="sv-SE"/>
        </w:rPr>
        <w:instrText xml:space="preserve"> PAGEREF _Toc183523443 \h </w:instrText>
      </w:r>
      <w:r>
        <w:rPr>
          <w:noProof/>
        </w:rPr>
      </w:r>
      <w:r>
        <w:rPr>
          <w:noProof/>
        </w:rPr>
        <w:fldChar w:fldCharType="separate"/>
      </w:r>
      <w:r w:rsidRPr="00C560BF">
        <w:rPr>
          <w:noProof/>
          <w:lang w:val="sv-SE"/>
        </w:rPr>
        <w:t>187</w:t>
      </w:r>
      <w:r>
        <w:rPr>
          <w:noProof/>
        </w:rPr>
        <w:fldChar w:fldCharType="end"/>
      </w:r>
    </w:p>
    <w:p w14:paraId="3ADE797F" w14:textId="51C0140D"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sv-SE"/>
        </w:rPr>
        <w:t>6.1.6.2.48</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sv-SE"/>
        </w:rPr>
        <w:t>Void</w:t>
      </w:r>
      <w:r w:rsidRPr="00C560BF">
        <w:rPr>
          <w:noProof/>
          <w:lang w:val="sv-SE"/>
        </w:rPr>
        <w:tab/>
      </w:r>
      <w:r>
        <w:rPr>
          <w:noProof/>
        </w:rPr>
        <w:fldChar w:fldCharType="begin"/>
      </w:r>
      <w:r w:rsidRPr="00C560BF">
        <w:rPr>
          <w:noProof/>
          <w:lang w:val="sv-SE"/>
        </w:rPr>
        <w:instrText xml:space="preserve"> PAGEREF _Toc183523444 \h </w:instrText>
      </w:r>
      <w:r>
        <w:rPr>
          <w:noProof/>
        </w:rPr>
      </w:r>
      <w:r>
        <w:rPr>
          <w:noProof/>
        </w:rPr>
        <w:fldChar w:fldCharType="separate"/>
      </w:r>
      <w:r w:rsidRPr="00C560BF">
        <w:rPr>
          <w:noProof/>
          <w:lang w:val="sv-SE"/>
        </w:rPr>
        <w:t>187</w:t>
      </w:r>
      <w:r>
        <w:rPr>
          <w:noProof/>
        </w:rPr>
        <w:fldChar w:fldCharType="end"/>
      </w:r>
    </w:p>
    <w:p w14:paraId="03E7D8C7" w14:textId="1568FB0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6.1.6.2.49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NgKsi</w:t>
      </w:r>
      <w:r>
        <w:rPr>
          <w:noProof/>
        </w:rPr>
        <w:tab/>
      </w:r>
      <w:r>
        <w:rPr>
          <w:noProof/>
        </w:rPr>
        <w:fldChar w:fldCharType="begin"/>
      </w:r>
      <w:r>
        <w:rPr>
          <w:noProof/>
        </w:rPr>
        <w:instrText xml:space="preserve"> PAGEREF _Toc183523445 \h </w:instrText>
      </w:r>
      <w:r>
        <w:rPr>
          <w:noProof/>
        </w:rPr>
      </w:r>
      <w:r>
        <w:rPr>
          <w:noProof/>
        </w:rPr>
        <w:fldChar w:fldCharType="separate"/>
      </w:r>
      <w:r>
        <w:rPr>
          <w:noProof/>
        </w:rPr>
        <w:t>187</w:t>
      </w:r>
      <w:r>
        <w:rPr>
          <w:noProof/>
        </w:rPr>
        <w:fldChar w:fldCharType="end"/>
      </w:r>
    </w:p>
    <w:p w14:paraId="70740363" w14:textId="70340D8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6.1.6.2.50</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KeyAmf</w:t>
      </w:r>
      <w:r>
        <w:rPr>
          <w:noProof/>
        </w:rPr>
        <w:tab/>
      </w:r>
      <w:r>
        <w:rPr>
          <w:noProof/>
        </w:rPr>
        <w:fldChar w:fldCharType="begin"/>
      </w:r>
      <w:r>
        <w:rPr>
          <w:noProof/>
        </w:rPr>
        <w:instrText xml:space="preserve"> PAGEREF _Toc183523446 \h </w:instrText>
      </w:r>
      <w:r>
        <w:rPr>
          <w:noProof/>
        </w:rPr>
      </w:r>
      <w:r>
        <w:rPr>
          <w:noProof/>
        </w:rPr>
        <w:fldChar w:fldCharType="separate"/>
      </w:r>
      <w:r>
        <w:rPr>
          <w:noProof/>
        </w:rPr>
        <w:t>187</w:t>
      </w:r>
      <w:r>
        <w:rPr>
          <w:noProof/>
        </w:rPr>
        <w:fldChar w:fldCharType="end"/>
      </w:r>
    </w:p>
    <w:p w14:paraId="2DB2D68A" w14:textId="26B4B647"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6.1.6.2.51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ExpectedUeBehavior</w:t>
      </w:r>
      <w:r>
        <w:rPr>
          <w:noProof/>
        </w:rPr>
        <w:tab/>
      </w:r>
      <w:r>
        <w:rPr>
          <w:noProof/>
        </w:rPr>
        <w:fldChar w:fldCharType="begin"/>
      </w:r>
      <w:r>
        <w:rPr>
          <w:noProof/>
        </w:rPr>
        <w:instrText xml:space="preserve"> PAGEREF _Toc183523447 \h </w:instrText>
      </w:r>
      <w:r>
        <w:rPr>
          <w:noProof/>
        </w:rPr>
      </w:r>
      <w:r>
        <w:rPr>
          <w:noProof/>
        </w:rPr>
        <w:fldChar w:fldCharType="separate"/>
      </w:r>
      <w:r>
        <w:rPr>
          <w:noProof/>
        </w:rPr>
        <w:t>187</w:t>
      </w:r>
      <w:r>
        <w:rPr>
          <w:noProof/>
        </w:rPr>
        <w:fldChar w:fldCharType="end"/>
      </w:r>
    </w:p>
    <w:p w14:paraId="40DD436D" w14:textId="6ABE319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sv-SE"/>
        </w:rPr>
        <w:lastRenderedPageBreak/>
        <w:t>6.1.6.2.52</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sv-SE"/>
        </w:rPr>
        <w:t xml:space="preserve">Type: </w:t>
      </w:r>
      <w:r w:rsidRPr="00C560BF">
        <w:rPr>
          <w:noProof/>
          <w:lang w:val="sv-SE" w:eastAsia="zh-CN"/>
        </w:rPr>
        <w:t>UeRegStatusUpdateRspData</w:t>
      </w:r>
      <w:r w:rsidRPr="00C560BF">
        <w:rPr>
          <w:noProof/>
          <w:lang w:val="sv-SE"/>
        </w:rPr>
        <w:tab/>
      </w:r>
      <w:r>
        <w:rPr>
          <w:noProof/>
        </w:rPr>
        <w:fldChar w:fldCharType="begin"/>
      </w:r>
      <w:r w:rsidRPr="00C560BF">
        <w:rPr>
          <w:noProof/>
          <w:lang w:val="sv-SE"/>
        </w:rPr>
        <w:instrText xml:space="preserve"> PAGEREF _Toc183523448 \h </w:instrText>
      </w:r>
      <w:r>
        <w:rPr>
          <w:noProof/>
        </w:rPr>
      </w:r>
      <w:r>
        <w:rPr>
          <w:noProof/>
        </w:rPr>
        <w:fldChar w:fldCharType="separate"/>
      </w:r>
      <w:r w:rsidRPr="00C560BF">
        <w:rPr>
          <w:noProof/>
          <w:lang w:val="sv-SE"/>
        </w:rPr>
        <w:t>188</w:t>
      </w:r>
      <w:r>
        <w:rPr>
          <w:noProof/>
        </w:rPr>
        <w:fldChar w:fldCharType="end"/>
      </w:r>
    </w:p>
    <w:p w14:paraId="03707788" w14:textId="6C94B73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sv-SE"/>
        </w:rPr>
        <w:t>6.1.6.2.53</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sv-SE"/>
        </w:rPr>
        <w:t>Type: N2RanInformation</w:t>
      </w:r>
      <w:r w:rsidRPr="00C560BF">
        <w:rPr>
          <w:noProof/>
          <w:lang w:val="sv-SE"/>
        </w:rPr>
        <w:tab/>
      </w:r>
      <w:r>
        <w:rPr>
          <w:noProof/>
        </w:rPr>
        <w:fldChar w:fldCharType="begin"/>
      </w:r>
      <w:r w:rsidRPr="00C560BF">
        <w:rPr>
          <w:noProof/>
          <w:lang w:val="sv-SE"/>
        </w:rPr>
        <w:instrText xml:space="preserve"> PAGEREF _Toc183523449 \h </w:instrText>
      </w:r>
      <w:r>
        <w:rPr>
          <w:noProof/>
        </w:rPr>
      </w:r>
      <w:r>
        <w:rPr>
          <w:noProof/>
        </w:rPr>
        <w:fldChar w:fldCharType="separate"/>
      </w:r>
      <w:r w:rsidRPr="00C560BF">
        <w:rPr>
          <w:noProof/>
          <w:lang w:val="sv-SE"/>
        </w:rPr>
        <w:t>188</w:t>
      </w:r>
      <w:r>
        <w:rPr>
          <w:noProof/>
        </w:rPr>
        <w:fldChar w:fldCharType="end"/>
      </w:r>
    </w:p>
    <w:p w14:paraId="0CA64219" w14:textId="52674BD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sv-SE"/>
        </w:rPr>
        <w:t>6.1.6.2.54</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sv-SE"/>
        </w:rPr>
        <w:t xml:space="preserve">Type: </w:t>
      </w:r>
      <w:r w:rsidRPr="00C560BF">
        <w:rPr>
          <w:noProof/>
          <w:lang w:val="sv-SE" w:eastAsia="zh-CN"/>
        </w:rPr>
        <w:t>N2InfoNotificationRspData</w:t>
      </w:r>
      <w:r w:rsidRPr="00C560BF">
        <w:rPr>
          <w:noProof/>
          <w:lang w:val="sv-SE"/>
        </w:rPr>
        <w:tab/>
      </w:r>
      <w:r>
        <w:rPr>
          <w:noProof/>
        </w:rPr>
        <w:fldChar w:fldCharType="begin"/>
      </w:r>
      <w:r w:rsidRPr="00C560BF">
        <w:rPr>
          <w:noProof/>
          <w:lang w:val="sv-SE"/>
        </w:rPr>
        <w:instrText xml:space="preserve"> PAGEREF _Toc183523450 \h </w:instrText>
      </w:r>
      <w:r>
        <w:rPr>
          <w:noProof/>
        </w:rPr>
      </w:r>
      <w:r>
        <w:rPr>
          <w:noProof/>
        </w:rPr>
        <w:fldChar w:fldCharType="separate"/>
      </w:r>
      <w:r w:rsidRPr="00C560BF">
        <w:rPr>
          <w:noProof/>
          <w:lang w:val="sv-SE"/>
        </w:rPr>
        <w:t>188</w:t>
      </w:r>
      <w:r>
        <w:rPr>
          <w:noProof/>
        </w:rPr>
        <w:fldChar w:fldCharType="end"/>
      </w:r>
    </w:p>
    <w:p w14:paraId="61427A91" w14:textId="0A1BFE0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sv-SE"/>
        </w:rPr>
        <w:t>6.1.6.2.55</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sv-SE"/>
        </w:rPr>
        <w:t xml:space="preserve">Type: </w:t>
      </w:r>
      <w:r w:rsidRPr="00C560BF">
        <w:rPr>
          <w:noProof/>
          <w:lang w:val="sv-SE" w:eastAsia="zh-CN"/>
        </w:rPr>
        <w:t>SmallDataRateStatusInfo</w:t>
      </w:r>
      <w:r w:rsidRPr="00C560BF">
        <w:rPr>
          <w:noProof/>
          <w:lang w:val="sv-SE"/>
        </w:rPr>
        <w:tab/>
      </w:r>
      <w:r>
        <w:rPr>
          <w:noProof/>
        </w:rPr>
        <w:fldChar w:fldCharType="begin"/>
      </w:r>
      <w:r w:rsidRPr="00C560BF">
        <w:rPr>
          <w:noProof/>
          <w:lang w:val="sv-SE"/>
        </w:rPr>
        <w:instrText xml:space="preserve"> PAGEREF _Toc183523451 \h </w:instrText>
      </w:r>
      <w:r>
        <w:rPr>
          <w:noProof/>
        </w:rPr>
      </w:r>
      <w:r>
        <w:rPr>
          <w:noProof/>
        </w:rPr>
        <w:fldChar w:fldCharType="separate"/>
      </w:r>
      <w:r w:rsidRPr="00C560BF">
        <w:rPr>
          <w:noProof/>
          <w:lang w:val="sv-SE"/>
        </w:rPr>
        <w:t>188</w:t>
      </w:r>
      <w:r>
        <w:rPr>
          <w:noProof/>
        </w:rPr>
        <w:fldChar w:fldCharType="end"/>
      </w:r>
    </w:p>
    <w:p w14:paraId="4E650370" w14:textId="4D75979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6.1.6.2.56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SmfChangeInfo</w:t>
      </w:r>
      <w:r>
        <w:rPr>
          <w:noProof/>
        </w:rPr>
        <w:tab/>
      </w:r>
      <w:r>
        <w:rPr>
          <w:noProof/>
        </w:rPr>
        <w:fldChar w:fldCharType="begin"/>
      </w:r>
      <w:r>
        <w:rPr>
          <w:noProof/>
        </w:rPr>
        <w:instrText xml:space="preserve"> PAGEREF _Toc183523452 \h </w:instrText>
      </w:r>
      <w:r>
        <w:rPr>
          <w:noProof/>
        </w:rPr>
      </w:r>
      <w:r>
        <w:rPr>
          <w:noProof/>
        </w:rPr>
        <w:fldChar w:fldCharType="separate"/>
      </w:r>
      <w:r>
        <w:rPr>
          <w:noProof/>
        </w:rPr>
        <w:t>189</w:t>
      </w:r>
      <w:r>
        <w:rPr>
          <w:noProof/>
        </w:rPr>
        <w:fldChar w:fldCharType="end"/>
      </w:r>
    </w:p>
    <w:p w14:paraId="1441B5B5" w14:textId="026E218E"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6.1.6.2.57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V2xContext</w:t>
      </w:r>
      <w:r>
        <w:rPr>
          <w:noProof/>
        </w:rPr>
        <w:tab/>
      </w:r>
      <w:r>
        <w:rPr>
          <w:noProof/>
        </w:rPr>
        <w:fldChar w:fldCharType="begin"/>
      </w:r>
      <w:r>
        <w:rPr>
          <w:noProof/>
        </w:rPr>
        <w:instrText xml:space="preserve"> PAGEREF _Toc183523453 \h </w:instrText>
      </w:r>
      <w:r>
        <w:rPr>
          <w:noProof/>
        </w:rPr>
      </w:r>
      <w:r>
        <w:rPr>
          <w:noProof/>
        </w:rPr>
        <w:fldChar w:fldCharType="separate"/>
      </w:r>
      <w:r>
        <w:rPr>
          <w:noProof/>
        </w:rPr>
        <w:t>189</w:t>
      </w:r>
      <w:r>
        <w:rPr>
          <w:noProof/>
        </w:rPr>
        <w:fldChar w:fldCharType="end"/>
      </w:r>
    </w:p>
    <w:p w14:paraId="37E4A850" w14:textId="00490C3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6.1.6.2.58</w:t>
      </w:r>
      <w:r>
        <w:rPr>
          <w:rFonts w:asciiTheme="minorHAnsi" w:eastAsiaTheme="minorEastAsia" w:hAnsiTheme="minorHAnsi" w:cstheme="minorBidi"/>
          <w:noProof/>
          <w:kern w:val="2"/>
          <w:sz w:val="22"/>
          <w:szCs w:val="22"/>
          <w:lang w:val="en-SE" w:eastAsia="zh-CN"/>
          <w14:ligatures w14:val="standardContextual"/>
        </w:rPr>
        <w:tab/>
      </w:r>
      <w:r>
        <w:rPr>
          <w:noProof/>
        </w:rPr>
        <w:t>Type: ImmediateMdtConf</w:t>
      </w:r>
      <w:r>
        <w:rPr>
          <w:noProof/>
        </w:rPr>
        <w:tab/>
      </w:r>
      <w:r>
        <w:rPr>
          <w:noProof/>
        </w:rPr>
        <w:fldChar w:fldCharType="begin"/>
      </w:r>
      <w:r>
        <w:rPr>
          <w:noProof/>
        </w:rPr>
        <w:instrText xml:space="preserve"> PAGEREF _Toc183523454 \h </w:instrText>
      </w:r>
      <w:r>
        <w:rPr>
          <w:noProof/>
        </w:rPr>
      </w:r>
      <w:r>
        <w:rPr>
          <w:noProof/>
        </w:rPr>
        <w:fldChar w:fldCharType="separate"/>
      </w:r>
      <w:r>
        <w:rPr>
          <w:noProof/>
        </w:rPr>
        <w:t>190</w:t>
      </w:r>
      <w:r>
        <w:rPr>
          <w:noProof/>
        </w:rPr>
        <w:fldChar w:fldCharType="end"/>
      </w:r>
    </w:p>
    <w:p w14:paraId="5A19CA72" w14:textId="06F31E40"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6.1.6.2.59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sidRPr="00FE1574">
        <w:rPr>
          <w:noProof/>
          <w:lang w:val="en-US" w:eastAsia="zh-CN"/>
        </w:rPr>
        <w:t>V2x</w:t>
      </w:r>
      <w:r>
        <w:rPr>
          <w:noProof/>
          <w:lang w:eastAsia="zh-CN"/>
        </w:rPr>
        <w:t>Information</w:t>
      </w:r>
      <w:r>
        <w:rPr>
          <w:noProof/>
        </w:rPr>
        <w:tab/>
      </w:r>
      <w:r>
        <w:rPr>
          <w:noProof/>
        </w:rPr>
        <w:fldChar w:fldCharType="begin"/>
      </w:r>
      <w:r>
        <w:rPr>
          <w:noProof/>
        </w:rPr>
        <w:instrText xml:space="preserve"> PAGEREF _Toc183523455 \h </w:instrText>
      </w:r>
      <w:r>
        <w:rPr>
          <w:noProof/>
        </w:rPr>
      </w:r>
      <w:r>
        <w:rPr>
          <w:noProof/>
        </w:rPr>
        <w:fldChar w:fldCharType="separate"/>
      </w:r>
      <w:r>
        <w:rPr>
          <w:noProof/>
        </w:rPr>
        <w:t>192</w:t>
      </w:r>
      <w:r>
        <w:rPr>
          <w:noProof/>
        </w:rPr>
        <w:fldChar w:fldCharType="end"/>
      </w:r>
    </w:p>
    <w:p w14:paraId="2A7858E6" w14:textId="5FC42ED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6.1.6.2.60</w:t>
      </w:r>
      <w:r>
        <w:rPr>
          <w:rFonts w:asciiTheme="minorHAnsi" w:eastAsiaTheme="minorEastAsia" w:hAnsiTheme="minorHAnsi" w:cstheme="minorBidi"/>
          <w:noProof/>
          <w:kern w:val="2"/>
          <w:sz w:val="22"/>
          <w:szCs w:val="22"/>
          <w:lang w:val="en-SE" w:eastAsia="zh-CN"/>
          <w14:ligatures w14:val="standardContextual"/>
        </w:rPr>
        <w:tab/>
      </w:r>
      <w:r>
        <w:rPr>
          <w:noProof/>
        </w:rPr>
        <w:t>Type: EpsNas</w:t>
      </w:r>
      <w:r>
        <w:rPr>
          <w:noProof/>
          <w:lang w:eastAsia="zh-CN"/>
        </w:rPr>
        <w:t>SecurityMode</w:t>
      </w:r>
      <w:r>
        <w:rPr>
          <w:noProof/>
        </w:rPr>
        <w:tab/>
      </w:r>
      <w:r>
        <w:rPr>
          <w:noProof/>
        </w:rPr>
        <w:fldChar w:fldCharType="begin"/>
      </w:r>
      <w:r>
        <w:rPr>
          <w:noProof/>
        </w:rPr>
        <w:instrText xml:space="preserve"> PAGEREF _Toc183523456 \h </w:instrText>
      </w:r>
      <w:r>
        <w:rPr>
          <w:noProof/>
        </w:rPr>
      </w:r>
      <w:r>
        <w:rPr>
          <w:noProof/>
        </w:rPr>
        <w:fldChar w:fldCharType="separate"/>
      </w:r>
      <w:r>
        <w:rPr>
          <w:noProof/>
        </w:rPr>
        <w:t>192</w:t>
      </w:r>
      <w:r>
        <w:rPr>
          <w:noProof/>
        </w:rPr>
        <w:fldChar w:fldCharType="end"/>
      </w:r>
    </w:p>
    <w:p w14:paraId="65F72F18" w14:textId="2529B498"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6.1.6.2.6</w:t>
      </w:r>
      <w:r>
        <w:rPr>
          <w:noProof/>
          <w:lang w:eastAsia="zh-CN"/>
        </w:rPr>
        <w:t>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UeContextRelocateData</w:t>
      </w:r>
      <w:r>
        <w:rPr>
          <w:noProof/>
        </w:rPr>
        <w:tab/>
      </w:r>
      <w:r>
        <w:rPr>
          <w:noProof/>
        </w:rPr>
        <w:fldChar w:fldCharType="begin"/>
      </w:r>
      <w:r>
        <w:rPr>
          <w:noProof/>
        </w:rPr>
        <w:instrText xml:space="preserve"> PAGEREF _Toc183523457 \h </w:instrText>
      </w:r>
      <w:r>
        <w:rPr>
          <w:noProof/>
        </w:rPr>
      </w:r>
      <w:r>
        <w:rPr>
          <w:noProof/>
        </w:rPr>
        <w:fldChar w:fldCharType="separate"/>
      </w:r>
      <w:r>
        <w:rPr>
          <w:noProof/>
        </w:rPr>
        <w:t>193</w:t>
      </w:r>
      <w:r>
        <w:rPr>
          <w:noProof/>
        </w:rPr>
        <w:fldChar w:fldCharType="end"/>
      </w:r>
    </w:p>
    <w:p w14:paraId="56D686C1" w14:textId="10AEEECE"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6.1.6.2.62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r>
      <w:r>
        <w:rPr>
          <w:noProof/>
        </w:rPr>
        <w:instrText xml:space="preserve"> PAGEREF _Toc183523458 \h </w:instrText>
      </w:r>
      <w:r>
        <w:rPr>
          <w:noProof/>
        </w:rPr>
      </w:r>
      <w:r>
        <w:rPr>
          <w:noProof/>
        </w:rPr>
        <w:fldChar w:fldCharType="separate"/>
      </w:r>
      <w:r>
        <w:rPr>
          <w:noProof/>
        </w:rPr>
        <w:t>193</w:t>
      </w:r>
      <w:r>
        <w:rPr>
          <w:noProof/>
        </w:rPr>
        <w:fldChar w:fldCharType="end"/>
      </w:r>
    </w:p>
    <w:p w14:paraId="7EFC8E8C" w14:textId="0746BDB9"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6.1.6.2.63</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_Toc183523459 \h </w:instrText>
      </w:r>
      <w:r>
        <w:rPr>
          <w:noProof/>
        </w:rPr>
      </w:r>
      <w:r>
        <w:rPr>
          <w:noProof/>
        </w:rPr>
        <w:fldChar w:fldCharType="separate"/>
      </w:r>
      <w:r>
        <w:rPr>
          <w:noProof/>
        </w:rPr>
        <w:t>193</w:t>
      </w:r>
      <w:r>
        <w:rPr>
          <w:noProof/>
        </w:rPr>
        <w:fldChar w:fldCharType="end"/>
      </w:r>
    </w:p>
    <w:p w14:paraId="39F59B67" w14:textId="2970DEB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64</w:t>
      </w:r>
      <w:r>
        <w:rPr>
          <w:rFonts w:asciiTheme="minorHAnsi" w:eastAsiaTheme="minorEastAsia" w:hAnsiTheme="minorHAnsi" w:cstheme="minorBidi"/>
          <w:noProof/>
          <w:kern w:val="2"/>
          <w:sz w:val="22"/>
          <w:szCs w:val="22"/>
          <w:lang w:val="en-SE" w:eastAsia="zh-CN"/>
          <w14:ligatures w14:val="standardContextual"/>
        </w:rPr>
        <w:tab/>
      </w:r>
      <w:r>
        <w:rPr>
          <w:noProof/>
        </w:rPr>
        <w:t>Type: EcRestrictionDataWb</w:t>
      </w:r>
      <w:r>
        <w:rPr>
          <w:noProof/>
        </w:rPr>
        <w:tab/>
      </w:r>
      <w:r>
        <w:rPr>
          <w:noProof/>
        </w:rPr>
        <w:fldChar w:fldCharType="begin"/>
      </w:r>
      <w:r>
        <w:rPr>
          <w:noProof/>
        </w:rPr>
        <w:instrText xml:space="preserve"> PAGEREF _Toc183523460 \h </w:instrText>
      </w:r>
      <w:r>
        <w:rPr>
          <w:noProof/>
        </w:rPr>
      </w:r>
      <w:r>
        <w:rPr>
          <w:noProof/>
        </w:rPr>
        <w:fldChar w:fldCharType="separate"/>
      </w:r>
      <w:r>
        <w:rPr>
          <w:noProof/>
        </w:rPr>
        <w:t>194</w:t>
      </w:r>
      <w:r>
        <w:rPr>
          <w:noProof/>
        </w:rPr>
        <w:fldChar w:fldCharType="end"/>
      </w:r>
    </w:p>
    <w:p w14:paraId="1E5792B7" w14:textId="4C62E03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65</w:t>
      </w:r>
      <w:r>
        <w:rPr>
          <w:rFonts w:asciiTheme="minorHAnsi" w:eastAsiaTheme="minorEastAsia" w:hAnsiTheme="minorHAnsi" w:cstheme="minorBidi"/>
          <w:noProof/>
          <w:kern w:val="2"/>
          <w:sz w:val="22"/>
          <w:szCs w:val="22"/>
          <w:lang w:val="en-SE" w:eastAsia="zh-CN"/>
          <w14:ligatures w14:val="standardContextual"/>
        </w:rPr>
        <w:tab/>
      </w:r>
      <w:r>
        <w:rPr>
          <w:noProof/>
        </w:rPr>
        <w:t>Type: ExtAmfEventSubscription</w:t>
      </w:r>
      <w:r>
        <w:rPr>
          <w:noProof/>
        </w:rPr>
        <w:tab/>
      </w:r>
      <w:r>
        <w:rPr>
          <w:noProof/>
        </w:rPr>
        <w:fldChar w:fldCharType="begin"/>
      </w:r>
      <w:r>
        <w:rPr>
          <w:noProof/>
        </w:rPr>
        <w:instrText xml:space="preserve"> PAGEREF _Toc183523461 \h </w:instrText>
      </w:r>
      <w:r>
        <w:rPr>
          <w:noProof/>
        </w:rPr>
      </w:r>
      <w:r>
        <w:rPr>
          <w:noProof/>
        </w:rPr>
        <w:fldChar w:fldCharType="separate"/>
      </w:r>
      <w:r>
        <w:rPr>
          <w:noProof/>
        </w:rPr>
        <w:t>194</w:t>
      </w:r>
      <w:r>
        <w:rPr>
          <w:noProof/>
        </w:rPr>
        <w:fldChar w:fldCharType="end"/>
      </w:r>
    </w:p>
    <w:p w14:paraId="20A43739" w14:textId="5F45D72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66</w:t>
      </w:r>
      <w:r>
        <w:rPr>
          <w:rFonts w:asciiTheme="minorHAnsi" w:eastAsiaTheme="minorEastAsia" w:hAnsiTheme="minorHAnsi" w:cstheme="minorBidi"/>
          <w:noProof/>
          <w:kern w:val="2"/>
          <w:sz w:val="22"/>
          <w:szCs w:val="22"/>
          <w:lang w:val="en-SE" w:eastAsia="zh-CN"/>
          <w14:ligatures w14:val="standardContextual"/>
        </w:rPr>
        <w:tab/>
      </w:r>
      <w:r>
        <w:rPr>
          <w:noProof/>
        </w:rPr>
        <w:t>Type: AmfEventSubscriptionAddInfo</w:t>
      </w:r>
      <w:r>
        <w:rPr>
          <w:noProof/>
        </w:rPr>
        <w:tab/>
      </w:r>
      <w:r>
        <w:rPr>
          <w:noProof/>
        </w:rPr>
        <w:fldChar w:fldCharType="begin"/>
      </w:r>
      <w:r>
        <w:rPr>
          <w:noProof/>
        </w:rPr>
        <w:instrText xml:space="preserve"> PAGEREF _Toc183523462 \h </w:instrText>
      </w:r>
      <w:r>
        <w:rPr>
          <w:noProof/>
        </w:rPr>
      </w:r>
      <w:r>
        <w:rPr>
          <w:noProof/>
        </w:rPr>
        <w:fldChar w:fldCharType="separate"/>
      </w:r>
      <w:r>
        <w:rPr>
          <w:noProof/>
        </w:rPr>
        <w:t>195</w:t>
      </w:r>
      <w:r>
        <w:rPr>
          <w:noProof/>
        </w:rPr>
        <w:fldChar w:fldCharType="end"/>
      </w:r>
    </w:p>
    <w:p w14:paraId="56E736C9" w14:textId="453DF5D3"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6.1.6.2.67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UeContextCancelRelocateData</w:t>
      </w:r>
      <w:r>
        <w:rPr>
          <w:noProof/>
        </w:rPr>
        <w:tab/>
      </w:r>
      <w:r>
        <w:rPr>
          <w:noProof/>
        </w:rPr>
        <w:fldChar w:fldCharType="begin"/>
      </w:r>
      <w:r>
        <w:rPr>
          <w:noProof/>
        </w:rPr>
        <w:instrText xml:space="preserve"> PAGEREF _Toc183523463 \h </w:instrText>
      </w:r>
      <w:r>
        <w:rPr>
          <w:noProof/>
        </w:rPr>
      </w:r>
      <w:r>
        <w:rPr>
          <w:noProof/>
        </w:rPr>
        <w:fldChar w:fldCharType="separate"/>
      </w:r>
      <w:r>
        <w:rPr>
          <w:noProof/>
        </w:rPr>
        <w:t>196</w:t>
      </w:r>
      <w:r>
        <w:rPr>
          <w:noProof/>
        </w:rPr>
        <w:fldChar w:fldCharType="end"/>
      </w:r>
    </w:p>
    <w:p w14:paraId="7F2D95E2" w14:textId="03742B3E"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6.1.6.2.68</w:t>
      </w:r>
      <w:r>
        <w:rPr>
          <w:rFonts w:asciiTheme="minorHAnsi" w:eastAsiaTheme="minorEastAsia" w:hAnsiTheme="minorHAnsi" w:cstheme="minorBidi"/>
          <w:noProof/>
          <w:kern w:val="2"/>
          <w:sz w:val="22"/>
          <w:szCs w:val="22"/>
          <w:lang w:val="en-SE" w:eastAsia="zh-CN"/>
          <w14:ligatures w14:val="standardContextual"/>
        </w:rPr>
        <w:tab/>
      </w:r>
      <w:r>
        <w:rPr>
          <w:noProof/>
        </w:rPr>
        <w:t>Type: UeDifferentiationInfo</w:t>
      </w:r>
      <w:r>
        <w:rPr>
          <w:noProof/>
        </w:rPr>
        <w:tab/>
      </w:r>
      <w:r>
        <w:rPr>
          <w:noProof/>
        </w:rPr>
        <w:fldChar w:fldCharType="begin"/>
      </w:r>
      <w:r>
        <w:rPr>
          <w:noProof/>
        </w:rPr>
        <w:instrText xml:space="preserve"> PAGEREF _Toc183523464 \h </w:instrText>
      </w:r>
      <w:r>
        <w:rPr>
          <w:noProof/>
        </w:rPr>
      </w:r>
      <w:r>
        <w:rPr>
          <w:noProof/>
        </w:rPr>
        <w:fldChar w:fldCharType="separate"/>
      </w:r>
      <w:r>
        <w:rPr>
          <w:noProof/>
        </w:rPr>
        <w:t>196</w:t>
      </w:r>
      <w:r>
        <w:rPr>
          <w:noProof/>
        </w:rPr>
        <w:fldChar w:fldCharType="end"/>
      </w:r>
    </w:p>
    <w:p w14:paraId="12DBE947" w14:textId="24559C58"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69</w:t>
      </w:r>
      <w:r>
        <w:rPr>
          <w:rFonts w:asciiTheme="minorHAnsi" w:eastAsiaTheme="minorEastAsia" w:hAnsiTheme="minorHAnsi" w:cstheme="minorBidi"/>
          <w:noProof/>
          <w:kern w:val="2"/>
          <w:sz w:val="22"/>
          <w:szCs w:val="22"/>
          <w:lang w:val="en-SE" w:eastAsia="zh-CN"/>
          <w14:ligatures w14:val="standardContextual"/>
        </w:rPr>
        <w:tab/>
      </w:r>
      <w:r>
        <w:rPr>
          <w:noProof/>
        </w:rPr>
        <w:t>Type:</w:t>
      </w:r>
      <w:r w:rsidRPr="00FE1574">
        <w:rPr>
          <w:noProof/>
          <w:lang w:val="en-US" w:eastAsia="zh-CN"/>
        </w:rPr>
        <w:t xml:space="preserve"> CeModeBInd</w:t>
      </w:r>
      <w:r>
        <w:rPr>
          <w:noProof/>
        </w:rPr>
        <w:tab/>
      </w:r>
      <w:r>
        <w:rPr>
          <w:noProof/>
        </w:rPr>
        <w:fldChar w:fldCharType="begin"/>
      </w:r>
      <w:r>
        <w:rPr>
          <w:noProof/>
        </w:rPr>
        <w:instrText xml:space="preserve"> PAGEREF _Toc183523465 \h </w:instrText>
      </w:r>
      <w:r>
        <w:rPr>
          <w:noProof/>
        </w:rPr>
      </w:r>
      <w:r>
        <w:rPr>
          <w:noProof/>
        </w:rPr>
        <w:fldChar w:fldCharType="separate"/>
      </w:r>
      <w:r>
        <w:rPr>
          <w:noProof/>
        </w:rPr>
        <w:t>196</w:t>
      </w:r>
      <w:r>
        <w:rPr>
          <w:noProof/>
        </w:rPr>
        <w:fldChar w:fldCharType="end"/>
      </w:r>
    </w:p>
    <w:p w14:paraId="19910B1B" w14:textId="411FF6B2"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70</w:t>
      </w:r>
      <w:r>
        <w:rPr>
          <w:rFonts w:asciiTheme="minorHAnsi" w:eastAsiaTheme="minorEastAsia" w:hAnsiTheme="minorHAnsi" w:cstheme="minorBidi"/>
          <w:noProof/>
          <w:kern w:val="2"/>
          <w:sz w:val="22"/>
          <w:szCs w:val="22"/>
          <w:lang w:val="en-SE" w:eastAsia="zh-CN"/>
          <w14:ligatures w14:val="standardContextual"/>
        </w:rPr>
        <w:tab/>
      </w:r>
      <w:r>
        <w:rPr>
          <w:noProof/>
        </w:rPr>
        <w:t>Type:</w:t>
      </w:r>
      <w:r w:rsidRPr="00FE1574">
        <w:rPr>
          <w:noProof/>
          <w:lang w:val="en-US" w:eastAsia="zh-CN"/>
        </w:rPr>
        <w:t xml:space="preserve"> LteMInd</w:t>
      </w:r>
      <w:r>
        <w:rPr>
          <w:noProof/>
        </w:rPr>
        <w:tab/>
      </w:r>
      <w:r>
        <w:rPr>
          <w:noProof/>
        </w:rPr>
        <w:fldChar w:fldCharType="begin"/>
      </w:r>
      <w:r>
        <w:rPr>
          <w:noProof/>
        </w:rPr>
        <w:instrText xml:space="preserve"> PAGEREF _Toc183523466 \h </w:instrText>
      </w:r>
      <w:r>
        <w:rPr>
          <w:noProof/>
        </w:rPr>
      </w:r>
      <w:r>
        <w:rPr>
          <w:noProof/>
        </w:rPr>
        <w:fldChar w:fldCharType="separate"/>
      </w:r>
      <w:r>
        <w:rPr>
          <w:noProof/>
        </w:rPr>
        <w:t>197</w:t>
      </w:r>
      <w:r>
        <w:rPr>
          <w:noProof/>
        </w:rPr>
        <w:fldChar w:fldCharType="end"/>
      </w:r>
    </w:p>
    <w:p w14:paraId="6C63DB21" w14:textId="6A851298"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71</w:t>
      </w:r>
      <w:r>
        <w:rPr>
          <w:rFonts w:asciiTheme="minorHAnsi" w:eastAsiaTheme="minorEastAsia" w:hAnsiTheme="minorHAnsi" w:cstheme="minorBidi"/>
          <w:noProof/>
          <w:kern w:val="2"/>
          <w:sz w:val="22"/>
          <w:szCs w:val="22"/>
          <w:lang w:val="en-SE" w:eastAsia="zh-CN"/>
          <w14:ligatures w14:val="standardContextual"/>
        </w:rPr>
        <w:tab/>
      </w:r>
      <w:r>
        <w:rPr>
          <w:noProof/>
        </w:rPr>
        <w:t>Type:</w:t>
      </w:r>
      <w:r w:rsidRPr="00FE1574">
        <w:rPr>
          <w:noProof/>
          <w:lang w:val="en-US" w:eastAsia="zh-CN"/>
        </w:rPr>
        <w:t xml:space="preserve"> </w:t>
      </w:r>
      <w:r>
        <w:rPr>
          <w:noProof/>
          <w:lang w:eastAsia="zh-CN"/>
        </w:rPr>
        <w:t>NpnAccessInfo</w:t>
      </w:r>
      <w:r>
        <w:rPr>
          <w:noProof/>
        </w:rPr>
        <w:tab/>
      </w:r>
      <w:r>
        <w:rPr>
          <w:noProof/>
        </w:rPr>
        <w:fldChar w:fldCharType="begin"/>
      </w:r>
      <w:r>
        <w:rPr>
          <w:noProof/>
        </w:rPr>
        <w:instrText xml:space="preserve"> PAGEREF _Toc183523467 \h </w:instrText>
      </w:r>
      <w:r>
        <w:rPr>
          <w:noProof/>
        </w:rPr>
      </w:r>
      <w:r>
        <w:rPr>
          <w:noProof/>
        </w:rPr>
        <w:fldChar w:fldCharType="separate"/>
      </w:r>
      <w:r>
        <w:rPr>
          <w:noProof/>
        </w:rPr>
        <w:t>197</w:t>
      </w:r>
      <w:r>
        <w:rPr>
          <w:noProof/>
        </w:rPr>
        <w:fldChar w:fldCharType="end"/>
      </w:r>
    </w:p>
    <w:p w14:paraId="4DDA7667" w14:textId="59AE733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6.1.6.2.72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ProseContext</w:t>
      </w:r>
      <w:r>
        <w:rPr>
          <w:noProof/>
        </w:rPr>
        <w:tab/>
      </w:r>
      <w:r>
        <w:rPr>
          <w:noProof/>
        </w:rPr>
        <w:fldChar w:fldCharType="begin"/>
      </w:r>
      <w:r>
        <w:rPr>
          <w:noProof/>
        </w:rPr>
        <w:instrText xml:space="preserve"> PAGEREF _Toc183523468 \h </w:instrText>
      </w:r>
      <w:r>
        <w:rPr>
          <w:noProof/>
        </w:rPr>
      </w:r>
      <w:r>
        <w:rPr>
          <w:noProof/>
        </w:rPr>
        <w:fldChar w:fldCharType="separate"/>
      </w:r>
      <w:r>
        <w:rPr>
          <w:noProof/>
        </w:rPr>
        <w:t>197</w:t>
      </w:r>
      <w:r>
        <w:rPr>
          <w:noProof/>
        </w:rPr>
        <w:fldChar w:fldCharType="end"/>
      </w:r>
    </w:p>
    <w:p w14:paraId="50FD192B" w14:textId="6FDC8393"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6.1.6.2.73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AnalyticsSubscription</w:t>
      </w:r>
      <w:r>
        <w:rPr>
          <w:noProof/>
        </w:rPr>
        <w:tab/>
      </w:r>
      <w:r>
        <w:rPr>
          <w:noProof/>
        </w:rPr>
        <w:fldChar w:fldCharType="begin"/>
      </w:r>
      <w:r>
        <w:rPr>
          <w:noProof/>
        </w:rPr>
        <w:instrText xml:space="preserve"> PAGEREF _Toc183523469 \h </w:instrText>
      </w:r>
      <w:r>
        <w:rPr>
          <w:noProof/>
        </w:rPr>
      </w:r>
      <w:r>
        <w:rPr>
          <w:noProof/>
        </w:rPr>
        <w:fldChar w:fldCharType="separate"/>
      </w:r>
      <w:r>
        <w:rPr>
          <w:noProof/>
        </w:rPr>
        <w:t>198</w:t>
      </w:r>
      <w:r>
        <w:rPr>
          <w:noProof/>
        </w:rPr>
        <w:fldChar w:fldCharType="end"/>
      </w:r>
    </w:p>
    <w:p w14:paraId="18BB78F7" w14:textId="7FCE374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6.1.6.2.74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NwdafSubscription</w:t>
      </w:r>
      <w:r>
        <w:rPr>
          <w:noProof/>
        </w:rPr>
        <w:tab/>
      </w:r>
      <w:r>
        <w:rPr>
          <w:noProof/>
        </w:rPr>
        <w:fldChar w:fldCharType="begin"/>
      </w:r>
      <w:r>
        <w:rPr>
          <w:noProof/>
        </w:rPr>
        <w:instrText xml:space="preserve"> PAGEREF _Toc183523470 \h </w:instrText>
      </w:r>
      <w:r>
        <w:rPr>
          <w:noProof/>
        </w:rPr>
      </w:r>
      <w:r>
        <w:rPr>
          <w:noProof/>
        </w:rPr>
        <w:fldChar w:fldCharType="separate"/>
      </w:r>
      <w:r>
        <w:rPr>
          <w:noProof/>
        </w:rPr>
        <w:t>198</w:t>
      </w:r>
      <w:r>
        <w:rPr>
          <w:noProof/>
        </w:rPr>
        <w:fldChar w:fldCharType="end"/>
      </w:r>
    </w:p>
    <w:p w14:paraId="6B1C563F" w14:textId="7D6C4BE2"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6.1.6.2.75</w:t>
      </w:r>
      <w:r>
        <w:rPr>
          <w:rFonts w:asciiTheme="minorHAnsi" w:eastAsiaTheme="minorEastAsia" w:hAnsiTheme="minorHAnsi" w:cstheme="minorBidi"/>
          <w:noProof/>
          <w:kern w:val="2"/>
          <w:sz w:val="22"/>
          <w:szCs w:val="22"/>
          <w:lang w:val="en-SE" w:eastAsia="zh-CN"/>
          <w14:ligatures w14:val="standardContextual"/>
        </w:rPr>
        <w:tab/>
      </w:r>
      <w:r>
        <w:rPr>
          <w:noProof/>
        </w:rPr>
        <w:t>Type: UpdpSubscriptionData</w:t>
      </w:r>
      <w:r>
        <w:rPr>
          <w:noProof/>
        </w:rPr>
        <w:tab/>
      </w:r>
      <w:r>
        <w:rPr>
          <w:noProof/>
        </w:rPr>
        <w:fldChar w:fldCharType="begin"/>
      </w:r>
      <w:r>
        <w:rPr>
          <w:noProof/>
        </w:rPr>
        <w:instrText xml:space="preserve"> PAGEREF _Toc183523471 \h </w:instrText>
      </w:r>
      <w:r>
        <w:rPr>
          <w:noProof/>
        </w:rPr>
      </w:r>
      <w:r>
        <w:rPr>
          <w:noProof/>
        </w:rPr>
        <w:fldChar w:fldCharType="separate"/>
      </w:r>
      <w:r>
        <w:rPr>
          <w:noProof/>
        </w:rPr>
        <w:t>198</w:t>
      </w:r>
      <w:r>
        <w:rPr>
          <w:noProof/>
        </w:rPr>
        <w:fldChar w:fldCharType="end"/>
      </w:r>
    </w:p>
    <w:p w14:paraId="3925A9C5" w14:textId="5BB56473"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6.1.6.2.76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sidRPr="00FE1574">
        <w:rPr>
          <w:noProof/>
          <w:lang w:val="en-US" w:eastAsia="zh-CN"/>
        </w:rPr>
        <w:t>ProSe</w:t>
      </w:r>
      <w:r>
        <w:rPr>
          <w:noProof/>
          <w:lang w:eastAsia="zh-CN"/>
        </w:rPr>
        <w:t>Information</w:t>
      </w:r>
      <w:r>
        <w:rPr>
          <w:noProof/>
        </w:rPr>
        <w:tab/>
      </w:r>
      <w:r>
        <w:rPr>
          <w:noProof/>
        </w:rPr>
        <w:fldChar w:fldCharType="begin"/>
      </w:r>
      <w:r>
        <w:rPr>
          <w:noProof/>
        </w:rPr>
        <w:instrText xml:space="preserve"> PAGEREF _Toc183523472 \h </w:instrText>
      </w:r>
      <w:r>
        <w:rPr>
          <w:noProof/>
        </w:rPr>
      </w:r>
      <w:r>
        <w:rPr>
          <w:noProof/>
        </w:rPr>
        <w:fldChar w:fldCharType="separate"/>
      </w:r>
      <w:r>
        <w:rPr>
          <w:noProof/>
        </w:rPr>
        <w:t>198</w:t>
      </w:r>
      <w:r>
        <w:rPr>
          <w:noProof/>
        </w:rPr>
        <w:fldChar w:fldCharType="end"/>
      </w:r>
    </w:p>
    <w:p w14:paraId="74EEC035" w14:textId="3D0EB03D"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6.1.6.2.77</w:t>
      </w:r>
      <w:r>
        <w:rPr>
          <w:rFonts w:asciiTheme="minorHAnsi" w:eastAsiaTheme="minorEastAsia" w:hAnsiTheme="minorHAnsi" w:cstheme="minorBidi"/>
          <w:noProof/>
          <w:kern w:val="2"/>
          <w:sz w:val="22"/>
          <w:szCs w:val="22"/>
          <w:lang w:val="en-SE" w:eastAsia="zh-CN"/>
          <w14:ligatures w14:val="standardContextual"/>
        </w:rPr>
        <w:tab/>
      </w:r>
      <w:r>
        <w:rPr>
          <w:noProof/>
        </w:rPr>
        <w:t>Type: ReleaseSessionInfo</w:t>
      </w:r>
      <w:r>
        <w:rPr>
          <w:noProof/>
        </w:rPr>
        <w:tab/>
      </w:r>
      <w:r>
        <w:rPr>
          <w:noProof/>
        </w:rPr>
        <w:fldChar w:fldCharType="begin"/>
      </w:r>
      <w:r>
        <w:rPr>
          <w:noProof/>
        </w:rPr>
        <w:instrText xml:space="preserve"> PAGEREF _Toc183523473 \h </w:instrText>
      </w:r>
      <w:r>
        <w:rPr>
          <w:noProof/>
        </w:rPr>
      </w:r>
      <w:r>
        <w:rPr>
          <w:noProof/>
        </w:rPr>
        <w:fldChar w:fldCharType="separate"/>
      </w:r>
      <w:r>
        <w:rPr>
          <w:noProof/>
        </w:rPr>
        <w:t>199</w:t>
      </w:r>
      <w:r>
        <w:rPr>
          <w:noProof/>
        </w:rPr>
        <w:fldChar w:fldCharType="end"/>
      </w:r>
    </w:p>
    <w:p w14:paraId="0650A2B3" w14:textId="195B5148"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6.1.6.2.78</w:t>
      </w:r>
      <w:r>
        <w:rPr>
          <w:rFonts w:asciiTheme="minorHAnsi" w:eastAsiaTheme="minorEastAsia" w:hAnsiTheme="minorHAnsi" w:cstheme="minorBidi"/>
          <w:noProof/>
          <w:kern w:val="2"/>
          <w:sz w:val="22"/>
          <w:szCs w:val="22"/>
          <w:lang w:val="en-SE" w:eastAsia="zh-CN"/>
          <w14:ligatures w14:val="standardContextual"/>
        </w:rPr>
        <w:tab/>
      </w:r>
      <w:r>
        <w:rPr>
          <w:noProof/>
        </w:rPr>
        <w:t>Type: AreaOfInterestEventState</w:t>
      </w:r>
      <w:r>
        <w:rPr>
          <w:noProof/>
        </w:rPr>
        <w:tab/>
      </w:r>
      <w:r>
        <w:rPr>
          <w:noProof/>
        </w:rPr>
        <w:fldChar w:fldCharType="begin"/>
      </w:r>
      <w:r>
        <w:rPr>
          <w:noProof/>
        </w:rPr>
        <w:instrText xml:space="preserve"> PAGEREF _Toc183523474 \h </w:instrText>
      </w:r>
      <w:r>
        <w:rPr>
          <w:noProof/>
        </w:rPr>
      </w:r>
      <w:r>
        <w:rPr>
          <w:noProof/>
        </w:rPr>
        <w:fldChar w:fldCharType="separate"/>
      </w:r>
      <w:r>
        <w:rPr>
          <w:noProof/>
        </w:rPr>
        <w:t>199</w:t>
      </w:r>
      <w:r>
        <w:rPr>
          <w:noProof/>
        </w:rPr>
        <w:fldChar w:fldCharType="end"/>
      </w:r>
    </w:p>
    <w:p w14:paraId="5E7E60CD" w14:textId="57E58B10"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6.1.6.3</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Simple data types and enumerations</w:t>
      </w:r>
      <w:r>
        <w:rPr>
          <w:noProof/>
        </w:rPr>
        <w:tab/>
      </w:r>
      <w:r>
        <w:rPr>
          <w:noProof/>
        </w:rPr>
        <w:fldChar w:fldCharType="begin"/>
      </w:r>
      <w:r>
        <w:rPr>
          <w:noProof/>
        </w:rPr>
        <w:instrText xml:space="preserve"> PAGEREF _Toc183523475 \h </w:instrText>
      </w:r>
      <w:r>
        <w:rPr>
          <w:noProof/>
        </w:rPr>
      </w:r>
      <w:r>
        <w:rPr>
          <w:noProof/>
        </w:rPr>
        <w:fldChar w:fldCharType="separate"/>
      </w:r>
      <w:r>
        <w:rPr>
          <w:noProof/>
        </w:rPr>
        <w:t>199</w:t>
      </w:r>
      <w:r>
        <w:rPr>
          <w:noProof/>
        </w:rPr>
        <w:fldChar w:fldCharType="end"/>
      </w:r>
    </w:p>
    <w:p w14:paraId="31548605" w14:textId="53DFB2D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_Toc183523476 \h </w:instrText>
      </w:r>
      <w:r>
        <w:rPr>
          <w:noProof/>
        </w:rPr>
      </w:r>
      <w:r>
        <w:rPr>
          <w:noProof/>
        </w:rPr>
        <w:fldChar w:fldCharType="separate"/>
      </w:r>
      <w:r>
        <w:rPr>
          <w:noProof/>
        </w:rPr>
        <w:t>199</w:t>
      </w:r>
      <w:r>
        <w:rPr>
          <w:noProof/>
        </w:rPr>
        <w:fldChar w:fldCharType="end"/>
      </w:r>
    </w:p>
    <w:p w14:paraId="12A636BA" w14:textId="6B73BC5E"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_Toc183523477 \h </w:instrText>
      </w:r>
      <w:r>
        <w:rPr>
          <w:noProof/>
        </w:rPr>
      </w:r>
      <w:r>
        <w:rPr>
          <w:noProof/>
        </w:rPr>
        <w:fldChar w:fldCharType="separate"/>
      </w:r>
      <w:r>
        <w:rPr>
          <w:noProof/>
        </w:rPr>
        <w:t>199</w:t>
      </w:r>
      <w:r>
        <w:rPr>
          <w:noProof/>
        </w:rPr>
        <w:fldChar w:fldCharType="end"/>
      </w:r>
    </w:p>
    <w:p w14:paraId="0D8E26EF" w14:textId="6D57B800"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6.1.6.3.3</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StatusChange</w:t>
      </w:r>
      <w:r>
        <w:rPr>
          <w:noProof/>
        </w:rPr>
        <w:tab/>
      </w:r>
      <w:r>
        <w:rPr>
          <w:noProof/>
        </w:rPr>
        <w:fldChar w:fldCharType="begin"/>
      </w:r>
      <w:r>
        <w:rPr>
          <w:noProof/>
        </w:rPr>
        <w:instrText xml:space="preserve"> PAGEREF _Toc183523478 \h </w:instrText>
      </w:r>
      <w:r>
        <w:rPr>
          <w:noProof/>
        </w:rPr>
      </w:r>
      <w:r>
        <w:rPr>
          <w:noProof/>
        </w:rPr>
        <w:fldChar w:fldCharType="separate"/>
      </w:r>
      <w:r>
        <w:rPr>
          <w:noProof/>
        </w:rPr>
        <w:t>200</w:t>
      </w:r>
      <w:r>
        <w:rPr>
          <w:noProof/>
        </w:rPr>
        <w:fldChar w:fldCharType="end"/>
      </w:r>
    </w:p>
    <w:p w14:paraId="21785C7E" w14:textId="3DEFD77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6.1.6.3.4</w:t>
      </w:r>
      <w:r>
        <w:rPr>
          <w:rFonts w:asciiTheme="minorHAnsi" w:eastAsiaTheme="minorEastAsia" w:hAnsiTheme="minorHAnsi" w:cstheme="minorBidi"/>
          <w:noProof/>
          <w:kern w:val="2"/>
          <w:sz w:val="22"/>
          <w:szCs w:val="22"/>
          <w:lang w:val="en-SE" w:eastAsia="zh-CN"/>
          <w14:ligatures w14:val="standardContextual"/>
        </w:rPr>
        <w:tab/>
      </w:r>
      <w:r>
        <w:rPr>
          <w:noProof/>
        </w:rPr>
        <w:t>Enumeration: N2InformationClass</w:t>
      </w:r>
      <w:r>
        <w:rPr>
          <w:noProof/>
        </w:rPr>
        <w:tab/>
      </w:r>
      <w:r>
        <w:rPr>
          <w:noProof/>
        </w:rPr>
        <w:fldChar w:fldCharType="begin"/>
      </w:r>
      <w:r>
        <w:rPr>
          <w:noProof/>
        </w:rPr>
        <w:instrText xml:space="preserve"> PAGEREF _Toc183523479 \h </w:instrText>
      </w:r>
      <w:r>
        <w:rPr>
          <w:noProof/>
        </w:rPr>
      </w:r>
      <w:r>
        <w:rPr>
          <w:noProof/>
        </w:rPr>
        <w:fldChar w:fldCharType="separate"/>
      </w:r>
      <w:r>
        <w:rPr>
          <w:noProof/>
        </w:rPr>
        <w:t>201</w:t>
      </w:r>
      <w:r>
        <w:rPr>
          <w:noProof/>
        </w:rPr>
        <w:fldChar w:fldCharType="end"/>
      </w:r>
    </w:p>
    <w:p w14:paraId="2181140F" w14:textId="15CF5FD0"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6.1.6.3.5</w:t>
      </w:r>
      <w:r>
        <w:rPr>
          <w:rFonts w:asciiTheme="minorHAnsi" w:eastAsiaTheme="minorEastAsia" w:hAnsiTheme="minorHAnsi" w:cstheme="minorBidi"/>
          <w:noProof/>
          <w:kern w:val="2"/>
          <w:sz w:val="22"/>
          <w:szCs w:val="22"/>
          <w:lang w:val="en-SE" w:eastAsia="zh-CN"/>
          <w14:ligatures w14:val="standardContextual"/>
        </w:rPr>
        <w:tab/>
      </w:r>
      <w:r>
        <w:rPr>
          <w:noProof/>
        </w:rPr>
        <w:t>Enumeration: N1MessageClass</w:t>
      </w:r>
      <w:r>
        <w:rPr>
          <w:noProof/>
        </w:rPr>
        <w:tab/>
      </w:r>
      <w:r>
        <w:rPr>
          <w:noProof/>
        </w:rPr>
        <w:fldChar w:fldCharType="begin"/>
      </w:r>
      <w:r>
        <w:rPr>
          <w:noProof/>
        </w:rPr>
        <w:instrText xml:space="preserve"> PAGEREF _Toc183523480 \h </w:instrText>
      </w:r>
      <w:r>
        <w:rPr>
          <w:noProof/>
        </w:rPr>
      </w:r>
      <w:r>
        <w:rPr>
          <w:noProof/>
        </w:rPr>
        <w:fldChar w:fldCharType="separate"/>
      </w:r>
      <w:r>
        <w:rPr>
          <w:noProof/>
        </w:rPr>
        <w:t>201</w:t>
      </w:r>
      <w:r>
        <w:rPr>
          <w:noProof/>
        </w:rPr>
        <w:fldChar w:fldCharType="end"/>
      </w:r>
    </w:p>
    <w:p w14:paraId="6FEB4575" w14:textId="7B3346F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6.1.6.3.6</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N1N2MessageTransferCause</w:t>
      </w:r>
      <w:r>
        <w:rPr>
          <w:noProof/>
        </w:rPr>
        <w:tab/>
      </w:r>
      <w:r>
        <w:rPr>
          <w:noProof/>
        </w:rPr>
        <w:fldChar w:fldCharType="begin"/>
      </w:r>
      <w:r>
        <w:rPr>
          <w:noProof/>
        </w:rPr>
        <w:instrText xml:space="preserve"> PAGEREF _Toc183523481 \h </w:instrText>
      </w:r>
      <w:r>
        <w:rPr>
          <w:noProof/>
        </w:rPr>
      </w:r>
      <w:r>
        <w:rPr>
          <w:noProof/>
        </w:rPr>
        <w:fldChar w:fldCharType="separate"/>
      </w:r>
      <w:r>
        <w:rPr>
          <w:noProof/>
        </w:rPr>
        <w:t>202</w:t>
      </w:r>
      <w:r>
        <w:rPr>
          <w:noProof/>
        </w:rPr>
        <w:fldChar w:fldCharType="end"/>
      </w:r>
    </w:p>
    <w:p w14:paraId="2FD49AAE" w14:textId="6D607E90"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en-SE"/>
        </w:rPr>
        <w:t>6.1.6.3.7</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en-SE"/>
        </w:rPr>
        <w:t>Enumeration: UeContextTransfer</w:t>
      </w:r>
      <w:r w:rsidRPr="00C560BF">
        <w:rPr>
          <w:noProof/>
          <w:lang w:val="en-SE" w:eastAsia="zh-CN"/>
        </w:rPr>
        <w:t>Status</w:t>
      </w:r>
      <w:r w:rsidRPr="00C560BF">
        <w:rPr>
          <w:noProof/>
          <w:lang w:val="en-SE"/>
        </w:rPr>
        <w:tab/>
      </w:r>
      <w:r>
        <w:rPr>
          <w:noProof/>
        </w:rPr>
        <w:fldChar w:fldCharType="begin"/>
      </w:r>
      <w:r w:rsidRPr="00C560BF">
        <w:rPr>
          <w:noProof/>
          <w:lang w:val="en-SE"/>
        </w:rPr>
        <w:instrText xml:space="preserve"> PAGEREF _Toc183523482 \h </w:instrText>
      </w:r>
      <w:r>
        <w:rPr>
          <w:noProof/>
        </w:rPr>
      </w:r>
      <w:r>
        <w:rPr>
          <w:noProof/>
        </w:rPr>
        <w:fldChar w:fldCharType="separate"/>
      </w:r>
      <w:r w:rsidRPr="00C560BF">
        <w:rPr>
          <w:noProof/>
          <w:lang w:val="en-SE"/>
        </w:rPr>
        <w:t>203</w:t>
      </w:r>
      <w:r>
        <w:rPr>
          <w:noProof/>
        </w:rPr>
        <w:fldChar w:fldCharType="end"/>
      </w:r>
    </w:p>
    <w:p w14:paraId="0A3EE4C0" w14:textId="30AC7FA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en-SE"/>
        </w:rPr>
        <w:t>6.1.6.3.8</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en-SE"/>
        </w:rPr>
        <w:t xml:space="preserve">Enumeration: </w:t>
      </w:r>
      <w:r w:rsidRPr="00C560BF">
        <w:rPr>
          <w:noProof/>
          <w:lang w:val="en-SE" w:eastAsia="zh-CN"/>
        </w:rPr>
        <w:t>N2InformationTransferResult</w:t>
      </w:r>
      <w:r w:rsidRPr="00C560BF">
        <w:rPr>
          <w:noProof/>
          <w:lang w:val="en-SE"/>
        </w:rPr>
        <w:tab/>
      </w:r>
      <w:r>
        <w:rPr>
          <w:noProof/>
        </w:rPr>
        <w:fldChar w:fldCharType="begin"/>
      </w:r>
      <w:r w:rsidRPr="00C560BF">
        <w:rPr>
          <w:noProof/>
          <w:lang w:val="en-SE"/>
        </w:rPr>
        <w:instrText xml:space="preserve"> PAGEREF _Toc183523483 \h </w:instrText>
      </w:r>
      <w:r>
        <w:rPr>
          <w:noProof/>
        </w:rPr>
      </w:r>
      <w:r>
        <w:rPr>
          <w:noProof/>
        </w:rPr>
        <w:fldChar w:fldCharType="separate"/>
      </w:r>
      <w:r w:rsidRPr="00C560BF">
        <w:rPr>
          <w:noProof/>
          <w:lang w:val="en-SE"/>
        </w:rPr>
        <w:t>203</w:t>
      </w:r>
      <w:r>
        <w:rPr>
          <w:noProof/>
        </w:rPr>
        <w:fldChar w:fldCharType="end"/>
      </w:r>
    </w:p>
    <w:p w14:paraId="29DA3D91" w14:textId="0EE3862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en-SE"/>
        </w:rPr>
        <w:t>6.1.6.3.9</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en-SE"/>
        </w:rPr>
        <w:t>Enumeration: Ciphering</w:t>
      </w:r>
      <w:r w:rsidRPr="00C560BF">
        <w:rPr>
          <w:noProof/>
          <w:lang w:val="en-SE" w:eastAsia="zh-CN"/>
        </w:rPr>
        <w:t>Algorithm</w:t>
      </w:r>
      <w:r w:rsidRPr="00C560BF">
        <w:rPr>
          <w:noProof/>
          <w:lang w:val="en-SE"/>
        </w:rPr>
        <w:tab/>
      </w:r>
      <w:r>
        <w:rPr>
          <w:noProof/>
        </w:rPr>
        <w:fldChar w:fldCharType="begin"/>
      </w:r>
      <w:r w:rsidRPr="00C560BF">
        <w:rPr>
          <w:noProof/>
          <w:lang w:val="en-SE"/>
        </w:rPr>
        <w:instrText xml:space="preserve"> PAGEREF _Toc183523484 \h </w:instrText>
      </w:r>
      <w:r>
        <w:rPr>
          <w:noProof/>
        </w:rPr>
      </w:r>
      <w:r>
        <w:rPr>
          <w:noProof/>
        </w:rPr>
        <w:fldChar w:fldCharType="separate"/>
      </w:r>
      <w:r w:rsidRPr="00C560BF">
        <w:rPr>
          <w:noProof/>
          <w:lang w:val="en-SE"/>
        </w:rPr>
        <w:t>203</w:t>
      </w:r>
      <w:r>
        <w:rPr>
          <w:noProof/>
        </w:rPr>
        <w:fldChar w:fldCharType="end"/>
      </w:r>
    </w:p>
    <w:p w14:paraId="3478B6C6" w14:textId="11DFD9C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en-SE"/>
        </w:rPr>
        <w:t>6.1.6.3.10</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en-SE"/>
        </w:rPr>
        <w:t xml:space="preserve">Enumeration: </w:t>
      </w:r>
      <w:r w:rsidRPr="00C560BF">
        <w:rPr>
          <w:noProof/>
          <w:lang w:val="en-SE" w:eastAsia="zh-CN"/>
        </w:rPr>
        <w:t>IntegrityAlgorithm</w:t>
      </w:r>
      <w:r w:rsidRPr="00C560BF">
        <w:rPr>
          <w:noProof/>
          <w:lang w:val="en-SE"/>
        </w:rPr>
        <w:tab/>
      </w:r>
      <w:r>
        <w:rPr>
          <w:noProof/>
        </w:rPr>
        <w:fldChar w:fldCharType="begin"/>
      </w:r>
      <w:r w:rsidRPr="00C560BF">
        <w:rPr>
          <w:noProof/>
          <w:lang w:val="en-SE"/>
        </w:rPr>
        <w:instrText xml:space="preserve"> PAGEREF _Toc183523485 \h </w:instrText>
      </w:r>
      <w:r>
        <w:rPr>
          <w:noProof/>
        </w:rPr>
      </w:r>
      <w:r>
        <w:rPr>
          <w:noProof/>
        </w:rPr>
        <w:fldChar w:fldCharType="separate"/>
      </w:r>
      <w:r w:rsidRPr="00C560BF">
        <w:rPr>
          <w:noProof/>
          <w:lang w:val="en-SE"/>
        </w:rPr>
        <w:t>203</w:t>
      </w:r>
      <w:r>
        <w:rPr>
          <w:noProof/>
        </w:rPr>
        <w:fldChar w:fldCharType="end"/>
      </w:r>
    </w:p>
    <w:p w14:paraId="16088E44" w14:textId="6AB11CB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en-SE"/>
        </w:rPr>
        <w:t>6.1.6.3.11</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en-SE"/>
        </w:rPr>
        <w:t>Enumeration: SmsSupport</w:t>
      </w:r>
      <w:r w:rsidRPr="00C560BF">
        <w:rPr>
          <w:noProof/>
          <w:lang w:val="en-SE"/>
        </w:rPr>
        <w:tab/>
      </w:r>
      <w:r>
        <w:rPr>
          <w:noProof/>
        </w:rPr>
        <w:fldChar w:fldCharType="begin"/>
      </w:r>
      <w:r w:rsidRPr="00C560BF">
        <w:rPr>
          <w:noProof/>
          <w:lang w:val="en-SE"/>
        </w:rPr>
        <w:instrText xml:space="preserve"> PAGEREF _Toc183523486 \h </w:instrText>
      </w:r>
      <w:r>
        <w:rPr>
          <w:noProof/>
        </w:rPr>
      </w:r>
      <w:r>
        <w:rPr>
          <w:noProof/>
        </w:rPr>
        <w:fldChar w:fldCharType="separate"/>
      </w:r>
      <w:r w:rsidRPr="00C560BF">
        <w:rPr>
          <w:noProof/>
          <w:lang w:val="en-SE"/>
        </w:rPr>
        <w:t>203</w:t>
      </w:r>
      <w:r>
        <w:rPr>
          <w:noProof/>
        </w:rPr>
        <w:fldChar w:fldCharType="end"/>
      </w:r>
    </w:p>
    <w:p w14:paraId="6146935A" w14:textId="04E5AE7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en-SE"/>
        </w:rPr>
        <w:t>6.1.6.3.12</w:t>
      </w:r>
      <w:r>
        <w:rPr>
          <w:rFonts w:asciiTheme="minorHAnsi" w:eastAsiaTheme="minorEastAsia" w:hAnsiTheme="minorHAnsi" w:cstheme="minorBidi"/>
          <w:noProof/>
          <w:kern w:val="2"/>
          <w:sz w:val="22"/>
          <w:szCs w:val="22"/>
          <w:lang w:val="en-SE" w:eastAsia="zh-CN"/>
          <w14:ligatures w14:val="standardContextual"/>
        </w:rPr>
        <w:tab/>
      </w:r>
      <w:r w:rsidRPr="00C560BF">
        <w:rPr>
          <w:rFonts w:cs="Arial"/>
          <w:noProof/>
          <w:lang w:val="en-SE"/>
        </w:rPr>
        <w:t xml:space="preserve">Enumeration: </w:t>
      </w:r>
      <w:r w:rsidRPr="00C560BF">
        <w:rPr>
          <w:noProof/>
          <w:lang w:val="en-SE"/>
        </w:rPr>
        <w:t>ScType</w:t>
      </w:r>
      <w:r w:rsidRPr="00C560BF">
        <w:rPr>
          <w:noProof/>
          <w:lang w:val="en-SE"/>
        </w:rPr>
        <w:tab/>
      </w:r>
      <w:r>
        <w:rPr>
          <w:noProof/>
        </w:rPr>
        <w:fldChar w:fldCharType="begin"/>
      </w:r>
      <w:r w:rsidRPr="00C560BF">
        <w:rPr>
          <w:noProof/>
          <w:lang w:val="en-SE"/>
        </w:rPr>
        <w:instrText xml:space="preserve"> PAGEREF _Toc183523487 \h </w:instrText>
      </w:r>
      <w:r>
        <w:rPr>
          <w:noProof/>
        </w:rPr>
      </w:r>
      <w:r>
        <w:rPr>
          <w:noProof/>
        </w:rPr>
        <w:fldChar w:fldCharType="separate"/>
      </w:r>
      <w:r w:rsidRPr="00C560BF">
        <w:rPr>
          <w:noProof/>
          <w:lang w:val="en-SE"/>
        </w:rPr>
        <w:t>204</w:t>
      </w:r>
      <w:r>
        <w:rPr>
          <w:noProof/>
        </w:rPr>
        <w:fldChar w:fldCharType="end"/>
      </w:r>
    </w:p>
    <w:p w14:paraId="6B8FDCED" w14:textId="56E0775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en-SE"/>
        </w:rPr>
        <w:t>6.1.6.3.13</w:t>
      </w:r>
      <w:r>
        <w:rPr>
          <w:rFonts w:asciiTheme="minorHAnsi" w:eastAsiaTheme="minorEastAsia" w:hAnsiTheme="minorHAnsi" w:cstheme="minorBidi"/>
          <w:noProof/>
          <w:kern w:val="2"/>
          <w:sz w:val="22"/>
          <w:szCs w:val="22"/>
          <w:lang w:val="en-SE" w:eastAsia="zh-CN"/>
          <w14:ligatures w14:val="standardContextual"/>
        </w:rPr>
        <w:tab/>
      </w:r>
      <w:r w:rsidRPr="00C560BF">
        <w:rPr>
          <w:rFonts w:cs="Arial"/>
          <w:noProof/>
          <w:lang w:val="en-SE"/>
        </w:rPr>
        <w:t xml:space="preserve">Enumeration: </w:t>
      </w:r>
      <w:r w:rsidRPr="00C560BF">
        <w:rPr>
          <w:noProof/>
          <w:lang w:val="en-SE"/>
        </w:rPr>
        <w:t>KeyAmfType</w:t>
      </w:r>
      <w:r w:rsidRPr="00C560BF">
        <w:rPr>
          <w:noProof/>
          <w:lang w:val="en-SE"/>
        </w:rPr>
        <w:tab/>
      </w:r>
      <w:r>
        <w:rPr>
          <w:noProof/>
        </w:rPr>
        <w:fldChar w:fldCharType="begin"/>
      </w:r>
      <w:r w:rsidRPr="00C560BF">
        <w:rPr>
          <w:noProof/>
          <w:lang w:val="en-SE"/>
        </w:rPr>
        <w:instrText xml:space="preserve"> PAGEREF _Toc183523488 \h </w:instrText>
      </w:r>
      <w:r>
        <w:rPr>
          <w:noProof/>
        </w:rPr>
      </w:r>
      <w:r>
        <w:rPr>
          <w:noProof/>
        </w:rPr>
        <w:fldChar w:fldCharType="separate"/>
      </w:r>
      <w:r w:rsidRPr="00C560BF">
        <w:rPr>
          <w:noProof/>
          <w:lang w:val="en-SE"/>
        </w:rPr>
        <w:t>204</w:t>
      </w:r>
      <w:r>
        <w:rPr>
          <w:noProof/>
        </w:rPr>
        <w:fldChar w:fldCharType="end"/>
      </w:r>
    </w:p>
    <w:p w14:paraId="091B6C42" w14:textId="125933E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en-SE"/>
        </w:rPr>
        <w:t>6.1.6.3.14</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en-SE"/>
        </w:rPr>
        <w:t>Enumeration: TransferReason</w:t>
      </w:r>
      <w:r w:rsidRPr="00C560BF">
        <w:rPr>
          <w:noProof/>
          <w:lang w:val="en-SE"/>
        </w:rPr>
        <w:tab/>
      </w:r>
      <w:r>
        <w:rPr>
          <w:noProof/>
        </w:rPr>
        <w:fldChar w:fldCharType="begin"/>
      </w:r>
      <w:r w:rsidRPr="00C560BF">
        <w:rPr>
          <w:noProof/>
          <w:lang w:val="en-SE"/>
        </w:rPr>
        <w:instrText xml:space="preserve"> PAGEREF _Toc183523489 \h </w:instrText>
      </w:r>
      <w:r>
        <w:rPr>
          <w:noProof/>
        </w:rPr>
      </w:r>
      <w:r>
        <w:rPr>
          <w:noProof/>
        </w:rPr>
        <w:fldChar w:fldCharType="separate"/>
      </w:r>
      <w:r w:rsidRPr="00C560BF">
        <w:rPr>
          <w:noProof/>
          <w:lang w:val="en-SE"/>
        </w:rPr>
        <w:t>204</w:t>
      </w:r>
      <w:r>
        <w:rPr>
          <w:noProof/>
        </w:rPr>
        <w:fldChar w:fldCharType="end"/>
      </w:r>
    </w:p>
    <w:p w14:paraId="7C14D2B3" w14:textId="09EAE2D9"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en-SE"/>
        </w:rPr>
        <w:t>6.1.6.3.15</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en-SE"/>
        </w:rPr>
        <w:t>Enumeration: PolicyReqTrigger</w:t>
      </w:r>
      <w:r w:rsidRPr="00C560BF">
        <w:rPr>
          <w:noProof/>
          <w:lang w:val="en-SE"/>
        </w:rPr>
        <w:tab/>
      </w:r>
      <w:r>
        <w:rPr>
          <w:noProof/>
        </w:rPr>
        <w:fldChar w:fldCharType="begin"/>
      </w:r>
      <w:r w:rsidRPr="00C560BF">
        <w:rPr>
          <w:noProof/>
          <w:lang w:val="en-SE"/>
        </w:rPr>
        <w:instrText xml:space="preserve"> PAGEREF _Toc183523490 \h </w:instrText>
      </w:r>
      <w:r>
        <w:rPr>
          <w:noProof/>
        </w:rPr>
      </w:r>
      <w:r>
        <w:rPr>
          <w:noProof/>
        </w:rPr>
        <w:fldChar w:fldCharType="separate"/>
      </w:r>
      <w:r w:rsidRPr="00C560BF">
        <w:rPr>
          <w:noProof/>
          <w:lang w:val="en-SE"/>
        </w:rPr>
        <w:t>204</w:t>
      </w:r>
      <w:r>
        <w:rPr>
          <w:noProof/>
        </w:rPr>
        <w:fldChar w:fldCharType="end"/>
      </w:r>
    </w:p>
    <w:p w14:paraId="45E41C1B" w14:textId="0E902512"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en-SE"/>
        </w:rPr>
        <w:t>6.1.6.3.16</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en-SE"/>
        </w:rPr>
        <w:t>Enumeration: RatSelector</w:t>
      </w:r>
      <w:r w:rsidRPr="00C560BF">
        <w:rPr>
          <w:noProof/>
          <w:lang w:val="en-SE"/>
        </w:rPr>
        <w:tab/>
      </w:r>
      <w:r>
        <w:rPr>
          <w:noProof/>
        </w:rPr>
        <w:fldChar w:fldCharType="begin"/>
      </w:r>
      <w:r w:rsidRPr="00C560BF">
        <w:rPr>
          <w:noProof/>
          <w:lang w:val="en-SE"/>
        </w:rPr>
        <w:instrText xml:space="preserve"> PAGEREF _Toc183523491 \h </w:instrText>
      </w:r>
      <w:r>
        <w:rPr>
          <w:noProof/>
        </w:rPr>
      </w:r>
      <w:r>
        <w:rPr>
          <w:noProof/>
        </w:rPr>
        <w:fldChar w:fldCharType="separate"/>
      </w:r>
      <w:r w:rsidRPr="00C560BF">
        <w:rPr>
          <w:noProof/>
          <w:lang w:val="en-SE"/>
        </w:rPr>
        <w:t>205</w:t>
      </w:r>
      <w:r>
        <w:rPr>
          <w:noProof/>
        </w:rPr>
        <w:fldChar w:fldCharType="end"/>
      </w:r>
    </w:p>
    <w:p w14:paraId="5B17140B" w14:textId="0A7ADFC3"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6.1.6.3.17</w:t>
      </w:r>
      <w:r>
        <w:rPr>
          <w:rFonts w:asciiTheme="minorHAnsi" w:eastAsiaTheme="minorEastAsia" w:hAnsiTheme="minorHAnsi" w:cstheme="minorBidi"/>
          <w:noProof/>
          <w:kern w:val="2"/>
          <w:sz w:val="22"/>
          <w:szCs w:val="22"/>
          <w:lang w:val="en-SE" w:eastAsia="zh-CN"/>
          <w14:ligatures w14:val="standardContextual"/>
        </w:rPr>
        <w:tab/>
      </w:r>
      <w:r>
        <w:rPr>
          <w:noProof/>
        </w:rPr>
        <w:t>Enumeration: NgapIeType</w:t>
      </w:r>
      <w:r>
        <w:rPr>
          <w:noProof/>
        </w:rPr>
        <w:tab/>
      </w:r>
      <w:r>
        <w:rPr>
          <w:noProof/>
        </w:rPr>
        <w:fldChar w:fldCharType="begin"/>
      </w:r>
      <w:r>
        <w:rPr>
          <w:noProof/>
        </w:rPr>
        <w:instrText xml:space="preserve"> PAGEREF _Toc183523492 \h </w:instrText>
      </w:r>
      <w:r>
        <w:rPr>
          <w:noProof/>
        </w:rPr>
      </w:r>
      <w:r>
        <w:rPr>
          <w:noProof/>
        </w:rPr>
        <w:fldChar w:fldCharType="separate"/>
      </w:r>
      <w:r>
        <w:rPr>
          <w:noProof/>
        </w:rPr>
        <w:t>205</w:t>
      </w:r>
      <w:r>
        <w:rPr>
          <w:noProof/>
        </w:rPr>
        <w:fldChar w:fldCharType="end"/>
      </w:r>
    </w:p>
    <w:p w14:paraId="1F68DAD7" w14:textId="2BAA5319"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6.1.6.3.18</w:t>
      </w:r>
      <w:r>
        <w:rPr>
          <w:rFonts w:asciiTheme="minorHAnsi" w:eastAsiaTheme="minorEastAsia" w:hAnsiTheme="minorHAnsi" w:cstheme="minorBidi"/>
          <w:noProof/>
          <w:kern w:val="2"/>
          <w:sz w:val="22"/>
          <w:szCs w:val="22"/>
          <w:lang w:val="en-SE" w:eastAsia="zh-CN"/>
          <w14:ligatures w14:val="standardContextual"/>
        </w:rPr>
        <w:tab/>
      </w:r>
      <w:r>
        <w:rPr>
          <w:noProof/>
        </w:rPr>
        <w:t>Enumeration: N2InfoNotifyReason</w:t>
      </w:r>
      <w:r>
        <w:rPr>
          <w:noProof/>
        </w:rPr>
        <w:tab/>
      </w:r>
      <w:r>
        <w:rPr>
          <w:noProof/>
        </w:rPr>
        <w:fldChar w:fldCharType="begin"/>
      </w:r>
      <w:r>
        <w:rPr>
          <w:noProof/>
        </w:rPr>
        <w:instrText xml:space="preserve"> PAGEREF _Toc183523493 \h </w:instrText>
      </w:r>
      <w:r>
        <w:rPr>
          <w:noProof/>
        </w:rPr>
      </w:r>
      <w:r>
        <w:rPr>
          <w:noProof/>
        </w:rPr>
        <w:fldChar w:fldCharType="separate"/>
      </w:r>
      <w:r>
        <w:rPr>
          <w:noProof/>
        </w:rPr>
        <w:t>205</w:t>
      </w:r>
      <w:r>
        <w:rPr>
          <w:noProof/>
        </w:rPr>
        <w:fldChar w:fldCharType="end"/>
      </w:r>
    </w:p>
    <w:p w14:paraId="14A032B7" w14:textId="695EB93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6.1.6.3.19</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sidRPr="00FE1574">
        <w:rPr>
          <w:noProof/>
          <w:lang w:val="en-US" w:eastAsia="zh-CN"/>
        </w:rPr>
        <w:t>SmfChangeIndication</w:t>
      </w:r>
      <w:r>
        <w:rPr>
          <w:noProof/>
        </w:rPr>
        <w:tab/>
      </w:r>
      <w:r>
        <w:rPr>
          <w:noProof/>
        </w:rPr>
        <w:fldChar w:fldCharType="begin"/>
      </w:r>
      <w:r>
        <w:rPr>
          <w:noProof/>
        </w:rPr>
        <w:instrText xml:space="preserve"> PAGEREF _Toc183523494 \h </w:instrText>
      </w:r>
      <w:r>
        <w:rPr>
          <w:noProof/>
        </w:rPr>
      </w:r>
      <w:r>
        <w:rPr>
          <w:noProof/>
        </w:rPr>
        <w:fldChar w:fldCharType="separate"/>
      </w:r>
      <w:r>
        <w:rPr>
          <w:noProof/>
        </w:rPr>
        <w:t>205</w:t>
      </w:r>
      <w:r>
        <w:rPr>
          <w:noProof/>
        </w:rPr>
        <w:fldChar w:fldCharType="end"/>
      </w:r>
    </w:p>
    <w:p w14:paraId="60C64A54" w14:textId="78A71337"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sv-SE"/>
        </w:rPr>
        <w:t>6.1.6.3.20</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sv-SE"/>
        </w:rPr>
        <w:t xml:space="preserve">Enumeration: </w:t>
      </w:r>
      <w:r w:rsidRPr="00C560BF">
        <w:rPr>
          <w:noProof/>
          <w:lang w:val="sv-SE" w:eastAsia="zh-CN"/>
        </w:rPr>
        <w:t>SbiBindingLevel</w:t>
      </w:r>
      <w:r w:rsidRPr="00C560BF">
        <w:rPr>
          <w:noProof/>
          <w:lang w:val="sv-SE"/>
        </w:rPr>
        <w:tab/>
      </w:r>
      <w:r>
        <w:rPr>
          <w:noProof/>
        </w:rPr>
        <w:fldChar w:fldCharType="begin"/>
      </w:r>
      <w:r w:rsidRPr="00C560BF">
        <w:rPr>
          <w:noProof/>
          <w:lang w:val="sv-SE"/>
        </w:rPr>
        <w:instrText xml:space="preserve"> PAGEREF _Toc183523495 \h </w:instrText>
      </w:r>
      <w:r>
        <w:rPr>
          <w:noProof/>
        </w:rPr>
      </w:r>
      <w:r>
        <w:rPr>
          <w:noProof/>
        </w:rPr>
        <w:fldChar w:fldCharType="separate"/>
      </w:r>
      <w:r w:rsidRPr="00C560BF">
        <w:rPr>
          <w:noProof/>
          <w:lang w:val="sv-SE"/>
        </w:rPr>
        <w:t>206</w:t>
      </w:r>
      <w:r>
        <w:rPr>
          <w:noProof/>
        </w:rPr>
        <w:fldChar w:fldCharType="end"/>
      </w:r>
    </w:p>
    <w:p w14:paraId="321E6D08" w14:textId="4B3B7D2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sv-SE"/>
        </w:rPr>
        <w:t>6.1.6.3.21</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sv-SE"/>
        </w:rPr>
        <w:t>Enumeration: EpsNasCiphering</w:t>
      </w:r>
      <w:r w:rsidRPr="00C560BF">
        <w:rPr>
          <w:noProof/>
          <w:lang w:val="sv-SE" w:eastAsia="zh-CN"/>
        </w:rPr>
        <w:t>Algorithm</w:t>
      </w:r>
      <w:r w:rsidRPr="00C560BF">
        <w:rPr>
          <w:noProof/>
          <w:lang w:val="sv-SE"/>
        </w:rPr>
        <w:tab/>
      </w:r>
      <w:r>
        <w:rPr>
          <w:noProof/>
        </w:rPr>
        <w:fldChar w:fldCharType="begin"/>
      </w:r>
      <w:r w:rsidRPr="00C560BF">
        <w:rPr>
          <w:noProof/>
          <w:lang w:val="sv-SE"/>
        </w:rPr>
        <w:instrText xml:space="preserve"> PAGEREF _Toc183523496 \h </w:instrText>
      </w:r>
      <w:r>
        <w:rPr>
          <w:noProof/>
        </w:rPr>
      </w:r>
      <w:r>
        <w:rPr>
          <w:noProof/>
        </w:rPr>
        <w:fldChar w:fldCharType="separate"/>
      </w:r>
      <w:r w:rsidRPr="00C560BF">
        <w:rPr>
          <w:noProof/>
          <w:lang w:val="sv-SE"/>
        </w:rPr>
        <w:t>206</w:t>
      </w:r>
      <w:r>
        <w:rPr>
          <w:noProof/>
        </w:rPr>
        <w:fldChar w:fldCharType="end"/>
      </w:r>
    </w:p>
    <w:p w14:paraId="544990B1" w14:textId="56B6E8F3"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C560BF">
        <w:rPr>
          <w:noProof/>
          <w:lang w:val="sv-SE"/>
        </w:rPr>
        <w:t>6.1.6.3.22</w:t>
      </w:r>
      <w:r>
        <w:rPr>
          <w:rFonts w:asciiTheme="minorHAnsi" w:eastAsiaTheme="minorEastAsia" w:hAnsiTheme="minorHAnsi" w:cstheme="minorBidi"/>
          <w:noProof/>
          <w:kern w:val="2"/>
          <w:sz w:val="22"/>
          <w:szCs w:val="22"/>
          <w:lang w:val="en-SE" w:eastAsia="zh-CN"/>
          <w14:ligatures w14:val="standardContextual"/>
        </w:rPr>
        <w:tab/>
      </w:r>
      <w:r w:rsidRPr="00C560BF">
        <w:rPr>
          <w:noProof/>
          <w:lang w:val="sv-SE"/>
        </w:rPr>
        <w:t>Enumeration: EpsNas</w:t>
      </w:r>
      <w:r w:rsidRPr="00C560BF">
        <w:rPr>
          <w:noProof/>
          <w:lang w:val="sv-SE" w:eastAsia="zh-CN"/>
        </w:rPr>
        <w:t>IntegrityAlgorithm</w:t>
      </w:r>
      <w:r w:rsidRPr="00C560BF">
        <w:rPr>
          <w:noProof/>
          <w:lang w:val="sv-SE"/>
        </w:rPr>
        <w:tab/>
      </w:r>
      <w:r>
        <w:rPr>
          <w:noProof/>
        </w:rPr>
        <w:fldChar w:fldCharType="begin"/>
      </w:r>
      <w:r w:rsidRPr="00C560BF">
        <w:rPr>
          <w:noProof/>
          <w:lang w:val="sv-SE"/>
        </w:rPr>
        <w:instrText xml:space="preserve"> PAGEREF _Toc183523497 \h </w:instrText>
      </w:r>
      <w:r>
        <w:rPr>
          <w:noProof/>
        </w:rPr>
      </w:r>
      <w:r>
        <w:rPr>
          <w:noProof/>
        </w:rPr>
        <w:fldChar w:fldCharType="separate"/>
      </w:r>
      <w:r w:rsidRPr="00C560BF">
        <w:rPr>
          <w:noProof/>
          <w:lang w:val="sv-SE"/>
        </w:rPr>
        <w:t>206</w:t>
      </w:r>
      <w:r>
        <w:rPr>
          <w:noProof/>
        </w:rPr>
        <w:fldChar w:fldCharType="end"/>
      </w:r>
    </w:p>
    <w:p w14:paraId="2540A667" w14:textId="10D4F41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6.1.6.3.23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sidRPr="00FE1574">
        <w:rPr>
          <w:rFonts w:cs="Arial"/>
          <w:noProof/>
          <w:lang w:eastAsia="zh-CN"/>
        </w:rPr>
        <w:t>PeriodicCommunicationIndicator</w:t>
      </w:r>
      <w:r>
        <w:rPr>
          <w:noProof/>
        </w:rPr>
        <w:tab/>
      </w:r>
      <w:r>
        <w:rPr>
          <w:noProof/>
        </w:rPr>
        <w:fldChar w:fldCharType="begin"/>
      </w:r>
      <w:r>
        <w:rPr>
          <w:noProof/>
        </w:rPr>
        <w:instrText xml:space="preserve"> PAGEREF _Toc183523498 \h </w:instrText>
      </w:r>
      <w:r>
        <w:rPr>
          <w:noProof/>
        </w:rPr>
      </w:r>
      <w:r>
        <w:rPr>
          <w:noProof/>
        </w:rPr>
        <w:fldChar w:fldCharType="separate"/>
      </w:r>
      <w:r>
        <w:rPr>
          <w:noProof/>
        </w:rPr>
        <w:t>206</w:t>
      </w:r>
      <w:r>
        <w:rPr>
          <w:noProof/>
        </w:rPr>
        <w:fldChar w:fldCharType="end"/>
      </w:r>
    </w:p>
    <w:p w14:paraId="3C3C7790" w14:textId="1B63F5C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6.1.6.3.24</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UuaaMmStatus</w:t>
      </w:r>
      <w:r>
        <w:rPr>
          <w:noProof/>
        </w:rPr>
        <w:tab/>
      </w:r>
      <w:r>
        <w:rPr>
          <w:noProof/>
        </w:rPr>
        <w:fldChar w:fldCharType="begin"/>
      </w:r>
      <w:r>
        <w:rPr>
          <w:noProof/>
        </w:rPr>
        <w:instrText xml:space="preserve"> PAGEREF _Toc183523499 \h </w:instrText>
      </w:r>
      <w:r>
        <w:rPr>
          <w:noProof/>
        </w:rPr>
      </w:r>
      <w:r>
        <w:rPr>
          <w:noProof/>
        </w:rPr>
        <w:fldChar w:fldCharType="separate"/>
      </w:r>
      <w:r>
        <w:rPr>
          <w:noProof/>
        </w:rPr>
        <w:t>206</w:t>
      </w:r>
      <w:r>
        <w:rPr>
          <w:noProof/>
        </w:rPr>
        <w:fldChar w:fldCharType="end"/>
      </w:r>
    </w:p>
    <w:p w14:paraId="76C3A75A" w14:textId="0EF62AF8"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6.1.6.3.25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ReleaseCause</w:t>
      </w:r>
      <w:r>
        <w:rPr>
          <w:noProof/>
        </w:rPr>
        <w:tab/>
      </w:r>
      <w:r>
        <w:rPr>
          <w:noProof/>
        </w:rPr>
        <w:fldChar w:fldCharType="begin"/>
      </w:r>
      <w:r>
        <w:rPr>
          <w:noProof/>
        </w:rPr>
        <w:instrText xml:space="preserve"> PAGEREF _Toc183523500 \h </w:instrText>
      </w:r>
      <w:r>
        <w:rPr>
          <w:noProof/>
        </w:rPr>
      </w:r>
      <w:r>
        <w:rPr>
          <w:noProof/>
        </w:rPr>
        <w:fldChar w:fldCharType="separate"/>
      </w:r>
      <w:r>
        <w:rPr>
          <w:noProof/>
        </w:rPr>
        <w:t>207</w:t>
      </w:r>
      <w:r>
        <w:rPr>
          <w:noProof/>
        </w:rPr>
        <w:fldChar w:fldCharType="end"/>
      </w:r>
    </w:p>
    <w:p w14:paraId="4AF811F1" w14:textId="43ECBD2E"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6.1.6.4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_Toc183523501 \h </w:instrText>
      </w:r>
      <w:r>
        <w:rPr>
          <w:noProof/>
        </w:rPr>
      </w:r>
      <w:r>
        <w:rPr>
          <w:noProof/>
        </w:rPr>
        <w:fldChar w:fldCharType="separate"/>
      </w:r>
      <w:r>
        <w:rPr>
          <w:noProof/>
        </w:rPr>
        <w:t>207</w:t>
      </w:r>
      <w:r>
        <w:rPr>
          <w:noProof/>
        </w:rPr>
        <w:fldChar w:fldCharType="end"/>
      </w:r>
    </w:p>
    <w:p w14:paraId="29D53A45" w14:textId="46043AA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6.1.6.4.1</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Introduction</w:t>
      </w:r>
      <w:r>
        <w:rPr>
          <w:noProof/>
        </w:rPr>
        <w:tab/>
      </w:r>
      <w:r>
        <w:rPr>
          <w:noProof/>
        </w:rPr>
        <w:fldChar w:fldCharType="begin"/>
      </w:r>
      <w:r>
        <w:rPr>
          <w:noProof/>
        </w:rPr>
        <w:instrText xml:space="preserve"> PAGEREF _Toc183523502 \h </w:instrText>
      </w:r>
      <w:r>
        <w:rPr>
          <w:noProof/>
        </w:rPr>
      </w:r>
      <w:r>
        <w:rPr>
          <w:noProof/>
        </w:rPr>
        <w:fldChar w:fldCharType="separate"/>
      </w:r>
      <w:r>
        <w:rPr>
          <w:noProof/>
        </w:rPr>
        <w:t>207</w:t>
      </w:r>
      <w:r>
        <w:rPr>
          <w:noProof/>
        </w:rPr>
        <w:fldChar w:fldCharType="end"/>
      </w:r>
    </w:p>
    <w:p w14:paraId="74293C3C" w14:textId="5211BE79"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6.1.6.4.2</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N1 Message</w:t>
      </w:r>
      <w:r>
        <w:rPr>
          <w:noProof/>
        </w:rPr>
        <w:tab/>
      </w:r>
      <w:r>
        <w:rPr>
          <w:noProof/>
        </w:rPr>
        <w:fldChar w:fldCharType="begin"/>
      </w:r>
      <w:r>
        <w:rPr>
          <w:noProof/>
        </w:rPr>
        <w:instrText xml:space="preserve"> PAGEREF _Toc183523503 \h </w:instrText>
      </w:r>
      <w:r>
        <w:rPr>
          <w:noProof/>
        </w:rPr>
      </w:r>
      <w:r>
        <w:rPr>
          <w:noProof/>
        </w:rPr>
        <w:fldChar w:fldCharType="separate"/>
      </w:r>
      <w:r>
        <w:rPr>
          <w:noProof/>
        </w:rPr>
        <w:t>207</w:t>
      </w:r>
      <w:r>
        <w:rPr>
          <w:noProof/>
        </w:rPr>
        <w:fldChar w:fldCharType="end"/>
      </w:r>
    </w:p>
    <w:p w14:paraId="6CF8BB76" w14:textId="7248CAF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6.1.6.4.3</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N2 Information</w:t>
      </w:r>
      <w:r>
        <w:rPr>
          <w:noProof/>
        </w:rPr>
        <w:tab/>
      </w:r>
      <w:r>
        <w:rPr>
          <w:noProof/>
        </w:rPr>
        <w:fldChar w:fldCharType="begin"/>
      </w:r>
      <w:r>
        <w:rPr>
          <w:noProof/>
        </w:rPr>
        <w:instrText xml:space="preserve"> PAGEREF _Toc183523504 \h </w:instrText>
      </w:r>
      <w:r>
        <w:rPr>
          <w:noProof/>
        </w:rPr>
      </w:r>
      <w:r>
        <w:rPr>
          <w:noProof/>
        </w:rPr>
        <w:fldChar w:fldCharType="separate"/>
      </w:r>
      <w:r>
        <w:rPr>
          <w:noProof/>
        </w:rPr>
        <w:t>208</w:t>
      </w:r>
      <w:r>
        <w:rPr>
          <w:noProof/>
        </w:rPr>
        <w:fldChar w:fldCharType="end"/>
      </w:r>
    </w:p>
    <w:p w14:paraId="1D3C8CD7" w14:textId="2E25E818"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6.1.6.4.3.1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_Toc183523505 \h </w:instrText>
      </w:r>
      <w:r>
        <w:rPr>
          <w:noProof/>
        </w:rPr>
      </w:r>
      <w:r>
        <w:rPr>
          <w:noProof/>
        </w:rPr>
        <w:fldChar w:fldCharType="separate"/>
      </w:r>
      <w:r>
        <w:rPr>
          <w:noProof/>
        </w:rPr>
        <w:t>208</w:t>
      </w:r>
      <w:r>
        <w:rPr>
          <w:noProof/>
        </w:rPr>
        <w:fldChar w:fldCharType="end"/>
      </w:r>
    </w:p>
    <w:p w14:paraId="36F3C808" w14:textId="71527AD4"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6.1.6.4.3.2</w:t>
      </w:r>
      <w:r>
        <w:rPr>
          <w:rFonts w:asciiTheme="minorHAnsi" w:eastAsiaTheme="minorEastAsia" w:hAnsiTheme="minorHAnsi" w:cstheme="minorBidi"/>
          <w:noProof/>
          <w:kern w:val="2"/>
          <w:sz w:val="22"/>
          <w:szCs w:val="22"/>
          <w:lang w:val="en-SE" w:eastAsia="zh-CN"/>
          <w14:ligatures w14:val="standardContextual"/>
        </w:rPr>
        <w:tab/>
      </w:r>
      <w:r>
        <w:rPr>
          <w:noProof/>
        </w:rPr>
        <w:t>NGAP IEs</w:t>
      </w:r>
      <w:r>
        <w:rPr>
          <w:noProof/>
        </w:rPr>
        <w:tab/>
      </w:r>
      <w:r>
        <w:rPr>
          <w:noProof/>
        </w:rPr>
        <w:fldChar w:fldCharType="begin"/>
      </w:r>
      <w:r>
        <w:rPr>
          <w:noProof/>
        </w:rPr>
        <w:instrText xml:space="preserve"> PAGEREF _Toc183523506 \h </w:instrText>
      </w:r>
      <w:r>
        <w:rPr>
          <w:noProof/>
        </w:rPr>
      </w:r>
      <w:r>
        <w:rPr>
          <w:noProof/>
        </w:rPr>
        <w:fldChar w:fldCharType="separate"/>
      </w:r>
      <w:r>
        <w:rPr>
          <w:noProof/>
        </w:rPr>
        <w:t>208</w:t>
      </w:r>
      <w:r>
        <w:rPr>
          <w:noProof/>
        </w:rPr>
        <w:fldChar w:fldCharType="end"/>
      </w:r>
    </w:p>
    <w:p w14:paraId="414DB006" w14:textId="16A9A5AC"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6.1.6.4.3.3</w:t>
      </w:r>
      <w:r>
        <w:rPr>
          <w:rFonts w:asciiTheme="minorHAnsi" w:eastAsiaTheme="minorEastAsia" w:hAnsiTheme="minorHAnsi" w:cstheme="minorBidi"/>
          <w:noProof/>
          <w:kern w:val="2"/>
          <w:sz w:val="22"/>
          <w:szCs w:val="22"/>
          <w:lang w:val="en-SE" w:eastAsia="zh-CN"/>
          <w14:ligatures w14:val="standardContextual"/>
        </w:rPr>
        <w:tab/>
      </w:r>
      <w:r>
        <w:rPr>
          <w:noProof/>
        </w:rPr>
        <w:t>NGAP Messages</w:t>
      </w:r>
      <w:r>
        <w:rPr>
          <w:noProof/>
        </w:rPr>
        <w:tab/>
      </w:r>
      <w:r>
        <w:rPr>
          <w:noProof/>
        </w:rPr>
        <w:fldChar w:fldCharType="begin"/>
      </w:r>
      <w:r>
        <w:rPr>
          <w:noProof/>
        </w:rPr>
        <w:instrText xml:space="preserve"> PAGEREF _Toc183523507 \h </w:instrText>
      </w:r>
      <w:r>
        <w:rPr>
          <w:noProof/>
        </w:rPr>
      </w:r>
      <w:r>
        <w:rPr>
          <w:noProof/>
        </w:rPr>
        <w:fldChar w:fldCharType="separate"/>
      </w:r>
      <w:r>
        <w:rPr>
          <w:noProof/>
        </w:rPr>
        <w:t>210</w:t>
      </w:r>
      <w:r>
        <w:rPr>
          <w:noProof/>
        </w:rPr>
        <w:fldChar w:fldCharType="end"/>
      </w:r>
    </w:p>
    <w:p w14:paraId="5C66BD34" w14:textId="3E58E66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6.1.6.4.4</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Mobile Terminated Data</w:t>
      </w:r>
      <w:r>
        <w:rPr>
          <w:noProof/>
        </w:rPr>
        <w:tab/>
      </w:r>
      <w:r>
        <w:rPr>
          <w:noProof/>
        </w:rPr>
        <w:fldChar w:fldCharType="begin"/>
      </w:r>
      <w:r>
        <w:rPr>
          <w:noProof/>
        </w:rPr>
        <w:instrText xml:space="preserve"> PAGEREF _Toc183523508 \h </w:instrText>
      </w:r>
      <w:r>
        <w:rPr>
          <w:noProof/>
        </w:rPr>
      </w:r>
      <w:r>
        <w:rPr>
          <w:noProof/>
        </w:rPr>
        <w:fldChar w:fldCharType="separate"/>
      </w:r>
      <w:r>
        <w:rPr>
          <w:noProof/>
        </w:rPr>
        <w:t>211</w:t>
      </w:r>
      <w:r>
        <w:rPr>
          <w:noProof/>
        </w:rPr>
        <w:fldChar w:fldCharType="end"/>
      </w:r>
    </w:p>
    <w:p w14:paraId="6C756AB9" w14:textId="4DF67A00"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6.1.6.4.5</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GTP-C Message</w:t>
      </w:r>
      <w:r>
        <w:rPr>
          <w:noProof/>
        </w:rPr>
        <w:tab/>
      </w:r>
      <w:r>
        <w:rPr>
          <w:noProof/>
        </w:rPr>
        <w:fldChar w:fldCharType="begin"/>
      </w:r>
      <w:r>
        <w:rPr>
          <w:noProof/>
        </w:rPr>
        <w:instrText xml:space="preserve"> PAGEREF _Toc183523509 \h </w:instrText>
      </w:r>
      <w:r>
        <w:rPr>
          <w:noProof/>
        </w:rPr>
      </w:r>
      <w:r>
        <w:rPr>
          <w:noProof/>
        </w:rPr>
        <w:fldChar w:fldCharType="separate"/>
      </w:r>
      <w:r>
        <w:rPr>
          <w:noProof/>
        </w:rPr>
        <w:t>211</w:t>
      </w:r>
      <w:r>
        <w:rPr>
          <w:noProof/>
        </w:rPr>
        <w:fldChar w:fldCharType="end"/>
      </w:r>
    </w:p>
    <w:p w14:paraId="6F8C3E8E" w14:textId="0E96C1A0"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lastRenderedPageBreak/>
        <w:t>6.1.7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_Toc183523510 \h </w:instrText>
      </w:r>
      <w:r>
        <w:rPr>
          <w:noProof/>
        </w:rPr>
      </w:r>
      <w:r>
        <w:rPr>
          <w:noProof/>
        </w:rPr>
        <w:fldChar w:fldCharType="separate"/>
      </w:r>
      <w:r>
        <w:rPr>
          <w:noProof/>
        </w:rPr>
        <w:t>211</w:t>
      </w:r>
      <w:r>
        <w:rPr>
          <w:noProof/>
        </w:rPr>
        <w:fldChar w:fldCharType="end"/>
      </w:r>
    </w:p>
    <w:p w14:paraId="7248B775" w14:textId="464F7A71"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6.1.7.1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_Toc183523511 \h </w:instrText>
      </w:r>
      <w:r>
        <w:rPr>
          <w:noProof/>
        </w:rPr>
      </w:r>
      <w:r>
        <w:rPr>
          <w:noProof/>
        </w:rPr>
        <w:fldChar w:fldCharType="separate"/>
      </w:r>
      <w:r>
        <w:rPr>
          <w:noProof/>
        </w:rPr>
        <w:t>211</w:t>
      </w:r>
      <w:r>
        <w:rPr>
          <w:noProof/>
        </w:rPr>
        <w:fldChar w:fldCharType="end"/>
      </w:r>
    </w:p>
    <w:p w14:paraId="6AB2F6AB" w14:textId="76D85409"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6.1.7.2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_Toc183523512 \h </w:instrText>
      </w:r>
      <w:r>
        <w:rPr>
          <w:noProof/>
        </w:rPr>
      </w:r>
      <w:r>
        <w:rPr>
          <w:noProof/>
        </w:rPr>
        <w:fldChar w:fldCharType="separate"/>
      </w:r>
      <w:r>
        <w:rPr>
          <w:noProof/>
        </w:rPr>
        <w:t>211</w:t>
      </w:r>
      <w:r>
        <w:rPr>
          <w:noProof/>
        </w:rPr>
        <w:fldChar w:fldCharType="end"/>
      </w:r>
    </w:p>
    <w:p w14:paraId="6EADDF00" w14:textId="2707A75B"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6.1.7.3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_Toc183523513 \h </w:instrText>
      </w:r>
      <w:r>
        <w:rPr>
          <w:noProof/>
        </w:rPr>
      </w:r>
      <w:r>
        <w:rPr>
          <w:noProof/>
        </w:rPr>
        <w:fldChar w:fldCharType="separate"/>
      </w:r>
      <w:r>
        <w:rPr>
          <w:noProof/>
        </w:rPr>
        <w:t>212</w:t>
      </w:r>
      <w:r>
        <w:rPr>
          <w:noProof/>
        </w:rPr>
        <w:fldChar w:fldCharType="end"/>
      </w:r>
    </w:p>
    <w:p w14:paraId="1F50FDE2" w14:textId="14CDBA1E"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6.1.8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_Toc183523514 \h </w:instrText>
      </w:r>
      <w:r>
        <w:rPr>
          <w:noProof/>
        </w:rPr>
      </w:r>
      <w:r>
        <w:rPr>
          <w:noProof/>
        </w:rPr>
        <w:fldChar w:fldCharType="separate"/>
      </w:r>
      <w:r>
        <w:rPr>
          <w:noProof/>
        </w:rPr>
        <w:t>215</w:t>
      </w:r>
      <w:r>
        <w:rPr>
          <w:noProof/>
        </w:rPr>
        <w:fldChar w:fldCharType="end"/>
      </w:r>
    </w:p>
    <w:p w14:paraId="01289CC0" w14:textId="3167817C"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6.1.9</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Security</w:t>
      </w:r>
      <w:r>
        <w:rPr>
          <w:noProof/>
        </w:rPr>
        <w:tab/>
      </w:r>
      <w:r>
        <w:rPr>
          <w:noProof/>
        </w:rPr>
        <w:fldChar w:fldCharType="begin"/>
      </w:r>
      <w:r>
        <w:rPr>
          <w:noProof/>
        </w:rPr>
        <w:instrText xml:space="preserve"> PAGEREF _Toc183523515 \h </w:instrText>
      </w:r>
      <w:r>
        <w:rPr>
          <w:noProof/>
        </w:rPr>
      </w:r>
      <w:r>
        <w:rPr>
          <w:noProof/>
        </w:rPr>
        <w:fldChar w:fldCharType="separate"/>
      </w:r>
      <w:r>
        <w:rPr>
          <w:noProof/>
        </w:rPr>
        <w:t>218</w:t>
      </w:r>
      <w:r>
        <w:rPr>
          <w:noProof/>
        </w:rPr>
        <w:fldChar w:fldCharType="end"/>
      </w:r>
    </w:p>
    <w:p w14:paraId="0E121678" w14:textId="7689165F"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6.1.10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_Toc183523516 \h </w:instrText>
      </w:r>
      <w:r>
        <w:rPr>
          <w:noProof/>
        </w:rPr>
      </w:r>
      <w:r>
        <w:rPr>
          <w:noProof/>
        </w:rPr>
        <w:fldChar w:fldCharType="separate"/>
      </w:r>
      <w:r>
        <w:rPr>
          <w:noProof/>
        </w:rPr>
        <w:t>218</w:t>
      </w:r>
      <w:r>
        <w:rPr>
          <w:noProof/>
        </w:rPr>
        <w:fldChar w:fldCharType="end"/>
      </w:r>
    </w:p>
    <w:p w14:paraId="66F4AD38" w14:textId="17C8ED89" w:rsidR="00881EF7" w:rsidRDefault="00881EF7">
      <w:pPr>
        <w:pStyle w:val="TOC2"/>
        <w:rPr>
          <w:rFonts w:asciiTheme="minorHAnsi" w:eastAsiaTheme="minorEastAsia" w:hAnsiTheme="minorHAnsi" w:cstheme="minorBidi"/>
          <w:noProof/>
          <w:kern w:val="2"/>
          <w:sz w:val="22"/>
          <w:szCs w:val="22"/>
          <w:lang w:val="en-SE" w:eastAsia="zh-CN"/>
          <w14:ligatures w14:val="standardContextual"/>
        </w:rPr>
      </w:pPr>
      <w:r>
        <w:rPr>
          <w:noProof/>
        </w:rPr>
        <w:t>6.2</w:t>
      </w:r>
      <w:r>
        <w:rPr>
          <w:rFonts w:asciiTheme="minorHAnsi" w:eastAsiaTheme="minorEastAsia" w:hAnsiTheme="minorHAnsi" w:cstheme="minorBidi"/>
          <w:noProof/>
          <w:kern w:val="2"/>
          <w:sz w:val="22"/>
          <w:szCs w:val="22"/>
          <w:lang w:val="en-SE" w:eastAsia="zh-CN"/>
          <w14:ligatures w14:val="standardContextual"/>
        </w:rPr>
        <w:tab/>
      </w:r>
      <w:r>
        <w:rPr>
          <w:noProof/>
        </w:rPr>
        <w:t>Namf_EventExposure Service API</w:t>
      </w:r>
      <w:r>
        <w:rPr>
          <w:noProof/>
        </w:rPr>
        <w:tab/>
      </w:r>
      <w:r>
        <w:rPr>
          <w:noProof/>
        </w:rPr>
        <w:fldChar w:fldCharType="begin"/>
      </w:r>
      <w:r>
        <w:rPr>
          <w:noProof/>
        </w:rPr>
        <w:instrText xml:space="preserve"> PAGEREF _Toc183523517 \h </w:instrText>
      </w:r>
      <w:r>
        <w:rPr>
          <w:noProof/>
        </w:rPr>
      </w:r>
      <w:r>
        <w:rPr>
          <w:noProof/>
        </w:rPr>
        <w:fldChar w:fldCharType="separate"/>
      </w:r>
      <w:r>
        <w:rPr>
          <w:noProof/>
        </w:rPr>
        <w:t>219</w:t>
      </w:r>
      <w:r>
        <w:rPr>
          <w:noProof/>
        </w:rPr>
        <w:fldChar w:fldCharType="end"/>
      </w:r>
    </w:p>
    <w:p w14:paraId="53A62874" w14:textId="034B7D7F"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6.2.1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_Toc183523518 \h </w:instrText>
      </w:r>
      <w:r>
        <w:rPr>
          <w:noProof/>
        </w:rPr>
      </w:r>
      <w:r>
        <w:rPr>
          <w:noProof/>
        </w:rPr>
        <w:fldChar w:fldCharType="separate"/>
      </w:r>
      <w:r>
        <w:rPr>
          <w:noProof/>
        </w:rPr>
        <w:t>219</w:t>
      </w:r>
      <w:r>
        <w:rPr>
          <w:noProof/>
        </w:rPr>
        <w:fldChar w:fldCharType="end"/>
      </w:r>
    </w:p>
    <w:p w14:paraId="286AC9E7" w14:textId="1B755FE3"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6.2.2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_Toc183523519 \h </w:instrText>
      </w:r>
      <w:r>
        <w:rPr>
          <w:noProof/>
        </w:rPr>
      </w:r>
      <w:r>
        <w:rPr>
          <w:noProof/>
        </w:rPr>
        <w:fldChar w:fldCharType="separate"/>
      </w:r>
      <w:r>
        <w:rPr>
          <w:noProof/>
        </w:rPr>
        <w:t>219</w:t>
      </w:r>
      <w:r>
        <w:rPr>
          <w:noProof/>
        </w:rPr>
        <w:fldChar w:fldCharType="end"/>
      </w:r>
    </w:p>
    <w:p w14:paraId="23D05BA4" w14:textId="7481011C"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_Toc183523520 \h </w:instrText>
      </w:r>
      <w:r>
        <w:rPr>
          <w:noProof/>
        </w:rPr>
      </w:r>
      <w:r>
        <w:rPr>
          <w:noProof/>
        </w:rPr>
        <w:fldChar w:fldCharType="separate"/>
      </w:r>
      <w:r>
        <w:rPr>
          <w:noProof/>
        </w:rPr>
        <w:t>219</w:t>
      </w:r>
      <w:r>
        <w:rPr>
          <w:noProof/>
        </w:rPr>
        <w:fldChar w:fldCharType="end"/>
      </w:r>
    </w:p>
    <w:p w14:paraId="0B586950" w14:textId="01F4981F"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6.2.2.2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_Toc183523521 \h </w:instrText>
      </w:r>
      <w:r>
        <w:rPr>
          <w:noProof/>
        </w:rPr>
      </w:r>
      <w:r>
        <w:rPr>
          <w:noProof/>
        </w:rPr>
        <w:fldChar w:fldCharType="separate"/>
      </w:r>
      <w:r>
        <w:rPr>
          <w:noProof/>
        </w:rPr>
        <w:t>219</w:t>
      </w:r>
      <w:r>
        <w:rPr>
          <w:noProof/>
        </w:rPr>
        <w:fldChar w:fldCharType="end"/>
      </w:r>
    </w:p>
    <w:p w14:paraId="59CCE785" w14:textId="3EEA29A8"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_Toc183523522 \h </w:instrText>
      </w:r>
      <w:r>
        <w:rPr>
          <w:noProof/>
        </w:rPr>
      </w:r>
      <w:r>
        <w:rPr>
          <w:noProof/>
        </w:rPr>
        <w:fldChar w:fldCharType="separate"/>
      </w:r>
      <w:r>
        <w:rPr>
          <w:noProof/>
        </w:rPr>
        <w:t>219</w:t>
      </w:r>
      <w:r>
        <w:rPr>
          <w:noProof/>
        </w:rPr>
        <w:fldChar w:fldCharType="end"/>
      </w:r>
    </w:p>
    <w:p w14:paraId="24DAC1C5" w14:textId="663B620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_Toc183523523 \h </w:instrText>
      </w:r>
      <w:r>
        <w:rPr>
          <w:noProof/>
        </w:rPr>
      </w:r>
      <w:r>
        <w:rPr>
          <w:noProof/>
        </w:rPr>
        <w:fldChar w:fldCharType="separate"/>
      </w:r>
      <w:r>
        <w:rPr>
          <w:noProof/>
        </w:rPr>
        <w:t>219</w:t>
      </w:r>
      <w:r>
        <w:rPr>
          <w:noProof/>
        </w:rPr>
        <w:fldChar w:fldCharType="end"/>
      </w:r>
    </w:p>
    <w:p w14:paraId="77485DFB" w14:textId="20C100EE"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6.2.2.3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_Toc183523524 \h </w:instrText>
      </w:r>
      <w:r>
        <w:rPr>
          <w:noProof/>
        </w:rPr>
      </w:r>
      <w:r>
        <w:rPr>
          <w:noProof/>
        </w:rPr>
        <w:fldChar w:fldCharType="separate"/>
      </w:r>
      <w:r>
        <w:rPr>
          <w:noProof/>
        </w:rPr>
        <w:t>220</w:t>
      </w:r>
      <w:r>
        <w:rPr>
          <w:noProof/>
        </w:rPr>
        <w:fldChar w:fldCharType="end"/>
      </w:r>
    </w:p>
    <w:p w14:paraId="2E4A67F6" w14:textId="17870B0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_Toc183523525 \h </w:instrText>
      </w:r>
      <w:r>
        <w:rPr>
          <w:noProof/>
        </w:rPr>
      </w:r>
      <w:r>
        <w:rPr>
          <w:noProof/>
        </w:rPr>
        <w:fldChar w:fldCharType="separate"/>
      </w:r>
      <w:r>
        <w:rPr>
          <w:noProof/>
        </w:rPr>
        <w:t>220</w:t>
      </w:r>
      <w:r>
        <w:rPr>
          <w:noProof/>
        </w:rPr>
        <w:fldChar w:fldCharType="end"/>
      </w:r>
    </w:p>
    <w:p w14:paraId="778312EB" w14:textId="2E5E8B95"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6.2.3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_Toc183523526 \h </w:instrText>
      </w:r>
      <w:r>
        <w:rPr>
          <w:noProof/>
        </w:rPr>
      </w:r>
      <w:r>
        <w:rPr>
          <w:noProof/>
        </w:rPr>
        <w:fldChar w:fldCharType="separate"/>
      </w:r>
      <w:r>
        <w:rPr>
          <w:noProof/>
        </w:rPr>
        <w:t>220</w:t>
      </w:r>
      <w:r>
        <w:rPr>
          <w:noProof/>
        </w:rPr>
        <w:fldChar w:fldCharType="end"/>
      </w:r>
    </w:p>
    <w:p w14:paraId="7A79B74E" w14:textId="2138B3BD"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6.2.3.1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_Toc183523527 \h </w:instrText>
      </w:r>
      <w:r>
        <w:rPr>
          <w:noProof/>
        </w:rPr>
      </w:r>
      <w:r>
        <w:rPr>
          <w:noProof/>
        </w:rPr>
        <w:fldChar w:fldCharType="separate"/>
      </w:r>
      <w:r>
        <w:rPr>
          <w:noProof/>
        </w:rPr>
        <w:t>220</w:t>
      </w:r>
      <w:r>
        <w:rPr>
          <w:noProof/>
        </w:rPr>
        <w:fldChar w:fldCharType="end"/>
      </w:r>
    </w:p>
    <w:p w14:paraId="2A7A27F1" w14:textId="55DDA787"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6.2.3.2</w:t>
      </w:r>
      <w:r>
        <w:rPr>
          <w:rFonts w:asciiTheme="minorHAnsi" w:eastAsiaTheme="minorEastAsia" w:hAnsiTheme="minorHAnsi" w:cstheme="minorBidi"/>
          <w:noProof/>
          <w:kern w:val="2"/>
          <w:sz w:val="22"/>
          <w:szCs w:val="22"/>
          <w:lang w:val="en-SE" w:eastAsia="zh-CN"/>
          <w14:ligatures w14:val="standardContextual"/>
        </w:rPr>
        <w:tab/>
      </w:r>
      <w:r>
        <w:rPr>
          <w:noProof/>
        </w:rPr>
        <w:t>Resource: Subscriptions collection</w:t>
      </w:r>
      <w:r>
        <w:rPr>
          <w:noProof/>
        </w:rPr>
        <w:tab/>
      </w:r>
      <w:r>
        <w:rPr>
          <w:noProof/>
        </w:rPr>
        <w:fldChar w:fldCharType="begin"/>
      </w:r>
      <w:r>
        <w:rPr>
          <w:noProof/>
        </w:rPr>
        <w:instrText xml:space="preserve"> PAGEREF _Toc183523528 \h </w:instrText>
      </w:r>
      <w:r>
        <w:rPr>
          <w:noProof/>
        </w:rPr>
      </w:r>
      <w:r>
        <w:rPr>
          <w:noProof/>
        </w:rPr>
        <w:fldChar w:fldCharType="separate"/>
      </w:r>
      <w:r>
        <w:rPr>
          <w:noProof/>
        </w:rPr>
        <w:t>220</w:t>
      </w:r>
      <w:r>
        <w:rPr>
          <w:noProof/>
        </w:rPr>
        <w:fldChar w:fldCharType="end"/>
      </w:r>
    </w:p>
    <w:p w14:paraId="2B5B2517" w14:textId="0027B22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_Toc183523529 \h </w:instrText>
      </w:r>
      <w:r>
        <w:rPr>
          <w:noProof/>
        </w:rPr>
      </w:r>
      <w:r>
        <w:rPr>
          <w:noProof/>
        </w:rPr>
        <w:fldChar w:fldCharType="separate"/>
      </w:r>
      <w:r>
        <w:rPr>
          <w:noProof/>
        </w:rPr>
        <w:t>220</w:t>
      </w:r>
      <w:r>
        <w:rPr>
          <w:noProof/>
        </w:rPr>
        <w:fldChar w:fldCharType="end"/>
      </w:r>
    </w:p>
    <w:p w14:paraId="62AAA358" w14:textId="3F147BC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_Toc183523530 \h </w:instrText>
      </w:r>
      <w:r>
        <w:rPr>
          <w:noProof/>
        </w:rPr>
      </w:r>
      <w:r>
        <w:rPr>
          <w:noProof/>
        </w:rPr>
        <w:fldChar w:fldCharType="separate"/>
      </w:r>
      <w:r>
        <w:rPr>
          <w:noProof/>
        </w:rPr>
        <w:t>221</w:t>
      </w:r>
      <w:r>
        <w:rPr>
          <w:noProof/>
        </w:rPr>
        <w:fldChar w:fldCharType="end"/>
      </w:r>
    </w:p>
    <w:p w14:paraId="47494574" w14:textId="4CC8022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_Toc183523531 \h </w:instrText>
      </w:r>
      <w:r>
        <w:rPr>
          <w:noProof/>
        </w:rPr>
      </w:r>
      <w:r>
        <w:rPr>
          <w:noProof/>
        </w:rPr>
        <w:fldChar w:fldCharType="separate"/>
      </w:r>
      <w:r>
        <w:rPr>
          <w:noProof/>
        </w:rPr>
        <w:t>221</w:t>
      </w:r>
      <w:r>
        <w:rPr>
          <w:noProof/>
        </w:rPr>
        <w:fldChar w:fldCharType="end"/>
      </w:r>
    </w:p>
    <w:p w14:paraId="60FA4EDA" w14:textId="1153B33C"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6.2.3.2.3.1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_Toc183523532 \h </w:instrText>
      </w:r>
      <w:r>
        <w:rPr>
          <w:noProof/>
        </w:rPr>
      </w:r>
      <w:r>
        <w:rPr>
          <w:noProof/>
        </w:rPr>
        <w:fldChar w:fldCharType="separate"/>
      </w:r>
      <w:r>
        <w:rPr>
          <w:noProof/>
        </w:rPr>
        <w:t>221</w:t>
      </w:r>
      <w:r>
        <w:rPr>
          <w:noProof/>
        </w:rPr>
        <w:fldChar w:fldCharType="end"/>
      </w:r>
    </w:p>
    <w:p w14:paraId="7DAFE79E" w14:textId="16509E3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_Toc183523533 \h </w:instrText>
      </w:r>
      <w:r>
        <w:rPr>
          <w:noProof/>
        </w:rPr>
      </w:r>
      <w:r>
        <w:rPr>
          <w:noProof/>
        </w:rPr>
        <w:fldChar w:fldCharType="separate"/>
      </w:r>
      <w:r>
        <w:rPr>
          <w:noProof/>
        </w:rPr>
        <w:t>222</w:t>
      </w:r>
      <w:r>
        <w:rPr>
          <w:noProof/>
        </w:rPr>
        <w:fldChar w:fldCharType="end"/>
      </w:r>
    </w:p>
    <w:p w14:paraId="6055A437" w14:textId="75DE21B2"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6.2.3.3</w:t>
      </w:r>
      <w:r>
        <w:rPr>
          <w:rFonts w:asciiTheme="minorHAnsi" w:eastAsiaTheme="minorEastAsia" w:hAnsiTheme="minorHAnsi" w:cstheme="minorBidi"/>
          <w:noProof/>
          <w:kern w:val="2"/>
          <w:sz w:val="22"/>
          <w:szCs w:val="22"/>
          <w:lang w:val="en-SE" w:eastAsia="zh-CN"/>
          <w14:ligatures w14:val="standardContextual"/>
        </w:rPr>
        <w:tab/>
      </w:r>
      <w:r>
        <w:rPr>
          <w:noProof/>
        </w:rPr>
        <w:t>Resource:  Individual subscription</w:t>
      </w:r>
      <w:r>
        <w:rPr>
          <w:noProof/>
        </w:rPr>
        <w:tab/>
      </w:r>
      <w:r>
        <w:rPr>
          <w:noProof/>
        </w:rPr>
        <w:fldChar w:fldCharType="begin"/>
      </w:r>
      <w:r>
        <w:rPr>
          <w:noProof/>
        </w:rPr>
        <w:instrText xml:space="preserve"> PAGEREF _Toc183523534 \h </w:instrText>
      </w:r>
      <w:r>
        <w:rPr>
          <w:noProof/>
        </w:rPr>
      </w:r>
      <w:r>
        <w:rPr>
          <w:noProof/>
        </w:rPr>
        <w:fldChar w:fldCharType="separate"/>
      </w:r>
      <w:r>
        <w:rPr>
          <w:noProof/>
        </w:rPr>
        <w:t>223</w:t>
      </w:r>
      <w:r>
        <w:rPr>
          <w:noProof/>
        </w:rPr>
        <w:fldChar w:fldCharType="end"/>
      </w:r>
    </w:p>
    <w:p w14:paraId="5089A9B9" w14:textId="6E4B3165"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_Toc183523535 \h </w:instrText>
      </w:r>
      <w:r>
        <w:rPr>
          <w:noProof/>
        </w:rPr>
      </w:r>
      <w:r>
        <w:rPr>
          <w:noProof/>
        </w:rPr>
        <w:fldChar w:fldCharType="separate"/>
      </w:r>
      <w:r>
        <w:rPr>
          <w:noProof/>
        </w:rPr>
        <w:t>223</w:t>
      </w:r>
      <w:r>
        <w:rPr>
          <w:noProof/>
        </w:rPr>
        <w:fldChar w:fldCharType="end"/>
      </w:r>
    </w:p>
    <w:p w14:paraId="4C40EC95" w14:textId="4F10815D"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_Toc183523536 \h </w:instrText>
      </w:r>
      <w:r>
        <w:rPr>
          <w:noProof/>
        </w:rPr>
      </w:r>
      <w:r>
        <w:rPr>
          <w:noProof/>
        </w:rPr>
        <w:fldChar w:fldCharType="separate"/>
      </w:r>
      <w:r>
        <w:rPr>
          <w:noProof/>
        </w:rPr>
        <w:t>223</w:t>
      </w:r>
      <w:r>
        <w:rPr>
          <w:noProof/>
        </w:rPr>
        <w:fldChar w:fldCharType="end"/>
      </w:r>
    </w:p>
    <w:p w14:paraId="71C0E9D1" w14:textId="6F8A624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6.2.3.3.3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_Toc183523537 \h </w:instrText>
      </w:r>
      <w:r>
        <w:rPr>
          <w:noProof/>
        </w:rPr>
      </w:r>
      <w:r>
        <w:rPr>
          <w:noProof/>
        </w:rPr>
        <w:fldChar w:fldCharType="separate"/>
      </w:r>
      <w:r>
        <w:rPr>
          <w:noProof/>
        </w:rPr>
        <w:t>223</w:t>
      </w:r>
      <w:r>
        <w:rPr>
          <w:noProof/>
        </w:rPr>
        <w:fldChar w:fldCharType="end"/>
      </w:r>
    </w:p>
    <w:p w14:paraId="10D6E107" w14:textId="3E5B12AE"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6.2.3.3.3.1</w:t>
      </w:r>
      <w:r>
        <w:rPr>
          <w:rFonts w:asciiTheme="minorHAnsi" w:eastAsiaTheme="minorEastAsia" w:hAnsiTheme="minorHAnsi" w:cstheme="minorBidi"/>
          <w:noProof/>
          <w:kern w:val="2"/>
          <w:sz w:val="22"/>
          <w:szCs w:val="22"/>
          <w:lang w:val="en-SE" w:eastAsia="zh-CN"/>
          <w14:ligatures w14:val="standardContextual"/>
        </w:rPr>
        <w:tab/>
      </w:r>
      <w:r>
        <w:rPr>
          <w:noProof/>
        </w:rPr>
        <w:t>PATCH</w:t>
      </w:r>
      <w:r>
        <w:rPr>
          <w:noProof/>
        </w:rPr>
        <w:tab/>
      </w:r>
      <w:r>
        <w:rPr>
          <w:noProof/>
        </w:rPr>
        <w:fldChar w:fldCharType="begin"/>
      </w:r>
      <w:r>
        <w:rPr>
          <w:noProof/>
        </w:rPr>
        <w:instrText xml:space="preserve"> PAGEREF _Toc183523538 \h </w:instrText>
      </w:r>
      <w:r>
        <w:rPr>
          <w:noProof/>
        </w:rPr>
      </w:r>
      <w:r>
        <w:rPr>
          <w:noProof/>
        </w:rPr>
        <w:fldChar w:fldCharType="separate"/>
      </w:r>
      <w:r>
        <w:rPr>
          <w:noProof/>
        </w:rPr>
        <w:t>223</w:t>
      </w:r>
      <w:r>
        <w:rPr>
          <w:noProof/>
        </w:rPr>
        <w:fldChar w:fldCharType="end"/>
      </w:r>
    </w:p>
    <w:p w14:paraId="1E8384D0" w14:textId="10978ECD"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6.2.3.3.3.2</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_Toc183523539 \h </w:instrText>
      </w:r>
      <w:r>
        <w:rPr>
          <w:noProof/>
        </w:rPr>
      </w:r>
      <w:r>
        <w:rPr>
          <w:noProof/>
        </w:rPr>
        <w:fldChar w:fldCharType="separate"/>
      </w:r>
      <w:r>
        <w:rPr>
          <w:noProof/>
        </w:rPr>
        <w:t>224</w:t>
      </w:r>
      <w:r>
        <w:rPr>
          <w:noProof/>
        </w:rPr>
        <w:fldChar w:fldCharType="end"/>
      </w:r>
    </w:p>
    <w:p w14:paraId="368AED0A" w14:textId="5440D538"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_Toc183523540 \h </w:instrText>
      </w:r>
      <w:r>
        <w:rPr>
          <w:noProof/>
        </w:rPr>
      </w:r>
      <w:r>
        <w:rPr>
          <w:noProof/>
        </w:rPr>
        <w:fldChar w:fldCharType="separate"/>
      </w:r>
      <w:r>
        <w:rPr>
          <w:noProof/>
        </w:rPr>
        <w:t>226</w:t>
      </w:r>
      <w:r>
        <w:rPr>
          <w:noProof/>
        </w:rPr>
        <w:fldChar w:fldCharType="end"/>
      </w:r>
    </w:p>
    <w:p w14:paraId="0AB46B6F" w14:textId="64DF1679"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6.2.4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_Toc183523541 \h </w:instrText>
      </w:r>
      <w:r>
        <w:rPr>
          <w:noProof/>
        </w:rPr>
      </w:r>
      <w:r>
        <w:rPr>
          <w:noProof/>
        </w:rPr>
        <w:fldChar w:fldCharType="separate"/>
      </w:r>
      <w:r>
        <w:rPr>
          <w:noProof/>
        </w:rPr>
        <w:t>226</w:t>
      </w:r>
      <w:r>
        <w:rPr>
          <w:noProof/>
        </w:rPr>
        <w:fldChar w:fldCharType="end"/>
      </w:r>
    </w:p>
    <w:p w14:paraId="468A29C9" w14:textId="1815E272"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6.2.5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_Toc183523542 \h </w:instrText>
      </w:r>
      <w:r>
        <w:rPr>
          <w:noProof/>
        </w:rPr>
      </w:r>
      <w:r>
        <w:rPr>
          <w:noProof/>
        </w:rPr>
        <w:fldChar w:fldCharType="separate"/>
      </w:r>
      <w:r>
        <w:rPr>
          <w:noProof/>
        </w:rPr>
        <w:t>226</w:t>
      </w:r>
      <w:r>
        <w:rPr>
          <w:noProof/>
        </w:rPr>
        <w:fldChar w:fldCharType="end"/>
      </w:r>
    </w:p>
    <w:p w14:paraId="3D71E128" w14:textId="3C961ACD"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6.2.5.1</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_Toc183523543 \h </w:instrText>
      </w:r>
      <w:r>
        <w:rPr>
          <w:noProof/>
        </w:rPr>
      </w:r>
      <w:r>
        <w:rPr>
          <w:noProof/>
        </w:rPr>
        <w:fldChar w:fldCharType="separate"/>
      </w:r>
      <w:r>
        <w:rPr>
          <w:noProof/>
        </w:rPr>
        <w:t>226</w:t>
      </w:r>
      <w:r>
        <w:rPr>
          <w:noProof/>
        </w:rPr>
        <w:fldChar w:fldCharType="end"/>
      </w:r>
    </w:p>
    <w:p w14:paraId="54D78CE7" w14:textId="5951832C"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6.2.5.2</w:t>
      </w:r>
      <w:r>
        <w:rPr>
          <w:rFonts w:asciiTheme="minorHAnsi" w:eastAsiaTheme="minorEastAsia" w:hAnsiTheme="minorHAnsi" w:cstheme="minorBidi"/>
          <w:noProof/>
          <w:kern w:val="2"/>
          <w:sz w:val="22"/>
          <w:szCs w:val="22"/>
          <w:lang w:val="en-SE" w:eastAsia="zh-CN"/>
          <w14:ligatures w14:val="standardContextual"/>
        </w:rPr>
        <w:tab/>
      </w:r>
      <w:r>
        <w:rPr>
          <w:noProof/>
        </w:rPr>
        <w:t>AMF Event Notification</w:t>
      </w:r>
      <w:r>
        <w:rPr>
          <w:noProof/>
        </w:rPr>
        <w:tab/>
      </w:r>
      <w:r>
        <w:rPr>
          <w:noProof/>
        </w:rPr>
        <w:fldChar w:fldCharType="begin"/>
      </w:r>
      <w:r>
        <w:rPr>
          <w:noProof/>
        </w:rPr>
        <w:instrText xml:space="preserve"> PAGEREF _Toc183523544 \h </w:instrText>
      </w:r>
      <w:r>
        <w:rPr>
          <w:noProof/>
        </w:rPr>
      </w:r>
      <w:r>
        <w:rPr>
          <w:noProof/>
        </w:rPr>
        <w:fldChar w:fldCharType="separate"/>
      </w:r>
      <w:r>
        <w:rPr>
          <w:noProof/>
        </w:rPr>
        <w:t>226</w:t>
      </w:r>
      <w:r>
        <w:rPr>
          <w:noProof/>
        </w:rPr>
        <w:fldChar w:fldCharType="end"/>
      </w:r>
    </w:p>
    <w:p w14:paraId="6C455DCC" w14:textId="297DB5E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6.2.5.2.1</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_Toc183523545 \h </w:instrText>
      </w:r>
      <w:r>
        <w:rPr>
          <w:noProof/>
        </w:rPr>
      </w:r>
      <w:r>
        <w:rPr>
          <w:noProof/>
        </w:rPr>
        <w:fldChar w:fldCharType="separate"/>
      </w:r>
      <w:r>
        <w:rPr>
          <w:noProof/>
        </w:rPr>
        <w:t>226</w:t>
      </w:r>
      <w:r>
        <w:rPr>
          <w:noProof/>
        </w:rPr>
        <w:fldChar w:fldCharType="end"/>
      </w:r>
    </w:p>
    <w:p w14:paraId="3C2C39D2" w14:textId="58C8A01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6.2.5.2.3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_Toc183523546 \h </w:instrText>
      </w:r>
      <w:r>
        <w:rPr>
          <w:noProof/>
        </w:rPr>
      </w:r>
      <w:r>
        <w:rPr>
          <w:noProof/>
        </w:rPr>
        <w:fldChar w:fldCharType="separate"/>
      </w:r>
      <w:r>
        <w:rPr>
          <w:noProof/>
        </w:rPr>
        <w:t>226</w:t>
      </w:r>
      <w:r>
        <w:rPr>
          <w:noProof/>
        </w:rPr>
        <w:fldChar w:fldCharType="end"/>
      </w:r>
    </w:p>
    <w:p w14:paraId="07B2F78C" w14:textId="11BB7137"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6.2.5.2.3.1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_Toc183523547 \h </w:instrText>
      </w:r>
      <w:r>
        <w:rPr>
          <w:noProof/>
        </w:rPr>
      </w:r>
      <w:r>
        <w:rPr>
          <w:noProof/>
        </w:rPr>
        <w:fldChar w:fldCharType="separate"/>
      </w:r>
      <w:r>
        <w:rPr>
          <w:noProof/>
        </w:rPr>
        <w:t>226</w:t>
      </w:r>
      <w:r>
        <w:rPr>
          <w:noProof/>
        </w:rPr>
        <w:fldChar w:fldCharType="end"/>
      </w:r>
    </w:p>
    <w:p w14:paraId="77CF698F" w14:textId="3F97DE28"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6.2.6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_Toc183523548 \h </w:instrText>
      </w:r>
      <w:r>
        <w:rPr>
          <w:noProof/>
        </w:rPr>
      </w:r>
      <w:r>
        <w:rPr>
          <w:noProof/>
        </w:rPr>
        <w:fldChar w:fldCharType="separate"/>
      </w:r>
      <w:r>
        <w:rPr>
          <w:noProof/>
        </w:rPr>
        <w:t>227</w:t>
      </w:r>
      <w:r>
        <w:rPr>
          <w:noProof/>
        </w:rPr>
        <w:fldChar w:fldCharType="end"/>
      </w:r>
    </w:p>
    <w:p w14:paraId="6B117986" w14:textId="18F35387"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6.2.6.1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_Toc183523549 \h </w:instrText>
      </w:r>
      <w:r>
        <w:rPr>
          <w:noProof/>
        </w:rPr>
      </w:r>
      <w:r>
        <w:rPr>
          <w:noProof/>
        </w:rPr>
        <w:fldChar w:fldCharType="separate"/>
      </w:r>
      <w:r>
        <w:rPr>
          <w:noProof/>
        </w:rPr>
        <w:t>227</w:t>
      </w:r>
      <w:r>
        <w:rPr>
          <w:noProof/>
        </w:rPr>
        <w:fldChar w:fldCharType="end"/>
      </w:r>
    </w:p>
    <w:p w14:paraId="186FFD26" w14:textId="6791CF76"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6.2.6.2</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Structured data types</w:t>
      </w:r>
      <w:r>
        <w:rPr>
          <w:noProof/>
        </w:rPr>
        <w:tab/>
      </w:r>
      <w:r>
        <w:rPr>
          <w:noProof/>
        </w:rPr>
        <w:fldChar w:fldCharType="begin"/>
      </w:r>
      <w:r>
        <w:rPr>
          <w:noProof/>
        </w:rPr>
        <w:instrText xml:space="preserve"> PAGEREF _Toc183523550 \h </w:instrText>
      </w:r>
      <w:r>
        <w:rPr>
          <w:noProof/>
        </w:rPr>
      </w:r>
      <w:r>
        <w:rPr>
          <w:noProof/>
        </w:rPr>
        <w:fldChar w:fldCharType="separate"/>
      </w:r>
      <w:r>
        <w:rPr>
          <w:noProof/>
        </w:rPr>
        <w:t>229</w:t>
      </w:r>
      <w:r>
        <w:rPr>
          <w:noProof/>
        </w:rPr>
        <w:fldChar w:fldCharType="end"/>
      </w:r>
    </w:p>
    <w:p w14:paraId="1B4F4AD6" w14:textId="76B086B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_Toc183523551 \h </w:instrText>
      </w:r>
      <w:r>
        <w:rPr>
          <w:noProof/>
        </w:rPr>
      </w:r>
      <w:r>
        <w:rPr>
          <w:noProof/>
        </w:rPr>
        <w:fldChar w:fldCharType="separate"/>
      </w:r>
      <w:r>
        <w:rPr>
          <w:noProof/>
        </w:rPr>
        <w:t>229</w:t>
      </w:r>
      <w:r>
        <w:rPr>
          <w:noProof/>
        </w:rPr>
        <w:fldChar w:fldCharType="end"/>
      </w:r>
    </w:p>
    <w:p w14:paraId="4BF6B7C7" w14:textId="067414F2"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6.2.6.2.2</w:t>
      </w:r>
      <w:r>
        <w:rPr>
          <w:rFonts w:asciiTheme="minorHAnsi" w:eastAsiaTheme="minorEastAsia" w:hAnsiTheme="minorHAnsi" w:cstheme="minorBidi"/>
          <w:noProof/>
          <w:kern w:val="2"/>
          <w:sz w:val="22"/>
          <w:szCs w:val="22"/>
          <w:lang w:val="en-SE" w:eastAsia="zh-CN"/>
          <w14:ligatures w14:val="standardContextual"/>
        </w:rPr>
        <w:tab/>
      </w:r>
      <w:r>
        <w:rPr>
          <w:noProof/>
        </w:rPr>
        <w:t>Type: AmfEventSubscription</w:t>
      </w:r>
      <w:r>
        <w:rPr>
          <w:noProof/>
        </w:rPr>
        <w:tab/>
      </w:r>
      <w:r>
        <w:rPr>
          <w:noProof/>
        </w:rPr>
        <w:fldChar w:fldCharType="begin"/>
      </w:r>
      <w:r>
        <w:rPr>
          <w:noProof/>
        </w:rPr>
        <w:instrText xml:space="preserve"> PAGEREF _Toc183523552 \h </w:instrText>
      </w:r>
      <w:r>
        <w:rPr>
          <w:noProof/>
        </w:rPr>
      </w:r>
      <w:r>
        <w:rPr>
          <w:noProof/>
        </w:rPr>
        <w:fldChar w:fldCharType="separate"/>
      </w:r>
      <w:r>
        <w:rPr>
          <w:noProof/>
        </w:rPr>
        <w:t>230</w:t>
      </w:r>
      <w:r>
        <w:rPr>
          <w:noProof/>
        </w:rPr>
        <w:fldChar w:fldCharType="end"/>
      </w:r>
    </w:p>
    <w:p w14:paraId="52F5246F" w14:textId="470B654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6.2.6.2.3</w:t>
      </w:r>
      <w:r>
        <w:rPr>
          <w:rFonts w:asciiTheme="minorHAnsi" w:eastAsiaTheme="minorEastAsia" w:hAnsiTheme="minorHAnsi" w:cstheme="minorBidi"/>
          <w:noProof/>
          <w:kern w:val="2"/>
          <w:sz w:val="22"/>
          <w:szCs w:val="22"/>
          <w:lang w:val="en-SE" w:eastAsia="zh-CN"/>
          <w14:ligatures w14:val="standardContextual"/>
        </w:rPr>
        <w:tab/>
      </w:r>
      <w:r>
        <w:rPr>
          <w:noProof/>
        </w:rPr>
        <w:t>Type: AmfEvent</w:t>
      </w:r>
      <w:r>
        <w:rPr>
          <w:noProof/>
        </w:rPr>
        <w:tab/>
      </w:r>
      <w:r>
        <w:rPr>
          <w:noProof/>
        </w:rPr>
        <w:fldChar w:fldCharType="begin"/>
      </w:r>
      <w:r>
        <w:rPr>
          <w:noProof/>
        </w:rPr>
        <w:instrText xml:space="preserve"> PAGEREF _Toc183523553 \h </w:instrText>
      </w:r>
      <w:r>
        <w:rPr>
          <w:noProof/>
        </w:rPr>
      </w:r>
      <w:r>
        <w:rPr>
          <w:noProof/>
        </w:rPr>
        <w:fldChar w:fldCharType="separate"/>
      </w:r>
      <w:r>
        <w:rPr>
          <w:noProof/>
        </w:rPr>
        <w:t>233</w:t>
      </w:r>
      <w:r>
        <w:rPr>
          <w:noProof/>
        </w:rPr>
        <w:fldChar w:fldCharType="end"/>
      </w:r>
    </w:p>
    <w:p w14:paraId="218399AE" w14:textId="24F29DC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6.2.6.2.4</w:t>
      </w:r>
      <w:r>
        <w:rPr>
          <w:rFonts w:asciiTheme="minorHAnsi" w:eastAsiaTheme="minorEastAsia" w:hAnsiTheme="minorHAnsi" w:cstheme="minorBidi"/>
          <w:noProof/>
          <w:kern w:val="2"/>
          <w:sz w:val="22"/>
          <w:szCs w:val="22"/>
          <w:lang w:val="en-SE" w:eastAsia="zh-CN"/>
          <w14:ligatures w14:val="standardContextual"/>
        </w:rPr>
        <w:tab/>
      </w:r>
      <w:r>
        <w:rPr>
          <w:noProof/>
        </w:rPr>
        <w:t>Type: AmfEventNotification</w:t>
      </w:r>
      <w:r>
        <w:rPr>
          <w:noProof/>
        </w:rPr>
        <w:tab/>
      </w:r>
      <w:r>
        <w:rPr>
          <w:noProof/>
        </w:rPr>
        <w:fldChar w:fldCharType="begin"/>
      </w:r>
      <w:r>
        <w:rPr>
          <w:noProof/>
        </w:rPr>
        <w:instrText xml:space="preserve"> PAGEREF _Toc183523554 \h </w:instrText>
      </w:r>
      <w:r>
        <w:rPr>
          <w:noProof/>
        </w:rPr>
      </w:r>
      <w:r>
        <w:rPr>
          <w:noProof/>
        </w:rPr>
        <w:fldChar w:fldCharType="separate"/>
      </w:r>
      <w:r>
        <w:rPr>
          <w:noProof/>
        </w:rPr>
        <w:t>238</w:t>
      </w:r>
      <w:r>
        <w:rPr>
          <w:noProof/>
        </w:rPr>
        <w:fldChar w:fldCharType="end"/>
      </w:r>
    </w:p>
    <w:p w14:paraId="50AB7C81" w14:textId="1C90196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6.2.6.2.5</w:t>
      </w:r>
      <w:r>
        <w:rPr>
          <w:rFonts w:asciiTheme="minorHAnsi" w:eastAsiaTheme="minorEastAsia" w:hAnsiTheme="minorHAnsi" w:cstheme="minorBidi"/>
          <w:noProof/>
          <w:kern w:val="2"/>
          <w:sz w:val="22"/>
          <w:szCs w:val="22"/>
          <w:lang w:val="en-SE" w:eastAsia="zh-CN"/>
          <w14:ligatures w14:val="standardContextual"/>
        </w:rPr>
        <w:tab/>
      </w:r>
      <w:r>
        <w:rPr>
          <w:noProof/>
        </w:rPr>
        <w:t>Type: AmfEventReport</w:t>
      </w:r>
      <w:r>
        <w:rPr>
          <w:noProof/>
        </w:rPr>
        <w:tab/>
      </w:r>
      <w:r>
        <w:rPr>
          <w:noProof/>
        </w:rPr>
        <w:fldChar w:fldCharType="begin"/>
      </w:r>
      <w:r>
        <w:rPr>
          <w:noProof/>
        </w:rPr>
        <w:instrText xml:space="preserve"> PAGEREF _Toc183523555 \h </w:instrText>
      </w:r>
      <w:r>
        <w:rPr>
          <w:noProof/>
        </w:rPr>
      </w:r>
      <w:r>
        <w:rPr>
          <w:noProof/>
        </w:rPr>
        <w:fldChar w:fldCharType="separate"/>
      </w:r>
      <w:r>
        <w:rPr>
          <w:noProof/>
        </w:rPr>
        <w:t>239</w:t>
      </w:r>
      <w:r>
        <w:rPr>
          <w:noProof/>
        </w:rPr>
        <w:fldChar w:fldCharType="end"/>
      </w:r>
    </w:p>
    <w:p w14:paraId="5DD447F7" w14:textId="7EEF098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6.2.6.2.6</w:t>
      </w:r>
      <w:r>
        <w:rPr>
          <w:rFonts w:asciiTheme="minorHAnsi" w:eastAsiaTheme="minorEastAsia" w:hAnsiTheme="minorHAnsi" w:cstheme="minorBidi"/>
          <w:noProof/>
          <w:kern w:val="2"/>
          <w:sz w:val="22"/>
          <w:szCs w:val="22"/>
          <w:lang w:val="en-SE" w:eastAsia="zh-CN"/>
          <w14:ligatures w14:val="standardContextual"/>
        </w:rPr>
        <w:tab/>
      </w:r>
      <w:r>
        <w:rPr>
          <w:noProof/>
        </w:rPr>
        <w:t>Type: AmfEventMode</w:t>
      </w:r>
      <w:r>
        <w:rPr>
          <w:noProof/>
        </w:rPr>
        <w:tab/>
      </w:r>
      <w:r>
        <w:rPr>
          <w:noProof/>
        </w:rPr>
        <w:fldChar w:fldCharType="begin"/>
      </w:r>
      <w:r>
        <w:rPr>
          <w:noProof/>
        </w:rPr>
        <w:instrText xml:space="preserve"> PAGEREF _Toc183523556 \h </w:instrText>
      </w:r>
      <w:r>
        <w:rPr>
          <w:noProof/>
        </w:rPr>
      </w:r>
      <w:r>
        <w:rPr>
          <w:noProof/>
        </w:rPr>
        <w:fldChar w:fldCharType="separate"/>
      </w:r>
      <w:r>
        <w:rPr>
          <w:noProof/>
        </w:rPr>
        <w:t>244</w:t>
      </w:r>
      <w:r>
        <w:rPr>
          <w:noProof/>
        </w:rPr>
        <w:fldChar w:fldCharType="end"/>
      </w:r>
    </w:p>
    <w:p w14:paraId="33D9A62C" w14:textId="4E4837E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6.2.6.2.7</w:t>
      </w:r>
      <w:r>
        <w:rPr>
          <w:rFonts w:asciiTheme="minorHAnsi" w:eastAsiaTheme="minorEastAsia" w:hAnsiTheme="minorHAnsi" w:cstheme="minorBidi"/>
          <w:noProof/>
          <w:kern w:val="2"/>
          <w:sz w:val="22"/>
          <w:szCs w:val="22"/>
          <w:lang w:val="en-SE" w:eastAsia="zh-CN"/>
          <w14:ligatures w14:val="standardContextual"/>
        </w:rPr>
        <w:tab/>
      </w:r>
      <w:r>
        <w:rPr>
          <w:noProof/>
        </w:rPr>
        <w:t>Type: AmfEventState</w:t>
      </w:r>
      <w:r>
        <w:rPr>
          <w:noProof/>
        </w:rPr>
        <w:tab/>
      </w:r>
      <w:r>
        <w:rPr>
          <w:noProof/>
        </w:rPr>
        <w:fldChar w:fldCharType="begin"/>
      </w:r>
      <w:r>
        <w:rPr>
          <w:noProof/>
        </w:rPr>
        <w:instrText xml:space="preserve"> PAGEREF _Toc183523557 \h </w:instrText>
      </w:r>
      <w:r>
        <w:rPr>
          <w:noProof/>
        </w:rPr>
      </w:r>
      <w:r>
        <w:rPr>
          <w:noProof/>
        </w:rPr>
        <w:fldChar w:fldCharType="separate"/>
      </w:r>
      <w:r>
        <w:rPr>
          <w:noProof/>
        </w:rPr>
        <w:t>246</w:t>
      </w:r>
      <w:r>
        <w:rPr>
          <w:noProof/>
        </w:rPr>
        <w:fldChar w:fldCharType="end"/>
      </w:r>
    </w:p>
    <w:p w14:paraId="3FC8BEDA" w14:textId="487CA68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6.2.6.2.8</w:t>
      </w:r>
      <w:r>
        <w:rPr>
          <w:rFonts w:asciiTheme="minorHAnsi" w:eastAsiaTheme="minorEastAsia" w:hAnsiTheme="minorHAnsi" w:cstheme="minorBidi"/>
          <w:noProof/>
          <w:kern w:val="2"/>
          <w:sz w:val="22"/>
          <w:szCs w:val="22"/>
          <w:lang w:val="en-SE" w:eastAsia="zh-CN"/>
          <w14:ligatures w14:val="standardContextual"/>
        </w:rPr>
        <w:tab/>
      </w:r>
      <w:r>
        <w:rPr>
          <w:noProof/>
        </w:rPr>
        <w:t>Type: RmInfo</w:t>
      </w:r>
      <w:r>
        <w:rPr>
          <w:noProof/>
        </w:rPr>
        <w:tab/>
      </w:r>
      <w:r>
        <w:rPr>
          <w:noProof/>
        </w:rPr>
        <w:fldChar w:fldCharType="begin"/>
      </w:r>
      <w:r>
        <w:rPr>
          <w:noProof/>
        </w:rPr>
        <w:instrText xml:space="preserve"> PAGEREF _Toc183523558 \h </w:instrText>
      </w:r>
      <w:r>
        <w:rPr>
          <w:noProof/>
        </w:rPr>
      </w:r>
      <w:r>
        <w:rPr>
          <w:noProof/>
        </w:rPr>
        <w:fldChar w:fldCharType="separate"/>
      </w:r>
      <w:r>
        <w:rPr>
          <w:noProof/>
        </w:rPr>
        <w:t>246</w:t>
      </w:r>
      <w:r>
        <w:rPr>
          <w:noProof/>
        </w:rPr>
        <w:fldChar w:fldCharType="end"/>
      </w:r>
    </w:p>
    <w:p w14:paraId="134E7502" w14:textId="621A09D1"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6.2.6.2.9</w:t>
      </w:r>
      <w:r>
        <w:rPr>
          <w:rFonts w:asciiTheme="minorHAnsi" w:eastAsiaTheme="minorEastAsia" w:hAnsiTheme="minorHAnsi" w:cstheme="minorBidi"/>
          <w:noProof/>
          <w:kern w:val="2"/>
          <w:sz w:val="22"/>
          <w:szCs w:val="22"/>
          <w:lang w:val="en-SE" w:eastAsia="zh-CN"/>
          <w14:ligatures w14:val="standardContextual"/>
        </w:rPr>
        <w:tab/>
      </w:r>
      <w:r>
        <w:rPr>
          <w:noProof/>
        </w:rPr>
        <w:t>Type: CmInfo</w:t>
      </w:r>
      <w:r>
        <w:rPr>
          <w:noProof/>
        </w:rPr>
        <w:tab/>
      </w:r>
      <w:r>
        <w:rPr>
          <w:noProof/>
        </w:rPr>
        <w:fldChar w:fldCharType="begin"/>
      </w:r>
      <w:r>
        <w:rPr>
          <w:noProof/>
        </w:rPr>
        <w:instrText xml:space="preserve"> PAGEREF _Toc183523559 \h </w:instrText>
      </w:r>
      <w:r>
        <w:rPr>
          <w:noProof/>
        </w:rPr>
      </w:r>
      <w:r>
        <w:rPr>
          <w:noProof/>
        </w:rPr>
        <w:fldChar w:fldCharType="separate"/>
      </w:r>
      <w:r>
        <w:rPr>
          <w:noProof/>
        </w:rPr>
        <w:t>246</w:t>
      </w:r>
      <w:r>
        <w:rPr>
          <w:noProof/>
        </w:rPr>
        <w:fldChar w:fldCharType="end"/>
      </w:r>
    </w:p>
    <w:p w14:paraId="43EB8FF7" w14:textId="182511A5"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6.2.6.2.10</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_Toc183523560 \h </w:instrText>
      </w:r>
      <w:r>
        <w:rPr>
          <w:noProof/>
        </w:rPr>
      </w:r>
      <w:r>
        <w:rPr>
          <w:noProof/>
        </w:rPr>
        <w:fldChar w:fldCharType="separate"/>
      </w:r>
      <w:r>
        <w:rPr>
          <w:noProof/>
        </w:rPr>
        <w:t>246</w:t>
      </w:r>
      <w:r>
        <w:rPr>
          <w:noProof/>
        </w:rPr>
        <w:fldChar w:fldCharType="end"/>
      </w:r>
    </w:p>
    <w:p w14:paraId="3EFEC016" w14:textId="45A1EF22"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6.2.6.2.11</w:t>
      </w:r>
      <w:r>
        <w:rPr>
          <w:rFonts w:asciiTheme="minorHAnsi" w:eastAsiaTheme="minorEastAsia" w:hAnsiTheme="minorHAnsi" w:cstheme="minorBidi"/>
          <w:noProof/>
          <w:kern w:val="2"/>
          <w:sz w:val="22"/>
          <w:szCs w:val="22"/>
          <w:lang w:val="en-SE" w:eastAsia="zh-CN"/>
          <w14:ligatures w14:val="standardContextual"/>
        </w:rPr>
        <w:tab/>
      </w:r>
      <w:r>
        <w:rPr>
          <w:noProof/>
        </w:rPr>
        <w:t>Type: CommunicationFailure</w:t>
      </w:r>
      <w:r>
        <w:rPr>
          <w:noProof/>
        </w:rPr>
        <w:tab/>
      </w:r>
      <w:r>
        <w:rPr>
          <w:noProof/>
        </w:rPr>
        <w:fldChar w:fldCharType="begin"/>
      </w:r>
      <w:r>
        <w:rPr>
          <w:noProof/>
        </w:rPr>
        <w:instrText xml:space="preserve"> PAGEREF _Toc183523561 \h </w:instrText>
      </w:r>
      <w:r>
        <w:rPr>
          <w:noProof/>
        </w:rPr>
      </w:r>
      <w:r>
        <w:rPr>
          <w:noProof/>
        </w:rPr>
        <w:fldChar w:fldCharType="separate"/>
      </w:r>
      <w:r>
        <w:rPr>
          <w:noProof/>
        </w:rPr>
        <w:t>247</w:t>
      </w:r>
      <w:r>
        <w:rPr>
          <w:noProof/>
        </w:rPr>
        <w:fldChar w:fldCharType="end"/>
      </w:r>
    </w:p>
    <w:p w14:paraId="4E1BDF29" w14:textId="4058F2A1"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6.2.6.2.12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AmfCreateEventSubscription</w:t>
      </w:r>
      <w:r>
        <w:rPr>
          <w:noProof/>
        </w:rPr>
        <w:tab/>
      </w:r>
      <w:r>
        <w:rPr>
          <w:noProof/>
        </w:rPr>
        <w:fldChar w:fldCharType="begin"/>
      </w:r>
      <w:r>
        <w:rPr>
          <w:noProof/>
        </w:rPr>
        <w:instrText xml:space="preserve"> PAGEREF _Toc183523562 \h </w:instrText>
      </w:r>
      <w:r>
        <w:rPr>
          <w:noProof/>
        </w:rPr>
      </w:r>
      <w:r>
        <w:rPr>
          <w:noProof/>
        </w:rPr>
        <w:fldChar w:fldCharType="separate"/>
      </w:r>
      <w:r>
        <w:rPr>
          <w:noProof/>
        </w:rPr>
        <w:t>247</w:t>
      </w:r>
      <w:r>
        <w:rPr>
          <w:noProof/>
        </w:rPr>
        <w:fldChar w:fldCharType="end"/>
      </w:r>
    </w:p>
    <w:p w14:paraId="1E4D1990" w14:textId="4D2C63A0"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6.2.6.2.13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AmfCreatedEventSubscription</w:t>
      </w:r>
      <w:r>
        <w:rPr>
          <w:noProof/>
        </w:rPr>
        <w:tab/>
      </w:r>
      <w:r>
        <w:rPr>
          <w:noProof/>
        </w:rPr>
        <w:fldChar w:fldCharType="begin"/>
      </w:r>
      <w:r>
        <w:rPr>
          <w:noProof/>
        </w:rPr>
        <w:instrText xml:space="preserve"> PAGEREF _Toc183523563 \h </w:instrText>
      </w:r>
      <w:r>
        <w:rPr>
          <w:noProof/>
        </w:rPr>
      </w:r>
      <w:r>
        <w:rPr>
          <w:noProof/>
        </w:rPr>
        <w:fldChar w:fldCharType="separate"/>
      </w:r>
      <w:r>
        <w:rPr>
          <w:noProof/>
        </w:rPr>
        <w:t>247</w:t>
      </w:r>
      <w:r>
        <w:rPr>
          <w:noProof/>
        </w:rPr>
        <w:fldChar w:fldCharType="end"/>
      </w:r>
    </w:p>
    <w:p w14:paraId="0EDA71D9" w14:textId="0339E6B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6.2.6.2.14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AmfUpdateEventSubscriptionItem</w:t>
      </w:r>
      <w:r>
        <w:rPr>
          <w:noProof/>
        </w:rPr>
        <w:tab/>
      </w:r>
      <w:r>
        <w:rPr>
          <w:noProof/>
        </w:rPr>
        <w:fldChar w:fldCharType="begin"/>
      </w:r>
      <w:r>
        <w:rPr>
          <w:noProof/>
        </w:rPr>
        <w:instrText xml:space="preserve"> PAGEREF _Toc183523564 \h </w:instrText>
      </w:r>
      <w:r>
        <w:rPr>
          <w:noProof/>
        </w:rPr>
      </w:r>
      <w:r>
        <w:rPr>
          <w:noProof/>
        </w:rPr>
        <w:fldChar w:fldCharType="separate"/>
      </w:r>
      <w:r>
        <w:rPr>
          <w:noProof/>
        </w:rPr>
        <w:t>248</w:t>
      </w:r>
      <w:r>
        <w:rPr>
          <w:noProof/>
        </w:rPr>
        <w:fldChar w:fldCharType="end"/>
      </w:r>
    </w:p>
    <w:p w14:paraId="6D4E3EB6" w14:textId="13D33409"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6.2.6.2.15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AmfUpdatedEventSubscription</w:t>
      </w:r>
      <w:r>
        <w:rPr>
          <w:noProof/>
        </w:rPr>
        <w:tab/>
      </w:r>
      <w:r>
        <w:rPr>
          <w:noProof/>
        </w:rPr>
        <w:fldChar w:fldCharType="begin"/>
      </w:r>
      <w:r>
        <w:rPr>
          <w:noProof/>
        </w:rPr>
        <w:instrText xml:space="preserve"> PAGEREF _Toc183523565 \h </w:instrText>
      </w:r>
      <w:r>
        <w:rPr>
          <w:noProof/>
        </w:rPr>
      </w:r>
      <w:r>
        <w:rPr>
          <w:noProof/>
        </w:rPr>
        <w:fldChar w:fldCharType="separate"/>
      </w:r>
      <w:r>
        <w:rPr>
          <w:noProof/>
        </w:rPr>
        <w:t>251</w:t>
      </w:r>
      <w:r>
        <w:rPr>
          <w:noProof/>
        </w:rPr>
        <w:fldChar w:fldCharType="end"/>
      </w:r>
    </w:p>
    <w:p w14:paraId="6DC8C4C0" w14:textId="15E0A620"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6.2.6.2.16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AmfEventArea</w:t>
      </w:r>
      <w:r>
        <w:rPr>
          <w:noProof/>
        </w:rPr>
        <w:tab/>
      </w:r>
      <w:r>
        <w:rPr>
          <w:noProof/>
        </w:rPr>
        <w:fldChar w:fldCharType="begin"/>
      </w:r>
      <w:r>
        <w:rPr>
          <w:noProof/>
        </w:rPr>
        <w:instrText xml:space="preserve"> PAGEREF _Toc183523566 \h </w:instrText>
      </w:r>
      <w:r>
        <w:rPr>
          <w:noProof/>
        </w:rPr>
      </w:r>
      <w:r>
        <w:rPr>
          <w:noProof/>
        </w:rPr>
        <w:fldChar w:fldCharType="separate"/>
      </w:r>
      <w:r>
        <w:rPr>
          <w:noProof/>
        </w:rPr>
        <w:t>251</w:t>
      </w:r>
      <w:r>
        <w:rPr>
          <w:noProof/>
        </w:rPr>
        <w:fldChar w:fldCharType="end"/>
      </w:r>
    </w:p>
    <w:p w14:paraId="4A30E4AC" w14:textId="0F00FCA7"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6.2.6.2.17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LadnInfo</w:t>
      </w:r>
      <w:r>
        <w:rPr>
          <w:noProof/>
        </w:rPr>
        <w:tab/>
      </w:r>
      <w:r>
        <w:rPr>
          <w:noProof/>
        </w:rPr>
        <w:fldChar w:fldCharType="begin"/>
      </w:r>
      <w:r>
        <w:rPr>
          <w:noProof/>
        </w:rPr>
        <w:instrText xml:space="preserve"> PAGEREF _Toc183523567 \h </w:instrText>
      </w:r>
      <w:r>
        <w:rPr>
          <w:noProof/>
        </w:rPr>
      </w:r>
      <w:r>
        <w:rPr>
          <w:noProof/>
        </w:rPr>
        <w:fldChar w:fldCharType="separate"/>
      </w:r>
      <w:r>
        <w:rPr>
          <w:noProof/>
        </w:rPr>
        <w:t>252</w:t>
      </w:r>
      <w:r>
        <w:rPr>
          <w:noProof/>
        </w:rPr>
        <w:fldChar w:fldCharType="end"/>
      </w:r>
    </w:p>
    <w:p w14:paraId="50C17C1E" w14:textId="695FD9A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6.2.6.2.18</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AmfUpdateEventOptionItem</w:t>
      </w:r>
      <w:r>
        <w:rPr>
          <w:noProof/>
        </w:rPr>
        <w:tab/>
      </w:r>
      <w:r>
        <w:rPr>
          <w:noProof/>
        </w:rPr>
        <w:fldChar w:fldCharType="begin"/>
      </w:r>
      <w:r>
        <w:rPr>
          <w:noProof/>
        </w:rPr>
        <w:instrText xml:space="preserve"> PAGEREF _Toc183523568 \h </w:instrText>
      </w:r>
      <w:r>
        <w:rPr>
          <w:noProof/>
        </w:rPr>
      </w:r>
      <w:r>
        <w:rPr>
          <w:noProof/>
        </w:rPr>
        <w:fldChar w:fldCharType="separate"/>
      </w:r>
      <w:r>
        <w:rPr>
          <w:noProof/>
        </w:rPr>
        <w:t>252</w:t>
      </w:r>
      <w:r>
        <w:rPr>
          <w:noProof/>
        </w:rPr>
        <w:fldChar w:fldCharType="end"/>
      </w:r>
    </w:p>
    <w:p w14:paraId="29C35860" w14:textId="2E0628B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6.2.6.2.19</w:t>
      </w:r>
      <w:r>
        <w:rPr>
          <w:rFonts w:asciiTheme="minorHAnsi" w:eastAsiaTheme="minorEastAsia" w:hAnsiTheme="minorHAnsi" w:cstheme="minorBidi"/>
          <w:noProof/>
          <w:kern w:val="2"/>
          <w:sz w:val="22"/>
          <w:szCs w:val="22"/>
          <w:lang w:val="en-SE" w:eastAsia="zh-CN"/>
          <w14:ligatures w14:val="standardContextual"/>
        </w:rPr>
        <w:tab/>
      </w:r>
      <w:r>
        <w:rPr>
          <w:noProof/>
        </w:rPr>
        <w:t>Type: 5GsUserStateInfo</w:t>
      </w:r>
      <w:r>
        <w:rPr>
          <w:noProof/>
        </w:rPr>
        <w:tab/>
      </w:r>
      <w:r>
        <w:rPr>
          <w:noProof/>
        </w:rPr>
        <w:fldChar w:fldCharType="begin"/>
      </w:r>
      <w:r>
        <w:rPr>
          <w:noProof/>
        </w:rPr>
        <w:instrText xml:space="preserve"> PAGEREF _Toc183523569 \h </w:instrText>
      </w:r>
      <w:r>
        <w:rPr>
          <w:noProof/>
        </w:rPr>
      </w:r>
      <w:r>
        <w:rPr>
          <w:noProof/>
        </w:rPr>
        <w:fldChar w:fldCharType="separate"/>
      </w:r>
      <w:r>
        <w:rPr>
          <w:noProof/>
        </w:rPr>
        <w:t>252</w:t>
      </w:r>
      <w:r>
        <w:rPr>
          <w:noProof/>
        </w:rPr>
        <w:fldChar w:fldCharType="end"/>
      </w:r>
    </w:p>
    <w:p w14:paraId="46222DAC" w14:textId="27C449D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6.2.6.2.20</w:t>
      </w:r>
      <w:r>
        <w:rPr>
          <w:rFonts w:asciiTheme="minorHAnsi" w:eastAsiaTheme="minorEastAsia" w:hAnsiTheme="minorHAnsi" w:cstheme="minorBidi"/>
          <w:noProof/>
          <w:kern w:val="2"/>
          <w:sz w:val="22"/>
          <w:szCs w:val="22"/>
          <w:lang w:val="en-SE" w:eastAsia="zh-CN"/>
          <w14:ligatures w14:val="standardContextual"/>
        </w:rPr>
        <w:tab/>
      </w:r>
      <w:r>
        <w:rPr>
          <w:noProof/>
        </w:rPr>
        <w:t>Type: TrafficDescriptor</w:t>
      </w:r>
      <w:r>
        <w:rPr>
          <w:noProof/>
        </w:rPr>
        <w:tab/>
      </w:r>
      <w:r>
        <w:rPr>
          <w:noProof/>
        </w:rPr>
        <w:fldChar w:fldCharType="begin"/>
      </w:r>
      <w:r>
        <w:rPr>
          <w:noProof/>
        </w:rPr>
        <w:instrText xml:space="preserve"> PAGEREF _Toc183523570 \h </w:instrText>
      </w:r>
      <w:r>
        <w:rPr>
          <w:noProof/>
        </w:rPr>
      </w:r>
      <w:r>
        <w:rPr>
          <w:noProof/>
        </w:rPr>
        <w:fldChar w:fldCharType="separate"/>
      </w:r>
      <w:r>
        <w:rPr>
          <w:noProof/>
        </w:rPr>
        <w:t>253</w:t>
      </w:r>
      <w:r>
        <w:rPr>
          <w:noProof/>
        </w:rPr>
        <w:fldChar w:fldCharType="end"/>
      </w:r>
    </w:p>
    <w:p w14:paraId="283EEE50" w14:textId="3A80FC51"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6.2.6.2.21</w:t>
      </w:r>
      <w:r>
        <w:rPr>
          <w:rFonts w:asciiTheme="minorHAnsi" w:eastAsiaTheme="minorEastAsia" w:hAnsiTheme="minorHAnsi" w:cstheme="minorBidi"/>
          <w:noProof/>
          <w:kern w:val="2"/>
          <w:sz w:val="22"/>
          <w:szCs w:val="22"/>
          <w:lang w:val="en-SE" w:eastAsia="zh-CN"/>
          <w14:ligatures w14:val="standardContextual"/>
        </w:rPr>
        <w:tab/>
      </w:r>
      <w:r>
        <w:rPr>
          <w:noProof/>
        </w:rPr>
        <w:t>Type: UEIdExt</w:t>
      </w:r>
      <w:r>
        <w:rPr>
          <w:noProof/>
        </w:rPr>
        <w:tab/>
      </w:r>
      <w:r>
        <w:rPr>
          <w:noProof/>
        </w:rPr>
        <w:fldChar w:fldCharType="begin"/>
      </w:r>
      <w:r>
        <w:rPr>
          <w:noProof/>
        </w:rPr>
        <w:instrText xml:space="preserve"> PAGEREF _Toc183523571 \h </w:instrText>
      </w:r>
      <w:r>
        <w:rPr>
          <w:noProof/>
        </w:rPr>
      </w:r>
      <w:r>
        <w:rPr>
          <w:noProof/>
        </w:rPr>
        <w:fldChar w:fldCharType="separate"/>
      </w:r>
      <w:r>
        <w:rPr>
          <w:noProof/>
        </w:rPr>
        <w:t>253</w:t>
      </w:r>
      <w:r>
        <w:rPr>
          <w:noProof/>
        </w:rPr>
        <w:fldChar w:fldCharType="end"/>
      </w:r>
    </w:p>
    <w:p w14:paraId="114929D7" w14:textId="4F1058B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lastRenderedPageBreak/>
        <w:t>6.2.6.2.22</w:t>
      </w:r>
      <w:r>
        <w:rPr>
          <w:rFonts w:asciiTheme="minorHAnsi" w:eastAsiaTheme="minorEastAsia" w:hAnsiTheme="minorHAnsi" w:cstheme="minorBidi"/>
          <w:noProof/>
          <w:kern w:val="2"/>
          <w:sz w:val="22"/>
          <w:szCs w:val="22"/>
          <w:lang w:val="en-SE" w:eastAsia="zh-CN"/>
          <w14:ligatures w14:val="standardContextual"/>
        </w:rPr>
        <w:tab/>
      </w:r>
      <w:r>
        <w:rPr>
          <w:noProof/>
        </w:rPr>
        <w:t>Type: AmfEventSubsSyncInfo</w:t>
      </w:r>
      <w:r>
        <w:rPr>
          <w:noProof/>
        </w:rPr>
        <w:tab/>
      </w:r>
      <w:r>
        <w:rPr>
          <w:noProof/>
        </w:rPr>
        <w:fldChar w:fldCharType="begin"/>
      </w:r>
      <w:r>
        <w:rPr>
          <w:noProof/>
        </w:rPr>
        <w:instrText xml:space="preserve"> PAGEREF _Toc183523572 \h </w:instrText>
      </w:r>
      <w:r>
        <w:rPr>
          <w:noProof/>
        </w:rPr>
      </w:r>
      <w:r>
        <w:rPr>
          <w:noProof/>
        </w:rPr>
        <w:fldChar w:fldCharType="separate"/>
      </w:r>
      <w:r>
        <w:rPr>
          <w:noProof/>
        </w:rPr>
        <w:t>253</w:t>
      </w:r>
      <w:r>
        <w:rPr>
          <w:noProof/>
        </w:rPr>
        <w:fldChar w:fldCharType="end"/>
      </w:r>
    </w:p>
    <w:p w14:paraId="3ED6C81D" w14:textId="0519F09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6.2.6.2.23</w:t>
      </w:r>
      <w:r>
        <w:rPr>
          <w:rFonts w:asciiTheme="minorHAnsi" w:eastAsiaTheme="minorEastAsia" w:hAnsiTheme="minorHAnsi" w:cstheme="minorBidi"/>
          <w:noProof/>
          <w:kern w:val="2"/>
          <w:sz w:val="22"/>
          <w:szCs w:val="22"/>
          <w:lang w:val="en-SE" w:eastAsia="zh-CN"/>
          <w14:ligatures w14:val="standardContextual"/>
        </w:rPr>
        <w:tab/>
      </w:r>
      <w:r>
        <w:rPr>
          <w:noProof/>
        </w:rPr>
        <w:t>Type: AmfEventSubscriptionInfo</w:t>
      </w:r>
      <w:r>
        <w:rPr>
          <w:noProof/>
        </w:rPr>
        <w:tab/>
      </w:r>
      <w:r>
        <w:rPr>
          <w:noProof/>
        </w:rPr>
        <w:fldChar w:fldCharType="begin"/>
      </w:r>
      <w:r>
        <w:rPr>
          <w:noProof/>
        </w:rPr>
        <w:instrText xml:space="preserve"> PAGEREF _Toc183523573 \h </w:instrText>
      </w:r>
      <w:r>
        <w:rPr>
          <w:noProof/>
        </w:rPr>
      </w:r>
      <w:r>
        <w:rPr>
          <w:noProof/>
        </w:rPr>
        <w:fldChar w:fldCharType="separate"/>
      </w:r>
      <w:r>
        <w:rPr>
          <w:noProof/>
        </w:rPr>
        <w:t>253</w:t>
      </w:r>
      <w:r>
        <w:rPr>
          <w:noProof/>
        </w:rPr>
        <w:fldChar w:fldCharType="end"/>
      </w:r>
    </w:p>
    <w:p w14:paraId="50C7E46A" w14:textId="4C9650B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6.2.6.2.24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TargetArea</w:t>
      </w:r>
      <w:r>
        <w:rPr>
          <w:noProof/>
        </w:rPr>
        <w:tab/>
      </w:r>
      <w:r>
        <w:rPr>
          <w:noProof/>
        </w:rPr>
        <w:fldChar w:fldCharType="begin"/>
      </w:r>
      <w:r>
        <w:rPr>
          <w:noProof/>
        </w:rPr>
        <w:instrText xml:space="preserve"> PAGEREF _Toc183523574 \h </w:instrText>
      </w:r>
      <w:r>
        <w:rPr>
          <w:noProof/>
        </w:rPr>
      </w:r>
      <w:r>
        <w:rPr>
          <w:noProof/>
        </w:rPr>
        <w:fldChar w:fldCharType="separate"/>
      </w:r>
      <w:r>
        <w:rPr>
          <w:noProof/>
        </w:rPr>
        <w:t>254</w:t>
      </w:r>
      <w:r>
        <w:rPr>
          <w:noProof/>
        </w:rPr>
        <w:fldChar w:fldCharType="end"/>
      </w:r>
    </w:p>
    <w:p w14:paraId="1F929538" w14:textId="2431DC49"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SnssaiTaiMapping</w:t>
      </w:r>
      <w:r>
        <w:rPr>
          <w:noProof/>
        </w:rPr>
        <w:tab/>
      </w:r>
      <w:r>
        <w:rPr>
          <w:noProof/>
        </w:rPr>
        <w:fldChar w:fldCharType="begin"/>
      </w:r>
      <w:r>
        <w:rPr>
          <w:noProof/>
        </w:rPr>
        <w:instrText xml:space="preserve"> PAGEREF _Toc183523575 \h </w:instrText>
      </w:r>
      <w:r>
        <w:rPr>
          <w:noProof/>
        </w:rPr>
      </w:r>
      <w:r>
        <w:rPr>
          <w:noProof/>
        </w:rPr>
        <w:fldChar w:fldCharType="separate"/>
      </w:r>
      <w:r>
        <w:rPr>
          <w:noProof/>
        </w:rPr>
        <w:t>254</w:t>
      </w:r>
      <w:r>
        <w:rPr>
          <w:noProof/>
        </w:rPr>
        <w:fldChar w:fldCharType="end"/>
      </w:r>
    </w:p>
    <w:p w14:paraId="55734F99" w14:textId="4C8E0C6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6.2.6.2.26</w:t>
      </w:r>
      <w:r>
        <w:rPr>
          <w:rFonts w:asciiTheme="minorHAnsi" w:eastAsiaTheme="minorEastAsia" w:hAnsiTheme="minorHAnsi" w:cstheme="minorBidi"/>
          <w:noProof/>
          <w:kern w:val="2"/>
          <w:sz w:val="22"/>
          <w:szCs w:val="22"/>
          <w:lang w:val="en-SE" w:eastAsia="zh-CN"/>
          <w14:ligatures w14:val="standardContextual"/>
        </w:rPr>
        <w:tab/>
      </w:r>
      <w:r>
        <w:rPr>
          <w:noProof/>
        </w:rPr>
        <w:t>Type: Supported</w:t>
      </w:r>
      <w:r>
        <w:rPr>
          <w:noProof/>
          <w:lang w:eastAsia="zh-CN"/>
        </w:rPr>
        <w:t>Snssai</w:t>
      </w:r>
      <w:r>
        <w:rPr>
          <w:noProof/>
        </w:rPr>
        <w:tab/>
      </w:r>
      <w:r>
        <w:rPr>
          <w:noProof/>
        </w:rPr>
        <w:fldChar w:fldCharType="begin"/>
      </w:r>
      <w:r>
        <w:rPr>
          <w:noProof/>
        </w:rPr>
        <w:instrText xml:space="preserve"> PAGEREF _Toc183523576 \h </w:instrText>
      </w:r>
      <w:r>
        <w:rPr>
          <w:noProof/>
        </w:rPr>
      </w:r>
      <w:r>
        <w:rPr>
          <w:noProof/>
        </w:rPr>
        <w:fldChar w:fldCharType="separate"/>
      </w:r>
      <w:r>
        <w:rPr>
          <w:noProof/>
        </w:rPr>
        <w:t>254</w:t>
      </w:r>
      <w:r>
        <w:rPr>
          <w:noProof/>
        </w:rPr>
        <w:fldChar w:fldCharType="end"/>
      </w:r>
    </w:p>
    <w:p w14:paraId="43C17AA5" w14:textId="501DED6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6.2.6.2.27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UeInArea</w:t>
      </w:r>
      <w:r>
        <w:rPr>
          <w:noProof/>
        </w:rPr>
        <w:t>Filter</w:t>
      </w:r>
      <w:r>
        <w:rPr>
          <w:noProof/>
        </w:rPr>
        <w:tab/>
      </w:r>
      <w:r>
        <w:rPr>
          <w:noProof/>
        </w:rPr>
        <w:fldChar w:fldCharType="begin"/>
      </w:r>
      <w:r>
        <w:rPr>
          <w:noProof/>
        </w:rPr>
        <w:instrText xml:space="preserve"> PAGEREF _Toc183523577 \h </w:instrText>
      </w:r>
      <w:r>
        <w:rPr>
          <w:noProof/>
        </w:rPr>
      </w:r>
      <w:r>
        <w:rPr>
          <w:noProof/>
        </w:rPr>
        <w:fldChar w:fldCharType="separate"/>
      </w:r>
      <w:r>
        <w:rPr>
          <w:noProof/>
        </w:rPr>
        <w:t>255</w:t>
      </w:r>
      <w:r>
        <w:rPr>
          <w:noProof/>
        </w:rPr>
        <w:fldChar w:fldCharType="end"/>
      </w:r>
    </w:p>
    <w:p w14:paraId="708AF284" w14:textId="6E926CD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6.2.6.2.28</w:t>
      </w:r>
      <w:r>
        <w:rPr>
          <w:rFonts w:asciiTheme="minorHAnsi" w:eastAsiaTheme="minorEastAsia" w:hAnsiTheme="minorHAnsi" w:cstheme="minorBidi"/>
          <w:noProof/>
          <w:kern w:val="2"/>
          <w:sz w:val="22"/>
          <w:szCs w:val="22"/>
          <w:lang w:val="en-SE" w:eastAsia="zh-CN"/>
          <w14:ligatures w14:val="standardContextual"/>
        </w:rPr>
        <w:tab/>
      </w:r>
      <w:r>
        <w:rPr>
          <w:noProof/>
        </w:rPr>
        <w:t>Type: IdleStatusIndication</w:t>
      </w:r>
      <w:r>
        <w:rPr>
          <w:noProof/>
        </w:rPr>
        <w:tab/>
      </w:r>
      <w:r>
        <w:rPr>
          <w:noProof/>
        </w:rPr>
        <w:fldChar w:fldCharType="begin"/>
      </w:r>
      <w:r>
        <w:rPr>
          <w:noProof/>
        </w:rPr>
        <w:instrText xml:space="preserve"> PAGEREF _Toc183523578 \h </w:instrText>
      </w:r>
      <w:r>
        <w:rPr>
          <w:noProof/>
        </w:rPr>
      </w:r>
      <w:r>
        <w:rPr>
          <w:noProof/>
        </w:rPr>
        <w:fldChar w:fldCharType="separate"/>
      </w:r>
      <w:r>
        <w:rPr>
          <w:noProof/>
        </w:rPr>
        <w:t>255</w:t>
      </w:r>
      <w:r>
        <w:rPr>
          <w:noProof/>
        </w:rPr>
        <w:fldChar w:fldCharType="end"/>
      </w:r>
    </w:p>
    <w:p w14:paraId="1D86A558" w14:textId="54552F9E"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6.2.6.2.29</w:t>
      </w:r>
      <w:r>
        <w:rPr>
          <w:rFonts w:asciiTheme="minorHAnsi" w:eastAsiaTheme="minorEastAsia" w:hAnsiTheme="minorHAnsi" w:cstheme="minorBidi"/>
          <w:noProof/>
          <w:kern w:val="2"/>
          <w:sz w:val="22"/>
          <w:szCs w:val="22"/>
          <w:lang w:val="en-SE" w:eastAsia="zh-CN"/>
          <w14:ligatures w14:val="standardContextual"/>
        </w:rPr>
        <w:tab/>
      </w:r>
      <w:r>
        <w:rPr>
          <w:noProof/>
        </w:rPr>
        <w:t>Type: UeAccessBehaviorReportItem</w:t>
      </w:r>
      <w:r>
        <w:rPr>
          <w:noProof/>
        </w:rPr>
        <w:tab/>
      </w:r>
      <w:r>
        <w:rPr>
          <w:noProof/>
        </w:rPr>
        <w:fldChar w:fldCharType="begin"/>
      </w:r>
      <w:r>
        <w:rPr>
          <w:noProof/>
        </w:rPr>
        <w:instrText xml:space="preserve"> PAGEREF _Toc183523579 \h </w:instrText>
      </w:r>
      <w:r>
        <w:rPr>
          <w:noProof/>
        </w:rPr>
      </w:r>
      <w:r>
        <w:rPr>
          <w:noProof/>
        </w:rPr>
        <w:fldChar w:fldCharType="separate"/>
      </w:r>
      <w:r>
        <w:rPr>
          <w:noProof/>
        </w:rPr>
        <w:t>255</w:t>
      </w:r>
      <w:r>
        <w:rPr>
          <w:noProof/>
        </w:rPr>
        <w:fldChar w:fldCharType="end"/>
      </w:r>
    </w:p>
    <w:p w14:paraId="5181F051" w14:textId="5EE2E413"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6.2.6.2.30</w:t>
      </w:r>
      <w:r>
        <w:rPr>
          <w:rFonts w:asciiTheme="minorHAnsi" w:eastAsiaTheme="minorEastAsia" w:hAnsiTheme="minorHAnsi" w:cstheme="minorBidi"/>
          <w:noProof/>
          <w:kern w:val="2"/>
          <w:sz w:val="22"/>
          <w:szCs w:val="22"/>
          <w:lang w:val="en-SE" w:eastAsia="zh-CN"/>
          <w14:ligatures w14:val="standardContextual"/>
        </w:rPr>
        <w:tab/>
      </w:r>
      <w:r>
        <w:rPr>
          <w:noProof/>
        </w:rPr>
        <w:t>Type: UeLocationTrendsReportItem</w:t>
      </w:r>
      <w:r>
        <w:rPr>
          <w:noProof/>
        </w:rPr>
        <w:tab/>
      </w:r>
      <w:r>
        <w:rPr>
          <w:noProof/>
        </w:rPr>
        <w:fldChar w:fldCharType="begin"/>
      </w:r>
      <w:r>
        <w:rPr>
          <w:noProof/>
        </w:rPr>
        <w:instrText xml:space="preserve"> PAGEREF _Toc183523580 \h </w:instrText>
      </w:r>
      <w:r>
        <w:rPr>
          <w:noProof/>
        </w:rPr>
      </w:r>
      <w:r>
        <w:rPr>
          <w:noProof/>
        </w:rPr>
        <w:fldChar w:fldCharType="separate"/>
      </w:r>
      <w:r>
        <w:rPr>
          <w:noProof/>
        </w:rPr>
        <w:t>256</w:t>
      </w:r>
      <w:r>
        <w:rPr>
          <w:noProof/>
        </w:rPr>
        <w:fldChar w:fldCharType="end"/>
      </w:r>
    </w:p>
    <w:p w14:paraId="00ED3AFB" w14:textId="0D54F67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6.2.6.2.31</w:t>
      </w:r>
      <w:r>
        <w:rPr>
          <w:rFonts w:asciiTheme="minorHAnsi" w:eastAsiaTheme="minorEastAsia" w:hAnsiTheme="minorHAnsi" w:cstheme="minorBidi"/>
          <w:noProof/>
          <w:kern w:val="2"/>
          <w:sz w:val="22"/>
          <w:szCs w:val="22"/>
          <w:lang w:val="en-SE" w:eastAsia="zh-CN"/>
          <w14:ligatures w14:val="standardContextual"/>
        </w:rPr>
        <w:tab/>
      </w:r>
      <w:r>
        <w:rPr>
          <w:noProof/>
        </w:rPr>
        <w:t>Type: DispersionArea</w:t>
      </w:r>
      <w:r>
        <w:rPr>
          <w:noProof/>
        </w:rPr>
        <w:tab/>
      </w:r>
      <w:r>
        <w:rPr>
          <w:noProof/>
        </w:rPr>
        <w:fldChar w:fldCharType="begin"/>
      </w:r>
      <w:r>
        <w:rPr>
          <w:noProof/>
        </w:rPr>
        <w:instrText xml:space="preserve"> PAGEREF _Toc183523581 \h </w:instrText>
      </w:r>
      <w:r>
        <w:rPr>
          <w:noProof/>
        </w:rPr>
      </w:r>
      <w:r>
        <w:rPr>
          <w:noProof/>
        </w:rPr>
        <w:fldChar w:fldCharType="separate"/>
      </w:r>
      <w:r>
        <w:rPr>
          <w:noProof/>
        </w:rPr>
        <w:t>256</w:t>
      </w:r>
      <w:r>
        <w:rPr>
          <w:noProof/>
        </w:rPr>
        <w:fldChar w:fldCharType="end"/>
      </w:r>
    </w:p>
    <w:p w14:paraId="27FC63B6" w14:textId="1D1B2F48"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6.2.6.2.32</w:t>
      </w:r>
      <w:r>
        <w:rPr>
          <w:rFonts w:asciiTheme="minorHAnsi" w:eastAsiaTheme="minorEastAsia" w:hAnsiTheme="minorHAnsi" w:cstheme="minorBidi"/>
          <w:noProof/>
          <w:kern w:val="2"/>
          <w:sz w:val="22"/>
          <w:szCs w:val="22"/>
          <w:lang w:val="en-SE" w:eastAsia="zh-CN"/>
          <w14:ligatures w14:val="standardContextual"/>
        </w:rPr>
        <w:tab/>
      </w:r>
      <w:r>
        <w:rPr>
          <w:noProof/>
        </w:rPr>
        <w:t>Type: MmTransactionLocationReportItem</w:t>
      </w:r>
      <w:r>
        <w:rPr>
          <w:noProof/>
        </w:rPr>
        <w:tab/>
      </w:r>
      <w:r>
        <w:rPr>
          <w:noProof/>
        </w:rPr>
        <w:fldChar w:fldCharType="begin"/>
      </w:r>
      <w:r>
        <w:rPr>
          <w:noProof/>
        </w:rPr>
        <w:instrText xml:space="preserve"> PAGEREF _Toc183523582 \h </w:instrText>
      </w:r>
      <w:r>
        <w:rPr>
          <w:noProof/>
        </w:rPr>
      </w:r>
      <w:r>
        <w:rPr>
          <w:noProof/>
        </w:rPr>
        <w:fldChar w:fldCharType="separate"/>
      </w:r>
      <w:r>
        <w:rPr>
          <w:noProof/>
        </w:rPr>
        <w:t>257</w:t>
      </w:r>
      <w:r>
        <w:rPr>
          <w:noProof/>
        </w:rPr>
        <w:fldChar w:fldCharType="end"/>
      </w:r>
    </w:p>
    <w:p w14:paraId="1889FD42" w14:textId="4E7E3AB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6.2.6.2.33</w:t>
      </w:r>
      <w:r>
        <w:rPr>
          <w:rFonts w:asciiTheme="minorHAnsi" w:eastAsiaTheme="minorEastAsia" w:hAnsiTheme="minorHAnsi" w:cstheme="minorBidi"/>
          <w:noProof/>
          <w:kern w:val="2"/>
          <w:sz w:val="22"/>
          <w:szCs w:val="22"/>
          <w:lang w:val="en-SE" w:eastAsia="zh-CN"/>
          <w14:ligatures w14:val="standardContextual"/>
        </w:rPr>
        <w:tab/>
      </w:r>
      <w:r>
        <w:rPr>
          <w:noProof/>
        </w:rPr>
        <w:t>Type: MmTransactionSliceReportItem</w:t>
      </w:r>
      <w:r>
        <w:rPr>
          <w:noProof/>
        </w:rPr>
        <w:tab/>
      </w:r>
      <w:r>
        <w:rPr>
          <w:noProof/>
        </w:rPr>
        <w:fldChar w:fldCharType="begin"/>
      </w:r>
      <w:r>
        <w:rPr>
          <w:noProof/>
        </w:rPr>
        <w:instrText xml:space="preserve"> PAGEREF _Toc183523583 \h </w:instrText>
      </w:r>
      <w:r>
        <w:rPr>
          <w:noProof/>
        </w:rPr>
      </w:r>
      <w:r>
        <w:rPr>
          <w:noProof/>
        </w:rPr>
        <w:fldChar w:fldCharType="separate"/>
      </w:r>
      <w:r>
        <w:rPr>
          <w:noProof/>
        </w:rPr>
        <w:t>257</w:t>
      </w:r>
      <w:r>
        <w:rPr>
          <w:noProof/>
        </w:rPr>
        <w:fldChar w:fldCharType="end"/>
      </w:r>
    </w:p>
    <w:p w14:paraId="00C59E8A" w14:textId="4D32AB6F"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6.2.6.3</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Simple data types and enumerations</w:t>
      </w:r>
      <w:r>
        <w:rPr>
          <w:noProof/>
        </w:rPr>
        <w:tab/>
      </w:r>
      <w:r>
        <w:rPr>
          <w:noProof/>
        </w:rPr>
        <w:fldChar w:fldCharType="begin"/>
      </w:r>
      <w:r>
        <w:rPr>
          <w:noProof/>
        </w:rPr>
        <w:instrText xml:space="preserve"> PAGEREF _Toc183523584 \h </w:instrText>
      </w:r>
      <w:r>
        <w:rPr>
          <w:noProof/>
        </w:rPr>
      </w:r>
      <w:r>
        <w:rPr>
          <w:noProof/>
        </w:rPr>
        <w:fldChar w:fldCharType="separate"/>
      </w:r>
      <w:r>
        <w:rPr>
          <w:noProof/>
        </w:rPr>
        <w:t>257</w:t>
      </w:r>
      <w:r>
        <w:rPr>
          <w:noProof/>
        </w:rPr>
        <w:fldChar w:fldCharType="end"/>
      </w:r>
    </w:p>
    <w:p w14:paraId="385FCFE4" w14:textId="6A8A4A6D"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_Toc183523585 \h </w:instrText>
      </w:r>
      <w:r>
        <w:rPr>
          <w:noProof/>
        </w:rPr>
      </w:r>
      <w:r>
        <w:rPr>
          <w:noProof/>
        </w:rPr>
        <w:fldChar w:fldCharType="separate"/>
      </w:r>
      <w:r>
        <w:rPr>
          <w:noProof/>
        </w:rPr>
        <w:t>257</w:t>
      </w:r>
      <w:r>
        <w:rPr>
          <w:noProof/>
        </w:rPr>
        <w:fldChar w:fldCharType="end"/>
      </w:r>
    </w:p>
    <w:p w14:paraId="4EB71F0E" w14:textId="2972F271"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_Toc183523586 \h </w:instrText>
      </w:r>
      <w:r>
        <w:rPr>
          <w:noProof/>
        </w:rPr>
      </w:r>
      <w:r>
        <w:rPr>
          <w:noProof/>
        </w:rPr>
        <w:fldChar w:fldCharType="separate"/>
      </w:r>
      <w:r>
        <w:rPr>
          <w:noProof/>
        </w:rPr>
        <w:t>257</w:t>
      </w:r>
      <w:r>
        <w:rPr>
          <w:noProof/>
        </w:rPr>
        <w:fldChar w:fldCharType="end"/>
      </w:r>
    </w:p>
    <w:p w14:paraId="622F32C7" w14:textId="338387F7"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6.2.6.3.3</w:t>
      </w:r>
      <w:r>
        <w:rPr>
          <w:rFonts w:asciiTheme="minorHAnsi" w:eastAsiaTheme="minorEastAsia" w:hAnsiTheme="minorHAnsi" w:cstheme="minorBidi"/>
          <w:noProof/>
          <w:kern w:val="2"/>
          <w:sz w:val="22"/>
          <w:szCs w:val="22"/>
          <w:lang w:val="en-SE" w:eastAsia="zh-CN"/>
          <w14:ligatures w14:val="standardContextual"/>
        </w:rPr>
        <w:tab/>
      </w:r>
      <w:r>
        <w:rPr>
          <w:noProof/>
        </w:rPr>
        <w:t>Enumeration: AmfEventType</w:t>
      </w:r>
      <w:r>
        <w:rPr>
          <w:noProof/>
        </w:rPr>
        <w:tab/>
      </w:r>
      <w:r>
        <w:rPr>
          <w:noProof/>
        </w:rPr>
        <w:fldChar w:fldCharType="begin"/>
      </w:r>
      <w:r>
        <w:rPr>
          <w:noProof/>
        </w:rPr>
        <w:instrText xml:space="preserve"> PAGEREF _Toc183523587 \h </w:instrText>
      </w:r>
      <w:r>
        <w:rPr>
          <w:noProof/>
        </w:rPr>
      </w:r>
      <w:r>
        <w:rPr>
          <w:noProof/>
        </w:rPr>
        <w:fldChar w:fldCharType="separate"/>
      </w:r>
      <w:r>
        <w:rPr>
          <w:noProof/>
        </w:rPr>
        <w:t>258</w:t>
      </w:r>
      <w:r>
        <w:rPr>
          <w:noProof/>
        </w:rPr>
        <w:fldChar w:fldCharType="end"/>
      </w:r>
    </w:p>
    <w:p w14:paraId="47BBDC33" w14:textId="5E8F96D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6.2.6.3.4</w:t>
      </w:r>
      <w:r>
        <w:rPr>
          <w:rFonts w:asciiTheme="minorHAnsi" w:eastAsiaTheme="minorEastAsia" w:hAnsiTheme="minorHAnsi" w:cstheme="minorBidi"/>
          <w:noProof/>
          <w:kern w:val="2"/>
          <w:sz w:val="22"/>
          <w:szCs w:val="22"/>
          <w:lang w:val="en-SE" w:eastAsia="zh-CN"/>
          <w14:ligatures w14:val="standardContextual"/>
        </w:rPr>
        <w:tab/>
      </w:r>
      <w:r>
        <w:rPr>
          <w:noProof/>
        </w:rPr>
        <w:t>Enumeration: AmfEventTrigger</w:t>
      </w:r>
      <w:r>
        <w:rPr>
          <w:noProof/>
        </w:rPr>
        <w:tab/>
      </w:r>
      <w:r>
        <w:rPr>
          <w:noProof/>
        </w:rPr>
        <w:fldChar w:fldCharType="begin"/>
      </w:r>
      <w:r>
        <w:rPr>
          <w:noProof/>
        </w:rPr>
        <w:instrText xml:space="preserve"> PAGEREF _Toc183523588 \h </w:instrText>
      </w:r>
      <w:r>
        <w:rPr>
          <w:noProof/>
        </w:rPr>
      </w:r>
      <w:r>
        <w:rPr>
          <w:noProof/>
        </w:rPr>
        <w:fldChar w:fldCharType="separate"/>
      </w:r>
      <w:r>
        <w:rPr>
          <w:noProof/>
        </w:rPr>
        <w:t>260</w:t>
      </w:r>
      <w:r>
        <w:rPr>
          <w:noProof/>
        </w:rPr>
        <w:fldChar w:fldCharType="end"/>
      </w:r>
    </w:p>
    <w:p w14:paraId="0CFB7D8D" w14:textId="7602B188"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6.2.6.3.5</w:t>
      </w:r>
      <w:r>
        <w:rPr>
          <w:rFonts w:asciiTheme="minorHAnsi" w:eastAsiaTheme="minorEastAsia" w:hAnsiTheme="minorHAnsi" w:cstheme="minorBidi"/>
          <w:noProof/>
          <w:kern w:val="2"/>
          <w:sz w:val="22"/>
          <w:szCs w:val="22"/>
          <w:lang w:val="en-SE" w:eastAsia="zh-CN"/>
          <w14:ligatures w14:val="standardContextual"/>
        </w:rPr>
        <w:tab/>
      </w:r>
      <w:r>
        <w:rPr>
          <w:noProof/>
        </w:rPr>
        <w:t>Enumeration: LocationFilter</w:t>
      </w:r>
      <w:r>
        <w:rPr>
          <w:noProof/>
        </w:rPr>
        <w:tab/>
      </w:r>
      <w:r>
        <w:rPr>
          <w:noProof/>
        </w:rPr>
        <w:fldChar w:fldCharType="begin"/>
      </w:r>
      <w:r>
        <w:rPr>
          <w:noProof/>
        </w:rPr>
        <w:instrText xml:space="preserve"> PAGEREF _Toc183523589 \h </w:instrText>
      </w:r>
      <w:r>
        <w:rPr>
          <w:noProof/>
        </w:rPr>
      </w:r>
      <w:r>
        <w:rPr>
          <w:noProof/>
        </w:rPr>
        <w:fldChar w:fldCharType="separate"/>
      </w:r>
      <w:r>
        <w:rPr>
          <w:noProof/>
        </w:rPr>
        <w:t>261</w:t>
      </w:r>
      <w:r>
        <w:rPr>
          <w:noProof/>
        </w:rPr>
        <w:fldChar w:fldCharType="end"/>
      </w:r>
    </w:p>
    <w:p w14:paraId="270C48B7" w14:textId="2454C88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6.2.6.3.6</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_Toc183523590 \h </w:instrText>
      </w:r>
      <w:r>
        <w:rPr>
          <w:noProof/>
        </w:rPr>
      </w:r>
      <w:r>
        <w:rPr>
          <w:noProof/>
        </w:rPr>
        <w:fldChar w:fldCharType="separate"/>
      </w:r>
      <w:r>
        <w:rPr>
          <w:noProof/>
        </w:rPr>
        <w:t>261</w:t>
      </w:r>
      <w:r>
        <w:rPr>
          <w:noProof/>
        </w:rPr>
        <w:fldChar w:fldCharType="end"/>
      </w:r>
    </w:p>
    <w:p w14:paraId="1D4E5AB1" w14:textId="0CC16BE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6.2.6.3.7</w:t>
      </w:r>
      <w:r>
        <w:rPr>
          <w:rFonts w:asciiTheme="minorHAnsi" w:eastAsiaTheme="minorEastAsia" w:hAnsiTheme="minorHAnsi" w:cstheme="minorBidi"/>
          <w:noProof/>
          <w:kern w:val="2"/>
          <w:sz w:val="22"/>
          <w:szCs w:val="22"/>
          <w:lang w:val="en-SE" w:eastAsia="zh-CN"/>
          <w14:ligatures w14:val="standardContextual"/>
        </w:rPr>
        <w:tab/>
      </w:r>
      <w:r>
        <w:rPr>
          <w:noProof/>
        </w:rPr>
        <w:t>Enumeration: UeReachability</w:t>
      </w:r>
      <w:r>
        <w:rPr>
          <w:noProof/>
        </w:rPr>
        <w:tab/>
      </w:r>
      <w:r>
        <w:rPr>
          <w:noProof/>
        </w:rPr>
        <w:fldChar w:fldCharType="begin"/>
      </w:r>
      <w:r>
        <w:rPr>
          <w:noProof/>
        </w:rPr>
        <w:instrText xml:space="preserve"> PAGEREF _Toc183523591 \h </w:instrText>
      </w:r>
      <w:r>
        <w:rPr>
          <w:noProof/>
        </w:rPr>
      </w:r>
      <w:r>
        <w:rPr>
          <w:noProof/>
        </w:rPr>
        <w:fldChar w:fldCharType="separate"/>
      </w:r>
      <w:r>
        <w:rPr>
          <w:noProof/>
        </w:rPr>
        <w:t>261</w:t>
      </w:r>
      <w:r>
        <w:rPr>
          <w:noProof/>
        </w:rPr>
        <w:fldChar w:fldCharType="end"/>
      </w:r>
    </w:p>
    <w:p w14:paraId="61F9F358" w14:textId="074B35D7"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6.2.6.3.8</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_Toc183523592 \h </w:instrText>
      </w:r>
      <w:r>
        <w:rPr>
          <w:noProof/>
        </w:rPr>
      </w:r>
      <w:r>
        <w:rPr>
          <w:noProof/>
        </w:rPr>
        <w:fldChar w:fldCharType="separate"/>
      </w:r>
      <w:r>
        <w:rPr>
          <w:noProof/>
        </w:rPr>
        <w:t>261</w:t>
      </w:r>
      <w:r>
        <w:rPr>
          <w:noProof/>
        </w:rPr>
        <w:fldChar w:fldCharType="end"/>
      </w:r>
    </w:p>
    <w:p w14:paraId="4CF955E7" w14:textId="047114C5"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6.2.6.3.9</w:t>
      </w:r>
      <w:r>
        <w:rPr>
          <w:rFonts w:asciiTheme="minorHAnsi" w:eastAsiaTheme="minorEastAsia" w:hAnsiTheme="minorHAnsi" w:cstheme="minorBidi"/>
          <w:noProof/>
          <w:kern w:val="2"/>
          <w:sz w:val="22"/>
          <w:szCs w:val="22"/>
          <w:lang w:val="en-SE" w:eastAsia="zh-CN"/>
          <w14:ligatures w14:val="standardContextual"/>
        </w:rPr>
        <w:tab/>
      </w:r>
      <w:r>
        <w:rPr>
          <w:noProof/>
        </w:rPr>
        <w:t>Enumeration: RmState</w:t>
      </w:r>
      <w:r>
        <w:rPr>
          <w:noProof/>
        </w:rPr>
        <w:tab/>
      </w:r>
      <w:r>
        <w:rPr>
          <w:noProof/>
        </w:rPr>
        <w:fldChar w:fldCharType="begin"/>
      </w:r>
      <w:r>
        <w:rPr>
          <w:noProof/>
        </w:rPr>
        <w:instrText xml:space="preserve"> PAGEREF _Toc183523593 \h </w:instrText>
      </w:r>
      <w:r>
        <w:rPr>
          <w:noProof/>
        </w:rPr>
      </w:r>
      <w:r>
        <w:rPr>
          <w:noProof/>
        </w:rPr>
        <w:fldChar w:fldCharType="separate"/>
      </w:r>
      <w:r>
        <w:rPr>
          <w:noProof/>
        </w:rPr>
        <w:t>261</w:t>
      </w:r>
      <w:r>
        <w:rPr>
          <w:noProof/>
        </w:rPr>
        <w:fldChar w:fldCharType="end"/>
      </w:r>
    </w:p>
    <w:p w14:paraId="14615E14" w14:textId="5D393B50"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6.2.6.3.10</w:t>
      </w:r>
      <w:r>
        <w:rPr>
          <w:rFonts w:asciiTheme="minorHAnsi" w:eastAsiaTheme="minorEastAsia" w:hAnsiTheme="minorHAnsi" w:cstheme="minorBidi"/>
          <w:noProof/>
          <w:kern w:val="2"/>
          <w:sz w:val="22"/>
          <w:szCs w:val="22"/>
          <w:lang w:val="en-SE" w:eastAsia="zh-CN"/>
          <w14:ligatures w14:val="standardContextual"/>
        </w:rPr>
        <w:tab/>
      </w:r>
      <w:r>
        <w:rPr>
          <w:noProof/>
        </w:rPr>
        <w:t>Enumeration: CmState</w:t>
      </w:r>
      <w:r>
        <w:rPr>
          <w:noProof/>
        </w:rPr>
        <w:tab/>
      </w:r>
      <w:r>
        <w:rPr>
          <w:noProof/>
        </w:rPr>
        <w:fldChar w:fldCharType="begin"/>
      </w:r>
      <w:r>
        <w:rPr>
          <w:noProof/>
        </w:rPr>
        <w:instrText xml:space="preserve"> PAGEREF _Toc183523594 \h </w:instrText>
      </w:r>
      <w:r>
        <w:rPr>
          <w:noProof/>
        </w:rPr>
      </w:r>
      <w:r>
        <w:rPr>
          <w:noProof/>
        </w:rPr>
        <w:fldChar w:fldCharType="separate"/>
      </w:r>
      <w:r>
        <w:rPr>
          <w:noProof/>
        </w:rPr>
        <w:t>261</w:t>
      </w:r>
      <w:r>
        <w:rPr>
          <w:noProof/>
        </w:rPr>
        <w:fldChar w:fldCharType="end"/>
      </w:r>
    </w:p>
    <w:p w14:paraId="7662F2F7" w14:textId="2A0D2CB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6.2.6.3.11</w:t>
      </w:r>
      <w:r>
        <w:rPr>
          <w:rFonts w:asciiTheme="minorHAnsi" w:eastAsiaTheme="minorEastAsia" w:hAnsiTheme="minorHAnsi" w:cstheme="minorBidi"/>
          <w:noProof/>
          <w:kern w:val="2"/>
          <w:sz w:val="22"/>
          <w:szCs w:val="22"/>
          <w:lang w:val="en-SE" w:eastAsia="zh-CN"/>
          <w14:ligatures w14:val="standardContextual"/>
        </w:rPr>
        <w:tab/>
      </w:r>
      <w:r>
        <w:rPr>
          <w:noProof/>
        </w:rPr>
        <w:t>Enumeration: 5GsUserState</w:t>
      </w:r>
      <w:r>
        <w:rPr>
          <w:noProof/>
        </w:rPr>
        <w:tab/>
      </w:r>
      <w:r>
        <w:rPr>
          <w:noProof/>
        </w:rPr>
        <w:fldChar w:fldCharType="begin"/>
      </w:r>
      <w:r>
        <w:rPr>
          <w:noProof/>
        </w:rPr>
        <w:instrText xml:space="preserve"> PAGEREF _Toc183523595 \h </w:instrText>
      </w:r>
      <w:r>
        <w:rPr>
          <w:noProof/>
        </w:rPr>
      </w:r>
      <w:r>
        <w:rPr>
          <w:noProof/>
        </w:rPr>
        <w:fldChar w:fldCharType="separate"/>
      </w:r>
      <w:r>
        <w:rPr>
          <w:noProof/>
        </w:rPr>
        <w:t>262</w:t>
      </w:r>
      <w:r>
        <w:rPr>
          <w:noProof/>
        </w:rPr>
        <w:fldChar w:fldCharType="end"/>
      </w:r>
    </w:p>
    <w:p w14:paraId="4D0FD56E" w14:textId="6F992AE9"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6.2.6.3.12</w:t>
      </w:r>
      <w:r>
        <w:rPr>
          <w:rFonts w:asciiTheme="minorHAnsi" w:eastAsiaTheme="minorEastAsia" w:hAnsiTheme="minorHAnsi" w:cstheme="minorBidi"/>
          <w:noProof/>
          <w:kern w:val="2"/>
          <w:sz w:val="22"/>
          <w:szCs w:val="22"/>
          <w:lang w:val="en-SE" w:eastAsia="zh-CN"/>
          <w14:ligatures w14:val="standardContextual"/>
        </w:rPr>
        <w:tab/>
      </w:r>
      <w:r>
        <w:rPr>
          <w:noProof/>
        </w:rPr>
        <w:t>Enumeration: LossOfConnectivityReason</w:t>
      </w:r>
      <w:r>
        <w:rPr>
          <w:noProof/>
        </w:rPr>
        <w:tab/>
      </w:r>
      <w:r>
        <w:rPr>
          <w:noProof/>
        </w:rPr>
        <w:fldChar w:fldCharType="begin"/>
      </w:r>
      <w:r>
        <w:rPr>
          <w:noProof/>
        </w:rPr>
        <w:instrText xml:space="preserve"> PAGEREF _Toc183523596 \h </w:instrText>
      </w:r>
      <w:r>
        <w:rPr>
          <w:noProof/>
        </w:rPr>
      </w:r>
      <w:r>
        <w:rPr>
          <w:noProof/>
        </w:rPr>
        <w:fldChar w:fldCharType="separate"/>
      </w:r>
      <w:r>
        <w:rPr>
          <w:noProof/>
        </w:rPr>
        <w:t>262</w:t>
      </w:r>
      <w:r>
        <w:rPr>
          <w:noProof/>
        </w:rPr>
        <w:fldChar w:fldCharType="end"/>
      </w:r>
    </w:p>
    <w:p w14:paraId="737BC5C8" w14:textId="338E63C0"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6.2.6.3.13</w:t>
      </w:r>
      <w:r>
        <w:rPr>
          <w:rFonts w:asciiTheme="minorHAnsi" w:eastAsiaTheme="minorEastAsia" w:hAnsiTheme="minorHAnsi" w:cstheme="minorBidi"/>
          <w:noProof/>
          <w:kern w:val="2"/>
          <w:sz w:val="22"/>
          <w:szCs w:val="22"/>
          <w:lang w:val="en-SE" w:eastAsia="zh-CN"/>
          <w14:ligatures w14:val="standardContextual"/>
        </w:rPr>
        <w:tab/>
      </w:r>
      <w:r>
        <w:rPr>
          <w:noProof/>
        </w:rPr>
        <w:t>Enumeration: ReachabilityFilter</w:t>
      </w:r>
      <w:r>
        <w:rPr>
          <w:noProof/>
        </w:rPr>
        <w:tab/>
      </w:r>
      <w:r>
        <w:rPr>
          <w:noProof/>
        </w:rPr>
        <w:fldChar w:fldCharType="begin"/>
      </w:r>
      <w:r>
        <w:rPr>
          <w:noProof/>
        </w:rPr>
        <w:instrText xml:space="preserve"> PAGEREF _Toc183523597 \h </w:instrText>
      </w:r>
      <w:r>
        <w:rPr>
          <w:noProof/>
        </w:rPr>
      </w:r>
      <w:r>
        <w:rPr>
          <w:noProof/>
        </w:rPr>
        <w:fldChar w:fldCharType="separate"/>
      </w:r>
      <w:r>
        <w:rPr>
          <w:noProof/>
        </w:rPr>
        <w:t>262</w:t>
      </w:r>
      <w:r>
        <w:rPr>
          <w:noProof/>
        </w:rPr>
        <w:fldChar w:fldCharType="end"/>
      </w:r>
    </w:p>
    <w:p w14:paraId="6E5F8E47" w14:textId="725E218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6.2.6.3.14</w:t>
      </w:r>
      <w:r>
        <w:rPr>
          <w:rFonts w:asciiTheme="minorHAnsi" w:eastAsiaTheme="minorEastAsia" w:hAnsiTheme="minorHAnsi" w:cstheme="minorBidi"/>
          <w:noProof/>
          <w:kern w:val="2"/>
          <w:sz w:val="22"/>
          <w:szCs w:val="22"/>
          <w:lang w:val="en-SE" w:eastAsia="zh-CN"/>
          <w14:ligatures w14:val="standardContextual"/>
        </w:rPr>
        <w:tab/>
      </w:r>
      <w:r>
        <w:rPr>
          <w:noProof/>
        </w:rPr>
        <w:t>Enumeration: UeType</w:t>
      </w:r>
      <w:r>
        <w:rPr>
          <w:noProof/>
        </w:rPr>
        <w:tab/>
      </w:r>
      <w:r>
        <w:rPr>
          <w:noProof/>
        </w:rPr>
        <w:fldChar w:fldCharType="begin"/>
      </w:r>
      <w:r>
        <w:rPr>
          <w:noProof/>
        </w:rPr>
        <w:instrText xml:space="preserve"> PAGEREF _Toc183523598 \h </w:instrText>
      </w:r>
      <w:r>
        <w:rPr>
          <w:noProof/>
        </w:rPr>
      </w:r>
      <w:r>
        <w:rPr>
          <w:noProof/>
        </w:rPr>
        <w:fldChar w:fldCharType="separate"/>
      </w:r>
      <w:r>
        <w:rPr>
          <w:noProof/>
        </w:rPr>
        <w:t>262</w:t>
      </w:r>
      <w:r>
        <w:rPr>
          <w:noProof/>
        </w:rPr>
        <w:fldChar w:fldCharType="end"/>
      </w:r>
    </w:p>
    <w:p w14:paraId="62E2271D" w14:textId="3818657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6.2.6.3.15</w:t>
      </w:r>
      <w:r>
        <w:rPr>
          <w:rFonts w:asciiTheme="minorHAnsi" w:eastAsiaTheme="minorEastAsia" w:hAnsiTheme="minorHAnsi" w:cstheme="minorBidi"/>
          <w:noProof/>
          <w:kern w:val="2"/>
          <w:sz w:val="22"/>
          <w:szCs w:val="22"/>
          <w:lang w:val="en-SE" w:eastAsia="zh-CN"/>
          <w14:ligatures w14:val="standardContextual"/>
        </w:rPr>
        <w:tab/>
      </w:r>
      <w:r>
        <w:rPr>
          <w:noProof/>
        </w:rPr>
        <w:t>Enumeration: AccessStateTransitionType</w:t>
      </w:r>
      <w:r>
        <w:rPr>
          <w:noProof/>
        </w:rPr>
        <w:tab/>
      </w:r>
      <w:r>
        <w:rPr>
          <w:noProof/>
        </w:rPr>
        <w:fldChar w:fldCharType="begin"/>
      </w:r>
      <w:r>
        <w:rPr>
          <w:noProof/>
        </w:rPr>
        <w:instrText xml:space="preserve"> PAGEREF _Toc183523599 \h </w:instrText>
      </w:r>
      <w:r>
        <w:rPr>
          <w:noProof/>
        </w:rPr>
      </w:r>
      <w:r>
        <w:rPr>
          <w:noProof/>
        </w:rPr>
        <w:fldChar w:fldCharType="separate"/>
      </w:r>
      <w:r>
        <w:rPr>
          <w:noProof/>
        </w:rPr>
        <w:t>263</w:t>
      </w:r>
      <w:r>
        <w:rPr>
          <w:noProof/>
        </w:rPr>
        <w:fldChar w:fldCharType="end"/>
      </w:r>
    </w:p>
    <w:p w14:paraId="19035DFA" w14:textId="384D9626"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6.2.6.4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_Toc183523600 \h </w:instrText>
      </w:r>
      <w:r>
        <w:rPr>
          <w:noProof/>
        </w:rPr>
      </w:r>
      <w:r>
        <w:rPr>
          <w:noProof/>
        </w:rPr>
        <w:fldChar w:fldCharType="separate"/>
      </w:r>
      <w:r>
        <w:rPr>
          <w:noProof/>
        </w:rPr>
        <w:t>263</w:t>
      </w:r>
      <w:r>
        <w:rPr>
          <w:noProof/>
        </w:rPr>
        <w:fldChar w:fldCharType="end"/>
      </w:r>
    </w:p>
    <w:p w14:paraId="3138FC83" w14:textId="709972BD"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6.2.7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_Toc183523601 \h </w:instrText>
      </w:r>
      <w:r>
        <w:rPr>
          <w:noProof/>
        </w:rPr>
      </w:r>
      <w:r>
        <w:rPr>
          <w:noProof/>
        </w:rPr>
        <w:fldChar w:fldCharType="separate"/>
      </w:r>
      <w:r>
        <w:rPr>
          <w:noProof/>
        </w:rPr>
        <w:t>263</w:t>
      </w:r>
      <w:r>
        <w:rPr>
          <w:noProof/>
        </w:rPr>
        <w:fldChar w:fldCharType="end"/>
      </w:r>
    </w:p>
    <w:p w14:paraId="723C0C5F" w14:textId="0773A5E6"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6.2.7.1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_Toc183523602 \h </w:instrText>
      </w:r>
      <w:r>
        <w:rPr>
          <w:noProof/>
        </w:rPr>
      </w:r>
      <w:r>
        <w:rPr>
          <w:noProof/>
        </w:rPr>
        <w:fldChar w:fldCharType="separate"/>
      </w:r>
      <w:r>
        <w:rPr>
          <w:noProof/>
        </w:rPr>
        <w:t>263</w:t>
      </w:r>
      <w:r>
        <w:rPr>
          <w:noProof/>
        </w:rPr>
        <w:fldChar w:fldCharType="end"/>
      </w:r>
    </w:p>
    <w:p w14:paraId="04B3901A" w14:textId="15B5BAAF"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6.2.7.2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_Toc183523603 \h </w:instrText>
      </w:r>
      <w:r>
        <w:rPr>
          <w:noProof/>
        </w:rPr>
      </w:r>
      <w:r>
        <w:rPr>
          <w:noProof/>
        </w:rPr>
        <w:fldChar w:fldCharType="separate"/>
      </w:r>
      <w:r>
        <w:rPr>
          <w:noProof/>
        </w:rPr>
        <w:t>263</w:t>
      </w:r>
      <w:r>
        <w:rPr>
          <w:noProof/>
        </w:rPr>
        <w:fldChar w:fldCharType="end"/>
      </w:r>
    </w:p>
    <w:p w14:paraId="77ABE506" w14:textId="33B2ABC6"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6.2.7.3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_Toc183523604 \h </w:instrText>
      </w:r>
      <w:r>
        <w:rPr>
          <w:noProof/>
        </w:rPr>
      </w:r>
      <w:r>
        <w:rPr>
          <w:noProof/>
        </w:rPr>
        <w:fldChar w:fldCharType="separate"/>
      </w:r>
      <w:r>
        <w:rPr>
          <w:noProof/>
        </w:rPr>
        <w:t>263</w:t>
      </w:r>
      <w:r>
        <w:rPr>
          <w:noProof/>
        </w:rPr>
        <w:fldChar w:fldCharType="end"/>
      </w:r>
    </w:p>
    <w:p w14:paraId="187DFE22" w14:textId="64FFFE5D"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6.2.8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_Toc183523605 \h </w:instrText>
      </w:r>
      <w:r>
        <w:rPr>
          <w:noProof/>
        </w:rPr>
      </w:r>
      <w:r>
        <w:rPr>
          <w:noProof/>
        </w:rPr>
        <w:fldChar w:fldCharType="separate"/>
      </w:r>
      <w:r>
        <w:rPr>
          <w:noProof/>
        </w:rPr>
        <w:t>263</w:t>
      </w:r>
      <w:r>
        <w:rPr>
          <w:noProof/>
        </w:rPr>
        <w:fldChar w:fldCharType="end"/>
      </w:r>
    </w:p>
    <w:p w14:paraId="348B2802" w14:textId="71011D9B"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6.2.9</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Security</w:t>
      </w:r>
      <w:r>
        <w:rPr>
          <w:noProof/>
        </w:rPr>
        <w:tab/>
      </w:r>
      <w:r>
        <w:rPr>
          <w:noProof/>
        </w:rPr>
        <w:fldChar w:fldCharType="begin"/>
      </w:r>
      <w:r>
        <w:rPr>
          <w:noProof/>
        </w:rPr>
        <w:instrText xml:space="preserve"> PAGEREF _Toc183523606 \h </w:instrText>
      </w:r>
      <w:r>
        <w:rPr>
          <w:noProof/>
        </w:rPr>
      </w:r>
      <w:r>
        <w:rPr>
          <w:noProof/>
        </w:rPr>
        <w:fldChar w:fldCharType="separate"/>
      </w:r>
      <w:r>
        <w:rPr>
          <w:noProof/>
        </w:rPr>
        <w:t>265</w:t>
      </w:r>
      <w:r>
        <w:rPr>
          <w:noProof/>
        </w:rPr>
        <w:fldChar w:fldCharType="end"/>
      </w:r>
    </w:p>
    <w:p w14:paraId="598A9D68" w14:textId="7C5624E3"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6.2.10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_Toc183523607 \h </w:instrText>
      </w:r>
      <w:r>
        <w:rPr>
          <w:noProof/>
        </w:rPr>
      </w:r>
      <w:r>
        <w:rPr>
          <w:noProof/>
        </w:rPr>
        <w:fldChar w:fldCharType="separate"/>
      </w:r>
      <w:r>
        <w:rPr>
          <w:noProof/>
        </w:rPr>
        <w:t>266</w:t>
      </w:r>
      <w:r>
        <w:rPr>
          <w:noProof/>
        </w:rPr>
        <w:fldChar w:fldCharType="end"/>
      </w:r>
    </w:p>
    <w:p w14:paraId="35C57FF7" w14:textId="02A7521C" w:rsidR="00881EF7" w:rsidRDefault="00881EF7">
      <w:pPr>
        <w:pStyle w:val="TOC2"/>
        <w:rPr>
          <w:rFonts w:asciiTheme="minorHAnsi" w:eastAsiaTheme="minorEastAsia" w:hAnsiTheme="minorHAnsi" w:cstheme="minorBidi"/>
          <w:noProof/>
          <w:kern w:val="2"/>
          <w:sz w:val="22"/>
          <w:szCs w:val="22"/>
          <w:lang w:val="en-SE" w:eastAsia="zh-CN"/>
          <w14:ligatures w14:val="standardContextual"/>
        </w:rPr>
      </w:pPr>
      <w:r>
        <w:rPr>
          <w:noProof/>
        </w:rPr>
        <w:t>6.3</w:t>
      </w:r>
      <w:r>
        <w:rPr>
          <w:rFonts w:asciiTheme="minorHAnsi" w:eastAsiaTheme="minorEastAsia" w:hAnsiTheme="minorHAnsi" w:cstheme="minorBidi"/>
          <w:noProof/>
          <w:kern w:val="2"/>
          <w:sz w:val="22"/>
          <w:szCs w:val="22"/>
          <w:lang w:val="en-SE" w:eastAsia="zh-CN"/>
          <w14:ligatures w14:val="standardContextual"/>
        </w:rPr>
        <w:tab/>
      </w:r>
      <w:r>
        <w:rPr>
          <w:noProof/>
        </w:rPr>
        <w:t>Namf_MT Service API</w:t>
      </w:r>
      <w:r>
        <w:rPr>
          <w:noProof/>
        </w:rPr>
        <w:tab/>
      </w:r>
      <w:r>
        <w:rPr>
          <w:noProof/>
        </w:rPr>
        <w:fldChar w:fldCharType="begin"/>
      </w:r>
      <w:r>
        <w:rPr>
          <w:noProof/>
        </w:rPr>
        <w:instrText xml:space="preserve"> PAGEREF _Toc183523608 \h </w:instrText>
      </w:r>
      <w:r>
        <w:rPr>
          <w:noProof/>
        </w:rPr>
      </w:r>
      <w:r>
        <w:rPr>
          <w:noProof/>
        </w:rPr>
        <w:fldChar w:fldCharType="separate"/>
      </w:r>
      <w:r>
        <w:rPr>
          <w:noProof/>
        </w:rPr>
        <w:t>266</w:t>
      </w:r>
      <w:r>
        <w:rPr>
          <w:noProof/>
        </w:rPr>
        <w:fldChar w:fldCharType="end"/>
      </w:r>
    </w:p>
    <w:p w14:paraId="74CAF0C2" w14:textId="7B88DEA7"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6.3.1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_Toc183523609 \h </w:instrText>
      </w:r>
      <w:r>
        <w:rPr>
          <w:noProof/>
        </w:rPr>
      </w:r>
      <w:r>
        <w:rPr>
          <w:noProof/>
        </w:rPr>
        <w:fldChar w:fldCharType="separate"/>
      </w:r>
      <w:r>
        <w:rPr>
          <w:noProof/>
        </w:rPr>
        <w:t>266</w:t>
      </w:r>
      <w:r>
        <w:rPr>
          <w:noProof/>
        </w:rPr>
        <w:fldChar w:fldCharType="end"/>
      </w:r>
    </w:p>
    <w:p w14:paraId="28832E00" w14:textId="0011AA38"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6.3.2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_Toc183523610 \h </w:instrText>
      </w:r>
      <w:r>
        <w:rPr>
          <w:noProof/>
        </w:rPr>
      </w:r>
      <w:r>
        <w:rPr>
          <w:noProof/>
        </w:rPr>
        <w:fldChar w:fldCharType="separate"/>
      </w:r>
      <w:r>
        <w:rPr>
          <w:noProof/>
        </w:rPr>
        <w:t>267</w:t>
      </w:r>
      <w:r>
        <w:rPr>
          <w:noProof/>
        </w:rPr>
        <w:fldChar w:fldCharType="end"/>
      </w:r>
    </w:p>
    <w:p w14:paraId="4B8882A7" w14:textId="5544623D"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6.3.2.1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_Toc183523611 \h </w:instrText>
      </w:r>
      <w:r>
        <w:rPr>
          <w:noProof/>
        </w:rPr>
      </w:r>
      <w:r>
        <w:rPr>
          <w:noProof/>
        </w:rPr>
        <w:fldChar w:fldCharType="separate"/>
      </w:r>
      <w:r>
        <w:rPr>
          <w:noProof/>
        </w:rPr>
        <w:t>267</w:t>
      </w:r>
      <w:r>
        <w:rPr>
          <w:noProof/>
        </w:rPr>
        <w:fldChar w:fldCharType="end"/>
      </w:r>
    </w:p>
    <w:p w14:paraId="4F09138A" w14:textId="38D84011"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6.3.2.2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_Toc183523612 \h </w:instrText>
      </w:r>
      <w:r>
        <w:rPr>
          <w:noProof/>
        </w:rPr>
      </w:r>
      <w:r>
        <w:rPr>
          <w:noProof/>
        </w:rPr>
        <w:fldChar w:fldCharType="separate"/>
      </w:r>
      <w:r>
        <w:rPr>
          <w:noProof/>
        </w:rPr>
        <w:t>267</w:t>
      </w:r>
      <w:r>
        <w:rPr>
          <w:noProof/>
        </w:rPr>
        <w:fldChar w:fldCharType="end"/>
      </w:r>
    </w:p>
    <w:p w14:paraId="2A3F6AED" w14:textId="5D66F03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_Toc183523613 \h </w:instrText>
      </w:r>
      <w:r>
        <w:rPr>
          <w:noProof/>
        </w:rPr>
      </w:r>
      <w:r>
        <w:rPr>
          <w:noProof/>
        </w:rPr>
        <w:fldChar w:fldCharType="separate"/>
      </w:r>
      <w:r>
        <w:rPr>
          <w:noProof/>
        </w:rPr>
        <w:t>267</w:t>
      </w:r>
      <w:r>
        <w:rPr>
          <w:noProof/>
        </w:rPr>
        <w:fldChar w:fldCharType="end"/>
      </w:r>
    </w:p>
    <w:p w14:paraId="5DF5DF1C" w14:textId="792614A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_Toc183523614 \h </w:instrText>
      </w:r>
      <w:r>
        <w:rPr>
          <w:noProof/>
        </w:rPr>
      </w:r>
      <w:r>
        <w:rPr>
          <w:noProof/>
        </w:rPr>
        <w:fldChar w:fldCharType="separate"/>
      </w:r>
      <w:r>
        <w:rPr>
          <w:noProof/>
        </w:rPr>
        <w:t>267</w:t>
      </w:r>
      <w:r>
        <w:rPr>
          <w:noProof/>
        </w:rPr>
        <w:fldChar w:fldCharType="end"/>
      </w:r>
    </w:p>
    <w:p w14:paraId="3C7D2D48" w14:textId="4BB12D99"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6.3.2.3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_Toc183523615 \h </w:instrText>
      </w:r>
      <w:r>
        <w:rPr>
          <w:noProof/>
        </w:rPr>
      </w:r>
      <w:r>
        <w:rPr>
          <w:noProof/>
        </w:rPr>
        <w:fldChar w:fldCharType="separate"/>
      </w:r>
      <w:r>
        <w:rPr>
          <w:noProof/>
        </w:rPr>
        <w:t>267</w:t>
      </w:r>
      <w:r>
        <w:rPr>
          <w:noProof/>
        </w:rPr>
        <w:fldChar w:fldCharType="end"/>
      </w:r>
    </w:p>
    <w:p w14:paraId="293F0384" w14:textId="0869A8A8"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_Toc183523616 \h </w:instrText>
      </w:r>
      <w:r>
        <w:rPr>
          <w:noProof/>
        </w:rPr>
      </w:r>
      <w:r>
        <w:rPr>
          <w:noProof/>
        </w:rPr>
        <w:fldChar w:fldCharType="separate"/>
      </w:r>
      <w:r>
        <w:rPr>
          <w:noProof/>
        </w:rPr>
        <w:t>267</w:t>
      </w:r>
      <w:r>
        <w:rPr>
          <w:noProof/>
        </w:rPr>
        <w:fldChar w:fldCharType="end"/>
      </w:r>
    </w:p>
    <w:p w14:paraId="7176A90E" w14:textId="5DD736BC"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6.3.3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_Toc183523617 \h </w:instrText>
      </w:r>
      <w:r>
        <w:rPr>
          <w:noProof/>
        </w:rPr>
      </w:r>
      <w:r>
        <w:rPr>
          <w:noProof/>
        </w:rPr>
        <w:fldChar w:fldCharType="separate"/>
      </w:r>
      <w:r>
        <w:rPr>
          <w:noProof/>
        </w:rPr>
        <w:t>268</w:t>
      </w:r>
      <w:r>
        <w:rPr>
          <w:noProof/>
        </w:rPr>
        <w:fldChar w:fldCharType="end"/>
      </w:r>
    </w:p>
    <w:p w14:paraId="70407093" w14:textId="2D2C5F4B"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6.3.3.1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_Toc183523618 \h </w:instrText>
      </w:r>
      <w:r>
        <w:rPr>
          <w:noProof/>
        </w:rPr>
      </w:r>
      <w:r>
        <w:rPr>
          <w:noProof/>
        </w:rPr>
        <w:fldChar w:fldCharType="separate"/>
      </w:r>
      <w:r>
        <w:rPr>
          <w:noProof/>
        </w:rPr>
        <w:t>268</w:t>
      </w:r>
      <w:r>
        <w:rPr>
          <w:noProof/>
        </w:rPr>
        <w:fldChar w:fldCharType="end"/>
      </w:r>
    </w:p>
    <w:p w14:paraId="732BA638" w14:textId="172534C7"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6.3.3.2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ueReachInd</w:t>
      </w:r>
      <w:r>
        <w:rPr>
          <w:noProof/>
        </w:rPr>
        <w:tab/>
      </w:r>
      <w:r>
        <w:rPr>
          <w:noProof/>
        </w:rPr>
        <w:fldChar w:fldCharType="begin"/>
      </w:r>
      <w:r>
        <w:rPr>
          <w:noProof/>
        </w:rPr>
        <w:instrText xml:space="preserve"> PAGEREF _Toc183523619 \h </w:instrText>
      </w:r>
      <w:r>
        <w:rPr>
          <w:noProof/>
        </w:rPr>
      </w:r>
      <w:r>
        <w:rPr>
          <w:noProof/>
        </w:rPr>
        <w:fldChar w:fldCharType="separate"/>
      </w:r>
      <w:r>
        <w:rPr>
          <w:noProof/>
        </w:rPr>
        <w:t>268</w:t>
      </w:r>
      <w:r>
        <w:rPr>
          <w:noProof/>
        </w:rPr>
        <w:fldChar w:fldCharType="end"/>
      </w:r>
    </w:p>
    <w:p w14:paraId="6C94A50E" w14:textId="7E4535B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_Toc183523620 \h </w:instrText>
      </w:r>
      <w:r>
        <w:rPr>
          <w:noProof/>
        </w:rPr>
      </w:r>
      <w:r>
        <w:rPr>
          <w:noProof/>
        </w:rPr>
        <w:fldChar w:fldCharType="separate"/>
      </w:r>
      <w:r>
        <w:rPr>
          <w:noProof/>
        </w:rPr>
        <w:t>268</w:t>
      </w:r>
      <w:r>
        <w:rPr>
          <w:noProof/>
        </w:rPr>
        <w:fldChar w:fldCharType="end"/>
      </w:r>
    </w:p>
    <w:p w14:paraId="1D8D0DE3" w14:textId="56D945B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_Toc183523621 \h </w:instrText>
      </w:r>
      <w:r>
        <w:rPr>
          <w:noProof/>
        </w:rPr>
      </w:r>
      <w:r>
        <w:rPr>
          <w:noProof/>
        </w:rPr>
        <w:fldChar w:fldCharType="separate"/>
      </w:r>
      <w:r>
        <w:rPr>
          <w:noProof/>
        </w:rPr>
        <w:t>268</w:t>
      </w:r>
      <w:r>
        <w:rPr>
          <w:noProof/>
        </w:rPr>
        <w:fldChar w:fldCharType="end"/>
      </w:r>
    </w:p>
    <w:p w14:paraId="475A846C" w14:textId="2D8BDFF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_Toc183523622 \h </w:instrText>
      </w:r>
      <w:r>
        <w:rPr>
          <w:noProof/>
        </w:rPr>
      </w:r>
      <w:r>
        <w:rPr>
          <w:noProof/>
        </w:rPr>
        <w:fldChar w:fldCharType="separate"/>
      </w:r>
      <w:r>
        <w:rPr>
          <w:noProof/>
        </w:rPr>
        <w:t>269</w:t>
      </w:r>
      <w:r>
        <w:rPr>
          <w:noProof/>
        </w:rPr>
        <w:fldChar w:fldCharType="end"/>
      </w:r>
    </w:p>
    <w:p w14:paraId="7696FD98" w14:textId="424C84D6"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6.3.3.2.3.1</w:t>
      </w:r>
      <w:r>
        <w:rPr>
          <w:rFonts w:asciiTheme="minorHAnsi" w:eastAsiaTheme="minorEastAsia" w:hAnsiTheme="minorHAnsi" w:cstheme="minorBidi"/>
          <w:noProof/>
          <w:kern w:val="2"/>
          <w:sz w:val="22"/>
          <w:szCs w:val="22"/>
          <w:lang w:val="en-SE" w:eastAsia="zh-CN"/>
          <w14:ligatures w14:val="standardContextual"/>
        </w:rPr>
        <w:tab/>
      </w:r>
      <w:r>
        <w:rPr>
          <w:noProof/>
        </w:rPr>
        <w:t>PUT</w:t>
      </w:r>
      <w:r>
        <w:rPr>
          <w:noProof/>
        </w:rPr>
        <w:tab/>
      </w:r>
      <w:r>
        <w:rPr>
          <w:noProof/>
        </w:rPr>
        <w:fldChar w:fldCharType="begin"/>
      </w:r>
      <w:r>
        <w:rPr>
          <w:noProof/>
        </w:rPr>
        <w:instrText xml:space="preserve"> PAGEREF _Toc183523623 \h </w:instrText>
      </w:r>
      <w:r>
        <w:rPr>
          <w:noProof/>
        </w:rPr>
      </w:r>
      <w:r>
        <w:rPr>
          <w:noProof/>
        </w:rPr>
        <w:fldChar w:fldCharType="separate"/>
      </w:r>
      <w:r>
        <w:rPr>
          <w:noProof/>
        </w:rPr>
        <w:t>269</w:t>
      </w:r>
      <w:r>
        <w:rPr>
          <w:noProof/>
        </w:rPr>
        <w:fldChar w:fldCharType="end"/>
      </w:r>
    </w:p>
    <w:p w14:paraId="198BB2AC" w14:textId="0D9984F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_Toc183523624 \h </w:instrText>
      </w:r>
      <w:r>
        <w:rPr>
          <w:noProof/>
        </w:rPr>
      </w:r>
      <w:r>
        <w:rPr>
          <w:noProof/>
        </w:rPr>
        <w:fldChar w:fldCharType="separate"/>
      </w:r>
      <w:r>
        <w:rPr>
          <w:noProof/>
        </w:rPr>
        <w:t>271</w:t>
      </w:r>
      <w:r>
        <w:rPr>
          <w:noProof/>
        </w:rPr>
        <w:fldChar w:fldCharType="end"/>
      </w:r>
    </w:p>
    <w:p w14:paraId="1F522D1B" w14:textId="0CE18D27"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6.3.3.3</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ueContext</w:t>
      </w:r>
      <w:r>
        <w:rPr>
          <w:noProof/>
        </w:rPr>
        <w:tab/>
      </w:r>
      <w:r>
        <w:rPr>
          <w:noProof/>
        </w:rPr>
        <w:fldChar w:fldCharType="begin"/>
      </w:r>
      <w:r>
        <w:rPr>
          <w:noProof/>
        </w:rPr>
        <w:instrText xml:space="preserve"> PAGEREF _Toc183523625 \h </w:instrText>
      </w:r>
      <w:r>
        <w:rPr>
          <w:noProof/>
        </w:rPr>
      </w:r>
      <w:r>
        <w:rPr>
          <w:noProof/>
        </w:rPr>
        <w:fldChar w:fldCharType="separate"/>
      </w:r>
      <w:r>
        <w:rPr>
          <w:noProof/>
        </w:rPr>
        <w:t>271</w:t>
      </w:r>
      <w:r>
        <w:rPr>
          <w:noProof/>
        </w:rPr>
        <w:fldChar w:fldCharType="end"/>
      </w:r>
    </w:p>
    <w:p w14:paraId="2E991643" w14:textId="1A284F0E"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_Toc183523626 \h </w:instrText>
      </w:r>
      <w:r>
        <w:rPr>
          <w:noProof/>
        </w:rPr>
      </w:r>
      <w:r>
        <w:rPr>
          <w:noProof/>
        </w:rPr>
        <w:fldChar w:fldCharType="separate"/>
      </w:r>
      <w:r>
        <w:rPr>
          <w:noProof/>
        </w:rPr>
        <w:t>271</w:t>
      </w:r>
      <w:r>
        <w:rPr>
          <w:noProof/>
        </w:rPr>
        <w:fldChar w:fldCharType="end"/>
      </w:r>
    </w:p>
    <w:p w14:paraId="41F7DDAF" w14:textId="70CBA203"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_Toc183523627 \h </w:instrText>
      </w:r>
      <w:r>
        <w:rPr>
          <w:noProof/>
        </w:rPr>
      </w:r>
      <w:r>
        <w:rPr>
          <w:noProof/>
        </w:rPr>
        <w:fldChar w:fldCharType="separate"/>
      </w:r>
      <w:r>
        <w:rPr>
          <w:noProof/>
        </w:rPr>
        <w:t>271</w:t>
      </w:r>
      <w:r>
        <w:rPr>
          <w:noProof/>
        </w:rPr>
        <w:fldChar w:fldCharType="end"/>
      </w:r>
    </w:p>
    <w:p w14:paraId="5D005824" w14:textId="75456FF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6.3.3.3.3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_Toc183523628 \h </w:instrText>
      </w:r>
      <w:r>
        <w:rPr>
          <w:noProof/>
        </w:rPr>
      </w:r>
      <w:r>
        <w:rPr>
          <w:noProof/>
        </w:rPr>
        <w:fldChar w:fldCharType="separate"/>
      </w:r>
      <w:r>
        <w:rPr>
          <w:noProof/>
        </w:rPr>
        <w:t>271</w:t>
      </w:r>
      <w:r>
        <w:rPr>
          <w:noProof/>
        </w:rPr>
        <w:fldChar w:fldCharType="end"/>
      </w:r>
    </w:p>
    <w:p w14:paraId="7142478C" w14:textId="25919A21"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6.3.3.3.3.1</w:t>
      </w:r>
      <w:r>
        <w:rPr>
          <w:rFonts w:asciiTheme="minorHAnsi" w:eastAsiaTheme="minorEastAsia" w:hAnsiTheme="minorHAnsi" w:cstheme="minorBidi"/>
          <w:noProof/>
          <w:kern w:val="2"/>
          <w:sz w:val="22"/>
          <w:szCs w:val="22"/>
          <w:lang w:val="en-SE" w:eastAsia="zh-CN"/>
          <w14:ligatures w14:val="standardContextual"/>
        </w:rPr>
        <w:tab/>
      </w:r>
      <w:r>
        <w:rPr>
          <w:noProof/>
        </w:rPr>
        <w:t>GET</w:t>
      </w:r>
      <w:r>
        <w:rPr>
          <w:noProof/>
        </w:rPr>
        <w:tab/>
      </w:r>
      <w:r>
        <w:rPr>
          <w:noProof/>
        </w:rPr>
        <w:fldChar w:fldCharType="begin"/>
      </w:r>
      <w:r>
        <w:rPr>
          <w:noProof/>
        </w:rPr>
        <w:instrText xml:space="preserve"> PAGEREF _Toc183523629 \h </w:instrText>
      </w:r>
      <w:r>
        <w:rPr>
          <w:noProof/>
        </w:rPr>
      </w:r>
      <w:r>
        <w:rPr>
          <w:noProof/>
        </w:rPr>
        <w:fldChar w:fldCharType="separate"/>
      </w:r>
      <w:r>
        <w:rPr>
          <w:noProof/>
        </w:rPr>
        <w:t>271</w:t>
      </w:r>
      <w:r>
        <w:rPr>
          <w:noProof/>
        </w:rPr>
        <w:fldChar w:fldCharType="end"/>
      </w:r>
    </w:p>
    <w:p w14:paraId="16BFCA56" w14:textId="619002B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_Toc183523630 \h </w:instrText>
      </w:r>
      <w:r>
        <w:rPr>
          <w:noProof/>
        </w:rPr>
      </w:r>
      <w:r>
        <w:rPr>
          <w:noProof/>
        </w:rPr>
        <w:fldChar w:fldCharType="separate"/>
      </w:r>
      <w:r>
        <w:rPr>
          <w:noProof/>
        </w:rPr>
        <w:t>274</w:t>
      </w:r>
      <w:r>
        <w:rPr>
          <w:noProof/>
        </w:rPr>
        <w:fldChar w:fldCharType="end"/>
      </w:r>
    </w:p>
    <w:p w14:paraId="56C1FE1D" w14:textId="0C720C5F"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6.3.3.4</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sidRPr="00FE1574">
        <w:rPr>
          <w:iCs/>
          <w:noProof/>
          <w:lang w:eastAsia="zh-CN"/>
        </w:rPr>
        <w:t>ueContexts collection</w:t>
      </w:r>
      <w:r>
        <w:rPr>
          <w:noProof/>
        </w:rPr>
        <w:tab/>
      </w:r>
      <w:r>
        <w:rPr>
          <w:noProof/>
        </w:rPr>
        <w:fldChar w:fldCharType="begin"/>
      </w:r>
      <w:r>
        <w:rPr>
          <w:noProof/>
        </w:rPr>
        <w:instrText xml:space="preserve"> PAGEREF _Toc183523631 \h </w:instrText>
      </w:r>
      <w:r>
        <w:rPr>
          <w:noProof/>
        </w:rPr>
      </w:r>
      <w:r>
        <w:rPr>
          <w:noProof/>
        </w:rPr>
        <w:fldChar w:fldCharType="separate"/>
      </w:r>
      <w:r>
        <w:rPr>
          <w:noProof/>
        </w:rPr>
        <w:t>274</w:t>
      </w:r>
      <w:r>
        <w:rPr>
          <w:noProof/>
        </w:rPr>
        <w:fldChar w:fldCharType="end"/>
      </w:r>
    </w:p>
    <w:p w14:paraId="6B3E7334" w14:textId="0FBC9468"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6.3.3.4.1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_Toc183523632 \h </w:instrText>
      </w:r>
      <w:r>
        <w:rPr>
          <w:noProof/>
        </w:rPr>
      </w:r>
      <w:r>
        <w:rPr>
          <w:noProof/>
        </w:rPr>
        <w:fldChar w:fldCharType="separate"/>
      </w:r>
      <w:r>
        <w:rPr>
          <w:noProof/>
        </w:rPr>
        <w:t>274</w:t>
      </w:r>
      <w:r>
        <w:rPr>
          <w:noProof/>
        </w:rPr>
        <w:fldChar w:fldCharType="end"/>
      </w:r>
    </w:p>
    <w:p w14:paraId="55D67578" w14:textId="5873EB0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6.3.3.4.2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_Toc183523633 \h </w:instrText>
      </w:r>
      <w:r>
        <w:rPr>
          <w:noProof/>
        </w:rPr>
      </w:r>
      <w:r>
        <w:rPr>
          <w:noProof/>
        </w:rPr>
        <w:fldChar w:fldCharType="separate"/>
      </w:r>
      <w:r>
        <w:rPr>
          <w:noProof/>
        </w:rPr>
        <w:t>274</w:t>
      </w:r>
      <w:r>
        <w:rPr>
          <w:noProof/>
        </w:rPr>
        <w:fldChar w:fldCharType="end"/>
      </w:r>
    </w:p>
    <w:p w14:paraId="1F6565DF" w14:textId="2F3CA467"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lastRenderedPageBreak/>
        <w:t>6.3.3.4.3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_Toc183523634 \h </w:instrText>
      </w:r>
      <w:r>
        <w:rPr>
          <w:noProof/>
        </w:rPr>
      </w:r>
      <w:r>
        <w:rPr>
          <w:noProof/>
        </w:rPr>
        <w:fldChar w:fldCharType="separate"/>
      </w:r>
      <w:r>
        <w:rPr>
          <w:noProof/>
        </w:rPr>
        <w:t>274</w:t>
      </w:r>
      <w:r>
        <w:rPr>
          <w:noProof/>
        </w:rPr>
        <w:fldChar w:fldCharType="end"/>
      </w:r>
    </w:p>
    <w:p w14:paraId="1001D75C" w14:textId="1FAD8C9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6.3.3.4.4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_Toc183523635 \h </w:instrText>
      </w:r>
      <w:r>
        <w:rPr>
          <w:noProof/>
        </w:rPr>
      </w:r>
      <w:r>
        <w:rPr>
          <w:noProof/>
        </w:rPr>
        <w:fldChar w:fldCharType="separate"/>
      </w:r>
      <w:r>
        <w:rPr>
          <w:noProof/>
        </w:rPr>
        <w:t>274</w:t>
      </w:r>
      <w:r>
        <w:rPr>
          <w:noProof/>
        </w:rPr>
        <w:fldChar w:fldCharType="end"/>
      </w:r>
    </w:p>
    <w:p w14:paraId="31AF9281" w14:textId="0C02243F"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6.3.3.4.4.1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_Toc183523636 \h </w:instrText>
      </w:r>
      <w:r>
        <w:rPr>
          <w:noProof/>
        </w:rPr>
      </w:r>
      <w:r>
        <w:rPr>
          <w:noProof/>
        </w:rPr>
        <w:fldChar w:fldCharType="separate"/>
      </w:r>
      <w:r>
        <w:rPr>
          <w:noProof/>
        </w:rPr>
        <w:t>274</w:t>
      </w:r>
      <w:r>
        <w:rPr>
          <w:noProof/>
        </w:rPr>
        <w:fldChar w:fldCharType="end"/>
      </w:r>
    </w:p>
    <w:p w14:paraId="37942D8A" w14:textId="18E583AB"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6.3.3.4.4.2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sidRPr="00FE1574">
        <w:rPr>
          <w:noProof/>
          <w:lang w:val="en-US"/>
        </w:rPr>
        <w:t>enable-</w:t>
      </w:r>
      <w:r>
        <w:rPr>
          <w:noProof/>
          <w:lang w:eastAsia="zh-CN"/>
        </w:rPr>
        <w:t>g</w:t>
      </w:r>
      <w:r w:rsidRPr="00FE1574">
        <w:rPr>
          <w:noProof/>
          <w:lang w:val="en-US" w:eastAsia="zh-CN"/>
        </w:rPr>
        <w:t>roup-reachability</w:t>
      </w:r>
      <w:r>
        <w:rPr>
          <w:noProof/>
        </w:rPr>
        <w:tab/>
      </w:r>
      <w:r>
        <w:rPr>
          <w:noProof/>
        </w:rPr>
        <w:fldChar w:fldCharType="begin"/>
      </w:r>
      <w:r>
        <w:rPr>
          <w:noProof/>
        </w:rPr>
        <w:instrText xml:space="preserve"> PAGEREF _Toc183523637 \h </w:instrText>
      </w:r>
      <w:r>
        <w:rPr>
          <w:noProof/>
        </w:rPr>
      </w:r>
      <w:r>
        <w:rPr>
          <w:noProof/>
        </w:rPr>
        <w:fldChar w:fldCharType="separate"/>
      </w:r>
      <w:r>
        <w:rPr>
          <w:noProof/>
        </w:rPr>
        <w:t>274</w:t>
      </w:r>
      <w:r>
        <w:rPr>
          <w:noProof/>
        </w:rPr>
        <w:fldChar w:fldCharType="end"/>
      </w:r>
    </w:p>
    <w:p w14:paraId="4AA3D655" w14:textId="5D910EC8"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6.3.3.4.4.2.1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_Toc183523638 \h </w:instrText>
      </w:r>
      <w:r>
        <w:rPr>
          <w:noProof/>
        </w:rPr>
      </w:r>
      <w:r>
        <w:rPr>
          <w:noProof/>
        </w:rPr>
        <w:fldChar w:fldCharType="separate"/>
      </w:r>
      <w:r>
        <w:rPr>
          <w:noProof/>
        </w:rPr>
        <w:t>274</w:t>
      </w:r>
      <w:r>
        <w:rPr>
          <w:noProof/>
        </w:rPr>
        <w:fldChar w:fldCharType="end"/>
      </w:r>
    </w:p>
    <w:p w14:paraId="0A62547F" w14:textId="3F4F4C73"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6.3.3.4.4.2.2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_Toc183523639 \h </w:instrText>
      </w:r>
      <w:r>
        <w:rPr>
          <w:noProof/>
        </w:rPr>
      </w:r>
      <w:r>
        <w:rPr>
          <w:noProof/>
        </w:rPr>
        <w:fldChar w:fldCharType="separate"/>
      </w:r>
      <w:r>
        <w:rPr>
          <w:noProof/>
        </w:rPr>
        <w:t>274</w:t>
      </w:r>
      <w:r>
        <w:rPr>
          <w:noProof/>
        </w:rPr>
        <w:fldChar w:fldCharType="end"/>
      </w:r>
    </w:p>
    <w:p w14:paraId="795048E7" w14:textId="5738BF2E"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6.3.4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_Toc183523640 \h </w:instrText>
      </w:r>
      <w:r>
        <w:rPr>
          <w:noProof/>
        </w:rPr>
      </w:r>
      <w:r>
        <w:rPr>
          <w:noProof/>
        </w:rPr>
        <w:fldChar w:fldCharType="separate"/>
      </w:r>
      <w:r>
        <w:rPr>
          <w:noProof/>
        </w:rPr>
        <w:t>276</w:t>
      </w:r>
      <w:r>
        <w:rPr>
          <w:noProof/>
        </w:rPr>
        <w:fldChar w:fldCharType="end"/>
      </w:r>
    </w:p>
    <w:p w14:paraId="1809ABAC" w14:textId="17ED54CC"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6.3.5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_Toc183523641 \h </w:instrText>
      </w:r>
      <w:r>
        <w:rPr>
          <w:noProof/>
        </w:rPr>
      </w:r>
      <w:r>
        <w:rPr>
          <w:noProof/>
        </w:rPr>
        <w:fldChar w:fldCharType="separate"/>
      </w:r>
      <w:r>
        <w:rPr>
          <w:noProof/>
        </w:rPr>
        <w:t>276</w:t>
      </w:r>
      <w:r>
        <w:rPr>
          <w:noProof/>
        </w:rPr>
        <w:fldChar w:fldCharType="end"/>
      </w:r>
    </w:p>
    <w:p w14:paraId="460BB2BC" w14:textId="6401989E"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6.3.5.1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_Toc183523642 \h </w:instrText>
      </w:r>
      <w:r>
        <w:rPr>
          <w:noProof/>
        </w:rPr>
      </w:r>
      <w:r>
        <w:rPr>
          <w:noProof/>
        </w:rPr>
        <w:fldChar w:fldCharType="separate"/>
      </w:r>
      <w:r>
        <w:rPr>
          <w:noProof/>
        </w:rPr>
        <w:t>276</w:t>
      </w:r>
      <w:r>
        <w:rPr>
          <w:noProof/>
        </w:rPr>
        <w:fldChar w:fldCharType="end"/>
      </w:r>
    </w:p>
    <w:p w14:paraId="49D4BA8D" w14:textId="7E46C291"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6.3.5.2</w:t>
      </w:r>
      <w:r>
        <w:rPr>
          <w:rFonts w:asciiTheme="minorHAnsi" w:eastAsiaTheme="minorEastAsia" w:hAnsiTheme="minorHAnsi" w:cstheme="minorBidi"/>
          <w:noProof/>
          <w:kern w:val="2"/>
          <w:sz w:val="22"/>
          <w:szCs w:val="22"/>
          <w:lang w:val="en-SE" w:eastAsia="zh-CN"/>
          <w14:ligatures w14:val="standardContextual"/>
        </w:rPr>
        <w:tab/>
      </w:r>
      <w:r w:rsidRPr="00FE1574">
        <w:rPr>
          <w:noProof/>
          <w:lang w:eastAsia="zh-CN"/>
        </w:rPr>
        <w:t>UE Reachability Info Notify</w:t>
      </w:r>
      <w:r>
        <w:rPr>
          <w:noProof/>
        </w:rPr>
        <w:tab/>
      </w:r>
      <w:r>
        <w:rPr>
          <w:noProof/>
        </w:rPr>
        <w:fldChar w:fldCharType="begin"/>
      </w:r>
      <w:r>
        <w:rPr>
          <w:noProof/>
        </w:rPr>
        <w:instrText xml:space="preserve"> PAGEREF _Toc183523643 \h </w:instrText>
      </w:r>
      <w:r>
        <w:rPr>
          <w:noProof/>
        </w:rPr>
      </w:r>
      <w:r>
        <w:rPr>
          <w:noProof/>
        </w:rPr>
        <w:fldChar w:fldCharType="separate"/>
      </w:r>
      <w:r>
        <w:rPr>
          <w:noProof/>
        </w:rPr>
        <w:t>276</w:t>
      </w:r>
      <w:r>
        <w:rPr>
          <w:noProof/>
        </w:rPr>
        <w:fldChar w:fldCharType="end"/>
      </w:r>
    </w:p>
    <w:p w14:paraId="01058E6A" w14:textId="77944667"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6.3.5.2.1</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_Toc183523644 \h </w:instrText>
      </w:r>
      <w:r>
        <w:rPr>
          <w:noProof/>
        </w:rPr>
      </w:r>
      <w:r>
        <w:rPr>
          <w:noProof/>
        </w:rPr>
        <w:fldChar w:fldCharType="separate"/>
      </w:r>
      <w:r>
        <w:rPr>
          <w:noProof/>
        </w:rPr>
        <w:t>276</w:t>
      </w:r>
      <w:r>
        <w:rPr>
          <w:noProof/>
        </w:rPr>
        <w:fldChar w:fldCharType="end"/>
      </w:r>
    </w:p>
    <w:p w14:paraId="4D352E28" w14:textId="3585BBF0"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6.3.5.2.3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_Toc183523645 \h </w:instrText>
      </w:r>
      <w:r>
        <w:rPr>
          <w:noProof/>
        </w:rPr>
      </w:r>
      <w:r>
        <w:rPr>
          <w:noProof/>
        </w:rPr>
        <w:fldChar w:fldCharType="separate"/>
      </w:r>
      <w:r>
        <w:rPr>
          <w:noProof/>
        </w:rPr>
        <w:t>276</w:t>
      </w:r>
      <w:r>
        <w:rPr>
          <w:noProof/>
        </w:rPr>
        <w:fldChar w:fldCharType="end"/>
      </w:r>
    </w:p>
    <w:p w14:paraId="0C389079" w14:textId="0EF5DCC8"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6.3.5.2.3.1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_Toc183523646 \h </w:instrText>
      </w:r>
      <w:r>
        <w:rPr>
          <w:noProof/>
        </w:rPr>
      </w:r>
      <w:r>
        <w:rPr>
          <w:noProof/>
        </w:rPr>
        <w:fldChar w:fldCharType="separate"/>
      </w:r>
      <w:r>
        <w:rPr>
          <w:noProof/>
        </w:rPr>
        <w:t>276</w:t>
      </w:r>
      <w:r>
        <w:rPr>
          <w:noProof/>
        </w:rPr>
        <w:fldChar w:fldCharType="end"/>
      </w:r>
    </w:p>
    <w:p w14:paraId="710B2C06" w14:textId="285015B5"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6.3.6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_Toc183523647 \h </w:instrText>
      </w:r>
      <w:r>
        <w:rPr>
          <w:noProof/>
        </w:rPr>
      </w:r>
      <w:r>
        <w:rPr>
          <w:noProof/>
        </w:rPr>
        <w:fldChar w:fldCharType="separate"/>
      </w:r>
      <w:r>
        <w:rPr>
          <w:noProof/>
        </w:rPr>
        <w:t>277</w:t>
      </w:r>
      <w:r>
        <w:rPr>
          <w:noProof/>
        </w:rPr>
        <w:fldChar w:fldCharType="end"/>
      </w:r>
    </w:p>
    <w:p w14:paraId="54A4D99D" w14:textId="506B1288"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6.3.6.1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_Toc183523648 \h </w:instrText>
      </w:r>
      <w:r>
        <w:rPr>
          <w:noProof/>
        </w:rPr>
      </w:r>
      <w:r>
        <w:rPr>
          <w:noProof/>
        </w:rPr>
        <w:fldChar w:fldCharType="separate"/>
      </w:r>
      <w:r>
        <w:rPr>
          <w:noProof/>
        </w:rPr>
        <w:t>277</w:t>
      </w:r>
      <w:r>
        <w:rPr>
          <w:noProof/>
        </w:rPr>
        <w:fldChar w:fldCharType="end"/>
      </w:r>
    </w:p>
    <w:p w14:paraId="533D4A8E" w14:textId="11448EEF"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6.3.6.2</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Structured data types</w:t>
      </w:r>
      <w:r>
        <w:rPr>
          <w:noProof/>
        </w:rPr>
        <w:tab/>
      </w:r>
      <w:r>
        <w:rPr>
          <w:noProof/>
        </w:rPr>
        <w:fldChar w:fldCharType="begin"/>
      </w:r>
      <w:r>
        <w:rPr>
          <w:noProof/>
        </w:rPr>
        <w:instrText xml:space="preserve"> PAGEREF _Toc183523649 \h </w:instrText>
      </w:r>
      <w:r>
        <w:rPr>
          <w:noProof/>
        </w:rPr>
      </w:r>
      <w:r>
        <w:rPr>
          <w:noProof/>
        </w:rPr>
        <w:fldChar w:fldCharType="separate"/>
      </w:r>
      <w:r>
        <w:rPr>
          <w:noProof/>
        </w:rPr>
        <w:t>278</w:t>
      </w:r>
      <w:r>
        <w:rPr>
          <w:noProof/>
        </w:rPr>
        <w:fldChar w:fldCharType="end"/>
      </w:r>
    </w:p>
    <w:p w14:paraId="7162005A" w14:textId="7C34528D"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_Toc183523650 \h </w:instrText>
      </w:r>
      <w:r>
        <w:rPr>
          <w:noProof/>
        </w:rPr>
      </w:r>
      <w:r>
        <w:rPr>
          <w:noProof/>
        </w:rPr>
        <w:fldChar w:fldCharType="separate"/>
      </w:r>
      <w:r>
        <w:rPr>
          <w:noProof/>
        </w:rPr>
        <w:t>278</w:t>
      </w:r>
      <w:r>
        <w:rPr>
          <w:noProof/>
        </w:rPr>
        <w:fldChar w:fldCharType="end"/>
      </w:r>
    </w:p>
    <w:p w14:paraId="57B46392" w14:textId="52774BA2"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6.3.6.2.2</w:t>
      </w:r>
      <w:r>
        <w:rPr>
          <w:rFonts w:asciiTheme="minorHAnsi" w:eastAsiaTheme="minorEastAsia" w:hAnsiTheme="minorHAnsi" w:cstheme="minorBidi"/>
          <w:noProof/>
          <w:kern w:val="2"/>
          <w:sz w:val="22"/>
          <w:szCs w:val="22"/>
          <w:lang w:val="en-SE" w:eastAsia="zh-CN"/>
          <w14:ligatures w14:val="standardContextual"/>
        </w:rPr>
        <w:tab/>
      </w:r>
      <w:r>
        <w:rPr>
          <w:noProof/>
        </w:rPr>
        <w:t>Type: EnableUeReachabilityReqData</w:t>
      </w:r>
      <w:r>
        <w:rPr>
          <w:noProof/>
        </w:rPr>
        <w:tab/>
      </w:r>
      <w:r>
        <w:rPr>
          <w:noProof/>
        </w:rPr>
        <w:fldChar w:fldCharType="begin"/>
      </w:r>
      <w:r>
        <w:rPr>
          <w:noProof/>
        </w:rPr>
        <w:instrText xml:space="preserve"> PAGEREF _Toc183523651 \h </w:instrText>
      </w:r>
      <w:r>
        <w:rPr>
          <w:noProof/>
        </w:rPr>
      </w:r>
      <w:r>
        <w:rPr>
          <w:noProof/>
        </w:rPr>
        <w:fldChar w:fldCharType="separate"/>
      </w:r>
      <w:r>
        <w:rPr>
          <w:noProof/>
        </w:rPr>
        <w:t>279</w:t>
      </w:r>
      <w:r>
        <w:rPr>
          <w:noProof/>
        </w:rPr>
        <w:fldChar w:fldCharType="end"/>
      </w:r>
    </w:p>
    <w:p w14:paraId="3E5CC104" w14:textId="176F9978"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6.3.6.2.3</w:t>
      </w:r>
      <w:r>
        <w:rPr>
          <w:rFonts w:asciiTheme="minorHAnsi" w:eastAsiaTheme="minorEastAsia" w:hAnsiTheme="minorHAnsi" w:cstheme="minorBidi"/>
          <w:noProof/>
          <w:kern w:val="2"/>
          <w:sz w:val="22"/>
          <w:szCs w:val="22"/>
          <w:lang w:val="en-SE" w:eastAsia="zh-CN"/>
          <w14:ligatures w14:val="standardContextual"/>
        </w:rPr>
        <w:tab/>
      </w:r>
      <w:r>
        <w:rPr>
          <w:noProof/>
        </w:rPr>
        <w:t>Type: EnableUeReachabilityRspData</w:t>
      </w:r>
      <w:r>
        <w:rPr>
          <w:noProof/>
        </w:rPr>
        <w:tab/>
      </w:r>
      <w:r>
        <w:rPr>
          <w:noProof/>
        </w:rPr>
        <w:fldChar w:fldCharType="begin"/>
      </w:r>
      <w:r>
        <w:rPr>
          <w:noProof/>
        </w:rPr>
        <w:instrText xml:space="preserve"> PAGEREF _Toc183523652 \h </w:instrText>
      </w:r>
      <w:r>
        <w:rPr>
          <w:noProof/>
        </w:rPr>
      </w:r>
      <w:r>
        <w:rPr>
          <w:noProof/>
        </w:rPr>
        <w:fldChar w:fldCharType="separate"/>
      </w:r>
      <w:r>
        <w:rPr>
          <w:noProof/>
        </w:rPr>
        <w:t>279</w:t>
      </w:r>
      <w:r>
        <w:rPr>
          <w:noProof/>
        </w:rPr>
        <w:fldChar w:fldCharType="end"/>
      </w:r>
    </w:p>
    <w:p w14:paraId="07657C4A" w14:textId="6EB5D000"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6.3.6.2.4</w:t>
      </w:r>
      <w:r>
        <w:rPr>
          <w:rFonts w:asciiTheme="minorHAnsi" w:eastAsiaTheme="minorEastAsia" w:hAnsiTheme="minorHAnsi" w:cstheme="minorBidi"/>
          <w:noProof/>
          <w:kern w:val="2"/>
          <w:sz w:val="22"/>
          <w:szCs w:val="22"/>
          <w:lang w:val="en-SE" w:eastAsia="zh-CN"/>
          <w14:ligatures w14:val="standardContextual"/>
        </w:rPr>
        <w:tab/>
      </w:r>
      <w:r>
        <w:rPr>
          <w:noProof/>
        </w:rPr>
        <w:t>Type: UeContextInfo</w:t>
      </w:r>
      <w:r>
        <w:rPr>
          <w:noProof/>
        </w:rPr>
        <w:tab/>
      </w:r>
      <w:r>
        <w:rPr>
          <w:noProof/>
        </w:rPr>
        <w:fldChar w:fldCharType="begin"/>
      </w:r>
      <w:r>
        <w:rPr>
          <w:noProof/>
        </w:rPr>
        <w:instrText xml:space="preserve"> PAGEREF _Toc183523653 \h </w:instrText>
      </w:r>
      <w:r>
        <w:rPr>
          <w:noProof/>
        </w:rPr>
      </w:r>
      <w:r>
        <w:rPr>
          <w:noProof/>
        </w:rPr>
        <w:fldChar w:fldCharType="separate"/>
      </w:r>
      <w:r>
        <w:rPr>
          <w:noProof/>
        </w:rPr>
        <w:t>280</w:t>
      </w:r>
      <w:r>
        <w:rPr>
          <w:noProof/>
        </w:rPr>
        <w:fldChar w:fldCharType="end"/>
      </w:r>
    </w:p>
    <w:p w14:paraId="5B5DE172" w14:textId="597FC16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6.3.6.2.</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rPr>
        <w:t>Type: ProblemDetailsEnableUeReachability</w:t>
      </w:r>
      <w:r>
        <w:rPr>
          <w:noProof/>
        </w:rPr>
        <w:tab/>
      </w:r>
      <w:r>
        <w:rPr>
          <w:noProof/>
        </w:rPr>
        <w:fldChar w:fldCharType="begin"/>
      </w:r>
      <w:r>
        <w:rPr>
          <w:noProof/>
        </w:rPr>
        <w:instrText xml:space="preserve"> PAGEREF _Toc183523654 \h </w:instrText>
      </w:r>
      <w:r>
        <w:rPr>
          <w:noProof/>
        </w:rPr>
      </w:r>
      <w:r>
        <w:rPr>
          <w:noProof/>
        </w:rPr>
        <w:fldChar w:fldCharType="separate"/>
      </w:r>
      <w:r>
        <w:rPr>
          <w:noProof/>
        </w:rPr>
        <w:t>280</w:t>
      </w:r>
      <w:r>
        <w:rPr>
          <w:noProof/>
        </w:rPr>
        <w:fldChar w:fldCharType="end"/>
      </w:r>
    </w:p>
    <w:p w14:paraId="3B9EC5F4" w14:textId="2A736AF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6.3.6.2.6</w:t>
      </w:r>
      <w:r>
        <w:rPr>
          <w:rFonts w:asciiTheme="minorHAnsi" w:eastAsiaTheme="minorEastAsia" w:hAnsiTheme="minorHAnsi" w:cstheme="minorBidi"/>
          <w:noProof/>
          <w:kern w:val="2"/>
          <w:sz w:val="22"/>
          <w:szCs w:val="22"/>
          <w:lang w:val="en-SE" w:eastAsia="zh-CN"/>
          <w14:ligatures w14:val="standardContextual"/>
        </w:rPr>
        <w:tab/>
      </w:r>
      <w:r>
        <w:rPr>
          <w:noProof/>
        </w:rPr>
        <w:t>Type: AdditionInfoEnableUeReachability</w:t>
      </w:r>
      <w:r>
        <w:rPr>
          <w:noProof/>
        </w:rPr>
        <w:tab/>
      </w:r>
      <w:r>
        <w:rPr>
          <w:noProof/>
        </w:rPr>
        <w:fldChar w:fldCharType="begin"/>
      </w:r>
      <w:r>
        <w:rPr>
          <w:noProof/>
        </w:rPr>
        <w:instrText xml:space="preserve"> PAGEREF _Toc183523655 \h </w:instrText>
      </w:r>
      <w:r>
        <w:rPr>
          <w:noProof/>
        </w:rPr>
      </w:r>
      <w:r>
        <w:rPr>
          <w:noProof/>
        </w:rPr>
        <w:fldChar w:fldCharType="separate"/>
      </w:r>
      <w:r>
        <w:rPr>
          <w:noProof/>
        </w:rPr>
        <w:t>280</w:t>
      </w:r>
      <w:r>
        <w:rPr>
          <w:noProof/>
        </w:rPr>
        <w:fldChar w:fldCharType="end"/>
      </w:r>
    </w:p>
    <w:p w14:paraId="551CFEED" w14:textId="22981E5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6.3.6.2.7</w:t>
      </w:r>
      <w:r>
        <w:rPr>
          <w:rFonts w:asciiTheme="minorHAnsi" w:eastAsiaTheme="minorEastAsia" w:hAnsiTheme="minorHAnsi" w:cstheme="minorBidi"/>
          <w:noProof/>
          <w:kern w:val="2"/>
          <w:sz w:val="22"/>
          <w:szCs w:val="22"/>
          <w:lang w:val="en-SE" w:eastAsia="zh-CN"/>
          <w14:ligatures w14:val="standardContextual"/>
        </w:rPr>
        <w:tab/>
      </w:r>
      <w:r>
        <w:rPr>
          <w:noProof/>
        </w:rPr>
        <w:t>Type: EnableGroupReachabilityReqData</w:t>
      </w:r>
      <w:r>
        <w:rPr>
          <w:noProof/>
        </w:rPr>
        <w:tab/>
      </w:r>
      <w:r>
        <w:rPr>
          <w:noProof/>
        </w:rPr>
        <w:fldChar w:fldCharType="begin"/>
      </w:r>
      <w:r>
        <w:rPr>
          <w:noProof/>
        </w:rPr>
        <w:instrText xml:space="preserve"> PAGEREF _Toc183523656 \h </w:instrText>
      </w:r>
      <w:r>
        <w:rPr>
          <w:noProof/>
        </w:rPr>
      </w:r>
      <w:r>
        <w:rPr>
          <w:noProof/>
        </w:rPr>
        <w:fldChar w:fldCharType="separate"/>
      </w:r>
      <w:r>
        <w:rPr>
          <w:noProof/>
        </w:rPr>
        <w:t>281</w:t>
      </w:r>
      <w:r>
        <w:rPr>
          <w:noProof/>
        </w:rPr>
        <w:fldChar w:fldCharType="end"/>
      </w:r>
    </w:p>
    <w:p w14:paraId="546CA968" w14:textId="440905B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6.3.6.2.8</w:t>
      </w:r>
      <w:r>
        <w:rPr>
          <w:rFonts w:asciiTheme="minorHAnsi" w:eastAsiaTheme="minorEastAsia" w:hAnsiTheme="minorHAnsi" w:cstheme="minorBidi"/>
          <w:noProof/>
          <w:kern w:val="2"/>
          <w:sz w:val="22"/>
          <w:szCs w:val="22"/>
          <w:lang w:val="en-SE" w:eastAsia="zh-CN"/>
          <w14:ligatures w14:val="standardContextual"/>
        </w:rPr>
        <w:tab/>
      </w:r>
      <w:r>
        <w:rPr>
          <w:noProof/>
        </w:rPr>
        <w:t>Type: EnableGroupReachabilityRspData</w:t>
      </w:r>
      <w:r>
        <w:rPr>
          <w:noProof/>
        </w:rPr>
        <w:tab/>
      </w:r>
      <w:r>
        <w:rPr>
          <w:noProof/>
        </w:rPr>
        <w:fldChar w:fldCharType="begin"/>
      </w:r>
      <w:r>
        <w:rPr>
          <w:noProof/>
        </w:rPr>
        <w:instrText xml:space="preserve"> PAGEREF _Toc183523657 \h </w:instrText>
      </w:r>
      <w:r>
        <w:rPr>
          <w:noProof/>
        </w:rPr>
      </w:r>
      <w:r>
        <w:rPr>
          <w:noProof/>
        </w:rPr>
        <w:fldChar w:fldCharType="separate"/>
      </w:r>
      <w:r>
        <w:rPr>
          <w:noProof/>
        </w:rPr>
        <w:t>281</w:t>
      </w:r>
      <w:r>
        <w:rPr>
          <w:noProof/>
        </w:rPr>
        <w:fldChar w:fldCharType="end"/>
      </w:r>
    </w:p>
    <w:p w14:paraId="67ABD66B" w14:textId="32DF1620"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6.3.6.2.9</w:t>
      </w:r>
      <w:r>
        <w:rPr>
          <w:rFonts w:asciiTheme="minorHAnsi" w:eastAsiaTheme="minorEastAsia" w:hAnsiTheme="minorHAnsi" w:cstheme="minorBidi"/>
          <w:noProof/>
          <w:kern w:val="2"/>
          <w:sz w:val="22"/>
          <w:szCs w:val="22"/>
          <w:lang w:val="en-SE" w:eastAsia="zh-CN"/>
          <w14:ligatures w14:val="standardContextual"/>
        </w:rPr>
        <w:tab/>
      </w:r>
      <w:r>
        <w:rPr>
          <w:noProof/>
        </w:rPr>
        <w:t>Type: UeInfo</w:t>
      </w:r>
      <w:r>
        <w:rPr>
          <w:noProof/>
        </w:rPr>
        <w:tab/>
      </w:r>
      <w:r>
        <w:rPr>
          <w:noProof/>
        </w:rPr>
        <w:fldChar w:fldCharType="begin"/>
      </w:r>
      <w:r>
        <w:rPr>
          <w:noProof/>
        </w:rPr>
        <w:instrText xml:space="preserve"> PAGEREF _Toc183523658 \h </w:instrText>
      </w:r>
      <w:r>
        <w:rPr>
          <w:noProof/>
        </w:rPr>
      </w:r>
      <w:r>
        <w:rPr>
          <w:noProof/>
        </w:rPr>
        <w:fldChar w:fldCharType="separate"/>
      </w:r>
      <w:r>
        <w:rPr>
          <w:noProof/>
        </w:rPr>
        <w:t>281</w:t>
      </w:r>
      <w:r>
        <w:rPr>
          <w:noProof/>
        </w:rPr>
        <w:fldChar w:fldCharType="end"/>
      </w:r>
    </w:p>
    <w:p w14:paraId="464DA654" w14:textId="0DB5C2B5"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6.3.6.2.10</w:t>
      </w:r>
      <w:r>
        <w:rPr>
          <w:rFonts w:asciiTheme="minorHAnsi" w:eastAsiaTheme="minorEastAsia" w:hAnsiTheme="minorHAnsi" w:cstheme="minorBidi"/>
          <w:noProof/>
          <w:kern w:val="2"/>
          <w:sz w:val="22"/>
          <w:szCs w:val="22"/>
          <w:lang w:val="en-SE" w:eastAsia="zh-CN"/>
          <w14:ligatures w14:val="standardContextual"/>
        </w:rPr>
        <w:tab/>
      </w:r>
      <w:r>
        <w:rPr>
          <w:noProof/>
        </w:rPr>
        <w:t>Type: ReachabilityNotificationData</w:t>
      </w:r>
      <w:r>
        <w:rPr>
          <w:noProof/>
        </w:rPr>
        <w:tab/>
      </w:r>
      <w:r>
        <w:rPr>
          <w:noProof/>
        </w:rPr>
        <w:fldChar w:fldCharType="begin"/>
      </w:r>
      <w:r>
        <w:rPr>
          <w:noProof/>
        </w:rPr>
        <w:instrText xml:space="preserve"> PAGEREF _Toc183523659 \h </w:instrText>
      </w:r>
      <w:r>
        <w:rPr>
          <w:noProof/>
        </w:rPr>
      </w:r>
      <w:r>
        <w:rPr>
          <w:noProof/>
        </w:rPr>
        <w:fldChar w:fldCharType="separate"/>
      </w:r>
      <w:r>
        <w:rPr>
          <w:noProof/>
        </w:rPr>
        <w:t>282</w:t>
      </w:r>
      <w:r>
        <w:rPr>
          <w:noProof/>
        </w:rPr>
        <w:fldChar w:fldCharType="end"/>
      </w:r>
    </w:p>
    <w:p w14:paraId="2BF2CE17" w14:textId="18B4062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6.3.6.2.11</w:t>
      </w:r>
      <w:r>
        <w:rPr>
          <w:rFonts w:asciiTheme="minorHAnsi" w:eastAsiaTheme="minorEastAsia" w:hAnsiTheme="minorHAnsi" w:cstheme="minorBidi"/>
          <w:noProof/>
          <w:kern w:val="2"/>
          <w:sz w:val="22"/>
          <w:szCs w:val="22"/>
          <w:lang w:val="en-SE" w:eastAsia="zh-CN"/>
          <w14:ligatures w14:val="standardContextual"/>
        </w:rPr>
        <w:tab/>
      </w:r>
      <w:r>
        <w:rPr>
          <w:noProof/>
        </w:rPr>
        <w:t>Type: ReachableUeInfo</w:t>
      </w:r>
      <w:r>
        <w:rPr>
          <w:noProof/>
        </w:rPr>
        <w:tab/>
      </w:r>
      <w:r>
        <w:rPr>
          <w:noProof/>
        </w:rPr>
        <w:fldChar w:fldCharType="begin"/>
      </w:r>
      <w:r>
        <w:rPr>
          <w:noProof/>
        </w:rPr>
        <w:instrText xml:space="preserve"> PAGEREF _Toc183523660 \h </w:instrText>
      </w:r>
      <w:r>
        <w:rPr>
          <w:noProof/>
        </w:rPr>
      </w:r>
      <w:r>
        <w:rPr>
          <w:noProof/>
        </w:rPr>
        <w:fldChar w:fldCharType="separate"/>
      </w:r>
      <w:r>
        <w:rPr>
          <w:noProof/>
        </w:rPr>
        <w:t>282</w:t>
      </w:r>
      <w:r>
        <w:rPr>
          <w:noProof/>
        </w:rPr>
        <w:fldChar w:fldCharType="end"/>
      </w:r>
    </w:p>
    <w:p w14:paraId="1CD91F93" w14:textId="103B6E79"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6.3.6.3</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Simple data types and enumerations</w:t>
      </w:r>
      <w:r>
        <w:rPr>
          <w:noProof/>
        </w:rPr>
        <w:tab/>
      </w:r>
      <w:r>
        <w:rPr>
          <w:noProof/>
        </w:rPr>
        <w:fldChar w:fldCharType="begin"/>
      </w:r>
      <w:r>
        <w:rPr>
          <w:noProof/>
        </w:rPr>
        <w:instrText xml:space="preserve"> PAGEREF _Toc183523661 \h </w:instrText>
      </w:r>
      <w:r>
        <w:rPr>
          <w:noProof/>
        </w:rPr>
      </w:r>
      <w:r>
        <w:rPr>
          <w:noProof/>
        </w:rPr>
        <w:fldChar w:fldCharType="separate"/>
      </w:r>
      <w:r>
        <w:rPr>
          <w:noProof/>
        </w:rPr>
        <w:t>282</w:t>
      </w:r>
      <w:r>
        <w:rPr>
          <w:noProof/>
        </w:rPr>
        <w:fldChar w:fldCharType="end"/>
      </w:r>
    </w:p>
    <w:p w14:paraId="509D0E5D" w14:textId="487F0A59"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_Toc183523662 \h </w:instrText>
      </w:r>
      <w:r>
        <w:rPr>
          <w:noProof/>
        </w:rPr>
      </w:r>
      <w:r>
        <w:rPr>
          <w:noProof/>
        </w:rPr>
        <w:fldChar w:fldCharType="separate"/>
      </w:r>
      <w:r>
        <w:rPr>
          <w:noProof/>
        </w:rPr>
        <w:t>282</w:t>
      </w:r>
      <w:r>
        <w:rPr>
          <w:noProof/>
        </w:rPr>
        <w:fldChar w:fldCharType="end"/>
      </w:r>
    </w:p>
    <w:p w14:paraId="343CD5F6" w14:textId="56F0920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_Toc183523663 \h </w:instrText>
      </w:r>
      <w:r>
        <w:rPr>
          <w:noProof/>
        </w:rPr>
      </w:r>
      <w:r>
        <w:rPr>
          <w:noProof/>
        </w:rPr>
        <w:fldChar w:fldCharType="separate"/>
      </w:r>
      <w:r>
        <w:rPr>
          <w:noProof/>
        </w:rPr>
        <w:t>282</w:t>
      </w:r>
      <w:r>
        <w:rPr>
          <w:noProof/>
        </w:rPr>
        <w:fldChar w:fldCharType="end"/>
      </w:r>
    </w:p>
    <w:p w14:paraId="1CE8FF7B" w14:textId="1DE6C5B8"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6.3.6.3.3</w:t>
      </w:r>
      <w:r>
        <w:rPr>
          <w:rFonts w:asciiTheme="minorHAnsi" w:eastAsiaTheme="minorEastAsia" w:hAnsiTheme="minorHAnsi" w:cstheme="minorBidi"/>
          <w:noProof/>
          <w:kern w:val="2"/>
          <w:sz w:val="22"/>
          <w:szCs w:val="22"/>
          <w:lang w:val="en-SE" w:eastAsia="zh-CN"/>
          <w14:ligatures w14:val="standardContextual"/>
        </w:rPr>
        <w:tab/>
      </w:r>
      <w:r>
        <w:rPr>
          <w:noProof/>
        </w:rPr>
        <w:t>Enumeration: UeContextInfoClass</w:t>
      </w:r>
      <w:r>
        <w:rPr>
          <w:noProof/>
        </w:rPr>
        <w:tab/>
      </w:r>
      <w:r>
        <w:rPr>
          <w:noProof/>
        </w:rPr>
        <w:fldChar w:fldCharType="begin"/>
      </w:r>
      <w:r>
        <w:rPr>
          <w:noProof/>
        </w:rPr>
        <w:instrText xml:space="preserve"> PAGEREF _Toc183523664 \h </w:instrText>
      </w:r>
      <w:r>
        <w:rPr>
          <w:noProof/>
        </w:rPr>
      </w:r>
      <w:r>
        <w:rPr>
          <w:noProof/>
        </w:rPr>
        <w:fldChar w:fldCharType="separate"/>
      </w:r>
      <w:r>
        <w:rPr>
          <w:noProof/>
        </w:rPr>
        <w:t>282</w:t>
      </w:r>
      <w:r>
        <w:rPr>
          <w:noProof/>
        </w:rPr>
        <w:fldChar w:fldCharType="end"/>
      </w:r>
    </w:p>
    <w:p w14:paraId="319DE59B" w14:textId="45142AD5"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6.3.6.4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_Toc183523665 \h </w:instrText>
      </w:r>
      <w:r>
        <w:rPr>
          <w:noProof/>
        </w:rPr>
      </w:r>
      <w:r>
        <w:rPr>
          <w:noProof/>
        </w:rPr>
        <w:fldChar w:fldCharType="separate"/>
      </w:r>
      <w:r>
        <w:rPr>
          <w:noProof/>
        </w:rPr>
        <w:t>282</w:t>
      </w:r>
      <w:r>
        <w:rPr>
          <w:noProof/>
        </w:rPr>
        <w:fldChar w:fldCharType="end"/>
      </w:r>
    </w:p>
    <w:p w14:paraId="117E2F92" w14:textId="190B319C"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6.3.7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_Toc183523666 \h </w:instrText>
      </w:r>
      <w:r>
        <w:rPr>
          <w:noProof/>
        </w:rPr>
      </w:r>
      <w:r>
        <w:rPr>
          <w:noProof/>
        </w:rPr>
        <w:fldChar w:fldCharType="separate"/>
      </w:r>
      <w:r>
        <w:rPr>
          <w:noProof/>
        </w:rPr>
        <w:t>282</w:t>
      </w:r>
      <w:r>
        <w:rPr>
          <w:noProof/>
        </w:rPr>
        <w:fldChar w:fldCharType="end"/>
      </w:r>
    </w:p>
    <w:p w14:paraId="30F3B9B9" w14:textId="096F357F"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6.3.7.1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_Toc183523667 \h </w:instrText>
      </w:r>
      <w:r>
        <w:rPr>
          <w:noProof/>
        </w:rPr>
      </w:r>
      <w:r>
        <w:rPr>
          <w:noProof/>
        </w:rPr>
        <w:fldChar w:fldCharType="separate"/>
      </w:r>
      <w:r>
        <w:rPr>
          <w:noProof/>
        </w:rPr>
        <w:t>282</w:t>
      </w:r>
      <w:r>
        <w:rPr>
          <w:noProof/>
        </w:rPr>
        <w:fldChar w:fldCharType="end"/>
      </w:r>
    </w:p>
    <w:p w14:paraId="1128C534" w14:textId="6416D2FF"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6.3.7.2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_Toc183523668 \h </w:instrText>
      </w:r>
      <w:r>
        <w:rPr>
          <w:noProof/>
        </w:rPr>
      </w:r>
      <w:r>
        <w:rPr>
          <w:noProof/>
        </w:rPr>
        <w:fldChar w:fldCharType="separate"/>
      </w:r>
      <w:r>
        <w:rPr>
          <w:noProof/>
        </w:rPr>
        <w:t>282</w:t>
      </w:r>
      <w:r>
        <w:rPr>
          <w:noProof/>
        </w:rPr>
        <w:fldChar w:fldCharType="end"/>
      </w:r>
    </w:p>
    <w:p w14:paraId="64220AF2" w14:textId="773A38EA"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6.3.7.3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_Toc183523669 \h </w:instrText>
      </w:r>
      <w:r>
        <w:rPr>
          <w:noProof/>
        </w:rPr>
      </w:r>
      <w:r>
        <w:rPr>
          <w:noProof/>
        </w:rPr>
        <w:fldChar w:fldCharType="separate"/>
      </w:r>
      <w:r>
        <w:rPr>
          <w:noProof/>
        </w:rPr>
        <w:t>283</w:t>
      </w:r>
      <w:r>
        <w:rPr>
          <w:noProof/>
        </w:rPr>
        <w:fldChar w:fldCharType="end"/>
      </w:r>
    </w:p>
    <w:p w14:paraId="090AC274" w14:textId="5D07F27A"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6.3.8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_Toc183523670 \h </w:instrText>
      </w:r>
      <w:r>
        <w:rPr>
          <w:noProof/>
        </w:rPr>
      </w:r>
      <w:r>
        <w:rPr>
          <w:noProof/>
        </w:rPr>
        <w:fldChar w:fldCharType="separate"/>
      </w:r>
      <w:r>
        <w:rPr>
          <w:noProof/>
        </w:rPr>
        <w:t>283</w:t>
      </w:r>
      <w:r>
        <w:rPr>
          <w:noProof/>
        </w:rPr>
        <w:fldChar w:fldCharType="end"/>
      </w:r>
    </w:p>
    <w:p w14:paraId="7CD29C20" w14:textId="221BB1D2"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6.3.9</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Security</w:t>
      </w:r>
      <w:r>
        <w:rPr>
          <w:noProof/>
        </w:rPr>
        <w:tab/>
      </w:r>
      <w:r>
        <w:rPr>
          <w:noProof/>
        </w:rPr>
        <w:fldChar w:fldCharType="begin"/>
      </w:r>
      <w:r>
        <w:rPr>
          <w:noProof/>
        </w:rPr>
        <w:instrText xml:space="preserve"> PAGEREF _Toc183523671 \h </w:instrText>
      </w:r>
      <w:r>
        <w:rPr>
          <w:noProof/>
        </w:rPr>
      </w:r>
      <w:r>
        <w:rPr>
          <w:noProof/>
        </w:rPr>
        <w:fldChar w:fldCharType="separate"/>
      </w:r>
      <w:r>
        <w:rPr>
          <w:noProof/>
        </w:rPr>
        <w:t>284</w:t>
      </w:r>
      <w:r>
        <w:rPr>
          <w:noProof/>
        </w:rPr>
        <w:fldChar w:fldCharType="end"/>
      </w:r>
    </w:p>
    <w:p w14:paraId="36BC7C79" w14:textId="6846987B"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6.3.10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_Toc183523672 \h </w:instrText>
      </w:r>
      <w:r>
        <w:rPr>
          <w:noProof/>
        </w:rPr>
      </w:r>
      <w:r>
        <w:rPr>
          <w:noProof/>
        </w:rPr>
        <w:fldChar w:fldCharType="separate"/>
      </w:r>
      <w:r>
        <w:rPr>
          <w:noProof/>
        </w:rPr>
        <w:t>284</w:t>
      </w:r>
      <w:r>
        <w:rPr>
          <w:noProof/>
        </w:rPr>
        <w:fldChar w:fldCharType="end"/>
      </w:r>
    </w:p>
    <w:p w14:paraId="780009BE" w14:textId="4BE88B91" w:rsidR="00881EF7" w:rsidRDefault="00881EF7">
      <w:pPr>
        <w:pStyle w:val="TOC2"/>
        <w:rPr>
          <w:rFonts w:asciiTheme="minorHAnsi" w:eastAsiaTheme="minorEastAsia" w:hAnsiTheme="minorHAnsi" w:cstheme="minorBidi"/>
          <w:noProof/>
          <w:kern w:val="2"/>
          <w:sz w:val="22"/>
          <w:szCs w:val="22"/>
          <w:lang w:val="en-SE" w:eastAsia="zh-CN"/>
          <w14:ligatures w14:val="standardContextual"/>
        </w:rPr>
      </w:pPr>
      <w:r>
        <w:rPr>
          <w:noProof/>
        </w:rPr>
        <w:t>6.4</w:t>
      </w:r>
      <w:r>
        <w:rPr>
          <w:rFonts w:asciiTheme="minorHAnsi" w:eastAsiaTheme="minorEastAsia" w:hAnsiTheme="minorHAnsi" w:cstheme="minorBidi"/>
          <w:noProof/>
          <w:kern w:val="2"/>
          <w:sz w:val="22"/>
          <w:szCs w:val="22"/>
          <w:lang w:val="en-SE" w:eastAsia="zh-CN"/>
          <w14:ligatures w14:val="standardContextual"/>
        </w:rPr>
        <w:tab/>
      </w:r>
      <w:r>
        <w:rPr>
          <w:noProof/>
        </w:rPr>
        <w:t>Namf_Location Service API</w:t>
      </w:r>
      <w:r>
        <w:rPr>
          <w:noProof/>
        </w:rPr>
        <w:tab/>
      </w:r>
      <w:r>
        <w:rPr>
          <w:noProof/>
        </w:rPr>
        <w:fldChar w:fldCharType="begin"/>
      </w:r>
      <w:r>
        <w:rPr>
          <w:noProof/>
        </w:rPr>
        <w:instrText xml:space="preserve"> PAGEREF _Toc183523673 \h </w:instrText>
      </w:r>
      <w:r>
        <w:rPr>
          <w:noProof/>
        </w:rPr>
      </w:r>
      <w:r>
        <w:rPr>
          <w:noProof/>
        </w:rPr>
        <w:fldChar w:fldCharType="separate"/>
      </w:r>
      <w:r>
        <w:rPr>
          <w:noProof/>
        </w:rPr>
        <w:t>285</w:t>
      </w:r>
      <w:r>
        <w:rPr>
          <w:noProof/>
        </w:rPr>
        <w:fldChar w:fldCharType="end"/>
      </w:r>
    </w:p>
    <w:p w14:paraId="3482AB6B" w14:textId="3B78A3D0"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6.4.1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_Toc183523674 \h </w:instrText>
      </w:r>
      <w:r>
        <w:rPr>
          <w:noProof/>
        </w:rPr>
      </w:r>
      <w:r>
        <w:rPr>
          <w:noProof/>
        </w:rPr>
        <w:fldChar w:fldCharType="separate"/>
      </w:r>
      <w:r>
        <w:rPr>
          <w:noProof/>
        </w:rPr>
        <w:t>285</w:t>
      </w:r>
      <w:r>
        <w:rPr>
          <w:noProof/>
        </w:rPr>
        <w:fldChar w:fldCharType="end"/>
      </w:r>
    </w:p>
    <w:p w14:paraId="13F70935" w14:textId="786A792B"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6.4.2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_Toc183523675 \h </w:instrText>
      </w:r>
      <w:r>
        <w:rPr>
          <w:noProof/>
        </w:rPr>
      </w:r>
      <w:r>
        <w:rPr>
          <w:noProof/>
        </w:rPr>
        <w:fldChar w:fldCharType="separate"/>
      </w:r>
      <w:r>
        <w:rPr>
          <w:noProof/>
        </w:rPr>
        <w:t>285</w:t>
      </w:r>
      <w:r>
        <w:rPr>
          <w:noProof/>
        </w:rPr>
        <w:fldChar w:fldCharType="end"/>
      </w:r>
    </w:p>
    <w:p w14:paraId="0728E7DC" w14:textId="267290B0"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6.4.2.1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_Toc183523676 \h </w:instrText>
      </w:r>
      <w:r>
        <w:rPr>
          <w:noProof/>
        </w:rPr>
      </w:r>
      <w:r>
        <w:rPr>
          <w:noProof/>
        </w:rPr>
        <w:fldChar w:fldCharType="separate"/>
      </w:r>
      <w:r>
        <w:rPr>
          <w:noProof/>
        </w:rPr>
        <w:t>285</w:t>
      </w:r>
      <w:r>
        <w:rPr>
          <w:noProof/>
        </w:rPr>
        <w:fldChar w:fldCharType="end"/>
      </w:r>
    </w:p>
    <w:p w14:paraId="47539FD7" w14:textId="306E45C4"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6.4.2.2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_Toc183523677 \h </w:instrText>
      </w:r>
      <w:r>
        <w:rPr>
          <w:noProof/>
        </w:rPr>
      </w:r>
      <w:r>
        <w:rPr>
          <w:noProof/>
        </w:rPr>
        <w:fldChar w:fldCharType="separate"/>
      </w:r>
      <w:r>
        <w:rPr>
          <w:noProof/>
        </w:rPr>
        <w:t>285</w:t>
      </w:r>
      <w:r>
        <w:rPr>
          <w:noProof/>
        </w:rPr>
        <w:fldChar w:fldCharType="end"/>
      </w:r>
    </w:p>
    <w:p w14:paraId="6E27C86E" w14:textId="172A96A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6.4.2.2.1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_Toc183523678 \h </w:instrText>
      </w:r>
      <w:r>
        <w:rPr>
          <w:noProof/>
        </w:rPr>
      </w:r>
      <w:r>
        <w:rPr>
          <w:noProof/>
        </w:rPr>
        <w:fldChar w:fldCharType="separate"/>
      </w:r>
      <w:r>
        <w:rPr>
          <w:noProof/>
        </w:rPr>
        <w:t>285</w:t>
      </w:r>
      <w:r>
        <w:rPr>
          <w:noProof/>
        </w:rPr>
        <w:fldChar w:fldCharType="end"/>
      </w:r>
    </w:p>
    <w:p w14:paraId="07410F30" w14:textId="1E68667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6.4.2.2.2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_Toc183523679 \h </w:instrText>
      </w:r>
      <w:r>
        <w:rPr>
          <w:noProof/>
        </w:rPr>
      </w:r>
      <w:r>
        <w:rPr>
          <w:noProof/>
        </w:rPr>
        <w:fldChar w:fldCharType="separate"/>
      </w:r>
      <w:r>
        <w:rPr>
          <w:noProof/>
        </w:rPr>
        <w:t>285</w:t>
      </w:r>
      <w:r>
        <w:rPr>
          <w:noProof/>
        </w:rPr>
        <w:fldChar w:fldCharType="end"/>
      </w:r>
    </w:p>
    <w:p w14:paraId="65F05537" w14:textId="7D7D3EC8"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6.4.2.3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_Toc183523680 \h </w:instrText>
      </w:r>
      <w:r>
        <w:rPr>
          <w:noProof/>
        </w:rPr>
      </w:r>
      <w:r>
        <w:rPr>
          <w:noProof/>
        </w:rPr>
        <w:fldChar w:fldCharType="separate"/>
      </w:r>
      <w:r>
        <w:rPr>
          <w:noProof/>
        </w:rPr>
        <w:t>286</w:t>
      </w:r>
      <w:r>
        <w:rPr>
          <w:noProof/>
        </w:rPr>
        <w:fldChar w:fldCharType="end"/>
      </w:r>
    </w:p>
    <w:p w14:paraId="50020256" w14:textId="55D6D08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6.4.2.3.1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_Toc183523681 \h </w:instrText>
      </w:r>
      <w:r>
        <w:rPr>
          <w:noProof/>
        </w:rPr>
      </w:r>
      <w:r>
        <w:rPr>
          <w:noProof/>
        </w:rPr>
        <w:fldChar w:fldCharType="separate"/>
      </w:r>
      <w:r>
        <w:rPr>
          <w:noProof/>
        </w:rPr>
        <w:t>286</w:t>
      </w:r>
      <w:r>
        <w:rPr>
          <w:noProof/>
        </w:rPr>
        <w:fldChar w:fldCharType="end"/>
      </w:r>
    </w:p>
    <w:p w14:paraId="78207189" w14:textId="1C9BF0B1"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6.4.3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_Toc183523682 \h </w:instrText>
      </w:r>
      <w:r>
        <w:rPr>
          <w:noProof/>
        </w:rPr>
      </w:r>
      <w:r>
        <w:rPr>
          <w:noProof/>
        </w:rPr>
        <w:fldChar w:fldCharType="separate"/>
      </w:r>
      <w:r>
        <w:rPr>
          <w:noProof/>
        </w:rPr>
        <w:t>286</w:t>
      </w:r>
      <w:r>
        <w:rPr>
          <w:noProof/>
        </w:rPr>
        <w:fldChar w:fldCharType="end"/>
      </w:r>
    </w:p>
    <w:p w14:paraId="0FB07BE0" w14:textId="0AD79D7E"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6.4.3.1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_Toc183523683 \h </w:instrText>
      </w:r>
      <w:r>
        <w:rPr>
          <w:noProof/>
        </w:rPr>
      </w:r>
      <w:r>
        <w:rPr>
          <w:noProof/>
        </w:rPr>
        <w:fldChar w:fldCharType="separate"/>
      </w:r>
      <w:r>
        <w:rPr>
          <w:noProof/>
        </w:rPr>
        <w:t>286</w:t>
      </w:r>
      <w:r>
        <w:rPr>
          <w:noProof/>
        </w:rPr>
        <w:fldChar w:fldCharType="end"/>
      </w:r>
    </w:p>
    <w:p w14:paraId="008CF175" w14:textId="6DD7D9E1"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6.4.3.2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Individual UE Context</w:t>
      </w:r>
      <w:r>
        <w:rPr>
          <w:noProof/>
        </w:rPr>
        <w:tab/>
      </w:r>
      <w:r>
        <w:rPr>
          <w:noProof/>
        </w:rPr>
        <w:fldChar w:fldCharType="begin"/>
      </w:r>
      <w:r>
        <w:rPr>
          <w:noProof/>
        </w:rPr>
        <w:instrText xml:space="preserve"> PAGEREF _Toc183523684 \h </w:instrText>
      </w:r>
      <w:r>
        <w:rPr>
          <w:noProof/>
        </w:rPr>
      </w:r>
      <w:r>
        <w:rPr>
          <w:noProof/>
        </w:rPr>
        <w:fldChar w:fldCharType="separate"/>
      </w:r>
      <w:r>
        <w:rPr>
          <w:noProof/>
        </w:rPr>
        <w:t>286</w:t>
      </w:r>
      <w:r>
        <w:rPr>
          <w:noProof/>
        </w:rPr>
        <w:fldChar w:fldCharType="end"/>
      </w:r>
    </w:p>
    <w:p w14:paraId="3A17C802" w14:textId="60E9BF8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6.4.3.2.1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_Toc183523685 \h </w:instrText>
      </w:r>
      <w:r>
        <w:rPr>
          <w:noProof/>
        </w:rPr>
      </w:r>
      <w:r>
        <w:rPr>
          <w:noProof/>
        </w:rPr>
        <w:fldChar w:fldCharType="separate"/>
      </w:r>
      <w:r>
        <w:rPr>
          <w:noProof/>
        </w:rPr>
        <w:t>286</w:t>
      </w:r>
      <w:r>
        <w:rPr>
          <w:noProof/>
        </w:rPr>
        <w:fldChar w:fldCharType="end"/>
      </w:r>
    </w:p>
    <w:p w14:paraId="3D60B88A" w14:textId="247A615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6.4.3.2.2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_Toc183523686 \h </w:instrText>
      </w:r>
      <w:r>
        <w:rPr>
          <w:noProof/>
        </w:rPr>
      </w:r>
      <w:r>
        <w:rPr>
          <w:noProof/>
        </w:rPr>
        <w:fldChar w:fldCharType="separate"/>
      </w:r>
      <w:r>
        <w:rPr>
          <w:noProof/>
        </w:rPr>
        <w:t>287</w:t>
      </w:r>
      <w:r>
        <w:rPr>
          <w:noProof/>
        </w:rPr>
        <w:fldChar w:fldCharType="end"/>
      </w:r>
    </w:p>
    <w:p w14:paraId="429453D5" w14:textId="1F02E999"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6.4.3.2.3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_Toc183523687 \h </w:instrText>
      </w:r>
      <w:r>
        <w:rPr>
          <w:noProof/>
        </w:rPr>
      </w:r>
      <w:r>
        <w:rPr>
          <w:noProof/>
        </w:rPr>
        <w:fldChar w:fldCharType="separate"/>
      </w:r>
      <w:r>
        <w:rPr>
          <w:noProof/>
        </w:rPr>
        <w:t>287</w:t>
      </w:r>
      <w:r>
        <w:rPr>
          <w:noProof/>
        </w:rPr>
        <w:fldChar w:fldCharType="end"/>
      </w:r>
    </w:p>
    <w:p w14:paraId="4F60FA14" w14:textId="2A7871E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6.4.3.2.4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_Toc183523688 \h </w:instrText>
      </w:r>
      <w:r>
        <w:rPr>
          <w:noProof/>
        </w:rPr>
      </w:r>
      <w:r>
        <w:rPr>
          <w:noProof/>
        </w:rPr>
        <w:fldChar w:fldCharType="separate"/>
      </w:r>
      <w:r>
        <w:rPr>
          <w:noProof/>
        </w:rPr>
        <w:t>287</w:t>
      </w:r>
      <w:r>
        <w:rPr>
          <w:noProof/>
        </w:rPr>
        <w:fldChar w:fldCharType="end"/>
      </w:r>
    </w:p>
    <w:p w14:paraId="5666BA17" w14:textId="0BF71791"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6.4.3.2.4.1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_Toc183523689 \h </w:instrText>
      </w:r>
      <w:r>
        <w:rPr>
          <w:noProof/>
        </w:rPr>
      </w:r>
      <w:r>
        <w:rPr>
          <w:noProof/>
        </w:rPr>
        <w:fldChar w:fldCharType="separate"/>
      </w:r>
      <w:r>
        <w:rPr>
          <w:noProof/>
        </w:rPr>
        <w:t>287</w:t>
      </w:r>
      <w:r>
        <w:rPr>
          <w:noProof/>
        </w:rPr>
        <w:fldChar w:fldCharType="end"/>
      </w:r>
    </w:p>
    <w:p w14:paraId="3DFDE29E" w14:textId="789E5FDD"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6.4.3.2.4.2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provide-pos-info (POST)</w:t>
      </w:r>
      <w:r>
        <w:rPr>
          <w:noProof/>
        </w:rPr>
        <w:tab/>
      </w:r>
      <w:r>
        <w:rPr>
          <w:noProof/>
        </w:rPr>
        <w:fldChar w:fldCharType="begin"/>
      </w:r>
      <w:r>
        <w:rPr>
          <w:noProof/>
        </w:rPr>
        <w:instrText xml:space="preserve"> PAGEREF _Toc183523690 \h </w:instrText>
      </w:r>
      <w:r>
        <w:rPr>
          <w:noProof/>
        </w:rPr>
      </w:r>
      <w:r>
        <w:rPr>
          <w:noProof/>
        </w:rPr>
        <w:fldChar w:fldCharType="separate"/>
      </w:r>
      <w:r>
        <w:rPr>
          <w:noProof/>
        </w:rPr>
        <w:t>287</w:t>
      </w:r>
      <w:r>
        <w:rPr>
          <w:noProof/>
        </w:rPr>
        <w:fldChar w:fldCharType="end"/>
      </w:r>
    </w:p>
    <w:p w14:paraId="4FEB8E34" w14:textId="0FB785B4"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6.4.3.2.4.2.1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_Toc183523691 \h </w:instrText>
      </w:r>
      <w:r>
        <w:rPr>
          <w:noProof/>
        </w:rPr>
      </w:r>
      <w:r>
        <w:rPr>
          <w:noProof/>
        </w:rPr>
        <w:fldChar w:fldCharType="separate"/>
      </w:r>
      <w:r>
        <w:rPr>
          <w:noProof/>
        </w:rPr>
        <w:t>287</w:t>
      </w:r>
      <w:r>
        <w:rPr>
          <w:noProof/>
        </w:rPr>
        <w:fldChar w:fldCharType="end"/>
      </w:r>
    </w:p>
    <w:p w14:paraId="1ABB53AF" w14:textId="2EC498BD"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6.4.3.2.4.2.2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_Toc183523692 \h </w:instrText>
      </w:r>
      <w:r>
        <w:rPr>
          <w:noProof/>
        </w:rPr>
      </w:r>
      <w:r>
        <w:rPr>
          <w:noProof/>
        </w:rPr>
        <w:fldChar w:fldCharType="separate"/>
      </w:r>
      <w:r>
        <w:rPr>
          <w:noProof/>
        </w:rPr>
        <w:t>287</w:t>
      </w:r>
      <w:r>
        <w:rPr>
          <w:noProof/>
        </w:rPr>
        <w:fldChar w:fldCharType="end"/>
      </w:r>
    </w:p>
    <w:p w14:paraId="1F861E8B" w14:textId="3B2D9D0C"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6.4.3.2.4.3</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provide-loc-info (POST)</w:t>
      </w:r>
      <w:r>
        <w:rPr>
          <w:noProof/>
        </w:rPr>
        <w:tab/>
      </w:r>
      <w:r>
        <w:rPr>
          <w:noProof/>
        </w:rPr>
        <w:fldChar w:fldCharType="begin"/>
      </w:r>
      <w:r>
        <w:rPr>
          <w:noProof/>
        </w:rPr>
        <w:instrText xml:space="preserve"> PAGEREF _Toc183523693 \h </w:instrText>
      </w:r>
      <w:r>
        <w:rPr>
          <w:noProof/>
        </w:rPr>
      </w:r>
      <w:r>
        <w:rPr>
          <w:noProof/>
        </w:rPr>
        <w:fldChar w:fldCharType="separate"/>
      </w:r>
      <w:r>
        <w:rPr>
          <w:noProof/>
        </w:rPr>
        <w:t>289</w:t>
      </w:r>
      <w:r>
        <w:rPr>
          <w:noProof/>
        </w:rPr>
        <w:fldChar w:fldCharType="end"/>
      </w:r>
    </w:p>
    <w:p w14:paraId="774E7649" w14:textId="74B10C4B"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6.4.3.2.4.3.1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_Toc183523694 \h </w:instrText>
      </w:r>
      <w:r>
        <w:rPr>
          <w:noProof/>
        </w:rPr>
      </w:r>
      <w:r>
        <w:rPr>
          <w:noProof/>
        </w:rPr>
        <w:fldChar w:fldCharType="separate"/>
      </w:r>
      <w:r>
        <w:rPr>
          <w:noProof/>
        </w:rPr>
        <w:t>289</w:t>
      </w:r>
      <w:r>
        <w:rPr>
          <w:noProof/>
        </w:rPr>
        <w:fldChar w:fldCharType="end"/>
      </w:r>
    </w:p>
    <w:p w14:paraId="181CCCC7" w14:textId="530578F1"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6.4.3.2.4.3.2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_Toc183523695 \h </w:instrText>
      </w:r>
      <w:r>
        <w:rPr>
          <w:noProof/>
        </w:rPr>
      </w:r>
      <w:r>
        <w:rPr>
          <w:noProof/>
        </w:rPr>
        <w:fldChar w:fldCharType="separate"/>
      </w:r>
      <w:r>
        <w:rPr>
          <w:noProof/>
        </w:rPr>
        <w:t>289</w:t>
      </w:r>
      <w:r>
        <w:rPr>
          <w:noProof/>
        </w:rPr>
        <w:fldChar w:fldCharType="end"/>
      </w:r>
    </w:p>
    <w:p w14:paraId="23E8A451" w14:textId="733032E3"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lastRenderedPageBreak/>
        <w:t>6.4.3.2.4.4</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cancel-pos-info (POST)</w:t>
      </w:r>
      <w:r>
        <w:rPr>
          <w:noProof/>
        </w:rPr>
        <w:tab/>
      </w:r>
      <w:r>
        <w:rPr>
          <w:noProof/>
        </w:rPr>
        <w:fldChar w:fldCharType="begin"/>
      </w:r>
      <w:r>
        <w:rPr>
          <w:noProof/>
        </w:rPr>
        <w:instrText xml:space="preserve"> PAGEREF _Toc183523696 \h </w:instrText>
      </w:r>
      <w:r>
        <w:rPr>
          <w:noProof/>
        </w:rPr>
      </w:r>
      <w:r>
        <w:rPr>
          <w:noProof/>
        </w:rPr>
        <w:fldChar w:fldCharType="separate"/>
      </w:r>
      <w:r>
        <w:rPr>
          <w:noProof/>
        </w:rPr>
        <w:t>290</w:t>
      </w:r>
      <w:r>
        <w:rPr>
          <w:noProof/>
        </w:rPr>
        <w:fldChar w:fldCharType="end"/>
      </w:r>
    </w:p>
    <w:p w14:paraId="2EF48FD8" w14:textId="7E9CD9C1"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6.4.3.2.4.4.1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_Toc183523697 \h </w:instrText>
      </w:r>
      <w:r>
        <w:rPr>
          <w:noProof/>
        </w:rPr>
      </w:r>
      <w:r>
        <w:rPr>
          <w:noProof/>
        </w:rPr>
        <w:fldChar w:fldCharType="separate"/>
      </w:r>
      <w:r>
        <w:rPr>
          <w:noProof/>
        </w:rPr>
        <w:t>290</w:t>
      </w:r>
      <w:r>
        <w:rPr>
          <w:noProof/>
        </w:rPr>
        <w:fldChar w:fldCharType="end"/>
      </w:r>
    </w:p>
    <w:p w14:paraId="773F11D4" w14:textId="6C65095D"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6.4.3.2.4.4.2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_Toc183523698 \h </w:instrText>
      </w:r>
      <w:r>
        <w:rPr>
          <w:noProof/>
        </w:rPr>
      </w:r>
      <w:r>
        <w:rPr>
          <w:noProof/>
        </w:rPr>
        <w:fldChar w:fldCharType="separate"/>
      </w:r>
      <w:r>
        <w:rPr>
          <w:noProof/>
        </w:rPr>
        <w:t>291</w:t>
      </w:r>
      <w:r>
        <w:rPr>
          <w:noProof/>
        </w:rPr>
        <w:fldChar w:fldCharType="end"/>
      </w:r>
    </w:p>
    <w:p w14:paraId="499BF357" w14:textId="5888A696"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6.4.4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_Toc183523699 \h </w:instrText>
      </w:r>
      <w:r>
        <w:rPr>
          <w:noProof/>
        </w:rPr>
      </w:r>
      <w:r>
        <w:rPr>
          <w:noProof/>
        </w:rPr>
        <w:fldChar w:fldCharType="separate"/>
      </w:r>
      <w:r>
        <w:rPr>
          <w:noProof/>
        </w:rPr>
        <w:t>292</w:t>
      </w:r>
      <w:r>
        <w:rPr>
          <w:noProof/>
        </w:rPr>
        <w:fldChar w:fldCharType="end"/>
      </w:r>
    </w:p>
    <w:p w14:paraId="7ED33E39" w14:textId="263C540A"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6.4.5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_Toc183523700 \h </w:instrText>
      </w:r>
      <w:r>
        <w:rPr>
          <w:noProof/>
        </w:rPr>
      </w:r>
      <w:r>
        <w:rPr>
          <w:noProof/>
        </w:rPr>
        <w:fldChar w:fldCharType="separate"/>
      </w:r>
      <w:r>
        <w:rPr>
          <w:noProof/>
        </w:rPr>
        <w:t>292</w:t>
      </w:r>
      <w:r>
        <w:rPr>
          <w:noProof/>
        </w:rPr>
        <w:fldChar w:fldCharType="end"/>
      </w:r>
    </w:p>
    <w:p w14:paraId="090706F3" w14:textId="45EDB816"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6.4.5.1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_Toc183523701 \h </w:instrText>
      </w:r>
      <w:r>
        <w:rPr>
          <w:noProof/>
        </w:rPr>
      </w:r>
      <w:r>
        <w:rPr>
          <w:noProof/>
        </w:rPr>
        <w:fldChar w:fldCharType="separate"/>
      </w:r>
      <w:r>
        <w:rPr>
          <w:noProof/>
        </w:rPr>
        <w:t>292</w:t>
      </w:r>
      <w:r>
        <w:rPr>
          <w:noProof/>
        </w:rPr>
        <w:fldChar w:fldCharType="end"/>
      </w:r>
    </w:p>
    <w:p w14:paraId="6DA23DAA" w14:textId="62946F09"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6.4.5.2</w:t>
      </w:r>
      <w:r>
        <w:rPr>
          <w:rFonts w:asciiTheme="minorHAnsi" w:eastAsiaTheme="minorEastAsia" w:hAnsiTheme="minorHAnsi" w:cstheme="minorBidi"/>
          <w:noProof/>
          <w:kern w:val="2"/>
          <w:sz w:val="22"/>
          <w:szCs w:val="22"/>
          <w:lang w:val="en-SE" w:eastAsia="zh-CN"/>
          <w14:ligatures w14:val="standardContextual"/>
        </w:rPr>
        <w:tab/>
      </w:r>
      <w:r>
        <w:rPr>
          <w:noProof/>
        </w:rPr>
        <w:t>Event Notify</w:t>
      </w:r>
      <w:r>
        <w:rPr>
          <w:noProof/>
        </w:rPr>
        <w:tab/>
      </w:r>
      <w:r>
        <w:rPr>
          <w:noProof/>
        </w:rPr>
        <w:fldChar w:fldCharType="begin"/>
      </w:r>
      <w:r>
        <w:rPr>
          <w:noProof/>
        </w:rPr>
        <w:instrText xml:space="preserve"> PAGEREF _Toc183523702 \h </w:instrText>
      </w:r>
      <w:r>
        <w:rPr>
          <w:noProof/>
        </w:rPr>
      </w:r>
      <w:r>
        <w:rPr>
          <w:noProof/>
        </w:rPr>
        <w:fldChar w:fldCharType="separate"/>
      </w:r>
      <w:r>
        <w:rPr>
          <w:noProof/>
        </w:rPr>
        <w:t>292</w:t>
      </w:r>
      <w:r>
        <w:rPr>
          <w:noProof/>
        </w:rPr>
        <w:fldChar w:fldCharType="end"/>
      </w:r>
    </w:p>
    <w:p w14:paraId="0424951A" w14:textId="1DBC1095"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_Toc183523703 \h </w:instrText>
      </w:r>
      <w:r>
        <w:rPr>
          <w:noProof/>
        </w:rPr>
      </w:r>
      <w:r>
        <w:rPr>
          <w:noProof/>
        </w:rPr>
        <w:fldChar w:fldCharType="separate"/>
      </w:r>
      <w:r>
        <w:rPr>
          <w:noProof/>
        </w:rPr>
        <w:t>292</w:t>
      </w:r>
      <w:r>
        <w:rPr>
          <w:noProof/>
        </w:rPr>
        <w:fldChar w:fldCharType="end"/>
      </w:r>
    </w:p>
    <w:p w14:paraId="0A78C11E" w14:textId="24354102"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_Toc183523704 \h </w:instrText>
      </w:r>
      <w:r>
        <w:rPr>
          <w:noProof/>
        </w:rPr>
      </w:r>
      <w:r>
        <w:rPr>
          <w:noProof/>
        </w:rPr>
        <w:fldChar w:fldCharType="separate"/>
      </w:r>
      <w:r>
        <w:rPr>
          <w:noProof/>
        </w:rPr>
        <w:t>292</w:t>
      </w:r>
      <w:r>
        <w:rPr>
          <w:noProof/>
        </w:rPr>
        <w:fldChar w:fldCharType="end"/>
      </w:r>
    </w:p>
    <w:p w14:paraId="559557FD" w14:textId="13B99FC8"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_Toc183523705 \h </w:instrText>
      </w:r>
      <w:r>
        <w:rPr>
          <w:noProof/>
        </w:rPr>
      </w:r>
      <w:r>
        <w:rPr>
          <w:noProof/>
        </w:rPr>
        <w:fldChar w:fldCharType="separate"/>
      </w:r>
      <w:r>
        <w:rPr>
          <w:noProof/>
        </w:rPr>
        <w:t>292</w:t>
      </w:r>
      <w:r>
        <w:rPr>
          <w:noProof/>
        </w:rPr>
        <w:fldChar w:fldCharType="end"/>
      </w:r>
    </w:p>
    <w:p w14:paraId="5D5D78AC" w14:textId="0D1BB8D7"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6.4.5.</w:t>
      </w:r>
      <w:r>
        <w:rPr>
          <w:noProof/>
          <w:lang w:eastAsia="zh-CN"/>
        </w:rPr>
        <w:t>2</w:t>
      </w: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_Toc183523706 \h </w:instrText>
      </w:r>
      <w:r>
        <w:rPr>
          <w:noProof/>
        </w:rPr>
      </w:r>
      <w:r>
        <w:rPr>
          <w:noProof/>
        </w:rPr>
        <w:fldChar w:fldCharType="separate"/>
      </w:r>
      <w:r>
        <w:rPr>
          <w:noProof/>
        </w:rPr>
        <w:t>292</w:t>
      </w:r>
      <w:r>
        <w:rPr>
          <w:noProof/>
        </w:rPr>
        <w:fldChar w:fldCharType="end"/>
      </w:r>
    </w:p>
    <w:p w14:paraId="65EB50AC" w14:textId="5CCCE616"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6.4.6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_Toc183523707 \h </w:instrText>
      </w:r>
      <w:r>
        <w:rPr>
          <w:noProof/>
        </w:rPr>
      </w:r>
      <w:r>
        <w:rPr>
          <w:noProof/>
        </w:rPr>
        <w:fldChar w:fldCharType="separate"/>
      </w:r>
      <w:r>
        <w:rPr>
          <w:noProof/>
        </w:rPr>
        <w:t>293</w:t>
      </w:r>
      <w:r>
        <w:rPr>
          <w:noProof/>
        </w:rPr>
        <w:fldChar w:fldCharType="end"/>
      </w:r>
    </w:p>
    <w:p w14:paraId="0F82CFCC" w14:textId="77AB6307"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6.4.6.1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_Toc183523708 \h </w:instrText>
      </w:r>
      <w:r>
        <w:rPr>
          <w:noProof/>
        </w:rPr>
      </w:r>
      <w:r>
        <w:rPr>
          <w:noProof/>
        </w:rPr>
        <w:fldChar w:fldCharType="separate"/>
      </w:r>
      <w:r>
        <w:rPr>
          <w:noProof/>
        </w:rPr>
        <w:t>293</w:t>
      </w:r>
      <w:r>
        <w:rPr>
          <w:noProof/>
        </w:rPr>
        <w:fldChar w:fldCharType="end"/>
      </w:r>
    </w:p>
    <w:p w14:paraId="286A7B82" w14:textId="61C8FA46"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6.4.6.2</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Structured data types</w:t>
      </w:r>
      <w:r>
        <w:rPr>
          <w:noProof/>
        </w:rPr>
        <w:tab/>
      </w:r>
      <w:r>
        <w:rPr>
          <w:noProof/>
        </w:rPr>
        <w:fldChar w:fldCharType="begin"/>
      </w:r>
      <w:r>
        <w:rPr>
          <w:noProof/>
        </w:rPr>
        <w:instrText xml:space="preserve"> PAGEREF _Toc183523709 \h </w:instrText>
      </w:r>
      <w:r>
        <w:rPr>
          <w:noProof/>
        </w:rPr>
      </w:r>
      <w:r>
        <w:rPr>
          <w:noProof/>
        </w:rPr>
        <w:fldChar w:fldCharType="separate"/>
      </w:r>
      <w:r>
        <w:rPr>
          <w:noProof/>
        </w:rPr>
        <w:t>295</w:t>
      </w:r>
      <w:r>
        <w:rPr>
          <w:noProof/>
        </w:rPr>
        <w:fldChar w:fldCharType="end"/>
      </w:r>
    </w:p>
    <w:p w14:paraId="1810FF20" w14:textId="1E1407D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6.4.6.2.1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_Toc183523710 \h </w:instrText>
      </w:r>
      <w:r>
        <w:rPr>
          <w:noProof/>
        </w:rPr>
      </w:r>
      <w:r>
        <w:rPr>
          <w:noProof/>
        </w:rPr>
        <w:fldChar w:fldCharType="separate"/>
      </w:r>
      <w:r>
        <w:rPr>
          <w:noProof/>
        </w:rPr>
        <w:t>295</w:t>
      </w:r>
      <w:r>
        <w:rPr>
          <w:noProof/>
        </w:rPr>
        <w:fldChar w:fldCharType="end"/>
      </w:r>
    </w:p>
    <w:p w14:paraId="5F181A62" w14:textId="697671C8"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6.4.6.2.2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RequestPosInfo</w:t>
      </w:r>
      <w:r>
        <w:rPr>
          <w:noProof/>
        </w:rPr>
        <w:tab/>
      </w:r>
      <w:r>
        <w:rPr>
          <w:noProof/>
        </w:rPr>
        <w:fldChar w:fldCharType="begin"/>
      </w:r>
      <w:r>
        <w:rPr>
          <w:noProof/>
        </w:rPr>
        <w:instrText xml:space="preserve"> PAGEREF _Toc183523711 \h </w:instrText>
      </w:r>
      <w:r>
        <w:rPr>
          <w:noProof/>
        </w:rPr>
      </w:r>
      <w:r>
        <w:rPr>
          <w:noProof/>
        </w:rPr>
        <w:fldChar w:fldCharType="separate"/>
      </w:r>
      <w:r>
        <w:rPr>
          <w:noProof/>
        </w:rPr>
        <w:t>296</w:t>
      </w:r>
      <w:r>
        <w:rPr>
          <w:noProof/>
        </w:rPr>
        <w:fldChar w:fldCharType="end"/>
      </w:r>
    </w:p>
    <w:p w14:paraId="3AB8FE70" w14:textId="684B2B30"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6.4.6.2.3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ProvidePosInfo</w:t>
      </w:r>
      <w:r>
        <w:rPr>
          <w:noProof/>
        </w:rPr>
        <w:tab/>
      </w:r>
      <w:r>
        <w:rPr>
          <w:noProof/>
        </w:rPr>
        <w:fldChar w:fldCharType="begin"/>
      </w:r>
      <w:r>
        <w:rPr>
          <w:noProof/>
        </w:rPr>
        <w:instrText xml:space="preserve"> PAGEREF _Toc183523712 \h </w:instrText>
      </w:r>
      <w:r>
        <w:rPr>
          <w:noProof/>
        </w:rPr>
      </w:r>
      <w:r>
        <w:rPr>
          <w:noProof/>
        </w:rPr>
        <w:fldChar w:fldCharType="separate"/>
      </w:r>
      <w:r>
        <w:rPr>
          <w:noProof/>
        </w:rPr>
        <w:t>299</w:t>
      </w:r>
      <w:r>
        <w:rPr>
          <w:noProof/>
        </w:rPr>
        <w:fldChar w:fldCharType="end"/>
      </w:r>
    </w:p>
    <w:p w14:paraId="6605EA8C" w14:textId="6DA856F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6.4.6.2.4</w:t>
      </w:r>
      <w:r>
        <w:rPr>
          <w:rFonts w:asciiTheme="minorHAnsi" w:eastAsiaTheme="minorEastAsia" w:hAnsiTheme="minorHAnsi" w:cstheme="minorBidi"/>
          <w:noProof/>
          <w:kern w:val="2"/>
          <w:sz w:val="22"/>
          <w:szCs w:val="22"/>
          <w:lang w:val="en-SE" w:eastAsia="zh-CN"/>
          <w14:ligatures w14:val="standardContextual"/>
        </w:rPr>
        <w:tab/>
      </w:r>
      <w:r>
        <w:rPr>
          <w:noProof/>
        </w:rPr>
        <w:t>Type: Notified</w:t>
      </w:r>
      <w:r>
        <w:rPr>
          <w:noProof/>
          <w:lang w:eastAsia="zh-CN"/>
        </w:rPr>
        <w:t>PosInfo</w:t>
      </w:r>
      <w:r>
        <w:rPr>
          <w:noProof/>
        </w:rPr>
        <w:tab/>
      </w:r>
      <w:r>
        <w:rPr>
          <w:noProof/>
        </w:rPr>
        <w:fldChar w:fldCharType="begin"/>
      </w:r>
      <w:r>
        <w:rPr>
          <w:noProof/>
        </w:rPr>
        <w:instrText xml:space="preserve"> PAGEREF _Toc183523713 \h </w:instrText>
      </w:r>
      <w:r>
        <w:rPr>
          <w:noProof/>
        </w:rPr>
      </w:r>
      <w:r>
        <w:rPr>
          <w:noProof/>
        </w:rPr>
        <w:fldChar w:fldCharType="separate"/>
      </w:r>
      <w:r>
        <w:rPr>
          <w:noProof/>
        </w:rPr>
        <w:t>302</w:t>
      </w:r>
      <w:r>
        <w:rPr>
          <w:noProof/>
        </w:rPr>
        <w:fldChar w:fldCharType="end"/>
      </w:r>
    </w:p>
    <w:p w14:paraId="0C03F13A" w14:textId="494D424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6.4.6.2.5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RequestLocInfo</w:t>
      </w:r>
      <w:r>
        <w:rPr>
          <w:noProof/>
        </w:rPr>
        <w:tab/>
      </w:r>
      <w:r>
        <w:rPr>
          <w:noProof/>
        </w:rPr>
        <w:fldChar w:fldCharType="begin"/>
      </w:r>
      <w:r>
        <w:rPr>
          <w:noProof/>
        </w:rPr>
        <w:instrText xml:space="preserve"> PAGEREF _Toc183523714 \h </w:instrText>
      </w:r>
      <w:r>
        <w:rPr>
          <w:noProof/>
        </w:rPr>
      </w:r>
      <w:r>
        <w:rPr>
          <w:noProof/>
        </w:rPr>
        <w:fldChar w:fldCharType="separate"/>
      </w:r>
      <w:r>
        <w:rPr>
          <w:noProof/>
        </w:rPr>
        <w:t>305</w:t>
      </w:r>
      <w:r>
        <w:rPr>
          <w:noProof/>
        </w:rPr>
        <w:fldChar w:fldCharType="end"/>
      </w:r>
    </w:p>
    <w:p w14:paraId="0E49F4EC" w14:textId="19ACD4AE"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6.4.6.2.6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ProvideLocInfo</w:t>
      </w:r>
      <w:r>
        <w:rPr>
          <w:noProof/>
        </w:rPr>
        <w:tab/>
      </w:r>
      <w:r>
        <w:rPr>
          <w:noProof/>
        </w:rPr>
        <w:fldChar w:fldCharType="begin"/>
      </w:r>
      <w:r>
        <w:rPr>
          <w:noProof/>
        </w:rPr>
        <w:instrText xml:space="preserve"> PAGEREF _Toc183523715 \h </w:instrText>
      </w:r>
      <w:r>
        <w:rPr>
          <w:noProof/>
        </w:rPr>
      </w:r>
      <w:r>
        <w:rPr>
          <w:noProof/>
        </w:rPr>
        <w:fldChar w:fldCharType="separate"/>
      </w:r>
      <w:r>
        <w:rPr>
          <w:noProof/>
        </w:rPr>
        <w:t>306</w:t>
      </w:r>
      <w:r>
        <w:rPr>
          <w:noProof/>
        </w:rPr>
        <w:fldChar w:fldCharType="end"/>
      </w:r>
    </w:p>
    <w:p w14:paraId="4645B3B6" w14:textId="05C889C2"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6.4.6.2.7</w:t>
      </w:r>
      <w:r>
        <w:rPr>
          <w:rFonts w:asciiTheme="minorHAnsi" w:eastAsiaTheme="minorEastAsia" w:hAnsiTheme="minorHAnsi" w:cstheme="minorBidi"/>
          <w:noProof/>
          <w:kern w:val="2"/>
          <w:sz w:val="22"/>
          <w:szCs w:val="22"/>
          <w:lang w:val="en-SE" w:eastAsia="zh-CN"/>
          <w14:ligatures w14:val="standardContextual"/>
        </w:rPr>
        <w:tab/>
      </w:r>
      <w:r>
        <w:rPr>
          <w:noProof/>
        </w:rPr>
        <w:t>Type: CancelPosInfo</w:t>
      </w:r>
      <w:r>
        <w:rPr>
          <w:noProof/>
        </w:rPr>
        <w:tab/>
      </w:r>
      <w:r>
        <w:rPr>
          <w:noProof/>
        </w:rPr>
        <w:fldChar w:fldCharType="begin"/>
      </w:r>
      <w:r>
        <w:rPr>
          <w:noProof/>
        </w:rPr>
        <w:instrText xml:space="preserve"> PAGEREF _Toc183523716 \h </w:instrText>
      </w:r>
      <w:r>
        <w:rPr>
          <w:noProof/>
        </w:rPr>
      </w:r>
      <w:r>
        <w:rPr>
          <w:noProof/>
        </w:rPr>
        <w:fldChar w:fldCharType="separate"/>
      </w:r>
      <w:r>
        <w:rPr>
          <w:noProof/>
        </w:rPr>
        <w:t>306</w:t>
      </w:r>
      <w:r>
        <w:rPr>
          <w:noProof/>
        </w:rPr>
        <w:fldChar w:fldCharType="end"/>
      </w:r>
    </w:p>
    <w:p w14:paraId="7B0C2CDF" w14:textId="5FD870EB"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6.4.6.3</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Simple data types and enumerations</w:t>
      </w:r>
      <w:r>
        <w:rPr>
          <w:noProof/>
        </w:rPr>
        <w:tab/>
      </w:r>
      <w:r>
        <w:rPr>
          <w:noProof/>
        </w:rPr>
        <w:fldChar w:fldCharType="begin"/>
      </w:r>
      <w:r>
        <w:rPr>
          <w:noProof/>
        </w:rPr>
        <w:instrText xml:space="preserve"> PAGEREF _Toc183523717 \h </w:instrText>
      </w:r>
      <w:r>
        <w:rPr>
          <w:noProof/>
        </w:rPr>
      </w:r>
      <w:r>
        <w:rPr>
          <w:noProof/>
        </w:rPr>
        <w:fldChar w:fldCharType="separate"/>
      </w:r>
      <w:r>
        <w:rPr>
          <w:noProof/>
        </w:rPr>
        <w:t>307</w:t>
      </w:r>
      <w:r>
        <w:rPr>
          <w:noProof/>
        </w:rPr>
        <w:fldChar w:fldCharType="end"/>
      </w:r>
    </w:p>
    <w:p w14:paraId="1D226C76" w14:textId="23E622E7"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6.4.6.3.1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_Toc183523718 \h </w:instrText>
      </w:r>
      <w:r>
        <w:rPr>
          <w:noProof/>
        </w:rPr>
      </w:r>
      <w:r>
        <w:rPr>
          <w:noProof/>
        </w:rPr>
        <w:fldChar w:fldCharType="separate"/>
      </w:r>
      <w:r>
        <w:rPr>
          <w:noProof/>
        </w:rPr>
        <w:t>307</w:t>
      </w:r>
      <w:r>
        <w:rPr>
          <w:noProof/>
        </w:rPr>
        <w:fldChar w:fldCharType="end"/>
      </w:r>
    </w:p>
    <w:p w14:paraId="4CA7B1AD" w14:textId="0EE1AA45"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6.4.6.3.2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_Toc183523719 \h </w:instrText>
      </w:r>
      <w:r>
        <w:rPr>
          <w:noProof/>
        </w:rPr>
      </w:r>
      <w:r>
        <w:rPr>
          <w:noProof/>
        </w:rPr>
        <w:fldChar w:fldCharType="separate"/>
      </w:r>
      <w:r>
        <w:rPr>
          <w:noProof/>
        </w:rPr>
        <w:t>307</w:t>
      </w:r>
      <w:r>
        <w:rPr>
          <w:noProof/>
        </w:rPr>
        <w:fldChar w:fldCharType="end"/>
      </w:r>
    </w:p>
    <w:p w14:paraId="58580646" w14:textId="7D0A062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6.4.6.3.3</w:t>
      </w:r>
      <w:r>
        <w:rPr>
          <w:rFonts w:asciiTheme="minorHAnsi" w:eastAsiaTheme="minorEastAsia" w:hAnsiTheme="minorHAnsi" w:cstheme="minorBidi"/>
          <w:noProof/>
          <w:kern w:val="2"/>
          <w:sz w:val="22"/>
          <w:szCs w:val="22"/>
          <w:lang w:val="en-SE" w:eastAsia="zh-CN"/>
          <w14:ligatures w14:val="standardContextual"/>
        </w:rPr>
        <w:tab/>
      </w:r>
      <w:r>
        <w:rPr>
          <w:noProof/>
        </w:rPr>
        <w:t>Enumeration: LocationType</w:t>
      </w:r>
      <w:r>
        <w:rPr>
          <w:noProof/>
        </w:rPr>
        <w:tab/>
      </w:r>
      <w:r>
        <w:rPr>
          <w:noProof/>
        </w:rPr>
        <w:fldChar w:fldCharType="begin"/>
      </w:r>
      <w:r>
        <w:rPr>
          <w:noProof/>
        </w:rPr>
        <w:instrText xml:space="preserve"> PAGEREF _Toc183523720 \h </w:instrText>
      </w:r>
      <w:r>
        <w:rPr>
          <w:noProof/>
        </w:rPr>
      </w:r>
      <w:r>
        <w:rPr>
          <w:noProof/>
        </w:rPr>
        <w:fldChar w:fldCharType="separate"/>
      </w:r>
      <w:r>
        <w:rPr>
          <w:noProof/>
        </w:rPr>
        <w:t>307</w:t>
      </w:r>
      <w:r>
        <w:rPr>
          <w:noProof/>
        </w:rPr>
        <w:fldChar w:fldCharType="end"/>
      </w:r>
    </w:p>
    <w:p w14:paraId="43F58FC2" w14:textId="27D9CD45"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6.4.6.3.4</w:t>
      </w:r>
      <w:r>
        <w:rPr>
          <w:rFonts w:asciiTheme="minorHAnsi" w:eastAsiaTheme="minorEastAsia" w:hAnsiTheme="minorHAnsi" w:cstheme="minorBidi"/>
          <w:noProof/>
          <w:kern w:val="2"/>
          <w:sz w:val="22"/>
          <w:szCs w:val="22"/>
          <w:lang w:val="en-SE" w:eastAsia="zh-CN"/>
          <w14:ligatures w14:val="standardContextual"/>
        </w:rPr>
        <w:tab/>
      </w:r>
      <w:r>
        <w:rPr>
          <w:noProof/>
        </w:rPr>
        <w:t>Enumeration: LocationEvent</w:t>
      </w:r>
      <w:r>
        <w:rPr>
          <w:noProof/>
        </w:rPr>
        <w:tab/>
      </w:r>
      <w:r>
        <w:rPr>
          <w:noProof/>
        </w:rPr>
        <w:fldChar w:fldCharType="begin"/>
      </w:r>
      <w:r>
        <w:rPr>
          <w:noProof/>
        </w:rPr>
        <w:instrText xml:space="preserve"> PAGEREF _Toc183523721 \h </w:instrText>
      </w:r>
      <w:r>
        <w:rPr>
          <w:noProof/>
        </w:rPr>
      </w:r>
      <w:r>
        <w:rPr>
          <w:noProof/>
        </w:rPr>
        <w:fldChar w:fldCharType="separate"/>
      </w:r>
      <w:r>
        <w:rPr>
          <w:noProof/>
        </w:rPr>
        <w:t>307</w:t>
      </w:r>
      <w:r>
        <w:rPr>
          <w:noProof/>
        </w:rPr>
        <w:fldChar w:fldCharType="end"/>
      </w:r>
    </w:p>
    <w:p w14:paraId="3E98E7A2" w14:textId="417DD7FE"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6.4.6.3.</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LocationPrivacyVerResult</w:t>
      </w:r>
      <w:r>
        <w:rPr>
          <w:noProof/>
        </w:rPr>
        <w:tab/>
      </w:r>
      <w:r>
        <w:rPr>
          <w:noProof/>
        </w:rPr>
        <w:fldChar w:fldCharType="begin"/>
      </w:r>
      <w:r>
        <w:rPr>
          <w:noProof/>
        </w:rPr>
        <w:instrText xml:space="preserve"> PAGEREF _Toc183523722 \h </w:instrText>
      </w:r>
      <w:r>
        <w:rPr>
          <w:noProof/>
        </w:rPr>
      </w:r>
      <w:r>
        <w:rPr>
          <w:noProof/>
        </w:rPr>
        <w:fldChar w:fldCharType="separate"/>
      </w:r>
      <w:r>
        <w:rPr>
          <w:noProof/>
        </w:rPr>
        <w:t>307</w:t>
      </w:r>
      <w:r>
        <w:rPr>
          <w:noProof/>
        </w:rPr>
        <w:fldChar w:fldCharType="end"/>
      </w:r>
    </w:p>
    <w:p w14:paraId="0AFB09BF" w14:textId="1F37E257"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6.4.7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_Toc183523723 \h </w:instrText>
      </w:r>
      <w:r>
        <w:rPr>
          <w:noProof/>
        </w:rPr>
      </w:r>
      <w:r>
        <w:rPr>
          <w:noProof/>
        </w:rPr>
        <w:fldChar w:fldCharType="separate"/>
      </w:r>
      <w:r>
        <w:rPr>
          <w:noProof/>
        </w:rPr>
        <w:t>308</w:t>
      </w:r>
      <w:r>
        <w:rPr>
          <w:noProof/>
        </w:rPr>
        <w:fldChar w:fldCharType="end"/>
      </w:r>
    </w:p>
    <w:p w14:paraId="5BB19A55" w14:textId="5B0893C1"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6.4.7.1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_Toc183523724 \h </w:instrText>
      </w:r>
      <w:r>
        <w:rPr>
          <w:noProof/>
        </w:rPr>
      </w:r>
      <w:r>
        <w:rPr>
          <w:noProof/>
        </w:rPr>
        <w:fldChar w:fldCharType="separate"/>
      </w:r>
      <w:r>
        <w:rPr>
          <w:noProof/>
        </w:rPr>
        <w:t>308</w:t>
      </w:r>
      <w:r>
        <w:rPr>
          <w:noProof/>
        </w:rPr>
        <w:fldChar w:fldCharType="end"/>
      </w:r>
    </w:p>
    <w:p w14:paraId="477AA6B0" w14:textId="67951F5B"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6.4.7.2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_Toc183523725 \h </w:instrText>
      </w:r>
      <w:r>
        <w:rPr>
          <w:noProof/>
        </w:rPr>
      </w:r>
      <w:r>
        <w:rPr>
          <w:noProof/>
        </w:rPr>
        <w:fldChar w:fldCharType="separate"/>
      </w:r>
      <w:r>
        <w:rPr>
          <w:noProof/>
        </w:rPr>
        <w:t>308</w:t>
      </w:r>
      <w:r>
        <w:rPr>
          <w:noProof/>
        </w:rPr>
        <w:fldChar w:fldCharType="end"/>
      </w:r>
    </w:p>
    <w:p w14:paraId="475998C9" w14:textId="3E845FF6"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6.4.7.3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_Toc183523726 \h </w:instrText>
      </w:r>
      <w:r>
        <w:rPr>
          <w:noProof/>
        </w:rPr>
      </w:r>
      <w:r>
        <w:rPr>
          <w:noProof/>
        </w:rPr>
        <w:fldChar w:fldCharType="separate"/>
      </w:r>
      <w:r>
        <w:rPr>
          <w:noProof/>
        </w:rPr>
        <w:t>308</w:t>
      </w:r>
      <w:r>
        <w:rPr>
          <w:noProof/>
        </w:rPr>
        <w:fldChar w:fldCharType="end"/>
      </w:r>
    </w:p>
    <w:p w14:paraId="5347319B" w14:textId="2F42E402"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6.4.8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_Toc183523727 \h </w:instrText>
      </w:r>
      <w:r>
        <w:rPr>
          <w:noProof/>
        </w:rPr>
      </w:r>
      <w:r>
        <w:rPr>
          <w:noProof/>
        </w:rPr>
        <w:fldChar w:fldCharType="separate"/>
      </w:r>
      <w:r>
        <w:rPr>
          <w:noProof/>
        </w:rPr>
        <w:t>308</w:t>
      </w:r>
      <w:r>
        <w:rPr>
          <w:noProof/>
        </w:rPr>
        <w:fldChar w:fldCharType="end"/>
      </w:r>
    </w:p>
    <w:p w14:paraId="6D46F84C" w14:textId="0E8D7C33"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6.4.9</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Security</w:t>
      </w:r>
      <w:r>
        <w:rPr>
          <w:noProof/>
        </w:rPr>
        <w:tab/>
      </w:r>
      <w:r>
        <w:rPr>
          <w:noProof/>
        </w:rPr>
        <w:fldChar w:fldCharType="begin"/>
      </w:r>
      <w:r>
        <w:rPr>
          <w:noProof/>
        </w:rPr>
        <w:instrText xml:space="preserve"> PAGEREF _Toc183523728 \h </w:instrText>
      </w:r>
      <w:r>
        <w:rPr>
          <w:noProof/>
        </w:rPr>
      </w:r>
      <w:r>
        <w:rPr>
          <w:noProof/>
        </w:rPr>
        <w:fldChar w:fldCharType="separate"/>
      </w:r>
      <w:r>
        <w:rPr>
          <w:noProof/>
        </w:rPr>
        <w:t>309</w:t>
      </w:r>
      <w:r>
        <w:rPr>
          <w:noProof/>
        </w:rPr>
        <w:fldChar w:fldCharType="end"/>
      </w:r>
    </w:p>
    <w:p w14:paraId="56B07884" w14:textId="048DCA09"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6.4.10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_Toc183523729 \h </w:instrText>
      </w:r>
      <w:r>
        <w:rPr>
          <w:noProof/>
        </w:rPr>
      </w:r>
      <w:r>
        <w:rPr>
          <w:noProof/>
        </w:rPr>
        <w:fldChar w:fldCharType="separate"/>
      </w:r>
      <w:r>
        <w:rPr>
          <w:noProof/>
        </w:rPr>
        <w:t>309</w:t>
      </w:r>
      <w:r>
        <w:rPr>
          <w:noProof/>
        </w:rPr>
        <w:fldChar w:fldCharType="end"/>
      </w:r>
    </w:p>
    <w:p w14:paraId="4B0C3200" w14:textId="548617A9" w:rsidR="00881EF7" w:rsidRDefault="00881EF7">
      <w:pPr>
        <w:pStyle w:val="TOC2"/>
        <w:rPr>
          <w:rFonts w:asciiTheme="minorHAnsi" w:eastAsiaTheme="minorEastAsia" w:hAnsiTheme="minorHAnsi" w:cstheme="minorBidi"/>
          <w:noProof/>
          <w:kern w:val="2"/>
          <w:sz w:val="22"/>
          <w:szCs w:val="22"/>
          <w:lang w:val="en-SE" w:eastAsia="zh-CN"/>
          <w14:ligatures w14:val="standardContextual"/>
        </w:rPr>
      </w:pPr>
      <w:r>
        <w:rPr>
          <w:noProof/>
        </w:rPr>
        <w:t>6.5</w:t>
      </w:r>
      <w:r>
        <w:rPr>
          <w:rFonts w:asciiTheme="minorHAnsi" w:eastAsiaTheme="minorEastAsia" w:hAnsiTheme="minorHAnsi" w:cstheme="minorBidi"/>
          <w:noProof/>
          <w:kern w:val="2"/>
          <w:sz w:val="22"/>
          <w:szCs w:val="22"/>
          <w:lang w:val="en-SE" w:eastAsia="zh-CN"/>
          <w14:ligatures w14:val="standardContextual"/>
        </w:rPr>
        <w:tab/>
      </w:r>
      <w:r>
        <w:rPr>
          <w:noProof/>
        </w:rPr>
        <w:t>Namf_MBSBroadcast Service API</w:t>
      </w:r>
      <w:r>
        <w:rPr>
          <w:noProof/>
        </w:rPr>
        <w:tab/>
      </w:r>
      <w:r>
        <w:rPr>
          <w:noProof/>
        </w:rPr>
        <w:fldChar w:fldCharType="begin"/>
      </w:r>
      <w:r>
        <w:rPr>
          <w:noProof/>
        </w:rPr>
        <w:instrText xml:space="preserve"> PAGEREF _Toc183523730 \h </w:instrText>
      </w:r>
      <w:r>
        <w:rPr>
          <w:noProof/>
        </w:rPr>
      </w:r>
      <w:r>
        <w:rPr>
          <w:noProof/>
        </w:rPr>
        <w:fldChar w:fldCharType="separate"/>
      </w:r>
      <w:r>
        <w:rPr>
          <w:noProof/>
        </w:rPr>
        <w:t>310</w:t>
      </w:r>
      <w:r>
        <w:rPr>
          <w:noProof/>
        </w:rPr>
        <w:fldChar w:fldCharType="end"/>
      </w:r>
    </w:p>
    <w:p w14:paraId="2DE6FFDF" w14:textId="3EF4F9DC"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6.5.1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_Toc183523731 \h </w:instrText>
      </w:r>
      <w:r>
        <w:rPr>
          <w:noProof/>
        </w:rPr>
      </w:r>
      <w:r>
        <w:rPr>
          <w:noProof/>
        </w:rPr>
        <w:fldChar w:fldCharType="separate"/>
      </w:r>
      <w:r>
        <w:rPr>
          <w:noProof/>
        </w:rPr>
        <w:t>310</w:t>
      </w:r>
      <w:r>
        <w:rPr>
          <w:noProof/>
        </w:rPr>
        <w:fldChar w:fldCharType="end"/>
      </w:r>
    </w:p>
    <w:p w14:paraId="11F2C7A2" w14:textId="00DAC751"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6.5.2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_Toc183523732 \h </w:instrText>
      </w:r>
      <w:r>
        <w:rPr>
          <w:noProof/>
        </w:rPr>
      </w:r>
      <w:r>
        <w:rPr>
          <w:noProof/>
        </w:rPr>
        <w:fldChar w:fldCharType="separate"/>
      </w:r>
      <w:r>
        <w:rPr>
          <w:noProof/>
        </w:rPr>
        <w:t>310</w:t>
      </w:r>
      <w:r>
        <w:rPr>
          <w:noProof/>
        </w:rPr>
        <w:fldChar w:fldCharType="end"/>
      </w:r>
    </w:p>
    <w:p w14:paraId="29E15F7B" w14:textId="2987624E"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6.5.2.1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_Toc183523733 \h </w:instrText>
      </w:r>
      <w:r>
        <w:rPr>
          <w:noProof/>
        </w:rPr>
      </w:r>
      <w:r>
        <w:rPr>
          <w:noProof/>
        </w:rPr>
        <w:fldChar w:fldCharType="separate"/>
      </w:r>
      <w:r>
        <w:rPr>
          <w:noProof/>
        </w:rPr>
        <w:t>310</w:t>
      </w:r>
      <w:r>
        <w:rPr>
          <w:noProof/>
        </w:rPr>
        <w:fldChar w:fldCharType="end"/>
      </w:r>
    </w:p>
    <w:p w14:paraId="4618AC0D" w14:textId="3B10F0D0"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6.5.2.2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_Toc183523734 \h </w:instrText>
      </w:r>
      <w:r>
        <w:rPr>
          <w:noProof/>
        </w:rPr>
      </w:r>
      <w:r>
        <w:rPr>
          <w:noProof/>
        </w:rPr>
        <w:fldChar w:fldCharType="separate"/>
      </w:r>
      <w:r>
        <w:rPr>
          <w:noProof/>
        </w:rPr>
        <w:t>310</w:t>
      </w:r>
      <w:r>
        <w:rPr>
          <w:noProof/>
        </w:rPr>
        <w:fldChar w:fldCharType="end"/>
      </w:r>
    </w:p>
    <w:p w14:paraId="3B8D5BAB" w14:textId="4B7022D3"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_Toc183523735 \h </w:instrText>
      </w:r>
      <w:r>
        <w:rPr>
          <w:noProof/>
        </w:rPr>
      </w:r>
      <w:r>
        <w:rPr>
          <w:noProof/>
        </w:rPr>
        <w:fldChar w:fldCharType="separate"/>
      </w:r>
      <w:r>
        <w:rPr>
          <w:noProof/>
        </w:rPr>
        <w:t>310</w:t>
      </w:r>
      <w:r>
        <w:rPr>
          <w:noProof/>
        </w:rPr>
        <w:fldChar w:fldCharType="end"/>
      </w:r>
    </w:p>
    <w:p w14:paraId="39028D02" w14:textId="7A449FEE"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_Toc183523736 \h </w:instrText>
      </w:r>
      <w:r>
        <w:rPr>
          <w:noProof/>
        </w:rPr>
      </w:r>
      <w:r>
        <w:rPr>
          <w:noProof/>
        </w:rPr>
        <w:fldChar w:fldCharType="separate"/>
      </w:r>
      <w:r>
        <w:rPr>
          <w:noProof/>
        </w:rPr>
        <w:t>310</w:t>
      </w:r>
      <w:r>
        <w:rPr>
          <w:noProof/>
        </w:rPr>
        <w:fldChar w:fldCharType="end"/>
      </w:r>
    </w:p>
    <w:p w14:paraId="31E8500E" w14:textId="004776AF"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6.5.2.3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_Toc183523737 \h </w:instrText>
      </w:r>
      <w:r>
        <w:rPr>
          <w:noProof/>
        </w:rPr>
      </w:r>
      <w:r>
        <w:rPr>
          <w:noProof/>
        </w:rPr>
        <w:fldChar w:fldCharType="separate"/>
      </w:r>
      <w:r>
        <w:rPr>
          <w:noProof/>
        </w:rPr>
        <w:t>311</w:t>
      </w:r>
      <w:r>
        <w:rPr>
          <w:noProof/>
        </w:rPr>
        <w:fldChar w:fldCharType="end"/>
      </w:r>
    </w:p>
    <w:p w14:paraId="38540A1E" w14:textId="39933FC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_Toc183523738 \h </w:instrText>
      </w:r>
      <w:r>
        <w:rPr>
          <w:noProof/>
        </w:rPr>
      </w:r>
      <w:r>
        <w:rPr>
          <w:noProof/>
        </w:rPr>
        <w:fldChar w:fldCharType="separate"/>
      </w:r>
      <w:r>
        <w:rPr>
          <w:noProof/>
        </w:rPr>
        <w:t>311</w:t>
      </w:r>
      <w:r>
        <w:rPr>
          <w:noProof/>
        </w:rPr>
        <w:fldChar w:fldCharType="end"/>
      </w:r>
    </w:p>
    <w:p w14:paraId="0B15035C" w14:textId="2EEA520F"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6.5.2.4</w:t>
      </w:r>
      <w:r>
        <w:rPr>
          <w:rFonts w:asciiTheme="minorHAnsi" w:eastAsiaTheme="minorEastAsia" w:hAnsiTheme="minorHAnsi" w:cstheme="minorBidi"/>
          <w:noProof/>
          <w:kern w:val="2"/>
          <w:sz w:val="22"/>
          <w:szCs w:val="22"/>
          <w:lang w:val="en-SE" w:eastAsia="zh-CN"/>
          <w14:ligatures w14:val="standardContextual"/>
        </w:rPr>
        <w:tab/>
      </w:r>
      <w:r>
        <w:rPr>
          <w:noProof/>
        </w:rPr>
        <w:t>HTTP multipart messages</w:t>
      </w:r>
      <w:r>
        <w:rPr>
          <w:noProof/>
        </w:rPr>
        <w:tab/>
      </w:r>
      <w:r>
        <w:rPr>
          <w:noProof/>
        </w:rPr>
        <w:fldChar w:fldCharType="begin"/>
      </w:r>
      <w:r>
        <w:rPr>
          <w:noProof/>
        </w:rPr>
        <w:instrText xml:space="preserve"> PAGEREF _Toc183523739 \h </w:instrText>
      </w:r>
      <w:r>
        <w:rPr>
          <w:noProof/>
        </w:rPr>
      </w:r>
      <w:r>
        <w:rPr>
          <w:noProof/>
        </w:rPr>
        <w:fldChar w:fldCharType="separate"/>
      </w:r>
      <w:r>
        <w:rPr>
          <w:noProof/>
        </w:rPr>
        <w:t>311</w:t>
      </w:r>
      <w:r>
        <w:rPr>
          <w:noProof/>
        </w:rPr>
        <w:fldChar w:fldCharType="end"/>
      </w:r>
    </w:p>
    <w:p w14:paraId="402E8776" w14:textId="5E8B6E7F"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6.5.3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_Toc183523740 \h </w:instrText>
      </w:r>
      <w:r>
        <w:rPr>
          <w:noProof/>
        </w:rPr>
      </w:r>
      <w:r>
        <w:rPr>
          <w:noProof/>
        </w:rPr>
        <w:fldChar w:fldCharType="separate"/>
      </w:r>
      <w:r>
        <w:rPr>
          <w:noProof/>
        </w:rPr>
        <w:t>312</w:t>
      </w:r>
      <w:r>
        <w:rPr>
          <w:noProof/>
        </w:rPr>
        <w:fldChar w:fldCharType="end"/>
      </w:r>
    </w:p>
    <w:p w14:paraId="540F85B2" w14:textId="4A6CE1C9"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6.5.3.1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_Toc183523741 \h </w:instrText>
      </w:r>
      <w:r>
        <w:rPr>
          <w:noProof/>
        </w:rPr>
      </w:r>
      <w:r>
        <w:rPr>
          <w:noProof/>
        </w:rPr>
        <w:fldChar w:fldCharType="separate"/>
      </w:r>
      <w:r>
        <w:rPr>
          <w:noProof/>
        </w:rPr>
        <w:t>312</w:t>
      </w:r>
      <w:r>
        <w:rPr>
          <w:noProof/>
        </w:rPr>
        <w:fldChar w:fldCharType="end"/>
      </w:r>
    </w:p>
    <w:p w14:paraId="7288D09B" w14:textId="64F33B9C"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6.5.3.2</w:t>
      </w:r>
      <w:r>
        <w:rPr>
          <w:rFonts w:asciiTheme="minorHAnsi" w:eastAsiaTheme="minorEastAsia" w:hAnsiTheme="minorHAnsi" w:cstheme="minorBidi"/>
          <w:noProof/>
          <w:kern w:val="2"/>
          <w:sz w:val="22"/>
          <w:szCs w:val="22"/>
          <w:lang w:val="en-SE" w:eastAsia="zh-CN"/>
          <w14:ligatures w14:val="standardContextual"/>
        </w:rPr>
        <w:tab/>
      </w:r>
      <w:r>
        <w:rPr>
          <w:noProof/>
        </w:rPr>
        <w:t>Resource: Broadcast MBS session contexts collection</w:t>
      </w:r>
      <w:r>
        <w:rPr>
          <w:noProof/>
        </w:rPr>
        <w:tab/>
      </w:r>
      <w:r>
        <w:rPr>
          <w:noProof/>
        </w:rPr>
        <w:fldChar w:fldCharType="begin"/>
      </w:r>
      <w:r>
        <w:rPr>
          <w:noProof/>
        </w:rPr>
        <w:instrText xml:space="preserve"> PAGEREF _Toc183523742 \h </w:instrText>
      </w:r>
      <w:r>
        <w:rPr>
          <w:noProof/>
        </w:rPr>
      </w:r>
      <w:r>
        <w:rPr>
          <w:noProof/>
        </w:rPr>
        <w:fldChar w:fldCharType="separate"/>
      </w:r>
      <w:r>
        <w:rPr>
          <w:noProof/>
        </w:rPr>
        <w:t>312</w:t>
      </w:r>
      <w:r>
        <w:rPr>
          <w:noProof/>
        </w:rPr>
        <w:fldChar w:fldCharType="end"/>
      </w:r>
    </w:p>
    <w:p w14:paraId="05B7CD70" w14:textId="4E709BB0"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_Toc183523743 \h </w:instrText>
      </w:r>
      <w:r>
        <w:rPr>
          <w:noProof/>
        </w:rPr>
      </w:r>
      <w:r>
        <w:rPr>
          <w:noProof/>
        </w:rPr>
        <w:fldChar w:fldCharType="separate"/>
      </w:r>
      <w:r>
        <w:rPr>
          <w:noProof/>
        </w:rPr>
        <w:t>312</w:t>
      </w:r>
      <w:r>
        <w:rPr>
          <w:noProof/>
        </w:rPr>
        <w:fldChar w:fldCharType="end"/>
      </w:r>
    </w:p>
    <w:p w14:paraId="7750F05D" w14:textId="6D8236D8"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_Toc183523744 \h </w:instrText>
      </w:r>
      <w:r>
        <w:rPr>
          <w:noProof/>
        </w:rPr>
      </w:r>
      <w:r>
        <w:rPr>
          <w:noProof/>
        </w:rPr>
        <w:fldChar w:fldCharType="separate"/>
      </w:r>
      <w:r>
        <w:rPr>
          <w:noProof/>
        </w:rPr>
        <w:t>312</w:t>
      </w:r>
      <w:r>
        <w:rPr>
          <w:noProof/>
        </w:rPr>
        <w:fldChar w:fldCharType="end"/>
      </w:r>
    </w:p>
    <w:p w14:paraId="77222634" w14:textId="786EC431"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_Toc183523745 \h </w:instrText>
      </w:r>
      <w:r>
        <w:rPr>
          <w:noProof/>
        </w:rPr>
      </w:r>
      <w:r>
        <w:rPr>
          <w:noProof/>
        </w:rPr>
        <w:fldChar w:fldCharType="separate"/>
      </w:r>
      <w:r>
        <w:rPr>
          <w:noProof/>
        </w:rPr>
        <w:t>313</w:t>
      </w:r>
      <w:r>
        <w:rPr>
          <w:noProof/>
        </w:rPr>
        <w:fldChar w:fldCharType="end"/>
      </w:r>
    </w:p>
    <w:p w14:paraId="742093FF" w14:textId="7243143D"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6.5.3.2.3.1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_Toc183523746 \h </w:instrText>
      </w:r>
      <w:r>
        <w:rPr>
          <w:noProof/>
        </w:rPr>
      </w:r>
      <w:r>
        <w:rPr>
          <w:noProof/>
        </w:rPr>
        <w:fldChar w:fldCharType="separate"/>
      </w:r>
      <w:r>
        <w:rPr>
          <w:noProof/>
        </w:rPr>
        <w:t>313</w:t>
      </w:r>
      <w:r>
        <w:rPr>
          <w:noProof/>
        </w:rPr>
        <w:fldChar w:fldCharType="end"/>
      </w:r>
    </w:p>
    <w:p w14:paraId="20DA8843" w14:textId="3D7EAE5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_Toc183523747 \h </w:instrText>
      </w:r>
      <w:r>
        <w:rPr>
          <w:noProof/>
        </w:rPr>
      </w:r>
      <w:r>
        <w:rPr>
          <w:noProof/>
        </w:rPr>
        <w:fldChar w:fldCharType="separate"/>
      </w:r>
      <w:r>
        <w:rPr>
          <w:noProof/>
        </w:rPr>
        <w:t>314</w:t>
      </w:r>
      <w:r>
        <w:rPr>
          <w:noProof/>
        </w:rPr>
        <w:fldChar w:fldCharType="end"/>
      </w:r>
    </w:p>
    <w:p w14:paraId="7AAA3818" w14:textId="3CCCC219"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6.5.3.3</w:t>
      </w:r>
      <w:r>
        <w:rPr>
          <w:rFonts w:asciiTheme="minorHAnsi" w:eastAsiaTheme="minorEastAsia" w:hAnsiTheme="minorHAnsi" w:cstheme="minorBidi"/>
          <w:noProof/>
          <w:kern w:val="2"/>
          <w:sz w:val="22"/>
          <w:szCs w:val="22"/>
          <w:lang w:val="en-SE" w:eastAsia="zh-CN"/>
          <w14:ligatures w14:val="standardContextual"/>
        </w:rPr>
        <w:tab/>
      </w:r>
      <w:r>
        <w:rPr>
          <w:noProof/>
        </w:rPr>
        <w:t>Resource: Individual broadcast MBS session context</w:t>
      </w:r>
      <w:r>
        <w:rPr>
          <w:noProof/>
        </w:rPr>
        <w:tab/>
      </w:r>
      <w:r>
        <w:rPr>
          <w:noProof/>
        </w:rPr>
        <w:fldChar w:fldCharType="begin"/>
      </w:r>
      <w:r>
        <w:rPr>
          <w:noProof/>
        </w:rPr>
        <w:instrText xml:space="preserve"> PAGEREF _Toc183523748 \h </w:instrText>
      </w:r>
      <w:r>
        <w:rPr>
          <w:noProof/>
        </w:rPr>
      </w:r>
      <w:r>
        <w:rPr>
          <w:noProof/>
        </w:rPr>
        <w:fldChar w:fldCharType="separate"/>
      </w:r>
      <w:r>
        <w:rPr>
          <w:noProof/>
        </w:rPr>
        <w:t>314</w:t>
      </w:r>
      <w:r>
        <w:rPr>
          <w:noProof/>
        </w:rPr>
        <w:fldChar w:fldCharType="end"/>
      </w:r>
    </w:p>
    <w:p w14:paraId="6F36F50A" w14:textId="341F2307"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_Toc183523749 \h </w:instrText>
      </w:r>
      <w:r>
        <w:rPr>
          <w:noProof/>
        </w:rPr>
      </w:r>
      <w:r>
        <w:rPr>
          <w:noProof/>
        </w:rPr>
        <w:fldChar w:fldCharType="separate"/>
      </w:r>
      <w:r>
        <w:rPr>
          <w:noProof/>
        </w:rPr>
        <w:t>314</w:t>
      </w:r>
      <w:r>
        <w:rPr>
          <w:noProof/>
        </w:rPr>
        <w:fldChar w:fldCharType="end"/>
      </w:r>
    </w:p>
    <w:p w14:paraId="2A637872" w14:textId="27B29E12"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_Toc183523750 \h </w:instrText>
      </w:r>
      <w:r>
        <w:rPr>
          <w:noProof/>
        </w:rPr>
      </w:r>
      <w:r>
        <w:rPr>
          <w:noProof/>
        </w:rPr>
        <w:fldChar w:fldCharType="separate"/>
      </w:r>
      <w:r>
        <w:rPr>
          <w:noProof/>
        </w:rPr>
        <w:t>314</w:t>
      </w:r>
      <w:r>
        <w:rPr>
          <w:noProof/>
        </w:rPr>
        <w:fldChar w:fldCharType="end"/>
      </w:r>
    </w:p>
    <w:p w14:paraId="451071F9" w14:textId="1654153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6.5.3.3.3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_Toc183523751 \h </w:instrText>
      </w:r>
      <w:r>
        <w:rPr>
          <w:noProof/>
        </w:rPr>
      </w:r>
      <w:r>
        <w:rPr>
          <w:noProof/>
        </w:rPr>
        <w:fldChar w:fldCharType="separate"/>
      </w:r>
      <w:r>
        <w:rPr>
          <w:noProof/>
        </w:rPr>
        <w:t>314</w:t>
      </w:r>
      <w:r>
        <w:rPr>
          <w:noProof/>
        </w:rPr>
        <w:fldChar w:fldCharType="end"/>
      </w:r>
    </w:p>
    <w:p w14:paraId="22F13F04" w14:textId="41CE58C3"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6.5.3.3.3.1</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_Toc183523752 \h </w:instrText>
      </w:r>
      <w:r>
        <w:rPr>
          <w:noProof/>
        </w:rPr>
      </w:r>
      <w:r>
        <w:rPr>
          <w:noProof/>
        </w:rPr>
        <w:fldChar w:fldCharType="separate"/>
      </w:r>
      <w:r>
        <w:rPr>
          <w:noProof/>
        </w:rPr>
        <w:t>314</w:t>
      </w:r>
      <w:r>
        <w:rPr>
          <w:noProof/>
        </w:rPr>
        <w:fldChar w:fldCharType="end"/>
      </w:r>
    </w:p>
    <w:p w14:paraId="1C0B42F7" w14:textId="40AD7949"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_Toc183523753 \h </w:instrText>
      </w:r>
      <w:r>
        <w:rPr>
          <w:noProof/>
        </w:rPr>
      </w:r>
      <w:r>
        <w:rPr>
          <w:noProof/>
        </w:rPr>
        <w:fldChar w:fldCharType="separate"/>
      </w:r>
      <w:r>
        <w:rPr>
          <w:noProof/>
        </w:rPr>
        <w:t>315</w:t>
      </w:r>
      <w:r>
        <w:rPr>
          <w:noProof/>
        </w:rPr>
        <w:fldChar w:fldCharType="end"/>
      </w:r>
    </w:p>
    <w:p w14:paraId="7714AE48" w14:textId="18C5C60D"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6.5.3.2.4.2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update (POST)</w:t>
      </w:r>
      <w:r>
        <w:rPr>
          <w:noProof/>
        </w:rPr>
        <w:tab/>
      </w:r>
      <w:r>
        <w:rPr>
          <w:noProof/>
        </w:rPr>
        <w:fldChar w:fldCharType="begin"/>
      </w:r>
      <w:r>
        <w:rPr>
          <w:noProof/>
        </w:rPr>
        <w:instrText xml:space="preserve"> PAGEREF _Toc183523754 \h </w:instrText>
      </w:r>
      <w:r>
        <w:rPr>
          <w:noProof/>
        </w:rPr>
      </w:r>
      <w:r>
        <w:rPr>
          <w:noProof/>
        </w:rPr>
        <w:fldChar w:fldCharType="separate"/>
      </w:r>
      <w:r>
        <w:rPr>
          <w:noProof/>
        </w:rPr>
        <w:t>315</w:t>
      </w:r>
      <w:r>
        <w:rPr>
          <w:noProof/>
        </w:rPr>
        <w:fldChar w:fldCharType="end"/>
      </w:r>
    </w:p>
    <w:p w14:paraId="6F6EF4F8" w14:textId="7686B8A4"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6.5.3.2.4.2.1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_Toc183523755 \h </w:instrText>
      </w:r>
      <w:r>
        <w:rPr>
          <w:noProof/>
        </w:rPr>
      </w:r>
      <w:r>
        <w:rPr>
          <w:noProof/>
        </w:rPr>
        <w:fldChar w:fldCharType="separate"/>
      </w:r>
      <w:r>
        <w:rPr>
          <w:noProof/>
        </w:rPr>
        <w:t>315</w:t>
      </w:r>
      <w:r>
        <w:rPr>
          <w:noProof/>
        </w:rPr>
        <w:fldChar w:fldCharType="end"/>
      </w:r>
    </w:p>
    <w:p w14:paraId="0EB8AED4" w14:textId="54FB62A1"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6.5.3.2.4.2.2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_Toc183523756 \h </w:instrText>
      </w:r>
      <w:r>
        <w:rPr>
          <w:noProof/>
        </w:rPr>
      </w:r>
      <w:r>
        <w:rPr>
          <w:noProof/>
        </w:rPr>
        <w:fldChar w:fldCharType="separate"/>
      </w:r>
      <w:r>
        <w:rPr>
          <w:noProof/>
        </w:rPr>
        <w:t>316</w:t>
      </w:r>
      <w:r>
        <w:rPr>
          <w:noProof/>
        </w:rPr>
        <w:fldChar w:fldCharType="end"/>
      </w:r>
    </w:p>
    <w:p w14:paraId="5E17C1AC" w14:textId="5A5D37BA"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6.5.4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_Toc183523757 \h </w:instrText>
      </w:r>
      <w:r>
        <w:rPr>
          <w:noProof/>
        </w:rPr>
      </w:r>
      <w:r>
        <w:rPr>
          <w:noProof/>
        </w:rPr>
        <w:fldChar w:fldCharType="separate"/>
      </w:r>
      <w:r>
        <w:rPr>
          <w:noProof/>
        </w:rPr>
        <w:t>316</w:t>
      </w:r>
      <w:r>
        <w:rPr>
          <w:noProof/>
        </w:rPr>
        <w:fldChar w:fldCharType="end"/>
      </w:r>
    </w:p>
    <w:p w14:paraId="506DC856" w14:textId="368F1FD0"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lastRenderedPageBreak/>
        <w:t>6.5.5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_Toc183523758 \h </w:instrText>
      </w:r>
      <w:r>
        <w:rPr>
          <w:noProof/>
        </w:rPr>
      </w:r>
      <w:r>
        <w:rPr>
          <w:noProof/>
        </w:rPr>
        <w:fldChar w:fldCharType="separate"/>
      </w:r>
      <w:r>
        <w:rPr>
          <w:noProof/>
        </w:rPr>
        <w:t>317</w:t>
      </w:r>
      <w:r>
        <w:rPr>
          <w:noProof/>
        </w:rPr>
        <w:fldChar w:fldCharType="end"/>
      </w:r>
    </w:p>
    <w:p w14:paraId="1EAB77D1" w14:textId="22D4011C"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6.5.5.1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_Toc183523759 \h </w:instrText>
      </w:r>
      <w:r>
        <w:rPr>
          <w:noProof/>
        </w:rPr>
      </w:r>
      <w:r>
        <w:rPr>
          <w:noProof/>
        </w:rPr>
        <w:fldChar w:fldCharType="separate"/>
      </w:r>
      <w:r>
        <w:rPr>
          <w:noProof/>
        </w:rPr>
        <w:t>317</w:t>
      </w:r>
      <w:r>
        <w:rPr>
          <w:noProof/>
        </w:rPr>
        <w:fldChar w:fldCharType="end"/>
      </w:r>
    </w:p>
    <w:p w14:paraId="332047F8" w14:textId="2E03440E"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6.5.5.2</w:t>
      </w:r>
      <w:r>
        <w:rPr>
          <w:rFonts w:asciiTheme="minorHAnsi" w:eastAsiaTheme="minorEastAsia" w:hAnsiTheme="minorHAnsi" w:cstheme="minorBidi"/>
          <w:noProof/>
          <w:kern w:val="2"/>
          <w:sz w:val="22"/>
          <w:szCs w:val="22"/>
          <w:lang w:val="en-SE" w:eastAsia="zh-CN"/>
          <w14:ligatures w14:val="standardContextual"/>
        </w:rPr>
        <w:tab/>
      </w:r>
      <w:r>
        <w:rPr>
          <w:noProof/>
        </w:rPr>
        <w:t>Broadcast MBS Session Context Status Notification</w:t>
      </w:r>
      <w:r>
        <w:rPr>
          <w:noProof/>
        </w:rPr>
        <w:tab/>
      </w:r>
      <w:r>
        <w:rPr>
          <w:noProof/>
        </w:rPr>
        <w:fldChar w:fldCharType="begin"/>
      </w:r>
      <w:r>
        <w:rPr>
          <w:noProof/>
        </w:rPr>
        <w:instrText xml:space="preserve"> PAGEREF _Toc183523760 \h </w:instrText>
      </w:r>
      <w:r>
        <w:rPr>
          <w:noProof/>
        </w:rPr>
      </w:r>
      <w:r>
        <w:rPr>
          <w:noProof/>
        </w:rPr>
        <w:fldChar w:fldCharType="separate"/>
      </w:r>
      <w:r>
        <w:rPr>
          <w:noProof/>
        </w:rPr>
        <w:t>317</w:t>
      </w:r>
      <w:r>
        <w:rPr>
          <w:noProof/>
        </w:rPr>
        <w:fldChar w:fldCharType="end"/>
      </w:r>
    </w:p>
    <w:p w14:paraId="7875D406" w14:textId="0AF8810C"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6.5.5.2.1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_Toc183523761 \h </w:instrText>
      </w:r>
      <w:r>
        <w:rPr>
          <w:noProof/>
        </w:rPr>
      </w:r>
      <w:r>
        <w:rPr>
          <w:noProof/>
        </w:rPr>
        <w:fldChar w:fldCharType="separate"/>
      </w:r>
      <w:r>
        <w:rPr>
          <w:noProof/>
        </w:rPr>
        <w:t>317</w:t>
      </w:r>
      <w:r>
        <w:rPr>
          <w:noProof/>
        </w:rPr>
        <w:fldChar w:fldCharType="end"/>
      </w:r>
    </w:p>
    <w:p w14:paraId="5B53EFB3" w14:textId="0F66E35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6.5.5.2.2</w:t>
      </w:r>
      <w:r>
        <w:rPr>
          <w:rFonts w:asciiTheme="minorHAnsi" w:eastAsiaTheme="minorEastAsia" w:hAnsiTheme="minorHAnsi" w:cstheme="minorBidi"/>
          <w:noProof/>
          <w:kern w:val="2"/>
          <w:sz w:val="22"/>
          <w:szCs w:val="22"/>
          <w:lang w:val="en-SE" w:eastAsia="zh-CN"/>
          <w14:ligatures w14:val="standardContextual"/>
        </w:rPr>
        <w:tab/>
      </w:r>
      <w:r>
        <w:rPr>
          <w:noProof/>
        </w:rPr>
        <w:t>Target URI</w:t>
      </w:r>
      <w:r>
        <w:rPr>
          <w:noProof/>
        </w:rPr>
        <w:tab/>
      </w:r>
      <w:r>
        <w:rPr>
          <w:noProof/>
        </w:rPr>
        <w:fldChar w:fldCharType="begin"/>
      </w:r>
      <w:r>
        <w:rPr>
          <w:noProof/>
        </w:rPr>
        <w:instrText xml:space="preserve"> PAGEREF _Toc183523762 \h </w:instrText>
      </w:r>
      <w:r>
        <w:rPr>
          <w:noProof/>
        </w:rPr>
      </w:r>
      <w:r>
        <w:rPr>
          <w:noProof/>
        </w:rPr>
        <w:fldChar w:fldCharType="separate"/>
      </w:r>
      <w:r>
        <w:rPr>
          <w:noProof/>
        </w:rPr>
        <w:t>317</w:t>
      </w:r>
      <w:r>
        <w:rPr>
          <w:noProof/>
        </w:rPr>
        <w:fldChar w:fldCharType="end"/>
      </w:r>
    </w:p>
    <w:p w14:paraId="3E1F9A3E" w14:textId="25F824B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6.5.5.2.3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_Toc183523763 \h </w:instrText>
      </w:r>
      <w:r>
        <w:rPr>
          <w:noProof/>
        </w:rPr>
      </w:r>
      <w:r>
        <w:rPr>
          <w:noProof/>
        </w:rPr>
        <w:fldChar w:fldCharType="separate"/>
      </w:r>
      <w:r>
        <w:rPr>
          <w:noProof/>
        </w:rPr>
        <w:t>317</w:t>
      </w:r>
      <w:r>
        <w:rPr>
          <w:noProof/>
        </w:rPr>
        <w:fldChar w:fldCharType="end"/>
      </w:r>
    </w:p>
    <w:p w14:paraId="5D6D0BCC" w14:textId="22D4AE3E"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6.5.5.2.3.1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_Toc183523764 \h </w:instrText>
      </w:r>
      <w:r>
        <w:rPr>
          <w:noProof/>
        </w:rPr>
      </w:r>
      <w:r>
        <w:rPr>
          <w:noProof/>
        </w:rPr>
        <w:fldChar w:fldCharType="separate"/>
      </w:r>
      <w:r>
        <w:rPr>
          <w:noProof/>
        </w:rPr>
        <w:t>317</w:t>
      </w:r>
      <w:r>
        <w:rPr>
          <w:noProof/>
        </w:rPr>
        <w:fldChar w:fldCharType="end"/>
      </w:r>
    </w:p>
    <w:p w14:paraId="3B6A71B1" w14:textId="1839EC73"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6.5.6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_Toc183523765 \h </w:instrText>
      </w:r>
      <w:r>
        <w:rPr>
          <w:noProof/>
        </w:rPr>
      </w:r>
      <w:r>
        <w:rPr>
          <w:noProof/>
        </w:rPr>
        <w:fldChar w:fldCharType="separate"/>
      </w:r>
      <w:r>
        <w:rPr>
          <w:noProof/>
        </w:rPr>
        <w:t>318</w:t>
      </w:r>
      <w:r>
        <w:rPr>
          <w:noProof/>
        </w:rPr>
        <w:fldChar w:fldCharType="end"/>
      </w:r>
    </w:p>
    <w:p w14:paraId="7D98724E" w14:textId="5D410CAE"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6.5.6.1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_Toc183523766 \h </w:instrText>
      </w:r>
      <w:r>
        <w:rPr>
          <w:noProof/>
        </w:rPr>
      </w:r>
      <w:r>
        <w:rPr>
          <w:noProof/>
        </w:rPr>
        <w:fldChar w:fldCharType="separate"/>
      </w:r>
      <w:r>
        <w:rPr>
          <w:noProof/>
        </w:rPr>
        <w:t>318</w:t>
      </w:r>
      <w:r>
        <w:rPr>
          <w:noProof/>
        </w:rPr>
        <w:fldChar w:fldCharType="end"/>
      </w:r>
    </w:p>
    <w:p w14:paraId="5C6626D3" w14:textId="3CC72522"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6.5.6.2</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Structured data types</w:t>
      </w:r>
      <w:r>
        <w:rPr>
          <w:noProof/>
        </w:rPr>
        <w:tab/>
      </w:r>
      <w:r>
        <w:rPr>
          <w:noProof/>
        </w:rPr>
        <w:fldChar w:fldCharType="begin"/>
      </w:r>
      <w:r>
        <w:rPr>
          <w:noProof/>
        </w:rPr>
        <w:instrText xml:space="preserve"> PAGEREF _Toc183523767 \h </w:instrText>
      </w:r>
      <w:r>
        <w:rPr>
          <w:noProof/>
        </w:rPr>
      </w:r>
      <w:r>
        <w:rPr>
          <w:noProof/>
        </w:rPr>
        <w:fldChar w:fldCharType="separate"/>
      </w:r>
      <w:r>
        <w:rPr>
          <w:noProof/>
        </w:rPr>
        <w:t>319</w:t>
      </w:r>
      <w:r>
        <w:rPr>
          <w:noProof/>
        </w:rPr>
        <w:fldChar w:fldCharType="end"/>
      </w:r>
    </w:p>
    <w:p w14:paraId="55EC5CAB" w14:textId="6FC4EA8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_Toc183523768 \h </w:instrText>
      </w:r>
      <w:r>
        <w:rPr>
          <w:noProof/>
        </w:rPr>
      </w:r>
      <w:r>
        <w:rPr>
          <w:noProof/>
        </w:rPr>
        <w:fldChar w:fldCharType="separate"/>
      </w:r>
      <w:r>
        <w:rPr>
          <w:noProof/>
        </w:rPr>
        <w:t>319</w:t>
      </w:r>
      <w:r>
        <w:rPr>
          <w:noProof/>
        </w:rPr>
        <w:fldChar w:fldCharType="end"/>
      </w:r>
    </w:p>
    <w:p w14:paraId="67ABFB2A" w14:textId="193FA70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6.5.6.2.2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ContextCreateReqData</w:t>
      </w:r>
      <w:r>
        <w:rPr>
          <w:noProof/>
        </w:rPr>
        <w:tab/>
      </w:r>
      <w:r>
        <w:rPr>
          <w:noProof/>
        </w:rPr>
        <w:fldChar w:fldCharType="begin"/>
      </w:r>
      <w:r>
        <w:rPr>
          <w:noProof/>
        </w:rPr>
        <w:instrText xml:space="preserve"> PAGEREF _Toc183523769 \h </w:instrText>
      </w:r>
      <w:r>
        <w:rPr>
          <w:noProof/>
        </w:rPr>
      </w:r>
      <w:r>
        <w:rPr>
          <w:noProof/>
        </w:rPr>
        <w:fldChar w:fldCharType="separate"/>
      </w:r>
      <w:r>
        <w:rPr>
          <w:noProof/>
        </w:rPr>
        <w:t>320</w:t>
      </w:r>
      <w:r>
        <w:rPr>
          <w:noProof/>
        </w:rPr>
        <w:fldChar w:fldCharType="end"/>
      </w:r>
    </w:p>
    <w:p w14:paraId="4BCF5B70" w14:textId="22509B95"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6.5.6.2.3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ContextCreateRspData</w:t>
      </w:r>
      <w:r>
        <w:rPr>
          <w:noProof/>
        </w:rPr>
        <w:tab/>
      </w:r>
      <w:r>
        <w:rPr>
          <w:noProof/>
        </w:rPr>
        <w:fldChar w:fldCharType="begin"/>
      </w:r>
      <w:r>
        <w:rPr>
          <w:noProof/>
        </w:rPr>
        <w:instrText xml:space="preserve"> PAGEREF _Toc183523770 \h </w:instrText>
      </w:r>
      <w:r>
        <w:rPr>
          <w:noProof/>
        </w:rPr>
      </w:r>
      <w:r>
        <w:rPr>
          <w:noProof/>
        </w:rPr>
        <w:fldChar w:fldCharType="separate"/>
      </w:r>
      <w:r>
        <w:rPr>
          <w:noProof/>
        </w:rPr>
        <w:t>320</w:t>
      </w:r>
      <w:r>
        <w:rPr>
          <w:noProof/>
        </w:rPr>
        <w:fldChar w:fldCharType="end"/>
      </w:r>
    </w:p>
    <w:p w14:paraId="6CF3C814" w14:textId="21DE8BD5"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6.5.6.2.4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ContextStatusNotification</w:t>
      </w:r>
      <w:r>
        <w:rPr>
          <w:noProof/>
        </w:rPr>
        <w:tab/>
      </w:r>
      <w:r>
        <w:rPr>
          <w:noProof/>
        </w:rPr>
        <w:fldChar w:fldCharType="begin"/>
      </w:r>
      <w:r>
        <w:rPr>
          <w:noProof/>
        </w:rPr>
        <w:instrText xml:space="preserve"> PAGEREF _Toc183523771 \h </w:instrText>
      </w:r>
      <w:r>
        <w:rPr>
          <w:noProof/>
        </w:rPr>
      </w:r>
      <w:r>
        <w:rPr>
          <w:noProof/>
        </w:rPr>
        <w:fldChar w:fldCharType="separate"/>
      </w:r>
      <w:r>
        <w:rPr>
          <w:noProof/>
        </w:rPr>
        <w:t>321</w:t>
      </w:r>
      <w:r>
        <w:rPr>
          <w:noProof/>
        </w:rPr>
        <w:fldChar w:fldCharType="end"/>
      </w:r>
    </w:p>
    <w:p w14:paraId="5F4F92C9" w14:textId="550E991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6.5.6.2.5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ContextUpdateReqData</w:t>
      </w:r>
      <w:r>
        <w:rPr>
          <w:noProof/>
        </w:rPr>
        <w:tab/>
      </w:r>
      <w:r>
        <w:rPr>
          <w:noProof/>
        </w:rPr>
        <w:fldChar w:fldCharType="begin"/>
      </w:r>
      <w:r>
        <w:rPr>
          <w:noProof/>
        </w:rPr>
        <w:instrText xml:space="preserve"> PAGEREF _Toc183523772 \h </w:instrText>
      </w:r>
      <w:r>
        <w:rPr>
          <w:noProof/>
        </w:rPr>
      </w:r>
      <w:r>
        <w:rPr>
          <w:noProof/>
        </w:rPr>
        <w:fldChar w:fldCharType="separate"/>
      </w:r>
      <w:r>
        <w:rPr>
          <w:noProof/>
        </w:rPr>
        <w:t>322</w:t>
      </w:r>
      <w:r>
        <w:rPr>
          <w:noProof/>
        </w:rPr>
        <w:fldChar w:fldCharType="end"/>
      </w:r>
    </w:p>
    <w:p w14:paraId="0ABF1C0A" w14:textId="355196F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6.5.6.2.6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ContextUpdateRspData</w:t>
      </w:r>
      <w:r>
        <w:rPr>
          <w:noProof/>
        </w:rPr>
        <w:tab/>
      </w:r>
      <w:r>
        <w:rPr>
          <w:noProof/>
        </w:rPr>
        <w:fldChar w:fldCharType="begin"/>
      </w:r>
      <w:r>
        <w:rPr>
          <w:noProof/>
        </w:rPr>
        <w:instrText xml:space="preserve"> PAGEREF _Toc183523773 \h </w:instrText>
      </w:r>
      <w:r>
        <w:rPr>
          <w:noProof/>
        </w:rPr>
      </w:r>
      <w:r>
        <w:rPr>
          <w:noProof/>
        </w:rPr>
        <w:fldChar w:fldCharType="separate"/>
      </w:r>
      <w:r>
        <w:rPr>
          <w:noProof/>
        </w:rPr>
        <w:t>322</w:t>
      </w:r>
      <w:r>
        <w:rPr>
          <w:noProof/>
        </w:rPr>
        <w:fldChar w:fldCharType="end"/>
      </w:r>
    </w:p>
    <w:p w14:paraId="60A35823" w14:textId="55C8A698"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6.5.6.2.7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r>
      <w:r>
        <w:rPr>
          <w:noProof/>
        </w:rPr>
        <w:instrText xml:space="preserve"> PAGEREF _Toc183523774 \h </w:instrText>
      </w:r>
      <w:r>
        <w:rPr>
          <w:noProof/>
        </w:rPr>
      </w:r>
      <w:r>
        <w:rPr>
          <w:noProof/>
        </w:rPr>
        <w:fldChar w:fldCharType="separate"/>
      </w:r>
      <w:r>
        <w:rPr>
          <w:noProof/>
        </w:rPr>
        <w:t>323</w:t>
      </w:r>
      <w:r>
        <w:rPr>
          <w:noProof/>
        </w:rPr>
        <w:fldChar w:fldCharType="end"/>
      </w:r>
    </w:p>
    <w:p w14:paraId="757932DE" w14:textId="43FC974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6.5.6.2.8</w:t>
      </w:r>
      <w:r>
        <w:rPr>
          <w:rFonts w:asciiTheme="minorHAnsi" w:eastAsiaTheme="minorEastAsia" w:hAnsiTheme="minorHAnsi" w:cstheme="minorBidi"/>
          <w:noProof/>
          <w:kern w:val="2"/>
          <w:sz w:val="22"/>
          <w:szCs w:val="22"/>
          <w:lang w:val="en-SE" w:eastAsia="zh-CN"/>
          <w14:ligatures w14:val="standardContextual"/>
        </w:rPr>
        <w:tab/>
      </w:r>
      <w:r>
        <w:rPr>
          <w:noProof/>
        </w:rPr>
        <w:t>Type: Operation</w:t>
      </w:r>
      <w:r>
        <w:rPr>
          <w:noProof/>
          <w:lang w:eastAsia="zh-CN"/>
        </w:rPr>
        <w:t>Event</w:t>
      </w:r>
      <w:r>
        <w:rPr>
          <w:noProof/>
        </w:rPr>
        <w:tab/>
      </w:r>
      <w:r>
        <w:rPr>
          <w:noProof/>
        </w:rPr>
        <w:fldChar w:fldCharType="begin"/>
      </w:r>
      <w:r>
        <w:rPr>
          <w:noProof/>
        </w:rPr>
        <w:instrText xml:space="preserve"> PAGEREF _Toc183523775 \h </w:instrText>
      </w:r>
      <w:r>
        <w:rPr>
          <w:noProof/>
        </w:rPr>
      </w:r>
      <w:r>
        <w:rPr>
          <w:noProof/>
        </w:rPr>
        <w:fldChar w:fldCharType="separate"/>
      </w:r>
      <w:r>
        <w:rPr>
          <w:noProof/>
        </w:rPr>
        <w:t>323</w:t>
      </w:r>
      <w:r>
        <w:rPr>
          <w:noProof/>
        </w:rPr>
        <w:fldChar w:fldCharType="end"/>
      </w:r>
    </w:p>
    <w:p w14:paraId="45A16E07" w14:textId="6FDC184E"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6.5.6.2.9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NgranFailureEvent</w:t>
      </w:r>
      <w:r>
        <w:rPr>
          <w:noProof/>
        </w:rPr>
        <w:tab/>
      </w:r>
      <w:r>
        <w:rPr>
          <w:noProof/>
        </w:rPr>
        <w:fldChar w:fldCharType="begin"/>
      </w:r>
      <w:r>
        <w:rPr>
          <w:noProof/>
        </w:rPr>
        <w:instrText xml:space="preserve"> PAGEREF _Toc183523776 \h </w:instrText>
      </w:r>
      <w:r>
        <w:rPr>
          <w:noProof/>
        </w:rPr>
      </w:r>
      <w:r>
        <w:rPr>
          <w:noProof/>
        </w:rPr>
        <w:fldChar w:fldCharType="separate"/>
      </w:r>
      <w:r>
        <w:rPr>
          <w:noProof/>
        </w:rPr>
        <w:t>323</w:t>
      </w:r>
      <w:r>
        <w:rPr>
          <w:noProof/>
        </w:rPr>
        <w:fldChar w:fldCharType="end"/>
      </w:r>
    </w:p>
    <w:p w14:paraId="5D06D44A" w14:textId="2FE580B2"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6.5.6.3</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Simple data types and enumerations</w:t>
      </w:r>
      <w:r>
        <w:rPr>
          <w:noProof/>
        </w:rPr>
        <w:tab/>
      </w:r>
      <w:r>
        <w:rPr>
          <w:noProof/>
        </w:rPr>
        <w:fldChar w:fldCharType="begin"/>
      </w:r>
      <w:r>
        <w:rPr>
          <w:noProof/>
        </w:rPr>
        <w:instrText xml:space="preserve"> PAGEREF _Toc183523777 \h </w:instrText>
      </w:r>
      <w:r>
        <w:rPr>
          <w:noProof/>
        </w:rPr>
      </w:r>
      <w:r>
        <w:rPr>
          <w:noProof/>
        </w:rPr>
        <w:fldChar w:fldCharType="separate"/>
      </w:r>
      <w:r>
        <w:rPr>
          <w:noProof/>
        </w:rPr>
        <w:t>323</w:t>
      </w:r>
      <w:r>
        <w:rPr>
          <w:noProof/>
        </w:rPr>
        <w:fldChar w:fldCharType="end"/>
      </w:r>
    </w:p>
    <w:p w14:paraId="6A0AFB3D" w14:textId="033A0CC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_Toc183523778 \h </w:instrText>
      </w:r>
      <w:r>
        <w:rPr>
          <w:noProof/>
        </w:rPr>
      </w:r>
      <w:r>
        <w:rPr>
          <w:noProof/>
        </w:rPr>
        <w:fldChar w:fldCharType="separate"/>
      </w:r>
      <w:r>
        <w:rPr>
          <w:noProof/>
        </w:rPr>
        <w:t>323</w:t>
      </w:r>
      <w:r>
        <w:rPr>
          <w:noProof/>
        </w:rPr>
        <w:fldChar w:fldCharType="end"/>
      </w:r>
    </w:p>
    <w:p w14:paraId="425543A1" w14:textId="279899E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_Toc183523779 \h </w:instrText>
      </w:r>
      <w:r>
        <w:rPr>
          <w:noProof/>
        </w:rPr>
      </w:r>
      <w:r>
        <w:rPr>
          <w:noProof/>
        </w:rPr>
        <w:fldChar w:fldCharType="separate"/>
      </w:r>
      <w:r>
        <w:rPr>
          <w:noProof/>
        </w:rPr>
        <w:t>323</w:t>
      </w:r>
      <w:r>
        <w:rPr>
          <w:noProof/>
        </w:rPr>
        <w:fldChar w:fldCharType="end"/>
      </w:r>
    </w:p>
    <w:p w14:paraId="5C10439D" w14:textId="52833FB6"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6.5.6.3.3</w:t>
      </w:r>
      <w:r>
        <w:rPr>
          <w:rFonts w:asciiTheme="minorHAnsi" w:eastAsiaTheme="minorEastAsia" w:hAnsiTheme="minorHAnsi" w:cstheme="minorBidi"/>
          <w:noProof/>
          <w:kern w:val="2"/>
          <w:sz w:val="22"/>
          <w:szCs w:val="22"/>
          <w:lang w:val="en-SE" w:eastAsia="zh-CN"/>
          <w14:ligatures w14:val="standardContextual"/>
        </w:rPr>
        <w:tab/>
      </w:r>
      <w:r>
        <w:rPr>
          <w:noProof/>
        </w:rPr>
        <w:t>Enumeration: OperationStatus</w:t>
      </w:r>
      <w:r>
        <w:rPr>
          <w:noProof/>
        </w:rPr>
        <w:tab/>
      </w:r>
      <w:r>
        <w:rPr>
          <w:noProof/>
        </w:rPr>
        <w:fldChar w:fldCharType="begin"/>
      </w:r>
      <w:r>
        <w:rPr>
          <w:noProof/>
        </w:rPr>
        <w:instrText xml:space="preserve"> PAGEREF _Toc183523780 \h </w:instrText>
      </w:r>
      <w:r>
        <w:rPr>
          <w:noProof/>
        </w:rPr>
      </w:r>
      <w:r>
        <w:rPr>
          <w:noProof/>
        </w:rPr>
        <w:fldChar w:fldCharType="separate"/>
      </w:r>
      <w:r>
        <w:rPr>
          <w:noProof/>
        </w:rPr>
        <w:t>324</w:t>
      </w:r>
      <w:r>
        <w:rPr>
          <w:noProof/>
        </w:rPr>
        <w:fldChar w:fldCharType="end"/>
      </w:r>
    </w:p>
    <w:p w14:paraId="76FECCDA" w14:textId="057FA8FD"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6.5.6.3.4</w:t>
      </w:r>
      <w:r>
        <w:rPr>
          <w:rFonts w:asciiTheme="minorHAnsi" w:eastAsiaTheme="minorEastAsia" w:hAnsiTheme="minorHAnsi" w:cstheme="minorBidi"/>
          <w:noProof/>
          <w:kern w:val="2"/>
          <w:sz w:val="22"/>
          <w:szCs w:val="22"/>
          <w:lang w:val="en-SE" w:eastAsia="zh-CN"/>
          <w14:ligatures w14:val="standardContextual"/>
        </w:rPr>
        <w:tab/>
      </w:r>
      <w:r>
        <w:rPr>
          <w:noProof/>
        </w:rPr>
        <w:t>Enumeration: NgapIeType</w:t>
      </w:r>
      <w:r>
        <w:rPr>
          <w:noProof/>
        </w:rPr>
        <w:tab/>
      </w:r>
      <w:r>
        <w:rPr>
          <w:noProof/>
        </w:rPr>
        <w:fldChar w:fldCharType="begin"/>
      </w:r>
      <w:r>
        <w:rPr>
          <w:noProof/>
        </w:rPr>
        <w:instrText xml:space="preserve"> PAGEREF _Toc183523781 \h </w:instrText>
      </w:r>
      <w:r>
        <w:rPr>
          <w:noProof/>
        </w:rPr>
      </w:r>
      <w:r>
        <w:rPr>
          <w:noProof/>
        </w:rPr>
        <w:fldChar w:fldCharType="separate"/>
      </w:r>
      <w:r>
        <w:rPr>
          <w:noProof/>
        </w:rPr>
        <w:t>324</w:t>
      </w:r>
      <w:r>
        <w:rPr>
          <w:noProof/>
        </w:rPr>
        <w:fldChar w:fldCharType="end"/>
      </w:r>
    </w:p>
    <w:p w14:paraId="2805B9D6" w14:textId="338BB54F"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6.5.6.3.5</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OpEventType</w:t>
      </w:r>
      <w:r>
        <w:rPr>
          <w:noProof/>
        </w:rPr>
        <w:tab/>
      </w:r>
      <w:r>
        <w:rPr>
          <w:noProof/>
        </w:rPr>
        <w:fldChar w:fldCharType="begin"/>
      </w:r>
      <w:r>
        <w:rPr>
          <w:noProof/>
        </w:rPr>
        <w:instrText xml:space="preserve"> PAGEREF _Toc183523782 \h </w:instrText>
      </w:r>
      <w:r>
        <w:rPr>
          <w:noProof/>
        </w:rPr>
      </w:r>
      <w:r>
        <w:rPr>
          <w:noProof/>
        </w:rPr>
        <w:fldChar w:fldCharType="separate"/>
      </w:r>
      <w:r>
        <w:rPr>
          <w:noProof/>
        </w:rPr>
        <w:t>324</w:t>
      </w:r>
      <w:r>
        <w:rPr>
          <w:noProof/>
        </w:rPr>
        <w:fldChar w:fldCharType="end"/>
      </w:r>
    </w:p>
    <w:p w14:paraId="7EB71D48" w14:textId="33E088AE"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6.5.6.3.6</w:t>
      </w:r>
      <w:r>
        <w:rPr>
          <w:rFonts w:asciiTheme="minorHAnsi" w:eastAsiaTheme="minorEastAsia" w:hAnsiTheme="minorHAnsi" w:cstheme="minorBidi"/>
          <w:noProof/>
          <w:kern w:val="2"/>
          <w:sz w:val="22"/>
          <w:szCs w:val="22"/>
          <w:lang w:val="en-SE" w:eastAsia="zh-CN"/>
          <w14:ligatures w14:val="standardContextual"/>
        </w:rPr>
        <w:tab/>
      </w:r>
      <w:r>
        <w:rPr>
          <w:noProof/>
        </w:rPr>
        <w:t>Enumeration: NgranFailureIndication</w:t>
      </w:r>
      <w:r>
        <w:rPr>
          <w:noProof/>
        </w:rPr>
        <w:tab/>
      </w:r>
      <w:r>
        <w:rPr>
          <w:noProof/>
        </w:rPr>
        <w:fldChar w:fldCharType="begin"/>
      </w:r>
      <w:r>
        <w:rPr>
          <w:noProof/>
        </w:rPr>
        <w:instrText xml:space="preserve"> PAGEREF _Toc183523783 \h </w:instrText>
      </w:r>
      <w:r>
        <w:rPr>
          <w:noProof/>
        </w:rPr>
      </w:r>
      <w:r>
        <w:rPr>
          <w:noProof/>
        </w:rPr>
        <w:fldChar w:fldCharType="separate"/>
      </w:r>
      <w:r>
        <w:rPr>
          <w:noProof/>
        </w:rPr>
        <w:t>324</w:t>
      </w:r>
      <w:r>
        <w:rPr>
          <w:noProof/>
        </w:rPr>
        <w:fldChar w:fldCharType="end"/>
      </w:r>
    </w:p>
    <w:p w14:paraId="51EB4B7E" w14:textId="0D90B662"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6.5.6.4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_Toc183523784 \h </w:instrText>
      </w:r>
      <w:r>
        <w:rPr>
          <w:noProof/>
        </w:rPr>
      </w:r>
      <w:r>
        <w:rPr>
          <w:noProof/>
        </w:rPr>
        <w:fldChar w:fldCharType="separate"/>
      </w:r>
      <w:r>
        <w:rPr>
          <w:noProof/>
        </w:rPr>
        <w:t>325</w:t>
      </w:r>
      <w:r>
        <w:rPr>
          <w:noProof/>
        </w:rPr>
        <w:fldChar w:fldCharType="end"/>
      </w:r>
    </w:p>
    <w:p w14:paraId="4ABBEFD3" w14:textId="52EB7B0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6.5.6.4.1</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Introduction</w:t>
      </w:r>
      <w:r>
        <w:rPr>
          <w:noProof/>
        </w:rPr>
        <w:tab/>
      </w:r>
      <w:r>
        <w:rPr>
          <w:noProof/>
        </w:rPr>
        <w:fldChar w:fldCharType="begin"/>
      </w:r>
      <w:r>
        <w:rPr>
          <w:noProof/>
        </w:rPr>
        <w:instrText xml:space="preserve"> PAGEREF _Toc183523785 \h </w:instrText>
      </w:r>
      <w:r>
        <w:rPr>
          <w:noProof/>
        </w:rPr>
      </w:r>
      <w:r>
        <w:rPr>
          <w:noProof/>
        </w:rPr>
        <w:fldChar w:fldCharType="separate"/>
      </w:r>
      <w:r>
        <w:rPr>
          <w:noProof/>
        </w:rPr>
        <w:t>325</w:t>
      </w:r>
      <w:r>
        <w:rPr>
          <w:noProof/>
        </w:rPr>
        <w:fldChar w:fldCharType="end"/>
      </w:r>
    </w:p>
    <w:p w14:paraId="26EC3D55" w14:textId="6B0AD2E8"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6.5.6.4.2</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N2 Information</w:t>
      </w:r>
      <w:r>
        <w:rPr>
          <w:noProof/>
        </w:rPr>
        <w:tab/>
      </w:r>
      <w:r>
        <w:rPr>
          <w:noProof/>
        </w:rPr>
        <w:fldChar w:fldCharType="begin"/>
      </w:r>
      <w:r>
        <w:rPr>
          <w:noProof/>
        </w:rPr>
        <w:instrText xml:space="preserve"> PAGEREF _Toc183523786 \h </w:instrText>
      </w:r>
      <w:r>
        <w:rPr>
          <w:noProof/>
        </w:rPr>
      </w:r>
      <w:r>
        <w:rPr>
          <w:noProof/>
        </w:rPr>
        <w:fldChar w:fldCharType="separate"/>
      </w:r>
      <w:r>
        <w:rPr>
          <w:noProof/>
        </w:rPr>
        <w:t>325</w:t>
      </w:r>
      <w:r>
        <w:rPr>
          <w:noProof/>
        </w:rPr>
        <w:fldChar w:fldCharType="end"/>
      </w:r>
    </w:p>
    <w:p w14:paraId="4FF9AAE3" w14:textId="07528DBF"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6.5.6.4.2.1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_Toc183523787 \h </w:instrText>
      </w:r>
      <w:r>
        <w:rPr>
          <w:noProof/>
        </w:rPr>
      </w:r>
      <w:r>
        <w:rPr>
          <w:noProof/>
        </w:rPr>
        <w:fldChar w:fldCharType="separate"/>
      </w:r>
      <w:r>
        <w:rPr>
          <w:noProof/>
        </w:rPr>
        <w:t>325</w:t>
      </w:r>
      <w:r>
        <w:rPr>
          <w:noProof/>
        </w:rPr>
        <w:fldChar w:fldCharType="end"/>
      </w:r>
    </w:p>
    <w:p w14:paraId="381DAB78" w14:textId="1F1C9DA6"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6.5.6.4.2.2</w:t>
      </w:r>
      <w:r>
        <w:rPr>
          <w:rFonts w:asciiTheme="minorHAnsi" w:eastAsiaTheme="minorEastAsia" w:hAnsiTheme="minorHAnsi" w:cstheme="minorBidi"/>
          <w:noProof/>
          <w:kern w:val="2"/>
          <w:sz w:val="22"/>
          <w:szCs w:val="22"/>
          <w:lang w:val="en-SE" w:eastAsia="zh-CN"/>
          <w14:ligatures w14:val="standardContextual"/>
        </w:rPr>
        <w:tab/>
      </w:r>
      <w:r>
        <w:rPr>
          <w:noProof/>
        </w:rPr>
        <w:t>NGAP IEs</w:t>
      </w:r>
      <w:r>
        <w:rPr>
          <w:noProof/>
        </w:rPr>
        <w:tab/>
      </w:r>
      <w:r>
        <w:rPr>
          <w:noProof/>
        </w:rPr>
        <w:fldChar w:fldCharType="begin"/>
      </w:r>
      <w:r>
        <w:rPr>
          <w:noProof/>
        </w:rPr>
        <w:instrText xml:space="preserve"> PAGEREF _Toc183523788 \h </w:instrText>
      </w:r>
      <w:r>
        <w:rPr>
          <w:noProof/>
        </w:rPr>
      </w:r>
      <w:r>
        <w:rPr>
          <w:noProof/>
        </w:rPr>
        <w:fldChar w:fldCharType="separate"/>
      </w:r>
      <w:r>
        <w:rPr>
          <w:noProof/>
        </w:rPr>
        <w:t>325</w:t>
      </w:r>
      <w:r>
        <w:rPr>
          <w:noProof/>
        </w:rPr>
        <w:fldChar w:fldCharType="end"/>
      </w:r>
    </w:p>
    <w:p w14:paraId="6547EEBC" w14:textId="76FBE143"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6.5.7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_Toc183523789 \h </w:instrText>
      </w:r>
      <w:r>
        <w:rPr>
          <w:noProof/>
        </w:rPr>
      </w:r>
      <w:r>
        <w:rPr>
          <w:noProof/>
        </w:rPr>
        <w:fldChar w:fldCharType="separate"/>
      </w:r>
      <w:r>
        <w:rPr>
          <w:noProof/>
        </w:rPr>
        <w:t>326</w:t>
      </w:r>
      <w:r>
        <w:rPr>
          <w:noProof/>
        </w:rPr>
        <w:fldChar w:fldCharType="end"/>
      </w:r>
    </w:p>
    <w:p w14:paraId="139EA1D4" w14:textId="3829B02D"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6.5.7.1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_Toc183523790 \h </w:instrText>
      </w:r>
      <w:r>
        <w:rPr>
          <w:noProof/>
        </w:rPr>
      </w:r>
      <w:r>
        <w:rPr>
          <w:noProof/>
        </w:rPr>
        <w:fldChar w:fldCharType="separate"/>
      </w:r>
      <w:r>
        <w:rPr>
          <w:noProof/>
        </w:rPr>
        <w:t>326</w:t>
      </w:r>
      <w:r>
        <w:rPr>
          <w:noProof/>
        </w:rPr>
        <w:fldChar w:fldCharType="end"/>
      </w:r>
    </w:p>
    <w:p w14:paraId="47B2FB56" w14:textId="76F2C7A7"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6.5.7.2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_Toc183523791 \h </w:instrText>
      </w:r>
      <w:r>
        <w:rPr>
          <w:noProof/>
        </w:rPr>
      </w:r>
      <w:r>
        <w:rPr>
          <w:noProof/>
        </w:rPr>
        <w:fldChar w:fldCharType="separate"/>
      </w:r>
      <w:r>
        <w:rPr>
          <w:noProof/>
        </w:rPr>
        <w:t>326</w:t>
      </w:r>
      <w:r>
        <w:rPr>
          <w:noProof/>
        </w:rPr>
        <w:fldChar w:fldCharType="end"/>
      </w:r>
    </w:p>
    <w:p w14:paraId="3860EA5C" w14:textId="69FC6C1E"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6.5.7.3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_Toc183523792 \h </w:instrText>
      </w:r>
      <w:r>
        <w:rPr>
          <w:noProof/>
        </w:rPr>
      </w:r>
      <w:r>
        <w:rPr>
          <w:noProof/>
        </w:rPr>
        <w:fldChar w:fldCharType="separate"/>
      </w:r>
      <w:r>
        <w:rPr>
          <w:noProof/>
        </w:rPr>
        <w:t>326</w:t>
      </w:r>
      <w:r>
        <w:rPr>
          <w:noProof/>
        </w:rPr>
        <w:fldChar w:fldCharType="end"/>
      </w:r>
    </w:p>
    <w:p w14:paraId="790B9646" w14:textId="0CF19F60"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6.5.8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_Toc183523793 \h </w:instrText>
      </w:r>
      <w:r>
        <w:rPr>
          <w:noProof/>
        </w:rPr>
      </w:r>
      <w:r>
        <w:rPr>
          <w:noProof/>
        </w:rPr>
        <w:fldChar w:fldCharType="separate"/>
      </w:r>
      <w:r>
        <w:rPr>
          <w:noProof/>
        </w:rPr>
        <w:t>326</w:t>
      </w:r>
      <w:r>
        <w:rPr>
          <w:noProof/>
        </w:rPr>
        <w:fldChar w:fldCharType="end"/>
      </w:r>
    </w:p>
    <w:p w14:paraId="4C90E6E0" w14:textId="16B6BEF7"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6.5.9</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Security</w:t>
      </w:r>
      <w:r>
        <w:rPr>
          <w:noProof/>
        </w:rPr>
        <w:tab/>
      </w:r>
      <w:r>
        <w:rPr>
          <w:noProof/>
        </w:rPr>
        <w:fldChar w:fldCharType="begin"/>
      </w:r>
      <w:r>
        <w:rPr>
          <w:noProof/>
        </w:rPr>
        <w:instrText xml:space="preserve"> PAGEREF _Toc183523794 \h </w:instrText>
      </w:r>
      <w:r>
        <w:rPr>
          <w:noProof/>
        </w:rPr>
      </w:r>
      <w:r>
        <w:rPr>
          <w:noProof/>
        </w:rPr>
        <w:fldChar w:fldCharType="separate"/>
      </w:r>
      <w:r>
        <w:rPr>
          <w:noProof/>
        </w:rPr>
        <w:t>326</w:t>
      </w:r>
      <w:r>
        <w:rPr>
          <w:noProof/>
        </w:rPr>
        <w:fldChar w:fldCharType="end"/>
      </w:r>
    </w:p>
    <w:p w14:paraId="6DF60B7E" w14:textId="012D99B5"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6.5.10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_Toc183523795 \h </w:instrText>
      </w:r>
      <w:r>
        <w:rPr>
          <w:noProof/>
        </w:rPr>
      </w:r>
      <w:r>
        <w:rPr>
          <w:noProof/>
        </w:rPr>
        <w:fldChar w:fldCharType="separate"/>
      </w:r>
      <w:r>
        <w:rPr>
          <w:noProof/>
        </w:rPr>
        <w:t>326</w:t>
      </w:r>
      <w:r>
        <w:rPr>
          <w:noProof/>
        </w:rPr>
        <w:fldChar w:fldCharType="end"/>
      </w:r>
    </w:p>
    <w:p w14:paraId="1323E51A" w14:textId="3EB6D996" w:rsidR="00881EF7" w:rsidRDefault="00881EF7">
      <w:pPr>
        <w:pStyle w:val="TOC2"/>
        <w:rPr>
          <w:rFonts w:asciiTheme="minorHAnsi" w:eastAsiaTheme="minorEastAsia" w:hAnsiTheme="minorHAnsi" w:cstheme="minorBidi"/>
          <w:noProof/>
          <w:kern w:val="2"/>
          <w:sz w:val="22"/>
          <w:szCs w:val="22"/>
          <w:lang w:val="en-SE" w:eastAsia="zh-CN"/>
          <w14:ligatures w14:val="standardContextual"/>
        </w:rPr>
      </w:pPr>
      <w:r>
        <w:rPr>
          <w:noProof/>
        </w:rPr>
        <w:t>6.6</w:t>
      </w:r>
      <w:r>
        <w:rPr>
          <w:rFonts w:asciiTheme="minorHAnsi" w:eastAsiaTheme="minorEastAsia" w:hAnsiTheme="minorHAnsi" w:cstheme="minorBidi"/>
          <w:noProof/>
          <w:kern w:val="2"/>
          <w:sz w:val="22"/>
          <w:szCs w:val="22"/>
          <w:lang w:val="en-SE" w:eastAsia="zh-CN"/>
          <w14:ligatures w14:val="standardContextual"/>
        </w:rPr>
        <w:tab/>
      </w:r>
      <w:r>
        <w:rPr>
          <w:noProof/>
        </w:rPr>
        <w:t>Namf_MBSCommunication Service API</w:t>
      </w:r>
      <w:r>
        <w:rPr>
          <w:noProof/>
        </w:rPr>
        <w:tab/>
      </w:r>
      <w:r>
        <w:rPr>
          <w:noProof/>
        </w:rPr>
        <w:fldChar w:fldCharType="begin"/>
      </w:r>
      <w:r>
        <w:rPr>
          <w:noProof/>
        </w:rPr>
        <w:instrText xml:space="preserve"> PAGEREF _Toc183523796 \h </w:instrText>
      </w:r>
      <w:r>
        <w:rPr>
          <w:noProof/>
        </w:rPr>
      </w:r>
      <w:r>
        <w:rPr>
          <w:noProof/>
        </w:rPr>
        <w:fldChar w:fldCharType="separate"/>
      </w:r>
      <w:r>
        <w:rPr>
          <w:noProof/>
        </w:rPr>
        <w:t>327</w:t>
      </w:r>
      <w:r>
        <w:rPr>
          <w:noProof/>
        </w:rPr>
        <w:fldChar w:fldCharType="end"/>
      </w:r>
    </w:p>
    <w:p w14:paraId="6318C187" w14:textId="4C6AADDF"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6.6.1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_Toc183523797 \h </w:instrText>
      </w:r>
      <w:r>
        <w:rPr>
          <w:noProof/>
        </w:rPr>
      </w:r>
      <w:r>
        <w:rPr>
          <w:noProof/>
        </w:rPr>
        <w:fldChar w:fldCharType="separate"/>
      </w:r>
      <w:r>
        <w:rPr>
          <w:noProof/>
        </w:rPr>
        <w:t>327</w:t>
      </w:r>
      <w:r>
        <w:rPr>
          <w:noProof/>
        </w:rPr>
        <w:fldChar w:fldCharType="end"/>
      </w:r>
    </w:p>
    <w:p w14:paraId="47C542E4" w14:textId="083AFF53"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6.6.2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_Toc183523798 \h </w:instrText>
      </w:r>
      <w:r>
        <w:rPr>
          <w:noProof/>
        </w:rPr>
      </w:r>
      <w:r>
        <w:rPr>
          <w:noProof/>
        </w:rPr>
        <w:fldChar w:fldCharType="separate"/>
      </w:r>
      <w:r>
        <w:rPr>
          <w:noProof/>
        </w:rPr>
        <w:t>327</w:t>
      </w:r>
      <w:r>
        <w:rPr>
          <w:noProof/>
        </w:rPr>
        <w:fldChar w:fldCharType="end"/>
      </w:r>
    </w:p>
    <w:p w14:paraId="75A3FF6A" w14:textId="497D92A5"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6.6.2.1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_Toc183523799 \h </w:instrText>
      </w:r>
      <w:r>
        <w:rPr>
          <w:noProof/>
        </w:rPr>
      </w:r>
      <w:r>
        <w:rPr>
          <w:noProof/>
        </w:rPr>
        <w:fldChar w:fldCharType="separate"/>
      </w:r>
      <w:r>
        <w:rPr>
          <w:noProof/>
        </w:rPr>
        <w:t>327</w:t>
      </w:r>
      <w:r>
        <w:rPr>
          <w:noProof/>
        </w:rPr>
        <w:fldChar w:fldCharType="end"/>
      </w:r>
    </w:p>
    <w:p w14:paraId="2F8A7680" w14:textId="782AFFCC"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6.6.2.2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_Toc183523800 \h </w:instrText>
      </w:r>
      <w:r>
        <w:rPr>
          <w:noProof/>
        </w:rPr>
      </w:r>
      <w:r>
        <w:rPr>
          <w:noProof/>
        </w:rPr>
        <w:fldChar w:fldCharType="separate"/>
      </w:r>
      <w:r>
        <w:rPr>
          <w:noProof/>
        </w:rPr>
        <w:t>327</w:t>
      </w:r>
      <w:r>
        <w:rPr>
          <w:noProof/>
        </w:rPr>
        <w:fldChar w:fldCharType="end"/>
      </w:r>
    </w:p>
    <w:p w14:paraId="6DF0E30A" w14:textId="46295EC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6.6.2.2.1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_Toc183523801 \h </w:instrText>
      </w:r>
      <w:r>
        <w:rPr>
          <w:noProof/>
        </w:rPr>
      </w:r>
      <w:r>
        <w:rPr>
          <w:noProof/>
        </w:rPr>
        <w:fldChar w:fldCharType="separate"/>
      </w:r>
      <w:r>
        <w:rPr>
          <w:noProof/>
        </w:rPr>
        <w:t>327</w:t>
      </w:r>
      <w:r>
        <w:rPr>
          <w:noProof/>
        </w:rPr>
        <w:fldChar w:fldCharType="end"/>
      </w:r>
    </w:p>
    <w:p w14:paraId="4D42EEF8" w14:textId="6B491E6D"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6.6.2.2.2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_Toc183523802 \h </w:instrText>
      </w:r>
      <w:r>
        <w:rPr>
          <w:noProof/>
        </w:rPr>
      </w:r>
      <w:r>
        <w:rPr>
          <w:noProof/>
        </w:rPr>
        <w:fldChar w:fldCharType="separate"/>
      </w:r>
      <w:r>
        <w:rPr>
          <w:noProof/>
        </w:rPr>
        <w:t>327</w:t>
      </w:r>
      <w:r>
        <w:rPr>
          <w:noProof/>
        </w:rPr>
        <w:fldChar w:fldCharType="end"/>
      </w:r>
    </w:p>
    <w:p w14:paraId="1BD66F25" w14:textId="7125427C"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6.6.2.3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_Toc183523803 \h </w:instrText>
      </w:r>
      <w:r>
        <w:rPr>
          <w:noProof/>
        </w:rPr>
      </w:r>
      <w:r>
        <w:rPr>
          <w:noProof/>
        </w:rPr>
        <w:fldChar w:fldCharType="separate"/>
      </w:r>
      <w:r>
        <w:rPr>
          <w:noProof/>
        </w:rPr>
        <w:t>328</w:t>
      </w:r>
      <w:r>
        <w:rPr>
          <w:noProof/>
        </w:rPr>
        <w:fldChar w:fldCharType="end"/>
      </w:r>
    </w:p>
    <w:p w14:paraId="0C72AA1F" w14:textId="683514F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6.6.2.3.1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_Toc183523804 \h </w:instrText>
      </w:r>
      <w:r>
        <w:rPr>
          <w:noProof/>
        </w:rPr>
      </w:r>
      <w:r>
        <w:rPr>
          <w:noProof/>
        </w:rPr>
        <w:fldChar w:fldCharType="separate"/>
      </w:r>
      <w:r>
        <w:rPr>
          <w:noProof/>
        </w:rPr>
        <w:t>328</w:t>
      </w:r>
      <w:r>
        <w:rPr>
          <w:noProof/>
        </w:rPr>
        <w:fldChar w:fldCharType="end"/>
      </w:r>
    </w:p>
    <w:p w14:paraId="25F52C46" w14:textId="5763B919"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6.6.2.4</w:t>
      </w:r>
      <w:r>
        <w:rPr>
          <w:rFonts w:asciiTheme="minorHAnsi" w:eastAsiaTheme="minorEastAsia" w:hAnsiTheme="minorHAnsi" w:cstheme="minorBidi"/>
          <w:noProof/>
          <w:kern w:val="2"/>
          <w:sz w:val="22"/>
          <w:szCs w:val="22"/>
          <w:lang w:val="en-SE" w:eastAsia="zh-CN"/>
          <w14:ligatures w14:val="standardContextual"/>
        </w:rPr>
        <w:tab/>
      </w:r>
      <w:r>
        <w:rPr>
          <w:noProof/>
        </w:rPr>
        <w:t>HTTP multipart messages</w:t>
      </w:r>
      <w:r>
        <w:rPr>
          <w:noProof/>
        </w:rPr>
        <w:tab/>
      </w:r>
      <w:r>
        <w:rPr>
          <w:noProof/>
        </w:rPr>
        <w:fldChar w:fldCharType="begin"/>
      </w:r>
      <w:r>
        <w:rPr>
          <w:noProof/>
        </w:rPr>
        <w:instrText xml:space="preserve"> PAGEREF _Toc183523805 \h </w:instrText>
      </w:r>
      <w:r>
        <w:rPr>
          <w:noProof/>
        </w:rPr>
      </w:r>
      <w:r>
        <w:rPr>
          <w:noProof/>
        </w:rPr>
        <w:fldChar w:fldCharType="separate"/>
      </w:r>
      <w:r>
        <w:rPr>
          <w:noProof/>
        </w:rPr>
        <w:t>328</w:t>
      </w:r>
      <w:r>
        <w:rPr>
          <w:noProof/>
        </w:rPr>
        <w:fldChar w:fldCharType="end"/>
      </w:r>
    </w:p>
    <w:p w14:paraId="49B03812" w14:textId="0F72C2C9"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6.6.3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_Toc183523806 \h </w:instrText>
      </w:r>
      <w:r>
        <w:rPr>
          <w:noProof/>
        </w:rPr>
      </w:r>
      <w:r>
        <w:rPr>
          <w:noProof/>
        </w:rPr>
        <w:fldChar w:fldCharType="separate"/>
      </w:r>
      <w:r>
        <w:rPr>
          <w:noProof/>
        </w:rPr>
        <w:t>328</w:t>
      </w:r>
      <w:r>
        <w:rPr>
          <w:noProof/>
        </w:rPr>
        <w:fldChar w:fldCharType="end"/>
      </w:r>
    </w:p>
    <w:p w14:paraId="0863DEB0" w14:textId="026EBC9B"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6.6.3.1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_Toc183523807 \h </w:instrText>
      </w:r>
      <w:r>
        <w:rPr>
          <w:noProof/>
        </w:rPr>
      </w:r>
      <w:r>
        <w:rPr>
          <w:noProof/>
        </w:rPr>
        <w:fldChar w:fldCharType="separate"/>
      </w:r>
      <w:r>
        <w:rPr>
          <w:noProof/>
        </w:rPr>
        <w:t>328</w:t>
      </w:r>
      <w:r>
        <w:rPr>
          <w:noProof/>
        </w:rPr>
        <w:fldChar w:fldCharType="end"/>
      </w:r>
    </w:p>
    <w:p w14:paraId="7A62B8BC" w14:textId="3FD72D9C"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6.6.3.1</w:t>
      </w:r>
      <w:r>
        <w:rPr>
          <w:rFonts w:asciiTheme="minorHAnsi" w:eastAsiaTheme="minorEastAsia" w:hAnsiTheme="minorHAnsi" w:cstheme="minorBidi"/>
          <w:noProof/>
          <w:kern w:val="2"/>
          <w:sz w:val="22"/>
          <w:szCs w:val="22"/>
          <w:lang w:val="en-SE" w:eastAsia="zh-CN"/>
          <w14:ligatures w14:val="standardContextual"/>
        </w:rPr>
        <w:tab/>
      </w:r>
      <w:r>
        <w:rPr>
          <w:noProof/>
        </w:rPr>
        <w:t>Resource: N2 Message Handler (</w:t>
      </w:r>
      <w:r w:rsidRPr="00FE1574">
        <w:rPr>
          <w:rFonts w:eastAsia="DengXian"/>
          <w:noProof/>
        </w:rPr>
        <w:t>Custom Operation)</w:t>
      </w:r>
      <w:r>
        <w:rPr>
          <w:noProof/>
        </w:rPr>
        <w:tab/>
      </w:r>
      <w:r>
        <w:rPr>
          <w:noProof/>
        </w:rPr>
        <w:fldChar w:fldCharType="begin"/>
      </w:r>
      <w:r>
        <w:rPr>
          <w:noProof/>
        </w:rPr>
        <w:instrText xml:space="preserve"> PAGEREF _Toc183523808 \h </w:instrText>
      </w:r>
      <w:r>
        <w:rPr>
          <w:noProof/>
        </w:rPr>
      </w:r>
      <w:r>
        <w:rPr>
          <w:noProof/>
        </w:rPr>
        <w:fldChar w:fldCharType="separate"/>
      </w:r>
      <w:r>
        <w:rPr>
          <w:noProof/>
        </w:rPr>
        <w:t>329</w:t>
      </w:r>
      <w:r>
        <w:rPr>
          <w:noProof/>
        </w:rPr>
        <w:fldChar w:fldCharType="end"/>
      </w:r>
    </w:p>
    <w:p w14:paraId="38560A58" w14:textId="6D4A08F5"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6.6.3.1.1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_Toc183523809 \h </w:instrText>
      </w:r>
      <w:r>
        <w:rPr>
          <w:noProof/>
        </w:rPr>
      </w:r>
      <w:r>
        <w:rPr>
          <w:noProof/>
        </w:rPr>
        <w:fldChar w:fldCharType="separate"/>
      </w:r>
      <w:r>
        <w:rPr>
          <w:noProof/>
        </w:rPr>
        <w:t>329</w:t>
      </w:r>
      <w:r>
        <w:rPr>
          <w:noProof/>
        </w:rPr>
        <w:fldChar w:fldCharType="end"/>
      </w:r>
    </w:p>
    <w:p w14:paraId="57D7AA29" w14:textId="5A28F979"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6.6.3.1.2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_Toc183523810 \h </w:instrText>
      </w:r>
      <w:r>
        <w:rPr>
          <w:noProof/>
        </w:rPr>
      </w:r>
      <w:r>
        <w:rPr>
          <w:noProof/>
        </w:rPr>
        <w:fldChar w:fldCharType="separate"/>
      </w:r>
      <w:r>
        <w:rPr>
          <w:noProof/>
        </w:rPr>
        <w:t>329</w:t>
      </w:r>
      <w:r>
        <w:rPr>
          <w:noProof/>
        </w:rPr>
        <w:fldChar w:fldCharType="end"/>
      </w:r>
    </w:p>
    <w:p w14:paraId="07A7B8B8" w14:textId="663E4BA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6.6.3.1.3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_Toc183523811 \h </w:instrText>
      </w:r>
      <w:r>
        <w:rPr>
          <w:noProof/>
        </w:rPr>
      </w:r>
      <w:r>
        <w:rPr>
          <w:noProof/>
        </w:rPr>
        <w:fldChar w:fldCharType="separate"/>
      </w:r>
      <w:r>
        <w:rPr>
          <w:noProof/>
        </w:rPr>
        <w:t>329</w:t>
      </w:r>
      <w:r>
        <w:rPr>
          <w:noProof/>
        </w:rPr>
        <w:fldChar w:fldCharType="end"/>
      </w:r>
    </w:p>
    <w:p w14:paraId="48662BCE" w14:textId="7247ABE4"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6.6.3.1.4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_Toc183523812 \h </w:instrText>
      </w:r>
      <w:r>
        <w:rPr>
          <w:noProof/>
        </w:rPr>
      </w:r>
      <w:r>
        <w:rPr>
          <w:noProof/>
        </w:rPr>
        <w:fldChar w:fldCharType="separate"/>
      </w:r>
      <w:r>
        <w:rPr>
          <w:noProof/>
        </w:rPr>
        <w:t>330</w:t>
      </w:r>
      <w:r>
        <w:rPr>
          <w:noProof/>
        </w:rPr>
        <w:fldChar w:fldCharType="end"/>
      </w:r>
    </w:p>
    <w:p w14:paraId="12AB6A2F" w14:textId="5E425789"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6.6.3.1.4.1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_Toc183523813 \h </w:instrText>
      </w:r>
      <w:r>
        <w:rPr>
          <w:noProof/>
        </w:rPr>
      </w:r>
      <w:r>
        <w:rPr>
          <w:noProof/>
        </w:rPr>
        <w:fldChar w:fldCharType="separate"/>
      </w:r>
      <w:r>
        <w:rPr>
          <w:noProof/>
        </w:rPr>
        <w:t>330</w:t>
      </w:r>
      <w:r>
        <w:rPr>
          <w:noProof/>
        </w:rPr>
        <w:fldChar w:fldCharType="end"/>
      </w:r>
    </w:p>
    <w:p w14:paraId="55155993" w14:textId="1CEC1647"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6.6.3.1.4.2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_Toc183523814 \h </w:instrText>
      </w:r>
      <w:r>
        <w:rPr>
          <w:noProof/>
        </w:rPr>
      </w:r>
      <w:r>
        <w:rPr>
          <w:noProof/>
        </w:rPr>
        <w:fldChar w:fldCharType="separate"/>
      </w:r>
      <w:r>
        <w:rPr>
          <w:noProof/>
        </w:rPr>
        <w:t>330</w:t>
      </w:r>
      <w:r>
        <w:rPr>
          <w:noProof/>
        </w:rPr>
        <w:fldChar w:fldCharType="end"/>
      </w:r>
    </w:p>
    <w:p w14:paraId="2F1A47B3" w14:textId="7B65E689"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6.6.3.1.4.2.1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_Toc183523815 \h </w:instrText>
      </w:r>
      <w:r>
        <w:rPr>
          <w:noProof/>
        </w:rPr>
      </w:r>
      <w:r>
        <w:rPr>
          <w:noProof/>
        </w:rPr>
        <w:fldChar w:fldCharType="separate"/>
      </w:r>
      <w:r>
        <w:rPr>
          <w:noProof/>
        </w:rPr>
        <w:t>330</w:t>
      </w:r>
      <w:r>
        <w:rPr>
          <w:noProof/>
        </w:rPr>
        <w:fldChar w:fldCharType="end"/>
      </w:r>
    </w:p>
    <w:p w14:paraId="1E3D7C11" w14:textId="3336E8A1" w:rsidR="00881EF7" w:rsidRDefault="00881EF7">
      <w:pPr>
        <w:pStyle w:val="TOC7"/>
        <w:rPr>
          <w:rFonts w:asciiTheme="minorHAnsi" w:eastAsiaTheme="minorEastAsia" w:hAnsiTheme="minorHAnsi" w:cstheme="minorBidi"/>
          <w:noProof/>
          <w:kern w:val="2"/>
          <w:sz w:val="22"/>
          <w:szCs w:val="22"/>
          <w:lang w:val="en-SE" w:eastAsia="zh-CN"/>
          <w14:ligatures w14:val="standardContextual"/>
        </w:rPr>
      </w:pPr>
      <w:r>
        <w:rPr>
          <w:noProof/>
        </w:rPr>
        <w:t>6.6.3.1.4.2.2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_Toc183523816 \h </w:instrText>
      </w:r>
      <w:r>
        <w:rPr>
          <w:noProof/>
        </w:rPr>
      </w:r>
      <w:r>
        <w:rPr>
          <w:noProof/>
        </w:rPr>
        <w:fldChar w:fldCharType="separate"/>
      </w:r>
      <w:r>
        <w:rPr>
          <w:noProof/>
        </w:rPr>
        <w:t>330</w:t>
      </w:r>
      <w:r>
        <w:rPr>
          <w:noProof/>
        </w:rPr>
        <w:fldChar w:fldCharType="end"/>
      </w:r>
    </w:p>
    <w:p w14:paraId="37CD4A14" w14:textId="7F1AFFA8"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6.6.4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_Toc183523817 \h </w:instrText>
      </w:r>
      <w:r>
        <w:rPr>
          <w:noProof/>
        </w:rPr>
      </w:r>
      <w:r>
        <w:rPr>
          <w:noProof/>
        </w:rPr>
        <w:fldChar w:fldCharType="separate"/>
      </w:r>
      <w:r>
        <w:rPr>
          <w:noProof/>
        </w:rPr>
        <w:t>331</w:t>
      </w:r>
      <w:r>
        <w:rPr>
          <w:noProof/>
        </w:rPr>
        <w:fldChar w:fldCharType="end"/>
      </w:r>
    </w:p>
    <w:p w14:paraId="599FBA0E" w14:textId="03C218E6"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6.6.5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_Toc183523818 \h </w:instrText>
      </w:r>
      <w:r>
        <w:rPr>
          <w:noProof/>
        </w:rPr>
      </w:r>
      <w:r>
        <w:rPr>
          <w:noProof/>
        </w:rPr>
        <w:fldChar w:fldCharType="separate"/>
      </w:r>
      <w:r>
        <w:rPr>
          <w:noProof/>
        </w:rPr>
        <w:t>331</w:t>
      </w:r>
      <w:r>
        <w:rPr>
          <w:noProof/>
        </w:rPr>
        <w:fldChar w:fldCharType="end"/>
      </w:r>
    </w:p>
    <w:p w14:paraId="5FB18E4A" w14:textId="3132E701"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6.6.6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_Toc183523819 \h </w:instrText>
      </w:r>
      <w:r>
        <w:rPr>
          <w:noProof/>
        </w:rPr>
      </w:r>
      <w:r>
        <w:rPr>
          <w:noProof/>
        </w:rPr>
        <w:fldChar w:fldCharType="separate"/>
      </w:r>
      <w:r>
        <w:rPr>
          <w:noProof/>
        </w:rPr>
        <w:t>331</w:t>
      </w:r>
      <w:r>
        <w:rPr>
          <w:noProof/>
        </w:rPr>
        <w:fldChar w:fldCharType="end"/>
      </w:r>
    </w:p>
    <w:p w14:paraId="39AC999B" w14:textId="5543ABDE"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lastRenderedPageBreak/>
        <w:t>6.6.6.1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_Toc183523820 \h </w:instrText>
      </w:r>
      <w:r>
        <w:rPr>
          <w:noProof/>
        </w:rPr>
      </w:r>
      <w:r>
        <w:rPr>
          <w:noProof/>
        </w:rPr>
        <w:fldChar w:fldCharType="separate"/>
      </w:r>
      <w:r>
        <w:rPr>
          <w:noProof/>
        </w:rPr>
        <w:t>331</w:t>
      </w:r>
      <w:r>
        <w:rPr>
          <w:noProof/>
        </w:rPr>
        <w:fldChar w:fldCharType="end"/>
      </w:r>
    </w:p>
    <w:p w14:paraId="2D8D984A" w14:textId="11D4DBD6"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6.6.6.2</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Structured data types</w:t>
      </w:r>
      <w:r>
        <w:rPr>
          <w:noProof/>
        </w:rPr>
        <w:tab/>
      </w:r>
      <w:r>
        <w:rPr>
          <w:noProof/>
        </w:rPr>
        <w:fldChar w:fldCharType="begin"/>
      </w:r>
      <w:r>
        <w:rPr>
          <w:noProof/>
        </w:rPr>
        <w:instrText xml:space="preserve"> PAGEREF _Toc183523821 \h </w:instrText>
      </w:r>
      <w:r>
        <w:rPr>
          <w:noProof/>
        </w:rPr>
      </w:r>
      <w:r>
        <w:rPr>
          <w:noProof/>
        </w:rPr>
        <w:fldChar w:fldCharType="separate"/>
      </w:r>
      <w:r>
        <w:rPr>
          <w:noProof/>
        </w:rPr>
        <w:t>332</w:t>
      </w:r>
      <w:r>
        <w:rPr>
          <w:noProof/>
        </w:rPr>
        <w:fldChar w:fldCharType="end"/>
      </w:r>
    </w:p>
    <w:p w14:paraId="2C182594" w14:textId="4281A1DE"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6.6.6.2.1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_Toc183523822 \h </w:instrText>
      </w:r>
      <w:r>
        <w:rPr>
          <w:noProof/>
        </w:rPr>
      </w:r>
      <w:r>
        <w:rPr>
          <w:noProof/>
        </w:rPr>
        <w:fldChar w:fldCharType="separate"/>
      </w:r>
      <w:r>
        <w:rPr>
          <w:noProof/>
        </w:rPr>
        <w:t>332</w:t>
      </w:r>
      <w:r>
        <w:rPr>
          <w:noProof/>
        </w:rPr>
        <w:fldChar w:fldCharType="end"/>
      </w:r>
    </w:p>
    <w:p w14:paraId="35665850" w14:textId="13484F10"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6.6.6.2.2</w:t>
      </w:r>
      <w:r>
        <w:rPr>
          <w:rFonts w:asciiTheme="minorHAnsi" w:eastAsiaTheme="minorEastAsia" w:hAnsiTheme="minorHAnsi" w:cstheme="minorBidi"/>
          <w:noProof/>
          <w:kern w:val="2"/>
          <w:sz w:val="22"/>
          <w:szCs w:val="22"/>
          <w:lang w:val="en-SE" w:eastAsia="zh-CN"/>
          <w14:ligatures w14:val="standardContextual"/>
        </w:rPr>
        <w:tab/>
      </w:r>
      <w:r>
        <w:rPr>
          <w:noProof/>
        </w:rPr>
        <w:t>Type: MbsN2MessageTransferReqData</w:t>
      </w:r>
      <w:r>
        <w:rPr>
          <w:noProof/>
        </w:rPr>
        <w:tab/>
      </w:r>
      <w:r>
        <w:rPr>
          <w:noProof/>
        </w:rPr>
        <w:fldChar w:fldCharType="begin"/>
      </w:r>
      <w:r>
        <w:rPr>
          <w:noProof/>
        </w:rPr>
        <w:instrText xml:space="preserve"> PAGEREF _Toc183523823 \h </w:instrText>
      </w:r>
      <w:r>
        <w:rPr>
          <w:noProof/>
        </w:rPr>
      </w:r>
      <w:r>
        <w:rPr>
          <w:noProof/>
        </w:rPr>
        <w:fldChar w:fldCharType="separate"/>
      </w:r>
      <w:r>
        <w:rPr>
          <w:noProof/>
        </w:rPr>
        <w:t>332</w:t>
      </w:r>
      <w:r>
        <w:rPr>
          <w:noProof/>
        </w:rPr>
        <w:fldChar w:fldCharType="end"/>
      </w:r>
    </w:p>
    <w:p w14:paraId="3256BBB9" w14:textId="5AA3D880"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6.6.6.2.3</w:t>
      </w:r>
      <w:r>
        <w:rPr>
          <w:rFonts w:asciiTheme="minorHAnsi" w:eastAsiaTheme="minorEastAsia" w:hAnsiTheme="minorHAnsi" w:cstheme="minorBidi"/>
          <w:noProof/>
          <w:kern w:val="2"/>
          <w:sz w:val="22"/>
          <w:szCs w:val="22"/>
          <w:lang w:val="en-SE" w:eastAsia="zh-CN"/>
          <w14:ligatures w14:val="standardContextual"/>
        </w:rPr>
        <w:tab/>
      </w:r>
      <w:r>
        <w:rPr>
          <w:noProof/>
        </w:rPr>
        <w:t>Type: MbsN2MessageTransferRspData</w:t>
      </w:r>
      <w:r>
        <w:rPr>
          <w:noProof/>
        </w:rPr>
        <w:tab/>
      </w:r>
      <w:r>
        <w:rPr>
          <w:noProof/>
        </w:rPr>
        <w:fldChar w:fldCharType="begin"/>
      </w:r>
      <w:r>
        <w:rPr>
          <w:noProof/>
        </w:rPr>
        <w:instrText xml:space="preserve"> PAGEREF _Toc183523824 \h </w:instrText>
      </w:r>
      <w:r>
        <w:rPr>
          <w:noProof/>
        </w:rPr>
      </w:r>
      <w:r>
        <w:rPr>
          <w:noProof/>
        </w:rPr>
        <w:fldChar w:fldCharType="separate"/>
      </w:r>
      <w:r>
        <w:rPr>
          <w:noProof/>
        </w:rPr>
        <w:t>332</w:t>
      </w:r>
      <w:r>
        <w:rPr>
          <w:noProof/>
        </w:rPr>
        <w:fldChar w:fldCharType="end"/>
      </w:r>
    </w:p>
    <w:p w14:paraId="446C66B3" w14:textId="7FBB50CB"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6.6.6.2.4</w:t>
      </w:r>
      <w:r>
        <w:rPr>
          <w:rFonts w:asciiTheme="minorHAnsi" w:eastAsiaTheme="minorEastAsia" w:hAnsiTheme="minorHAnsi" w:cstheme="minorBidi"/>
          <w:noProof/>
          <w:kern w:val="2"/>
          <w:sz w:val="22"/>
          <w:szCs w:val="22"/>
          <w:lang w:val="en-SE" w:eastAsia="zh-CN"/>
          <w14:ligatures w14:val="standardContextual"/>
        </w:rPr>
        <w:tab/>
      </w:r>
      <w:r>
        <w:rPr>
          <w:noProof/>
        </w:rPr>
        <w:t>Type: N2MbsSm</w:t>
      </w:r>
      <w:r w:rsidRPr="00FE1574">
        <w:rPr>
          <w:noProof/>
          <w:lang w:val="en-US"/>
        </w:rPr>
        <w:t>Info</w:t>
      </w:r>
      <w:r>
        <w:rPr>
          <w:noProof/>
        </w:rPr>
        <w:tab/>
      </w:r>
      <w:r>
        <w:rPr>
          <w:noProof/>
        </w:rPr>
        <w:fldChar w:fldCharType="begin"/>
      </w:r>
      <w:r>
        <w:rPr>
          <w:noProof/>
        </w:rPr>
        <w:instrText xml:space="preserve"> PAGEREF _Toc183523825 \h </w:instrText>
      </w:r>
      <w:r>
        <w:rPr>
          <w:noProof/>
        </w:rPr>
      </w:r>
      <w:r>
        <w:rPr>
          <w:noProof/>
        </w:rPr>
        <w:fldChar w:fldCharType="separate"/>
      </w:r>
      <w:r>
        <w:rPr>
          <w:noProof/>
        </w:rPr>
        <w:t>332</w:t>
      </w:r>
      <w:r>
        <w:rPr>
          <w:noProof/>
        </w:rPr>
        <w:fldChar w:fldCharType="end"/>
      </w:r>
    </w:p>
    <w:p w14:paraId="0DACA73D" w14:textId="6EBBAFF7"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6.6.6.3</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Simple data types and enumerations</w:t>
      </w:r>
      <w:r>
        <w:rPr>
          <w:noProof/>
        </w:rPr>
        <w:tab/>
      </w:r>
      <w:r>
        <w:rPr>
          <w:noProof/>
        </w:rPr>
        <w:fldChar w:fldCharType="begin"/>
      </w:r>
      <w:r>
        <w:rPr>
          <w:noProof/>
        </w:rPr>
        <w:instrText xml:space="preserve"> PAGEREF _Toc183523826 \h </w:instrText>
      </w:r>
      <w:r>
        <w:rPr>
          <w:noProof/>
        </w:rPr>
      </w:r>
      <w:r>
        <w:rPr>
          <w:noProof/>
        </w:rPr>
        <w:fldChar w:fldCharType="separate"/>
      </w:r>
      <w:r>
        <w:rPr>
          <w:noProof/>
        </w:rPr>
        <w:t>332</w:t>
      </w:r>
      <w:r>
        <w:rPr>
          <w:noProof/>
        </w:rPr>
        <w:fldChar w:fldCharType="end"/>
      </w:r>
    </w:p>
    <w:p w14:paraId="33988A34" w14:textId="5A50C325"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6.6.6.3.1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_Toc183523827 \h </w:instrText>
      </w:r>
      <w:r>
        <w:rPr>
          <w:noProof/>
        </w:rPr>
      </w:r>
      <w:r>
        <w:rPr>
          <w:noProof/>
        </w:rPr>
        <w:fldChar w:fldCharType="separate"/>
      </w:r>
      <w:r>
        <w:rPr>
          <w:noProof/>
        </w:rPr>
        <w:t>332</w:t>
      </w:r>
      <w:r>
        <w:rPr>
          <w:noProof/>
        </w:rPr>
        <w:fldChar w:fldCharType="end"/>
      </w:r>
    </w:p>
    <w:p w14:paraId="7DFACBD2" w14:textId="374CB0EA"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6.6.6.3.2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_Toc183523828 \h </w:instrText>
      </w:r>
      <w:r>
        <w:rPr>
          <w:noProof/>
        </w:rPr>
      </w:r>
      <w:r>
        <w:rPr>
          <w:noProof/>
        </w:rPr>
        <w:fldChar w:fldCharType="separate"/>
      </w:r>
      <w:r>
        <w:rPr>
          <w:noProof/>
        </w:rPr>
        <w:t>332</w:t>
      </w:r>
      <w:r>
        <w:rPr>
          <w:noProof/>
        </w:rPr>
        <w:fldChar w:fldCharType="end"/>
      </w:r>
    </w:p>
    <w:p w14:paraId="196A3CD0" w14:textId="27822EB5"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Pr>
          <w:noProof/>
        </w:rPr>
        <w:t>6.6.6.3.3</w:t>
      </w:r>
      <w:r>
        <w:rPr>
          <w:rFonts w:asciiTheme="minorHAnsi" w:eastAsiaTheme="minorEastAsia" w:hAnsiTheme="minorHAnsi" w:cstheme="minorBidi"/>
          <w:noProof/>
          <w:kern w:val="2"/>
          <w:sz w:val="22"/>
          <w:szCs w:val="22"/>
          <w:lang w:val="en-SE" w:eastAsia="zh-CN"/>
          <w14:ligatures w14:val="standardContextual"/>
        </w:rPr>
        <w:tab/>
      </w:r>
      <w:r>
        <w:rPr>
          <w:noProof/>
        </w:rPr>
        <w:t>Enumeration: MbsNgapIeType</w:t>
      </w:r>
      <w:r>
        <w:rPr>
          <w:noProof/>
        </w:rPr>
        <w:tab/>
      </w:r>
      <w:r>
        <w:rPr>
          <w:noProof/>
        </w:rPr>
        <w:fldChar w:fldCharType="begin"/>
      </w:r>
      <w:r>
        <w:rPr>
          <w:noProof/>
        </w:rPr>
        <w:instrText xml:space="preserve"> PAGEREF _Toc183523829 \h </w:instrText>
      </w:r>
      <w:r>
        <w:rPr>
          <w:noProof/>
        </w:rPr>
      </w:r>
      <w:r>
        <w:rPr>
          <w:noProof/>
        </w:rPr>
        <w:fldChar w:fldCharType="separate"/>
      </w:r>
      <w:r>
        <w:rPr>
          <w:noProof/>
        </w:rPr>
        <w:t>333</w:t>
      </w:r>
      <w:r>
        <w:rPr>
          <w:noProof/>
        </w:rPr>
        <w:fldChar w:fldCharType="end"/>
      </w:r>
    </w:p>
    <w:p w14:paraId="1BABC56A" w14:textId="44265433"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6.6.6.4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_Toc183523830 \h </w:instrText>
      </w:r>
      <w:r>
        <w:rPr>
          <w:noProof/>
        </w:rPr>
      </w:r>
      <w:r>
        <w:rPr>
          <w:noProof/>
        </w:rPr>
        <w:fldChar w:fldCharType="separate"/>
      </w:r>
      <w:r>
        <w:rPr>
          <w:noProof/>
        </w:rPr>
        <w:t>333</w:t>
      </w:r>
      <w:r>
        <w:rPr>
          <w:noProof/>
        </w:rPr>
        <w:fldChar w:fldCharType="end"/>
      </w:r>
    </w:p>
    <w:p w14:paraId="27C142C9" w14:textId="6E1B0EA3"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6.6.6.4.1</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Introduction</w:t>
      </w:r>
      <w:r>
        <w:rPr>
          <w:noProof/>
        </w:rPr>
        <w:tab/>
      </w:r>
      <w:r>
        <w:rPr>
          <w:noProof/>
        </w:rPr>
        <w:fldChar w:fldCharType="begin"/>
      </w:r>
      <w:r>
        <w:rPr>
          <w:noProof/>
        </w:rPr>
        <w:instrText xml:space="preserve"> PAGEREF _Toc183523831 \h </w:instrText>
      </w:r>
      <w:r>
        <w:rPr>
          <w:noProof/>
        </w:rPr>
      </w:r>
      <w:r>
        <w:rPr>
          <w:noProof/>
        </w:rPr>
        <w:fldChar w:fldCharType="separate"/>
      </w:r>
      <w:r>
        <w:rPr>
          <w:noProof/>
        </w:rPr>
        <w:t>333</w:t>
      </w:r>
      <w:r>
        <w:rPr>
          <w:noProof/>
        </w:rPr>
        <w:fldChar w:fldCharType="end"/>
      </w:r>
    </w:p>
    <w:p w14:paraId="3C2BD33D" w14:textId="347D013E" w:rsidR="00881EF7" w:rsidRDefault="00881EF7">
      <w:pPr>
        <w:pStyle w:val="TOC5"/>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6.6.6.4.2</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N2 Information</w:t>
      </w:r>
      <w:r>
        <w:rPr>
          <w:noProof/>
        </w:rPr>
        <w:tab/>
      </w:r>
      <w:r>
        <w:rPr>
          <w:noProof/>
        </w:rPr>
        <w:fldChar w:fldCharType="begin"/>
      </w:r>
      <w:r>
        <w:rPr>
          <w:noProof/>
        </w:rPr>
        <w:instrText xml:space="preserve"> PAGEREF _Toc183523832 \h </w:instrText>
      </w:r>
      <w:r>
        <w:rPr>
          <w:noProof/>
        </w:rPr>
      </w:r>
      <w:r>
        <w:rPr>
          <w:noProof/>
        </w:rPr>
        <w:fldChar w:fldCharType="separate"/>
      </w:r>
      <w:r>
        <w:rPr>
          <w:noProof/>
        </w:rPr>
        <w:t>333</w:t>
      </w:r>
      <w:r>
        <w:rPr>
          <w:noProof/>
        </w:rPr>
        <w:fldChar w:fldCharType="end"/>
      </w:r>
    </w:p>
    <w:p w14:paraId="7853AA2B" w14:textId="01200B5F"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6.6.6.4.2.1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_Toc183523833 \h </w:instrText>
      </w:r>
      <w:r>
        <w:rPr>
          <w:noProof/>
        </w:rPr>
      </w:r>
      <w:r>
        <w:rPr>
          <w:noProof/>
        </w:rPr>
        <w:fldChar w:fldCharType="separate"/>
      </w:r>
      <w:r>
        <w:rPr>
          <w:noProof/>
        </w:rPr>
        <w:t>333</w:t>
      </w:r>
      <w:r>
        <w:rPr>
          <w:noProof/>
        </w:rPr>
        <w:fldChar w:fldCharType="end"/>
      </w:r>
    </w:p>
    <w:p w14:paraId="3CB419C0" w14:textId="3B39DC29" w:rsidR="00881EF7" w:rsidRDefault="00881EF7">
      <w:pPr>
        <w:pStyle w:val="TOC6"/>
        <w:rPr>
          <w:rFonts w:asciiTheme="minorHAnsi" w:eastAsiaTheme="minorEastAsia" w:hAnsiTheme="minorHAnsi" w:cstheme="minorBidi"/>
          <w:noProof/>
          <w:kern w:val="2"/>
          <w:sz w:val="22"/>
          <w:szCs w:val="22"/>
          <w:lang w:val="en-SE" w:eastAsia="zh-CN"/>
          <w14:ligatures w14:val="standardContextual"/>
        </w:rPr>
      </w:pPr>
      <w:r>
        <w:rPr>
          <w:noProof/>
        </w:rPr>
        <w:t>6.6.6.4.2.2</w:t>
      </w:r>
      <w:r>
        <w:rPr>
          <w:rFonts w:asciiTheme="minorHAnsi" w:eastAsiaTheme="minorEastAsia" w:hAnsiTheme="minorHAnsi" w:cstheme="minorBidi"/>
          <w:noProof/>
          <w:kern w:val="2"/>
          <w:sz w:val="22"/>
          <w:szCs w:val="22"/>
          <w:lang w:val="en-SE" w:eastAsia="zh-CN"/>
          <w14:ligatures w14:val="standardContextual"/>
        </w:rPr>
        <w:tab/>
      </w:r>
      <w:r>
        <w:rPr>
          <w:noProof/>
        </w:rPr>
        <w:t>NGAP IEs</w:t>
      </w:r>
      <w:r>
        <w:rPr>
          <w:noProof/>
        </w:rPr>
        <w:tab/>
      </w:r>
      <w:r>
        <w:rPr>
          <w:noProof/>
        </w:rPr>
        <w:fldChar w:fldCharType="begin"/>
      </w:r>
      <w:r>
        <w:rPr>
          <w:noProof/>
        </w:rPr>
        <w:instrText xml:space="preserve"> PAGEREF _Toc183523834 \h </w:instrText>
      </w:r>
      <w:r>
        <w:rPr>
          <w:noProof/>
        </w:rPr>
      </w:r>
      <w:r>
        <w:rPr>
          <w:noProof/>
        </w:rPr>
        <w:fldChar w:fldCharType="separate"/>
      </w:r>
      <w:r>
        <w:rPr>
          <w:noProof/>
        </w:rPr>
        <w:t>333</w:t>
      </w:r>
      <w:r>
        <w:rPr>
          <w:noProof/>
        </w:rPr>
        <w:fldChar w:fldCharType="end"/>
      </w:r>
    </w:p>
    <w:p w14:paraId="644CA467" w14:textId="5EECCE12"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6.6.7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_Toc183523835 \h </w:instrText>
      </w:r>
      <w:r>
        <w:rPr>
          <w:noProof/>
        </w:rPr>
      </w:r>
      <w:r>
        <w:rPr>
          <w:noProof/>
        </w:rPr>
        <w:fldChar w:fldCharType="separate"/>
      </w:r>
      <w:r>
        <w:rPr>
          <w:noProof/>
        </w:rPr>
        <w:t>333</w:t>
      </w:r>
      <w:r>
        <w:rPr>
          <w:noProof/>
        </w:rPr>
        <w:fldChar w:fldCharType="end"/>
      </w:r>
    </w:p>
    <w:p w14:paraId="6B4BF276" w14:textId="5DDAA0F8"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6.6.7.1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_Toc183523836 \h </w:instrText>
      </w:r>
      <w:r>
        <w:rPr>
          <w:noProof/>
        </w:rPr>
      </w:r>
      <w:r>
        <w:rPr>
          <w:noProof/>
        </w:rPr>
        <w:fldChar w:fldCharType="separate"/>
      </w:r>
      <w:r>
        <w:rPr>
          <w:noProof/>
        </w:rPr>
        <w:t>333</w:t>
      </w:r>
      <w:r>
        <w:rPr>
          <w:noProof/>
        </w:rPr>
        <w:fldChar w:fldCharType="end"/>
      </w:r>
    </w:p>
    <w:p w14:paraId="5BA17A0C" w14:textId="72B0DE16"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6.6.7.2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_Toc183523837 \h </w:instrText>
      </w:r>
      <w:r>
        <w:rPr>
          <w:noProof/>
        </w:rPr>
      </w:r>
      <w:r>
        <w:rPr>
          <w:noProof/>
        </w:rPr>
        <w:fldChar w:fldCharType="separate"/>
      </w:r>
      <w:r>
        <w:rPr>
          <w:noProof/>
        </w:rPr>
        <w:t>334</w:t>
      </w:r>
      <w:r>
        <w:rPr>
          <w:noProof/>
        </w:rPr>
        <w:fldChar w:fldCharType="end"/>
      </w:r>
    </w:p>
    <w:p w14:paraId="5CD40ED3" w14:textId="2EF1C8E5" w:rsidR="00881EF7" w:rsidRDefault="00881EF7">
      <w:pPr>
        <w:pStyle w:val="TOC4"/>
        <w:rPr>
          <w:rFonts w:asciiTheme="minorHAnsi" w:eastAsiaTheme="minorEastAsia" w:hAnsiTheme="minorHAnsi" w:cstheme="minorBidi"/>
          <w:noProof/>
          <w:kern w:val="2"/>
          <w:sz w:val="22"/>
          <w:szCs w:val="22"/>
          <w:lang w:val="en-SE" w:eastAsia="zh-CN"/>
          <w14:ligatures w14:val="standardContextual"/>
        </w:rPr>
      </w:pPr>
      <w:r>
        <w:rPr>
          <w:noProof/>
        </w:rPr>
        <w:t>6.6.7.3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_Toc183523838 \h </w:instrText>
      </w:r>
      <w:r>
        <w:rPr>
          <w:noProof/>
        </w:rPr>
      </w:r>
      <w:r>
        <w:rPr>
          <w:noProof/>
        </w:rPr>
        <w:fldChar w:fldCharType="separate"/>
      </w:r>
      <w:r>
        <w:rPr>
          <w:noProof/>
        </w:rPr>
        <w:t>334</w:t>
      </w:r>
      <w:r>
        <w:rPr>
          <w:noProof/>
        </w:rPr>
        <w:fldChar w:fldCharType="end"/>
      </w:r>
    </w:p>
    <w:p w14:paraId="4E49A724" w14:textId="6F1B9CEC"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6.6.8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_Toc183523839 \h </w:instrText>
      </w:r>
      <w:r>
        <w:rPr>
          <w:noProof/>
        </w:rPr>
      </w:r>
      <w:r>
        <w:rPr>
          <w:noProof/>
        </w:rPr>
        <w:fldChar w:fldCharType="separate"/>
      </w:r>
      <w:r>
        <w:rPr>
          <w:noProof/>
        </w:rPr>
        <w:t>334</w:t>
      </w:r>
      <w:r>
        <w:rPr>
          <w:noProof/>
        </w:rPr>
        <w:fldChar w:fldCharType="end"/>
      </w:r>
    </w:p>
    <w:p w14:paraId="7A9DFEE5" w14:textId="742BD6E7"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6.6.9</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Security</w:t>
      </w:r>
      <w:r>
        <w:rPr>
          <w:noProof/>
        </w:rPr>
        <w:tab/>
      </w:r>
      <w:r>
        <w:rPr>
          <w:noProof/>
        </w:rPr>
        <w:fldChar w:fldCharType="begin"/>
      </w:r>
      <w:r>
        <w:rPr>
          <w:noProof/>
        </w:rPr>
        <w:instrText xml:space="preserve"> PAGEREF _Toc183523840 \h </w:instrText>
      </w:r>
      <w:r>
        <w:rPr>
          <w:noProof/>
        </w:rPr>
      </w:r>
      <w:r>
        <w:rPr>
          <w:noProof/>
        </w:rPr>
        <w:fldChar w:fldCharType="separate"/>
      </w:r>
      <w:r>
        <w:rPr>
          <w:noProof/>
        </w:rPr>
        <w:t>334</w:t>
      </w:r>
      <w:r>
        <w:rPr>
          <w:noProof/>
        </w:rPr>
        <w:fldChar w:fldCharType="end"/>
      </w:r>
    </w:p>
    <w:p w14:paraId="1A4889D6" w14:textId="1D79575B" w:rsidR="00881EF7" w:rsidRDefault="00881EF7">
      <w:pPr>
        <w:pStyle w:val="TOC3"/>
        <w:rPr>
          <w:rFonts w:asciiTheme="minorHAnsi" w:eastAsiaTheme="minorEastAsia" w:hAnsiTheme="minorHAnsi" w:cstheme="minorBidi"/>
          <w:noProof/>
          <w:kern w:val="2"/>
          <w:sz w:val="22"/>
          <w:szCs w:val="22"/>
          <w:lang w:val="en-SE" w:eastAsia="zh-CN"/>
          <w14:ligatures w14:val="standardContextual"/>
        </w:rPr>
      </w:pPr>
      <w:r>
        <w:rPr>
          <w:noProof/>
        </w:rPr>
        <w:t>6.6.10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_Toc183523841 \h </w:instrText>
      </w:r>
      <w:r>
        <w:rPr>
          <w:noProof/>
        </w:rPr>
      </w:r>
      <w:r>
        <w:rPr>
          <w:noProof/>
        </w:rPr>
        <w:fldChar w:fldCharType="separate"/>
      </w:r>
      <w:r>
        <w:rPr>
          <w:noProof/>
        </w:rPr>
        <w:t>334</w:t>
      </w:r>
      <w:r>
        <w:rPr>
          <w:noProof/>
        </w:rPr>
        <w:fldChar w:fldCharType="end"/>
      </w:r>
    </w:p>
    <w:p w14:paraId="6BDC86EB" w14:textId="212C19D5" w:rsidR="00881EF7" w:rsidRDefault="00881EF7">
      <w:pPr>
        <w:pStyle w:val="TOC1"/>
        <w:rPr>
          <w:rFonts w:asciiTheme="minorHAnsi" w:eastAsiaTheme="minorEastAsia" w:hAnsiTheme="minorHAnsi" w:cstheme="minorBidi"/>
          <w:noProof/>
          <w:kern w:val="2"/>
          <w:szCs w:val="22"/>
          <w:lang w:val="en-SE" w:eastAsia="zh-CN"/>
          <w14:ligatures w14:val="standardContextual"/>
        </w:rPr>
      </w:pPr>
      <w:r>
        <w:rPr>
          <w:noProof/>
        </w:rPr>
        <w:t>Annex A (normative): OpenAPI specification</w:t>
      </w:r>
      <w:r>
        <w:rPr>
          <w:noProof/>
        </w:rPr>
        <w:tab/>
      </w:r>
      <w:r>
        <w:rPr>
          <w:noProof/>
        </w:rPr>
        <w:fldChar w:fldCharType="begin"/>
      </w:r>
      <w:r>
        <w:rPr>
          <w:noProof/>
        </w:rPr>
        <w:instrText xml:space="preserve"> PAGEREF _Toc183523842 \h </w:instrText>
      </w:r>
      <w:r>
        <w:rPr>
          <w:noProof/>
        </w:rPr>
      </w:r>
      <w:r>
        <w:rPr>
          <w:noProof/>
        </w:rPr>
        <w:fldChar w:fldCharType="separate"/>
      </w:r>
      <w:r>
        <w:rPr>
          <w:noProof/>
        </w:rPr>
        <w:t>335</w:t>
      </w:r>
      <w:r>
        <w:rPr>
          <w:noProof/>
        </w:rPr>
        <w:fldChar w:fldCharType="end"/>
      </w:r>
    </w:p>
    <w:p w14:paraId="0630DDB6" w14:textId="73ECCEA9" w:rsidR="00881EF7" w:rsidRDefault="00881EF7">
      <w:pPr>
        <w:pStyle w:val="TOC1"/>
        <w:rPr>
          <w:rFonts w:asciiTheme="minorHAnsi" w:eastAsiaTheme="minorEastAsia" w:hAnsiTheme="minorHAnsi" w:cstheme="minorBidi"/>
          <w:noProof/>
          <w:kern w:val="2"/>
          <w:szCs w:val="22"/>
          <w:lang w:val="en-SE" w:eastAsia="zh-CN"/>
          <w14:ligatures w14:val="standardContextual"/>
        </w:rPr>
      </w:pPr>
      <w:r>
        <w:rPr>
          <w:noProof/>
        </w:rPr>
        <w:t>A.1</w:t>
      </w:r>
      <w:r>
        <w:rPr>
          <w:rFonts w:asciiTheme="minorHAnsi" w:eastAsiaTheme="minorEastAsia" w:hAnsiTheme="minorHAnsi" w:cstheme="minorBidi"/>
          <w:noProof/>
          <w:kern w:val="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_Toc183523843 \h </w:instrText>
      </w:r>
      <w:r>
        <w:rPr>
          <w:noProof/>
        </w:rPr>
      </w:r>
      <w:r>
        <w:rPr>
          <w:noProof/>
        </w:rPr>
        <w:fldChar w:fldCharType="separate"/>
      </w:r>
      <w:r>
        <w:rPr>
          <w:noProof/>
        </w:rPr>
        <w:t>335</w:t>
      </w:r>
      <w:r>
        <w:rPr>
          <w:noProof/>
        </w:rPr>
        <w:fldChar w:fldCharType="end"/>
      </w:r>
    </w:p>
    <w:p w14:paraId="1BB637CE" w14:textId="203860F9" w:rsidR="00881EF7" w:rsidRDefault="00881EF7">
      <w:pPr>
        <w:pStyle w:val="TOC1"/>
        <w:rPr>
          <w:rFonts w:asciiTheme="minorHAnsi" w:eastAsiaTheme="minorEastAsia" w:hAnsiTheme="minorHAnsi" w:cstheme="minorBidi"/>
          <w:noProof/>
          <w:kern w:val="2"/>
          <w:szCs w:val="22"/>
          <w:lang w:val="en-SE" w:eastAsia="zh-CN"/>
          <w14:ligatures w14:val="standardContextual"/>
        </w:rPr>
      </w:pPr>
      <w:r>
        <w:rPr>
          <w:noProof/>
        </w:rPr>
        <w:t>A.2</w:t>
      </w:r>
      <w:r>
        <w:rPr>
          <w:rFonts w:asciiTheme="minorHAnsi" w:eastAsiaTheme="minorEastAsia" w:hAnsiTheme="minorHAnsi" w:cstheme="minorBidi"/>
          <w:noProof/>
          <w:kern w:val="2"/>
          <w:szCs w:val="22"/>
          <w:lang w:val="en-SE" w:eastAsia="zh-CN"/>
          <w14:ligatures w14:val="standardContextual"/>
        </w:rPr>
        <w:tab/>
      </w:r>
      <w:r>
        <w:rPr>
          <w:noProof/>
        </w:rPr>
        <w:t>Namf_Communication API</w:t>
      </w:r>
      <w:r>
        <w:rPr>
          <w:noProof/>
        </w:rPr>
        <w:tab/>
      </w:r>
      <w:r>
        <w:rPr>
          <w:noProof/>
        </w:rPr>
        <w:fldChar w:fldCharType="begin"/>
      </w:r>
      <w:r>
        <w:rPr>
          <w:noProof/>
        </w:rPr>
        <w:instrText xml:space="preserve"> PAGEREF _Toc183523844 \h </w:instrText>
      </w:r>
      <w:r>
        <w:rPr>
          <w:noProof/>
        </w:rPr>
      </w:r>
      <w:r>
        <w:rPr>
          <w:noProof/>
        </w:rPr>
        <w:fldChar w:fldCharType="separate"/>
      </w:r>
      <w:r>
        <w:rPr>
          <w:noProof/>
        </w:rPr>
        <w:t>335</w:t>
      </w:r>
      <w:r>
        <w:rPr>
          <w:noProof/>
        </w:rPr>
        <w:fldChar w:fldCharType="end"/>
      </w:r>
    </w:p>
    <w:p w14:paraId="3887A584" w14:textId="5BECC7F7" w:rsidR="00881EF7" w:rsidRDefault="00881EF7">
      <w:pPr>
        <w:pStyle w:val="TOC1"/>
        <w:rPr>
          <w:rFonts w:asciiTheme="minorHAnsi" w:eastAsiaTheme="minorEastAsia" w:hAnsiTheme="minorHAnsi" w:cstheme="minorBidi"/>
          <w:noProof/>
          <w:kern w:val="2"/>
          <w:szCs w:val="22"/>
          <w:lang w:val="en-SE" w:eastAsia="zh-CN"/>
          <w14:ligatures w14:val="standardContextual"/>
        </w:rPr>
      </w:pPr>
      <w:r>
        <w:rPr>
          <w:noProof/>
        </w:rPr>
        <w:t>A.3</w:t>
      </w:r>
      <w:r>
        <w:rPr>
          <w:rFonts w:asciiTheme="minorHAnsi" w:eastAsiaTheme="minorEastAsia" w:hAnsiTheme="minorHAnsi" w:cstheme="minorBidi"/>
          <w:noProof/>
          <w:kern w:val="2"/>
          <w:szCs w:val="22"/>
          <w:lang w:val="en-SE" w:eastAsia="zh-CN"/>
          <w14:ligatures w14:val="standardContextual"/>
        </w:rPr>
        <w:tab/>
      </w:r>
      <w:r>
        <w:rPr>
          <w:noProof/>
        </w:rPr>
        <w:t>Namf_EventExposure API</w:t>
      </w:r>
      <w:r>
        <w:rPr>
          <w:noProof/>
        </w:rPr>
        <w:tab/>
      </w:r>
      <w:r>
        <w:rPr>
          <w:noProof/>
        </w:rPr>
        <w:fldChar w:fldCharType="begin"/>
      </w:r>
      <w:r>
        <w:rPr>
          <w:noProof/>
        </w:rPr>
        <w:instrText xml:space="preserve"> PAGEREF _Toc183523845 \h </w:instrText>
      </w:r>
      <w:r>
        <w:rPr>
          <w:noProof/>
        </w:rPr>
      </w:r>
      <w:r>
        <w:rPr>
          <w:noProof/>
        </w:rPr>
        <w:fldChar w:fldCharType="separate"/>
      </w:r>
      <w:r>
        <w:rPr>
          <w:noProof/>
        </w:rPr>
        <w:t>386</w:t>
      </w:r>
      <w:r>
        <w:rPr>
          <w:noProof/>
        </w:rPr>
        <w:fldChar w:fldCharType="end"/>
      </w:r>
    </w:p>
    <w:p w14:paraId="46E57DF6" w14:textId="5ABE958B" w:rsidR="00881EF7" w:rsidRDefault="00881EF7">
      <w:pPr>
        <w:pStyle w:val="TOC1"/>
        <w:rPr>
          <w:rFonts w:asciiTheme="minorHAnsi" w:eastAsiaTheme="minorEastAsia" w:hAnsiTheme="minorHAnsi" w:cstheme="minorBidi"/>
          <w:noProof/>
          <w:kern w:val="2"/>
          <w:szCs w:val="22"/>
          <w:lang w:val="en-SE" w:eastAsia="zh-CN"/>
          <w14:ligatures w14:val="standardContextual"/>
        </w:rPr>
      </w:pPr>
      <w:r>
        <w:rPr>
          <w:noProof/>
        </w:rPr>
        <w:t>A.4</w:t>
      </w:r>
      <w:r>
        <w:rPr>
          <w:rFonts w:asciiTheme="minorHAnsi" w:eastAsiaTheme="minorEastAsia" w:hAnsiTheme="minorHAnsi" w:cstheme="minorBidi"/>
          <w:noProof/>
          <w:kern w:val="2"/>
          <w:szCs w:val="22"/>
          <w:lang w:val="en-SE" w:eastAsia="zh-CN"/>
          <w14:ligatures w14:val="standardContextual"/>
        </w:rPr>
        <w:tab/>
      </w:r>
      <w:r>
        <w:rPr>
          <w:noProof/>
        </w:rPr>
        <w:t>Namf_MT</w:t>
      </w:r>
      <w:r>
        <w:rPr>
          <w:noProof/>
        </w:rPr>
        <w:tab/>
      </w:r>
      <w:r>
        <w:rPr>
          <w:noProof/>
        </w:rPr>
        <w:fldChar w:fldCharType="begin"/>
      </w:r>
      <w:r>
        <w:rPr>
          <w:noProof/>
        </w:rPr>
        <w:instrText xml:space="preserve"> PAGEREF _Toc183523846 \h </w:instrText>
      </w:r>
      <w:r>
        <w:rPr>
          <w:noProof/>
        </w:rPr>
      </w:r>
      <w:r>
        <w:rPr>
          <w:noProof/>
        </w:rPr>
        <w:fldChar w:fldCharType="separate"/>
      </w:r>
      <w:r>
        <w:rPr>
          <w:noProof/>
        </w:rPr>
        <w:t>399</w:t>
      </w:r>
      <w:r>
        <w:rPr>
          <w:noProof/>
        </w:rPr>
        <w:fldChar w:fldCharType="end"/>
      </w:r>
    </w:p>
    <w:p w14:paraId="6D1E2B5E" w14:textId="5D9AE482" w:rsidR="00881EF7" w:rsidRDefault="00881EF7">
      <w:pPr>
        <w:pStyle w:val="TOC1"/>
        <w:rPr>
          <w:rFonts w:asciiTheme="minorHAnsi" w:eastAsiaTheme="minorEastAsia" w:hAnsiTheme="minorHAnsi" w:cstheme="minorBidi"/>
          <w:noProof/>
          <w:kern w:val="2"/>
          <w:szCs w:val="22"/>
          <w:lang w:val="en-SE" w:eastAsia="zh-CN"/>
          <w14:ligatures w14:val="standardContextual"/>
        </w:rPr>
      </w:pPr>
      <w:r>
        <w:rPr>
          <w:noProof/>
        </w:rPr>
        <w:t>A.5</w:t>
      </w:r>
      <w:r>
        <w:rPr>
          <w:rFonts w:asciiTheme="minorHAnsi" w:eastAsiaTheme="minorEastAsia" w:hAnsiTheme="minorHAnsi" w:cstheme="minorBidi"/>
          <w:noProof/>
          <w:kern w:val="2"/>
          <w:szCs w:val="22"/>
          <w:lang w:val="en-SE" w:eastAsia="zh-CN"/>
          <w14:ligatures w14:val="standardContextual"/>
        </w:rPr>
        <w:tab/>
      </w:r>
      <w:r>
        <w:rPr>
          <w:noProof/>
        </w:rPr>
        <w:t>Namf_Location</w:t>
      </w:r>
      <w:r>
        <w:rPr>
          <w:noProof/>
        </w:rPr>
        <w:tab/>
      </w:r>
      <w:r>
        <w:rPr>
          <w:noProof/>
        </w:rPr>
        <w:fldChar w:fldCharType="begin"/>
      </w:r>
      <w:r>
        <w:rPr>
          <w:noProof/>
        </w:rPr>
        <w:instrText xml:space="preserve"> PAGEREF _Toc183523847 \h </w:instrText>
      </w:r>
      <w:r>
        <w:rPr>
          <w:noProof/>
        </w:rPr>
      </w:r>
      <w:r>
        <w:rPr>
          <w:noProof/>
        </w:rPr>
        <w:fldChar w:fldCharType="separate"/>
      </w:r>
      <w:r>
        <w:rPr>
          <w:noProof/>
        </w:rPr>
        <w:t>404</w:t>
      </w:r>
      <w:r>
        <w:rPr>
          <w:noProof/>
        </w:rPr>
        <w:fldChar w:fldCharType="end"/>
      </w:r>
    </w:p>
    <w:p w14:paraId="3972AFA8" w14:textId="7BDC86B9" w:rsidR="00881EF7" w:rsidRDefault="00881EF7">
      <w:pPr>
        <w:pStyle w:val="TOC1"/>
        <w:rPr>
          <w:rFonts w:asciiTheme="minorHAnsi" w:eastAsiaTheme="minorEastAsia" w:hAnsiTheme="minorHAnsi" w:cstheme="minorBidi"/>
          <w:noProof/>
          <w:kern w:val="2"/>
          <w:szCs w:val="22"/>
          <w:lang w:val="en-SE" w:eastAsia="zh-CN"/>
          <w14:ligatures w14:val="standardContextual"/>
        </w:rPr>
      </w:pPr>
      <w:r>
        <w:rPr>
          <w:noProof/>
        </w:rPr>
        <w:t>A.6</w:t>
      </w:r>
      <w:r>
        <w:rPr>
          <w:rFonts w:asciiTheme="minorHAnsi" w:eastAsiaTheme="minorEastAsia" w:hAnsiTheme="minorHAnsi" w:cstheme="minorBidi"/>
          <w:noProof/>
          <w:kern w:val="2"/>
          <w:szCs w:val="22"/>
          <w:lang w:val="en-SE" w:eastAsia="zh-CN"/>
          <w14:ligatures w14:val="standardContextual"/>
        </w:rPr>
        <w:tab/>
      </w:r>
      <w:r>
        <w:rPr>
          <w:noProof/>
        </w:rPr>
        <w:t>Namf_MBSBroadcast API</w:t>
      </w:r>
      <w:r>
        <w:rPr>
          <w:noProof/>
        </w:rPr>
        <w:tab/>
      </w:r>
      <w:r>
        <w:rPr>
          <w:noProof/>
        </w:rPr>
        <w:fldChar w:fldCharType="begin"/>
      </w:r>
      <w:r>
        <w:rPr>
          <w:noProof/>
        </w:rPr>
        <w:instrText xml:space="preserve"> PAGEREF _Toc183523848 \h </w:instrText>
      </w:r>
      <w:r>
        <w:rPr>
          <w:noProof/>
        </w:rPr>
      </w:r>
      <w:r>
        <w:rPr>
          <w:noProof/>
        </w:rPr>
        <w:fldChar w:fldCharType="separate"/>
      </w:r>
      <w:r>
        <w:rPr>
          <w:noProof/>
        </w:rPr>
        <w:t>411</w:t>
      </w:r>
      <w:r>
        <w:rPr>
          <w:noProof/>
        </w:rPr>
        <w:fldChar w:fldCharType="end"/>
      </w:r>
    </w:p>
    <w:p w14:paraId="7FC99944" w14:textId="0C9B46C7" w:rsidR="00881EF7" w:rsidRDefault="00881EF7">
      <w:pPr>
        <w:pStyle w:val="TOC1"/>
        <w:rPr>
          <w:rFonts w:asciiTheme="minorHAnsi" w:eastAsiaTheme="minorEastAsia" w:hAnsiTheme="minorHAnsi" w:cstheme="minorBidi"/>
          <w:noProof/>
          <w:kern w:val="2"/>
          <w:szCs w:val="22"/>
          <w:lang w:val="en-SE" w:eastAsia="zh-CN"/>
          <w14:ligatures w14:val="standardContextual"/>
        </w:rPr>
      </w:pPr>
      <w:r w:rsidRPr="00FE1574">
        <w:rPr>
          <w:rFonts w:eastAsia="DengXian"/>
          <w:noProof/>
        </w:rPr>
        <w:t>A.7</w:t>
      </w:r>
      <w:r>
        <w:rPr>
          <w:rFonts w:asciiTheme="minorHAnsi" w:eastAsiaTheme="minorEastAsia" w:hAnsiTheme="minorHAnsi" w:cstheme="minorBidi"/>
          <w:noProof/>
          <w:kern w:val="2"/>
          <w:szCs w:val="22"/>
          <w:lang w:val="en-SE" w:eastAsia="zh-CN"/>
          <w14:ligatures w14:val="standardContextual"/>
        </w:rPr>
        <w:tab/>
      </w:r>
      <w:r w:rsidRPr="00FE1574">
        <w:rPr>
          <w:rFonts w:eastAsia="DengXian"/>
          <w:noProof/>
        </w:rPr>
        <w:t>Namf_MBSCommunication API</w:t>
      </w:r>
      <w:r>
        <w:rPr>
          <w:noProof/>
        </w:rPr>
        <w:tab/>
      </w:r>
      <w:r>
        <w:rPr>
          <w:noProof/>
        </w:rPr>
        <w:fldChar w:fldCharType="begin"/>
      </w:r>
      <w:r>
        <w:rPr>
          <w:noProof/>
        </w:rPr>
        <w:instrText xml:space="preserve"> PAGEREF _Toc183523849 \h </w:instrText>
      </w:r>
      <w:r>
        <w:rPr>
          <w:noProof/>
        </w:rPr>
      </w:r>
      <w:r>
        <w:rPr>
          <w:noProof/>
        </w:rPr>
        <w:fldChar w:fldCharType="separate"/>
      </w:r>
      <w:r>
        <w:rPr>
          <w:noProof/>
        </w:rPr>
        <w:t>421</w:t>
      </w:r>
      <w:r>
        <w:rPr>
          <w:noProof/>
        </w:rPr>
        <w:fldChar w:fldCharType="end"/>
      </w:r>
    </w:p>
    <w:p w14:paraId="7409D2B7" w14:textId="19208FC5" w:rsidR="00881EF7" w:rsidRDefault="00881EF7">
      <w:pPr>
        <w:pStyle w:val="TOC1"/>
        <w:rPr>
          <w:rFonts w:asciiTheme="minorHAnsi" w:eastAsiaTheme="minorEastAsia" w:hAnsiTheme="minorHAnsi" w:cstheme="minorBidi"/>
          <w:noProof/>
          <w:kern w:val="2"/>
          <w:szCs w:val="22"/>
          <w:lang w:val="en-SE" w:eastAsia="zh-CN"/>
          <w14:ligatures w14:val="standardContextual"/>
        </w:rPr>
      </w:pPr>
      <w:r w:rsidRPr="00FE1574">
        <w:rPr>
          <w:noProof/>
          <w:lang w:val="en-US"/>
        </w:rPr>
        <w:t>Annex B (Informative): HTTP Multipart Messages</w:t>
      </w:r>
      <w:r>
        <w:rPr>
          <w:noProof/>
        </w:rPr>
        <w:tab/>
      </w:r>
      <w:r>
        <w:rPr>
          <w:noProof/>
        </w:rPr>
        <w:fldChar w:fldCharType="begin"/>
      </w:r>
      <w:r>
        <w:rPr>
          <w:noProof/>
        </w:rPr>
        <w:instrText xml:space="preserve"> PAGEREF _Toc183523850 \h </w:instrText>
      </w:r>
      <w:r>
        <w:rPr>
          <w:noProof/>
        </w:rPr>
      </w:r>
      <w:r>
        <w:rPr>
          <w:noProof/>
        </w:rPr>
        <w:fldChar w:fldCharType="separate"/>
      </w:r>
      <w:r>
        <w:rPr>
          <w:noProof/>
        </w:rPr>
        <w:t>423</w:t>
      </w:r>
      <w:r>
        <w:rPr>
          <w:noProof/>
        </w:rPr>
        <w:fldChar w:fldCharType="end"/>
      </w:r>
    </w:p>
    <w:p w14:paraId="37E5B0FD" w14:textId="6019C892" w:rsidR="00881EF7" w:rsidRDefault="00881EF7">
      <w:pPr>
        <w:pStyle w:val="TOC1"/>
        <w:rPr>
          <w:rFonts w:asciiTheme="minorHAnsi" w:eastAsiaTheme="minorEastAsia" w:hAnsiTheme="minorHAnsi" w:cstheme="minorBidi"/>
          <w:noProof/>
          <w:kern w:val="2"/>
          <w:szCs w:val="22"/>
          <w:lang w:val="en-SE" w:eastAsia="zh-CN"/>
          <w14:ligatures w14:val="standardContextual"/>
        </w:rPr>
      </w:pPr>
      <w:r w:rsidRPr="00FE1574">
        <w:rPr>
          <w:noProof/>
          <w:lang w:val="en-US"/>
        </w:rPr>
        <w:t>B.1</w:t>
      </w:r>
      <w:r>
        <w:rPr>
          <w:rFonts w:asciiTheme="minorHAnsi" w:eastAsiaTheme="minorEastAsia" w:hAnsiTheme="minorHAnsi" w:cstheme="minorBidi"/>
          <w:noProof/>
          <w:kern w:val="2"/>
          <w:szCs w:val="22"/>
          <w:lang w:val="en-SE" w:eastAsia="zh-CN"/>
          <w14:ligatures w14:val="standardContextual"/>
        </w:rPr>
        <w:tab/>
      </w:r>
      <w:r w:rsidRPr="00FE1574">
        <w:rPr>
          <w:noProof/>
          <w:lang w:val="en-US"/>
        </w:rPr>
        <w:t>Example of HTTP multipart message</w:t>
      </w:r>
      <w:r>
        <w:rPr>
          <w:noProof/>
        </w:rPr>
        <w:tab/>
      </w:r>
      <w:r>
        <w:rPr>
          <w:noProof/>
        </w:rPr>
        <w:fldChar w:fldCharType="begin"/>
      </w:r>
      <w:r>
        <w:rPr>
          <w:noProof/>
        </w:rPr>
        <w:instrText xml:space="preserve"> PAGEREF _Toc183523851 \h </w:instrText>
      </w:r>
      <w:r>
        <w:rPr>
          <w:noProof/>
        </w:rPr>
      </w:r>
      <w:r>
        <w:rPr>
          <w:noProof/>
        </w:rPr>
        <w:fldChar w:fldCharType="separate"/>
      </w:r>
      <w:r>
        <w:rPr>
          <w:noProof/>
        </w:rPr>
        <w:t>423</w:t>
      </w:r>
      <w:r>
        <w:rPr>
          <w:noProof/>
        </w:rPr>
        <w:fldChar w:fldCharType="end"/>
      </w:r>
    </w:p>
    <w:p w14:paraId="01C3B327" w14:textId="6BCB7FB9" w:rsidR="00881EF7" w:rsidRDefault="00881EF7">
      <w:pPr>
        <w:pStyle w:val="TOC2"/>
        <w:rPr>
          <w:rFonts w:asciiTheme="minorHAnsi" w:eastAsiaTheme="minorEastAsia" w:hAnsiTheme="minorHAnsi" w:cstheme="minorBidi"/>
          <w:noProof/>
          <w:kern w:val="2"/>
          <w:sz w:val="22"/>
          <w:szCs w:val="22"/>
          <w:lang w:val="en-SE" w:eastAsia="zh-CN"/>
          <w14:ligatures w14:val="standardContextual"/>
        </w:rPr>
      </w:pPr>
      <w:r w:rsidRPr="00FE1574">
        <w:rPr>
          <w:noProof/>
          <w:lang w:val="en-US"/>
        </w:rPr>
        <w:t>B.1.1</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General</w:t>
      </w:r>
      <w:r>
        <w:rPr>
          <w:noProof/>
        </w:rPr>
        <w:tab/>
      </w:r>
      <w:r>
        <w:rPr>
          <w:noProof/>
        </w:rPr>
        <w:fldChar w:fldCharType="begin"/>
      </w:r>
      <w:r>
        <w:rPr>
          <w:noProof/>
        </w:rPr>
        <w:instrText xml:space="preserve"> PAGEREF _Toc183523852 \h </w:instrText>
      </w:r>
      <w:r>
        <w:rPr>
          <w:noProof/>
        </w:rPr>
      </w:r>
      <w:r>
        <w:rPr>
          <w:noProof/>
        </w:rPr>
        <w:fldChar w:fldCharType="separate"/>
      </w:r>
      <w:r>
        <w:rPr>
          <w:noProof/>
        </w:rPr>
        <w:t>423</w:t>
      </w:r>
      <w:r>
        <w:rPr>
          <w:noProof/>
        </w:rPr>
        <w:fldChar w:fldCharType="end"/>
      </w:r>
    </w:p>
    <w:p w14:paraId="4BBC9F75" w14:textId="52463B43" w:rsidR="00881EF7" w:rsidRDefault="00881EF7">
      <w:pPr>
        <w:pStyle w:val="TOC2"/>
        <w:rPr>
          <w:rFonts w:asciiTheme="minorHAnsi" w:eastAsiaTheme="minorEastAsia" w:hAnsiTheme="minorHAnsi" w:cstheme="minorBidi"/>
          <w:noProof/>
          <w:kern w:val="2"/>
          <w:sz w:val="22"/>
          <w:szCs w:val="22"/>
          <w:lang w:val="en-SE" w:eastAsia="zh-CN"/>
          <w14:ligatures w14:val="standardContextual"/>
        </w:rPr>
      </w:pPr>
      <w:r w:rsidRPr="00FE1574">
        <w:rPr>
          <w:noProof/>
          <w:lang w:val="en-US" w:eastAsia="fr-FR"/>
        </w:rPr>
        <w:t>B.1.2</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eastAsia="fr-FR"/>
        </w:rPr>
        <w:t xml:space="preserve">Example HTTP multipart message with </w:t>
      </w:r>
      <w:r>
        <w:rPr>
          <w:noProof/>
        </w:rPr>
        <w:t>N2 Information</w:t>
      </w:r>
      <w:r w:rsidRPr="00FE1574">
        <w:rPr>
          <w:noProof/>
          <w:lang w:val="en-US" w:eastAsia="fr-FR"/>
        </w:rPr>
        <w:t xml:space="preserve"> binary data</w:t>
      </w:r>
      <w:r>
        <w:rPr>
          <w:noProof/>
        </w:rPr>
        <w:tab/>
      </w:r>
      <w:r>
        <w:rPr>
          <w:noProof/>
        </w:rPr>
        <w:fldChar w:fldCharType="begin"/>
      </w:r>
      <w:r>
        <w:rPr>
          <w:noProof/>
        </w:rPr>
        <w:instrText xml:space="preserve"> PAGEREF _Toc183523853 \h </w:instrText>
      </w:r>
      <w:r>
        <w:rPr>
          <w:noProof/>
        </w:rPr>
      </w:r>
      <w:r>
        <w:rPr>
          <w:noProof/>
        </w:rPr>
        <w:fldChar w:fldCharType="separate"/>
      </w:r>
      <w:r>
        <w:rPr>
          <w:noProof/>
        </w:rPr>
        <w:t>423</w:t>
      </w:r>
      <w:r>
        <w:rPr>
          <w:noProof/>
        </w:rPr>
        <w:fldChar w:fldCharType="end"/>
      </w:r>
    </w:p>
    <w:p w14:paraId="1E3E1F81" w14:textId="0A639B50" w:rsidR="00881EF7" w:rsidRDefault="00881EF7">
      <w:pPr>
        <w:pStyle w:val="TOC1"/>
        <w:rPr>
          <w:rFonts w:asciiTheme="minorHAnsi" w:eastAsiaTheme="minorEastAsia" w:hAnsiTheme="minorHAnsi" w:cstheme="minorBidi"/>
          <w:noProof/>
          <w:kern w:val="2"/>
          <w:szCs w:val="22"/>
          <w:lang w:val="en-SE" w:eastAsia="zh-CN"/>
          <w14:ligatures w14:val="standardContextual"/>
        </w:rPr>
      </w:pPr>
      <w:r>
        <w:rPr>
          <w:noProof/>
        </w:rPr>
        <w:t>Annex C (informative): Change history</w:t>
      </w:r>
      <w:r>
        <w:rPr>
          <w:noProof/>
        </w:rPr>
        <w:tab/>
      </w:r>
      <w:r>
        <w:rPr>
          <w:noProof/>
        </w:rPr>
        <w:fldChar w:fldCharType="begin"/>
      </w:r>
      <w:r>
        <w:rPr>
          <w:noProof/>
        </w:rPr>
        <w:instrText xml:space="preserve"> PAGEREF _Toc183523854 \h </w:instrText>
      </w:r>
      <w:r>
        <w:rPr>
          <w:noProof/>
        </w:rPr>
      </w:r>
      <w:r>
        <w:rPr>
          <w:noProof/>
        </w:rPr>
        <w:fldChar w:fldCharType="separate"/>
      </w:r>
      <w:r>
        <w:rPr>
          <w:noProof/>
        </w:rPr>
        <w:t>425</w:t>
      </w:r>
      <w:r>
        <w:rPr>
          <w:noProof/>
        </w:rPr>
        <w:fldChar w:fldCharType="end"/>
      </w:r>
    </w:p>
    <w:p w14:paraId="188A211D" w14:textId="32993126" w:rsidR="00080512" w:rsidRPr="004D3578" w:rsidRDefault="00881EF7">
      <w:r>
        <w:fldChar w:fldCharType="end"/>
      </w:r>
    </w:p>
    <w:p w14:paraId="0625136E" w14:textId="77777777" w:rsidR="00080512" w:rsidRDefault="00080512" w:rsidP="00602AC0">
      <w:pPr>
        <w:pStyle w:val="Heading1"/>
      </w:pPr>
      <w:r w:rsidRPr="004D3578">
        <w:br w:type="page"/>
      </w:r>
      <w:bookmarkStart w:id="9" w:name="foreword"/>
      <w:bookmarkStart w:id="10" w:name="_Toc2086433"/>
      <w:bookmarkStart w:id="11" w:name="_Toc43207569"/>
      <w:bookmarkStart w:id="12" w:name="_Toc49857049"/>
      <w:bookmarkStart w:id="13" w:name="_Toc56676880"/>
      <w:bookmarkStart w:id="14" w:name="_Toc56691403"/>
      <w:bookmarkStart w:id="15" w:name="_Toc56698667"/>
      <w:bookmarkStart w:id="16" w:name="_Toc89034867"/>
      <w:bookmarkStart w:id="17" w:name="_Toc89064665"/>
      <w:bookmarkStart w:id="18" w:name="_Toc89179967"/>
      <w:bookmarkStart w:id="19" w:name="_Toc97071645"/>
      <w:bookmarkStart w:id="20" w:name="_Toc183523150"/>
      <w:bookmarkEnd w:id="9"/>
      <w:r w:rsidRPr="004D3578">
        <w:lastRenderedPageBreak/>
        <w:t>Foreword</w:t>
      </w:r>
      <w:bookmarkEnd w:id="10"/>
      <w:bookmarkEnd w:id="11"/>
      <w:bookmarkEnd w:id="12"/>
      <w:bookmarkEnd w:id="13"/>
      <w:bookmarkEnd w:id="14"/>
      <w:bookmarkEnd w:id="15"/>
      <w:bookmarkEnd w:id="16"/>
      <w:bookmarkEnd w:id="17"/>
      <w:bookmarkEnd w:id="18"/>
      <w:bookmarkEnd w:id="19"/>
      <w:bookmarkEnd w:id="20"/>
    </w:p>
    <w:p w14:paraId="576717C9" w14:textId="77777777" w:rsidR="00080512" w:rsidRPr="004D3578" w:rsidRDefault="00080512">
      <w:r w:rsidRPr="004D3578">
        <w:t xml:space="preserve">This Technical </w:t>
      </w:r>
      <w:bookmarkStart w:id="21" w:name="spectype3"/>
      <w:r w:rsidRPr="00602AC0">
        <w:t>Specification</w:t>
      </w:r>
      <w:bookmarkEnd w:id="21"/>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2" w:name="introduction"/>
      <w:bookmarkStart w:id="23" w:name="_Toc25156156"/>
      <w:bookmarkStart w:id="24" w:name="_Toc34124456"/>
      <w:bookmarkStart w:id="25" w:name="_Toc43207570"/>
      <w:bookmarkStart w:id="26" w:name="_Toc49857050"/>
      <w:bookmarkStart w:id="27" w:name="_Toc56676881"/>
      <w:bookmarkStart w:id="28" w:name="_Toc56691404"/>
      <w:bookmarkStart w:id="29" w:name="_Toc56698668"/>
      <w:bookmarkStart w:id="30" w:name="_Toc89034868"/>
      <w:bookmarkStart w:id="31" w:name="_Toc89064666"/>
      <w:bookmarkStart w:id="32" w:name="_Toc89179968"/>
      <w:bookmarkStart w:id="33" w:name="_Toc97071646"/>
      <w:bookmarkStart w:id="34" w:name="_Toc183523151"/>
      <w:bookmarkEnd w:id="22"/>
      <w:r w:rsidRPr="003B2883">
        <w:t>1</w:t>
      </w:r>
      <w:r w:rsidRPr="003B2883">
        <w:tab/>
        <w:t>Scope</w:t>
      </w:r>
      <w:bookmarkEnd w:id="23"/>
      <w:bookmarkEnd w:id="24"/>
      <w:bookmarkEnd w:id="25"/>
      <w:bookmarkEnd w:id="26"/>
      <w:bookmarkEnd w:id="27"/>
      <w:bookmarkEnd w:id="28"/>
      <w:bookmarkEnd w:id="29"/>
      <w:bookmarkEnd w:id="30"/>
      <w:bookmarkEnd w:id="31"/>
      <w:bookmarkEnd w:id="32"/>
      <w:bookmarkEnd w:id="33"/>
      <w:bookmarkEnd w:id="34"/>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5" w:name="_Toc25156157"/>
      <w:bookmarkStart w:id="36" w:name="_Toc34124457"/>
      <w:bookmarkStart w:id="37" w:name="_Toc43207571"/>
      <w:bookmarkStart w:id="38" w:name="_Toc49857051"/>
      <w:bookmarkStart w:id="39" w:name="_Toc56676882"/>
      <w:bookmarkStart w:id="40" w:name="_Toc56691405"/>
      <w:bookmarkStart w:id="41" w:name="_Toc56698669"/>
      <w:bookmarkStart w:id="42" w:name="_Toc89034869"/>
      <w:bookmarkStart w:id="43" w:name="_Toc89064667"/>
      <w:bookmarkStart w:id="44" w:name="_Toc89179969"/>
      <w:bookmarkStart w:id="45" w:name="_Toc97071647"/>
      <w:bookmarkStart w:id="46" w:name="_Toc183523152"/>
      <w:r w:rsidRPr="003B2883">
        <w:t>2</w:t>
      </w:r>
      <w:r w:rsidRPr="003B2883">
        <w:tab/>
        <w:t>References</w:t>
      </w:r>
      <w:bookmarkEnd w:id="35"/>
      <w:bookmarkEnd w:id="36"/>
      <w:bookmarkEnd w:id="37"/>
      <w:bookmarkEnd w:id="38"/>
      <w:bookmarkEnd w:id="39"/>
      <w:bookmarkEnd w:id="40"/>
      <w:bookmarkEnd w:id="41"/>
      <w:bookmarkEnd w:id="42"/>
      <w:bookmarkEnd w:id="43"/>
      <w:bookmarkEnd w:id="44"/>
      <w:bookmarkEnd w:id="45"/>
      <w:bookmarkEnd w:id="46"/>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77777777" w:rsidR="00602AC0" w:rsidRPr="003B2883" w:rsidRDefault="00602AC0" w:rsidP="00602AC0">
      <w:pPr>
        <w:pStyle w:val="EX"/>
        <w:rPr>
          <w:noProof/>
        </w:rPr>
      </w:pPr>
      <w:r w:rsidRPr="003B2883">
        <w:rPr>
          <w:noProof/>
        </w:rPr>
        <w:lastRenderedPageBreak/>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77777777"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47" w:name="_Toc25156158"/>
      <w:bookmarkStart w:id="48" w:name="_Toc34124458"/>
      <w:bookmarkStart w:id="49" w:name="_Toc43207572"/>
      <w:bookmarkStart w:id="50" w:name="_Toc49857052"/>
      <w:bookmarkStart w:id="51" w:name="_Toc56676883"/>
      <w:bookmarkStart w:id="52" w:name="_Toc56691406"/>
      <w:bookmarkStart w:id="53" w:name="_Toc56698670"/>
      <w:bookmarkStart w:id="54" w:name="_Toc89034870"/>
      <w:bookmarkStart w:id="55" w:name="_Toc89064668"/>
      <w:bookmarkStart w:id="56" w:name="_Toc89179970"/>
      <w:bookmarkStart w:id="57" w:name="_Toc97071648"/>
      <w:bookmarkStart w:id="58" w:name="_Toc183523153"/>
      <w:r w:rsidRPr="003B2883">
        <w:t>3</w:t>
      </w:r>
      <w:r w:rsidRPr="003B2883">
        <w:tab/>
        <w:t>Definitions and abbreviations</w:t>
      </w:r>
      <w:bookmarkEnd w:id="47"/>
      <w:bookmarkEnd w:id="48"/>
      <w:bookmarkEnd w:id="49"/>
      <w:bookmarkEnd w:id="50"/>
      <w:bookmarkEnd w:id="51"/>
      <w:bookmarkEnd w:id="52"/>
      <w:bookmarkEnd w:id="53"/>
      <w:bookmarkEnd w:id="54"/>
      <w:bookmarkEnd w:id="55"/>
      <w:bookmarkEnd w:id="56"/>
      <w:bookmarkEnd w:id="57"/>
      <w:bookmarkEnd w:id="58"/>
    </w:p>
    <w:p w14:paraId="71D40ED5" w14:textId="77777777" w:rsidR="00602AC0" w:rsidRPr="003B2883" w:rsidRDefault="00602AC0" w:rsidP="00602AC0">
      <w:pPr>
        <w:pStyle w:val="Heading2"/>
      </w:pPr>
      <w:bookmarkStart w:id="59" w:name="_Toc25156159"/>
      <w:bookmarkStart w:id="60" w:name="_Toc34124459"/>
      <w:bookmarkStart w:id="61" w:name="_Toc43207573"/>
      <w:bookmarkStart w:id="62" w:name="_Toc49857053"/>
      <w:bookmarkStart w:id="63" w:name="_Toc56676884"/>
      <w:bookmarkStart w:id="64" w:name="_Toc56691407"/>
      <w:bookmarkStart w:id="65" w:name="_Toc56698671"/>
      <w:bookmarkStart w:id="66" w:name="_Toc89034871"/>
      <w:bookmarkStart w:id="67" w:name="_Toc89064669"/>
      <w:bookmarkStart w:id="68" w:name="_Toc89179971"/>
      <w:bookmarkStart w:id="69" w:name="_Toc97071649"/>
      <w:bookmarkStart w:id="70" w:name="_Toc183523154"/>
      <w:r w:rsidRPr="003B2883">
        <w:t>3.1</w:t>
      </w:r>
      <w:r w:rsidRPr="003B2883">
        <w:tab/>
        <w:t>Definitions</w:t>
      </w:r>
      <w:bookmarkEnd w:id="59"/>
      <w:bookmarkEnd w:id="60"/>
      <w:bookmarkEnd w:id="61"/>
      <w:bookmarkEnd w:id="62"/>
      <w:bookmarkEnd w:id="63"/>
      <w:bookmarkEnd w:id="64"/>
      <w:bookmarkEnd w:id="65"/>
      <w:bookmarkEnd w:id="66"/>
      <w:bookmarkEnd w:id="67"/>
      <w:bookmarkEnd w:id="68"/>
      <w:bookmarkEnd w:id="69"/>
      <w:bookmarkEnd w:id="70"/>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71" w:name="_Toc25156160"/>
      <w:bookmarkStart w:id="72" w:name="_Toc34124460"/>
      <w:bookmarkStart w:id="73" w:name="_Toc43207574"/>
      <w:bookmarkStart w:id="74" w:name="_Toc49857054"/>
      <w:bookmarkStart w:id="75" w:name="_Toc56676885"/>
      <w:bookmarkStart w:id="76" w:name="_Toc56691408"/>
      <w:bookmarkStart w:id="77" w:name="_Toc56698672"/>
      <w:bookmarkStart w:id="78" w:name="_Toc89034872"/>
      <w:bookmarkStart w:id="79" w:name="_Toc89064670"/>
      <w:bookmarkStart w:id="80" w:name="_Toc89179972"/>
      <w:bookmarkStart w:id="81" w:name="_Toc97071650"/>
      <w:bookmarkStart w:id="82" w:name="_Toc183523155"/>
      <w:r w:rsidRPr="003B2883">
        <w:t>3.2</w:t>
      </w:r>
      <w:r w:rsidRPr="003B2883">
        <w:tab/>
        <w:t>Abbreviations</w:t>
      </w:r>
      <w:bookmarkEnd w:id="71"/>
      <w:bookmarkEnd w:id="72"/>
      <w:bookmarkEnd w:id="73"/>
      <w:bookmarkEnd w:id="74"/>
      <w:bookmarkEnd w:id="75"/>
      <w:bookmarkEnd w:id="76"/>
      <w:bookmarkEnd w:id="77"/>
      <w:bookmarkEnd w:id="78"/>
      <w:bookmarkEnd w:id="79"/>
      <w:bookmarkEnd w:id="80"/>
      <w:bookmarkEnd w:id="81"/>
      <w:bookmarkEnd w:id="82"/>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77777777" w:rsidR="00602AC0" w:rsidRPr="00301A76" w:rsidRDefault="00602AC0" w:rsidP="00602AC0">
      <w:pPr>
        <w:pStyle w:val="EW"/>
      </w:pPr>
      <w:r w:rsidRPr="001C3959">
        <w:t>LDR</w:t>
      </w:r>
      <w:r w:rsidRPr="001C3959">
        <w:tab/>
        <w:t>Location Deferred Request</w:t>
      </w:r>
    </w:p>
    <w:p w14:paraId="28503883" w14:textId="77777777" w:rsidR="00602AC0" w:rsidRDefault="00602AC0" w:rsidP="00602AC0">
      <w:pPr>
        <w:pStyle w:val="EW"/>
      </w:pPr>
      <w:r w:rsidRPr="003B2883">
        <w:t>LMF</w:t>
      </w:r>
      <w:r w:rsidRPr="003B2883">
        <w:tab/>
        <w:t>Location Management Function</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lastRenderedPageBreak/>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77777777" w:rsidR="00602AC0" w:rsidRDefault="00602AC0" w:rsidP="00602AC0">
      <w:pPr>
        <w:pStyle w:val="EW"/>
      </w:pPr>
      <w:r>
        <w:t>TNAP</w:t>
      </w:r>
      <w:r w:rsidRPr="003B2883">
        <w:tab/>
      </w:r>
      <w:r>
        <w:t>Trusted Non-3GPP Access Point</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Pr="003B2883" w:rsidRDefault="00602AC0" w:rsidP="00602AC0">
      <w:pPr>
        <w:pStyle w:val="EW"/>
      </w:pPr>
      <w:r w:rsidRPr="003B2883">
        <w:t>UDSF</w:t>
      </w:r>
      <w:r w:rsidRPr="003B2883">
        <w:tab/>
        <w:t>Unstructured Data Storage Function</w:t>
      </w:r>
    </w:p>
    <w:p w14:paraId="1D5D0976" w14:textId="77777777" w:rsidR="00602AC0" w:rsidRPr="003B2883" w:rsidRDefault="00602AC0" w:rsidP="00602AC0">
      <w:pPr>
        <w:pStyle w:val="Heading1"/>
      </w:pPr>
      <w:bookmarkStart w:id="83" w:name="_Toc25156161"/>
      <w:bookmarkStart w:id="84" w:name="_Toc34124461"/>
      <w:bookmarkStart w:id="85" w:name="_Toc43207575"/>
      <w:bookmarkStart w:id="86" w:name="_Toc49857055"/>
      <w:bookmarkStart w:id="87" w:name="_Toc56676886"/>
      <w:bookmarkStart w:id="88" w:name="_Toc56691409"/>
      <w:bookmarkStart w:id="89" w:name="_Toc56698673"/>
      <w:bookmarkStart w:id="90" w:name="_Toc89034873"/>
      <w:bookmarkStart w:id="91" w:name="_Toc89064671"/>
      <w:bookmarkStart w:id="92" w:name="_Toc89179973"/>
      <w:bookmarkStart w:id="93" w:name="_Toc97071651"/>
      <w:bookmarkStart w:id="94" w:name="_Toc183523156"/>
      <w:r w:rsidRPr="003B2883">
        <w:t>4</w:t>
      </w:r>
      <w:r w:rsidRPr="003B2883">
        <w:tab/>
        <w:t>Overview</w:t>
      </w:r>
      <w:bookmarkEnd w:id="83"/>
      <w:bookmarkEnd w:id="84"/>
      <w:bookmarkEnd w:id="85"/>
      <w:bookmarkEnd w:id="86"/>
      <w:bookmarkEnd w:id="87"/>
      <w:bookmarkEnd w:id="88"/>
      <w:bookmarkEnd w:id="89"/>
      <w:bookmarkEnd w:id="90"/>
      <w:bookmarkEnd w:id="91"/>
      <w:bookmarkEnd w:id="92"/>
      <w:bookmarkEnd w:id="93"/>
      <w:bookmarkEnd w:id="94"/>
    </w:p>
    <w:p w14:paraId="1540B090" w14:textId="77777777" w:rsidR="00602AC0" w:rsidRPr="003B2883" w:rsidRDefault="00602AC0" w:rsidP="00602AC0">
      <w:pPr>
        <w:pStyle w:val="Heading2"/>
      </w:pPr>
      <w:bookmarkStart w:id="95" w:name="_Toc25156162"/>
      <w:bookmarkStart w:id="96" w:name="_Toc34124462"/>
      <w:bookmarkStart w:id="97" w:name="_Toc43207576"/>
      <w:bookmarkStart w:id="98" w:name="_Toc49857056"/>
      <w:bookmarkStart w:id="99" w:name="_Toc56676887"/>
      <w:bookmarkStart w:id="100" w:name="_Toc56691410"/>
      <w:bookmarkStart w:id="101" w:name="_Toc56698674"/>
      <w:bookmarkStart w:id="102" w:name="_Toc89034874"/>
      <w:bookmarkStart w:id="103" w:name="_Toc89064672"/>
      <w:bookmarkStart w:id="104" w:name="_Toc89179974"/>
      <w:bookmarkStart w:id="105" w:name="_Toc97071652"/>
      <w:bookmarkStart w:id="106" w:name="_Toc183523157"/>
      <w:r w:rsidRPr="003B2883">
        <w:t>4.1</w:t>
      </w:r>
      <w:r w:rsidRPr="003B2883">
        <w:tab/>
        <w:t>Introduction</w:t>
      </w:r>
      <w:bookmarkEnd w:id="95"/>
      <w:bookmarkEnd w:id="96"/>
      <w:bookmarkEnd w:id="97"/>
      <w:bookmarkEnd w:id="98"/>
      <w:bookmarkEnd w:id="99"/>
      <w:bookmarkEnd w:id="100"/>
      <w:bookmarkEnd w:id="101"/>
      <w:bookmarkEnd w:id="102"/>
      <w:bookmarkEnd w:id="103"/>
      <w:bookmarkEnd w:id="104"/>
      <w:bookmarkEnd w:id="105"/>
      <w:bookmarkEnd w:id="106"/>
    </w:p>
    <w:p w14:paraId="6DC23CBB" w14:textId="684DE064" w:rsidR="00602AC0" w:rsidRDefault="00602AC0" w:rsidP="00602AC0">
      <w:r w:rsidRPr="003B2883">
        <w:t xml:space="preserve">Within the 5GC, the AMF offers services to the SMF, other AMF, PCF, SMSF, LMF, GMLC, CBCF, PWS-IWF </w:t>
      </w:r>
      <w:r>
        <w:t>, NWDAF</w:t>
      </w:r>
      <w:r w:rsidR="003509E9">
        <w:t>, DCCF</w:t>
      </w:r>
      <w:r w:rsidR="0012672E">
        <w:t>.</w:t>
      </w:r>
      <w:r w:rsidRPr="003B2883">
        <w:t xml:space="preserve">NEF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0BBE06D6" w14:textId="77777777" w:rsidR="00157C70" w:rsidRPr="003B2883" w:rsidRDefault="00157C70" w:rsidP="00602AC0"/>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4E7C72E0" w:rsidR="0012672E" w:rsidRPr="003B2883" w:rsidRDefault="0012672E" w:rsidP="00602AC0">
      <w:pPr>
        <w:pStyle w:val="TH"/>
        <w:rPr>
          <w:lang w:eastAsia="zh-CN"/>
        </w:rPr>
      </w:pPr>
      <w:r w:rsidRPr="003B2883">
        <w:object w:dxaOrig="5801" w:dyaOrig="4381" w14:anchorId="1D2FD148">
          <v:shape id="_x0000_i1027" type="#_x0000_t75" style="width:293.45pt;height:218.6pt" o:ole="">
            <v:imagedata r:id="rId11" o:title=""/>
          </v:shape>
          <o:OLEObject Type="Embed" ProgID="Visio.Drawing.15" ShapeID="_x0000_i1027" DrawAspect="Content" ObjectID="_1794142145" r:id="rId12"/>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0BE2CEA8" w:rsidR="00602AC0" w:rsidRPr="003B2883" w:rsidRDefault="00602AC0" w:rsidP="00602AC0">
      <w:r w:rsidRPr="003B2883">
        <w:t xml:space="preserve">The functionalities supported by the AMF are listed in </w:t>
      </w:r>
      <w:r w:rsidR="00B95277">
        <w:t>clause </w:t>
      </w:r>
      <w:r w:rsidR="00B95277" w:rsidRPr="003B2883">
        <w:t>6</w:t>
      </w:r>
      <w:r w:rsidRPr="003B2883">
        <w:t>.2.1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07" w:name="_Toc25156163"/>
      <w:bookmarkStart w:id="108" w:name="_Toc34124463"/>
      <w:bookmarkStart w:id="109" w:name="_Toc43207577"/>
      <w:bookmarkStart w:id="110" w:name="_Toc49857057"/>
      <w:bookmarkStart w:id="111" w:name="_Toc56676888"/>
      <w:bookmarkStart w:id="112" w:name="_Toc56691411"/>
      <w:bookmarkStart w:id="113" w:name="_Toc56698675"/>
      <w:bookmarkStart w:id="114" w:name="_Toc89034875"/>
      <w:bookmarkStart w:id="115" w:name="_Toc89064673"/>
      <w:bookmarkStart w:id="116" w:name="_Toc89179975"/>
      <w:bookmarkStart w:id="117" w:name="_Toc97071653"/>
      <w:bookmarkStart w:id="118" w:name="_Toc183523158"/>
      <w:r w:rsidRPr="003B2883">
        <w:t>5</w:t>
      </w:r>
      <w:r w:rsidRPr="003B2883">
        <w:tab/>
        <w:t>Services offered by the AMF</w:t>
      </w:r>
      <w:bookmarkEnd w:id="107"/>
      <w:bookmarkEnd w:id="108"/>
      <w:bookmarkEnd w:id="109"/>
      <w:bookmarkEnd w:id="110"/>
      <w:bookmarkEnd w:id="111"/>
      <w:bookmarkEnd w:id="112"/>
      <w:bookmarkEnd w:id="113"/>
      <w:bookmarkEnd w:id="114"/>
      <w:bookmarkEnd w:id="115"/>
      <w:bookmarkEnd w:id="116"/>
      <w:bookmarkEnd w:id="117"/>
      <w:bookmarkEnd w:id="118"/>
    </w:p>
    <w:p w14:paraId="777268FD" w14:textId="77777777" w:rsidR="00602AC0" w:rsidRPr="003B2883" w:rsidRDefault="00602AC0" w:rsidP="00602AC0">
      <w:pPr>
        <w:pStyle w:val="Heading2"/>
      </w:pPr>
      <w:bookmarkStart w:id="119" w:name="_Toc25156164"/>
      <w:bookmarkStart w:id="120" w:name="_Toc34124464"/>
      <w:bookmarkStart w:id="121" w:name="_Toc43207578"/>
      <w:bookmarkStart w:id="122" w:name="_Toc49857058"/>
      <w:bookmarkStart w:id="123" w:name="_Toc56676889"/>
      <w:bookmarkStart w:id="124" w:name="_Toc56691412"/>
      <w:bookmarkStart w:id="125" w:name="_Toc56698676"/>
      <w:bookmarkStart w:id="126" w:name="_Toc89034876"/>
      <w:bookmarkStart w:id="127" w:name="_Toc89064674"/>
      <w:bookmarkStart w:id="128" w:name="_Toc89179976"/>
      <w:bookmarkStart w:id="129" w:name="_Toc97071654"/>
      <w:bookmarkStart w:id="130" w:name="_Toc183523159"/>
      <w:r w:rsidRPr="003B2883">
        <w:t>5.1</w:t>
      </w:r>
      <w:r w:rsidRPr="003B2883">
        <w:tab/>
        <w:t>Introduction</w:t>
      </w:r>
      <w:bookmarkEnd w:id="119"/>
      <w:bookmarkEnd w:id="120"/>
      <w:bookmarkEnd w:id="121"/>
      <w:bookmarkEnd w:id="122"/>
      <w:bookmarkEnd w:id="123"/>
      <w:bookmarkEnd w:id="124"/>
      <w:bookmarkEnd w:id="125"/>
      <w:bookmarkEnd w:id="126"/>
      <w:bookmarkEnd w:id="127"/>
      <w:bookmarkEnd w:id="128"/>
      <w:bookmarkEnd w:id="129"/>
      <w:bookmarkEnd w:id="130"/>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77777777" w:rsidR="00602AC0" w:rsidRPr="003B2883" w:rsidRDefault="00602AC0" w:rsidP="001D4998">
            <w:pPr>
              <w:pStyle w:val="TAL"/>
              <w:rPr>
                <w:lang w:eastAsia="zh-CN"/>
              </w:rPr>
            </w:pPr>
            <w:r w:rsidRPr="003B2883">
              <w:rPr>
                <w:lang w:eastAsia="zh-CN"/>
              </w:rPr>
              <w:t>Peer AMF, LMF, CBCF, PWS-IWF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77777777" w:rsidR="00602AC0" w:rsidRPr="003B2883" w:rsidRDefault="00602AC0" w:rsidP="001D4998">
            <w:pPr>
              <w:pStyle w:val="TAL"/>
              <w:rPr>
                <w:lang w:eastAsia="zh-CN"/>
              </w:rPr>
            </w:pPr>
            <w:r w:rsidRPr="003B2883">
              <w:rPr>
                <w:lang w:eastAsia="zh-CN"/>
              </w:rPr>
              <w:t>CBCF, PWS-IWF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77777777" w:rsidR="00602AC0" w:rsidRPr="003B2883" w:rsidRDefault="00602AC0" w:rsidP="001D4998">
            <w:pPr>
              <w:pStyle w:val="TAL"/>
              <w:rPr>
                <w:lang w:eastAsia="zh-CN"/>
              </w:rPr>
            </w:pPr>
            <w:r w:rsidRPr="003B2883">
              <w:rPr>
                <w:lang w:eastAsia="zh-CN"/>
              </w:rPr>
              <w:t>CBCF, PWS-IWF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77777777" w:rsidR="00602AC0" w:rsidRPr="003B2883" w:rsidRDefault="00602AC0" w:rsidP="001D4998">
            <w:pPr>
              <w:pStyle w:val="TAL"/>
              <w:rPr>
                <w:lang w:eastAsia="zh-CN"/>
              </w:rPr>
            </w:pPr>
            <w:r w:rsidRPr="003B2883">
              <w:rPr>
                <w:lang w:eastAsia="zh-CN"/>
              </w:rPr>
              <w:t>LMF, CBCF, PWS-IWF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18D28CA6"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2D007F26" w:rsidR="003509E9" w:rsidRPr="003B2883" w:rsidRDefault="003509E9" w:rsidP="001D4998">
            <w:pPr>
              <w:pStyle w:val="TAL"/>
              <w:rPr>
                <w:lang w:eastAsia="zh-CN"/>
              </w:rPr>
            </w:pPr>
            <w:r>
              <w:rPr>
                <w:lang w:eastAsia="zh-CN"/>
              </w:rPr>
              <w:t>DCCF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51E69643" w:rsidR="003509E9" w:rsidRPr="003B2883" w:rsidRDefault="003509E9" w:rsidP="001D4998">
            <w:pPr>
              <w:pStyle w:val="TAL"/>
              <w:rPr>
                <w:lang w:eastAsia="zh-CN"/>
              </w:rPr>
            </w:pPr>
            <w:r>
              <w:rPr>
                <w:lang w:eastAsia="zh-CN"/>
              </w:rPr>
              <w:t>DCCF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77777777" w:rsidR="00932D75" w:rsidRPr="003B2883" w:rsidRDefault="00932D75" w:rsidP="001D4998">
            <w:pPr>
              <w:pStyle w:val="TAL"/>
              <w:rPr>
                <w:lang w:eastAsia="zh-CN"/>
              </w:rPr>
            </w:pPr>
            <w:r w:rsidRPr="003B2883">
              <w:t>SMSF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2672E" w:rsidRPr="003B2883" w14:paraId="18ED3170" w14:textId="77777777" w:rsidTr="001D4998">
        <w:tc>
          <w:tcPr>
            <w:tcW w:w="1996" w:type="dxa"/>
            <w:tcBorders>
              <w:bottom w:val="single" w:sz="4" w:space="0" w:color="auto"/>
            </w:tcBorders>
          </w:tcPr>
          <w:p w14:paraId="39D0FF45" w14:textId="4B9D2A3C" w:rsidR="0012672E" w:rsidRPr="003B2883" w:rsidRDefault="0012672E"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2672E" w:rsidRDefault="0012672E" w:rsidP="0012672E">
            <w:pPr>
              <w:pStyle w:val="TAL"/>
              <w:rPr>
                <w:lang w:val="sv-SE"/>
              </w:rPr>
            </w:pPr>
            <w:r>
              <w:rPr>
                <w:lang w:val="sv-SE"/>
              </w:rPr>
              <w:t>N2MessageTransfer</w:t>
            </w:r>
          </w:p>
        </w:tc>
        <w:tc>
          <w:tcPr>
            <w:tcW w:w="2790" w:type="dxa"/>
            <w:tcBorders>
              <w:bottom w:val="single" w:sz="4" w:space="0" w:color="auto"/>
            </w:tcBorders>
          </w:tcPr>
          <w:p w14:paraId="556D4892" w14:textId="6EDEB76F" w:rsidR="0012672E" w:rsidRDefault="0012672E" w:rsidP="0012672E">
            <w:pPr>
              <w:pStyle w:val="TAL"/>
              <w:rPr>
                <w:lang w:eastAsia="zh-CN"/>
              </w:rPr>
            </w:pPr>
            <w:r w:rsidRPr="003B2883">
              <w:t>Request/Response</w:t>
            </w:r>
          </w:p>
        </w:tc>
        <w:tc>
          <w:tcPr>
            <w:tcW w:w="2160" w:type="dxa"/>
            <w:tcBorders>
              <w:bottom w:val="single" w:sz="4" w:space="0" w:color="auto"/>
            </w:tcBorders>
          </w:tcPr>
          <w:p w14:paraId="5C85ED4B" w14:textId="713004CC" w:rsidR="0012672E" w:rsidRDefault="0012672E" w:rsidP="0012672E">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lastRenderedPageBreak/>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shd w:val="clear" w:color="auto" w:fill="auto"/>
          </w:tcPr>
          <w:p w14:paraId="4FBA35B6" w14:textId="77777777" w:rsidR="00602AC0" w:rsidRPr="00C30764" w:rsidRDefault="00602AC0" w:rsidP="005F771F">
            <w:pPr>
              <w:pStyle w:val="TAH"/>
            </w:pPr>
            <w:r w:rsidRPr="005F771F">
              <w:t>Service Name</w:t>
            </w:r>
          </w:p>
        </w:tc>
        <w:tc>
          <w:tcPr>
            <w:tcW w:w="807" w:type="dxa"/>
            <w:shd w:val="clear" w:color="auto" w:fill="auto"/>
          </w:tcPr>
          <w:p w14:paraId="35AB75F0" w14:textId="77777777" w:rsidR="00602AC0" w:rsidRPr="00C30764" w:rsidRDefault="00602AC0" w:rsidP="005F771F">
            <w:pPr>
              <w:pStyle w:val="TAH"/>
            </w:pPr>
            <w:r w:rsidRPr="005F771F">
              <w:t>Clause</w:t>
            </w:r>
          </w:p>
        </w:tc>
        <w:tc>
          <w:tcPr>
            <w:tcW w:w="1630" w:type="dxa"/>
            <w:shd w:val="clear" w:color="auto" w:fill="auto"/>
          </w:tcPr>
          <w:p w14:paraId="0DD84478" w14:textId="77777777" w:rsidR="00602AC0" w:rsidRPr="00C30764" w:rsidRDefault="00602AC0" w:rsidP="005F771F">
            <w:pPr>
              <w:pStyle w:val="TAH"/>
            </w:pPr>
            <w:r w:rsidRPr="005F771F">
              <w:t>Description</w:t>
            </w:r>
          </w:p>
        </w:tc>
        <w:tc>
          <w:tcPr>
            <w:tcW w:w="3258" w:type="dxa"/>
            <w:shd w:val="clear" w:color="auto" w:fill="auto"/>
          </w:tcPr>
          <w:p w14:paraId="3CC75FA0" w14:textId="77777777" w:rsidR="00602AC0" w:rsidRPr="00C30764" w:rsidRDefault="00602AC0" w:rsidP="005F771F">
            <w:pPr>
              <w:pStyle w:val="TAH"/>
            </w:pPr>
            <w:r w:rsidRPr="005F771F">
              <w:t>OpenAPI Specification File</w:t>
            </w:r>
          </w:p>
        </w:tc>
        <w:tc>
          <w:tcPr>
            <w:tcW w:w="1063" w:type="dxa"/>
            <w:shd w:val="clear" w:color="auto" w:fill="auto"/>
          </w:tcPr>
          <w:p w14:paraId="47AC4129" w14:textId="77777777" w:rsidR="00602AC0" w:rsidRPr="00C30764" w:rsidRDefault="00602AC0" w:rsidP="005F771F">
            <w:pPr>
              <w:pStyle w:val="TAH"/>
            </w:pPr>
            <w:r w:rsidRPr="005F771F">
              <w:t>apiName</w:t>
            </w:r>
          </w:p>
        </w:tc>
        <w:tc>
          <w:tcPr>
            <w:tcW w:w="856" w:type="dxa"/>
            <w:shd w:val="clear" w:color="auto" w:fill="auto"/>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shd w:val="clear" w:color="auto" w:fill="auto"/>
          </w:tcPr>
          <w:p w14:paraId="6251BB6B" w14:textId="77777777" w:rsidR="00602AC0" w:rsidRPr="00C30764" w:rsidRDefault="00602AC0" w:rsidP="008B2FDB">
            <w:pPr>
              <w:pStyle w:val="TAL"/>
            </w:pPr>
            <w:r w:rsidRPr="008B2FDB">
              <w:t>Namf_Communication</w:t>
            </w:r>
          </w:p>
        </w:tc>
        <w:tc>
          <w:tcPr>
            <w:tcW w:w="807" w:type="dxa"/>
            <w:shd w:val="clear" w:color="auto" w:fill="auto"/>
          </w:tcPr>
          <w:p w14:paraId="748FDEF8" w14:textId="77777777" w:rsidR="00602AC0" w:rsidRPr="00C30764" w:rsidRDefault="00602AC0" w:rsidP="008B2FDB">
            <w:pPr>
              <w:pStyle w:val="TAL"/>
            </w:pPr>
            <w:r w:rsidRPr="008B2FDB">
              <w:t>6.1</w:t>
            </w:r>
          </w:p>
        </w:tc>
        <w:tc>
          <w:tcPr>
            <w:tcW w:w="1630" w:type="dxa"/>
            <w:shd w:val="clear" w:color="auto" w:fill="auto"/>
          </w:tcPr>
          <w:p w14:paraId="4E69CDE6" w14:textId="77777777" w:rsidR="00602AC0" w:rsidRPr="00C30764" w:rsidRDefault="00602AC0" w:rsidP="008B2FDB">
            <w:pPr>
              <w:pStyle w:val="TAL"/>
            </w:pPr>
            <w:r w:rsidRPr="008B2FDB">
              <w:t>AMF Communication Service</w:t>
            </w:r>
          </w:p>
        </w:tc>
        <w:tc>
          <w:tcPr>
            <w:tcW w:w="3258" w:type="dxa"/>
            <w:shd w:val="clear" w:color="auto" w:fill="auto"/>
          </w:tcPr>
          <w:p w14:paraId="4C0CC97F" w14:textId="77777777" w:rsidR="00602AC0" w:rsidRPr="00C30764" w:rsidRDefault="00602AC0" w:rsidP="008B2FDB">
            <w:pPr>
              <w:pStyle w:val="TAL"/>
            </w:pPr>
            <w:r w:rsidRPr="008B2FDB">
              <w:t>TS29518_Namf_Communication.yaml</w:t>
            </w:r>
          </w:p>
        </w:tc>
        <w:tc>
          <w:tcPr>
            <w:tcW w:w="1063" w:type="dxa"/>
            <w:shd w:val="clear" w:color="auto" w:fill="auto"/>
          </w:tcPr>
          <w:p w14:paraId="219AD7EB" w14:textId="77777777" w:rsidR="00602AC0" w:rsidRPr="00C30764" w:rsidRDefault="00602AC0" w:rsidP="008B2FDB">
            <w:pPr>
              <w:pStyle w:val="TAL"/>
            </w:pPr>
            <w:r w:rsidRPr="008B2FDB">
              <w:t>namf-comm</w:t>
            </w:r>
          </w:p>
        </w:tc>
        <w:tc>
          <w:tcPr>
            <w:tcW w:w="856" w:type="dxa"/>
            <w:shd w:val="clear" w:color="auto" w:fill="auto"/>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shd w:val="clear" w:color="auto" w:fill="auto"/>
          </w:tcPr>
          <w:p w14:paraId="03CA15BB" w14:textId="77777777" w:rsidR="00602AC0" w:rsidRPr="00C30764" w:rsidRDefault="00602AC0" w:rsidP="008B2FDB">
            <w:pPr>
              <w:pStyle w:val="TAL"/>
            </w:pPr>
            <w:r w:rsidRPr="008B2FDB">
              <w:t>Namf_EventExposure</w:t>
            </w:r>
          </w:p>
        </w:tc>
        <w:tc>
          <w:tcPr>
            <w:tcW w:w="807" w:type="dxa"/>
            <w:shd w:val="clear" w:color="auto" w:fill="auto"/>
          </w:tcPr>
          <w:p w14:paraId="7AB05DA1" w14:textId="77777777" w:rsidR="00602AC0" w:rsidRPr="00C30764" w:rsidRDefault="00602AC0" w:rsidP="008B2FDB">
            <w:pPr>
              <w:pStyle w:val="TAL"/>
            </w:pPr>
            <w:r w:rsidRPr="008B2FDB">
              <w:t>6.2</w:t>
            </w:r>
          </w:p>
        </w:tc>
        <w:tc>
          <w:tcPr>
            <w:tcW w:w="1630" w:type="dxa"/>
            <w:shd w:val="clear" w:color="auto" w:fill="auto"/>
          </w:tcPr>
          <w:p w14:paraId="5B04DA41" w14:textId="77777777" w:rsidR="00602AC0" w:rsidRPr="00C30764" w:rsidRDefault="00602AC0" w:rsidP="008B2FDB">
            <w:pPr>
              <w:pStyle w:val="TAL"/>
            </w:pPr>
            <w:r w:rsidRPr="008B2FDB">
              <w:t>AMF Event Exposure Service</w:t>
            </w:r>
          </w:p>
        </w:tc>
        <w:tc>
          <w:tcPr>
            <w:tcW w:w="3258" w:type="dxa"/>
            <w:shd w:val="clear" w:color="auto" w:fill="auto"/>
          </w:tcPr>
          <w:p w14:paraId="6435D7B0" w14:textId="77777777" w:rsidR="00602AC0" w:rsidRPr="00C30764" w:rsidRDefault="00602AC0" w:rsidP="008B2FDB">
            <w:pPr>
              <w:pStyle w:val="TAL"/>
            </w:pPr>
            <w:r w:rsidRPr="008B2FDB">
              <w:t>TS29518_Namf_EventExposure.yaml</w:t>
            </w:r>
          </w:p>
        </w:tc>
        <w:tc>
          <w:tcPr>
            <w:tcW w:w="1063" w:type="dxa"/>
            <w:shd w:val="clear" w:color="auto" w:fill="auto"/>
          </w:tcPr>
          <w:p w14:paraId="00A0603F" w14:textId="77777777" w:rsidR="00602AC0" w:rsidRPr="00C30764" w:rsidRDefault="00602AC0" w:rsidP="008B2FDB">
            <w:pPr>
              <w:pStyle w:val="TAL"/>
            </w:pPr>
            <w:r w:rsidRPr="008B2FDB">
              <w:t>namf-evts</w:t>
            </w:r>
          </w:p>
        </w:tc>
        <w:tc>
          <w:tcPr>
            <w:tcW w:w="856" w:type="dxa"/>
            <w:shd w:val="clear" w:color="auto" w:fill="auto"/>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shd w:val="clear" w:color="auto" w:fill="auto"/>
          </w:tcPr>
          <w:p w14:paraId="482B5603" w14:textId="77777777" w:rsidR="00602AC0" w:rsidRPr="00C30764" w:rsidRDefault="00602AC0" w:rsidP="008B2FDB">
            <w:pPr>
              <w:pStyle w:val="TAL"/>
            </w:pPr>
            <w:r w:rsidRPr="008B2FDB">
              <w:t>Namf_MT</w:t>
            </w:r>
          </w:p>
        </w:tc>
        <w:tc>
          <w:tcPr>
            <w:tcW w:w="807" w:type="dxa"/>
            <w:shd w:val="clear" w:color="auto" w:fill="auto"/>
          </w:tcPr>
          <w:p w14:paraId="418F89CE" w14:textId="77777777" w:rsidR="00602AC0" w:rsidRPr="00C30764" w:rsidRDefault="00602AC0" w:rsidP="008B2FDB">
            <w:pPr>
              <w:pStyle w:val="TAL"/>
            </w:pPr>
            <w:r w:rsidRPr="008B2FDB">
              <w:t>6.3</w:t>
            </w:r>
          </w:p>
        </w:tc>
        <w:tc>
          <w:tcPr>
            <w:tcW w:w="1630" w:type="dxa"/>
            <w:shd w:val="clear" w:color="auto" w:fill="auto"/>
          </w:tcPr>
          <w:p w14:paraId="3AA68013" w14:textId="77777777" w:rsidR="00602AC0" w:rsidRPr="00C30764" w:rsidRDefault="00602AC0" w:rsidP="008B2FDB">
            <w:pPr>
              <w:pStyle w:val="TAL"/>
            </w:pPr>
            <w:r w:rsidRPr="008B2FDB">
              <w:t>AMF Mobile Terminated Service</w:t>
            </w:r>
          </w:p>
        </w:tc>
        <w:tc>
          <w:tcPr>
            <w:tcW w:w="3258" w:type="dxa"/>
            <w:shd w:val="clear" w:color="auto" w:fill="auto"/>
          </w:tcPr>
          <w:p w14:paraId="208C2362" w14:textId="77777777" w:rsidR="00602AC0" w:rsidRPr="00C30764" w:rsidRDefault="00602AC0" w:rsidP="008B2FDB">
            <w:pPr>
              <w:pStyle w:val="TAL"/>
            </w:pPr>
            <w:r w:rsidRPr="008B2FDB">
              <w:t>TS29518_Namf_MT.yaml</w:t>
            </w:r>
          </w:p>
        </w:tc>
        <w:tc>
          <w:tcPr>
            <w:tcW w:w="1063" w:type="dxa"/>
            <w:shd w:val="clear" w:color="auto" w:fill="auto"/>
          </w:tcPr>
          <w:p w14:paraId="3B362F35" w14:textId="77777777" w:rsidR="00602AC0" w:rsidRPr="00C30764" w:rsidRDefault="00602AC0" w:rsidP="008B2FDB">
            <w:pPr>
              <w:pStyle w:val="TAL"/>
            </w:pPr>
            <w:r w:rsidRPr="008B2FDB">
              <w:t>namf-mt</w:t>
            </w:r>
          </w:p>
        </w:tc>
        <w:tc>
          <w:tcPr>
            <w:tcW w:w="856" w:type="dxa"/>
            <w:shd w:val="clear" w:color="auto" w:fill="auto"/>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shd w:val="clear" w:color="auto" w:fill="auto"/>
          </w:tcPr>
          <w:p w14:paraId="5327B72C" w14:textId="77777777" w:rsidR="00602AC0" w:rsidRPr="00C30764" w:rsidRDefault="00602AC0" w:rsidP="008B2FDB">
            <w:pPr>
              <w:pStyle w:val="TAL"/>
            </w:pPr>
            <w:r w:rsidRPr="008B2FDB">
              <w:t>Namf_Location</w:t>
            </w:r>
          </w:p>
        </w:tc>
        <w:tc>
          <w:tcPr>
            <w:tcW w:w="807" w:type="dxa"/>
            <w:shd w:val="clear" w:color="auto" w:fill="auto"/>
          </w:tcPr>
          <w:p w14:paraId="35AAE315" w14:textId="77777777" w:rsidR="00602AC0" w:rsidRPr="00C30764" w:rsidRDefault="00602AC0" w:rsidP="008B2FDB">
            <w:pPr>
              <w:pStyle w:val="TAL"/>
            </w:pPr>
            <w:r w:rsidRPr="008B2FDB">
              <w:t>6.4</w:t>
            </w:r>
          </w:p>
        </w:tc>
        <w:tc>
          <w:tcPr>
            <w:tcW w:w="1630" w:type="dxa"/>
            <w:shd w:val="clear" w:color="auto" w:fill="auto"/>
          </w:tcPr>
          <w:p w14:paraId="77D67D22" w14:textId="77777777" w:rsidR="00602AC0" w:rsidRPr="00C30764" w:rsidRDefault="00602AC0" w:rsidP="008B2FDB">
            <w:pPr>
              <w:pStyle w:val="TAL"/>
            </w:pPr>
            <w:r w:rsidRPr="008B2FDB">
              <w:t>AMF Location Service</w:t>
            </w:r>
          </w:p>
        </w:tc>
        <w:tc>
          <w:tcPr>
            <w:tcW w:w="3258" w:type="dxa"/>
            <w:shd w:val="clear" w:color="auto" w:fill="auto"/>
          </w:tcPr>
          <w:p w14:paraId="7A8B7FC1" w14:textId="77777777" w:rsidR="00602AC0" w:rsidRPr="00C30764" w:rsidRDefault="00602AC0" w:rsidP="008B2FDB">
            <w:pPr>
              <w:pStyle w:val="TAL"/>
            </w:pPr>
            <w:r w:rsidRPr="008B2FDB">
              <w:t>TS29518_Namf_Location.yaml</w:t>
            </w:r>
          </w:p>
        </w:tc>
        <w:tc>
          <w:tcPr>
            <w:tcW w:w="1063" w:type="dxa"/>
            <w:shd w:val="clear" w:color="auto" w:fill="auto"/>
          </w:tcPr>
          <w:p w14:paraId="54B0F970" w14:textId="77777777" w:rsidR="00602AC0" w:rsidRPr="00C30764" w:rsidRDefault="00602AC0" w:rsidP="008B2FDB">
            <w:pPr>
              <w:pStyle w:val="TAL"/>
            </w:pPr>
            <w:r w:rsidRPr="008B2FDB">
              <w:t>namf-loc</w:t>
            </w:r>
          </w:p>
        </w:tc>
        <w:tc>
          <w:tcPr>
            <w:tcW w:w="856" w:type="dxa"/>
            <w:shd w:val="clear" w:color="auto" w:fill="auto"/>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shd w:val="clear" w:color="auto" w:fill="auto"/>
          </w:tcPr>
          <w:p w14:paraId="3CEE98C9" w14:textId="26D3F03F" w:rsidR="0012672E" w:rsidRPr="00C30764" w:rsidRDefault="0012672E" w:rsidP="008B2FDB">
            <w:pPr>
              <w:pStyle w:val="TAL"/>
            </w:pPr>
            <w:r w:rsidRPr="008B2FDB">
              <w:t>Namf_MBSBroadcast</w:t>
            </w:r>
          </w:p>
        </w:tc>
        <w:tc>
          <w:tcPr>
            <w:tcW w:w="807" w:type="dxa"/>
            <w:shd w:val="clear" w:color="auto" w:fill="auto"/>
          </w:tcPr>
          <w:p w14:paraId="2868314F" w14:textId="537A7284" w:rsidR="0012672E" w:rsidRPr="00C30764" w:rsidRDefault="0012672E" w:rsidP="008B2FDB">
            <w:pPr>
              <w:pStyle w:val="TAL"/>
            </w:pPr>
            <w:r w:rsidRPr="008B2FDB">
              <w:t>6.5</w:t>
            </w:r>
          </w:p>
        </w:tc>
        <w:tc>
          <w:tcPr>
            <w:tcW w:w="1630" w:type="dxa"/>
            <w:shd w:val="clear" w:color="auto" w:fill="auto"/>
          </w:tcPr>
          <w:p w14:paraId="403878D1" w14:textId="4103DAB9" w:rsidR="0012672E" w:rsidRPr="00C30764" w:rsidRDefault="0012672E" w:rsidP="008B2FDB">
            <w:pPr>
              <w:pStyle w:val="TAL"/>
            </w:pPr>
            <w:r w:rsidRPr="008B2FDB">
              <w:t>AMF MBS Broadcast Service</w:t>
            </w:r>
          </w:p>
        </w:tc>
        <w:tc>
          <w:tcPr>
            <w:tcW w:w="3258" w:type="dxa"/>
            <w:shd w:val="clear" w:color="auto" w:fill="auto"/>
          </w:tcPr>
          <w:p w14:paraId="517FD0F4" w14:textId="4BEAC7D1" w:rsidR="0012672E" w:rsidRPr="00C30764" w:rsidRDefault="0012672E" w:rsidP="008B2FDB">
            <w:pPr>
              <w:pStyle w:val="TAL"/>
            </w:pPr>
            <w:r w:rsidRPr="008B2FDB">
              <w:t>TS29518_Namf_MBSBroadcast.yaml</w:t>
            </w:r>
          </w:p>
        </w:tc>
        <w:tc>
          <w:tcPr>
            <w:tcW w:w="1063" w:type="dxa"/>
            <w:shd w:val="clear" w:color="auto" w:fill="auto"/>
          </w:tcPr>
          <w:p w14:paraId="2F7FF11D" w14:textId="09008A40" w:rsidR="0012672E" w:rsidRPr="00C30764" w:rsidRDefault="0012672E" w:rsidP="008B2FDB">
            <w:pPr>
              <w:pStyle w:val="TAL"/>
            </w:pPr>
            <w:r w:rsidRPr="008B2FDB">
              <w:t>namf-mbs-bc</w:t>
            </w:r>
          </w:p>
        </w:tc>
        <w:tc>
          <w:tcPr>
            <w:tcW w:w="856" w:type="dxa"/>
            <w:shd w:val="clear" w:color="auto" w:fill="auto"/>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shd w:val="clear" w:color="auto" w:fill="auto"/>
          </w:tcPr>
          <w:p w14:paraId="6B9FB87D" w14:textId="2EA00C57" w:rsidR="0012672E" w:rsidRPr="00C30764" w:rsidRDefault="0012672E" w:rsidP="008B2FDB">
            <w:pPr>
              <w:pStyle w:val="TAL"/>
            </w:pPr>
            <w:r w:rsidRPr="008B2FDB">
              <w:t>Namf_MBSCommunication</w:t>
            </w:r>
          </w:p>
        </w:tc>
        <w:tc>
          <w:tcPr>
            <w:tcW w:w="807" w:type="dxa"/>
            <w:shd w:val="clear" w:color="auto" w:fill="auto"/>
          </w:tcPr>
          <w:p w14:paraId="69757FFB" w14:textId="74FE2DB7" w:rsidR="0012672E" w:rsidRPr="00C30764" w:rsidRDefault="0012672E" w:rsidP="008B2FDB">
            <w:pPr>
              <w:pStyle w:val="TAL"/>
            </w:pPr>
            <w:r w:rsidRPr="008B2FDB">
              <w:t>6.6</w:t>
            </w:r>
          </w:p>
        </w:tc>
        <w:tc>
          <w:tcPr>
            <w:tcW w:w="1630" w:type="dxa"/>
            <w:shd w:val="clear" w:color="auto" w:fill="auto"/>
          </w:tcPr>
          <w:p w14:paraId="5BBBA1AA" w14:textId="7F5BBC85" w:rsidR="0012672E" w:rsidRPr="00C30764" w:rsidRDefault="0012672E" w:rsidP="008B2FDB">
            <w:pPr>
              <w:pStyle w:val="TAL"/>
            </w:pPr>
            <w:r w:rsidRPr="008B2FDB">
              <w:t>AMF MBS Communication Service</w:t>
            </w:r>
          </w:p>
        </w:tc>
        <w:tc>
          <w:tcPr>
            <w:tcW w:w="3258" w:type="dxa"/>
            <w:shd w:val="clear" w:color="auto" w:fill="auto"/>
          </w:tcPr>
          <w:p w14:paraId="4835DCA9" w14:textId="7D5C3605" w:rsidR="0012672E" w:rsidRPr="00C30764" w:rsidRDefault="0012672E" w:rsidP="008B2FDB">
            <w:pPr>
              <w:pStyle w:val="TAL"/>
            </w:pPr>
            <w:r w:rsidRPr="008B2FDB">
              <w:t>TS29518_Namf_MBSCommunication.yaml</w:t>
            </w:r>
          </w:p>
        </w:tc>
        <w:tc>
          <w:tcPr>
            <w:tcW w:w="1063" w:type="dxa"/>
            <w:shd w:val="clear" w:color="auto" w:fill="auto"/>
          </w:tcPr>
          <w:p w14:paraId="555F1A6E" w14:textId="559159D2" w:rsidR="0012672E" w:rsidRPr="00C30764" w:rsidRDefault="0012672E" w:rsidP="008B2FDB">
            <w:pPr>
              <w:pStyle w:val="TAL"/>
            </w:pPr>
            <w:r w:rsidRPr="008B2FDB">
              <w:t>namf-mbs-com</w:t>
            </w:r>
          </w:p>
        </w:tc>
        <w:tc>
          <w:tcPr>
            <w:tcW w:w="856" w:type="dxa"/>
            <w:shd w:val="clear" w:color="auto" w:fill="auto"/>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31" w:name="_Toc25156165"/>
      <w:bookmarkStart w:id="132" w:name="_Toc34124465"/>
      <w:bookmarkStart w:id="133" w:name="_Toc43207579"/>
      <w:bookmarkStart w:id="134" w:name="_Toc49857059"/>
      <w:bookmarkStart w:id="135" w:name="_Toc56676890"/>
      <w:bookmarkStart w:id="136" w:name="_Toc56691413"/>
      <w:bookmarkStart w:id="137" w:name="_Toc56698677"/>
      <w:bookmarkStart w:id="138" w:name="_Toc89034877"/>
      <w:bookmarkStart w:id="139" w:name="_Toc89064675"/>
      <w:bookmarkStart w:id="140" w:name="_Toc89179977"/>
      <w:bookmarkStart w:id="141" w:name="_Toc97071655"/>
      <w:bookmarkStart w:id="142" w:name="_Toc183523160"/>
      <w:r w:rsidRPr="003B2883">
        <w:t>5.2</w:t>
      </w:r>
      <w:r w:rsidRPr="003B2883">
        <w:tab/>
        <w:t>Namf_Communication Service</w:t>
      </w:r>
      <w:bookmarkEnd w:id="131"/>
      <w:bookmarkEnd w:id="132"/>
      <w:bookmarkEnd w:id="133"/>
      <w:bookmarkEnd w:id="134"/>
      <w:bookmarkEnd w:id="135"/>
      <w:bookmarkEnd w:id="136"/>
      <w:bookmarkEnd w:id="137"/>
      <w:bookmarkEnd w:id="138"/>
      <w:bookmarkEnd w:id="139"/>
      <w:bookmarkEnd w:id="140"/>
      <w:bookmarkEnd w:id="141"/>
      <w:bookmarkEnd w:id="142"/>
    </w:p>
    <w:p w14:paraId="389125AF" w14:textId="77777777" w:rsidR="00602AC0" w:rsidRPr="003B2883" w:rsidRDefault="00602AC0" w:rsidP="00602AC0">
      <w:pPr>
        <w:pStyle w:val="Heading3"/>
      </w:pPr>
      <w:bookmarkStart w:id="143" w:name="_Toc25156166"/>
      <w:bookmarkStart w:id="144" w:name="_Toc34124466"/>
      <w:bookmarkStart w:id="145" w:name="_Toc43207580"/>
      <w:bookmarkStart w:id="146" w:name="_Toc49857060"/>
      <w:bookmarkStart w:id="147" w:name="_Toc56676891"/>
      <w:bookmarkStart w:id="148" w:name="_Toc56691414"/>
      <w:bookmarkStart w:id="149" w:name="_Toc56698678"/>
      <w:bookmarkStart w:id="150" w:name="_Toc89034878"/>
      <w:bookmarkStart w:id="151" w:name="_Toc89064676"/>
      <w:bookmarkStart w:id="152" w:name="_Toc89179978"/>
      <w:bookmarkStart w:id="153" w:name="_Toc97071656"/>
      <w:bookmarkStart w:id="154" w:name="_Toc183523161"/>
      <w:r w:rsidRPr="003B2883">
        <w:t>5.2.1</w:t>
      </w:r>
      <w:r w:rsidRPr="003B2883">
        <w:tab/>
        <w:t>Service Description</w:t>
      </w:r>
      <w:bookmarkEnd w:id="143"/>
      <w:bookmarkEnd w:id="144"/>
      <w:bookmarkEnd w:id="145"/>
      <w:bookmarkEnd w:id="146"/>
      <w:bookmarkEnd w:id="147"/>
      <w:bookmarkEnd w:id="148"/>
      <w:bookmarkEnd w:id="149"/>
      <w:bookmarkEnd w:id="150"/>
      <w:bookmarkEnd w:id="151"/>
      <w:bookmarkEnd w:id="152"/>
      <w:bookmarkEnd w:id="153"/>
      <w:bookmarkEnd w:id="154"/>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55" w:name="_Toc25156167"/>
      <w:bookmarkStart w:id="156" w:name="_Toc34124467"/>
      <w:bookmarkStart w:id="157" w:name="_Toc43207581"/>
      <w:bookmarkStart w:id="158" w:name="_Toc49857061"/>
      <w:bookmarkStart w:id="159" w:name="_Toc56676892"/>
      <w:bookmarkStart w:id="160" w:name="_Toc56691415"/>
      <w:bookmarkStart w:id="161" w:name="_Toc56698679"/>
      <w:bookmarkStart w:id="162" w:name="_Toc89034879"/>
      <w:bookmarkStart w:id="163" w:name="_Toc89064677"/>
      <w:bookmarkStart w:id="164" w:name="_Toc89179979"/>
      <w:bookmarkStart w:id="165" w:name="_Toc97071657"/>
      <w:bookmarkStart w:id="166" w:name="_Toc183523162"/>
      <w:r w:rsidRPr="003B2883">
        <w:t>5.2.2</w:t>
      </w:r>
      <w:r w:rsidRPr="003B2883">
        <w:tab/>
        <w:t>Service Operations</w:t>
      </w:r>
      <w:bookmarkEnd w:id="155"/>
      <w:bookmarkEnd w:id="156"/>
      <w:bookmarkEnd w:id="157"/>
      <w:bookmarkEnd w:id="158"/>
      <w:bookmarkEnd w:id="159"/>
      <w:bookmarkEnd w:id="160"/>
      <w:bookmarkEnd w:id="161"/>
      <w:bookmarkEnd w:id="162"/>
      <w:bookmarkEnd w:id="163"/>
      <w:bookmarkEnd w:id="164"/>
      <w:bookmarkEnd w:id="165"/>
      <w:bookmarkEnd w:id="166"/>
    </w:p>
    <w:p w14:paraId="6A1B845E" w14:textId="77777777" w:rsidR="00602AC0" w:rsidRPr="003B2883" w:rsidRDefault="00602AC0" w:rsidP="00602AC0">
      <w:pPr>
        <w:pStyle w:val="Heading4"/>
      </w:pPr>
      <w:bookmarkStart w:id="167" w:name="_Toc25156168"/>
      <w:bookmarkStart w:id="168" w:name="_Toc34124468"/>
      <w:bookmarkStart w:id="169" w:name="_Toc43207582"/>
      <w:bookmarkStart w:id="170" w:name="_Toc49857062"/>
      <w:bookmarkStart w:id="171" w:name="_Toc56676893"/>
      <w:bookmarkStart w:id="172" w:name="_Toc56691416"/>
      <w:bookmarkStart w:id="173" w:name="_Toc56698680"/>
      <w:bookmarkStart w:id="174" w:name="_Toc89034880"/>
      <w:bookmarkStart w:id="175" w:name="_Toc89064678"/>
      <w:bookmarkStart w:id="176" w:name="_Toc89179980"/>
      <w:bookmarkStart w:id="177" w:name="_Toc97071658"/>
      <w:bookmarkStart w:id="178" w:name="_Toc183523163"/>
      <w:r w:rsidRPr="003B2883">
        <w:t>5.2.2.1</w:t>
      </w:r>
      <w:r w:rsidRPr="003B2883">
        <w:tab/>
        <w:t>Introduction</w:t>
      </w:r>
      <w:bookmarkEnd w:id="167"/>
      <w:bookmarkEnd w:id="168"/>
      <w:bookmarkEnd w:id="169"/>
      <w:bookmarkEnd w:id="170"/>
      <w:bookmarkEnd w:id="171"/>
      <w:bookmarkEnd w:id="172"/>
      <w:bookmarkEnd w:id="173"/>
      <w:bookmarkEnd w:id="174"/>
      <w:bookmarkEnd w:id="175"/>
      <w:bookmarkEnd w:id="176"/>
      <w:bookmarkEnd w:id="177"/>
      <w:bookmarkEnd w:id="178"/>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lastRenderedPageBreak/>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77777777" w:rsidR="00602AC0" w:rsidRPr="003B2883" w:rsidRDefault="00602AC0" w:rsidP="00602AC0">
      <w:pPr>
        <w:pStyle w:val="B1"/>
      </w:pPr>
      <w:r w:rsidRPr="003B2883">
        <w:t>- NonUeN2INfoUnsubscribe</w:t>
      </w:r>
    </w:p>
    <w:p w14:paraId="14F20105" w14:textId="77777777" w:rsidR="00602AC0" w:rsidRPr="003B2883" w:rsidRDefault="00602AC0" w:rsidP="00602AC0">
      <w:pPr>
        <w:pStyle w:val="B1"/>
      </w:pPr>
      <w:r w:rsidRPr="003B2883">
        <w:t>- 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79" w:name="_Toc25156169"/>
      <w:bookmarkStart w:id="180" w:name="_Toc34124469"/>
      <w:bookmarkStart w:id="181" w:name="_Toc43207583"/>
      <w:bookmarkStart w:id="182" w:name="_Toc49857063"/>
      <w:bookmarkStart w:id="183" w:name="_Toc56676894"/>
      <w:bookmarkStart w:id="184" w:name="_Toc56691417"/>
      <w:bookmarkStart w:id="185" w:name="_Toc56698681"/>
      <w:bookmarkStart w:id="186" w:name="_Toc89034881"/>
      <w:bookmarkStart w:id="187" w:name="_Toc89064679"/>
      <w:bookmarkStart w:id="188" w:name="_Toc89179981"/>
      <w:bookmarkStart w:id="189" w:name="_Toc97071659"/>
      <w:bookmarkStart w:id="190" w:name="_Toc183523164"/>
      <w:r w:rsidRPr="003B2883">
        <w:t>5.2.2.2</w:t>
      </w:r>
      <w:r w:rsidRPr="003B2883">
        <w:tab/>
        <w:t>UE Context Operations</w:t>
      </w:r>
      <w:bookmarkEnd w:id="179"/>
      <w:bookmarkEnd w:id="180"/>
      <w:bookmarkEnd w:id="181"/>
      <w:bookmarkEnd w:id="182"/>
      <w:bookmarkEnd w:id="183"/>
      <w:bookmarkEnd w:id="184"/>
      <w:bookmarkEnd w:id="185"/>
      <w:bookmarkEnd w:id="186"/>
      <w:bookmarkEnd w:id="187"/>
      <w:bookmarkEnd w:id="188"/>
      <w:bookmarkEnd w:id="189"/>
      <w:bookmarkEnd w:id="190"/>
    </w:p>
    <w:p w14:paraId="108CA879" w14:textId="77777777" w:rsidR="00602AC0" w:rsidRPr="003B2883" w:rsidRDefault="00602AC0" w:rsidP="00602AC0">
      <w:pPr>
        <w:pStyle w:val="Heading5"/>
      </w:pPr>
      <w:bookmarkStart w:id="191" w:name="_Toc25156170"/>
      <w:bookmarkStart w:id="192" w:name="_Toc34124470"/>
      <w:bookmarkStart w:id="193" w:name="_Toc43207584"/>
      <w:bookmarkStart w:id="194" w:name="_Toc49857064"/>
      <w:bookmarkStart w:id="195" w:name="_Toc56676895"/>
      <w:bookmarkStart w:id="196" w:name="_Toc56691418"/>
      <w:bookmarkStart w:id="197" w:name="_Toc56698682"/>
      <w:bookmarkStart w:id="198" w:name="_Toc89034882"/>
      <w:bookmarkStart w:id="199" w:name="_Toc89064680"/>
      <w:bookmarkStart w:id="200" w:name="_Toc89179982"/>
      <w:bookmarkStart w:id="201" w:name="_Toc97071660"/>
      <w:bookmarkStart w:id="202" w:name="_Toc183523165"/>
      <w:r w:rsidRPr="003B2883">
        <w:t>5.2.2.2.1</w:t>
      </w:r>
      <w:r w:rsidRPr="003B2883">
        <w:tab/>
        <w:t>UEContextTransfer</w:t>
      </w:r>
      <w:bookmarkEnd w:id="191"/>
      <w:bookmarkEnd w:id="192"/>
      <w:bookmarkEnd w:id="193"/>
      <w:bookmarkEnd w:id="194"/>
      <w:bookmarkEnd w:id="195"/>
      <w:bookmarkEnd w:id="196"/>
      <w:bookmarkEnd w:id="197"/>
      <w:bookmarkEnd w:id="198"/>
      <w:bookmarkEnd w:id="199"/>
      <w:bookmarkEnd w:id="200"/>
      <w:bookmarkEnd w:id="201"/>
      <w:bookmarkEnd w:id="202"/>
    </w:p>
    <w:p w14:paraId="7F27F5DB" w14:textId="77777777" w:rsidR="00602AC0" w:rsidRPr="003B2883" w:rsidRDefault="00602AC0" w:rsidP="00876DA9">
      <w:pPr>
        <w:pStyle w:val="Heading6"/>
      </w:pPr>
      <w:bookmarkStart w:id="203" w:name="_Toc25156171"/>
      <w:bookmarkStart w:id="204" w:name="_Toc34124471"/>
      <w:bookmarkStart w:id="205" w:name="_Toc43207585"/>
      <w:bookmarkStart w:id="206" w:name="_Toc49857065"/>
      <w:bookmarkStart w:id="207" w:name="_Toc56676896"/>
      <w:bookmarkStart w:id="208" w:name="_Toc56691419"/>
      <w:bookmarkStart w:id="209" w:name="_Toc56698683"/>
      <w:bookmarkStart w:id="210" w:name="_Toc89034883"/>
      <w:bookmarkStart w:id="211" w:name="_Toc89064681"/>
      <w:bookmarkStart w:id="212" w:name="_Toc89179983"/>
      <w:bookmarkStart w:id="213" w:name="_Toc97071661"/>
      <w:bookmarkStart w:id="214" w:name="_Toc183523166"/>
      <w:r w:rsidRPr="003B2883">
        <w:t>5.2.2.2.1.1</w:t>
      </w:r>
      <w:r w:rsidRPr="003B2883">
        <w:tab/>
        <w:t>General</w:t>
      </w:r>
      <w:bookmarkEnd w:id="203"/>
      <w:bookmarkEnd w:id="204"/>
      <w:bookmarkEnd w:id="205"/>
      <w:bookmarkEnd w:id="206"/>
      <w:bookmarkEnd w:id="207"/>
      <w:bookmarkEnd w:id="208"/>
      <w:bookmarkEnd w:id="209"/>
      <w:bookmarkEnd w:id="210"/>
      <w:bookmarkEnd w:id="211"/>
      <w:bookmarkEnd w:id="212"/>
      <w:bookmarkEnd w:id="213"/>
      <w:bookmarkEnd w:id="214"/>
    </w:p>
    <w:p w14:paraId="3B0FD2D6" w14:textId="179645AE" w:rsidR="00602AC0" w:rsidRDefault="00602AC0" w:rsidP="00602AC0">
      <w:r w:rsidRPr="003B2883">
        <w:t>The UEContextTransfer service operation is used during the following procedure:</w:t>
      </w:r>
    </w:p>
    <w:p w14:paraId="69183461" w14:textId="41A8F844"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B95277">
        <w:t>clause </w:t>
      </w:r>
      <w:r w:rsidR="00B95277" w:rsidRPr="003B2883">
        <w:t>4</w:t>
      </w:r>
      <w:r w:rsidRPr="003B2883">
        <w:t>.2.2.2.2)</w:t>
      </w:r>
    </w:p>
    <w:p w14:paraId="39629531" w14:textId="670A4ED4" w:rsidR="0005247A" w:rsidRPr="003B2883" w:rsidRDefault="0005247A" w:rsidP="00602AC0">
      <w:pPr>
        <w:pStyle w:val="B1"/>
      </w:pPr>
      <w:r>
        <w:t>-</w:t>
      </w:r>
      <w:r>
        <w:tab/>
        <w:t xml:space="preserve">Registration with Onboarding SNPN (see 3GPP TS 23.502 [3], </w:t>
      </w:r>
      <w:r w:rsidR="00B95277">
        <w:t>clause 4</w:t>
      </w:r>
      <w:r>
        <w:t>.2.2.2.4)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08199545"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rsidR="00B95277">
        <w:t>clause </w:t>
      </w:r>
      <w:r w:rsidR="00B95277" w:rsidRPr="003B2883">
        <w:t>6</w:t>
      </w:r>
      <w:r w:rsidRPr="003B2883">
        <w:t>.1.3.2.4.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4.6pt;height:105.85pt" o:ole="">
            <v:imagedata r:id="rId13" o:title=""/>
          </v:shape>
          <o:OLEObject Type="Embed" ProgID="Visio.Drawing.11" ShapeID="_x0000_i1028" DrawAspect="Content" ObjectID="_1794142146" r:id="rId14"/>
        </w:object>
      </w:r>
    </w:p>
    <w:p w14:paraId="35B98A70" w14:textId="77777777" w:rsidR="00602AC0" w:rsidRPr="003B2883" w:rsidRDefault="00602AC0" w:rsidP="00602AC0">
      <w:pPr>
        <w:pStyle w:val="TF"/>
      </w:pPr>
      <w:r w:rsidRPr="003B2883">
        <w:t>Figure 5.2.2.2.1.1-1 UE Context Transfer</w:t>
      </w:r>
    </w:p>
    <w:p w14:paraId="2A00CD72" w14:textId="77777777" w:rsidR="00602AC0" w:rsidRPr="003B2883" w:rsidRDefault="00602AC0" w:rsidP="00602AC0">
      <w:pPr>
        <w:pStyle w:val="B1"/>
      </w:pPr>
      <w:r w:rsidRPr="003B2883">
        <w:lastRenderedPageBreak/>
        <w:t>1.</w:t>
      </w:r>
      <w:r w:rsidRPr="003B2883">
        <w:tab/>
        <w:t>The NF Service Consumer, e.g. target AMF, shall send a HTTP POST request to invoke "transfer" custom method on an "Individual ueContext" resource URI. The payload of the request shall be an object of "UeContextTranferReqData" data type.</w:t>
      </w:r>
    </w:p>
    <w:p w14:paraId="7BD65152" w14:textId="4C41F369"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the NF Service Consumer, e.g. target AMF, shall set the reason attribute to "INIT_REG" or "MOBI_REG" and include the integrity protected registration request message which triggers the UE context transfer in the payload.</w:t>
      </w:r>
    </w:p>
    <w:p w14:paraId="67FABEDB" w14:textId="77777777" w:rsidR="00602AC0" w:rsidRPr="003B2883" w:rsidRDefault="00602AC0" w:rsidP="00602AC0">
      <w:pPr>
        <w:pStyle w:val="B1"/>
      </w:pPr>
      <w:r w:rsidRPr="003B2883">
        <w:t>2a.</w:t>
      </w:r>
      <w:r w:rsidRPr="003B2883">
        <w:tab/>
        <w:t>On success:</w:t>
      </w:r>
    </w:p>
    <w:p w14:paraId="1978D25E" w14:textId="77777777"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77777777" w:rsidR="000C674B" w:rsidRDefault="00F55A80" w:rsidP="008B40A8">
      <w:pPr>
        <w:pStyle w:val="B4"/>
      </w:pPr>
      <w:r>
        <w:t>-</w:t>
      </w:r>
      <w:r>
        <w:tab/>
        <w:t>with PDU Session Contexts associated to the other access type, if the UE is registered for the other access type in the (source) AMF, unless the source AMF determines based on the PLMN ID 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77777777" w:rsidR="005D02CE" w:rsidRDefault="00602AC0" w:rsidP="00602AC0">
      <w:pPr>
        <w:pStyle w:val="B2"/>
      </w:pPr>
      <w:r w:rsidRPr="003B2883">
        <w:t>-</w:t>
      </w:r>
      <w:r w:rsidRPr="003B2883">
        <w:tab/>
        <w:t>If the reason attribute is "MOBI_REG" and integrity check is successful, the (source) AMF shall respond with the status code "200 OK". The payload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240F2C41"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of the (target) AMF that there is no possibility for relocating the N2 interface for non-3GPP access to the (target) AMF</w:t>
      </w:r>
      <w:r w:rsidR="00602AC0" w:rsidRPr="00380009">
        <w:t>.</w:t>
      </w:r>
    </w:p>
    <w:p w14:paraId="752170FB" w14:textId="35D75C73"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p>
    <w:p w14:paraId="4F6F5754" w14:textId="3A11F094"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08D04910" w:rsidR="00A622B9" w:rsidRPr="003B2883" w:rsidRDefault="00A622B9" w:rsidP="00602AC0">
      <w:pPr>
        <w:pStyle w:val="B1"/>
      </w:pPr>
      <w:r>
        <w:tab/>
        <w:t xml:space="preserve">The UE context shall contain analytics subscription parameters, if the (source) AMF has created analytics subscription(s) towards NWDAF related to the UE (see </w:t>
      </w:r>
      <w:r w:rsidR="00B95277">
        <w:t>clause 5</w:t>
      </w:r>
      <w:r>
        <w:t>.2.2.2.2 of 3GPP TS 23.502 </w:t>
      </w:r>
      <w:r>
        <w:rPr>
          <w:szCs w:val="18"/>
        </w:rPr>
        <w:t>[3</w:t>
      </w:r>
      <w:r w:rsidRPr="003B2883">
        <w:rPr>
          <w:szCs w:val="18"/>
        </w:rPr>
        <w:t>])</w:t>
      </w:r>
      <w:r w:rsidR="00123924" w:rsidRPr="00123924">
        <w:rPr>
          <w:szCs w:val="18"/>
        </w:rPr>
        <w:t xml:space="preserve"> </w:t>
      </w:r>
      <w:r w:rsidR="00123924">
        <w:rPr>
          <w:szCs w:val="18"/>
        </w:rPr>
        <w:t xml:space="preserve">and both </w:t>
      </w:r>
      <w:r w:rsidR="00123924" w:rsidRPr="00B2171F">
        <w:rPr>
          <w:szCs w:val="18"/>
        </w:rPr>
        <w:t xml:space="preserve">the source and </w:t>
      </w:r>
      <w:r w:rsidR="00123924">
        <w:rPr>
          <w:szCs w:val="18"/>
        </w:rPr>
        <w:t xml:space="preserve">the </w:t>
      </w:r>
      <w:r w:rsidR="00123924" w:rsidRPr="00B2171F">
        <w:rPr>
          <w:szCs w:val="18"/>
        </w:rPr>
        <w:t xml:space="preserve">target </w:t>
      </w:r>
      <w:r w:rsidR="00123924">
        <w:rPr>
          <w:szCs w:val="18"/>
        </w:rPr>
        <w:t>AMFs support the "ASUC" feature</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15"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15"/>
    <w:p w14:paraId="0333CB37" w14:textId="1A89F502" w:rsidR="00602AC0" w:rsidRPr="003B2883" w:rsidRDefault="0005247A" w:rsidP="00602AC0">
      <w:pPr>
        <w:pStyle w:val="B1"/>
      </w:pPr>
      <w:r>
        <w:t>The UE context shall contain</w:t>
      </w:r>
      <w:r w:rsidRPr="009F1E9B">
        <w:rPr>
          <w:lang w:eastAsia="zh-CN"/>
        </w:rPr>
        <w:t xml:space="preserve"> </w:t>
      </w:r>
      <w:r>
        <w:rPr>
          <w:lang w:eastAsia="zh-CN"/>
        </w:rPr>
        <w:t>SNPN Onboarding indication</w:t>
      </w:r>
      <w:r>
        <w:t xml:space="preserve">, if </w:t>
      </w:r>
      <w:r>
        <w:rPr>
          <w:rFonts w:cs="Arial"/>
          <w:szCs w:val="18"/>
        </w:rPr>
        <w:t xml:space="preserve">the UE is </w:t>
      </w:r>
      <w:r>
        <w:t>registered for onboarding in an SNPN as described in clause </w:t>
      </w:r>
      <w:r w:rsidRPr="005178CD">
        <w:t>4.2.2.2.4</w:t>
      </w:r>
      <w:r>
        <w:t xml:space="preserve"> of 3GPP TS 23.502 [3]</w:t>
      </w:r>
      <w:r>
        <w:rPr>
          <w:szCs w:val="18"/>
        </w:rPr>
        <w:t>.</w:t>
      </w:r>
      <w:r w:rsidRPr="009F1E9B">
        <w:t xml:space="preserve"> </w:t>
      </w:r>
      <w:r>
        <w:t xml:space="preserve">The </w:t>
      </w:r>
      <w:r>
        <w:rPr>
          <w:noProof/>
        </w:rPr>
        <w:t>NF Service Consumer, i.e. 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75079C73" w14:textId="77777777" w:rsidR="00602AC0" w:rsidRPr="003B2883" w:rsidRDefault="00602AC0" w:rsidP="00876DA9">
      <w:pPr>
        <w:pStyle w:val="Heading6"/>
      </w:pPr>
      <w:bookmarkStart w:id="216" w:name="_Toc25156172"/>
      <w:bookmarkStart w:id="217" w:name="_Toc34124472"/>
      <w:bookmarkStart w:id="218" w:name="_Toc43207586"/>
      <w:bookmarkStart w:id="219" w:name="_Toc49857066"/>
      <w:bookmarkStart w:id="220" w:name="_Toc56676897"/>
      <w:bookmarkStart w:id="221" w:name="_Toc56691420"/>
      <w:bookmarkStart w:id="222" w:name="_Toc56698684"/>
      <w:bookmarkStart w:id="223" w:name="_Toc89034884"/>
      <w:bookmarkStart w:id="224" w:name="_Toc89064682"/>
      <w:bookmarkStart w:id="225" w:name="_Toc89179984"/>
      <w:bookmarkStart w:id="226" w:name="_Toc97071662"/>
      <w:bookmarkStart w:id="227" w:name="_Toc183523167"/>
      <w:r w:rsidRPr="003B2883">
        <w:t>5.2.2.2.1.2</w:t>
      </w:r>
      <w:r w:rsidRPr="003B2883">
        <w:tab/>
        <w:t>Retrieve UE Context after successful UE authentication</w:t>
      </w:r>
      <w:bookmarkEnd w:id="216"/>
      <w:bookmarkEnd w:id="217"/>
      <w:bookmarkEnd w:id="218"/>
      <w:bookmarkEnd w:id="219"/>
      <w:bookmarkEnd w:id="220"/>
      <w:bookmarkEnd w:id="221"/>
      <w:bookmarkEnd w:id="222"/>
      <w:bookmarkEnd w:id="223"/>
      <w:bookmarkEnd w:id="224"/>
      <w:bookmarkEnd w:id="225"/>
      <w:bookmarkEnd w:id="226"/>
      <w:bookmarkEnd w:id="227"/>
    </w:p>
    <w:p w14:paraId="4009CCB5" w14:textId="273E34DC"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B95277">
        <w:t>clause </w:t>
      </w:r>
      <w:r w:rsidR="00B95277" w:rsidRPr="003B2883">
        <w:t>5</w:t>
      </w:r>
      <w:r w:rsidRPr="003B2883">
        <w:t>.2.2.2.1.1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28" w:name="_Toc25156173"/>
      <w:bookmarkStart w:id="229" w:name="_Toc34124473"/>
      <w:bookmarkStart w:id="230" w:name="_Toc43207587"/>
      <w:bookmarkStart w:id="231" w:name="_Toc49857067"/>
      <w:bookmarkStart w:id="232" w:name="_Toc56676898"/>
      <w:bookmarkStart w:id="233" w:name="_Toc56691421"/>
      <w:bookmarkStart w:id="234" w:name="_Toc56698685"/>
      <w:bookmarkStart w:id="235" w:name="_Toc89034885"/>
      <w:bookmarkStart w:id="236" w:name="_Toc89064683"/>
      <w:bookmarkStart w:id="237" w:name="_Toc89179985"/>
      <w:bookmarkStart w:id="238" w:name="_Toc97071663"/>
      <w:bookmarkStart w:id="239" w:name="_Toc183523168"/>
      <w:r w:rsidRPr="003B2883">
        <w:lastRenderedPageBreak/>
        <w:t>5.2.2.2.2</w:t>
      </w:r>
      <w:r w:rsidRPr="003B2883">
        <w:tab/>
        <w:t>RegistrationStatusUpdate</w:t>
      </w:r>
      <w:bookmarkEnd w:id="228"/>
      <w:bookmarkEnd w:id="229"/>
      <w:bookmarkEnd w:id="230"/>
      <w:bookmarkEnd w:id="231"/>
      <w:bookmarkEnd w:id="232"/>
      <w:bookmarkEnd w:id="233"/>
      <w:bookmarkEnd w:id="234"/>
      <w:bookmarkEnd w:id="235"/>
      <w:bookmarkEnd w:id="236"/>
      <w:bookmarkEnd w:id="237"/>
      <w:bookmarkEnd w:id="238"/>
      <w:bookmarkEnd w:id="239"/>
    </w:p>
    <w:p w14:paraId="69407C27" w14:textId="77777777" w:rsidR="00602AC0" w:rsidRPr="003B2883" w:rsidRDefault="00602AC0" w:rsidP="00876DA9">
      <w:pPr>
        <w:pStyle w:val="Heading6"/>
      </w:pPr>
      <w:bookmarkStart w:id="240" w:name="_Toc25156174"/>
      <w:bookmarkStart w:id="241" w:name="_Toc34124474"/>
      <w:bookmarkStart w:id="242" w:name="_Toc43207588"/>
      <w:bookmarkStart w:id="243" w:name="_Toc49857068"/>
      <w:bookmarkStart w:id="244" w:name="_Toc56676899"/>
      <w:bookmarkStart w:id="245" w:name="_Toc56691422"/>
      <w:bookmarkStart w:id="246" w:name="_Toc56698686"/>
      <w:bookmarkStart w:id="247" w:name="_Toc89034886"/>
      <w:bookmarkStart w:id="248" w:name="_Toc89064684"/>
      <w:bookmarkStart w:id="249" w:name="_Toc89179986"/>
      <w:bookmarkStart w:id="250" w:name="_Toc97071664"/>
      <w:bookmarkStart w:id="251" w:name="_Toc183523169"/>
      <w:r w:rsidRPr="003B2883">
        <w:t>5.2.2.2.2.1</w:t>
      </w:r>
      <w:r w:rsidRPr="003B2883">
        <w:tab/>
        <w:t>General</w:t>
      </w:r>
      <w:bookmarkEnd w:id="240"/>
      <w:bookmarkEnd w:id="241"/>
      <w:bookmarkEnd w:id="242"/>
      <w:bookmarkEnd w:id="243"/>
      <w:bookmarkEnd w:id="244"/>
      <w:bookmarkEnd w:id="245"/>
      <w:bookmarkEnd w:id="246"/>
      <w:bookmarkEnd w:id="247"/>
      <w:bookmarkEnd w:id="248"/>
      <w:bookmarkEnd w:id="249"/>
      <w:bookmarkEnd w:id="250"/>
      <w:bookmarkEnd w:id="251"/>
    </w:p>
    <w:p w14:paraId="69E7C952" w14:textId="4C4F9B69" w:rsidR="00602AC0" w:rsidRDefault="00602AC0" w:rsidP="00602AC0">
      <w:r w:rsidRPr="003B2883">
        <w:t>The RegistrationStatusUpdate service operation is used during the following procedure:</w:t>
      </w:r>
    </w:p>
    <w:p w14:paraId="7C2330DE" w14:textId="31F0DB71"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B95277">
        <w:t>clause </w:t>
      </w:r>
      <w:r w:rsidR="00B95277" w:rsidRPr="003B2883">
        <w:t>4</w:t>
      </w:r>
      <w:r w:rsidRPr="003B2883">
        <w:t>.2.2.2.2)</w:t>
      </w:r>
    </w:p>
    <w:p w14:paraId="6D16ABEF" w14:textId="41964851"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rsidR="00B95277">
        <w:t>clause </w:t>
      </w:r>
      <w:r w:rsidR="00B95277" w:rsidRPr="003B2883">
        <w:t>4</w:t>
      </w:r>
      <w:r w:rsidRPr="003B2883">
        <w:t>.2.2.2.3)</w:t>
      </w:r>
    </w:p>
    <w:p w14:paraId="19CED042" w14:textId="66FB450D"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rsidR="00B95277">
        <w:t>clause </w:t>
      </w:r>
      <w:r w:rsidR="00B95277" w:rsidRPr="003B2883">
        <w:t>5</w:t>
      </w:r>
      <w:r w:rsidRPr="003B2883">
        <w:t>.2.2.2.1.1).</w:t>
      </w:r>
    </w:p>
    <w:p w14:paraId="2E184520" w14:textId="4741BDFD"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rsidR="00B95277">
        <w:t>clause </w:t>
      </w:r>
      <w:r w:rsidR="00B95277" w:rsidRPr="003B2883">
        <w:t>6</w:t>
      </w:r>
      <w:r w:rsidRPr="003B2883">
        <w:t>.1.3.2.4.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7.3pt" o:ole="">
            <v:imagedata r:id="rId15" o:title=""/>
          </v:shape>
          <o:OLEObject Type="Embed" ProgID="Visio.Drawing.11" ShapeID="_x0000_i1029" DrawAspect="Content" ObjectID="_1794142147" r:id="rId16"/>
        </w:object>
      </w:r>
    </w:p>
    <w:p w14:paraId="2A20B13D" w14:textId="77777777" w:rsidR="00602AC0" w:rsidRPr="003B2883" w:rsidRDefault="00602AC0" w:rsidP="00602AC0">
      <w:pPr>
        <w:pStyle w:val="TF"/>
      </w:pPr>
      <w:r w:rsidRPr="003B2883">
        <w:t>Figure 5.2.2.2.2.1-1 Registration Status Update</w:t>
      </w:r>
    </w:p>
    <w:p w14:paraId="433C3665" w14:textId="4CD2D7FA" w:rsidR="00602AC0" w:rsidRPr="003B2883" w:rsidRDefault="00602AC0" w:rsidP="00602AC0">
      <w:pPr>
        <w:pStyle w:val="B1"/>
        <w:ind w:left="284"/>
      </w:pPr>
      <w:bookmarkStart w:id="252"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The request payload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161B5F0C" w:rsidR="00D63052"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payload</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52"/>
    <w:p w14:paraId="06F88AFE" w14:textId="6CAC1B19"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w:t>
      </w:r>
      <w:r w:rsidR="00B95277" w:rsidRPr="00EE7C0F">
        <w:rPr>
          <w:rFonts w:eastAsia="MS Mincho"/>
        </w:rPr>
        <w:t>clause</w:t>
      </w:r>
      <w:r w:rsidR="00B95277">
        <w:rPr>
          <w:rFonts w:eastAsia="MS Mincho"/>
        </w:rPr>
        <w:t> </w:t>
      </w:r>
      <w:r w:rsidR="00B95277" w:rsidRPr="00EE7C0F">
        <w:rPr>
          <w:rFonts w:eastAsia="MS Mincho"/>
        </w:rPr>
        <w:t>6</w:t>
      </w:r>
      <w:r w:rsidRPr="00EE7C0F">
        <w:rPr>
          <w:rFonts w:eastAsia="MS Mincho"/>
        </w:rPr>
        <w:t xml:space="preserve">.3.7.1,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253"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5338F018"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w:t>
      </w:r>
      <w:r w:rsidR="00312E33">
        <w:t xml:space="preserve">should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53"/>
    <w:p w14:paraId="7FF4912C" w14:textId="463EDA27" w:rsidR="00602AC0" w:rsidRDefault="00602AC0" w:rsidP="00163413">
      <w:pPr>
        <w:pStyle w:val="B2"/>
        <w:rPr>
          <w:rFonts w:cs="Arial"/>
          <w:szCs w:val="18"/>
          <w:lang w:eastAsia="zh-CN"/>
        </w:rPr>
      </w:pPr>
      <w:r w:rsidRPr="00163413">
        <w:lastRenderedPageBreak/>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54" w:name="_Toc25156175"/>
      <w:bookmarkStart w:id="255" w:name="_Toc34124475"/>
      <w:bookmarkStart w:id="256" w:name="_Toc43207589"/>
      <w:bookmarkStart w:id="257" w:name="_Toc49857069"/>
      <w:bookmarkStart w:id="258" w:name="_Toc56676900"/>
      <w:bookmarkStart w:id="259" w:name="_Toc56691423"/>
      <w:bookmarkStart w:id="260" w:name="_Toc56698687"/>
      <w:bookmarkStart w:id="261" w:name="_Toc89034887"/>
      <w:bookmarkStart w:id="262" w:name="_Toc89064685"/>
      <w:bookmarkStart w:id="263" w:name="_Toc89179987"/>
      <w:bookmarkStart w:id="264" w:name="_Toc97071665"/>
      <w:bookmarkStart w:id="265" w:name="_Toc183523170"/>
      <w:r w:rsidRPr="003B2883">
        <w:t>5.2.2.2.3</w:t>
      </w:r>
      <w:r w:rsidRPr="003B2883">
        <w:tab/>
        <w:t>CreateUEContext</w:t>
      </w:r>
      <w:bookmarkEnd w:id="254"/>
      <w:bookmarkEnd w:id="255"/>
      <w:bookmarkEnd w:id="256"/>
      <w:bookmarkEnd w:id="257"/>
      <w:bookmarkEnd w:id="258"/>
      <w:bookmarkEnd w:id="259"/>
      <w:bookmarkEnd w:id="260"/>
      <w:bookmarkEnd w:id="261"/>
      <w:bookmarkEnd w:id="262"/>
      <w:bookmarkEnd w:id="263"/>
      <w:bookmarkEnd w:id="264"/>
      <w:bookmarkEnd w:id="265"/>
    </w:p>
    <w:p w14:paraId="7CBC74F7" w14:textId="77777777" w:rsidR="00F54B39" w:rsidRPr="00F54B39" w:rsidRDefault="00F54B39" w:rsidP="00876DA9">
      <w:pPr>
        <w:pStyle w:val="Heading6"/>
        <w:rPr>
          <w:rFonts w:eastAsia="SimSun"/>
          <w:lang w:eastAsia="en-US"/>
        </w:rPr>
      </w:pPr>
      <w:bookmarkStart w:id="266" w:name="_Toc25156176"/>
      <w:bookmarkStart w:id="267" w:name="_Toc34124476"/>
      <w:bookmarkStart w:id="268" w:name="_Toc43207590"/>
      <w:bookmarkStart w:id="269" w:name="_Toc49857070"/>
      <w:bookmarkStart w:id="270" w:name="_Toc56676901"/>
      <w:bookmarkStart w:id="271" w:name="_Toc56691424"/>
      <w:bookmarkStart w:id="272" w:name="_Toc56698688"/>
      <w:bookmarkStart w:id="273" w:name="_Toc183523171"/>
      <w:r w:rsidRPr="00163413">
        <w:rPr>
          <w:rFonts w:eastAsia="SimSun"/>
        </w:rPr>
        <w:t>5.2.2.2.3.1</w:t>
      </w:r>
      <w:r w:rsidRPr="00163413">
        <w:rPr>
          <w:rFonts w:eastAsia="SimSun"/>
        </w:rPr>
        <w:tab/>
        <w:t>General</w:t>
      </w:r>
      <w:bookmarkEnd w:id="266"/>
      <w:bookmarkEnd w:id="267"/>
      <w:bookmarkEnd w:id="268"/>
      <w:bookmarkEnd w:id="269"/>
      <w:bookmarkEnd w:id="270"/>
      <w:bookmarkEnd w:id="271"/>
      <w:bookmarkEnd w:id="272"/>
      <w:bookmarkEnd w:id="273"/>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53DBD5BB" w:rsidR="00F54B39" w:rsidRPr="00F54B39" w:rsidRDefault="00F54B39" w:rsidP="00163413">
      <w:pPr>
        <w:pStyle w:val="B1"/>
        <w:rPr>
          <w:rFonts w:eastAsia="SimSun"/>
          <w:lang w:eastAsia="en-US"/>
        </w:rPr>
      </w:pPr>
      <w:r w:rsidRPr="00163413">
        <w:rPr>
          <w:rFonts w:eastAsia="SimSun"/>
        </w:rPr>
        <w:t>-</w:t>
      </w:r>
      <w:r w:rsidRPr="00163413">
        <w:rPr>
          <w:rFonts w:eastAsia="SimSun"/>
        </w:rPr>
        <w:tab/>
        <w:t xml:space="preserve">Inter NG-RAN node N2 based handover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 xml:space="preserve">.9.1.3, and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42188D34" w:rsidR="00F54B39" w:rsidRPr="00F54B39" w:rsidRDefault="00F54B39" w:rsidP="00F54B39">
      <w:pPr>
        <w:rPr>
          <w:rFonts w:eastAsia="SimSun"/>
          <w:lang w:eastAsia="en-US"/>
        </w:rPr>
      </w:pPr>
      <w:r w:rsidRPr="00F54B39">
        <w:rPr>
          <w:rFonts w:eastAsia="SimSun"/>
          <w:lang w:eastAsia="en-US"/>
        </w:rPr>
        <w:t xml:space="preserve">The NF Service Consumer (e.g. the source AMF) shall create the UE Context by using the HTTP PUT method with the URI of the "Individual UeContext" resource (See </w:t>
      </w:r>
      <w:r w:rsidR="00B95277" w:rsidRPr="00F54B39">
        <w:rPr>
          <w:rFonts w:eastAsia="SimSun"/>
          <w:lang w:eastAsia="en-US"/>
        </w:rPr>
        <w:t>clause</w:t>
      </w:r>
      <w:r w:rsidR="00B95277">
        <w:rPr>
          <w:rFonts w:eastAsia="SimSun"/>
          <w:lang w:eastAsia="en-US"/>
        </w:rPr>
        <w:t> </w:t>
      </w:r>
      <w:r w:rsidR="00B95277" w:rsidRPr="00F54B39">
        <w:rPr>
          <w:rFonts w:eastAsia="SimSun"/>
          <w:lang w:eastAsia="en-US"/>
        </w:rPr>
        <w:t>6</w:t>
      </w:r>
      <w:r w:rsidRPr="00F54B39">
        <w:rPr>
          <w:rFonts w:eastAsia="SimSun"/>
          <w:lang w:eastAsia="en-US"/>
        </w:rPr>
        <w:t>.1.3.</w:t>
      </w:r>
      <w:r w:rsidRPr="00F54B39">
        <w:rPr>
          <w:rFonts w:eastAsia="SimSun"/>
          <w:lang w:eastAsia="zh-CN"/>
        </w:rPr>
        <w:t>2</w:t>
      </w:r>
      <w:r w:rsidRPr="00F54B39">
        <w:rPr>
          <w:rFonts w:eastAsia="SimSun"/>
          <w:lang w:eastAsia="en-US"/>
        </w:rPr>
        <w:t>.3.1). See also Figure 5.2.2.2.3.1-1.</w:t>
      </w:r>
    </w:p>
    <w:p w14:paraId="606037F2" w14:textId="1B789A19" w:rsidR="00602AC0" w:rsidRPr="003B2883" w:rsidRDefault="00602AC0" w:rsidP="00602AC0"/>
    <w:p w14:paraId="664F21AB" w14:textId="77777777" w:rsidR="00602AC0" w:rsidRPr="003B2883" w:rsidRDefault="00602AC0" w:rsidP="00602AC0">
      <w:pPr>
        <w:pStyle w:val="TH"/>
      </w:pPr>
      <w:r w:rsidRPr="003B2883">
        <w:object w:dxaOrig="8220" w:dyaOrig="2100" w14:anchorId="0277D1BC">
          <v:shape id="_x0000_i1030" type="#_x0000_t75" style="width:411.35pt;height:103.85pt" o:ole="">
            <v:imagedata r:id="rId17" o:title=""/>
          </v:shape>
          <o:OLEObject Type="Embed" ProgID="Visio.Drawing.15" ShapeID="_x0000_i1030" DrawAspect="Content" ObjectID="_1794142148" r:id="rId18"/>
        </w:object>
      </w:r>
    </w:p>
    <w:p w14:paraId="04CB8666" w14:textId="77777777" w:rsidR="00602AC0" w:rsidRPr="003B2883" w:rsidRDefault="00602AC0" w:rsidP="00602AC0">
      <w:pPr>
        <w:pStyle w:val="TF"/>
      </w:pPr>
      <w:r w:rsidRPr="003B2883">
        <w:t>Figure 5.2.2.2.3.1-1 Create UE Context</w:t>
      </w:r>
    </w:p>
    <w:p w14:paraId="0EEFB267" w14:textId="77777777" w:rsidR="00602AC0" w:rsidRPr="003B2883" w:rsidRDefault="00602AC0" w:rsidP="00602AC0">
      <w:pPr>
        <w:pStyle w:val="B1"/>
      </w:pPr>
      <w:r w:rsidRPr="003B2883">
        <w:lastRenderedPageBreak/>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274"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33E6207F" w:rsidR="00A622B9" w:rsidRDefault="00A622B9" w:rsidP="00602AC0">
      <w:pPr>
        <w:pStyle w:val="B1"/>
        <w:ind w:firstLine="0"/>
        <w:rPr>
          <w:lang w:eastAsia="zh-CN"/>
        </w:rPr>
      </w:pPr>
      <w:r>
        <w:t xml:space="preserve">The UE context shall contain analytics subscription parameters, if the (source) AMF has created analytics subscription(s) towards NWDAF related to the UE (see </w:t>
      </w:r>
      <w:r w:rsidR="00B95277">
        <w:t>clause 5</w:t>
      </w:r>
      <w:r>
        <w:t>.2.2.2.11 of 3GPP TS 23.502 </w:t>
      </w:r>
      <w:r>
        <w:rPr>
          <w:szCs w:val="18"/>
        </w:rPr>
        <w:t>[3</w:t>
      </w:r>
      <w:r w:rsidRPr="003B2883">
        <w:rPr>
          <w:szCs w:val="18"/>
        </w:rPr>
        <w:t>])</w:t>
      </w:r>
      <w:r w:rsidR="005E124F" w:rsidRPr="005E124F">
        <w:rPr>
          <w:szCs w:val="18"/>
        </w:rPr>
        <w:t xml:space="preserve"> </w:t>
      </w:r>
      <w:r w:rsidR="005E124F">
        <w:rPr>
          <w:szCs w:val="18"/>
        </w:rPr>
        <w:t xml:space="preserve">and both </w:t>
      </w:r>
      <w:r w:rsidR="005E124F" w:rsidRPr="00B2171F">
        <w:rPr>
          <w:szCs w:val="18"/>
        </w:rPr>
        <w:t xml:space="preserve">the source and </w:t>
      </w:r>
      <w:r w:rsidR="005E124F">
        <w:rPr>
          <w:szCs w:val="18"/>
        </w:rPr>
        <w:t xml:space="preserve">the </w:t>
      </w:r>
      <w:r w:rsidR="005E124F" w:rsidRPr="00B2171F">
        <w:rPr>
          <w:szCs w:val="18"/>
        </w:rPr>
        <w:t xml:space="preserve">target </w:t>
      </w:r>
      <w:r w:rsidR="005E124F">
        <w:rPr>
          <w:szCs w:val="18"/>
        </w:rPr>
        <w:t>AMFs support the "ASUC" feature</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Pr="00FC564C" w:rsidRDefault="0005247A" w:rsidP="00602AC0">
      <w:pPr>
        <w:pStyle w:val="B1"/>
        <w:ind w:firstLine="0"/>
        <w:rPr>
          <w:szCs w:val="18"/>
          <w:lang w:eastAsia="zh-CN"/>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bookmarkEnd w:id="274"/>
    <w:p w14:paraId="267AB58C" w14:textId="4D89CE79"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275"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23247FB8"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w:t>
      </w:r>
      <w:r w:rsidR="005E124F">
        <w:t xml:space="preserve">should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275"/>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w:t>
      </w:r>
      <w:r w:rsidRPr="003B2883">
        <w:lastRenderedPageBreak/>
        <w:t xml:space="preserve">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76"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76"/>
    <w:p w14:paraId="2AAF8A02" w14:textId="4E61C0DB" w:rsidR="00874D45" w:rsidRPr="003B2883" w:rsidRDefault="0005247A" w:rsidP="00D67CF5">
      <w:pPr>
        <w:pStyle w:val="B1"/>
      </w:pPr>
      <w:r>
        <w:tab/>
      </w:r>
      <w:r w:rsidR="00874D45" w:rsidRPr="003B2883">
        <w:t xml:space="preserve">The </w:t>
      </w:r>
      <w:r w:rsidR="00874D45">
        <w:t>source</w:t>
      </w:r>
      <w:r w:rsidR="00874D45" w:rsidRPr="003B2883">
        <w:t xml:space="preserve"> AMF shall:</w:t>
      </w:r>
      <w:r w:rsidR="00874D45">
        <w:t>release those PDU sessions not supported by the target AMF and thus not transferred to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277" w:name="_Toc183523172"/>
      <w:r w:rsidRPr="00163413">
        <w:rPr>
          <w:rFonts w:eastAsia="SimSun"/>
        </w:rPr>
        <w:t>5.2.2.2.3.</w:t>
      </w:r>
      <w:r>
        <w:rPr>
          <w:rFonts w:eastAsia="SimSun"/>
        </w:rPr>
        <w:t>2</w:t>
      </w:r>
      <w:r w:rsidRPr="00163413">
        <w:rPr>
          <w:rFonts w:eastAsia="SimSun"/>
        </w:rPr>
        <w:tab/>
      </w:r>
      <w:r>
        <w:rPr>
          <w:rFonts w:eastAsia="SimSun"/>
        </w:rPr>
        <w:t>Create UE Context with AMF Relocation</w:t>
      </w:r>
      <w:bookmarkEnd w:id="277"/>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4E85469B" w:rsidR="002D2E08" w:rsidRPr="00F54B39" w:rsidRDefault="002D2E08" w:rsidP="002D2E08">
      <w:pPr>
        <w:rPr>
          <w:rFonts w:eastAsia="SimSun"/>
        </w:rPr>
      </w:pPr>
      <w:r w:rsidRPr="00F54B39">
        <w:rPr>
          <w:rFonts w:eastAsia="SimSun"/>
        </w:rPr>
        <w:t xml:space="preserve">The NF Service Consumer (e.g. the source AMF) shall create the UE Context by using the HTTP PUT method with the URI of the "Individual UeContext" resource (See </w:t>
      </w:r>
      <w:r w:rsidR="00B95277" w:rsidRPr="00F54B39">
        <w:rPr>
          <w:rFonts w:eastAsia="SimSun"/>
        </w:rPr>
        <w:t>clause</w:t>
      </w:r>
      <w:r w:rsidR="00B95277">
        <w:rPr>
          <w:rFonts w:eastAsia="SimSun"/>
        </w:rPr>
        <w:t> </w:t>
      </w:r>
      <w:r w:rsidR="00B95277" w:rsidRPr="00F54B39">
        <w:rPr>
          <w:rFonts w:eastAsia="SimSun"/>
        </w:rPr>
        <w:t>6</w:t>
      </w:r>
      <w:r w:rsidRPr="00F54B39">
        <w:rPr>
          <w:rFonts w:eastAsia="SimSun"/>
        </w:rPr>
        <w:t>.1.3.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6.8pt;height:182.75pt" o:ole="">
            <v:imagedata r:id="rId19" o:title=""/>
          </v:shape>
          <o:OLEObject Type="Embed" ProgID="Visio.Drawing.15" ShapeID="_x0000_i1031" DrawAspect="Content" ObjectID="_1794142149" r:id="rId20"/>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lastRenderedPageBreak/>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278" w:name="_Toc25156177"/>
      <w:bookmarkStart w:id="279" w:name="_Toc34124477"/>
      <w:bookmarkStart w:id="280" w:name="_Toc43207591"/>
      <w:bookmarkStart w:id="281" w:name="_Toc49857071"/>
      <w:bookmarkStart w:id="282" w:name="_Toc56676902"/>
      <w:bookmarkStart w:id="283" w:name="_Toc56691425"/>
      <w:bookmarkStart w:id="284" w:name="_Toc56698689"/>
      <w:bookmarkStart w:id="285" w:name="_Toc89034889"/>
      <w:bookmarkStart w:id="286" w:name="_Toc89064687"/>
      <w:bookmarkStart w:id="287" w:name="_Toc89179988"/>
      <w:bookmarkStart w:id="288" w:name="_Toc97071666"/>
      <w:bookmarkStart w:id="289" w:name="_Toc183523173"/>
      <w:r w:rsidRPr="003B2883">
        <w:t>5.2.2.2.4</w:t>
      </w:r>
      <w:r w:rsidRPr="003B2883">
        <w:tab/>
        <w:t>ReleaseUEContext</w:t>
      </w:r>
      <w:bookmarkEnd w:id="278"/>
      <w:bookmarkEnd w:id="279"/>
      <w:bookmarkEnd w:id="280"/>
      <w:bookmarkEnd w:id="281"/>
      <w:bookmarkEnd w:id="282"/>
      <w:bookmarkEnd w:id="283"/>
      <w:bookmarkEnd w:id="284"/>
      <w:bookmarkEnd w:id="285"/>
      <w:bookmarkEnd w:id="286"/>
      <w:bookmarkEnd w:id="287"/>
      <w:bookmarkEnd w:id="288"/>
      <w:bookmarkEnd w:id="289"/>
    </w:p>
    <w:p w14:paraId="06A9CAD9" w14:textId="77777777" w:rsidR="004A55DF" w:rsidRPr="004A55DF" w:rsidRDefault="004A55DF" w:rsidP="00876DA9">
      <w:pPr>
        <w:pStyle w:val="Heading6"/>
        <w:rPr>
          <w:rFonts w:eastAsia="SimSun"/>
          <w:lang w:eastAsia="en-US"/>
        </w:rPr>
      </w:pPr>
      <w:bookmarkStart w:id="290" w:name="_Toc25156178"/>
      <w:bookmarkStart w:id="291" w:name="_Toc34124478"/>
      <w:bookmarkStart w:id="292" w:name="_Toc43207592"/>
      <w:bookmarkStart w:id="293" w:name="_Toc49857072"/>
      <w:bookmarkStart w:id="294" w:name="_Toc56676903"/>
      <w:bookmarkStart w:id="295" w:name="_Toc56691426"/>
      <w:bookmarkStart w:id="296" w:name="_Toc56698690"/>
      <w:bookmarkStart w:id="297" w:name="_Toc89034890"/>
      <w:bookmarkStart w:id="298" w:name="_Toc89064688"/>
      <w:bookmarkStart w:id="299" w:name="_Toc183523174"/>
      <w:r w:rsidRPr="00163413">
        <w:rPr>
          <w:rFonts w:eastAsia="SimSun"/>
        </w:rPr>
        <w:t>5.2.2.2.4.1</w:t>
      </w:r>
      <w:r w:rsidRPr="00163413">
        <w:rPr>
          <w:rFonts w:eastAsia="SimSun"/>
        </w:rPr>
        <w:tab/>
        <w:t>General</w:t>
      </w:r>
      <w:bookmarkEnd w:id="299"/>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0B8D23E2" w:rsidR="004A55DF" w:rsidRPr="004A55DF" w:rsidRDefault="004A55DF" w:rsidP="00163413">
      <w:pPr>
        <w:pStyle w:val="B1"/>
        <w:rPr>
          <w:rFonts w:eastAsia="SimSun"/>
          <w:lang w:eastAsia="en-US"/>
        </w:rPr>
      </w:pPr>
      <w:r w:rsidRPr="00163413">
        <w:rPr>
          <w:rFonts w:eastAsia="SimSun"/>
        </w:rPr>
        <w:t>-</w:t>
      </w:r>
      <w:r w:rsidRPr="00163413">
        <w:rPr>
          <w:rFonts w:eastAsia="SimSun"/>
        </w:rPr>
        <w:tab/>
        <w:t xml:space="preserve">Inter NG-RAN node N2 based handover, Cancel procedure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51717608" w:rsidR="00602AC0" w:rsidRDefault="004A55DF" w:rsidP="00602AC0">
      <w:bookmarkStart w:id="300" w:name="_Toc89179989"/>
      <w:r w:rsidRPr="004A55DF">
        <w:t xml:space="preserve">The NF Service Consumer (e.g. the source AMF) shall release the UE Context by using the HTTP "release" custom operation with the URI of the "Individual UeContext" resource (See </w:t>
      </w:r>
      <w:r w:rsidR="00B95277" w:rsidRPr="004A55DF">
        <w:t>clause</w:t>
      </w:r>
      <w:r w:rsidR="00B95277">
        <w:t> </w:t>
      </w:r>
      <w:r w:rsidR="00B95277" w:rsidRPr="004A55DF">
        <w:t>6</w:t>
      </w:r>
      <w:r w:rsidRPr="004A55DF">
        <w:t>.1.3.2.4.2). See also Figure 5.2.2.2.4.1-1.</w:t>
      </w:r>
      <w:bookmarkEnd w:id="290"/>
      <w:bookmarkEnd w:id="291"/>
      <w:bookmarkEnd w:id="292"/>
      <w:bookmarkEnd w:id="293"/>
      <w:bookmarkEnd w:id="294"/>
      <w:bookmarkEnd w:id="295"/>
      <w:bookmarkEnd w:id="296"/>
      <w:bookmarkEnd w:id="297"/>
      <w:bookmarkEnd w:id="298"/>
      <w:bookmarkEnd w:id="300"/>
    </w:p>
    <w:p w14:paraId="3D4BC29A" w14:textId="7166FD38" w:rsidR="00602AC0" w:rsidRPr="003B2883" w:rsidRDefault="00602AC0" w:rsidP="00602AC0"/>
    <w:p w14:paraId="1E757400" w14:textId="77777777" w:rsidR="00602AC0" w:rsidRPr="003B2883" w:rsidRDefault="00602AC0" w:rsidP="00602AC0">
      <w:pPr>
        <w:pStyle w:val="TH"/>
      </w:pPr>
      <w:r w:rsidRPr="003B2883">
        <w:object w:dxaOrig="7950" w:dyaOrig="2100" w14:anchorId="49B5BDF0">
          <v:shape id="_x0000_i1032" type="#_x0000_t75" style="width:400.75pt;height:103.85pt" o:ole="">
            <v:imagedata r:id="rId21" o:title=""/>
          </v:shape>
          <o:OLEObject Type="Embed" ProgID="Visio.Drawing.15" ShapeID="_x0000_i1032" DrawAspect="Content" ObjectID="_1794142150" r:id="rId22"/>
        </w:object>
      </w:r>
    </w:p>
    <w:p w14:paraId="1AEFE69D" w14:textId="77777777" w:rsidR="00602AC0" w:rsidRPr="003B2883" w:rsidRDefault="00602AC0" w:rsidP="00602AC0">
      <w:pPr>
        <w:pStyle w:val="TF"/>
      </w:pPr>
      <w:r w:rsidRPr="003B2883">
        <w:t>Figure 5.2.2.2.4.1-1 Release UE Context</w:t>
      </w:r>
    </w:p>
    <w:p w14:paraId="006EDADF" w14:textId="77777777"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37CF5B94" w14:textId="77777777"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01" w:name="_Toc56676904"/>
      <w:bookmarkStart w:id="302" w:name="_Toc56691427"/>
      <w:bookmarkStart w:id="303" w:name="_Toc56698691"/>
      <w:bookmarkStart w:id="304" w:name="_Toc89034891"/>
      <w:bookmarkStart w:id="305" w:name="_Toc89064689"/>
      <w:bookmarkStart w:id="306" w:name="_Toc89179990"/>
      <w:bookmarkStart w:id="307" w:name="_Toc97071667"/>
      <w:bookmarkStart w:id="308" w:name="_Toc183523175"/>
      <w:r w:rsidRPr="003B2883">
        <w:t>5.2.2.2.</w:t>
      </w:r>
      <w:r>
        <w:rPr>
          <w:lang w:eastAsia="zh-CN"/>
        </w:rPr>
        <w:t>5</w:t>
      </w:r>
      <w:r w:rsidRPr="003B2883">
        <w:tab/>
      </w:r>
      <w:r>
        <w:rPr>
          <w:rFonts w:hint="eastAsia"/>
          <w:lang w:eastAsia="zh-CN"/>
        </w:rPr>
        <w:t>Relocate</w:t>
      </w:r>
      <w:r w:rsidRPr="003B2883">
        <w:t>UEContext</w:t>
      </w:r>
      <w:bookmarkEnd w:id="301"/>
      <w:bookmarkEnd w:id="302"/>
      <w:bookmarkEnd w:id="303"/>
      <w:bookmarkEnd w:id="304"/>
      <w:bookmarkEnd w:id="305"/>
      <w:bookmarkEnd w:id="306"/>
      <w:bookmarkEnd w:id="307"/>
      <w:bookmarkEnd w:id="308"/>
    </w:p>
    <w:p w14:paraId="2F40DEFB" w14:textId="77777777" w:rsidR="004A55DF" w:rsidRPr="004A55DF" w:rsidRDefault="004A55DF" w:rsidP="00876DA9">
      <w:pPr>
        <w:pStyle w:val="Heading6"/>
        <w:rPr>
          <w:rFonts w:eastAsia="SimSun"/>
          <w:lang w:eastAsia="en-US"/>
        </w:rPr>
      </w:pPr>
      <w:bookmarkStart w:id="309" w:name="_Toc56676905"/>
      <w:bookmarkStart w:id="310" w:name="_Toc56691428"/>
      <w:bookmarkStart w:id="311" w:name="_Toc56698692"/>
      <w:bookmarkStart w:id="312" w:name="_Toc89034892"/>
      <w:bookmarkStart w:id="313" w:name="_Toc89064690"/>
      <w:bookmarkStart w:id="314" w:name="_Toc183523176"/>
      <w:r w:rsidRPr="00163413">
        <w:rPr>
          <w:rFonts w:eastAsia="SimSun"/>
        </w:rPr>
        <w:t>5.2.2.2.5.1</w:t>
      </w:r>
      <w:r w:rsidRPr="00163413">
        <w:rPr>
          <w:rFonts w:eastAsia="SimSun"/>
        </w:rPr>
        <w:tab/>
        <w:t>General</w:t>
      </w:r>
      <w:bookmarkEnd w:id="314"/>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007BBE33" w:rsidR="004A55DF" w:rsidRPr="004A55DF" w:rsidRDefault="004A55DF" w:rsidP="00163413">
      <w:pPr>
        <w:pStyle w:val="B1"/>
        <w:rPr>
          <w:rFonts w:eastAsia="SimSun"/>
          <w:lang w:eastAsia="zh-CN"/>
        </w:rPr>
      </w:pPr>
      <w:r w:rsidRPr="00163413">
        <w:rPr>
          <w:rFonts w:eastAsia="SimSun"/>
        </w:rPr>
        <w:t>-</w:t>
      </w:r>
      <w:r w:rsidRPr="00163413">
        <w:rPr>
          <w:rFonts w:eastAsia="SimSun"/>
        </w:rPr>
        <w:tab/>
        <w:t xml:space="preserve">EPS to 5GS handover using N26 interface with AMF re-allocation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.11.1.2.2).</w:t>
      </w:r>
    </w:p>
    <w:p w14:paraId="15AF9F73" w14:textId="77777777" w:rsidR="004A55DF" w:rsidRPr="004A55DF" w:rsidRDefault="004A55DF" w:rsidP="004A55DF">
      <w:pPr>
        <w:rPr>
          <w:rFonts w:eastAsia="SimSun"/>
          <w:lang w:val="en-US" w:eastAsia="en-US"/>
        </w:rPr>
      </w:pPr>
      <w:r w:rsidRPr="004A55DF">
        <w:rPr>
          <w:rFonts w:eastAsia="SimSun"/>
          <w:lang w:eastAsia="en-US"/>
        </w:rPr>
        <w:lastRenderedPageBreak/>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15"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09"/>
      <w:bookmarkEnd w:id="310"/>
      <w:bookmarkEnd w:id="311"/>
      <w:bookmarkEnd w:id="312"/>
      <w:bookmarkEnd w:id="313"/>
      <w:bookmarkEnd w:id="315"/>
    </w:p>
    <w:p w14:paraId="5A7A6C61" w14:textId="6FBCBCD5" w:rsidR="00FC3AF7" w:rsidRPr="003B2883" w:rsidRDefault="00FC3AF7"/>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4.85pt;height:107.3pt" o:ole="">
            <v:imagedata r:id="rId23" o:title=""/>
          </v:shape>
          <o:OLEObject Type="Embed" ProgID="Visio.Drawing.11" ShapeID="_x0000_i1033" DrawAspect="Content" ObjectID="_1794142151" r:id="rId24"/>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77777777"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316"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16"/>
    <w:p w14:paraId="6C11D5CC" w14:textId="77777777"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17"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17"/>
    <w:p w14:paraId="29A5838A" w14:textId="5D471F8D"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18" w:name="_Toc89034893"/>
      <w:bookmarkStart w:id="319" w:name="_Toc89064691"/>
      <w:bookmarkStart w:id="320" w:name="_Toc89179992"/>
      <w:bookmarkStart w:id="321" w:name="_Toc97071668"/>
      <w:bookmarkStart w:id="322" w:name="_Toc183523177"/>
      <w:r w:rsidRPr="003B2883">
        <w:t>5.2.2.2.</w:t>
      </w:r>
      <w:r>
        <w:t>6</w:t>
      </w:r>
      <w:r w:rsidRPr="003B2883">
        <w:tab/>
      </w:r>
      <w:r>
        <w:t>Cancel</w:t>
      </w:r>
      <w:r w:rsidRPr="003B2883">
        <w:t>Re</w:t>
      </w:r>
      <w:r>
        <w:t>locate</w:t>
      </w:r>
      <w:r w:rsidRPr="003B2883">
        <w:t>UEContext</w:t>
      </w:r>
      <w:bookmarkEnd w:id="318"/>
      <w:bookmarkEnd w:id="319"/>
      <w:bookmarkEnd w:id="320"/>
      <w:bookmarkEnd w:id="321"/>
      <w:bookmarkEnd w:id="322"/>
    </w:p>
    <w:p w14:paraId="1AB06D67" w14:textId="4F095B72" w:rsidR="006E2902" w:rsidRPr="003B2883" w:rsidRDefault="006E2902" w:rsidP="00876DA9">
      <w:pPr>
        <w:pStyle w:val="Heading6"/>
      </w:pPr>
      <w:bookmarkStart w:id="323" w:name="_Toc56696151"/>
      <w:bookmarkStart w:id="324" w:name="_Toc58603947"/>
      <w:bookmarkStart w:id="325" w:name="_Toc89034894"/>
      <w:bookmarkStart w:id="326" w:name="_Toc89064692"/>
      <w:bookmarkStart w:id="327" w:name="_Toc89179993"/>
      <w:bookmarkStart w:id="328" w:name="_Toc97071669"/>
      <w:bookmarkStart w:id="329" w:name="_Toc183523178"/>
      <w:r w:rsidRPr="003B2883">
        <w:t>5.2.2.2.</w:t>
      </w:r>
      <w:r>
        <w:t>6</w:t>
      </w:r>
      <w:r w:rsidRPr="003B2883">
        <w:t>.1</w:t>
      </w:r>
      <w:r w:rsidRPr="003B2883">
        <w:tab/>
        <w:t>General</w:t>
      </w:r>
      <w:bookmarkEnd w:id="323"/>
      <w:bookmarkEnd w:id="324"/>
      <w:bookmarkEnd w:id="325"/>
      <w:bookmarkEnd w:id="326"/>
      <w:bookmarkEnd w:id="327"/>
      <w:bookmarkEnd w:id="328"/>
      <w:bookmarkEnd w:id="329"/>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5E4985EE" w:rsidR="00D31383" w:rsidRPr="00D31383" w:rsidRDefault="00D31383" w:rsidP="00163413">
      <w:pPr>
        <w:pStyle w:val="B1"/>
        <w:rPr>
          <w:rFonts w:eastAsia="SimSun"/>
          <w:lang w:eastAsia="en-US"/>
        </w:rPr>
      </w:pPr>
      <w:r w:rsidRPr="00163413">
        <w:rPr>
          <w:rFonts w:eastAsia="SimSun"/>
        </w:rPr>
        <w:t>-</w:t>
      </w:r>
      <w:r w:rsidRPr="00163413">
        <w:rPr>
          <w:rFonts w:eastAsia="SimSun"/>
        </w:rPr>
        <w:tab/>
        <w:t xml:space="preserve">EPS to 5GS Handover with AMF re-allocation, Handover Cancel procedure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.11.1.2.3)</w:t>
      </w:r>
    </w:p>
    <w:p w14:paraId="21C140F3" w14:textId="77777777" w:rsidR="00D31383" w:rsidRPr="00D31383" w:rsidRDefault="00D31383" w:rsidP="00D31383">
      <w:pPr>
        <w:rPr>
          <w:rFonts w:eastAsia="SimSun"/>
          <w:lang w:eastAsia="en-US"/>
        </w:rPr>
      </w:pPr>
      <w:r w:rsidRPr="00D31383">
        <w:rPr>
          <w:rFonts w:eastAsia="SimSun"/>
          <w:lang w:eastAsia="en-US"/>
        </w:rPr>
        <w:lastRenderedPageBreak/>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porceudre, to trigger the target AMF to release</w:t>
      </w:r>
      <w:r w:rsidRPr="00D31383">
        <w:rPr>
          <w:rFonts w:eastAsia="SimSun"/>
          <w:lang w:eastAsia="en-US"/>
        </w:rPr>
        <w:t xml:space="preserve"> the UE Context.</w:t>
      </w:r>
    </w:p>
    <w:p w14:paraId="68F4E0F3" w14:textId="04B541ED" w:rsidR="006E2902" w:rsidRDefault="00D31383" w:rsidP="00D31383">
      <w:pPr>
        <w:rPr>
          <w:rFonts w:eastAsia="SimSun"/>
          <w:lang w:eastAsia="en-US"/>
        </w:rPr>
      </w:pPr>
      <w:r w:rsidRPr="00D31383">
        <w:rPr>
          <w:rFonts w:eastAsia="SimSun"/>
          <w:lang w:eastAsia="en-US"/>
        </w:rPr>
        <w:t xml:space="preserve">The NF Service Consumer (i.e. the initial AMF) shall cancel the UE Context Relocation by using the HTTP "cancel-relocate" custom operation with the URI of the "Individual UeContext" resource (See </w:t>
      </w:r>
      <w:r w:rsidR="00B95277" w:rsidRPr="00D31383">
        <w:rPr>
          <w:rFonts w:eastAsia="SimSun"/>
          <w:lang w:eastAsia="en-US"/>
        </w:rPr>
        <w:t>clause</w:t>
      </w:r>
      <w:r w:rsidR="00B95277">
        <w:rPr>
          <w:rFonts w:eastAsia="SimSun"/>
          <w:lang w:eastAsia="en-US"/>
        </w:rPr>
        <w:t> </w:t>
      </w:r>
      <w:r w:rsidR="00B95277" w:rsidRPr="00D31383">
        <w:rPr>
          <w:rFonts w:eastAsia="SimSun"/>
          <w:lang w:eastAsia="en-US"/>
        </w:rPr>
        <w:t>6</w:t>
      </w:r>
      <w:r w:rsidRPr="00D31383">
        <w:rPr>
          <w:rFonts w:eastAsia="SimSun"/>
          <w:lang w:eastAsia="en-US"/>
        </w:rPr>
        <w:t>.1.3.2.4.2). See also Figure 5.2.2.2.</w:t>
      </w:r>
      <w:r>
        <w:rPr>
          <w:rFonts w:eastAsia="SimSun"/>
          <w:lang w:eastAsia="en-US"/>
        </w:rPr>
        <w:t>6</w:t>
      </w:r>
      <w:r w:rsidRPr="00D31383">
        <w:rPr>
          <w:rFonts w:eastAsia="SimSun"/>
          <w:lang w:eastAsia="en-US"/>
        </w:rPr>
        <w:t>.1-1.</w:t>
      </w:r>
    </w:p>
    <w:p w14:paraId="0481203E" w14:textId="77777777" w:rsidR="00C61FE0" w:rsidRPr="003B2883" w:rsidRDefault="00C61FE0" w:rsidP="00D31383"/>
    <w:p w14:paraId="1566CC6E" w14:textId="77777777" w:rsidR="006E2902" w:rsidRDefault="006E2902" w:rsidP="006E2902">
      <w:pPr>
        <w:pStyle w:val="TH"/>
      </w:pPr>
      <w:r w:rsidRPr="003B2883">
        <w:object w:dxaOrig="8714" w:dyaOrig="2144" w14:anchorId="3F294EF4">
          <v:shape id="_x0000_i1034" type="#_x0000_t75" style="width:434.85pt;height:107.3pt" o:ole="">
            <v:imagedata r:id="rId25" o:title=""/>
          </v:shape>
          <o:OLEObject Type="Embed" ProgID="Visio.Drawing.11" ShapeID="_x0000_i1034" DrawAspect="Content" ObjectID="_1794142152" r:id="rId26"/>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7777777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payload body of the POST request shall contain </w:t>
      </w:r>
      <w:r>
        <w:t>the UeContextCancelRelocateData that needs to be passed to the target AMF</w:t>
      </w:r>
      <w:r w:rsidRPr="003B2883">
        <w:t>.</w:t>
      </w:r>
    </w:p>
    <w:p w14:paraId="0C806D47" w14:textId="77777777"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30" w:name="_Toc25156179"/>
      <w:bookmarkStart w:id="331" w:name="_Toc34124479"/>
      <w:bookmarkStart w:id="332" w:name="_Toc43207593"/>
      <w:bookmarkStart w:id="333" w:name="_Toc49857073"/>
      <w:bookmarkStart w:id="334" w:name="_Toc56676906"/>
      <w:bookmarkStart w:id="335" w:name="_Toc56691429"/>
      <w:bookmarkStart w:id="336" w:name="_Toc56698693"/>
      <w:bookmarkStart w:id="337" w:name="_Toc89034895"/>
      <w:bookmarkStart w:id="338" w:name="_Toc89064693"/>
      <w:bookmarkStart w:id="339" w:name="_Toc89179994"/>
      <w:bookmarkStart w:id="340" w:name="_Toc97071670"/>
      <w:bookmarkStart w:id="341" w:name="_Toc183523179"/>
      <w:r w:rsidRPr="003B2883">
        <w:t>5.2.2.3</w:t>
      </w:r>
      <w:r w:rsidRPr="003B2883">
        <w:tab/>
        <w:t>UE Specific N1N2 Message Operations</w:t>
      </w:r>
      <w:bookmarkEnd w:id="330"/>
      <w:bookmarkEnd w:id="331"/>
      <w:bookmarkEnd w:id="332"/>
      <w:bookmarkEnd w:id="333"/>
      <w:bookmarkEnd w:id="334"/>
      <w:bookmarkEnd w:id="335"/>
      <w:bookmarkEnd w:id="336"/>
      <w:bookmarkEnd w:id="337"/>
      <w:bookmarkEnd w:id="338"/>
      <w:bookmarkEnd w:id="339"/>
      <w:bookmarkEnd w:id="340"/>
      <w:bookmarkEnd w:id="341"/>
    </w:p>
    <w:p w14:paraId="20C2B515" w14:textId="77777777" w:rsidR="00602AC0" w:rsidRPr="003B2883" w:rsidRDefault="00602AC0" w:rsidP="00602AC0">
      <w:pPr>
        <w:pStyle w:val="Heading5"/>
      </w:pPr>
      <w:bookmarkStart w:id="342" w:name="_Toc25156180"/>
      <w:bookmarkStart w:id="343" w:name="_Toc34124480"/>
      <w:bookmarkStart w:id="344" w:name="_Toc43207594"/>
      <w:bookmarkStart w:id="345" w:name="_Toc49857074"/>
      <w:bookmarkStart w:id="346" w:name="_Toc56676907"/>
      <w:bookmarkStart w:id="347" w:name="_Toc56691430"/>
      <w:bookmarkStart w:id="348" w:name="_Toc56698694"/>
      <w:bookmarkStart w:id="349" w:name="_Toc89034896"/>
      <w:bookmarkStart w:id="350" w:name="_Toc89064694"/>
      <w:bookmarkStart w:id="351" w:name="_Toc89179995"/>
      <w:bookmarkStart w:id="352" w:name="_Toc97071671"/>
      <w:bookmarkStart w:id="353" w:name="_Toc183523180"/>
      <w:r w:rsidRPr="003B2883">
        <w:t>5.2.2.3.1</w:t>
      </w:r>
      <w:r w:rsidRPr="003B2883">
        <w:tab/>
        <w:t>N1N2MessageTransfer</w:t>
      </w:r>
      <w:bookmarkEnd w:id="342"/>
      <w:bookmarkEnd w:id="343"/>
      <w:bookmarkEnd w:id="344"/>
      <w:bookmarkEnd w:id="345"/>
      <w:bookmarkEnd w:id="346"/>
      <w:bookmarkEnd w:id="347"/>
      <w:bookmarkEnd w:id="348"/>
      <w:bookmarkEnd w:id="349"/>
      <w:bookmarkEnd w:id="350"/>
      <w:bookmarkEnd w:id="351"/>
      <w:bookmarkEnd w:id="352"/>
      <w:bookmarkEnd w:id="353"/>
    </w:p>
    <w:p w14:paraId="68A9B18E" w14:textId="77777777" w:rsidR="00602AC0" w:rsidRPr="003B2883" w:rsidRDefault="00602AC0" w:rsidP="00876DA9">
      <w:pPr>
        <w:pStyle w:val="Heading6"/>
      </w:pPr>
      <w:bookmarkStart w:id="354" w:name="_Toc25156181"/>
      <w:bookmarkStart w:id="355" w:name="_Toc34124481"/>
      <w:bookmarkStart w:id="356" w:name="_Toc43207595"/>
      <w:bookmarkStart w:id="357" w:name="_Toc49857075"/>
      <w:bookmarkStart w:id="358" w:name="_Toc56676908"/>
      <w:bookmarkStart w:id="359" w:name="_Toc56691431"/>
      <w:bookmarkStart w:id="360" w:name="_Toc56698695"/>
      <w:bookmarkStart w:id="361" w:name="_Toc89034897"/>
      <w:bookmarkStart w:id="362" w:name="_Toc89064695"/>
      <w:bookmarkStart w:id="363" w:name="_Toc89179996"/>
      <w:bookmarkStart w:id="364" w:name="_Toc97071672"/>
      <w:bookmarkStart w:id="365" w:name="_Toc183523181"/>
      <w:r w:rsidRPr="003B2883">
        <w:t>5.2.2.3.1.1</w:t>
      </w:r>
      <w:r w:rsidRPr="003B2883">
        <w:tab/>
        <w:t>General</w:t>
      </w:r>
      <w:bookmarkEnd w:id="354"/>
      <w:bookmarkEnd w:id="355"/>
      <w:bookmarkEnd w:id="356"/>
      <w:bookmarkEnd w:id="357"/>
      <w:bookmarkEnd w:id="358"/>
      <w:bookmarkEnd w:id="359"/>
      <w:bookmarkEnd w:id="360"/>
      <w:bookmarkEnd w:id="361"/>
      <w:bookmarkEnd w:id="362"/>
      <w:bookmarkEnd w:id="363"/>
      <w:bookmarkEnd w:id="364"/>
      <w:bookmarkEnd w:id="365"/>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185F59AC" w:rsidR="00602AC0" w:rsidRPr="003B2883" w:rsidRDefault="00602AC0" w:rsidP="00602AC0">
      <w:pPr>
        <w:pStyle w:val="B1"/>
      </w:pPr>
      <w:r w:rsidRPr="003B2883">
        <w:t>-</w:t>
      </w:r>
      <w:r w:rsidRPr="003B2883">
        <w:tab/>
        <w:t xml:space="preserve">Network triggered Service Request (see </w:t>
      </w:r>
      <w:r w:rsidR="00B95277">
        <w:t>clause </w:t>
      </w:r>
      <w:r w:rsidR="00B95277" w:rsidRPr="003B2883">
        <w:t>4</w:t>
      </w:r>
      <w:r w:rsidRPr="003B2883">
        <w:t>.2.3.3 of</w:t>
      </w:r>
      <w:r>
        <w:t xml:space="preserve"> 3GPP TS </w:t>
      </w:r>
      <w:r w:rsidRPr="003B2883">
        <w:t>23.502</w:t>
      </w:r>
      <w:r>
        <w:t> </w:t>
      </w:r>
      <w:r w:rsidRPr="003B2883">
        <w:t>[3]</w:t>
      </w:r>
      <w:r>
        <w:t>)</w:t>
      </w:r>
    </w:p>
    <w:p w14:paraId="32716598" w14:textId="49B767DC" w:rsidR="00602AC0" w:rsidRPr="003B2883" w:rsidRDefault="00602AC0" w:rsidP="00602AC0">
      <w:pPr>
        <w:pStyle w:val="B1"/>
      </w:pPr>
      <w:r w:rsidRPr="003B2883">
        <w:t>-</w:t>
      </w:r>
      <w:r w:rsidRPr="003B2883">
        <w:tab/>
        <w:t xml:space="preserve">PDU Session establishment (see </w:t>
      </w:r>
      <w:r w:rsidR="00B95277">
        <w:t>clause </w:t>
      </w:r>
      <w:r w:rsidR="00B95277" w:rsidRPr="003B2883">
        <w:t>4</w:t>
      </w:r>
      <w:r w:rsidRPr="003B2883">
        <w:t>.3.2 of</w:t>
      </w:r>
      <w:r>
        <w:t xml:space="preserve"> </w:t>
      </w:r>
      <w:r w:rsidR="003B23B6">
        <w:t>3GPP </w:t>
      </w:r>
      <w:r>
        <w:t>T</w:t>
      </w:r>
      <w:r w:rsidRPr="003B2883">
        <w:t>S</w:t>
      </w:r>
      <w:r>
        <w:t> </w:t>
      </w:r>
      <w:r w:rsidRPr="003B2883">
        <w:t>23.502</w:t>
      </w:r>
      <w:r>
        <w:t> </w:t>
      </w:r>
      <w:r w:rsidRPr="003B2883">
        <w:t>[3])</w:t>
      </w:r>
    </w:p>
    <w:p w14:paraId="43534E3D" w14:textId="49680E02" w:rsidR="00602AC0" w:rsidRPr="003B2883" w:rsidRDefault="00602AC0" w:rsidP="00602AC0">
      <w:pPr>
        <w:pStyle w:val="B1"/>
      </w:pPr>
      <w:r w:rsidRPr="003B2883">
        <w:t>-</w:t>
      </w:r>
      <w:r w:rsidRPr="003B2883">
        <w:tab/>
        <w:t xml:space="preserve">PDU Session modification (see </w:t>
      </w:r>
      <w:r w:rsidR="00B95277">
        <w:t>clause </w:t>
      </w:r>
      <w:r w:rsidR="00B95277" w:rsidRPr="003B2883">
        <w:t>4</w:t>
      </w:r>
      <w:r w:rsidRPr="003B2883">
        <w:t>.3.3 of</w:t>
      </w:r>
      <w:r>
        <w:t xml:space="preserve"> </w:t>
      </w:r>
      <w:r w:rsidR="003B23B6">
        <w:t>3GPP </w:t>
      </w:r>
      <w:r>
        <w:t>T</w:t>
      </w:r>
      <w:r w:rsidRPr="003B2883">
        <w:t>S</w:t>
      </w:r>
      <w:r>
        <w:t> </w:t>
      </w:r>
      <w:r w:rsidRPr="003B2883">
        <w:t>23.502</w:t>
      </w:r>
      <w:r>
        <w:t> </w:t>
      </w:r>
      <w:r w:rsidRPr="003B2883">
        <w:t>[3])</w:t>
      </w:r>
    </w:p>
    <w:p w14:paraId="6DED41B7" w14:textId="180F33D0" w:rsidR="00602AC0" w:rsidRPr="003B2883" w:rsidRDefault="00602AC0" w:rsidP="00602AC0">
      <w:pPr>
        <w:pStyle w:val="B1"/>
      </w:pPr>
      <w:r w:rsidRPr="003B2883">
        <w:t>-</w:t>
      </w:r>
      <w:r w:rsidRPr="003B2883">
        <w:tab/>
        <w:t xml:space="preserve">PDU Session release (see </w:t>
      </w:r>
      <w:r w:rsidR="00B95277">
        <w:t>clause </w:t>
      </w:r>
      <w:r w:rsidR="00B95277" w:rsidRPr="003B2883">
        <w:t>4</w:t>
      </w:r>
      <w:r w:rsidRPr="003B2883">
        <w:t>.3.4 of</w:t>
      </w:r>
      <w:r>
        <w:t xml:space="preserve"> T</w:t>
      </w:r>
      <w:r w:rsidRPr="003B2883">
        <w:t>S</w:t>
      </w:r>
      <w:r>
        <w:t> </w:t>
      </w:r>
      <w:r w:rsidR="003B23B6">
        <w:t>3GPP </w:t>
      </w:r>
      <w:r w:rsidRPr="003B2883">
        <w:t>23.502</w:t>
      </w:r>
      <w:r>
        <w:t> </w:t>
      </w:r>
      <w:r w:rsidRPr="003B2883">
        <w:t>[3])</w:t>
      </w:r>
    </w:p>
    <w:p w14:paraId="41FEF53A" w14:textId="3D5DA93F" w:rsidR="00602AC0" w:rsidRPr="003B2883" w:rsidRDefault="00602AC0" w:rsidP="00602AC0">
      <w:pPr>
        <w:pStyle w:val="B1"/>
      </w:pPr>
      <w:r w:rsidRPr="003B2883">
        <w:t>-</w:t>
      </w:r>
      <w:r w:rsidRPr="003B2883">
        <w:tab/>
        <w:t xml:space="preserve">Session continuity, service continuity and UP path management (see </w:t>
      </w:r>
      <w:r w:rsidR="00B95277">
        <w:t>clause </w:t>
      </w:r>
      <w:r w:rsidR="00B95277" w:rsidRPr="003B2883">
        <w:t>4</w:t>
      </w:r>
      <w:r w:rsidRPr="003B2883">
        <w:t>.3.5 of</w:t>
      </w:r>
      <w:r>
        <w:t xml:space="preserve"> </w:t>
      </w:r>
      <w:r w:rsidR="003B23B6">
        <w:t>3GPP </w:t>
      </w:r>
      <w:r>
        <w:t>T</w:t>
      </w:r>
      <w:r w:rsidRPr="003B2883">
        <w:t>S</w:t>
      </w:r>
      <w:r>
        <w:t> </w:t>
      </w:r>
      <w:r w:rsidRPr="003B2883">
        <w:t>23.502</w:t>
      </w:r>
      <w:r>
        <w:t> </w:t>
      </w:r>
      <w:r w:rsidRPr="003B2883">
        <w:t>[3])</w:t>
      </w:r>
    </w:p>
    <w:p w14:paraId="6D1293B3" w14:textId="010C78BD" w:rsidR="00602AC0" w:rsidRPr="003B2883" w:rsidRDefault="00602AC0" w:rsidP="00602AC0">
      <w:pPr>
        <w:pStyle w:val="B1"/>
      </w:pPr>
      <w:r w:rsidRPr="003B2883">
        <w:t>-</w:t>
      </w:r>
      <w:r w:rsidRPr="003B2883">
        <w:tab/>
        <w:t xml:space="preserve">Inter NG-RAN node N2 based handover (see </w:t>
      </w:r>
      <w:r w:rsidR="00B95277">
        <w:t>clause </w:t>
      </w:r>
      <w:r w:rsidR="00B95277" w:rsidRPr="003B2883">
        <w:t>4</w:t>
      </w:r>
      <w:r w:rsidRPr="003B2883">
        <w:t>.9.1.3 of</w:t>
      </w:r>
      <w:r>
        <w:t xml:space="preserve"> </w:t>
      </w:r>
      <w:r w:rsidR="003B23B6">
        <w:t>3GPP </w:t>
      </w:r>
      <w:r>
        <w:t>T</w:t>
      </w:r>
      <w:r w:rsidRPr="003B2883">
        <w:t>S</w:t>
      </w:r>
      <w:r>
        <w:t> </w:t>
      </w:r>
      <w:r w:rsidRPr="003B2883">
        <w:t>23.502</w:t>
      </w:r>
      <w:r>
        <w:t> </w:t>
      </w:r>
      <w:r w:rsidRPr="003B2883">
        <w:t>[3])</w:t>
      </w:r>
    </w:p>
    <w:p w14:paraId="7CB92DDD" w14:textId="1C39530A" w:rsidR="00602AC0" w:rsidRPr="003B2883" w:rsidRDefault="00602AC0" w:rsidP="00602AC0">
      <w:pPr>
        <w:pStyle w:val="B1"/>
      </w:pPr>
      <w:r w:rsidRPr="003B2883">
        <w:t>-</w:t>
      </w:r>
      <w:r w:rsidRPr="003B2883">
        <w:tab/>
        <w:t xml:space="preserve">SMS over NAS procedures (see </w:t>
      </w:r>
      <w:r w:rsidR="00B95277">
        <w:t>clause </w:t>
      </w:r>
      <w:r w:rsidR="00B95277" w:rsidRPr="003B2883">
        <w:t>4</w:t>
      </w:r>
      <w:r w:rsidRPr="003B2883">
        <w:t>.13.3 of</w:t>
      </w:r>
      <w:r>
        <w:t xml:space="preserve"> </w:t>
      </w:r>
      <w:r w:rsidR="003B23B6">
        <w:t>3GPP </w:t>
      </w:r>
      <w:r>
        <w:t>T</w:t>
      </w:r>
      <w:r w:rsidRPr="003B2883">
        <w:t>S</w:t>
      </w:r>
      <w:r>
        <w:t> </w:t>
      </w:r>
      <w:r w:rsidRPr="003B2883">
        <w:t>23.502</w:t>
      </w:r>
      <w:r>
        <w:t> </w:t>
      </w:r>
      <w:r w:rsidRPr="003B2883">
        <w:t>[3]</w:t>
      </w:r>
    </w:p>
    <w:p w14:paraId="67217098" w14:textId="039D75A3" w:rsidR="00602AC0" w:rsidRPr="003B2883" w:rsidRDefault="00602AC0" w:rsidP="00602AC0">
      <w:pPr>
        <w:pStyle w:val="B1"/>
      </w:pPr>
      <w:r w:rsidRPr="003B2883">
        <w:t>-</w:t>
      </w:r>
      <w:r w:rsidRPr="003B2883">
        <w:tab/>
        <w:t xml:space="preserve">UE assisted and UE based positioning procedure (see </w:t>
      </w:r>
      <w:r w:rsidR="00B95277">
        <w:t>clause 6</w:t>
      </w:r>
      <w:r w:rsidR="003B23B6">
        <w:t>.11.1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4847B193" w:rsidR="00602AC0" w:rsidRDefault="00602AC0" w:rsidP="00602AC0">
      <w:pPr>
        <w:pStyle w:val="B1"/>
      </w:pPr>
      <w:r w:rsidRPr="003B2883">
        <w:t>-</w:t>
      </w:r>
      <w:r w:rsidRPr="003B2883">
        <w:tab/>
        <w:t xml:space="preserve">Network assisted positioning procedure (see </w:t>
      </w:r>
      <w:r w:rsidR="00B95277">
        <w:t>clause 6</w:t>
      </w:r>
      <w:r w:rsidR="003B23B6">
        <w:t>.11.2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1265AD53"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9F7965">
        <w:t>and clause </w:t>
      </w:r>
      <w:r w:rsidR="009F7965">
        <w:rPr>
          <w:lang w:eastAsia="zh-CN"/>
        </w:rPr>
        <w:t xml:space="preserve">6.7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lastRenderedPageBreak/>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6EC36F36" w:rsidR="00602AC0" w:rsidRDefault="00602AC0" w:rsidP="00602AC0">
      <w:pPr>
        <w:pStyle w:val="B1"/>
      </w:pPr>
      <w:r>
        <w:t>-</w:t>
      </w:r>
      <w:r>
        <w:tab/>
      </w:r>
      <w:r w:rsidRPr="00140E21">
        <w:t>System interworking procedures with EPC</w:t>
      </w:r>
      <w:r>
        <w:t xml:space="preserve"> (see </w:t>
      </w:r>
      <w:r w:rsidR="00B95277">
        <w:t>clause 4</w:t>
      </w:r>
      <w:r>
        <w:t xml:space="preserve">.3 in 3GPP TS 23.501 [2] and </w:t>
      </w:r>
      <w:r w:rsidR="00B95277">
        <w:t>clause 4</w:t>
      </w:r>
      <w:r>
        <w:t>.11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7F0A5B4E" w:rsidR="00E83BD8" w:rsidRDefault="00E83BD8" w:rsidP="00E83BD8">
      <w:pPr>
        <w:pStyle w:val="B1"/>
      </w:pPr>
      <w:r>
        <w:t>-</w:t>
      </w:r>
      <w:r>
        <w:tab/>
        <w:t xml:space="preserve">5G-RG requested PDU Session Establishment via W-5GAN (see </w:t>
      </w:r>
      <w:r w:rsidR="00B95277">
        <w:t>clause 7</w:t>
      </w:r>
      <w:r>
        <w:t>.3.1 of 3GPP TS 23.316 [48])</w:t>
      </w:r>
    </w:p>
    <w:p w14:paraId="7B4C91C0" w14:textId="637C9D91" w:rsidR="00E83BD8" w:rsidRDefault="00E83BD8" w:rsidP="00E83BD8">
      <w:pPr>
        <w:pStyle w:val="B1"/>
      </w:pPr>
      <w:r>
        <w:t>-</w:t>
      </w:r>
      <w:r>
        <w:tab/>
        <w:t xml:space="preserve">5G-RG or Network requested PDU Session Modification via W-5GAN (see </w:t>
      </w:r>
      <w:r w:rsidR="00B95277">
        <w:t>clause 7</w:t>
      </w:r>
      <w:r>
        <w:t>.3.2 of 3GPP TS 23.316 [48])</w:t>
      </w:r>
    </w:p>
    <w:p w14:paraId="4380640B" w14:textId="2C0F3A8E" w:rsidR="00E83BD8" w:rsidRDefault="00E83BD8" w:rsidP="00E83BD8">
      <w:pPr>
        <w:pStyle w:val="B1"/>
      </w:pPr>
      <w:r>
        <w:t>-</w:t>
      </w:r>
      <w:r>
        <w:tab/>
        <w:t xml:space="preserve">5G-RG or Network requested PDU Session Release via W-5GAN (see </w:t>
      </w:r>
      <w:r w:rsidR="00B95277">
        <w:t>clause 7</w:t>
      </w:r>
      <w:r>
        <w:t>.3.3 of 3GPP TS 23.316 [48])</w:t>
      </w:r>
    </w:p>
    <w:p w14:paraId="2F8AC60D" w14:textId="2C8CCEDB" w:rsidR="00393DA8" w:rsidRDefault="00E83BD8" w:rsidP="00E83BD8">
      <w:pPr>
        <w:pStyle w:val="B1"/>
      </w:pPr>
      <w:r>
        <w:t>-</w:t>
      </w:r>
      <w:r>
        <w:tab/>
        <w:t xml:space="preserve">FN-RG related PDU Session Establishment via W-5GAN (see </w:t>
      </w:r>
      <w:r w:rsidR="00B95277">
        <w:t>clause 7</w:t>
      </w:r>
      <w:r>
        <w:t>.3.4 of 3GPP TS 23.316 [48])</w:t>
      </w:r>
    </w:p>
    <w:p w14:paraId="79DCA235" w14:textId="16DD1F0B" w:rsidR="00E83BD8" w:rsidRDefault="00E83BD8" w:rsidP="00E83BD8">
      <w:pPr>
        <w:pStyle w:val="B1"/>
      </w:pPr>
      <w:r>
        <w:t>-</w:t>
      </w:r>
      <w:r>
        <w:tab/>
      </w:r>
      <w:r w:rsidRPr="003B7B43">
        <w:t>CN-initiated selective deactivation of UP connection of an existing PDU Session associated with W-5GAN Access</w:t>
      </w:r>
      <w:r>
        <w:t xml:space="preserve"> (see </w:t>
      </w:r>
      <w:r w:rsidR="00B95277">
        <w:t>clause 7</w:t>
      </w:r>
      <w:r>
        <w:t>.3.5 of 3GPP TS 23.316 [48])</w:t>
      </w:r>
    </w:p>
    <w:p w14:paraId="2047C204" w14:textId="5036B0E5" w:rsidR="00E83BD8" w:rsidRDefault="00E83BD8" w:rsidP="00E83BD8">
      <w:pPr>
        <w:pStyle w:val="B1"/>
      </w:pPr>
      <w:r>
        <w:t>-</w:t>
      </w:r>
      <w:r>
        <w:tab/>
        <w:t xml:space="preserve">FN-RG or Network Requested PDU Session Modification via W-5GAN (see </w:t>
      </w:r>
      <w:r w:rsidR="00B95277">
        <w:t>clause 7</w:t>
      </w:r>
      <w:r>
        <w:t>.3.6 of 3GPP TS 23.316 [48])</w:t>
      </w:r>
    </w:p>
    <w:p w14:paraId="7BEAE98B" w14:textId="650BCA56" w:rsidR="00E83BD8" w:rsidRDefault="00E83BD8" w:rsidP="00E83BD8">
      <w:pPr>
        <w:pStyle w:val="B1"/>
      </w:pPr>
      <w:r>
        <w:rPr>
          <w:rFonts w:hint="eastAsia"/>
          <w:lang w:eastAsia="zh-CN"/>
        </w:rPr>
        <w:t>-</w:t>
      </w:r>
      <w:r>
        <w:rPr>
          <w:lang w:eastAsia="zh-CN"/>
        </w:rPr>
        <w:tab/>
      </w:r>
      <w:r>
        <w:t xml:space="preserve">FN-RG or Network Requested PDU Session Release via W-5GAN (see </w:t>
      </w:r>
      <w:r w:rsidR="00B95277">
        <w:t>clause 7</w:t>
      </w:r>
      <w:r>
        <w:t>.3.7 of 3GPP TS 23.316 [48])</w:t>
      </w:r>
    </w:p>
    <w:p w14:paraId="7E0E6E61" w14:textId="29323604" w:rsidR="00E83BD8" w:rsidRDefault="00E83BD8" w:rsidP="00E83BD8">
      <w:pPr>
        <w:pStyle w:val="B1"/>
      </w:pPr>
      <w:r>
        <w:t>-</w:t>
      </w:r>
      <w:r>
        <w:tab/>
        <w:t xml:space="preserve">Non-5G capable device behind 5G-CRG and FN-CRG requested PDU Session Establishment via W-5GAN (see </w:t>
      </w:r>
      <w:r w:rsidR="00B95277">
        <w:t>clause 4</w:t>
      </w:r>
      <w:r>
        <w:t>.10a of 3GPP TS 23.316 [48])</w:t>
      </w:r>
    </w:p>
    <w:p w14:paraId="0AAD8D3B" w14:textId="368479FC" w:rsidR="00E83BD8" w:rsidRDefault="00E83BD8" w:rsidP="00E83BD8">
      <w:pPr>
        <w:pStyle w:val="B1"/>
      </w:pPr>
      <w:r>
        <w:t>-</w:t>
      </w:r>
      <w:r>
        <w:tab/>
        <w:t xml:space="preserve">Non-5G capable device behind 5G-CRG and FN-CRG or Network Requested PDU Session Modification via W-5GAN (see </w:t>
      </w:r>
      <w:r w:rsidR="00B95277">
        <w:t>clause 4</w:t>
      </w:r>
      <w:r>
        <w:t>.10a of 3GPP TS 23.316 [48])</w:t>
      </w:r>
    </w:p>
    <w:p w14:paraId="3F0FCC01" w14:textId="264A5336" w:rsidR="00E83BD8" w:rsidRPr="008F3B4C" w:rsidRDefault="00E83BD8" w:rsidP="00E83BD8">
      <w:pPr>
        <w:pStyle w:val="B1"/>
      </w:pPr>
      <w:r>
        <w:rPr>
          <w:rFonts w:hint="eastAsia"/>
          <w:lang w:eastAsia="zh-CN"/>
        </w:rPr>
        <w:t>-</w:t>
      </w:r>
      <w:r>
        <w:rPr>
          <w:lang w:eastAsia="zh-CN"/>
        </w:rPr>
        <w:tab/>
      </w:r>
      <w:r>
        <w:t xml:space="preserve">Non-5G capable device behind 5G-CRG and FN-CRG or Network Requested PDU Session Release via W-5GAN (see </w:t>
      </w:r>
      <w:r w:rsidR="00B95277">
        <w:t>clause 4</w:t>
      </w:r>
      <w:r>
        <w:t>.10a of 3GPP TS 23.316 [48])</w:t>
      </w:r>
    </w:p>
    <w:p w14:paraId="5C120559" w14:textId="685DE5B4"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 xml:space="preserve">(see </w:t>
      </w:r>
      <w:r w:rsidR="00B95277">
        <w:t>clause 7</w:t>
      </w:r>
      <w:r>
        <w:t>.6.3 of 3GPP TS 23.316 [48])</w:t>
      </w:r>
    </w:p>
    <w:p w14:paraId="3A641002" w14:textId="10AA0206"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 xml:space="preserve">(see </w:t>
      </w:r>
      <w:r w:rsidR="00B95277">
        <w:t>clause 7</w:t>
      </w:r>
      <w:r>
        <w:t>.6.4.1 of 3GPP TS 23.316 [48])</w:t>
      </w:r>
    </w:p>
    <w:p w14:paraId="2FF71092" w14:textId="3AB9F74A" w:rsidR="000356C0" w:rsidRDefault="000356C0" w:rsidP="000356C0">
      <w:pPr>
        <w:pStyle w:val="B1"/>
      </w:pPr>
      <w:r>
        <w:t>-</w:t>
      </w:r>
      <w:r>
        <w:tab/>
        <w:t xml:space="preserve">Transfer UAV specific data via N1 SM (see </w:t>
      </w:r>
      <w:r w:rsidR="00B95277">
        <w:t>clause 5</w:t>
      </w:r>
      <w:r>
        <w:t>.2.4.3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7C3497DE" w:rsidR="000E5296" w:rsidRDefault="000E5296" w:rsidP="000356C0">
      <w:pPr>
        <w:pStyle w:val="B1"/>
      </w:pPr>
      <w:r>
        <w:t>-</w:t>
      </w:r>
      <w:r>
        <w:tab/>
      </w:r>
      <w:r>
        <w:rPr>
          <w:rFonts w:eastAsia="DengXian"/>
          <w:lang w:eastAsia="zh-CN"/>
        </w:rPr>
        <w:t xml:space="preserve">Multicast session leave requested by the network or MBS session release (see </w:t>
      </w:r>
      <w:r w:rsidR="00B95277">
        <w:rPr>
          <w:rFonts w:eastAsia="DengXian"/>
          <w:lang w:eastAsia="zh-CN"/>
        </w:rPr>
        <w:t>clause 7</w:t>
      </w:r>
      <w:r>
        <w:rPr>
          <w:rFonts w:eastAsia="DengXian"/>
          <w:lang w:eastAsia="zh-CN"/>
        </w:rPr>
        <w:t xml:space="preserve">.2.2.3 </w:t>
      </w:r>
      <w:r>
        <w:t>of 3GPP TS </w:t>
      </w:r>
      <w:r w:rsidRPr="003B2883">
        <w:t>23.</w:t>
      </w:r>
      <w:r>
        <w:t>247 </w:t>
      </w:r>
      <w:r w:rsidRPr="003B2883">
        <w:t>[</w:t>
      </w:r>
      <w:r>
        <w:rPr>
          <w:lang w:eastAsia="zh-CN"/>
        </w:rPr>
        <w:t>55</w:t>
      </w:r>
      <w:r w:rsidRPr="003B2883">
        <w:t>]</w:t>
      </w:r>
      <w:r>
        <w:t>)</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2A0B0B9A"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sidR="00B95277">
        <w:rPr>
          <w:lang w:eastAsia="zh-CN"/>
        </w:rPr>
        <w:t>clause </w:t>
      </w:r>
      <w:r w:rsidR="00B95277" w:rsidRPr="003B2883">
        <w:t>6</w:t>
      </w:r>
      <w:r w:rsidRPr="003B2883">
        <w:t>.1.3.5.3.1).</w:t>
      </w:r>
    </w:p>
    <w:p w14:paraId="1817A99A" w14:textId="77777777" w:rsidR="00157C70" w:rsidRPr="003B2883" w:rsidRDefault="00157C70" w:rsidP="00602AC0"/>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77777777" w:rsidR="00602AC0" w:rsidRPr="003B2883" w:rsidRDefault="00602AC0" w:rsidP="00602AC0">
      <w:pPr>
        <w:pStyle w:val="B1"/>
      </w:pPr>
      <w:r w:rsidRPr="003B2883">
        <w:lastRenderedPageBreak/>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214C4ADA" w14:textId="75432705"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rsidR="00B95277">
        <w:t>clause </w:t>
      </w:r>
      <w:r w:rsidR="00B95277" w:rsidRPr="003B2883">
        <w:t>4</w:t>
      </w:r>
      <w:r w:rsidRPr="003B2883">
        <w:t>.2.3.3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6DBCD52D" w:rsidR="00602AC0" w:rsidRPr="003B2883" w:rsidRDefault="009D0E49" w:rsidP="001F790D">
      <w:r w:rsidRPr="009D0E49">
        <w:t xml:space="preserve">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w:t>
      </w:r>
      <w:r w:rsidR="00B95277" w:rsidRPr="009D0E49">
        <w:t>TS</w:t>
      </w:r>
      <w:r w:rsidR="00B95277">
        <w:t> </w:t>
      </w:r>
      <w:r w:rsidR="00B95277" w:rsidRPr="009D0E49">
        <w:t>2</w:t>
      </w:r>
      <w:r w:rsidRPr="009D0E49">
        <w:t>3.502</w:t>
      </w:r>
      <w:r w:rsidR="00B95277">
        <w:t> </w:t>
      </w:r>
      <w:r w:rsidR="00B95277" w:rsidRPr="009D0E49">
        <w:t>[</w:t>
      </w:r>
      <w:r w:rsidRPr="009D0E49">
        <w:t>3]).</w:t>
      </w:r>
    </w:p>
    <w:p w14:paraId="750C5227" w14:textId="77777777" w:rsidR="00602AC0" w:rsidRPr="003B2883" w:rsidRDefault="00602AC0" w:rsidP="00602AC0">
      <w:pPr>
        <w:pStyle w:val="TH"/>
      </w:pPr>
      <w:r w:rsidRPr="003B2883">
        <w:object w:dxaOrig="8670" w:dyaOrig="2130" w14:anchorId="4904B2FC">
          <v:shape id="_x0000_i1035" type="#_x0000_t75" style="width:432.55pt;height:105.85pt" o:ole="">
            <v:imagedata r:id="rId27" o:title=""/>
          </v:shape>
          <o:OLEObject Type="Embed" ProgID="Visio.Drawing.15" ShapeID="_x0000_i1035" DrawAspect="Content" ObjectID="_1794142153" r:id="rId28"/>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77777777"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14:paraId="768DA26F" w14:textId="77777777" w:rsidR="00602AC0" w:rsidRPr="003B2883" w:rsidRDefault="00602AC0" w:rsidP="00163413">
      <w:pPr>
        <w:pStyle w:val="B2"/>
      </w:pPr>
      <w:r w:rsidRPr="00163413">
        <w:lastRenderedPageBreak/>
        <w:t>-</w:t>
      </w:r>
      <w:r w:rsidRPr="00163413">
        <w:tab/>
        <w:t>a ProblemDetails structure with the "cause" attribute set to one of the application error listed in Table 6.1.3.5.3.1-3;</w:t>
      </w:r>
    </w:p>
    <w:p w14:paraId="329D764F" w14:textId="77777777" w:rsidR="00602AC0" w:rsidRPr="003B2883" w:rsidRDefault="00602AC0" w:rsidP="00876DA9">
      <w:pPr>
        <w:pStyle w:val="Heading6"/>
      </w:pPr>
      <w:bookmarkStart w:id="366" w:name="_Toc25156182"/>
      <w:bookmarkStart w:id="367" w:name="_Toc34124482"/>
      <w:bookmarkStart w:id="368" w:name="_Toc43207596"/>
      <w:bookmarkStart w:id="369" w:name="_Toc49857076"/>
      <w:bookmarkStart w:id="370" w:name="_Toc56676909"/>
      <w:bookmarkStart w:id="371" w:name="_Toc56691432"/>
      <w:bookmarkStart w:id="372" w:name="_Toc56698696"/>
      <w:bookmarkStart w:id="373" w:name="_Toc89034898"/>
      <w:bookmarkStart w:id="374" w:name="_Toc89064696"/>
      <w:bookmarkStart w:id="375" w:name="_Toc89179997"/>
      <w:bookmarkStart w:id="376" w:name="_Toc97071673"/>
      <w:bookmarkStart w:id="377" w:name="_Toc183523182"/>
      <w:r w:rsidRPr="003B2883">
        <w:t>5.2.2.3.1.2</w:t>
      </w:r>
      <w:r w:rsidRPr="003B2883">
        <w:tab/>
      </w:r>
      <w:r>
        <w:t>Detailed behaviour of the AMF</w:t>
      </w:r>
      <w:bookmarkEnd w:id="366"/>
      <w:bookmarkEnd w:id="367"/>
      <w:bookmarkEnd w:id="368"/>
      <w:bookmarkEnd w:id="369"/>
      <w:bookmarkEnd w:id="370"/>
      <w:bookmarkEnd w:id="371"/>
      <w:bookmarkEnd w:id="372"/>
      <w:bookmarkEnd w:id="373"/>
      <w:bookmarkEnd w:id="374"/>
      <w:bookmarkEnd w:id="375"/>
      <w:bookmarkEnd w:id="376"/>
      <w:bookmarkEnd w:id="377"/>
    </w:p>
    <w:p w14:paraId="5DD08373" w14:textId="211F2D60"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rsidR="00B95277">
        <w:t>clause </w:t>
      </w:r>
      <w:r w:rsidR="00B95277" w:rsidRPr="003B2883">
        <w:t>5</w:t>
      </w:r>
      <w:r w:rsidRPr="003B2883">
        <w:t>.2.2.3.1.1 shall apply with the following modifications:</w:t>
      </w:r>
    </w:p>
    <w:p w14:paraId="570D47B3" w14:textId="77777777" w:rsidR="00063ACE" w:rsidRPr="003B2883" w:rsidRDefault="00063ACE" w:rsidP="00602AC0"/>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000502A3" w14:textId="77777777" w:rsidR="00063ACE" w:rsidRDefault="00063ACE" w:rsidP="00602AC0">
      <w:pPr>
        <w:rPr>
          <w:lang w:val="en-US"/>
        </w:rPr>
      </w:pPr>
    </w:p>
    <w:p w14:paraId="263B764A" w14:textId="5B64C558" w:rsidR="00602AC0" w:rsidRDefault="00602AC0" w:rsidP="00602AC0">
      <w:pPr>
        <w:rPr>
          <w:b/>
          <w:lang w:val="en-US"/>
        </w:rPr>
      </w:pPr>
      <w:r w:rsidRPr="003B2883">
        <w:rPr>
          <w:b/>
          <w:lang w:val="en-US"/>
        </w:rPr>
        <w:t>2xx Response Cases:</w:t>
      </w:r>
    </w:p>
    <w:p w14:paraId="43F3B93B" w14:textId="77777777" w:rsidR="00063ACE" w:rsidRPr="003B2883" w:rsidRDefault="00063ACE" w:rsidP="00602AC0">
      <w:pPr>
        <w:rPr>
          <w:b/>
          <w:lang w:val="en-US"/>
        </w:rPr>
      </w:pP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1EAF8804" w14:textId="77777777" w:rsidR="00063ACE" w:rsidRPr="003B2883" w:rsidRDefault="00063ACE" w:rsidP="00602AC0">
      <w:pPr>
        <w:rPr>
          <w:b/>
          <w:lang w:val="en-US"/>
        </w:rPr>
      </w:pP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26B3FCDD" w14:textId="77777777" w:rsidR="00602AC0" w:rsidRPr="003B2883" w:rsidRDefault="00602AC0" w:rsidP="00602AC0">
      <w:pPr>
        <w:pStyle w:val="B1"/>
        <w:rPr>
          <w:rFonts w:eastAsia="Batang"/>
        </w:rPr>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14:paraId="61F87C2E" w14:textId="67E98CD1"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rsidR="00B95277">
        <w:t>clause </w:t>
      </w:r>
      <w:r w:rsidR="00B95277" w:rsidRPr="003B2883">
        <w:t>4</w:t>
      </w:r>
      <w:r w:rsidRPr="003B2883">
        <w:t>.2.3.3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7880DC02" w14:textId="77777777" w:rsidR="00063ACE" w:rsidRPr="003B2883" w:rsidRDefault="00063ACE" w:rsidP="00602AC0">
      <w:pPr>
        <w:rPr>
          <w:b/>
          <w:bCs/>
          <w:lang w:val="en-US"/>
        </w:rPr>
      </w:pP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61DD5053"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rsidR="00B95277">
        <w:t>clause </w:t>
      </w:r>
      <w:r w:rsidR="00B95277" w:rsidRPr="003B2883">
        <w:t>4</w:t>
      </w:r>
      <w:r w:rsidRPr="003B2883">
        <w:t>.2.3.3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49F76A74" w14:textId="77777777" w:rsidR="00063ACE" w:rsidRPr="003B2883" w:rsidRDefault="00063ACE" w:rsidP="00602AC0">
      <w:pPr>
        <w:rPr>
          <w:b/>
          <w:lang w:val="en-US"/>
        </w:rPr>
      </w:pPr>
    </w:p>
    <w:p w14:paraId="04DE12A0" w14:textId="223D5281" w:rsidR="00602AC0" w:rsidRDefault="00602AC0" w:rsidP="00602AC0">
      <w:pPr>
        <w:rPr>
          <w:lang w:val="en-US"/>
        </w:rPr>
      </w:pPr>
      <w:r w:rsidRPr="003B2883">
        <w:rPr>
          <w:lang w:val="en-US"/>
        </w:rPr>
        <w:t>All the bullets specified in Case A are applicable.</w:t>
      </w:r>
    </w:p>
    <w:p w14:paraId="2592F15C" w14:textId="77777777" w:rsidR="00157C70" w:rsidRPr="003B2883" w:rsidRDefault="00157C70" w:rsidP="00602AC0">
      <w:pPr>
        <w:rPr>
          <w:lang w:val="en-US"/>
        </w:rPr>
      </w:pPr>
    </w:p>
    <w:p w14:paraId="567D3EF1" w14:textId="5B3A546C" w:rsidR="00602AC0"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67C596F6" w14:textId="77777777" w:rsidR="00157C70" w:rsidRPr="003B2883" w:rsidRDefault="00157C70" w:rsidP="00602AC0"/>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77777777"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14:paraId="2934557B" w14:textId="46C38095"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rsidR="00B95277">
        <w:t>clause </w:t>
      </w:r>
      <w:r w:rsidR="00B95277" w:rsidRPr="003B2883">
        <w:t>5</w:t>
      </w:r>
      <w:r w:rsidRPr="003B2883">
        <w:t>.2.2.3.2.1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38BC41EB" w:rsidR="00602AC0" w:rsidRPr="003B2883" w:rsidRDefault="00602AC0" w:rsidP="00602AC0">
      <w:pPr>
        <w:pStyle w:val="B1"/>
      </w:pPr>
      <w:r w:rsidRPr="003B2883">
        <w:t>-</w:t>
      </w:r>
      <w:r w:rsidRPr="003B2883">
        <w:tab/>
        <w:t xml:space="preserve">notify the NF which invoked the service operation, as specified in </w:t>
      </w:r>
      <w:r w:rsidR="00B95277">
        <w:t>clause </w:t>
      </w:r>
      <w:r w:rsidR="00B95277" w:rsidRPr="003B2883">
        <w:t>5</w:t>
      </w:r>
      <w:r w:rsidRPr="003B2883">
        <w:t>.2.2.3.2,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7FEF2367" w14:textId="77777777" w:rsidR="00602AC0" w:rsidRPr="003B2883" w:rsidRDefault="00602AC0" w:rsidP="00602AC0">
      <w:pPr>
        <w:pStyle w:val="B1"/>
      </w:pP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77777777"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06E4737C" w:rsidR="00602AC0" w:rsidRPr="003B2883" w:rsidRDefault="00602AC0" w:rsidP="00602AC0">
      <w:pPr>
        <w:pStyle w:val="B2"/>
      </w:pPr>
      <w:r w:rsidRPr="003B2883">
        <w:t>-</w:t>
      </w:r>
      <w:r w:rsidRPr="003B2883">
        <w:tab/>
        <w:t xml:space="preserve">if there is an ongoing registration procedure (see </w:t>
      </w:r>
      <w:r w:rsidR="00B95277">
        <w:t>clause </w:t>
      </w:r>
      <w:r w:rsidR="00B95277" w:rsidRPr="003B2883">
        <w:t>4</w:t>
      </w:r>
      <w:r w:rsidRPr="003B2883">
        <w:t>.2.3.3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p>
    <w:p w14:paraId="502AA9CE" w14:textId="3E360A5A"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rsidR="00B95277">
        <w:t>clause </w:t>
      </w:r>
      <w:r w:rsidR="00B95277" w:rsidRPr="003B2883">
        <w:t>5</w:t>
      </w:r>
      <w:r w:rsidRPr="003B2883">
        <w:t>.3.2.1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0381DA9F" w:rsidR="00602AC0" w:rsidRDefault="00602AC0" w:rsidP="00602AC0">
      <w:pPr>
        <w:pStyle w:val="B2"/>
      </w:pPr>
      <w:r w:rsidRPr="003B2883">
        <w:t>-</w:t>
      </w:r>
      <w:r w:rsidRPr="003B2883">
        <w:tab/>
        <w:t xml:space="preserve">if there is an ongoing Xn or N2 handover procedure (see </w:t>
      </w:r>
      <w:r w:rsidR="00B95277">
        <w:t>clause </w:t>
      </w:r>
      <w:r w:rsidR="00B95277" w:rsidRPr="003B2883">
        <w:t>4</w:t>
      </w:r>
      <w:r w:rsidRPr="003B2883">
        <w:t>.9.1.2.1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250E9FFB" w:rsidR="00876641" w:rsidRPr="003B2883" w:rsidRDefault="00876641" w:rsidP="00602AC0">
      <w:pPr>
        <w:pStyle w:val="B2"/>
      </w:pPr>
      <w:r>
        <w:t>-</w:t>
      </w:r>
      <w:r>
        <w:tab/>
        <w:t>i</w:t>
      </w:r>
      <w:r w:rsidRPr="00490890">
        <w:t xml:space="preserve">f Paging Restrictions information restricts the N1N2MessageTransfer request from causing paging </w:t>
      </w:r>
      <w:r>
        <w:t xml:space="preserve">(see </w:t>
      </w:r>
      <w:r w:rsidR="00B95277">
        <w:t>clause </w:t>
      </w:r>
      <w:r w:rsidR="00B95277" w:rsidRPr="00490890">
        <w:t>4</w:t>
      </w:r>
      <w:r w:rsidRPr="00490890">
        <w:t xml:space="preserve">.2.3.3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503E5AD5" w14:textId="21F3004D" w:rsidR="00602AC0" w:rsidRDefault="00602AC0" w:rsidP="00602AC0">
      <w:pPr>
        <w:pStyle w:val="B1"/>
      </w:pPr>
      <w:r w:rsidRPr="003B2883">
        <w:lastRenderedPageBreak/>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07A92F5D"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sidR="00B95277">
        <w:rPr>
          <w:lang w:eastAsia="ko-KR"/>
        </w:rPr>
        <w:t>clause </w:t>
      </w:r>
      <w:r w:rsidR="00B95277" w:rsidRPr="003B2883">
        <w:rPr>
          <w:lang w:eastAsia="ko-KR"/>
        </w:rPr>
        <w:t>5</w:t>
      </w:r>
      <w:r w:rsidRPr="003B2883">
        <w:rPr>
          <w:lang w:eastAsia="ko-KR"/>
        </w:rPr>
        <w:t>.5.1.2.2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Pr="003B2883"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288EB553" w14:textId="77777777" w:rsidR="00602AC0" w:rsidRPr="003B2883" w:rsidRDefault="00602AC0" w:rsidP="00602AC0">
      <w:r w:rsidRPr="003B2883">
        <w:rPr>
          <w:b/>
        </w:rPr>
        <w:t>5xx Response Cases:</w:t>
      </w:r>
    </w:p>
    <w:p w14:paraId="05CEF078" w14:textId="77777777"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6EEBF1B9" w14:textId="77777777" w:rsidR="00602AC0" w:rsidRPr="003B2883" w:rsidRDefault="00602AC0" w:rsidP="00602AC0">
      <w:pPr>
        <w:pStyle w:val="Heading5"/>
      </w:pPr>
      <w:bookmarkStart w:id="378" w:name="_Toc25156183"/>
      <w:bookmarkStart w:id="379" w:name="_Toc34124483"/>
      <w:bookmarkStart w:id="380" w:name="_Toc43207597"/>
      <w:bookmarkStart w:id="381" w:name="_Toc49857077"/>
      <w:bookmarkStart w:id="382" w:name="_Toc56676910"/>
      <w:bookmarkStart w:id="383" w:name="_Toc56691433"/>
      <w:bookmarkStart w:id="384" w:name="_Toc56698697"/>
      <w:bookmarkStart w:id="385" w:name="_Toc89034899"/>
      <w:bookmarkStart w:id="386" w:name="_Toc89064697"/>
      <w:bookmarkStart w:id="387" w:name="_Toc89179998"/>
      <w:bookmarkStart w:id="388" w:name="_Toc97071674"/>
      <w:bookmarkStart w:id="389" w:name="_Toc183523183"/>
      <w:r w:rsidRPr="003B2883">
        <w:t>5.2.2.3.2</w:t>
      </w:r>
      <w:r w:rsidRPr="003B2883">
        <w:tab/>
        <w:t>N1N2Transfer Failure Notification</w:t>
      </w:r>
      <w:bookmarkEnd w:id="378"/>
      <w:bookmarkEnd w:id="379"/>
      <w:bookmarkEnd w:id="380"/>
      <w:bookmarkEnd w:id="381"/>
      <w:bookmarkEnd w:id="382"/>
      <w:bookmarkEnd w:id="383"/>
      <w:bookmarkEnd w:id="384"/>
      <w:bookmarkEnd w:id="385"/>
      <w:bookmarkEnd w:id="386"/>
      <w:bookmarkEnd w:id="387"/>
      <w:bookmarkEnd w:id="388"/>
      <w:bookmarkEnd w:id="389"/>
    </w:p>
    <w:p w14:paraId="6528CFBD" w14:textId="77777777" w:rsidR="009119F4" w:rsidRDefault="00602AC0" w:rsidP="00602AC0">
      <w:r w:rsidRPr="003B2883">
        <w:rPr>
          <w:rFonts w:hint="eastAsia"/>
        </w:rPr>
        <w:t>The AMF uses this notification to inform the NF service consumer that initiated an earlier</w:t>
      </w:r>
    </w:p>
    <w:p w14:paraId="364F537E" w14:textId="69B673E1" w:rsidR="00157C70" w:rsidRDefault="00157C70" w:rsidP="00602AC0"/>
    <w:p w14:paraId="6CA54702" w14:textId="05A84FEF"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rsidR="00B95277">
        <w:t>clause </w:t>
      </w:r>
      <w:r w:rsidR="00B95277" w:rsidRPr="003B2883">
        <w:t>5</w:t>
      </w:r>
      <w:r w:rsidRPr="003B2883">
        <w:t>.2.2.3.1.2.</w:t>
      </w:r>
    </w:p>
    <w:p w14:paraId="033D1FE4" w14:textId="46A5B99F" w:rsidR="00DF3727" w:rsidRPr="003B2883" w:rsidRDefault="00DF3727" w:rsidP="00602AC0">
      <w:pPr>
        <w:pStyle w:val="TH"/>
      </w:pPr>
      <w:r w:rsidRPr="003B2883">
        <w:object w:dxaOrig="8676" w:dyaOrig="2124" w14:anchorId="134E8735">
          <v:shape id="_x0000_i1036" type="#_x0000_t75" style="width:6in;height:108.7pt" o:ole="">
            <v:imagedata r:id="rId29" o:title=""/>
          </v:shape>
          <o:OLEObject Type="Embed" ProgID="Visio.Drawing.15" ShapeID="_x0000_i1036" DrawAspect="Content" ObjectID="_1794142154" r:id="rId30"/>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67321D7F"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B95277">
        <w:t>clause </w:t>
      </w:r>
      <w:r w:rsidR="00B95277" w:rsidRPr="003B2883">
        <w:t>5</w:t>
      </w:r>
      <w:r w:rsidR="00354977" w:rsidRPr="003B2883">
        <w:t>.2.2.3.1.2)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03B1DE9D" w:rsidR="000C674B" w:rsidRDefault="00354977" w:rsidP="00354977">
      <w:pPr>
        <w:pStyle w:val="B2"/>
      </w:pPr>
      <w:r>
        <w:lastRenderedPageBreak/>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xml:space="preserve">] </w:t>
      </w:r>
      <w:r w:rsidR="00B95277">
        <w:rPr>
          <w:lang w:eastAsia="zh-CN"/>
        </w:rPr>
        <w:t>clause 5</w:t>
      </w:r>
      <w:r w:rsidR="00876641">
        <w:rPr>
          <w:lang w:eastAsia="zh-CN"/>
        </w:rPr>
        <w:t>.</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45F393A5" w:rsidR="00602AC0" w:rsidRPr="003B2883" w:rsidRDefault="00354977" w:rsidP="00354977">
      <w:pPr>
        <w:pStyle w:val="B1"/>
      </w:pPr>
      <w:r>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B95277">
        <w:t>clause </w:t>
      </w:r>
      <w:r w:rsidR="00B95277" w:rsidRPr="003B2883">
        <w:t>5</w:t>
      </w:r>
      <w:r w:rsidR="00602AC0" w:rsidRPr="003B2883">
        <w:t>.2.2.3.1.2)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B95277">
        <w:t>clause </w:t>
      </w:r>
      <w:r w:rsidR="00B95277" w:rsidRPr="003B2883">
        <w:t>6</w:t>
      </w:r>
      <w:r w:rsidR="00602AC0" w:rsidRPr="003B2883">
        <w:t>.1.5.6.3.1.</w:t>
      </w:r>
    </w:p>
    <w:p w14:paraId="23907F09" w14:textId="77777777" w:rsidR="00602AC0" w:rsidRPr="003B2883" w:rsidRDefault="00602AC0" w:rsidP="00602AC0">
      <w:pPr>
        <w:pStyle w:val="B1"/>
        <w:ind w:firstLine="0"/>
      </w:pPr>
      <w:bookmarkStart w:id="390" w:name="_PERM_MCCTEMPBM_CRPT03410028___3"/>
      <w:r w:rsidRPr="003B2883">
        <w:t>The NF Service Consumer shall delete any stored representation of the N1N2MessageTransfer request resource URI upon receiving this notification.</w:t>
      </w:r>
    </w:p>
    <w:bookmarkEnd w:id="390"/>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391" w:name="_Toc25156184"/>
      <w:bookmarkStart w:id="392" w:name="_Toc34124484"/>
      <w:bookmarkStart w:id="393" w:name="_Toc43207598"/>
      <w:bookmarkStart w:id="394" w:name="_Toc49857078"/>
      <w:bookmarkStart w:id="395" w:name="_Toc56676911"/>
      <w:bookmarkStart w:id="396" w:name="_Toc56691434"/>
      <w:bookmarkStart w:id="397" w:name="_Toc56698698"/>
      <w:bookmarkStart w:id="398" w:name="_Toc89034900"/>
      <w:bookmarkStart w:id="399" w:name="_Toc89064698"/>
      <w:bookmarkStart w:id="400" w:name="_Toc89179999"/>
      <w:bookmarkStart w:id="401" w:name="_Toc97071675"/>
      <w:bookmarkStart w:id="402" w:name="_Toc183523184"/>
      <w:r w:rsidRPr="003B2883">
        <w:t>5.2.2.3.3</w:t>
      </w:r>
      <w:r w:rsidRPr="003B2883">
        <w:tab/>
        <w:t>N1N2MessageSubscribe</w:t>
      </w:r>
      <w:bookmarkEnd w:id="391"/>
      <w:bookmarkEnd w:id="392"/>
      <w:bookmarkEnd w:id="393"/>
      <w:bookmarkEnd w:id="394"/>
      <w:bookmarkEnd w:id="395"/>
      <w:bookmarkEnd w:id="396"/>
      <w:bookmarkEnd w:id="397"/>
      <w:bookmarkEnd w:id="398"/>
      <w:bookmarkEnd w:id="399"/>
      <w:bookmarkEnd w:id="400"/>
      <w:bookmarkEnd w:id="401"/>
      <w:bookmarkEnd w:id="402"/>
    </w:p>
    <w:p w14:paraId="1533C437" w14:textId="77777777" w:rsidR="00602AC0" w:rsidRPr="003B2883" w:rsidRDefault="00602AC0" w:rsidP="00876DA9">
      <w:pPr>
        <w:pStyle w:val="Heading6"/>
      </w:pPr>
      <w:bookmarkStart w:id="403" w:name="_Toc25156185"/>
      <w:bookmarkStart w:id="404" w:name="_Toc34124485"/>
      <w:bookmarkStart w:id="405" w:name="_Toc43207599"/>
      <w:bookmarkStart w:id="406" w:name="_Toc49857079"/>
      <w:bookmarkStart w:id="407" w:name="_Toc56676912"/>
      <w:bookmarkStart w:id="408" w:name="_Toc56691435"/>
      <w:bookmarkStart w:id="409" w:name="_Toc56698699"/>
      <w:bookmarkStart w:id="410" w:name="_Toc89034901"/>
      <w:bookmarkStart w:id="411" w:name="_Toc89064699"/>
      <w:bookmarkStart w:id="412" w:name="_Toc89180000"/>
      <w:bookmarkStart w:id="413" w:name="_Toc97071676"/>
      <w:bookmarkStart w:id="414" w:name="_Toc183523185"/>
      <w:r w:rsidRPr="003B2883">
        <w:t>5.2.2.3.3.1</w:t>
      </w:r>
      <w:r w:rsidRPr="003B2883">
        <w:tab/>
        <w:t>General</w:t>
      </w:r>
      <w:bookmarkEnd w:id="403"/>
      <w:bookmarkEnd w:id="404"/>
      <w:bookmarkEnd w:id="405"/>
      <w:bookmarkEnd w:id="406"/>
      <w:bookmarkEnd w:id="407"/>
      <w:bookmarkEnd w:id="408"/>
      <w:bookmarkEnd w:id="409"/>
      <w:bookmarkEnd w:id="410"/>
      <w:bookmarkEnd w:id="411"/>
      <w:bookmarkEnd w:id="412"/>
      <w:bookmarkEnd w:id="413"/>
      <w:bookmarkEnd w:id="414"/>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5C0E3046"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 xml:space="preserve">Step 0 of </w:t>
      </w:r>
      <w:r w:rsidR="00B95277" w:rsidRPr="003B2883">
        <w:rPr>
          <w:lang w:val="en-US"/>
        </w:rPr>
        <w:t>clause</w:t>
      </w:r>
      <w:r w:rsidR="00B95277">
        <w:rPr>
          <w:lang w:val="en-US"/>
        </w:rPr>
        <w:t> </w:t>
      </w:r>
      <w:r w:rsidR="00B95277" w:rsidRPr="003B2883">
        <w:rPr>
          <w:lang w:val="en-US"/>
        </w:rPr>
        <w:t>4</w:t>
      </w:r>
      <w:r w:rsidRPr="003B2883">
        <w:rPr>
          <w:lang w:val="en-US"/>
        </w:rPr>
        <w:t>.2.4.3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6A9E8B7D"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rsidR="00B95277">
        <w:t>clause </w:t>
      </w:r>
      <w:r w:rsidR="00B95277" w:rsidRPr="003B2883">
        <w:t>6</w:t>
      </w:r>
      <w:r w:rsidRPr="003B2883">
        <w:t>.1.3.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3.15pt;height:123.05pt" o:ole="">
            <v:imagedata r:id="rId31" o:title=""/>
          </v:shape>
          <o:OLEObject Type="Embed" ProgID="Visio.Drawing.11" ShapeID="_x0000_i1037" DrawAspect="Content" ObjectID="_1794142155" r:id="rId32"/>
        </w:object>
      </w:r>
    </w:p>
    <w:p w14:paraId="7DE52319" w14:textId="77777777" w:rsidR="00602AC0" w:rsidRPr="003B2883" w:rsidRDefault="00602AC0" w:rsidP="00602AC0">
      <w:pPr>
        <w:pStyle w:val="TF"/>
      </w:pPr>
      <w:r w:rsidRPr="003B2883">
        <w:t>Figure 5.2.2.3.3.1-1 N1N2 Message Subscribe</w:t>
      </w:r>
    </w:p>
    <w:p w14:paraId="5A806ECA" w14:textId="77777777"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15" w:name="_Toc25156186"/>
      <w:bookmarkStart w:id="416" w:name="_Toc34124486"/>
      <w:bookmarkStart w:id="417" w:name="_Toc43207600"/>
      <w:bookmarkStart w:id="418" w:name="_Toc49857080"/>
      <w:bookmarkStart w:id="419" w:name="_Toc56676913"/>
      <w:bookmarkStart w:id="420" w:name="_Toc56691436"/>
      <w:bookmarkStart w:id="421" w:name="_Toc56698700"/>
      <w:bookmarkStart w:id="422" w:name="_Toc89034902"/>
      <w:bookmarkStart w:id="423" w:name="_Toc89064700"/>
      <w:bookmarkStart w:id="424" w:name="_Toc89180001"/>
      <w:bookmarkStart w:id="425" w:name="_Toc97071677"/>
      <w:bookmarkStart w:id="426" w:name="_Toc183523186"/>
      <w:r w:rsidRPr="003B2883">
        <w:lastRenderedPageBreak/>
        <w:t>5.2.2.3.4</w:t>
      </w:r>
      <w:r w:rsidRPr="003B2883">
        <w:tab/>
        <w:t>N1N2MessageUnSubscribe</w:t>
      </w:r>
      <w:bookmarkEnd w:id="415"/>
      <w:bookmarkEnd w:id="416"/>
      <w:bookmarkEnd w:id="417"/>
      <w:bookmarkEnd w:id="418"/>
      <w:bookmarkEnd w:id="419"/>
      <w:bookmarkEnd w:id="420"/>
      <w:bookmarkEnd w:id="421"/>
      <w:bookmarkEnd w:id="422"/>
      <w:bookmarkEnd w:id="423"/>
      <w:bookmarkEnd w:id="424"/>
      <w:bookmarkEnd w:id="425"/>
      <w:bookmarkEnd w:id="426"/>
    </w:p>
    <w:p w14:paraId="36B218D6" w14:textId="77777777" w:rsidR="00602AC0" w:rsidRPr="003B2883" w:rsidRDefault="00602AC0" w:rsidP="00876DA9">
      <w:pPr>
        <w:pStyle w:val="Heading6"/>
      </w:pPr>
      <w:bookmarkStart w:id="427" w:name="_Toc25156187"/>
      <w:bookmarkStart w:id="428" w:name="_Toc34124487"/>
      <w:bookmarkStart w:id="429" w:name="_Toc43207601"/>
      <w:bookmarkStart w:id="430" w:name="_Toc49857081"/>
      <w:bookmarkStart w:id="431" w:name="_Toc56676914"/>
      <w:bookmarkStart w:id="432" w:name="_Toc56691437"/>
      <w:bookmarkStart w:id="433" w:name="_Toc56698701"/>
      <w:bookmarkStart w:id="434" w:name="_Toc89034903"/>
      <w:bookmarkStart w:id="435" w:name="_Toc89064701"/>
      <w:bookmarkStart w:id="436" w:name="_Toc89180002"/>
      <w:bookmarkStart w:id="437" w:name="_Toc97071678"/>
      <w:bookmarkStart w:id="438" w:name="_Toc183523187"/>
      <w:r w:rsidRPr="003B2883">
        <w:t>5.2.2.3.4.1</w:t>
      </w:r>
      <w:r w:rsidRPr="003B2883">
        <w:tab/>
        <w:t>General</w:t>
      </w:r>
      <w:bookmarkEnd w:id="427"/>
      <w:bookmarkEnd w:id="428"/>
      <w:bookmarkEnd w:id="429"/>
      <w:bookmarkEnd w:id="430"/>
      <w:bookmarkEnd w:id="431"/>
      <w:bookmarkEnd w:id="432"/>
      <w:bookmarkEnd w:id="433"/>
      <w:bookmarkEnd w:id="434"/>
      <w:bookmarkEnd w:id="435"/>
      <w:bookmarkEnd w:id="436"/>
      <w:bookmarkEnd w:id="437"/>
      <w:bookmarkEnd w:id="438"/>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5A8A6B4E" w:rsidR="00602AC0" w:rsidRDefault="00602AC0" w:rsidP="00876DA9">
      <w:pPr>
        <w:rPr>
          <w:lang w:val="fr-FR"/>
        </w:rPr>
      </w:pPr>
      <w:r w:rsidRPr="003B2883">
        <w:t xml:space="preserve">The NF Service Consumer shall use the HTTP method DELETE with the URI of the "N1N2 Individual Subscription" resource (See </w:t>
      </w:r>
      <w:r w:rsidR="00B95277">
        <w:t>clause </w:t>
      </w:r>
      <w:r w:rsidR="00B95277" w:rsidRPr="003B2883">
        <w:t>6</w:t>
      </w:r>
      <w:r w:rsidRPr="003B2883">
        <w:t>.1.3.7.3.1),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7.3pt" o:ole="">
            <v:imagedata r:id="rId33" o:title=""/>
          </v:shape>
          <o:OLEObject Type="Embed" ProgID="Visio.Drawing.11" ShapeID="_x0000_i1038" DrawAspect="Content" ObjectID="_1794142156" r:id="rId34"/>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39" w:name="_Toc25156188"/>
      <w:bookmarkStart w:id="440" w:name="_Toc34124488"/>
      <w:bookmarkStart w:id="441" w:name="_Toc43207602"/>
      <w:bookmarkStart w:id="442" w:name="_Toc49857082"/>
      <w:bookmarkStart w:id="443" w:name="_Toc56676915"/>
      <w:bookmarkStart w:id="444" w:name="_Toc56691438"/>
      <w:bookmarkStart w:id="445" w:name="_Toc56698702"/>
      <w:bookmarkStart w:id="446" w:name="_Toc89034904"/>
      <w:bookmarkStart w:id="447" w:name="_Toc89064702"/>
      <w:bookmarkStart w:id="448" w:name="_Toc89180003"/>
      <w:bookmarkStart w:id="449" w:name="_Toc97071679"/>
      <w:bookmarkStart w:id="450" w:name="_Toc183523188"/>
      <w:r w:rsidRPr="003B2883">
        <w:t>5.2.2.3.5</w:t>
      </w:r>
      <w:r w:rsidRPr="003B2883">
        <w:tab/>
        <w:t>N1MessageNotify</w:t>
      </w:r>
      <w:bookmarkEnd w:id="439"/>
      <w:bookmarkEnd w:id="440"/>
      <w:bookmarkEnd w:id="441"/>
      <w:bookmarkEnd w:id="442"/>
      <w:bookmarkEnd w:id="443"/>
      <w:bookmarkEnd w:id="444"/>
      <w:bookmarkEnd w:id="445"/>
      <w:bookmarkEnd w:id="446"/>
      <w:bookmarkEnd w:id="447"/>
      <w:bookmarkEnd w:id="448"/>
      <w:bookmarkEnd w:id="449"/>
      <w:bookmarkEnd w:id="450"/>
    </w:p>
    <w:p w14:paraId="17D925FF" w14:textId="77777777" w:rsidR="00602AC0" w:rsidRPr="003B2883" w:rsidRDefault="00602AC0" w:rsidP="00876DA9">
      <w:pPr>
        <w:pStyle w:val="Heading6"/>
      </w:pPr>
      <w:bookmarkStart w:id="451" w:name="_Toc25156189"/>
      <w:bookmarkStart w:id="452" w:name="_Toc34124489"/>
      <w:bookmarkStart w:id="453" w:name="_Toc43207603"/>
      <w:bookmarkStart w:id="454" w:name="_Toc49857083"/>
      <w:bookmarkStart w:id="455" w:name="_Toc56676916"/>
      <w:bookmarkStart w:id="456" w:name="_Toc56691439"/>
      <w:bookmarkStart w:id="457" w:name="_Toc56698703"/>
      <w:bookmarkStart w:id="458" w:name="_Toc89034905"/>
      <w:bookmarkStart w:id="459" w:name="_Toc89064703"/>
      <w:bookmarkStart w:id="460" w:name="_Toc89180004"/>
      <w:bookmarkStart w:id="461" w:name="_Toc97071680"/>
      <w:bookmarkStart w:id="462" w:name="_Toc183523189"/>
      <w:r w:rsidRPr="003B2883">
        <w:t>5.2.2.3.5.1</w:t>
      </w:r>
      <w:r w:rsidRPr="003B2883">
        <w:tab/>
        <w:t>General</w:t>
      </w:r>
      <w:bookmarkEnd w:id="451"/>
      <w:bookmarkEnd w:id="452"/>
      <w:bookmarkEnd w:id="453"/>
      <w:bookmarkEnd w:id="454"/>
      <w:bookmarkEnd w:id="455"/>
      <w:bookmarkEnd w:id="456"/>
      <w:bookmarkEnd w:id="457"/>
      <w:bookmarkEnd w:id="458"/>
      <w:bookmarkEnd w:id="459"/>
      <w:bookmarkEnd w:id="460"/>
      <w:bookmarkEnd w:id="461"/>
      <w:bookmarkEnd w:id="462"/>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422C06E9" w:rsidR="00602AC0" w:rsidRDefault="00602AC0" w:rsidP="00602AC0">
      <w:pPr>
        <w:pStyle w:val="B1"/>
      </w:pPr>
      <w:r w:rsidRPr="003B2883">
        <w:t>-</w:t>
      </w:r>
      <w:r w:rsidRPr="003B2883">
        <w:tab/>
        <w:t>UE assisted and UE based positioning procedure (</w:t>
      </w:r>
      <w:r w:rsidR="003B23B6">
        <w:t xml:space="preserve">see </w:t>
      </w:r>
      <w:r w:rsidR="00B95277">
        <w:t>clause 6</w:t>
      </w:r>
      <w:r w:rsidR="003B23B6">
        <w:t>.11.1 of 3GPP TS 23.273 [42]</w:t>
      </w:r>
      <w:r w:rsidRPr="003B2883">
        <w:t>)</w:t>
      </w:r>
    </w:p>
    <w:p w14:paraId="6067751A" w14:textId="1ED3FD21"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F80BAF">
        <w:rPr>
          <w:lang w:eastAsia="zh-CN"/>
        </w:rPr>
        <w:t xml:space="preserve">and </w:t>
      </w:r>
      <w:r w:rsidR="00B95277">
        <w:rPr>
          <w:lang w:eastAsia="zh-CN"/>
        </w:rPr>
        <w:t>clause 6</w:t>
      </w:r>
      <w:r w:rsidR="00F80BAF">
        <w:rPr>
          <w:lang w:eastAsia="zh-CN"/>
        </w:rPr>
        <w:t xml:space="preserve">.7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42412B3D" w14:textId="79AD2280" w:rsidR="009218E4" w:rsidRPr="003B2883" w:rsidRDefault="009218E4" w:rsidP="009218E4">
      <w:pPr>
        <w:pStyle w:val="B1"/>
        <w:rPr>
          <w:lang w:eastAsia="zh-CN"/>
        </w:rPr>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4A1A6294"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2C47449" w14:textId="77777777" w:rsidR="00602AC0" w:rsidRDefault="00602AC0" w:rsidP="00602AC0">
      <w:pPr>
        <w:pStyle w:val="TH"/>
        <w:rPr>
          <w:lang w:val="fr-FR"/>
        </w:rPr>
      </w:pP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6.3pt;height:128.5pt" o:ole="">
            <v:imagedata r:id="rId35" o:title=""/>
          </v:shape>
          <o:OLEObject Type="Embed" ProgID="Visio.Drawing.11" ShapeID="_x0000_i1039" DrawAspect="Content" ObjectID="_1794142157" r:id="rId36"/>
        </w:object>
      </w:r>
    </w:p>
    <w:p w14:paraId="313E5BE3" w14:textId="77777777" w:rsidR="00602AC0" w:rsidRPr="003B2883" w:rsidRDefault="00602AC0" w:rsidP="00602AC0">
      <w:pPr>
        <w:pStyle w:val="TF"/>
      </w:pPr>
      <w:r w:rsidRPr="003B2883">
        <w:t>Figure 5.2.2.3.5.1-1 N1 Message Notify</w:t>
      </w:r>
    </w:p>
    <w:p w14:paraId="4057EA02" w14:textId="77777777"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14:paraId="07B920B4"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463" w:name="_Toc25156190"/>
      <w:bookmarkStart w:id="464" w:name="_Toc34124490"/>
      <w:bookmarkStart w:id="465" w:name="_Toc43207604"/>
      <w:bookmarkStart w:id="466" w:name="_Toc49857084"/>
      <w:bookmarkStart w:id="467" w:name="_Toc56676917"/>
      <w:bookmarkStart w:id="468" w:name="_Toc56691440"/>
      <w:bookmarkStart w:id="469" w:name="_Toc56698704"/>
      <w:bookmarkStart w:id="470" w:name="_Toc89034906"/>
      <w:bookmarkStart w:id="471" w:name="_Toc89064704"/>
      <w:bookmarkStart w:id="472" w:name="_Toc89180005"/>
      <w:bookmarkStart w:id="473" w:name="_Toc97071681"/>
      <w:bookmarkStart w:id="474" w:name="_Toc183523190"/>
      <w:r w:rsidRPr="003B2883">
        <w:t>5.2.2.3.5.2</w:t>
      </w:r>
      <w:r w:rsidRPr="003B2883">
        <w:tab/>
        <w:t>Using N1MessageNotify in the Registration with AMF Re-allocation Procedure</w:t>
      </w:r>
      <w:bookmarkEnd w:id="463"/>
      <w:bookmarkEnd w:id="464"/>
      <w:bookmarkEnd w:id="465"/>
      <w:bookmarkEnd w:id="466"/>
      <w:bookmarkEnd w:id="467"/>
      <w:bookmarkEnd w:id="468"/>
      <w:bookmarkEnd w:id="469"/>
      <w:bookmarkEnd w:id="470"/>
      <w:bookmarkEnd w:id="471"/>
      <w:bookmarkEnd w:id="472"/>
      <w:bookmarkEnd w:id="473"/>
      <w:bookmarkEnd w:id="474"/>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20CA79FA" w:rsidR="00602AC0" w:rsidRPr="003B2883" w:rsidRDefault="00602AC0" w:rsidP="00602AC0">
      <w:pPr>
        <w:rPr>
          <w:lang w:eastAsia="ko-KR"/>
        </w:rPr>
      </w:pPr>
      <w:r w:rsidRPr="003B2883">
        <w:t xml:space="preserve">The requirements specified in </w:t>
      </w:r>
      <w:r w:rsidR="00B95277">
        <w:t>clause </w:t>
      </w:r>
      <w:r w:rsidR="00B95277" w:rsidRPr="003B2883">
        <w:t>5</w:t>
      </w:r>
      <w:r w:rsidRPr="003B2883">
        <w:t>.2.2.3.5.1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77777777"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77777777"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14:paraId="6F0E9E1F" w14:textId="77777777" w:rsidR="00602AC0" w:rsidRPr="003B2883" w:rsidRDefault="00602AC0" w:rsidP="00876DA9">
      <w:pPr>
        <w:pStyle w:val="Heading6"/>
      </w:pPr>
      <w:bookmarkStart w:id="475" w:name="_Toc25156191"/>
      <w:bookmarkStart w:id="476" w:name="_Toc34124491"/>
      <w:bookmarkStart w:id="477" w:name="_Toc43207605"/>
      <w:bookmarkStart w:id="478" w:name="_Toc49857085"/>
      <w:bookmarkStart w:id="479" w:name="_Toc56676918"/>
      <w:bookmarkStart w:id="480" w:name="_Toc56691441"/>
      <w:bookmarkStart w:id="481" w:name="_Toc56698705"/>
      <w:bookmarkStart w:id="482" w:name="_Toc89034907"/>
      <w:bookmarkStart w:id="483" w:name="_Toc89064705"/>
      <w:bookmarkStart w:id="484" w:name="_Toc89180006"/>
      <w:bookmarkStart w:id="485" w:name="_Toc97071682"/>
      <w:bookmarkStart w:id="486" w:name="_Toc183523191"/>
      <w:r w:rsidRPr="003B2883">
        <w:t>5.2.2.3.5.3</w:t>
      </w:r>
      <w:r w:rsidRPr="003B2883">
        <w:tab/>
        <w:t>Using N1MessageNotify in the UE Assisted and UE Based Positioning Procedure</w:t>
      </w:r>
      <w:bookmarkEnd w:id="475"/>
      <w:bookmarkEnd w:id="476"/>
      <w:bookmarkEnd w:id="477"/>
      <w:bookmarkEnd w:id="478"/>
      <w:bookmarkEnd w:id="479"/>
      <w:bookmarkEnd w:id="480"/>
      <w:bookmarkEnd w:id="481"/>
      <w:bookmarkEnd w:id="482"/>
      <w:bookmarkEnd w:id="483"/>
      <w:bookmarkEnd w:id="484"/>
      <w:bookmarkEnd w:id="485"/>
      <w:bookmarkEnd w:id="486"/>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032FE5BC" w:rsidR="00602AC0" w:rsidRDefault="00602AC0" w:rsidP="00602AC0">
      <w:r w:rsidRPr="003B2883">
        <w:t xml:space="preserve">The requirements specified in </w:t>
      </w:r>
      <w:r w:rsidR="00B95277">
        <w:t>clause </w:t>
      </w:r>
      <w:r w:rsidR="00B95277" w:rsidRPr="003B2883">
        <w:t>5</w:t>
      </w:r>
      <w:r w:rsidRPr="003B2883">
        <w:t>.2.2.3.5.1 shall apply with the following modifications:</w:t>
      </w:r>
    </w:p>
    <w:p w14:paraId="731BA3BE" w14:textId="3A698F63" w:rsidR="00602AC0" w:rsidRPr="003B2883" w:rsidRDefault="00602AC0" w:rsidP="00602AC0">
      <w:pPr>
        <w:pStyle w:val="B1"/>
      </w:pPr>
      <w:r w:rsidRPr="003B2883">
        <w:lastRenderedPageBreak/>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B95277">
        <w:t>clause </w:t>
      </w:r>
      <w:r w:rsidR="00B95277"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487" w:name="_Toc25156192"/>
      <w:bookmarkStart w:id="488" w:name="_Toc34124492"/>
      <w:bookmarkStart w:id="489" w:name="_Toc43207606"/>
      <w:bookmarkStart w:id="490" w:name="_Toc49857086"/>
      <w:bookmarkStart w:id="491" w:name="_Toc56676919"/>
      <w:bookmarkStart w:id="492" w:name="_Toc56691442"/>
      <w:bookmarkStart w:id="493" w:name="_Toc56698706"/>
      <w:bookmarkStart w:id="494" w:name="_Toc89034908"/>
      <w:bookmarkStart w:id="495" w:name="_Toc89064706"/>
      <w:bookmarkStart w:id="496" w:name="_Toc89180007"/>
      <w:bookmarkStart w:id="497" w:name="_Toc97071683"/>
      <w:bookmarkStart w:id="498" w:name="_Toc183523192"/>
      <w:r w:rsidRPr="003B2883">
        <w:t>5.2.2.3.5.4</w:t>
      </w:r>
      <w:r w:rsidRPr="003B2883">
        <w:tab/>
        <w:t>Using N1MessageNotify in the UE Configuration Update for transparent UE Policy delivery</w:t>
      </w:r>
      <w:bookmarkEnd w:id="487"/>
      <w:bookmarkEnd w:id="488"/>
      <w:bookmarkEnd w:id="489"/>
      <w:bookmarkEnd w:id="490"/>
      <w:bookmarkEnd w:id="491"/>
      <w:bookmarkEnd w:id="492"/>
      <w:bookmarkEnd w:id="493"/>
      <w:bookmarkEnd w:id="494"/>
      <w:bookmarkEnd w:id="495"/>
      <w:bookmarkEnd w:id="496"/>
      <w:bookmarkEnd w:id="497"/>
      <w:bookmarkEnd w:id="498"/>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134BC420" w:rsidR="00602AC0" w:rsidRDefault="00602AC0" w:rsidP="00602AC0">
      <w:r w:rsidRPr="003B2883">
        <w:t xml:space="preserve">The requirements specified in </w:t>
      </w:r>
      <w:r w:rsidR="00B95277">
        <w:t>clause </w:t>
      </w:r>
      <w:r w:rsidR="00B95277" w:rsidRPr="003B2883">
        <w:t>5</w:t>
      </w:r>
      <w:r w:rsidRPr="003B2883">
        <w:t>.2.2.3.5.1 shall apply with the following modifications:</w:t>
      </w:r>
    </w:p>
    <w:p w14:paraId="034F2083" w14:textId="77777777"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499" w:name="_Toc25156193"/>
      <w:bookmarkStart w:id="500" w:name="_Toc34124493"/>
      <w:bookmarkStart w:id="501" w:name="_Toc43207607"/>
      <w:bookmarkStart w:id="502" w:name="_Toc49857087"/>
      <w:bookmarkStart w:id="503" w:name="_Toc56676920"/>
      <w:bookmarkStart w:id="504" w:name="_Toc56691443"/>
      <w:bookmarkStart w:id="505" w:name="_Toc56698707"/>
      <w:bookmarkStart w:id="506" w:name="_Toc89034909"/>
      <w:bookmarkStart w:id="507" w:name="_Toc89064707"/>
      <w:bookmarkStart w:id="508" w:name="_Toc89180008"/>
      <w:bookmarkStart w:id="509" w:name="_Toc97071684"/>
      <w:bookmarkStart w:id="510" w:name="_Toc183523193"/>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499"/>
      <w:bookmarkEnd w:id="500"/>
      <w:bookmarkEnd w:id="501"/>
      <w:bookmarkEnd w:id="502"/>
      <w:bookmarkEnd w:id="503"/>
      <w:bookmarkEnd w:id="504"/>
      <w:bookmarkEnd w:id="505"/>
      <w:bookmarkEnd w:id="506"/>
      <w:bookmarkEnd w:id="507"/>
      <w:bookmarkEnd w:id="508"/>
      <w:bookmarkEnd w:id="509"/>
      <w:bookmarkEnd w:id="510"/>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50CA4AE3" w:rsidR="00602AC0" w:rsidRDefault="00602AC0" w:rsidP="00602AC0">
      <w:r w:rsidRPr="003B2883">
        <w:t xml:space="preserve">The requirements specified in </w:t>
      </w:r>
      <w:r w:rsidR="00B95277">
        <w:t>clause </w:t>
      </w:r>
      <w:r w:rsidR="00B95277" w:rsidRPr="003B2883">
        <w:t>5</w:t>
      </w:r>
      <w:r w:rsidRPr="003B2883">
        <w:t>.2.2.3.5.1 shall apply with the following modifications:</w:t>
      </w:r>
    </w:p>
    <w:p w14:paraId="6D7B2C89" w14:textId="595375DA"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B95277">
        <w:t>clause </w:t>
      </w:r>
      <w:r w:rsidR="00B95277"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11" w:name="_Toc56696167"/>
      <w:bookmarkStart w:id="512" w:name="_Toc81227498"/>
      <w:bookmarkStart w:id="513" w:name="_Toc90635745"/>
      <w:bookmarkStart w:id="514" w:name="_Toc97071685"/>
      <w:bookmarkStart w:id="515" w:name="_Toc183523194"/>
      <w:r w:rsidRPr="003B2883">
        <w:t>5.2.2.3.5.</w:t>
      </w:r>
      <w:r>
        <w:t>6</w:t>
      </w:r>
      <w:r w:rsidRPr="003B2883">
        <w:tab/>
        <w:t xml:space="preserve">Using N1MessageNotify in the </w:t>
      </w:r>
      <w:bookmarkEnd w:id="511"/>
      <w:bookmarkEnd w:id="512"/>
      <w:bookmarkEnd w:id="513"/>
      <w:r w:rsidRPr="00F7532B">
        <w:t xml:space="preserve">UE triggered </w:t>
      </w:r>
      <w:r>
        <w:rPr>
          <w:rFonts w:hint="eastAsia"/>
        </w:rPr>
        <w:t>p</w:t>
      </w:r>
      <w:r w:rsidRPr="00F7532B">
        <w:t>olicy provisioning procedure</w:t>
      </w:r>
      <w:r>
        <w:rPr>
          <w:rFonts w:hint="eastAsia"/>
        </w:rPr>
        <w:t xml:space="preserve"> to request UE policies</w:t>
      </w:r>
      <w:bookmarkEnd w:id="514"/>
      <w:bookmarkEnd w:id="515"/>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0DED2368" w:rsidR="009218E4" w:rsidRPr="003B2883" w:rsidRDefault="009218E4" w:rsidP="009218E4">
      <w:r w:rsidRPr="003B2883">
        <w:t xml:space="preserve">The requirements specified in </w:t>
      </w:r>
      <w:r w:rsidR="00B95277">
        <w:t>clause </w:t>
      </w:r>
      <w:r w:rsidR="00B95277" w:rsidRPr="003B2883">
        <w:t>5</w:t>
      </w:r>
      <w:r w:rsidRPr="003B2883">
        <w:t>.2.2.3.5.1 shall apply with the following modifications:</w:t>
      </w:r>
    </w:p>
    <w:p w14:paraId="3EFF02DB" w14:textId="77777777" w:rsidR="009218E4" w:rsidRPr="003B2883" w:rsidRDefault="009218E4" w:rsidP="009218E4">
      <w:pPr>
        <w:pStyle w:val="B1"/>
        <w:rPr>
          <w:lang w:eastAsia="ko-KR"/>
        </w:rPr>
      </w:pPr>
      <w:r w:rsidRPr="003B2883">
        <w:lastRenderedPageBreak/>
        <w:t>1.</w:t>
      </w:r>
      <w:r w:rsidRPr="003B2883">
        <w:tab/>
        <w:t>Same as step 1 of Figure 5.2.2.3.5.1-1. The request payload shall include the following information:</w:t>
      </w:r>
    </w:p>
    <w:p w14:paraId="581D621A" w14:textId="77777777" w:rsidR="009218E4" w:rsidRDefault="009218E4" w:rsidP="001F790D">
      <w:pPr>
        <w:pStyle w:val="B2"/>
      </w:pPr>
      <w:r w:rsidRPr="003B2883">
        <w:t>-</w:t>
      </w:r>
      <w:r w:rsidRPr="003B2883">
        <w:tab/>
        <w:t>the UPDP message.</w:t>
      </w:r>
    </w:p>
    <w:p w14:paraId="45E12BAD" w14:textId="77777777" w:rsidR="00602AC0" w:rsidRPr="003B2883" w:rsidRDefault="00602AC0" w:rsidP="00602AC0">
      <w:pPr>
        <w:pStyle w:val="Heading5"/>
      </w:pPr>
      <w:bookmarkStart w:id="516" w:name="_Toc25156194"/>
      <w:bookmarkStart w:id="517" w:name="_Toc34124494"/>
      <w:bookmarkStart w:id="518" w:name="_Toc43207608"/>
      <w:bookmarkStart w:id="519" w:name="_Toc49857088"/>
      <w:bookmarkStart w:id="520" w:name="_Toc56676921"/>
      <w:bookmarkStart w:id="521" w:name="_Toc56691444"/>
      <w:bookmarkStart w:id="522" w:name="_Toc56698708"/>
      <w:bookmarkStart w:id="523" w:name="_Toc89034910"/>
      <w:bookmarkStart w:id="524" w:name="_Toc89064708"/>
      <w:bookmarkStart w:id="525" w:name="_Toc89180009"/>
      <w:bookmarkStart w:id="526" w:name="_Toc97071686"/>
      <w:bookmarkStart w:id="527" w:name="_Toc183523195"/>
      <w:r w:rsidRPr="003B2883">
        <w:t>5.2.2.3.6</w:t>
      </w:r>
      <w:r w:rsidRPr="003B2883">
        <w:tab/>
        <w:t>N2InfoNotify</w:t>
      </w:r>
      <w:bookmarkEnd w:id="516"/>
      <w:bookmarkEnd w:id="517"/>
      <w:bookmarkEnd w:id="518"/>
      <w:bookmarkEnd w:id="519"/>
      <w:bookmarkEnd w:id="520"/>
      <w:bookmarkEnd w:id="521"/>
      <w:bookmarkEnd w:id="522"/>
      <w:bookmarkEnd w:id="523"/>
      <w:bookmarkEnd w:id="524"/>
      <w:bookmarkEnd w:id="525"/>
      <w:bookmarkEnd w:id="526"/>
      <w:bookmarkEnd w:id="527"/>
    </w:p>
    <w:p w14:paraId="6A5572A6" w14:textId="77777777" w:rsidR="00602AC0" w:rsidRPr="003B2883" w:rsidRDefault="00602AC0" w:rsidP="00876DA9">
      <w:pPr>
        <w:pStyle w:val="Heading6"/>
      </w:pPr>
      <w:bookmarkStart w:id="528" w:name="_Toc25156195"/>
      <w:bookmarkStart w:id="529" w:name="_Toc34124495"/>
      <w:bookmarkStart w:id="530" w:name="_Toc43207609"/>
      <w:bookmarkStart w:id="531" w:name="_Toc49857089"/>
      <w:bookmarkStart w:id="532" w:name="_Toc56676922"/>
      <w:bookmarkStart w:id="533" w:name="_Toc56691445"/>
      <w:bookmarkStart w:id="534" w:name="_Toc56698709"/>
      <w:bookmarkStart w:id="535" w:name="_Toc89034911"/>
      <w:bookmarkStart w:id="536" w:name="_Toc89064709"/>
      <w:bookmarkStart w:id="537" w:name="_Toc89180010"/>
      <w:bookmarkStart w:id="538" w:name="_Toc97071687"/>
      <w:bookmarkStart w:id="539" w:name="_Toc183523196"/>
      <w:r w:rsidRPr="003B2883">
        <w:t>5.2.2.3.6.1</w:t>
      </w:r>
      <w:r w:rsidRPr="003B2883">
        <w:tab/>
        <w:t>General</w:t>
      </w:r>
      <w:bookmarkEnd w:id="528"/>
      <w:bookmarkEnd w:id="529"/>
      <w:bookmarkEnd w:id="530"/>
      <w:bookmarkEnd w:id="531"/>
      <w:bookmarkEnd w:id="532"/>
      <w:bookmarkEnd w:id="533"/>
      <w:bookmarkEnd w:id="534"/>
      <w:bookmarkEnd w:id="535"/>
      <w:bookmarkEnd w:id="536"/>
      <w:bookmarkEnd w:id="537"/>
      <w:bookmarkEnd w:id="538"/>
      <w:bookmarkEnd w:id="539"/>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57CF36F2" w:rsidR="00602AC0" w:rsidRPr="003B2883" w:rsidRDefault="00602AC0" w:rsidP="00602AC0">
      <w:pPr>
        <w:pStyle w:val="B1"/>
      </w:pPr>
      <w:r w:rsidRPr="003B2883">
        <w:t>-</w:t>
      </w:r>
      <w:r w:rsidRPr="003B2883">
        <w:tab/>
        <w:t>Network assisted positioning procedure (</w:t>
      </w:r>
      <w:r w:rsidR="003B23B6">
        <w:t xml:space="preserve">see </w:t>
      </w:r>
      <w:r w:rsidR="00B95277">
        <w:t>clause 6</w:t>
      </w:r>
      <w:r w:rsidR="003B23B6">
        <w:t>.11.2 of 3GPP TS 23.273 [42]</w:t>
      </w:r>
      <w:r w:rsidRPr="003B2883">
        <w:t>)</w:t>
      </w:r>
    </w:p>
    <w:p w14:paraId="54AD6DF6" w14:textId="0ADB61AA" w:rsidR="00602AC0" w:rsidRPr="003B2883" w:rsidRDefault="00602AC0" w:rsidP="00602AC0">
      <w:pPr>
        <w:pStyle w:val="B1"/>
      </w:pPr>
      <w:r>
        <w:t>-</w:t>
      </w:r>
      <w:r>
        <w:tab/>
        <w:t xml:space="preserve">AMF planned removal procedure with UDSF deployed (see </w:t>
      </w:r>
      <w:r w:rsidR="00B95277">
        <w:t>clause 5</w:t>
      </w:r>
      <w:r>
        <w:t>.21.2.2.1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4ABBE8B1" w:rsidR="00602AC0" w:rsidRPr="003B2883" w:rsidRDefault="00602AC0" w:rsidP="00602AC0">
      <w:r w:rsidRPr="003B2883">
        <w:t xml:space="preserve">The AMF shall use HTTP POST method to the N2Info Notification URI provided by the NF Service Consumer via N1N2MessageSubscribe service operation (See </w:t>
      </w:r>
      <w:r w:rsidR="00B95277">
        <w:t>clause </w:t>
      </w:r>
      <w:r w:rsidR="00B95277" w:rsidRPr="003B2883">
        <w:t>5</w:t>
      </w:r>
      <w:r w:rsidRPr="003B2883">
        <w:t>.2.2.3.3).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3.15pt;height:108.7pt" o:ole="">
            <v:imagedata r:id="rId37" o:title=""/>
          </v:shape>
          <o:OLEObject Type="Embed" ProgID="Visio.Drawing.11" ShapeID="_x0000_i1040" DrawAspect="Content" ObjectID="_1794142158" r:id="rId38"/>
        </w:object>
      </w:r>
    </w:p>
    <w:p w14:paraId="5FB5D8E8" w14:textId="77777777" w:rsidR="00602AC0" w:rsidRPr="003B2883" w:rsidRDefault="00602AC0" w:rsidP="00602AC0">
      <w:pPr>
        <w:pStyle w:val="TF"/>
      </w:pPr>
      <w:r w:rsidRPr="003B2883">
        <w:t>Figure 5.2.2.3.6.1-1 N2 Information Notify</w:t>
      </w:r>
    </w:p>
    <w:p w14:paraId="5E4F15BE" w14:textId="0C97F3FF"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and the payload body of the POST request shall contain a N2InformationNotification data structure, containing the N2 information that was subscribed by the NF Service Consumer.</w:t>
      </w:r>
    </w:p>
    <w:p w14:paraId="1B021595"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40" w:name="_Toc25156196"/>
      <w:bookmarkStart w:id="541" w:name="_Toc34124496"/>
      <w:bookmarkStart w:id="542" w:name="_Toc43207610"/>
      <w:bookmarkStart w:id="543" w:name="_Toc49857090"/>
      <w:bookmarkStart w:id="544" w:name="_Toc56676923"/>
      <w:bookmarkStart w:id="545" w:name="_Toc56691446"/>
      <w:bookmarkStart w:id="546" w:name="_Toc56698710"/>
      <w:bookmarkStart w:id="547" w:name="_Toc89034912"/>
      <w:bookmarkStart w:id="548" w:name="_Toc89064710"/>
      <w:bookmarkStart w:id="549" w:name="_Toc89180011"/>
      <w:bookmarkStart w:id="550" w:name="_Toc97071688"/>
      <w:bookmarkStart w:id="551" w:name="_Toc183523197"/>
      <w:r w:rsidRPr="003B2883">
        <w:t>5.2.2.3.6.2</w:t>
      </w:r>
      <w:r w:rsidRPr="003B2883">
        <w:tab/>
        <w:t>Using N2InfoNotify during Inter NG-RAN node N2 based handover procedure</w:t>
      </w:r>
      <w:bookmarkEnd w:id="540"/>
      <w:bookmarkEnd w:id="541"/>
      <w:bookmarkEnd w:id="542"/>
      <w:bookmarkEnd w:id="543"/>
      <w:bookmarkEnd w:id="544"/>
      <w:bookmarkEnd w:id="545"/>
      <w:bookmarkEnd w:id="546"/>
      <w:bookmarkEnd w:id="547"/>
      <w:bookmarkEnd w:id="548"/>
      <w:bookmarkEnd w:id="549"/>
      <w:bookmarkEnd w:id="550"/>
      <w:bookmarkEnd w:id="551"/>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15pt;height:154.35pt" o:ole="">
            <v:imagedata r:id="rId39" o:title=""/>
          </v:shape>
          <o:OLEObject Type="Embed" ProgID="Visio.Drawing.11" ShapeID="_x0000_i1041" DrawAspect="Content" ObjectID="_1794142159" r:id="rId40"/>
        </w:object>
      </w:r>
    </w:p>
    <w:p w14:paraId="0D722E56" w14:textId="77777777" w:rsidR="00602AC0" w:rsidRPr="003B2883" w:rsidRDefault="00602AC0" w:rsidP="00602AC0">
      <w:pPr>
        <w:pStyle w:val="TF"/>
      </w:pPr>
      <w:r w:rsidRPr="003B2883">
        <w:t>Figure 5.2.2.3.6.2-1 N2 Information Notify during N2 Handover execution</w:t>
      </w:r>
    </w:p>
    <w:p w14:paraId="70685901" w14:textId="1DEF369A" w:rsidR="00602AC0" w:rsidRPr="003B2883" w:rsidRDefault="00602AC0" w:rsidP="00602AC0">
      <w:r w:rsidRPr="003B2883">
        <w:t xml:space="preserve">The requirements specified in </w:t>
      </w:r>
      <w:r w:rsidR="00B95277">
        <w:t>clause </w:t>
      </w:r>
      <w:r w:rsidR="00B95277" w:rsidRPr="003B2883">
        <w:t>5</w:t>
      </w:r>
      <w:r w:rsidRPr="003B2883">
        <w:t>.2.2.3.6.1 shall apply with the following modifications:</w:t>
      </w:r>
    </w:p>
    <w:p w14:paraId="6E2B6B4E" w14:textId="1AB4A4F0"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rsidR="00B95277">
        <w:t>clause </w:t>
      </w:r>
      <w:r w:rsidR="00B95277" w:rsidRPr="003B2883">
        <w:t>5</w:t>
      </w:r>
      <w:r w:rsidRPr="003B2883">
        <w:t>.2.2.2.3), shall include a N2Info Notification URI to the target AMF in the HTTP request message.</w:t>
      </w:r>
    </w:p>
    <w:p w14:paraId="12C07790" w14:textId="77777777" w:rsidR="00602AC0" w:rsidRPr="003B2883" w:rsidRDefault="00602AC0" w:rsidP="00602AC0">
      <w:pPr>
        <w:pStyle w:val="B1"/>
      </w:pPr>
      <w:r w:rsidRPr="003B2883">
        <w:t>1.</w:t>
      </w:r>
      <w:r w:rsidRPr="003B2883">
        <w:tab/>
        <w:t>Same as step 1 of Figure 5.2.2.3.6.1-1, the request payload shall contain the following information:</w:t>
      </w:r>
    </w:p>
    <w:p w14:paraId="7CB79C43" w14:textId="241315BE" w:rsidR="00602AC0" w:rsidRPr="003B2883" w:rsidRDefault="00602AC0" w:rsidP="00602AC0">
      <w:pPr>
        <w:pStyle w:val="B2"/>
      </w:pPr>
      <w:r w:rsidRPr="003B2883">
        <w:t>-</w:t>
      </w:r>
      <w:r w:rsidRPr="003B2883">
        <w:tab/>
        <w:t xml:space="preserve">notification payload (see </w:t>
      </w:r>
      <w:r w:rsidR="00B95277">
        <w:t>clause </w:t>
      </w:r>
      <w:r w:rsidR="00B95277" w:rsidRPr="003B2883">
        <w:t>6</w:t>
      </w:r>
      <w:r w:rsidRPr="003B2883">
        <w:t>.1.5.5)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4BA01E7D"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 xml:space="preserve">during an Inter NG-RAN node N2 based DAPS handover procedure, if the target AMF receives this indication in the Handover Notify from the target NG-RAN node (see </w:t>
      </w:r>
      <w:r w:rsidR="00B95277" w:rsidRPr="00EF31D5">
        <w:t>clause</w:t>
      </w:r>
      <w:r w:rsidR="00B95277">
        <w:t> </w:t>
      </w:r>
      <w:r w:rsidR="00B95277" w:rsidRPr="00EF31D5">
        <w:t>4</w:t>
      </w:r>
      <w:r w:rsidRPr="00EF31D5">
        <w:t>.9.1.3.3a of 3GPP TS 23.502 [3])</w:t>
      </w:r>
      <w:r>
        <w:t>.</w:t>
      </w:r>
    </w:p>
    <w:p w14:paraId="203038DB" w14:textId="77777777"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77777777" w:rsidR="00602AC0" w:rsidRDefault="00602AC0" w:rsidP="00602AC0">
      <w:pPr>
        <w:pStyle w:val="B2"/>
      </w:pPr>
      <w:r w:rsidRPr="003B2883">
        <w:t>-</w:t>
      </w:r>
      <w:r w:rsidRPr="003B2883">
        <w:tab/>
        <w:t>the source AMF shall release the PDU Session(s) listed in the toReleaseSessionList attribute in the payload</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29F0C2DF"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rsidR="00B95277">
        <w:t>clause </w:t>
      </w:r>
      <w:r w:rsidR="00B95277" w:rsidRPr="003B2883">
        <w:t>4</w:t>
      </w:r>
      <w:r w:rsidRPr="003B2883">
        <w:t>.9.1.3.3 of</w:t>
      </w:r>
      <w:r>
        <w:t xml:space="preserve"> 3GPP TS </w:t>
      </w:r>
      <w:r w:rsidRPr="003B2883">
        <w:t>23.502</w:t>
      </w:r>
      <w:r>
        <w:t> </w:t>
      </w:r>
      <w:r w:rsidRPr="003B2883">
        <w:t>[3], the source AMF shall send a 200 OK response with the Secondary RAT usage data included in the response payload</w:t>
      </w:r>
      <w:r w:rsidR="001E3015">
        <w:t xml:space="preserve"> for one or more PDU sessions</w:t>
      </w:r>
      <w:r w:rsidRPr="003B2883">
        <w:t>.</w:t>
      </w:r>
    </w:p>
    <w:p w14:paraId="0735FFA7" w14:textId="2E7111FA"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w:t>
      </w:r>
      <w:r w:rsidR="00B95277" w:rsidRPr="00EF31D5">
        <w:t>clause</w:t>
      </w:r>
      <w:r w:rsidR="00B95277">
        <w:t> </w:t>
      </w:r>
      <w:r w:rsidR="00B95277" w:rsidRPr="00EF31D5">
        <w:t>4</w:t>
      </w:r>
      <w:r w:rsidRPr="00EF31D5">
        <w:t>.9.1.3.3a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552" w:name="_Toc25156197"/>
      <w:bookmarkStart w:id="553" w:name="_Toc34124497"/>
      <w:bookmarkStart w:id="554" w:name="_Toc43207611"/>
      <w:bookmarkStart w:id="555" w:name="_Toc49857091"/>
      <w:bookmarkStart w:id="556" w:name="_Toc56676924"/>
      <w:bookmarkStart w:id="557" w:name="_Toc56691447"/>
      <w:bookmarkStart w:id="558" w:name="_Toc56698711"/>
      <w:bookmarkStart w:id="559" w:name="_Toc89034913"/>
      <w:bookmarkStart w:id="560" w:name="_Toc89064711"/>
      <w:bookmarkStart w:id="561" w:name="_Toc89180012"/>
      <w:bookmarkStart w:id="562" w:name="_Toc97071689"/>
      <w:bookmarkStart w:id="563" w:name="_Toc183523198"/>
      <w:r w:rsidRPr="003B2883">
        <w:lastRenderedPageBreak/>
        <w:t>5.2.2.3.6.3</w:t>
      </w:r>
      <w:r w:rsidRPr="003B2883">
        <w:tab/>
        <w:t>Using N2InfoNotify during Location Services procedures</w:t>
      </w:r>
      <w:bookmarkEnd w:id="552"/>
      <w:bookmarkEnd w:id="553"/>
      <w:bookmarkEnd w:id="554"/>
      <w:bookmarkEnd w:id="555"/>
      <w:bookmarkEnd w:id="556"/>
      <w:bookmarkEnd w:id="557"/>
      <w:bookmarkEnd w:id="558"/>
      <w:bookmarkEnd w:id="559"/>
      <w:bookmarkEnd w:id="560"/>
      <w:bookmarkEnd w:id="561"/>
      <w:bookmarkEnd w:id="562"/>
      <w:bookmarkEnd w:id="563"/>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17EC6512" w:rsidR="00157C70" w:rsidRPr="003B2883" w:rsidRDefault="00602AC0" w:rsidP="00602AC0">
      <w:r w:rsidRPr="003B2883">
        <w:t xml:space="preserve">The requirements specified in </w:t>
      </w:r>
      <w:r w:rsidR="00B95277">
        <w:t>clause </w:t>
      </w:r>
      <w:r w:rsidR="00B95277" w:rsidRPr="003B2883">
        <w:t>5</w:t>
      </w:r>
      <w:r w:rsidRPr="003B2883">
        <w:t>.2.2.3.6.1 shall apply with the following modifications:</w:t>
      </w:r>
    </w:p>
    <w:p w14:paraId="6387F45C" w14:textId="498D1DB0"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rsidR="00B95277">
        <w:t>clause </w:t>
      </w:r>
      <w:r w:rsidR="00B95277" w:rsidRPr="003B2883">
        <w:t>5</w:t>
      </w:r>
      <w:r w:rsidRPr="003B2883">
        <w:t>.2.2.3.1),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77777777"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14:paraId="7B7F087D" w14:textId="77777777" w:rsidR="00602AC0" w:rsidRPr="003B2883" w:rsidRDefault="00602AC0" w:rsidP="00876DA9">
      <w:pPr>
        <w:pStyle w:val="Heading6"/>
      </w:pPr>
      <w:bookmarkStart w:id="564" w:name="_Toc25156198"/>
      <w:bookmarkStart w:id="565" w:name="_Toc34124498"/>
      <w:bookmarkStart w:id="566" w:name="_Toc43207612"/>
      <w:bookmarkStart w:id="567" w:name="_Toc49857092"/>
      <w:bookmarkStart w:id="568" w:name="_Toc56676925"/>
      <w:bookmarkStart w:id="569" w:name="_Toc56691448"/>
      <w:bookmarkStart w:id="570" w:name="_Toc56698712"/>
      <w:bookmarkStart w:id="571" w:name="_Toc89034914"/>
      <w:bookmarkStart w:id="572" w:name="_Toc89064712"/>
      <w:bookmarkStart w:id="573" w:name="_Toc89180013"/>
      <w:bookmarkStart w:id="574" w:name="_Toc97071690"/>
      <w:bookmarkStart w:id="575" w:name="_Toc183523199"/>
      <w:r w:rsidRPr="003B2883">
        <w:t>5.2.2.3.6.</w:t>
      </w:r>
      <w:r>
        <w:t>4</w:t>
      </w:r>
      <w:r w:rsidRPr="003B2883">
        <w:tab/>
        <w:t xml:space="preserve">Using N2InfoNotify during </w:t>
      </w:r>
      <w:r>
        <w:t>AMF planned removal procedure with UDSF deployed procedure</w:t>
      </w:r>
      <w:bookmarkEnd w:id="564"/>
      <w:bookmarkEnd w:id="565"/>
      <w:bookmarkEnd w:id="566"/>
      <w:bookmarkEnd w:id="567"/>
      <w:bookmarkEnd w:id="568"/>
      <w:bookmarkEnd w:id="569"/>
      <w:bookmarkEnd w:id="570"/>
      <w:bookmarkEnd w:id="571"/>
      <w:bookmarkEnd w:id="572"/>
      <w:bookmarkEnd w:id="573"/>
      <w:bookmarkEnd w:id="574"/>
      <w:bookmarkEnd w:id="575"/>
    </w:p>
    <w:p w14:paraId="58DC3917" w14:textId="4162414D" w:rsidR="00157C70" w:rsidRDefault="00602AC0" w:rsidP="00602AC0">
      <w:r>
        <w:t xml:space="preserve">In the AMF planned removal procedure with UDSF deployed (see </w:t>
      </w:r>
      <w:r w:rsidR="00B95277">
        <w:t>clause 5</w:t>
      </w:r>
      <w:r>
        <w:t>.21.2.2.1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27DAE44C" w:rsidR="00157C70" w:rsidRPr="003B2883" w:rsidRDefault="00602AC0" w:rsidP="00602AC0">
      <w:r w:rsidRPr="003B2883">
        <w:t xml:space="preserve">The requirements specified in </w:t>
      </w:r>
      <w:r w:rsidR="00B95277">
        <w:t>clause </w:t>
      </w:r>
      <w:r w:rsidR="00B95277" w:rsidRPr="003B2883">
        <w:t>5</w:t>
      </w:r>
      <w:r w:rsidRPr="003B2883">
        <w:t>.2.2.3.6.1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77777777"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576" w:name="_Toc25156199"/>
      <w:bookmarkStart w:id="577" w:name="_Toc34124499"/>
      <w:bookmarkStart w:id="578" w:name="_Toc43207613"/>
      <w:bookmarkStart w:id="579" w:name="_Toc49857093"/>
      <w:bookmarkStart w:id="580" w:name="_Toc56676926"/>
      <w:bookmarkStart w:id="581" w:name="_Toc56691449"/>
      <w:bookmarkStart w:id="582" w:name="_Toc56698713"/>
      <w:bookmarkStart w:id="583" w:name="_Toc89034915"/>
      <w:bookmarkStart w:id="584" w:name="_Toc89064713"/>
      <w:bookmarkStart w:id="585" w:name="_Toc89180014"/>
      <w:bookmarkStart w:id="586" w:name="_Toc97071691"/>
      <w:bookmarkStart w:id="587" w:name="_Toc183523200"/>
      <w:r w:rsidRPr="003B2883">
        <w:t>5.2.2.4</w:t>
      </w:r>
      <w:r w:rsidRPr="003B2883">
        <w:tab/>
        <w:t>Non-UE N2 Message Operations</w:t>
      </w:r>
      <w:bookmarkEnd w:id="576"/>
      <w:bookmarkEnd w:id="577"/>
      <w:bookmarkEnd w:id="578"/>
      <w:bookmarkEnd w:id="579"/>
      <w:bookmarkEnd w:id="580"/>
      <w:bookmarkEnd w:id="581"/>
      <w:bookmarkEnd w:id="582"/>
      <w:bookmarkEnd w:id="583"/>
      <w:bookmarkEnd w:id="584"/>
      <w:bookmarkEnd w:id="585"/>
      <w:bookmarkEnd w:id="586"/>
      <w:bookmarkEnd w:id="587"/>
    </w:p>
    <w:p w14:paraId="195D4094" w14:textId="77777777" w:rsidR="00602AC0" w:rsidRPr="003B2883" w:rsidRDefault="00602AC0" w:rsidP="00602AC0">
      <w:pPr>
        <w:pStyle w:val="Heading5"/>
      </w:pPr>
      <w:bookmarkStart w:id="588" w:name="_Toc25156200"/>
      <w:bookmarkStart w:id="589" w:name="_Toc34124500"/>
      <w:bookmarkStart w:id="590" w:name="_Toc43207614"/>
      <w:bookmarkStart w:id="591" w:name="_Toc49857094"/>
      <w:bookmarkStart w:id="592" w:name="_Toc56676927"/>
      <w:bookmarkStart w:id="593" w:name="_Toc56691450"/>
      <w:bookmarkStart w:id="594" w:name="_Toc56698714"/>
      <w:bookmarkStart w:id="595" w:name="_Toc89034916"/>
      <w:bookmarkStart w:id="596" w:name="_Toc89064714"/>
      <w:bookmarkStart w:id="597" w:name="_Toc89180015"/>
      <w:bookmarkStart w:id="598" w:name="_Toc97071692"/>
      <w:bookmarkStart w:id="599" w:name="_Toc183523201"/>
      <w:r w:rsidRPr="003B2883">
        <w:t>5.2.2.4.1</w:t>
      </w:r>
      <w:r w:rsidRPr="003B2883">
        <w:tab/>
        <w:t>NonUeN2MessageTransfer</w:t>
      </w:r>
      <w:bookmarkEnd w:id="588"/>
      <w:bookmarkEnd w:id="589"/>
      <w:bookmarkEnd w:id="590"/>
      <w:bookmarkEnd w:id="591"/>
      <w:bookmarkEnd w:id="592"/>
      <w:bookmarkEnd w:id="593"/>
      <w:bookmarkEnd w:id="594"/>
      <w:bookmarkEnd w:id="595"/>
      <w:bookmarkEnd w:id="596"/>
      <w:bookmarkEnd w:id="597"/>
      <w:bookmarkEnd w:id="598"/>
      <w:bookmarkEnd w:id="599"/>
    </w:p>
    <w:p w14:paraId="298336AC" w14:textId="77777777" w:rsidR="00602AC0" w:rsidRPr="003B2883" w:rsidRDefault="00602AC0" w:rsidP="00876DA9">
      <w:pPr>
        <w:pStyle w:val="Heading6"/>
      </w:pPr>
      <w:bookmarkStart w:id="600" w:name="_Toc25156201"/>
      <w:bookmarkStart w:id="601" w:name="_Toc34124501"/>
      <w:bookmarkStart w:id="602" w:name="_Toc43207615"/>
      <w:bookmarkStart w:id="603" w:name="_Toc49857095"/>
      <w:bookmarkStart w:id="604" w:name="_Toc56676928"/>
      <w:bookmarkStart w:id="605" w:name="_Toc56691451"/>
      <w:bookmarkStart w:id="606" w:name="_Toc56698715"/>
      <w:bookmarkStart w:id="607" w:name="_Toc89034917"/>
      <w:bookmarkStart w:id="608" w:name="_Toc89064715"/>
      <w:bookmarkStart w:id="609" w:name="_Toc89180016"/>
      <w:bookmarkStart w:id="610" w:name="_Toc97071693"/>
      <w:bookmarkStart w:id="611" w:name="_Toc183523202"/>
      <w:r w:rsidRPr="003B2883">
        <w:t>5.2.2.4.1.1</w:t>
      </w:r>
      <w:r w:rsidRPr="003B2883">
        <w:tab/>
        <w:t>General</w:t>
      </w:r>
      <w:bookmarkEnd w:id="600"/>
      <w:bookmarkEnd w:id="601"/>
      <w:bookmarkEnd w:id="602"/>
      <w:bookmarkEnd w:id="603"/>
      <w:bookmarkEnd w:id="604"/>
      <w:bookmarkEnd w:id="605"/>
      <w:bookmarkEnd w:id="606"/>
      <w:bookmarkEnd w:id="607"/>
      <w:bookmarkEnd w:id="608"/>
      <w:bookmarkEnd w:id="609"/>
      <w:bookmarkEnd w:id="610"/>
      <w:bookmarkEnd w:id="611"/>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523E177B" w:rsidR="00602AC0" w:rsidRPr="003B2883" w:rsidRDefault="00602AC0" w:rsidP="00602AC0">
      <w:pPr>
        <w:pStyle w:val="B1"/>
      </w:pPr>
      <w:r w:rsidRPr="003B2883">
        <w:t>-</w:t>
      </w:r>
      <w:r w:rsidRPr="003B2883">
        <w:tab/>
        <w:t xml:space="preserve">Obtaining non-UE associated network assistance data (See </w:t>
      </w:r>
      <w:r w:rsidR="00B95277">
        <w:t>clause </w:t>
      </w:r>
      <w:r w:rsidR="00B95277" w:rsidRPr="003B2883">
        <w:t>4</w:t>
      </w:r>
      <w:r w:rsidRPr="003B2883">
        <w:t>.13.5.6 in</w:t>
      </w:r>
      <w:r>
        <w:t xml:space="preserve"> 3GPP TS </w:t>
      </w:r>
      <w:r w:rsidRPr="003B2883">
        <w:t>23.502</w:t>
      </w:r>
      <w:r>
        <w:t> </w:t>
      </w:r>
      <w:r w:rsidRPr="003B2883">
        <w:t>[3]);</w:t>
      </w:r>
    </w:p>
    <w:p w14:paraId="1510EBCE" w14:textId="73A289C0" w:rsidR="00602AC0" w:rsidRPr="003B2883" w:rsidRDefault="00602AC0" w:rsidP="00602AC0">
      <w:pPr>
        <w:pStyle w:val="B1"/>
      </w:pPr>
      <w:r w:rsidRPr="003B2883">
        <w:t>-</w:t>
      </w:r>
      <w:r w:rsidRPr="003B2883">
        <w:tab/>
        <w:t xml:space="preserve">Warning Request Transfer procedures (See </w:t>
      </w:r>
      <w:r w:rsidR="00B95277">
        <w:t>clause </w:t>
      </w:r>
      <w:r w:rsidR="00B95277" w:rsidRPr="003B2883">
        <w:t>9</w:t>
      </w:r>
      <w:r w:rsidRPr="003B2883">
        <w:t>A in</w:t>
      </w:r>
      <w:r>
        <w:t xml:space="preserve"> 3GPP TS </w:t>
      </w:r>
      <w:r w:rsidRPr="003B2883">
        <w:t>23.041</w:t>
      </w:r>
      <w:r>
        <w:t> </w:t>
      </w:r>
      <w:r w:rsidRPr="003B2883">
        <w:t>[20]);</w:t>
      </w:r>
    </w:p>
    <w:p w14:paraId="4532FFFF" w14:textId="1491D44A" w:rsidR="00602AC0" w:rsidRDefault="00602AC0" w:rsidP="00602AC0">
      <w:pPr>
        <w:pStyle w:val="B1"/>
      </w:pPr>
      <w:r w:rsidRPr="003B2883">
        <w:t>-</w:t>
      </w:r>
      <w:r w:rsidRPr="003B2883">
        <w:tab/>
        <w:t xml:space="preserve">Configuration Transfer procedure (see </w:t>
      </w:r>
      <w:r w:rsidR="00B95277">
        <w:t>clause </w:t>
      </w:r>
      <w:r w:rsidR="00B95277" w:rsidRPr="003B2883">
        <w:t>5</w:t>
      </w:r>
      <w:r w:rsidRPr="003B2883">
        <w:t>.26 of</w:t>
      </w:r>
      <w:r>
        <w:t xml:space="preserve"> 3GPP TS </w:t>
      </w:r>
      <w:r w:rsidRPr="003B2883">
        <w:t>23.501</w:t>
      </w:r>
      <w:r>
        <w:t> </w:t>
      </w:r>
      <w:r w:rsidRPr="003B2883">
        <w:t>[2])</w:t>
      </w:r>
    </w:p>
    <w:p w14:paraId="5093C263" w14:textId="384D0A4C" w:rsidR="00602AC0" w:rsidRDefault="00602AC0" w:rsidP="00602AC0">
      <w:pPr>
        <w:pStyle w:val="B1"/>
      </w:pPr>
      <w:r>
        <w:t>-</w:t>
      </w:r>
      <w:r>
        <w:tab/>
        <w:t xml:space="preserve">RIM Information Transfer procedures (see </w:t>
      </w:r>
      <w:r w:rsidR="00B95277">
        <w:t>clause 8</w:t>
      </w:r>
      <w:r>
        <w:t>.</w:t>
      </w:r>
      <w:r w:rsidR="004325E6">
        <w:t>16</w:t>
      </w:r>
      <w:r>
        <w:t xml:space="preserve"> of </w:t>
      </w:r>
      <w:r w:rsidRPr="003B2883">
        <w:t>3GPP TS 38.413 [12]</w:t>
      </w:r>
      <w:r>
        <w:t>)</w:t>
      </w:r>
      <w:r w:rsidRPr="003B2883">
        <w:t>.</w:t>
      </w:r>
    </w:p>
    <w:p w14:paraId="4F952741" w14:textId="6755ECFB" w:rsidR="00F9183C" w:rsidRPr="003B2883" w:rsidRDefault="00F9183C" w:rsidP="00602AC0">
      <w:pPr>
        <w:pStyle w:val="B1"/>
      </w:pPr>
      <w:r>
        <w:t>-</w:t>
      </w:r>
      <w:r>
        <w:tab/>
        <w:t xml:space="preserve">Broadcast of Assistance Data by an LMF (see </w:t>
      </w:r>
      <w:r w:rsidR="00B95277">
        <w:t>clause 6</w:t>
      </w:r>
      <w:r>
        <w:t>.14.1 of 3GPP TS 23.273 [42</w:t>
      </w:r>
      <w:r w:rsidRPr="003B2883">
        <w:t>]</w:t>
      </w:r>
      <w:r>
        <w:t>)</w:t>
      </w:r>
      <w:r w:rsidRPr="003B2883">
        <w:t>.</w:t>
      </w:r>
    </w:p>
    <w:p w14:paraId="47BBF8C3" w14:textId="19B9764E" w:rsidR="00157C70" w:rsidRPr="003B2883" w:rsidRDefault="00602AC0" w:rsidP="00602AC0">
      <w:pPr>
        <w:rPr>
          <w:lang w:val="en-US"/>
        </w:rPr>
      </w:pPr>
      <w:r w:rsidRPr="003B2883">
        <w:rPr>
          <w:lang w:val="en-US"/>
        </w:rPr>
        <w:lastRenderedPageBreak/>
        <w:t xml:space="preserve">The NF Service Consumer shall invoke the service operation by sending POST to the URI of the "transfer" customer operation on the "Non UE N2Messages Collection" resource (See </w:t>
      </w:r>
      <w:r w:rsidR="00B95277">
        <w:rPr>
          <w:lang w:val="en-US"/>
        </w:rPr>
        <w:t>clause </w:t>
      </w:r>
      <w:r w:rsidR="00B95277" w:rsidRPr="003B2883">
        <w:t>6</w:t>
      </w:r>
      <w:r w:rsidRPr="003B2883">
        <w:t>.1.3.8.4.2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3pt;height:105.85pt" o:ole="">
            <v:imagedata r:id="rId41" o:title=""/>
          </v:shape>
          <o:OLEObject Type="Embed" ProgID="Visio.Drawing.11" ShapeID="_x0000_i1042" DrawAspect="Content" ObjectID="_1794142160" r:id="rId42"/>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12" w:name="_Toc25156202"/>
      <w:bookmarkStart w:id="613" w:name="_Toc34124502"/>
      <w:bookmarkStart w:id="614" w:name="_Toc43207616"/>
      <w:bookmarkStart w:id="615" w:name="_Toc49857096"/>
      <w:bookmarkStart w:id="616" w:name="_Toc56676929"/>
      <w:bookmarkStart w:id="617" w:name="_Toc56691452"/>
      <w:bookmarkStart w:id="618" w:name="_Toc56698716"/>
      <w:bookmarkStart w:id="619" w:name="_Toc89034918"/>
      <w:bookmarkStart w:id="620" w:name="_Toc89064716"/>
      <w:bookmarkStart w:id="621" w:name="_Toc89180017"/>
      <w:bookmarkStart w:id="622" w:name="_Toc97071694"/>
      <w:bookmarkStart w:id="623" w:name="_Toc183523203"/>
      <w:r w:rsidRPr="003B2883">
        <w:t>5.2.2.4.1.2</w:t>
      </w:r>
      <w:r w:rsidRPr="003B2883">
        <w:tab/>
        <w:t>Obtaining Non UE Associated Network Assistance Data Procedure</w:t>
      </w:r>
      <w:bookmarkEnd w:id="612"/>
      <w:bookmarkEnd w:id="613"/>
      <w:bookmarkEnd w:id="614"/>
      <w:bookmarkEnd w:id="615"/>
      <w:bookmarkEnd w:id="616"/>
      <w:bookmarkEnd w:id="617"/>
      <w:bookmarkEnd w:id="618"/>
      <w:bookmarkEnd w:id="619"/>
      <w:bookmarkEnd w:id="620"/>
      <w:bookmarkEnd w:id="621"/>
      <w:bookmarkEnd w:id="622"/>
      <w:bookmarkEnd w:id="623"/>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52E295CC" w:rsidR="00157C70" w:rsidRPr="003B2883" w:rsidRDefault="00602AC0" w:rsidP="00602AC0">
      <w:r w:rsidRPr="003B2883">
        <w:t xml:space="preserve">The requirements specified in </w:t>
      </w:r>
      <w:r w:rsidR="00B95277">
        <w:t>clause </w:t>
      </w:r>
      <w:r w:rsidR="00B95277" w:rsidRPr="003B2883">
        <w:t>5</w:t>
      </w:r>
      <w:r w:rsidRPr="003B2883">
        <w:t>.2.2.4.1.1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24" w:name="_Toc25156203"/>
      <w:bookmarkStart w:id="625" w:name="_Toc34124503"/>
      <w:bookmarkStart w:id="626" w:name="_Toc43207617"/>
      <w:bookmarkStart w:id="627" w:name="_Toc49857097"/>
      <w:bookmarkStart w:id="628" w:name="_Toc56676930"/>
      <w:bookmarkStart w:id="629" w:name="_Toc56691453"/>
      <w:bookmarkStart w:id="630" w:name="_Toc56698717"/>
      <w:bookmarkStart w:id="631" w:name="_Toc89034919"/>
      <w:bookmarkStart w:id="632" w:name="_Toc89064717"/>
      <w:bookmarkStart w:id="633" w:name="_Toc89180018"/>
      <w:bookmarkStart w:id="634" w:name="_Toc97071695"/>
      <w:bookmarkStart w:id="635" w:name="_Toc183523204"/>
      <w:r w:rsidRPr="003B2883">
        <w:t>5.2.2.4.1.3</w:t>
      </w:r>
      <w:r w:rsidRPr="003B2883">
        <w:tab/>
        <w:t>Warning Request Transfer Procedure</w:t>
      </w:r>
      <w:bookmarkEnd w:id="624"/>
      <w:bookmarkEnd w:id="625"/>
      <w:bookmarkEnd w:id="626"/>
      <w:bookmarkEnd w:id="627"/>
      <w:bookmarkEnd w:id="628"/>
      <w:bookmarkEnd w:id="629"/>
      <w:bookmarkEnd w:id="630"/>
      <w:bookmarkEnd w:id="631"/>
      <w:bookmarkEnd w:id="632"/>
      <w:bookmarkEnd w:id="633"/>
      <w:bookmarkEnd w:id="634"/>
      <w:bookmarkEnd w:id="635"/>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5EFFDFAC" w:rsidR="00157C70" w:rsidRPr="003B2883" w:rsidRDefault="00602AC0" w:rsidP="00602AC0">
      <w:pPr>
        <w:rPr>
          <w:lang w:eastAsia="zh-CN"/>
        </w:rPr>
      </w:pPr>
      <w:r w:rsidRPr="003B2883">
        <w:t xml:space="preserve">The requirements specified in </w:t>
      </w:r>
      <w:r w:rsidR="00B95277">
        <w:t>clause </w:t>
      </w:r>
      <w:r w:rsidR="00B95277" w:rsidRPr="003B2883">
        <w:t>5</w:t>
      </w:r>
      <w:r w:rsidRPr="003B2883">
        <w:t>.2.2.4.1.1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5D71AF38" w:rsidR="00602AC0" w:rsidRPr="003B2883" w:rsidRDefault="00602AC0" w:rsidP="00602AC0">
      <w:pPr>
        <w:pStyle w:val="B1"/>
      </w:pPr>
      <w:r w:rsidRPr="003B2883">
        <w:lastRenderedPageBreak/>
        <w:t>2a.</w:t>
      </w:r>
      <w:r w:rsidRPr="003B2883">
        <w:tab/>
        <w:t xml:space="preserve">Same as step 2a of Figure 5.2.2.4.1.1-1, and the POST response body shall contain the mandatory elements from the Write-Replace-Warning Confirm response (see </w:t>
      </w:r>
      <w:r w:rsidR="00B95277">
        <w:t>clause </w:t>
      </w:r>
      <w:r w:rsidR="00B95277" w:rsidRPr="003B2883">
        <w:t>9</w:t>
      </w:r>
      <w:r w:rsidRPr="003B2883">
        <w:t>.2.17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rsidR="00B95277">
        <w:t>clause </w:t>
      </w:r>
      <w:r w:rsidR="00B95277" w:rsidRPr="003B2883">
        <w:t>9</w:t>
      </w:r>
      <w:r w:rsidRPr="003B2883">
        <w:t>.2.19 in TS</w:t>
      </w:r>
      <w:r>
        <w:t> </w:t>
      </w:r>
      <w:r w:rsidRPr="003B2883">
        <w:t>23.041</w:t>
      </w:r>
      <w:r>
        <w:t> </w:t>
      </w:r>
      <w:r w:rsidRPr="003B2883">
        <w:t>[20]).</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36" w:name="_Toc25156204"/>
      <w:bookmarkStart w:id="637" w:name="_Toc34124504"/>
      <w:bookmarkStart w:id="638" w:name="_Toc43207618"/>
      <w:bookmarkStart w:id="639" w:name="_Toc49857098"/>
      <w:bookmarkStart w:id="640" w:name="_Toc56676931"/>
      <w:bookmarkStart w:id="641" w:name="_Toc56691454"/>
      <w:bookmarkStart w:id="642" w:name="_Toc56698718"/>
      <w:bookmarkStart w:id="643" w:name="_Toc89034920"/>
      <w:bookmarkStart w:id="644" w:name="_Toc89064718"/>
      <w:bookmarkStart w:id="645" w:name="_Toc89180019"/>
      <w:bookmarkStart w:id="646" w:name="_Toc97071696"/>
      <w:bookmarkStart w:id="647" w:name="_Toc183523205"/>
      <w:r w:rsidRPr="003B2883">
        <w:t>5.2.2.4.1.4</w:t>
      </w:r>
      <w:r w:rsidRPr="003B2883">
        <w:tab/>
        <w:t>Configuration Transfer Procedure</w:t>
      </w:r>
      <w:bookmarkEnd w:id="636"/>
      <w:bookmarkEnd w:id="637"/>
      <w:bookmarkEnd w:id="638"/>
      <w:bookmarkEnd w:id="639"/>
      <w:bookmarkEnd w:id="640"/>
      <w:bookmarkEnd w:id="641"/>
      <w:bookmarkEnd w:id="642"/>
      <w:bookmarkEnd w:id="643"/>
      <w:bookmarkEnd w:id="644"/>
      <w:bookmarkEnd w:id="645"/>
      <w:bookmarkEnd w:id="646"/>
      <w:bookmarkEnd w:id="647"/>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2663A547" w:rsidR="00157C70" w:rsidRPr="003B2883" w:rsidRDefault="00602AC0" w:rsidP="00602AC0">
      <w:r w:rsidRPr="003B2883">
        <w:t xml:space="preserve">The requirements specified in </w:t>
      </w:r>
      <w:r w:rsidR="00B95277">
        <w:t>clause </w:t>
      </w:r>
      <w:r w:rsidR="00B95277" w:rsidRPr="003B2883">
        <w:t>5</w:t>
      </w:r>
      <w:r w:rsidRPr="003B2883">
        <w:t>.2.2.4.1.1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648" w:name="_PERM_MCCTEMPBM_CRPT03410030___3"/>
      <w:r w:rsidRPr="003B2883">
        <w:rPr>
          <w:lang w:eastAsia="zh-CN"/>
        </w:rPr>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649" w:name="_Toc25156205"/>
      <w:bookmarkStart w:id="650" w:name="_Toc34124505"/>
      <w:bookmarkStart w:id="651" w:name="_Toc43207619"/>
      <w:bookmarkStart w:id="652" w:name="_Toc49857099"/>
      <w:bookmarkStart w:id="653" w:name="_Toc56676932"/>
      <w:bookmarkStart w:id="654" w:name="_Toc56691455"/>
      <w:bookmarkStart w:id="655" w:name="_Toc56698719"/>
      <w:bookmarkStart w:id="656" w:name="_Toc89034921"/>
      <w:bookmarkStart w:id="657" w:name="_Toc89064719"/>
      <w:bookmarkStart w:id="658" w:name="_Toc89180020"/>
      <w:bookmarkStart w:id="659" w:name="_Toc97071697"/>
      <w:bookmarkStart w:id="660" w:name="_Toc183523206"/>
      <w:bookmarkEnd w:id="648"/>
      <w:r w:rsidRPr="003B2883">
        <w:t>5.2.2.4.1.</w:t>
      </w:r>
      <w:r>
        <w:t>5</w:t>
      </w:r>
      <w:r w:rsidRPr="003B2883">
        <w:tab/>
      </w:r>
      <w:r>
        <w:t>RIM Information</w:t>
      </w:r>
      <w:r w:rsidRPr="003B2883">
        <w:t xml:space="preserve"> Transfer Procedure</w:t>
      </w:r>
      <w:r>
        <w:t>s</w:t>
      </w:r>
      <w:bookmarkEnd w:id="649"/>
      <w:bookmarkEnd w:id="650"/>
      <w:bookmarkEnd w:id="651"/>
      <w:bookmarkEnd w:id="652"/>
      <w:bookmarkEnd w:id="653"/>
      <w:bookmarkEnd w:id="654"/>
      <w:bookmarkEnd w:id="655"/>
      <w:bookmarkEnd w:id="656"/>
      <w:bookmarkEnd w:id="657"/>
      <w:bookmarkEnd w:id="658"/>
      <w:bookmarkEnd w:id="659"/>
      <w:bookmarkEnd w:id="660"/>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1DED2668" w:rsidR="00157C70" w:rsidRPr="003B2883" w:rsidRDefault="00602AC0" w:rsidP="00602AC0">
      <w:r w:rsidRPr="003B2883">
        <w:t xml:space="preserve">The requirements specified in </w:t>
      </w:r>
      <w:r w:rsidR="00B95277">
        <w:t>clause </w:t>
      </w:r>
      <w:r w:rsidR="00B95277" w:rsidRPr="003B2883">
        <w:t>5</w:t>
      </w:r>
      <w:r w:rsidRPr="003B2883">
        <w:t>.2.2.4.1.1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661"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662" w:name="_Toc45030363"/>
      <w:bookmarkStart w:id="663" w:name="_Toc56676933"/>
      <w:bookmarkStart w:id="664" w:name="_Toc56691456"/>
      <w:bookmarkStart w:id="665" w:name="_Toc56698720"/>
      <w:bookmarkStart w:id="666" w:name="_Toc89034922"/>
      <w:bookmarkStart w:id="667" w:name="_Toc89064720"/>
      <w:bookmarkStart w:id="668" w:name="_Toc89180021"/>
      <w:bookmarkStart w:id="669" w:name="_Toc97071698"/>
      <w:bookmarkStart w:id="670" w:name="_Toc183523207"/>
      <w:bookmarkEnd w:id="661"/>
      <w:r>
        <w:t>5.2.2.4.1.6</w:t>
      </w:r>
      <w:r w:rsidRPr="003B2883">
        <w:tab/>
      </w:r>
      <w:bookmarkEnd w:id="662"/>
      <w:r w:rsidRPr="003144F5">
        <w:t>Broadcast of Assistance Data by an LMF</w:t>
      </w:r>
      <w:bookmarkEnd w:id="663"/>
      <w:bookmarkEnd w:id="664"/>
      <w:bookmarkEnd w:id="665"/>
      <w:bookmarkEnd w:id="666"/>
      <w:bookmarkEnd w:id="667"/>
      <w:bookmarkEnd w:id="668"/>
      <w:bookmarkEnd w:id="669"/>
      <w:bookmarkEnd w:id="670"/>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53AB0799" w:rsidR="00157C70" w:rsidRPr="003B2883" w:rsidRDefault="00F9183C" w:rsidP="00F9183C">
      <w:r w:rsidRPr="003B2883">
        <w:t xml:space="preserve">The requirements specified in </w:t>
      </w:r>
      <w:r w:rsidR="00B95277">
        <w:t>clause </w:t>
      </w:r>
      <w:r w:rsidR="00B95277" w:rsidRPr="003B2883">
        <w:t>5</w:t>
      </w:r>
      <w:r w:rsidRPr="003B2883">
        <w:t>.2.2.4.1.1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359E59E6" w14:textId="77777777" w:rsidR="00602AC0" w:rsidRPr="003B2883" w:rsidRDefault="00602AC0" w:rsidP="00602AC0">
      <w:pPr>
        <w:pStyle w:val="Heading5"/>
      </w:pPr>
      <w:bookmarkStart w:id="671" w:name="_Toc25156206"/>
      <w:bookmarkStart w:id="672" w:name="_Toc34124506"/>
      <w:bookmarkStart w:id="673" w:name="_Toc43207620"/>
      <w:bookmarkStart w:id="674" w:name="_Toc49857100"/>
      <w:bookmarkStart w:id="675" w:name="_Toc56676934"/>
      <w:bookmarkStart w:id="676" w:name="_Toc56691457"/>
      <w:bookmarkStart w:id="677" w:name="_Toc56698721"/>
      <w:bookmarkStart w:id="678" w:name="_Toc89034923"/>
      <w:bookmarkStart w:id="679" w:name="_Toc89064721"/>
      <w:bookmarkStart w:id="680" w:name="_Toc89180022"/>
      <w:bookmarkStart w:id="681" w:name="_Toc97071699"/>
      <w:bookmarkStart w:id="682" w:name="_Toc183523208"/>
      <w:r w:rsidRPr="003B2883">
        <w:t>5.2.2.4.2</w:t>
      </w:r>
      <w:r w:rsidRPr="003B2883">
        <w:tab/>
        <w:t>NonUeN2InfoSubscribe</w:t>
      </w:r>
      <w:bookmarkEnd w:id="671"/>
      <w:bookmarkEnd w:id="672"/>
      <w:bookmarkEnd w:id="673"/>
      <w:bookmarkEnd w:id="674"/>
      <w:bookmarkEnd w:id="675"/>
      <w:bookmarkEnd w:id="676"/>
      <w:bookmarkEnd w:id="677"/>
      <w:bookmarkEnd w:id="678"/>
      <w:bookmarkEnd w:id="679"/>
      <w:bookmarkEnd w:id="680"/>
      <w:bookmarkEnd w:id="681"/>
      <w:bookmarkEnd w:id="682"/>
    </w:p>
    <w:p w14:paraId="16EB92EA" w14:textId="77777777" w:rsidR="00602AC0" w:rsidRPr="003B2883" w:rsidRDefault="00602AC0" w:rsidP="00876DA9">
      <w:pPr>
        <w:pStyle w:val="Heading6"/>
      </w:pPr>
      <w:bookmarkStart w:id="683" w:name="_Toc25156207"/>
      <w:bookmarkStart w:id="684" w:name="_Toc34124507"/>
      <w:bookmarkStart w:id="685" w:name="_Toc43207621"/>
      <w:bookmarkStart w:id="686" w:name="_Toc49857101"/>
      <w:bookmarkStart w:id="687" w:name="_Toc56676935"/>
      <w:bookmarkStart w:id="688" w:name="_Toc56691458"/>
      <w:bookmarkStart w:id="689" w:name="_Toc56698722"/>
      <w:bookmarkStart w:id="690" w:name="_Toc89034924"/>
      <w:bookmarkStart w:id="691" w:name="_Toc89064722"/>
      <w:bookmarkStart w:id="692" w:name="_Toc89180023"/>
      <w:bookmarkStart w:id="693" w:name="_Toc97071700"/>
      <w:bookmarkStart w:id="694" w:name="_Toc183523209"/>
      <w:r w:rsidRPr="003B2883">
        <w:t>5.2.2.4.2.1</w:t>
      </w:r>
      <w:r w:rsidRPr="003B2883">
        <w:tab/>
        <w:t>General</w:t>
      </w:r>
      <w:bookmarkEnd w:id="683"/>
      <w:bookmarkEnd w:id="684"/>
      <w:bookmarkEnd w:id="685"/>
      <w:bookmarkEnd w:id="686"/>
      <w:bookmarkEnd w:id="687"/>
      <w:bookmarkEnd w:id="688"/>
      <w:bookmarkEnd w:id="689"/>
      <w:bookmarkEnd w:id="690"/>
      <w:bookmarkEnd w:id="691"/>
      <w:bookmarkEnd w:id="692"/>
      <w:bookmarkEnd w:id="693"/>
      <w:bookmarkEnd w:id="694"/>
    </w:p>
    <w:p w14:paraId="666FE3FC" w14:textId="7CD0BD06"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14:paraId="6EF089FC" w14:textId="77777777" w:rsidR="00157C70" w:rsidRPr="003B2883" w:rsidRDefault="00157C70" w:rsidP="00602AC0"/>
    <w:p w14:paraId="1BF3A628" w14:textId="374D5792" w:rsidR="00157C70" w:rsidRPr="003B2883" w:rsidRDefault="00602AC0" w:rsidP="00602AC0">
      <w:r w:rsidRPr="003B2883">
        <w:lastRenderedPageBreak/>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the HTTP POST method with the URI of the "Non UE N2Messages Subscriptions Collection" resource (See </w:t>
      </w:r>
      <w:r w:rsidR="00B95277">
        <w:t>clause </w:t>
      </w:r>
      <w:r w:rsidR="00B95277" w:rsidRPr="003B2883">
        <w:t>6</w:t>
      </w:r>
      <w:r w:rsidRPr="003B2883">
        <w:t>.1.3.9.3.1).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6.75pt" o:ole="">
            <v:imagedata r:id="rId43" o:title=""/>
          </v:shape>
          <o:OLEObject Type="Embed" ProgID="Visio.Drawing.11" ShapeID="_x0000_i1043" DrawAspect="Content" ObjectID="_1794142161" r:id="rId44"/>
        </w:object>
      </w:r>
    </w:p>
    <w:p w14:paraId="598138D5" w14:textId="77777777" w:rsidR="00602AC0" w:rsidRPr="003B2883" w:rsidRDefault="00602AC0" w:rsidP="00602AC0">
      <w:pPr>
        <w:pStyle w:val="TF"/>
      </w:pPr>
      <w:r w:rsidRPr="003B2883">
        <w:t>Figure 5.2.2.4.2.1-1 N2 Information Subscription for Non UE Information</w:t>
      </w:r>
    </w:p>
    <w:p w14:paraId="4D6E2FF3" w14:textId="77777777"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695" w:name="_Toc25156208"/>
      <w:bookmarkStart w:id="696" w:name="_Toc34124508"/>
      <w:bookmarkStart w:id="697" w:name="_Toc43207622"/>
      <w:bookmarkStart w:id="698" w:name="_Toc49857102"/>
      <w:bookmarkStart w:id="699" w:name="_Toc56676936"/>
      <w:bookmarkStart w:id="700" w:name="_Toc56691459"/>
      <w:bookmarkStart w:id="701" w:name="_Toc56698723"/>
      <w:bookmarkStart w:id="702" w:name="_Toc89034925"/>
      <w:bookmarkStart w:id="703" w:name="_Toc89064723"/>
      <w:bookmarkStart w:id="704" w:name="_Toc89180024"/>
      <w:bookmarkStart w:id="705" w:name="_Toc97071701"/>
      <w:bookmarkStart w:id="706" w:name="_Toc183523210"/>
      <w:r w:rsidRPr="003B2883">
        <w:t>5.2.2.4.3</w:t>
      </w:r>
      <w:r w:rsidRPr="003B2883">
        <w:tab/>
        <w:t>NonUeN2InfoUnSubscribe</w:t>
      </w:r>
      <w:bookmarkEnd w:id="695"/>
      <w:bookmarkEnd w:id="696"/>
      <w:bookmarkEnd w:id="697"/>
      <w:bookmarkEnd w:id="698"/>
      <w:bookmarkEnd w:id="699"/>
      <w:bookmarkEnd w:id="700"/>
      <w:bookmarkEnd w:id="701"/>
      <w:bookmarkEnd w:id="702"/>
      <w:bookmarkEnd w:id="703"/>
      <w:bookmarkEnd w:id="704"/>
      <w:bookmarkEnd w:id="705"/>
      <w:bookmarkEnd w:id="706"/>
    </w:p>
    <w:p w14:paraId="371F81A0" w14:textId="77777777" w:rsidR="00602AC0" w:rsidRPr="003B2883" w:rsidRDefault="00602AC0" w:rsidP="00876DA9">
      <w:pPr>
        <w:pStyle w:val="Heading6"/>
      </w:pPr>
      <w:bookmarkStart w:id="707" w:name="_Toc25156209"/>
      <w:bookmarkStart w:id="708" w:name="_Toc34124509"/>
      <w:bookmarkStart w:id="709" w:name="_Toc43207623"/>
      <w:bookmarkStart w:id="710" w:name="_Toc49857103"/>
      <w:bookmarkStart w:id="711" w:name="_Toc56676937"/>
      <w:bookmarkStart w:id="712" w:name="_Toc56691460"/>
      <w:bookmarkStart w:id="713" w:name="_Toc56698724"/>
      <w:bookmarkStart w:id="714" w:name="_Toc89034926"/>
      <w:bookmarkStart w:id="715" w:name="_Toc89064724"/>
      <w:bookmarkStart w:id="716" w:name="_Toc89180025"/>
      <w:bookmarkStart w:id="717" w:name="_Toc97071702"/>
      <w:bookmarkStart w:id="718" w:name="_Toc183523211"/>
      <w:r w:rsidRPr="003B2883">
        <w:t>5.2.2.4.3.1</w:t>
      </w:r>
      <w:r w:rsidRPr="003B2883">
        <w:tab/>
        <w:t>General</w:t>
      </w:r>
      <w:bookmarkEnd w:id="707"/>
      <w:bookmarkEnd w:id="708"/>
      <w:bookmarkEnd w:id="709"/>
      <w:bookmarkEnd w:id="710"/>
      <w:bookmarkEnd w:id="711"/>
      <w:bookmarkEnd w:id="712"/>
      <w:bookmarkEnd w:id="713"/>
      <w:bookmarkEnd w:id="714"/>
      <w:bookmarkEnd w:id="715"/>
      <w:bookmarkEnd w:id="716"/>
      <w:bookmarkEnd w:id="717"/>
      <w:bookmarkEnd w:id="718"/>
    </w:p>
    <w:p w14:paraId="37343489" w14:textId="47DF49A4"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14:paraId="792BCE27" w14:textId="7C4DC62F"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rsidR="00B95277">
        <w:t>clause </w:t>
      </w:r>
      <w:r w:rsidR="00B95277" w:rsidRPr="003B2883">
        <w:t>6</w:t>
      </w:r>
      <w:r w:rsidRPr="003B2883">
        <w:t>.1.3.10.3.1),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7.3pt" o:ole="">
            <v:imagedata r:id="rId45" o:title=""/>
          </v:shape>
          <o:OLEObject Type="Embed" ProgID="Visio.Drawing.11" ShapeID="_x0000_i1044" DrawAspect="Content" ObjectID="_1794142162" r:id="rId46"/>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19" w:name="_Toc25156210"/>
      <w:bookmarkStart w:id="720" w:name="_Toc34124510"/>
      <w:bookmarkStart w:id="721" w:name="_Toc43207624"/>
      <w:bookmarkStart w:id="722" w:name="_Toc49857104"/>
      <w:bookmarkStart w:id="723" w:name="_Toc56676938"/>
      <w:bookmarkStart w:id="724" w:name="_Toc56691461"/>
      <w:bookmarkStart w:id="725" w:name="_Toc56698725"/>
      <w:bookmarkStart w:id="726" w:name="_Toc89034927"/>
      <w:bookmarkStart w:id="727" w:name="_Toc89064725"/>
      <w:bookmarkStart w:id="728" w:name="_Toc89180026"/>
      <w:bookmarkStart w:id="729" w:name="_Toc97071703"/>
      <w:bookmarkStart w:id="730" w:name="_Toc183523212"/>
      <w:r w:rsidRPr="003B2883">
        <w:lastRenderedPageBreak/>
        <w:t>5.2.2.4.4</w:t>
      </w:r>
      <w:r w:rsidRPr="003B2883">
        <w:tab/>
        <w:t>NonUeN2InfoNotify</w:t>
      </w:r>
      <w:bookmarkEnd w:id="719"/>
      <w:bookmarkEnd w:id="720"/>
      <w:bookmarkEnd w:id="721"/>
      <w:bookmarkEnd w:id="722"/>
      <w:bookmarkEnd w:id="723"/>
      <w:bookmarkEnd w:id="724"/>
      <w:bookmarkEnd w:id="725"/>
      <w:bookmarkEnd w:id="726"/>
      <w:bookmarkEnd w:id="727"/>
      <w:bookmarkEnd w:id="728"/>
      <w:bookmarkEnd w:id="729"/>
      <w:bookmarkEnd w:id="730"/>
    </w:p>
    <w:p w14:paraId="5B16D45F" w14:textId="77777777" w:rsidR="00602AC0" w:rsidRPr="003B2883" w:rsidRDefault="00602AC0" w:rsidP="00876DA9">
      <w:pPr>
        <w:pStyle w:val="Heading6"/>
      </w:pPr>
      <w:bookmarkStart w:id="731" w:name="_Toc25156211"/>
      <w:bookmarkStart w:id="732" w:name="_Toc34124511"/>
      <w:bookmarkStart w:id="733" w:name="_Toc43207625"/>
      <w:bookmarkStart w:id="734" w:name="_Toc49857105"/>
      <w:bookmarkStart w:id="735" w:name="_Toc56676939"/>
      <w:bookmarkStart w:id="736" w:name="_Toc56691462"/>
      <w:bookmarkStart w:id="737" w:name="_Toc56698726"/>
      <w:bookmarkStart w:id="738" w:name="_Toc89034928"/>
      <w:bookmarkStart w:id="739" w:name="_Toc89064726"/>
      <w:bookmarkStart w:id="740" w:name="_Toc89180027"/>
      <w:bookmarkStart w:id="741" w:name="_Toc97071704"/>
      <w:bookmarkStart w:id="742" w:name="_Toc183523213"/>
      <w:r w:rsidRPr="003B2883">
        <w:t>5.2.2.4.4.1</w:t>
      </w:r>
      <w:r w:rsidRPr="003B2883">
        <w:tab/>
        <w:t>General</w:t>
      </w:r>
      <w:bookmarkEnd w:id="731"/>
      <w:bookmarkEnd w:id="732"/>
      <w:bookmarkEnd w:id="733"/>
      <w:bookmarkEnd w:id="734"/>
      <w:bookmarkEnd w:id="735"/>
      <w:bookmarkEnd w:id="736"/>
      <w:bookmarkEnd w:id="737"/>
      <w:bookmarkEnd w:id="738"/>
      <w:bookmarkEnd w:id="739"/>
      <w:bookmarkEnd w:id="740"/>
      <w:bookmarkEnd w:id="741"/>
      <w:bookmarkEnd w:id="742"/>
    </w:p>
    <w:p w14:paraId="751135D8" w14:textId="44EA9B1A" w:rsidR="004B207E" w:rsidRPr="003B2883" w:rsidRDefault="00602AC0" w:rsidP="00602AC0">
      <w:r w:rsidRPr="003B2883">
        <w:t>The NonUeN2InfoNotify service operation is used during the following procedures:</w:t>
      </w:r>
    </w:p>
    <w:p w14:paraId="0746621C" w14:textId="53ACDE35" w:rsidR="00602AC0" w:rsidRPr="003B2883" w:rsidRDefault="00602AC0" w:rsidP="00602AC0">
      <w:pPr>
        <w:pStyle w:val="B1"/>
      </w:pPr>
      <w:r w:rsidRPr="003B2883">
        <w:t>-</w:t>
      </w:r>
      <w:r w:rsidRPr="003B2883">
        <w:tab/>
        <w:t xml:space="preserve">Obtaining non-UE associated network assistance data (See </w:t>
      </w:r>
      <w:r w:rsidR="00B95277">
        <w:t>clause </w:t>
      </w:r>
      <w:r w:rsidR="00B95277" w:rsidRPr="003B2883">
        <w:t>4</w:t>
      </w:r>
      <w:r w:rsidRPr="003B2883">
        <w:t>.13.5.6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247E5323" w:rsidR="00F9183C" w:rsidRPr="003B2883" w:rsidRDefault="00F9183C" w:rsidP="00602AC0">
      <w:pPr>
        <w:pStyle w:val="B1"/>
      </w:pPr>
      <w:r>
        <w:t>-</w:t>
      </w:r>
      <w:r>
        <w:tab/>
      </w:r>
      <w:r w:rsidRPr="00C72CDD">
        <w:t>Broadcast of Assistance Data by an LMF</w:t>
      </w:r>
      <w:r>
        <w:t xml:space="preserve"> (see </w:t>
      </w:r>
      <w:r w:rsidR="00B95277">
        <w:t>clause 6</w:t>
      </w:r>
      <w:r>
        <w:t>.14.1 of 3GPP TS 23.273 [42</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6976F0DF" w:rsidR="00602AC0" w:rsidRPr="003B2883" w:rsidRDefault="00602AC0" w:rsidP="00602AC0">
      <w:r w:rsidRPr="003B2883">
        <w:t xml:space="preserve">The AMF shall use HTTP POST method to the N2Info Notification URI provided by the NF Service Consumer via NonUeN2InfoSubscribe service operation (See </w:t>
      </w:r>
      <w:r w:rsidR="00B95277">
        <w:t>clause </w:t>
      </w:r>
      <w:r w:rsidR="00B95277" w:rsidRPr="003B2883">
        <w:t>5</w:t>
      </w:r>
      <w:r w:rsidRPr="003B2883">
        <w:t>.2.2.4.2).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6.3pt;height:107.3pt" o:ole="">
            <v:imagedata r:id="rId47" o:title=""/>
          </v:shape>
          <o:OLEObject Type="Embed" ProgID="Visio.Drawing.11" ShapeID="_x0000_i1045" DrawAspect="Content" ObjectID="_1794142163" r:id="rId48"/>
        </w:object>
      </w:r>
    </w:p>
    <w:p w14:paraId="692953B7" w14:textId="77777777" w:rsidR="00602AC0" w:rsidRPr="003B2883" w:rsidRDefault="00602AC0" w:rsidP="00602AC0">
      <w:pPr>
        <w:pStyle w:val="TF"/>
      </w:pPr>
      <w:r w:rsidRPr="003B2883">
        <w:t>Figure 5.2.2.4.4.1-1 Non-UE N2 Information Notify</w:t>
      </w:r>
    </w:p>
    <w:p w14:paraId="717D89DD" w14:textId="77777777"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781EE32F"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743" w:name="_Toc25156212"/>
      <w:bookmarkStart w:id="744" w:name="_Toc34124512"/>
      <w:bookmarkStart w:id="745" w:name="_Toc43207626"/>
      <w:bookmarkStart w:id="746" w:name="_Toc49857106"/>
      <w:bookmarkStart w:id="747" w:name="_Toc56676940"/>
      <w:bookmarkStart w:id="748" w:name="_Toc56691463"/>
      <w:bookmarkStart w:id="749" w:name="_Toc56698727"/>
      <w:bookmarkStart w:id="750" w:name="_Toc89034929"/>
      <w:bookmarkStart w:id="751" w:name="_Toc89064727"/>
      <w:bookmarkStart w:id="752" w:name="_Toc89180028"/>
      <w:bookmarkStart w:id="753" w:name="_Toc97071705"/>
      <w:bookmarkStart w:id="754" w:name="_Toc183523214"/>
      <w:r w:rsidRPr="003B2883">
        <w:t>5.2.2.4.4.2</w:t>
      </w:r>
      <w:r w:rsidRPr="003B2883">
        <w:tab/>
        <w:t>Using NonUeN2InfoNotify during Location Services procedures</w:t>
      </w:r>
      <w:bookmarkEnd w:id="743"/>
      <w:bookmarkEnd w:id="744"/>
      <w:bookmarkEnd w:id="745"/>
      <w:bookmarkEnd w:id="746"/>
      <w:bookmarkEnd w:id="747"/>
      <w:bookmarkEnd w:id="748"/>
      <w:bookmarkEnd w:id="749"/>
      <w:bookmarkEnd w:id="750"/>
      <w:bookmarkEnd w:id="751"/>
      <w:bookmarkEnd w:id="752"/>
      <w:bookmarkEnd w:id="753"/>
      <w:bookmarkEnd w:id="754"/>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7F9ACF27" w:rsidR="004B207E" w:rsidRPr="003B2883" w:rsidRDefault="00602AC0" w:rsidP="00602AC0">
      <w:r w:rsidRPr="003B2883">
        <w:t xml:space="preserve">The requirements specified in </w:t>
      </w:r>
      <w:r w:rsidR="00B95277">
        <w:t>clause </w:t>
      </w:r>
      <w:r w:rsidR="00B95277" w:rsidRPr="003B2883">
        <w:t>5</w:t>
      </w:r>
      <w:r w:rsidRPr="003B2883">
        <w:t>.2.2.4.4.1 shall apply with the following modifications:</w:t>
      </w:r>
    </w:p>
    <w:p w14:paraId="054E77AD" w14:textId="2825AEED"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rsidR="00B95277">
        <w:t>clause </w:t>
      </w:r>
      <w:r w:rsidR="00B95277" w:rsidRPr="003B2883">
        <w:t>5</w:t>
      </w:r>
      <w:r w:rsidRPr="003B2883">
        <w:t>.2.2.4.1.2),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7777777"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14:paraId="1768B908" w14:textId="77777777" w:rsidR="00602AC0" w:rsidRPr="003B2883" w:rsidRDefault="00602AC0" w:rsidP="00876DA9">
      <w:pPr>
        <w:pStyle w:val="Heading6"/>
      </w:pPr>
      <w:bookmarkStart w:id="755" w:name="_Toc25156213"/>
      <w:bookmarkStart w:id="756" w:name="_Toc34124513"/>
      <w:bookmarkStart w:id="757" w:name="_Toc43207627"/>
      <w:bookmarkStart w:id="758" w:name="_Toc49857107"/>
      <w:bookmarkStart w:id="759" w:name="_Toc56676941"/>
      <w:bookmarkStart w:id="760" w:name="_Toc56691464"/>
      <w:bookmarkStart w:id="761" w:name="_Toc56698728"/>
      <w:bookmarkStart w:id="762" w:name="_Toc89034930"/>
      <w:bookmarkStart w:id="763" w:name="_Toc89064728"/>
      <w:bookmarkStart w:id="764" w:name="_Toc89180029"/>
      <w:bookmarkStart w:id="765" w:name="_Toc97071706"/>
      <w:bookmarkStart w:id="766" w:name="_Toc183523215"/>
      <w:r w:rsidRPr="003B2883">
        <w:t>5.2.2.4.4.3</w:t>
      </w:r>
      <w:r w:rsidRPr="003B2883">
        <w:tab/>
        <w:t>Use of NonUeN2InfoNotify for PWS related events</w:t>
      </w:r>
      <w:bookmarkEnd w:id="755"/>
      <w:bookmarkEnd w:id="756"/>
      <w:bookmarkEnd w:id="757"/>
      <w:bookmarkEnd w:id="758"/>
      <w:bookmarkEnd w:id="759"/>
      <w:bookmarkEnd w:id="760"/>
      <w:bookmarkEnd w:id="761"/>
      <w:bookmarkEnd w:id="762"/>
      <w:bookmarkEnd w:id="763"/>
      <w:bookmarkEnd w:id="764"/>
      <w:bookmarkEnd w:id="765"/>
      <w:bookmarkEnd w:id="766"/>
    </w:p>
    <w:p w14:paraId="278F23ED" w14:textId="79672571" w:rsidR="00602AC0" w:rsidRDefault="00602AC0" w:rsidP="00602AC0">
      <w:r w:rsidRPr="003B2883">
        <w:t>The NonUeN2InfoNotify service operation shall be used during the following PWS related events:</w:t>
      </w:r>
    </w:p>
    <w:p w14:paraId="051465CD" w14:textId="77777777" w:rsidR="004B207E" w:rsidRPr="003B2883" w:rsidRDefault="004B207E" w:rsidP="00602AC0"/>
    <w:p w14:paraId="39620188" w14:textId="774D43B3" w:rsidR="00602AC0" w:rsidRPr="003B2883" w:rsidRDefault="00602AC0" w:rsidP="00602AC0">
      <w:pPr>
        <w:pStyle w:val="B1"/>
        <w:ind w:left="284"/>
        <w:rPr>
          <w:lang w:eastAsia="zh-CN"/>
        </w:rPr>
      </w:pPr>
      <w:bookmarkStart w:id="767" w:name="_PERM_MCCTEMPBM_CRPT03410033___2"/>
      <w:r w:rsidRPr="003B2883">
        <w:lastRenderedPageBreak/>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767"/>
    <w:p w14:paraId="511FD1CE" w14:textId="14D0C682" w:rsidR="00602AC0" w:rsidRPr="003B2883" w:rsidRDefault="00602AC0" w:rsidP="00602AC0">
      <w:pPr>
        <w:pStyle w:val="B1"/>
      </w:pPr>
      <w:r w:rsidRPr="003B2883">
        <w:t xml:space="preserve">The requirements specified in </w:t>
      </w:r>
      <w:r w:rsidR="00B95277">
        <w:t>clause </w:t>
      </w:r>
      <w:r w:rsidR="00B95277" w:rsidRPr="003B2883">
        <w:t>5</w:t>
      </w:r>
      <w:r w:rsidRPr="003B2883">
        <w:t>.2.2.4.4.1 shall apply with the following modifications:</w:t>
      </w:r>
    </w:p>
    <w:p w14:paraId="4CC0BA34" w14:textId="160F3BEB" w:rsidR="00602AC0" w:rsidRPr="003B2883" w:rsidRDefault="004B207E" w:rsidP="00163413">
      <w:pPr>
        <w:pStyle w:val="B2"/>
      </w:pPr>
      <w:r w:rsidRPr="00163413">
        <w:t>-</w:t>
      </w:r>
      <w:r w:rsidR="00602AC0" w:rsidRPr="00163413">
        <w:tab/>
        <w:t>Same as step 1 of Figure 5.2.2.4.4.1-1, the request body shall include the PWS related N2 information.</w:t>
      </w:r>
    </w:p>
    <w:p w14:paraId="18B44C16" w14:textId="77777777" w:rsidR="00602AC0" w:rsidRPr="003B2883" w:rsidRDefault="00602AC0" w:rsidP="00602AC0">
      <w:pPr>
        <w:pStyle w:val="Heading4"/>
      </w:pPr>
      <w:bookmarkStart w:id="768" w:name="_Toc25156214"/>
      <w:bookmarkStart w:id="769" w:name="_Toc34124514"/>
      <w:bookmarkStart w:id="770" w:name="_Toc43207628"/>
      <w:bookmarkStart w:id="771" w:name="_Toc49857108"/>
      <w:bookmarkStart w:id="772" w:name="_Toc56676942"/>
      <w:bookmarkStart w:id="773" w:name="_Toc56691465"/>
      <w:bookmarkStart w:id="774" w:name="_Toc56698729"/>
      <w:bookmarkStart w:id="775" w:name="_Toc89034931"/>
      <w:bookmarkStart w:id="776" w:name="_Toc89064729"/>
      <w:bookmarkStart w:id="777" w:name="_Toc89180030"/>
      <w:bookmarkStart w:id="778" w:name="_Toc97071707"/>
      <w:bookmarkStart w:id="779" w:name="_Toc183523216"/>
      <w:r w:rsidRPr="003B2883">
        <w:t>5.2.2.5</w:t>
      </w:r>
      <w:r w:rsidRPr="003B2883">
        <w:tab/>
      </w:r>
      <w:r w:rsidRPr="003B2883">
        <w:rPr>
          <w:rFonts w:hint="eastAsia"/>
          <w:lang w:eastAsia="zh-CN"/>
        </w:rPr>
        <w:t>AMF</w:t>
      </w:r>
      <w:r w:rsidRPr="003B2883">
        <w:rPr>
          <w:lang w:eastAsia="zh-CN"/>
        </w:rPr>
        <w:t xml:space="preserve"> Status Change Operations</w:t>
      </w:r>
      <w:bookmarkEnd w:id="768"/>
      <w:bookmarkEnd w:id="769"/>
      <w:bookmarkEnd w:id="770"/>
      <w:bookmarkEnd w:id="771"/>
      <w:bookmarkEnd w:id="772"/>
      <w:bookmarkEnd w:id="773"/>
      <w:bookmarkEnd w:id="774"/>
      <w:bookmarkEnd w:id="775"/>
      <w:bookmarkEnd w:id="776"/>
      <w:bookmarkEnd w:id="777"/>
      <w:bookmarkEnd w:id="778"/>
      <w:bookmarkEnd w:id="779"/>
    </w:p>
    <w:p w14:paraId="57D7B0BF" w14:textId="77777777" w:rsidR="00602AC0" w:rsidRPr="003B2883" w:rsidRDefault="00602AC0" w:rsidP="00602AC0">
      <w:pPr>
        <w:pStyle w:val="Heading5"/>
      </w:pPr>
      <w:bookmarkStart w:id="780" w:name="_Toc25156215"/>
      <w:bookmarkStart w:id="781" w:name="_Toc34124515"/>
      <w:bookmarkStart w:id="782" w:name="_Toc43207629"/>
      <w:bookmarkStart w:id="783" w:name="_Toc49857109"/>
      <w:bookmarkStart w:id="784" w:name="_Toc56676943"/>
      <w:bookmarkStart w:id="785" w:name="_Toc56691466"/>
      <w:bookmarkStart w:id="786" w:name="_Toc56698730"/>
      <w:bookmarkStart w:id="787" w:name="_Toc89034932"/>
      <w:bookmarkStart w:id="788" w:name="_Toc89064730"/>
      <w:bookmarkStart w:id="789" w:name="_Toc89180031"/>
      <w:bookmarkStart w:id="790" w:name="_Toc97071708"/>
      <w:bookmarkStart w:id="791" w:name="_Toc183523217"/>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780"/>
      <w:bookmarkEnd w:id="781"/>
      <w:bookmarkEnd w:id="782"/>
      <w:bookmarkEnd w:id="783"/>
      <w:bookmarkEnd w:id="784"/>
      <w:bookmarkEnd w:id="785"/>
      <w:bookmarkEnd w:id="786"/>
      <w:bookmarkEnd w:id="787"/>
      <w:bookmarkEnd w:id="788"/>
      <w:bookmarkEnd w:id="789"/>
      <w:bookmarkEnd w:id="790"/>
      <w:bookmarkEnd w:id="791"/>
    </w:p>
    <w:p w14:paraId="08A4778A" w14:textId="77777777" w:rsidR="00602AC0" w:rsidRPr="003B2883" w:rsidRDefault="00602AC0" w:rsidP="00876DA9">
      <w:pPr>
        <w:pStyle w:val="Heading6"/>
      </w:pPr>
      <w:bookmarkStart w:id="792" w:name="_Toc25156216"/>
      <w:bookmarkStart w:id="793" w:name="_Toc34124516"/>
      <w:bookmarkStart w:id="794" w:name="_Toc43207630"/>
      <w:bookmarkStart w:id="795" w:name="_Toc49857110"/>
      <w:bookmarkStart w:id="796" w:name="_Toc56676944"/>
      <w:bookmarkStart w:id="797" w:name="_Toc56691467"/>
      <w:bookmarkStart w:id="798" w:name="_Toc56698731"/>
      <w:bookmarkStart w:id="799" w:name="_Toc89034933"/>
      <w:bookmarkStart w:id="800" w:name="_Toc89064731"/>
      <w:bookmarkStart w:id="801" w:name="_Toc89180032"/>
      <w:bookmarkStart w:id="802" w:name="_Toc97071709"/>
      <w:bookmarkStart w:id="803" w:name="_Toc183523218"/>
      <w:r w:rsidRPr="003B2883">
        <w:t>5.2.2.5.1.1</w:t>
      </w:r>
      <w:r w:rsidRPr="003B2883">
        <w:tab/>
        <w:t>General</w:t>
      </w:r>
      <w:bookmarkEnd w:id="792"/>
      <w:bookmarkEnd w:id="793"/>
      <w:bookmarkEnd w:id="794"/>
      <w:bookmarkEnd w:id="795"/>
      <w:bookmarkEnd w:id="796"/>
      <w:bookmarkEnd w:id="797"/>
      <w:bookmarkEnd w:id="798"/>
      <w:bookmarkEnd w:id="799"/>
      <w:bookmarkEnd w:id="800"/>
      <w:bookmarkEnd w:id="801"/>
      <w:bookmarkEnd w:id="802"/>
      <w:bookmarkEnd w:id="803"/>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51452046"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B95277">
        <w:t>clause </w:t>
      </w:r>
      <w:r w:rsidR="00B95277"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04" w:name="_Toc25156217"/>
      <w:bookmarkStart w:id="805" w:name="_Toc34124517"/>
      <w:bookmarkStart w:id="806" w:name="_Toc43207631"/>
      <w:bookmarkStart w:id="807" w:name="_Toc49857111"/>
      <w:bookmarkStart w:id="808" w:name="_Toc56676945"/>
      <w:bookmarkStart w:id="809" w:name="_Toc56691468"/>
      <w:bookmarkStart w:id="810" w:name="_Toc56698732"/>
      <w:bookmarkStart w:id="811" w:name="_Toc89034934"/>
      <w:bookmarkStart w:id="812" w:name="_Toc89064732"/>
      <w:bookmarkStart w:id="813" w:name="_Toc89180033"/>
      <w:bookmarkStart w:id="814" w:name="_Toc97071710"/>
      <w:bookmarkStart w:id="815" w:name="_Toc183523219"/>
      <w:r w:rsidRPr="003B2883">
        <w:t>5.2.2.5.1.2</w:t>
      </w:r>
      <w:r w:rsidRPr="003B2883">
        <w:tab/>
        <w:t>Creation of a subscription</w:t>
      </w:r>
      <w:bookmarkEnd w:id="804"/>
      <w:bookmarkEnd w:id="805"/>
      <w:bookmarkEnd w:id="806"/>
      <w:bookmarkEnd w:id="807"/>
      <w:bookmarkEnd w:id="808"/>
      <w:bookmarkEnd w:id="809"/>
      <w:bookmarkEnd w:id="810"/>
      <w:bookmarkEnd w:id="811"/>
      <w:bookmarkEnd w:id="812"/>
      <w:bookmarkEnd w:id="813"/>
      <w:bookmarkEnd w:id="814"/>
      <w:bookmarkEnd w:id="815"/>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18269212"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rsidR="00B95277">
        <w:t>clause </w:t>
      </w:r>
      <w:r w:rsidR="00B95277" w:rsidRPr="003B2883">
        <w:t>6</w:t>
      </w:r>
      <w:r w:rsidRPr="003B2883">
        <w:t>.1.3.6.3.1).</w:t>
      </w:r>
    </w:p>
    <w:p w14:paraId="36E9C96C" w14:textId="77777777" w:rsidR="00602AC0" w:rsidRPr="003B2883" w:rsidRDefault="00602AC0" w:rsidP="00602AC0">
      <w:pPr>
        <w:pStyle w:val="TH"/>
      </w:pPr>
      <w:r w:rsidRPr="003B2883">
        <w:object w:dxaOrig="8220" w:dyaOrig="2100" w14:anchorId="759F228E">
          <v:shape id="_x0000_i1046" type="#_x0000_t75" style="width:411.35pt;height:103.85pt" o:ole="">
            <v:imagedata r:id="rId49" o:title=""/>
          </v:shape>
          <o:OLEObject Type="Embed" ProgID="Visio.Drawing.15" ShapeID="_x0000_i1046" DrawAspect="Content" ObjectID="_1794142164" r:id="rId50"/>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307F8E3D"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sidR="00B95277">
        <w:rPr>
          <w:rStyle w:val="B1Char"/>
        </w:rPr>
        <w:t>clause </w:t>
      </w:r>
      <w:r w:rsidR="00B95277" w:rsidRPr="003B2883">
        <w:rPr>
          <w:rStyle w:val="B1Char"/>
        </w:rPr>
        <w:t>5</w:t>
      </w:r>
      <w:r w:rsidRPr="003B2883">
        <w:rPr>
          <w:rStyle w:val="B1Char"/>
        </w:rPr>
        <w:t>.2.2.5.3)</w:t>
      </w:r>
      <w:r w:rsidRPr="003B2883">
        <w:t>.</w:t>
      </w:r>
    </w:p>
    <w:p w14:paraId="300A58B1" w14:textId="77777777" w:rsidR="00602AC0" w:rsidRPr="003B2883" w:rsidRDefault="00602AC0" w:rsidP="00602AC0">
      <w:pPr>
        <w:pStyle w:val="B1"/>
        <w:rPr>
          <w:lang w:eastAsia="zh-CN"/>
        </w:rPr>
      </w:pPr>
      <w:r w:rsidRPr="003B2883">
        <w:lastRenderedPageBreak/>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16" w:name="_Toc25156218"/>
      <w:bookmarkStart w:id="817" w:name="_Toc34124518"/>
      <w:bookmarkStart w:id="818" w:name="_Toc43207632"/>
      <w:bookmarkStart w:id="819" w:name="_Toc49857112"/>
      <w:bookmarkStart w:id="820" w:name="_Toc56676946"/>
      <w:bookmarkStart w:id="821" w:name="_Toc56691469"/>
      <w:bookmarkStart w:id="822" w:name="_Toc56698733"/>
      <w:bookmarkStart w:id="823" w:name="_Toc89034935"/>
      <w:bookmarkStart w:id="824" w:name="_Toc89064733"/>
      <w:bookmarkStart w:id="825" w:name="_Toc89180034"/>
      <w:bookmarkStart w:id="826" w:name="_Toc97071711"/>
      <w:bookmarkStart w:id="827" w:name="_Toc183523220"/>
      <w:r w:rsidRPr="003B2883">
        <w:t>5.2.2.5.1.3</w:t>
      </w:r>
      <w:r w:rsidRPr="003B2883">
        <w:tab/>
        <w:t>Modification of a subscription</w:t>
      </w:r>
      <w:bookmarkEnd w:id="816"/>
      <w:bookmarkEnd w:id="817"/>
      <w:bookmarkEnd w:id="818"/>
      <w:bookmarkEnd w:id="819"/>
      <w:bookmarkEnd w:id="820"/>
      <w:bookmarkEnd w:id="821"/>
      <w:bookmarkEnd w:id="822"/>
      <w:bookmarkEnd w:id="823"/>
      <w:bookmarkEnd w:id="824"/>
      <w:bookmarkEnd w:id="825"/>
      <w:bookmarkEnd w:id="826"/>
      <w:bookmarkEnd w:id="827"/>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07CBF977" w:rsidR="00602AC0" w:rsidRDefault="00602AC0" w:rsidP="00876DA9">
      <w:r w:rsidRPr="00163413">
        <w:t>The NF Service Consumer shall issue an HTTP PUT request, towards the URI of the "</w:t>
      </w:r>
      <w:r w:rsidRPr="00163413">
        <w:rPr>
          <w:rFonts w:hint="eastAsia"/>
        </w:rPr>
        <w:t>individual subscription</w:t>
      </w:r>
      <w:r w:rsidRPr="00163413">
        <w:t xml:space="preserve">" resource (See </w:t>
      </w:r>
      <w:r w:rsidR="00B95277" w:rsidRPr="00163413">
        <w:t>clause</w:t>
      </w:r>
      <w:r w:rsidR="00B95277">
        <w:t> </w:t>
      </w:r>
      <w:r w:rsidR="00B95277" w:rsidRPr="00163413">
        <w:t>6</w:t>
      </w:r>
      <w:r w:rsidRPr="00163413">
        <w:t>.1.3.7.3.2),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0.75pt;height:103.85pt" o:ole="">
            <v:imagedata r:id="rId51" o:title=""/>
          </v:shape>
          <o:OLEObject Type="Embed" ProgID="Visio.Drawing.15" ShapeID="_x0000_i1047" DrawAspect="Content" ObjectID="_1794142165" r:id="rId52"/>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15D43A2"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828" w:name="_Toc25156219"/>
      <w:bookmarkStart w:id="829" w:name="_Toc34124519"/>
      <w:bookmarkStart w:id="830" w:name="_Toc43207633"/>
      <w:bookmarkStart w:id="831" w:name="_Toc49857113"/>
      <w:bookmarkStart w:id="832" w:name="_Toc56676947"/>
      <w:bookmarkStart w:id="833" w:name="_Toc56691470"/>
      <w:bookmarkStart w:id="834" w:name="_Toc56698734"/>
      <w:bookmarkStart w:id="835" w:name="_Toc89034936"/>
      <w:bookmarkStart w:id="836" w:name="_Toc89064734"/>
      <w:bookmarkStart w:id="837" w:name="_Toc89180035"/>
      <w:bookmarkStart w:id="838" w:name="_Toc97071712"/>
      <w:bookmarkStart w:id="839" w:name="_Toc183523221"/>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828"/>
      <w:bookmarkEnd w:id="829"/>
      <w:bookmarkEnd w:id="830"/>
      <w:bookmarkEnd w:id="831"/>
      <w:bookmarkEnd w:id="832"/>
      <w:bookmarkEnd w:id="833"/>
      <w:bookmarkEnd w:id="834"/>
      <w:bookmarkEnd w:id="835"/>
      <w:bookmarkEnd w:id="836"/>
      <w:bookmarkEnd w:id="837"/>
      <w:bookmarkEnd w:id="838"/>
      <w:bookmarkEnd w:id="839"/>
    </w:p>
    <w:p w14:paraId="20F3CFA2" w14:textId="77777777" w:rsidR="00602AC0" w:rsidRPr="003B2883" w:rsidRDefault="00602AC0" w:rsidP="00876DA9">
      <w:pPr>
        <w:pStyle w:val="Heading6"/>
      </w:pPr>
      <w:bookmarkStart w:id="840" w:name="_Toc25156220"/>
      <w:bookmarkStart w:id="841" w:name="_Toc34124520"/>
      <w:bookmarkStart w:id="842" w:name="_Toc43207634"/>
      <w:bookmarkStart w:id="843" w:name="_Toc49857114"/>
      <w:bookmarkStart w:id="844" w:name="_Toc56676948"/>
      <w:bookmarkStart w:id="845" w:name="_Toc56691471"/>
      <w:bookmarkStart w:id="846" w:name="_Toc56698735"/>
      <w:bookmarkStart w:id="847" w:name="_Toc89034937"/>
      <w:bookmarkStart w:id="848" w:name="_Toc89064735"/>
      <w:bookmarkStart w:id="849" w:name="_Toc89180036"/>
      <w:bookmarkStart w:id="850" w:name="_Toc97071713"/>
      <w:bookmarkStart w:id="851" w:name="_Toc183523222"/>
      <w:r w:rsidRPr="003B2883">
        <w:t>5.2.2.5.2.1</w:t>
      </w:r>
      <w:r w:rsidRPr="003B2883">
        <w:tab/>
        <w:t>General</w:t>
      </w:r>
      <w:bookmarkEnd w:id="840"/>
      <w:bookmarkEnd w:id="841"/>
      <w:bookmarkEnd w:id="842"/>
      <w:bookmarkEnd w:id="843"/>
      <w:bookmarkEnd w:id="844"/>
      <w:bookmarkEnd w:id="845"/>
      <w:bookmarkEnd w:id="846"/>
      <w:bookmarkEnd w:id="847"/>
      <w:bookmarkEnd w:id="848"/>
      <w:bookmarkEnd w:id="849"/>
      <w:bookmarkEnd w:id="850"/>
      <w:bookmarkEnd w:id="851"/>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54819AC9"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B95277">
        <w:t>clause </w:t>
      </w:r>
      <w:r w:rsidR="00B95277"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8C06BAC"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rsidR="00B95277">
        <w:t>clause </w:t>
      </w:r>
      <w:r w:rsidR="00B95277" w:rsidRPr="003B2883">
        <w:t>6</w:t>
      </w:r>
      <w:r w:rsidRPr="003B2883">
        <w:t>.1.3.7.3.1).</w:t>
      </w:r>
    </w:p>
    <w:p w14:paraId="78A36B07" w14:textId="77777777" w:rsidR="00602AC0" w:rsidRPr="003B2883" w:rsidRDefault="00602AC0" w:rsidP="00602AC0">
      <w:pPr>
        <w:pStyle w:val="TH"/>
      </w:pPr>
      <w:r w:rsidRPr="003B2883">
        <w:object w:dxaOrig="8685" w:dyaOrig="2115" w14:anchorId="3E3DB646">
          <v:shape id="_x0000_i1048" type="#_x0000_t75" style="width:434.3pt;height:105.25pt" o:ole="">
            <v:imagedata r:id="rId53" o:title=""/>
          </v:shape>
          <o:OLEObject Type="Embed" ProgID="Visio.Drawing.11" ShapeID="_x0000_i1048" DrawAspect="Content" ObjectID="_1794142166" r:id="rId54"/>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852" w:name="_Toc25156221"/>
      <w:bookmarkStart w:id="853" w:name="_Toc34124521"/>
      <w:bookmarkStart w:id="854" w:name="_Toc43207635"/>
      <w:bookmarkStart w:id="855" w:name="_Toc49857115"/>
      <w:bookmarkStart w:id="856" w:name="_Toc56676949"/>
      <w:bookmarkStart w:id="857" w:name="_Toc56691472"/>
      <w:bookmarkStart w:id="858" w:name="_Toc56698736"/>
      <w:bookmarkStart w:id="859" w:name="_Toc89034938"/>
      <w:bookmarkStart w:id="860" w:name="_Toc89064736"/>
      <w:bookmarkStart w:id="861" w:name="_Toc89180037"/>
      <w:bookmarkStart w:id="862" w:name="_Toc97071714"/>
      <w:bookmarkStart w:id="863" w:name="_Toc183523223"/>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852"/>
      <w:bookmarkEnd w:id="853"/>
      <w:bookmarkEnd w:id="854"/>
      <w:bookmarkEnd w:id="855"/>
      <w:bookmarkEnd w:id="856"/>
      <w:bookmarkEnd w:id="857"/>
      <w:bookmarkEnd w:id="858"/>
      <w:bookmarkEnd w:id="859"/>
      <w:bookmarkEnd w:id="860"/>
      <w:bookmarkEnd w:id="861"/>
      <w:bookmarkEnd w:id="862"/>
      <w:bookmarkEnd w:id="863"/>
    </w:p>
    <w:p w14:paraId="669D50E5" w14:textId="77777777" w:rsidR="00602AC0" w:rsidRPr="003B2883" w:rsidRDefault="00602AC0" w:rsidP="00876DA9">
      <w:pPr>
        <w:pStyle w:val="Heading6"/>
      </w:pPr>
      <w:bookmarkStart w:id="864" w:name="_Toc25156222"/>
      <w:bookmarkStart w:id="865" w:name="_Toc34124522"/>
      <w:bookmarkStart w:id="866" w:name="_Toc43207636"/>
      <w:bookmarkStart w:id="867" w:name="_Toc49857116"/>
      <w:bookmarkStart w:id="868" w:name="_Toc56676950"/>
      <w:bookmarkStart w:id="869" w:name="_Toc56691473"/>
      <w:bookmarkStart w:id="870" w:name="_Toc56698737"/>
      <w:bookmarkStart w:id="871" w:name="_Toc89034939"/>
      <w:bookmarkStart w:id="872" w:name="_Toc89064737"/>
      <w:bookmarkStart w:id="873" w:name="_Toc89180038"/>
      <w:bookmarkStart w:id="874" w:name="_Toc97071715"/>
      <w:bookmarkStart w:id="875" w:name="_Toc183523224"/>
      <w:r w:rsidRPr="003B2883">
        <w:t>5.2.2.5.3.1</w:t>
      </w:r>
      <w:r w:rsidRPr="003B2883">
        <w:tab/>
        <w:t>General</w:t>
      </w:r>
      <w:bookmarkEnd w:id="864"/>
      <w:bookmarkEnd w:id="865"/>
      <w:bookmarkEnd w:id="866"/>
      <w:bookmarkEnd w:id="867"/>
      <w:bookmarkEnd w:id="868"/>
      <w:bookmarkEnd w:id="869"/>
      <w:bookmarkEnd w:id="870"/>
      <w:bookmarkEnd w:id="871"/>
      <w:bookmarkEnd w:id="872"/>
      <w:bookmarkEnd w:id="873"/>
      <w:bookmarkEnd w:id="874"/>
      <w:bookmarkEnd w:id="875"/>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667D0180"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B95277">
        <w:t>clause </w:t>
      </w:r>
      <w:r w:rsidR="00B95277"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3.15pt;height:108.7pt" o:ole="">
            <v:imagedata r:id="rId55" o:title=""/>
          </v:shape>
          <o:OLEObject Type="Embed" ProgID="Visio.Drawing.11" ShapeID="_x0000_i1049" DrawAspect="Content" ObjectID="_1794142167" r:id="rId56"/>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876" w:name="_Toc25156223"/>
      <w:bookmarkStart w:id="877" w:name="_Toc34124523"/>
      <w:bookmarkStart w:id="878" w:name="_Toc43207637"/>
      <w:bookmarkStart w:id="879" w:name="_Toc49857117"/>
      <w:bookmarkStart w:id="880" w:name="_Toc56676951"/>
      <w:bookmarkStart w:id="881" w:name="_Toc56691474"/>
      <w:bookmarkStart w:id="882" w:name="_Toc56698738"/>
      <w:bookmarkStart w:id="883" w:name="_Toc89034940"/>
      <w:bookmarkStart w:id="884" w:name="_Toc89064738"/>
      <w:bookmarkStart w:id="885" w:name="_Toc89180039"/>
      <w:bookmarkStart w:id="886" w:name="_Toc97071716"/>
      <w:bookmarkStart w:id="887" w:name="_Toc183523225"/>
      <w:r w:rsidRPr="003B2883">
        <w:lastRenderedPageBreak/>
        <w:t>5.2.2.6</w:t>
      </w:r>
      <w:r w:rsidRPr="003B2883">
        <w:tab/>
        <w:t>EBIAssignment</w:t>
      </w:r>
      <w:bookmarkEnd w:id="876"/>
      <w:bookmarkEnd w:id="877"/>
      <w:bookmarkEnd w:id="878"/>
      <w:bookmarkEnd w:id="879"/>
      <w:bookmarkEnd w:id="880"/>
      <w:bookmarkEnd w:id="881"/>
      <w:bookmarkEnd w:id="882"/>
      <w:bookmarkEnd w:id="883"/>
      <w:bookmarkEnd w:id="884"/>
      <w:bookmarkEnd w:id="885"/>
      <w:bookmarkEnd w:id="886"/>
      <w:bookmarkEnd w:id="887"/>
    </w:p>
    <w:p w14:paraId="4DECF538" w14:textId="77777777" w:rsidR="00602AC0" w:rsidRPr="003B2883" w:rsidRDefault="00602AC0" w:rsidP="00602AC0">
      <w:pPr>
        <w:pStyle w:val="Heading5"/>
      </w:pPr>
      <w:bookmarkStart w:id="888" w:name="_Toc25156224"/>
      <w:bookmarkStart w:id="889" w:name="_Toc34124524"/>
      <w:bookmarkStart w:id="890" w:name="_Toc43207638"/>
      <w:bookmarkStart w:id="891" w:name="_Toc49857118"/>
      <w:bookmarkStart w:id="892" w:name="_Toc56676952"/>
      <w:bookmarkStart w:id="893" w:name="_Toc56691475"/>
      <w:bookmarkStart w:id="894" w:name="_Toc56698739"/>
      <w:bookmarkStart w:id="895" w:name="_Toc89034941"/>
      <w:bookmarkStart w:id="896" w:name="_Toc89064739"/>
      <w:bookmarkStart w:id="897" w:name="_Toc89180040"/>
      <w:bookmarkStart w:id="898" w:name="_Toc97071717"/>
      <w:bookmarkStart w:id="899" w:name="_Toc183523226"/>
      <w:r w:rsidRPr="003B2883">
        <w:t>5.2.2.6.1</w:t>
      </w:r>
      <w:r w:rsidRPr="003B2883">
        <w:tab/>
        <w:t>General</w:t>
      </w:r>
      <w:bookmarkEnd w:id="888"/>
      <w:bookmarkEnd w:id="889"/>
      <w:bookmarkEnd w:id="890"/>
      <w:bookmarkEnd w:id="891"/>
      <w:bookmarkEnd w:id="892"/>
      <w:bookmarkEnd w:id="893"/>
      <w:bookmarkEnd w:id="894"/>
      <w:bookmarkEnd w:id="895"/>
      <w:bookmarkEnd w:id="896"/>
      <w:bookmarkEnd w:id="897"/>
      <w:bookmarkEnd w:id="898"/>
      <w:bookmarkEnd w:id="899"/>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1AC4FEE7" w14:textId="77777777" w:rsidR="00AB3498" w:rsidRDefault="00AB3498" w:rsidP="000B1450">
      <w:pPr>
        <w:pStyle w:val="B1"/>
      </w:pPr>
      <w:r>
        <w:t>-</w:t>
      </w:r>
      <w:r>
        <w:tab/>
        <w:t>Qos flows of Multi-Access PDU Session(s) 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0B21F37"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7E16A37C"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rsidR="00B95277">
        <w:t>clause </w:t>
      </w:r>
      <w:r w:rsidR="00B95277" w:rsidRPr="003B2883">
        <w:t>6</w:t>
      </w:r>
      <w:r w:rsidRPr="003B2883">
        <w:t>.1.3.2.4.3). See also Figure 5.2.2.6.1-1.</w:t>
      </w:r>
    </w:p>
    <w:p w14:paraId="495FDC6B" w14:textId="77777777" w:rsidR="00602AC0" w:rsidRPr="003B2883" w:rsidRDefault="00602AC0" w:rsidP="00602AC0">
      <w:pPr>
        <w:pStyle w:val="TH"/>
      </w:pPr>
    </w:p>
    <w:p w14:paraId="7D97C8B6" w14:textId="77777777" w:rsidR="00602AC0" w:rsidRPr="003B2883" w:rsidRDefault="00602AC0" w:rsidP="00602AC0">
      <w:pPr>
        <w:pStyle w:val="TH"/>
      </w:pPr>
      <w:r w:rsidRPr="003B2883">
        <w:object w:dxaOrig="8714" w:dyaOrig="2144" w14:anchorId="1E9BC8C7">
          <v:shape id="_x0000_i1050" type="#_x0000_t75" style="width:434.85pt;height:107.3pt" o:ole="">
            <v:imagedata r:id="rId57" o:title=""/>
          </v:shape>
          <o:OLEObject Type="Embed" ProgID="Visio.Drawing.11" ShapeID="_x0000_i1050" DrawAspect="Content" ObjectID="_1794142168" r:id="rId58"/>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00" w:name="_Toc25156225"/>
      <w:bookmarkStart w:id="901" w:name="_Toc34124525"/>
      <w:bookmarkStart w:id="902" w:name="_Toc43207639"/>
      <w:bookmarkStart w:id="903" w:name="_Toc49857119"/>
      <w:bookmarkStart w:id="904" w:name="_Toc56676953"/>
      <w:bookmarkStart w:id="905" w:name="_Toc56691476"/>
      <w:bookmarkStart w:id="906" w:name="_Toc56698740"/>
      <w:bookmarkStart w:id="907" w:name="_Toc89034942"/>
      <w:bookmarkStart w:id="908" w:name="_Toc89064740"/>
      <w:bookmarkStart w:id="909" w:name="_Toc89180041"/>
      <w:bookmarkStart w:id="910" w:name="_Toc97071718"/>
      <w:bookmarkStart w:id="911" w:name="_Toc183523227"/>
      <w:r w:rsidRPr="003B2883">
        <w:t>5.3</w:t>
      </w:r>
      <w:r w:rsidRPr="003B2883">
        <w:tab/>
        <w:t>Namf_EventExposure Service</w:t>
      </w:r>
      <w:bookmarkEnd w:id="900"/>
      <w:bookmarkEnd w:id="901"/>
      <w:bookmarkEnd w:id="902"/>
      <w:bookmarkEnd w:id="903"/>
      <w:bookmarkEnd w:id="904"/>
      <w:bookmarkEnd w:id="905"/>
      <w:bookmarkEnd w:id="906"/>
      <w:bookmarkEnd w:id="907"/>
      <w:bookmarkEnd w:id="908"/>
      <w:bookmarkEnd w:id="909"/>
      <w:bookmarkEnd w:id="910"/>
      <w:bookmarkEnd w:id="911"/>
    </w:p>
    <w:p w14:paraId="6EDE054C" w14:textId="77777777" w:rsidR="00602AC0" w:rsidRPr="003B2883" w:rsidRDefault="00602AC0" w:rsidP="00602AC0">
      <w:pPr>
        <w:pStyle w:val="Heading3"/>
      </w:pPr>
      <w:bookmarkStart w:id="912" w:name="_Toc25156226"/>
      <w:bookmarkStart w:id="913" w:name="_Toc34124526"/>
      <w:bookmarkStart w:id="914" w:name="_Toc43207640"/>
      <w:bookmarkStart w:id="915" w:name="_Toc49857120"/>
      <w:bookmarkStart w:id="916" w:name="_Toc56676954"/>
      <w:bookmarkStart w:id="917" w:name="_Toc56691477"/>
      <w:bookmarkStart w:id="918" w:name="_Toc56698741"/>
      <w:bookmarkStart w:id="919" w:name="_Toc89034943"/>
      <w:bookmarkStart w:id="920" w:name="_Toc89064741"/>
      <w:bookmarkStart w:id="921" w:name="_Toc89180042"/>
      <w:bookmarkStart w:id="922" w:name="_Toc97071719"/>
      <w:bookmarkStart w:id="923" w:name="_Toc183523228"/>
      <w:r w:rsidRPr="003B2883">
        <w:t>5.3.1</w:t>
      </w:r>
      <w:r w:rsidRPr="003B2883">
        <w:tab/>
        <w:t>Service Description</w:t>
      </w:r>
      <w:bookmarkEnd w:id="912"/>
      <w:bookmarkEnd w:id="913"/>
      <w:bookmarkEnd w:id="914"/>
      <w:bookmarkEnd w:id="915"/>
      <w:bookmarkEnd w:id="916"/>
      <w:bookmarkEnd w:id="917"/>
      <w:bookmarkEnd w:id="918"/>
      <w:bookmarkEnd w:id="919"/>
      <w:bookmarkEnd w:id="920"/>
      <w:bookmarkEnd w:id="921"/>
      <w:bookmarkEnd w:id="922"/>
      <w:bookmarkEnd w:id="923"/>
    </w:p>
    <w:p w14:paraId="567E29A5" w14:textId="621D2390"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0B70E1">
        <w:rPr>
          <w:lang w:eastAsia="zh-CN"/>
        </w:rPr>
        <w:t xml:space="preserve"> and GMLC</w:t>
      </w:r>
      <w:r w:rsidRPr="003B2883">
        <w:rPr>
          <w:lang w:eastAsia="zh-CN"/>
        </w:rPr>
        <w:t xml:space="preserve">. See also </w:t>
      </w:r>
      <w:r w:rsidR="00B95277">
        <w:rPr>
          <w:lang w:eastAsia="zh-CN"/>
        </w:rPr>
        <w:t>clause 5</w:t>
      </w:r>
      <w:r>
        <w:rPr>
          <w:lang w:eastAsia="zh-CN"/>
        </w:rPr>
        <w:t xml:space="preserve">.34.7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00B95277" w:rsidRPr="00F72CC8">
        <w:t>clause</w:t>
      </w:r>
      <w:r w:rsidR="00B95277">
        <w:t> 6</w:t>
      </w:r>
      <w:r>
        <w:t>.2.2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77777777" w:rsidR="00602AC0" w:rsidRPr="003B2883" w:rsidRDefault="00602AC0" w:rsidP="00602AC0">
      <w:pPr>
        <w:pStyle w:val="B2"/>
      </w:pPr>
      <w:r w:rsidRPr="003B2883">
        <w:lastRenderedPageBreak/>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76DEE081" w:rsidR="00602AC0" w:rsidRPr="003B2883"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1E1189">
        <w:t xml:space="preserve">a cell ID list, </w:t>
      </w:r>
      <w:r w:rsidRPr="003B2883">
        <w:t>an area ID or specific interested area name like "LADN".</w:t>
      </w:r>
    </w:p>
    <w:p w14:paraId="68DC7B14" w14:textId="77777777" w:rsidR="00841C29" w:rsidRDefault="00602AC0" w:rsidP="00841C29">
      <w:pPr>
        <w:pStyle w:val="B2"/>
      </w:pPr>
      <w:r w:rsidRPr="003B2883">
        <w:tab/>
      </w:r>
      <w:r w:rsidR="00841C29">
        <w:t>For one-time reporting or for the first notification of Continuously reporting, the AMF shall generate the notification as following:</w:t>
      </w:r>
    </w:p>
    <w:p w14:paraId="6D6A9451" w14:textId="77777777" w:rsidR="00841C29" w:rsidRDefault="00841C29" w:rsidP="00841C29">
      <w:pPr>
        <w:pStyle w:val="B3"/>
      </w:pPr>
      <w:r>
        <w:t>-</w:t>
      </w:r>
      <w:r>
        <w:tab/>
        <w:t>when the event subscription is targeting a UE or a group of UEs, the AMF shall report the current presence status of the target UE(s);</w:t>
      </w:r>
    </w:p>
    <w:p w14:paraId="2CC8D067" w14:textId="77777777" w:rsidR="00841C29" w:rsidRDefault="00841C29" w:rsidP="00841C29">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0FD37540" w14:textId="2EEFC554" w:rsidR="00841C29" w:rsidRDefault="00841C29" w:rsidP="00841C29">
      <w:pPr>
        <w:pStyle w:val="B2"/>
      </w:pPr>
      <w:r>
        <w:tab/>
        <w:t>In subsequent notifications, the AMF shall only report the UE(s) whose presence status has changed compared to the previous notification sent by the AMF.</w:t>
      </w:r>
    </w:p>
    <w:p w14:paraId="04560134" w14:textId="300182CC" w:rsidR="00602AC0" w:rsidRPr="003B2883" w:rsidRDefault="00841C29" w:rsidP="00602AC0">
      <w:pPr>
        <w:pStyle w:val="B2"/>
      </w:pPr>
      <w:r>
        <w:tab/>
      </w:r>
      <w:r w:rsidR="00602AC0" w:rsidRPr="003B2883">
        <w:rPr>
          <w:u w:val="single"/>
        </w:rPr>
        <w:t>UE Type:</w:t>
      </w:r>
      <w:r w:rsidR="00602AC0" w:rsidRPr="003B2883">
        <w:t xml:space="preserve"> One UE, Group of UEs</w:t>
      </w:r>
      <w:r w:rsidR="00286234">
        <w:t>, any UE</w:t>
      </w:r>
    </w:p>
    <w:p w14:paraId="7278E195"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2730C17" w14:textId="54D59F2F"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D86DF9">
        <w:t xml:space="preserve">a cell ID list, </w:t>
      </w:r>
      <w:r w:rsidRPr="003B2883">
        <w:t>an area Id or "LADN")</w:t>
      </w:r>
      <w:r w:rsidR="009125DE">
        <w:t>, S-NSSAI, NSI ID</w:t>
      </w:r>
      <w:r w:rsidRPr="003B2883">
        <w:t>.</w:t>
      </w:r>
    </w:p>
    <w:p w14:paraId="32A384AE"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77777777" w:rsidR="00602AC0" w:rsidRPr="003B2883" w:rsidRDefault="00602AC0" w:rsidP="00602AC0">
      <w:pPr>
        <w:pStyle w:val="B2"/>
      </w:pPr>
      <w:r w:rsidRPr="003B2883">
        <w:tab/>
      </w:r>
      <w:r w:rsidRPr="003B2883">
        <w:rPr>
          <w:u w:val="single"/>
        </w:rPr>
        <w:t>Input:</w:t>
      </w:r>
      <w:r w:rsidRPr="003B2883">
        <w:t xml:space="preserve"> UE ID(s)</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lastRenderedPageBreak/>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777777" w:rsidR="00602AC0" w:rsidRPr="003B2883" w:rsidRDefault="00602AC0" w:rsidP="00602AC0">
      <w:pPr>
        <w:pStyle w:val="B2"/>
      </w:pPr>
      <w:r w:rsidRPr="003B2883">
        <w:tab/>
      </w:r>
      <w:r w:rsidRPr="003B2883">
        <w:rPr>
          <w:u w:val="single"/>
        </w:rPr>
        <w:t>Input:</w:t>
      </w:r>
      <w:r w:rsidRPr="003B2883">
        <w:t xml:space="preserve"> UE ID(s)</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t>Event: Reachability-Report</w:t>
      </w:r>
    </w:p>
    <w:p w14:paraId="4E17AD73" w14:textId="77777777"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77777777" w:rsidR="00F43F63" w:rsidRDefault="00307039" w:rsidP="000D2828">
      <w:pPr>
        <w:pStyle w:val="NO"/>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6DDFA646"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xml:space="preserve">, as specified in </w:t>
      </w:r>
      <w:r>
        <w:lastRenderedPageBreak/>
        <w:t>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37FAAA97" w14:textId="3B0E5311" w:rsidR="00C51C4E" w:rsidRPr="003B2883" w:rsidRDefault="00C51C4E" w:rsidP="000D2828">
      <w:pPr>
        <w:pStyle w:val="NO"/>
      </w:pPr>
      <w:r>
        <w:t>NOT</w:t>
      </w:r>
      <w:r w:rsidR="006F3F8B">
        <w:t>E</w:t>
      </w:r>
      <w:r>
        <w:t xml:space="preserve"> 4:</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00280D8E"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1B9CBD21" w14:textId="1EB1FF3A"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0F76AEAD" w:rsidR="0050652B" w:rsidRPr="003B2883" w:rsidRDefault="0050652B" w:rsidP="00602AC0">
      <w:pPr>
        <w:pStyle w:val="B2"/>
      </w:pPr>
      <w:r>
        <w:rPr>
          <w:u w:val="single"/>
        </w:rPr>
        <w:tab/>
      </w:r>
      <w:r w:rsidRPr="003B2883">
        <w:rPr>
          <w:u w:val="single"/>
        </w:rPr>
        <w:t>Input:</w:t>
      </w:r>
      <w:r w:rsidRPr="003B2883">
        <w:t xml:space="preserve"> "ANY_UE"</w:t>
      </w:r>
      <w:r>
        <w:t>, 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p>
    <w:p w14:paraId="57FC7711" w14:textId="77777777" w:rsidR="00711B3D"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p>
    <w:p w14:paraId="40A5BAE5" w14:textId="18708B53" w:rsidR="00602AC0" w:rsidRPr="003B2883" w:rsidRDefault="00711B3D" w:rsidP="00602AC0">
      <w:pPr>
        <w:pStyle w:val="B2"/>
      </w:pPr>
      <w:r>
        <w:tab/>
      </w:r>
      <w:r w:rsidR="00602AC0" w:rsidRPr="003B2883">
        <w:rPr>
          <w:u w:val="single"/>
        </w:rPr>
        <w:t>Input:</w:t>
      </w:r>
      <w:r w:rsidR="00602AC0" w:rsidRPr="003B2883">
        <w:t xml:space="preserve"> Area identified in a TA List</w:t>
      </w:r>
      <w:r>
        <w:t xml:space="preserve"> or cell ID list</w:t>
      </w:r>
    </w:p>
    <w:p w14:paraId="30FFCCC4" w14:textId="7FAB80FC" w:rsidR="00602AC0" w:rsidRPr="003B2883" w:rsidRDefault="00602AC0" w:rsidP="00602AC0">
      <w:pPr>
        <w:pStyle w:val="B2"/>
      </w:pPr>
      <w:r w:rsidRPr="003B2883">
        <w:tab/>
      </w:r>
      <w:r w:rsidRPr="003B2883">
        <w:rPr>
          <w:u w:val="single"/>
        </w:rPr>
        <w:t>Notification</w:t>
      </w:r>
      <w:r w:rsidRPr="003B2883">
        <w:t>: Number of UEs in the area</w:t>
      </w:r>
      <w:r w:rsidR="00DE0AB6">
        <w:t>, and if eNA is supported</w:t>
      </w:r>
      <w:r w:rsidR="00DE0AB6" w:rsidRPr="00314749">
        <w:t xml:space="preserve"> </w:t>
      </w:r>
      <w:r w:rsidR="00DE0AB6">
        <w:t>also the UE IDs</w:t>
      </w:r>
    </w:p>
    <w:p w14:paraId="605F526B" w14:textId="7D3686E2" w:rsidR="00602AC0" w:rsidRPr="003B2883" w:rsidRDefault="00602AC0" w:rsidP="00602AC0">
      <w:pPr>
        <w:pStyle w:val="NO"/>
      </w:pPr>
      <w:r w:rsidRPr="003B2883">
        <w:t xml:space="preserve">NOTE </w:t>
      </w:r>
      <w:r w:rsidR="00C51C4E">
        <w:t>5</w:t>
      </w:r>
      <w:r w:rsidRPr="003B2883">
        <w:t>:</w:t>
      </w:r>
      <w:r w:rsidRPr="003B2883">
        <w:tab/>
        <w:t>For an Immediate Report, UE Last Known Location is used to count the UEs within the area.</w:t>
      </w:r>
    </w:p>
    <w:p w14:paraId="43E9BD32" w14:textId="2FE17D52" w:rsidR="00602AC0" w:rsidRPr="003B2883" w:rsidRDefault="00602AC0" w:rsidP="00602AC0">
      <w:pPr>
        <w:pStyle w:val="NO"/>
      </w:pPr>
      <w:r w:rsidRPr="003B2883">
        <w:t xml:space="preserve">NOTE </w:t>
      </w:r>
      <w:r w:rsidR="00C51C4E">
        <w:t>6</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777777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 xml:space="preserve">[2]), when the UE detaches and when AMF deregisters from UDM for an active UE. If the UE is already not reachable for </w:t>
      </w:r>
      <w:r w:rsidRPr="003B2883">
        <w:lastRenderedPageBreak/>
        <w:t>either signalling or user plane communication when the event is subscribed, the AMF reports the event directly.</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7777777" w:rsidR="00602AC0" w:rsidRPr="003B2883" w:rsidRDefault="00602AC0" w:rsidP="00602AC0">
      <w:pPr>
        <w:pStyle w:val="B2"/>
      </w:pPr>
      <w:r w:rsidRPr="003B2883">
        <w:tab/>
      </w:r>
      <w:r w:rsidRPr="003B2883">
        <w:rPr>
          <w:u w:val="single"/>
        </w:rPr>
        <w:t>Input:</w:t>
      </w:r>
      <w:r w:rsidRPr="003B2883">
        <w:t xml:space="preserve"> UE ID(s)</w:t>
      </w:r>
    </w:p>
    <w:p w14:paraId="1180F4CA" w14:textId="62FFB4D0" w:rsidR="00602AC0" w:rsidRPr="003B2883" w:rsidRDefault="00602AC0" w:rsidP="00602AC0">
      <w:pPr>
        <w:pStyle w:val="B2"/>
      </w:pPr>
      <w:r w:rsidRPr="003B2883">
        <w:tab/>
        <w:t>Notification</w:t>
      </w:r>
      <w:r w:rsidR="005C72E1">
        <w:t>:</w:t>
      </w:r>
      <w:r w:rsidRPr="003B2883">
        <w:t xml:space="preserve"> UE ID.</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lastRenderedPageBreak/>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924" w:name="_Toc25156227"/>
      <w:bookmarkStart w:id="925" w:name="_Toc34124527"/>
      <w:bookmarkStart w:id="926" w:name="_Toc43207641"/>
      <w:bookmarkStart w:id="927" w:name="_Toc49857121"/>
      <w:bookmarkStart w:id="928" w:name="_Toc56676955"/>
      <w:bookmarkStart w:id="929" w:name="_Toc56691478"/>
      <w:bookmarkStart w:id="930" w:name="_Toc56698742"/>
      <w:bookmarkStart w:id="931" w:name="_Toc89034944"/>
      <w:bookmarkStart w:id="932" w:name="_Toc89064742"/>
      <w:bookmarkStart w:id="933" w:name="_Toc89180043"/>
      <w:bookmarkStart w:id="934" w:name="_Toc97071720"/>
      <w:bookmarkStart w:id="935" w:name="_Toc183523229"/>
      <w:r w:rsidRPr="003B2883">
        <w:t>5.3.2</w:t>
      </w:r>
      <w:r w:rsidRPr="003B2883">
        <w:tab/>
        <w:t>Service Operations</w:t>
      </w:r>
      <w:bookmarkEnd w:id="924"/>
      <w:bookmarkEnd w:id="925"/>
      <w:bookmarkEnd w:id="926"/>
      <w:bookmarkEnd w:id="927"/>
      <w:bookmarkEnd w:id="928"/>
      <w:bookmarkEnd w:id="929"/>
      <w:bookmarkEnd w:id="930"/>
      <w:bookmarkEnd w:id="931"/>
      <w:bookmarkEnd w:id="932"/>
      <w:bookmarkEnd w:id="933"/>
      <w:bookmarkEnd w:id="934"/>
      <w:bookmarkEnd w:id="935"/>
    </w:p>
    <w:p w14:paraId="635AA2C8" w14:textId="77777777" w:rsidR="00602AC0" w:rsidRPr="003B2883" w:rsidRDefault="00602AC0" w:rsidP="00602AC0">
      <w:pPr>
        <w:pStyle w:val="Heading4"/>
      </w:pPr>
      <w:bookmarkStart w:id="936" w:name="_Toc25156228"/>
      <w:bookmarkStart w:id="937" w:name="_Toc34124528"/>
      <w:bookmarkStart w:id="938" w:name="_Toc43207642"/>
      <w:bookmarkStart w:id="939" w:name="_Toc49857122"/>
      <w:bookmarkStart w:id="940" w:name="_Toc56676956"/>
      <w:bookmarkStart w:id="941" w:name="_Toc56691479"/>
      <w:bookmarkStart w:id="942" w:name="_Toc56698743"/>
      <w:bookmarkStart w:id="943" w:name="_Toc89034945"/>
      <w:bookmarkStart w:id="944" w:name="_Toc89064743"/>
      <w:bookmarkStart w:id="945" w:name="_Toc89180044"/>
      <w:bookmarkStart w:id="946" w:name="_Toc97071721"/>
      <w:bookmarkStart w:id="947" w:name="_Toc183523230"/>
      <w:r w:rsidRPr="003B2883">
        <w:t>5.3.2.1</w:t>
      </w:r>
      <w:r w:rsidRPr="003B2883">
        <w:tab/>
        <w:t>Introduction</w:t>
      </w:r>
      <w:bookmarkEnd w:id="936"/>
      <w:bookmarkEnd w:id="937"/>
      <w:bookmarkEnd w:id="938"/>
      <w:bookmarkEnd w:id="939"/>
      <w:bookmarkEnd w:id="940"/>
      <w:bookmarkEnd w:id="941"/>
      <w:bookmarkEnd w:id="942"/>
      <w:bookmarkEnd w:id="943"/>
      <w:bookmarkEnd w:id="944"/>
      <w:bookmarkEnd w:id="945"/>
      <w:bookmarkEnd w:id="946"/>
      <w:bookmarkEnd w:id="947"/>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948" w:name="_Toc25156229"/>
      <w:bookmarkStart w:id="949" w:name="_Toc34124529"/>
      <w:bookmarkStart w:id="950" w:name="_Toc43207643"/>
      <w:bookmarkStart w:id="951" w:name="_Toc49857123"/>
      <w:bookmarkStart w:id="952" w:name="_Toc56676957"/>
      <w:bookmarkStart w:id="953" w:name="_Toc56691480"/>
      <w:bookmarkStart w:id="954" w:name="_Toc56698744"/>
      <w:bookmarkStart w:id="955" w:name="_Toc89034946"/>
      <w:bookmarkStart w:id="956" w:name="_Toc89064744"/>
      <w:bookmarkStart w:id="957" w:name="_Toc89180045"/>
      <w:bookmarkStart w:id="958" w:name="_Toc97071722"/>
      <w:bookmarkStart w:id="959" w:name="_Toc183523231"/>
      <w:r w:rsidRPr="003B2883">
        <w:lastRenderedPageBreak/>
        <w:t>5.3.2.2</w:t>
      </w:r>
      <w:r w:rsidRPr="003B2883">
        <w:tab/>
        <w:t>Subscribe</w:t>
      </w:r>
      <w:bookmarkEnd w:id="948"/>
      <w:bookmarkEnd w:id="949"/>
      <w:bookmarkEnd w:id="950"/>
      <w:bookmarkEnd w:id="951"/>
      <w:bookmarkEnd w:id="952"/>
      <w:bookmarkEnd w:id="953"/>
      <w:bookmarkEnd w:id="954"/>
      <w:bookmarkEnd w:id="955"/>
      <w:bookmarkEnd w:id="956"/>
      <w:bookmarkEnd w:id="957"/>
      <w:bookmarkEnd w:id="958"/>
      <w:bookmarkEnd w:id="959"/>
    </w:p>
    <w:p w14:paraId="45A58418" w14:textId="77777777" w:rsidR="00602AC0" w:rsidRPr="003B2883" w:rsidRDefault="00602AC0" w:rsidP="00602AC0">
      <w:pPr>
        <w:pStyle w:val="Heading5"/>
      </w:pPr>
      <w:bookmarkStart w:id="960" w:name="_Toc25156230"/>
      <w:bookmarkStart w:id="961" w:name="_Toc34124530"/>
      <w:bookmarkStart w:id="962" w:name="_Toc43207644"/>
      <w:bookmarkStart w:id="963" w:name="_Toc49857124"/>
      <w:bookmarkStart w:id="964" w:name="_Toc56676958"/>
      <w:bookmarkStart w:id="965" w:name="_Toc56691481"/>
      <w:bookmarkStart w:id="966" w:name="_Toc56698745"/>
      <w:bookmarkStart w:id="967" w:name="_Toc89034947"/>
      <w:bookmarkStart w:id="968" w:name="_Toc89064745"/>
      <w:bookmarkStart w:id="969" w:name="_Toc89180046"/>
      <w:bookmarkStart w:id="970" w:name="_Toc97071723"/>
      <w:bookmarkStart w:id="971" w:name="_Toc183523232"/>
      <w:r w:rsidRPr="003B2883">
        <w:t>5.3.2.2.1</w:t>
      </w:r>
      <w:r w:rsidRPr="003B2883">
        <w:tab/>
        <w:t>General</w:t>
      </w:r>
      <w:bookmarkEnd w:id="960"/>
      <w:bookmarkEnd w:id="961"/>
      <w:bookmarkEnd w:id="962"/>
      <w:bookmarkEnd w:id="963"/>
      <w:bookmarkEnd w:id="964"/>
      <w:bookmarkEnd w:id="965"/>
      <w:bookmarkEnd w:id="966"/>
      <w:bookmarkEnd w:id="967"/>
      <w:bookmarkEnd w:id="968"/>
      <w:bookmarkEnd w:id="969"/>
      <w:bookmarkEnd w:id="970"/>
      <w:bookmarkEnd w:id="971"/>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972" w:name="_Toc25156231"/>
      <w:bookmarkStart w:id="973" w:name="_Toc34124531"/>
      <w:bookmarkStart w:id="974" w:name="_Toc43207645"/>
      <w:bookmarkStart w:id="975" w:name="_Toc49857125"/>
      <w:bookmarkStart w:id="976" w:name="_Toc56676959"/>
      <w:bookmarkStart w:id="977" w:name="_Toc56691482"/>
      <w:bookmarkStart w:id="978" w:name="_Toc56698746"/>
      <w:bookmarkStart w:id="979" w:name="_Toc89034948"/>
      <w:bookmarkStart w:id="980" w:name="_Toc89064746"/>
      <w:bookmarkStart w:id="981" w:name="_Toc89180047"/>
      <w:bookmarkStart w:id="982" w:name="_Toc97071724"/>
      <w:bookmarkStart w:id="983" w:name="_Toc183523233"/>
      <w:r w:rsidRPr="003B2883">
        <w:t>5.3.2.2.2</w:t>
      </w:r>
      <w:r w:rsidRPr="003B2883">
        <w:tab/>
        <w:t>Creation of a subscription</w:t>
      </w:r>
      <w:bookmarkEnd w:id="972"/>
      <w:bookmarkEnd w:id="973"/>
      <w:bookmarkEnd w:id="974"/>
      <w:bookmarkEnd w:id="975"/>
      <w:bookmarkEnd w:id="976"/>
      <w:bookmarkEnd w:id="977"/>
      <w:bookmarkEnd w:id="978"/>
      <w:bookmarkEnd w:id="979"/>
      <w:bookmarkEnd w:id="980"/>
      <w:bookmarkEnd w:id="981"/>
      <w:bookmarkEnd w:id="982"/>
      <w:bookmarkEnd w:id="983"/>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685DE6B4" w:rsidR="00C37BA8" w:rsidRPr="003B2883" w:rsidRDefault="00602AC0" w:rsidP="00602AC0">
      <w:r w:rsidRPr="003B2883">
        <w:t xml:space="preserve">The NF Service Consumer shall request to create a new subscription by using HTTP method POST with URI of the subscriptions collection, see </w:t>
      </w:r>
      <w:r w:rsidR="00B95277">
        <w:t>clause </w:t>
      </w:r>
      <w:r w:rsidR="00B95277" w:rsidRPr="003B2883">
        <w:t>6</w:t>
      </w:r>
      <w:r w:rsidRPr="003B2883">
        <w:t>.2.3.2.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0CC16239"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sidR="00B95277">
        <w:rPr>
          <w:lang w:val="en-US"/>
        </w:rPr>
        <w:t>clause </w:t>
      </w:r>
      <w:r w:rsidR="00B95277" w:rsidRPr="003B2883">
        <w:rPr>
          <w:lang w:val="en-US"/>
        </w:rPr>
        <w:t>5</w:t>
      </w:r>
      <w:r w:rsidRPr="003B2883">
        <w:rPr>
          <w:lang w:val="en-US"/>
        </w:rPr>
        <w:t>.3.1.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Pr="003B2883" w:rsidRDefault="0004276E" w:rsidP="00602AC0">
      <w:pPr>
        <w:pStyle w:val="B1"/>
        <w:rPr>
          <w:lang w:val="en-US"/>
        </w:rPr>
      </w:pPr>
      <w:r>
        <w:rPr>
          <w:noProof/>
        </w:rPr>
        <w:t>-</w:t>
      </w:r>
      <w:r>
        <w:rPr>
          <w:noProof/>
        </w:rPr>
        <w:tab/>
        <w:t>Repetition Period, defines the period for periodic reporting;</w:t>
      </w:r>
    </w:p>
    <w:p w14:paraId="3C558FC0" w14:textId="2F9580F4"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397896C9" w14:textId="2FB4B792" w:rsidR="00D61F8C" w:rsidRPr="003B2883" w:rsidRDefault="00905BE9" w:rsidP="00602AC0">
      <w:pPr>
        <w:pStyle w:val="B1"/>
        <w:rPr>
          <w:lang w:val="en-US"/>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6in;height:106.7pt" o:ole="">
            <v:imagedata r:id="rId59" o:title=""/>
          </v:shape>
          <o:OLEObject Type="Embed" ProgID="Visio.Drawing.11" ShapeID="_x0000_i1051" DrawAspect="Content" ObjectID="_1794142169" r:id="rId60"/>
        </w:object>
      </w:r>
    </w:p>
    <w:p w14:paraId="6AC94A4F" w14:textId="77777777" w:rsidR="00602AC0" w:rsidRPr="003B2883" w:rsidRDefault="00602AC0" w:rsidP="00602AC0">
      <w:pPr>
        <w:pStyle w:val="TF"/>
      </w:pPr>
      <w:r w:rsidRPr="003B2883">
        <w:rPr>
          <w:lang w:eastAsia="ko-KR"/>
        </w:rPr>
        <w:t>Figure 5.3.2.2.2-1 Subscribe for Creation</w:t>
      </w:r>
    </w:p>
    <w:p w14:paraId="47349BE7" w14:textId="77777777"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140CA78A"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non-null value, which indicates to the NF service consumer that the AMF returned the last known location</w:t>
      </w:r>
      <w:r w:rsidR="00B8374D">
        <w:t>.</w:t>
      </w:r>
    </w:p>
    <w:p w14:paraId="4484233D" w14:textId="45108669"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non-null value, which indicates to the NF service consumer that the AMF returned the last known location.</w:t>
      </w:r>
    </w:p>
    <w:p w14:paraId="6DA3318E" w14:textId="77777777" w:rsidR="00602AC0" w:rsidRDefault="00602AC0" w:rsidP="00602AC0">
      <w:pPr>
        <w:pStyle w:val="B1"/>
        <w:ind w:firstLine="0"/>
      </w:pPr>
      <w:bookmarkStart w:id="984"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7BAA2751" w14:textId="26F0A6A4" w:rsidR="00905BE9" w:rsidRDefault="00905BE9" w:rsidP="00602AC0">
      <w:pPr>
        <w:pStyle w:val="B1"/>
        <w:ind w:firstLine="0"/>
        <w:rPr>
          <w:noProof/>
          <w:lang w:eastAsia="zh-CN"/>
        </w:rPr>
      </w:pPr>
      <w:r>
        <w:rPr>
          <w:noProof/>
        </w:rPr>
        <w:lastRenderedPageBreak/>
        <w:t xml:space="preserve">If the </w:t>
      </w:r>
      <w:r>
        <w:t>"</w:t>
      </w:r>
      <w:r>
        <w:rPr>
          <w:noProof/>
          <w:lang w:eastAsia="zh-CN"/>
        </w:rPr>
        <w:t xml:space="preserve">notifFlag" attribute is included and set to </w:t>
      </w:r>
      <w:r>
        <w:rPr>
          <w:noProof/>
        </w:rPr>
        <w:t>"DEACTIVATE"</w:t>
      </w:r>
      <w:r>
        <w:rPr>
          <w:noProof/>
          <w:lang w:eastAsia="zh-CN"/>
        </w:rPr>
        <w:t xml:space="preserve"> in the request, the AMF shall mute the event notification and store the available events.</w:t>
      </w:r>
    </w:p>
    <w:p w14:paraId="7935AF80" w14:textId="5E65A129" w:rsidR="0000390E" w:rsidRPr="003B2883" w:rsidRDefault="0000390E" w:rsidP="00602AC0">
      <w:pPr>
        <w:pStyle w:val="B1"/>
        <w:ind w:firstLine="0"/>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bookmarkEnd w:id="984"/>
    <w:p w14:paraId="2BFEA090" w14:textId="77777777" w:rsidR="00602AC0" w:rsidRPr="003B2883"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626281F0" w14:textId="77777777" w:rsidR="00602AC0" w:rsidRPr="003B2883" w:rsidRDefault="00602AC0" w:rsidP="00602AC0">
      <w:pPr>
        <w:pStyle w:val="Heading5"/>
      </w:pPr>
      <w:bookmarkStart w:id="985" w:name="_Toc25156232"/>
      <w:bookmarkStart w:id="986" w:name="_Toc34124532"/>
      <w:bookmarkStart w:id="987" w:name="_Toc43207646"/>
      <w:bookmarkStart w:id="988" w:name="_Toc49857126"/>
      <w:bookmarkStart w:id="989" w:name="_Toc56676960"/>
      <w:bookmarkStart w:id="990" w:name="_Toc56691483"/>
      <w:bookmarkStart w:id="991" w:name="_Toc56698747"/>
      <w:bookmarkStart w:id="992" w:name="_Toc89034949"/>
      <w:bookmarkStart w:id="993" w:name="_Toc89064747"/>
      <w:bookmarkStart w:id="994" w:name="_Toc89180048"/>
      <w:bookmarkStart w:id="995" w:name="_Toc97071725"/>
      <w:bookmarkStart w:id="996" w:name="_Toc183523234"/>
      <w:r w:rsidRPr="003B2883">
        <w:t>5.3.2.2.3</w:t>
      </w:r>
      <w:r w:rsidRPr="003B2883">
        <w:tab/>
        <w:t>Modification of a subscription</w:t>
      </w:r>
      <w:bookmarkEnd w:id="985"/>
      <w:bookmarkEnd w:id="986"/>
      <w:bookmarkEnd w:id="987"/>
      <w:bookmarkEnd w:id="988"/>
      <w:bookmarkEnd w:id="989"/>
      <w:bookmarkEnd w:id="990"/>
      <w:bookmarkEnd w:id="991"/>
      <w:bookmarkEnd w:id="992"/>
      <w:bookmarkEnd w:id="993"/>
      <w:bookmarkEnd w:id="994"/>
      <w:bookmarkEnd w:id="995"/>
      <w:bookmarkEnd w:id="996"/>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1FBD7A3F" w14:textId="77777777" w:rsidR="00C37BA8" w:rsidRPr="003B2883" w:rsidRDefault="00C37BA8" w:rsidP="00602AC0"/>
    <w:p w14:paraId="736C8850" w14:textId="6ABAD092" w:rsidR="00602AC0" w:rsidRDefault="00602AC0" w:rsidP="00602AC0">
      <w:r w:rsidRPr="003B2883">
        <w:t xml:space="preserve">The NF Service Consumer shall modify the subscription by using HTTP method PATCH with the URI of the individual subscription resource (see </w:t>
      </w:r>
      <w:r w:rsidR="00B95277">
        <w:t>clause </w:t>
      </w:r>
      <w:r w:rsidR="00B95277" w:rsidRPr="003B2883">
        <w:t>6</w:t>
      </w:r>
      <w:r w:rsidRPr="003B2883">
        <w:t>.2.3.3) to be modified.</w:t>
      </w:r>
    </w:p>
    <w:p w14:paraId="3481F7D5" w14:textId="77777777" w:rsidR="00C37BA8" w:rsidRPr="003B2883" w:rsidRDefault="00C37BA8" w:rsidP="00602AC0"/>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6in;height:101.25pt" o:ole="">
            <v:imagedata r:id="rId61" o:title=""/>
          </v:shape>
          <o:OLEObject Type="Embed" ProgID="Visio.Drawing.15" ShapeID="_x0000_i1052" DrawAspect="Content" ObjectID="_1794142170" r:id="rId62"/>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997"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997"/>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4027D16C" w:rsidR="00905BE9" w:rsidRPr="003B2883" w:rsidRDefault="00905BE9" w:rsidP="008B40A8">
      <w:pPr>
        <w:pStyle w:val="B2"/>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2ECD1F17" w14:textId="782405D3" w:rsidR="00602AC0" w:rsidRDefault="00602AC0" w:rsidP="00602AC0">
      <w:pPr>
        <w:pStyle w:val="B1"/>
      </w:pPr>
      <w:r w:rsidRPr="003B2883">
        <w:lastRenderedPageBreak/>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12EC1BF8" w14:textId="2B1B2F47" w:rsidR="00EE68E3" w:rsidRPr="00807222" w:rsidRDefault="00EE68E3" w:rsidP="00EE68E3">
      <w:pPr>
        <w:pStyle w:val="Heading5"/>
      </w:pPr>
      <w:bookmarkStart w:id="998" w:name="_Toc89034950"/>
      <w:bookmarkStart w:id="999" w:name="_Toc89064748"/>
      <w:bookmarkStart w:id="1000" w:name="_Toc89180049"/>
      <w:bookmarkStart w:id="1001" w:name="_Toc97071726"/>
      <w:bookmarkStart w:id="1002" w:name="_Toc183523235"/>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998"/>
      <w:bookmarkEnd w:id="999"/>
      <w:bookmarkEnd w:id="1000"/>
      <w:bookmarkEnd w:id="1001"/>
      <w:bookmarkEnd w:id="1002"/>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337717DA" w:rsidR="00C37BA8" w:rsidRPr="002F7511" w:rsidRDefault="00EE68E3" w:rsidP="00EE68E3">
      <w:r w:rsidRPr="002F7511">
        <w:t xml:space="preserve">The NF Service Consumer shall modify the subscription by using HTTP method PATCH with the URI of the individual subscription resource (see </w:t>
      </w:r>
      <w:r w:rsidR="00B95277" w:rsidRPr="002F7511">
        <w:t>clause</w:t>
      </w:r>
      <w:r w:rsidR="00B95277">
        <w:t> </w:t>
      </w:r>
      <w:r w:rsidR="00B95277" w:rsidRPr="002F7511">
        <w:t>6</w:t>
      </w:r>
      <w:r w:rsidRPr="002F7511">
        <w:t>.2.3.3)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6in;height:101.25pt" o:ole="">
            <v:imagedata r:id="rId63" o:title=""/>
          </v:shape>
          <o:OLEObject Type="Embed" ProgID="Visio.Drawing.15" ShapeID="_x0000_i1053" DrawAspect="Content" ObjectID="_1794142171" r:id="rId64"/>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03" w:name="_Toc25156233"/>
      <w:bookmarkStart w:id="1004" w:name="_Toc34124533"/>
      <w:bookmarkStart w:id="1005" w:name="_Toc43207647"/>
      <w:bookmarkStart w:id="1006" w:name="_Toc49857127"/>
      <w:bookmarkStart w:id="1007" w:name="_Toc56676961"/>
      <w:bookmarkStart w:id="1008" w:name="_Toc56691484"/>
      <w:bookmarkStart w:id="1009" w:name="_Toc56698748"/>
      <w:bookmarkStart w:id="1010" w:name="_Toc89034951"/>
      <w:bookmarkStart w:id="1011" w:name="_Toc89064749"/>
      <w:bookmarkStart w:id="1012" w:name="_Toc89180050"/>
      <w:bookmarkStart w:id="1013" w:name="_Toc97071727"/>
      <w:bookmarkStart w:id="1014" w:name="_Toc183523236"/>
      <w:r w:rsidRPr="003B2883">
        <w:t>5.3.2.3</w:t>
      </w:r>
      <w:r w:rsidRPr="003B2883">
        <w:tab/>
        <w:t>Unsubscribe</w:t>
      </w:r>
      <w:bookmarkEnd w:id="1003"/>
      <w:bookmarkEnd w:id="1004"/>
      <w:bookmarkEnd w:id="1005"/>
      <w:bookmarkEnd w:id="1006"/>
      <w:bookmarkEnd w:id="1007"/>
      <w:bookmarkEnd w:id="1008"/>
      <w:bookmarkEnd w:id="1009"/>
      <w:bookmarkEnd w:id="1010"/>
      <w:bookmarkEnd w:id="1011"/>
      <w:bookmarkEnd w:id="1012"/>
      <w:bookmarkEnd w:id="1013"/>
      <w:bookmarkEnd w:id="1014"/>
    </w:p>
    <w:p w14:paraId="27ABEBB4" w14:textId="77777777" w:rsidR="00602AC0" w:rsidRPr="003B2883" w:rsidRDefault="00602AC0" w:rsidP="00602AC0">
      <w:pPr>
        <w:pStyle w:val="Heading5"/>
      </w:pPr>
      <w:bookmarkStart w:id="1015" w:name="_Toc25156234"/>
      <w:bookmarkStart w:id="1016" w:name="_Toc34124534"/>
      <w:bookmarkStart w:id="1017" w:name="_Toc43207648"/>
      <w:bookmarkStart w:id="1018" w:name="_Toc49857128"/>
      <w:bookmarkStart w:id="1019" w:name="_Toc56676962"/>
      <w:bookmarkStart w:id="1020" w:name="_Toc56691485"/>
      <w:bookmarkStart w:id="1021" w:name="_Toc56698749"/>
      <w:bookmarkStart w:id="1022" w:name="_Toc89034952"/>
      <w:bookmarkStart w:id="1023" w:name="_Toc89064750"/>
      <w:bookmarkStart w:id="1024" w:name="_Toc89180051"/>
      <w:bookmarkStart w:id="1025" w:name="_Toc97071728"/>
      <w:bookmarkStart w:id="1026" w:name="_Toc183523237"/>
      <w:r w:rsidRPr="003B2883">
        <w:t>5.3.2.3.1</w:t>
      </w:r>
      <w:r w:rsidRPr="003B2883">
        <w:tab/>
        <w:t>General</w:t>
      </w:r>
      <w:bookmarkEnd w:id="1015"/>
      <w:bookmarkEnd w:id="1016"/>
      <w:bookmarkEnd w:id="1017"/>
      <w:bookmarkEnd w:id="1018"/>
      <w:bookmarkEnd w:id="1019"/>
      <w:bookmarkEnd w:id="1020"/>
      <w:bookmarkEnd w:id="1021"/>
      <w:bookmarkEnd w:id="1022"/>
      <w:bookmarkEnd w:id="1023"/>
      <w:bookmarkEnd w:id="1024"/>
      <w:bookmarkEnd w:id="1025"/>
      <w:bookmarkEnd w:id="1026"/>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3F8DF59E" w14:textId="77777777" w:rsidR="00C37BA8" w:rsidRPr="003B2883" w:rsidRDefault="00C37BA8" w:rsidP="00602AC0"/>
    <w:p w14:paraId="48F81781" w14:textId="6722BBC5" w:rsidR="00602AC0" w:rsidRPr="003B2883" w:rsidRDefault="00602AC0" w:rsidP="00602AC0">
      <w:r w:rsidRPr="003B2883">
        <w:t xml:space="preserve">The NF Service Consumer shall unsubscribe to the subscription by using HTTP method DELETE with the URI of the individual subscription resource (see </w:t>
      </w:r>
      <w:r w:rsidR="00B95277">
        <w:t>clause </w:t>
      </w:r>
      <w:r w:rsidR="00B95277" w:rsidRPr="003B2883">
        <w:t>6</w:t>
      </w:r>
      <w:r w:rsidRPr="003B2883">
        <w:t>.2.3.3)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6in;height:106.7pt" o:ole="">
            <v:imagedata r:id="rId65" o:title=""/>
          </v:shape>
          <o:OLEObject Type="Embed" ProgID="Visio.Drawing.11" ShapeID="_x0000_i1054" DrawAspect="Content" ObjectID="_1794142172" r:id="rId66"/>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42017F28" w14:textId="671FF1B8" w:rsidR="009B7E56" w:rsidRPr="003B2883" w:rsidRDefault="009B7E56" w:rsidP="00602AC0">
      <w:pPr>
        <w:pStyle w:val="B1"/>
      </w:pPr>
      <w:r>
        <w:tab/>
        <w:t>The AMF shall create subscription to the event notification for the</w:t>
      </w:r>
      <w:r w:rsidRPr="007764F1">
        <w:t xml:space="preserve"> </w:t>
      </w:r>
      <w:r>
        <w:t>included UE(s).</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027" w:name="_Toc25156235"/>
      <w:bookmarkStart w:id="1028" w:name="_Toc34124535"/>
      <w:bookmarkStart w:id="1029" w:name="_Toc43207649"/>
      <w:bookmarkStart w:id="1030" w:name="_Toc49857129"/>
      <w:bookmarkStart w:id="1031" w:name="_Toc56676963"/>
      <w:bookmarkStart w:id="1032" w:name="_Toc56691486"/>
      <w:bookmarkStart w:id="1033" w:name="_Toc56698750"/>
      <w:bookmarkStart w:id="1034" w:name="_Toc89034953"/>
      <w:bookmarkStart w:id="1035" w:name="_Toc89064751"/>
      <w:bookmarkStart w:id="1036" w:name="_Toc89180052"/>
      <w:bookmarkStart w:id="1037" w:name="_Toc97071729"/>
      <w:bookmarkStart w:id="1038" w:name="_Toc183523238"/>
      <w:r w:rsidRPr="003B2883">
        <w:t>5.3.2.4</w:t>
      </w:r>
      <w:r w:rsidRPr="003B2883">
        <w:tab/>
        <w:t>Notify</w:t>
      </w:r>
      <w:bookmarkEnd w:id="1027"/>
      <w:bookmarkEnd w:id="1028"/>
      <w:bookmarkEnd w:id="1029"/>
      <w:bookmarkEnd w:id="1030"/>
      <w:bookmarkEnd w:id="1031"/>
      <w:bookmarkEnd w:id="1032"/>
      <w:bookmarkEnd w:id="1033"/>
      <w:bookmarkEnd w:id="1034"/>
      <w:bookmarkEnd w:id="1035"/>
      <w:bookmarkEnd w:id="1036"/>
      <w:bookmarkEnd w:id="1037"/>
      <w:bookmarkEnd w:id="1038"/>
    </w:p>
    <w:p w14:paraId="03F44123" w14:textId="77777777" w:rsidR="00602AC0" w:rsidRPr="003B2883" w:rsidRDefault="00602AC0" w:rsidP="00602AC0">
      <w:pPr>
        <w:pStyle w:val="Heading5"/>
      </w:pPr>
      <w:bookmarkStart w:id="1039" w:name="_Toc25156236"/>
      <w:bookmarkStart w:id="1040" w:name="_Toc34124536"/>
      <w:bookmarkStart w:id="1041" w:name="_Toc43207650"/>
      <w:bookmarkStart w:id="1042" w:name="_Toc49857130"/>
      <w:bookmarkStart w:id="1043" w:name="_Toc56676964"/>
      <w:bookmarkStart w:id="1044" w:name="_Toc56691487"/>
      <w:bookmarkStart w:id="1045" w:name="_Toc56698751"/>
      <w:bookmarkStart w:id="1046" w:name="_Toc89034954"/>
      <w:bookmarkStart w:id="1047" w:name="_Toc89064752"/>
      <w:bookmarkStart w:id="1048" w:name="_Toc89180053"/>
      <w:bookmarkStart w:id="1049" w:name="_Toc97071730"/>
      <w:bookmarkStart w:id="1050" w:name="_Toc183523239"/>
      <w:r w:rsidRPr="003B2883">
        <w:t>5.3.2.4.1</w:t>
      </w:r>
      <w:r w:rsidRPr="003B2883">
        <w:tab/>
        <w:t>General</w:t>
      </w:r>
      <w:bookmarkEnd w:id="1039"/>
      <w:bookmarkEnd w:id="1040"/>
      <w:bookmarkEnd w:id="1041"/>
      <w:bookmarkEnd w:id="1042"/>
      <w:bookmarkEnd w:id="1043"/>
      <w:bookmarkEnd w:id="1044"/>
      <w:bookmarkEnd w:id="1045"/>
      <w:bookmarkEnd w:id="1046"/>
      <w:bookmarkEnd w:id="1047"/>
      <w:bookmarkEnd w:id="1048"/>
      <w:bookmarkEnd w:id="1049"/>
      <w:bookmarkEnd w:id="1050"/>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77BE23C1" w:rsidR="00C37BA8" w:rsidRPr="003B2883" w:rsidRDefault="00602AC0" w:rsidP="00602AC0">
      <w:r w:rsidRPr="003B2883">
        <w:t xml:space="preserve">The AMF shall use the HTTP method POST, using the notification URI received in the subscription creation as specified in </w:t>
      </w:r>
      <w:r w:rsidR="00B95277">
        <w:t>clause </w:t>
      </w:r>
      <w:r w:rsidR="00B95277" w:rsidRPr="003B2883">
        <w:t>5</w:t>
      </w:r>
      <w:r w:rsidRPr="003B2883">
        <w:t>.3.2.2.2, including e.g. the subscription ID, Event ID(s) for which event has happened, notification correlation ID provided by the NF service consumer at the time of event subscription, to send a notification. See Figure 5.3.2.4.1-1.</w:t>
      </w:r>
    </w:p>
    <w:p w14:paraId="475CFCF1" w14:textId="1B81E452" w:rsidR="00602AC0" w:rsidRDefault="00602AC0" w:rsidP="00876DA9">
      <w:pPr>
        <w:rPr>
          <w:lang w:val="fr-FR"/>
        </w:rPr>
      </w:pPr>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9.45pt;height:107.3pt" o:ole="">
            <v:imagedata r:id="rId67" o:title=""/>
          </v:shape>
          <o:OLEObject Type="Embed" ProgID="Visio.Drawing.11" ShapeID="_x0000_i1055" DrawAspect="Content" ObjectID="_1794142173" r:id="rId68"/>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t>-</w:t>
      </w:r>
      <w:r>
        <w:tab/>
        <w:t>"</w:t>
      </w:r>
      <w:r w:rsidRPr="00D1205D">
        <w:t>400 Bad Request</w:t>
      </w:r>
      <w:r>
        <w:t>" with application error "</w:t>
      </w:r>
      <w:r w:rsidRPr="00D1205D">
        <w:t>RESOURCE_CONTEXT_NOT_FOUND</w:t>
      </w:r>
      <w:r>
        <w:t>"</w:t>
      </w:r>
    </w:p>
    <w:p w14:paraId="7EB2EFA8" w14:textId="2A8F5BAC" w:rsidR="0049623E" w:rsidRPr="003B2883" w:rsidRDefault="0049623E" w:rsidP="00017147">
      <w:pPr>
        <w:pStyle w:val="B2"/>
      </w:pPr>
      <w:r>
        <w:t>-</w:t>
      </w:r>
      <w:r>
        <w:tab/>
        <w:t>"</w:t>
      </w:r>
      <w:r w:rsidRPr="00D1205D">
        <w:t>404 Not Found</w:t>
      </w:r>
      <w:r>
        <w:t>"</w:t>
      </w:r>
    </w:p>
    <w:p w14:paraId="415C78DF" w14:textId="77777777" w:rsidR="00D61F8C" w:rsidRPr="003B2883" w:rsidRDefault="00D61F8C" w:rsidP="00D61F8C">
      <w:pPr>
        <w:pStyle w:val="Heading5"/>
      </w:pPr>
      <w:bookmarkStart w:id="1051" w:name="_Toc56676965"/>
      <w:bookmarkStart w:id="1052" w:name="_Toc56691488"/>
      <w:bookmarkStart w:id="1053" w:name="_Toc56698752"/>
      <w:bookmarkStart w:id="1054" w:name="_Toc89034955"/>
      <w:bookmarkStart w:id="1055" w:name="_Toc89064753"/>
      <w:bookmarkStart w:id="1056" w:name="_Toc89180054"/>
      <w:bookmarkStart w:id="1057" w:name="_Toc97071731"/>
      <w:bookmarkStart w:id="1058" w:name="_Toc183523240"/>
      <w:r w:rsidRPr="003B2883">
        <w:lastRenderedPageBreak/>
        <w:t>5.3.2.4.</w:t>
      </w:r>
      <w:r>
        <w:t>2</w:t>
      </w:r>
      <w:r w:rsidRPr="003B2883">
        <w:tab/>
      </w:r>
      <w:r>
        <w:t>Event Subscription Synchronization for specific UE</w:t>
      </w:r>
      <w:bookmarkEnd w:id="1051"/>
      <w:bookmarkEnd w:id="1052"/>
      <w:bookmarkEnd w:id="1053"/>
      <w:bookmarkEnd w:id="1054"/>
      <w:bookmarkEnd w:id="1055"/>
      <w:bookmarkEnd w:id="1056"/>
      <w:bookmarkEnd w:id="1057"/>
      <w:bookmarkEnd w:id="1058"/>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1632D7A4" w:rsidR="00C37BA8" w:rsidRDefault="00D61F8C" w:rsidP="00D61F8C">
      <w:r>
        <w:t xml:space="preserve">The AMF shall only include active event subscriptions </w:t>
      </w:r>
      <w:r w:rsidR="0000390E">
        <w:t xml:space="preserve">that are subject to Event Subscription Synchronization with UDM </w:t>
      </w:r>
      <w:r w:rsidR="0000390E" w:rsidRPr="009F4F71">
        <w:t xml:space="preserve">(determined as defined in </w:t>
      </w:r>
      <w:r w:rsidR="00B95277" w:rsidRPr="009F4F71">
        <w:t>clause</w:t>
      </w:r>
      <w:r w:rsidR="00B95277">
        <w:t> </w:t>
      </w:r>
      <w:r w:rsidR="00B95277" w:rsidRPr="009F4F71">
        <w:t>5</w:t>
      </w:r>
      <w:r w:rsidR="0000390E" w:rsidRPr="009F4F71">
        <w:t>.3.2.2.2)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614DEB82" w14:textId="77777777" w:rsidR="00C37BA8" w:rsidRDefault="00C37BA8" w:rsidP="00D61F8C"/>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5050CF41" w14:textId="77777777" w:rsidR="00602AC0" w:rsidRPr="003B2883" w:rsidRDefault="00602AC0" w:rsidP="00602AC0">
      <w:pPr>
        <w:pStyle w:val="Heading2"/>
      </w:pPr>
      <w:bookmarkStart w:id="1059" w:name="_Toc25156237"/>
      <w:bookmarkStart w:id="1060" w:name="_Toc34124537"/>
      <w:bookmarkStart w:id="1061" w:name="_Toc43207651"/>
      <w:bookmarkStart w:id="1062" w:name="_Toc49857131"/>
      <w:bookmarkStart w:id="1063" w:name="_Toc56676966"/>
      <w:bookmarkStart w:id="1064" w:name="_Toc56691489"/>
      <w:bookmarkStart w:id="1065" w:name="_Toc56698753"/>
      <w:bookmarkStart w:id="1066" w:name="_Toc89034956"/>
      <w:bookmarkStart w:id="1067" w:name="_Toc89064754"/>
      <w:bookmarkStart w:id="1068" w:name="_Toc89180055"/>
      <w:bookmarkStart w:id="1069" w:name="_Toc97071732"/>
      <w:bookmarkStart w:id="1070" w:name="_Toc183523241"/>
      <w:r w:rsidRPr="003B2883">
        <w:t>5.4</w:t>
      </w:r>
      <w:r w:rsidRPr="003B2883">
        <w:tab/>
        <w:t>Namf_MT Service</w:t>
      </w:r>
      <w:bookmarkEnd w:id="1059"/>
      <w:bookmarkEnd w:id="1060"/>
      <w:bookmarkEnd w:id="1061"/>
      <w:bookmarkEnd w:id="1062"/>
      <w:bookmarkEnd w:id="1063"/>
      <w:bookmarkEnd w:id="1064"/>
      <w:bookmarkEnd w:id="1065"/>
      <w:bookmarkEnd w:id="1066"/>
      <w:bookmarkEnd w:id="1067"/>
      <w:bookmarkEnd w:id="1068"/>
      <w:bookmarkEnd w:id="1069"/>
      <w:bookmarkEnd w:id="1070"/>
    </w:p>
    <w:p w14:paraId="472BBFBD" w14:textId="77777777" w:rsidR="00602AC0" w:rsidRPr="003B2883" w:rsidRDefault="00602AC0" w:rsidP="00602AC0">
      <w:pPr>
        <w:pStyle w:val="Heading3"/>
      </w:pPr>
      <w:bookmarkStart w:id="1071" w:name="_Toc25156238"/>
      <w:bookmarkStart w:id="1072" w:name="_Toc34124538"/>
      <w:bookmarkStart w:id="1073" w:name="_Toc43207652"/>
      <w:bookmarkStart w:id="1074" w:name="_Toc49857132"/>
      <w:bookmarkStart w:id="1075" w:name="_Toc56676967"/>
      <w:bookmarkStart w:id="1076" w:name="_Toc56691490"/>
      <w:bookmarkStart w:id="1077" w:name="_Toc56698754"/>
      <w:bookmarkStart w:id="1078" w:name="_Toc89034957"/>
      <w:bookmarkStart w:id="1079" w:name="_Toc89064755"/>
      <w:bookmarkStart w:id="1080" w:name="_Toc89180056"/>
      <w:bookmarkStart w:id="1081" w:name="_Toc97071733"/>
      <w:bookmarkStart w:id="1082" w:name="_Toc183523242"/>
      <w:r w:rsidRPr="003B2883">
        <w:t>5.4.1</w:t>
      </w:r>
      <w:r w:rsidRPr="003B2883">
        <w:tab/>
        <w:t>Service Description</w:t>
      </w:r>
      <w:bookmarkEnd w:id="1071"/>
      <w:bookmarkEnd w:id="1072"/>
      <w:bookmarkEnd w:id="1073"/>
      <w:bookmarkEnd w:id="1074"/>
      <w:bookmarkEnd w:id="1075"/>
      <w:bookmarkEnd w:id="1076"/>
      <w:bookmarkEnd w:id="1077"/>
      <w:bookmarkEnd w:id="1078"/>
      <w:bookmarkEnd w:id="1079"/>
      <w:bookmarkEnd w:id="1080"/>
      <w:bookmarkEnd w:id="1081"/>
      <w:bookmarkEnd w:id="1082"/>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083" w:name="_Toc25156239"/>
      <w:bookmarkStart w:id="1084" w:name="_Toc34124539"/>
      <w:bookmarkStart w:id="1085" w:name="_Toc43207653"/>
      <w:bookmarkStart w:id="1086" w:name="_Toc49857133"/>
      <w:bookmarkStart w:id="1087" w:name="_Toc56676968"/>
      <w:bookmarkStart w:id="1088" w:name="_Toc56691491"/>
      <w:bookmarkStart w:id="1089" w:name="_Toc56698755"/>
      <w:bookmarkStart w:id="1090" w:name="_Toc89034958"/>
      <w:bookmarkStart w:id="1091" w:name="_Toc89064756"/>
      <w:bookmarkStart w:id="1092" w:name="_Toc89180057"/>
      <w:bookmarkStart w:id="1093" w:name="_Toc97071734"/>
      <w:bookmarkStart w:id="1094" w:name="_Toc183523243"/>
      <w:r w:rsidRPr="003B2883">
        <w:lastRenderedPageBreak/>
        <w:t>5.4.2</w:t>
      </w:r>
      <w:r w:rsidRPr="003B2883">
        <w:tab/>
        <w:t>Service Operations</w:t>
      </w:r>
      <w:bookmarkEnd w:id="1083"/>
      <w:bookmarkEnd w:id="1084"/>
      <w:bookmarkEnd w:id="1085"/>
      <w:bookmarkEnd w:id="1086"/>
      <w:bookmarkEnd w:id="1087"/>
      <w:bookmarkEnd w:id="1088"/>
      <w:bookmarkEnd w:id="1089"/>
      <w:bookmarkEnd w:id="1090"/>
      <w:bookmarkEnd w:id="1091"/>
      <w:bookmarkEnd w:id="1092"/>
      <w:bookmarkEnd w:id="1093"/>
      <w:bookmarkEnd w:id="1094"/>
    </w:p>
    <w:p w14:paraId="17DD57E5" w14:textId="77777777" w:rsidR="00602AC0" w:rsidRPr="003B2883" w:rsidRDefault="00602AC0" w:rsidP="00602AC0">
      <w:pPr>
        <w:pStyle w:val="Heading4"/>
      </w:pPr>
      <w:bookmarkStart w:id="1095" w:name="_Toc25156240"/>
      <w:bookmarkStart w:id="1096" w:name="_Toc34124540"/>
      <w:bookmarkStart w:id="1097" w:name="_Toc43207654"/>
      <w:bookmarkStart w:id="1098" w:name="_Toc49857134"/>
      <w:bookmarkStart w:id="1099" w:name="_Toc56676969"/>
      <w:bookmarkStart w:id="1100" w:name="_Toc56691492"/>
      <w:bookmarkStart w:id="1101" w:name="_Toc56698756"/>
      <w:bookmarkStart w:id="1102" w:name="_Toc89034959"/>
      <w:bookmarkStart w:id="1103" w:name="_Toc89064757"/>
      <w:bookmarkStart w:id="1104" w:name="_Toc89180058"/>
      <w:bookmarkStart w:id="1105" w:name="_Toc97071735"/>
      <w:bookmarkStart w:id="1106" w:name="_Toc183523244"/>
      <w:r w:rsidRPr="003B2883">
        <w:t>5.4.2.1</w:t>
      </w:r>
      <w:r w:rsidRPr="003B2883">
        <w:tab/>
        <w:t>Introduction</w:t>
      </w:r>
      <w:bookmarkEnd w:id="1095"/>
      <w:bookmarkEnd w:id="1096"/>
      <w:bookmarkEnd w:id="1097"/>
      <w:bookmarkEnd w:id="1098"/>
      <w:bookmarkEnd w:id="1099"/>
      <w:bookmarkEnd w:id="1100"/>
      <w:bookmarkEnd w:id="1101"/>
      <w:bookmarkEnd w:id="1102"/>
      <w:bookmarkEnd w:id="1103"/>
      <w:bookmarkEnd w:id="1104"/>
      <w:bookmarkEnd w:id="1105"/>
      <w:bookmarkEnd w:id="1106"/>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107" w:name="_Toc25156241"/>
      <w:bookmarkStart w:id="1108" w:name="_Toc34124541"/>
      <w:bookmarkStart w:id="1109" w:name="_Toc43207655"/>
      <w:bookmarkStart w:id="1110" w:name="_Toc49857135"/>
      <w:bookmarkStart w:id="1111" w:name="_Toc56676970"/>
      <w:bookmarkStart w:id="1112" w:name="_Toc56691493"/>
      <w:bookmarkStart w:id="1113" w:name="_Toc56698757"/>
      <w:bookmarkStart w:id="1114" w:name="_Toc89034960"/>
      <w:bookmarkStart w:id="1115" w:name="_Toc89064758"/>
      <w:bookmarkStart w:id="1116" w:name="_Toc89180059"/>
      <w:bookmarkStart w:id="1117" w:name="_Toc97071736"/>
      <w:bookmarkStart w:id="1118" w:name="_Toc183523245"/>
      <w:r w:rsidRPr="003B2883">
        <w:t>5.4.2.2</w:t>
      </w:r>
      <w:r w:rsidRPr="003B2883">
        <w:tab/>
        <w:t>EnableUEReachability</w:t>
      </w:r>
      <w:bookmarkEnd w:id="1107"/>
      <w:bookmarkEnd w:id="1108"/>
      <w:bookmarkEnd w:id="1109"/>
      <w:bookmarkEnd w:id="1110"/>
      <w:bookmarkEnd w:id="1111"/>
      <w:bookmarkEnd w:id="1112"/>
      <w:bookmarkEnd w:id="1113"/>
      <w:bookmarkEnd w:id="1114"/>
      <w:bookmarkEnd w:id="1115"/>
      <w:bookmarkEnd w:id="1116"/>
      <w:bookmarkEnd w:id="1117"/>
      <w:bookmarkEnd w:id="1118"/>
    </w:p>
    <w:p w14:paraId="19CC1158" w14:textId="77777777" w:rsidR="00602AC0" w:rsidRPr="003B2883" w:rsidRDefault="00602AC0" w:rsidP="00602AC0">
      <w:pPr>
        <w:pStyle w:val="Heading5"/>
      </w:pPr>
      <w:bookmarkStart w:id="1119" w:name="_Toc25156242"/>
      <w:bookmarkStart w:id="1120" w:name="_Toc34124542"/>
      <w:bookmarkStart w:id="1121" w:name="_Toc43207656"/>
      <w:bookmarkStart w:id="1122" w:name="_Toc49857136"/>
      <w:bookmarkStart w:id="1123" w:name="_Toc56676971"/>
      <w:bookmarkStart w:id="1124" w:name="_Toc56691494"/>
      <w:bookmarkStart w:id="1125" w:name="_Toc56698758"/>
      <w:bookmarkStart w:id="1126" w:name="_Toc89034961"/>
      <w:bookmarkStart w:id="1127" w:name="_Toc89064759"/>
      <w:bookmarkStart w:id="1128" w:name="_Toc89180060"/>
      <w:bookmarkStart w:id="1129" w:name="_Toc97071737"/>
      <w:bookmarkStart w:id="1130" w:name="_Toc183523246"/>
      <w:r w:rsidRPr="003B2883">
        <w:t>5.4.2.2.1</w:t>
      </w:r>
      <w:r w:rsidRPr="003B2883">
        <w:tab/>
        <w:t>General</w:t>
      </w:r>
      <w:bookmarkEnd w:id="1119"/>
      <w:bookmarkEnd w:id="1120"/>
      <w:bookmarkEnd w:id="1121"/>
      <w:bookmarkEnd w:id="1122"/>
      <w:bookmarkEnd w:id="1123"/>
      <w:bookmarkEnd w:id="1124"/>
      <w:bookmarkEnd w:id="1125"/>
      <w:bookmarkEnd w:id="1126"/>
      <w:bookmarkEnd w:id="1127"/>
      <w:bookmarkEnd w:id="1128"/>
      <w:bookmarkEnd w:id="1129"/>
      <w:bookmarkEnd w:id="1130"/>
    </w:p>
    <w:p w14:paraId="44C22B6B" w14:textId="49F59F8C" w:rsidR="00602AC0" w:rsidRDefault="00602AC0" w:rsidP="00602AC0">
      <w:r w:rsidRPr="003B2883">
        <w:t>The EnableUEReachability service operation is used in the following procedure:</w:t>
      </w:r>
    </w:p>
    <w:p w14:paraId="6EF6A748" w14:textId="77777777" w:rsidR="00C37BA8" w:rsidRPr="003B2883" w:rsidRDefault="00C37BA8" w:rsidP="00602AC0"/>
    <w:p w14:paraId="68088887" w14:textId="7C6F77DA"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rsidR="00B95277">
        <w:t>clause </w:t>
      </w:r>
      <w:r w:rsidR="00B95277" w:rsidRPr="003B2883">
        <w:t>4</w:t>
      </w:r>
      <w:r w:rsidRPr="003B2883">
        <w:t>.</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sidR="00B95277">
        <w:rPr>
          <w:rFonts w:hint="eastAsia"/>
          <w:lang w:eastAsia="zh-CN"/>
        </w:rPr>
        <w:t>clause</w:t>
      </w:r>
      <w:r w:rsidR="00B95277">
        <w:rPr>
          <w:lang w:eastAsia="zh-CN"/>
        </w:rPr>
        <w:t> </w:t>
      </w:r>
      <w:r w:rsidR="00B95277" w:rsidRPr="003B2883">
        <w:rPr>
          <w:rFonts w:hint="eastAsia"/>
          <w:lang w:eastAsia="zh-CN"/>
        </w:rPr>
        <w:t>4</w:t>
      </w:r>
      <w:r w:rsidRPr="003B2883">
        <w:rPr>
          <w:rFonts w:hint="eastAsia"/>
          <w:lang w:eastAsia="zh-CN"/>
        </w:rPr>
        <w:t>.13.3.7)</w:t>
      </w:r>
      <w:r w:rsidRPr="003B2883">
        <w:rPr>
          <w:lang w:eastAsia="zh-CN"/>
        </w:rPr>
        <w:t>.</w:t>
      </w:r>
    </w:p>
    <w:p w14:paraId="2A6A8906" w14:textId="77777777" w:rsidR="00602AC0" w:rsidRPr="00602AC0" w:rsidRDefault="00602AC0" w:rsidP="00163413">
      <w:pPr>
        <w:pStyle w:val="B1"/>
      </w:pPr>
      <w:r w:rsidRPr="00163413">
        <w:t>-</w:t>
      </w:r>
      <w:r w:rsidRPr="00163413">
        <w:tab/>
        <w:t>UPF anchored Mobile Terminated Data Transport in Control Plane CIoT 5GS Optimisation (see clause 4.24.2 of 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131" w:name="_PERM_MCCTEMPBM_CRPT03410044___5"/>
    </w:p>
    <w:bookmarkEnd w:id="1131"/>
    <w:p w14:paraId="20D0769C" w14:textId="308D3093"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sidR="00B95277">
        <w:rPr>
          <w:lang w:eastAsia="zh-CN"/>
        </w:rPr>
        <w:t>clause </w:t>
      </w:r>
      <w:r w:rsidR="00B95277" w:rsidRPr="003B2883">
        <w:rPr>
          <w:lang w:eastAsia="zh-CN"/>
        </w:rPr>
        <w:t>6</w:t>
      </w:r>
      <w:r w:rsidRPr="003B2883">
        <w:rPr>
          <w:lang w:eastAsia="zh-CN"/>
        </w:rPr>
        <w:t xml:space="preserve">.3.3.2.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05pt;height:109.3pt" o:ole="">
            <v:imagedata r:id="rId69" o:title=""/>
          </v:shape>
          <o:OLEObject Type="Embed" ProgID="Visio.Drawing.15" ShapeID="_x0000_i1056" DrawAspect="Content" ObjectID="_1794142174" r:id="rId70"/>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77777777"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14:paraId="323F5336" w14:textId="77777777" w:rsidR="00602AC0" w:rsidRPr="003B2883" w:rsidRDefault="00602AC0" w:rsidP="00602AC0">
      <w:pPr>
        <w:pStyle w:val="B1"/>
      </w:pPr>
      <w:r w:rsidRPr="003B2883">
        <w:t>2a.</w:t>
      </w:r>
      <w:r w:rsidRPr="003B2883">
        <w:tab/>
        <w:t>On success:</w:t>
      </w:r>
    </w:p>
    <w:p w14:paraId="42680161" w14:textId="7777777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2B09BA02" w14:textId="4A77E76B" w:rsidR="00602AC0" w:rsidRPr="003B2883"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 xml:space="preserve">and the UE has not rejected the page as specified in 3GPP TS 23.501 [2] </w:t>
      </w:r>
      <w:r w:rsidR="00B95277" w:rsidRPr="008B3B73">
        <w:t>clause</w:t>
      </w:r>
      <w:r w:rsidR="00B95277">
        <w:t> </w:t>
      </w:r>
      <w:r w:rsidR="00B95277" w:rsidRPr="008B3B73">
        <w:t>5</w:t>
      </w:r>
      <w:r w:rsidR="00B40D25" w:rsidRPr="008B3B73">
        <w:t>.38.4</w:t>
      </w:r>
      <w:r w:rsidRPr="003B2883">
        <w:t>, "200 OK" shall be returned with payload containing an "EnableUeReachabilityRspData" object.</w:t>
      </w:r>
    </w:p>
    <w:p w14:paraId="2F31BB6A" w14:textId="77777777" w:rsidR="00602AC0" w:rsidRDefault="00602AC0" w:rsidP="00602AC0">
      <w:pPr>
        <w:pStyle w:val="B1"/>
      </w:pPr>
      <w:r w:rsidRPr="003B2883">
        <w:rPr>
          <w:lang w:eastAsia="zh-CN"/>
        </w:rPr>
        <w:lastRenderedPageBreak/>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75372203" w:rsidR="00B40D25" w:rsidRPr="00483D7D"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00C43B92" w14:textId="77777777" w:rsidR="00602AC0" w:rsidRPr="003B2883" w:rsidRDefault="00602AC0" w:rsidP="00602AC0">
      <w:pPr>
        <w:pStyle w:val="Heading4"/>
      </w:pPr>
      <w:bookmarkStart w:id="1132" w:name="_Toc25156243"/>
      <w:bookmarkStart w:id="1133" w:name="_Toc34124543"/>
      <w:bookmarkStart w:id="1134" w:name="_Toc43207657"/>
      <w:bookmarkStart w:id="1135" w:name="_Toc49857137"/>
      <w:bookmarkStart w:id="1136" w:name="_Toc56676972"/>
      <w:bookmarkStart w:id="1137" w:name="_Toc56691495"/>
      <w:bookmarkStart w:id="1138" w:name="_Toc56698759"/>
      <w:bookmarkStart w:id="1139" w:name="_Toc89034962"/>
      <w:bookmarkStart w:id="1140" w:name="_Toc89064760"/>
      <w:bookmarkStart w:id="1141" w:name="_Toc89180061"/>
      <w:bookmarkStart w:id="1142" w:name="_Toc97071738"/>
      <w:bookmarkStart w:id="1143" w:name="_Toc183523247"/>
      <w:r w:rsidRPr="003B2883">
        <w:t>5.4.2.3</w:t>
      </w:r>
      <w:r w:rsidRPr="003B2883">
        <w:tab/>
        <w:t>ProvideDomainSelectionInfo</w:t>
      </w:r>
      <w:bookmarkEnd w:id="1132"/>
      <w:bookmarkEnd w:id="1133"/>
      <w:bookmarkEnd w:id="1134"/>
      <w:bookmarkEnd w:id="1135"/>
      <w:bookmarkEnd w:id="1136"/>
      <w:bookmarkEnd w:id="1137"/>
      <w:bookmarkEnd w:id="1138"/>
      <w:bookmarkEnd w:id="1139"/>
      <w:bookmarkEnd w:id="1140"/>
      <w:bookmarkEnd w:id="1141"/>
      <w:bookmarkEnd w:id="1142"/>
      <w:bookmarkEnd w:id="1143"/>
    </w:p>
    <w:p w14:paraId="032E0624" w14:textId="77777777" w:rsidR="00602AC0" w:rsidRPr="003B2883" w:rsidRDefault="00602AC0" w:rsidP="00602AC0">
      <w:pPr>
        <w:pStyle w:val="Heading5"/>
      </w:pPr>
      <w:bookmarkStart w:id="1144" w:name="_Toc25156244"/>
      <w:bookmarkStart w:id="1145" w:name="_Toc34124544"/>
      <w:bookmarkStart w:id="1146" w:name="_Toc43207658"/>
      <w:bookmarkStart w:id="1147" w:name="_Toc49857138"/>
      <w:bookmarkStart w:id="1148" w:name="_Toc56676973"/>
      <w:bookmarkStart w:id="1149" w:name="_Toc56691496"/>
      <w:bookmarkStart w:id="1150" w:name="_Toc56698760"/>
      <w:bookmarkStart w:id="1151" w:name="_Toc89034963"/>
      <w:bookmarkStart w:id="1152" w:name="_Toc89064761"/>
      <w:bookmarkStart w:id="1153" w:name="_Toc89180062"/>
      <w:bookmarkStart w:id="1154" w:name="_Toc97071739"/>
      <w:bookmarkStart w:id="1155" w:name="_Toc183523248"/>
      <w:r w:rsidRPr="003B2883">
        <w:t>5.4.2.3.1</w:t>
      </w:r>
      <w:r w:rsidRPr="003B2883">
        <w:tab/>
        <w:t>General</w:t>
      </w:r>
      <w:bookmarkEnd w:id="1144"/>
      <w:bookmarkEnd w:id="1145"/>
      <w:bookmarkEnd w:id="1146"/>
      <w:bookmarkEnd w:id="1147"/>
      <w:bookmarkEnd w:id="1148"/>
      <w:bookmarkEnd w:id="1149"/>
      <w:bookmarkEnd w:id="1150"/>
      <w:bookmarkEnd w:id="1151"/>
      <w:bookmarkEnd w:id="1152"/>
      <w:bookmarkEnd w:id="1153"/>
      <w:bookmarkEnd w:id="1154"/>
      <w:bookmarkEnd w:id="1155"/>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44343E85"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sidR="00B95277">
        <w:rPr>
          <w:lang w:eastAsia="zh-CN"/>
        </w:rPr>
        <w:t>clause </w:t>
      </w:r>
      <w:r w:rsidR="00B95277" w:rsidRPr="003B2883">
        <w:rPr>
          <w:lang w:eastAsia="zh-CN"/>
        </w:rPr>
        <w:t>6</w:t>
      </w:r>
      <w:r w:rsidRPr="003B2883">
        <w:rPr>
          <w:lang w:eastAsia="zh-CN"/>
        </w:rPr>
        <w:t>.3.3.3.3.1).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2pt;height:101.25pt" o:ole="">
            <v:imagedata r:id="rId71" o:title=""/>
          </v:shape>
          <o:OLEObject Type="Embed" ProgID="Visio.Drawing.15" ShapeID="_x0000_i1057" DrawAspect="Content" ObjectID="_1794142175" r:id="rId72"/>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77777777" w:rsidR="00602AC0" w:rsidRPr="003B2883" w:rsidRDefault="00602AC0" w:rsidP="00602AC0">
      <w:pPr>
        <w:pStyle w:val="B1"/>
      </w:pPr>
      <w:r w:rsidRPr="003B2883">
        <w:t>2a.</w:t>
      </w:r>
      <w:r w:rsidRPr="003B2883">
        <w:tab/>
        <w:t>On success, the AMF shall return "200 OK" status code with payload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156" w:name="_Toc81297887"/>
      <w:bookmarkStart w:id="1157" w:name="_Toc89034964"/>
      <w:bookmarkStart w:id="1158" w:name="_Toc89064762"/>
      <w:bookmarkStart w:id="1159" w:name="_Toc89180063"/>
      <w:bookmarkStart w:id="1160" w:name="_Toc97071740"/>
      <w:bookmarkStart w:id="1161" w:name="_Toc183523249"/>
      <w:r w:rsidRPr="003B2883">
        <w:lastRenderedPageBreak/>
        <w:t>5.4.2.</w:t>
      </w:r>
      <w:r>
        <w:t>4</w:t>
      </w:r>
      <w:r w:rsidRPr="003B2883">
        <w:tab/>
      </w:r>
      <w:bookmarkEnd w:id="1156"/>
      <w:r w:rsidRPr="00204314">
        <w:rPr>
          <w:lang w:val="en-US" w:eastAsia="zh-CN"/>
        </w:rPr>
        <w:t>EnableGroupReachability</w:t>
      </w:r>
      <w:bookmarkEnd w:id="1157"/>
      <w:bookmarkEnd w:id="1158"/>
      <w:bookmarkEnd w:id="1159"/>
      <w:bookmarkEnd w:id="1160"/>
      <w:bookmarkEnd w:id="1161"/>
    </w:p>
    <w:p w14:paraId="002DAB94" w14:textId="5A44C962" w:rsidR="004B4804" w:rsidRPr="003B2883" w:rsidRDefault="004B4804" w:rsidP="004B4804">
      <w:pPr>
        <w:pStyle w:val="Heading5"/>
      </w:pPr>
      <w:bookmarkStart w:id="1162" w:name="_Toc81297888"/>
      <w:bookmarkStart w:id="1163" w:name="_Toc89034965"/>
      <w:bookmarkStart w:id="1164" w:name="_Toc89064763"/>
      <w:bookmarkStart w:id="1165" w:name="_Toc89180064"/>
      <w:bookmarkStart w:id="1166" w:name="_Toc97071741"/>
      <w:bookmarkStart w:id="1167" w:name="_Toc183523250"/>
      <w:r>
        <w:t>5.4.2.4</w:t>
      </w:r>
      <w:r w:rsidRPr="003B2883">
        <w:t>.1</w:t>
      </w:r>
      <w:r w:rsidRPr="003B2883">
        <w:tab/>
        <w:t>General</w:t>
      </w:r>
      <w:bookmarkEnd w:id="1162"/>
      <w:bookmarkEnd w:id="1163"/>
      <w:bookmarkEnd w:id="1164"/>
      <w:bookmarkEnd w:id="1165"/>
      <w:bookmarkEnd w:id="1166"/>
      <w:bookmarkEnd w:id="1167"/>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5BB42E88"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B95277">
        <w:t>clause 7</w:t>
      </w:r>
      <w:r>
        <w:t>.2.5.2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168" w:name="_PERM_MCCTEMPBM_CRPT03410045___5"/>
    </w:p>
    <w:bookmarkEnd w:id="1168"/>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0.2pt;height:106.7pt" o:ole="">
            <v:imagedata r:id="rId73" o:title=""/>
          </v:shape>
          <o:OLEObject Type="Embed" ProgID="Visio.Drawing.15" ShapeID="_x0000_i1058" DrawAspect="Content" ObjectID="_1794142176" r:id="rId74"/>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7777777"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payload body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77777777" w:rsidR="004B4804" w:rsidRPr="003B2883" w:rsidRDefault="004B4804" w:rsidP="004B4804">
      <w:pPr>
        <w:pStyle w:val="B1"/>
        <w:ind w:hanging="1"/>
      </w:pPr>
      <w:bookmarkStart w:id="1169"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payload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169"/>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170" w:name="_Toc97071742"/>
      <w:bookmarkStart w:id="1171" w:name="_Toc183523251"/>
      <w:r w:rsidRPr="003B2883">
        <w:t>5.4.2.</w:t>
      </w:r>
      <w:r>
        <w:t>5</w:t>
      </w:r>
      <w:r w:rsidRPr="003B2883">
        <w:tab/>
      </w:r>
      <w:r>
        <w:rPr>
          <w:rFonts w:eastAsia="SimSun"/>
          <w:lang w:eastAsia="zh-CN"/>
        </w:rPr>
        <w:t>UEReachabilityInfoNotify</w:t>
      </w:r>
      <w:bookmarkEnd w:id="1170"/>
      <w:bookmarkEnd w:id="1171"/>
    </w:p>
    <w:p w14:paraId="00F3E8B0" w14:textId="5D03C913" w:rsidR="00932D75" w:rsidRPr="003B2883" w:rsidRDefault="00932D75" w:rsidP="00932D75">
      <w:pPr>
        <w:pStyle w:val="Heading5"/>
      </w:pPr>
      <w:bookmarkStart w:id="1172" w:name="_Toc97071743"/>
      <w:bookmarkStart w:id="1173" w:name="_Toc183523252"/>
      <w:r>
        <w:t>5.4.2.5</w:t>
      </w:r>
      <w:r w:rsidRPr="003B2883">
        <w:t>.1</w:t>
      </w:r>
      <w:r w:rsidRPr="003B2883">
        <w:tab/>
        <w:t>General</w:t>
      </w:r>
      <w:bookmarkEnd w:id="1172"/>
      <w:bookmarkEnd w:id="1173"/>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6A2AB321"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B95277">
        <w:t>clause 7</w:t>
      </w:r>
      <w:r>
        <w:t>.2.5.2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61B96F2D"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rsidR="00B95277">
        <w:t>clause 5</w:t>
      </w:r>
      <w:r>
        <w:t>.4.2.4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2pt;height:101.25pt" o:ole="">
            <v:imagedata r:id="rId75" o:title=""/>
          </v:shape>
          <o:OLEObject Type="Embed" ProgID="Visio.Drawing.15" ShapeID="_x0000_i1059" DrawAspect="Content" ObjectID="_1794142177" r:id="rId76"/>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174" w:name="_Toc25156245"/>
      <w:bookmarkStart w:id="1175" w:name="_Toc34124545"/>
      <w:bookmarkStart w:id="1176" w:name="_Toc43207659"/>
      <w:bookmarkStart w:id="1177" w:name="_Toc49857139"/>
      <w:bookmarkStart w:id="1178" w:name="_Toc56676974"/>
      <w:bookmarkStart w:id="1179" w:name="_Toc56691497"/>
      <w:bookmarkStart w:id="1180" w:name="_Toc56698761"/>
      <w:bookmarkStart w:id="1181" w:name="_Toc89034966"/>
      <w:bookmarkStart w:id="1182" w:name="_Toc89064764"/>
      <w:bookmarkStart w:id="1183" w:name="_Toc89180065"/>
      <w:bookmarkStart w:id="1184" w:name="_Toc97071744"/>
      <w:bookmarkStart w:id="1185" w:name="_Toc183523253"/>
      <w:r w:rsidRPr="003B2883">
        <w:t>5.5</w:t>
      </w:r>
      <w:r w:rsidRPr="003B2883">
        <w:tab/>
        <w:t>Namf_Location Service</w:t>
      </w:r>
      <w:bookmarkEnd w:id="1174"/>
      <w:bookmarkEnd w:id="1175"/>
      <w:bookmarkEnd w:id="1176"/>
      <w:bookmarkEnd w:id="1177"/>
      <w:bookmarkEnd w:id="1178"/>
      <w:bookmarkEnd w:id="1179"/>
      <w:bookmarkEnd w:id="1180"/>
      <w:bookmarkEnd w:id="1181"/>
      <w:bookmarkEnd w:id="1182"/>
      <w:bookmarkEnd w:id="1183"/>
      <w:bookmarkEnd w:id="1184"/>
      <w:bookmarkEnd w:id="1185"/>
    </w:p>
    <w:p w14:paraId="5782304E" w14:textId="77777777" w:rsidR="00602AC0" w:rsidRPr="003B2883" w:rsidRDefault="00602AC0" w:rsidP="00602AC0">
      <w:pPr>
        <w:pStyle w:val="Heading3"/>
      </w:pPr>
      <w:bookmarkStart w:id="1186" w:name="_Toc25156246"/>
      <w:bookmarkStart w:id="1187" w:name="_Toc34124546"/>
      <w:bookmarkStart w:id="1188" w:name="_Toc43207660"/>
      <w:bookmarkStart w:id="1189" w:name="_Toc49857140"/>
      <w:bookmarkStart w:id="1190" w:name="_Toc56676975"/>
      <w:bookmarkStart w:id="1191" w:name="_Toc56691498"/>
      <w:bookmarkStart w:id="1192" w:name="_Toc56698762"/>
      <w:bookmarkStart w:id="1193" w:name="_Toc89034967"/>
      <w:bookmarkStart w:id="1194" w:name="_Toc89064765"/>
      <w:bookmarkStart w:id="1195" w:name="_Toc89180066"/>
      <w:bookmarkStart w:id="1196" w:name="_Toc97071745"/>
      <w:bookmarkStart w:id="1197" w:name="_Toc183523254"/>
      <w:r w:rsidRPr="003B2883">
        <w:t>5.5.1</w:t>
      </w:r>
      <w:r w:rsidRPr="003B2883">
        <w:tab/>
        <w:t>Service Description</w:t>
      </w:r>
      <w:bookmarkEnd w:id="1186"/>
      <w:bookmarkEnd w:id="1187"/>
      <w:bookmarkEnd w:id="1188"/>
      <w:bookmarkEnd w:id="1189"/>
      <w:bookmarkEnd w:id="1190"/>
      <w:bookmarkEnd w:id="1191"/>
      <w:bookmarkEnd w:id="1192"/>
      <w:bookmarkEnd w:id="1193"/>
      <w:bookmarkEnd w:id="1194"/>
      <w:bookmarkEnd w:id="1195"/>
      <w:bookmarkEnd w:id="1196"/>
      <w:bookmarkEnd w:id="1197"/>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2B83E2B5" w14:textId="77777777" w:rsidR="00C37BA8" w:rsidRPr="003B2883" w:rsidRDefault="00C37BA8" w:rsidP="00602AC0"/>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Pr="003B2883" w:rsidRDefault="00602AC0" w:rsidP="00602AC0">
      <w:pPr>
        <w:pStyle w:val="B1"/>
      </w:pPr>
      <w:r w:rsidRPr="003B2883">
        <w:t>-</w:t>
      </w:r>
      <w:r w:rsidRPr="003B2883">
        <w:tab/>
        <w:t>Allow NFs to request Network Provided Location Information (NPLI) and/or local time zone corresponding to the location of a target UE.</w:t>
      </w:r>
    </w:p>
    <w:p w14:paraId="577EEF82" w14:textId="77777777" w:rsidR="00602AC0" w:rsidRPr="003B2883" w:rsidRDefault="00602AC0" w:rsidP="00602AC0">
      <w:pPr>
        <w:pStyle w:val="Heading3"/>
      </w:pPr>
      <w:bookmarkStart w:id="1198" w:name="_Toc25156247"/>
      <w:bookmarkStart w:id="1199" w:name="_Toc34124547"/>
      <w:bookmarkStart w:id="1200" w:name="_Toc43207661"/>
      <w:bookmarkStart w:id="1201" w:name="_Toc49857141"/>
      <w:bookmarkStart w:id="1202" w:name="_Toc56676976"/>
      <w:bookmarkStart w:id="1203" w:name="_Toc56691499"/>
      <w:bookmarkStart w:id="1204" w:name="_Toc56698763"/>
      <w:bookmarkStart w:id="1205" w:name="_Toc89034968"/>
      <w:bookmarkStart w:id="1206" w:name="_Toc89064766"/>
      <w:bookmarkStart w:id="1207" w:name="_Toc89180067"/>
      <w:bookmarkStart w:id="1208" w:name="_Toc97071746"/>
      <w:bookmarkStart w:id="1209" w:name="_Toc183523255"/>
      <w:r w:rsidRPr="003B2883">
        <w:t>5.5.2</w:t>
      </w:r>
      <w:r w:rsidRPr="003B2883">
        <w:tab/>
        <w:t>Service Operations</w:t>
      </w:r>
      <w:bookmarkEnd w:id="1198"/>
      <w:bookmarkEnd w:id="1199"/>
      <w:bookmarkEnd w:id="1200"/>
      <w:bookmarkEnd w:id="1201"/>
      <w:bookmarkEnd w:id="1202"/>
      <w:bookmarkEnd w:id="1203"/>
      <w:bookmarkEnd w:id="1204"/>
      <w:bookmarkEnd w:id="1205"/>
      <w:bookmarkEnd w:id="1206"/>
      <w:bookmarkEnd w:id="1207"/>
      <w:bookmarkEnd w:id="1208"/>
      <w:bookmarkEnd w:id="1209"/>
    </w:p>
    <w:p w14:paraId="3BB73CAC" w14:textId="77777777" w:rsidR="00602AC0" w:rsidRPr="003B2883" w:rsidRDefault="00602AC0" w:rsidP="00602AC0">
      <w:pPr>
        <w:pStyle w:val="Heading4"/>
      </w:pPr>
      <w:bookmarkStart w:id="1210" w:name="_Toc25156248"/>
      <w:bookmarkStart w:id="1211" w:name="_Toc34124548"/>
      <w:bookmarkStart w:id="1212" w:name="_Toc43207662"/>
      <w:bookmarkStart w:id="1213" w:name="_Toc49857142"/>
      <w:bookmarkStart w:id="1214" w:name="_Toc56676977"/>
      <w:bookmarkStart w:id="1215" w:name="_Toc56691500"/>
      <w:bookmarkStart w:id="1216" w:name="_Toc56698764"/>
      <w:bookmarkStart w:id="1217" w:name="_Toc89034969"/>
      <w:bookmarkStart w:id="1218" w:name="_Toc89064767"/>
      <w:bookmarkStart w:id="1219" w:name="_Toc89180068"/>
      <w:bookmarkStart w:id="1220" w:name="_Toc97071747"/>
      <w:bookmarkStart w:id="1221" w:name="_Toc183523256"/>
      <w:r w:rsidRPr="003B2883">
        <w:t>5.5.2.1</w:t>
      </w:r>
      <w:r w:rsidRPr="003B2883">
        <w:tab/>
        <w:t>Introduction</w:t>
      </w:r>
      <w:bookmarkEnd w:id="1210"/>
      <w:bookmarkEnd w:id="1211"/>
      <w:bookmarkEnd w:id="1212"/>
      <w:bookmarkEnd w:id="1213"/>
      <w:bookmarkEnd w:id="1214"/>
      <w:bookmarkEnd w:id="1215"/>
      <w:bookmarkEnd w:id="1216"/>
      <w:bookmarkEnd w:id="1217"/>
      <w:bookmarkEnd w:id="1218"/>
      <w:bookmarkEnd w:id="1219"/>
      <w:bookmarkEnd w:id="1220"/>
      <w:bookmarkEnd w:id="1221"/>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222" w:name="_Toc25156249"/>
      <w:bookmarkStart w:id="1223" w:name="_Toc34124549"/>
      <w:bookmarkStart w:id="1224" w:name="_Toc43207663"/>
      <w:bookmarkStart w:id="1225" w:name="_Toc49857143"/>
      <w:bookmarkStart w:id="1226" w:name="_Toc56676978"/>
      <w:bookmarkStart w:id="1227" w:name="_Toc56691501"/>
      <w:bookmarkStart w:id="1228" w:name="_Toc56698765"/>
      <w:bookmarkStart w:id="1229" w:name="_Toc89034970"/>
      <w:bookmarkStart w:id="1230" w:name="_Toc89064768"/>
      <w:bookmarkStart w:id="1231" w:name="_Toc89180069"/>
      <w:bookmarkStart w:id="1232" w:name="_Toc97071748"/>
      <w:bookmarkStart w:id="1233" w:name="_Toc183523257"/>
      <w:r w:rsidRPr="003B2883">
        <w:t>5.5.2.2</w:t>
      </w:r>
      <w:r w:rsidRPr="003B2883">
        <w:tab/>
        <w:t>ProvidePositioningInfo</w:t>
      </w:r>
      <w:bookmarkEnd w:id="1222"/>
      <w:bookmarkEnd w:id="1223"/>
      <w:bookmarkEnd w:id="1224"/>
      <w:bookmarkEnd w:id="1225"/>
      <w:bookmarkEnd w:id="1226"/>
      <w:bookmarkEnd w:id="1227"/>
      <w:bookmarkEnd w:id="1228"/>
      <w:bookmarkEnd w:id="1229"/>
      <w:bookmarkEnd w:id="1230"/>
      <w:bookmarkEnd w:id="1231"/>
      <w:bookmarkEnd w:id="1232"/>
      <w:bookmarkEnd w:id="1233"/>
    </w:p>
    <w:p w14:paraId="355B89AB" w14:textId="77777777" w:rsidR="00602AC0" w:rsidRPr="003B2883" w:rsidRDefault="00602AC0" w:rsidP="00602AC0">
      <w:pPr>
        <w:pStyle w:val="Heading5"/>
      </w:pPr>
      <w:bookmarkStart w:id="1234" w:name="_Toc25156250"/>
      <w:bookmarkStart w:id="1235" w:name="_Toc34124550"/>
      <w:bookmarkStart w:id="1236" w:name="_Toc43207664"/>
      <w:bookmarkStart w:id="1237" w:name="_Toc49857144"/>
      <w:bookmarkStart w:id="1238" w:name="_Toc56676979"/>
      <w:bookmarkStart w:id="1239" w:name="_Toc56691502"/>
      <w:bookmarkStart w:id="1240" w:name="_Toc56698766"/>
      <w:bookmarkStart w:id="1241" w:name="_Toc89034971"/>
      <w:bookmarkStart w:id="1242" w:name="_Toc89064769"/>
      <w:bookmarkStart w:id="1243" w:name="_Toc89180070"/>
      <w:bookmarkStart w:id="1244" w:name="_Toc97071749"/>
      <w:bookmarkStart w:id="1245" w:name="_Toc183523258"/>
      <w:r w:rsidRPr="003B2883">
        <w:t>5.5.2.2.1</w:t>
      </w:r>
      <w:r w:rsidRPr="003B2883">
        <w:tab/>
        <w:t>General</w:t>
      </w:r>
      <w:bookmarkEnd w:id="1234"/>
      <w:bookmarkEnd w:id="1235"/>
      <w:bookmarkEnd w:id="1236"/>
      <w:bookmarkEnd w:id="1237"/>
      <w:bookmarkEnd w:id="1238"/>
      <w:bookmarkEnd w:id="1239"/>
      <w:bookmarkEnd w:id="1240"/>
      <w:bookmarkEnd w:id="1241"/>
      <w:bookmarkEnd w:id="1242"/>
      <w:bookmarkEnd w:id="1243"/>
      <w:bookmarkEnd w:id="1244"/>
      <w:bookmarkEnd w:id="1245"/>
    </w:p>
    <w:p w14:paraId="13BD263D" w14:textId="14035D53" w:rsidR="00602AC0" w:rsidRDefault="00602AC0" w:rsidP="00602AC0">
      <w:r w:rsidRPr="003B2883">
        <w:t>The ProvidePositioningInfo service operation is used in the following procedure:</w:t>
      </w:r>
    </w:p>
    <w:p w14:paraId="5A709FB7" w14:textId="3D36385D"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 xml:space="preserve">see 3GPP TS 23.273 [42], </w:t>
      </w:r>
      <w:r w:rsidR="00B95277">
        <w:t>clause 6</w:t>
      </w:r>
      <w:r w:rsidR="003B23B6">
        <w:t>.10.2</w:t>
      </w:r>
      <w:r w:rsidRPr="003B2883">
        <w:t>)</w:t>
      </w:r>
    </w:p>
    <w:p w14:paraId="2DAC1A1B" w14:textId="1D117BF0" w:rsidR="00602AC0" w:rsidRDefault="00602AC0" w:rsidP="00602AC0">
      <w:pPr>
        <w:pStyle w:val="B1"/>
      </w:pPr>
      <w:r w:rsidRPr="003B2883">
        <w:t>-</w:t>
      </w:r>
      <w:r w:rsidRPr="003B2883">
        <w:tab/>
      </w:r>
      <w:r w:rsidRPr="003B2883">
        <w:rPr>
          <w:lang w:eastAsia="zh-CN"/>
        </w:rPr>
        <w:t xml:space="preserve">5GC-MT-LR Procedure </w:t>
      </w:r>
      <w:r w:rsidRPr="003B2883">
        <w:t>(</w:t>
      </w:r>
      <w:r w:rsidR="003B23B6">
        <w:t xml:space="preserve">see 3GPP TS 23.273 [42], </w:t>
      </w:r>
      <w:r w:rsidR="00B95277">
        <w:t>clause 6</w:t>
      </w:r>
      <w:r w:rsidR="003B23B6">
        <w:t>.1</w:t>
      </w:r>
      <w:r w:rsidRPr="003B2883">
        <w:t>)</w:t>
      </w:r>
    </w:p>
    <w:p w14:paraId="3E72437E" w14:textId="3400197E" w:rsidR="00602AC0" w:rsidRPr="003B2883" w:rsidRDefault="00602AC0" w:rsidP="00602AC0">
      <w:pPr>
        <w:pStyle w:val="B1"/>
      </w:pPr>
      <w:r>
        <w:lastRenderedPageBreak/>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rsidR="00B95277">
        <w:t>clause 6</w:t>
      </w:r>
      <w:r>
        <w:t>.3.1</w:t>
      </w:r>
      <w:r w:rsidRPr="003B2883">
        <w:t>)</w:t>
      </w:r>
    </w:p>
    <w:p w14:paraId="40940FC4" w14:textId="5ABEE47E"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B95277">
        <w:t>clause 6</w:t>
      </w:r>
      <w:r w:rsidR="003B23B6">
        <w:t>.10.3</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51B8F3D1"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sidR="00B95277">
        <w:rPr>
          <w:lang w:eastAsia="zh-CN"/>
        </w:rPr>
        <w:t>clause </w:t>
      </w:r>
      <w:r w:rsidR="00B95277" w:rsidRPr="003B2883">
        <w:t>6</w:t>
      </w:r>
      <w:r w:rsidRPr="003B2883">
        <w:t>.4.3.2.4.2). See also figure 5.5.2.2.1-1.</w:t>
      </w:r>
    </w:p>
    <w:p w14:paraId="4AF4B400" w14:textId="77777777" w:rsidR="00172431" w:rsidRPr="003B2883" w:rsidRDefault="00172431" w:rsidP="00602AC0">
      <w:pPr>
        <w:pStyle w:val="TH"/>
      </w:pPr>
      <w:r>
        <w:object w:dxaOrig="7956" w:dyaOrig="2868" w14:anchorId="5E724D57">
          <v:shape id="_x0000_i1060" type="#_x0000_t75" style="width:395.85pt;height:2in" o:ole="">
            <v:imagedata r:id="rId77" o:title=""/>
          </v:shape>
          <o:OLEObject Type="Embed" ProgID="Visio.Drawing.15" ShapeID="_x0000_i1060" DrawAspect="Content" ObjectID="_1794142178" r:id="rId78"/>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2874975D" w14:textId="52218807"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emergency services </w:t>
      </w:r>
      <w:r>
        <w:t>or commercial services</w:t>
      </w:r>
      <w:r w:rsidRPr="003B2883">
        <w:t xml:space="preserve"> client</w:t>
      </w:r>
      <w:r w:rsidRPr="003B2883">
        <w:rPr>
          <w:lang w:val="en-US"/>
        </w:rPr>
        <w:t xml:space="preserve">, </w:t>
      </w:r>
      <w:r w:rsidRPr="003B2883">
        <w:t>the required QoS</w:t>
      </w:r>
      <w:r w:rsidR="00802D2A">
        <w:t>,</w:t>
      </w:r>
      <w:r w:rsidRPr="003B2883">
        <w:rPr>
          <w:lang w:val="en-US"/>
        </w:rPr>
        <w:t xml:space="preserve"> </w:t>
      </w:r>
      <w:r w:rsidRPr="003B2883">
        <w:t>Supported GAD shapes</w:t>
      </w:r>
      <w:r w:rsidR="00802D2A">
        <w:t xml:space="preserve"> and scheduled location time</w:t>
      </w:r>
      <w:r w:rsidR="00DD6EB2">
        <w:t xml:space="preserve"> and </w:t>
      </w:r>
      <w:r w:rsidR="00DD6EB2">
        <w:rPr>
          <w:rFonts w:hint="eastAsia"/>
          <w:lang w:eastAsia="zh-CN"/>
        </w:rPr>
        <w:t>r</w:t>
      </w:r>
      <w:r w:rsidR="00DD6EB2">
        <w:rPr>
          <w:lang w:eastAsia="zh-CN"/>
        </w:rPr>
        <w:t>eliable UE Location Request</w:t>
      </w:r>
      <w:r w:rsidR="003A0729" w:rsidRPr="003A0729">
        <w:rPr>
          <w:lang w:eastAsia="zh-CN"/>
        </w:rPr>
        <w:t xml:space="preserve"> </w:t>
      </w:r>
      <w:r w:rsidR="003A0729">
        <w:rPr>
          <w:lang w:eastAsia="zh-CN"/>
        </w:rPr>
        <w:t xml:space="preserve">and </w:t>
      </w:r>
      <w:r w:rsidR="003A0729" w:rsidRPr="009B6F0C">
        <w:rPr>
          <w:noProof/>
        </w:rPr>
        <w:t>integrity requirement</w:t>
      </w:r>
      <w:r w:rsidR="003A0729">
        <w:rPr>
          <w:noProof/>
        </w:rPr>
        <w:t>s</w:t>
      </w:r>
      <w:r w:rsidRPr="003B2883">
        <w:t xml:space="preserve">.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xml:space="preserve">), it also provides a callback URI on which the EventNotify service operation is executed (see </w:t>
      </w:r>
      <w:r w:rsidR="00B95277" w:rsidRPr="003B2883">
        <w:t>clause</w:t>
      </w:r>
      <w:r w:rsidR="00B95277">
        <w:t> </w:t>
      </w:r>
      <w:r w:rsidR="00B95277" w:rsidRPr="003B2883">
        <w:t>5</w:t>
      </w:r>
      <w:r w:rsidRPr="003B2883">
        <w:t>.5.2.3).</w:t>
      </w:r>
    </w:p>
    <w:p w14:paraId="1BDF8681" w14:textId="448A0442" w:rsidR="00602AC0" w:rsidRDefault="00602AC0" w:rsidP="00602AC0">
      <w:pPr>
        <w:pStyle w:val="B1"/>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w:t>
      </w:r>
      <w:r w:rsidR="00B95277" w:rsidRPr="003B2883">
        <w:t>clause</w:t>
      </w:r>
      <w:r w:rsidR="00B95277">
        <w:t> 6</w:t>
      </w:r>
      <w:r w:rsidR="003B23B6">
        <w:t>.10.3</w:t>
      </w:r>
      <w:r w:rsidRPr="003B2883">
        <w:t xml:space="preserve"> of</w:t>
      </w:r>
      <w:r>
        <w:t xml:space="preserve"> </w:t>
      </w:r>
      <w:r w:rsidR="003B23B6">
        <w:t>3GPP TS 23.273 [42]</w:t>
      </w:r>
      <w:r w:rsidRPr="003B2883">
        <w:t>.</w:t>
      </w:r>
    </w:p>
    <w:p w14:paraId="6937D3C9" w14:textId="674DEAD4" w:rsidR="00172431" w:rsidRPr="003B2883" w:rsidRDefault="00172431" w:rsidP="00602AC0">
      <w:pPr>
        <w:pStyle w:val="B1"/>
      </w:pPr>
      <w:r>
        <w:t>2b.</w:t>
      </w:r>
      <w:r>
        <w:tab/>
        <w:t xml:space="preserve">On accept, "204 No Content" shall be returned to acknowledge that AMF supports a deferred location request and a deferred location is accepted as specified in step 6 of </w:t>
      </w:r>
      <w:r w:rsidR="00B95277">
        <w:t>clause 6</w:t>
      </w:r>
      <w:r>
        <w:t>.3.1 of 3GPP TS 23.273 [42]</w:t>
      </w:r>
      <w:r>
        <w:rPr>
          <w:rFonts w:eastAsia="Batang"/>
        </w:rPr>
        <w:t>;</w:t>
      </w:r>
    </w:p>
    <w:p w14:paraId="1DC4A674" w14:textId="77777777" w:rsidR="00602AC0" w:rsidRPr="003B2883" w:rsidRDefault="00602AC0" w:rsidP="00602AC0">
      <w:pPr>
        <w:pStyle w:val="B1"/>
        <w:rPr>
          <w:lang w:eastAsia="zh-CN"/>
        </w:rPr>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1C328137" w14:textId="77777777" w:rsidR="00602AC0" w:rsidRPr="003B2883" w:rsidRDefault="00602AC0" w:rsidP="00602AC0">
      <w:pPr>
        <w:pStyle w:val="Heading4"/>
      </w:pPr>
      <w:bookmarkStart w:id="1246" w:name="_Toc25156251"/>
      <w:bookmarkStart w:id="1247" w:name="_Toc34124551"/>
      <w:bookmarkStart w:id="1248" w:name="_Toc43207665"/>
      <w:bookmarkStart w:id="1249" w:name="_Toc49857145"/>
      <w:bookmarkStart w:id="1250" w:name="_Toc56676980"/>
      <w:bookmarkStart w:id="1251" w:name="_Toc56691503"/>
      <w:bookmarkStart w:id="1252" w:name="_Toc56698767"/>
      <w:bookmarkStart w:id="1253" w:name="_Toc89034972"/>
      <w:bookmarkStart w:id="1254" w:name="_Toc89064770"/>
      <w:bookmarkStart w:id="1255" w:name="_Toc89180071"/>
      <w:bookmarkStart w:id="1256" w:name="_Toc97071750"/>
      <w:bookmarkStart w:id="1257" w:name="_Toc183523259"/>
      <w:r w:rsidRPr="003B2883">
        <w:t>5.5.2.3</w:t>
      </w:r>
      <w:r w:rsidRPr="003B2883">
        <w:tab/>
        <w:t>EventNotify</w:t>
      </w:r>
      <w:bookmarkEnd w:id="1246"/>
      <w:bookmarkEnd w:id="1247"/>
      <w:bookmarkEnd w:id="1248"/>
      <w:bookmarkEnd w:id="1249"/>
      <w:bookmarkEnd w:id="1250"/>
      <w:bookmarkEnd w:id="1251"/>
      <w:bookmarkEnd w:id="1252"/>
      <w:bookmarkEnd w:id="1253"/>
      <w:bookmarkEnd w:id="1254"/>
      <w:bookmarkEnd w:id="1255"/>
      <w:bookmarkEnd w:id="1256"/>
      <w:bookmarkEnd w:id="1257"/>
    </w:p>
    <w:p w14:paraId="5893E2FC" w14:textId="77777777" w:rsidR="00602AC0" w:rsidRPr="003B2883" w:rsidRDefault="00602AC0" w:rsidP="00602AC0">
      <w:pPr>
        <w:pStyle w:val="Heading5"/>
      </w:pPr>
      <w:bookmarkStart w:id="1258" w:name="_Toc25156252"/>
      <w:bookmarkStart w:id="1259" w:name="_Toc34124552"/>
      <w:bookmarkStart w:id="1260" w:name="_Toc43207666"/>
      <w:bookmarkStart w:id="1261" w:name="_Toc49857146"/>
      <w:bookmarkStart w:id="1262" w:name="_Toc56676981"/>
      <w:bookmarkStart w:id="1263" w:name="_Toc56691504"/>
      <w:bookmarkStart w:id="1264" w:name="_Toc56698768"/>
      <w:bookmarkStart w:id="1265" w:name="_Toc89034973"/>
      <w:bookmarkStart w:id="1266" w:name="_Toc89064771"/>
      <w:bookmarkStart w:id="1267" w:name="_Toc89180072"/>
      <w:bookmarkStart w:id="1268" w:name="_Toc97071751"/>
      <w:bookmarkStart w:id="1269" w:name="_Toc183523260"/>
      <w:r w:rsidRPr="003B2883">
        <w:t>5.5.2.3.1</w:t>
      </w:r>
      <w:r w:rsidRPr="003B2883">
        <w:tab/>
        <w:t>General</w:t>
      </w:r>
      <w:bookmarkEnd w:id="1258"/>
      <w:bookmarkEnd w:id="1259"/>
      <w:bookmarkEnd w:id="1260"/>
      <w:bookmarkEnd w:id="1261"/>
      <w:bookmarkEnd w:id="1262"/>
      <w:bookmarkEnd w:id="1263"/>
      <w:bookmarkEnd w:id="1264"/>
      <w:bookmarkEnd w:id="1265"/>
      <w:bookmarkEnd w:id="1266"/>
      <w:bookmarkEnd w:id="1267"/>
      <w:bookmarkEnd w:id="1268"/>
      <w:bookmarkEnd w:id="1269"/>
    </w:p>
    <w:p w14:paraId="5AD31544" w14:textId="4088DAAE" w:rsidR="00C37BA8" w:rsidRPr="003B2883" w:rsidRDefault="00602AC0" w:rsidP="00602AC0">
      <w:r w:rsidRPr="003B2883">
        <w:t>The EventNotify service operation is used in the following procedure:</w:t>
      </w:r>
    </w:p>
    <w:p w14:paraId="5AF65DC7" w14:textId="2F75342D" w:rsidR="00602AC0" w:rsidRPr="003B2883" w:rsidRDefault="00602AC0" w:rsidP="00602AC0">
      <w:pPr>
        <w:pStyle w:val="B1"/>
      </w:pPr>
      <w:r w:rsidRPr="003B2883">
        <w:t>-</w:t>
      </w:r>
      <w:r w:rsidRPr="003B2883">
        <w:tab/>
        <w:t>5GC-NI-LR Procedure (</w:t>
      </w:r>
      <w:r w:rsidR="003B23B6">
        <w:t xml:space="preserve">see 3GPP TS 23.273 [42], </w:t>
      </w:r>
      <w:r w:rsidR="00B95277">
        <w:t>clause 6</w:t>
      </w:r>
      <w:r w:rsidR="003B23B6">
        <w:t>.10.1</w:t>
      </w:r>
      <w:r w:rsidRPr="003B2883">
        <w:t>)</w:t>
      </w:r>
    </w:p>
    <w:p w14:paraId="38788372" w14:textId="0B35C37C"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B95277">
        <w:t>clause 6</w:t>
      </w:r>
      <w:r w:rsidR="003B23B6">
        <w:t>.10.3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D3A29EA" w:rsidR="00C37BA8" w:rsidRPr="003B2883" w:rsidRDefault="00602AC0" w:rsidP="00602AC0">
      <w:pPr>
        <w:rPr>
          <w:lang w:eastAsia="zh-CN"/>
        </w:rPr>
      </w:pPr>
      <w:r w:rsidRPr="003B2883">
        <w:rPr>
          <w:rFonts w:hint="eastAsia"/>
          <w:lang w:eastAsia="zh-CN"/>
        </w:rPr>
        <w:lastRenderedPageBreak/>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4FFEBFF"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090D63F1" w14:textId="77777777" w:rsidR="00602AC0" w:rsidRPr="003B2883" w:rsidRDefault="00602AC0" w:rsidP="00602AC0">
      <w:pPr>
        <w:pStyle w:val="B1"/>
      </w:pPr>
      <w:r w:rsidRPr="003B2883">
        <w:t>Otherwise (if not available),</w:t>
      </w:r>
    </w:p>
    <w:p w14:paraId="61BFC0E8" w14:textId="77777777"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14587281" w14:textId="77777777" w:rsidR="00602AC0" w:rsidRPr="003B2883" w:rsidRDefault="00602AC0" w:rsidP="00602AC0">
      <w:pPr>
        <w:pStyle w:val="B1"/>
      </w:pPr>
      <w:r w:rsidRPr="003B2883">
        <w:t>Otherwise (if not available),</w:t>
      </w:r>
    </w:p>
    <w:p w14:paraId="202D79C2" w14:textId="77777777" w:rsidR="00602AC0" w:rsidRPr="003B2883" w:rsidRDefault="00602AC0" w:rsidP="00602AC0">
      <w:pPr>
        <w:pStyle w:val="B1"/>
      </w:pPr>
      <w:r w:rsidRPr="003B2883">
        <w:t>-</w:t>
      </w:r>
      <w:r w:rsidRPr="003B2883">
        <w:tab/>
        <w:t>GMLC URI locally provisioned in the AMF.</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28030BEE" w:rsidR="00602AC0" w:rsidRPr="003B2883" w:rsidRDefault="00602AC0" w:rsidP="00602AC0">
      <w:r w:rsidRPr="003B2883">
        <w:t xml:space="preserve">The operation is invoked by issuing a POST request to the callback URI of the NF Service Consumer (See </w:t>
      </w:r>
      <w:r w:rsidR="00B95277">
        <w:t>clause </w:t>
      </w:r>
      <w:r w:rsidR="00B95277" w:rsidRPr="003B2883">
        <w:t>6</w:t>
      </w:r>
      <w:r w:rsidRPr="003B2883">
        <w:t>.4.5.</w:t>
      </w:r>
      <w:r w:rsidRPr="003B2883">
        <w:rPr>
          <w:lang w:eastAsia="zh-CN"/>
        </w:rPr>
        <w:t>2</w:t>
      </w:r>
      <w:r w:rsidRPr="003B2883">
        <w:t>.2). See also figure 5.5.2.3.1-1.</w:t>
      </w:r>
    </w:p>
    <w:p w14:paraId="55149349" w14:textId="77777777" w:rsidR="00755239" w:rsidRPr="003B2883" w:rsidRDefault="00755239" w:rsidP="00602AC0">
      <w:pPr>
        <w:pStyle w:val="TH"/>
      </w:pPr>
      <w:r w:rsidRPr="003B2883">
        <w:object w:dxaOrig="8230" w:dyaOrig="2110" w14:anchorId="620DDD44">
          <v:shape id="_x0000_i1061" type="#_x0000_t75" style="width:411.05pt;height:109.3pt" o:ole="">
            <v:imagedata r:id="rId79" o:title=""/>
          </v:shape>
          <o:OLEObject Type="Embed" ProgID="Visio.Drawing.15" ShapeID="_x0000_i1061" DrawAspect="Content" ObjectID="_1794142179" r:id="rId80"/>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270" w:name="_Toc25156253"/>
      <w:bookmarkStart w:id="1271" w:name="_Toc34124553"/>
      <w:bookmarkStart w:id="1272" w:name="_Toc43207667"/>
      <w:bookmarkStart w:id="1273" w:name="_Toc49857147"/>
      <w:bookmarkStart w:id="1274" w:name="_Toc56676982"/>
      <w:bookmarkStart w:id="1275" w:name="_Toc56691505"/>
      <w:bookmarkStart w:id="1276" w:name="_Toc56698769"/>
      <w:bookmarkStart w:id="1277" w:name="_Toc89034974"/>
      <w:bookmarkStart w:id="1278" w:name="_Toc89064772"/>
      <w:bookmarkStart w:id="1279" w:name="_Toc89180073"/>
      <w:bookmarkStart w:id="1280" w:name="_Toc97071752"/>
      <w:bookmarkStart w:id="1281" w:name="_Toc183523261"/>
      <w:r w:rsidRPr="003B2883">
        <w:t>5.5.2.4</w:t>
      </w:r>
      <w:r w:rsidRPr="003B2883">
        <w:tab/>
        <w:t>ProvideLocationInfo</w:t>
      </w:r>
      <w:bookmarkEnd w:id="1270"/>
      <w:bookmarkEnd w:id="1271"/>
      <w:bookmarkEnd w:id="1272"/>
      <w:bookmarkEnd w:id="1273"/>
      <w:bookmarkEnd w:id="1274"/>
      <w:bookmarkEnd w:id="1275"/>
      <w:bookmarkEnd w:id="1276"/>
      <w:bookmarkEnd w:id="1277"/>
      <w:bookmarkEnd w:id="1278"/>
      <w:bookmarkEnd w:id="1279"/>
      <w:bookmarkEnd w:id="1280"/>
      <w:bookmarkEnd w:id="1281"/>
    </w:p>
    <w:p w14:paraId="42909156" w14:textId="77777777" w:rsidR="00602AC0" w:rsidRPr="003B2883" w:rsidRDefault="00602AC0" w:rsidP="00602AC0">
      <w:pPr>
        <w:pStyle w:val="Heading5"/>
      </w:pPr>
      <w:bookmarkStart w:id="1282" w:name="_Toc25156254"/>
      <w:bookmarkStart w:id="1283" w:name="_Toc34124554"/>
      <w:bookmarkStart w:id="1284" w:name="_Toc43207668"/>
      <w:bookmarkStart w:id="1285" w:name="_Toc49857148"/>
      <w:bookmarkStart w:id="1286" w:name="_Toc56676983"/>
      <w:bookmarkStart w:id="1287" w:name="_Toc56691506"/>
      <w:bookmarkStart w:id="1288" w:name="_Toc56698770"/>
      <w:bookmarkStart w:id="1289" w:name="_Toc89034975"/>
      <w:bookmarkStart w:id="1290" w:name="_Toc89064773"/>
      <w:bookmarkStart w:id="1291" w:name="_Toc89180074"/>
      <w:bookmarkStart w:id="1292" w:name="_Toc97071753"/>
      <w:bookmarkStart w:id="1293" w:name="_Toc183523262"/>
      <w:r w:rsidRPr="003B2883">
        <w:t>5.5.2.4.1</w:t>
      </w:r>
      <w:r w:rsidRPr="003B2883">
        <w:tab/>
        <w:t>General</w:t>
      </w:r>
      <w:bookmarkEnd w:id="1282"/>
      <w:bookmarkEnd w:id="1283"/>
      <w:bookmarkEnd w:id="1284"/>
      <w:bookmarkEnd w:id="1285"/>
      <w:bookmarkEnd w:id="1286"/>
      <w:bookmarkEnd w:id="1287"/>
      <w:bookmarkEnd w:id="1288"/>
      <w:bookmarkEnd w:id="1289"/>
      <w:bookmarkEnd w:id="1290"/>
      <w:bookmarkEnd w:id="1291"/>
      <w:bookmarkEnd w:id="1292"/>
      <w:bookmarkEnd w:id="1293"/>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294" w:name="_PERM_MCCTEMPBM_CRPT03410048___5"/>
    </w:p>
    <w:bookmarkEnd w:id="1294"/>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2.15pt;height:107.3pt" o:ole="">
            <v:imagedata r:id="rId81" o:title=""/>
          </v:shape>
          <o:OLEObject Type="Embed" ProgID="Visio.Drawing.15" ShapeID="_x0000_i1062" DrawAspect="Content" ObjectID="_1794142180" r:id="rId82"/>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77777777"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77777777"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295"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296" w:name="_PERM_MCCTEMPBM_CRPT03410050___3"/>
      <w:bookmarkEnd w:id="1295"/>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296"/>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297" w:name="_Toc25156255"/>
      <w:bookmarkStart w:id="1298" w:name="_Toc34124555"/>
      <w:bookmarkStart w:id="1299" w:name="_Toc43207669"/>
      <w:bookmarkStart w:id="1300" w:name="_Toc49857149"/>
      <w:bookmarkStart w:id="1301" w:name="_Toc56676984"/>
      <w:bookmarkStart w:id="1302" w:name="_Toc56691507"/>
      <w:bookmarkStart w:id="1303" w:name="_Toc56698771"/>
      <w:bookmarkStart w:id="1304" w:name="_Toc89034976"/>
      <w:bookmarkStart w:id="1305" w:name="_Toc89064774"/>
      <w:bookmarkStart w:id="1306" w:name="_Toc89180075"/>
      <w:bookmarkStart w:id="1307" w:name="_Toc97071754"/>
      <w:bookmarkStart w:id="1308" w:name="_Toc183523263"/>
      <w:r>
        <w:t>5.5.2.5</w:t>
      </w:r>
      <w:r w:rsidRPr="00F85918">
        <w:tab/>
      </w:r>
      <w:r>
        <w:rPr>
          <w:rFonts w:hint="eastAsia"/>
          <w:lang w:eastAsia="zh-CN"/>
        </w:rPr>
        <w:t>CancelLocation</w:t>
      </w:r>
      <w:bookmarkEnd w:id="1297"/>
      <w:bookmarkEnd w:id="1298"/>
      <w:bookmarkEnd w:id="1299"/>
      <w:bookmarkEnd w:id="1300"/>
      <w:bookmarkEnd w:id="1301"/>
      <w:bookmarkEnd w:id="1302"/>
      <w:bookmarkEnd w:id="1303"/>
      <w:bookmarkEnd w:id="1304"/>
      <w:bookmarkEnd w:id="1305"/>
      <w:bookmarkEnd w:id="1306"/>
      <w:bookmarkEnd w:id="1307"/>
      <w:bookmarkEnd w:id="1308"/>
    </w:p>
    <w:p w14:paraId="2312A079" w14:textId="77777777" w:rsidR="00602AC0" w:rsidRDefault="00602AC0" w:rsidP="00602AC0">
      <w:pPr>
        <w:pStyle w:val="Heading5"/>
        <w:rPr>
          <w:lang w:eastAsia="zh-CN"/>
        </w:rPr>
      </w:pPr>
      <w:bookmarkStart w:id="1309" w:name="_Toc18853041"/>
      <w:bookmarkStart w:id="1310" w:name="_Toc25156256"/>
      <w:bookmarkStart w:id="1311" w:name="_Toc34124556"/>
      <w:bookmarkStart w:id="1312" w:name="_Toc43207670"/>
      <w:bookmarkStart w:id="1313" w:name="_Toc49857150"/>
      <w:bookmarkStart w:id="1314" w:name="_Toc56676985"/>
      <w:bookmarkStart w:id="1315" w:name="_Toc56691508"/>
      <w:bookmarkStart w:id="1316" w:name="_Toc56698772"/>
      <w:bookmarkStart w:id="1317" w:name="_Toc89034977"/>
      <w:bookmarkStart w:id="1318" w:name="_Toc89064775"/>
      <w:bookmarkStart w:id="1319" w:name="_Toc89180076"/>
      <w:bookmarkStart w:id="1320" w:name="_Toc97071755"/>
      <w:bookmarkStart w:id="1321" w:name="_Toc183523264"/>
      <w:r>
        <w:t>5.5.2.5</w:t>
      </w:r>
      <w:r w:rsidRPr="00F85918">
        <w:t>.1</w:t>
      </w:r>
      <w:r w:rsidRPr="00F85918">
        <w:tab/>
        <w:t>General</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663C91E5"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sidR="00B95277">
        <w:rPr>
          <w:lang w:eastAsia="zh-CN"/>
        </w:rPr>
        <w:t>clause </w:t>
      </w:r>
      <w:r w:rsidR="00B95277" w:rsidRPr="003B2883">
        <w:t>6</w:t>
      </w:r>
      <w:r w:rsidRPr="003B2883">
        <w:t>.4.3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2.15pt;height:107.3pt" o:ole="">
            <v:imagedata r:id="rId83" o:title=""/>
          </v:shape>
          <o:OLEObject Type="Embed" ProgID="Visio.Drawing.15" ShapeID="_x0000_i1063" DrawAspect="Content" ObjectID="_1794142181" r:id="rId84"/>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7777777"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322" w:name="_Toc81297804"/>
      <w:bookmarkStart w:id="1323" w:name="_Toc89034978"/>
      <w:bookmarkStart w:id="1324" w:name="_Toc89064776"/>
      <w:bookmarkStart w:id="1325" w:name="_Toc89180077"/>
      <w:bookmarkStart w:id="1326" w:name="_Toc97071756"/>
      <w:bookmarkStart w:id="1327" w:name="_Toc183523265"/>
      <w:r w:rsidRPr="003B2883">
        <w:t>5.</w:t>
      </w:r>
      <w:r>
        <w:t>6</w:t>
      </w:r>
      <w:r w:rsidRPr="003B2883">
        <w:tab/>
        <w:t>Namf_</w:t>
      </w:r>
      <w:r>
        <w:t>MBSBroadcast</w:t>
      </w:r>
      <w:r w:rsidRPr="003B2883">
        <w:t xml:space="preserve"> Service</w:t>
      </w:r>
      <w:bookmarkEnd w:id="1322"/>
      <w:bookmarkEnd w:id="1323"/>
      <w:bookmarkEnd w:id="1324"/>
      <w:bookmarkEnd w:id="1325"/>
      <w:bookmarkEnd w:id="1326"/>
      <w:bookmarkEnd w:id="1327"/>
    </w:p>
    <w:p w14:paraId="3D8903BD" w14:textId="6A45852A" w:rsidR="00DA1CCA" w:rsidRPr="003B2883" w:rsidRDefault="00DA1CCA" w:rsidP="00DA1CCA">
      <w:pPr>
        <w:pStyle w:val="Heading3"/>
      </w:pPr>
      <w:bookmarkStart w:id="1328" w:name="_Toc81297805"/>
      <w:bookmarkStart w:id="1329" w:name="_Toc89034979"/>
      <w:bookmarkStart w:id="1330" w:name="_Toc89064777"/>
      <w:bookmarkStart w:id="1331" w:name="_Toc89180078"/>
      <w:bookmarkStart w:id="1332" w:name="_Toc97071757"/>
      <w:bookmarkStart w:id="1333" w:name="_Toc183523266"/>
      <w:r w:rsidRPr="003B2883">
        <w:t>5.</w:t>
      </w:r>
      <w:r>
        <w:t>6</w:t>
      </w:r>
      <w:r w:rsidRPr="003B2883">
        <w:t>.1</w:t>
      </w:r>
      <w:r w:rsidRPr="003B2883">
        <w:tab/>
        <w:t>Service Description</w:t>
      </w:r>
      <w:bookmarkEnd w:id="1328"/>
      <w:bookmarkEnd w:id="1329"/>
      <w:bookmarkEnd w:id="1330"/>
      <w:bookmarkEnd w:id="1331"/>
      <w:bookmarkEnd w:id="1332"/>
      <w:bookmarkEnd w:id="1333"/>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334" w:name="_Toc81297806"/>
      <w:bookmarkStart w:id="1335" w:name="_Toc89034980"/>
      <w:bookmarkStart w:id="1336" w:name="_Toc89064778"/>
      <w:bookmarkStart w:id="1337" w:name="_Toc89180079"/>
    </w:p>
    <w:p w14:paraId="47597A59" w14:textId="3CBA84E9" w:rsidR="00DA1CCA" w:rsidRPr="003B2883" w:rsidRDefault="00DA1CCA" w:rsidP="00DA1CCA">
      <w:pPr>
        <w:pStyle w:val="Heading3"/>
      </w:pPr>
      <w:bookmarkStart w:id="1338" w:name="_Toc97071758"/>
      <w:bookmarkStart w:id="1339" w:name="_Toc183523267"/>
      <w:r w:rsidRPr="003B2883">
        <w:t>5.</w:t>
      </w:r>
      <w:r>
        <w:t>6</w:t>
      </w:r>
      <w:r w:rsidRPr="003B2883">
        <w:t>.2</w:t>
      </w:r>
      <w:r w:rsidRPr="003B2883">
        <w:tab/>
        <w:t>Service Operations</w:t>
      </w:r>
      <w:bookmarkEnd w:id="1334"/>
      <w:bookmarkEnd w:id="1335"/>
      <w:bookmarkEnd w:id="1336"/>
      <w:bookmarkEnd w:id="1337"/>
      <w:bookmarkEnd w:id="1338"/>
      <w:bookmarkEnd w:id="1339"/>
    </w:p>
    <w:p w14:paraId="4EB78A1D" w14:textId="54E09696" w:rsidR="00DA1CCA" w:rsidRPr="003B2883" w:rsidRDefault="00DA1CCA" w:rsidP="00DA1CCA">
      <w:pPr>
        <w:pStyle w:val="Heading4"/>
      </w:pPr>
      <w:bookmarkStart w:id="1340" w:name="_Toc81297807"/>
      <w:bookmarkStart w:id="1341" w:name="_Toc89034981"/>
      <w:bookmarkStart w:id="1342" w:name="_Toc89064779"/>
      <w:bookmarkStart w:id="1343" w:name="_Toc89180080"/>
      <w:bookmarkStart w:id="1344" w:name="_Toc97071759"/>
      <w:bookmarkStart w:id="1345" w:name="_Toc183523268"/>
      <w:r w:rsidRPr="003B2883">
        <w:t>5.</w:t>
      </w:r>
      <w:r>
        <w:t>6</w:t>
      </w:r>
      <w:r w:rsidRPr="003B2883">
        <w:t>.2.1</w:t>
      </w:r>
      <w:r w:rsidRPr="003B2883">
        <w:tab/>
        <w:t>Introduction</w:t>
      </w:r>
      <w:bookmarkEnd w:id="1340"/>
      <w:bookmarkEnd w:id="1341"/>
      <w:bookmarkEnd w:id="1342"/>
      <w:bookmarkEnd w:id="1343"/>
      <w:bookmarkEnd w:id="1344"/>
      <w:bookmarkEnd w:id="1345"/>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346" w:name="_Toc89034982"/>
      <w:bookmarkStart w:id="1347" w:name="_Toc89064780"/>
      <w:bookmarkStart w:id="1348" w:name="_Toc89180081"/>
      <w:bookmarkStart w:id="1349" w:name="_Toc97071760"/>
      <w:bookmarkStart w:id="1350" w:name="_Toc183523269"/>
      <w:r w:rsidRPr="003B2883">
        <w:t>5.</w:t>
      </w:r>
      <w:r>
        <w:t>6</w:t>
      </w:r>
      <w:r w:rsidRPr="003B2883">
        <w:t>.2.</w:t>
      </w:r>
      <w:r>
        <w:t>2</w:t>
      </w:r>
      <w:r w:rsidRPr="003B2883">
        <w:tab/>
      </w:r>
      <w:r>
        <w:t>ContextCreate</w:t>
      </w:r>
      <w:bookmarkEnd w:id="1346"/>
      <w:bookmarkEnd w:id="1347"/>
      <w:bookmarkEnd w:id="1348"/>
      <w:bookmarkEnd w:id="1349"/>
      <w:bookmarkEnd w:id="1350"/>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52BFDA5B" w:rsidR="00DA1CCA" w:rsidRDefault="00DA1CCA" w:rsidP="00DA1CCA">
      <w:pPr>
        <w:pStyle w:val="B1"/>
      </w:pPr>
      <w:r>
        <w:t>-</w:t>
      </w:r>
      <w:r>
        <w:tab/>
        <w:t xml:space="preserve">MBS Session Start for Broadcast (see </w:t>
      </w:r>
      <w:r w:rsidR="00B95277">
        <w:t>clause 7</w:t>
      </w:r>
      <w:r>
        <w:t>.3.1 of 3GPP TS 23.247 [55]);</w:t>
      </w:r>
    </w:p>
    <w:p w14:paraId="28F47A05" w14:textId="7911C363" w:rsidR="00D30B6C" w:rsidRDefault="00D30B6C" w:rsidP="00DA1CCA">
      <w:pPr>
        <w:pStyle w:val="B1"/>
      </w:pPr>
      <w:r>
        <w:t>-</w:t>
      </w:r>
      <w:r>
        <w:tab/>
        <w:t xml:space="preserve">MBS Session Update for Broadcast (see </w:t>
      </w:r>
      <w:r w:rsidR="00B95277">
        <w:t>clause 7</w:t>
      </w:r>
      <w:r>
        <w:t>.3.3 of 3GPP TS 23.247 [55]);</w:t>
      </w:r>
    </w:p>
    <w:p w14:paraId="0BDDEF56" w14:textId="258CDE7C" w:rsidR="00DA1CCA" w:rsidRPr="003B2883" w:rsidRDefault="00DA1CCA" w:rsidP="00DA1CCA">
      <w:pPr>
        <w:pStyle w:val="B1"/>
      </w:pPr>
      <w:r>
        <w:t>-</w:t>
      </w:r>
      <w:r>
        <w:tab/>
        <w:t xml:space="preserve">Support for Local Broadcast Service (see </w:t>
      </w:r>
      <w:r w:rsidR="00B95277">
        <w:t>clause 7</w:t>
      </w:r>
      <w:r>
        <w:t>.3.4 of 3GPP TS 23.247 [55]).</w:t>
      </w:r>
    </w:p>
    <w:p w14:paraId="0F542394" w14:textId="171331C6" w:rsidR="009119F4" w:rsidRDefault="00DA1CCA" w:rsidP="00DA1CCA">
      <w:pPr>
        <w:rPr>
          <w:lang w:val="en-US"/>
        </w:rPr>
      </w:pPr>
      <w:r>
        <w:rPr>
          <w:lang w:val="en-US"/>
        </w:rPr>
        <w:lastRenderedPageBreak/>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15pt;height:2in" o:ole="">
            <v:imagedata r:id="rId85" o:title=""/>
          </v:shape>
          <o:OLEObject Type="Embed" ProgID="Visio.Drawing.15" ShapeID="_x0000_i1064" DrawAspect="Content" ObjectID="_1794142182" r:id="rId86"/>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77777777" w:rsidR="00DA1CCA" w:rsidRDefault="00DA1CCA" w:rsidP="00DA1CCA">
      <w:pPr>
        <w:pStyle w:val="B1"/>
      </w:pPr>
      <w:r w:rsidRPr="003B2883">
        <w:t>1.</w:t>
      </w:r>
      <w:r w:rsidRPr="003B2883">
        <w:tab/>
      </w:r>
      <w:r>
        <w:t>The NF Service Consumer shall send a POST request targeting the Broadcast MBS session contexts collection resource of the AMF. The payload body of the POST request shall contain the following information:</w:t>
      </w:r>
    </w:p>
    <w:p w14:paraId="7644ADB6" w14:textId="6D00B682" w:rsidR="009119F4" w:rsidRDefault="00DA1CCA" w:rsidP="00DA1CCA">
      <w:pPr>
        <w:pStyle w:val="B2"/>
      </w:pPr>
      <w:r>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334BA829"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Request Transfer IE in 3GPP TS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77777777" w:rsidR="00DA1CCA" w:rsidRDefault="00DA1CCA" w:rsidP="00DA1CCA">
      <w:pPr>
        <w:pStyle w:val="B1"/>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61681D48" w14:textId="0D4BDC9D"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787EFA5E" w:rsidR="00262044" w:rsidRDefault="00DA1CCA" w:rsidP="00DA1CCA">
      <w:pPr>
        <w:pStyle w:val="B1"/>
        <w:ind w:hanging="1"/>
        <w:rPr>
          <w:lang w:eastAsia="zh-CN"/>
        </w:rPr>
      </w:pPr>
      <w:bookmarkStart w:id="1351"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lastRenderedPageBreak/>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C309858" w:rsidR="005001B5" w:rsidRDefault="005001B5" w:rsidP="00DA1CCA">
      <w:pPr>
        <w:pStyle w:val="B1"/>
        <w:ind w:hanging="1"/>
      </w:pPr>
      <w:r>
        <w:rPr>
          <w:lang w:eastAsia="zh-CN"/>
        </w:rPr>
        <w:t>The AMF may send one or more Namf_MBSBroadcast_ContextStatusNotify request including an operationEvent attribute to report the MB-SMF about failure to reach one or more NG-RANs.</w:t>
      </w:r>
    </w:p>
    <w:bookmarkEnd w:id="1351"/>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352" w:name="_Toc89034983"/>
      <w:bookmarkStart w:id="1353" w:name="_Toc89064781"/>
      <w:bookmarkStart w:id="1354" w:name="_Toc89180082"/>
      <w:bookmarkStart w:id="1355" w:name="_Toc97071761"/>
      <w:bookmarkStart w:id="1356" w:name="_Toc183523270"/>
      <w:r w:rsidRPr="003B2883">
        <w:t>5.</w:t>
      </w:r>
      <w:r>
        <w:t>6</w:t>
      </w:r>
      <w:r w:rsidRPr="003B2883">
        <w:t>.2.</w:t>
      </w:r>
      <w:r>
        <w:t>3</w:t>
      </w:r>
      <w:r w:rsidRPr="003B2883">
        <w:tab/>
      </w:r>
      <w:r>
        <w:t>ContextUpdate</w:t>
      </w:r>
      <w:bookmarkEnd w:id="1352"/>
      <w:bookmarkEnd w:id="1353"/>
      <w:bookmarkEnd w:id="1354"/>
      <w:bookmarkEnd w:id="1355"/>
      <w:bookmarkEnd w:id="1356"/>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42BCF4F6" w:rsidR="002B480E" w:rsidRDefault="002B480E" w:rsidP="002B480E">
      <w:pPr>
        <w:pStyle w:val="B1"/>
      </w:pPr>
      <w:r>
        <w:t>-</w:t>
      </w:r>
      <w:r>
        <w:tab/>
        <w:t xml:space="preserve">MBS Session Update for Broadcast (see </w:t>
      </w:r>
      <w:r w:rsidR="00B95277">
        <w:t>clause 7</w:t>
      </w:r>
      <w:r>
        <w:t>.3.3 of 3GPP TS 23.247 [55]).</w:t>
      </w:r>
    </w:p>
    <w:p w14:paraId="3B4F9271" w14:textId="1CCBC77F" w:rsidR="005001B5" w:rsidRDefault="005001B5" w:rsidP="005001B5">
      <w:pPr>
        <w:pStyle w:val="B1"/>
      </w:pPr>
      <w:r>
        <w:t>-</w:t>
      </w:r>
      <w:r>
        <w:tab/>
        <w:t xml:space="preserve">Broadcast MBS session restoration by MB-SMF (see </w:t>
      </w:r>
      <w:r w:rsidR="00B95277">
        <w:t>clause 8</w:t>
      </w:r>
      <w:r>
        <w:t>.</w:t>
      </w:r>
      <w:r w:rsidR="000A34B2">
        <w:t>3</w:t>
      </w:r>
      <w:r>
        <w:t>.2.3 of 3GPP TS 23.527 [33].</w:t>
      </w:r>
    </w:p>
    <w:p w14:paraId="197AE8FE" w14:textId="50FB36BE" w:rsidR="005001B5" w:rsidRDefault="005001B5" w:rsidP="005001B5">
      <w:pPr>
        <w:pStyle w:val="B1"/>
      </w:pPr>
      <w:r>
        <w:t>-</w:t>
      </w:r>
      <w:r>
        <w:tab/>
        <w:t xml:space="preserve">Selecting an alternative AMF for a Broadcast MBS Session at AMF failure (see </w:t>
      </w:r>
      <w:r w:rsidR="00B95277">
        <w:t>clause 8</w:t>
      </w:r>
      <w:r>
        <w:t>.</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15pt;height:2in" o:ole="">
            <v:imagedata r:id="rId87" o:title=""/>
          </v:shape>
          <o:OLEObject Type="Embed" ProgID="Visio.Drawing.15" ShapeID="_x0000_i1065" DrawAspect="Content" ObjectID="_1794142183" r:id="rId88"/>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77777777" w:rsidR="002B480E" w:rsidRDefault="002B480E" w:rsidP="002B480E">
      <w:pPr>
        <w:pStyle w:val="B1"/>
      </w:pPr>
      <w:r w:rsidRPr="003B2883">
        <w:t>1.</w:t>
      </w:r>
      <w:r w:rsidRPr="003B2883">
        <w:tab/>
      </w:r>
      <w:r>
        <w:t>The NF Service Consumer shall send a POST request targeting the individual Broadcast MBS session context resource to be updated in the AMF. The payload body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154CAAAD" w:rsidR="005001B5" w:rsidRDefault="005001B5" w:rsidP="005001B5">
      <w:pPr>
        <w:pStyle w:val="B1"/>
      </w:pPr>
      <w:r>
        <w:rPr>
          <w:lang w:eastAsia="zh-CN"/>
        </w:rPr>
        <w:lastRenderedPageBreak/>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w:t>
      </w:r>
      <w:r w:rsidR="00B95277">
        <w:t>clause 8</w:t>
      </w:r>
      <w:r>
        <w:t>.</w:t>
      </w:r>
      <w:r w:rsidR="00BE704C">
        <w:t>3</w:t>
      </w:r>
      <w:r>
        <w:t>.2.3 of 3GPP TS 23.527 [33].</w:t>
      </w:r>
    </w:p>
    <w:p w14:paraId="26DE42F4" w14:textId="1BEB51A4"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noNgapSignallingIndication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w:t>
      </w:r>
      <w:r w:rsidR="00B95277">
        <w:rPr>
          <w:lang w:eastAsia="zh-CN"/>
        </w:rPr>
        <w:t>clause 8</w:t>
      </w:r>
      <w:r>
        <w:rPr>
          <w:lang w:eastAsia="zh-CN"/>
        </w:rPr>
        <w:t>.</w:t>
      </w:r>
      <w:r w:rsidR="000A34B2">
        <w:rPr>
          <w:lang w:eastAsia="zh-CN"/>
        </w:rPr>
        <w:t>3</w:t>
      </w:r>
      <w:r>
        <w:rPr>
          <w:lang w:eastAsia="zh-CN"/>
        </w:rPr>
        <w:t xml:space="preserve">.2.4 </w:t>
      </w:r>
      <w:r>
        <w:t>of 3GPP TS 23.527 [33]</w:t>
      </w:r>
      <w:r>
        <w:rPr>
          <w:lang w:eastAsia="zh-CN"/>
        </w:rPr>
        <w:t>.</w:t>
      </w:r>
    </w:p>
    <w:p w14:paraId="09AF54FB" w14:textId="22D0B3DF"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 xml:space="preserve">Response Transfer IE or MBS Session </w:t>
      </w:r>
      <w:r w:rsidR="00105BCC">
        <w:t xml:space="preserve">Setup or Modification </w:t>
      </w:r>
      <w:r w:rsidR="00251B8E">
        <w:t xml:space="preserve">Failure Transfer IE 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3A57E14F" w:rsidR="00262044" w:rsidRDefault="002B480E" w:rsidP="002B480E">
      <w:pPr>
        <w:pStyle w:val="B1"/>
        <w:ind w:hanging="1"/>
        <w:rPr>
          <w:lang w:eastAsia="zh-CN"/>
        </w:rPr>
      </w:pPr>
      <w:bookmarkStart w:id="1357"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 xml:space="preserve">Response Transfer IE </w:t>
      </w:r>
      <w:r w:rsidR="00251B8E">
        <w:t xml:space="preserve">or MBS Session </w:t>
      </w:r>
      <w:r w:rsidR="00961869">
        <w:t xml:space="preserve">Setup or Modification </w:t>
      </w:r>
      <w:r w:rsidR="00251B8E">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21F61AED" w:rsidR="005001B5" w:rsidRDefault="005001B5" w:rsidP="002B480E">
      <w:pPr>
        <w:pStyle w:val="B1"/>
        <w:ind w:hanging="1"/>
      </w:pPr>
      <w:r>
        <w:rPr>
          <w:lang w:eastAsia="zh-CN"/>
        </w:rPr>
        <w:t>The AMF may send one or more Namf_MBSBroadcast_ContextStatusNotify request including an operationEvent attribute to report the MB-SMF about failure to reach one or more NG-RANs.</w:t>
      </w:r>
    </w:p>
    <w:bookmarkEnd w:id="1357"/>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358" w:name="_Toc89034984"/>
      <w:bookmarkStart w:id="1359" w:name="_Toc89064782"/>
      <w:bookmarkStart w:id="1360" w:name="_Toc89180083"/>
      <w:bookmarkStart w:id="1361" w:name="_Toc97071762"/>
      <w:bookmarkStart w:id="1362" w:name="_Toc183523271"/>
      <w:r w:rsidRPr="003B2883">
        <w:t>5.</w:t>
      </w:r>
      <w:r>
        <w:t>6</w:t>
      </w:r>
      <w:r w:rsidRPr="003B2883">
        <w:t>.2.</w:t>
      </w:r>
      <w:r>
        <w:t>4</w:t>
      </w:r>
      <w:r w:rsidRPr="003B2883">
        <w:tab/>
      </w:r>
      <w:r>
        <w:t>ContextRelease</w:t>
      </w:r>
      <w:bookmarkEnd w:id="1358"/>
      <w:bookmarkEnd w:id="1359"/>
      <w:bookmarkEnd w:id="1360"/>
      <w:bookmarkEnd w:id="1361"/>
      <w:bookmarkEnd w:id="1362"/>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7E440F72" w:rsidR="00CF1DB1" w:rsidRDefault="00CF1DB1" w:rsidP="00CF1DB1">
      <w:pPr>
        <w:pStyle w:val="B1"/>
      </w:pPr>
      <w:r>
        <w:t>-</w:t>
      </w:r>
      <w:r>
        <w:tab/>
        <w:t xml:space="preserve">MBS Session Release for Broadcast (see </w:t>
      </w:r>
      <w:r w:rsidR="00B95277">
        <w:t>clause 7</w:t>
      </w:r>
      <w:r>
        <w:t>.3.2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15pt;height:2in" o:ole="">
            <v:imagedata r:id="rId89" o:title=""/>
          </v:shape>
          <o:OLEObject Type="Embed" ProgID="Visio.Drawing.15" ShapeID="_x0000_i1066" DrawAspect="Content" ObjectID="_1794142184" r:id="rId90"/>
        </w:object>
      </w:r>
    </w:p>
    <w:p w14:paraId="296EF1B6" w14:textId="7217D862" w:rsidR="00CF1DB1" w:rsidRPr="008C19F4" w:rsidRDefault="00CF1DB1" w:rsidP="00CF1DB1">
      <w:pPr>
        <w:pStyle w:val="TF"/>
        <w:spacing w:before="120"/>
      </w:pPr>
      <w:r w:rsidRPr="003B2883">
        <w:t>Figure 5.</w:t>
      </w:r>
      <w:r>
        <w:t>6</w:t>
      </w:r>
      <w:r w:rsidRPr="003B2883">
        <w:t>.2.</w:t>
      </w:r>
      <w:r>
        <w:t>4</w:t>
      </w:r>
      <w:r w:rsidRPr="003B2883">
        <w:t xml:space="preserve">-1: </w:t>
      </w:r>
      <w:r>
        <w:t>Broadcast MBS session context creation</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76CD0305"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DE5DB0B" w:rsidR="005001B5" w:rsidRDefault="005001B5" w:rsidP="00CF1DB1">
      <w:pPr>
        <w:pStyle w:val="B1"/>
      </w:pPr>
      <w:r>
        <w:tab/>
      </w:r>
      <w:r>
        <w:rPr>
          <w:lang w:eastAsia="zh-CN"/>
        </w:rPr>
        <w:t>The AMF may send one or more Namf_MBSBroadcast_ContextStatusNotify request including an operationEvent attribute to report the MB-SMF about failure to reach one or more NG-RANs.</w:t>
      </w:r>
    </w:p>
    <w:p w14:paraId="18F54C00" w14:textId="77777777" w:rsidR="009119F4" w:rsidRPr="003B2883" w:rsidRDefault="000A6428" w:rsidP="000A6428">
      <w:pPr>
        <w:pStyle w:val="Heading4"/>
      </w:pPr>
      <w:bookmarkStart w:id="1363" w:name="_Toc89034985"/>
      <w:bookmarkStart w:id="1364" w:name="_Toc89064783"/>
      <w:bookmarkStart w:id="1365" w:name="_Toc89180084"/>
      <w:bookmarkStart w:id="1366" w:name="_Toc97071763"/>
      <w:bookmarkStart w:id="1367" w:name="_Toc183523272"/>
      <w:r w:rsidRPr="003B2883">
        <w:t>5.</w:t>
      </w:r>
      <w:r>
        <w:t>6</w:t>
      </w:r>
      <w:r w:rsidRPr="003B2883">
        <w:t>.2.</w:t>
      </w:r>
      <w:r>
        <w:t>5</w:t>
      </w:r>
      <w:r w:rsidRPr="003B2883">
        <w:tab/>
      </w:r>
      <w:r>
        <w:t>ContextStatusNotify</w:t>
      </w:r>
      <w:bookmarkEnd w:id="1363"/>
      <w:bookmarkEnd w:id="1364"/>
      <w:bookmarkEnd w:id="1365"/>
      <w:bookmarkEnd w:id="1366"/>
      <w:bookmarkEnd w:id="1367"/>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1BCD90CF" w:rsidR="000A6428" w:rsidRDefault="000A6428" w:rsidP="000A6428">
      <w:pPr>
        <w:pStyle w:val="B1"/>
      </w:pPr>
      <w:r>
        <w:t>-</w:t>
      </w:r>
      <w:r>
        <w:tab/>
        <w:t xml:space="preserve">MBS Session Start for Broadcast (see </w:t>
      </w:r>
      <w:r w:rsidR="00B95277">
        <w:t>clause 7</w:t>
      </w:r>
      <w:r>
        <w:t>.3.1 of 3GPP TS 23.247 [55]);</w:t>
      </w:r>
    </w:p>
    <w:p w14:paraId="69AA3501" w14:textId="2439E670" w:rsidR="000A6428" w:rsidRDefault="000A6428" w:rsidP="000A6428">
      <w:pPr>
        <w:pStyle w:val="B1"/>
      </w:pPr>
      <w:r>
        <w:t>-</w:t>
      </w:r>
      <w:r>
        <w:tab/>
        <w:t xml:space="preserve">MBS Session Update for Broadcast (see </w:t>
      </w:r>
      <w:r w:rsidR="00B95277">
        <w:t>clause 7</w:t>
      </w:r>
      <w:r>
        <w:t>.3.3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1E988E0A" w:rsidR="005001B5" w:rsidRDefault="005001B5" w:rsidP="005001B5">
      <w:pPr>
        <w:pStyle w:val="B1"/>
      </w:pPr>
      <w:r>
        <w:t>-</w:t>
      </w:r>
      <w:r>
        <w:tab/>
        <w:t xml:space="preserve">Broadcast MBS session restoration by MB-SMF (see </w:t>
      </w:r>
      <w:r w:rsidR="00B95277">
        <w:t>clause 8</w:t>
      </w:r>
      <w:r>
        <w:t>.</w:t>
      </w:r>
      <w:r w:rsidR="000A34B2">
        <w:t>3</w:t>
      </w:r>
      <w:r>
        <w:t>.2.3 of 3GPP TS 23.527 [33]).</w:t>
      </w:r>
    </w:p>
    <w:p w14:paraId="4353DCF3" w14:textId="7FBDD9E4" w:rsidR="005001B5" w:rsidRPr="003B2883" w:rsidRDefault="005001B5" w:rsidP="005001B5">
      <w:pPr>
        <w:pStyle w:val="B1"/>
      </w:pPr>
      <w:r>
        <w:t>-</w:t>
      </w:r>
      <w:r>
        <w:tab/>
        <w:t xml:space="preserve">Selecting an alternative AMF for a Broadcast MBS Session at AMF failure (see </w:t>
      </w:r>
      <w:r w:rsidR="00B95277">
        <w:t>clause 8</w:t>
      </w:r>
      <w:r>
        <w:t>.</w:t>
      </w:r>
      <w:r w:rsidR="000A34B2">
        <w:t>3.</w:t>
      </w:r>
      <w:r>
        <w:t>2.4 of 3GPP TS 23.527 [33]).</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7777777" w:rsidR="000A6428" w:rsidRPr="003B2883" w:rsidRDefault="000A6428" w:rsidP="000A6428">
      <w:pPr>
        <w:pStyle w:val="TH"/>
      </w:pPr>
      <w:r>
        <w:object w:dxaOrig="7971" w:dyaOrig="2881" w14:anchorId="40CB7D41">
          <v:shape id="_x0000_i1067" type="#_x0000_t75" style="width:396.15pt;height:2in" o:ole="">
            <v:imagedata r:id="rId91" o:title=""/>
          </v:shape>
          <o:OLEObject Type="Embed" ProgID="Visio.Drawing.15" ShapeID="_x0000_i1067" DrawAspect="Content" ObjectID="_1794142185" r:id="rId92"/>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77777777" w:rsidR="000A6428" w:rsidRDefault="000A6428" w:rsidP="000A6428">
      <w:pPr>
        <w:pStyle w:val="B1"/>
      </w:pPr>
      <w:r w:rsidRPr="003B2883">
        <w:lastRenderedPageBreak/>
        <w:t>1.</w:t>
      </w:r>
      <w:r w:rsidRPr="003B2883">
        <w:tab/>
      </w:r>
      <w:r>
        <w:t>The AMF shall send a POST request targeting the notification URI received from the NF Service Consumer. The payload body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0C92FF65"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4F052DBF" w14:textId="586B6299" w:rsidR="00E60E68" w:rsidRDefault="00E60E68" w:rsidP="00E60E68">
      <w:pPr>
        <w:pStyle w:val="B1"/>
      </w:pPr>
      <w:r>
        <w:tab/>
        <w:t>During a Broadcast MBS Session Release Require procedure (see clause 7.3.6 of 3GPP TS 23.247 [55]), one or more NG-RANs may request the AMF to release the Broadcast MBS session. In this case, based on operator's policy, the AMF may:</w:t>
      </w:r>
    </w:p>
    <w:p w14:paraId="14B8CB56" w14:textId="18FE5927" w:rsidR="00E60E68" w:rsidRDefault="00E60E68" w:rsidP="00E60E68">
      <w:pPr>
        <w:pStyle w:val="B2"/>
      </w:pPr>
      <w:r>
        <w:t>-</w:t>
      </w:r>
      <w:r>
        <w:tab/>
        <w:t xml:space="preserve">report the Broadcast MBS Session release to the MB-SMF by including </w:t>
      </w:r>
      <w:r>
        <w:rPr>
          <w:lang w:eastAsia="zh-CN"/>
        </w:rPr>
        <w:t xml:space="preserve">the operationEvent attribute </w:t>
      </w:r>
      <w:r>
        <w:t xml:space="preserve">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w:t>
      </w:r>
      <w:r w:rsidR="00B95277">
        <w:t>clause 8</w:t>
      </w:r>
      <w:r>
        <w:t>.3.2.3 of 3GPP TS 23.527 [33]; or</w:t>
      </w:r>
    </w:p>
    <w:p w14:paraId="105D58A5" w14:textId="403BD268" w:rsidR="00E60E68" w:rsidRDefault="00E60E68" w:rsidP="00E60E68">
      <w:pPr>
        <w:pStyle w:val="B2"/>
      </w:pPr>
      <w:r>
        <w:t>-</w:t>
      </w:r>
      <w:r>
        <w:tab/>
        <w:t xml:space="preserve">attempt to re-establish the MBS session after some operator configurable time in these NG-RANs by performing the Broadcast MBS session restoration by AMF procedure specified in </w:t>
      </w:r>
      <w:r w:rsidR="00B95277">
        <w:t>clause 8</w:t>
      </w:r>
      <w:r>
        <w:t>.3.2.2 of 3GPP TS 23.527 [33].</w:t>
      </w:r>
    </w:p>
    <w:p w14:paraId="1AF87A4E" w14:textId="681E6078" w:rsidR="00E60E68" w:rsidRDefault="00E60E68" w:rsidP="00E60E68">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02069C5F" w:rsidR="005001B5" w:rsidRDefault="00CB2478" w:rsidP="005001B5">
      <w:pPr>
        <w:pStyle w:val="B1"/>
        <w:rPr>
          <w:lang w:eastAsia="zh-CN"/>
        </w:rPr>
      </w:pPr>
      <w:r>
        <w:tab/>
      </w:r>
      <w:r w:rsidR="005001B5">
        <w:t xml:space="preserve">The AMF may include </w:t>
      </w:r>
      <w:r w:rsidR="005001B5">
        <w:rPr>
          <w:lang w:eastAsia="zh-CN"/>
        </w:rPr>
        <w:t xml:space="preserve">an operationEvent attribute </w:t>
      </w:r>
      <w:r w:rsidR="005001B5">
        <w:t xml:space="preserve">in the MBS Context Status Notification request </w:t>
      </w:r>
      <w:r w:rsidR="005001B5">
        <w:rPr>
          <w:lang w:eastAsia="zh-CN"/>
        </w:rPr>
        <w:t>to report the MB-SMF:</w:t>
      </w:r>
    </w:p>
    <w:p w14:paraId="22CF4425" w14:textId="4204546A" w:rsidR="005001B5" w:rsidRDefault="005001B5" w:rsidP="005001B5">
      <w:pPr>
        <w:pStyle w:val="B2"/>
      </w:pPr>
      <w:r>
        <w:t>-</w:t>
      </w:r>
      <w:r>
        <w:tab/>
        <w:t xml:space="preserve">a NG-RAN failure event, e.g. the NG-RAN failure with or without restart, as specified in </w:t>
      </w:r>
      <w:r w:rsidR="00B95277">
        <w:t>clause 8</w:t>
      </w:r>
      <w:r>
        <w:t>.</w:t>
      </w:r>
      <w:r w:rsidR="000A34B2">
        <w:t>3</w:t>
      </w:r>
      <w:r>
        <w:t>.2.3 of 3GPP TS 23.527 [33]);</w:t>
      </w:r>
    </w:p>
    <w:p w14:paraId="639B0A1E" w14:textId="0C57F0CC" w:rsidR="005001B5" w:rsidRDefault="005001B5">
      <w:pPr>
        <w:pStyle w:val="B2"/>
      </w:pPr>
      <w:r>
        <w:t>-</w:t>
      </w:r>
      <w:r>
        <w:tab/>
        <w:t xml:space="preserve">that a new AMF has taken over the control of the broadcast MBS session upon an AMF failure as specified in </w:t>
      </w:r>
      <w:r w:rsidR="00B95277">
        <w:t>clause 8</w:t>
      </w:r>
      <w:r>
        <w:t>.</w:t>
      </w:r>
      <w:r w:rsidR="000A34B2">
        <w:t>3</w:t>
      </w:r>
      <w:r>
        <w:t>.2.4 of 3GPP TS 23.527 [33]).</w:t>
      </w:r>
    </w:p>
    <w:p w14:paraId="45456C0E" w14:textId="77777777" w:rsidR="009119F4" w:rsidRDefault="000A6428" w:rsidP="000A6428">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368" w:name="_Toc89034986"/>
      <w:bookmarkStart w:id="1369" w:name="_Toc89064784"/>
      <w:bookmarkStart w:id="1370" w:name="_Toc89180085"/>
      <w:bookmarkStart w:id="1371" w:name="_Toc97071764"/>
      <w:bookmarkStart w:id="1372" w:name="_Toc183523273"/>
      <w:r w:rsidRPr="003B2883">
        <w:lastRenderedPageBreak/>
        <w:t>5.</w:t>
      </w:r>
      <w:r>
        <w:t>7</w:t>
      </w:r>
      <w:r w:rsidRPr="003B2883">
        <w:tab/>
        <w:t>Namf_</w:t>
      </w:r>
      <w:r>
        <w:t>MBS</w:t>
      </w:r>
      <w:r w:rsidRPr="003B2883">
        <w:t>Communication Service</w:t>
      </w:r>
      <w:bookmarkEnd w:id="1368"/>
      <w:bookmarkEnd w:id="1369"/>
      <w:bookmarkEnd w:id="1370"/>
      <w:bookmarkEnd w:id="1371"/>
      <w:bookmarkEnd w:id="1372"/>
    </w:p>
    <w:p w14:paraId="11660337" w14:textId="4FC75286" w:rsidR="00150A32" w:rsidRPr="003B2883" w:rsidRDefault="00150A32" w:rsidP="00150A32">
      <w:pPr>
        <w:pStyle w:val="Heading3"/>
      </w:pPr>
      <w:bookmarkStart w:id="1373" w:name="_Toc89034987"/>
      <w:bookmarkStart w:id="1374" w:name="_Toc89064785"/>
      <w:bookmarkStart w:id="1375" w:name="_Toc89180086"/>
      <w:bookmarkStart w:id="1376" w:name="_Toc97071765"/>
      <w:bookmarkStart w:id="1377" w:name="_Toc183523274"/>
      <w:r w:rsidRPr="003B2883">
        <w:t>5.</w:t>
      </w:r>
      <w:r>
        <w:t>7</w:t>
      </w:r>
      <w:r w:rsidRPr="003B2883">
        <w:t>.1</w:t>
      </w:r>
      <w:r w:rsidRPr="003B2883">
        <w:tab/>
        <w:t>Service Description</w:t>
      </w:r>
      <w:bookmarkEnd w:id="1373"/>
      <w:bookmarkEnd w:id="1374"/>
      <w:bookmarkEnd w:id="1375"/>
      <w:bookmarkEnd w:id="1376"/>
      <w:bookmarkEnd w:id="1377"/>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378" w:name="_Toc89034988"/>
      <w:bookmarkStart w:id="1379" w:name="_Toc89064786"/>
      <w:bookmarkStart w:id="1380" w:name="_Toc89180087"/>
      <w:bookmarkStart w:id="1381" w:name="_Toc97071766"/>
      <w:bookmarkStart w:id="1382" w:name="_Toc183523275"/>
      <w:r w:rsidRPr="003B2883">
        <w:t>5.</w:t>
      </w:r>
      <w:r>
        <w:t>7</w:t>
      </w:r>
      <w:r w:rsidRPr="003B2883">
        <w:t>.2</w:t>
      </w:r>
      <w:r w:rsidRPr="003B2883">
        <w:tab/>
        <w:t>Service Operations</w:t>
      </w:r>
      <w:bookmarkEnd w:id="1378"/>
      <w:bookmarkEnd w:id="1379"/>
      <w:bookmarkEnd w:id="1380"/>
      <w:bookmarkEnd w:id="1381"/>
      <w:bookmarkEnd w:id="1382"/>
    </w:p>
    <w:p w14:paraId="7DEBB2F9" w14:textId="6010887D" w:rsidR="00150A32" w:rsidRPr="003B2883" w:rsidRDefault="00150A32" w:rsidP="00150A32">
      <w:pPr>
        <w:pStyle w:val="Heading4"/>
      </w:pPr>
      <w:bookmarkStart w:id="1383" w:name="_Toc89034989"/>
      <w:bookmarkStart w:id="1384" w:name="_Toc89064787"/>
      <w:bookmarkStart w:id="1385" w:name="_Toc89180088"/>
      <w:bookmarkStart w:id="1386" w:name="_Toc97071767"/>
      <w:bookmarkStart w:id="1387" w:name="_Toc183523276"/>
      <w:r w:rsidRPr="003B2883">
        <w:t>5.</w:t>
      </w:r>
      <w:r>
        <w:t>7.2</w:t>
      </w:r>
      <w:r w:rsidRPr="003B2883">
        <w:t>.1</w:t>
      </w:r>
      <w:r w:rsidRPr="003B2883">
        <w:tab/>
        <w:t>Introduction</w:t>
      </w:r>
      <w:bookmarkEnd w:id="1383"/>
      <w:bookmarkEnd w:id="1384"/>
      <w:bookmarkEnd w:id="1385"/>
      <w:bookmarkEnd w:id="1386"/>
      <w:bookmarkEnd w:id="1387"/>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rPr>
          <w:noProof/>
        </w:rPr>
      </w:pPr>
      <w:r w:rsidRPr="003B2883">
        <w:t xml:space="preserve">- </w:t>
      </w:r>
      <w:r w:rsidRPr="00D67CF5">
        <w:t>N2MessageTransfer</w:t>
      </w:r>
    </w:p>
    <w:p w14:paraId="36F7BC70" w14:textId="1D785BAA" w:rsidR="00150A32" w:rsidRPr="003B2883" w:rsidRDefault="00150A32" w:rsidP="00876DA9">
      <w:pPr>
        <w:pStyle w:val="Heading4"/>
      </w:pPr>
      <w:bookmarkStart w:id="1388" w:name="_Toc89034990"/>
      <w:bookmarkStart w:id="1389" w:name="_Toc89064788"/>
      <w:bookmarkStart w:id="1390" w:name="_Toc89180089"/>
      <w:bookmarkStart w:id="1391" w:name="_Toc97071768"/>
      <w:bookmarkStart w:id="1392" w:name="_Toc183523277"/>
      <w:r w:rsidRPr="003B2883">
        <w:t>5.</w:t>
      </w:r>
      <w:r>
        <w:t>7.2</w:t>
      </w:r>
      <w:r w:rsidRPr="003B2883">
        <w:t>.</w:t>
      </w:r>
      <w:r>
        <w:t>2</w:t>
      </w:r>
      <w:r w:rsidRPr="003B2883">
        <w:tab/>
      </w:r>
      <w:bookmarkStart w:id="1393" w:name="_Toc89034991"/>
      <w:bookmarkStart w:id="1394" w:name="_Toc89064789"/>
      <w:bookmarkStart w:id="1395" w:name="_Toc89180090"/>
      <w:bookmarkEnd w:id="1388"/>
      <w:bookmarkEnd w:id="1389"/>
      <w:bookmarkEnd w:id="1390"/>
      <w:r w:rsidRPr="003B2883">
        <w:t>N2MessageTransfer</w:t>
      </w:r>
      <w:bookmarkEnd w:id="1391"/>
      <w:bookmarkEnd w:id="1393"/>
      <w:bookmarkEnd w:id="1394"/>
      <w:bookmarkEnd w:id="1395"/>
      <w:bookmarkEnd w:id="1392"/>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61253E5E"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rsidR="00B95277">
        <w:t>clause 7</w:t>
      </w:r>
      <w:r>
        <w:t>.2.5.2</w:t>
      </w:r>
      <w:r w:rsidRPr="003B2883">
        <w:t xml:space="preserve"> </w:t>
      </w:r>
      <w:r>
        <w:t>of 3GPP TS </w:t>
      </w:r>
      <w:r w:rsidRPr="003B2883">
        <w:t>23.</w:t>
      </w:r>
      <w:r>
        <w:t>247 </w:t>
      </w:r>
      <w:r w:rsidRPr="003B2883">
        <w:t>[</w:t>
      </w:r>
      <w:r>
        <w:t>55</w:t>
      </w:r>
      <w:r w:rsidRPr="003B2883">
        <w:t>]);</w:t>
      </w:r>
    </w:p>
    <w:p w14:paraId="34BC4249" w14:textId="763D23B2"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rsidR="00B95277">
        <w:t>clause 7</w:t>
      </w:r>
      <w:r>
        <w:t>.2.5.3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2806D7A2" w:rsidR="00150A32" w:rsidRDefault="00150A32" w:rsidP="00150A32">
      <w:pPr>
        <w:pStyle w:val="B1"/>
      </w:pPr>
      <w:r>
        <w:t>-</w:t>
      </w:r>
      <w:r>
        <w:tab/>
      </w:r>
      <w:r w:rsidRPr="00ED1590">
        <w:rPr>
          <w:lang w:eastAsia="zh-CN"/>
        </w:rPr>
        <w:t>Multicast session update procedure</w:t>
      </w:r>
      <w:r>
        <w:rPr>
          <w:lang w:eastAsia="zh-CN"/>
        </w:rPr>
        <w:t xml:space="preserve"> </w:t>
      </w:r>
      <w:r>
        <w:t xml:space="preserve">(see </w:t>
      </w:r>
      <w:r w:rsidR="00B95277">
        <w:t>clause 7</w:t>
      </w:r>
      <w:r>
        <w:t xml:space="preserve">.2.6 of </w:t>
      </w:r>
      <w:r w:rsidRPr="003B2883">
        <w:t>3GPP TS </w:t>
      </w:r>
      <w:r>
        <w:t>23</w:t>
      </w:r>
      <w:r w:rsidRPr="003B2883">
        <w:t>.</w:t>
      </w:r>
      <w:r>
        <w:t>2</w:t>
      </w:r>
      <w:r w:rsidRPr="003B2883">
        <w:t>4</w:t>
      </w:r>
      <w:r>
        <w:t>7</w:t>
      </w:r>
      <w:r w:rsidRPr="003B2883">
        <w:t> [</w:t>
      </w:r>
      <w:r>
        <w:t>55</w:t>
      </w:r>
      <w:r w:rsidRPr="003B2883">
        <w:t>]</w:t>
      </w:r>
      <w:r>
        <w:t>)</w:t>
      </w:r>
      <w:r w:rsidR="00DF6384">
        <w:t>.</w:t>
      </w:r>
    </w:p>
    <w:p w14:paraId="54DEEFA8" w14:textId="74844B59"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sidR="00B95277">
        <w:rPr>
          <w:lang w:val="en-US"/>
        </w:rPr>
        <w:t>clause </w:t>
      </w:r>
      <w:r w:rsidR="00B95277" w:rsidRPr="003B2883">
        <w:t>6</w:t>
      </w:r>
      <w:r w:rsidRPr="003B2883">
        <w:t>.</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8.9pt;height:107.3pt" o:ole="">
            <v:imagedata r:id="rId93" o:title=""/>
          </v:shape>
          <o:OLEObject Type="Embed" ProgID="Visio.Drawing.11" ShapeID="_x0000_i1068" DrawAspect="Content" ObjectID="_1794142186" r:id="rId94"/>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594DB7BD" w14:textId="606DF7AC" w:rsidR="00150A32" w:rsidRPr="003B2883"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The MbsN2MessageTransferReqData may also contain the Area Session ID, if this is a location dependent multicast MBS session.</w:t>
      </w:r>
    </w:p>
    <w:p w14:paraId="158EC46D" w14:textId="7D96EA35" w:rsidR="00150A32" w:rsidRPr="003B2883"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DC9028A" w14:textId="021281FF" w:rsidR="00150A32" w:rsidRPr="003B2883" w:rsidRDefault="00150A32" w:rsidP="00D67CF5">
      <w:pPr>
        <w:pStyle w:val="B1"/>
        <w:rPr>
          <w:lang w:eastAsia="zh-CN"/>
        </w:rPr>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418E51F1" w14:textId="77777777" w:rsidR="00602AC0" w:rsidRPr="003B2883" w:rsidRDefault="00602AC0" w:rsidP="00602AC0">
      <w:pPr>
        <w:pStyle w:val="Heading1"/>
      </w:pPr>
      <w:bookmarkStart w:id="1396" w:name="_Toc25156257"/>
      <w:bookmarkStart w:id="1397" w:name="_Toc34124557"/>
      <w:bookmarkStart w:id="1398" w:name="_Toc43207671"/>
      <w:bookmarkStart w:id="1399" w:name="_Toc49857151"/>
      <w:bookmarkStart w:id="1400" w:name="_Toc56676986"/>
      <w:bookmarkStart w:id="1401" w:name="_Toc56691509"/>
      <w:bookmarkStart w:id="1402" w:name="_Toc56698773"/>
      <w:bookmarkStart w:id="1403" w:name="_Toc89034993"/>
      <w:bookmarkStart w:id="1404" w:name="_Toc89064791"/>
      <w:bookmarkStart w:id="1405" w:name="_Toc89180092"/>
      <w:bookmarkStart w:id="1406" w:name="_Toc97071769"/>
      <w:bookmarkStart w:id="1407" w:name="_Toc183523278"/>
      <w:r w:rsidRPr="003B2883">
        <w:lastRenderedPageBreak/>
        <w:t>6</w:t>
      </w:r>
      <w:r w:rsidRPr="003B2883">
        <w:tab/>
        <w:t>API Definitions</w:t>
      </w:r>
      <w:bookmarkEnd w:id="1396"/>
      <w:bookmarkEnd w:id="1397"/>
      <w:bookmarkEnd w:id="1398"/>
      <w:bookmarkEnd w:id="1399"/>
      <w:bookmarkEnd w:id="1400"/>
      <w:bookmarkEnd w:id="1401"/>
      <w:bookmarkEnd w:id="1402"/>
      <w:bookmarkEnd w:id="1403"/>
      <w:bookmarkEnd w:id="1404"/>
      <w:bookmarkEnd w:id="1405"/>
      <w:bookmarkEnd w:id="1406"/>
      <w:bookmarkEnd w:id="1407"/>
    </w:p>
    <w:p w14:paraId="0BEA5E19" w14:textId="77777777" w:rsidR="00602AC0" w:rsidRPr="003B2883" w:rsidRDefault="00602AC0" w:rsidP="00602AC0">
      <w:pPr>
        <w:pStyle w:val="Heading2"/>
      </w:pPr>
      <w:bookmarkStart w:id="1408" w:name="_Toc25156258"/>
      <w:bookmarkStart w:id="1409" w:name="_Toc34124558"/>
      <w:bookmarkStart w:id="1410" w:name="_Toc43207672"/>
      <w:bookmarkStart w:id="1411" w:name="_Toc49857152"/>
      <w:bookmarkStart w:id="1412" w:name="_Toc56676987"/>
      <w:bookmarkStart w:id="1413" w:name="_Toc56691510"/>
      <w:bookmarkStart w:id="1414" w:name="_Toc56698774"/>
      <w:bookmarkStart w:id="1415" w:name="_Toc89034994"/>
      <w:bookmarkStart w:id="1416" w:name="_Toc89064792"/>
      <w:bookmarkStart w:id="1417" w:name="_Toc89180093"/>
      <w:bookmarkStart w:id="1418" w:name="_Toc97071770"/>
      <w:bookmarkStart w:id="1419" w:name="_Toc183523279"/>
      <w:r w:rsidRPr="003B2883">
        <w:t>6.1</w:t>
      </w:r>
      <w:r w:rsidRPr="003B2883">
        <w:tab/>
        <w:t>Namf_Communication Service API</w:t>
      </w:r>
      <w:bookmarkEnd w:id="1408"/>
      <w:bookmarkEnd w:id="1409"/>
      <w:bookmarkEnd w:id="1410"/>
      <w:bookmarkEnd w:id="1411"/>
      <w:bookmarkEnd w:id="1412"/>
      <w:bookmarkEnd w:id="1413"/>
      <w:bookmarkEnd w:id="1414"/>
      <w:bookmarkEnd w:id="1415"/>
      <w:bookmarkEnd w:id="1416"/>
      <w:bookmarkEnd w:id="1417"/>
      <w:bookmarkEnd w:id="1418"/>
      <w:bookmarkEnd w:id="1419"/>
    </w:p>
    <w:p w14:paraId="2D5B56DD" w14:textId="77777777" w:rsidR="00F54B39" w:rsidRPr="00F54B39" w:rsidRDefault="00F54B39" w:rsidP="00163413">
      <w:pPr>
        <w:pStyle w:val="Heading3"/>
        <w:rPr>
          <w:rFonts w:eastAsia="SimSun"/>
          <w:lang w:eastAsia="en-US"/>
        </w:rPr>
      </w:pPr>
      <w:bookmarkStart w:id="1420" w:name="_Toc25156259"/>
      <w:bookmarkStart w:id="1421" w:name="_Toc34124559"/>
      <w:bookmarkStart w:id="1422" w:name="_Toc43207673"/>
      <w:bookmarkStart w:id="1423" w:name="_Toc49857153"/>
      <w:bookmarkStart w:id="1424" w:name="_Toc56676988"/>
      <w:bookmarkStart w:id="1425" w:name="_Toc56691511"/>
      <w:bookmarkStart w:id="1426" w:name="_Toc56698775"/>
      <w:bookmarkStart w:id="1427" w:name="_Toc97071771"/>
      <w:bookmarkStart w:id="1428" w:name="_Toc25156260"/>
      <w:bookmarkStart w:id="1429" w:name="_Toc34124560"/>
      <w:bookmarkStart w:id="1430" w:name="_Toc43207674"/>
      <w:bookmarkStart w:id="1431" w:name="_Toc49857154"/>
      <w:bookmarkStart w:id="1432" w:name="_Toc56676989"/>
      <w:bookmarkStart w:id="1433" w:name="_Toc56691512"/>
      <w:bookmarkStart w:id="1434" w:name="_Toc56698776"/>
      <w:bookmarkStart w:id="1435" w:name="_Toc89034996"/>
      <w:bookmarkStart w:id="1436" w:name="_Toc89064794"/>
      <w:bookmarkStart w:id="1437" w:name="_Toc183523280"/>
      <w:r w:rsidRPr="00163413">
        <w:rPr>
          <w:rFonts w:eastAsia="SimSun"/>
        </w:rPr>
        <w:t>6.1.1</w:t>
      </w:r>
      <w:r w:rsidRPr="00163413">
        <w:rPr>
          <w:rFonts w:eastAsia="SimSun"/>
        </w:rPr>
        <w:tab/>
        <w:t>API URI</w:t>
      </w:r>
      <w:bookmarkEnd w:id="1420"/>
      <w:bookmarkEnd w:id="1421"/>
      <w:bookmarkEnd w:id="1422"/>
      <w:bookmarkEnd w:id="1423"/>
      <w:bookmarkEnd w:id="1424"/>
      <w:bookmarkEnd w:id="1425"/>
      <w:bookmarkEnd w:id="1426"/>
      <w:bookmarkEnd w:id="1427"/>
      <w:bookmarkEnd w:id="1437"/>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438" w:name="_PERM_MCCTEMPBM_CRPT03410054___2"/>
      <w:r w:rsidRPr="00F54B39">
        <w:rPr>
          <w:rFonts w:eastAsia="SimSun"/>
          <w:b/>
          <w:noProof/>
          <w:lang w:eastAsia="en-US"/>
        </w:rPr>
        <w:t>{apiRoot}/&lt;apiName&gt;/&lt;apiVersion&gt;/&lt;apiSpecificResourceUriPart&gt;</w:t>
      </w:r>
    </w:p>
    <w:bookmarkEnd w:id="1438"/>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439" w:name="_Toc89180094"/>
      <w:bookmarkStart w:id="1440" w:name="_Toc97071772"/>
      <w:bookmarkStart w:id="1441" w:name="_Toc183523281"/>
      <w:r w:rsidRPr="003B2883">
        <w:t>6.1.2</w:t>
      </w:r>
      <w:r w:rsidRPr="003B2883">
        <w:tab/>
        <w:t>Usage of HTTP</w:t>
      </w:r>
      <w:bookmarkEnd w:id="1428"/>
      <w:bookmarkEnd w:id="1429"/>
      <w:bookmarkEnd w:id="1430"/>
      <w:bookmarkEnd w:id="1431"/>
      <w:bookmarkEnd w:id="1432"/>
      <w:bookmarkEnd w:id="1433"/>
      <w:bookmarkEnd w:id="1434"/>
      <w:bookmarkEnd w:id="1435"/>
      <w:bookmarkEnd w:id="1436"/>
      <w:bookmarkEnd w:id="1439"/>
      <w:bookmarkEnd w:id="1440"/>
      <w:bookmarkEnd w:id="1441"/>
    </w:p>
    <w:p w14:paraId="18DC53DC" w14:textId="77777777" w:rsidR="00F54B39" w:rsidRPr="00F54B39" w:rsidRDefault="00F54B39" w:rsidP="00163413">
      <w:pPr>
        <w:pStyle w:val="Heading4"/>
        <w:rPr>
          <w:rFonts w:eastAsia="SimSun"/>
          <w:lang w:eastAsia="en-US"/>
        </w:rPr>
      </w:pPr>
      <w:bookmarkStart w:id="1442" w:name="_Toc25156261"/>
      <w:bookmarkStart w:id="1443" w:name="_Toc34124561"/>
      <w:bookmarkStart w:id="1444" w:name="_Toc43207675"/>
      <w:bookmarkStart w:id="1445" w:name="_Toc49857155"/>
      <w:bookmarkStart w:id="1446" w:name="_Toc56676990"/>
      <w:bookmarkStart w:id="1447" w:name="_Toc56691513"/>
      <w:bookmarkStart w:id="1448" w:name="_Toc56698777"/>
      <w:bookmarkStart w:id="1449" w:name="_Toc97071773"/>
      <w:bookmarkStart w:id="1450" w:name="_Toc25156262"/>
      <w:bookmarkStart w:id="1451" w:name="_Toc34124562"/>
      <w:bookmarkStart w:id="1452" w:name="_Toc43207676"/>
      <w:bookmarkStart w:id="1453" w:name="_Toc49857156"/>
      <w:bookmarkStart w:id="1454" w:name="_Toc56676991"/>
      <w:bookmarkStart w:id="1455" w:name="_Toc56691514"/>
      <w:bookmarkStart w:id="1456" w:name="_Toc56698778"/>
      <w:bookmarkStart w:id="1457" w:name="_Toc89034998"/>
      <w:bookmarkStart w:id="1458" w:name="_Toc89064796"/>
      <w:bookmarkStart w:id="1459" w:name="_Toc183523282"/>
      <w:r w:rsidRPr="00163413">
        <w:rPr>
          <w:rFonts w:eastAsia="SimSun"/>
        </w:rPr>
        <w:t>6.1.2.1</w:t>
      </w:r>
      <w:r w:rsidRPr="00163413">
        <w:rPr>
          <w:rFonts w:eastAsia="SimSun"/>
        </w:rPr>
        <w:tab/>
        <w:t>General</w:t>
      </w:r>
      <w:bookmarkEnd w:id="1442"/>
      <w:bookmarkEnd w:id="1443"/>
      <w:bookmarkEnd w:id="1444"/>
      <w:bookmarkEnd w:id="1445"/>
      <w:bookmarkEnd w:id="1446"/>
      <w:bookmarkEnd w:id="1447"/>
      <w:bookmarkEnd w:id="1448"/>
      <w:bookmarkEnd w:id="1449"/>
      <w:bookmarkEnd w:id="1459"/>
    </w:p>
    <w:p w14:paraId="5789EEF2" w14:textId="45B45A98" w:rsidR="00F54B39" w:rsidRPr="00F54B39" w:rsidRDefault="00F54B39" w:rsidP="00F54B39">
      <w:pPr>
        <w:rPr>
          <w:rFonts w:eastAsia="SimSun"/>
          <w:lang w:eastAsia="en-US"/>
        </w:rPr>
      </w:pPr>
      <w:r w:rsidRPr="00F54B39">
        <w:rPr>
          <w:rFonts w:eastAsia="SimSun"/>
          <w:lang w:eastAsia="en-US"/>
        </w:rPr>
        <w:t xml:space="preserve">HTTP/2, as defined in IETF RFC 7540 [19], shall be used as specified in </w:t>
      </w:r>
      <w:r w:rsidR="00B95277" w:rsidRPr="00F54B39">
        <w:rPr>
          <w:rFonts w:eastAsia="SimSun"/>
          <w:lang w:eastAsia="en-US"/>
        </w:rPr>
        <w:t>clause</w:t>
      </w:r>
      <w:r w:rsidR="00B95277">
        <w:rPr>
          <w:rFonts w:eastAsia="SimSun"/>
          <w:lang w:eastAsia="en-US"/>
        </w:rPr>
        <w:t> </w:t>
      </w:r>
      <w:r w:rsidR="00B95277" w:rsidRPr="00F54B39">
        <w:rPr>
          <w:rFonts w:eastAsia="SimSun"/>
          <w:lang w:eastAsia="en-US"/>
        </w:rPr>
        <w:t>5</w:t>
      </w:r>
      <w:r w:rsidRPr="00F54B39">
        <w:rPr>
          <w:rFonts w:eastAsia="SimSun"/>
          <w:lang w:eastAsia="en-US"/>
        </w:rPr>
        <w:t xml:space="preserve">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460" w:name="_Toc89180095"/>
      <w:bookmarkStart w:id="1461" w:name="_Toc97071774"/>
      <w:bookmarkStart w:id="1462" w:name="_Toc183523283"/>
      <w:r w:rsidRPr="003B2883">
        <w:t>6.1.2.2</w:t>
      </w:r>
      <w:r w:rsidRPr="003B2883">
        <w:tab/>
        <w:t>HTTP standard headers</w:t>
      </w:r>
      <w:bookmarkEnd w:id="1450"/>
      <w:bookmarkEnd w:id="1451"/>
      <w:bookmarkEnd w:id="1452"/>
      <w:bookmarkEnd w:id="1453"/>
      <w:bookmarkEnd w:id="1454"/>
      <w:bookmarkEnd w:id="1455"/>
      <w:bookmarkEnd w:id="1456"/>
      <w:bookmarkEnd w:id="1457"/>
      <w:bookmarkEnd w:id="1458"/>
      <w:bookmarkEnd w:id="1460"/>
      <w:bookmarkEnd w:id="1461"/>
      <w:bookmarkEnd w:id="1462"/>
    </w:p>
    <w:p w14:paraId="66C66BF9" w14:textId="77777777" w:rsidR="00602AC0" w:rsidRPr="003B2883" w:rsidRDefault="00602AC0" w:rsidP="00602AC0">
      <w:pPr>
        <w:pStyle w:val="Heading5"/>
        <w:rPr>
          <w:lang w:eastAsia="zh-CN"/>
        </w:rPr>
      </w:pPr>
      <w:bookmarkStart w:id="1463" w:name="_Toc25156263"/>
      <w:bookmarkStart w:id="1464" w:name="_Toc34124563"/>
      <w:bookmarkStart w:id="1465" w:name="_Toc43207677"/>
      <w:bookmarkStart w:id="1466" w:name="_Toc49857157"/>
      <w:bookmarkStart w:id="1467" w:name="_Toc56676992"/>
      <w:bookmarkStart w:id="1468" w:name="_Toc56691515"/>
      <w:bookmarkStart w:id="1469" w:name="_Toc56698779"/>
      <w:bookmarkStart w:id="1470" w:name="_Toc89034999"/>
      <w:bookmarkStart w:id="1471" w:name="_Toc89064797"/>
      <w:bookmarkStart w:id="1472" w:name="_Toc89180096"/>
      <w:bookmarkStart w:id="1473" w:name="_Toc97071775"/>
      <w:bookmarkStart w:id="1474" w:name="_Toc183523284"/>
      <w:r w:rsidRPr="003B2883">
        <w:t>6.1.2.2.1</w:t>
      </w:r>
      <w:r w:rsidRPr="003B2883">
        <w:rPr>
          <w:lang w:eastAsia="zh-CN"/>
        </w:rPr>
        <w:tab/>
        <w:t>General</w:t>
      </w:r>
      <w:bookmarkEnd w:id="1463"/>
      <w:bookmarkEnd w:id="1464"/>
      <w:bookmarkEnd w:id="1465"/>
      <w:bookmarkEnd w:id="1466"/>
      <w:bookmarkEnd w:id="1467"/>
      <w:bookmarkEnd w:id="1468"/>
      <w:bookmarkEnd w:id="1469"/>
      <w:bookmarkEnd w:id="1470"/>
      <w:bookmarkEnd w:id="1471"/>
      <w:bookmarkEnd w:id="1472"/>
      <w:bookmarkEnd w:id="1473"/>
      <w:bookmarkEnd w:id="1474"/>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475" w:name="_Toc25156264"/>
      <w:bookmarkStart w:id="1476" w:name="_Toc34124564"/>
      <w:bookmarkStart w:id="1477" w:name="_Toc43207678"/>
      <w:bookmarkStart w:id="1478" w:name="_Toc49857158"/>
      <w:bookmarkStart w:id="1479" w:name="_Toc56676993"/>
      <w:bookmarkStart w:id="1480" w:name="_Toc56691516"/>
      <w:bookmarkStart w:id="1481" w:name="_Toc56698780"/>
      <w:bookmarkStart w:id="1482" w:name="_Toc89035000"/>
      <w:bookmarkStart w:id="1483" w:name="_Toc89064798"/>
      <w:bookmarkStart w:id="1484" w:name="_Toc89180097"/>
      <w:bookmarkStart w:id="1485" w:name="_Toc97071776"/>
      <w:bookmarkStart w:id="1486" w:name="_Toc183523285"/>
      <w:r w:rsidRPr="003B2883">
        <w:t>6.1.2.2.2</w:t>
      </w:r>
      <w:r w:rsidRPr="003B2883">
        <w:tab/>
        <w:t>Content type</w:t>
      </w:r>
      <w:bookmarkEnd w:id="1475"/>
      <w:bookmarkEnd w:id="1476"/>
      <w:bookmarkEnd w:id="1477"/>
      <w:bookmarkEnd w:id="1478"/>
      <w:bookmarkEnd w:id="1479"/>
      <w:bookmarkEnd w:id="1480"/>
      <w:bookmarkEnd w:id="1481"/>
      <w:bookmarkEnd w:id="1482"/>
      <w:bookmarkEnd w:id="1483"/>
      <w:bookmarkEnd w:id="1484"/>
      <w:bookmarkEnd w:id="1485"/>
      <w:bookmarkEnd w:id="1486"/>
    </w:p>
    <w:p w14:paraId="36E9D3B4" w14:textId="77777777" w:rsidR="00602AC0" w:rsidRPr="003B2883" w:rsidRDefault="00602AC0" w:rsidP="00602AC0">
      <w:r w:rsidRPr="003B2883">
        <w:t>The following content types shall be supported:</w:t>
      </w:r>
    </w:p>
    <w:p w14:paraId="436B6B8B" w14:textId="0534E482"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0B099475"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99101A2" w14:textId="503A9E73" w:rsidR="00602AC0" w:rsidRPr="003B2883" w:rsidRDefault="00602AC0" w:rsidP="00602AC0">
      <w:r w:rsidRPr="003B2883">
        <w:t xml:space="preserve">Multipart messages shall also be supported (see </w:t>
      </w:r>
      <w:r w:rsidR="00B95277">
        <w:t>clause </w:t>
      </w:r>
      <w:r w:rsidR="00B95277" w:rsidRPr="003B2883">
        <w:t>6</w:t>
      </w:r>
      <w:r w:rsidRPr="003B2883">
        <w:t>.1.2.4)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lastRenderedPageBreak/>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5D4FB10" w14:textId="6A48DEAE" w:rsidR="00602AC0" w:rsidRPr="003B2883" w:rsidRDefault="00602AC0" w:rsidP="001D4998">
            <w:pPr>
              <w:pStyle w:val="TAL"/>
            </w:pPr>
            <w:r w:rsidRPr="003B2883">
              <w:t xml:space="preserve">Binary encoded payload, encoding NG Application Protocol (NGAP) IEs, as specified in </w:t>
            </w:r>
            <w:r w:rsidR="00B95277">
              <w:t>clause </w:t>
            </w:r>
            <w:r w:rsidR="00B95277" w:rsidRPr="003B2883">
              <w:t>9</w:t>
            </w:r>
            <w:r w:rsidRPr="003B2883">
              <w:t>.4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98127F" w14:textId="77777777" w:rsidR="00602AC0" w:rsidRPr="003B2883" w:rsidRDefault="00602AC0" w:rsidP="001D4998">
            <w:pPr>
              <w:pStyle w:val="TAL"/>
            </w:pPr>
            <w:r w:rsidRPr="003B2883">
              <w:t xml:space="preserve">Binary encoded payload,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CFA3D39" w14:textId="77777777"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14:paraId="1BB6056C" w14:textId="77777777" w:rsidR="00602AC0" w:rsidRPr="003B2883" w:rsidRDefault="00602AC0" w:rsidP="00602AC0">
      <w:pPr>
        <w:rPr>
          <w:lang w:val="en-US"/>
        </w:rPr>
      </w:pPr>
    </w:p>
    <w:p w14:paraId="30FAB5CF" w14:textId="5A7760D2" w:rsidR="00602AC0" w:rsidRPr="003B2883" w:rsidRDefault="00602AC0" w:rsidP="00602AC0">
      <w:r w:rsidRPr="003B2883">
        <w:t xml:space="preserve">See </w:t>
      </w:r>
      <w:r w:rsidR="00B95277">
        <w:t>clause </w:t>
      </w:r>
      <w:r w:rsidR="00B95277" w:rsidRPr="003B2883">
        <w:t>6</w:t>
      </w:r>
      <w:r w:rsidRPr="003B2883">
        <w:t>.1.2.4 for the binary payloads supported in the binary body part of multipart messages.</w:t>
      </w:r>
    </w:p>
    <w:p w14:paraId="1D1D9B2C" w14:textId="77777777" w:rsidR="00602AC0" w:rsidRPr="003B2883" w:rsidRDefault="00602AC0" w:rsidP="00602AC0">
      <w:pPr>
        <w:pStyle w:val="Heading4"/>
      </w:pPr>
      <w:bookmarkStart w:id="1487" w:name="_Toc25156265"/>
      <w:bookmarkStart w:id="1488" w:name="_Toc34124565"/>
      <w:bookmarkStart w:id="1489" w:name="_Toc43207679"/>
      <w:bookmarkStart w:id="1490" w:name="_Toc49857159"/>
      <w:bookmarkStart w:id="1491" w:name="_Toc56676994"/>
      <w:bookmarkStart w:id="1492" w:name="_Toc56691517"/>
      <w:bookmarkStart w:id="1493" w:name="_Toc56698781"/>
      <w:bookmarkStart w:id="1494" w:name="_Toc89035001"/>
      <w:bookmarkStart w:id="1495" w:name="_Toc89064799"/>
      <w:bookmarkStart w:id="1496" w:name="_Toc89180098"/>
      <w:bookmarkStart w:id="1497" w:name="_Toc97071777"/>
      <w:bookmarkStart w:id="1498" w:name="_Toc183523286"/>
      <w:r w:rsidRPr="003B2883">
        <w:t>6.1.2.3</w:t>
      </w:r>
      <w:r w:rsidRPr="003B2883">
        <w:tab/>
        <w:t>HTTP custom headers</w:t>
      </w:r>
      <w:bookmarkEnd w:id="1487"/>
      <w:bookmarkEnd w:id="1488"/>
      <w:bookmarkEnd w:id="1489"/>
      <w:bookmarkEnd w:id="1490"/>
      <w:bookmarkEnd w:id="1491"/>
      <w:bookmarkEnd w:id="1492"/>
      <w:bookmarkEnd w:id="1493"/>
      <w:bookmarkEnd w:id="1494"/>
      <w:bookmarkEnd w:id="1495"/>
      <w:bookmarkEnd w:id="1496"/>
      <w:bookmarkEnd w:id="1497"/>
      <w:bookmarkEnd w:id="1498"/>
    </w:p>
    <w:p w14:paraId="13D699B7" w14:textId="77777777" w:rsidR="00602AC0" w:rsidRPr="003B2883" w:rsidRDefault="00602AC0" w:rsidP="00602AC0">
      <w:pPr>
        <w:pStyle w:val="Heading5"/>
        <w:rPr>
          <w:lang w:eastAsia="zh-CN"/>
        </w:rPr>
      </w:pPr>
      <w:bookmarkStart w:id="1499" w:name="_Toc25156266"/>
      <w:bookmarkStart w:id="1500" w:name="_Toc34124566"/>
      <w:bookmarkStart w:id="1501" w:name="_Toc43207680"/>
      <w:bookmarkStart w:id="1502" w:name="_Toc49857160"/>
      <w:bookmarkStart w:id="1503" w:name="_Toc56676995"/>
      <w:bookmarkStart w:id="1504" w:name="_Toc56691518"/>
      <w:bookmarkStart w:id="1505" w:name="_Toc56698782"/>
      <w:bookmarkStart w:id="1506" w:name="_Toc89035002"/>
      <w:bookmarkStart w:id="1507" w:name="_Toc89064800"/>
      <w:bookmarkStart w:id="1508" w:name="_Toc89180099"/>
      <w:bookmarkStart w:id="1509" w:name="_Toc97071778"/>
      <w:bookmarkStart w:id="1510" w:name="_Toc183523287"/>
      <w:r w:rsidRPr="003B2883">
        <w:t>6.1.2.3.1</w:t>
      </w:r>
      <w:r w:rsidRPr="003B2883">
        <w:rPr>
          <w:lang w:eastAsia="zh-CN"/>
        </w:rPr>
        <w:tab/>
        <w:t>General</w:t>
      </w:r>
      <w:bookmarkEnd w:id="1499"/>
      <w:bookmarkEnd w:id="1500"/>
      <w:bookmarkEnd w:id="1501"/>
      <w:bookmarkEnd w:id="1502"/>
      <w:bookmarkEnd w:id="1503"/>
      <w:bookmarkEnd w:id="1504"/>
      <w:bookmarkEnd w:id="1505"/>
      <w:bookmarkEnd w:id="1506"/>
      <w:bookmarkEnd w:id="1507"/>
      <w:bookmarkEnd w:id="1508"/>
      <w:bookmarkEnd w:id="1509"/>
      <w:bookmarkEnd w:id="1510"/>
    </w:p>
    <w:p w14:paraId="2AD3B3D5" w14:textId="14C13069" w:rsidR="00602AC0" w:rsidRPr="003B2883" w:rsidRDefault="00602AC0" w:rsidP="00602AC0">
      <w:r w:rsidRPr="003B2883">
        <w:t xml:space="preserve">In this release of this specification, no custom headers specific to the Namf_Communication service are defined. For 3GPP specific HTTP custom headers used across all service based interfaces, see </w:t>
      </w:r>
      <w:r w:rsidR="00B95277" w:rsidRPr="003B2883">
        <w:t>clause</w:t>
      </w:r>
      <w:r w:rsidR="00B95277">
        <w:t> </w:t>
      </w:r>
      <w:r w:rsidR="00B95277" w:rsidRPr="003B2883">
        <w:t>5</w:t>
      </w:r>
      <w:r w:rsidRPr="003B2883">
        <w:t>.2.3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511" w:name="_Toc25156267"/>
      <w:bookmarkStart w:id="1512" w:name="_Toc34124567"/>
      <w:bookmarkStart w:id="1513" w:name="_Toc43207681"/>
      <w:bookmarkStart w:id="1514" w:name="_Toc49857161"/>
      <w:bookmarkStart w:id="1515" w:name="_Toc56676996"/>
      <w:bookmarkStart w:id="1516" w:name="_Toc56691519"/>
      <w:bookmarkStart w:id="1517" w:name="_Toc56698783"/>
      <w:bookmarkStart w:id="1518" w:name="_Toc89035003"/>
      <w:bookmarkStart w:id="1519" w:name="_Toc89064801"/>
      <w:bookmarkStart w:id="1520" w:name="_Toc89180100"/>
      <w:bookmarkStart w:id="1521" w:name="_Toc97071779"/>
      <w:bookmarkStart w:id="1522" w:name="_Toc183523288"/>
      <w:r w:rsidRPr="003B2883">
        <w:t>6.1.2.4</w:t>
      </w:r>
      <w:r w:rsidRPr="003B2883">
        <w:tab/>
        <w:t>HTTP multipart messages</w:t>
      </w:r>
      <w:bookmarkEnd w:id="1511"/>
      <w:bookmarkEnd w:id="1512"/>
      <w:bookmarkEnd w:id="1513"/>
      <w:bookmarkEnd w:id="1514"/>
      <w:bookmarkEnd w:id="1515"/>
      <w:bookmarkEnd w:id="1516"/>
      <w:bookmarkEnd w:id="1517"/>
      <w:bookmarkEnd w:id="1518"/>
      <w:bookmarkEnd w:id="1519"/>
      <w:bookmarkEnd w:id="1520"/>
      <w:bookmarkEnd w:id="1521"/>
      <w:bookmarkEnd w:id="1522"/>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5B21E3C7" w:rsidR="00602AC0" w:rsidRPr="003B2883" w:rsidRDefault="00602AC0" w:rsidP="00602AC0">
      <w:pPr>
        <w:pStyle w:val="B1"/>
      </w:pPr>
      <w:r w:rsidRPr="003B2883">
        <w:t xml:space="preserve">- N1payload, and/or N2 payload (see </w:t>
      </w:r>
      <w:r w:rsidR="00B95277">
        <w:t>clause </w:t>
      </w:r>
      <w:r w:rsidR="00B95277" w:rsidRPr="003B2883">
        <w:t>6</w:t>
      </w:r>
      <w:r w:rsidRPr="003B2883">
        <w:t>.1.6.4).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523" w:name="_Toc25156268"/>
      <w:bookmarkStart w:id="1524" w:name="_Toc34124568"/>
      <w:bookmarkStart w:id="1525" w:name="_Toc43207682"/>
      <w:bookmarkStart w:id="1526" w:name="_Toc49857162"/>
      <w:bookmarkStart w:id="1527" w:name="_Toc56676997"/>
      <w:bookmarkStart w:id="1528" w:name="_Toc56691520"/>
      <w:bookmarkStart w:id="1529" w:name="_Toc56698784"/>
      <w:bookmarkStart w:id="1530" w:name="_Toc89035004"/>
      <w:bookmarkStart w:id="1531" w:name="_Toc89064802"/>
      <w:bookmarkStart w:id="1532" w:name="_Toc89180101"/>
      <w:bookmarkStart w:id="1533" w:name="_Toc97071780"/>
      <w:bookmarkStart w:id="1534" w:name="_Toc183523289"/>
      <w:r w:rsidRPr="003B2883">
        <w:lastRenderedPageBreak/>
        <w:t>6.1.3</w:t>
      </w:r>
      <w:r w:rsidRPr="003B2883">
        <w:tab/>
        <w:t>Resources</w:t>
      </w:r>
      <w:bookmarkEnd w:id="1523"/>
      <w:bookmarkEnd w:id="1524"/>
      <w:bookmarkEnd w:id="1525"/>
      <w:bookmarkEnd w:id="1526"/>
      <w:bookmarkEnd w:id="1527"/>
      <w:bookmarkEnd w:id="1528"/>
      <w:bookmarkEnd w:id="1529"/>
      <w:bookmarkEnd w:id="1530"/>
      <w:bookmarkEnd w:id="1531"/>
      <w:bookmarkEnd w:id="1532"/>
      <w:bookmarkEnd w:id="1533"/>
      <w:bookmarkEnd w:id="1534"/>
    </w:p>
    <w:p w14:paraId="77037947" w14:textId="77777777" w:rsidR="00602AC0" w:rsidRPr="003B2883" w:rsidRDefault="00602AC0" w:rsidP="00602AC0">
      <w:pPr>
        <w:pStyle w:val="Heading4"/>
      </w:pPr>
      <w:bookmarkStart w:id="1535" w:name="_Toc25156269"/>
      <w:bookmarkStart w:id="1536" w:name="_Toc34124569"/>
      <w:bookmarkStart w:id="1537" w:name="_Toc43207683"/>
      <w:bookmarkStart w:id="1538" w:name="_Toc49857163"/>
      <w:bookmarkStart w:id="1539" w:name="_Toc56676998"/>
      <w:bookmarkStart w:id="1540" w:name="_Toc56691521"/>
      <w:bookmarkStart w:id="1541" w:name="_Toc56698785"/>
      <w:bookmarkStart w:id="1542" w:name="_Toc89035005"/>
      <w:bookmarkStart w:id="1543" w:name="_Toc89064803"/>
      <w:bookmarkStart w:id="1544" w:name="_Toc89180102"/>
      <w:bookmarkStart w:id="1545" w:name="_Toc97071781"/>
      <w:bookmarkStart w:id="1546" w:name="_Toc183523290"/>
      <w:r w:rsidRPr="003B2883">
        <w:t>6.1.3.1</w:t>
      </w:r>
      <w:r w:rsidRPr="003B2883">
        <w:tab/>
        <w:t>Overview</w:t>
      </w:r>
      <w:bookmarkEnd w:id="1535"/>
      <w:bookmarkEnd w:id="1536"/>
      <w:bookmarkEnd w:id="1537"/>
      <w:bookmarkEnd w:id="1538"/>
      <w:bookmarkEnd w:id="1539"/>
      <w:bookmarkEnd w:id="1540"/>
      <w:bookmarkEnd w:id="1541"/>
      <w:bookmarkEnd w:id="1542"/>
      <w:bookmarkEnd w:id="1543"/>
      <w:bookmarkEnd w:id="1544"/>
      <w:bookmarkEnd w:id="1545"/>
      <w:bookmarkEnd w:id="1546"/>
    </w:p>
    <w:p w14:paraId="3E85DAE6" w14:textId="4DF4CE4D" w:rsidR="00FC3AF7" w:rsidRPr="003B2883" w:rsidRDefault="00C37BA8" w:rsidP="00602AC0">
      <w:pPr>
        <w:pStyle w:val="TH"/>
      </w:pPr>
      <w:r w:rsidRPr="003B2883">
        <w:object w:dxaOrig="11895" w:dyaOrig="10306" w14:anchorId="42AFB5A2">
          <v:shape id="_x0000_i1069" type="#_x0000_t75" style="width:468.15pt;height:403.05pt" o:ole="">
            <v:imagedata r:id="rId95" o:title="" croptop="3108f" cropbottom="1331f" cropright="3485f"/>
          </v:shape>
          <o:OLEObject Type="Embed" ProgID="Visio.Drawing.15" ShapeID="_x0000_i1069" DrawAspect="Content" ObjectID="_1794142187" r:id="rId96"/>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547" w:name="_Toc25156270"/>
      <w:bookmarkStart w:id="1548" w:name="_Toc34124570"/>
      <w:bookmarkStart w:id="1549" w:name="_Toc43207684"/>
      <w:bookmarkStart w:id="1550" w:name="_Toc49857164"/>
      <w:bookmarkStart w:id="1551" w:name="_Toc56676999"/>
      <w:bookmarkStart w:id="1552" w:name="_Toc56691522"/>
      <w:bookmarkStart w:id="1553" w:name="_Toc56698786"/>
      <w:bookmarkStart w:id="1554" w:name="_Toc89035006"/>
      <w:bookmarkStart w:id="1555" w:name="_Toc89064804"/>
      <w:bookmarkStart w:id="1556" w:name="_Toc89180103"/>
      <w:bookmarkStart w:id="1557" w:name="_Toc97071782"/>
      <w:bookmarkStart w:id="1558" w:name="_Toc183523291"/>
      <w:r w:rsidRPr="003B2883">
        <w:t>6.1.3.2</w:t>
      </w:r>
      <w:r w:rsidRPr="003B2883">
        <w:tab/>
        <w:t xml:space="preserve">Resource: Individual </w:t>
      </w:r>
      <w:r w:rsidRPr="003B2883">
        <w:rPr>
          <w:rFonts w:hint="eastAsia"/>
          <w:lang w:eastAsia="zh-CN"/>
        </w:rPr>
        <w:t>ueContext</w:t>
      </w:r>
      <w:bookmarkEnd w:id="1547"/>
      <w:bookmarkEnd w:id="1548"/>
      <w:bookmarkEnd w:id="1549"/>
      <w:bookmarkEnd w:id="1550"/>
      <w:bookmarkEnd w:id="1551"/>
      <w:bookmarkEnd w:id="1552"/>
      <w:bookmarkEnd w:id="1553"/>
      <w:bookmarkEnd w:id="1554"/>
      <w:bookmarkEnd w:id="1555"/>
      <w:bookmarkEnd w:id="1556"/>
      <w:bookmarkEnd w:id="1557"/>
      <w:bookmarkEnd w:id="1558"/>
    </w:p>
    <w:p w14:paraId="5EF84726" w14:textId="77777777" w:rsidR="00602AC0" w:rsidRPr="003B2883" w:rsidRDefault="00602AC0" w:rsidP="00602AC0">
      <w:pPr>
        <w:pStyle w:val="Heading5"/>
      </w:pPr>
      <w:bookmarkStart w:id="1559" w:name="_Toc25156271"/>
      <w:bookmarkStart w:id="1560" w:name="_Toc34124571"/>
      <w:bookmarkStart w:id="1561" w:name="_Toc43207685"/>
      <w:bookmarkStart w:id="1562" w:name="_Toc49857165"/>
      <w:bookmarkStart w:id="1563" w:name="_Toc56677000"/>
      <w:bookmarkStart w:id="1564" w:name="_Toc56691523"/>
      <w:bookmarkStart w:id="1565" w:name="_Toc56698787"/>
      <w:bookmarkStart w:id="1566" w:name="_Toc89035007"/>
      <w:bookmarkStart w:id="1567" w:name="_Toc89064805"/>
      <w:bookmarkStart w:id="1568" w:name="_Toc89180104"/>
      <w:bookmarkStart w:id="1569" w:name="_Toc97071783"/>
      <w:bookmarkStart w:id="1570" w:name="_Toc183523292"/>
      <w:r w:rsidRPr="003B2883">
        <w:t>6.1.3.2.1</w:t>
      </w:r>
      <w:r w:rsidRPr="003B2883">
        <w:tab/>
        <w:t>Description</w:t>
      </w:r>
      <w:bookmarkEnd w:id="1559"/>
      <w:bookmarkEnd w:id="1560"/>
      <w:bookmarkEnd w:id="1561"/>
      <w:bookmarkEnd w:id="1562"/>
      <w:bookmarkEnd w:id="1563"/>
      <w:bookmarkEnd w:id="1564"/>
      <w:bookmarkEnd w:id="1565"/>
      <w:bookmarkEnd w:id="1566"/>
      <w:bookmarkEnd w:id="1567"/>
      <w:bookmarkEnd w:id="1568"/>
      <w:bookmarkEnd w:id="1569"/>
      <w:bookmarkEnd w:id="1570"/>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571" w:name="_Toc25156272"/>
      <w:bookmarkStart w:id="1572" w:name="_Toc34124572"/>
      <w:bookmarkStart w:id="1573" w:name="_Toc43207686"/>
      <w:bookmarkStart w:id="1574" w:name="_Toc49857166"/>
      <w:bookmarkStart w:id="1575" w:name="_Toc56677001"/>
      <w:bookmarkStart w:id="1576" w:name="_Toc56691524"/>
      <w:bookmarkStart w:id="1577" w:name="_Toc56698788"/>
      <w:bookmarkStart w:id="1578" w:name="_Toc89035008"/>
      <w:bookmarkStart w:id="1579" w:name="_Toc89064806"/>
      <w:bookmarkStart w:id="1580" w:name="_Toc89180105"/>
      <w:bookmarkStart w:id="1581" w:name="_Toc97071784"/>
      <w:bookmarkStart w:id="1582" w:name="_Toc183523293"/>
      <w:r w:rsidRPr="003B2883">
        <w:lastRenderedPageBreak/>
        <w:t>6.1.3.2.2</w:t>
      </w:r>
      <w:r w:rsidRPr="003B2883">
        <w:tab/>
        <w:t>Resource Definition</w:t>
      </w:r>
      <w:bookmarkEnd w:id="1571"/>
      <w:bookmarkEnd w:id="1572"/>
      <w:bookmarkEnd w:id="1573"/>
      <w:bookmarkEnd w:id="1574"/>
      <w:bookmarkEnd w:id="1575"/>
      <w:bookmarkEnd w:id="1576"/>
      <w:bookmarkEnd w:id="1577"/>
      <w:bookmarkEnd w:id="1578"/>
      <w:bookmarkEnd w:id="1579"/>
      <w:bookmarkEnd w:id="1580"/>
      <w:bookmarkEnd w:id="1581"/>
      <w:bookmarkEnd w:id="1582"/>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124306FC" w:rsidR="00BE6325" w:rsidRPr="003B2883" w:rsidRDefault="00BE6325" w:rsidP="001D4998">
            <w:pPr>
              <w:pStyle w:val="TAL"/>
            </w:pPr>
            <w:r w:rsidRPr="003B2883">
              <w:t xml:space="preserve">See </w:t>
            </w:r>
            <w:r w:rsidR="00B95277">
              <w:t>clause </w:t>
            </w:r>
            <w:r w:rsidR="00B95277" w:rsidRPr="003B2883">
              <w:t>6</w:t>
            </w:r>
            <w:r w:rsidRPr="003B2883">
              <w:t>.1.1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1051C34A" w:rsidR="00BE6325" w:rsidRPr="003B2883" w:rsidRDefault="00BE6325" w:rsidP="001D4998">
            <w:pPr>
              <w:pStyle w:val="TAL"/>
            </w:pPr>
            <w:r w:rsidRPr="003B2883">
              <w:t xml:space="preserve">See </w:t>
            </w:r>
            <w:r w:rsidR="00B95277">
              <w:t>clause </w:t>
            </w:r>
            <w:r w:rsidR="00B95277" w:rsidRPr="003B2883">
              <w:t>6</w:t>
            </w:r>
            <w:r w:rsidRPr="003B2883">
              <w:t>.1.1.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2624A521"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 xml:space="preserve">Temporary Identifier (See 3GPP TS 23.501 [2] </w:t>
            </w:r>
            <w:r w:rsidR="00B95277" w:rsidRPr="003B2883">
              <w:t>clause</w:t>
            </w:r>
            <w:r w:rsidR="00B95277">
              <w:t> </w:t>
            </w:r>
            <w:r w:rsidR="00B95277" w:rsidRPr="003B2883">
              <w:t>5</w:t>
            </w:r>
            <w:r w:rsidRPr="003B2883">
              <w:t>.9.4)</w:t>
            </w:r>
          </w:p>
          <w:p w14:paraId="55511BE9" w14:textId="77777777" w:rsidR="00BE6325" w:rsidRPr="003B2883" w:rsidRDefault="00BE6325" w:rsidP="001D4998">
            <w:pPr>
              <w:pStyle w:val="TAL"/>
              <w:rPr>
                <w:rFonts w:eastAsia="DengXian"/>
              </w:rPr>
            </w:pPr>
            <w:r w:rsidRPr="003B2883">
              <w:tab/>
              <w:t>Pattern: "5g-guti-[0-9]{5,6}[0-9a-fA-F]{14}"</w:t>
            </w:r>
          </w:p>
          <w:p w14:paraId="23A88B05" w14:textId="0681B31C" w:rsidR="00BE6325" w:rsidRPr="003B2883" w:rsidRDefault="00BE6325" w:rsidP="001D4998">
            <w:pPr>
              <w:pStyle w:val="TAL"/>
            </w:pPr>
            <w:r w:rsidRPr="003B2883">
              <w:t xml:space="preserve">Or 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13E9FC56" w14:textId="0DC3DC34" w:rsidR="00BE6325" w:rsidRPr="003B2883" w:rsidRDefault="00BE6325" w:rsidP="001D4998">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77777777" w:rsidR="00602AC0" w:rsidRPr="003B2883" w:rsidRDefault="00602AC0" w:rsidP="008B2FDB">
      <w:pPr>
        <w:pStyle w:val="B1"/>
        <w:rPr>
          <w:rFonts w:ascii="Arial" w:hAnsi="Arial"/>
          <w:sz w:val="18"/>
        </w:rPr>
      </w:pPr>
      <w:r w:rsidRPr="008B2FDB">
        <w:t>-</w:t>
      </w:r>
      <w:r w:rsidRPr="008B2FDB">
        <w:tab/>
        <w:t>If the UE is emergency registration and the UE is UICCless;</w:t>
      </w:r>
    </w:p>
    <w:p w14:paraId="445F1636"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583" w:name="_Toc25156273"/>
      <w:bookmarkStart w:id="1584" w:name="_Toc34124573"/>
      <w:bookmarkStart w:id="1585" w:name="_Toc43207687"/>
      <w:bookmarkStart w:id="1586" w:name="_Toc49857167"/>
      <w:bookmarkStart w:id="1587" w:name="_Toc56677002"/>
      <w:bookmarkStart w:id="1588" w:name="_Toc56691525"/>
      <w:bookmarkStart w:id="1589" w:name="_Toc56698789"/>
      <w:bookmarkStart w:id="1590" w:name="_Toc89035009"/>
      <w:bookmarkStart w:id="1591" w:name="_Toc89064807"/>
      <w:bookmarkStart w:id="1592" w:name="_Toc89180106"/>
      <w:bookmarkStart w:id="1593" w:name="_Toc97071785"/>
      <w:bookmarkStart w:id="1594" w:name="_Toc183523294"/>
      <w:r w:rsidRPr="003B2883">
        <w:t>6.1.3.2.3</w:t>
      </w:r>
      <w:r w:rsidRPr="003B2883">
        <w:tab/>
        <w:t>Resource Standard Methods</w:t>
      </w:r>
      <w:bookmarkEnd w:id="1583"/>
      <w:bookmarkEnd w:id="1584"/>
      <w:bookmarkEnd w:id="1585"/>
      <w:bookmarkEnd w:id="1586"/>
      <w:bookmarkEnd w:id="1587"/>
      <w:bookmarkEnd w:id="1588"/>
      <w:bookmarkEnd w:id="1589"/>
      <w:bookmarkEnd w:id="1590"/>
      <w:bookmarkEnd w:id="1591"/>
      <w:bookmarkEnd w:id="1592"/>
      <w:bookmarkEnd w:id="1593"/>
      <w:bookmarkEnd w:id="1594"/>
    </w:p>
    <w:p w14:paraId="72A95A92" w14:textId="77777777" w:rsidR="00602AC0" w:rsidRPr="003B2883" w:rsidRDefault="00602AC0" w:rsidP="00876DA9">
      <w:pPr>
        <w:pStyle w:val="Heading6"/>
        <w:rPr>
          <w:lang w:eastAsia="zh-CN"/>
        </w:rPr>
      </w:pPr>
      <w:bookmarkStart w:id="1595" w:name="_Toc25156274"/>
      <w:bookmarkStart w:id="1596" w:name="_Toc34124574"/>
      <w:bookmarkStart w:id="1597" w:name="_Toc43207688"/>
      <w:bookmarkStart w:id="1598" w:name="_Toc49857168"/>
      <w:bookmarkStart w:id="1599" w:name="_Toc56677003"/>
      <w:bookmarkStart w:id="1600" w:name="_Toc56691526"/>
      <w:bookmarkStart w:id="1601" w:name="_Toc56698790"/>
      <w:bookmarkStart w:id="1602" w:name="_Toc89035010"/>
      <w:bookmarkStart w:id="1603" w:name="_Toc89064808"/>
      <w:bookmarkStart w:id="1604" w:name="_Toc89180107"/>
      <w:bookmarkStart w:id="1605" w:name="_Toc97071786"/>
      <w:bookmarkStart w:id="1606" w:name="_Toc183523295"/>
      <w:r w:rsidRPr="003B2883">
        <w:t>6.1.3.</w:t>
      </w:r>
      <w:r w:rsidRPr="003B2883">
        <w:rPr>
          <w:rFonts w:hint="eastAsia"/>
          <w:lang w:eastAsia="zh-CN"/>
        </w:rPr>
        <w:t>2</w:t>
      </w:r>
      <w:r w:rsidRPr="003B2883">
        <w:t>.3.1</w:t>
      </w:r>
      <w:r w:rsidRPr="003B2883">
        <w:tab/>
      </w:r>
      <w:r w:rsidRPr="003B2883">
        <w:rPr>
          <w:rFonts w:hint="eastAsia"/>
          <w:lang w:eastAsia="zh-CN"/>
        </w:rPr>
        <w:t>PUT</w:t>
      </w:r>
      <w:bookmarkEnd w:id="1595"/>
      <w:bookmarkEnd w:id="1596"/>
      <w:bookmarkEnd w:id="1597"/>
      <w:bookmarkEnd w:id="1598"/>
      <w:bookmarkEnd w:id="1599"/>
      <w:bookmarkEnd w:id="1600"/>
      <w:bookmarkEnd w:id="1601"/>
      <w:bookmarkEnd w:id="1602"/>
      <w:bookmarkEnd w:id="1603"/>
      <w:bookmarkEnd w:id="1604"/>
      <w:bookmarkEnd w:id="1605"/>
      <w:bookmarkEnd w:id="1606"/>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3A6C882D" w14:textId="1599CBCF" w:rsidR="00D63052" w:rsidRPr="003B2883" w:rsidRDefault="00D63052" w:rsidP="00D63052">
            <w:pPr>
              <w:pStyle w:val="TAL"/>
            </w:pPr>
            <w:r>
              <w:t>Temporary redirection. The response shall include a Location header field containing a different URI</w:t>
            </w:r>
            <w:r w:rsidR="00316B40">
              <w:t xml:space="preserve"> ,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0E534B0" w14:textId="6DAA3180" w:rsidR="00D63052" w:rsidRPr="003B2883" w:rsidRDefault="00D63052" w:rsidP="00D63052">
            <w:pPr>
              <w:pStyle w:val="TAL"/>
            </w:pPr>
            <w:r>
              <w:t>Permanent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607" w:name="_PERM_MCCTEMPBM_CRPT03410060___2"/>
            <w:r w:rsidRPr="003B2883">
              <w:t>-</w:t>
            </w:r>
            <w:r w:rsidRPr="003B2883">
              <w:tab/>
              <w:t>HANDOVER_FAILURE</w:t>
            </w:r>
            <w:bookmarkEnd w:id="1607"/>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31CFBD" w14:textId="2A9860FB" w:rsidR="00495B84" w:rsidRDefault="00495B84"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739068F1"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lastRenderedPageBreak/>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73E56BC9"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608" w:name="_Toc25156275"/>
      <w:bookmarkStart w:id="1609" w:name="_Toc34124575"/>
      <w:bookmarkStart w:id="1610" w:name="_Toc43207689"/>
      <w:bookmarkStart w:id="1611" w:name="_Toc49857169"/>
      <w:bookmarkStart w:id="1612" w:name="_Toc56677004"/>
      <w:bookmarkStart w:id="1613" w:name="_Toc56691527"/>
      <w:bookmarkStart w:id="1614" w:name="_Toc56698791"/>
      <w:bookmarkStart w:id="1615" w:name="_Toc89035011"/>
      <w:bookmarkStart w:id="1616" w:name="_Toc89064809"/>
      <w:bookmarkStart w:id="1617" w:name="_Toc89180108"/>
      <w:bookmarkStart w:id="1618" w:name="_Toc97071787"/>
      <w:bookmarkStart w:id="1619" w:name="_Toc183523296"/>
      <w:r w:rsidRPr="003B2883">
        <w:t>6.1.3.2.4</w:t>
      </w:r>
      <w:r w:rsidRPr="003B2883">
        <w:tab/>
        <w:t>Resource Custom Operations</w:t>
      </w:r>
      <w:bookmarkEnd w:id="1608"/>
      <w:bookmarkEnd w:id="1609"/>
      <w:bookmarkEnd w:id="1610"/>
      <w:bookmarkEnd w:id="1611"/>
      <w:bookmarkEnd w:id="1612"/>
      <w:bookmarkEnd w:id="1613"/>
      <w:bookmarkEnd w:id="1614"/>
      <w:bookmarkEnd w:id="1615"/>
      <w:bookmarkEnd w:id="1616"/>
      <w:bookmarkEnd w:id="1617"/>
      <w:bookmarkEnd w:id="1618"/>
      <w:bookmarkEnd w:id="1619"/>
    </w:p>
    <w:p w14:paraId="43537918" w14:textId="77777777" w:rsidR="00602AC0" w:rsidRPr="003B2883" w:rsidRDefault="00602AC0" w:rsidP="00876DA9">
      <w:pPr>
        <w:pStyle w:val="Heading6"/>
      </w:pPr>
      <w:bookmarkStart w:id="1620" w:name="_Toc25156276"/>
      <w:bookmarkStart w:id="1621" w:name="_Toc34124576"/>
      <w:bookmarkStart w:id="1622" w:name="_Toc43207690"/>
      <w:bookmarkStart w:id="1623" w:name="_Toc49857170"/>
      <w:bookmarkStart w:id="1624" w:name="_Toc56677005"/>
      <w:bookmarkStart w:id="1625" w:name="_Toc56691528"/>
      <w:bookmarkStart w:id="1626" w:name="_Toc56698792"/>
      <w:bookmarkStart w:id="1627" w:name="_Toc89035012"/>
      <w:bookmarkStart w:id="1628" w:name="_Toc89064810"/>
      <w:bookmarkStart w:id="1629" w:name="_Toc89180109"/>
      <w:bookmarkStart w:id="1630" w:name="_Toc97071788"/>
      <w:bookmarkStart w:id="1631" w:name="_Toc183523297"/>
      <w:r w:rsidRPr="003B2883">
        <w:t>6.1.3.2.4.1</w:t>
      </w:r>
      <w:r w:rsidRPr="003B2883">
        <w:tab/>
        <w:t>Overview</w:t>
      </w:r>
      <w:bookmarkEnd w:id="1620"/>
      <w:bookmarkEnd w:id="1621"/>
      <w:bookmarkEnd w:id="1622"/>
      <w:bookmarkEnd w:id="1623"/>
      <w:bookmarkEnd w:id="1624"/>
      <w:bookmarkEnd w:id="1625"/>
      <w:bookmarkEnd w:id="1626"/>
      <w:bookmarkEnd w:id="1627"/>
      <w:bookmarkEnd w:id="1628"/>
      <w:bookmarkEnd w:id="1629"/>
      <w:bookmarkEnd w:id="1630"/>
      <w:bookmarkEnd w:id="1631"/>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70"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7"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70"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7"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70"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7"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70"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7"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70"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7"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8"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632" w:name="_Toc25156277"/>
      <w:bookmarkStart w:id="1633" w:name="_Toc34124577"/>
      <w:bookmarkStart w:id="1634" w:name="_Toc43207691"/>
      <w:bookmarkStart w:id="1635" w:name="_Toc49857171"/>
      <w:bookmarkStart w:id="1636" w:name="_Toc56677006"/>
      <w:bookmarkStart w:id="1637" w:name="_Toc56691529"/>
      <w:bookmarkStart w:id="1638" w:name="_Toc56698793"/>
      <w:bookmarkStart w:id="1639" w:name="_Toc89035013"/>
      <w:bookmarkStart w:id="1640" w:name="_Toc89064811"/>
      <w:bookmarkStart w:id="1641" w:name="_Toc89180110"/>
      <w:bookmarkStart w:id="1642" w:name="_Toc97071789"/>
      <w:bookmarkStart w:id="1643" w:name="_Toc183523298"/>
      <w:r w:rsidRPr="003B2883">
        <w:t>6.1.3.2.4.2</w:t>
      </w:r>
      <w:r w:rsidRPr="003B2883">
        <w:tab/>
        <w:t xml:space="preserve">Operation: </w:t>
      </w:r>
      <w:r w:rsidRPr="003B2883">
        <w:rPr>
          <w:rFonts w:hint="eastAsia"/>
          <w:lang w:eastAsia="zh-CN"/>
        </w:rPr>
        <w:t>release</w:t>
      </w:r>
      <w:bookmarkEnd w:id="1632"/>
      <w:r>
        <w:rPr>
          <w:lang w:eastAsia="zh-CN"/>
        </w:rPr>
        <w:t xml:space="preserve"> </w:t>
      </w:r>
      <w:r w:rsidRPr="003B2883">
        <w:rPr>
          <w:rFonts w:hint="eastAsia"/>
          <w:lang w:eastAsia="zh-CN"/>
        </w:rPr>
        <w:t>(POST)</w:t>
      </w:r>
      <w:bookmarkEnd w:id="1633"/>
      <w:bookmarkEnd w:id="1634"/>
      <w:bookmarkEnd w:id="1635"/>
      <w:bookmarkEnd w:id="1636"/>
      <w:bookmarkEnd w:id="1637"/>
      <w:bookmarkEnd w:id="1638"/>
      <w:bookmarkEnd w:id="1639"/>
      <w:bookmarkEnd w:id="1640"/>
      <w:bookmarkEnd w:id="1641"/>
      <w:bookmarkEnd w:id="1642"/>
      <w:bookmarkEnd w:id="1643"/>
    </w:p>
    <w:p w14:paraId="3034AB77" w14:textId="77777777" w:rsidR="00602AC0" w:rsidRPr="003B2883" w:rsidRDefault="00602AC0" w:rsidP="00876DA9">
      <w:pPr>
        <w:pStyle w:val="Heading7"/>
      </w:pPr>
      <w:bookmarkStart w:id="1644" w:name="_Toc43207692"/>
      <w:bookmarkStart w:id="1645" w:name="_Toc89035014"/>
      <w:bookmarkStart w:id="1646" w:name="_Toc89064812"/>
      <w:bookmarkStart w:id="1647" w:name="_Toc89180111"/>
      <w:bookmarkStart w:id="1648" w:name="_Toc97071790"/>
      <w:bookmarkStart w:id="1649" w:name="_Toc183523299"/>
      <w:r w:rsidRPr="003B2883">
        <w:t>6.1.3.2.4.2.1</w:t>
      </w:r>
      <w:r w:rsidRPr="003B2883">
        <w:tab/>
        <w:t>Description</w:t>
      </w:r>
      <w:bookmarkEnd w:id="1644"/>
      <w:bookmarkEnd w:id="1645"/>
      <w:bookmarkEnd w:id="1646"/>
      <w:bookmarkEnd w:id="1647"/>
      <w:bookmarkEnd w:id="1648"/>
      <w:bookmarkEnd w:id="1649"/>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650" w:name="_Toc43207693"/>
      <w:bookmarkStart w:id="1651" w:name="_Toc89035015"/>
      <w:bookmarkStart w:id="1652" w:name="_Toc89064813"/>
      <w:bookmarkStart w:id="1653" w:name="_Toc89180112"/>
      <w:bookmarkStart w:id="1654" w:name="_Toc97071791"/>
      <w:bookmarkStart w:id="1655" w:name="_Toc183523300"/>
      <w:r w:rsidRPr="003B2883">
        <w:t>6.1.3.2.4.2.2</w:t>
      </w:r>
      <w:r w:rsidRPr="003B2883">
        <w:tab/>
        <w:t>Operation Definition</w:t>
      </w:r>
      <w:bookmarkEnd w:id="1650"/>
      <w:bookmarkEnd w:id="1651"/>
      <w:bookmarkEnd w:id="1652"/>
      <w:bookmarkEnd w:id="1653"/>
      <w:bookmarkEnd w:id="1654"/>
      <w:bookmarkEnd w:id="1655"/>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lastRenderedPageBreak/>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E393E35" w14:textId="089D26A1" w:rsidR="00D63052" w:rsidRPr="003B2883" w:rsidRDefault="00D63052" w:rsidP="00D63052">
            <w:pPr>
              <w:pStyle w:val="TAL"/>
            </w:pPr>
            <w:r>
              <w:t>Temporary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2DCA09C" w14:textId="120A6A42"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656"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656"/>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657" w:name="_PERM_MCCTEMPBM_CRPT03410062___2"/>
            <w:r w:rsidRPr="003B2883">
              <w:t>- CONTEXT_NOT_FOUND</w:t>
            </w:r>
          </w:p>
          <w:p w14:paraId="0B612874" w14:textId="77777777" w:rsidR="00602AC0" w:rsidRPr="003B2883" w:rsidRDefault="00602AC0" w:rsidP="001D4998">
            <w:pPr>
              <w:pStyle w:val="TAL"/>
              <w:ind w:left="284"/>
            </w:pPr>
          </w:p>
          <w:bookmarkEnd w:id="1657"/>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67E5B3" w14:textId="71B66072"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18E6131B"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86D831D"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658" w:name="_Toc25156278"/>
      <w:bookmarkStart w:id="1659" w:name="_Toc34124578"/>
      <w:bookmarkStart w:id="1660" w:name="_Toc43207694"/>
      <w:bookmarkStart w:id="1661" w:name="_Toc49857172"/>
      <w:bookmarkStart w:id="1662" w:name="_Toc56677007"/>
      <w:bookmarkStart w:id="1663" w:name="_Toc56691530"/>
      <w:bookmarkStart w:id="1664" w:name="_Toc56698794"/>
      <w:bookmarkStart w:id="1665" w:name="_Toc89035016"/>
      <w:bookmarkStart w:id="1666" w:name="_Toc89064814"/>
      <w:bookmarkStart w:id="1667" w:name="_Toc89180113"/>
      <w:bookmarkStart w:id="1668" w:name="_Toc97071792"/>
      <w:bookmarkStart w:id="1669" w:name="_Toc183523301"/>
      <w:r w:rsidRPr="003B2883">
        <w:lastRenderedPageBreak/>
        <w:t>6.1.3.2.4.3</w:t>
      </w:r>
      <w:r w:rsidRPr="003B2883">
        <w:tab/>
        <w:t xml:space="preserve">Operation: </w:t>
      </w:r>
      <w:r w:rsidRPr="003B2883">
        <w:rPr>
          <w:lang w:eastAsia="zh-CN"/>
        </w:rPr>
        <w:t>assign-ebi</w:t>
      </w:r>
      <w:bookmarkEnd w:id="1658"/>
      <w:r>
        <w:rPr>
          <w:lang w:eastAsia="zh-CN"/>
        </w:rPr>
        <w:t xml:space="preserve"> </w:t>
      </w:r>
      <w:r w:rsidRPr="003B2883">
        <w:rPr>
          <w:rFonts w:hint="eastAsia"/>
          <w:lang w:eastAsia="zh-CN"/>
        </w:rPr>
        <w:t>(POST)</w:t>
      </w:r>
      <w:bookmarkEnd w:id="1659"/>
      <w:bookmarkEnd w:id="1660"/>
      <w:bookmarkEnd w:id="1661"/>
      <w:bookmarkEnd w:id="1662"/>
      <w:bookmarkEnd w:id="1663"/>
      <w:bookmarkEnd w:id="1664"/>
      <w:bookmarkEnd w:id="1665"/>
      <w:bookmarkEnd w:id="1666"/>
      <w:bookmarkEnd w:id="1667"/>
      <w:bookmarkEnd w:id="1668"/>
      <w:bookmarkEnd w:id="1669"/>
    </w:p>
    <w:p w14:paraId="13B892D1" w14:textId="77777777" w:rsidR="00602AC0" w:rsidRPr="003B2883" w:rsidRDefault="00602AC0" w:rsidP="00876DA9">
      <w:pPr>
        <w:pStyle w:val="Heading7"/>
      </w:pPr>
      <w:bookmarkStart w:id="1670" w:name="_Toc43207695"/>
      <w:bookmarkStart w:id="1671" w:name="_Toc89035017"/>
      <w:bookmarkStart w:id="1672" w:name="_Toc89064815"/>
      <w:bookmarkStart w:id="1673" w:name="_Toc89180114"/>
      <w:bookmarkStart w:id="1674" w:name="_Toc97071793"/>
      <w:bookmarkStart w:id="1675" w:name="_Toc183523302"/>
      <w:r w:rsidRPr="003B2883">
        <w:t>6.1.3.2.4.3.1</w:t>
      </w:r>
      <w:r w:rsidRPr="003B2883">
        <w:tab/>
        <w:t>Description</w:t>
      </w:r>
      <w:bookmarkEnd w:id="1670"/>
      <w:bookmarkEnd w:id="1671"/>
      <w:bookmarkEnd w:id="1672"/>
      <w:bookmarkEnd w:id="1673"/>
      <w:bookmarkEnd w:id="1674"/>
      <w:bookmarkEnd w:id="1675"/>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676" w:name="_Toc43207696"/>
      <w:bookmarkStart w:id="1677" w:name="_Toc89035018"/>
      <w:bookmarkStart w:id="1678" w:name="_Toc89064816"/>
      <w:bookmarkStart w:id="1679" w:name="_Toc89180115"/>
      <w:bookmarkStart w:id="1680" w:name="_Toc97071794"/>
      <w:bookmarkStart w:id="1681" w:name="_Toc183523303"/>
      <w:r w:rsidRPr="003B2883">
        <w:t>6.1.3.2.4.3.2</w:t>
      </w:r>
      <w:r w:rsidRPr="003B2883">
        <w:tab/>
        <w:t>Operation Definition</w:t>
      </w:r>
      <w:bookmarkEnd w:id="1676"/>
      <w:bookmarkEnd w:id="1677"/>
      <w:bookmarkEnd w:id="1678"/>
      <w:bookmarkEnd w:id="1679"/>
      <w:bookmarkEnd w:id="1680"/>
      <w:bookmarkEnd w:id="1681"/>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6189FA78" w14:textId="3E711A33"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578FE5EE" w14:textId="6862C1C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682"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6C3E97A8" w:rsidR="00602AC0" w:rsidRPr="003B2883" w:rsidRDefault="00602AC0" w:rsidP="001D4998">
            <w:pPr>
              <w:pStyle w:val="B1"/>
              <w:rPr>
                <w:rFonts w:ascii="Arial" w:hAnsi="Arial"/>
                <w:sz w:val="18"/>
              </w:rPr>
            </w:pPr>
            <w:bookmarkStart w:id="1683" w:name="_PERM_MCCTEMPBM_CRPT03410064___7"/>
            <w:bookmarkEnd w:id="1682"/>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sidR="00B95277">
              <w:rPr>
                <w:rFonts w:ascii="Arial" w:hAnsi="Arial"/>
                <w:sz w:val="18"/>
              </w:rPr>
              <w:t>clause </w:t>
            </w:r>
            <w:r w:rsidR="00B95277" w:rsidRPr="003B2883">
              <w:rPr>
                <w:rFonts w:ascii="Arial" w:hAnsi="Arial"/>
                <w:sz w:val="18"/>
              </w:rPr>
              <w:t>4</w:t>
            </w:r>
            <w:r w:rsidRPr="003B2883">
              <w:rPr>
                <w:rFonts w:ascii="Arial" w:hAnsi="Arial"/>
                <w:sz w:val="18"/>
              </w:rPr>
              <w:t>.11.1.4.1 of 3GPP TS 23.502 [3].</w:t>
            </w:r>
          </w:p>
          <w:p w14:paraId="15A76B34" w14:textId="3C22CD17" w:rsidR="00602AC0" w:rsidRDefault="00602AC0" w:rsidP="001D4998">
            <w:pPr>
              <w:pStyle w:val="B1"/>
              <w:rPr>
                <w:rFonts w:ascii="Arial" w:hAnsi="Arial"/>
                <w:sz w:val="18"/>
              </w:rPr>
            </w:pPr>
            <w:bookmarkStart w:id="1684" w:name="_PERM_MCCTEMPBM_CRPT03410065___7"/>
            <w:bookmarkEnd w:id="1683"/>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sidR="00B95277">
              <w:rPr>
                <w:rFonts w:ascii="Arial" w:hAnsi="Arial"/>
                <w:sz w:val="18"/>
              </w:rPr>
              <w:t>clause </w:t>
            </w:r>
            <w:r w:rsidR="00B95277" w:rsidRPr="003B2883">
              <w:rPr>
                <w:rFonts w:ascii="Arial" w:hAnsi="Arial"/>
                <w:sz w:val="18"/>
              </w:rPr>
              <w:t>5</w:t>
            </w:r>
            <w:r w:rsidRPr="003B2883">
              <w:rPr>
                <w:rFonts w:ascii="Arial" w:hAnsi="Arial"/>
                <w:sz w:val="18"/>
              </w:rPr>
              <w:t>.17.2.3.1 of 3GPP TS 23.501 [2].</w:t>
            </w:r>
            <w:bookmarkEnd w:id="1684"/>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685"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685"/>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46DBE0CF"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439187C0" w:rsidR="00316B40" w:rsidRPr="00D67AB2" w:rsidRDefault="00316B40" w:rsidP="008A39D8">
            <w:pPr>
              <w:pStyle w:val="TAL"/>
            </w:pPr>
            <w:r>
              <w:t>Or the same URI, if a request is redirected to the same target resource via a different SCP.</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085700B4" w:rsidR="00316B40" w:rsidRPr="00D67AB2" w:rsidRDefault="00316B40" w:rsidP="008A39D8">
            <w:pPr>
              <w:pStyle w:val="TAL"/>
            </w:pPr>
            <w:r>
              <w:t>Or the same URI, if a request is redirected to the same target resource via a different SCP.</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686" w:name="_Toc25156279"/>
      <w:bookmarkStart w:id="1687" w:name="_Toc34124579"/>
      <w:bookmarkStart w:id="1688" w:name="_Toc43207697"/>
      <w:bookmarkStart w:id="1689" w:name="_Toc49857173"/>
      <w:bookmarkStart w:id="1690" w:name="_Toc56677008"/>
      <w:bookmarkStart w:id="1691" w:name="_Toc56691531"/>
      <w:bookmarkStart w:id="1692" w:name="_Toc56698795"/>
      <w:bookmarkStart w:id="1693" w:name="_Toc89035019"/>
      <w:bookmarkStart w:id="1694" w:name="_Toc89064817"/>
      <w:bookmarkStart w:id="1695" w:name="_Toc89180116"/>
      <w:bookmarkStart w:id="1696" w:name="_Toc97071795"/>
      <w:bookmarkStart w:id="1697" w:name="_Toc183523304"/>
      <w:r w:rsidRPr="003B2883">
        <w:t>6.1.3.2.4.4</w:t>
      </w:r>
      <w:r w:rsidRPr="003B2883">
        <w:tab/>
        <w:t xml:space="preserve">Operation: </w:t>
      </w:r>
      <w:r w:rsidRPr="003B2883">
        <w:rPr>
          <w:lang w:eastAsia="zh-CN"/>
        </w:rPr>
        <w:t>transfer</w:t>
      </w:r>
      <w:bookmarkEnd w:id="1686"/>
      <w:r>
        <w:rPr>
          <w:lang w:eastAsia="zh-CN"/>
        </w:rPr>
        <w:t xml:space="preserve"> </w:t>
      </w:r>
      <w:r w:rsidRPr="003B2883">
        <w:rPr>
          <w:rFonts w:hint="eastAsia"/>
          <w:lang w:eastAsia="zh-CN"/>
        </w:rPr>
        <w:t>(POST)</w:t>
      </w:r>
      <w:bookmarkEnd w:id="1687"/>
      <w:bookmarkEnd w:id="1688"/>
      <w:bookmarkEnd w:id="1689"/>
      <w:bookmarkEnd w:id="1690"/>
      <w:bookmarkEnd w:id="1691"/>
      <w:bookmarkEnd w:id="1692"/>
      <w:bookmarkEnd w:id="1693"/>
      <w:bookmarkEnd w:id="1694"/>
      <w:bookmarkEnd w:id="1695"/>
      <w:bookmarkEnd w:id="1696"/>
      <w:bookmarkEnd w:id="1697"/>
    </w:p>
    <w:p w14:paraId="0FDC60DD" w14:textId="77777777" w:rsidR="00602AC0" w:rsidRPr="003B2883" w:rsidRDefault="00602AC0" w:rsidP="00876DA9">
      <w:pPr>
        <w:pStyle w:val="Heading7"/>
      </w:pPr>
      <w:bookmarkStart w:id="1698" w:name="_Toc43207698"/>
      <w:bookmarkStart w:id="1699" w:name="_Toc89035020"/>
      <w:bookmarkStart w:id="1700" w:name="_Toc89064818"/>
      <w:bookmarkStart w:id="1701" w:name="_Toc89180117"/>
      <w:bookmarkStart w:id="1702" w:name="_Toc97071796"/>
      <w:bookmarkStart w:id="1703" w:name="_Toc183523305"/>
      <w:r w:rsidRPr="003B2883">
        <w:t>6.1.3.2.4.4.1</w:t>
      </w:r>
      <w:r w:rsidRPr="003B2883">
        <w:tab/>
        <w:t>Description</w:t>
      </w:r>
      <w:bookmarkEnd w:id="1698"/>
      <w:bookmarkEnd w:id="1699"/>
      <w:bookmarkEnd w:id="1700"/>
      <w:bookmarkEnd w:id="1701"/>
      <w:bookmarkEnd w:id="1702"/>
      <w:bookmarkEnd w:id="1703"/>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704" w:name="_Toc43207699"/>
      <w:bookmarkStart w:id="1705" w:name="_Toc89035021"/>
      <w:bookmarkStart w:id="1706" w:name="_Toc89064819"/>
      <w:bookmarkStart w:id="1707" w:name="_Toc89180118"/>
      <w:bookmarkStart w:id="1708" w:name="_Toc97071797"/>
      <w:bookmarkStart w:id="1709" w:name="_Toc183523306"/>
      <w:r w:rsidRPr="003B2883">
        <w:t>6.1.3.2.4.4.2</w:t>
      </w:r>
      <w:r w:rsidRPr="003B2883">
        <w:tab/>
        <w:t>Operation Definition</w:t>
      </w:r>
      <w:bookmarkEnd w:id="1704"/>
      <w:bookmarkEnd w:id="1705"/>
      <w:bookmarkEnd w:id="1706"/>
      <w:bookmarkEnd w:id="1707"/>
      <w:bookmarkEnd w:id="1708"/>
      <w:bookmarkEnd w:id="1709"/>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25F67B01" w14:textId="2D9F3DD3"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2F8E6E36" w14:textId="776F643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710" w:name="_PERM_MCCTEMPBM_CRPT03410067___7"/>
            <w:r w:rsidRPr="003B2883">
              <w:rPr>
                <w:rFonts w:ascii="Arial" w:hAnsi="Arial" w:cs="Arial"/>
                <w:sz w:val="18"/>
              </w:rPr>
              <w:t>-</w:t>
            </w:r>
            <w:r w:rsidRPr="003B2883">
              <w:rPr>
                <w:rFonts w:ascii="Arial" w:hAnsi="Arial" w:cs="Arial"/>
                <w:sz w:val="18"/>
              </w:rPr>
              <w:tab/>
              <w:t>INTEGRITY_CHECK_FAIL.</w:t>
            </w:r>
          </w:p>
          <w:bookmarkEnd w:id="1710"/>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711" w:name="_PERM_MCCTEMPBM_CRPT03410068___7"/>
            <w:r w:rsidRPr="003B2883">
              <w:rPr>
                <w:rFonts w:ascii="Arial" w:hAnsi="Arial" w:cs="Arial"/>
                <w:sz w:val="18"/>
              </w:rPr>
              <w:t>-</w:t>
            </w:r>
            <w:r w:rsidRPr="003B2883">
              <w:rPr>
                <w:rFonts w:ascii="Arial" w:hAnsi="Arial" w:cs="Arial"/>
                <w:sz w:val="18"/>
              </w:rPr>
              <w:tab/>
              <w:t>CONTEXT_NOT_FOUND</w:t>
            </w:r>
          </w:p>
          <w:bookmarkEnd w:id="1711"/>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58F135E5" w14:textId="64482CAA"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730D3DC" w:rsidR="00316B40" w:rsidRPr="00D67AB2" w:rsidRDefault="00316B40" w:rsidP="008A39D8">
            <w:pPr>
              <w:pStyle w:val="TAL"/>
            </w:pPr>
            <w:r>
              <w:t>Or the same URI, if a request is redirected to the same target resource via a different SCP.</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23BFDD9D" w:rsidR="00316B40" w:rsidRPr="00D67AB2" w:rsidRDefault="00316B40" w:rsidP="008A39D8">
            <w:pPr>
              <w:pStyle w:val="TAL"/>
            </w:pPr>
            <w:r>
              <w:t>Or the same URI, if a request is redirected to the same target resource via a different SCP.</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712" w:name="_Toc25156280"/>
      <w:bookmarkStart w:id="1713" w:name="_Toc34124580"/>
      <w:bookmarkStart w:id="1714" w:name="_Toc43207700"/>
      <w:bookmarkStart w:id="1715" w:name="_Toc49857174"/>
      <w:bookmarkStart w:id="1716" w:name="_Toc56677009"/>
      <w:bookmarkStart w:id="1717" w:name="_Toc56691532"/>
      <w:bookmarkStart w:id="1718" w:name="_Toc56698796"/>
      <w:bookmarkStart w:id="1719" w:name="_Toc89035022"/>
      <w:bookmarkStart w:id="1720" w:name="_Toc89064820"/>
      <w:bookmarkStart w:id="1721" w:name="_Toc89180119"/>
      <w:bookmarkStart w:id="1722" w:name="_Toc97071798"/>
      <w:bookmarkStart w:id="1723" w:name="_Toc183523307"/>
      <w:r w:rsidRPr="003B2883">
        <w:lastRenderedPageBreak/>
        <w:t>6.1.3.2.4.5</w:t>
      </w:r>
      <w:r w:rsidRPr="003B2883">
        <w:tab/>
        <w:t xml:space="preserve">Operation: </w:t>
      </w:r>
      <w:r w:rsidRPr="003B2883">
        <w:rPr>
          <w:lang w:eastAsia="zh-CN"/>
        </w:rPr>
        <w:t>transfer-update</w:t>
      </w:r>
      <w:bookmarkEnd w:id="1712"/>
      <w:r>
        <w:rPr>
          <w:lang w:eastAsia="zh-CN"/>
        </w:rPr>
        <w:t xml:space="preserve"> </w:t>
      </w:r>
      <w:r w:rsidRPr="003B2883">
        <w:rPr>
          <w:rFonts w:hint="eastAsia"/>
          <w:lang w:eastAsia="zh-CN"/>
        </w:rPr>
        <w:t>(POST)</w:t>
      </w:r>
      <w:bookmarkEnd w:id="1713"/>
      <w:bookmarkEnd w:id="1714"/>
      <w:bookmarkEnd w:id="1715"/>
      <w:bookmarkEnd w:id="1716"/>
      <w:bookmarkEnd w:id="1717"/>
      <w:bookmarkEnd w:id="1718"/>
      <w:bookmarkEnd w:id="1719"/>
      <w:bookmarkEnd w:id="1720"/>
      <w:bookmarkEnd w:id="1721"/>
      <w:bookmarkEnd w:id="1722"/>
      <w:bookmarkEnd w:id="1723"/>
    </w:p>
    <w:p w14:paraId="5F566E9F" w14:textId="77777777" w:rsidR="00602AC0" w:rsidRPr="003B2883" w:rsidRDefault="00602AC0" w:rsidP="00876DA9">
      <w:pPr>
        <w:pStyle w:val="Heading7"/>
      </w:pPr>
      <w:bookmarkStart w:id="1724" w:name="_Toc43207701"/>
      <w:bookmarkStart w:id="1725" w:name="_Toc89035023"/>
      <w:bookmarkStart w:id="1726" w:name="_Toc89064821"/>
      <w:bookmarkStart w:id="1727" w:name="_Toc89180120"/>
      <w:bookmarkStart w:id="1728" w:name="_Toc97071799"/>
      <w:bookmarkStart w:id="1729" w:name="_Toc183523308"/>
      <w:r w:rsidRPr="003B2883">
        <w:t>6.1.3.2.4.5.1</w:t>
      </w:r>
      <w:r w:rsidRPr="003B2883">
        <w:tab/>
        <w:t>Description</w:t>
      </w:r>
      <w:bookmarkEnd w:id="1724"/>
      <w:bookmarkEnd w:id="1725"/>
      <w:bookmarkEnd w:id="1726"/>
      <w:bookmarkEnd w:id="1727"/>
      <w:bookmarkEnd w:id="1728"/>
      <w:bookmarkEnd w:id="1729"/>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730" w:name="_Toc43207702"/>
      <w:bookmarkStart w:id="1731" w:name="_Toc89035024"/>
      <w:bookmarkStart w:id="1732" w:name="_Toc89064822"/>
      <w:bookmarkStart w:id="1733" w:name="_Toc89180121"/>
      <w:bookmarkStart w:id="1734" w:name="_Toc97071800"/>
      <w:bookmarkStart w:id="1735" w:name="_Toc183523309"/>
      <w:r w:rsidRPr="003B2883">
        <w:t>6.1.3.2.4.5.2</w:t>
      </w:r>
      <w:r w:rsidRPr="003B2883">
        <w:tab/>
        <w:t>Operation Definition</w:t>
      </w:r>
      <w:bookmarkEnd w:id="1730"/>
      <w:bookmarkEnd w:id="1731"/>
      <w:bookmarkEnd w:id="1732"/>
      <w:bookmarkEnd w:id="1733"/>
      <w:bookmarkEnd w:id="1734"/>
      <w:bookmarkEnd w:id="1735"/>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64EB60C" w14:textId="4BF7E40A"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0D67DDD" w14:textId="53A701F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736" w:name="_PERM_MCCTEMPBM_CRPT03410069___7"/>
            <w:r w:rsidRPr="003B2883">
              <w:t>-</w:t>
            </w:r>
            <w:r w:rsidRPr="003B2883">
              <w:tab/>
            </w:r>
            <w:r w:rsidRPr="003B2883">
              <w:rPr>
                <w:rFonts w:ascii="Arial" w:hAnsi="Arial"/>
                <w:sz w:val="18"/>
              </w:rPr>
              <w:t>CONTEXT_NOT_FOUND</w:t>
            </w:r>
            <w:bookmarkEnd w:id="1736"/>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12ECD66F" w14:textId="6495EAF2"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35472620" w:rsidR="00316B40" w:rsidRPr="00D67AB2" w:rsidRDefault="00316B40" w:rsidP="008A39D8">
            <w:pPr>
              <w:pStyle w:val="TAL"/>
            </w:pPr>
            <w:r>
              <w:t>Or the same URI, if a request is redirected to the same target resource via a different SCP.</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lastRenderedPageBreak/>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7E03D089" w:rsidR="00316B40" w:rsidRPr="00D67AB2" w:rsidRDefault="00316B40" w:rsidP="008A39D8">
            <w:pPr>
              <w:pStyle w:val="TAL"/>
            </w:pPr>
            <w:r>
              <w:t>Or the same URI, if a request is redirected to the same target resource via a different SCP.</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737" w:name="_Toc56677010"/>
      <w:bookmarkStart w:id="1738" w:name="_Toc56691533"/>
      <w:bookmarkStart w:id="1739" w:name="_Toc56698797"/>
      <w:bookmarkStart w:id="1740" w:name="_Toc89035025"/>
      <w:bookmarkStart w:id="1741" w:name="_Toc89064823"/>
      <w:bookmarkStart w:id="1742" w:name="_Toc89180122"/>
      <w:bookmarkStart w:id="1743" w:name="_Toc97071801"/>
      <w:bookmarkStart w:id="1744" w:name="_Toc183523310"/>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737"/>
      <w:bookmarkEnd w:id="1738"/>
      <w:bookmarkEnd w:id="1739"/>
      <w:bookmarkEnd w:id="1740"/>
      <w:bookmarkEnd w:id="1741"/>
      <w:bookmarkEnd w:id="1742"/>
      <w:bookmarkEnd w:id="1743"/>
      <w:bookmarkEnd w:id="1744"/>
    </w:p>
    <w:p w14:paraId="6FA21331" w14:textId="77777777" w:rsidR="00E334F7" w:rsidRPr="003B2883" w:rsidRDefault="00E334F7" w:rsidP="00876DA9">
      <w:pPr>
        <w:pStyle w:val="Heading7"/>
      </w:pPr>
      <w:bookmarkStart w:id="1745" w:name="_Toc45030448"/>
      <w:bookmarkStart w:id="1746" w:name="_Toc89035026"/>
      <w:bookmarkStart w:id="1747" w:name="_Toc89064824"/>
      <w:bookmarkStart w:id="1748" w:name="_Toc89180123"/>
      <w:bookmarkStart w:id="1749" w:name="_Toc97071802"/>
      <w:bookmarkStart w:id="1750" w:name="_Toc183523311"/>
      <w:r w:rsidRPr="003B2883">
        <w:t>6.1.3.2.4.</w:t>
      </w:r>
      <w:r>
        <w:t>6</w:t>
      </w:r>
      <w:r w:rsidRPr="003B2883">
        <w:t>.1</w:t>
      </w:r>
      <w:r w:rsidRPr="003B2883">
        <w:tab/>
        <w:t>Description</w:t>
      </w:r>
      <w:bookmarkEnd w:id="1745"/>
      <w:bookmarkEnd w:id="1746"/>
      <w:bookmarkEnd w:id="1747"/>
      <w:bookmarkEnd w:id="1748"/>
      <w:bookmarkEnd w:id="1749"/>
      <w:bookmarkEnd w:id="1750"/>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751" w:name="_Toc45030449"/>
      <w:bookmarkStart w:id="1752" w:name="_Toc89035027"/>
      <w:bookmarkStart w:id="1753" w:name="_Toc89064825"/>
      <w:bookmarkStart w:id="1754" w:name="_Toc89180124"/>
      <w:bookmarkStart w:id="1755" w:name="_Toc97071803"/>
      <w:bookmarkStart w:id="1756" w:name="_Toc183523312"/>
      <w:r w:rsidRPr="003B2883">
        <w:t>6.1.3.2.4.</w:t>
      </w:r>
      <w:r>
        <w:t>6</w:t>
      </w:r>
      <w:r w:rsidRPr="003B2883">
        <w:t>.2</w:t>
      </w:r>
      <w:r w:rsidRPr="003B2883">
        <w:tab/>
        <w:t>Operation Definition</w:t>
      </w:r>
      <w:bookmarkEnd w:id="1751"/>
      <w:bookmarkEnd w:id="1752"/>
      <w:bookmarkEnd w:id="1753"/>
      <w:bookmarkEnd w:id="1754"/>
      <w:bookmarkEnd w:id="1755"/>
      <w:bookmarkEnd w:id="1756"/>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lastRenderedPageBreak/>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724F7AB" w14:textId="2006D561"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87B4737" w14:textId="1E701AA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115FF383" w14:textId="3699A0A0"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6964E609"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48A6CA35"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757" w:name="_Toc89035028"/>
      <w:bookmarkStart w:id="1758" w:name="_Toc89064826"/>
      <w:bookmarkStart w:id="1759" w:name="_Toc89180125"/>
      <w:bookmarkStart w:id="1760" w:name="_Toc97071804"/>
      <w:bookmarkStart w:id="1761" w:name="_Toc183523313"/>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757"/>
      <w:bookmarkEnd w:id="1758"/>
      <w:bookmarkEnd w:id="1759"/>
      <w:bookmarkEnd w:id="1760"/>
      <w:bookmarkEnd w:id="1761"/>
    </w:p>
    <w:p w14:paraId="6E75ED43" w14:textId="77777777" w:rsidR="006E2902" w:rsidRPr="003B2883" w:rsidRDefault="006E2902" w:rsidP="00876DA9">
      <w:pPr>
        <w:pStyle w:val="Heading7"/>
      </w:pPr>
      <w:bookmarkStart w:id="1762" w:name="_Toc89035029"/>
      <w:bookmarkStart w:id="1763" w:name="_Toc89064827"/>
      <w:bookmarkStart w:id="1764" w:name="_Toc89180126"/>
      <w:bookmarkStart w:id="1765" w:name="_Toc97071805"/>
      <w:bookmarkStart w:id="1766" w:name="_Toc183523314"/>
      <w:r w:rsidRPr="003B2883">
        <w:t>6.1.3.2.4.</w:t>
      </w:r>
      <w:r>
        <w:t>7</w:t>
      </w:r>
      <w:r w:rsidRPr="003B2883">
        <w:t>.1</w:t>
      </w:r>
      <w:r w:rsidRPr="003B2883">
        <w:tab/>
        <w:t>Description</w:t>
      </w:r>
      <w:bookmarkEnd w:id="1762"/>
      <w:bookmarkEnd w:id="1763"/>
      <w:bookmarkEnd w:id="1764"/>
      <w:bookmarkEnd w:id="1765"/>
      <w:bookmarkEnd w:id="1766"/>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767" w:name="_Toc89035030"/>
      <w:bookmarkStart w:id="1768" w:name="_Toc89064828"/>
      <w:bookmarkStart w:id="1769" w:name="_Toc89180127"/>
      <w:bookmarkStart w:id="1770" w:name="_Toc97071806"/>
      <w:bookmarkStart w:id="1771" w:name="_Toc183523315"/>
      <w:r w:rsidRPr="003B2883">
        <w:lastRenderedPageBreak/>
        <w:t>6.1.3.2.4.</w:t>
      </w:r>
      <w:r>
        <w:t>7</w:t>
      </w:r>
      <w:r w:rsidRPr="003B2883">
        <w:t>.2</w:t>
      </w:r>
      <w:r w:rsidRPr="003B2883">
        <w:tab/>
        <w:t>Operation Definition</w:t>
      </w:r>
      <w:bookmarkEnd w:id="1767"/>
      <w:bookmarkEnd w:id="1768"/>
      <w:bookmarkEnd w:id="1769"/>
      <w:bookmarkEnd w:id="1770"/>
      <w:bookmarkEnd w:id="1771"/>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4617554" w14:textId="37CC0DED"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14D94BA" w14:textId="51B0433D"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772"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772"/>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773" w:name="_PERM_MCCTEMPBM_CRPT03410071___2"/>
            <w:r w:rsidRPr="003B2883">
              <w:t>- CONTEXT_NOT_FOUND</w:t>
            </w:r>
          </w:p>
          <w:p w14:paraId="45C2F7DC" w14:textId="77777777" w:rsidR="006E2902" w:rsidRPr="003B2883" w:rsidRDefault="006E2902" w:rsidP="00DF3727">
            <w:pPr>
              <w:pStyle w:val="TAL"/>
              <w:ind w:left="284"/>
            </w:pPr>
          </w:p>
          <w:bookmarkEnd w:id="1773"/>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F8D061C" w14:textId="0B43A79B"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2A1F1111" w14:textId="77777777" w:rsidR="006E2902" w:rsidRDefault="006E2902" w:rsidP="006E2902"/>
    <w:p w14:paraId="04DE9378" w14:textId="77777777" w:rsidR="006E2902" w:rsidRDefault="006E2902" w:rsidP="006E2902">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7A766E0"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lastRenderedPageBreak/>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2D25F179"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774" w:name="_Toc25156281"/>
      <w:bookmarkStart w:id="1775" w:name="_Toc34124581"/>
      <w:bookmarkStart w:id="1776" w:name="_Toc43207703"/>
      <w:bookmarkStart w:id="1777" w:name="_Toc49857175"/>
      <w:bookmarkStart w:id="1778" w:name="_Toc56677011"/>
      <w:bookmarkStart w:id="1779" w:name="_Toc56691534"/>
      <w:bookmarkStart w:id="1780" w:name="_Toc56698798"/>
      <w:bookmarkStart w:id="1781" w:name="_Toc89035031"/>
      <w:bookmarkStart w:id="1782" w:name="_Toc89064829"/>
      <w:bookmarkStart w:id="1783" w:name="_Toc89180128"/>
      <w:bookmarkStart w:id="1784" w:name="_Toc97071807"/>
      <w:bookmarkStart w:id="1785" w:name="_Toc183523316"/>
      <w:r w:rsidRPr="003B2883">
        <w:t>6.1.3.3</w:t>
      </w:r>
      <w:r w:rsidRPr="003B2883">
        <w:tab/>
        <w:t>Resource: N1N2 Subscriptions Collection for Individual UE Contexts</w:t>
      </w:r>
      <w:bookmarkEnd w:id="1774"/>
      <w:bookmarkEnd w:id="1775"/>
      <w:bookmarkEnd w:id="1776"/>
      <w:bookmarkEnd w:id="1777"/>
      <w:bookmarkEnd w:id="1778"/>
      <w:bookmarkEnd w:id="1779"/>
      <w:bookmarkEnd w:id="1780"/>
      <w:bookmarkEnd w:id="1781"/>
      <w:bookmarkEnd w:id="1782"/>
      <w:bookmarkEnd w:id="1783"/>
      <w:bookmarkEnd w:id="1784"/>
      <w:bookmarkEnd w:id="1785"/>
    </w:p>
    <w:p w14:paraId="7448A493" w14:textId="77777777" w:rsidR="00602AC0" w:rsidRPr="003B2883" w:rsidRDefault="00602AC0" w:rsidP="00602AC0">
      <w:pPr>
        <w:pStyle w:val="Heading5"/>
      </w:pPr>
      <w:bookmarkStart w:id="1786" w:name="_Toc25156282"/>
      <w:bookmarkStart w:id="1787" w:name="_Toc34124582"/>
      <w:bookmarkStart w:id="1788" w:name="_Toc43207704"/>
      <w:bookmarkStart w:id="1789" w:name="_Toc49857176"/>
      <w:bookmarkStart w:id="1790" w:name="_Toc56677012"/>
      <w:bookmarkStart w:id="1791" w:name="_Toc56691535"/>
      <w:bookmarkStart w:id="1792" w:name="_Toc56698799"/>
      <w:bookmarkStart w:id="1793" w:name="_Toc89035032"/>
      <w:bookmarkStart w:id="1794" w:name="_Toc89064830"/>
      <w:bookmarkStart w:id="1795" w:name="_Toc89180129"/>
      <w:bookmarkStart w:id="1796" w:name="_Toc97071808"/>
      <w:bookmarkStart w:id="1797" w:name="_Toc183523317"/>
      <w:r w:rsidRPr="003B2883">
        <w:t>6.1.3.3.1</w:t>
      </w:r>
      <w:r w:rsidRPr="003B2883">
        <w:tab/>
        <w:t>Description</w:t>
      </w:r>
      <w:bookmarkEnd w:id="1786"/>
      <w:bookmarkEnd w:id="1787"/>
      <w:bookmarkEnd w:id="1788"/>
      <w:bookmarkEnd w:id="1789"/>
      <w:bookmarkEnd w:id="1790"/>
      <w:bookmarkEnd w:id="1791"/>
      <w:bookmarkEnd w:id="1792"/>
      <w:bookmarkEnd w:id="1793"/>
      <w:bookmarkEnd w:id="1794"/>
      <w:bookmarkEnd w:id="1795"/>
      <w:bookmarkEnd w:id="1796"/>
      <w:bookmarkEnd w:id="1797"/>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798" w:name="_Toc25156283"/>
      <w:bookmarkStart w:id="1799" w:name="_Toc34124583"/>
      <w:bookmarkStart w:id="1800" w:name="_Toc43207705"/>
      <w:bookmarkStart w:id="1801" w:name="_Toc49857177"/>
      <w:bookmarkStart w:id="1802" w:name="_Toc56677013"/>
      <w:bookmarkStart w:id="1803" w:name="_Toc56691536"/>
      <w:bookmarkStart w:id="1804" w:name="_Toc56698800"/>
      <w:bookmarkStart w:id="1805" w:name="_Toc89035033"/>
      <w:bookmarkStart w:id="1806" w:name="_Toc89064831"/>
      <w:bookmarkStart w:id="1807" w:name="_Toc89180130"/>
      <w:bookmarkStart w:id="1808" w:name="_Toc97071809"/>
      <w:bookmarkStart w:id="1809" w:name="_Toc183523318"/>
      <w:r w:rsidRPr="003B2883">
        <w:t>6.1.3.3.2</w:t>
      </w:r>
      <w:r w:rsidRPr="003B2883">
        <w:tab/>
        <w:t>Resource Definition</w:t>
      </w:r>
      <w:bookmarkEnd w:id="1798"/>
      <w:bookmarkEnd w:id="1799"/>
      <w:bookmarkEnd w:id="1800"/>
      <w:bookmarkEnd w:id="1801"/>
      <w:bookmarkEnd w:id="1802"/>
      <w:bookmarkEnd w:id="1803"/>
      <w:bookmarkEnd w:id="1804"/>
      <w:bookmarkEnd w:id="1805"/>
      <w:bookmarkEnd w:id="1806"/>
      <w:bookmarkEnd w:id="1807"/>
      <w:bookmarkEnd w:id="1808"/>
      <w:bookmarkEnd w:id="1809"/>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37BF4AFB" w:rsidR="006E159F" w:rsidRPr="003B2883" w:rsidRDefault="006E159F" w:rsidP="006E159F">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620CF618" w:rsidR="006E159F" w:rsidRPr="003B2883" w:rsidRDefault="006E159F" w:rsidP="006E159F">
            <w:pPr>
              <w:pStyle w:val="TAL"/>
              <w:rPr>
                <w:lang w:eastAsia="zh-CN"/>
              </w:rPr>
            </w:pPr>
            <w:r w:rsidRPr="003B2883">
              <w:t xml:space="preserve">See </w:t>
            </w:r>
            <w:r w:rsidR="00B95277">
              <w:t>clause </w:t>
            </w:r>
            <w:r w:rsidR="00B95277" w:rsidRPr="003B2883">
              <w:t>6</w:t>
            </w:r>
            <w:r w:rsidRPr="003B2883">
              <w:t>.1.1.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0D424872" w:rsidR="006E159F" w:rsidRPr="003B2883" w:rsidRDefault="006E159F" w:rsidP="006E159F">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5ED7C1C2" w14:textId="7A102447" w:rsidR="006E159F" w:rsidRPr="003B2883" w:rsidRDefault="006E159F" w:rsidP="006E159F">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0D8C7A6D" w14:textId="77777777" w:rsidR="00602AC0" w:rsidRPr="00C70AF3" w:rsidRDefault="00602AC0" w:rsidP="00602AC0">
      <w:pPr>
        <w:pStyle w:val="Heading5"/>
        <w:rPr>
          <w:rFonts w:cs="Arial"/>
        </w:rPr>
      </w:pPr>
      <w:bookmarkStart w:id="1810" w:name="_Toc34124584"/>
      <w:bookmarkStart w:id="1811" w:name="_Toc43207706"/>
      <w:bookmarkStart w:id="1812" w:name="_Toc49857178"/>
      <w:bookmarkStart w:id="1813" w:name="_Toc56677014"/>
      <w:bookmarkStart w:id="1814" w:name="_Toc56691537"/>
      <w:bookmarkStart w:id="1815" w:name="_Toc56698801"/>
      <w:bookmarkStart w:id="1816" w:name="_Toc89035034"/>
      <w:bookmarkStart w:id="1817" w:name="_Toc89064832"/>
      <w:bookmarkStart w:id="1818" w:name="_Toc89180131"/>
      <w:bookmarkStart w:id="1819" w:name="_Toc97071810"/>
      <w:bookmarkStart w:id="1820" w:name="_Toc183523319"/>
      <w:r w:rsidRPr="00333BC8">
        <w:rPr>
          <w:rFonts w:cs="Arial"/>
        </w:rPr>
        <w:t>6.1.3.3.3</w:t>
      </w:r>
      <w:r w:rsidRPr="00333BC8">
        <w:rPr>
          <w:rFonts w:cs="Arial"/>
        </w:rPr>
        <w:tab/>
        <w:t>Resource Standard Methods</w:t>
      </w:r>
      <w:bookmarkEnd w:id="1810"/>
      <w:bookmarkEnd w:id="1811"/>
      <w:bookmarkEnd w:id="1812"/>
      <w:bookmarkEnd w:id="1813"/>
      <w:bookmarkEnd w:id="1814"/>
      <w:bookmarkEnd w:id="1815"/>
      <w:bookmarkEnd w:id="1816"/>
      <w:bookmarkEnd w:id="1817"/>
      <w:bookmarkEnd w:id="1818"/>
      <w:bookmarkEnd w:id="1819"/>
      <w:bookmarkEnd w:id="1820"/>
    </w:p>
    <w:p w14:paraId="6141712D" w14:textId="77777777" w:rsidR="00602AC0" w:rsidRPr="003B2883" w:rsidRDefault="00602AC0" w:rsidP="00876DA9">
      <w:pPr>
        <w:pStyle w:val="Heading6"/>
      </w:pPr>
      <w:bookmarkStart w:id="1821" w:name="_Toc25156284"/>
      <w:bookmarkStart w:id="1822" w:name="_Toc34124585"/>
      <w:bookmarkStart w:id="1823" w:name="_Toc43207707"/>
      <w:bookmarkStart w:id="1824" w:name="_Toc49857179"/>
      <w:bookmarkStart w:id="1825" w:name="_Toc56677015"/>
      <w:bookmarkStart w:id="1826" w:name="_Toc56691538"/>
      <w:bookmarkStart w:id="1827" w:name="_Toc56698802"/>
      <w:bookmarkStart w:id="1828" w:name="_Toc89035035"/>
      <w:bookmarkStart w:id="1829" w:name="_Toc89064833"/>
      <w:bookmarkStart w:id="1830" w:name="_Toc89180132"/>
      <w:bookmarkStart w:id="1831" w:name="_Toc97071811"/>
      <w:bookmarkStart w:id="1832" w:name="_Toc183523320"/>
      <w:r w:rsidRPr="003B2883">
        <w:t>6.1.3.3.3.1</w:t>
      </w:r>
      <w:r w:rsidRPr="003B2883">
        <w:tab/>
        <w:t>POST</w:t>
      </w:r>
      <w:bookmarkEnd w:id="1821"/>
      <w:bookmarkEnd w:id="1822"/>
      <w:bookmarkEnd w:id="1823"/>
      <w:bookmarkEnd w:id="1824"/>
      <w:bookmarkEnd w:id="1825"/>
      <w:bookmarkEnd w:id="1826"/>
      <w:bookmarkEnd w:id="1827"/>
      <w:bookmarkEnd w:id="1828"/>
      <w:bookmarkEnd w:id="1829"/>
      <w:bookmarkEnd w:id="1830"/>
      <w:bookmarkEnd w:id="1831"/>
      <w:bookmarkEnd w:id="1832"/>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lastRenderedPageBreak/>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A2CF78" w14:textId="777CF3F6"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C71C7" w14:textId="40EBC2A6"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2877DA" w14:textId="17F2C5B7"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8B565D" w14:textId="52A99B50" w:rsidR="009904E3" w:rsidRPr="00D67AB2" w:rsidRDefault="009904E3" w:rsidP="00730976">
            <w:pPr>
              <w:pStyle w:val="TAL"/>
            </w:pPr>
            <w:r w:rsidRPr="007168BE">
              <w:t>Contains the URI of the newly created resource, according to the structure: {apiRoot}/namf-comm/&lt;apiVersion&gt;/ue-contexts</w:t>
            </w:r>
            <w:r w:rsidR="00294E63"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16AA1628"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58DFFA73"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1833" w:name="_Toc25156285"/>
      <w:bookmarkStart w:id="1834" w:name="_Toc34124586"/>
      <w:bookmarkStart w:id="1835" w:name="_Toc43207708"/>
      <w:bookmarkStart w:id="1836" w:name="_Toc49857180"/>
      <w:bookmarkStart w:id="1837" w:name="_Toc56677016"/>
      <w:bookmarkStart w:id="1838" w:name="_Toc56691539"/>
      <w:bookmarkStart w:id="1839" w:name="_Toc56698803"/>
      <w:bookmarkStart w:id="1840" w:name="_Toc89035036"/>
      <w:bookmarkStart w:id="1841" w:name="_Toc89064834"/>
      <w:bookmarkStart w:id="1842" w:name="_Toc89180133"/>
      <w:bookmarkStart w:id="1843" w:name="_Toc97071812"/>
      <w:bookmarkStart w:id="1844" w:name="_Toc183523321"/>
      <w:r w:rsidRPr="003B2883">
        <w:t>6.1.3.3.4</w:t>
      </w:r>
      <w:r w:rsidRPr="003B2883">
        <w:tab/>
        <w:t>Resource Custom Operations</w:t>
      </w:r>
      <w:bookmarkEnd w:id="1833"/>
      <w:bookmarkEnd w:id="1834"/>
      <w:bookmarkEnd w:id="1835"/>
      <w:bookmarkEnd w:id="1836"/>
      <w:bookmarkEnd w:id="1837"/>
      <w:bookmarkEnd w:id="1838"/>
      <w:bookmarkEnd w:id="1839"/>
      <w:bookmarkEnd w:id="1840"/>
      <w:bookmarkEnd w:id="1841"/>
      <w:bookmarkEnd w:id="1842"/>
      <w:bookmarkEnd w:id="1843"/>
      <w:bookmarkEnd w:id="1844"/>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1845" w:name="_Toc25156286"/>
      <w:bookmarkStart w:id="1846" w:name="_Toc34124587"/>
      <w:bookmarkStart w:id="1847" w:name="_Toc43207709"/>
      <w:bookmarkStart w:id="1848" w:name="_Toc49857181"/>
      <w:bookmarkStart w:id="1849" w:name="_Toc56677017"/>
      <w:bookmarkStart w:id="1850" w:name="_Toc56691540"/>
      <w:bookmarkStart w:id="1851" w:name="_Toc56698804"/>
      <w:bookmarkStart w:id="1852" w:name="_Toc89035037"/>
      <w:bookmarkStart w:id="1853" w:name="_Toc89064835"/>
      <w:bookmarkStart w:id="1854" w:name="_Toc89180134"/>
      <w:bookmarkStart w:id="1855" w:name="_Toc97071813"/>
      <w:bookmarkStart w:id="1856" w:name="_Toc183523322"/>
      <w:r w:rsidRPr="003B2883">
        <w:lastRenderedPageBreak/>
        <w:t>6.1.3.4</w:t>
      </w:r>
      <w:r w:rsidRPr="003B2883">
        <w:tab/>
        <w:t>Resource: N1N2 Individual Subscription</w:t>
      </w:r>
      <w:bookmarkEnd w:id="1845"/>
      <w:bookmarkEnd w:id="1846"/>
      <w:bookmarkEnd w:id="1847"/>
      <w:bookmarkEnd w:id="1848"/>
      <w:bookmarkEnd w:id="1849"/>
      <w:bookmarkEnd w:id="1850"/>
      <w:bookmarkEnd w:id="1851"/>
      <w:bookmarkEnd w:id="1852"/>
      <w:bookmarkEnd w:id="1853"/>
      <w:bookmarkEnd w:id="1854"/>
      <w:bookmarkEnd w:id="1855"/>
      <w:bookmarkEnd w:id="1856"/>
    </w:p>
    <w:p w14:paraId="6478A07D" w14:textId="77777777" w:rsidR="00602AC0" w:rsidRPr="003B2883" w:rsidRDefault="00602AC0" w:rsidP="00602AC0">
      <w:pPr>
        <w:pStyle w:val="Heading5"/>
      </w:pPr>
      <w:bookmarkStart w:id="1857" w:name="_Toc25156287"/>
      <w:bookmarkStart w:id="1858" w:name="_Toc34124588"/>
      <w:bookmarkStart w:id="1859" w:name="_Toc43207710"/>
      <w:bookmarkStart w:id="1860" w:name="_Toc49857182"/>
      <w:bookmarkStart w:id="1861" w:name="_Toc56677018"/>
      <w:bookmarkStart w:id="1862" w:name="_Toc56691541"/>
      <w:bookmarkStart w:id="1863" w:name="_Toc56698805"/>
      <w:bookmarkStart w:id="1864" w:name="_Toc89035038"/>
      <w:bookmarkStart w:id="1865" w:name="_Toc89064836"/>
      <w:bookmarkStart w:id="1866" w:name="_Toc89180135"/>
      <w:bookmarkStart w:id="1867" w:name="_Toc97071814"/>
      <w:bookmarkStart w:id="1868" w:name="_Toc183523323"/>
      <w:r w:rsidRPr="003B2883">
        <w:t>6.1.3.4.1</w:t>
      </w:r>
      <w:r w:rsidRPr="003B2883">
        <w:tab/>
        <w:t>Description</w:t>
      </w:r>
      <w:bookmarkEnd w:id="1857"/>
      <w:bookmarkEnd w:id="1858"/>
      <w:bookmarkEnd w:id="1859"/>
      <w:bookmarkEnd w:id="1860"/>
      <w:bookmarkEnd w:id="1861"/>
      <w:bookmarkEnd w:id="1862"/>
      <w:bookmarkEnd w:id="1863"/>
      <w:bookmarkEnd w:id="1864"/>
      <w:bookmarkEnd w:id="1865"/>
      <w:bookmarkEnd w:id="1866"/>
      <w:bookmarkEnd w:id="1867"/>
      <w:bookmarkEnd w:id="1868"/>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1869" w:name="_Toc25156288"/>
      <w:bookmarkStart w:id="1870" w:name="_Toc34124589"/>
      <w:bookmarkStart w:id="1871" w:name="_Toc43207711"/>
      <w:bookmarkStart w:id="1872" w:name="_Toc49857183"/>
      <w:bookmarkStart w:id="1873" w:name="_Toc56677019"/>
      <w:bookmarkStart w:id="1874" w:name="_Toc56691542"/>
      <w:bookmarkStart w:id="1875" w:name="_Toc56698806"/>
      <w:bookmarkStart w:id="1876" w:name="_Toc89035039"/>
      <w:bookmarkStart w:id="1877" w:name="_Toc89064837"/>
      <w:bookmarkStart w:id="1878" w:name="_Toc89180136"/>
      <w:bookmarkStart w:id="1879" w:name="_Toc97071815"/>
      <w:bookmarkStart w:id="1880" w:name="_Toc183523324"/>
      <w:r w:rsidRPr="003B2883">
        <w:t>6.1.3.4.2</w:t>
      </w:r>
      <w:r w:rsidRPr="003B2883">
        <w:tab/>
        <w:t>Resource Definition</w:t>
      </w:r>
      <w:bookmarkEnd w:id="1869"/>
      <w:bookmarkEnd w:id="1870"/>
      <w:bookmarkEnd w:id="1871"/>
      <w:bookmarkEnd w:id="1872"/>
      <w:bookmarkEnd w:id="1873"/>
      <w:bookmarkEnd w:id="1874"/>
      <w:bookmarkEnd w:id="1875"/>
      <w:bookmarkEnd w:id="1876"/>
      <w:bookmarkEnd w:id="1877"/>
      <w:bookmarkEnd w:id="1878"/>
      <w:bookmarkEnd w:id="1879"/>
      <w:bookmarkEnd w:id="1880"/>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763CF05E" w:rsidR="006E159F" w:rsidRPr="003B2883" w:rsidRDefault="006E159F" w:rsidP="006E159F">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4DAA4C60" w:rsidR="006E159F" w:rsidRPr="003B2883" w:rsidRDefault="006E159F" w:rsidP="006E159F">
            <w:pPr>
              <w:pStyle w:val="TAL"/>
              <w:rPr>
                <w:lang w:eastAsia="zh-CN"/>
              </w:rPr>
            </w:pPr>
            <w:r w:rsidRPr="003B2883">
              <w:t xml:space="preserve">See </w:t>
            </w:r>
            <w:r w:rsidR="00B95277">
              <w:t>clause </w:t>
            </w:r>
            <w:r w:rsidR="00B95277" w:rsidRPr="003B2883">
              <w:t>6</w:t>
            </w:r>
            <w:r w:rsidRPr="003B2883">
              <w:t>.1.1.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1920A697" w:rsidR="006E159F" w:rsidRPr="003B2883" w:rsidRDefault="006E159F" w:rsidP="006E159F">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5F6C91E7" w14:textId="447083C4" w:rsidR="006E159F" w:rsidRPr="003B2883" w:rsidRDefault="006E159F" w:rsidP="006E159F">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59111CDC" w14:textId="77777777" w:rsidR="00602AC0" w:rsidRPr="00C70AF3" w:rsidRDefault="00602AC0" w:rsidP="00602AC0">
      <w:pPr>
        <w:pStyle w:val="Heading5"/>
        <w:rPr>
          <w:rFonts w:cs="Arial"/>
        </w:rPr>
      </w:pPr>
      <w:bookmarkStart w:id="1881" w:name="_Toc34124590"/>
      <w:bookmarkStart w:id="1882" w:name="_Toc43207712"/>
      <w:bookmarkStart w:id="1883" w:name="_Toc49857184"/>
      <w:bookmarkStart w:id="1884" w:name="_Toc56677020"/>
      <w:bookmarkStart w:id="1885" w:name="_Toc56691543"/>
      <w:bookmarkStart w:id="1886" w:name="_Toc56698807"/>
      <w:bookmarkStart w:id="1887" w:name="_Toc89035040"/>
      <w:bookmarkStart w:id="1888" w:name="_Toc89064838"/>
      <w:bookmarkStart w:id="1889" w:name="_Toc89180137"/>
      <w:bookmarkStart w:id="1890" w:name="_Toc97071816"/>
      <w:bookmarkStart w:id="1891" w:name="_Toc183523325"/>
      <w:r w:rsidRPr="00333BC8">
        <w:rPr>
          <w:rFonts w:cs="Arial"/>
        </w:rPr>
        <w:t>6.1.3.4.3</w:t>
      </w:r>
      <w:r w:rsidRPr="00333BC8">
        <w:rPr>
          <w:rFonts w:cs="Arial"/>
        </w:rPr>
        <w:tab/>
        <w:t>Resource Standard Methods</w:t>
      </w:r>
      <w:bookmarkEnd w:id="1881"/>
      <w:bookmarkEnd w:id="1882"/>
      <w:bookmarkEnd w:id="1883"/>
      <w:bookmarkEnd w:id="1884"/>
      <w:bookmarkEnd w:id="1885"/>
      <w:bookmarkEnd w:id="1886"/>
      <w:bookmarkEnd w:id="1887"/>
      <w:bookmarkEnd w:id="1888"/>
      <w:bookmarkEnd w:id="1889"/>
      <w:bookmarkEnd w:id="1890"/>
      <w:bookmarkEnd w:id="1891"/>
    </w:p>
    <w:p w14:paraId="008D1777" w14:textId="77777777" w:rsidR="00602AC0" w:rsidRPr="003B2883" w:rsidRDefault="00602AC0" w:rsidP="00876DA9">
      <w:pPr>
        <w:pStyle w:val="Heading6"/>
      </w:pPr>
      <w:bookmarkStart w:id="1892" w:name="_Toc25156289"/>
      <w:bookmarkStart w:id="1893" w:name="_Toc34124591"/>
      <w:bookmarkStart w:id="1894" w:name="_Toc43207713"/>
      <w:bookmarkStart w:id="1895" w:name="_Toc49857185"/>
      <w:bookmarkStart w:id="1896" w:name="_Toc56677021"/>
      <w:bookmarkStart w:id="1897" w:name="_Toc56691544"/>
      <w:bookmarkStart w:id="1898" w:name="_Toc56698808"/>
      <w:bookmarkStart w:id="1899" w:name="_Toc89035041"/>
      <w:bookmarkStart w:id="1900" w:name="_Toc89064839"/>
      <w:bookmarkStart w:id="1901" w:name="_Toc89180138"/>
      <w:bookmarkStart w:id="1902" w:name="_Toc97071817"/>
      <w:bookmarkStart w:id="1903" w:name="_Toc183523326"/>
      <w:r w:rsidRPr="003B2883">
        <w:t>6.1.3.4.3.1</w:t>
      </w:r>
      <w:r w:rsidRPr="003B2883">
        <w:tab/>
        <w:t>DELETE</w:t>
      </w:r>
      <w:bookmarkEnd w:id="1892"/>
      <w:bookmarkEnd w:id="1893"/>
      <w:bookmarkEnd w:id="1894"/>
      <w:bookmarkEnd w:id="1895"/>
      <w:bookmarkEnd w:id="1896"/>
      <w:bookmarkEnd w:id="1897"/>
      <w:bookmarkEnd w:id="1898"/>
      <w:bookmarkEnd w:id="1899"/>
      <w:bookmarkEnd w:id="1900"/>
      <w:bookmarkEnd w:id="1901"/>
      <w:bookmarkEnd w:id="1902"/>
      <w:bookmarkEnd w:id="1903"/>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lastRenderedPageBreak/>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82D262" w14:textId="71F823E7" w:rsidR="00D63052" w:rsidRPr="003B2883" w:rsidDel="00793F6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05CC66" w14:textId="53CD826D" w:rsidR="00D63052" w:rsidRPr="003B2883" w:rsidDel="00793F6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2A27606" w14:textId="710A4B29"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011C8842"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579DC36"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1904" w:name="_Toc25156290"/>
      <w:bookmarkStart w:id="1905" w:name="_Toc34124592"/>
      <w:bookmarkStart w:id="1906" w:name="_Toc43207714"/>
      <w:bookmarkStart w:id="1907" w:name="_Toc49857186"/>
      <w:bookmarkStart w:id="1908" w:name="_Toc56677022"/>
      <w:bookmarkStart w:id="1909" w:name="_Toc56691545"/>
      <w:bookmarkStart w:id="1910" w:name="_Toc56698809"/>
      <w:bookmarkStart w:id="1911" w:name="_Toc89035042"/>
      <w:bookmarkStart w:id="1912" w:name="_Toc89064840"/>
      <w:bookmarkStart w:id="1913" w:name="_Toc89180139"/>
      <w:bookmarkStart w:id="1914" w:name="_Toc97071818"/>
      <w:bookmarkStart w:id="1915" w:name="_Toc183523327"/>
      <w:r w:rsidRPr="003B2883">
        <w:t>6.1.3.4.4</w:t>
      </w:r>
      <w:r w:rsidRPr="003B2883">
        <w:tab/>
        <w:t>Resource Custom Operations</w:t>
      </w:r>
      <w:bookmarkEnd w:id="1904"/>
      <w:bookmarkEnd w:id="1905"/>
      <w:bookmarkEnd w:id="1906"/>
      <w:bookmarkEnd w:id="1907"/>
      <w:bookmarkEnd w:id="1908"/>
      <w:bookmarkEnd w:id="1909"/>
      <w:bookmarkEnd w:id="1910"/>
      <w:bookmarkEnd w:id="1911"/>
      <w:bookmarkEnd w:id="1912"/>
      <w:bookmarkEnd w:id="1913"/>
      <w:bookmarkEnd w:id="1914"/>
      <w:bookmarkEnd w:id="1915"/>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1916" w:name="_Toc25156291"/>
      <w:bookmarkStart w:id="1917" w:name="_Toc34124593"/>
      <w:bookmarkStart w:id="1918" w:name="_Toc43207715"/>
      <w:bookmarkStart w:id="1919" w:name="_Toc49857187"/>
      <w:bookmarkStart w:id="1920" w:name="_Toc56677023"/>
      <w:bookmarkStart w:id="1921" w:name="_Toc56691546"/>
      <w:bookmarkStart w:id="1922" w:name="_Toc56698810"/>
      <w:bookmarkStart w:id="1923" w:name="_Toc89035043"/>
      <w:bookmarkStart w:id="1924" w:name="_Toc89064841"/>
      <w:bookmarkStart w:id="1925" w:name="_Toc89180140"/>
      <w:bookmarkStart w:id="1926" w:name="_Toc97071819"/>
      <w:bookmarkStart w:id="1927" w:name="_Toc183523328"/>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1916"/>
      <w:bookmarkEnd w:id="1917"/>
      <w:bookmarkEnd w:id="1918"/>
      <w:bookmarkEnd w:id="1919"/>
      <w:bookmarkEnd w:id="1920"/>
      <w:bookmarkEnd w:id="1921"/>
      <w:bookmarkEnd w:id="1922"/>
      <w:bookmarkEnd w:id="1923"/>
      <w:bookmarkEnd w:id="1924"/>
      <w:bookmarkEnd w:id="1925"/>
      <w:bookmarkEnd w:id="1926"/>
      <w:bookmarkEnd w:id="1927"/>
    </w:p>
    <w:p w14:paraId="11FAE390" w14:textId="77777777" w:rsidR="00602AC0" w:rsidRPr="003B2883" w:rsidRDefault="00602AC0" w:rsidP="00602AC0">
      <w:pPr>
        <w:pStyle w:val="Heading5"/>
      </w:pPr>
      <w:bookmarkStart w:id="1928" w:name="_Toc25156292"/>
      <w:bookmarkStart w:id="1929" w:name="_Toc34124594"/>
      <w:bookmarkStart w:id="1930" w:name="_Toc43207716"/>
      <w:bookmarkStart w:id="1931" w:name="_Toc49857188"/>
      <w:bookmarkStart w:id="1932" w:name="_Toc56677024"/>
      <w:bookmarkStart w:id="1933" w:name="_Toc56691547"/>
      <w:bookmarkStart w:id="1934" w:name="_Toc56698811"/>
      <w:bookmarkStart w:id="1935" w:name="_Toc89035044"/>
      <w:bookmarkStart w:id="1936" w:name="_Toc89064842"/>
      <w:bookmarkStart w:id="1937" w:name="_Toc89180141"/>
      <w:bookmarkStart w:id="1938" w:name="_Toc97071820"/>
      <w:bookmarkStart w:id="1939" w:name="_Toc183523329"/>
      <w:r w:rsidRPr="003B2883">
        <w:t>6.1.3.5.1</w:t>
      </w:r>
      <w:r w:rsidRPr="003B2883">
        <w:tab/>
        <w:t>Description</w:t>
      </w:r>
      <w:bookmarkEnd w:id="1928"/>
      <w:bookmarkEnd w:id="1929"/>
      <w:bookmarkEnd w:id="1930"/>
      <w:bookmarkEnd w:id="1931"/>
      <w:bookmarkEnd w:id="1932"/>
      <w:bookmarkEnd w:id="1933"/>
      <w:bookmarkEnd w:id="1934"/>
      <w:bookmarkEnd w:id="1935"/>
      <w:bookmarkEnd w:id="1936"/>
      <w:bookmarkEnd w:id="1937"/>
      <w:bookmarkEnd w:id="1938"/>
      <w:bookmarkEnd w:id="1939"/>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1940" w:name="_Toc25156293"/>
      <w:bookmarkStart w:id="1941" w:name="_Toc34124595"/>
      <w:bookmarkStart w:id="1942" w:name="_Toc43207717"/>
      <w:bookmarkStart w:id="1943" w:name="_Toc49857189"/>
      <w:bookmarkStart w:id="1944" w:name="_Toc56677025"/>
      <w:bookmarkStart w:id="1945" w:name="_Toc56691548"/>
      <w:bookmarkStart w:id="1946" w:name="_Toc56698812"/>
      <w:bookmarkStart w:id="1947" w:name="_Toc89035045"/>
      <w:bookmarkStart w:id="1948" w:name="_Toc89064843"/>
      <w:bookmarkStart w:id="1949" w:name="_Toc89180142"/>
      <w:bookmarkStart w:id="1950" w:name="_Toc97071821"/>
      <w:bookmarkStart w:id="1951" w:name="_Toc183523330"/>
      <w:r w:rsidRPr="003B2883">
        <w:t>6.1.3.5.2</w:t>
      </w:r>
      <w:r w:rsidRPr="003B2883">
        <w:tab/>
        <w:t>Resource Definition</w:t>
      </w:r>
      <w:bookmarkEnd w:id="1940"/>
      <w:bookmarkEnd w:id="1941"/>
      <w:bookmarkEnd w:id="1942"/>
      <w:bookmarkEnd w:id="1943"/>
      <w:bookmarkEnd w:id="1944"/>
      <w:bookmarkEnd w:id="1945"/>
      <w:bookmarkEnd w:id="1946"/>
      <w:bookmarkEnd w:id="1947"/>
      <w:bookmarkEnd w:id="1948"/>
      <w:bookmarkEnd w:id="1949"/>
      <w:bookmarkEnd w:id="1950"/>
      <w:bookmarkEnd w:id="1951"/>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7ADBB9B0" w14:textId="77777777" w:rsidR="00C37BA8" w:rsidRDefault="00C37BA8" w:rsidP="00602AC0"/>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3968E38F" w:rsidR="00730976" w:rsidRPr="003B2883" w:rsidRDefault="00730976" w:rsidP="00730976">
            <w:pPr>
              <w:pStyle w:val="TAL"/>
            </w:pPr>
            <w:r w:rsidRPr="003B2883">
              <w:t xml:space="preserve">See </w:t>
            </w:r>
            <w:r w:rsidR="00B95277">
              <w:t>clause </w:t>
            </w:r>
            <w:r w:rsidR="00B95277" w:rsidRPr="003B2883">
              <w:t>6</w:t>
            </w:r>
            <w:r w:rsidRPr="003B2883">
              <w:t>.1.1.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4869DB50" w:rsidR="00730976" w:rsidRPr="003B2883" w:rsidRDefault="00730976" w:rsidP="00730976">
            <w:pPr>
              <w:pStyle w:val="TAL"/>
            </w:pPr>
            <w:r w:rsidRPr="003B2883">
              <w:t xml:space="preserve">Represents the Subscription Permanent Identifier (see 3GPP TS 23.501 [2] </w:t>
            </w:r>
            <w:r w:rsidR="00B95277">
              <w:t>clause </w:t>
            </w:r>
            <w:r w:rsidR="00B95277" w:rsidRPr="003B2883">
              <w:t>5</w:t>
            </w:r>
            <w:r w:rsidRPr="003B2883">
              <w:t>.9.2)</w:t>
            </w:r>
            <w:r w:rsidRPr="003B2883">
              <w:br/>
            </w:r>
            <w:r w:rsidRPr="003B2883">
              <w:tab/>
              <w:t xml:space="preserve">pattern: </w:t>
            </w:r>
            <w:r>
              <w:t>see pattern of type Supi in 3GPP TS 29.571 [6]</w:t>
            </w:r>
          </w:p>
          <w:p w14:paraId="74F6E217" w14:textId="1B32F2C6" w:rsidR="00730976" w:rsidRPr="003B2883" w:rsidRDefault="00730976" w:rsidP="00730976">
            <w:pPr>
              <w:pStyle w:val="TAL"/>
            </w:pPr>
            <w:r w:rsidRPr="003B2883">
              <w:t xml:space="preserve">Or represents the Permanent Equipment Identifier (see 3GPP TS 23.501 [2] </w:t>
            </w:r>
            <w:r w:rsidR="00B95277">
              <w:t>clause </w:t>
            </w:r>
            <w:r w:rsidR="00B95277" w:rsidRPr="003B2883">
              <w:t>5</w:t>
            </w:r>
            <w:r w:rsidRPr="003B2883">
              <w:t>.9.3)</w:t>
            </w:r>
          </w:p>
          <w:p w14:paraId="3E4C727C" w14:textId="77777777" w:rsidR="00730976" w:rsidRPr="003B2883" w:rsidRDefault="00730976" w:rsidP="00730976">
            <w:pPr>
              <w:pStyle w:val="TAL"/>
            </w:pPr>
            <w:r w:rsidRPr="003B2883">
              <w:tab/>
              <w:t>pattern: "(imei-[0-9]{15}|imeisv-[0-9]{16})"</w:t>
            </w:r>
          </w:p>
          <w:p w14:paraId="15D0C8B4" w14:textId="2BF6721C" w:rsidR="00730976" w:rsidRPr="003B2883" w:rsidRDefault="00730976" w:rsidP="00730976">
            <w:pPr>
              <w:pStyle w:val="TAL"/>
            </w:pPr>
            <w:r w:rsidRPr="003B2883">
              <w:t xml:space="preserve">Or represents the LCS Correlation ID (see 3GPP TS 29.572 [25] </w:t>
            </w:r>
            <w:r w:rsidR="00B95277">
              <w:t>clause </w:t>
            </w:r>
            <w:r w:rsidR="00B95277" w:rsidRPr="003B2883">
              <w:t>6</w:t>
            </w:r>
            <w:r w:rsidRPr="003B2883">
              <w:t>.1.6.3.2)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Pr="003B2883" w:rsidRDefault="00602AC0" w:rsidP="00602AC0"/>
    <w:p w14:paraId="35DD850D" w14:textId="77777777" w:rsidR="00602AC0" w:rsidRPr="003B2883" w:rsidRDefault="00602AC0" w:rsidP="00602AC0">
      <w:pPr>
        <w:pStyle w:val="Heading5"/>
      </w:pPr>
      <w:bookmarkStart w:id="1952" w:name="_Toc25156294"/>
      <w:bookmarkStart w:id="1953" w:name="_Toc34124596"/>
      <w:bookmarkStart w:id="1954" w:name="_Toc43207718"/>
      <w:bookmarkStart w:id="1955" w:name="_Toc49857190"/>
      <w:bookmarkStart w:id="1956" w:name="_Toc56677026"/>
      <w:bookmarkStart w:id="1957" w:name="_Toc56691549"/>
      <w:bookmarkStart w:id="1958" w:name="_Toc56698813"/>
      <w:bookmarkStart w:id="1959" w:name="_Toc89035046"/>
      <w:bookmarkStart w:id="1960" w:name="_Toc89064844"/>
      <w:bookmarkStart w:id="1961" w:name="_Toc89180143"/>
      <w:bookmarkStart w:id="1962" w:name="_Toc97071822"/>
      <w:bookmarkStart w:id="1963" w:name="_Toc183523331"/>
      <w:r w:rsidRPr="003B2883">
        <w:t>6.1.3.5.3</w:t>
      </w:r>
      <w:r w:rsidRPr="003B2883">
        <w:tab/>
        <w:t>Resource Standard Methods</w:t>
      </w:r>
      <w:bookmarkEnd w:id="1952"/>
      <w:bookmarkEnd w:id="1953"/>
      <w:bookmarkEnd w:id="1954"/>
      <w:bookmarkEnd w:id="1955"/>
      <w:bookmarkEnd w:id="1956"/>
      <w:bookmarkEnd w:id="1957"/>
      <w:bookmarkEnd w:id="1958"/>
      <w:bookmarkEnd w:id="1959"/>
      <w:bookmarkEnd w:id="1960"/>
      <w:bookmarkEnd w:id="1961"/>
      <w:bookmarkEnd w:id="1962"/>
      <w:bookmarkEnd w:id="1963"/>
    </w:p>
    <w:p w14:paraId="0E461DA4" w14:textId="77777777" w:rsidR="00602AC0" w:rsidRPr="003B2883" w:rsidRDefault="00602AC0" w:rsidP="00876DA9">
      <w:pPr>
        <w:pStyle w:val="Heading6"/>
        <w:rPr>
          <w:lang w:eastAsia="zh-CN"/>
        </w:rPr>
      </w:pPr>
      <w:bookmarkStart w:id="1964" w:name="_Toc25156295"/>
      <w:bookmarkStart w:id="1965" w:name="_Toc34124597"/>
      <w:bookmarkStart w:id="1966" w:name="_Toc43207719"/>
      <w:bookmarkStart w:id="1967" w:name="_Toc49857191"/>
      <w:bookmarkStart w:id="1968" w:name="_Toc56677027"/>
      <w:bookmarkStart w:id="1969" w:name="_Toc56691550"/>
      <w:bookmarkStart w:id="1970" w:name="_Toc56698814"/>
      <w:bookmarkStart w:id="1971" w:name="_Toc89035047"/>
      <w:bookmarkStart w:id="1972" w:name="_Toc89064845"/>
      <w:bookmarkStart w:id="1973" w:name="_Toc89180144"/>
      <w:bookmarkStart w:id="1974" w:name="_Toc97071823"/>
      <w:bookmarkStart w:id="1975" w:name="_Toc183523332"/>
      <w:r w:rsidRPr="003B2883">
        <w:t>6.1.3.5.3.1</w:t>
      </w:r>
      <w:r w:rsidRPr="003B2883">
        <w:tab/>
      </w:r>
      <w:r w:rsidRPr="003B2883">
        <w:rPr>
          <w:rFonts w:hint="eastAsia"/>
          <w:lang w:eastAsia="zh-CN"/>
        </w:rPr>
        <w:t>POST</w:t>
      </w:r>
      <w:bookmarkEnd w:id="1964"/>
      <w:bookmarkEnd w:id="1965"/>
      <w:bookmarkEnd w:id="1966"/>
      <w:bookmarkEnd w:id="1967"/>
      <w:bookmarkEnd w:id="1968"/>
      <w:bookmarkEnd w:id="1969"/>
      <w:bookmarkEnd w:id="1970"/>
      <w:bookmarkEnd w:id="1971"/>
      <w:bookmarkEnd w:id="1972"/>
      <w:bookmarkEnd w:id="1973"/>
      <w:bookmarkEnd w:id="1974"/>
      <w:bookmarkEnd w:id="1975"/>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1976"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1976"/>
    </w:tbl>
    <w:p w14:paraId="20431A1F" w14:textId="77777777" w:rsidR="00602AC0" w:rsidRPr="003B2883" w:rsidRDefault="00602AC0" w:rsidP="00602AC0"/>
    <w:p w14:paraId="494DE5DC"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lastRenderedPageBreak/>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7777777"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1977"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1977"/>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375E8117" w14:textId="77777777"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7B8ACB9" w14:textId="77777777" w:rsidR="00932C1F" w:rsidRDefault="00932C1F" w:rsidP="00932C1F">
            <w:pPr>
              <w:pStyle w:val="TAL"/>
            </w:pPr>
            <w:r w:rsidRPr="003B2883">
              <w:t xml:space="preserve">The Location header of the response shall be set to </w:t>
            </w:r>
            <w:r w:rsidRPr="003B2883">
              <w:rPr>
                <w:rFonts w:hint="eastAsia"/>
                <w:lang w:eastAsia="zh-CN"/>
              </w:rPr>
              <w:t xml:space="preserve">URI of the resource located on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2325B36C" w14:textId="35F2A862" w:rsidR="00316B40" w:rsidRPr="003B2883" w:rsidRDefault="00316B40" w:rsidP="00932C1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2B1AC599" w14:textId="4F59C497" w:rsidR="00932C1F" w:rsidRDefault="00932C1F" w:rsidP="00932C1F">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Pr="003B2883" w:rsidRDefault="00602AC0" w:rsidP="001D4998">
            <w:pPr>
              <w:pStyle w:val="TAL"/>
            </w:pPr>
            <w:r>
              <w:t>-</w:t>
            </w:r>
            <w:r>
              <w:tab/>
              <w:t>SM_CONTEXT_RELOCATION_REQUIRED</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lastRenderedPageBreak/>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1978"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501CA745"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rsidR="00B95277">
              <w:t>clause </w:t>
            </w:r>
            <w:r w:rsidR="00B95277" w:rsidRPr="003B2883">
              <w:t>4</w:t>
            </w:r>
            <w:r w:rsidRPr="003B2883">
              <w:t>.2.3.3 of 3GPP TS 23.502 [3]);</w:t>
            </w:r>
          </w:p>
          <w:p w14:paraId="392CE42A" w14:textId="248C574A"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rsidR="00B95277">
              <w:t>clause </w:t>
            </w:r>
            <w:r w:rsidR="00B95277" w:rsidRPr="003B2883">
              <w:t>4</w:t>
            </w:r>
            <w:r w:rsidRPr="003B2883">
              <w:t>.9.1.2.1 and 4.9.1.3.1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7C68DAF0" w:rsidR="00876641" w:rsidRDefault="00876641" w:rsidP="001D4998">
            <w:pPr>
              <w:pStyle w:val="TAL"/>
              <w:ind w:left="301" w:hanging="301"/>
            </w:pPr>
            <w:r>
              <w:t>-</w:t>
            </w:r>
            <w:r>
              <w:tab/>
            </w:r>
            <w:r w:rsidR="002D54B7" w:rsidRPr="002D54B7">
              <w:t xml:space="preserve">REJECTION_DUE_TO_PAGING_RESTRICTION, if Paging Restrictions information restricts the N1N2MessageTransfer request from causing paging as specified in 3GPP </w:t>
            </w:r>
            <w:r w:rsidR="00B95277" w:rsidRPr="002D54B7">
              <w:t>TS</w:t>
            </w:r>
            <w:r w:rsidR="00B95277">
              <w:t> </w:t>
            </w:r>
            <w:r w:rsidR="00B95277" w:rsidRPr="002D54B7">
              <w:t>2</w:t>
            </w:r>
            <w:r w:rsidR="003074AC">
              <w:t>3</w:t>
            </w:r>
            <w:r w:rsidR="002D54B7" w:rsidRPr="002D54B7">
              <w:t>.501</w:t>
            </w:r>
            <w:r w:rsidR="00B95277">
              <w:t> </w:t>
            </w:r>
            <w:r w:rsidR="00B95277" w:rsidRPr="002D54B7">
              <w:t>[</w:t>
            </w:r>
            <w:r w:rsidR="003074AC">
              <w:t>2</w:t>
            </w:r>
            <w:r w:rsidR="002D54B7" w:rsidRPr="002D54B7">
              <w:t xml:space="preserve">] </w:t>
            </w:r>
            <w:r w:rsidR="00B95277" w:rsidRPr="002D54B7">
              <w:t>clause</w:t>
            </w:r>
            <w:r w:rsidR="00B95277">
              <w:t> </w:t>
            </w:r>
            <w:r w:rsidR="00B95277" w:rsidRPr="002D54B7">
              <w:t>5</w:t>
            </w:r>
            <w:r w:rsidR="002D54B7" w:rsidRPr="002D54B7">
              <w:t>.</w:t>
            </w:r>
            <w:r w:rsidR="003074AC">
              <w:t>38</w:t>
            </w:r>
            <w:r w:rsidR="002D54B7" w:rsidRPr="002D54B7">
              <w:t>.5</w:t>
            </w:r>
          </w:p>
          <w:p w14:paraId="4EC97BE6" w14:textId="77777777" w:rsidR="002D54B7" w:rsidRPr="003B2883" w:rsidRDefault="002D54B7" w:rsidP="001D4998">
            <w:pPr>
              <w:pStyle w:val="TAL"/>
              <w:ind w:left="301" w:hanging="301"/>
            </w:pPr>
          </w:p>
          <w:p w14:paraId="63A58AE7" w14:textId="77777777" w:rsidR="00602AC0" w:rsidRPr="003B2883" w:rsidRDefault="00602AC0" w:rsidP="001D4998">
            <w:pPr>
              <w:pStyle w:val="TAL"/>
              <w:ind w:left="301" w:hanging="301"/>
            </w:pPr>
            <w:r w:rsidRPr="003B2883">
              <w:t>See table 6.1.7.3-1 for the description of these errors.</w:t>
            </w: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1979" w:name="_PERM_MCCTEMPBM_CRPT03410079___2" w:colFirst="4" w:colLast="4"/>
            <w:bookmarkEnd w:id="1978"/>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Pr="003B2883" w:rsidRDefault="00602AC0" w:rsidP="001D4998">
            <w:pPr>
              <w:pStyle w:val="TAL"/>
              <w:ind w:left="301" w:hanging="301"/>
            </w:pPr>
            <w:r w:rsidRPr="003B2883">
              <w:t>-</w:t>
            </w:r>
            <w:r w:rsidRPr="003B2883">
              <w:tab/>
              <w:t>UE_NOT_REACHABLE, if the UE is not reachable for paging;</w:t>
            </w:r>
          </w:p>
          <w:p w14:paraId="3708CA93" w14:textId="77777777" w:rsidR="00602AC0" w:rsidRPr="003B2883" w:rsidRDefault="00602AC0" w:rsidP="001D4998">
            <w:pPr>
              <w:pStyle w:val="TAL"/>
              <w:ind w:left="301" w:hanging="301"/>
            </w:pPr>
          </w:p>
          <w:p w14:paraId="6750305B" w14:textId="77777777" w:rsidR="00602AC0" w:rsidRPr="003B2883" w:rsidRDefault="00602AC0" w:rsidP="001D4998">
            <w:pPr>
              <w:pStyle w:val="TAL"/>
              <w:ind w:left="301" w:hanging="301"/>
            </w:pPr>
            <w:r w:rsidRPr="003B2883">
              <w:t>See table 6.1.7.3-1 for the description of these errors.</w:t>
            </w:r>
          </w:p>
        </w:tc>
      </w:tr>
      <w:bookmarkEnd w:id="1979"/>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42AF2ED" w14:textId="78819437"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EC1B32A" w:rsidR="00316B40" w:rsidRPr="00D67AB2" w:rsidRDefault="00316B40" w:rsidP="00730976">
            <w:pPr>
              <w:pStyle w:val="TAL"/>
            </w:pPr>
            <w:r>
              <w:t xml:space="preserve">Or the same URI, </w:t>
            </w:r>
            <w:r w:rsidRPr="00A563BE">
              <w:t>if a request is redirected to the same target resource via a different SCP.</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lastRenderedPageBreak/>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26DA7B03" w:rsidR="00316B40" w:rsidRPr="00D67AB2" w:rsidRDefault="00316B40" w:rsidP="00E94EE4">
            <w:pPr>
              <w:pStyle w:val="TAL"/>
            </w:pPr>
            <w:r>
              <w:t xml:space="preserve">Or the same URI, </w:t>
            </w:r>
            <w:r w:rsidRPr="00A563BE">
              <w:t>if a request is redirected to the same target resource via a different SCP.</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1980" w:name="_Toc25156296"/>
      <w:bookmarkStart w:id="1981" w:name="_Toc34124598"/>
      <w:bookmarkStart w:id="1982" w:name="_Toc43207720"/>
      <w:bookmarkStart w:id="1983" w:name="_Toc49857192"/>
      <w:bookmarkStart w:id="1984" w:name="_Toc56677028"/>
      <w:bookmarkStart w:id="1985" w:name="_Toc56691551"/>
      <w:bookmarkStart w:id="1986" w:name="_Toc56698815"/>
      <w:bookmarkStart w:id="1987" w:name="_Toc89035048"/>
      <w:bookmarkStart w:id="1988" w:name="_Toc89064846"/>
      <w:bookmarkStart w:id="1989" w:name="_Toc89180145"/>
      <w:bookmarkStart w:id="1990" w:name="_Toc97071824"/>
      <w:bookmarkStart w:id="1991" w:name="_Toc183523333"/>
      <w:r w:rsidRPr="003B2883">
        <w:t>6.1.3.6</w:t>
      </w:r>
      <w:r w:rsidRPr="003B2883">
        <w:tab/>
        <w:t>Resource: subscriptions</w:t>
      </w:r>
      <w:r w:rsidRPr="003B2883">
        <w:rPr>
          <w:rFonts w:hint="eastAsia"/>
          <w:lang w:eastAsia="zh-CN"/>
        </w:rPr>
        <w:t xml:space="preserve"> collection</w:t>
      </w:r>
      <w:bookmarkEnd w:id="1980"/>
      <w:bookmarkEnd w:id="1981"/>
      <w:bookmarkEnd w:id="1982"/>
      <w:bookmarkEnd w:id="1983"/>
      <w:bookmarkEnd w:id="1984"/>
      <w:bookmarkEnd w:id="1985"/>
      <w:bookmarkEnd w:id="1986"/>
      <w:bookmarkEnd w:id="1987"/>
      <w:bookmarkEnd w:id="1988"/>
      <w:bookmarkEnd w:id="1989"/>
      <w:bookmarkEnd w:id="1990"/>
      <w:bookmarkEnd w:id="1991"/>
    </w:p>
    <w:p w14:paraId="49F7D433" w14:textId="77777777" w:rsidR="00602AC0" w:rsidRPr="003B2883" w:rsidRDefault="00602AC0" w:rsidP="00602AC0">
      <w:pPr>
        <w:pStyle w:val="Heading5"/>
      </w:pPr>
      <w:bookmarkStart w:id="1992" w:name="_Toc25156297"/>
      <w:bookmarkStart w:id="1993" w:name="_Toc34124599"/>
      <w:bookmarkStart w:id="1994" w:name="_Toc43207721"/>
      <w:bookmarkStart w:id="1995" w:name="_Toc49857193"/>
      <w:bookmarkStart w:id="1996" w:name="_Toc56677029"/>
      <w:bookmarkStart w:id="1997" w:name="_Toc56691552"/>
      <w:bookmarkStart w:id="1998" w:name="_Toc56698816"/>
      <w:bookmarkStart w:id="1999" w:name="_Toc89035049"/>
      <w:bookmarkStart w:id="2000" w:name="_Toc89064847"/>
      <w:bookmarkStart w:id="2001" w:name="_Toc89180146"/>
      <w:bookmarkStart w:id="2002" w:name="_Toc97071825"/>
      <w:bookmarkStart w:id="2003" w:name="_Toc183523334"/>
      <w:r w:rsidRPr="003B2883">
        <w:t>6.1.3.6.1</w:t>
      </w:r>
      <w:r w:rsidRPr="003B2883">
        <w:tab/>
        <w:t>Description</w:t>
      </w:r>
      <w:bookmarkEnd w:id="1992"/>
      <w:bookmarkEnd w:id="1993"/>
      <w:bookmarkEnd w:id="1994"/>
      <w:bookmarkEnd w:id="1995"/>
      <w:bookmarkEnd w:id="1996"/>
      <w:bookmarkEnd w:id="1997"/>
      <w:bookmarkEnd w:id="1998"/>
      <w:bookmarkEnd w:id="1999"/>
      <w:bookmarkEnd w:id="2000"/>
      <w:bookmarkEnd w:id="2001"/>
      <w:bookmarkEnd w:id="2002"/>
      <w:bookmarkEnd w:id="2003"/>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2004" w:name="_Toc25156298"/>
      <w:bookmarkStart w:id="2005" w:name="_Toc34124600"/>
      <w:bookmarkStart w:id="2006" w:name="_Toc43207722"/>
      <w:bookmarkStart w:id="2007" w:name="_Toc49857194"/>
      <w:bookmarkStart w:id="2008" w:name="_Toc56677030"/>
      <w:bookmarkStart w:id="2009" w:name="_Toc56691553"/>
      <w:bookmarkStart w:id="2010" w:name="_Toc56698817"/>
      <w:bookmarkStart w:id="2011" w:name="_Toc89035050"/>
      <w:bookmarkStart w:id="2012" w:name="_Toc89064848"/>
      <w:bookmarkStart w:id="2013" w:name="_Toc89180147"/>
      <w:bookmarkStart w:id="2014" w:name="_Toc97071826"/>
      <w:bookmarkStart w:id="2015" w:name="_Toc183523335"/>
      <w:r w:rsidRPr="003B2883">
        <w:t>6.1.3.6.2</w:t>
      </w:r>
      <w:r w:rsidRPr="003B2883">
        <w:tab/>
        <w:t>Resource Definition</w:t>
      </w:r>
      <w:bookmarkEnd w:id="2004"/>
      <w:bookmarkEnd w:id="2005"/>
      <w:bookmarkEnd w:id="2006"/>
      <w:bookmarkEnd w:id="2007"/>
      <w:bookmarkEnd w:id="2008"/>
      <w:bookmarkEnd w:id="2009"/>
      <w:bookmarkEnd w:id="2010"/>
      <w:bookmarkEnd w:id="2011"/>
      <w:bookmarkEnd w:id="2012"/>
      <w:bookmarkEnd w:id="2013"/>
      <w:bookmarkEnd w:id="2014"/>
      <w:bookmarkEnd w:id="2015"/>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40976C90" w:rsidR="00730976" w:rsidRPr="003B2883" w:rsidRDefault="00730976" w:rsidP="00730976">
            <w:pPr>
              <w:pStyle w:val="TAL"/>
            </w:pPr>
            <w:r w:rsidRPr="003B2883">
              <w:t xml:space="preserve">See </w:t>
            </w:r>
            <w:r w:rsidR="00B95277">
              <w:t>clause </w:t>
            </w:r>
            <w:r w:rsidR="00B95277" w:rsidRPr="003B2883">
              <w:t>6</w:t>
            </w:r>
            <w:r w:rsidRPr="003B2883">
              <w:t>.1.1.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016" w:name="_Toc25156299"/>
      <w:bookmarkStart w:id="2017" w:name="_Toc34124601"/>
      <w:bookmarkStart w:id="2018" w:name="_Toc43207723"/>
      <w:bookmarkStart w:id="2019" w:name="_Toc49857195"/>
      <w:bookmarkStart w:id="2020" w:name="_Toc56677031"/>
      <w:bookmarkStart w:id="2021" w:name="_Toc56691554"/>
      <w:bookmarkStart w:id="2022" w:name="_Toc56698818"/>
      <w:bookmarkStart w:id="2023" w:name="_Toc89035051"/>
      <w:bookmarkStart w:id="2024" w:name="_Toc89064849"/>
      <w:bookmarkStart w:id="2025" w:name="_Toc89180148"/>
      <w:bookmarkStart w:id="2026" w:name="_Toc97071827"/>
      <w:bookmarkStart w:id="2027" w:name="_Toc183523336"/>
      <w:r w:rsidRPr="003B2883">
        <w:t>6.1.3.6.3</w:t>
      </w:r>
      <w:r w:rsidRPr="003B2883">
        <w:tab/>
        <w:t>Resource Standard Methods</w:t>
      </w:r>
      <w:bookmarkEnd w:id="2016"/>
      <w:bookmarkEnd w:id="2017"/>
      <w:bookmarkEnd w:id="2018"/>
      <w:bookmarkEnd w:id="2019"/>
      <w:bookmarkEnd w:id="2020"/>
      <w:bookmarkEnd w:id="2021"/>
      <w:bookmarkEnd w:id="2022"/>
      <w:bookmarkEnd w:id="2023"/>
      <w:bookmarkEnd w:id="2024"/>
      <w:bookmarkEnd w:id="2025"/>
      <w:bookmarkEnd w:id="2026"/>
      <w:bookmarkEnd w:id="2027"/>
    </w:p>
    <w:p w14:paraId="65614191" w14:textId="77777777" w:rsidR="00602AC0" w:rsidRPr="003B2883" w:rsidRDefault="00602AC0" w:rsidP="00876DA9">
      <w:pPr>
        <w:pStyle w:val="Heading6"/>
        <w:rPr>
          <w:lang w:eastAsia="zh-CN"/>
        </w:rPr>
      </w:pPr>
      <w:bookmarkStart w:id="2028" w:name="_Toc25156300"/>
      <w:bookmarkStart w:id="2029" w:name="_Toc34124602"/>
      <w:bookmarkStart w:id="2030" w:name="_Toc43207724"/>
      <w:bookmarkStart w:id="2031" w:name="_Toc49857196"/>
      <w:bookmarkStart w:id="2032" w:name="_Toc56677032"/>
      <w:bookmarkStart w:id="2033" w:name="_Toc56691555"/>
      <w:bookmarkStart w:id="2034" w:name="_Toc56698819"/>
      <w:bookmarkStart w:id="2035" w:name="_Toc89035052"/>
      <w:bookmarkStart w:id="2036" w:name="_Toc89064850"/>
      <w:bookmarkStart w:id="2037" w:name="_Toc89180149"/>
      <w:bookmarkStart w:id="2038" w:name="_Toc97071828"/>
      <w:bookmarkStart w:id="2039" w:name="_Toc183523337"/>
      <w:r w:rsidRPr="003B2883">
        <w:t>6.1.3.6.3.1</w:t>
      </w:r>
      <w:r w:rsidRPr="003B2883">
        <w:tab/>
      </w:r>
      <w:r w:rsidRPr="003B2883">
        <w:rPr>
          <w:rFonts w:hint="eastAsia"/>
          <w:lang w:eastAsia="zh-CN"/>
        </w:rPr>
        <w:t>POST</w:t>
      </w:r>
      <w:bookmarkEnd w:id="2028"/>
      <w:bookmarkEnd w:id="2029"/>
      <w:bookmarkEnd w:id="2030"/>
      <w:bookmarkEnd w:id="2031"/>
      <w:bookmarkEnd w:id="2032"/>
      <w:bookmarkEnd w:id="2033"/>
      <w:bookmarkEnd w:id="2034"/>
      <w:bookmarkEnd w:id="2035"/>
      <w:bookmarkEnd w:id="2036"/>
      <w:bookmarkEnd w:id="2037"/>
      <w:bookmarkEnd w:id="2038"/>
      <w:bookmarkEnd w:id="2039"/>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lastRenderedPageBreak/>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839849C" w14:textId="08E8A4C4"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D673104" w14:textId="51B8EB53"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040" w:name="_PERM_MCCTEMPBM_CRPT03410081___2"/>
            <w:r w:rsidRPr="003B2883">
              <w:t>- UNSPECIFIED</w:t>
            </w:r>
          </w:p>
          <w:bookmarkEnd w:id="2040"/>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EDA0137" w14:textId="2F56A48F" w:rsidR="00350F4E" w:rsidRPr="007570C2"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1018A14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382E930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041" w:name="_Toc25156301"/>
      <w:bookmarkStart w:id="2042" w:name="_Toc34124603"/>
      <w:bookmarkStart w:id="2043" w:name="_Toc43207725"/>
      <w:bookmarkStart w:id="2044" w:name="_Toc49857197"/>
      <w:bookmarkStart w:id="2045" w:name="_Toc56677033"/>
      <w:bookmarkStart w:id="2046" w:name="_Toc56691556"/>
      <w:bookmarkStart w:id="2047" w:name="_Toc56698820"/>
      <w:bookmarkStart w:id="2048" w:name="_Toc89035053"/>
      <w:bookmarkStart w:id="2049" w:name="_Toc89064851"/>
      <w:bookmarkStart w:id="2050" w:name="_Toc89180150"/>
      <w:bookmarkStart w:id="2051" w:name="_Toc97071829"/>
      <w:bookmarkStart w:id="2052" w:name="_Toc183523338"/>
      <w:r w:rsidRPr="003B2883">
        <w:lastRenderedPageBreak/>
        <w:t>6.1.3.7</w:t>
      </w:r>
      <w:r w:rsidRPr="003B2883">
        <w:tab/>
        <w:t xml:space="preserve">Resource: </w:t>
      </w:r>
      <w:r w:rsidRPr="003B2883">
        <w:rPr>
          <w:rFonts w:hint="eastAsia"/>
          <w:lang w:eastAsia="zh-CN"/>
        </w:rPr>
        <w:t>individual subscription</w:t>
      </w:r>
      <w:bookmarkEnd w:id="2041"/>
      <w:bookmarkEnd w:id="2042"/>
      <w:bookmarkEnd w:id="2043"/>
      <w:bookmarkEnd w:id="2044"/>
      <w:bookmarkEnd w:id="2045"/>
      <w:bookmarkEnd w:id="2046"/>
      <w:bookmarkEnd w:id="2047"/>
      <w:bookmarkEnd w:id="2048"/>
      <w:bookmarkEnd w:id="2049"/>
      <w:bookmarkEnd w:id="2050"/>
      <w:bookmarkEnd w:id="2051"/>
      <w:bookmarkEnd w:id="2052"/>
    </w:p>
    <w:p w14:paraId="544B849C" w14:textId="77777777" w:rsidR="00602AC0" w:rsidRPr="003B2883" w:rsidRDefault="00602AC0" w:rsidP="00602AC0">
      <w:pPr>
        <w:pStyle w:val="Heading5"/>
      </w:pPr>
      <w:bookmarkStart w:id="2053" w:name="_Toc25156302"/>
      <w:bookmarkStart w:id="2054" w:name="_Toc34124604"/>
      <w:bookmarkStart w:id="2055" w:name="_Toc43207726"/>
      <w:bookmarkStart w:id="2056" w:name="_Toc49857198"/>
      <w:bookmarkStart w:id="2057" w:name="_Toc56677034"/>
      <w:bookmarkStart w:id="2058" w:name="_Toc56691557"/>
      <w:bookmarkStart w:id="2059" w:name="_Toc56698821"/>
      <w:bookmarkStart w:id="2060" w:name="_Toc89035054"/>
      <w:bookmarkStart w:id="2061" w:name="_Toc89064852"/>
      <w:bookmarkStart w:id="2062" w:name="_Toc89180151"/>
      <w:bookmarkStart w:id="2063" w:name="_Toc97071830"/>
      <w:bookmarkStart w:id="2064" w:name="_Toc183523339"/>
      <w:r w:rsidRPr="003B2883">
        <w:t>6.1.3.7.1</w:t>
      </w:r>
      <w:r w:rsidRPr="003B2883">
        <w:tab/>
        <w:t>Description</w:t>
      </w:r>
      <w:bookmarkEnd w:id="2053"/>
      <w:bookmarkEnd w:id="2054"/>
      <w:bookmarkEnd w:id="2055"/>
      <w:bookmarkEnd w:id="2056"/>
      <w:bookmarkEnd w:id="2057"/>
      <w:bookmarkEnd w:id="2058"/>
      <w:bookmarkEnd w:id="2059"/>
      <w:bookmarkEnd w:id="2060"/>
      <w:bookmarkEnd w:id="2061"/>
      <w:bookmarkEnd w:id="2062"/>
      <w:bookmarkEnd w:id="2063"/>
      <w:bookmarkEnd w:id="2064"/>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065" w:name="_Toc25156303"/>
      <w:bookmarkStart w:id="2066" w:name="_Toc34124605"/>
      <w:bookmarkStart w:id="2067" w:name="_Toc43207727"/>
      <w:bookmarkStart w:id="2068" w:name="_Toc49857199"/>
      <w:bookmarkStart w:id="2069" w:name="_Toc56677035"/>
      <w:bookmarkStart w:id="2070" w:name="_Toc56691558"/>
      <w:bookmarkStart w:id="2071" w:name="_Toc56698822"/>
      <w:bookmarkStart w:id="2072" w:name="_Toc89035055"/>
      <w:bookmarkStart w:id="2073" w:name="_Toc89064853"/>
      <w:bookmarkStart w:id="2074" w:name="_Toc89180152"/>
      <w:bookmarkStart w:id="2075" w:name="_Toc97071831"/>
      <w:bookmarkStart w:id="2076" w:name="_Toc183523340"/>
      <w:r w:rsidRPr="003B2883">
        <w:t>6.1.3.7.2</w:t>
      </w:r>
      <w:r w:rsidRPr="003B2883">
        <w:tab/>
        <w:t>Resource Definition</w:t>
      </w:r>
      <w:bookmarkEnd w:id="2065"/>
      <w:bookmarkEnd w:id="2066"/>
      <w:bookmarkEnd w:id="2067"/>
      <w:bookmarkEnd w:id="2068"/>
      <w:bookmarkEnd w:id="2069"/>
      <w:bookmarkEnd w:id="2070"/>
      <w:bookmarkEnd w:id="2071"/>
      <w:bookmarkEnd w:id="2072"/>
      <w:bookmarkEnd w:id="2073"/>
      <w:bookmarkEnd w:id="2074"/>
      <w:bookmarkEnd w:id="2075"/>
      <w:bookmarkEnd w:id="2076"/>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02E259C2" w:rsidR="00730976" w:rsidRPr="003B2883" w:rsidRDefault="00730976" w:rsidP="00730976">
            <w:pPr>
              <w:pStyle w:val="TAL"/>
            </w:pPr>
            <w:r w:rsidRPr="003B2883">
              <w:t xml:space="preserve">See </w:t>
            </w:r>
            <w:r w:rsidR="00B95277">
              <w:t>clause </w:t>
            </w:r>
            <w:r w:rsidR="00B95277" w:rsidRPr="003B2883">
              <w:t>6</w:t>
            </w:r>
            <w:r w:rsidRPr="003B2883">
              <w:t>.1.1.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077" w:name="_Toc25156304"/>
      <w:bookmarkStart w:id="2078" w:name="_Toc34124606"/>
      <w:bookmarkStart w:id="2079" w:name="_Toc43207728"/>
      <w:bookmarkStart w:id="2080" w:name="_Toc49857200"/>
      <w:bookmarkStart w:id="2081" w:name="_Toc56677036"/>
      <w:bookmarkStart w:id="2082" w:name="_Toc56691559"/>
      <w:bookmarkStart w:id="2083" w:name="_Toc56698823"/>
      <w:bookmarkStart w:id="2084" w:name="_Toc89035056"/>
      <w:bookmarkStart w:id="2085" w:name="_Toc89064854"/>
      <w:bookmarkStart w:id="2086" w:name="_Toc89180153"/>
      <w:bookmarkStart w:id="2087" w:name="_Toc97071832"/>
      <w:bookmarkStart w:id="2088" w:name="_Toc183523341"/>
      <w:r w:rsidRPr="003B2883">
        <w:t>6.1.3.7.3</w:t>
      </w:r>
      <w:r w:rsidRPr="003B2883">
        <w:tab/>
        <w:t>Resource Standard Methods</w:t>
      </w:r>
      <w:bookmarkEnd w:id="2077"/>
      <w:bookmarkEnd w:id="2078"/>
      <w:bookmarkEnd w:id="2079"/>
      <w:bookmarkEnd w:id="2080"/>
      <w:bookmarkEnd w:id="2081"/>
      <w:bookmarkEnd w:id="2082"/>
      <w:bookmarkEnd w:id="2083"/>
      <w:bookmarkEnd w:id="2084"/>
      <w:bookmarkEnd w:id="2085"/>
      <w:bookmarkEnd w:id="2086"/>
      <w:bookmarkEnd w:id="2087"/>
      <w:bookmarkEnd w:id="2088"/>
    </w:p>
    <w:p w14:paraId="0FF9AA94" w14:textId="77777777" w:rsidR="00602AC0" w:rsidRPr="003B2883" w:rsidRDefault="00602AC0" w:rsidP="00876DA9">
      <w:pPr>
        <w:pStyle w:val="Heading6"/>
        <w:rPr>
          <w:lang w:eastAsia="zh-CN"/>
        </w:rPr>
      </w:pPr>
      <w:bookmarkStart w:id="2089" w:name="_Toc25156305"/>
      <w:bookmarkStart w:id="2090" w:name="_Toc34124607"/>
      <w:bookmarkStart w:id="2091" w:name="_Toc43207729"/>
      <w:bookmarkStart w:id="2092" w:name="_Toc49857201"/>
      <w:bookmarkStart w:id="2093" w:name="_Toc56677037"/>
      <w:bookmarkStart w:id="2094" w:name="_Toc56691560"/>
      <w:bookmarkStart w:id="2095" w:name="_Toc56698824"/>
      <w:bookmarkStart w:id="2096" w:name="_Toc89035057"/>
      <w:bookmarkStart w:id="2097" w:name="_Toc89064855"/>
      <w:bookmarkStart w:id="2098" w:name="_Toc89180154"/>
      <w:bookmarkStart w:id="2099" w:name="_Toc97071833"/>
      <w:bookmarkStart w:id="2100" w:name="_Toc183523342"/>
      <w:r w:rsidRPr="003B2883">
        <w:t>6.1.3.7.3.1</w:t>
      </w:r>
      <w:r w:rsidRPr="003B2883">
        <w:tab/>
      </w:r>
      <w:r w:rsidRPr="003B2883">
        <w:rPr>
          <w:rFonts w:hint="eastAsia"/>
          <w:lang w:eastAsia="zh-CN"/>
        </w:rPr>
        <w:t>DELETE</w:t>
      </w:r>
      <w:bookmarkEnd w:id="2089"/>
      <w:bookmarkEnd w:id="2090"/>
      <w:bookmarkEnd w:id="2091"/>
      <w:bookmarkEnd w:id="2092"/>
      <w:bookmarkEnd w:id="2093"/>
      <w:bookmarkEnd w:id="2094"/>
      <w:bookmarkEnd w:id="2095"/>
      <w:bookmarkEnd w:id="2096"/>
      <w:bookmarkEnd w:id="2097"/>
      <w:bookmarkEnd w:id="2098"/>
      <w:bookmarkEnd w:id="2099"/>
      <w:bookmarkEnd w:id="2100"/>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lastRenderedPageBreak/>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210AB6F" w14:textId="3A9436AD"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F02F626" w14:textId="6DC3A6C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101" w:name="_PERM_MCCTEMPBM_CRPT03410083___7"/>
            <w:r w:rsidRPr="003B2883">
              <w:t>-</w:t>
            </w:r>
            <w:r w:rsidRPr="003B2883">
              <w:tab/>
            </w:r>
            <w:r w:rsidRPr="003B2883">
              <w:rPr>
                <w:rFonts w:ascii="Arial" w:hAnsi="Arial"/>
                <w:sz w:val="18"/>
              </w:rPr>
              <w:t>SUBSCRIPTION_NOT_FOUND</w:t>
            </w:r>
            <w:bookmarkEnd w:id="2101"/>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C72DDE7" w14:textId="439AE6E5"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33ED8A63"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4DE6D93D"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102" w:name="_Toc25156306"/>
      <w:bookmarkStart w:id="2103" w:name="_Toc34124608"/>
      <w:bookmarkStart w:id="2104" w:name="_Toc43207730"/>
      <w:bookmarkStart w:id="2105" w:name="_Toc49857202"/>
      <w:bookmarkStart w:id="2106" w:name="_Toc56677038"/>
      <w:bookmarkStart w:id="2107" w:name="_Toc56691561"/>
      <w:bookmarkStart w:id="2108" w:name="_Toc56698825"/>
      <w:bookmarkStart w:id="2109" w:name="_Toc89035058"/>
      <w:bookmarkStart w:id="2110" w:name="_Toc89064856"/>
      <w:bookmarkStart w:id="2111" w:name="_Toc89180155"/>
      <w:bookmarkStart w:id="2112" w:name="_Toc97071834"/>
      <w:bookmarkStart w:id="2113" w:name="_Toc183523343"/>
      <w:r w:rsidRPr="003B2883">
        <w:t>6.1.3.7.3.2</w:t>
      </w:r>
      <w:r w:rsidRPr="003B2883">
        <w:tab/>
      </w:r>
      <w:r w:rsidRPr="003B2883">
        <w:rPr>
          <w:lang w:eastAsia="zh-CN"/>
        </w:rPr>
        <w:t>PUT</w:t>
      </w:r>
      <w:bookmarkEnd w:id="2102"/>
      <w:bookmarkEnd w:id="2103"/>
      <w:bookmarkEnd w:id="2104"/>
      <w:bookmarkEnd w:id="2105"/>
      <w:bookmarkEnd w:id="2106"/>
      <w:bookmarkEnd w:id="2107"/>
      <w:bookmarkEnd w:id="2108"/>
      <w:bookmarkEnd w:id="2109"/>
      <w:bookmarkEnd w:id="2110"/>
      <w:bookmarkEnd w:id="2111"/>
      <w:bookmarkEnd w:id="2112"/>
      <w:bookmarkEnd w:id="2113"/>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lastRenderedPageBreak/>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15EF117" w14:textId="4343E136"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4B56A54E" w14:textId="5C8C11C8"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7C6D2EB" w14:textId="5974919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5E12867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1680822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114" w:name="_Toc25156307"/>
      <w:bookmarkStart w:id="2115" w:name="_Toc34124609"/>
      <w:bookmarkStart w:id="2116" w:name="_Toc43207731"/>
      <w:bookmarkStart w:id="2117" w:name="_Toc49857203"/>
      <w:bookmarkStart w:id="2118" w:name="_Toc56677039"/>
      <w:bookmarkStart w:id="2119" w:name="_Toc56691562"/>
      <w:bookmarkStart w:id="2120" w:name="_Toc56698826"/>
      <w:bookmarkStart w:id="2121" w:name="_Toc89035059"/>
      <w:bookmarkStart w:id="2122" w:name="_Toc89064857"/>
      <w:bookmarkStart w:id="2123" w:name="_Toc89180156"/>
      <w:bookmarkStart w:id="2124" w:name="_Toc97071835"/>
      <w:bookmarkStart w:id="2125" w:name="_Toc183523344"/>
      <w:r w:rsidRPr="003B2883">
        <w:lastRenderedPageBreak/>
        <w:t>6.1.3.8</w:t>
      </w:r>
      <w:r w:rsidRPr="003B2883">
        <w:tab/>
        <w:t>Resource: Non UE N2</w:t>
      </w:r>
      <w:r>
        <w:t xml:space="preserve"> </w:t>
      </w:r>
      <w:r w:rsidRPr="003B2883">
        <w:t>Messages Collection</w:t>
      </w:r>
      <w:bookmarkEnd w:id="2114"/>
      <w:bookmarkEnd w:id="2115"/>
      <w:bookmarkEnd w:id="2116"/>
      <w:bookmarkEnd w:id="2117"/>
      <w:bookmarkEnd w:id="2118"/>
      <w:bookmarkEnd w:id="2119"/>
      <w:bookmarkEnd w:id="2120"/>
      <w:bookmarkEnd w:id="2121"/>
      <w:bookmarkEnd w:id="2122"/>
      <w:bookmarkEnd w:id="2123"/>
      <w:bookmarkEnd w:id="2124"/>
      <w:bookmarkEnd w:id="2125"/>
    </w:p>
    <w:p w14:paraId="5E5630C8" w14:textId="77777777" w:rsidR="00602AC0" w:rsidRPr="003B2883" w:rsidRDefault="00602AC0" w:rsidP="00602AC0">
      <w:pPr>
        <w:pStyle w:val="Heading5"/>
      </w:pPr>
      <w:bookmarkStart w:id="2126" w:name="_Toc25156308"/>
      <w:bookmarkStart w:id="2127" w:name="_Toc34124610"/>
      <w:bookmarkStart w:id="2128" w:name="_Toc43207732"/>
      <w:bookmarkStart w:id="2129" w:name="_Toc49857204"/>
      <w:bookmarkStart w:id="2130" w:name="_Toc56677040"/>
      <w:bookmarkStart w:id="2131" w:name="_Toc56691563"/>
      <w:bookmarkStart w:id="2132" w:name="_Toc56698827"/>
      <w:bookmarkStart w:id="2133" w:name="_Toc89035060"/>
      <w:bookmarkStart w:id="2134" w:name="_Toc89064858"/>
      <w:bookmarkStart w:id="2135" w:name="_Toc89180157"/>
      <w:bookmarkStart w:id="2136" w:name="_Toc97071836"/>
      <w:bookmarkStart w:id="2137" w:name="_Toc183523345"/>
      <w:r w:rsidRPr="003B2883">
        <w:t>6.1.3.8.1</w:t>
      </w:r>
      <w:r w:rsidRPr="003B2883">
        <w:tab/>
        <w:t>Description</w:t>
      </w:r>
      <w:bookmarkEnd w:id="2126"/>
      <w:bookmarkEnd w:id="2127"/>
      <w:bookmarkEnd w:id="2128"/>
      <w:bookmarkEnd w:id="2129"/>
      <w:bookmarkEnd w:id="2130"/>
      <w:bookmarkEnd w:id="2131"/>
      <w:bookmarkEnd w:id="2132"/>
      <w:bookmarkEnd w:id="2133"/>
      <w:bookmarkEnd w:id="2134"/>
      <w:bookmarkEnd w:id="2135"/>
      <w:bookmarkEnd w:id="2136"/>
      <w:bookmarkEnd w:id="2137"/>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138" w:name="_Toc25156309"/>
      <w:bookmarkStart w:id="2139" w:name="_Toc34124611"/>
      <w:bookmarkStart w:id="2140" w:name="_Toc43207733"/>
      <w:bookmarkStart w:id="2141" w:name="_Toc49857205"/>
      <w:bookmarkStart w:id="2142" w:name="_Toc56677041"/>
      <w:bookmarkStart w:id="2143" w:name="_Toc56691564"/>
      <w:bookmarkStart w:id="2144" w:name="_Toc56698828"/>
      <w:bookmarkStart w:id="2145" w:name="_Toc89035061"/>
      <w:bookmarkStart w:id="2146" w:name="_Toc89064859"/>
      <w:bookmarkStart w:id="2147" w:name="_Toc89180158"/>
      <w:bookmarkStart w:id="2148" w:name="_Toc97071837"/>
      <w:bookmarkStart w:id="2149" w:name="_Toc183523346"/>
      <w:r w:rsidRPr="003B2883">
        <w:t>6.1.3.8.2</w:t>
      </w:r>
      <w:r w:rsidRPr="003B2883">
        <w:tab/>
        <w:t>Resource Definition</w:t>
      </w:r>
      <w:bookmarkEnd w:id="2138"/>
      <w:bookmarkEnd w:id="2139"/>
      <w:bookmarkEnd w:id="2140"/>
      <w:bookmarkEnd w:id="2141"/>
      <w:bookmarkEnd w:id="2142"/>
      <w:bookmarkEnd w:id="2143"/>
      <w:bookmarkEnd w:id="2144"/>
      <w:bookmarkEnd w:id="2145"/>
      <w:bookmarkEnd w:id="2146"/>
      <w:bookmarkEnd w:id="2147"/>
      <w:bookmarkEnd w:id="2148"/>
      <w:bookmarkEnd w:id="2149"/>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2DA1F1C7" w:rsidR="00FB0E7F" w:rsidRPr="003B2883" w:rsidRDefault="00FB0E7F" w:rsidP="001D4998">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7145FB7C" w:rsidR="00FB0E7F" w:rsidRPr="003B2883" w:rsidRDefault="00FB0E7F" w:rsidP="001D4998">
            <w:pPr>
              <w:pStyle w:val="TAL"/>
              <w:rPr>
                <w:lang w:eastAsia="zh-CN"/>
              </w:rPr>
            </w:pPr>
            <w:r w:rsidRPr="003B2883">
              <w:t xml:space="preserve">See </w:t>
            </w:r>
            <w:r w:rsidR="00B95277">
              <w:t>clause </w:t>
            </w:r>
            <w:r w:rsidR="00B95277" w:rsidRPr="003B2883">
              <w:t>6</w:t>
            </w:r>
            <w:r w:rsidRPr="003B2883">
              <w:t>.1.1.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150" w:name="_Toc25156310"/>
      <w:bookmarkStart w:id="2151" w:name="_Toc34124612"/>
      <w:bookmarkStart w:id="2152" w:name="_Toc43207734"/>
      <w:bookmarkStart w:id="2153" w:name="_Toc49857206"/>
      <w:bookmarkStart w:id="2154" w:name="_Toc56677042"/>
      <w:bookmarkStart w:id="2155" w:name="_Toc56691565"/>
      <w:bookmarkStart w:id="2156" w:name="_Toc56698829"/>
      <w:bookmarkStart w:id="2157" w:name="_Toc89035062"/>
      <w:bookmarkStart w:id="2158" w:name="_Toc89064860"/>
      <w:bookmarkStart w:id="2159" w:name="_Toc89180159"/>
      <w:bookmarkStart w:id="2160" w:name="_Toc97071838"/>
      <w:bookmarkStart w:id="2161" w:name="_Toc183523347"/>
      <w:r w:rsidRPr="003B2883">
        <w:t>6.1.3.8.3</w:t>
      </w:r>
      <w:r w:rsidRPr="003B2883">
        <w:tab/>
        <w:t>Resource Standard Methods</w:t>
      </w:r>
      <w:bookmarkEnd w:id="2150"/>
      <w:bookmarkEnd w:id="2151"/>
      <w:bookmarkEnd w:id="2152"/>
      <w:bookmarkEnd w:id="2153"/>
      <w:bookmarkEnd w:id="2154"/>
      <w:bookmarkEnd w:id="2155"/>
      <w:bookmarkEnd w:id="2156"/>
      <w:bookmarkEnd w:id="2157"/>
      <w:bookmarkEnd w:id="2158"/>
      <w:bookmarkEnd w:id="2159"/>
      <w:bookmarkEnd w:id="2160"/>
      <w:bookmarkEnd w:id="2161"/>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162" w:name="_Toc25156311"/>
      <w:bookmarkStart w:id="2163" w:name="_Toc34124613"/>
      <w:bookmarkStart w:id="2164" w:name="_Toc43207735"/>
      <w:bookmarkStart w:id="2165" w:name="_Toc49857207"/>
      <w:bookmarkStart w:id="2166" w:name="_Toc56677043"/>
      <w:bookmarkStart w:id="2167" w:name="_Toc56691566"/>
      <w:bookmarkStart w:id="2168" w:name="_Toc56698830"/>
      <w:bookmarkStart w:id="2169" w:name="_Toc89035063"/>
      <w:bookmarkStart w:id="2170" w:name="_Toc89064861"/>
      <w:bookmarkStart w:id="2171" w:name="_Toc89180160"/>
      <w:bookmarkStart w:id="2172" w:name="_Toc97071839"/>
      <w:bookmarkStart w:id="2173" w:name="_Toc183523348"/>
      <w:r w:rsidRPr="003B2883">
        <w:t>6.1.3.8.4</w:t>
      </w:r>
      <w:r w:rsidRPr="003B2883">
        <w:tab/>
        <w:t>Resource Custom Operations</w:t>
      </w:r>
      <w:bookmarkEnd w:id="2162"/>
      <w:bookmarkEnd w:id="2163"/>
      <w:bookmarkEnd w:id="2164"/>
      <w:bookmarkEnd w:id="2165"/>
      <w:bookmarkEnd w:id="2166"/>
      <w:bookmarkEnd w:id="2167"/>
      <w:bookmarkEnd w:id="2168"/>
      <w:bookmarkEnd w:id="2169"/>
      <w:bookmarkEnd w:id="2170"/>
      <w:bookmarkEnd w:id="2171"/>
      <w:bookmarkEnd w:id="2172"/>
      <w:bookmarkEnd w:id="2173"/>
    </w:p>
    <w:p w14:paraId="15DF66D7" w14:textId="77777777" w:rsidR="00602AC0" w:rsidRPr="003B2883" w:rsidRDefault="00602AC0" w:rsidP="00876DA9">
      <w:pPr>
        <w:pStyle w:val="Heading6"/>
      </w:pPr>
      <w:bookmarkStart w:id="2174" w:name="_Toc25156312"/>
      <w:bookmarkStart w:id="2175" w:name="_Toc34124614"/>
      <w:bookmarkStart w:id="2176" w:name="_Toc43207736"/>
      <w:bookmarkStart w:id="2177" w:name="_Toc49857208"/>
      <w:bookmarkStart w:id="2178" w:name="_Toc56677044"/>
      <w:bookmarkStart w:id="2179" w:name="_Toc56691567"/>
      <w:bookmarkStart w:id="2180" w:name="_Toc56698831"/>
      <w:bookmarkStart w:id="2181" w:name="_Toc89035064"/>
      <w:bookmarkStart w:id="2182" w:name="_Toc89064862"/>
      <w:bookmarkStart w:id="2183" w:name="_Toc89180161"/>
      <w:bookmarkStart w:id="2184" w:name="_Toc97071840"/>
      <w:bookmarkStart w:id="2185" w:name="_Toc183523349"/>
      <w:r w:rsidRPr="003B2883">
        <w:t>6.1.3.8.4.1</w:t>
      </w:r>
      <w:r w:rsidRPr="003B2883">
        <w:tab/>
        <w:t>Overview</w:t>
      </w:r>
      <w:bookmarkEnd w:id="2174"/>
      <w:bookmarkEnd w:id="2175"/>
      <w:bookmarkEnd w:id="2176"/>
      <w:bookmarkEnd w:id="2177"/>
      <w:bookmarkEnd w:id="2178"/>
      <w:bookmarkEnd w:id="2179"/>
      <w:bookmarkEnd w:id="2180"/>
      <w:bookmarkEnd w:id="2181"/>
      <w:bookmarkEnd w:id="2182"/>
      <w:bookmarkEnd w:id="2183"/>
      <w:bookmarkEnd w:id="2184"/>
      <w:bookmarkEnd w:id="2185"/>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186" w:name="_Toc25156313"/>
      <w:bookmarkStart w:id="2187" w:name="_Toc34124615"/>
      <w:bookmarkStart w:id="2188" w:name="_Toc43207737"/>
      <w:bookmarkStart w:id="2189" w:name="_Toc49857209"/>
      <w:bookmarkStart w:id="2190" w:name="_Toc56677045"/>
      <w:bookmarkStart w:id="2191" w:name="_Toc56691568"/>
      <w:bookmarkStart w:id="2192" w:name="_Toc56698832"/>
      <w:bookmarkStart w:id="2193" w:name="_Toc89035065"/>
      <w:bookmarkStart w:id="2194" w:name="_Toc89064863"/>
      <w:bookmarkStart w:id="2195" w:name="_Toc89180162"/>
      <w:bookmarkStart w:id="2196" w:name="_Toc97071841"/>
      <w:bookmarkStart w:id="2197" w:name="_Toc183523350"/>
      <w:r w:rsidRPr="003B2883">
        <w:t>6.1.3.8.4.2</w:t>
      </w:r>
      <w:r w:rsidRPr="003B2883">
        <w:tab/>
        <w:t xml:space="preserve">Operation: </w:t>
      </w:r>
      <w:r w:rsidRPr="003B2883">
        <w:rPr>
          <w:lang w:eastAsia="zh-CN"/>
        </w:rPr>
        <w:t>transfer</w:t>
      </w:r>
      <w:bookmarkEnd w:id="2186"/>
      <w:bookmarkEnd w:id="2187"/>
      <w:bookmarkEnd w:id="2188"/>
      <w:bookmarkEnd w:id="2189"/>
      <w:bookmarkEnd w:id="2190"/>
      <w:bookmarkEnd w:id="2191"/>
      <w:bookmarkEnd w:id="2192"/>
      <w:bookmarkEnd w:id="2193"/>
      <w:bookmarkEnd w:id="2194"/>
      <w:bookmarkEnd w:id="2195"/>
      <w:bookmarkEnd w:id="2196"/>
      <w:bookmarkEnd w:id="2197"/>
    </w:p>
    <w:p w14:paraId="1D63B53A" w14:textId="77777777" w:rsidR="00602AC0" w:rsidRPr="003B2883" w:rsidRDefault="00602AC0" w:rsidP="00876DA9">
      <w:pPr>
        <w:pStyle w:val="Heading7"/>
      </w:pPr>
      <w:bookmarkStart w:id="2198" w:name="_Toc43207738"/>
      <w:bookmarkStart w:id="2199" w:name="_Toc89035066"/>
      <w:bookmarkStart w:id="2200" w:name="_Toc89064864"/>
      <w:bookmarkStart w:id="2201" w:name="_Toc89180163"/>
      <w:bookmarkStart w:id="2202" w:name="_Toc97071842"/>
      <w:bookmarkStart w:id="2203" w:name="_Toc183523351"/>
      <w:r w:rsidRPr="003B2883">
        <w:t>6.1.3.8.4.2.1</w:t>
      </w:r>
      <w:r w:rsidRPr="003B2883">
        <w:tab/>
        <w:t>Description</w:t>
      </w:r>
      <w:bookmarkEnd w:id="2198"/>
      <w:bookmarkEnd w:id="2199"/>
      <w:bookmarkEnd w:id="2200"/>
      <w:bookmarkEnd w:id="2201"/>
      <w:bookmarkEnd w:id="2202"/>
      <w:bookmarkEnd w:id="2203"/>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204" w:name="_Toc43207739"/>
      <w:bookmarkStart w:id="2205" w:name="_Toc89035067"/>
      <w:bookmarkStart w:id="2206" w:name="_Toc89064865"/>
      <w:bookmarkStart w:id="2207" w:name="_Toc89180164"/>
      <w:bookmarkStart w:id="2208" w:name="_Toc97071843"/>
      <w:bookmarkStart w:id="2209" w:name="_Toc183523352"/>
      <w:r w:rsidRPr="003B2883">
        <w:t>6.1.3.8.4.2.2</w:t>
      </w:r>
      <w:r w:rsidRPr="003B2883">
        <w:tab/>
        <w:t>Operation Definition</w:t>
      </w:r>
      <w:bookmarkEnd w:id="2204"/>
      <w:bookmarkEnd w:id="2205"/>
      <w:bookmarkEnd w:id="2206"/>
      <w:bookmarkEnd w:id="2207"/>
      <w:bookmarkEnd w:id="2208"/>
      <w:bookmarkEnd w:id="2209"/>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3BA9F8" w14:textId="1AA7AB8A"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F9EFBD" w14:textId="36E7CE56"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210" w:name="_PERM_MCCTEMPBM_CRPT03410085___2"/>
            <w:r w:rsidRPr="003B2883">
              <w:t>- UNSPECIFIED</w:t>
            </w:r>
          </w:p>
          <w:bookmarkEnd w:id="2210"/>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211" w:name="_PERM_MCCTEMPBM_CRPT03410086___2"/>
            <w:r w:rsidRPr="003B2883">
              <w:t>- CONTEXT_NOT_FOUND</w:t>
            </w:r>
          </w:p>
          <w:bookmarkEnd w:id="2211"/>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89219A" w14:textId="0CE7C468"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416D8E56"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326368A4"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212" w:name="_Toc25156314"/>
      <w:bookmarkStart w:id="2213" w:name="_Toc34124616"/>
      <w:bookmarkStart w:id="2214" w:name="_Toc43207740"/>
      <w:bookmarkStart w:id="2215" w:name="_Toc49857210"/>
      <w:bookmarkStart w:id="2216" w:name="_Toc56677046"/>
      <w:bookmarkStart w:id="2217" w:name="_Toc56691569"/>
      <w:bookmarkStart w:id="2218" w:name="_Toc56698833"/>
      <w:bookmarkStart w:id="2219" w:name="_Toc89035068"/>
      <w:bookmarkStart w:id="2220" w:name="_Toc89064866"/>
      <w:bookmarkStart w:id="2221" w:name="_Toc89180165"/>
      <w:bookmarkStart w:id="2222" w:name="_Toc97071844"/>
      <w:bookmarkStart w:id="2223" w:name="_Toc183523353"/>
      <w:r w:rsidRPr="003B2883">
        <w:t>6.1.3.9</w:t>
      </w:r>
      <w:r w:rsidRPr="003B2883">
        <w:tab/>
        <w:t>Resource: Non UE N2</w:t>
      </w:r>
      <w:r>
        <w:t xml:space="preserve"> </w:t>
      </w:r>
      <w:r w:rsidRPr="003B2883">
        <w:t>Messages Subscriptions Collection</w:t>
      </w:r>
      <w:bookmarkEnd w:id="2212"/>
      <w:bookmarkEnd w:id="2213"/>
      <w:bookmarkEnd w:id="2214"/>
      <w:bookmarkEnd w:id="2215"/>
      <w:bookmarkEnd w:id="2216"/>
      <w:bookmarkEnd w:id="2217"/>
      <w:bookmarkEnd w:id="2218"/>
      <w:bookmarkEnd w:id="2219"/>
      <w:bookmarkEnd w:id="2220"/>
      <w:bookmarkEnd w:id="2221"/>
      <w:bookmarkEnd w:id="2222"/>
      <w:bookmarkEnd w:id="2223"/>
    </w:p>
    <w:p w14:paraId="488BF597" w14:textId="77777777" w:rsidR="00602AC0" w:rsidRPr="003B2883" w:rsidRDefault="00602AC0" w:rsidP="00602AC0">
      <w:pPr>
        <w:pStyle w:val="Heading5"/>
      </w:pPr>
      <w:bookmarkStart w:id="2224" w:name="_Toc25156315"/>
      <w:bookmarkStart w:id="2225" w:name="_Toc34124617"/>
      <w:bookmarkStart w:id="2226" w:name="_Toc43207741"/>
      <w:bookmarkStart w:id="2227" w:name="_Toc49857211"/>
      <w:bookmarkStart w:id="2228" w:name="_Toc56677047"/>
      <w:bookmarkStart w:id="2229" w:name="_Toc56691570"/>
      <w:bookmarkStart w:id="2230" w:name="_Toc56698834"/>
      <w:bookmarkStart w:id="2231" w:name="_Toc89035069"/>
      <w:bookmarkStart w:id="2232" w:name="_Toc89064867"/>
      <w:bookmarkStart w:id="2233" w:name="_Toc89180166"/>
      <w:bookmarkStart w:id="2234" w:name="_Toc97071845"/>
      <w:bookmarkStart w:id="2235" w:name="_Toc183523354"/>
      <w:r w:rsidRPr="003B2883">
        <w:t>6.1.3.9.1</w:t>
      </w:r>
      <w:r w:rsidRPr="003B2883">
        <w:tab/>
        <w:t>Description</w:t>
      </w:r>
      <w:bookmarkEnd w:id="2224"/>
      <w:bookmarkEnd w:id="2225"/>
      <w:bookmarkEnd w:id="2226"/>
      <w:bookmarkEnd w:id="2227"/>
      <w:bookmarkEnd w:id="2228"/>
      <w:bookmarkEnd w:id="2229"/>
      <w:bookmarkEnd w:id="2230"/>
      <w:bookmarkEnd w:id="2231"/>
      <w:bookmarkEnd w:id="2232"/>
      <w:bookmarkEnd w:id="2233"/>
      <w:bookmarkEnd w:id="2234"/>
      <w:bookmarkEnd w:id="2235"/>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236" w:name="_Toc25156316"/>
      <w:bookmarkStart w:id="2237" w:name="_Toc34124618"/>
      <w:bookmarkStart w:id="2238" w:name="_Toc43207742"/>
      <w:bookmarkStart w:id="2239" w:name="_Toc49857212"/>
      <w:bookmarkStart w:id="2240" w:name="_Toc56677048"/>
      <w:bookmarkStart w:id="2241" w:name="_Toc56691571"/>
      <w:bookmarkStart w:id="2242" w:name="_Toc56698835"/>
      <w:bookmarkStart w:id="2243" w:name="_Toc89035070"/>
      <w:bookmarkStart w:id="2244" w:name="_Toc89064868"/>
      <w:bookmarkStart w:id="2245" w:name="_Toc89180167"/>
      <w:bookmarkStart w:id="2246" w:name="_Toc97071846"/>
      <w:bookmarkStart w:id="2247" w:name="_Toc183523355"/>
      <w:r w:rsidRPr="003B2883">
        <w:t>6.1.3.9.2</w:t>
      </w:r>
      <w:r w:rsidRPr="003B2883">
        <w:tab/>
        <w:t>Resource Definition</w:t>
      </w:r>
      <w:bookmarkEnd w:id="2236"/>
      <w:bookmarkEnd w:id="2237"/>
      <w:bookmarkEnd w:id="2238"/>
      <w:bookmarkEnd w:id="2239"/>
      <w:bookmarkEnd w:id="2240"/>
      <w:bookmarkEnd w:id="2241"/>
      <w:bookmarkEnd w:id="2242"/>
      <w:bookmarkEnd w:id="2243"/>
      <w:bookmarkEnd w:id="2244"/>
      <w:bookmarkEnd w:id="2245"/>
      <w:bookmarkEnd w:id="2246"/>
      <w:bookmarkEnd w:id="2247"/>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16337001" w:rsidR="000165AD" w:rsidRPr="003B2883" w:rsidRDefault="000165AD" w:rsidP="000165AD">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51644533" w:rsidR="000165AD" w:rsidRPr="003B2883" w:rsidRDefault="000165AD" w:rsidP="000165AD">
            <w:pPr>
              <w:pStyle w:val="TAL"/>
              <w:rPr>
                <w:lang w:eastAsia="zh-CN"/>
              </w:rPr>
            </w:pPr>
            <w:r w:rsidRPr="003B2883">
              <w:t xml:space="preserve">See </w:t>
            </w:r>
            <w:r w:rsidR="00B95277">
              <w:t>clause </w:t>
            </w:r>
            <w:r w:rsidR="00B95277" w:rsidRPr="003B2883">
              <w:t>6</w:t>
            </w:r>
            <w:r w:rsidRPr="003B2883">
              <w:t>.1.1.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248" w:name="_Toc25156317"/>
      <w:bookmarkStart w:id="2249" w:name="_Toc34124619"/>
      <w:bookmarkStart w:id="2250" w:name="_Toc43207743"/>
      <w:bookmarkStart w:id="2251" w:name="_Toc49857213"/>
      <w:bookmarkStart w:id="2252" w:name="_Toc56677049"/>
      <w:bookmarkStart w:id="2253" w:name="_Toc56691572"/>
      <w:bookmarkStart w:id="2254" w:name="_Toc56698836"/>
      <w:bookmarkStart w:id="2255" w:name="_Toc89035071"/>
      <w:bookmarkStart w:id="2256" w:name="_Toc89064869"/>
      <w:bookmarkStart w:id="2257" w:name="_Toc89180168"/>
      <w:bookmarkStart w:id="2258" w:name="_Toc97071847"/>
      <w:bookmarkStart w:id="2259" w:name="_Toc183523356"/>
      <w:r w:rsidRPr="003B2883">
        <w:t>6.1.3.9.3</w:t>
      </w:r>
      <w:r w:rsidRPr="003B2883">
        <w:tab/>
        <w:t>Resource Standard Methods</w:t>
      </w:r>
      <w:bookmarkEnd w:id="2248"/>
      <w:bookmarkEnd w:id="2249"/>
      <w:bookmarkEnd w:id="2250"/>
      <w:bookmarkEnd w:id="2251"/>
      <w:bookmarkEnd w:id="2252"/>
      <w:bookmarkEnd w:id="2253"/>
      <w:bookmarkEnd w:id="2254"/>
      <w:bookmarkEnd w:id="2255"/>
      <w:bookmarkEnd w:id="2256"/>
      <w:bookmarkEnd w:id="2257"/>
      <w:bookmarkEnd w:id="2258"/>
      <w:bookmarkEnd w:id="2259"/>
    </w:p>
    <w:p w14:paraId="1C7EC806" w14:textId="77777777" w:rsidR="00602AC0" w:rsidRPr="003B2883" w:rsidRDefault="00602AC0" w:rsidP="00876DA9">
      <w:pPr>
        <w:pStyle w:val="Heading6"/>
      </w:pPr>
      <w:bookmarkStart w:id="2260" w:name="_Toc25156318"/>
      <w:bookmarkStart w:id="2261" w:name="_Toc34124620"/>
      <w:bookmarkStart w:id="2262" w:name="_Toc43207744"/>
      <w:bookmarkStart w:id="2263" w:name="_Toc49857214"/>
      <w:bookmarkStart w:id="2264" w:name="_Toc56677050"/>
      <w:bookmarkStart w:id="2265" w:name="_Toc56691573"/>
      <w:bookmarkStart w:id="2266" w:name="_Toc56698837"/>
      <w:bookmarkStart w:id="2267" w:name="_Toc89035072"/>
      <w:bookmarkStart w:id="2268" w:name="_Toc89064870"/>
      <w:bookmarkStart w:id="2269" w:name="_Toc89180169"/>
      <w:bookmarkStart w:id="2270" w:name="_Toc97071848"/>
      <w:bookmarkStart w:id="2271" w:name="_Toc183523357"/>
      <w:r w:rsidRPr="003B2883">
        <w:t>6.1.3.9.3.1</w:t>
      </w:r>
      <w:r w:rsidRPr="003B2883">
        <w:tab/>
        <w:t>POST</w:t>
      </w:r>
      <w:bookmarkEnd w:id="2260"/>
      <w:bookmarkEnd w:id="2261"/>
      <w:bookmarkEnd w:id="2262"/>
      <w:bookmarkEnd w:id="2263"/>
      <w:bookmarkEnd w:id="2264"/>
      <w:bookmarkEnd w:id="2265"/>
      <w:bookmarkEnd w:id="2266"/>
      <w:bookmarkEnd w:id="2267"/>
      <w:bookmarkEnd w:id="2268"/>
      <w:bookmarkEnd w:id="2269"/>
      <w:bookmarkEnd w:id="2270"/>
      <w:bookmarkEnd w:id="2271"/>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E5F323" w14:textId="349754EF"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66E159" w14:textId="63AE8F6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E915F8E" w14:textId="1473B45A"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272" w:name="_Toc25156319"/>
      <w:bookmarkStart w:id="2273" w:name="_Toc34124621"/>
      <w:bookmarkStart w:id="2274" w:name="_Toc43207745"/>
      <w:bookmarkStart w:id="2275" w:name="_Toc49857215"/>
      <w:bookmarkStart w:id="2276" w:name="_Toc56677051"/>
      <w:bookmarkStart w:id="2277" w:name="_Toc56691574"/>
      <w:bookmarkStart w:id="2278" w:name="_Toc56698838"/>
      <w:bookmarkStart w:id="2279" w:name="_Toc89035073"/>
      <w:bookmarkStart w:id="2280" w:name="_Toc89064871"/>
      <w:bookmarkStart w:id="2281" w:name="_Toc89180170"/>
      <w:bookmarkStart w:id="2282" w:name="_Toc97071849"/>
      <w:bookmarkStart w:id="2283" w:name="_Toc183523358"/>
      <w:r w:rsidRPr="003B2883">
        <w:t>6.1.3.9.4</w:t>
      </w:r>
      <w:r w:rsidRPr="003B2883">
        <w:tab/>
        <w:t>Resource Custom Operations</w:t>
      </w:r>
      <w:bookmarkEnd w:id="2272"/>
      <w:bookmarkEnd w:id="2273"/>
      <w:bookmarkEnd w:id="2274"/>
      <w:bookmarkEnd w:id="2275"/>
      <w:bookmarkEnd w:id="2276"/>
      <w:bookmarkEnd w:id="2277"/>
      <w:bookmarkEnd w:id="2278"/>
      <w:bookmarkEnd w:id="2279"/>
      <w:bookmarkEnd w:id="2280"/>
      <w:bookmarkEnd w:id="2281"/>
      <w:bookmarkEnd w:id="2282"/>
      <w:bookmarkEnd w:id="2283"/>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284" w:name="_Toc25156320"/>
      <w:bookmarkStart w:id="2285" w:name="_Toc34124622"/>
      <w:bookmarkStart w:id="2286" w:name="_Toc43207746"/>
      <w:bookmarkStart w:id="2287" w:name="_Toc49857216"/>
      <w:bookmarkStart w:id="2288" w:name="_Toc56677052"/>
      <w:bookmarkStart w:id="2289" w:name="_Toc56691575"/>
      <w:bookmarkStart w:id="2290" w:name="_Toc56698839"/>
      <w:bookmarkStart w:id="2291" w:name="_Toc89035074"/>
      <w:bookmarkStart w:id="2292" w:name="_Toc89064872"/>
      <w:bookmarkStart w:id="2293" w:name="_Toc89180171"/>
      <w:bookmarkStart w:id="2294" w:name="_Toc97071850"/>
      <w:bookmarkStart w:id="2295" w:name="_Toc183523359"/>
      <w:r w:rsidRPr="003B2883">
        <w:lastRenderedPageBreak/>
        <w:t>6.1.3.10</w:t>
      </w:r>
      <w:r w:rsidRPr="003B2883">
        <w:tab/>
        <w:t>Resource: Non UE N2 Message Notification Individual Subscription</w:t>
      </w:r>
      <w:bookmarkEnd w:id="2284"/>
      <w:bookmarkEnd w:id="2285"/>
      <w:bookmarkEnd w:id="2286"/>
      <w:bookmarkEnd w:id="2287"/>
      <w:bookmarkEnd w:id="2288"/>
      <w:bookmarkEnd w:id="2289"/>
      <w:bookmarkEnd w:id="2290"/>
      <w:bookmarkEnd w:id="2291"/>
      <w:bookmarkEnd w:id="2292"/>
      <w:bookmarkEnd w:id="2293"/>
      <w:bookmarkEnd w:id="2294"/>
      <w:bookmarkEnd w:id="2295"/>
    </w:p>
    <w:p w14:paraId="7E19AF7F" w14:textId="77777777" w:rsidR="00602AC0" w:rsidRPr="003B2883" w:rsidRDefault="00602AC0" w:rsidP="00602AC0">
      <w:pPr>
        <w:pStyle w:val="Heading5"/>
      </w:pPr>
      <w:bookmarkStart w:id="2296" w:name="_Toc25156321"/>
      <w:bookmarkStart w:id="2297" w:name="_Toc34124623"/>
      <w:bookmarkStart w:id="2298" w:name="_Toc43207747"/>
      <w:bookmarkStart w:id="2299" w:name="_Toc49857217"/>
      <w:bookmarkStart w:id="2300" w:name="_Toc56677053"/>
      <w:bookmarkStart w:id="2301" w:name="_Toc56691576"/>
      <w:bookmarkStart w:id="2302" w:name="_Toc56698840"/>
      <w:bookmarkStart w:id="2303" w:name="_Toc89035075"/>
      <w:bookmarkStart w:id="2304" w:name="_Toc89064873"/>
      <w:bookmarkStart w:id="2305" w:name="_Toc89180172"/>
      <w:bookmarkStart w:id="2306" w:name="_Toc97071851"/>
      <w:bookmarkStart w:id="2307" w:name="_Toc183523360"/>
      <w:r w:rsidRPr="003B2883">
        <w:t>6.1.3.10.1</w:t>
      </w:r>
      <w:r w:rsidRPr="003B2883">
        <w:tab/>
        <w:t>Description</w:t>
      </w:r>
      <w:bookmarkEnd w:id="2296"/>
      <w:bookmarkEnd w:id="2297"/>
      <w:bookmarkEnd w:id="2298"/>
      <w:bookmarkEnd w:id="2299"/>
      <w:bookmarkEnd w:id="2300"/>
      <w:bookmarkEnd w:id="2301"/>
      <w:bookmarkEnd w:id="2302"/>
      <w:bookmarkEnd w:id="2303"/>
      <w:bookmarkEnd w:id="2304"/>
      <w:bookmarkEnd w:id="2305"/>
      <w:bookmarkEnd w:id="2306"/>
      <w:bookmarkEnd w:id="2307"/>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308" w:name="_Toc25156322"/>
      <w:bookmarkStart w:id="2309" w:name="_Toc34124624"/>
      <w:bookmarkStart w:id="2310" w:name="_Toc43207748"/>
      <w:bookmarkStart w:id="2311" w:name="_Toc49857218"/>
      <w:bookmarkStart w:id="2312" w:name="_Toc56677054"/>
      <w:bookmarkStart w:id="2313" w:name="_Toc56691577"/>
      <w:bookmarkStart w:id="2314" w:name="_Toc56698841"/>
      <w:bookmarkStart w:id="2315" w:name="_Toc89035076"/>
      <w:bookmarkStart w:id="2316" w:name="_Toc89064874"/>
      <w:bookmarkStart w:id="2317" w:name="_Toc89180173"/>
      <w:bookmarkStart w:id="2318" w:name="_Toc97071852"/>
      <w:bookmarkStart w:id="2319" w:name="_Toc183523361"/>
      <w:r w:rsidRPr="003B2883">
        <w:t>6.1.3.10.2</w:t>
      </w:r>
      <w:r w:rsidRPr="003B2883">
        <w:tab/>
        <w:t>Resource Definition</w:t>
      </w:r>
      <w:bookmarkEnd w:id="2308"/>
      <w:bookmarkEnd w:id="2309"/>
      <w:bookmarkEnd w:id="2310"/>
      <w:bookmarkEnd w:id="2311"/>
      <w:bookmarkEnd w:id="2312"/>
      <w:bookmarkEnd w:id="2313"/>
      <w:bookmarkEnd w:id="2314"/>
      <w:bookmarkEnd w:id="2315"/>
      <w:bookmarkEnd w:id="2316"/>
      <w:bookmarkEnd w:id="2317"/>
      <w:bookmarkEnd w:id="2318"/>
      <w:bookmarkEnd w:id="2319"/>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40EAC066" w:rsidR="000165AD" w:rsidRPr="003B2883" w:rsidRDefault="000165AD" w:rsidP="000165AD">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617E2CD" w:rsidR="000165AD" w:rsidRPr="003B2883" w:rsidRDefault="000165AD" w:rsidP="000165AD">
            <w:pPr>
              <w:pStyle w:val="TAL"/>
              <w:rPr>
                <w:lang w:eastAsia="zh-CN"/>
              </w:rPr>
            </w:pPr>
            <w:r w:rsidRPr="003B2883">
              <w:t xml:space="preserve">See </w:t>
            </w:r>
            <w:r w:rsidR="00B95277">
              <w:t>clause </w:t>
            </w:r>
            <w:r w:rsidR="00B95277" w:rsidRPr="003B2883">
              <w:t>6</w:t>
            </w:r>
            <w:r w:rsidRPr="003B2883">
              <w:t>.1.1.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320" w:name="_Toc25156323"/>
      <w:bookmarkStart w:id="2321" w:name="_Toc34124625"/>
      <w:bookmarkStart w:id="2322" w:name="_Toc43207749"/>
      <w:bookmarkStart w:id="2323" w:name="_Toc49857219"/>
      <w:bookmarkStart w:id="2324" w:name="_Toc56677055"/>
      <w:bookmarkStart w:id="2325" w:name="_Toc56691578"/>
      <w:bookmarkStart w:id="2326" w:name="_Toc56698842"/>
      <w:bookmarkStart w:id="2327" w:name="_Toc89035077"/>
      <w:bookmarkStart w:id="2328" w:name="_Toc89064875"/>
      <w:bookmarkStart w:id="2329" w:name="_Toc89180174"/>
      <w:bookmarkStart w:id="2330" w:name="_Toc97071853"/>
      <w:bookmarkStart w:id="2331" w:name="_Toc183523362"/>
      <w:r w:rsidRPr="003B2883">
        <w:t>6.1.3.10.3</w:t>
      </w:r>
      <w:r w:rsidRPr="003B2883">
        <w:tab/>
        <w:t>Resource Standard Methods</w:t>
      </w:r>
      <w:bookmarkEnd w:id="2320"/>
      <w:bookmarkEnd w:id="2321"/>
      <w:bookmarkEnd w:id="2322"/>
      <w:bookmarkEnd w:id="2323"/>
      <w:bookmarkEnd w:id="2324"/>
      <w:bookmarkEnd w:id="2325"/>
      <w:bookmarkEnd w:id="2326"/>
      <w:bookmarkEnd w:id="2327"/>
      <w:bookmarkEnd w:id="2328"/>
      <w:bookmarkEnd w:id="2329"/>
      <w:bookmarkEnd w:id="2330"/>
      <w:bookmarkEnd w:id="2331"/>
    </w:p>
    <w:p w14:paraId="507372CF" w14:textId="77777777" w:rsidR="00602AC0" w:rsidRPr="003B2883" w:rsidRDefault="00602AC0" w:rsidP="00876DA9">
      <w:pPr>
        <w:pStyle w:val="Heading6"/>
      </w:pPr>
      <w:bookmarkStart w:id="2332" w:name="_Toc25156324"/>
      <w:bookmarkStart w:id="2333" w:name="_Toc34124626"/>
      <w:bookmarkStart w:id="2334" w:name="_Toc43207750"/>
      <w:bookmarkStart w:id="2335" w:name="_Toc49857220"/>
      <w:bookmarkStart w:id="2336" w:name="_Toc56677056"/>
      <w:bookmarkStart w:id="2337" w:name="_Toc56691579"/>
      <w:bookmarkStart w:id="2338" w:name="_Toc56698843"/>
      <w:bookmarkStart w:id="2339" w:name="_Toc89035078"/>
      <w:bookmarkStart w:id="2340" w:name="_Toc89064876"/>
      <w:bookmarkStart w:id="2341" w:name="_Toc89180175"/>
      <w:bookmarkStart w:id="2342" w:name="_Toc97071854"/>
      <w:bookmarkStart w:id="2343" w:name="_Toc183523363"/>
      <w:r w:rsidRPr="003B2883">
        <w:t>6.1.3.10.3.1</w:t>
      </w:r>
      <w:r w:rsidRPr="003B2883">
        <w:tab/>
        <w:t>DELETE</w:t>
      </w:r>
      <w:bookmarkEnd w:id="2332"/>
      <w:bookmarkEnd w:id="2333"/>
      <w:bookmarkEnd w:id="2334"/>
      <w:bookmarkEnd w:id="2335"/>
      <w:bookmarkEnd w:id="2336"/>
      <w:bookmarkEnd w:id="2337"/>
      <w:bookmarkEnd w:id="2338"/>
      <w:bookmarkEnd w:id="2339"/>
      <w:bookmarkEnd w:id="2340"/>
      <w:bookmarkEnd w:id="2341"/>
      <w:bookmarkEnd w:id="2342"/>
      <w:bookmarkEnd w:id="2343"/>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lastRenderedPageBreak/>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3BABC" w14:textId="202DC692" w:rsidR="00932C1F" w:rsidRPr="003B2883" w:rsidDel="00793F63" w:rsidRDefault="00932C1F" w:rsidP="00932C1F">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002D2D" w14:textId="624DED8B" w:rsidR="00932C1F" w:rsidRPr="003B2883" w:rsidDel="00793F63" w:rsidRDefault="00932C1F" w:rsidP="00932C1F">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2F11B53" w14:textId="61ADBE92"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510AD7CB"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3DB45B1C"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344" w:name="_Toc25156325"/>
      <w:bookmarkStart w:id="2345" w:name="_Toc34124627"/>
      <w:bookmarkStart w:id="2346" w:name="_Toc43207751"/>
      <w:bookmarkStart w:id="2347" w:name="_Toc49857221"/>
      <w:bookmarkStart w:id="2348" w:name="_Toc56677057"/>
      <w:bookmarkStart w:id="2349" w:name="_Toc56691580"/>
      <w:bookmarkStart w:id="2350" w:name="_Toc56698844"/>
      <w:bookmarkStart w:id="2351" w:name="_Toc89035079"/>
      <w:bookmarkStart w:id="2352" w:name="_Toc89064877"/>
      <w:bookmarkStart w:id="2353" w:name="_Toc89180176"/>
      <w:bookmarkStart w:id="2354" w:name="_Toc97071855"/>
      <w:bookmarkStart w:id="2355" w:name="_Toc183523364"/>
      <w:r w:rsidRPr="003B2883">
        <w:t>6.1.3.10.4</w:t>
      </w:r>
      <w:r w:rsidRPr="003B2883">
        <w:tab/>
        <w:t>Resource Custom Operations</w:t>
      </w:r>
      <w:bookmarkEnd w:id="2344"/>
      <w:bookmarkEnd w:id="2345"/>
      <w:bookmarkEnd w:id="2346"/>
      <w:bookmarkEnd w:id="2347"/>
      <w:bookmarkEnd w:id="2348"/>
      <w:bookmarkEnd w:id="2349"/>
      <w:bookmarkEnd w:id="2350"/>
      <w:bookmarkEnd w:id="2351"/>
      <w:bookmarkEnd w:id="2352"/>
      <w:bookmarkEnd w:id="2353"/>
      <w:bookmarkEnd w:id="2354"/>
      <w:bookmarkEnd w:id="2355"/>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356" w:name="_Toc25156326"/>
      <w:bookmarkStart w:id="2357" w:name="_Toc34124628"/>
      <w:bookmarkStart w:id="2358" w:name="_Toc43207752"/>
      <w:bookmarkStart w:id="2359" w:name="_Toc49857222"/>
      <w:bookmarkStart w:id="2360" w:name="_Toc56677058"/>
      <w:bookmarkStart w:id="2361" w:name="_Toc56691581"/>
      <w:bookmarkStart w:id="2362" w:name="_Toc56698845"/>
      <w:bookmarkStart w:id="2363" w:name="_Toc89035080"/>
      <w:bookmarkStart w:id="2364" w:name="_Toc89064878"/>
      <w:bookmarkStart w:id="2365" w:name="_Toc89180177"/>
      <w:bookmarkStart w:id="2366" w:name="_Toc97071856"/>
      <w:bookmarkStart w:id="2367" w:name="_Toc183523365"/>
      <w:r w:rsidRPr="003B2883">
        <w:t>6.1.4</w:t>
      </w:r>
      <w:r w:rsidRPr="003B2883">
        <w:tab/>
        <w:t>Custom Operations without associated resources</w:t>
      </w:r>
      <w:bookmarkEnd w:id="2356"/>
      <w:bookmarkEnd w:id="2357"/>
      <w:bookmarkEnd w:id="2358"/>
      <w:bookmarkEnd w:id="2359"/>
      <w:bookmarkEnd w:id="2360"/>
      <w:bookmarkEnd w:id="2361"/>
      <w:bookmarkEnd w:id="2362"/>
      <w:bookmarkEnd w:id="2363"/>
      <w:bookmarkEnd w:id="2364"/>
      <w:bookmarkEnd w:id="2365"/>
      <w:bookmarkEnd w:id="2366"/>
      <w:bookmarkEnd w:id="2367"/>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368" w:name="_Toc25156327"/>
      <w:bookmarkStart w:id="2369" w:name="_Toc34124629"/>
      <w:bookmarkStart w:id="2370" w:name="_Toc43207753"/>
      <w:bookmarkStart w:id="2371" w:name="_Toc49857223"/>
      <w:bookmarkStart w:id="2372" w:name="_Toc56677059"/>
      <w:bookmarkStart w:id="2373" w:name="_Toc56691582"/>
      <w:bookmarkStart w:id="2374" w:name="_Toc56698846"/>
      <w:bookmarkStart w:id="2375" w:name="_Toc89035081"/>
      <w:bookmarkStart w:id="2376" w:name="_Toc89064879"/>
      <w:bookmarkStart w:id="2377" w:name="_Toc89180178"/>
      <w:bookmarkStart w:id="2378" w:name="_Toc97071857"/>
      <w:bookmarkStart w:id="2379" w:name="_Toc183523366"/>
      <w:r w:rsidRPr="003B2883">
        <w:t>6.1.5</w:t>
      </w:r>
      <w:r w:rsidRPr="003B2883">
        <w:tab/>
        <w:t>Notifications</w:t>
      </w:r>
      <w:bookmarkEnd w:id="2368"/>
      <w:bookmarkEnd w:id="2369"/>
      <w:bookmarkEnd w:id="2370"/>
      <w:bookmarkEnd w:id="2371"/>
      <w:bookmarkEnd w:id="2372"/>
      <w:bookmarkEnd w:id="2373"/>
      <w:bookmarkEnd w:id="2374"/>
      <w:bookmarkEnd w:id="2375"/>
      <w:bookmarkEnd w:id="2376"/>
      <w:bookmarkEnd w:id="2377"/>
      <w:bookmarkEnd w:id="2378"/>
      <w:bookmarkEnd w:id="2379"/>
    </w:p>
    <w:p w14:paraId="3C106C7F" w14:textId="77777777" w:rsidR="00602AC0" w:rsidRPr="003B2883" w:rsidRDefault="00602AC0" w:rsidP="00602AC0">
      <w:pPr>
        <w:pStyle w:val="Heading4"/>
      </w:pPr>
      <w:bookmarkStart w:id="2380" w:name="_Toc25156328"/>
      <w:bookmarkStart w:id="2381" w:name="_Toc34124630"/>
      <w:bookmarkStart w:id="2382" w:name="_Toc43207754"/>
      <w:bookmarkStart w:id="2383" w:name="_Toc49857224"/>
      <w:bookmarkStart w:id="2384" w:name="_Toc56677060"/>
      <w:bookmarkStart w:id="2385" w:name="_Toc56691583"/>
      <w:bookmarkStart w:id="2386" w:name="_Toc56698847"/>
      <w:bookmarkStart w:id="2387" w:name="_Toc89035082"/>
      <w:bookmarkStart w:id="2388" w:name="_Toc89064880"/>
      <w:bookmarkStart w:id="2389" w:name="_Toc89180179"/>
      <w:bookmarkStart w:id="2390" w:name="_Toc97071858"/>
      <w:bookmarkStart w:id="2391" w:name="_Toc183523367"/>
      <w:r w:rsidRPr="003B2883">
        <w:t>6.1.5.1</w:t>
      </w:r>
      <w:r w:rsidRPr="003B2883">
        <w:tab/>
        <w:t>General</w:t>
      </w:r>
      <w:bookmarkEnd w:id="2380"/>
      <w:bookmarkEnd w:id="2381"/>
      <w:bookmarkEnd w:id="2382"/>
      <w:bookmarkEnd w:id="2383"/>
      <w:bookmarkEnd w:id="2384"/>
      <w:bookmarkEnd w:id="2385"/>
      <w:bookmarkEnd w:id="2386"/>
      <w:bookmarkEnd w:id="2387"/>
      <w:bookmarkEnd w:id="2388"/>
      <w:bookmarkEnd w:id="2389"/>
      <w:bookmarkEnd w:id="2390"/>
      <w:bookmarkEnd w:id="2391"/>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lastRenderedPageBreak/>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392" w:name="_Toc25156329"/>
      <w:bookmarkStart w:id="2393" w:name="_Toc34124631"/>
      <w:bookmarkStart w:id="2394" w:name="_Toc43207755"/>
      <w:bookmarkStart w:id="2395" w:name="_Toc49857225"/>
      <w:bookmarkStart w:id="2396" w:name="_Toc56677061"/>
      <w:bookmarkStart w:id="2397" w:name="_Toc56691584"/>
      <w:bookmarkStart w:id="2398" w:name="_Toc56698848"/>
      <w:bookmarkStart w:id="2399" w:name="_Toc89035083"/>
      <w:bookmarkStart w:id="2400" w:name="_Toc89064881"/>
      <w:bookmarkStart w:id="2401" w:name="_Toc89180180"/>
      <w:bookmarkStart w:id="2402" w:name="_Toc97071859"/>
      <w:bookmarkStart w:id="2403" w:name="_Toc183523368"/>
      <w:r w:rsidRPr="003B2883">
        <w:t>6.1.5.2</w:t>
      </w:r>
      <w:r w:rsidRPr="003B2883">
        <w:tab/>
        <w:t>AMF Status Change Notification</w:t>
      </w:r>
      <w:bookmarkEnd w:id="2392"/>
      <w:bookmarkEnd w:id="2393"/>
      <w:bookmarkEnd w:id="2394"/>
      <w:bookmarkEnd w:id="2395"/>
      <w:bookmarkEnd w:id="2396"/>
      <w:bookmarkEnd w:id="2397"/>
      <w:bookmarkEnd w:id="2398"/>
      <w:bookmarkEnd w:id="2399"/>
      <w:bookmarkEnd w:id="2400"/>
      <w:bookmarkEnd w:id="2401"/>
      <w:bookmarkEnd w:id="2402"/>
      <w:bookmarkEnd w:id="2403"/>
    </w:p>
    <w:p w14:paraId="6C8F9274" w14:textId="77777777" w:rsidR="00602AC0" w:rsidRPr="003B2883" w:rsidRDefault="00602AC0" w:rsidP="00602AC0">
      <w:pPr>
        <w:pStyle w:val="Heading5"/>
      </w:pPr>
      <w:bookmarkStart w:id="2404" w:name="_Toc25156330"/>
      <w:bookmarkStart w:id="2405" w:name="_Toc34124632"/>
      <w:bookmarkStart w:id="2406" w:name="_Toc43207756"/>
      <w:bookmarkStart w:id="2407" w:name="_Toc49857226"/>
      <w:bookmarkStart w:id="2408" w:name="_Toc56677062"/>
      <w:bookmarkStart w:id="2409" w:name="_Toc56691585"/>
      <w:bookmarkStart w:id="2410" w:name="_Toc56698849"/>
      <w:bookmarkStart w:id="2411" w:name="_Toc89035084"/>
      <w:bookmarkStart w:id="2412" w:name="_Toc89064882"/>
      <w:bookmarkStart w:id="2413" w:name="_Toc89180181"/>
      <w:bookmarkStart w:id="2414" w:name="_Toc97071860"/>
      <w:bookmarkStart w:id="2415" w:name="_Toc183523369"/>
      <w:r w:rsidRPr="003B2883">
        <w:t>6.1.5.</w:t>
      </w:r>
      <w:r w:rsidRPr="003B2883">
        <w:rPr>
          <w:lang w:eastAsia="zh-CN"/>
        </w:rPr>
        <w:t>2</w:t>
      </w:r>
      <w:r w:rsidRPr="003B2883">
        <w:t>.1</w:t>
      </w:r>
      <w:r w:rsidRPr="003B2883">
        <w:tab/>
        <w:t>Description</w:t>
      </w:r>
      <w:bookmarkEnd w:id="2404"/>
      <w:bookmarkEnd w:id="2405"/>
      <w:bookmarkEnd w:id="2406"/>
      <w:bookmarkEnd w:id="2407"/>
      <w:bookmarkEnd w:id="2408"/>
      <w:bookmarkEnd w:id="2409"/>
      <w:bookmarkEnd w:id="2410"/>
      <w:bookmarkEnd w:id="2411"/>
      <w:bookmarkEnd w:id="2412"/>
      <w:bookmarkEnd w:id="2413"/>
      <w:bookmarkEnd w:id="2414"/>
      <w:bookmarkEnd w:id="2415"/>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416" w:name="_Toc25156331"/>
      <w:bookmarkStart w:id="2417" w:name="_Toc34124633"/>
      <w:bookmarkStart w:id="2418" w:name="_Toc43207757"/>
      <w:bookmarkStart w:id="2419" w:name="_Toc49857227"/>
      <w:bookmarkStart w:id="2420" w:name="_Toc56677063"/>
      <w:bookmarkStart w:id="2421" w:name="_Toc56691586"/>
      <w:bookmarkStart w:id="2422" w:name="_Toc56698850"/>
      <w:bookmarkStart w:id="2423" w:name="_Toc89035085"/>
      <w:bookmarkStart w:id="2424" w:name="_Toc89064883"/>
      <w:bookmarkStart w:id="2425" w:name="_Toc89180182"/>
      <w:bookmarkStart w:id="2426" w:name="_Toc97071861"/>
      <w:bookmarkStart w:id="2427" w:name="_Toc183523370"/>
      <w:r w:rsidRPr="003B2883">
        <w:t>6.1.5.</w:t>
      </w:r>
      <w:r w:rsidRPr="003B2883">
        <w:rPr>
          <w:lang w:eastAsia="zh-CN"/>
        </w:rPr>
        <w:t>2</w:t>
      </w:r>
      <w:r w:rsidRPr="003B2883">
        <w:t>.2</w:t>
      </w:r>
      <w:r w:rsidRPr="003B2883">
        <w:tab/>
        <w:t>Notification Definition</w:t>
      </w:r>
      <w:bookmarkEnd w:id="2416"/>
      <w:bookmarkEnd w:id="2417"/>
      <w:bookmarkEnd w:id="2418"/>
      <w:bookmarkEnd w:id="2419"/>
      <w:bookmarkEnd w:id="2420"/>
      <w:bookmarkEnd w:id="2421"/>
      <w:bookmarkEnd w:id="2422"/>
      <w:bookmarkEnd w:id="2423"/>
      <w:bookmarkEnd w:id="2424"/>
      <w:bookmarkEnd w:id="2425"/>
      <w:bookmarkEnd w:id="2426"/>
      <w:bookmarkEnd w:id="2427"/>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428" w:name="_Toc25156332"/>
      <w:bookmarkStart w:id="2429" w:name="_Toc34124634"/>
      <w:bookmarkStart w:id="2430" w:name="_Toc43207758"/>
      <w:bookmarkStart w:id="2431" w:name="_Toc49857228"/>
      <w:bookmarkStart w:id="2432" w:name="_Toc56677064"/>
      <w:bookmarkStart w:id="2433" w:name="_Toc56691587"/>
      <w:bookmarkStart w:id="2434" w:name="_Toc56698851"/>
      <w:bookmarkStart w:id="2435" w:name="_Toc89035086"/>
      <w:bookmarkStart w:id="2436" w:name="_Toc89064884"/>
      <w:bookmarkStart w:id="2437" w:name="_Toc89180183"/>
      <w:bookmarkStart w:id="2438" w:name="_Toc97071862"/>
      <w:bookmarkStart w:id="2439" w:name="_Toc183523371"/>
      <w:r w:rsidRPr="003B2883">
        <w:t>6.1.5.</w:t>
      </w:r>
      <w:r w:rsidRPr="003B2883">
        <w:rPr>
          <w:lang w:eastAsia="zh-CN"/>
        </w:rPr>
        <w:t>2</w:t>
      </w:r>
      <w:r w:rsidRPr="003B2883">
        <w:t>.3</w:t>
      </w:r>
      <w:r w:rsidRPr="003B2883">
        <w:tab/>
        <w:t>Notification Standard Methods</w:t>
      </w:r>
      <w:bookmarkEnd w:id="2428"/>
      <w:bookmarkEnd w:id="2429"/>
      <w:bookmarkEnd w:id="2430"/>
      <w:bookmarkEnd w:id="2431"/>
      <w:bookmarkEnd w:id="2432"/>
      <w:bookmarkEnd w:id="2433"/>
      <w:bookmarkEnd w:id="2434"/>
      <w:bookmarkEnd w:id="2435"/>
      <w:bookmarkEnd w:id="2436"/>
      <w:bookmarkEnd w:id="2437"/>
      <w:bookmarkEnd w:id="2438"/>
      <w:bookmarkEnd w:id="2439"/>
    </w:p>
    <w:p w14:paraId="41F551E9" w14:textId="77777777" w:rsidR="00602AC0" w:rsidRPr="003B2883" w:rsidRDefault="00602AC0" w:rsidP="00876DA9">
      <w:pPr>
        <w:pStyle w:val="Heading6"/>
        <w:rPr>
          <w:lang w:eastAsia="zh-CN"/>
        </w:rPr>
      </w:pPr>
      <w:bookmarkStart w:id="2440" w:name="_Toc25156333"/>
      <w:bookmarkStart w:id="2441" w:name="_Toc34124635"/>
      <w:bookmarkStart w:id="2442" w:name="_Toc43207759"/>
      <w:bookmarkStart w:id="2443" w:name="_Toc49857229"/>
      <w:bookmarkStart w:id="2444" w:name="_Toc56677065"/>
      <w:bookmarkStart w:id="2445" w:name="_Toc56691588"/>
      <w:bookmarkStart w:id="2446" w:name="_Toc56698852"/>
      <w:bookmarkStart w:id="2447" w:name="_Toc89035087"/>
      <w:bookmarkStart w:id="2448" w:name="_Toc89064885"/>
      <w:bookmarkStart w:id="2449" w:name="_Toc89180184"/>
      <w:bookmarkStart w:id="2450" w:name="_Toc97071863"/>
      <w:bookmarkStart w:id="2451" w:name="_Toc183523372"/>
      <w:r w:rsidRPr="003B2883">
        <w:t>6.1.5.</w:t>
      </w:r>
      <w:r w:rsidRPr="003B2883">
        <w:rPr>
          <w:lang w:eastAsia="zh-CN"/>
        </w:rPr>
        <w:t>2</w:t>
      </w:r>
      <w:r w:rsidRPr="003B2883">
        <w:t>.3.1</w:t>
      </w:r>
      <w:r w:rsidRPr="003B2883">
        <w:tab/>
      </w:r>
      <w:r w:rsidRPr="003B2883">
        <w:rPr>
          <w:rFonts w:hint="eastAsia"/>
          <w:lang w:eastAsia="zh-CN"/>
        </w:rPr>
        <w:t>POST</w:t>
      </w:r>
      <w:bookmarkEnd w:id="2440"/>
      <w:bookmarkEnd w:id="2441"/>
      <w:bookmarkEnd w:id="2442"/>
      <w:bookmarkEnd w:id="2443"/>
      <w:bookmarkEnd w:id="2444"/>
      <w:bookmarkEnd w:id="2445"/>
      <w:bookmarkEnd w:id="2446"/>
      <w:bookmarkEnd w:id="2447"/>
      <w:bookmarkEnd w:id="2448"/>
      <w:bookmarkEnd w:id="2449"/>
      <w:bookmarkEnd w:id="2450"/>
      <w:bookmarkEnd w:id="2451"/>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lastRenderedPageBreak/>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10604B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2039721" w14:textId="77777777" w:rsidR="0094513F" w:rsidRDefault="0094513F" w:rsidP="00932C1F">
            <w:pPr>
              <w:pStyle w:val="TAL"/>
            </w:pPr>
          </w:p>
          <w:p w14:paraId="38DC2A9F" w14:textId="662DE2E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AB92D2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29A985B" w14:textId="77777777" w:rsidR="0094513F" w:rsidRDefault="0094513F" w:rsidP="00932C1F">
            <w:pPr>
              <w:pStyle w:val="TAL"/>
            </w:pPr>
          </w:p>
          <w:p w14:paraId="65A9F1C5" w14:textId="1FEBC11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452" w:name="_PERM_MCCTEMPBM_CRPT03410089___2"/>
            <w:r w:rsidRPr="003B2883">
              <w:rPr>
                <w:rFonts w:ascii="Arial" w:hAnsi="Arial"/>
                <w:sz w:val="18"/>
              </w:rPr>
              <w:t>-</w:t>
            </w:r>
            <w:r w:rsidRPr="003B2883">
              <w:tab/>
            </w:r>
            <w:r w:rsidRPr="003B2883">
              <w:rPr>
                <w:rFonts w:ascii="Arial" w:hAnsi="Arial"/>
                <w:sz w:val="18"/>
              </w:rPr>
              <w:t>CONTEXT_NOT_FOUND</w:t>
            </w:r>
          </w:p>
          <w:bookmarkEnd w:id="2452"/>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4BC97C1" w14:textId="563B30DA"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9C627B" w14:textId="629EEB60"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39FBA9D6" w14:textId="05B8A1B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453" w:name="_Toc25156334"/>
      <w:bookmarkStart w:id="2454" w:name="_Toc34124636"/>
      <w:bookmarkStart w:id="2455" w:name="_Toc43207760"/>
      <w:bookmarkStart w:id="2456" w:name="_Toc49857230"/>
      <w:bookmarkStart w:id="2457" w:name="_Toc56677066"/>
      <w:bookmarkStart w:id="2458" w:name="_Toc56691589"/>
      <w:bookmarkStart w:id="2459" w:name="_Toc56698853"/>
      <w:bookmarkStart w:id="2460" w:name="_Toc89035088"/>
      <w:bookmarkStart w:id="2461" w:name="_Toc89064886"/>
      <w:bookmarkStart w:id="2462" w:name="_Toc89180185"/>
      <w:bookmarkStart w:id="2463" w:name="_Toc97071864"/>
      <w:bookmarkStart w:id="2464" w:name="_Toc183523373"/>
      <w:r w:rsidRPr="003B2883">
        <w:t>6.1.5.3</w:t>
      </w:r>
      <w:r w:rsidRPr="003B2883">
        <w:tab/>
        <w:t>Non UE N2 Information Notification</w:t>
      </w:r>
      <w:bookmarkEnd w:id="2453"/>
      <w:bookmarkEnd w:id="2454"/>
      <w:bookmarkEnd w:id="2455"/>
      <w:bookmarkEnd w:id="2456"/>
      <w:bookmarkEnd w:id="2457"/>
      <w:bookmarkEnd w:id="2458"/>
      <w:bookmarkEnd w:id="2459"/>
      <w:bookmarkEnd w:id="2460"/>
      <w:bookmarkEnd w:id="2461"/>
      <w:bookmarkEnd w:id="2462"/>
      <w:bookmarkEnd w:id="2463"/>
      <w:bookmarkEnd w:id="2464"/>
    </w:p>
    <w:p w14:paraId="08A344AE" w14:textId="77777777" w:rsidR="00602AC0" w:rsidRPr="003B2883" w:rsidRDefault="00602AC0" w:rsidP="00602AC0">
      <w:pPr>
        <w:pStyle w:val="Heading5"/>
      </w:pPr>
      <w:bookmarkStart w:id="2465" w:name="_Toc25156335"/>
      <w:bookmarkStart w:id="2466" w:name="_Toc34124637"/>
      <w:bookmarkStart w:id="2467" w:name="_Toc43207761"/>
      <w:bookmarkStart w:id="2468" w:name="_Toc49857231"/>
      <w:bookmarkStart w:id="2469" w:name="_Toc56677067"/>
      <w:bookmarkStart w:id="2470" w:name="_Toc56691590"/>
      <w:bookmarkStart w:id="2471" w:name="_Toc56698854"/>
      <w:bookmarkStart w:id="2472" w:name="_Toc89035089"/>
      <w:bookmarkStart w:id="2473" w:name="_Toc89064887"/>
      <w:bookmarkStart w:id="2474" w:name="_Toc89180186"/>
      <w:bookmarkStart w:id="2475" w:name="_Toc97071865"/>
      <w:bookmarkStart w:id="2476" w:name="_Toc183523374"/>
      <w:r w:rsidRPr="003B2883">
        <w:t>6.1.5.</w:t>
      </w:r>
      <w:r w:rsidRPr="003B2883">
        <w:rPr>
          <w:lang w:eastAsia="zh-CN"/>
        </w:rPr>
        <w:t>3</w:t>
      </w:r>
      <w:r w:rsidRPr="003B2883">
        <w:t>.1</w:t>
      </w:r>
      <w:r w:rsidRPr="003B2883">
        <w:tab/>
        <w:t>Description</w:t>
      </w:r>
      <w:bookmarkEnd w:id="2465"/>
      <w:bookmarkEnd w:id="2466"/>
      <w:bookmarkEnd w:id="2467"/>
      <w:bookmarkEnd w:id="2468"/>
      <w:bookmarkEnd w:id="2469"/>
      <w:bookmarkEnd w:id="2470"/>
      <w:bookmarkEnd w:id="2471"/>
      <w:bookmarkEnd w:id="2472"/>
      <w:bookmarkEnd w:id="2473"/>
      <w:bookmarkEnd w:id="2474"/>
      <w:bookmarkEnd w:id="2475"/>
      <w:bookmarkEnd w:id="2476"/>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477" w:name="_Toc25156336"/>
      <w:bookmarkStart w:id="2478" w:name="_Toc34124638"/>
      <w:bookmarkStart w:id="2479" w:name="_Toc43207762"/>
      <w:bookmarkStart w:id="2480" w:name="_Toc49857232"/>
      <w:bookmarkStart w:id="2481" w:name="_Toc56677068"/>
      <w:bookmarkStart w:id="2482" w:name="_Toc56691591"/>
      <w:bookmarkStart w:id="2483" w:name="_Toc56698855"/>
      <w:bookmarkStart w:id="2484" w:name="_Toc89035090"/>
      <w:bookmarkStart w:id="2485" w:name="_Toc89064888"/>
      <w:bookmarkStart w:id="2486" w:name="_Toc89180187"/>
      <w:bookmarkStart w:id="2487" w:name="_Toc97071866"/>
      <w:bookmarkStart w:id="2488" w:name="_Toc183523375"/>
      <w:r w:rsidRPr="003B2883">
        <w:t>6.1.5.</w:t>
      </w:r>
      <w:r w:rsidRPr="003B2883">
        <w:rPr>
          <w:lang w:eastAsia="zh-CN"/>
        </w:rPr>
        <w:t>3</w:t>
      </w:r>
      <w:r w:rsidRPr="003B2883">
        <w:t>.2</w:t>
      </w:r>
      <w:r w:rsidRPr="003B2883">
        <w:tab/>
        <w:t>Notification Definition</w:t>
      </w:r>
      <w:bookmarkEnd w:id="2477"/>
      <w:bookmarkEnd w:id="2478"/>
      <w:bookmarkEnd w:id="2479"/>
      <w:bookmarkEnd w:id="2480"/>
      <w:bookmarkEnd w:id="2481"/>
      <w:bookmarkEnd w:id="2482"/>
      <w:bookmarkEnd w:id="2483"/>
      <w:bookmarkEnd w:id="2484"/>
      <w:bookmarkEnd w:id="2485"/>
      <w:bookmarkEnd w:id="2486"/>
      <w:bookmarkEnd w:id="2487"/>
      <w:bookmarkEnd w:id="2488"/>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lastRenderedPageBreak/>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489" w:name="_Toc25156337"/>
      <w:bookmarkStart w:id="2490" w:name="_Toc34124639"/>
      <w:bookmarkStart w:id="2491" w:name="_Toc43207763"/>
      <w:bookmarkStart w:id="2492" w:name="_Toc49857233"/>
      <w:bookmarkStart w:id="2493" w:name="_Toc56677069"/>
      <w:bookmarkStart w:id="2494" w:name="_Toc56691592"/>
      <w:bookmarkStart w:id="2495" w:name="_Toc56698856"/>
      <w:bookmarkStart w:id="2496" w:name="_Toc89035091"/>
      <w:bookmarkStart w:id="2497" w:name="_Toc89064889"/>
      <w:bookmarkStart w:id="2498" w:name="_Toc89180188"/>
      <w:bookmarkStart w:id="2499" w:name="_Toc97071867"/>
      <w:bookmarkStart w:id="2500" w:name="_Toc183523376"/>
      <w:r w:rsidRPr="003B2883">
        <w:t>6.1.5.</w:t>
      </w:r>
      <w:r w:rsidRPr="003B2883">
        <w:rPr>
          <w:lang w:eastAsia="zh-CN"/>
        </w:rPr>
        <w:t>3</w:t>
      </w:r>
      <w:r w:rsidRPr="003B2883">
        <w:t>.3</w:t>
      </w:r>
      <w:r w:rsidRPr="003B2883">
        <w:tab/>
        <w:t>Notification Standard Methods</w:t>
      </w:r>
      <w:bookmarkEnd w:id="2489"/>
      <w:bookmarkEnd w:id="2490"/>
      <w:bookmarkEnd w:id="2491"/>
      <w:bookmarkEnd w:id="2492"/>
      <w:bookmarkEnd w:id="2493"/>
      <w:bookmarkEnd w:id="2494"/>
      <w:bookmarkEnd w:id="2495"/>
      <w:bookmarkEnd w:id="2496"/>
      <w:bookmarkEnd w:id="2497"/>
      <w:bookmarkEnd w:id="2498"/>
      <w:bookmarkEnd w:id="2499"/>
      <w:bookmarkEnd w:id="2500"/>
    </w:p>
    <w:p w14:paraId="047DAB79" w14:textId="77777777" w:rsidR="00602AC0" w:rsidRPr="003B2883" w:rsidRDefault="00602AC0" w:rsidP="00876DA9">
      <w:pPr>
        <w:pStyle w:val="Heading6"/>
        <w:rPr>
          <w:lang w:eastAsia="zh-CN"/>
        </w:rPr>
      </w:pPr>
      <w:bookmarkStart w:id="2501" w:name="_Toc25156338"/>
      <w:bookmarkStart w:id="2502" w:name="_Toc34124640"/>
      <w:bookmarkStart w:id="2503" w:name="_Toc43207764"/>
      <w:bookmarkStart w:id="2504" w:name="_Toc49857234"/>
      <w:bookmarkStart w:id="2505" w:name="_Toc56677070"/>
      <w:bookmarkStart w:id="2506" w:name="_Toc56691593"/>
      <w:bookmarkStart w:id="2507" w:name="_Toc56698857"/>
      <w:bookmarkStart w:id="2508" w:name="_Toc89035092"/>
      <w:bookmarkStart w:id="2509" w:name="_Toc89064890"/>
      <w:bookmarkStart w:id="2510" w:name="_Toc89180189"/>
      <w:bookmarkStart w:id="2511" w:name="_Toc97071868"/>
      <w:bookmarkStart w:id="2512" w:name="_Toc183523377"/>
      <w:r w:rsidRPr="003B2883">
        <w:t>6.1.5.</w:t>
      </w:r>
      <w:r w:rsidRPr="003B2883">
        <w:rPr>
          <w:lang w:eastAsia="zh-CN"/>
        </w:rPr>
        <w:t>3</w:t>
      </w:r>
      <w:r w:rsidRPr="003B2883">
        <w:t>.3.1</w:t>
      </w:r>
      <w:r w:rsidRPr="003B2883">
        <w:tab/>
      </w:r>
      <w:r w:rsidRPr="003B2883">
        <w:rPr>
          <w:rFonts w:hint="eastAsia"/>
          <w:lang w:eastAsia="zh-CN"/>
        </w:rPr>
        <w:t>POST</w:t>
      </w:r>
      <w:bookmarkEnd w:id="2501"/>
      <w:bookmarkEnd w:id="2502"/>
      <w:bookmarkEnd w:id="2503"/>
      <w:bookmarkEnd w:id="2504"/>
      <w:bookmarkEnd w:id="2505"/>
      <w:bookmarkEnd w:id="2506"/>
      <w:bookmarkEnd w:id="2507"/>
      <w:bookmarkEnd w:id="2508"/>
      <w:bookmarkEnd w:id="2509"/>
      <w:bookmarkEnd w:id="2510"/>
      <w:bookmarkEnd w:id="2511"/>
      <w:bookmarkEnd w:id="2512"/>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C05CECF"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4A560DA" w14:textId="77777777" w:rsidR="0094513F" w:rsidRDefault="0094513F" w:rsidP="00932C1F">
            <w:pPr>
              <w:pStyle w:val="TAL"/>
            </w:pPr>
          </w:p>
          <w:p w14:paraId="1DACA6A0" w14:textId="624A953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03BAB43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05C3A50E" w14:textId="77777777" w:rsidR="0094513F" w:rsidRDefault="0094513F" w:rsidP="00932C1F">
            <w:pPr>
              <w:pStyle w:val="TAL"/>
            </w:pPr>
          </w:p>
          <w:p w14:paraId="0736AC0C" w14:textId="62B84EC5"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F943571" w14:textId="0C9A997A"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lastRenderedPageBreak/>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3C0D18" w14:textId="172082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F2DADB" w14:textId="77777777" w:rsidR="006444EC" w:rsidRPr="00D70312" w:rsidRDefault="006444EC" w:rsidP="00E94EE4">
            <w:pPr>
              <w:pStyle w:val="TAL"/>
            </w:pPr>
            <w:r w:rsidRPr="00525507">
              <w:t>Identifier of the target NF (service) instance ID towards which the request is redirected</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513" w:name="_Toc25156339"/>
      <w:bookmarkStart w:id="2514" w:name="_Toc34124641"/>
      <w:bookmarkStart w:id="2515" w:name="_Toc43207765"/>
      <w:bookmarkStart w:id="2516" w:name="_Toc49857235"/>
      <w:bookmarkStart w:id="2517" w:name="_Toc56677071"/>
      <w:bookmarkStart w:id="2518" w:name="_Toc56691594"/>
      <w:bookmarkStart w:id="2519" w:name="_Toc56698858"/>
      <w:bookmarkStart w:id="2520" w:name="_Toc89035093"/>
      <w:bookmarkStart w:id="2521" w:name="_Toc89064891"/>
      <w:bookmarkStart w:id="2522" w:name="_Toc89180190"/>
      <w:bookmarkStart w:id="2523" w:name="_Toc97071869"/>
      <w:bookmarkStart w:id="2524" w:name="_Toc183523378"/>
      <w:r w:rsidRPr="003B2883">
        <w:t>6.1.5.4</w:t>
      </w:r>
      <w:r w:rsidRPr="003B2883">
        <w:tab/>
        <w:t>N1 Message Notification</w:t>
      </w:r>
      <w:bookmarkEnd w:id="2513"/>
      <w:bookmarkEnd w:id="2514"/>
      <w:bookmarkEnd w:id="2515"/>
      <w:bookmarkEnd w:id="2516"/>
      <w:bookmarkEnd w:id="2517"/>
      <w:bookmarkEnd w:id="2518"/>
      <w:bookmarkEnd w:id="2519"/>
      <w:bookmarkEnd w:id="2520"/>
      <w:bookmarkEnd w:id="2521"/>
      <w:bookmarkEnd w:id="2522"/>
      <w:bookmarkEnd w:id="2523"/>
      <w:bookmarkEnd w:id="2524"/>
    </w:p>
    <w:p w14:paraId="6894D865" w14:textId="77777777" w:rsidR="00602AC0" w:rsidRPr="003B2883" w:rsidRDefault="00602AC0" w:rsidP="00602AC0">
      <w:pPr>
        <w:pStyle w:val="Heading5"/>
      </w:pPr>
      <w:bookmarkStart w:id="2525" w:name="_Toc25156340"/>
      <w:bookmarkStart w:id="2526" w:name="_Toc34124642"/>
      <w:bookmarkStart w:id="2527" w:name="_Toc43207766"/>
      <w:bookmarkStart w:id="2528" w:name="_Toc49857236"/>
      <w:bookmarkStart w:id="2529" w:name="_Toc56677072"/>
      <w:bookmarkStart w:id="2530" w:name="_Toc56691595"/>
      <w:bookmarkStart w:id="2531" w:name="_Toc56698859"/>
      <w:bookmarkStart w:id="2532" w:name="_Toc89035094"/>
      <w:bookmarkStart w:id="2533" w:name="_Toc89064892"/>
      <w:bookmarkStart w:id="2534" w:name="_Toc89180191"/>
      <w:bookmarkStart w:id="2535" w:name="_Toc97071870"/>
      <w:bookmarkStart w:id="2536" w:name="_Toc183523379"/>
      <w:r w:rsidRPr="003B2883">
        <w:t>6.1.5.4.1</w:t>
      </w:r>
      <w:r w:rsidRPr="003B2883">
        <w:tab/>
        <w:t>Description</w:t>
      </w:r>
      <w:bookmarkEnd w:id="2525"/>
      <w:bookmarkEnd w:id="2526"/>
      <w:bookmarkEnd w:id="2527"/>
      <w:bookmarkEnd w:id="2528"/>
      <w:bookmarkEnd w:id="2529"/>
      <w:bookmarkEnd w:id="2530"/>
      <w:bookmarkEnd w:id="2531"/>
      <w:bookmarkEnd w:id="2532"/>
      <w:bookmarkEnd w:id="2533"/>
      <w:bookmarkEnd w:id="2534"/>
      <w:bookmarkEnd w:id="2535"/>
      <w:bookmarkEnd w:id="2536"/>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537" w:name="_Toc25156341"/>
      <w:bookmarkStart w:id="2538" w:name="_Toc34124643"/>
      <w:bookmarkStart w:id="2539" w:name="_Toc43207767"/>
      <w:bookmarkStart w:id="2540" w:name="_Toc49857237"/>
      <w:bookmarkStart w:id="2541" w:name="_Toc56677073"/>
      <w:bookmarkStart w:id="2542" w:name="_Toc56691596"/>
      <w:bookmarkStart w:id="2543" w:name="_Toc56698860"/>
      <w:bookmarkStart w:id="2544" w:name="_Toc89035095"/>
      <w:bookmarkStart w:id="2545" w:name="_Toc89064893"/>
      <w:bookmarkStart w:id="2546" w:name="_Toc89180192"/>
      <w:bookmarkStart w:id="2547" w:name="_Toc97071871"/>
      <w:bookmarkStart w:id="2548" w:name="_Toc183523380"/>
      <w:r w:rsidRPr="003B2883">
        <w:t>6.1.5.4.2</w:t>
      </w:r>
      <w:r w:rsidRPr="003B2883">
        <w:tab/>
        <w:t>Notification Definition</w:t>
      </w:r>
      <w:bookmarkEnd w:id="2537"/>
      <w:bookmarkEnd w:id="2538"/>
      <w:bookmarkEnd w:id="2539"/>
      <w:bookmarkEnd w:id="2540"/>
      <w:bookmarkEnd w:id="2541"/>
      <w:bookmarkEnd w:id="2542"/>
      <w:bookmarkEnd w:id="2543"/>
      <w:bookmarkEnd w:id="2544"/>
      <w:bookmarkEnd w:id="2545"/>
      <w:bookmarkEnd w:id="2546"/>
      <w:bookmarkEnd w:id="2547"/>
      <w:bookmarkEnd w:id="2548"/>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549" w:name="_Toc25156342"/>
      <w:bookmarkStart w:id="2550" w:name="_Toc34124644"/>
      <w:bookmarkStart w:id="2551" w:name="_Toc43207768"/>
      <w:bookmarkStart w:id="2552" w:name="_Toc49857238"/>
      <w:bookmarkStart w:id="2553" w:name="_Toc56677074"/>
      <w:bookmarkStart w:id="2554" w:name="_Toc56691597"/>
      <w:bookmarkStart w:id="2555" w:name="_Toc56698861"/>
      <w:bookmarkStart w:id="2556" w:name="_Toc89035096"/>
      <w:bookmarkStart w:id="2557" w:name="_Toc89064894"/>
      <w:bookmarkStart w:id="2558" w:name="_Toc89180193"/>
      <w:bookmarkStart w:id="2559" w:name="_Toc97071872"/>
      <w:bookmarkStart w:id="2560" w:name="_Toc183523381"/>
      <w:r w:rsidRPr="003B2883">
        <w:t>6.1.5.4.3</w:t>
      </w:r>
      <w:r w:rsidRPr="003B2883">
        <w:tab/>
        <w:t>Notification Standard Methods</w:t>
      </w:r>
      <w:bookmarkEnd w:id="2549"/>
      <w:bookmarkEnd w:id="2550"/>
      <w:bookmarkEnd w:id="2551"/>
      <w:bookmarkEnd w:id="2552"/>
      <w:bookmarkEnd w:id="2553"/>
      <w:bookmarkEnd w:id="2554"/>
      <w:bookmarkEnd w:id="2555"/>
      <w:bookmarkEnd w:id="2556"/>
      <w:bookmarkEnd w:id="2557"/>
      <w:bookmarkEnd w:id="2558"/>
      <w:bookmarkEnd w:id="2559"/>
      <w:bookmarkEnd w:id="2560"/>
    </w:p>
    <w:p w14:paraId="2CCA3EA4" w14:textId="77777777" w:rsidR="00602AC0" w:rsidRPr="003B2883" w:rsidRDefault="00602AC0" w:rsidP="00876DA9">
      <w:pPr>
        <w:pStyle w:val="Heading6"/>
        <w:rPr>
          <w:lang w:eastAsia="zh-CN"/>
        </w:rPr>
      </w:pPr>
      <w:bookmarkStart w:id="2561" w:name="_Toc25156343"/>
      <w:bookmarkStart w:id="2562" w:name="_Toc34124645"/>
      <w:bookmarkStart w:id="2563" w:name="_Toc43207769"/>
      <w:bookmarkStart w:id="2564" w:name="_Toc49857239"/>
      <w:bookmarkStart w:id="2565" w:name="_Toc56677075"/>
      <w:bookmarkStart w:id="2566" w:name="_Toc56691598"/>
      <w:bookmarkStart w:id="2567" w:name="_Toc56698862"/>
      <w:bookmarkStart w:id="2568" w:name="_Toc89035097"/>
      <w:bookmarkStart w:id="2569" w:name="_Toc89064895"/>
      <w:bookmarkStart w:id="2570" w:name="_Toc89180194"/>
      <w:bookmarkStart w:id="2571" w:name="_Toc97071873"/>
      <w:bookmarkStart w:id="2572" w:name="_Toc183523382"/>
      <w:r w:rsidRPr="003B2883">
        <w:t>6.1.5.4.3.1</w:t>
      </w:r>
      <w:r w:rsidRPr="003B2883">
        <w:tab/>
      </w:r>
      <w:r w:rsidRPr="003B2883">
        <w:rPr>
          <w:rFonts w:hint="eastAsia"/>
          <w:lang w:eastAsia="zh-CN"/>
        </w:rPr>
        <w:t>POST</w:t>
      </w:r>
      <w:bookmarkEnd w:id="2561"/>
      <w:bookmarkEnd w:id="2562"/>
      <w:bookmarkEnd w:id="2563"/>
      <w:bookmarkEnd w:id="2564"/>
      <w:bookmarkEnd w:id="2565"/>
      <w:bookmarkEnd w:id="2566"/>
      <w:bookmarkEnd w:id="2567"/>
      <w:bookmarkEnd w:id="2568"/>
      <w:bookmarkEnd w:id="2569"/>
      <w:bookmarkEnd w:id="2570"/>
      <w:bookmarkEnd w:id="2571"/>
      <w:bookmarkEnd w:id="2572"/>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lastRenderedPageBreak/>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E2999F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475B3A13" w14:textId="77777777" w:rsidR="0094513F" w:rsidRDefault="0094513F" w:rsidP="00932C1F">
            <w:pPr>
              <w:pStyle w:val="TAL"/>
            </w:pPr>
          </w:p>
          <w:p w14:paraId="5755B7AC" w14:textId="51EB6B70"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AA2050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7D0BB169" w14:textId="77777777" w:rsidR="0094513F" w:rsidRDefault="0094513F" w:rsidP="00932C1F">
            <w:pPr>
              <w:pStyle w:val="TAL"/>
            </w:pPr>
          </w:p>
          <w:p w14:paraId="3C846543" w14:textId="7650A1F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F32E89" w14:textId="740AE6DD"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E9D68F2" w14:textId="77777777" w:rsidR="00602AC0" w:rsidRDefault="00602AC0" w:rsidP="00602AC0"/>
    <w:p w14:paraId="57CFE78D"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2FEADB" w14:textId="201D4E6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C324991" w14:textId="1F555D9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573" w:name="_Toc25156344"/>
      <w:bookmarkStart w:id="2574" w:name="_Toc34124646"/>
      <w:bookmarkStart w:id="2575" w:name="_Toc43207770"/>
      <w:bookmarkStart w:id="2576" w:name="_Toc49857240"/>
      <w:bookmarkStart w:id="2577" w:name="_Toc56677076"/>
      <w:bookmarkStart w:id="2578" w:name="_Toc56691599"/>
      <w:bookmarkStart w:id="2579" w:name="_Toc56698863"/>
      <w:bookmarkStart w:id="2580" w:name="_Toc89035098"/>
      <w:bookmarkStart w:id="2581" w:name="_Toc89064896"/>
      <w:bookmarkStart w:id="2582" w:name="_Toc89180195"/>
      <w:bookmarkStart w:id="2583" w:name="_Toc97071874"/>
      <w:bookmarkStart w:id="2584" w:name="_Toc183523383"/>
      <w:r w:rsidRPr="003B2883">
        <w:t>6.1.5.5</w:t>
      </w:r>
      <w:r w:rsidRPr="003B2883">
        <w:tab/>
        <w:t>UE Specific N2 Information Notification</w:t>
      </w:r>
      <w:bookmarkEnd w:id="2573"/>
      <w:bookmarkEnd w:id="2574"/>
      <w:bookmarkEnd w:id="2575"/>
      <w:bookmarkEnd w:id="2576"/>
      <w:bookmarkEnd w:id="2577"/>
      <w:bookmarkEnd w:id="2578"/>
      <w:bookmarkEnd w:id="2579"/>
      <w:bookmarkEnd w:id="2580"/>
      <w:bookmarkEnd w:id="2581"/>
      <w:bookmarkEnd w:id="2582"/>
      <w:bookmarkEnd w:id="2583"/>
      <w:bookmarkEnd w:id="2584"/>
    </w:p>
    <w:p w14:paraId="7085FD19" w14:textId="77777777" w:rsidR="00602AC0" w:rsidRPr="003B2883" w:rsidRDefault="00602AC0" w:rsidP="00602AC0">
      <w:pPr>
        <w:pStyle w:val="Heading5"/>
      </w:pPr>
      <w:bookmarkStart w:id="2585" w:name="_Toc25156345"/>
      <w:bookmarkStart w:id="2586" w:name="_Toc34124647"/>
      <w:bookmarkStart w:id="2587" w:name="_Toc43207771"/>
      <w:bookmarkStart w:id="2588" w:name="_Toc49857241"/>
      <w:bookmarkStart w:id="2589" w:name="_Toc56677077"/>
      <w:bookmarkStart w:id="2590" w:name="_Toc56691600"/>
      <w:bookmarkStart w:id="2591" w:name="_Toc56698864"/>
      <w:bookmarkStart w:id="2592" w:name="_Toc89035099"/>
      <w:bookmarkStart w:id="2593" w:name="_Toc89064897"/>
      <w:bookmarkStart w:id="2594" w:name="_Toc89180196"/>
      <w:bookmarkStart w:id="2595" w:name="_Toc97071875"/>
      <w:bookmarkStart w:id="2596" w:name="_Toc183523384"/>
      <w:r w:rsidRPr="003B2883">
        <w:t>6.1.5.5.1</w:t>
      </w:r>
      <w:r w:rsidRPr="003B2883">
        <w:tab/>
        <w:t>Description</w:t>
      </w:r>
      <w:bookmarkEnd w:id="2585"/>
      <w:bookmarkEnd w:id="2586"/>
      <w:bookmarkEnd w:id="2587"/>
      <w:bookmarkEnd w:id="2588"/>
      <w:bookmarkEnd w:id="2589"/>
      <w:bookmarkEnd w:id="2590"/>
      <w:bookmarkEnd w:id="2591"/>
      <w:bookmarkEnd w:id="2592"/>
      <w:bookmarkEnd w:id="2593"/>
      <w:bookmarkEnd w:id="2594"/>
      <w:bookmarkEnd w:id="2595"/>
      <w:bookmarkEnd w:id="2596"/>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597" w:name="_Toc25156346"/>
      <w:bookmarkStart w:id="2598" w:name="_Toc34124648"/>
      <w:bookmarkStart w:id="2599" w:name="_Toc43207772"/>
      <w:bookmarkStart w:id="2600" w:name="_Toc49857242"/>
      <w:bookmarkStart w:id="2601" w:name="_Toc56677078"/>
      <w:bookmarkStart w:id="2602" w:name="_Toc56691601"/>
      <w:bookmarkStart w:id="2603" w:name="_Toc56698865"/>
      <w:bookmarkStart w:id="2604" w:name="_Toc89035100"/>
      <w:bookmarkStart w:id="2605" w:name="_Toc89064898"/>
      <w:bookmarkStart w:id="2606" w:name="_Toc89180197"/>
      <w:bookmarkStart w:id="2607" w:name="_Toc97071876"/>
      <w:bookmarkStart w:id="2608" w:name="_Toc183523385"/>
      <w:r w:rsidRPr="003B2883">
        <w:t>6.1.5.5.2</w:t>
      </w:r>
      <w:r w:rsidRPr="003B2883">
        <w:tab/>
        <w:t>Notification Definition</w:t>
      </w:r>
      <w:bookmarkEnd w:id="2597"/>
      <w:bookmarkEnd w:id="2598"/>
      <w:bookmarkEnd w:id="2599"/>
      <w:bookmarkEnd w:id="2600"/>
      <w:bookmarkEnd w:id="2601"/>
      <w:bookmarkEnd w:id="2602"/>
      <w:bookmarkEnd w:id="2603"/>
      <w:bookmarkEnd w:id="2604"/>
      <w:bookmarkEnd w:id="2605"/>
      <w:bookmarkEnd w:id="2606"/>
      <w:bookmarkEnd w:id="2607"/>
      <w:bookmarkEnd w:id="2608"/>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lastRenderedPageBreak/>
        <w:t>Callback URI is provided by the NF Service Consumer during the subscription to this notification.</w:t>
      </w:r>
    </w:p>
    <w:p w14:paraId="7BE9B1FC" w14:textId="77777777" w:rsidR="00602AC0" w:rsidRPr="003B2883" w:rsidRDefault="00602AC0" w:rsidP="00602AC0">
      <w:pPr>
        <w:pStyle w:val="Heading5"/>
      </w:pPr>
      <w:bookmarkStart w:id="2609" w:name="_Toc25156347"/>
      <w:bookmarkStart w:id="2610" w:name="_Toc34124649"/>
      <w:bookmarkStart w:id="2611" w:name="_Toc43207773"/>
      <w:bookmarkStart w:id="2612" w:name="_Toc49857243"/>
      <w:bookmarkStart w:id="2613" w:name="_Toc56677079"/>
      <w:bookmarkStart w:id="2614" w:name="_Toc56691602"/>
      <w:bookmarkStart w:id="2615" w:name="_Toc56698866"/>
      <w:bookmarkStart w:id="2616" w:name="_Toc89035101"/>
      <w:bookmarkStart w:id="2617" w:name="_Toc89064899"/>
      <w:bookmarkStart w:id="2618" w:name="_Toc89180198"/>
      <w:bookmarkStart w:id="2619" w:name="_Toc97071877"/>
      <w:bookmarkStart w:id="2620" w:name="_Toc183523386"/>
      <w:r w:rsidRPr="003B2883">
        <w:t>6.1.5.5.3</w:t>
      </w:r>
      <w:r w:rsidRPr="003B2883">
        <w:tab/>
        <w:t>Notification Standard Methods</w:t>
      </w:r>
      <w:bookmarkEnd w:id="2609"/>
      <w:bookmarkEnd w:id="2610"/>
      <w:bookmarkEnd w:id="2611"/>
      <w:bookmarkEnd w:id="2612"/>
      <w:bookmarkEnd w:id="2613"/>
      <w:bookmarkEnd w:id="2614"/>
      <w:bookmarkEnd w:id="2615"/>
      <w:bookmarkEnd w:id="2616"/>
      <w:bookmarkEnd w:id="2617"/>
      <w:bookmarkEnd w:id="2618"/>
      <w:bookmarkEnd w:id="2619"/>
      <w:bookmarkEnd w:id="2620"/>
    </w:p>
    <w:p w14:paraId="4F5DFFD1" w14:textId="77777777" w:rsidR="00602AC0" w:rsidRPr="003B2883" w:rsidRDefault="00602AC0" w:rsidP="00876DA9">
      <w:pPr>
        <w:pStyle w:val="Heading6"/>
        <w:rPr>
          <w:lang w:eastAsia="zh-CN"/>
        </w:rPr>
      </w:pPr>
      <w:bookmarkStart w:id="2621" w:name="_Toc25156348"/>
      <w:bookmarkStart w:id="2622" w:name="_Toc34124650"/>
      <w:bookmarkStart w:id="2623" w:name="_Toc43207774"/>
      <w:bookmarkStart w:id="2624" w:name="_Toc49857244"/>
      <w:bookmarkStart w:id="2625" w:name="_Toc56677080"/>
      <w:bookmarkStart w:id="2626" w:name="_Toc56691603"/>
      <w:bookmarkStart w:id="2627" w:name="_Toc56698867"/>
      <w:bookmarkStart w:id="2628" w:name="_Toc89035102"/>
      <w:bookmarkStart w:id="2629" w:name="_Toc89064900"/>
      <w:bookmarkStart w:id="2630" w:name="_Toc89180199"/>
      <w:bookmarkStart w:id="2631" w:name="_Toc97071878"/>
      <w:bookmarkStart w:id="2632" w:name="_Toc183523387"/>
      <w:r w:rsidRPr="003B2883">
        <w:t>6.1.5.5.3.1</w:t>
      </w:r>
      <w:r w:rsidRPr="003B2883">
        <w:tab/>
      </w:r>
      <w:r w:rsidRPr="003B2883">
        <w:rPr>
          <w:rFonts w:hint="eastAsia"/>
          <w:lang w:eastAsia="zh-CN"/>
        </w:rPr>
        <w:t>POST</w:t>
      </w:r>
      <w:bookmarkEnd w:id="2621"/>
      <w:bookmarkEnd w:id="2622"/>
      <w:bookmarkEnd w:id="2623"/>
      <w:bookmarkEnd w:id="2624"/>
      <w:bookmarkEnd w:id="2625"/>
      <w:bookmarkEnd w:id="2626"/>
      <w:bookmarkEnd w:id="2627"/>
      <w:bookmarkEnd w:id="2628"/>
      <w:bookmarkEnd w:id="2629"/>
      <w:bookmarkEnd w:id="2630"/>
      <w:bookmarkEnd w:id="2631"/>
      <w:bookmarkEnd w:id="2632"/>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691219"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6C52A5B6" w14:textId="77777777" w:rsidR="0094513F" w:rsidRDefault="0094513F" w:rsidP="00932C1F">
            <w:pPr>
              <w:pStyle w:val="TAL"/>
            </w:pPr>
          </w:p>
          <w:p w14:paraId="18513754" w14:textId="08D17BDE"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B3EEA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45AB790D" w14:textId="77777777" w:rsidR="0094513F" w:rsidRDefault="0094513F" w:rsidP="00932C1F">
            <w:pPr>
              <w:pStyle w:val="TAL"/>
            </w:pPr>
          </w:p>
          <w:p w14:paraId="622B0F89" w14:textId="03026CC1"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5AE7A95" w14:textId="2EFCD792"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lastRenderedPageBreak/>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E49EDC" w14:textId="28F569F1"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4B4BBB8C" w14:textId="69EDF97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633" w:name="_Toc25156349"/>
      <w:bookmarkStart w:id="2634" w:name="_Toc34124651"/>
      <w:bookmarkStart w:id="2635" w:name="_Toc43207775"/>
      <w:bookmarkStart w:id="2636" w:name="_Toc49857245"/>
      <w:bookmarkStart w:id="2637" w:name="_Toc56677081"/>
      <w:bookmarkStart w:id="2638" w:name="_Toc56691604"/>
      <w:bookmarkStart w:id="2639" w:name="_Toc56698868"/>
      <w:bookmarkStart w:id="2640" w:name="_Toc89035103"/>
      <w:bookmarkStart w:id="2641" w:name="_Toc89064901"/>
      <w:bookmarkStart w:id="2642" w:name="_Toc89180200"/>
      <w:bookmarkStart w:id="2643" w:name="_Toc97071879"/>
      <w:bookmarkStart w:id="2644" w:name="_Toc183523388"/>
      <w:r w:rsidRPr="003B2883">
        <w:t>6.1.5.6</w:t>
      </w:r>
      <w:r w:rsidRPr="003B2883">
        <w:tab/>
        <w:t>N1N2 Transfer Failure Notification</w:t>
      </w:r>
      <w:bookmarkEnd w:id="2633"/>
      <w:bookmarkEnd w:id="2634"/>
      <w:bookmarkEnd w:id="2635"/>
      <w:bookmarkEnd w:id="2636"/>
      <w:bookmarkEnd w:id="2637"/>
      <w:bookmarkEnd w:id="2638"/>
      <w:bookmarkEnd w:id="2639"/>
      <w:bookmarkEnd w:id="2640"/>
      <w:bookmarkEnd w:id="2641"/>
      <w:bookmarkEnd w:id="2642"/>
      <w:bookmarkEnd w:id="2643"/>
      <w:bookmarkEnd w:id="2644"/>
    </w:p>
    <w:p w14:paraId="5907AC18" w14:textId="77777777" w:rsidR="00602AC0" w:rsidRPr="003B2883" w:rsidRDefault="00602AC0" w:rsidP="00602AC0">
      <w:pPr>
        <w:pStyle w:val="Heading5"/>
      </w:pPr>
      <w:bookmarkStart w:id="2645" w:name="_Toc25156350"/>
      <w:bookmarkStart w:id="2646" w:name="_Toc34124652"/>
      <w:bookmarkStart w:id="2647" w:name="_Toc43207776"/>
      <w:bookmarkStart w:id="2648" w:name="_Toc49857246"/>
      <w:bookmarkStart w:id="2649" w:name="_Toc56677082"/>
      <w:bookmarkStart w:id="2650" w:name="_Toc56691605"/>
      <w:bookmarkStart w:id="2651" w:name="_Toc56698869"/>
      <w:bookmarkStart w:id="2652" w:name="_Toc89035104"/>
      <w:bookmarkStart w:id="2653" w:name="_Toc89064902"/>
      <w:bookmarkStart w:id="2654" w:name="_Toc89180201"/>
      <w:bookmarkStart w:id="2655" w:name="_Toc97071880"/>
      <w:bookmarkStart w:id="2656" w:name="_Toc183523389"/>
      <w:r w:rsidRPr="003B2883">
        <w:t>6.1.5.6.1</w:t>
      </w:r>
      <w:r w:rsidRPr="003B2883">
        <w:tab/>
        <w:t>Description</w:t>
      </w:r>
      <w:bookmarkEnd w:id="2645"/>
      <w:bookmarkEnd w:id="2646"/>
      <w:bookmarkEnd w:id="2647"/>
      <w:bookmarkEnd w:id="2648"/>
      <w:bookmarkEnd w:id="2649"/>
      <w:bookmarkEnd w:id="2650"/>
      <w:bookmarkEnd w:id="2651"/>
      <w:bookmarkEnd w:id="2652"/>
      <w:bookmarkEnd w:id="2653"/>
      <w:bookmarkEnd w:id="2654"/>
      <w:bookmarkEnd w:id="2655"/>
      <w:bookmarkEnd w:id="2656"/>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657" w:name="_Toc25156351"/>
      <w:bookmarkStart w:id="2658" w:name="_Toc34124653"/>
      <w:bookmarkStart w:id="2659" w:name="_Toc43207777"/>
      <w:bookmarkStart w:id="2660" w:name="_Toc49857247"/>
      <w:bookmarkStart w:id="2661" w:name="_Toc56677083"/>
      <w:bookmarkStart w:id="2662" w:name="_Toc56691606"/>
      <w:bookmarkStart w:id="2663" w:name="_Toc56698870"/>
      <w:bookmarkStart w:id="2664" w:name="_Toc89035105"/>
      <w:bookmarkStart w:id="2665" w:name="_Toc89064903"/>
      <w:bookmarkStart w:id="2666" w:name="_Toc89180202"/>
      <w:bookmarkStart w:id="2667" w:name="_Toc97071881"/>
      <w:bookmarkStart w:id="2668" w:name="_Toc183523390"/>
      <w:r w:rsidRPr="003B2883">
        <w:t>6.1.5.6.2</w:t>
      </w:r>
      <w:r w:rsidRPr="003B2883">
        <w:tab/>
        <w:t>Notification Definition</w:t>
      </w:r>
      <w:bookmarkEnd w:id="2657"/>
      <w:bookmarkEnd w:id="2658"/>
      <w:bookmarkEnd w:id="2659"/>
      <w:bookmarkEnd w:id="2660"/>
      <w:bookmarkEnd w:id="2661"/>
      <w:bookmarkEnd w:id="2662"/>
      <w:bookmarkEnd w:id="2663"/>
      <w:bookmarkEnd w:id="2664"/>
      <w:bookmarkEnd w:id="2665"/>
      <w:bookmarkEnd w:id="2666"/>
      <w:bookmarkEnd w:id="2667"/>
      <w:bookmarkEnd w:id="2668"/>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6C88B11F" w:rsidR="00602AC0" w:rsidRPr="003B2883" w:rsidRDefault="00602AC0" w:rsidP="00602AC0">
      <w:pPr>
        <w:rPr>
          <w:lang w:eastAsia="zh-CN"/>
        </w:rPr>
      </w:pPr>
      <w:r w:rsidRPr="003B2883">
        <w:t xml:space="preserve">Callback URI is provided by the NF Service Consumer during the UE specific N1N2MessageTransfer operation (see </w:t>
      </w:r>
      <w:r w:rsidR="00B95277">
        <w:t>clause </w:t>
      </w:r>
      <w:r w:rsidR="00B95277" w:rsidRPr="003B2883">
        <w:t>6</w:t>
      </w:r>
      <w:r w:rsidRPr="003B2883">
        <w:t>.1.3.5.3.1.</w:t>
      </w:r>
    </w:p>
    <w:p w14:paraId="4AF45DDE" w14:textId="77777777" w:rsidR="00602AC0" w:rsidRPr="003B2883" w:rsidRDefault="00602AC0" w:rsidP="00602AC0">
      <w:pPr>
        <w:pStyle w:val="Heading5"/>
      </w:pPr>
      <w:bookmarkStart w:id="2669" w:name="_Toc25156352"/>
      <w:bookmarkStart w:id="2670" w:name="_Toc34124654"/>
      <w:bookmarkStart w:id="2671" w:name="_Toc43207778"/>
      <w:bookmarkStart w:id="2672" w:name="_Toc49857248"/>
      <w:bookmarkStart w:id="2673" w:name="_Toc56677084"/>
      <w:bookmarkStart w:id="2674" w:name="_Toc56691607"/>
      <w:bookmarkStart w:id="2675" w:name="_Toc56698871"/>
      <w:bookmarkStart w:id="2676" w:name="_Toc89035106"/>
      <w:bookmarkStart w:id="2677" w:name="_Toc89064904"/>
      <w:bookmarkStart w:id="2678" w:name="_Toc89180203"/>
      <w:bookmarkStart w:id="2679" w:name="_Toc97071882"/>
      <w:bookmarkStart w:id="2680" w:name="_Toc183523391"/>
      <w:r w:rsidRPr="003B2883">
        <w:t>6.1.5.6.3</w:t>
      </w:r>
      <w:r w:rsidRPr="003B2883">
        <w:tab/>
        <w:t>Notification Standard Methods</w:t>
      </w:r>
      <w:bookmarkEnd w:id="2669"/>
      <w:bookmarkEnd w:id="2670"/>
      <w:bookmarkEnd w:id="2671"/>
      <w:bookmarkEnd w:id="2672"/>
      <w:bookmarkEnd w:id="2673"/>
      <w:bookmarkEnd w:id="2674"/>
      <w:bookmarkEnd w:id="2675"/>
      <w:bookmarkEnd w:id="2676"/>
      <w:bookmarkEnd w:id="2677"/>
      <w:bookmarkEnd w:id="2678"/>
      <w:bookmarkEnd w:id="2679"/>
      <w:bookmarkEnd w:id="2680"/>
    </w:p>
    <w:p w14:paraId="1BC1EA6A" w14:textId="77777777" w:rsidR="00602AC0" w:rsidRPr="003B2883" w:rsidRDefault="00602AC0" w:rsidP="00876DA9">
      <w:pPr>
        <w:pStyle w:val="Heading6"/>
        <w:rPr>
          <w:lang w:eastAsia="zh-CN"/>
        </w:rPr>
      </w:pPr>
      <w:bookmarkStart w:id="2681" w:name="_Toc25156353"/>
      <w:bookmarkStart w:id="2682" w:name="_Toc34124655"/>
      <w:bookmarkStart w:id="2683" w:name="_Toc43207779"/>
      <w:bookmarkStart w:id="2684" w:name="_Toc49857249"/>
      <w:bookmarkStart w:id="2685" w:name="_Toc56677085"/>
      <w:bookmarkStart w:id="2686" w:name="_Toc56691608"/>
      <w:bookmarkStart w:id="2687" w:name="_Toc56698872"/>
      <w:bookmarkStart w:id="2688" w:name="_Toc89035107"/>
      <w:bookmarkStart w:id="2689" w:name="_Toc89064905"/>
      <w:bookmarkStart w:id="2690" w:name="_Toc89180204"/>
      <w:bookmarkStart w:id="2691" w:name="_Toc97071883"/>
      <w:bookmarkStart w:id="2692" w:name="_Toc183523392"/>
      <w:r w:rsidRPr="003B2883">
        <w:t>6.1.5.6.3.1</w:t>
      </w:r>
      <w:r w:rsidRPr="003B2883">
        <w:tab/>
      </w:r>
      <w:r w:rsidRPr="003B2883">
        <w:rPr>
          <w:rFonts w:hint="eastAsia"/>
          <w:lang w:eastAsia="zh-CN"/>
        </w:rPr>
        <w:t>POST</w:t>
      </w:r>
      <w:bookmarkEnd w:id="2681"/>
      <w:bookmarkEnd w:id="2682"/>
      <w:bookmarkEnd w:id="2683"/>
      <w:bookmarkEnd w:id="2684"/>
      <w:bookmarkEnd w:id="2685"/>
      <w:bookmarkEnd w:id="2686"/>
      <w:bookmarkEnd w:id="2687"/>
      <w:bookmarkEnd w:id="2688"/>
      <w:bookmarkEnd w:id="2689"/>
      <w:bookmarkEnd w:id="2690"/>
      <w:bookmarkEnd w:id="2691"/>
      <w:bookmarkEnd w:id="2692"/>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693"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5389A935"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w:t>
            </w:r>
            <w:r w:rsidR="00B95277">
              <w:rPr>
                <w:lang w:eastAsia="zh-CN"/>
              </w:rPr>
              <w:t>clause </w:t>
            </w:r>
            <w:r w:rsidR="00B95277" w:rsidRPr="003B2883">
              <w:t>6</w:t>
            </w:r>
            <w:r w:rsidRPr="003B2883">
              <w:t>.1.6.3.6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48330CAC" w14:textId="1B8CF570" w:rsidR="00354977" w:rsidRPr="003B2883" w:rsidRDefault="00354977" w:rsidP="00354977">
            <w:pPr>
              <w:pStyle w:val="TAL"/>
              <w:ind w:left="284"/>
              <w:rPr>
                <w:lang w:eastAsia="zh-CN"/>
              </w:rPr>
            </w:pPr>
            <w:r>
              <w:t>-</w:t>
            </w:r>
            <w:r>
              <w:tab/>
              <w:t>FAILURE_CAUSE_UNSPECIFIED</w:t>
            </w:r>
          </w:p>
        </w:tc>
      </w:tr>
      <w:bookmarkEnd w:id="2693"/>
    </w:tbl>
    <w:p w14:paraId="08A68442" w14:textId="77777777" w:rsidR="00602AC0" w:rsidRPr="003B2883" w:rsidRDefault="00602AC0" w:rsidP="00602AC0"/>
    <w:p w14:paraId="772C8CF3" w14:textId="77777777" w:rsidR="00602AC0" w:rsidRPr="003B2883" w:rsidRDefault="00602AC0" w:rsidP="00602AC0">
      <w:pPr>
        <w:pStyle w:val="TH"/>
      </w:pPr>
      <w:r w:rsidRPr="003B2883">
        <w:lastRenderedPageBreak/>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BC4517E"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7C6E5CA5" w14:textId="77777777" w:rsidR="0094513F" w:rsidRDefault="0094513F" w:rsidP="00932C1F">
            <w:pPr>
              <w:pStyle w:val="TAL"/>
            </w:pPr>
          </w:p>
          <w:p w14:paraId="29662875" w14:textId="1635AAB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82AC5A9"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E12D01F" w14:textId="77777777" w:rsidR="0094513F" w:rsidRDefault="0094513F" w:rsidP="00932C1F">
            <w:pPr>
              <w:pStyle w:val="TAL"/>
            </w:pPr>
          </w:p>
          <w:p w14:paraId="6B388E67" w14:textId="40EF736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2D09B6" w14:textId="43F0BF25"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A342FEF" w14:textId="77777777" w:rsidR="00602AC0" w:rsidRDefault="00602AC0" w:rsidP="00602AC0"/>
    <w:p w14:paraId="0F1F9235"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80FEFB" w14:textId="69887643"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0DE9FB3" w14:textId="332DEA57"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694" w:name="_Toc25156354"/>
      <w:bookmarkStart w:id="2695" w:name="_Toc34124656"/>
      <w:bookmarkStart w:id="2696" w:name="_Toc43207780"/>
      <w:bookmarkStart w:id="2697" w:name="_Toc49857250"/>
      <w:bookmarkStart w:id="2698" w:name="_Toc56677086"/>
      <w:bookmarkStart w:id="2699" w:name="_Toc56691609"/>
      <w:bookmarkStart w:id="2700" w:name="_Toc56698873"/>
      <w:bookmarkStart w:id="2701" w:name="_Toc89035108"/>
      <w:bookmarkStart w:id="2702" w:name="_Toc89064906"/>
      <w:bookmarkStart w:id="2703" w:name="_Toc89180205"/>
      <w:bookmarkStart w:id="2704" w:name="_Toc97071884"/>
      <w:bookmarkStart w:id="2705" w:name="_Toc183523393"/>
      <w:r w:rsidRPr="003B2883">
        <w:t>6.1.5.7</w:t>
      </w:r>
      <w:r w:rsidRPr="003B2883">
        <w:tab/>
        <w:t>Void</w:t>
      </w:r>
      <w:bookmarkEnd w:id="2694"/>
      <w:bookmarkEnd w:id="2695"/>
      <w:bookmarkEnd w:id="2696"/>
      <w:bookmarkEnd w:id="2697"/>
      <w:bookmarkEnd w:id="2698"/>
      <w:bookmarkEnd w:id="2699"/>
      <w:bookmarkEnd w:id="2700"/>
      <w:bookmarkEnd w:id="2701"/>
      <w:bookmarkEnd w:id="2702"/>
      <w:bookmarkEnd w:id="2703"/>
      <w:bookmarkEnd w:id="2704"/>
      <w:bookmarkEnd w:id="2705"/>
    </w:p>
    <w:p w14:paraId="12219507" w14:textId="77777777" w:rsidR="00602AC0" w:rsidRPr="003B2883" w:rsidRDefault="00602AC0" w:rsidP="00602AC0"/>
    <w:p w14:paraId="2D5EEDE8" w14:textId="77777777" w:rsidR="00602AC0" w:rsidRPr="003B2883" w:rsidRDefault="00602AC0" w:rsidP="00602AC0">
      <w:pPr>
        <w:pStyle w:val="Heading3"/>
      </w:pPr>
      <w:bookmarkStart w:id="2706" w:name="_Toc25156355"/>
      <w:bookmarkStart w:id="2707" w:name="_Toc34124657"/>
      <w:bookmarkStart w:id="2708" w:name="_Toc43207781"/>
      <w:bookmarkStart w:id="2709" w:name="_Toc49857251"/>
      <w:bookmarkStart w:id="2710" w:name="_Toc56677087"/>
      <w:bookmarkStart w:id="2711" w:name="_Toc56691610"/>
      <w:bookmarkStart w:id="2712" w:name="_Toc56698874"/>
      <w:bookmarkStart w:id="2713" w:name="_Toc89035109"/>
      <w:bookmarkStart w:id="2714" w:name="_Toc89064907"/>
      <w:bookmarkStart w:id="2715" w:name="_Toc89180206"/>
      <w:bookmarkStart w:id="2716" w:name="_Toc97071885"/>
      <w:bookmarkStart w:id="2717" w:name="_Toc183523394"/>
      <w:r w:rsidRPr="003B2883">
        <w:t>6.1.6</w:t>
      </w:r>
      <w:r w:rsidRPr="003B2883">
        <w:tab/>
        <w:t>Data Model</w:t>
      </w:r>
      <w:bookmarkEnd w:id="2706"/>
      <w:bookmarkEnd w:id="2707"/>
      <w:bookmarkEnd w:id="2708"/>
      <w:bookmarkEnd w:id="2709"/>
      <w:bookmarkEnd w:id="2710"/>
      <w:bookmarkEnd w:id="2711"/>
      <w:bookmarkEnd w:id="2712"/>
      <w:bookmarkEnd w:id="2713"/>
      <w:bookmarkEnd w:id="2714"/>
      <w:bookmarkEnd w:id="2715"/>
      <w:bookmarkEnd w:id="2716"/>
      <w:bookmarkEnd w:id="2717"/>
    </w:p>
    <w:p w14:paraId="2DD9B83F" w14:textId="77777777" w:rsidR="00602AC0" w:rsidRPr="003B2883" w:rsidRDefault="00602AC0" w:rsidP="00602AC0">
      <w:pPr>
        <w:pStyle w:val="Heading4"/>
      </w:pPr>
      <w:bookmarkStart w:id="2718" w:name="_Toc25156356"/>
      <w:bookmarkStart w:id="2719" w:name="_Toc34124658"/>
      <w:bookmarkStart w:id="2720" w:name="_Toc43207782"/>
      <w:bookmarkStart w:id="2721" w:name="_Toc49857252"/>
      <w:bookmarkStart w:id="2722" w:name="_Toc56677088"/>
      <w:bookmarkStart w:id="2723" w:name="_Toc56691611"/>
      <w:bookmarkStart w:id="2724" w:name="_Toc56698875"/>
      <w:bookmarkStart w:id="2725" w:name="_Toc89035110"/>
      <w:bookmarkStart w:id="2726" w:name="_Toc89064908"/>
      <w:bookmarkStart w:id="2727" w:name="_Toc89180207"/>
      <w:bookmarkStart w:id="2728" w:name="_Toc97071886"/>
      <w:bookmarkStart w:id="2729" w:name="_Toc183523395"/>
      <w:r w:rsidRPr="003B2883">
        <w:t>6.1.6.1</w:t>
      </w:r>
      <w:r w:rsidRPr="003B2883">
        <w:tab/>
        <w:t>General</w:t>
      </w:r>
      <w:bookmarkEnd w:id="2718"/>
      <w:bookmarkEnd w:id="2719"/>
      <w:bookmarkEnd w:id="2720"/>
      <w:bookmarkEnd w:id="2721"/>
      <w:bookmarkEnd w:id="2722"/>
      <w:bookmarkEnd w:id="2723"/>
      <w:bookmarkEnd w:id="2724"/>
      <w:bookmarkEnd w:id="2725"/>
      <w:bookmarkEnd w:id="2726"/>
      <w:bookmarkEnd w:id="2727"/>
      <w:bookmarkEnd w:id="2728"/>
      <w:bookmarkEnd w:id="2729"/>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lastRenderedPageBreak/>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D79BE9E"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rovides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lastRenderedPageBreak/>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B652FD"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B652FD" w:rsidRPr="003B2883" w:rsidRDefault="00B652FD" w:rsidP="00B652FD">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B652FD" w:rsidRPr="003B2883" w:rsidRDefault="00B652FD" w:rsidP="00B652FD">
            <w:pPr>
              <w:pStyle w:val="TAL"/>
              <w:rPr>
                <w:rFonts w:cs="Arial"/>
                <w:szCs w:val="18"/>
              </w:rPr>
            </w:pPr>
            <w:r w:rsidRPr="003B2883">
              <w:rPr>
                <w:rFonts w:cs="Arial"/>
                <w:szCs w:val="18"/>
              </w:rPr>
              <w:t>EPS Bearer Identifier</w:t>
            </w:r>
          </w:p>
        </w:tc>
      </w:tr>
      <w:tr w:rsidR="00B652FD"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B652FD" w:rsidRPr="003B2883" w:rsidDel="00C64A7B" w:rsidRDefault="00B652FD" w:rsidP="00B652FD">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B652FD" w:rsidRPr="003B2883" w:rsidDel="00C64A7B" w:rsidRDefault="00B652FD" w:rsidP="00B652FD">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B652FD" w:rsidRPr="003B2883" w:rsidDel="00C64A7B" w:rsidRDefault="00B652FD" w:rsidP="00B652FD">
            <w:pPr>
              <w:pStyle w:val="TAL"/>
            </w:pPr>
            <w:r w:rsidRPr="003B2883">
              <w:rPr>
                <w:rFonts w:cs="Arial" w:hint="eastAsia"/>
                <w:szCs w:val="18"/>
              </w:rPr>
              <w:t>Paging Policy Indicator</w:t>
            </w:r>
          </w:p>
        </w:tc>
      </w:tr>
      <w:tr w:rsidR="00B652FD"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B652FD" w:rsidRPr="003B2883" w:rsidRDefault="00B652FD" w:rsidP="00B652FD">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B652FD" w:rsidRPr="003B2883" w:rsidRDefault="00B652FD" w:rsidP="00B652FD">
            <w:pPr>
              <w:pStyle w:val="TAL"/>
              <w:rPr>
                <w:rFonts w:cs="Arial"/>
                <w:szCs w:val="18"/>
              </w:rPr>
            </w:pPr>
            <w:r w:rsidRPr="003B2883">
              <w:t>Represents a NAS COUNT</w:t>
            </w:r>
          </w:p>
        </w:tc>
      </w:tr>
      <w:tr w:rsidR="00B652FD"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B652FD" w:rsidRPr="003B2883" w:rsidRDefault="00B652FD" w:rsidP="00B652FD">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B652FD" w:rsidRPr="003B2883" w:rsidRDefault="00B652FD" w:rsidP="00B652FD">
            <w:pPr>
              <w:pStyle w:val="TAL"/>
              <w:rPr>
                <w:rFonts w:cs="Arial"/>
                <w:szCs w:val="18"/>
              </w:rPr>
            </w:pPr>
            <w:r w:rsidRPr="003B2883">
              <w:t>Represents a 5GMM capability</w:t>
            </w:r>
          </w:p>
        </w:tc>
      </w:tr>
      <w:tr w:rsidR="00B652FD"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B652FD" w:rsidRPr="003B2883" w:rsidRDefault="00B652FD" w:rsidP="00B652FD">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B652FD" w:rsidRPr="003B2883" w:rsidRDefault="00B652FD" w:rsidP="00B652FD">
            <w:pPr>
              <w:pStyle w:val="TAL"/>
              <w:rPr>
                <w:rFonts w:cs="Arial"/>
                <w:szCs w:val="18"/>
              </w:rPr>
            </w:pPr>
            <w:r w:rsidRPr="003B2883">
              <w:t>Represents a UE Security Capability</w:t>
            </w:r>
          </w:p>
        </w:tc>
      </w:tr>
      <w:tr w:rsidR="00B652FD"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B652FD" w:rsidRPr="003B2883" w:rsidRDefault="00B652FD" w:rsidP="00B652FD">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B652FD" w:rsidRPr="003B2883" w:rsidRDefault="00B652FD" w:rsidP="00B652FD">
            <w:pPr>
              <w:pStyle w:val="TAL"/>
              <w:rPr>
                <w:rFonts w:cs="Arial"/>
                <w:szCs w:val="18"/>
              </w:rPr>
            </w:pPr>
            <w:r w:rsidRPr="003B2883">
              <w:t>Represents a S1 UE Network Capability</w:t>
            </w:r>
          </w:p>
        </w:tc>
      </w:tr>
      <w:tr w:rsidR="00B652FD"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B652FD" w:rsidRPr="003B2883" w:rsidRDefault="00B652FD" w:rsidP="00B652FD">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B652FD" w:rsidRPr="003B2883" w:rsidRDefault="00B652FD" w:rsidP="00B652FD">
            <w:pPr>
              <w:pStyle w:val="TAL"/>
              <w:rPr>
                <w:rFonts w:cs="Arial"/>
                <w:szCs w:val="18"/>
              </w:rPr>
            </w:pPr>
            <w:r w:rsidRPr="003B2883">
              <w:t>Indicates the UE DRX Parameters</w:t>
            </w:r>
          </w:p>
        </w:tc>
      </w:tr>
      <w:tr w:rsidR="00B652FD"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B652FD" w:rsidRPr="003B2883" w:rsidRDefault="00B652FD" w:rsidP="00B652FD">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B652FD" w:rsidRPr="003B2883" w:rsidRDefault="00B652FD" w:rsidP="00B652FD">
            <w:pPr>
              <w:pStyle w:val="TAL"/>
              <w:rPr>
                <w:rFonts w:cs="Arial"/>
                <w:szCs w:val="18"/>
              </w:rPr>
            </w:pPr>
            <w:r w:rsidRPr="003B2883">
              <w:rPr>
                <w:rFonts w:cs="Arial"/>
                <w:szCs w:val="18"/>
              </w:rPr>
              <w:t>Represents the OMC Identifier</w:t>
            </w:r>
          </w:p>
        </w:tc>
      </w:tr>
      <w:tr w:rsidR="00B652FD"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B652FD" w:rsidRPr="003B2883" w:rsidRDefault="00B652FD" w:rsidP="00B652FD">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B652FD" w:rsidRPr="003B2883" w:rsidRDefault="00B652FD" w:rsidP="00B652FD">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B652FD" w:rsidRPr="003B2883" w:rsidRDefault="00B652FD" w:rsidP="00B652FD">
            <w:pPr>
              <w:pStyle w:val="TAL"/>
              <w:rPr>
                <w:rFonts w:cs="Arial"/>
                <w:szCs w:val="18"/>
              </w:rPr>
            </w:pPr>
            <w:r>
              <w:rPr>
                <w:rFonts w:cs="Arial"/>
                <w:szCs w:val="18"/>
                <w:lang w:val="en-US" w:eastAsia="zh-CN"/>
              </w:rPr>
              <w:t>Indicates the MS Classmark 2 of a 5G SRVCC UE</w:t>
            </w:r>
          </w:p>
        </w:tc>
      </w:tr>
      <w:tr w:rsidR="00B652FD"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B652FD" w:rsidRPr="003B2883" w:rsidRDefault="00B652FD" w:rsidP="00B652FD">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B652FD" w:rsidRPr="003B2883" w:rsidRDefault="00B652FD" w:rsidP="00B652FD">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B652FD" w:rsidRPr="003B2883" w:rsidRDefault="00B652FD" w:rsidP="00B652FD">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B652FD"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B652FD" w:rsidRPr="003B2883" w:rsidRDefault="00B652FD" w:rsidP="00B652FD">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B652FD" w:rsidRPr="003B2883" w:rsidRDefault="00B652FD" w:rsidP="00B652FD">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B652FD" w:rsidRPr="003B2883" w:rsidRDefault="00B652FD" w:rsidP="00B652FD">
            <w:pPr>
              <w:pStyle w:val="TAL"/>
            </w:pPr>
            <w:r w:rsidRPr="003B2883">
              <w:t>Enumeration</w:t>
            </w:r>
            <w:r>
              <w:t xml:space="preserve"> for AMF status</w:t>
            </w:r>
          </w:p>
        </w:tc>
      </w:tr>
      <w:tr w:rsidR="00B652FD"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B652FD" w:rsidRPr="003B2883" w:rsidRDefault="00B652FD" w:rsidP="00B652FD">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B652FD" w:rsidRPr="003B2883" w:rsidRDefault="00B652FD" w:rsidP="00B652FD">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B652FD" w:rsidRPr="003B2883" w:rsidRDefault="00B652FD" w:rsidP="00B652FD">
            <w:pPr>
              <w:pStyle w:val="TAL"/>
            </w:pPr>
            <w:r w:rsidRPr="003B2883">
              <w:t>Enumeration</w:t>
            </w:r>
            <w:r>
              <w:t xml:space="preserve"> for N2 Information Class</w:t>
            </w:r>
          </w:p>
        </w:tc>
      </w:tr>
      <w:tr w:rsidR="00B652FD"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B652FD" w:rsidRPr="003B2883" w:rsidRDefault="00B652FD" w:rsidP="00B652FD">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B652FD" w:rsidRPr="003B2883" w:rsidRDefault="00B652FD" w:rsidP="00B652FD">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B652FD" w:rsidRPr="003B2883" w:rsidRDefault="00B652FD" w:rsidP="00B652FD">
            <w:pPr>
              <w:pStyle w:val="TAL"/>
            </w:pPr>
            <w:r w:rsidRPr="003B2883">
              <w:t>Enumeration</w:t>
            </w:r>
            <w:r>
              <w:t xml:space="preserve"> for N1 Message Class</w:t>
            </w:r>
          </w:p>
        </w:tc>
      </w:tr>
      <w:tr w:rsidR="00B652FD"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B652FD" w:rsidRPr="003B2883" w:rsidRDefault="00B652FD" w:rsidP="00B652FD">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B652FD" w:rsidRPr="003B2883" w:rsidRDefault="00B652FD" w:rsidP="00B652FD">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B652FD" w:rsidRPr="003B2883" w:rsidRDefault="00B652FD" w:rsidP="00B652FD">
            <w:pPr>
              <w:pStyle w:val="TAL"/>
            </w:pPr>
            <w:r w:rsidRPr="003B2883">
              <w:t>Enumeration</w:t>
            </w:r>
            <w:r>
              <w:t xml:space="preserve"> for N1N2Message Transfer Cause</w:t>
            </w:r>
          </w:p>
        </w:tc>
      </w:tr>
      <w:tr w:rsidR="00B652FD"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B652FD" w:rsidRPr="003B2883" w:rsidRDefault="00B652FD" w:rsidP="00B652FD">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B652FD" w:rsidRPr="003B2883" w:rsidRDefault="00B652FD" w:rsidP="00B652FD">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B652FD" w:rsidRPr="003B2883" w:rsidRDefault="00B652FD" w:rsidP="00B652FD">
            <w:pPr>
              <w:pStyle w:val="TAL"/>
            </w:pPr>
            <w:r w:rsidRPr="003B2883">
              <w:rPr>
                <w:rFonts w:cs="Arial"/>
                <w:szCs w:val="18"/>
              </w:rPr>
              <w:t>Describes the status of an individual ueContext resource in UE Context Transfer procedures</w:t>
            </w:r>
          </w:p>
        </w:tc>
      </w:tr>
      <w:tr w:rsidR="00B652FD"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B652FD" w:rsidRPr="003B2883" w:rsidRDefault="00B652FD" w:rsidP="00B652FD">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B652FD" w:rsidRPr="003B2883" w:rsidRDefault="00B652FD" w:rsidP="00B652FD">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B652FD" w:rsidRPr="003B2883" w:rsidRDefault="00B652FD" w:rsidP="00B652FD">
            <w:pPr>
              <w:pStyle w:val="TAL"/>
              <w:rPr>
                <w:rFonts w:cs="Arial"/>
                <w:szCs w:val="18"/>
              </w:rPr>
            </w:pPr>
            <w:r w:rsidRPr="003B2883">
              <w:rPr>
                <w:rFonts w:cs="Arial"/>
                <w:szCs w:val="18"/>
              </w:rPr>
              <w:t>Describes the result of N2 information transfer by AMF to the AN.</w:t>
            </w:r>
          </w:p>
        </w:tc>
      </w:tr>
      <w:tr w:rsidR="00B652FD"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B652FD" w:rsidRPr="003B2883" w:rsidRDefault="00B652FD" w:rsidP="00B652FD">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B652FD" w:rsidRPr="003B2883" w:rsidRDefault="00B652FD" w:rsidP="00B652FD">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B652FD" w:rsidRPr="003B2883" w:rsidRDefault="00B652FD" w:rsidP="00B652FD">
            <w:pPr>
              <w:pStyle w:val="TAL"/>
              <w:rPr>
                <w:rFonts w:cs="Arial"/>
                <w:szCs w:val="18"/>
              </w:rPr>
            </w:pPr>
            <w:r w:rsidRPr="003B2883">
              <w:rPr>
                <w:rFonts w:cs="Arial"/>
                <w:szCs w:val="18"/>
              </w:rPr>
              <w:t>Indicates the supported Ciphering Algorithm</w:t>
            </w:r>
          </w:p>
        </w:tc>
      </w:tr>
      <w:tr w:rsidR="00B652FD"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B652FD" w:rsidRPr="003B2883" w:rsidRDefault="00B652FD" w:rsidP="00B652FD">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B652FD" w:rsidRPr="003B2883" w:rsidRDefault="00B652FD" w:rsidP="00B652FD">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B652FD" w:rsidRPr="003B2883" w:rsidRDefault="00B652FD" w:rsidP="00B652FD">
            <w:pPr>
              <w:pStyle w:val="TAL"/>
              <w:rPr>
                <w:rFonts w:cs="Arial"/>
                <w:szCs w:val="18"/>
              </w:rPr>
            </w:pPr>
            <w:r w:rsidRPr="003B2883">
              <w:rPr>
                <w:rFonts w:cs="Arial"/>
                <w:szCs w:val="18"/>
              </w:rPr>
              <w:t>Indicates the supported Integrity Algorithm</w:t>
            </w:r>
          </w:p>
        </w:tc>
      </w:tr>
      <w:tr w:rsidR="00B652FD"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B652FD" w:rsidRPr="003B2883" w:rsidRDefault="00B652FD" w:rsidP="00B652FD">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B652FD" w:rsidRPr="003B2883" w:rsidRDefault="00B652FD" w:rsidP="00B652FD">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B652FD" w:rsidRPr="003B2883" w:rsidRDefault="00B652FD" w:rsidP="00B652FD">
            <w:pPr>
              <w:pStyle w:val="TAL"/>
              <w:rPr>
                <w:rFonts w:cs="Arial"/>
                <w:szCs w:val="18"/>
              </w:rPr>
            </w:pPr>
            <w:r w:rsidRPr="003B2883">
              <w:rPr>
                <w:rFonts w:cs="Arial"/>
                <w:szCs w:val="18"/>
              </w:rPr>
              <w:t>Indicates the supported SMS delivery of a UE.</w:t>
            </w:r>
          </w:p>
        </w:tc>
      </w:tr>
      <w:tr w:rsidR="00B652FD"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B652FD" w:rsidRPr="003B2883" w:rsidRDefault="00B652FD" w:rsidP="00B652FD">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B652FD" w:rsidRPr="003B2883" w:rsidRDefault="00B652FD" w:rsidP="00B652FD">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B652FD" w:rsidRPr="003B2883" w:rsidRDefault="00B652FD" w:rsidP="00B652FD">
            <w:pPr>
              <w:pStyle w:val="TAL"/>
              <w:rPr>
                <w:rFonts w:cs="Arial"/>
                <w:szCs w:val="18"/>
              </w:rPr>
            </w:pPr>
            <w:r w:rsidRPr="003B2883">
              <w:rPr>
                <w:rFonts w:cs="Arial" w:hint="eastAsia"/>
                <w:szCs w:val="18"/>
              </w:rPr>
              <w:t>Indicates the security context type.</w:t>
            </w:r>
          </w:p>
        </w:tc>
      </w:tr>
      <w:tr w:rsidR="00B652FD"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B652FD" w:rsidRPr="003B2883" w:rsidRDefault="00B652FD" w:rsidP="00B652FD">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B652FD" w:rsidRPr="003B2883" w:rsidRDefault="00B652FD" w:rsidP="00B652FD">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B652FD" w:rsidRPr="003B2883" w:rsidRDefault="00B652FD" w:rsidP="00B652FD">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B652FD"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B652FD" w:rsidRPr="003B2883" w:rsidRDefault="00B652FD" w:rsidP="00B652FD">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B652FD" w:rsidRPr="003B2883" w:rsidRDefault="00B652FD" w:rsidP="00B652FD">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B652FD" w:rsidRPr="003B2883" w:rsidRDefault="00B652FD" w:rsidP="00B652FD">
            <w:pPr>
              <w:pStyle w:val="TAL"/>
              <w:rPr>
                <w:rFonts w:cs="Arial"/>
                <w:szCs w:val="18"/>
              </w:rPr>
            </w:pPr>
            <w:r w:rsidRPr="003B2883">
              <w:rPr>
                <w:rFonts w:cs="Arial"/>
                <w:szCs w:val="18"/>
              </w:rPr>
              <w:t>Indicates UE Context Transfer Reason</w:t>
            </w:r>
          </w:p>
        </w:tc>
      </w:tr>
      <w:tr w:rsidR="00B652FD"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B652FD" w:rsidRPr="003B2883" w:rsidRDefault="00B652FD" w:rsidP="00B652FD">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B652FD" w:rsidRPr="003B2883" w:rsidRDefault="00B652FD" w:rsidP="00B652FD">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B652FD" w:rsidRPr="003B2883" w:rsidRDefault="00B652FD" w:rsidP="00B652FD">
            <w:pPr>
              <w:pStyle w:val="TAL"/>
              <w:rPr>
                <w:rFonts w:cs="Arial"/>
                <w:szCs w:val="18"/>
              </w:rPr>
            </w:pPr>
            <w:r w:rsidRPr="003B2883">
              <w:rPr>
                <w:rFonts w:cs="Arial"/>
                <w:szCs w:val="18"/>
              </w:rPr>
              <w:t>Policy Request Triggers</w:t>
            </w:r>
          </w:p>
        </w:tc>
      </w:tr>
      <w:tr w:rsidR="00B652FD"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B652FD" w:rsidRPr="003B2883" w:rsidRDefault="00B652FD" w:rsidP="00B652FD">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B652FD" w:rsidRPr="003B2883" w:rsidRDefault="00B652FD" w:rsidP="00B652FD">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B652FD" w:rsidRPr="003B2883" w:rsidRDefault="00B652FD" w:rsidP="00B652FD">
            <w:pPr>
              <w:pStyle w:val="TAL"/>
              <w:rPr>
                <w:rFonts w:cs="Arial"/>
                <w:szCs w:val="18"/>
              </w:rPr>
            </w:pPr>
            <w:r w:rsidRPr="003B2883">
              <w:rPr>
                <w:rFonts w:cs="Arial"/>
                <w:szCs w:val="18"/>
              </w:rPr>
              <w:t>Indicates the RAT type for the transfer of N2 information</w:t>
            </w:r>
          </w:p>
        </w:tc>
      </w:tr>
      <w:tr w:rsidR="00B652FD"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B652FD" w:rsidRPr="003B2883" w:rsidRDefault="00B652FD" w:rsidP="00B652FD">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B652FD" w:rsidRPr="003B2883" w:rsidRDefault="00B652FD" w:rsidP="00B652FD">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B652FD" w:rsidRPr="003B2883" w:rsidRDefault="00B652FD" w:rsidP="00B652FD">
            <w:pPr>
              <w:pStyle w:val="TAL"/>
              <w:rPr>
                <w:rFonts w:cs="Arial"/>
                <w:szCs w:val="18"/>
              </w:rPr>
            </w:pPr>
            <w:r w:rsidRPr="003B2883">
              <w:rPr>
                <w:rFonts w:cs="Arial"/>
                <w:szCs w:val="18"/>
              </w:rPr>
              <w:t>Indicates the supported NGAP IE types</w:t>
            </w:r>
          </w:p>
        </w:tc>
      </w:tr>
      <w:tr w:rsidR="00B652FD"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B652FD" w:rsidRPr="003B2883" w:rsidRDefault="00B652FD" w:rsidP="00B652FD">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B652FD" w:rsidRPr="003B2883" w:rsidRDefault="00B652FD" w:rsidP="00B652FD">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B652FD" w:rsidRPr="003B2883" w:rsidRDefault="00B652FD" w:rsidP="00B652FD">
            <w:pPr>
              <w:pStyle w:val="TAL"/>
              <w:rPr>
                <w:rFonts w:cs="Arial"/>
                <w:szCs w:val="18"/>
              </w:rPr>
            </w:pPr>
            <w:r w:rsidRPr="003B2883">
              <w:rPr>
                <w:rFonts w:cs="Arial"/>
                <w:szCs w:val="18"/>
              </w:rPr>
              <w:t>N2 Information Notify Reason</w:t>
            </w:r>
          </w:p>
        </w:tc>
      </w:tr>
      <w:tr w:rsidR="00B652FD"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B652FD" w:rsidRPr="003B2883" w:rsidRDefault="00B652FD" w:rsidP="00B652FD">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B652FD" w:rsidRPr="003B2883" w:rsidRDefault="00B652FD" w:rsidP="00B652FD">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B652FD" w:rsidRPr="003B2883" w:rsidRDefault="00B652FD" w:rsidP="00B652FD">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B652FD"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B652FD" w:rsidRPr="003B2883" w:rsidRDefault="00B652FD" w:rsidP="00B652FD">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B652FD" w:rsidRPr="003B2883" w:rsidRDefault="00B652FD" w:rsidP="00B652FD">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B652FD" w:rsidRPr="003B2883" w:rsidRDefault="00B652FD" w:rsidP="00B652FD">
            <w:pPr>
              <w:pStyle w:val="TAL"/>
              <w:rPr>
                <w:rFonts w:cs="Arial"/>
                <w:szCs w:val="18"/>
                <w:lang w:eastAsia="zh-CN"/>
              </w:rPr>
            </w:pPr>
            <w:r>
              <w:rPr>
                <w:rFonts w:cs="Arial"/>
                <w:szCs w:val="18"/>
              </w:rPr>
              <w:t>SBI Binding Level</w:t>
            </w:r>
          </w:p>
        </w:tc>
      </w:tr>
      <w:tr w:rsidR="00B652FD"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B652FD" w:rsidRDefault="00B652FD" w:rsidP="00B652FD">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B652FD" w:rsidRDefault="00B652FD" w:rsidP="00B652FD">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B652FD" w:rsidRDefault="00B652FD" w:rsidP="00B652FD">
            <w:pPr>
              <w:pStyle w:val="TAL"/>
              <w:rPr>
                <w:rFonts w:cs="Arial"/>
                <w:szCs w:val="18"/>
              </w:rPr>
            </w:pPr>
            <w:r>
              <w:rPr>
                <w:rFonts w:cs="Arial"/>
                <w:szCs w:val="18"/>
              </w:rPr>
              <w:t>Indicates the supported EPS NAS Ciphering Algorithm</w:t>
            </w:r>
          </w:p>
        </w:tc>
      </w:tr>
      <w:tr w:rsidR="00B652FD"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B652FD" w:rsidRDefault="00B652FD" w:rsidP="00B652FD">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B652FD" w:rsidRDefault="00B652FD" w:rsidP="00B652FD">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B652FD" w:rsidRDefault="00B652FD" w:rsidP="00B652FD">
            <w:pPr>
              <w:pStyle w:val="TAL"/>
              <w:rPr>
                <w:rFonts w:cs="Arial"/>
                <w:szCs w:val="18"/>
              </w:rPr>
            </w:pPr>
            <w:r>
              <w:rPr>
                <w:rFonts w:cs="Arial"/>
                <w:szCs w:val="18"/>
              </w:rPr>
              <w:t>Indicates the supported EPS NAS Integrity Algorithm</w:t>
            </w:r>
          </w:p>
        </w:tc>
      </w:tr>
      <w:tr w:rsidR="00B652FD"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B652FD" w:rsidRDefault="00B652FD" w:rsidP="00B652FD">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B652FD" w:rsidRDefault="00B652FD" w:rsidP="00B652FD">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B652FD" w:rsidRDefault="00B652FD" w:rsidP="00B652FD">
            <w:pPr>
              <w:pStyle w:val="TAL"/>
              <w:rPr>
                <w:rFonts w:cs="Arial"/>
                <w:szCs w:val="18"/>
              </w:rPr>
            </w:pPr>
            <w:r>
              <w:rPr>
                <w:rFonts w:cs="Arial"/>
                <w:szCs w:val="18"/>
              </w:rPr>
              <w:t xml:space="preserve">Indicates  the </w:t>
            </w:r>
            <w:r>
              <w:rPr>
                <w:rFonts w:cs="Arial"/>
                <w:lang w:eastAsia="zh-CN"/>
              </w:rPr>
              <w:t>Periodic Communication Indicator</w:t>
            </w:r>
          </w:p>
        </w:tc>
      </w:tr>
      <w:tr w:rsidR="00B652FD"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B652FD" w:rsidRDefault="00B652FD" w:rsidP="00B652FD">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B652FD" w:rsidRDefault="00B652FD" w:rsidP="00B652FD">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B652FD" w:rsidRDefault="00B652FD" w:rsidP="00B652FD">
            <w:pPr>
              <w:pStyle w:val="TAL"/>
              <w:rPr>
                <w:rFonts w:cs="Arial"/>
                <w:szCs w:val="18"/>
              </w:rPr>
            </w:pPr>
            <w:r>
              <w:rPr>
                <w:rFonts w:cs="Arial"/>
                <w:szCs w:val="18"/>
              </w:rPr>
              <w:t>Indicates UUAA-MM status</w:t>
            </w:r>
          </w:p>
        </w:tc>
      </w:tr>
      <w:tr w:rsidR="00B652FD"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B652FD" w:rsidRDefault="00B652FD" w:rsidP="00B652FD">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B652FD" w:rsidRDefault="00B652FD" w:rsidP="00B652FD">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B652FD" w:rsidRDefault="00B652FD" w:rsidP="00B652FD">
            <w:pPr>
              <w:pStyle w:val="TAL"/>
              <w:rPr>
                <w:rFonts w:cs="Arial"/>
                <w:szCs w:val="18"/>
              </w:rPr>
            </w:pPr>
            <w:r>
              <w:rPr>
                <w:rFonts w:cs="Arial"/>
                <w:szCs w:val="18"/>
              </w:rPr>
              <w:t>The cause for triggering the release</w:t>
            </w:r>
          </w:p>
        </w:tc>
      </w:tr>
    </w:tbl>
    <w:p w14:paraId="135A54BD" w14:textId="77777777" w:rsidR="00602AC0" w:rsidRPr="003B2883" w:rsidRDefault="00602AC0" w:rsidP="00602AC0"/>
    <w:p w14:paraId="0B7187F7" w14:textId="77777777"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1D79D624" w14:textId="77777777" w:rsidR="00602AC0" w:rsidRPr="003B2883" w:rsidRDefault="00602AC0" w:rsidP="00602AC0">
      <w:pPr>
        <w:pStyle w:val="TH"/>
      </w:pPr>
      <w:r w:rsidRPr="003B2883">
        <w:lastRenderedPageBreak/>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lastRenderedPageBreak/>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055E19D6" w:rsidR="00602AC0" w:rsidRDefault="00602AC0" w:rsidP="001D4998">
            <w:pPr>
              <w:pStyle w:val="TAL"/>
            </w:pPr>
            <w:r w:rsidRPr="00CD477C">
              <w:t>3GPP TS 29.571</w:t>
            </w:r>
            <w:r w:rsidR="00B95277">
              <w:t> </w:t>
            </w:r>
            <w:r w:rsidR="00B95277" w:rsidRPr="00CD477C">
              <w:t>[</w:t>
            </w:r>
            <w:r w:rsidRPr="00CD477C">
              <w:t>13]</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276B0639" w:rsidR="00602AC0" w:rsidRDefault="00602AC0" w:rsidP="001D4998">
            <w:pPr>
              <w:pStyle w:val="TAL"/>
            </w:pPr>
            <w:r w:rsidRPr="00CD477C">
              <w:t>3GPP TS 29.571</w:t>
            </w:r>
            <w:r w:rsidR="00B95277">
              <w:t> </w:t>
            </w:r>
            <w:r w:rsidR="00B95277" w:rsidRPr="00CD477C">
              <w:t>[</w:t>
            </w:r>
            <w:r w:rsidRPr="00CD477C">
              <w:t>13]</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lastRenderedPageBreak/>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8F517A" w:rsidRPr="00E45F29" w14:paraId="19FDA4F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9CF28E3" w14:textId="7B22A4EB" w:rsidR="008F517A" w:rsidRDefault="008F517A" w:rsidP="008F517A">
            <w:pPr>
              <w:pStyle w:val="TAL"/>
              <w:rPr>
                <w:lang w:eastAsia="zh-CN"/>
              </w:rPr>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1B60985C" w14:textId="7B1DC221" w:rsidR="008F517A" w:rsidRPr="004F41A0" w:rsidRDefault="008F517A" w:rsidP="008F517A">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3C1B9B1" w14:textId="77777777" w:rsidR="008F517A" w:rsidRDefault="008F517A" w:rsidP="008F517A">
            <w:pPr>
              <w:pStyle w:val="TAL"/>
              <w:rPr>
                <w:lang w:eastAsia="zh-CN"/>
              </w:rPr>
            </w:pPr>
          </w:p>
        </w:tc>
      </w:tr>
      <w:tr w:rsidR="008F517A" w:rsidRPr="00E45F29" w14:paraId="49BE3237"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300E52" w14:textId="3FAD6872" w:rsidR="008F517A" w:rsidRDefault="008F517A" w:rsidP="008F517A">
            <w:pPr>
              <w:pStyle w:val="TAL"/>
              <w:rPr>
                <w:lang w:eastAsia="zh-CN"/>
              </w:rPr>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15A25DD2" w14:textId="7A8CAC03" w:rsidR="008F517A" w:rsidRPr="004F41A0" w:rsidRDefault="008F517A" w:rsidP="008F517A">
            <w:pPr>
              <w:pStyle w:val="TAL"/>
            </w:pPr>
            <w:r>
              <w:t>3GPP TS 29.507 [32]</w:t>
            </w:r>
          </w:p>
        </w:tc>
        <w:tc>
          <w:tcPr>
            <w:tcW w:w="3613" w:type="dxa"/>
            <w:tcBorders>
              <w:top w:val="single" w:sz="4" w:space="0" w:color="auto"/>
              <w:left w:val="single" w:sz="4" w:space="0" w:color="auto"/>
              <w:bottom w:val="single" w:sz="4" w:space="0" w:color="auto"/>
              <w:right w:val="single" w:sz="4" w:space="0" w:color="auto"/>
            </w:tcBorders>
          </w:tcPr>
          <w:p w14:paraId="10F608D9" w14:textId="77777777" w:rsidR="008F517A" w:rsidRDefault="008F517A" w:rsidP="008F517A">
            <w:pPr>
              <w:pStyle w:val="TAL"/>
              <w:rPr>
                <w:lang w:eastAsia="zh-CN"/>
              </w:rPr>
            </w:pP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730" w:name="_Toc25156357"/>
      <w:bookmarkStart w:id="2731" w:name="_Toc34124659"/>
      <w:bookmarkStart w:id="2732" w:name="_Toc43207783"/>
      <w:bookmarkStart w:id="2733" w:name="_Toc49857253"/>
      <w:bookmarkStart w:id="2734" w:name="_Toc56677089"/>
      <w:bookmarkStart w:id="2735" w:name="_Toc56691612"/>
      <w:bookmarkStart w:id="2736" w:name="_Toc56698876"/>
      <w:bookmarkStart w:id="2737" w:name="_Toc89035111"/>
      <w:bookmarkStart w:id="2738" w:name="_Toc89064909"/>
      <w:bookmarkStart w:id="2739" w:name="_Toc89180208"/>
      <w:bookmarkStart w:id="2740" w:name="_Toc97071887"/>
      <w:bookmarkStart w:id="2741" w:name="_Toc183523396"/>
      <w:r w:rsidRPr="003B2883">
        <w:rPr>
          <w:lang w:val="en-US"/>
        </w:rPr>
        <w:t>6.1.6.2</w:t>
      </w:r>
      <w:r w:rsidRPr="003B2883">
        <w:rPr>
          <w:lang w:val="en-US"/>
        </w:rPr>
        <w:tab/>
        <w:t>Structured data types</w:t>
      </w:r>
      <w:bookmarkEnd w:id="2730"/>
      <w:bookmarkEnd w:id="2731"/>
      <w:bookmarkEnd w:id="2732"/>
      <w:bookmarkEnd w:id="2733"/>
      <w:bookmarkEnd w:id="2734"/>
      <w:bookmarkEnd w:id="2735"/>
      <w:bookmarkEnd w:id="2736"/>
      <w:bookmarkEnd w:id="2737"/>
      <w:bookmarkEnd w:id="2738"/>
      <w:bookmarkEnd w:id="2739"/>
      <w:bookmarkEnd w:id="2740"/>
      <w:bookmarkEnd w:id="2741"/>
    </w:p>
    <w:p w14:paraId="6D385C31" w14:textId="77777777" w:rsidR="00602AC0" w:rsidRPr="003B2883" w:rsidRDefault="00602AC0" w:rsidP="00602AC0">
      <w:pPr>
        <w:pStyle w:val="Heading5"/>
      </w:pPr>
      <w:bookmarkStart w:id="2742" w:name="_Toc25156358"/>
      <w:bookmarkStart w:id="2743" w:name="_Toc34124660"/>
      <w:bookmarkStart w:id="2744" w:name="_Toc43207784"/>
      <w:bookmarkStart w:id="2745" w:name="_Toc49857254"/>
      <w:bookmarkStart w:id="2746" w:name="_Toc56677090"/>
      <w:bookmarkStart w:id="2747" w:name="_Toc56691613"/>
      <w:bookmarkStart w:id="2748" w:name="_Toc56698877"/>
      <w:bookmarkStart w:id="2749" w:name="_Toc89035112"/>
      <w:bookmarkStart w:id="2750" w:name="_Toc89064910"/>
      <w:bookmarkStart w:id="2751" w:name="_Toc89180209"/>
      <w:bookmarkStart w:id="2752" w:name="_Toc97071888"/>
      <w:bookmarkStart w:id="2753" w:name="_Toc183523397"/>
      <w:r w:rsidRPr="003B2883">
        <w:t>6.1.6.2.1</w:t>
      </w:r>
      <w:r w:rsidRPr="003B2883">
        <w:tab/>
        <w:t>Introduction</w:t>
      </w:r>
      <w:bookmarkEnd w:id="2742"/>
      <w:bookmarkEnd w:id="2743"/>
      <w:bookmarkEnd w:id="2744"/>
      <w:bookmarkEnd w:id="2745"/>
      <w:bookmarkEnd w:id="2746"/>
      <w:bookmarkEnd w:id="2747"/>
      <w:bookmarkEnd w:id="2748"/>
      <w:bookmarkEnd w:id="2749"/>
      <w:bookmarkEnd w:id="2750"/>
      <w:bookmarkEnd w:id="2751"/>
      <w:bookmarkEnd w:id="2752"/>
      <w:bookmarkEnd w:id="2753"/>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2754" w:name="_Toc25156359"/>
      <w:bookmarkStart w:id="2755" w:name="_Toc34124661"/>
      <w:bookmarkStart w:id="2756" w:name="_Toc43207785"/>
      <w:bookmarkStart w:id="2757" w:name="_Toc49857255"/>
      <w:bookmarkStart w:id="2758" w:name="_Toc56677091"/>
      <w:bookmarkStart w:id="2759" w:name="_Toc56691614"/>
      <w:bookmarkStart w:id="2760" w:name="_Toc56698878"/>
      <w:bookmarkStart w:id="2761" w:name="_Toc89035113"/>
      <w:bookmarkStart w:id="2762" w:name="_Toc89064911"/>
      <w:bookmarkStart w:id="2763" w:name="_Toc89180210"/>
      <w:bookmarkStart w:id="2764" w:name="_Toc97071889"/>
      <w:bookmarkStart w:id="2765" w:name="_Toc183523398"/>
      <w:r w:rsidRPr="003B2883">
        <w:t>6.1.6.2.2</w:t>
      </w:r>
      <w:r w:rsidRPr="003B2883">
        <w:tab/>
        <w:t xml:space="preserve">Type: </w:t>
      </w:r>
      <w:r w:rsidRPr="003B2883">
        <w:rPr>
          <w:rFonts w:hint="eastAsia"/>
          <w:lang w:eastAsia="zh-CN"/>
        </w:rPr>
        <w:t>SubscriptionData</w:t>
      </w:r>
      <w:bookmarkEnd w:id="2754"/>
      <w:bookmarkEnd w:id="2755"/>
      <w:bookmarkEnd w:id="2756"/>
      <w:bookmarkEnd w:id="2757"/>
      <w:bookmarkEnd w:id="2758"/>
      <w:bookmarkEnd w:id="2759"/>
      <w:bookmarkEnd w:id="2760"/>
      <w:bookmarkEnd w:id="2761"/>
      <w:bookmarkEnd w:id="2762"/>
      <w:bookmarkEnd w:id="2763"/>
      <w:bookmarkEnd w:id="2764"/>
      <w:bookmarkEnd w:id="2765"/>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2766" w:name="_Toc25156360"/>
      <w:bookmarkStart w:id="2767" w:name="_Toc34124662"/>
      <w:bookmarkStart w:id="2768" w:name="_Toc43207786"/>
      <w:bookmarkStart w:id="2769" w:name="_Toc49857256"/>
      <w:bookmarkStart w:id="2770" w:name="_Toc56677092"/>
      <w:bookmarkStart w:id="2771" w:name="_Toc56691615"/>
      <w:bookmarkStart w:id="2772" w:name="_Toc56698879"/>
      <w:bookmarkStart w:id="2773" w:name="_Toc89035114"/>
      <w:bookmarkStart w:id="2774" w:name="_Toc89064912"/>
      <w:bookmarkStart w:id="2775" w:name="_Toc89180211"/>
      <w:bookmarkStart w:id="2776" w:name="_Toc97071890"/>
      <w:bookmarkStart w:id="2777" w:name="_Toc183523399"/>
      <w:r w:rsidRPr="003B2883">
        <w:lastRenderedPageBreak/>
        <w:t>6.1.6.2.3</w:t>
      </w:r>
      <w:r w:rsidRPr="003B2883">
        <w:tab/>
        <w:t xml:space="preserve">Type: </w:t>
      </w:r>
      <w:r w:rsidRPr="003B2883">
        <w:rPr>
          <w:rFonts w:hint="eastAsia"/>
          <w:lang w:eastAsia="zh-CN"/>
        </w:rPr>
        <w:t>AmfStatusChangeNotification</w:t>
      </w:r>
      <w:bookmarkEnd w:id="2766"/>
      <w:bookmarkEnd w:id="2767"/>
      <w:bookmarkEnd w:id="2768"/>
      <w:bookmarkEnd w:id="2769"/>
      <w:bookmarkEnd w:id="2770"/>
      <w:bookmarkEnd w:id="2771"/>
      <w:bookmarkEnd w:id="2772"/>
      <w:bookmarkEnd w:id="2773"/>
      <w:bookmarkEnd w:id="2774"/>
      <w:bookmarkEnd w:id="2775"/>
      <w:bookmarkEnd w:id="2776"/>
      <w:bookmarkEnd w:id="2777"/>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2778" w:name="_Toc25156361"/>
      <w:bookmarkStart w:id="2779" w:name="_Toc34124663"/>
      <w:bookmarkStart w:id="2780" w:name="_Toc43207787"/>
      <w:bookmarkStart w:id="2781" w:name="_Toc49857257"/>
      <w:bookmarkStart w:id="2782" w:name="_Toc56677093"/>
      <w:bookmarkStart w:id="2783" w:name="_Toc56691616"/>
      <w:bookmarkStart w:id="2784" w:name="_Toc56698880"/>
      <w:bookmarkStart w:id="2785" w:name="_Toc89035115"/>
      <w:bookmarkStart w:id="2786" w:name="_Toc89064913"/>
      <w:bookmarkStart w:id="2787" w:name="_Toc89180212"/>
      <w:bookmarkStart w:id="2788" w:name="_Toc97071891"/>
      <w:bookmarkStart w:id="2789" w:name="_Toc183523400"/>
      <w:r w:rsidRPr="003B2883">
        <w:t>6.1.6.2.</w:t>
      </w:r>
      <w:r w:rsidRPr="003B2883">
        <w:rPr>
          <w:rFonts w:hint="eastAsia"/>
          <w:lang w:eastAsia="zh-CN"/>
        </w:rPr>
        <w:t>4</w:t>
      </w:r>
      <w:r w:rsidRPr="003B2883">
        <w:tab/>
        <w:t xml:space="preserve">Type: </w:t>
      </w:r>
      <w:r w:rsidRPr="003B2883">
        <w:rPr>
          <w:rFonts w:hint="eastAsia"/>
          <w:lang w:eastAsia="zh-CN"/>
        </w:rPr>
        <w:t>AmfStatusInfo</w:t>
      </w:r>
      <w:bookmarkEnd w:id="2778"/>
      <w:bookmarkEnd w:id="2779"/>
      <w:bookmarkEnd w:id="2780"/>
      <w:bookmarkEnd w:id="2781"/>
      <w:bookmarkEnd w:id="2782"/>
      <w:bookmarkEnd w:id="2783"/>
      <w:bookmarkEnd w:id="2784"/>
      <w:bookmarkEnd w:id="2785"/>
      <w:bookmarkEnd w:id="2786"/>
      <w:bookmarkEnd w:id="2787"/>
      <w:bookmarkEnd w:id="2788"/>
      <w:bookmarkEnd w:id="2789"/>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2790" w:name="_Toc25156362"/>
      <w:bookmarkStart w:id="2791" w:name="_Toc34124664"/>
      <w:bookmarkStart w:id="2792" w:name="_Toc43207788"/>
      <w:bookmarkStart w:id="2793" w:name="_Toc49857258"/>
      <w:bookmarkStart w:id="2794" w:name="_Toc56677094"/>
      <w:bookmarkStart w:id="2795" w:name="_Toc56691617"/>
      <w:bookmarkStart w:id="2796" w:name="_Toc56698881"/>
      <w:bookmarkStart w:id="2797" w:name="_Toc89035116"/>
      <w:bookmarkStart w:id="2798" w:name="_Toc89064914"/>
      <w:bookmarkStart w:id="2799" w:name="_Toc89180213"/>
      <w:bookmarkStart w:id="2800" w:name="_Toc97071892"/>
      <w:bookmarkStart w:id="2801" w:name="_Toc183523401"/>
      <w:r w:rsidRPr="003B2883">
        <w:t>6.1.6.2.5</w:t>
      </w:r>
      <w:r w:rsidRPr="003B2883">
        <w:tab/>
        <w:t xml:space="preserve">Type: </w:t>
      </w:r>
      <w:r w:rsidRPr="003B2883">
        <w:rPr>
          <w:lang w:eastAsia="zh-CN"/>
        </w:rPr>
        <w:t>AssignEbiData</w:t>
      </w:r>
      <w:bookmarkEnd w:id="2790"/>
      <w:bookmarkEnd w:id="2791"/>
      <w:bookmarkEnd w:id="2792"/>
      <w:bookmarkEnd w:id="2793"/>
      <w:bookmarkEnd w:id="2794"/>
      <w:bookmarkEnd w:id="2795"/>
      <w:bookmarkEnd w:id="2796"/>
      <w:bookmarkEnd w:id="2797"/>
      <w:bookmarkEnd w:id="2798"/>
      <w:bookmarkEnd w:id="2799"/>
      <w:bookmarkEnd w:id="2800"/>
      <w:bookmarkEnd w:id="2801"/>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1F02FB2E"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2802" w:name="_Toc25156363"/>
      <w:bookmarkStart w:id="2803" w:name="_Toc34124665"/>
      <w:bookmarkStart w:id="2804" w:name="_Toc43207789"/>
      <w:bookmarkStart w:id="2805" w:name="_Toc49857259"/>
      <w:bookmarkStart w:id="2806" w:name="_Toc56677095"/>
      <w:bookmarkStart w:id="2807" w:name="_Toc56691618"/>
      <w:bookmarkStart w:id="2808" w:name="_Toc56698882"/>
      <w:bookmarkStart w:id="2809" w:name="_Toc89035117"/>
      <w:bookmarkStart w:id="2810" w:name="_Toc89064915"/>
      <w:bookmarkStart w:id="2811" w:name="_Toc89180214"/>
      <w:bookmarkStart w:id="2812" w:name="_Toc97071893"/>
      <w:bookmarkStart w:id="2813" w:name="_Toc183523402"/>
      <w:r w:rsidRPr="003B2883">
        <w:lastRenderedPageBreak/>
        <w:t>6.1.6.2.6</w:t>
      </w:r>
      <w:r w:rsidRPr="003B2883">
        <w:tab/>
        <w:t xml:space="preserve">Type: </w:t>
      </w:r>
      <w:r w:rsidRPr="003B2883">
        <w:rPr>
          <w:lang w:eastAsia="zh-CN"/>
        </w:rPr>
        <w:t>AssignedEbiData</w:t>
      </w:r>
      <w:bookmarkEnd w:id="2802"/>
      <w:bookmarkEnd w:id="2803"/>
      <w:bookmarkEnd w:id="2804"/>
      <w:bookmarkEnd w:id="2805"/>
      <w:bookmarkEnd w:id="2806"/>
      <w:bookmarkEnd w:id="2807"/>
      <w:bookmarkEnd w:id="2808"/>
      <w:bookmarkEnd w:id="2809"/>
      <w:bookmarkEnd w:id="2810"/>
      <w:bookmarkEnd w:id="2811"/>
      <w:bookmarkEnd w:id="2812"/>
      <w:bookmarkEnd w:id="2813"/>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2814" w:name="_Toc25156364"/>
      <w:bookmarkStart w:id="2815" w:name="_Toc34124666"/>
      <w:bookmarkStart w:id="2816" w:name="_Toc43207790"/>
      <w:bookmarkStart w:id="2817" w:name="_Toc49857260"/>
      <w:bookmarkStart w:id="2818" w:name="_Toc56677096"/>
      <w:bookmarkStart w:id="2819" w:name="_Toc56691619"/>
      <w:bookmarkStart w:id="2820" w:name="_Toc56698883"/>
      <w:bookmarkStart w:id="2821" w:name="_Toc89035118"/>
      <w:bookmarkStart w:id="2822" w:name="_Toc89064916"/>
      <w:bookmarkStart w:id="2823" w:name="_Toc89180215"/>
      <w:bookmarkStart w:id="2824" w:name="_Toc97071894"/>
      <w:bookmarkStart w:id="2825" w:name="_Toc183523403"/>
      <w:r w:rsidRPr="003B2883">
        <w:t>6.1.6.2.7</w:t>
      </w:r>
      <w:r w:rsidRPr="003B2883">
        <w:tab/>
        <w:t xml:space="preserve">Type: </w:t>
      </w:r>
      <w:r w:rsidRPr="003B2883">
        <w:rPr>
          <w:lang w:eastAsia="zh-CN"/>
        </w:rPr>
        <w:t>AssignEbiFailed</w:t>
      </w:r>
      <w:bookmarkEnd w:id="2814"/>
      <w:bookmarkEnd w:id="2815"/>
      <w:bookmarkEnd w:id="2816"/>
      <w:bookmarkEnd w:id="2817"/>
      <w:bookmarkEnd w:id="2818"/>
      <w:bookmarkEnd w:id="2819"/>
      <w:bookmarkEnd w:id="2820"/>
      <w:bookmarkEnd w:id="2821"/>
      <w:bookmarkEnd w:id="2822"/>
      <w:bookmarkEnd w:id="2823"/>
      <w:bookmarkEnd w:id="2824"/>
      <w:bookmarkEnd w:id="2825"/>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2826" w:name="_Toc25156365"/>
      <w:bookmarkStart w:id="2827" w:name="_Toc34124667"/>
      <w:bookmarkStart w:id="2828" w:name="_Toc43207791"/>
      <w:bookmarkStart w:id="2829" w:name="_Toc49857261"/>
      <w:bookmarkStart w:id="2830" w:name="_Toc56677097"/>
      <w:bookmarkStart w:id="2831" w:name="_Toc56691620"/>
      <w:bookmarkStart w:id="2832" w:name="_Toc56698884"/>
      <w:bookmarkStart w:id="2833" w:name="_Toc89035119"/>
      <w:bookmarkStart w:id="2834" w:name="_Toc89064917"/>
      <w:bookmarkStart w:id="2835" w:name="_Toc89180216"/>
      <w:bookmarkStart w:id="2836" w:name="_Toc97071895"/>
      <w:bookmarkStart w:id="2837" w:name="_Toc183523404"/>
      <w:r w:rsidRPr="003B2883">
        <w:t>6.1.6.2.8</w:t>
      </w:r>
      <w:r w:rsidRPr="003B2883">
        <w:tab/>
        <w:t xml:space="preserve">Type: </w:t>
      </w:r>
      <w:r w:rsidRPr="003B2883">
        <w:rPr>
          <w:lang w:eastAsia="zh-CN"/>
        </w:rPr>
        <w:t>UEContextRelease</w:t>
      </w:r>
      <w:bookmarkEnd w:id="2826"/>
      <w:bookmarkEnd w:id="2827"/>
      <w:bookmarkEnd w:id="2828"/>
      <w:bookmarkEnd w:id="2829"/>
      <w:bookmarkEnd w:id="2830"/>
      <w:bookmarkEnd w:id="2831"/>
      <w:bookmarkEnd w:id="2832"/>
      <w:bookmarkEnd w:id="2833"/>
      <w:bookmarkEnd w:id="2834"/>
      <w:bookmarkEnd w:id="2835"/>
      <w:bookmarkEnd w:id="2836"/>
      <w:bookmarkEnd w:id="2837"/>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2838"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2838"/>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2839" w:name="_Toc25156366"/>
      <w:bookmarkStart w:id="2840" w:name="_Toc34124668"/>
      <w:bookmarkStart w:id="2841" w:name="_Toc43207792"/>
      <w:bookmarkStart w:id="2842" w:name="_Toc49857262"/>
      <w:bookmarkStart w:id="2843" w:name="_Toc56677098"/>
      <w:bookmarkStart w:id="2844" w:name="_Toc56691621"/>
      <w:bookmarkStart w:id="2845" w:name="_Toc56698885"/>
      <w:bookmarkStart w:id="2846" w:name="_Toc89035120"/>
      <w:bookmarkStart w:id="2847" w:name="_Toc89064918"/>
      <w:bookmarkStart w:id="2848" w:name="_Toc89180217"/>
      <w:bookmarkStart w:id="2849" w:name="_Toc97071896"/>
      <w:bookmarkStart w:id="2850" w:name="_Toc183523405"/>
      <w:r w:rsidRPr="003B2883">
        <w:lastRenderedPageBreak/>
        <w:t>6.1.6.2.9</w:t>
      </w:r>
      <w:r w:rsidRPr="003B2883">
        <w:tab/>
        <w:t>Type: N2InformationTransferReqData</w:t>
      </w:r>
      <w:bookmarkEnd w:id="2839"/>
      <w:bookmarkEnd w:id="2840"/>
      <w:bookmarkEnd w:id="2841"/>
      <w:bookmarkEnd w:id="2842"/>
      <w:bookmarkEnd w:id="2843"/>
      <w:bookmarkEnd w:id="2844"/>
      <w:bookmarkEnd w:id="2845"/>
      <w:bookmarkEnd w:id="2846"/>
      <w:bookmarkEnd w:id="2847"/>
      <w:bookmarkEnd w:id="2848"/>
      <w:bookmarkEnd w:id="2849"/>
      <w:bookmarkEnd w:id="2850"/>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7848C30A"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2851" w:name="_Toc25156367"/>
      <w:bookmarkStart w:id="2852" w:name="_Toc34124669"/>
      <w:bookmarkStart w:id="2853" w:name="_Toc43207793"/>
      <w:bookmarkStart w:id="2854" w:name="_Toc49857263"/>
      <w:bookmarkStart w:id="2855" w:name="_Toc56677099"/>
      <w:bookmarkStart w:id="2856" w:name="_Toc56691622"/>
      <w:bookmarkStart w:id="2857" w:name="_Toc56698886"/>
      <w:bookmarkStart w:id="2858" w:name="_Toc89035121"/>
      <w:bookmarkStart w:id="2859" w:name="_Toc89064919"/>
      <w:bookmarkStart w:id="2860" w:name="_Toc89180218"/>
      <w:bookmarkStart w:id="2861" w:name="_Toc97071897"/>
      <w:bookmarkStart w:id="2862" w:name="_Toc183523406"/>
      <w:r w:rsidRPr="003B2883">
        <w:t>6.1.6.2.10</w:t>
      </w:r>
      <w:r w:rsidRPr="003B2883">
        <w:tab/>
        <w:t>Type: NonUeN2InfoSubscriptionCreateData</w:t>
      </w:r>
      <w:bookmarkEnd w:id="2851"/>
      <w:bookmarkEnd w:id="2852"/>
      <w:bookmarkEnd w:id="2853"/>
      <w:bookmarkEnd w:id="2854"/>
      <w:bookmarkEnd w:id="2855"/>
      <w:bookmarkEnd w:id="2856"/>
      <w:bookmarkEnd w:id="2857"/>
      <w:bookmarkEnd w:id="2858"/>
      <w:bookmarkEnd w:id="2859"/>
      <w:bookmarkEnd w:id="2860"/>
      <w:bookmarkEnd w:id="2861"/>
      <w:bookmarkEnd w:id="2862"/>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2D6F571F" w14:textId="6A1D7E8A" w:rsidR="00CD65E4" w:rsidRPr="003B2883" w:rsidRDefault="00CD65E4" w:rsidP="001D4998">
            <w:pPr>
              <w:pStyle w:val="TAL"/>
              <w:rPr>
                <w:rFonts w:cs="Arial"/>
                <w:szCs w:val="18"/>
                <w:lang w:eastAsia="zh-CN"/>
              </w:rPr>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13A19275"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A04FF1"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335276" w:rsidRDefault="00335276" w:rsidP="00335276">
            <w:pPr>
              <w:pStyle w:val="TAN"/>
            </w:pPr>
            <w:r>
              <w:t>NOTE:</w:t>
            </w:r>
            <w:r>
              <w:tab/>
              <w:t>Absence of both IEs means the subscription is for N2 information from all connected Access Network node(s) via any access type.</w:t>
            </w:r>
          </w:p>
          <w:p w14:paraId="1DD391E3" w14:textId="77777777" w:rsidR="00A04FF1" w:rsidRPr="003B2883" w:rsidRDefault="00A04FF1" w:rsidP="001D4998">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2863" w:name="_Toc25156368"/>
      <w:bookmarkStart w:id="2864" w:name="_Toc34124670"/>
      <w:bookmarkStart w:id="2865" w:name="_Toc43207794"/>
      <w:bookmarkStart w:id="2866" w:name="_Toc49857264"/>
      <w:bookmarkStart w:id="2867" w:name="_Toc56677100"/>
      <w:bookmarkStart w:id="2868" w:name="_Toc56691623"/>
      <w:bookmarkStart w:id="2869" w:name="_Toc56698887"/>
      <w:bookmarkStart w:id="2870" w:name="_Toc89035122"/>
      <w:bookmarkStart w:id="2871" w:name="_Toc89064920"/>
      <w:bookmarkStart w:id="2872" w:name="_Toc89180219"/>
      <w:bookmarkStart w:id="2873" w:name="_Toc97071898"/>
      <w:bookmarkStart w:id="2874" w:name="_Toc183523407"/>
      <w:r w:rsidRPr="003B2883">
        <w:lastRenderedPageBreak/>
        <w:t>6.1.6.2.11</w:t>
      </w:r>
      <w:r w:rsidRPr="003B2883">
        <w:tab/>
        <w:t>Type: NonUeN2InfoSubscriptionCreatedData</w:t>
      </w:r>
      <w:bookmarkEnd w:id="2863"/>
      <w:bookmarkEnd w:id="2864"/>
      <w:bookmarkEnd w:id="2865"/>
      <w:bookmarkEnd w:id="2866"/>
      <w:bookmarkEnd w:id="2867"/>
      <w:bookmarkEnd w:id="2868"/>
      <w:bookmarkEnd w:id="2869"/>
      <w:bookmarkEnd w:id="2870"/>
      <w:bookmarkEnd w:id="2871"/>
      <w:bookmarkEnd w:id="2872"/>
      <w:bookmarkEnd w:id="2873"/>
      <w:bookmarkEnd w:id="2874"/>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4FB5D516"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2875" w:name="_Toc25156369"/>
      <w:bookmarkStart w:id="2876" w:name="_Toc34124671"/>
      <w:bookmarkStart w:id="2877" w:name="_Toc43207795"/>
      <w:bookmarkStart w:id="2878" w:name="_Toc49857265"/>
      <w:bookmarkStart w:id="2879" w:name="_Toc56677101"/>
      <w:bookmarkStart w:id="2880" w:name="_Toc56691624"/>
      <w:bookmarkStart w:id="2881" w:name="_Toc56698888"/>
      <w:bookmarkStart w:id="2882" w:name="_Toc89035123"/>
      <w:bookmarkStart w:id="2883" w:name="_Toc89064921"/>
      <w:bookmarkStart w:id="2884" w:name="_Toc89180220"/>
      <w:bookmarkStart w:id="2885" w:name="_Toc97071899"/>
      <w:bookmarkStart w:id="2886" w:name="_Toc183523408"/>
      <w:r w:rsidRPr="003B2883">
        <w:t>6.1.6.2.12</w:t>
      </w:r>
      <w:r w:rsidRPr="003B2883">
        <w:tab/>
        <w:t>Type: UeN1N2InfoSubscriptionCreateData</w:t>
      </w:r>
      <w:bookmarkEnd w:id="2875"/>
      <w:bookmarkEnd w:id="2876"/>
      <w:bookmarkEnd w:id="2877"/>
      <w:bookmarkEnd w:id="2878"/>
      <w:bookmarkEnd w:id="2879"/>
      <w:bookmarkEnd w:id="2880"/>
      <w:bookmarkEnd w:id="2881"/>
      <w:bookmarkEnd w:id="2882"/>
      <w:bookmarkEnd w:id="2883"/>
      <w:bookmarkEnd w:id="2884"/>
      <w:bookmarkEnd w:id="2885"/>
      <w:bookmarkEnd w:id="2886"/>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6C95FD02"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46B6C00A"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2887" w:name="_Toc25156370"/>
      <w:bookmarkStart w:id="2888" w:name="_Toc34124672"/>
      <w:bookmarkStart w:id="2889" w:name="_Toc43207796"/>
      <w:bookmarkStart w:id="2890" w:name="_Toc49857266"/>
      <w:bookmarkStart w:id="2891" w:name="_Toc56677102"/>
      <w:bookmarkStart w:id="2892" w:name="_Toc56691625"/>
      <w:bookmarkStart w:id="2893" w:name="_Toc56698889"/>
      <w:bookmarkStart w:id="2894" w:name="_Toc89035124"/>
      <w:bookmarkStart w:id="2895" w:name="_Toc89064922"/>
      <w:bookmarkStart w:id="2896" w:name="_Toc89180221"/>
      <w:bookmarkStart w:id="2897" w:name="_Toc97071900"/>
      <w:bookmarkStart w:id="2898" w:name="_Toc183523409"/>
      <w:r w:rsidRPr="003B2883">
        <w:t>6.1.6.2.13</w:t>
      </w:r>
      <w:r w:rsidRPr="003B2883">
        <w:tab/>
        <w:t>Type: UeN1N2InfoSubscriptionCreatedData</w:t>
      </w:r>
      <w:bookmarkEnd w:id="2887"/>
      <w:bookmarkEnd w:id="2888"/>
      <w:bookmarkEnd w:id="2889"/>
      <w:bookmarkEnd w:id="2890"/>
      <w:bookmarkEnd w:id="2891"/>
      <w:bookmarkEnd w:id="2892"/>
      <w:bookmarkEnd w:id="2893"/>
      <w:bookmarkEnd w:id="2894"/>
      <w:bookmarkEnd w:id="2895"/>
      <w:bookmarkEnd w:id="2896"/>
      <w:bookmarkEnd w:id="2897"/>
      <w:bookmarkEnd w:id="2898"/>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454E5C1C"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2899" w:name="_Toc25156371"/>
      <w:bookmarkStart w:id="2900" w:name="_Toc34124673"/>
      <w:bookmarkStart w:id="2901" w:name="_Toc43207797"/>
      <w:bookmarkStart w:id="2902" w:name="_Toc49857267"/>
      <w:bookmarkStart w:id="2903" w:name="_Toc56677103"/>
      <w:bookmarkStart w:id="2904" w:name="_Toc56691626"/>
      <w:bookmarkStart w:id="2905" w:name="_Toc56698890"/>
      <w:bookmarkStart w:id="2906" w:name="_Toc89035125"/>
      <w:bookmarkStart w:id="2907" w:name="_Toc89064923"/>
      <w:bookmarkStart w:id="2908" w:name="_Toc89180222"/>
      <w:bookmarkStart w:id="2909" w:name="_Toc97071901"/>
      <w:bookmarkStart w:id="2910" w:name="_Toc183523410"/>
      <w:r w:rsidRPr="003B2883">
        <w:lastRenderedPageBreak/>
        <w:t>6.1.6.2.14</w:t>
      </w:r>
      <w:r w:rsidRPr="003B2883">
        <w:tab/>
        <w:t xml:space="preserve">Type: </w:t>
      </w:r>
      <w:r w:rsidRPr="003B2883">
        <w:rPr>
          <w:lang w:eastAsia="zh-CN"/>
        </w:rPr>
        <w:t>N2InformationNotification</w:t>
      </w:r>
      <w:bookmarkEnd w:id="2899"/>
      <w:bookmarkEnd w:id="2900"/>
      <w:bookmarkEnd w:id="2901"/>
      <w:bookmarkEnd w:id="2902"/>
      <w:bookmarkEnd w:id="2903"/>
      <w:bookmarkEnd w:id="2904"/>
      <w:bookmarkEnd w:id="2905"/>
      <w:bookmarkEnd w:id="2906"/>
      <w:bookmarkEnd w:id="2907"/>
      <w:bookmarkEnd w:id="2908"/>
      <w:bookmarkEnd w:id="2909"/>
      <w:bookmarkEnd w:id="2910"/>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2132700B"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rsidR="00B95277">
              <w:t>clause </w:t>
            </w:r>
            <w:r w:rsidR="00B95277" w:rsidRPr="003B2883">
              <w:t>5</w:t>
            </w:r>
            <w:r w:rsidRPr="003B2883">
              <w:t>.2.2.3.6.2).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46DA391E" w:rsidR="006437A1" w:rsidRDefault="006437A1" w:rsidP="008B2FDB">
            <w:pPr>
              <w:pStyle w:val="TAL"/>
            </w:pPr>
            <w:r w:rsidRPr="008B2FDB">
              <w:t xml:space="preserve">This IE shall be present during an Inter NG-RAN node N2 based DAPS handover procedure , if the target AMF receives this indication in the Handover Notify from the target NG-RAN node (see </w:t>
            </w:r>
            <w:r w:rsidR="00B95277" w:rsidRPr="008B2FDB">
              <w:t>clause</w:t>
            </w:r>
            <w:r w:rsidR="00B95277">
              <w:t> </w:t>
            </w:r>
            <w:r w:rsidR="00B95277" w:rsidRPr="008B2FDB">
              <w:t>4</w:t>
            </w:r>
            <w:r w:rsidRPr="008B2FDB">
              <w:t>.9.1.3.3a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2911"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2911"/>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2912" w:name="_Toc25156372"/>
      <w:bookmarkStart w:id="2913" w:name="_Toc34124674"/>
      <w:bookmarkStart w:id="2914" w:name="_Toc43207798"/>
      <w:bookmarkStart w:id="2915" w:name="_Toc49857268"/>
      <w:bookmarkStart w:id="2916" w:name="_Toc56677104"/>
      <w:bookmarkStart w:id="2917" w:name="_Toc56691627"/>
      <w:bookmarkStart w:id="2918" w:name="_Toc56698891"/>
      <w:bookmarkStart w:id="2919" w:name="_Toc89035126"/>
      <w:bookmarkStart w:id="2920" w:name="_Toc89064924"/>
      <w:bookmarkStart w:id="2921" w:name="_Toc89180223"/>
      <w:bookmarkStart w:id="2922" w:name="_Toc97071902"/>
      <w:bookmarkStart w:id="2923" w:name="_Toc183523411"/>
      <w:r w:rsidRPr="003B2883">
        <w:t>6.1.6.2.15</w:t>
      </w:r>
      <w:r w:rsidRPr="003B2883">
        <w:tab/>
        <w:t xml:space="preserve">Type: </w:t>
      </w:r>
      <w:r w:rsidRPr="003B2883">
        <w:rPr>
          <w:lang w:val="en-US"/>
        </w:rPr>
        <w:t>N2InfoContainer</w:t>
      </w:r>
      <w:bookmarkEnd w:id="2912"/>
      <w:bookmarkEnd w:id="2913"/>
      <w:bookmarkEnd w:id="2914"/>
      <w:bookmarkEnd w:id="2915"/>
      <w:bookmarkEnd w:id="2916"/>
      <w:bookmarkEnd w:id="2917"/>
      <w:bookmarkEnd w:id="2918"/>
      <w:bookmarkEnd w:id="2919"/>
      <w:bookmarkEnd w:id="2920"/>
      <w:bookmarkEnd w:id="2921"/>
      <w:bookmarkEnd w:id="2922"/>
      <w:bookmarkEnd w:id="2923"/>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2924" w:name="_Toc25156373"/>
      <w:bookmarkStart w:id="2925" w:name="_Toc34124675"/>
      <w:bookmarkStart w:id="2926" w:name="_Toc43207799"/>
      <w:bookmarkStart w:id="2927" w:name="_Toc49857269"/>
      <w:bookmarkStart w:id="2928" w:name="_Toc56677105"/>
      <w:bookmarkStart w:id="2929" w:name="_Toc56691628"/>
      <w:bookmarkStart w:id="2930" w:name="_Toc56698892"/>
      <w:bookmarkStart w:id="2931" w:name="_Toc89035127"/>
      <w:bookmarkStart w:id="2932" w:name="_Toc89064925"/>
      <w:bookmarkStart w:id="2933" w:name="_Toc89180224"/>
      <w:bookmarkStart w:id="2934" w:name="_Toc97071903"/>
      <w:bookmarkStart w:id="2935" w:name="_Toc183523412"/>
      <w:r w:rsidRPr="003B2883">
        <w:lastRenderedPageBreak/>
        <w:t>6.1.6.2.16</w:t>
      </w:r>
      <w:r w:rsidRPr="003B2883">
        <w:tab/>
        <w:t>Type: N1MessageNotification</w:t>
      </w:r>
      <w:bookmarkEnd w:id="2924"/>
      <w:bookmarkEnd w:id="2925"/>
      <w:bookmarkEnd w:id="2926"/>
      <w:bookmarkEnd w:id="2927"/>
      <w:bookmarkEnd w:id="2928"/>
      <w:bookmarkEnd w:id="2929"/>
      <w:bookmarkEnd w:id="2930"/>
      <w:bookmarkEnd w:id="2931"/>
      <w:bookmarkEnd w:id="2932"/>
      <w:bookmarkEnd w:id="2933"/>
      <w:bookmarkEnd w:id="2934"/>
      <w:bookmarkEnd w:id="2935"/>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77777777"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77777777" w:rsidR="007A54FE" w:rsidRDefault="007A54FE" w:rsidP="007A54FE">
            <w:pPr>
              <w:pStyle w:val="TAL"/>
              <w:rPr>
                <w:rFonts w:cs="Arial"/>
                <w:szCs w:val="18"/>
              </w:rPr>
            </w:pPr>
            <w:r>
              <w:rPr>
                <w:rFonts w:cs="Arial"/>
                <w:szCs w:val="18"/>
              </w:rPr>
              <w:t>When present, this IE shall indicate the identifier of the NR cell serving the UE.</w:t>
            </w:r>
          </w:p>
          <w:p w14:paraId="7EE9D5A6"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4A471E" w:rsidRPr="003B2883" w14:paraId="3881D6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57A6DE8" w14:textId="30916083" w:rsidR="004A471E" w:rsidRDefault="004A471E" w:rsidP="004A471E">
            <w:pPr>
              <w:pStyle w:val="TAL"/>
            </w:pPr>
            <w:r>
              <w:t>supi</w:t>
            </w:r>
          </w:p>
        </w:tc>
        <w:tc>
          <w:tcPr>
            <w:tcW w:w="1386" w:type="dxa"/>
            <w:tcBorders>
              <w:top w:val="single" w:sz="4" w:space="0" w:color="auto"/>
              <w:left w:val="single" w:sz="4" w:space="0" w:color="auto"/>
              <w:bottom w:val="single" w:sz="4" w:space="0" w:color="auto"/>
              <w:right w:val="single" w:sz="4" w:space="0" w:color="auto"/>
            </w:tcBorders>
          </w:tcPr>
          <w:p w14:paraId="34D71E8B" w14:textId="5430561C" w:rsidR="004A471E" w:rsidRDefault="004A471E" w:rsidP="004A471E">
            <w:pPr>
              <w:pStyle w:val="TAL"/>
            </w:pPr>
            <w:r>
              <w:t>Supi</w:t>
            </w:r>
          </w:p>
        </w:tc>
        <w:tc>
          <w:tcPr>
            <w:tcW w:w="425" w:type="dxa"/>
            <w:tcBorders>
              <w:top w:val="single" w:sz="4" w:space="0" w:color="auto"/>
              <w:left w:val="single" w:sz="4" w:space="0" w:color="auto"/>
              <w:bottom w:val="single" w:sz="4" w:space="0" w:color="auto"/>
              <w:right w:val="single" w:sz="4" w:space="0" w:color="auto"/>
            </w:tcBorders>
          </w:tcPr>
          <w:p w14:paraId="3BBB9C5A" w14:textId="5D6445D0" w:rsidR="004A471E" w:rsidRDefault="004A471E" w:rsidP="004A471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6A0B14" w14:textId="6AD72E00" w:rsidR="004A471E" w:rsidRDefault="004A471E" w:rsidP="004A471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0CB65A" w14:textId="77777777" w:rsidR="004A471E" w:rsidRDefault="004A471E" w:rsidP="004A471E">
            <w:pPr>
              <w:pStyle w:val="TAL"/>
              <w:rPr>
                <w:rFonts w:cs="Arial"/>
                <w:szCs w:val="18"/>
              </w:rPr>
            </w:pPr>
            <w:r>
              <w:rPr>
                <w:rFonts w:cs="Arial"/>
                <w:szCs w:val="18"/>
              </w:rPr>
              <w:t>Contains the SUPI of the UE.</w:t>
            </w:r>
          </w:p>
          <w:p w14:paraId="6EBC7A60" w14:textId="77777777" w:rsidR="004A471E" w:rsidRDefault="004A471E" w:rsidP="004A471E">
            <w:pPr>
              <w:pStyle w:val="TAL"/>
              <w:rPr>
                <w:rFonts w:cs="Arial"/>
                <w:szCs w:val="18"/>
              </w:rPr>
            </w:pPr>
          </w:p>
          <w:p w14:paraId="2A37C4B3" w14:textId="4FAFB35A" w:rsidR="004A471E" w:rsidRDefault="004A471E" w:rsidP="004A471E">
            <w:pPr>
              <w:pStyle w:val="TAL"/>
              <w:rPr>
                <w:rFonts w:cs="Arial"/>
                <w:szCs w:val="18"/>
              </w:rPr>
            </w:pPr>
            <w:r>
              <w:rPr>
                <w:rFonts w:cs="Arial"/>
                <w:szCs w:val="18"/>
              </w:rPr>
              <w:t xml:space="preserve">This IE shall be present when </w:t>
            </w:r>
            <w:r w:rsidRPr="00F64D2D">
              <w:rPr>
                <w:rFonts w:cs="Arial"/>
                <w:szCs w:val="18"/>
              </w:rPr>
              <w:t xml:space="preserve">the N1 message class is </w:t>
            </w:r>
            <w:r>
              <w:rPr>
                <w:rFonts w:cs="Arial"/>
                <w:szCs w:val="18"/>
              </w:rPr>
              <w:t>"</w:t>
            </w:r>
            <w:r w:rsidRPr="00F64D2D">
              <w:rPr>
                <w:rFonts w:cs="Arial"/>
                <w:szCs w:val="18"/>
              </w:rPr>
              <w:t>LCS</w:t>
            </w:r>
            <w:r>
              <w:rPr>
                <w:rFonts w:cs="Arial"/>
                <w:szCs w:val="18"/>
              </w:rPr>
              <w:t>" and the default (any) LMF is used in the deferred 5GC-MT-LR p</w:t>
            </w:r>
            <w:r w:rsidRPr="00A8021B">
              <w:rPr>
                <w:rFonts w:cs="Arial"/>
                <w:szCs w:val="18"/>
              </w:rPr>
              <w:t>rocedure</w:t>
            </w:r>
            <w:r>
              <w:rPr>
                <w:rFonts w:cs="Arial"/>
                <w:szCs w:val="18"/>
              </w:rPr>
              <w:t xml:space="preserve"> as described in clause 6.3.1 of 3GPP TS 23.273 [42].</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2936" w:name="_Toc25156374"/>
      <w:bookmarkStart w:id="2937" w:name="_Toc34124676"/>
      <w:bookmarkStart w:id="2938" w:name="_Toc43207800"/>
      <w:bookmarkStart w:id="2939" w:name="_Toc49857270"/>
      <w:bookmarkStart w:id="2940" w:name="_Toc56677106"/>
      <w:bookmarkStart w:id="2941" w:name="_Toc56691629"/>
      <w:bookmarkStart w:id="2942" w:name="_Toc56698893"/>
      <w:bookmarkStart w:id="2943" w:name="_Toc89035128"/>
      <w:bookmarkStart w:id="2944" w:name="_Toc89064926"/>
      <w:bookmarkStart w:id="2945" w:name="_Toc89180225"/>
      <w:bookmarkStart w:id="2946" w:name="_Toc97071904"/>
      <w:bookmarkStart w:id="2947" w:name="_Toc183523413"/>
      <w:r w:rsidRPr="003B2883">
        <w:lastRenderedPageBreak/>
        <w:t>6.1.6.2.17</w:t>
      </w:r>
      <w:r w:rsidRPr="003B2883">
        <w:tab/>
        <w:t xml:space="preserve">Type: </w:t>
      </w:r>
      <w:r w:rsidRPr="003B2883">
        <w:rPr>
          <w:lang w:eastAsia="zh-CN"/>
        </w:rPr>
        <w:t>N1MessageContainer</w:t>
      </w:r>
      <w:bookmarkEnd w:id="2936"/>
      <w:bookmarkEnd w:id="2937"/>
      <w:bookmarkEnd w:id="2938"/>
      <w:bookmarkEnd w:id="2939"/>
      <w:bookmarkEnd w:id="2940"/>
      <w:bookmarkEnd w:id="2941"/>
      <w:bookmarkEnd w:id="2942"/>
      <w:bookmarkEnd w:id="2943"/>
      <w:bookmarkEnd w:id="2944"/>
      <w:bookmarkEnd w:id="2945"/>
      <w:bookmarkEnd w:id="2946"/>
      <w:bookmarkEnd w:id="2947"/>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76C24D79"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rsidR="00B95277">
              <w:t>clause </w:t>
            </w:r>
            <w:r w:rsidR="00B95277" w:rsidRPr="003B2883">
              <w:t>6</w:t>
            </w:r>
            <w:r w:rsidRPr="003B2883">
              <w:t>.1.6.4.2.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77777777"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2948" w:name="_Toc25156375"/>
      <w:bookmarkStart w:id="2949" w:name="_Toc34124677"/>
      <w:bookmarkStart w:id="2950" w:name="_Toc43207801"/>
      <w:bookmarkStart w:id="2951" w:name="_Toc49857271"/>
      <w:bookmarkStart w:id="2952" w:name="_Toc56677107"/>
      <w:bookmarkStart w:id="2953" w:name="_Toc56691630"/>
      <w:bookmarkStart w:id="2954" w:name="_Toc56698894"/>
      <w:bookmarkStart w:id="2955" w:name="_Toc89035129"/>
      <w:bookmarkStart w:id="2956" w:name="_Toc89064927"/>
      <w:bookmarkStart w:id="2957" w:name="_Toc89180226"/>
      <w:bookmarkStart w:id="2958" w:name="_Toc97071905"/>
      <w:bookmarkStart w:id="2959" w:name="_Toc183523414"/>
      <w:r w:rsidRPr="003B2883">
        <w:lastRenderedPageBreak/>
        <w:t>6.1.6.2.18</w:t>
      </w:r>
      <w:r w:rsidRPr="003B2883">
        <w:tab/>
        <w:t xml:space="preserve">Type: </w:t>
      </w:r>
      <w:r w:rsidRPr="003B2883">
        <w:rPr>
          <w:lang w:eastAsia="zh-CN"/>
        </w:rPr>
        <w:t>N1N2MessageTransferReqData</w:t>
      </w:r>
      <w:bookmarkEnd w:id="2948"/>
      <w:bookmarkEnd w:id="2949"/>
      <w:bookmarkEnd w:id="2950"/>
      <w:bookmarkEnd w:id="2951"/>
      <w:bookmarkEnd w:id="2952"/>
      <w:bookmarkEnd w:id="2953"/>
      <w:bookmarkEnd w:id="2954"/>
      <w:bookmarkEnd w:id="2955"/>
      <w:bookmarkEnd w:id="2956"/>
      <w:bookmarkEnd w:id="2957"/>
      <w:bookmarkEnd w:id="2958"/>
      <w:bookmarkEnd w:id="2959"/>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436ED2AB"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w:t>
            </w:r>
            <w:r w:rsidR="00B95277">
              <w:rPr>
                <w:rFonts w:cs="Arial"/>
                <w:szCs w:val="18"/>
              </w:rPr>
              <w:t>clause </w:t>
            </w:r>
            <w:r w:rsidR="00B95277" w:rsidRPr="003B2883">
              <w:rPr>
                <w:lang w:val="en-US"/>
              </w:rPr>
              <w:t>6</w:t>
            </w:r>
            <w:r w:rsidRPr="003B2883">
              <w:rPr>
                <w:lang w:val="en-US"/>
              </w:rPr>
              <w:t>.1.6.4.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2960"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1012BA94"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sidR="00B95277">
              <w:rPr>
                <w:lang w:eastAsia="ko-KR"/>
              </w:rPr>
              <w:t>clause </w:t>
            </w:r>
            <w:r w:rsidR="00B95277" w:rsidRPr="003B2883">
              <w:rPr>
                <w:lang w:eastAsia="ko-KR"/>
              </w:rPr>
              <w:t>4</w:t>
            </w:r>
            <w:r w:rsidRPr="003B2883">
              <w:rPr>
                <w:lang w:eastAsia="ko-KR"/>
              </w:rPr>
              <w:t>.3.4.2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2960"/>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255FC9E1"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sidR="00B95277">
              <w:rPr>
                <w:rFonts w:cs="Arial"/>
                <w:szCs w:val="18"/>
                <w:lang w:eastAsia="zh-CN"/>
              </w:rPr>
              <w:t>clause </w:t>
            </w:r>
            <w:r w:rsidR="00B95277" w:rsidRPr="003B2883">
              <w:rPr>
                <w:rFonts w:cs="Arial"/>
                <w:szCs w:val="18"/>
                <w:lang w:eastAsia="zh-CN"/>
              </w:rPr>
              <w:t>4</w:t>
            </w:r>
            <w:r w:rsidRPr="003B2883">
              <w:rPr>
                <w:rFonts w:cs="Arial"/>
                <w:szCs w:val="18"/>
                <w:lang w:eastAsia="zh-CN"/>
              </w:rPr>
              <w:t xml:space="preserve">.13.3.3 </w:t>
            </w:r>
            <w:r w:rsidR="004325E6">
              <w:rPr>
                <w:rFonts w:cs="Arial"/>
                <w:szCs w:val="18"/>
                <w:lang w:eastAsia="zh-CN"/>
              </w:rPr>
              <w:t xml:space="preserve">and </w:t>
            </w:r>
            <w:r w:rsidR="00B95277">
              <w:rPr>
                <w:rFonts w:cs="Arial"/>
                <w:szCs w:val="18"/>
                <w:lang w:eastAsia="zh-CN"/>
              </w:rPr>
              <w:t>clause 4</w:t>
            </w:r>
            <w:r w:rsidR="004325E6">
              <w:rPr>
                <w:rFonts w:cs="Arial"/>
                <w:szCs w:val="18"/>
                <w:lang w:eastAsia="zh-CN"/>
              </w:rPr>
              <w:t xml:space="preserve">.13.3.6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2961"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6D635E98" w:rsidR="00602AC0" w:rsidRDefault="009C3BE0" w:rsidP="000B1450">
            <w:pPr>
              <w:pStyle w:val="TAL"/>
              <w:ind w:left="239" w:hanging="239"/>
            </w:pPr>
            <w:r>
              <w:t>-</w:t>
            </w:r>
            <w:r>
              <w:tab/>
            </w:r>
            <w:r w:rsidR="00602AC0" w:rsidRPr="003B2883">
              <w:t>the N1 message class is LPP (</w:t>
            </w:r>
            <w:r w:rsidR="00693BD0">
              <w:t xml:space="preserve">see </w:t>
            </w:r>
            <w:r w:rsidR="00B95277">
              <w:t>clause 6</w:t>
            </w:r>
            <w:r w:rsidR="00693BD0">
              <w:t>.11.1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t>; and/or</w:t>
            </w:r>
          </w:p>
          <w:p w14:paraId="5C07124B" w14:textId="77777777" w:rsidR="009C3BE0" w:rsidRDefault="009C3BE0" w:rsidP="000B1450">
            <w:pPr>
              <w:pStyle w:val="TAL"/>
              <w:ind w:left="239" w:hanging="239"/>
            </w:pPr>
          </w:p>
          <w:p w14:paraId="1655B0F9"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2961"/>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4A44F6C0"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sidR="00B95277">
              <w:rPr>
                <w:lang w:eastAsia="ko-KR"/>
              </w:rPr>
              <w:t>clause 5</w:t>
            </w:r>
            <w:r>
              <w:rPr>
                <w:lang w:eastAsia="ko-KR"/>
              </w:rPr>
              <w:t>.4.3.3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47F5D226"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sidR="00B95277">
              <w:rPr>
                <w:rFonts w:cs="Arial"/>
                <w:szCs w:val="18"/>
                <w:lang w:eastAsia="zh-CN"/>
              </w:rPr>
              <w:t>clause </w:t>
            </w:r>
            <w:r w:rsidR="00B95277" w:rsidRPr="003B2883">
              <w:rPr>
                <w:rFonts w:cs="Arial"/>
                <w:szCs w:val="18"/>
                <w:lang w:eastAsia="zh-CN"/>
              </w:rPr>
              <w:t>4</w:t>
            </w:r>
            <w:r w:rsidRPr="003B2883">
              <w:rPr>
                <w:rFonts w:cs="Arial"/>
                <w:szCs w:val="18"/>
                <w:lang w:eastAsia="zh-CN"/>
              </w:rPr>
              <w:t xml:space="preserve">.3.5.2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2962"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2962"/>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1224D51D"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sidR="00B95277">
              <w:rPr>
                <w:rFonts w:cs="Arial"/>
                <w:szCs w:val="18"/>
              </w:rPr>
              <w:t>clause </w:t>
            </w:r>
            <w:r w:rsidR="00B95277" w:rsidRPr="003B2883">
              <w:rPr>
                <w:rFonts w:cs="Arial"/>
                <w:szCs w:val="18"/>
              </w:rPr>
              <w:t>5</w:t>
            </w:r>
            <w:r w:rsidRPr="003B2883">
              <w:rPr>
                <w:rFonts w:cs="Arial"/>
                <w:szCs w:val="18"/>
              </w:rPr>
              <w:t xml:space="preserve">.2.2.2.7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099301CA"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4315768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2963"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2963"/>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C62A6EB"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rsidR="00B95277">
              <w:t>clause </w:t>
            </w:r>
            <w:r w:rsidR="00B95277" w:rsidRPr="003B2883">
              <w:t>4</w:t>
            </w:r>
            <w:r w:rsidRPr="003B2883">
              <w:t>.2.3.3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8A2925"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5D1271B1"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DE6196"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0C674B" w:rsidRDefault="00DE6196" w:rsidP="001D4998">
            <w:pPr>
              <w:pStyle w:val="TAN"/>
            </w:pPr>
            <w:r w:rsidRPr="003B2883">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DE6196" w:rsidRDefault="00DE6196" w:rsidP="001D4998">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794CFD1F" w14:textId="0D11EE79" w:rsidR="009F07E8" w:rsidRPr="003B2883" w:rsidRDefault="009F07E8" w:rsidP="001D4998">
            <w:pPr>
              <w:pStyle w:val="TAN"/>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2964" w:name="_Toc25156376"/>
      <w:bookmarkStart w:id="2965" w:name="_Toc34124678"/>
      <w:bookmarkStart w:id="2966" w:name="_Toc43207802"/>
      <w:bookmarkStart w:id="2967" w:name="_Toc49857272"/>
      <w:bookmarkStart w:id="2968" w:name="_Toc56677108"/>
      <w:bookmarkStart w:id="2969" w:name="_Toc56691631"/>
      <w:bookmarkStart w:id="2970" w:name="_Toc56698895"/>
      <w:bookmarkStart w:id="2971" w:name="_Toc89035130"/>
      <w:bookmarkStart w:id="2972" w:name="_Toc89064928"/>
      <w:bookmarkStart w:id="2973" w:name="_Toc89180227"/>
      <w:bookmarkStart w:id="2974" w:name="_Toc97071906"/>
      <w:bookmarkStart w:id="2975" w:name="_Toc183523415"/>
      <w:r w:rsidRPr="003B2883">
        <w:lastRenderedPageBreak/>
        <w:t>6.1.6.2.19</w:t>
      </w:r>
      <w:r w:rsidRPr="003B2883">
        <w:tab/>
        <w:t>Type: N1N2MessageTransferRspData</w:t>
      </w:r>
      <w:bookmarkEnd w:id="2964"/>
      <w:bookmarkEnd w:id="2965"/>
      <w:bookmarkEnd w:id="2966"/>
      <w:bookmarkEnd w:id="2967"/>
      <w:bookmarkEnd w:id="2968"/>
      <w:bookmarkEnd w:id="2969"/>
      <w:bookmarkEnd w:id="2970"/>
      <w:bookmarkEnd w:id="2971"/>
      <w:bookmarkEnd w:id="2972"/>
      <w:bookmarkEnd w:id="2973"/>
      <w:bookmarkEnd w:id="2974"/>
      <w:bookmarkEnd w:id="2975"/>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28F040E1"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2976" w:name="_Toc25156377"/>
      <w:bookmarkStart w:id="2977" w:name="_Toc34124679"/>
      <w:bookmarkStart w:id="2978" w:name="_Toc43207803"/>
      <w:bookmarkStart w:id="2979" w:name="_Toc49857273"/>
      <w:bookmarkStart w:id="2980" w:name="_Toc56677109"/>
      <w:bookmarkStart w:id="2981" w:name="_Toc56691632"/>
      <w:bookmarkStart w:id="2982" w:name="_Toc56698896"/>
      <w:bookmarkStart w:id="2983" w:name="_Toc89035131"/>
      <w:bookmarkStart w:id="2984" w:name="_Toc89064929"/>
      <w:bookmarkStart w:id="2985" w:name="_Toc89180228"/>
      <w:bookmarkStart w:id="2986" w:name="_Toc97071907"/>
      <w:bookmarkStart w:id="2987" w:name="_Toc183523416"/>
      <w:r w:rsidRPr="003B2883">
        <w:rPr>
          <w:lang w:val="en-US"/>
        </w:rPr>
        <w:lastRenderedPageBreak/>
        <w:t>6.1.6.2.20</w:t>
      </w:r>
      <w:r w:rsidRPr="003B2883">
        <w:rPr>
          <w:lang w:val="en-US"/>
        </w:rPr>
        <w:tab/>
        <w:t xml:space="preserve">Type: </w:t>
      </w:r>
      <w:r w:rsidRPr="003B2883">
        <w:t>RegistrationContextContainer</w:t>
      </w:r>
      <w:bookmarkEnd w:id="2976"/>
      <w:bookmarkEnd w:id="2977"/>
      <w:bookmarkEnd w:id="2978"/>
      <w:bookmarkEnd w:id="2979"/>
      <w:bookmarkEnd w:id="2980"/>
      <w:bookmarkEnd w:id="2981"/>
      <w:bookmarkEnd w:id="2982"/>
      <w:bookmarkEnd w:id="2983"/>
      <w:bookmarkEnd w:id="2984"/>
      <w:bookmarkEnd w:id="2985"/>
      <w:bookmarkEnd w:id="2986"/>
      <w:bookmarkEnd w:id="2987"/>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2988"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2988"/>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21072F8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77777777"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2989" w:name="_PERM_MCCTEMPBM_CRPT03410123___2"/>
            <w:r w:rsidRPr="003B2883">
              <w:rPr>
                <w:lang w:eastAsia="zh-CN"/>
              </w:rPr>
              <w:t xml:space="preserve">- true: </w:t>
            </w:r>
            <w:r>
              <w:t>5G-AN is an IAB Node</w:t>
            </w:r>
            <w:r w:rsidRPr="003B2883">
              <w:rPr>
                <w:lang w:eastAsia="zh-CN"/>
              </w:rPr>
              <w:t>.</w:t>
            </w:r>
          </w:p>
          <w:bookmarkEnd w:id="2989"/>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596B"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596B" w:rsidRPr="003B2883" w:rsidRDefault="00B6596B" w:rsidP="00B6596B">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596B" w:rsidRPr="003B2883" w:rsidRDefault="00B6596B" w:rsidP="00B6596B">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596B" w:rsidRDefault="00B6596B" w:rsidP="00B6596B">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596B" w:rsidRPr="003B2883" w:rsidRDefault="00B6596B" w:rsidP="00B6596B">
            <w:pPr>
              <w:pStyle w:val="TAL"/>
              <w:rPr>
                <w:rFonts w:cs="Arial"/>
                <w:szCs w:val="18"/>
                <w:lang w:eastAsia="zh-CN"/>
              </w:rPr>
            </w:pPr>
          </w:p>
        </w:tc>
      </w:tr>
      <w:tr w:rsidR="00B6596B"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596B" w:rsidRDefault="00B6596B" w:rsidP="00B6596B">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596B" w:rsidRPr="003B2883" w:rsidRDefault="00B6596B" w:rsidP="00B6596B">
            <w:pPr>
              <w:pStyle w:val="TAL"/>
              <w:rPr>
                <w:rFonts w:cs="Arial"/>
                <w:szCs w:val="18"/>
                <w:lang w:eastAsia="zh-CN"/>
              </w:rPr>
            </w:pPr>
          </w:p>
        </w:tc>
      </w:tr>
      <w:tr w:rsidR="00B6596B"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596B" w:rsidRPr="003B2883" w:rsidRDefault="00B6596B" w:rsidP="00B6596B">
            <w:pPr>
              <w:pStyle w:val="TAL"/>
              <w:rPr>
                <w:lang w:eastAsia="zh-CN"/>
              </w:rPr>
            </w:pPr>
            <w:r>
              <w:lastRenderedPageBreak/>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596B" w:rsidRPr="003B2883" w:rsidRDefault="00B6596B" w:rsidP="00B6596B">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596B" w:rsidRPr="003B2883" w:rsidRDefault="00B6596B" w:rsidP="00B6596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596B" w:rsidRPr="003B2883" w:rsidRDefault="00B6596B" w:rsidP="00B6596B">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596B" w:rsidRDefault="00B6596B" w:rsidP="00B6596B">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596B" w:rsidRPr="005A177E" w:rsidRDefault="00B6596B" w:rsidP="00B6596B">
            <w:pPr>
              <w:pStyle w:val="TAL"/>
              <w:rPr>
                <w:rFonts w:cs="Arial"/>
                <w:szCs w:val="18"/>
              </w:rPr>
            </w:pPr>
          </w:p>
          <w:p w14:paraId="5316967A" w14:textId="77777777" w:rsidR="00B6596B" w:rsidRPr="003B2883" w:rsidRDefault="00B6596B" w:rsidP="00B6596B">
            <w:pPr>
              <w:pStyle w:val="TAL"/>
              <w:rPr>
                <w:rFonts w:cs="Arial"/>
                <w:szCs w:val="18"/>
              </w:rPr>
            </w:pPr>
            <w:r>
              <w:rPr>
                <w:rFonts w:cs="Arial"/>
                <w:szCs w:val="18"/>
              </w:rPr>
              <w:t>T</w:t>
            </w:r>
            <w:r w:rsidRPr="003B2883">
              <w:rPr>
                <w:rFonts w:cs="Arial"/>
                <w:szCs w:val="18"/>
              </w:rPr>
              <w:t>his IE shall be set as follows:</w:t>
            </w:r>
          </w:p>
          <w:p w14:paraId="2497AA80" w14:textId="77777777" w:rsidR="00B6596B" w:rsidRPr="003B2883" w:rsidRDefault="00B6596B" w:rsidP="00B6596B">
            <w:pPr>
              <w:pStyle w:val="TAL"/>
              <w:ind w:left="284"/>
            </w:pPr>
            <w:bookmarkStart w:id="2990"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2990"/>
          <w:p w14:paraId="1D0486F5" w14:textId="77777777" w:rsidR="00B6596B" w:rsidRDefault="00B6596B" w:rsidP="00B6596B">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596B" w:rsidRPr="003B2883" w:rsidRDefault="00B6596B" w:rsidP="00B6596B">
            <w:pPr>
              <w:pStyle w:val="TAL"/>
              <w:rPr>
                <w:rFonts w:cs="Arial"/>
                <w:szCs w:val="18"/>
                <w:lang w:eastAsia="zh-CN"/>
              </w:rPr>
            </w:pPr>
          </w:p>
        </w:tc>
      </w:tr>
      <w:tr w:rsidR="00B6596B"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596B" w:rsidRPr="003B2883" w:rsidRDefault="00B6596B" w:rsidP="00B6596B">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596B" w:rsidRPr="003B2883" w:rsidRDefault="00B6596B" w:rsidP="00B6596B">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596B" w:rsidRPr="003B2883" w:rsidRDefault="00B6596B" w:rsidP="00B6596B">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2991" w:name="_Toc25156378"/>
      <w:bookmarkStart w:id="2992" w:name="_Toc34124680"/>
      <w:bookmarkStart w:id="2993" w:name="_Toc43207804"/>
      <w:bookmarkStart w:id="2994" w:name="_Toc49857274"/>
      <w:bookmarkStart w:id="2995" w:name="_Toc56677110"/>
      <w:bookmarkStart w:id="2996" w:name="_Toc56691633"/>
      <w:bookmarkStart w:id="2997" w:name="_Toc56698897"/>
      <w:bookmarkStart w:id="2998" w:name="_Toc89035132"/>
      <w:bookmarkStart w:id="2999" w:name="_Toc89064930"/>
      <w:bookmarkStart w:id="3000" w:name="_Toc89180229"/>
      <w:bookmarkStart w:id="3001" w:name="_Toc97071908"/>
      <w:bookmarkStart w:id="3002" w:name="_Toc183523417"/>
      <w:r w:rsidRPr="003B2883">
        <w:t>6.1.6.2.21</w:t>
      </w:r>
      <w:r w:rsidRPr="003B2883">
        <w:tab/>
        <w:t xml:space="preserve">Type: </w:t>
      </w:r>
      <w:r w:rsidRPr="003B2883">
        <w:rPr>
          <w:lang w:eastAsia="zh-CN"/>
        </w:rPr>
        <w:t>AreaOfValidity</w:t>
      </w:r>
      <w:bookmarkEnd w:id="2991"/>
      <w:bookmarkEnd w:id="2992"/>
      <w:bookmarkEnd w:id="2993"/>
      <w:bookmarkEnd w:id="2994"/>
      <w:bookmarkEnd w:id="2995"/>
      <w:bookmarkEnd w:id="2996"/>
      <w:bookmarkEnd w:id="2997"/>
      <w:bookmarkEnd w:id="2998"/>
      <w:bookmarkEnd w:id="2999"/>
      <w:bookmarkEnd w:id="3000"/>
      <w:bookmarkEnd w:id="3001"/>
      <w:bookmarkEnd w:id="3002"/>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7D91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4C8394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7F19C9" w14:textId="77777777"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14:paraId="600CDF8D" w14:textId="77777777"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68E9128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2F5CC397" w14:textId="77777777"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003" w:name="_Toc25156379"/>
      <w:bookmarkStart w:id="3004" w:name="_Toc34124681"/>
      <w:bookmarkStart w:id="3005" w:name="_Toc43207805"/>
      <w:bookmarkStart w:id="3006" w:name="_Toc49857275"/>
      <w:bookmarkStart w:id="3007" w:name="_Toc56677111"/>
      <w:bookmarkStart w:id="3008" w:name="_Toc56691634"/>
      <w:bookmarkStart w:id="3009" w:name="_Toc56698898"/>
      <w:bookmarkStart w:id="3010" w:name="_Toc89035133"/>
      <w:bookmarkStart w:id="3011" w:name="_Toc89064931"/>
      <w:bookmarkStart w:id="3012" w:name="_Toc89180230"/>
      <w:bookmarkStart w:id="3013" w:name="_Toc97071909"/>
      <w:bookmarkStart w:id="3014" w:name="_Toc183523418"/>
      <w:r w:rsidRPr="003B2883">
        <w:t>6.1.6.2.22</w:t>
      </w:r>
      <w:r w:rsidRPr="003B2883">
        <w:tab/>
        <w:t>Void</w:t>
      </w:r>
      <w:bookmarkEnd w:id="3003"/>
      <w:bookmarkEnd w:id="3004"/>
      <w:bookmarkEnd w:id="3005"/>
      <w:bookmarkEnd w:id="3006"/>
      <w:bookmarkEnd w:id="3007"/>
      <w:bookmarkEnd w:id="3008"/>
      <w:bookmarkEnd w:id="3009"/>
      <w:bookmarkEnd w:id="3010"/>
      <w:bookmarkEnd w:id="3011"/>
      <w:bookmarkEnd w:id="3012"/>
      <w:bookmarkEnd w:id="3013"/>
      <w:bookmarkEnd w:id="3014"/>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015" w:name="_Toc25156380"/>
      <w:bookmarkStart w:id="3016" w:name="_Toc34124682"/>
      <w:bookmarkStart w:id="3017" w:name="_Toc43207806"/>
      <w:bookmarkStart w:id="3018" w:name="_Toc49857276"/>
      <w:bookmarkStart w:id="3019" w:name="_Toc56677112"/>
      <w:bookmarkStart w:id="3020" w:name="_Toc56691635"/>
      <w:bookmarkStart w:id="3021" w:name="_Toc56698899"/>
      <w:bookmarkStart w:id="3022" w:name="_Toc89035134"/>
      <w:bookmarkStart w:id="3023" w:name="_Toc89064932"/>
      <w:bookmarkStart w:id="3024" w:name="_Toc89180231"/>
      <w:bookmarkStart w:id="3025" w:name="_Toc97071910"/>
      <w:bookmarkStart w:id="3026" w:name="_Toc183523419"/>
      <w:r w:rsidRPr="003B2883">
        <w:t>6.1.6.2.23</w:t>
      </w:r>
      <w:r w:rsidRPr="003B2883">
        <w:tab/>
        <w:t xml:space="preserve">Type: </w:t>
      </w:r>
      <w:r w:rsidRPr="003B2883">
        <w:rPr>
          <w:lang w:eastAsia="zh-CN"/>
        </w:rPr>
        <w:t>UeContextTransferReqData</w:t>
      </w:r>
      <w:bookmarkEnd w:id="3015"/>
      <w:bookmarkEnd w:id="3016"/>
      <w:bookmarkEnd w:id="3017"/>
      <w:bookmarkEnd w:id="3018"/>
      <w:bookmarkEnd w:id="3019"/>
      <w:bookmarkEnd w:id="3020"/>
      <w:bookmarkEnd w:id="3021"/>
      <w:bookmarkEnd w:id="3022"/>
      <w:bookmarkEnd w:id="3023"/>
      <w:bookmarkEnd w:id="3024"/>
      <w:bookmarkEnd w:id="3025"/>
      <w:bookmarkEnd w:id="3026"/>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77777777" w:rsidR="00602AC0" w:rsidRPr="003B2883" w:rsidRDefault="00602AC0" w:rsidP="001D4998">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77777777" w:rsidR="00602AC0" w:rsidRPr="003B2883" w:rsidRDefault="00602AC0" w:rsidP="001D4998">
            <w:pPr>
              <w:pStyle w:val="TAL"/>
              <w:rPr>
                <w:rFonts w:cs="Arial"/>
                <w:szCs w:val="18"/>
                <w:lang w:eastAsia="zh-CN"/>
              </w:rPr>
            </w:pPr>
            <w:r w:rsidRPr="003B2883">
              <w:rPr>
                <w:rFonts w:hint="eastAsia"/>
              </w:rPr>
              <w:t>If present, this IE shall contain the PLMN ID 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2D51E050"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rsidR="00B95277">
              <w:t>clause </w:t>
            </w:r>
            <w:r w:rsidR="00B95277" w:rsidRPr="003B2883">
              <w:t>6</w:t>
            </w:r>
            <w:r w:rsidRPr="003B2883">
              <w:t>.1.6.4.2.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535F01BE"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027" w:name="_Toc25156381"/>
      <w:bookmarkStart w:id="3028" w:name="_Toc34124683"/>
      <w:bookmarkStart w:id="3029" w:name="_Toc43207807"/>
      <w:bookmarkStart w:id="3030" w:name="_Toc49857277"/>
      <w:bookmarkStart w:id="3031" w:name="_Toc56677113"/>
      <w:bookmarkStart w:id="3032" w:name="_Toc56691636"/>
      <w:bookmarkStart w:id="3033" w:name="_Toc56698900"/>
      <w:bookmarkStart w:id="3034" w:name="_Toc89035135"/>
      <w:bookmarkStart w:id="3035" w:name="_Toc89064933"/>
      <w:bookmarkStart w:id="3036" w:name="_Toc89180232"/>
      <w:bookmarkStart w:id="3037" w:name="_Toc97071911"/>
      <w:bookmarkStart w:id="3038" w:name="_Toc183523420"/>
      <w:r w:rsidRPr="003B2883">
        <w:lastRenderedPageBreak/>
        <w:t>6.1.6.2.24</w:t>
      </w:r>
      <w:r w:rsidRPr="003B2883">
        <w:tab/>
        <w:t xml:space="preserve">Type: </w:t>
      </w:r>
      <w:r w:rsidRPr="003B2883">
        <w:rPr>
          <w:lang w:eastAsia="zh-CN"/>
        </w:rPr>
        <w:t>UeContextTransferRspData</w:t>
      </w:r>
      <w:bookmarkEnd w:id="3027"/>
      <w:bookmarkEnd w:id="3028"/>
      <w:bookmarkEnd w:id="3029"/>
      <w:bookmarkEnd w:id="3030"/>
      <w:bookmarkEnd w:id="3031"/>
      <w:bookmarkEnd w:id="3032"/>
      <w:bookmarkEnd w:id="3033"/>
      <w:bookmarkEnd w:id="3034"/>
      <w:bookmarkEnd w:id="3035"/>
      <w:bookmarkEnd w:id="3036"/>
      <w:bookmarkEnd w:id="3037"/>
      <w:bookmarkEnd w:id="3038"/>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596E7C8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606C20A9" w14:textId="09D1D753"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1DC1F6EC" w14:textId="1199A390"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rsidR="00B95277">
              <w:t>clause </w:t>
            </w:r>
            <w:r w:rsidR="00B95277"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276"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01A92235"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6E5CC2C6" w14:textId="347EB389"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rsidR="00B95277">
              <w:t>clause </w:t>
            </w:r>
            <w:r w:rsidR="00B95277"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039" w:name="_Toc25156382"/>
      <w:bookmarkStart w:id="3040" w:name="_Toc34124684"/>
      <w:bookmarkStart w:id="3041" w:name="_Toc43207808"/>
      <w:bookmarkStart w:id="3042" w:name="_Toc49857278"/>
      <w:bookmarkStart w:id="3043" w:name="_Toc56677114"/>
      <w:bookmarkStart w:id="3044" w:name="_Toc56691637"/>
      <w:bookmarkStart w:id="3045" w:name="_Toc56698901"/>
      <w:bookmarkStart w:id="3046" w:name="_Toc89035136"/>
      <w:bookmarkStart w:id="3047" w:name="_Toc89064934"/>
      <w:bookmarkStart w:id="3048" w:name="_Toc89180233"/>
      <w:bookmarkStart w:id="3049" w:name="_Toc97071912"/>
      <w:bookmarkStart w:id="3050" w:name="_Toc183523421"/>
      <w:r w:rsidRPr="003B2883">
        <w:lastRenderedPageBreak/>
        <w:t>6.1.6.2.25</w:t>
      </w:r>
      <w:r w:rsidRPr="003B2883">
        <w:tab/>
        <w:t xml:space="preserve">Type: </w:t>
      </w:r>
      <w:r w:rsidRPr="003B2883">
        <w:rPr>
          <w:lang w:eastAsia="zh-CN"/>
        </w:rPr>
        <w:t>UeContext</w:t>
      </w:r>
      <w:bookmarkEnd w:id="3039"/>
      <w:bookmarkEnd w:id="3040"/>
      <w:bookmarkEnd w:id="3041"/>
      <w:bookmarkEnd w:id="3042"/>
      <w:bookmarkEnd w:id="3043"/>
      <w:bookmarkEnd w:id="3044"/>
      <w:bookmarkEnd w:id="3045"/>
      <w:bookmarkEnd w:id="3046"/>
      <w:bookmarkEnd w:id="3047"/>
      <w:bookmarkEnd w:id="3048"/>
      <w:bookmarkEnd w:id="3049"/>
      <w:bookmarkEnd w:id="3050"/>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D44497" w:rsidRPr="003B2883" w14:paraId="05BD2AD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B54BF3C" w14:textId="458EDF4E" w:rsidR="00D44497" w:rsidRPr="003B2883" w:rsidRDefault="00D44497" w:rsidP="00D44497">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2D396173" w14:textId="15198BAE" w:rsidR="00D44497" w:rsidRPr="003B2883" w:rsidRDefault="00D44497" w:rsidP="00D44497">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D5C4DF9" w14:textId="10104B9C" w:rsidR="00D44497" w:rsidRPr="003B2883" w:rsidRDefault="00D44497" w:rsidP="00D4449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281117" w14:textId="5C315864" w:rsidR="00D44497" w:rsidRPr="003B2883" w:rsidRDefault="00D44497" w:rsidP="00D4449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C18E16C" w14:textId="77777777" w:rsidR="00D44497" w:rsidRDefault="00D44497" w:rsidP="00D44497">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118CD80F" w14:textId="77777777" w:rsidR="00D44497" w:rsidRDefault="00D44497" w:rsidP="00D44497">
            <w:pPr>
              <w:pStyle w:val="TAL"/>
              <w:rPr>
                <w:rFonts w:cs="Arial"/>
                <w:szCs w:val="18"/>
                <w:lang w:eastAsia="zh-CN"/>
              </w:rPr>
            </w:pPr>
          </w:p>
          <w:p w14:paraId="01246BB6" w14:textId="6349799C" w:rsidR="00D44497" w:rsidRPr="003B2883" w:rsidRDefault="00D44497" w:rsidP="00D44497">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6D44DC1D" w14:textId="77777777" w:rsidR="00D44497" w:rsidRPr="003B2883" w:rsidRDefault="00D44497" w:rsidP="00D44497">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F25815" w:rsidRPr="003B2883" w14:paraId="33A164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83030D8" w14:textId="041F5007" w:rsidR="00F25815" w:rsidRPr="003B2883" w:rsidRDefault="00F25815" w:rsidP="00F25815">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4BCEA0BD" w14:textId="404DC41B" w:rsidR="00F25815" w:rsidRPr="003B2883" w:rsidRDefault="00F25815" w:rsidP="00F25815">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50F95D6F" w14:textId="0269160E" w:rsidR="00F25815" w:rsidRPr="003B2883" w:rsidRDefault="00F25815" w:rsidP="00F258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823EF3" w14:textId="147FCD30" w:rsidR="00F25815" w:rsidRPr="003B2883" w:rsidRDefault="00F25815" w:rsidP="00F25815">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5EF6377" w14:textId="77777777" w:rsidR="00F25815" w:rsidRDefault="00F25815" w:rsidP="00F25815">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4BC7791D" w14:textId="77777777" w:rsidR="00F25815" w:rsidRDefault="00F25815" w:rsidP="00F25815">
            <w:pPr>
              <w:pStyle w:val="TAL"/>
              <w:rPr>
                <w:rFonts w:cs="Arial"/>
                <w:szCs w:val="18"/>
                <w:lang w:eastAsia="zh-CN"/>
              </w:rPr>
            </w:pPr>
          </w:p>
          <w:p w14:paraId="64B598A9" w14:textId="3E7E1FCF" w:rsidR="00F25815" w:rsidRPr="003B2883" w:rsidRDefault="00F25815" w:rsidP="00F25815">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5AE87ED" w14:textId="77777777" w:rsidR="00F25815" w:rsidRPr="003B2883" w:rsidRDefault="00F25815" w:rsidP="00F25815">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lastRenderedPageBreak/>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05EB2EAF"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w:t>
            </w:r>
            <w:r w:rsidR="00B95277">
              <w:rPr>
                <w:rFonts w:cs="Arial"/>
                <w:szCs w:val="18"/>
                <w:lang w:eastAsia="zh-CN"/>
              </w:rPr>
              <w:t>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B95277">
              <w:rPr>
                <w:rFonts w:cs="Arial"/>
                <w:szCs w:val="18"/>
                <w:lang w:eastAsia="zh-CN"/>
              </w:rPr>
              <w:t>clause </w:t>
            </w:r>
            <w:r w:rsidR="00B95277"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7B846567"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w:t>
            </w:r>
            <w:r w:rsidR="00B95277" w:rsidRPr="003B2883">
              <w:rPr>
                <w:rFonts w:cs="Arial"/>
                <w:szCs w:val="18"/>
                <w:lang w:eastAsia="zh-CN"/>
              </w:rPr>
              <w:t>clause</w:t>
            </w:r>
            <w:r w:rsidR="00B95277">
              <w:rPr>
                <w:rFonts w:cs="Arial"/>
                <w:szCs w:val="18"/>
                <w:lang w:eastAsia="zh-CN"/>
              </w:rPr>
              <w:t> </w:t>
            </w:r>
            <w:r w:rsidR="00B95277"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lastRenderedPageBreak/>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3C567433"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B95277">
              <w:rPr>
                <w:rFonts w:cs="Arial"/>
                <w:szCs w:val="18"/>
                <w:lang w:eastAsia="zh-CN"/>
              </w:rPr>
              <w:t>clause </w:t>
            </w:r>
            <w:r w:rsidR="00B95277"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314246C0"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w:t>
            </w:r>
            <w:r w:rsidR="00B95277" w:rsidRPr="003B2883">
              <w:rPr>
                <w:rFonts w:cs="Arial"/>
                <w:szCs w:val="18"/>
                <w:lang w:eastAsia="zh-CN"/>
              </w:rPr>
              <w:t>clause</w:t>
            </w:r>
            <w:r w:rsidR="00B95277">
              <w:rPr>
                <w:rFonts w:cs="Arial"/>
                <w:szCs w:val="18"/>
                <w:lang w:eastAsia="zh-CN"/>
              </w:rPr>
              <w:t> </w:t>
            </w:r>
            <w:r w:rsidR="00B95277"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731F7AB4" w14:textId="561701A5"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lastRenderedPageBreak/>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4B160B4D"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00B95277" w:rsidRPr="003B2883">
              <w:rPr>
                <w:rFonts w:cs="Arial"/>
                <w:szCs w:val="18"/>
                <w:lang w:eastAsia="zh-CN"/>
              </w:rPr>
              <w:t>clause</w:t>
            </w:r>
            <w:r w:rsidR="00B95277">
              <w:rPr>
                <w:rFonts w:cs="Arial"/>
                <w:szCs w:val="18"/>
                <w:lang w:eastAsia="zh-CN"/>
              </w:rPr>
              <w:t> </w:t>
            </w:r>
            <w:r w:rsidR="00B95277" w:rsidRPr="003B2883">
              <w:t>5</w:t>
            </w:r>
            <w:r w:rsidRPr="003B2883">
              <w:t xml:space="preserve">.31.16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77777777"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50230BB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42D25C7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77766D92"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693BEA59"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lastRenderedPageBreak/>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54535388"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 xml:space="preserve">as specified in </w:t>
            </w:r>
            <w:r w:rsidR="00B95277" w:rsidRPr="00460550">
              <w:rPr>
                <w:rFonts w:cs="Arial"/>
                <w:szCs w:val="18"/>
              </w:rPr>
              <w:t>clause</w:t>
            </w:r>
            <w:r w:rsidR="00B95277">
              <w:rPr>
                <w:rFonts w:cs="Arial"/>
                <w:szCs w:val="18"/>
              </w:rPr>
              <w:t> </w:t>
            </w:r>
            <w:r w:rsidR="00B95277" w:rsidRPr="00460550">
              <w:rPr>
                <w:rFonts w:cs="Arial"/>
                <w:szCs w:val="18"/>
              </w:rPr>
              <w:t>5</w:t>
            </w:r>
            <w:r w:rsidRPr="00460550">
              <w:rPr>
                <w:rFonts w:cs="Arial"/>
                <w:szCs w:val="18"/>
              </w:rPr>
              <w:t>.31.14.3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927577"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927577" w:rsidRPr="006A7EE2" w:rsidRDefault="00927577" w:rsidP="00927577">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927577" w:rsidRPr="006A7EE2" w:rsidRDefault="00927577" w:rsidP="00927577">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14C52B02" w:rsidR="00927577" w:rsidRPr="006A7EE2" w:rsidRDefault="00927577" w:rsidP="00927577">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w:t>
            </w:r>
            <w:r w:rsidR="00B95277">
              <w:t>clause 4</w:t>
            </w:r>
            <w:r>
              <w:t xml:space="preserve">.10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927577" w:rsidRDefault="00927577" w:rsidP="00927577">
            <w:pPr>
              <w:pStyle w:val="TAL"/>
              <w:keepNext w:val="0"/>
              <w:keepLines w:val="0"/>
              <w:widowControl w:val="0"/>
            </w:pPr>
          </w:p>
        </w:tc>
      </w:tr>
      <w:tr w:rsidR="00927577"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927577" w:rsidRDefault="00927577" w:rsidP="00927577">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927577" w:rsidRDefault="00927577" w:rsidP="00927577">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927577" w:rsidRDefault="00927577" w:rsidP="00927577">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927577" w:rsidRPr="00ED1D10" w:rsidRDefault="00927577" w:rsidP="00927577">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927577" w:rsidRDefault="00927577" w:rsidP="00927577">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927577" w:rsidRPr="006C1437" w:rsidRDefault="00927577" w:rsidP="00927577">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927577" w:rsidRDefault="00927577" w:rsidP="00927577">
            <w:pPr>
              <w:pStyle w:val="TAL"/>
              <w:keepNext w:val="0"/>
              <w:keepLines w:val="0"/>
              <w:widowControl w:val="0"/>
            </w:pPr>
          </w:p>
        </w:tc>
      </w:tr>
      <w:tr w:rsidR="00927577"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927577" w:rsidRDefault="00927577" w:rsidP="00927577">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927577" w:rsidRDefault="00927577" w:rsidP="00927577">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927577" w:rsidRPr="0095496B" w:rsidRDefault="00927577" w:rsidP="00927577">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927577" w:rsidRPr="0095496B" w:rsidRDefault="00927577" w:rsidP="00927577">
            <w:pPr>
              <w:pStyle w:val="TAL"/>
            </w:pPr>
          </w:p>
          <w:p w14:paraId="74E0E6FA" w14:textId="77777777" w:rsidR="00927577" w:rsidRPr="0095496B" w:rsidDel="003F1E22" w:rsidRDefault="00927577" w:rsidP="00927577">
            <w:pPr>
              <w:pStyle w:val="TAL"/>
            </w:pPr>
            <w:r w:rsidRPr="0095496B">
              <w:t>If present, this IE shall indicate whether Enhanced Coverage for NB-N1 mode is restricted or not.</w:t>
            </w:r>
          </w:p>
          <w:p w14:paraId="7309F37D" w14:textId="77777777" w:rsidR="00927577" w:rsidRPr="0095496B" w:rsidRDefault="00927577" w:rsidP="00927577">
            <w:pPr>
              <w:pStyle w:val="TAL"/>
            </w:pPr>
          </w:p>
          <w:p w14:paraId="5FCEE730" w14:textId="3F29CE55" w:rsidR="00927577" w:rsidRPr="005F48AD" w:rsidRDefault="003E42ED" w:rsidP="005F48AD">
            <w:pPr>
              <w:pStyle w:val="B1"/>
              <w:rPr>
                <w:rFonts w:ascii="Arial" w:hAnsi="Arial"/>
                <w:sz w:val="18"/>
              </w:rPr>
            </w:pPr>
            <w:r>
              <w:rPr>
                <w:rFonts w:ascii="Arial" w:hAnsi="Arial"/>
                <w:sz w:val="18"/>
              </w:rPr>
              <w:t>-</w:t>
            </w:r>
            <w:r>
              <w:rPr>
                <w:rFonts w:ascii="Arial" w:hAnsi="Arial"/>
                <w:sz w:val="18"/>
              </w:rPr>
              <w:tab/>
            </w:r>
            <w:r w:rsidR="00927577" w:rsidRPr="005F48AD">
              <w:rPr>
                <w:rFonts w:ascii="Arial" w:hAnsi="Arial"/>
                <w:sz w:val="18"/>
              </w:rPr>
              <w:t>true: Enhanced Coverage for NB-N1 mode is restricted.</w:t>
            </w:r>
          </w:p>
          <w:p w14:paraId="1F88021E" w14:textId="31CAA0E8" w:rsidR="00927577" w:rsidRPr="006C1437" w:rsidRDefault="003E42ED" w:rsidP="005F48AD">
            <w:pPr>
              <w:pStyle w:val="B1"/>
            </w:pPr>
            <w:r>
              <w:rPr>
                <w:rFonts w:ascii="Arial" w:hAnsi="Arial"/>
                <w:sz w:val="18"/>
              </w:rPr>
              <w:t>-</w:t>
            </w:r>
            <w:r>
              <w:rPr>
                <w:rFonts w:ascii="Arial" w:hAnsi="Arial"/>
                <w:sz w:val="18"/>
              </w:rPr>
              <w:tab/>
            </w:r>
            <w:r w:rsidR="00927577" w:rsidRPr="005F48A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927577" w:rsidRDefault="00927577" w:rsidP="00927577">
            <w:pPr>
              <w:pStyle w:val="TAL"/>
              <w:keepNext w:val="0"/>
              <w:keepLines w:val="0"/>
              <w:widowControl w:val="0"/>
            </w:pPr>
          </w:p>
        </w:tc>
      </w:tr>
      <w:tr w:rsidR="00927577"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927577" w:rsidRDefault="00927577" w:rsidP="00927577">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927577" w:rsidRDefault="00927577" w:rsidP="00927577">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927577" w:rsidRDefault="00927577" w:rsidP="0092757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927577" w:rsidRDefault="00927577" w:rsidP="00927577">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927577" w:rsidRDefault="00927577" w:rsidP="00927577">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927577" w:rsidRDefault="00927577" w:rsidP="00927577">
            <w:pPr>
              <w:pStyle w:val="TAL"/>
              <w:rPr>
                <w:rFonts w:cs="Arial"/>
                <w:szCs w:val="18"/>
              </w:rPr>
            </w:pPr>
          </w:p>
          <w:p w14:paraId="2C409B62" w14:textId="77777777" w:rsidR="00927577" w:rsidRPr="00B3056F" w:rsidRDefault="00927577" w:rsidP="00927577">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927577" w:rsidRDefault="00927577" w:rsidP="00927577">
            <w:pPr>
              <w:pStyle w:val="B1"/>
              <w:rPr>
                <w:rFonts w:ascii="Arial" w:hAnsi="Arial" w:cs="Arial"/>
                <w:sz w:val="18"/>
                <w:szCs w:val="18"/>
              </w:rPr>
            </w:pPr>
            <w:bookmarkStart w:id="3051"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051"/>
          <w:p w14:paraId="6B759A94" w14:textId="1BEEA5A8" w:rsidR="00927577" w:rsidRPr="00ED1D10" w:rsidRDefault="00927577" w:rsidP="00927577">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927577" w:rsidRDefault="00927577" w:rsidP="00927577">
            <w:pPr>
              <w:pStyle w:val="TAL"/>
              <w:keepNext w:val="0"/>
              <w:keepLines w:val="0"/>
              <w:widowControl w:val="0"/>
            </w:pPr>
          </w:p>
        </w:tc>
      </w:tr>
      <w:tr w:rsidR="00927577"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927577" w:rsidRDefault="00927577" w:rsidP="00927577">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927577" w:rsidRDefault="00927577" w:rsidP="00927577">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927577"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927577" w:rsidRPr="00ED1D10" w:rsidRDefault="00927577" w:rsidP="00927577">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927577" w:rsidRDefault="00927577" w:rsidP="00927577">
            <w:pPr>
              <w:pStyle w:val="TAL"/>
              <w:keepNext w:val="0"/>
              <w:keepLines w:val="0"/>
              <w:widowControl w:val="0"/>
            </w:pPr>
            <w:r>
              <w:t>ProSe</w:t>
            </w:r>
          </w:p>
        </w:tc>
      </w:tr>
      <w:tr w:rsidR="00927577"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927577" w:rsidRDefault="00927577" w:rsidP="00927577">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927577" w:rsidRDefault="00927577" w:rsidP="00927577">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927577" w:rsidRDefault="00927577" w:rsidP="00927577">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927577" w:rsidRDefault="00927577" w:rsidP="00927577">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927577" w:rsidRDefault="00927577" w:rsidP="00927577">
            <w:pPr>
              <w:pStyle w:val="TAL"/>
              <w:rPr>
                <w:rFonts w:cs="Arial"/>
                <w:szCs w:val="18"/>
                <w:lang w:eastAsia="zh-CN"/>
              </w:rPr>
            </w:pPr>
          </w:p>
          <w:p w14:paraId="1E296FB3" w14:textId="238F4238" w:rsidR="00927577" w:rsidRDefault="00927577" w:rsidP="00927577">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54C2D952" w:rsidR="00927577" w:rsidRDefault="002130DA" w:rsidP="00927577">
            <w:pPr>
              <w:pStyle w:val="TAL"/>
              <w:keepNext w:val="0"/>
              <w:keepLines w:val="0"/>
              <w:widowControl w:val="0"/>
            </w:pPr>
            <w:r>
              <w:t>A</w:t>
            </w:r>
            <w:r w:rsidR="008006EB">
              <w:t>SUC</w:t>
            </w:r>
          </w:p>
        </w:tc>
      </w:tr>
      <w:tr w:rsidR="00927577"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927577" w:rsidRDefault="00927577" w:rsidP="00927577">
            <w:pPr>
              <w:pStyle w:val="TAL"/>
              <w:rPr>
                <w:lang w:eastAsia="zh-CN"/>
              </w:rPr>
            </w:pPr>
            <w:r>
              <w:rPr>
                <w:lang w:val="en-US" w:eastAsia="zh-CN"/>
              </w:rPr>
              <w:lastRenderedPageBreak/>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927577" w:rsidRDefault="00927577" w:rsidP="0092757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927577" w:rsidRDefault="00927577" w:rsidP="0092757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927577" w:rsidRDefault="00927577" w:rsidP="00927577">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927577" w:rsidRDefault="00927577" w:rsidP="00927577">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927577" w:rsidRDefault="00927577" w:rsidP="00927577">
            <w:pPr>
              <w:pStyle w:val="TAL"/>
              <w:keepNext w:val="0"/>
              <w:keepLines w:val="0"/>
              <w:widowControl w:val="0"/>
            </w:pPr>
          </w:p>
        </w:tc>
      </w:tr>
      <w:tr w:rsidR="00927577"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927577" w:rsidRDefault="00927577" w:rsidP="00927577">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927577" w:rsidRDefault="00927577" w:rsidP="0092757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927577" w:rsidRDefault="00927577" w:rsidP="0092757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927577" w:rsidRDefault="00927577" w:rsidP="00927577">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927577" w:rsidRDefault="00927577" w:rsidP="00927577">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927577" w:rsidRDefault="00927577" w:rsidP="00927577">
            <w:pPr>
              <w:pStyle w:val="TAL"/>
              <w:keepNext w:val="0"/>
              <w:keepLines w:val="0"/>
              <w:widowControl w:val="0"/>
            </w:pPr>
          </w:p>
        </w:tc>
      </w:tr>
      <w:tr w:rsidR="00927577"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927577" w:rsidRDefault="00927577" w:rsidP="00927577">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927577" w:rsidRDefault="00927577" w:rsidP="00927577">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927577" w:rsidRDefault="00927577" w:rsidP="00927577">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927577" w:rsidRDefault="00927577" w:rsidP="00927577">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927577" w:rsidRDefault="00927577" w:rsidP="00927577">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927577" w:rsidRDefault="00927577" w:rsidP="00927577">
            <w:pPr>
              <w:pStyle w:val="TAL"/>
              <w:keepNext w:val="0"/>
              <w:keepLines w:val="0"/>
              <w:widowControl w:val="0"/>
            </w:pPr>
          </w:p>
        </w:tc>
      </w:tr>
      <w:tr w:rsidR="00927577"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927577" w:rsidRDefault="00927577" w:rsidP="00927577">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927577" w:rsidRDefault="00927577" w:rsidP="00927577">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927577" w:rsidRDefault="00927577" w:rsidP="00927577">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927577" w:rsidRDefault="00927577" w:rsidP="00927577">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927577" w:rsidRDefault="00927577" w:rsidP="0092757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927577" w:rsidRDefault="00927577" w:rsidP="00927577">
            <w:pPr>
              <w:pStyle w:val="TAL"/>
            </w:pPr>
          </w:p>
          <w:p w14:paraId="194A92D9" w14:textId="4755EB71" w:rsidR="00927577" w:rsidRDefault="00927577" w:rsidP="00927577">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927577" w:rsidRDefault="00927577" w:rsidP="00927577">
            <w:pPr>
              <w:pStyle w:val="TAL"/>
              <w:keepNext w:val="0"/>
              <w:keepLines w:val="0"/>
              <w:widowControl w:val="0"/>
            </w:pPr>
          </w:p>
        </w:tc>
      </w:tr>
      <w:tr w:rsidR="00927577"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927577" w:rsidRDefault="00927577" w:rsidP="00927577">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927577" w:rsidRDefault="00927577" w:rsidP="00927577">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927577" w:rsidRDefault="00927577" w:rsidP="0092757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927577" w:rsidRDefault="00927577" w:rsidP="00927577">
            <w:pPr>
              <w:pStyle w:val="TAL"/>
            </w:pPr>
          </w:p>
          <w:p w14:paraId="59126ED1" w14:textId="34C8D9A9" w:rsidR="00927577" w:rsidRDefault="00927577" w:rsidP="00927577">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927577" w:rsidRDefault="00927577" w:rsidP="00927577">
            <w:pPr>
              <w:pStyle w:val="TAL"/>
              <w:keepNext w:val="0"/>
              <w:keepLines w:val="0"/>
              <w:widowControl w:val="0"/>
            </w:pPr>
          </w:p>
        </w:tc>
      </w:tr>
      <w:tr w:rsidR="00927577"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927577" w:rsidRDefault="00927577" w:rsidP="00927577">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927577" w:rsidRDefault="00927577" w:rsidP="00927577">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927577" w:rsidRDefault="00927577" w:rsidP="00927577">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927577" w:rsidRDefault="00927577" w:rsidP="00927577">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927577" w:rsidRDefault="00927577" w:rsidP="00927577">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927577" w:rsidRDefault="00927577" w:rsidP="00927577">
            <w:pPr>
              <w:pStyle w:val="TAL"/>
              <w:keepNext w:val="0"/>
              <w:keepLines w:val="0"/>
              <w:widowControl w:val="0"/>
            </w:pPr>
          </w:p>
        </w:tc>
      </w:tr>
      <w:tr w:rsidR="00927577"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927577" w:rsidRDefault="00927577" w:rsidP="00927577">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927577" w:rsidRDefault="00927577" w:rsidP="00927577">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927577" w:rsidRDefault="00927577" w:rsidP="00927577">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927577" w:rsidRDefault="00927577" w:rsidP="00927577">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927577" w:rsidRDefault="00927577" w:rsidP="00927577">
            <w:pPr>
              <w:pStyle w:val="TAL"/>
            </w:pPr>
          </w:p>
          <w:p w14:paraId="7591B12E" w14:textId="77777777" w:rsidR="00927577" w:rsidRDefault="00927577" w:rsidP="00927577">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927577" w:rsidRDefault="00927577" w:rsidP="00927577">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927577" w:rsidRDefault="00927577" w:rsidP="00927577">
            <w:pPr>
              <w:pStyle w:val="TAL"/>
              <w:keepNext w:val="0"/>
              <w:keepLines w:val="0"/>
              <w:widowControl w:val="0"/>
            </w:pPr>
            <w:r>
              <w:t>SPAE</w:t>
            </w:r>
          </w:p>
        </w:tc>
      </w:tr>
      <w:tr w:rsidR="00927577"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927577" w:rsidRDefault="00927577" w:rsidP="00927577">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927577" w:rsidRDefault="00927577" w:rsidP="00927577">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927577" w:rsidRDefault="00927577" w:rsidP="00927577">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927577" w:rsidRDefault="00927577" w:rsidP="00927577">
            <w:pPr>
              <w:pStyle w:val="TAL"/>
              <w:rPr>
                <w:noProof/>
              </w:rPr>
            </w:pPr>
            <w:r>
              <w:rPr>
                <w:noProof/>
              </w:rPr>
              <w:t xml:space="preserve">This IE shall be present </w:t>
            </w:r>
            <w:r w:rsidRPr="00B77840">
              <w:rPr>
                <w:noProof/>
              </w:rPr>
              <w:t>if the smPolicyNotifyPduList IE is present.</w:t>
            </w:r>
          </w:p>
          <w:p w14:paraId="4FD2A393" w14:textId="77777777" w:rsidR="00927577" w:rsidRDefault="00927577" w:rsidP="00927577">
            <w:pPr>
              <w:pStyle w:val="TAL"/>
              <w:rPr>
                <w:noProof/>
              </w:rPr>
            </w:pPr>
          </w:p>
          <w:p w14:paraId="5EDA2F2B" w14:textId="77777777" w:rsidR="00927577" w:rsidRDefault="00927577" w:rsidP="00927577">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927577" w:rsidRDefault="00927577" w:rsidP="00927577">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927577" w:rsidRDefault="00927577" w:rsidP="00927577">
            <w:pPr>
              <w:pStyle w:val="TAL"/>
              <w:keepNext w:val="0"/>
              <w:keepLines w:val="0"/>
              <w:widowControl w:val="0"/>
            </w:pPr>
            <w:r>
              <w:t>SPAE</w:t>
            </w:r>
          </w:p>
        </w:tc>
      </w:tr>
      <w:tr w:rsidR="00927577"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927577" w:rsidRDefault="00927577" w:rsidP="00927577">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927577" w:rsidRDefault="00927577" w:rsidP="00927577">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927577" w:rsidRDefault="00927577" w:rsidP="00927577">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927577" w:rsidRDefault="00927577" w:rsidP="00927577">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927577" w:rsidRDefault="00927577" w:rsidP="00927577">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927577" w:rsidRDefault="00927577" w:rsidP="00927577">
            <w:pPr>
              <w:pStyle w:val="TAL"/>
              <w:keepNext w:val="0"/>
              <w:keepLines w:val="0"/>
              <w:widowControl w:val="0"/>
            </w:pPr>
          </w:p>
        </w:tc>
      </w:tr>
      <w:tr w:rsidR="00927577"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927577" w:rsidRDefault="00927577" w:rsidP="00927577">
            <w:pPr>
              <w:pStyle w:val="TAL"/>
            </w:pPr>
            <w:bookmarkStart w:id="3052" w:name="_PERM_MCCTEMPBM_CRPT03410130___7" w:colFirst="4" w:colLast="4"/>
            <w:r>
              <w:rPr>
                <w:rFonts w:hint="eastAsia"/>
                <w:lang w:eastAsia="zh-CN"/>
              </w:rPr>
              <w:lastRenderedPageBreak/>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927577" w:rsidDel="003504F8"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927577" w:rsidRDefault="00927577" w:rsidP="0092757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927577" w:rsidRDefault="00927577" w:rsidP="00927577">
            <w:pPr>
              <w:pStyle w:val="TAL"/>
            </w:pPr>
            <w:r>
              <w:rPr>
                <w:rFonts w:cs="Arial"/>
                <w:szCs w:val="18"/>
                <w:lang w:eastAsia="zh-CN"/>
              </w:rPr>
              <w:t>This IE shall be present if the UE is registered for onboarding in an SNPN</w:t>
            </w:r>
            <w:r>
              <w:t>.</w:t>
            </w:r>
          </w:p>
          <w:p w14:paraId="3A635F02" w14:textId="77777777" w:rsidR="00927577" w:rsidRDefault="00927577" w:rsidP="00927577">
            <w:pPr>
              <w:pStyle w:val="TAL"/>
            </w:pPr>
          </w:p>
          <w:p w14:paraId="1140B1BC" w14:textId="77777777" w:rsidR="00927577" w:rsidRDefault="00927577" w:rsidP="00927577">
            <w:pPr>
              <w:pStyle w:val="TAL"/>
              <w:rPr>
                <w:rFonts w:cs="Arial"/>
                <w:szCs w:val="18"/>
                <w:lang w:eastAsia="zh-CN"/>
              </w:rPr>
            </w:pPr>
            <w:r>
              <w:rPr>
                <w:rFonts w:cs="Arial"/>
                <w:szCs w:val="18"/>
              </w:rPr>
              <w:t>When present, it shall indicate the following:</w:t>
            </w:r>
          </w:p>
          <w:p w14:paraId="79EF433F" w14:textId="77777777" w:rsidR="00927577" w:rsidRDefault="00927577" w:rsidP="00927577">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927577" w:rsidRPr="00920332" w:rsidRDefault="00927577" w:rsidP="00927577">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927577" w:rsidRDefault="00927577" w:rsidP="00927577">
            <w:pPr>
              <w:pStyle w:val="TAL"/>
              <w:keepNext w:val="0"/>
              <w:keepLines w:val="0"/>
              <w:widowControl w:val="0"/>
            </w:pPr>
            <w:r>
              <w:rPr>
                <w:lang w:eastAsia="zh-CN"/>
              </w:rPr>
              <w:t>e</w:t>
            </w:r>
            <w:r>
              <w:rPr>
                <w:rFonts w:hint="eastAsia"/>
                <w:lang w:eastAsia="zh-CN"/>
              </w:rPr>
              <w:t>N</w:t>
            </w:r>
            <w:r>
              <w:rPr>
                <w:lang w:eastAsia="zh-CN"/>
              </w:rPr>
              <w:t>PN</w:t>
            </w:r>
          </w:p>
        </w:tc>
      </w:tr>
      <w:tr w:rsidR="00927577"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927577" w:rsidRDefault="00927577" w:rsidP="00927577">
            <w:pPr>
              <w:pStyle w:val="TAL"/>
            </w:pPr>
            <w:bookmarkStart w:id="3053" w:name="_PERM_MCCTEMPBM_CRPT03410131___7" w:colFirst="4" w:colLast="4"/>
            <w:bookmarkEnd w:id="3052"/>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927577" w:rsidRDefault="00927577" w:rsidP="00927577">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927577" w:rsidRDefault="00927577" w:rsidP="009275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927577" w:rsidRDefault="00927577" w:rsidP="00927577">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927577" w:rsidRDefault="00927577" w:rsidP="00927577">
            <w:pPr>
              <w:pStyle w:val="TAL"/>
              <w:keepNext w:val="0"/>
              <w:keepLines w:val="0"/>
              <w:widowControl w:val="0"/>
            </w:pPr>
            <w:r>
              <w:t>When present, this IE shall be set as following:</w:t>
            </w:r>
          </w:p>
          <w:p w14:paraId="285F1E42" w14:textId="77777777" w:rsidR="00927577" w:rsidRDefault="00927577" w:rsidP="00927577">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927577" w:rsidRPr="0005247A" w:rsidRDefault="00927577" w:rsidP="00927577">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927577" w:rsidRDefault="00927577" w:rsidP="00927577">
            <w:pPr>
              <w:pStyle w:val="TAL"/>
              <w:keepNext w:val="0"/>
              <w:keepLines w:val="0"/>
              <w:widowControl w:val="0"/>
            </w:pPr>
          </w:p>
        </w:tc>
      </w:tr>
      <w:bookmarkEnd w:id="3053"/>
      <w:tr w:rsidR="00927577"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927577" w:rsidRDefault="00927577" w:rsidP="00927577">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927577" w:rsidRDefault="00927577" w:rsidP="00927577">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927577" w:rsidRDefault="00927577" w:rsidP="009275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6B4A0C2F" w:rsidR="00927577" w:rsidRDefault="00927577" w:rsidP="00927577">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w:t>
            </w:r>
            <w:r w:rsidR="00B95277" w:rsidRPr="00775949">
              <w:rPr>
                <w:rFonts w:cs="Arial"/>
                <w:szCs w:val="18"/>
              </w:rPr>
              <w:t>TS</w:t>
            </w:r>
            <w:r w:rsidR="00B95277">
              <w:rPr>
                <w:rFonts w:cs="Arial"/>
                <w:szCs w:val="18"/>
              </w:rPr>
              <w:t> </w:t>
            </w:r>
            <w:r w:rsidR="00B95277" w:rsidRPr="00775949">
              <w:rPr>
                <w:rFonts w:cs="Arial"/>
                <w:szCs w:val="18"/>
              </w:rPr>
              <w:t>2</w:t>
            </w:r>
            <w:r w:rsidRPr="00775949">
              <w:rPr>
                <w:rFonts w:cs="Arial"/>
                <w:szCs w:val="18"/>
              </w:rPr>
              <w:t>3.501</w:t>
            </w:r>
            <w:r w:rsidR="00B95277">
              <w:rPr>
                <w:rFonts w:cs="Arial"/>
                <w:szCs w:val="18"/>
              </w:rPr>
              <w:t> </w:t>
            </w:r>
            <w:r w:rsidR="00B95277" w:rsidRPr="00775949">
              <w:rPr>
                <w:rFonts w:cs="Arial"/>
                <w:szCs w:val="18"/>
              </w:rPr>
              <w:t>[</w:t>
            </w:r>
            <w:r w:rsidRPr="00775949">
              <w:rPr>
                <w:rFonts w:cs="Arial"/>
                <w:szCs w:val="18"/>
              </w:rPr>
              <w:t xml:space="preserve">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927577" w:rsidRDefault="00927577" w:rsidP="00927577">
            <w:pPr>
              <w:pStyle w:val="TAL"/>
              <w:keepNext w:val="0"/>
              <w:keepLines w:val="0"/>
              <w:widowControl w:val="0"/>
            </w:pPr>
          </w:p>
        </w:tc>
      </w:tr>
      <w:tr w:rsidR="00927577"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927577" w:rsidRDefault="00927577" w:rsidP="00927577">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927577" w:rsidRDefault="00927577" w:rsidP="00927577">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927577" w:rsidRDefault="00927577" w:rsidP="00927577">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927577" w:rsidRDefault="00927577" w:rsidP="00927577">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27A06E7E" w:rsidR="00927577" w:rsidRDefault="00927577" w:rsidP="00927577">
            <w:pPr>
              <w:pStyle w:val="TAL"/>
              <w:rPr>
                <w:noProof/>
              </w:rPr>
            </w:pPr>
            <w:r>
              <w:rPr>
                <w:noProof/>
              </w:rPr>
              <w:t>This IE shall be present if conditions for SMF Selection information replacement are received from the PCF for AM Policy.</w:t>
            </w:r>
          </w:p>
          <w:p w14:paraId="41622E90" w14:textId="77777777" w:rsidR="00927577" w:rsidRDefault="00927577" w:rsidP="00927577">
            <w:pPr>
              <w:pStyle w:val="TAL"/>
              <w:rPr>
                <w:noProof/>
              </w:rPr>
            </w:pPr>
          </w:p>
          <w:p w14:paraId="6781F431" w14:textId="6EA11E74" w:rsidR="00927577" w:rsidRDefault="00927577" w:rsidP="00927577">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927577" w:rsidRDefault="00927577" w:rsidP="00927577">
            <w:pPr>
              <w:pStyle w:val="TAL"/>
              <w:keepNext w:val="0"/>
              <w:keepLines w:val="0"/>
              <w:widowControl w:val="0"/>
            </w:pPr>
          </w:p>
        </w:tc>
      </w:tr>
      <w:tr w:rsidR="00927577"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927577" w:rsidRDefault="00927577" w:rsidP="00927577">
            <w:pPr>
              <w:pStyle w:val="TAL"/>
              <w:rPr>
                <w:noProof/>
              </w:rPr>
            </w:pPr>
            <w:r>
              <w:rPr>
                <w:noProof/>
                <w:lang w:eastAsia="zh-CN"/>
              </w:rPr>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927577" w:rsidRDefault="00927577" w:rsidP="00927577">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927577" w:rsidRDefault="00927577" w:rsidP="00927577">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927577" w:rsidRDefault="00927577" w:rsidP="00927577">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927577" w:rsidRDefault="00927577" w:rsidP="00927577">
            <w:pPr>
              <w:pStyle w:val="TAL"/>
              <w:rPr>
                <w:noProof/>
              </w:rPr>
            </w:pPr>
            <w:r>
              <w:rPr>
                <w:noProof/>
              </w:rPr>
              <w:t>This IE shall be present when UE Slice MBR(s) were received from the PCF for AM Policy.</w:t>
            </w:r>
          </w:p>
          <w:p w14:paraId="61CA44B3" w14:textId="77777777" w:rsidR="00927577" w:rsidRDefault="00927577" w:rsidP="00927577">
            <w:pPr>
              <w:pStyle w:val="TAL"/>
              <w:rPr>
                <w:noProof/>
              </w:rPr>
            </w:pPr>
          </w:p>
          <w:p w14:paraId="27BA84AF" w14:textId="77777777" w:rsidR="00927577" w:rsidRDefault="00927577" w:rsidP="00927577">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927577" w:rsidRDefault="00927577" w:rsidP="00927577">
            <w:pPr>
              <w:pStyle w:val="TAL"/>
              <w:keepNext w:val="0"/>
              <w:keepLines w:val="0"/>
              <w:widowControl w:val="0"/>
            </w:pPr>
          </w:p>
        </w:tc>
      </w:tr>
      <w:tr w:rsidR="00927577"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927577" w:rsidRDefault="00927577" w:rsidP="00927577">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927577" w:rsidRDefault="00927577" w:rsidP="0092757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927577" w:rsidRDefault="00927577" w:rsidP="00927577">
            <w:pPr>
              <w:pStyle w:val="TAL"/>
              <w:rPr>
                <w:rFonts w:cs="Arial"/>
                <w:szCs w:val="18"/>
                <w:lang w:val="en-US" w:eastAsia="zh-CN"/>
              </w:rPr>
            </w:pPr>
            <w:r>
              <w:rPr>
                <w:rFonts w:cs="Arial"/>
                <w:szCs w:val="18"/>
                <w:lang w:val="en-US" w:eastAsia="zh-CN"/>
              </w:rPr>
              <w:t>This IE shall be present if available.</w:t>
            </w:r>
          </w:p>
          <w:p w14:paraId="38878D8F" w14:textId="77777777" w:rsidR="00927577" w:rsidRDefault="00927577" w:rsidP="00927577">
            <w:pPr>
              <w:pStyle w:val="TAL"/>
              <w:rPr>
                <w:rFonts w:cs="Arial"/>
                <w:szCs w:val="18"/>
                <w:lang w:val="en-US" w:eastAsia="zh-CN"/>
              </w:rPr>
            </w:pPr>
          </w:p>
          <w:p w14:paraId="434E68E3" w14:textId="77777777" w:rsidR="00927577" w:rsidRDefault="00927577" w:rsidP="00927577">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927577" w:rsidRDefault="00927577" w:rsidP="00927577">
            <w:pPr>
              <w:pStyle w:val="TAL"/>
              <w:keepNext w:val="0"/>
              <w:keepLines w:val="0"/>
              <w:widowControl w:val="0"/>
            </w:pPr>
          </w:p>
        </w:tc>
      </w:tr>
      <w:tr w:rsidR="00927577"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927577" w:rsidRDefault="00927577" w:rsidP="00927577">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927577" w:rsidRDefault="00927577" w:rsidP="00927577">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927577" w:rsidRDefault="00927577" w:rsidP="00927577">
            <w:pPr>
              <w:pStyle w:val="TAL"/>
              <w:rPr>
                <w:rFonts w:cs="Arial"/>
                <w:szCs w:val="18"/>
                <w:lang w:val="en-US" w:eastAsia="zh-CN"/>
              </w:rPr>
            </w:pPr>
            <w:r>
              <w:rPr>
                <w:rFonts w:cs="Arial"/>
                <w:szCs w:val="18"/>
                <w:lang w:val="en-US" w:eastAsia="zh-CN"/>
              </w:rPr>
              <w:t>This shall be present, if available.</w:t>
            </w:r>
          </w:p>
          <w:p w14:paraId="09384AB4" w14:textId="77777777" w:rsidR="00927577" w:rsidRDefault="00927577" w:rsidP="00927577">
            <w:pPr>
              <w:pStyle w:val="TAL"/>
              <w:rPr>
                <w:rFonts w:cs="Arial"/>
                <w:szCs w:val="18"/>
                <w:lang w:val="en-US" w:eastAsia="zh-CN"/>
              </w:rPr>
            </w:pPr>
          </w:p>
          <w:p w14:paraId="4F9699A8" w14:textId="77777777" w:rsidR="00927577" w:rsidRDefault="00927577" w:rsidP="00927577">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927577" w:rsidRDefault="00927577" w:rsidP="00927577">
            <w:pPr>
              <w:pStyle w:val="TAL"/>
              <w:keepNext w:val="0"/>
              <w:keepLines w:val="0"/>
              <w:widowControl w:val="0"/>
            </w:pPr>
          </w:p>
        </w:tc>
      </w:tr>
      <w:tr w:rsidR="00927577"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927577" w:rsidRDefault="00927577" w:rsidP="00927577">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927577" w:rsidRDefault="00927577" w:rsidP="0092757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927577" w:rsidRDefault="00927577" w:rsidP="00927577">
            <w:pPr>
              <w:pStyle w:val="TAL"/>
              <w:rPr>
                <w:rFonts w:cs="Arial"/>
                <w:szCs w:val="18"/>
                <w:lang w:val="en-US" w:eastAsia="zh-CN"/>
              </w:rPr>
            </w:pPr>
            <w:r>
              <w:rPr>
                <w:rFonts w:cs="Arial"/>
                <w:szCs w:val="18"/>
                <w:lang w:val="en-US" w:eastAsia="zh-CN"/>
              </w:rPr>
              <w:t>This IE shall be present if available.</w:t>
            </w:r>
          </w:p>
          <w:p w14:paraId="229D722C" w14:textId="77777777" w:rsidR="00927577" w:rsidRDefault="00927577" w:rsidP="00927577">
            <w:pPr>
              <w:pStyle w:val="TAL"/>
              <w:rPr>
                <w:lang w:val="en-US"/>
              </w:rPr>
            </w:pPr>
          </w:p>
          <w:p w14:paraId="1B4A4E68" w14:textId="0D31C38D" w:rsidR="00927577" w:rsidRDefault="00927577" w:rsidP="00927577">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927577" w:rsidRDefault="00927577" w:rsidP="00927577">
            <w:pPr>
              <w:pStyle w:val="TAL"/>
              <w:keepNext w:val="0"/>
              <w:keepLines w:val="0"/>
              <w:widowControl w:val="0"/>
            </w:pPr>
          </w:p>
        </w:tc>
      </w:tr>
      <w:tr w:rsidR="007B223A" w:rsidRPr="003B2883" w14:paraId="299E84DE" w14:textId="77777777" w:rsidTr="005F48AD">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7B223A" w:rsidRDefault="007B223A" w:rsidP="007B223A">
            <w:pPr>
              <w:pStyle w:val="TAL"/>
              <w:rPr>
                <w:lang w:val="en-US" w:eastAsia="zh-CN"/>
              </w:rPr>
            </w:pPr>
            <w:r>
              <w:lastRenderedPageBreak/>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7B223A" w:rsidRDefault="007B223A" w:rsidP="007B223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7B223A" w:rsidRDefault="007B223A" w:rsidP="007B223A">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7B223A" w:rsidRDefault="007B223A" w:rsidP="007B223A">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7B223A" w:rsidRDefault="007B223A" w:rsidP="007B223A">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7B223A" w:rsidRDefault="007B223A" w:rsidP="007B223A">
            <w:pPr>
              <w:pStyle w:val="TAL"/>
              <w:rPr>
                <w:rFonts w:cs="Arial"/>
                <w:szCs w:val="18"/>
                <w:lang w:val="en-US" w:eastAsia="zh-CN"/>
              </w:rPr>
            </w:pPr>
          </w:p>
          <w:p w14:paraId="79A303CF" w14:textId="77777777" w:rsidR="007B223A" w:rsidRPr="00872133" w:rsidRDefault="007B223A" w:rsidP="007B223A">
            <w:pPr>
              <w:pStyle w:val="TAL"/>
            </w:pPr>
            <w:r w:rsidRPr="00872133">
              <w:t>When present, this IE shall be set as follows:</w:t>
            </w:r>
          </w:p>
          <w:p w14:paraId="7DD60F36" w14:textId="77777777" w:rsidR="007B223A" w:rsidRPr="003B2883" w:rsidRDefault="007B223A" w:rsidP="007B223A">
            <w:pPr>
              <w:pStyle w:val="TAL"/>
              <w:ind w:left="488" w:hanging="360"/>
            </w:pPr>
            <w:r w:rsidRPr="003B2883">
              <w:t>-</w:t>
            </w:r>
            <w:r w:rsidRPr="003B2883">
              <w:tab/>
              <w:t xml:space="preserve">true: </w:t>
            </w:r>
            <w:r>
              <w:t>UE is registered for Disaster Roaming service</w:t>
            </w:r>
            <w:r w:rsidRPr="003B2883">
              <w:t>;</w:t>
            </w:r>
          </w:p>
          <w:p w14:paraId="5AE043AE" w14:textId="181283EE" w:rsidR="007B223A" w:rsidRDefault="007B223A" w:rsidP="007B223A">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7B223A" w:rsidRDefault="007B223A" w:rsidP="007B223A">
            <w:pPr>
              <w:pStyle w:val="TAL"/>
              <w:keepNext w:val="0"/>
              <w:keepLines w:val="0"/>
              <w:widowControl w:val="0"/>
            </w:pPr>
          </w:p>
        </w:tc>
      </w:tr>
      <w:tr w:rsidR="007B223A"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7B223A" w:rsidRDefault="007B223A" w:rsidP="007B223A">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7B223A" w:rsidRDefault="007B223A" w:rsidP="007B223A">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7B223A" w:rsidRDefault="007B223A" w:rsidP="007B223A">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7B223A" w:rsidRDefault="007B223A" w:rsidP="007B223A">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7B223A" w:rsidRDefault="007B223A" w:rsidP="007B223A">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7B223A" w:rsidRDefault="007B223A" w:rsidP="007B223A">
            <w:pPr>
              <w:pStyle w:val="TAL"/>
              <w:rPr>
                <w:rFonts w:cs="Arial"/>
                <w:szCs w:val="18"/>
                <w:lang w:eastAsia="zh-CN"/>
              </w:rPr>
            </w:pPr>
          </w:p>
          <w:p w14:paraId="5CC79E92" w14:textId="1C0B4A24" w:rsidR="007B223A" w:rsidRDefault="007B223A" w:rsidP="007B223A">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7B223A" w:rsidRDefault="007B223A" w:rsidP="007B223A">
            <w:pPr>
              <w:pStyle w:val="TAL"/>
              <w:keepNext w:val="0"/>
              <w:keepLines w:val="0"/>
              <w:widowControl w:val="0"/>
            </w:pPr>
          </w:p>
        </w:tc>
      </w:tr>
      <w:tr w:rsidR="00612B6E" w:rsidRPr="003B2883" w14:paraId="3A46526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96708D" w14:textId="238F560C" w:rsidR="00612B6E" w:rsidRDefault="00612B6E" w:rsidP="00612B6E">
            <w:pPr>
              <w:pStyle w:val="TAL"/>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2C68B69A" w14:textId="4CE4E087" w:rsidR="00612B6E" w:rsidRPr="002F505B" w:rsidRDefault="00612B6E" w:rsidP="00612B6E">
            <w:pPr>
              <w:pStyle w:val="TAL"/>
              <w:rPr>
                <w:lang w:eastAsia="zh-CN"/>
              </w:rPr>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48320291" w14:textId="0386708A" w:rsidR="00612B6E" w:rsidRDefault="00612B6E" w:rsidP="00612B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1995F99" w14:textId="57981B46" w:rsidR="00612B6E" w:rsidRDefault="00612B6E" w:rsidP="00612B6E">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015B2EAA" w14:textId="77777777" w:rsidR="00612B6E" w:rsidRDefault="00612B6E" w:rsidP="00612B6E">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219E842" w14:textId="77777777" w:rsidR="00612B6E" w:rsidRDefault="00612B6E" w:rsidP="00612B6E">
            <w:pPr>
              <w:pStyle w:val="TAL"/>
              <w:rPr>
                <w:rFonts w:cs="Arial"/>
                <w:szCs w:val="18"/>
                <w:lang w:eastAsia="zh-CN"/>
              </w:rPr>
            </w:pPr>
          </w:p>
          <w:p w14:paraId="56EFDDCE" w14:textId="77777777" w:rsidR="00612B6E" w:rsidRDefault="00612B6E" w:rsidP="00612B6E">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33F55224" w14:textId="77777777" w:rsidR="00612B6E" w:rsidRDefault="00612B6E" w:rsidP="00612B6E">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655CF595" w14:textId="77777777" w:rsidR="00612B6E" w:rsidRDefault="00612B6E" w:rsidP="00612B6E">
            <w:pPr>
              <w:pStyle w:val="TAL"/>
              <w:keepNext w:val="0"/>
              <w:keepLines w:val="0"/>
              <w:widowControl w:val="0"/>
            </w:pPr>
          </w:p>
        </w:tc>
      </w:tr>
      <w:tr w:rsidR="00612B6E" w:rsidRPr="003B2883" w14:paraId="0EACAD4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F1BB887" w14:textId="4B1D0529" w:rsidR="00612B6E" w:rsidRDefault="00612B6E" w:rsidP="00612B6E">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65831531" w14:textId="335BC578" w:rsidR="00612B6E" w:rsidRPr="002F505B" w:rsidRDefault="00612B6E" w:rsidP="00612B6E">
            <w:pPr>
              <w:pStyle w:val="TAL"/>
              <w:rPr>
                <w:lang w:eastAsia="zh-CN"/>
              </w:rPr>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70D0E645" w14:textId="62B362AF" w:rsidR="00612B6E" w:rsidRDefault="00612B6E" w:rsidP="00612B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91ECD5F" w14:textId="16DDC877" w:rsidR="00612B6E" w:rsidRDefault="00612B6E" w:rsidP="00612B6E">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603E7E" w14:textId="77777777" w:rsidR="00612B6E" w:rsidRDefault="00612B6E" w:rsidP="00612B6E">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84A49A1" w14:textId="77777777" w:rsidR="00612B6E" w:rsidRDefault="00612B6E" w:rsidP="00612B6E">
            <w:pPr>
              <w:pStyle w:val="TAL"/>
              <w:rPr>
                <w:noProof/>
              </w:rPr>
            </w:pPr>
          </w:p>
          <w:p w14:paraId="4DB962FE" w14:textId="04F787E0" w:rsidR="00612B6E" w:rsidRDefault="00612B6E" w:rsidP="00612B6E">
            <w:pPr>
              <w:pStyle w:val="TAL"/>
              <w:rPr>
                <w:rFonts w:cs="Arial"/>
                <w:szCs w:val="18"/>
                <w:lang w:eastAsia="zh-CN"/>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5C178DED" w14:textId="77777777" w:rsidR="00612B6E" w:rsidRDefault="00612B6E" w:rsidP="00612B6E">
            <w:pPr>
              <w:pStyle w:val="TAL"/>
              <w:keepNext w:val="0"/>
              <w:keepLines w:val="0"/>
              <w:widowControl w:val="0"/>
            </w:pPr>
          </w:p>
        </w:tc>
      </w:tr>
      <w:tr w:rsidR="00927577"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927577" w:rsidRDefault="00927577" w:rsidP="00927577">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927577" w:rsidRDefault="00927577" w:rsidP="00927577">
            <w:pPr>
              <w:pStyle w:val="TAN"/>
            </w:pPr>
            <w:r>
              <w:t>NOTE 2:</w:t>
            </w:r>
            <w:r>
              <w:tab/>
              <w:t>A particular PDU session not supported by the target AMF shall not be transferred, e.g. MA-PDU session context shall not be transferred if target AMF does not support ATSSS.</w:t>
            </w:r>
          </w:p>
          <w:p w14:paraId="650A4BDF" w14:textId="39F548A5" w:rsidR="00927577" w:rsidRDefault="00927577" w:rsidP="00927577">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927577" w:rsidRDefault="00927577" w:rsidP="00927577">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927577" w:rsidRDefault="00927577" w:rsidP="00927577">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927577" w:rsidRDefault="00927577" w:rsidP="00927577">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927577" w:rsidRDefault="00927577" w:rsidP="00927577">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054" w:name="_Toc25156383"/>
      <w:bookmarkStart w:id="3055" w:name="_Toc34124685"/>
      <w:bookmarkStart w:id="3056" w:name="_Toc43207809"/>
      <w:bookmarkStart w:id="3057" w:name="_Toc49857279"/>
      <w:bookmarkStart w:id="3058" w:name="_Toc56677115"/>
      <w:bookmarkStart w:id="3059" w:name="_Toc56691638"/>
      <w:bookmarkStart w:id="3060" w:name="_Toc56698902"/>
      <w:bookmarkStart w:id="3061" w:name="_Toc89035137"/>
      <w:bookmarkStart w:id="3062" w:name="_Toc89064935"/>
      <w:bookmarkStart w:id="3063" w:name="_Toc89180234"/>
      <w:bookmarkStart w:id="3064" w:name="_Toc97071913"/>
      <w:bookmarkStart w:id="3065" w:name="_Toc183523422"/>
      <w:r w:rsidRPr="003B2883">
        <w:lastRenderedPageBreak/>
        <w:t>6.1.6.2.26</w:t>
      </w:r>
      <w:r w:rsidRPr="003B2883">
        <w:tab/>
        <w:t>Type: N2Sm</w:t>
      </w:r>
      <w:r w:rsidRPr="003B2883">
        <w:rPr>
          <w:lang w:val="en-US"/>
        </w:rPr>
        <w:t>Information</w:t>
      </w:r>
      <w:bookmarkEnd w:id="3054"/>
      <w:bookmarkEnd w:id="3055"/>
      <w:bookmarkEnd w:id="3056"/>
      <w:bookmarkEnd w:id="3057"/>
      <w:bookmarkEnd w:id="3058"/>
      <w:bookmarkEnd w:id="3059"/>
      <w:bookmarkEnd w:id="3060"/>
      <w:bookmarkEnd w:id="3061"/>
      <w:bookmarkEnd w:id="3062"/>
      <w:bookmarkEnd w:id="3063"/>
      <w:bookmarkEnd w:id="3064"/>
      <w:bookmarkEnd w:id="3065"/>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30A769A6"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rsidR="00B95277">
              <w:t>clause </w:t>
            </w:r>
            <w:r w:rsidR="00B95277" w:rsidRPr="003B2883">
              <w:t>9</w:t>
            </w:r>
            <w:r w:rsidRPr="003B2883">
              <w:t>.3.4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7777777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 if S-NSSAI for interworking is configured and used in the initial AMF, as specified in clause 4.11.1.2.2 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066" w:name="_Toc25156384"/>
      <w:bookmarkStart w:id="3067" w:name="_Toc34124686"/>
      <w:bookmarkStart w:id="3068" w:name="_Toc43207810"/>
      <w:bookmarkStart w:id="3069" w:name="_Toc49857280"/>
      <w:bookmarkStart w:id="3070" w:name="_Toc56677116"/>
      <w:bookmarkStart w:id="3071" w:name="_Toc56691639"/>
      <w:bookmarkStart w:id="3072" w:name="_Toc56698903"/>
      <w:bookmarkStart w:id="3073" w:name="_Toc89035138"/>
      <w:bookmarkStart w:id="3074" w:name="_Toc89064936"/>
      <w:bookmarkStart w:id="3075" w:name="_Toc89180235"/>
      <w:bookmarkStart w:id="3076" w:name="_Toc97071914"/>
      <w:bookmarkStart w:id="3077" w:name="_Toc183523423"/>
      <w:r w:rsidRPr="003B2883">
        <w:t>6.1.6.2.27</w:t>
      </w:r>
      <w:r w:rsidRPr="003B2883">
        <w:tab/>
        <w:t>Type: N2</w:t>
      </w:r>
      <w:r w:rsidRPr="003B2883">
        <w:rPr>
          <w:lang w:val="en-US"/>
        </w:rPr>
        <w:t>InfoContent</w:t>
      </w:r>
      <w:bookmarkEnd w:id="3066"/>
      <w:bookmarkEnd w:id="3067"/>
      <w:bookmarkEnd w:id="3068"/>
      <w:bookmarkEnd w:id="3069"/>
      <w:bookmarkEnd w:id="3070"/>
      <w:bookmarkEnd w:id="3071"/>
      <w:bookmarkEnd w:id="3072"/>
      <w:bookmarkEnd w:id="3073"/>
      <w:bookmarkEnd w:id="3074"/>
      <w:bookmarkEnd w:id="3075"/>
      <w:bookmarkEnd w:id="3076"/>
      <w:bookmarkEnd w:id="3077"/>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CB36677" w14:textId="77777777" w:rsidR="00602AC0" w:rsidRPr="003B2883" w:rsidRDefault="00602AC0" w:rsidP="001D4998">
            <w:pPr>
              <w:pStyle w:val="TAN"/>
            </w:pPr>
            <w:bookmarkStart w:id="3078"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AEDB32A" w14:textId="7777777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2B681506"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sidR="00B95277">
              <w:rPr>
                <w:lang w:eastAsia="zh-CN"/>
              </w:rPr>
              <w:t>clause 9</w:t>
            </w:r>
            <w:r>
              <w:rPr>
                <w:lang w:eastAsia="zh-CN"/>
              </w:rPr>
              <w:t xml:space="preserve">.4.7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078"/>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14:paraId="34515760" w14:textId="602F6792"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1AB5CED5"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rsidR="00B95277">
              <w:t>clause </w:t>
            </w:r>
            <w:r w:rsidR="00B95277" w:rsidRPr="003B2883">
              <w:t>6</w:t>
            </w:r>
            <w:r w:rsidRPr="003B2883">
              <w:t>.1.6.4.3.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079" w:name="_Toc25156385"/>
      <w:bookmarkStart w:id="3080" w:name="_Toc34124687"/>
      <w:bookmarkStart w:id="3081" w:name="_Toc43207811"/>
      <w:bookmarkStart w:id="3082" w:name="_Toc49857281"/>
      <w:bookmarkStart w:id="3083" w:name="_Toc56677117"/>
      <w:bookmarkStart w:id="3084" w:name="_Toc56691640"/>
      <w:bookmarkStart w:id="3085" w:name="_Toc56698904"/>
      <w:bookmarkStart w:id="3086" w:name="_Toc89035139"/>
      <w:bookmarkStart w:id="3087" w:name="_Toc89064937"/>
      <w:bookmarkStart w:id="3088" w:name="_Toc89180236"/>
      <w:bookmarkStart w:id="3089" w:name="_Toc97071915"/>
      <w:bookmarkStart w:id="3090" w:name="_Toc183523424"/>
      <w:r w:rsidRPr="003B2883">
        <w:lastRenderedPageBreak/>
        <w:t>6.1.6.2.28</w:t>
      </w:r>
      <w:r w:rsidRPr="003B2883">
        <w:tab/>
        <w:t>Type: NrppaInformation</w:t>
      </w:r>
      <w:bookmarkEnd w:id="3079"/>
      <w:bookmarkEnd w:id="3080"/>
      <w:bookmarkEnd w:id="3081"/>
      <w:bookmarkEnd w:id="3082"/>
      <w:bookmarkEnd w:id="3083"/>
      <w:bookmarkEnd w:id="3084"/>
      <w:bookmarkEnd w:id="3085"/>
      <w:bookmarkEnd w:id="3086"/>
      <w:bookmarkEnd w:id="3087"/>
      <w:bookmarkEnd w:id="3088"/>
      <w:bookmarkEnd w:id="3089"/>
      <w:bookmarkEnd w:id="3090"/>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091" w:name="_Toc25156386"/>
      <w:bookmarkStart w:id="3092" w:name="_Toc34124688"/>
      <w:bookmarkStart w:id="3093" w:name="_Toc43207812"/>
      <w:bookmarkStart w:id="3094" w:name="_Toc49857282"/>
      <w:bookmarkStart w:id="3095" w:name="_Toc56677118"/>
      <w:bookmarkStart w:id="3096" w:name="_Toc56691641"/>
      <w:bookmarkStart w:id="3097" w:name="_Toc56698905"/>
      <w:bookmarkStart w:id="3098" w:name="_Toc89035140"/>
      <w:bookmarkStart w:id="3099" w:name="_Toc89064938"/>
      <w:bookmarkStart w:id="3100" w:name="_Toc89180237"/>
      <w:bookmarkStart w:id="3101" w:name="_Toc97071916"/>
      <w:bookmarkStart w:id="3102" w:name="_Toc183523425"/>
      <w:r w:rsidRPr="003B2883">
        <w:lastRenderedPageBreak/>
        <w:t>6.1.6.2.29</w:t>
      </w:r>
      <w:r w:rsidRPr="003B2883">
        <w:tab/>
        <w:t>Type: PwsInformation</w:t>
      </w:r>
      <w:bookmarkEnd w:id="3091"/>
      <w:bookmarkEnd w:id="3092"/>
      <w:bookmarkEnd w:id="3093"/>
      <w:bookmarkEnd w:id="3094"/>
      <w:bookmarkEnd w:id="3095"/>
      <w:bookmarkEnd w:id="3096"/>
      <w:bookmarkEnd w:id="3097"/>
      <w:bookmarkEnd w:id="3098"/>
      <w:bookmarkEnd w:id="3099"/>
      <w:bookmarkEnd w:id="3100"/>
      <w:bookmarkEnd w:id="3101"/>
      <w:bookmarkEnd w:id="3102"/>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103"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103"/>
          <w:p w14:paraId="4688A2C6" w14:textId="77777777" w:rsidR="00357CF6" w:rsidRPr="003B2883" w:rsidRDefault="00357CF6" w:rsidP="00357CF6">
            <w:pPr>
              <w:pStyle w:val="TAL"/>
            </w:pPr>
            <w:r w:rsidRPr="003B2883">
              <w:t>The N2 information received from the RAN corresponds to</w:t>
            </w:r>
          </w:p>
          <w:p w14:paraId="02D9702F" w14:textId="2D05B454"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rsidR="00B95277">
              <w:t>clause </w:t>
            </w:r>
            <w:r w:rsidR="00B95277" w:rsidRPr="003B2883">
              <w:t>6</w:t>
            </w:r>
            <w:r w:rsidRPr="003B2883">
              <w:t>.1.6.4.3.3.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F27760" w14:textId="5FDC18ED" w:rsidR="00CD65E4" w:rsidRPr="003B2883" w:rsidRDefault="00CD65E4" w:rsidP="00CD65E4">
            <w:pPr>
              <w:pStyle w:val="TAL"/>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104" w:name="_Toc25156387"/>
      <w:bookmarkStart w:id="3105" w:name="_Toc34124689"/>
      <w:bookmarkStart w:id="3106" w:name="_Toc43207813"/>
      <w:bookmarkStart w:id="3107" w:name="_Toc49857283"/>
      <w:bookmarkStart w:id="3108" w:name="_Toc56677119"/>
      <w:bookmarkStart w:id="3109" w:name="_Toc56691642"/>
      <w:bookmarkStart w:id="3110" w:name="_Toc56698906"/>
      <w:bookmarkStart w:id="3111" w:name="_Toc89035141"/>
      <w:bookmarkStart w:id="3112" w:name="_Toc89064939"/>
      <w:bookmarkStart w:id="3113" w:name="_Toc89180238"/>
      <w:bookmarkStart w:id="3114" w:name="_Toc97071917"/>
      <w:bookmarkStart w:id="3115" w:name="_Toc183523426"/>
      <w:r w:rsidRPr="003B2883">
        <w:lastRenderedPageBreak/>
        <w:t>6.1.6.2.30</w:t>
      </w:r>
      <w:r w:rsidRPr="003B2883">
        <w:tab/>
        <w:t xml:space="preserve">Type: </w:t>
      </w:r>
      <w:r w:rsidRPr="003B2883">
        <w:rPr>
          <w:lang w:eastAsia="zh-CN"/>
        </w:rPr>
        <w:t>N1N2MsgTxfrFailureNotification</w:t>
      </w:r>
      <w:bookmarkEnd w:id="3104"/>
      <w:bookmarkEnd w:id="3105"/>
      <w:bookmarkEnd w:id="3106"/>
      <w:bookmarkEnd w:id="3107"/>
      <w:bookmarkEnd w:id="3108"/>
      <w:bookmarkEnd w:id="3109"/>
      <w:bookmarkEnd w:id="3110"/>
      <w:bookmarkEnd w:id="3111"/>
      <w:bookmarkEnd w:id="3112"/>
      <w:bookmarkEnd w:id="3113"/>
      <w:bookmarkEnd w:id="3114"/>
      <w:bookmarkEnd w:id="3115"/>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1D145873"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rsidR="00B95277">
              <w:t>clause 6</w:t>
            </w:r>
            <w:r>
              <w:t>.1.3.5.3.1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116" w:name="_Toc25156388"/>
      <w:bookmarkStart w:id="3117" w:name="_Toc34124690"/>
      <w:bookmarkStart w:id="3118" w:name="_Toc43207814"/>
      <w:bookmarkStart w:id="3119" w:name="_Toc49857284"/>
      <w:bookmarkStart w:id="3120" w:name="_Toc56677120"/>
      <w:bookmarkStart w:id="3121" w:name="_Toc56691643"/>
      <w:bookmarkStart w:id="3122" w:name="_Toc56698907"/>
      <w:bookmarkStart w:id="3123" w:name="_Toc89035142"/>
      <w:bookmarkStart w:id="3124" w:name="_Toc89064940"/>
      <w:bookmarkStart w:id="3125" w:name="_Toc89180239"/>
      <w:bookmarkStart w:id="3126" w:name="_Toc97071918"/>
      <w:bookmarkStart w:id="3127" w:name="_Toc183523427"/>
      <w:r w:rsidRPr="003B2883">
        <w:t>6.1.6.2.31</w:t>
      </w:r>
      <w:r w:rsidRPr="003B2883">
        <w:tab/>
        <w:t>Type: N1N2MessageTransferError</w:t>
      </w:r>
      <w:bookmarkEnd w:id="3116"/>
      <w:bookmarkEnd w:id="3117"/>
      <w:bookmarkEnd w:id="3118"/>
      <w:bookmarkEnd w:id="3119"/>
      <w:bookmarkEnd w:id="3120"/>
      <w:bookmarkEnd w:id="3121"/>
      <w:bookmarkEnd w:id="3122"/>
      <w:bookmarkEnd w:id="3123"/>
      <w:bookmarkEnd w:id="3124"/>
      <w:bookmarkEnd w:id="3125"/>
      <w:bookmarkEnd w:id="3126"/>
      <w:bookmarkEnd w:id="3127"/>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128" w:name="_Toc25156389"/>
      <w:bookmarkStart w:id="3129" w:name="_Toc34124691"/>
      <w:bookmarkStart w:id="3130" w:name="_Toc43207815"/>
      <w:bookmarkStart w:id="3131" w:name="_Toc49857285"/>
      <w:bookmarkStart w:id="3132" w:name="_Toc56677121"/>
      <w:bookmarkStart w:id="3133" w:name="_Toc56691644"/>
      <w:bookmarkStart w:id="3134" w:name="_Toc56698908"/>
      <w:bookmarkStart w:id="3135" w:name="_Toc89035143"/>
      <w:bookmarkStart w:id="3136" w:name="_Toc89064941"/>
      <w:bookmarkStart w:id="3137" w:name="_Toc89180240"/>
      <w:bookmarkStart w:id="3138" w:name="_Toc97071919"/>
      <w:bookmarkStart w:id="3139" w:name="_Toc183523428"/>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128"/>
      <w:bookmarkEnd w:id="3129"/>
      <w:bookmarkEnd w:id="3130"/>
      <w:bookmarkEnd w:id="3131"/>
      <w:bookmarkEnd w:id="3132"/>
      <w:bookmarkEnd w:id="3133"/>
      <w:bookmarkEnd w:id="3134"/>
      <w:bookmarkEnd w:id="3135"/>
      <w:bookmarkEnd w:id="3136"/>
      <w:bookmarkEnd w:id="3137"/>
      <w:bookmarkEnd w:id="3138"/>
      <w:bookmarkEnd w:id="3139"/>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5E56E72B" w14:textId="77777777"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3931642D" w14:textId="77777777" w:rsidR="00602AC0" w:rsidRPr="003B2883" w:rsidRDefault="00602AC0" w:rsidP="001D499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140" w:name="_Toc25156390"/>
      <w:bookmarkStart w:id="3141" w:name="_Toc34124692"/>
      <w:bookmarkStart w:id="3142" w:name="_Toc43207816"/>
      <w:bookmarkStart w:id="3143" w:name="_Toc49857286"/>
      <w:bookmarkStart w:id="3144" w:name="_Toc56677122"/>
      <w:bookmarkStart w:id="3145" w:name="_Toc56691645"/>
      <w:bookmarkStart w:id="3146" w:name="_Toc56698909"/>
      <w:bookmarkStart w:id="3147" w:name="_Toc89035144"/>
      <w:bookmarkStart w:id="3148" w:name="_Toc89064942"/>
      <w:bookmarkStart w:id="3149" w:name="_Toc89180241"/>
      <w:bookmarkStart w:id="3150" w:name="_Toc97071920"/>
      <w:bookmarkStart w:id="3151" w:name="_Toc183523429"/>
      <w:r w:rsidRPr="003B2883">
        <w:t>6.1.6.2.33</w:t>
      </w:r>
      <w:r w:rsidRPr="003B2883">
        <w:tab/>
        <w:t>Type: N2InformationTransferRspData</w:t>
      </w:r>
      <w:bookmarkEnd w:id="3140"/>
      <w:bookmarkEnd w:id="3141"/>
      <w:bookmarkEnd w:id="3142"/>
      <w:bookmarkEnd w:id="3143"/>
      <w:bookmarkEnd w:id="3144"/>
      <w:bookmarkEnd w:id="3145"/>
      <w:bookmarkEnd w:id="3146"/>
      <w:bookmarkEnd w:id="3147"/>
      <w:bookmarkEnd w:id="3148"/>
      <w:bookmarkEnd w:id="3149"/>
      <w:bookmarkEnd w:id="3150"/>
      <w:bookmarkEnd w:id="3151"/>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5CF45EFB"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152" w:name="_Toc25156391"/>
      <w:bookmarkStart w:id="3153" w:name="_Toc34124693"/>
      <w:bookmarkStart w:id="3154" w:name="_Toc43207817"/>
      <w:bookmarkStart w:id="3155" w:name="_Toc49857287"/>
      <w:bookmarkStart w:id="3156" w:name="_Toc56677123"/>
      <w:bookmarkStart w:id="3157" w:name="_Toc56691646"/>
      <w:bookmarkStart w:id="3158" w:name="_Toc56698910"/>
      <w:bookmarkStart w:id="3159" w:name="_Toc89035145"/>
      <w:bookmarkStart w:id="3160" w:name="_Toc89064943"/>
      <w:bookmarkStart w:id="3161" w:name="_Toc89180242"/>
      <w:bookmarkStart w:id="3162" w:name="_Toc97071921"/>
      <w:bookmarkStart w:id="3163" w:name="_Toc183523430"/>
      <w:r w:rsidRPr="003B2883">
        <w:lastRenderedPageBreak/>
        <w:t>6.1.6.2.34</w:t>
      </w:r>
      <w:r w:rsidRPr="003B2883">
        <w:tab/>
        <w:t xml:space="preserve">Type: </w:t>
      </w:r>
      <w:r w:rsidRPr="003B2883">
        <w:rPr>
          <w:lang w:eastAsia="zh-CN"/>
        </w:rPr>
        <w:t>MmContext</w:t>
      </w:r>
      <w:bookmarkEnd w:id="3152"/>
      <w:bookmarkEnd w:id="3153"/>
      <w:bookmarkEnd w:id="3154"/>
      <w:bookmarkEnd w:id="3155"/>
      <w:bookmarkEnd w:id="3156"/>
      <w:bookmarkEnd w:id="3157"/>
      <w:bookmarkEnd w:id="3158"/>
      <w:bookmarkEnd w:id="3159"/>
      <w:bookmarkEnd w:id="3160"/>
      <w:bookmarkEnd w:id="3161"/>
      <w:bookmarkEnd w:id="3162"/>
      <w:bookmarkEnd w:id="3163"/>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18B35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A0D21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47D1A03"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E5BDD34"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84479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BA782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14:paraId="601AB52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DA8158C" w14:textId="77777777"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544F4C0A" w14:textId="77777777"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C2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92F5C"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14:paraId="690EEF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BA534EB" w14:textId="77777777" w:rsidR="00BF16EC" w:rsidRPr="003B2883" w:rsidRDefault="00BF16EC" w:rsidP="00BF16EC">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tcPr>
          <w:p w14:paraId="0BEC16B5" w14:textId="77777777" w:rsidR="00BF16EC" w:rsidRPr="003B2883" w:rsidRDefault="00BF16E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639723" w14:textId="77777777"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AA1439" w14:textId="77777777" w:rsidR="00BF16EC" w:rsidRDefault="00BF16E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BF16EC" w:rsidRDefault="00BF16EC" w:rsidP="00BF16EC">
            <w:pPr>
              <w:pStyle w:val="TAL"/>
              <w:rPr>
                <w:rFonts w:cs="Arial"/>
                <w:szCs w:val="18"/>
                <w:lang w:eastAsia="zh-CN"/>
              </w:rPr>
            </w:pPr>
          </w:p>
          <w:p w14:paraId="63F5D590" w14:textId="77777777"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14:paraId="5652064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D0D64B5" w14:textId="77777777" w:rsidR="00BF16EC" w:rsidRPr="003B2883" w:rsidRDefault="00BF16EC" w:rsidP="00BF16EC">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05DD820C"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D41C8E"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583765"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14:paraId="639292F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3C8349A" w14:textId="77777777" w:rsidR="00BF16EC" w:rsidRPr="003B2883" w:rsidRDefault="00BF16EC" w:rsidP="00BF16EC">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5296CB1D"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9CD86C"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6277A7A"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14:paraId="13EBB59F"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91C8591" w14:textId="77777777" w:rsidR="00BF16EC" w:rsidRPr="003B2883" w:rsidRDefault="00BF16EC" w:rsidP="00BF16EC">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263CC6DF" w14:textId="77777777" w:rsidR="00BF16EC" w:rsidRPr="003B2883" w:rsidRDefault="00BF16E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4083B"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CB43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14:paraId="55E5469E"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4A35B58" w14:textId="77777777"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19F41CDB" w14:textId="77777777"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18307F"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095A97"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14:paraId="2E0ABB1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7D30D97" w14:textId="77777777" w:rsidR="00BF16EC" w:rsidRPr="003B2883" w:rsidRDefault="00BF16EC" w:rsidP="00BF16EC">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56BD2CCD"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0C7FB2"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C8B7B6D"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14:paraId="64D7C87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CB77D66" w14:textId="77777777" w:rsidR="00BF16EC" w:rsidRPr="003B2883" w:rsidRDefault="00BF16EC" w:rsidP="00BF16EC">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14:paraId="5652A66B" w14:textId="77777777" w:rsidR="00BF16EC" w:rsidRPr="003B2883"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28C1D7"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A130B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14:paraId="3B1DEB6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330042" w14:textId="77777777" w:rsidR="00BF16EC" w:rsidRPr="003B2883" w:rsidRDefault="00BF16EC" w:rsidP="00BF16EC">
            <w:pPr>
              <w:pStyle w:val="TAL"/>
              <w:rPr>
                <w:lang w:eastAsia="zh-CN"/>
              </w:rPr>
            </w:pPr>
            <w:r>
              <w:rPr>
                <w:rFonts w:hint="eastAsia"/>
                <w:lang w:eastAsia="zh-CN"/>
              </w:rPr>
              <w:t>a</w:t>
            </w:r>
            <w:r>
              <w:rPr>
                <w:lang w:eastAsia="zh-CN"/>
              </w:rPr>
              <w:t>llowedHomeNssai</w:t>
            </w:r>
          </w:p>
        </w:tc>
        <w:tc>
          <w:tcPr>
            <w:tcW w:w="1559" w:type="dxa"/>
            <w:tcBorders>
              <w:top w:val="single" w:sz="4" w:space="0" w:color="auto"/>
              <w:left w:val="single" w:sz="4" w:space="0" w:color="auto"/>
              <w:bottom w:val="single" w:sz="4" w:space="0" w:color="auto"/>
              <w:right w:val="single" w:sz="4" w:space="0" w:color="auto"/>
            </w:tcBorders>
          </w:tcPr>
          <w:p w14:paraId="509DBB31"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2068CD" w14:textId="77777777"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614195" w14:textId="77777777"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14:paraId="67965D5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5DD05C5" w14:textId="77777777" w:rsidR="00BF16EC" w:rsidRPr="003B2883" w:rsidRDefault="00BF16EC" w:rsidP="00BF16EC">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14:paraId="0B331C41" w14:textId="77777777" w:rsidR="00BF16EC" w:rsidRPr="003B2883" w:rsidRDefault="00BF16EC" w:rsidP="00BF16EC">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D11F1"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862716" w14:textId="77777777"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14:paraId="706056E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87D775" w14:textId="77777777" w:rsidR="00BF16EC" w:rsidRPr="003B2883" w:rsidRDefault="00BF16EC" w:rsidP="00BF16EC">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0C6158DB" w14:textId="77777777" w:rsidR="00BF16EC" w:rsidRPr="003B2883" w:rsidRDefault="00BF16EC" w:rsidP="00BF16EC">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9E7E36" w14:textId="77777777"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75CDB92" w14:textId="77A302C1"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rsidR="00B95277">
              <w:t>clause </w:t>
            </w:r>
            <w:r w:rsidR="00B95277" w:rsidRPr="003B2883">
              <w:t>4</w:t>
            </w:r>
            <w:r w:rsidRPr="003B2883">
              <w:t>.15.6.3.</w:t>
            </w:r>
          </w:p>
        </w:tc>
      </w:tr>
      <w:tr w:rsidR="003E5973" w:rsidRPr="003B2883" w14:paraId="72767D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3CC43EE" w14:textId="3072D8E3" w:rsidR="003E5973" w:rsidRPr="003B2883" w:rsidRDefault="003E5973" w:rsidP="003E5973">
            <w:pPr>
              <w:pStyle w:val="TAL"/>
              <w:rPr>
                <w:lang w:eastAsia="zh-CN"/>
              </w:rPr>
            </w:pPr>
            <w:r>
              <w:rPr>
                <w:lang w:eastAsia="zh-CN"/>
              </w:rPr>
              <w:t>ueDifferentiationInfo</w:t>
            </w:r>
          </w:p>
        </w:tc>
        <w:tc>
          <w:tcPr>
            <w:tcW w:w="1559" w:type="dxa"/>
            <w:tcBorders>
              <w:top w:val="single" w:sz="4" w:space="0" w:color="auto"/>
              <w:left w:val="single" w:sz="4" w:space="0" w:color="auto"/>
              <w:bottom w:val="single" w:sz="4" w:space="0" w:color="auto"/>
              <w:right w:val="single" w:sz="4" w:space="0" w:color="auto"/>
            </w:tcBorders>
          </w:tcPr>
          <w:p w14:paraId="2E56F78D" w14:textId="40F75195" w:rsidR="003E5973" w:rsidRPr="003B2883" w:rsidRDefault="003E5973" w:rsidP="003E5973">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13861C" w14:textId="399CD701"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0CC88C" w14:textId="50F11E80" w:rsidR="003E5973" w:rsidRPr="003B2883" w:rsidRDefault="003E5973" w:rsidP="003E5973">
            <w:pPr>
              <w:pStyle w:val="TAL"/>
            </w:pPr>
            <w:r>
              <w:rPr>
                <w:lang w:eastAsia="zh-CN"/>
              </w:rPr>
              <w:t xml:space="preserve">This IE shall be present if available. When present it shall indicate </w:t>
            </w:r>
            <w:r>
              <w:t>UE Differentiation Information and its validity period</w:t>
            </w:r>
            <w:r>
              <w:rPr>
                <w:lang w:eastAsia="zh-CN"/>
              </w:rPr>
              <w:t>.</w:t>
            </w:r>
          </w:p>
        </w:tc>
      </w:tr>
      <w:tr w:rsidR="003E5973" w:rsidRPr="003B2883" w14:paraId="35109E6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AF337E8" w14:textId="77777777" w:rsidR="003E5973" w:rsidRPr="003B2883" w:rsidRDefault="003E5973" w:rsidP="003E5973">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14:paraId="1FB4A483" w14:textId="77777777" w:rsidR="003E5973" w:rsidRPr="003B2883" w:rsidRDefault="003E5973" w:rsidP="003E5973">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9C8898"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31101A" w14:textId="77777777" w:rsidR="003E5973" w:rsidRDefault="003E5973" w:rsidP="003E5973">
            <w:pPr>
              <w:pStyle w:val="TAL"/>
            </w:pPr>
            <w:r>
              <w:t>This IE shall be present if the source AMF supports RACS feature and if available. When present it shall be the PLMN-assigned UE Radio Capability ID.</w:t>
            </w:r>
          </w:p>
          <w:p w14:paraId="374389F7" w14:textId="77777777" w:rsidR="003E5973" w:rsidRPr="003B2883" w:rsidRDefault="003E5973" w:rsidP="003E5973">
            <w:pPr>
              <w:pStyle w:val="TAL"/>
            </w:pPr>
            <w:r>
              <w:t>(NOTE 1)</w:t>
            </w:r>
          </w:p>
        </w:tc>
      </w:tr>
      <w:tr w:rsidR="003E5973" w:rsidRPr="003B2883" w14:paraId="3FDC5FC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99893F4" w14:textId="77777777" w:rsidR="003E5973" w:rsidRPr="003B2883" w:rsidRDefault="003E5973" w:rsidP="003E5973">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14:paraId="4D70D1A1" w14:textId="77777777" w:rsidR="003E5973" w:rsidRPr="003B2883" w:rsidRDefault="003E5973" w:rsidP="003E5973">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62A93A"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0030B7B" w14:textId="77777777" w:rsidR="003E5973" w:rsidRPr="003B2883" w:rsidRDefault="003E5973" w:rsidP="003E5973">
            <w:pPr>
              <w:pStyle w:val="TAL"/>
            </w:pPr>
            <w:r>
              <w:t>This IE shall be present if the source AMF supports RACS feature and if available. When present it shall be the Manufacturer-assigned UE Radio Capability ID.</w:t>
            </w:r>
          </w:p>
        </w:tc>
      </w:tr>
      <w:tr w:rsidR="003E5973" w:rsidRPr="003B2883" w14:paraId="61BA594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4540787" w14:textId="77777777" w:rsidR="003E5973" w:rsidRPr="003B2883" w:rsidRDefault="003E5973" w:rsidP="003E5973">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14:paraId="26B18788" w14:textId="77777777" w:rsidR="003E5973" w:rsidRPr="003B2883" w:rsidRDefault="003E5973" w:rsidP="003E597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E80DB"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F2191E" w14:textId="77777777" w:rsidR="003E5973" w:rsidRPr="003B2883" w:rsidRDefault="003E5973" w:rsidP="003E5973">
            <w:pPr>
              <w:pStyle w:val="TAL"/>
            </w:pPr>
            <w:r>
              <w:t>This IE shall be present if the source AMF supports RACS feature and if available. When present it shall be the UCMF allocated dicEntryId received from the UCMF.</w:t>
            </w:r>
          </w:p>
        </w:tc>
      </w:tr>
      <w:tr w:rsidR="003E5973" w:rsidRPr="003B2883" w14:paraId="7DE118E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0000A3" w14:textId="77777777" w:rsidR="003E5973" w:rsidRDefault="003E5973" w:rsidP="003E5973">
            <w:pPr>
              <w:pStyle w:val="TAL"/>
              <w:rPr>
                <w:lang w:eastAsia="zh-CN"/>
              </w:rPr>
            </w:pPr>
            <w:r w:rsidRPr="0065247F">
              <w:rPr>
                <w:lang w:eastAsia="zh-CN"/>
              </w:rPr>
              <w:lastRenderedPageBreak/>
              <w:t>n3IwfId</w:t>
            </w:r>
          </w:p>
        </w:tc>
        <w:tc>
          <w:tcPr>
            <w:tcW w:w="1559" w:type="dxa"/>
            <w:tcBorders>
              <w:top w:val="single" w:sz="4" w:space="0" w:color="auto"/>
              <w:left w:val="single" w:sz="4" w:space="0" w:color="auto"/>
              <w:bottom w:val="single" w:sz="4" w:space="0" w:color="auto"/>
              <w:right w:val="single" w:sz="4" w:space="0" w:color="auto"/>
            </w:tcBorders>
          </w:tcPr>
          <w:p w14:paraId="2C25531E" w14:textId="77777777" w:rsidR="003E5973" w:rsidRDefault="003E5973" w:rsidP="003E5973">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494544"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F2FF85" w14:textId="28D091A5" w:rsidR="003E5973" w:rsidRPr="0065247F" w:rsidRDefault="003E5973" w:rsidP="003E5973">
            <w:pPr>
              <w:pStyle w:val="TAL"/>
              <w:rPr>
                <w:rFonts w:cs="Arial"/>
                <w:szCs w:val="18"/>
                <w:lang w:val="en-US" w:eastAsia="zh-CN"/>
              </w:rPr>
            </w:pPr>
            <w:r>
              <w:rPr>
                <w:rFonts w:cs="Arial"/>
                <w:szCs w:val="18"/>
                <w:lang w:val="en-US" w:eastAsia="zh-CN"/>
              </w:rPr>
              <w:t xml:space="preserve">This IE shall be present </w:t>
            </w:r>
            <w:r>
              <w:rPr>
                <w:rFonts w:hint="eastAsia"/>
                <w:lang w:eastAsia="zh-CN"/>
              </w:rPr>
              <w:t xml:space="preserve">during Registration procedure with AMF changes as specified in </w:t>
            </w:r>
            <w:r w:rsidR="00B95277">
              <w:rPr>
                <w:rFonts w:hint="eastAsia"/>
                <w:lang w:eastAsia="zh-CN"/>
              </w:rPr>
              <w:t>clause</w:t>
            </w:r>
            <w:r w:rsidR="00B95277">
              <w:rPr>
                <w:lang w:eastAsia="zh-CN"/>
              </w:rPr>
              <w:t> </w:t>
            </w:r>
            <w:r w:rsidR="00B95277">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002A4840">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rsidR="004A456B">
              <w:t xml:space="preserve"> 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0E41658A"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3E5973" w:rsidRPr="003B2883" w14:paraId="24AEBBF7"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F85317B" w14:textId="77777777" w:rsidR="003E5973" w:rsidRDefault="003E5973" w:rsidP="003E5973">
            <w:pPr>
              <w:pStyle w:val="TAL"/>
              <w:rPr>
                <w:lang w:eastAsia="zh-CN"/>
              </w:rPr>
            </w:pPr>
            <w:r>
              <w:rPr>
                <w:lang w:eastAsia="zh-CN"/>
              </w:rPr>
              <w:t>wagfId</w:t>
            </w:r>
          </w:p>
        </w:tc>
        <w:tc>
          <w:tcPr>
            <w:tcW w:w="1559" w:type="dxa"/>
            <w:tcBorders>
              <w:top w:val="single" w:sz="4" w:space="0" w:color="auto"/>
              <w:left w:val="single" w:sz="4" w:space="0" w:color="auto"/>
              <w:bottom w:val="single" w:sz="4" w:space="0" w:color="auto"/>
              <w:right w:val="single" w:sz="4" w:space="0" w:color="auto"/>
            </w:tcBorders>
          </w:tcPr>
          <w:p w14:paraId="73C81452"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64C2FC" w14:textId="77777777" w:rsidR="003E5973" w:rsidRDefault="003E5973" w:rsidP="003E5973">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9913B7" w14:textId="60C1FBBD"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B95277">
              <w:rPr>
                <w:lang w:eastAsia="zh-CN"/>
              </w:rPr>
              <w:t>clause 4</w:t>
            </w:r>
            <w:r>
              <w:rPr>
                <w:lang w:eastAsia="zh-CN"/>
              </w:rPr>
              <w:t>.2.2.2 of 3GPP</w:t>
            </w:r>
            <w:r>
              <w:rPr>
                <w:lang w:val="en-US" w:eastAsia="zh-CN"/>
              </w:rPr>
              <w:t> TS 23.502 [3]</w:t>
            </w:r>
            <w:r w:rsidR="00934248">
              <w:rPr>
                <w:lang w:val="en-US" w:eastAsia="zh-CN"/>
              </w:rPr>
              <w:t xml:space="preserve"> and inter AMF handover procedure</w:t>
            </w:r>
            <w:r>
              <w:rPr>
                <w:lang w:val="en-US" w:eastAsia="zh-CN"/>
              </w:rPr>
              <w:t xml:space="preserve">,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W-AGF</w:t>
            </w:r>
            <w:r w:rsidR="004A456B">
              <w:rPr>
                <w:lang w:eastAsia="zh-CN"/>
              </w:rPr>
              <w:t xml:space="preserve"> </w:t>
            </w:r>
            <w:r w:rsidR="004A456B">
              <w:t>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1D9628FA" w14:textId="77777777" w:rsidR="003E5973" w:rsidRDefault="003E5973" w:rsidP="003E5973">
            <w:pPr>
              <w:pStyle w:val="TAL"/>
            </w:pPr>
            <w:r>
              <w:rPr>
                <w:rFonts w:cs="Arial"/>
                <w:szCs w:val="18"/>
                <w:lang w:eastAsia="zh-CN"/>
              </w:rPr>
              <w:t>When present, this IE shall contain the Global RAN Node ID of W-AGF</w:t>
            </w:r>
            <w:r>
              <w:rPr>
                <w:rFonts w:eastAsia="MS Mincho" w:cs="Arial"/>
                <w:lang w:eastAsia="ja-JP"/>
              </w:rPr>
              <w:t>.</w:t>
            </w:r>
          </w:p>
        </w:tc>
      </w:tr>
      <w:tr w:rsidR="003E5973" w:rsidRPr="003B2883" w14:paraId="6A3064B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E6DAE99" w14:textId="77777777" w:rsidR="003E5973" w:rsidRDefault="003E5973" w:rsidP="003E5973">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14:paraId="30D00271"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CF958" w14:textId="77777777" w:rsidR="003E5973" w:rsidRDefault="003E5973" w:rsidP="003E597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368C4C" w14:textId="2177DEB0"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B95277">
              <w:rPr>
                <w:lang w:eastAsia="zh-CN"/>
              </w:rPr>
              <w:t>clause 4</w:t>
            </w:r>
            <w:r>
              <w:rPr>
                <w:lang w:eastAsia="zh-CN"/>
              </w:rPr>
              <w:t>.2.2.2 of 3GPP</w:t>
            </w:r>
            <w:r>
              <w:rPr>
                <w:lang w:val="en-US" w:eastAsia="zh-CN"/>
              </w:rPr>
              <w:t> TS 23.502 [3]</w:t>
            </w:r>
            <w:r w:rsidR="00934248">
              <w:rPr>
                <w:lang w:val="en-US" w:eastAsia="zh-CN"/>
              </w:rPr>
              <w:t xml:space="preserve"> and inter AMF handover procedure</w:t>
            </w:r>
            <w:r>
              <w:rPr>
                <w:lang w:val="en-US" w:eastAsia="zh-CN"/>
              </w:rPr>
              <w:t xml:space="preserve">,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TNGF</w:t>
            </w:r>
            <w:r w:rsidR="004A456B">
              <w:rPr>
                <w:lang w:eastAsia="zh-CN"/>
              </w:rPr>
              <w:t xml:space="preserve"> </w:t>
            </w:r>
            <w:r w:rsidR="004A456B">
              <w:t>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68B10597" w14:textId="77777777" w:rsidR="003E5973" w:rsidRDefault="003E5973" w:rsidP="003E5973">
            <w:pPr>
              <w:pStyle w:val="TAL"/>
            </w:pPr>
            <w:r>
              <w:rPr>
                <w:rFonts w:cs="Arial"/>
                <w:szCs w:val="18"/>
                <w:lang w:eastAsia="zh-CN"/>
              </w:rPr>
              <w:t>When present, this IE shall contain the Global RAN Node ID of TNGF</w:t>
            </w:r>
            <w:r>
              <w:rPr>
                <w:rFonts w:eastAsia="MS Mincho" w:cs="Arial"/>
                <w:lang w:eastAsia="ja-JP"/>
              </w:rPr>
              <w:t>.</w:t>
            </w:r>
          </w:p>
        </w:tc>
      </w:tr>
      <w:tr w:rsidR="003E5973" w:rsidRPr="003B2883" w14:paraId="40B5ED5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D94D224" w14:textId="77777777" w:rsidR="003E5973" w:rsidRDefault="003E5973" w:rsidP="003E5973">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14:paraId="314E8D1D" w14:textId="77777777" w:rsidR="003E5973" w:rsidRDefault="003E5973" w:rsidP="003E5973">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FB643"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100B8C" w14:textId="32F215B2" w:rsidR="003E5973" w:rsidRPr="0065247F" w:rsidRDefault="003E5973" w:rsidP="003E5973">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 xml:space="preserve">during Registration procedure with AMF changes, as specified in </w:t>
            </w:r>
            <w:r w:rsidR="00B95277">
              <w:rPr>
                <w:rFonts w:hint="eastAsia"/>
                <w:lang w:eastAsia="zh-CN"/>
              </w:rPr>
              <w:t>clause</w:t>
            </w:r>
            <w:r w:rsidR="00B95277">
              <w:rPr>
                <w:lang w:eastAsia="zh-CN"/>
              </w:rPr>
              <w:t> </w:t>
            </w:r>
            <w:r w:rsidR="00B95277">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00934248">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/W-AGF/TNGF</w:t>
            </w:r>
            <w:r w:rsidR="004A456B">
              <w:rPr>
                <w:lang w:eastAsia="zh-CN"/>
              </w:rPr>
              <w:t xml:space="preserve"> </w:t>
            </w:r>
            <w:r w:rsidR="004A456B">
              <w:t>and if the PDU sessions associated with the non-3GPP access are transferred to the new AMF (see clause </w:t>
            </w:r>
            <w:r w:rsidR="004A456B" w:rsidRPr="003B2883">
              <w:t>5.2.2.2.1.1</w:t>
            </w:r>
            <w:r w:rsidR="00DF6207">
              <w:t xml:space="preserve"> and 5.2.2.2.3.1</w:t>
            </w:r>
            <w:r w:rsidR="004A456B">
              <w:t>)</w:t>
            </w:r>
            <w:r>
              <w:rPr>
                <w:rFonts w:cs="Arial"/>
                <w:szCs w:val="18"/>
                <w:lang w:val="en-US" w:eastAsia="zh-CN"/>
              </w:rPr>
              <w:t>.</w:t>
            </w:r>
          </w:p>
          <w:p w14:paraId="0897C039"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3E5973" w:rsidRPr="003B2883" w14:paraId="314D281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E5E5FD9" w14:textId="77777777" w:rsidR="003E5973" w:rsidRDefault="003E5973" w:rsidP="003E5973">
            <w:pPr>
              <w:pStyle w:val="TAL"/>
              <w:rPr>
                <w:lang w:eastAsia="zh-CN"/>
              </w:rPr>
            </w:pPr>
            <w:r>
              <w:rPr>
                <w:lang w:eastAsia="zh-CN"/>
              </w:rPr>
              <w:t>nssaaStatusList</w:t>
            </w:r>
          </w:p>
        </w:tc>
        <w:tc>
          <w:tcPr>
            <w:tcW w:w="1559" w:type="dxa"/>
            <w:tcBorders>
              <w:top w:val="single" w:sz="4" w:space="0" w:color="auto"/>
              <w:left w:val="single" w:sz="4" w:space="0" w:color="auto"/>
              <w:bottom w:val="single" w:sz="4" w:space="0" w:color="auto"/>
              <w:right w:val="single" w:sz="4" w:space="0" w:color="auto"/>
            </w:tcBorders>
          </w:tcPr>
          <w:p w14:paraId="258FC161" w14:textId="77777777" w:rsidR="003E5973" w:rsidRPr="0065247F" w:rsidRDefault="003E5973" w:rsidP="003E5973">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0720C"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D93FC90" w14:textId="3DFB2D28" w:rsidR="003E5973" w:rsidRDefault="003E5973" w:rsidP="003E5973">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w:t>
            </w:r>
            <w:r w:rsidR="00B95277">
              <w:rPr>
                <w:lang w:val="en-US" w:eastAsia="zh-CN"/>
              </w:rPr>
              <w:t>clause </w:t>
            </w:r>
            <w:r w:rsidR="00B95277" w:rsidRPr="009E0DE1">
              <w:t>5</w:t>
            </w:r>
            <w:r w:rsidRPr="009E0DE1">
              <w:t>.15.5.2.1</w:t>
            </w:r>
            <w:r>
              <w:t xml:space="preserve"> and </w:t>
            </w:r>
            <w:r w:rsidRPr="003B2883">
              <w:t>3GPP TS 23.502 [3]</w:t>
            </w:r>
            <w:r>
              <w:t xml:space="preserve"> </w:t>
            </w:r>
            <w:r w:rsidR="00B95277">
              <w:t>clause </w:t>
            </w:r>
            <w:r w:rsidR="00B95277" w:rsidRPr="00140E21">
              <w:t>5</w:t>
            </w:r>
            <w:r w:rsidRPr="00140E21">
              <w:t>.2.2.2.2</w:t>
            </w:r>
            <w:r>
              <w:t>.</w:t>
            </w:r>
          </w:p>
        </w:tc>
      </w:tr>
      <w:tr w:rsidR="003E5973" w:rsidRPr="003B2883" w14:paraId="5122E52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8078C8F" w14:textId="77777777" w:rsidR="003E5973" w:rsidRDefault="003E5973" w:rsidP="003E5973">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14:paraId="54A84F78" w14:textId="77777777" w:rsidR="003E5973" w:rsidRPr="0065247F" w:rsidRDefault="003E5973" w:rsidP="003E5973">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5BAE79"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41388A" w14:textId="77777777" w:rsidR="003E5973" w:rsidRDefault="003E5973" w:rsidP="003E5973">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F90DA5" w:rsidRPr="003B2883" w14:paraId="6C9756A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C0A30A2" w14:textId="19264921" w:rsidR="00F90DA5" w:rsidRDefault="00F90DA5" w:rsidP="00F90DA5">
            <w:pPr>
              <w:pStyle w:val="TAL"/>
              <w:rPr>
                <w:lang w:eastAsia="zh-CN"/>
              </w:rPr>
            </w:pPr>
            <w:r>
              <w:t>uuaaMmStatus</w:t>
            </w:r>
          </w:p>
        </w:tc>
        <w:tc>
          <w:tcPr>
            <w:tcW w:w="1559" w:type="dxa"/>
            <w:tcBorders>
              <w:top w:val="single" w:sz="4" w:space="0" w:color="auto"/>
              <w:left w:val="single" w:sz="4" w:space="0" w:color="auto"/>
              <w:bottom w:val="single" w:sz="4" w:space="0" w:color="auto"/>
              <w:right w:val="single" w:sz="4" w:space="0" w:color="auto"/>
            </w:tcBorders>
          </w:tcPr>
          <w:p w14:paraId="7DF85F76" w14:textId="6CD035DA" w:rsidR="00F90DA5" w:rsidRPr="003B2883" w:rsidRDefault="00F90DA5" w:rsidP="00F90DA5">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F90DA5" w:rsidRDefault="00F90DA5" w:rsidP="00F90DA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72A12C2" w14:textId="70379ED6" w:rsidR="00F90DA5" w:rsidRDefault="00F90DA5" w:rsidP="00F90DA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064B6F8" w14:textId="77777777" w:rsidR="009119F4" w:rsidRDefault="00F90DA5" w:rsidP="00F90DA5">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F90DA5" w:rsidRPr="003B2883" w:rsidRDefault="00F90DA5" w:rsidP="00F90DA5">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r>
      <w:tr w:rsidR="003E5973" w:rsidRPr="003B2883" w14:paraId="7A52C6D5" w14:textId="77777777" w:rsidTr="000245A2">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14:paraId="42BD7C35" w14:textId="0A699636" w:rsidR="003E5973" w:rsidRPr="003B2883" w:rsidRDefault="003E5973" w:rsidP="003E5973">
            <w:pPr>
              <w:pStyle w:val="TAN"/>
              <w:rPr>
                <w:rFonts w:cs="Arial"/>
                <w:szCs w:val="18"/>
                <w:lang w:eastAsia="zh-CN"/>
              </w:rPr>
            </w:pPr>
            <w:r w:rsidRPr="003B2883">
              <w:t xml:space="preserve">NOTE </w:t>
            </w:r>
            <w:r>
              <w:t>1</w:t>
            </w:r>
            <w:r w:rsidRPr="003B2883">
              <w:t>:</w:t>
            </w:r>
            <w:r w:rsidRPr="003B2883">
              <w:tab/>
            </w:r>
            <w:r w:rsidRPr="00FC5A0B">
              <w:t xml:space="preserve">If the AMF supports RACS and the AMF detects that the selected PLMN during a service request procedure is different from the currently registered PLMN for the UE, the AMF stores the UE Radio Capability ID of the newly selected PLMN in the UE context as described in </w:t>
            </w:r>
            <w:r w:rsidR="00B95277" w:rsidRPr="00FC5A0B">
              <w:t>clause</w:t>
            </w:r>
            <w:r w:rsidR="00B95277">
              <w:t> </w:t>
            </w:r>
            <w:r w:rsidR="00B95277" w:rsidRPr="00FC5A0B">
              <w:t>5</w:t>
            </w:r>
            <w:r w:rsidRPr="00FC5A0B">
              <w:t>.2.3.2 of 3GPP</w:t>
            </w:r>
            <w:r>
              <w:t> </w:t>
            </w:r>
            <w:r w:rsidRPr="00FC5A0B">
              <w:t>TS</w:t>
            </w:r>
            <w:r>
              <w:t> </w:t>
            </w:r>
            <w:r w:rsidRPr="00FC5A0B">
              <w:t>23.502</w:t>
            </w:r>
            <w:r>
              <w:t> </w:t>
            </w:r>
            <w:r w:rsidRPr="00FC5A0B">
              <w:t>[3], and provides this UE Radio Capability ID to the target AMF during any subsequent inter-AMF mobility.</w:t>
            </w:r>
          </w:p>
        </w:tc>
      </w:tr>
    </w:tbl>
    <w:p w14:paraId="54A2C174" w14:textId="77777777" w:rsidR="00602AC0" w:rsidRPr="003B2883" w:rsidRDefault="00602AC0" w:rsidP="00602AC0"/>
    <w:p w14:paraId="02E46486" w14:textId="77777777" w:rsidR="00602AC0" w:rsidRPr="003B2883" w:rsidRDefault="00602AC0" w:rsidP="00602AC0">
      <w:pPr>
        <w:pStyle w:val="Heading5"/>
        <w:rPr>
          <w:lang w:eastAsia="zh-CN"/>
        </w:rPr>
      </w:pPr>
      <w:bookmarkStart w:id="3164" w:name="_Toc25156392"/>
      <w:bookmarkStart w:id="3165" w:name="_Toc34124694"/>
      <w:bookmarkStart w:id="3166" w:name="_Toc43207818"/>
      <w:bookmarkStart w:id="3167" w:name="_Toc49857288"/>
      <w:bookmarkStart w:id="3168" w:name="_Toc56677124"/>
      <w:bookmarkStart w:id="3169" w:name="_Toc56691647"/>
      <w:bookmarkStart w:id="3170" w:name="_Toc56698911"/>
      <w:bookmarkStart w:id="3171" w:name="_Toc89035146"/>
      <w:bookmarkStart w:id="3172" w:name="_Toc89064944"/>
      <w:bookmarkStart w:id="3173" w:name="_Toc89180243"/>
      <w:bookmarkStart w:id="3174" w:name="_Toc97071922"/>
      <w:bookmarkStart w:id="3175" w:name="_Toc183523431"/>
      <w:r w:rsidRPr="003B2883">
        <w:lastRenderedPageBreak/>
        <w:t>6.1.6.2.35</w:t>
      </w:r>
      <w:r w:rsidRPr="003B2883">
        <w:tab/>
        <w:t xml:space="preserve">Type: </w:t>
      </w:r>
      <w:r w:rsidRPr="003B2883">
        <w:rPr>
          <w:lang w:eastAsia="zh-CN"/>
        </w:rPr>
        <w:t>SeafData</w:t>
      </w:r>
      <w:bookmarkEnd w:id="3164"/>
      <w:bookmarkEnd w:id="3165"/>
      <w:bookmarkEnd w:id="3166"/>
      <w:bookmarkEnd w:id="3167"/>
      <w:bookmarkEnd w:id="3168"/>
      <w:bookmarkEnd w:id="3169"/>
      <w:bookmarkEnd w:id="3170"/>
      <w:bookmarkEnd w:id="3171"/>
      <w:bookmarkEnd w:id="3172"/>
      <w:bookmarkEnd w:id="3173"/>
      <w:bookmarkEnd w:id="3174"/>
      <w:bookmarkEnd w:id="3175"/>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7CC1CCA4"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59499A7E"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45B5EB01"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176" w:name="_Toc25156393"/>
      <w:bookmarkStart w:id="3177" w:name="_Toc34124695"/>
      <w:bookmarkStart w:id="3178" w:name="_Toc43207819"/>
      <w:bookmarkStart w:id="3179" w:name="_Toc49857289"/>
      <w:bookmarkStart w:id="3180" w:name="_Toc56677125"/>
      <w:bookmarkStart w:id="3181" w:name="_Toc56691648"/>
      <w:bookmarkStart w:id="3182" w:name="_Toc56698912"/>
      <w:bookmarkStart w:id="3183" w:name="_Toc89035147"/>
      <w:bookmarkStart w:id="3184" w:name="_Toc89064945"/>
      <w:bookmarkStart w:id="3185" w:name="_Toc89180244"/>
      <w:bookmarkStart w:id="3186" w:name="_Toc97071923"/>
      <w:bookmarkStart w:id="3187" w:name="_Toc183523432"/>
      <w:r w:rsidRPr="003B2883">
        <w:t>6.1.6.2.36</w:t>
      </w:r>
      <w:r w:rsidRPr="003B2883">
        <w:tab/>
        <w:t>Type: Nas</w:t>
      </w:r>
      <w:r w:rsidRPr="003B2883">
        <w:rPr>
          <w:lang w:eastAsia="zh-CN"/>
        </w:rPr>
        <w:t>SecurityMode</w:t>
      </w:r>
      <w:bookmarkEnd w:id="3176"/>
      <w:bookmarkEnd w:id="3177"/>
      <w:bookmarkEnd w:id="3178"/>
      <w:bookmarkEnd w:id="3179"/>
      <w:bookmarkEnd w:id="3180"/>
      <w:bookmarkEnd w:id="3181"/>
      <w:bookmarkEnd w:id="3182"/>
      <w:bookmarkEnd w:id="3183"/>
      <w:bookmarkEnd w:id="3184"/>
      <w:bookmarkEnd w:id="3185"/>
      <w:bookmarkEnd w:id="3186"/>
      <w:bookmarkEnd w:id="3187"/>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188" w:name="_Toc25156394"/>
      <w:bookmarkStart w:id="3189" w:name="_Toc34124696"/>
      <w:bookmarkStart w:id="3190" w:name="_Toc43207820"/>
      <w:bookmarkStart w:id="3191" w:name="_Toc49857290"/>
      <w:bookmarkStart w:id="3192" w:name="_Toc56677126"/>
      <w:bookmarkStart w:id="3193" w:name="_Toc56691649"/>
      <w:bookmarkStart w:id="3194" w:name="_Toc56698913"/>
      <w:bookmarkStart w:id="3195" w:name="_Toc89035148"/>
      <w:bookmarkStart w:id="3196" w:name="_Toc89064946"/>
      <w:bookmarkStart w:id="3197" w:name="_Toc89180245"/>
      <w:bookmarkStart w:id="3198" w:name="_Toc97071924"/>
      <w:bookmarkStart w:id="3199" w:name="_Toc183523433"/>
      <w:r w:rsidRPr="003B2883">
        <w:lastRenderedPageBreak/>
        <w:t>6.1.6.2.37</w:t>
      </w:r>
      <w:r w:rsidRPr="003B2883">
        <w:tab/>
        <w:t xml:space="preserve">Type: </w:t>
      </w:r>
      <w:r w:rsidRPr="003B2883">
        <w:rPr>
          <w:lang w:eastAsia="zh-CN"/>
        </w:rPr>
        <w:t>PduSessionContext</w:t>
      </w:r>
      <w:bookmarkEnd w:id="3188"/>
      <w:bookmarkEnd w:id="3189"/>
      <w:bookmarkEnd w:id="3190"/>
      <w:bookmarkEnd w:id="3191"/>
      <w:bookmarkEnd w:id="3192"/>
      <w:bookmarkEnd w:id="3193"/>
      <w:bookmarkEnd w:id="3194"/>
      <w:bookmarkEnd w:id="3195"/>
      <w:bookmarkEnd w:id="3196"/>
      <w:bookmarkEnd w:id="3197"/>
      <w:bookmarkEnd w:id="3198"/>
      <w:bookmarkEnd w:id="3199"/>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7729C2"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7729C2" w:rsidRPr="003B2883" w:rsidRDefault="007729C2" w:rsidP="007729C2">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7729C2" w:rsidRPr="003B2883" w:rsidRDefault="007729C2" w:rsidP="007729C2">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7729C2" w:rsidRPr="003B2883" w:rsidRDefault="007729C2" w:rsidP="007729C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7729C2" w:rsidRPr="003B2883" w:rsidRDefault="007729C2" w:rsidP="007729C2">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7729C2" w:rsidRDefault="007729C2" w:rsidP="005F771F">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7729C2" w:rsidRPr="003B2883" w:rsidRDefault="007729C2" w:rsidP="007729C2">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7729C2" w:rsidRPr="003B2883" w:rsidRDefault="007729C2" w:rsidP="007729C2">
            <w:pPr>
              <w:pStyle w:val="TAL"/>
              <w:rPr>
                <w:rFonts w:cs="Arial"/>
                <w:szCs w:val="18"/>
                <w:lang w:eastAsia="zh-CN"/>
              </w:rPr>
            </w:pPr>
          </w:p>
        </w:tc>
      </w:tr>
      <w:tr w:rsidR="00602AC0"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602AC0" w:rsidRPr="003B2883" w:rsidRDefault="00602AC0" w:rsidP="001D4998">
            <w:pPr>
              <w:pStyle w:val="TAL"/>
              <w:rPr>
                <w:rFonts w:cs="Arial"/>
                <w:szCs w:val="18"/>
                <w:lang w:eastAsia="zh-CN"/>
              </w:rPr>
            </w:pPr>
          </w:p>
        </w:tc>
      </w:tr>
      <w:tr w:rsidR="00862B90"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862B90" w:rsidRPr="003B2883" w:rsidRDefault="00862B90" w:rsidP="00862B90">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862B90" w:rsidRPr="003B2883" w:rsidRDefault="00862B90" w:rsidP="00862B90">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862B90" w:rsidRPr="003B2883" w:rsidRDefault="00862B90" w:rsidP="00862B9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862B90" w:rsidRPr="003B2883" w:rsidRDefault="00862B90" w:rsidP="00862B90">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862B90" w:rsidRDefault="00862B90" w:rsidP="00862B90">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862B90" w:rsidRDefault="00862B90" w:rsidP="00862B90">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862B90" w:rsidRPr="003B2883" w:rsidRDefault="00862B90" w:rsidP="00862B90">
            <w:pPr>
              <w:pStyle w:val="TAL"/>
              <w:rPr>
                <w:rFonts w:cs="Arial"/>
                <w:szCs w:val="18"/>
                <w:lang w:eastAsia="zh-CN"/>
              </w:rPr>
            </w:pPr>
          </w:p>
        </w:tc>
      </w:tr>
      <w:tr w:rsidR="00862B90"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862B90" w:rsidRPr="003B2883" w:rsidRDefault="00862B90" w:rsidP="00862B90">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862B90" w:rsidRPr="003B2883" w:rsidRDefault="00862B90" w:rsidP="00862B90">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862B90" w:rsidRPr="003B2883" w:rsidRDefault="00862B90" w:rsidP="00862B9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862B90" w:rsidRPr="003B2883" w:rsidRDefault="00862B90" w:rsidP="00862B90">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862B90" w:rsidRPr="003B2883" w:rsidRDefault="00862B90" w:rsidP="00862B90">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862B90" w:rsidRPr="003B2883" w:rsidRDefault="00862B90" w:rsidP="00862B90">
            <w:pPr>
              <w:pStyle w:val="TAL"/>
            </w:pPr>
          </w:p>
        </w:tc>
      </w:tr>
      <w:tr w:rsidR="00862B90"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862B90" w:rsidRPr="003B2883" w:rsidRDefault="00862B90" w:rsidP="00862B90">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862B90" w:rsidRPr="003B2883" w:rsidRDefault="00862B90" w:rsidP="00862B90">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862B90" w:rsidRPr="003B2883" w:rsidRDefault="00862B90" w:rsidP="00862B90">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862B90" w:rsidRDefault="00862B90" w:rsidP="00862B90">
            <w:pPr>
              <w:pStyle w:val="TAL"/>
            </w:pPr>
          </w:p>
        </w:tc>
      </w:tr>
      <w:tr w:rsidR="00862B90"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862B90" w:rsidRPr="003B2883" w:rsidRDefault="00862B90" w:rsidP="00862B90">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862B90" w:rsidRPr="003B2883" w:rsidRDefault="00862B90" w:rsidP="00862B90">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862B90" w:rsidRPr="003B2883" w:rsidRDefault="00862B90" w:rsidP="00862B90">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862B90" w:rsidRPr="003B2883" w:rsidRDefault="00862B90" w:rsidP="00862B90">
            <w:pPr>
              <w:pStyle w:val="TAL"/>
              <w:rPr>
                <w:rFonts w:cs="Arial"/>
                <w:szCs w:val="18"/>
              </w:rPr>
            </w:pPr>
            <w:r w:rsidRPr="003B2883">
              <w:rPr>
                <w:rFonts w:cs="Arial"/>
                <w:szCs w:val="18"/>
              </w:rPr>
              <w:t>This IE shall be present when at least one EBI is allocated to the PDU session.</w:t>
            </w:r>
          </w:p>
          <w:p w14:paraId="1BC2DE6F" w14:textId="77777777" w:rsidR="00862B90" w:rsidRPr="003B2883" w:rsidRDefault="00862B90" w:rsidP="00862B90">
            <w:pPr>
              <w:pStyle w:val="TAL"/>
              <w:rPr>
                <w:rFonts w:cs="Arial"/>
                <w:szCs w:val="18"/>
              </w:rPr>
            </w:pPr>
          </w:p>
          <w:p w14:paraId="1DDC19C6" w14:textId="77777777" w:rsidR="00862B90" w:rsidRPr="003B2883" w:rsidRDefault="00862B90" w:rsidP="00862B90">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862B90" w:rsidRPr="003B2883" w:rsidRDefault="00862B90" w:rsidP="00862B90">
            <w:pPr>
              <w:pStyle w:val="TAL"/>
              <w:rPr>
                <w:rFonts w:cs="Arial"/>
                <w:szCs w:val="18"/>
              </w:rPr>
            </w:pPr>
          </w:p>
        </w:tc>
      </w:tr>
      <w:tr w:rsidR="00862B90"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862B90" w:rsidRPr="003B2883" w:rsidRDefault="00862B90" w:rsidP="00862B90">
            <w:pPr>
              <w:pStyle w:val="TAL"/>
              <w:rPr>
                <w:lang w:eastAsia="zh-CN"/>
              </w:rPr>
            </w:pPr>
            <w:r w:rsidRPr="003B2883">
              <w:rPr>
                <w:lang w:eastAsia="zh-CN"/>
              </w:rPr>
              <w:lastRenderedPageBreak/>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862B90" w:rsidRPr="003B2883" w:rsidRDefault="00862B90" w:rsidP="00862B90">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0C674B" w:rsidRDefault="00862B90" w:rsidP="00862B90">
            <w:pPr>
              <w:pStyle w:val="TAL"/>
            </w:pPr>
            <w:r w:rsidRPr="003B2883">
              <w:t>This IE shall be present for non-roaming and home-routed PDU sessions.</w:t>
            </w:r>
          </w:p>
          <w:p w14:paraId="1CD1FB44" w14:textId="38003C91" w:rsidR="00862B90" w:rsidRDefault="00862B90" w:rsidP="00862B90">
            <w:pPr>
              <w:pStyle w:val="TAL"/>
            </w:pPr>
          </w:p>
          <w:p w14:paraId="3EA11E58" w14:textId="77777777" w:rsidR="00862B90" w:rsidRDefault="00862B90" w:rsidP="00862B90">
            <w:pPr>
              <w:pStyle w:val="TAL"/>
            </w:pPr>
            <w:r w:rsidRPr="003B2883">
              <w:t>When present, it shall indicate the associated</w:t>
            </w:r>
            <w:r>
              <w:t>:</w:t>
            </w:r>
          </w:p>
          <w:p w14:paraId="4615EA1D" w14:textId="77777777" w:rsidR="00862B90" w:rsidRDefault="00862B90" w:rsidP="00862B90">
            <w:pPr>
              <w:pStyle w:val="TAL"/>
            </w:pPr>
          </w:p>
          <w:p w14:paraId="51C333B3" w14:textId="77777777" w:rsidR="00862B90" w:rsidRDefault="00862B90" w:rsidP="00862B90">
            <w:pPr>
              <w:pStyle w:val="TAL"/>
            </w:pPr>
            <w:r>
              <w:t>-</w:t>
            </w:r>
            <w:r w:rsidRPr="003B2883">
              <w:t xml:space="preserve"> home SMF for </w:t>
            </w:r>
            <w:r>
              <w:t>HR</w:t>
            </w:r>
            <w:r w:rsidRPr="003B2883">
              <w:t xml:space="preserve"> PDU Session</w:t>
            </w:r>
            <w:r>
              <w:t>, or</w:t>
            </w:r>
          </w:p>
          <w:p w14:paraId="48A339B6" w14:textId="56638709" w:rsidR="00862B90" w:rsidRDefault="00862B90" w:rsidP="00862B90">
            <w:pPr>
              <w:pStyle w:val="TAL"/>
            </w:pPr>
            <w:r>
              <w:t xml:space="preserve">- SMF, for non-roaming PDU session, regardless </w:t>
            </w:r>
            <w:r w:rsidR="006121BA">
              <w:t xml:space="preserve">of </w:t>
            </w:r>
            <w:r>
              <w:t>whether an I-SMF is involved or not</w:t>
            </w:r>
            <w:r w:rsidRPr="003B2883">
              <w:t>.</w:t>
            </w:r>
          </w:p>
          <w:p w14:paraId="38E9D33C"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862B90" w:rsidRPr="003B2883" w:rsidRDefault="00862B90" w:rsidP="00862B90">
            <w:pPr>
              <w:pStyle w:val="TAL"/>
            </w:pPr>
          </w:p>
        </w:tc>
      </w:tr>
      <w:tr w:rsidR="00862B90"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862B90" w:rsidRPr="003B2883" w:rsidRDefault="00862B90" w:rsidP="00862B90">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862B90" w:rsidRPr="003B2883" w:rsidRDefault="00862B90" w:rsidP="00862B90">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862B90" w:rsidRDefault="00862B90" w:rsidP="00862B90">
            <w:pPr>
              <w:pStyle w:val="TAL"/>
            </w:pPr>
            <w:r>
              <w:t>This IE shall be present, if available.</w:t>
            </w:r>
          </w:p>
          <w:p w14:paraId="200A2257" w14:textId="77777777" w:rsidR="00862B90" w:rsidRDefault="00862B90" w:rsidP="00862B90">
            <w:pPr>
              <w:pStyle w:val="TAL"/>
            </w:pPr>
          </w:p>
          <w:p w14:paraId="3FD42C96" w14:textId="77777777" w:rsidR="00862B90" w:rsidRDefault="00862B90" w:rsidP="00862B90">
            <w:pPr>
              <w:pStyle w:val="TAL"/>
            </w:pPr>
            <w:r>
              <w:t>When present, this IE shall contain the NF Set ID of the home SMF or the SMF indicated by hsmfId.</w:t>
            </w:r>
          </w:p>
          <w:p w14:paraId="49BF4D2F"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862B90" w:rsidRDefault="00862B90" w:rsidP="00862B90">
            <w:pPr>
              <w:pStyle w:val="TAL"/>
            </w:pPr>
          </w:p>
        </w:tc>
      </w:tr>
      <w:tr w:rsidR="00862B90"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862B90" w:rsidRPr="003B2883" w:rsidRDefault="00862B90" w:rsidP="00862B90">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862B90" w:rsidRPr="003B2883" w:rsidRDefault="00862B90" w:rsidP="00862B90">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862B90" w:rsidRDefault="00862B90" w:rsidP="00862B90">
            <w:pPr>
              <w:pStyle w:val="TAL"/>
            </w:pPr>
            <w:r>
              <w:t>This IE shall be present, if available.</w:t>
            </w:r>
          </w:p>
          <w:p w14:paraId="01B7DD0F" w14:textId="77777777" w:rsidR="00862B90" w:rsidRDefault="00862B90" w:rsidP="00862B90">
            <w:pPr>
              <w:pStyle w:val="TAL"/>
            </w:pPr>
          </w:p>
          <w:p w14:paraId="05A849DE" w14:textId="77777777" w:rsidR="00862B90" w:rsidRDefault="00862B90" w:rsidP="00862B90">
            <w:pPr>
              <w:pStyle w:val="TAL"/>
            </w:pPr>
            <w:r>
              <w:t>When present, this IE shall contain the NF Service Set ID of the selected PDUSession service instance of home SMF or the SMF indicated by hsmfId.</w:t>
            </w:r>
          </w:p>
          <w:p w14:paraId="24266CB8"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862B90" w:rsidRDefault="00862B90" w:rsidP="00862B90">
            <w:pPr>
              <w:pStyle w:val="TAL"/>
            </w:pPr>
          </w:p>
        </w:tc>
      </w:tr>
      <w:tr w:rsidR="00862B90"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862B90" w:rsidRPr="003B2883" w:rsidRDefault="00862B90" w:rsidP="00862B90">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862B90" w:rsidRPr="003B2883" w:rsidRDefault="00862B90" w:rsidP="00862B90">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862B90" w:rsidRPr="003B2883" w:rsidRDefault="00862B90" w:rsidP="00862B90">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862B90" w:rsidRDefault="00862B90" w:rsidP="00862B90">
            <w:pPr>
              <w:pStyle w:val="TAL"/>
            </w:pPr>
          </w:p>
        </w:tc>
      </w:tr>
      <w:tr w:rsidR="00862B90"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862B90" w:rsidRPr="003B2883" w:rsidRDefault="00862B90" w:rsidP="00862B90">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862B90" w:rsidRPr="003B2883" w:rsidRDefault="00862B90" w:rsidP="00862B90">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862B90" w:rsidRPr="003B2883" w:rsidRDefault="00862B90" w:rsidP="00862B90">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rsidR="006121BA">
              <w:t>ed</w:t>
            </w:r>
            <w:r w:rsidRPr="003B2883">
              <w:t xml:space="preserve"> SMF for home-routed the PDU Session</w:t>
            </w:r>
            <w:r>
              <w:t xml:space="preserve">, or the SMF for the </w:t>
            </w:r>
            <w:r>
              <w:rPr>
                <w:lang w:eastAsia="zh-CN"/>
              </w:rPr>
              <w:t>local-breakout PDU session</w:t>
            </w:r>
            <w:r w:rsidR="006121BA">
              <w:rPr>
                <w:lang w:eastAsia="zh-CN"/>
              </w:rPr>
              <w:t xml:space="preserve"> (</w:t>
            </w:r>
            <w:r w:rsidR="006121BA">
              <w:t>regardless of whether an I-SMF is involved or not</w:t>
            </w:r>
            <w:r w:rsidR="006121BA">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862B90" w:rsidRPr="003B2883" w:rsidRDefault="00862B90" w:rsidP="00862B90">
            <w:pPr>
              <w:pStyle w:val="TAL"/>
            </w:pPr>
          </w:p>
        </w:tc>
      </w:tr>
      <w:tr w:rsidR="00862B90"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862B90" w:rsidRPr="003B2883" w:rsidRDefault="00862B90" w:rsidP="00862B90">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862B90" w:rsidRPr="003B2883" w:rsidRDefault="00862B90" w:rsidP="00862B90">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862B90" w:rsidRPr="003B2883" w:rsidRDefault="00862B90" w:rsidP="00862B90">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862B90" w:rsidRDefault="00862B90" w:rsidP="00862B90">
            <w:pPr>
              <w:pStyle w:val="TAL"/>
            </w:pPr>
          </w:p>
        </w:tc>
      </w:tr>
      <w:tr w:rsidR="00862B90"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862B90" w:rsidRPr="003B2883" w:rsidRDefault="00862B90" w:rsidP="00862B90">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862B90" w:rsidRPr="003B2883" w:rsidRDefault="00862B90" w:rsidP="00862B90">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862B90" w:rsidRPr="003B2883" w:rsidRDefault="00862B90" w:rsidP="00862B90">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862B90" w:rsidRDefault="00862B90" w:rsidP="00862B90">
            <w:pPr>
              <w:pStyle w:val="TAL"/>
            </w:pPr>
          </w:p>
        </w:tc>
      </w:tr>
      <w:tr w:rsidR="00862B90"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862B90" w:rsidRPr="003B2883" w:rsidRDefault="00862B90" w:rsidP="00862B90">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862B90" w:rsidRPr="003B2883" w:rsidRDefault="00862B90" w:rsidP="00862B90">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862B90" w:rsidRPr="003B2883" w:rsidRDefault="00862B90" w:rsidP="00862B90">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862B90" w:rsidRDefault="00862B90" w:rsidP="00862B90">
            <w:pPr>
              <w:pStyle w:val="TAL"/>
            </w:pPr>
          </w:p>
        </w:tc>
      </w:tr>
      <w:tr w:rsidR="00862B90"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862B90" w:rsidRPr="003B2883" w:rsidRDefault="00862B90" w:rsidP="00862B90">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862B90" w:rsidRPr="003B2883" w:rsidRDefault="00862B90" w:rsidP="00862B90">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862B90" w:rsidRPr="003B2883" w:rsidRDefault="00862B90" w:rsidP="00862B9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862B90" w:rsidRPr="003B2883" w:rsidRDefault="00862B90" w:rsidP="00862B90">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862B90" w:rsidRPr="003B2883" w:rsidRDefault="00862B90" w:rsidP="00862B90">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862B90" w:rsidRDefault="00862B90" w:rsidP="00862B90">
            <w:pPr>
              <w:pStyle w:val="TAL"/>
              <w:rPr>
                <w:lang w:eastAsia="zh-CN"/>
              </w:rPr>
            </w:pPr>
            <w:r>
              <w:rPr>
                <w:lang w:eastAsia="zh-CN"/>
              </w:rPr>
              <w:t>DTSSA</w:t>
            </w:r>
          </w:p>
        </w:tc>
      </w:tr>
      <w:tr w:rsidR="00862B90"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862B90" w:rsidRDefault="00862B90" w:rsidP="00862B90">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862B90" w:rsidRDefault="00862B90" w:rsidP="00862B90">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862B90" w:rsidRDefault="00862B90" w:rsidP="00862B90">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862B90" w:rsidRDefault="00862B90" w:rsidP="00862B90">
            <w:pPr>
              <w:pStyle w:val="TAL"/>
            </w:pPr>
            <w:r>
              <w:t>DTSSA</w:t>
            </w:r>
          </w:p>
        </w:tc>
      </w:tr>
      <w:tr w:rsidR="00862B90"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862B90" w:rsidRDefault="00862B90" w:rsidP="00862B90">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862B90" w:rsidRDefault="00862B90" w:rsidP="00862B90">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862B90" w:rsidRDefault="00862B90" w:rsidP="00862B90">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862B90" w:rsidRDefault="00862B90" w:rsidP="00862B90">
            <w:pPr>
              <w:pStyle w:val="TAL"/>
            </w:pPr>
            <w:r>
              <w:t>DTSSA</w:t>
            </w:r>
          </w:p>
        </w:tc>
      </w:tr>
      <w:tr w:rsidR="00862B90"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862B90" w:rsidRDefault="00862B90" w:rsidP="00862B90">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862B90" w:rsidRDefault="00862B90" w:rsidP="00862B90">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862B90" w:rsidRDefault="00862B90" w:rsidP="00862B90">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862B90" w:rsidRDefault="00862B90" w:rsidP="00862B90">
            <w:pPr>
              <w:pStyle w:val="TAL"/>
            </w:pPr>
            <w:r>
              <w:t>DTSSA</w:t>
            </w:r>
          </w:p>
        </w:tc>
      </w:tr>
      <w:tr w:rsidR="00862B90"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862B90" w:rsidRPr="003B2883" w:rsidRDefault="00862B90" w:rsidP="00862B90">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862B90" w:rsidRPr="003B2883" w:rsidRDefault="00862B90" w:rsidP="00862B90">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862B90" w:rsidRPr="003B2883" w:rsidRDefault="00474713" w:rsidP="00862B90">
            <w:pPr>
              <w:pStyle w:val="TAL"/>
              <w:rPr>
                <w:lang w:eastAsia="zh-CN"/>
              </w:rPr>
            </w:pPr>
            <w:r>
              <w:rPr>
                <w:lang w:eastAsia="zh-CN"/>
              </w:rPr>
              <w:t>0..</w:t>
            </w:r>
            <w:r w:rsidR="00862B90"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862B90" w:rsidRPr="003B2883" w:rsidRDefault="00862B90" w:rsidP="00862B90">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862B90" w:rsidRPr="003B2883" w:rsidRDefault="00862B90" w:rsidP="00862B90">
            <w:pPr>
              <w:pStyle w:val="TAL"/>
              <w:rPr>
                <w:rFonts w:cs="Arial"/>
                <w:szCs w:val="18"/>
              </w:rPr>
            </w:pPr>
          </w:p>
        </w:tc>
      </w:tr>
      <w:tr w:rsidR="00862B90"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862B90" w:rsidRPr="003B2883" w:rsidRDefault="00862B90" w:rsidP="00862B90">
            <w:pPr>
              <w:pStyle w:val="TAL"/>
            </w:pPr>
            <w:r w:rsidRPr="003B2883">
              <w:lastRenderedPageBreak/>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862B90" w:rsidRPr="003B2883" w:rsidRDefault="00862B90" w:rsidP="00862B90">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862B90" w:rsidRPr="003B2883" w:rsidRDefault="00862B90" w:rsidP="00862B90">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862B90" w:rsidRPr="003B2883" w:rsidRDefault="00862B90" w:rsidP="00862B90">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862B90" w:rsidRDefault="00862B90" w:rsidP="00862B90">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862B90" w:rsidRPr="00F41E8C" w:rsidRDefault="00862B90" w:rsidP="00862B90">
            <w:pPr>
              <w:pStyle w:val="B1"/>
              <w:rPr>
                <w:rFonts w:ascii="Arial" w:hAnsi="Arial" w:cs="Arial"/>
                <w:sz w:val="18"/>
                <w:szCs w:val="18"/>
              </w:rPr>
            </w:pPr>
            <w:bookmarkStart w:id="3200"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862B90" w:rsidRDefault="00862B90" w:rsidP="00862B90">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862B90" w:rsidRPr="008A4882" w:rsidRDefault="00862B90" w:rsidP="00862B90">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200"/>
          <w:p w14:paraId="14040744" w14:textId="22EA1BA6" w:rsidR="00862B90" w:rsidRPr="003B2883" w:rsidRDefault="00862B90" w:rsidP="00862B90">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sidR="00B95277">
              <w:rPr>
                <w:rFonts w:cs="Arial"/>
                <w:szCs w:val="18"/>
              </w:rPr>
              <w:t>clause </w:t>
            </w:r>
            <w:r w:rsidR="00B95277" w:rsidRPr="003B2883">
              <w:rPr>
                <w:rFonts w:cs="Arial"/>
                <w:szCs w:val="18"/>
              </w:rPr>
              <w:t>6</w:t>
            </w:r>
            <w:r w:rsidRPr="003B2883">
              <w:rPr>
                <w:rFonts w:cs="Arial"/>
                <w:szCs w:val="18"/>
              </w:rPr>
              <w:t xml:space="preserve">.2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862B90" w:rsidRPr="003B2883" w:rsidRDefault="00862B90" w:rsidP="00862B90">
            <w:pPr>
              <w:pStyle w:val="TAL"/>
              <w:rPr>
                <w:rFonts w:cs="Arial"/>
                <w:szCs w:val="18"/>
              </w:rPr>
            </w:pPr>
          </w:p>
        </w:tc>
      </w:tr>
      <w:tr w:rsidR="00862B90"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862B90" w:rsidRPr="003B2883" w:rsidRDefault="00862B90" w:rsidP="00862B90">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862B90" w:rsidRPr="003B2883" w:rsidRDefault="00862B90" w:rsidP="00862B90">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862B90" w:rsidRPr="003B2883"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862B90" w:rsidRPr="003B2883"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862B90" w:rsidRDefault="00862B90" w:rsidP="00862B90">
            <w:pPr>
              <w:pStyle w:val="TAL"/>
              <w:rPr>
                <w:rFonts w:cs="Arial"/>
                <w:szCs w:val="18"/>
              </w:rPr>
            </w:pPr>
            <w:r>
              <w:rPr>
                <w:rFonts w:cs="Arial"/>
                <w:szCs w:val="18"/>
              </w:rPr>
              <w:t>This IE shall be present if available. When present, this IE shall indicate whether it is an MA PDU session.</w:t>
            </w:r>
          </w:p>
          <w:p w14:paraId="48C7F32C" w14:textId="77777777" w:rsidR="00862B90" w:rsidRDefault="00862B90" w:rsidP="00862B90">
            <w:pPr>
              <w:pStyle w:val="TAL"/>
              <w:rPr>
                <w:rFonts w:cs="Arial"/>
                <w:szCs w:val="18"/>
              </w:rPr>
            </w:pPr>
          </w:p>
          <w:p w14:paraId="39C8C21D" w14:textId="77777777" w:rsidR="00862B90" w:rsidRDefault="00862B90" w:rsidP="00862B90">
            <w:pPr>
              <w:pStyle w:val="TAL"/>
              <w:rPr>
                <w:rFonts w:cs="Arial"/>
                <w:szCs w:val="18"/>
              </w:rPr>
            </w:pPr>
            <w:r>
              <w:rPr>
                <w:rFonts w:cs="Arial"/>
                <w:szCs w:val="18"/>
              </w:rPr>
              <w:t>true: indicates the PDU session is MA PDU session;</w:t>
            </w:r>
          </w:p>
          <w:p w14:paraId="65CBB849" w14:textId="77777777" w:rsidR="00862B90" w:rsidRPr="003B2883" w:rsidRDefault="00862B90" w:rsidP="00862B90">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862B90" w:rsidRDefault="00862B90" w:rsidP="00862B90">
            <w:pPr>
              <w:pStyle w:val="TAL"/>
              <w:rPr>
                <w:rFonts w:cs="Arial"/>
                <w:szCs w:val="18"/>
              </w:rPr>
            </w:pPr>
          </w:p>
        </w:tc>
      </w:tr>
      <w:tr w:rsidR="00862B90"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862B90" w:rsidRDefault="00862B90" w:rsidP="005F771F">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862B90" w:rsidRDefault="00862B90" w:rsidP="00862B90">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862B90"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862B90"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862B90" w:rsidRDefault="00862B90" w:rsidP="00862B90">
            <w:pPr>
              <w:pStyle w:val="TAL"/>
              <w:rPr>
                <w:rFonts w:cs="Arial"/>
                <w:szCs w:val="18"/>
              </w:rPr>
            </w:pPr>
            <w:r>
              <w:rPr>
                <w:rFonts w:cs="Arial"/>
                <w:szCs w:val="18"/>
              </w:rPr>
              <w:t>This IE shall be present if available.</w:t>
            </w:r>
          </w:p>
          <w:p w14:paraId="7BA5E6A7" w14:textId="77777777" w:rsidR="00862B90" w:rsidRDefault="00862B90" w:rsidP="00862B90">
            <w:pPr>
              <w:pStyle w:val="TAL"/>
              <w:rPr>
                <w:rFonts w:cs="Arial"/>
                <w:szCs w:val="18"/>
              </w:rPr>
            </w:pPr>
          </w:p>
          <w:p w14:paraId="268E7F25" w14:textId="77777777" w:rsidR="00862B90" w:rsidRDefault="00862B90" w:rsidP="00862B90">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862B90" w:rsidRDefault="00862B90" w:rsidP="00862B90">
            <w:pPr>
              <w:pStyle w:val="TAL"/>
              <w:rPr>
                <w:rFonts w:cs="Arial"/>
                <w:szCs w:val="18"/>
              </w:rPr>
            </w:pPr>
          </w:p>
        </w:tc>
      </w:tr>
      <w:tr w:rsidR="00052E47"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052E47" w:rsidRDefault="00052E47" w:rsidP="00052E47">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591EDC6C" w:rsidR="00052E47" w:rsidRDefault="00052E47" w:rsidP="00052E47">
            <w:pPr>
              <w:pStyle w:val="TAL"/>
            </w:pPr>
            <w:r w:rsidRPr="00690A26">
              <w:t>If included, this IE s</w:t>
            </w:r>
            <w:r>
              <w:t xml:space="preserve">hall contain the API URI of the NFManagement Service (see </w:t>
            </w:r>
            <w:r w:rsidR="00B95277">
              <w:t>clause 6</w:t>
            </w:r>
            <w:r>
              <w:t>.1.1 of 3GPP TS 29.510 [29]</w:t>
            </w:r>
            <w:r w:rsidRPr="00690A26">
              <w:t>)</w:t>
            </w:r>
            <w:r>
              <w:t xml:space="preserve"> of the NRF or hNRF</w:t>
            </w:r>
            <w:r w:rsidRPr="00690A26">
              <w:t>.</w:t>
            </w:r>
          </w:p>
          <w:p w14:paraId="71CE4E09" w14:textId="77777777" w:rsidR="00052E47" w:rsidRDefault="00052E47" w:rsidP="00052E47">
            <w:pPr>
              <w:pStyle w:val="TAL"/>
            </w:pPr>
          </w:p>
          <w:p w14:paraId="5EC22349" w14:textId="244DA7E7"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B95277">
              <w:rPr>
                <w:lang w:val="en-US"/>
              </w:rPr>
              <w:t>clause </w:t>
            </w:r>
            <w:r w:rsidR="00B95277"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052E47" w:rsidRDefault="00052E47" w:rsidP="00052E47">
            <w:pPr>
              <w:pStyle w:val="TAL"/>
              <w:rPr>
                <w:rFonts w:cs="Arial"/>
                <w:szCs w:val="18"/>
              </w:rPr>
            </w:pPr>
          </w:p>
        </w:tc>
      </w:tr>
      <w:tr w:rsidR="00052E47"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052E47" w:rsidRDefault="00052E47" w:rsidP="00052E47">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0C54D6FA" w:rsidR="00052E47" w:rsidRDefault="00052E47" w:rsidP="00052E47">
            <w:pPr>
              <w:pStyle w:val="TAL"/>
            </w:pPr>
            <w:r w:rsidRPr="00690A26">
              <w:t>If included, this IE s</w:t>
            </w:r>
            <w:r>
              <w:t xml:space="preserve">hall contain the API URI of the NFDiscovery Service (see </w:t>
            </w:r>
            <w:r w:rsidR="00B95277">
              <w:t>clause 6</w:t>
            </w:r>
            <w:r>
              <w:t>.2.1 of 3GPP TS 29.510 [29]</w:t>
            </w:r>
            <w:r w:rsidRPr="00690A26">
              <w:t>)</w:t>
            </w:r>
            <w:r>
              <w:t xml:space="preserve"> of the NRF or hNRF</w:t>
            </w:r>
            <w:r w:rsidRPr="00690A26">
              <w:t>.</w:t>
            </w:r>
          </w:p>
          <w:p w14:paraId="26112271" w14:textId="77777777" w:rsidR="00052E47" w:rsidRDefault="00052E47" w:rsidP="00052E47">
            <w:pPr>
              <w:pStyle w:val="TAL"/>
            </w:pPr>
          </w:p>
          <w:p w14:paraId="2CEA25AC" w14:textId="7837A75B"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B95277">
              <w:rPr>
                <w:lang w:val="en-US"/>
              </w:rPr>
              <w:t>clause </w:t>
            </w:r>
            <w:r w:rsidR="00B95277"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052E47" w:rsidRDefault="00052E47" w:rsidP="00052E47">
            <w:pPr>
              <w:pStyle w:val="TAL"/>
              <w:rPr>
                <w:rFonts w:cs="Arial"/>
                <w:szCs w:val="18"/>
              </w:rPr>
            </w:pPr>
          </w:p>
        </w:tc>
      </w:tr>
      <w:tr w:rsidR="00052E47"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052E47" w:rsidRDefault="00052E47" w:rsidP="00052E47">
            <w:pPr>
              <w:pStyle w:val="TAL"/>
              <w:rPr>
                <w:color w:val="000000"/>
                <w:lang w:eastAsia="ja-JP"/>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44192754" w:rsidR="00052E47" w:rsidRDefault="00052E47" w:rsidP="00052E47">
            <w:pPr>
              <w:pStyle w:val="TAL"/>
            </w:pPr>
            <w:r w:rsidRPr="00690A26">
              <w:t>If included, this IE shall contain the API URI of the</w:t>
            </w:r>
            <w:r>
              <w:t xml:space="preserve"> Access Token Service (see </w:t>
            </w:r>
            <w:r w:rsidR="00B95277">
              <w:t>clause 6</w:t>
            </w:r>
            <w:r>
              <w:t>.3.2 of 3GPP TS 29.510 [29]</w:t>
            </w:r>
            <w:r w:rsidRPr="00690A26">
              <w:t>)</w:t>
            </w:r>
            <w:r>
              <w:t xml:space="preserve"> of the NRF or hNRF</w:t>
            </w:r>
            <w:r w:rsidRPr="00690A26">
              <w:t>.</w:t>
            </w:r>
          </w:p>
          <w:p w14:paraId="543415A2" w14:textId="77777777" w:rsidR="00052E47" w:rsidRDefault="00052E47" w:rsidP="00052E47">
            <w:pPr>
              <w:pStyle w:val="TAL"/>
            </w:pPr>
          </w:p>
          <w:p w14:paraId="2F251F09" w14:textId="0F94D9D1"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 xml:space="preserve">(see </w:t>
            </w:r>
            <w:r w:rsidR="00B95277">
              <w:rPr>
                <w:lang w:val="en-US"/>
              </w:rPr>
              <w:t>clause </w:t>
            </w:r>
            <w:r w:rsidR="00B95277"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052E47" w:rsidRDefault="00052E47" w:rsidP="00052E47">
            <w:pPr>
              <w:pStyle w:val="TAL"/>
              <w:rPr>
                <w:rFonts w:cs="Arial"/>
                <w:szCs w:val="18"/>
              </w:rPr>
            </w:pPr>
          </w:p>
        </w:tc>
      </w:tr>
      <w:tr w:rsidR="00725869"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725869" w:rsidRPr="00E30083" w:rsidRDefault="00725869" w:rsidP="00725869">
            <w:pPr>
              <w:pStyle w:val="TAL"/>
              <w:rPr>
                <w:lang w:eastAsia="zh-CN"/>
              </w:rPr>
            </w:pPr>
            <w:r>
              <w:rPr>
                <w:lang w:val="en-US" w:eastAsia="zh-CN"/>
              </w:rPr>
              <w:lastRenderedPageBreak/>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725869" w:rsidRDefault="00725869" w:rsidP="00725869">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725869" w:rsidRPr="00690A26" w:rsidRDefault="00725869" w:rsidP="00725869">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725869" w:rsidRDefault="00725869" w:rsidP="00725869">
            <w:pPr>
              <w:pStyle w:val="TAL"/>
              <w:rPr>
                <w:rFonts w:cs="Arial"/>
                <w:szCs w:val="18"/>
              </w:rPr>
            </w:pPr>
          </w:p>
        </w:tc>
      </w:tr>
      <w:tr w:rsidR="00725869"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725869" w:rsidRPr="00E30083" w:rsidRDefault="00725869" w:rsidP="00725869">
            <w:pPr>
              <w:pStyle w:val="TAL"/>
              <w:rPr>
                <w:lang w:eastAsia="zh-CN"/>
              </w:rPr>
            </w:pPr>
            <w:r>
              <w:rPr>
                <w:lang w:val="en-US" w:eastAsia="zh-CN"/>
              </w:rPr>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725869" w:rsidRDefault="00725869" w:rsidP="00725869">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725869" w:rsidRDefault="00725869" w:rsidP="00725869">
            <w:pPr>
              <w:pStyle w:val="TAL"/>
              <w:rPr>
                <w:rFonts w:cs="Arial"/>
                <w:szCs w:val="18"/>
              </w:rPr>
            </w:pPr>
          </w:p>
        </w:tc>
      </w:tr>
      <w:tr w:rsidR="00725869"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725869" w:rsidRPr="00E30083" w:rsidRDefault="00725869" w:rsidP="00725869">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725869" w:rsidRDefault="00725869" w:rsidP="00725869">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725869" w:rsidRDefault="00725869" w:rsidP="00725869">
            <w:pPr>
              <w:pStyle w:val="TAL"/>
              <w:rPr>
                <w:rFonts w:cs="Arial"/>
                <w:szCs w:val="18"/>
              </w:rPr>
            </w:pPr>
            <w:r>
              <w:t>DTSSA</w:t>
            </w:r>
          </w:p>
        </w:tc>
      </w:tr>
      <w:tr w:rsidR="00DF6384"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DF6384" w:rsidRDefault="00DF6384" w:rsidP="00DF6384">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DF6384" w:rsidRDefault="00DF6384" w:rsidP="00DF6384">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DF6384" w:rsidRDefault="00DF6384" w:rsidP="00DF6384">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DF6384" w:rsidRDefault="00DF6384" w:rsidP="00DF6384">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50BB8D6C" w:rsidR="00DF6384" w:rsidRDefault="00DF6384" w:rsidP="00DF6384">
            <w:pPr>
              <w:pStyle w:val="TAL"/>
            </w:pPr>
            <w:r>
              <w:t>This IE shall be present if this information is available.</w:t>
            </w:r>
          </w:p>
          <w:p w14:paraId="1823ED5C" w14:textId="77777777" w:rsidR="00DF6384" w:rsidRDefault="00DF6384" w:rsidP="00DF6384">
            <w:pPr>
              <w:pStyle w:val="TAL"/>
            </w:pPr>
            <w:r>
              <w:t>When present, it shall contain the apiRoot of the SM context to be used in inter-PLMN signalling request targeting the SM context.</w:t>
            </w:r>
          </w:p>
          <w:p w14:paraId="5D1A2B0E" w14:textId="7559CA87" w:rsidR="00DF6384" w:rsidRDefault="00DF6384" w:rsidP="00DF6384">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DF6384" w:rsidRDefault="00DF6384" w:rsidP="00DF6384">
            <w:pPr>
              <w:pStyle w:val="TAL"/>
            </w:pPr>
          </w:p>
        </w:tc>
      </w:tr>
      <w:tr w:rsidR="00DE6CCA"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DE6CCA" w:rsidRDefault="00DE6CCA" w:rsidP="00DE6CCA">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DE6CCA" w:rsidRDefault="00DE6CCA" w:rsidP="00DE6CCA">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DE6CCA" w:rsidRDefault="00DE6CCA" w:rsidP="00DE6CCA">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DE6CCA" w:rsidRDefault="00DE6CCA" w:rsidP="00DE6CCA">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DE6CCA" w:rsidRDefault="00DE6CCA" w:rsidP="00DE6CCA">
            <w:pPr>
              <w:pStyle w:val="TAL"/>
            </w:pPr>
          </w:p>
        </w:tc>
      </w:tr>
      <w:tr w:rsidR="00DE6CCA"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DE6CCA" w:rsidRDefault="00DE6CCA" w:rsidP="00DE6CCA">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DE6CCA" w:rsidRDefault="00DE6CCA" w:rsidP="00DE6CCA">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DE6CCA" w:rsidRDefault="00DE6CCA" w:rsidP="00DE6CCA">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DE6CCA" w:rsidRDefault="00DE6CCA" w:rsidP="00DE6CCA">
            <w:pPr>
              <w:pStyle w:val="TAL"/>
            </w:pPr>
          </w:p>
        </w:tc>
      </w:tr>
      <w:tr w:rsidR="00DE6CCA"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DE6CCA" w:rsidRDefault="00DE6CCA" w:rsidP="00DE6CCA">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DE6CCA" w:rsidRDefault="00DE6CCA" w:rsidP="00DE6CCA">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DE6CCA" w:rsidRDefault="00DE6CCA" w:rsidP="00DE6CCA">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DE6CCA" w:rsidRDefault="00DE6CCA" w:rsidP="00DE6CCA">
            <w:pPr>
              <w:pStyle w:val="TAL"/>
            </w:pPr>
          </w:p>
        </w:tc>
      </w:tr>
      <w:tr w:rsidR="008036F3"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8036F3" w:rsidRPr="00925AE8" w:rsidRDefault="008036F3" w:rsidP="008036F3">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8036F3" w:rsidRPr="00925AE8" w:rsidRDefault="008036F3" w:rsidP="008036F3">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8036F3" w:rsidRDefault="008036F3" w:rsidP="008036F3">
            <w:pPr>
              <w:pStyle w:val="TAL"/>
            </w:pPr>
            <w:r>
              <w:t>When present, this IE shall include the features of the Nsmf_PDUSession service (see clause 6.1.8 of 3GPP TS 29.502 [16]) that are supported by the H-SMF (or the SMF for a PDU sessions with I-SMF).</w:t>
            </w:r>
          </w:p>
          <w:p w14:paraId="57C7606D" w14:textId="57AC1790" w:rsidR="008036F3" w:rsidRDefault="008036F3" w:rsidP="008036F3">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8036F3" w:rsidRDefault="008036F3" w:rsidP="008036F3">
            <w:pPr>
              <w:pStyle w:val="TAL"/>
            </w:pPr>
          </w:p>
        </w:tc>
      </w:tr>
      <w:tr w:rsidR="008036F3"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8036F3" w:rsidRPr="00925AE8" w:rsidRDefault="008036F3" w:rsidP="008036F3">
            <w:pPr>
              <w:pStyle w:val="TAL"/>
              <w:rPr>
                <w:lang w:eastAsia="zh-CN"/>
              </w:rPr>
            </w:pPr>
            <w:r w:rsidRPr="00480786">
              <w:rPr>
                <w:lang w:eastAsia="zh-CN"/>
              </w:rPr>
              <w:lastRenderedPageBreak/>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8036F3" w:rsidRPr="00925AE8" w:rsidRDefault="008036F3" w:rsidP="008036F3">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8036F3" w:rsidRDefault="008036F3" w:rsidP="008036F3">
            <w:pPr>
              <w:pStyle w:val="TAL"/>
              <w:rPr>
                <w:rFonts w:cs="Arial"/>
                <w:szCs w:val="18"/>
              </w:rPr>
            </w:pPr>
            <w:r>
              <w:rPr>
                <w:rFonts w:cs="Arial"/>
                <w:szCs w:val="18"/>
              </w:rPr>
              <w:t>This IE may be present when new AMF and old AMF belong to the same PLMN.</w:t>
            </w:r>
          </w:p>
          <w:p w14:paraId="433C6485" w14:textId="77777777" w:rsidR="008036F3" w:rsidRDefault="008036F3" w:rsidP="008036F3">
            <w:pPr>
              <w:pStyle w:val="TAL"/>
              <w:rPr>
                <w:rFonts w:cs="Arial"/>
                <w:szCs w:val="18"/>
              </w:rPr>
            </w:pPr>
          </w:p>
          <w:p w14:paraId="7EE90A52" w14:textId="77777777" w:rsidR="008036F3" w:rsidRPr="00CE40FC" w:rsidRDefault="008036F3" w:rsidP="008036F3">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8036F3" w:rsidRPr="00CE40FC" w:rsidRDefault="008036F3" w:rsidP="008036F3">
            <w:pPr>
              <w:pStyle w:val="TAL"/>
              <w:rPr>
                <w:rFonts w:cs="Arial"/>
                <w:szCs w:val="18"/>
              </w:rPr>
            </w:pPr>
          </w:p>
          <w:p w14:paraId="5906BE4D" w14:textId="77777777" w:rsidR="008036F3" w:rsidRPr="00CE40FC" w:rsidRDefault="008036F3" w:rsidP="008036F3">
            <w:pPr>
              <w:pStyle w:val="TAL"/>
              <w:rPr>
                <w:rFonts w:cs="Arial"/>
                <w:szCs w:val="18"/>
              </w:rPr>
            </w:pPr>
            <w:r w:rsidRPr="00CE40FC">
              <w:rPr>
                <w:rFonts w:cs="Arial"/>
                <w:szCs w:val="18"/>
              </w:rPr>
              <w:t>- true: OAuth2 based authorization is required.</w:t>
            </w:r>
          </w:p>
          <w:p w14:paraId="72BF781F" w14:textId="77777777" w:rsidR="008036F3" w:rsidRPr="00CE40FC" w:rsidRDefault="008036F3" w:rsidP="008036F3">
            <w:pPr>
              <w:pStyle w:val="TAL"/>
              <w:rPr>
                <w:rFonts w:cs="Arial"/>
                <w:szCs w:val="18"/>
              </w:rPr>
            </w:pPr>
            <w:r w:rsidRPr="00CE40FC">
              <w:rPr>
                <w:rFonts w:cs="Arial"/>
                <w:szCs w:val="18"/>
              </w:rPr>
              <w:t>- false: OAuth2 based authorization is not required.</w:t>
            </w:r>
          </w:p>
          <w:p w14:paraId="36702989" w14:textId="77777777" w:rsidR="008036F3" w:rsidRPr="00CE40FC" w:rsidRDefault="008036F3" w:rsidP="008036F3">
            <w:pPr>
              <w:pStyle w:val="TAL"/>
              <w:rPr>
                <w:rFonts w:cs="Arial"/>
                <w:szCs w:val="18"/>
              </w:rPr>
            </w:pPr>
          </w:p>
          <w:p w14:paraId="07F63262" w14:textId="77777777" w:rsidR="008036F3" w:rsidRDefault="008036F3" w:rsidP="008036F3">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8036F3" w:rsidRDefault="008036F3" w:rsidP="008036F3">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8036F3" w:rsidRDefault="008036F3" w:rsidP="008036F3">
            <w:pPr>
              <w:pStyle w:val="TAL"/>
            </w:pPr>
          </w:p>
        </w:tc>
      </w:tr>
      <w:tr w:rsidR="00DF6384"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3FF58297" w:rsidR="00DF6384" w:rsidRDefault="00DF6384" w:rsidP="001F790D">
            <w:pPr>
              <w:pStyle w:val="TAN"/>
            </w:pPr>
            <w:r w:rsidRPr="00DF6384">
              <w:t>NOTE</w:t>
            </w:r>
            <w:r w:rsidR="008036F3">
              <w:t xml:space="preserve"> 1</w:t>
            </w:r>
            <w:r w:rsidRPr="00DF6384">
              <w:t>:</w:t>
            </w:r>
            <w:r w:rsidRPr="00DF6384">
              <w:tab/>
              <w:t xml:space="preserve">During an inter-PLMN mobility, the target AMF shall replace the apiRoot of the smContextRef with the interPlmnApiRoot if available and send the resulting smContextRef in the Create SM Context request towards the target V-SMF, I-SMF or anchor SMF. See 3GPP </w:t>
            </w:r>
            <w:r w:rsidR="00B95277" w:rsidRPr="00DF6384">
              <w:t>TS</w:t>
            </w:r>
            <w:r w:rsidR="00B95277">
              <w:t> </w:t>
            </w:r>
            <w:r w:rsidR="00B95277" w:rsidRPr="00DF6384">
              <w:t>2</w:t>
            </w:r>
            <w:r w:rsidRPr="00DF6384">
              <w:t>9.502</w:t>
            </w:r>
            <w:r w:rsidR="00B95277">
              <w:t> </w:t>
            </w:r>
            <w:r w:rsidR="00B95277" w:rsidRPr="00DF6384">
              <w:t>[</w:t>
            </w:r>
            <w:r w:rsidRPr="00DF6384">
              <w:t>16].</w:t>
            </w:r>
          </w:p>
          <w:p w14:paraId="59416DC3" w14:textId="0A8B13D3" w:rsidR="008036F3" w:rsidRDefault="008036F3" w:rsidP="001F790D">
            <w:pPr>
              <w:pStyle w:val="TAN"/>
            </w:pPr>
            <w:r>
              <w:t>NOTE 2:</w:t>
            </w:r>
            <w:r>
              <w:tab/>
            </w:r>
            <w:r w:rsidR="00555C4D">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201" w:name="_Toc25156395"/>
      <w:bookmarkStart w:id="3202" w:name="_Toc34124697"/>
      <w:bookmarkStart w:id="3203" w:name="_Toc43207821"/>
      <w:bookmarkStart w:id="3204" w:name="_Toc49857291"/>
      <w:bookmarkStart w:id="3205" w:name="_Toc56677127"/>
      <w:bookmarkStart w:id="3206" w:name="_Toc56691650"/>
      <w:bookmarkStart w:id="3207" w:name="_Toc56698914"/>
      <w:bookmarkStart w:id="3208" w:name="_Toc89035149"/>
      <w:bookmarkStart w:id="3209" w:name="_Toc89064947"/>
      <w:bookmarkStart w:id="3210" w:name="_Toc89180246"/>
      <w:bookmarkStart w:id="3211" w:name="_Toc97071925"/>
      <w:bookmarkStart w:id="3212" w:name="_Toc183523434"/>
      <w:r w:rsidRPr="003B2883">
        <w:t>6.1.6.2.38</w:t>
      </w:r>
      <w:r w:rsidRPr="003B2883">
        <w:tab/>
        <w:t>Type: NssaiMapping</w:t>
      </w:r>
      <w:bookmarkEnd w:id="3201"/>
      <w:bookmarkEnd w:id="3202"/>
      <w:bookmarkEnd w:id="3203"/>
      <w:bookmarkEnd w:id="3204"/>
      <w:bookmarkEnd w:id="3205"/>
      <w:bookmarkEnd w:id="3206"/>
      <w:bookmarkEnd w:id="3207"/>
      <w:bookmarkEnd w:id="3208"/>
      <w:bookmarkEnd w:id="3209"/>
      <w:bookmarkEnd w:id="3210"/>
      <w:bookmarkEnd w:id="3211"/>
      <w:bookmarkEnd w:id="3212"/>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213" w:name="_Toc25156396"/>
      <w:bookmarkStart w:id="3214" w:name="_Toc34124698"/>
      <w:bookmarkStart w:id="3215" w:name="_Toc43207822"/>
      <w:bookmarkStart w:id="3216" w:name="_Toc49857292"/>
      <w:bookmarkStart w:id="3217" w:name="_Toc56677128"/>
      <w:bookmarkStart w:id="3218" w:name="_Toc56691651"/>
      <w:bookmarkStart w:id="3219" w:name="_Toc56698915"/>
      <w:bookmarkStart w:id="3220" w:name="_Toc89035150"/>
      <w:bookmarkStart w:id="3221" w:name="_Toc89064948"/>
      <w:bookmarkStart w:id="3222" w:name="_Toc89180247"/>
      <w:bookmarkStart w:id="3223" w:name="_Toc97071926"/>
      <w:bookmarkStart w:id="3224" w:name="_Toc183523435"/>
      <w:r w:rsidRPr="003B2883">
        <w:lastRenderedPageBreak/>
        <w:t>6.1.6.2.39</w:t>
      </w:r>
      <w:r w:rsidRPr="003B2883">
        <w:tab/>
        <w:t xml:space="preserve">Type: </w:t>
      </w:r>
      <w:r w:rsidRPr="003B2883">
        <w:rPr>
          <w:lang w:eastAsia="zh-CN"/>
        </w:rPr>
        <w:t>UeRegStatusUpdateReqData</w:t>
      </w:r>
      <w:bookmarkEnd w:id="3213"/>
      <w:bookmarkEnd w:id="3214"/>
      <w:bookmarkEnd w:id="3215"/>
      <w:bookmarkEnd w:id="3216"/>
      <w:bookmarkEnd w:id="3217"/>
      <w:bookmarkEnd w:id="3218"/>
      <w:bookmarkEnd w:id="3219"/>
      <w:bookmarkEnd w:id="3220"/>
      <w:bookmarkEnd w:id="3221"/>
      <w:bookmarkEnd w:id="3222"/>
      <w:bookmarkEnd w:id="3223"/>
      <w:bookmarkEnd w:id="3224"/>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5F48AD" w:rsidRDefault="007223C5" w:rsidP="005F48AD">
            <w:pPr>
              <w:pStyle w:val="B1"/>
              <w:rPr>
                <w:rFonts w:ascii="Arial" w:hAnsi="Arial"/>
                <w:sz w:val="18"/>
                <w:szCs w:val="18"/>
                <w:lang w:eastAsia="zh-CN"/>
              </w:rPr>
            </w:pPr>
            <w:r w:rsidRPr="005F48AD">
              <w:rPr>
                <w:rFonts w:ascii="Arial" w:hAnsi="Arial"/>
                <w:sz w:val="18"/>
                <w:lang w:eastAsia="zh-CN"/>
              </w:rPr>
              <w:t xml:space="preserve">- </w:t>
            </w:r>
            <w:r w:rsidR="003134D4">
              <w:rPr>
                <w:rFonts w:ascii="Arial" w:hAnsi="Arial"/>
                <w:sz w:val="18"/>
                <w:lang w:eastAsia="zh-CN"/>
              </w:rPr>
              <w:tab/>
            </w:r>
            <w:r w:rsidRPr="005F48AD">
              <w:rPr>
                <w:rFonts w:ascii="Arial" w:hAnsi="Arial"/>
                <w:sz w:val="18"/>
                <w:lang w:eastAsia="zh-CN"/>
              </w:rPr>
              <w:t>true: the target AMF</w:t>
            </w:r>
            <w:r w:rsidRPr="005F48AD" w:rsidDel="00B55189">
              <w:rPr>
                <w:rFonts w:ascii="Arial" w:hAnsi="Arial"/>
                <w:sz w:val="18"/>
                <w:lang w:eastAsia="zh-CN"/>
              </w:rPr>
              <w:t xml:space="preserve"> </w:t>
            </w:r>
            <w:r w:rsidRPr="005F48AD">
              <w:rPr>
                <w:rFonts w:ascii="Arial" w:hAnsi="Arial"/>
                <w:sz w:val="18"/>
                <w:lang w:eastAsia="zh-CN"/>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172F00BA"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B95277" w:rsidRPr="00B51C3D">
              <w:rPr>
                <w:rFonts w:cs="Arial"/>
                <w:szCs w:val="18"/>
                <w:lang w:eastAsia="zh-CN"/>
              </w:rPr>
              <w:t>clause</w:t>
            </w:r>
            <w:r w:rsidR="00B95277">
              <w:rPr>
                <w:rFonts w:cs="Arial"/>
                <w:szCs w:val="18"/>
                <w:lang w:eastAsia="zh-CN"/>
              </w:rPr>
              <w:t> </w:t>
            </w:r>
            <w:r w:rsidR="00B95277" w:rsidRPr="00B51C3D">
              <w:rPr>
                <w:rFonts w:cs="Arial"/>
                <w:szCs w:val="18"/>
                <w:lang w:eastAsia="zh-CN"/>
              </w:rPr>
              <w:t>5</w:t>
            </w:r>
            <w:r w:rsidRPr="00B51C3D">
              <w:rPr>
                <w:rFonts w:cs="Arial"/>
                <w:szCs w:val="18"/>
                <w:lang w:eastAsia="zh-CN"/>
              </w:rPr>
              <w:t>.2.2.2.2.1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225" w:name="_Toc25156397"/>
      <w:bookmarkStart w:id="3226" w:name="_Toc34124699"/>
      <w:bookmarkStart w:id="3227" w:name="_Toc43207823"/>
      <w:bookmarkStart w:id="3228" w:name="_Toc49857293"/>
      <w:bookmarkStart w:id="3229" w:name="_Toc56677129"/>
      <w:bookmarkStart w:id="3230" w:name="_Toc56691652"/>
      <w:bookmarkStart w:id="3231" w:name="_Toc56698916"/>
      <w:bookmarkStart w:id="3232" w:name="_Toc89035151"/>
      <w:bookmarkStart w:id="3233" w:name="_Toc89064949"/>
      <w:bookmarkStart w:id="3234" w:name="_Toc89180248"/>
      <w:bookmarkStart w:id="3235" w:name="_Toc97071927"/>
      <w:bookmarkStart w:id="3236" w:name="_Toc183523436"/>
      <w:r w:rsidRPr="003B2883">
        <w:t>6.1.6.2.40</w:t>
      </w:r>
      <w:r w:rsidRPr="003B2883">
        <w:tab/>
        <w:t xml:space="preserve">Type: </w:t>
      </w:r>
      <w:r w:rsidRPr="003B2883">
        <w:rPr>
          <w:lang w:eastAsia="zh-CN"/>
        </w:rPr>
        <w:t>AssignEbiError</w:t>
      </w:r>
      <w:bookmarkEnd w:id="3225"/>
      <w:bookmarkEnd w:id="3226"/>
      <w:bookmarkEnd w:id="3227"/>
      <w:bookmarkEnd w:id="3228"/>
      <w:bookmarkEnd w:id="3229"/>
      <w:bookmarkEnd w:id="3230"/>
      <w:bookmarkEnd w:id="3231"/>
      <w:bookmarkEnd w:id="3232"/>
      <w:bookmarkEnd w:id="3233"/>
      <w:bookmarkEnd w:id="3234"/>
      <w:bookmarkEnd w:id="3235"/>
      <w:bookmarkEnd w:id="3236"/>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237" w:name="_Toc25156398"/>
      <w:bookmarkStart w:id="3238" w:name="_Toc34124700"/>
      <w:bookmarkStart w:id="3239" w:name="_Toc43207824"/>
      <w:bookmarkStart w:id="3240" w:name="_Toc49857294"/>
      <w:bookmarkStart w:id="3241" w:name="_Toc56677130"/>
      <w:bookmarkStart w:id="3242" w:name="_Toc56691653"/>
      <w:bookmarkStart w:id="3243" w:name="_Toc56698917"/>
      <w:bookmarkStart w:id="3244" w:name="_Toc89035152"/>
      <w:bookmarkStart w:id="3245" w:name="_Toc89064950"/>
      <w:bookmarkStart w:id="3246" w:name="_Toc89180249"/>
      <w:bookmarkStart w:id="3247" w:name="_Toc97071928"/>
      <w:bookmarkStart w:id="3248" w:name="_Toc183523437"/>
      <w:r w:rsidRPr="003B2883">
        <w:lastRenderedPageBreak/>
        <w:t>6.1.6.2.41</w:t>
      </w:r>
      <w:r w:rsidRPr="003B2883">
        <w:tab/>
        <w:t xml:space="preserve">Type: </w:t>
      </w:r>
      <w:r w:rsidRPr="003B2883">
        <w:rPr>
          <w:lang w:eastAsia="zh-CN"/>
        </w:rPr>
        <w:t>UeContextCreateData</w:t>
      </w:r>
      <w:bookmarkEnd w:id="3237"/>
      <w:bookmarkEnd w:id="3238"/>
      <w:bookmarkEnd w:id="3239"/>
      <w:bookmarkEnd w:id="3240"/>
      <w:bookmarkEnd w:id="3241"/>
      <w:bookmarkEnd w:id="3242"/>
      <w:bookmarkEnd w:id="3243"/>
      <w:bookmarkEnd w:id="3244"/>
      <w:bookmarkEnd w:id="3245"/>
      <w:bookmarkEnd w:id="3246"/>
      <w:bookmarkEnd w:id="3247"/>
      <w:bookmarkEnd w:id="3248"/>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22D91E21"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67DDDE47" w:rsidR="00342EEA" w:rsidRPr="003B2883" w:rsidRDefault="00342EEA" w:rsidP="00342EEA">
            <w:pPr>
              <w:pStyle w:val="TAL"/>
              <w:rPr>
                <w:lang w:eastAsia="zh-CN"/>
              </w:rPr>
            </w:pPr>
            <w:r w:rsidRPr="003B2883">
              <w:t xml:space="preserve">This IE shall be present if at least one optional feature defined in </w:t>
            </w:r>
            <w:r w:rsidR="00B95277">
              <w:t>clause </w:t>
            </w:r>
            <w:r w:rsidR="00B95277" w:rsidRPr="003B2883">
              <w:t>6</w:t>
            </w:r>
            <w:r w:rsidRPr="003B2883">
              <w:t>.1.8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249" w:name="_Toc25156399"/>
      <w:bookmarkStart w:id="3250" w:name="_Toc34124701"/>
      <w:bookmarkStart w:id="3251" w:name="_Toc43207825"/>
      <w:bookmarkStart w:id="3252" w:name="_Toc49857295"/>
      <w:bookmarkStart w:id="3253" w:name="_Toc56677131"/>
      <w:bookmarkStart w:id="3254" w:name="_Toc56691654"/>
      <w:bookmarkStart w:id="3255" w:name="_Toc56698918"/>
      <w:bookmarkStart w:id="3256" w:name="_Toc89035153"/>
      <w:bookmarkStart w:id="3257" w:name="_Toc89064951"/>
      <w:bookmarkStart w:id="3258" w:name="_Toc89180250"/>
      <w:bookmarkStart w:id="3259" w:name="_Toc97071929"/>
      <w:bookmarkStart w:id="3260" w:name="_Toc183523438"/>
      <w:r w:rsidRPr="003B2883">
        <w:lastRenderedPageBreak/>
        <w:t>6.1.6.2.42</w:t>
      </w:r>
      <w:r w:rsidRPr="003B2883">
        <w:tab/>
        <w:t xml:space="preserve">Type: </w:t>
      </w:r>
      <w:r w:rsidRPr="003B2883">
        <w:rPr>
          <w:lang w:eastAsia="zh-CN"/>
        </w:rPr>
        <w:t>UeContextCreatedData</w:t>
      </w:r>
      <w:bookmarkEnd w:id="3249"/>
      <w:bookmarkEnd w:id="3250"/>
      <w:bookmarkEnd w:id="3251"/>
      <w:bookmarkEnd w:id="3252"/>
      <w:bookmarkEnd w:id="3253"/>
      <w:bookmarkEnd w:id="3254"/>
      <w:bookmarkEnd w:id="3255"/>
      <w:bookmarkEnd w:id="3256"/>
      <w:bookmarkEnd w:id="3257"/>
      <w:bookmarkEnd w:id="3258"/>
      <w:bookmarkEnd w:id="3259"/>
      <w:bookmarkEnd w:id="3260"/>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5F48AD" w:rsidRDefault="0095730A" w:rsidP="005F48AD">
            <w:pPr>
              <w:pStyle w:val="B1"/>
              <w:rPr>
                <w:rFonts w:ascii="Arial" w:hAnsi="Arial"/>
                <w:sz w:val="18"/>
                <w:szCs w:val="18"/>
                <w:lang w:eastAsia="zh-CN"/>
              </w:rPr>
            </w:pPr>
            <w:r w:rsidRPr="005F48AD">
              <w:rPr>
                <w:rFonts w:ascii="Arial" w:hAnsi="Arial"/>
                <w:sz w:val="18"/>
                <w:lang w:eastAsia="zh-CN"/>
              </w:rPr>
              <w:t xml:space="preserve">- </w:t>
            </w:r>
            <w:r w:rsidR="003134D4">
              <w:rPr>
                <w:rFonts w:ascii="Arial" w:hAnsi="Arial"/>
                <w:sz w:val="18"/>
                <w:lang w:eastAsia="zh-CN"/>
              </w:rPr>
              <w:tab/>
            </w:r>
            <w:r w:rsidRPr="005F48AD">
              <w:rPr>
                <w:rFonts w:ascii="Arial" w:hAnsi="Arial"/>
                <w:sz w:val="18"/>
                <w:lang w:eastAsia="zh-CN"/>
              </w:rPr>
              <w:t>true: the target AMF</w:t>
            </w:r>
            <w:r w:rsidRPr="005F48AD" w:rsidDel="00B55189">
              <w:rPr>
                <w:rFonts w:ascii="Arial" w:hAnsi="Arial"/>
                <w:sz w:val="18"/>
                <w:lang w:eastAsia="zh-CN"/>
              </w:rPr>
              <w:t xml:space="preserve"> </w:t>
            </w:r>
            <w:r w:rsidRPr="005F48AD">
              <w:rPr>
                <w:rFonts w:ascii="Arial" w:hAnsi="Arial"/>
                <w:sz w:val="18"/>
                <w:lang w:eastAsia="zh-CN"/>
              </w:rPr>
              <w:t xml:space="preserve">has selected a new PCF </w:t>
            </w:r>
            <w:r w:rsidRPr="005F48AD">
              <w:rPr>
                <w:rFonts w:ascii="Arial" w:hAnsi="Arial"/>
                <w:sz w:val="18"/>
                <w:szCs w:val="18"/>
                <w:lang w:eastAsia="zh-CN"/>
              </w:rPr>
              <w:t>other t</w:t>
            </w:r>
            <w:r w:rsidRPr="005F48AD">
              <w:rPr>
                <w:rFonts w:ascii="Arial" w:hAnsi="Arial"/>
                <w:sz w:val="18"/>
                <w:lang w:eastAsia="zh-CN"/>
              </w:rPr>
              <w: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43936D65"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261" w:name="_Toc25156400"/>
      <w:bookmarkStart w:id="3262" w:name="_Toc34124702"/>
      <w:bookmarkStart w:id="3263" w:name="_Toc43207826"/>
      <w:bookmarkStart w:id="3264" w:name="_Toc49857296"/>
      <w:bookmarkStart w:id="3265" w:name="_Toc56677132"/>
      <w:bookmarkStart w:id="3266" w:name="_Toc56691655"/>
      <w:bookmarkStart w:id="3267" w:name="_Toc56698919"/>
      <w:bookmarkStart w:id="3268" w:name="_Toc89035154"/>
      <w:bookmarkStart w:id="3269" w:name="_Toc89064952"/>
      <w:bookmarkStart w:id="3270" w:name="_Toc89180251"/>
      <w:bookmarkStart w:id="3271" w:name="_Toc97071930"/>
      <w:bookmarkStart w:id="3272" w:name="_Toc183523439"/>
      <w:r w:rsidRPr="003B2883">
        <w:t>6.1.6.2.43</w:t>
      </w:r>
      <w:r w:rsidRPr="003B2883">
        <w:tab/>
        <w:t xml:space="preserve">Type: </w:t>
      </w:r>
      <w:r w:rsidRPr="003B2883">
        <w:rPr>
          <w:lang w:eastAsia="zh-CN"/>
        </w:rPr>
        <w:t>UeContextCreateError</w:t>
      </w:r>
      <w:bookmarkEnd w:id="3261"/>
      <w:bookmarkEnd w:id="3262"/>
      <w:bookmarkEnd w:id="3263"/>
      <w:bookmarkEnd w:id="3264"/>
      <w:bookmarkEnd w:id="3265"/>
      <w:bookmarkEnd w:id="3266"/>
      <w:bookmarkEnd w:id="3267"/>
      <w:bookmarkEnd w:id="3268"/>
      <w:bookmarkEnd w:id="3269"/>
      <w:bookmarkEnd w:id="3270"/>
      <w:bookmarkEnd w:id="3271"/>
      <w:bookmarkEnd w:id="3272"/>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273" w:name="_Toc25156401"/>
      <w:bookmarkStart w:id="3274" w:name="_Toc34124703"/>
      <w:bookmarkStart w:id="3275" w:name="_Toc43207827"/>
      <w:bookmarkStart w:id="3276" w:name="_Toc49857297"/>
      <w:bookmarkStart w:id="3277" w:name="_Toc56677133"/>
      <w:bookmarkStart w:id="3278" w:name="_Toc56691656"/>
      <w:bookmarkStart w:id="3279" w:name="_Toc56698920"/>
      <w:bookmarkStart w:id="3280" w:name="_Toc89035155"/>
      <w:bookmarkStart w:id="3281" w:name="_Toc89064953"/>
      <w:bookmarkStart w:id="3282" w:name="_Toc89180252"/>
      <w:bookmarkStart w:id="3283" w:name="_Toc97071931"/>
      <w:bookmarkStart w:id="3284" w:name="_Toc183523440"/>
      <w:r w:rsidRPr="003B2883">
        <w:lastRenderedPageBreak/>
        <w:t>6.1.6.2.44</w:t>
      </w:r>
      <w:r w:rsidRPr="003B2883">
        <w:tab/>
        <w:t>Type: NgRanTargetId</w:t>
      </w:r>
      <w:bookmarkEnd w:id="3273"/>
      <w:bookmarkEnd w:id="3274"/>
      <w:bookmarkEnd w:id="3275"/>
      <w:bookmarkEnd w:id="3276"/>
      <w:bookmarkEnd w:id="3277"/>
      <w:bookmarkEnd w:id="3278"/>
      <w:bookmarkEnd w:id="3279"/>
      <w:bookmarkEnd w:id="3280"/>
      <w:bookmarkEnd w:id="3281"/>
      <w:bookmarkEnd w:id="3282"/>
      <w:bookmarkEnd w:id="3283"/>
      <w:bookmarkEnd w:id="3284"/>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285" w:name="_Toc25156402"/>
      <w:bookmarkStart w:id="3286" w:name="_Toc34124704"/>
      <w:bookmarkStart w:id="3287" w:name="_Toc43207828"/>
      <w:bookmarkStart w:id="3288" w:name="_Toc49857298"/>
      <w:bookmarkStart w:id="3289" w:name="_Toc56677134"/>
      <w:bookmarkStart w:id="3290" w:name="_Toc56691657"/>
      <w:bookmarkStart w:id="3291" w:name="_Toc56698921"/>
      <w:bookmarkStart w:id="3292" w:name="_Toc89035156"/>
      <w:bookmarkStart w:id="3293" w:name="_Toc89064954"/>
      <w:bookmarkStart w:id="3294" w:name="_Toc89180253"/>
      <w:bookmarkStart w:id="3295" w:name="_Toc97071932"/>
      <w:bookmarkStart w:id="3296" w:name="_Toc183523441"/>
      <w:r w:rsidRPr="003B2883">
        <w:t>6.1.6.2.45</w:t>
      </w:r>
      <w:r w:rsidRPr="003B2883">
        <w:tab/>
        <w:t>Type: N2InformationTransferError</w:t>
      </w:r>
      <w:bookmarkEnd w:id="3285"/>
      <w:bookmarkEnd w:id="3286"/>
      <w:bookmarkEnd w:id="3287"/>
      <w:bookmarkEnd w:id="3288"/>
      <w:bookmarkEnd w:id="3289"/>
      <w:bookmarkEnd w:id="3290"/>
      <w:bookmarkEnd w:id="3291"/>
      <w:bookmarkEnd w:id="3292"/>
      <w:bookmarkEnd w:id="3293"/>
      <w:bookmarkEnd w:id="3294"/>
      <w:bookmarkEnd w:id="3295"/>
      <w:bookmarkEnd w:id="3296"/>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297" w:name="_Toc25156403"/>
      <w:bookmarkStart w:id="3298" w:name="_Toc34124705"/>
      <w:bookmarkStart w:id="3299" w:name="_Toc43207829"/>
      <w:bookmarkStart w:id="3300" w:name="_Toc49857299"/>
      <w:bookmarkStart w:id="3301" w:name="_Toc56677135"/>
      <w:bookmarkStart w:id="3302" w:name="_Toc56691658"/>
      <w:bookmarkStart w:id="3303" w:name="_Toc56698922"/>
      <w:bookmarkStart w:id="3304" w:name="_Toc89035157"/>
      <w:bookmarkStart w:id="3305" w:name="_Toc89064955"/>
      <w:bookmarkStart w:id="3306" w:name="_Toc89180254"/>
      <w:bookmarkStart w:id="3307" w:name="_Toc97071933"/>
      <w:bookmarkStart w:id="3308" w:name="_Toc183523442"/>
      <w:r w:rsidRPr="003B2883">
        <w:rPr>
          <w:lang w:val="en-US"/>
        </w:rPr>
        <w:t>6.1.6.2.46</w:t>
      </w:r>
      <w:r w:rsidRPr="003B2883">
        <w:rPr>
          <w:lang w:val="en-US"/>
        </w:rPr>
        <w:tab/>
        <w:t>Type: PWSResponseData</w:t>
      </w:r>
      <w:bookmarkEnd w:id="3297"/>
      <w:bookmarkEnd w:id="3298"/>
      <w:bookmarkEnd w:id="3299"/>
      <w:bookmarkEnd w:id="3300"/>
      <w:bookmarkEnd w:id="3301"/>
      <w:bookmarkEnd w:id="3302"/>
      <w:bookmarkEnd w:id="3303"/>
      <w:bookmarkEnd w:id="3304"/>
      <w:bookmarkEnd w:id="3305"/>
      <w:bookmarkEnd w:id="3306"/>
      <w:bookmarkEnd w:id="3307"/>
      <w:bookmarkEnd w:id="3308"/>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5843BBB4" w:rsidR="00602AC0" w:rsidRPr="003B2883" w:rsidRDefault="00602AC0" w:rsidP="005F771F">
            <w:pPr>
              <w:pStyle w:val="TAL"/>
              <w:rPr>
                <w:rFonts w:cs="Arial"/>
                <w:szCs w:val="18"/>
                <w:lang w:eastAsia="zh-CN"/>
              </w:rPr>
            </w:pPr>
            <w:r w:rsidRPr="005F771F">
              <w:t xml:space="preserve">This IE shall identify the message type of the message being sent. Its value is the numeric code of the Procedure Code defined in ASN.1 in </w:t>
            </w:r>
            <w:r w:rsidR="00B95277" w:rsidRPr="005F771F">
              <w:t>clause</w:t>
            </w:r>
            <w:r w:rsidR="00B95277">
              <w:t> </w:t>
            </w:r>
            <w:r w:rsidR="00B95277" w:rsidRPr="005F771F">
              <w:t>9</w:t>
            </w:r>
            <w:r w:rsidRPr="005F771F">
              <w:t>.4.7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309" w:name="_Toc25156404"/>
      <w:bookmarkStart w:id="3310" w:name="_Toc34124706"/>
      <w:bookmarkStart w:id="3311" w:name="_Toc43207830"/>
      <w:bookmarkStart w:id="3312" w:name="_Toc49857300"/>
      <w:bookmarkStart w:id="3313" w:name="_Toc56677136"/>
      <w:bookmarkStart w:id="3314" w:name="_Toc56691659"/>
      <w:bookmarkStart w:id="3315" w:name="_Toc56698923"/>
      <w:bookmarkStart w:id="3316" w:name="_Toc89035158"/>
      <w:bookmarkStart w:id="3317" w:name="_Toc89064956"/>
      <w:bookmarkStart w:id="3318" w:name="_Toc89180255"/>
      <w:bookmarkStart w:id="3319" w:name="_Toc97071934"/>
      <w:bookmarkStart w:id="3320" w:name="_Toc183523443"/>
      <w:r w:rsidRPr="003B2883">
        <w:rPr>
          <w:lang w:val="en-US"/>
        </w:rPr>
        <w:lastRenderedPageBreak/>
        <w:t>6.1.6.2.47</w:t>
      </w:r>
      <w:r w:rsidRPr="003B2883">
        <w:rPr>
          <w:lang w:val="en-US"/>
        </w:rPr>
        <w:tab/>
        <w:t>Type: PWSErrorData</w:t>
      </w:r>
      <w:bookmarkEnd w:id="3309"/>
      <w:bookmarkEnd w:id="3310"/>
      <w:bookmarkEnd w:id="3311"/>
      <w:bookmarkEnd w:id="3312"/>
      <w:bookmarkEnd w:id="3313"/>
      <w:bookmarkEnd w:id="3314"/>
      <w:bookmarkEnd w:id="3315"/>
      <w:bookmarkEnd w:id="3316"/>
      <w:bookmarkEnd w:id="3317"/>
      <w:bookmarkEnd w:id="3318"/>
      <w:bookmarkEnd w:id="3319"/>
      <w:bookmarkEnd w:id="3320"/>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321" w:name="_Toc25156405"/>
      <w:bookmarkStart w:id="3322" w:name="_Toc34124707"/>
      <w:bookmarkStart w:id="3323" w:name="_Toc43207831"/>
      <w:bookmarkStart w:id="3324" w:name="_Toc49857301"/>
      <w:bookmarkStart w:id="3325" w:name="_Toc56677137"/>
      <w:bookmarkStart w:id="3326" w:name="_Toc56691660"/>
      <w:bookmarkStart w:id="3327" w:name="_Toc56698924"/>
      <w:bookmarkStart w:id="3328" w:name="_Toc89035159"/>
      <w:bookmarkStart w:id="3329" w:name="_Toc89064957"/>
      <w:bookmarkStart w:id="3330" w:name="_Toc89180256"/>
      <w:bookmarkStart w:id="3331" w:name="_Toc97071935"/>
      <w:bookmarkStart w:id="3332" w:name="_Toc183523444"/>
      <w:r w:rsidRPr="003B2883">
        <w:t>6.1.6.2.48</w:t>
      </w:r>
      <w:r w:rsidRPr="003B2883">
        <w:tab/>
        <w:t>Void</w:t>
      </w:r>
      <w:bookmarkEnd w:id="3321"/>
      <w:bookmarkEnd w:id="3322"/>
      <w:bookmarkEnd w:id="3323"/>
      <w:bookmarkEnd w:id="3324"/>
      <w:bookmarkEnd w:id="3325"/>
      <w:bookmarkEnd w:id="3326"/>
      <w:bookmarkEnd w:id="3327"/>
      <w:bookmarkEnd w:id="3328"/>
      <w:bookmarkEnd w:id="3329"/>
      <w:bookmarkEnd w:id="3330"/>
      <w:bookmarkEnd w:id="3331"/>
      <w:bookmarkEnd w:id="3332"/>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333" w:name="_Toc25156406"/>
      <w:bookmarkStart w:id="3334" w:name="_Toc34124708"/>
      <w:bookmarkStart w:id="3335" w:name="_Toc43207832"/>
      <w:bookmarkStart w:id="3336" w:name="_Toc49857302"/>
      <w:bookmarkStart w:id="3337" w:name="_Toc56677138"/>
      <w:bookmarkStart w:id="3338" w:name="_Toc56691661"/>
      <w:bookmarkStart w:id="3339" w:name="_Toc56698925"/>
      <w:bookmarkStart w:id="3340" w:name="_Toc89035160"/>
      <w:bookmarkStart w:id="3341" w:name="_Toc89064958"/>
      <w:bookmarkStart w:id="3342" w:name="_Toc89180257"/>
      <w:bookmarkStart w:id="3343" w:name="_Toc97071936"/>
      <w:bookmarkStart w:id="3344" w:name="_Toc183523445"/>
      <w:r w:rsidRPr="003B2883">
        <w:t>6.1.6.2.49</w:t>
      </w:r>
      <w:r w:rsidRPr="003B2883">
        <w:tab/>
        <w:t xml:space="preserve">Type: </w:t>
      </w:r>
      <w:r w:rsidRPr="003B2883">
        <w:rPr>
          <w:lang w:eastAsia="zh-CN"/>
        </w:rPr>
        <w:t>NgKsi</w:t>
      </w:r>
      <w:bookmarkEnd w:id="3333"/>
      <w:bookmarkEnd w:id="3334"/>
      <w:bookmarkEnd w:id="3335"/>
      <w:bookmarkEnd w:id="3336"/>
      <w:bookmarkEnd w:id="3337"/>
      <w:bookmarkEnd w:id="3338"/>
      <w:bookmarkEnd w:id="3339"/>
      <w:bookmarkEnd w:id="3340"/>
      <w:bookmarkEnd w:id="3341"/>
      <w:bookmarkEnd w:id="3342"/>
      <w:bookmarkEnd w:id="3343"/>
      <w:bookmarkEnd w:id="3344"/>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345" w:name="_Toc25156407"/>
      <w:bookmarkStart w:id="3346" w:name="_Toc34124709"/>
      <w:bookmarkStart w:id="3347" w:name="_Toc43207833"/>
      <w:bookmarkStart w:id="3348" w:name="_Toc49857303"/>
      <w:bookmarkStart w:id="3349" w:name="_Toc56677139"/>
      <w:bookmarkStart w:id="3350" w:name="_Toc56691662"/>
      <w:bookmarkStart w:id="3351" w:name="_Toc56698926"/>
      <w:bookmarkStart w:id="3352" w:name="_Toc89035161"/>
      <w:bookmarkStart w:id="3353" w:name="_Toc89064959"/>
      <w:bookmarkStart w:id="3354" w:name="_Toc89180258"/>
      <w:bookmarkStart w:id="3355" w:name="_Toc97071937"/>
      <w:bookmarkStart w:id="3356" w:name="_Toc183523446"/>
      <w:r w:rsidRPr="003B2883">
        <w:t>6.1.6.2.50</w:t>
      </w:r>
      <w:r w:rsidRPr="003B2883">
        <w:tab/>
        <w:t xml:space="preserve">Type: </w:t>
      </w:r>
      <w:r w:rsidRPr="003B2883">
        <w:rPr>
          <w:lang w:eastAsia="zh-CN"/>
        </w:rPr>
        <w:t>KeyAmf</w:t>
      </w:r>
      <w:bookmarkEnd w:id="3345"/>
      <w:bookmarkEnd w:id="3346"/>
      <w:bookmarkEnd w:id="3347"/>
      <w:bookmarkEnd w:id="3348"/>
      <w:bookmarkEnd w:id="3349"/>
      <w:bookmarkEnd w:id="3350"/>
      <w:bookmarkEnd w:id="3351"/>
      <w:bookmarkEnd w:id="3352"/>
      <w:bookmarkEnd w:id="3353"/>
      <w:bookmarkEnd w:id="3354"/>
      <w:bookmarkEnd w:id="3355"/>
      <w:bookmarkEnd w:id="3356"/>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357" w:name="_Toc25156408"/>
      <w:bookmarkStart w:id="3358" w:name="_Toc34124710"/>
      <w:bookmarkStart w:id="3359" w:name="_Toc43207834"/>
      <w:bookmarkStart w:id="3360" w:name="_Toc49857304"/>
      <w:bookmarkStart w:id="3361" w:name="_Toc56677140"/>
      <w:bookmarkStart w:id="3362" w:name="_Toc56691663"/>
      <w:bookmarkStart w:id="3363" w:name="_Toc56698927"/>
      <w:bookmarkStart w:id="3364" w:name="_Toc89035162"/>
      <w:bookmarkStart w:id="3365" w:name="_Toc89064960"/>
      <w:bookmarkStart w:id="3366" w:name="_Toc89180259"/>
      <w:bookmarkStart w:id="3367" w:name="_Toc97071938"/>
      <w:bookmarkStart w:id="3368" w:name="_Toc183523447"/>
      <w:r w:rsidRPr="003B2883">
        <w:t>6.1.6.2.51</w:t>
      </w:r>
      <w:r w:rsidRPr="003B2883">
        <w:tab/>
        <w:t xml:space="preserve">Type: </w:t>
      </w:r>
      <w:r w:rsidRPr="003B2883">
        <w:rPr>
          <w:lang w:eastAsia="zh-CN"/>
        </w:rPr>
        <w:t>ExpectedUeBehavior</w:t>
      </w:r>
      <w:bookmarkEnd w:id="3357"/>
      <w:bookmarkEnd w:id="3358"/>
      <w:bookmarkEnd w:id="3359"/>
      <w:bookmarkEnd w:id="3360"/>
      <w:bookmarkEnd w:id="3361"/>
      <w:bookmarkEnd w:id="3362"/>
      <w:bookmarkEnd w:id="3363"/>
      <w:bookmarkEnd w:id="3364"/>
      <w:bookmarkEnd w:id="3365"/>
      <w:bookmarkEnd w:id="3366"/>
      <w:bookmarkEnd w:id="3367"/>
      <w:bookmarkEnd w:id="3368"/>
    </w:p>
    <w:p w14:paraId="04E8B786"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369" w:name="_Toc25156409"/>
      <w:bookmarkStart w:id="3370" w:name="_Toc34124711"/>
      <w:bookmarkStart w:id="3371" w:name="_Toc43207835"/>
      <w:bookmarkStart w:id="3372" w:name="_Toc49857305"/>
      <w:bookmarkStart w:id="3373" w:name="_Toc56677141"/>
      <w:bookmarkStart w:id="3374" w:name="_Toc56691664"/>
      <w:bookmarkStart w:id="3375" w:name="_Toc56698928"/>
      <w:bookmarkStart w:id="3376" w:name="_Toc89035163"/>
      <w:bookmarkStart w:id="3377" w:name="_Toc89064961"/>
      <w:bookmarkStart w:id="3378" w:name="_Toc89180260"/>
      <w:bookmarkStart w:id="3379" w:name="_Toc97071939"/>
      <w:bookmarkStart w:id="3380" w:name="_Toc183523448"/>
      <w:r w:rsidRPr="003B2883">
        <w:lastRenderedPageBreak/>
        <w:t>6.1.6.2.52</w:t>
      </w:r>
      <w:r w:rsidRPr="003B2883">
        <w:tab/>
        <w:t xml:space="preserve">Type: </w:t>
      </w:r>
      <w:r w:rsidRPr="003B2883">
        <w:rPr>
          <w:lang w:eastAsia="zh-CN"/>
        </w:rPr>
        <w:t>UeRegStatusUpdateRspData</w:t>
      </w:r>
      <w:bookmarkEnd w:id="3369"/>
      <w:bookmarkEnd w:id="3370"/>
      <w:bookmarkEnd w:id="3371"/>
      <w:bookmarkEnd w:id="3372"/>
      <w:bookmarkEnd w:id="3373"/>
      <w:bookmarkEnd w:id="3374"/>
      <w:bookmarkEnd w:id="3375"/>
      <w:bookmarkEnd w:id="3376"/>
      <w:bookmarkEnd w:id="3377"/>
      <w:bookmarkEnd w:id="3378"/>
      <w:bookmarkEnd w:id="3379"/>
      <w:bookmarkEnd w:id="3380"/>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7DD0B47" w:rsidR="00602AC0" w:rsidRPr="003B2883" w:rsidRDefault="00602AC0" w:rsidP="005F48AD">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381" w:name="_Toc25156410"/>
      <w:bookmarkStart w:id="3382" w:name="_Toc34124712"/>
      <w:bookmarkStart w:id="3383" w:name="_Toc43207836"/>
      <w:bookmarkStart w:id="3384" w:name="_Toc49857306"/>
      <w:bookmarkStart w:id="3385" w:name="_Toc56677142"/>
      <w:bookmarkStart w:id="3386" w:name="_Toc56691665"/>
      <w:bookmarkStart w:id="3387" w:name="_Toc56698929"/>
      <w:bookmarkStart w:id="3388" w:name="_Toc89035164"/>
      <w:bookmarkStart w:id="3389" w:name="_Toc89064962"/>
      <w:bookmarkStart w:id="3390" w:name="_Toc89180261"/>
      <w:bookmarkStart w:id="3391" w:name="_Toc97071940"/>
      <w:bookmarkStart w:id="3392" w:name="_Toc183523449"/>
      <w:r w:rsidRPr="003B2883">
        <w:t>6.1.6.2.53</w:t>
      </w:r>
      <w:r w:rsidRPr="003B2883">
        <w:tab/>
        <w:t>Type: N2Ran</w:t>
      </w:r>
      <w:r w:rsidRPr="003B2883">
        <w:rPr>
          <w:lang w:val="en-US"/>
        </w:rPr>
        <w:t>Information</w:t>
      </w:r>
      <w:bookmarkEnd w:id="3381"/>
      <w:bookmarkEnd w:id="3382"/>
      <w:bookmarkEnd w:id="3383"/>
      <w:bookmarkEnd w:id="3384"/>
      <w:bookmarkEnd w:id="3385"/>
      <w:bookmarkEnd w:id="3386"/>
      <w:bookmarkEnd w:id="3387"/>
      <w:bookmarkEnd w:id="3388"/>
      <w:bookmarkEnd w:id="3389"/>
      <w:bookmarkEnd w:id="3390"/>
      <w:bookmarkEnd w:id="3391"/>
      <w:bookmarkEnd w:id="3392"/>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393" w:name="_Toc25156411"/>
      <w:bookmarkStart w:id="3394" w:name="_Toc34124713"/>
      <w:bookmarkStart w:id="3395" w:name="_Toc43207837"/>
      <w:bookmarkStart w:id="3396" w:name="_Toc49857307"/>
      <w:bookmarkStart w:id="3397" w:name="_Toc56677143"/>
      <w:bookmarkStart w:id="3398" w:name="_Toc56691666"/>
      <w:bookmarkStart w:id="3399" w:name="_Toc56698930"/>
      <w:bookmarkStart w:id="3400" w:name="_Toc89035165"/>
      <w:bookmarkStart w:id="3401" w:name="_Toc89064963"/>
      <w:bookmarkStart w:id="3402" w:name="_Toc89180262"/>
      <w:bookmarkStart w:id="3403" w:name="_Toc97071941"/>
      <w:bookmarkStart w:id="3404" w:name="_Toc183523450"/>
      <w:r w:rsidRPr="003B2883">
        <w:t>6.1.6.2.54</w:t>
      </w:r>
      <w:r w:rsidRPr="003B2883">
        <w:tab/>
        <w:t xml:space="preserve">Type: </w:t>
      </w:r>
      <w:r w:rsidRPr="003B2883">
        <w:rPr>
          <w:lang w:eastAsia="zh-CN"/>
        </w:rPr>
        <w:t>N2InfoNotificationRspData</w:t>
      </w:r>
      <w:bookmarkEnd w:id="3393"/>
      <w:bookmarkEnd w:id="3394"/>
      <w:bookmarkEnd w:id="3395"/>
      <w:bookmarkEnd w:id="3396"/>
      <w:bookmarkEnd w:id="3397"/>
      <w:bookmarkEnd w:id="3398"/>
      <w:bookmarkEnd w:id="3399"/>
      <w:bookmarkEnd w:id="3400"/>
      <w:bookmarkEnd w:id="3401"/>
      <w:bookmarkEnd w:id="3402"/>
      <w:bookmarkEnd w:id="3403"/>
      <w:bookmarkEnd w:id="3404"/>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0A3DAD71" w:rsidR="001E3015" w:rsidRDefault="001E3015" w:rsidP="001E3015">
            <w:pPr>
              <w:pStyle w:val="TAL"/>
              <w:rPr>
                <w:lang w:eastAsia="zh-CN"/>
              </w:rPr>
            </w:pPr>
            <w:r>
              <w:t xml:space="preserve">Inter NG-RAN node N2 based handover procedure (see </w:t>
            </w:r>
            <w:r w:rsidR="00B95277">
              <w:t>clause 5</w:t>
            </w:r>
            <w:r>
              <w:t xml:space="preserve">.2.2.3.6.2),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405" w:name="_Toc25156412"/>
      <w:bookmarkStart w:id="3406" w:name="_Toc34124714"/>
      <w:bookmarkStart w:id="3407" w:name="_Toc43207838"/>
      <w:bookmarkStart w:id="3408" w:name="_Toc49857308"/>
      <w:bookmarkStart w:id="3409" w:name="_Toc56677144"/>
      <w:bookmarkStart w:id="3410" w:name="_Toc56691667"/>
      <w:bookmarkStart w:id="3411" w:name="_Toc56698931"/>
      <w:bookmarkStart w:id="3412" w:name="_Toc89035166"/>
      <w:bookmarkStart w:id="3413" w:name="_Toc89064964"/>
      <w:bookmarkStart w:id="3414" w:name="_Toc89180263"/>
      <w:bookmarkStart w:id="3415" w:name="_Toc97071942"/>
      <w:bookmarkStart w:id="3416" w:name="_Toc183523451"/>
      <w:r w:rsidRPr="003B2883">
        <w:t>6.1.6.2.</w:t>
      </w:r>
      <w:r>
        <w:t>55</w:t>
      </w:r>
      <w:r w:rsidRPr="003B2883">
        <w:tab/>
        <w:t xml:space="preserve">Type: </w:t>
      </w:r>
      <w:r>
        <w:rPr>
          <w:lang w:eastAsia="zh-CN"/>
        </w:rPr>
        <w:t>SmallDataRateStatusInfo</w:t>
      </w:r>
      <w:bookmarkEnd w:id="3405"/>
      <w:bookmarkEnd w:id="3406"/>
      <w:bookmarkEnd w:id="3407"/>
      <w:bookmarkEnd w:id="3408"/>
      <w:bookmarkEnd w:id="3409"/>
      <w:bookmarkEnd w:id="3410"/>
      <w:bookmarkEnd w:id="3411"/>
      <w:bookmarkEnd w:id="3412"/>
      <w:bookmarkEnd w:id="3413"/>
      <w:bookmarkEnd w:id="3414"/>
      <w:bookmarkEnd w:id="3415"/>
      <w:bookmarkEnd w:id="3416"/>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417" w:name="_Toc34124715"/>
      <w:bookmarkStart w:id="3418" w:name="_Toc43207839"/>
      <w:bookmarkStart w:id="3419" w:name="_Toc49857309"/>
      <w:bookmarkStart w:id="3420" w:name="_Toc56677145"/>
      <w:bookmarkStart w:id="3421" w:name="_Toc56691668"/>
      <w:bookmarkStart w:id="3422" w:name="_Toc56698932"/>
      <w:bookmarkStart w:id="3423" w:name="_Toc89035167"/>
      <w:bookmarkStart w:id="3424" w:name="_Toc89064965"/>
      <w:bookmarkStart w:id="3425" w:name="_Toc89180264"/>
      <w:bookmarkStart w:id="3426" w:name="_Toc97071943"/>
      <w:bookmarkStart w:id="3427" w:name="_Toc183523452"/>
      <w:r w:rsidRPr="003B2883">
        <w:lastRenderedPageBreak/>
        <w:t>6.1.6.2.</w:t>
      </w:r>
      <w:r>
        <w:t>56</w:t>
      </w:r>
      <w:r w:rsidRPr="003B2883">
        <w:tab/>
        <w:t xml:space="preserve">Type: </w:t>
      </w:r>
      <w:r>
        <w:rPr>
          <w:lang w:eastAsia="zh-CN"/>
        </w:rPr>
        <w:t>SmfChangeInfo</w:t>
      </w:r>
      <w:bookmarkEnd w:id="3417"/>
      <w:bookmarkEnd w:id="3418"/>
      <w:bookmarkEnd w:id="3419"/>
      <w:bookmarkEnd w:id="3420"/>
      <w:bookmarkEnd w:id="3421"/>
      <w:bookmarkEnd w:id="3422"/>
      <w:bookmarkEnd w:id="3423"/>
      <w:bookmarkEnd w:id="3424"/>
      <w:bookmarkEnd w:id="3425"/>
      <w:bookmarkEnd w:id="3426"/>
      <w:bookmarkEnd w:id="3427"/>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428" w:name="_Toc20137457"/>
      <w:bookmarkStart w:id="3429" w:name="_Toc34124716"/>
      <w:bookmarkStart w:id="3430" w:name="_Toc43207840"/>
      <w:bookmarkStart w:id="3431" w:name="_Toc49857310"/>
      <w:bookmarkStart w:id="3432" w:name="_Toc56677146"/>
      <w:bookmarkStart w:id="3433" w:name="_Toc56691669"/>
      <w:bookmarkStart w:id="3434" w:name="_Toc56698933"/>
      <w:bookmarkStart w:id="3435" w:name="_Toc89035168"/>
      <w:bookmarkStart w:id="3436" w:name="_Toc89064966"/>
      <w:bookmarkStart w:id="3437" w:name="_Toc89180265"/>
      <w:bookmarkStart w:id="3438" w:name="_Toc97071944"/>
      <w:bookmarkStart w:id="3439" w:name="_Toc183523453"/>
      <w:r w:rsidRPr="003B2883">
        <w:t>6.1.6.2.</w:t>
      </w:r>
      <w:r>
        <w:t>57</w:t>
      </w:r>
      <w:r w:rsidRPr="003B2883">
        <w:tab/>
        <w:t xml:space="preserve">Type: </w:t>
      </w:r>
      <w:bookmarkEnd w:id="3428"/>
      <w:r>
        <w:rPr>
          <w:lang w:eastAsia="zh-CN"/>
        </w:rPr>
        <w:t>V2xContext</w:t>
      </w:r>
      <w:bookmarkEnd w:id="3429"/>
      <w:bookmarkEnd w:id="3430"/>
      <w:bookmarkEnd w:id="3431"/>
      <w:bookmarkEnd w:id="3432"/>
      <w:bookmarkEnd w:id="3433"/>
      <w:bookmarkEnd w:id="3434"/>
      <w:bookmarkEnd w:id="3435"/>
      <w:bookmarkEnd w:id="3436"/>
      <w:bookmarkEnd w:id="3437"/>
      <w:bookmarkEnd w:id="3438"/>
      <w:bookmarkEnd w:id="3439"/>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440" w:name="_Toc43207841"/>
      <w:bookmarkStart w:id="3441" w:name="_Toc49857311"/>
      <w:bookmarkStart w:id="3442" w:name="_Toc56677147"/>
      <w:bookmarkStart w:id="3443" w:name="_Toc56691670"/>
      <w:bookmarkStart w:id="3444" w:name="_Toc56698934"/>
      <w:bookmarkStart w:id="3445" w:name="_Toc89035169"/>
      <w:bookmarkStart w:id="3446" w:name="_Toc89064967"/>
      <w:bookmarkStart w:id="3447" w:name="_Toc89180266"/>
      <w:bookmarkStart w:id="3448" w:name="_Toc97071945"/>
      <w:bookmarkStart w:id="3449" w:name="_Toc183523454"/>
      <w:r w:rsidRPr="003B2883">
        <w:lastRenderedPageBreak/>
        <w:t>6.1.6.2.</w:t>
      </w:r>
      <w:r>
        <w:t>58</w:t>
      </w:r>
      <w:r w:rsidRPr="003B2883">
        <w:tab/>
        <w:t xml:space="preserve">Type: </w:t>
      </w:r>
      <w:r>
        <w:t>I</w:t>
      </w:r>
      <w:r w:rsidRPr="006C1437">
        <w:t>mmediate</w:t>
      </w:r>
      <w:r>
        <w:t>MdtConf</w:t>
      </w:r>
      <w:bookmarkEnd w:id="3440"/>
      <w:bookmarkEnd w:id="3441"/>
      <w:bookmarkEnd w:id="3442"/>
      <w:bookmarkEnd w:id="3443"/>
      <w:bookmarkEnd w:id="3444"/>
      <w:bookmarkEnd w:id="3445"/>
      <w:bookmarkEnd w:id="3446"/>
      <w:bookmarkEnd w:id="3447"/>
      <w:bookmarkEnd w:id="3448"/>
      <w:bookmarkEnd w:id="3449"/>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450" w:name="_Toc43207842"/>
      <w:bookmarkStart w:id="3451" w:name="_Toc49857312"/>
      <w:bookmarkStart w:id="3452" w:name="_Toc56677148"/>
      <w:bookmarkStart w:id="3453" w:name="_Toc56691671"/>
      <w:bookmarkStart w:id="3454" w:name="_Toc56698935"/>
      <w:bookmarkStart w:id="3455" w:name="_Toc89035170"/>
      <w:bookmarkStart w:id="3456" w:name="_Toc89064968"/>
      <w:bookmarkStart w:id="3457" w:name="_Toc89180267"/>
      <w:bookmarkStart w:id="3458" w:name="_Toc97071946"/>
      <w:bookmarkStart w:id="3459" w:name="_Toc183523455"/>
      <w:r w:rsidRPr="003B2883">
        <w:t>6.1.6.2.</w:t>
      </w:r>
      <w:r>
        <w:t>59</w:t>
      </w:r>
      <w:r w:rsidRPr="003B2883">
        <w:tab/>
        <w:t xml:space="preserve">Type: </w:t>
      </w:r>
      <w:r>
        <w:rPr>
          <w:lang w:val="en-US" w:eastAsia="zh-CN"/>
        </w:rPr>
        <w:t>V2x</w:t>
      </w:r>
      <w:r>
        <w:rPr>
          <w:lang w:eastAsia="zh-CN"/>
        </w:rPr>
        <w:t>Information</w:t>
      </w:r>
      <w:bookmarkEnd w:id="3450"/>
      <w:bookmarkEnd w:id="3451"/>
      <w:bookmarkEnd w:id="3452"/>
      <w:bookmarkEnd w:id="3453"/>
      <w:bookmarkEnd w:id="3454"/>
      <w:bookmarkEnd w:id="3455"/>
      <w:bookmarkEnd w:id="3456"/>
      <w:bookmarkEnd w:id="3457"/>
      <w:bookmarkEnd w:id="3458"/>
      <w:bookmarkEnd w:id="3459"/>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1DD05C61"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rsidR="00B95277">
              <w:t>clause </w:t>
            </w:r>
            <w:r w:rsidR="00B95277" w:rsidRPr="003B2883">
              <w:t>9</w:t>
            </w:r>
            <w:r w:rsidRPr="003B2883">
              <w:t>.</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460" w:name="_Toc43208395"/>
      <w:bookmarkStart w:id="3461" w:name="_Toc43118222"/>
      <w:bookmarkStart w:id="3462" w:name="_Toc25157160"/>
      <w:bookmarkStart w:id="3463" w:name="_Toc49857313"/>
      <w:bookmarkStart w:id="3464" w:name="_Toc56677149"/>
      <w:bookmarkStart w:id="3465" w:name="_Toc56691672"/>
      <w:bookmarkStart w:id="3466" w:name="_Toc56698936"/>
      <w:bookmarkStart w:id="3467" w:name="_Toc89035171"/>
      <w:bookmarkStart w:id="3468" w:name="_Toc89064969"/>
      <w:bookmarkStart w:id="3469" w:name="_Toc89180268"/>
      <w:bookmarkStart w:id="3470" w:name="_Toc97071947"/>
      <w:bookmarkStart w:id="3471" w:name="_Toc183523456"/>
      <w:r>
        <w:t>6.1.6.2.60</w:t>
      </w:r>
      <w:r>
        <w:tab/>
        <w:t>Type: EpsNas</w:t>
      </w:r>
      <w:r>
        <w:rPr>
          <w:lang w:eastAsia="zh-CN"/>
        </w:rPr>
        <w:t>SecurityMode</w:t>
      </w:r>
      <w:bookmarkEnd w:id="3460"/>
      <w:bookmarkEnd w:id="3461"/>
      <w:bookmarkEnd w:id="3462"/>
      <w:bookmarkEnd w:id="3463"/>
      <w:bookmarkEnd w:id="3464"/>
      <w:bookmarkEnd w:id="3465"/>
      <w:bookmarkEnd w:id="3466"/>
      <w:bookmarkEnd w:id="3467"/>
      <w:bookmarkEnd w:id="3468"/>
      <w:bookmarkEnd w:id="3469"/>
      <w:bookmarkEnd w:id="3470"/>
      <w:bookmarkEnd w:id="3471"/>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472" w:name="_Toc56677150"/>
      <w:bookmarkStart w:id="3473" w:name="_Toc56691673"/>
      <w:bookmarkStart w:id="3474" w:name="_Toc56698937"/>
      <w:bookmarkStart w:id="3475" w:name="_Toc89035172"/>
      <w:bookmarkStart w:id="3476" w:name="_Toc89064970"/>
      <w:bookmarkStart w:id="3477" w:name="_Toc89180269"/>
      <w:bookmarkStart w:id="3478" w:name="_Toc97071948"/>
      <w:bookmarkStart w:id="3479" w:name="_Toc45030572"/>
      <w:bookmarkStart w:id="3480" w:name="_Toc183523457"/>
      <w:r>
        <w:lastRenderedPageBreak/>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472"/>
      <w:bookmarkEnd w:id="3473"/>
      <w:bookmarkEnd w:id="3474"/>
      <w:bookmarkEnd w:id="3475"/>
      <w:bookmarkEnd w:id="3476"/>
      <w:bookmarkEnd w:id="3477"/>
      <w:bookmarkEnd w:id="3478"/>
      <w:bookmarkEnd w:id="3480"/>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62AC084F"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416CD5DC" w:rsidR="00D50D1A" w:rsidRDefault="00D50D1A" w:rsidP="005F771F">
            <w:pPr>
              <w:pStyle w:val="TAL"/>
              <w:rPr>
                <w:lang w:eastAsia="zh-CN"/>
              </w:rPr>
            </w:pPr>
            <w:r w:rsidRPr="005F771F">
              <w:t xml:space="preserve">This IE shall contain the list of N2SmInformation, where each N2SmInformation includes a PDU Session Resource Setup Request Transfer IE (see </w:t>
            </w:r>
            <w:r w:rsidR="00B95277" w:rsidRPr="005F771F">
              <w:t>clause</w:t>
            </w:r>
            <w:r w:rsidR="00B95277">
              <w:t> </w:t>
            </w:r>
            <w:r w:rsidR="00B95277" w:rsidRPr="005F771F">
              <w:t>9</w:t>
            </w:r>
            <w:r w:rsidRPr="005F771F">
              <w:t>.3.4.1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6C0DB364"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00B95277" w:rsidRPr="006C1437">
              <w:t>TS</w:t>
            </w:r>
            <w:r w:rsidR="00B95277">
              <w:t> </w:t>
            </w:r>
            <w:r w:rsidR="00B95277" w:rsidRPr="006C1437">
              <w:t>2</w:t>
            </w:r>
            <w:r w:rsidRPr="006C1437">
              <w:t>9.010</w:t>
            </w:r>
            <w:r w:rsidR="00B95277">
              <w:rPr>
                <w:lang w:eastAsia="ja-JP"/>
              </w:rPr>
              <w:t> </w:t>
            </w:r>
            <w:r w:rsidR="00B95277"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1C0EC339" w:rsidR="00D50D1A" w:rsidRDefault="00D50D1A" w:rsidP="00D50D1A">
            <w:pPr>
              <w:pStyle w:val="TAL"/>
              <w:rPr>
                <w:lang w:eastAsia="zh-CN"/>
              </w:rPr>
            </w:pPr>
            <w:r>
              <w:t xml:space="preserve">This IE shall be present if at least one optional feature defined in </w:t>
            </w:r>
            <w:r w:rsidR="00B95277">
              <w:t>clause 6</w:t>
            </w:r>
            <w:r>
              <w:t>.1.8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481" w:name="_Toc56677151"/>
      <w:bookmarkStart w:id="3482" w:name="_Toc56691674"/>
      <w:bookmarkStart w:id="3483" w:name="_Toc56698938"/>
      <w:bookmarkStart w:id="3484" w:name="_Toc89035173"/>
      <w:bookmarkStart w:id="3485" w:name="_Toc89064971"/>
      <w:bookmarkStart w:id="3486" w:name="_Toc89180270"/>
      <w:bookmarkStart w:id="3487" w:name="_Toc97071949"/>
      <w:bookmarkStart w:id="3488" w:name="_Toc183523458"/>
      <w:bookmarkEnd w:id="3479"/>
      <w:r w:rsidRPr="003B2883">
        <w:t>6.1.6.2.</w:t>
      </w:r>
      <w:r>
        <w:t>62</w:t>
      </w:r>
      <w:r w:rsidRPr="003B2883">
        <w:tab/>
        <w:t xml:space="preserve">Type: </w:t>
      </w:r>
      <w:r w:rsidRPr="003B2883">
        <w:rPr>
          <w:lang w:eastAsia="zh-CN"/>
        </w:rPr>
        <w:t>UeContext</w:t>
      </w:r>
      <w:r>
        <w:t>Relocate</w:t>
      </w:r>
      <w:r w:rsidRPr="003B2883">
        <w:rPr>
          <w:lang w:eastAsia="zh-CN"/>
        </w:rPr>
        <w:t>dData</w:t>
      </w:r>
      <w:bookmarkEnd w:id="3481"/>
      <w:bookmarkEnd w:id="3482"/>
      <w:bookmarkEnd w:id="3483"/>
      <w:bookmarkEnd w:id="3484"/>
      <w:bookmarkEnd w:id="3485"/>
      <w:bookmarkEnd w:id="3486"/>
      <w:bookmarkEnd w:id="3487"/>
      <w:bookmarkEnd w:id="3488"/>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489" w:name="_Toc56677152"/>
      <w:bookmarkStart w:id="3490" w:name="_Toc56691675"/>
      <w:bookmarkStart w:id="3491" w:name="_Toc56698939"/>
      <w:bookmarkStart w:id="3492" w:name="_Toc89035174"/>
      <w:bookmarkStart w:id="3493" w:name="_Toc89064972"/>
      <w:bookmarkStart w:id="3494" w:name="_Toc89180271"/>
      <w:bookmarkStart w:id="3495" w:name="_Toc97071950"/>
      <w:bookmarkStart w:id="3496" w:name="_Toc183523459"/>
      <w:r w:rsidRPr="003B2883">
        <w:t>6.1.6.2.</w:t>
      </w:r>
      <w:r>
        <w:t>63</w:t>
      </w:r>
      <w:r w:rsidRPr="003B2883">
        <w:tab/>
      </w:r>
      <w:r w:rsidR="00B27749">
        <w:t>Void</w:t>
      </w:r>
      <w:bookmarkEnd w:id="3489"/>
      <w:bookmarkEnd w:id="3490"/>
      <w:bookmarkEnd w:id="3491"/>
      <w:bookmarkEnd w:id="3492"/>
      <w:bookmarkEnd w:id="3493"/>
      <w:bookmarkEnd w:id="3494"/>
      <w:bookmarkEnd w:id="3495"/>
      <w:bookmarkEnd w:id="3496"/>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497" w:name="_Toc56677153"/>
      <w:bookmarkStart w:id="3498" w:name="_Toc56691676"/>
      <w:bookmarkStart w:id="3499" w:name="_Toc56698940"/>
      <w:bookmarkStart w:id="3500" w:name="_Toc89035175"/>
      <w:bookmarkStart w:id="3501" w:name="_Toc89064973"/>
      <w:bookmarkStart w:id="3502" w:name="_Toc89180272"/>
      <w:bookmarkStart w:id="3503" w:name="_Toc97071951"/>
      <w:bookmarkStart w:id="3504" w:name="_Toc183523460"/>
      <w:r w:rsidRPr="00B3056F">
        <w:lastRenderedPageBreak/>
        <w:t>6.1.6.2.</w:t>
      </w:r>
      <w:bookmarkStart w:id="3505" w:name="_Toc27585278"/>
      <w:bookmarkStart w:id="3506" w:name="_Toc36457244"/>
      <w:r>
        <w:rPr>
          <w:lang w:eastAsia="zh-CN"/>
        </w:rPr>
        <w:t>64</w:t>
      </w:r>
      <w:r w:rsidRPr="00B3056F">
        <w:tab/>
        <w:t>Type: EcRestrictionData</w:t>
      </w:r>
      <w:bookmarkStart w:id="3507" w:name="_Toc45028138"/>
      <w:bookmarkStart w:id="3508" w:name="_Toc45028973"/>
      <w:bookmarkEnd w:id="3505"/>
      <w:bookmarkEnd w:id="3506"/>
      <w:r>
        <w:t>Wb</w:t>
      </w:r>
      <w:bookmarkEnd w:id="3497"/>
      <w:bookmarkEnd w:id="3498"/>
      <w:bookmarkEnd w:id="3499"/>
      <w:bookmarkEnd w:id="3500"/>
      <w:bookmarkEnd w:id="3501"/>
      <w:bookmarkEnd w:id="3502"/>
      <w:bookmarkEnd w:id="3503"/>
      <w:bookmarkEnd w:id="3507"/>
      <w:bookmarkEnd w:id="3508"/>
      <w:bookmarkEnd w:id="3504"/>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509" w:name="_Toc89035176"/>
      <w:bookmarkStart w:id="3510" w:name="_Toc89064974"/>
      <w:bookmarkStart w:id="3511" w:name="_Toc89180273"/>
      <w:bookmarkStart w:id="3512" w:name="_Toc97071952"/>
      <w:bookmarkStart w:id="3513" w:name="_Toc183523461"/>
      <w:r w:rsidRPr="00B3056F">
        <w:t>6.1.6.2.</w:t>
      </w:r>
      <w:r>
        <w:rPr>
          <w:lang w:eastAsia="zh-CN"/>
        </w:rPr>
        <w:t>65</w:t>
      </w:r>
      <w:r w:rsidRPr="003B2883">
        <w:tab/>
        <w:t xml:space="preserve">Type: </w:t>
      </w:r>
      <w:r>
        <w:t>Ext</w:t>
      </w:r>
      <w:r w:rsidRPr="003B2883">
        <w:t>AmfEventSubscription</w:t>
      </w:r>
      <w:bookmarkEnd w:id="3509"/>
      <w:bookmarkEnd w:id="3510"/>
      <w:bookmarkEnd w:id="3511"/>
      <w:bookmarkEnd w:id="3512"/>
      <w:bookmarkEnd w:id="3513"/>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514" w:name="_Toc89035177"/>
      <w:bookmarkStart w:id="3515" w:name="_Toc89064975"/>
      <w:bookmarkStart w:id="3516" w:name="_Toc89180274"/>
      <w:bookmarkStart w:id="3517" w:name="_Toc97071953"/>
      <w:bookmarkStart w:id="3518" w:name="_Toc183523462"/>
      <w:r w:rsidRPr="00B3056F">
        <w:lastRenderedPageBreak/>
        <w:t>6.1.6.2.</w:t>
      </w:r>
      <w:r>
        <w:rPr>
          <w:lang w:eastAsia="zh-CN"/>
        </w:rPr>
        <w:t>66</w:t>
      </w:r>
      <w:r w:rsidRPr="003B2883">
        <w:tab/>
        <w:t>Type: AmfEventSubscription</w:t>
      </w:r>
      <w:r>
        <w:t>AddInfo</w:t>
      </w:r>
      <w:bookmarkEnd w:id="3514"/>
      <w:bookmarkEnd w:id="3515"/>
      <w:bookmarkEnd w:id="3516"/>
      <w:bookmarkEnd w:id="3517"/>
      <w:bookmarkEnd w:id="3518"/>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6CEA82D6" w:rsidR="00524F24" w:rsidRDefault="00524F24" w:rsidP="00524F24">
            <w:pPr>
              <w:pStyle w:val="TAL"/>
              <w:rPr>
                <w:rFonts w:cs="Arial"/>
                <w:szCs w:val="18"/>
              </w:rPr>
            </w:pPr>
            <w:r>
              <w:rPr>
                <w:rFonts w:cs="Arial"/>
                <w:szCs w:val="18"/>
              </w:rPr>
              <w:t xml:space="preserve">(NOTE X)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519"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519"/>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462D442C"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520" w:name="_Toc89035178"/>
      <w:bookmarkStart w:id="3521" w:name="_Toc89064976"/>
      <w:bookmarkStart w:id="3522" w:name="_Toc89180275"/>
      <w:bookmarkStart w:id="3523" w:name="_Toc97071954"/>
      <w:bookmarkStart w:id="3524" w:name="_Toc183523463"/>
      <w:r w:rsidRPr="003B2883">
        <w:lastRenderedPageBreak/>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520"/>
      <w:bookmarkEnd w:id="3521"/>
      <w:bookmarkEnd w:id="3522"/>
      <w:bookmarkEnd w:id="3523"/>
      <w:bookmarkEnd w:id="3524"/>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35D96858"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525" w:name="_Toc89035179"/>
      <w:bookmarkStart w:id="3526" w:name="_Toc89064977"/>
      <w:bookmarkStart w:id="3527" w:name="_Toc89180276"/>
      <w:bookmarkStart w:id="3528" w:name="_Toc97071955"/>
      <w:bookmarkStart w:id="3529" w:name="_Toc183523464"/>
      <w:r>
        <w:t>6.1.6.2.68</w:t>
      </w:r>
      <w:r w:rsidRPr="003B2883">
        <w:tab/>
        <w:t xml:space="preserve">Type: </w:t>
      </w:r>
      <w:r>
        <w:t>UeDifferentiationInfo</w:t>
      </w:r>
      <w:bookmarkEnd w:id="3525"/>
      <w:bookmarkEnd w:id="3526"/>
      <w:bookmarkEnd w:id="3527"/>
      <w:bookmarkEnd w:id="3528"/>
      <w:bookmarkEnd w:id="3529"/>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47DA262B"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02C5EBAF"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03F0E395"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7B2CEF5E"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6AB1639F" w:rsidR="003E5973" w:rsidRDefault="003E5973" w:rsidP="00F27EB5">
            <w:pPr>
              <w:pStyle w:val="TAL"/>
              <w:rPr>
                <w:rFonts w:cs="Arial"/>
                <w:szCs w:val="18"/>
              </w:rPr>
            </w:pPr>
            <w:r>
              <w:rPr>
                <w:rFonts w:cs="Arial"/>
                <w:szCs w:val="18"/>
              </w:rPr>
              <w:t xml:space="preserve">When present, this IE identifies when the expected UE behaviour parameters expire and shall be deleted locally if it expire </w:t>
            </w:r>
            <w:r>
              <w:rPr>
                <w:rFonts w:cs="Arial"/>
                <w:szCs w:val="18"/>
                <w:lang w:eastAsia="zh-CN"/>
              </w:rPr>
              <w:t>(</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530" w:name="_Toc56696401"/>
      <w:bookmarkStart w:id="3531" w:name="_Toc67683559"/>
      <w:bookmarkStart w:id="3532" w:name="_Toc89035180"/>
      <w:bookmarkStart w:id="3533" w:name="_Toc89064978"/>
      <w:bookmarkStart w:id="3534" w:name="_Toc89180277"/>
      <w:bookmarkStart w:id="3535" w:name="_Toc97071956"/>
      <w:bookmarkStart w:id="3536" w:name="_Toc183523465"/>
      <w:r w:rsidRPr="00B3056F">
        <w:t>6.1.6.2.</w:t>
      </w:r>
      <w:r>
        <w:rPr>
          <w:lang w:eastAsia="zh-CN"/>
        </w:rPr>
        <w:t>69</w:t>
      </w:r>
      <w:r w:rsidRPr="00B3056F">
        <w:tab/>
        <w:t>Type:</w:t>
      </w:r>
      <w:bookmarkEnd w:id="3530"/>
      <w:bookmarkEnd w:id="3531"/>
      <w:r w:rsidRPr="00F046A8">
        <w:rPr>
          <w:szCs w:val="22"/>
          <w:lang w:val="en-US" w:eastAsia="zh-CN"/>
        </w:rPr>
        <w:t xml:space="preserve"> </w:t>
      </w:r>
      <w:r>
        <w:rPr>
          <w:szCs w:val="22"/>
          <w:lang w:val="en-US" w:eastAsia="zh-CN"/>
        </w:rPr>
        <w:t>CeModeBInd</w:t>
      </w:r>
      <w:bookmarkEnd w:id="3532"/>
      <w:bookmarkEnd w:id="3533"/>
      <w:bookmarkEnd w:id="3534"/>
      <w:bookmarkEnd w:id="3535"/>
      <w:bookmarkEnd w:id="3536"/>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537"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537"/>
    </w:tbl>
    <w:p w14:paraId="2ECA7E58" w14:textId="6EBF04A1" w:rsidR="00B6596B" w:rsidRPr="008B2FDB" w:rsidRDefault="00B6596B" w:rsidP="008B2FDB"/>
    <w:p w14:paraId="2E4B9666" w14:textId="27F77088" w:rsidR="00B6596B" w:rsidRPr="00B3056F" w:rsidRDefault="00B6596B" w:rsidP="00B6596B">
      <w:pPr>
        <w:pStyle w:val="Heading5"/>
      </w:pPr>
      <w:bookmarkStart w:id="3538" w:name="_Toc89035181"/>
      <w:bookmarkStart w:id="3539" w:name="_Toc89064979"/>
      <w:bookmarkStart w:id="3540" w:name="_Toc89180278"/>
      <w:bookmarkStart w:id="3541" w:name="_Toc97071957"/>
      <w:bookmarkStart w:id="3542" w:name="_Toc183523466"/>
      <w:r w:rsidRPr="00B3056F">
        <w:lastRenderedPageBreak/>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538"/>
      <w:bookmarkEnd w:id="3539"/>
      <w:bookmarkEnd w:id="3540"/>
      <w:bookmarkEnd w:id="3541"/>
      <w:bookmarkEnd w:id="3542"/>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543"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543"/>
    </w:tbl>
    <w:p w14:paraId="312182A2" w14:textId="2B72684F" w:rsidR="00B6596B" w:rsidRPr="008B2FDB" w:rsidRDefault="00B6596B" w:rsidP="008B2FDB"/>
    <w:p w14:paraId="5EACDA89" w14:textId="58D4A365" w:rsidR="00B6596B" w:rsidRPr="00B3056F" w:rsidRDefault="00B6596B" w:rsidP="00B6596B">
      <w:pPr>
        <w:pStyle w:val="Heading5"/>
      </w:pPr>
      <w:bookmarkStart w:id="3544" w:name="_Toc89035182"/>
      <w:bookmarkStart w:id="3545" w:name="_Toc89064980"/>
      <w:bookmarkStart w:id="3546" w:name="_Toc89180279"/>
      <w:bookmarkStart w:id="3547" w:name="_Toc97071958"/>
      <w:bookmarkStart w:id="3548" w:name="_Toc183523467"/>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544"/>
      <w:bookmarkEnd w:id="3545"/>
      <w:bookmarkEnd w:id="3546"/>
      <w:bookmarkEnd w:id="3547"/>
      <w:bookmarkEnd w:id="3548"/>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549" w:name="_Toc89035183"/>
      <w:bookmarkStart w:id="3550" w:name="_Toc89064981"/>
      <w:bookmarkStart w:id="3551" w:name="_Toc89180280"/>
      <w:bookmarkStart w:id="3552" w:name="_Toc97071959"/>
      <w:bookmarkStart w:id="3553" w:name="_Toc183523468"/>
      <w:r>
        <w:t>6.1.6.2.72</w:t>
      </w:r>
      <w:r>
        <w:tab/>
        <w:t xml:space="preserve">Type: </w:t>
      </w:r>
      <w:r w:rsidRPr="002E36DD">
        <w:rPr>
          <w:lang w:eastAsia="zh-CN"/>
        </w:rPr>
        <w:t>Prose</w:t>
      </w:r>
      <w:r>
        <w:rPr>
          <w:lang w:eastAsia="zh-CN"/>
        </w:rPr>
        <w:t>Context</w:t>
      </w:r>
      <w:bookmarkEnd w:id="3549"/>
      <w:bookmarkEnd w:id="3550"/>
      <w:bookmarkEnd w:id="3551"/>
      <w:bookmarkEnd w:id="3552"/>
      <w:bookmarkEnd w:id="3553"/>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7777777"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act as a Layer-3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Remote UE</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5E6119" w:rsidRDefault="005E6119" w:rsidP="005E6119">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5E6119" w:rsidRDefault="005E6119" w:rsidP="005E6119">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5E6119" w:rsidRPr="00AD0D81" w:rsidRDefault="005E6119" w:rsidP="005E6119">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5E6119" w:rsidRDefault="005E6119" w:rsidP="005E6119">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5E6119"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5E6119" w:rsidRDefault="005E6119" w:rsidP="005E6119">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5E6119" w:rsidRDefault="005E6119" w:rsidP="005E6119">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5E6119" w:rsidRDefault="005E6119" w:rsidP="005E6119">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5E6119" w:rsidRDefault="005E6119" w:rsidP="005E6119">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5E6119" w:rsidRPr="00AD0D81" w:rsidRDefault="005E6119" w:rsidP="005E6119">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5E6119" w:rsidRDefault="005E6119" w:rsidP="005E6119">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554" w:name="_Toc89035184"/>
      <w:bookmarkStart w:id="3555" w:name="_Toc89064982"/>
      <w:bookmarkStart w:id="3556" w:name="_Toc89180281"/>
      <w:bookmarkStart w:id="3557" w:name="_Toc97071960"/>
      <w:bookmarkStart w:id="3558" w:name="_Toc183523469"/>
      <w:r w:rsidRPr="003B2883">
        <w:lastRenderedPageBreak/>
        <w:t>6.</w:t>
      </w:r>
      <w:r>
        <w:t>1</w:t>
      </w:r>
      <w:r w:rsidRPr="003B2883">
        <w:t>.6.2.</w:t>
      </w:r>
      <w:r>
        <w:t>73</w:t>
      </w:r>
      <w:r w:rsidRPr="003B2883">
        <w:tab/>
        <w:t xml:space="preserve">Type: </w:t>
      </w:r>
      <w:r>
        <w:rPr>
          <w:lang w:eastAsia="zh-CN"/>
        </w:rPr>
        <w:t>AnalyticsSubscription</w:t>
      </w:r>
      <w:bookmarkEnd w:id="3554"/>
      <w:bookmarkEnd w:id="3555"/>
      <w:bookmarkEnd w:id="3556"/>
      <w:bookmarkEnd w:id="3557"/>
      <w:bookmarkEnd w:id="3558"/>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559" w:name="_Toc89035185"/>
      <w:bookmarkStart w:id="3560" w:name="_Toc89064983"/>
      <w:bookmarkStart w:id="3561" w:name="_Toc89180282"/>
      <w:bookmarkStart w:id="3562" w:name="_Toc97071961"/>
      <w:bookmarkStart w:id="3563" w:name="_Toc183523470"/>
      <w:r w:rsidRPr="003B2883">
        <w:t>6.</w:t>
      </w:r>
      <w:r>
        <w:t>1</w:t>
      </w:r>
      <w:r w:rsidRPr="003B2883">
        <w:t>.6.2.</w:t>
      </w:r>
      <w:r>
        <w:t>74</w:t>
      </w:r>
      <w:r w:rsidRPr="003B2883">
        <w:tab/>
        <w:t xml:space="preserve">Type: </w:t>
      </w:r>
      <w:r>
        <w:rPr>
          <w:noProof/>
          <w:lang w:eastAsia="zh-CN"/>
        </w:rPr>
        <w:t>NwdafSubscription</w:t>
      </w:r>
      <w:bookmarkEnd w:id="3559"/>
      <w:bookmarkEnd w:id="3560"/>
      <w:bookmarkEnd w:id="3561"/>
      <w:bookmarkEnd w:id="3562"/>
      <w:bookmarkEnd w:id="3563"/>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564" w:name="_Toc89035186"/>
      <w:bookmarkStart w:id="3565" w:name="_Toc89064984"/>
      <w:bookmarkStart w:id="3566" w:name="_Toc89180283"/>
      <w:bookmarkStart w:id="3567" w:name="_Toc97071962"/>
      <w:bookmarkStart w:id="3568" w:name="_Toc183523471"/>
      <w:r>
        <w:t>6.1.6.2.75</w:t>
      </w:r>
      <w:r>
        <w:tab/>
        <w:t>Type: UpdpSubscriptionData</w:t>
      </w:r>
      <w:bookmarkEnd w:id="3564"/>
      <w:bookmarkEnd w:id="3565"/>
      <w:bookmarkEnd w:id="3566"/>
      <w:bookmarkEnd w:id="3567"/>
      <w:bookmarkEnd w:id="3568"/>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0DE96C54" w:rsidR="007877C5" w:rsidRDefault="007877C5" w:rsidP="0017546A">
            <w:pPr>
              <w:pStyle w:val="TAL"/>
              <w:rPr>
                <w:rFonts w:cs="Arial"/>
                <w:szCs w:val="18"/>
                <w:lang w:eastAsia="zh-CN"/>
              </w:rPr>
            </w:pPr>
            <w:r>
              <w:rPr>
                <w:rFonts w:cs="Arial"/>
                <w:szCs w:val="18"/>
              </w:rPr>
              <w:t xml:space="preserve">This IE shall be present if at least one optional feature defined in </w:t>
            </w:r>
            <w:r w:rsidR="00B95277">
              <w:rPr>
                <w:rFonts w:cs="Arial"/>
                <w:szCs w:val="18"/>
              </w:rPr>
              <w:t>clause 6</w:t>
            </w:r>
            <w:r>
              <w:rPr>
                <w:rFonts w:cs="Arial"/>
                <w:szCs w:val="18"/>
              </w:rPr>
              <w:t xml:space="preserve">.1.8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519D20F4"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569" w:name="_Toc89035187"/>
      <w:bookmarkStart w:id="3570" w:name="_Toc89064985"/>
      <w:bookmarkStart w:id="3571" w:name="_Toc89180284"/>
      <w:bookmarkStart w:id="3572" w:name="_Toc97071963"/>
      <w:bookmarkStart w:id="3573" w:name="_Toc183523472"/>
      <w:r w:rsidRPr="003B2883">
        <w:t>6.1.6.2.</w:t>
      </w:r>
      <w:r>
        <w:t>76</w:t>
      </w:r>
      <w:r w:rsidRPr="003B2883">
        <w:tab/>
        <w:t xml:space="preserve">Type: </w:t>
      </w:r>
      <w:r>
        <w:rPr>
          <w:lang w:val="en-US" w:eastAsia="zh-CN"/>
        </w:rPr>
        <w:t>ProSe</w:t>
      </w:r>
      <w:r>
        <w:rPr>
          <w:lang w:eastAsia="zh-CN"/>
        </w:rPr>
        <w:t>Information</w:t>
      </w:r>
      <w:bookmarkEnd w:id="3569"/>
      <w:bookmarkEnd w:id="3570"/>
      <w:bookmarkEnd w:id="3571"/>
      <w:bookmarkEnd w:id="3572"/>
      <w:bookmarkEnd w:id="3573"/>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4F755B4D"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w:t>
            </w:r>
            <w:r w:rsidR="00B95277">
              <w:t>clause 9</w:t>
            </w:r>
            <w:r w:rsidR="00436DF0">
              <w:t>.3.1.234 of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574" w:name="_Toc183523473"/>
      <w:r>
        <w:lastRenderedPageBreak/>
        <w:t>6.1.6.2.77</w:t>
      </w:r>
      <w:r>
        <w:tab/>
        <w:t>Type: ReleaseSessionInfo</w:t>
      </w:r>
      <w:bookmarkEnd w:id="3574"/>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575" w:name="_Toc183523474"/>
      <w:r w:rsidRPr="00B3056F">
        <w:t>6.1.6.2.</w:t>
      </w:r>
      <w:r>
        <w:t>78</w:t>
      </w:r>
      <w:r w:rsidRPr="003B2883">
        <w:tab/>
        <w:t xml:space="preserve">Type: </w:t>
      </w:r>
      <w:r>
        <w:t>AreaOfInterestEventState</w:t>
      </w:r>
      <w:bookmarkEnd w:id="3575"/>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Pr="005F48AD" w:rsidRDefault="00744E0F" w:rsidP="00876DA9"/>
    <w:p w14:paraId="10D5C1E9" w14:textId="77777777" w:rsidR="00602AC0" w:rsidRPr="003B2883" w:rsidRDefault="00602AC0" w:rsidP="00602AC0">
      <w:pPr>
        <w:pStyle w:val="Heading4"/>
        <w:rPr>
          <w:lang w:val="en-US"/>
        </w:rPr>
      </w:pPr>
      <w:bookmarkStart w:id="3576" w:name="_Toc25156413"/>
      <w:bookmarkStart w:id="3577" w:name="_Toc34124717"/>
      <w:bookmarkStart w:id="3578" w:name="_Toc43207843"/>
      <w:bookmarkStart w:id="3579" w:name="_Toc49857314"/>
      <w:bookmarkStart w:id="3580" w:name="_Toc56677154"/>
      <w:bookmarkStart w:id="3581" w:name="_Toc56691677"/>
      <w:bookmarkStart w:id="3582" w:name="_Toc56698941"/>
      <w:bookmarkStart w:id="3583" w:name="_Toc89035188"/>
      <w:bookmarkStart w:id="3584" w:name="_Toc89064986"/>
      <w:bookmarkStart w:id="3585" w:name="_Toc89180285"/>
      <w:bookmarkStart w:id="3586" w:name="_Toc97071964"/>
      <w:bookmarkStart w:id="3587" w:name="_Toc183523475"/>
      <w:r w:rsidRPr="003B2883">
        <w:rPr>
          <w:lang w:val="en-US"/>
        </w:rPr>
        <w:t>6.1.6.3</w:t>
      </w:r>
      <w:r w:rsidRPr="003B2883">
        <w:rPr>
          <w:lang w:val="en-US"/>
        </w:rPr>
        <w:tab/>
        <w:t>Simple data types and enumerations</w:t>
      </w:r>
      <w:bookmarkEnd w:id="3576"/>
      <w:bookmarkEnd w:id="3577"/>
      <w:bookmarkEnd w:id="3578"/>
      <w:bookmarkEnd w:id="3579"/>
      <w:bookmarkEnd w:id="3580"/>
      <w:bookmarkEnd w:id="3581"/>
      <w:bookmarkEnd w:id="3582"/>
      <w:bookmarkEnd w:id="3583"/>
      <w:bookmarkEnd w:id="3584"/>
      <w:bookmarkEnd w:id="3585"/>
      <w:bookmarkEnd w:id="3586"/>
      <w:bookmarkEnd w:id="3587"/>
    </w:p>
    <w:p w14:paraId="737CB3D9" w14:textId="77777777" w:rsidR="00602AC0" w:rsidRPr="003B2883" w:rsidRDefault="00602AC0" w:rsidP="00602AC0">
      <w:pPr>
        <w:pStyle w:val="Heading5"/>
      </w:pPr>
      <w:bookmarkStart w:id="3588" w:name="_Toc25156414"/>
      <w:bookmarkStart w:id="3589" w:name="_Toc34124718"/>
      <w:bookmarkStart w:id="3590" w:name="_Toc43207844"/>
      <w:bookmarkStart w:id="3591" w:name="_Toc49857315"/>
      <w:bookmarkStart w:id="3592" w:name="_Toc56677155"/>
      <w:bookmarkStart w:id="3593" w:name="_Toc56691678"/>
      <w:bookmarkStart w:id="3594" w:name="_Toc56698942"/>
      <w:bookmarkStart w:id="3595" w:name="_Toc89035189"/>
      <w:bookmarkStart w:id="3596" w:name="_Toc89064987"/>
      <w:bookmarkStart w:id="3597" w:name="_Toc89180286"/>
      <w:bookmarkStart w:id="3598" w:name="_Toc97071965"/>
      <w:bookmarkStart w:id="3599" w:name="_Toc183523476"/>
      <w:r w:rsidRPr="003B2883">
        <w:t>6.1.6.3.1</w:t>
      </w:r>
      <w:r w:rsidRPr="003B2883">
        <w:tab/>
        <w:t>Introduction</w:t>
      </w:r>
      <w:bookmarkEnd w:id="3588"/>
      <w:bookmarkEnd w:id="3589"/>
      <w:bookmarkEnd w:id="3590"/>
      <w:bookmarkEnd w:id="3591"/>
      <w:bookmarkEnd w:id="3592"/>
      <w:bookmarkEnd w:id="3593"/>
      <w:bookmarkEnd w:id="3594"/>
      <w:bookmarkEnd w:id="3595"/>
      <w:bookmarkEnd w:id="3596"/>
      <w:bookmarkEnd w:id="3597"/>
      <w:bookmarkEnd w:id="3598"/>
      <w:bookmarkEnd w:id="3599"/>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600" w:name="_Toc25156415"/>
      <w:bookmarkStart w:id="3601" w:name="_Toc34124719"/>
      <w:bookmarkStart w:id="3602" w:name="_Toc43207845"/>
      <w:bookmarkStart w:id="3603" w:name="_Toc49857316"/>
      <w:bookmarkStart w:id="3604" w:name="_Toc56677156"/>
      <w:bookmarkStart w:id="3605" w:name="_Toc56691679"/>
      <w:bookmarkStart w:id="3606" w:name="_Toc56698943"/>
      <w:bookmarkStart w:id="3607" w:name="_Toc89035190"/>
      <w:bookmarkStart w:id="3608" w:name="_Toc89064988"/>
      <w:bookmarkStart w:id="3609" w:name="_Toc89180287"/>
      <w:bookmarkStart w:id="3610" w:name="_Toc97071966"/>
      <w:bookmarkStart w:id="3611" w:name="_Toc183523477"/>
      <w:r w:rsidRPr="003B2883">
        <w:t>6.1.6.3.2</w:t>
      </w:r>
      <w:r w:rsidRPr="003B2883">
        <w:tab/>
        <w:t>Simple data types</w:t>
      </w:r>
      <w:bookmarkEnd w:id="3600"/>
      <w:bookmarkEnd w:id="3601"/>
      <w:bookmarkEnd w:id="3602"/>
      <w:bookmarkEnd w:id="3603"/>
      <w:bookmarkEnd w:id="3604"/>
      <w:bookmarkEnd w:id="3605"/>
      <w:bookmarkEnd w:id="3606"/>
      <w:bookmarkEnd w:id="3607"/>
      <w:bookmarkEnd w:id="3608"/>
      <w:bookmarkEnd w:id="3609"/>
      <w:bookmarkEnd w:id="3610"/>
      <w:bookmarkEnd w:id="3611"/>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lastRenderedPageBreak/>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612" w:name="_Toc25156416"/>
      <w:bookmarkStart w:id="3613" w:name="_Toc34124720"/>
      <w:bookmarkStart w:id="3614" w:name="_Toc43207846"/>
      <w:bookmarkStart w:id="3615" w:name="_Toc49857317"/>
      <w:bookmarkStart w:id="3616" w:name="_Toc56677157"/>
      <w:bookmarkStart w:id="3617" w:name="_Toc56691680"/>
      <w:bookmarkStart w:id="3618" w:name="_Toc56698944"/>
      <w:bookmarkStart w:id="3619" w:name="_Toc89035191"/>
      <w:bookmarkStart w:id="3620" w:name="_Toc89064989"/>
      <w:bookmarkStart w:id="3621" w:name="_Toc89180288"/>
      <w:bookmarkStart w:id="3622" w:name="_Toc97071967"/>
      <w:bookmarkStart w:id="3623" w:name="_Toc183523478"/>
      <w:r w:rsidRPr="003B2883">
        <w:t>6.1.6.3.3</w:t>
      </w:r>
      <w:r w:rsidRPr="003B2883">
        <w:tab/>
        <w:t xml:space="preserve">Enumeration: </w:t>
      </w:r>
      <w:r w:rsidRPr="003B2883">
        <w:rPr>
          <w:rFonts w:hint="eastAsia"/>
          <w:lang w:eastAsia="zh-CN"/>
        </w:rPr>
        <w:t>StatusChange</w:t>
      </w:r>
      <w:bookmarkEnd w:id="3612"/>
      <w:bookmarkEnd w:id="3613"/>
      <w:bookmarkEnd w:id="3614"/>
      <w:bookmarkEnd w:id="3615"/>
      <w:bookmarkEnd w:id="3616"/>
      <w:bookmarkEnd w:id="3617"/>
      <w:bookmarkEnd w:id="3618"/>
      <w:bookmarkEnd w:id="3619"/>
      <w:bookmarkEnd w:id="3620"/>
      <w:bookmarkEnd w:id="3621"/>
      <w:bookmarkEnd w:id="3622"/>
      <w:bookmarkEnd w:id="3623"/>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624" w:name="_Toc25156417"/>
      <w:bookmarkStart w:id="3625" w:name="_Toc34124721"/>
      <w:bookmarkStart w:id="3626" w:name="_Toc43207847"/>
      <w:bookmarkStart w:id="3627" w:name="_Toc49857318"/>
      <w:bookmarkStart w:id="3628" w:name="_Toc56677158"/>
      <w:bookmarkStart w:id="3629" w:name="_Toc56691681"/>
      <w:bookmarkStart w:id="3630" w:name="_Toc56698945"/>
      <w:bookmarkStart w:id="3631" w:name="_Toc89035192"/>
      <w:bookmarkStart w:id="3632" w:name="_Toc89064990"/>
      <w:bookmarkStart w:id="3633" w:name="_Toc89180289"/>
      <w:bookmarkStart w:id="3634" w:name="_Toc97071968"/>
      <w:bookmarkStart w:id="3635" w:name="_Toc183523479"/>
      <w:r w:rsidRPr="003B2883">
        <w:lastRenderedPageBreak/>
        <w:t>6.1.6.3.4</w:t>
      </w:r>
      <w:r w:rsidRPr="003B2883">
        <w:tab/>
        <w:t>Enumeration: N2InformationClass</w:t>
      </w:r>
      <w:bookmarkEnd w:id="3624"/>
      <w:bookmarkEnd w:id="3625"/>
      <w:bookmarkEnd w:id="3626"/>
      <w:bookmarkEnd w:id="3627"/>
      <w:bookmarkEnd w:id="3628"/>
      <w:bookmarkEnd w:id="3629"/>
      <w:bookmarkEnd w:id="3630"/>
      <w:bookmarkEnd w:id="3631"/>
      <w:bookmarkEnd w:id="3632"/>
      <w:bookmarkEnd w:id="3633"/>
      <w:bookmarkEnd w:id="3634"/>
      <w:bookmarkEnd w:id="3635"/>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bl>
    <w:p w14:paraId="16DB0368" w14:textId="77777777" w:rsidR="00602AC0" w:rsidRPr="003B2883" w:rsidRDefault="00602AC0" w:rsidP="00602AC0"/>
    <w:p w14:paraId="6B1E7995" w14:textId="77777777" w:rsidR="00602AC0" w:rsidRPr="003B2883" w:rsidRDefault="00602AC0" w:rsidP="00602AC0"/>
    <w:p w14:paraId="0B2B29F1" w14:textId="77777777" w:rsidR="00602AC0" w:rsidRPr="003B2883" w:rsidRDefault="00602AC0" w:rsidP="00602AC0">
      <w:pPr>
        <w:pStyle w:val="Heading5"/>
      </w:pPr>
      <w:bookmarkStart w:id="3636" w:name="_Toc25156418"/>
      <w:bookmarkStart w:id="3637" w:name="_Toc34124722"/>
      <w:bookmarkStart w:id="3638" w:name="_Toc43207848"/>
      <w:bookmarkStart w:id="3639" w:name="_Toc49857319"/>
      <w:bookmarkStart w:id="3640" w:name="_Toc56677159"/>
      <w:bookmarkStart w:id="3641" w:name="_Toc56691682"/>
      <w:bookmarkStart w:id="3642" w:name="_Toc56698946"/>
      <w:bookmarkStart w:id="3643" w:name="_Toc89035193"/>
      <w:bookmarkStart w:id="3644" w:name="_Toc89064991"/>
      <w:bookmarkStart w:id="3645" w:name="_Toc89180290"/>
      <w:bookmarkStart w:id="3646" w:name="_Toc97071969"/>
      <w:bookmarkStart w:id="3647" w:name="_Toc183523480"/>
      <w:r w:rsidRPr="003B2883">
        <w:t>6.1.6.3.5</w:t>
      </w:r>
      <w:r w:rsidRPr="003B2883">
        <w:tab/>
        <w:t>Enumeration: N1MessageClass</w:t>
      </w:r>
      <w:bookmarkEnd w:id="3636"/>
      <w:bookmarkEnd w:id="3637"/>
      <w:bookmarkEnd w:id="3638"/>
      <w:bookmarkEnd w:id="3639"/>
      <w:bookmarkEnd w:id="3640"/>
      <w:bookmarkEnd w:id="3641"/>
      <w:bookmarkEnd w:id="3642"/>
      <w:bookmarkEnd w:id="3643"/>
      <w:bookmarkEnd w:id="3644"/>
      <w:bookmarkEnd w:id="3645"/>
      <w:bookmarkEnd w:id="3646"/>
      <w:bookmarkEnd w:id="3647"/>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3648" w:name="_Toc25156419"/>
      <w:bookmarkStart w:id="3649" w:name="_Toc34124723"/>
      <w:bookmarkStart w:id="3650" w:name="_Toc43207849"/>
      <w:bookmarkStart w:id="3651" w:name="_Toc49857320"/>
      <w:bookmarkStart w:id="3652" w:name="_Toc56677160"/>
      <w:bookmarkStart w:id="3653" w:name="_Toc56691683"/>
      <w:bookmarkStart w:id="3654" w:name="_Toc56698947"/>
      <w:bookmarkStart w:id="3655" w:name="_Toc89035194"/>
      <w:bookmarkStart w:id="3656" w:name="_Toc89064992"/>
      <w:bookmarkStart w:id="3657" w:name="_Toc89180291"/>
      <w:bookmarkStart w:id="3658" w:name="_Toc97071970"/>
      <w:bookmarkStart w:id="3659" w:name="_Toc183523481"/>
      <w:r w:rsidRPr="003B2883">
        <w:lastRenderedPageBreak/>
        <w:t>6.1.6.3.6</w:t>
      </w:r>
      <w:r w:rsidRPr="003B2883">
        <w:tab/>
        <w:t xml:space="preserve">Enumeration: </w:t>
      </w:r>
      <w:r w:rsidRPr="003B2883">
        <w:rPr>
          <w:lang w:eastAsia="zh-CN"/>
        </w:rPr>
        <w:t>N1N2MessageTransferCause</w:t>
      </w:r>
      <w:bookmarkEnd w:id="3648"/>
      <w:bookmarkEnd w:id="3649"/>
      <w:bookmarkEnd w:id="3650"/>
      <w:bookmarkEnd w:id="3651"/>
      <w:bookmarkEnd w:id="3652"/>
      <w:bookmarkEnd w:id="3653"/>
      <w:bookmarkEnd w:id="3654"/>
      <w:bookmarkEnd w:id="3655"/>
      <w:bookmarkEnd w:id="3656"/>
      <w:bookmarkEnd w:id="3657"/>
      <w:bookmarkEnd w:id="3658"/>
      <w:bookmarkEnd w:id="3659"/>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17EA7205"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xml:space="preserve">] </w:t>
            </w:r>
            <w:r w:rsidR="00B95277">
              <w:rPr>
                <w:lang w:eastAsia="zh-CN"/>
              </w:rPr>
              <w:t>clause 5</w:t>
            </w:r>
            <w:r>
              <w:rPr>
                <w:lang w:eastAsia="zh-CN"/>
              </w:rPr>
              <w:t>.</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3660" w:name="_Toc25156420"/>
      <w:bookmarkStart w:id="3661" w:name="_Toc34124724"/>
      <w:bookmarkStart w:id="3662" w:name="_Toc43207850"/>
      <w:bookmarkStart w:id="3663" w:name="_Toc49857321"/>
      <w:bookmarkStart w:id="3664" w:name="_Toc56677161"/>
      <w:bookmarkStart w:id="3665" w:name="_Toc56691684"/>
      <w:bookmarkStart w:id="3666" w:name="_Toc56698948"/>
      <w:bookmarkStart w:id="3667" w:name="_Toc89035195"/>
      <w:bookmarkStart w:id="3668" w:name="_Toc89064993"/>
      <w:bookmarkStart w:id="3669" w:name="_Toc89180292"/>
      <w:bookmarkStart w:id="3670" w:name="_Toc97071971"/>
      <w:bookmarkStart w:id="3671" w:name="_Toc183523482"/>
      <w:r w:rsidRPr="003B2883">
        <w:lastRenderedPageBreak/>
        <w:t>6.1.6.3.7</w:t>
      </w:r>
      <w:r w:rsidRPr="003B2883">
        <w:tab/>
        <w:t>Enumeration: UeContextTransfer</w:t>
      </w:r>
      <w:r w:rsidRPr="003B2883">
        <w:rPr>
          <w:rFonts w:hint="eastAsia"/>
          <w:lang w:eastAsia="zh-CN"/>
        </w:rPr>
        <w:t>Status</w:t>
      </w:r>
      <w:bookmarkEnd w:id="3660"/>
      <w:bookmarkEnd w:id="3661"/>
      <w:bookmarkEnd w:id="3662"/>
      <w:bookmarkEnd w:id="3663"/>
      <w:bookmarkEnd w:id="3664"/>
      <w:bookmarkEnd w:id="3665"/>
      <w:bookmarkEnd w:id="3666"/>
      <w:bookmarkEnd w:id="3667"/>
      <w:bookmarkEnd w:id="3668"/>
      <w:bookmarkEnd w:id="3669"/>
      <w:bookmarkEnd w:id="3670"/>
      <w:bookmarkEnd w:id="3671"/>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3672" w:name="_Toc25156421"/>
      <w:bookmarkStart w:id="3673" w:name="_Toc34124725"/>
      <w:bookmarkStart w:id="3674" w:name="_Toc43207851"/>
      <w:bookmarkStart w:id="3675" w:name="_Toc49857322"/>
      <w:bookmarkStart w:id="3676" w:name="_Toc56677162"/>
      <w:bookmarkStart w:id="3677" w:name="_Toc56691685"/>
      <w:bookmarkStart w:id="3678" w:name="_Toc56698949"/>
      <w:bookmarkStart w:id="3679" w:name="_Toc89035196"/>
      <w:bookmarkStart w:id="3680" w:name="_Toc89064994"/>
      <w:bookmarkStart w:id="3681" w:name="_Toc89180293"/>
      <w:bookmarkStart w:id="3682" w:name="_Toc97071972"/>
      <w:bookmarkStart w:id="3683" w:name="_Toc183523483"/>
      <w:r w:rsidRPr="003B2883">
        <w:t>6.1.6.3.8</w:t>
      </w:r>
      <w:r w:rsidRPr="003B2883">
        <w:tab/>
        <w:t xml:space="preserve">Enumeration: </w:t>
      </w:r>
      <w:r w:rsidRPr="003B2883">
        <w:rPr>
          <w:lang w:eastAsia="zh-CN"/>
        </w:rPr>
        <w:t>N2InformationTransferResult</w:t>
      </w:r>
      <w:bookmarkEnd w:id="3672"/>
      <w:bookmarkEnd w:id="3673"/>
      <w:bookmarkEnd w:id="3674"/>
      <w:bookmarkEnd w:id="3675"/>
      <w:bookmarkEnd w:id="3676"/>
      <w:bookmarkEnd w:id="3677"/>
      <w:bookmarkEnd w:id="3678"/>
      <w:bookmarkEnd w:id="3679"/>
      <w:bookmarkEnd w:id="3680"/>
      <w:bookmarkEnd w:id="3681"/>
      <w:bookmarkEnd w:id="3682"/>
      <w:bookmarkEnd w:id="3683"/>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3684" w:name="_Toc25156422"/>
      <w:bookmarkStart w:id="3685" w:name="_Toc34124726"/>
      <w:bookmarkStart w:id="3686" w:name="_Toc43207852"/>
      <w:bookmarkStart w:id="3687" w:name="_Toc49857323"/>
      <w:bookmarkStart w:id="3688" w:name="_Toc56677163"/>
      <w:bookmarkStart w:id="3689" w:name="_Toc56691686"/>
      <w:bookmarkStart w:id="3690" w:name="_Toc56698950"/>
      <w:bookmarkStart w:id="3691" w:name="_Toc89035197"/>
      <w:bookmarkStart w:id="3692" w:name="_Toc89064995"/>
      <w:bookmarkStart w:id="3693" w:name="_Toc89180294"/>
      <w:bookmarkStart w:id="3694" w:name="_Toc97071973"/>
      <w:bookmarkStart w:id="3695" w:name="_Toc183523484"/>
      <w:r w:rsidRPr="003B2883">
        <w:t>6.1.6.3.9</w:t>
      </w:r>
      <w:r w:rsidRPr="003B2883">
        <w:tab/>
        <w:t>Enumeration: Ciphering</w:t>
      </w:r>
      <w:r w:rsidRPr="003B2883">
        <w:rPr>
          <w:lang w:eastAsia="zh-CN"/>
        </w:rPr>
        <w:t>Algorithm</w:t>
      </w:r>
      <w:bookmarkEnd w:id="3684"/>
      <w:bookmarkEnd w:id="3685"/>
      <w:bookmarkEnd w:id="3686"/>
      <w:bookmarkEnd w:id="3687"/>
      <w:bookmarkEnd w:id="3688"/>
      <w:bookmarkEnd w:id="3689"/>
      <w:bookmarkEnd w:id="3690"/>
      <w:bookmarkEnd w:id="3691"/>
      <w:bookmarkEnd w:id="3692"/>
      <w:bookmarkEnd w:id="3693"/>
      <w:bookmarkEnd w:id="3694"/>
      <w:bookmarkEnd w:id="3695"/>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3696" w:name="_Toc25156423"/>
      <w:bookmarkStart w:id="3697" w:name="_Toc34124727"/>
      <w:bookmarkStart w:id="3698" w:name="_Toc43207853"/>
      <w:bookmarkStart w:id="3699" w:name="_Toc49857324"/>
      <w:bookmarkStart w:id="3700" w:name="_Toc56677164"/>
      <w:bookmarkStart w:id="3701" w:name="_Toc56691687"/>
      <w:bookmarkStart w:id="3702" w:name="_Toc56698951"/>
      <w:bookmarkStart w:id="3703" w:name="_Toc89035198"/>
      <w:bookmarkStart w:id="3704" w:name="_Toc89064996"/>
      <w:bookmarkStart w:id="3705" w:name="_Toc89180295"/>
      <w:bookmarkStart w:id="3706" w:name="_Toc97071974"/>
      <w:bookmarkStart w:id="3707" w:name="_Toc183523485"/>
      <w:r w:rsidRPr="003B2883">
        <w:t>6.1.6.3.10</w:t>
      </w:r>
      <w:r w:rsidRPr="003B2883">
        <w:tab/>
        <w:t xml:space="preserve">Enumeration: </w:t>
      </w:r>
      <w:r w:rsidRPr="003B2883">
        <w:rPr>
          <w:lang w:eastAsia="zh-CN"/>
        </w:rPr>
        <w:t>IntegrityAlgorithm</w:t>
      </w:r>
      <w:bookmarkEnd w:id="3696"/>
      <w:bookmarkEnd w:id="3697"/>
      <w:bookmarkEnd w:id="3698"/>
      <w:bookmarkEnd w:id="3699"/>
      <w:bookmarkEnd w:id="3700"/>
      <w:bookmarkEnd w:id="3701"/>
      <w:bookmarkEnd w:id="3702"/>
      <w:bookmarkEnd w:id="3703"/>
      <w:bookmarkEnd w:id="3704"/>
      <w:bookmarkEnd w:id="3705"/>
      <w:bookmarkEnd w:id="3706"/>
      <w:bookmarkEnd w:id="3707"/>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3708" w:name="_Toc25156424"/>
      <w:bookmarkStart w:id="3709" w:name="_Toc34124728"/>
      <w:bookmarkStart w:id="3710" w:name="_Toc43207854"/>
      <w:bookmarkStart w:id="3711" w:name="_Toc49857325"/>
      <w:bookmarkStart w:id="3712" w:name="_Toc56677165"/>
      <w:bookmarkStart w:id="3713" w:name="_Toc56691688"/>
      <w:bookmarkStart w:id="3714" w:name="_Toc56698952"/>
      <w:bookmarkStart w:id="3715" w:name="_Toc89035199"/>
      <w:bookmarkStart w:id="3716" w:name="_Toc89064997"/>
      <w:bookmarkStart w:id="3717" w:name="_Toc89180296"/>
      <w:bookmarkStart w:id="3718" w:name="_Toc97071975"/>
      <w:bookmarkStart w:id="3719" w:name="_Toc183523486"/>
      <w:r w:rsidRPr="003B2883">
        <w:t>6.1.6.3.11</w:t>
      </w:r>
      <w:r w:rsidRPr="003B2883">
        <w:tab/>
        <w:t>Enumeration: SmsSupport</w:t>
      </w:r>
      <w:bookmarkEnd w:id="3708"/>
      <w:bookmarkEnd w:id="3709"/>
      <w:bookmarkEnd w:id="3710"/>
      <w:bookmarkEnd w:id="3711"/>
      <w:bookmarkEnd w:id="3712"/>
      <w:bookmarkEnd w:id="3713"/>
      <w:bookmarkEnd w:id="3714"/>
      <w:bookmarkEnd w:id="3715"/>
      <w:bookmarkEnd w:id="3716"/>
      <w:bookmarkEnd w:id="3717"/>
      <w:bookmarkEnd w:id="3718"/>
      <w:bookmarkEnd w:id="3719"/>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3720" w:name="_Toc25156425"/>
      <w:bookmarkStart w:id="3721" w:name="_Toc34124729"/>
      <w:bookmarkStart w:id="3722" w:name="_Toc43207855"/>
      <w:bookmarkStart w:id="3723" w:name="_Toc49857326"/>
      <w:bookmarkStart w:id="3724" w:name="_Toc56677166"/>
      <w:bookmarkStart w:id="3725" w:name="_Toc56691689"/>
      <w:bookmarkStart w:id="3726" w:name="_Toc56698953"/>
      <w:bookmarkStart w:id="3727" w:name="_Toc89035200"/>
      <w:bookmarkStart w:id="3728" w:name="_Toc89064998"/>
      <w:bookmarkStart w:id="3729" w:name="_Toc89180297"/>
      <w:bookmarkStart w:id="3730" w:name="_Toc97071976"/>
      <w:bookmarkStart w:id="3731" w:name="_Toc183523487"/>
      <w:r w:rsidRPr="003B2883">
        <w:lastRenderedPageBreak/>
        <w:t>6.1.6.3.12</w:t>
      </w:r>
      <w:r w:rsidRPr="003B2883">
        <w:tab/>
      </w:r>
      <w:r>
        <w:rPr>
          <w:rFonts w:cs="Arial"/>
        </w:rPr>
        <w:t xml:space="preserve">Enumeration: </w:t>
      </w:r>
      <w:r w:rsidRPr="003B2883">
        <w:t>ScType</w:t>
      </w:r>
      <w:bookmarkEnd w:id="3720"/>
      <w:bookmarkEnd w:id="3721"/>
      <w:bookmarkEnd w:id="3722"/>
      <w:bookmarkEnd w:id="3723"/>
      <w:bookmarkEnd w:id="3724"/>
      <w:bookmarkEnd w:id="3725"/>
      <w:bookmarkEnd w:id="3726"/>
      <w:bookmarkEnd w:id="3727"/>
      <w:bookmarkEnd w:id="3728"/>
      <w:bookmarkEnd w:id="3729"/>
      <w:bookmarkEnd w:id="3730"/>
      <w:bookmarkEnd w:id="3731"/>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3732" w:name="_Toc25156426"/>
      <w:bookmarkStart w:id="3733" w:name="_Toc34124730"/>
      <w:bookmarkStart w:id="3734" w:name="_Toc43207856"/>
      <w:bookmarkStart w:id="3735" w:name="_Toc49857327"/>
      <w:bookmarkStart w:id="3736" w:name="_Toc56677167"/>
      <w:bookmarkStart w:id="3737" w:name="_Toc56691690"/>
      <w:bookmarkStart w:id="3738" w:name="_Toc56698954"/>
      <w:bookmarkStart w:id="3739" w:name="_Toc89035201"/>
      <w:bookmarkStart w:id="3740" w:name="_Toc89064999"/>
      <w:bookmarkStart w:id="3741" w:name="_Toc89180298"/>
      <w:bookmarkStart w:id="3742" w:name="_Toc97071977"/>
      <w:bookmarkStart w:id="3743" w:name="_Toc183523488"/>
      <w:r w:rsidRPr="003B2883">
        <w:t>6.1.6.3.13</w:t>
      </w:r>
      <w:r w:rsidRPr="003B2883">
        <w:tab/>
      </w:r>
      <w:r>
        <w:rPr>
          <w:rFonts w:cs="Arial"/>
        </w:rPr>
        <w:t xml:space="preserve">Enumeration: </w:t>
      </w:r>
      <w:r w:rsidRPr="003B2883">
        <w:t>KeyAmfType</w:t>
      </w:r>
      <w:bookmarkEnd w:id="3732"/>
      <w:bookmarkEnd w:id="3733"/>
      <w:bookmarkEnd w:id="3734"/>
      <w:bookmarkEnd w:id="3735"/>
      <w:bookmarkEnd w:id="3736"/>
      <w:bookmarkEnd w:id="3737"/>
      <w:bookmarkEnd w:id="3738"/>
      <w:bookmarkEnd w:id="3739"/>
      <w:bookmarkEnd w:id="3740"/>
      <w:bookmarkEnd w:id="3741"/>
      <w:bookmarkEnd w:id="3742"/>
      <w:bookmarkEnd w:id="3743"/>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3744" w:name="_Toc25156427"/>
      <w:bookmarkStart w:id="3745" w:name="_Toc34124731"/>
      <w:bookmarkStart w:id="3746" w:name="_Toc43207857"/>
      <w:bookmarkStart w:id="3747" w:name="_Toc49857328"/>
      <w:bookmarkStart w:id="3748" w:name="_Toc56677168"/>
      <w:bookmarkStart w:id="3749" w:name="_Toc56691691"/>
      <w:bookmarkStart w:id="3750" w:name="_Toc56698955"/>
      <w:bookmarkStart w:id="3751" w:name="_Toc89035202"/>
      <w:bookmarkStart w:id="3752" w:name="_Toc89065000"/>
      <w:bookmarkStart w:id="3753" w:name="_Toc89180299"/>
      <w:bookmarkStart w:id="3754" w:name="_Toc97071978"/>
      <w:bookmarkStart w:id="3755" w:name="_Toc183523489"/>
      <w:r w:rsidRPr="003B2883">
        <w:t>6.1.6.3.14</w:t>
      </w:r>
      <w:r w:rsidRPr="003B2883">
        <w:tab/>
        <w:t>Enumeration: TransferReason</w:t>
      </w:r>
      <w:bookmarkEnd w:id="3744"/>
      <w:bookmarkEnd w:id="3745"/>
      <w:bookmarkEnd w:id="3746"/>
      <w:bookmarkEnd w:id="3747"/>
      <w:bookmarkEnd w:id="3748"/>
      <w:bookmarkEnd w:id="3749"/>
      <w:bookmarkEnd w:id="3750"/>
      <w:bookmarkEnd w:id="3751"/>
      <w:bookmarkEnd w:id="3752"/>
      <w:bookmarkEnd w:id="3753"/>
      <w:bookmarkEnd w:id="3754"/>
      <w:bookmarkEnd w:id="3755"/>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3756" w:name="_Toc25156428"/>
      <w:bookmarkStart w:id="3757" w:name="_Toc34124732"/>
      <w:bookmarkStart w:id="3758" w:name="_Toc43207858"/>
      <w:bookmarkStart w:id="3759" w:name="_Toc49857329"/>
      <w:bookmarkStart w:id="3760" w:name="_Toc56677169"/>
      <w:bookmarkStart w:id="3761" w:name="_Toc56691692"/>
      <w:bookmarkStart w:id="3762" w:name="_Toc56698956"/>
      <w:bookmarkStart w:id="3763" w:name="_Toc89035203"/>
      <w:bookmarkStart w:id="3764" w:name="_Toc89065001"/>
      <w:bookmarkStart w:id="3765" w:name="_Toc89180300"/>
      <w:bookmarkStart w:id="3766" w:name="_Toc97071979"/>
      <w:bookmarkStart w:id="3767" w:name="_Toc183523490"/>
      <w:r w:rsidRPr="003B2883">
        <w:t>6.1.6.3.15</w:t>
      </w:r>
      <w:r w:rsidRPr="003B2883">
        <w:tab/>
        <w:t xml:space="preserve">Enumeration: </w:t>
      </w:r>
      <w:r w:rsidRPr="003B2883">
        <w:rPr>
          <w:noProof/>
        </w:rPr>
        <w:t>PolicyReqTrigger</w:t>
      </w:r>
      <w:bookmarkEnd w:id="3756"/>
      <w:bookmarkEnd w:id="3757"/>
      <w:bookmarkEnd w:id="3758"/>
      <w:bookmarkEnd w:id="3759"/>
      <w:bookmarkEnd w:id="3760"/>
      <w:bookmarkEnd w:id="3761"/>
      <w:bookmarkEnd w:id="3762"/>
      <w:bookmarkEnd w:id="3763"/>
      <w:bookmarkEnd w:id="3764"/>
      <w:bookmarkEnd w:id="3765"/>
      <w:bookmarkEnd w:id="3766"/>
      <w:bookmarkEnd w:id="3767"/>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3768" w:name="_Toc25156429"/>
      <w:bookmarkStart w:id="3769" w:name="_Toc34124733"/>
      <w:bookmarkStart w:id="3770" w:name="_Toc43207859"/>
      <w:bookmarkStart w:id="3771" w:name="_Toc49857330"/>
      <w:bookmarkStart w:id="3772" w:name="_Toc56677170"/>
      <w:bookmarkStart w:id="3773" w:name="_Toc56691693"/>
      <w:bookmarkStart w:id="3774" w:name="_Toc56698957"/>
      <w:bookmarkStart w:id="3775" w:name="_Toc89035204"/>
      <w:bookmarkStart w:id="3776" w:name="_Toc89065002"/>
      <w:bookmarkStart w:id="3777" w:name="_Toc89180301"/>
      <w:bookmarkStart w:id="3778" w:name="_Toc97071980"/>
      <w:bookmarkStart w:id="3779" w:name="_Toc183523491"/>
      <w:r w:rsidRPr="003B2883">
        <w:lastRenderedPageBreak/>
        <w:t>6.1.6.3.16</w:t>
      </w:r>
      <w:r w:rsidRPr="003B2883">
        <w:tab/>
        <w:t>Enumeration: RatSelector</w:t>
      </w:r>
      <w:bookmarkEnd w:id="3768"/>
      <w:bookmarkEnd w:id="3769"/>
      <w:bookmarkEnd w:id="3770"/>
      <w:bookmarkEnd w:id="3771"/>
      <w:bookmarkEnd w:id="3772"/>
      <w:bookmarkEnd w:id="3773"/>
      <w:bookmarkEnd w:id="3774"/>
      <w:bookmarkEnd w:id="3775"/>
      <w:bookmarkEnd w:id="3776"/>
      <w:bookmarkEnd w:id="3777"/>
      <w:bookmarkEnd w:id="3778"/>
      <w:bookmarkEnd w:id="3779"/>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Pr="003B2883" w:rsidRDefault="00602AC0" w:rsidP="00602AC0"/>
    <w:p w14:paraId="19B1183C" w14:textId="77777777" w:rsidR="00602AC0" w:rsidRPr="003B2883" w:rsidRDefault="00602AC0" w:rsidP="00602AC0">
      <w:pPr>
        <w:pStyle w:val="Heading5"/>
      </w:pPr>
      <w:bookmarkStart w:id="3780" w:name="_Toc25156430"/>
      <w:bookmarkStart w:id="3781" w:name="_Toc34124734"/>
      <w:bookmarkStart w:id="3782" w:name="_Toc43207860"/>
      <w:bookmarkStart w:id="3783" w:name="_Toc49857331"/>
      <w:bookmarkStart w:id="3784" w:name="_Toc56677171"/>
      <w:bookmarkStart w:id="3785" w:name="_Toc56691694"/>
      <w:bookmarkStart w:id="3786" w:name="_Toc56698958"/>
      <w:bookmarkStart w:id="3787" w:name="_Toc89035205"/>
      <w:bookmarkStart w:id="3788" w:name="_Toc89065003"/>
      <w:bookmarkStart w:id="3789" w:name="_Toc89180302"/>
      <w:bookmarkStart w:id="3790" w:name="_Toc97071981"/>
      <w:bookmarkStart w:id="3791" w:name="_Toc183523492"/>
      <w:r w:rsidRPr="003B2883">
        <w:t>6.1.6.3.17</w:t>
      </w:r>
      <w:r w:rsidRPr="003B2883">
        <w:tab/>
        <w:t>Enumeration: NgapIeType</w:t>
      </w:r>
      <w:bookmarkEnd w:id="3780"/>
      <w:bookmarkEnd w:id="3781"/>
      <w:bookmarkEnd w:id="3782"/>
      <w:bookmarkEnd w:id="3783"/>
      <w:bookmarkEnd w:id="3784"/>
      <w:bookmarkEnd w:id="3785"/>
      <w:bookmarkEnd w:id="3786"/>
      <w:bookmarkEnd w:id="3787"/>
      <w:bookmarkEnd w:id="3788"/>
      <w:bookmarkEnd w:id="3789"/>
      <w:bookmarkEnd w:id="3790"/>
      <w:bookmarkEnd w:id="3791"/>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3792" w:name="_Toc25156431"/>
      <w:bookmarkStart w:id="3793" w:name="_Toc34124735"/>
      <w:bookmarkStart w:id="3794" w:name="_Toc43207861"/>
      <w:bookmarkStart w:id="3795" w:name="_Toc49857332"/>
      <w:bookmarkStart w:id="3796" w:name="_Toc56677172"/>
      <w:bookmarkStart w:id="3797" w:name="_Toc56691695"/>
      <w:bookmarkStart w:id="3798" w:name="_Toc56698959"/>
      <w:bookmarkStart w:id="3799" w:name="_Toc89035206"/>
      <w:bookmarkStart w:id="3800" w:name="_Toc89065004"/>
      <w:bookmarkStart w:id="3801" w:name="_Toc89180303"/>
      <w:bookmarkStart w:id="3802" w:name="_Toc97071982"/>
      <w:bookmarkStart w:id="3803" w:name="_Toc183523493"/>
      <w:r w:rsidRPr="003B2883">
        <w:t>6.1.6.3.18</w:t>
      </w:r>
      <w:r w:rsidRPr="003B2883">
        <w:tab/>
        <w:t>Enumeration: N2InfoNotifyReason</w:t>
      </w:r>
      <w:bookmarkEnd w:id="3792"/>
      <w:bookmarkEnd w:id="3793"/>
      <w:bookmarkEnd w:id="3794"/>
      <w:bookmarkEnd w:id="3795"/>
      <w:bookmarkEnd w:id="3796"/>
      <w:bookmarkEnd w:id="3797"/>
      <w:bookmarkEnd w:id="3798"/>
      <w:bookmarkEnd w:id="3799"/>
      <w:bookmarkEnd w:id="3800"/>
      <w:bookmarkEnd w:id="3801"/>
      <w:bookmarkEnd w:id="3802"/>
      <w:bookmarkEnd w:id="3803"/>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3804" w:name="_Toc25156432"/>
      <w:bookmarkStart w:id="3805" w:name="_Toc34124736"/>
      <w:bookmarkStart w:id="3806" w:name="_Toc43207862"/>
      <w:bookmarkStart w:id="3807" w:name="_Toc49857333"/>
      <w:bookmarkStart w:id="3808" w:name="_Toc56677173"/>
      <w:bookmarkStart w:id="3809" w:name="_Toc56691696"/>
      <w:bookmarkStart w:id="3810" w:name="_Toc56698960"/>
      <w:bookmarkStart w:id="3811" w:name="_Toc89035207"/>
      <w:bookmarkStart w:id="3812" w:name="_Toc89065005"/>
      <w:bookmarkStart w:id="3813" w:name="_Toc89180304"/>
      <w:bookmarkStart w:id="3814" w:name="_Toc97071983"/>
      <w:bookmarkStart w:id="3815" w:name="_Toc183523494"/>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3804"/>
      <w:bookmarkEnd w:id="3805"/>
      <w:bookmarkEnd w:id="3806"/>
      <w:bookmarkEnd w:id="3807"/>
      <w:bookmarkEnd w:id="3808"/>
      <w:bookmarkEnd w:id="3809"/>
      <w:bookmarkEnd w:id="3810"/>
      <w:bookmarkEnd w:id="3811"/>
      <w:bookmarkEnd w:id="3812"/>
      <w:bookmarkEnd w:id="3813"/>
      <w:bookmarkEnd w:id="3814"/>
      <w:bookmarkEnd w:id="3815"/>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3816" w:name="_Toc11343213"/>
      <w:bookmarkStart w:id="3817" w:name="_Toc18495025"/>
      <w:bookmarkStart w:id="3818" w:name="_Toc25156433"/>
      <w:bookmarkStart w:id="3819" w:name="_Toc34124737"/>
      <w:bookmarkStart w:id="3820" w:name="_Toc43207863"/>
      <w:bookmarkStart w:id="3821" w:name="_Toc49857334"/>
      <w:bookmarkStart w:id="3822" w:name="_Toc56677174"/>
      <w:bookmarkStart w:id="3823" w:name="_Toc56691697"/>
      <w:bookmarkStart w:id="3824" w:name="_Toc56698961"/>
      <w:bookmarkStart w:id="3825" w:name="_Toc89035208"/>
      <w:bookmarkStart w:id="3826" w:name="_Toc89065006"/>
      <w:bookmarkStart w:id="3827" w:name="_Toc89180305"/>
      <w:bookmarkStart w:id="3828" w:name="_Toc97071984"/>
      <w:bookmarkStart w:id="3829" w:name="_Toc183523495"/>
      <w:r w:rsidRPr="003B2883">
        <w:lastRenderedPageBreak/>
        <w:t>6.1.6.3.</w:t>
      </w:r>
      <w:r>
        <w:t>20</w:t>
      </w:r>
      <w:r w:rsidRPr="003B2883">
        <w:tab/>
        <w:t xml:space="preserve">Enumeration: </w:t>
      </w:r>
      <w:bookmarkEnd w:id="3816"/>
      <w:bookmarkEnd w:id="3817"/>
      <w:r>
        <w:rPr>
          <w:lang w:val="en-US" w:eastAsia="zh-CN"/>
        </w:rPr>
        <w:t>SbiBindingLevel</w:t>
      </w:r>
      <w:bookmarkEnd w:id="3818"/>
      <w:bookmarkEnd w:id="3819"/>
      <w:bookmarkEnd w:id="3820"/>
      <w:bookmarkEnd w:id="3821"/>
      <w:bookmarkEnd w:id="3822"/>
      <w:bookmarkEnd w:id="3823"/>
      <w:bookmarkEnd w:id="3824"/>
      <w:bookmarkEnd w:id="3825"/>
      <w:bookmarkEnd w:id="3826"/>
      <w:bookmarkEnd w:id="3827"/>
      <w:bookmarkEnd w:id="3828"/>
      <w:bookmarkEnd w:id="3829"/>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3830" w:name="_Toc43208423"/>
      <w:bookmarkStart w:id="3831" w:name="_Toc43118250"/>
      <w:bookmarkStart w:id="3832" w:name="_Toc25157188"/>
      <w:bookmarkStart w:id="3833" w:name="_Toc49857335"/>
      <w:bookmarkStart w:id="3834" w:name="_Toc56677175"/>
      <w:bookmarkStart w:id="3835" w:name="_Toc56691698"/>
      <w:bookmarkStart w:id="3836" w:name="_Toc56698962"/>
      <w:bookmarkStart w:id="3837" w:name="_Toc89035209"/>
      <w:bookmarkStart w:id="3838" w:name="_Toc89065007"/>
      <w:bookmarkStart w:id="3839" w:name="_Toc89180306"/>
      <w:bookmarkStart w:id="3840" w:name="_Toc97071985"/>
      <w:bookmarkStart w:id="3841" w:name="_Toc183523496"/>
      <w:r>
        <w:t>6.1.6.3.21</w:t>
      </w:r>
      <w:r>
        <w:tab/>
        <w:t>Enumeration: EpsNasCiphering</w:t>
      </w:r>
      <w:r>
        <w:rPr>
          <w:lang w:eastAsia="zh-CN"/>
        </w:rPr>
        <w:t>Algorithm</w:t>
      </w:r>
      <w:bookmarkEnd w:id="3830"/>
      <w:bookmarkEnd w:id="3831"/>
      <w:bookmarkEnd w:id="3832"/>
      <w:bookmarkEnd w:id="3833"/>
      <w:bookmarkEnd w:id="3834"/>
      <w:bookmarkEnd w:id="3835"/>
      <w:bookmarkEnd w:id="3836"/>
      <w:bookmarkEnd w:id="3837"/>
      <w:bookmarkEnd w:id="3838"/>
      <w:bookmarkEnd w:id="3839"/>
      <w:bookmarkEnd w:id="3840"/>
      <w:bookmarkEnd w:id="3841"/>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3842" w:name="_Toc43208424"/>
      <w:bookmarkStart w:id="3843" w:name="_Toc43118251"/>
      <w:bookmarkStart w:id="3844" w:name="_Toc25157189"/>
      <w:bookmarkStart w:id="3845" w:name="_Toc49857336"/>
      <w:bookmarkStart w:id="3846" w:name="_Toc56677176"/>
      <w:bookmarkStart w:id="3847" w:name="_Toc56691699"/>
      <w:bookmarkStart w:id="3848" w:name="_Toc56698963"/>
      <w:bookmarkStart w:id="3849" w:name="_Toc89035210"/>
      <w:bookmarkStart w:id="3850" w:name="_Toc89065008"/>
      <w:bookmarkStart w:id="3851" w:name="_Toc89180307"/>
      <w:bookmarkStart w:id="3852" w:name="_Toc97071986"/>
      <w:bookmarkStart w:id="3853" w:name="_Toc183523497"/>
      <w:r>
        <w:t>6.1.6.3.22</w:t>
      </w:r>
      <w:r>
        <w:tab/>
        <w:t>Enumeration: EpsNas</w:t>
      </w:r>
      <w:r>
        <w:rPr>
          <w:lang w:eastAsia="zh-CN"/>
        </w:rPr>
        <w:t>IntegrityAlgorithm</w:t>
      </w:r>
      <w:bookmarkEnd w:id="3842"/>
      <w:bookmarkEnd w:id="3843"/>
      <w:bookmarkEnd w:id="3844"/>
      <w:bookmarkEnd w:id="3845"/>
      <w:bookmarkEnd w:id="3846"/>
      <w:bookmarkEnd w:id="3847"/>
      <w:bookmarkEnd w:id="3848"/>
      <w:bookmarkEnd w:id="3849"/>
      <w:bookmarkEnd w:id="3850"/>
      <w:bookmarkEnd w:id="3851"/>
      <w:bookmarkEnd w:id="3852"/>
      <w:bookmarkEnd w:id="3853"/>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3854" w:name="_Toc56696424"/>
      <w:bookmarkStart w:id="3855" w:name="_Toc58604232"/>
      <w:bookmarkStart w:id="3856" w:name="_Toc89035211"/>
      <w:bookmarkStart w:id="3857" w:name="_Toc89065009"/>
      <w:bookmarkStart w:id="3858" w:name="_Toc89180308"/>
      <w:bookmarkStart w:id="3859" w:name="_Toc97071987"/>
      <w:bookmarkStart w:id="3860" w:name="_Toc183523498"/>
      <w:r>
        <w:t>6.1.6.3.23</w:t>
      </w:r>
      <w:r>
        <w:tab/>
        <w:t xml:space="preserve">Enumeration: </w:t>
      </w:r>
      <w:bookmarkEnd w:id="3854"/>
      <w:bookmarkEnd w:id="3855"/>
      <w:r w:rsidRPr="00A230A4">
        <w:rPr>
          <w:rFonts w:cs="Arial"/>
          <w:lang w:eastAsia="zh-CN"/>
        </w:rPr>
        <w:t>PeriodicCommunic</w:t>
      </w:r>
      <w:r>
        <w:rPr>
          <w:rFonts w:cs="Arial"/>
          <w:lang w:eastAsia="zh-CN"/>
        </w:rPr>
        <w:t>ation</w:t>
      </w:r>
      <w:r w:rsidRPr="00A230A4">
        <w:rPr>
          <w:rFonts w:cs="Arial"/>
          <w:lang w:eastAsia="zh-CN"/>
        </w:rPr>
        <w:t>Indicator</w:t>
      </w:r>
      <w:bookmarkEnd w:id="3856"/>
      <w:bookmarkEnd w:id="3857"/>
      <w:bookmarkEnd w:id="3858"/>
      <w:bookmarkEnd w:id="3859"/>
      <w:bookmarkEnd w:id="3860"/>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3861" w:name="_Toc89035212"/>
      <w:bookmarkStart w:id="3862" w:name="_Toc89065010"/>
      <w:bookmarkStart w:id="3863" w:name="_Toc89180309"/>
      <w:bookmarkStart w:id="3864" w:name="_Toc97071988"/>
      <w:bookmarkStart w:id="3865" w:name="_Toc183523499"/>
      <w:r>
        <w:t>6.1.6.3.24</w:t>
      </w:r>
      <w:r>
        <w:tab/>
        <w:t xml:space="preserve">Enumeration: </w:t>
      </w:r>
      <w:r>
        <w:rPr>
          <w:lang w:eastAsia="zh-CN"/>
        </w:rPr>
        <w:t>UuaaMmStatus</w:t>
      </w:r>
      <w:bookmarkEnd w:id="3861"/>
      <w:bookmarkEnd w:id="3862"/>
      <w:bookmarkEnd w:id="3863"/>
      <w:bookmarkEnd w:id="3864"/>
      <w:bookmarkEnd w:id="3865"/>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3866" w:name="_Toc183523500"/>
      <w:r>
        <w:lastRenderedPageBreak/>
        <w:t>6.1.6.3.25</w:t>
      </w:r>
      <w:r w:rsidRPr="003B2883">
        <w:tab/>
        <w:t xml:space="preserve">Enumeration: </w:t>
      </w:r>
      <w:r>
        <w:rPr>
          <w:lang w:eastAsia="zh-CN"/>
        </w:rPr>
        <w:t>ReleaseCause</w:t>
      </w:r>
      <w:bookmarkEnd w:id="3866"/>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Pr="003B2883" w:rsidRDefault="00B652FD" w:rsidP="00602AC0"/>
    <w:p w14:paraId="65EA3BB7" w14:textId="77777777" w:rsidR="00602AC0" w:rsidRPr="003B2883" w:rsidRDefault="00602AC0" w:rsidP="00602AC0">
      <w:pPr>
        <w:pStyle w:val="Heading4"/>
      </w:pPr>
      <w:bookmarkStart w:id="3867" w:name="_Toc25156434"/>
      <w:bookmarkStart w:id="3868" w:name="_Toc34124738"/>
      <w:bookmarkStart w:id="3869" w:name="_Toc43207864"/>
      <w:bookmarkStart w:id="3870" w:name="_Toc49857337"/>
      <w:bookmarkStart w:id="3871" w:name="_Toc56677177"/>
      <w:bookmarkStart w:id="3872" w:name="_Toc56691700"/>
      <w:bookmarkStart w:id="3873" w:name="_Toc56698964"/>
      <w:bookmarkStart w:id="3874" w:name="_Toc89035213"/>
      <w:bookmarkStart w:id="3875" w:name="_Toc89065011"/>
      <w:bookmarkStart w:id="3876" w:name="_Toc89180310"/>
      <w:bookmarkStart w:id="3877" w:name="_Toc97071989"/>
      <w:bookmarkStart w:id="3878" w:name="_Toc183523501"/>
      <w:r w:rsidRPr="003B2883">
        <w:t>6.1.6.4</w:t>
      </w:r>
      <w:r w:rsidRPr="003B2883">
        <w:tab/>
        <w:t>Binary data</w:t>
      </w:r>
      <w:bookmarkEnd w:id="3867"/>
      <w:bookmarkEnd w:id="3868"/>
      <w:bookmarkEnd w:id="3869"/>
      <w:bookmarkEnd w:id="3870"/>
      <w:bookmarkEnd w:id="3871"/>
      <w:bookmarkEnd w:id="3872"/>
      <w:bookmarkEnd w:id="3873"/>
      <w:bookmarkEnd w:id="3874"/>
      <w:bookmarkEnd w:id="3875"/>
      <w:bookmarkEnd w:id="3876"/>
      <w:bookmarkEnd w:id="3877"/>
      <w:bookmarkEnd w:id="3878"/>
    </w:p>
    <w:p w14:paraId="6601D037" w14:textId="77777777" w:rsidR="00602AC0" w:rsidRPr="003B2883" w:rsidRDefault="00602AC0" w:rsidP="00602AC0">
      <w:pPr>
        <w:pStyle w:val="Heading5"/>
        <w:rPr>
          <w:lang w:val="en-US"/>
        </w:rPr>
      </w:pPr>
      <w:bookmarkStart w:id="3879" w:name="_Toc25156435"/>
      <w:bookmarkStart w:id="3880" w:name="_Toc34124739"/>
      <w:bookmarkStart w:id="3881" w:name="_Toc43207865"/>
      <w:bookmarkStart w:id="3882" w:name="_Toc49857338"/>
      <w:bookmarkStart w:id="3883" w:name="_Toc56677178"/>
      <w:bookmarkStart w:id="3884" w:name="_Toc56691701"/>
      <w:bookmarkStart w:id="3885" w:name="_Toc56698965"/>
      <w:bookmarkStart w:id="3886" w:name="_Toc89035214"/>
      <w:bookmarkStart w:id="3887" w:name="_Toc89065012"/>
      <w:bookmarkStart w:id="3888" w:name="_Toc89180311"/>
      <w:bookmarkStart w:id="3889" w:name="_Toc97071990"/>
      <w:bookmarkStart w:id="3890" w:name="_Toc183523502"/>
      <w:r w:rsidRPr="003B2883">
        <w:rPr>
          <w:lang w:val="en-US"/>
        </w:rPr>
        <w:t>6.1.6.4.1</w:t>
      </w:r>
      <w:r w:rsidRPr="003B2883">
        <w:rPr>
          <w:lang w:val="en-US"/>
        </w:rPr>
        <w:tab/>
        <w:t>Introduction</w:t>
      </w:r>
      <w:bookmarkEnd w:id="3879"/>
      <w:bookmarkEnd w:id="3880"/>
      <w:bookmarkEnd w:id="3881"/>
      <w:bookmarkEnd w:id="3882"/>
      <w:bookmarkEnd w:id="3883"/>
      <w:bookmarkEnd w:id="3884"/>
      <w:bookmarkEnd w:id="3885"/>
      <w:bookmarkEnd w:id="3886"/>
      <w:bookmarkEnd w:id="3887"/>
      <w:bookmarkEnd w:id="3888"/>
      <w:bookmarkEnd w:id="3889"/>
      <w:bookmarkEnd w:id="3890"/>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3891" w:name="_Toc43207866"/>
      <w:bookmarkStart w:id="3892" w:name="_Toc25156436"/>
      <w:bookmarkStart w:id="3893" w:name="_Toc34124740"/>
      <w:bookmarkStart w:id="3894" w:name="_Toc49857339"/>
      <w:bookmarkStart w:id="3895" w:name="_Toc56677179"/>
      <w:bookmarkStart w:id="3896" w:name="_Toc56691702"/>
      <w:bookmarkStart w:id="3897" w:name="_Toc56698966"/>
      <w:bookmarkStart w:id="3898" w:name="_Toc89035215"/>
      <w:bookmarkStart w:id="3899" w:name="_Toc89065013"/>
      <w:bookmarkStart w:id="3900" w:name="_Toc89180312"/>
      <w:bookmarkStart w:id="3901" w:name="_Toc97071991"/>
      <w:bookmarkStart w:id="3902" w:name="_Toc183523503"/>
      <w:r w:rsidRPr="003B2883">
        <w:rPr>
          <w:lang w:val="en-US"/>
        </w:rPr>
        <w:t>6.1.6.4.2</w:t>
      </w:r>
      <w:r w:rsidRPr="003B2883">
        <w:rPr>
          <w:lang w:val="en-US"/>
        </w:rPr>
        <w:tab/>
        <w:t>N1 Message</w:t>
      </w:r>
      <w:bookmarkEnd w:id="3891"/>
      <w:bookmarkEnd w:id="3892"/>
      <w:bookmarkEnd w:id="3893"/>
      <w:bookmarkEnd w:id="3894"/>
      <w:bookmarkEnd w:id="3895"/>
      <w:bookmarkEnd w:id="3896"/>
      <w:bookmarkEnd w:id="3897"/>
      <w:bookmarkEnd w:id="3898"/>
      <w:bookmarkEnd w:id="3899"/>
      <w:bookmarkEnd w:id="3900"/>
      <w:bookmarkEnd w:id="3901"/>
      <w:bookmarkEnd w:id="3902"/>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327B8A86" w:rsidR="00602AC0" w:rsidRPr="003B2883" w:rsidRDefault="00602AC0" w:rsidP="00602AC0">
      <w:pPr>
        <w:pStyle w:val="B2"/>
      </w:pPr>
      <w:r w:rsidRPr="003B2883">
        <w:rPr>
          <w:lang w:val="en-US"/>
        </w:rPr>
        <w:t>-</w:t>
      </w:r>
      <w:r w:rsidRPr="003B2883">
        <w:rPr>
          <w:lang w:val="en-US"/>
        </w:rPr>
        <w:tab/>
        <w:t xml:space="preserve">PDU Session Modification Command (see </w:t>
      </w:r>
      <w:r w:rsidR="00B95277">
        <w:rPr>
          <w:lang w:val="en-US"/>
        </w:rPr>
        <w:t>clause </w:t>
      </w:r>
      <w:r w:rsidR="00B95277" w:rsidRPr="003B2883">
        <w:rPr>
          <w:lang w:val="en-US"/>
        </w:rPr>
        <w:t>8</w:t>
      </w:r>
      <w:r w:rsidRPr="003B2883">
        <w:rPr>
          <w:lang w:val="en-US"/>
        </w:rPr>
        <w:t>.3.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rsidR="00B95277">
        <w:t>clause </w:t>
      </w:r>
      <w:r w:rsidR="00B95277" w:rsidRPr="003B2883">
        <w:t>4</w:t>
      </w:r>
      <w:r w:rsidRPr="003B2883">
        <w:t>.3.3 of</w:t>
      </w:r>
      <w:r>
        <w:t xml:space="preserve"> 3GPP TS </w:t>
      </w:r>
      <w:r w:rsidRPr="003B2883">
        <w:t>23.502</w:t>
      </w:r>
      <w:r>
        <w:t> </w:t>
      </w:r>
      <w:r w:rsidRPr="003B2883">
        <w:t>[3]);</w:t>
      </w:r>
    </w:p>
    <w:p w14:paraId="6C4017BF" w14:textId="13FB1592" w:rsidR="00602AC0" w:rsidRDefault="00602AC0" w:rsidP="00602AC0">
      <w:pPr>
        <w:pStyle w:val="B2"/>
      </w:pPr>
      <w:r w:rsidRPr="003B2883">
        <w:t>-</w:t>
      </w:r>
      <w:r w:rsidRPr="003B2883">
        <w:tab/>
        <w:t xml:space="preserve">PDU Session Release Command (see </w:t>
      </w:r>
      <w:r w:rsidR="00B95277">
        <w:t>clause </w:t>
      </w:r>
      <w:r w:rsidR="00B95277" w:rsidRPr="003B2883">
        <w:t>8</w:t>
      </w:r>
      <w:r w:rsidRPr="003B2883">
        <w:t>.3.1</w:t>
      </w:r>
      <w:r w:rsidR="003931E8">
        <w:t>2</w:t>
      </w:r>
      <w:r w:rsidRPr="003B2883">
        <w:t xml:space="preserve"> of</w:t>
      </w:r>
      <w:r>
        <w:t xml:space="preserve"> 3GPP TS </w:t>
      </w:r>
      <w:r w:rsidRPr="003B2883">
        <w:t>24.501</w:t>
      </w:r>
      <w:r>
        <w:t> </w:t>
      </w:r>
      <w:r w:rsidRPr="003B2883">
        <w:t xml:space="preserve">[11]) during network initiated PDU session release procedure (see </w:t>
      </w:r>
      <w:r w:rsidR="00B95277">
        <w:t>clause </w:t>
      </w:r>
      <w:r w:rsidR="00B95277" w:rsidRPr="003B2883">
        <w:t>4</w:t>
      </w:r>
      <w:r w:rsidRPr="003B2883">
        <w:t>.3.4 of</w:t>
      </w:r>
      <w:r>
        <w:t xml:space="preserve"> 3GPP TS </w:t>
      </w:r>
      <w:r w:rsidRPr="003B2883">
        <w:t>23.502</w:t>
      </w:r>
      <w:r>
        <w:t> </w:t>
      </w:r>
      <w:r w:rsidRPr="003B2883">
        <w:t>[3]).</w:t>
      </w:r>
    </w:p>
    <w:p w14:paraId="71DBD8DE" w14:textId="050DC703" w:rsidR="00602AC0" w:rsidRPr="003B2883" w:rsidRDefault="00602AC0" w:rsidP="00602AC0">
      <w:pPr>
        <w:pStyle w:val="B2"/>
      </w:pPr>
      <w:r>
        <w:t>-</w:t>
      </w:r>
      <w:r>
        <w:tab/>
      </w:r>
      <w:r>
        <w:rPr>
          <w:lang w:eastAsia="zh-CN"/>
        </w:rPr>
        <w:t>PDU Session Establishment Accept (see</w:t>
      </w:r>
      <w:r w:rsidRPr="007018E9">
        <w:t xml:space="preserve"> </w:t>
      </w:r>
      <w:r w:rsidR="00B95277">
        <w:t>clause 8</w:t>
      </w:r>
      <w:r>
        <w:t>.3.2 in 3GPP TS </w:t>
      </w:r>
      <w:r w:rsidRPr="003B2883">
        <w:t>24.501</w:t>
      </w:r>
      <w:r>
        <w:t> </w:t>
      </w:r>
      <w:r w:rsidRPr="003B2883">
        <w:t>[11]) during</w:t>
      </w:r>
      <w:r>
        <w:t xml:space="preserve"> </w:t>
      </w:r>
      <w:r w:rsidRPr="007018E9">
        <w:t xml:space="preserve">UE-requested PDU Session Establishment </w:t>
      </w:r>
      <w:r w:rsidRPr="003B2883">
        <w:t xml:space="preserve">(see </w:t>
      </w:r>
      <w:r w:rsidR="00B95277">
        <w:t>clause </w:t>
      </w:r>
      <w:r w:rsidR="00B95277" w:rsidRPr="007018E9">
        <w:t>4</w:t>
      </w:r>
      <w:r w:rsidRPr="007018E9">
        <w:t>.3.2.2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3C526E5B"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 xml:space="preserve">see </w:t>
      </w:r>
      <w:r w:rsidR="00B95277">
        <w:t>clause 6</w:t>
      </w:r>
      <w:r w:rsidR="00693BD0">
        <w:t>.11.1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7501FB03" w:rsidR="00602AC0" w:rsidRPr="003B2883" w:rsidRDefault="00602AC0" w:rsidP="00602AC0">
      <w:pPr>
        <w:pStyle w:val="B2"/>
      </w:pPr>
      <w:r w:rsidRPr="003B2883">
        <w:t>-</w:t>
      </w:r>
      <w:r w:rsidRPr="003B2883">
        <w:tab/>
        <w:t xml:space="preserve">REGISTRATION REQUEST message as specified in see </w:t>
      </w:r>
      <w:r w:rsidR="00B95277">
        <w:t>clause </w:t>
      </w:r>
      <w:r w:rsidR="00B95277" w:rsidRPr="003B2883">
        <w:t>8</w:t>
      </w:r>
      <w:r w:rsidRPr="003B2883">
        <w:t>.2.5 of</w:t>
      </w:r>
      <w:r>
        <w:t xml:space="preserve"> 3GPP TS </w:t>
      </w:r>
      <w:r w:rsidRPr="003B2883">
        <w:t>24.501</w:t>
      </w:r>
      <w:r>
        <w:t> </w:t>
      </w:r>
      <w:r w:rsidRPr="003B2883">
        <w:t xml:space="preserve">[11], during registration procedures (see </w:t>
      </w:r>
      <w:r w:rsidR="00B95277">
        <w:t>clause </w:t>
      </w:r>
      <w:r w:rsidR="00B95277" w:rsidRPr="003B2883">
        <w:t>4</w:t>
      </w:r>
      <w:r w:rsidRPr="003B2883">
        <w:t>.2.2.2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lastRenderedPageBreak/>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4EB880B8"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36889C0C" w14:textId="77777777" w:rsidR="00602AC0" w:rsidRPr="003B2883" w:rsidRDefault="00602AC0" w:rsidP="00602AC0">
      <w:pPr>
        <w:pStyle w:val="B1"/>
        <w:rPr>
          <w:lang w:eastAsia="zh-CN"/>
        </w:rPr>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3903" w:name="_Toc43207867"/>
      <w:bookmarkStart w:id="3904" w:name="_Toc25156437"/>
      <w:bookmarkStart w:id="3905" w:name="_Toc34124741"/>
      <w:bookmarkStart w:id="3906" w:name="_Toc49857340"/>
      <w:bookmarkStart w:id="3907" w:name="_Toc56677180"/>
      <w:bookmarkStart w:id="3908" w:name="_Toc56691703"/>
      <w:bookmarkStart w:id="3909" w:name="_Toc56698967"/>
      <w:bookmarkStart w:id="3910" w:name="_Toc89035216"/>
      <w:bookmarkStart w:id="3911" w:name="_Toc89065014"/>
      <w:bookmarkStart w:id="3912" w:name="_Toc89180313"/>
      <w:bookmarkStart w:id="3913" w:name="_Toc97071992"/>
      <w:bookmarkStart w:id="3914" w:name="_Toc183523504"/>
      <w:r w:rsidRPr="003B2883">
        <w:rPr>
          <w:lang w:val="en-US"/>
        </w:rPr>
        <w:t>6.1.6.4.3</w:t>
      </w:r>
      <w:r w:rsidRPr="003B2883">
        <w:rPr>
          <w:lang w:val="en-US"/>
        </w:rPr>
        <w:tab/>
        <w:t>N2 Information</w:t>
      </w:r>
      <w:bookmarkEnd w:id="3903"/>
      <w:bookmarkEnd w:id="3904"/>
      <w:bookmarkEnd w:id="3905"/>
      <w:bookmarkEnd w:id="3906"/>
      <w:bookmarkEnd w:id="3907"/>
      <w:bookmarkEnd w:id="3908"/>
      <w:bookmarkEnd w:id="3909"/>
      <w:bookmarkEnd w:id="3910"/>
      <w:bookmarkEnd w:id="3911"/>
      <w:bookmarkEnd w:id="3912"/>
      <w:bookmarkEnd w:id="3913"/>
      <w:bookmarkEnd w:id="3914"/>
    </w:p>
    <w:p w14:paraId="17D03BA9" w14:textId="77777777" w:rsidR="00602AC0" w:rsidRPr="003B2883" w:rsidRDefault="00602AC0" w:rsidP="00876DA9">
      <w:pPr>
        <w:pStyle w:val="Heading6"/>
      </w:pPr>
      <w:bookmarkStart w:id="3915" w:name="_Toc25156438"/>
      <w:bookmarkStart w:id="3916" w:name="_Toc34124742"/>
      <w:bookmarkStart w:id="3917" w:name="_Toc43207868"/>
      <w:bookmarkStart w:id="3918" w:name="_Toc49857341"/>
      <w:bookmarkStart w:id="3919" w:name="_Toc56677181"/>
      <w:bookmarkStart w:id="3920" w:name="_Toc56691704"/>
      <w:bookmarkStart w:id="3921" w:name="_Toc56698968"/>
      <w:bookmarkStart w:id="3922" w:name="_Toc89035217"/>
      <w:bookmarkStart w:id="3923" w:name="_Toc89065015"/>
      <w:bookmarkStart w:id="3924" w:name="_Toc89180314"/>
      <w:bookmarkStart w:id="3925" w:name="_Toc97071993"/>
      <w:bookmarkStart w:id="3926" w:name="_Toc183523505"/>
      <w:r w:rsidRPr="003B2883">
        <w:t>6.1.6.4.3.1</w:t>
      </w:r>
      <w:r w:rsidRPr="003B2883">
        <w:tab/>
        <w:t>Introduction</w:t>
      </w:r>
      <w:bookmarkEnd w:id="3915"/>
      <w:bookmarkEnd w:id="3916"/>
      <w:bookmarkEnd w:id="3917"/>
      <w:bookmarkEnd w:id="3918"/>
      <w:bookmarkEnd w:id="3919"/>
      <w:bookmarkEnd w:id="3920"/>
      <w:bookmarkEnd w:id="3921"/>
      <w:bookmarkEnd w:id="3922"/>
      <w:bookmarkEnd w:id="3923"/>
      <w:bookmarkEnd w:id="3924"/>
      <w:bookmarkEnd w:id="3925"/>
      <w:bookmarkEnd w:id="3926"/>
    </w:p>
    <w:p w14:paraId="2A8D7772" w14:textId="4123E263" w:rsidR="00602AC0" w:rsidRPr="003B2883" w:rsidRDefault="00602AC0" w:rsidP="00602AC0">
      <w:pPr>
        <w:rPr>
          <w:lang w:val="en-US"/>
        </w:rPr>
      </w:pPr>
      <w:r w:rsidRPr="003B2883">
        <w:t xml:space="preserve">N2 Information shall encode NG Application Protocol (NGAP) IEs, as specified in </w:t>
      </w:r>
      <w:r w:rsidR="00B95277">
        <w:t>clause </w:t>
      </w:r>
      <w:r w:rsidR="00B95277" w:rsidRPr="003B2883">
        <w:t>9</w:t>
      </w:r>
      <w:r w:rsidRPr="003B2883">
        <w:t>.4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3927" w:name="_Toc25156439"/>
      <w:bookmarkStart w:id="3928" w:name="_Toc34124743"/>
      <w:bookmarkStart w:id="3929" w:name="_Toc43207869"/>
      <w:bookmarkStart w:id="3930" w:name="_Toc49857342"/>
      <w:bookmarkStart w:id="3931" w:name="_Toc56677182"/>
      <w:bookmarkStart w:id="3932" w:name="_Toc56691705"/>
      <w:bookmarkStart w:id="3933" w:name="_Toc56698969"/>
      <w:bookmarkStart w:id="3934" w:name="_Toc89035218"/>
      <w:bookmarkStart w:id="3935" w:name="_Toc89065016"/>
      <w:bookmarkStart w:id="3936" w:name="_Toc89180315"/>
      <w:bookmarkStart w:id="3937" w:name="_Toc97071994"/>
      <w:bookmarkStart w:id="3938" w:name="_Toc183523506"/>
      <w:r w:rsidRPr="003B2883">
        <w:t>6.1.6.4.3.2</w:t>
      </w:r>
      <w:r w:rsidRPr="003B2883">
        <w:tab/>
        <w:t>NGAP IEs</w:t>
      </w:r>
      <w:bookmarkEnd w:id="3927"/>
      <w:bookmarkEnd w:id="3928"/>
      <w:bookmarkEnd w:id="3929"/>
      <w:bookmarkEnd w:id="3930"/>
      <w:bookmarkEnd w:id="3931"/>
      <w:bookmarkEnd w:id="3932"/>
      <w:bookmarkEnd w:id="3933"/>
      <w:bookmarkEnd w:id="3934"/>
      <w:bookmarkEnd w:id="3935"/>
      <w:bookmarkEnd w:id="3936"/>
      <w:bookmarkEnd w:id="3937"/>
      <w:bookmarkEnd w:id="3938"/>
    </w:p>
    <w:p w14:paraId="07136BAC" w14:textId="77777777"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14:paraId="0F165538" w14:textId="77777777" w:rsidR="00602AC0" w:rsidRPr="003B2883" w:rsidRDefault="00602AC0" w:rsidP="00602AC0">
      <w:pPr>
        <w:pStyle w:val="TH"/>
      </w:pPr>
      <w:r w:rsidRPr="003B2883">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14:paraId="6A31D162" w14:textId="77777777" w:rsidR="00602AC0" w:rsidRPr="003B2883" w:rsidRDefault="00602AC0" w:rsidP="00602AC0">
      <w:pPr>
        <w:pStyle w:val="TH"/>
      </w:pPr>
      <w:r w:rsidRPr="003B2883">
        <w:lastRenderedPageBreak/>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77777777"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14:paraId="665EFC01" w14:textId="77777777" w:rsidR="00602AC0" w:rsidRPr="003B2883" w:rsidRDefault="00602AC0" w:rsidP="00602AC0">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35C4D1CE"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77777777"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14:paraId="3F614A69" w14:textId="77777777" w:rsidR="005A1CD0" w:rsidRPr="003B2883" w:rsidRDefault="005A1CD0" w:rsidP="005A1CD0">
      <w:pPr>
        <w:pStyle w:val="TH"/>
      </w:pPr>
      <w:r>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77777777" w:rsidR="00436DF0" w:rsidRDefault="00436DF0" w:rsidP="00436DF0">
      <w:pPr>
        <w:rPr>
          <w:lang w:val="en-US"/>
        </w:rPr>
      </w:pPr>
      <w:r>
        <w:t>For N2 information class PROSE, N2 Information may encode the following ProSe related IE specified in 3GPP TS 38.413 [12], as summarized in T</w:t>
      </w:r>
      <w:r>
        <w:rPr>
          <w:lang w:val="en-US"/>
        </w:rPr>
        <w:t>able 6.1.6.4.3-5</w:t>
      </w:r>
    </w:p>
    <w:p w14:paraId="3DFF438F" w14:textId="77777777" w:rsidR="00436DF0" w:rsidRDefault="00436DF0" w:rsidP="00436DF0">
      <w:pPr>
        <w:pStyle w:val="TH"/>
      </w:pPr>
      <w:r>
        <w:t>Table 6.1.6.4.3-5: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bl>
    <w:p w14:paraId="6C87D515" w14:textId="77777777" w:rsidR="00436DF0" w:rsidRDefault="00436DF0" w:rsidP="00602AC0"/>
    <w:p w14:paraId="35E426F7" w14:textId="77777777" w:rsidR="00A87068" w:rsidRPr="003B2883" w:rsidRDefault="00A87068" w:rsidP="00602AC0"/>
    <w:p w14:paraId="5945EC63" w14:textId="77777777" w:rsidR="00602AC0" w:rsidRPr="003B2883" w:rsidRDefault="00602AC0" w:rsidP="00876DA9">
      <w:pPr>
        <w:pStyle w:val="Heading6"/>
      </w:pPr>
      <w:bookmarkStart w:id="3939" w:name="_Toc25156440"/>
      <w:bookmarkStart w:id="3940" w:name="_Toc34124744"/>
      <w:bookmarkStart w:id="3941" w:name="_Toc43207870"/>
      <w:bookmarkStart w:id="3942" w:name="_Toc49857343"/>
      <w:bookmarkStart w:id="3943" w:name="_Toc56677183"/>
      <w:bookmarkStart w:id="3944" w:name="_Toc56691706"/>
      <w:bookmarkStart w:id="3945" w:name="_Toc56698970"/>
      <w:bookmarkStart w:id="3946" w:name="_Toc89035219"/>
      <w:bookmarkStart w:id="3947" w:name="_Toc89065017"/>
      <w:bookmarkStart w:id="3948" w:name="_Toc89180316"/>
      <w:bookmarkStart w:id="3949" w:name="_Toc97071995"/>
      <w:bookmarkStart w:id="3950" w:name="_Toc183523507"/>
      <w:r w:rsidRPr="003B2883">
        <w:lastRenderedPageBreak/>
        <w:t>6.1.6.4.3.3</w:t>
      </w:r>
      <w:r w:rsidRPr="003B2883">
        <w:tab/>
        <w:t>NGAP Messages</w:t>
      </w:r>
      <w:bookmarkEnd w:id="3939"/>
      <w:bookmarkEnd w:id="3940"/>
      <w:bookmarkEnd w:id="3941"/>
      <w:bookmarkEnd w:id="3942"/>
      <w:bookmarkEnd w:id="3943"/>
      <w:bookmarkEnd w:id="3944"/>
      <w:bookmarkEnd w:id="3945"/>
      <w:bookmarkEnd w:id="3946"/>
      <w:bookmarkEnd w:id="3947"/>
      <w:bookmarkEnd w:id="3948"/>
      <w:bookmarkEnd w:id="3949"/>
      <w:bookmarkEnd w:id="3950"/>
    </w:p>
    <w:p w14:paraId="6A8A8294"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Pr="003B2883" w:rsidRDefault="00602AC0" w:rsidP="00602AC0">
      <w:pPr>
        <w:rPr>
          <w:lang w:val="en-US"/>
        </w:rPr>
      </w:pP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1CF1018F" w14:textId="77777777" w:rsidR="00E644D7" w:rsidRDefault="00E644D7" w:rsidP="00602AC0"/>
    <w:p w14:paraId="2AA0B025" w14:textId="2F4FA170"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35EDA906" w14:textId="77777777" w:rsidR="00E644D7" w:rsidRDefault="00E644D7" w:rsidP="00602AC0"/>
    <w:p w14:paraId="71923DE6" w14:textId="75ED9157"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7A652C6E" w:rsidR="00602AC0" w:rsidRPr="003B2883" w:rsidRDefault="00602AC0" w:rsidP="00602AC0">
      <w:r w:rsidRPr="003B2883">
        <w:t xml:space="preserve">For the ASN.1 definition for encoding the WRITE-REPLACE-WARNING-RESPONSE and the PWS-CANCEL-RESPONSE, see </w:t>
      </w:r>
      <w:r w:rsidR="00B95277">
        <w:t>clause </w:t>
      </w:r>
      <w:r w:rsidR="00B95277" w:rsidRPr="003B2883">
        <w:t>9</w:t>
      </w:r>
      <w:r w:rsidRPr="003B2883">
        <w:t>.4 of</w:t>
      </w:r>
      <w:r>
        <w:t xml:space="preserve"> 3GPP TS </w:t>
      </w:r>
      <w:r w:rsidRPr="003B2883">
        <w:t>38.413</w:t>
      </w:r>
      <w:r>
        <w:t> </w:t>
      </w:r>
      <w:r w:rsidRPr="003B2883">
        <w:t>[12].</w:t>
      </w:r>
    </w:p>
    <w:p w14:paraId="2F53EAB5" w14:textId="77777777" w:rsidR="00E644D7" w:rsidRDefault="00E644D7" w:rsidP="00602AC0"/>
    <w:p w14:paraId="2D969CAB" w14:textId="2D83AB6B"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74064527" w14:textId="77777777" w:rsidR="00E644D7" w:rsidRDefault="00E644D7" w:rsidP="00602AC0"/>
    <w:p w14:paraId="0605267D" w14:textId="649645F2"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0EA23F23"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lastRenderedPageBreak/>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50128D6C" w14:textId="77777777" w:rsidR="00E644D7" w:rsidRDefault="00E644D7" w:rsidP="00602AC0">
      <w:pPr>
        <w:rPr>
          <w:lang w:val="en-US"/>
        </w:rPr>
      </w:pP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602AC0">
      <w:pPr>
        <w:pStyle w:val="TH"/>
      </w:pPr>
    </w:p>
    <w:p w14:paraId="53CC92C2" w14:textId="77777777" w:rsidR="00602AC0" w:rsidRPr="003B2883" w:rsidRDefault="00602AC0" w:rsidP="00602AC0">
      <w:pPr>
        <w:pStyle w:val="Heading5"/>
        <w:rPr>
          <w:lang w:val="en-US"/>
        </w:rPr>
      </w:pPr>
      <w:bookmarkStart w:id="3951" w:name="_Toc25156441"/>
      <w:bookmarkStart w:id="3952" w:name="_Toc34124745"/>
      <w:bookmarkStart w:id="3953" w:name="_Toc43207871"/>
      <w:bookmarkStart w:id="3954" w:name="_Toc49857344"/>
      <w:bookmarkStart w:id="3955" w:name="_Toc56677184"/>
      <w:bookmarkStart w:id="3956" w:name="_Toc56691707"/>
      <w:bookmarkStart w:id="3957" w:name="_Toc56698971"/>
      <w:bookmarkStart w:id="3958" w:name="_Toc89035220"/>
      <w:bookmarkStart w:id="3959" w:name="_Toc89065018"/>
      <w:bookmarkStart w:id="3960" w:name="_Toc89180317"/>
      <w:bookmarkStart w:id="3961" w:name="_Toc97071996"/>
      <w:bookmarkStart w:id="3962" w:name="_Toc183523508"/>
      <w:r w:rsidRPr="003B2883">
        <w:rPr>
          <w:lang w:val="en-US"/>
        </w:rPr>
        <w:t>6.1.6.4.</w:t>
      </w:r>
      <w:r>
        <w:rPr>
          <w:lang w:val="en-US"/>
        </w:rPr>
        <w:t>4</w:t>
      </w:r>
      <w:r w:rsidRPr="003B2883">
        <w:rPr>
          <w:lang w:val="en-US"/>
        </w:rPr>
        <w:tab/>
      </w:r>
      <w:r>
        <w:rPr>
          <w:lang w:val="en-US"/>
        </w:rPr>
        <w:t>Mobile Terminated Data</w:t>
      </w:r>
      <w:bookmarkEnd w:id="3951"/>
      <w:bookmarkEnd w:id="3952"/>
      <w:bookmarkEnd w:id="3953"/>
      <w:bookmarkEnd w:id="3954"/>
      <w:bookmarkEnd w:id="3955"/>
      <w:bookmarkEnd w:id="3956"/>
      <w:bookmarkEnd w:id="3957"/>
      <w:bookmarkEnd w:id="3958"/>
      <w:bookmarkEnd w:id="3959"/>
      <w:bookmarkEnd w:id="3960"/>
      <w:bookmarkEnd w:id="3961"/>
      <w:bookmarkEnd w:id="3962"/>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3963" w:name="_Toc56696427"/>
      <w:bookmarkStart w:id="3964" w:name="_Toc58604235"/>
      <w:bookmarkStart w:id="3965" w:name="_Toc89035221"/>
      <w:bookmarkStart w:id="3966" w:name="_Toc89065019"/>
      <w:bookmarkStart w:id="3967" w:name="_Toc89180318"/>
      <w:bookmarkStart w:id="3968" w:name="_Toc97071997"/>
      <w:bookmarkStart w:id="3969" w:name="_Toc183523509"/>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3963"/>
      <w:bookmarkEnd w:id="3964"/>
      <w:bookmarkEnd w:id="3965"/>
      <w:bookmarkEnd w:id="3966"/>
      <w:bookmarkEnd w:id="3967"/>
      <w:bookmarkEnd w:id="3968"/>
      <w:bookmarkEnd w:id="3969"/>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1322E29C"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sidR="00B95277">
        <w:rPr>
          <w:lang w:val="en-US"/>
        </w:rPr>
        <w:t>clause 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B95277">
        <w:t>clause </w:t>
      </w:r>
      <w:r w:rsidR="00B95277" w:rsidRPr="009A3893">
        <w:t>4</w:t>
      </w:r>
      <w:r w:rsidRPr="009A3893">
        <w:t>.11.1.2.2</w:t>
      </w:r>
      <w:r w:rsidRPr="003B2883">
        <w:t xml:space="preserve"> of</w:t>
      </w:r>
      <w:r>
        <w:t xml:space="preserve"> 3GPP TS </w:t>
      </w:r>
      <w:r w:rsidRPr="003B2883">
        <w:t>23.502</w:t>
      </w:r>
      <w:r>
        <w:t> </w:t>
      </w:r>
      <w:r w:rsidRPr="003B2883">
        <w:t>[3]);</w:t>
      </w:r>
    </w:p>
    <w:p w14:paraId="5A6B3674" w14:textId="1327A6E6" w:rsidR="006E2902" w:rsidRPr="003B2883" w:rsidRDefault="006E2902" w:rsidP="006E2902">
      <w:pPr>
        <w:pStyle w:val="B2"/>
      </w:pPr>
      <w:r w:rsidRPr="003B2883">
        <w:rPr>
          <w:lang w:val="en-US"/>
        </w:rPr>
        <w:t>-</w:t>
      </w:r>
      <w:r w:rsidRPr="003B2883">
        <w:rPr>
          <w:lang w:val="en-US"/>
        </w:rPr>
        <w:tab/>
      </w:r>
      <w:r>
        <w:rPr>
          <w:lang w:val="en-US"/>
        </w:rPr>
        <w:t>Relocation Cancel Request</w:t>
      </w:r>
      <w:r w:rsidRPr="003B2883">
        <w:rPr>
          <w:lang w:val="en-US"/>
        </w:rPr>
        <w:t xml:space="preserve"> (see </w:t>
      </w:r>
      <w:r w:rsidR="00B95277">
        <w:rPr>
          <w:lang w:val="en-US"/>
        </w:rPr>
        <w:t>clause 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B95277">
        <w:t>clause </w:t>
      </w:r>
      <w:r w:rsidR="00B95277" w:rsidRPr="00521B21">
        <w:t>4</w:t>
      </w:r>
      <w:r w:rsidRPr="00521B21">
        <w:t>.11.1.2.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3970" w:name="_Toc25156442"/>
      <w:bookmarkStart w:id="3971" w:name="_Toc34124746"/>
      <w:bookmarkStart w:id="3972" w:name="_Toc43207872"/>
      <w:bookmarkStart w:id="3973" w:name="_Toc49857345"/>
      <w:bookmarkStart w:id="3974" w:name="_Toc56677185"/>
      <w:bookmarkStart w:id="3975" w:name="_Toc56691708"/>
      <w:bookmarkStart w:id="3976" w:name="_Toc56698972"/>
      <w:bookmarkStart w:id="3977" w:name="_Toc89035222"/>
      <w:bookmarkStart w:id="3978" w:name="_Toc89065020"/>
      <w:bookmarkStart w:id="3979" w:name="_Toc89180319"/>
      <w:bookmarkStart w:id="3980" w:name="_Toc97071998"/>
      <w:bookmarkStart w:id="3981" w:name="_Toc183523510"/>
      <w:r w:rsidRPr="003B2883">
        <w:t>6.1.7</w:t>
      </w:r>
      <w:r w:rsidRPr="003B2883">
        <w:tab/>
        <w:t>Error Handling</w:t>
      </w:r>
      <w:bookmarkEnd w:id="3970"/>
      <w:bookmarkEnd w:id="3971"/>
      <w:bookmarkEnd w:id="3972"/>
      <w:bookmarkEnd w:id="3973"/>
      <w:bookmarkEnd w:id="3974"/>
      <w:bookmarkEnd w:id="3975"/>
      <w:bookmarkEnd w:id="3976"/>
      <w:bookmarkEnd w:id="3977"/>
      <w:bookmarkEnd w:id="3978"/>
      <w:bookmarkEnd w:id="3979"/>
      <w:bookmarkEnd w:id="3980"/>
      <w:bookmarkEnd w:id="3981"/>
    </w:p>
    <w:p w14:paraId="13EF2CAC" w14:textId="77777777" w:rsidR="00602AC0" w:rsidRPr="003B2883" w:rsidRDefault="00602AC0" w:rsidP="00602AC0">
      <w:pPr>
        <w:pStyle w:val="Heading4"/>
      </w:pPr>
      <w:bookmarkStart w:id="3982" w:name="_Toc25156443"/>
      <w:bookmarkStart w:id="3983" w:name="_Toc34124747"/>
      <w:bookmarkStart w:id="3984" w:name="_Toc43207873"/>
      <w:bookmarkStart w:id="3985" w:name="_Toc49857346"/>
      <w:bookmarkStart w:id="3986" w:name="_Toc56677186"/>
      <w:bookmarkStart w:id="3987" w:name="_Toc56691709"/>
      <w:bookmarkStart w:id="3988" w:name="_Toc56698973"/>
      <w:bookmarkStart w:id="3989" w:name="_Toc89035223"/>
      <w:bookmarkStart w:id="3990" w:name="_Toc89065021"/>
      <w:bookmarkStart w:id="3991" w:name="_Toc89180320"/>
      <w:bookmarkStart w:id="3992" w:name="_Toc97071999"/>
      <w:bookmarkStart w:id="3993" w:name="_Toc183523511"/>
      <w:r w:rsidRPr="003B2883">
        <w:t>6.1.7.1</w:t>
      </w:r>
      <w:r w:rsidRPr="003B2883">
        <w:tab/>
        <w:t>General</w:t>
      </w:r>
      <w:bookmarkEnd w:id="3982"/>
      <w:bookmarkEnd w:id="3983"/>
      <w:bookmarkEnd w:id="3984"/>
      <w:bookmarkEnd w:id="3985"/>
      <w:bookmarkEnd w:id="3986"/>
      <w:bookmarkEnd w:id="3987"/>
      <w:bookmarkEnd w:id="3988"/>
      <w:bookmarkEnd w:id="3989"/>
      <w:bookmarkEnd w:id="3990"/>
      <w:bookmarkEnd w:id="3991"/>
      <w:bookmarkEnd w:id="3992"/>
      <w:bookmarkEnd w:id="3993"/>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3994" w:name="_Toc25156444"/>
      <w:bookmarkStart w:id="3995" w:name="_Toc34124748"/>
      <w:bookmarkStart w:id="3996" w:name="_Toc43207874"/>
      <w:bookmarkStart w:id="3997" w:name="_Toc49857347"/>
      <w:bookmarkStart w:id="3998" w:name="_Toc56677187"/>
      <w:bookmarkStart w:id="3999" w:name="_Toc56691710"/>
      <w:bookmarkStart w:id="4000" w:name="_Toc56698974"/>
      <w:bookmarkStart w:id="4001" w:name="_Toc89035224"/>
      <w:bookmarkStart w:id="4002" w:name="_Toc89065022"/>
      <w:bookmarkStart w:id="4003" w:name="_Toc89180321"/>
      <w:bookmarkStart w:id="4004" w:name="_Toc97072000"/>
      <w:bookmarkStart w:id="4005" w:name="_Toc183523512"/>
      <w:r w:rsidRPr="003B2883">
        <w:t>6.1.7.2</w:t>
      </w:r>
      <w:r w:rsidRPr="003B2883">
        <w:tab/>
        <w:t>Protocol Errors</w:t>
      </w:r>
      <w:bookmarkEnd w:id="3994"/>
      <w:bookmarkEnd w:id="3995"/>
      <w:bookmarkEnd w:id="3996"/>
      <w:bookmarkEnd w:id="3997"/>
      <w:bookmarkEnd w:id="3998"/>
      <w:bookmarkEnd w:id="3999"/>
      <w:bookmarkEnd w:id="4000"/>
      <w:bookmarkEnd w:id="4001"/>
      <w:bookmarkEnd w:id="4002"/>
      <w:bookmarkEnd w:id="4003"/>
      <w:bookmarkEnd w:id="4004"/>
      <w:bookmarkEnd w:id="4005"/>
    </w:p>
    <w:p w14:paraId="5C08CE87" w14:textId="56970A12" w:rsidR="00602AC0" w:rsidRPr="003B2883" w:rsidRDefault="00602AC0" w:rsidP="00602AC0">
      <w:r w:rsidRPr="003B2883">
        <w:t xml:space="preserve">Protocol Error Handling shall be supported as specified in </w:t>
      </w:r>
      <w:r w:rsidR="00B95277">
        <w:t>clause </w:t>
      </w:r>
      <w:r w:rsidR="00B95277" w:rsidRPr="003B2883">
        <w:t>5</w:t>
      </w:r>
      <w:r w:rsidRPr="003B2883">
        <w:t>.2.7.2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006" w:name="_Toc25156445"/>
      <w:bookmarkStart w:id="4007" w:name="_Toc34124749"/>
      <w:bookmarkStart w:id="4008" w:name="_Toc43207875"/>
      <w:bookmarkStart w:id="4009" w:name="_Toc49857348"/>
      <w:bookmarkStart w:id="4010" w:name="_Toc56677188"/>
      <w:bookmarkStart w:id="4011" w:name="_Toc56691711"/>
      <w:bookmarkStart w:id="4012" w:name="_Toc56698975"/>
      <w:bookmarkStart w:id="4013" w:name="_Toc89035225"/>
      <w:bookmarkStart w:id="4014" w:name="_Toc89065023"/>
      <w:bookmarkStart w:id="4015" w:name="_Toc89180322"/>
      <w:bookmarkStart w:id="4016" w:name="_Toc97072001"/>
      <w:bookmarkStart w:id="4017" w:name="_Toc183523513"/>
      <w:r w:rsidRPr="003B2883">
        <w:lastRenderedPageBreak/>
        <w:t>6.1.7.3</w:t>
      </w:r>
      <w:r w:rsidRPr="003B2883">
        <w:tab/>
        <w:t>Application Errors</w:t>
      </w:r>
      <w:bookmarkEnd w:id="4006"/>
      <w:bookmarkEnd w:id="4007"/>
      <w:bookmarkEnd w:id="4008"/>
      <w:bookmarkEnd w:id="4009"/>
      <w:bookmarkEnd w:id="4010"/>
      <w:bookmarkEnd w:id="4011"/>
      <w:bookmarkEnd w:id="4012"/>
      <w:bookmarkEnd w:id="4013"/>
      <w:bookmarkEnd w:id="4014"/>
      <w:bookmarkEnd w:id="4015"/>
      <w:bookmarkEnd w:id="4016"/>
      <w:bookmarkEnd w:id="4017"/>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lastRenderedPageBreak/>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10B45CFC" w:rsidR="00602AC0" w:rsidRPr="003B2883" w:rsidRDefault="00602AC0" w:rsidP="001D4998">
            <w:pPr>
              <w:pStyle w:val="TAL"/>
            </w:pPr>
            <w:r w:rsidRPr="003B2883">
              <w:rPr>
                <w:rFonts w:hint="eastAsia"/>
              </w:rPr>
              <w:t xml:space="preserve">Allocation of EPS Bearer ID failed due to local policy at the AMF as specified in </w:t>
            </w:r>
            <w:r w:rsidR="00B95277">
              <w:t>clause </w:t>
            </w:r>
            <w:r w:rsidR="00B95277" w:rsidRPr="003B2883">
              <w:t>4</w:t>
            </w:r>
            <w:r w:rsidRPr="003B2883">
              <w:t>.11.1.4.1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602AC0"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602AC0" w:rsidRPr="003B2883" w:rsidRDefault="00602AC0" w:rsidP="001D4998">
            <w:pPr>
              <w:pStyle w:val="TAL"/>
            </w:pPr>
            <w:r w:rsidRPr="003B2883">
              <w:t>The requested UE Context does not exist on the AMF</w:t>
            </w:r>
          </w:p>
        </w:tc>
      </w:tr>
      <w:tr w:rsidR="00602AC0"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007C329B">
              <w:t xml:space="preserve"> or an ongoing Xn handover procedure</w:t>
            </w:r>
            <w:r w:rsidRPr="003B2883">
              <w:rPr>
                <w:rFonts w:hint="eastAsia"/>
              </w:rPr>
              <w:t>.</w:t>
            </w:r>
          </w:p>
        </w:tc>
      </w:tr>
      <w:tr w:rsidR="00602AC0"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F45879" w:rsidRPr="003B2883" w:rsidRDefault="00F45879" w:rsidP="00F45879">
            <w:pPr>
              <w:pStyle w:val="TAL"/>
            </w:pPr>
            <w:r>
              <w:t>If the RAT type is NB-IoT, and the UE already has 2 PDU Sessions with active user plane resources.</w:t>
            </w:r>
          </w:p>
        </w:tc>
      </w:tr>
      <w:tr w:rsidR="002D54B7"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2D54B7" w:rsidRDefault="002D54B7" w:rsidP="002D54B7">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2D54B7" w:rsidRPr="003B2883" w:rsidRDefault="002D54B7" w:rsidP="002D54B7">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2D54B7" w:rsidRDefault="002D54B7" w:rsidP="002D54B7">
            <w:pPr>
              <w:pStyle w:val="TAL"/>
            </w:pPr>
            <w:r>
              <w:t>I</w:t>
            </w:r>
            <w:r w:rsidRPr="00B27FBC">
              <w:t>f Paging Restrictions information restricts the N1N2MessageTransfer request from causing paging as defined in 3GPP</w:t>
            </w:r>
            <w:r>
              <w:t> </w:t>
            </w:r>
            <w:r w:rsidRPr="00B27FBC">
              <w:t>TS</w:t>
            </w:r>
            <w:r>
              <w:t> </w:t>
            </w:r>
            <w:r w:rsidRPr="00B27FBC">
              <w:t>2</w:t>
            </w:r>
            <w:r w:rsidR="003074AC">
              <w:t>3</w:t>
            </w:r>
            <w:r w:rsidRPr="00B27FBC">
              <w:t>.501</w:t>
            </w:r>
            <w:r>
              <w:t> </w:t>
            </w:r>
            <w:r w:rsidRPr="00B27FBC">
              <w:t>[</w:t>
            </w:r>
            <w:r w:rsidR="003074AC">
              <w:t>2</w:t>
            </w:r>
            <w:r w:rsidRPr="00B27FBC">
              <w:t>] clause</w:t>
            </w:r>
            <w:r>
              <w:t> </w:t>
            </w:r>
            <w:r w:rsidRPr="00B27FBC">
              <w:t>5.</w:t>
            </w:r>
            <w:r w:rsidR="003074AC">
              <w:t>38</w:t>
            </w:r>
            <w:r w:rsidRPr="00B27FBC">
              <w:t>.5</w:t>
            </w:r>
            <w:r>
              <w:t>.</w:t>
            </w:r>
          </w:p>
        </w:tc>
      </w:tr>
      <w:tr w:rsidR="002D54B7"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2D54B7" w:rsidRPr="003B2883" w:rsidRDefault="002D54B7" w:rsidP="002D54B7">
            <w:pPr>
              <w:pStyle w:val="TAL"/>
            </w:pPr>
            <w:r w:rsidRPr="003B2883">
              <w:lastRenderedPageBreak/>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2D54B7" w:rsidRPr="003B2883" w:rsidRDefault="002D54B7" w:rsidP="002D54B7">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2D54B7" w:rsidRPr="003B2883" w:rsidRDefault="002D54B7" w:rsidP="002D54B7">
            <w:pPr>
              <w:pStyle w:val="TAL"/>
            </w:pPr>
            <w:r w:rsidRPr="003B2883">
              <w:t>T</w:t>
            </w:r>
            <w:r w:rsidRPr="003B2883">
              <w:rPr>
                <w:rFonts w:hint="eastAsia"/>
              </w:rPr>
              <w:t xml:space="preserve">he UE is </w:t>
            </w:r>
            <w:r w:rsidRPr="003B2883">
              <w:t>not reachable for paging.</w:t>
            </w:r>
          </w:p>
        </w:tc>
      </w:tr>
      <w:tr w:rsidR="009F07E8"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9F07E8" w:rsidRPr="003B2883" w:rsidRDefault="009F07E8" w:rsidP="001F790D">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018" w:name="_Toc25156446"/>
      <w:bookmarkStart w:id="4019" w:name="_Toc34124750"/>
      <w:bookmarkStart w:id="4020" w:name="_Toc43207876"/>
      <w:bookmarkStart w:id="4021" w:name="_Toc49857349"/>
      <w:bookmarkStart w:id="4022" w:name="_Toc56677189"/>
      <w:bookmarkStart w:id="4023" w:name="_Toc56691712"/>
      <w:bookmarkStart w:id="4024" w:name="_Toc56698976"/>
      <w:bookmarkStart w:id="4025" w:name="_Toc89035226"/>
      <w:bookmarkStart w:id="4026" w:name="_Toc89065024"/>
      <w:bookmarkStart w:id="4027" w:name="_Toc89180323"/>
      <w:bookmarkStart w:id="4028" w:name="_Toc97072002"/>
      <w:bookmarkStart w:id="4029" w:name="_Toc183523514"/>
      <w:r w:rsidRPr="003B2883">
        <w:t>6.1.8</w:t>
      </w:r>
      <w:r w:rsidRPr="003B2883">
        <w:tab/>
        <w:t>Feature Negotiation</w:t>
      </w:r>
      <w:bookmarkEnd w:id="4018"/>
      <w:bookmarkEnd w:id="4019"/>
      <w:bookmarkEnd w:id="4020"/>
      <w:bookmarkEnd w:id="4021"/>
      <w:bookmarkEnd w:id="4022"/>
      <w:bookmarkEnd w:id="4023"/>
      <w:bookmarkEnd w:id="4024"/>
      <w:bookmarkEnd w:id="4025"/>
      <w:bookmarkEnd w:id="4026"/>
      <w:bookmarkEnd w:id="4027"/>
      <w:bookmarkEnd w:id="4028"/>
      <w:bookmarkEnd w:id="4029"/>
    </w:p>
    <w:p w14:paraId="6E971DA9" w14:textId="04BF2718"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066CE4B7" w14:textId="77777777" w:rsidR="00E644D7" w:rsidRDefault="00E644D7" w:rsidP="00602AC0">
      <w:pPr>
        <w:rPr>
          <w:lang w:val="en-US"/>
        </w:rPr>
      </w:pPr>
    </w:p>
    <w:p w14:paraId="3659D4E1" w14:textId="4520626E" w:rsidR="00602AC0" w:rsidRDefault="00602AC0" w:rsidP="00602AC0">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49E65785" w14:textId="77777777" w:rsidR="00E644D7" w:rsidRPr="003B2883" w:rsidRDefault="00E644D7" w:rsidP="00602AC0">
      <w:pPr>
        <w:rPr>
          <w:lang w:val="en-US"/>
        </w:rPr>
      </w:pPr>
    </w:p>
    <w:p w14:paraId="2F489893" w14:textId="0F00C28A"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sidR="00B95277">
        <w:rPr>
          <w:lang w:val="en-US"/>
        </w:rPr>
        <w:t>clause </w:t>
      </w:r>
      <w:r w:rsidR="00B95277" w:rsidRPr="003B2883">
        <w:rPr>
          <w:lang w:val="en-US"/>
        </w:rPr>
        <w:t>5</w:t>
      </w:r>
      <w:r w:rsidRPr="003B2883">
        <w:rPr>
          <w:lang w:val="en-US"/>
        </w:rPr>
        <w:t>.2.2.3.1;</w:t>
      </w:r>
    </w:p>
    <w:p w14:paraId="0F121B45" w14:textId="36B9855B"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sidR="00B95277">
        <w:rPr>
          <w:lang w:val="en-US"/>
        </w:rPr>
        <w:t>clause </w:t>
      </w:r>
      <w:r w:rsidR="00B95277" w:rsidRPr="003B2883">
        <w:rPr>
          <w:lang w:val="en-US"/>
        </w:rPr>
        <w:t>5</w:t>
      </w:r>
      <w:r w:rsidRPr="003B2883">
        <w:rPr>
          <w:lang w:val="en-US"/>
        </w:rPr>
        <w:t>.2.2.3.3;</w:t>
      </w:r>
    </w:p>
    <w:p w14:paraId="44ACCDB4" w14:textId="51D63E83"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sidR="00B95277">
        <w:rPr>
          <w:lang w:val="en-US"/>
        </w:rPr>
        <w:t>clause </w:t>
      </w:r>
      <w:r w:rsidR="00B95277" w:rsidRPr="003B2883">
        <w:rPr>
          <w:lang w:val="en-US"/>
        </w:rPr>
        <w:t>5</w:t>
      </w:r>
      <w:r w:rsidRPr="003B2883">
        <w:rPr>
          <w:lang w:val="en-US"/>
        </w:rPr>
        <w:t>.2.2.4.2;</w:t>
      </w:r>
    </w:p>
    <w:p w14:paraId="345C4F9A" w14:textId="405022BB"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sidR="00B95277">
        <w:rPr>
          <w:lang w:val="en-US"/>
        </w:rPr>
        <w:t>clause </w:t>
      </w:r>
      <w:r w:rsidR="00B95277" w:rsidRPr="003B2883">
        <w:rPr>
          <w:lang w:val="en-US"/>
        </w:rPr>
        <w:t>5</w:t>
      </w:r>
      <w:r w:rsidRPr="003B2883">
        <w:rPr>
          <w:lang w:val="en-US"/>
        </w:rPr>
        <w:t>.2.2.2.1;</w:t>
      </w:r>
    </w:p>
    <w:p w14:paraId="54669F49" w14:textId="658F240E"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sidR="00B95277">
        <w:rPr>
          <w:lang w:val="en-US"/>
        </w:rPr>
        <w:t>clause </w:t>
      </w:r>
      <w:r w:rsidR="00B95277" w:rsidRPr="003B2883">
        <w:rPr>
          <w:lang w:val="en-US"/>
        </w:rPr>
        <w:t>5</w:t>
      </w:r>
      <w:r w:rsidRPr="003B2883">
        <w:rPr>
          <w:lang w:val="en-US"/>
        </w:rPr>
        <w:t>.2.2.2.3</w:t>
      </w:r>
    </w:p>
    <w:p w14:paraId="7FF99346" w14:textId="6F68CBCE" w:rsidR="00602AC0" w:rsidRPr="003B2883"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22038587" w14:textId="77777777" w:rsidR="00E644D7" w:rsidRDefault="00E644D7" w:rsidP="00602AC0">
      <w:pPr>
        <w:rPr>
          <w:lang w:val="en-US"/>
        </w:rPr>
      </w:pPr>
    </w:p>
    <w:p w14:paraId="2493E9E1" w14:textId="1BEBAD3C"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D76E865" w14:textId="77777777" w:rsidR="00E644D7" w:rsidRDefault="00E644D7" w:rsidP="00602AC0">
      <w:pPr>
        <w:rPr>
          <w:lang w:val="en-US"/>
        </w:rPr>
      </w:pP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lastRenderedPageBreak/>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49B351A3" w:rsidR="00602AC0" w:rsidRPr="003B2883" w:rsidRDefault="00602AC0" w:rsidP="001D4998">
            <w:pPr>
              <w:pStyle w:val="TAL"/>
            </w:pPr>
            <w:r w:rsidRPr="003B2883">
              <w:t xml:space="preserve">An AMF that supports this feature shall support the procedures specified in </w:t>
            </w:r>
            <w:r w:rsidR="00B95277">
              <w:t>clause </w:t>
            </w:r>
            <w:r w:rsidR="00B95277" w:rsidRPr="003B2883">
              <w:t>5</w:t>
            </w:r>
            <w:r w:rsidRPr="003B2883">
              <w:t xml:space="preserve">.34 of 3GPP TS 23.501 [2] and in </w:t>
            </w:r>
            <w:r w:rsidR="00B95277">
              <w:t>clause </w:t>
            </w:r>
            <w:r w:rsidR="00B95277" w:rsidRPr="003B2883">
              <w:t>4</w:t>
            </w:r>
            <w:r w:rsidRPr="003B2883">
              <w:t>.23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202F11B1"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sidR="00B95277">
              <w:rPr>
                <w:rFonts w:hint="eastAsia"/>
                <w:lang w:val="en-US" w:eastAsia="zh-CN"/>
              </w:rPr>
              <w:t>clause</w:t>
            </w:r>
            <w:r w:rsidR="00B95277">
              <w:rPr>
                <w:lang w:val="en-US" w:eastAsia="zh-CN"/>
              </w:rPr>
              <w:t> </w:t>
            </w:r>
            <w:r w:rsidR="00B95277" w:rsidRPr="003B2883">
              <w:rPr>
                <w:rFonts w:hint="eastAsia"/>
                <w:lang w:val="en-US" w:eastAsia="zh-CN"/>
              </w:rPr>
              <w:t>5</w:t>
            </w:r>
            <w:r w:rsidRPr="003B2883">
              <w:rPr>
                <w:rFonts w:hint="eastAsia"/>
                <w:lang w:val="en-US" w:eastAsia="zh-CN"/>
              </w:rPr>
              <w:t>.15.7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6E65E999" w:rsidR="00602AC0" w:rsidRDefault="00602AC0" w:rsidP="001D4998">
            <w:pPr>
              <w:pStyle w:val="TAL"/>
            </w:pPr>
            <w:r>
              <w:t xml:space="preserve">Support of this feature implies the support of all the CIoT features specified in </w:t>
            </w:r>
            <w:r w:rsidR="00B95277">
              <w:t>clause 5</w:t>
            </w:r>
            <w:r>
              <w:t>.31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030"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030"/>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lastRenderedPageBreak/>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D07765" w:rsidRPr="003B2883" w14:paraId="041B612B" w14:textId="77777777" w:rsidTr="001D4998">
        <w:trPr>
          <w:cantSplit/>
          <w:jc w:val="center"/>
        </w:trPr>
        <w:tc>
          <w:tcPr>
            <w:tcW w:w="993" w:type="dxa"/>
          </w:tcPr>
          <w:p w14:paraId="2E9F3EEA" w14:textId="423D423F" w:rsidR="00D07765" w:rsidRDefault="00D07765" w:rsidP="00D07765">
            <w:pPr>
              <w:pStyle w:val="TAL"/>
              <w:rPr>
                <w:lang w:val="en-US" w:eastAsia="zh-CN"/>
              </w:rPr>
            </w:pPr>
            <w:r>
              <w:rPr>
                <w:lang w:val="en-US" w:eastAsia="zh-CN"/>
              </w:rPr>
              <w:t>20</w:t>
            </w:r>
          </w:p>
        </w:tc>
        <w:tc>
          <w:tcPr>
            <w:tcW w:w="1063" w:type="dxa"/>
          </w:tcPr>
          <w:p w14:paraId="2E3D744C" w14:textId="6252DB13" w:rsidR="00D07765" w:rsidRDefault="00D07765" w:rsidP="00D07765">
            <w:pPr>
              <w:pStyle w:val="TAL"/>
            </w:pPr>
            <w:r>
              <w:t>ASUC</w:t>
            </w:r>
          </w:p>
        </w:tc>
        <w:tc>
          <w:tcPr>
            <w:tcW w:w="639" w:type="dxa"/>
          </w:tcPr>
          <w:p w14:paraId="06A3408F" w14:textId="1FAB6423" w:rsidR="00D07765" w:rsidRDefault="00D07765" w:rsidP="00D07765">
            <w:pPr>
              <w:pStyle w:val="TAL"/>
            </w:pPr>
            <w:r>
              <w:t>O</w:t>
            </w:r>
          </w:p>
        </w:tc>
        <w:tc>
          <w:tcPr>
            <w:tcW w:w="6520" w:type="dxa"/>
          </w:tcPr>
          <w:p w14:paraId="0D2D4C57" w14:textId="77777777" w:rsidR="00D07765" w:rsidRDefault="00D07765" w:rsidP="00D07765">
            <w:pPr>
              <w:pStyle w:val="TAL"/>
              <w:rPr>
                <w:lang w:val="en-US"/>
              </w:rPr>
            </w:pPr>
            <w:r>
              <w:rPr>
                <w:lang w:val="en-US"/>
              </w:rPr>
              <w:t>Analytics Subscriptions in UE Context</w:t>
            </w:r>
          </w:p>
          <w:p w14:paraId="1DD64CDF" w14:textId="77777777" w:rsidR="00D07765" w:rsidRDefault="00D07765" w:rsidP="00D07765">
            <w:pPr>
              <w:pStyle w:val="TAL"/>
              <w:rPr>
                <w:lang w:val="en-US"/>
              </w:rPr>
            </w:pPr>
          </w:p>
          <w:p w14:paraId="414FC162" w14:textId="77777777" w:rsidR="00D07765" w:rsidRDefault="00D07765" w:rsidP="00D07765">
            <w:pPr>
              <w:pStyle w:val="TAL"/>
              <w:rPr>
                <w:lang w:val="en-US"/>
              </w:rPr>
            </w:pPr>
            <w:r>
              <w:rPr>
                <w:lang w:val="en-US"/>
              </w:rPr>
              <w:t>An AMF that supports Analytics Subscriptions in UE context shall support this feature, i.e.,</w:t>
            </w:r>
          </w:p>
          <w:p w14:paraId="2BBA9330" w14:textId="020ADED5" w:rsidR="00D07765" w:rsidRPr="00B95277" w:rsidRDefault="00B95277" w:rsidP="00B95277">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D07765" w:rsidRPr="00B95277">
              <w:rPr>
                <w:rFonts w:ascii="Arial" w:hAnsi="Arial" w:cs="Arial"/>
                <w:sz w:val="18"/>
                <w:szCs w:val="18"/>
                <w:lang w:val="en-US"/>
              </w:rPr>
              <w:t>As source AMF, includes Analytics Subscriptions in UE context to the target AMF</w:t>
            </w:r>
            <w:r w:rsidR="00D07765" w:rsidRPr="00B95277">
              <w:rPr>
                <w:rFonts w:ascii="Arial" w:hAnsi="Arial" w:cs="Arial"/>
                <w:sz w:val="18"/>
                <w:szCs w:val="18"/>
              </w:rPr>
              <w:t xml:space="preserve"> </w:t>
            </w:r>
            <w:r w:rsidR="00D07765" w:rsidRPr="00B95277">
              <w:rPr>
                <w:rFonts w:ascii="Arial" w:hAnsi="Arial" w:cs="Arial"/>
                <w:sz w:val="18"/>
                <w:szCs w:val="18"/>
                <w:lang w:val="en-US"/>
              </w:rPr>
              <w:t>if the target AMF also supports this feature; and</w:t>
            </w:r>
          </w:p>
          <w:p w14:paraId="2FAD4FF6" w14:textId="420A6810" w:rsidR="00D07765" w:rsidRPr="00B95277" w:rsidRDefault="00B95277" w:rsidP="00B95277">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D07765" w:rsidRPr="00B95277">
              <w:rPr>
                <w:rFonts w:ascii="Arial" w:hAnsi="Arial" w:cs="Arial"/>
                <w:sz w:val="18"/>
                <w:szCs w:val="18"/>
                <w:lang w:val="en-US"/>
              </w:rPr>
              <w:t>As target AMF, informs the not reused Analytics Subscriptions (i.e. the Analytics Subscriptions that are not taken over by the target AMF) to the source AMF. and</w:t>
            </w:r>
          </w:p>
          <w:p w14:paraId="26E15AB3" w14:textId="5761C695" w:rsidR="00D07765" w:rsidRPr="00B95277" w:rsidRDefault="00B95277" w:rsidP="00B95277">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D07765" w:rsidRPr="00B95277">
              <w:rPr>
                <w:rFonts w:ascii="Arial" w:hAnsi="Arial" w:cs="Arial"/>
                <w:sz w:val="18"/>
                <w:szCs w:val="18"/>
                <w:lang w:val="en-US"/>
              </w:rPr>
              <w:t>As source AMF, unsubscribes to all the not reused Analytics Subscriptions as informed by the target AMF.</w:t>
            </w:r>
          </w:p>
          <w:p w14:paraId="2E613FB3" w14:textId="77777777" w:rsidR="00D07765" w:rsidRDefault="00D07765" w:rsidP="00D07765">
            <w:pPr>
              <w:pStyle w:val="TAL"/>
              <w:rPr>
                <w:lang w:val="en-US"/>
              </w:rPr>
            </w:pPr>
          </w:p>
          <w:p w14:paraId="63D5721E" w14:textId="77777777" w:rsidR="00D07765" w:rsidRDefault="00D07765" w:rsidP="00D07765">
            <w:pPr>
              <w:pStyle w:val="TAL"/>
              <w:rPr>
                <w:lang w:val="en-US"/>
              </w:rPr>
            </w:pPr>
            <w:r>
              <w:rPr>
                <w:lang w:val="en-US"/>
              </w:rPr>
              <w:t>See clauses 5.2.2.2.1.1, 5.2.2.2.2.1 and 5.2.2.2.3.1.</w:t>
            </w:r>
          </w:p>
          <w:p w14:paraId="3FF06339" w14:textId="77777777" w:rsidR="00D07765" w:rsidRDefault="00D07765" w:rsidP="00D07765">
            <w:pPr>
              <w:pStyle w:val="TAL"/>
              <w:rPr>
                <w:lang w:val="en-US"/>
              </w:rPr>
            </w:pPr>
          </w:p>
        </w:tc>
      </w:tr>
      <w:tr w:rsidR="00D07765" w:rsidRPr="003B2883" w14:paraId="127818EF" w14:textId="77777777" w:rsidTr="001D4998">
        <w:trPr>
          <w:cantSplit/>
          <w:jc w:val="center"/>
        </w:trPr>
        <w:tc>
          <w:tcPr>
            <w:tcW w:w="9215" w:type="dxa"/>
            <w:gridSpan w:val="4"/>
          </w:tcPr>
          <w:p w14:paraId="4C7FD720" w14:textId="77777777" w:rsidR="00D07765" w:rsidRPr="003B2883" w:rsidRDefault="00D07765" w:rsidP="00D07765">
            <w:pPr>
              <w:pStyle w:val="TAL"/>
              <w:rPr>
                <w:bCs/>
              </w:rPr>
            </w:pPr>
            <w:r w:rsidRPr="003B2883">
              <w:t>Feature number: The order number of the feature within the s</w:t>
            </w:r>
            <w:r w:rsidRPr="003B2883">
              <w:rPr>
                <w:bCs/>
              </w:rPr>
              <w:t>upportedFeatures attribute (starting with 1).</w:t>
            </w:r>
          </w:p>
          <w:p w14:paraId="5F6CC76E" w14:textId="77777777" w:rsidR="00D07765" w:rsidRPr="003B2883" w:rsidRDefault="00D07765" w:rsidP="00D07765">
            <w:pPr>
              <w:pStyle w:val="TAL"/>
              <w:rPr>
                <w:bCs/>
              </w:rPr>
            </w:pPr>
            <w:r w:rsidRPr="003B2883">
              <w:rPr>
                <w:bCs/>
              </w:rPr>
              <w:t>Feature: A short name that can be used to refer to the bit and to the feature.</w:t>
            </w:r>
          </w:p>
          <w:p w14:paraId="6B2BBADF" w14:textId="77777777" w:rsidR="00D07765" w:rsidRPr="003B2883" w:rsidRDefault="00D07765" w:rsidP="00D07765">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D07765" w:rsidRPr="003B2883" w:rsidRDefault="00D07765" w:rsidP="00D07765">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031" w:name="_Toc25156447"/>
      <w:bookmarkStart w:id="4032" w:name="_Toc34124751"/>
      <w:bookmarkStart w:id="4033" w:name="_Toc43207877"/>
      <w:bookmarkStart w:id="4034" w:name="_Toc49857350"/>
      <w:bookmarkStart w:id="4035" w:name="_Toc56677190"/>
      <w:bookmarkStart w:id="4036" w:name="_Toc56691713"/>
      <w:bookmarkStart w:id="4037" w:name="_Toc56698977"/>
      <w:bookmarkStart w:id="4038" w:name="_Toc89035227"/>
      <w:bookmarkStart w:id="4039" w:name="_Toc89065025"/>
      <w:bookmarkStart w:id="4040" w:name="_Toc89180324"/>
      <w:bookmarkStart w:id="4041" w:name="_Toc97072003"/>
      <w:bookmarkStart w:id="4042" w:name="_Toc183523515"/>
      <w:r w:rsidRPr="003B2883">
        <w:rPr>
          <w:lang w:val="en-US"/>
        </w:rPr>
        <w:t>6.1.9</w:t>
      </w:r>
      <w:r w:rsidRPr="003B2883">
        <w:rPr>
          <w:lang w:val="en-US"/>
        </w:rPr>
        <w:tab/>
        <w:t>Security</w:t>
      </w:r>
      <w:bookmarkEnd w:id="4031"/>
      <w:bookmarkEnd w:id="4032"/>
      <w:bookmarkEnd w:id="4033"/>
      <w:bookmarkEnd w:id="4034"/>
      <w:bookmarkEnd w:id="4035"/>
      <w:bookmarkEnd w:id="4036"/>
      <w:bookmarkEnd w:id="4037"/>
      <w:bookmarkEnd w:id="4038"/>
      <w:bookmarkEnd w:id="4039"/>
      <w:bookmarkEnd w:id="4040"/>
      <w:bookmarkEnd w:id="4041"/>
      <w:bookmarkEnd w:id="4042"/>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1D518826"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77777777" w:rsidR="00602AC0" w:rsidRDefault="00602AC0" w:rsidP="00602AC0">
      <w:pPr>
        <w:rPr>
          <w:lang w:val="en-US"/>
        </w:rPr>
      </w:pPr>
      <w:r w:rsidRPr="003B2883">
        <w:rPr>
          <w:lang w:val="en-US"/>
        </w:rPr>
        <w:t>The Namf_Communication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14:paraId="665DE023" w14:textId="77777777" w:rsidR="00D5694C" w:rsidRDefault="00D5694C" w:rsidP="00D5694C">
      <w:pPr>
        <w:pStyle w:val="Heading3"/>
      </w:pPr>
      <w:bookmarkStart w:id="4043" w:name="_Toc56677191"/>
      <w:bookmarkStart w:id="4044" w:name="_Toc56691714"/>
      <w:bookmarkStart w:id="4045" w:name="_Toc56698978"/>
      <w:bookmarkStart w:id="4046" w:name="_Toc89035228"/>
      <w:bookmarkStart w:id="4047" w:name="_Toc89065026"/>
      <w:bookmarkStart w:id="4048" w:name="_Toc89180325"/>
      <w:bookmarkStart w:id="4049" w:name="_Toc97072004"/>
      <w:bookmarkStart w:id="4050" w:name="_Toc183523516"/>
      <w:r w:rsidRPr="003B2883">
        <w:t>6.1.</w:t>
      </w:r>
      <w:r>
        <w:t>10</w:t>
      </w:r>
      <w:r w:rsidRPr="003B2883">
        <w:tab/>
      </w:r>
      <w:r>
        <w:t>HTTP redirection</w:t>
      </w:r>
      <w:bookmarkEnd w:id="4043"/>
      <w:bookmarkEnd w:id="4044"/>
      <w:bookmarkEnd w:id="4045"/>
      <w:bookmarkEnd w:id="4046"/>
      <w:bookmarkEnd w:id="4047"/>
      <w:bookmarkEnd w:id="4048"/>
      <w:bookmarkEnd w:id="4049"/>
      <w:bookmarkEnd w:id="4050"/>
    </w:p>
    <w:p w14:paraId="3A6C7F99" w14:textId="6147A39A" w:rsidR="00D5694C" w:rsidRDefault="00D5694C" w:rsidP="00D5694C">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.1.8.</w:t>
      </w:r>
    </w:p>
    <w:p w14:paraId="079EA465" w14:textId="77777777" w:rsidR="00E644D7" w:rsidRDefault="00E644D7" w:rsidP="00D5694C"/>
    <w:p w14:paraId="6F67E519" w14:textId="76D8E8F8" w:rsidR="00D5694C" w:rsidRDefault="00D5694C" w:rsidP="00D5694C">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52E2DB07" w14:textId="77777777" w:rsidR="00E644D7" w:rsidRDefault="00E644D7" w:rsidP="00560143"/>
    <w:p w14:paraId="7FCCEC16" w14:textId="67376321" w:rsidR="00D5694C" w:rsidRPr="00AA4C4F" w:rsidRDefault="00D5694C" w:rsidP="00560143">
      <w:r>
        <w:lastRenderedPageBreak/>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051" w:name="_Toc25156448"/>
      <w:bookmarkStart w:id="4052" w:name="_Toc34124752"/>
      <w:bookmarkStart w:id="4053" w:name="_Toc43207878"/>
      <w:bookmarkStart w:id="4054" w:name="_Toc49857351"/>
      <w:bookmarkStart w:id="4055" w:name="_Toc56677192"/>
      <w:bookmarkStart w:id="4056" w:name="_Toc56691715"/>
      <w:bookmarkStart w:id="4057" w:name="_Toc56698979"/>
      <w:bookmarkStart w:id="4058" w:name="_Toc89035229"/>
      <w:bookmarkStart w:id="4059" w:name="_Toc89065027"/>
      <w:bookmarkStart w:id="4060" w:name="_Toc89180326"/>
      <w:bookmarkStart w:id="4061" w:name="_Toc97072005"/>
      <w:bookmarkStart w:id="4062" w:name="_Toc183523517"/>
      <w:r w:rsidRPr="003B2883">
        <w:t>6.2</w:t>
      </w:r>
      <w:r w:rsidRPr="003B2883">
        <w:tab/>
        <w:t>Namf_EventExposure Service API</w:t>
      </w:r>
      <w:bookmarkEnd w:id="4051"/>
      <w:bookmarkEnd w:id="4052"/>
      <w:bookmarkEnd w:id="4053"/>
      <w:bookmarkEnd w:id="4054"/>
      <w:bookmarkEnd w:id="4055"/>
      <w:bookmarkEnd w:id="4056"/>
      <w:bookmarkEnd w:id="4057"/>
      <w:bookmarkEnd w:id="4058"/>
      <w:bookmarkEnd w:id="4059"/>
      <w:bookmarkEnd w:id="4060"/>
      <w:bookmarkEnd w:id="4061"/>
      <w:bookmarkEnd w:id="4062"/>
    </w:p>
    <w:p w14:paraId="1EA9B382" w14:textId="77777777" w:rsidR="00602AC0" w:rsidRPr="003B2883" w:rsidRDefault="00602AC0" w:rsidP="00602AC0">
      <w:pPr>
        <w:pStyle w:val="Heading3"/>
      </w:pPr>
      <w:bookmarkStart w:id="4063" w:name="_Toc25156449"/>
      <w:bookmarkStart w:id="4064" w:name="_Toc34124753"/>
      <w:bookmarkStart w:id="4065" w:name="_Toc43207879"/>
      <w:bookmarkStart w:id="4066" w:name="_Toc49857352"/>
      <w:bookmarkStart w:id="4067" w:name="_Toc56677193"/>
      <w:bookmarkStart w:id="4068" w:name="_Toc56691716"/>
      <w:bookmarkStart w:id="4069" w:name="_Toc56698980"/>
      <w:bookmarkStart w:id="4070" w:name="_Toc89035230"/>
      <w:bookmarkStart w:id="4071" w:name="_Toc89065028"/>
      <w:bookmarkStart w:id="4072" w:name="_Toc89180327"/>
      <w:bookmarkStart w:id="4073" w:name="_Toc97072006"/>
      <w:bookmarkStart w:id="4074" w:name="_Toc183523518"/>
      <w:r w:rsidRPr="003B2883">
        <w:t>6.2.1</w:t>
      </w:r>
      <w:r w:rsidRPr="003B2883">
        <w:tab/>
        <w:t>API URI</w:t>
      </w:r>
      <w:bookmarkEnd w:id="4063"/>
      <w:bookmarkEnd w:id="4064"/>
      <w:bookmarkEnd w:id="4065"/>
      <w:bookmarkEnd w:id="4066"/>
      <w:bookmarkEnd w:id="4067"/>
      <w:bookmarkEnd w:id="4068"/>
      <w:bookmarkEnd w:id="4069"/>
      <w:bookmarkEnd w:id="4070"/>
      <w:bookmarkEnd w:id="4071"/>
      <w:bookmarkEnd w:id="4072"/>
      <w:bookmarkEnd w:id="4073"/>
      <w:bookmarkEnd w:id="4074"/>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075" w:name="_Toc25156450"/>
      <w:bookmarkStart w:id="4076" w:name="_Toc34124754"/>
      <w:bookmarkStart w:id="4077" w:name="_Toc43207880"/>
      <w:bookmarkStart w:id="4078" w:name="_Toc49857353"/>
      <w:bookmarkStart w:id="4079" w:name="_Toc56677194"/>
      <w:bookmarkStart w:id="4080" w:name="_Toc56691717"/>
      <w:bookmarkStart w:id="4081" w:name="_Toc56698981"/>
      <w:bookmarkStart w:id="4082" w:name="_Toc89035231"/>
      <w:bookmarkStart w:id="4083" w:name="_Toc89065029"/>
      <w:bookmarkStart w:id="4084" w:name="_Toc89180328"/>
      <w:bookmarkStart w:id="4085" w:name="_Toc97072007"/>
      <w:bookmarkStart w:id="4086" w:name="_Toc183523519"/>
      <w:r w:rsidRPr="003B2883">
        <w:t>6.2.2</w:t>
      </w:r>
      <w:r w:rsidRPr="003B2883">
        <w:tab/>
        <w:t>Usage of HTTP</w:t>
      </w:r>
      <w:bookmarkEnd w:id="4075"/>
      <w:bookmarkEnd w:id="4076"/>
      <w:bookmarkEnd w:id="4077"/>
      <w:bookmarkEnd w:id="4078"/>
      <w:bookmarkEnd w:id="4079"/>
      <w:bookmarkEnd w:id="4080"/>
      <w:bookmarkEnd w:id="4081"/>
      <w:bookmarkEnd w:id="4082"/>
      <w:bookmarkEnd w:id="4083"/>
      <w:bookmarkEnd w:id="4084"/>
      <w:bookmarkEnd w:id="4085"/>
      <w:bookmarkEnd w:id="4086"/>
    </w:p>
    <w:p w14:paraId="12D3B120" w14:textId="77777777" w:rsidR="00602AC0" w:rsidRPr="003B2883" w:rsidRDefault="00602AC0" w:rsidP="00602AC0">
      <w:pPr>
        <w:pStyle w:val="Heading4"/>
      </w:pPr>
      <w:bookmarkStart w:id="4087" w:name="_Toc25156451"/>
      <w:bookmarkStart w:id="4088" w:name="_Toc34124755"/>
      <w:bookmarkStart w:id="4089" w:name="_Toc43207881"/>
      <w:bookmarkStart w:id="4090" w:name="_Toc49857354"/>
      <w:bookmarkStart w:id="4091" w:name="_Toc56677195"/>
      <w:bookmarkStart w:id="4092" w:name="_Toc56691718"/>
      <w:bookmarkStart w:id="4093" w:name="_Toc56698982"/>
      <w:bookmarkStart w:id="4094" w:name="_Toc89035232"/>
      <w:bookmarkStart w:id="4095" w:name="_Toc89065030"/>
      <w:bookmarkStart w:id="4096" w:name="_Toc89180329"/>
      <w:bookmarkStart w:id="4097" w:name="_Toc97072008"/>
      <w:bookmarkStart w:id="4098" w:name="_Toc183523520"/>
      <w:r w:rsidRPr="003B2883">
        <w:t>6.2.2.1</w:t>
      </w:r>
      <w:r w:rsidRPr="003B2883">
        <w:tab/>
        <w:t>General</w:t>
      </w:r>
      <w:bookmarkEnd w:id="4087"/>
      <w:bookmarkEnd w:id="4088"/>
      <w:bookmarkEnd w:id="4089"/>
      <w:bookmarkEnd w:id="4090"/>
      <w:bookmarkEnd w:id="4091"/>
      <w:bookmarkEnd w:id="4092"/>
      <w:bookmarkEnd w:id="4093"/>
      <w:bookmarkEnd w:id="4094"/>
      <w:bookmarkEnd w:id="4095"/>
      <w:bookmarkEnd w:id="4096"/>
      <w:bookmarkEnd w:id="4097"/>
      <w:bookmarkEnd w:id="4098"/>
    </w:p>
    <w:p w14:paraId="5E3EDA30" w14:textId="28D4641B" w:rsidR="00602AC0" w:rsidRPr="003B2883" w:rsidRDefault="00602AC0" w:rsidP="00602AC0">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099" w:name="_Toc25156452"/>
      <w:bookmarkStart w:id="4100" w:name="_Toc34124756"/>
      <w:bookmarkStart w:id="4101" w:name="_Toc43207882"/>
      <w:bookmarkStart w:id="4102" w:name="_Toc49857355"/>
      <w:bookmarkStart w:id="4103" w:name="_Toc56677196"/>
      <w:bookmarkStart w:id="4104" w:name="_Toc56691719"/>
      <w:bookmarkStart w:id="4105" w:name="_Toc56698983"/>
      <w:bookmarkStart w:id="4106" w:name="_Toc89035233"/>
      <w:bookmarkStart w:id="4107" w:name="_Toc89065031"/>
      <w:bookmarkStart w:id="4108" w:name="_Toc89180330"/>
      <w:bookmarkStart w:id="4109" w:name="_Toc97072009"/>
      <w:bookmarkStart w:id="4110" w:name="_Toc183523521"/>
      <w:r w:rsidRPr="003B2883">
        <w:t>6.2.2.2</w:t>
      </w:r>
      <w:r w:rsidRPr="003B2883">
        <w:tab/>
        <w:t>HTTP standard headers</w:t>
      </w:r>
      <w:bookmarkEnd w:id="4099"/>
      <w:bookmarkEnd w:id="4100"/>
      <w:bookmarkEnd w:id="4101"/>
      <w:bookmarkEnd w:id="4102"/>
      <w:bookmarkEnd w:id="4103"/>
      <w:bookmarkEnd w:id="4104"/>
      <w:bookmarkEnd w:id="4105"/>
      <w:bookmarkEnd w:id="4106"/>
      <w:bookmarkEnd w:id="4107"/>
      <w:bookmarkEnd w:id="4108"/>
      <w:bookmarkEnd w:id="4109"/>
      <w:bookmarkEnd w:id="4110"/>
    </w:p>
    <w:p w14:paraId="34158F4C" w14:textId="77777777" w:rsidR="00602AC0" w:rsidRPr="003B2883" w:rsidRDefault="00602AC0" w:rsidP="00602AC0">
      <w:pPr>
        <w:pStyle w:val="Heading5"/>
        <w:rPr>
          <w:lang w:eastAsia="zh-CN"/>
        </w:rPr>
      </w:pPr>
      <w:bookmarkStart w:id="4111" w:name="_Toc25156453"/>
      <w:bookmarkStart w:id="4112" w:name="_Toc34124757"/>
      <w:bookmarkStart w:id="4113" w:name="_Toc43207883"/>
      <w:bookmarkStart w:id="4114" w:name="_Toc49857356"/>
      <w:bookmarkStart w:id="4115" w:name="_Toc56677197"/>
      <w:bookmarkStart w:id="4116" w:name="_Toc56691720"/>
      <w:bookmarkStart w:id="4117" w:name="_Toc56698984"/>
      <w:bookmarkStart w:id="4118" w:name="_Toc89035234"/>
      <w:bookmarkStart w:id="4119" w:name="_Toc89065032"/>
      <w:bookmarkStart w:id="4120" w:name="_Toc89180331"/>
      <w:bookmarkStart w:id="4121" w:name="_Toc97072010"/>
      <w:bookmarkStart w:id="4122" w:name="_Toc183523522"/>
      <w:r w:rsidRPr="003B2883">
        <w:t>6.2.2.2.1</w:t>
      </w:r>
      <w:r w:rsidRPr="003B2883">
        <w:rPr>
          <w:lang w:eastAsia="zh-CN"/>
        </w:rPr>
        <w:tab/>
        <w:t>General</w:t>
      </w:r>
      <w:bookmarkEnd w:id="4111"/>
      <w:bookmarkEnd w:id="4112"/>
      <w:bookmarkEnd w:id="4113"/>
      <w:bookmarkEnd w:id="4114"/>
      <w:bookmarkEnd w:id="4115"/>
      <w:bookmarkEnd w:id="4116"/>
      <w:bookmarkEnd w:id="4117"/>
      <w:bookmarkEnd w:id="4118"/>
      <w:bookmarkEnd w:id="4119"/>
      <w:bookmarkEnd w:id="4120"/>
      <w:bookmarkEnd w:id="4121"/>
      <w:bookmarkEnd w:id="4122"/>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123" w:name="_Toc25156454"/>
      <w:bookmarkStart w:id="4124" w:name="_Toc34124758"/>
      <w:bookmarkStart w:id="4125" w:name="_Toc43207884"/>
      <w:bookmarkStart w:id="4126" w:name="_Toc49857357"/>
      <w:bookmarkStart w:id="4127" w:name="_Toc56677198"/>
      <w:bookmarkStart w:id="4128" w:name="_Toc56691721"/>
      <w:bookmarkStart w:id="4129" w:name="_Toc56698985"/>
      <w:bookmarkStart w:id="4130" w:name="_Toc89035235"/>
      <w:bookmarkStart w:id="4131" w:name="_Toc89065033"/>
      <w:bookmarkStart w:id="4132" w:name="_Toc89180332"/>
      <w:bookmarkStart w:id="4133" w:name="_Toc97072011"/>
      <w:bookmarkStart w:id="4134" w:name="_Toc183523523"/>
      <w:r w:rsidRPr="003B2883">
        <w:t>6.2.2.2.2</w:t>
      </w:r>
      <w:r w:rsidRPr="003B2883">
        <w:tab/>
        <w:t>Content type</w:t>
      </w:r>
      <w:bookmarkEnd w:id="4123"/>
      <w:bookmarkEnd w:id="4124"/>
      <w:bookmarkEnd w:id="4125"/>
      <w:bookmarkEnd w:id="4126"/>
      <w:bookmarkEnd w:id="4127"/>
      <w:bookmarkEnd w:id="4128"/>
      <w:bookmarkEnd w:id="4129"/>
      <w:bookmarkEnd w:id="4130"/>
      <w:bookmarkEnd w:id="4131"/>
      <w:bookmarkEnd w:id="4132"/>
      <w:bookmarkEnd w:id="4133"/>
      <w:bookmarkEnd w:id="4134"/>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0942368A"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73FF96BF"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135" w:name="_Toc25156455"/>
      <w:bookmarkStart w:id="4136" w:name="_Toc34124759"/>
      <w:bookmarkStart w:id="4137" w:name="_Toc43207885"/>
      <w:bookmarkStart w:id="4138" w:name="_Toc49857358"/>
      <w:bookmarkStart w:id="4139" w:name="_Toc56677199"/>
      <w:bookmarkStart w:id="4140" w:name="_Toc56691722"/>
      <w:bookmarkStart w:id="4141" w:name="_Toc56698986"/>
      <w:bookmarkStart w:id="4142" w:name="_Toc89035236"/>
      <w:bookmarkStart w:id="4143" w:name="_Toc89065034"/>
      <w:bookmarkStart w:id="4144" w:name="_Toc89180333"/>
      <w:bookmarkStart w:id="4145" w:name="_Toc97072012"/>
      <w:bookmarkStart w:id="4146" w:name="_Toc183523524"/>
      <w:r w:rsidRPr="003B2883">
        <w:t>6.2.2.3</w:t>
      </w:r>
      <w:r w:rsidRPr="003B2883">
        <w:tab/>
        <w:t>HTTP custom headers</w:t>
      </w:r>
      <w:bookmarkEnd w:id="4135"/>
      <w:bookmarkEnd w:id="4136"/>
      <w:bookmarkEnd w:id="4137"/>
      <w:bookmarkEnd w:id="4138"/>
      <w:bookmarkEnd w:id="4139"/>
      <w:bookmarkEnd w:id="4140"/>
      <w:bookmarkEnd w:id="4141"/>
      <w:bookmarkEnd w:id="4142"/>
      <w:bookmarkEnd w:id="4143"/>
      <w:bookmarkEnd w:id="4144"/>
      <w:bookmarkEnd w:id="4145"/>
      <w:bookmarkEnd w:id="4146"/>
    </w:p>
    <w:p w14:paraId="4E0B639D" w14:textId="77777777" w:rsidR="00602AC0" w:rsidRPr="003B2883" w:rsidRDefault="00602AC0" w:rsidP="00602AC0">
      <w:pPr>
        <w:pStyle w:val="Heading5"/>
        <w:rPr>
          <w:lang w:eastAsia="zh-CN"/>
        </w:rPr>
      </w:pPr>
      <w:bookmarkStart w:id="4147" w:name="_Toc25156456"/>
      <w:bookmarkStart w:id="4148" w:name="_Toc34124760"/>
      <w:bookmarkStart w:id="4149" w:name="_Toc43207886"/>
      <w:bookmarkStart w:id="4150" w:name="_Toc49857359"/>
      <w:bookmarkStart w:id="4151" w:name="_Toc56677200"/>
      <w:bookmarkStart w:id="4152" w:name="_Toc56691723"/>
      <w:bookmarkStart w:id="4153" w:name="_Toc56698987"/>
      <w:bookmarkStart w:id="4154" w:name="_Toc89035237"/>
      <w:bookmarkStart w:id="4155" w:name="_Toc89065035"/>
      <w:bookmarkStart w:id="4156" w:name="_Toc89180334"/>
      <w:bookmarkStart w:id="4157" w:name="_Toc97072013"/>
      <w:bookmarkStart w:id="4158" w:name="_Toc183523525"/>
      <w:r w:rsidRPr="003B2883">
        <w:t>6.2.2.3.1</w:t>
      </w:r>
      <w:r w:rsidRPr="003B2883">
        <w:rPr>
          <w:lang w:eastAsia="zh-CN"/>
        </w:rPr>
        <w:tab/>
        <w:t>General</w:t>
      </w:r>
      <w:bookmarkEnd w:id="4147"/>
      <w:bookmarkEnd w:id="4148"/>
      <w:bookmarkEnd w:id="4149"/>
      <w:bookmarkEnd w:id="4150"/>
      <w:bookmarkEnd w:id="4151"/>
      <w:bookmarkEnd w:id="4152"/>
      <w:bookmarkEnd w:id="4153"/>
      <w:bookmarkEnd w:id="4154"/>
      <w:bookmarkEnd w:id="4155"/>
      <w:bookmarkEnd w:id="4156"/>
      <w:bookmarkEnd w:id="4157"/>
      <w:bookmarkEnd w:id="4158"/>
    </w:p>
    <w:p w14:paraId="25F966C9" w14:textId="47E8B7A8" w:rsidR="00602AC0" w:rsidRPr="003B2883" w:rsidRDefault="00602AC0" w:rsidP="00602AC0">
      <w:r w:rsidRPr="003B2883">
        <w:t xml:space="preserve">In this release of this specification, no custom headers specific to the Namf_EventExposure service are defined. For 3GPP specific HTTP custom headers used across all service based interfaces, see </w:t>
      </w:r>
      <w:r w:rsidR="00B95277" w:rsidRPr="003B2883">
        <w:t>clause</w:t>
      </w:r>
      <w:r w:rsidR="00B95277">
        <w:t> </w:t>
      </w:r>
      <w:r w:rsidR="00B95277" w:rsidRPr="003B2883">
        <w:t>5</w:t>
      </w:r>
      <w:r w:rsidRPr="003B2883">
        <w:t>.2.3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159" w:name="_Toc25156457"/>
      <w:bookmarkStart w:id="4160" w:name="_Toc34124761"/>
      <w:bookmarkStart w:id="4161" w:name="_Toc43207887"/>
      <w:bookmarkStart w:id="4162" w:name="_Toc49857360"/>
      <w:bookmarkStart w:id="4163" w:name="_Toc56677201"/>
      <w:bookmarkStart w:id="4164" w:name="_Toc56691724"/>
      <w:bookmarkStart w:id="4165" w:name="_Toc56698988"/>
      <w:bookmarkStart w:id="4166" w:name="_Toc89035238"/>
      <w:bookmarkStart w:id="4167" w:name="_Toc89065036"/>
      <w:bookmarkStart w:id="4168" w:name="_Toc89180335"/>
      <w:bookmarkStart w:id="4169" w:name="_Toc97072014"/>
      <w:bookmarkStart w:id="4170" w:name="_Toc183523526"/>
      <w:r w:rsidRPr="003B2883">
        <w:t>6.2.3</w:t>
      </w:r>
      <w:r w:rsidRPr="003B2883">
        <w:tab/>
        <w:t>Resources</w:t>
      </w:r>
      <w:bookmarkEnd w:id="4159"/>
      <w:bookmarkEnd w:id="4160"/>
      <w:bookmarkEnd w:id="4161"/>
      <w:bookmarkEnd w:id="4162"/>
      <w:bookmarkEnd w:id="4163"/>
      <w:bookmarkEnd w:id="4164"/>
      <w:bookmarkEnd w:id="4165"/>
      <w:bookmarkEnd w:id="4166"/>
      <w:bookmarkEnd w:id="4167"/>
      <w:bookmarkEnd w:id="4168"/>
      <w:bookmarkEnd w:id="4169"/>
      <w:bookmarkEnd w:id="4170"/>
    </w:p>
    <w:p w14:paraId="65573BFD" w14:textId="77777777" w:rsidR="00602AC0" w:rsidRPr="003B2883" w:rsidRDefault="00602AC0" w:rsidP="00602AC0">
      <w:pPr>
        <w:pStyle w:val="Heading4"/>
      </w:pPr>
      <w:bookmarkStart w:id="4171" w:name="_Toc25156458"/>
      <w:bookmarkStart w:id="4172" w:name="_Toc34124762"/>
      <w:bookmarkStart w:id="4173" w:name="_Toc43207888"/>
      <w:bookmarkStart w:id="4174" w:name="_Toc49857361"/>
      <w:bookmarkStart w:id="4175" w:name="_Toc56677202"/>
      <w:bookmarkStart w:id="4176" w:name="_Toc56691725"/>
      <w:bookmarkStart w:id="4177" w:name="_Toc56698989"/>
      <w:bookmarkStart w:id="4178" w:name="_Toc89035239"/>
      <w:bookmarkStart w:id="4179" w:name="_Toc89065037"/>
      <w:bookmarkStart w:id="4180" w:name="_Toc89180336"/>
      <w:bookmarkStart w:id="4181" w:name="_Toc97072015"/>
      <w:bookmarkStart w:id="4182" w:name="_Toc183523527"/>
      <w:r w:rsidRPr="003B2883">
        <w:t>6.2.3.1</w:t>
      </w:r>
      <w:r w:rsidRPr="003B2883">
        <w:tab/>
        <w:t>Overview</w:t>
      </w:r>
      <w:bookmarkEnd w:id="4171"/>
      <w:bookmarkEnd w:id="4172"/>
      <w:bookmarkEnd w:id="4173"/>
      <w:bookmarkEnd w:id="4174"/>
      <w:bookmarkEnd w:id="4175"/>
      <w:bookmarkEnd w:id="4176"/>
      <w:bookmarkEnd w:id="4177"/>
      <w:bookmarkEnd w:id="4178"/>
      <w:bookmarkEnd w:id="4179"/>
      <w:bookmarkEnd w:id="4180"/>
      <w:bookmarkEnd w:id="4181"/>
      <w:bookmarkEnd w:id="4182"/>
    </w:p>
    <w:p w14:paraId="5EA54B53" w14:textId="5C32C30C" w:rsidR="00602AC0" w:rsidRPr="003B2883" w:rsidRDefault="00E644D7" w:rsidP="00602AC0">
      <w:pPr>
        <w:pStyle w:val="TH"/>
      </w:pPr>
      <w:r w:rsidRPr="003B2883">
        <w:object w:dxaOrig="5189" w:dyaOrig="2443" w14:anchorId="018066E8">
          <v:shape id="_x0000_i1070" type="#_x0000_t75" style="width:343.1pt;height:139.1pt" o:ole="">
            <v:imagedata r:id="rId97" o:title="" croptop="6331f" cropbottom="13173f" cropright="13105f"/>
          </v:shape>
          <o:OLEObject Type="Embed" ProgID="Visio.Drawing.15" ShapeID="_x0000_i1070" DrawAspect="Content" ObjectID="_1794142188" r:id="rId98"/>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tbl>
    <w:p w14:paraId="3A50864D" w14:textId="77777777" w:rsidR="00602AC0" w:rsidRPr="003B2883" w:rsidRDefault="00602AC0" w:rsidP="00602AC0"/>
    <w:p w14:paraId="3E3D0EAA" w14:textId="77777777" w:rsidR="00602AC0" w:rsidRPr="003B2883" w:rsidRDefault="00602AC0" w:rsidP="00602AC0">
      <w:pPr>
        <w:pStyle w:val="Heading4"/>
      </w:pPr>
      <w:bookmarkStart w:id="4183" w:name="_Toc25156459"/>
      <w:bookmarkStart w:id="4184" w:name="_Toc34124763"/>
      <w:bookmarkStart w:id="4185" w:name="_Toc43207889"/>
      <w:bookmarkStart w:id="4186" w:name="_Toc49857362"/>
      <w:bookmarkStart w:id="4187" w:name="_Toc56677203"/>
      <w:bookmarkStart w:id="4188" w:name="_Toc56691726"/>
      <w:bookmarkStart w:id="4189" w:name="_Toc56698990"/>
      <w:bookmarkStart w:id="4190" w:name="_Toc89035240"/>
      <w:bookmarkStart w:id="4191" w:name="_Toc89065038"/>
      <w:bookmarkStart w:id="4192" w:name="_Toc89180337"/>
      <w:bookmarkStart w:id="4193" w:name="_Toc97072016"/>
      <w:bookmarkStart w:id="4194" w:name="_Toc183523528"/>
      <w:r w:rsidRPr="003B2883">
        <w:t>6.2.3.2</w:t>
      </w:r>
      <w:r w:rsidRPr="003B2883">
        <w:tab/>
        <w:t>Resource: Subscriptions collection</w:t>
      </w:r>
      <w:bookmarkEnd w:id="4183"/>
      <w:bookmarkEnd w:id="4184"/>
      <w:bookmarkEnd w:id="4185"/>
      <w:bookmarkEnd w:id="4186"/>
      <w:bookmarkEnd w:id="4187"/>
      <w:bookmarkEnd w:id="4188"/>
      <w:bookmarkEnd w:id="4189"/>
      <w:bookmarkEnd w:id="4190"/>
      <w:bookmarkEnd w:id="4191"/>
      <w:bookmarkEnd w:id="4192"/>
      <w:bookmarkEnd w:id="4193"/>
      <w:bookmarkEnd w:id="4194"/>
    </w:p>
    <w:p w14:paraId="47686FAA" w14:textId="77777777" w:rsidR="00602AC0" w:rsidRPr="003B2883" w:rsidRDefault="00602AC0" w:rsidP="00602AC0">
      <w:pPr>
        <w:pStyle w:val="Heading5"/>
      </w:pPr>
      <w:bookmarkStart w:id="4195" w:name="_Toc25156460"/>
      <w:bookmarkStart w:id="4196" w:name="_Toc34124764"/>
      <w:bookmarkStart w:id="4197" w:name="_Toc43207890"/>
      <w:bookmarkStart w:id="4198" w:name="_Toc49857363"/>
      <w:bookmarkStart w:id="4199" w:name="_Toc56677204"/>
      <w:bookmarkStart w:id="4200" w:name="_Toc56691727"/>
      <w:bookmarkStart w:id="4201" w:name="_Toc56698991"/>
      <w:bookmarkStart w:id="4202" w:name="_Toc89035241"/>
      <w:bookmarkStart w:id="4203" w:name="_Toc89065039"/>
      <w:bookmarkStart w:id="4204" w:name="_Toc89180338"/>
      <w:bookmarkStart w:id="4205" w:name="_Toc97072017"/>
      <w:bookmarkStart w:id="4206" w:name="_Toc183523529"/>
      <w:r w:rsidRPr="003B2883">
        <w:t>6.2.3.2.1</w:t>
      </w:r>
      <w:r w:rsidRPr="003B2883">
        <w:tab/>
        <w:t>Description</w:t>
      </w:r>
      <w:bookmarkEnd w:id="4195"/>
      <w:bookmarkEnd w:id="4196"/>
      <w:bookmarkEnd w:id="4197"/>
      <w:bookmarkEnd w:id="4198"/>
      <w:bookmarkEnd w:id="4199"/>
      <w:bookmarkEnd w:id="4200"/>
      <w:bookmarkEnd w:id="4201"/>
      <w:bookmarkEnd w:id="4202"/>
      <w:bookmarkEnd w:id="4203"/>
      <w:bookmarkEnd w:id="4204"/>
      <w:bookmarkEnd w:id="4205"/>
      <w:bookmarkEnd w:id="4206"/>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lastRenderedPageBreak/>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207" w:name="_Toc25156461"/>
      <w:bookmarkStart w:id="4208" w:name="_Toc34124765"/>
      <w:bookmarkStart w:id="4209" w:name="_Toc43207891"/>
      <w:bookmarkStart w:id="4210" w:name="_Toc49857364"/>
      <w:bookmarkStart w:id="4211" w:name="_Toc56677205"/>
      <w:bookmarkStart w:id="4212" w:name="_Toc56691728"/>
      <w:bookmarkStart w:id="4213" w:name="_Toc56698992"/>
      <w:bookmarkStart w:id="4214" w:name="_Toc89035242"/>
      <w:bookmarkStart w:id="4215" w:name="_Toc89065040"/>
      <w:bookmarkStart w:id="4216" w:name="_Toc89180339"/>
      <w:bookmarkStart w:id="4217" w:name="_Toc97072018"/>
      <w:bookmarkStart w:id="4218" w:name="_Toc183523530"/>
      <w:r w:rsidRPr="003B2883">
        <w:t>6.2.3.2.2</w:t>
      </w:r>
      <w:r w:rsidRPr="003B2883">
        <w:tab/>
        <w:t>Resource Definition</w:t>
      </w:r>
      <w:bookmarkEnd w:id="4207"/>
      <w:bookmarkEnd w:id="4208"/>
      <w:bookmarkEnd w:id="4209"/>
      <w:bookmarkEnd w:id="4210"/>
      <w:bookmarkEnd w:id="4211"/>
      <w:bookmarkEnd w:id="4212"/>
      <w:bookmarkEnd w:id="4213"/>
      <w:bookmarkEnd w:id="4214"/>
      <w:bookmarkEnd w:id="4215"/>
      <w:bookmarkEnd w:id="4216"/>
      <w:bookmarkEnd w:id="4217"/>
      <w:bookmarkEnd w:id="4218"/>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14B8CEB8" w:rsidR="000165AD" w:rsidRPr="003B2883" w:rsidRDefault="000165AD" w:rsidP="000165AD">
            <w:pPr>
              <w:pStyle w:val="TAL"/>
            </w:pPr>
            <w:r w:rsidRPr="003B2883">
              <w:t xml:space="preserve">See </w:t>
            </w:r>
            <w:r w:rsidR="00B95277">
              <w:t>clause </w:t>
            </w:r>
            <w:r w:rsidR="00B95277" w:rsidRPr="003B2883">
              <w:t>6</w:t>
            </w:r>
            <w:r w:rsidRPr="003B2883">
              <w:t>.2.1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2E656088" w:rsidR="000165AD" w:rsidRPr="003B2883" w:rsidRDefault="000165AD" w:rsidP="000165AD">
            <w:pPr>
              <w:pStyle w:val="TAL"/>
            </w:pPr>
            <w:r w:rsidRPr="003B2883">
              <w:t xml:space="preserve">See </w:t>
            </w:r>
            <w:r w:rsidR="00B95277">
              <w:t>clause </w:t>
            </w:r>
            <w:r w:rsidR="00B95277" w:rsidRPr="003B2883">
              <w:t>6</w:t>
            </w:r>
            <w:r w:rsidRPr="003B2883">
              <w:t>.2.1.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219" w:name="_Toc25156462"/>
      <w:bookmarkStart w:id="4220" w:name="_Toc34124766"/>
      <w:bookmarkStart w:id="4221" w:name="_Toc43207892"/>
      <w:bookmarkStart w:id="4222" w:name="_Toc49857365"/>
      <w:bookmarkStart w:id="4223" w:name="_Toc56677206"/>
      <w:bookmarkStart w:id="4224" w:name="_Toc56691729"/>
      <w:bookmarkStart w:id="4225" w:name="_Toc56698993"/>
      <w:bookmarkStart w:id="4226" w:name="_Toc89035243"/>
      <w:bookmarkStart w:id="4227" w:name="_Toc89065041"/>
      <w:bookmarkStart w:id="4228" w:name="_Toc89180340"/>
      <w:bookmarkStart w:id="4229" w:name="_Toc97072019"/>
      <w:bookmarkStart w:id="4230" w:name="_Toc183523531"/>
      <w:r w:rsidRPr="003B2883">
        <w:t>6.2.3.2.3</w:t>
      </w:r>
      <w:r w:rsidRPr="003B2883">
        <w:tab/>
        <w:t>Resource Standard Methods</w:t>
      </w:r>
      <w:bookmarkEnd w:id="4219"/>
      <w:bookmarkEnd w:id="4220"/>
      <w:bookmarkEnd w:id="4221"/>
      <w:bookmarkEnd w:id="4222"/>
      <w:bookmarkEnd w:id="4223"/>
      <w:bookmarkEnd w:id="4224"/>
      <w:bookmarkEnd w:id="4225"/>
      <w:bookmarkEnd w:id="4226"/>
      <w:bookmarkEnd w:id="4227"/>
      <w:bookmarkEnd w:id="4228"/>
      <w:bookmarkEnd w:id="4229"/>
      <w:bookmarkEnd w:id="4230"/>
    </w:p>
    <w:p w14:paraId="1DF8CFC5" w14:textId="77777777" w:rsidR="00602AC0" w:rsidRPr="003B2883" w:rsidRDefault="00602AC0" w:rsidP="00876DA9">
      <w:pPr>
        <w:pStyle w:val="Heading6"/>
      </w:pPr>
      <w:bookmarkStart w:id="4231" w:name="_Toc25156463"/>
      <w:bookmarkStart w:id="4232" w:name="_Toc34124767"/>
      <w:bookmarkStart w:id="4233" w:name="_Toc43207893"/>
      <w:bookmarkStart w:id="4234" w:name="_Toc49857366"/>
      <w:bookmarkStart w:id="4235" w:name="_Toc56677207"/>
      <w:bookmarkStart w:id="4236" w:name="_Toc56691730"/>
      <w:bookmarkStart w:id="4237" w:name="_Toc56698994"/>
      <w:bookmarkStart w:id="4238" w:name="_Toc89035244"/>
      <w:bookmarkStart w:id="4239" w:name="_Toc89065042"/>
      <w:bookmarkStart w:id="4240" w:name="_Toc89180341"/>
      <w:bookmarkStart w:id="4241" w:name="_Toc97072020"/>
      <w:bookmarkStart w:id="4242" w:name="_Toc183523532"/>
      <w:r w:rsidRPr="003B2883">
        <w:t>6.2.3.2.3.1</w:t>
      </w:r>
      <w:r w:rsidRPr="003B2883">
        <w:tab/>
        <w:t>POST</w:t>
      </w:r>
      <w:bookmarkEnd w:id="4231"/>
      <w:bookmarkEnd w:id="4232"/>
      <w:bookmarkEnd w:id="4233"/>
      <w:bookmarkEnd w:id="4234"/>
      <w:bookmarkEnd w:id="4235"/>
      <w:bookmarkEnd w:id="4236"/>
      <w:bookmarkEnd w:id="4237"/>
      <w:bookmarkEnd w:id="4238"/>
      <w:bookmarkEnd w:id="4239"/>
      <w:bookmarkEnd w:id="4240"/>
      <w:bookmarkEnd w:id="4241"/>
      <w:bookmarkEnd w:id="4242"/>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lastRenderedPageBreak/>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41C682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03AAE32" w14:textId="0B0FC34C"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F47FB1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DF72E7" w14:textId="5515F939"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B4719B4"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19A99F0B" w14:textId="77777777" w:rsidR="00602AC0" w:rsidRPr="003B2883" w:rsidRDefault="00602AC0" w:rsidP="001D4998">
            <w:pPr>
              <w:pStyle w:val="TAL"/>
              <w:ind w:left="284"/>
            </w:pPr>
            <w:bookmarkStart w:id="4243" w:name="_PERM_MCCTEMPBM_CRPT03410203___2"/>
            <w:r w:rsidRPr="003B2883">
              <w:t>-</w:t>
            </w:r>
            <w:r w:rsidRPr="003B2883">
              <w:tab/>
              <w:t>UE_NOT_SERVED_BY_AMF</w:t>
            </w:r>
            <w:bookmarkEnd w:id="4243"/>
          </w:p>
        </w:tc>
      </w:tr>
      <w:tr w:rsidR="00350F4E"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33BA032" w14:textId="29ADB74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1B1C46B" w14:textId="77777777" w:rsidR="00602AC0" w:rsidRDefault="00602AC0" w:rsidP="00602AC0"/>
    <w:p w14:paraId="6BC8EEEC"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C5B0E1C"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5CB608B0"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244" w:name="_Toc25156464"/>
      <w:bookmarkStart w:id="4245" w:name="_Toc34124768"/>
      <w:bookmarkStart w:id="4246" w:name="_Toc43207894"/>
      <w:bookmarkStart w:id="4247" w:name="_Toc49857367"/>
      <w:bookmarkStart w:id="4248" w:name="_Toc56677208"/>
      <w:bookmarkStart w:id="4249" w:name="_Toc56691731"/>
      <w:bookmarkStart w:id="4250" w:name="_Toc56698995"/>
      <w:bookmarkStart w:id="4251" w:name="_Toc89035245"/>
      <w:bookmarkStart w:id="4252" w:name="_Toc89065043"/>
      <w:bookmarkStart w:id="4253" w:name="_Toc89180342"/>
      <w:bookmarkStart w:id="4254" w:name="_Toc97072021"/>
      <w:bookmarkStart w:id="4255" w:name="_Toc183523533"/>
      <w:r w:rsidRPr="003B2883">
        <w:t>6.2.3.2.4</w:t>
      </w:r>
      <w:r w:rsidRPr="003B2883">
        <w:tab/>
        <w:t>Resource Custom Operations</w:t>
      </w:r>
      <w:bookmarkEnd w:id="4244"/>
      <w:bookmarkEnd w:id="4245"/>
      <w:bookmarkEnd w:id="4246"/>
      <w:bookmarkEnd w:id="4247"/>
      <w:bookmarkEnd w:id="4248"/>
      <w:bookmarkEnd w:id="4249"/>
      <w:bookmarkEnd w:id="4250"/>
      <w:bookmarkEnd w:id="4251"/>
      <w:bookmarkEnd w:id="4252"/>
      <w:bookmarkEnd w:id="4253"/>
      <w:bookmarkEnd w:id="4254"/>
      <w:bookmarkEnd w:id="4255"/>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256" w:name="_Toc25156465"/>
      <w:bookmarkStart w:id="4257" w:name="_Toc34124769"/>
      <w:bookmarkStart w:id="4258" w:name="_Toc43207895"/>
      <w:bookmarkStart w:id="4259" w:name="_Toc49857368"/>
      <w:bookmarkStart w:id="4260" w:name="_Toc56677209"/>
      <w:bookmarkStart w:id="4261" w:name="_Toc56691732"/>
      <w:bookmarkStart w:id="4262" w:name="_Toc56698996"/>
      <w:bookmarkStart w:id="4263" w:name="_Toc89035246"/>
      <w:bookmarkStart w:id="4264" w:name="_Toc89065044"/>
      <w:bookmarkStart w:id="4265" w:name="_Toc89180343"/>
      <w:bookmarkStart w:id="4266" w:name="_Toc97072022"/>
      <w:bookmarkStart w:id="4267" w:name="_Toc183523534"/>
      <w:r w:rsidRPr="003B2883">
        <w:lastRenderedPageBreak/>
        <w:t>6.2.3.3</w:t>
      </w:r>
      <w:r w:rsidRPr="003B2883">
        <w:tab/>
        <w:t>Resource:  Individual subscription</w:t>
      </w:r>
      <w:bookmarkEnd w:id="4256"/>
      <w:bookmarkEnd w:id="4257"/>
      <w:bookmarkEnd w:id="4258"/>
      <w:bookmarkEnd w:id="4259"/>
      <w:bookmarkEnd w:id="4260"/>
      <w:bookmarkEnd w:id="4261"/>
      <w:bookmarkEnd w:id="4262"/>
      <w:bookmarkEnd w:id="4263"/>
      <w:bookmarkEnd w:id="4264"/>
      <w:bookmarkEnd w:id="4265"/>
      <w:bookmarkEnd w:id="4266"/>
      <w:bookmarkEnd w:id="4267"/>
    </w:p>
    <w:p w14:paraId="0EE162BC" w14:textId="77777777" w:rsidR="00602AC0" w:rsidRPr="003B2883" w:rsidRDefault="00602AC0" w:rsidP="00602AC0">
      <w:pPr>
        <w:pStyle w:val="Heading5"/>
      </w:pPr>
      <w:bookmarkStart w:id="4268" w:name="_Toc25156466"/>
      <w:bookmarkStart w:id="4269" w:name="_Toc34124770"/>
      <w:bookmarkStart w:id="4270" w:name="_Toc43207896"/>
      <w:bookmarkStart w:id="4271" w:name="_Toc49857369"/>
      <w:bookmarkStart w:id="4272" w:name="_Toc56677210"/>
      <w:bookmarkStart w:id="4273" w:name="_Toc56691733"/>
      <w:bookmarkStart w:id="4274" w:name="_Toc56698997"/>
      <w:bookmarkStart w:id="4275" w:name="_Toc89035247"/>
      <w:bookmarkStart w:id="4276" w:name="_Toc89065045"/>
      <w:bookmarkStart w:id="4277" w:name="_Toc89180344"/>
      <w:bookmarkStart w:id="4278" w:name="_Toc97072023"/>
      <w:bookmarkStart w:id="4279" w:name="_Toc183523535"/>
      <w:r w:rsidRPr="003B2883">
        <w:t>6.2.3.3.1</w:t>
      </w:r>
      <w:r w:rsidRPr="003B2883">
        <w:tab/>
        <w:t>Description</w:t>
      </w:r>
      <w:bookmarkEnd w:id="4268"/>
      <w:bookmarkEnd w:id="4269"/>
      <w:bookmarkEnd w:id="4270"/>
      <w:bookmarkEnd w:id="4271"/>
      <w:bookmarkEnd w:id="4272"/>
      <w:bookmarkEnd w:id="4273"/>
      <w:bookmarkEnd w:id="4274"/>
      <w:bookmarkEnd w:id="4275"/>
      <w:bookmarkEnd w:id="4276"/>
      <w:bookmarkEnd w:id="4277"/>
      <w:bookmarkEnd w:id="4278"/>
      <w:bookmarkEnd w:id="4279"/>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280" w:name="_Toc25156467"/>
      <w:bookmarkStart w:id="4281" w:name="_Toc34124771"/>
      <w:bookmarkStart w:id="4282" w:name="_Toc43207897"/>
      <w:bookmarkStart w:id="4283" w:name="_Toc49857370"/>
      <w:bookmarkStart w:id="4284" w:name="_Toc56677211"/>
      <w:bookmarkStart w:id="4285" w:name="_Toc56691734"/>
      <w:bookmarkStart w:id="4286" w:name="_Toc56698998"/>
      <w:bookmarkStart w:id="4287" w:name="_Toc89035248"/>
      <w:bookmarkStart w:id="4288" w:name="_Toc89065046"/>
      <w:bookmarkStart w:id="4289" w:name="_Toc89180345"/>
      <w:bookmarkStart w:id="4290" w:name="_Toc97072024"/>
      <w:bookmarkStart w:id="4291" w:name="_Toc183523536"/>
      <w:r w:rsidRPr="003B2883">
        <w:t>6.2.3.3.2</w:t>
      </w:r>
      <w:r w:rsidRPr="003B2883">
        <w:tab/>
        <w:t>Resource Definition</w:t>
      </w:r>
      <w:bookmarkEnd w:id="4280"/>
      <w:bookmarkEnd w:id="4281"/>
      <w:bookmarkEnd w:id="4282"/>
      <w:bookmarkEnd w:id="4283"/>
      <w:bookmarkEnd w:id="4284"/>
      <w:bookmarkEnd w:id="4285"/>
      <w:bookmarkEnd w:id="4286"/>
      <w:bookmarkEnd w:id="4287"/>
      <w:bookmarkEnd w:id="4288"/>
      <w:bookmarkEnd w:id="4289"/>
      <w:bookmarkEnd w:id="4290"/>
      <w:bookmarkEnd w:id="4291"/>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028947DD" w:rsidR="000165AD" w:rsidRPr="003B2883" w:rsidRDefault="000165AD" w:rsidP="000165AD">
            <w:pPr>
              <w:pStyle w:val="TAL"/>
            </w:pPr>
            <w:r w:rsidRPr="003B2883">
              <w:t xml:space="preserve">See </w:t>
            </w:r>
            <w:r w:rsidR="00B95277">
              <w:t>clause </w:t>
            </w:r>
            <w:r w:rsidR="00B95277" w:rsidRPr="003B2883">
              <w:t>6</w:t>
            </w:r>
            <w:r w:rsidRPr="003B2883">
              <w:t>.2.1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72CC4030" w:rsidR="000165AD" w:rsidRPr="003B2883" w:rsidRDefault="000165AD" w:rsidP="000165AD">
            <w:pPr>
              <w:pStyle w:val="TAL"/>
            </w:pPr>
            <w:r w:rsidRPr="003B2883">
              <w:t xml:space="preserve">See </w:t>
            </w:r>
            <w:r w:rsidR="00B95277">
              <w:t>clause </w:t>
            </w:r>
            <w:r w:rsidR="00B95277" w:rsidRPr="003B2883">
              <w:t>6</w:t>
            </w:r>
            <w:r w:rsidRPr="003B2883">
              <w:t>.2.1.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292" w:name="_Toc25156468"/>
      <w:bookmarkStart w:id="4293" w:name="_Toc34124772"/>
      <w:bookmarkStart w:id="4294" w:name="_Toc43207898"/>
      <w:bookmarkStart w:id="4295" w:name="_Toc49857371"/>
      <w:bookmarkStart w:id="4296" w:name="_Toc56677212"/>
      <w:bookmarkStart w:id="4297" w:name="_Toc56691735"/>
      <w:bookmarkStart w:id="4298" w:name="_Toc56698999"/>
      <w:bookmarkStart w:id="4299" w:name="_Toc89035249"/>
      <w:bookmarkStart w:id="4300" w:name="_Toc89065047"/>
      <w:bookmarkStart w:id="4301" w:name="_Toc89180346"/>
      <w:bookmarkStart w:id="4302" w:name="_Toc97072025"/>
      <w:bookmarkStart w:id="4303" w:name="_Toc183523537"/>
      <w:r w:rsidRPr="003B2883">
        <w:t>6.2.3.3.3</w:t>
      </w:r>
      <w:r w:rsidRPr="003B2883">
        <w:tab/>
        <w:t>Resource Standard Methods</w:t>
      </w:r>
      <w:bookmarkEnd w:id="4292"/>
      <w:bookmarkEnd w:id="4293"/>
      <w:bookmarkEnd w:id="4294"/>
      <w:bookmarkEnd w:id="4295"/>
      <w:bookmarkEnd w:id="4296"/>
      <w:bookmarkEnd w:id="4297"/>
      <w:bookmarkEnd w:id="4298"/>
      <w:bookmarkEnd w:id="4299"/>
      <w:bookmarkEnd w:id="4300"/>
      <w:bookmarkEnd w:id="4301"/>
      <w:bookmarkEnd w:id="4302"/>
      <w:bookmarkEnd w:id="4303"/>
    </w:p>
    <w:p w14:paraId="151C7858" w14:textId="77777777" w:rsidR="00602AC0" w:rsidRPr="003B2883" w:rsidRDefault="00602AC0" w:rsidP="00876DA9">
      <w:pPr>
        <w:pStyle w:val="Heading6"/>
      </w:pPr>
      <w:bookmarkStart w:id="4304" w:name="_Toc25156469"/>
      <w:bookmarkStart w:id="4305" w:name="_Toc34124773"/>
      <w:bookmarkStart w:id="4306" w:name="_Toc43207899"/>
      <w:bookmarkStart w:id="4307" w:name="_Toc49857372"/>
      <w:bookmarkStart w:id="4308" w:name="_Toc56677213"/>
      <w:bookmarkStart w:id="4309" w:name="_Toc56691736"/>
      <w:bookmarkStart w:id="4310" w:name="_Toc56699000"/>
      <w:bookmarkStart w:id="4311" w:name="_Toc89035250"/>
      <w:bookmarkStart w:id="4312" w:name="_Toc89065048"/>
      <w:bookmarkStart w:id="4313" w:name="_Toc89180347"/>
      <w:bookmarkStart w:id="4314" w:name="_Toc97072026"/>
      <w:bookmarkStart w:id="4315" w:name="_Toc183523538"/>
      <w:r w:rsidRPr="003B2883">
        <w:t>6.2.3.3.3.1</w:t>
      </w:r>
      <w:r w:rsidRPr="003B2883">
        <w:tab/>
        <w:t>PATCH</w:t>
      </w:r>
      <w:bookmarkEnd w:id="4304"/>
      <w:bookmarkEnd w:id="4305"/>
      <w:bookmarkEnd w:id="4306"/>
      <w:bookmarkEnd w:id="4307"/>
      <w:bookmarkEnd w:id="4308"/>
      <w:bookmarkEnd w:id="4309"/>
      <w:bookmarkEnd w:id="4310"/>
      <w:bookmarkEnd w:id="4311"/>
      <w:bookmarkEnd w:id="4312"/>
      <w:bookmarkEnd w:id="4313"/>
      <w:bookmarkEnd w:id="4314"/>
      <w:bookmarkEnd w:id="4315"/>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lastRenderedPageBreak/>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37EA920D"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CA5FA7B" w14:textId="7055792E"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8407155"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B43EF4E" w14:textId="76AA9AAB"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2864768"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77777777" w:rsidR="00602AC0" w:rsidRPr="003B2883" w:rsidRDefault="00602AC0" w:rsidP="001D4998">
            <w:pPr>
              <w:pStyle w:val="TAL"/>
              <w:ind w:left="284"/>
            </w:pPr>
            <w:bookmarkStart w:id="4316" w:name="_PERM_MCCTEMPBM_CRPT03410205___2"/>
            <w:r w:rsidRPr="003B2883">
              <w:t>-</w:t>
            </w:r>
            <w:r w:rsidRPr="003B2883">
              <w:tab/>
              <w:t>UE_NOT_SERVED_BY_AMF</w:t>
            </w:r>
            <w:bookmarkEnd w:id="4316"/>
          </w:p>
        </w:tc>
      </w:tr>
      <w:tr w:rsidR="00602AC0" w:rsidRPr="003B2883" w14:paraId="19D1B7B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317" w:name="_PERM_MCCTEMPBM_CRPT03410206___2"/>
            <w:r w:rsidRPr="003B2883">
              <w:t>-</w:t>
            </w:r>
            <w:r w:rsidRPr="003B2883">
              <w:tab/>
              <w:t>SUBSCRIPTION_NOT_FOUND</w:t>
            </w:r>
            <w:bookmarkEnd w:id="4317"/>
          </w:p>
        </w:tc>
      </w:tr>
      <w:tr w:rsidR="00350F4E"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D7941CC" w14:textId="092E2F6C"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D8171D3" w14:textId="77777777" w:rsidR="00602AC0" w:rsidRDefault="00602AC0" w:rsidP="00602AC0"/>
    <w:p w14:paraId="09F861AE"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079DAE7F"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629FA42E"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318" w:name="_Toc25156470"/>
      <w:bookmarkStart w:id="4319" w:name="_Toc34124774"/>
      <w:bookmarkStart w:id="4320" w:name="_Toc43207900"/>
      <w:bookmarkStart w:id="4321" w:name="_Toc49857373"/>
      <w:bookmarkStart w:id="4322" w:name="_Toc56677214"/>
      <w:bookmarkStart w:id="4323" w:name="_Toc56691737"/>
      <w:bookmarkStart w:id="4324" w:name="_Toc56699001"/>
      <w:bookmarkStart w:id="4325" w:name="_Toc89035251"/>
      <w:bookmarkStart w:id="4326" w:name="_Toc89065049"/>
      <w:bookmarkStart w:id="4327" w:name="_Toc89180348"/>
      <w:bookmarkStart w:id="4328" w:name="_Toc97072027"/>
      <w:bookmarkStart w:id="4329" w:name="_Toc183523539"/>
      <w:r w:rsidRPr="003B2883">
        <w:t>6.2.3.3.3.2</w:t>
      </w:r>
      <w:r w:rsidRPr="003B2883">
        <w:tab/>
        <w:t>DELETE</w:t>
      </w:r>
      <w:bookmarkEnd w:id="4318"/>
      <w:bookmarkEnd w:id="4319"/>
      <w:bookmarkEnd w:id="4320"/>
      <w:bookmarkEnd w:id="4321"/>
      <w:bookmarkEnd w:id="4322"/>
      <w:bookmarkEnd w:id="4323"/>
      <w:bookmarkEnd w:id="4324"/>
      <w:bookmarkEnd w:id="4325"/>
      <w:bookmarkEnd w:id="4326"/>
      <w:bookmarkEnd w:id="4327"/>
      <w:bookmarkEnd w:id="4328"/>
      <w:bookmarkEnd w:id="4329"/>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lastRenderedPageBreak/>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76DC131" w14:textId="3A862051"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CF22A71" w14:textId="7E5DD144"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330" w:name="_PERM_MCCTEMPBM_CRPT03410207___2"/>
            <w:r w:rsidRPr="003B2883">
              <w:t>-</w:t>
            </w:r>
            <w:r w:rsidRPr="003B2883">
              <w:tab/>
              <w:t>SUBSCRIPTION_NOT_FOUND.</w:t>
            </w:r>
            <w:bookmarkEnd w:id="4330"/>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3739F3" w14:textId="29A351BC"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53E38A8" w14:textId="77777777" w:rsidR="00602AC0" w:rsidRDefault="00602AC0" w:rsidP="00602AC0"/>
    <w:p w14:paraId="1F1067F0"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173AA8DA"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lastRenderedPageBreak/>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46F21295"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331" w:name="_Toc25156471"/>
      <w:bookmarkStart w:id="4332" w:name="_Toc34124775"/>
      <w:bookmarkStart w:id="4333" w:name="_Toc43207901"/>
      <w:bookmarkStart w:id="4334" w:name="_Toc49857374"/>
      <w:bookmarkStart w:id="4335" w:name="_Toc56677215"/>
      <w:bookmarkStart w:id="4336" w:name="_Toc56691738"/>
      <w:bookmarkStart w:id="4337" w:name="_Toc56699002"/>
      <w:bookmarkStart w:id="4338" w:name="_Toc89035252"/>
      <w:bookmarkStart w:id="4339" w:name="_Toc89065050"/>
      <w:bookmarkStart w:id="4340" w:name="_Toc89180349"/>
      <w:bookmarkStart w:id="4341" w:name="_Toc97072028"/>
      <w:bookmarkStart w:id="4342" w:name="_Toc183523540"/>
      <w:r w:rsidRPr="003B2883">
        <w:t>6.2.3.3.4</w:t>
      </w:r>
      <w:r w:rsidRPr="003B2883">
        <w:tab/>
        <w:t>Resource Custom Operations</w:t>
      </w:r>
      <w:bookmarkEnd w:id="4331"/>
      <w:bookmarkEnd w:id="4332"/>
      <w:bookmarkEnd w:id="4333"/>
      <w:bookmarkEnd w:id="4334"/>
      <w:bookmarkEnd w:id="4335"/>
      <w:bookmarkEnd w:id="4336"/>
      <w:bookmarkEnd w:id="4337"/>
      <w:bookmarkEnd w:id="4338"/>
      <w:bookmarkEnd w:id="4339"/>
      <w:bookmarkEnd w:id="4340"/>
      <w:bookmarkEnd w:id="4341"/>
      <w:bookmarkEnd w:id="4342"/>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343" w:name="_Toc25156472"/>
      <w:bookmarkStart w:id="4344" w:name="_Toc34124776"/>
      <w:bookmarkStart w:id="4345" w:name="_Toc43207902"/>
      <w:bookmarkStart w:id="4346" w:name="_Toc49857375"/>
      <w:bookmarkStart w:id="4347" w:name="_Toc56677216"/>
      <w:bookmarkStart w:id="4348" w:name="_Toc56691739"/>
      <w:bookmarkStart w:id="4349" w:name="_Toc56699003"/>
      <w:bookmarkStart w:id="4350" w:name="_Toc89035253"/>
      <w:bookmarkStart w:id="4351" w:name="_Toc89065051"/>
      <w:bookmarkStart w:id="4352" w:name="_Toc89180350"/>
      <w:bookmarkStart w:id="4353" w:name="_Toc97072029"/>
      <w:bookmarkStart w:id="4354" w:name="_Toc183523541"/>
      <w:r w:rsidRPr="003B2883">
        <w:t>6.2.4</w:t>
      </w:r>
      <w:r w:rsidRPr="003B2883">
        <w:tab/>
        <w:t>Custom Operations without associated resources</w:t>
      </w:r>
      <w:bookmarkEnd w:id="4343"/>
      <w:bookmarkEnd w:id="4344"/>
      <w:bookmarkEnd w:id="4345"/>
      <w:bookmarkEnd w:id="4346"/>
      <w:bookmarkEnd w:id="4347"/>
      <w:bookmarkEnd w:id="4348"/>
      <w:bookmarkEnd w:id="4349"/>
      <w:bookmarkEnd w:id="4350"/>
      <w:bookmarkEnd w:id="4351"/>
      <w:bookmarkEnd w:id="4352"/>
      <w:bookmarkEnd w:id="4353"/>
      <w:bookmarkEnd w:id="4354"/>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355" w:name="_Toc25156473"/>
      <w:bookmarkStart w:id="4356" w:name="_Toc34124777"/>
      <w:bookmarkStart w:id="4357" w:name="_Toc43207903"/>
      <w:bookmarkStart w:id="4358" w:name="_Toc49857376"/>
      <w:bookmarkStart w:id="4359" w:name="_Toc56677217"/>
      <w:bookmarkStart w:id="4360" w:name="_Toc56691740"/>
      <w:bookmarkStart w:id="4361" w:name="_Toc56699004"/>
      <w:bookmarkStart w:id="4362" w:name="_Toc89035254"/>
      <w:bookmarkStart w:id="4363" w:name="_Toc89065052"/>
      <w:bookmarkStart w:id="4364" w:name="_Toc89180351"/>
      <w:bookmarkStart w:id="4365" w:name="_Toc97072030"/>
      <w:bookmarkStart w:id="4366" w:name="_Toc183523542"/>
      <w:r w:rsidRPr="003B2883">
        <w:t>6.2.5</w:t>
      </w:r>
      <w:r w:rsidRPr="003B2883">
        <w:tab/>
        <w:t>Notifications</w:t>
      </w:r>
      <w:bookmarkEnd w:id="4355"/>
      <w:bookmarkEnd w:id="4356"/>
      <w:bookmarkEnd w:id="4357"/>
      <w:bookmarkEnd w:id="4358"/>
      <w:bookmarkEnd w:id="4359"/>
      <w:bookmarkEnd w:id="4360"/>
      <w:bookmarkEnd w:id="4361"/>
      <w:bookmarkEnd w:id="4362"/>
      <w:bookmarkEnd w:id="4363"/>
      <w:bookmarkEnd w:id="4364"/>
      <w:bookmarkEnd w:id="4365"/>
      <w:bookmarkEnd w:id="4366"/>
    </w:p>
    <w:p w14:paraId="3D13C223" w14:textId="51C31865" w:rsidR="00602AC0" w:rsidRDefault="00602AC0" w:rsidP="00602AC0">
      <w:pPr>
        <w:pStyle w:val="Heading4"/>
      </w:pPr>
      <w:bookmarkStart w:id="4367" w:name="_Toc25156474"/>
      <w:bookmarkStart w:id="4368" w:name="_Toc34124778"/>
      <w:bookmarkStart w:id="4369" w:name="_Toc43207904"/>
      <w:bookmarkStart w:id="4370" w:name="_Toc49857377"/>
      <w:bookmarkStart w:id="4371" w:name="_Toc56677218"/>
      <w:bookmarkStart w:id="4372" w:name="_Toc56691741"/>
      <w:bookmarkStart w:id="4373" w:name="_Toc56699005"/>
      <w:bookmarkStart w:id="4374" w:name="_Toc89035255"/>
      <w:bookmarkStart w:id="4375" w:name="_Toc89065053"/>
      <w:bookmarkStart w:id="4376" w:name="_Toc89180352"/>
      <w:bookmarkStart w:id="4377" w:name="_Toc97072031"/>
      <w:bookmarkStart w:id="4378" w:name="_Toc183523543"/>
      <w:r w:rsidRPr="003B2883">
        <w:t>6.2.5.1</w:t>
      </w:r>
      <w:r w:rsidRPr="003B2883">
        <w:tab/>
      </w:r>
      <w:r w:rsidR="00996D96">
        <w:t>Void</w:t>
      </w:r>
      <w:bookmarkEnd w:id="4367"/>
      <w:bookmarkEnd w:id="4368"/>
      <w:bookmarkEnd w:id="4369"/>
      <w:bookmarkEnd w:id="4370"/>
      <w:bookmarkEnd w:id="4371"/>
      <w:bookmarkEnd w:id="4372"/>
      <w:bookmarkEnd w:id="4373"/>
      <w:bookmarkEnd w:id="4374"/>
      <w:bookmarkEnd w:id="4375"/>
      <w:bookmarkEnd w:id="4376"/>
      <w:bookmarkEnd w:id="4377"/>
      <w:bookmarkEnd w:id="4378"/>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379" w:name="_Toc25156475"/>
      <w:bookmarkStart w:id="4380" w:name="_Toc34124779"/>
      <w:bookmarkStart w:id="4381" w:name="_Toc43207905"/>
      <w:bookmarkStart w:id="4382" w:name="_Toc49857378"/>
      <w:bookmarkStart w:id="4383" w:name="_Toc56677219"/>
      <w:bookmarkStart w:id="4384" w:name="_Toc56691742"/>
      <w:bookmarkStart w:id="4385" w:name="_Toc56699006"/>
      <w:bookmarkStart w:id="4386" w:name="_Toc89035256"/>
      <w:bookmarkStart w:id="4387" w:name="_Toc89065054"/>
      <w:bookmarkStart w:id="4388" w:name="_Toc89180353"/>
      <w:bookmarkStart w:id="4389" w:name="_Toc97072032"/>
      <w:bookmarkStart w:id="4390" w:name="_Toc183523544"/>
      <w:r w:rsidRPr="003B2883">
        <w:t>6.2.5.2</w:t>
      </w:r>
      <w:r w:rsidRPr="003B2883">
        <w:tab/>
        <w:t>AMF Event Notification</w:t>
      </w:r>
      <w:bookmarkEnd w:id="4379"/>
      <w:bookmarkEnd w:id="4380"/>
      <w:bookmarkEnd w:id="4381"/>
      <w:bookmarkEnd w:id="4382"/>
      <w:bookmarkEnd w:id="4383"/>
      <w:bookmarkEnd w:id="4384"/>
      <w:bookmarkEnd w:id="4385"/>
      <w:bookmarkEnd w:id="4386"/>
      <w:bookmarkEnd w:id="4387"/>
      <w:bookmarkEnd w:id="4388"/>
      <w:bookmarkEnd w:id="4389"/>
      <w:bookmarkEnd w:id="4390"/>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391" w:name="_Toc25156476"/>
      <w:bookmarkStart w:id="4392" w:name="_Toc34124780"/>
      <w:bookmarkStart w:id="4393" w:name="_Toc43207906"/>
      <w:bookmarkStart w:id="4394" w:name="_Toc49857379"/>
      <w:bookmarkStart w:id="4395" w:name="_Toc56677220"/>
      <w:bookmarkStart w:id="4396" w:name="_Toc56691743"/>
      <w:bookmarkStart w:id="4397" w:name="_Toc56699007"/>
      <w:bookmarkStart w:id="4398" w:name="_Toc89035257"/>
      <w:bookmarkStart w:id="4399" w:name="_Toc89065055"/>
      <w:bookmarkStart w:id="4400" w:name="_Toc89180354"/>
      <w:bookmarkStart w:id="4401" w:name="_Toc97072033"/>
      <w:bookmarkStart w:id="4402" w:name="_Toc183523545"/>
      <w:r w:rsidRPr="003B2883">
        <w:t>6.2.5.2.1</w:t>
      </w:r>
      <w:r w:rsidRPr="003B2883">
        <w:tab/>
        <w:t>Notification Definition</w:t>
      </w:r>
      <w:bookmarkEnd w:id="4391"/>
      <w:bookmarkEnd w:id="4392"/>
      <w:bookmarkEnd w:id="4393"/>
      <w:bookmarkEnd w:id="4394"/>
      <w:bookmarkEnd w:id="4395"/>
      <w:bookmarkEnd w:id="4396"/>
      <w:bookmarkEnd w:id="4397"/>
      <w:bookmarkEnd w:id="4398"/>
      <w:bookmarkEnd w:id="4399"/>
      <w:bookmarkEnd w:id="4400"/>
      <w:bookmarkEnd w:id="4401"/>
      <w:bookmarkEnd w:id="4402"/>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403" w:name="_Toc25156477"/>
      <w:bookmarkStart w:id="4404" w:name="_Toc34124781"/>
      <w:bookmarkStart w:id="4405" w:name="_Toc43207907"/>
      <w:bookmarkStart w:id="4406" w:name="_Toc49857380"/>
      <w:bookmarkStart w:id="4407" w:name="_Toc56677221"/>
      <w:bookmarkStart w:id="4408" w:name="_Toc56691744"/>
      <w:bookmarkStart w:id="4409" w:name="_Toc56699008"/>
      <w:bookmarkStart w:id="4410" w:name="_Toc89035258"/>
      <w:bookmarkStart w:id="4411" w:name="_Toc89065056"/>
      <w:bookmarkStart w:id="4412" w:name="_Toc89180355"/>
      <w:bookmarkStart w:id="4413" w:name="_Toc97072034"/>
      <w:bookmarkStart w:id="4414" w:name="_Toc183523546"/>
      <w:r w:rsidRPr="003B2883">
        <w:t>6.2.5.2.3</w:t>
      </w:r>
      <w:r w:rsidRPr="003B2883">
        <w:tab/>
        <w:t>Notification Standard Methods</w:t>
      </w:r>
      <w:bookmarkEnd w:id="4403"/>
      <w:bookmarkEnd w:id="4404"/>
      <w:bookmarkEnd w:id="4405"/>
      <w:bookmarkEnd w:id="4406"/>
      <w:bookmarkEnd w:id="4407"/>
      <w:bookmarkEnd w:id="4408"/>
      <w:bookmarkEnd w:id="4409"/>
      <w:bookmarkEnd w:id="4410"/>
      <w:bookmarkEnd w:id="4411"/>
      <w:bookmarkEnd w:id="4412"/>
      <w:bookmarkEnd w:id="4413"/>
      <w:bookmarkEnd w:id="4414"/>
    </w:p>
    <w:p w14:paraId="5EB85E4F" w14:textId="77777777" w:rsidR="00602AC0" w:rsidRPr="003B2883" w:rsidRDefault="00602AC0" w:rsidP="00876DA9">
      <w:pPr>
        <w:pStyle w:val="Heading6"/>
      </w:pPr>
      <w:bookmarkStart w:id="4415" w:name="_Toc25156478"/>
      <w:bookmarkStart w:id="4416" w:name="_Toc34124782"/>
      <w:bookmarkStart w:id="4417" w:name="_Toc43207908"/>
      <w:bookmarkStart w:id="4418" w:name="_Toc49857381"/>
      <w:bookmarkStart w:id="4419" w:name="_Toc56677222"/>
      <w:bookmarkStart w:id="4420" w:name="_Toc56691745"/>
      <w:bookmarkStart w:id="4421" w:name="_Toc56699009"/>
      <w:bookmarkStart w:id="4422" w:name="_Toc89035259"/>
      <w:bookmarkStart w:id="4423" w:name="_Toc89065057"/>
      <w:bookmarkStart w:id="4424" w:name="_Toc89180356"/>
      <w:bookmarkStart w:id="4425" w:name="_Toc97072035"/>
      <w:bookmarkStart w:id="4426" w:name="_Toc183523547"/>
      <w:r w:rsidRPr="003B2883">
        <w:t>6.2.5.2.3.1</w:t>
      </w:r>
      <w:r w:rsidRPr="003B2883">
        <w:tab/>
        <w:t>POST</w:t>
      </w:r>
      <w:bookmarkEnd w:id="4415"/>
      <w:bookmarkEnd w:id="4416"/>
      <w:bookmarkEnd w:id="4417"/>
      <w:bookmarkEnd w:id="4418"/>
      <w:bookmarkEnd w:id="4419"/>
      <w:bookmarkEnd w:id="4420"/>
      <w:bookmarkEnd w:id="4421"/>
      <w:bookmarkEnd w:id="4422"/>
      <w:bookmarkEnd w:id="4423"/>
      <w:bookmarkEnd w:id="4424"/>
      <w:bookmarkEnd w:id="4425"/>
      <w:bookmarkEnd w:id="4426"/>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lastRenderedPageBreak/>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6BEE03F" w14:textId="77777777" w:rsidR="00976964" w:rsidRDefault="00976964" w:rsidP="00976964">
            <w:pPr>
              <w:pStyle w:val="TAL"/>
            </w:pPr>
            <w:r>
              <w:t>Temporary redirection. The NF service consumer shall generate a Location header field containing a URI pointing to the endpoint of another NF service consumer to which the notification should be sent.</w:t>
            </w:r>
          </w:p>
          <w:p w14:paraId="1DF223E2" w14:textId="77777777" w:rsidR="0094513F" w:rsidRDefault="0094513F" w:rsidP="00976964">
            <w:pPr>
              <w:pStyle w:val="TAL"/>
            </w:pPr>
          </w:p>
          <w:p w14:paraId="62D4B922" w14:textId="681114D4"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1556F884" w14:textId="77777777" w:rsidR="00976964" w:rsidRDefault="00976964" w:rsidP="00976964">
            <w:pPr>
              <w:pStyle w:val="TAL"/>
            </w:pPr>
            <w:r>
              <w:t>Permanent redirection. The NF service consumer shall generate a Location header field containing a URI pointing to the endpoint of another NF service consumer to which the notification should be sent.</w:t>
            </w:r>
          </w:p>
          <w:p w14:paraId="02293922" w14:textId="77777777" w:rsidR="0094513F" w:rsidRDefault="0094513F" w:rsidP="00976964">
            <w:pPr>
              <w:pStyle w:val="TAL"/>
            </w:pPr>
          </w:p>
          <w:p w14:paraId="35147B93" w14:textId="2827CBEE"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F33C8A6" w14:textId="489E0A75"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50C105" w14:textId="7032094C"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3F059D" w14:textId="77777777" w:rsidR="002B76A4" w:rsidRPr="00D70312" w:rsidRDefault="002B76A4" w:rsidP="0009536C">
            <w:pPr>
              <w:pStyle w:val="TAL"/>
            </w:pPr>
            <w:r w:rsidRPr="00525507">
              <w:t>Identifier of the target NF (service) instance ID towards which the request is redirected</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427" w:name="_Toc25156479"/>
      <w:bookmarkStart w:id="4428" w:name="_Toc34124783"/>
      <w:bookmarkStart w:id="4429" w:name="_Toc43207909"/>
      <w:bookmarkStart w:id="4430" w:name="_Toc49857382"/>
      <w:bookmarkStart w:id="4431" w:name="_Toc56677223"/>
      <w:bookmarkStart w:id="4432" w:name="_Toc56691746"/>
      <w:bookmarkStart w:id="4433" w:name="_Toc56699010"/>
      <w:bookmarkStart w:id="4434" w:name="_Toc89035260"/>
      <w:bookmarkStart w:id="4435" w:name="_Toc89065058"/>
      <w:bookmarkStart w:id="4436" w:name="_Toc89180357"/>
      <w:bookmarkStart w:id="4437" w:name="_Toc97072036"/>
      <w:bookmarkStart w:id="4438" w:name="_Toc183523548"/>
      <w:r w:rsidRPr="003B2883">
        <w:t>6.2.6</w:t>
      </w:r>
      <w:r w:rsidRPr="003B2883">
        <w:tab/>
        <w:t>Data Model</w:t>
      </w:r>
      <w:bookmarkEnd w:id="4427"/>
      <w:bookmarkEnd w:id="4428"/>
      <w:bookmarkEnd w:id="4429"/>
      <w:bookmarkEnd w:id="4430"/>
      <w:bookmarkEnd w:id="4431"/>
      <w:bookmarkEnd w:id="4432"/>
      <w:bookmarkEnd w:id="4433"/>
      <w:bookmarkEnd w:id="4434"/>
      <w:bookmarkEnd w:id="4435"/>
      <w:bookmarkEnd w:id="4436"/>
      <w:bookmarkEnd w:id="4437"/>
      <w:bookmarkEnd w:id="4438"/>
    </w:p>
    <w:p w14:paraId="40D9C0E9" w14:textId="77777777" w:rsidR="00602AC0" w:rsidRPr="003B2883" w:rsidRDefault="00602AC0" w:rsidP="00602AC0">
      <w:pPr>
        <w:pStyle w:val="Heading4"/>
      </w:pPr>
      <w:bookmarkStart w:id="4439" w:name="_Toc25156480"/>
      <w:bookmarkStart w:id="4440" w:name="_Toc34124784"/>
      <w:bookmarkStart w:id="4441" w:name="_Toc43207910"/>
      <w:bookmarkStart w:id="4442" w:name="_Toc49857383"/>
      <w:bookmarkStart w:id="4443" w:name="_Toc56677224"/>
      <w:bookmarkStart w:id="4444" w:name="_Toc56691747"/>
      <w:bookmarkStart w:id="4445" w:name="_Toc56699011"/>
      <w:bookmarkStart w:id="4446" w:name="_Toc89035261"/>
      <w:bookmarkStart w:id="4447" w:name="_Toc89065059"/>
      <w:bookmarkStart w:id="4448" w:name="_Toc89180358"/>
      <w:bookmarkStart w:id="4449" w:name="_Toc97072037"/>
      <w:bookmarkStart w:id="4450" w:name="_Toc183523549"/>
      <w:r w:rsidRPr="003B2883">
        <w:t>6.2.6.1</w:t>
      </w:r>
      <w:r w:rsidRPr="003B2883">
        <w:tab/>
        <w:t>General</w:t>
      </w:r>
      <w:bookmarkEnd w:id="4439"/>
      <w:bookmarkEnd w:id="4440"/>
      <w:bookmarkEnd w:id="4441"/>
      <w:bookmarkEnd w:id="4442"/>
      <w:bookmarkEnd w:id="4443"/>
      <w:bookmarkEnd w:id="4444"/>
      <w:bookmarkEnd w:id="4445"/>
      <w:bookmarkEnd w:id="4446"/>
      <w:bookmarkEnd w:id="4447"/>
      <w:bookmarkEnd w:id="4448"/>
      <w:bookmarkEnd w:id="4449"/>
      <w:bookmarkEnd w:id="4450"/>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C25D23"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C25D23" w:rsidRPr="003B2883" w:rsidRDefault="00C25D23" w:rsidP="00C25D23">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C25D23" w:rsidRPr="003B2883" w:rsidRDefault="00C25D23" w:rsidP="00C25D23">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C25D23" w:rsidRPr="003B2883" w:rsidRDefault="00C25D23" w:rsidP="00C25D23">
            <w:pPr>
              <w:pStyle w:val="TAL"/>
              <w:rPr>
                <w:rFonts w:cs="Arial"/>
                <w:szCs w:val="18"/>
              </w:rPr>
            </w:pPr>
            <w:r w:rsidRPr="003B2883">
              <w:rPr>
                <w:rFonts w:cs="Arial"/>
                <w:szCs w:val="18"/>
              </w:rPr>
              <w:t>Describes the supported event types of Namf_EventExposure Service</w:t>
            </w:r>
          </w:p>
        </w:tc>
      </w:tr>
      <w:tr w:rsidR="00C25D23"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C25D23" w:rsidRPr="003B2883" w:rsidRDefault="00C25D23" w:rsidP="00C25D23">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C25D23" w:rsidRPr="003B2883" w:rsidRDefault="00C25D23" w:rsidP="00C25D23">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C25D23" w:rsidRPr="003B2883" w:rsidRDefault="00C25D23" w:rsidP="00C25D23">
            <w:pPr>
              <w:pStyle w:val="TAL"/>
              <w:rPr>
                <w:rFonts w:cs="Arial"/>
                <w:szCs w:val="18"/>
              </w:rPr>
            </w:pPr>
            <w:r w:rsidRPr="003B2883">
              <w:rPr>
                <w:rFonts w:cs="Arial"/>
                <w:szCs w:val="18"/>
              </w:rPr>
              <w:t>Describes how AMF should generate the report for the event</w:t>
            </w:r>
          </w:p>
        </w:tc>
      </w:tr>
      <w:tr w:rsidR="00C25D23"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C25D23" w:rsidRPr="003B2883" w:rsidRDefault="00C25D23" w:rsidP="00C25D23">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C25D23" w:rsidRPr="003B2883" w:rsidRDefault="00C25D23" w:rsidP="00C25D23">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C25D23" w:rsidRPr="003B2883" w:rsidRDefault="00C25D23" w:rsidP="00C25D23">
            <w:pPr>
              <w:pStyle w:val="TAL"/>
              <w:rPr>
                <w:rFonts w:cs="Arial"/>
                <w:szCs w:val="18"/>
              </w:rPr>
            </w:pPr>
            <w:r w:rsidRPr="003B2883">
              <w:rPr>
                <w:rFonts w:cs="Arial"/>
                <w:szCs w:val="18"/>
              </w:rPr>
              <w:t>Describes the supported filters of LOCATION_REPORT event type</w:t>
            </w:r>
          </w:p>
        </w:tc>
      </w:tr>
      <w:tr w:rsidR="00C25D23"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C25D23" w:rsidRPr="003B2883" w:rsidRDefault="00C25D23" w:rsidP="00C25D23">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C25D23" w:rsidRPr="003B2883" w:rsidRDefault="00C25D23" w:rsidP="00C25D23">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C25D23" w:rsidRPr="003B2883" w:rsidRDefault="00C25D23" w:rsidP="00C25D23">
            <w:pPr>
              <w:pStyle w:val="TAL"/>
              <w:rPr>
                <w:rFonts w:cs="Arial"/>
                <w:szCs w:val="18"/>
              </w:rPr>
            </w:pPr>
            <w:r w:rsidRPr="003B2883">
              <w:rPr>
                <w:rFonts w:cs="Arial"/>
                <w:szCs w:val="18"/>
              </w:rPr>
              <w:t>Describes the reachability of the UE</w:t>
            </w:r>
          </w:p>
        </w:tc>
      </w:tr>
      <w:tr w:rsidR="00C25D23"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C25D23" w:rsidRPr="003B2883" w:rsidRDefault="00C25D23" w:rsidP="00C25D23">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C25D23" w:rsidRPr="003B2883" w:rsidRDefault="00C25D23" w:rsidP="00C25D23">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C25D23" w:rsidRPr="003B2883" w:rsidRDefault="00C25D23" w:rsidP="00C25D23">
            <w:pPr>
              <w:pStyle w:val="TAL"/>
              <w:rPr>
                <w:rFonts w:cs="Arial"/>
                <w:szCs w:val="18"/>
              </w:rPr>
            </w:pPr>
            <w:r w:rsidRPr="003B2883">
              <w:rPr>
                <w:rFonts w:cs="Arial"/>
                <w:szCs w:val="18"/>
              </w:rPr>
              <w:t>Describes the registration management state of a UE</w:t>
            </w:r>
          </w:p>
        </w:tc>
      </w:tr>
      <w:tr w:rsidR="00C25D23"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C25D23" w:rsidRPr="003B2883" w:rsidRDefault="00C25D23" w:rsidP="00C25D23">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C25D23" w:rsidRPr="003B2883" w:rsidRDefault="00C25D23" w:rsidP="00C25D23">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C25D23" w:rsidRPr="003B2883" w:rsidRDefault="00C25D23" w:rsidP="00C25D23">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C25D23"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C25D23" w:rsidRPr="003B2883" w:rsidRDefault="00C25D23" w:rsidP="00C25D23">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C25D23" w:rsidRPr="003B2883" w:rsidRDefault="00C25D23" w:rsidP="00C25D23">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C25D23" w:rsidRPr="003B2883" w:rsidRDefault="00C25D23" w:rsidP="00C25D23">
            <w:pPr>
              <w:pStyle w:val="TAL"/>
              <w:rPr>
                <w:rFonts w:cs="Arial"/>
                <w:szCs w:val="18"/>
              </w:rPr>
            </w:pPr>
            <w:r w:rsidRPr="003B2883">
              <w:rPr>
                <w:rFonts w:cs="Arial"/>
                <w:szCs w:val="18"/>
              </w:rPr>
              <w:t xml:space="preserve">Describes </w:t>
            </w:r>
            <w:r>
              <w:rPr>
                <w:rFonts w:cs="Arial"/>
                <w:szCs w:val="18"/>
              </w:rPr>
              <w:t>the 5GS User State of a UE</w:t>
            </w:r>
          </w:p>
        </w:tc>
      </w:tr>
      <w:tr w:rsidR="00C25D23"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C25D23" w:rsidRDefault="00C25D23" w:rsidP="00C25D23">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C25D23" w:rsidRPr="003B2883" w:rsidRDefault="00C25D23" w:rsidP="00C25D23">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C25D23" w:rsidRPr="003B2883" w:rsidRDefault="00C25D23" w:rsidP="00C25D23">
            <w:pPr>
              <w:pStyle w:val="TAL"/>
              <w:rPr>
                <w:rFonts w:cs="Arial"/>
                <w:szCs w:val="18"/>
              </w:rPr>
            </w:pPr>
            <w:r>
              <w:rPr>
                <w:rFonts w:cs="Arial"/>
                <w:szCs w:val="18"/>
              </w:rPr>
              <w:t>Describes the reason for loss of connectivity</w:t>
            </w:r>
          </w:p>
        </w:tc>
      </w:tr>
      <w:tr w:rsidR="00C25D23"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C25D23" w:rsidRDefault="00C25D23" w:rsidP="00C25D23">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C25D23" w:rsidRPr="003B2883" w:rsidRDefault="00C25D23" w:rsidP="00C25D23">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C25D23" w:rsidRDefault="00C25D23" w:rsidP="00C25D23">
            <w:pPr>
              <w:pStyle w:val="TAL"/>
              <w:rPr>
                <w:rFonts w:cs="Arial"/>
                <w:szCs w:val="18"/>
              </w:rPr>
            </w:pPr>
            <w:r>
              <w:rPr>
                <w:rFonts w:cs="Arial"/>
                <w:szCs w:val="18"/>
              </w:rPr>
              <w:t>Event filter for REACHABILITY_REPORT event type.</w:t>
            </w:r>
          </w:p>
        </w:tc>
      </w:tr>
      <w:tr w:rsidR="0050652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50652B" w:rsidRDefault="0050652B" w:rsidP="0050652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50652B" w:rsidRDefault="0050652B" w:rsidP="0050652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50652B" w:rsidRDefault="0050652B" w:rsidP="0050652B">
            <w:pPr>
              <w:pStyle w:val="TAL"/>
              <w:rPr>
                <w:rFonts w:cs="Arial"/>
                <w:szCs w:val="18"/>
              </w:rPr>
            </w:pPr>
            <w:r>
              <w:rPr>
                <w:rFonts w:cs="Arial"/>
                <w:szCs w:val="18"/>
              </w:rPr>
              <w:t>Describe UE type</w:t>
            </w:r>
          </w:p>
        </w:tc>
      </w:tr>
      <w:tr w:rsidR="00453C02"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453C02" w:rsidRDefault="00453C02" w:rsidP="00453C02">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453C02" w:rsidRDefault="00453C02" w:rsidP="00453C02">
            <w:pPr>
              <w:pStyle w:val="TAL"/>
            </w:pPr>
            <w:r>
              <w:t>6.2.6.3.</w:t>
            </w:r>
            <w:r w:rsidR="0087346F">
              <w:t>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453C02" w:rsidRDefault="00453C02" w:rsidP="00453C02">
            <w:pPr>
              <w:pStyle w:val="TAL"/>
              <w:rPr>
                <w:rFonts w:cs="Arial"/>
                <w:szCs w:val="18"/>
              </w:rPr>
            </w:pPr>
            <w:r>
              <w:t>Access State Transition Type</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C25D23"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C25D23" w:rsidRPr="003B2883" w:rsidRDefault="00C25D23" w:rsidP="00C25D23">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C25D23" w:rsidRPr="003B2883" w:rsidRDefault="00C25D23" w:rsidP="00C25D23">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C25D23" w:rsidRPr="003B2883" w:rsidRDefault="00C25D23" w:rsidP="00C25D23">
            <w:pPr>
              <w:pStyle w:val="TAL"/>
              <w:rPr>
                <w:rFonts w:cs="Arial"/>
                <w:szCs w:val="18"/>
              </w:rPr>
            </w:pPr>
          </w:p>
        </w:tc>
      </w:tr>
      <w:tr w:rsidR="00C25D23"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C25D23" w:rsidRPr="003B2883" w:rsidRDefault="00C25D23" w:rsidP="00C25D23">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C25D23" w:rsidRPr="003B2883" w:rsidRDefault="00C25D23" w:rsidP="00C25D23">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C25D23" w:rsidRPr="003B2883" w:rsidRDefault="00C25D23" w:rsidP="00C25D23">
            <w:pPr>
              <w:pStyle w:val="TAL"/>
              <w:rPr>
                <w:rFonts w:cs="Arial"/>
                <w:szCs w:val="18"/>
              </w:rPr>
            </w:pPr>
            <w:r>
              <w:rPr>
                <w:rFonts w:cs="Arial" w:hint="eastAsia"/>
                <w:szCs w:val="18"/>
                <w:lang w:eastAsia="zh-CN"/>
              </w:rPr>
              <w:t>N</w:t>
            </w:r>
            <w:r>
              <w:rPr>
                <w:rFonts w:cs="Arial"/>
                <w:szCs w:val="18"/>
                <w:lang w:eastAsia="zh-CN"/>
              </w:rPr>
              <w:t>SI ID</w:t>
            </w:r>
          </w:p>
        </w:tc>
      </w:tr>
      <w:tr w:rsidR="00C25D23"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C25D23" w:rsidRDefault="00C25D23" w:rsidP="00C25D23">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C25D23" w:rsidRDefault="00C25D23" w:rsidP="00C25D23">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C25D23" w:rsidRDefault="00C25D23" w:rsidP="00C25D23">
            <w:pPr>
              <w:pStyle w:val="TAL"/>
            </w:pPr>
            <w:r>
              <w:t>NF type</w:t>
            </w:r>
          </w:p>
        </w:tc>
      </w:tr>
      <w:tr w:rsidR="00C25D23"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C25D23" w:rsidRDefault="00C25D23" w:rsidP="00C25D23">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C25D23" w:rsidRDefault="00C25D23" w:rsidP="00C25D23">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C25D23" w:rsidRDefault="00C25D23" w:rsidP="00C25D23">
            <w:pPr>
              <w:pStyle w:val="TAL"/>
            </w:pP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451" w:name="_Toc25156481"/>
      <w:bookmarkStart w:id="4452" w:name="_Toc34124785"/>
      <w:bookmarkStart w:id="4453" w:name="_Toc43207911"/>
      <w:bookmarkStart w:id="4454" w:name="_Toc49857384"/>
      <w:bookmarkStart w:id="4455" w:name="_Toc56677225"/>
      <w:bookmarkStart w:id="4456" w:name="_Toc56691748"/>
      <w:bookmarkStart w:id="4457" w:name="_Toc56699012"/>
      <w:bookmarkStart w:id="4458" w:name="_Toc89035262"/>
      <w:bookmarkStart w:id="4459" w:name="_Toc89065060"/>
      <w:bookmarkStart w:id="4460" w:name="_Toc89180359"/>
      <w:bookmarkStart w:id="4461" w:name="_Toc97072038"/>
      <w:bookmarkStart w:id="4462" w:name="_Toc183523550"/>
      <w:r w:rsidRPr="003B2883">
        <w:rPr>
          <w:lang w:val="en-US"/>
        </w:rPr>
        <w:t>6.2.6.2</w:t>
      </w:r>
      <w:r w:rsidRPr="003B2883">
        <w:rPr>
          <w:lang w:val="en-US"/>
        </w:rPr>
        <w:tab/>
        <w:t>Structured data types</w:t>
      </w:r>
      <w:bookmarkEnd w:id="4451"/>
      <w:bookmarkEnd w:id="4452"/>
      <w:bookmarkEnd w:id="4453"/>
      <w:bookmarkEnd w:id="4454"/>
      <w:bookmarkEnd w:id="4455"/>
      <w:bookmarkEnd w:id="4456"/>
      <w:bookmarkEnd w:id="4457"/>
      <w:bookmarkEnd w:id="4458"/>
      <w:bookmarkEnd w:id="4459"/>
      <w:bookmarkEnd w:id="4460"/>
      <w:bookmarkEnd w:id="4461"/>
      <w:bookmarkEnd w:id="4462"/>
    </w:p>
    <w:p w14:paraId="0BA4267E" w14:textId="77777777" w:rsidR="00602AC0" w:rsidRPr="003B2883" w:rsidRDefault="00602AC0" w:rsidP="00602AC0">
      <w:pPr>
        <w:pStyle w:val="Heading5"/>
      </w:pPr>
      <w:bookmarkStart w:id="4463" w:name="_Toc25156482"/>
      <w:bookmarkStart w:id="4464" w:name="_Toc34124786"/>
      <w:bookmarkStart w:id="4465" w:name="_Toc43207912"/>
      <w:bookmarkStart w:id="4466" w:name="_Toc49857385"/>
      <w:bookmarkStart w:id="4467" w:name="_Toc56677226"/>
      <w:bookmarkStart w:id="4468" w:name="_Toc56691749"/>
      <w:bookmarkStart w:id="4469" w:name="_Toc56699013"/>
      <w:bookmarkStart w:id="4470" w:name="_Toc89035263"/>
      <w:bookmarkStart w:id="4471" w:name="_Toc89065061"/>
      <w:bookmarkStart w:id="4472" w:name="_Toc89180360"/>
      <w:bookmarkStart w:id="4473" w:name="_Toc97072039"/>
      <w:bookmarkStart w:id="4474" w:name="_Toc183523551"/>
      <w:r w:rsidRPr="003B2883">
        <w:t>6.2.6.2.1</w:t>
      </w:r>
      <w:r w:rsidRPr="003B2883">
        <w:tab/>
        <w:t>Introduction</w:t>
      </w:r>
      <w:bookmarkEnd w:id="4463"/>
      <w:bookmarkEnd w:id="4464"/>
      <w:bookmarkEnd w:id="4465"/>
      <w:bookmarkEnd w:id="4466"/>
      <w:bookmarkEnd w:id="4467"/>
      <w:bookmarkEnd w:id="4468"/>
      <w:bookmarkEnd w:id="4469"/>
      <w:bookmarkEnd w:id="4470"/>
      <w:bookmarkEnd w:id="4471"/>
      <w:bookmarkEnd w:id="4472"/>
      <w:bookmarkEnd w:id="4473"/>
      <w:bookmarkEnd w:id="4474"/>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475" w:name="_Toc25156483"/>
      <w:bookmarkStart w:id="4476" w:name="_Toc34124787"/>
      <w:bookmarkStart w:id="4477" w:name="_Toc43207913"/>
      <w:bookmarkStart w:id="4478" w:name="_Toc49857386"/>
      <w:bookmarkStart w:id="4479" w:name="_Toc56677227"/>
      <w:bookmarkStart w:id="4480" w:name="_Toc56691750"/>
      <w:bookmarkStart w:id="4481" w:name="_Toc56699014"/>
      <w:bookmarkStart w:id="4482" w:name="_Toc89035264"/>
      <w:bookmarkStart w:id="4483" w:name="_Toc89065062"/>
      <w:bookmarkStart w:id="4484" w:name="_Toc89180361"/>
      <w:bookmarkStart w:id="4485" w:name="_Toc97072040"/>
      <w:bookmarkStart w:id="4486" w:name="_Toc183523552"/>
      <w:r w:rsidRPr="003B2883">
        <w:lastRenderedPageBreak/>
        <w:t>6.2.6.2.2</w:t>
      </w:r>
      <w:r w:rsidRPr="003B2883">
        <w:tab/>
        <w:t>Type: AmfEventSubscription</w:t>
      </w:r>
      <w:bookmarkEnd w:id="4475"/>
      <w:bookmarkEnd w:id="4476"/>
      <w:bookmarkEnd w:id="4477"/>
      <w:bookmarkEnd w:id="4478"/>
      <w:bookmarkEnd w:id="4479"/>
      <w:bookmarkEnd w:id="4480"/>
      <w:bookmarkEnd w:id="4481"/>
      <w:bookmarkEnd w:id="4482"/>
      <w:bookmarkEnd w:id="4483"/>
      <w:bookmarkEnd w:id="4484"/>
      <w:bookmarkEnd w:id="4485"/>
      <w:bookmarkEnd w:id="4486"/>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77777777" w:rsidR="00EE68E3" w:rsidRPr="003B2883" w:rsidRDefault="00EE68E3"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77777777" w:rsidR="00EE68E3" w:rsidRPr="003B2883" w:rsidRDefault="00EE68E3" w:rsidP="001D4998">
            <w:pPr>
              <w:pStyle w:val="TAL"/>
              <w:rPr>
                <w:noProof/>
              </w:rPr>
            </w:pPr>
            <w:r w:rsidRPr="003B2883">
              <w:rPr>
                <w:noProof/>
              </w:rPr>
              <w:t>(NOTE 3).</w:t>
            </w:r>
            <w:r w:rsidRPr="003B2883">
              <w:t>.</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B169C5D" w14:textId="77777777" w:rsidR="00EE68E3" w:rsidRPr="003B2883" w:rsidRDefault="00EE68E3" w:rsidP="001D4998">
            <w:pPr>
              <w:pStyle w:val="TAL"/>
              <w:rPr>
                <w:rFonts w:cs="Arial"/>
                <w:szCs w:val="18"/>
              </w:rPr>
            </w:pPr>
            <w:r w:rsidRPr="003B2883">
              <w:t>Subscription</w:t>
            </w:r>
            <w:r w:rsidRPr="003B2883">
              <w:rPr>
                <w:noProof/>
              </w:rPr>
              <w:t xml:space="preserve"> Permanent Identifier</w:t>
            </w:r>
            <w:r w:rsidRPr="003B2883">
              <w:t xml:space="preserve"> (NOTE 2)</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lastRenderedPageBreak/>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77777777" w:rsidR="009B7E56" w:rsidRPr="003B2883" w:rsidRDefault="009B7E56" w:rsidP="009B7E56">
            <w:pPr>
              <w:pStyle w:val="TAL"/>
              <w:rPr>
                <w:rFonts w:cs="Arial"/>
                <w:szCs w:val="18"/>
              </w:rPr>
            </w:pPr>
            <w:r w:rsidRPr="003B2883">
              <w:rPr>
                <w:lang w:eastAsia="zh-CN"/>
              </w:rPr>
              <w:t>Generic Public Subscription Identifier (NOTE 2)</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44A5C65D" w14:textId="77777777" w:rsidR="009B7E56" w:rsidRPr="003B2883" w:rsidRDefault="009B7E56" w:rsidP="009B7E56">
            <w:pPr>
              <w:pStyle w:val="TAL"/>
              <w:rPr>
                <w:lang w:eastAsia="zh-CN"/>
              </w:rPr>
            </w:pPr>
            <w:r w:rsidRPr="003B2883">
              <w:rPr>
                <w:rFonts w:cs="Arial"/>
                <w:szCs w:val="18"/>
              </w:rPr>
              <w:t>Permanent Equipment Identifier (NOTE 2)</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9B7E56"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9B7E56" w:rsidRPr="003B2883" w:rsidRDefault="009B7E56" w:rsidP="009B7E56">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9B7E56" w:rsidRPr="003B2883" w:rsidRDefault="009B7E56" w:rsidP="009B7E56">
            <w:pPr>
              <w:pStyle w:val="TAN"/>
            </w:pPr>
            <w:r w:rsidRPr="003B2883">
              <w:t>NOTE 2:</w:t>
            </w:r>
            <w:r w:rsidRPr="003B2883">
              <w:tab/>
              <w:t>Either information about a single UE (i.e. SUPI, GPSI, PEI) or groupId, or anyUE set to "TRUE" shall be included.</w:t>
            </w:r>
          </w:p>
          <w:p w14:paraId="4E11CB02" w14:textId="77777777" w:rsidR="009B7E56" w:rsidRPr="003B2883" w:rsidRDefault="009B7E56" w:rsidP="009B7E56">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9B7E56" w:rsidRPr="003B2883" w:rsidRDefault="009B7E56" w:rsidP="009B7E56">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487" w:name="_Toc25156484"/>
      <w:bookmarkStart w:id="4488" w:name="_Toc34124788"/>
      <w:bookmarkStart w:id="4489" w:name="_Toc43207914"/>
      <w:bookmarkStart w:id="4490" w:name="_Toc49857387"/>
      <w:bookmarkStart w:id="4491" w:name="_Toc56677228"/>
      <w:bookmarkStart w:id="4492" w:name="_Toc56691751"/>
      <w:bookmarkStart w:id="4493" w:name="_Toc56699015"/>
      <w:bookmarkStart w:id="4494" w:name="_Toc89035265"/>
      <w:bookmarkStart w:id="4495" w:name="_Toc89065063"/>
      <w:bookmarkStart w:id="4496" w:name="_Toc89180362"/>
      <w:bookmarkStart w:id="4497" w:name="_Toc97072041"/>
      <w:bookmarkStart w:id="4498" w:name="_Toc183523553"/>
      <w:r w:rsidRPr="003B2883">
        <w:lastRenderedPageBreak/>
        <w:t>6.2.6.2.3</w:t>
      </w:r>
      <w:r w:rsidRPr="003B2883">
        <w:tab/>
        <w:t>Type: AmfEvent</w:t>
      </w:r>
      <w:bookmarkEnd w:id="4487"/>
      <w:bookmarkEnd w:id="4488"/>
      <w:bookmarkEnd w:id="4489"/>
      <w:bookmarkEnd w:id="4490"/>
      <w:bookmarkEnd w:id="4491"/>
      <w:bookmarkEnd w:id="4492"/>
      <w:bookmarkEnd w:id="4493"/>
      <w:bookmarkEnd w:id="4494"/>
      <w:bookmarkEnd w:id="4495"/>
      <w:bookmarkEnd w:id="4496"/>
      <w:bookmarkEnd w:id="4497"/>
      <w:bookmarkEnd w:id="4498"/>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3AF3C744" w:rsidR="00F70AA6" w:rsidRDefault="00C14860" w:rsidP="001D4998">
            <w:pPr>
              <w:pStyle w:val="TAL"/>
              <w:rPr>
                <w:rFonts w:cs="Arial"/>
                <w:szCs w:val="18"/>
              </w:rPr>
            </w:pPr>
            <w:r>
              <w:rPr>
                <w:rFonts w:cs="Arial"/>
                <w:szCs w:val="18"/>
              </w:rPr>
              <w:t xml:space="preserve">When the subscribing NF subscribes on behalf of another NF, the IERSR feature controls whether or not an immediate report is sent within the subscribe response message or within a notification request message (see </w:t>
            </w:r>
            <w:r w:rsidR="00B95277">
              <w:rPr>
                <w:rFonts w:cs="Arial"/>
                <w:szCs w:val="18"/>
              </w:rPr>
              <w:t>clause 5</w:t>
            </w:r>
            <w:r>
              <w:rPr>
                <w:rFonts w:cs="Arial"/>
                <w:szCs w:val="18"/>
              </w:rPr>
              <w:t>.3.2.2.2).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lastRenderedPageBreak/>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499"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499"/>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77777777" w:rsidR="00F27EB5" w:rsidRDefault="00F27EB5"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77777777" w:rsidR="00F27EB5" w:rsidRDefault="00F27EB5"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500"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500"/>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lastRenderedPageBreak/>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501"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501"/>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lastRenderedPageBreak/>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233D196C" w:rsidR="00B80AD9" w:rsidRDefault="00B80AD9" w:rsidP="00B80AD9">
            <w:pPr>
              <w:pStyle w:val="TAL"/>
            </w:pPr>
            <w:r>
              <w:t>When present, this IE shall indicate the 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B89FCC3" w:rsidR="00245AD6" w:rsidRDefault="00245AD6" w:rsidP="00245AD6">
            <w:pPr>
              <w:pStyle w:val="TAL"/>
            </w:pPr>
            <w:r>
              <w:t>When present, this IE shall indicate the timestamp 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CB38ED"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CB38ED" w:rsidRDefault="00CB38ED" w:rsidP="00C11D0D">
            <w:pPr>
              <w:pStyle w:val="TAN"/>
            </w:pPr>
            <w:r w:rsidRPr="003B2883">
              <w:t>NOTE</w:t>
            </w:r>
            <w:r>
              <w:t xml:space="preserve"> 1</w:t>
            </w:r>
            <w:r w:rsidRPr="003B2883">
              <w:t>:</w:t>
            </w:r>
            <w:r w:rsidRPr="003B2883">
              <w:tab/>
              <w:t xml:space="preserve">The </w:t>
            </w:r>
            <w:r w:rsidR="00FA04EA">
              <w:t>requested</w:t>
            </w:r>
            <w:r w:rsidR="00FA04EA" w:rsidRPr="003B2883">
              <w:t xml:space="preserve"> </w:t>
            </w:r>
            <w:r w:rsidRPr="003B2883">
              <w:t xml:space="preserve">value of the location is the last known location </w:t>
            </w:r>
            <w:r w:rsidR="00B86B7C">
              <w:t xml:space="preserve">(i.e. age of location may be greater than zero) </w:t>
            </w:r>
            <w:r w:rsidRPr="003B2883">
              <w:t xml:space="preserve">if the immediate </w:t>
            </w:r>
            <w:r w:rsidR="00B86B7C">
              <w:t>Flag is set to true</w:t>
            </w:r>
            <w:r w:rsidRPr="003B2883">
              <w:t xml:space="preserve">. An NF Service Consumer </w:t>
            </w:r>
            <w:r w:rsidR="00985B6B">
              <w:t>requesting</w:t>
            </w:r>
            <w:r w:rsidRPr="003B2883">
              <w:t xml:space="preserve"> to receive the current location </w:t>
            </w:r>
            <w:r w:rsidR="00A87986">
              <w:t xml:space="preserve">(i.e. age of location equal to zero) </w:t>
            </w:r>
            <w:r w:rsidRPr="003B2883">
              <w:t>shall not set the immediateFlag to true when subscribing to a location event report.</w:t>
            </w:r>
          </w:p>
          <w:p w14:paraId="6C5E98FD" w14:textId="77777777" w:rsidR="00CB38ED" w:rsidRDefault="00CB38ED" w:rsidP="00C11D0D">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CB38ED" w:rsidRDefault="00CB38ED" w:rsidP="00C11D0D">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CB38ED" w:rsidRDefault="00CB38ED" w:rsidP="00CB38ED">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CB38ED" w:rsidRPr="003B2883" w:rsidRDefault="00CB38ED" w:rsidP="00C11D0D">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502" w:name="_Toc25156485"/>
      <w:bookmarkStart w:id="4503" w:name="_Toc34124789"/>
      <w:bookmarkStart w:id="4504" w:name="_Toc43207915"/>
      <w:bookmarkStart w:id="4505" w:name="_Toc49857388"/>
      <w:bookmarkStart w:id="4506" w:name="_Toc56677229"/>
      <w:bookmarkStart w:id="4507" w:name="_Toc56691752"/>
      <w:bookmarkStart w:id="4508" w:name="_Toc56699016"/>
      <w:bookmarkStart w:id="4509" w:name="_Toc89035266"/>
      <w:bookmarkStart w:id="4510" w:name="_Toc89065064"/>
      <w:bookmarkStart w:id="4511" w:name="_Toc89180363"/>
      <w:bookmarkStart w:id="4512" w:name="_Toc97072042"/>
      <w:bookmarkStart w:id="4513" w:name="_Toc183523554"/>
      <w:r w:rsidRPr="003B2883">
        <w:lastRenderedPageBreak/>
        <w:t>6.2.6.2.4</w:t>
      </w:r>
      <w:r w:rsidRPr="003B2883">
        <w:tab/>
        <w:t>Type: AmfEventNotification</w:t>
      </w:r>
      <w:bookmarkEnd w:id="4502"/>
      <w:bookmarkEnd w:id="4503"/>
      <w:bookmarkEnd w:id="4504"/>
      <w:bookmarkEnd w:id="4505"/>
      <w:bookmarkEnd w:id="4506"/>
      <w:bookmarkEnd w:id="4507"/>
      <w:bookmarkEnd w:id="4508"/>
      <w:bookmarkEnd w:id="4509"/>
      <w:bookmarkEnd w:id="4510"/>
      <w:bookmarkEnd w:id="4511"/>
      <w:bookmarkEnd w:id="4512"/>
      <w:bookmarkEnd w:id="4513"/>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514" w:name="_Toc25156486"/>
      <w:bookmarkStart w:id="4515" w:name="_Toc34124790"/>
      <w:bookmarkStart w:id="4516" w:name="_Toc43207916"/>
      <w:bookmarkStart w:id="4517" w:name="_Toc49857389"/>
      <w:bookmarkStart w:id="4518" w:name="_Toc56677230"/>
      <w:bookmarkStart w:id="4519" w:name="_Toc56691753"/>
      <w:bookmarkStart w:id="4520" w:name="_Toc56699017"/>
      <w:bookmarkStart w:id="4521" w:name="_Toc89035267"/>
      <w:bookmarkStart w:id="4522" w:name="_Toc89065065"/>
      <w:bookmarkStart w:id="4523" w:name="_Toc89180364"/>
      <w:bookmarkStart w:id="4524" w:name="_Toc97072043"/>
      <w:bookmarkStart w:id="4525" w:name="_Toc183523555"/>
      <w:r w:rsidRPr="003B2883">
        <w:lastRenderedPageBreak/>
        <w:t>6.2.6.2.5</w:t>
      </w:r>
      <w:r w:rsidRPr="003B2883">
        <w:tab/>
        <w:t>Type: AmfEventReport</w:t>
      </w:r>
      <w:bookmarkEnd w:id="4514"/>
      <w:bookmarkEnd w:id="4515"/>
      <w:bookmarkEnd w:id="4516"/>
      <w:bookmarkEnd w:id="4517"/>
      <w:bookmarkEnd w:id="4518"/>
      <w:bookmarkEnd w:id="4519"/>
      <w:bookmarkEnd w:id="4520"/>
      <w:bookmarkEnd w:id="4521"/>
      <w:bookmarkEnd w:id="4522"/>
      <w:bookmarkEnd w:id="4523"/>
      <w:bookmarkEnd w:id="4524"/>
      <w:bookmarkEnd w:id="4525"/>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77777777"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526"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526"/>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6A374B2"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DE0AB6">
              <w:rPr>
                <w:rFonts w:cs="Arial"/>
                <w:szCs w:val="18"/>
              </w:rPr>
              <w:t xml:space="preserve"> (NOTE </w:t>
            </w:r>
            <w:r w:rsidR="003F7E79">
              <w:rPr>
                <w:rFonts w:cs="Arial"/>
                <w:szCs w:val="18"/>
              </w:rPr>
              <w:t>3</w:t>
            </w:r>
            <w:r w:rsidR="00DE0AB6">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38D7289B"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4DFE7FB1"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377595A6" w14:textId="54EA6099" w:rsidR="00DE0AB6" w:rsidRDefault="00DE0AB6" w:rsidP="001D4998">
            <w:pPr>
              <w:pStyle w:val="TAL"/>
              <w:rPr>
                <w:lang w:eastAsia="ko-KR"/>
              </w:rPr>
            </w:pPr>
            <w:r>
              <w:rPr>
                <w:lang w:eastAsia="ko-KR"/>
              </w:rPr>
              <w:t xml:space="preserve">(NOTE </w:t>
            </w:r>
            <w:r w:rsidR="003F7E79">
              <w:rPr>
                <w:lang w:eastAsia="ko-KR"/>
              </w:rPr>
              <w:t>3</w:t>
            </w:r>
            <w:r>
              <w:rPr>
                <w:lang w:eastAsia="ko-KR"/>
              </w:rPr>
              <w:t>)</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376CA545"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lastRenderedPageBreak/>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6FC38888"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lastRenderedPageBreak/>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67732D81" w:rsidR="008C335A" w:rsidRPr="00C0212A" w:rsidRDefault="008C335A" w:rsidP="005F771F">
            <w:pPr>
              <w:pStyle w:val="TAL"/>
              <w:rPr>
                <w:lang w:eastAsia="zh-CN"/>
              </w:rPr>
            </w:pPr>
            <w:r w:rsidRPr="005F771F">
              <w:t>This IE shall be present if multiple SUPIs and / or GPSIs need to be included and the subscribing NF indicated support of the ENA feature.</w:t>
            </w:r>
          </w:p>
          <w:p w14:paraId="2D85D1A0" w14:textId="140609BC" w:rsidR="00164CD5" w:rsidRDefault="008C335A" w:rsidP="00164CD5">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1717A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1717A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164CD5">
              <w:rPr>
                <w:rFonts w:cs="Arial"/>
                <w:szCs w:val="18"/>
                <w:lang w:eastAsia="zh-CN"/>
              </w:rPr>
              <w:t xml:space="preserve">, e.g., </w:t>
            </w:r>
            <w:r w:rsidR="00164CD5">
              <w:t>in a report of "</w:t>
            </w:r>
            <w:r w:rsidR="00164CD5" w:rsidRPr="003B2883">
              <w:t>UES_IN_AREA_REPORT</w:t>
            </w:r>
            <w:r w:rsidR="00164CD5">
              <w:t>"</w:t>
            </w:r>
            <w:r w:rsidR="00164CD5" w:rsidRPr="003B2883">
              <w:t xml:space="preserve"> event type</w:t>
            </w:r>
            <w:r w:rsidRPr="00690A26">
              <w:rPr>
                <w:rFonts w:cs="Arial" w:hint="eastAsia"/>
                <w:szCs w:val="18"/>
                <w:lang w:eastAsia="zh-CN"/>
              </w:rPr>
              <w:t>.</w:t>
            </w:r>
          </w:p>
          <w:p w14:paraId="710B6A03" w14:textId="636B72F0" w:rsidR="008C335A" w:rsidRPr="003B2883" w:rsidRDefault="00164CD5" w:rsidP="00164CD5">
            <w:pPr>
              <w:pStyle w:val="TAL"/>
              <w:rPr>
                <w:rFonts w:cs="Arial"/>
                <w:szCs w:val="18"/>
                <w:lang w:eastAsia="zh-CN"/>
              </w:rPr>
            </w:pPr>
            <w:r>
              <w:rPr>
                <w:rFonts w:cs="Arial"/>
                <w:szCs w:val="18"/>
                <w:lang w:eastAsia="zh-CN"/>
              </w:rPr>
              <w:t xml:space="preserve">(NOTE </w:t>
            </w:r>
            <w:r w:rsidR="003F7E79">
              <w:rPr>
                <w:rFonts w:cs="Arial"/>
                <w:szCs w:val="18"/>
                <w:lang w:eastAsia="zh-CN"/>
              </w:rPr>
              <w:t>3</w:t>
            </w:r>
            <w:r>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lastRenderedPageBreak/>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27BB0ADA" w14:textId="77777777" w:rsidR="00913A60" w:rsidRDefault="00913A60" w:rsidP="00C11D0D">
            <w:pPr>
              <w:pStyle w:val="TAN"/>
            </w:pPr>
            <w:r>
              <w:t>NOTE 2:</w:t>
            </w:r>
            <w:r>
              <w:tab/>
              <w:t>The items shall be listed in descending order by the value of "duration" attribute.</w:t>
            </w:r>
          </w:p>
          <w:p w14:paraId="199CB3CC" w14:textId="32C86C28" w:rsidR="00304B14" w:rsidRPr="003B2883" w:rsidRDefault="00304B14" w:rsidP="00C11D0D">
            <w:pPr>
              <w:pStyle w:val="TAN"/>
            </w:pPr>
            <w:r>
              <w:t>NOTE 3:</w:t>
            </w:r>
            <w:r>
              <w:tab/>
            </w:r>
            <w:r w:rsidR="003F7E79">
              <w:t>When a subscription for "</w:t>
            </w:r>
            <w:r w:rsidR="003F7E79" w:rsidRPr="003B2883">
              <w:t>PRESENCE_IN_AOI_REPORT</w:t>
            </w:r>
            <w:r w:rsidR="003F7E79">
              <w:t xml:space="preserve">" event targets any UE but no UE is "IN" the AOI when the AMF generats the first notification (e.g. for one-time reporting or for the first notification for continusouly reporting), the </w:t>
            </w:r>
            <w:r w:rsidR="003F7E79" w:rsidRPr="003B2883">
              <w:rPr>
                <w:rFonts w:hint="eastAsia"/>
              </w:rPr>
              <w:t>anyUe</w:t>
            </w:r>
            <w:r w:rsidR="003F7E79">
              <w:t xml:space="preserve"> IE shall be present with the value true and IEs indicating UE IDs (Supi, Gpsi, Pei and </w:t>
            </w:r>
            <w:r w:rsidR="003F7E79" w:rsidRPr="00BF2A7E">
              <w:t>ueIdExtList</w:t>
            </w:r>
            <w:r w:rsidR="003F7E79">
              <w:t xml:space="preserve">) shall not be present; the </w:t>
            </w:r>
            <w:r w:rsidR="003F7E79" w:rsidRPr="003B2883">
              <w:t>areaList</w:t>
            </w:r>
            <w:r w:rsidR="003F7E79">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527" w:name="_Toc25156487"/>
      <w:bookmarkStart w:id="4528" w:name="_Toc34124791"/>
      <w:bookmarkStart w:id="4529" w:name="_Toc43207917"/>
      <w:bookmarkStart w:id="4530" w:name="_Toc49857390"/>
      <w:bookmarkStart w:id="4531" w:name="_Toc56677231"/>
      <w:bookmarkStart w:id="4532" w:name="_Toc56691754"/>
      <w:bookmarkStart w:id="4533" w:name="_Toc56699018"/>
      <w:bookmarkStart w:id="4534" w:name="_Toc89035268"/>
      <w:bookmarkStart w:id="4535" w:name="_Toc89065066"/>
      <w:bookmarkStart w:id="4536" w:name="_Toc89180365"/>
      <w:bookmarkStart w:id="4537" w:name="_Toc97072044"/>
      <w:bookmarkStart w:id="4538" w:name="_Toc183523556"/>
      <w:r w:rsidRPr="003B2883">
        <w:lastRenderedPageBreak/>
        <w:t>6.2.6.2.6</w:t>
      </w:r>
      <w:r w:rsidRPr="003B2883">
        <w:tab/>
        <w:t>Type: AmfEventMode</w:t>
      </w:r>
      <w:bookmarkEnd w:id="4527"/>
      <w:bookmarkEnd w:id="4528"/>
      <w:bookmarkEnd w:id="4529"/>
      <w:bookmarkEnd w:id="4530"/>
      <w:bookmarkEnd w:id="4531"/>
      <w:bookmarkEnd w:id="4532"/>
      <w:bookmarkEnd w:id="4533"/>
      <w:bookmarkEnd w:id="4534"/>
      <w:bookmarkEnd w:id="4535"/>
      <w:bookmarkEnd w:id="4536"/>
      <w:bookmarkEnd w:id="4537"/>
      <w:bookmarkEnd w:id="4538"/>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539"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539"/>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77777777" w:rsidR="007102BE" w:rsidRDefault="007102BE"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411F0234" w14:textId="77777777" w:rsidR="007102BE" w:rsidRPr="003B2883" w:rsidRDefault="007102B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lastRenderedPageBreak/>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8076E5" w:rsidRPr="003B2883" w14:paraId="07129455" w14:textId="077564FE" w:rsidTr="008B40A8">
        <w:trPr>
          <w:jc w:val="center"/>
        </w:trPr>
        <w:tc>
          <w:tcPr>
            <w:tcW w:w="8359" w:type="dxa"/>
            <w:gridSpan w:val="5"/>
            <w:tcBorders>
              <w:top w:val="single" w:sz="4" w:space="0" w:color="auto"/>
              <w:left w:val="single" w:sz="4" w:space="0" w:color="auto"/>
              <w:bottom w:val="single" w:sz="4" w:space="0" w:color="auto"/>
              <w:right w:val="single" w:sz="4" w:space="0" w:color="auto"/>
            </w:tcBorders>
          </w:tcPr>
          <w:p w14:paraId="2595116D" w14:textId="77777777" w:rsidR="007102BE" w:rsidRDefault="007102BE" w:rsidP="007102BE">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62CA5458" w14:textId="3CDE6565" w:rsidR="007102BE" w:rsidRPr="001837A9" w:rsidRDefault="007102BE" w:rsidP="007102BE">
            <w:pPr>
              <w:pStyle w:val="TAN"/>
            </w:pPr>
            <w:r>
              <w:t>NOTE 2:</w:t>
            </w:r>
            <w:r w:rsidRPr="003B2883">
              <w:tab/>
            </w:r>
            <w:r w:rsidR="006302F6">
              <w:t>See NOTE 2 of Table </w:t>
            </w:r>
            <w:r w:rsidR="006302F6" w:rsidRPr="003B2883">
              <w:t>6.2.6.2.3-1</w:t>
            </w:r>
            <w:r w:rsidR="006302F6">
              <w:t xml:space="preserve"> regarding the precedence between maxReports in AmfEvent and maxReports in this attribute</w:t>
            </w:r>
            <w:r>
              <w:t>.</w:t>
            </w:r>
          </w:p>
        </w:tc>
        <w:tc>
          <w:tcPr>
            <w:tcW w:w="1275" w:type="dxa"/>
            <w:tcBorders>
              <w:top w:val="single" w:sz="4" w:space="0" w:color="auto"/>
              <w:left w:val="single" w:sz="4" w:space="0" w:color="auto"/>
              <w:bottom w:val="single" w:sz="4" w:space="0" w:color="auto"/>
              <w:right w:val="single" w:sz="4" w:space="0" w:color="auto"/>
            </w:tcBorders>
          </w:tcPr>
          <w:p w14:paraId="3DB01919" w14:textId="77777777" w:rsidR="007102BE" w:rsidRDefault="007102BE" w:rsidP="007102BE">
            <w:pPr>
              <w:pStyle w:val="TAN"/>
            </w:pP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540" w:name="_Toc25156488"/>
      <w:bookmarkStart w:id="4541" w:name="_Toc34124792"/>
      <w:bookmarkStart w:id="4542" w:name="_Toc43207918"/>
      <w:bookmarkStart w:id="4543" w:name="_Toc49857391"/>
      <w:bookmarkStart w:id="4544" w:name="_Toc56677232"/>
      <w:bookmarkStart w:id="4545" w:name="_Toc56691755"/>
      <w:bookmarkStart w:id="4546" w:name="_Toc56699019"/>
      <w:bookmarkStart w:id="4547" w:name="_Toc89035269"/>
      <w:bookmarkStart w:id="4548" w:name="_Toc89065067"/>
      <w:bookmarkStart w:id="4549" w:name="_Toc89180366"/>
      <w:bookmarkStart w:id="4550" w:name="_Toc97072045"/>
      <w:bookmarkStart w:id="4551" w:name="_Toc183523557"/>
      <w:r w:rsidRPr="003B2883">
        <w:t>6.2.6.2.7</w:t>
      </w:r>
      <w:r w:rsidRPr="003B2883">
        <w:tab/>
        <w:t>Type: AmfEventState</w:t>
      </w:r>
      <w:bookmarkEnd w:id="4540"/>
      <w:bookmarkEnd w:id="4541"/>
      <w:bookmarkEnd w:id="4542"/>
      <w:bookmarkEnd w:id="4543"/>
      <w:bookmarkEnd w:id="4544"/>
      <w:bookmarkEnd w:id="4545"/>
      <w:bookmarkEnd w:id="4546"/>
      <w:bookmarkEnd w:id="4547"/>
      <w:bookmarkEnd w:id="4548"/>
      <w:bookmarkEnd w:id="4549"/>
      <w:bookmarkEnd w:id="4550"/>
      <w:bookmarkEnd w:id="4551"/>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552" w:name="_Toc25156489"/>
      <w:bookmarkStart w:id="4553" w:name="_Toc34124793"/>
      <w:bookmarkStart w:id="4554" w:name="_Toc43207919"/>
      <w:bookmarkStart w:id="4555" w:name="_Toc49857392"/>
      <w:bookmarkStart w:id="4556" w:name="_Toc56677233"/>
      <w:bookmarkStart w:id="4557" w:name="_Toc56691756"/>
      <w:bookmarkStart w:id="4558" w:name="_Toc56699020"/>
      <w:bookmarkStart w:id="4559" w:name="_Toc89035270"/>
      <w:bookmarkStart w:id="4560" w:name="_Toc89065068"/>
      <w:bookmarkStart w:id="4561" w:name="_Toc89180367"/>
      <w:bookmarkStart w:id="4562" w:name="_Toc97072046"/>
      <w:bookmarkStart w:id="4563" w:name="_Toc183523558"/>
      <w:r w:rsidRPr="003B2883">
        <w:t>6.2.6.2.8</w:t>
      </w:r>
      <w:r w:rsidRPr="003B2883">
        <w:tab/>
        <w:t>Type: RmInfo</w:t>
      </w:r>
      <w:bookmarkEnd w:id="4552"/>
      <w:bookmarkEnd w:id="4553"/>
      <w:bookmarkEnd w:id="4554"/>
      <w:bookmarkEnd w:id="4555"/>
      <w:bookmarkEnd w:id="4556"/>
      <w:bookmarkEnd w:id="4557"/>
      <w:bookmarkEnd w:id="4558"/>
      <w:bookmarkEnd w:id="4559"/>
      <w:bookmarkEnd w:id="4560"/>
      <w:bookmarkEnd w:id="4561"/>
      <w:bookmarkEnd w:id="4562"/>
      <w:bookmarkEnd w:id="4563"/>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4564" w:name="_Toc25156490"/>
      <w:bookmarkStart w:id="4565" w:name="_Toc34124794"/>
      <w:bookmarkStart w:id="4566" w:name="_Toc43207920"/>
      <w:bookmarkStart w:id="4567" w:name="_Toc49857393"/>
      <w:bookmarkStart w:id="4568" w:name="_Toc56677234"/>
      <w:bookmarkStart w:id="4569" w:name="_Toc56691757"/>
      <w:bookmarkStart w:id="4570" w:name="_Toc56699021"/>
      <w:bookmarkStart w:id="4571" w:name="_Toc89035271"/>
      <w:bookmarkStart w:id="4572" w:name="_Toc89065069"/>
      <w:bookmarkStart w:id="4573" w:name="_Toc89180368"/>
      <w:bookmarkStart w:id="4574" w:name="_Toc97072047"/>
      <w:bookmarkStart w:id="4575" w:name="_Toc183523559"/>
      <w:r w:rsidRPr="003B2883">
        <w:t>6.2.6.2.9</w:t>
      </w:r>
      <w:r w:rsidRPr="003B2883">
        <w:tab/>
        <w:t>Type: CmInfo</w:t>
      </w:r>
      <w:bookmarkEnd w:id="4564"/>
      <w:bookmarkEnd w:id="4565"/>
      <w:bookmarkEnd w:id="4566"/>
      <w:bookmarkEnd w:id="4567"/>
      <w:bookmarkEnd w:id="4568"/>
      <w:bookmarkEnd w:id="4569"/>
      <w:bookmarkEnd w:id="4570"/>
      <w:bookmarkEnd w:id="4571"/>
      <w:bookmarkEnd w:id="4572"/>
      <w:bookmarkEnd w:id="4573"/>
      <w:bookmarkEnd w:id="4574"/>
      <w:bookmarkEnd w:id="4575"/>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4576" w:name="_Toc25156491"/>
      <w:bookmarkStart w:id="4577" w:name="_Toc34124795"/>
      <w:bookmarkStart w:id="4578" w:name="_Toc43207921"/>
      <w:bookmarkStart w:id="4579" w:name="_Toc49857394"/>
      <w:bookmarkStart w:id="4580" w:name="_Toc56677235"/>
      <w:bookmarkStart w:id="4581" w:name="_Toc56691758"/>
      <w:bookmarkStart w:id="4582" w:name="_Toc56699022"/>
      <w:bookmarkStart w:id="4583" w:name="_Toc89035272"/>
      <w:bookmarkStart w:id="4584" w:name="_Toc89065070"/>
      <w:bookmarkStart w:id="4585" w:name="_Toc89180369"/>
      <w:bookmarkStart w:id="4586" w:name="_Toc97072048"/>
      <w:bookmarkStart w:id="4587" w:name="_Toc183523560"/>
      <w:r w:rsidRPr="003B2883">
        <w:t>6.2.6.2.10</w:t>
      </w:r>
      <w:r w:rsidRPr="003B2883">
        <w:tab/>
        <w:t>Void</w:t>
      </w:r>
      <w:bookmarkEnd w:id="4576"/>
      <w:bookmarkEnd w:id="4577"/>
      <w:bookmarkEnd w:id="4578"/>
      <w:bookmarkEnd w:id="4579"/>
      <w:bookmarkEnd w:id="4580"/>
      <w:bookmarkEnd w:id="4581"/>
      <w:bookmarkEnd w:id="4582"/>
      <w:bookmarkEnd w:id="4583"/>
      <w:bookmarkEnd w:id="4584"/>
      <w:bookmarkEnd w:id="4585"/>
      <w:bookmarkEnd w:id="4586"/>
      <w:bookmarkEnd w:id="4587"/>
    </w:p>
    <w:p w14:paraId="761E34C6" w14:textId="77777777" w:rsidR="00602AC0" w:rsidRPr="003B2883" w:rsidRDefault="00602AC0" w:rsidP="00602AC0"/>
    <w:p w14:paraId="7FDB81BE" w14:textId="77777777" w:rsidR="00602AC0" w:rsidRPr="003B2883" w:rsidRDefault="00602AC0" w:rsidP="00602AC0">
      <w:pPr>
        <w:pStyle w:val="Heading5"/>
      </w:pPr>
      <w:bookmarkStart w:id="4588" w:name="_Toc25156492"/>
      <w:bookmarkStart w:id="4589" w:name="_Toc34124796"/>
      <w:bookmarkStart w:id="4590" w:name="_Toc43207922"/>
      <w:bookmarkStart w:id="4591" w:name="_Toc49857395"/>
      <w:bookmarkStart w:id="4592" w:name="_Toc56677236"/>
      <w:bookmarkStart w:id="4593" w:name="_Toc56691759"/>
      <w:bookmarkStart w:id="4594" w:name="_Toc56699023"/>
      <w:bookmarkStart w:id="4595" w:name="_Toc89035273"/>
      <w:bookmarkStart w:id="4596" w:name="_Toc89065071"/>
      <w:bookmarkStart w:id="4597" w:name="_Toc89180370"/>
      <w:bookmarkStart w:id="4598" w:name="_Toc97072049"/>
      <w:bookmarkStart w:id="4599" w:name="_Toc183523561"/>
      <w:r w:rsidRPr="003B2883">
        <w:lastRenderedPageBreak/>
        <w:t>6.2.6.2.11</w:t>
      </w:r>
      <w:r w:rsidRPr="003B2883">
        <w:tab/>
        <w:t>Type: CommunicationFailure</w:t>
      </w:r>
      <w:bookmarkEnd w:id="4588"/>
      <w:bookmarkEnd w:id="4589"/>
      <w:bookmarkEnd w:id="4590"/>
      <w:bookmarkEnd w:id="4591"/>
      <w:bookmarkEnd w:id="4592"/>
      <w:bookmarkEnd w:id="4593"/>
      <w:bookmarkEnd w:id="4594"/>
      <w:bookmarkEnd w:id="4595"/>
      <w:bookmarkEnd w:id="4596"/>
      <w:bookmarkEnd w:id="4597"/>
      <w:bookmarkEnd w:id="4598"/>
      <w:bookmarkEnd w:id="4599"/>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4600" w:name="_Toc25156493"/>
      <w:bookmarkStart w:id="4601" w:name="_Toc34124797"/>
      <w:bookmarkStart w:id="4602" w:name="_Toc43207923"/>
      <w:bookmarkStart w:id="4603" w:name="_Toc49857396"/>
      <w:bookmarkStart w:id="4604" w:name="_Toc56677237"/>
      <w:bookmarkStart w:id="4605" w:name="_Toc56691760"/>
      <w:bookmarkStart w:id="4606" w:name="_Toc56699024"/>
      <w:bookmarkStart w:id="4607" w:name="_Toc89035274"/>
      <w:bookmarkStart w:id="4608" w:name="_Toc89065072"/>
      <w:bookmarkStart w:id="4609" w:name="_Toc89180371"/>
      <w:bookmarkStart w:id="4610" w:name="_Toc97072050"/>
      <w:bookmarkStart w:id="4611" w:name="_Toc183523562"/>
      <w:r w:rsidRPr="003B2883">
        <w:t>6.2.6.2.12</w:t>
      </w:r>
      <w:r w:rsidRPr="003B2883">
        <w:tab/>
        <w:t xml:space="preserve">Type: </w:t>
      </w:r>
      <w:r w:rsidRPr="003B2883">
        <w:rPr>
          <w:lang w:eastAsia="zh-CN"/>
        </w:rPr>
        <w:t>AmfCreateEventSubscription</w:t>
      </w:r>
      <w:bookmarkEnd w:id="4600"/>
      <w:bookmarkEnd w:id="4601"/>
      <w:bookmarkEnd w:id="4602"/>
      <w:bookmarkEnd w:id="4603"/>
      <w:bookmarkEnd w:id="4604"/>
      <w:bookmarkEnd w:id="4605"/>
      <w:bookmarkEnd w:id="4606"/>
      <w:bookmarkEnd w:id="4607"/>
      <w:bookmarkEnd w:id="4608"/>
      <w:bookmarkEnd w:id="4609"/>
      <w:bookmarkEnd w:id="4610"/>
      <w:bookmarkEnd w:id="4611"/>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4A86633D"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2A4809FB"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4612" w:name="_Toc25156494"/>
      <w:bookmarkStart w:id="4613" w:name="_Toc34124798"/>
      <w:bookmarkStart w:id="4614" w:name="_Toc43207924"/>
      <w:bookmarkStart w:id="4615" w:name="_Toc49857397"/>
      <w:bookmarkStart w:id="4616" w:name="_Toc56677238"/>
      <w:bookmarkStart w:id="4617" w:name="_Toc56691761"/>
      <w:bookmarkStart w:id="4618" w:name="_Toc56699025"/>
      <w:bookmarkStart w:id="4619" w:name="_Toc89035275"/>
      <w:bookmarkStart w:id="4620" w:name="_Toc89065073"/>
      <w:bookmarkStart w:id="4621" w:name="_Toc89180372"/>
      <w:bookmarkStart w:id="4622" w:name="_Toc97072051"/>
      <w:bookmarkStart w:id="4623" w:name="_Toc183523563"/>
      <w:r w:rsidRPr="003B2883">
        <w:t>6.2.6.2.13</w:t>
      </w:r>
      <w:r w:rsidRPr="003B2883">
        <w:tab/>
        <w:t xml:space="preserve">Type: </w:t>
      </w:r>
      <w:r w:rsidRPr="003B2883">
        <w:rPr>
          <w:lang w:eastAsia="zh-CN"/>
        </w:rPr>
        <w:t>AmfCreatedEventSubscription</w:t>
      </w:r>
      <w:bookmarkEnd w:id="4612"/>
      <w:bookmarkEnd w:id="4613"/>
      <w:bookmarkEnd w:id="4614"/>
      <w:bookmarkEnd w:id="4615"/>
      <w:bookmarkEnd w:id="4616"/>
      <w:bookmarkEnd w:id="4617"/>
      <w:bookmarkEnd w:id="4618"/>
      <w:bookmarkEnd w:id="4619"/>
      <w:bookmarkEnd w:id="4620"/>
      <w:bookmarkEnd w:id="4621"/>
      <w:bookmarkEnd w:id="4622"/>
      <w:bookmarkEnd w:id="4623"/>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26F3FC14"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4624" w:name="_Toc25156495"/>
      <w:bookmarkStart w:id="4625" w:name="_Toc34124799"/>
      <w:bookmarkStart w:id="4626" w:name="_Toc43207925"/>
      <w:bookmarkStart w:id="4627" w:name="_Toc49857398"/>
      <w:bookmarkStart w:id="4628" w:name="_Toc56677239"/>
      <w:bookmarkStart w:id="4629" w:name="_Toc56691762"/>
      <w:bookmarkStart w:id="4630" w:name="_Toc56699026"/>
      <w:bookmarkStart w:id="4631" w:name="_Toc89035276"/>
      <w:bookmarkStart w:id="4632" w:name="_Toc89065074"/>
      <w:bookmarkStart w:id="4633" w:name="_Toc89180373"/>
      <w:bookmarkStart w:id="4634" w:name="_Toc97072052"/>
      <w:bookmarkStart w:id="4635" w:name="_Toc183523564"/>
      <w:r w:rsidRPr="003B2883">
        <w:lastRenderedPageBreak/>
        <w:t>6.2.6.2.14</w:t>
      </w:r>
      <w:r w:rsidRPr="003B2883">
        <w:tab/>
        <w:t xml:space="preserve">Type: </w:t>
      </w:r>
      <w:r w:rsidRPr="003B2883">
        <w:rPr>
          <w:lang w:eastAsia="zh-CN"/>
        </w:rPr>
        <w:t>AmfUpdateEventSubscriptionItem</w:t>
      </w:r>
      <w:bookmarkEnd w:id="4624"/>
      <w:bookmarkEnd w:id="4625"/>
      <w:bookmarkEnd w:id="4626"/>
      <w:bookmarkEnd w:id="4627"/>
      <w:bookmarkEnd w:id="4628"/>
      <w:bookmarkEnd w:id="4629"/>
      <w:bookmarkEnd w:id="4630"/>
      <w:bookmarkEnd w:id="4631"/>
      <w:bookmarkEnd w:id="4632"/>
      <w:bookmarkEnd w:id="4633"/>
      <w:bookmarkEnd w:id="4634"/>
      <w:bookmarkEnd w:id="4635"/>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4636"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6918FE3" w:rsidR="00F27EB5" w:rsidRPr="003B2883" w:rsidRDefault="00F27EB5" w:rsidP="001D4998">
            <w:pPr>
              <w:pStyle w:val="TAL"/>
            </w:pPr>
            <w:r w:rsidRPr="003B2883">
              <w:t xml:space="preserve">This IE indicates the patch operation as defined in IETF RFC 6902 [14] to be performed on </w:t>
            </w:r>
            <w:r w:rsidR="00531BDE">
              <w:t>attributes of the "</w:t>
            </w:r>
            <w:r w:rsidR="00531BDE" w:rsidRPr="004327E2">
              <w:t>Individual subscription</w:t>
            </w:r>
            <w:r w:rsidR="00531BDE">
              <w:t xml:space="preserve">" </w:t>
            </w:r>
            <w:r w:rsidRPr="003B2883">
              <w:t>resource</w:t>
            </w:r>
            <w:r w:rsidR="00E910D0" w:rsidRPr="003B2883">
              <w:t xml:space="preserve"> </w:t>
            </w:r>
            <w:r w:rsidR="00E910D0">
              <w:t>(see clause </w:t>
            </w:r>
            <w:r w:rsidR="00E910D0" w:rsidRPr="003B2883">
              <w:t>6.2.3.3</w:t>
            </w:r>
            <w:r w:rsidR="00E910D0">
              <w:t>)</w:t>
            </w:r>
            <w:r w:rsidRPr="003B2883">
              <w:t>.</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4636"/>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lastRenderedPageBreak/>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210FD7E1" w:rsidR="00F27EB5" w:rsidRPr="003B2883" w:rsidRDefault="00F27EB5" w:rsidP="001D4998">
            <w:pPr>
              <w:pStyle w:val="TAL"/>
            </w:pPr>
            <w:r w:rsidRPr="003B2883">
              <w:t>This IE contains a JSON pointer value (as defined in IETF RFC 6901 [</w:t>
            </w:r>
            <w:r>
              <w:t>40</w:t>
            </w:r>
            <w:r w:rsidRPr="003B2883">
              <w:t xml:space="preserve">]) that references a location of </w:t>
            </w:r>
            <w:r w:rsidR="00873B7B">
              <w:t>an attribute of the "</w:t>
            </w:r>
            <w:r w:rsidR="00873B7B" w:rsidRPr="004327E2">
              <w:t>Individual subscription</w:t>
            </w:r>
            <w:r w:rsidR="00873B7B">
              <w:t>"</w:t>
            </w:r>
            <w:r w:rsidRPr="003B2883">
              <w:t xml:space="preserve"> resource </w:t>
            </w:r>
            <w:r w:rsidR="00635D06">
              <w:t xml:space="preserve">(see clause 6.2.3.3) </w:t>
            </w:r>
            <w:r w:rsidRPr="003B2883">
              <w:t>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699B669C" w:rsidR="00F27EB5" w:rsidRDefault="00F27EB5" w:rsidP="00F27EB5">
            <w:pPr>
              <w:pStyle w:val="TAL"/>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r w:rsidR="003B3F45">
              <w:rPr>
                <w:lang w:eastAsia="zh-CN"/>
              </w:rPr>
              <w:t xml:space="preserve"> </w:t>
            </w:r>
            <w:r w:rsidR="003B3F45">
              <w:t>These attributes shall only be updated when both the NF Service Consumer and the AMF support the MPRA feature.</w:t>
            </w:r>
          </w:p>
          <w:p w14:paraId="298B5791" w14:textId="77777777" w:rsidR="003B3F45" w:rsidRDefault="003B3F45" w:rsidP="00F27EB5">
            <w:pPr>
              <w:pStyle w:val="TAL"/>
              <w:rPr>
                <w:lang w:eastAsia="zh-CN"/>
              </w:rPr>
            </w:pP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77D99CEA"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rsidR="003B3F45">
              <w:t>. These attributes shall only be updated when both the NF Service Consumer and the AMF support the DGEM feature.</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7265B67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rsidR="003B3F45">
              <w:t>. These attributes shall only be updated when both the NF Service Consumer and the AMF support the DGEM feature.</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lastRenderedPageBreak/>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4315DE01" w:rsidR="00F27EB5" w:rsidRPr="003B2883" w:rsidRDefault="003B3F45" w:rsidP="001D4998">
            <w:pPr>
              <w:pStyle w:val="TAL"/>
            </w:pPr>
            <w:r>
              <w:t>Any</w:t>
            </w:r>
            <w:r w:rsidR="003A3646">
              <w:t xml:space="preserve"> </w:t>
            </w:r>
            <w:r>
              <w:t>Type</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4EF3352B" w:rsidR="00F27EB5" w:rsidRPr="003B2883" w:rsidRDefault="00F27EB5" w:rsidP="001D4998">
            <w:pPr>
              <w:pStyle w:val="TAL"/>
            </w:pPr>
            <w:r w:rsidRPr="003B2883">
              <w:t xml:space="preserve">This IE </w:t>
            </w:r>
            <w:r w:rsidR="002A33FB">
              <w:t>contains the new value of the attribute (as indicated in "path")</w:t>
            </w:r>
            <w:r w:rsidR="002A33FB" w:rsidRPr="003B2883">
              <w:t xml:space="preserve"> </w:t>
            </w:r>
            <w:r w:rsidRPr="003B2883">
              <w:t>to be added or updated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F27EB5"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F27EB5" w:rsidRDefault="00F27EB5" w:rsidP="000D2828">
            <w:pPr>
              <w:pStyle w:val="TAN"/>
            </w:pPr>
            <w:r>
              <w:t>NOTE</w:t>
            </w:r>
            <w:r w:rsidR="00696BF4">
              <w:t xml:space="preserve"> 1</w:t>
            </w:r>
            <w:r>
              <w:t>:</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696BF4" w:rsidRDefault="00696BF4" w:rsidP="000D2828">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0E8CE512" w14:textId="73096944" w:rsidR="009B7E56" w:rsidRDefault="009B7E56" w:rsidP="000D2828">
            <w:pPr>
              <w:pStyle w:val="TAN"/>
              <w:rPr>
                <w:lang w:eastAsia="zh-CN"/>
              </w:rPr>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4637" w:name="_Toc25156496"/>
      <w:bookmarkStart w:id="4638" w:name="_Toc34124800"/>
      <w:bookmarkStart w:id="4639" w:name="_Toc43207926"/>
      <w:bookmarkStart w:id="4640" w:name="_Toc49857399"/>
      <w:bookmarkStart w:id="4641" w:name="_Toc56677240"/>
      <w:bookmarkStart w:id="4642" w:name="_Toc56691763"/>
      <w:bookmarkStart w:id="4643" w:name="_Toc56699027"/>
      <w:bookmarkStart w:id="4644" w:name="_Toc89035277"/>
      <w:bookmarkStart w:id="4645" w:name="_Toc89065075"/>
      <w:bookmarkStart w:id="4646" w:name="_Toc89180374"/>
      <w:bookmarkStart w:id="4647" w:name="_Toc97072053"/>
      <w:bookmarkStart w:id="4648" w:name="_Toc183523565"/>
      <w:r w:rsidRPr="003B2883">
        <w:t>6.2.6.2.15</w:t>
      </w:r>
      <w:r w:rsidRPr="003B2883">
        <w:tab/>
        <w:t xml:space="preserve">Type: </w:t>
      </w:r>
      <w:r w:rsidRPr="003B2883">
        <w:rPr>
          <w:lang w:eastAsia="zh-CN"/>
        </w:rPr>
        <w:t>AmfUpdatedEventSubscription</w:t>
      </w:r>
      <w:bookmarkEnd w:id="4637"/>
      <w:bookmarkEnd w:id="4638"/>
      <w:bookmarkEnd w:id="4639"/>
      <w:bookmarkEnd w:id="4640"/>
      <w:bookmarkEnd w:id="4641"/>
      <w:bookmarkEnd w:id="4642"/>
      <w:bookmarkEnd w:id="4643"/>
      <w:bookmarkEnd w:id="4644"/>
      <w:bookmarkEnd w:id="4645"/>
      <w:bookmarkEnd w:id="4646"/>
      <w:bookmarkEnd w:id="4647"/>
      <w:bookmarkEnd w:id="4648"/>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4649" w:name="_Toc25156497"/>
      <w:bookmarkStart w:id="4650" w:name="_Toc34124801"/>
      <w:bookmarkStart w:id="4651" w:name="_Toc43207927"/>
      <w:bookmarkStart w:id="4652" w:name="_Toc49857400"/>
      <w:bookmarkStart w:id="4653" w:name="_Toc56677241"/>
      <w:bookmarkStart w:id="4654" w:name="_Toc56691764"/>
      <w:bookmarkStart w:id="4655" w:name="_Toc56699028"/>
      <w:bookmarkStart w:id="4656" w:name="_Toc89035278"/>
      <w:bookmarkStart w:id="4657" w:name="_Toc89065076"/>
      <w:bookmarkStart w:id="4658" w:name="_Toc89180375"/>
      <w:bookmarkStart w:id="4659" w:name="_Toc97072054"/>
      <w:bookmarkStart w:id="4660" w:name="_Toc183523566"/>
      <w:r w:rsidRPr="003B2883">
        <w:t>6.2.6.2.16</w:t>
      </w:r>
      <w:r w:rsidRPr="003B2883">
        <w:tab/>
        <w:t xml:space="preserve">Type: </w:t>
      </w:r>
      <w:r w:rsidRPr="003B2883">
        <w:rPr>
          <w:lang w:eastAsia="zh-CN"/>
        </w:rPr>
        <w:t>AmfEventArea</w:t>
      </w:r>
      <w:bookmarkEnd w:id="4649"/>
      <w:bookmarkEnd w:id="4650"/>
      <w:bookmarkEnd w:id="4651"/>
      <w:bookmarkEnd w:id="4652"/>
      <w:bookmarkEnd w:id="4653"/>
      <w:bookmarkEnd w:id="4654"/>
      <w:bookmarkEnd w:id="4655"/>
      <w:bookmarkEnd w:id="4656"/>
      <w:bookmarkEnd w:id="4657"/>
      <w:bookmarkEnd w:id="4658"/>
      <w:bookmarkEnd w:id="4659"/>
      <w:bookmarkEnd w:id="4660"/>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71AB05E9"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4661" w:name="_Toc25156498"/>
      <w:bookmarkStart w:id="4662" w:name="_Toc34124802"/>
      <w:bookmarkStart w:id="4663" w:name="_Toc43207928"/>
      <w:bookmarkStart w:id="4664" w:name="_Toc49857401"/>
      <w:bookmarkStart w:id="4665" w:name="_Toc56677242"/>
      <w:bookmarkStart w:id="4666" w:name="_Toc56691765"/>
      <w:bookmarkStart w:id="4667" w:name="_Toc56699029"/>
      <w:bookmarkStart w:id="4668" w:name="_Toc89035279"/>
      <w:bookmarkStart w:id="4669" w:name="_Toc89065077"/>
      <w:bookmarkStart w:id="4670" w:name="_Toc89180376"/>
      <w:bookmarkStart w:id="4671" w:name="_Toc97072055"/>
      <w:bookmarkStart w:id="4672" w:name="_Toc183523567"/>
      <w:r w:rsidRPr="003B2883">
        <w:lastRenderedPageBreak/>
        <w:t>6.2.6.2.17</w:t>
      </w:r>
      <w:r w:rsidRPr="003B2883">
        <w:tab/>
        <w:t xml:space="preserve">Type: </w:t>
      </w:r>
      <w:r w:rsidRPr="003B2883">
        <w:rPr>
          <w:lang w:eastAsia="zh-CN"/>
        </w:rPr>
        <w:t>LadnInfo</w:t>
      </w:r>
      <w:bookmarkEnd w:id="4661"/>
      <w:bookmarkEnd w:id="4662"/>
      <w:bookmarkEnd w:id="4663"/>
      <w:bookmarkEnd w:id="4664"/>
      <w:bookmarkEnd w:id="4665"/>
      <w:bookmarkEnd w:id="4666"/>
      <w:bookmarkEnd w:id="4667"/>
      <w:bookmarkEnd w:id="4668"/>
      <w:bookmarkEnd w:id="4669"/>
      <w:bookmarkEnd w:id="4670"/>
      <w:bookmarkEnd w:id="4671"/>
      <w:bookmarkEnd w:id="4672"/>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4673" w:name="_Toc25156499"/>
      <w:bookmarkStart w:id="4674" w:name="_Toc34124803"/>
      <w:bookmarkStart w:id="4675" w:name="_Toc43207929"/>
      <w:bookmarkStart w:id="4676" w:name="_Toc49857402"/>
      <w:bookmarkStart w:id="4677" w:name="_Toc56677243"/>
      <w:bookmarkStart w:id="4678" w:name="_Toc56691766"/>
      <w:bookmarkStart w:id="4679" w:name="_Toc56699030"/>
      <w:bookmarkStart w:id="4680" w:name="_Toc89035280"/>
      <w:bookmarkStart w:id="4681" w:name="_Toc89065078"/>
      <w:bookmarkStart w:id="4682" w:name="_Toc89180377"/>
      <w:bookmarkStart w:id="4683" w:name="_Toc97072056"/>
      <w:bookmarkStart w:id="4684" w:name="_Toc183523568"/>
      <w:r w:rsidRPr="003B2883">
        <w:t>6.2.6.2.18</w:t>
      </w:r>
      <w:r w:rsidRPr="003B2883">
        <w:tab/>
        <w:t xml:space="preserve">Type: </w:t>
      </w:r>
      <w:r w:rsidRPr="003B2883">
        <w:rPr>
          <w:lang w:eastAsia="zh-CN"/>
        </w:rPr>
        <w:t>AmfUpdateEventOptionItem</w:t>
      </w:r>
      <w:bookmarkEnd w:id="4673"/>
      <w:bookmarkEnd w:id="4674"/>
      <w:bookmarkEnd w:id="4675"/>
      <w:bookmarkEnd w:id="4676"/>
      <w:bookmarkEnd w:id="4677"/>
      <w:bookmarkEnd w:id="4678"/>
      <w:bookmarkEnd w:id="4679"/>
      <w:bookmarkEnd w:id="4680"/>
      <w:bookmarkEnd w:id="4681"/>
      <w:bookmarkEnd w:id="4682"/>
      <w:bookmarkEnd w:id="4683"/>
      <w:bookmarkEnd w:id="4684"/>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6AD4743F" w:rsidR="005373F5" w:rsidRDefault="005373F5" w:rsidP="006E5D86">
            <w:pPr>
              <w:pStyle w:val="TAL"/>
            </w:pPr>
            <w:r w:rsidRPr="003B2883">
              <w:t xml:space="preserve">This IE indicates the patch operation as defined in IETF RFC 6902 [14] to be performed on </w:t>
            </w:r>
            <w:r w:rsidR="006E5D86">
              <w:rPr>
                <w:rFonts w:cs="Arial"/>
                <w:szCs w:val="18"/>
                <w:lang w:eastAsia="zh-CN"/>
              </w:rPr>
              <w:t xml:space="preserve">attributes of the </w:t>
            </w:r>
            <w:r w:rsidR="006E5D86">
              <w:t>"</w:t>
            </w:r>
            <w:r w:rsidR="006E5D86" w:rsidRPr="004327E2">
              <w:t>Individual subscription</w:t>
            </w:r>
            <w:r w:rsidR="006E5D86">
              <w:t xml:space="preserve">" </w:t>
            </w:r>
            <w:r w:rsidRPr="003B2883">
              <w:t>resource</w:t>
            </w:r>
            <w:r w:rsidR="006E5D86">
              <w:t xml:space="preserve"> (see clause 6.2.3.3)</w:t>
            </w:r>
            <w:r w:rsidRPr="003B2883">
              <w:t>.</w:t>
            </w:r>
          </w:p>
          <w:p w14:paraId="45CCE747" w14:textId="77777777" w:rsidR="006E5D86" w:rsidRPr="003B2883" w:rsidRDefault="006E5D86" w:rsidP="006E5D86">
            <w:pPr>
              <w:pStyle w:val="TAL"/>
            </w:pPr>
          </w:p>
          <w:p w14:paraId="6F7A7E37" w14:textId="77777777" w:rsidR="005373F5" w:rsidRPr="003B2883" w:rsidRDefault="005373F5" w:rsidP="006E5D86">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8A2925">
            <w:pPr>
              <w:pStyle w:val="TAL"/>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5D57CD22" w:rsidR="005373F5" w:rsidRPr="003B2883" w:rsidRDefault="005373F5" w:rsidP="001D4998">
            <w:pPr>
              <w:pStyle w:val="TAL"/>
            </w:pPr>
            <w:r w:rsidRPr="003B2883">
              <w:t>This IE contains a JSON pointer value (as defined in IETF RFC 6901 [</w:t>
            </w:r>
            <w:r>
              <w:t>40</w:t>
            </w:r>
            <w:r w:rsidRPr="003B2883">
              <w:t xml:space="preserve">]) that references a location of </w:t>
            </w:r>
            <w:r w:rsidR="002F6913">
              <w:rPr>
                <w:rFonts w:cs="Arial"/>
                <w:szCs w:val="18"/>
                <w:lang w:eastAsia="zh-CN"/>
              </w:rPr>
              <w:t xml:space="preserve">attributes of the </w:t>
            </w:r>
            <w:r w:rsidR="002F6913">
              <w:t>"</w:t>
            </w:r>
            <w:r w:rsidR="002F6913" w:rsidRPr="004327E2">
              <w:t>Individual subscription</w:t>
            </w:r>
            <w:r w:rsidR="002F6913">
              <w:t>"</w:t>
            </w:r>
            <w:r w:rsidRPr="003B2883">
              <w:t xml:space="preserve"> resource</w:t>
            </w:r>
            <w:r w:rsidR="002F6913">
              <w:t xml:space="preserve"> (see clause 6.2.3.3)</w:t>
            </w:r>
            <w:r w:rsidRPr="003B2883">
              <w:t xml:space="preserve"> 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5134A442" w:rsidR="005373F5" w:rsidRDefault="005373F5" w:rsidP="001D4998">
            <w:pPr>
              <w:pStyle w:val="TAL"/>
            </w:pPr>
            <w:r>
              <w:t>P</w:t>
            </w:r>
            <w:r w:rsidRPr="00E12E84">
              <w:t xml:space="preserve">attern: </w:t>
            </w:r>
            <w:r>
              <w:t>"</w:t>
            </w:r>
            <w:r w:rsidR="00462740">
              <w:t>^</w:t>
            </w:r>
            <w:r w:rsidRPr="00E12E84">
              <w:t>\/options\/expiry$</w:t>
            </w:r>
            <w:r>
              <w:t>"</w:t>
            </w:r>
          </w:p>
          <w:p w14:paraId="5732819D" w14:textId="77777777" w:rsidR="005373F5" w:rsidRDefault="005373F5" w:rsidP="001D4998">
            <w:pPr>
              <w:pStyle w:val="TAL"/>
            </w:pPr>
          </w:p>
          <w:p w14:paraId="1B47570B" w14:textId="70479FA5"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r w:rsidR="00250C5D">
              <w:t xml:space="preserve"> This attribute shall only be updated when both the NF Service Consumer and the AMF support the EneNA feature.</w:t>
            </w:r>
          </w:p>
          <w:p w14:paraId="1AE2F1ED" w14:textId="77777777" w:rsidR="005373F5" w:rsidRDefault="005373F5" w:rsidP="005373F5">
            <w:pPr>
              <w:pStyle w:val="TAL"/>
            </w:pPr>
          </w:p>
          <w:p w14:paraId="3017640A" w14:textId="7F994058" w:rsidR="005373F5" w:rsidRDefault="005373F5" w:rsidP="005373F5">
            <w:pPr>
              <w:pStyle w:val="TAL"/>
            </w:pPr>
            <w:r>
              <w:t>P</w:t>
            </w:r>
            <w:r w:rsidRPr="00E12E84">
              <w:t xml:space="preserve">attern: </w:t>
            </w:r>
            <w:r>
              <w:t>"</w:t>
            </w:r>
            <w:r w:rsidR="00F9199B">
              <w:t>^</w:t>
            </w:r>
            <w:r w:rsidRPr="00E12E84">
              <w:t>\/options\/</w:t>
            </w:r>
            <w:r>
              <w:rPr>
                <w:noProof/>
                <w:lang w:eastAsia="zh-CN"/>
              </w:rPr>
              <w:t>notifFlag</w:t>
            </w:r>
            <w:r w:rsidRPr="00E12E84">
              <w:t>$</w:t>
            </w:r>
            <w:r>
              <w:t>"</w:t>
            </w: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0C656F8A" w:rsidR="005373F5" w:rsidRPr="003B2883" w:rsidRDefault="00D34E1D" w:rsidP="008B2FDB">
            <w:pPr>
              <w:pStyle w:val="TAC"/>
            </w:pPr>
            <w:r>
              <w:t>Any</w:t>
            </w:r>
            <w:r w:rsidR="003A3646">
              <w:t xml:space="preserve"> Type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79BD9CE9" w14:textId="5D8A350C" w:rsidR="005373F5" w:rsidRPr="003B2883" w:rsidRDefault="005373F5" w:rsidP="001D4998">
            <w:pPr>
              <w:pStyle w:val="TAL"/>
            </w:pPr>
            <w:r w:rsidRPr="003B2883">
              <w:t xml:space="preserve">This IE </w:t>
            </w:r>
            <w:r w:rsidR="00D34E1D">
              <w:t>contains the new value of the attribute (as indicated in "path") to be updated.</w:t>
            </w: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4685" w:name="_Toc25156500"/>
      <w:bookmarkStart w:id="4686" w:name="_Toc34124804"/>
      <w:bookmarkStart w:id="4687" w:name="_Toc43207930"/>
      <w:bookmarkStart w:id="4688" w:name="_Toc49857403"/>
      <w:bookmarkStart w:id="4689" w:name="_Toc56677244"/>
      <w:bookmarkStart w:id="4690" w:name="_Toc56691767"/>
      <w:bookmarkStart w:id="4691" w:name="_Toc56699031"/>
      <w:bookmarkStart w:id="4692" w:name="_Toc89035281"/>
      <w:bookmarkStart w:id="4693" w:name="_Toc89065079"/>
      <w:bookmarkStart w:id="4694" w:name="_Toc89180378"/>
      <w:bookmarkStart w:id="4695" w:name="_Toc97072057"/>
      <w:bookmarkStart w:id="4696" w:name="_Toc183523569"/>
      <w:r w:rsidRPr="003B2883">
        <w:t>6.2.6.2.</w:t>
      </w:r>
      <w:r>
        <w:t>19</w:t>
      </w:r>
      <w:r w:rsidRPr="003B2883">
        <w:tab/>
        <w:t xml:space="preserve">Type: </w:t>
      </w:r>
      <w:r>
        <w:t>5GsUserStateInfo</w:t>
      </w:r>
      <w:bookmarkEnd w:id="4685"/>
      <w:bookmarkEnd w:id="4686"/>
      <w:bookmarkEnd w:id="4687"/>
      <w:bookmarkEnd w:id="4688"/>
      <w:bookmarkEnd w:id="4689"/>
      <w:bookmarkEnd w:id="4690"/>
      <w:bookmarkEnd w:id="4691"/>
      <w:bookmarkEnd w:id="4692"/>
      <w:bookmarkEnd w:id="4693"/>
      <w:bookmarkEnd w:id="4694"/>
      <w:bookmarkEnd w:id="4695"/>
      <w:bookmarkEnd w:id="4696"/>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4697" w:name="_Toc34124805"/>
      <w:bookmarkStart w:id="4698" w:name="_Toc43207931"/>
      <w:bookmarkStart w:id="4699" w:name="_Toc49857404"/>
      <w:bookmarkStart w:id="4700" w:name="_Toc56677245"/>
      <w:bookmarkStart w:id="4701" w:name="_Toc56691768"/>
      <w:bookmarkStart w:id="4702" w:name="_Toc56699032"/>
      <w:bookmarkStart w:id="4703" w:name="_Toc89035282"/>
      <w:bookmarkStart w:id="4704" w:name="_Toc89065080"/>
      <w:bookmarkStart w:id="4705" w:name="_Toc89180379"/>
      <w:bookmarkStart w:id="4706" w:name="_Toc97072058"/>
      <w:bookmarkStart w:id="4707" w:name="_Toc183523570"/>
      <w:r w:rsidRPr="003B2883">
        <w:lastRenderedPageBreak/>
        <w:t>6.2.6.2.</w:t>
      </w:r>
      <w:r>
        <w:t>20</w:t>
      </w:r>
      <w:r w:rsidRPr="003B2883">
        <w:tab/>
        <w:t xml:space="preserve">Type: </w:t>
      </w:r>
      <w:r>
        <w:t>Traffic</w:t>
      </w:r>
      <w:r w:rsidRPr="00492D24">
        <w:t>Descriptor</w:t>
      </w:r>
      <w:bookmarkEnd w:id="4697"/>
      <w:bookmarkEnd w:id="4698"/>
      <w:bookmarkEnd w:id="4699"/>
      <w:bookmarkEnd w:id="4700"/>
      <w:bookmarkEnd w:id="4701"/>
      <w:bookmarkEnd w:id="4702"/>
      <w:bookmarkEnd w:id="4703"/>
      <w:bookmarkEnd w:id="4704"/>
      <w:bookmarkEnd w:id="4705"/>
      <w:bookmarkEnd w:id="4706"/>
      <w:bookmarkEnd w:id="4707"/>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4708" w:name="_Toc43207932"/>
      <w:bookmarkStart w:id="4709" w:name="_Toc49857405"/>
      <w:bookmarkStart w:id="4710" w:name="_Toc56677246"/>
      <w:bookmarkStart w:id="4711" w:name="_Toc56691769"/>
      <w:bookmarkStart w:id="4712" w:name="_Toc56699033"/>
      <w:bookmarkStart w:id="4713" w:name="_Toc89035283"/>
      <w:bookmarkStart w:id="4714" w:name="_Toc89065081"/>
      <w:bookmarkStart w:id="4715" w:name="_Toc89180380"/>
      <w:bookmarkStart w:id="4716" w:name="_Toc97072059"/>
      <w:bookmarkStart w:id="4717" w:name="_Toc183523571"/>
      <w:r w:rsidRPr="003B2883">
        <w:t>6.2.6.2.</w:t>
      </w:r>
      <w:r>
        <w:t>21</w:t>
      </w:r>
      <w:r w:rsidRPr="003B2883">
        <w:tab/>
        <w:t xml:space="preserve">Type: </w:t>
      </w:r>
      <w:r>
        <w:t>UEIdExt</w:t>
      </w:r>
      <w:bookmarkEnd w:id="4708"/>
      <w:bookmarkEnd w:id="4709"/>
      <w:bookmarkEnd w:id="4710"/>
      <w:bookmarkEnd w:id="4711"/>
      <w:bookmarkEnd w:id="4712"/>
      <w:bookmarkEnd w:id="4713"/>
      <w:bookmarkEnd w:id="4714"/>
      <w:bookmarkEnd w:id="4715"/>
      <w:bookmarkEnd w:id="4716"/>
      <w:bookmarkEnd w:id="4717"/>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4718" w:name="_Toc56677247"/>
      <w:bookmarkStart w:id="4719" w:name="_Toc56691770"/>
      <w:bookmarkStart w:id="4720" w:name="_Toc56699034"/>
      <w:bookmarkStart w:id="4721" w:name="_Toc89035284"/>
      <w:bookmarkStart w:id="4722" w:name="_Toc89065082"/>
      <w:bookmarkStart w:id="4723" w:name="_Toc89180381"/>
      <w:bookmarkStart w:id="4724" w:name="_Toc97072060"/>
      <w:bookmarkStart w:id="4725" w:name="_Toc183523572"/>
      <w:r w:rsidRPr="003B2883">
        <w:t>6.2.6.2.</w:t>
      </w:r>
      <w:r>
        <w:t>22</w:t>
      </w:r>
      <w:r w:rsidRPr="003B2883">
        <w:tab/>
        <w:t>Type: Amf</w:t>
      </w:r>
      <w:r>
        <w:t>EventSubsSyncInfo</w:t>
      </w:r>
      <w:bookmarkEnd w:id="4718"/>
      <w:bookmarkEnd w:id="4719"/>
      <w:bookmarkEnd w:id="4720"/>
      <w:bookmarkEnd w:id="4721"/>
      <w:bookmarkEnd w:id="4722"/>
      <w:bookmarkEnd w:id="4723"/>
      <w:bookmarkEnd w:id="4724"/>
      <w:bookmarkEnd w:id="4725"/>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5D126769" w14:textId="77777777"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3D584AA" w14:textId="77777777" w:rsidR="00B94FAB" w:rsidRPr="003B2883" w:rsidRDefault="00B94FAB" w:rsidP="00B94FAB">
      <w:pPr>
        <w:pStyle w:val="Heading5"/>
      </w:pPr>
      <w:bookmarkStart w:id="4726" w:name="_Toc56677248"/>
      <w:bookmarkStart w:id="4727" w:name="_Toc56691771"/>
      <w:bookmarkStart w:id="4728" w:name="_Toc56699035"/>
      <w:bookmarkStart w:id="4729" w:name="_Toc89035285"/>
      <w:bookmarkStart w:id="4730" w:name="_Toc89065083"/>
      <w:bookmarkStart w:id="4731" w:name="_Toc89180382"/>
      <w:bookmarkStart w:id="4732" w:name="_Toc97072061"/>
      <w:bookmarkStart w:id="4733" w:name="_Toc183523573"/>
      <w:r w:rsidRPr="003B2883">
        <w:t>6.2.6.2.</w:t>
      </w:r>
      <w:r>
        <w:t>23</w:t>
      </w:r>
      <w:r w:rsidRPr="003B2883">
        <w:tab/>
        <w:t>Type: Amf</w:t>
      </w:r>
      <w:r>
        <w:t>EventSubscriptionInfo</w:t>
      </w:r>
      <w:bookmarkEnd w:id="4726"/>
      <w:bookmarkEnd w:id="4727"/>
      <w:bookmarkEnd w:id="4728"/>
      <w:bookmarkEnd w:id="4729"/>
      <w:bookmarkEnd w:id="4730"/>
      <w:bookmarkEnd w:id="4731"/>
      <w:bookmarkEnd w:id="4732"/>
      <w:bookmarkEnd w:id="4733"/>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4734" w:name="_Toc89035286"/>
      <w:bookmarkStart w:id="4735" w:name="_Toc89065084"/>
      <w:bookmarkStart w:id="4736" w:name="_Toc89180383"/>
      <w:bookmarkStart w:id="4737" w:name="_Toc97072062"/>
      <w:bookmarkStart w:id="4738" w:name="_Toc183523574"/>
      <w:r w:rsidRPr="003B2883">
        <w:lastRenderedPageBreak/>
        <w:t>6.2.6.2.</w:t>
      </w:r>
      <w:r w:rsidR="00A11B56">
        <w:t>24</w:t>
      </w:r>
      <w:r w:rsidRPr="003B2883">
        <w:tab/>
        <w:t xml:space="preserve">Type: </w:t>
      </w:r>
      <w:r>
        <w:rPr>
          <w:rFonts w:hint="eastAsia"/>
          <w:lang w:eastAsia="zh-CN"/>
        </w:rPr>
        <w:t>T</w:t>
      </w:r>
      <w:r>
        <w:rPr>
          <w:lang w:eastAsia="zh-CN"/>
        </w:rPr>
        <w:t>argetArea</w:t>
      </w:r>
      <w:bookmarkEnd w:id="4734"/>
      <w:bookmarkEnd w:id="4735"/>
      <w:bookmarkEnd w:id="4736"/>
      <w:bookmarkEnd w:id="4737"/>
      <w:bookmarkEnd w:id="4738"/>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0693DFB1"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4739" w:name="_Toc89035287"/>
      <w:bookmarkStart w:id="4740" w:name="_Toc89065085"/>
      <w:bookmarkStart w:id="4741" w:name="_Toc89180384"/>
      <w:bookmarkStart w:id="4742" w:name="_Toc97072063"/>
      <w:bookmarkStart w:id="4743" w:name="_Toc183523575"/>
      <w:r w:rsidRPr="003B2883">
        <w:t>6.2.6.2.</w:t>
      </w:r>
      <w:r>
        <w:t>25</w:t>
      </w:r>
      <w:r w:rsidRPr="003B2883">
        <w:tab/>
        <w:t xml:space="preserve">Type: </w:t>
      </w:r>
      <w:r>
        <w:rPr>
          <w:lang w:eastAsia="zh-CN"/>
        </w:rPr>
        <w:t>SnssaiTaiMapping</w:t>
      </w:r>
      <w:bookmarkEnd w:id="4739"/>
      <w:bookmarkEnd w:id="4740"/>
      <w:bookmarkEnd w:id="4741"/>
      <w:bookmarkEnd w:id="4742"/>
      <w:bookmarkEnd w:id="4743"/>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4744" w:name="_Toc89035288"/>
      <w:bookmarkStart w:id="4745" w:name="_Toc89065086"/>
      <w:bookmarkStart w:id="4746" w:name="_Toc89180385"/>
      <w:bookmarkStart w:id="4747" w:name="_Toc97072064"/>
      <w:bookmarkStart w:id="4748" w:name="_Toc183523576"/>
      <w:r w:rsidRPr="003B2883">
        <w:t>6.2.6.2.</w:t>
      </w:r>
      <w:r w:rsidR="00B755A2">
        <w:t>26</w:t>
      </w:r>
      <w:r w:rsidRPr="003B2883">
        <w:tab/>
        <w:t xml:space="preserve">Type: </w:t>
      </w:r>
      <w:r w:rsidR="005C72E1">
        <w:t>Supported</w:t>
      </w:r>
      <w:r w:rsidRPr="00E30083">
        <w:rPr>
          <w:rFonts w:hint="eastAsia"/>
          <w:lang w:eastAsia="zh-CN"/>
        </w:rPr>
        <w:t>Snssai</w:t>
      </w:r>
      <w:bookmarkEnd w:id="4744"/>
      <w:bookmarkEnd w:id="4745"/>
      <w:bookmarkEnd w:id="4746"/>
      <w:bookmarkEnd w:id="4747"/>
      <w:bookmarkEnd w:id="4748"/>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5F48AD" w:rsidRDefault="007C6F84" w:rsidP="005F48AD">
            <w:pPr>
              <w:pStyle w:val="B1"/>
              <w:rPr>
                <w:rFonts w:ascii="Arial" w:hAnsi="Arial"/>
                <w:sz w:val="18"/>
              </w:rPr>
            </w:pPr>
            <w:r w:rsidRPr="005F48AD">
              <w:rPr>
                <w:rFonts w:ascii="Arial" w:hAnsi="Arial"/>
                <w:sz w:val="18"/>
                <w:lang w:eastAsia="zh-CN"/>
              </w:rPr>
              <w:t>-</w:t>
            </w:r>
            <w:r w:rsidRPr="005F48AD">
              <w:rPr>
                <w:rFonts w:ascii="Arial" w:hAnsi="Arial"/>
                <w:sz w:val="18"/>
              </w:rPr>
              <w:tab/>
            </w:r>
            <w:r w:rsidRPr="005F48AD">
              <w:rPr>
                <w:rFonts w:ascii="Arial" w:hAnsi="Arial"/>
                <w:sz w:val="18"/>
                <w:lang w:eastAsia="zh-CN"/>
              </w:rPr>
              <w:t>true: the S-NSSAI available in sNssai IE is restricted at the AMF;</w:t>
            </w:r>
          </w:p>
          <w:p w14:paraId="2095A233" w14:textId="77777777" w:rsidR="007C6F84" w:rsidRPr="005F48AD" w:rsidRDefault="007C6F84" w:rsidP="005F48AD">
            <w:pPr>
              <w:pStyle w:val="B1"/>
              <w:rPr>
                <w:rFonts w:ascii="Arial" w:hAnsi="Arial"/>
                <w:sz w:val="18"/>
                <w:lang w:eastAsia="zh-CN"/>
              </w:rPr>
            </w:pPr>
            <w:r w:rsidRPr="005F48AD">
              <w:rPr>
                <w:rFonts w:ascii="Arial" w:hAnsi="Arial"/>
                <w:sz w:val="18"/>
                <w:lang w:eastAsia="zh-CN"/>
              </w:rPr>
              <w:t>-</w:t>
            </w:r>
            <w:r w:rsidRPr="005F48AD">
              <w:rPr>
                <w:rFonts w:ascii="Arial" w:hAnsi="Arial"/>
                <w:sz w:val="18"/>
              </w:rPr>
              <w:tab/>
            </w:r>
            <w:r w:rsidRPr="005F48AD">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4749" w:name="_Toc89035289"/>
      <w:bookmarkStart w:id="4750" w:name="_Toc89065087"/>
      <w:bookmarkStart w:id="4751" w:name="_Toc89180386"/>
      <w:bookmarkStart w:id="4752" w:name="_Toc97072065"/>
      <w:bookmarkStart w:id="4753" w:name="_Toc183523577"/>
      <w:r w:rsidRPr="003B2883">
        <w:lastRenderedPageBreak/>
        <w:t>6.2.6.2.</w:t>
      </w:r>
      <w:r>
        <w:t>27</w:t>
      </w:r>
      <w:r w:rsidRPr="003B2883">
        <w:tab/>
        <w:t xml:space="preserve">Type: </w:t>
      </w:r>
      <w:r w:rsidRPr="00467DFF">
        <w:rPr>
          <w:lang w:eastAsia="zh-CN"/>
        </w:rPr>
        <w:t>UeInArea</w:t>
      </w:r>
      <w:r>
        <w:t>Filter</w:t>
      </w:r>
      <w:bookmarkEnd w:id="4749"/>
      <w:bookmarkEnd w:id="4750"/>
      <w:bookmarkEnd w:id="4751"/>
      <w:bookmarkEnd w:id="4752"/>
      <w:bookmarkEnd w:id="4753"/>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50652B"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50652B" w:rsidRPr="00E30083" w:rsidRDefault="0050652B" w:rsidP="006278EC">
            <w:pPr>
              <w:pStyle w:val="TAN"/>
              <w:rPr>
                <w:lang w:eastAsia="zh-CN"/>
              </w:rPr>
            </w:pPr>
            <w:r>
              <w:t>NOTE:</w:t>
            </w:r>
            <w:r>
              <w:tab/>
            </w:r>
            <w:r w:rsidR="004E2CB9">
              <w:t xml:space="preserve">When the value of </w:t>
            </w:r>
            <w:r w:rsidRPr="00404574">
              <w:t xml:space="preserve">IE </w:t>
            </w:r>
            <w:r w:rsidR="004E2CB9" w:rsidRPr="008A7A00">
              <w:t>ueType</w:t>
            </w:r>
            <w:r w:rsidR="004E2CB9">
              <w:t xml:space="preserve"> is AERIAL_UE, the IE </w:t>
            </w:r>
            <w:r w:rsidR="004E2CB9" w:rsidRPr="008A7A00">
              <w:t>ueType</w:t>
            </w:r>
            <w:r w:rsidR="004E2CB9">
              <w:t xml:space="preserve"> and IE</w:t>
            </w:r>
            <w:r w:rsidR="004E2CB9">
              <w:rPr>
                <w:lang w:eastAsia="zh-CN"/>
              </w:rPr>
              <w:t xml:space="preserve"> aerialSrvDnnInd</w:t>
            </w:r>
            <w:r w:rsidR="004E2CB9" w:rsidRPr="00404574">
              <w:t xml:space="preserve"> </w:t>
            </w:r>
            <w:r w:rsidRPr="00404574">
              <w:t xml:space="preserve">shall be considered with </w:t>
            </w:r>
            <w:r w:rsidR="009119F4">
              <w:t>"</w:t>
            </w:r>
            <w:r w:rsidRPr="00404574">
              <w:t>AND</w:t>
            </w:r>
            <w:r w:rsidR="009119F4">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4754" w:name="_Toc89035290"/>
      <w:bookmarkStart w:id="4755" w:name="_Toc89065088"/>
      <w:bookmarkStart w:id="4756" w:name="_Toc89180387"/>
      <w:bookmarkStart w:id="4757" w:name="_Toc97072066"/>
      <w:bookmarkStart w:id="4758" w:name="_Toc183523578"/>
      <w:r w:rsidRPr="003B2883">
        <w:t>6.2.6.2.</w:t>
      </w:r>
      <w:r>
        <w:t>28</w:t>
      </w:r>
      <w:r w:rsidRPr="003B2883">
        <w:tab/>
        <w:t xml:space="preserve">Type: </w:t>
      </w:r>
      <w:r>
        <w:t>IdleStatusIndication</w:t>
      </w:r>
      <w:bookmarkEnd w:id="4754"/>
      <w:bookmarkEnd w:id="4755"/>
      <w:bookmarkEnd w:id="4756"/>
      <w:bookmarkEnd w:id="4757"/>
      <w:bookmarkEnd w:id="4758"/>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77777777" w:rsidR="000A4679" w:rsidRPr="003B2883" w:rsidRDefault="000A4679" w:rsidP="00B36090">
            <w:pPr>
              <w:pStyle w:val="TAL"/>
              <w:rPr>
                <w:rFonts w:cs="Arial"/>
                <w:szCs w:val="18"/>
              </w:rPr>
            </w:pPr>
            <w:r>
              <w:rPr>
                <w:rFonts w:cs="Arial"/>
                <w:szCs w:val="18"/>
              </w:rPr>
              <w:t>Point in 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F7FFF29" w14:textId="77777777" w:rsidR="000A4679" w:rsidRDefault="000A4679" w:rsidP="00B36090">
            <w:pPr>
              <w:pStyle w:val="TAL"/>
              <w:rPr>
                <w:noProof/>
              </w:rPr>
            </w:pPr>
            <w:r>
              <w:rPr>
                <w:noProof/>
              </w:rPr>
              <w:t>Subscribed periodic registration time.</w:t>
            </w: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4759" w:name="_Toc97072067"/>
      <w:bookmarkStart w:id="4760" w:name="_Toc183523579"/>
      <w:r w:rsidRPr="003B2883">
        <w:t>6.2.6.2.</w:t>
      </w:r>
      <w:r>
        <w:t>29</w:t>
      </w:r>
      <w:r w:rsidRPr="003B2883">
        <w:tab/>
        <w:t xml:space="preserve">Type: </w:t>
      </w:r>
      <w:r>
        <w:rPr>
          <w:noProof/>
        </w:rPr>
        <w:t>UeAccessBehaviorReportItem</w:t>
      </w:r>
      <w:bookmarkEnd w:id="4759"/>
      <w:bookmarkEnd w:id="4760"/>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4761" w:name="_Toc97072068"/>
      <w:bookmarkStart w:id="4762" w:name="_Toc183523580"/>
      <w:r w:rsidRPr="003B2883">
        <w:lastRenderedPageBreak/>
        <w:t>6.2.6.2.</w:t>
      </w:r>
      <w:r>
        <w:t>30</w:t>
      </w:r>
      <w:r w:rsidRPr="003B2883">
        <w:tab/>
        <w:t xml:space="preserve">Type: </w:t>
      </w:r>
      <w:r>
        <w:rPr>
          <w:noProof/>
        </w:rPr>
        <w:t>UeLocationTrendsReportItem</w:t>
      </w:r>
      <w:bookmarkEnd w:id="4761"/>
      <w:bookmarkEnd w:id="4762"/>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77777777" w:rsidR="00913A60" w:rsidRDefault="00913A60" w:rsidP="0063282D">
            <w:pPr>
              <w:pStyle w:val="TAL"/>
            </w:pPr>
            <w:r>
              <w:t>Indicates the date and time 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4763" w:name="_Toc97072069"/>
      <w:bookmarkStart w:id="4764" w:name="_Toc183523581"/>
      <w:r w:rsidRPr="003B2883">
        <w:t>6.2.6.2.</w:t>
      </w:r>
      <w:r>
        <w:t>31</w:t>
      </w:r>
      <w:r w:rsidRPr="003B2883">
        <w:tab/>
        <w:t xml:space="preserve">Type: </w:t>
      </w:r>
      <w:r>
        <w:t>DispersionArea</w:t>
      </w:r>
      <w:bookmarkEnd w:id="4763"/>
      <w:bookmarkEnd w:id="4764"/>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46B023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4765" w:name="_Toc97072070"/>
      <w:bookmarkStart w:id="4766" w:name="_Toc183523582"/>
      <w:r w:rsidRPr="003B2883">
        <w:lastRenderedPageBreak/>
        <w:t>6.2.6.2.</w:t>
      </w:r>
      <w:r>
        <w:t>32</w:t>
      </w:r>
      <w:r w:rsidRPr="003B2883">
        <w:tab/>
        <w:t xml:space="preserve">Type: </w:t>
      </w:r>
      <w:r>
        <w:t>MmTransactionLocationReportItem</w:t>
      </w:r>
      <w:bookmarkEnd w:id="4765"/>
      <w:bookmarkEnd w:id="4766"/>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77777777" w:rsidR="00CB38ED" w:rsidRPr="003B2883" w:rsidRDefault="00CB38ED" w:rsidP="0063282D">
            <w:pPr>
              <w:pStyle w:val="TAL"/>
              <w:rPr>
                <w:noProof/>
              </w:rPr>
            </w:pPr>
            <w:r>
              <w:rPr>
                <w:noProof/>
              </w:rPr>
              <w:t>Indicates the timestamp 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4767" w:name="_Toc97072071"/>
      <w:bookmarkStart w:id="4768" w:name="_Toc183523583"/>
      <w:r w:rsidRPr="003B2883">
        <w:t>6.2.6.2.</w:t>
      </w:r>
      <w:r>
        <w:t>33</w:t>
      </w:r>
      <w:r w:rsidRPr="003B2883">
        <w:tab/>
        <w:t xml:space="preserve">Type: </w:t>
      </w:r>
      <w:r>
        <w:t>MmTransactionSliceReportItem</w:t>
      </w:r>
      <w:bookmarkEnd w:id="4767"/>
      <w:bookmarkEnd w:id="4768"/>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77777777" w:rsidR="00CB38ED" w:rsidRDefault="00CB38ED" w:rsidP="0063282D">
            <w:pPr>
              <w:pStyle w:val="TAL"/>
              <w:rPr>
                <w:noProof/>
              </w:rPr>
            </w:pPr>
            <w:r>
              <w:rPr>
                <w:noProof/>
              </w:rPr>
              <w:t>Indicates the timestamp 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Pr="003B2883" w:rsidRDefault="00CB38ED" w:rsidP="00602AC0"/>
    <w:p w14:paraId="1219B33B" w14:textId="77777777" w:rsidR="00602AC0" w:rsidRPr="003B2883" w:rsidRDefault="00602AC0" w:rsidP="00602AC0">
      <w:pPr>
        <w:pStyle w:val="Heading4"/>
        <w:rPr>
          <w:lang w:val="en-US"/>
        </w:rPr>
      </w:pPr>
      <w:bookmarkStart w:id="4769" w:name="_Toc25156501"/>
      <w:bookmarkStart w:id="4770" w:name="_Toc34124806"/>
      <w:bookmarkStart w:id="4771" w:name="_Toc43207933"/>
      <w:bookmarkStart w:id="4772" w:name="_Toc49857406"/>
      <w:bookmarkStart w:id="4773" w:name="_Toc56677249"/>
      <w:bookmarkStart w:id="4774" w:name="_Toc56691772"/>
      <w:bookmarkStart w:id="4775" w:name="_Toc56699036"/>
      <w:bookmarkStart w:id="4776" w:name="_Toc89035291"/>
      <w:bookmarkStart w:id="4777" w:name="_Toc89065089"/>
      <w:bookmarkStart w:id="4778" w:name="_Toc89180388"/>
      <w:bookmarkStart w:id="4779" w:name="_Toc97072072"/>
      <w:bookmarkStart w:id="4780" w:name="_Toc183523584"/>
      <w:r w:rsidRPr="003B2883">
        <w:rPr>
          <w:lang w:val="en-US"/>
        </w:rPr>
        <w:t>6.2.6.3</w:t>
      </w:r>
      <w:r w:rsidRPr="003B2883">
        <w:rPr>
          <w:lang w:val="en-US"/>
        </w:rPr>
        <w:tab/>
        <w:t>Simple data types and enumerations</w:t>
      </w:r>
      <w:bookmarkEnd w:id="4769"/>
      <w:bookmarkEnd w:id="4770"/>
      <w:bookmarkEnd w:id="4771"/>
      <w:bookmarkEnd w:id="4772"/>
      <w:bookmarkEnd w:id="4773"/>
      <w:bookmarkEnd w:id="4774"/>
      <w:bookmarkEnd w:id="4775"/>
      <w:bookmarkEnd w:id="4776"/>
      <w:bookmarkEnd w:id="4777"/>
      <w:bookmarkEnd w:id="4778"/>
      <w:bookmarkEnd w:id="4779"/>
      <w:bookmarkEnd w:id="4780"/>
    </w:p>
    <w:p w14:paraId="7EFDAAEF" w14:textId="77777777" w:rsidR="00602AC0" w:rsidRPr="003B2883" w:rsidRDefault="00602AC0" w:rsidP="00602AC0">
      <w:pPr>
        <w:pStyle w:val="Heading5"/>
      </w:pPr>
      <w:bookmarkStart w:id="4781" w:name="_Toc25156502"/>
      <w:bookmarkStart w:id="4782" w:name="_Toc34124807"/>
      <w:bookmarkStart w:id="4783" w:name="_Toc43207934"/>
      <w:bookmarkStart w:id="4784" w:name="_Toc49857407"/>
      <w:bookmarkStart w:id="4785" w:name="_Toc56677250"/>
      <w:bookmarkStart w:id="4786" w:name="_Toc56691773"/>
      <w:bookmarkStart w:id="4787" w:name="_Toc56699037"/>
      <w:bookmarkStart w:id="4788" w:name="_Toc89035292"/>
      <w:bookmarkStart w:id="4789" w:name="_Toc89065090"/>
      <w:bookmarkStart w:id="4790" w:name="_Toc89180389"/>
      <w:bookmarkStart w:id="4791" w:name="_Toc97072073"/>
      <w:bookmarkStart w:id="4792" w:name="_Toc183523585"/>
      <w:r w:rsidRPr="003B2883">
        <w:t>6.2.6.3.1</w:t>
      </w:r>
      <w:r w:rsidRPr="003B2883">
        <w:tab/>
        <w:t>Introduction</w:t>
      </w:r>
      <w:bookmarkEnd w:id="4781"/>
      <w:bookmarkEnd w:id="4782"/>
      <w:bookmarkEnd w:id="4783"/>
      <w:bookmarkEnd w:id="4784"/>
      <w:bookmarkEnd w:id="4785"/>
      <w:bookmarkEnd w:id="4786"/>
      <w:bookmarkEnd w:id="4787"/>
      <w:bookmarkEnd w:id="4788"/>
      <w:bookmarkEnd w:id="4789"/>
      <w:bookmarkEnd w:id="4790"/>
      <w:bookmarkEnd w:id="4791"/>
      <w:bookmarkEnd w:id="4792"/>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4793" w:name="_Toc25156503"/>
      <w:bookmarkStart w:id="4794" w:name="_Toc34124808"/>
      <w:bookmarkStart w:id="4795" w:name="_Toc43207935"/>
      <w:bookmarkStart w:id="4796" w:name="_Toc49857408"/>
      <w:bookmarkStart w:id="4797" w:name="_Toc56677251"/>
      <w:bookmarkStart w:id="4798" w:name="_Toc56691774"/>
      <w:bookmarkStart w:id="4799" w:name="_Toc56699038"/>
      <w:bookmarkStart w:id="4800" w:name="_Toc89035293"/>
      <w:bookmarkStart w:id="4801" w:name="_Toc89065091"/>
      <w:bookmarkStart w:id="4802" w:name="_Toc89180390"/>
      <w:bookmarkStart w:id="4803" w:name="_Toc97072074"/>
      <w:bookmarkStart w:id="4804" w:name="_Toc183523586"/>
      <w:r w:rsidRPr="003B2883">
        <w:t>6.2.6.3.2</w:t>
      </w:r>
      <w:r w:rsidRPr="003B2883">
        <w:tab/>
        <w:t>Simple data types</w:t>
      </w:r>
      <w:bookmarkEnd w:id="4793"/>
      <w:bookmarkEnd w:id="4794"/>
      <w:bookmarkEnd w:id="4795"/>
      <w:bookmarkEnd w:id="4796"/>
      <w:bookmarkEnd w:id="4797"/>
      <w:bookmarkEnd w:id="4798"/>
      <w:bookmarkEnd w:id="4799"/>
      <w:bookmarkEnd w:id="4800"/>
      <w:bookmarkEnd w:id="4801"/>
      <w:bookmarkEnd w:id="4802"/>
      <w:bookmarkEnd w:id="4803"/>
      <w:bookmarkEnd w:id="4804"/>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4805" w:name="_Toc25156504"/>
      <w:bookmarkStart w:id="4806" w:name="_Toc34124809"/>
      <w:bookmarkStart w:id="4807" w:name="_Toc43207936"/>
      <w:bookmarkStart w:id="4808" w:name="_Toc49857409"/>
      <w:bookmarkStart w:id="4809" w:name="_Toc56677252"/>
      <w:bookmarkStart w:id="4810" w:name="_Toc56691775"/>
      <w:bookmarkStart w:id="4811" w:name="_Toc56699039"/>
      <w:bookmarkStart w:id="4812" w:name="_Toc89035294"/>
      <w:bookmarkStart w:id="4813" w:name="_Toc89065092"/>
      <w:bookmarkStart w:id="4814" w:name="_Toc89180391"/>
      <w:bookmarkStart w:id="4815" w:name="_Toc97072075"/>
      <w:bookmarkStart w:id="4816" w:name="_Toc183523587"/>
      <w:r w:rsidRPr="003B2883">
        <w:lastRenderedPageBreak/>
        <w:t>6.2.6.3.3</w:t>
      </w:r>
      <w:r w:rsidRPr="003B2883">
        <w:tab/>
        <w:t>Enumeration: AmfEventType</w:t>
      </w:r>
      <w:bookmarkEnd w:id="4805"/>
      <w:bookmarkEnd w:id="4806"/>
      <w:bookmarkEnd w:id="4807"/>
      <w:bookmarkEnd w:id="4808"/>
      <w:bookmarkEnd w:id="4809"/>
      <w:bookmarkEnd w:id="4810"/>
      <w:bookmarkEnd w:id="4811"/>
      <w:bookmarkEnd w:id="4812"/>
      <w:bookmarkEnd w:id="4813"/>
      <w:bookmarkEnd w:id="4814"/>
      <w:bookmarkEnd w:id="4815"/>
      <w:bookmarkEnd w:id="4816"/>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lastRenderedPageBreak/>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lastRenderedPageBreak/>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4817" w:name="_Toc25156505"/>
      <w:bookmarkStart w:id="4818" w:name="_Toc34124810"/>
      <w:bookmarkStart w:id="4819" w:name="_Toc43207937"/>
      <w:bookmarkStart w:id="4820" w:name="_Toc49857410"/>
      <w:bookmarkStart w:id="4821" w:name="_Toc56677253"/>
      <w:bookmarkStart w:id="4822" w:name="_Toc56691776"/>
      <w:bookmarkStart w:id="4823" w:name="_Toc56699040"/>
      <w:bookmarkStart w:id="4824" w:name="_Toc89035295"/>
      <w:bookmarkStart w:id="4825" w:name="_Toc89065093"/>
      <w:bookmarkStart w:id="4826" w:name="_Toc89180392"/>
      <w:bookmarkStart w:id="4827" w:name="_Toc97072076"/>
      <w:bookmarkStart w:id="4828" w:name="_Toc183523588"/>
      <w:r w:rsidRPr="003B2883">
        <w:t>6.2.6.3.4</w:t>
      </w:r>
      <w:r w:rsidRPr="003B2883">
        <w:tab/>
        <w:t>Enumeration: AmfEventTrigger</w:t>
      </w:r>
      <w:bookmarkEnd w:id="4817"/>
      <w:bookmarkEnd w:id="4818"/>
      <w:bookmarkEnd w:id="4819"/>
      <w:bookmarkEnd w:id="4820"/>
      <w:bookmarkEnd w:id="4821"/>
      <w:bookmarkEnd w:id="4822"/>
      <w:bookmarkEnd w:id="4823"/>
      <w:bookmarkEnd w:id="4824"/>
      <w:bookmarkEnd w:id="4825"/>
      <w:bookmarkEnd w:id="4826"/>
      <w:bookmarkEnd w:id="4827"/>
      <w:bookmarkEnd w:id="4828"/>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4829" w:name="_Toc25156506"/>
      <w:bookmarkStart w:id="4830" w:name="_Toc34124811"/>
      <w:bookmarkStart w:id="4831" w:name="_Toc43207938"/>
      <w:bookmarkStart w:id="4832" w:name="_Toc49857411"/>
      <w:bookmarkStart w:id="4833" w:name="_Toc56677254"/>
      <w:bookmarkStart w:id="4834" w:name="_Toc56691777"/>
      <w:bookmarkStart w:id="4835" w:name="_Toc56699041"/>
      <w:bookmarkStart w:id="4836" w:name="_Toc89035296"/>
      <w:bookmarkStart w:id="4837" w:name="_Toc89065094"/>
      <w:bookmarkStart w:id="4838" w:name="_Toc89180393"/>
      <w:bookmarkStart w:id="4839" w:name="_Toc97072077"/>
      <w:bookmarkStart w:id="4840" w:name="_Toc183523589"/>
      <w:r w:rsidRPr="003B2883">
        <w:lastRenderedPageBreak/>
        <w:t>6.2.6.3.5</w:t>
      </w:r>
      <w:r w:rsidRPr="003B2883">
        <w:tab/>
        <w:t>Enumeration: LocationFilter</w:t>
      </w:r>
      <w:bookmarkEnd w:id="4829"/>
      <w:bookmarkEnd w:id="4830"/>
      <w:bookmarkEnd w:id="4831"/>
      <w:bookmarkEnd w:id="4832"/>
      <w:bookmarkEnd w:id="4833"/>
      <w:bookmarkEnd w:id="4834"/>
      <w:bookmarkEnd w:id="4835"/>
      <w:bookmarkEnd w:id="4836"/>
      <w:bookmarkEnd w:id="4837"/>
      <w:bookmarkEnd w:id="4838"/>
      <w:bookmarkEnd w:id="4839"/>
      <w:bookmarkEnd w:id="4840"/>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4841" w:name="_Toc25156507"/>
      <w:bookmarkStart w:id="4842" w:name="_Toc34124812"/>
      <w:bookmarkStart w:id="4843" w:name="_Toc43207939"/>
      <w:bookmarkStart w:id="4844" w:name="_Toc49857412"/>
      <w:bookmarkStart w:id="4845" w:name="_Toc56677255"/>
      <w:bookmarkStart w:id="4846" w:name="_Toc56691778"/>
      <w:bookmarkStart w:id="4847" w:name="_Toc56699042"/>
      <w:bookmarkStart w:id="4848" w:name="_Toc89035297"/>
      <w:bookmarkStart w:id="4849" w:name="_Toc89065095"/>
      <w:bookmarkStart w:id="4850" w:name="_Toc89180394"/>
      <w:bookmarkStart w:id="4851" w:name="_Toc97072078"/>
      <w:bookmarkStart w:id="4852" w:name="_Toc183523590"/>
      <w:r w:rsidRPr="003B2883">
        <w:t>6.2.6.3.6</w:t>
      </w:r>
      <w:r w:rsidRPr="003B2883">
        <w:tab/>
        <w:t>Void</w:t>
      </w:r>
      <w:bookmarkEnd w:id="4841"/>
      <w:bookmarkEnd w:id="4842"/>
      <w:bookmarkEnd w:id="4843"/>
      <w:bookmarkEnd w:id="4844"/>
      <w:bookmarkEnd w:id="4845"/>
      <w:bookmarkEnd w:id="4846"/>
      <w:bookmarkEnd w:id="4847"/>
      <w:bookmarkEnd w:id="4848"/>
      <w:bookmarkEnd w:id="4849"/>
      <w:bookmarkEnd w:id="4850"/>
      <w:bookmarkEnd w:id="4851"/>
      <w:bookmarkEnd w:id="4852"/>
    </w:p>
    <w:p w14:paraId="3EAA1BD8" w14:textId="77777777" w:rsidR="00602AC0" w:rsidRPr="003B2883" w:rsidRDefault="00602AC0" w:rsidP="00602AC0"/>
    <w:p w14:paraId="1EFB0F67" w14:textId="77777777" w:rsidR="00602AC0" w:rsidRPr="003B2883" w:rsidRDefault="00602AC0" w:rsidP="00602AC0">
      <w:pPr>
        <w:pStyle w:val="Heading5"/>
      </w:pPr>
      <w:bookmarkStart w:id="4853" w:name="_Toc25156508"/>
      <w:bookmarkStart w:id="4854" w:name="_Toc34124813"/>
      <w:bookmarkStart w:id="4855" w:name="_Toc43207940"/>
      <w:bookmarkStart w:id="4856" w:name="_Toc49857413"/>
      <w:bookmarkStart w:id="4857" w:name="_Toc56677256"/>
      <w:bookmarkStart w:id="4858" w:name="_Toc56691779"/>
      <w:bookmarkStart w:id="4859" w:name="_Toc56699043"/>
      <w:bookmarkStart w:id="4860" w:name="_Toc89035298"/>
      <w:bookmarkStart w:id="4861" w:name="_Toc89065096"/>
      <w:bookmarkStart w:id="4862" w:name="_Toc89180395"/>
      <w:bookmarkStart w:id="4863" w:name="_Toc97072079"/>
      <w:bookmarkStart w:id="4864" w:name="_Toc183523591"/>
      <w:r w:rsidRPr="003B2883">
        <w:t>6.2.6.3.7</w:t>
      </w:r>
      <w:r w:rsidRPr="003B2883">
        <w:tab/>
        <w:t>Enumeration: UeReachability</w:t>
      </w:r>
      <w:bookmarkEnd w:id="4853"/>
      <w:bookmarkEnd w:id="4854"/>
      <w:bookmarkEnd w:id="4855"/>
      <w:bookmarkEnd w:id="4856"/>
      <w:bookmarkEnd w:id="4857"/>
      <w:bookmarkEnd w:id="4858"/>
      <w:bookmarkEnd w:id="4859"/>
      <w:bookmarkEnd w:id="4860"/>
      <w:bookmarkEnd w:id="4861"/>
      <w:bookmarkEnd w:id="4862"/>
      <w:bookmarkEnd w:id="4863"/>
      <w:bookmarkEnd w:id="4864"/>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4865" w:name="_Toc25156509"/>
      <w:bookmarkStart w:id="4866" w:name="_Toc34124814"/>
      <w:bookmarkStart w:id="4867" w:name="_Toc43207941"/>
      <w:bookmarkStart w:id="4868" w:name="_Toc49857414"/>
      <w:bookmarkStart w:id="4869" w:name="_Toc56677257"/>
      <w:bookmarkStart w:id="4870" w:name="_Toc56691780"/>
      <w:bookmarkStart w:id="4871" w:name="_Toc56699044"/>
      <w:bookmarkStart w:id="4872" w:name="_Toc89035299"/>
      <w:bookmarkStart w:id="4873" w:name="_Toc89065097"/>
      <w:bookmarkStart w:id="4874" w:name="_Toc89180396"/>
      <w:bookmarkStart w:id="4875" w:name="_Toc97072080"/>
      <w:bookmarkStart w:id="4876" w:name="_Toc183523592"/>
      <w:r w:rsidRPr="003B2883">
        <w:t>6.2.6.3.8</w:t>
      </w:r>
      <w:r w:rsidRPr="003B2883">
        <w:tab/>
        <w:t>Void</w:t>
      </w:r>
      <w:bookmarkEnd w:id="4865"/>
      <w:bookmarkEnd w:id="4866"/>
      <w:bookmarkEnd w:id="4867"/>
      <w:bookmarkEnd w:id="4868"/>
      <w:bookmarkEnd w:id="4869"/>
      <w:bookmarkEnd w:id="4870"/>
      <w:bookmarkEnd w:id="4871"/>
      <w:bookmarkEnd w:id="4872"/>
      <w:bookmarkEnd w:id="4873"/>
      <w:bookmarkEnd w:id="4874"/>
      <w:bookmarkEnd w:id="4875"/>
      <w:bookmarkEnd w:id="4876"/>
    </w:p>
    <w:p w14:paraId="50B02829" w14:textId="77777777" w:rsidR="00602AC0" w:rsidRPr="003B2883" w:rsidRDefault="00602AC0" w:rsidP="00602AC0"/>
    <w:p w14:paraId="11017FB2" w14:textId="77777777" w:rsidR="00602AC0" w:rsidRPr="003B2883" w:rsidRDefault="00602AC0" w:rsidP="00602AC0">
      <w:pPr>
        <w:pStyle w:val="Heading5"/>
      </w:pPr>
      <w:bookmarkStart w:id="4877" w:name="_Toc25156510"/>
      <w:bookmarkStart w:id="4878" w:name="_Toc34124815"/>
      <w:bookmarkStart w:id="4879" w:name="_Toc43207942"/>
      <w:bookmarkStart w:id="4880" w:name="_Toc49857415"/>
      <w:bookmarkStart w:id="4881" w:name="_Toc56677258"/>
      <w:bookmarkStart w:id="4882" w:name="_Toc56691781"/>
      <w:bookmarkStart w:id="4883" w:name="_Toc56699045"/>
      <w:bookmarkStart w:id="4884" w:name="_Toc89035300"/>
      <w:bookmarkStart w:id="4885" w:name="_Toc89065098"/>
      <w:bookmarkStart w:id="4886" w:name="_Toc89180397"/>
      <w:bookmarkStart w:id="4887" w:name="_Toc97072081"/>
      <w:bookmarkStart w:id="4888" w:name="_Toc183523593"/>
      <w:r w:rsidRPr="003B2883">
        <w:t>6.2.6.3.9</w:t>
      </w:r>
      <w:r w:rsidRPr="003B2883">
        <w:tab/>
        <w:t>Enumeration: RmState</w:t>
      </w:r>
      <w:bookmarkEnd w:id="4877"/>
      <w:bookmarkEnd w:id="4878"/>
      <w:bookmarkEnd w:id="4879"/>
      <w:bookmarkEnd w:id="4880"/>
      <w:bookmarkEnd w:id="4881"/>
      <w:bookmarkEnd w:id="4882"/>
      <w:bookmarkEnd w:id="4883"/>
      <w:bookmarkEnd w:id="4884"/>
      <w:bookmarkEnd w:id="4885"/>
      <w:bookmarkEnd w:id="4886"/>
      <w:bookmarkEnd w:id="4887"/>
      <w:bookmarkEnd w:id="4888"/>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4889" w:name="_Toc25156511"/>
      <w:bookmarkStart w:id="4890" w:name="_Toc34124816"/>
      <w:bookmarkStart w:id="4891" w:name="_Toc43207943"/>
      <w:bookmarkStart w:id="4892" w:name="_Toc49857416"/>
      <w:bookmarkStart w:id="4893" w:name="_Toc56677259"/>
      <w:bookmarkStart w:id="4894" w:name="_Toc56691782"/>
      <w:bookmarkStart w:id="4895" w:name="_Toc56699046"/>
      <w:bookmarkStart w:id="4896" w:name="_Toc89035301"/>
      <w:bookmarkStart w:id="4897" w:name="_Toc89065099"/>
      <w:bookmarkStart w:id="4898" w:name="_Toc89180398"/>
      <w:bookmarkStart w:id="4899" w:name="_Toc97072082"/>
      <w:bookmarkStart w:id="4900" w:name="_Toc183523594"/>
      <w:r w:rsidRPr="003B2883">
        <w:t>6.2.6.3.10</w:t>
      </w:r>
      <w:r w:rsidRPr="003B2883">
        <w:tab/>
        <w:t>Enumeration: CmState</w:t>
      </w:r>
      <w:bookmarkEnd w:id="4889"/>
      <w:bookmarkEnd w:id="4890"/>
      <w:bookmarkEnd w:id="4891"/>
      <w:bookmarkEnd w:id="4892"/>
      <w:bookmarkEnd w:id="4893"/>
      <w:bookmarkEnd w:id="4894"/>
      <w:bookmarkEnd w:id="4895"/>
      <w:bookmarkEnd w:id="4896"/>
      <w:bookmarkEnd w:id="4897"/>
      <w:bookmarkEnd w:id="4898"/>
      <w:bookmarkEnd w:id="4899"/>
      <w:bookmarkEnd w:id="4900"/>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4901" w:name="_Toc25156512"/>
      <w:bookmarkStart w:id="4902" w:name="_Toc34124817"/>
      <w:bookmarkStart w:id="4903" w:name="_Toc43207944"/>
      <w:bookmarkStart w:id="4904" w:name="_Toc49857417"/>
      <w:bookmarkStart w:id="4905" w:name="_Toc56677260"/>
      <w:bookmarkStart w:id="4906" w:name="_Toc56691783"/>
      <w:bookmarkStart w:id="4907" w:name="_Toc56699047"/>
      <w:bookmarkStart w:id="4908" w:name="_Toc89035302"/>
      <w:bookmarkStart w:id="4909" w:name="_Toc89065100"/>
      <w:bookmarkStart w:id="4910" w:name="_Toc89180399"/>
      <w:bookmarkStart w:id="4911" w:name="_Toc97072083"/>
      <w:bookmarkStart w:id="4912" w:name="_Toc183523595"/>
      <w:r w:rsidRPr="003B2883">
        <w:lastRenderedPageBreak/>
        <w:t>6.2.6.3.</w:t>
      </w:r>
      <w:r>
        <w:t>11</w:t>
      </w:r>
      <w:r w:rsidRPr="003B2883">
        <w:tab/>
        <w:t xml:space="preserve">Enumeration: </w:t>
      </w:r>
      <w:r>
        <w:t>5GsUserState</w:t>
      </w:r>
      <w:bookmarkEnd w:id="4901"/>
      <w:bookmarkEnd w:id="4902"/>
      <w:bookmarkEnd w:id="4903"/>
      <w:bookmarkEnd w:id="4904"/>
      <w:bookmarkEnd w:id="4905"/>
      <w:bookmarkEnd w:id="4906"/>
      <w:bookmarkEnd w:id="4907"/>
      <w:bookmarkEnd w:id="4908"/>
      <w:bookmarkEnd w:id="4909"/>
      <w:bookmarkEnd w:id="4910"/>
      <w:bookmarkEnd w:id="4911"/>
      <w:bookmarkEnd w:id="4912"/>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4913" w:name="_Toc25157273"/>
      <w:bookmarkStart w:id="4914" w:name="_Toc27590812"/>
      <w:bookmarkStart w:id="4915" w:name="_Toc43207945"/>
      <w:bookmarkStart w:id="4916" w:name="_Toc49857418"/>
      <w:bookmarkStart w:id="4917" w:name="_Toc56677261"/>
      <w:bookmarkStart w:id="4918" w:name="_Toc56691784"/>
      <w:bookmarkStart w:id="4919" w:name="_Toc56699048"/>
      <w:bookmarkStart w:id="4920" w:name="_Toc89035303"/>
      <w:bookmarkStart w:id="4921" w:name="_Toc89065101"/>
      <w:bookmarkStart w:id="4922" w:name="_Toc89180400"/>
      <w:bookmarkStart w:id="4923" w:name="_Toc97072084"/>
      <w:bookmarkStart w:id="4924" w:name="_Toc183523596"/>
      <w:r>
        <w:t>6.2.6.3.12</w:t>
      </w:r>
      <w:r>
        <w:tab/>
        <w:t xml:space="preserve">Enumeration: </w:t>
      </w:r>
      <w:bookmarkEnd w:id="4913"/>
      <w:bookmarkEnd w:id="4914"/>
      <w:r>
        <w:t>LossOfConnectivityReason</w:t>
      </w:r>
      <w:bookmarkEnd w:id="4915"/>
      <w:bookmarkEnd w:id="4916"/>
      <w:bookmarkEnd w:id="4917"/>
      <w:bookmarkEnd w:id="4918"/>
      <w:bookmarkEnd w:id="4919"/>
      <w:bookmarkEnd w:id="4920"/>
      <w:bookmarkEnd w:id="4921"/>
      <w:bookmarkEnd w:id="4922"/>
      <w:bookmarkEnd w:id="4923"/>
      <w:bookmarkEnd w:id="4924"/>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bl>
    <w:p w14:paraId="4CD3FDDF" w14:textId="77777777" w:rsidR="00125FE5" w:rsidRDefault="00125FE5" w:rsidP="00602AC0"/>
    <w:p w14:paraId="7BBF30B2" w14:textId="77777777" w:rsidR="003F0E21" w:rsidRDefault="003F0E21" w:rsidP="003F0E21">
      <w:pPr>
        <w:pStyle w:val="Heading5"/>
      </w:pPr>
      <w:bookmarkStart w:id="4925" w:name="_Toc43207946"/>
      <w:bookmarkStart w:id="4926" w:name="_Toc49857419"/>
      <w:bookmarkStart w:id="4927" w:name="_Toc56677262"/>
      <w:bookmarkStart w:id="4928" w:name="_Toc56691785"/>
      <w:bookmarkStart w:id="4929" w:name="_Toc56699049"/>
      <w:bookmarkStart w:id="4930" w:name="_Toc89035304"/>
      <w:bookmarkStart w:id="4931" w:name="_Toc89065102"/>
      <w:bookmarkStart w:id="4932" w:name="_Toc89180401"/>
      <w:bookmarkStart w:id="4933" w:name="_Toc97072085"/>
      <w:bookmarkStart w:id="4934" w:name="_Toc183523597"/>
      <w:r>
        <w:t>6.2.6.3.13</w:t>
      </w:r>
      <w:r>
        <w:tab/>
        <w:t>Enumeration: ReachabilityFilter</w:t>
      </w:r>
      <w:bookmarkEnd w:id="4925"/>
      <w:bookmarkEnd w:id="4926"/>
      <w:bookmarkEnd w:id="4927"/>
      <w:bookmarkEnd w:id="4928"/>
      <w:bookmarkEnd w:id="4929"/>
      <w:bookmarkEnd w:id="4930"/>
      <w:bookmarkEnd w:id="4931"/>
      <w:bookmarkEnd w:id="4932"/>
      <w:bookmarkEnd w:id="4933"/>
      <w:bookmarkEnd w:id="4934"/>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4935" w:name="_Toc89035305"/>
      <w:bookmarkStart w:id="4936" w:name="_Toc89065103"/>
      <w:bookmarkStart w:id="4937" w:name="_Toc89180402"/>
      <w:bookmarkStart w:id="4938" w:name="_Toc97072086"/>
      <w:bookmarkStart w:id="4939" w:name="_Toc183523598"/>
      <w:r w:rsidRPr="003B2883">
        <w:t>6.2.6.3.</w:t>
      </w:r>
      <w:r>
        <w:t>14</w:t>
      </w:r>
      <w:r w:rsidRPr="003B2883">
        <w:tab/>
        <w:t xml:space="preserve">Enumeration: </w:t>
      </w:r>
      <w:r>
        <w:t>UeType</w:t>
      </w:r>
      <w:bookmarkEnd w:id="4935"/>
      <w:bookmarkEnd w:id="4936"/>
      <w:bookmarkEnd w:id="4937"/>
      <w:bookmarkEnd w:id="4938"/>
      <w:bookmarkEnd w:id="4939"/>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4940" w:name="_Toc97072087"/>
      <w:bookmarkStart w:id="4941" w:name="_Toc183523599"/>
      <w:r w:rsidRPr="003B2883">
        <w:lastRenderedPageBreak/>
        <w:t>6.2.6.3.</w:t>
      </w:r>
      <w:r>
        <w:t>15</w:t>
      </w:r>
      <w:r w:rsidRPr="003B2883">
        <w:tab/>
        <w:t xml:space="preserve">Enumeration: </w:t>
      </w:r>
      <w:r>
        <w:t>AccessStateTransitionType</w:t>
      </w:r>
      <w:bookmarkEnd w:id="4940"/>
      <w:bookmarkEnd w:id="4941"/>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77777777" w:rsidR="00453C02" w:rsidRPr="003B2883" w:rsidRDefault="00453C02" w:rsidP="00602AC0"/>
    <w:p w14:paraId="6147EA94" w14:textId="77777777" w:rsidR="00602AC0" w:rsidRPr="003B2883" w:rsidRDefault="00602AC0" w:rsidP="00602AC0">
      <w:pPr>
        <w:pStyle w:val="Heading4"/>
      </w:pPr>
      <w:bookmarkStart w:id="4942" w:name="_Toc25156513"/>
      <w:bookmarkStart w:id="4943" w:name="_Toc34124818"/>
      <w:bookmarkStart w:id="4944" w:name="_Toc43207947"/>
      <w:bookmarkStart w:id="4945" w:name="_Toc49857420"/>
      <w:bookmarkStart w:id="4946" w:name="_Toc56677263"/>
      <w:bookmarkStart w:id="4947" w:name="_Toc56691786"/>
      <w:bookmarkStart w:id="4948" w:name="_Toc56699050"/>
      <w:bookmarkStart w:id="4949" w:name="_Toc89035306"/>
      <w:bookmarkStart w:id="4950" w:name="_Toc89065104"/>
      <w:bookmarkStart w:id="4951" w:name="_Toc89180403"/>
      <w:bookmarkStart w:id="4952" w:name="_Toc97072088"/>
      <w:bookmarkStart w:id="4953" w:name="_Toc183523600"/>
      <w:r w:rsidRPr="003B2883">
        <w:t>6.2.6.4</w:t>
      </w:r>
      <w:r w:rsidRPr="003B2883">
        <w:tab/>
        <w:t>Binary data</w:t>
      </w:r>
      <w:bookmarkEnd w:id="4942"/>
      <w:bookmarkEnd w:id="4943"/>
      <w:bookmarkEnd w:id="4944"/>
      <w:bookmarkEnd w:id="4945"/>
      <w:bookmarkEnd w:id="4946"/>
      <w:bookmarkEnd w:id="4947"/>
      <w:bookmarkEnd w:id="4948"/>
      <w:bookmarkEnd w:id="4949"/>
      <w:bookmarkEnd w:id="4950"/>
      <w:bookmarkEnd w:id="4951"/>
      <w:bookmarkEnd w:id="4952"/>
      <w:bookmarkEnd w:id="4953"/>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4954" w:name="_Toc25156514"/>
      <w:bookmarkStart w:id="4955" w:name="_Toc34124819"/>
      <w:bookmarkStart w:id="4956" w:name="_Toc43207948"/>
      <w:bookmarkStart w:id="4957" w:name="_Toc49857421"/>
      <w:bookmarkStart w:id="4958" w:name="_Toc56677264"/>
      <w:bookmarkStart w:id="4959" w:name="_Toc56691787"/>
      <w:bookmarkStart w:id="4960" w:name="_Toc56699051"/>
      <w:bookmarkStart w:id="4961" w:name="_Toc89035307"/>
      <w:bookmarkStart w:id="4962" w:name="_Toc89065105"/>
      <w:bookmarkStart w:id="4963" w:name="_Toc89180404"/>
      <w:bookmarkStart w:id="4964" w:name="_Toc97072089"/>
      <w:bookmarkStart w:id="4965" w:name="_Toc183523601"/>
      <w:r w:rsidRPr="003B2883">
        <w:t>6.2.7</w:t>
      </w:r>
      <w:r w:rsidRPr="003B2883">
        <w:tab/>
        <w:t>Error Handling</w:t>
      </w:r>
      <w:bookmarkEnd w:id="4954"/>
      <w:bookmarkEnd w:id="4955"/>
      <w:bookmarkEnd w:id="4956"/>
      <w:bookmarkEnd w:id="4957"/>
      <w:bookmarkEnd w:id="4958"/>
      <w:bookmarkEnd w:id="4959"/>
      <w:bookmarkEnd w:id="4960"/>
      <w:bookmarkEnd w:id="4961"/>
      <w:bookmarkEnd w:id="4962"/>
      <w:bookmarkEnd w:id="4963"/>
      <w:bookmarkEnd w:id="4964"/>
      <w:bookmarkEnd w:id="4965"/>
    </w:p>
    <w:p w14:paraId="60E92E22" w14:textId="77777777" w:rsidR="00602AC0" w:rsidRPr="003B2883" w:rsidRDefault="00602AC0" w:rsidP="00602AC0">
      <w:pPr>
        <w:pStyle w:val="Heading4"/>
      </w:pPr>
      <w:bookmarkStart w:id="4966" w:name="_Toc25156515"/>
      <w:bookmarkStart w:id="4967" w:name="_Toc34124820"/>
      <w:bookmarkStart w:id="4968" w:name="_Toc43207949"/>
      <w:bookmarkStart w:id="4969" w:name="_Toc49857422"/>
      <w:bookmarkStart w:id="4970" w:name="_Toc56677265"/>
      <w:bookmarkStart w:id="4971" w:name="_Toc56691788"/>
      <w:bookmarkStart w:id="4972" w:name="_Toc56699052"/>
      <w:bookmarkStart w:id="4973" w:name="_Toc89035308"/>
      <w:bookmarkStart w:id="4974" w:name="_Toc89065106"/>
      <w:bookmarkStart w:id="4975" w:name="_Toc89180405"/>
      <w:bookmarkStart w:id="4976" w:name="_Toc97072090"/>
      <w:bookmarkStart w:id="4977" w:name="_Toc183523602"/>
      <w:r w:rsidRPr="003B2883">
        <w:t>6.2.7.1</w:t>
      </w:r>
      <w:r w:rsidRPr="003B2883">
        <w:tab/>
        <w:t>General</w:t>
      </w:r>
      <w:bookmarkEnd w:id="4966"/>
      <w:bookmarkEnd w:id="4967"/>
      <w:bookmarkEnd w:id="4968"/>
      <w:bookmarkEnd w:id="4969"/>
      <w:bookmarkEnd w:id="4970"/>
      <w:bookmarkEnd w:id="4971"/>
      <w:bookmarkEnd w:id="4972"/>
      <w:bookmarkEnd w:id="4973"/>
      <w:bookmarkEnd w:id="4974"/>
      <w:bookmarkEnd w:id="4975"/>
      <w:bookmarkEnd w:id="4976"/>
      <w:bookmarkEnd w:id="4977"/>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4978" w:name="_Toc25156516"/>
      <w:bookmarkStart w:id="4979" w:name="_Toc34124821"/>
      <w:bookmarkStart w:id="4980" w:name="_Toc43207950"/>
      <w:bookmarkStart w:id="4981" w:name="_Toc49857423"/>
      <w:bookmarkStart w:id="4982" w:name="_Toc56677266"/>
      <w:bookmarkStart w:id="4983" w:name="_Toc56691789"/>
      <w:bookmarkStart w:id="4984" w:name="_Toc56699053"/>
      <w:bookmarkStart w:id="4985" w:name="_Toc89035309"/>
      <w:bookmarkStart w:id="4986" w:name="_Toc89065107"/>
      <w:bookmarkStart w:id="4987" w:name="_Toc89180406"/>
      <w:bookmarkStart w:id="4988" w:name="_Toc97072091"/>
      <w:bookmarkStart w:id="4989" w:name="_Toc183523603"/>
      <w:r w:rsidRPr="003B2883">
        <w:t>6.2.7.2</w:t>
      </w:r>
      <w:r w:rsidRPr="003B2883">
        <w:tab/>
        <w:t>Protocol Errors</w:t>
      </w:r>
      <w:bookmarkEnd w:id="4978"/>
      <w:bookmarkEnd w:id="4979"/>
      <w:bookmarkEnd w:id="4980"/>
      <w:bookmarkEnd w:id="4981"/>
      <w:bookmarkEnd w:id="4982"/>
      <w:bookmarkEnd w:id="4983"/>
      <w:bookmarkEnd w:id="4984"/>
      <w:bookmarkEnd w:id="4985"/>
      <w:bookmarkEnd w:id="4986"/>
      <w:bookmarkEnd w:id="4987"/>
      <w:bookmarkEnd w:id="4988"/>
      <w:bookmarkEnd w:id="4989"/>
    </w:p>
    <w:p w14:paraId="5E78B933" w14:textId="220EFD60" w:rsidR="00602AC0" w:rsidRPr="003B2883" w:rsidRDefault="00602AC0" w:rsidP="00602AC0">
      <w:r w:rsidRPr="003B2883">
        <w:t xml:space="preserve">Protocol Error Handling shall be supported as specified in </w:t>
      </w:r>
      <w:r w:rsidR="00B95277">
        <w:t>clause </w:t>
      </w:r>
      <w:r w:rsidR="00B95277" w:rsidRPr="003B2883">
        <w:t>5</w:t>
      </w:r>
      <w:r w:rsidRPr="003B2883">
        <w:t>.2.7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4990" w:name="_Toc25156517"/>
      <w:bookmarkStart w:id="4991" w:name="_Toc34124822"/>
      <w:bookmarkStart w:id="4992" w:name="_Toc43207951"/>
      <w:bookmarkStart w:id="4993" w:name="_Toc49857424"/>
      <w:bookmarkStart w:id="4994" w:name="_Toc56677267"/>
      <w:bookmarkStart w:id="4995" w:name="_Toc56691790"/>
      <w:bookmarkStart w:id="4996" w:name="_Toc56699054"/>
      <w:bookmarkStart w:id="4997" w:name="_Toc89035310"/>
      <w:bookmarkStart w:id="4998" w:name="_Toc89065108"/>
      <w:bookmarkStart w:id="4999" w:name="_Toc89180407"/>
      <w:bookmarkStart w:id="5000" w:name="_Toc97072092"/>
      <w:bookmarkStart w:id="5001" w:name="_Toc183523604"/>
      <w:r w:rsidRPr="003B2883">
        <w:t>6.2.7.3</w:t>
      </w:r>
      <w:r w:rsidRPr="003B2883">
        <w:tab/>
        <w:t>Application Errors</w:t>
      </w:r>
      <w:bookmarkEnd w:id="4990"/>
      <w:bookmarkEnd w:id="4991"/>
      <w:bookmarkEnd w:id="4992"/>
      <w:bookmarkEnd w:id="4993"/>
      <w:bookmarkEnd w:id="4994"/>
      <w:bookmarkEnd w:id="4995"/>
      <w:bookmarkEnd w:id="4996"/>
      <w:bookmarkEnd w:id="4997"/>
      <w:bookmarkEnd w:id="4998"/>
      <w:bookmarkEnd w:id="4999"/>
      <w:bookmarkEnd w:id="5000"/>
      <w:bookmarkEnd w:id="5001"/>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14:paraId="039D1880"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971"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247CA4C2" w14:textId="77777777" w:rsidR="00602AC0" w:rsidRPr="003B2883" w:rsidRDefault="00602AC0" w:rsidP="001D4998">
            <w:pPr>
              <w:pStyle w:val="TAL"/>
            </w:pPr>
            <w:r w:rsidRPr="003B2883">
              <w:t>Indicates the creation or the modification of a subscription has failed due to an application error when the UE is not served by the AMF.</w:t>
            </w:r>
          </w:p>
        </w:tc>
      </w:tr>
      <w:tr w:rsidR="00354977" w:rsidRPr="003B2883" w14:paraId="6864B1C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971"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627"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354977" w:rsidRPr="003B2883" w14:paraId="4AC39625"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354977">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002" w:name="_Toc25156518"/>
      <w:bookmarkStart w:id="5003" w:name="_Toc34124823"/>
      <w:bookmarkStart w:id="5004" w:name="_Toc43207952"/>
      <w:bookmarkStart w:id="5005" w:name="_Toc49857425"/>
      <w:bookmarkStart w:id="5006" w:name="_Toc56677268"/>
      <w:bookmarkStart w:id="5007" w:name="_Toc56691791"/>
      <w:bookmarkStart w:id="5008" w:name="_Toc56699055"/>
      <w:bookmarkStart w:id="5009" w:name="_Toc89035311"/>
      <w:bookmarkStart w:id="5010" w:name="_Toc89065109"/>
      <w:bookmarkStart w:id="5011" w:name="_Toc89180408"/>
      <w:bookmarkStart w:id="5012" w:name="_Toc97072093"/>
      <w:bookmarkStart w:id="5013" w:name="_Toc183523605"/>
      <w:r w:rsidRPr="003B2883">
        <w:t>6.2.8</w:t>
      </w:r>
      <w:r w:rsidRPr="003B2883">
        <w:tab/>
        <w:t>Feature Negotiation</w:t>
      </w:r>
      <w:bookmarkEnd w:id="5002"/>
      <w:bookmarkEnd w:id="5003"/>
      <w:bookmarkEnd w:id="5004"/>
      <w:bookmarkEnd w:id="5005"/>
      <w:bookmarkEnd w:id="5006"/>
      <w:bookmarkEnd w:id="5007"/>
      <w:bookmarkEnd w:id="5008"/>
      <w:bookmarkEnd w:id="5009"/>
      <w:bookmarkEnd w:id="5010"/>
      <w:bookmarkEnd w:id="5011"/>
      <w:bookmarkEnd w:id="5012"/>
      <w:bookmarkEnd w:id="5013"/>
    </w:p>
    <w:p w14:paraId="1DC3F9E7" w14:textId="2483D82D"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297AD328" w14:textId="77777777" w:rsidR="00E644D7" w:rsidRDefault="00E644D7" w:rsidP="00602AC0">
      <w:pPr>
        <w:rPr>
          <w:lang w:val="en-US"/>
        </w:rPr>
      </w:pPr>
    </w:p>
    <w:p w14:paraId="0256CB91" w14:textId="6A5A68FE" w:rsidR="00602AC0" w:rsidRPr="003B2883" w:rsidRDefault="00602AC0" w:rsidP="00602AC0">
      <w:pPr>
        <w:rPr>
          <w:lang w:val="en-US"/>
        </w:rPr>
      </w:pPr>
      <w:r w:rsidRPr="003B2883">
        <w:rPr>
          <w:lang w:val="en-US"/>
        </w:rPr>
        <w:lastRenderedPageBreak/>
        <w:t>The NF Service Consumer shall indicate the optional features it supports for the Namf_EventExposure service, if any, by including the supportedFeatures attribute in payload of the HTTP Request Message for subscription resource creation.</w:t>
      </w:r>
    </w:p>
    <w:p w14:paraId="15103CB0" w14:textId="77777777" w:rsidR="00E644D7" w:rsidRDefault="00E644D7" w:rsidP="00602AC0">
      <w:pPr>
        <w:rPr>
          <w:lang w:val="en-US"/>
        </w:rPr>
      </w:pPr>
    </w:p>
    <w:p w14:paraId="56CC3970" w14:textId="0D9ADAE0" w:rsidR="00602AC0" w:rsidRPr="003B2883"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14:paraId="28D1BF4F" w14:textId="77777777" w:rsidR="00E644D7" w:rsidRDefault="00E644D7" w:rsidP="00602AC0">
      <w:pPr>
        <w:rPr>
          <w:lang w:val="en-US"/>
        </w:rPr>
      </w:pPr>
    </w:p>
    <w:p w14:paraId="73C46DA1" w14:textId="339FED40"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EB14E3E" w14:textId="77777777" w:rsidR="00E644D7" w:rsidRDefault="00E644D7" w:rsidP="00602AC0">
      <w:pPr>
        <w:rPr>
          <w:lang w:val="en-US"/>
        </w:rPr>
      </w:pP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lastRenderedPageBreak/>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2EE58729" w:rsidR="00696BF4" w:rsidRDefault="00696BF4" w:rsidP="00696BF4">
            <w:pPr>
              <w:pStyle w:val="TAL"/>
              <w:rPr>
                <w:lang w:eastAsia="zh-CN"/>
              </w:rPr>
            </w:pPr>
            <w:r>
              <w:rPr>
                <w:lang w:eastAsia="zh-CN"/>
              </w:rPr>
              <w:t>An AMF supporting this feature shall allow the NF consumer to remove</w:t>
            </w:r>
            <w:r w:rsidR="00C61C4B">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50652B" w:rsidRPr="003B2883" w14:paraId="7B8FB004" w14:textId="77777777" w:rsidTr="001D4998">
        <w:trPr>
          <w:cantSplit/>
          <w:jc w:val="center"/>
        </w:trPr>
        <w:tc>
          <w:tcPr>
            <w:tcW w:w="9215" w:type="dxa"/>
            <w:gridSpan w:val="4"/>
          </w:tcPr>
          <w:p w14:paraId="113F2077" w14:textId="77777777" w:rsidR="0050652B" w:rsidRPr="003B2883" w:rsidRDefault="0050652B" w:rsidP="0050652B">
            <w:pPr>
              <w:pStyle w:val="TAL"/>
              <w:rPr>
                <w:bCs/>
              </w:rPr>
            </w:pPr>
            <w:r w:rsidRPr="003B2883">
              <w:t>Feature number: The order number of the feature within the s</w:t>
            </w:r>
            <w:r w:rsidRPr="003B2883">
              <w:rPr>
                <w:bCs/>
              </w:rPr>
              <w:t>upportedFeatures attribute (starting with 1).</w:t>
            </w:r>
          </w:p>
          <w:p w14:paraId="3DCD40AF" w14:textId="77777777" w:rsidR="0050652B" w:rsidRPr="003B2883" w:rsidRDefault="0050652B" w:rsidP="0050652B">
            <w:pPr>
              <w:pStyle w:val="TAL"/>
              <w:rPr>
                <w:bCs/>
              </w:rPr>
            </w:pPr>
            <w:r w:rsidRPr="003B2883">
              <w:rPr>
                <w:bCs/>
              </w:rPr>
              <w:t>Feature: A short name that can be used to refer to the bit and to the feature.</w:t>
            </w:r>
          </w:p>
          <w:p w14:paraId="0637500C" w14:textId="77777777" w:rsidR="0050652B" w:rsidRPr="003B2883" w:rsidRDefault="0050652B" w:rsidP="0050652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50652B" w:rsidRPr="003B2883" w:rsidRDefault="0050652B" w:rsidP="0050652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014" w:name="_Toc25156519"/>
      <w:bookmarkStart w:id="5015" w:name="_Toc34124824"/>
      <w:bookmarkStart w:id="5016" w:name="_Toc43207953"/>
      <w:bookmarkStart w:id="5017" w:name="_Toc49857426"/>
      <w:bookmarkStart w:id="5018" w:name="_Toc56677269"/>
      <w:bookmarkStart w:id="5019" w:name="_Toc56691792"/>
      <w:bookmarkStart w:id="5020" w:name="_Toc56699056"/>
      <w:bookmarkStart w:id="5021" w:name="_Toc89035312"/>
      <w:bookmarkStart w:id="5022" w:name="_Toc89065110"/>
      <w:bookmarkStart w:id="5023" w:name="_Toc89180409"/>
      <w:bookmarkStart w:id="5024" w:name="_Toc97072094"/>
      <w:bookmarkStart w:id="5025" w:name="_Toc183523606"/>
      <w:r w:rsidRPr="003B2883">
        <w:rPr>
          <w:lang w:val="en-US"/>
        </w:rPr>
        <w:t>6.2.9</w:t>
      </w:r>
      <w:r w:rsidRPr="003B2883">
        <w:rPr>
          <w:lang w:val="en-US"/>
        </w:rPr>
        <w:tab/>
        <w:t>Security</w:t>
      </w:r>
      <w:bookmarkEnd w:id="5014"/>
      <w:bookmarkEnd w:id="5015"/>
      <w:bookmarkEnd w:id="5016"/>
      <w:bookmarkEnd w:id="5017"/>
      <w:bookmarkEnd w:id="5018"/>
      <w:bookmarkEnd w:id="5019"/>
      <w:bookmarkEnd w:id="5020"/>
      <w:bookmarkEnd w:id="5021"/>
      <w:bookmarkEnd w:id="5022"/>
      <w:bookmarkEnd w:id="5023"/>
      <w:bookmarkEnd w:id="5024"/>
      <w:bookmarkEnd w:id="5025"/>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59A04267"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026" w:name="_Toc56677270"/>
      <w:bookmarkStart w:id="5027" w:name="_Toc56691793"/>
      <w:bookmarkStart w:id="5028" w:name="_Toc56699057"/>
      <w:bookmarkStart w:id="5029" w:name="_Toc89035313"/>
      <w:bookmarkStart w:id="5030" w:name="_Toc89065111"/>
      <w:bookmarkStart w:id="5031" w:name="_Toc89180410"/>
      <w:bookmarkStart w:id="5032" w:name="_Toc97072095"/>
      <w:bookmarkStart w:id="5033" w:name="_Toc183523607"/>
      <w:r w:rsidRPr="003B2883">
        <w:t>6.</w:t>
      </w:r>
      <w:r>
        <w:t>2</w:t>
      </w:r>
      <w:r w:rsidRPr="003B2883">
        <w:t>.</w:t>
      </w:r>
      <w:r>
        <w:t>10</w:t>
      </w:r>
      <w:r w:rsidRPr="003B2883">
        <w:tab/>
      </w:r>
      <w:r>
        <w:t>HTTP redirection</w:t>
      </w:r>
      <w:bookmarkEnd w:id="5026"/>
      <w:bookmarkEnd w:id="5027"/>
      <w:bookmarkEnd w:id="5028"/>
      <w:bookmarkEnd w:id="5029"/>
      <w:bookmarkEnd w:id="5030"/>
      <w:bookmarkEnd w:id="5031"/>
      <w:bookmarkEnd w:id="5032"/>
      <w:bookmarkEnd w:id="5033"/>
    </w:p>
    <w:p w14:paraId="51831A10" w14:textId="3AE7CA81" w:rsidR="002B76A4" w:rsidRDefault="002B76A4" w:rsidP="002B76A4">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.2.8.</w:t>
      </w:r>
    </w:p>
    <w:p w14:paraId="2CE8DFE7" w14:textId="77777777" w:rsidR="00E644D7" w:rsidRDefault="00E644D7" w:rsidP="002B76A4"/>
    <w:p w14:paraId="2D8BAB36" w14:textId="26A881D4" w:rsidR="002B76A4" w:rsidRDefault="002B76A4" w:rsidP="002B76A4">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034" w:name="_Toc25156520"/>
      <w:bookmarkStart w:id="5035" w:name="_Toc34124825"/>
      <w:bookmarkStart w:id="5036" w:name="_Toc43207954"/>
      <w:bookmarkStart w:id="5037" w:name="_Toc49857427"/>
      <w:bookmarkStart w:id="5038" w:name="_Toc56677271"/>
      <w:bookmarkStart w:id="5039" w:name="_Toc56691794"/>
      <w:bookmarkStart w:id="5040" w:name="_Toc56699058"/>
      <w:bookmarkStart w:id="5041" w:name="_Toc89035314"/>
      <w:bookmarkStart w:id="5042" w:name="_Toc89065112"/>
      <w:bookmarkStart w:id="5043" w:name="_Toc89180411"/>
      <w:bookmarkStart w:id="5044" w:name="_Toc97072096"/>
      <w:bookmarkStart w:id="5045" w:name="_Toc183523608"/>
      <w:r w:rsidRPr="003B2883">
        <w:t>6.3</w:t>
      </w:r>
      <w:r w:rsidRPr="003B2883">
        <w:tab/>
        <w:t>Namf_MT Service API</w:t>
      </w:r>
      <w:bookmarkEnd w:id="5034"/>
      <w:bookmarkEnd w:id="5035"/>
      <w:bookmarkEnd w:id="5036"/>
      <w:bookmarkEnd w:id="5037"/>
      <w:bookmarkEnd w:id="5038"/>
      <w:bookmarkEnd w:id="5039"/>
      <w:bookmarkEnd w:id="5040"/>
      <w:bookmarkEnd w:id="5041"/>
      <w:bookmarkEnd w:id="5042"/>
      <w:bookmarkEnd w:id="5043"/>
      <w:bookmarkEnd w:id="5044"/>
      <w:bookmarkEnd w:id="5045"/>
    </w:p>
    <w:p w14:paraId="7A322F73" w14:textId="77777777" w:rsidR="00602AC0" w:rsidRPr="003B2883" w:rsidRDefault="00602AC0" w:rsidP="00602AC0">
      <w:pPr>
        <w:pStyle w:val="Heading3"/>
      </w:pPr>
      <w:bookmarkStart w:id="5046" w:name="_Toc25156521"/>
      <w:bookmarkStart w:id="5047" w:name="_Toc34124826"/>
      <w:bookmarkStart w:id="5048" w:name="_Toc43207955"/>
      <w:bookmarkStart w:id="5049" w:name="_Toc49857428"/>
      <w:bookmarkStart w:id="5050" w:name="_Toc56677272"/>
      <w:bookmarkStart w:id="5051" w:name="_Toc56691795"/>
      <w:bookmarkStart w:id="5052" w:name="_Toc56699059"/>
      <w:bookmarkStart w:id="5053" w:name="_Toc89035315"/>
      <w:bookmarkStart w:id="5054" w:name="_Toc89065113"/>
      <w:bookmarkStart w:id="5055" w:name="_Toc89180412"/>
      <w:bookmarkStart w:id="5056" w:name="_Toc97072097"/>
      <w:bookmarkStart w:id="5057" w:name="_Toc183523609"/>
      <w:r w:rsidRPr="003B2883">
        <w:t>6.3.1</w:t>
      </w:r>
      <w:r w:rsidRPr="003B2883">
        <w:tab/>
        <w:t>API URI</w:t>
      </w:r>
      <w:bookmarkEnd w:id="5046"/>
      <w:bookmarkEnd w:id="5047"/>
      <w:bookmarkEnd w:id="5048"/>
      <w:bookmarkEnd w:id="5049"/>
      <w:bookmarkEnd w:id="5050"/>
      <w:bookmarkEnd w:id="5051"/>
      <w:bookmarkEnd w:id="5052"/>
      <w:bookmarkEnd w:id="5053"/>
      <w:bookmarkEnd w:id="5054"/>
      <w:bookmarkEnd w:id="5055"/>
      <w:bookmarkEnd w:id="5056"/>
      <w:bookmarkEnd w:id="5057"/>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058" w:name="_Toc25156522"/>
      <w:bookmarkStart w:id="5059" w:name="_Toc34124827"/>
      <w:bookmarkStart w:id="5060" w:name="_Toc43207956"/>
      <w:bookmarkStart w:id="5061" w:name="_Toc49857429"/>
      <w:bookmarkStart w:id="5062" w:name="_Toc56677273"/>
      <w:bookmarkStart w:id="5063" w:name="_Toc56691796"/>
      <w:bookmarkStart w:id="5064" w:name="_Toc56699060"/>
      <w:bookmarkStart w:id="5065" w:name="_Toc89035316"/>
      <w:bookmarkStart w:id="5066" w:name="_Toc89065114"/>
      <w:bookmarkStart w:id="5067" w:name="_Toc89180413"/>
      <w:bookmarkStart w:id="5068" w:name="_Toc97072098"/>
      <w:bookmarkStart w:id="5069" w:name="_Toc183523610"/>
      <w:r w:rsidRPr="003B2883">
        <w:lastRenderedPageBreak/>
        <w:t>6.3.2</w:t>
      </w:r>
      <w:r w:rsidRPr="003B2883">
        <w:tab/>
        <w:t>Usage of HTTP</w:t>
      </w:r>
      <w:bookmarkEnd w:id="5058"/>
      <w:bookmarkEnd w:id="5059"/>
      <w:bookmarkEnd w:id="5060"/>
      <w:bookmarkEnd w:id="5061"/>
      <w:bookmarkEnd w:id="5062"/>
      <w:bookmarkEnd w:id="5063"/>
      <w:bookmarkEnd w:id="5064"/>
      <w:bookmarkEnd w:id="5065"/>
      <w:bookmarkEnd w:id="5066"/>
      <w:bookmarkEnd w:id="5067"/>
      <w:bookmarkEnd w:id="5068"/>
      <w:bookmarkEnd w:id="5069"/>
    </w:p>
    <w:p w14:paraId="1D40231C" w14:textId="77777777" w:rsidR="00602AC0" w:rsidRPr="003B2883" w:rsidRDefault="00602AC0" w:rsidP="00602AC0">
      <w:pPr>
        <w:pStyle w:val="Heading4"/>
      </w:pPr>
      <w:bookmarkStart w:id="5070" w:name="_Toc25156523"/>
      <w:bookmarkStart w:id="5071" w:name="_Toc34124828"/>
      <w:bookmarkStart w:id="5072" w:name="_Toc43207957"/>
      <w:bookmarkStart w:id="5073" w:name="_Toc49857430"/>
      <w:bookmarkStart w:id="5074" w:name="_Toc56677274"/>
      <w:bookmarkStart w:id="5075" w:name="_Toc56691797"/>
      <w:bookmarkStart w:id="5076" w:name="_Toc56699061"/>
      <w:bookmarkStart w:id="5077" w:name="_Toc89035317"/>
      <w:bookmarkStart w:id="5078" w:name="_Toc89065115"/>
      <w:bookmarkStart w:id="5079" w:name="_Toc89180414"/>
      <w:bookmarkStart w:id="5080" w:name="_Toc97072099"/>
      <w:bookmarkStart w:id="5081" w:name="_Toc183523611"/>
      <w:r w:rsidRPr="003B2883">
        <w:t>6.3.2.1</w:t>
      </w:r>
      <w:r w:rsidRPr="003B2883">
        <w:tab/>
        <w:t>General</w:t>
      </w:r>
      <w:bookmarkEnd w:id="5070"/>
      <w:bookmarkEnd w:id="5071"/>
      <w:bookmarkEnd w:id="5072"/>
      <w:bookmarkEnd w:id="5073"/>
      <w:bookmarkEnd w:id="5074"/>
      <w:bookmarkEnd w:id="5075"/>
      <w:bookmarkEnd w:id="5076"/>
      <w:bookmarkEnd w:id="5077"/>
      <w:bookmarkEnd w:id="5078"/>
      <w:bookmarkEnd w:id="5079"/>
      <w:bookmarkEnd w:id="5080"/>
      <w:bookmarkEnd w:id="5081"/>
    </w:p>
    <w:p w14:paraId="5E1384DC" w14:textId="692C9FCC" w:rsidR="00E644D7" w:rsidRDefault="00602AC0" w:rsidP="00602AC0">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082" w:name="_Toc25156524"/>
      <w:bookmarkStart w:id="5083" w:name="_Toc34124829"/>
      <w:bookmarkStart w:id="5084" w:name="_Toc43207958"/>
      <w:bookmarkStart w:id="5085" w:name="_Toc49857431"/>
      <w:bookmarkStart w:id="5086" w:name="_Toc56677275"/>
      <w:bookmarkStart w:id="5087" w:name="_Toc56691798"/>
      <w:bookmarkStart w:id="5088" w:name="_Toc56699062"/>
      <w:bookmarkStart w:id="5089" w:name="_Toc89035318"/>
      <w:bookmarkStart w:id="5090" w:name="_Toc89065116"/>
      <w:bookmarkStart w:id="5091" w:name="_Toc89180415"/>
      <w:bookmarkStart w:id="5092" w:name="_Toc97072100"/>
      <w:bookmarkStart w:id="5093" w:name="_Toc183523612"/>
      <w:r w:rsidRPr="003B2883">
        <w:t>6.3.2.2</w:t>
      </w:r>
      <w:r w:rsidRPr="003B2883">
        <w:tab/>
        <w:t>HTTP standard headers</w:t>
      </w:r>
      <w:bookmarkEnd w:id="5082"/>
      <w:bookmarkEnd w:id="5083"/>
      <w:bookmarkEnd w:id="5084"/>
      <w:bookmarkEnd w:id="5085"/>
      <w:bookmarkEnd w:id="5086"/>
      <w:bookmarkEnd w:id="5087"/>
      <w:bookmarkEnd w:id="5088"/>
      <w:bookmarkEnd w:id="5089"/>
      <w:bookmarkEnd w:id="5090"/>
      <w:bookmarkEnd w:id="5091"/>
      <w:bookmarkEnd w:id="5092"/>
      <w:bookmarkEnd w:id="5093"/>
    </w:p>
    <w:p w14:paraId="4D5251F7" w14:textId="77777777" w:rsidR="00602AC0" w:rsidRPr="003B2883" w:rsidRDefault="00602AC0" w:rsidP="00602AC0">
      <w:pPr>
        <w:pStyle w:val="Heading5"/>
        <w:rPr>
          <w:lang w:eastAsia="zh-CN"/>
        </w:rPr>
      </w:pPr>
      <w:bookmarkStart w:id="5094" w:name="_Toc25156525"/>
      <w:bookmarkStart w:id="5095" w:name="_Toc34124830"/>
      <w:bookmarkStart w:id="5096" w:name="_Toc43207959"/>
      <w:bookmarkStart w:id="5097" w:name="_Toc49857432"/>
      <w:bookmarkStart w:id="5098" w:name="_Toc56677276"/>
      <w:bookmarkStart w:id="5099" w:name="_Toc56691799"/>
      <w:bookmarkStart w:id="5100" w:name="_Toc56699063"/>
      <w:bookmarkStart w:id="5101" w:name="_Toc89035319"/>
      <w:bookmarkStart w:id="5102" w:name="_Toc89065117"/>
      <w:bookmarkStart w:id="5103" w:name="_Toc89180416"/>
      <w:bookmarkStart w:id="5104" w:name="_Toc97072101"/>
      <w:bookmarkStart w:id="5105" w:name="_Toc183523613"/>
      <w:r w:rsidRPr="003B2883">
        <w:t>6.3.2.2.1</w:t>
      </w:r>
      <w:r w:rsidRPr="003B2883">
        <w:rPr>
          <w:lang w:eastAsia="zh-CN"/>
        </w:rPr>
        <w:tab/>
        <w:t>General</w:t>
      </w:r>
      <w:bookmarkEnd w:id="5094"/>
      <w:bookmarkEnd w:id="5095"/>
      <w:bookmarkEnd w:id="5096"/>
      <w:bookmarkEnd w:id="5097"/>
      <w:bookmarkEnd w:id="5098"/>
      <w:bookmarkEnd w:id="5099"/>
      <w:bookmarkEnd w:id="5100"/>
      <w:bookmarkEnd w:id="5101"/>
      <w:bookmarkEnd w:id="5102"/>
      <w:bookmarkEnd w:id="5103"/>
      <w:bookmarkEnd w:id="5104"/>
      <w:bookmarkEnd w:id="5105"/>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106" w:name="_Toc25156526"/>
      <w:bookmarkStart w:id="5107" w:name="_Toc34124831"/>
      <w:bookmarkStart w:id="5108" w:name="_Toc43207960"/>
      <w:bookmarkStart w:id="5109" w:name="_Toc49857433"/>
      <w:bookmarkStart w:id="5110" w:name="_Toc56677277"/>
      <w:bookmarkStart w:id="5111" w:name="_Toc56691800"/>
      <w:bookmarkStart w:id="5112" w:name="_Toc56699064"/>
      <w:bookmarkStart w:id="5113" w:name="_Toc89035320"/>
      <w:bookmarkStart w:id="5114" w:name="_Toc89065118"/>
      <w:bookmarkStart w:id="5115" w:name="_Toc89180417"/>
      <w:bookmarkStart w:id="5116" w:name="_Toc97072102"/>
      <w:bookmarkStart w:id="5117" w:name="_Toc183523614"/>
      <w:r w:rsidRPr="003B2883">
        <w:t>6.3.2.2.2</w:t>
      </w:r>
      <w:r w:rsidRPr="003B2883">
        <w:tab/>
        <w:t>Content type</w:t>
      </w:r>
      <w:bookmarkEnd w:id="5106"/>
      <w:bookmarkEnd w:id="5107"/>
      <w:bookmarkEnd w:id="5108"/>
      <w:bookmarkEnd w:id="5109"/>
      <w:bookmarkEnd w:id="5110"/>
      <w:bookmarkEnd w:id="5111"/>
      <w:bookmarkEnd w:id="5112"/>
      <w:bookmarkEnd w:id="5113"/>
      <w:bookmarkEnd w:id="5114"/>
      <w:bookmarkEnd w:id="5115"/>
      <w:bookmarkEnd w:id="5116"/>
      <w:bookmarkEnd w:id="5117"/>
    </w:p>
    <w:p w14:paraId="3335DC91" w14:textId="131B9499" w:rsidR="00E644D7" w:rsidRPr="003B2883" w:rsidRDefault="00602AC0" w:rsidP="00602AC0">
      <w:r w:rsidRPr="003B2883">
        <w:t>The following content types shall be supported:</w:t>
      </w:r>
    </w:p>
    <w:p w14:paraId="42589998" w14:textId="20DD475C"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5C093FA6"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118" w:name="_Toc25156527"/>
      <w:bookmarkStart w:id="5119" w:name="_Toc34124832"/>
      <w:bookmarkStart w:id="5120" w:name="_Toc43207961"/>
      <w:bookmarkStart w:id="5121" w:name="_Toc49857434"/>
      <w:bookmarkStart w:id="5122" w:name="_Toc56677278"/>
      <w:bookmarkStart w:id="5123" w:name="_Toc56691801"/>
      <w:bookmarkStart w:id="5124" w:name="_Toc56699065"/>
      <w:bookmarkStart w:id="5125" w:name="_Toc89035321"/>
      <w:bookmarkStart w:id="5126" w:name="_Toc89065119"/>
      <w:bookmarkStart w:id="5127" w:name="_Toc89180418"/>
      <w:bookmarkStart w:id="5128" w:name="_Toc97072103"/>
      <w:bookmarkStart w:id="5129" w:name="_Toc183523615"/>
      <w:r w:rsidRPr="003B2883">
        <w:t>6.3.2.3</w:t>
      </w:r>
      <w:r w:rsidRPr="003B2883">
        <w:tab/>
        <w:t>HTTP custom headers</w:t>
      </w:r>
      <w:bookmarkEnd w:id="5118"/>
      <w:bookmarkEnd w:id="5119"/>
      <w:bookmarkEnd w:id="5120"/>
      <w:bookmarkEnd w:id="5121"/>
      <w:bookmarkEnd w:id="5122"/>
      <w:bookmarkEnd w:id="5123"/>
      <w:bookmarkEnd w:id="5124"/>
      <w:bookmarkEnd w:id="5125"/>
      <w:bookmarkEnd w:id="5126"/>
      <w:bookmarkEnd w:id="5127"/>
      <w:bookmarkEnd w:id="5128"/>
      <w:bookmarkEnd w:id="5129"/>
    </w:p>
    <w:p w14:paraId="295F03A8" w14:textId="77777777" w:rsidR="00602AC0" w:rsidRPr="003B2883" w:rsidRDefault="00602AC0" w:rsidP="00602AC0">
      <w:pPr>
        <w:pStyle w:val="Heading5"/>
        <w:rPr>
          <w:lang w:eastAsia="zh-CN"/>
        </w:rPr>
      </w:pPr>
      <w:bookmarkStart w:id="5130" w:name="_Toc25156528"/>
      <w:bookmarkStart w:id="5131" w:name="_Toc34124833"/>
      <w:bookmarkStart w:id="5132" w:name="_Toc43207962"/>
      <w:bookmarkStart w:id="5133" w:name="_Toc49857435"/>
      <w:bookmarkStart w:id="5134" w:name="_Toc56677279"/>
      <w:bookmarkStart w:id="5135" w:name="_Toc56691802"/>
      <w:bookmarkStart w:id="5136" w:name="_Toc56699066"/>
      <w:bookmarkStart w:id="5137" w:name="_Toc89035322"/>
      <w:bookmarkStart w:id="5138" w:name="_Toc89065120"/>
      <w:bookmarkStart w:id="5139" w:name="_Toc89180419"/>
      <w:bookmarkStart w:id="5140" w:name="_Toc97072104"/>
      <w:bookmarkStart w:id="5141" w:name="_Toc183523616"/>
      <w:r w:rsidRPr="003B2883">
        <w:t>6.3.2.3.1</w:t>
      </w:r>
      <w:r w:rsidRPr="003B2883">
        <w:rPr>
          <w:lang w:eastAsia="zh-CN"/>
        </w:rPr>
        <w:tab/>
        <w:t>General</w:t>
      </w:r>
      <w:bookmarkEnd w:id="5130"/>
      <w:bookmarkEnd w:id="5131"/>
      <w:bookmarkEnd w:id="5132"/>
      <w:bookmarkEnd w:id="5133"/>
      <w:bookmarkEnd w:id="5134"/>
      <w:bookmarkEnd w:id="5135"/>
      <w:bookmarkEnd w:id="5136"/>
      <w:bookmarkEnd w:id="5137"/>
      <w:bookmarkEnd w:id="5138"/>
      <w:bookmarkEnd w:id="5139"/>
      <w:bookmarkEnd w:id="5140"/>
      <w:bookmarkEnd w:id="5141"/>
    </w:p>
    <w:p w14:paraId="3D1C1BD9" w14:textId="3FA039E2"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Namf_MT service are defined. For 3GPP specific HTTP custom headers used across all service based interfaces, see </w:t>
      </w:r>
      <w:r w:rsidR="00B95277" w:rsidRPr="003B2883">
        <w:rPr>
          <w:i w:val="0"/>
          <w:color w:val="auto"/>
        </w:rPr>
        <w:t>clause</w:t>
      </w:r>
      <w:r w:rsidR="00B95277">
        <w:rPr>
          <w:i w:val="0"/>
          <w:color w:val="auto"/>
        </w:rPr>
        <w:t> </w:t>
      </w:r>
      <w:r w:rsidR="00B95277"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142" w:name="_Toc25156529"/>
      <w:bookmarkStart w:id="5143" w:name="_Toc34124834"/>
      <w:bookmarkStart w:id="5144" w:name="_Toc43207963"/>
      <w:bookmarkStart w:id="5145" w:name="_Toc49857436"/>
      <w:bookmarkStart w:id="5146" w:name="_Toc56677280"/>
      <w:bookmarkStart w:id="5147" w:name="_Toc56691803"/>
      <w:bookmarkStart w:id="5148" w:name="_Toc56699067"/>
      <w:bookmarkStart w:id="5149" w:name="_Toc89035323"/>
      <w:bookmarkStart w:id="5150" w:name="_Toc89065121"/>
      <w:bookmarkStart w:id="5151" w:name="_Toc89180420"/>
      <w:bookmarkStart w:id="5152" w:name="_Toc97072105"/>
      <w:bookmarkStart w:id="5153" w:name="_Toc183523617"/>
      <w:r w:rsidRPr="003B2883">
        <w:lastRenderedPageBreak/>
        <w:t>6.3.3</w:t>
      </w:r>
      <w:r w:rsidRPr="003B2883">
        <w:tab/>
        <w:t>Resources</w:t>
      </w:r>
      <w:bookmarkEnd w:id="5142"/>
      <w:bookmarkEnd w:id="5143"/>
      <w:bookmarkEnd w:id="5144"/>
      <w:bookmarkEnd w:id="5145"/>
      <w:bookmarkEnd w:id="5146"/>
      <w:bookmarkEnd w:id="5147"/>
      <w:bookmarkEnd w:id="5148"/>
      <w:bookmarkEnd w:id="5149"/>
      <w:bookmarkEnd w:id="5150"/>
      <w:bookmarkEnd w:id="5151"/>
      <w:bookmarkEnd w:id="5152"/>
      <w:bookmarkEnd w:id="5153"/>
    </w:p>
    <w:p w14:paraId="15E978EB" w14:textId="77777777" w:rsidR="00602AC0" w:rsidRPr="003B2883" w:rsidRDefault="00602AC0" w:rsidP="00602AC0">
      <w:pPr>
        <w:pStyle w:val="Heading4"/>
      </w:pPr>
      <w:bookmarkStart w:id="5154" w:name="_Toc25156530"/>
      <w:bookmarkStart w:id="5155" w:name="_Toc34124835"/>
      <w:bookmarkStart w:id="5156" w:name="_Toc43207964"/>
      <w:bookmarkStart w:id="5157" w:name="_Toc49857437"/>
      <w:bookmarkStart w:id="5158" w:name="_Toc56677281"/>
      <w:bookmarkStart w:id="5159" w:name="_Toc56691804"/>
      <w:bookmarkStart w:id="5160" w:name="_Toc56699068"/>
      <w:bookmarkStart w:id="5161" w:name="_Toc89035324"/>
      <w:bookmarkStart w:id="5162" w:name="_Toc89065122"/>
      <w:bookmarkStart w:id="5163" w:name="_Toc89180421"/>
      <w:bookmarkStart w:id="5164" w:name="_Toc97072106"/>
      <w:bookmarkStart w:id="5165" w:name="_Toc183523618"/>
      <w:r w:rsidRPr="003B2883">
        <w:t>6.3.3.1</w:t>
      </w:r>
      <w:r w:rsidRPr="003B2883">
        <w:tab/>
        <w:t>Overview</w:t>
      </w:r>
      <w:bookmarkEnd w:id="5154"/>
      <w:bookmarkEnd w:id="5155"/>
      <w:bookmarkEnd w:id="5156"/>
      <w:bookmarkEnd w:id="5157"/>
      <w:bookmarkEnd w:id="5158"/>
      <w:bookmarkEnd w:id="5159"/>
      <w:bookmarkEnd w:id="5160"/>
      <w:bookmarkEnd w:id="5161"/>
      <w:bookmarkEnd w:id="5162"/>
      <w:bookmarkEnd w:id="5163"/>
      <w:bookmarkEnd w:id="5164"/>
      <w:bookmarkEnd w:id="5165"/>
    </w:p>
    <w:p w14:paraId="38D093A2" w14:textId="736747D7" w:rsidR="00602AC0" w:rsidRDefault="00E644D7" w:rsidP="00602AC0">
      <w:pPr>
        <w:pStyle w:val="TH"/>
      </w:pPr>
      <w:r>
        <w:object w:dxaOrig="8550" w:dyaOrig="5475" w14:anchorId="13808940">
          <v:shape id="_x0000_i1071" type="#_x0000_t75" style="width:415.65pt;height:228.9pt" o:ole="">
            <v:imagedata r:id="rId99" o:title="" croptop="4699f" cropbottom="3804f" cropright="520f"/>
          </v:shape>
          <o:OLEObject Type="Embed" ProgID="Visio.Drawing.15" ShapeID="_x0000_i1071" DrawAspect="Content" ObjectID="_1794142189" r:id="rId100"/>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166" w:name="_Toc25156531"/>
      <w:bookmarkStart w:id="5167" w:name="_Toc34124836"/>
      <w:bookmarkStart w:id="5168" w:name="_Toc43207965"/>
      <w:bookmarkStart w:id="5169" w:name="_Toc49857438"/>
      <w:bookmarkStart w:id="5170" w:name="_Toc56677282"/>
      <w:bookmarkStart w:id="5171" w:name="_Toc56691805"/>
      <w:bookmarkStart w:id="5172" w:name="_Toc56699069"/>
      <w:bookmarkStart w:id="5173" w:name="_Toc89035325"/>
      <w:bookmarkStart w:id="5174" w:name="_Toc89065123"/>
      <w:bookmarkStart w:id="5175" w:name="_Toc89180422"/>
      <w:bookmarkStart w:id="5176" w:name="_Toc97072107"/>
      <w:bookmarkStart w:id="5177" w:name="_Toc183523619"/>
      <w:r w:rsidRPr="003B2883">
        <w:t>6.3.3.2</w:t>
      </w:r>
      <w:r w:rsidRPr="003B2883">
        <w:tab/>
        <w:t xml:space="preserve">Resource: </w:t>
      </w:r>
      <w:r w:rsidRPr="003B2883">
        <w:rPr>
          <w:lang w:eastAsia="zh-CN"/>
        </w:rPr>
        <w:t>ueReachInd</w:t>
      </w:r>
      <w:bookmarkEnd w:id="5166"/>
      <w:bookmarkEnd w:id="5167"/>
      <w:bookmarkEnd w:id="5168"/>
      <w:bookmarkEnd w:id="5169"/>
      <w:bookmarkEnd w:id="5170"/>
      <w:bookmarkEnd w:id="5171"/>
      <w:bookmarkEnd w:id="5172"/>
      <w:bookmarkEnd w:id="5173"/>
      <w:bookmarkEnd w:id="5174"/>
      <w:bookmarkEnd w:id="5175"/>
      <w:bookmarkEnd w:id="5176"/>
      <w:bookmarkEnd w:id="5177"/>
    </w:p>
    <w:p w14:paraId="4FD35C65" w14:textId="77777777" w:rsidR="00602AC0" w:rsidRPr="003B2883" w:rsidRDefault="00602AC0" w:rsidP="00602AC0">
      <w:pPr>
        <w:pStyle w:val="Heading5"/>
      </w:pPr>
      <w:bookmarkStart w:id="5178" w:name="_Toc25156532"/>
      <w:bookmarkStart w:id="5179" w:name="_Toc34124837"/>
      <w:bookmarkStart w:id="5180" w:name="_Toc43207966"/>
      <w:bookmarkStart w:id="5181" w:name="_Toc49857439"/>
      <w:bookmarkStart w:id="5182" w:name="_Toc56677283"/>
      <w:bookmarkStart w:id="5183" w:name="_Toc56691806"/>
      <w:bookmarkStart w:id="5184" w:name="_Toc56699070"/>
      <w:bookmarkStart w:id="5185" w:name="_Toc89035326"/>
      <w:bookmarkStart w:id="5186" w:name="_Toc89065124"/>
      <w:bookmarkStart w:id="5187" w:name="_Toc89180423"/>
      <w:bookmarkStart w:id="5188" w:name="_Toc97072108"/>
      <w:bookmarkStart w:id="5189" w:name="_Toc183523620"/>
      <w:r w:rsidRPr="003B2883">
        <w:t>6.3.3.2.1</w:t>
      </w:r>
      <w:r w:rsidRPr="003B2883">
        <w:tab/>
        <w:t>Description</w:t>
      </w:r>
      <w:bookmarkEnd w:id="5178"/>
      <w:bookmarkEnd w:id="5179"/>
      <w:bookmarkEnd w:id="5180"/>
      <w:bookmarkEnd w:id="5181"/>
      <w:bookmarkEnd w:id="5182"/>
      <w:bookmarkEnd w:id="5183"/>
      <w:bookmarkEnd w:id="5184"/>
      <w:bookmarkEnd w:id="5185"/>
      <w:bookmarkEnd w:id="5186"/>
      <w:bookmarkEnd w:id="5187"/>
      <w:bookmarkEnd w:id="5188"/>
      <w:bookmarkEnd w:id="5189"/>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190" w:name="_Toc25156533"/>
      <w:bookmarkStart w:id="5191" w:name="_Toc34124838"/>
      <w:bookmarkStart w:id="5192" w:name="_Toc43207967"/>
      <w:bookmarkStart w:id="5193" w:name="_Toc49857440"/>
      <w:bookmarkStart w:id="5194" w:name="_Toc56677284"/>
      <w:bookmarkStart w:id="5195" w:name="_Toc56691807"/>
      <w:bookmarkStart w:id="5196" w:name="_Toc56699071"/>
      <w:bookmarkStart w:id="5197" w:name="_Toc89035327"/>
      <w:bookmarkStart w:id="5198" w:name="_Toc89065125"/>
      <w:bookmarkStart w:id="5199" w:name="_Toc89180424"/>
      <w:bookmarkStart w:id="5200" w:name="_Toc97072109"/>
      <w:bookmarkStart w:id="5201" w:name="_Toc183523621"/>
      <w:r w:rsidRPr="003B2883">
        <w:t>6.3.3.2.2</w:t>
      </w:r>
      <w:r w:rsidRPr="003B2883">
        <w:tab/>
        <w:t>Resource Definition</w:t>
      </w:r>
      <w:bookmarkEnd w:id="5190"/>
      <w:bookmarkEnd w:id="5191"/>
      <w:bookmarkEnd w:id="5192"/>
      <w:bookmarkEnd w:id="5193"/>
      <w:bookmarkEnd w:id="5194"/>
      <w:bookmarkEnd w:id="5195"/>
      <w:bookmarkEnd w:id="5196"/>
      <w:bookmarkEnd w:id="5197"/>
      <w:bookmarkEnd w:id="5198"/>
      <w:bookmarkEnd w:id="5199"/>
      <w:bookmarkEnd w:id="5200"/>
      <w:bookmarkEnd w:id="5201"/>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02ABB7C1"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4B5DAB30"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6ACF8B3B" w:rsidR="000165AD" w:rsidRPr="003B2883" w:rsidRDefault="000165AD" w:rsidP="000165AD">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202" w:name="_Toc25156534"/>
      <w:bookmarkStart w:id="5203" w:name="_Toc34124839"/>
      <w:bookmarkStart w:id="5204" w:name="_Toc43207968"/>
      <w:bookmarkStart w:id="5205" w:name="_Toc49857441"/>
      <w:bookmarkStart w:id="5206" w:name="_Toc56677285"/>
      <w:bookmarkStart w:id="5207" w:name="_Toc56691808"/>
      <w:bookmarkStart w:id="5208" w:name="_Toc56699072"/>
      <w:bookmarkStart w:id="5209" w:name="_Toc89035328"/>
      <w:bookmarkStart w:id="5210" w:name="_Toc89065126"/>
      <w:bookmarkStart w:id="5211" w:name="_Toc89180425"/>
      <w:bookmarkStart w:id="5212" w:name="_Toc97072110"/>
      <w:bookmarkStart w:id="5213" w:name="_Toc183523622"/>
      <w:r w:rsidRPr="003B2883">
        <w:t>6.3.3.2.3</w:t>
      </w:r>
      <w:r w:rsidRPr="003B2883">
        <w:tab/>
        <w:t>Resource Standard Methods</w:t>
      </w:r>
      <w:bookmarkEnd w:id="5202"/>
      <w:bookmarkEnd w:id="5203"/>
      <w:bookmarkEnd w:id="5204"/>
      <w:bookmarkEnd w:id="5205"/>
      <w:bookmarkEnd w:id="5206"/>
      <w:bookmarkEnd w:id="5207"/>
      <w:bookmarkEnd w:id="5208"/>
      <w:bookmarkEnd w:id="5209"/>
      <w:bookmarkEnd w:id="5210"/>
      <w:bookmarkEnd w:id="5211"/>
      <w:bookmarkEnd w:id="5212"/>
      <w:bookmarkEnd w:id="5213"/>
    </w:p>
    <w:p w14:paraId="5A9D3230" w14:textId="77777777" w:rsidR="00602AC0" w:rsidRPr="003B2883" w:rsidRDefault="00602AC0" w:rsidP="00876DA9">
      <w:pPr>
        <w:pStyle w:val="Heading6"/>
      </w:pPr>
      <w:bookmarkStart w:id="5214" w:name="_Toc25156535"/>
      <w:bookmarkStart w:id="5215" w:name="_Toc34124840"/>
      <w:bookmarkStart w:id="5216" w:name="_Toc43207969"/>
      <w:bookmarkStart w:id="5217" w:name="_Toc49857442"/>
      <w:bookmarkStart w:id="5218" w:name="_Toc56677286"/>
      <w:bookmarkStart w:id="5219" w:name="_Toc56691809"/>
      <w:bookmarkStart w:id="5220" w:name="_Toc56699073"/>
      <w:bookmarkStart w:id="5221" w:name="_Toc89035329"/>
      <w:bookmarkStart w:id="5222" w:name="_Toc89065127"/>
      <w:bookmarkStart w:id="5223" w:name="_Toc89180426"/>
      <w:bookmarkStart w:id="5224" w:name="_Toc97072111"/>
      <w:bookmarkStart w:id="5225" w:name="_Toc183523623"/>
      <w:r w:rsidRPr="003B2883">
        <w:t>6.3.3.2.3.1</w:t>
      </w:r>
      <w:r w:rsidRPr="003B2883">
        <w:tab/>
        <w:t>PUT</w:t>
      </w:r>
      <w:bookmarkEnd w:id="5214"/>
      <w:bookmarkEnd w:id="5215"/>
      <w:bookmarkEnd w:id="5216"/>
      <w:bookmarkEnd w:id="5217"/>
      <w:bookmarkEnd w:id="5218"/>
      <w:bookmarkEnd w:id="5219"/>
      <w:bookmarkEnd w:id="5220"/>
      <w:bookmarkEnd w:id="5221"/>
      <w:bookmarkEnd w:id="5222"/>
      <w:bookmarkEnd w:id="5223"/>
      <w:bookmarkEnd w:id="5224"/>
      <w:bookmarkEnd w:id="5225"/>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lastRenderedPageBreak/>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6007CFDA" w14:textId="77777777"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226" w:name="_PERM_MCCTEMPBM_CRPT03410270___2"/>
            <w:r w:rsidRPr="003B2883">
              <w:t>-</w:t>
            </w:r>
            <w:r w:rsidRPr="003B2883">
              <w:tab/>
              <w:t>NF_CONSUMER_REDIRECT_ONE_TXN</w:t>
            </w:r>
          </w:p>
          <w:bookmarkEnd w:id="5226"/>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227" w:name="_PERM_MCCTEMPBM_CRPT03410271___2"/>
            <w:r w:rsidRPr="003B2883">
              <w:rPr>
                <w:rFonts w:ascii="Arial" w:hAnsi="Arial"/>
                <w:sz w:val="18"/>
              </w:rPr>
              <w:t>See table 6.3.7.3-1 for the description of these errors</w:t>
            </w:r>
          </w:p>
          <w:bookmarkEnd w:id="5227"/>
          <w:p w14:paraId="726ADBDB"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0B1B2C69" w14:textId="77777777" w:rsidR="0094513F" w:rsidRDefault="0094513F" w:rsidP="00CD5EF9">
            <w:pPr>
              <w:pStyle w:val="TAL"/>
            </w:pPr>
          </w:p>
          <w:p w14:paraId="247C560D" w14:textId="2C836939"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3499FC6F" w14:textId="29C5C93E"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228"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228"/>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229"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229"/>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230"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230"/>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77777777" w:rsidR="00B40D25" w:rsidRPr="003B2883" w:rsidRDefault="00B40D25" w:rsidP="00B40D25">
            <w:pPr>
              <w:pStyle w:val="TAL"/>
              <w:ind w:left="284"/>
            </w:pPr>
            <w:bookmarkStart w:id="5231" w:name="_PERM_MCCTEMPBM_CRPT03410275___2"/>
            <w:r w:rsidRPr="003B2883">
              <w:t>-</w:t>
            </w:r>
            <w:r w:rsidRPr="003B2883">
              <w:tab/>
              <w:t>UE_NOT_RESPONDING</w:t>
            </w:r>
          </w:p>
          <w:p w14:paraId="63B02206" w14:textId="77777777" w:rsidR="00B40D25" w:rsidRPr="003B2883" w:rsidRDefault="00B40D25" w:rsidP="00B40D25">
            <w:pPr>
              <w:pStyle w:val="TAL"/>
              <w:ind w:left="284"/>
            </w:pPr>
          </w:p>
          <w:bookmarkEnd w:id="5231"/>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65E2CD7" w14:textId="637D2A01" w:rsidR="00B40D25" w:rsidRPr="00534FD2" w:rsidRDefault="00B40D25" w:rsidP="00B40D25">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750CB37" w14:textId="77777777" w:rsidR="00602AC0" w:rsidRDefault="00602AC0" w:rsidP="00602AC0"/>
    <w:p w14:paraId="3190D5D9" w14:textId="77777777" w:rsidR="009904E3" w:rsidRDefault="009904E3" w:rsidP="009904E3">
      <w:pPr>
        <w:pStyle w:val="TH"/>
      </w:pPr>
      <w:r w:rsidRPr="00D67AB2">
        <w:lastRenderedPageBreak/>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5C0BBDA4" w:rsidR="0094513F" w:rsidRPr="00D67AB2" w:rsidRDefault="0094513F" w:rsidP="00730976">
            <w:pPr>
              <w:pStyle w:val="TAL"/>
            </w:pPr>
            <w:r>
              <w:t xml:space="preserve">Or the same URI, </w:t>
            </w:r>
            <w:r w:rsidRPr="00A563BE">
              <w:t>if a request is redirected to the same target resource via a different SCP.</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8E187" w14:textId="77777777" w:rsidR="002B76A4" w:rsidRPr="003A3632" w:rsidRDefault="002B76A4" w:rsidP="002B76A4">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5A9049DF" w:rsidR="0094513F" w:rsidRPr="00D67AB2" w:rsidRDefault="0094513F" w:rsidP="0009536C">
            <w:pPr>
              <w:pStyle w:val="TAL"/>
            </w:pPr>
            <w:r>
              <w:t xml:space="preserve">Or the same URI, </w:t>
            </w:r>
            <w:r w:rsidRPr="00A563BE">
              <w:t>if a request is redirected to the same target resource via a different SCP.</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C28F7" w14:textId="77777777" w:rsidR="002B76A4" w:rsidRPr="003A3632" w:rsidRDefault="002B76A4"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232" w:name="_Toc25156536"/>
      <w:bookmarkStart w:id="5233" w:name="_Toc34124841"/>
      <w:bookmarkStart w:id="5234" w:name="_Toc43207970"/>
      <w:bookmarkStart w:id="5235" w:name="_Toc49857443"/>
      <w:bookmarkStart w:id="5236" w:name="_Toc56677287"/>
      <w:bookmarkStart w:id="5237" w:name="_Toc56691810"/>
      <w:bookmarkStart w:id="5238" w:name="_Toc56699074"/>
      <w:bookmarkStart w:id="5239" w:name="_Toc89035330"/>
      <w:bookmarkStart w:id="5240" w:name="_Toc89065128"/>
      <w:bookmarkStart w:id="5241" w:name="_Toc89180427"/>
      <w:bookmarkStart w:id="5242" w:name="_Toc97072112"/>
      <w:bookmarkStart w:id="5243" w:name="_Toc183523624"/>
      <w:r w:rsidRPr="003B2883">
        <w:t>6.3.3.2.4</w:t>
      </w:r>
      <w:r w:rsidRPr="003B2883">
        <w:tab/>
        <w:t>Resource Custom Operations</w:t>
      </w:r>
      <w:bookmarkEnd w:id="5232"/>
      <w:bookmarkEnd w:id="5233"/>
      <w:bookmarkEnd w:id="5234"/>
      <w:bookmarkEnd w:id="5235"/>
      <w:bookmarkEnd w:id="5236"/>
      <w:bookmarkEnd w:id="5237"/>
      <w:bookmarkEnd w:id="5238"/>
      <w:bookmarkEnd w:id="5239"/>
      <w:bookmarkEnd w:id="5240"/>
      <w:bookmarkEnd w:id="5241"/>
      <w:bookmarkEnd w:id="5242"/>
      <w:bookmarkEnd w:id="5243"/>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244" w:name="_Toc25156537"/>
      <w:bookmarkStart w:id="5245" w:name="_Toc34124842"/>
      <w:bookmarkStart w:id="5246" w:name="_Toc43207971"/>
      <w:bookmarkStart w:id="5247" w:name="_Toc49857444"/>
      <w:bookmarkStart w:id="5248" w:name="_Toc56677288"/>
      <w:bookmarkStart w:id="5249" w:name="_Toc56691811"/>
      <w:bookmarkStart w:id="5250" w:name="_Toc56699075"/>
      <w:bookmarkStart w:id="5251" w:name="_Toc89035331"/>
      <w:bookmarkStart w:id="5252" w:name="_Toc89065129"/>
      <w:bookmarkStart w:id="5253" w:name="_Toc89180428"/>
      <w:bookmarkStart w:id="5254" w:name="_Toc97072113"/>
      <w:bookmarkStart w:id="5255" w:name="_Toc183523625"/>
      <w:r w:rsidRPr="003B2883">
        <w:t>6.3.3.3</w:t>
      </w:r>
      <w:r w:rsidRPr="003B2883">
        <w:tab/>
        <w:t xml:space="preserve">Resource: </w:t>
      </w:r>
      <w:r>
        <w:rPr>
          <w:lang w:eastAsia="zh-CN"/>
        </w:rPr>
        <w:t>u</w:t>
      </w:r>
      <w:r w:rsidRPr="003B2883">
        <w:rPr>
          <w:lang w:eastAsia="zh-CN"/>
        </w:rPr>
        <w:t>eContext</w:t>
      </w:r>
      <w:bookmarkEnd w:id="5244"/>
      <w:bookmarkEnd w:id="5245"/>
      <w:bookmarkEnd w:id="5246"/>
      <w:bookmarkEnd w:id="5247"/>
      <w:bookmarkEnd w:id="5248"/>
      <w:bookmarkEnd w:id="5249"/>
      <w:bookmarkEnd w:id="5250"/>
      <w:bookmarkEnd w:id="5251"/>
      <w:bookmarkEnd w:id="5252"/>
      <w:bookmarkEnd w:id="5253"/>
      <w:bookmarkEnd w:id="5254"/>
      <w:bookmarkEnd w:id="5255"/>
    </w:p>
    <w:p w14:paraId="408C1B8B" w14:textId="77777777" w:rsidR="00602AC0" w:rsidRPr="003B2883" w:rsidRDefault="00602AC0" w:rsidP="00602AC0">
      <w:pPr>
        <w:pStyle w:val="Heading5"/>
      </w:pPr>
      <w:bookmarkStart w:id="5256" w:name="_Toc25156538"/>
      <w:bookmarkStart w:id="5257" w:name="_Toc34124843"/>
      <w:bookmarkStart w:id="5258" w:name="_Toc43207972"/>
      <w:bookmarkStart w:id="5259" w:name="_Toc49857445"/>
      <w:bookmarkStart w:id="5260" w:name="_Toc56677289"/>
      <w:bookmarkStart w:id="5261" w:name="_Toc56691812"/>
      <w:bookmarkStart w:id="5262" w:name="_Toc56699076"/>
      <w:bookmarkStart w:id="5263" w:name="_Toc89035332"/>
      <w:bookmarkStart w:id="5264" w:name="_Toc89065130"/>
      <w:bookmarkStart w:id="5265" w:name="_Toc89180429"/>
      <w:bookmarkStart w:id="5266" w:name="_Toc97072114"/>
      <w:bookmarkStart w:id="5267" w:name="_Toc183523626"/>
      <w:r w:rsidRPr="003B2883">
        <w:t>6.3.3.3.1</w:t>
      </w:r>
      <w:r w:rsidRPr="003B2883">
        <w:tab/>
        <w:t>Description</w:t>
      </w:r>
      <w:bookmarkEnd w:id="5256"/>
      <w:bookmarkEnd w:id="5257"/>
      <w:bookmarkEnd w:id="5258"/>
      <w:bookmarkEnd w:id="5259"/>
      <w:bookmarkEnd w:id="5260"/>
      <w:bookmarkEnd w:id="5261"/>
      <w:bookmarkEnd w:id="5262"/>
      <w:bookmarkEnd w:id="5263"/>
      <w:bookmarkEnd w:id="5264"/>
      <w:bookmarkEnd w:id="5265"/>
      <w:bookmarkEnd w:id="5266"/>
      <w:bookmarkEnd w:id="5267"/>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268" w:name="_Toc25156539"/>
      <w:bookmarkStart w:id="5269" w:name="_Toc34124844"/>
      <w:bookmarkStart w:id="5270" w:name="_Toc43207973"/>
      <w:bookmarkStart w:id="5271" w:name="_Toc49857446"/>
      <w:bookmarkStart w:id="5272" w:name="_Toc56677290"/>
      <w:bookmarkStart w:id="5273" w:name="_Toc56691813"/>
      <w:bookmarkStart w:id="5274" w:name="_Toc56699077"/>
      <w:bookmarkStart w:id="5275" w:name="_Toc89035333"/>
      <w:bookmarkStart w:id="5276" w:name="_Toc89065131"/>
      <w:bookmarkStart w:id="5277" w:name="_Toc89180430"/>
      <w:bookmarkStart w:id="5278" w:name="_Toc97072115"/>
      <w:bookmarkStart w:id="5279" w:name="_Toc183523627"/>
      <w:r w:rsidRPr="003B2883">
        <w:t>6.3.3.3.2</w:t>
      </w:r>
      <w:r w:rsidRPr="003B2883">
        <w:tab/>
        <w:t>Resource Definition</w:t>
      </w:r>
      <w:bookmarkEnd w:id="5268"/>
      <w:bookmarkEnd w:id="5269"/>
      <w:bookmarkEnd w:id="5270"/>
      <w:bookmarkEnd w:id="5271"/>
      <w:bookmarkEnd w:id="5272"/>
      <w:bookmarkEnd w:id="5273"/>
      <w:bookmarkEnd w:id="5274"/>
      <w:bookmarkEnd w:id="5275"/>
      <w:bookmarkEnd w:id="5276"/>
      <w:bookmarkEnd w:id="5277"/>
      <w:bookmarkEnd w:id="5278"/>
      <w:bookmarkEnd w:id="5279"/>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23C753CE"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84A24B6"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72FBA6E4" w:rsidR="000165AD" w:rsidRPr="003B2883" w:rsidRDefault="000165AD" w:rsidP="000165AD">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280" w:name="_Toc25156540"/>
      <w:bookmarkStart w:id="5281" w:name="_Toc34124845"/>
      <w:bookmarkStart w:id="5282" w:name="_Toc43207974"/>
      <w:bookmarkStart w:id="5283" w:name="_Toc49857447"/>
      <w:bookmarkStart w:id="5284" w:name="_Toc56677291"/>
      <w:bookmarkStart w:id="5285" w:name="_Toc56691814"/>
      <w:bookmarkStart w:id="5286" w:name="_Toc56699078"/>
      <w:bookmarkStart w:id="5287" w:name="_Toc89035334"/>
      <w:bookmarkStart w:id="5288" w:name="_Toc89065132"/>
      <w:bookmarkStart w:id="5289" w:name="_Toc89180431"/>
      <w:bookmarkStart w:id="5290" w:name="_Toc97072116"/>
      <w:bookmarkStart w:id="5291" w:name="_Toc183523628"/>
      <w:r w:rsidRPr="003B2883">
        <w:t>6.3.3.3.3</w:t>
      </w:r>
      <w:r w:rsidRPr="003B2883">
        <w:tab/>
        <w:t>Resource Standard Methods</w:t>
      </w:r>
      <w:bookmarkEnd w:id="5280"/>
      <w:bookmarkEnd w:id="5281"/>
      <w:bookmarkEnd w:id="5282"/>
      <w:bookmarkEnd w:id="5283"/>
      <w:bookmarkEnd w:id="5284"/>
      <w:bookmarkEnd w:id="5285"/>
      <w:bookmarkEnd w:id="5286"/>
      <w:bookmarkEnd w:id="5287"/>
      <w:bookmarkEnd w:id="5288"/>
      <w:bookmarkEnd w:id="5289"/>
      <w:bookmarkEnd w:id="5290"/>
      <w:bookmarkEnd w:id="5291"/>
    </w:p>
    <w:p w14:paraId="792D0703" w14:textId="77777777" w:rsidR="00602AC0" w:rsidRPr="003B2883" w:rsidRDefault="00602AC0" w:rsidP="00876DA9">
      <w:pPr>
        <w:pStyle w:val="Heading6"/>
      </w:pPr>
      <w:bookmarkStart w:id="5292" w:name="_Toc25156541"/>
      <w:bookmarkStart w:id="5293" w:name="_Toc34124846"/>
      <w:bookmarkStart w:id="5294" w:name="_Toc43207975"/>
      <w:bookmarkStart w:id="5295" w:name="_Toc49857448"/>
      <w:bookmarkStart w:id="5296" w:name="_Toc56677292"/>
      <w:bookmarkStart w:id="5297" w:name="_Toc56691815"/>
      <w:bookmarkStart w:id="5298" w:name="_Toc56699079"/>
      <w:bookmarkStart w:id="5299" w:name="_Toc89035335"/>
      <w:bookmarkStart w:id="5300" w:name="_Toc89065133"/>
      <w:bookmarkStart w:id="5301" w:name="_Toc89180432"/>
      <w:bookmarkStart w:id="5302" w:name="_Toc97072117"/>
      <w:bookmarkStart w:id="5303" w:name="_Toc183523629"/>
      <w:r w:rsidRPr="003B2883">
        <w:t>6.3.3.3.3.1</w:t>
      </w:r>
      <w:r w:rsidRPr="003B2883">
        <w:tab/>
        <w:t>GET</w:t>
      </w:r>
      <w:bookmarkEnd w:id="5292"/>
      <w:bookmarkEnd w:id="5293"/>
      <w:bookmarkEnd w:id="5294"/>
      <w:bookmarkEnd w:id="5295"/>
      <w:bookmarkEnd w:id="5296"/>
      <w:bookmarkEnd w:id="5297"/>
      <w:bookmarkEnd w:id="5298"/>
      <w:bookmarkEnd w:id="5299"/>
      <w:bookmarkEnd w:id="5300"/>
      <w:bookmarkEnd w:id="5301"/>
      <w:bookmarkEnd w:id="5302"/>
      <w:bookmarkEnd w:id="5303"/>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lastRenderedPageBreak/>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069999E3" w:rsidR="00602AC0" w:rsidRPr="003B2883" w:rsidRDefault="00602AC0" w:rsidP="001D4998">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40C9D2B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lastRenderedPageBreak/>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1E2FF990" w14:textId="77777777"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304"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305" w:name="_PERM_MCCTEMPBM_CRPT03410278___2"/>
            <w:bookmarkEnd w:id="5304"/>
            <w:r w:rsidRPr="003B2883">
              <w:rPr>
                <w:rFonts w:ascii="Arial" w:hAnsi="Arial"/>
                <w:sz w:val="18"/>
              </w:rPr>
              <w:t>See table 6.3.7.3-1 for the description of these errors</w:t>
            </w:r>
          </w:p>
          <w:bookmarkEnd w:id="5305"/>
          <w:p w14:paraId="4C77D233"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5159155F" w14:textId="77777777" w:rsidR="0094513F" w:rsidRDefault="0094513F" w:rsidP="00CD5EF9">
            <w:pPr>
              <w:pStyle w:val="TAL"/>
            </w:pPr>
          </w:p>
          <w:p w14:paraId="3A7D8EA5" w14:textId="27CAEAB7"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7FEF5C4" w14:textId="02DA75B9"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306"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306"/>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307"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307"/>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308" w:name="_PERM_MCCTEMPBM_CRPT03410281___2"/>
            <w:r w:rsidRPr="003B2883">
              <w:t>-</w:t>
            </w:r>
            <w:r w:rsidRPr="003B2883">
              <w:tab/>
              <w:t>TEMPORARY_REJECT_REGISTRATION_ONGOING, if there is an on</w:t>
            </w:r>
            <w:r>
              <w:t>-</w:t>
            </w:r>
            <w:r w:rsidRPr="003B2883">
              <w:t>going registration procedure</w:t>
            </w:r>
            <w:r>
              <w:t>.</w:t>
            </w:r>
          </w:p>
          <w:bookmarkEnd w:id="5308"/>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246634" w14:textId="554147D3"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38126049" w:rsidR="0094513F" w:rsidRPr="00D67AB2" w:rsidRDefault="0094513F" w:rsidP="00730976">
            <w:pPr>
              <w:pStyle w:val="TAL"/>
            </w:pPr>
            <w:r>
              <w:t xml:space="preserve">Or the same URI, </w:t>
            </w:r>
            <w:r w:rsidRPr="00A563BE">
              <w:t>if a request is redirected to the same target resource via a different SCP.</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EC879E" w14:textId="77777777" w:rsidR="00AF7832" w:rsidRPr="003A3632" w:rsidRDefault="00AF7832" w:rsidP="00AF7832">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lastRenderedPageBreak/>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66E5D529" w:rsidR="0094513F" w:rsidRPr="00D67AB2" w:rsidRDefault="0094513F" w:rsidP="0009536C">
            <w:pPr>
              <w:pStyle w:val="TAL"/>
            </w:pPr>
            <w:r>
              <w:t xml:space="preserve">Or the same URI, </w:t>
            </w:r>
            <w:r w:rsidRPr="00A563BE">
              <w:t>if a request is redirected to the same target resource via a different SCP.</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1B7113" w14:textId="77777777" w:rsidR="00AF7832" w:rsidRPr="003A3632" w:rsidRDefault="00AF7832"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309" w:name="_Toc25156542"/>
      <w:bookmarkStart w:id="5310" w:name="_Toc34124847"/>
      <w:bookmarkStart w:id="5311" w:name="_Toc43207976"/>
      <w:bookmarkStart w:id="5312" w:name="_Toc49857449"/>
      <w:bookmarkStart w:id="5313" w:name="_Toc56677293"/>
      <w:bookmarkStart w:id="5314" w:name="_Toc56691816"/>
      <w:bookmarkStart w:id="5315" w:name="_Toc56699080"/>
      <w:bookmarkStart w:id="5316" w:name="_Toc89035336"/>
      <w:bookmarkStart w:id="5317" w:name="_Toc89065134"/>
      <w:bookmarkStart w:id="5318" w:name="_Toc89180433"/>
      <w:bookmarkStart w:id="5319" w:name="_Toc97072118"/>
      <w:bookmarkStart w:id="5320" w:name="_Toc183523630"/>
      <w:r w:rsidRPr="003B2883">
        <w:t>6.3.3.3.4</w:t>
      </w:r>
      <w:r w:rsidRPr="003B2883">
        <w:tab/>
        <w:t>Resource Custom Operations</w:t>
      </w:r>
      <w:bookmarkEnd w:id="5309"/>
      <w:bookmarkEnd w:id="5310"/>
      <w:bookmarkEnd w:id="5311"/>
      <w:bookmarkEnd w:id="5312"/>
      <w:bookmarkEnd w:id="5313"/>
      <w:bookmarkEnd w:id="5314"/>
      <w:bookmarkEnd w:id="5315"/>
      <w:bookmarkEnd w:id="5316"/>
      <w:bookmarkEnd w:id="5317"/>
      <w:bookmarkEnd w:id="5318"/>
      <w:bookmarkEnd w:id="5319"/>
      <w:bookmarkEnd w:id="5320"/>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321" w:name="_Toc81298231"/>
      <w:bookmarkStart w:id="5322" w:name="_Toc89035337"/>
      <w:bookmarkStart w:id="5323" w:name="_Toc89065135"/>
      <w:bookmarkStart w:id="5324" w:name="_Toc89180434"/>
      <w:bookmarkStart w:id="5325" w:name="_Toc97072119"/>
      <w:bookmarkStart w:id="5326" w:name="_Toc183523631"/>
      <w:r>
        <w:t>6.3.3.4</w:t>
      </w:r>
      <w:r w:rsidRPr="003B2883">
        <w:tab/>
        <w:t xml:space="preserve">Resource: </w:t>
      </w:r>
      <w:bookmarkEnd w:id="5321"/>
      <w:r w:rsidRPr="00D65D12">
        <w:rPr>
          <w:iCs/>
          <w:lang w:eastAsia="zh-CN"/>
        </w:rPr>
        <w:t>ueContexts collection</w:t>
      </w:r>
      <w:bookmarkEnd w:id="5322"/>
      <w:bookmarkEnd w:id="5323"/>
      <w:bookmarkEnd w:id="5324"/>
      <w:bookmarkEnd w:id="5325"/>
      <w:bookmarkEnd w:id="5326"/>
    </w:p>
    <w:p w14:paraId="270188A7" w14:textId="17D74703" w:rsidR="001C0541" w:rsidRPr="003B2883" w:rsidRDefault="001C0541" w:rsidP="001C0541">
      <w:pPr>
        <w:pStyle w:val="Heading5"/>
      </w:pPr>
      <w:bookmarkStart w:id="5327" w:name="_Toc81298232"/>
      <w:bookmarkStart w:id="5328" w:name="_Toc89035338"/>
      <w:bookmarkStart w:id="5329" w:name="_Toc89065136"/>
      <w:bookmarkStart w:id="5330" w:name="_Toc89180435"/>
      <w:bookmarkStart w:id="5331" w:name="_Toc97072120"/>
      <w:bookmarkStart w:id="5332" w:name="_Toc183523632"/>
      <w:r w:rsidRPr="003B2883">
        <w:t>6.3.3.</w:t>
      </w:r>
      <w:r>
        <w:t>4</w:t>
      </w:r>
      <w:r w:rsidRPr="003B2883">
        <w:t>.1</w:t>
      </w:r>
      <w:r w:rsidRPr="003B2883">
        <w:tab/>
        <w:t>Description</w:t>
      </w:r>
      <w:bookmarkEnd w:id="5327"/>
      <w:bookmarkEnd w:id="5328"/>
      <w:bookmarkEnd w:id="5329"/>
      <w:bookmarkEnd w:id="5330"/>
      <w:bookmarkEnd w:id="5331"/>
      <w:bookmarkEnd w:id="5332"/>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333" w:name="_Toc81298233"/>
      <w:bookmarkStart w:id="5334" w:name="_Toc89035339"/>
      <w:bookmarkStart w:id="5335" w:name="_Toc89065137"/>
      <w:bookmarkStart w:id="5336" w:name="_Toc89180436"/>
      <w:bookmarkStart w:id="5337" w:name="_Toc97072121"/>
      <w:bookmarkStart w:id="5338" w:name="_Toc183523633"/>
      <w:r w:rsidRPr="003B2883">
        <w:t>6.3.3.</w:t>
      </w:r>
      <w:r>
        <w:t>4</w:t>
      </w:r>
      <w:r w:rsidRPr="003B2883">
        <w:t>.2</w:t>
      </w:r>
      <w:r w:rsidRPr="003B2883">
        <w:tab/>
        <w:t>Resource Definition</w:t>
      </w:r>
      <w:bookmarkEnd w:id="5333"/>
      <w:bookmarkEnd w:id="5334"/>
      <w:bookmarkEnd w:id="5335"/>
      <w:bookmarkEnd w:id="5336"/>
      <w:bookmarkEnd w:id="5337"/>
      <w:bookmarkEnd w:id="5338"/>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1FBDF4A8" w:rsidR="001C0541" w:rsidRPr="003B2883" w:rsidRDefault="001C0541" w:rsidP="00941AA6">
            <w:pPr>
              <w:pStyle w:val="TAL"/>
            </w:pPr>
            <w:r w:rsidRPr="003B2883">
              <w:t xml:space="preserve">See </w:t>
            </w:r>
            <w:r w:rsidR="00B95277">
              <w:t>clause </w:t>
            </w:r>
            <w:r w:rsidR="00B95277" w:rsidRPr="003B2883">
              <w:t>6</w:t>
            </w:r>
            <w:r w:rsidRPr="003B2883">
              <w:t>.3.1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1DF2B761" w:rsidR="001C0541" w:rsidRPr="003B2883" w:rsidRDefault="001C0541" w:rsidP="00941AA6">
            <w:pPr>
              <w:pStyle w:val="TAL"/>
            </w:pPr>
            <w:r w:rsidRPr="003B2883">
              <w:t xml:space="preserve">See </w:t>
            </w:r>
            <w:r w:rsidR="00B95277">
              <w:t>clause </w:t>
            </w:r>
            <w:r w:rsidR="00B95277" w:rsidRPr="003B2883">
              <w:t>6</w:t>
            </w:r>
            <w:r w:rsidRPr="003B2883">
              <w:t>.3.1.</w:t>
            </w:r>
          </w:p>
        </w:tc>
      </w:tr>
    </w:tbl>
    <w:p w14:paraId="3743AE55" w14:textId="77777777" w:rsidR="001C0541" w:rsidRPr="003B2883" w:rsidRDefault="001C0541" w:rsidP="001C0541"/>
    <w:p w14:paraId="3A83CE71" w14:textId="0D31C4BE" w:rsidR="001C0541" w:rsidRDefault="001C0541" w:rsidP="001C0541">
      <w:pPr>
        <w:pStyle w:val="Heading5"/>
      </w:pPr>
      <w:bookmarkStart w:id="5339" w:name="_Toc81298234"/>
      <w:bookmarkStart w:id="5340" w:name="_Toc89035340"/>
      <w:bookmarkStart w:id="5341" w:name="_Toc89065138"/>
      <w:bookmarkStart w:id="5342" w:name="_Toc89180437"/>
      <w:bookmarkStart w:id="5343" w:name="_Toc97072122"/>
      <w:bookmarkStart w:id="5344" w:name="_Toc183523634"/>
      <w:r>
        <w:t>6.3.3.4</w:t>
      </w:r>
      <w:r w:rsidRPr="003B2883">
        <w:t>.3</w:t>
      </w:r>
      <w:r w:rsidRPr="003B2883">
        <w:tab/>
        <w:t>Resource Standard Methods</w:t>
      </w:r>
      <w:bookmarkEnd w:id="5339"/>
      <w:bookmarkEnd w:id="5340"/>
      <w:bookmarkEnd w:id="5341"/>
      <w:bookmarkEnd w:id="5342"/>
      <w:bookmarkEnd w:id="5343"/>
      <w:bookmarkEnd w:id="5344"/>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345" w:name="_Toc89035341"/>
      <w:bookmarkStart w:id="5346" w:name="_Toc89065139"/>
      <w:bookmarkStart w:id="5347" w:name="_Toc89180438"/>
      <w:bookmarkStart w:id="5348" w:name="_Toc97072123"/>
      <w:bookmarkStart w:id="5349" w:name="_Toc183523635"/>
      <w:r>
        <w:t>6.3.3.4</w:t>
      </w:r>
      <w:r w:rsidRPr="003B2883">
        <w:t>.4</w:t>
      </w:r>
      <w:r w:rsidRPr="003B2883">
        <w:tab/>
        <w:t>Resource Custom Operations</w:t>
      </w:r>
      <w:bookmarkEnd w:id="5345"/>
      <w:bookmarkEnd w:id="5346"/>
      <w:bookmarkEnd w:id="5347"/>
      <w:bookmarkEnd w:id="5348"/>
      <w:bookmarkEnd w:id="5349"/>
    </w:p>
    <w:p w14:paraId="1A332FDC" w14:textId="34DB2C11" w:rsidR="001C0541" w:rsidRPr="00384E92" w:rsidRDefault="001C0541" w:rsidP="00876DA9">
      <w:pPr>
        <w:pStyle w:val="Heading6"/>
      </w:pPr>
      <w:bookmarkStart w:id="5350" w:name="_Toc25073878"/>
      <w:bookmarkStart w:id="5351" w:name="_Toc34063054"/>
      <w:bookmarkStart w:id="5352" w:name="_Toc43120028"/>
      <w:bookmarkStart w:id="5353" w:name="_Toc49768083"/>
      <w:bookmarkStart w:id="5354" w:name="_Toc56434256"/>
      <w:bookmarkStart w:id="5355" w:name="_Toc82678126"/>
      <w:bookmarkStart w:id="5356" w:name="_Toc89035342"/>
      <w:bookmarkStart w:id="5357" w:name="_Toc89065140"/>
      <w:bookmarkStart w:id="5358" w:name="_Toc89180439"/>
      <w:bookmarkStart w:id="5359" w:name="_Toc97072124"/>
      <w:bookmarkStart w:id="5360" w:name="_Toc183523636"/>
      <w:r w:rsidRPr="00384E92">
        <w:t>6.</w:t>
      </w:r>
      <w:r>
        <w:t>3.3.4.4</w:t>
      </w:r>
      <w:r w:rsidRPr="00384E92">
        <w:t>.1</w:t>
      </w:r>
      <w:r w:rsidRPr="00384E92">
        <w:tab/>
      </w:r>
      <w:r>
        <w:t>Overview</w:t>
      </w:r>
      <w:bookmarkEnd w:id="5350"/>
      <w:bookmarkEnd w:id="5351"/>
      <w:bookmarkEnd w:id="5352"/>
      <w:bookmarkEnd w:id="5353"/>
      <w:bookmarkEnd w:id="5354"/>
      <w:bookmarkEnd w:id="5355"/>
      <w:bookmarkEnd w:id="5356"/>
      <w:bookmarkEnd w:id="5357"/>
      <w:bookmarkEnd w:id="5358"/>
      <w:bookmarkEnd w:id="5359"/>
      <w:bookmarkEnd w:id="5360"/>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361" w:name="_Toc81298235"/>
      <w:bookmarkStart w:id="5362" w:name="_Toc89035343"/>
      <w:bookmarkStart w:id="5363" w:name="_Toc89065141"/>
      <w:bookmarkStart w:id="5364" w:name="_Toc89180440"/>
      <w:bookmarkStart w:id="5365" w:name="_Toc97072125"/>
      <w:bookmarkStart w:id="5366" w:name="_Toc183523637"/>
      <w:r>
        <w:t>6.3.3.4.4</w:t>
      </w:r>
      <w:r w:rsidRPr="003B2883">
        <w:t>.</w:t>
      </w:r>
      <w:bookmarkEnd w:id="5361"/>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362"/>
      <w:bookmarkEnd w:id="5363"/>
      <w:bookmarkEnd w:id="5364"/>
      <w:bookmarkEnd w:id="5365"/>
      <w:bookmarkEnd w:id="5366"/>
    </w:p>
    <w:p w14:paraId="7A94F9E9" w14:textId="190C4CD9" w:rsidR="001C0541" w:rsidRDefault="001C0541" w:rsidP="00876DA9">
      <w:pPr>
        <w:pStyle w:val="Heading7"/>
      </w:pPr>
      <w:bookmarkStart w:id="5367" w:name="_Toc25073880"/>
      <w:bookmarkStart w:id="5368" w:name="_Toc34063056"/>
      <w:bookmarkStart w:id="5369" w:name="_Toc43120030"/>
      <w:bookmarkStart w:id="5370" w:name="_Toc49768085"/>
      <w:bookmarkStart w:id="5371" w:name="_Toc56434258"/>
      <w:bookmarkStart w:id="5372" w:name="_Toc82678128"/>
      <w:bookmarkStart w:id="5373" w:name="_Toc89035344"/>
      <w:bookmarkStart w:id="5374" w:name="_Toc89065142"/>
      <w:bookmarkStart w:id="5375" w:name="_Toc89180441"/>
      <w:bookmarkStart w:id="5376" w:name="_Toc97072126"/>
      <w:bookmarkStart w:id="5377" w:name="_Toc183523638"/>
      <w:r>
        <w:t>6.3.3.4.4.2.1</w:t>
      </w:r>
      <w:r>
        <w:tab/>
        <w:t>Description</w:t>
      </w:r>
      <w:bookmarkEnd w:id="5367"/>
      <w:bookmarkEnd w:id="5368"/>
      <w:bookmarkEnd w:id="5369"/>
      <w:bookmarkEnd w:id="5370"/>
      <w:bookmarkEnd w:id="5371"/>
      <w:bookmarkEnd w:id="5372"/>
      <w:bookmarkEnd w:id="5373"/>
      <w:bookmarkEnd w:id="5374"/>
      <w:bookmarkEnd w:id="5375"/>
      <w:bookmarkEnd w:id="5376"/>
      <w:bookmarkEnd w:id="5377"/>
    </w:p>
    <w:p w14:paraId="40446923" w14:textId="480273A7" w:rsidR="001C0541" w:rsidRDefault="001C0541" w:rsidP="00876DA9">
      <w:pPr>
        <w:pStyle w:val="Heading7"/>
      </w:pPr>
      <w:bookmarkStart w:id="5378" w:name="_Toc25073881"/>
      <w:bookmarkStart w:id="5379" w:name="_Toc34063057"/>
      <w:bookmarkStart w:id="5380" w:name="_Toc43120031"/>
      <w:bookmarkStart w:id="5381" w:name="_Toc49768086"/>
      <w:bookmarkStart w:id="5382" w:name="_Toc56434259"/>
      <w:bookmarkStart w:id="5383" w:name="_Toc82678129"/>
      <w:bookmarkStart w:id="5384" w:name="_Toc89035345"/>
      <w:bookmarkStart w:id="5385" w:name="_Toc89065143"/>
      <w:bookmarkStart w:id="5386" w:name="_Toc89180442"/>
      <w:bookmarkStart w:id="5387" w:name="_Toc97072127"/>
      <w:bookmarkStart w:id="5388" w:name="_Toc183523639"/>
      <w:r>
        <w:t>6.3.3.4.4.2.2</w:t>
      </w:r>
      <w:r>
        <w:tab/>
        <w:t>Operation Definition</w:t>
      </w:r>
      <w:bookmarkEnd w:id="5378"/>
      <w:bookmarkEnd w:id="5379"/>
      <w:bookmarkEnd w:id="5380"/>
      <w:bookmarkEnd w:id="5381"/>
      <w:bookmarkEnd w:id="5382"/>
      <w:bookmarkEnd w:id="5383"/>
      <w:bookmarkEnd w:id="5384"/>
      <w:bookmarkEnd w:id="5385"/>
      <w:bookmarkEnd w:id="5386"/>
      <w:bookmarkEnd w:id="5387"/>
      <w:bookmarkEnd w:id="5388"/>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lastRenderedPageBreak/>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70DF9165" w14:textId="77777777" w:rsidR="001C0541" w:rsidRDefault="001C0541" w:rsidP="00941AA6">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27ED80B4" w14:textId="77777777" w:rsidR="001C0541" w:rsidRDefault="001C0541"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389"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389"/>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B69C4AF" w14:textId="668B7C79" w:rsidR="001C0541" w:rsidRPr="00534FD2" w:rsidRDefault="001C0541"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9BC1D" w14:textId="77777777" w:rsidR="001C0541" w:rsidRPr="003A3632" w:rsidRDefault="001C0541"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lastRenderedPageBreak/>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760DEF" w14:textId="77777777" w:rsidR="001C0541" w:rsidRPr="003A3632" w:rsidRDefault="001C0541"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390" w:name="_Toc25156543"/>
      <w:bookmarkStart w:id="5391" w:name="_Toc34124848"/>
      <w:bookmarkStart w:id="5392" w:name="_Toc43207977"/>
      <w:bookmarkStart w:id="5393" w:name="_Toc49857450"/>
      <w:bookmarkStart w:id="5394" w:name="_Toc56677294"/>
      <w:bookmarkStart w:id="5395" w:name="_Toc56691817"/>
      <w:bookmarkStart w:id="5396" w:name="_Toc56699081"/>
      <w:bookmarkStart w:id="5397" w:name="_Toc89035346"/>
      <w:bookmarkStart w:id="5398" w:name="_Toc89065144"/>
      <w:bookmarkStart w:id="5399" w:name="_Toc89180443"/>
      <w:bookmarkStart w:id="5400" w:name="_Toc97072128"/>
      <w:bookmarkStart w:id="5401" w:name="_Toc183523640"/>
      <w:r w:rsidRPr="003B2883">
        <w:t>6.3.4</w:t>
      </w:r>
      <w:r w:rsidRPr="003B2883">
        <w:tab/>
        <w:t>Custom Operations without associated resources</w:t>
      </w:r>
      <w:bookmarkEnd w:id="5390"/>
      <w:bookmarkEnd w:id="5391"/>
      <w:bookmarkEnd w:id="5392"/>
      <w:bookmarkEnd w:id="5393"/>
      <w:bookmarkEnd w:id="5394"/>
      <w:bookmarkEnd w:id="5395"/>
      <w:bookmarkEnd w:id="5396"/>
      <w:bookmarkEnd w:id="5397"/>
      <w:bookmarkEnd w:id="5398"/>
      <w:bookmarkEnd w:id="5399"/>
      <w:bookmarkEnd w:id="5400"/>
      <w:bookmarkEnd w:id="5401"/>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402" w:name="_Toc25156544"/>
      <w:bookmarkStart w:id="5403" w:name="_Toc34124849"/>
      <w:bookmarkStart w:id="5404" w:name="_Toc43207978"/>
      <w:bookmarkStart w:id="5405" w:name="_Toc49857451"/>
      <w:bookmarkStart w:id="5406" w:name="_Toc56677295"/>
      <w:bookmarkStart w:id="5407" w:name="_Toc56691818"/>
      <w:bookmarkStart w:id="5408" w:name="_Toc56699082"/>
      <w:bookmarkStart w:id="5409" w:name="_Toc89035347"/>
      <w:bookmarkStart w:id="5410" w:name="_Toc89065145"/>
      <w:bookmarkStart w:id="5411" w:name="_Toc89180444"/>
      <w:bookmarkStart w:id="5412" w:name="_Toc97072129"/>
      <w:bookmarkStart w:id="5413" w:name="_Toc183523641"/>
      <w:r w:rsidRPr="003B2883">
        <w:t>6.3.5</w:t>
      </w:r>
      <w:r w:rsidRPr="003B2883">
        <w:tab/>
        <w:t>Notifications</w:t>
      </w:r>
      <w:bookmarkEnd w:id="5402"/>
      <w:bookmarkEnd w:id="5403"/>
      <w:bookmarkEnd w:id="5404"/>
      <w:bookmarkEnd w:id="5405"/>
      <w:bookmarkEnd w:id="5406"/>
      <w:bookmarkEnd w:id="5407"/>
      <w:bookmarkEnd w:id="5408"/>
      <w:bookmarkEnd w:id="5409"/>
      <w:bookmarkEnd w:id="5410"/>
      <w:bookmarkEnd w:id="5411"/>
      <w:bookmarkEnd w:id="5412"/>
      <w:bookmarkEnd w:id="5413"/>
    </w:p>
    <w:p w14:paraId="4FA3AA90" w14:textId="77777777" w:rsidR="00950E85" w:rsidRDefault="00950E85" w:rsidP="00950E85">
      <w:pPr>
        <w:pStyle w:val="Heading4"/>
      </w:pPr>
      <w:bookmarkStart w:id="5414" w:name="_Toc97072130"/>
      <w:bookmarkStart w:id="5415" w:name="_Toc183523642"/>
      <w:r>
        <w:t>6.3</w:t>
      </w:r>
      <w:r w:rsidRPr="003B2883">
        <w:t>.5.1</w:t>
      </w:r>
      <w:r w:rsidRPr="003B2883">
        <w:tab/>
      </w:r>
      <w:r>
        <w:t>General</w:t>
      </w:r>
      <w:bookmarkEnd w:id="5414"/>
      <w:bookmarkEnd w:id="5415"/>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416" w:name="_Toc97072131"/>
      <w:bookmarkStart w:id="5417" w:name="_Toc183523643"/>
      <w:r>
        <w:t>6.3</w:t>
      </w:r>
      <w:r w:rsidRPr="003B2883">
        <w:t>.5.2</w:t>
      </w:r>
      <w:r w:rsidRPr="003B2883">
        <w:tab/>
      </w:r>
      <w:r>
        <w:rPr>
          <w:rFonts w:eastAsia="SimSun"/>
          <w:lang w:eastAsia="zh-CN"/>
        </w:rPr>
        <w:t>UE Reachability Info Notify</w:t>
      </w:r>
      <w:bookmarkEnd w:id="5416"/>
      <w:bookmarkEnd w:id="5417"/>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418" w:name="_Toc97072132"/>
      <w:bookmarkStart w:id="5419" w:name="_Toc183523644"/>
      <w:r>
        <w:t>6.3</w:t>
      </w:r>
      <w:r w:rsidRPr="003B2883">
        <w:t>.5.2.1</w:t>
      </w:r>
      <w:r w:rsidRPr="003B2883">
        <w:tab/>
        <w:t>Notification Definition</w:t>
      </w:r>
      <w:bookmarkEnd w:id="5418"/>
      <w:bookmarkEnd w:id="5419"/>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420" w:name="_Toc97072133"/>
      <w:bookmarkStart w:id="5421" w:name="_Toc183523645"/>
      <w:r>
        <w:t>6.3</w:t>
      </w:r>
      <w:r w:rsidRPr="003B2883">
        <w:t>.5.2.3</w:t>
      </w:r>
      <w:r w:rsidRPr="003B2883">
        <w:tab/>
        <w:t>Notification Standard Methods</w:t>
      </w:r>
      <w:bookmarkEnd w:id="5420"/>
      <w:bookmarkEnd w:id="5421"/>
    </w:p>
    <w:p w14:paraId="33235C60" w14:textId="77777777" w:rsidR="00950E85" w:rsidRPr="003B2883" w:rsidRDefault="00950E85" w:rsidP="00876DA9">
      <w:pPr>
        <w:pStyle w:val="Heading6"/>
      </w:pPr>
      <w:bookmarkStart w:id="5422" w:name="_Toc97072134"/>
      <w:bookmarkStart w:id="5423" w:name="_Toc183523646"/>
      <w:r>
        <w:t>6.3</w:t>
      </w:r>
      <w:r w:rsidRPr="003B2883">
        <w:t>.5.2.3.1</w:t>
      </w:r>
      <w:r w:rsidRPr="003B2883">
        <w:tab/>
        <w:t>POST</w:t>
      </w:r>
      <w:bookmarkEnd w:id="5422"/>
      <w:bookmarkEnd w:id="5423"/>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lastRenderedPageBreak/>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4B7ADDB" w14:textId="77777777" w:rsidR="00950E85" w:rsidRDefault="00950E85" w:rsidP="0063282D">
            <w:pPr>
              <w:pStyle w:val="TAL"/>
            </w:pPr>
            <w:r>
              <w:t>Temporary redirection. The NF service consumer shall generate a Location header field containing a URI pointing to the endpoint of another NF service consumer to which the notification should be sent.</w:t>
            </w:r>
          </w:p>
          <w:p w14:paraId="15955259" w14:textId="77777777" w:rsidR="00950E85" w:rsidRDefault="00950E85" w:rsidP="0063282D">
            <w:pPr>
              <w:pStyle w:val="TAL"/>
            </w:pPr>
          </w:p>
          <w:p w14:paraId="1C84E51E"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F2E0AE1" w14:textId="77777777" w:rsidR="00950E85" w:rsidRDefault="00950E85" w:rsidP="0063282D">
            <w:pPr>
              <w:pStyle w:val="TAL"/>
            </w:pPr>
            <w:r>
              <w:t>Permanent redirection. The NF service consumer shall generate a Location header field containing a URI pointing to the endpoint of another NF service consumer to which the notification should be sent.</w:t>
            </w:r>
          </w:p>
          <w:p w14:paraId="54644B67" w14:textId="77777777" w:rsidR="00950E85" w:rsidRDefault="00950E85" w:rsidP="0063282D">
            <w:pPr>
              <w:pStyle w:val="TAL"/>
            </w:pPr>
          </w:p>
          <w:p w14:paraId="26AD9D63"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7BE7DD" w14:textId="69F537DD" w:rsidR="00950E85" w:rsidRDefault="00950E85" w:rsidP="0063282D">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DB10E2"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136A5F" w14:textId="77777777" w:rsidR="00950E85" w:rsidRPr="003A3632" w:rsidRDefault="00950E85" w:rsidP="0063282D">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6F252348"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3987C2D" w14:textId="77777777" w:rsidR="00950E85" w:rsidRPr="003A3632" w:rsidRDefault="00950E85" w:rsidP="0063282D">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424" w:name="_Toc25156545"/>
      <w:bookmarkStart w:id="5425" w:name="_Toc34124850"/>
      <w:bookmarkStart w:id="5426" w:name="_Toc43207979"/>
      <w:bookmarkStart w:id="5427" w:name="_Toc49857452"/>
      <w:bookmarkStart w:id="5428" w:name="_Toc56677296"/>
      <w:bookmarkStart w:id="5429" w:name="_Toc56691819"/>
      <w:bookmarkStart w:id="5430" w:name="_Toc56699083"/>
      <w:bookmarkStart w:id="5431" w:name="_Toc89035348"/>
      <w:bookmarkStart w:id="5432" w:name="_Toc89065146"/>
      <w:bookmarkStart w:id="5433" w:name="_Toc89180445"/>
      <w:bookmarkStart w:id="5434" w:name="_Toc97072135"/>
      <w:bookmarkStart w:id="5435" w:name="_Toc183523647"/>
      <w:r w:rsidRPr="003B2883">
        <w:t>6.3.6</w:t>
      </w:r>
      <w:r w:rsidRPr="003B2883">
        <w:tab/>
        <w:t>Data Model</w:t>
      </w:r>
      <w:bookmarkEnd w:id="5424"/>
      <w:bookmarkEnd w:id="5425"/>
      <w:bookmarkEnd w:id="5426"/>
      <w:bookmarkEnd w:id="5427"/>
      <w:bookmarkEnd w:id="5428"/>
      <w:bookmarkEnd w:id="5429"/>
      <w:bookmarkEnd w:id="5430"/>
      <w:bookmarkEnd w:id="5431"/>
      <w:bookmarkEnd w:id="5432"/>
      <w:bookmarkEnd w:id="5433"/>
      <w:bookmarkEnd w:id="5434"/>
      <w:bookmarkEnd w:id="5435"/>
    </w:p>
    <w:p w14:paraId="0D32026C" w14:textId="77777777" w:rsidR="00602AC0" w:rsidRPr="003B2883" w:rsidRDefault="00602AC0" w:rsidP="00602AC0">
      <w:pPr>
        <w:pStyle w:val="Heading4"/>
      </w:pPr>
      <w:bookmarkStart w:id="5436" w:name="_Toc25156546"/>
      <w:bookmarkStart w:id="5437" w:name="_Toc34124851"/>
      <w:bookmarkStart w:id="5438" w:name="_Toc43207980"/>
      <w:bookmarkStart w:id="5439" w:name="_Toc49857453"/>
      <w:bookmarkStart w:id="5440" w:name="_Toc56677297"/>
      <w:bookmarkStart w:id="5441" w:name="_Toc56691820"/>
      <w:bookmarkStart w:id="5442" w:name="_Toc56699084"/>
      <w:bookmarkStart w:id="5443" w:name="_Toc89035349"/>
      <w:bookmarkStart w:id="5444" w:name="_Toc89065147"/>
      <w:bookmarkStart w:id="5445" w:name="_Toc89180446"/>
      <w:bookmarkStart w:id="5446" w:name="_Toc97072136"/>
      <w:bookmarkStart w:id="5447" w:name="_Toc183523648"/>
      <w:r w:rsidRPr="003B2883">
        <w:t>6.3.6.1</w:t>
      </w:r>
      <w:r w:rsidRPr="003B2883">
        <w:tab/>
        <w:t>General</w:t>
      </w:r>
      <w:bookmarkEnd w:id="5436"/>
      <w:bookmarkEnd w:id="5437"/>
      <w:bookmarkEnd w:id="5438"/>
      <w:bookmarkEnd w:id="5439"/>
      <w:bookmarkEnd w:id="5440"/>
      <w:bookmarkEnd w:id="5441"/>
      <w:bookmarkEnd w:id="5442"/>
      <w:bookmarkEnd w:id="5443"/>
      <w:bookmarkEnd w:id="5444"/>
      <w:bookmarkEnd w:id="5445"/>
      <w:bookmarkEnd w:id="5446"/>
      <w:bookmarkEnd w:id="5447"/>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lastRenderedPageBreak/>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E56679"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E56679" w:rsidRPr="003B2883" w:rsidRDefault="00E56679" w:rsidP="00E56679">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E56679" w:rsidRPr="003B2883" w:rsidRDefault="00E56679" w:rsidP="00E56679">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E56679" w:rsidRPr="003B2883" w:rsidRDefault="00E56679" w:rsidP="00E56679">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3F08E4"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3F08E4" w:rsidRPr="003B2883" w:rsidRDefault="003F08E4" w:rsidP="003F08E4">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3F08E4" w:rsidRPr="003B2883" w:rsidRDefault="003F08E4" w:rsidP="003F08E4">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3F08E4" w:rsidRPr="003B2883" w:rsidRDefault="003F08E4" w:rsidP="003F08E4">
            <w:pPr>
              <w:pStyle w:val="TAL"/>
              <w:rPr>
                <w:rFonts w:cs="Arial"/>
                <w:szCs w:val="18"/>
              </w:rPr>
            </w:pPr>
            <w:r w:rsidRPr="003B2883">
              <w:rPr>
                <w:rFonts w:cs="Arial"/>
                <w:szCs w:val="18"/>
              </w:rPr>
              <w:t>Describes the reachability of the UE</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448" w:name="_Toc25156547"/>
      <w:bookmarkStart w:id="5449" w:name="_Toc34124852"/>
      <w:bookmarkStart w:id="5450" w:name="_Toc43207981"/>
      <w:bookmarkStart w:id="5451" w:name="_Toc49857454"/>
      <w:bookmarkStart w:id="5452" w:name="_Toc56677298"/>
      <w:bookmarkStart w:id="5453" w:name="_Toc56691821"/>
      <w:bookmarkStart w:id="5454" w:name="_Toc56699085"/>
      <w:bookmarkStart w:id="5455" w:name="_Toc89035350"/>
      <w:bookmarkStart w:id="5456" w:name="_Toc89065148"/>
      <w:bookmarkStart w:id="5457" w:name="_Toc89180447"/>
      <w:bookmarkStart w:id="5458" w:name="_Toc97072137"/>
      <w:bookmarkStart w:id="5459" w:name="_Toc183523649"/>
      <w:r w:rsidRPr="003B2883">
        <w:rPr>
          <w:lang w:val="en-US"/>
        </w:rPr>
        <w:t>6.3.6.2</w:t>
      </w:r>
      <w:r w:rsidRPr="003B2883">
        <w:rPr>
          <w:lang w:val="en-US"/>
        </w:rPr>
        <w:tab/>
        <w:t>Structured data types</w:t>
      </w:r>
      <w:bookmarkEnd w:id="5448"/>
      <w:bookmarkEnd w:id="5449"/>
      <w:bookmarkEnd w:id="5450"/>
      <w:bookmarkEnd w:id="5451"/>
      <w:bookmarkEnd w:id="5452"/>
      <w:bookmarkEnd w:id="5453"/>
      <w:bookmarkEnd w:id="5454"/>
      <w:bookmarkEnd w:id="5455"/>
      <w:bookmarkEnd w:id="5456"/>
      <w:bookmarkEnd w:id="5457"/>
      <w:bookmarkEnd w:id="5458"/>
      <w:bookmarkEnd w:id="5459"/>
    </w:p>
    <w:p w14:paraId="0CDBEF50" w14:textId="77777777" w:rsidR="00602AC0" w:rsidRPr="003B2883" w:rsidRDefault="00602AC0" w:rsidP="00602AC0">
      <w:pPr>
        <w:pStyle w:val="Heading5"/>
      </w:pPr>
      <w:bookmarkStart w:id="5460" w:name="_Toc25156548"/>
      <w:bookmarkStart w:id="5461" w:name="_Toc34124853"/>
      <w:bookmarkStart w:id="5462" w:name="_Toc43207982"/>
      <w:bookmarkStart w:id="5463" w:name="_Toc49857455"/>
      <w:bookmarkStart w:id="5464" w:name="_Toc56677299"/>
      <w:bookmarkStart w:id="5465" w:name="_Toc56691822"/>
      <w:bookmarkStart w:id="5466" w:name="_Toc56699086"/>
      <w:bookmarkStart w:id="5467" w:name="_Toc89035351"/>
      <w:bookmarkStart w:id="5468" w:name="_Toc89065149"/>
      <w:bookmarkStart w:id="5469" w:name="_Toc89180448"/>
      <w:bookmarkStart w:id="5470" w:name="_Toc97072138"/>
      <w:bookmarkStart w:id="5471" w:name="_Toc183523650"/>
      <w:r w:rsidRPr="003B2883">
        <w:t>6.3.6.2.1</w:t>
      </w:r>
      <w:r w:rsidRPr="003B2883">
        <w:tab/>
        <w:t>Introduction</w:t>
      </w:r>
      <w:bookmarkEnd w:id="5460"/>
      <w:bookmarkEnd w:id="5461"/>
      <w:bookmarkEnd w:id="5462"/>
      <w:bookmarkEnd w:id="5463"/>
      <w:bookmarkEnd w:id="5464"/>
      <w:bookmarkEnd w:id="5465"/>
      <w:bookmarkEnd w:id="5466"/>
      <w:bookmarkEnd w:id="5467"/>
      <w:bookmarkEnd w:id="5468"/>
      <w:bookmarkEnd w:id="5469"/>
      <w:bookmarkEnd w:id="5470"/>
      <w:bookmarkEnd w:id="5471"/>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5472" w:name="_Toc25156549"/>
      <w:bookmarkStart w:id="5473" w:name="_Toc34124854"/>
      <w:bookmarkStart w:id="5474" w:name="_Toc43207983"/>
      <w:bookmarkStart w:id="5475" w:name="_Toc49857456"/>
      <w:bookmarkStart w:id="5476" w:name="_Toc56677300"/>
      <w:bookmarkStart w:id="5477" w:name="_Toc56691823"/>
      <w:bookmarkStart w:id="5478" w:name="_Toc56699087"/>
      <w:bookmarkStart w:id="5479" w:name="_Toc89035352"/>
      <w:bookmarkStart w:id="5480" w:name="_Toc89065150"/>
      <w:bookmarkStart w:id="5481" w:name="_Toc89180449"/>
      <w:bookmarkStart w:id="5482" w:name="_Toc97072139"/>
      <w:bookmarkStart w:id="5483" w:name="_Toc183523651"/>
      <w:r w:rsidRPr="003B2883">
        <w:lastRenderedPageBreak/>
        <w:t>6.3.6.2.2</w:t>
      </w:r>
      <w:r w:rsidRPr="003B2883">
        <w:tab/>
        <w:t>Type: EnableUeReachabilityReqData</w:t>
      </w:r>
      <w:bookmarkEnd w:id="5472"/>
      <w:bookmarkEnd w:id="5473"/>
      <w:bookmarkEnd w:id="5474"/>
      <w:bookmarkEnd w:id="5475"/>
      <w:bookmarkEnd w:id="5476"/>
      <w:bookmarkEnd w:id="5477"/>
      <w:bookmarkEnd w:id="5478"/>
      <w:bookmarkEnd w:id="5479"/>
      <w:bookmarkEnd w:id="5480"/>
      <w:bookmarkEnd w:id="5481"/>
      <w:bookmarkEnd w:id="5482"/>
      <w:bookmarkEnd w:id="5483"/>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6FF13366"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r w:rsidR="00602AC0" w:rsidRPr="003B2883" w14:paraId="037B05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45915C13"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5484" w:name="_PERM_MCCTEMPBM_CRPT03410285___2"/>
            <w:r w:rsidRPr="003B2883">
              <w:rPr>
                <w:rFonts w:cs="Arial"/>
                <w:szCs w:val="18"/>
                <w:lang w:val="en-US" w:eastAsia="zh-CN"/>
              </w:rPr>
              <w:t>-</w:t>
            </w:r>
            <w:r w:rsidRPr="003B2883">
              <w:tab/>
              <w:t>true:</w:t>
            </w:r>
            <w:r>
              <w:t xml:space="preserve"> the extended buffering is supported</w:t>
            </w:r>
          </w:p>
          <w:bookmarkEnd w:id="5484"/>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5485" w:name="_Toc25156550"/>
      <w:bookmarkStart w:id="5486" w:name="_Toc34124855"/>
      <w:bookmarkStart w:id="5487" w:name="_Toc43207984"/>
      <w:bookmarkStart w:id="5488" w:name="_Toc49857457"/>
      <w:bookmarkStart w:id="5489" w:name="_Toc56677301"/>
      <w:bookmarkStart w:id="5490" w:name="_Toc56691824"/>
      <w:bookmarkStart w:id="5491" w:name="_Toc56699088"/>
      <w:bookmarkStart w:id="5492" w:name="_Toc89035353"/>
      <w:bookmarkStart w:id="5493" w:name="_Toc89065151"/>
      <w:bookmarkStart w:id="5494" w:name="_Toc89180450"/>
      <w:bookmarkStart w:id="5495" w:name="_Toc97072140"/>
      <w:bookmarkStart w:id="5496" w:name="_Toc183523652"/>
      <w:r w:rsidRPr="003B2883">
        <w:t>6.3.6.2.3</w:t>
      </w:r>
      <w:r w:rsidRPr="003B2883">
        <w:tab/>
        <w:t>Type: EnableUeReachabilityRspData</w:t>
      </w:r>
      <w:bookmarkEnd w:id="5485"/>
      <w:bookmarkEnd w:id="5486"/>
      <w:bookmarkEnd w:id="5487"/>
      <w:bookmarkEnd w:id="5488"/>
      <w:bookmarkEnd w:id="5489"/>
      <w:bookmarkEnd w:id="5490"/>
      <w:bookmarkEnd w:id="5491"/>
      <w:bookmarkEnd w:id="5492"/>
      <w:bookmarkEnd w:id="5493"/>
      <w:bookmarkEnd w:id="5494"/>
      <w:bookmarkEnd w:id="5495"/>
      <w:bookmarkEnd w:id="5496"/>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1B58E143"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5497" w:name="_Toc25156551"/>
      <w:bookmarkStart w:id="5498" w:name="_Toc34124856"/>
      <w:bookmarkStart w:id="5499" w:name="_Toc43207985"/>
      <w:bookmarkStart w:id="5500" w:name="_Toc49857458"/>
      <w:bookmarkStart w:id="5501" w:name="_Toc56677302"/>
      <w:bookmarkStart w:id="5502" w:name="_Toc56691825"/>
      <w:bookmarkStart w:id="5503" w:name="_Toc56699089"/>
      <w:bookmarkStart w:id="5504" w:name="_Toc89035354"/>
      <w:bookmarkStart w:id="5505" w:name="_Toc89065152"/>
      <w:bookmarkStart w:id="5506" w:name="_Toc89180451"/>
      <w:bookmarkStart w:id="5507" w:name="_Toc97072141"/>
      <w:bookmarkStart w:id="5508" w:name="_Toc183523653"/>
      <w:r w:rsidRPr="003B2883">
        <w:lastRenderedPageBreak/>
        <w:t>6.3.6.2.4</w:t>
      </w:r>
      <w:r w:rsidRPr="003B2883">
        <w:tab/>
        <w:t>Type: UeContextInfo</w:t>
      </w:r>
      <w:bookmarkEnd w:id="5497"/>
      <w:bookmarkEnd w:id="5498"/>
      <w:bookmarkEnd w:id="5499"/>
      <w:bookmarkEnd w:id="5500"/>
      <w:bookmarkEnd w:id="5501"/>
      <w:bookmarkEnd w:id="5502"/>
      <w:bookmarkEnd w:id="5503"/>
      <w:bookmarkEnd w:id="5504"/>
      <w:bookmarkEnd w:id="5505"/>
      <w:bookmarkEnd w:id="5506"/>
      <w:bookmarkEnd w:id="5507"/>
      <w:bookmarkEnd w:id="5508"/>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5509" w:name="_PERM_MCCTEMPBM_CRPT03410288___2"/>
            <w:r w:rsidRPr="003B2883">
              <w:rPr>
                <w:rFonts w:cs="Arial"/>
                <w:szCs w:val="18"/>
              </w:rPr>
              <w:t>- "TADS"</w:t>
            </w:r>
          </w:p>
          <w:bookmarkEnd w:id="5509"/>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5510" w:name="_PERM_MCCTEMPBM_CRPT03410289___2"/>
            <w:r w:rsidRPr="003B2883">
              <w:rPr>
                <w:rFonts w:cs="Arial"/>
                <w:szCs w:val="18"/>
              </w:rPr>
              <w:t>- "TADS"</w:t>
            </w:r>
          </w:p>
          <w:bookmarkEnd w:id="5510"/>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5511" w:name="_PERM_MCCTEMPBM_CRPT03410290___2"/>
            <w:r w:rsidRPr="003B2883">
              <w:rPr>
                <w:rFonts w:cs="Arial"/>
                <w:szCs w:val="18"/>
              </w:rPr>
              <w:t>- "TADS"</w:t>
            </w:r>
          </w:p>
          <w:bookmarkEnd w:id="5511"/>
          <w:p w14:paraId="6EF124AE" w14:textId="77777777" w:rsidR="00602AC0" w:rsidRPr="003B2883" w:rsidRDefault="00602AC0" w:rsidP="001D4998">
            <w:pPr>
              <w:pStyle w:val="TAL"/>
              <w:rPr>
                <w:rFonts w:cs="Arial"/>
                <w:szCs w:val="18"/>
              </w:rPr>
            </w:pPr>
          </w:p>
          <w:p w14:paraId="34191F3F" w14:textId="77777777"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5512" w:name="_PERM_MCCTEMPBM_CRPT03410291___2"/>
            <w:r w:rsidRPr="003B2883">
              <w:rPr>
                <w:rFonts w:cs="Arial"/>
                <w:szCs w:val="18"/>
              </w:rPr>
              <w:t>- "TADS"</w:t>
            </w:r>
          </w:p>
          <w:bookmarkEnd w:id="5512"/>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5513" w:name="_PERM_MCCTEMPBM_CRPT03410292___2"/>
            <w:r w:rsidRPr="003B2883">
              <w:rPr>
                <w:rFonts w:cs="Arial"/>
                <w:szCs w:val="18"/>
              </w:rPr>
              <w:t>- "TADS"</w:t>
            </w:r>
          </w:p>
          <w:bookmarkEnd w:id="5513"/>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2D1DCF44"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5514" w:name="_Toc25156552"/>
      <w:bookmarkStart w:id="5515" w:name="_Toc34124857"/>
      <w:bookmarkStart w:id="5516" w:name="_Toc43207986"/>
      <w:bookmarkStart w:id="5517" w:name="_Toc49857459"/>
      <w:bookmarkStart w:id="5518" w:name="_Toc56677303"/>
      <w:bookmarkStart w:id="5519" w:name="_Toc56691826"/>
      <w:bookmarkStart w:id="5520" w:name="_Toc56699090"/>
      <w:bookmarkStart w:id="5521" w:name="_Toc89035355"/>
      <w:bookmarkStart w:id="5522" w:name="_Toc89065153"/>
      <w:bookmarkStart w:id="5523" w:name="_Toc89180452"/>
      <w:bookmarkStart w:id="5524" w:name="_Toc97072142"/>
      <w:bookmarkStart w:id="5525" w:name="_Toc183523654"/>
      <w:r w:rsidRPr="003B2883">
        <w:t>6.</w:t>
      </w:r>
      <w:r>
        <w:t>3</w:t>
      </w:r>
      <w:r w:rsidRPr="003B2883">
        <w:t>.6.2</w:t>
      </w:r>
      <w:r>
        <w:t>.</w:t>
      </w:r>
      <w:r>
        <w:rPr>
          <w:lang w:eastAsia="zh-CN"/>
        </w:rPr>
        <w:t>5</w:t>
      </w:r>
      <w:r w:rsidRPr="003B2883">
        <w:tab/>
        <w:t xml:space="preserve">Type: </w:t>
      </w:r>
      <w:r>
        <w:t>ProblemDetails</w:t>
      </w:r>
      <w:r w:rsidRPr="003B2883">
        <w:t>EnableUeReachability</w:t>
      </w:r>
      <w:bookmarkEnd w:id="5514"/>
      <w:bookmarkEnd w:id="5515"/>
      <w:bookmarkEnd w:id="5516"/>
      <w:bookmarkEnd w:id="5517"/>
      <w:bookmarkEnd w:id="5518"/>
      <w:bookmarkEnd w:id="5519"/>
      <w:bookmarkEnd w:id="5520"/>
      <w:bookmarkEnd w:id="5521"/>
      <w:bookmarkEnd w:id="5522"/>
      <w:bookmarkEnd w:id="5523"/>
      <w:bookmarkEnd w:id="5524"/>
      <w:bookmarkEnd w:id="5525"/>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5526" w:name="_Toc25156553"/>
      <w:bookmarkStart w:id="5527" w:name="_Toc34124858"/>
      <w:bookmarkStart w:id="5528" w:name="_Toc43207987"/>
      <w:bookmarkStart w:id="5529" w:name="_Toc49857460"/>
      <w:bookmarkStart w:id="5530" w:name="_Toc56677304"/>
      <w:bookmarkStart w:id="5531" w:name="_Toc56691827"/>
      <w:bookmarkStart w:id="5532" w:name="_Toc56699091"/>
      <w:bookmarkStart w:id="5533" w:name="_Toc89035356"/>
      <w:bookmarkStart w:id="5534" w:name="_Toc89065154"/>
      <w:bookmarkStart w:id="5535" w:name="_Toc89180453"/>
      <w:bookmarkStart w:id="5536" w:name="_Toc97072143"/>
      <w:bookmarkStart w:id="5537" w:name="_Toc183523655"/>
      <w:r w:rsidRPr="003B2883">
        <w:t>6.</w:t>
      </w:r>
      <w:r>
        <w:t>3</w:t>
      </w:r>
      <w:r w:rsidRPr="003B2883">
        <w:t>.6.2.</w:t>
      </w:r>
      <w:r>
        <w:t>6</w:t>
      </w:r>
      <w:r w:rsidRPr="003B2883">
        <w:tab/>
        <w:t xml:space="preserve">Type: </w:t>
      </w:r>
      <w:r>
        <w:t>AdditionInfo</w:t>
      </w:r>
      <w:r w:rsidRPr="003B2883">
        <w:t>EnableUeReachability</w:t>
      </w:r>
      <w:bookmarkEnd w:id="5526"/>
      <w:bookmarkEnd w:id="5527"/>
      <w:bookmarkEnd w:id="5528"/>
      <w:bookmarkEnd w:id="5529"/>
      <w:bookmarkEnd w:id="5530"/>
      <w:bookmarkEnd w:id="5531"/>
      <w:bookmarkEnd w:id="5532"/>
      <w:bookmarkEnd w:id="5533"/>
      <w:bookmarkEnd w:id="5534"/>
      <w:bookmarkEnd w:id="5535"/>
      <w:bookmarkEnd w:id="5536"/>
      <w:bookmarkEnd w:id="5537"/>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77777777"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5538" w:name="_Toc81298249"/>
      <w:bookmarkStart w:id="5539" w:name="_Toc89035357"/>
      <w:bookmarkStart w:id="5540" w:name="_Toc89065155"/>
      <w:bookmarkStart w:id="5541" w:name="_Toc89180454"/>
      <w:bookmarkStart w:id="5542" w:name="_Toc97072144"/>
      <w:bookmarkStart w:id="5543" w:name="_Toc183523656"/>
      <w:r w:rsidRPr="003B2883">
        <w:lastRenderedPageBreak/>
        <w:t>6.3.6.2.</w:t>
      </w:r>
      <w:r>
        <w:t>7</w:t>
      </w:r>
      <w:r w:rsidRPr="003B2883">
        <w:tab/>
        <w:t>Type: Enable</w:t>
      </w:r>
      <w:r>
        <w:t>Group</w:t>
      </w:r>
      <w:r w:rsidRPr="003B2883">
        <w:t>ReachabilityReqData</w:t>
      </w:r>
      <w:bookmarkEnd w:id="5538"/>
      <w:bookmarkEnd w:id="5539"/>
      <w:bookmarkEnd w:id="5540"/>
      <w:bookmarkEnd w:id="5541"/>
      <w:bookmarkEnd w:id="5542"/>
      <w:bookmarkEnd w:id="5543"/>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3EA56105" w:rsidR="00E24769" w:rsidRPr="003B2883" w:rsidRDefault="00E24769" w:rsidP="00941AA6">
            <w:pPr>
              <w:pStyle w:val="TAL"/>
              <w:rPr>
                <w:lang w:eastAsia="zh-CN"/>
              </w:rPr>
            </w:pPr>
            <w:r>
              <w:rPr>
                <w:lang w:eastAsia="zh-CN"/>
              </w:rPr>
              <w:t>ue</w:t>
            </w:r>
            <w:r w:rsidR="00535F9C">
              <w:rPr>
                <w:lang w:eastAsia="zh-CN"/>
              </w:rPr>
              <w:t>Info</w:t>
            </w:r>
            <w:r>
              <w:rPr>
                <w:lang w:eastAsia="zh-CN"/>
              </w:rPr>
              <w:t>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9070BC" w:rsidRPr="003B2883" w14:paraId="19031DE9"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C8837BE" w14:textId="4873DAD9" w:rsidR="009070BC" w:rsidRDefault="009070BC" w:rsidP="009070BC">
            <w:pPr>
              <w:pStyle w:val="TAL"/>
            </w:pPr>
            <w:r>
              <w:t>mbsServiceArea</w:t>
            </w:r>
          </w:p>
        </w:tc>
        <w:tc>
          <w:tcPr>
            <w:tcW w:w="1676" w:type="dxa"/>
            <w:tcBorders>
              <w:top w:val="single" w:sz="4" w:space="0" w:color="auto"/>
              <w:left w:val="single" w:sz="4" w:space="0" w:color="auto"/>
              <w:bottom w:val="single" w:sz="4" w:space="0" w:color="auto"/>
              <w:right w:val="single" w:sz="4" w:space="0" w:color="auto"/>
            </w:tcBorders>
          </w:tcPr>
          <w:p w14:paraId="60CF1D15" w14:textId="1F9F97F1" w:rsidR="009070BC" w:rsidRDefault="009070BC" w:rsidP="009070B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049B9D27" w14:textId="4894BB9D" w:rsidR="009070BC" w:rsidRDefault="009070BC" w:rsidP="009070BC">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0E89192" w14:textId="0CEE3F52" w:rsidR="009070BC" w:rsidRDefault="009070BC" w:rsidP="009070BC">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52574EA" w14:textId="2AFFD2A1" w:rsidR="009070BC" w:rsidRDefault="009070BC" w:rsidP="009070BC">
            <w:pPr>
              <w:pStyle w:val="TAL"/>
              <w:rPr>
                <w:rFonts w:cs="Arial"/>
                <w:szCs w:val="18"/>
              </w:rPr>
            </w:pPr>
            <w:r>
              <w:t>MBS Service Area for a local MBS session</w:t>
            </w:r>
          </w:p>
        </w:tc>
      </w:tr>
      <w:tr w:rsidR="009070BC"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9070BC" w:rsidRDefault="009070BC" w:rsidP="009070BC">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9070BC" w:rsidRDefault="009070BC" w:rsidP="009070BC">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9070BC" w:rsidRDefault="009070BC" w:rsidP="009070BC">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9070BC" w:rsidRDefault="009070BC" w:rsidP="009070B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9070BC" w:rsidRDefault="009070BC" w:rsidP="009070BC">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0D0BA523" w:rsidR="009070BC" w:rsidRDefault="009070BC" w:rsidP="009070BC">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 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9070BC"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9070BC" w:rsidRDefault="009070BC" w:rsidP="009070BC">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9070BC" w:rsidRDefault="009070BC" w:rsidP="009070BC">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9070BC" w:rsidRDefault="009070BC" w:rsidP="009070BC">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9070BC" w:rsidRDefault="009070BC" w:rsidP="009070B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9070BC" w:rsidRDefault="009070BC" w:rsidP="009070BC">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7343A689" w:rsidR="009070BC" w:rsidRDefault="009070BC" w:rsidP="009070BC">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 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9070BC"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9070BC" w:rsidRPr="003B2883" w:rsidRDefault="009070BC" w:rsidP="009070BC">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9070BC" w:rsidRPr="003B2883" w:rsidRDefault="009070BC" w:rsidP="009070BC">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9070BC" w:rsidRPr="003B2883" w:rsidRDefault="009070BC" w:rsidP="009070BC">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9070BC" w:rsidRPr="003B2883" w:rsidRDefault="009070BC" w:rsidP="009070BC">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09B45116" w:rsidR="009070BC" w:rsidRPr="003B2883" w:rsidRDefault="009070BC" w:rsidP="009070BC">
            <w:pPr>
              <w:pStyle w:val="TAL"/>
              <w:rPr>
                <w:rFonts w:cs="Arial"/>
                <w:szCs w:val="18"/>
              </w:rPr>
            </w:pPr>
            <w:r w:rsidRPr="003B2883">
              <w:rPr>
                <w:rFonts w:cs="Arial"/>
                <w:szCs w:val="18"/>
              </w:rPr>
              <w:t xml:space="preserve">This IE shall be present if at least one optional feature defined in </w:t>
            </w:r>
            <w:r>
              <w:rPr>
                <w:rFonts w:cs="Arial"/>
                <w:szCs w:val="18"/>
              </w:rPr>
              <w:t>clause </w:t>
            </w:r>
            <w:r w:rsidRPr="003B2883">
              <w:rPr>
                <w:rFonts w:cs="Arial"/>
                <w:szCs w:val="18"/>
              </w:rPr>
              <w:t xml:space="preserve">6.3.8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5544" w:name="_Toc89035358"/>
      <w:bookmarkStart w:id="5545" w:name="_Toc89065156"/>
      <w:bookmarkStart w:id="5546" w:name="_Toc89180455"/>
      <w:bookmarkStart w:id="5547" w:name="_Toc97072145"/>
      <w:bookmarkStart w:id="5548" w:name="_Toc183523657"/>
      <w:r>
        <w:t>6.3.6.2.8</w:t>
      </w:r>
      <w:r>
        <w:tab/>
        <w:t>Type: EnableGroup</w:t>
      </w:r>
      <w:r w:rsidRPr="003B2883">
        <w:t>ReachabilityRspData</w:t>
      </w:r>
      <w:bookmarkEnd w:id="5544"/>
      <w:bookmarkEnd w:id="5545"/>
      <w:bookmarkEnd w:id="5546"/>
      <w:bookmarkEnd w:id="5547"/>
      <w:bookmarkEnd w:id="5548"/>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4C6F972C" w:rsidR="00E24769" w:rsidRPr="003B2883" w:rsidRDefault="00E24769" w:rsidP="00941AA6">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5549" w:name="_Toc97072146"/>
      <w:bookmarkStart w:id="5550" w:name="_Toc183523658"/>
      <w:r w:rsidRPr="003B2883">
        <w:t>6.3.6.2.</w:t>
      </w:r>
      <w:r>
        <w:t>9</w:t>
      </w:r>
      <w:r w:rsidRPr="003B2883">
        <w:tab/>
        <w:t xml:space="preserve">Type: </w:t>
      </w:r>
      <w:r>
        <w:t>UeInfo</w:t>
      </w:r>
      <w:bookmarkEnd w:id="5549"/>
      <w:bookmarkEnd w:id="5550"/>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299"/>
        <w:gridCol w:w="976"/>
        <w:gridCol w:w="301"/>
        <w:gridCol w:w="684"/>
        <w:gridCol w:w="2424"/>
      </w:tblGrid>
      <w:tr w:rsidR="00E56679" w:rsidRPr="003B2883" w14:paraId="4D8726CD" w14:textId="77777777" w:rsidTr="00B95277">
        <w:trPr>
          <w:jc w:val="center"/>
        </w:trPr>
        <w:tc>
          <w:tcPr>
            <w:tcW w:w="5299"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9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301"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68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2424"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B95277">
        <w:trPr>
          <w:jc w:val="center"/>
        </w:trPr>
        <w:tc>
          <w:tcPr>
            <w:tcW w:w="5299"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9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301"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68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2424" w:type="dxa"/>
            <w:tcBorders>
              <w:top w:val="single" w:sz="4" w:space="0" w:color="auto"/>
              <w:left w:val="single" w:sz="4" w:space="0" w:color="auto"/>
              <w:bottom w:val="single" w:sz="4" w:space="0" w:color="auto"/>
              <w:right w:val="single" w:sz="4" w:space="0" w:color="auto"/>
            </w:tcBorders>
          </w:tcPr>
          <w:p w14:paraId="57FB8FB9" w14:textId="0DAC2064" w:rsidR="00E56679" w:rsidRPr="003B2883" w:rsidRDefault="00E56679" w:rsidP="0063282D">
            <w:pPr>
              <w:pStyle w:val="TAL"/>
              <w:rPr>
                <w:lang w:eastAsia="zh-CN"/>
              </w:rPr>
            </w:pPr>
            <w:r>
              <w:rPr>
                <w:lang w:eastAsia="zh-CN"/>
              </w:rPr>
              <w:t>This IE shall indicate the list of UEs requested to be made reachable for the MBS Session.</w:t>
            </w:r>
            <w:r w:rsidR="00535F9C">
              <w:rPr>
                <w:lang w:eastAsia="zh-CN"/>
              </w:rPr>
              <w:t xml:space="preserve"> (NOTE)</w:t>
            </w:r>
          </w:p>
        </w:tc>
      </w:tr>
      <w:tr w:rsidR="00E56679" w:rsidRPr="003B2883" w14:paraId="767B262C" w14:textId="77777777" w:rsidTr="00B95277">
        <w:trPr>
          <w:jc w:val="center"/>
        </w:trPr>
        <w:tc>
          <w:tcPr>
            <w:tcW w:w="5299"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9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301"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68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2424" w:type="dxa"/>
            <w:tcBorders>
              <w:top w:val="single" w:sz="4" w:space="0" w:color="auto"/>
              <w:left w:val="single" w:sz="4" w:space="0" w:color="auto"/>
              <w:bottom w:val="single" w:sz="4" w:space="0" w:color="auto"/>
              <w:right w:val="single" w:sz="4" w:space="0" w:color="auto"/>
            </w:tcBorders>
          </w:tcPr>
          <w:p w14:paraId="31DC9634" w14:textId="7CF08A89"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w:t>
            </w:r>
            <w:r w:rsidRPr="003B2883">
              <w:rPr>
                <w:rFonts w:cs="Arial"/>
                <w:szCs w:val="18"/>
                <w:lang w:eastAsia="zh-CN"/>
              </w:rPr>
              <w:t>.</w:t>
            </w:r>
            <w:r w:rsidR="00535F9C">
              <w:rPr>
                <w:rFonts w:cs="Arial"/>
                <w:szCs w:val="18"/>
                <w:lang w:eastAsia="zh-CN"/>
              </w:rPr>
              <w:t xml:space="preserve"> (NOTE)</w:t>
            </w:r>
          </w:p>
        </w:tc>
      </w:tr>
      <w:tr w:rsidR="00B95277" w:rsidRPr="003B2883" w14:paraId="4D4D8EF0" w14:textId="77777777" w:rsidTr="002D66D1">
        <w:trPr>
          <w:jc w:val="center"/>
        </w:trPr>
        <w:tc>
          <w:tcPr>
            <w:tcW w:w="9684" w:type="dxa"/>
            <w:gridSpan w:val="5"/>
            <w:tcBorders>
              <w:top w:val="single" w:sz="4" w:space="0" w:color="auto"/>
              <w:left w:val="single" w:sz="4" w:space="0" w:color="auto"/>
              <w:bottom w:val="single" w:sz="4" w:space="0" w:color="auto"/>
              <w:right w:val="single" w:sz="4" w:space="0" w:color="auto"/>
            </w:tcBorders>
          </w:tcPr>
          <w:p w14:paraId="43FFF457" w14:textId="06BEDE33" w:rsidR="00B95277" w:rsidRPr="003B2883" w:rsidRDefault="00B95277" w:rsidP="00B95277">
            <w:pPr>
              <w:pStyle w:val="TAN"/>
              <w:rPr>
                <w:rFonts w:cs="Arial"/>
                <w:szCs w:val="18"/>
                <w:lang w:eastAsia="zh-CN"/>
              </w:rPr>
            </w:pPr>
            <w:r>
              <w:rPr>
                <w:lang w:eastAsia="zh-CN"/>
              </w:rPr>
              <w:t>NOTE:</w:t>
            </w:r>
            <w:r>
              <w:rPr>
                <w:lang w:eastAsia="zh-CN"/>
              </w:rPr>
              <w:tab/>
              <w:t>When the pduSessionId is present, the ueList array shall contain only one element, i.e., a Supi.</w:t>
            </w:r>
          </w:p>
        </w:tc>
      </w:tr>
    </w:tbl>
    <w:p w14:paraId="31412344" w14:textId="23BE9CA1" w:rsidR="00602AC0" w:rsidRDefault="00602AC0" w:rsidP="00602AC0"/>
    <w:p w14:paraId="0680527A" w14:textId="6AEE97DC" w:rsidR="00950E85" w:rsidRPr="003B2883" w:rsidRDefault="00950E85" w:rsidP="00950E85">
      <w:pPr>
        <w:pStyle w:val="Heading5"/>
      </w:pPr>
      <w:bookmarkStart w:id="5551" w:name="_Toc97072147"/>
      <w:bookmarkStart w:id="5552" w:name="_Toc183523659"/>
      <w:r w:rsidRPr="003B2883">
        <w:lastRenderedPageBreak/>
        <w:t>6.3.6.2.</w:t>
      </w:r>
      <w:r>
        <w:t>10</w:t>
      </w:r>
      <w:r w:rsidRPr="003B2883">
        <w:tab/>
        <w:t xml:space="preserve">Type: </w:t>
      </w:r>
      <w:r>
        <w:t>ReachabilityNotification</w:t>
      </w:r>
      <w:r w:rsidRPr="003B2883">
        <w:t>Data</w:t>
      </w:r>
      <w:bookmarkEnd w:id="5551"/>
      <w:bookmarkEnd w:id="5552"/>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5553" w:name="_Toc97072148"/>
      <w:bookmarkStart w:id="5554" w:name="_Toc183523660"/>
      <w:r w:rsidRPr="003B2883">
        <w:t>6.3.6.2.</w:t>
      </w:r>
      <w:r>
        <w:t>11</w:t>
      </w:r>
      <w:r w:rsidRPr="003B2883">
        <w:tab/>
        <w:t xml:space="preserve">Type: </w:t>
      </w:r>
      <w:r>
        <w:t>ReachableUeInfo</w:t>
      </w:r>
      <w:bookmarkEnd w:id="5553"/>
      <w:bookmarkEnd w:id="5554"/>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Pr="003B2883" w:rsidRDefault="00950E85" w:rsidP="00602AC0"/>
    <w:p w14:paraId="2AF2B9D3" w14:textId="77777777" w:rsidR="00602AC0" w:rsidRPr="003B2883" w:rsidRDefault="00602AC0" w:rsidP="00602AC0">
      <w:pPr>
        <w:pStyle w:val="Heading4"/>
        <w:rPr>
          <w:lang w:val="en-US"/>
        </w:rPr>
      </w:pPr>
      <w:bookmarkStart w:id="5555" w:name="_Toc25156555"/>
      <w:bookmarkStart w:id="5556" w:name="_Toc34124860"/>
      <w:bookmarkStart w:id="5557" w:name="_Toc43207989"/>
      <w:bookmarkStart w:id="5558" w:name="_Toc49857462"/>
      <w:bookmarkStart w:id="5559" w:name="_Toc56677306"/>
      <w:bookmarkStart w:id="5560" w:name="_Toc56691829"/>
      <w:bookmarkStart w:id="5561" w:name="_Toc56699093"/>
      <w:bookmarkStart w:id="5562" w:name="_Toc89035359"/>
      <w:bookmarkStart w:id="5563" w:name="_Toc89065157"/>
      <w:bookmarkStart w:id="5564" w:name="_Toc89180456"/>
      <w:bookmarkStart w:id="5565" w:name="_Toc97072149"/>
      <w:bookmarkStart w:id="5566" w:name="_Toc183523661"/>
      <w:r w:rsidRPr="003B2883">
        <w:rPr>
          <w:lang w:val="en-US"/>
        </w:rPr>
        <w:t>6.3.6.3</w:t>
      </w:r>
      <w:r w:rsidRPr="003B2883">
        <w:rPr>
          <w:lang w:val="en-US"/>
        </w:rPr>
        <w:tab/>
        <w:t>Simple data types and enumerations</w:t>
      </w:r>
      <w:bookmarkEnd w:id="5555"/>
      <w:bookmarkEnd w:id="5556"/>
      <w:bookmarkEnd w:id="5557"/>
      <w:bookmarkEnd w:id="5558"/>
      <w:bookmarkEnd w:id="5559"/>
      <w:bookmarkEnd w:id="5560"/>
      <w:bookmarkEnd w:id="5561"/>
      <w:bookmarkEnd w:id="5562"/>
      <w:bookmarkEnd w:id="5563"/>
      <w:bookmarkEnd w:id="5564"/>
      <w:bookmarkEnd w:id="5565"/>
      <w:bookmarkEnd w:id="5566"/>
    </w:p>
    <w:p w14:paraId="3CCFB07D" w14:textId="77777777" w:rsidR="00602AC0" w:rsidRPr="003B2883" w:rsidRDefault="00602AC0" w:rsidP="00602AC0">
      <w:pPr>
        <w:pStyle w:val="Heading5"/>
      </w:pPr>
      <w:bookmarkStart w:id="5567" w:name="_Toc25156556"/>
      <w:bookmarkStart w:id="5568" w:name="_Toc34124861"/>
      <w:bookmarkStart w:id="5569" w:name="_Toc43207990"/>
      <w:bookmarkStart w:id="5570" w:name="_Toc49857463"/>
      <w:bookmarkStart w:id="5571" w:name="_Toc56677307"/>
      <w:bookmarkStart w:id="5572" w:name="_Toc56691830"/>
      <w:bookmarkStart w:id="5573" w:name="_Toc56699094"/>
      <w:bookmarkStart w:id="5574" w:name="_Toc89035360"/>
      <w:bookmarkStart w:id="5575" w:name="_Toc89065158"/>
      <w:bookmarkStart w:id="5576" w:name="_Toc89180457"/>
      <w:bookmarkStart w:id="5577" w:name="_Toc97072150"/>
      <w:bookmarkStart w:id="5578" w:name="_Toc183523662"/>
      <w:r w:rsidRPr="003B2883">
        <w:t>6.3.6.3.1</w:t>
      </w:r>
      <w:r w:rsidRPr="003B2883">
        <w:tab/>
        <w:t>Introduction</w:t>
      </w:r>
      <w:bookmarkEnd w:id="5567"/>
      <w:bookmarkEnd w:id="5568"/>
      <w:bookmarkEnd w:id="5569"/>
      <w:bookmarkEnd w:id="5570"/>
      <w:bookmarkEnd w:id="5571"/>
      <w:bookmarkEnd w:id="5572"/>
      <w:bookmarkEnd w:id="5573"/>
      <w:bookmarkEnd w:id="5574"/>
      <w:bookmarkEnd w:id="5575"/>
      <w:bookmarkEnd w:id="5576"/>
      <w:bookmarkEnd w:id="5577"/>
      <w:bookmarkEnd w:id="5578"/>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5579" w:name="_Toc25156557"/>
      <w:bookmarkStart w:id="5580" w:name="_Toc34124862"/>
      <w:bookmarkStart w:id="5581" w:name="_Toc43207991"/>
      <w:bookmarkStart w:id="5582" w:name="_Toc49857464"/>
      <w:bookmarkStart w:id="5583" w:name="_Toc56677308"/>
      <w:bookmarkStart w:id="5584" w:name="_Toc56691831"/>
      <w:bookmarkStart w:id="5585" w:name="_Toc56699095"/>
      <w:bookmarkStart w:id="5586" w:name="_Toc89035361"/>
      <w:bookmarkStart w:id="5587" w:name="_Toc89065159"/>
      <w:bookmarkStart w:id="5588" w:name="_Toc89180458"/>
      <w:bookmarkStart w:id="5589" w:name="_Toc97072151"/>
      <w:bookmarkStart w:id="5590" w:name="_Toc183523663"/>
      <w:r w:rsidRPr="003B2883">
        <w:t>6.3.6.3.2</w:t>
      </w:r>
      <w:r w:rsidRPr="003B2883">
        <w:tab/>
        <w:t>Simple data types</w:t>
      </w:r>
      <w:bookmarkEnd w:id="5579"/>
      <w:bookmarkEnd w:id="5580"/>
      <w:bookmarkEnd w:id="5581"/>
      <w:bookmarkEnd w:id="5582"/>
      <w:bookmarkEnd w:id="5583"/>
      <w:bookmarkEnd w:id="5584"/>
      <w:bookmarkEnd w:id="5585"/>
      <w:bookmarkEnd w:id="5586"/>
      <w:bookmarkEnd w:id="5587"/>
      <w:bookmarkEnd w:id="5588"/>
      <w:bookmarkEnd w:id="5589"/>
      <w:bookmarkEnd w:id="5590"/>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5591" w:name="_Toc89035362"/>
      <w:bookmarkStart w:id="5592" w:name="_Toc89065160"/>
      <w:bookmarkStart w:id="5593" w:name="_Toc89180459"/>
      <w:bookmarkStart w:id="5594" w:name="_Toc97072152"/>
      <w:bookmarkStart w:id="5595" w:name="_Toc183523664"/>
      <w:r>
        <w:t>6.3.6.3.3</w:t>
      </w:r>
      <w:r w:rsidRPr="003B2883">
        <w:tab/>
        <w:t>Enumeration: UeContextInfoClass</w:t>
      </w:r>
      <w:bookmarkEnd w:id="5591"/>
      <w:bookmarkEnd w:id="5592"/>
      <w:bookmarkEnd w:id="5593"/>
      <w:bookmarkEnd w:id="5594"/>
      <w:bookmarkEnd w:id="5595"/>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5596" w:name="_Toc25156558"/>
      <w:bookmarkStart w:id="5597" w:name="_Toc34124863"/>
      <w:bookmarkStart w:id="5598" w:name="_Toc43207992"/>
      <w:bookmarkStart w:id="5599" w:name="_Toc49857465"/>
      <w:bookmarkStart w:id="5600" w:name="_Toc56677309"/>
      <w:bookmarkStart w:id="5601" w:name="_Toc56691832"/>
      <w:bookmarkStart w:id="5602" w:name="_Toc56699096"/>
      <w:bookmarkStart w:id="5603" w:name="_Toc89035363"/>
      <w:bookmarkStart w:id="5604" w:name="_Toc89065161"/>
      <w:bookmarkStart w:id="5605" w:name="_Toc89180460"/>
      <w:bookmarkStart w:id="5606" w:name="_Toc97072153"/>
      <w:bookmarkStart w:id="5607" w:name="_Toc183523665"/>
      <w:r w:rsidRPr="003B2883">
        <w:t>6.3.6.4</w:t>
      </w:r>
      <w:r w:rsidRPr="003B2883">
        <w:tab/>
        <w:t>Binary data</w:t>
      </w:r>
      <w:bookmarkEnd w:id="5596"/>
      <w:bookmarkEnd w:id="5597"/>
      <w:bookmarkEnd w:id="5598"/>
      <w:bookmarkEnd w:id="5599"/>
      <w:bookmarkEnd w:id="5600"/>
      <w:bookmarkEnd w:id="5601"/>
      <w:bookmarkEnd w:id="5602"/>
      <w:bookmarkEnd w:id="5603"/>
      <w:bookmarkEnd w:id="5604"/>
      <w:bookmarkEnd w:id="5605"/>
      <w:bookmarkEnd w:id="5606"/>
      <w:bookmarkEnd w:id="5607"/>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5608" w:name="_Toc25156559"/>
      <w:bookmarkStart w:id="5609" w:name="_Toc34124864"/>
      <w:bookmarkStart w:id="5610" w:name="_Toc43207993"/>
      <w:bookmarkStart w:id="5611" w:name="_Toc49857466"/>
      <w:bookmarkStart w:id="5612" w:name="_Toc56677310"/>
      <w:bookmarkStart w:id="5613" w:name="_Toc56691833"/>
      <w:bookmarkStart w:id="5614" w:name="_Toc56699097"/>
      <w:bookmarkStart w:id="5615" w:name="_Toc89035364"/>
      <w:bookmarkStart w:id="5616" w:name="_Toc89065162"/>
      <w:bookmarkStart w:id="5617" w:name="_Toc89180461"/>
      <w:bookmarkStart w:id="5618" w:name="_Toc97072154"/>
      <w:bookmarkStart w:id="5619" w:name="_Toc183523666"/>
      <w:r w:rsidRPr="003B2883">
        <w:t>6.3.7</w:t>
      </w:r>
      <w:r w:rsidRPr="003B2883">
        <w:tab/>
        <w:t>Error Handling</w:t>
      </w:r>
      <w:bookmarkEnd w:id="5608"/>
      <w:bookmarkEnd w:id="5609"/>
      <w:bookmarkEnd w:id="5610"/>
      <w:bookmarkEnd w:id="5611"/>
      <w:bookmarkEnd w:id="5612"/>
      <w:bookmarkEnd w:id="5613"/>
      <w:bookmarkEnd w:id="5614"/>
      <w:bookmarkEnd w:id="5615"/>
      <w:bookmarkEnd w:id="5616"/>
      <w:bookmarkEnd w:id="5617"/>
      <w:bookmarkEnd w:id="5618"/>
      <w:bookmarkEnd w:id="5619"/>
    </w:p>
    <w:p w14:paraId="60F6409F" w14:textId="77777777" w:rsidR="00602AC0" w:rsidRPr="003B2883" w:rsidRDefault="00602AC0" w:rsidP="00602AC0">
      <w:pPr>
        <w:pStyle w:val="Heading4"/>
      </w:pPr>
      <w:bookmarkStart w:id="5620" w:name="_Toc25156560"/>
      <w:bookmarkStart w:id="5621" w:name="_Toc34124865"/>
      <w:bookmarkStart w:id="5622" w:name="_Toc43207994"/>
      <w:bookmarkStart w:id="5623" w:name="_Toc49857467"/>
      <w:bookmarkStart w:id="5624" w:name="_Toc56677311"/>
      <w:bookmarkStart w:id="5625" w:name="_Toc56691834"/>
      <w:bookmarkStart w:id="5626" w:name="_Toc56699098"/>
      <w:bookmarkStart w:id="5627" w:name="_Toc89035365"/>
      <w:bookmarkStart w:id="5628" w:name="_Toc89065163"/>
      <w:bookmarkStart w:id="5629" w:name="_Toc89180462"/>
      <w:bookmarkStart w:id="5630" w:name="_Toc97072155"/>
      <w:bookmarkStart w:id="5631" w:name="_Toc183523667"/>
      <w:r w:rsidRPr="003B2883">
        <w:t>6.3.7.1</w:t>
      </w:r>
      <w:r w:rsidRPr="003B2883">
        <w:tab/>
        <w:t>General</w:t>
      </w:r>
      <w:bookmarkEnd w:id="5620"/>
      <w:bookmarkEnd w:id="5621"/>
      <w:bookmarkEnd w:id="5622"/>
      <w:bookmarkEnd w:id="5623"/>
      <w:bookmarkEnd w:id="5624"/>
      <w:bookmarkEnd w:id="5625"/>
      <w:bookmarkEnd w:id="5626"/>
      <w:bookmarkEnd w:id="5627"/>
      <w:bookmarkEnd w:id="5628"/>
      <w:bookmarkEnd w:id="5629"/>
      <w:bookmarkEnd w:id="5630"/>
      <w:bookmarkEnd w:id="5631"/>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5632" w:name="_Toc25156561"/>
      <w:bookmarkStart w:id="5633" w:name="_Toc34124866"/>
      <w:bookmarkStart w:id="5634" w:name="_Toc43207995"/>
      <w:bookmarkStart w:id="5635" w:name="_Toc49857468"/>
      <w:bookmarkStart w:id="5636" w:name="_Toc56677312"/>
      <w:bookmarkStart w:id="5637" w:name="_Toc56691835"/>
      <w:bookmarkStart w:id="5638" w:name="_Toc56699099"/>
      <w:bookmarkStart w:id="5639" w:name="_Toc89035366"/>
      <w:bookmarkStart w:id="5640" w:name="_Toc89065164"/>
      <w:bookmarkStart w:id="5641" w:name="_Toc89180463"/>
      <w:bookmarkStart w:id="5642" w:name="_Toc97072156"/>
      <w:bookmarkStart w:id="5643" w:name="_Toc183523668"/>
      <w:r w:rsidRPr="003B2883">
        <w:t>6.3.7.2</w:t>
      </w:r>
      <w:r w:rsidRPr="003B2883">
        <w:tab/>
        <w:t>Protocol Errors</w:t>
      </w:r>
      <w:bookmarkEnd w:id="5632"/>
      <w:bookmarkEnd w:id="5633"/>
      <w:bookmarkEnd w:id="5634"/>
      <w:bookmarkEnd w:id="5635"/>
      <w:bookmarkEnd w:id="5636"/>
      <w:bookmarkEnd w:id="5637"/>
      <w:bookmarkEnd w:id="5638"/>
      <w:bookmarkEnd w:id="5639"/>
      <w:bookmarkEnd w:id="5640"/>
      <w:bookmarkEnd w:id="5641"/>
      <w:bookmarkEnd w:id="5642"/>
      <w:bookmarkEnd w:id="5643"/>
    </w:p>
    <w:p w14:paraId="2E51DAAD" w14:textId="606BAA9A" w:rsidR="00602AC0" w:rsidRPr="003B2883" w:rsidRDefault="00602AC0" w:rsidP="00602AC0">
      <w:r w:rsidRPr="003B2883">
        <w:t xml:space="preserve">Protocol Error Handling shall be supported as specified in </w:t>
      </w:r>
      <w:r w:rsidR="00B95277">
        <w:t>clause </w:t>
      </w:r>
      <w:r w:rsidR="00B95277" w:rsidRPr="003B2883">
        <w:t>5</w:t>
      </w:r>
      <w:r w:rsidRPr="003B2883">
        <w:t>.2.7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5644" w:name="_Toc25156562"/>
      <w:bookmarkStart w:id="5645" w:name="_Toc34124867"/>
      <w:bookmarkStart w:id="5646" w:name="_Toc43207996"/>
      <w:bookmarkStart w:id="5647" w:name="_Toc49857469"/>
      <w:bookmarkStart w:id="5648" w:name="_Toc56677313"/>
      <w:bookmarkStart w:id="5649" w:name="_Toc56691836"/>
      <w:bookmarkStart w:id="5650" w:name="_Toc56699100"/>
      <w:bookmarkStart w:id="5651" w:name="_Toc89035367"/>
      <w:bookmarkStart w:id="5652" w:name="_Toc89065165"/>
      <w:bookmarkStart w:id="5653" w:name="_Toc89180464"/>
      <w:bookmarkStart w:id="5654" w:name="_Toc97072157"/>
      <w:bookmarkStart w:id="5655" w:name="_Toc183523669"/>
      <w:r w:rsidRPr="003B2883">
        <w:lastRenderedPageBreak/>
        <w:t>6.3.7.3</w:t>
      </w:r>
      <w:r w:rsidRPr="003B2883">
        <w:tab/>
        <w:t>Application Errors</w:t>
      </w:r>
      <w:bookmarkEnd w:id="5644"/>
      <w:bookmarkEnd w:id="5645"/>
      <w:bookmarkEnd w:id="5646"/>
      <w:bookmarkEnd w:id="5647"/>
      <w:bookmarkEnd w:id="5648"/>
      <w:bookmarkEnd w:id="5649"/>
      <w:bookmarkEnd w:id="5650"/>
      <w:bookmarkEnd w:id="5651"/>
      <w:bookmarkEnd w:id="5652"/>
      <w:bookmarkEnd w:id="5653"/>
      <w:bookmarkEnd w:id="5654"/>
      <w:bookmarkEnd w:id="5655"/>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5656" w:name="_Toc25156563"/>
      <w:bookmarkStart w:id="5657" w:name="_Toc34124868"/>
      <w:bookmarkStart w:id="5658" w:name="_Toc43207997"/>
      <w:bookmarkStart w:id="5659" w:name="_Toc49857470"/>
      <w:bookmarkStart w:id="5660" w:name="_Toc56677314"/>
      <w:bookmarkStart w:id="5661" w:name="_Toc56691837"/>
      <w:bookmarkStart w:id="5662" w:name="_Toc56699101"/>
      <w:bookmarkStart w:id="5663" w:name="_Toc89035368"/>
      <w:bookmarkStart w:id="5664" w:name="_Toc89065166"/>
      <w:bookmarkStart w:id="5665" w:name="_Toc89180465"/>
      <w:bookmarkStart w:id="5666" w:name="_Toc97072158"/>
      <w:bookmarkStart w:id="5667" w:name="_Toc183523670"/>
      <w:r w:rsidRPr="003B2883">
        <w:t>6.3.8</w:t>
      </w:r>
      <w:r w:rsidRPr="003B2883">
        <w:tab/>
        <w:t>Feature Negotiation</w:t>
      </w:r>
      <w:bookmarkEnd w:id="5656"/>
      <w:bookmarkEnd w:id="5657"/>
      <w:bookmarkEnd w:id="5658"/>
      <w:bookmarkEnd w:id="5659"/>
      <w:bookmarkEnd w:id="5660"/>
      <w:bookmarkEnd w:id="5661"/>
      <w:bookmarkEnd w:id="5662"/>
      <w:bookmarkEnd w:id="5663"/>
      <w:bookmarkEnd w:id="5664"/>
      <w:bookmarkEnd w:id="5665"/>
      <w:bookmarkEnd w:id="5666"/>
      <w:bookmarkEnd w:id="5667"/>
    </w:p>
    <w:p w14:paraId="6A37458E" w14:textId="5BE5960A"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0150F87C" w14:textId="77777777" w:rsidR="00E644D7" w:rsidRDefault="00E644D7" w:rsidP="00602AC0">
      <w:pPr>
        <w:rPr>
          <w:lang w:val="en-US"/>
        </w:rPr>
      </w:pPr>
    </w:p>
    <w:p w14:paraId="65744B26" w14:textId="3B2AE16E" w:rsidR="00602AC0"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77170948" w14:textId="77777777" w:rsidR="00E644D7" w:rsidRPr="003B2883" w:rsidRDefault="00E644D7" w:rsidP="00602AC0">
      <w:pPr>
        <w:rPr>
          <w:lang w:val="en-US"/>
        </w:rPr>
      </w:pPr>
    </w:p>
    <w:p w14:paraId="3973E698" w14:textId="74D134BC"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sidR="00B95277">
        <w:rPr>
          <w:lang w:val="en-US"/>
        </w:rPr>
        <w:t>clause </w:t>
      </w:r>
      <w:r w:rsidR="00B95277" w:rsidRPr="003B2883">
        <w:rPr>
          <w:lang w:val="en-US"/>
        </w:rPr>
        <w:t>5</w:t>
      </w:r>
      <w:r w:rsidRPr="003B2883">
        <w:rPr>
          <w:lang w:val="en-US"/>
        </w:rPr>
        <w:t>.4.2.2;</w:t>
      </w:r>
    </w:p>
    <w:p w14:paraId="5C69CA46" w14:textId="35BBD0B9"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sidR="00B95277">
        <w:rPr>
          <w:lang w:val="en-US"/>
        </w:rPr>
        <w:t>clause </w:t>
      </w:r>
      <w:r w:rsidR="00B95277" w:rsidRPr="003B2883">
        <w:rPr>
          <w:lang w:val="en-US"/>
        </w:rPr>
        <w:t>5</w:t>
      </w:r>
      <w:r w:rsidRPr="003B2883">
        <w:rPr>
          <w:lang w:val="en-US"/>
        </w:rPr>
        <w:t>.4.2.3;</w:t>
      </w:r>
    </w:p>
    <w:p w14:paraId="14E698B4" w14:textId="3D2BE9F7" w:rsidR="00E24769" w:rsidRPr="00D67CF5" w:rsidRDefault="00E24769" w:rsidP="00D67CF5">
      <w:pPr>
        <w:pStyle w:val="B1"/>
      </w:pPr>
      <w:r w:rsidRPr="003B2883">
        <w:t>-</w:t>
      </w:r>
      <w:r w:rsidRPr="003B2883">
        <w:tab/>
      </w:r>
      <w:r w:rsidRPr="00204314">
        <w:rPr>
          <w:lang w:val="en-US" w:eastAsia="zh-CN"/>
        </w:rPr>
        <w:t>EnableGroupReachability</w:t>
      </w:r>
      <w:r w:rsidRPr="00533694">
        <w:t xml:space="preserve">, as specified in </w:t>
      </w:r>
      <w:r w:rsidR="00B95277" w:rsidRPr="00533694">
        <w:t>clause</w:t>
      </w:r>
      <w:r w:rsidR="00B95277">
        <w:t> 5</w:t>
      </w:r>
      <w:r>
        <w:t>.4.2.4.</w:t>
      </w:r>
    </w:p>
    <w:p w14:paraId="2E621D60" w14:textId="024D3465" w:rsidR="00602AC0"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F8349E5" w14:textId="77777777" w:rsidR="00E644D7" w:rsidRPr="003B2883" w:rsidRDefault="00E644D7" w:rsidP="00602AC0">
      <w:pPr>
        <w:rPr>
          <w:lang w:val="en-US"/>
        </w:rPr>
      </w:pPr>
    </w:p>
    <w:p w14:paraId="050DC2A5" w14:textId="55A53722"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1CEB3608" w14:textId="77777777" w:rsidR="00E644D7" w:rsidRDefault="00E644D7" w:rsidP="00602AC0">
      <w:pPr>
        <w:rPr>
          <w:lang w:val="en-US"/>
        </w:rPr>
      </w:pP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lastRenderedPageBreak/>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5668" w:name="_Toc25156564"/>
      <w:bookmarkStart w:id="5669" w:name="_Toc34124869"/>
      <w:bookmarkStart w:id="5670" w:name="_Toc43207998"/>
      <w:bookmarkStart w:id="5671" w:name="_Toc49857471"/>
      <w:bookmarkStart w:id="5672" w:name="_Toc56677315"/>
      <w:bookmarkStart w:id="5673" w:name="_Toc56691838"/>
      <w:bookmarkStart w:id="5674" w:name="_Toc56699102"/>
      <w:bookmarkStart w:id="5675" w:name="_Toc89035369"/>
      <w:bookmarkStart w:id="5676" w:name="_Toc89065167"/>
      <w:bookmarkStart w:id="5677" w:name="_Toc89180466"/>
      <w:bookmarkStart w:id="5678" w:name="_Toc97072159"/>
      <w:bookmarkStart w:id="5679" w:name="_Toc183523671"/>
      <w:r w:rsidRPr="003B2883">
        <w:rPr>
          <w:lang w:val="en-US"/>
        </w:rPr>
        <w:t>6.3.9</w:t>
      </w:r>
      <w:r w:rsidRPr="003B2883">
        <w:rPr>
          <w:lang w:val="en-US"/>
        </w:rPr>
        <w:tab/>
        <w:t>Security</w:t>
      </w:r>
      <w:bookmarkEnd w:id="5668"/>
      <w:bookmarkEnd w:id="5669"/>
      <w:bookmarkEnd w:id="5670"/>
      <w:bookmarkEnd w:id="5671"/>
      <w:bookmarkEnd w:id="5672"/>
      <w:bookmarkEnd w:id="5673"/>
      <w:bookmarkEnd w:id="5674"/>
      <w:bookmarkEnd w:id="5675"/>
      <w:bookmarkEnd w:id="5676"/>
      <w:bookmarkEnd w:id="5677"/>
      <w:bookmarkEnd w:id="5678"/>
      <w:bookmarkEnd w:id="5679"/>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1D09FDF6"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77777777" w:rsidR="00602AC0" w:rsidRDefault="00602AC0" w:rsidP="00602AC0">
      <w:pPr>
        <w:rPr>
          <w:lang w:val="en-US"/>
        </w:rPr>
      </w:pPr>
      <w:r w:rsidRPr="003B2883">
        <w:rPr>
          <w:lang w:val="en-US"/>
        </w:rPr>
        <w:t>The Namf_MT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14:paraId="40B78824" w14:textId="77777777" w:rsidR="0009536C" w:rsidRDefault="0009536C" w:rsidP="0009536C">
      <w:pPr>
        <w:pStyle w:val="Heading3"/>
      </w:pPr>
      <w:bookmarkStart w:id="5680" w:name="_Toc56677316"/>
      <w:bookmarkStart w:id="5681" w:name="_Toc56691839"/>
      <w:bookmarkStart w:id="5682" w:name="_Toc56699103"/>
      <w:bookmarkStart w:id="5683" w:name="_Toc89035370"/>
      <w:bookmarkStart w:id="5684" w:name="_Toc89065168"/>
      <w:bookmarkStart w:id="5685" w:name="_Toc89180467"/>
      <w:bookmarkStart w:id="5686" w:name="_Toc97072160"/>
      <w:bookmarkStart w:id="5687" w:name="_Toc183523672"/>
      <w:r w:rsidRPr="003B2883">
        <w:t>6.</w:t>
      </w:r>
      <w:r>
        <w:t>3</w:t>
      </w:r>
      <w:r w:rsidRPr="003B2883">
        <w:t>.</w:t>
      </w:r>
      <w:r>
        <w:t>10</w:t>
      </w:r>
      <w:r w:rsidRPr="003B2883">
        <w:tab/>
      </w:r>
      <w:r>
        <w:t>HTTP redirection</w:t>
      </w:r>
      <w:bookmarkEnd w:id="5680"/>
      <w:bookmarkEnd w:id="5681"/>
      <w:bookmarkEnd w:id="5682"/>
      <w:bookmarkEnd w:id="5683"/>
      <w:bookmarkEnd w:id="5684"/>
      <w:bookmarkEnd w:id="5685"/>
      <w:bookmarkEnd w:id="5686"/>
      <w:bookmarkEnd w:id="5687"/>
    </w:p>
    <w:p w14:paraId="5BEEA378" w14:textId="38120F82"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.3.8.</w:t>
      </w:r>
    </w:p>
    <w:p w14:paraId="7FAF9194" w14:textId="77777777" w:rsidR="00E644D7" w:rsidRDefault="00E644D7" w:rsidP="0009536C"/>
    <w:p w14:paraId="6D021CFD" w14:textId="279623A4" w:rsidR="0009536C" w:rsidRDefault="0009536C" w:rsidP="0009536C">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5688" w:name="_Toc25156565"/>
      <w:bookmarkStart w:id="5689" w:name="_Toc34124870"/>
      <w:bookmarkStart w:id="5690" w:name="_Toc43207999"/>
      <w:bookmarkStart w:id="5691" w:name="_Toc49857472"/>
      <w:bookmarkStart w:id="5692" w:name="_Toc56677317"/>
      <w:bookmarkStart w:id="5693" w:name="_Toc56691840"/>
      <w:bookmarkStart w:id="5694" w:name="_Toc56699104"/>
      <w:bookmarkStart w:id="5695" w:name="_Toc89035371"/>
      <w:bookmarkStart w:id="5696" w:name="_Toc89065169"/>
      <w:bookmarkStart w:id="5697" w:name="_Toc89180468"/>
      <w:bookmarkStart w:id="5698" w:name="_Toc97072161"/>
      <w:bookmarkStart w:id="5699" w:name="_Toc183523673"/>
      <w:r w:rsidRPr="003B2883">
        <w:lastRenderedPageBreak/>
        <w:t>6.4</w:t>
      </w:r>
      <w:r w:rsidRPr="003B2883">
        <w:tab/>
        <w:t>Namf_Location Service API</w:t>
      </w:r>
      <w:bookmarkEnd w:id="5688"/>
      <w:bookmarkEnd w:id="5689"/>
      <w:bookmarkEnd w:id="5690"/>
      <w:bookmarkEnd w:id="5691"/>
      <w:bookmarkEnd w:id="5692"/>
      <w:bookmarkEnd w:id="5693"/>
      <w:bookmarkEnd w:id="5694"/>
      <w:bookmarkEnd w:id="5695"/>
      <w:bookmarkEnd w:id="5696"/>
      <w:bookmarkEnd w:id="5697"/>
      <w:bookmarkEnd w:id="5698"/>
      <w:bookmarkEnd w:id="5699"/>
    </w:p>
    <w:p w14:paraId="5D4F4E73" w14:textId="77777777" w:rsidR="00602AC0" w:rsidRPr="003B2883" w:rsidRDefault="00602AC0" w:rsidP="00602AC0">
      <w:pPr>
        <w:pStyle w:val="Heading3"/>
      </w:pPr>
      <w:bookmarkStart w:id="5700" w:name="_Toc25156566"/>
      <w:bookmarkStart w:id="5701" w:name="_Toc34124871"/>
      <w:bookmarkStart w:id="5702" w:name="_Toc43208000"/>
      <w:bookmarkStart w:id="5703" w:name="_Toc49857473"/>
      <w:bookmarkStart w:id="5704" w:name="_Toc56677318"/>
      <w:bookmarkStart w:id="5705" w:name="_Toc56691841"/>
      <w:bookmarkStart w:id="5706" w:name="_Toc56699105"/>
      <w:bookmarkStart w:id="5707" w:name="_Toc89035372"/>
      <w:bookmarkStart w:id="5708" w:name="_Toc89065170"/>
      <w:bookmarkStart w:id="5709" w:name="_Toc89180469"/>
      <w:bookmarkStart w:id="5710" w:name="_Toc97072162"/>
      <w:bookmarkStart w:id="5711" w:name="_Toc183523674"/>
      <w:r w:rsidRPr="003B2883">
        <w:t>6.4.1</w:t>
      </w:r>
      <w:r w:rsidRPr="003B2883">
        <w:tab/>
        <w:t>API URI</w:t>
      </w:r>
      <w:bookmarkEnd w:id="5700"/>
      <w:bookmarkEnd w:id="5701"/>
      <w:bookmarkEnd w:id="5702"/>
      <w:bookmarkEnd w:id="5703"/>
      <w:bookmarkEnd w:id="5704"/>
      <w:bookmarkEnd w:id="5705"/>
      <w:bookmarkEnd w:id="5706"/>
      <w:bookmarkEnd w:id="5707"/>
      <w:bookmarkEnd w:id="5708"/>
      <w:bookmarkEnd w:id="5709"/>
      <w:bookmarkEnd w:id="5710"/>
      <w:bookmarkEnd w:id="5711"/>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5712" w:name="_Toc25156567"/>
      <w:bookmarkStart w:id="5713" w:name="_Toc34124872"/>
      <w:bookmarkStart w:id="5714" w:name="_Toc43208001"/>
      <w:bookmarkStart w:id="5715" w:name="_Toc49857474"/>
      <w:bookmarkStart w:id="5716" w:name="_Toc56677319"/>
      <w:bookmarkStart w:id="5717" w:name="_Toc56691842"/>
      <w:bookmarkStart w:id="5718" w:name="_Toc56699106"/>
      <w:bookmarkStart w:id="5719" w:name="_Toc89035373"/>
      <w:bookmarkStart w:id="5720" w:name="_Toc89065171"/>
      <w:bookmarkStart w:id="5721" w:name="_Toc89180470"/>
      <w:bookmarkStart w:id="5722" w:name="_Toc97072163"/>
      <w:bookmarkStart w:id="5723" w:name="_Toc183523675"/>
      <w:r w:rsidRPr="003B2883">
        <w:t>6.4.2</w:t>
      </w:r>
      <w:r w:rsidRPr="003B2883">
        <w:tab/>
        <w:t>Usage of HTTP</w:t>
      </w:r>
      <w:bookmarkEnd w:id="5712"/>
      <w:bookmarkEnd w:id="5713"/>
      <w:bookmarkEnd w:id="5714"/>
      <w:bookmarkEnd w:id="5715"/>
      <w:bookmarkEnd w:id="5716"/>
      <w:bookmarkEnd w:id="5717"/>
      <w:bookmarkEnd w:id="5718"/>
      <w:bookmarkEnd w:id="5719"/>
      <w:bookmarkEnd w:id="5720"/>
      <w:bookmarkEnd w:id="5721"/>
      <w:bookmarkEnd w:id="5722"/>
      <w:bookmarkEnd w:id="5723"/>
    </w:p>
    <w:p w14:paraId="59A13C86" w14:textId="77777777" w:rsidR="00602AC0" w:rsidRPr="003B2883" w:rsidRDefault="00602AC0" w:rsidP="00602AC0">
      <w:pPr>
        <w:pStyle w:val="Heading4"/>
      </w:pPr>
      <w:bookmarkStart w:id="5724" w:name="_Toc25156568"/>
      <w:bookmarkStart w:id="5725" w:name="_Toc34124873"/>
      <w:bookmarkStart w:id="5726" w:name="_Toc43208002"/>
      <w:bookmarkStart w:id="5727" w:name="_Toc49857475"/>
      <w:bookmarkStart w:id="5728" w:name="_Toc56677320"/>
      <w:bookmarkStart w:id="5729" w:name="_Toc56691843"/>
      <w:bookmarkStart w:id="5730" w:name="_Toc56699107"/>
      <w:bookmarkStart w:id="5731" w:name="_Toc89035374"/>
      <w:bookmarkStart w:id="5732" w:name="_Toc89065172"/>
      <w:bookmarkStart w:id="5733" w:name="_Toc89180471"/>
      <w:bookmarkStart w:id="5734" w:name="_Toc97072164"/>
      <w:bookmarkStart w:id="5735" w:name="_Toc183523676"/>
      <w:r w:rsidRPr="003B2883">
        <w:t>6.4.2.1</w:t>
      </w:r>
      <w:r w:rsidRPr="003B2883">
        <w:tab/>
        <w:t>General</w:t>
      </w:r>
      <w:bookmarkEnd w:id="5724"/>
      <w:bookmarkEnd w:id="5725"/>
      <w:bookmarkEnd w:id="5726"/>
      <w:bookmarkEnd w:id="5727"/>
      <w:bookmarkEnd w:id="5728"/>
      <w:bookmarkEnd w:id="5729"/>
      <w:bookmarkEnd w:id="5730"/>
      <w:bookmarkEnd w:id="5731"/>
      <w:bookmarkEnd w:id="5732"/>
      <w:bookmarkEnd w:id="5733"/>
      <w:bookmarkEnd w:id="5734"/>
      <w:bookmarkEnd w:id="5735"/>
    </w:p>
    <w:p w14:paraId="199BC90F" w14:textId="7017EFF8" w:rsidR="00602AC0" w:rsidRPr="003B2883" w:rsidRDefault="00602AC0" w:rsidP="00602AC0">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5736" w:name="_Toc25156569"/>
      <w:bookmarkStart w:id="5737" w:name="_Toc34124874"/>
      <w:bookmarkStart w:id="5738" w:name="_Toc43208003"/>
      <w:bookmarkStart w:id="5739" w:name="_Toc49857476"/>
      <w:bookmarkStart w:id="5740" w:name="_Toc56677321"/>
      <w:bookmarkStart w:id="5741" w:name="_Toc56691844"/>
      <w:bookmarkStart w:id="5742" w:name="_Toc56699108"/>
      <w:bookmarkStart w:id="5743" w:name="_Toc89035375"/>
      <w:bookmarkStart w:id="5744" w:name="_Toc89065173"/>
      <w:bookmarkStart w:id="5745" w:name="_Toc89180472"/>
      <w:bookmarkStart w:id="5746" w:name="_Toc97072165"/>
      <w:bookmarkStart w:id="5747" w:name="_Toc183523677"/>
      <w:r w:rsidRPr="003B2883">
        <w:t>6.4.2.2</w:t>
      </w:r>
      <w:r w:rsidRPr="003B2883">
        <w:tab/>
        <w:t>HTTP standard headers</w:t>
      </w:r>
      <w:bookmarkEnd w:id="5736"/>
      <w:bookmarkEnd w:id="5737"/>
      <w:bookmarkEnd w:id="5738"/>
      <w:bookmarkEnd w:id="5739"/>
      <w:bookmarkEnd w:id="5740"/>
      <w:bookmarkEnd w:id="5741"/>
      <w:bookmarkEnd w:id="5742"/>
      <w:bookmarkEnd w:id="5743"/>
      <w:bookmarkEnd w:id="5744"/>
      <w:bookmarkEnd w:id="5745"/>
      <w:bookmarkEnd w:id="5746"/>
      <w:bookmarkEnd w:id="5747"/>
    </w:p>
    <w:p w14:paraId="41864DDE" w14:textId="77777777" w:rsidR="00602AC0" w:rsidRPr="003B2883" w:rsidRDefault="00602AC0" w:rsidP="00602AC0">
      <w:pPr>
        <w:pStyle w:val="Heading5"/>
        <w:rPr>
          <w:lang w:eastAsia="zh-CN"/>
        </w:rPr>
      </w:pPr>
      <w:bookmarkStart w:id="5748" w:name="_Toc25156570"/>
      <w:bookmarkStart w:id="5749" w:name="_Toc34124875"/>
      <w:bookmarkStart w:id="5750" w:name="_Toc43208004"/>
      <w:bookmarkStart w:id="5751" w:name="_Toc49857477"/>
      <w:bookmarkStart w:id="5752" w:name="_Toc56677322"/>
      <w:bookmarkStart w:id="5753" w:name="_Toc56691845"/>
      <w:bookmarkStart w:id="5754" w:name="_Toc56699109"/>
      <w:bookmarkStart w:id="5755" w:name="_Toc89035376"/>
      <w:bookmarkStart w:id="5756" w:name="_Toc89065174"/>
      <w:bookmarkStart w:id="5757" w:name="_Toc89180473"/>
      <w:bookmarkStart w:id="5758" w:name="_Toc97072166"/>
      <w:bookmarkStart w:id="5759" w:name="_Toc183523678"/>
      <w:r w:rsidRPr="003B2883">
        <w:t>6.4.2.2.1</w:t>
      </w:r>
      <w:r w:rsidRPr="003B2883">
        <w:rPr>
          <w:lang w:eastAsia="zh-CN"/>
        </w:rPr>
        <w:tab/>
        <w:t>General</w:t>
      </w:r>
      <w:bookmarkEnd w:id="5748"/>
      <w:bookmarkEnd w:id="5749"/>
      <w:bookmarkEnd w:id="5750"/>
      <w:bookmarkEnd w:id="5751"/>
      <w:bookmarkEnd w:id="5752"/>
      <w:bookmarkEnd w:id="5753"/>
      <w:bookmarkEnd w:id="5754"/>
      <w:bookmarkEnd w:id="5755"/>
      <w:bookmarkEnd w:id="5756"/>
      <w:bookmarkEnd w:id="5757"/>
      <w:bookmarkEnd w:id="5758"/>
      <w:bookmarkEnd w:id="5759"/>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5760" w:name="_Toc25156571"/>
      <w:bookmarkStart w:id="5761" w:name="_Toc34124876"/>
      <w:bookmarkStart w:id="5762" w:name="_Toc43208005"/>
      <w:bookmarkStart w:id="5763" w:name="_Toc49857478"/>
      <w:bookmarkStart w:id="5764" w:name="_Toc56677323"/>
      <w:bookmarkStart w:id="5765" w:name="_Toc56691846"/>
      <w:bookmarkStart w:id="5766" w:name="_Toc56699110"/>
      <w:bookmarkStart w:id="5767" w:name="_Toc89035377"/>
      <w:bookmarkStart w:id="5768" w:name="_Toc89065175"/>
      <w:bookmarkStart w:id="5769" w:name="_Toc89180474"/>
      <w:bookmarkStart w:id="5770" w:name="_Toc97072167"/>
      <w:bookmarkStart w:id="5771" w:name="_Toc183523679"/>
      <w:r w:rsidRPr="003B2883">
        <w:t>6.4.2.2.2</w:t>
      </w:r>
      <w:r w:rsidRPr="003B2883">
        <w:tab/>
        <w:t>Content type</w:t>
      </w:r>
      <w:bookmarkEnd w:id="5760"/>
      <w:bookmarkEnd w:id="5761"/>
      <w:bookmarkEnd w:id="5762"/>
      <w:bookmarkEnd w:id="5763"/>
      <w:bookmarkEnd w:id="5764"/>
      <w:bookmarkEnd w:id="5765"/>
      <w:bookmarkEnd w:id="5766"/>
      <w:bookmarkEnd w:id="5767"/>
      <w:bookmarkEnd w:id="5768"/>
      <w:bookmarkEnd w:id="5769"/>
      <w:bookmarkEnd w:id="5770"/>
      <w:bookmarkEnd w:id="5771"/>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38A6B2DB"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5D902B37" w14:textId="77777777" w:rsidR="00602AC0" w:rsidRPr="003B2883" w:rsidRDefault="00602AC0" w:rsidP="00602AC0">
      <w:pPr>
        <w:pStyle w:val="B1"/>
      </w:pPr>
      <w:r w:rsidRPr="003B2883">
        <w:lastRenderedPageBreak/>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5772" w:name="_Toc25156572"/>
      <w:bookmarkStart w:id="5773" w:name="_Toc34124877"/>
      <w:bookmarkStart w:id="5774" w:name="_Toc43208006"/>
      <w:bookmarkStart w:id="5775" w:name="_Toc49857479"/>
      <w:bookmarkStart w:id="5776" w:name="_Toc56677324"/>
      <w:bookmarkStart w:id="5777" w:name="_Toc56691847"/>
      <w:bookmarkStart w:id="5778" w:name="_Toc56699111"/>
      <w:bookmarkStart w:id="5779" w:name="_Toc89035378"/>
      <w:bookmarkStart w:id="5780" w:name="_Toc89065176"/>
      <w:bookmarkStart w:id="5781" w:name="_Toc89180475"/>
      <w:bookmarkStart w:id="5782" w:name="_Toc97072168"/>
      <w:bookmarkStart w:id="5783" w:name="_Toc183523680"/>
      <w:r w:rsidRPr="003B2883">
        <w:t>6.4.2.3</w:t>
      </w:r>
      <w:r w:rsidRPr="003B2883">
        <w:tab/>
        <w:t>HTTP custom headers</w:t>
      </w:r>
      <w:bookmarkEnd w:id="5772"/>
      <w:bookmarkEnd w:id="5773"/>
      <w:bookmarkEnd w:id="5774"/>
      <w:bookmarkEnd w:id="5775"/>
      <w:bookmarkEnd w:id="5776"/>
      <w:bookmarkEnd w:id="5777"/>
      <w:bookmarkEnd w:id="5778"/>
      <w:bookmarkEnd w:id="5779"/>
      <w:bookmarkEnd w:id="5780"/>
      <w:bookmarkEnd w:id="5781"/>
      <w:bookmarkEnd w:id="5782"/>
      <w:bookmarkEnd w:id="5783"/>
    </w:p>
    <w:p w14:paraId="038C7DBB" w14:textId="77777777" w:rsidR="00602AC0" w:rsidRPr="003B2883" w:rsidRDefault="00602AC0" w:rsidP="00602AC0">
      <w:pPr>
        <w:pStyle w:val="Heading5"/>
        <w:rPr>
          <w:lang w:eastAsia="zh-CN"/>
        </w:rPr>
      </w:pPr>
      <w:bookmarkStart w:id="5784" w:name="_Toc25156573"/>
      <w:bookmarkStart w:id="5785" w:name="_Toc34124878"/>
      <w:bookmarkStart w:id="5786" w:name="_Toc43208007"/>
      <w:bookmarkStart w:id="5787" w:name="_Toc49857480"/>
      <w:bookmarkStart w:id="5788" w:name="_Toc56677325"/>
      <w:bookmarkStart w:id="5789" w:name="_Toc56691848"/>
      <w:bookmarkStart w:id="5790" w:name="_Toc56699112"/>
      <w:bookmarkStart w:id="5791" w:name="_Toc89035379"/>
      <w:bookmarkStart w:id="5792" w:name="_Toc89065177"/>
      <w:bookmarkStart w:id="5793" w:name="_Toc89180476"/>
      <w:bookmarkStart w:id="5794" w:name="_Toc97072169"/>
      <w:bookmarkStart w:id="5795" w:name="_Toc183523681"/>
      <w:r w:rsidRPr="003B2883">
        <w:t>6.4.2.3.1</w:t>
      </w:r>
      <w:r w:rsidRPr="003B2883">
        <w:rPr>
          <w:lang w:eastAsia="zh-CN"/>
        </w:rPr>
        <w:tab/>
        <w:t>General</w:t>
      </w:r>
      <w:bookmarkEnd w:id="5784"/>
      <w:bookmarkEnd w:id="5785"/>
      <w:bookmarkEnd w:id="5786"/>
      <w:bookmarkEnd w:id="5787"/>
      <w:bookmarkEnd w:id="5788"/>
      <w:bookmarkEnd w:id="5789"/>
      <w:bookmarkEnd w:id="5790"/>
      <w:bookmarkEnd w:id="5791"/>
      <w:bookmarkEnd w:id="5792"/>
      <w:bookmarkEnd w:id="5793"/>
      <w:bookmarkEnd w:id="5794"/>
      <w:bookmarkEnd w:id="5795"/>
    </w:p>
    <w:p w14:paraId="3FC027BB" w14:textId="76CB1187"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Namf_Location service are defined. For 3GPP specific HTTP custom headers used across all service based interfaces, see </w:t>
      </w:r>
      <w:r w:rsidR="00B95277" w:rsidRPr="003B2883">
        <w:rPr>
          <w:i w:val="0"/>
          <w:color w:val="auto"/>
        </w:rPr>
        <w:t>clause</w:t>
      </w:r>
      <w:r w:rsidR="00B95277">
        <w:rPr>
          <w:i w:val="0"/>
          <w:color w:val="auto"/>
        </w:rPr>
        <w:t> </w:t>
      </w:r>
      <w:r w:rsidR="00B95277"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5796" w:name="_Toc25156574"/>
      <w:bookmarkStart w:id="5797" w:name="_Toc34124879"/>
      <w:bookmarkStart w:id="5798" w:name="_Toc43208008"/>
      <w:bookmarkStart w:id="5799" w:name="_Toc49857481"/>
      <w:bookmarkStart w:id="5800" w:name="_Toc56677326"/>
      <w:bookmarkStart w:id="5801" w:name="_Toc56691849"/>
      <w:bookmarkStart w:id="5802" w:name="_Toc56699113"/>
      <w:bookmarkStart w:id="5803" w:name="_Toc89035380"/>
      <w:bookmarkStart w:id="5804" w:name="_Toc89065178"/>
      <w:bookmarkStart w:id="5805" w:name="_Toc89180477"/>
      <w:bookmarkStart w:id="5806" w:name="_Toc97072170"/>
      <w:bookmarkStart w:id="5807" w:name="_Toc183523682"/>
      <w:r w:rsidRPr="003B2883">
        <w:t>6.4.3</w:t>
      </w:r>
      <w:r w:rsidRPr="003B2883">
        <w:tab/>
        <w:t>Resources</w:t>
      </w:r>
      <w:bookmarkEnd w:id="5796"/>
      <w:bookmarkEnd w:id="5797"/>
      <w:bookmarkEnd w:id="5798"/>
      <w:bookmarkEnd w:id="5799"/>
      <w:bookmarkEnd w:id="5800"/>
      <w:bookmarkEnd w:id="5801"/>
      <w:bookmarkEnd w:id="5802"/>
      <w:bookmarkEnd w:id="5803"/>
      <w:bookmarkEnd w:id="5804"/>
      <w:bookmarkEnd w:id="5805"/>
      <w:bookmarkEnd w:id="5806"/>
      <w:bookmarkEnd w:id="5807"/>
    </w:p>
    <w:p w14:paraId="0BF5748E" w14:textId="77777777" w:rsidR="00602AC0" w:rsidRDefault="00602AC0" w:rsidP="00602AC0">
      <w:pPr>
        <w:pStyle w:val="Heading4"/>
      </w:pPr>
      <w:bookmarkStart w:id="5808" w:name="_Toc25156575"/>
      <w:bookmarkStart w:id="5809" w:name="_Toc34124880"/>
      <w:bookmarkStart w:id="5810" w:name="_Toc43208009"/>
      <w:bookmarkStart w:id="5811" w:name="_Toc49857482"/>
      <w:bookmarkStart w:id="5812" w:name="_Toc56677327"/>
      <w:bookmarkStart w:id="5813" w:name="_Toc56691850"/>
      <w:bookmarkStart w:id="5814" w:name="_Toc56699114"/>
      <w:bookmarkStart w:id="5815" w:name="_Toc89035381"/>
      <w:bookmarkStart w:id="5816" w:name="_Toc89065179"/>
      <w:bookmarkStart w:id="5817" w:name="_Toc89180478"/>
      <w:bookmarkStart w:id="5818" w:name="_Toc97072171"/>
      <w:bookmarkStart w:id="5819" w:name="_Toc183523683"/>
      <w:r w:rsidRPr="003B2883">
        <w:t>6.4.3.1</w:t>
      </w:r>
      <w:r w:rsidRPr="003B2883">
        <w:tab/>
        <w:t>Overview</w:t>
      </w:r>
      <w:bookmarkEnd w:id="5808"/>
      <w:bookmarkEnd w:id="5809"/>
      <w:bookmarkEnd w:id="5810"/>
      <w:bookmarkEnd w:id="5811"/>
      <w:bookmarkEnd w:id="5812"/>
      <w:bookmarkEnd w:id="5813"/>
      <w:bookmarkEnd w:id="5814"/>
      <w:bookmarkEnd w:id="5815"/>
      <w:bookmarkEnd w:id="5816"/>
      <w:bookmarkEnd w:id="5817"/>
      <w:bookmarkEnd w:id="5818"/>
      <w:bookmarkEnd w:id="5819"/>
    </w:p>
    <w:p w14:paraId="62852E0C" w14:textId="77777777" w:rsidR="00602AC0" w:rsidRPr="003B2883" w:rsidRDefault="00602AC0" w:rsidP="00602AC0">
      <w:pPr>
        <w:pStyle w:val="TH"/>
      </w:pPr>
      <w:r>
        <w:object w:dxaOrig="5680" w:dyaOrig="3370" w14:anchorId="19AEDAF9">
          <v:shape id="_x0000_i1072" type="#_x0000_t75" style="width:285.4pt;height:169.8pt" o:ole="">
            <v:imagedata r:id="rId101" o:title=""/>
          </v:shape>
          <o:OLEObject Type="Embed" ProgID="Visio.Drawing.15" ShapeID="_x0000_i1072" DrawAspect="Content" ObjectID="_1794142190" r:id="rId102"/>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5820" w:name="_Toc25156576"/>
      <w:bookmarkStart w:id="5821" w:name="_Toc34124881"/>
      <w:bookmarkStart w:id="5822" w:name="_Toc43208010"/>
      <w:bookmarkStart w:id="5823" w:name="_Toc49857483"/>
      <w:bookmarkStart w:id="5824" w:name="_Toc56677328"/>
      <w:bookmarkStart w:id="5825" w:name="_Toc56691851"/>
      <w:bookmarkStart w:id="5826" w:name="_Toc56699115"/>
      <w:bookmarkStart w:id="5827" w:name="_Toc89035382"/>
      <w:bookmarkStart w:id="5828" w:name="_Toc89065180"/>
      <w:bookmarkStart w:id="5829" w:name="_Toc89180479"/>
      <w:bookmarkStart w:id="5830" w:name="_Toc97072172"/>
      <w:bookmarkStart w:id="5831" w:name="_Toc183523684"/>
      <w:r w:rsidRPr="003B2883">
        <w:t>6.4.3.2</w:t>
      </w:r>
      <w:r w:rsidRPr="003B2883">
        <w:tab/>
        <w:t xml:space="preserve">Resource: </w:t>
      </w:r>
      <w:r w:rsidRPr="003B2883">
        <w:rPr>
          <w:lang w:eastAsia="zh-CN"/>
        </w:rPr>
        <w:t>Individual UE Context</w:t>
      </w:r>
      <w:bookmarkEnd w:id="5820"/>
      <w:bookmarkEnd w:id="5821"/>
      <w:bookmarkEnd w:id="5822"/>
      <w:bookmarkEnd w:id="5823"/>
      <w:bookmarkEnd w:id="5824"/>
      <w:bookmarkEnd w:id="5825"/>
      <w:bookmarkEnd w:id="5826"/>
      <w:bookmarkEnd w:id="5827"/>
      <w:bookmarkEnd w:id="5828"/>
      <w:bookmarkEnd w:id="5829"/>
      <w:bookmarkEnd w:id="5830"/>
      <w:bookmarkEnd w:id="5831"/>
    </w:p>
    <w:p w14:paraId="551F7376" w14:textId="77777777" w:rsidR="00602AC0" w:rsidRPr="003B2883" w:rsidRDefault="00602AC0" w:rsidP="00602AC0">
      <w:pPr>
        <w:pStyle w:val="Heading5"/>
      </w:pPr>
      <w:bookmarkStart w:id="5832" w:name="_Toc25156577"/>
      <w:bookmarkStart w:id="5833" w:name="_Toc34124882"/>
      <w:bookmarkStart w:id="5834" w:name="_Toc43208011"/>
      <w:bookmarkStart w:id="5835" w:name="_Toc49857484"/>
      <w:bookmarkStart w:id="5836" w:name="_Toc56677329"/>
      <w:bookmarkStart w:id="5837" w:name="_Toc56691852"/>
      <w:bookmarkStart w:id="5838" w:name="_Toc56699116"/>
      <w:bookmarkStart w:id="5839" w:name="_Toc89035383"/>
      <w:bookmarkStart w:id="5840" w:name="_Toc89065181"/>
      <w:bookmarkStart w:id="5841" w:name="_Toc89180480"/>
      <w:bookmarkStart w:id="5842" w:name="_Toc97072173"/>
      <w:bookmarkStart w:id="5843" w:name="_Toc183523685"/>
      <w:r w:rsidRPr="003B2883">
        <w:t>6.4.3.2.1</w:t>
      </w:r>
      <w:r w:rsidRPr="003B2883">
        <w:tab/>
        <w:t>Description</w:t>
      </w:r>
      <w:bookmarkEnd w:id="5832"/>
      <w:bookmarkEnd w:id="5833"/>
      <w:bookmarkEnd w:id="5834"/>
      <w:bookmarkEnd w:id="5835"/>
      <w:bookmarkEnd w:id="5836"/>
      <w:bookmarkEnd w:id="5837"/>
      <w:bookmarkEnd w:id="5838"/>
      <w:bookmarkEnd w:id="5839"/>
      <w:bookmarkEnd w:id="5840"/>
      <w:bookmarkEnd w:id="5841"/>
      <w:bookmarkEnd w:id="5842"/>
      <w:bookmarkEnd w:id="5843"/>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5844" w:name="_Toc25156578"/>
      <w:bookmarkStart w:id="5845" w:name="_Toc34124883"/>
      <w:bookmarkStart w:id="5846" w:name="_Toc43208012"/>
      <w:bookmarkStart w:id="5847" w:name="_Toc49857485"/>
      <w:bookmarkStart w:id="5848" w:name="_Toc56677330"/>
      <w:bookmarkStart w:id="5849" w:name="_Toc56691853"/>
      <w:bookmarkStart w:id="5850" w:name="_Toc56699117"/>
      <w:bookmarkStart w:id="5851" w:name="_Toc89035384"/>
      <w:bookmarkStart w:id="5852" w:name="_Toc89065182"/>
      <w:bookmarkStart w:id="5853" w:name="_Toc89180481"/>
      <w:bookmarkStart w:id="5854" w:name="_Toc97072174"/>
      <w:bookmarkStart w:id="5855" w:name="_Toc183523686"/>
      <w:r w:rsidRPr="003B2883">
        <w:lastRenderedPageBreak/>
        <w:t>6.4.3.2.2</w:t>
      </w:r>
      <w:r w:rsidRPr="003B2883">
        <w:tab/>
        <w:t>Resource Definition</w:t>
      </w:r>
      <w:bookmarkEnd w:id="5844"/>
      <w:bookmarkEnd w:id="5845"/>
      <w:bookmarkEnd w:id="5846"/>
      <w:bookmarkEnd w:id="5847"/>
      <w:bookmarkEnd w:id="5848"/>
      <w:bookmarkEnd w:id="5849"/>
      <w:bookmarkEnd w:id="5850"/>
      <w:bookmarkEnd w:id="5851"/>
      <w:bookmarkEnd w:id="5852"/>
      <w:bookmarkEnd w:id="5853"/>
      <w:bookmarkEnd w:id="5854"/>
      <w:bookmarkEnd w:id="5855"/>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2341B0C7" w:rsidR="000165AD" w:rsidRPr="003B2883" w:rsidRDefault="000165AD" w:rsidP="000165AD">
            <w:pPr>
              <w:pStyle w:val="TAL"/>
            </w:pPr>
            <w:r w:rsidRPr="003B2883">
              <w:t xml:space="preserve">See </w:t>
            </w:r>
            <w:r w:rsidR="00B95277">
              <w:t>clause </w:t>
            </w:r>
            <w:r w:rsidR="00B95277" w:rsidRPr="003B2883">
              <w:t>6</w:t>
            </w:r>
            <w:r w:rsidRPr="003B2883">
              <w:t>.4.1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11B3D878" w:rsidR="000165AD" w:rsidRPr="003B2883" w:rsidRDefault="000165AD" w:rsidP="000165AD">
            <w:pPr>
              <w:pStyle w:val="TAL"/>
            </w:pPr>
            <w:r w:rsidRPr="003B2883">
              <w:t xml:space="preserve">See </w:t>
            </w:r>
            <w:r w:rsidR="00B95277">
              <w:t>clause </w:t>
            </w:r>
            <w:r w:rsidR="00B95277" w:rsidRPr="003B2883">
              <w:t>6</w:t>
            </w:r>
            <w:r w:rsidRPr="003B2883">
              <w:t>.4.1.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5E229C96" w:rsidR="000165AD" w:rsidRPr="003B2883" w:rsidRDefault="000165AD" w:rsidP="000165AD">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4ADA1B9F" w14:textId="423ECC60" w:rsidR="000165AD" w:rsidRPr="003B2883" w:rsidRDefault="000165AD" w:rsidP="000165AD">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192E810B" w14:textId="77777777" w:rsidR="000165AD" w:rsidRDefault="000165AD" w:rsidP="000165AD">
            <w:pPr>
              <w:pStyle w:val="TAL"/>
            </w:pPr>
            <w:r w:rsidRPr="003B2883">
              <w:tab/>
              <w:t>pattern: "(</w:t>
            </w:r>
            <w:r w:rsidRPr="003B2883">
              <w:rPr>
                <w:lang w:val="fi-FI"/>
              </w:rPr>
              <w:t>imei-[0-9]{15}|imeisv-[0-9]{16}|.+</w:t>
            </w:r>
            <w:r w:rsidRPr="003B2883">
              <w:t>)"</w:t>
            </w:r>
          </w:p>
          <w:p w14:paraId="49EB13CE" w14:textId="77777777" w:rsidR="002C2177" w:rsidRDefault="002C2177" w:rsidP="002C2177">
            <w:pPr>
              <w:pStyle w:val="TAL"/>
            </w:pPr>
            <w:r>
              <w:t xml:space="preserve">Or </w:t>
            </w:r>
            <w:r w:rsidRPr="003B2883">
              <w:t>represents the</w:t>
            </w:r>
            <w:r>
              <w:t xml:space="preserve"> </w:t>
            </w:r>
            <w:r w:rsidRPr="00B06F7A">
              <w:t>Generic Public Subscription Identifier (see 3GPP TS 23.501 [2] clause</w:t>
            </w:r>
            <w:r>
              <w:t> </w:t>
            </w:r>
            <w:r w:rsidRPr="00B06F7A">
              <w:t>5.9.8)</w:t>
            </w:r>
          </w:p>
          <w:p w14:paraId="2C6291E2" w14:textId="5A639482" w:rsidR="002C2177" w:rsidRPr="003B2883" w:rsidRDefault="002C2177" w:rsidP="002C2177">
            <w:pPr>
              <w:pStyle w:val="TAL"/>
            </w:pPr>
            <w:r w:rsidRPr="003B2883">
              <w:tab/>
            </w:r>
            <w:r>
              <w:rPr>
                <w:lang w:val="sv-SE"/>
              </w:rPr>
              <w:t>p</w:t>
            </w:r>
            <w:r w:rsidRPr="001D2CEF">
              <w:rPr>
                <w:lang w:val="sv-SE"/>
              </w:rPr>
              <w:t xml:space="preserve">attern: </w:t>
            </w:r>
            <w:r>
              <w:t>see pattern of type Gpsi in 3GPP TS 29.571 [6]</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5856" w:name="_Toc25156579"/>
      <w:bookmarkStart w:id="5857" w:name="_Toc34124884"/>
      <w:bookmarkStart w:id="5858" w:name="_Toc43208013"/>
      <w:bookmarkStart w:id="5859" w:name="_Toc49857486"/>
      <w:bookmarkStart w:id="5860" w:name="_Toc56677331"/>
      <w:bookmarkStart w:id="5861" w:name="_Toc56691854"/>
      <w:bookmarkStart w:id="5862" w:name="_Toc56699118"/>
      <w:bookmarkStart w:id="5863" w:name="_Toc89035385"/>
      <w:bookmarkStart w:id="5864" w:name="_Toc89065183"/>
      <w:bookmarkStart w:id="5865" w:name="_Toc89180482"/>
      <w:bookmarkStart w:id="5866" w:name="_Toc97072175"/>
      <w:bookmarkStart w:id="5867" w:name="_Toc183523687"/>
      <w:r w:rsidRPr="003B2883">
        <w:t>6.4.3.2.3</w:t>
      </w:r>
      <w:r w:rsidRPr="003B2883">
        <w:tab/>
        <w:t>Resource Standard Methods</w:t>
      </w:r>
      <w:bookmarkEnd w:id="5856"/>
      <w:bookmarkEnd w:id="5857"/>
      <w:bookmarkEnd w:id="5858"/>
      <w:bookmarkEnd w:id="5859"/>
      <w:bookmarkEnd w:id="5860"/>
      <w:bookmarkEnd w:id="5861"/>
      <w:bookmarkEnd w:id="5862"/>
      <w:bookmarkEnd w:id="5863"/>
      <w:bookmarkEnd w:id="5864"/>
      <w:bookmarkEnd w:id="5865"/>
      <w:bookmarkEnd w:id="5866"/>
      <w:bookmarkEnd w:id="5867"/>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5868" w:name="_Toc25156580"/>
      <w:bookmarkStart w:id="5869" w:name="_Toc34124885"/>
      <w:bookmarkStart w:id="5870" w:name="_Toc43208014"/>
      <w:bookmarkStart w:id="5871" w:name="_Toc49857487"/>
      <w:bookmarkStart w:id="5872" w:name="_Toc56677332"/>
      <w:bookmarkStart w:id="5873" w:name="_Toc56691855"/>
      <w:bookmarkStart w:id="5874" w:name="_Toc56699119"/>
      <w:bookmarkStart w:id="5875" w:name="_Toc89035386"/>
      <w:bookmarkStart w:id="5876" w:name="_Toc89065184"/>
      <w:bookmarkStart w:id="5877" w:name="_Toc89180483"/>
      <w:bookmarkStart w:id="5878" w:name="_Toc97072176"/>
      <w:bookmarkStart w:id="5879" w:name="_Toc183523688"/>
      <w:r w:rsidRPr="003B2883">
        <w:t>6.4.3.2.4</w:t>
      </w:r>
      <w:r w:rsidRPr="003B2883">
        <w:tab/>
        <w:t>Resource Custom Operations</w:t>
      </w:r>
      <w:bookmarkEnd w:id="5868"/>
      <w:bookmarkEnd w:id="5869"/>
      <w:bookmarkEnd w:id="5870"/>
      <w:bookmarkEnd w:id="5871"/>
      <w:bookmarkEnd w:id="5872"/>
      <w:bookmarkEnd w:id="5873"/>
      <w:bookmarkEnd w:id="5874"/>
      <w:bookmarkEnd w:id="5875"/>
      <w:bookmarkEnd w:id="5876"/>
      <w:bookmarkEnd w:id="5877"/>
      <w:bookmarkEnd w:id="5878"/>
      <w:bookmarkEnd w:id="5879"/>
    </w:p>
    <w:p w14:paraId="05B57F28" w14:textId="77777777" w:rsidR="00602AC0" w:rsidRPr="003B2883" w:rsidRDefault="00602AC0" w:rsidP="00876DA9">
      <w:pPr>
        <w:pStyle w:val="Heading6"/>
      </w:pPr>
      <w:bookmarkStart w:id="5880" w:name="_Toc25156581"/>
      <w:bookmarkStart w:id="5881" w:name="_Toc34124886"/>
      <w:bookmarkStart w:id="5882" w:name="_Toc43208015"/>
      <w:bookmarkStart w:id="5883" w:name="_Toc49857488"/>
      <w:bookmarkStart w:id="5884" w:name="_Toc56677333"/>
      <w:bookmarkStart w:id="5885" w:name="_Toc56691856"/>
      <w:bookmarkStart w:id="5886" w:name="_Toc56699120"/>
      <w:bookmarkStart w:id="5887" w:name="_Toc89035387"/>
      <w:bookmarkStart w:id="5888" w:name="_Toc89065185"/>
      <w:bookmarkStart w:id="5889" w:name="_Toc89180484"/>
      <w:bookmarkStart w:id="5890" w:name="_Toc97072177"/>
      <w:bookmarkStart w:id="5891" w:name="_Toc183523689"/>
      <w:r w:rsidRPr="003B2883">
        <w:t>6.4.3.2.4.1</w:t>
      </w:r>
      <w:r w:rsidRPr="003B2883">
        <w:tab/>
        <w:t>Overview</w:t>
      </w:r>
      <w:bookmarkEnd w:id="5880"/>
      <w:bookmarkEnd w:id="5881"/>
      <w:bookmarkEnd w:id="5882"/>
      <w:bookmarkEnd w:id="5883"/>
      <w:bookmarkEnd w:id="5884"/>
      <w:bookmarkEnd w:id="5885"/>
      <w:bookmarkEnd w:id="5886"/>
      <w:bookmarkEnd w:id="5887"/>
      <w:bookmarkEnd w:id="5888"/>
      <w:bookmarkEnd w:id="5889"/>
      <w:bookmarkEnd w:id="5890"/>
      <w:bookmarkEnd w:id="5891"/>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5892" w:name="_Toc25156582"/>
      <w:bookmarkStart w:id="5893" w:name="_Toc34124887"/>
      <w:bookmarkStart w:id="5894" w:name="_Toc43208016"/>
      <w:bookmarkStart w:id="5895" w:name="_Toc49857489"/>
      <w:bookmarkStart w:id="5896" w:name="_Toc56677334"/>
      <w:bookmarkStart w:id="5897" w:name="_Toc56691857"/>
      <w:bookmarkStart w:id="5898" w:name="_Toc56699121"/>
      <w:bookmarkStart w:id="5899" w:name="_Toc89035388"/>
      <w:bookmarkStart w:id="5900" w:name="_Toc89065186"/>
      <w:bookmarkStart w:id="5901" w:name="_Toc89180485"/>
      <w:bookmarkStart w:id="5902" w:name="_Toc97072178"/>
      <w:bookmarkStart w:id="5903" w:name="_Toc183523690"/>
      <w:r w:rsidRPr="003B2883">
        <w:t>6.4.3.2.4.2</w:t>
      </w:r>
      <w:r w:rsidRPr="003B2883">
        <w:tab/>
        <w:t xml:space="preserve">Operation: </w:t>
      </w:r>
      <w:r w:rsidRPr="003B2883">
        <w:rPr>
          <w:lang w:eastAsia="zh-CN"/>
        </w:rPr>
        <w:t>provide-pos-info</w:t>
      </w:r>
      <w:bookmarkEnd w:id="5892"/>
      <w:r>
        <w:rPr>
          <w:lang w:eastAsia="zh-CN"/>
        </w:rPr>
        <w:t xml:space="preserve"> </w:t>
      </w:r>
      <w:r w:rsidRPr="003B2883">
        <w:rPr>
          <w:rFonts w:hint="eastAsia"/>
          <w:lang w:eastAsia="zh-CN"/>
        </w:rPr>
        <w:t>(POST)</w:t>
      </w:r>
      <w:bookmarkEnd w:id="5893"/>
      <w:bookmarkEnd w:id="5894"/>
      <w:bookmarkEnd w:id="5895"/>
      <w:bookmarkEnd w:id="5896"/>
      <w:bookmarkEnd w:id="5897"/>
      <w:bookmarkEnd w:id="5898"/>
      <w:bookmarkEnd w:id="5899"/>
      <w:bookmarkEnd w:id="5900"/>
      <w:bookmarkEnd w:id="5901"/>
      <w:bookmarkEnd w:id="5902"/>
      <w:bookmarkEnd w:id="5903"/>
    </w:p>
    <w:p w14:paraId="0DA99BFB" w14:textId="77777777" w:rsidR="00602AC0" w:rsidRPr="003B2883" w:rsidRDefault="00602AC0" w:rsidP="00876DA9">
      <w:pPr>
        <w:pStyle w:val="Heading7"/>
      </w:pPr>
      <w:bookmarkStart w:id="5904" w:name="_Toc43208017"/>
      <w:bookmarkStart w:id="5905" w:name="_Toc89035389"/>
      <w:bookmarkStart w:id="5906" w:name="_Toc89065187"/>
      <w:bookmarkStart w:id="5907" w:name="_Toc89180486"/>
      <w:bookmarkStart w:id="5908" w:name="_Toc97072179"/>
      <w:bookmarkStart w:id="5909" w:name="_Toc183523691"/>
      <w:r w:rsidRPr="003B2883">
        <w:t>6.4.3.2.4.2.1</w:t>
      </w:r>
      <w:r w:rsidRPr="003B2883">
        <w:tab/>
        <w:t>Description</w:t>
      </w:r>
      <w:bookmarkEnd w:id="5904"/>
      <w:bookmarkEnd w:id="5905"/>
      <w:bookmarkEnd w:id="5906"/>
      <w:bookmarkEnd w:id="5907"/>
      <w:bookmarkEnd w:id="5908"/>
      <w:bookmarkEnd w:id="5909"/>
    </w:p>
    <w:p w14:paraId="3ED193AC" w14:textId="53B77A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0E407F">
        <w:t xml:space="preserve"> If the AMF supporting the "POSGPSI" feature, the </w:t>
      </w:r>
      <w:r w:rsidR="000E407F" w:rsidRPr="003B2883">
        <w:rPr>
          <w:rFonts w:hint="eastAsia"/>
          <w:lang w:eastAsia="zh-CN"/>
        </w:rPr>
        <w:t xml:space="preserve">ueContextId identifies the individual ueContext </w:t>
      </w:r>
      <w:r w:rsidR="000E407F" w:rsidRPr="003B2883">
        <w:rPr>
          <w:lang w:eastAsia="zh-CN"/>
        </w:rPr>
        <w:t xml:space="preserve">resource </w:t>
      </w:r>
      <w:r w:rsidR="000E407F">
        <w:rPr>
          <w:lang w:eastAsia="zh-CN"/>
        </w:rPr>
        <w:t xml:space="preserve">may </w:t>
      </w:r>
      <w:r w:rsidR="000E407F">
        <w:t xml:space="preserve">also be </w:t>
      </w:r>
      <w:r w:rsidR="000E407F" w:rsidRPr="003B2883">
        <w:t xml:space="preserve">composed by UE's </w:t>
      </w:r>
      <w:r w:rsidR="000E407F">
        <w:t>GPSI.</w:t>
      </w:r>
    </w:p>
    <w:p w14:paraId="091AFCC3" w14:textId="77777777" w:rsidR="00602AC0" w:rsidRPr="003B2883" w:rsidRDefault="00602AC0" w:rsidP="00876DA9">
      <w:pPr>
        <w:pStyle w:val="Heading7"/>
      </w:pPr>
      <w:bookmarkStart w:id="5910" w:name="_Toc43208018"/>
      <w:bookmarkStart w:id="5911" w:name="_Toc89035390"/>
      <w:bookmarkStart w:id="5912" w:name="_Toc89065188"/>
      <w:bookmarkStart w:id="5913" w:name="_Toc89180487"/>
      <w:bookmarkStart w:id="5914" w:name="_Toc97072180"/>
      <w:bookmarkStart w:id="5915" w:name="_Toc183523692"/>
      <w:r w:rsidRPr="003B2883">
        <w:t>6.4.3.2.4.2.2</w:t>
      </w:r>
      <w:r w:rsidRPr="003B2883">
        <w:tab/>
        <w:t>Operation Definition</w:t>
      </w:r>
      <w:bookmarkEnd w:id="5910"/>
      <w:bookmarkEnd w:id="5911"/>
      <w:bookmarkEnd w:id="5912"/>
      <w:bookmarkEnd w:id="5913"/>
      <w:bookmarkEnd w:id="5914"/>
      <w:bookmarkEnd w:id="5915"/>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lastRenderedPageBreak/>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77777777" w:rsidR="00602AC0" w:rsidRPr="003B2883" w:rsidRDefault="00602AC0" w:rsidP="001D4998">
            <w:pPr>
              <w:pStyle w:val="TAL"/>
            </w:pPr>
            <w:r w:rsidRPr="003B2883">
              <w:t>ProvidePosInfo</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5D32227" w14:textId="47FA0C89" w:rsidR="00405247" w:rsidRDefault="00405247" w:rsidP="00405247">
            <w:pPr>
              <w:pStyle w:val="TAL"/>
              <w:rPr>
                <w:lang w:eastAsia="zh-CN"/>
              </w:rPr>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CE70ED4" w14:textId="7CF69A0C" w:rsidR="00405247" w:rsidRDefault="00405247" w:rsidP="00405247">
            <w:pPr>
              <w:pStyle w:val="TAL"/>
              <w:rPr>
                <w:lang w:eastAsia="zh-CN"/>
              </w:rPr>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5916"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Pr="003B2883" w:rsidRDefault="00172431" w:rsidP="00172431">
            <w:pPr>
              <w:pStyle w:val="TAL"/>
              <w:ind w:left="284"/>
            </w:pPr>
            <w:r w:rsidRPr="003B2883">
              <w:t>-</w:t>
            </w:r>
            <w:r w:rsidRPr="003B2883">
              <w:tab/>
              <w:t>UNSPECIFIED</w:t>
            </w:r>
          </w:p>
          <w:bookmarkEnd w:id="5916"/>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5917" w:name="_PERM_MCCTEMPBM_CRPT03410302___2"/>
            <w:r w:rsidRPr="003B2883">
              <w:t>-</w:t>
            </w:r>
            <w:r w:rsidRPr="003B2883">
              <w:tab/>
              <w:t>POSITIONING_FAILED</w:t>
            </w:r>
          </w:p>
          <w:bookmarkEnd w:id="5917"/>
          <w:p w14:paraId="410EFDF6" w14:textId="77777777" w:rsidR="00172431" w:rsidRPr="003B2883" w:rsidRDefault="00172431" w:rsidP="00172431">
            <w:pPr>
              <w:pStyle w:val="TAL"/>
            </w:pPr>
          </w:p>
          <w:p w14:paraId="77319A22" w14:textId="77777777" w:rsidR="00172431" w:rsidRPr="003B2883" w:rsidRDefault="00172431" w:rsidP="00172431">
            <w:pPr>
              <w:pStyle w:val="TAL"/>
            </w:pPr>
            <w:r w:rsidRPr="003B2883">
              <w:t>See table 6.1.7.3-1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5918"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5918"/>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7EEBB56" w14:textId="6092C609"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0539BAA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9396DA"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lastRenderedPageBreak/>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AA4D8CB"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0B26C"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5919" w:name="_Toc25156583"/>
      <w:bookmarkStart w:id="5920" w:name="_Toc34124888"/>
      <w:bookmarkStart w:id="5921" w:name="_Toc43208019"/>
      <w:bookmarkStart w:id="5922" w:name="_Toc49857490"/>
      <w:bookmarkStart w:id="5923" w:name="_Toc56677335"/>
      <w:bookmarkStart w:id="5924" w:name="_Toc56691858"/>
      <w:bookmarkStart w:id="5925" w:name="_Toc56699122"/>
      <w:bookmarkStart w:id="5926" w:name="_Toc89035391"/>
      <w:bookmarkStart w:id="5927" w:name="_Toc89065189"/>
      <w:bookmarkStart w:id="5928" w:name="_Toc89180488"/>
      <w:bookmarkStart w:id="5929" w:name="_Toc97072181"/>
      <w:bookmarkStart w:id="5930" w:name="_Toc183523693"/>
      <w:r w:rsidRPr="003B2883">
        <w:t>6.4.3.2.4.3</w:t>
      </w:r>
      <w:r w:rsidRPr="003B2883">
        <w:tab/>
        <w:t xml:space="preserve">Operation: </w:t>
      </w:r>
      <w:r w:rsidRPr="003B2883">
        <w:rPr>
          <w:lang w:eastAsia="zh-CN"/>
        </w:rPr>
        <w:t>provide-loc-info</w:t>
      </w:r>
      <w:bookmarkEnd w:id="5919"/>
      <w:r>
        <w:rPr>
          <w:lang w:eastAsia="zh-CN"/>
        </w:rPr>
        <w:t xml:space="preserve"> </w:t>
      </w:r>
      <w:r w:rsidRPr="003B2883">
        <w:rPr>
          <w:rFonts w:hint="eastAsia"/>
          <w:lang w:eastAsia="zh-CN"/>
        </w:rPr>
        <w:t>(POST)</w:t>
      </w:r>
      <w:bookmarkEnd w:id="5920"/>
      <w:bookmarkEnd w:id="5921"/>
      <w:bookmarkEnd w:id="5922"/>
      <w:bookmarkEnd w:id="5923"/>
      <w:bookmarkEnd w:id="5924"/>
      <w:bookmarkEnd w:id="5925"/>
      <w:bookmarkEnd w:id="5926"/>
      <w:bookmarkEnd w:id="5927"/>
      <w:bookmarkEnd w:id="5928"/>
      <w:bookmarkEnd w:id="5929"/>
      <w:bookmarkEnd w:id="5930"/>
    </w:p>
    <w:p w14:paraId="64872AF6" w14:textId="77777777" w:rsidR="00602AC0" w:rsidRPr="003B2883" w:rsidRDefault="00602AC0" w:rsidP="00876DA9">
      <w:pPr>
        <w:pStyle w:val="Heading7"/>
      </w:pPr>
      <w:bookmarkStart w:id="5931" w:name="_Toc43208020"/>
      <w:bookmarkStart w:id="5932" w:name="_Toc89035392"/>
      <w:bookmarkStart w:id="5933" w:name="_Toc89065190"/>
      <w:bookmarkStart w:id="5934" w:name="_Toc89180489"/>
      <w:bookmarkStart w:id="5935" w:name="_Toc97072182"/>
      <w:bookmarkStart w:id="5936" w:name="_Toc183523694"/>
      <w:r w:rsidRPr="003B2883">
        <w:t>6.4.3.2.4.3.1</w:t>
      </w:r>
      <w:r w:rsidRPr="003B2883">
        <w:tab/>
        <w:t>Description</w:t>
      </w:r>
      <w:bookmarkEnd w:id="5931"/>
      <w:bookmarkEnd w:id="5932"/>
      <w:bookmarkEnd w:id="5933"/>
      <w:bookmarkEnd w:id="5934"/>
      <w:bookmarkEnd w:id="5935"/>
      <w:bookmarkEnd w:id="5936"/>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5937" w:name="_Toc43208021"/>
      <w:bookmarkStart w:id="5938" w:name="_Toc89035393"/>
      <w:bookmarkStart w:id="5939" w:name="_Toc89065191"/>
      <w:bookmarkStart w:id="5940" w:name="_Toc89180490"/>
      <w:bookmarkStart w:id="5941" w:name="_Toc97072183"/>
      <w:bookmarkStart w:id="5942" w:name="_Toc183523695"/>
      <w:r w:rsidRPr="003B2883">
        <w:t>6.4.3.2.4.3.2</w:t>
      </w:r>
      <w:r w:rsidRPr="003B2883">
        <w:tab/>
        <w:t>Operation Definition</w:t>
      </w:r>
      <w:bookmarkEnd w:id="5937"/>
      <w:bookmarkEnd w:id="5938"/>
      <w:bookmarkEnd w:id="5939"/>
      <w:bookmarkEnd w:id="5940"/>
      <w:bookmarkEnd w:id="5941"/>
      <w:bookmarkEnd w:id="5942"/>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lastRenderedPageBreak/>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3DD0111" w14:textId="349CF1C0"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76E5CA2" w14:textId="226A156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5943" w:name="_PERM_MCCTEMPBM_CRPT03410304___7"/>
            <w:r w:rsidRPr="003B2883">
              <w:rPr>
                <w:rFonts w:ascii="Arial" w:hAnsi="Arial"/>
                <w:sz w:val="18"/>
              </w:rPr>
              <w:t>-</w:t>
            </w:r>
            <w:r w:rsidRPr="003B2883">
              <w:rPr>
                <w:rFonts w:ascii="Arial" w:hAnsi="Arial"/>
                <w:sz w:val="18"/>
              </w:rPr>
              <w:tab/>
              <w:t>UNSPECIFIED</w:t>
            </w:r>
          </w:p>
          <w:bookmarkEnd w:id="5943"/>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7A3509" w14:textId="4C1F346B"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387273B" w14:textId="77777777" w:rsidR="00602AC0" w:rsidRDefault="00602AC0" w:rsidP="00602AC0"/>
    <w:p w14:paraId="02F8F18E"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62E6143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3F3FEB"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B13455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02D22"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5944" w:name="_Toc25156584"/>
      <w:bookmarkStart w:id="5945" w:name="_Toc34124889"/>
      <w:bookmarkStart w:id="5946" w:name="_Toc43208022"/>
      <w:bookmarkStart w:id="5947" w:name="_Toc49857491"/>
      <w:bookmarkStart w:id="5948" w:name="_Toc56677336"/>
      <w:bookmarkStart w:id="5949" w:name="_Toc56691859"/>
      <w:bookmarkStart w:id="5950" w:name="_Toc56699123"/>
      <w:bookmarkStart w:id="5951" w:name="_Toc89035394"/>
      <w:bookmarkStart w:id="5952" w:name="_Toc89065192"/>
      <w:bookmarkStart w:id="5953" w:name="_Toc89180491"/>
      <w:bookmarkStart w:id="5954" w:name="_Toc97072184"/>
      <w:bookmarkStart w:id="5955" w:name="_Toc183523696"/>
      <w:r w:rsidRPr="003B2883">
        <w:t>6.4.3.2.4.</w:t>
      </w:r>
      <w:r>
        <w:t>4</w:t>
      </w:r>
      <w:r w:rsidRPr="003B2883">
        <w:tab/>
        <w:t xml:space="preserve">Operation: </w:t>
      </w:r>
      <w:r>
        <w:rPr>
          <w:lang w:eastAsia="zh-CN"/>
        </w:rPr>
        <w:t>cancel</w:t>
      </w:r>
      <w:r w:rsidRPr="003B2883">
        <w:rPr>
          <w:lang w:eastAsia="zh-CN"/>
        </w:rPr>
        <w:t>-</w:t>
      </w:r>
      <w:r>
        <w:rPr>
          <w:lang w:eastAsia="zh-CN"/>
        </w:rPr>
        <w:t>pos-info</w:t>
      </w:r>
      <w:bookmarkEnd w:id="5944"/>
      <w:r>
        <w:rPr>
          <w:lang w:eastAsia="zh-CN"/>
        </w:rPr>
        <w:t xml:space="preserve"> </w:t>
      </w:r>
      <w:r w:rsidRPr="003B2883">
        <w:rPr>
          <w:rFonts w:hint="eastAsia"/>
          <w:lang w:eastAsia="zh-CN"/>
        </w:rPr>
        <w:t>(POST)</w:t>
      </w:r>
      <w:bookmarkEnd w:id="5945"/>
      <w:bookmarkEnd w:id="5946"/>
      <w:bookmarkEnd w:id="5947"/>
      <w:bookmarkEnd w:id="5948"/>
      <w:bookmarkEnd w:id="5949"/>
      <w:bookmarkEnd w:id="5950"/>
      <w:bookmarkEnd w:id="5951"/>
      <w:bookmarkEnd w:id="5952"/>
      <w:bookmarkEnd w:id="5953"/>
      <w:bookmarkEnd w:id="5954"/>
      <w:bookmarkEnd w:id="5955"/>
    </w:p>
    <w:p w14:paraId="569A81BF" w14:textId="77777777" w:rsidR="00602AC0" w:rsidRPr="003B2883" w:rsidRDefault="00602AC0" w:rsidP="00876DA9">
      <w:pPr>
        <w:pStyle w:val="Heading7"/>
      </w:pPr>
      <w:bookmarkStart w:id="5956" w:name="_Toc43208023"/>
      <w:bookmarkStart w:id="5957" w:name="_Toc89035395"/>
      <w:bookmarkStart w:id="5958" w:name="_Toc89065193"/>
      <w:bookmarkStart w:id="5959" w:name="_Toc89180492"/>
      <w:bookmarkStart w:id="5960" w:name="_Toc97072185"/>
      <w:bookmarkStart w:id="5961" w:name="_Toc183523697"/>
      <w:r w:rsidRPr="003B2883">
        <w:t>6.4.3.2.4.</w:t>
      </w:r>
      <w:r>
        <w:t>4</w:t>
      </w:r>
      <w:r w:rsidRPr="003B2883">
        <w:t>.1</w:t>
      </w:r>
      <w:r w:rsidRPr="003B2883">
        <w:tab/>
        <w:t>Description</w:t>
      </w:r>
      <w:bookmarkEnd w:id="5956"/>
      <w:bookmarkEnd w:id="5957"/>
      <w:bookmarkEnd w:id="5958"/>
      <w:bookmarkEnd w:id="5959"/>
      <w:bookmarkEnd w:id="5960"/>
      <w:bookmarkEnd w:id="5961"/>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5962" w:name="_Toc43208024"/>
      <w:bookmarkStart w:id="5963" w:name="_Toc89035396"/>
      <w:bookmarkStart w:id="5964" w:name="_Toc89065194"/>
      <w:bookmarkStart w:id="5965" w:name="_Toc89180493"/>
      <w:bookmarkStart w:id="5966" w:name="_Toc97072186"/>
      <w:bookmarkStart w:id="5967" w:name="_Toc183523698"/>
      <w:r w:rsidRPr="003B2883">
        <w:lastRenderedPageBreak/>
        <w:t>6.4.3.2.4.</w:t>
      </w:r>
      <w:r>
        <w:t>4</w:t>
      </w:r>
      <w:r w:rsidRPr="003B2883">
        <w:t>.2</w:t>
      </w:r>
      <w:r w:rsidRPr="003B2883">
        <w:tab/>
        <w:t>Operation Definition</w:t>
      </w:r>
      <w:bookmarkEnd w:id="5962"/>
      <w:bookmarkEnd w:id="5963"/>
      <w:bookmarkEnd w:id="5964"/>
      <w:bookmarkEnd w:id="5965"/>
      <w:bookmarkEnd w:id="5966"/>
      <w:bookmarkEnd w:id="5967"/>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30ED5BE3" w14:textId="0A6B77CE"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C8C01A4" w14:textId="42B146C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5968"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5968"/>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5969"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5969"/>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5EDE0E6" w14:textId="3E86A15D"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30BCDF9D"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3EBF85"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lastRenderedPageBreak/>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69AFE96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C51D5A"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5970" w:name="_Toc25156585"/>
      <w:bookmarkStart w:id="5971" w:name="_Toc34124890"/>
      <w:bookmarkStart w:id="5972" w:name="_Toc43208025"/>
      <w:bookmarkStart w:id="5973" w:name="_Toc49857492"/>
      <w:bookmarkStart w:id="5974" w:name="_Toc56677337"/>
      <w:bookmarkStart w:id="5975" w:name="_Toc56691860"/>
      <w:bookmarkStart w:id="5976" w:name="_Toc56699124"/>
      <w:bookmarkStart w:id="5977" w:name="_Toc89035397"/>
      <w:bookmarkStart w:id="5978" w:name="_Toc89065195"/>
      <w:bookmarkStart w:id="5979" w:name="_Toc89180494"/>
      <w:bookmarkStart w:id="5980" w:name="_Toc97072187"/>
      <w:bookmarkStart w:id="5981" w:name="_Toc183523699"/>
      <w:r w:rsidRPr="003B2883">
        <w:t>6.4.4</w:t>
      </w:r>
      <w:r w:rsidRPr="003B2883">
        <w:tab/>
        <w:t>Custom Operations without associated resources</w:t>
      </w:r>
      <w:bookmarkEnd w:id="5970"/>
      <w:bookmarkEnd w:id="5971"/>
      <w:bookmarkEnd w:id="5972"/>
      <w:bookmarkEnd w:id="5973"/>
      <w:bookmarkEnd w:id="5974"/>
      <w:bookmarkEnd w:id="5975"/>
      <w:bookmarkEnd w:id="5976"/>
      <w:bookmarkEnd w:id="5977"/>
      <w:bookmarkEnd w:id="5978"/>
      <w:bookmarkEnd w:id="5979"/>
      <w:bookmarkEnd w:id="5980"/>
      <w:bookmarkEnd w:id="5981"/>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5982" w:name="_Toc25156586"/>
      <w:bookmarkStart w:id="5983" w:name="_Toc34124891"/>
      <w:bookmarkStart w:id="5984" w:name="_Toc43208026"/>
      <w:bookmarkStart w:id="5985" w:name="_Toc49857493"/>
      <w:bookmarkStart w:id="5986" w:name="_Toc56677338"/>
      <w:bookmarkStart w:id="5987" w:name="_Toc56691861"/>
      <w:bookmarkStart w:id="5988" w:name="_Toc56699125"/>
      <w:bookmarkStart w:id="5989" w:name="_Toc89035398"/>
      <w:bookmarkStart w:id="5990" w:name="_Toc89065196"/>
      <w:bookmarkStart w:id="5991" w:name="_Toc89180495"/>
      <w:bookmarkStart w:id="5992" w:name="_Toc97072188"/>
      <w:bookmarkStart w:id="5993" w:name="_Toc183523700"/>
      <w:r w:rsidRPr="003B2883">
        <w:t>6.4.5</w:t>
      </w:r>
      <w:r w:rsidRPr="003B2883">
        <w:tab/>
        <w:t>Notifications</w:t>
      </w:r>
      <w:bookmarkEnd w:id="5982"/>
      <w:bookmarkEnd w:id="5983"/>
      <w:bookmarkEnd w:id="5984"/>
      <w:bookmarkEnd w:id="5985"/>
      <w:bookmarkEnd w:id="5986"/>
      <w:bookmarkEnd w:id="5987"/>
      <w:bookmarkEnd w:id="5988"/>
      <w:bookmarkEnd w:id="5989"/>
      <w:bookmarkEnd w:id="5990"/>
      <w:bookmarkEnd w:id="5991"/>
      <w:bookmarkEnd w:id="5992"/>
      <w:bookmarkEnd w:id="5993"/>
    </w:p>
    <w:p w14:paraId="2A447B3F" w14:textId="77777777" w:rsidR="00602AC0" w:rsidRPr="003B2883" w:rsidRDefault="00602AC0" w:rsidP="00602AC0">
      <w:pPr>
        <w:pStyle w:val="Heading4"/>
      </w:pPr>
      <w:bookmarkStart w:id="5994" w:name="_Toc25156587"/>
      <w:bookmarkStart w:id="5995" w:name="_Toc34124892"/>
      <w:bookmarkStart w:id="5996" w:name="_Toc43208027"/>
      <w:bookmarkStart w:id="5997" w:name="_Toc49857494"/>
      <w:bookmarkStart w:id="5998" w:name="_Toc56677339"/>
      <w:bookmarkStart w:id="5999" w:name="_Toc56691862"/>
      <w:bookmarkStart w:id="6000" w:name="_Toc56699126"/>
      <w:bookmarkStart w:id="6001" w:name="_Toc89035399"/>
      <w:bookmarkStart w:id="6002" w:name="_Toc89065197"/>
      <w:bookmarkStart w:id="6003" w:name="_Toc89180496"/>
      <w:bookmarkStart w:id="6004" w:name="_Toc97072189"/>
      <w:bookmarkStart w:id="6005" w:name="_Toc183523701"/>
      <w:r w:rsidRPr="003B2883">
        <w:t>6.4.5.1</w:t>
      </w:r>
      <w:r w:rsidRPr="003B2883">
        <w:tab/>
        <w:t>General</w:t>
      </w:r>
      <w:bookmarkEnd w:id="5994"/>
      <w:bookmarkEnd w:id="5995"/>
      <w:bookmarkEnd w:id="5996"/>
      <w:bookmarkEnd w:id="5997"/>
      <w:bookmarkEnd w:id="5998"/>
      <w:bookmarkEnd w:id="5999"/>
      <w:bookmarkEnd w:id="6000"/>
      <w:bookmarkEnd w:id="6001"/>
      <w:bookmarkEnd w:id="6002"/>
      <w:bookmarkEnd w:id="6003"/>
      <w:bookmarkEnd w:id="6004"/>
      <w:bookmarkEnd w:id="6005"/>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006" w:name="_Toc25156588"/>
      <w:bookmarkStart w:id="6007" w:name="_Toc34124893"/>
      <w:bookmarkStart w:id="6008" w:name="_Toc43208028"/>
      <w:bookmarkStart w:id="6009" w:name="_Toc49857495"/>
      <w:bookmarkStart w:id="6010" w:name="_Toc56677340"/>
      <w:bookmarkStart w:id="6011" w:name="_Toc56691863"/>
      <w:bookmarkStart w:id="6012" w:name="_Toc56699127"/>
      <w:bookmarkStart w:id="6013" w:name="_Toc89035400"/>
      <w:bookmarkStart w:id="6014" w:name="_Toc89065198"/>
      <w:bookmarkStart w:id="6015" w:name="_Toc89180497"/>
      <w:bookmarkStart w:id="6016" w:name="_Toc97072190"/>
      <w:bookmarkStart w:id="6017" w:name="_Toc183523702"/>
      <w:r w:rsidRPr="003B2883">
        <w:t>6.4.5.2</w:t>
      </w:r>
      <w:r w:rsidRPr="003B2883">
        <w:tab/>
        <w:t>Event Notify</w:t>
      </w:r>
      <w:bookmarkEnd w:id="6006"/>
      <w:bookmarkEnd w:id="6007"/>
      <w:bookmarkEnd w:id="6008"/>
      <w:bookmarkEnd w:id="6009"/>
      <w:bookmarkEnd w:id="6010"/>
      <w:bookmarkEnd w:id="6011"/>
      <w:bookmarkEnd w:id="6012"/>
      <w:bookmarkEnd w:id="6013"/>
      <w:bookmarkEnd w:id="6014"/>
      <w:bookmarkEnd w:id="6015"/>
      <w:bookmarkEnd w:id="6016"/>
      <w:bookmarkEnd w:id="6017"/>
    </w:p>
    <w:p w14:paraId="7CE138A1" w14:textId="77777777" w:rsidR="00602AC0" w:rsidRPr="003B2883" w:rsidRDefault="00602AC0" w:rsidP="00602AC0">
      <w:pPr>
        <w:pStyle w:val="Heading5"/>
      </w:pPr>
      <w:bookmarkStart w:id="6018" w:name="_Toc25156589"/>
      <w:bookmarkStart w:id="6019" w:name="_Toc34124894"/>
      <w:bookmarkStart w:id="6020" w:name="_Toc43208029"/>
      <w:bookmarkStart w:id="6021" w:name="_Toc49857496"/>
      <w:bookmarkStart w:id="6022" w:name="_Toc56677341"/>
      <w:bookmarkStart w:id="6023" w:name="_Toc56691864"/>
      <w:bookmarkStart w:id="6024" w:name="_Toc56699128"/>
      <w:bookmarkStart w:id="6025" w:name="_Toc89035401"/>
      <w:bookmarkStart w:id="6026" w:name="_Toc89065199"/>
      <w:bookmarkStart w:id="6027" w:name="_Toc89180498"/>
      <w:bookmarkStart w:id="6028" w:name="_Toc97072191"/>
      <w:bookmarkStart w:id="6029" w:name="_Toc183523703"/>
      <w:r w:rsidRPr="003B2883">
        <w:t>6.4.5.</w:t>
      </w:r>
      <w:r w:rsidRPr="003B2883">
        <w:rPr>
          <w:lang w:eastAsia="zh-CN"/>
        </w:rPr>
        <w:t>2</w:t>
      </w:r>
      <w:r w:rsidRPr="003B2883">
        <w:t>.1</w:t>
      </w:r>
      <w:r w:rsidRPr="003B2883">
        <w:tab/>
        <w:t>Description</w:t>
      </w:r>
      <w:bookmarkEnd w:id="6018"/>
      <w:bookmarkEnd w:id="6019"/>
      <w:bookmarkEnd w:id="6020"/>
      <w:bookmarkEnd w:id="6021"/>
      <w:bookmarkEnd w:id="6022"/>
      <w:bookmarkEnd w:id="6023"/>
      <w:bookmarkEnd w:id="6024"/>
      <w:bookmarkEnd w:id="6025"/>
      <w:bookmarkEnd w:id="6026"/>
      <w:bookmarkEnd w:id="6027"/>
      <w:bookmarkEnd w:id="6028"/>
      <w:bookmarkEnd w:id="6029"/>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030" w:name="_Toc25156590"/>
      <w:bookmarkStart w:id="6031" w:name="_Toc34124895"/>
      <w:bookmarkStart w:id="6032" w:name="_Toc43208030"/>
      <w:bookmarkStart w:id="6033" w:name="_Toc49857497"/>
      <w:bookmarkStart w:id="6034" w:name="_Toc56677342"/>
      <w:bookmarkStart w:id="6035" w:name="_Toc56691865"/>
      <w:bookmarkStart w:id="6036" w:name="_Toc56699129"/>
      <w:bookmarkStart w:id="6037" w:name="_Toc89035402"/>
      <w:bookmarkStart w:id="6038" w:name="_Toc89065200"/>
      <w:bookmarkStart w:id="6039" w:name="_Toc89180499"/>
      <w:bookmarkStart w:id="6040" w:name="_Toc97072192"/>
      <w:bookmarkStart w:id="6041" w:name="_Toc183523704"/>
      <w:r w:rsidRPr="003B2883">
        <w:t>6.4.5.</w:t>
      </w:r>
      <w:r w:rsidRPr="003B2883">
        <w:rPr>
          <w:lang w:eastAsia="zh-CN"/>
        </w:rPr>
        <w:t>2</w:t>
      </w:r>
      <w:r w:rsidRPr="003B2883">
        <w:t>.2</w:t>
      </w:r>
      <w:r w:rsidRPr="003B2883">
        <w:tab/>
        <w:t>Notification Definition</w:t>
      </w:r>
      <w:bookmarkEnd w:id="6030"/>
      <w:bookmarkEnd w:id="6031"/>
      <w:bookmarkEnd w:id="6032"/>
      <w:bookmarkEnd w:id="6033"/>
      <w:bookmarkEnd w:id="6034"/>
      <w:bookmarkEnd w:id="6035"/>
      <w:bookmarkEnd w:id="6036"/>
      <w:bookmarkEnd w:id="6037"/>
      <w:bookmarkEnd w:id="6038"/>
      <w:bookmarkEnd w:id="6039"/>
      <w:bookmarkEnd w:id="6040"/>
      <w:bookmarkEnd w:id="6041"/>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443956EC" w:rsidR="00602AC0" w:rsidRPr="003B2883" w:rsidRDefault="00602AC0" w:rsidP="00602AC0">
      <w:pPr>
        <w:rPr>
          <w:lang w:eastAsia="zh-CN"/>
        </w:rPr>
      </w:pPr>
      <w:r w:rsidRPr="003B2883">
        <w:t xml:space="preserve">See </w:t>
      </w:r>
      <w:r w:rsidR="00B95277">
        <w:t>clause </w:t>
      </w:r>
      <w:r w:rsidR="00B95277" w:rsidRPr="003B2883">
        <w:t>5</w:t>
      </w:r>
      <w:r w:rsidRPr="003B2883">
        <w:t>.5.2.3.1 for the description of how the AMF obtains the Callback URI of the NF Service Consumer (e.g. GMLC).</w:t>
      </w:r>
    </w:p>
    <w:p w14:paraId="6567B2FD" w14:textId="77777777" w:rsidR="00602AC0" w:rsidRPr="003B2883" w:rsidRDefault="00602AC0" w:rsidP="00602AC0">
      <w:pPr>
        <w:pStyle w:val="Heading5"/>
      </w:pPr>
      <w:bookmarkStart w:id="6042" w:name="_Toc25156591"/>
      <w:bookmarkStart w:id="6043" w:name="_Toc34124896"/>
      <w:bookmarkStart w:id="6044" w:name="_Toc43208031"/>
      <w:bookmarkStart w:id="6045" w:name="_Toc49857498"/>
      <w:bookmarkStart w:id="6046" w:name="_Toc56677343"/>
      <w:bookmarkStart w:id="6047" w:name="_Toc56691866"/>
      <w:bookmarkStart w:id="6048" w:name="_Toc56699130"/>
      <w:bookmarkStart w:id="6049" w:name="_Toc89035403"/>
      <w:bookmarkStart w:id="6050" w:name="_Toc89065201"/>
      <w:bookmarkStart w:id="6051" w:name="_Toc89180500"/>
      <w:bookmarkStart w:id="6052" w:name="_Toc97072193"/>
      <w:bookmarkStart w:id="6053" w:name="_Toc183523705"/>
      <w:r w:rsidRPr="003B2883">
        <w:t>6.4.5.</w:t>
      </w:r>
      <w:r w:rsidRPr="003B2883">
        <w:rPr>
          <w:lang w:eastAsia="zh-CN"/>
        </w:rPr>
        <w:t>2</w:t>
      </w:r>
      <w:r w:rsidRPr="003B2883">
        <w:t>.3</w:t>
      </w:r>
      <w:r w:rsidRPr="003B2883">
        <w:tab/>
        <w:t>Notification Standard Methods</w:t>
      </w:r>
      <w:bookmarkEnd w:id="6042"/>
      <w:bookmarkEnd w:id="6043"/>
      <w:bookmarkEnd w:id="6044"/>
      <w:bookmarkEnd w:id="6045"/>
      <w:bookmarkEnd w:id="6046"/>
      <w:bookmarkEnd w:id="6047"/>
      <w:bookmarkEnd w:id="6048"/>
      <w:bookmarkEnd w:id="6049"/>
      <w:bookmarkEnd w:id="6050"/>
      <w:bookmarkEnd w:id="6051"/>
      <w:bookmarkEnd w:id="6052"/>
      <w:bookmarkEnd w:id="6053"/>
    </w:p>
    <w:p w14:paraId="564A81C1" w14:textId="77777777" w:rsidR="00602AC0" w:rsidRPr="003B2883" w:rsidRDefault="00602AC0" w:rsidP="00876DA9">
      <w:pPr>
        <w:pStyle w:val="Heading6"/>
        <w:rPr>
          <w:lang w:eastAsia="zh-CN"/>
        </w:rPr>
      </w:pPr>
      <w:bookmarkStart w:id="6054" w:name="_Toc25156592"/>
      <w:bookmarkStart w:id="6055" w:name="_Toc34124897"/>
      <w:bookmarkStart w:id="6056" w:name="_Toc43208032"/>
      <w:bookmarkStart w:id="6057" w:name="_Toc49857499"/>
      <w:bookmarkStart w:id="6058" w:name="_Toc56677344"/>
      <w:bookmarkStart w:id="6059" w:name="_Toc56691867"/>
      <w:bookmarkStart w:id="6060" w:name="_Toc56699131"/>
      <w:bookmarkStart w:id="6061" w:name="_Toc89035404"/>
      <w:bookmarkStart w:id="6062" w:name="_Toc89065202"/>
      <w:bookmarkStart w:id="6063" w:name="_Toc89180501"/>
      <w:bookmarkStart w:id="6064" w:name="_Toc97072194"/>
      <w:bookmarkStart w:id="6065" w:name="_Toc183523706"/>
      <w:r w:rsidRPr="003B2883">
        <w:t>6.4.5.</w:t>
      </w:r>
      <w:r w:rsidRPr="003B2883">
        <w:rPr>
          <w:lang w:eastAsia="zh-CN"/>
        </w:rPr>
        <w:t>2</w:t>
      </w:r>
      <w:r w:rsidRPr="003B2883">
        <w:t>.3.1</w:t>
      </w:r>
      <w:r w:rsidRPr="003B2883">
        <w:tab/>
      </w:r>
      <w:r w:rsidRPr="003B2883">
        <w:rPr>
          <w:rFonts w:hint="eastAsia"/>
          <w:lang w:eastAsia="zh-CN"/>
        </w:rPr>
        <w:t>POST</w:t>
      </w:r>
      <w:bookmarkEnd w:id="6054"/>
      <w:bookmarkEnd w:id="6055"/>
      <w:bookmarkEnd w:id="6056"/>
      <w:bookmarkEnd w:id="6057"/>
      <w:bookmarkEnd w:id="6058"/>
      <w:bookmarkEnd w:id="6059"/>
      <w:bookmarkEnd w:id="6060"/>
      <w:bookmarkEnd w:id="6061"/>
      <w:bookmarkEnd w:id="6062"/>
      <w:bookmarkEnd w:id="6063"/>
      <w:bookmarkEnd w:id="6064"/>
      <w:bookmarkEnd w:id="6065"/>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77777777"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77777777"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lastRenderedPageBreak/>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9A7AE2A" w14:textId="77777777" w:rsidR="00405247" w:rsidRDefault="00405247" w:rsidP="00405247">
            <w:pPr>
              <w:pStyle w:val="TAL"/>
            </w:pPr>
            <w:r>
              <w:t>Temporary redirection. The NF service consumer shall generate a Location header field containing a URI pointing to the endpoint of another NF service consumer to which the notification should be sent.</w:t>
            </w:r>
          </w:p>
          <w:p w14:paraId="0CC7E690" w14:textId="77777777" w:rsidR="0094513F" w:rsidRDefault="0094513F" w:rsidP="00405247">
            <w:pPr>
              <w:pStyle w:val="TAL"/>
            </w:pPr>
          </w:p>
          <w:p w14:paraId="23815365" w14:textId="69291914"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08F6EB" w14:textId="77777777" w:rsidR="00405247" w:rsidRDefault="00405247" w:rsidP="00405247">
            <w:pPr>
              <w:pStyle w:val="TAL"/>
            </w:pPr>
            <w:r>
              <w:t>Permanent redirection. The NF service consumer shall generate a Location header field containing a URI pointing to the endpoint of another NF service consumer to which the notification should be sent.</w:t>
            </w:r>
          </w:p>
          <w:p w14:paraId="069A16DA" w14:textId="77777777" w:rsidR="0094513F" w:rsidRDefault="0094513F" w:rsidP="00405247">
            <w:pPr>
              <w:pStyle w:val="TAL"/>
            </w:pPr>
          </w:p>
          <w:p w14:paraId="534606C3" w14:textId="606B5062"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C79702C" w14:textId="19ADF2DB"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BEA27E" w14:textId="25F44AC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CC433"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A80C093" w14:textId="27E6A1D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F97495C" w14:textId="77777777" w:rsidR="0009536C" w:rsidRPr="003A3632" w:rsidRDefault="0009536C" w:rsidP="0009536C">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066" w:name="_Toc25156593"/>
      <w:bookmarkStart w:id="6067" w:name="_Toc34124898"/>
      <w:bookmarkStart w:id="6068" w:name="_Toc43208033"/>
      <w:bookmarkStart w:id="6069" w:name="_Toc49857500"/>
      <w:bookmarkStart w:id="6070" w:name="_Toc56677345"/>
      <w:bookmarkStart w:id="6071" w:name="_Toc56691868"/>
      <w:bookmarkStart w:id="6072" w:name="_Toc56699132"/>
      <w:bookmarkStart w:id="6073" w:name="_Toc89035405"/>
      <w:bookmarkStart w:id="6074" w:name="_Toc89065203"/>
      <w:bookmarkStart w:id="6075" w:name="_Toc89180502"/>
      <w:bookmarkStart w:id="6076" w:name="_Toc97072195"/>
      <w:bookmarkStart w:id="6077" w:name="_Toc183523707"/>
      <w:r w:rsidRPr="003B2883">
        <w:t>6.4.6</w:t>
      </w:r>
      <w:r w:rsidRPr="003B2883">
        <w:tab/>
        <w:t>Data Model</w:t>
      </w:r>
      <w:bookmarkEnd w:id="6066"/>
      <w:bookmarkEnd w:id="6067"/>
      <w:bookmarkEnd w:id="6068"/>
      <w:bookmarkEnd w:id="6069"/>
      <w:bookmarkEnd w:id="6070"/>
      <w:bookmarkEnd w:id="6071"/>
      <w:bookmarkEnd w:id="6072"/>
      <w:bookmarkEnd w:id="6073"/>
      <w:bookmarkEnd w:id="6074"/>
      <w:bookmarkEnd w:id="6075"/>
      <w:bookmarkEnd w:id="6076"/>
      <w:bookmarkEnd w:id="6077"/>
    </w:p>
    <w:p w14:paraId="0BD8B573" w14:textId="77777777" w:rsidR="00602AC0" w:rsidRPr="003B2883" w:rsidRDefault="00602AC0" w:rsidP="00602AC0">
      <w:pPr>
        <w:pStyle w:val="Heading4"/>
      </w:pPr>
      <w:bookmarkStart w:id="6078" w:name="_Toc25156594"/>
      <w:bookmarkStart w:id="6079" w:name="_Toc34124899"/>
      <w:bookmarkStart w:id="6080" w:name="_Toc43208034"/>
      <w:bookmarkStart w:id="6081" w:name="_Toc49857501"/>
      <w:bookmarkStart w:id="6082" w:name="_Toc56677346"/>
      <w:bookmarkStart w:id="6083" w:name="_Toc56691869"/>
      <w:bookmarkStart w:id="6084" w:name="_Toc56699133"/>
      <w:bookmarkStart w:id="6085" w:name="_Toc89035406"/>
      <w:bookmarkStart w:id="6086" w:name="_Toc89065204"/>
      <w:bookmarkStart w:id="6087" w:name="_Toc89180503"/>
      <w:bookmarkStart w:id="6088" w:name="_Toc97072196"/>
      <w:bookmarkStart w:id="6089" w:name="_Toc183523708"/>
      <w:r w:rsidRPr="003B2883">
        <w:t>6.4.6.1</w:t>
      </w:r>
      <w:r w:rsidRPr="003B2883">
        <w:tab/>
        <w:t>General</w:t>
      </w:r>
      <w:bookmarkEnd w:id="6078"/>
      <w:bookmarkEnd w:id="6079"/>
      <w:bookmarkEnd w:id="6080"/>
      <w:bookmarkEnd w:id="6081"/>
      <w:bookmarkEnd w:id="6082"/>
      <w:bookmarkEnd w:id="6083"/>
      <w:bookmarkEnd w:id="6084"/>
      <w:bookmarkEnd w:id="6085"/>
      <w:bookmarkEnd w:id="6086"/>
      <w:bookmarkEnd w:id="6087"/>
      <w:bookmarkEnd w:id="6088"/>
      <w:bookmarkEnd w:id="6089"/>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lastRenderedPageBreak/>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602AC0"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602AC0" w:rsidRPr="003B2883" w:rsidRDefault="00602AC0" w:rsidP="005F771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602AC0" w:rsidRDefault="009047F6" w:rsidP="005F771F">
            <w:pPr>
              <w:pStyle w:val="TAL"/>
            </w:pPr>
            <w:r w:rsidRPr="005F771F">
              <w:t>Type of location measurement requested</w:t>
            </w:r>
          </w:p>
          <w:p w14:paraId="4F5DE381" w14:textId="395CF7F3" w:rsidR="005D52DB" w:rsidRPr="003B2883" w:rsidRDefault="005D52DB" w:rsidP="001D4998">
            <w:pPr>
              <w:pStyle w:val="TAL"/>
              <w:rPr>
                <w:color w:val="000000"/>
              </w:rPr>
            </w:pPr>
          </w:p>
        </w:tc>
      </w:tr>
      <w:tr w:rsidR="00602AC0"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602AC0" w:rsidRPr="003B2883" w:rsidRDefault="00602AC0" w:rsidP="005F771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602AC0" w:rsidRDefault="009047F6" w:rsidP="005F771F">
            <w:pPr>
              <w:pStyle w:val="TAL"/>
            </w:pPr>
            <w:r w:rsidRPr="005F771F">
              <w:t>Type of events initiating location procedures</w:t>
            </w:r>
          </w:p>
          <w:p w14:paraId="1FE0637E" w14:textId="02B61615" w:rsidR="005D52DB" w:rsidRPr="003B2883" w:rsidRDefault="005D52DB" w:rsidP="001D4998">
            <w:pPr>
              <w:pStyle w:val="TAL"/>
              <w:rPr>
                <w:color w:val="000000"/>
              </w:rPr>
            </w:pPr>
          </w:p>
        </w:tc>
      </w:tr>
      <w:tr w:rsidR="00784D65"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784D65" w:rsidRPr="003B2883" w:rsidRDefault="00784D65" w:rsidP="005F771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784D65" w:rsidRDefault="00784D65" w:rsidP="00784D65">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5D52DB" w:rsidRPr="003B2883" w:rsidRDefault="005D52DB" w:rsidP="00784D65">
            <w:pPr>
              <w:pStyle w:val="TAL"/>
              <w:rPr>
                <w:rFonts w:cs="Arial"/>
                <w:szCs w:val="18"/>
              </w:rPr>
            </w:pP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685929" w:rsidRPr="003B2883" w14:paraId="0A95F48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E78F88" w14:textId="6C6DC0B7" w:rsidR="00685929" w:rsidRPr="00B060CA" w:rsidRDefault="00685929" w:rsidP="00685929">
            <w:pPr>
              <w:pStyle w:val="TAL"/>
              <w:rPr>
                <w:rFonts w:cs="Arial"/>
                <w:szCs w:val="18"/>
                <w:lang w:val="fr-FR" w:eastAsia="zh-CN"/>
              </w:rPr>
            </w:pPr>
            <w:r>
              <w:rPr>
                <w:lang w:eastAsia="zh-CN"/>
              </w:rPr>
              <w:t>HighAccuracyGnssMetrics</w:t>
            </w:r>
          </w:p>
        </w:tc>
        <w:tc>
          <w:tcPr>
            <w:tcW w:w="2048" w:type="dxa"/>
            <w:tcBorders>
              <w:top w:val="single" w:sz="4" w:space="0" w:color="auto"/>
              <w:left w:val="single" w:sz="4" w:space="0" w:color="auto"/>
              <w:bottom w:val="single" w:sz="4" w:space="0" w:color="auto"/>
              <w:right w:val="single" w:sz="4" w:space="0" w:color="auto"/>
            </w:tcBorders>
          </w:tcPr>
          <w:p w14:paraId="6E7A0F5F" w14:textId="49872E7B" w:rsidR="00685929" w:rsidRPr="00B060CA" w:rsidRDefault="00685929" w:rsidP="00685929">
            <w:pPr>
              <w:pStyle w:val="TAL"/>
              <w:rPr>
                <w:rFonts w:cs="Arial"/>
                <w:szCs w:val="18"/>
                <w:lang w:val="fr-FR" w:eastAsia="zh-CN"/>
              </w:rPr>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BACADD7" w14:textId="620F0437" w:rsidR="00685929" w:rsidRDefault="00685929" w:rsidP="00685929">
            <w:pPr>
              <w:pStyle w:val="TAL"/>
              <w:rPr>
                <w:rFonts w:cs="Arial"/>
                <w:szCs w:val="18"/>
                <w:lang w:val="fr-FR" w:eastAsia="zh-CN"/>
              </w:rPr>
            </w:pPr>
            <w:r>
              <w:rPr>
                <w:rFonts w:cs="Arial"/>
                <w:szCs w:val="18"/>
                <w:lang w:val="fr-FR" w:eastAsia="zh-CN"/>
              </w:rPr>
              <w:t>High Accuracy GNSS Metrics</w:t>
            </w:r>
          </w:p>
        </w:tc>
      </w:tr>
      <w:tr w:rsidR="007766BA" w:rsidRPr="003B2883" w14:paraId="636076D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E1C699C" w14:textId="18DBBA83" w:rsidR="007766BA" w:rsidRDefault="007766BA" w:rsidP="007766BA">
            <w:pPr>
              <w:pStyle w:val="TAL"/>
              <w:rPr>
                <w:lang w:eastAsia="zh-CN"/>
              </w:rPr>
            </w:pPr>
            <w:r w:rsidRPr="00D478B5">
              <w:rPr>
                <w:rFonts w:cs="Arial"/>
                <w:szCs w:val="18"/>
                <w:lang w:val="fr-FR" w:eastAsia="zh-CN"/>
              </w:rPr>
              <w:t>IntegrityRequirements</w:t>
            </w:r>
          </w:p>
        </w:tc>
        <w:tc>
          <w:tcPr>
            <w:tcW w:w="2048" w:type="dxa"/>
            <w:tcBorders>
              <w:top w:val="single" w:sz="4" w:space="0" w:color="auto"/>
              <w:left w:val="single" w:sz="4" w:space="0" w:color="auto"/>
              <w:bottom w:val="single" w:sz="4" w:space="0" w:color="auto"/>
              <w:right w:val="single" w:sz="4" w:space="0" w:color="auto"/>
            </w:tcBorders>
          </w:tcPr>
          <w:p w14:paraId="230C8BCC" w14:textId="408EFDFE" w:rsidR="007766BA" w:rsidRPr="005F771F" w:rsidRDefault="007766BA" w:rsidP="007766BA">
            <w:pPr>
              <w:pStyle w:val="TAL"/>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335BC9FB" w14:textId="48B2E146" w:rsidR="007766BA" w:rsidRDefault="007766BA" w:rsidP="007766BA">
            <w:pPr>
              <w:pStyle w:val="TAL"/>
              <w:rPr>
                <w:rFonts w:cs="Arial"/>
                <w:szCs w:val="18"/>
                <w:lang w:val="fr-FR" w:eastAsia="zh-CN"/>
              </w:rPr>
            </w:pPr>
            <w:r w:rsidRPr="00D478B5">
              <w:rPr>
                <w:rFonts w:cs="Arial"/>
                <w:szCs w:val="18"/>
                <w:lang w:val="fr-FR" w:eastAsia="zh-CN"/>
              </w:rPr>
              <w:t>Integrity Requirements</w:t>
            </w:r>
          </w:p>
        </w:tc>
      </w:tr>
      <w:tr w:rsidR="00A07660" w:rsidRPr="003B2883" w14:paraId="383F0FE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D0BA4D3" w14:textId="1ED7B56B" w:rsidR="00A07660" w:rsidRPr="00D478B5" w:rsidRDefault="00A07660" w:rsidP="00A07660">
            <w:pPr>
              <w:pStyle w:val="TAL"/>
              <w:rPr>
                <w:rFonts w:cs="Arial"/>
                <w:szCs w:val="18"/>
                <w:lang w:val="fr-FR" w:eastAsia="zh-CN"/>
              </w:rPr>
            </w:pPr>
            <w:r w:rsidRPr="00D478B5">
              <w:rPr>
                <w:rFonts w:cs="Arial"/>
                <w:szCs w:val="18"/>
                <w:lang w:val="fr-FR" w:eastAsia="zh-CN"/>
              </w:rPr>
              <w:t>Integrity</w:t>
            </w:r>
            <w:r>
              <w:rPr>
                <w:rFonts w:cs="Arial"/>
                <w:szCs w:val="18"/>
                <w:lang w:val="fr-FR" w:eastAsia="zh-CN"/>
              </w:rPr>
              <w:t>Result</w:t>
            </w:r>
          </w:p>
        </w:tc>
        <w:tc>
          <w:tcPr>
            <w:tcW w:w="2048" w:type="dxa"/>
            <w:tcBorders>
              <w:top w:val="single" w:sz="4" w:space="0" w:color="auto"/>
              <w:left w:val="single" w:sz="4" w:space="0" w:color="auto"/>
              <w:bottom w:val="single" w:sz="4" w:space="0" w:color="auto"/>
              <w:right w:val="single" w:sz="4" w:space="0" w:color="auto"/>
            </w:tcBorders>
          </w:tcPr>
          <w:p w14:paraId="42BF3D92" w14:textId="545782D1" w:rsidR="00A07660" w:rsidRPr="00D478B5" w:rsidRDefault="00A07660" w:rsidP="00A07660">
            <w:pPr>
              <w:pStyle w:val="TAL"/>
              <w:rPr>
                <w:rFonts w:cs="Arial"/>
                <w:szCs w:val="18"/>
                <w:lang w:val="fr-FR" w:eastAsia="zh-CN"/>
              </w:rPr>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3DA9DAE3" w14:textId="3C426790" w:rsidR="00A07660" w:rsidRPr="00D478B5" w:rsidRDefault="00A07660" w:rsidP="00A07660">
            <w:pPr>
              <w:pStyle w:val="TAL"/>
              <w:rPr>
                <w:rFonts w:cs="Arial"/>
                <w:szCs w:val="18"/>
                <w:lang w:val="fr-FR" w:eastAsia="zh-CN"/>
              </w:rPr>
            </w:pPr>
            <w:r w:rsidRPr="00D478B5">
              <w:rPr>
                <w:rFonts w:cs="Arial"/>
                <w:szCs w:val="18"/>
                <w:lang w:val="fr-FR" w:eastAsia="zh-CN"/>
              </w:rPr>
              <w:t xml:space="preserve">Integrity </w:t>
            </w:r>
            <w:r>
              <w:rPr>
                <w:rFonts w:cs="Arial"/>
                <w:szCs w:val="18"/>
                <w:lang w:val="fr-FR" w:eastAsia="zh-CN"/>
              </w:rPr>
              <w:t>Result</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090" w:name="_Toc25156595"/>
      <w:bookmarkStart w:id="6091" w:name="_Toc34124900"/>
      <w:bookmarkStart w:id="6092" w:name="_Toc43208035"/>
      <w:bookmarkStart w:id="6093" w:name="_Toc49857502"/>
      <w:bookmarkStart w:id="6094" w:name="_Toc56677347"/>
      <w:bookmarkStart w:id="6095" w:name="_Toc56691870"/>
      <w:bookmarkStart w:id="6096" w:name="_Toc56699134"/>
      <w:bookmarkStart w:id="6097" w:name="_Toc89035407"/>
      <w:bookmarkStart w:id="6098" w:name="_Toc89065205"/>
      <w:bookmarkStart w:id="6099" w:name="_Toc89180504"/>
      <w:bookmarkStart w:id="6100" w:name="_Toc97072197"/>
      <w:bookmarkStart w:id="6101" w:name="_Toc183523709"/>
      <w:r w:rsidRPr="003B2883">
        <w:rPr>
          <w:lang w:val="en-US"/>
        </w:rPr>
        <w:t>6.4.6.2</w:t>
      </w:r>
      <w:r w:rsidRPr="003B2883">
        <w:rPr>
          <w:lang w:val="en-US"/>
        </w:rPr>
        <w:tab/>
        <w:t>Structured data types</w:t>
      </w:r>
      <w:bookmarkEnd w:id="6090"/>
      <w:bookmarkEnd w:id="6091"/>
      <w:bookmarkEnd w:id="6092"/>
      <w:bookmarkEnd w:id="6093"/>
      <w:bookmarkEnd w:id="6094"/>
      <w:bookmarkEnd w:id="6095"/>
      <w:bookmarkEnd w:id="6096"/>
      <w:bookmarkEnd w:id="6097"/>
      <w:bookmarkEnd w:id="6098"/>
      <w:bookmarkEnd w:id="6099"/>
      <w:bookmarkEnd w:id="6100"/>
      <w:bookmarkEnd w:id="6101"/>
    </w:p>
    <w:p w14:paraId="74EA15AA" w14:textId="77777777" w:rsidR="00602AC0" w:rsidRPr="003B2883" w:rsidRDefault="00602AC0" w:rsidP="00602AC0">
      <w:pPr>
        <w:pStyle w:val="Heading5"/>
      </w:pPr>
      <w:bookmarkStart w:id="6102" w:name="_Toc25156596"/>
      <w:bookmarkStart w:id="6103" w:name="_Toc34124901"/>
      <w:bookmarkStart w:id="6104" w:name="_Toc43208036"/>
      <w:bookmarkStart w:id="6105" w:name="_Toc49857503"/>
      <w:bookmarkStart w:id="6106" w:name="_Toc56677348"/>
      <w:bookmarkStart w:id="6107" w:name="_Toc56691871"/>
      <w:bookmarkStart w:id="6108" w:name="_Toc56699135"/>
      <w:bookmarkStart w:id="6109" w:name="_Toc89035408"/>
      <w:bookmarkStart w:id="6110" w:name="_Toc89065206"/>
      <w:bookmarkStart w:id="6111" w:name="_Toc89180505"/>
      <w:bookmarkStart w:id="6112" w:name="_Toc97072198"/>
      <w:bookmarkStart w:id="6113" w:name="_Toc183523710"/>
      <w:r w:rsidRPr="003B2883">
        <w:t>6.4.6.2.1</w:t>
      </w:r>
      <w:r w:rsidRPr="003B2883">
        <w:tab/>
        <w:t>Introduction</w:t>
      </w:r>
      <w:bookmarkEnd w:id="6102"/>
      <w:bookmarkEnd w:id="6103"/>
      <w:bookmarkEnd w:id="6104"/>
      <w:bookmarkEnd w:id="6105"/>
      <w:bookmarkEnd w:id="6106"/>
      <w:bookmarkEnd w:id="6107"/>
      <w:bookmarkEnd w:id="6108"/>
      <w:bookmarkEnd w:id="6109"/>
      <w:bookmarkEnd w:id="6110"/>
      <w:bookmarkEnd w:id="6111"/>
      <w:bookmarkEnd w:id="6112"/>
      <w:bookmarkEnd w:id="6113"/>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114" w:name="_Toc25156597"/>
      <w:bookmarkStart w:id="6115" w:name="_Toc34124902"/>
      <w:bookmarkStart w:id="6116" w:name="_Toc43208037"/>
      <w:bookmarkStart w:id="6117" w:name="_Toc49857504"/>
      <w:bookmarkStart w:id="6118" w:name="_Toc56677349"/>
      <w:bookmarkStart w:id="6119" w:name="_Toc56691872"/>
      <w:bookmarkStart w:id="6120" w:name="_Toc56699136"/>
      <w:bookmarkStart w:id="6121" w:name="_Toc89035409"/>
      <w:bookmarkStart w:id="6122" w:name="_Toc89065207"/>
      <w:bookmarkStart w:id="6123" w:name="_Toc89180506"/>
      <w:bookmarkStart w:id="6124" w:name="_Toc97072199"/>
      <w:bookmarkStart w:id="6125" w:name="_Toc183523711"/>
      <w:r w:rsidRPr="003B2883">
        <w:lastRenderedPageBreak/>
        <w:t>6.4.6.2.2</w:t>
      </w:r>
      <w:r w:rsidRPr="003B2883">
        <w:tab/>
        <w:t xml:space="preserve">Type: </w:t>
      </w:r>
      <w:r w:rsidRPr="003B2883">
        <w:rPr>
          <w:lang w:eastAsia="zh-CN"/>
        </w:rPr>
        <w:t>RequestPosInfo</w:t>
      </w:r>
      <w:bookmarkEnd w:id="6114"/>
      <w:bookmarkEnd w:id="6115"/>
      <w:bookmarkEnd w:id="6116"/>
      <w:bookmarkEnd w:id="6117"/>
      <w:bookmarkEnd w:id="6118"/>
      <w:bookmarkEnd w:id="6119"/>
      <w:bookmarkEnd w:id="6120"/>
      <w:bookmarkEnd w:id="6121"/>
      <w:bookmarkEnd w:id="6122"/>
      <w:bookmarkEnd w:id="6123"/>
      <w:bookmarkEnd w:id="6124"/>
      <w:bookmarkEnd w:id="6125"/>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0C92507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34555FBF" w:rsidR="00602AC0" w:rsidRPr="003B2883" w:rsidRDefault="00602AC0" w:rsidP="001D4998">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2B07774C"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3300356" w14:textId="77777777" w:rsidR="00602AC0" w:rsidRDefault="00602AC0" w:rsidP="001D499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ACD2C8" w14:textId="77777777" w:rsidR="00602AC0" w:rsidRDefault="00602AC0" w:rsidP="001D499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602AC0" w:rsidRDefault="00602AC0" w:rsidP="001D499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602AC0" w:rsidRDefault="00602AC0" w:rsidP="001D499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602AC0" w:rsidRDefault="00602AC0" w:rsidP="001D499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602AC0" w:rsidRDefault="00602AC0" w:rsidP="001D499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602AC0" w:rsidRDefault="00602AC0" w:rsidP="001D499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602AC0" w:rsidRDefault="00602AC0" w:rsidP="001D499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602AC0" w:rsidRDefault="00602AC0" w:rsidP="001D499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602AC0" w:rsidRDefault="00602AC0" w:rsidP="001D4998">
            <w:pPr>
              <w:pStyle w:val="TAL"/>
              <w:rPr>
                <w:lang w:eastAsia="zh-CN"/>
              </w:rPr>
            </w:pPr>
            <w:r w:rsidRPr="00422EF7">
              <w:rPr>
                <w:rFonts w:hint="eastAsia"/>
                <w:lang w:eastAsia="zh-CN"/>
              </w:rPr>
              <w:lastRenderedPageBreak/>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602AC0" w:rsidRDefault="00602AC0" w:rsidP="001D4998">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602AC0" w:rsidRDefault="00602AC0" w:rsidP="001D4998">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602AC0" w:rsidRDefault="00602AC0" w:rsidP="001D499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602AC0" w:rsidRDefault="00602AC0" w:rsidP="001D499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602AC0" w:rsidRDefault="00602AC0" w:rsidP="001D499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3A5B4C" w:rsidRDefault="003A5B4C" w:rsidP="003A5B4C">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3A5B4C" w:rsidRPr="006F6DEE" w:rsidRDefault="003A5B4C" w:rsidP="003A5B4C">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CE4E16"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CE4E16" w:rsidRDefault="00CE4E16" w:rsidP="00CE4E16">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CE4E16" w:rsidRDefault="00CE4E16" w:rsidP="00CE4E16">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CE4E16" w:rsidRDefault="00CE4E16" w:rsidP="00CE4E16">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CE4E16" w:rsidRDefault="00CE4E16" w:rsidP="00CE4E16">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E888839" w:rsidR="00CE4E16" w:rsidRDefault="00CE4E16" w:rsidP="00CE4E16">
            <w:pPr>
              <w:pStyle w:val="TAL"/>
              <w:rPr>
                <w:rFonts w:cs="Arial"/>
                <w:szCs w:val="18"/>
                <w:lang w:eastAsia="zh-CN"/>
              </w:rPr>
            </w:pPr>
            <w:r>
              <w:rPr>
                <w:rFonts w:cs="Arial" w:hint="eastAsia"/>
                <w:szCs w:val="18"/>
                <w:lang w:eastAsia="zh-CN"/>
              </w:rPr>
              <w:t xml:space="preserve">If present, the IE provides </w:t>
            </w:r>
            <w:r>
              <w:rPr>
                <w:rFonts w:hint="eastAsia"/>
                <w:lang w:eastAsia="zh-CN"/>
              </w:rPr>
              <w:t>the scheduled time that the UE needs to be located.</w:t>
            </w:r>
          </w:p>
        </w:tc>
      </w:tr>
      <w:tr w:rsidR="00DD6EB2"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DD6EB2" w:rsidRDefault="00DD6EB2" w:rsidP="00DD6EB2">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DD6EB2" w:rsidRDefault="00DD6EB2" w:rsidP="00DD6EB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DD6EB2" w:rsidRDefault="00DD6EB2" w:rsidP="00DD6EB2">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DD6EB2" w:rsidRDefault="00DD6EB2" w:rsidP="00DD6EB2">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DD6EB2" w:rsidRPr="00F276B6" w:rsidRDefault="00DD6EB2" w:rsidP="00DD6EB2">
            <w:pPr>
              <w:pStyle w:val="TAL"/>
              <w:rPr>
                <w:color w:val="000000" w:themeColor="text1"/>
              </w:rPr>
            </w:pPr>
            <w:r w:rsidRPr="00F276B6">
              <w:rPr>
                <w:rFonts w:cs="Arial"/>
                <w:color w:val="000000" w:themeColor="text1"/>
                <w:szCs w:val="18"/>
                <w:lang w:eastAsia="zh-CN"/>
              </w:rPr>
              <w:t>This IE shall be included</w:t>
            </w:r>
            <w:r w:rsidRPr="00F276B6">
              <w:rPr>
                <w:color w:val="000000" w:themeColor="text1"/>
              </w:rPr>
              <w:t xml:space="preserve"> with the value "true" to indicate that reliable UE location information is required,</w:t>
            </w:r>
            <w:r w:rsidRPr="00F276B6">
              <w:rPr>
                <w:rFonts w:cs="Arial"/>
                <w:color w:val="000000" w:themeColor="text1"/>
                <w:szCs w:val="18"/>
                <w:lang w:eastAsia="zh-CN"/>
              </w:rPr>
              <w:t xml:space="preserve"> </w:t>
            </w:r>
            <w:r w:rsidRPr="00F276B6">
              <w:rPr>
                <w:color w:val="000000" w:themeColor="text1"/>
              </w:rPr>
              <w:t>as specified in 3GPP</w:t>
            </w:r>
            <w:r w:rsidRPr="00F276B6">
              <w:rPr>
                <w:color w:val="000000" w:themeColor="text1"/>
                <w:lang w:eastAsia="zh-CN"/>
              </w:rPr>
              <w:t> </w:t>
            </w:r>
            <w:r w:rsidRPr="00F276B6">
              <w:rPr>
                <w:color w:val="000000" w:themeColor="text1"/>
              </w:rPr>
              <w:t>TS</w:t>
            </w:r>
            <w:r w:rsidRPr="00F276B6">
              <w:rPr>
                <w:color w:val="000000" w:themeColor="text1"/>
                <w:lang w:eastAsia="zh-CN"/>
              </w:rPr>
              <w:t> </w:t>
            </w:r>
            <w:r w:rsidRPr="00F276B6">
              <w:rPr>
                <w:color w:val="000000" w:themeColor="text1"/>
              </w:rPr>
              <w:t>33.256</w:t>
            </w:r>
            <w:r w:rsidRPr="00F276B6">
              <w:rPr>
                <w:color w:val="000000" w:themeColor="text1"/>
                <w:lang w:eastAsia="zh-CN"/>
              </w:rPr>
              <w:t> </w:t>
            </w:r>
            <w:r w:rsidRPr="00F276B6">
              <w:rPr>
                <w:color w:val="000000" w:themeColor="text1"/>
              </w:rPr>
              <w:t>[57] clause</w:t>
            </w:r>
            <w:r w:rsidRPr="00F276B6">
              <w:rPr>
                <w:color w:val="000000" w:themeColor="text1"/>
                <w:lang w:eastAsia="zh-CN"/>
              </w:rPr>
              <w:t> </w:t>
            </w:r>
            <w:r w:rsidRPr="00F276B6">
              <w:rPr>
                <w:color w:val="000000" w:themeColor="text1"/>
              </w:rPr>
              <w:t>5.3.2.</w:t>
            </w:r>
          </w:p>
          <w:p w14:paraId="6105FABA" w14:textId="77777777" w:rsidR="00DD6EB2" w:rsidRPr="00F276B6" w:rsidRDefault="00DD6EB2" w:rsidP="00DD6EB2">
            <w:pPr>
              <w:pStyle w:val="TAL"/>
              <w:rPr>
                <w:rFonts w:cs="Arial"/>
                <w:color w:val="000000" w:themeColor="text1"/>
                <w:szCs w:val="18"/>
              </w:rPr>
            </w:pPr>
          </w:p>
          <w:p w14:paraId="3D709B85" w14:textId="77777777" w:rsidR="00DD6EB2" w:rsidRPr="00F276B6" w:rsidRDefault="00DD6EB2" w:rsidP="00DD6EB2">
            <w:pPr>
              <w:pStyle w:val="TAL"/>
              <w:rPr>
                <w:rFonts w:cs="Arial"/>
                <w:color w:val="000000" w:themeColor="text1"/>
                <w:szCs w:val="18"/>
              </w:rPr>
            </w:pPr>
            <w:r w:rsidRPr="00F276B6">
              <w:rPr>
                <w:rFonts w:cs="Arial"/>
                <w:color w:val="000000" w:themeColor="text1"/>
                <w:szCs w:val="18"/>
              </w:rPr>
              <w:t>When present, this IE shall be set as following:</w:t>
            </w:r>
          </w:p>
          <w:p w14:paraId="240B1103" w14:textId="77777777" w:rsidR="00DD6EB2" w:rsidRPr="00F276B6" w:rsidRDefault="00DD6EB2" w:rsidP="00DD6EB2">
            <w:pPr>
              <w:pStyle w:val="TAL"/>
              <w:rPr>
                <w:rFonts w:cs="Arial"/>
                <w:color w:val="000000" w:themeColor="text1"/>
                <w:szCs w:val="18"/>
              </w:rPr>
            </w:pPr>
            <w:r w:rsidRPr="00F276B6">
              <w:rPr>
                <w:rFonts w:cs="Arial"/>
                <w:color w:val="000000" w:themeColor="text1"/>
                <w:szCs w:val="18"/>
              </w:rPr>
              <w:t xml:space="preserve">- true: the </w:t>
            </w:r>
            <w:r w:rsidRPr="00F276B6">
              <w:rPr>
                <w:color w:val="000000" w:themeColor="text1"/>
              </w:rPr>
              <w:t>reliable UE location information is required</w:t>
            </w:r>
          </w:p>
          <w:p w14:paraId="6788A5F0" w14:textId="579875CF" w:rsidR="00DD6EB2" w:rsidRDefault="00DD6EB2" w:rsidP="00DD6EB2">
            <w:pPr>
              <w:pStyle w:val="TAL"/>
              <w:rPr>
                <w:rFonts w:cs="Arial"/>
                <w:szCs w:val="18"/>
                <w:lang w:eastAsia="zh-CN"/>
              </w:rPr>
            </w:pPr>
            <w:r w:rsidRPr="00F276B6">
              <w:rPr>
                <w:rFonts w:cs="Arial"/>
                <w:color w:val="000000" w:themeColor="text1"/>
                <w:szCs w:val="18"/>
              </w:rPr>
              <w:t xml:space="preserve">- false (default): the </w:t>
            </w:r>
            <w:r w:rsidRPr="00F276B6">
              <w:rPr>
                <w:color w:val="000000" w:themeColor="text1"/>
              </w:rPr>
              <w:t>reliable UE location information is not required</w:t>
            </w:r>
          </w:p>
        </w:tc>
      </w:tr>
      <w:tr w:rsidR="007F4732" w:rsidRPr="003B2883" w14:paraId="63CD4D0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509CA1" w14:textId="1AD18BA8" w:rsidR="007F4732" w:rsidRDefault="007F4732" w:rsidP="007F4732">
            <w:pPr>
              <w:pStyle w:val="TAL"/>
              <w:rPr>
                <w:lang w:eastAsia="zh-CN"/>
              </w:rPr>
            </w:pPr>
            <w:r>
              <w:rPr>
                <w:lang w:eastAsia="zh-CN"/>
              </w:rPr>
              <w:t>i</w:t>
            </w:r>
            <w:r w:rsidRPr="00975D2C">
              <w:rPr>
                <w:lang w:eastAsia="zh-CN"/>
              </w:rPr>
              <w:t>ntegrity</w:t>
            </w:r>
            <w:r>
              <w:rPr>
                <w:lang w:eastAsia="zh-CN"/>
              </w:rPr>
              <w:t>Requirements</w:t>
            </w:r>
          </w:p>
        </w:tc>
        <w:tc>
          <w:tcPr>
            <w:tcW w:w="1966" w:type="dxa"/>
            <w:tcBorders>
              <w:top w:val="single" w:sz="4" w:space="0" w:color="auto"/>
              <w:left w:val="single" w:sz="4" w:space="0" w:color="auto"/>
              <w:bottom w:val="single" w:sz="4" w:space="0" w:color="auto"/>
              <w:right w:val="single" w:sz="4" w:space="0" w:color="auto"/>
            </w:tcBorders>
          </w:tcPr>
          <w:p w14:paraId="5295CE43" w14:textId="73E77B14" w:rsidR="007F4732" w:rsidRDefault="007F4732" w:rsidP="007F4732">
            <w:pPr>
              <w:pStyle w:val="TAL"/>
            </w:pPr>
            <w:r>
              <w:rPr>
                <w:lang w:eastAsia="zh-CN"/>
              </w:rPr>
              <w:t>I</w:t>
            </w:r>
            <w:r w:rsidRPr="00975D2C">
              <w:rPr>
                <w:lang w:eastAsia="zh-CN"/>
              </w:rPr>
              <w:t>ntegrity</w:t>
            </w:r>
            <w:r>
              <w:rPr>
                <w:lang w:eastAsia="zh-CN"/>
              </w:rPr>
              <w:t>Requirements</w:t>
            </w:r>
          </w:p>
        </w:tc>
        <w:tc>
          <w:tcPr>
            <w:tcW w:w="425" w:type="dxa"/>
            <w:tcBorders>
              <w:top w:val="single" w:sz="4" w:space="0" w:color="auto"/>
              <w:left w:val="single" w:sz="4" w:space="0" w:color="auto"/>
              <w:bottom w:val="single" w:sz="4" w:space="0" w:color="auto"/>
              <w:right w:val="single" w:sz="4" w:space="0" w:color="auto"/>
            </w:tcBorders>
          </w:tcPr>
          <w:p w14:paraId="5816D141" w14:textId="1269A04F" w:rsidR="007F4732" w:rsidRPr="000C2AC0" w:rsidRDefault="007F4732" w:rsidP="007F473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E66A08C" w14:textId="7937BBDB" w:rsidR="007F4732" w:rsidRPr="000C2AC0" w:rsidRDefault="007F4732" w:rsidP="007F473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22A1751" w14:textId="6A2EB37F" w:rsidR="007F4732" w:rsidRPr="00F276B6" w:rsidRDefault="007F4732" w:rsidP="007F4732">
            <w:pPr>
              <w:pStyle w:val="TAL"/>
              <w:rPr>
                <w:rFonts w:cs="Arial"/>
                <w:color w:val="000000" w:themeColor="text1"/>
                <w:szCs w:val="18"/>
                <w:lang w:eastAsia="zh-CN"/>
              </w:rPr>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r>
      <w:tr w:rsidR="007F4732"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7F4732" w:rsidRDefault="007F4732" w:rsidP="007F4732">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7F4732" w:rsidRDefault="007F4732" w:rsidP="007F4732">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126" w:name="_Toc25156598"/>
      <w:bookmarkStart w:id="6127" w:name="_Toc34124903"/>
      <w:bookmarkStart w:id="6128" w:name="_Toc43208038"/>
      <w:bookmarkStart w:id="6129" w:name="_Toc49857505"/>
      <w:bookmarkStart w:id="6130" w:name="_Toc56677350"/>
      <w:bookmarkStart w:id="6131" w:name="_Toc56691873"/>
      <w:bookmarkStart w:id="6132" w:name="_Toc56699137"/>
      <w:bookmarkStart w:id="6133" w:name="_Toc89035410"/>
      <w:bookmarkStart w:id="6134" w:name="_Toc89065208"/>
      <w:bookmarkStart w:id="6135" w:name="_Toc89180507"/>
      <w:bookmarkStart w:id="6136" w:name="_Toc97072200"/>
      <w:bookmarkStart w:id="6137" w:name="_Toc183523712"/>
      <w:r w:rsidRPr="003B2883">
        <w:lastRenderedPageBreak/>
        <w:t>6.4.6.2.3</w:t>
      </w:r>
      <w:r w:rsidRPr="003B2883">
        <w:tab/>
        <w:t xml:space="preserve">Type: </w:t>
      </w:r>
      <w:r w:rsidRPr="003B2883">
        <w:rPr>
          <w:lang w:eastAsia="zh-CN"/>
        </w:rPr>
        <w:t>ProvidePosInfo</w:t>
      </w:r>
      <w:bookmarkEnd w:id="6126"/>
      <w:bookmarkEnd w:id="6127"/>
      <w:bookmarkEnd w:id="6128"/>
      <w:bookmarkEnd w:id="6129"/>
      <w:bookmarkEnd w:id="6130"/>
      <w:bookmarkEnd w:id="6131"/>
      <w:bookmarkEnd w:id="6132"/>
      <w:bookmarkEnd w:id="6133"/>
      <w:bookmarkEnd w:id="6134"/>
      <w:bookmarkEnd w:id="6135"/>
      <w:bookmarkEnd w:id="6136"/>
      <w:bookmarkEnd w:id="6137"/>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lastRenderedPageBreak/>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0A27EB40" w14:textId="77777777" w:rsidR="00F329A5" w:rsidRPr="003B2883" w:rsidRDefault="00F329A5" w:rsidP="00C374F4">
            <w:pPr>
              <w:pStyle w:val="TAL"/>
            </w:pPr>
            <w:r w:rsidRPr="003B2883">
              <w:t>If present, this IE shall contain the current NR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Pr="00690A26" w:rsidRDefault="00F329A5"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lastRenderedPageBreak/>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138"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139" w:name="_PERM_MCCTEMPBM_CRPT03410360___7"/>
            <w:bookmarkEnd w:id="6138"/>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139"/>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3B5C252E" w:rsidR="00F329A5" w:rsidRPr="003B2883" w:rsidRDefault="00F329A5" w:rsidP="00C374F4">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4620" w:rsidRPr="003B2883" w14:paraId="1A24CC61"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45C44F7" w14:textId="2BF0ABE9" w:rsidR="00504620" w:rsidRDefault="00504620" w:rsidP="00504620">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62CE7492" w14:textId="4AFFCD74" w:rsidR="00504620" w:rsidRPr="002F5B42" w:rsidRDefault="00504620" w:rsidP="00504620">
            <w:pPr>
              <w:pStyle w:val="TAL"/>
              <w:rPr>
                <w:noProof/>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255AF1C3" w14:textId="5279C3BD" w:rsidR="00504620" w:rsidRDefault="00504620" w:rsidP="0050462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CF98ED2" w14:textId="24571961" w:rsidR="00504620" w:rsidRDefault="00504620" w:rsidP="00504620">
            <w:pPr>
              <w:pStyle w:val="TAL"/>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3C757169" w14:textId="77777777" w:rsidR="00504620" w:rsidRDefault="00504620" w:rsidP="00504620">
            <w:pPr>
              <w:pStyle w:val="TAL"/>
              <w:rPr>
                <w:noProof/>
              </w:rPr>
            </w:pPr>
            <w:r>
              <w:rPr>
                <w:noProof/>
              </w:rPr>
              <w:t>This IE shall be present if received from LMF.</w:t>
            </w:r>
          </w:p>
          <w:p w14:paraId="008C9474" w14:textId="77777777" w:rsidR="00504620" w:rsidRDefault="00504620" w:rsidP="00504620">
            <w:pPr>
              <w:pStyle w:val="TAL"/>
              <w:rPr>
                <w:noProof/>
              </w:rPr>
            </w:pPr>
          </w:p>
          <w:p w14:paraId="2C27C84F" w14:textId="77777777" w:rsidR="00504620" w:rsidRDefault="00504620" w:rsidP="00504620">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CE8E4FA" w14:textId="77777777" w:rsidR="00504620" w:rsidRDefault="00504620" w:rsidP="00504620">
            <w:pPr>
              <w:pStyle w:val="TAL"/>
              <w:rPr>
                <w:lang w:eastAsia="zh-CN"/>
              </w:rPr>
            </w:pPr>
          </w:p>
        </w:tc>
        <w:tc>
          <w:tcPr>
            <w:tcW w:w="1575" w:type="dxa"/>
            <w:tcBorders>
              <w:top w:val="single" w:sz="4" w:space="0" w:color="auto"/>
              <w:left w:val="single" w:sz="4" w:space="0" w:color="auto"/>
              <w:bottom w:val="single" w:sz="4" w:space="0" w:color="auto"/>
              <w:right w:val="single" w:sz="4" w:space="0" w:color="auto"/>
            </w:tcBorders>
          </w:tcPr>
          <w:p w14:paraId="0DA55118" w14:textId="77777777" w:rsidR="00504620" w:rsidRDefault="00504620" w:rsidP="00504620">
            <w:pPr>
              <w:pStyle w:val="TAL"/>
              <w:rPr>
                <w:lang w:eastAsia="zh-CN"/>
              </w:rPr>
            </w:pPr>
          </w:p>
        </w:tc>
      </w:tr>
      <w:tr w:rsidR="00FF3CEC" w:rsidRPr="003B2883" w14:paraId="74AEECB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641A11" w14:textId="2E7DEF7B" w:rsidR="00FF3CEC" w:rsidRDefault="00FF3CEC" w:rsidP="00FF3CEC">
            <w:pPr>
              <w:pStyle w:val="TAL"/>
              <w:rPr>
                <w:lang w:val="en-US"/>
              </w:rPr>
            </w:pPr>
            <w:r>
              <w:rPr>
                <w:lang w:val="en-US"/>
              </w:rPr>
              <w:t>haGnssMetrics</w:t>
            </w:r>
          </w:p>
        </w:tc>
        <w:tc>
          <w:tcPr>
            <w:tcW w:w="2272" w:type="dxa"/>
            <w:tcBorders>
              <w:top w:val="single" w:sz="4" w:space="0" w:color="auto"/>
              <w:left w:val="single" w:sz="4" w:space="0" w:color="auto"/>
              <w:bottom w:val="single" w:sz="4" w:space="0" w:color="auto"/>
              <w:right w:val="single" w:sz="4" w:space="0" w:color="auto"/>
            </w:tcBorders>
          </w:tcPr>
          <w:p w14:paraId="7848B8FE" w14:textId="305919BA" w:rsidR="00FF3CEC" w:rsidRPr="005C2D53" w:rsidRDefault="00FF3CEC" w:rsidP="00FF3CEC">
            <w:pPr>
              <w:pStyle w:val="TAL"/>
              <w:rPr>
                <w:lang w:eastAsia="zh-CN"/>
              </w:rPr>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18EDD8AB" w14:textId="653CB874" w:rsidR="00FF3CEC" w:rsidRDefault="00FF3CEC" w:rsidP="00FF3CEC">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779DE8D1" w14:textId="657D29B5" w:rsidR="00FF3CEC" w:rsidRPr="00DB7787" w:rsidRDefault="00FF3CEC" w:rsidP="00FF3CEC">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0DB5F05B" w14:textId="77777777" w:rsidR="00FF3CEC" w:rsidRDefault="00FF3CEC" w:rsidP="00FF3CEC">
            <w:pPr>
              <w:pStyle w:val="TAL"/>
              <w:rPr>
                <w:noProof/>
              </w:rPr>
            </w:pPr>
            <w:r>
              <w:rPr>
                <w:noProof/>
              </w:rPr>
              <w:t>This IE should be included when received from LMF.</w:t>
            </w:r>
          </w:p>
          <w:p w14:paraId="17D2803E" w14:textId="77777777" w:rsidR="00FF3CEC" w:rsidRDefault="00FF3CEC" w:rsidP="00FF3CEC">
            <w:pPr>
              <w:pStyle w:val="TAL"/>
              <w:rPr>
                <w:noProof/>
              </w:rPr>
            </w:pPr>
          </w:p>
          <w:p w14:paraId="018E924F" w14:textId="77777777" w:rsidR="00FF3CEC" w:rsidRDefault="00FF3CEC" w:rsidP="00FF3CEC">
            <w:pPr>
              <w:pStyle w:val="TAL"/>
            </w:pPr>
            <w:r>
              <w:rPr>
                <w:noProof/>
              </w:rPr>
              <w:t>When present, this IE shall indicate the high accuracy GNSS metrics for the location estimate</w:t>
            </w:r>
            <w:r>
              <w:t>.</w:t>
            </w:r>
          </w:p>
          <w:p w14:paraId="7FF98BD0" w14:textId="77777777" w:rsidR="00FF3CEC" w:rsidRDefault="00FF3CEC" w:rsidP="00FF3CEC">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375AE5D" w14:textId="77777777" w:rsidR="00FF3CEC" w:rsidRDefault="00FF3CEC" w:rsidP="00FF3CEC">
            <w:pPr>
              <w:pStyle w:val="TAL"/>
              <w:rPr>
                <w:lang w:eastAsia="zh-CN"/>
              </w:rPr>
            </w:pPr>
          </w:p>
        </w:tc>
      </w:tr>
      <w:tr w:rsidR="0005256E" w:rsidRPr="003B2883" w14:paraId="7CDB4A6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3B2BEA83" w14:textId="4E68C872" w:rsidR="0005256E" w:rsidRPr="008A2925" w:rsidRDefault="0005256E" w:rsidP="0005256E">
            <w:pPr>
              <w:pStyle w:val="TAL"/>
            </w:pPr>
            <w:r>
              <w:rPr>
                <w:lang w:eastAsia="zh-CN"/>
              </w:rPr>
              <w:t>integrityResult</w:t>
            </w:r>
          </w:p>
        </w:tc>
        <w:tc>
          <w:tcPr>
            <w:tcW w:w="2272" w:type="dxa"/>
            <w:tcBorders>
              <w:top w:val="single" w:sz="4" w:space="0" w:color="auto"/>
              <w:left w:val="single" w:sz="4" w:space="0" w:color="auto"/>
              <w:bottom w:val="single" w:sz="4" w:space="0" w:color="auto"/>
              <w:right w:val="single" w:sz="4" w:space="0" w:color="auto"/>
            </w:tcBorders>
          </w:tcPr>
          <w:p w14:paraId="1ED07CFB" w14:textId="24DEA172" w:rsidR="0005256E" w:rsidRDefault="0005256E" w:rsidP="0005256E">
            <w:pPr>
              <w:pStyle w:val="TAL"/>
              <w:rPr>
                <w:noProof/>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3F577769" w14:textId="0BE458B3" w:rsidR="0005256E" w:rsidRDefault="0005256E" w:rsidP="0005256E">
            <w:pPr>
              <w:pStyle w:val="TAC"/>
            </w:pPr>
            <w:r>
              <w:rPr>
                <w:lang w:eastAsia="zh-CN"/>
              </w:rPr>
              <w:t>C</w:t>
            </w:r>
          </w:p>
        </w:tc>
        <w:tc>
          <w:tcPr>
            <w:tcW w:w="992" w:type="dxa"/>
            <w:tcBorders>
              <w:top w:val="single" w:sz="4" w:space="0" w:color="auto"/>
              <w:left w:val="single" w:sz="4" w:space="0" w:color="auto"/>
              <w:bottom w:val="single" w:sz="4" w:space="0" w:color="auto"/>
              <w:right w:val="single" w:sz="4" w:space="0" w:color="auto"/>
            </w:tcBorders>
          </w:tcPr>
          <w:p w14:paraId="198CC2E6" w14:textId="522B8D0A" w:rsidR="0005256E" w:rsidRDefault="0005256E" w:rsidP="0005256E">
            <w:pPr>
              <w:pStyle w:val="TAL"/>
              <w:rPr>
                <w:noProof/>
              </w:rPr>
            </w:pPr>
            <w:r>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BCE9372" w14:textId="77777777" w:rsidR="0005256E" w:rsidRDefault="0005256E" w:rsidP="0005256E">
            <w:pPr>
              <w:pStyle w:val="TAL"/>
              <w:rPr>
                <w:rFonts w:cs="Arial"/>
                <w:szCs w:val="18"/>
                <w:lang w:eastAsia="zh-CN"/>
              </w:rPr>
            </w:pPr>
            <w:r>
              <w:rPr>
                <w:rFonts w:cs="Arial"/>
                <w:szCs w:val="18"/>
                <w:lang w:eastAsia="zh-CN"/>
              </w:rPr>
              <w:t>This IE should be present when the integrity requirements are present in the request.</w:t>
            </w:r>
          </w:p>
          <w:p w14:paraId="6EFB5BF2" w14:textId="77777777" w:rsidR="0005256E" w:rsidRDefault="0005256E" w:rsidP="0005256E">
            <w:pPr>
              <w:pStyle w:val="TAL"/>
              <w:rPr>
                <w:rFonts w:cs="Arial"/>
                <w:szCs w:val="18"/>
                <w:lang w:eastAsia="zh-CN"/>
              </w:rPr>
            </w:pPr>
          </w:p>
          <w:p w14:paraId="3C034388" w14:textId="77777777" w:rsidR="0005256E" w:rsidRDefault="0005256E" w:rsidP="0005256E">
            <w:pPr>
              <w:pStyle w:val="TAL"/>
              <w:rPr>
                <w:rFonts w:cs="Arial"/>
                <w:szCs w:val="18"/>
                <w:lang w:eastAsia="zh-CN"/>
              </w:rPr>
            </w:pPr>
            <w:r>
              <w:rPr>
                <w:rFonts w:cs="Arial"/>
                <w:szCs w:val="18"/>
                <w:lang w:eastAsia="zh-CN"/>
              </w:rPr>
              <w:t>When present, this IE shall indicate the integrity result.</w:t>
            </w:r>
          </w:p>
          <w:p w14:paraId="481DBD88" w14:textId="77777777" w:rsidR="0005256E" w:rsidRDefault="0005256E" w:rsidP="0005256E">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37FCEB4A" w14:textId="77777777" w:rsidR="0005256E" w:rsidRDefault="0005256E" w:rsidP="0005256E">
            <w:pPr>
              <w:pStyle w:val="TAL"/>
              <w:rPr>
                <w:lang w:eastAsia="zh-CN"/>
              </w:rPr>
            </w:pPr>
          </w:p>
        </w:tc>
      </w:tr>
      <w:tr w:rsidR="0005256E"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05256E" w:rsidRDefault="0005256E" w:rsidP="0005256E">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05256E" w:rsidRDefault="0005256E" w:rsidP="0005256E">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140" w:name="_Toc25156599"/>
      <w:bookmarkStart w:id="6141" w:name="_Toc34124904"/>
      <w:bookmarkStart w:id="6142" w:name="_Toc43208039"/>
      <w:bookmarkStart w:id="6143" w:name="_Toc49857506"/>
      <w:bookmarkStart w:id="6144" w:name="_Toc56677351"/>
      <w:bookmarkStart w:id="6145" w:name="_Toc56691874"/>
      <w:bookmarkStart w:id="6146" w:name="_Toc56699138"/>
      <w:bookmarkStart w:id="6147" w:name="_Toc89035411"/>
      <w:bookmarkStart w:id="6148" w:name="_Toc89065209"/>
      <w:bookmarkStart w:id="6149" w:name="_Toc89180508"/>
      <w:bookmarkStart w:id="6150" w:name="_Toc97072201"/>
      <w:bookmarkStart w:id="6151" w:name="_Toc183523713"/>
      <w:r w:rsidRPr="003B2883">
        <w:lastRenderedPageBreak/>
        <w:t>6.4.6.2.4</w:t>
      </w:r>
      <w:r w:rsidRPr="003B2883">
        <w:tab/>
        <w:t>Type: Notified</w:t>
      </w:r>
      <w:r w:rsidRPr="003B2883">
        <w:rPr>
          <w:lang w:eastAsia="zh-CN"/>
        </w:rPr>
        <w:t>PosInfo</w:t>
      </w:r>
      <w:bookmarkEnd w:id="6140"/>
      <w:bookmarkEnd w:id="6141"/>
      <w:bookmarkEnd w:id="6142"/>
      <w:bookmarkEnd w:id="6143"/>
      <w:bookmarkEnd w:id="6144"/>
      <w:bookmarkEnd w:id="6145"/>
      <w:bookmarkEnd w:id="6146"/>
      <w:bookmarkEnd w:id="6147"/>
      <w:bookmarkEnd w:id="6148"/>
      <w:bookmarkEnd w:id="6149"/>
      <w:bookmarkEnd w:id="6150"/>
      <w:bookmarkEnd w:id="6151"/>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lastRenderedPageBreak/>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346E6CA" w14:textId="77777777" w:rsidR="00BE45CB" w:rsidRPr="003B2883" w:rsidRDefault="00BE45CB" w:rsidP="005F771F">
            <w:pPr>
              <w:pStyle w:val="TAL"/>
            </w:pPr>
            <w:r w:rsidRPr="005F771F">
              <w:t>If present, this IE shall contain the current NR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lastRenderedPageBreak/>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152"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153" w:name="_PERM_MCCTEMPBM_CRPT03410406___5"/>
            <w:bookmarkEnd w:id="6152"/>
            <w:bookmarkEnd w:id="6153"/>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5D0D61" w:rsidRPr="003B2883" w14:paraId="7C24E230"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B7EF02E" w14:textId="69028B6C" w:rsidR="005D0D61" w:rsidRDefault="005D0D61" w:rsidP="005D0D61">
            <w:pPr>
              <w:pStyle w:val="TAL"/>
              <w:rPr>
                <w:lang w:eastAsia="zh-CN"/>
              </w:rPr>
            </w:pPr>
            <w:r>
              <w:rPr>
                <w:lang w:val="en-US"/>
              </w:rPr>
              <w:t>haGnssMetrics</w:t>
            </w:r>
          </w:p>
        </w:tc>
        <w:tc>
          <w:tcPr>
            <w:tcW w:w="2238" w:type="dxa"/>
            <w:tcBorders>
              <w:top w:val="single" w:sz="4" w:space="0" w:color="auto"/>
              <w:left w:val="single" w:sz="4" w:space="0" w:color="auto"/>
              <w:bottom w:val="single" w:sz="4" w:space="0" w:color="auto"/>
              <w:right w:val="single" w:sz="4" w:space="0" w:color="auto"/>
            </w:tcBorders>
          </w:tcPr>
          <w:p w14:paraId="6FD0CD5B" w14:textId="21AB9ACF" w:rsidR="005D0D61" w:rsidRPr="00B06F7A" w:rsidRDefault="005D0D61" w:rsidP="005D0D61">
            <w:pPr>
              <w:pStyle w:val="TAL"/>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38630230" w14:textId="4F5EB23E" w:rsidR="005D0D61" w:rsidRDefault="005D0D61" w:rsidP="005D0D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957B517" w14:textId="7EE8D374" w:rsidR="005D0D61" w:rsidRDefault="005D0D61" w:rsidP="005D0D61">
            <w:pPr>
              <w:pStyle w:val="TAL"/>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45050EAA" w14:textId="77777777" w:rsidR="005D0D61" w:rsidRDefault="005D0D61" w:rsidP="005D0D61">
            <w:pPr>
              <w:pStyle w:val="TAL"/>
              <w:rPr>
                <w:noProof/>
              </w:rPr>
            </w:pPr>
            <w:r>
              <w:rPr>
                <w:noProof/>
              </w:rPr>
              <w:t>This IE should be included when received from LMF.</w:t>
            </w:r>
          </w:p>
          <w:p w14:paraId="6E105D9B" w14:textId="77777777" w:rsidR="005D0D61" w:rsidRDefault="005D0D61" w:rsidP="005D0D61">
            <w:pPr>
              <w:pStyle w:val="TAL"/>
              <w:rPr>
                <w:noProof/>
              </w:rPr>
            </w:pPr>
          </w:p>
          <w:p w14:paraId="04E3F8F3" w14:textId="77777777" w:rsidR="005D0D61" w:rsidRDefault="005D0D61" w:rsidP="005D0D61">
            <w:pPr>
              <w:pStyle w:val="TAL"/>
            </w:pPr>
            <w:r>
              <w:rPr>
                <w:noProof/>
              </w:rPr>
              <w:t>When present, this IE shall indicate the high accuracy GNSS metrics for the location estimate</w:t>
            </w:r>
            <w:r>
              <w:t>.</w:t>
            </w:r>
          </w:p>
          <w:p w14:paraId="44CB2266" w14:textId="77777777" w:rsidR="005D0D61" w:rsidRDefault="005D0D61" w:rsidP="005D0D61">
            <w:pPr>
              <w:pStyle w:val="TAL"/>
              <w:rPr>
                <w:lang w:eastAsia="zh-CN"/>
              </w:rPr>
            </w:pPr>
          </w:p>
        </w:tc>
        <w:tc>
          <w:tcPr>
            <w:tcW w:w="1662" w:type="dxa"/>
            <w:tcBorders>
              <w:top w:val="single" w:sz="4" w:space="0" w:color="auto"/>
              <w:left w:val="single" w:sz="4" w:space="0" w:color="auto"/>
              <w:bottom w:val="single" w:sz="4" w:space="0" w:color="auto"/>
              <w:right w:val="single" w:sz="4" w:space="0" w:color="auto"/>
            </w:tcBorders>
          </w:tcPr>
          <w:p w14:paraId="3FF3843D" w14:textId="77777777" w:rsidR="005D0D61" w:rsidRDefault="005D0D61" w:rsidP="005D0D61">
            <w:pPr>
              <w:pStyle w:val="TAL"/>
              <w:rPr>
                <w:lang w:eastAsia="zh-CN"/>
              </w:rPr>
            </w:pPr>
          </w:p>
        </w:tc>
      </w:tr>
      <w:tr w:rsidR="00267FF3" w:rsidRPr="003B2883" w14:paraId="5D29E330"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0F07251" w14:textId="48429F61" w:rsidR="00267FF3" w:rsidRDefault="00267FF3" w:rsidP="00267FF3">
            <w:pPr>
              <w:pStyle w:val="TAL"/>
              <w:rPr>
                <w:lang w:val="en-US"/>
              </w:rPr>
            </w:pPr>
            <w:r>
              <w:rPr>
                <w:lang w:eastAsia="zh-CN"/>
              </w:rPr>
              <w:t>integrityResult</w:t>
            </w:r>
          </w:p>
        </w:tc>
        <w:tc>
          <w:tcPr>
            <w:tcW w:w="2238" w:type="dxa"/>
            <w:tcBorders>
              <w:top w:val="single" w:sz="4" w:space="0" w:color="auto"/>
              <w:left w:val="single" w:sz="4" w:space="0" w:color="auto"/>
              <w:bottom w:val="single" w:sz="4" w:space="0" w:color="auto"/>
              <w:right w:val="single" w:sz="4" w:space="0" w:color="auto"/>
            </w:tcBorders>
          </w:tcPr>
          <w:p w14:paraId="535E866F" w14:textId="3EE91E49" w:rsidR="00267FF3" w:rsidRDefault="00267FF3" w:rsidP="00267FF3">
            <w:pPr>
              <w:pStyle w:val="TAL"/>
              <w:rPr>
                <w:noProof/>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6C5837A6" w14:textId="103BAC64" w:rsidR="00267FF3" w:rsidRDefault="00267FF3" w:rsidP="00267FF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5BC7A8" w14:textId="5C5131F2" w:rsidR="00267FF3" w:rsidRDefault="00267FF3" w:rsidP="00267FF3">
            <w:pPr>
              <w:pStyle w:val="TAL"/>
              <w:rPr>
                <w:noProof/>
              </w:rPr>
            </w:pPr>
            <w:r>
              <w:rPr>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31F604E7" w14:textId="77777777" w:rsidR="00267FF3" w:rsidRDefault="00267FF3" w:rsidP="00267FF3">
            <w:pPr>
              <w:pStyle w:val="TAL"/>
              <w:rPr>
                <w:rFonts w:cs="Arial"/>
                <w:szCs w:val="18"/>
                <w:lang w:eastAsia="zh-CN"/>
              </w:rPr>
            </w:pPr>
            <w:r>
              <w:rPr>
                <w:rFonts w:cs="Arial"/>
                <w:szCs w:val="18"/>
                <w:lang w:eastAsia="zh-CN"/>
              </w:rPr>
              <w:t>This IE should be present when the integrity requirements are present in the request.</w:t>
            </w:r>
          </w:p>
          <w:p w14:paraId="4626F2A6" w14:textId="77777777" w:rsidR="00267FF3" w:rsidRDefault="00267FF3" w:rsidP="00267FF3">
            <w:pPr>
              <w:pStyle w:val="TAL"/>
              <w:rPr>
                <w:rFonts w:cs="Arial"/>
                <w:szCs w:val="18"/>
                <w:lang w:eastAsia="zh-CN"/>
              </w:rPr>
            </w:pPr>
          </w:p>
          <w:p w14:paraId="5F37B740" w14:textId="77777777" w:rsidR="00267FF3" w:rsidRDefault="00267FF3" w:rsidP="00267FF3">
            <w:pPr>
              <w:pStyle w:val="TAL"/>
              <w:rPr>
                <w:rFonts w:cs="Arial"/>
                <w:szCs w:val="18"/>
                <w:lang w:eastAsia="zh-CN"/>
              </w:rPr>
            </w:pPr>
            <w:r>
              <w:rPr>
                <w:rFonts w:cs="Arial"/>
                <w:szCs w:val="18"/>
                <w:lang w:eastAsia="zh-CN"/>
              </w:rPr>
              <w:t>When present, this IE shall indicate the integrity result.</w:t>
            </w:r>
          </w:p>
          <w:p w14:paraId="4F071E52" w14:textId="77777777" w:rsidR="00267FF3" w:rsidRDefault="00267FF3" w:rsidP="00267FF3">
            <w:pPr>
              <w:pStyle w:val="TAL"/>
              <w:rPr>
                <w:noProof/>
              </w:rPr>
            </w:pPr>
          </w:p>
        </w:tc>
        <w:tc>
          <w:tcPr>
            <w:tcW w:w="1662" w:type="dxa"/>
            <w:tcBorders>
              <w:top w:val="single" w:sz="4" w:space="0" w:color="auto"/>
              <w:left w:val="single" w:sz="4" w:space="0" w:color="auto"/>
              <w:bottom w:val="single" w:sz="4" w:space="0" w:color="auto"/>
              <w:right w:val="single" w:sz="4" w:space="0" w:color="auto"/>
            </w:tcBorders>
          </w:tcPr>
          <w:p w14:paraId="5F2302A8" w14:textId="77777777" w:rsidR="00267FF3" w:rsidRDefault="00267FF3" w:rsidP="00267FF3">
            <w:pPr>
              <w:pStyle w:val="TAL"/>
              <w:rPr>
                <w:lang w:eastAsia="zh-CN"/>
              </w:rPr>
            </w:pPr>
          </w:p>
        </w:tc>
      </w:tr>
      <w:tr w:rsidR="00267FF3" w:rsidRPr="003B2883" w14:paraId="447DE411" w14:textId="42664122" w:rsidTr="00254972">
        <w:trPr>
          <w:jc w:val="center"/>
        </w:trPr>
        <w:tc>
          <w:tcPr>
            <w:tcW w:w="11261" w:type="dxa"/>
            <w:gridSpan w:val="6"/>
            <w:tcBorders>
              <w:top w:val="single" w:sz="4" w:space="0" w:color="auto"/>
              <w:left w:val="single" w:sz="4" w:space="0" w:color="auto"/>
              <w:bottom w:val="single" w:sz="4" w:space="0" w:color="auto"/>
              <w:right w:val="single" w:sz="4" w:space="0" w:color="auto"/>
            </w:tcBorders>
          </w:tcPr>
          <w:p w14:paraId="67DD9CAD" w14:textId="4D0A8E68" w:rsidR="00267FF3" w:rsidRPr="003B2883" w:rsidRDefault="00267FF3" w:rsidP="00267FF3">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154" w:name="_Toc25156600"/>
      <w:bookmarkStart w:id="6155" w:name="_Toc34124905"/>
      <w:bookmarkStart w:id="6156" w:name="_Toc43208040"/>
      <w:bookmarkStart w:id="6157" w:name="_Toc49857507"/>
      <w:bookmarkStart w:id="6158" w:name="_Toc56677352"/>
      <w:bookmarkStart w:id="6159" w:name="_Toc56691875"/>
      <w:bookmarkStart w:id="6160" w:name="_Toc56699139"/>
      <w:bookmarkStart w:id="6161" w:name="_Toc89035412"/>
      <w:bookmarkStart w:id="6162" w:name="_Toc89065210"/>
      <w:bookmarkStart w:id="6163" w:name="_Toc89180509"/>
      <w:bookmarkStart w:id="6164" w:name="_Toc97072202"/>
      <w:bookmarkStart w:id="6165" w:name="_Toc183523714"/>
      <w:r w:rsidRPr="003B2883">
        <w:lastRenderedPageBreak/>
        <w:t>6.4.6.2.5</w:t>
      </w:r>
      <w:r w:rsidRPr="003B2883">
        <w:tab/>
        <w:t xml:space="preserve">Type: </w:t>
      </w:r>
      <w:r w:rsidRPr="003B2883">
        <w:rPr>
          <w:lang w:eastAsia="zh-CN"/>
        </w:rPr>
        <w:t>RequestLocInfo</w:t>
      </w:r>
      <w:bookmarkEnd w:id="6154"/>
      <w:bookmarkEnd w:id="6155"/>
      <w:bookmarkEnd w:id="6156"/>
      <w:bookmarkEnd w:id="6157"/>
      <w:bookmarkEnd w:id="6158"/>
      <w:bookmarkEnd w:id="6159"/>
      <w:bookmarkEnd w:id="6160"/>
      <w:bookmarkEnd w:id="6161"/>
      <w:bookmarkEnd w:id="6162"/>
      <w:bookmarkEnd w:id="6163"/>
      <w:bookmarkEnd w:id="6164"/>
      <w:bookmarkEnd w:id="6165"/>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166"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167" w:name="_PERM_MCCTEMPBM_CRPT03410418___2" w:colFirst="4" w:colLast="4"/>
            <w:bookmarkEnd w:id="6166"/>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168" w:name="_PERM_MCCTEMPBM_CRPT03410419___2" w:colFirst="4" w:colLast="4"/>
            <w:bookmarkEnd w:id="6167"/>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169" w:name="_PERM_MCCTEMPBM_CRPT03410420___2" w:colFirst="4" w:colLast="4"/>
            <w:bookmarkEnd w:id="6168"/>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169"/>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6AC52542" w:rsidR="00602AC0" w:rsidRPr="003B2883" w:rsidRDefault="00602AC0" w:rsidP="001D4998">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16BE9739"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170" w:name="_Toc25156601"/>
      <w:bookmarkStart w:id="6171" w:name="_Toc34124906"/>
      <w:bookmarkStart w:id="6172" w:name="_Toc43208041"/>
      <w:bookmarkStart w:id="6173" w:name="_Toc49857508"/>
      <w:bookmarkStart w:id="6174" w:name="_Toc56677353"/>
      <w:bookmarkStart w:id="6175" w:name="_Toc56691876"/>
      <w:bookmarkStart w:id="6176" w:name="_Toc56699140"/>
      <w:bookmarkStart w:id="6177" w:name="_Toc89035413"/>
      <w:bookmarkStart w:id="6178" w:name="_Toc89065211"/>
      <w:bookmarkStart w:id="6179" w:name="_Toc89180510"/>
      <w:bookmarkStart w:id="6180" w:name="_Toc97072203"/>
      <w:bookmarkStart w:id="6181" w:name="_Toc183523715"/>
      <w:r w:rsidRPr="003B2883">
        <w:lastRenderedPageBreak/>
        <w:t>6.4.6.2.6</w:t>
      </w:r>
      <w:r w:rsidRPr="003B2883">
        <w:tab/>
        <w:t xml:space="preserve">Type: </w:t>
      </w:r>
      <w:r w:rsidRPr="003B2883">
        <w:rPr>
          <w:lang w:eastAsia="zh-CN"/>
        </w:rPr>
        <w:t>ProvideLocInfo</w:t>
      </w:r>
      <w:bookmarkEnd w:id="6170"/>
      <w:bookmarkEnd w:id="6171"/>
      <w:bookmarkEnd w:id="6172"/>
      <w:bookmarkEnd w:id="6173"/>
      <w:bookmarkEnd w:id="6174"/>
      <w:bookmarkEnd w:id="6175"/>
      <w:bookmarkEnd w:id="6176"/>
      <w:bookmarkEnd w:id="6177"/>
      <w:bookmarkEnd w:id="6178"/>
      <w:bookmarkEnd w:id="6179"/>
      <w:bookmarkEnd w:id="6180"/>
      <w:bookmarkEnd w:id="6181"/>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182"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183" w:name="_PERM_MCCTEMPBM_CRPT03410423___7"/>
            <w:bookmarkEnd w:id="6182"/>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183"/>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6E848232" w:rsidR="00EE6F73" w:rsidRPr="003B2883" w:rsidRDefault="00EE6F73" w:rsidP="00EE6F73">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184" w:name="_Toc20150410"/>
      <w:bookmarkStart w:id="6185" w:name="_Toc25156602"/>
      <w:bookmarkStart w:id="6186" w:name="_Toc34124907"/>
      <w:bookmarkStart w:id="6187" w:name="_Toc43208042"/>
      <w:bookmarkStart w:id="6188" w:name="_Toc49857509"/>
      <w:bookmarkStart w:id="6189" w:name="_Toc56677354"/>
      <w:bookmarkStart w:id="6190" w:name="_Toc56691877"/>
      <w:bookmarkStart w:id="6191" w:name="_Toc56699141"/>
      <w:bookmarkStart w:id="6192" w:name="_Toc89035414"/>
      <w:bookmarkStart w:id="6193" w:name="_Toc89065212"/>
      <w:bookmarkStart w:id="6194" w:name="_Toc89180511"/>
      <w:bookmarkStart w:id="6195" w:name="_Toc97072204"/>
      <w:bookmarkStart w:id="6196" w:name="_Toc183523716"/>
      <w:r>
        <w:t>6.4.6.2.7</w:t>
      </w:r>
      <w:r>
        <w:tab/>
        <w:t>Type: Cancel</w:t>
      </w:r>
      <w:bookmarkEnd w:id="6184"/>
      <w:r>
        <w:t>PosInfo</w:t>
      </w:r>
      <w:bookmarkEnd w:id="6185"/>
      <w:bookmarkEnd w:id="6186"/>
      <w:bookmarkEnd w:id="6187"/>
      <w:bookmarkEnd w:id="6188"/>
      <w:bookmarkEnd w:id="6189"/>
      <w:bookmarkEnd w:id="6190"/>
      <w:bookmarkEnd w:id="6191"/>
      <w:bookmarkEnd w:id="6192"/>
      <w:bookmarkEnd w:id="6193"/>
      <w:bookmarkEnd w:id="6194"/>
      <w:bookmarkEnd w:id="6195"/>
      <w:bookmarkEnd w:id="6196"/>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7B5E9EEE" w:rsidR="00602AC0"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bl>
    <w:p w14:paraId="535E2C48" w14:textId="77777777" w:rsidR="00602AC0" w:rsidRPr="003B2883" w:rsidRDefault="00602AC0" w:rsidP="00602AC0"/>
    <w:p w14:paraId="5ED5AB28" w14:textId="77777777" w:rsidR="00602AC0" w:rsidRPr="003B2883" w:rsidRDefault="00602AC0" w:rsidP="00602AC0">
      <w:pPr>
        <w:pStyle w:val="Heading4"/>
        <w:rPr>
          <w:lang w:val="en-US"/>
        </w:rPr>
      </w:pPr>
      <w:bookmarkStart w:id="6197" w:name="_Toc25156603"/>
      <w:bookmarkStart w:id="6198" w:name="_Toc34124908"/>
      <w:bookmarkStart w:id="6199" w:name="_Toc43208043"/>
      <w:bookmarkStart w:id="6200" w:name="_Toc49857510"/>
      <w:bookmarkStart w:id="6201" w:name="_Toc56677355"/>
      <w:bookmarkStart w:id="6202" w:name="_Toc56691878"/>
      <w:bookmarkStart w:id="6203" w:name="_Toc56699142"/>
      <w:bookmarkStart w:id="6204" w:name="_Toc89035415"/>
      <w:bookmarkStart w:id="6205" w:name="_Toc89065213"/>
      <w:bookmarkStart w:id="6206" w:name="_Toc89180512"/>
      <w:bookmarkStart w:id="6207" w:name="_Toc97072205"/>
      <w:bookmarkStart w:id="6208" w:name="_Toc183523717"/>
      <w:r w:rsidRPr="003B2883">
        <w:rPr>
          <w:lang w:val="en-US"/>
        </w:rPr>
        <w:lastRenderedPageBreak/>
        <w:t>6.4.6.3</w:t>
      </w:r>
      <w:r w:rsidRPr="003B2883">
        <w:rPr>
          <w:lang w:val="en-US"/>
        </w:rPr>
        <w:tab/>
        <w:t>Simple data types and enumerations</w:t>
      </w:r>
      <w:bookmarkEnd w:id="6197"/>
      <w:bookmarkEnd w:id="6198"/>
      <w:bookmarkEnd w:id="6199"/>
      <w:bookmarkEnd w:id="6200"/>
      <w:bookmarkEnd w:id="6201"/>
      <w:bookmarkEnd w:id="6202"/>
      <w:bookmarkEnd w:id="6203"/>
      <w:bookmarkEnd w:id="6204"/>
      <w:bookmarkEnd w:id="6205"/>
      <w:bookmarkEnd w:id="6206"/>
      <w:bookmarkEnd w:id="6207"/>
      <w:bookmarkEnd w:id="6208"/>
    </w:p>
    <w:p w14:paraId="4614180A" w14:textId="77777777" w:rsidR="00602AC0" w:rsidRPr="003B2883" w:rsidRDefault="00602AC0" w:rsidP="00602AC0">
      <w:pPr>
        <w:pStyle w:val="Heading5"/>
      </w:pPr>
      <w:bookmarkStart w:id="6209" w:name="_Toc25156604"/>
      <w:bookmarkStart w:id="6210" w:name="_Toc34124909"/>
      <w:bookmarkStart w:id="6211" w:name="_Toc43208044"/>
      <w:bookmarkStart w:id="6212" w:name="_Toc49857511"/>
      <w:bookmarkStart w:id="6213" w:name="_Toc56677356"/>
      <w:bookmarkStart w:id="6214" w:name="_Toc56691879"/>
      <w:bookmarkStart w:id="6215" w:name="_Toc56699143"/>
      <w:bookmarkStart w:id="6216" w:name="_Toc89035416"/>
      <w:bookmarkStart w:id="6217" w:name="_Toc89065214"/>
      <w:bookmarkStart w:id="6218" w:name="_Toc89180513"/>
      <w:bookmarkStart w:id="6219" w:name="_Toc97072206"/>
      <w:bookmarkStart w:id="6220" w:name="_Toc183523718"/>
      <w:r w:rsidRPr="003B2883">
        <w:t>6.4.6.3.1</w:t>
      </w:r>
      <w:r w:rsidRPr="003B2883">
        <w:tab/>
        <w:t>Introduction</w:t>
      </w:r>
      <w:bookmarkEnd w:id="6209"/>
      <w:bookmarkEnd w:id="6210"/>
      <w:bookmarkEnd w:id="6211"/>
      <w:bookmarkEnd w:id="6212"/>
      <w:bookmarkEnd w:id="6213"/>
      <w:bookmarkEnd w:id="6214"/>
      <w:bookmarkEnd w:id="6215"/>
      <w:bookmarkEnd w:id="6216"/>
      <w:bookmarkEnd w:id="6217"/>
      <w:bookmarkEnd w:id="6218"/>
      <w:bookmarkEnd w:id="6219"/>
      <w:bookmarkEnd w:id="6220"/>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221" w:name="_Toc25156605"/>
      <w:bookmarkStart w:id="6222" w:name="_Toc34124910"/>
      <w:bookmarkStart w:id="6223" w:name="_Toc43208045"/>
      <w:bookmarkStart w:id="6224" w:name="_Toc49857512"/>
      <w:bookmarkStart w:id="6225" w:name="_Toc56677357"/>
      <w:bookmarkStart w:id="6226" w:name="_Toc56691880"/>
      <w:bookmarkStart w:id="6227" w:name="_Toc56699144"/>
      <w:bookmarkStart w:id="6228" w:name="_Toc89035417"/>
      <w:bookmarkStart w:id="6229" w:name="_Toc89065215"/>
      <w:bookmarkStart w:id="6230" w:name="_Toc89180514"/>
      <w:bookmarkStart w:id="6231" w:name="_Toc97072207"/>
      <w:bookmarkStart w:id="6232" w:name="_Toc183523719"/>
      <w:r w:rsidRPr="003B2883">
        <w:t>6.4.6.3.2</w:t>
      </w:r>
      <w:r w:rsidRPr="003B2883">
        <w:tab/>
        <w:t>Simple data types</w:t>
      </w:r>
      <w:bookmarkEnd w:id="6221"/>
      <w:bookmarkEnd w:id="6222"/>
      <w:bookmarkEnd w:id="6223"/>
      <w:bookmarkEnd w:id="6224"/>
      <w:bookmarkEnd w:id="6225"/>
      <w:bookmarkEnd w:id="6226"/>
      <w:bookmarkEnd w:id="6227"/>
      <w:bookmarkEnd w:id="6228"/>
      <w:bookmarkEnd w:id="6229"/>
      <w:bookmarkEnd w:id="6230"/>
      <w:bookmarkEnd w:id="6231"/>
      <w:bookmarkEnd w:id="6232"/>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233" w:name="_Toc25156606"/>
      <w:bookmarkStart w:id="6234" w:name="_Toc34124911"/>
      <w:bookmarkStart w:id="6235" w:name="_Toc43208046"/>
      <w:bookmarkStart w:id="6236" w:name="_Toc49857513"/>
      <w:bookmarkStart w:id="6237" w:name="_Toc56677358"/>
      <w:bookmarkStart w:id="6238" w:name="_Toc56691881"/>
      <w:bookmarkStart w:id="6239" w:name="_Toc56699145"/>
      <w:bookmarkStart w:id="6240" w:name="_Toc89035418"/>
      <w:bookmarkStart w:id="6241" w:name="_Toc89065216"/>
      <w:bookmarkStart w:id="6242" w:name="_Toc89180515"/>
      <w:bookmarkStart w:id="6243" w:name="_Toc97072208"/>
      <w:bookmarkStart w:id="6244" w:name="_Toc183523720"/>
      <w:r w:rsidRPr="003B2883">
        <w:t>6.4.6.3.3</w:t>
      </w:r>
      <w:r w:rsidRPr="003B2883">
        <w:tab/>
        <w:t>Enumeration: LocationType</w:t>
      </w:r>
      <w:bookmarkEnd w:id="6233"/>
      <w:bookmarkEnd w:id="6234"/>
      <w:bookmarkEnd w:id="6235"/>
      <w:bookmarkEnd w:id="6236"/>
      <w:bookmarkEnd w:id="6237"/>
      <w:bookmarkEnd w:id="6238"/>
      <w:bookmarkEnd w:id="6239"/>
      <w:bookmarkEnd w:id="6240"/>
      <w:bookmarkEnd w:id="6241"/>
      <w:bookmarkEnd w:id="6242"/>
      <w:bookmarkEnd w:id="6243"/>
      <w:bookmarkEnd w:id="6244"/>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245" w:name="_Toc25156607"/>
      <w:bookmarkStart w:id="6246" w:name="_Toc34124912"/>
      <w:bookmarkStart w:id="6247" w:name="_Toc43208047"/>
      <w:bookmarkStart w:id="6248" w:name="_Toc49857514"/>
      <w:bookmarkStart w:id="6249" w:name="_Toc56677359"/>
      <w:bookmarkStart w:id="6250" w:name="_Toc56691882"/>
      <w:bookmarkStart w:id="6251" w:name="_Toc56699146"/>
      <w:bookmarkStart w:id="6252" w:name="_Toc89035419"/>
      <w:bookmarkStart w:id="6253" w:name="_Toc89065217"/>
      <w:bookmarkStart w:id="6254" w:name="_Toc89180516"/>
      <w:bookmarkStart w:id="6255" w:name="_Toc97072209"/>
      <w:bookmarkStart w:id="6256" w:name="_Toc183523721"/>
      <w:r w:rsidRPr="003B2883">
        <w:t>6.4.6.3.4</w:t>
      </w:r>
      <w:r w:rsidRPr="003B2883">
        <w:tab/>
        <w:t>Enumeration: LocationEvent</w:t>
      </w:r>
      <w:bookmarkEnd w:id="6245"/>
      <w:bookmarkEnd w:id="6246"/>
      <w:bookmarkEnd w:id="6247"/>
      <w:bookmarkEnd w:id="6248"/>
      <w:bookmarkEnd w:id="6249"/>
      <w:bookmarkEnd w:id="6250"/>
      <w:bookmarkEnd w:id="6251"/>
      <w:bookmarkEnd w:id="6252"/>
      <w:bookmarkEnd w:id="6253"/>
      <w:bookmarkEnd w:id="6254"/>
      <w:bookmarkEnd w:id="6255"/>
      <w:bookmarkEnd w:id="6256"/>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257" w:name="_Toc43208048"/>
      <w:bookmarkStart w:id="6258" w:name="_Toc49857515"/>
      <w:bookmarkStart w:id="6259" w:name="_Toc56677360"/>
      <w:bookmarkStart w:id="6260" w:name="_Toc56691883"/>
      <w:bookmarkStart w:id="6261" w:name="_Toc56699147"/>
      <w:bookmarkStart w:id="6262" w:name="_Toc89035420"/>
      <w:bookmarkStart w:id="6263" w:name="_Toc89065218"/>
      <w:bookmarkStart w:id="6264" w:name="_Toc89180517"/>
      <w:bookmarkStart w:id="6265" w:name="_Toc97072210"/>
      <w:bookmarkStart w:id="6266" w:name="_Toc183523722"/>
      <w:r>
        <w:t>6.4.6.3.</w:t>
      </w:r>
      <w:r>
        <w:rPr>
          <w:lang w:eastAsia="zh-CN"/>
        </w:rPr>
        <w:t>5</w:t>
      </w:r>
      <w:r>
        <w:tab/>
        <w:t xml:space="preserve">Enumeration: </w:t>
      </w:r>
      <w:r>
        <w:rPr>
          <w:rFonts w:hint="eastAsia"/>
          <w:lang w:eastAsia="zh-CN"/>
        </w:rPr>
        <w:t>LocationPrivacyVerResult</w:t>
      </w:r>
      <w:bookmarkEnd w:id="6257"/>
      <w:bookmarkEnd w:id="6258"/>
      <w:bookmarkEnd w:id="6259"/>
      <w:bookmarkEnd w:id="6260"/>
      <w:bookmarkEnd w:id="6261"/>
      <w:bookmarkEnd w:id="6262"/>
      <w:bookmarkEnd w:id="6263"/>
      <w:bookmarkEnd w:id="6264"/>
      <w:bookmarkEnd w:id="6265"/>
      <w:bookmarkEnd w:id="6266"/>
    </w:p>
    <w:p w14:paraId="7CB18BBD" w14:textId="77777777"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by UE.</w:t>
      </w:r>
    </w:p>
    <w:p w14:paraId="424AC8B9" w14:textId="77777777" w:rsidR="00784D65" w:rsidRDefault="00784D65" w:rsidP="00784D65">
      <w:pPr>
        <w:pStyle w:val="TH"/>
        <w:rPr>
          <w:lang w:eastAsia="zh-CN"/>
        </w:rPr>
      </w:pPr>
      <w:r>
        <w:lastRenderedPageBreak/>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bl>
    <w:p w14:paraId="4B9B3029" w14:textId="77777777" w:rsidR="00784D65" w:rsidRPr="003B2883" w:rsidRDefault="00784D65" w:rsidP="00602AC0">
      <w:pPr>
        <w:rPr>
          <w:lang w:val="en-US"/>
        </w:rPr>
      </w:pPr>
    </w:p>
    <w:p w14:paraId="1B93740E" w14:textId="77777777" w:rsidR="00602AC0" w:rsidRPr="003B2883" w:rsidRDefault="00602AC0" w:rsidP="00602AC0">
      <w:pPr>
        <w:pStyle w:val="Heading3"/>
      </w:pPr>
      <w:bookmarkStart w:id="6267" w:name="_Toc25156608"/>
      <w:bookmarkStart w:id="6268" w:name="_Toc34124913"/>
      <w:bookmarkStart w:id="6269" w:name="_Toc43208049"/>
      <w:bookmarkStart w:id="6270" w:name="_Toc49857516"/>
      <w:bookmarkStart w:id="6271" w:name="_Toc56677361"/>
      <w:bookmarkStart w:id="6272" w:name="_Toc56691884"/>
      <w:bookmarkStart w:id="6273" w:name="_Toc56699148"/>
      <w:bookmarkStart w:id="6274" w:name="_Toc89035421"/>
      <w:bookmarkStart w:id="6275" w:name="_Toc89065219"/>
      <w:bookmarkStart w:id="6276" w:name="_Toc89180518"/>
      <w:bookmarkStart w:id="6277" w:name="_Toc97072211"/>
      <w:bookmarkStart w:id="6278" w:name="_Toc183523723"/>
      <w:r w:rsidRPr="003B2883">
        <w:t>6.4.7</w:t>
      </w:r>
      <w:r w:rsidRPr="003B2883">
        <w:tab/>
        <w:t>Error Handling</w:t>
      </w:r>
      <w:bookmarkEnd w:id="6267"/>
      <w:bookmarkEnd w:id="6268"/>
      <w:bookmarkEnd w:id="6269"/>
      <w:bookmarkEnd w:id="6270"/>
      <w:bookmarkEnd w:id="6271"/>
      <w:bookmarkEnd w:id="6272"/>
      <w:bookmarkEnd w:id="6273"/>
      <w:bookmarkEnd w:id="6274"/>
      <w:bookmarkEnd w:id="6275"/>
      <w:bookmarkEnd w:id="6276"/>
      <w:bookmarkEnd w:id="6277"/>
      <w:bookmarkEnd w:id="6278"/>
    </w:p>
    <w:p w14:paraId="02D80ACA" w14:textId="77777777" w:rsidR="00602AC0" w:rsidRPr="003B2883" w:rsidRDefault="00602AC0" w:rsidP="00602AC0">
      <w:pPr>
        <w:pStyle w:val="Heading4"/>
      </w:pPr>
      <w:bookmarkStart w:id="6279" w:name="_Toc25156609"/>
      <w:bookmarkStart w:id="6280" w:name="_Toc34124914"/>
      <w:bookmarkStart w:id="6281" w:name="_Toc43208050"/>
      <w:bookmarkStart w:id="6282" w:name="_Toc49857517"/>
      <w:bookmarkStart w:id="6283" w:name="_Toc56677362"/>
      <w:bookmarkStart w:id="6284" w:name="_Toc56691885"/>
      <w:bookmarkStart w:id="6285" w:name="_Toc56699149"/>
      <w:bookmarkStart w:id="6286" w:name="_Toc89035422"/>
      <w:bookmarkStart w:id="6287" w:name="_Toc89065220"/>
      <w:bookmarkStart w:id="6288" w:name="_Toc89180519"/>
      <w:bookmarkStart w:id="6289" w:name="_Toc97072212"/>
      <w:bookmarkStart w:id="6290" w:name="_Toc183523724"/>
      <w:r w:rsidRPr="003B2883">
        <w:t>6.4.7.1</w:t>
      </w:r>
      <w:r w:rsidRPr="003B2883">
        <w:tab/>
        <w:t>General</w:t>
      </w:r>
      <w:bookmarkEnd w:id="6279"/>
      <w:bookmarkEnd w:id="6280"/>
      <w:bookmarkEnd w:id="6281"/>
      <w:bookmarkEnd w:id="6282"/>
      <w:bookmarkEnd w:id="6283"/>
      <w:bookmarkEnd w:id="6284"/>
      <w:bookmarkEnd w:id="6285"/>
      <w:bookmarkEnd w:id="6286"/>
      <w:bookmarkEnd w:id="6287"/>
      <w:bookmarkEnd w:id="6288"/>
      <w:bookmarkEnd w:id="6289"/>
      <w:bookmarkEnd w:id="6290"/>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6291" w:name="_Toc25156610"/>
      <w:bookmarkStart w:id="6292" w:name="_Toc34124915"/>
      <w:bookmarkStart w:id="6293" w:name="_Toc43208051"/>
      <w:bookmarkStart w:id="6294" w:name="_Toc49857518"/>
      <w:bookmarkStart w:id="6295" w:name="_Toc56677363"/>
      <w:bookmarkStart w:id="6296" w:name="_Toc56691886"/>
      <w:bookmarkStart w:id="6297" w:name="_Toc56699150"/>
      <w:bookmarkStart w:id="6298" w:name="_Toc89035423"/>
      <w:bookmarkStart w:id="6299" w:name="_Toc89065221"/>
      <w:bookmarkStart w:id="6300" w:name="_Toc89180520"/>
      <w:bookmarkStart w:id="6301" w:name="_Toc97072213"/>
      <w:bookmarkStart w:id="6302" w:name="_Toc183523725"/>
      <w:r w:rsidRPr="003B2883">
        <w:t>6.4.7.2</w:t>
      </w:r>
      <w:r w:rsidRPr="003B2883">
        <w:tab/>
        <w:t>Protocol Errors</w:t>
      </w:r>
      <w:bookmarkEnd w:id="6291"/>
      <w:bookmarkEnd w:id="6292"/>
      <w:bookmarkEnd w:id="6293"/>
      <w:bookmarkEnd w:id="6294"/>
      <w:bookmarkEnd w:id="6295"/>
      <w:bookmarkEnd w:id="6296"/>
      <w:bookmarkEnd w:id="6297"/>
      <w:bookmarkEnd w:id="6298"/>
      <w:bookmarkEnd w:id="6299"/>
      <w:bookmarkEnd w:id="6300"/>
      <w:bookmarkEnd w:id="6301"/>
      <w:bookmarkEnd w:id="6302"/>
    </w:p>
    <w:p w14:paraId="215B2C63" w14:textId="1695012B" w:rsidR="00602AC0" w:rsidRPr="003B2883" w:rsidRDefault="00602AC0" w:rsidP="00602AC0">
      <w:r w:rsidRPr="003B2883">
        <w:t xml:space="preserve">Protocol Error Handling shall be supported as specified in </w:t>
      </w:r>
      <w:r w:rsidR="00B95277">
        <w:t>clause </w:t>
      </w:r>
      <w:r w:rsidR="00B95277" w:rsidRPr="003B2883">
        <w:t>5</w:t>
      </w:r>
      <w:r w:rsidRPr="003B2883">
        <w:t>.2.7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6303" w:name="_Toc25156611"/>
      <w:bookmarkStart w:id="6304" w:name="_Toc34124916"/>
      <w:bookmarkStart w:id="6305" w:name="_Toc43208052"/>
      <w:bookmarkStart w:id="6306" w:name="_Toc49857519"/>
      <w:bookmarkStart w:id="6307" w:name="_Toc56677364"/>
      <w:bookmarkStart w:id="6308" w:name="_Toc56691887"/>
      <w:bookmarkStart w:id="6309" w:name="_Toc56699151"/>
      <w:bookmarkStart w:id="6310" w:name="_Toc89035424"/>
      <w:bookmarkStart w:id="6311" w:name="_Toc89065222"/>
      <w:bookmarkStart w:id="6312" w:name="_Toc89180521"/>
      <w:bookmarkStart w:id="6313" w:name="_Toc97072214"/>
      <w:bookmarkStart w:id="6314" w:name="_Toc183523726"/>
      <w:r w:rsidRPr="003B2883">
        <w:t>6.4.7.3</w:t>
      </w:r>
      <w:r w:rsidRPr="003B2883">
        <w:tab/>
        <w:t>Application Errors</w:t>
      </w:r>
      <w:bookmarkEnd w:id="6303"/>
      <w:bookmarkEnd w:id="6304"/>
      <w:bookmarkEnd w:id="6305"/>
      <w:bookmarkEnd w:id="6306"/>
      <w:bookmarkEnd w:id="6307"/>
      <w:bookmarkEnd w:id="6308"/>
      <w:bookmarkEnd w:id="6309"/>
      <w:bookmarkEnd w:id="6310"/>
      <w:bookmarkEnd w:id="6311"/>
      <w:bookmarkEnd w:id="6312"/>
      <w:bookmarkEnd w:id="6313"/>
      <w:bookmarkEnd w:id="6314"/>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602AC0"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602AC0" w:rsidRPr="003B2883" w:rsidRDefault="00602AC0" w:rsidP="008B2FDB">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602AC0" w:rsidRPr="003B2883" w:rsidRDefault="00602AC0" w:rsidP="001D4998">
            <w:pPr>
              <w:pStyle w:val="TAL"/>
            </w:pPr>
            <w:r w:rsidRPr="003B2883">
              <w:t>The requested UE Context does not exist in the AMF.</w:t>
            </w:r>
          </w:p>
        </w:tc>
      </w:tr>
      <w:tr w:rsidR="00602AC0"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602AC0" w:rsidRPr="003B2883" w:rsidRDefault="00602AC0" w:rsidP="008B2FDB">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602AC0" w:rsidRPr="003B2883" w:rsidRDefault="00602AC0" w:rsidP="001D4998">
            <w:pPr>
              <w:pStyle w:val="TAL"/>
            </w:pPr>
            <w:r w:rsidRPr="003B2883">
              <w:t>The positioning procedure failed.</w:t>
            </w:r>
          </w:p>
        </w:tc>
      </w:tr>
      <w:tr w:rsidR="00602AC0"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602AC0" w:rsidRPr="003B2883" w:rsidRDefault="00602AC0" w:rsidP="008B2FDB">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602AC0" w:rsidRPr="003B2883" w:rsidRDefault="00602AC0" w:rsidP="001D4998">
            <w:pPr>
              <w:pStyle w:val="TAL"/>
            </w:pPr>
            <w:r w:rsidRPr="003B2883">
              <w:t>The user could not be reached in order to perform positioning procedure.</w:t>
            </w:r>
          </w:p>
        </w:tc>
      </w:tr>
      <w:tr w:rsidR="00602AC0"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602AC0" w:rsidRPr="003B2883" w:rsidRDefault="00602AC0" w:rsidP="008B2FDB">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602AC0" w:rsidRPr="003B2883" w:rsidRDefault="00602AC0" w:rsidP="001D4998">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315" w:name="_Toc25156612"/>
      <w:bookmarkStart w:id="6316" w:name="_Toc34124917"/>
      <w:bookmarkStart w:id="6317" w:name="_Toc43208053"/>
      <w:bookmarkStart w:id="6318" w:name="_Toc49857520"/>
      <w:bookmarkStart w:id="6319" w:name="_Toc56677365"/>
      <w:bookmarkStart w:id="6320" w:name="_Toc56691888"/>
      <w:bookmarkStart w:id="6321" w:name="_Toc56699152"/>
      <w:bookmarkStart w:id="6322" w:name="_Toc89035425"/>
      <w:bookmarkStart w:id="6323" w:name="_Toc89065223"/>
      <w:bookmarkStart w:id="6324" w:name="_Toc89180522"/>
      <w:bookmarkStart w:id="6325" w:name="_Toc97072215"/>
      <w:bookmarkStart w:id="6326" w:name="_Toc183523727"/>
      <w:r w:rsidRPr="003B2883">
        <w:t>6.4.8</w:t>
      </w:r>
      <w:r w:rsidRPr="003B2883">
        <w:tab/>
        <w:t>Feature Negotiation</w:t>
      </w:r>
      <w:bookmarkEnd w:id="6315"/>
      <w:bookmarkEnd w:id="6316"/>
      <w:bookmarkEnd w:id="6317"/>
      <w:bookmarkEnd w:id="6318"/>
      <w:bookmarkEnd w:id="6319"/>
      <w:bookmarkEnd w:id="6320"/>
      <w:bookmarkEnd w:id="6321"/>
      <w:bookmarkEnd w:id="6322"/>
      <w:bookmarkEnd w:id="6323"/>
      <w:bookmarkEnd w:id="6324"/>
      <w:bookmarkEnd w:id="6325"/>
      <w:bookmarkEnd w:id="6326"/>
    </w:p>
    <w:p w14:paraId="5E9AB7B5" w14:textId="219A10BE"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70867B09" w14:textId="77777777"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722AF1C4" w14:textId="3FD5B9BB"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sidR="00B95277">
        <w:rPr>
          <w:lang w:val="en-US"/>
        </w:rPr>
        <w:t>clause </w:t>
      </w:r>
      <w:r w:rsidR="00B95277" w:rsidRPr="003B2883">
        <w:rPr>
          <w:lang w:val="en-US"/>
        </w:rPr>
        <w:t>5</w:t>
      </w:r>
      <w:r w:rsidRPr="003B2883">
        <w:rPr>
          <w:lang w:val="en-US"/>
        </w:rPr>
        <w:t>.5.2.2;</w:t>
      </w:r>
    </w:p>
    <w:p w14:paraId="7489E2D0" w14:textId="6C713D93" w:rsidR="00602AC0" w:rsidRDefault="00602AC0" w:rsidP="00602AC0">
      <w:pPr>
        <w:pStyle w:val="B1"/>
        <w:rPr>
          <w:lang w:val="en-US"/>
        </w:rPr>
      </w:pPr>
      <w:r w:rsidRPr="003B2883">
        <w:rPr>
          <w:lang w:val="en-US"/>
        </w:rPr>
        <w:t>-</w:t>
      </w:r>
      <w:r w:rsidRPr="003B2883">
        <w:rPr>
          <w:lang w:val="en-US"/>
        </w:rPr>
        <w:tab/>
        <w:t xml:space="preserve">ProvideLocationInfo, as specified in </w:t>
      </w:r>
      <w:r w:rsidR="00B95277">
        <w:rPr>
          <w:lang w:val="en-US"/>
        </w:rPr>
        <w:t>clause </w:t>
      </w:r>
      <w:r w:rsidR="00B95277" w:rsidRPr="003B2883">
        <w:rPr>
          <w:lang w:val="en-US"/>
        </w:rPr>
        <w:t>5</w:t>
      </w:r>
      <w:r w:rsidRPr="003B2883">
        <w:rPr>
          <w:lang w:val="en-US"/>
        </w:rPr>
        <w:t>.5.2.</w:t>
      </w:r>
      <w:r>
        <w:rPr>
          <w:lang w:val="en-US"/>
        </w:rPr>
        <w:t>4</w:t>
      </w:r>
      <w:r w:rsidRPr="003B2883">
        <w:rPr>
          <w:lang w:val="en-US"/>
        </w:rPr>
        <w:t>;</w:t>
      </w:r>
    </w:p>
    <w:p w14:paraId="68CF3414" w14:textId="51689D3C" w:rsidR="00602AC0" w:rsidRPr="003B2883" w:rsidRDefault="00602AC0" w:rsidP="00602AC0">
      <w:pPr>
        <w:pStyle w:val="B1"/>
        <w:rPr>
          <w:lang w:val="en-US"/>
        </w:rPr>
      </w:pPr>
      <w:r>
        <w:rPr>
          <w:lang w:val="en-US"/>
        </w:rPr>
        <w:t>-</w:t>
      </w:r>
      <w:r>
        <w:rPr>
          <w:lang w:val="en-US"/>
        </w:rPr>
        <w:tab/>
        <w:t xml:space="preserve">CancelLocation, as specified in </w:t>
      </w:r>
      <w:r w:rsidR="00B95277">
        <w:rPr>
          <w:lang w:val="en-US"/>
        </w:rPr>
        <w:t>clause 5</w:t>
      </w:r>
      <w:r>
        <w:rPr>
          <w:lang w:val="en-US"/>
        </w:rPr>
        <w:t>.5.2.5</w:t>
      </w:r>
    </w:p>
    <w:p w14:paraId="700DE078" w14:textId="2A92B237" w:rsidR="00602AC0" w:rsidRPr="003B2883"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5F694970" w14:textId="76D79217" w:rsidR="00602AC0" w:rsidRPr="003B2883" w:rsidRDefault="00602AC0" w:rsidP="00602AC0">
      <w:pPr>
        <w:rPr>
          <w:lang w:val="en-US"/>
        </w:rPr>
      </w:pPr>
      <w:r w:rsidRPr="003B2883">
        <w:rPr>
          <w:lang w:val="en-US"/>
        </w:rPr>
        <w:lastRenderedPageBreak/>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17C9DB3A" w:rsidR="00602AC0" w:rsidRPr="003B2883" w:rsidRDefault="00602AC0" w:rsidP="00602AC0">
      <w:pPr>
        <w:pStyle w:val="TH"/>
      </w:pPr>
      <w:r w:rsidRPr="003B2883">
        <w:t>Table 6.</w:t>
      </w:r>
      <w:r w:rsidR="003116E3">
        <w:t>4</w:t>
      </w:r>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2A9D5234" w:rsidR="00757A95" w:rsidRDefault="00757A95" w:rsidP="00757A95">
            <w:pPr>
              <w:pStyle w:val="TAL"/>
              <w:rPr>
                <w:lang w:val="en-US"/>
              </w:rPr>
            </w:pPr>
            <w:r>
              <w:rPr>
                <w:lang w:eastAsia="zh-CN"/>
              </w:rPr>
              <w:t xml:space="preserve">This feature bit indicates whether the AMF support that </w:t>
            </w:r>
            <w:r>
              <w:t>more than one Location QoSes during consuming location service are required.</w:t>
            </w:r>
          </w:p>
        </w:tc>
      </w:tr>
      <w:tr w:rsidR="00B41977" w:rsidRPr="003B2883" w14:paraId="0406CBFB" w14:textId="77777777" w:rsidTr="001D4998">
        <w:trPr>
          <w:cantSplit/>
          <w:jc w:val="center"/>
        </w:trPr>
        <w:tc>
          <w:tcPr>
            <w:tcW w:w="993" w:type="dxa"/>
          </w:tcPr>
          <w:p w14:paraId="6ED4AB72" w14:textId="04D6AA3D" w:rsidR="00B41977" w:rsidRDefault="00B41977" w:rsidP="00B41977">
            <w:pPr>
              <w:pStyle w:val="TAC"/>
              <w:rPr>
                <w:lang w:eastAsia="zh-CN"/>
              </w:rPr>
            </w:pPr>
            <w:r>
              <w:rPr>
                <w:lang w:eastAsia="zh-CN"/>
              </w:rPr>
              <w:t>4</w:t>
            </w:r>
          </w:p>
        </w:tc>
        <w:tc>
          <w:tcPr>
            <w:tcW w:w="1063" w:type="dxa"/>
          </w:tcPr>
          <w:p w14:paraId="6FC2149F" w14:textId="4D748A32" w:rsidR="00B41977" w:rsidRDefault="00B41977" w:rsidP="00B41977">
            <w:pPr>
              <w:pStyle w:val="TAL"/>
              <w:rPr>
                <w:lang w:eastAsia="zh-CN"/>
              </w:rPr>
            </w:pPr>
            <w:r>
              <w:t>POSGPSI</w:t>
            </w:r>
          </w:p>
        </w:tc>
        <w:tc>
          <w:tcPr>
            <w:tcW w:w="639" w:type="dxa"/>
          </w:tcPr>
          <w:p w14:paraId="039DFA4C" w14:textId="0AE6797B" w:rsidR="00B41977" w:rsidRDefault="00B41977" w:rsidP="00B41977">
            <w:pPr>
              <w:pStyle w:val="TAC"/>
              <w:rPr>
                <w:lang w:eastAsia="zh-CN"/>
              </w:rPr>
            </w:pPr>
            <w:r>
              <w:t>M</w:t>
            </w:r>
          </w:p>
        </w:tc>
        <w:tc>
          <w:tcPr>
            <w:tcW w:w="6520" w:type="dxa"/>
          </w:tcPr>
          <w:p w14:paraId="46CF2AF1" w14:textId="77777777" w:rsidR="00B41977" w:rsidRDefault="00B41977" w:rsidP="00B41977">
            <w:pPr>
              <w:pStyle w:val="TAL"/>
              <w:rPr>
                <w:lang w:val="en-US"/>
              </w:rPr>
            </w:pPr>
            <w:r>
              <w:rPr>
                <w:lang w:val="en-US"/>
              </w:rPr>
              <w:t>Provided Positioning Information for GPSI</w:t>
            </w:r>
          </w:p>
          <w:p w14:paraId="14AF2F6D" w14:textId="77777777" w:rsidR="00B41977" w:rsidRDefault="00B41977" w:rsidP="00B41977">
            <w:pPr>
              <w:pStyle w:val="TAL"/>
              <w:rPr>
                <w:lang w:val="en-US"/>
              </w:rPr>
            </w:pPr>
          </w:p>
          <w:p w14:paraId="1FBB3434" w14:textId="77777777" w:rsidR="00B41977" w:rsidRDefault="00B41977" w:rsidP="00B41977">
            <w:pPr>
              <w:pStyle w:val="TAL"/>
              <w:rPr>
                <w:lang w:val="en-US"/>
              </w:rPr>
            </w:pPr>
            <w:r>
              <w:rPr>
                <w:lang w:val="en-US"/>
              </w:rPr>
              <w:t>An AMF supporting this feature shall allow the NF Service Consumer (e.g. GMLC) to retrieve the UE positioning information using the GPSI of the UE.</w:t>
            </w:r>
          </w:p>
          <w:p w14:paraId="5E97E3B0" w14:textId="77777777" w:rsidR="00B41977" w:rsidRDefault="00B41977" w:rsidP="00B41977">
            <w:pPr>
              <w:pStyle w:val="TAL"/>
              <w:tabs>
                <w:tab w:val="left" w:pos="4237"/>
              </w:tabs>
              <w:rPr>
                <w:lang w:eastAsia="zh-CN"/>
              </w:rPr>
            </w:pPr>
          </w:p>
        </w:tc>
      </w:tr>
      <w:tr w:rsidR="00757A95" w:rsidRPr="003B2883" w14:paraId="661005FC" w14:textId="77777777" w:rsidTr="001D4998">
        <w:trPr>
          <w:cantSplit/>
          <w:jc w:val="center"/>
        </w:trPr>
        <w:tc>
          <w:tcPr>
            <w:tcW w:w="9215" w:type="dxa"/>
            <w:gridSpan w:val="4"/>
          </w:tcPr>
          <w:p w14:paraId="60E8BF0E" w14:textId="77777777" w:rsidR="00757A95" w:rsidRPr="003B2883" w:rsidRDefault="00757A95" w:rsidP="00757A95">
            <w:pPr>
              <w:pStyle w:val="TAL"/>
              <w:rPr>
                <w:bCs/>
              </w:rPr>
            </w:pPr>
            <w:r w:rsidRPr="003B2883">
              <w:t>Feature number: The order number of the feature within the s</w:t>
            </w:r>
            <w:r w:rsidRPr="003B2883">
              <w:rPr>
                <w:bCs/>
              </w:rPr>
              <w:t>upportedFeatures attribute (starting with 1).</w:t>
            </w:r>
          </w:p>
          <w:p w14:paraId="5BF6753E" w14:textId="77777777" w:rsidR="00757A95" w:rsidRPr="003B2883" w:rsidRDefault="00757A95" w:rsidP="00757A95">
            <w:pPr>
              <w:pStyle w:val="TAL"/>
              <w:rPr>
                <w:bCs/>
              </w:rPr>
            </w:pPr>
            <w:r w:rsidRPr="003B2883">
              <w:rPr>
                <w:bCs/>
              </w:rPr>
              <w:t>Feature: A short name that can be used to refer to the bit and to the feature.</w:t>
            </w:r>
          </w:p>
          <w:p w14:paraId="18FCC0B7" w14:textId="77777777" w:rsidR="00757A95" w:rsidRPr="003B2883" w:rsidRDefault="00757A95" w:rsidP="00757A95">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757A95" w:rsidRPr="003B2883" w:rsidRDefault="00757A95" w:rsidP="00757A95">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327" w:name="_Toc25156613"/>
      <w:bookmarkStart w:id="6328" w:name="_Toc34124918"/>
      <w:bookmarkStart w:id="6329" w:name="_Toc43208054"/>
      <w:bookmarkStart w:id="6330" w:name="_Toc49857521"/>
      <w:bookmarkStart w:id="6331" w:name="_Toc56677366"/>
      <w:bookmarkStart w:id="6332" w:name="_Toc56691889"/>
      <w:bookmarkStart w:id="6333" w:name="_Toc56699153"/>
      <w:bookmarkStart w:id="6334" w:name="_Toc89035426"/>
      <w:bookmarkStart w:id="6335" w:name="_Toc89065224"/>
      <w:bookmarkStart w:id="6336" w:name="_Toc89180523"/>
      <w:bookmarkStart w:id="6337" w:name="_Toc97072216"/>
      <w:bookmarkStart w:id="6338" w:name="_Toc183523728"/>
      <w:r w:rsidRPr="003B2883">
        <w:rPr>
          <w:lang w:val="en-US"/>
        </w:rPr>
        <w:t>6.4.9</w:t>
      </w:r>
      <w:r w:rsidRPr="003B2883">
        <w:rPr>
          <w:lang w:val="en-US"/>
        </w:rPr>
        <w:tab/>
        <w:t>Security</w:t>
      </w:r>
      <w:bookmarkEnd w:id="6327"/>
      <w:bookmarkEnd w:id="6328"/>
      <w:bookmarkEnd w:id="6329"/>
      <w:bookmarkEnd w:id="6330"/>
      <w:bookmarkEnd w:id="6331"/>
      <w:bookmarkEnd w:id="6332"/>
      <w:bookmarkEnd w:id="6333"/>
      <w:bookmarkEnd w:id="6334"/>
      <w:bookmarkEnd w:id="6335"/>
      <w:bookmarkEnd w:id="6336"/>
      <w:bookmarkEnd w:id="6337"/>
      <w:bookmarkEnd w:id="6338"/>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20CA98D5"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339" w:name="_Toc56677367"/>
      <w:bookmarkStart w:id="6340" w:name="_Toc56691890"/>
      <w:bookmarkStart w:id="6341" w:name="_Toc56699154"/>
      <w:bookmarkStart w:id="6342" w:name="_Toc89035427"/>
      <w:bookmarkStart w:id="6343" w:name="_Toc89065225"/>
      <w:bookmarkStart w:id="6344" w:name="_Toc89180524"/>
      <w:bookmarkStart w:id="6345" w:name="_Toc97072217"/>
      <w:bookmarkStart w:id="6346" w:name="_Toc183523729"/>
      <w:r w:rsidRPr="003B2883">
        <w:t>6.</w:t>
      </w:r>
      <w:r>
        <w:t>4</w:t>
      </w:r>
      <w:r w:rsidRPr="003B2883">
        <w:t>.</w:t>
      </w:r>
      <w:r>
        <w:t>10</w:t>
      </w:r>
      <w:r w:rsidRPr="003B2883">
        <w:tab/>
      </w:r>
      <w:r>
        <w:t>HTTP redirection</w:t>
      </w:r>
      <w:bookmarkEnd w:id="6339"/>
      <w:bookmarkEnd w:id="6340"/>
      <w:bookmarkEnd w:id="6341"/>
      <w:bookmarkEnd w:id="6342"/>
      <w:bookmarkEnd w:id="6343"/>
      <w:bookmarkEnd w:id="6344"/>
      <w:bookmarkEnd w:id="6345"/>
      <w:bookmarkEnd w:id="6346"/>
    </w:p>
    <w:p w14:paraId="7BA84C38" w14:textId="7797A86B"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.4.8.</w:t>
      </w:r>
    </w:p>
    <w:p w14:paraId="02810199" w14:textId="32FC5932" w:rsidR="0009536C" w:rsidRDefault="0009536C" w:rsidP="0009536C">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2A270ACC" w14:textId="7C5C1464" w:rsidR="0009536C"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6347" w:name="_Toc81298220"/>
      <w:bookmarkStart w:id="6348" w:name="_Toc89035428"/>
      <w:bookmarkStart w:id="6349" w:name="_Toc89065226"/>
      <w:bookmarkStart w:id="6350" w:name="_Toc89180525"/>
      <w:bookmarkStart w:id="6351" w:name="_Toc97072218"/>
      <w:bookmarkStart w:id="6352" w:name="_Toc183523730"/>
      <w:r w:rsidRPr="003B2883">
        <w:lastRenderedPageBreak/>
        <w:t>6.</w:t>
      </w:r>
      <w:r w:rsidR="007C1C7A">
        <w:t>5</w:t>
      </w:r>
      <w:r w:rsidRPr="003B2883">
        <w:tab/>
        <w:t>Namf_</w:t>
      </w:r>
      <w:r>
        <w:t>MBSBroadcast</w:t>
      </w:r>
      <w:r w:rsidRPr="003B2883">
        <w:t xml:space="preserve"> Service API</w:t>
      </w:r>
      <w:bookmarkEnd w:id="6347"/>
      <w:bookmarkEnd w:id="6348"/>
      <w:bookmarkEnd w:id="6349"/>
      <w:bookmarkEnd w:id="6350"/>
      <w:bookmarkEnd w:id="6351"/>
      <w:bookmarkEnd w:id="6352"/>
    </w:p>
    <w:p w14:paraId="4A162D01" w14:textId="16919869" w:rsidR="004C698F" w:rsidRPr="003B2883" w:rsidRDefault="004C698F" w:rsidP="004C698F">
      <w:pPr>
        <w:pStyle w:val="Heading3"/>
      </w:pPr>
      <w:bookmarkStart w:id="6353" w:name="_Toc81298221"/>
      <w:bookmarkStart w:id="6354" w:name="_Toc89035429"/>
      <w:bookmarkStart w:id="6355" w:name="_Toc89065227"/>
      <w:bookmarkStart w:id="6356" w:name="_Toc89180526"/>
      <w:bookmarkStart w:id="6357" w:name="_Toc97072219"/>
      <w:bookmarkStart w:id="6358" w:name="_Toc183523731"/>
      <w:r>
        <w:t>6.</w:t>
      </w:r>
      <w:r w:rsidR="007C1C7A">
        <w:t>5</w:t>
      </w:r>
      <w:r w:rsidRPr="003B2883">
        <w:t>.1</w:t>
      </w:r>
      <w:r w:rsidRPr="003B2883">
        <w:tab/>
        <w:t>API URI</w:t>
      </w:r>
      <w:bookmarkEnd w:id="6353"/>
      <w:bookmarkEnd w:id="6354"/>
      <w:bookmarkEnd w:id="6355"/>
      <w:bookmarkEnd w:id="6356"/>
      <w:bookmarkEnd w:id="6357"/>
      <w:bookmarkEnd w:id="6358"/>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359" w:name="_Toc81298222"/>
      <w:bookmarkStart w:id="6360" w:name="_Toc89035430"/>
      <w:bookmarkStart w:id="6361" w:name="_Toc89065228"/>
      <w:bookmarkStart w:id="6362" w:name="_Toc89180527"/>
      <w:bookmarkStart w:id="6363" w:name="_Toc97072220"/>
      <w:bookmarkStart w:id="6364" w:name="_Toc183523732"/>
      <w:r>
        <w:t>6.</w:t>
      </w:r>
      <w:r w:rsidR="007C1C7A">
        <w:t>5</w:t>
      </w:r>
      <w:r w:rsidRPr="003B2883">
        <w:t>.2</w:t>
      </w:r>
      <w:r w:rsidRPr="003B2883">
        <w:tab/>
        <w:t>Usage of HTTP</w:t>
      </w:r>
      <w:bookmarkEnd w:id="6359"/>
      <w:bookmarkEnd w:id="6360"/>
      <w:bookmarkEnd w:id="6361"/>
      <w:bookmarkEnd w:id="6362"/>
      <w:bookmarkEnd w:id="6363"/>
      <w:bookmarkEnd w:id="6364"/>
    </w:p>
    <w:p w14:paraId="43D4BEE1" w14:textId="1973EBB9" w:rsidR="004C698F" w:rsidRPr="003B2883" w:rsidRDefault="004C698F" w:rsidP="004C698F">
      <w:pPr>
        <w:pStyle w:val="Heading4"/>
      </w:pPr>
      <w:bookmarkStart w:id="6365" w:name="_Toc81298223"/>
      <w:bookmarkStart w:id="6366" w:name="_Toc89035431"/>
      <w:bookmarkStart w:id="6367" w:name="_Toc89065229"/>
      <w:bookmarkStart w:id="6368" w:name="_Toc89180528"/>
      <w:bookmarkStart w:id="6369" w:name="_Toc97072221"/>
      <w:bookmarkStart w:id="6370" w:name="_Toc183523733"/>
      <w:r>
        <w:t>6.</w:t>
      </w:r>
      <w:r w:rsidR="007C1C7A">
        <w:t>5</w:t>
      </w:r>
      <w:r w:rsidRPr="003B2883">
        <w:t>.2.1</w:t>
      </w:r>
      <w:r w:rsidRPr="003B2883">
        <w:tab/>
        <w:t>General</w:t>
      </w:r>
      <w:bookmarkEnd w:id="6365"/>
      <w:bookmarkEnd w:id="6366"/>
      <w:bookmarkEnd w:id="6367"/>
      <w:bookmarkEnd w:id="6368"/>
      <w:bookmarkEnd w:id="6369"/>
      <w:bookmarkEnd w:id="6370"/>
    </w:p>
    <w:p w14:paraId="53ABA73D" w14:textId="0309AB41" w:rsidR="004C698F" w:rsidRPr="003B2883" w:rsidRDefault="004C698F" w:rsidP="004C698F">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6371" w:name="_Toc81298224"/>
      <w:bookmarkStart w:id="6372" w:name="_Toc89035432"/>
      <w:bookmarkStart w:id="6373" w:name="_Toc89065230"/>
      <w:bookmarkStart w:id="6374" w:name="_Toc89180529"/>
      <w:bookmarkStart w:id="6375" w:name="_Toc97072222"/>
      <w:bookmarkStart w:id="6376" w:name="_Toc183523734"/>
      <w:r>
        <w:t>6.</w:t>
      </w:r>
      <w:r w:rsidR="007C1C7A">
        <w:t>5</w:t>
      </w:r>
      <w:r w:rsidRPr="003B2883">
        <w:t>.2.2</w:t>
      </w:r>
      <w:r w:rsidRPr="003B2883">
        <w:tab/>
        <w:t>HTTP standard headers</w:t>
      </w:r>
      <w:bookmarkEnd w:id="6371"/>
      <w:bookmarkEnd w:id="6372"/>
      <w:bookmarkEnd w:id="6373"/>
      <w:bookmarkEnd w:id="6374"/>
      <w:bookmarkEnd w:id="6375"/>
      <w:bookmarkEnd w:id="6376"/>
    </w:p>
    <w:p w14:paraId="7F3D2E62" w14:textId="4A7235A3" w:rsidR="004C698F" w:rsidRPr="003B2883" w:rsidRDefault="004C698F" w:rsidP="004C698F">
      <w:pPr>
        <w:pStyle w:val="Heading5"/>
        <w:rPr>
          <w:lang w:eastAsia="zh-CN"/>
        </w:rPr>
      </w:pPr>
      <w:bookmarkStart w:id="6377" w:name="_Toc81298225"/>
      <w:bookmarkStart w:id="6378" w:name="_Toc89035433"/>
      <w:bookmarkStart w:id="6379" w:name="_Toc89065231"/>
      <w:bookmarkStart w:id="6380" w:name="_Toc89180530"/>
      <w:bookmarkStart w:id="6381" w:name="_Toc97072223"/>
      <w:bookmarkStart w:id="6382" w:name="_Toc183523735"/>
      <w:r>
        <w:t>6.</w:t>
      </w:r>
      <w:r w:rsidR="007C1C7A">
        <w:t>5</w:t>
      </w:r>
      <w:r w:rsidRPr="003B2883">
        <w:t>.2.2.1</w:t>
      </w:r>
      <w:r w:rsidRPr="003B2883">
        <w:rPr>
          <w:lang w:eastAsia="zh-CN"/>
        </w:rPr>
        <w:tab/>
        <w:t>General</w:t>
      </w:r>
      <w:bookmarkEnd w:id="6377"/>
      <w:bookmarkEnd w:id="6378"/>
      <w:bookmarkEnd w:id="6379"/>
      <w:bookmarkEnd w:id="6380"/>
      <w:bookmarkEnd w:id="6381"/>
      <w:bookmarkEnd w:id="6382"/>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6383" w:name="_Toc81298226"/>
      <w:bookmarkStart w:id="6384" w:name="_Toc89035434"/>
      <w:bookmarkStart w:id="6385" w:name="_Toc89065232"/>
      <w:bookmarkStart w:id="6386" w:name="_Toc89180531"/>
      <w:bookmarkStart w:id="6387" w:name="_Toc97072224"/>
      <w:bookmarkStart w:id="6388" w:name="_Toc183523736"/>
      <w:r>
        <w:t>6.</w:t>
      </w:r>
      <w:r w:rsidR="007C1C7A">
        <w:t>5</w:t>
      </w:r>
      <w:r w:rsidRPr="003B2883">
        <w:t>.2.2.2</w:t>
      </w:r>
      <w:r w:rsidRPr="003B2883">
        <w:tab/>
        <w:t>Content type</w:t>
      </w:r>
      <w:bookmarkEnd w:id="6383"/>
      <w:bookmarkEnd w:id="6384"/>
      <w:bookmarkEnd w:id="6385"/>
      <w:bookmarkEnd w:id="6386"/>
      <w:bookmarkEnd w:id="6387"/>
      <w:bookmarkEnd w:id="6388"/>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397BD06A"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512AF7E3" w14:textId="77777777" w:rsidR="004C698F" w:rsidRDefault="004C698F" w:rsidP="004C698F">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874ADE8" w14:textId="193C5C01" w:rsidR="004C698F" w:rsidRDefault="004C698F" w:rsidP="004C698F">
      <w:r>
        <w:t xml:space="preserve">Multipart messages shall also be supported (see </w:t>
      </w:r>
      <w:r w:rsidR="00B95277">
        <w:t>clause 6</w:t>
      </w:r>
      <w:r>
        <w:t>.</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lastRenderedPageBreak/>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3214391E" w:rsidR="004C698F" w:rsidRDefault="004C698F" w:rsidP="006278EC">
            <w:pPr>
              <w:pStyle w:val="TAL"/>
            </w:pPr>
            <w:r>
              <w:t xml:space="preserve">Binary encoded payload, encoding NG Application Protocol (NGAP) IEs, as specified in </w:t>
            </w:r>
            <w:r w:rsidR="00B95277">
              <w:t>clause 9</w:t>
            </w:r>
            <w:r>
              <w:t>.3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77777777" w:rsidR="004C698F" w:rsidRDefault="004C698F" w:rsidP="006278EC">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6D24E471" w14:textId="77777777" w:rsidR="004C698F" w:rsidRDefault="004C698F" w:rsidP="004C698F">
      <w:pPr>
        <w:rPr>
          <w:lang w:val="en-US"/>
        </w:rPr>
      </w:pPr>
    </w:p>
    <w:p w14:paraId="738739EF" w14:textId="3848FEB4" w:rsidR="004C698F" w:rsidRDefault="004C698F" w:rsidP="004C698F">
      <w:r>
        <w:t xml:space="preserve">See </w:t>
      </w:r>
      <w:r w:rsidR="00B95277">
        <w:t>clause 6</w:t>
      </w:r>
      <w:r>
        <w:t>.</w:t>
      </w:r>
      <w:r w:rsidR="007C1C7A">
        <w:t>5</w:t>
      </w:r>
      <w:r>
        <w:t>.2.4 for the binary payloads supported in the binary body part of multipart messages.</w:t>
      </w:r>
    </w:p>
    <w:p w14:paraId="1A222DA7" w14:textId="24740B78" w:rsidR="004C698F" w:rsidRPr="003B2883" w:rsidRDefault="004C698F" w:rsidP="004C698F">
      <w:pPr>
        <w:pStyle w:val="Heading4"/>
      </w:pPr>
      <w:bookmarkStart w:id="6389" w:name="_Toc81298227"/>
      <w:bookmarkStart w:id="6390" w:name="_Toc89035435"/>
      <w:bookmarkStart w:id="6391" w:name="_Toc89065233"/>
      <w:bookmarkStart w:id="6392" w:name="_Toc89180532"/>
      <w:bookmarkStart w:id="6393" w:name="_Toc97072225"/>
      <w:bookmarkStart w:id="6394" w:name="_Toc183523737"/>
      <w:r>
        <w:t>6.</w:t>
      </w:r>
      <w:r w:rsidR="007C1C7A">
        <w:t>5</w:t>
      </w:r>
      <w:r w:rsidRPr="003B2883">
        <w:t>.2.3</w:t>
      </w:r>
      <w:r w:rsidRPr="003B2883">
        <w:tab/>
        <w:t>HTTP custom headers</w:t>
      </w:r>
      <w:bookmarkEnd w:id="6389"/>
      <w:bookmarkEnd w:id="6390"/>
      <w:bookmarkEnd w:id="6391"/>
      <w:bookmarkEnd w:id="6392"/>
      <w:bookmarkEnd w:id="6393"/>
      <w:bookmarkEnd w:id="6394"/>
    </w:p>
    <w:p w14:paraId="2C3E1432" w14:textId="7A74C776" w:rsidR="004C698F" w:rsidRPr="003B2883" w:rsidRDefault="004C698F" w:rsidP="004C698F">
      <w:pPr>
        <w:pStyle w:val="Heading5"/>
        <w:rPr>
          <w:lang w:eastAsia="zh-CN"/>
        </w:rPr>
      </w:pPr>
      <w:bookmarkStart w:id="6395" w:name="_Toc81298228"/>
      <w:bookmarkStart w:id="6396" w:name="_Toc89035436"/>
      <w:bookmarkStart w:id="6397" w:name="_Toc89065234"/>
      <w:bookmarkStart w:id="6398" w:name="_Toc89180533"/>
      <w:bookmarkStart w:id="6399" w:name="_Toc97072226"/>
      <w:bookmarkStart w:id="6400" w:name="_Toc183523738"/>
      <w:r>
        <w:t>6.</w:t>
      </w:r>
      <w:r w:rsidR="007C1C7A">
        <w:t>5</w:t>
      </w:r>
      <w:r w:rsidRPr="003B2883">
        <w:t>.2.3.1</w:t>
      </w:r>
      <w:r w:rsidRPr="003B2883">
        <w:rPr>
          <w:lang w:eastAsia="zh-CN"/>
        </w:rPr>
        <w:tab/>
        <w:t>General</w:t>
      </w:r>
      <w:bookmarkEnd w:id="6395"/>
      <w:bookmarkEnd w:id="6396"/>
      <w:bookmarkEnd w:id="6397"/>
      <w:bookmarkEnd w:id="6398"/>
      <w:bookmarkEnd w:id="6399"/>
      <w:bookmarkEnd w:id="6400"/>
    </w:p>
    <w:p w14:paraId="6499824D" w14:textId="3C9CFF22"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 xml:space="preserve">based interfaces, see </w:t>
      </w:r>
      <w:r w:rsidR="00B95277" w:rsidRPr="003B2883">
        <w:rPr>
          <w:i w:val="0"/>
          <w:color w:val="auto"/>
        </w:rPr>
        <w:t>clause</w:t>
      </w:r>
      <w:r w:rsidR="00B95277">
        <w:rPr>
          <w:i w:val="0"/>
          <w:color w:val="auto"/>
        </w:rPr>
        <w:t> </w:t>
      </w:r>
      <w:r w:rsidR="00B95277"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6401" w:name="_Toc89035437"/>
      <w:bookmarkStart w:id="6402" w:name="_Toc89065235"/>
      <w:bookmarkStart w:id="6403" w:name="_Toc89180534"/>
      <w:bookmarkStart w:id="6404" w:name="_Toc97072227"/>
      <w:bookmarkStart w:id="6405" w:name="_Toc183523739"/>
      <w:r w:rsidRPr="003B2883">
        <w:t>6.</w:t>
      </w:r>
      <w:r>
        <w:t>5</w:t>
      </w:r>
      <w:r w:rsidRPr="003B2883">
        <w:t>.2.4</w:t>
      </w:r>
      <w:r w:rsidRPr="003B2883">
        <w:tab/>
        <w:t>HTTP multipart messages</w:t>
      </w:r>
      <w:bookmarkEnd w:id="6401"/>
      <w:bookmarkEnd w:id="6402"/>
      <w:bookmarkEnd w:id="6403"/>
      <w:bookmarkEnd w:id="6404"/>
      <w:bookmarkEnd w:id="6405"/>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5FCA78D1" w:rsidR="007C1C7A" w:rsidRPr="003B2883" w:rsidRDefault="007C1C7A" w:rsidP="007C1C7A">
      <w:pPr>
        <w:pStyle w:val="B1"/>
      </w:pPr>
      <w:r w:rsidRPr="003B2883">
        <w:t>-</w:t>
      </w:r>
      <w:r>
        <w:tab/>
      </w:r>
      <w:r w:rsidRPr="003B2883">
        <w:t xml:space="preserve">N2 payload (see </w:t>
      </w:r>
      <w:r w:rsidR="00B95277">
        <w:t>clause </w:t>
      </w:r>
      <w:r w:rsidR="00B95277" w:rsidRPr="003B2883">
        <w:t>6</w:t>
      </w:r>
      <w:r w:rsidRPr="003B2883">
        <w:t>.1.6.4).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6406" w:name="_Toc89035438"/>
      <w:bookmarkStart w:id="6407" w:name="_Toc89065236"/>
      <w:bookmarkStart w:id="6408" w:name="_Toc89180535"/>
      <w:bookmarkStart w:id="6409" w:name="_Toc97072228"/>
      <w:bookmarkStart w:id="6410" w:name="_Toc183523740"/>
      <w:r>
        <w:lastRenderedPageBreak/>
        <w:t>6.5</w:t>
      </w:r>
      <w:r w:rsidRPr="003B2883">
        <w:t>.3</w:t>
      </w:r>
      <w:r w:rsidRPr="003B2883">
        <w:tab/>
        <w:t>Resources</w:t>
      </w:r>
      <w:bookmarkEnd w:id="6406"/>
      <w:bookmarkEnd w:id="6407"/>
      <w:bookmarkEnd w:id="6408"/>
      <w:bookmarkEnd w:id="6409"/>
      <w:bookmarkEnd w:id="6410"/>
    </w:p>
    <w:p w14:paraId="5ECF573F" w14:textId="3D485F31" w:rsidR="007C1C7A" w:rsidRPr="003B2883" w:rsidRDefault="007C1C7A" w:rsidP="007C1C7A">
      <w:pPr>
        <w:pStyle w:val="Heading4"/>
      </w:pPr>
      <w:bookmarkStart w:id="6411" w:name="_Toc81298230"/>
      <w:bookmarkStart w:id="6412" w:name="_Toc89035439"/>
      <w:bookmarkStart w:id="6413" w:name="_Toc89065237"/>
      <w:bookmarkStart w:id="6414" w:name="_Toc89180536"/>
      <w:bookmarkStart w:id="6415" w:name="_Toc97072229"/>
      <w:bookmarkStart w:id="6416" w:name="_Toc183523741"/>
      <w:r>
        <w:t>6.5</w:t>
      </w:r>
      <w:r w:rsidRPr="003B2883">
        <w:t>.3.1</w:t>
      </w:r>
      <w:r w:rsidRPr="003B2883">
        <w:tab/>
        <w:t>Overview</w:t>
      </w:r>
      <w:bookmarkEnd w:id="6411"/>
      <w:bookmarkEnd w:id="6412"/>
      <w:bookmarkEnd w:id="6413"/>
      <w:bookmarkEnd w:id="6414"/>
      <w:bookmarkEnd w:id="6415"/>
      <w:bookmarkEnd w:id="6416"/>
    </w:p>
    <w:p w14:paraId="5352F0F7" w14:textId="77777777" w:rsidR="007C1C7A" w:rsidRPr="003B2883" w:rsidRDefault="007C1C7A" w:rsidP="007C1C7A">
      <w:pPr>
        <w:pStyle w:val="TH"/>
      </w:pPr>
      <w:r w:rsidRPr="00BB3A6E">
        <w:object w:dxaOrig="6591" w:dyaOrig="4051" w14:anchorId="665AC4C4">
          <v:shape id="_x0000_i1073" type="#_x0000_t75" style="width:241.8pt;height:146.6pt" o:ole="">
            <v:imagedata r:id="rId103" o:title=""/>
          </v:shape>
          <o:OLEObject Type="Embed" ProgID="Visio.Drawing.11" ShapeID="_x0000_i1073" DrawAspect="Content" ObjectID="_1794142191" r:id="rId104"/>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bookmarkStart w:id="6417" w:name="MCCQCTEMPBM_00000026"/>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bookmarkEnd w:id="6417"/>
    </w:tbl>
    <w:p w14:paraId="2AD6386B" w14:textId="77777777" w:rsidR="007C1C7A" w:rsidRPr="003B2883" w:rsidRDefault="007C1C7A" w:rsidP="007C1C7A"/>
    <w:p w14:paraId="03BD12C0" w14:textId="50AF2DE1" w:rsidR="000B67BD" w:rsidRPr="003332F9" w:rsidRDefault="000B67BD" w:rsidP="000B67BD">
      <w:pPr>
        <w:pStyle w:val="Heading4"/>
      </w:pPr>
      <w:bookmarkStart w:id="6418" w:name="_Toc89035440"/>
      <w:bookmarkStart w:id="6419" w:name="_Toc89065238"/>
      <w:bookmarkStart w:id="6420" w:name="_Toc89180537"/>
      <w:bookmarkStart w:id="6421" w:name="_Toc97072230"/>
      <w:bookmarkStart w:id="6422" w:name="_Toc183523742"/>
      <w:r w:rsidRPr="003332F9">
        <w:t>6.</w:t>
      </w:r>
      <w:r>
        <w:t>5</w:t>
      </w:r>
      <w:r w:rsidRPr="003332F9">
        <w:t>.3.2</w:t>
      </w:r>
      <w:r w:rsidRPr="003332F9">
        <w:tab/>
        <w:t xml:space="preserve">Resource: </w:t>
      </w:r>
      <w:r>
        <w:t>Broadcast MBS session contexts</w:t>
      </w:r>
      <w:r w:rsidRPr="003332F9">
        <w:t xml:space="preserve"> collection</w:t>
      </w:r>
      <w:bookmarkEnd w:id="6418"/>
      <w:bookmarkEnd w:id="6419"/>
      <w:bookmarkEnd w:id="6420"/>
      <w:bookmarkEnd w:id="6421"/>
      <w:bookmarkEnd w:id="6422"/>
    </w:p>
    <w:p w14:paraId="07850F11" w14:textId="38DA2AA8" w:rsidR="000B67BD" w:rsidRPr="003332F9" w:rsidRDefault="000B67BD" w:rsidP="000B67BD">
      <w:pPr>
        <w:pStyle w:val="Heading5"/>
      </w:pPr>
      <w:bookmarkStart w:id="6423" w:name="_Toc89035441"/>
      <w:bookmarkStart w:id="6424" w:name="_Toc89065239"/>
      <w:bookmarkStart w:id="6425" w:name="_Toc89180538"/>
      <w:bookmarkStart w:id="6426" w:name="_Toc97072231"/>
      <w:bookmarkStart w:id="6427" w:name="_Toc183523743"/>
      <w:r w:rsidRPr="003332F9">
        <w:t>6.</w:t>
      </w:r>
      <w:r>
        <w:t>5</w:t>
      </w:r>
      <w:r w:rsidRPr="003332F9">
        <w:t>.3.2.1</w:t>
      </w:r>
      <w:r w:rsidRPr="003332F9">
        <w:tab/>
        <w:t>Description</w:t>
      </w:r>
      <w:bookmarkEnd w:id="6423"/>
      <w:bookmarkEnd w:id="6424"/>
      <w:bookmarkEnd w:id="6425"/>
      <w:bookmarkEnd w:id="6426"/>
      <w:bookmarkEnd w:id="6427"/>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6428" w:name="_Toc89035442"/>
      <w:bookmarkStart w:id="6429" w:name="_Toc89065240"/>
      <w:bookmarkStart w:id="6430" w:name="_Toc89180539"/>
      <w:bookmarkStart w:id="6431" w:name="_Toc97072232"/>
      <w:bookmarkStart w:id="6432" w:name="_Toc183523744"/>
      <w:r>
        <w:t>6.5.3</w:t>
      </w:r>
      <w:r w:rsidRPr="003B2883">
        <w:t>.2.2</w:t>
      </w:r>
      <w:r w:rsidRPr="003B2883">
        <w:tab/>
        <w:t>Resource Definition</w:t>
      </w:r>
      <w:bookmarkEnd w:id="6428"/>
      <w:bookmarkEnd w:id="6429"/>
      <w:bookmarkEnd w:id="6430"/>
      <w:bookmarkEnd w:id="6431"/>
      <w:bookmarkEnd w:id="6432"/>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71781794" w:rsidR="000B67BD" w:rsidRPr="003B2883" w:rsidRDefault="000B67BD" w:rsidP="006278EC">
            <w:pPr>
              <w:pStyle w:val="TAL"/>
            </w:pPr>
            <w:r w:rsidRPr="003B2883">
              <w:t xml:space="preserve">See </w:t>
            </w:r>
            <w:r w:rsidR="00B95277">
              <w:t>clause </w:t>
            </w:r>
            <w:r w:rsidR="00B95277" w:rsidRPr="003B2883">
              <w:t>6</w:t>
            </w:r>
            <w:r w:rsidRPr="003B2883">
              <w:t>.</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7DB7076C" w:rsidR="000B67BD" w:rsidRPr="003B2883" w:rsidRDefault="000B67BD" w:rsidP="006278EC">
            <w:pPr>
              <w:pStyle w:val="TAL"/>
            </w:pPr>
            <w:r w:rsidRPr="003B2883">
              <w:t xml:space="preserve">See </w:t>
            </w:r>
            <w:r w:rsidR="00B95277">
              <w:t>clause </w:t>
            </w:r>
            <w:r w:rsidR="00B95277" w:rsidRPr="003B2883">
              <w:t>6</w:t>
            </w:r>
            <w:r w:rsidRPr="003B2883">
              <w:t>.</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6433" w:name="_Toc89035443"/>
      <w:bookmarkStart w:id="6434" w:name="_Toc89065241"/>
      <w:bookmarkStart w:id="6435" w:name="_Toc89180540"/>
      <w:bookmarkStart w:id="6436" w:name="_Toc97072233"/>
      <w:bookmarkStart w:id="6437" w:name="_Toc183523745"/>
      <w:r>
        <w:lastRenderedPageBreak/>
        <w:t>6.5.3</w:t>
      </w:r>
      <w:r w:rsidRPr="003B2883">
        <w:t>.2.3</w:t>
      </w:r>
      <w:r w:rsidRPr="003B2883">
        <w:tab/>
        <w:t>Resource Standard Methods</w:t>
      </w:r>
      <w:bookmarkEnd w:id="6433"/>
      <w:bookmarkEnd w:id="6434"/>
      <w:bookmarkEnd w:id="6435"/>
      <w:bookmarkEnd w:id="6436"/>
      <w:bookmarkEnd w:id="6437"/>
    </w:p>
    <w:p w14:paraId="02A273D9" w14:textId="45E61B90" w:rsidR="000B67BD" w:rsidRPr="003B2883" w:rsidRDefault="000B67BD" w:rsidP="00876DA9">
      <w:pPr>
        <w:pStyle w:val="Heading6"/>
      </w:pPr>
      <w:bookmarkStart w:id="6438" w:name="_Toc89035444"/>
      <w:bookmarkStart w:id="6439" w:name="_Toc89065242"/>
      <w:bookmarkStart w:id="6440" w:name="_Toc89180541"/>
      <w:bookmarkStart w:id="6441" w:name="_Toc97072234"/>
      <w:bookmarkStart w:id="6442" w:name="_Toc183523746"/>
      <w:r>
        <w:t>6.5.3</w:t>
      </w:r>
      <w:r w:rsidRPr="003B2883">
        <w:t>.2.3.1</w:t>
      </w:r>
      <w:r w:rsidRPr="003B2883">
        <w:tab/>
        <w:t>POST</w:t>
      </w:r>
      <w:bookmarkEnd w:id="6438"/>
      <w:bookmarkEnd w:id="6439"/>
      <w:bookmarkEnd w:id="6440"/>
      <w:bookmarkEnd w:id="6441"/>
      <w:bookmarkEnd w:id="6442"/>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4F589E0" w14:textId="77777777" w:rsidR="000B67BD" w:rsidRPr="003B2883" w:rsidRDefault="000B67BD"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F70DB6D" w14:textId="77777777" w:rsidR="000B67BD" w:rsidRPr="003B2883" w:rsidRDefault="000B67BD"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1CB6B89" w14:textId="7E3F537B" w:rsidR="000B67BD" w:rsidRPr="003B2883" w:rsidRDefault="000B67BD"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DFC607" w14:textId="77777777" w:rsidR="000B67BD" w:rsidRPr="003A3632" w:rsidRDefault="000B67BD"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lastRenderedPageBreak/>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2DEAB9" w14:textId="77777777" w:rsidR="000B67BD" w:rsidRPr="003A3632" w:rsidRDefault="000B67BD"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6443" w:name="_Toc89035445"/>
      <w:bookmarkStart w:id="6444" w:name="_Toc89065243"/>
      <w:bookmarkStart w:id="6445" w:name="_Toc89180542"/>
      <w:bookmarkStart w:id="6446" w:name="_Toc97072235"/>
      <w:bookmarkStart w:id="6447" w:name="_Toc183523747"/>
      <w:r>
        <w:t>6.5.3</w:t>
      </w:r>
      <w:r w:rsidRPr="003B2883">
        <w:t>.2.4</w:t>
      </w:r>
      <w:r w:rsidRPr="003B2883">
        <w:tab/>
        <w:t>Resource Custom Operations</w:t>
      </w:r>
      <w:bookmarkEnd w:id="6443"/>
      <w:bookmarkEnd w:id="6444"/>
      <w:bookmarkEnd w:id="6445"/>
      <w:bookmarkEnd w:id="6446"/>
      <w:bookmarkEnd w:id="6447"/>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6448" w:name="_Toc89035446"/>
      <w:bookmarkStart w:id="6449" w:name="_Toc89065244"/>
      <w:bookmarkStart w:id="6450" w:name="_Toc89180543"/>
      <w:bookmarkStart w:id="6451" w:name="_Toc97072236"/>
      <w:bookmarkStart w:id="6452" w:name="_Toc183523748"/>
      <w:r>
        <w:t>6.</w:t>
      </w:r>
      <w:r w:rsidR="008116C0">
        <w:t>5</w:t>
      </w:r>
      <w:r>
        <w:t>.3.3</w:t>
      </w:r>
      <w:r w:rsidRPr="003332F9">
        <w:tab/>
        <w:t xml:space="preserve">Resource: </w:t>
      </w:r>
      <w:r>
        <w:t>Individual broadcast MBS session context</w:t>
      </w:r>
      <w:bookmarkEnd w:id="6448"/>
      <w:bookmarkEnd w:id="6449"/>
      <w:bookmarkEnd w:id="6450"/>
      <w:bookmarkEnd w:id="6451"/>
      <w:bookmarkEnd w:id="6452"/>
    </w:p>
    <w:p w14:paraId="1C43CC18" w14:textId="67301CA8" w:rsidR="003E0809" w:rsidRPr="003332F9" w:rsidRDefault="003E0809" w:rsidP="003E0809">
      <w:pPr>
        <w:pStyle w:val="Heading5"/>
      </w:pPr>
      <w:bookmarkStart w:id="6453" w:name="_Toc89035447"/>
      <w:bookmarkStart w:id="6454" w:name="_Toc89065245"/>
      <w:bookmarkStart w:id="6455" w:name="_Toc89180544"/>
      <w:bookmarkStart w:id="6456" w:name="_Toc97072237"/>
      <w:bookmarkStart w:id="6457" w:name="_Toc183523749"/>
      <w:r>
        <w:t>6.</w:t>
      </w:r>
      <w:r w:rsidR="008116C0">
        <w:t>5</w:t>
      </w:r>
      <w:r>
        <w:t>.3.3</w:t>
      </w:r>
      <w:r w:rsidRPr="003332F9">
        <w:t>.1</w:t>
      </w:r>
      <w:r w:rsidRPr="003332F9">
        <w:tab/>
        <w:t>Description</w:t>
      </w:r>
      <w:bookmarkEnd w:id="6453"/>
      <w:bookmarkEnd w:id="6454"/>
      <w:bookmarkEnd w:id="6455"/>
      <w:bookmarkEnd w:id="6456"/>
      <w:bookmarkEnd w:id="6457"/>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6458" w:name="_Toc89035448"/>
      <w:bookmarkStart w:id="6459" w:name="_Toc89065246"/>
      <w:bookmarkStart w:id="6460" w:name="_Toc89180545"/>
      <w:bookmarkStart w:id="6461" w:name="_Toc97072238"/>
      <w:bookmarkStart w:id="6462" w:name="_Toc183523750"/>
      <w:r>
        <w:t>6.</w:t>
      </w:r>
      <w:r w:rsidR="008116C0">
        <w:t>5</w:t>
      </w:r>
      <w:r>
        <w:t>.3.3</w:t>
      </w:r>
      <w:r w:rsidRPr="003B2883">
        <w:t>.2</w:t>
      </w:r>
      <w:r w:rsidRPr="003B2883">
        <w:tab/>
        <w:t>Resource Definition</w:t>
      </w:r>
      <w:bookmarkEnd w:id="6458"/>
      <w:bookmarkEnd w:id="6459"/>
      <w:bookmarkEnd w:id="6460"/>
      <w:bookmarkEnd w:id="6461"/>
      <w:bookmarkEnd w:id="6462"/>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7144DFD7" w:rsidR="003E0809" w:rsidRPr="003B2883" w:rsidRDefault="003E0809" w:rsidP="006278EC">
            <w:pPr>
              <w:pStyle w:val="TAL"/>
            </w:pPr>
            <w:r w:rsidRPr="003B2883">
              <w:t xml:space="preserve">See </w:t>
            </w:r>
            <w:r w:rsidR="00B95277">
              <w:t>clause </w:t>
            </w:r>
            <w:r w:rsidR="00B95277" w:rsidRPr="003B2883">
              <w:t>6</w:t>
            </w:r>
            <w:r w:rsidRPr="003B2883">
              <w:t>.</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6590BB94" w:rsidR="003E0809" w:rsidRPr="003B2883" w:rsidRDefault="003E0809" w:rsidP="006278EC">
            <w:pPr>
              <w:pStyle w:val="TAL"/>
            </w:pPr>
            <w:r w:rsidRPr="003B2883">
              <w:t xml:space="preserve">See </w:t>
            </w:r>
            <w:r w:rsidR="00B95277">
              <w:t>clause </w:t>
            </w:r>
            <w:r w:rsidR="00B95277" w:rsidRPr="003B2883">
              <w:t>6</w:t>
            </w:r>
            <w:r w:rsidRPr="003B2883">
              <w:t>.</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6463" w:name="_Toc89035449"/>
      <w:bookmarkStart w:id="6464" w:name="_Toc89065247"/>
      <w:bookmarkStart w:id="6465" w:name="_Toc89180546"/>
      <w:bookmarkStart w:id="6466" w:name="_Toc97072239"/>
      <w:bookmarkStart w:id="6467" w:name="_Toc183523751"/>
      <w:r>
        <w:t>6.</w:t>
      </w:r>
      <w:r w:rsidR="008116C0">
        <w:t>5</w:t>
      </w:r>
      <w:r>
        <w:t>.3.3</w:t>
      </w:r>
      <w:r w:rsidRPr="003B2883">
        <w:t>.3</w:t>
      </w:r>
      <w:r w:rsidRPr="003B2883">
        <w:tab/>
        <w:t>Resource Standard Methods</w:t>
      </w:r>
      <w:bookmarkEnd w:id="6463"/>
      <w:bookmarkEnd w:id="6464"/>
      <w:bookmarkEnd w:id="6465"/>
      <w:bookmarkEnd w:id="6466"/>
      <w:bookmarkEnd w:id="6467"/>
    </w:p>
    <w:p w14:paraId="2AD4073F" w14:textId="1EB12DE1" w:rsidR="003E0809" w:rsidRPr="003B2883" w:rsidRDefault="003E0809" w:rsidP="00876DA9">
      <w:pPr>
        <w:pStyle w:val="Heading6"/>
      </w:pPr>
      <w:bookmarkStart w:id="6468" w:name="_Toc89035450"/>
      <w:bookmarkStart w:id="6469" w:name="_Toc89065248"/>
      <w:bookmarkStart w:id="6470" w:name="_Toc89180547"/>
      <w:bookmarkStart w:id="6471" w:name="_Toc97072240"/>
      <w:bookmarkStart w:id="6472" w:name="_Toc183523752"/>
      <w:r>
        <w:t>6.</w:t>
      </w:r>
      <w:r w:rsidR="008116C0">
        <w:t>5</w:t>
      </w:r>
      <w:r>
        <w:t>.3.3</w:t>
      </w:r>
      <w:r w:rsidRPr="003B2883">
        <w:t>.3.1</w:t>
      </w:r>
      <w:r w:rsidRPr="003B2883">
        <w:tab/>
      </w:r>
      <w:r>
        <w:t>DELETE</w:t>
      </w:r>
      <w:bookmarkEnd w:id="6468"/>
      <w:bookmarkEnd w:id="6469"/>
      <w:bookmarkEnd w:id="6470"/>
      <w:bookmarkEnd w:id="6471"/>
      <w:bookmarkEnd w:id="6472"/>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lastRenderedPageBreak/>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7B8333" w14:textId="77777777" w:rsidR="003E0809" w:rsidRPr="003B2883" w:rsidRDefault="003E0809"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8EF7F59" w14:textId="77777777" w:rsidR="003E0809" w:rsidRPr="003B2883" w:rsidRDefault="003E0809"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DA403BA" w14:textId="210E317A" w:rsidR="003E0809" w:rsidRPr="003B2883"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B6D9D1"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C1E354"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6473" w:name="_Toc89035451"/>
      <w:bookmarkStart w:id="6474" w:name="_Toc89065249"/>
      <w:bookmarkStart w:id="6475" w:name="_Toc89180548"/>
      <w:bookmarkStart w:id="6476" w:name="_Toc97072241"/>
      <w:bookmarkStart w:id="6477" w:name="_Toc183523753"/>
      <w:r>
        <w:t>6.</w:t>
      </w:r>
      <w:r w:rsidR="008116C0">
        <w:t>5</w:t>
      </w:r>
      <w:r>
        <w:t>.3.3</w:t>
      </w:r>
      <w:r w:rsidRPr="003B2883">
        <w:t>.4</w:t>
      </w:r>
      <w:r w:rsidRPr="003B2883">
        <w:tab/>
        <w:t>Resource Custom Operations</w:t>
      </w:r>
      <w:bookmarkEnd w:id="6473"/>
      <w:bookmarkEnd w:id="6474"/>
      <w:bookmarkEnd w:id="6475"/>
      <w:bookmarkEnd w:id="6476"/>
      <w:bookmarkEnd w:id="6477"/>
    </w:p>
    <w:p w14:paraId="654BE3A2" w14:textId="0DB5DA1F" w:rsidR="003E0809" w:rsidRPr="003B2883" w:rsidRDefault="003E0809" w:rsidP="007E1202">
      <w:pPr>
        <w:pStyle w:val="H6"/>
      </w:pPr>
      <w:bookmarkStart w:id="6478" w:name="_Toc89035452"/>
      <w:bookmarkStart w:id="6479" w:name="_Toc89065250"/>
      <w:bookmarkStart w:id="6480" w:name="_Toc89180549"/>
      <w:bookmarkStart w:id="6481" w:name="_Toc97072242"/>
      <w:r>
        <w:t>6.</w:t>
      </w:r>
      <w:r w:rsidR="008116C0">
        <w:t>5</w:t>
      </w:r>
      <w:r>
        <w:t>.3.2.4</w:t>
      </w:r>
      <w:r w:rsidRPr="003B2883">
        <w:t>.1</w:t>
      </w:r>
      <w:r w:rsidRPr="003B2883">
        <w:tab/>
        <w:t>Overview</w:t>
      </w:r>
      <w:bookmarkEnd w:id="6478"/>
      <w:bookmarkEnd w:id="6479"/>
      <w:bookmarkEnd w:id="6480"/>
      <w:bookmarkEnd w:id="6481"/>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6482" w:name="_Toc89035453"/>
      <w:bookmarkStart w:id="6483" w:name="_Toc89065251"/>
      <w:bookmarkStart w:id="6484" w:name="_Toc89180550"/>
      <w:bookmarkStart w:id="6485" w:name="_Toc97072243"/>
      <w:bookmarkStart w:id="6486" w:name="_Toc183523754"/>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6482"/>
      <w:bookmarkEnd w:id="6483"/>
      <w:bookmarkEnd w:id="6484"/>
      <w:bookmarkEnd w:id="6485"/>
      <w:bookmarkEnd w:id="6486"/>
    </w:p>
    <w:p w14:paraId="35066B98" w14:textId="50E8B84A" w:rsidR="003E0809" w:rsidRPr="003B2883" w:rsidRDefault="003E0809" w:rsidP="00876DA9">
      <w:pPr>
        <w:pStyle w:val="Heading7"/>
      </w:pPr>
      <w:bookmarkStart w:id="6487" w:name="_Toc89035454"/>
      <w:bookmarkStart w:id="6488" w:name="_Toc89065252"/>
      <w:bookmarkStart w:id="6489" w:name="_Toc89180551"/>
      <w:bookmarkStart w:id="6490" w:name="_Toc97072244"/>
      <w:bookmarkStart w:id="6491" w:name="_Toc183523755"/>
      <w:r>
        <w:t>6.</w:t>
      </w:r>
      <w:r w:rsidR="008116C0">
        <w:t>5</w:t>
      </w:r>
      <w:r>
        <w:t>.3.2.4</w:t>
      </w:r>
      <w:r w:rsidRPr="003B2883">
        <w:t>.2.1</w:t>
      </w:r>
      <w:r w:rsidRPr="003B2883">
        <w:tab/>
        <w:t>Description</w:t>
      </w:r>
      <w:bookmarkEnd w:id="6487"/>
      <w:bookmarkEnd w:id="6488"/>
      <w:bookmarkEnd w:id="6489"/>
      <w:bookmarkEnd w:id="6490"/>
      <w:bookmarkEnd w:id="6491"/>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6492" w:name="_Toc89035455"/>
      <w:bookmarkStart w:id="6493" w:name="_Toc89065253"/>
      <w:bookmarkStart w:id="6494" w:name="_Toc89180552"/>
      <w:bookmarkStart w:id="6495" w:name="_Toc97072245"/>
      <w:bookmarkStart w:id="6496" w:name="_Toc183523756"/>
      <w:r>
        <w:lastRenderedPageBreak/>
        <w:t>6.</w:t>
      </w:r>
      <w:r w:rsidR="008116C0">
        <w:t>5</w:t>
      </w:r>
      <w:r>
        <w:t>.3.2.4</w:t>
      </w:r>
      <w:r w:rsidRPr="003B2883">
        <w:t>.2.2</w:t>
      </w:r>
      <w:r w:rsidRPr="003B2883">
        <w:tab/>
        <w:t>Operation Definition</w:t>
      </w:r>
      <w:bookmarkEnd w:id="6492"/>
      <w:bookmarkEnd w:id="6493"/>
      <w:bookmarkEnd w:id="6494"/>
      <w:bookmarkEnd w:id="6495"/>
      <w:bookmarkEnd w:id="6496"/>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7EFCA11" w14:textId="77777777" w:rsidR="003E0809" w:rsidRDefault="003E0809" w:rsidP="006278EC">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7D8A908" w14:textId="77777777" w:rsidR="003E0809" w:rsidRDefault="003E0809" w:rsidP="006278EC">
            <w:pPr>
              <w:pStyle w:val="TAL"/>
              <w:rPr>
                <w:lang w:eastAsia="zh-CN"/>
              </w:rPr>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C491D5" w14:textId="7A66CBD6" w:rsidR="003E0809" w:rsidRPr="00B75C2C"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0538C"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3F6A4D"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6497" w:name="_Toc89035456"/>
      <w:bookmarkStart w:id="6498" w:name="_Toc89065254"/>
      <w:bookmarkStart w:id="6499" w:name="_Toc89180553"/>
      <w:bookmarkStart w:id="6500" w:name="_Toc97072246"/>
      <w:bookmarkStart w:id="6501" w:name="_Toc183523757"/>
      <w:r w:rsidRPr="003B2883">
        <w:t>6.</w:t>
      </w:r>
      <w:r>
        <w:t>5</w:t>
      </w:r>
      <w:r w:rsidRPr="003B2883">
        <w:t>.4</w:t>
      </w:r>
      <w:r w:rsidRPr="003B2883">
        <w:tab/>
        <w:t>Custom Operations without associated resources</w:t>
      </w:r>
      <w:bookmarkEnd w:id="6497"/>
      <w:bookmarkEnd w:id="6498"/>
      <w:bookmarkEnd w:id="6499"/>
      <w:bookmarkEnd w:id="6500"/>
      <w:bookmarkEnd w:id="6501"/>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6502" w:name="_Toc89035457"/>
      <w:bookmarkStart w:id="6503" w:name="_Toc89065255"/>
      <w:bookmarkStart w:id="6504" w:name="_Toc89180554"/>
      <w:bookmarkStart w:id="6505" w:name="_Toc97072247"/>
      <w:bookmarkStart w:id="6506" w:name="_Toc183523758"/>
      <w:r w:rsidRPr="003B2883">
        <w:lastRenderedPageBreak/>
        <w:t>6.</w:t>
      </w:r>
      <w:r>
        <w:t>5</w:t>
      </w:r>
      <w:r w:rsidRPr="003B2883">
        <w:t>.5</w:t>
      </w:r>
      <w:r w:rsidRPr="003B2883">
        <w:tab/>
        <w:t>Notifications</w:t>
      </w:r>
      <w:bookmarkEnd w:id="6502"/>
      <w:bookmarkEnd w:id="6503"/>
      <w:bookmarkEnd w:id="6504"/>
      <w:bookmarkEnd w:id="6505"/>
      <w:bookmarkEnd w:id="6506"/>
    </w:p>
    <w:p w14:paraId="3D7DFAD0" w14:textId="14D82CDF" w:rsidR="00856FE9" w:rsidRDefault="00856FE9" w:rsidP="00856FE9">
      <w:pPr>
        <w:pStyle w:val="Heading4"/>
      </w:pPr>
      <w:bookmarkStart w:id="6507" w:name="_Toc89035458"/>
      <w:bookmarkStart w:id="6508" w:name="_Toc89065256"/>
      <w:bookmarkStart w:id="6509" w:name="_Toc89180555"/>
      <w:bookmarkStart w:id="6510" w:name="_Toc97072248"/>
      <w:bookmarkStart w:id="6511" w:name="_Toc183523759"/>
      <w:r w:rsidRPr="003B2883">
        <w:t>6.</w:t>
      </w:r>
      <w:r>
        <w:t>5</w:t>
      </w:r>
      <w:r w:rsidRPr="003B2883">
        <w:t>.5.1</w:t>
      </w:r>
      <w:r w:rsidRPr="003B2883">
        <w:tab/>
      </w:r>
      <w:r>
        <w:t>General</w:t>
      </w:r>
      <w:bookmarkEnd w:id="6507"/>
      <w:bookmarkEnd w:id="6508"/>
      <w:bookmarkEnd w:id="6509"/>
      <w:bookmarkEnd w:id="6510"/>
      <w:bookmarkEnd w:id="6511"/>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6512" w:name="_Toc89035459"/>
      <w:bookmarkStart w:id="6513" w:name="_Toc89065257"/>
      <w:bookmarkStart w:id="6514" w:name="_Toc89180556"/>
      <w:bookmarkStart w:id="6515" w:name="_Toc97072249"/>
      <w:bookmarkStart w:id="6516" w:name="_Toc183523760"/>
      <w:r w:rsidRPr="003B2883">
        <w:t>6.</w:t>
      </w:r>
      <w:r>
        <w:t>5</w:t>
      </w:r>
      <w:r w:rsidRPr="003B2883">
        <w:t>.5.2</w:t>
      </w:r>
      <w:r w:rsidRPr="003B2883">
        <w:tab/>
      </w:r>
      <w:r>
        <w:t>Broadcast MBS Session Context Status Notification</w:t>
      </w:r>
      <w:bookmarkEnd w:id="6512"/>
      <w:bookmarkEnd w:id="6513"/>
      <w:bookmarkEnd w:id="6514"/>
      <w:bookmarkEnd w:id="6515"/>
      <w:bookmarkEnd w:id="6516"/>
    </w:p>
    <w:p w14:paraId="1AFD8769" w14:textId="7043AF43" w:rsidR="00856FE9" w:rsidRPr="00986E88" w:rsidRDefault="00856FE9" w:rsidP="00856FE9">
      <w:pPr>
        <w:pStyle w:val="Heading5"/>
        <w:rPr>
          <w:noProof/>
        </w:rPr>
      </w:pPr>
      <w:bookmarkStart w:id="6517" w:name="_Toc532994455"/>
      <w:bookmarkStart w:id="6518" w:name="_Toc35971422"/>
      <w:bookmarkStart w:id="6519" w:name="_Toc67903539"/>
      <w:bookmarkStart w:id="6520" w:name="_Toc89035460"/>
      <w:bookmarkStart w:id="6521" w:name="_Toc89065258"/>
      <w:bookmarkStart w:id="6522" w:name="_Toc89180557"/>
      <w:bookmarkStart w:id="6523" w:name="_Toc97072250"/>
      <w:bookmarkStart w:id="6524" w:name="_Toc183523761"/>
      <w:r>
        <w:t>6.5.5.2</w:t>
      </w:r>
      <w:r w:rsidRPr="00986E88">
        <w:rPr>
          <w:noProof/>
        </w:rPr>
        <w:t>.1</w:t>
      </w:r>
      <w:r w:rsidRPr="00986E88">
        <w:rPr>
          <w:noProof/>
        </w:rPr>
        <w:tab/>
        <w:t>Description</w:t>
      </w:r>
      <w:bookmarkEnd w:id="6517"/>
      <w:bookmarkEnd w:id="6518"/>
      <w:bookmarkEnd w:id="6519"/>
      <w:bookmarkEnd w:id="6520"/>
      <w:bookmarkEnd w:id="6521"/>
      <w:bookmarkEnd w:id="6522"/>
      <w:bookmarkEnd w:id="6523"/>
      <w:bookmarkEnd w:id="6524"/>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6525" w:name="_Toc532994456"/>
      <w:bookmarkStart w:id="6526" w:name="_Toc35971423"/>
      <w:bookmarkStart w:id="6527" w:name="_Toc67903540"/>
      <w:bookmarkStart w:id="6528" w:name="_Toc89035461"/>
      <w:bookmarkStart w:id="6529" w:name="_Toc89065259"/>
      <w:bookmarkStart w:id="6530" w:name="_Toc89180558"/>
    </w:p>
    <w:p w14:paraId="441472C7" w14:textId="7E50EEE9" w:rsidR="00856FE9" w:rsidRPr="00986E88" w:rsidRDefault="00856FE9" w:rsidP="00856FE9">
      <w:pPr>
        <w:pStyle w:val="Heading5"/>
        <w:rPr>
          <w:noProof/>
        </w:rPr>
      </w:pPr>
      <w:bookmarkStart w:id="6531" w:name="_Toc97072251"/>
      <w:bookmarkStart w:id="6532" w:name="_Toc183523762"/>
      <w:r>
        <w:t>6.5.5.2</w:t>
      </w:r>
      <w:r w:rsidRPr="00986E88">
        <w:rPr>
          <w:noProof/>
        </w:rPr>
        <w:t>.2</w:t>
      </w:r>
      <w:r w:rsidRPr="00986E88">
        <w:rPr>
          <w:noProof/>
        </w:rPr>
        <w:tab/>
        <w:t>Target URI</w:t>
      </w:r>
      <w:bookmarkEnd w:id="6525"/>
      <w:bookmarkEnd w:id="6526"/>
      <w:bookmarkEnd w:id="6527"/>
      <w:bookmarkEnd w:id="6528"/>
      <w:bookmarkEnd w:id="6529"/>
      <w:bookmarkEnd w:id="6530"/>
      <w:bookmarkEnd w:id="6531"/>
      <w:bookmarkEnd w:id="6532"/>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6533" w:name="_Toc89035462"/>
      <w:bookmarkStart w:id="6534" w:name="_Toc89065260"/>
      <w:bookmarkStart w:id="6535" w:name="_Toc89180559"/>
      <w:bookmarkStart w:id="6536" w:name="_Toc97072252"/>
      <w:bookmarkStart w:id="6537" w:name="_Toc183523763"/>
      <w:r w:rsidRPr="003B2883">
        <w:t>6.</w:t>
      </w:r>
      <w:r>
        <w:t>5</w:t>
      </w:r>
      <w:r w:rsidRPr="003B2883">
        <w:t>.5.2.3</w:t>
      </w:r>
      <w:r w:rsidRPr="003B2883">
        <w:tab/>
        <w:t>Notification Standard Methods</w:t>
      </w:r>
      <w:bookmarkEnd w:id="6533"/>
      <w:bookmarkEnd w:id="6534"/>
      <w:bookmarkEnd w:id="6535"/>
      <w:bookmarkEnd w:id="6536"/>
      <w:bookmarkEnd w:id="6537"/>
    </w:p>
    <w:p w14:paraId="43877C6F" w14:textId="1FDC750D" w:rsidR="00856FE9" w:rsidRPr="003B2883" w:rsidRDefault="00856FE9" w:rsidP="00876DA9">
      <w:pPr>
        <w:pStyle w:val="Heading6"/>
      </w:pPr>
      <w:bookmarkStart w:id="6538" w:name="_Toc89035463"/>
      <w:bookmarkStart w:id="6539" w:name="_Toc89065261"/>
      <w:bookmarkStart w:id="6540" w:name="_Toc89180560"/>
      <w:bookmarkStart w:id="6541" w:name="_Toc97072253"/>
      <w:bookmarkStart w:id="6542" w:name="_Toc183523764"/>
      <w:r w:rsidRPr="003B2883">
        <w:t>6.</w:t>
      </w:r>
      <w:r>
        <w:t>5</w:t>
      </w:r>
      <w:r w:rsidRPr="003B2883">
        <w:t>.5.2.3.1</w:t>
      </w:r>
      <w:r w:rsidRPr="003B2883">
        <w:tab/>
        <w:t>POST</w:t>
      </w:r>
      <w:bookmarkEnd w:id="6538"/>
      <w:bookmarkEnd w:id="6539"/>
      <w:bookmarkEnd w:id="6540"/>
      <w:bookmarkEnd w:id="6541"/>
      <w:bookmarkEnd w:id="6542"/>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lastRenderedPageBreak/>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77777777" w:rsidR="00856FE9" w:rsidRPr="003B2883" w:rsidRDefault="00856FE9" w:rsidP="00B36090">
            <w:pPr>
              <w:pStyle w:val="TAL"/>
            </w:pP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E4CB1E6" w14:textId="77777777" w:rsidR="00856FE9" w:rsidRDefault="00856FE9" w:rsidP="00B36090">
            <w:pPr>
              <w:pStyle w:val="TAL"/>
            </w:pPr>
            <w:r>
              <w:t>Temporary redirection. The NF service consumer shall generate a Location header field containing a URI pointing to the endpoint of another NF service consumer to which the notification should be sent.</w:t>
            </w:r>
          </w:p>
          <w:p w14:paraId="6F51A24A" w14:textId="77777777" w:rsidR="00856FE9" w:rsidRDefault="00856FE9" w:rsidP="00B36090">
            <w:pPr>
              <w:pStyle w:val="TAL"/>
            </w:pPr>
          </w:p>
          <w:p w14:paraId="29CBD3A4"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5AFEFC81" w14:textId="77777777" w:rsidR="00856FE9" w:rsidRDefault="00856FE9" w:rsidP="00B36090">
            <w:pPr>
              <w:pStyle w:val="TAL"/>
            </w:pPr>
            <w:r>
              <w:t>Permanent redirection. The NF service consumer shall generate a Location header field containing a URI pointing to the endpoint of another NF service consumer to which the notification should be sent.</w:t>
            </w:r>
          </w:p>
          <w:p w14:paraId="0329C7BE" w14:textId="77777777" w:rsidR="00856FE9" w:rsidRDefault="00856FE9" w:rsidP="00B36090">
            <w:pPr>
              <w:pStyle w:val="TAL"/>
            </w:pPr>
          </w:p>
          <w:p w14:paraId="74E0868F"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0151B67" w14:textId="4F49BD7D" w:rsidR="00856FE9" w:rsidRDefault="00856FE9" w:rsidP="00B36090">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E6473CC" w14:textId="77777777" w:rsidR="00856FE9" w:rsidRDefault="00856FE9" w:rsidP="00856FE9"/>
    <w:p w14:paraId="6EBB4CF2" w14:textId="764B413F" w:rsidR="00856FE9" w:rsidRDefault="00856FE9" w:rsidP="00856FE9">
      <w:pPr>
        <w:pStyle w:val="TH"/>
      </w:pPr>
      <w:r w:rsidRPr="00D67AB2">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986312" w14:textId="77777777" w:rsidR="00856FE9" w:rsidRPr="003A3632" w:rsidRDefault="00856FE9" w:rsidP="00B36090">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62E69DBB" w14:textId="77777777" w:rsidR="00856FE9" w:rsidRPr="003A3632" w:rsidRDefault="00856FE9" w:rsidP="00B36090">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6543" w:name="_Toc89035464"/>
      <w:bookmarkStart w:id="6544" w:name="_Toc89065262"/>
      <w:bookmarkStart w:id="6545" w:name="_Toc89180561"/>
      <w:bookmarkStart w:id="6546" w:name="_Toc97072254"/>
      <w:bookmarkStart w:id="6547" w:name="_Toc183523765"/>
      <w:r w:rsidRPr="003B2883">
        <w:t>6.</w:t>
      </w:r>
      <w:r w:rsidR="00AC6664">
        <w:t>5</w:t>
      </w:r>
      <w:r w:rsidRPr="003B2883">
        <w:t>.6</w:t>
      </w:r>
      <w:r w:rsidRPr="003B2883">
        <w:tab/>
        <w:t>Data Model</w:t>
      </w:r>
      <w:bookmarkEnd w:id="6543"/>
      <w:bookmarkEnd w:id="6544"/>
      <w:bookmarkEnd w:id="6545"/>
      <w:bookmarkEnd w:id="6546"/>
      <w:bookmarkEnd w:id="6547"/>
    </w:p>
    <w:p w14:paraId="1313235B" w14:textId="2DB9EC81" w:rsidR="006278EC" w:rsidRPr="003B2883" w:rsidRDefault="006278EC" w:rsidP="006278EC">
      <w:pPr>
        <w:pStyle w:val="Heading4"/>
      </w:pPr>
      <w:bookmarkStart w:id="6548" w:name="_Toc89035465"/>
      <w:bookmarkStart w:id="6549" w:name="_Toc89065263"/>
      <w:bookmarkStart w:id="6550" w:name="_Toc89180562"/>
      <w:bookmarkStart w:id="6551" w:name="_Toc97072255"/>
      <w:bookmarkStart w:id="6552" w:name="_Toc183523766"/>
      <w:r w:rsidRPr="003B2883">
        <w:t>6.</w:t>
      </w:r>
      <w:r w:rsidR="00AC6664">
        <w:t>5</w:t>
      </w:r>
      <w:r w:rsidRPr="003B2883">
        <w:t>.6.1</w:t>
      </w:r>
      <w:r w:rsidRPr="003B2883">
        <w:tab/>
        <w:t>General</w:t>
      </w:r>
      <w:bookmarkEnd w:id="6548"/>
      <w:bookmarkEnd w:id="6549"/>
      <w:bookmarkEnd w:id="6550"/>
      <w:bookmarkEnd w:id="6551"/>
      <w:bookmarkEnd w:id="6552"/>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lastRenderedPageBreak/>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28394267"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 service based interface.</w:t>
      </w:r>
    </w:p>
    <w:p w14:paraId="2A4CAA3E" w14:textId="4DD335B1" w:rsidR="006278EC" w:rsidRPr="003B2883" w:rsidRDefault="006278EC" w:rsidP="006278EC">
      <w:pPr>
        <w:pStyle w:val="TH"/>
      </w:pPr>
      <w:r w:rsidRPr="003B2883">
        <w:t xml:space="preserve">Table </w:t>
      </w:r>
      <w:r>
        <w:t>6.</w:t>
      </w:r>
      <w:r w:rsidR="00AC6664">
        <w:t>5</w:t>
      </w:r>
      <w:r>
        <w:t>.6</w:t>
      </w:r>
      <w:r w:rsidRPr="003B2883">
        <w:t>.1-2: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6553" w:name="_Toc89035466"/>
      <w:bookmarkStart w:id="6554" w:name="_Toc89065264"/>
      <w:bookmarkStart w:id="6555" w:name="_Toc89180563"/>
      <w:bookmarkStart w:id="6556" w:name="_Toc97072256"/>
      <w:bookmarkStart w:id="6557" w:name="_Toc183523767"/>
      <w:r>
        <w:rPr>
          <w:lang w:val="en-US"/>
        </w:rPr>
        <w:t>6.</w:t>
      </w:r>
      <w:r w:rsidR="00AC6664">
        <w:rPr>
          <w:lang w:val="en-US"/>
        </w:rPr>
        <w:t>5</w:t>
      </w:r>
      <w:r>
        <w:rPr>
          <w:lang w:val="en-US"/>
        </w:rPr>
        <w:t>.6</w:t>
      </w:r>
      <w:r w:rsidRPr="003B2883">
        <w:rPr>
          <w:lang w:val="en-US"/>
        </w:rPr>
        <w:t>.2</w:t>
      </w:r>
      <w:r w:rsidRPr="003B2883">
        <w:rPr>
          <w:lang w:val="en-US"/>
        </w:rPr>
        <w:tab/>
        <w:t>Structured data types</w:t>
      </w:r>
      <w:bookmarkEnd w:id="6553"/>
      <w:bookmarkEnd w:id="6554"/>
      <w:bookmarkEnd w:id="6555"/>
      <w:bookmarkEnd w:id="6556"/>
      <w:bookmarkEnd w:id="6557"/>
    </w:p>
    <w:p w14:paraId="19FC6B4B" w14:textId="4E80868C" w:rsidR="006278EC" w:rsidRPr="003B2883" w:rsidRDefault="006278EC" w:rsidP="006278EC">
      <w:pPr>
        <w:pStyle w:val="Heading5"/>
      </w:pPr>
      <w:bookmarkStart w:id="6558" w:name="_Toc89035467"/>
      <w:bookmarkStart w:id="6559" w:name="_Toc89065265"/>
      <w:bookmarkStart w:id="6560" w:name="_Toc89180564"/>
      <w:bookmarkStart w:id="6561" w:name="_Toc97072257"/>
      <w:bookmarkStart w:id="6562" w:name="_Toc183523768"/>
      <w:r>
        <w:t>6.</w:t>
      </w:r>
      <w:r w:rsidR="00AC6664">
        <w:t>5</w:t>
      </w:r>
      <w:r>
        <w:t>.6</w:t>
      </w:r>
      <w:r w:rsidRPr="003B2883">
        <w:t>.2.1</w:t>
      </w:r>
      <w:r w:rsidRPr="003B2883">
        <w:tab/>
        <w:t>Introduction</w:t>
      </w:r>
      <w:bookmarkEnd w:id="6558"/>
      <w:bookmarkEnd w:id="6559"/>
      <w:bookmarkEnd w:id="6560"/>
      <w:bookmarkEnd w:id="6561"/>
      <w:bookmarkEnd w:id="6562"/>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6563" w:name="_Toc89035468"/>
      <w:bookmarkStart w:id="6564" w:name="_Toc89065266"/>
      <w:bookmarkStart w:id="6565" w:name="_Toc89180565"/>
      <w:bookmarkStart w:id="6566" w:name="_Toc97072258"/>
      <w:bookmarkStart w:id="6567" w:name="_Toc183523769"/>
      <w:r>
        <w:lastRenderedPageBreak/>
        <w:t>6.</w:t>
      </w:r>
      <w:r w:rsidR="00AC6664">
        <w:t>5</w:t>
      </w:r>
      <w:r>
        <w:t>.6</w:t>
      </w:r>
      <w:r w:rsidRPr="003B2883">
        <w:t>.2.</w:t>
      </w:r>
      <w:r w:rsidR="00AC6664">
        <w:t>2</w:t>
      </w:r>
      <w:r w:rsidRPr="003B2883">
        <w:tab/>
        <w:t xml:space="preserve">Type: </w:t>
      </w:r>
      <w:r>
        <w:rPr>
          <w:lang w:eastAsia="zh-CN"/>
        </w:rPr>
        <w:t>ContextCreateReqData</w:t>
      </w:r>
      <w:bookmarkEnd w:id="6563"/>
      <w:bookmarkEnd w:id="6564"/>
      <w:bookmarkEnd w:id="6565"/>
      <w:bookmarkEnd w:id="6566"/>
      <w:bookmarkEnd w:id="6567"/>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4A5E3990"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6568" w:name="_Toc89035469"/>
      <w:bookmarkStart w:id="6569" w:name="_Toc89065267"/>
      <w:bookmarkStart w:id="6570" w:name="_Toc89180566"/>
      <w:bookmarkStart w:id="6571" w:name="_Toc97072259"/>
      <w:bookmarkStart w:id="6572" w:name="_Toc183523770"/>
      <w:r>
        <w:t>6.</w:t>
      </w:r>
      <w:r w:rsidR="00AC6664">
        <w:t>5</w:t>
      </w:r>
      <w:r>
        <w:t>.6</w:t>
      </w:r>
      <w:r w:rsidRPr="003B2883">
        <w:t>.2.</w:t>
      </w:r>
      <w:r w:rsidR="00AC6664">
        <w:t>3</w:t>
      </w:r>
      <w:r w:rsidRPr="003B2883">
        <w:tab/>
        <w:t xml:space="preserve">Type: </w:t>
      </w:r>
      <w:r>
        <w:rPr>
          <w:lang w:eastAsia="zh-CN"/>
        </w:rPr>
        <w:t>ContextCreateRspData</w:t>
      </w:r>
      <w:bookmarkEnd w:id="6568"/>
      <w:bookmarkEnd w:id="6569"/>
      <w:bookmarkEnd w:id="6570"/>
      <w:bookmarkEnd w:id="6571"/>
      <w:bookmarkEnd w:id="6572"/>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605592CC"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6573" w:name="_Toc89035470"/>
      <w:bookmarkStart w:id="6574" w:name="_Toc89065268"/>
      <w:bookmarkStart w:id="6575" w:name="_Toc89180567"/>
      <w:bookmarkStart w:id="6576" w:name="_Toc97072260"/>
      <w:bookmarkStart w:id="6577" w:name="_Toc183523771"/>
      <w:r>
        <w:lastRenderedPageBreak/>
        <w:t>6.</w:t>
      </w:r>
      <w:r w:rsidR="00AC6664">
        <w:t>5</w:t>
      </w:r>
      <w:r>
        <w:t>.6</w:t>
      </w:r>
      <w:r w:rsidRPr="003B2883">
        <w:t>.2.</w:t>
      </w:r>
      <w:r w:rsidR="00AC6664">
        <w:t>4</w:t>
      </w:r>
      <w:r w:rsidRPr="003B2883">
        <w:tab/>
        <w:t xml:space="preserve">Type: </w:t>
      </w:r>
      <w:r>
        <w:rPr>
          <w:lang w:eastAsia="zh-CN"/>
        </w:rPr>
        <w:t>ContextStatusNotification</w:t>
      </w:r>
      <w:bookmarkEnd w:id="6573"/>
      <w:bookmarkEnd w:id="6574"/>
      <w:bookmarkEnd w:id="6575"/>
      <w:bookmarkEnd w:id="6576"/>
      <w:bookmarkEnd w:id="6577"/>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69F0A569"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7A3A82B2" w:rsidR="00097512" w:rsidRDefault="00097512" w:rsidP="00097512">
            <w:pPr>
              <w:pStyle w:val="TAL"/>
            </w:pPr>
            <w:r>
              <w:t>array(operationEvent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00B7177A" w:rsidR="00097512" w:rsidRDefault="00097512" w:rsidP="00097512">
            <w:pPr>
              <w:pStyle w:val="TAL"/>
            </w:pPr>
            <w:r>
              <w:t>This IE may be present to report a list of operation events related to the Broadcast MB</w:t>
            </w:r>
            <w:r w:rsidR="000B4502">
              <w:t>S</w:t>
            </w:r>
            <w:r>
              <w:t xml:space="preserve"> Session</w:t>
            </w:r>
            <w:r w:rsidR="000B4502">
              <w:t>, e.g. when the Broadcast MBS Session is released in one of NG-RANs as required by the NG-RAN, a failure of a NG-RAN</w:t>
            </w:r>
            <w:r>
              <w:t>.</w:t>
            </w:r>
          </w:p>
        </w:tc>
      </w:tr>
      <w:tr w:rsidR="00B02B0A" w:rsidRPr="003B2883" w14:paraId="0D06B50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E0B5B12" w14:textId="476C7CC2" w:rsidR="00B02B0A" w:rsidRDefault="00B02B0A" w:rsidP="00B02B0A">
            <w:pPr>
              <w:pStyle w:val="TAL"/>
            </w:pPr>
            <w:r>
              <w:t>releasedInd</w:t>
            </w:r>
          </w:p>
        </w:tc>
        <w:tc>
          <w:tcPr>
            <w:tcW w:w="1527" w:type="dxa"/>
            <w:tcBorders>
              <w:top w:val="single" w:sz="4" w:space="0" w:color="auto"/>
              <w:left w:val="single" w:sz="4" w:space="0" w:color="auto"/>
              <w:bottom w:val="single" w:sz="4" w:space="0" w:color="auto"/>
              <w:right w:val="single" w:sz="4" w:space="0" w:color="auto"/>
            </w:tcBorders>
          </w:tcPr>
          <w:p w14:paraId="64B188B8" w14:textId="27FAECC7" w:rsidR="00B02B0A" w:rsidRDefault="00B02B0A" w:rsidP="00B02B0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D6EA1E" w14:textId="605A6103" w:rsidR="00B02B0A" w:rsidRDefault="00B02B0A" w:rsidP="00B02B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4E02A43" w14:textId="06489E50" w:rsidR="00B02B0A" w:rsidRDefault="00B02B0A" w:rsidP="00B02B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C20A01" w14:textId="2AEE1DF5" w:rsidR="00B02B0A" w:rsidRDefault="00B02B0A" w:rsidP="00B02B0A">
            <w:pPr>
              <w:pStyle w:val="TAL"/>
            </w:pPr>
            <w:r>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6578" w:name="_Toc89035471"/>
      <w:bookmarkStart w:id="6579" w:name="_Toc89065269"/>
      <w:bookmarkStart w:id="6580" w:name="_Toc89180568"/>
      <w:bookmarkStart w:id="6581" w:name="_Toc97072261"/>
      <w:bookmarkStart w:id="6582" w:name="_Toc183523772"/>
      <w:r>
        <w:lastRenderedPageBreak/>
        <w:t>6.5.6</w:t>
      </w:r>
      <w:r w:rsidRPr="003B2883">
        <w:t>.2.</w:t>
      </w:r>
      <w:r>
        <w:t>5</w:t>
      </w:r>
      <w:r w:rsidRPr="003B2883">
        <w:tab/>
        <w:t xml:space="preserve">Type: </w:t>
      </w:r>
      <w:r>
        <w:rPr>
          <w:lang w:eastAsia="zh-CN"/>
        </w:rPr>
        <w:t>ContextUpdateReqData</w:t>
      </w:r>
      <w:bookmarkEnd w:id="6578"/>
      <w:bookmarkEnd w:id="6579"/>
      <w:bookmarkEnd w:id="6580"/>
      <w:bookmarkEnd w:id="6581"/>
      <w:bookmarkEnd w:id="6582"/>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7BB00B19"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6583" w:name="_Toc89035472"/>
      <w:bookmarkStart w:id="6584" w:name="_Toc89065270"/>
      <w:bookmarkStart w:id="6585" w:name="_Toc89180569"/>
      <w:bookmarkStart w:id="6586" w:name="_Toc97072262"/>
      <w:bookmarkStart w:id="6587" w:name="_Toc183523773"/>
      <w:r>
        <w:t>6.5.6</w:t>
      </w:r>
      <w:r w:rsidRPr="003B2883">
        <w:t>.2.</w:t>
      </w:r>
      <w:r>
        <w:t>6</w:t>
      </w:r>
      <w:r w:rsidRPr="003B2883">
        <w:tab/>
        <w:t xml:space="preserve">Type: </w:t>
      </w:r>
      <w:r>
        <w:rPr>
          <w:lang w:eastAsia="zh-CN"/>
        </w:rPr>
        <w:t>ContextUpdateRspData</w:t>
      </w:r>
      <w:bookmarkEnd w:id="6583"/>
      <w:bookmarkEnd w:id="6584"/>
      <w:bookmarkEnd w:id="6585"/>
      <w:bookmarkEnd w:id="6586"/>
      <w:bookmarkEnd w:id="6587"/>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19A69CC1"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6588" w:name="_Toc97072263"/>
      <w:bookmarkStart w:id="6589" w:name="_Toc183523774"/>
      <w:r>
        <w:lastRenderedPageBreak/>
        <w:t>6.5.6</w:t>
      </w:r>
      <w:r w:rsidRPr="003B2883">
        <w:t>.2.</w:t>
      </w:r>
      <w:r>
        <w:t>7</w:t>
      </w:r>
      <w:r w:rsidRPr="003B2883">
        <w:tab/>
        <w:t xml:space="preserve">Type: </w:t>
      </w:r>
      <w:r>
        <w:rPr>
          <w:lang w:eastAsia="zh-CN"/>
        </w:rPr>
        <w:t>N2</w:t>
      </w:r>
      <w:r>
        <w:t>Mbs</w:t>
      </w:r>
      <w:r>
        <w:rPr>
          <w:lang w:eastAsia="zh-CN"/>
        </w:rPr>
        <w:t>SmInfo</w:t>
      </w:r>
      <w:bookmarkEnd w:id="6588"/>
      <w:bookmarkEnd w:id="6589"/>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508E2AF9"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sidR="00B95277">
              <w:rPr>
                <w:rFonts w:cs="Arial"/>
                <w:szCs w:val="18"/>
                <w:lang w:eastAsia="zh-CN"/>
              </w:rPr>
              <w:t>clause 6</w:t>
            </w:r>
            <w:r>
              <w:rPr>
                <w:rFonts w:cs="Arial"/>
                <w:szCs w:val="18"/>
                <w:lang w:eastAsia="zh-CN"/>
              </w:rPr>
              <w:t>.5.6.3.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813B71" w14:textId="77777777" w:rsidR="00AF739B"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Pr>
                <w:rFonts w:cs="Arial"/>
                <w:szCs w:val="18"/>
              </w:rPr>
              <w:t>.</w:t>
            </w:r>
          </w:p>
          <w:p w14:paraId="5AF62602" w14:textId="77777777" w:rsidR="007C567E" w:rsidRDefault="007C567E" w:rsidP="00AF739B">
            <w:pPr>
              <w:pStyle w:val="TAL"/>
              <w:rPr>
                <w:rFonts w:cs="Arial"/>
                <w:szCs w:val="18"/>
              </w:rPr>
            </w:pPr>
          </w:p>
          <w:p w14:paraId="0D436BB4" w14:textId="0D563384" w:rsidR="007C567E" w:rsidRDefault="007C567E" w:rsidP="00AF739B">
            <w:pPr>
              <w:pStyle w:val="TAL"/>
              <w:rPr>
                <w:rFonts w:cs="Arial"/>
                <w:szCs w:val="18"/>
              </w:rPr>
            </w:pPr>
            <w:r w:rsidRPr="007C567E">
              <w:rPr>
                <w:rFonts w:cs="Arial"/>
                <w:szCs w:val="18"/>
              </w:rPr>
              <w:t>The IE shall be present when the N2MbsSmInfo is included in the ContextCreate Response, ContextUpdate Response, or ContextStatusNotify Request messages which are sent from the AMF to the NF service consumer (e.g., MB-SMF).</w:t>
            </w:r>
          </w:p>
          <w:p w14:paraId="31E4A6A5" w14:textId="10532A0F" w:rsidR="007C567E" w:rsidRPr="003B2883" w:rsidRDefault="007C567E" w:rsidP="00AF739B">
            <w:pPr>
              <w:pStyle w:val="TAL"/>
              <w:rPr>
                <w:rFonts w:cs="Arial"/>
                <w:szCs w:val="18"/>
              </w:rPr>
            </w:pPr>
          </w:p>
        </w:tc>
      </w:tr>
    </w:tbl>
    <w:p w14:paraId="422E70CB" w14:textId="179F1290" w:rsidR="00251B8E" w:rsidRDefault="00251B8E" w:rsidP="001F790D"/>
    <w:p w14:paraId="1E1B74B3" w14:textId="3B6F788D" w:rsidR="00097512" w:rsidRDefault="00097512" w:rsidP="00097512">
      <w:pPr>
        <w:pStyle w:val="Heading5"/>
      </w:pPr>
      <w:bookmarkStart w:id="6590" w:name="_Toc183523775"/>
      <w:r>
        <w:t>6.5.6.2.8</w:t>
      </w:r>
      <w:r>
        <w:tab/>
        <w:t>Type: Operation</w:t>
      </w:r>
      <w:r>
        <w:rPr>
          <w:lang w:eastAsia="zh-CN"/>
        </w:rPr>
        <w:t>Event</w:t>
      </w:r>
      <w:bookmarkEnd w:id="6590"/>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6591" w:name="_Toc183523776"/>
      <w:r>
        <w:t>6.5.6.2.9</w:t>
      </w:r>
      <w:r>
        <w:tab/>
        <w:t xml:space="preserve">Type: </w:t>
      </w:r>
      <w:r>
        <w:rPr>
          <w:lang w:eastAsia="zh-CN"/>
        </w:rPr>
        <w:t>NgranFailureEvent</w:t>
      </w:r>
      <w:bookmarkEnd w:id="6591"/>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Pr="00167597" w:rsidRDefault="00097512" w:rsidP="001F790D"/>
    <w:p w14:paraId="0F3B8745" w14:textId="3C6D29C0" w:rsidR="006278EC" w:rsidRPr="003B2883" w:rsidRDefault="006278EC" w:rsidP="006278EC">
      <w:pPr>
        <w:pStyle w:val="Heading4"/>
        <w:rPr>
          <w:lang w:val="en-US"/>
        </w:rPr>
      </w:pPr>
      <w:bookmarkStart w:id="6592" w:name="_Toc89035473"/>
      <w:bookmarkStart w:id="6593" w:name="_Toc89065271"/>
      <w:bookmarkStart w:id="6594" w:name="_Toc89180570"/>
      <w:bookmarkStart w:id="6595" w:name="_Toc97072265"/>
      <w:bookmarkStart w:id="6596" w:name="_Toc183523777"/>
      <w:r w:rsidRPr="003B2883">
        <w:rPr>
          <w:lang w:val="en-US"/>
        </w:rPr>
        <w:t>6.</w:t>
      </w:r>
      <w:r w:rsidR="00AC6664">
        <w:rPr>
          <w:lang w:val="en-US"/>
        </w:rPr>
        <w:t>5</w:t>
      </w:r>
      <w:r w:rsidRPr="003B2883">
        <w:rPr>
          <w:lang w:val="en-US"/>
        </w:rPr>
        <w:t>.6.3</w:t>
      </w:r>
      <w:r w:rsidRPr="003B2883">
        <w:rPr>
          <w:lang w:val="en-US"/>
        </w:rPr>
        <w:tab/>
        <w:t>Simple data types and enumerations</w:t>
      </w:r>
      <w:bookmarkEnd w:id="6592"/>
      <w:bookmarkEnd w:id="6593"/>
      <w:bookmarkEnd w:id="6594"/>
      <w:bookmarkEnd w:id="6595"/>
      <w:bookmarkEnd w:id="6596"/>
    </w:p>
    <w:p w14:paraId="79C1269F" w14:textId="3F3C551E" w:rsidR="006278EC" w:rsidRPr="003B2883" w:rsidRDefault="006278EC" w:rsidP="006278EC">
      <w:pPr>
        <w:pStyle w:val="Heading5"/>
      </w:pPr>
      <w:bookmarkStart w:id="6597" w:name="_Toc89035474"/>
      <w:bookmarkStart w:id="6598" w:name="_Toc89065272"/>
      <w:bookmarkStart w:id="6599" w:name="_Toc89180571"/>
      <w:bookmarkStart w:id="6600" w:name="_Toc97072266"/>
      <w:bookmarkStart w:id="6601" w:name="_Toc183523778"/>
      <w:r w:rsidRPr="003B2883">
        <w:t>6.</w:t>
      </w:r>
      <w:r w:rsidR="00AC6664">
        <w:t>5</w:t>
      </w:r>
      <w:r w:rsidRPr="003B2883">
        <w:t>.6.3.1</w:t>
      </w:r>
      <w:r w:rsidRPr="003B2883">
        <w:tab/>
        <w:t>Introduction</w:t>
      </w:r>
      <w:bookmarkEnd w:id="6597"/>
      <w:bookmarkEnd w:id="6598"/>
      <w:bookmarkEnd w:id="6599"/>
      <w:bookmarkEnd w:id="6600"/>
      <w:bookmarkEnd w:id="6601"/>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6602" w:name="_Toc89035475"/>
      <w:bookmarkStart w:id="6603" w:name="_Toc89065273"/>
      <w:bookmarkStart w:id="6604" w:name="_Toc89180572"/>
      <w:bookmarkStart w:id="6605" w:name="_Toc97072267"/>
      <w:bookmarkStart w:id="6606" w:name="_Toc183523779"/>
      <w:r w:rsidRPr="003B2883">
        <w:t>6.</w:t>
      </w:r>
      <w:r w:rsidR="00AC6664">
        <w:t>5</w:t>
      </w:r>
      <w:r w:rsidRPr="003B2883">
        <w:t>.6.3.2</w:t>
      </w:r>
      <w:r w:rsidRPr="003B2883">
        <w:tab/>
        <w:t>Simple data types</w:t>
      </w:r>
      <w:bookmarkEnd w:id="6602"/>
      <w:bookmarkEnd w:id="6603"/>
      <w:bookmarkEnd w:id="6604"/>
      <w:bookmarkEnd w:id="6605"/>
      <w:bookmarkEnd w:id="6606"/>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lastRenderedPageBreak/>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6607" w:name="_Toc89035476"/>
      <w:bookmarkStart w:id="6608" w:name="_Toc89065274"/>
      <w:bookmarkStart w:id="6609" w:name="_Toc89180573"/>
      <w:bookmarkStart w:id="6610" w:name="_Toc97072268"/>
      <w:bookmarkStart w:id="6611" w:name="_Toc183523780"/>
      <w:r>
        <w:t>6.</w:t>
      </w:r>
      <w:r w:rsidR="00AC6664">
        <w:t>5</w:t>
      </w:r>
      <w:r>
        <w:t>.6.3.</w:t>
      </w:r>
      <w:r w:rsidR="00AC6664">
        <w:t>3</w:t>
      </w:r>
      <w:r w:rsidRPr="00BC662F">
        <w:tab/>
        <w:t xml:space="preserve">Enumeration: </w:t>
      </w:r>
      <w:r>
        <w:t>OperationStatus</w:t>
      </w:r>
      <w:bookmarkEnd w:id="6607"/>
      <w:bookmarkEnd w:id="6608"/>
      <w:bookmarkEnd w:id="6609"/>
      <w:bookmarkEnd w:id="6610"/>
      <w:bookmarkEnd w:id="6611"/>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6612" w:name="_Toc97072264"/>
      <w:bookmarkStart w:id="6613" w:name="_Toc183523781"/>
      <w:r>
        <w:t>6.5.6.3.4</w:t>
      </w:r>
      <w:r>
        <w:tab/>
        <w:t>Enumeration: NgapIeType</w:t>
      </w:r>
      <w:bookmarkEnd w:id="6612"/>
      <w:bookmarkEnd w:id="6613"/>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bl>
    <w:p w14:paraId="4D3DEC36" w14:textId="77777777" w:rsidR="0087346F" w:rsidRDefault="0087346F" w:rsidP="0087346F"/>
    <w:p w14:paraId="3861F481" w14:textId="00819FCC" w:rsidR="00097512" w:rsidRDefault="00097512" w:rsidP="00097512">
      <w:pPr>
        <w:pStyle w:val="Heading5"/>
      </w:pPr>
      <w:bookmarkStart w:id="6614" w:name="_Toc183523782"/>
      <w:r>
        <w:t>6.5.6.3.5</w:t>
      </w:r>
      <w:r>
        <w:tab/>
        <w:t xml:space="preserve">Enumeration: </w:t>
      </w:r>
      <w:r>
        <w:rPr>
          <w:lang w:eastAsia="zh-CN"/>
        </w:rPr>
        <w:t>OpEventType</w:t>
      </w:r>
      <w:bookmarkEnd w:id="6614"/>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6615" w:name="_Toc183523783"/>
      <w:r>
        <w:t>6.5.6.3.6</w:t>
      </w:r>
      <w:r>
        <w:tab/>
        <w:t>Enumeration: NgranFailureIndication</w:t>
      </w:r>
      <w:bookmarkEnd w:id="6615"/>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lastRenderedPageBreak/>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1836BA" w14:paraId="7E8248B3"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B9CF4" w14:textId="458A5AD4" w:rsidR="001836BA" w:rsidRDefault="001836BA" w:rsidP="001836BA">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1107C" w14:textId="67CB5BB8" w:rsidR="001836BA" w:rsidRDefault="001836BA" w:rsidP="001836BA">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6616" w:name="_Toc89035477"/>
      <w:bookmarkStart w:id="6617" w:name="_Toc89065275"/>
      <w:bookmarkStart w:id="6618" w:name="_Toc89180574"/>
      <w:bookmarkStart w:id="6619" w:name="_Toc97072269"/>
      <w:bookmarkStart w:id="6620" w:name="_Toc183523784"/>
      <w:r>
        <w:t>6.</w:t>
      </w:r>
      <w:r w:rsidR="00AC6664">
        <w:t>5</w:t>
      </w:r>
      <w:r>
        <w:t>.6</w:t>
      </w:r>
      <w:r w:rsidRPr="003B2883">
        <w:t>.4</w:t>
      </w:r>
      <w:r w:rsidRPr="003B2883">
        <w:tab/>
        <w:t>Binary data</w:t>
      </w:r>
      <w:bookmarkEnd w:id="6616"/>
      <w:bookmarkEnd w:id="6617"/>
      <w:bookmarkEnd w:id="6618"/>
      <w:bookmarkEnd w:id="6619"/>
      <w:bookmarkEnd w:id="6620"/>
    </w:p>
    <w:p w14:paraId="52FC9CDE" w14:textId="3CA126C1" w:rsidR="00335145" w:rsidRPr="003B2883" w:rsidRDefault="00335145" w:rsidP="00335145">
      <w:pPr>
        <w:pStyle w:val="Heading5"/>
        <w:rPr>
          <w:lang w:val="en-US"/>
        </w:rPr>
      </w:pPr>
      <w:bookmarkStart w:id="6621" w:name="_Toc89035478"/>
      <w:bookmarkStart w:id="6622" w:name="_Toc89065276"/>
      <w:bookmarkStart w:id="6623" w:name="_Toc89180575"/>
      <w:bookmarkStart w:id="6624" w:name="_Toc97072270"/>
      <w:bookmarkStart w:id="6625" w:name="_Toc183523785"/>
      <w:r>
        <w:rPr>
          <w:lang w:val="en-US"/>
        </w:rPr>
        <w:t>6.</w:t>
      </w:r>
      <w:r w:rsidR="00AC6664">
        <w:rPr>
          <w:lang w:val="en-US"/>
        </w:rPr>
        <w:t>5</w:t>
      </w:r>
      <w:r>
        <w:rPr>
          <w:lang w:val="en-US"/>
        </w:rPr>
        <w:t>.6</w:t>
      </w:r>
      <w:r w:rsidRPr="003B2883">
        <w:rPr>
          <w:lang w:val="en-US"/>
        </w:rPr>
        <w:t>.4.1</w:t>
      </w:r>
      <w:r w:rsidRPr="003B2883">
        <w:rPr>
          <w:lang w:val="en-US"/>
        </w:rPr>
        <w:tab/>
        <w:t>Introduction</w:t>
      </w:r>
      <w:bookmarkEnd w:id="6621"/>
      <w:bookmarkEnd w:id="6622"/>
      <w:bookmarkEnd w:id="6623"/>
      <w:bookmarkEnd w:id="6624"/>
      <w:bookmarkEnd w:id="6625"/>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6626" w:name="_Toc89035479"/>
      <w:bookmarkStart w:id="6627" w:name="_Toc89065277"/>
      <w:bookmarkStart w:id="6628" w:name="_Toc89180576"/>
      <w:bookmarkStart w:id="6629" w:name="_Toc97072271"/>
      <w:bookmarkStart w:id="6630" w:name="_Toc183523786"/>
      <w:r>
        <w:rPr>
          <w:lang w:val="en-US"/>
        </w:rPr>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6626"/>
      <w:bookmarkEnd w:id="6627"/>
      <w:bookmarkEnd w:id="6628"/>
      <w:bookmarkEnd w:id="6629"/>
      <w:bookmarkEnd w:id="6630"/>
    </w:p>
    <w:p w14:paraId="38B83E1D" w14:textId="5D7138CB" w:rsidR="00335145" w:rsidRPr="003B2883" w:rsidRDefault="00335145" w:rsidP="00876DA9">
      <w:pPr>
        <w:pStyle w:val="Heading6"/>
      </w:pPr>
      <w:bookmarkStart w:id="6631" w:name="_Toc89035480"/>
      <w:bookmarkStart w:id="6632" w:name="_Toc89065278"/>
      <w:bookmarkStart w:id="6633" w:name="_Toc89180577"/>
      <w:bookmarkStart w:id="6634" w:name="_Toc97072272"/>
      <w:bookmarkStart w:id="6635" w:name="_Toc183523787"/>
      <w:r>
        <w:t>6.</w:t>
      </w:r>
      <w:r w:rsidR="00AC6664">
        <w:t>5</w:t>
      </w:r>
      <w:r>
        <w:t>.6</w:t>
      </w:r>
      <w:r w:rsidRPr="003B2883">
        <w:t>.4.</w:t>
      </w:r>
      <w:r w:rsidR="000A34B2">
        <w:t>2</w:t>
      </w:r>
      <w:r w:rsidRPr="003B2883">
        <w:t>.1</w:t>
      </w:r>
      <w:r w:rsidRPr="003B2883">
        <w:tab/>
        <w:t>Introduction</w:t>
      </w:r>
      <w:bookmarkEnd w:id="6631"/>
      <w:bookmarkEnd w:id="6632"/>
      <w:bookmarkEnd w:id="6633"/>
      <w:bookmarkEnd w:id="6634"/>
      <w:bookmarkEnd w:id="6635"/>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6636" w:name="_Toc89035481"/>
      <w:bookmarkStart w:id="6637" w:name="_Toc89065279"/>
      <w:bookmarkStart w:id="6638" w:name="_Toc89180578"/>
      <w:bookmarkStart w:id="6639" w:name="_Toc97072273"/>
      <w:bookmarkStart w:id="6640" w:name="_Toc183523788"/>
      <w:r>
        <w:t>6.</w:t>
      </w:r>
      <w:r w:rsidR="00AC6664">
        <w:t>5</w:t>
      </w:r>
      <w:r>
        <w:t>.6</w:t>
      </w:r>
      <w:r w:rsidRPr="003B2883">
        <w:t>.4.</w:t>
      </w:r>
      <w:r w:rsidR="000A34B2">
        <w:t>2</w:t>
      </w:r>
      <w:r w:rsidRPr="003B2883">
        <w:t>.2</w:t>
      </w:r>
      <w:r w:rsidRPr="003B2883">
        <w:tab/>
        <w:t>NGAP IEs</w:t>
      </w:r>
      <w:bookmarkEnd w:id="6636"/>
      <w:bookmarkEnd w:id="6637"/>
      <w:bookmarkEnd w:id="6638"/>
      <w:bookmarkEnd w:id="6639"/>
      <w:bookmarkEnd w:id="6640"/>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6641" w:name="_Toc183523789"/>
      <w:r w:rsidRPr="003B2883">
        <w:lastRenderedPageBreak/>
        <w:t>6.</w:t>
      </w:r>
      <w:r>
        <w:t>5</w:t>
      </w:r>
      <w:r w:rsidRPr="003B2883">
        <w:t>.7</w:t>
      </w:r>
      <w:r w:rsidRPr="003B2883">
        <w:tab/>
        <w:t>Error Handling</w:t>
      </w:r>
      <w:bookmarkEnd w:id="6641"/>
    </w:p>
    <w:p w14:paraId="58BFE84E" w14:textId="77777777" w:rsidR="001F2659" w:rsidRPr="003B2883" w:rsidRDefault="001F2659" w:rsidP="001F2659">
      <w:pPr>
        <w:pStyle w:val="Heading4"/>
      </w:pPr>
      <w:bookmarkStart w:id="6642" w:name="_Toc183523790"/>
      <w:r w:rsidRPr="003B2883">
        <w:t>6.</w:t>
      </w:r>
      <w:r>
        <w:t>5</w:t>
      </w:r>
      <w:r w:rsidRPr="003B2883">
        <w:t>.7.1</w:t>
      </w:r>
      <w:r w:rsidRPr="003B2883">
        <w:tab/>
        <w:t>General</w:t>
      </w:r>
      <w:bookmarkEnd w:id="6642"/>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6643" w:name="_Toc183523791"/>
      <w:r w:rsidRPr="003B2883">
        <w:t>6.</w:t>
      </w:r>
      <w:r>
        <w:t>5</w:t>
      </w:r>
      <w:r w:rsidRPr="003B2883">
        <w:t>.7.2</w:t>
      </w:r>
      <w:r w:rsidRPr="003B2883">
        <w:tab/>
        <w:t>Protocol Errors</w:t>
      </w:r>
      <w:bookmarkEnd w:id="6643"/>
    </w:p>
    <w:p w14:paraId="5A37CC52" w14:textId="4BD7E056" w:rsidR="001F2659" w:rsidRPr="003B2883" w:rsidRDefault="001F2659" w:rsidP="001F2659">
      <w:r w:rsidRPr="003B2883">
        <w:t xml:space="preserve">Protocol Error Handling shall be supported as specified in </w:t>
      </w:r>
      <w:r w:rsidR="00B95277">
        <w:t>clause </w:t>
      </w:r>
      <w:r w:rsidR="00B95277" w:rsidRPr="003B2883">
        <w:t>5</w:t>
      </w:r>
      <w:r w:rsidRPr="003B2883">
        <w:t>.</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6644" w:name="_Toc183523792"/>
      <w:r w:rsidRPr="003B2883">
        <w:t>6.</w:t>
      </w:r>
      <w:r>
        <w:t>5</w:t>
      </w:r>
      <w:r w:rsidRPr="003B2883">
        <w:t>.7.3</w:t>
      </w:r>
      <w:r w:rsidRPr="003B2883">
        <w:tab/>
        <w:t>Application Errors</w:t>
      </w:r>
      <w:bookmarkEnd w:id="6644"/>
    </w:p>
    <w:p w14:paraId="6D1FAFE9" w14:textId="77777777"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t>X</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6645" w:name="_Toc183523793"/>
      <w:r w:rsidRPr="003B2883">
        <w:t>6.</w:t>
      </w:r>
      <w:r>
        <w:t>5</w:t>
      </w:r>
      <w:r w:rsidRPr="003B2883">
        <w:t>.8</w:t>
      </w:r>
      <w:r w:rsidRPr="003B2883">
        <w:tab/>
        <w:t>Feature Negotiation</w:t>
      </w:r>
      <w:bookmarkEnd w:id="6645"/>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6646" w:name="_Toc183523794"/>
      <w:r w:rsidRPr="003B2883">
        <w:rPr>
          <w:lang w:val="en-US"/>
        </w:rPr>
        <w:t>6.</w:t>
      </w:r>
      <w:r>
        <w:rPr>
          <w:lang w:val="en-US"/>
        </w:rPr>
        <w:t>5</w:t>
      </w:r>
      <w:r w:rsidRPr="003B2883">
        <w:rPr>
          <w:lang w:val="en-US"/>
        </w:rPr>
        <w:t>.9</w:t>
      </w:r>
      <w:r w:rsidRPr="003B2883">
        <w:rPr>
          <w:lang w:val="en-US"/>
        </w:rPr>
        <w:tab/>
        <w:t>Security</w:t>
      </w:r>
      <w:bookmarkEnd w:id="6646"/>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6647" w:name="_Toc183523795"/>
      <w:r w:rsidRPr="003B2883">
        <w:t>6.</w:t>
      </w:r>
      <w:r>
        <w:t>5</w:t>
      </w:r>
      <w:r w:rsidRPr="003B2883">
        <w:t>.</w:t>
      </w:r>
      <w:r>
        <w:t>10</w:t>
      </w:r>
      <w:r w:rsidRPr="003B2883">
        <w:tab/>
      </w:r>
      <w:r>
        <w:t>HTTP redirection</w:t>
      </w:r>
      <w:bookmarkEnd w:id="6647"/>
    </w:p>
    <w:p w14:paraId="5601D8A5" w14:textId="1E3BE070" w:rsidR="0039453E" w:rsidRDefault="0039453E" w:rsidP="0039453E">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4]).</w:t>
      </w:r>
    </w:p>
    <w:p w14:paraId="1FE11C7E" w14:textId="7C0D5B0D" w:rsidR="0039453E" w:rsidRDefault="0039453E" w:rsidP="0039453E">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1A0ECC7E" w14:textId="77777777" w:rsidR="0039453E" w:rsidRDefault="0039453E" w:rsidP="0039453E">
      <w:pPr>
        <w:rPr>
          <w:lang w:val="en-US"/>
        </w:rPr>
      </w:pPr>
      <w:r>
        <w:lastRenderedPageBreak/>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5F48AD" w:rsidRDefault="009C4B84" w:rsidP="009C4B84">
      <w:pPr>
        <w:rPr>
          <w:lang w:val="en-US"/>
        </w:rPr>
      </w:pPr>
    </w:p>
    <w:p w14:paraId="7D108CB7" w14:textId="6A360E83" w:rsidR="00B45E44" w:rsidRDefault="00B45E44" w:rsidP="00B45E44">
      <w:pPr>
        <w:pStyle w:val="Heading2"/>
      </w:pPr>
      <w:bookmarkStart w:id="6648" w:name="_Toc89035482"/>
      <w:bookmarkStart w:id="6649" w:name="_Toc89065280"/>
      <w:bookmarkStart w:id="6650" w:name="_Toc89180579"/>
      <w:bookmarkStart w:id="6651" w:name="_Toc97072274"/>
      <w:bookmarkStart w:id="6652" w:name="_Toc183523796"/>
      <w:r>
        <w:t>6.6</w:t>
      </w:r>
      <w:r>
        <w:tab/>
        <w:t>Namf_MBSCommunication Service API</w:t>
      </w:r>
      <w:bookmarkEnd w:id="6648"/>
      <w:bookmarkEnd w:id="6649"/>
      <w:bookmarkEnd w:id="6650"/>
      <w:bookmarkEnd w:id="6651"/>
      <w:bookmarkEnd w:id="6652"/>
    </w:p>
    <w:p w14:paraId="7EF35365" w14:textId="3A8BDECD" w:rsidR="00B45E44" w:rsidRDefault="00B45E44" w:rsidP="00B45E44">
      <w:pPr>
        <w:pStyle w:val="Heading3"/>
      </w:pPr>
      <w:bookmarkStart w:id="6653" w:name="_Toc89035483"/>
      <w:bookmarkStart w:id="6654" w:name="_Toc89065281"/>
      <w:bookmarkStart w:id="6655" w:name="_Toc89180580"/>
      <w:bookmarkStart w:id="6656" w:name="_Toc97072275"/>
      <w:bookmarkStart w:id="6657" w:name="_Toc183523797"/>
      <w:r>
        <w:t>6.6.1</w:t>
      </w:r>
      <w:r>
        <w:tab/>
        <w:t>API URI</w:t>
      </w:r>
      <w:bookmarkEnd w:id="6653"/>
      <w:bookmarkEnd w:id="6654"/>
      <w:bookmarkEnd w:id="6655"/>
      <w:bookmarkEnd w:id="6656"/>
      <w:bookmarkEnd w:id="6657"/>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6658" w:name="_Toc89035484"/>
      <w:bookmarkStart w:id="6659" w:name="_Toc89065282"/>
      <w:bookmarkStart w:id="6660" w:name="_Toc89180581"/>
      <w:bookmarkStart w:id="6661" w:name="_Toc97072276"/>
      <w:bookmarkStart w:id="6662" w:name="_Toc183523798"/>
      <w:r>
        <w:t>6.6.2</w:t>
      </w:r>
      <w:r>
        <w:tab/>
        <w:t>Usage of HTTP</w:t>
      </w:r>
      <w:bookmarkEnd w:id="6658"/>
      <w:bookmarkEnd w:id="6659"/>
      <w:bookmarkEnd w:id="6660"/>
      <w:bookmarkEnd w:id="6661"/>
      <w:bookmarkEnd w:id="6662"/>
    </w:p>
    <w:p w14:paraId="5CB6CDFF" w14:textId="5FCA0314" w:rsidR="00B45E44" w:rsidRDefault="00B45E44" w:rsidP="00B45E44">
      <w:pPr>
        <w:pStyle w:val="Heading4"/>
      </w:pPr>
      <w:bookmarkStart w:id="6663" w:name="_Toc89035485"/>
      <w:bookmarkStart w:id="6664" w:name="_Toc89065283"/>
      <w:bookmarkStart w:id="6665" w:name="_Toc89180582"/>
      <w:bookmarkStart w:id="6666" w:name="_Toc97072277"/>
      <w:bookmarkStart w:id="6667" w:name="_Toc183523799"/>
      <w:r>
        <w:t>6.6.2.1</w:t>
      </w:r>
      <w:r>
        <w:tab/>
        <w:t>General</w:t>
      </w:r>
      <w:bookmarkEnd w:id="6663"/>
      <w:bookmarkEnd w:id="6664"/>
      <w:bookmarkEnd w:id="6665"/>
      <w:bookmarkEnd w:id="6666"/>
      <w:bookmarkEnd w:id="6667"/>
    </w:p>
    <w:p w14:paraId="6C099FCD" w14:textId="5808C933" w:rsidR="00B45E44" w:rsidRDefault="00B45E44" w:rsidP="00B45E44">
      <w:r>
        <w:t xml:space="preserve">HTTP/2, as defined in IETF RFC 7540 [19], shall be used as specified in </w:t>
      </w:r>
      <w:r w:rsidR="00B95277">
        <w:t>clause 5</w:t>
      </w:r>
      <w:r>
        <w:t xml:space="preserve">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6668" w:name="_Toc89035486"/>
      <w:bookmarkStart w:id="6669" w:name="_Toc89065284"/>
      <w:bookmarkStart w:id="6670" w:name="_Toc89180583"/>
      <w:bookmarkStart w:id="6671" w:name="_Toc97072278"/>
      <w:bookmarkStart w:id="6672" w:name="_Toc183523800"/>
      <w:r>
        <w:t>6.6.2.2</w:t>
      </w:r>
      <w:r>
        <w:tab/>
        <w:t>HTTP standard headers</w:t>
      </w:r>
      <w:bookmarkEnd w:id="6668"/>
      <w:bookmarkEnd w:id="6669"/>
      <w:bookmarkEnd w:id="6670"/>
      <w:bookmarkEnd w:id="6671"/>
      <w:bookmarkEnd w:id="6672"/>
    </w:p>
    <w:p w14:paraId="553447E9" w14:textId="183E7F75" w:rsidR="00B45E44" w:rsidRDefault="00B45E44" w:rsidP="00B45E44">
      <w:pPr>
        <w:pStyle w:val="Heading5"/>
        <w:rPr>
          <w:lang w:eastAsia="zh-CN"/>
        </w:rPr>
      </w:pPr>
      <w:bookmarkStart w:id="6673" w:name="_Toc89035487"/>
      <w:bookmarkStart w:id="6674" w:name="_Toc89065285"/>
      <w:bookmarkStart w:id="6675" w:name="_Toc89180584"/>
      <w:bookmarkStart w:id="6676" w:name="_Toc97072279"/>
      <w:bookmarkStart w:id="6677" w:name="_Toc183523801"/>
      <w:r>
        <w:t>6.6.2.2.1</w:t>
      </w:r>
      <w:r>
        <w:rPr>
          <w:lang w:eastAsia="zh-CN"/>
        </w:rPr>
        <w:tab/>
        <w:t>General</w:t>
      </w:r>
      <w:bookmarkEnd w:id="6673"/>
      <w:bookmarkEnd w:id="6674"/>
      <w:bookmarkEnd w:id="6675"/>
      <w:bookmarkEnd w:id="6676"/>
      <w:bookmarkEnd w:id="6677"/>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6678" w:name="_Toc89035488"/>
      <w:bookmarkStart w:id="6679" w:name="_Toc89065286"/>
      <w:bookmarkStart w:id="6680" w:name="_Toc89180585"/>
      <w:bookmarkStart w:id="6681" w:name="_Toc97072280"/>
      <w:bookmarkStart w:id="6682" w:name="_Toc183523802"/>
      <w:r>
        <w:t>6.6.2.2.2</w:t>
      </w:r>
      <w:r>
        <w:tab/>
        <w:t>Content type</w:t>
      </w:r>
      <w:bookmarkEnd w:id="6678"/>
      <w:bookmarkEnd w:id="6679"/>
      <w:bookmarkEnd w:id="6680"/>
      <w:bookmarkEnd w:id="6681"/>
      <w:bookmarkEnd w:id="6682"/>
    </w:p>
    <w:p w14:paraId="22637A32" w14:textId="0F3898F0" w:rsidR="00B45E44" w:rsidRDefault="00B45E44" w:rsidP="00B45E44">
      <w:r>
        <w:t>The following content types shall be supported:</w:t>
      </w:r>
    </w:p>
    <w:p w14:paraId="5D53A774" w14:textId="2591E359"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w:t>
      </w:r>
      <w:r w:rsidR="00B95277">
        <w:t>clause 5</w:t>
      </w:r>
      <w:r>
        <w:t>.4 of 3GPP TS 29.500 [4].</w:t>
      </w:r>
    </w:p>
    <w:p w14:paraId="6D4BFE6E" w14:textId="77777777" w:rsidR="00B45E44" w:rsidRDefault="00B45E44" w:rsidP="00B45E44">
      <w:pPr>
        <w:pStyle w:val="B1"/>
      </w:pPr>
      <w:r>
        <w:t>-</w:t>
      </w:r>
      <w:r>
        <w:tab/>
        <w:t>The Problem Details JSON Object (IETF RFC 7807 [36]). The use of the Problem Details JSON object in a HTTP response body shall be signalled by the content type "application/problem+json".</w:t>
      </w:r>
    </w:p>
    <w:p w14:paraId="176CB461" w14:textId="445FCB56" w:rsidR="00B45E44" w:rsidRDefault="00B45E44" w:rsidP="00B45E44">
      <w:r>
        <w:t xml:space="preserve">Multipart messages shall also be supported (see </w:t>
      </w:r>
      <w:r w:rsidR="00B95277">
        <w:t>clause 6</w:t>
      </w:r>
      <w:r>
        <w:t>.6.2.4)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lastRenderedPageBreak/>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6F864B70" w:rsidR="00B45E44" w:rsidRPr="00D67CF5" w:rsidRDefault="00B45E44" w:rsidP="00941AA6">
            <w:pPr>
              <w:pStyle w:val="TAL"/>
              <w:rPr>
                <w:lang w:val="en-US"/>
              </w:rPr>
            </w:pPr>
            <w:r w:rsidRPr="00D67CF5">
              <w:rPr>
                <w:lang w:val="en-US"/>
              </w:rPr>
              <w:t xml:space="preserve">Binary encoded payload, encoding NG Application Protocol (NGAP) IEs, as specified in </w:t>
            </w:r>
            <w:r w:rsidR="00B95277" w:rsidRPr="00D67CF5">
              <w:rPr>
                <w:lang w:val="en-US"/>
              </w:rPr>
              <w:t>clause</w:t>
            </w:r>
            <w:r w:rsidR="00B95277">
              <w:rPr>
                <w:lang w:val="en-US"/>
              </w:rPr>
              <w:t> </w:t>
            </w:r>
            <w:r w:rsidR="00B95277" w:rsidRPr="00D67CF5">
              <w:rPr>
                <w:lang w:val="en-US"/>
              </w:rPr>
              <w:t>9</w:t>
            </w:r>
            <w:r w:rsidRPr="00D67CF5">
              <w:rPr>
                <w:lang w:val="en-US"/>
              </w:rPr>
              <w:t>.3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77777777" w:rsidR="00B45E44" w:rsidRDefault="00B45E44" w:rsidP="00941AA6">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54EF4DBB" w14:textId="77777777" w:rsidR="00B45E44" w:rsidRDefault="00B45E44" w:rsidP="00B45E44">
      <w:pPr>
        <w:rPr>
          <w:lang w:val="en-US"/>
        </w:rPr>
      </w:pPr>
    </w:p>
    <w:p w14:paraId="7B85E402" w14:textId="6750737C" w:rsidR="00B45E44" w:rsidRDefault="00B45E44" w:rsidP="00B45E44">
      <w:r>
        <w:t xml:space="preserve">See </w:t>
      </w:r>
      <w:r w:rsidR="00B95277">
        <w:t>clause 6</w:t>
      </w:r>
      <w:r>
        <w:t>.6.2.4 for the binary payloads supported in the binary body part of multipart messages.</w:t>
      </w:r>
    </w:p>
    <w:p w14:paraId="4C69687B" w14:textId="1BA1ADEC" w:rsidR="00B45E44" w:rsidRDefault="00B45E44" w:rsidP="00B45E44">
      <w:pPr>
        <w:pStyle w:val="Heading4"/>
      </w:pPr>
      <w:bookmarkStart w:id="6683" w:name="_Toc89035489"/>
      <w:bookmarkStart w:id="6684" w:name="_Toc89065287"/>
      <w:bookmarkStart w:id="6685" w:name="_Toc89180586"/>
      <w:bookmarkStart w:id="6686" w:name="_Toc97072281"/>
      <w:bookmarkStart w:id="6687" w:name="_Toc183523803"/>
      <w:r>
        <w:t>6.6.2.3</w:t>
      </w:r>
      <w:r>
        <w:tab/>
        <w:t>HTTP custom headers</w:t>
      </w:r>
      <w:bookmarkEnd w:id="6683"/>
      <w:bookmarkEnd w:id="6684"/>
      <w:bookmarkEnd w:id="6685"/>
      <w:bookmarkEnd w:id="6686"/>
      <w:bookmarkEnd w:id="6687"/>
    </w:p>
    <w:p w14:paraId="02DA1F5D" w14:textId="70ED860A" w:rsidR="00B45E44" w:rsidRDefault="00B45E44" w:rsidP="00B45E44">
      <w:pPr>
        <w:pStyle w:val="Heading5"/>
        <w:rPr>
          <w:lang w:eastAsia="zh-CN"/>
        </w:rPr>
      </w:pPr>
      <w:bookmarkStart w:id="6688" w:name="_Toc89035490"/>
      <w:bookmarkStart w:id="6689" w:name="_Toc89065288"/>
      <w:bookmarkStart w:id="6690" w:name="_Toc89180587"/>
      <w:bookmarkStart w:id="6691" w:name="_Toc97072282"/>
      <w:bookmarkStart w:id="6692" w:name="_Toc183523804"/>
      <w:r>
        <w:t>6.6.2.3.1</w:t>
      </w:r>
      <w:r>
        <w:rPr>
          <w:lang w:eastAsia="zh-CN"/>
        </w:rPr>
        <w:tab/>
        <w:t>General</w:t>
      </w:r>
      <w:bookmarkEnd w:id="6688"/>
      <w:bookmarkEnd w:id="6689"/>
      <w:bookmarkEnd w:id="6690"/>
      <w:bookmarkEnd w:id="6691"/>
      <w:bookmarkEnd w:id="6692"/>
    </w:p>
    <w:p w14:paraId="04F1DCC0" w14:textId="34C94B8B"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 xml:space="preserve">service are defined. For 3GPP specific HTTP custom headers used across all service-based interfaces, see </w:t>
      </w:r>
      <w:r w:rsidR="00B95277">
        <w:rPr>
          <w:i w:val="0"/>
          <w:color w:val="auto"/>
        </w:rPr>
        <w:t>clause 5</w:t>
      </w:r>
      <w:r>
        <w:rPr>
          <w:i w:val="0"/>
          <w:color w:val="auto"/>
        </w:rPr>
        <w:t>.2.3 of 3GPP TS 29.500 [4].</w:t>
      </w:r>
    </w:p>
    <w:p w14:paraId="08405D82" w14:textId="26974625" w:rsidR="00B45E44" w:rsidRPr="003B2883" w:rsidRDefault="00B45E44" w:rsidP="00B45E44">
      <w:pPr>
        <w:pStyle w:val="Heading4"/>
      </w:pPr>
      <w:bookmarkStart w:id="6693" w:name="_Toc81297913"/>
      <w:bookmarkStart w:id="6694" w:name="_Toc89035491"/>
      <w:bookmarkStart w:id="6695" w:name="_Toc89065289"/>
      <w:bookmarkStart w:id="6696" w:name="_Toc89180588"/>
      <w:bookmarkStart w:id="6697" w:name="_Toc97072283"/>
      <w:bookmarkStart w:id="6698" w:name="_Toc183523805"/>
      <w:r w:rsidRPr="003B2883">
        <w:t>6.</w:t>
      </w:r>
      <w:r>
        <w:t>6</w:t>
      </w:r>
      <w:r w:rsidRPr="003B2883">
        <w:t>.2.4</w:t>
      </w:r>
      <w:r w:rsidRPr="003B2883">
        <w:tab/>
        <w:t>HTTP multipart messages</w:t>
      </w:r>
      <w:bookmarkEnd w:id="6693"/>
      <w:bookmarkEnd w:id="6694"/>
      <w:bookmarkEnd w:id="6695"/>
      <w:bookmarkEnd w:id="6696"/>
      <w:bookmarkEnd w:id="6697"/>
      <w:bookmarkEnd w:id="6698"/>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485BCB76" w:rsidR="00B45E44" w:rsidRPr="00B45E44" w:rsidRDefault="00B45E44" w:rsidP="00B45E44">
      <w:pPr>
        <w:pStyle w:val="B1"/>
      </w:pPr>
      <w:r w:rsidRPr="00B45E44">
        <w:t>-</w:t>
      </w:r>
      <w:r>
        <w:tab/>
      </w:r>
      <w:r w:rsidRPr="00B45E44">
        <w:t xml:space="preserve">N2 payload (see </w:t>
      </w:r>
      <w:r w:rsidR="00B95277" w:rsidRPr="00B45E44">
        <w:t>clause</w:t>
      </w:r>
      <w:r w:rsidR="00B95277">
        <w:t> </w:t>
      </w:r>
      <w:r w:rsidR="00B95277" w:rsidRPr="00B45E44">
        <w:t>6</w:t>
      </w:r>
      <w:r w:rsidRPr="00B45E44">
        <w:t>.1.6.4).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6699" w:name="_Toc89035492"/>
      <w:bookmarkStart w:id="6700" w:name="_Toc89065290"/>
      <w:bookmarkStart w:id="6701" w:name="_Toc89180589"/>
      <w:bookmarkStart w:id="6702" w:name="_Toc97072284"/>
      <w:bookmarkStart w:id="6703" w:name="_Toc183523806"/>
      <w:r>
        <w:t>6.6.3</w:t>
      </w:r>
      <w:r>
        <w:tab/>
        <w:t>Resources</w:t>
      </w:r>
      <w:bookmarkEnd w:id="6699"/>
      <w:bookmarkEnd w:id="6700"/>
      <w:bookmarkEnd w:id="6701"/>
      <w:bookmarkEnd w:id="6702"/>
      <w:bookmarkEnd w:id="6703"/>
    </w:p>
    <w:p w14:paraId="2FC5DDA6" w14:textId="23C7BD77" w:rsidR="00B45E44" w:rsidRPr="000A7435" w:rsidRDefault="00B45E44" w:rsidP="00B45E44">
      <w:pPr>
        <w:pStyle w:val="Heading4"/>
      </w:pPr>
      <w:bookmarkStart w:id="6704" w:name="_Toc81558610"/>
      <w:bookmarkStart w:id="6705" w:name="_Toc89035493"/>
      <w:bookmarkStart w:id="6706" w:name="_Toc89065291"/>
      <w:bookmarkStart w:id="6707" w:name="_Toc89180590"/>
      <w:bookmarkStart w:id="6708" w:name="_Toc97072285"/>
      <w:bookmarkStart w:id="6709" w:name="_Toc183523807"/>
      <w:r>
        <w:t>6.6.3.1</w:t>
      </w:r>
      <w:r>
        <w:tab/>
        <w:t>Overview</w:t>
      </w:r>
      <w:bookmarkEnd w:id="6704"/>
      <w:bookmarkEnd w:id="6705"/>
      <w:bookmarkEnd w:id="6706"/>
      <w:bookmarkEnd w:id="6707"/>
      <w:bookmarkEnd w:id="6708"/>
      <w:bookmarkEnd w:id="6709"/>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4" type="#_x0000_t75" style="width:259.05pt;height:144.3pt" o:ole="">
            <v:imagedata r:id="rId105" o:title="" cropbottom="38654f" cropright="2455f"/>
          </v:shape>
          <o:OLEObject Type="Embed" ProgID="Visio.Drawing.11" ShapeID="_x0000_i1074" DrawAspect="Content" ObjectID="_1794142192" r:id="rId106"/>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6710" w:name="_Toc81297969"/>
      <w:bookmarkStart w:id="6711" w:name="_Toc89035494"/>
      <w:bookmarkStart w:id="6712" w:name="_Toc89065292"/>
      <w:bookmarkStart w:id="6713" w:name="_Toc89180591"/>
      <w:bookmarkStart w:id="6714" w:name="_Toc97072286"/>
      <w:bookmarkStart w:id="6715" w:name="_Toc183523808"/>
      <w:r w:rsidRPr="003B2883">
        <w:t>6.</w:t>
      </w:r>
      <w:r>
        <w:t>6</w:t>
      </w:r>
      <w:r w:rsidRPr="003B2883">
        <w:t>.</w:t>
      </w:r>
      <w:r>
        <w:t>3</w:t>
      </w:r>
      <w:r w:rsidRPr="003B2883">
        <w:t>.</w:t>
      </w:r>
      <w:r>
        <w:t>1</w:t>
      </w:r>
      <w:r w:rsidRPr="003B2883">
        <w:tab/>
      </w:r>
      <w:bookmarkEnd w:id="6710"/>
      <w:r>
        <w:t>Resource: N2 Message Handler (</w:t>
      </w:r>
      <w:r>
        <w:rPr>
          <w:rFonts w:eastAsia="DengXian"/>
        </w:rPr>
        <w:t>Custom Operation)</w:t>
      </w:r>
      <w:bookmarkEnd w:id="6711"/>
      <w:bookmarkEnd w:id="6712"/>
      <w:bookmarkEnd w:id="6713"/>
      <w:bookmarkEnd w:id="6714"/>
      <w:bookmarkEnd w:id="6715"/>
    </w:p>
    <w:p w14:paraId="7C500E72" w14:textId="6EA57BA1" w:rsidR="00B45E44" w:rsidRPr="003B2883" w:rsidRDefault="00B45E44" w:rsidP="00B45E44">
      <w:pPr>
        <w:pStyle w:val="Heading5"/>
      </w:pPr>
      <w:bookmarkStart w:id="6716" w:name="_Toc81297970"/>
      <w:bookmarkStart w:id="6717" w:name="_Toc89035495"/>
      <w:bookmarkStart w:id="6718" w:name="_Toc89065293"/>
      <w:bookmarkStart w:id="6719" w:name="_Toc89180592"/>
      <w:bookmarkStart w:id="6720" w:name="_Toc97072287"/>
      <w:bookmarkStart w:id="6721" w:name="_Toc183523809"/>
      <w:r w:rsidRPr="003B2883">
        <w:t>6.</w:t>
      </w:r>
      <w:r>
        <w:t>6</w:t>
      </w:r>
      <w:r w:rsidRPr="003B2883">
        <w:t>.</w:t>
      </w:r>
      <w:r>
        <w:t>3</w:t>
      </w:r>
      <w:r w:rsidRPr="003B2883">
        <w:t>.</w:t>
      </w:r>
      <w:r>
        <w:t>1.1</w:t>
      </w:r>
      <w:r w:rsidRPr="003B2883">
        <w:tab/>
      </w:r>
      <w:bookmarkEnd w:id="6716"/>
      <w:r>
        <w:t>Description</w:t>
      </w:r>
      <w:bookmarkEnd w:id="6717"/>
      <w:bookmarkEnd w:id="6718"/>
      <w:bookmarkEnd w:id="6719"/>
      <w:bookmarkEnd w:id="6720"/>
      <w:bookmarkEnd w:id="6721"/>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6722" w:name="_Toc81297971"/>
      <w:bookmarkStart w:id="6723" w:name="_Toc89035496"/>
      <w:bookmarkStart w:id="6724" w:name="_Toc89065294"/>
      <w:bookmarkStart w:id="6725" w:name="_Toc89180593"/>
    </w:p>
    <w:p w14:paraId="51A770A8" w14:textId="1D73D7C6" w:rsidR="00B45E44" w:rsidRPr="003B2883" w:rsidRDefault="00B45E44" w:rsidP="00B45E44">
      <w:pPr>
        <w:pStyle w:val="Heading5"/>
      </w:pPr>
      <w:bookmarkStart w:id="6726" w:name="_Toc97072288"/>
      <w:bookmarkStart w:id="6727" w:name="_Toc183523810"/>
      <w:r w:rsidRPr="003B2883">
        <w:t>6.</w:t>
      </w:r>
      <w:r>
        <w:t>6</w:t>
      </w:r>
      <w:r w:rsidRPr="003B2883">
        <w:t>.3.</w:t>
      </w:r>
      <w:r>
        <w:t>1</w:t>
      </w:r>
      <w:r w:rsidRPr="003B2883">
        <w:t>.2</w:t>
      </w:r>
      <w:r w:rsidRPr="003B2883">
        <w:tab/>
        <w:t>Resource Definition</w:t>
      </w:r>
      <w:bookmarkEnd w:id="6722"/>
      <w:bookmarkEnd w:id="6723"/>
      <w:bookmarkEnd w:id="6724"/>
      <w:bookmarkEnd w:id="6725"/>
      <w:bookmarkEnd w:id="6726"/>
      <w:bookmarkEnd w:id="6727"/>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77777777" w:rsidR="00B45E44" w:rsidRPr="003B2883" w:rsidRDefault="00B45E44" w:rsidP="00941AA6">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29F74767" w:rsidR="00B45E44" w:rsidRPr="003B2883" w:rsidRDefault="00B45E44" w:rsidP="00941AA6">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77777777" w:rsidR="00B45E44" w:rsidRPr="003B2883" w:rsidRDefault="00B45E44" w:rsidP="00941AA6">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7DEA0198" w:rsidR="00B45E44" w:rsidRPr="003B2883" w:rsidRDefault="00B45E44" w:rsidP="00941AA6">
            <w:pPr>
              <w:pStyle w:val="TAL"/>
              <w:rPr>
                <w:lang w:eastAsia="zh-CN"/>
              </w:rPr>
            </w:pPr>
            <w:r w:rsidRPr="003B2883">
              <w:t xml:space="preserve">See </w:t>
            </w:r>
            <w:r w:rsidR="00B95277">
              <w:t>clause </w:t>
            </w:r>
            <w:r w:rsidR="00B95277" w:rsidRPr="003B2883">
              <w:t>6</w:t>
            </w:r>
            <w:r w:rsidRPr="003B2883">
              <w:t>.</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6728" w:name="_Toc81297972"/>
      <w:bookmarkStart w:id="6729" w:name="_Toc89035497"/>
      <w:bookmarkStart w:id="6730" w:name="_Toc89065295"/>
      <w:bookmarkStart w:id="6731" w:name="_Toc89180594"/>
      <w:bookmarkStart w:id="6732" w:name="_Toc97072289"/>
      <w:bookmarkStart w:id="6733" w:name="_Toc183523811"/>
      <w:r w:rsidRPr="003B2883">
        <w:t>6.</w:t>
      </w:r>
      <w:r>
        <w:t>6</w:t>
      </w:r>
      <w:r w:rsidRPr="003B2883">
        <w:t>.3.</w:t>
      </w:r>
      <w:r>
        <w:t>1</w:t>
      </w:r>
      <w:r w:rsidRPr="003B2883">
        <w:t>.3</w:t>
      </w:r>
      <w:r w:rsidRPr="003B2883">
        <w:tab/>
        <w:t>Resource Standard Methods</w:t>
      </w:r>
      <w:bookmarkEnd w:id="6728"/>
      <w:bookmarkEnd w:id="6729"/>
      <w:bookmarkEnd w:id="6730"/>
      <w:bookmarkEnd w:id="6731"/>
      <w:bookmarkEnd w:id="6732"/>
      <w:bookmarkEnd w:id="6733"/>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6734" w:name="_Toc81297973"/>
      <w:bookmarkStart w:id="6735" w:name="_Toc89035498"/>
      <w:bookmarkStart w:id="6736" w:name="_Toc89065296"/>
      <w:bookmarkStart w:id="6737" w:name="_Toc89180595"/>
      <w:bookmarkStart w:id="6738" w:name="_Toc97072290"/>
      <w:bookmarkStart w:id="6739" w:name="_Toc183523812"/>
      <w:r w:rsidRPr="003B2883">
        <w:lastRenderedPageBreak/>
        <w:t>6.</w:t>
      </w:r>
      <w:r>
        <w:t>6</w:t>
      </w:r>
      <w:r w:rsidRPr="003B2883">
        <w:t>.3.</w:t>
      </w:r>
      <w:r>
        <w:t>1</w:t>
      </w:r>
      <w:r w:rsidRPr="003B2883">
        <w:t>.4</w:t>
      </w:r>
      <w:r w:rsidRPr="003B2883">
        <w:tab/>
        <w:t>Resource Custom Operations</w:t>
      </w:r>
      <w:bookmarkEnd w:id="6734"/>
      <w:bookmarkEnd w:id="6735"/>
      <w:bookmarkEnd w:id="6736"/>
      <w:bookmarkEnd w:id="6737"/>
      <w:bookmarkEnd w:id="6738"/>
      <w:bookmarkEnd w:id="6739"/>
    </w:p>
    <w:p w14:paraId="4D2288B5" w14:textId="6B8E4B21" w:rsidR="00B45E44" w:rsidRPr="003B2883" w:rsidRDefault="00B45E44" w:rsidP="00876DA9">
      <w:pPr>
        <w:pStyle w:val="Heading6"/>
      </w:pPr>
      <w:bookmarkStart w:id="6740" w:name="_Toc81297974"/>
      <w:bookmarkStart w:id="6741" w:name="_Toc89035499"/>
      <w:bookmarkStart w:id="6742" w:name="_Toc89065297"/>
      <w:bookmarkStart w:id="6743" w:name="_Toc89180596"/>
      <w:bookmarkStart w:id="6744" w:name="_Toc97072291"/>
      <w:bookmarkStart w:id="6745" w:name="_Toc183523813"/>
      <w:r w:rsidRPr="003B2883">
        <w:t>6.</w:t>
      </w:r>
      <w:r>
        <w:t>6</w:t>
      </w:r>
      <w:r w:rsidRPr="003B2883">
        <w:t>.3.</w:t>
      </w:r>
      <w:r>
        <w:t>1</w:t>
      </w:r>
      <w:r w:rsidRPr="003B2883">
        <w:t>.4.1</w:t>
      </w:r>
      <w:r w:rsidRPr="003B2883">
        <w:tab/>
        <w:t>Overview</w:t>
      </w:r>
      <w:bookmarkEnd w:id="6740"/>
      <w:bookmarkEnd w:id="6741"/>
      <w:bookmarkEnd w:id="6742"/>
      <w:bookmarkEnd w:id="6743"/>
      <w:bookmarkEnd w:id="6744"/>
      <w:bookmarkEnd w:id="6745"/>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6746" w:name="_Toc89035500"/>
      <w:bookmarkStart w:id="6747" w:name="_Toc89065298"/>
      <w:bookmarkStart w:id="6748" w:name="_Toc89180597"/>
      <w:bookmarkStart w:id="6749" w:name="_Toc97072292"/>
      <w:bookmarkStart w:id="6750" w:name="_Toc183523814"/>
      <w:r w:rsidRPr="003B2883">
        <w:t>6.</w:t>
      </w:r>
      <w:r>
        <w:t>6</w:t>
      </w:r>
      <w:r w:rsidRPr="003B2883">
        <w:t>.3.</w:t>
      </w:r>
      <w:r>
        <w:t>1</w:t>
      </w:r>
      <w:r w:rsidRPr="003B2883">
        <w:t>.4.</w:t>
      </w:r>
      <w:r>
        <w:t>2</w:t>
      </w:r>
      <w:r w:rsidRPr="003B2883">
        <w:tab/>
        <w:t xml:space="preserve">Operation: </w:t>
      </w:r>
      <w:r w:rsidRPr="003B2883">
        <w:rPr>
          <w:lang w:eastAsia="zh-CN"/>
        </w:rPr>
        <w:t>transfer</w:t>
      </w:r>
      <w:bookmarkEnd w:id="6746"/>
      <w:bookmarkEnd w:id="6747"/>
      <w:bookmarkEnd w:id="6748"/>
      <w:bookmarkEnd w:id="6749"/>
      <w:bookmarkEnd w:id="6750"/>
    </w:p>
    <w:p w14:paraId="09264F9B" w14:textId="0129FB36" w:rsidR="00B45E44" w:rsidRPr="004D1A8C" w:rsidRDefault="00B45E44" w:rsidP="00876DA9">
      <w:pPr>
        <w:pStyle w:val="Heading7"/>
      </w:pPr>
      <w:bookmarkStart w:id="6751" w:name="_Toc81297976"/>
      <w:bookmarkStart w:id="6752" w:name="_Toc89035501"/>
      <w:bookmarkStart w:id="6753" w:name="_Toc89065299"/>
      <w:bookmarkStart w:id="6754" w:name="_Toc89180598"/>
      <w:bookmarkStart w:id="6755" w:name="_Toc97072293"/>
      <w:bookmarkStart w:id="6756" w:name="_Toc183523815"/>
      <w:r w:rsidRPr="00676AC1">
        <w:t>6.</w:t>
      </w:r>
      <w:r>
        <w:t>6</w:t>
      </w:r>
      <w:r w:rsidRPr="004D1A8C">
        <w:t>.3.1.4.2.1</w:t>
      </w:r>
      <w:r w:rsidRPr="004D1A8C">
        <w:tab/>
        <w:t>Description</w:t>
      </w:r>
      <w:bookmarkEnd w:id="6751"/>
      <w:bookmarkEnd w:id="6752"/>
      <w:bookmarkEnd w:id="6753"/>
      <w:bookmarkEnd w:id="6754"/>
      <w:bookmarkEnd w:id="6755"/>
      <w:bookmarkEnd w:id="6756"/>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6757" w:name="_Toc81297977"/>
      <w:bookmarkStart w:id="6758" w:name="_Toc89035502"/>
      <w:bookmarkStart w:id="6759" w:name="_Toc89065300"/>
      <w:bookmarkStart w:id="6760" w:name="_Toc89180599"/>
      <w:bookmarkStart w:id="6761" w:name="_Toc97072294"/>
      <w:bookmarkStart w:id="6762" w:name="_Toc183523816"/>
      <w:r w:rsidRPr="00676AC1">
        <w:t>6.</w:t>
      </w:r>
      <w:r>
        <w:t>6</w:t>
      </w:r>
      <w:r w:rsidRPr="00114B9F">
        <w:t>.3.1.4.2</w:t>
      </w:r>
      <w:r>
        <w:t>.2</w:t>
      </w:r>
      <w:r w:rsidRPr="003B2883">
        <w:tab/>
      </w:r>
      <w:r w:rsidRPr="004D1A8C">
        <w:t>Operation</w:t>
      </w:r>
      <w:r w:rsidRPr="003B2883">
        <w:t xml:space="preserve"> Definition</w:t>
      </w:r>
      <w:bookmarkEnd w:id="6757"/>
      <w:bookmarkEnd w:id="6758"/>
      <w:bookmarkEnd w:id="6759"/>
      <w:bookmarkEnd w:id="6760"/>
      <w:bookmarkEnd w:id="6761"/>
      <w:bookmarkEnd w:id="6762"/>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80E73D0" w14:textId="77777777" w:rsidR="00B45E44" w:rsidRPr="003B2883" w:rsidRDefault="00B45E44" w:rsidP="00941AA6">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FEA5E9" w14:textId="77777777" w:rsidR="00B45E44" w:rsidRPr="003B2883" w:rsidRDefault="00B45E44"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6763"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6763"/>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7742F0A" w14:textId="0A0D857F" w:rsidR="00B45E44" w:rsidRDefault="00B45E44"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DC5A5B0" w14:textId="77777777" w:rsidR="00B45E44" w:rsidRDefault="00B45E44" w:rsidP="00B45E44"/>
    <w:p w14:paraId="32722695" w14:textId="1CA5E100" w:rsidR="00B45E44" w:rsidRDefault="00B45E44" w:rsidP="00B45E44">
      <w:pPr>
        <w:pStyle w:val="TH"/>
      </w:pPr>
      <w:r w:rsidRPr="003B2883">
        <w:lastRenderedPageBreak/>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73F51" w14:textId="77777777" w:rsidR="00B45E44" w:rsidRPr="003A3632" w:rsidRDefault="00B45E44"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72D9E" w14:textId="77777777" w:rsidR="00B45E44" w:rsidRPr="003A3632" w:rsidRDefault="00B45E44"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6764" w:name="_Toc89180600"/>
      <w:bookmarkStart w:id="6765" w:name="_Toc97072295"/>
      <w:bookmarkStart w:id="6766" w:name="_Toc81298245"/>
      <w:bookmarkStart w:id="6767" w:name="_Toc89035503"/>
      <w:bookmarkStart w:id="6768" w:name="_Toc89065301"/>
      <w:bookmarkStart w:id="6769" w:name="_Toc183523817"/>
      <w:r>
        <w:t>6.6.4</w:t>
      </w:r>
      <w:r>
        <w:tab/>
        <w:t>Custom Operations without associated resources</w:t>
      </w:r>
      <w:bookmarkEnd w:id="6764"/>
      <w:bookmarkEnd w:id="6765"/>
      <w:bookmarkEnd w:id="6769"/>
    </w:p>
    <w:p w14:paraId="1BCF4682" w14:textId="0AFFD959" w:rsidR="004A55DF" w:rsidRDefault="004A55DF" w:rsidP="0019245A">
      <w:pPr>
        <w:pStyle w:val="Heading3"/>
      </w:pPr>
      <w:bookmarkStart w:id="6770" w:name="_Toc89180601"/>
      <w:bookmarkStart w:id="6771" w:name="_Toc97072296"/>
      <w:bookmarkStart w:id="6772" w:name="_Toc183523818"/>
      <w:r>
        <w:t>6.6.</w:t>
      </w:r>
      <w:r w:rsidR="00F35E6A">
        <w:t>5</w:t>
      </w:r>
      <w:r>
        <w:tab/>
        <w:t>Notifications</w:t>
      </w:r>
      <w:bookmarkEnd w:id="6770"/>
      <w:bookmarkEnd w:id="6771"/>
      <w:bookmarkEnd w:id="6772"/>
    </w:p>
    <w:p w14:paraId="23CF4898" w14:textId="67CC185B" w:rsidR="0019245A" w:rsidRPr="003B2883" w:rsidRDefault="0019245A" w:rsidP="0019245A">
      <w:pPr>
        <w:pStyle w:val="Heading3"/>
      </w:pPr>
      <w:bookmarkStart w:id="6773" w:name="_Toc89180602"/>
      <w:bookmarkStart w:id="6774" w:name="_Toc97072297"/>
      <w:bookmarkStart w:id="6775" w:name="_Toc183523819"/>
      <w:r w:rsidRPr="003B2883">
        <w:t>6.</w:t>
      </w:r>
      <w:r>
        <w:t>6</w:t>
      </w:r>
      <w:r w:rsidRPr="003B2883">
        <w:t>.6</w:t>
      </w:r>
      <w:r w:rsidRPr="003B2883">
        <w:tab/>
        <w:t>Data Model</w:t>
      </w:r>
      <w:bookmarkEnd w:id="6766"/>
      <w:bookmarkEnd w:id="6767"/>
      <w:bookmarkEnd w:id="6768"/>
      <w:bookmarkEnd w:id="6773"/>
      <w:bookmarkEnd w:id="6774"/>
      <w:bookmarkEnd w:id="6775"/>
    </w:p>
    <w:p w14:paraId="6220AF21" w14:textId="3B0900D8" w:rsidR="0019245A" w:rsidRPr="003B2883" w:rsidRDefault="0019245A" w:rsidP="0019245A">
      <w:pPr>
        <w:pStyle w:val="Heading4"/>
      </w:pPr>
      <w:bookmarkStart w:id="6776" w:name="_Toc81298246"/>
      <w:bookmarkStart w:id="6777" w:name="_Toc89035504"/>
      <w:bookmarkStart w:id="6778" w:name="_Toc89065302"/>
      <w:bookmarkStart w:id="6779" w:name="_Toc89180603"/>
      <w:bookmarkStart w:id="6780" w:name="_Toc97072298"/>
      <w:bookmarkStart w:id="6781" w:name="_Toc183523820"/>
      <w:r w:rsidRPr="003B2883">
        <w:t>6.</w:t>
      </w:r>
      <w:r>
        <w:t>6</w:t>
      </w:r>
      <w:r w:rsidRPr="003B2883">
        <w:t>.6.1</w:t>
      </w:r>
      <w:r w:rsidRPr="003B2883">
        <w:tab/>
        <w:t>General</w:t>
      </w:r>
      <w:bookmarkEnd w:id="6776"/>
      <w:bookmarkEnd w:id="6777"/>
      <w:bookmarkEnd w:id="6778"/>
      <w:bookmarkEnd w:id="6779"/>
      <w:bookmarkEnd w:id="6780"/>
      <w:bookmarkEnd w:id="6781"/>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19245A"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19245A" w:rsidRPr="003B2883" w:rsidRDefault="0019245A" w:rsidP="00941AA6">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19245A" w:rsidRDefault="0019245A" w:rsidP="00941AA6">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19245A" w:rsidRPr="003B2883" w:rsidRDefault="0019245A" w:rsidP="00941AA6">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6782" w:name="_Toc81298247"/>
      <w:bookmarkStart w:id="6783" w:name="_Toc89035505"/>
      <w:bookmarkStart w:id="6784" w:name="_Toc89065303"/>
      <w:bookmarkStart w:id="6785" w:name="_Toc89180604"/>
      <w:bookmarkStart w:id="6786" w:name="_Toc97072299"/>
      <w:bookmarkStart w:id="6787" w:name="_Toc81298248"/>
      <w:bookmarkStart w:id="6788" w:name="_Toc183523821"/>
      <w:r w:rsidRPr="003B2883">
        <w:rPr>
          <w:lang w:val="en-US"/>
        </w:rPr>
        <w:lastRenderedPageBreak/>
        <w:t>6.</w:t>
      </w:r>
      <w:r>
        <w:rPr>
          <w:lang w:val="en-US"/>
        </w:rPr>
        <w:t>6</w:t>
      </w:r>
      <w:r w:rsidRPr="003B2883">
        <w:rPr>
          <w:lang w:val="en-US"/>
        </w:rPr>
        <w:t>.6.2</w:t>
      </w:r>
      <w:r w:rsidRPr="003B2883">
        <w:rPr>
          <w:lang w:val="en-US"/>
        </w:rPr>
        <w:tab/>
        <w:t>Structured data types</w:t>
      </w:r>
      <w:bookmarkEnd w:id="6782"/>
      <w:bookmarkEnd w:id="6783"/>
      <w:bookmarkEnd w:id="6784"/>
      <w:bookmarkEnd w:id="6785"/>
      <w:bookmarkEnd w:id="6786"/>
      <w:bookmarkEnd w:id="6788"/>
    </w:p>
    <w:p w14:paraId="64760656" w14:textId="41F47A14" w:rsidR="0019245A" w:rsidRPr="003B2883" w:rsidRDefault="0019245A" w:rsidP="0019245A">
      <w:pPr>
        <w:pStyle w:val="Heading5"/>
      </w:pPr>
      <w:bookmarkStart w:id="6789" w:name="_Toc89035506"/>
      <w:bookmarkStart w:id="6790" w:name="_Toc89065304"/>
      <w:bookmarkStart w:id="6791" w:name="_Toc89180605"/>
      <w:bookmarkStart w:id="6792" w:name="_Toc97072300"/>
      <w:bookmarkStart w:id="6793" w:name="_Toc183523822"/>
      <w:r w:rsidRPr="003B2883">
        <w:t>6.</w:t>
      </w:r>
      <w:r>
        <w:t>6</w:t>
      </w:r>
      <w:r w:rsidRPr="003B2883">
        <w:t>.6.2.1</w:t>
      </w:r>
      <w:r w:rsidRPr="003B2883">
        <w:tab/>
        <w:t>Introduction</w:t>
      </w:r>
      <w:bookmarkEnd w:id="6787"/>
      <w:bookmarkEnd w:id="6789"/>
      <w:bookmarkEnd w:id="6790"/>
      <w:bookmarkEnd w:id="6791"/>
      <w:bookmarkEnd w:id="6792"/>
      <w:bookmarkEnd w:id="6793"/>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6794" w:name="_Toc81298030"/>
      <w:bookmarkStart w:id="6795" w:name="_Toc89035507"/>
      <w:bookmarkStart w:id="6796" w:name="_Toc89065305"/>
      <w:bookmarkStart w:id="6797" w:name="_Toc89180606"/>
      <w:bookmarkStart w:id="6798" w:name="_Toc97072301"/>
      <w:bookmarkStart w:id="6799" w:name="_Toc183523823"/>
      <w:r w:rsidRPr="003B2883">
        <w:t>6.</w:t>
      </w:r>
      <w:r>
        <w:t>6</w:t>
      </w:r>
      <w:r w:rsidRPr="003B2883">
        <w:t>.6.2.</w:t>
      </w:r>
      <w:r>
        <w:t>2</w:t>
      </w:r>
      <w:r w:rsidRPr="003B2883">
        <w:tab/>
        <w:t xml:space="preserve">Type: </w:t>
      </w:r>
      <w:bookmarkEnd w:id="6794"/>
      <w:r>
        <w:t>Mbs</w:t>
      </w:r>
      <w:r w:rsidRPr="003B2883">
        <w:t>N2</w:t>
      </w:r>
      <w:r>
        <w:t>Message</w:t>
      </w:r>
      <w:r w:rsidRPr="003B2883">
        <w:t>TransferReqData</w:t>
      </w:r>
      <w:bookmarkEnd w:id="6795"/>
      <w:bookmarkEnd w:id="6796"/>
      <w:bookmarkEnd w:id="6797"/>
      <w:bookmarkEnd w:id="6798"/>
      <w:bookmarkEnd w:id="6799"/>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19245A" w:rsidRPr="003B2883" w14:paraId="0DE02B7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19245A" w:rsidRPr="003B2883" w:rsidRDefault="0019245A" w:rsidP="00941AA6">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70E61470"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F0E400" w14:textId="77777777" w:rsidR="0019245A" w:rsidRPr="003B2883" w:rsidRDefault="0019245A" w:rsidP="00941AA6">
            <w:pPr>
              <w:pStyle w:val="TAL"/>
              <w:rPr>
                <w:lang w:eastAsia="zh-CN"/>
              </w:rPr>
            </w:pPr>
            <w:r>
              <w:rPr>
                <w:lang w:eastAsia="zh-CN"/>
              </w:rPr>
              <w:t>mbsSessionId</w:t>
            </w:r>
          </w:p>
        </w:tc>
        <w:tc>
          <w:tcPr>
            <w:tcW w:w="2096" w:type="dxa"/>
            <w:tcBorders>
              <w:top w:val="single" w:sz="4" w:space="0" w:color="auto"/>
              <w:left w:val="single" w:sz="4" w:space="0" w:color="auto"/>
              <w:bottom w:val="single" w:sz="4" w:space="0" w:color="auto"/>
              <w:right w:val="single" w:sz="4" w:space="0" w:color="auto"/>
            </w:tcBorders>
          </w:tcPr>
          <w:p w14:paraId="1367B76F" w14:textId="77777777" w:rsidR="0019245A" w:rsidRPr="003B2883" w:rsidRDefault="0019245A" w:rsidP="00941AA6">
            <w:pPr>
              <w:pStyle w:val="TAL"/>
              <w:rPr>
                <w:lang w:eastAsia="zh-CN"/>
              </w:rPr>
            </w:pPr>
            <w:r>
              <w:t>MbsSessionId</w:t>
            </w:r>
          </w:p>
        </w:tc>
        <w:tc>
          <w:tcPr>
            <w:tcW w:w="425" w:type="dxa"/>
            <w:tcBorders>
              <w:top w:val="single" w:sz="4" w:space="0" w:color="auto"/>
              <w:left w:val="single" w:sz="4" w:space="0" w:color="auto"/>
              <w:bottom w:val="single" w:sz="4" w:space="0" w:color="auto"/>
              <w:right w:val="single" w:sz="4" w:space="0" w:color="auto"/>
            </w:tcBorders>
          </w:tcPr>
          <w:p w14:paraId="0CF4D24D" w14:textId="77777777" w:rsidR="0019245A" w:rsidRPr="003B2883" w:rsidRDefault="0019245A"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34978F"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333FCB8" w14:textId="77777777" w:rsidR="009119F4" w:rsidRDefault="0019245A" w:rsidP="00941AA6">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19245A" w:rsidRPr="003B2883" w:rsidRDefault="0019245A" w:rsidP="00941AA6">
            <w:pPr>
              <w:pStyle w:val="TAL"/>
              <w:rPr>
                <w:rFonts w:cs="Arial"/>
                <w:szCs w:val="18"/>
                <w:lang w:eastAsia="zh-CN"/>
              </w:rPr>
            </w:pPr>
          </w:p>
        </w:tc>
      </w:tr>
      <w:tr w:rsidR="004774EC" w:rsidRPr="003B2883" w14:paraId="685A292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8CAC4D" w14:textId="1B7BC028" w:rsidR="004774EC" w:rsidRDefault="004774EC" w:rsidP="004774EC">
            <w:pPr>
              <w:pStyle w:val="TAL"/>
              <w:rPr>
                <w:lang w:eastAsia="zh-CN"/>
              </w:rPr>
            </w:pPr>
            <w:r>
              <w:rPr>
                <w:lang w:eastAsia="zh-CN"/>
              </w:rPr>
              <w:t>areaSessionId</w:t>
            </w:r>
          </w:p>
        </w:tc>
        <w:tc>
          <w:tcPr>
            <w:tcW w:w="2096" w:type="dxa"/>
            <w:tcBorders>
              <w:top w:val="single" w:sz="4" w:space="0" w:color="auto"/>
              <w:left w:val="single" w:sz="4" w:space="0" w:color="auto"/>
              <w:bottom w:val="single" w:sz="4" w:space="0" w:color="auto"/>
              <w:right w:val="single" w:sz="4" w:space="0" w:color="auto"/>
            </w:tcBorders>
          </w:tcPr>
          <w:p w14:paraId="27BADDB7" w14:textId="75878363" w:rsidR="004774EC" w:rsidRDefault="004774EC" w:rsidP="004774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D883DB" w14:textId="6AC86A64" w:rsidR="004774EC" w:rsidRDefault="004774EC" w:rsidP="004774E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47423F" w14:textId="25A6813B" w:rsidR="004774EC" w:rsidRPr="003B2883" w:rsidRDefault="004774EC" w:rsidP="004774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B8747E" w14:textId="77777777" w:rsidR="004774EC" w:rsidRDefault="004774EC" w:rsidP="004774EC">
            <w:pPr>
              <w:pStyle w:val="TAL"/>
              <w:rPr>
                <w:rFonts w:cs="Arial"/>
                <w:szCs w:val="18"/>
                <w:lang w:eastAsia="zh-CN"/>
              </w:rPr>
            </w:pPr>
            <w:r>
              <w:rPr>
                <w:rFonts w:cs="Arial"/>
                <w:szCs w:val="18"/>
                <w:lang w:eastAsia="zh-CN"/>
              </w:rPr>
              <w:t>Area Session ID</w:t>
            </w:r>
          </w:p>
          <w:p w14:paraId="77C554FB" w14:textId="625A1196" w:rsidR="004774EC" w:rsidRPr="003B2883" w:rsidRDefault="004774EC" w:rsidP="004774EC">
            <w:pPr>
              <w:pStyle w:val="TAL"/>
              <w:rPr>
                <w:rFonts w:cs="Arial"/>
                <w:szCs w:val="18"/>
                <w:lang w:eastAsia="zh-CN"/>
              </w:rPr>
            </w:pPr>
            <w:r>
              <w:rPr>
                <w:rFonts w:cs="Arial"/>
                <w:szCs w:val="18"/>
                <w:lang w:eastAsia="zh-CN"/>
              </w:rPr>
              <w:t>This IE may be present, if this is a Location dependent multicast MBS session.</w:t>
            </w:r>
          </w:p>
        </w:tc>
      </w:tr>
      <w:tr w:rsidR="0019245A" w:rsidRPr="003B2883" w14:paraId="6BF5482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5AB08EB" w14:textId="2D3433E3" w:rsidR="0019245A" w:rsidRPr="003B2883" w:rsidRDefault="0019245A" w:rsidP="00941AA6">
            <w:pPr>
              <w:pStyle w:val="TAL"/>
              <w:rPr>
                <w:lang w:eastAsia="zh-CN"/>
              </w:rPr>
            </w:pPr>
            <w:r w:rsidRPr="003B2883">
              <w:rPr>
                <w:lang w:eastAsia="zh-CN"/>
              </w:rPr>
              <w:t>n2</w:t>
            </w:r>
            <w:r>
              <w:rPr>
                <w:lang w:eastAsia="zh-CN"/>
              </w:rPr>
              <w:t>Mbs</w:t>
            </w:r>
            <w:r w:rsidR="00DF6384">
              <w:rPr>
                <w:lang w:eastAsia="zh-CN"/>
              </w:rPr>
              <w:t>Sm</w:t>
            </w:r>
            <w:r w:rsidRPr="003B2883">
              <w:rPr>
                <w:lang w:eastAsia="zh-CN"/>
              </w:rPr>
              <w:t>Info</w:t>
            </w:r>
          </w:p>
        </w:tc>
        <w:tc>
          <w:tcPr>
            <w:tcW w:w="2096" w:type="dxa"/>
            <w:tcBorders>
              <w:top w:val="single" w:sz="4" w:space="0" w:color="auto"/>
              <w:left w:val="single" w:sz="4" w:space="0" w:color="auto"/>
              <w:bottom w:val="single" w:sz="4" w:space="0" w:color="auto"/>
              <w:right w:val="single" w:sz="4" w:space="0" w:color="auto"/>
            </w:tcBorders>
          </w:tcPr>
          <w:p w14:paraId="4D81FF81" w14:textId="46B74A2E" w:rsidR="0019245A" w:rsidRPr="003B2883" w:rsidRDefault="0019245A" w:rsidP="00941AA6">
            <w:pPr>
              <w:pStyle w:val="TAL"/>
            </w:pPr>
            <w:r w:rsidRPr="003B2883">
              <w:t>N2</w:t>
            </w:r>
            <w:r>
              <w:t>Mbs</w:t>
            </w:r>
            <w:r w:rsidRPr="003B2883">
              <w:t>Sm</w:t>
            </w:r>
            <w:r w:rsidRPr="003B2883">
              <w:rPr>
                <w:lang w:val="en-US"/>
              </w:rPr>
              <w:t>Info</w:t>
            </w:r>
          </w:p>
        </w:tc>
        <w:tc>
          <w:tcPr>
            <w:tcW w:w="425" w:type="dxa"/>
            <w:tcBorders>
              <w:top w:val="single" w:sz="4" w:space="0" w:color="auto"/>
              <w:left w:val="single" w:sz="4" w:space="0" w:color="auto"/>
              <w:bottom w:val="single" w:sz="4" w:space="0" w:color="auto"/>
              <w:right w:val="single" w:sz="4" w:space="0" w:color="auto"/>
            </w:tcBorders>
          </w:tcPr>
          <w:p w14:paraId="0F33D36E" w14:textId="77777777" w:rsidR="0019245A" w:rsidRPr="003B2883" w:rsidRDefault="0019245A"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42D516"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F59AAF" w14:textId="50C39F82" w:rsidR="0019245A" w:rsidRDefault="0019245A" w:rsidP="00941AA6">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w:t>
            </w:r>
            <w:r w:rsidR="00DF6384">
              <w:rPr>
                <w:rFonts w:cs="Arial"/>
                <w:szCs w:val="18"/>
                <w:lang w:eastAsia="zh-CN"/>
              </w:rPr>
              <w:t>contain the N2 MBS Session Information</w:t>
            </w:r>
            <w:r>
              <w:rPr>
                <w:rFonts w:cs="Arial"/>
                <w:szCs w:val="18"/>
                <w:lang w:eastAsia="zh-CN"/>
              </w:rPr>
              <w:t xml:space="preserve"> </w:t>
            </w:r>
            <w:r w:rsidR="001D2FD9">
              <w:rPr>
                <w:rFonts w:cs="Arial"/>
                <w:szCs w:val="18"/>
                <w:lang w:eastAsia="zh-CN"/>
              </w:rPr>
              <w:t>to be transfer</w:t>
            </w:r>
            <w:r w:rsidR="007857CB">
              <w:rPr>
                <w:rFonts w:cs="Arial"/>
                <w:szCs w:val="18"/>
                <w:lang w:eastAsia="zh-CN"/>
              </w:rPr>
              <w:t>r</w:t>
            </w:r>
            <w:r w:rsidR="001D2FD9">
              <w:rPr>
                <w:rFonts w:cs="Arial"/>
                <w:szCs w:val="18"/>
                <w:lang w:eastAsia="zh-CN"/>
              </w:rPr>
              <w:t xml:space="preserve">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19245A" w:rsidRPr="003B2883" w:rsidRDefault="0019245A" w:rsidP="00941AA6">
            <w:pPr>
              <w:pStyle w:val="TAL"/>
              <w:rPr>
                <w:rFonts w:cs="Arial"/>
                <w:szCs w:val="18"/>
                <w:lang w:eastAsia="zh-CN"/>
              </w:rPr>
            </w:pPr>
          </w:p>
        </w:tc>
      </w:tr>
      <w:tr w:rsidR="0019245A" w:rsidRPr="003B2883" w14:paraId="7855AC00"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BDD4B7E" w14:textId="77777777" w:rsidR="0019245A" w:rsidRPr="003B2883" w:rsidRDefault="0019245A" w:rsidP="00941AA6">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33A60674" w14:textId="77777777" w:rsidR="0019245A" w:rsidRPr="003B2883" w:rsidRDefault="0019245A"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3525647"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8C495DF"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529173" w14:textId="307F503E" w:rsidR="009119F4" w:rsidRDefault="0019245A" w:rsidP="00941AA6">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.1.8 is supported.</w:t>
            </w:r>
          </w:p>
          <w:p w14:paraId="0410172C" w14:textId="12A2DE45" w:rsidR="0019245A" w:rsidRPr="003B2883" w:rsidRDefault="0019245A" w:rsidP="00941AA6">
            <w:pPr>
              <w:pStyle w:val="TAL"/>
              <w:rPr>
                <w:rFonts w:cs="Arial"/>
                <w:szCs w:val="18"/>
                <w:lang w:eastAsia="zh-CN"/>
              </w:rPr>
            </w:pP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6800" w:name="_Toc81298054"/>
      <w:bookmarkStart w:id="6801" w:name="_Toc89035508"/>
      <w:bookmarkStart w:id="6802" w:name="_Toc89065306"/>
      <w:bookmarkStart w:id="6803" w:name="_Toc89180607"/>
      <w:bookmarkStart w:id="6804" w:name="_Toc97072302"/>
      <w:bookmarkStart w:id="6805" w:name="_Toc183523824"/>
      <w:r w:rsidRPr="003B2883">
        <w:t>6.</w:t>
      </w:r>
      <w:r>
        <w:t>6</w:t>
      </w:r>
      <w:r w:rsidRPr="003B2883">
        <w:t>.6.2.3</w:t>
      </w:r>
      <w:r w:rsidRPr="003B2883">
        <w:tab/>
        <w:t xml:space="preserve">Type: </w:t>
      </w:r>
      <w:bookmarkEnd w:id="6800"/>
      <w:r>
        <w:t>Mbs</w:t>
      </w:r>
      <w:r w:rsidRPr="003B2883">
        <w:t>N2</w:t>
      </w:r>
      <w:r>
        <w:t>Message</w:t>
      </w:r>
      <w:r w:rsidRPr="003B2883">
        <w:t>TransferRspData</w:t>
      </w:r>
      <w:bookmarkEnd w:id="6801"/>
      <w:bookmarkEnd w:id="6802"/>
      <w:bookmarkEnd w:id="6803"/>
      <w:bookmarkEnd w:id="6804"/>
      <w:bookmarkEnd w:id="6805"/>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1D7B61AC"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6806" w:name="_Toc81298048"/>
      <w:bookmarkStart w:id="6807" w:name="_Toc89035510"/>
      <w:bookmarkStart w:id="6808" w:name="_Toc89065308"/>
      <w:bookmarkStart w:id="6809" w:name="_Toc89180609"/>
      <w:bookmarkStart w:id="6810" w:name="_Toc97072303"/>
      <w:bookmarkStart w:id="6811" w:name="_Toc183523825"/>
      <w:r w:rsidRPr="003B2883">
        <w:t>6.</w:t>
      </w:r>
      <w:r>
        <w:t>6</w:t>
      </w:r>
      <w:r w:rsidRPr="003B2883">
        <w:t>.6.2.</w:t>
      </w:r>
      <w:r w:rsidR="001D2FD9">
        <w:t>4</w:t>
      </w:r>
      <w:r w:rsidRPr="003B2883">
        <w:tab/>
        <w:t>Type: N2</w:t>
      </w:r>
      <w:r>
        <w:t>Mbs</w:t>
      </w:r>
      <w:r w:rsidR="001D2FD9">
        <w:t>Sm</w:t>
      </w:r>
      <w:r w:rsidRPr="003B2883">
        <w:rPr>
          <w:lang w:val="en-US"/>
        </w:rPr>
        <w:t>Info</w:t>
      </w:r>
      <w:bookmarkEnd w:id="6806"/>
      <w:bookmarkEnd w:id="6807"/>
      <w:bookmarkEnd w:id="6808"/>
      <w:bookmarkEnd w:id="6809"/>
      <w:bookmarkEnd w:id="6810"/>
      <w:bookmarkEnd w:id="6811"/>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3F6E5184"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77777777" w:rsidR="0019245A" w:rsidRDefault="0019245A" w:rsidP="0019245A">
      <w:pPr>
        <w:tabs>
          <w:tab w:val="left" w:pos="900"/>
        </w:tabs>
      </w:pPr>
    </w:p>
    <w:p w14:paraId="0CFBBB6D" w14:textId="0C804BCE" w:rsidR="0019245A" w:rsidRPr="003B2883" w:rsidRDefault="0019245A" w:rsidP="0019245A">
      <w:pPr>
        <w:pStyle w:val="Heading4"/>
        <w:rPr>
          <w:lang w:val="en-US"/>
        </w:rPr>
      </w:pPr>
      <w:bookmarkStart w:id="6812" w:name="_Toc81298098"/>
      <w:bookmarkStart w:id="6813" w:name="_Toc89035511"/>
      <w:bookmarkStart w:id="6814" w:name="_Toc89065309"/>
      <w:bookmarkStart w:id="6815" w:name="_Toc89180610"/>
      <w:bookmarkStart w:id="6816" w:name="_Toc97072304"/>
      <w:bookmarkStart w:id="6817" w:name="_Toc183523826"/>
      <w:r w:rsidRPr="003B2883">
        <w:rPr>
          <w:lang w:val="en-US"/>
        </w:rPr>
        <w:t>6.</w:t>
      </w:r>
      <w:r>
        <w:rPr>
          <w:lang w:val="en-US"/>
        </w:rPr>
        <w:t>6</w:t>
      </w:r>
      <w:r w:rsidRPr="003B2883">
        <w:rPr>
          <w:lang w:val="en-US"/>
        </w:rPr>
        <w:t>.6.3</w:t>
      </w:r>
      <w:r w:rsidRPr="003B2883">
        <w:rPr>
          <w:lang w:val="en-US"/>
        </w:rPr>
        <w:tab/>
        <w:t>Simple data types and enumerations</w:t>
      </w:r>
      <w:bookmarkEnd w:id="6812"/>
      <w:bookmarkEnd w:id="6813"/>
      <w:bookmarkEnd w:id="6814"/>
      <w:bookmarkEnd w:id="6815"/>
      <w:bookmarkEnd w:id="6816"/>
      <w:bookmarkEnd w:id="6817"/>
    </w:p>
    <w:p w14:paraId="3051F620" w14:textId="3A2CBEEB" w:rsidR="0019245A" w:rsidRPr="003B2883" w:rsidRDefault="0019245A" w:rsidP="0019245A">
      <w:pPr>
        <w:pStyle w:val="Heading5"/>
      </w:pPr>
      <w:bookmarkStart w:id="6818" w:name="_Toc81298099"/>
      <w:bookmarkStart w:id="6819" w:name="_Toc89035512"/>
      <w:bookmarkStart w:id="6820" w:name="_Toc89065310"/>
      <w:bookmarkStart w:id="6821" w:name="_Toc89180611"/>
      <w:bookmarkStart w:id="6822" w:name="_Toc97072305"/>
      <w:bookmarkStart w:id="6823" w:name="_Toc183523827"/>
      <w:r w:rsidRPr="003B2883">
        <w:t>6.</w:t>
      </w:r>
      <w:r>
        <w:t>6</w:t>
      </w:r>
      <w:r w:rsidRPr="003B2883">
        <w:t>.6.3.1</w:t>
      </w:r>
      <w:r w:rsidRPr="003B2883">
        <w:tab/>
        <w:t>Introduction</w:t>
      </w:r>
      <w:bookmarkEnd w:id="6818"/>
      <w:bookmarkEnd w:id="6819"/>
      <w:bookmarkEnd w:id="6820"/>
      <w:bookmarkEnd w:id="6821"/>
      <w:bookmarkEnd w:id="6822"/>
      <w:bookmarkEnd w:id="6823"/>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6824" w:name="_Toc81298100"/>
      <w:bookmarkStart w:id="6825" w:name="_Toc89035513"/>
      <w:bookmarkStart w:id="6826" w:name="_Toc89065311"/>
      <w:bookmarkStart w:id="6827" w:name="_Toc89180612"/>
      <w:bookmarkStart w:id="6828" w:name="_Toc97072306"/>
      <w:bookmarkStart w:id="6829" w:name="_Toc183523828"/>
      <w:r w:rsidRPr="003B2883">
        <w:t>6.</w:t>
      </w:r>
      <w:r>
        <w:t>6</w:t>
      </w:r>
      <w:r w:rsidRPr="003B2883">
        <w:t>.6.3.2</w:t>
      </w:r>
      <w:r w:rsidRPr="003B2883">
        <w:tab/>
        <w:t>Simple data types</w:t>
      </w:r>
      <w:bookmarkEnd w:id="6824"/>
      <w:bookmarkEnd w:id="6825"/>
      <w:bookmarkEnd w:id="6826"/>
      <w:bookmarkEnd w:id="6827"/>
      <w:bookmarkEnd w:id="6828"/>
      <w:bookmarkEnd w:id="6829"/>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6830" w:name="_Toc81298122"/>
      <w:bookmarkStart w:id="6831" w:name="_Toc89035514"/>
      <w:bookmarkStart w:id="6832" w:name="_Toc89065312"/>
      <w:bookmarkStart w:id="6833" w:name="_Toc89180613"/>
    </w:p>
    <w:p w14:paraId="173C61AA" w14:textId="216CDD3A" w:rsidR="001D2FD9" w:rsidRDefault="001D2FD9" w:rsidP="001D2FD9">
      <w:pPr>
        <w:pStyle w:val="Heading5"/>
      </w:pPr>
      <w:bookmarkStart w:id="6834" w:name="_Toc97072307"/>
      <w:bookmarkStart w:id="6835" w:name="_Toc183523829"/>
      <w:r w:rsidRPr="003B2883">
        <w:t>6.</w:t>
      </w:r>
      <w:r>
        <w:t>6</w:t>
      </w:r>
      <w:r w:rsidRPr="003B2883">
        <w:t>.6.</w:t>
      </w:r>
      <w:r>
        <w:t>3</w:t>
      </w:r>
      <w:r w:rsidRPr="003B2883">
        <w:t>.</w:t>
      </w:r>
      <w:r>
        <w:t>3</w:t>
      </w:r>
      <w:r>
        <w:tab/>
        <w:t>Enumeration: MbsNgapIeType</w:t>
      </w:r>
      <w:bookmarkEnd w:id="6834"/>
      <w:bookmarkEnd w:id="6835"/>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6836"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6836"/>
    </w:tbl>
    <w:p w14:paraId="010FCCAF" w14:textId="77777777" w:rsidR="001D2FD9" w:rsidRDefault="001D2FD9" w:rsidP="001D2FD9">
      <w:pPr>
        <w:rPr>
          <w:lang w:val="en-US"/>
        </w:rPr>
      </w:pPr>
    </w:p>
    <w:p w14:paraId="415C689D" w14:textId="7671E610" w:rsidR="0019245A" w:rsidRPr="003B2883" w:rsidRDefault="0019245A" w:rsidP="0019245A">
      <w:pPr>
        <w:pStyle w:val="Heading4"/>
      </w:pPr>
      <w:bookmarkStart w:id="6837" w:name="_Toc97072308"/>
      <w:bookmarkStart w:id="6838" w:name="_Toc183523830"/>
      <w:r w:rsidRPr="003B2883">
        <w:t>6.</w:t>
      </w:r>
      <w:r>
        <w:t>6</w:t>
      </w:r>
      <w:r w:rsidRPr="003B2883">
        <w:t>.6.4</w:t>
      </w:r>
      <w:r w:rsidRPr="003B2883">
        <w:tab/>
        <w:t>Binary data</w:t>
      </w:r>
      <w:bookmarkEnd w:id="6830"/>
      <w:bookmarkEnd w:id="6831"/>
      <w:bookmarkEnd w:id="6832"/>
      <w:bookmarkEnd w:id="6833"/>
      <w:bookmarkEnd w:id="6837"/>
      <w:bookmarkEnd w:id="6838"/>
    </w:p>
    <w:p w14:paraId="11261CAA" w14:textId="55BA06F3" w:rsidR="0019245A" w:rsidRPr="003B2883" w:rsidRDefault="0019245A" w:rsidP="0019245A">
      <w:pPr>
        <w:pStyle w:val="Heading5"/>
        <w:rPr>
          <w:lang w:val="en-US"/>
        </w:rPr>
      </w:pPr>
      <w:bookmarkStart w:id="6839" w:name="_Toc81298123"/>
      <w:bookmarkStart w:id="6840" w:name="_Toc89035515"/>
      <w:bookmarkStart w:id="6841" w:name="_Toc89065313"/>
      <w:bookmarkStart w:id="6842" w:name="_Toc89180614"/>
      <w:bookmarkStart w:id="6843" w:name="_Toc97072309"/>
      <w:bookmarkStart w:id="6844" w:name="_Toc183523831"/>
      <w:r w:rsidRPr="003B2883">
        <w:rPr>
          <w:lang w:val="en-US"/>
        </w:rPr>
        <w:t>6.</w:t>
      </w:r>
      <w:r>
        <w:rPr>
          <w:lang w:val="en-US"/>
        </w:rPr>
        <w:t>6.</w:t>
      </w:r>
      <w:r w:rsidRPr="003B2883">
        <w:rPr>
          <w:lang w:val="en-US"/>
        </w:rPr>
        <w:t>6.4.1</w:t>
      </w:r>
      <w:r w:rsidRPr="003B2883">
        <w:rPr>
          <w:lang w:val="en-US"/>
        </w:rPr>
        <w:tab/>
        <w:t>Introduction</w:t>
      </w:r>
      <w:bookmarkEnd w:id="6839"/>
      <w:bookmarkEnd w:id="6840"/>
      <w:bookmarkEnd w:id="6841"/>
      <w:bookmarkEnd w:id="6842"/>
      <w:bookmarkEnd w:id="6843"/>
      <w:bookmarkEnd w:id="6844"/>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6845" w:name="_Toc81298125"/>
      <w:bookmarkStart w:id="6846" w:name="_Toc89035516"/>
      <w:bookmarkStart w:id="6847" w:name="_Toc89065314"/>
      <w:bookmarkStart w:id="6848" w:name="_Toc89180615"/>
      <w:bookmarkStart w:id="6849" w:name="_Toc97072310"/>
      <w:bookmarkStart w:id="6850" w:name="_Toc183523832"/>
      <w:r w:rsidRPr="003B2883">
        <w:rPr>
          <w:lang w:val="en-US"/>
        </w:rPr>
        <w:t>6.</w:t>
      </w:r>
      <w:r>
        <w:rPr>
          <w:lang w:val="en-US"/>
        </w:rPr>
        <w:t>6</w:t>
      </w:r>
      <w:r w:rsidRPr="003B2883">
        <w:rPr>
          <w:lang w:val="en-US"/>
        </w:rPr>
        <w:t>.6.4.</w:t>
      </w:r>
      <w:r>
        <w:rPr>
          <w:lang w:val="en-US"/>
        </w:rPr>
        <w:t>2</w:t>
      </w:r>
      <w:r w:rsidRPr="003B2883">
        <w:rPr>
          <w:lang w:val="en-US"/>
        </w:rPr>
        <w:tab/>
        <w:t>N2 Information</w:t>
      </w:r>
      <w:bookmarkEnd w:id="6845"/>
      <w:bookmarkEnd w:id="6846"/>
      <w:bookmarkEnd w:id="6847"/>
      <w:bookmarkEnd w:id="6848"/>
      <w:bookmarkEnd w:id="6849"/>
      <w:bookmarkEnd w:id="6850"/>
    </w:p>
    <w:p w14:paraId="0549DA6C" w14:textId="78A2F072" w:rsidR="0019245A" w:rsidRPr="003B2883" w:rsidRDefault="0019245A" w:rsidP="00876DA9">
      <w:pPr>
        <w:pStyle w:val="Heading6"/>
      </w:pPr>
      <w:bookmarkStart w:id="6851" w:name="_Toc81298126"/>
      <w:bookmarkStart w:id="6852" w:name="_Toc89035517"/>
      <w:bookmarkStart w:id="6853" w:name="_Toc89065315"/>
      <w:bookmarkStart w:id="6854" w:name="_Toc89180616"/>
      <w:bookmarkStart w:id="6855" w:name="_Toc97072311"/>
      <w:bookmarkStart w:id="6856" w:name="_Toc183523833"/>
      <w:r w:rsidRPr="003B2883">
        <w:t>6.</w:t>
      </w:r>
      <w:r>
        <w:t>6</w:t>
      </w:r>
      <w:r w:rsidRPr="003B2883">
        <w:t>.6.4.</w:t>
      </w:r>
      <w:r>
        <w:t>2</w:t>
      </w:r>
      <w:r w:rsidRPr="003B2883">
        <w:t>.1</w:t>
      </w:r>
      <w:r w:rsidRPr="003B2883">
        <w:tab/>
        <w:t>Introduction</w:t>
      </w:r>
      <w:bookmarkEnd w:id="6851"/>
      <w:bookmarkEnd w:id="6852"/>
      <w:bookmarkEnd w:id="6853"/>
      <w:bookmarkEnd w:id="6854"/>
      <w:bookmarkEnd w:id="6855"/>
      <w:bookmarkEnd w:id="6856"/>
    </w:p>
    <w:p w14:paraId="7D4D0247" w14:textId="41D6E2CF" w:rsidR="0019245A" w:rsidRPr="003B2883" w:rsidRDefault="0019245A" w:rsidP="0019245A">
      <w:pPr>
        <w:rPr>
          <w:lang w:val="en-US"/>
        </w:rPr>
      </w:pPr>
      <w:r w:rsidRPr="003B2883">
        <w:t xml:space="preserve">N2 Information shall encode NG Application Protocol (NGAP) IEs, as specified in </w:t>
      </w:r>
      <w:r w:rsidR="00B95277">
        <w:t>clause 9</w:t>
      </w:r>
      <w:r w:rsidR="001D2FD9">
        <w:t>.3.A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6857" w:name="_Toc81298127"/>
      <w:bookmarkStart w:id="6858" w:name="_Toc89035518"/>
      <w:bookmarkStart w:id="6859" w:name="_Toc89065316"/>
      <w:bookmarkStart w:id="6860" w:name="_Toc89180617"/>
      <w:bookmarkStart w:id="6861" w:name="_Toc97072312"/>
      <w:bookmarkStart w:id="6862" w:name="_Toc183523834"/>
      <w:r w:rsidRPr="003B2883">
        <w:t>6.</w:t>
      </w:r>
      <w:r>
        <w:t>6</w:t>
      </w:r>
      <w:r w:rsidRPr="003B2883">
        <w:t>.6.4.</w:t>
      </w:r>
      <w:r>
        <w:t>2</w:t>
      </w:r>
      <w:r w:rsidRPr="003B2883">
        <w:t>.2</w:t>
      </w:r>
      <w:r w:rsidRPr="003B2883">
        <w:tab/>
        <w:t>NGAP IEs</w:t>
      </w:r>
      <w:bookmarkEnd w:id="6857"/>
      <w:bookmarkEnd w:id="6858"/>
      <w:bookmarkEnd w:id="6859"/>
      <w:bookmarkEnd w:id="6860"/>
      <w:bookmarkEnd w:id="6861"/>
      <w:bookmarkEnd w:id="6862"/>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6863" w:name="_Toc89035519"/>
      <w:bookmarkStart w:id="6864" w:name="_Toc89065317"/>
      <w:bookmarkStart w:id="6865" w:name="_Toc89180618"/>
      <w:bookmarkStart w:id="6866" w:name="_Toc97072313"/>
    </w:p>
    <w:p w14:paraId="32C8B35D" w14:textId="349AEBCC" w:rsidR="00385023" w:rsidRPr="003B2883" w:rsidRDefault="00385023" w:rsidP="00385023">
      <w:pPr>
        <w:pStyle w:val="Heading3"/>
      </w:pPr>
      <w:bookmarkStart w:id="6867" w:name="_Toc183523835"/>
      <w:r w:rsidRPr="003B2883">
        <w:t>6.</w:t>
      </w:r>
      <w:r>
        <w:t>6</w:t>
      </w:r>
      <w:r w:rsidRPr="003B2883">
        <w:t>.7</w:t>
      </w:r>
      <w:r w:rsidRPr="003B2883">
        <w:tab/>
        <w:t>Error Handling</w:t>
      </w:r>
      <w:bookmarkEnd w:id="6863"/>
      <w:bookmarkEnd w:id="6864"/>
      <w:bookmarkEnd w:id="6865"/>
      <w:bookmarkEnd w:id="6866"/>
      <w:bookmarkEnd w:id="6867"/>
    </w:p>
    <w:p w14:paraId="5895BF3D" w14:textId="6414ECA3" w:rsidR="00385023" w:rsidRPr="003B2883" w:rsidRDefault="00385023" w:rsidP="00385023">
      <w:pPr>
        <w:pStyle w:val="Heading4"/>
      </w:pPr>
      <w:bookmarkStart w:id="6868" w:name="_Toc89035520"/>
      <w:bookmarkStart w:id="6869" w:name="_Toc89065318"/>
      <w:bookmarkStart w:id="6870" w:name="_Toc89180619"/>
      <w:bookmarkStart w:id="6871" w:name="_Toc97072314"/>
      <w:bookmarkStart w:id="6872" w:name="_Toc183523836"/>
      <w:r w:rsidRPr="003B2883">
        <w:t>6.</w:t>
      </w:r>
      <w:r>
        <w:t>6</w:t>
      </w:r>
      <w:r w:rsidRPr="003B2883">
        <w:t>.7.1</w:t>
      </w:r>
      <w:r w:rsidRPr="003B2883">
        <w:tab/>
        <w:t>General</w:t>
      </w:r>
      <w:bookmarkEnd w:id="6868"/>
      <w:bookmarkEnd w:id="6869"/>
      <w:bookmarkEnd w:id="6870"/>
      <w:bookmarkEnd w:id="6871"/>
      <w:bookmarkEnd w:id="6872"/>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6873" w:name="_Toc89035521"/>
      <w:bookmarkStart w:id="6874" w:name="_Toc89065319"/>
      <w:bookmarkStart w:id="6875" w:name="_Toc89180620"/>
      <w:bookmarkStart w:id="6876" w:name="_Toc97072315"/>
      <w:bookmarkStart w:id="6877" w:name="_Toc183523837"/>
      <w:r w:rsidRPr="003B2883">
        <w:lastRenderedPageBreak/>
        <w:t>6.</w:t>
      </w:r>
      <w:r>
        <w:t>6</w:t>
      </w:r>
      <w:r w:rsidRPr="003B2883">
        <w:t>.7.2</w:t>
      </w:r>
      <w:r w:rsidRPr="003B2883">
        <w:tab/>
        <w:t>Protocol Errors</w:t>
      </w:r>
      <w:bookmarkEnd w:id="6873"/>
      <w:bookmarkEnd w:id="6874"/>
      <w:bookmarkEnd w:id="6875"/>
      <w:bookmarkEnd w:id="6876"/>
      <w:bookmarkEnd w:id="6877"/>
    </w:p>
    <w:p w14:paraId="26A9F2EA" w14:textId="12BB367F" w:rsidR="00385023" w:rsidRPr="003B2883" w:rsidRDefault="00385023" w:rsidP="00385023">
      <w:r w:rsidRPr="003B2883">
        <w:t xml:space="preserve">Protocol Error Handling shall be supported as specified in </w:t>
      </w:r>
      <w:r w:rsidR="00B95277">
        <w:t>clause </w:t>
      </w:r>
      <w:r w:rsidR="00B95277" w:rsidRPr="003B2883">
        <w:t>5</w:t>
      </w:r>
      <w:r w:rsidRPr="003B2883">
        <w:t>.</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6878" w:name="_Toc89035522"/>
      <w:bookmarkStart w:id="6879" w:name="_Toc89065320"/>
      <w:bookmarkStart w:id="6880" w:name="_Toc89180621"/>
      <w:bookmarkStart w:id="6881" w:name="_Toc97072316"/>
      <w:bookmarkStart w:id="6882" w:name="_Toc183523838"/>
      <w:r w:rsidRPr="003B2883">
        <w:t>6.</w:t>
      </w:r>
      <w:r>
        <w:t>6</w:t>
      </w:r>
      <w:r w:rsidRPr="003B2883">
        <w:t>.7.3</w:t>
      </w:r>
      <w:r w:rsidRPr="003B2883">
        <w:tab/>
        <w:t>Application Errors</w:t>
      </w:r>
      <w:bookmarkEnd w:id="6878"/>
      <w:bookmarkEnd w:id="6879"/>
      <w:bookmarkEnd w:id="6880"/>
      <w:bookmarkEnd w:id="6881"/>
      <w:bookmarkEnd w:id="6882"/>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6883" w:name="_Toc183523839"/>
      <w:r w:rsidRPr="003B2883">
        <w:t>6.</w:t>
      </w:r>
      <w:r>
        <w:t>6</w:t>
      </w:r>
      <w:r w:rsidRPr="003B2883">
        <w:t>.8</w:t>
      </w:r>
      <w:r w:rsidRPr="003B2883">
        <w:tab/>
        <w:t>Feature Negotiation</w:t>
      </w:r>
      <w:bookmarkEnd w:id="6883"/>
    </w:p>
    <w:p w14:paraId="5CCDF776" w14:textId="77777777"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649B4EDE" w14:textId="77777777" w:rsidR="00495D47" w:rsidRPr="00052626" w:rsidRDefault="00495D47" w:rsidP="00495D47">
      <w:pPr>
        <w:pStyle w:val="TH"/>
      </w:pPr>
      <w:r w:rsidRPr="00052626">
        <w:t>Table 6.</w:t>
      </w:r>
      <w:r>
        <w:t>6</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495D47" w:rsidRPr="00052626" w14:paraId="6011C272"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52D9528" w14:textId="77777777" w:rsidR="00495D47" w:rsidRPr="00052626" w:rsidRDefault="00495D47"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0BFF8B2" w14:textId="77777777" w:rsidR="00495D47" w:rsidRPr="00052626" w:rsidRDefault="00495D47"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FB4A459" w14:textId="77777777" w:rsidR="00495D47" w:rsidRPr="00052626" w:rsidRDefault="00495D47" w:rsidP="00A45B70">
            <w:pPr>
              <w:pStyle w:val="TAH"/>
            </w:pPr>
            <w:r w:rsidRPr="00052626">
              <w:t>Description</w:t>
            </w:r>
          </w:p>
        </w:tc>
      </w:tr>
      <w:tr w:rsidR="00495D47" w:rsidRPr="00052626" w14:paraId="57CFD122"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245D80A2" w14:textId="77777777" w:rsidR="00495D47" w:rsidRPr="00052626" w:rsidRDefault="00495D47"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321C8BF0" w14:textId="77777777" w:rsidR="00495D47" w:rsidRPr="00052626" w:rsidRDefault="00495D47"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0C313BCD" w14:textId="77777777" w:rsidR="00495D47" w:rsidRPr="00052626" w:rsidRDefault="00495D47" w:rsidP="00A45B70">
            <w:pPr>
              <w:pStyle w:val="TAL"/>
              <w:rPr>
                <w:rFonts w:cs="Arial"/>
                <w:szCs w:val="18"/>
              </w:rPr>
            </w:pP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6884" w:name="_Toc81298321"/>
      <w:bookmarkStart w:id="6885" w:name="_Toc89035523"/>
      <w:bookmarkStart w:id="6886" w:name="_Toc89065321"/>
      <w:bookmarkStart w:id="6887" w:name="_Toc89180622"/>
      <w:bookmarkStart w:id="6888" w:name="_Toc97072317"/>
      <w:bookmarkStart w:id="6889" w:name="_Toc183523840"/>
      <w:r w:rsidRPr="003B2883">
        <w:rPr>
          <w:lang w:val="en-US"/>
        </w:rPr>
        <w:t>6.</w:t>
      </w:r>
      <w:r>
        <w:rPr>
          <w:lang w:val="en-US"/>
        </w:rPr>
        <w:t>6</w:t>
      </w:r>
      <w:r w:rsidRPr="003B2883">
        <w:rPr>
          <w:lang w:val="en-US"/>
        </w:rPr>
        <w:t>.9</w:t>
      </w:r>
      <w:r w:rsidRPr="003B2883">
        <w:rPr>
          <w:lang w:val="en-US"/>
        </w:rPr>
        <w:tab/>
        <w:t>Security</w:t>
      </w:r>
      <w:bookmarkEnd w:id="6884"/>
      <w:bookmarkEnd w:id="6885"/>
      <w:bookmarkEnd w:id="6886"/>
      <w:bookmarkEnd w:id="6887"/>
      <w:bookmarkEnd w:id="6888"/>
      <w:bookmarkEnd w:id="6889"/>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45C50300" w14:textId="77777777" w:rsidR="00E644D7" w:rsidRDefault="00E644D7" w:rsidP="0019245A">
      <w:pPr>
        <w:rPr>
          <w:lang w:val="en-US"/>
        </w:rPr>
      </w:pPr>
    </w:p>
    <w:p w14:paraId="67160AA4" w14:textId="598C4D35"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7AFC68E2" w14:textId="77777777" w:rsidR="00E644D7" w:rsidRPr="003B2883" w:rsidRDefault="00E644D7" w:rsidP="0019245A">
      <w:pPr>
        <w:rPr>
          <w:lang w:val="en-US"/>
        </w:rPr>
      </w:pP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6890" w:name="_Toc183523841"/>
      <w:r w:rsidRPr="003B2883">
        <w:t>6.</w:t>
      </w:r>
      <w:r>
        <w:t>6</w:t>
      </w:r>
      <w:r w:rsidRPr="003B2883">
        <w:t>.</w:t>
      </w:r>
      <w:r>
        <w:t>10</w:t>
      </w:r>
      <w:r w:rsidRPr="003B2883">
        <w:tab/>
      </w:r>
      <w:r>
        <w:t>HTTP redirection</w:t>
      </w:r>
      <w:bookmarkEnd w:id="6890"/>
    </w:p>
    <w:p w14:paraId="0CF9D9CA" w14:textId="5B21EF40" w:rsidR="006F083D" w:rsidRDefault="006F083D" w:rsidP="006F083D">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4]).</w:t>
      </w:r>
    </w:p>
    <w:p w14:paraId="6824D739" w14:textId="71D6D666" w:rsidR="006F083D" w:rsidRDefault="006F083D" w:rsidP="006F083D">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1D73EC45" w:rsidR="00602AC0" w:rsidRPr="003B2883" w:rsidRDefault="00602AC0" w:rsidP="00C560BF">
      <w:pPr>
        <w:pStyle w:val="Heading1"/>
      </w:pPr>
      <w:bookmarkStart w:id="6891" w:name="_Toc89065322"/>
      <w:bookmarkStart w:id="6892" w:name="_Toc89180623"/>
      <w:bookmarkStart w:id="6893" w:name="_Toc97072318"/>
      <w:bookmarkStart w:id="6894" w:name="_Toc183523842"/>
      <w:r w:rsidRPr="003B2883">
        <w:t>Annex A (normative):</w:t>
      </w:r>
      <w:r w:rsidR="00ED495F">
        <w:br/>
      </w:r>
      <w:r w:rsidRPr="003B2883">
        <w:t>OpenAPI specification</w:t>
      </w:r>
      <w:bookmarkEnd w:id="6891"/>
      <w:bookmarkEnd w:id="6892"/>
      <w:bookmarkEnd w:id="6893"/>
      <w:bookmarkEnd w:id="6894"/>
    </w:p>
    <w:p w14:paraId="4AF68211" w14:textId="77777777" w:rsidR="00602AC0" w:rsidRPr="003B2883" w:rsidRDefault="00602AC0" w:rsidP="00A61102">
      <w:pPr>
        <w:pStyle w:val="Heading1"/>
      </w:pPr>
      <w:bookmarkStart w:id="6895" w:name="_Toc25156614"/>
      <w:bookmarkStart w:id="6896" w:name="_Toc34124919"/>
      <w:bookmarkStart w:id="6897" w:name="_Toc43208055"/>
      <w:bookmarkStart w:id="6898" w:name="_Toc49857522"/>
      <w:bookmarkStart w:id="6899" w:name="_Toc56677368"/>
      <w:bookmarkStart w:id="6900" w:name="_Toc56691891"/>
      <w:bookmarkStart w:id="6901" w:name="_Toc56699155"/>
      <w:bookmarkStart w:id="6902" w:name="_Toc89035524"/>
      <w:bookmarkStart w:id="6903" w:name="_Toc89065323"/>
      <w:bookmarkStart w:id="6904" w:name="_Toc89180624"/>
      <w:bookmarkStart w:id="6905" w:name="_Toc97072319"/>
      <w:bookmarkStart w:id="6906" w:name="_Toc183523843"/>
      <w:r w:rsidRPr="003B2883">
        <w:t>A.1</w:t>
      </w:r>
      <w:r w:rsidRPr="003B2883">
        <w:tab/>
        <w:t>General</w:t>
      </w:r>
      <w:bookmarkEnd w:id="6895"/>
      <w:bookmarkEnd w:id="6896"/>
      <w:bookmarkEnd w:id="6897"/>
      <w:bookmarkEnd w:id="6898"/>
      <w:bookmarkEnd w:id="6899"/>
      <w:bookmarkEnd w:id="6900"/>
      <w:bookmarkEnd w:id="6901"/>
      <w:bookmarkEnd w:id="6902"/>
      <w:bookmarkEnd w:id="6903"/>
      <w:bookmarkEnd w:id="6904"/>
      <w:bookmarkEnd w:id="6905"/>
      <w:bookmarkEnd w:id="6906"/>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03490D62" w:rsidR="00602AC0" w:rsidRPr="003B2883" w:rsidRDefault="00602AC0" w:rsidP="000B1450">
      <w:r w:rsidRPr="003B2883">
        <w:t xml:space="preserve">Informative copies of the OpenAPI specification files contained in this 3GPP Technical Specification are available on </w:t>
      </w:r>
      <w:r w:rsidR="0036634F">
        <w:t xml:space="preserve">a Git-based repository, that uses the GitLab software version control system (see 3GPP TS 29.501 [5] </w:t>
      </w:r>
      <w:r w:rsidR="00B95277">
        <w:t>clause 5</w:t>
      </w:r>
      <w:r w:rsidR="0036634F">
        <w:t>.3.1 and 3GPP TR 21.900 [</w:t>
      </w:r>
      <w:r w:rsidR="00C20ABD">
        <w:t>3</w:t>
      </w:r>
      <w:r w:rsidR="0036634F">
        <w:t xml:space="preserve">7] </w:t>
      </w:r>
      <w:r w:rsidR="00B95277">
        <w:t>clause 5</w:t>
      </w:r>
      <w:r w:rsidR="0036634F">
        <w:t>B).</w:t>
      </w:r>
    </w:p>
    <w:p w14:paraId="6E1E5C2D" w14:textId="77777777" w:rsidR="00602AC0" w:rsidRPr="003B2883" w:rsidRDefault="00602AC0" w:rsidP="00A61102">
      <w:pPr>
        <w:pStyle w:val="Heading1"/>
      </w:pPr>
      <w:bookmarkStart w:id="6907" w:name="_Toc25156615"/>
      <w:bookmarkStart w:id="6908" w:name="_Toc34124920"/>
      <w:bookmarkStart w:id="6909" w:name="_Toc43208056"/>
      <w:bookmarkStart w:id="6910" w:name="_Toc49857523"/>
      <w:bookmarkStart w:id="6911" w:name="_Toc56677369"/>
      <w:bookmarkStart w:id="6912" w:name="_Toc56691892"/>
      <w:bookmarkStart w:id="6913" w:name="_Toc56699156"/>
      <w:bookmarkStart w:id="6914" w:name="_Toc89035525"/>
      <w:bookmarkStart w:id="6915" w:name="_Toc89065324"/>
      <w:bookmarkStart w:id="6916" w:name="_Toc89180625"/>
      <w:bookmarkStart w:id="6917" w:name="_Toc97072320"/>
      <w:bookmarkStart w:id="6918" w:name="_Hlk97070575"/>
      <w:bookmarkStart w:id="6919" w:name="_Toc183523844"/>
      <w:r w:rsidRPr="003B2883">
        <w:t>A.2</w:t>
      </w:r>
      <w:r w:rsidRPr="003B2883">
        <w:tab/>
        <w:t>Namf_Communication API</w:t>
      </w:r>
      <w:bookmarkEnd w:id="6907"/>
      <w:bookmarkEnd w:id="6908"/>
      <w:bookmarkEnd w:id="6909"/>
      <w:bookmarkEnd w:id="6910"/>
      <w:bookmarkEnd w:id="6911"/>
      <w:bookmarkEnd w:id="6912"/>
      <w:bookmarkEnd w:id="6913"/>
      <w:bookmarkEnd w:id="6914"/>
      <w:bookmarkEnd w:id="6915"/>
      <w:bookmarkEnd w:id="6916"/>
      <w:bookmarkEnd w:id="6917"/>
      <w:bookmarkEnd w:id="6919"/>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514737EE" w:rsidR="00602AC0" w:rsidRPr="003B2883" w:rsidRDefault="00602AC0" w:rsidP="00602AC0">
      <w:pPr>
        <w:pStyle w:val="PL"/>
      </w:pPr>
      <w:r w:rsidRPr="003B2883">
        <w:t xml:space="preserve">  version: 1.</w:t>
      </w:r>
      <w:r w:rsidR="00513852">
        <w:t>2</w:t>
      </w:r>
      <w:r w:rsidRPr="003B2883">
        <w:t>.</w:t>
      </w:r>
      <w:r w:rsidR="00643BC4">
        <w:t>5</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343975DC" w:rsidR="00602AC0" w:rsidRPr="003B2883" w:rsidRDefault="00602AC0" w:rsidP="00602AC0">
      <w:pPr>
        <w:pStyle w:val="PL"/>
      </w:pPr>
      <w:r w:rsidRPr="003B2883">
        <w:t xml:space="preserve">    © 20</w:t>
      </w:r>
      <w:r>
        <w:t>2</w:t>
      </w:r>
      <w:r w:rsidR="00643BC4">
        <w:t>4</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1B6B4EF1" w:rsidR="00602AC0" w:rsidRPr="003B2883" w:rsidRDefault="00602AC0" w:rsidP="00602AC0">
      <w:pPr>
        <w:pStyle w:val="PL"/>
      </w:pPr>
      <w:r w:rsidRPr="003B2883">
        <w:t xml:space="preserve">  description: 3GPP TS 29.518 V1</w:t>
      </w:r>
      <w:r w:rsidR="00513852">
        <w:t>7</w:t>
      </w:r>
      <w:r w:rsidRPr="003B2883">
        <w:t>.</w:t>
      </w:r>
      <w:r w:rsidR="00A56C6C">
        <w:t>1</w:t>
      </w:r>
      <w:r w:rsidR="00643BC4">
        <w:t>5</w:t>
      </w:r>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6918"/>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lastRenderedPageBreak/>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77777777" w:rsidR="00602AC0" w:rsidRPr="003B2883" w:rsidRDefault="00602AC0" w:rsidP="00602AC0">
      <w:pPr>
        <w:pStyle w:val="PL"/>
      </w:pPr>
      <w:r w:rsidRPr="003B2883">
        <w:t xml:space="preserve">      operationId: CreateUEContext</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AB0489" w:rsidRDefault="00602AC0" w:rsidP="00602AC0">
      <w:pPr>
        <w:pStyle w:val="PL"/>
        <w:rPr>
          <w:lang w:val="sv-SE"/>
        </w:rPr>
      </w:pPr>
      <w:r w:rsidRPr="00AB0489">
        <w:rPr>
          <w:lang w:val="sv-SE"/>
        </w:rPr>
        <w:t xml:space="preserve">                  type: string</w:t>
      </w:r>
    </w:p>
    <w:p w14:paraId="2F1C5731" w14:textId="77777777" w:rsidR="00602AC0" w:rsidRPr="00AB0489" w:rsidRDefault="00602AC0" w:rsidP="00602AC0">
      <w:pPr>
        <w:pStyle w:val="PL"/>
        <w:rPr>
          <w:lang w:val="sv-SE"/>
        </w:rPr>
      </w:pPr>
      <w:r w:rsidRPr="00AB0489">
        <w:rPr>
          <w:lang w:val="sv-SE"/>
        </w:rPr>
        <w:t xml:space="preserve">                  format: binary</w:t>
      </w:r>
    </w:p>
    <w:p w14:paraId="6D49AFA4" w14:textId="77777777" w:rsidR="00602AC0" w:rsidRPr="00AB0489" w:rsidRDefault="00602AC0" w:rsidP="00602AC0">
      <w:pPr>
        <w:pStyle w:val="PL"/>
        <w:rPr>
          <w:lang w:val="sv-SE"/>
        </w:rPr>
      </w:pPr>
      <w:r w:rsidRPr="00AB0489">
        <w:rPr>
          <w:lang w:val="sv-SE"/>
        </w:rPr>
        <w:t xml:space="preserve">                binaryDataN2InformationExt16:</w:t>
      </w:r>
    </w:p>
    <w:p w14:paraId="3EE4134D" w14:textId="77777777" w:rsidR="00602AC0" w:rsidRPr="00AB0489" w:rsidRDefault="00602AC0" w:rsidP="00602AC0">
      <w:pPr>
        <w:pStyle w:val="PL"/>
        <w:rPr>
          <w:lang w:val="sv-SE"/>
        </w:rPr>
      </w:pPr>
      <w:r w:rsidRPr="00AB0489">
        <w:rPr>
          <w:lang w:val="sv-SE"/>
        </w:rPr>
        <w:t xml:space="preserve">                  type: string</w:t>
      </w:r>
    </w:p>
    <w:p w14:paraId="4EC53A07" w14:textId="05B78703" w:rsidR="00602AC0" w:rsidRPr="00AB0489" w:rsidRDefault="00602AC0" w:rsidP="00602AC0">
      <w:pPr>
        <w:pStyle w:val="PL"/>
        <w:rPr>
          <w:lang w:val="sv-SE"/>
        </w:rPr>
      </w:pPr>
      <w:r w:rsidRPr="00AB0489">
        <w:rPr>
          <w:lang w:val="sv-SE"/>
        </w:rPr>
        <w:t xml:space="preserve">                  format: binary</w:t>
      </w:r>
    </w:p>
    <w:p w14:paraId="231A27FD" w14:textId="77777777" w:rsidR="0093429C" w:rsidRPr="00AB0489" w:rsidRDefault="0093429C" w:rsidP="0093429C">
      <w:pPr>
        <w:pStyle w:val="PL"/>
        <w:rPr>
          <w:lang w:val="sv-SE"/>
        </w:rPr>
      </w:pPr>
      <w:r w:rsidRPr="00AB0489">
        <w:rPr>
          <w:lang w:val="sv-SE"/>
        </w:rPr>
        <w:t xml:space="preserve">                binaryDataN2InformationExt17:</w:t>
      </w:r>
    </w:p>
    <w:p w14:paraId="3D7CCDC8" w14:textId="77777777" w:rsidR="0093429C" w:rsidRPr="0064754A" w:rsidRDefault="0093429C" w:rsidP="0093429C">
      <w:pPr>
        <w:pStyle w:val="PL"/>
      </w:pPr>
      <w:r w:rsidRPr="00AB0489">
        <w:rPr>
          <w:lang w:val="sv-SE"/>
        </w:rPr>
        <w:t xml:space="preserve">                  </w:t>
      </w:r>
      <w:r w:rsidRPr="0064754A">
        <w:t>type: string</w:t>
      </w:r>
    </w:p>
    <w:p w14:paraId="6CC34168" w14:textId="77EF4652" w:rsidR="0093429C" w:rsidRPr="0064754A" w:rsidRDefault="0093429C" w:rsidP="0093429C">
      <w:pPr>
        <w:pStyle w:val="PL"/>
      </w:pPr>
      <w:r w:rsidRPr="0064754A">
        <w:t xml:space="preserve">                  format: binary</w:t>
      </w:r>
    </w:p>
    <w:p w14:paraId="7F4FFC33" w14:textId="77777777" w:rsidR="00602AC0" w:rsidRPr="0064754A" w:rsidRDefault="00602AC0" w:rsidP="00602AC0">
      <w:pPr>
        <w:pStyle w:val="PL"/>
      </w:pPr>
      <w:r w:rsidRPr="0064754A">
        <w:t xml:space="preserve">            encoding:</w:t>
      </w:r>
    </w:p>
    <w:p w14:paraId="3A8B32AE" w14:textId="77777777" w:rsidR="00602AC0" w:rsidRPr="0064754A" w:rsidRDefault="00602AC0" w:rsidP="00602AC0">
      <w:pPr>
        <w:pStyle w:val="PL"/>
      </w:pPr>
      <w:r w:rsidRPr="0064754A">
        <w:t xml:space="preserve">              jsonData:</w:t>
      </w:r>
    </w:p>
    <w:p w14:paraId="09240452" w14:textId="77777777" w:rsidR="00602AC0" w:rsidRPr="0064754A" w:rsidRDefault="00602AC0" w:rsidP="00602AC0">
      <w:pPr>
        <w:pStyle w:val="PL"/>
      </w:pPr>
      <w:r w:rsidRPr="0064754A">
        <w:t xml:space="preserve">                contentType:  application/json</w:t>
      </w:r>
    </w:p>
    <w:p w14:paraId="45C67FBA" w14:textId="77777777" w:rsidR="00602AC0" w:rsidRPr="0064754A" w:rsidRDefault="00602AC0" w:rsidP="00602AC0">
      <w:pPr>
        <w:pStyle w:val="PL"/>
      </w:pPr>
      <w:r w:rsidRPr="0064754A">
        <w:lastRenderedPageBreak/>
        <w:t xml:space="preserve">              binaryDataN2Information:</w:t>
      </w:r>
    </w:p>
    <w:p w14:paraId="6B1ED66A" w14:textId="77777777" w:rsidR="00602AC0" w:rsidRPr="003B2883" w:rsidRDefault="00602AC0" w:rsidP="00602AC0">
      <w:pPr>
        <w:pStyle w:val="PL"/>
      </w:pPr>
      <w:r w:rsidRPr="0064754A">
        <w:t xml:space="preserve">                </w:t>
      </w:r>
      <w:r w:rsidRPr="003B2883">
        <w:t>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lastRenderedPageBreak/>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lastRenderedPageBreak/>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lastRenderedPageBreak/>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77777777" w:rsidR="00602AC0" w:rsidRPr="003B2883" w:rsidRDefault="00602AC0" w:rsidP="00602AC0">
      <w:pPr>
        <w:pStyle w:val="PL"/>
      </w:pPr>
      <w:r w:rsidRPr="003B2883">
        <w:t xml:space="preserve">                  $ref: 'TS29571_CommonData.yaml#/components/responses/400'</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77777777" w:rsidR="00602AC0" w:rsidRPr="003B2883" w:rsidRDefault="00602AC0" w:rsidP="00602AC0">
      <w:pPr>
        <w:pStyle w:val="PL"/>
      </w:pPr>
      <w:r w:rsidRPr="003B2883">
        <w:t xml:space="preserve">                  $ref: 'TS29571_CommonData.yaml#/components/responses/500'</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lastRenderedPageBreak/>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AB0489" w:rsidRDefault="00602AC0" w:rsidP="00602AC0">
      <w:pPr>
        <w:pStyle w:val="PL"/>
        <w:rPr>
          <w:lang w:val="sv-SE"/>
        </w:rPr>
      </w:pPr>
      <w:r w:rsidRPr="003B2883">
        <w:t xml:space="preserve">                  </w:t>
      </w:r>
      <w:r w:rsidRPr="00AB0489">
        <w:rPr>
          <w:lang w:val="sv-SE"/>
        </w:rPr>
        <w:t>binaryDataN2Information:</w:t>
      </w:r>
    </w:p>
    <w:p w14:paraId="64606276" w14:textId="77777777" w:rsidR="00602AC0" w:rsidRPr="00AB0489" w:rsidRDefault="00602AC0" w:rsidP="00602AC0">
      <w:pPr>
        <w:pStyle w:val="PL"/>
        <w:rPr>
          <w:lang w:val="sv-SE"/>
        </w:rPr>
      </w:pPr>
      <w:r w:rsidRPr="00AB0489">
        <w:rPr>
          <w:lang w:val="sv-SE"/>
        </w:rPr>
        <w:t xml:space="preserve">                    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3B2883" w:rsidRDefault="00602AC0" w:rsidP="00602AC0">
      <w:pPr>
        <w:pStyle w:val="PL"/>
      </w:pPr>
      <w:r w:rsidRPr="00AB0489">
        <w:rPr>
          <w:lang w:val="sv-SE"/>
        </w:rPr>
        <w:t xml:space="preserve">                    </w:t>
      </w:r>
      <w:r w:rsidRPr="003B2883">
        <w:t>type: string</w:t>
      </w:r>
    </w:p>
    <w:p w14:paraId="25C99FEE" w14:textId="77777777" w:rsidR="00602AC0" w:rsidRPr="003B2883" w:rsidRDefault="00602AC0" w:rsidP="00602AC0">
      <w:pPr>
        <w:pStyle w:val="PL"/>
      </w:pPr>
      <w:r w:rsidRPr="003B2883">
        <w:t xml:space="preserve">                    format: binary</w:t>
      </w:r>
    </w:p>
    <w:p w14:paraId="43093EE8" w14:textId="77777777" w:rsidR="00602AC0" w:rsidRPr="003B2883" w:rsidRDefault="00602AC0" w:rsidP="00602AC0">
      <w:pPr>
        <w:pStyle w:val="PL"/>
      </w:pPr>
      <w:r w:rsidRPr="003B2883">
        <w:t xml:space="preserve">                  binaryDataN2InformationExt14:</w:t>
      </w:r>
    </w:p>
    <w:p w14:paraId="54BF3521" w14:textId="77777777" w:rsidR="00602AC0" w:rsidRPr="003B2883" w:rsidRDefault="00602AC0" w:rsidP="00602AC0">
      <w:pPr>
        <w:pStyle w:val="PL"/>
      </w:pPr>
      <w:r w:rsidRPr="003B2883">
        <w:t xml:space="preserve">                    type: string</w:t>
      </w:r>
    </w:p>
    <w:p w14:paraId="46660D94" w14:textId="77777777" w:rsidR="00602AC0" w:rsidRPr="003B2883" w:rsidRDefault="00602AC0" w:rsidP="00602AC0">
      <w:pPr>
        <w:pStyle w:val="PL"/>
      </w:pPr>
      <w:r w:rsidRPr="003B2883">
        <w:t xml:space="preserve">                    format: binary</w:t>
      </w:r>
    </w:p>
    <w:p w14:paraId="5423B165" w14:textId="77777777" w:rsidR="00602AC0" w:rsidRPr="003B2883" w:rsidRDefault="00602AC0" w:rsidP="00602AC0">
      <w:pPr>
        <w:pStyle w:val="PL"/>
      </w:pPr>
      <w:r w:rsidRPr="003B2883">
        <w:t xml:space="preserve">                  binaryDataN2InformationExt15:</w:t>
      </w:r>
    </w:p>
    <w:p w14:paraId="7859463B" w14:textId="77777777" w:rsidR="00602AC0" w:rsidRPr="003B2883" w:rsidRDefault="00602AC0" w:rsidP="00602AC0">
      <w:pPr>
        <w:pStyle w:val="PL"/>
      </w:pPr>
      <w:r w:rsidRPr="003B2883">
        <w:t xml:space="preserve">                    type: string</w:t>
      </w:r>
    </w:p>
    <w:p w14:paraId="13E83DC5" w14:textId="77777777" w:rsidR="00602AC0" w:rsidRPr="003B2883" w:rsidRDefault="00602AC0" w:rsidP="00602AC0">
      <w:pPr>
        <w:pStyle w:val="PL"/>
      </w:pPr>
      <w:r w:rsidRPr="003B2883">
        <w:t xml:space="preserve">                    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lastRenderedPageBreak/>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lastRenderedPageBreak/>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7D653785" w14:textId="7777777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52AFABAA" w14:textId="77777777"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77777777" w:rsidR="00602AC0" w:rsidRPr="003B2883" w:rsidRDefault="00602AC0" w:rsidP="00602AC0">
      <w:pPr>
        <w:pStyle w:val="PL"/>
      </w:pPr>
      <w:r w:rsidRPr="003B2883">
        <w:t xml:space="preserve">                $ref: '#/components/schemas/UeContextCreateError'</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77777777" w:rsidR="00602AC0" w:rsidRPr="003B2883" w:rsidRDefault="00602AC0" w:rsidP="00602AC0">
      <w:pPr>
        <w:pStyle w:val="PL"/>
      </w:pPr>
      <w:r w:rsidRPr="003B2883">
        <w:t xml:space="preserve">      operationId: ReleaseUEContext</w:t>
      </w:r>
    </w:p>
    <w:p w14:paraId="7FEAC3A2" w14:textId="77777777" w:rsidR="00602AC0" w:rsidRPr="003B2883" w:rsidRDefault="00602AC0" w:rsidP="00602AC0">
      <w:pPr>
        <w:pStyle w:val="PL"/>
      </w:pPr>
      <w:r w:rsidRPr="003B2883">
        <w:lastRenderedPageBreak/>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77777777" w:rsidR="00602AC0" w:rsidRPr="003B2883" w:rsidRDefault="00602AC0" w:rsidP="00602AC0">
      <w:pPr>
        <w:pStyle w:val="PL"/>
      </w:pPr>
      <w:r w:rsidRPr="003B2883">
        <w:t xml:space="preserve">          $ref: 'TS29571_CommonData.yaml#/components/responses/400'</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77777777" w:rsidR="00602AC0" w:rsidRPr="003B2883" w:rsidRDefault="00602AC0" w:rsidP="00602AC0">
      <w:pPr>
        <w:pStyle w:val="PL"/>
      </w:pPr>
      <w:r w:rsidRPr="003B2883">
        <w:t xml:space="preserve">          $ref: 'TS29571_CommonData.yaml#/components/responses/500'</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77777777" w:rsidR="00602AC0" w:rsidRPr="003B2883" w:rsidRDefault="00602AC0" w:rsidP="00602AC0">
      <w:pPr>
        <w:pStyle w:val="PL"/>
      </w:pPr>
      <w:r w:rsidRPr="003B2883">
        <w:t xml:space="preserve">      operationId: EBIAssignment</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lastRenderedPageBreak/>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6D54712E"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034D18F"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1F9A7789"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77777777" w:rsidR="00602AC0" w:rsidRPr="003B2883" w:rsidRDefault="00602AC0" w:rsidP="00602AC0">
      <w:pPr>
        <w:pStyle w:val="PL"/>
      </w:pPr>
      <w:r w:rsidRPr="003B2883">
        <w:t xml:space="preserve">      operationId: UEContextTransfer</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lastRenderedPageBreak/>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7777777" w:rsidR="00602AC0" w:rsidRPr="003B2883" w:rsidRDefault="00602AC0" w:rsidP="00602AC0">
      <w:pPr>
        <w:pStyle w:val="PL"/>
      </w:pPr>
      <w:r w:rsidRPr="003B2883">
        <w:t xml:space="preserve">          $ref: 'TS29571_CommonData.yaml#/components/responses/400'</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77777777" w:rsidR="00602AC0" w:rsidRPr="003B2883" w:rsidRDefault="00602AC0" w:rsidP="00602AC0">
      <w:pPr>
        <w:pStyle w:val="PL"/>
      </w:pPr>
      <w:r w:rsidRPr="003B2883">
        <w:t xml:space="preserve">          $ref: 'TS29571_CommonData.yaml#/components/responses/500'</w:t>
      </w:r>
    </w:p>
    <w:p w14:paraId="0363EF24" w14:textId="77777777" w:rsidR="00602AC0" w:rsidRPr="003B2883" w:rsidRDefault="00602AC0" w:rsidP="00602AC0">
      <w:pPr>
        <w:pStyle w:val="PL"/>
      </w:pPr>
      <w:r w:rsidRPr="003B2883">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77777777" w:rsidR="00602AC0" w:rsidRPr="003B2883" w:rsidRDefault="00602AC0" w:rsidP="00602AC0">
      <w:pPr>
        <w:pStyle w:val="PL"/>
      </w:pPr>
      <w:r w:rsidRPr="003B2883">
        <w:t xml:space="preserve">      operationId: RegistrationStatusUpdate</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lastRenderedPageBreak/>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77777777" w:rsidR="00602AC0" w:rsidRPr="003B2883" w:rsidRDefault="00602AC0" w:rsidP="00602AC0">
      <w:pPr>
        <w:pStyle w:val="PL"/>
      </w:pPr>
      <w:r w:rsidRPr="003B2883">
        <w:t xml:space="preserve">          $ref: 'TS29571_CommonData.yaml#/components/responses/400'</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7777777" w:rsidR="00602AC0" w:rsidRPr="003B2883" w:rsidRDefault="00602AC0" w:rsidP="00602AC0">
      <w:pPr>
        <w:pStyle w:val="PL"/>
      </w:pPr>
      <w:r w:rsidRPr="003B2883">
        <w:t xml:space="preserve">          $ref: 'TS29571_CommonData.yaml#/components/responses/500'</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77777777" w:rsidR="00CD5ADC" w:rsidRPr="003B2883" w:rsidRDefault="00CD5ADC" w:rsidP="00CD5ADC">
      <w:pPr>
        <w:pStyle w:val="PL"/>
      </w:pPr>
      <w:r w:rsidRPr="003B2883">
        <w:t xml:space="preserve">      operationId: </w:t>
      </w:r>
      <w:r>
        <w:t>Relocate</w:t>
      </w:r>
      <w:r w:rsidRPr="003B2883">
        <w:t>UEContext</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lastRenderedPageBreak/>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lastRenderedPageBreak/>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lastRenderedPageBreak/>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77777777" w:rsidR="00B27749" w:rsidRPr="003B2883" w:rsidRDefault="00B27749" w:rsidP="00B27749">
      <w:pPr>
        <w:pStyle w:val="PL"/>
      </w:pPr>
      <w:r>
        <w:t xml:space="preserve">          </w:t>
      </w:r>
      <w:r w:rsidRPr="003B2883">
        <w:t>$ref: 'TS29571_CommonData.yaml#/components/responses/400'</w:t>
      </w:r>
    </w:p>
    <w:p w14:paraId="38761FF6" w14:textId="77777777" w:rsidR="00B27749" w:rsidRPr="003B2883" w:rsidRDefault="00B27749" w:rsidP="00B27749">
      <w:pPr>
        <w:pStyle w:val="PL"/>
      </w:pPr>
      <w:r>
        <w:t xml:space="preserve">        </w:t>
      </w:r>
      <w:r w:rsidRPr="003B2883">
        <w:t>'403':</w:t>
      </w:r>
    </w:p>
    <w:p w14:paraId="4312D9E9" w14:textId="26B4FCE8" w:rsidR="00B27749" w:rsidRDefault="00B27749" w:rsidP="00B27749">
      <w:pPr>
        <w:pStyle w:val="PL"/>
      </w:pPr>
      <w:r>
        <w:t xml:space="preserve">          </w:t>
      </w:r>
      <w:r w:rsidRPr="003B2883">
        <w:t>$ref: 'TS29571_CommonData.yaml#/components/responses/403'</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15BBD7DB" w:rsidR="00B27749" w:rsidRPr="003B2883" w:rsidRDefault="00B27749" w:rsidP="00CD5ADC">
      <w:pPr>
        <w:pStyle w:val="PL"/>
      </w:pPr>
      <w:r w:rsidRPr="003B2883">
        <w:t xml:space="preserve">          $ref: 'TS29571_CommonData.yaml#/components/responses/50</w:t>
      </w:r>
      <w:r w:rsidR="00360296">
        <w:t>0</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77777777" w:rsidR="006E2902" w:rsidRPr="003B2883" w:rsidRDefault="006E2902" w:rsidP="006E2902">
      <w:pPr>
        <w:pStyle w:val="PL"/>
      </w:pPr>
      <w:r w:rsidRPr="003B2883">
        <w:t xml:space="preserve">      operationId: </w:t>
      </w:r>
      <w:r w:rsidRPr="00DA6685">
        <w:t>CancelRelocateUEContext</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lastRenderedPageBreak/>
        <w:t xml:space="preserve">          $ref: 'TS29571_CommonData.yaml#/components/responses/400'</w:t>
      </w:r>
    </w:p>
    <w:p w14:paraId="0B4AF74A" w14:textId="77777777"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77777777" w:rsidR="006E2902" w:rsidRPr="003B2883" w:rsidRDefault="006E2902" w:rsidP="006E2902">
      <w:pPr>
        <w:pStyle w:val="PL"/>
      </w:pPr>
      <w:r w:rsidRPr="003B2883">
        <w:t xml:space="preserve">          $ref: 'TS29571_CommonData.yaml#/components/responses/500'</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77777777" w:rsidR="00602AC0" w:rsidRPr="003B2883" w:rsidRDefault="00602AC0" w:rsidP="00602AC0">
      <w:pPr>
        <w:pStyle w:val="PL"/>
      </w:pPr>
      <w:r w:rsidRPr="003B2883">
        <w:t xml:space="preserve">      operationId: N1N2MessageTransfer</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lastRenderedPageBreak/>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0E222BDE" w14:textId="77777777"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77777777" w:rsidR="00602AC0" w:rsidRPr="003B2883" w:rsidRDefault="00602AC0" w:rsidP="00602AC0">
      <w:pPr>
        <w:pStyle w:val="PL"/>
        <w:rPr>
          <w:lang w:val="en-US"/>
        </w:rPr>
      </w:pPr>
      <w:r w:rsidRPr="003B2883">
        <w:rPr>
          <w:lang w:val="en-US"/>
        </w:rPr>
        <w:t xml:space="preserve">          $ref: 'TS29571_CommonData.yaml#/components/responses/400'</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77777777" w:rsidR="00602AC0" w:rsidRPr="003B2883" w:rsidRDefault="00602AC0" w:rsidP="00602AC0">
      <w:pPr>
        <w:pStyle w:val="PL"/>
      </w:pPr>
      <w:r w:rsidRPr="003B2883">
        <w:t xml:space="preserve">          $ref: 'TS29571_CommonData.yaml#/components/responses/500'</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lastRenderedPageBreak/>
        <w:t xml:space="preserve">                '400':</w:t>
      </w:r>
    </w:p>
    <w:p w14:paraId="1C007DE2" w14:textId="77777777" w:rsidR="00602AC0" w:rsidRPr="003B2883" w:rsidRDefault="00602AC0" w:rsidP="00602AC0">
      <w:pPr>
        <w:pStyle w:val="PL"/>
      </w:pPr>
      <w:r w:rsidRPr="003B2883">
        <w:t xml:space="preserve">                  $ref: 'TS29571_CommonData.yaml#/components/responses/400'</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77777777" w:rsidR="00602AC0" w:rsidRPr="003B2883" w:rsidRDefault="00602AC0" w:rsidP="00602AC0">
      <w:pPr>
        <w:pStyle w:val="PL"/>
      </w:pPr>
      <w:r w:rsidRPr="003B2883">
        <w:t xml:space="preserve">                  $ref: 'TS29571_CommonData.yaml#/components/responses/500'</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77777777" w:rsidR="00602AC0" w:rsidRPr="003B2883" w:rsidRDefault="00602AC0" w:rsidP="00602AC0">
      <w:pPr>
        <w:pStyle w:val="PL"/>
      </w:pPr>
      <w:r w:rsidRPr="003B2883">
        <w:t xml:space="preserve">      operationId: N1N2MessageSubscribe</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6F887003"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66213B"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77777777" w:rsidR="00602AC0" w:rsidRPr="003B2883" w:rsidRDefault="00602AC0" w:rsidP="00602AC0">
      <w:pPr>
        <w:pStyle w:val="PL"/>
      </w:pPr>
      <w:r w:rsidRPr="003B2883">
        <w:t xml:space="preserve">          $ref: 'TS29571_CommonData.yaml#/components/responses/400'</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764D74E" w14:textId="77777777"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lastRenderedPageBreak/>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77777777" w:rsidR="00602AC0" w:rsidRPr="003B2883" w:rsidRDefault="00602AC0" w:rsidP="00602AC0">
      <w:pPr>
        <w:pStyle w:val="PL"/>
      </w:pPr>
      <w:r w:rsidRPr="003B2883">
        <w:t xml:space="preserve">                  $ref: 'TS29571_CommonData.yaml#/components/responses/400'</w:t>
      </w:r>
    </w:p>
    <w:p w14:paraId="63C418C1" w14:textId="77777777" w:rsidR="00602AC0" w:rsidRPr="003B2883" w:rsidRDefault="00602AC0" w:rsidP="00602AC0">
      <w:pPr>
        <w:pStyle w:val="PL"/>
      </w:pPr>
      <w:r w:rsidRPr="003B2883">
        <w:t xml:space="preserve">                '403':</w:t>
      </w:r>
    </w:p>
    <w:p w14:paraId="74F6A1EA" w14:textId="77777777" w:rsidR="00602AC0" w:rsidRPr="003B2883" w:rsidRDefault="00602AC0" w:rsidP="00602AC0">
      <w:pPr>
        <w:pStyle w:val="PL"/>
      </w:pPr>
      <w:r w:rsidRPr="003B2883">
        <w:t xml:space="preserve">                  $ref: 'TS29571_CommonData.yaml#/components/responses/403'</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77777777" w:rsidR="00602AC0" w:rsidRPr="003B2883" w:rsidRDefault="00602AC0" w:rsidP="00602AC0">
      <w:pPr>
        <w:pStyle w:val="PL"/>
      </w:pPr>
      <w:r w:rsidRPr="003B2883">
        <w:t xml:space="preserve">                  $ref: 'TS29571_CommonData.yaml#/components/responses/500'</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lastRenderedPageBreak/>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77777777" w:rsidR="00602AC0" w:rsidRPr="003B2883" w:rsidRDefault="00602AC0" w:rsidP="00602AC0">
      <w:pPr>
        <w:pStyle w:val="PL"/>
      </w:pPr>
      <w:r w:rsidRPr="003B2883">
        <w:t xml:space="preserve">                  $ref: 'TS29571_CommonData.yaml#/components/responses/400'</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77777777" w:rsidR="00602AC0" w:rsidRPr="003B2883" w:rsidRDefault="00602AC0" w:rsidP="00602AC0">
      <w:pPr>
        <w:pStyle w:val="PL"/>
      </w:pPr>
      <w:r w:rsidRPr="003B2883">
        <w:t xml:space="preserve">                  $ref: 'TS29571_CommonData.yaml#/components/responses/500'</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7777777" w:rsidR="00602AC0" w:rsidRPr="003B2883" w:rsidRDefault="00602AC0" w:rsidP="00602AC0">
      <w:pPr>
        <w:pStyle w:val="PL"/>
      </w:pPr>
      <w:r w:rsidRPr="003B2883">
        <w:t xml:space="preserve">      operationId: N1N2MessageUnSubscribe</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t xml:space="preserve">        '400':</w:t>
      </w:r>
    </w:p>
    <w:p w14:paraId="3AE13745" w14:textId="77777777" w:rsidR="00602AC0" w:rsidRPr="003B2883" w:rsidRDefault="00602AC0" w:rsidP="00602AC0">
      <w:pPr>
        <w:pStyle w:val="PL"/>
      </w:pPr>
      <w:r w:rsidRPr="003B2883">
        <w:t xml:space="preserve">          $ref: 'TS29571_CommonData.yaml#/components/responses/400'</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77777777" w:rsidR="00602AC0" w:rsidRPr="003B2883" w:rsidRDefault="00602AC0" w:rsidP="00602AC0">
      <w:pPr>
        <w:pStyle w:val="PL"/>
      </w:pPr>
      <w:r w:rsidRPr="003B2883">
        <w:t xml:space="preserve">          $ref: 'TS29571_CommonData.yaml#/components/responses/500'</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77777777" w:rsidR="00602AC0" w:rsidRPr="003B2883" w:rsidRDefault="00602AC0" w:rsidP="00602AC0">
      <w:pPr>
        <w:pStyle w:val="PL"/>
      </w:pPr>
      <w:r w:rsidRPr="003B2883">
        <w:t xml:space="preserve">      operationId: NonUeN2MessageTransfer</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lastRenderedPageBreak/>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D05C53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EEA6E98"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lastRenderedPageBreak/>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77777777" w:rsidR="00602AC0" w:rsidRPr="003B2883" w:rsidRDefault="00602AC0" w:rsidP="00602AC0">
      <w:pPr>
        <w:pStyle w:val="PL"/>
      </w:pPr>
      <w:r w:rsidRPr="003B2883">
        <w:t xml:space="preserve">      operationId: NonUeN2InfoSubscribe</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77777777" w:rsidR="00602AC0" w:rsidRPr="003B2883" w:rsidRDefault="00602AC0" w:rsidP="00602AC0">
      <w:pPr>
        <w:pStyle w:val="PL"/>
      </w:pPr>
      <w:r w:rsidRPr="003B2883">
        <w:t xml:space="preserve">          $ref: 'TS29571_CommonData.yaml#/components/responses/400'</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48D03C95" w14:textId="77777777"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77777777" w:rsidR="00602AC0" w:rsidRPr="003B2883" w:rsidRDefault="00602AC0" w:rsidP="00602AC0">
      <w:pPr>
        <w:pStyle w:val="PL"/>
      </w:pPr>
      <w:r w:rsidRPr="003B2883">
        <w:t xml:space="preserve">          $ref: 'TS29571_CommonData.yaml#/components/responses/500'</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777777" w:rsidR="00602AC0" w:rsidRPr="003B2883" w:rsidRDefault="00602AC0" w:rsidP="00602AC0">
      <w:pPr>
        <w:pStyle w:val="PL"/>
      </w:pPr>
      <w:r w:rsidRPr="003B2883">
        <w:t xml:space="preserve">                        binaryDataN2Information:</w:t>
      </w:r>
    </w:p>
    <w:p w14:paraId="4637B4DD" w14:textId="77777777" w:rsidR="00602AC0" w:rsidRPr="003B2883" w:rsidRDefault="00602AC0" w:rsidP="00602AC0">
      <w:pPr>
        <w:pStyle w:val="PL"/>
      </w:pPr>
      <w:r w:rsidRPr="003B2883">
        <w:t xml:space="preserve">                          type: string</w:t>
      </w:r>
    </w:p>
    <w:p w14:paraId="622269C2" w14:textId="77777777" w:rsidR="00602AC0" w:rsidRPr="003B2883" w:rsidRDefault="00602AC0" w:rsidP="00602AC0">
      <w:pPr>
        <w:pStyle w:val="PL"/>
      </w:pPr>
      <w:r w:rsidRPr="003B2883">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77777777" w:rsidR="00602AC0" w:rsidRPr="003B2883" w:rsidRDefault="00602AC0" w:rsidP="00602AC0">
      <w:pPr>
        <w:pStyle w:val="PL"/>
      </w:pPr>
      <w:r w:rsidRPr="003B2883">
        <w:t xml:space="preserve">                      binaryDataN2Information:</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lastRenderedPageBreak/>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Pr="003B2883" w:rsidRDefault="00602AC0" w:rsidP="00602AC0">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77777777" w:rsidR="00602AC0" w:rsidRPr="003B2883" w:rsidRDefault="00602AC0" w:rsidP="00602AC0">
      <w:pPr>
        <w:pStyle w:val="PL"/>
      </w:pPr>
      <w:r w:rsidRPr="003B2883">
        <w:t xml:space="preserve">                  $ref: 'TS29571_CommonData.yaml#/components/responses/400'</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77777777" w:rsidR="00602AC0" w:rsidRPr="003B2883" w:rsidRDefault="00602AC0" w:rsidP="00602AC0">
      <w:pPr>
        <w:pStyle w:val="PL"/>
      </w:pPr>
      <w:r w:rsidRPr="003B2883">
        <w:t xml:space="preserve">                  $ref: 'TS29571_CommonData.yaml#/components/responses/500'</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77777777" w:rsidR="00602AC0" w:rsidRPr="003B2883" w:rsidRDefault="00602AC0" w:rsidP="00602AC0">
      <w:pPr>
        <w:pStyle w:val="PL"/>
      </w:pPr>
      <w:r w:rsidRPr="003B2883">
        <w:t xml:space="preserve">      operationId: NonUeN2InfoUnSubscribe</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5B6F78CF" w:rsidR="00602AC0" w:rsidRDefault="00602AC0" w:rsidP="00602AC0">
      <w:pPr>
        <w:pStyle w:val="PL"/>
      </w:pPr>
      <w:r w:rsidRPr="003B2883">
        <w:t xml:space="preserve">          $ref: 'TS29571_CommonData.yaml#/components/responses/400'</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77777777" w:rsidR="00602AC0" w:rsidRPr="003B2883" w:rsidRDefault="00602AC0" w:rsidP="00602AC0">
      <w:pPr>
        <w:pStyle w:val="PL"/>
      </w:pPr>
      <w:r w:rsidRPr="003B2883">
        <w:t xml:space="preserve">          $ref: 'TS29571_CommonData.yaml#/components/responses/500'</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lastRenderedPageBreak/>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7777777" w:rsidR="00602AC0" w:rsidRPr="003B2883" w:rsidRDefault="00602AC0" w:rsidP="00602AC0">
      <w:pPr>
        <w:pStyle w:val="PL"/>
      </w:pPr>
      <w:r w:rsidRPr="003B2883">
        <w:t xml:space="preserve">          $ref: 'TS29571_CommonData.yaml#/components/responses/400'</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264831EF" w14:textId="77777777"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77777777" w:rsidR="00602AC0" w:rsidRPr="003B2883" w:rsidRDefault="00602AC0" w:rsidP="00602AC0">
      <w:pPr>
        <w:pStyle w:val="PL"/>
      </w:pPr>
      <w:r w:rsidRPr="003B2883">
        <w:t xml:space="preserve">          $ref: 'TS29571_CommonData.yaml#/components/responses/500'</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77777777" w:rsidR="00602AC0" w:rsidRPr="003B2883" w:rsidRDefault="00602AC0" w:rsidP="00602AC0">
      <w:pPr>
        <w:pStyle w:val="PL"/>
      </w:pPr>
      <w:r w:rsidRPr="003B2883">
        <w:t xml:space="preserve">                  $ref: 'TS29571_CommonData.yaml#/components/responses/400'</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77777777" w:rsidR="00602AC0" w:rsidRPr="003B2883" w:rsidRDefault="00602AC0" w:rsidP="00602AC0">
      <w:pPr>
        <w:pStyle w:val="PL"/>
      </w:pPr>
      <w:r w:rsidRPr="003B2883">
        <w:t xml:space="preserve">                  $ref: 'TS29571_CommonData.yaml#/components/responses/500'</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lastRenderedPageBreak/>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77777777" w:rsidR="00602AC0" w:rsidRPr="003B2883" w:rsidRDefault="00602AC0" w:rsidP="00602AC0">
      <w:pPr>
        <w:pStyle w:val="PL"/>
      </w:pPr>
      <w:r w:rsidRPr="003B2883">
        <w:t xml:space="preserve">          $ref: 'TS29571_CommonData.yaml#/components/responses/400'</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77777777" w:rsidR="00602AC0" w:rsidRPr="003B2883" w:rsidRDefault="00602AC0" w:rsidP="00602AC0">
      <w:pPr>
        <w:pStyle w:val="PL"/>
      </w:pPr>
      <w:r w:rsidRPr="003B2883">
        <w:t xml:space="preserve">          $ref: 'TS29571_CommonData.yaml#/components/responses/500'</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77777777" w:rsidR="00602AC0" w:rsidRPr="003B2883" w:rsidRDefault="00602AC0" w:rsidP="00602AC0">
      <w:pPr>
        <w:pStyle w:val="PL"/>
      </w:pPr>
      <w:r w:rsidRPr="003B2883">
        <w:t xml:space="preserve">          $ref: 'TS29571_CommonData.yaml#/components/responses/400'</w:t>
      </w:r>
    </w:p>
    <w:p w14:paraId="37AAC382" w14:textId="77777777" w:rsidR="00602AC0" w:rsidRPr="003B2883" w:rsidRDefault="00602AC0" w:rsidP="00602AC0">
      <w:pPr>
        <w:pStyle w:val="PL"/>
      </w:pPr>
      <w:r w:rsidRPr="003B2883">
        <w:t xml:space="preserve">        '403':</w:t>
      </w:r>
    </w:p>
    <w:p w14:paraId="2D1B1FB4" w14:textId="77777777" w:rsidR="00602AC0" w:rsidRPr="003B2883" w:rsidRDefault="00602AC0" w:rsidP="00602AC0">
      <w:pPr>
        <w:pStyle w:val="PL"/>
      </w:pPr>
      <w:r w:rsidRPr="003B2883">
        <w:t xml:space="preserve">          $ref: 'TS29571_CommonData.yaml#/components/responses/403'</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7777777" w:rsidR="00602AC0" w:rsidRPr="003B2883" w:rsidRDefault="00602AC0" w:rsidP="00602AC0">
      <w:pPr>
        <w:pStyle w:val="PL"/>
      </w:pPr>
      <w:r w:rsidRPr="003B2883">
        <w:t xml:space="preserve">          $ref: 'TS29571_CommonData.yaml#/components/responses/500'</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lastRenderedPageBreak/>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77777777" w:rsidR="00602AC0" w:rsidRPr="003B2883" w:rsidRDefault="00602AC0" w:rsidP="00602AC0">
      <w:pPr>
        <w:pStyle w:val="PL"/>
      </w:pPr>
      <w:r w:rsidRPr="003B2883">
        <w:t xml:space="preserve">                  $ref: 'TS29571_CommonData.yaml#/components/responses/400'</w:t>
      </w:r>
    </w:p>
    <w:p w14:paraId="0D3F7CF1" w14:textId="77777777" w:rsidR="00602AC0" w:rsidRPr="003B2883" w:rsidRDefault="00602AC0" w:rsidP="00602AC0">
      <w:pPr>
        <w:pStyle w:val="PL"/>
      </w:pPr>
      <w:r w:rsidRPr="003B2883">
        <w:t xml:space="preserve">                '403':</w:t>
      </w:r>
    </w:p>
    <w:p w14:paraId="57A8DFA6" w14:textId="77777777" w:rsidR="00602AC0" w:rsidRPr="003B2883" w:rsidRDefault="00602AC0" w:rsidP="00602AC0">
      <w:pPr>
        <w:pStyle w:val="PL"/>
      </w:pPr>
      <w:r w:rsidRPr="003B2883">
        <w:t xml:space="preserve">                  $ref: 'TS29571_CommonData.yaml#/components/responses/403'</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77777777" w:rsidR="00602AC0" w:rsidRPr="003B2883" w:rsidRDefault="00602AC0" w:rsidP="00602AC0">
      <w:pPr>
        <w:pStyle w:val="PL"/>
      </w:pPr>
      <w:r w:rsidRPr="003B2883">
        <w:t xml:space="preserve">                  $ref: 'TS29571_CommonData.yaml#/components/responses/500'</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77777777"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lastRenderedPageBreak/>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lastRenderedPageBreak/>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Pr="003B2883" w:rsidRDefault="00602AC0" w:rsidP="00602AC0">
      <w:pPr>
        <w:pStyle w:val="PL"/>
      </w:pPr>
      <w:r w:rsidRPr="003B2883">
        <w:t xml:space="preserve">          $ref: 'TS29571_CommonData.yaml#/components/schemas/SupportedFeatures'</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lastRenderedPageBreak/>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Pr="003B2883" w:rsidRDefault="006437A1" w:rsidP="006437A1">
      <w:pPr>
        <w:pStyle w:val="PL"/>
      </w:pPr>
      <w:r w:rsidRPr="0007685C">
        <w:t xml:space="preserve">          </w:t>
      </w:r>
      <w:r>
        <w:t>default</w:t>
      </w:r>
      <w:r w:rsidRPr="0007685C">
        <w:t>:</w:t>
      </w:r>
      <w:r>
        <w:t xml:space="preserve"> false</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01858E09" w14:textId="43BFB7EB"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Pr="003B2883" w:rsidRDefault="0036689F" w:rsidP="0036689F">
      <w:pPr>
        <w:pStyle w:val="PL"/>
      </w:pPr>
      <w:r w:rsidRPr="003B2883">
        <w:t xml:space="preserve">          $ref: '#/components/schemas/</w:t>
      </w:r>
      <w:r>
        <w:t>ProSe</w:t>
      </w:r>
      <w:r w:rsidRPr="003B2883">
        <w:t>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lastRenderedPageBreak/>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Default="007A54FE" w:rsidP="007A54FE">
      <w:pPr>
        <w:pStyle w:val="PL"/>
        <w:rPr>
          <w:lang w:val="en-US"/>
        </w:rPr>
      </w:pPr>
      <w:r>
        <w:rPr>
          <w:lang w:val="en-US"/>
        </w:rPr>
        <w:t xml:space="preserve">          $ref: 'TS29571_CommonData.yaml#/components/schemas/Ncgi'</w:t>
      </w:r>
    </w:p>
    <w:p w14:paraId="09AFE4EE" w14:textId="77777777" w:rsidR="005025A7" w:rsidRDefault="005025A7" w:rsidP="005025A7">
      <w:pPr>
        <w:pStyle w:val="PL"/>
        <w:rPr>
          <w:lang w:val="en-US"/>
        </w:rPr>
      </w:pPr>
      <w:r>
        <w:rPr>
          <w:lang w:val="en-US"/>
        </w:rPr>
        <w:t xml:space="preserve">        supi:</w:t>
      </w:r>
    </w:p>
    <w:p w14:paraId="75629899" w14:textId="3BEE469E" w:rsidR="005025A7" w:rsidRPr="003B2883" w:rsidRDefault="005025A7" w:rsidP="005025A7">
      <w:pPr>
        <w:pStyle w:val="PL"/>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lastRenderedPageBreak/>
        <w:t xml:space="preserve">        </w:t>
      </w:r>
      <w:r>
        <w:t>nf</w:t>
      </w:r>
      <w:r w:rsidRPr="003B2883">
        <w:t>Id:</w:t>
      </w:r>
    </w:p>
    <w:p w14:paraId="72B084A4" w14:textId="77777777" w:rsidR="009F07E8" w:rsidRPr="003B2883" w:rsidRDefault="009F07E8" w:rsidP="009F07E8">
      <w:pPr>
        <w:pStyle w:val="PL"/>
      </w:pPr>
      <w:r w:rsidRPr="003B2883">
        <w:t xml:space="preserve">          $ref: 'TS29571_CommonData.yaml#/components/schemas/NfInstanceId'</w:t>
      </w: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2167F1A0"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2BAD4EAF" w:rsidR="00B6596B" w:rsidRDefault="00B6596B" w:rsidP="00B6596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32B054F5"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lastRenderedPageBreak/>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66EA410F" w14:textId="0C356C19"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Pr="003B2883" w:rsidRDefault="00602AC0" w:rsidP="00602AC0">
      <w:pPr>
        <w:pStyle w:val="PL"/>
      </w:pPr>
      <w:r w:rsidRPr="003B2883">
        <w:t xml:space="preserve">          minItems: 0</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77777777" w:rsidR="00602AC0" w:rsidRPr="003B2883" w:rsidRDefault="00602AC0" w:rsidP="00602AC0">
      <w:pPr>
        <w:pStyle w:val="PL"/>
      </w:pPr>
      <w:r w:rsidRPr="003B2883">
        <w:t xml:space="preserve">          $ref: 'TS29571_CommonData.yaml#/components/schemas/PlmnId'</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Pr="003B2883" w:rsidRDefault="00602AC0" w:rsidP="00602AC0">
      <w:pPr>
        <w:pStyle w:val="PL"/>
      </w:pPr>
      <w:r w:rsidRPr="003B2883">
        <w:t xml:space="preserve">          $ref: 'TS29571_CommonData.yaml#/components/schemas/SupportedFeatures'</w:t>
      </w:r>
    </w:p>
    <w:p w14:paraId="69712153" w14:textId="77777777" w:rsidR="00602AC0" w:rsidRPr="003B2883" w:rsidRDefault="00602AC0" w:rsidP="00602AC0">
      <w:pPr>
        <w:pStyle w:val="PL"/>
      </w:pPr>
      <w:r w:rsidRPr="003B2883">
        <w:t xml:space="preserve">      required:</w:t>
      </w:r>
    </w:p>
    <w:p w14:paraId="34185A19" w14:textId="77777777" w:rsidR="00602AC0" w:rsidRPr="003B2883" w:rsidRDefault="00602AC0" w:rsidP="00602AC0">
      <w:pPr>
        <w:pStyle w:val="PL"/>
      </w:pPr>
      <w:r w:rsidRPr="003B2883">
        <w:t xml:space="preserve">        - ueContext</w:t>
      </w: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lastRenderedPageBreak/>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7E32C5DD" w:rsidR="00602AC0" w:rsidRDefault="00602AC0" w:rsidP="00602AC0">
      <w:pPr>
        <w:pStyle w:val="PL"/>
      </w:pPr>
      <w:r w:rsidRPr="003B2883">
        <w:t xml:space="preserve">          $ref: 'TS29571_CommonData.yaml#/components/schemas/RfspIndex'</w:t>
      </w:r>
    </w:p>
    <w:p w14:paraId="698C64E0" w14:textId="77777777" w:rsidR="00276FA0" w:rsidRPr="003B2883" w:rsidRDefault="00276FA0" w:rsidP="00276FA0">
      <w:pPr>
        <w:pStyle w:val="PL"/>
      </w:pPr>
      <w:r w:rsidRPr="003B2883">
        <w:t xml:space="preserve">        </w:t>
      </w:r>
      <w:r>
        <w:t>pcf</w:t>
      </w:r>
      <w:r w:rsidRPr="003B2883">
        <w:t>Rfsp:</w:t>
      </w:r>
    </w:p>
    <w:p w14:paraId="7CDDA84A" w14:textId="4A06CA14" w:rsidR="00612B6E" w:rsidRPr="003B2883" w:rsidRDefault="00276FA0" w:rsidP="00276FA0">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0135E48" w:rsidR="00602AC0" w:rsidRDefault="00602AC0" w:rsidP="00602AC0">
      <w:pPr>
        <w:pStyle w:val="PL"/>
      </w:pPr>
      <w:r w:rsidRPr="003B2883">
        <w:t xml:space="preserve">          $ref: 'TS29571_CommonData.yaml#/components/schemas/Ambr'</w:t>
      </w:r>
    </w:p>
    <w:p w14:paraId="48E78AE5" w14:textId="77777777" w:rsidR="00CA473D" w:rsidRPr="003B2883" w:rsidRDefault="00CA473D" w:rsidP="00CA473D">
      <w:pPr>
        <w:pStyle w:val="PL"/>
      </w:pPr>
      <w:r w:rsidRPr="003B2883">
        <w:t xml:space="preserve">        </w:t>
      </w:r>
      <w:r>
        <w:t>pcf</w:t>
      </w:r>
      <w:r w:rsidRPr="003B2883">
        <w:t>UeAmbr:</w:t>
      </w:r>
    </w:p>
    <w:p w14:paraId="0214ADAD" w14:textId="75C85CEA" w:rsidR="00CA473D" w:rsidRDefault="00CA473D" w:rsidP="00CA473D">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lastRenderedPageBreak/>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lastRenderedPageBreak/>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Default="001C60A1" w:rsidP="001C60A1">
      <w:pPr>
        <w:pStyle w:val="PL"/>
        <w:rPr>
          <w:rFonts w:eastAsia="Malgun Gothic"/>
        </w:rPr>
      </w:pPr>
      <w:r>
        <w:t xml:space="preserve">        </w:t>
      </w:r>
      <w:r w:rsidR="004D4977">
        <w:rPr>
          <w:rFonts w:eastAsia="Malgun Gothic"/>
        </w:rPr>
        <w:t>tsE</w:t>
      </w:r>
      <w:r w:rsidR="004D4977" w:rsidRPr="006F22C8">
        <w:rPr>
          <w:rFonts w:eastAsia="Malgun Gothic"/>
        </w:rPr>
        <w:t>rror</w:t>
      </w:r>
      <w:r w:rsidR="004D4977">
        <w:rPr>
          <w:rFonts w:eastAsia="Malgun Gothic"/>
        </w:rPr>
        <w:t>B</w:t>
      </w:r>
      <w:r w:rsidR="004D4977" w:rsidRPr="006F22C8">
        <w:rPr>
          <w:rFonts w:eastAsia="Malgun Gothic"/>
        </w:rPr>
        <w:t>udget</w:t>
      </w:r>
      <w:r>
        <w:rPr>
          <w:rFonts w:eastAsia="Malgun Gothic"/>
        </w:rPr>
        <w:t>:</w:t>
      </w:r>
    </w:p>
    <w:p w14:paraId="6067CE4E" w14:textId="4B6E1C63" w:rsidR="001C60A1" w:rsidRDefault="001C60A1" w:rsidP="001C60A1">
      <w:pPr>
        <w:pStyle w:val="PL"/>
        <w:rPr>
          <w:lang w:eastAsia="zh-CN"/>
        </w:rPr>
      </w:pPr>
      <w:r>
        <w:t xml:space="preserve">          type: </w:t>
      </w:r>
      <w:r>
        <w:rPr>
          <w:rFonts w:hint="eastAsia"/>
          <w:lang w:eastAsia="zh-CN"/>
        </w:rPr>
        <w:t>integer</w:t>
      </w:r>
    </w:p>
    <w:p w14:paraId="430EEF11" w14:textId="77777777" w:rsidR="009A7761" w:rsidRPr="00B3056F" w:rsidRDefault="009A7761" w:rsidP="009A7761">
      <w:pPr>
        <w:pStyle w:val="PL"/>
      </w:pPr>
      <w:r w:rsidRPr="00B3056F">
        <w:t xml:space="preserve">        </w:t>
      </w:r>
      <w:r>
        <w:t>snpnOnboardInd</w:t>
      </w:r>
      <w:r w:rsidRPr="00B3056F">
        <w:t>:</w:t>
      </w:r>
    </w:p>
    <w:p w14:paraId="2EF633EC" w14:textId="77777777" w:rsidR="009A7761" w:rsidRDefault="009A7761" w:rsidP="009A7761">
      <w:pPr>
        <w:pStyle w:val="PL"/>
      </w:pPr>
      <w:r w:rsidRPr="00B3056F">
        <w:t xml:space="preserve">          type: boolean</w:t>
      </w:r>
    </w:p>
    <w:p w14:paraId="5A43CF37" w14:textId="0803E2EF" w:rsidR="009A7761" w:rsidRDefault="009A7761" w:rsidP="009A7761">
      <w:pPr>
        <w:pStyle w:val="PL"/>
        <w:rPr>
          <w:lang w:val="en-US"/>
        </w:rPr>
      </w:pPr>
      <w:r>
        <w:rPr>
          <w:lang w:val="en-US"/>
        </w:rPr>
        <w:t xml:space="preserve">          default: false</w:t>
      </w:r>
    </w:p>
    <w:p w14:paraId="3286CB34" w14:textId="77777777" w:rsidR="002E5DC9" w:rsidRDefault="002E5DC9" w:rsidP="002E5DC9">
      <w:pPr>
        <w:pStyle w:val="PL"/>
      </w:pPr>
      <w:r>
        <w:t xml:space="preserve">        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18B96EB5" w:rsidR="009501A1" w:rsidRDefault="00D03C91" w:rsidP="00D03C91">
      <w:pPr>
        <w:pStyle w:val="PL"/>
      </w:pPr>
      <w:r w:rsidRPr="003B2883">
        <w:t xml:space="preserve">          $ref: 'TS29571_Common</w:t>
      </w:r>
      <w:r>
        <w:t>Data.yaml#/components/schemas/Plmn</w:t>
      </w:r>
      <w:r w:rsidRPr="003B2883">
        <w:t>Id'</w:t>
      </w:r>
    </w:p>
    <w:p w14:paraId="02E47538" w14:textId="77777777" w:rsidR="006F0AC8" w:rsidRDefault="006F0AC8" w:rsidP="006F0AC8">
      <w:pPr>
        <w:pStyle w:val="PL"/>
      </w:pPr>
      <w:r>
        <w:t xml:space="preserve">        wlServAreaRes:</w:t>
      </w:r>
    </w:p>
    <w:p w14:paraId="11718E7C" w14:textId="77777777" w:rsidR="006F0AC8" w:rsidRDefault="006F0AC8" w:rsidP="006F0AC8">
      <w:pPr>
        <w:pStyle w:val="PL"/>
      </w:pPr>
      <w:r>
        <w:t xml:space="preserve">          $ref: 'TS29571_CommonData.yaml#/components/schemas/WirelineServiceAreaRestriction'</w:t>
      </w:r>
    </w:p>
    <w:p w14:paraId="4C73D3CF" w14:textId="77777777" w:rsidR="006F0AC8" w:rsidRDefault="006F0AC8" w:rsidP="006F0AC8">
      <w:pPr>
        <w:pStyle w:val="PL"/>
      </w:pPr>
      <w:r>
        <w:t xml:space="preserve">        asTimeDisParam:</w:t>
      </w:r>
    </w:p>
    <w:p w14:paraId="1CD8D538" w14:textId="129195DA" w:rsidR="006F0AC8" w:rsidRDefault="006F0AC8" w:rsidP="006F0AC8">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04B83397" w14:textId="77777777" w:rsidR="001C7881" w:rsidRDefault="001C7881" w:rsidP="009A7761">
      <w:pPr>
        <w:pStyle w:val="PL"/>
        <w:rPr>
          <w:lang w:val="en-US"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lastRenderedPageBreak/>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77777777" w:rsidR="00602AC0" w:rsidRPr="003B2883" w:rsidRDefault="00602AC0" w:rsidP="00602AC0">
      <w:pPr>
        <w:pStyle w:val="PL"/>
      </w:pPr>
      <w:r w:rsidRPr="003B2883">
        <w:t xml:space="preserve">          $ref: 'TS29571_CommonData.yaml#/components/schemas/Uri'</w:t>
      </w: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lastRenderedPageBreak/>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Pr="003B2883" w:rsidRDefault="00602AC0" w:rsidP="00602AC0">
      <w:pPr>
        <w:pStyle w:val="PL"/>
      </w:pPr>
      <w:r w:rsidRPr="003B2883">
        <w:t xml:space="preserve">          $ref: 'TS29571_CommonData.yaml#/components/schemas/SupportedFeatures'</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Pr="003B2883" w:rsidRDefault="00670A21" w:rsidP="00602AC0">
      <w:pPr>
        <w:pStyle w:val="PL"/>
      </w:pPr>
      <w:r w:rsidRPr="003B2883">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lastRenderedPageBreak/>
        <w:t xml:space="preserve">          minItems: 1</w:t>
      </w:r>
    </w:p>
    <w:p w14:paraId="3E8D2B7A" w14:textId="77777777" w:rsidR="00970956" w:rsidRDefault="00970956" w:rsidP="00970956">
      <w:pPr>
        <w:pStyle w:val="PL"/>
      </w:pPr>
      <w:r>
        <w:t xml:space="preserve">        uuaaMmStatus:</w:t>
      </w:r>
    </w:p>
    <w:p w14:paraId="64AFFAEF" w14:textId="48C9BF23" w:rsidR="00970956" w:rsidRPr="003B2883" w:rsidRDefault="00970956" w:rsidP="00970956">
      <w:pPr>
        <w:pStyle w:val="PL"/>
      </w:pPr>
      <w:r>
        <w:t xml:space="preserve">          $ref: '#/components/schemas/UuaaMmStatus'</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Pr="003B2883" w:rsidRDefault="00602AC0" w:rsidP="00602AC0">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lastRenderedPageBreak/>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Pr="003B2883" w:rsidRDefault="00773DE5" w:rsidP="00773DE5">
      <w:pPr>
        <w:pStyle w:val="PL"/>
      </w:pPr>
      <w:r>
        <w:t xml:space="preserve">          type: boolean</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lastRenderedPageBreak/>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Pr="003B2883" w:rsidRDefault="00602AC0" w:rsidP="00602AC0">
      <w:pPr>
        <w:pStyle w:val="PL"/>
      </w:pPr>
      <w:r w:rsidRPr="003B2883">
        <w:t xml:space="preserve">        - failureDetails</w:t>
      </w: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Pr="003B2883" w:rsidRDefault="00E46B98" w:rsidP="00E46B98">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Pr="003B2883" w:rsidRDefault="00602AC0" w:rsidP="00602AC0">
      <w:pPr>
        <w:pStyle w:val="PL"/>
      </w:pPr>
      <w:r w:rsidRPr="003B2883">
        <w:t xml:space="preserve">        - pduSessionList</w:t>
      </w: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lastRenderedPageBreak/>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lastRenderedPageBreak/>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77777777" w:rsidR="00602AC0" w:rsidRPr="003B2883" w:rsidRDefault="00602AC0" w:rsidP="00602AC0">
      <w:pPr>
        <w:pStyle w:val="PL"/>
      </w:pPr>
      <w:r w:rsidRPr="003B2883">
        <w:t xml:space="preserve">          minItems: 1</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lastRenderedPageBreak/>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lastRenderedPageBreak/>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lastRenderedPageBreak/>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1AECE553" w14:textId="2A3ADD9C" w:rsidR="00A06627" w:rsidRPr="003B2883" w:rsidRDefault="00A06627" w:rsidP="00F75DA4">
      <w:pPr>
        <w:pStyle w:val="PL"/>
      </w:pPr>
      <w:r>
        <w:t xml:space="preserve">      description: Additional information received for an AMF event subscription, e.g. binding indications</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224782ED" w14:textId="77777777" w:rsidR="008C6AA7" w:rsidRDefault="008C6AA7" w:rsidP="008C6AA7">
      <w:pPr>
        <w:pStyle w:val="PL"/>
      </w:pPr>
      <w:r>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lastRenderedPageBreak/>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lastRenderedPageBreak/>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Pr="002B32CB" w:rsidRDefault="00573567" w:rsidP="00B652FD">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lastRenderedPageBreak/>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Pr="003B2883" w:rsidRDefault="0036689F" w:rsidP="00602AC0">
      <w:pPr>
        <w:pStyle w:val="PL"/>
      </w:pPr>
      <w:r w:rsidRPr="003B2883">
        <w:t xml:space="preserve">          - </w:t>
      </w:r>
      <w:r>
        <w:t>PROSE</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3B2883" w:rsidRDefault="00602AC0" w:rsidP="00602AC0">
      <w:pPr>
        <w:pStyle w:val="PL"/>
      </w:pPr>
      <w:r w:rsidRPr="003B2883">
        <w:t xml:space="preserve">          - LPP</w:t>
      </w:r>
    </w:p>
    <w:p w14:paraId="5C4B648E" w14:textId="77777777" w:rsidR="00602AC0" w:rsidRPr="003B2883" w:rsidRDefault="00602AC0" w:rsidP="00602AC0">
      <w:pPr>
        <w:pStyle w:val="PL"/>
      </w:pPr>
      <w:r w:rsidRPr="003B2883">
        <w:t xml:space="preserve">          - SMS</w:t>
      </w:r>
    </w:p>
    <w:p w14:paraId="535D707B" w14:textId="77777777" w:rsidR="00602AC0" w:rsidRDefault="00602AC0" w:rsidP="00602AC0">
      <w:pPr>
        <w:pStyle w:val="PL"/>
      </w:pPr>
      <w:r w:rsidRPr="003B2883">
        <w:t xml:space="preserve">          - UPDP</w:t>
      </w:r>
    </w:p>
    <w:p w14:paraId="42B0F0CE" w14:textId="77777777" w:rsidR="00602AC0" w:rsidRPr="003B2883" w:rsidRDefault="00602AC0" w:rsidP="00602AC0">
      <w:pPr>
        <w:pStyle w:val="PL"/>
        <w:rPr>
          <w:lang w:eastAsia="zh-CN"/>
        </w:rPr>
      </w:pPr>
      <w:r w:rsidRPr="003B2883">
        <w:t xml:space="preserve">          - </w:t>
      </w:r>
      <w:r>
        <w:rPr>
          <w:rFonts w:hint="eastAsia"/>
          <w:lang w:eastAsia="zh-CN"/>
        </w:rPr>
        <w:t>LCS</w:t>
      </w:r>
    </w:p>
    <w:p w14:paraId="1912EBAD" w14:textId="77777777" w:rsidR="00602AC0" w:rsidRPr="003B2883" w:rsidRDefault="00602AC0" w:rsidP="00602AC0">
      <w:pPr>
        <w:pStyle w:val="PL"/>
      </w:pPr>
      <w:r w:rsidRPr="003B2883">
        <w:t xml:space="preserve">      -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lastRenderedPageBreak/>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4497B79A" w:rsidR="009D01BE" w:rsidRPr="003B2883" w:rsidRDefault="009D01BE" w:rsidP="009D01BE">
      <w:pPr>
        <w:pStyle w:val="PL"/>
      </w:pPr>
      <w:r>
        <w:t xml:space="preserve">          - ACCESS_TYPE_CHANGE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6B5B03" w:rsidRDefault="00602AC0" w:rsidP="00602AC0">
      <w:pPr>
        <w:pStyle w:val="PL"/>
        <w:rPr>
          <w:lang w:val="sv-SE"/>
        </w:rPr>
      </w:pPr>
      <w:r w:rsidRPr="003B2883">
        <w:t xml:space="preserve">          </w:t>
      </w:r>
      <w:r w:rsidRPr="006B5B03">
        <w:rPr>
          <w:lang w:val="sv-SE"/>
        </w:rPr>
        <w:t>- PDU_RES_REL_CMD</w:t>
      </w:r>
    </w:p>
    <w:p w14:paraId="486096F2" w14:textId="77777777" w:rsidR="00602AC0" w:rsidRPr="006B5B03" w:rsidRDefault="00602AC0" w:rsidP="00602AC0">
      <w:pPr>
        <w:pStyle w:val="PL"/>
        <w:rPr>
          <w:lang w:val="sv-SE"/>
        </w:rPr>
      </w:pPr>
      <w:r w:rsidRPr="006B5B03">
        <w:rPr>
          <w:lang w:val="sv-SE"/>
        </w:rPr>
        <w:t xml:space="preserve">          - PDU_RES_MOD_REQ</w:t>
      </w:r>
    </w:p>
    <w:p w14:paraId="3C8B966F" w14:textId="77777777" w:rsidR="00602AC0" w:rsidRPr="003B2883" w:rsidRDefault="00602AC0" w:rsidP="00602AC0">
      <w:pPr>
        <w:pStyle w:val="PL"/>
      </w:pPr>
      <w:r w:rsidRPr="006B5B03">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lastRenderedPageBreak/>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6B5B03" w:rsidRDefault="00FF75CC" w:rsidP="00FF75CC">
      <w:pPr>
        <w:pStyle w:val="PL"/>
        <w:rPr>
          <w:lang w:val="sv-SE"/>
        </w:rPr>
      </w:pPr>
      <w:r>
        <w:t xml:space="preserve">          </w:t>
      </w:r>
      <w:r w:rsidRPr="006B5B03">
        <w:rPr>
          <w:lang w:val="sv-SE"/>
        </w:rPr>
        <w:t>- EEA2</w:t>
      </w:r>
    </w:p>
    <w:p w14:paraId="72461F78" w14:textId="77777777" w:rsidR="00FF75CC" w:rsidRPr="006B5B03" w:rsidRDefault="00FF75CC" w:rsidP="00FF75CC">
      <w:pPr>
        <w:pStyle w:val="PL"/>
        <w:rPr>
          <w:lang w:val="sv-SE"/>
        </w:rPr>
      </w:pPr>
      <w:r w:rsidRPr="006B5B03">
        <w:rPr>
          <w:lang w:val="sv-SE"/>
        </w:rPr>
        <w:t xml:space="preserve">          - EEA3</w:t>
      </w:r>
    </w:p>
    <w:p w14:paraId="07322FBE" w14:textId="77777777" w:rsidR="00FF75CC" w:rsidRPr="006B5B03" w:rsidRDefault="00FF75CC" w:rsidP="00FF75CC">
      <w:pPr>
        <w:pStyle w:val="PL"/>
        <w:rPr>
          <w:lang w:val="sv-SE"/>
        </w:rPr>
      </w:pPr>
      <w:r w:rsidRPr="006B5B03">
        <w:rPr>
          <w:lang w:val="sv-SE"/>
        </w:rPr>
        <w:t xml:space="preserve">      - type: string</w:t>
      </w:r>
    </w:p>
    <w:p w14:paraId="2B5E2F51" w14:textId="77777777" w:rsidR="00FF75CC" w:rsidRPr="006B5B03" w:rsidRDefault="00FF75CC" w:rsidP="00FF75CC">
      <w:pPr>
        <w:pStyle w:val="PL"/>
        <w:rPr>
          <w:lang w:val="sv-SE"/>
        </w:rPr>
      </w:pPr>
    </w:p>
    <w:p w14:paraId="5749FF1B" w14:textId="3270EE84" w:rsidR="00FF75CC" w:rsidRPr="006B5B03" w:rsidRDefault="00FF75CC" w:rsidP="00FF75CC">
      <w:pPr>
        <w:pStyle w:val="PL"/>
        <w:rPr>
          <w:lang w:val="sv-SE"/>
        </w:rPr>
      </w:pPr>
      <w:r w:rsidRPr="006B5B03">
        <w:rPr>
          <w:lang w:val="sv-SE"/>
        </w:rPr>
        <w:t xml:space="preserve">    EpsNasIntegrityAlgorithm:</w:t>
      </w:r>
    </w:p>
    <w:p w14:paraId="317B0A88" w14:textId="335A1AA6" w:rsidR="00157B05" w:rsidRDefault="00157B05" w:rsidP="00FF75CC">
      <w:pPr>
        <w:pStyle w:val="PL"/>
      </w:pPr>
      <w:r w:rsidRPr="006B5B03">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lastRenderedPageBreak/>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Pr="003B2883" w:rsidRDefault="00602AC0" w:rsidP="00602AC0">
      <w:pPr>
        <w:pStyle w:val="PL"/>
      </w:pPr>
    </w:p>
    <w:p w14:paraId="32E22670" w14:textId="77777777" w:rsidR="00602AC0" w:rsidRPr="003B2883" w:rsidRDefault="00602AC0" w:rsidP="00A61102">
      <w:pPr>
        <w:pStyle w:val="Heading1"/>
      </w:pPr>
      <w:bookmarkStart w:id="6920" w:name="_Toc25156616"/>
      <w:bookmarkStart w:id="6921" w:name="_Toc34124921"/>
      <w:bookmarkStart w:id="6922" w:name="_Toc43208057"/>
      <w:bookmarkStart w:id="6923" w:name="_Toc49857524"/>
      <w:bookmarkStart w:id="6924" w:name="_Toc56677370"/>
      <w:bookmarkStart w:id="6925" w:name="_Toc56691893"/>
      <w:bookmarkStart w:id="6926" w:name="_Toc56699157"/>
      <w:bookmarkStart w:id="6927" w:name="_Toc89035526"/>
      <w:bookmarkStart w:id="6928" w:name="_Toc89065325"/>
      <w:bookmarkStart w:id="6929" w:name="_Toc89180626"/>
      <w:bookmarkStart w:id="6930" w:name="_Toc97072321"/>
      <w:bookmarkStart w:id="6931" w:name="_Toc183523845"/>
      <w:r w:rsidRPr="003B2883">
        <w:t>A.3</w:t>
      </w:r>
      <w:r w:rsidRPr="003B2883">
        <w:tab/>
        <w:t>Namf_EventExposure API</w:t>
      </w:r>
      <w:bookmarkEnd w:id="6920"/>
      <w:bookmarkEnd w:id="6921"/>
      <w:bookmarkEnd w:id="6922"/>
      <w:bookmarkEnd w:id="6923"/>
      <w:bookmarkEnd w:id="6924"/>
      <w:bookmarkEnd w:id="6925"/>
      <w:bookmarkEnd w:id="6926"/>
      <w:bookmarkEnd w:id="6927"/>
      <w:bookmarkEnd w:id="6928"/>
      <w:bookmarkEnd w:id="6929"/>
      <w:bookmarkEnd w:id="6930"/>
      <w:bookmarkEnd w:id="6931"/>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3C232DA0" w:rsidR="00602AC0" w:rsidRPr="003B2883" w:rsidRDefault="00602AC0" w:rsidP="00602AC0">
      <w:pPr>
        <w:pStyle w:val="PL"/>
      </w:pPr>
      <w:r w:rsidRPr="003B2883">
        <w:t xml:space="preserve">  version: 1.</w:t>
      </w:r>
      <w:r w:rsidR="008319C3">
        <w:t>2</w:t>
      </w:r>
      <w:r w:rsidRPr="003B2883">
        <w:t>.</w:t>
      </w:r>
      <w:r w:rsidR="006A5FA0">
        <w:t>4</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2C9A253F" w:rsidR="00602AC0" w:rsidRPr="003B2883" w:rsidRDefault="00602AC0" w:rsidP="00602AC0">
      <w:pPr>
        <w:pStyle w:val="PL"/>
      </w:pPr>
      <w:r w:rsidRPr="003B2883">
        <w:t xml:space="preserve">    © 20</w:t>
      </w:r>
      <w:r>
        <w:t>2</w:t>
      </w:r>
      <w:r w:rsidR="006A5FA0">
        <w:t>4</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3093BEB9" w:rsidR="00602AC0" w:rsidRPr="003B2883" w:rsidRDefault="00602AC0" w:rsidP="00602AC0">
      <w:pPr>
        <w:pStyle w:val="PL"/>
      </w:pPr>
      <w:r w:rsidRPr="003B2883">
        <w:t xml:space="preserve">  description: 3GPP TS 29.518 V1</w:t>
      </w:r>
      <w:r w:rsidR="008319C3">
        <w:t>7</w:t>
      </w:r>
      <w:r w:rsidRPr="003B2883">
        <w:t>.</w:t>
      </w:r>
      <w:r w:rsidR="002C6C17">
        <w:t>1</w:t>
      </w:r>
      <w:r w:rsidR="000573C6">
        <w:t>4</w:t>
      </w:r>
      <w:r w:rsidRPr="003B2883">
        <w:t>.0; 5G System; Access and Mobility Management Services</w:t>
      </w:r>
    </w:p>
    <w:p w14:paraId="1EA0A346" w14:textId="50CAE386" w:rsidR="00602AC0" w:rsidRPr="006B5B03" w:rsidRDefault="00602AC0" w:rsidP="00602AC0">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6B5B03" w:rsidRDefault="00602AC0" w:rsidP="00602AC0">
      <w:pPr>
        <w:pStyle w:val="PL"/>
      </w:pPr>
      <w:r w:rsidRPr="006B5B03">
        <w:t>servers:</w:t>
      </w:r>
    </w:p>
    <w:p w14:paraId="25136261" w14:textId="77777777" w:rsidR="00602AC0" w:rsidRPr="006B5B03" w:rsidRDefault="00602AC0" w:rsidP="00602AC0">
      <w:pPr>
        <w:pStyle w:val="PL"/>
      </w:pPr>
      <w:r w:rsidRPr="006B5B03">
        <w:t xml:space="preserve">  - url: '{apiRoot}/namf-evts/v1'</w:t>
      </w:r>
    </w:p>
    <w:p w14:paraId="73B1DD3B" w14:textId="66A83CFE" w:rsidR="00602AC0" w:rsidRPr="003B2883" w:rsidRDefault="00602AC0" w:rsidP="00602AC0">
      <w:pPr>
        <w:pStyle w:val="PL"/>
      </w:pPr>
      <w:r w:rsidRPr="006B5B03">
        <w:t xml:space="preserve">    </w:t>
      </w:r>
      <w:bookmarkStart w:id="6932" w:name="_Hlk97070590"/>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32"/>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77777777" w:rsidR="00602AC0" w:rsidRPr="003B2883" w:rsidRDefault="00602AC0" w:rsidP="00602AC0">
      <w:pPr>
        <w:pStyle w:val="PL"/>
      </w:pPr>
      <w:r w:rsidRPr="003B2883">
        <w:t xml:space="preserve">          $ref: 'TS29571_CommonData.yaml#/components/responses/400'</w:t>
      </w:r>
    </w:p>
    <w:p w14:paraId="66857AD3" w14:textId="77777777" w:rsidR="00602AC0" w:rsidRPr="003B2883" w:rsidRDefault="00602AC0" w:rsidP="00602AC0">
      <w:pPr>
        <w:pStyle w:val="PL"/>
      </w:pPr>
      <w:r w:rsidRPr="003B2883">
        <w:t xml:space="preserve">        '403':</w:t>
      </w:r>
    </w:p>
    <w:p w14:paraId="29C5D429" w14:textId="77777777" w:rsidR="00602AC0" w:rsidRPr="003B2883" w:rsidRDefault="00602AC0" w:rsidP="00602AC0">
      <w:pPr>
        <w:pStyle w:val="PL"/>
      </w:pPr>
      <w:r w:rsidRPr="003B2883">
        <w:t xml:space="preserve">          $ref: 'TS29571_CommonData.yaml#/components/responses/403'</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lastRenderedPageBreak/>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77777777" w:rsidR="00602AC0" w:rsidRPr="003B2883" w:rsidRDefault="00602AC0" w:rsidP="00602AC0">
      <w:pPr>
        <w:pStyle w:val="PL"/>
      </w:pPr>
      <w:r w:rsidRPr="003B2883">
        <w:t xml:space="preserve">          $ref: 'TS29571_CommonData.yaml#/components/responses/500'</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77777777" w:rsidR="00602AC0" w:rsidRPr="003B2883" w:rsidRDefault="00602AC0" w:rsidP="00602AC0">
      <w:pPr>
        <w:pStyle w:val="PL"/>
      </w:pPr>
      <w:r w:rsidRPr="003B2883">
        <w:t xml:space="preserve">                  $ref: 'TS29571_CommonData.yaml#/components/responses/500'</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7777777" w:rsidR="00602AC0" w:rsidRPr="003B2883" w:rsidRDefault="00602AC0" w:rsidP="00602AC0">
      <w:pPr>
        <w:pStyle w:val="PL"/>
      </w:pPr>
      <w:r w:rsidRPr="003B2883">
        <w:t xml:space="preserve">                  $ref: 'TS29571_CommonData.yaml#/components/responses/400'</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lastRenderedPageBreak/>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77777777" w:rsidR="00602AC0" w:rsidRPr="003B2883" w:rsidRDefault="00602AC0" w:rsidP="00602AC0">
      <w:pPr>
        <w:pStyle w:val="PL"/>
      </w:pPr>
      <w:r w:rsidRPr="003B2883">
        <w:t xml:space="preserve">                  $ref: 'TS29571_CommonData.yaml#/components/responses/500'</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77777777" w:rsidR="00602AC0" w:rsidRPr="003B2883" w:rsidRDefault="00602AC0" w:rsidP="00602AC0">
      <w:pPr>
        <w:pStyle w:val="PL"/>
      </w:pPr>
      <w:r w:rsidRPr="003B2883">
        <w:t xml:space="preserve">          $ref: 'TS29571_CommonData.yaml#/components/responses/400'</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77777777" w:rsidR="00602AC0" w:rsidRPr="003B2883" w:rsidRDefault="00602AC0" w:rsidP="00602AC0">
      <w:pPr>
        <w:pStyle w:val="PL"/>
      </w:pPr>
      <w:r w:rsidRPr="003B2883">
        <w:t xml:space="preserve">          $ref: 'TS29571_CommonData.yaml#/components/responses/500'</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lastRenderedPageBreak/>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77777777" w:rsidR="00602AC0" w:rsidRPr="003B2883" w:rsidRDefault="00602AC0" w:rsidP="00602AC0">
      <w:pPr>
        <w:pStyle w:val="PL"/>
      </w:pPr>
      <w:r w:rsidRPr="003B2883">
        <w:t xml:space="preserve">          $ref: 'TS29571_CommonData.yaml#/components/responses/400'</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77777777" w:rsidR="00602AC0" w:rsidRPr="003B2883" w:rsidRDefault="00602AC0" w:rsidP="00602AC0">
      <w:pPr>
        <w:pStyle w:val="PL"/>
      </w:pPr>
      <w:r w:rsidRPr="003B2883">
        <w:t xml:space="preserve">          $ref: 'TS29571_CommonData.yaml#/components/responses/500'</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lastRenderedPageBreak/>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2802CAE8" w:rsidR="00524F24" w:rsidRPr="003B2883"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712A5045" w14:textId="15C32A60"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51AD1E3D" w:rsidR="00C24211" w:rsidRDefault="00C70BCE" w:rsidP="00E23D95">
      <w:pPr>
        <w:pStyle w:val="PL"/>
      </w:pPr>
      <w:r>
        <w:t xml:space="preserve">          $ref: '#/components/schemas/D</w:t>
      </w:r>
      <w:r>
        <w:rPr>
          <w:lang w:eastAsia="zh-CN"/>
        </w:rPr>
        <w:t>ispersionArea</w:t>
      </w:r>
      <w:r>
        <w:t>'</w:t>
      </w:r>
    </w:p>
    <w:p w14:paraId="1A90974E" w14:textId="77777777" w:rsidR="00D0771B" w:rsidRDefault="00D0771B" w:rsidP="00D0771B">
      <w:pPr>
        <w:pStyle w:val="PL"/>
        <w:rPr>
          <w:lang w:eastAsia="zh-CN"/>
        </w:rPr>
      </w:pPr>
      <w:r>
        <w:t xml:space="preserve">        </w:t>
      </w:r>
      <w:r>
        <w:rPr>
          <w:lang w:eastAsia="zh-CN"/>
        </w:rPr>
        <w:t>nextPeriodicReportTime:</w:t>
      </w:r>
    </w:p>
    <w:p w14:paraId="796DDE4D" w14:textId="380951FE" w:rsidR="00FE75ED" w:rsidRPr="003B2883" w:rsidRDefault="00D0771B" w:rsidP="00D0771B">
      <w:pPr>
        <w:pStyle w:val="PL"/>
      </w:pPr>
      <w:r>
        <w:lastRenderedPageBreak/>
        <w:t xml:space="preserve">          $ref: 'TS29571_CommonData.yaml#/components/schemas/DateTime'</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lastRenderedPageBreak/>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440E9F70" w:rsidR="00C70BCE" w:rsidRPr="003B2883" w:rsidRDefault="00C70BCE" w:rsidP="00C70BCE">
      <w:pPr>
        <w:pStyle w:val="PL"/>
      </w:pPr>
      <w:r w:rsidRPr="003B2883">
        <w:t xml:space="preserve">          minItems: 1</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4C1C77" w:rsidR="007102BE" w:rsidRPr="003B2883"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lastRenderedPageBreak/>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2680F607"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696BF4">
        <w:t>|</w:t>
      </w:r>
      <w:r w:rsidR="00696BF4" w:rsidRPr="008659F0">
        <w:t>\/</w:t>
      </w:r>
      <w:r w:rsidR="00696BF4">
        <w:t>excludeSupiList</w:t>
      </w:r>
      <w:r w:rsidR="00696BF4" w:rsidRPr="008659F0">
        <w:t>|\/</w:t>
      </w:r>
      <w:r w:rsidR="00696BF4">
        <w:t>excludeGpsiList</w:t>
      </w:r>
      <w:r w:rsidR="00AA623C" w:rsidRPr="008659F0">
        <w:t>|\/</w:t>
      </w:r>
      <w:r w:rsidR="00AA623C">
        <w:t>includeSupiList</w:t>
      </w:r>
      <w:r w:rsidR="00AA623C" w:rsidRPr="008659F0">
        <w:t>|\/</w:t>
      </w:r>
      <w:r w:rsidR="00AA623C">
        <w:t>includeGpsiList</w:t>
      </w:r>
      <w:r w:rsidR="00AB2AB9">
        <w:t>$</w:t>
      </w:r>
      <w:r w:rsidRPr="003B2883">
        <w:t>'</w:t>
      </w:r>
    </w:p>
    <w:p w14:paraId="2AE8C066" w14:textId="7B1EC08A" w:rsidR="00602AC0" w:rsidRPr="003B2883" w:rsidRDefault="00602AC0" w:rsidP="00602AC0">
      <w:pPr>
        <w:pStyle w:val="PL"/>
      </w:pPr>
      <w:r w:rsidRPr="003B2883">
        <w:t xml:space="preserve">        value:</w:t>
      </w:r>
      <w:r w:rsidR="00047B9E">
        <w:t xml:space="preserve"> {}</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lastRenderedPageBreak/>
        <w:t xml:space="preserve">        - op</w:t>
      </w:r>
    </w:p>
    <w:p w14:paraId="46AD0F8C" w14:textId="6BBBC176" w:rsidR="00602AC0" w:rsidRDefault="00602AC0" w:rsidP="00602AC0">
      <w:pPr>
        <w:pStyle w:val="PL"/>
      </w:pPr>
      <w:r w:rsidRPr="003B2883">
        <w:t xml:space="preserve">        - path</w:t>
      </w:r>
    </w:p>
    <w:p w14:paraId="3FC6B357" w14:textId="77777777" w:rsidR="00925314" w:rsidRPr="003B2883" w:rsidRDefault="00925314" w:rsidP="00602AC0">
      <w:pPr>
        <w:pStyle w:val="PL"/>
      </w:pP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61CA3B8B" w:rsidR="00602AC0" w:rsidRPr="003B2883" w:rsidRDefault="00602AC0" w:rsidP="00602AC0">
      <w:pPr>
        <w:pStyle w:val="PL"/>
      </w:pPr>
      <w:r w:rsidRPr="003B2883">
        <w:t xml:space="preserve">          pattern: '</w:t>
      </w:r>
      <w:r w:rsidR="000A2CB6">
        <w:t>^(</w:t>
      </w:r>
      <w:r w:rsidRPr="003B2883">
        <w:t>\/options\/expiry</w:t>
      </w:r>
      <w:r w:rsidR="00843A54">
        <w:t>|</w:t>
      </w:r>
      <w:r w:rsidR="00843A54" w:rsidRPr="00E12E84">
        <w:t>\/options\/</w:t>
      </w:r>
      <w:r w:rsidR="00843A54">
        <w:rPr>
          <w:lang w:eastAsia="zh-CN"/>
        </w:rPr>
        <w:t>notifFlag</w:t>
      </w:r>
      <w:r w:rsidR="008F7A79">
        <w:rPr>
          <w:lang w:eastAsia="zh-CN"/>
        </w:rPr>
        <w:t>)</w:t>
      </w:r>
      <w:r w:rsidRPr="003B2883">
        <w:t>$'</w:t>
      </w:r>
    </w:p>
    <w:p w14:paraId="2FF3A119" w14:textId="0653E90B" w:rsidR="007102BE" w:rsidRPr="003B2883" w:rsidRDefault="00602AC0" w:rsidP="007102BE">
      <w:pPr>
        <w:pStyle w:val="PL"/>
      </w:pPr>
      <w:r w:rsidRPr="003B2883">
        <w:t xml:space="preserve">        value:</w:t>
      </w:r>
      <w:r w:rsidR="00047B9E">
        <w:t xml:space="preserve"> {}</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Default="00602AC0" w:rsidP="00602AC0">
      <w:pPr>
        <w:pStyle w:val="PL"/>
      </w:pPr>
      <w:r w:rsidRPr="003B2883">
        <w:t xml:space="preserve">        - value</w:t>
      </w:r>
    </w:p>
    <w:p w14:paraId="26DAE2ED" w14:textId="77777777" w:rsidR="00925314" w:rsidRPr="003B2883" w:rsidRDefault="00925314" w:rsidP="00602AC0">
      <w:pPr>
        <w:pStyle w:val="PL"/>
      </w:pP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Default="00602AC0" w:rsidP="00602AC0">
      <w:pPr>
        <w:pStyle w:val="PL"/>
      </w:pPr>
      <w:r w:rsidRPr="003B2883">
        <w:t xml:space="preserve">        - subscription</w:t>
      </w:r>
    </w:p>
    <w:p w14:paraId="331743E1" w14:textId="77777777" w:rsidR="00925314" w:rsidRPr="003B2883" w:rsidRDefault="00925314" w:rsidP="00602AC0">
      <w:pPr>
        <w:pStyle w:val="PL"/>
      </w:pP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lastRenderedPageBreak/>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F276B6"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lastRenderedPageBreak/>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77777777" w:rsidR="00602AC0" w:rsidRPr="003B2883" w:rsidRDefault="00602AC0" w:rsidP="00602AC0">
      <w:pPr>
        <w:pStyle w:val="PL"/>
        <w:rPr>
          <w:lang w:eastAsia="zh-CN"/>
        </w:rPr>
      </w:pPr>
      <w:r w:rsidRPr="003B2883">
        <w:t xml:space="preserve">          - </w:t>
      </w:r>
      <w:r w:rsidRPr="003B2883">
        <w:rPr>
          <w:lang w:eastAsia="zh-CN"/>
        </w:rPr>
        <w:t>SUBSCRIPTION_ID_ADDITION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lastRenderedPageBreak/>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77777777" w:rsidR="00140E55" w:rsidRPr="0028370D" w:rsidRDefault="00140E55" w:rsidP="00140E55">
      <w:pPr>
        <w:pStyle w:val="PL"/>
        <w:rPr>
          <w:lang w:val="en-US"/>
        </w:rPr>
      </w:pPr>
      <w:r>
        <w:t xml:space="preserve">          - PURGED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lastRenderedPageBreak/>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530425B0" w:rsidR="00CF2DD0" w:rsidRPr="003B2883" w:rsidRDefault="00CF2DD0" w:rsidP="00CF2DD0">
      <w:pPr>
        <w:pStyle w:val="PL"/>
      </w:pPr>
      <w:r w:rsidRPr="003B2883">
        <w:t xml:space="preserve">      - type: string</w:t>
      </w:r>
    </w:p>
    <w:p w14:paraId="04A49CFF" w14:textId="77777777" w:rsidR="00602AC0" w:rsidRPr="003B2883" w:rsidRDefault="00602AC0" w:rsidP="00A61102">
      <w:pPr>
        <w:pStyle w:val="Heading1"/>
      </w:pPr>
      <w:bookmarkStart w:id="6933" w:name="_Toc25156617"/>
      <w:bookmarkStart w:id="6934" w:name="_Toc34124922"/>
      <w:bookmarkStart w:id="6935" w:name="_Toc43208058"/>
      <w:bookmarkStart w:id="6936" w:name="_Toc49857525"/>
      <w:bookmarkStart w:id="6937" w:name="_Toc56677371"/>
      <w:bookmarkStart w:id="6938" w:name="_Toc56691894"/>
      <w:bookmarkStart w:id="6939" w:name="_Toc56699158"/>
      <w:bookmarkStart w:id="6940" w:name="_Toc89035527"/>
      <w:bookmarkStart w:id="6941" w:name="_Toc89065326"/>
      <w:bookmarkStart w:id="6942" w:name="_Toc89180627"/>
      <w:bookmarkStart w:id="6943" w:name="_Toc97072322"/>
      <w:bookmarkStart w:id="6944" w:name="_Toc183523846"/>
      <w:r w:rsidRPr="003B2883">
        <w:t>A.4</w:t>
      </w:r>
      <w:r w:rsidRPr="003B2883">
        <w:tab/>
        <w:t>Namf_MT</w:t>
      </w:r>
      <w:bookmarkEnd w:id="6933"/>
      <w:bookmarkEnd w:id="6934"/>
      <w:bookmarkEnd w:id="6935"/>
      <w:bookmarkEnd w:id="6936"/>
      <w:bookmarkEnd w:id="6937"/>
      <w:bookmarkEnd w:id="6938"/>
      <w:bookmarkEnd w:id="6939"/>
      <w:bookmarkEnd w:id="6940"/>
      <w:bookmarkEnd w:id="6941"/>
      <w:bookmarkEnd w:id="6942"/>
      <w:bookmarkEnd w:id="6943"/>
      <w:bookmarkEnd w:id="6944"/>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5C200DFB" w:rsidR="00602AC0" w:rsidRPr="003B2883" w:rsidRDefault="00602AC0" w:rsidP="00602AC0">
      <w:pPr>
        <w:pStyle w:val="PL"/>
      </w:pPr>
      <w:r w:rsidRPr="003B2883">
        <w:t xml:space="preserve">  version: 1.</w:t>
      </w:r>
      <w:r w:rsidR="009B5433">
        <w:t>2</w:t>
      </w:r>
      <w:r w:rsidRPr="003B2883">
        <w:t>.</w:t>
      </w:r>
      <w:r w:rsidR="000573C6">
        <w:t>4</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54C53EDC" w:rsidR="00602AC0" w:rsidRPr="003B2883" w:rsidRDefault="00602AC0" w:rsidP="00602AC0">
      <w:pPr>
        <w:pStyle w:val="PL"/>
      </w:pPr>
      <w:r w:rsidRPr="003B2883">
        <w:t xml:space="preserve">    © 20</w:t>
      </w:r>
      <w:r>
        <w:t>2</w:t>
      </w:r>
      <w:r w:rsidR="000573C6">
        <w:t>4</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2E094E3F" w:rsidR="00602AC0" w:rsidRPr="003B2883" w:rsidRDefault="00602AC0" w:rsidP="00602AC0">
      <w:pPr>
        <w:pStyle w:val="PL"/>
      </w:pPr>
      <w:r w:rsidRPr="003B2883">
        <w:t xml:space="preserve">  description: 3GPP TS 29.518 V1</w:t>
      </w:r>
      <w:r w:rsidR="009B5433">
        <w:t>7</w:t>
      </w:r>
      <w:r w:rsidRPr="003B2883">
        <w:t>.</w:t>
      </w:r>
      <w:r w:rsidR="00A56C6C">
        <w:t>1</w:t>
      </w:r>
      <w:r w:rsidR="000573C6">
        <w:t>4</w:t>
      </w:r>
      <w:r w:rsidRPr="003B2883">
        <w:t>.0; 5G System; Access and Mobility Management Services</w:t>
      </w:r>
    </w:p>
    <w:p w14:paraId="242BD836" w14:textId="2C2018F0" w:rsidR="00602AC0" w:rsidRPr="006B5B03" w:rsidRDefault="00602AC0" w:rsidP="00602AC0">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6B5B03" w:rsidRDefault="00602AC0" w:rsidP="00602AC0">
      <w:pPr>
        <w:pStyle w:val="PL"/>
      </w:pPr>
      <w:r w:rsidRPr="006B5B03">
        <w:t>servers:</w:t>
      </w:r>
    </w:p>
    <w:p w14:paraId="79284D66" w14:textId="77777777" w:rsidR="00602AC0" w:rsidRPr="006B5B03" w:rsidRDefault="00602AC0" w:rsidP="00602AC0">
      <w:pPr>
        <w:pStyle w:val="PL"/>
      </w:pPr>
      <w:r w:rsidRPr="006B5B03">
        <w:t xml:space="preserve">  - url: '{apiRoot}/namf-mt/v1'</w:t>
      </w:r>
    </w:p>
    <w:p w14:paraId="1A2E3AC4" w14:textId="2F275ED5" w:rsidR="00602AC0" w:rsidRPr="003B2883" w:rsidRDefault="00602AC0" w:rsidP="00602AC0">
      <w:pPr>
        <w:pStyle w:val="PL"/>
      </w:pPr>
      <w:r w:rsidRPr="006B5B03">
        <w:t xml:space="preserve">    </w:t>
      </w:r>
      <w:bookmarkStart w:id="6945" w:name="_Hlk97070612"/>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45"/>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lastRenderedPageBreak/>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77777777" w:rsidR="00602AC0" w:rsidRPr="003B2883" w:rsidRDefault="00602AC0" w:rsidP="00602AC0">
      <w:pPr>
        <w:pStyle w:val="PL"/>
      </w:pPr>
      <w:r w:rsidRPr="003B2883">
        <w:t xml:space="preserve">          $ref: 'TS29571_CommonData.yaml#/components/responses/400'</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77777777" w:rsidR="00602AC0" w:rsidRPr="003B2883" w:rsidRDefault="00602AC0" w:rsidP="00602AC0">
      <w:pPr>
        <w:pStyle w:val="PL"/>
      </w:pPr>
      <w:r w:rsidRPr="003B2883">
        <w:t xml:space="preserve">          $ref: 'TS29571_CommonData.yaml#/components/responses/500'</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77777777" w:rsidR="00602AC0" w:rsidRPr="003B2883" w:rsidRDefault="00602AC0" w:rsidP="00602AC0">
      <w:pPr>
        <w:pStyle w:val="PL"/>
      </w:pPr>
      <w:r w:rsidRPr="003B2883">
        <w:t xml:space="preserve">      operationId: EnableUeReachability</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77777777" w:rsidR="00602AC0" w:rsidRPr="003B2883" w:rsidRDefault="00602AC0" w:rsidP="00602AC0">
      <w:pPr>
        <w:pStyle w:val="PL"/>
      </w:pPr>
      <w:r w:rsidRPr="003B2883">
        <w:t xml:space="preserve">          $ref: 'TS29571_CommonData.yaml#/components/responses/400'</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lastRenderedPageBreak/>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77777777" w:rsidR="00602AC0" w:rsidRPr="003B2883" w:rsidRDefault="00602AC0" w:rsidP="00602AC0">
      <w:pPr>
        <w:pStyle w:val="PL"/>
      </w:pPr>
      <w:r w:rsidRPr="003B2883">
        <w:t xml:space="preserve">          $ref: 'TS29571_CommonData.yaml#/components/responses/500'</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191141C2" w:rsidR="00B92DA5" w:rsidRPr="003B2883" w:rsidRDefault="00B92DA5" w:rsidP="00B92DA5">
      <w:pPr>
        <w:pStyle w:val="PL"/>
      </w:pPr>
      <w:r w:rsidRPr="003B2883">
        <w:t xml:space="preserve">  /ue-contexts</w:t>
      </w:r>
      <w:r w:rsidR="00A6675D"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77777777" w:rsidR="00B92DA5" w:rsidRPr="003B2883" w:rsidRDefault="00B92DA5" w:rsidP="00B92DA5">
      <w:pPr>
        <w:pStyle w:val="PL"/>
      </w:pPr>
      <w:r>
        <w:t xml:space="preserve">      operationId: EnableGroup</w:t>
      </w:r>
      <w:r w:rsidRPr="003B2883">
        <w:t>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77777777" w:rsidR="00B92DA5" w:rsidRPr="003B2883" w:rsidRDefault="00B92DA5" w:rsidP="00B92DA5">
      <w:pPr>
        <w:pStyle w:val="PL"/>
      </w:pPr>
      <w:r w:rsidRPr="003B2883">
        <w:t xml:space="preserve">          $ref: 'TS29571_CommonData.yaml#/components/responses/400'</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77777777" w:rsidR="00B92DA5" w:rsidRPr="003B2883" w:rsidRDefault="00B92DA5" w:rsidP="00B92DA5">
      <w:pPr>
        <w:pStyle w:val="PL"/>
      </w:pPr>
      <w:r w:rsidRPr="003B2883">
        <w:t xml:space="preserve">          $ref: 'TS29571_CommonData.yaml#/components/responses/500'</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7777777" w:rsidR="00ED6F2F" w:rsidRPr="00127E7B" w:rsidRDefault="00ED6F2F" w:rsidP="00ED6F2F">
      <w:pPr>
        <w:pStyle w:val="PL"/>
      </w:pPr>
      <w:r w:rsidRPr="00127E7B">
        <w:t xml:space="preserve">          '{request.body#/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lastRenderedPageBreak/>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7777777" w:rsidR="00ED6F2F" w:rsidRDefault="00ED6F2F" w:rsidP="00ED6F2F">
      <w:pPr>
        <w:pStyle w:val="PL"/>
      </w:pPr>
      <w:r w:rsidRPr="00127E7B">
        <w:t xml:space="preserve">                  $ref: 'TS29571_CommonData.yaml#/components/responses/400'</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77777777" w:rsidR="00ED6F2F" w:rsidRPr="00127E7B" w:rsidRDefault="00ED6F2F" w:rsidP="00ED6F2F">
      <w:pPr>
        <w:pStyle w:val="PL"/>
      </w:pPr>
      <w:r w:rsidRPr="00127E7B">
        <w:t xml:space="preserve">                  $ref: 'TS29571_CommonData.yaml#/components/responses/500'</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77777777"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77777777" w:rsidR="00602AC0" w:rsidRPr="003B2883" w:rsidRDefault="00602AC0" w:rsidP="00602AC0">
      <w:pPr>
        <w:pStyle w:val="PL"/>
      </w:pPr>
      <w:r w:rsidRPr="003B2883">
        <w:t xml:space="preserve">          default: false</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lastRenderedPageBreak/>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BD4D9C" w14:textId="77777777" w:rsidR="001D5281" w:rsidRPr="00131DD4" w:rsidRDefault="001D5281" w:rsidP="001D52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31DD4">
        <w:rPr>
          <w:rFonts w:ascii="Courier New" w:hAnsi="Courier New"/>
          <w:sz w:val="16"/>
        </w:rPr>
        <w:t xml:space="preserve">        mbsServiceArea:</w:t>
      </w:r>
    </w:p>
    <w:p w14:paraId="5C8574E7" w14:textId="68572473" w:rsidR="00167CE8" w:rsidRDefault="001D5281" w:rsidP="001D5281">
      <w:pPr>
        <w:pStyle w:val="PL"/>
        <w:rPr>
          <w:lang w:eastAsia="zh-CN"/>
        </w:rPr>
      </w:pPr>
      <w:r w:rsidRPr="00131DD4">
        <w:t xml:space="preserve">          $ref: 'TS29571_CommonData.yaml#/components/schemas/MbsServiceArea'</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lastRenderedPageBreak/>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A61102">
      <w:pPr>
        <w:pStyle w:val="Heading1"/>
      </w:pPr>
      <w:bookmarkStart w:id="6946" w:name="_Toc25156618"/>
      <w:bookmarkStart w:id="6947" w:name="_Toc34124923"/>
      <w:bookmarkStart w:id="6948" w:name="_Toc43208059"/>
      <w:bookmarkStart w:id="6949" w:name="_Toc49857526"/>
      <w:bookmarkStart w:id="6950" w:name="_Toc56677372"/>
      <w:bookmarkStart w:id="6951" w:name="_Toc56691895"/>
      <w:bookmarkStart w:id="6952" w:name="_Toc56699159"/>
      <w:bookmarkStart w:id="6953" w:name="_Toc89035528"/>
      <w:bookmarkStart w:id="6954" w:name="_Toc89065327"/>
      <w:bookmarkStart w:id="6955" w:name="_Toc89180628"/>
      <w:bookmarkStart w:id="6956" w:name="_Toc97072323"/>
      <w:bookmarkStart w:id="6957" w:name="_Toc183523847"/>
      <w:r w:rsidRPr="003B2883">
        <w:t>A.5</w:t>
      </w:r>
      <w:r w:rsidRPr="003B2883">
        <w:tab/>
        <w:t>Namf_Location</w:t>
      </w:r>
      <w:bookmarkEnd w:id="6946"/>
      <w:bookmarkEnd w:id="6947"/>
      <w:bookmarkEnd w:id="6948"/>
      <w:bookmarkEnd w:id="6949"/>
      <w:bookmarkEnd w:id="6950"/>
      <w:bookmarkEnd w:id="6951"/>
      <w:bookmarkEnd w:id="6952"/>
      <w:bookmarkEnd w:id="6953"/>
      <w:bookmarkEnd w:id="6954"/>
      <w:bookmarkEnd w:id="6955"/>
      <w:bookmarkEnd w:id="6956"/>
      <w:bookmarkEnd w:id="6957"/>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360B95F0" w:rsidR="00602AC0" w:rsidRPr="003B2883" w:rsidRDefault="00602AC0" w:rsidP="00602AC0">
      <w:pPr>
        <w:pStyle w:val="PL"/>
      </w:pPr>
      <w:r w:rsidRPr="003B2883">
        <w:t xml:space="preserve">  version: 1.</w:t>
      </w:r>
      <w:r w:rsidR="008319C3">
        <w:t>2</w:t>
      </w:r>
      <w:r w:rsidRPr="003B2883">
        <w:t>.</w:t>
      </w:r>
      <w:r w:rsidR="000573C6">
        <w:t>5</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7583E3DD" w:rsidR="00602AC0" w:rsidRPr="003B2883" w:rsidRDefault="00602AC0" w:rsidP="00602AC0">
      <w:pPr>
        <w:pStyle w:val="PL"/>
      </w:pPr>
      <w:r w:rsidRPr="003B2883">
        <w:t xml:space="preserve">    © 20</w:t>
      </w:r>
      <w:r>
        <w:t>2</w:t>
      </w:r>
      <w:r w:rsidR="000573C6">
        <w:t>4</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5FC980A8" w:rsidR="00602AC0" w:rsidRPr="003B2883" w:rsidRDefault="00602AC0" w:rsidP="00602AC0">
      <w:pPr>
        <w:pStyle w:val="PL"/>
      </w:pPr>
      <w:r w:rsidRPr="003B2883">
        <w:t xml:space="preserve">  description: 3GPP TS 29.518 V1</w:t>
      </w:r>
      <w:r w:rsidR="008319C3">
        <w:t>7</w:t>
      </w:r>
      <w:r w:rsidRPr="003B2883">
        <w:t>.</w:t>
      </w:r>
      <w:r w:rsidR="002C6C17">
        <w:t>1</w:t>
      </w:r>
      <w:r w:rsidR="000573C6">
        <w:t>4</w:t>
      </w:r>
      <w:bookmarkStart w:id="6958" w:name="_Hlk97070650"/>
      <w:r w:rsidRPr="003B2883">
        <w:t>.0; 5G System; Access and Mobility Management Services</w:t>
      </w:r>
    </w:p>
    <w:p w14:paraId="339B6597" w14:textId="4E1E03B7" w:rsidR="00602AC0" w:rsidRPr="007C567E" w:rsidRDefault="00602AC0" w:rsidP="00602AC0">
      <w:pPr>
        <w:pStyle w:val="PL"/>
        <w:rPr>
          <w:lang w:val="sv-SE"/>
        </w:rPr>
      </w:pPr>
      <w:r w:rsidRPr="003B2883">
        <w:t xml:space="preserve">  </w:t>
      </w:r>
      <w:r w:rsidRPr="007C567E">
        <w:rPr>
          <w:lang w:val="sv-SE"/>
        </w:rPr>
        <w:t>url: 'http</w:t>
      </w:r>
      <w:r w:rsidR="0025407A" w:rsidRPr="007C567E">
        <w:rPr>
          <w:lang w:val="sv-SE"/>
        </w:rPr>
        <w:t>s</w:t>
      </w:r>
      <w:r w:rsidRPr="007C567E">
        <w:rPr>
          <w:lang w:val="sv-SE"/>
        </w:rPr>
        <w:t>://www.3gpp.org/ftp/Specs/archive/29_series/29.518/'</w:t>
      </w:r>
    </w:p>
    <w:p w14:paraId="45BDF16C" w14:textId="77777777" w:rsidR="002663AC" w:rsidRDefault="002663AC" w:rsidP="00602AC0">
      <w:pPr>
        <w:pStyle w:val="PL"/>
        <w:rPr>
          <w:lang w:val="sv-SE"/>
        </w:rPr>
      </w:pPr>
    </w:p>
    <w:p w14:paraId="6B951C08" w14:textId="71758D63" w:rsidR="00602AC0" w:rsidRPr="007C567E" w:rsidRDefault="00602AC0" w:rsidP="00602AC0">
      <w:pPr>
        <w:pStyle w:val="PL"/>
      </w:pPr>
      <w:r w:rsidRPr="007C567E">
        <w:t>servers:</w:t>
      </w:r>
    </w:p>
    <w:p w14:paraId="5261585D" w14:textId="77777777" w:rsidR="00602AC0" w:rsidRPr="007C567E" w:rsidRDefault="00602AC0" w:rsidP="00602AC0">
      <w:pPr>
        <w:pStyle w:val="PL"/>
      </w:pPr>
      <w:r w:rsidRPr="007C567E">
        <w:t xml:space="preserve">  - url: '{apiRoot}/namf-loc/v1'</w:t>
      </w:r>
    </w:p>
    <w:p w14:paraId="7B87D28E" w14:textId="77777777" w:rsidR="00602AC0" w:rsidRPr="003B2883" w:rsidRDefault="00602AC0" w:rsidP="00602AC0">
      <w:pPr>
        <w:pStyle w:val="PL"/>
      </w:pPr>
      <w:r w:rsidRPr="007C567E">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58"/>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8A2925" w:rsidRDefault="00602AC0" w:rsidP="00602AC0">
      <w:pPr>
        <w:pStyle w:val="PL"/>
        <w:rPr>
          <w:lang w:val="sv-SE"/>
        </w:rPr>
      </w:pPr>
      <w:r w:rsidRPr="003B2883">
        <w:t xml:space="preserve">          </w:t>
      </w:r>
      <w:r w:rsidRPr="008A2925">
        <w:rPr>
          <w:lang w:val="sv-SE"/>
        </w:rPr>
        <w:t>schema:</w:t>
      </w:r>
    </w:p>
    <w:p w14:paraId="73721D2A" w14:textId="77777777" w:rsidR="00602AC0" w:rsidRPr="008A2925" w:rsidRDefault="00602AC0" w:rsidP="00602AC0">
      <w:pPr>
        <w:pStyle w:val="PL"/>
        <w:rPr>
          <w:lang w:val="sv-SE"/>
        </w:rPr>
      </w:pPr>
      <w:r w:rsidRPr="008A2925">
        <w:rPr>
          <w:lang w:val="sv-SE"/>
        </w:rPr>
        <w:t xml:space="preserve">            type: string</w:t>
      </w:r>
    </w:p>
    <w:p w14:paraId="7BD5C9AB" w14:textId="2953572E" w:rsidR="00602AC0" w:rsidRPr="008A2925" w:rsidRDefault="00602AC0" w:rsidP="00602AC0">
      <w:pPr>
        <w:pStyle w:val="PL"/>
        <w:rPr>
          <w:lang w:val="sv-SE"/>
        </w:rPr>
      </w:pPr>
      <w:r w:rsidRPr="008A2925">
        <w:rPr>
          <w:lang w:val="sv-SE"/>
        </w:rPr>
        <w:t xml:space="preserve">            pattern: '^(imsi-[0-9]{5,15}|nai-.+|gli-.+|gci-.+|imei-[0-9]{15}|imeisv-[0-9]{16}</w:t>
      </w:r>
      <w:r w:rsidR="00365C4E" w:rsidRPr="008A2925">
        <w:rPr>
          <w:lang w:val="sv-SE"/>
        </w:rPr>
        <w:t>|</w:t>
      </w:r>
      <w:r w:rsidR="00365C4E" w:rsidRPr="001D2CEF">
        <w:rPr>
          <w:lang w:val="sv-SE"/>
        </w:rPr>
        <w:t>msisdn-[0-9]{5,15}|extid-.+@.+</w:t>
      </w:r>
      <w:r w:rsidRPr="008A2925">
        <w:rPr>
          <w:lang w:val="sv-SE"/>
        </w:rPr>
        <w:t>|.+)$'</w:t>
      </w:r>
    </w:p>
    <w:p w14:paraId="53A6973C" w14:textId="77777777" w:rsidR="00602AC0" w:rsidRPr="003B2883" w:rsidRDefault="00602AC0" w:rsidP="00602AC0">
      <w:pPr>
        <w:pStyle w:val="PL"/>
      </w:pPr>
      <w:r w:rsidRPr="008A2925">
        <w:rPr>
          <w:lang w:val="sv-SE"/>
        </w:rPr>
        <w:t xml:space="preserve">      </w:t>
      </w:r>
      <w:r w:rsidRPr="003B2883">
        <w:t>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lastRenderedPageBreak/>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77777777" w:rsidR="00602AC0" w:rsidRDefault="00602AC0" w:rsidP="00602AC0">
      <w:pPr>
        <w:pStyle w:val="PL"/>
      </w:pPr>
      <w:r w:rsidRPr="003B2883">
        <w:t xml:space="preserve">                $ref: '#/components/schemas/ProvidePosInfo'</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1D66B3A8" w14:textId="77777777" w:rsidR="00602AC0" w:rsidRPr="003B2883" w:rsidRDefault="00602AC0" w:rsidP="00602AC0">
      <w:pPr>
        <w:pStyle w:val="PL"/>
      </w:pPr>
      <w:r w:rsidRPr="003B2883">
        <w:t xml:space="preserve">        '403':</w:t>
      </w:r>
    </w:p>
    <w:p w14:paraId="0806E5CA" w14:textId="77777777" w:rsidR="00602AC0" w:rsidRPr="003B2883" w:rsidRDefault="00602AC0" w:rsidP="00602AC0">
      <w:pPr>
        <w:pStyle w:val="PL"/>
      </w:pPr>
      <w:r w:rsidRPr="003B2883">
        <w:t xml:space="preserve">          $ref: 'TS29571_CommonData.yaml#/components/responses/403'</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77777777" w:rsidR="00602AC0" w:rsidRPr="003B2883" w:rsidRDefault="00602AC0" w:rsidP="00602AC0">
      <w:pPr>
        <w:pStyle w:val="PL"/>
      </w:pPr>
      <w:r w:rsidRPr="003B2883">
        <w:t xml:space="preserve">          $ref: 'TS29571_CommonData.yaml#/components/responses/500'</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7777777" w:rsidR="00602AC0" w:rsidRPr="003B2883" w:rsidRDefault="00602AC0" w:rsidP="00602AC0">
      <w:pPr>
        <w:pStyle w:val="PL"/>
      </w:pPr>
      <w:r w:rsidRPr="003B2883">
        <w:t xml:space="preserve">                      $ref: '#/components/schemas/NotifiedPosInfo'</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7777777" w:rsidR="00602AC0" w:rsidRPr="003B2883" w:rsidRDefault="00602AC0" w:rsidP="00602AC0">
      <w:pPr>
        <w:pStyle w:val="PL"/>
        <w:rPr>
          <w:lang w:val="en-US"/>
        </w:rPr>
      </w:pPr>
      <w:r w:rsidRPr="003B2883">
        <w:rPr>
          <w:lang w:val="en-US"/>
        </w:rPr>
        <w:t xml:space="preserve">                  $ref: 'TS29571_CommonData.yaml#/components/responses/400'</w:t>
      </w:r>
    </w:p>
    <w:p w14:paraId="2B235BF0" w14:textId="77777777" w:rsidR="00602AC0" w:rsidRPr="003B2883" w:rsidRDefault="00602AC0" w:rsidP="00602AC0">
      <w:pPr>
        <w:pStyle w:val="PL"/>
      </w:pPr>
      <w:r w:rsidRPr="003B2883">
        <w:t xml:space="preserve">                '403':</w:t>
      </w:r>
    </w:p>
    <w:p w14:paraId="068AC548" w14:textId="77777777" w:rsidR="00602AC0" w:rsidRPr="003B2883" w:rsidRDefault="00602AC0" w:rsidP="00602AC0">
      <w:pPr>
        <w:pStyle w:val="PL"/>
      </w:pPr>
      <w:r w:rsidRPr="003B2883">
        <w:t xml:space="preserve">                  $ref: 'TS29571_CommonData.yaml#/components/responses/403'</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77777777" w:rsidR="00602AC0" w:rsidRPr="003B2883" w:rsidRDefault="00602AC0" w:rsidP="00602AC0">
      <w:pPr>
        <w:pStyle w:val="PL"/>
      </w:pPr>
      <w:r w:rsidRPr="003B2883">
        <w:t xml:space="preserve">                  $ref: 'TS29571_CommonData.yaml#/components/responses/500'</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lastRenderedPageBreak/>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77777777" w:rsidR="00602AC0" w:rsidRPr="003B2883" w:rsidRDefault="00602AC0" w:rsidP="00602AC0">
      <w:pPr>
        <w:pStyle w:val="PL"/>
        <w:rPr>
          <w:lang w:val="en-US"/>
        </w:rPr>
      </w:pPr>
      <w:r w:rsidRPr="003B2883">
        <w:rPr>
          <w:lang w:val="en-US"/>
        </w:rPr>
        <w:t xml:space="preserve">          $ref: 'TS29571_CommonData.yaml#/components/responses/400'</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77777777" w:rsidR="00602AC0" w:rsidRPr="003B2883" w:rsidRDefault="00602AC0" w:rsidP="00602AC0">
      <w:pPr>
        <w:pStyle w:val="PL"/>
      </w:pPr>
      <w:r w:rsidRPr="003B2883">
        <w:t xml:space="preserve">          $ref: 'TS29571_CommonData.yaml#/components/responses/500'</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F276B6">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lastRenderedPageBreak/>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77777777" w:rsidR="00602AC0" w:rsidRPr="00BF6487" w:rsidRDefault="00602AC0" w:rsidP="00602AC0">
      <w:pPr>
        <w:pStyle w:val="PL"/>
        <w:rPr>
          <w:lang w:val="en-US"/>
        </w:rPr>
      </w:pPr>
      <w:r w:rsidRPr="00AD1EF8">
        <w:rPr>
          <w:lang w:val="en-US"/>
        </w:rPr>
        <w:t xml:space="preserve">          $ref: 'TS29571_CommonData.yaml#/components/responses/503'</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77777777" w:rsidR="00602AC0" w:rsidRPr="003B2883" w:rsidRDefault="00602AC0" w:rsidP="00602AC0">
      <w:pPr>
        <w:pStyle w:val="PL"/>
      </w:pPr>
      <w:r w:rsidRPr="003B2883">
        <w:t xml:space="preserve">          $ref: 'TS29571_CommonData.yaml#/components/schemas/Gpsi'</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lastRenderedPageBreak/>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61F32A6F" w:rsidR="00DD6EB2" w:rsidRDefault="004233BE" w:rsidP="004233BE">
      <w:pPr>
        <w:pStyle w:val="PL"/>
        <w:rPr>
          <w:lang w:val="en-US"/>
        </w:rPr>
      </w:pPr>
      <w:r>
        <w:rPr>
          <w:lang w:val="en-US"/>
        </w:rPr>
        <w:t xml:space="preserve">          default: false</w:t>
      </w:r>
    </w:p>
    <w:p w14:paraId="23FADDEE" w14:textId="77777777" w:rsidR="000F4954" w:rsidRDefault="000F4954" w:rsidP="000F4954">
      <w:pPr>
        <w:pStyle w:val="PL"/>
        <w:rPr>
          <w:lang w:val="en-US"/>
        </w:rPr>
      </w:pPr>
      <w:r>
        <w:rPr>
          <w:lang w:val="en-US"/>
        </w:rPr>
        <w:t xml:space="preserve">        i</w:t>
      </w:r>
      <w:r w:rsidRPr="00975D2C">
        <w:rPr>
          <w:lang w:eastAsia="zh-CN"/>
        </w:rPr>
        <w:t>ntegrity</w:t>
      </w:r>
      <w:r>
        <w:rPr>
          <w:lang w:eastAsia="zh-CN"/>
        </w:rPr>
        <w:t>Requirements</w:t>
      </w:r>
      <w:r>
        <w:rPr>
          <w:lang w:val="en-US"/>
        </w:rPr>
        <w:t>:</w:t>
      </w:r>
    </w:p>
    <w:p w14:paraId="48AFDFBB" w14:textId="6A20AA4E" w:rsidR="00BC4DD6" w:rsidRPr="003B2883" w:rsidRDefault="000F4954" w:rsidP="000F4954">
      <w:pPr>
        <w:pStyle w:val="PL"/>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746CF158" w14:textId="77777777"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1006D596" w14:textId="4AB398A8"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Pr="003B2883" w:rsidRDefault="00602AC0" w:rsidP="00602AC0">
      <w:pPr>
        <w:pStyle w:val="PL"/>
      </w:pPr>
      <w:r w:rsidRPr="003B2883">
        <w:t xml:space="preserve">          $ref: 'TS29571_CommonData.yaml#/components/schemas/Ncgi'</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08A9401E" w:rsidR="00757A95" w:rsidRDefault="00757A95" w:rsidP="00757A95">
      <w:pPr>
        <w:pStyle w:val="PL"/>
      </w:pPr>
      <w:r>
        <w:t xml:space="preserve">          $ref: 'TS29572_Nlmf_Location.yaml#/components/schemas/</w:t>
      </w:r>
      <w:r w:rsidRPr="002F5B42">
        <w:rPr>
          <w:lang w:eastAsia="zh-CN"/>
        </w:rPr>
        <w:t>MinorLocationQoS</w:t>
      </w:r>
      <w:r>
        <w:t>'</w:t>
      </w:r>
    </w:p>
    <w:p w14:paraId="0B3D1B1A" w14:textId="77777777" w:rsidR="00113C95" w:rsidRPr="004375A7" w:rsidRDefault="00113C95" w:rsidP="00113C95">
      <w:pPr>
        <w:pStyle w:val="PL"/>
        <w:rPr>
          <w:lang w:val="en-US"/>
        </w:rPr>
      </w:pPr>
      <w:r w:rsidRPr="004375A7">
        <w:rPr>
          <w:lang w:val="en-US"/>
        </w:rPr>
        <w:t xml:space="preserve">        </w:t>
      </w:r>
      <w:r>
        <w:rPr>
          <w:lang w:val="en-US"/>
        </w:rPr>
        <w:t>acceptedPeriodicEventInfo</w:t>
      </w:r>
      <w:r w:rsidRPr="004375A7">
        <w:rPr>
          <w:lang w:val="en-US"/>
        </w:rPr>
        <w:t>:</w:t>
      </w:r>
    </w:p>
    <w:p w14:paraId="42457D20" w14:textId="7F73BB91" w:rsidR="00113C95" w:rsidRDefault="00113C95" w:rsidP="00113C95">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12FB39D6" w14:textId="77777777" w:rsidR="007C161C" w:rsidRPr="004375A7" w:rsidRDefault="007C161C" w:rsidP="007C161C">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15EFB5B8" w14:textId="4AE6859B" w:rsidR="00255EE2" w:rsidRDefault="007C161C" w:rsidP="007C161C">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40A8A1C0" w14:textId="77777777" w:rsidR="003E3FF9" w:rsidRDefault="003E3FF9" w:rsidP="003E3FF9">
      <w:pPr>
        <w:pStyle w:val="PL"/>
      </w:pPr>
      <w:r>
        <w:t xml:space="preserve">        </w:t>
      </w:r>
      <w:r>
        <w:rPr>
          <w:lang w:eastAsia="zh-CN"/>
        </w:rPr>
        <w:t>integrityResult</w:t>
      </w:r>
      <w:r>
        <w:t>:</w:t>
      </w:r>
    </w:p>
    <w:p w14:paraId="361F45A8" w14:textId="20521F24" w:rsidR="00267FF3" w:rsidRPr="004375A7" w:rsidRDefault="003E3FF9" w:rsidP="003E3FF9">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5AECC351" w14:textId="77777777" w:rsidR="00113C95" w:rsidRPr="00F276B6" w:rsidRDefault="00113C95" w:rsidP="00757A95">
      <w:pPr>
        <w:pStyle w:val="PL"/>
        <w:rPr>
          <w:lang w:val="en-US"/>
        </w:rPr>
      </w:pPr>
    </w:p>
    <w:p w14:paraId="43FB5D63" w14:textId="77777777" w:rsidR="007A5B49" w:rsidRDefault="007A5B49" w:rsidP="00757A95">
      <w:pPr>
        <w:pStyle w:val="PL"/>
      </w:pPr>
    </w:p>
    <w:p w14:paraId="600D760B" w14:textId="77777777" w:rsidR="00AA2F3A" w:rsidRPr="003B2883" w:rsidRDefault="00AA2F3A"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lastRenderedPageBreak/>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Pr="003B2883" w:rsidRDefault="00602AC0" w:rsidP="00602AC0">
      <w:pPr>
        <w:pStyle w:val="PL"/>
      </w:pPr>
      <w:r w:rsidRPr="003B2883">
        <w:t xml:space="preserve">          $ref: 'TS29571_CommonData.yaml#/components/schemas/Ncgi'</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64101B63" w:rsidR="00BD4125"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6987E7A" w14:textId="77777777" w:rsidR="002614A9" w:rsidRPr="004375A7" w:rsidRDefault="002614A9" w:rsidP="002614A9">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58F7A0AC" w14:textId="4C5AE905" w:rsidR="002614A9" w:rsidRDefault="002614A9" w:rsidP="00FE0E1E">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39372210" w14:textId="77777777" w:rsidR="003E3FF9" w:rsidRDefault="003E3FF9" w:rsidP="003E3FF9">
      <w:pPr>
        <w:pStyle w:val="PL"/>
      </w:pPr>
      <w:r>
        <w:t xml:space="preserve">        </w:t>
      </w:r>
      <w:r>
        <w:rPr>
          <w:lang w:eastAsia="zh-CN"/>
        </w:rPr>
        <w:t>integrityResult</w:t>
      </w:r>
      <w:r>
        <w:t>:</w:t>
      </w:r>
    </w:p>
    <w:p w14:paraId="4C988D84" w14:textId="13229B3A" w:rsidR="003E3FF9" w:rsidRPr="006B5B03" w:rsidRDefault="003E3FF9" w:rsidP="003E3FF9">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51DC6C5F" w14:textId="77777777" w:rsidR="00602AC0" w:rsidRPr="003B2883" w:rsidRDefault="00602AC0" w:rsidP="00602AC0">
      <w:pPr>
        <w:pStyle w:val="PL"/>
      </w:pPr>
      <w:r w:rsidRPr="003B2883">
        <w:t xml:space="preserve">      required:</w:t>
      </w:r>
    </w:p>
    <w:p w14:paraId="10365BF2" w14:textId="77777777" w:rsidR="00602AC0" w:rsidRPr="003B2883" w:rsidRDefault="00602AC0" w:rsidP="00602AC0">
      <w:pPr>
        <w:pStyle w:val="PL"/>
      </w:pPr>
      <w:r w:rsidRPr="003B2883">
        <w:t xml:space="preserve">        - locationEvent</w:t>
      </w: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lastRenderedPageBreak/>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61678058" w14:textId="65719047"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35A820DC" w14:textId="22EE36A3"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Pr="003B2883" w:rsidRDefault="00602AC0" w:rsidP="00602AC0">
      <w:pPr>
        <w:pStyle w:val="PL"/>
      </w:pPr>
      <w:r>
        <w:rPr>
          <w:lang w:val="en-US"/>
        </w:rPr>
        <w:t xml:space="preserve">        - ldrReference</w:t>
      </w: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Pr="003B2883" w:rsidRDefault="00602AC0" w:rsidP="00602AC0">
      <w:pPr>
        <w:pStyle w:val="PL"/>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3A2067FD" w14:textId="769DB2EC"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51CE49B3" w14:textId="125DA8EE" w:rsidR="005D52DB" w:rsidRPr="003B2883" w:rsidRDefault="005D52DB" w:rsidP="00784D65">
      <w:pPr>
        <w:pStyle w:val="PL"/>
      </w:pPr>
      <w:r>
        <w:t xml:space="preserve">      description: </w:t>
      </w:r>
      <w:r>
        <w:rPr>
          <w:rFonts w:cs="Arial"/>
          <w:szCs w:val="18"/>
          <w:lang w:eastAsia="zh-CN"/>
        </w:rPr>
        <w:t>The result of location privacy verification 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lastRenderedPageBreak/>
        <w:t xml:space="preserve">          - </w:t>
      </w:r>
      <w:r>
        <w:rPr>
          <w:rFonts w:hint="eastAsia"/>
          <w:lang w:eastAsia="zh-CN"/>
        </w:rPr>
        <w:t>RESPONSE_TIME_OUT</w:t>
      </w:r>
    </w:p>
    <w:p w14:paraId="096E92F8" w14:textId="77777777" w:rsidR="00784D65" w:rsidRPr="003B2883" w:rsidRDefault="00784D65" w:rsidP="00784D65">
      <w:pPr>
        <w:pStyle w:val="PL"/>
      </w:pPr>
      <w:r w:rsidRPr="003B2883">
        <w:t xml:space="preserve">      - type: string</w:t>
      </w:r>
    </w:p>
    <w:p w14:paraId="7208F1D5" w14:textId="18290ECA" w:rsidR="00602AC0" w:rsidRDefault="00602AC0" w:rsidP="00602AC0"/>
    <w:p w14:paraId="400D2D09" w14:textId="62820339" w:rsidR="002946C6" w:rsidRPr="003B2883" w:rsidRDefault="002946C6" w:rsidP="00A61102">
      <w:pPr>
        <w:pStyle w:val="Heading1"/>
      </w:pPr>
      <w:bookmarkStart w:id="6959" w:name="_Toc89035529"/>
      <w:bookmarkStart w:id="6960" w:name="_Toc89065328"/>
      <w:bookmarkStart w:id="6961" w:name="_Toc89180629"/>
      <w:bookmarkStart w:id="6962" w:name="_Toc97072324"/>
      <w:bookmarkStart w:id="6963" w:name="_Hlk97070666"/>
      <w:bookmarkStart w:id="6964" w:name="_Hlk112750960"/>
      <w:bookmarkStart w:id="6965" w:name="_Toc183523848"/>
      <w:r w:rsidRPr="003B2883">
        <w:t>A.</w:t>
      </w:r>
      <w:r w:rsidR="000D2929">
        <w:t>6</w:t>
      </w:r>
      <w:r w:rsidRPr="003B2883">
        <w:tab/>
        <w:t>Namf_</w:t>
      </w:r>
      <w:r>
        <w:t>MBSBroadcast</w:t>
      </w:r>
      <w:r w:rsidR="00FA0896">
        <w:t xml:space="preserve"> API</w:t>
      </w:r>
      <w:bookmarkEnd w:id="6959"/>
      <w:bookmarkEnd w:id="6960"/>
      <w:bookmarkEnd w:id="6961"/>
      <w:bookmarkEnd w:id="6962"/>
      <w:bookmarkEnd w:id="6965"/>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74A7852D" w:rsidR="002946C6" w:rsidRPr="003B2883" w:rsidRDefault="002946C6" w:rsidP="002946C6">
      <w:pPr>
        <w:pStyle w:val="PL"/>
      </w:pPr>
      <w:r w:rsidRPr="003B2883">
        <w:t xml:space="preserve">  version: 1.</w:t>
      </w:r>
      <w:r>
        <w:t>0</w:t>
      </w:r>
      <w:r w:rsidRPr="003B2883">
        <w:t>.</w:t>
      </w:r>
      <w:r w:rsidR="007C4B6E">
        <w:t>4</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61DF3B65" w:rsidR="002946C6" w:rsidRPr="003B2883" w:rsidRDefault="002946C6" w:rsidP="002946C6">
      <w:pPr>
        <w:pStyle w:val="PL"/>
      </w:pPr>
      <w:r w:rsidRPr="003B2883">
        <w:t xml:space="preserve">    © 20</w:t>
      </w:r>
      <w:r>
        <w:t>2</w:t>
      </w:r>
      <w:r w:rsidR="003C4DBC">
        <w:t>3</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59AD10D3" w:rsidR="00D149BB" w:rsidRPr="003B2883" w:rsidRDefault="00D149BB" w:rsidP="00D149BB">
      <w:pPr>
        <w:pStyle w:val="PL"/>
      </w:pPr>
      <w:r w:rsidRPr="003B2883">
        <w:t xml:space="preserve">  description: 3GPP TS 29.518 V1</w:t>
      </w:r>
      <w:r>
        <w:t>7</w:t>
      </w:r>
      <w:r w:rsidRPr="003B2883">
        <w:t>.</w:t>
      </w:r>
      <w:r w:rsidR="00A56C6C">
        <w:t>12</w:t>
      </w:r>
      <w:r w:rsidRPr="003B2883">
        <w:t>.0; 5G System; Access and Mobility Management Services</w:t>
      </w:r>
    </w:p>
    <w:p w14:paraId="6FC19BB3" w14:textId="48215F34" w:rsidR="00D149BB" w:rsidRPr="006B5B03" w:rsidRDefault="00D149BB" w:rsidP="00D149BB">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6B5B03" w:rsidRDefault="00D149BB" w:rsidP="00D149BB">
      <w:pPr>
        <w:pStyle w:val="PL"/>
      </w:pPr>
      <w:r w:rsidRPr="006B5B03">
        <w:t>servers:</w:t>
      </w:r>
    </w:p>
    <w:p w14:paraId="0624FCC4" w14:textId="77777777" w:rsidR="00D149BB" w:rsidRPr="006B5B03" w:rsidRDefault="00D149BB" w:rsidP="00D149BB">
      <w:pPr>
        <w:pStyle w:val="PL"/>
      </w:pPr>
      <w:r w:rsidRPr="006B5B03">
        <w:t xml:space="preserve">  - url: '{apiRoot}/namf-mbs-bc/v1'</w:t>
      </w:r>
    </w:p>
    <w:p w14:paraId="5401A9B1" w14:textId="77777777" w:rsidR="00D149BB" w:rsidRPr="003B2883" w:rsidRDefault="00D149BB" w:rsidP="00D149BB">
      <w:pPr>
        <w:pStyle w:val="PL"/>
      </w:pPr>
      <w:r w:rsidRPr="006B5B03">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6963"/>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6964"/>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lastRenderedPageBreak/>
        <w:t xml:space="preserve">        </w:t>
      </w:r>
      <w:r w:rsidRPr="003B2883">
        <w:t xml:space="preserve">                  $ref: '#/components/schemas/</w:t>
      </w:r>
      <w:r>
        <w:rPr>
          <w:lang w:eastAsia="zh-CN"/>
        </w:rPr>
        <w:t>ContextStatusNotification</w:t>
      </w:r>
      <w:r w:rsidRPr="003B2883">
        <w:t>'</w:t>
      </w:r>
    </w:p>
    <w:p w14:paraId="3B3DA8EF" w14:textId="77777777" w:rsidR="00335145" w:rsidRPr="006B5B03" w:rsidRDefault="00335145" w:rsidP="00335145">
      <w:pPr>
        <w:pStyle w:val="PL"/>
        <w:rPr>
          <w:lang w:val="sv-SE"/>
        </w:rPr>
      </w:pPr>
      <w:r w:rsidRPr="002E5CBA">
        <w:rPr>
          <w:lang w:val="en-US"/>
        </w:rPr>
        <w:t xml:space="preserve">        </w:t>
      </w:r>
      <w:r w:rsidRPr="003B2883">
        <w:t xml:space="preserve">                </w:t>
      </w:r>
      <w:r w:rsidRPr="006B5B03">
        <w:rPr>
          <w:lang w:val="sv-SE"/>
        </w:rPr>
        <w:t>binaryDataN2Information1:</w:t>
      </w:r>
    </w:p>
    <w:p w14:paraId="47869FEE" w14:textId="77777777" w:rsidR="00335145" w:rsidRPr="006B5B03" w:rsidRDefault="00335145" w:rsidP="00335145">
      <w:pPr>
        <w:pStyle w:val="PL"/>
        <w:rPr>
          <w:lang w:val="sv-SE"/>
        </w:rPr>
      </w:pPr>
      <w:r w:rsidRPr="006B5B03">
        <w:rPr>
          <w:lang w:val="sv-SE"/>
        </w:rPr>
        <w:t xml:space="preserve">                          type: string</w:t>
      </w:r>
    </w:p>
    <w:p w14:paraId="12B255C4" w14:textId="77777777" w:rsidR="00335145" w:rsidRPr="006B5B03" w:rsidRDefault="00335145" w:rsidP="00335145">
      <w:pPr>
        <w:pStyle w:val="PL"/>
        <w:rPr>
          <w:lang w:val="sv-SE"/>
        </w:rPr>
      </w:pPr>
      <w:r w:rsidRPr="006B5B03">
        <w:rPr>
          <w:lang w:val="sv-SE"/>
        </w:rPr>
        <w:t xml:space="preserve">                          format: binary</w:t>
      </w:r>
    </w:p>
    <w:p w14:paraId="5E90EDAF" w14:textId="77777777" w:rsidR="00335145" w:rsidRPr="006B5B03" w:rsidRDefault="00335145" w:rsidP="00335145">
      <w:pPr>
        <w:pStyle w:val="PL"/>
        <w:rPr>
          <w:lang w:val="sv-SE"/>
        </w:rPr>
      </w:pPr>
      <w:r w:rsidRPr="006B5B03">
        <w:rPr>
          <w:lang w:val="sv-SE"/>
        </w:rPr>
        <w:t xml:space="preserve">                        binaryDataN2Information2:</w:t>
      </w:r>
    </w:p>
    <w:p w14:paraId="78FB363A" w14:textId="77777777" w:rsidR="00335145" w:rsidRPr="006B5B03" w:rsidRDefault="00335145" w:rsidP="00335145">
      <w:pPr>
        <w:pStyle w:val="PL"/>
        <w:rPr>
          <w:lang w:val="sv-SE"/>
        </w:rPr>
      </w:pPr>
      <w:r w:rsidRPr="006B5B03">
        <w:rPr>
          <w:lang w:val="sv-SE"/>
        </w:rPr>
        <w:t xml:space="preserve">                          type: string</w:t>
      </w:r>
    </w:p>
    <w:p w14:paraId="585C3F3D" w14:textId="77777777" w:rsidR="00335145" w:rsidRPr="006B5B03" w:rsidRDefault="00335145" w:rsidP="00335145">
      <w:pPr>
        <w:pStyle w:val="PL"/>
        <w:rPr>
          <w:lang w:val="sv-SE"/>
        </w:rPr>
      </w:pPr>
      <w:r w:rsidRPr="006B5B03">
        <w:rPr>
          <w:lang w:val="sv-SE"/>
        </w:rPr>
        <w:t xml:space="preserve">                          format: binary</w:t>
      </w:r>
    </w:p>
    <w:p w14:paraId="65F2DDDA" w14:textId="77777777" w:rsidR="00335145" w:rsidRPr="006B5B03" w:rsidRDefault="00335145" w:rsidP="00335145">
      <w:pPr>
        <w:pStyle w:val="PL"/>
        <w:rPr>
          <w:lang w:val="sv-SE"/>
        </w:rPr>
      </w:pPr>
      <w:r w:rsidRPr="006B5B03">
        <w:rPr>
          <w:lang w:val="sv-SE"/>
        </w:rPr>
        <w:t xml:space="preserve">                        binaryDataN2Information3:</w:t>
      </w:r>
    </w:p>
    <w:p w14:paraId="3135D41B" w14:textId="77777777" w:rsidR="00335145" w:rsidRPr="006B5B03" w:rsidRDefault="00335145" w:rsidP="00335145">
      <w:pPr>
        <w:pStyle w:val="PL"/>
        <w:rPr>
          <w:lang w:val="sv-SE"/>
        </w:rPr>
      </w:pPr>
      <w:r w:rsidRPr="006B5B03">
        <w:rPr>
          <w:lang w:val="sv-SE"/>
        </w:rPr>
        <w:t xml:space="preserve">                          type: string</w:t>
      </w:r>
    </w:p>
    <w:p w14:paraId="7916D676" w14:textId="77777777" w:rsidR="00335145" w:rsidRPr="006B5B03" w:rsidRDefault="00335145" w:rsidP="00335145">
      <w:pPr>
        <w:pStyle w:val="PL"/>
        <w:rPr>
          <w:lang w:val="sv-SE"/>
        </w:rPr>
      </w:pPr>
      <w:r w:rsidRPr="006B5B03">
        <w:rPr>
          <w:lang w:val="sv-SE"/>
        </w:rPr>
        <w:t xml:space="preserve">                          format: binary</w:t>
      </w:r>
    </w:p>
    <w:p w14:paraId="7C2E7815" w14:textId="77777777" w:rsidR="00335145" w:rsidRPr="006B5B03" w:rsidRDefault="00335145" w:rsidP="00335145">
      <w:pPr>
        <w:pStyle w:val="PL"/>
        <w:rPr>
          <w:lang w:val="sv-SE"/>
        </w:rPr>
      </w:pPr>
      <w:r w:rsidRPr="006B5B03">
        <w:rPr>
          <w:lang w:val="sv-SE"/>
        </w:rPr>
        <w:t xml:space="preserve">                        binaryDataN2Information4:</w:t>
      </w:r>
    </w:p>
    <w:p w14:paraId="1DC1AA5A" w14:textId="77777777" w:rsidR="00335145" w:rsidRPr="006B5B03" w:rsidRDefault="00335145" w:rsidP="00335145">
      <w:pPr>
        <w:pStyle w:val="PL"/>
        <w:rPr>
          <w:lang w:val="sv-SE"/>
        </w:rPr>
      </w:pPr>
      <w:r w:rsidRPr="006B5B03">
        <w:rPr>
          <w:lang w:val="sv-SE"/>
        </w:rPr>
        <w:t xml:space="preserve">                          type: string</w:t>
      </w:r>
    </w:p>
    <w:p w14:paraId="29B107C1" w14:textId="77777777" w:rsidR="00335145" w:rsidRPr="006B5B03" w:rsidRDefault="00335145" w:rsidP="00335145">
      <w:pPr>
        <w:pStyle w:val="PL"/>
        <w:rPr>
          <w:lang w:val="sv-SE"/>
        </w:rPr>
      </w:pPr>
      <w:r w:rsidRPr="006B5B03">
        <w:rPr>
          <w:lang w:val="sv-SE"/>
        </w:rPr>
        <w:t xml:space="preserve">                          format: binary</w:t>
      </w:r>
    </w:p>
    <w:p w14:paraId="07832E6A" w14:textId="77777777" w:rsidR="00335145" w:rsidRPr="006B5B03" w:rsidRDefault="00335145" w:rsidP="00335145">
      <w:pPr>
        <w:pStyle w:val="PL"/>
        <w:rPr>
          <w:lang w:val="sv-SE"/>
        </w:rPr>
      </w:pPr>
      <w:r w:rsidRPr="006B5B03">
        <w:rPr>
          <w:lang w:val="sv-SE"/>
        </w:rPr>
        <w:t xml:space="preserve">                        binaryDataN2Information5:</w:t>
      </w:r>
    </w:p>
    <w:p w14:paraId="4E984DEE" w14:textId="77777777" w:rsidR="00335145" w:rsidRPr="006B5B03" w:rsidRDefault="00335145" w:rsidP="00335145">
      <w:pPr>
        <w:pStyle w:val="PL"/>
        <w:rPr>
          <w:lang w:val="sv-SE"/>
        </w:rPr>
      </w:pPr>
      <w:r w:rsidRPr="006B5B03">
        <w:rPr>
          <w:lang w:val="sv-SE"/>
        </w:rPr>
        <w:t xml:space="preserve">                          type: string</w:t>
      </w:r>
    </w:p>
    <w:p w14:paraId="43F290DB" w14:textId="77777777" w:rsidR="00335145" w:rsidRPr="006B5B03" w:rsidRDefault="00335145" w:rsidP="00335145">
      <w:pPr>
        <w:pStyle w:val="PL"/>
        <w:rPr>
          <w:lang w:val="sv-SE"/>
        </w:rPr>
      </w:pPr>
      <w:r w:rsidRPr="006B5B03">
        <w:rPr>
          <w:lang w:val="sv-SE"/>
        </w:rPr>
        <w:t xml:space="preserve">                          format: binary</w:t>
      </w:r>
    </w:p>
    <w:p w14:paraId="4BAC02E4" w14:textId="77777777" w:rsidR="00335145" w:rsidRPr="006B5B03" w:rsidRDefault="00335145" w:rsidP="00335145">
      <w:pPr>
        <w:pStyle w:val="PL"/>
        <w:rPr>
          <w:lang w:val="sv-SE"/>
        </w:rPr>
      </w:pPr>
      <w:r w:rsidRPr="006B5B03">
        <w:rPr>
          <w:lang w:val="sv-SE"/>
        </w:rPr>
        <w:t xml:space="preserve">                        binaryDataN2Information6:</w:t>
      </w:r>
    </w:p>
    <w:p w14:paraId="20F7BCCC" w14:textId="77777777" w:rsidR="00335145" w:rsidRPr="006B5B03" w:rsidRDefault="00335145" w:rsidP="00335145">
      <w:pPr>
        <w:pStyle w:val="PL"/>
        <w:rPr>
          <w:lang w:val="sv-SE"/>
        </w:rPr>
      </w:pPr>
      <w:r w:rsidRPr="006B5B03">
        <w:rPr>
          <w:lang w:val="sv-SE"/>
        </w:rPr>
        <w:t xml:space="preserve">                          type: string</w:t>
      </w:r>
    </w:p>
    <w:p w14:paraId="5B129B06" w14:textId="77777777" w:rsidR="00335145" w:rsidRPr="006B5B03" w:rsidRDefault="00335145" w:rsidP="00335145">
      <w:pPr>
        <w:pStyle w:val="PL"/>
        <w:rPr>
          <w:lang w:val="sv-SE"/>
        </w:rPr>
      </w:pPr>
      <w:r w:rsidRPr="006B5B03">
        <w:rPr>
          <w:lang w:val="sv-SE"/>
        </w:rPr>
        <w:t xml:space="preserve">                          format: binary</w:t>
      </w:r>
    </w:p>
    <w:p w14:paraId="73D228DE" w14:textId="77777777" w:rsidR="00335145" w:rsidRPr="006B5B03" w:rsidRDefault="00335145" w:rsidP="00335145">
      <w:pPr>
        <w:pStyle w:val="PL"/>
        <w:rPr>
          <w:lang w:val="sv-SE"/>
        </w:rPr>
      </w:pPr>
      <w:r w:rsidRPr="006B5B03">
        <w:rPr>
          <w:lang w:val="sv-SE"/>
        </w:rPr>
        <w:t xml:space="preserve">                        binaryDataN2Information7:</w:t>
      </w:r>
    </w:p>
    <w:p w14:paraId="6076B7DF" w14:textId="77777777" w:rsidR="00335145" w:rsidRPr="006B5B03" w:rsidRDefault="00335145" w:rsidP="00335145">
      <w:pPr>
        <w:pStyle w:val="PL"/>
        <w:rPr>
          <w:lang w:val="sv-SE"/>
        </w:rPr>
      </w:pPr>
      <w:r w:rsidRPr="006B5B03">
        <w:rPr>
          <w:lang w:val="sv-SE"/>
        </w:rPr>
        <w:t xml:space="preserve">                          type: string</w:t>
      </w:r>
    </w:p>
    <w:p w14:paraId="4578BD27" w14:textId="77777777" w:rsidR="00335145" w:rsidRPr="006B5B03" w:rsidRDefault="00335145" w:rsidP="00335145">
      <w:pPr>
        <w:pStyle w:val="PL"/>
        <w:rPr>
          <w:lang w:val="sv-SE"/>
        </w:rPr>
      </w:pPr>
      <w:r w:rsidRPr="006B5B03">
        <w:rPr>
          <w:lang w:val="sv-SE"/>
        </w:rPr>
        <w:t xml:space="preserve">                          format: binary</w:t>
      </w:r>
    </w:p>
    <w:p w14:paraId="43FD6486" w14:textId="77777777" w:rsidR="00335145" w:rsidRPr="006B5B03" w:rsidRDefault="00335145" w:rsidP="00335145">
      <w:pPr>
        <w:pStyle w:val="PL"/>
        <w:rPr>
          <w:lang w:val="sv-SE"/>
        </w:rPr>
      </w:pPr>
      <w:r w:rsidRPr="006B5B03">
        <w:rPr>
          <w:lang w:val="sv-SE"/>
        </w:rPr>
        <w:t xml:space="preserve">                        binaryDataN2Information8:</w:t>
      </w:r>
    </w:p>
    <w:p w14:paraId="6B063CF9" w14:textId="77777777" w:rsidR="00335145" w:rsidRPr="006B5B03" w:rsidRDefault="00335145" w:rsidP="00335145">
      <w:pPr>
        <w:pStyle w:val="PL"/>
        <w:rPr>
          <w:lang w:val="sv-SE"/>
        </w:rPr>
      </w:pPr>
      <w:r w:rsidRPr="006B5B03">
        <w:rPr>
          <w:lang w:val="sv-SE"/>
        </w:rPr>
        <w:t xml:space="preserve">                          type: string</w:t>
      </w:r>
    </w:p>
    <w:p w14:paraId="695E038E" w14:textId="77777777" w:rsidR="00335145" w:rsidRPr="006B5B03" w:rsidRDefault="00335145" w:rsidP="00335145">
      <w:pPr>
        <w:pStyle w:val="PL"/>
        <w:rPr>
          <w:lang w:val="sv-SE"/>
        </w:rPr>
      </w:pPr>
      <w:r w:rsidRPr="006B5B03">
        <w:rPr>
          <w:lang w:val="sv-SE"/>
        </w:rPr>
        <w:t xml:space="preserve">                          format: binary</w:t>
      </w:r>
    </w:p>
    <w:p w14:paraId="56BB5C64" w14:textId="77777777" w:rsidR="00335145" w:rsidRPr="006B5B03" w:rsidRDefault="00335145" w:rsidP="00335145">
      <w:pPr>
        <w:pStyle w:val="PL"/>
        <w:rPr>
          <w:lang w:val="sv-SE"/>
        </w:rPr>
      </w:pPr>
      <w:r w:rsidRPr="006B5B03">
        <w:rPr>
          <w:lang w:val="sv-SE"/>
        </w:rPr>
        <w:t xml:space="preserve">                        binaryDataN2Information9:</w:t>
      </w:r>
    </w:p>
    <w:p w14:paraId="6CD44131" w14:textId="77777777" w:rsidR="00335145" w:rsidRPr="006B5B03" w:rsidRDefault="00335145" w:rsidP="00335145">
      <w:pPr>
        <w:pStyle w:val="PL"/>
        <w:rPr>
          <w:lang w:val="sv-SE"/>
        </w:rPr>
      </w:pPr>
      <w:r w:rsidRPr="006B5B03">
        <w:rPr>
          <w:lang w:val="sv-SE"/>
        </w:rPr>
        <w:t xml:space="preserve">                          type: string</w:t>
      </w:r>
    </w:p>
    <w:p w14:paraId="25D5DEFA" w14:textId="77777777" w:rsidR="00335145" w:rsidRPr="006B5B03" w:rsidRDefault="00335145" w:rsidP="00335145">
      <w:pPr>
        <w:pStyle w:val="PL"/>
        <w:rPr>
          <w:lang w:val="sv-SE"/>
        </w:rPr>
      </w:pPr>
      <w:r w:rsidRPr="006B5B03">
        <w:rPr>
          <w:lang w:val="sv-SE"/>
        </w:rPr>
        <w:t xml:space="preserve">                          format: binary</w:t>
      </w:r>
    </w:p>
    <w:p w14:paraId="18D7DF22" w14:textId="77777777" w:rsidR="00335145" w:rsidRPr="006B5B03" w:rsidRDefault="00335145" w:rsidP="00335145">
      <w:pPr>
        <w:pStyle w:val="PL"/>
        <w:rPr>
          <w:lang w:val="sv-SE"/>
        </w:rPr>
      </w:pPr>
      <w:r w:rsidRPr="006B5B03">
        <w:rPr>
          <w:lang w:val="sv-SE"/>
        </w:rPr>
        <w:t xml:space="preserve">                        binaryDataN2Information10:</w:t>
      </w:r>
    </w:p>
    <w:p w14:paraId="2C97EBAD" w14:textId="77777777" w:rsidR="00335145" w:rsidRPr="003B2883" w:rsidRDefault="00335145" w:rsidP="00335145">
      <w:pPr>
        <w:pStyle w:val="PL"/>
      </w:pPr>
      <w:r w:rsidRPr="006B5B03">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lastRenderedPageBreak/>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55623521" w14:textId="77777777"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6B5B03" w:rsidRDefault="00D149BB" w:rsidP="00D149BB">
      <w:pPr>
        <w:pStyle w:val="PL"/>
        <w:rPr>
          <w:lang w:val="sv-SE"/>
        </w:rPr>
      </w:pPr>
      <w:r w:rsidRPr="003B2883">
        <w:t xml:space="preserve">                </w:t>
      </w:r>
      <w:r>
        <w:t xml:space="preserve">  </w:t>
      </w:r>
      <w:r w:rsidRPr="006B5B03">
        <w:rPr>
          <w:lang w:val="sv-SE"/>
        </w:rPr>
        <w:t>binaryDataN2Information</w:t>
      </w:r>
      <w:r w:rsidR="00251B8E" w:rsidRPr="006B5B03">
        <w:rPr>
          <w:lang w:val="sv-SE"/>
        </w:rPr>
        <w:t>1</w:t>
      </w:r>
      <w:r w:rsidRPr="006B5B03">
        <w:rPr>
          <w:lang w:val="sv-SE"/>
        </w:rPr>
        <w:t>:</w:t>
      </w:r>
    </w:p>
    <w:p w14:paraId="560BE8AA" w14:textId="77777777" w:rsidR="00D149BB" w:rsidRPr="006B5B03" w:rsidRDefault="00D149BB" w:rsidP="00D149BB">
      <w:pPr>
        <w:pStyle w:val="PL"/>
        <w:rPr>
          <w:lang w:val="sv-SE"/>
        </w:rPr>
      </w:pPr>
      <w:r w:rsidRPr="006B5B03">
        <w:rPr>
          <w:lang w:val="sv-SE"/>
        </w:rPr>
        <w:t xml:space="preserve">                    type: string</w:t>
      </w:r>
    </w:p>
    <w:p w14:paraId="21E9B0E1" w14:textId="4A03832F" w:rsidR="00D149BB" w:rsidRPr="006B5B03" w:rsidRDefault="00D149BB" w:rsidP="00D149BB">
      <w:pPr>
        <w:pStyle w:val="PL"/>
        <w:rPr>
          <w:lang w:val="sv-SE"/>
        </w:rPr>
      </w:pPr>
      <w:r w:rsidRPr="006B5B03">
        <w:rPr>
          <w:lang w:val="sv-SE"/>
        </w:rPr>
        <w:t xml:space="preserve">                    format: binary</w:t>
      </w:r>
    </w:p>
    <w:p w14:paraId="1C2C8E7E" w14:textId="77777777" w:rsidR="00251B8E" w:rsidRPr="006B5B03" w:rsidRDefault="00251B8E" w:rsidP="00251B8E">
      <w:pPr>
        <w:pStyle w:val="PL"/>
        <w:rPr>
          <w:lang w:val="sv-SE"/>
        </w:rPr>
      </w:pPr>
      <w:r w:rsidRPr="006B5B03">
        <w:rPr>
          <w:lang w:val="sv-SE"/>
        </w:rPr>
        <w:t xml:space="preserve">                  binaryDataN2Information2:</w:t>
      </w:r>
    </w:p>
    <w:p w14:paraId="74633A02" w14:textId="77777777" w:rsidR="00251B8E" w:rsidRPr="006B5B03" w:rsidRDefault="00251B8E" w:rsidP="00251B8E">
      <w:pPr>
        <w:pStyle w:val="PL"/>
        <w:rPr>
          <w:lang w:val="sv-SE"/>
        </w:rPr>
      </w:pPr>
      <w:r w:rsidRPr="006B5B03">
        <w:rPr>
          <w:lang w:val="sv-SE"/>
        </w:rPr>
        <w:t xml:space="preserve">                    type: string</w:t>
      </w:r>
    </w:p>
    <w:p w14:paraId="1DB54E72" w14:textId="77777777" w:rsidR="00251B8E" w:rsidRPr="006B5B03" w:rsidRDefault="00251B8E" w:rsidP="00251B8E">
      <w:pPr>
        <w:pStyle w:val="PL"/>
        <w:rPr>
          <w:lang w:val="sv-SE"/>
        </w:rPr>
      </w:pPr>
      <w:r w:rsidRPr="006B5B03">
        <w:rPr>
          <w:lang w:val="sv-SE"/>
        </w:rPr>
        <w:t xml:space="preserve">                    format: binary</w:t>
      </w:r>
    </w:p>
    <w:p w14:paraId="4F8F3EA9" w14:textId="77777777" w:rsidR="00251B8E" w:rsidRPr="006B5B03" w:rsidRDefault="00251B8E" w:rsidP="00251B8E">
      <w:pPr>
        <w:pStyle w:val="PL"/>
        <w:rPr>
          <w:lang w:val="sv-SE"/>
        </w:rPr>
      </w:pPr>
      <w:r w:rsidRPr="006B5B03">
        <w:rPr>
          <w:lang w:val="sv-SE"/>
        </w:rPr>
        <w:t xml:space="preserve">                  binaryDataN2Information3:</w:t>
      </w:r>
    </w:p>
    <w:p w14:paraId="4563ABAA" w14:textId="77777777" w:rsidR="00251B8E" w:rsidRPr="006B5B03" w:rsidRDefault="00251B8E" w:rsidP="00251B8E">
      <w:pPr>
        <w:pStyle w:val="PL"/>
        <w:rPr>
          <w:lang w:val="sv-SE"/>
        </w:rPr>
      </w:pPr>
      <w:r w:rsidRPr="006B5B03">
        <w:rPr>
          <w:lang w:val="sv-SE"/>
        </w:rPr>
        <w:t xml:space="preserve">                    type: string</w:t>
      </w:r>
    </w:p>
    <w:p w14:paraId="1BBD8388" w14:textId="77777777" w:rsidR="00251B8E" w:rsidRPr="006B5B03" w:rsidRDefault="00251B8E" w:rsidP="00251B8E">
      <w:pPr>
        <w:pStyle w:val="PL"/>
        <w:rPr>
          <w:lang w:val="sv-SE"/>
        </w:rPr>
      </w:pPr>
      <w:r w:rsidRPr="006B5B03">
        <w:rPr>
          <w:lang w:val="sv-SE"/>
        </w:rPr>
        <w:t xml:space="preserve">                    format: binary</w:t>
      </w:r>
    </w:p>
    <w:p w14:paraId="506BCC07" w14:textId="77777777" w:rsidR="00251B8E" w:rsidRPr="006B5B03" w:rsidRDefault="00251B8E" w:rsidP="00251B8E">
      <w:pPr>
        <w:pStyle w:val="PL"/>
        <w:rPr>
          <w:lang w:val="sv-SE"/>
        </w:rPr>
      </w:pPr>
      <w:r w:rsidRPr="006B5B03">
        <w:rPr>
          <w:lang w:val="sv-SE"/>
        </w:rPr>
        <w:t xml:space="preserve">                  binaryDataN2Information4:</w:t>
      </w:r>
    </w:p>
    <w:p w14:paraId="527EF74B" w14:textId="77777777" w:rsidR="00251B8E" w:rsidRPr="006B5B03" w:rsidRDefault="00251B8E" w:rsidP="00251B8E">
      <w:pPr>
        <w:pStyle w:val="PL"/>
        <w:rPr>
          <w:lang w:val="sv-SE"/>
        </w:rPr>
      </w:pPr>
      <w:r w:rsidRPr="006B5B03">
        <w:rPr>
          <w:lang w:val="sv-SE"/>
        </w:rPr>
        <w:t xml:space="preserve">                    type: string</w:t>
      </w:r>
    </w:p>
    <w:p w14:paraId="6BE1CE69" w14:textId="77777777" w:rsidR="00251B8E" w:rsidRPr="006B5B03" w:rsidRDefault="00251B8E" w:rsidP="00251B8E">
      <w:pPr>
        <w:pStyle w:val="PL"/>
        <w:rPr>
          <w:lang w:val="sv-SE"/>
        </w:rPr>
      </w:pPr>
      <w:r w:rsidRPr="006B5B03">
        <w:rPr>
          <w:lang w:val="sv-SE"/>
        </w:rPr>
        <w:t xml:space="preserve">                    format: binary</w:t>
      </w:r>
    </w:p>
    <w:p w14:paraId="50B88E00" w14:textId="77777777" w:rsidR="00251B8E" w:rsidRPr="006B5B03" w:rsidRDefault="00251B8E" w:rsidP="00251B8E">
      <w:pPr>
        <w:pStyle w:val="PL"/>
        <w:rPr>
          <w:lang w:val="sv-SE"/>
        </w:rPr>
      </w:pPr>
      <w:r w:rsidRPr="006B5B03">
        <w:rPr>
          <w:lang w:val="sv-SE"/>
        </w:rPr>
        <w:t xml:space="preserve">                  binaryDataN2Information5:</w:t>
      </w:r>
    </w:p>
    <w:p w14:paraId="532C7994" w14:textId="77777777" w:rsidR="00251B8E" w:rsidRPr="006B5B03" w:rsidRDefault="00251B8E" w:rsidP="00251B8E">
      <w:pPr>
        <w:pStyle w:val="PL"/>
        <w:rPr>
          <w:lang w:val="sv-SE"/>
        </w:rPr>
      </w:pPr>
      <w:r w:rsidRPr="006B5B03">
        <w:rPr>
          <w:lang w:val="sv-SE"/>
        </w:rPr>
        <w:t xml:space="preserve">                    type: string</w:t>
      </w:r>
    </w:p>
    <w:p w14:paraId="6C410BF6" w14:textId="77777777" w:rsidR="00251B8E" w:rsidRPr="006B5B03" w:rsidRDefault="00251B8E" w:rsidP="00251B8E">
      <w:pPr>
        <w:pStyle w:val="PL"/>
        <w:rPr>
          <w:lang w:val="sv-SE"/>
        </w:rPr>
      </w:pPr>
      <w:r w:rsidRPr="006B5B03">
        <w:rPr>
          <w:lang w:val="sv-SE"/>
        </w:rPr>
        <w:t xml:space="preserve">                    format: binary</w:t>
      </w:r>
    </w:p>
    <w:p w14:paraId="1674DD79" w14:textId="77777777" w:rsidR="00251B8E" w:rsidRPr="006B5B03" w:rsidRDefault="00251B8E" w:rsidP="00251B8E">
      <w:pPr>
        <w:pStyle w:val="PL"/>
        <w:rPr>
          <w:lang w:val="sv-SE"/>
        </w:rPr>
      </w:pPr>
      <w:r w:rsidRPr="006B5B03">
        <w:rPr>
          <w:lang w:val="sv-SE"/>
        </w:rPr>
        <w:t xml:space="preserve">                  binaryDataN2Information6:</w:t>
      </w:r>
    </w:p>
    <w:p w14:paraId="1C611D3D" w14:textId="77777777" w:rsidR="00251B8E" w:rsidRPr="006B5B03" w:rsidRDefault="00251B8E" w:rsidP="00251B8E">
      <w:pPr>
        <w:pStyle w:val="PL"/>
        <w:rPr>
          <w:lang w:val="sv-SE"/>
        </w:rPr>
      </w:pPr>
      <w:r w:rsidRPr="006B5B03">
        <w:rPr>
          <w:lang w:val="sv-SE"/>
        </w:rPr>
        <w:t xml:space="preserve">                    type: string</w:t>
      </w:r>
    </w:p>
    <w:p w14:paraId="54AB5C10" w14:textId="77777777" w:rsidR="00251B8E" w:rsidRPr="006B5B03" w:rsidRDefault="00251B8E" w:rsidP="00251B8E">
      <w:pPr>
        <w:pStyle w:val="PL"/>
        <w:rPr>
          <w:lang w:val="sv-SE"/>
        </w:rPr>
      </w:pPr>
      <w:r w:rsidRPr="006B5B03">
        <w:rPr>
          <w:lang w:val="sv-SE"/>
        </w:rPr>
        <w:lastRenderedPageBreak/>
        <w:t xml:space="preserve">                    format: binary</w:t>
      </w:r>
    </w:p>
    <w:p w14:paraId="4CF7C6C6" w14:textId="77777777" w:rsidR="00251B8E" w:rsidRPr="006B5B03" w:rsidRDefault="00251B8E" w:rsidP="00251B8E">
      <w:pPr>
        <w:pStyle w:val="PL"/>
        <w:rPr>
          <w:lang w:val="sv-SE"/>
        </w:rPr>
      </w:pPr>
      <w:r w:rsidRPr="006B5B03">
        <w:rPr>
          <w:lang w:val="sv-SE"/>
        </w:rPr>
        <w:t xml:space="preserve">                  binaryDataN2Information7:</w:t>
      </w:r>
    </w:p>
    <w:p w14:paraId="58918886" w14:textId="77777777" w:rsidR="00251B8E" w:rsidRPr="006B5B03" w:rsidRDefault="00251B8E" w:rsidP="00251B8E">
      <w:pPr>
        <w:pStyle w:val="PL"/>
        <w:rPr>
          <w:lang w:val="sv-SE"/>
        </w:rPr>
      </w:pPr>
      <w:r w:rsidRPr="006B5B03">
        <w:rPr>
          <w:lang w:val="sv-SE"/>
        </w:rPr>
        <w:t xml:space="preserve">                    type: string</w:t>
      </w:r>
    </w:p>
    <w:p w14:paraId="622F5A6A" w14:textId="77777777" w:rsidR="00251B8E" w:rsidRPr="006B5B03" w:rsidRDefault="00251B8E" w:rsidP="00251B8E">
      <w:pPr>
        <w:pStyle w:val="PL"/>
        <w:rPr>
          <w:lang w:val="sv-SE"/>
        </w:rPr>
      </w:pPr>
      <w:r w:rsidRPr="006B5B03">
        <w:rPr>
          <w:lang w:val="sv-SE"/>
        </w:rPr>
        <w:t xml:space="preserve">                    format: binary</w:t>
      </w:r>
    </w:p>
    <w:p w14:paraId="4DAC7743" w14:textId="77777777" w:rsidR="00251B8E" w:rsidRPr="006B5B03" w:rsidRDefault="00251B8E" w:rsidP="00251B8E">
      <w:pPr>
        <w:pStyle w:val="PL"/>
        <w:rPr>
          <w:lang w:val="sv-SE"/>
        </w:rPr>
      </w:pPr>
      <w:r w:rsidRPr="006B5B03">
        <w:rPr>
          <w:lang w:val="sv-SE"/>
        </w:rPr>
        <w:t xml:space="preserve">                  binaryDataN2Information8:</w:t>
      </w:r>
    </w:p>
    <w:p w14:paraId="6C682E9D" w14:textId="77777777" w:rsidR="00251B8E" w:rsidRPr="006B5B03" w:rsidRDefault="00251B8E" w:rsidP="00251B8E">
      <w:pPr>
        <w:pStyle w:val="PL"/>
        <w:rPr>
          <w:lang w:val="sv-SE"/>
        </w:rPr>
      </w:pPr>
      <w:r w:rsidRPr="006B5B03">
        <w:rPr>
          <w:lang w:val="sv-SE"/>
        </w:rPr>
        <w:t xml:space="preserve">                    type: string</w:t>
      </w:r>
    </w:p>
    <w:p w14:paraId="73D11EBD" w14:textId="77777777" w:rsidR="00251B8E" w:rsidRPr="006B5B03" w:rsidRDefault="00251B8E" w:rsidP="00251B8E">
      <w:pPr>
        <w:pStyle w:val="PL"/>
        <w:rPr>
          <w:lang w:val="sv-SE"/>
        </w:rPr>
      </w:pPr>
      <w:r w:rsidRPr="006B5B03">
        <w:rPr>
          <w:lang w:val="sv-SE"/>
        </w:rPr>
        <w:t xml:space="preserve">                    format: binary</w:t>
      </w:r>
    </w:p>
    <w:p w14:paraId="38953378" w14:textId="77777777" w:rsidR="00251B8E" w:rsidRPr="006B5B03" w:rsidRDefault="00251B8E" w:rsidP="00251B8E">
      <w:pPr>
        <w:pStyle w:val="PL"/>
        <w:rPr>
          <w:lang w:val="sv-SE"/>
        </w:rPr>
      </w:pPr>
      <w:r w:rsidRPr="006B5B03">
        <w:rPr>
          <w:lang w:val="sv-SE"/>
        </w:rPr>
        <w:t xml:space="preserve">                  binaryDataN2Information9:</w:t>
      </w:r>
    </w:p>
    <w:p w14:paraId="4EE45158" w14:textId="77777777" w:rsidR="00251B8E" w:rsidRPr="006B5B03" w:rsidRDefault="00251B8E" w:rsidP="00251B8E">
      <w:pPr>
        <w:pStyle w:val="PL"/>
        <w:rPr>
          <w:lang w:val="sv-SE"/>
        </w:rPr>
      </w:pPr>
      <w:r w:rsidRPr="006B5B03">
        <w:rPr>
          <w:lang w:val="sv-SE"/>
        </w:rPr>
        <w:t xml:space="preserve">                    type: string</w:t>
      </w:r>
    </w:p>
    <w:p w14:paraId="28117323" w14:textId="77777777" w:rsidR="00251B8E" w:rsidRPr="006B5B03" w:rsidRDefault="00251B8E" w:rsidP="00251B8E">
      <w:pPr>
        <w:pStyle w:val="PL"/>
        <w:rPr>
          <w:lang w:val="sv-SE"/>
        </w:rPr>
      </w:pPr>
      <w:r w:rsidRPr="006B5B03">
        <w:rPr>
          <w:lang w:val="sv-SE"/>
        </w:rPr>
        <w:t xml:space="preserve">                    format: binary</w:t>
      </w:r>
    </w:p>
    <w:p w14:paraId="407ADB35" w14:textId="77777777" w:rsidR="00251B8E" w:rsidRPr="006B5B03" w:rsidRDefault="00251B8E" w:rsidP="00251B8E">
      <w:pPr>
        <w:pStyle w:val="PL"/>
        <w:rPr>
          <w:lang w:val="sv-SE"/>
        </w:rPr>
      </w:pPr>
      <w:r w:rsidRPr="006B5B03">
        <w:rPr>
          <w:lang w:val="sv-SE"/>
        </w:rPr>
        <w:t xml:space="preserve">                  binaryDataN2Information10:</w:t>
      </w:r>
    </w:p>
    <w:p w14:paraId="443863C2" w14:textId="77777777" w:rsidR="00251B8E" w:rsidRPr="003B2883" w:rsidRDefault="00251B8E" w:rsidP="00251B8E">
      <w:pPr>
        <w:pStyle w:val="PL"/>
      </w:pPr>
      <w:r w:rsidRPr="006B5B03">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lastRenderedPageBreak/>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lastRenderedPageBreak/>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6B5B03" w:rsidRDefault="002807DC" w:rsidP="002807DC">
      <w:pPr>
        <w:pStyle w:val="PL"/>
        <w:rPr>
          <w:lang w:val="sv-SE"/>
        </w:rPr>
      </w:pPr>
      <w:r w:rsidRPr="003B2883">
        <w:t xml:space="preserve">                </w:t>
      </w:r>
      <w:r>
        <w:t xml:space="preserve">  </w:t>
      </w:r>
      <w:r w:rsidRPr="006B5B03">
        <w:rPr>
          <w:lang w:val="sv-SE"/>
        </w:rPr>
        <w:t>binaryDataN2Information</w:t>
      </w:r>
      <w:r w:rsidR="00CC6F3F" w:rsidRPr="006B5B03">
        <w:rPr>
          <w:lang w:val="sv-SE"/>
        </w:rPr>
        <w:t>1</w:t>
      </w:r>
      <w:r w:rsidRPr="006B5B03">
        <w:rPr>
          <w:lang w:val="sv-SE"/>
        </w:rPr>
        <w:t>:</w:t>
      </w:r>
    </w:p>
    <w:p w14:paraId="27C4CD77" w14:textId="77777777" w:rsidR="002807DC" w:rsidRPr="006B5B03" w:rsidRDefault="002807DC" w:rsidP="002807DC">
      <w:pPr>
        <w:pStyle w:val="PL"/>
        <w:rPr>
          <w:lang w:val="sv-SE"/>
        </w:rPr>
      </w:pPr>
      <w:r w:rsidRPr="006B5B03">
        <w:rPr>
          <w:lang w:val="sv-SE"/>
        </w:rPr>
        <w:t xml:space="preserve">                    type: string</w:t>
      </w:r>
    </w:p>
    <w:p w14:paraId="440B0CA5" w14:textId="12356157" w:rsidR="002807DC" w:rsidRPr="006B5B03" w:rsidRDefault="002807DC" w:rsidP="002807DC">
      <w:pPr>
        <w:pStyle w:val="PL"/>
        <w:rPr>
          <w:lang w:val="sv-SE"/>
        </w:rPr>
      </w:pPr>
      <w:r w:rsidRPr="006B5B03">
        <w:rPr>
          <w:lang w:val="sv-SE"/>
        </w:rPr>
        <w:t xml:space="preserve">                    format: binary</w:t>
      </w:r>
    </w:p>
    <w:p w14:paraId="4060CC42" w14:textId="77777777" w:rsidR="00CC6F3F" w:rsidRPr="006B5B03" w:rsidRDefault="00CC6F3F" w:rsidP="00CC6F3F">
      <w:pPr>
        <w:pStyle w:val="PL"/>
        <w:rPr>
          <w:lang w:val="sv-SE"/>
        </w:rPr>
      </w:pPr>
      <w:r w:rsidRPr="006B5B03">
        <w:rPr>
          <w:lang w:val="sv-SE"/>
        </w:rPr>
        <w:t xml:space="preserve">                  binaryDataN2Information2:</w:t>
      </w:r>
    </w:p>
    <w:p w14:paraId="5C88CB81" w14:textId="77777777" w:rsidR="00CC6F3F" w:rsidRPr="006B5B03" w:rsidRDefault="00CC6F3F" w:rsidP="00CC6F3F">
      <w:pPr>
        <w:pStyle w:val="PL"/>
        <w:rPr>
          <w:lang w:val="sv-SE"/>
        </w:rPr>
      </w:pPr>
      <w:r w:rsidRPr="006B5B03">
        <w:rPr>
          <w:lang w:val="sv-SE"/>
        </w:rPr>
        <w:t xml:space="preserve">                    type: string</w:t>
      </w:r>
    </w:p>
    <w:p w14:paraId="06F3F14D" w14:textId="77777777" w:rsidR="00CC6F3F" w:rsidRPr="006B5B03" w:rsidRDefault="00CC6F3F" w:rsidP="00CC6F3F">
      <w:pPr>
        <w:pStyle w:val="PL"/>
        <w:rPr>
          <w:lang w:val="sv-SE"/>
        </w:rPr>
      </w:pPr>
      <w:r w:rsidRPr="006B5B03">
        <w:rPr>
          <w:lang w:val="sv-SE"/>
        </w:rPr>
        <w:t xml:space="preserve">                    format: binary</w:t>
      </w:r>
    </w:p>
    <w:p w14:paraId="577CDDDB" w14:textId="77777777" w:rsidR="00CC6F3F" w:rsidRPr="006B5B03" w:rsidRDefault="00CC6F3F" w:rsidP="00CC6F3F">
      <w:pPr>
        <w:pStyle w:val="PL"/>
        <w:rPr>
          <w:lang w:val="sv-SE"/>
        </w:rPr>
      </w:pPr>
      <w:r w:rsidRPr="006B5B03">
        <w:rPr>
          <w:lang w:val="sv-SE"/>
        </w:rPr>
        <w:t xml:space="preserve">                  binaryDataN2Information3:</w:t>
      </w:r>
    </w:p>
    <w:p w14:paraId="6C57EDF4" w14:textId="77777777" w:rsidR="00CC6F3F" w:rsidRPr="006B5B03" w:rsidRDefault="00CC6F3F" w:rsidP="00CC6F3F">
      <w:pPr>
        <w:pStyle w:val="PL"/>
        <w:rPr>
          <w:lang w:val="sv-SE"/>
        </w:rPr>
      </w:pPr>
      <w:r w:rsidRPr="006B5B03">
        <w:rPr>
          <w:lang w:val="sv-SE"/>
        </w:rPr>
        <w:t xml:space="preserve">                    type: string</w:t>
      </w:r>
    </w:p>
    <w:p w14:paraId="045089DA" w14:textId="77777777" w:rsidR="00CC6F3F" w:rsidRPr="006B5B03" w:rsidRDefault="00CC6F3F" w:rsidP="00CC6F3F">
      <w:pPr>
        <w:pStyle w:val="PL"/>
        <w:rPr>
          <w:lang w:val="sv-SE"/>
        </w:rPr>
      </w:pPr>
      <w:r w:rsidRPr="006B5B03">
        <w:rPr>
          <w:lang w:val="sv-SE"/>
        </w:rPr>
        <w:t xml:space="preserve">                    format: binary</w:t>
      </w:r>
    </w:p>
    <w:p w14:paraId="20C52C5D" w14:textId="77777777" w:rsidR="00CC6F3F" w:rsidRPr="006B5B03" w:rsidRDefault="00CC6F3F" w:rsidP="00CC6F3F">
      <w:pPr>
        <w:pStyle w:val="PL"/>
        <w:rPr>
          <w:lang w:val="sv-SE"/>
        </w:rPr>
      </w:pPr>
      <w:r w:rsidRPr="006B5B03">
        <w:rPr>
          <w:lang w:val="sv-SE"/>
        </w:rPr>
        <w:t xml:space="preserve">                  binaryDataN2Information4:</w:t>
      </w:r>
    </w:p>
    <w:p w14:paraId="4743C027" w14:textId="77777777" w:rsidR="00CC6F3F" w:rsidRPr="006B5B03" w:rsidRDefault="00CC6F3F" w:rsidP="00CC6F3F">
      <w:pPr>
        <w:pStyle w:val="PL"/>
        <w:rPr>
          <w:lang w:val="sv-SE"/>
        </w:rPr>
      </w:pPr>
      <w:r w:rsidRPr="006B5B03">
        <w:rPr>
          <w:lang w:val="sv-SE"/>
        </w:rPr>
        <w:t xml:space="preserve">                    type: string</w:t>
      </w:r>
    </w:p>
    <w:p w14:paraId="0D2F863E" w14:textId="77777777" w:rsidR="00CC6F3F" w:rsidRPr="006B5B03" w:rsidRDefault="00CC6F3F" w:rsidP="00CC6F3F">
      <w:pPr>
        <w:pStyle w:val="PL"/>
        <w:rPr>
          <w:lang w:val="sv-SE"/>
        </w:rPr>
      </w:pPr>
      <w:r w:rsidRPr="006B5B03">
        <w:rPr>
          <w:lang w:val="sv-SE"/>
        </w:rPr>
        <w:t xml:space="preserve">                    format: binary</w:t>
      </w:r>
    </w:p>
    <w:p w14:paraId="733DA57A" w14:textId="77777777" w:rsidR="00CC6F3F" w:rsidRPr="006B5B03" w:rsidRDefault="00CC6F3F" w:rsidP="00CC6F3F">
      <w:pPr>
        <w:pStyle w:val="PL"/>
        <w:rPr>
          <w:lang w:val="sv-SE"/>
        </w:rPr>
      </w:pPr>
      <w:r w:rsidRPr="006B5B03">
        <w:rPr>
          <w:lang w:val="sv-SE"/>
        </w:rPr>
        <w:t xml:space="preserve">                  binaryDataN2Information5:</w:t>
      </w:r>
    </w:p>
    <w:p w14:paraId="1F0238ED" w14:textId="77777777" w:rsidR="00CC6F3F" w:rsidRPr="006B5B03" w:rsidRDefault="00CC6F3F" w:rsidP="00CC6F3F">
      <w:pPr>
        <w:pStyle w:val="PL"/>
        <w:rPr>
          <w:lang w:val="sv-SE"/>
        </w:rPr>
      </w:pPr>
      <w:r w:rsidRPr="006B5B03">
        <w:rPr>
          <w:lang w:val="sv-SE"/>
        </w:rPr>
        <w:t xml:space="preserve">                    type: string</w:t>
      </w:r>
    </w:p>
    <w:p w14:paraId="334E9C76" w14:textId="77777777" w:rsidR="00CC6F3F" w:rsidRPr="006B5B03" w:rsidRDefault="00CC6F3F" w:rsidP="00CC6F3F">
      <w:pPr>
        <w:pStyle w:val="PL"/>
        <w:rPr>
          <w:lang w:val="sv-SE"/>
        </w:rPr>
      </w:pPr>
      <w:r w:rsidRPr="006B5B03">
        <w:rPr>
          <w:lang w:val="sv-SE"/>
        </w:rPr>
        <w:t xml:space="preserve">                    format: binary</w:t>
      </w:r>
    </w:p>
    <w:p w14:paraId="69D535D4" w14:textId="77777777" w:rsidR="00CC6F3F" w:rsidRPr="006B5B03" w:rsidRDefault="00CC6F3F" w:rsidP="00CC6F3F">
      <w:pPr>
        <w:pStyle w:val="PL"/>
        <w:rPr>
          <w:lang w:val="sv-SE"/>
        </w:rPr>
      </w:pPr>
      <w:r w:rsidRPr="006B5B03">
        <w:rPr>
          <w:lang w:val="sv-SE"/>
        </w:rPr>
        <w:t xml:space="preserve">                  binaryDataN2Information6:</w:t>
      </w:r>
    </w:p>
    <w:p w14:paraId="337EF37D" w14:textId="77777777" w:rsidR="00CC6F3F" w:rsidRPr="006B5B03" w:rsidRDefault="00CC6F3F" w:rsidP="00CC6F3F">
      <w:pPr>
        <w:pStyle w:val="PL"/>
        <w:rPr>
          <w:lang w:val="sv-SE"/>
        </w:rPr>
      </w:pPr>
      <w:r w:rsidRPr="006B5B03">
        <w:rPr>
          <w:lang w:val="sv-SE"/>
        </w:rPr>
        <w:t xml:space="preserve">                    type: string</w:t>
      </w:r>
    </w:p>
    <w:p w14:paraId="284FC459" w14:textId="77777777" w:rsidR="00CC6F3F" w:rsidRPr="006B5B03" w:rsidRDefault="00CC6F3F" w:rsidP="00CC6F3F">
      <w:pPr>
        <w:pStyle w:val="PL"/>
        <w:rPr>
          <w:lang w:val="sv-SE"/>
        </w:rPr>
      </w:pPr>
      <w:r w:rsidRPr="006B5B03">
        <w:rPr>
          <w:lang w:val="sv-SE"/>
        </w:rPr>
        <w:t xml:space="preserve">                    format: binary</w:t>
      </w:r>
    </w:p>
    <w:p w14:paraId="172C5E2E" w14:textId="77777777" w:rsidR="00CC6F3F" w:rsidRPr="006B5B03" w:rsidRDefault="00CC6F3F" w:rsidP="00CC6F3F">
      <w:pPr>
        <w:pStyle w:val="PL"/>
        <w:rPr>
          <w:lang w:val="sv-SE"/>
        </w:rPr>
      </w:pPr>
      <w:r w:rsidRPr="006B5B03">
        <w:rPr>
          <w:lang w:val="sv-SE"/>
        </w:rPr>
        <w:t xml:space="preserve">                  binaryDataN2Information7:</w:t>
      </w:r>
    </w:p>
    <w:p w14:paraId="1C25C801" w14:textId="77777777" w:rsidR="00CC6F3F" w:rsidRPr="006B5B03" w:rsidRDefault="00CC6F3F" w:rsidP="00CC6F3F">
      <w:pPr>
        <w:pStyle w:val="PL"/>
        <w:rPr>
          <w:lang w:val="sv-SE"/>
        </w:rPr>
      </w:pPr>
      <w:r w:rsidRPr="006B5B03">
        <w:rPr>
          <w:lang w:val="sv-SE"/>
        </w:rPr>
        <w:t xml:space="preserve">                    type: string</w:t>
      </w:r>
    </w:p>
    <w:p w14:paraId="7076982A" w14:textId="77777777" w:rsidR="00CC6F3F" w:rsidRPr="006B5B03" w:rsidRDefault="00CC6F3F" w:rsidP="00CC6F3F">
      <w:pPr>
        <w:pStyle w:val="PL"/>
        <w:rPr>
          <w:lang w:val="sv-SE"/>
        </w:rPr>
      </w:pPr>
      <w:r w:rsidRPr="006B5B03">
        <w:rPr>
          <w:lang w:val="sv-SE"/>
        </w:rPr>
        <w:t xml:space="preserve">                    format: binary</w:t>
      </w:r>
    </w:p>
    <w:p w14:paraId="10B8803E" w14:textId="77777777" w:rsidR="00CC6F3F" w:rsidRPr="006B5B03" w:rsidRDefault="00CC6F3F" w:rsidP="00CC6F3F">
      <w:pPr>
        <w:pStyle w:val="PL"/>
        <w:rPr>
          <w:lang w:val="sv-SE"/>
        </w:rPr>
      </w:pPr>
      <w:r w:rsidRPr="006B5B03">
        <w:rPr>
          <w:lang w:val="sv-SE"/>
        </w:rPr>
        <w:t xml:space="preserve">                  binaryDataN2Information8:</w:t>
      </w:r>
    </w:p>
    <w:p w14:paraId="111C7D1A" w14:textId="77777777" w:rsidR="00CC6F3F" w:rsidRPr="006B5B03" w:rsidRDefault="00CC6F3F" w:rsidP="00CC6F3F">
      <w:pPr>
        <w:pStyle w:val="PL"/>
        <w:rPr>
          <w:lang w:val="sv-SE"/>
        </w:rPr>
      </w:pPr>
      <w:r w:rsidRPr="006B5B03">
        <w:rPr>
          <w:lang w:val="sv-SE"/>
        </w:rPr>
        <w:t xml:space="preserve">                    type: string</w:t>
      </w:r>
    </w:p>
    <w:p w14:paraId="0CF8193A" w14:textId="77777777" w:rsidR="00CC6F3F" w:rsidRPr="006B5B03" w:rsidRDefault="00CC6F3F" w:rsidP="00CC6F3F">
      <w:pPr>
        <w:pStyle w:val="PL"/>
        <w:rPr>
          <w:lang w:val="sv-SE"/>
        </w:rPr>
      </w:pPr>
      <w:r w:rsidRPr="006B5B03">
        <w:rPr>
          <w:lang w:val="sv-SE"/>
        </w:rPr>
        <w:t xml:space="preserve">                    format: binary</w:t>
      </w:r>
    </w:p>
    <w:p w14:paraId="24EC8430" w14:textId="77777777" w:rsidR="00CC6F3F" w:rsidRPr="006B5B03" w:rsidRDefault="00CC6F3F" w:rsidP="00CC6F3F">
      <w:pPr>
        <w:pStyle w:val="PL"/>
        <w:rPr>
          <w:lang w:val="sv-SE"/>
        </w:rPr>
      </w:pPr>
      <w:r w:rsidRPr="006B5B03">
        <w:rPr>
          <w:lang w:val="sv-SE"/>
        </w:rPr>
        <w:t xml:space="preserve">                  binaryDataN2Information9:</w:t>
      </w:r>
    </w:p>
    <w:p w14:paraId="2097EF2B" w14:textId="77777777" w:rsidR="00CC6F3F" w:rsidRPr="006B5B03" w:rsidRDefault="00CC6F3F" w:rsidP="00CC6F3F">
      <w:pPr>
        <w:pStyle w:val="PL"/>
        <w:rPr>
          <w:lang w:val="sv-SE"/>
        </w:rPr>
      </w:pPr>
      <w:r w:rsidRPr="006B5B03">
        <w:rPr>
          <w:lang w:val="sv-SE"/>
        </w:rPr>
        <w:t xml:space="preserve">                    type: string</w:t>
      </w:r>
    </w:p>
    <w:p w14:paraId="7FBF1444" w14:textId="77777777" w:rsidR="00CC6F3F" w:rsidRPr="006B5B03" w:rsidRDefault="00CC6F3F" w:rsidP="00CC6F3F">
      <w:pPr>
        <w:pStyle w:val="PL"/>
        <w:rPr>
          <w:lang w:val="sv-SE"/>
        </w:rPr>
      </w:pPr>
      <w:r w:rsidRPr="006B5B03">
        <w:rPr>
          <w:lang w:val="sv-SE"/>
        </w:rPr>
        <w:t xml:space="preserve">                    format: binary</w:t>
      </w:r>
    </w:p>
    <w:p w14:paraId="60797820" w14:textId="77777777" w:rsidR="00CC6F3F" w:rsidRPr="006B5B03" w:rsidRDefault="00CC6F3F" w:rsidP="00CC6F3F">
      <w:pPr>
        <w:pStyle w:val="PL"/>
        <w:rPr>
          <w:lang w:val="sv-SE"/>
        </w:rPr>
      </w:pPr>
      <w:r w:rsidRPr="006B5B03">
        <w:rPr>
          <w:lang w:val="sv-SE"/>
        </w:rPr>
        <w:t xml:space="preserve">                  binaryDataN2Information10:</w:t>
      </w:r>
    </w:p>
    <w:p w14:paraId="2F02548B" w14:textId="77777777" w:rsidR="00CC6F3F" w:rsidRPr="003B2883" w:rsidRDefault="00CC6F3F" w:rsidP="00CC6F3F">
      <w:pPr>
        <w:pStyle w:val="PL"/>
      </w:pPr>
      <w:r w:rsidRPr="006B5B03">
        <w:rPr>
          <w:lang w:val="sv-SE"/>
        </w:rPr>
        <w:t xml:space="preserve">                    </w:t>
      </w:r>
      <w:r w:rsidRPr="003B2883">
        <w:t>type: string</w:t>
      </w:r>
    </w:p>
    <w:p w14:paraId="24E41056" w14:textId="07722813" w:rsidR="00CC6F3F" w:rsidRDefault="00CC6F3F" w:rsidP="00CC6F3F">
      <w:pPr>
        <w:pStyle w:val="PL"/>
      </w:pPr>
      <w:r w:rsidRPr="003B2883">
        <w:t xml:space="preserve">                  </w:t>
      </w:r>
      <w:r>
        <w:t xml:space="preserve">  </w:t>
      </w:r>
      <w:r w:rsidRPr="003B2883">
        <w:t>format: binary</w:t>
      </w:r>
    </w:p>
    <w:p w14:paraId="76F0FB8B" w14:textId="77777777" w:rsidR="002807DC" w:rsidRPr="003B2883" w:rsidRDefault="002807DC" w:rsidP="002807DC">
      <w:pPr>
        <w:pStyle w:val="PL"/>
      </w:pPr>
      <w:r w:rsidRPr="003B2883">
        <w:t xml:space="preserve">            </w:t>
      </w:r>
      <w:r>
        <w:t xml:space="preserve">  </w:t>
      </w:r>
      <w:r w:rsidRPr="003B2883">
        <w:t>encoding:</w:t>
      </w:r>
    </w:p>
    <w:p w14:paraId="15EEE907" w14:textId="77777777" w:rsidR="002807DC" w:rsidRPr="00ED51D6" w:rsidRDefault="002807DC" w:rsidP="002807DC">
      <w:pPr>
        <w:pStyle w:val="PL"/>
      </w:pPr>
      <w:r w:rsidRPr="003B2883">
        <w:t xml:space="preserve">              </w:t>
      </w:r>
      <w:r>
        <w:t xml:space="preserve">  </w:t>
      </w:r>
      <w:r w:rsidRPr="00ED51D6">
        <w:t>jsonData:</w:t>
      </w:r>
    </w:p>
    <w:p w14:paraId="096E69D1" w14:textId="77777777" w:rsidR="002807DC" w:rsidRPr="00ED51D6" w:rsidRDefault="002807DC" w:rsidP="002807DC">
      <w:pPr>
        <w:pStyle w:val="PL"/>
      </w:pPr>
      <w:r w:rsidRPr="00ED51D6">
        <w:t xml:space="preserve">                  contentType:  application/json</w:t>
      </w:r>
    </w:p>
    <w:p w14:paraId="6BDE3A36" w14:textId="0BFFA3DC" w:rsidR="002807DC" w:rsidRPr="00ED51D6" w:rsidRDefault="002807DC" w:rsidP="002807DC">
      <w:pPr>
        <w:pStyle w:val="PL"/>
      </w:pPr>
      <w:r w:rsidRPr="00ED51D6">
        <w:t xml:space="preserve">                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lastRenderedPageBreak/>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lastRenderedPageBreak/>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lastRenderedPageBreak/>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55F5ED5C" w:rsidR="00335145" w:rsidRDefault="00335145" w:rsidP="00335145">
      <w:pPr>
        <w:pStyle w:val="PL"/>
      </w:pPr>
      <w:r w:rsidRPr="003B2883">
        <w:t xml:space="preserve">          $ref: '#/components/schemas/</w:t>
      </w:r>
      <w:r>
        <w:t>OperationStatus'</w:t>
      </w:r>
    </w:p>
    <w:p w14:paraId="76832EF3" w14:textId="77777777" w:rsidR="00B00430" w:rsidRDefault="00B00430" w:rsidP="00B00430">
      <w:pPr>
        <w:pStyle w:val="PL"/>
      </w:pPr>
      <w:r>
        <w:t xml:space="preserve">        releasedInd:</w:t>
      </w:r>
    </w:p>
    <w:p w14:paraId="21AD170A" w14:textId="77777777" w:rsidR="00B00430" w:rsidRPr="002E5CBA" w:rsidRDefault="00B00430" w:rsidP="00B00430">
      <w:pPr>
        <w:pStyle w:val="PL"/>
        <w:rPr>
          <w:lang w:val="en-US"/>
        </w:rPr>
      </w:pPr>
      <w:r w:rsidRPr="002E5CBA">
        <w:rPr>
          <w:lang w:val="en-US"/>
        </w:rPr>
        <w:t xml:space="preserve">          type: boolean</w:t>
      </w:r>
    </w:p>
    <w:p w14:paraId="0859B0BB" w14:textId="77777777" w:rsidR="00B00430" w:rsidRDefault="00B00430" w:rsidP="00B00430">
      <w:pPr>
        <w:pStyle w:val="PL"/>
      </w:pPr>
      <w:r>
        <w:t xml:space="preserve">          enum:</w:t>
      </w:r>
    </w:p>
    <w:p w14:paraId="569FD117" w14:textId="73DD9E18" w:rsidR="00996F8C" w:rsidRDefault="00B00430" w:rsidP="00B00430">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Pr="00163413" w:rsidRDefault="00335145"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279F57F3" w:rsidR="00AF739B" w:rsidRPr="003B2883" w:rsidRDefault="00AF739B" w:rsidP="00AF739B">
      <w:pPr>
        <w:pStyle w:val="PL"/>
      </w:pPr>
      <w:r w:rsidRPr="003B2883">
        <w:t xml:space="preserve">        </w:t>
      </w:r>
      <w:r>
        <w:t>ranId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116A9772" w14:textId="47F1773F" w:rsidR="00097512" w:rsidRDefault="00097512" w:rsidP="00AF739B">
      <w:pPr>
        <w:pStyle w:val="PL"/>
      </w:pPr>
    </w:p>
    <w:p w14:paraId="080391ED" w14:textId="77777777" w:rsidR="00097512" w:rsidRDefault="00097512" w:rsidP="00097512">
      <w:pPr>
        <w:pStyle w:val="PL"/>
        <w:rPr>
          <w:lang w:val="en-US"/>
        </w:rPr>
      </w:pPr>
      <w:r>
        <w:lastRenderedPageBreak/>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Pr="00B71891" w:rsidRDefault="00202989" w:rsidP="00CC6F3F">
      <w:pPr>
        <w:pStyle w:val="PL"/>
        <w:rPr>
          <w:lang w:val="fr-FR"/>
        </w:rPr>
      </w:pPr>
      <w:r>
        <w:rPr>
          <w:lang w:val="fr-FR"/>
        </w:rPr>
        <w:t xml:space="preserve">          - MBS_SES_REL_RSP</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3FC09589" w:rsidR="00097512" w:rsidRDefault="00097512" w:rsidP="00097512">
      <w:pPr>
        <w:pStyle w:val="PL"/>
      </w:pPr>
      <w:r w:rsidRPr="00273241">
        <w:rPr>
          <w:lang w:val="en-US"/>
        </w:rPr>
        <w:lastRenderedPageBreak/>
        <w:t xml:space="preserve">          - </w:t>
      </w:r>
      <w:r>
        <w:t>NG_RAN_NOT_REACHABLE</w:t>
      </w:r>
    </w:p>
    <w:p w14:paraId="5A35842E" w14:textId="076DA16E" w:rsidR="005F3181" w:rsidRDefault="005F3181"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A61102">
      <w:pPr>
        <w:pStyle w:val="Heading1"/>
        <w:rPr>
          <w:rFonts w:eastAsia="DengXian"/>
        </w:rPr>
      </w:pPr>
      <w:bookmarkStart w:id="6966" w:name="_Toc81738314"/>
      <w:bookmarkStart w:id="6967" w:name="_Toc89035530"/>
      <w:bookmarkStart w:id="6968" w:name="_Toc89065329"/>
      <w:bookmarkStart w:id="6969" w:name="_Toc89180630"/>
      <w:bookmarkStart w:id="6970" w:name="_Toc97072325"/>
      <w:bookmarkStart w:id="6971" w:name="_Hlk97070691"/>
      <w:bookmarkStart w:id="6972" w:name="_Toc183523849"/>
      <w:r>
        <w:rPr>
          <w:rFonts w:eastAsia="DengXian"/>
        </w:rPr>
        <w:t>A.</w:t>
      </w:r>
      <w:r w:rsidR="000D2929">
        <w:rPr>
          <w:rFonts w:eastAsia="DengXian"/>
        </w:rPr>
        <w:t>7</w:t>
      </w:r>
      <w:r>
        <w:rPr>
          <w:rFonts w:eastAsia="DengXian"/>
        </w:rPr>
        <w:tab/>
        <w:t>Namf_MBSCommunication API</w:t>
      </w:r>
      <w:bookmarkEnd w:id="6966"/>
      <w:bookmarkEnd w:id="6967"/>
      <w:bookmarkEnd w:id="6968"/>
      <w:bookmarkEnd w:id="6969"/>
      <w:bookmarkEnd w:id="6970"/>
      <w:bookmarkEnd w:id="6972"/>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0145A92B" w:rsidR="00322C04" w:rsidRDefault="00322C04" w:rsidP="00322C04">
      <w:pPr>
        <w:pStyle w:val="PL"/>
      </w:pPr>
      <w:r>
        <w:t xml:space="preserve">  version: </w:t>
      </w:r>
      <w:r w:rsidRPr="0017546A">
        <w:rPr>
          <w:lang w:val="fr-FR"/>
        </w:rPr>
        <w:t>1.0.</w:t>
      </w:r>
      <w:r w:rsidR="002D6589">
        <w:rPr>
          <w:lang w:val="fr-FR"/>
        </w:rPr>
        <w:t>1</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02E07655" w:rsidR="00322C04" w:rsidRDefault="00322C04" w:rsidP="00322C04">
      <w:pPr>
        <w:pStyle w:val="PL"/>
      </w:pPr>
      <w:r w:rsidRPr="0017546A">
        <w:rPr>
          <w:lang w:val="fr-FR"/>
        </w:rPr>
        <w:t xml:space="preserve">    </w:t>
      </w:r>
      <w:r>
        <w:t>© 202</w:t>
      </w:r>
      <w:r w:rsidR="000C14B9">
        <w:t>2</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6877908A" w:rsidR="00322C04" w:rsidRPr="003B2883" w:rsidRDefault="00322C04" w:rsidP="00322C04">
      <w:pPr>
        <w:pStyle w:val="PL"/>
      </w:pPr>
      <w:r>
        <w:t xml:space="preserve">  description: 3GPP TS 29.518 V17.</w:t>
      </w:r>
      <w:r w:rsidR="002D6589">
        <w:t>8</w:t>
      </w:r>
      <w:r>
        <w:t xml:space="preserve">.0; </w:t>
      </w:r>
      <w:r w:rsidRPr="003B2883">
        <w:t>5G System; Access and Mobility Management Services</w:t>
      </w:r>
    </w:p>
    <w:p w14:paraId="0DA41EDE" w14:textId="25209F97" w:rsidR="00322C04" w:rsidRPr="003A3632" w:rsidRDefault="00322C04" w:rsidP="00322C04">
      <w:pPr>
        <w:pStyle w:val="PL"/>
        <w:rPr>
          <w:lang w:val="sv-SE"/>
        </w:rPr>
      </w:pPr>
      <w:r w:rsidRPr="003B2883">
        <w:t xml:space="preserve">  </w:t>
      </w:r>
      <w:r w:rsidRPr="003A3632">
        <w:rPr>
          <w:lang w:val="sv-SE"/>
        </w:rPr>
        <w:t>url: 'http</w:t>
      </w:r>
      <w:r w:rsidR="0025407A" w:rsidRPr="003A3632">
        <w:rPr>
          <w:lang w:val="sv-SE"/>
        </w:rPr>
        <w:t>s</w:t>
      </w:r>
      <w:r w:rsidRPr="003A3632">
        <w:rPr>
          <w:lang w:val="sv-SE"/>
        </w:rPr>
        <w:t>://www.3gpp.org/ftp/Specs/archive/29_series/29.518/'</w:t>
      </w:r>
    </w:p>
    <w:p w14:paraId="6C40EEFB" w14:textId="77777777" w:rsidR="00322C04" w:rsidRPr="003A3632" w:rsidRDefault="00322C04" w:rsidP="00322C04">
      <w:pPr>
        <w:pStyle w:val="PL"/>
        <w:rPr>
          <w:lang w:val="sv-SE"/>
        </w:rPr>
      </w:pPr>
    </w:p>
    <w:p w14:paraId="121D0634" w14:textId="77777777" w:rsidR="00322C04" w:rsidRPr="003A3632" w:rsidRDefault="00322C04" w:rsidP="00322C04">
      <w:pPr>
        <w:pStyle w:val="PL"/>
      </w:pPr>
      <w:r w:rsidRPr="003A3632">
        <w:t>servers:</w:t>
      </w:r>
    </w:p>
    <w:p w14:paraId="7E83A578" w14:textId="77777777" w:rsidR="00322C04" w:rsidRPr="003A3632" w:rsidRDefault="00322C04" w:rsidP="00322C04">
      <w:pPr>
        <w:pStyle w:val="PL"/>
      </w:pPr>
      <w:r w:rsidRPr="003A3632">
        <w:t xml:space="preserve">  - url: '{apiRoot}/namf-mbs-comm/v1'</w:t>
      </w:r>
    </w:p>
    <w:p w14:paraId="1B6FEFB9" w14:textId="77777777" w:rsidR="00322C04" w:rsidRPr="003B2883" w:rsidRDefault="00322C04" w:rsidP="00322C04">
      <w:pPr>
        <w:pStyle w:val="PL"/>
      </w:pPr>
      <w:r w:rsidRPr="003A3632">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6971"/>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3A3632">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77777777" w:rsidR="00322C04" w:rsidRPr="003B2883" w:rsidRDefault="00322C04" w:rsidP="00322C04">
      <w:pPr>
        <w:pStyle w:val="PL"/>
      </w:pPr>
      <w:r w:rsidRPr="003B2883">
        <w:t xml:space="preserve">        required: true</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77777777" w:rsidR="00322C04" w:rsidRPr="003B2883" w:rsidRDefault="00322C04" w:rsidP="00322C04">
      <w:pPr>
        <w:pStyle w:val="PL"/>
      </w:pPr>
      <w:r w:rsidRPr="003B2883">
        <w:t xml:space="preserve">          $ref: 'TS29571_CommonData.yaml#/components/responses/4</w:t>
      </w:r>
      <w:r>
        <w:t>00</w:t>
      </w:r>
      <w:r w:rsidRPr="003B2883">
        <w:t>'</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lastRenderedPageBreak/>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77777777" w:rsidR="00322C04" w:rsidRPr="003B2883" w:rsidRDefault="00322C04" w:rsidP="00322C04">
      <w:pPr>
        <w:pStyle w:val="PL"/>
      </w:pPr>
      <w:r w:rsidRPr="003B2883">
        <w:t xml:space="preserve">          $ref: 'TS29571_CommonData.yaml#/components/responses/</w:t>
      </w:r>
      <w:r>
        <w:t>500</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7777777" w:rsidR="00322C04" w:rsidRPr="003B2883" w:rsidRDefault="00322C04" w:rsidP="00322C04">
      <w:pPr>
        <w:pStyle w:val="PL"/>
      </w:pPr>
      <w:r w:rsidRPr="003B2883">
        <w:t xml:space="preserve">          $ref: 'TS29571_CommonData.yaml#/components/schemas/SupportedFeatures'</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77777777" w:rsidR="00322C04" w:rsidRPr="003B2883" w:rsidRDefault="00322C04" w:rsidP="00322C04">
      <w:pPr>
        <w:pStyle w:val="PL"/>
      </w:pPr>
      <w:r w:rsidRPr="003B2883">
        <w:t xml:space="preserve">          $ref: 'TS29571_CommonData.yaml#/components/schemas/SupportedFeatures'</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lastRenderedPageBreak/>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77777777" w:rsidR="00322C04" w:rsidRPr="003B2883" w:rsidRDefault="00322C04"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69831391" w14:textId="77777777" w:rsidR="001D2FD9" w:rsidRDefault="001D2FD9" w:rsidP="001D2FD9">
      <w:pPr>
        <w:pStyle w:val="PL"/>
      </w:pPr>
    </w:p>
    <w:p w14:paraId="5C326BFE" w14:textId="43251F86" w:rsidR="00602AC0" w:rsidRPr="002B35B4" w:rsidRDefault="00602AC0" w:rsidP="00C560BF">
      <w:pPr>
        <w:pStyle w:val="Heading1"/>
        <w:rPr>
          <w:lang w:val="en-US"/>
        </w:rPr>
      </w:pPr>
      <w:bookmarkStart w:id="6973" w:name="_Toc89065330"/>
      <w:bookmarkStart w:id="6974" w:name="_Toc89180631"/>
      <w:bookmarkStart w:id="6975" w:name="_Toc97072326"/>
      <w:bookmarkStart w:id="6976" w:name="_Toc183523850"/>
      <w:r w:rsidRPr="002B35B4">
        <w:rPr>
          <w:lang w:val="en-US"/>
        </w:rPr>
        <w:t>Annex B (Informative):</w:t>
      </w:r>
      <w:r w:rsidR="00ED495F">
        <w:rPr>
          <w:lang w:val="en-US"/>
        </w:rPr>
        <w:br/>
      </w:r>
      <w:r w:rsidR="00415E7A" w:rsidRPr="002B35B4">
        <w:rPr>
          <w:lang w:val="en-US"/>
        </w:rPr>
        <w:t>HTTP Multipart Messages</w:t>
      </w:r>
      <w:bookmarkEnd w:id="6973"/>
      <w:bookmarkEnd w:id="6974"/>
      <w:bookmarkEnd w:id="6975"/>
      <w:bookmarkEnd w:id="6976"/>
    </w:p>
    <w:p w14:paraId="1565D39B" w14:textId="77777777" w:rsidR="00602AC0" w:rsidRPr="002B35B4" w:rsidRDefault="00602AC0" w:rsidP="00A61102">
      <w:pPr>
        <w:pStyle w:val="Heading1"/>
        <w:rPr>
          <w:lang w:val="en-US"/>
        </w:rPr>
      </w:pPr>
      <w:bookmarkStart w:id="6977" w:name="_Toc25156619"/>
      <w:bookmarkStart w:id="6978" w:name="_Toc34124924"/>
      <w:bookmarkStart w:id="6979" w:name="_Toc43208060"/>
      <w:bookmarkStart w:id="6980" w:name="_Toc49857527"/>
      <w:bookmarkStart w:id="6981" w:name="_Toc56677373"/>
      <w:bookmarkStart w:id="6982" w:name="_Toc56691896"/>
      <w:bookmarkStart w:id="6983" w:name="_Toc56699160"/>
      <w:bookmarkStart w:id="6984" w:name="_Toc89035531"/>
      <w:bookmarkStart w:id="6985" w:name="_Toc89065331"/>
      <w:bookmarkStart w:id="6986" w:name="_Toc89180632"/>
      <w:bookmarkStart w:id="6987" w:name="_Toc97072327"/>
      <w:bookmarkStart w:id="6988" w:name="_Toc183523851"/>
      <w:r w:rsidRPr="002B35B4">
        <w:rPr>
          <w:lang w:val="en-US"/>
        </w:rPr>
        <w:t>B.1</w:t>
      </w:r>
      <w:r w:rsidRPr="002B35B4">
        <w:rPr>
          <w:lang w:val="en-US"/>
        </w:rPr>
        <w:tab/>
      </w:r>
      <w:r>
        <w:rPr>
          <w:lang w:val="en-US"/>
        </w:rPr>
        <w:t xml:space="preserve">Example of </w:t>
      </w:r>
      <w:r w:rsidRPr="002B35B4">
        <w:rPr>
          <w:lang w:val="en-US"/>
        </w:rPr>
        <w:t>HTTP multipart message</w:t>
      </w:r>
      <w:bookmarkEnd w:id="6977"/>
      <w:bookmarkEnd w:id="6978"/>
      <w:bookmarkEnd w:id="6979"/>
      <w:bookmarkEnd w:id="6980"/>
      <w:bookmarkEnd w:id="6981"/>
      <w:bookmarkEnd w:id="6982"/>
      <w:bookmarkEnd w:id="6983"/>
      <w:bookmarkEnd w:id="6984"/>
      <w:bookmarkEnd w:id="6985"/>
      <w:bookmarkEnd w:id="6986"/>
      <w:bookmarkEnd w:id="6987"/>
      <w:bookmarkEnd w:id="6988"/>
    </w:p>
    <w:p w14:paraId="7E739D19" w14:textId="77777777" w:rsidR="00602AC0" w:rsidRPr="005C2369" w:rsidRDefault="00602AC0" w:rsidP="00A61102">
      <w:pPr>
        <w:pStyle w:val="Heading2"/>
        <w:rPr>
          <w:lang w:val="en-US"/>
        </w:rPr>
      </w:pPr>
      <w:bookmarkStart w:id="6989" w:name="_Toc25156620"/>
      <w:bookmarkStart w:id="6990" w:name="_Toc34124925"/>
      <w:bookmarkStart w:id="6991" w:name="_Toc43208061"/>
      <w:bookmarkStart w:id="6992" w:name="_Toc49857528"/>
      <w:bookmarkStart w:id="6993" w:name="_Toc56677374"/>
      <w:bookmarkStart w:id="6994" w:name="_Toc56691897"/>
      <w:bookmarkStart w:id="6995" w:name="_Toc56699161"/>
      <w:bookmarkStart w:id="6996" w:name="_Toc89035532"/>
      <w:bookmarkStart w:id="6997" w:name="_Toc89065332"/>
      <w:bookmarkStart w:id="6998" w:name="_Toc89180633"/>
      <w:bookmarkStart w:id="6999" w:name="_Toc97072328"/>
      <w:bookmarkStart w:id="7000" w:name="_Toc183523852"/>
      <w:r>
        <w:rPr>
          <w:lang w:val="en-US"/>
        </w:rPr>
        <w:t>B.1.1</w:t>
      </w:r>
      <w:r>
        <w:rPr>
          <w:lang w:val="en-US"/>
        </w:rPr>
        <w:tab/>
        <w:t>General</w:t>
      </w:r>
      <w:bookmarkEnd w:id="6989"/>
      <w:bookmarkEnd w:id="6990"/>
      <w:bookmarkEnd w:id="6991"/>
      <w:bookmarkEnd w:id="6992"/>
      <w:bookmarkEnd w:id="6993"/>
      <w:bookmarkEnd w:id="6994"/>
      <w:bookmarkEnd w:id="6995"/>
      <w:bookmarkEnd w:id="6996"/>
      <w:bookmarkEnd w:id="6997"/>
      <w:bookmarkEnd w:id="6998"/>
      <w:bookmarkEnd w:id="6999"/>
      <w:bookmarkEnd w:id="7000"/>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A61102">
      <w:pPr>
        <w:pStyle w:val="Heading2"/>
        <w:rPr>
          <w:lang w:val="en-US" w:eastAsia="fr-FR"/>
        </w:rPr>
      </w:pPr>
      <w:bookmarkStart w:id="7001" w:name="_Toc25156621"/>
      <w:bookmarkStart w:id="7002" w:name="_Toc34124926"/>
      <w:bookmarkStart w:id="7003" w:name="_Toc43208062"/>
      <w:bookmarkStart w:id="7004" w:name="_Toc49857529"/>
      <w:bookmarkStart w:id="7005" w:name="_Toc56677375"/>
      <w:bookmarkStart w:id="7006" w:name="_Toc56691898"/>
      <w:bookmarkStart w:id="7007" w:name="_Toc56699162"/>
      <w:bookmarkStart w:id="7008" w:name="_Toc89035533"/>
      <w:bookmarkStart w:id="7009" w:name="_Toc89065333"/>
      <w:bookmarkStart w:id="7010" w:name="_Toc89180634"/>
      <w:bookmarkStart w:id="7011" w:name="_Toc97072329"/>
      <w:bookmarkStart w:id="7012" w:name="_Toc183523853"/>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7001"/>
      <w:bookmarkEnd w:id="7002"/>
      <w:bookmarkEnd w:id="7003"/>
      <w:bookmarkEnd w:id="7004"/>
      <w:bookmarkEnd w:id="7005"/>
      <w:bookmarkEnd w:id="7006"/>
      <w:bookmarkEnd w:id="7007"/>
      <w:bookmarkEnd w:id="7008"/>
      <w:bookmarkEnd w:id="7009"/>
      <w:bookmarkEnd w:id="7010"/>
      <w:bookmarkEnd w:id="7011"/>
      <w:bookmarkEnd w:id="7012"/>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lastRenderedPageBreak/>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rsidP="00C560BF">
      <w:pPr>
        <w:pStyle w:val="Heading1"/>
      </w:pPr>
      <w:r w:rsidRPr="003B2883">
        <w:br w:type="page"/>
      </w:r>
      <w:bookmarkStart w:id="7013" w:name="_Toc56699163"/>
      <w:bookmarkStart w:id="7014" w:name="_Toc89065334"/>
      <w:bookmarkStart w:id="7015" w:name="_Toc89180635"/>
      <w:bookmarkStart w:id="7016" w:name="_Toc97072330"/>
      <w:bookmarkStart w:id="7017" w:name="historyclause"/>
      <w:bookmarkStart w:id="7018" w:name="_Toc183523854"/>
      <w:r w:rsidRPr="003B2883">
        <w:lastRenderedPageBreak/>
        <w:t xml:space="preserve">Annex </w:t>
      </w:r>
      <w:r>
        <w:t>C</w:t>
      </w:r>
      <w:r w:rsidRPr="003B2883">
        <w:t xml:space="preserve"> (informative):</w:t>
      </w:r>
      <w:r w:rsidR="00ED495F">
        <w:br/>
      </w:r>
      <w:r w:rsidRPr="003B2883">
        <w:t>Change history</w:t>
      </w:r>
      <w:bookmarkEnd w:id="7013"/>
      <w:bookmarkEnd w:id="7014"/>
      <w:bookmarkEnd w:id="7015"/>
      <w:bookmarkEnd w:id="7016"/>
      <w:bookmarkEnd w:id="7018"/>
    </w:p>
    <w:bookmarkEnd w:id="7017"/>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lastRenderedPageBreak/>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C560BF">
            <w:pPr>
              <w:pStyle w:val="TAC"/>
              <w:rPr>
                <w:sz w:val="16"/>
              </w:rPr>
            </w:pPr>
            <w:hyperlink r:id="rId107" w:history="1">
              <w:r w:rsidR="00590083"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C560BF">
            <w:pPr>
              <w:pStyle w:val="TAC"/>
              <w:rPr>
                <w:sz w:val="16"/>
              </w:rPr>
            </w:pPr>
            <w:hyperlink r:id="rId108"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C560BF">
            <w:pPr>
              <w:pStyle w:val="TAC"/>
              <w:rPr>
                <w:sz w:val="16"/>
              </w:rPr>
            </w:pPr>
            <w:hyperlink r:id="rId109" w:history="1">
              <w:r w:rsidR="00590083"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C560BF">
            <w:pPr>
              <w:pStyle w:val="TAC"/>
              <w:rPr>
                <w:sz w:val="16"/>
              </w:rPr>
            </w:pPr>
            <w:hyperlink r:id="rId110" w:history="1">
              <w:r w:rsidR="00590083"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C560BF">
            <w:pPr>
              <w:pStyle w:val="TAC"/>
              <w:rPr>
                <w:sz w:val="16"/>
              </w:rPr>
            </w:pPr>
            <w:hyperlink r:id="rId111" w:history="1">
              <w:r w:rsidR="00590083"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C560BF">
            <w:pPr>
              <w:pStyle w:val="TAC"/>
              <w:rPr>
                <w:sz w:val="16"/>
              </w:rPr>
            </w:pPr>
            <w:hyperlink r:id="rId112" w:history="1">
              <w:r w:rsidR="00590083"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C560BF">
            <w:pPr>
              <w:pStyle w:val="TAC"/>
              <w:rPr>
                <w:sz w:val="16"/>
              </w:rPr>
            </w:pPr>
            <w:hyperlink r:id="rId113" w:history="1">
              <w:r w:rsidR="00590083"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C560BF">
            <w:pPr>
              <w:pStyle w:val="TAC"/>
              <w:rPr>
                <w:sz w:val="16"/>
              </w:rPr>
            </w:pPr>
            <w:hyperlink r:id="rId114" w:history="1">
              <w:r w:rsidR="00590083" w:rsidRPr="000D2828">
                <w:rPr>
                  <w:rStyle w:val="Hyperlink"/>
                  <w:rFonts w:cs="Arial"/>
                  <w:color w:val="auto"/>
                  <w:sz w:val="16"/>
                  <w:szCs w:val="16"/>
                  <w:u w:val="none"/>
                </w:rPr>
                <w:t>CP-210</w:t>
              </w:r>
              <w:r w:rsidR="0006763C">
                <w:rPr>
                  <w:rStyle w:val="Hyperlink"/>
                  <w:rFonts w:cs="Arial"/>
                  <w:color w:val="auto"/>
                  <w:sz w:val="16"/>
                  <w:szCs w:val="16"/>
                  <w:u w:val="none"/>
                </w:rPr>
                <w:t>1</w:t>
              </w:r>
              <w:r w:rsidR="00590083"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C560BF">
            <w:pPr>
              <w:pStyle w:val="TAC"/>
              <w:rPr>
                <w:sz w:val="16"/>
              </w:rPr>
            </w:pPr>
            <w:hyperlink r:id="rId115"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C560BF">
            <w:pPr>
              <w:pStyle w:val="TAC"/>
              <w:rPr>
                <w:sz w:val="16"/>
              </w:rPr>
            </w:pPr>
            <w:hyperlink r:id="rId116"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C560BF">
            <w:pPr>
              <w:pStyle w:val="TAC"/>
              <w:rPr>
                <w:sz w:val="16"/>
              </w:rPr>
            </w:pPr>
            <w:hyperlink r:id="rId117"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C560BF">
            <w:pPr>
              <w:pStyle w:val="TAC"/>
              <w:rPr>
                <w:sz w:val="16"/>
              </w:rPr>
            </w:pPr>
            <w:hyperlink r:id="rId118"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C560BF">
            <w:pPr>
              <w:pStyle w:val="TAC"/>
              <w:rPr>
                <w:sz w:val="16"/>
              </w:rPr>
            </w:pPr>
            <w:hyperlink r:id="rId119" w:history="1">
              <w:r w:rsidR="00590083"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C560BF">
            <w:pPr>
              <w:pStyle w:val="TAC"/>
              <w:rPr>
                <w:sz w:val="16"/>
              </w:rPr>
            </w:pPr>
            <w:hyperlink r:id="rId120" w:history="1">
              <w:r w:rsidR="00590083"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C560BF">
            <w:pPr>
              <w:pStyle w:val="TAC"/>
              <w:rPr>
                <w:sz w:val="16"/>
              </w:rPr>
            </w:pPr>
            <w:hyperlink r:id="rId121" w:history="1">
              <w:r w:rsidR="00590083"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C560BF">
            <w:pPr>
              <w:pStyle w:val="TAC"/>
              <w:rPr>
                <w:sz w:val="16"/>
              </w:rPr>
            </w:pPr>
            <w:hyperlink r:id="rId122"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C560BF">
            <w:pPr>
              <w:pStyle w:val="TAC"/>
              <w:rPr>
                <w:sz w:val="16"/>
              </w:rPr>
            </w:pPr>
            <w:hyperlink r:id="rId123"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C560BF">
            <w:pPr>
              <w:pStyle w:val="TAC"/>
              <w:rPr>
                <w:sz w:val="16"/>
              </w:rPr>
            </w:pPr>
            <w:hyperlink r:id="rId124" w:history="1">
              <w:r w:rsidR="00590083"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C560BF">
            <w:pPr>
              <w:pStyle w:val="TAC"/>
              <w:rPr>
                <w:sz w:val="16"/>
              </w:rPr>
            </w:pPr>
            <w:hyperlink r:id="rId125"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C560BF">
            <w:pPr>
              <w:pStyle w:val="TAC"/>
              <w:rPr>
                <w:sz w:val="16"/>
              </w:rPr>
            </w:pPr>
            <w:hyperlink r:id="rId126"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C560BF">
            <w:pPr>
              <w:pStyle w:val="TAC"/>
              <w:rPr>
                <w:sz w:val="16"/>
              </w:rPr>
            </w:pPr>
            <w:hyperlink r:id="rId127"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C560BF">
            <w:pPr>
              <w:pStyle w:val="TAC"/>
              <w:rPr>
                <w:sz w:val="16"/>
              </w:rPr>
            </w:pPr>
            <w:hyperlink r:id="rId128" w:history="1">
              <w:r w:rsidR="00590083"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C560BF">
            <w:pPr>
              <w:pStyle w:val="TAC"/>
              <w:rPr>
                <w:sz w:val="16"/>
              </w:rPr>
            </w:pPr>
            <w:hyperlink r:id="rId129"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C560BF">
            <w:pPr>
              <w:pStyle w:val="TAC"/>
              <w:rPr>
                <w:sz w:val="16"/>
              </w:rPr>
            </w:pPr>
            <w:hyperlink r:id="rId130"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C560BF">
            <w:pPr>
              <w:pStyle w:val="TAC"/>
              <w:rPr>
                <w:sz w:val="16"/>
              </w:rPr>
            </w:pPr>
            <w:hyperlink r:id="rId131"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C560BF">
            <w:pPr>
              <w:pStyle w:val="TAC"/>
              <w:rPr>
                <w:sz w:val="16"/>
              </w:rPr>
            </w:pPr>
            <w:hyperlink r:id="rId132" w:history="1">
              <w:r w:rsidR="00590083"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lastRenderedPageBreak/>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lastRenderedPageBreak/>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C560BF" w:rsidP="00E54B7B">
            <w:pPr>
              <w:pStyle w:val="TAC"/>
              <w:rPr>
                <w:rFonts w:cs="Arial"/>
                <w:color w:val="000000" w:themeColor="text1"/>
                <w:sz w:val="16"/>
                <w:szCs w:val="16"/>
              </w:rPr>
            </w:pPr>
            <w:hyperlink r:id="rId133" w:history="1">
              <w:r w:rsidR="00E54B7B"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C560BF" w:rsidP="00E54B7B">
            <w:pPr>
              <w:pStyle w:val="TAC"/>
              <w:rPr>
                <w:rFonts w:cs="Arial"/>
                <w:color w:val="000000" w:themeColor="text1"/>
                <w:sz w:val="16"/>
                <w:szCs w:val="16"/>
              </w:rPr>
            </w:pPr>
            <w:hyperlink r:id="rId134" w:history="1">
              <w:r w:rsidR="00E54B7B"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C560BF" w:rsidP="00E54B7B">
            <w:pPr>
              <w:pStyle w:val="TAC"/>
              <w:rPr>
                <w:rFonts w:cs="Arial"/>
                <w:color w:val="000000" w:themeColor="text1"/>
                <w:sz w:val="16"/>
                <w:szCs w:val="16"/>
              </w:rPr>
            </w:pPr>
            <w:hyperlink r:id="rId135"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C560BF" w:rsidP="00E54B7B">
            <w:pPr>
              <w:pStyle w:val="TAC"/>
              <w:rPr>
                <w:rFonts w:cs="Arial"/>
                <w:color w:val="000000" w:themeColor="text1"/>
                <w:sz w:val="16"/>
                <w:szCs w:val="16"/>
              </w:rPr>
            </w:pPr>
            <w:hyperlink r:id="rId136"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C560BF" w:rsidP="00E54B7B">
            <w:pPr>
              <w:pStyle w:val="TAC"/>
              <w:rPr>
                <w:rFonts w:cs="Arial"/>
                <w:color w:val="000000" w:themeColor="text1"/>
                <w:sz w:val="16"/>
                <w:szCs w:val="16"/>
              </w:rPr>
            </w:pPr>
            <w:hyperlink r:id="rId137" w:history="1">
              <w:r w:rsidR="00E54B7B"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C560BF" w:rsidP="00E54B7B">
            <w:pPr>
              <w:pStyle w:val="TAC"/>
              <w:rPr>
                <w:rFonts w:cs="Arial"/>
                <w:color w:val="000000" w:themeColor="text1"/>
                <w:sz w:val="16"/>
                <w:szCs w:val="16"/>
              </w:rPr>
            </w:pPr>
            <w:hyperlink r:id="rId138" w:history="1">
              <w:r w:rsidR="00E54B7B"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C560BF" w:rsidP="00E54B7B">
            <w:pPr>
              <w:pStyle w:val="TAC"/>
              <w:rPr>
                <w:rFonts w:cs="Arial"/>
                <w:color w:val="000000" w:themeColor="text1"/>
                <w:sz w:val="16"/>
                <w:szCs w:val="16"/>
              </w:rPr>
            </w:pPr>
            <w:hyperlink r:id="rId139"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C560BF" w:rsidP="00E54B7B">
            <w:pPr>
              <w:pStyle w:val="TAC"/>
              <w:rPr>
                <w:rFonts w:cs="Arial"/>
                <w:color w:val="000000" w:themeColor="text1"/>
                <w:sz w:val="16"/>
                <w:szCs w:val="16"/>
              </w:rPr>
            </w:pPr>
            <w:hyperlink r:id="rId140" w:history="1">
              <w:r w:rsidR="00E54B7B"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C560BF" w:rsidP="00E54B7B">
            <w:pPr>
              <w:pStyle w:val="TAC"/>
              <w:rPr>
                <w:rFonts w:cs="Arial"/>
                <w:color w:val="000000" w:themeColor="text1"/>
                <w:sz w:val="16"/>
                <w:szCs w:val="16"/>
              </w:rPr>
            </w:pPr>
            <w:hyperlink r:id="rId141" w:history="1">
              <w:r w:rsidR="00E54B7B"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C560BF" w:rsidP="00E54B7B">
            <w:pPr>
              <w:pStyle w:val="TAC"/>
              <w:rPr>
                <w:rFonts w:cs="Arial"/>
                <w:color w:val="000000" w:themeColor="text1"/>
                <w:sz w:val="16"/>
                <w:szCs w:val="16"/>
              </w:rPr>
            </w:pPr>
            <w:hyperlink r:id="rId142"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C560BF" w:rsidP="00E54B7B">
            <w:pPr>
              <w:pStyle w:val="TAC"/>
              <w:rPr>
                <w:rFonts w:cs="Arial"/>
                <w:color w:val="000000" w:themeColor="text1"/>
                <w:sz w:val="16"/>
                <w:szCs w:val="16"/>
              </w:rPr>
            </w:pPr>
            <w:hyperlink r:id="rId143"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C560BF" w:rsidP="00E54B7B">
            <w:pPr>
              <w:pStyle w:val="TAC"/>
              <w:rPr>
                <w:rFonts w:cs="Arial"/>
                <w:color w:val="000000" w:themeColor="text1"/>
                <w:sz w:val="16"/>
                <w:szCs w:val="16"/>
              </w:rPr>
            </w:pPr>
            <w:hyperlink r:id="rId144"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C560BF" w:rsidP="00E54B7B">
            <w:pPr>
              <w:pStyle w:val="TAC"/>
              <w:rPr>
                <w:rFonts w:cs="Arial"/>
                <w:color w:val="000000" w:themeColor="text1"/>
                <w:sz w:val="16"/>
                <w:szCs w:val="16"/>
              </w:rPr>
            </w:pPr>
            <w:hyperlink r:id="rId145"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C560BF" w:rsidP="00E54B7B">
            <w:pPr>
              <w:pStyle w:val="TAC"/>
              <w:rPr>
                <w:rFonts w:cs="Arial"/>
                <w:color w:val="000000" w:themeColor="text1"/>
                <w:sz w:val="16"/>
                <w:szCs w:val="16"/>
              </w:rPr>
            </w:pPr>
            <w:hyperlink r:id="rId146"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C560BF" w:rsidP="00E54B7B">
            <w:pPr>
              <w:pStyle w:val="TAC"/>
              <w:rPr>
                <w:rFonts w:cs="Arial"/>
                <w:color w:val="000000" w:themeColor="text1"/>
                <w:sz w:val="16"/>
                <w:szCs w:val="16"/>
              </w:rPr>
            </w:pPr>
            <w:hyperlink r:id="rId147"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C560BF" w:rsidP="00E54B7B">
            <w:pPr>
              <w:pStyle w:val="TAC"/>
              <w:rPr>
                <w:rFonts w:cs="Arial"/>
                <w:color w:val="000000" w:themeColor="text1"/>
                <w:sz w:val="16"/>
                <w:szCs w:val="16"/>
              </w:rPr>
            </w:pPr>
            <w:hyperlink r:id="rId148"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C560BF" w:rsidP="00E54B7B">
            <w:pPr>
              <w:pStyle w:val="TAC"/>
              <w:rPr>
                <w:rFonts w:cs="Arial"/>
                <w:color w:val="000000" w:themeColor="text1"/>
                <w:sz w:val="16"/>
                <w:szCs w:val="16"/>
              </w:rPr>
            </w:pPr>
            <w:hyperlink r:id="rId149"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C560BF" w:rsidP="00E54B7B">
            <w:pPr>
              <w:pStyle w:val="TAC"/>
              <w:rPr>
                <w:rFonts w:cs="Arial"/>
                <w:color w:val="000000" w:themeColor="text1"/>
                <w:sz w:val="16"/>
                <w:szCs w:val="16"/>
              </w:rPr>
            </w:pPr>
            <w:hyperlink r:id="rId150"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C560BF" w:rsidP="00E54B7B">
            <w:pPr>
              <w:pStyle w:val="TAC"/>
              <w:rPr>
                <w:rFonts w:cs="Arial"/>
                <w:color w:val="000000" w:themeColor="text1"/>
                <w:sz w:val="16"/>
                <w:szCs w:val="16"/>
              </w:rPr>
            </w:pPr>
            <w:hyperlink r:id="rId151"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C560BF" w:rsidP="00E54B7B">
            <w:pPr>
              <w:pStyle w:val="TAC"/>
              <w:rPr>
                <w:rFonts w:cs="Arial"/>
                <w:color w:val="000000" w:themeColor="text1"/>
                <w:sz w:val="16"/>
                <w:szCs w:val="16"/>
              </w:rPr>
            </w:pPr>
            <w:hyperlink r:id="rId152"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C560BF" w:rsidP="00E54B7B">
            <w:pPr>
              <w:pStyle w:val="TAC"/>
              <w:rPr>
                <w:rFonts w:cs="Arial"/>
                <w:color w:val="000000" w:themeColor="text1"/>
                <w:sz w:val="16"/>
                <w:szCs w:val="16"/>
              </w:rPr>
            </w:pPr>
            <w:hyperlink r:id="rId153"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C560BF" w:rsidP="00E54B7B">
            <w:pPr>
              <w:pStyle w:val="TAC"/>
              <w:rPr>
                <w:rFonts w:cs="Arial"/>
                <w:color w:val="000000" w:themeColor="text1"/>
                <w:sz w:val="16"/>
                <w:szCs w:val="16"/>
              </w:rPr>
            </w:pPr>
            <w:hyperlink r:id="rId154" w:history="1">
              <w:r w:rsidR="00E54B7B"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C560BF" w:rsidP="00E54B7B">
            <w:pPr>
              <w:pStyle w:val="TAC"/>
              <w:rPr>
                <w:rFonts w:cs="Arial"/>
                <w:color w:val="000000" w:themeColor="text1"/>
                <w:sz w:val="16"/>
                <w:szCs w:val="16"/>
              </w:rPr>
            </w:pPr>
            <w:hyperlink r:id="rId155"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C560BF" w:rsidP="00E54B7B">
            <w:pPr>
              <w:pStyle w:val="TAC"/>
              <w:rPr>
                <w:rFonts w:cs="Arial"/>
                <w:color w:val="000000" w:themeColor="text1"/>
                <w:sz w:val="16"/>
                <w:szCs w:val="16"/>
              </w:rPr>
            </w:pPr>
            <w:hyperlink r:id="rId156"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C560BF" w:rsidP="00E54B7B">
            <w:pPr>
              <w:pStyle w:val="TAC"/>
              <w:rPr>
                <w:rFonts w:cs="Arial"/>
                <w:color w:val="000000" w:themeColor="text1"/>
                <w:sz w:val="16"/>
                <w:szCs w:val="16"/>
              </w:rPr>
            </w:pPr>
            <w:hyperlink r:id="rId157"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C560BF" w:rsidP="00E54B7B">
            <w:pPr>
              <w:pStyle w:val="TAC"/>
              <w:rPr>
                <w:rFonts w:cs="Arial"/>
                <w:color w:val="000000" w:themeColor="text1"/>
                <w:sz w:val="16"/>
                <w:szCs w:val="16"/>
              </w:rPr>
            </w:pPr>
            <w:hyperlink r:id="rId158" w:history="1">
              <w:r w:rsidR="00E54B7B"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C560BF" w:rsidP="00E54B7B">
            <w:pPr>
              <w:pStyle w:val="TAC"/>
              <w:rPr>
                <w:rFonts w:cs="Arial"/>
                <w:color w:val="000000" w:themeColor="text1"/>
                <w:sz w:val="16"/>
                <w:szCs w:val="16"/>
              </w:rPr>
            </w:pPr>
            <w:hyperlink r:id="rId159" w:history="1">
              <w:r w:rsidR="00E54B7B"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C560BF" w:rsidP="00E54B7B">
            <w:pPr>
              <w:pStyle w:val="TAC"/>
              <w:rPr>
                <w:rFonts w:cs="Arial"/>
                <w:color w:val="000000" w:themeColor="text1"/>
                <w:sz w:val="16"/>
                <w:szCs w:val="16"/>
              </w:rPr>
            </w:pPr>
            <w:hyperlink r:id="rId160"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C560BF" w:rsidP="00E54B7B">
            <w:pPr>
              <w:pStyle w:val="TAC"/>
              <w:rPr>
                <w:rFonts w:cs="Arial"/>
                <w:color w:val="000000" w:themeColor="text1"/>
                <w:sz w:val="16"/>
                <w:szCs w:val="16"/>
              </w:rPr>
            </w:pPr>
            <w:hyperlink r:id="rId161"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C560BF" w:rsidP="00E54B7B">
            <w:pPr>
              <w:pStyle w:val="TAC"/>
              <w:rPr>
                <w:rFonts w:cs="Arial"/>
                <w:color w:val="000000" w:themeColor="text1"/>
                <w:sz w:val="16"/>
                <w:szCs w:val="16"/>
              </w:rPr>
            </w:pPr>
            <w:hyperlink r:id="rId162" w:history="1">
              <w:r w:rsidR="00E54B7B"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C560BF" w:rsidP="00E54B7B">
            <w:pPr>
              <w:pStyle w:val="TAC"/>
              <w:rPr>
                <w:rFonts w:cs="Arial"/>
                <w:color w:val="000000" w:themeColor="text1"/>
                <w:sz w:val="16"/>
                <w:szCs w:val="16"/>
              </w:rPr>
            </w:pPr>
            <w:hyperlink r:id="rId163"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C560BF" w:rsidP="00E54B7B">
            <w:pPr>
              <w:pStyle w:val="TAC"/>
              <w:rPr>
                <w:rFonts w:cs="Arial"/>
                <w:color w:val="000000" w:themeColor="text1"/>
                <w:sz w:val="16"/>
                <w:szCs w:val="16"/>
              </w:rPr>
            </w:pPr>
            <w:hyperlink r:id="rId164" w:history="1">
              <w:r w:rsidR="00E54B7B"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C560BF" w:rsidP="00FE1B43">
            <w:pPr>
              <w:pStyle w:val="TAC"/>
              <w:rPr>
                <w:color w:val="000000" w:themeColor="text1"/>
              </w:rPr>
            </w:pPr>
            <w:hyperlink r:id="rId165"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C560BF" w:rsidP="00FE1B43">
            <w:pPr>
              <w:pStyle w:val="TAC"/>
              <w:rPr>
                <w:color w:val="000000" w:themeColor="text1"/>
              </w:rPr>
            </w:pPr>
            <w:hyperlink r:id="rId166"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C560BF" w:rsidP="00FE1B43">
            <w:pPr>
              <w:pStyle w:val="TAC"/>
              <w:rPr>
                <w:color w:val="000000" w:themeColor="text1"/>
              </w:rPr>
            </w:pPr>
            <w:hyperlink r:id="rId167"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C560BF" w:rsidP="00FE1B43">
            <w:pPr>
              <w:pStyle w:val="TAC"/>
              <w:rPr>
                <w:color w:val="000000" w:themeColor="text1"/>
              </w:rPr>
            </w:pPr>
            <w:hyperlink r:id="rId168"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C560BF" w:rsidP="00FE1B43">
            <w:pPr>
              <w:pStyle w:val="TAC"/>
              <w:rPr>
                <w:color w:val="000000" w:themeColor="text1"/>
              </w:rPr>
            </w:pPr>
            <w:hyperlink r:id="rId169"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C560BF" w:rsidP="00FE1B43">
            <w:pPr>
              <w:pStyle w:val="TAC"/>
              <w:rPr>
                <w:color w:val="000000" w:themeColor="text1"/>
              </w:rPr>
            </w:pPr>
            <w:hyperlink r:id="rId170"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C560BF" w:rsidP="00FE1B43">
            <w:pPr>
              <w:pStyle w:val="TAC"/>
              <w:rPr>
                <w:color w:val="000000" w:themeColor="text1"/>
              </w:rPr>
            </w:pPr>
            <w:hyperlink r:id="rId171"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C560BF" w:rsidP="00FE1B43">
            <w:pPr>
              <w:pStyle w:val="TAC"/>
              <w:rPr>
                <w:color w:val="000000" w:themeColor="text1"/>
              </w:rPr>
            </w:pPr>
            <w:hyperlink r:id="rId172"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lastRenderedPageBreak/>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C560BF" w:rsidP="00FE1B43">
            <w:pPr>
              <w:pStyle w:val="TAC"/>
              <w:rPr>
                <w:color w:val="000000" w:themeColor="text1"/>
              </w:rPr>
            </w:pPr>
            <w:hyperlink r:id="rId173" w:history="1">
              <w:r w:rsidR="00FE1B43"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C560BF" w:rsidP="00FE1B43">
            <w:pPr>
              <w:pStyle w:val="TAC"/>
              <w:rPr>
                <w:color w:val="000000" w:themeColor="text1"/>
              </w:rPr>
            </w:pPr>
            <w:hyperlink r:id="rId174"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C560BF" w:rsidP="00FE1B43">
            <w:pPr>
              <w:pStyle w:val="TAC"/>
              <w:rPr>
                <w:color w:val="000000" w:themeColor="text1"/>
              </w:rPr>
            </w:pPr>
            <w:hyperlink r:id="rId175"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C560BF" w:rsidP="00FE1B43">
            <w:pPr>
              <w:pStyle w:val="TAC"/>
              <w:rPr>
                <w:color w:val="000000" w:themeColor="text1"/>
              </w:rPr>
            </w:pPr>
            <w:hyperlink r:id="rId176"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C560BF" w:rsidP="00FE1B43">
            <w:pPr>
              <w:pStyle w:val="TAC"/>
              <w:rPr>
                <w:color w:val="000000" w:themeColor="text1"/>
              </w:rPr>
            </w:pPr>
            <w:hyperlink r:id="rId177"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C560BF" w:rsidP="00FE1B43">
            <w:pPr>
              <w:pStyle w:val="TAC"/>
              <w:rPr>
                <w:color w:val="000000" w:themeColor="text1"/>
              </w:rPr>
            </w:pPr>
            <w:hyperlink r:id="rId178"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C560BF" w:rsidP="00FE1B43">
            <w:pPr>
              <w:pStyle w:val="TAC"/>
              <w:rPr>
                <w:color w:val="000000" w:themeColor="text1"/>
              </w:rPr>
            </w:pPr>
            <w:hyperlink r:id="rId179"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C560BF" w:rsidP="00FE1B43">
            <w:pPr>
              <w:pStyle w:val="TAC"/>
              <w:rPr>
                <w:color w:val="000000" w:themeColor="text1"/>
              </w:rPr>
            </w:pPr>
            <w:hyperlink r:id="rId18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C560BF" w:rsidP="00FE1B43">
            <w:pPr>
              <w:pStyle w:val="TAC"/>
              <w:rPr>
                <w:color w:val="000000" w:themeColor="text1"/>
              </w:rPr>
            </w:pPr>
            <w:hyperlink r:id="rId18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C560BF" w:rsidP="00FE1B43">
            <w:pPr>
              <w:pStyle w:val="TAC"/>
              <w:rPr>
                <w:color w:val="000000" w:themeColor="text1"/>
              </w:rPr>
            </w:pPr>
            <w:hyperlink r:id="rId18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C560BF" w:rsidP="00FE1B43">
            <w:pPr>
              <w:pStyle w:val="TAC"/>
              <w:rPr>
                <w:color w:val="000000" w:themeColor="text1"/>
              </w:rPr>
            </w:pPr>
            <w:hyperlink r:id="rId183"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C560BF" w:rsidP="00FE1B43">
            <w:pPr>
              <w:pStyle w:val="TAC"/>
              <w:rPr>
                <w:color w:val="000000" w:themeColor="text1"/>
              </w:rPr>
            </w:pPr>
            <w:hyperlink r:id="rId184"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C560BF" w:rsidP="00FE1B43">
            <w:pPr>
              <w:pStyle w:val="TAC"/>
              <w:rPr>
                <w:color w:val="000000" w:themeColor="text1"/>
              </w:rPr>
            </w:pPr>
            <w:hyperlink r:id="rId185"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C560BF" w:rsidP="00FE1B43">
            <w:pPr>
              <w:pStyle w:val="TAC"/>
              <w:rPr>
                <w:color w:val="000000" w:themeColor="text1"/>
              </w:rPr>
            </w:pPr>
            <w:hyperlink r:id="rId186"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C560BF" w:rsidP="00FE1B43">
            <w:pPr>
              <w:pStyle w:val="TAC"/>
              <w:rPr>
                <w:color w:val="000000" w:themeColor="text1"/>
              </w:rPr>
            </w:pPr>
            <w:hyperlink r:id="rId187"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C560BF" w:rsidP="00FE1B43">
            <w:pPr>
              <w:pStyle w:val="TAC"/>
              <w:rPr>
                <w:color w:val="000000" w:themeColor="text1"/>
              </w:rPr>
            </w:pPr>
            <w:hyperlink r:id="rId188"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C560BF" w:rsidP="00FE1B43">
            <w:pPr>
              <w:pStyle w:val="TAC"/>
              <w:rPr>
                <w:color w:val="000000" w:themeColor="text1"/>
              </w:rPr>
            </w:pPr>
            <w:hyperlink r:id="rId189" w:history="1">
              <w:r w:rsidR="00FE1B43"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C560BF" w:rsidP="00FE1B43">
            <w:pPr>
              <w:pStyle w:val="TAC"/>
              <w:rPr>
                <w:color w:val="000000" w:themeColor="text1"/>
              </w:rPr>
            </w:pPr>
            <w:hyperlink r:id="rId190"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C560BF" w:rsidP="00FE1B43">
            <w:pPr>
              <w:pStyle w:val="TAC"/>
              <w:rPr>
                <w:color w:val="000000" w:themeColor="text1"/>
              </w:rPr>
            </w:pPr>
            <w:hyperlink r:id="rId191"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C560BF" w:rsidP="00FE1B43">
            <w:pPr>
              <w:pStyle w:val="TAC"/>
              <w:rPr>
                <w:color w:val="000000" w:themeColor="text1"/>
              </w:rPr>
            </w:pPr>
            <w:hyperlink r:id="rId192" w:history="1">
              <w:r w:rsidR="00FE1B43"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5A35DCD6" w:rsidR="005051C8" w:rsidRPr="00017147" w:rsidRDefault="005051C8" w:rsidP="005051C8">
            <w:pPr>
              <w:pStyle w:val="TAC"/>
              <w:rPr>
                <w:sz w:val="16"/>
              </w:rPr>
            </w:pPr>
            <w:r>
              <w:rPr>
                <w:rFonts w:cs="Arial"/>
                <w:sz w:val="16"/>
                <w:szCs w:val="16"/>
              </w:rPr>
              <w:t>CP-2230</w:t>
            </w:r>
            <w:r w:rsidR="00AE3FD0">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245EA7" w:rsidRPr="00B44C23" w14:paraId="254F0D7F"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DC669A2" w14:textId="31473291"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F6921" w14:textId="14186D61"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011758" w14:textId="0CCD0D97" w:rsidR="00245EA7" w:rsidRPr="00502414" w:rsidRDefault="00245EA7" w:rsidP="00245EA7">
            <w:pPr>
              <w:pStyle w:val="TAC"/>
              <w:rPr>
                <w:rFonts w:cs="Arial"/>
                <w:sz w:val="16"/>
                <w:szCs w:val="16"/>
              </w:rPr>
            </w:pPr>
            <w:r w:rsidRPr="00502414">
              <w:rPr>
                <w:sz w:val="16"/>
                <w:szCs w:val="16"/>
              </w:rPr>
              <w:t>CP-230090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E9444A" w14:textId="1B3E48D3" w:rsidR="00245EA7" w:rsidRDefault="00245EA7" w:rsidP="00245EA7">
            <w:pPr>
              <w:pStyle w:val="TAC"/>
              <w:rPr>
                <w:rFonts w:cs="Arial"/>
                <w:sz w:val="16"/>
                <w:szCs w:val="16"/>
              </w:rPr>
            </w:pPr>
            <w:r>
              <w:rPr>
                <w:rFonts w:cs="Arial"/>
                <w:sz w:val="16"/>
                <w:szCs w:val="16"/>
              </w:rPr>
              <w:t>0829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EDA301" w14:textId="3F7C7E53"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318DC" w14:textId="26070E6B"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2D6BF1" w14:textId="648AF5FB" w:rsidR="00245EA7" w:rsidRDefault="00245EA7" w:rsidP="00245EA7">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92C2FB" w14:textId="7F698F12" w:rsidR="00245EA7" w:rsidRDefault="00245EA7" w:rsidP="00245EA7">
            <w:pPr>
              <w:pStyle w:val="TAC"/>
              <w:rPr>
                <w:sz w:val="16"/>
              </w:rPr>
            </w:pPr>
            <w:r>
              <w:rPr>
                <w:sz w:val="16"/>
              </w:rPr>
              <w:t>17.9.0</w:t>
            </w:r>
          </w:p>
        </w:tc>
      </w:tr>
      <w:tr w:rsidR="00245EA7" w:rsidRPr="00B44C23" w14:paraId="0A2D49E6"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12E52738" w14:textId="7640AEAB"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1E413E" w14:textId="6E342BEC"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B9E6AE" w14:textId="318F005F" w:rsidR="00245EA7" w:rsidRPr="00502414" w:rsidRDefault="00245EA7" w:rsidP="00245EA7">
            <w:pPr>
              <w:pStyle w:val="TAC"/>
              <w:rPr>
                <w:rFonts w:cs="Arial"/>
                <w:sz w:val="16"/>
                <w:szCs w:val="16"/>
              </w:rPr>
            </w:pPr>
            <w:r w:rsidRPr="00502414">
              <w:rPr>
                <w:sz w:val="16"/>
                <w:szCs w:val="16"/>
              </w:rPr>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D35E22" w14:textId="77C0F7A8" w:rsidR="00245EA7" w:rsidRDefault="00245EA7" w:rsidP="00245EA7">
            <w:pPr>
              <w:pStyle w:val="TAC"/>
              <w:rPr>
                <w:rFonts w:cs="Arial"/>
                <w:sz w:val="16"/>
                <w:szCs w:val="16"/>
              </w:rPr>
            </w:pPr>
            <w:r>
              <w:rPr>
                <w:rFonts w:cs="Arial"/>
                <w:sz w:val="16"/>
                <w:szCs w:val="16"/>
              </w:rPr>
              <w:t>0837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CEE551" w14:textId="40E9F19A"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401948" w14:textId="69E6674D"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16DC96" w14:textId="420B8CEE" w:rsidR="00245EA7" w:rsidRDefault="00245EA7" w:rsidP="00245EA7">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94307" w14:textId="7A5370AD" w:rsidR="00245EA7" w:rsidRDefault="00245EA7" w:rsidP="00245EA7">
            <w:pPr>
              <w:pStyle w:val="TAC"/>
              <w:rPr>
                <w:sz w:val="16"/>
              </w:rPr>
            </w:pPr>
            <w:r>
              <w:rPr>
                <w:sz w:val="16"/>
              </w:rPr>
              <w:t>17.9.0</w:t>
            </w:r>
          </w:p>
        </w:tc>
      </w:tr>
      <w:tr w:rsidR="00245EA7" w:rsidRPr="00B44C23" w14:paraId="4EA1E86D"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17C7B77" w14:textId="6783D59B"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9972FA" w14:textId="4BAEC515"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CA621" w14:textId="560DFDEC" w:rsidR="00245EA7" w:rsidRPr="00502414" w:rsidRDefault="00245EA7" w:rsidP="00245EA7">
            <w:pPr>
              <w:pStyle w:val="TAC"/>
              <w:rPr>
                <w:rFonts w:cs="Arial"/>
                <w:sz w:val="16"/>
                <w:szCs w:val="16"/>
              </w:rPr>
            </w:pPr>
            <w:r w:rsidRPr="00502414">
              <w:rPr>
                <w:sz w:val="16"/>
                <w:szCs w:val="16"/>
              </w:rPr>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DE1A81" w14:textId="4715E451" w:rsidR="00245EA7" w:rsidRDefault="00245EA7" w:rsidP="00245EA7">
            <w:pPr>
              <w:pStyle w:val="TAC"/>
              <w:rPr>
                <w:rFonts w:cs="Arial"/>
                <w:sz w:val="16"/>
                <w:szCs w:val="16"/>
              </w:rPr>
            </w:pPr>
            <w:r>
              <w:rPr>
                <w:rFonts w:cs="Arial"/>
                <w:sz w:val="16"/>
                <w:szCs w:val="16"/>
              </w:rPr>
              <w:t>0846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AB8A87" w14:textId="2DE4CE1F"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E1157" w14:textId="3DC434CF"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1C2E90" w14:textId="502A4BC5" w:rsidR="00245EA7" w:rsidRDefault="00245EA7" w:rsidP="00245EA7">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34319" w14:textId="2950FDF2" w:rsidR="00245EA7" w:rsidRDefault="00245EA7" w:rsidP="00245EA7">
            <w:pPr>
              <w:pStyle w:val="TAC"/>
              <w:rPr>
                <w:sz w:val="16"/>
              </w:rPr>
            </w:pPr>
            <w:r>
              <w:rPr>
                <w:sz w:val="16"/>
              </w:rPr>
              <w:t>17.9.0</w:t>
            </w:r>
          </w:p>
        </w:tc>
      </w:tr>
      <w:tr w:rsidR="00245EA7" w:rsidRPr="00B44C23" w14:paraId="4E4DAA02"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7D37BB7" w14:textId="53C80093"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3DF4F3" w14:textId="2E64B797"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AD41C" w14:textId="71D33686" w:rsidR="00245EA7" w:rsidRPr="00502414" w:rsidRDefault="00245EA7" w:rsidP="00245EA7">
            <w:pPr>
              <w:pStyle w:val="TAC"/>
              <w:rPr>
                <w:rFonts w:cs="Arial"/>
                <w:sz w:val="16"/>
                <w:szCs w:val="16"/>
              </w:rPr>
            </w:pPr>
            <w:r w:rsidRPr="00502414">
              <w:rPr>
                <w:sz w:val="16"/>
                <w:szCs w:val="16"/>
              </w:rPr>
              <w:t>CP-230088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D81B19" w14:textId="2B2AAFDC" w:rsidR="00245EA7" w:rsidRDefault="00245EA7" w:rsidP="00245EA7">
            <w:pPr>
              <w:pStyle w:val="TAC"/>
              <w:rPr>
                <w:rFonts w:cs="Arial"/>
                <w:sz w:val="16"/>
                <w:szCs w:val="16"/>
              </w:rPr>
            </w:pPr>
            <w:r>
              <w:rPr>
                <w:rFonts w:cs="Arial"/>
                <w:sz w:val="16"/>
                <w:szCs w:val="16"/>
              </w:rPr>
              <w:t>0848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94819F" w14:textId="1FA9496A"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E3D8E0C" w14:textId="3C722DB7"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7F41AA" w14:textId="01A99F15" w:rsidR="00245EA7" w:rsidRDefault="00245EA7" w:rsidP="00245EA7">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0718C1" w14:textId="32594E15" w:rsidR="00245EA7" w:rsidRDefault="00245EA7" w:rsidP="00245EA7">
            <w:pPr>
              <w:pStyle w:val="TAC"/>
              <w:rPr>
                <w:sz w:val="16"/>
              </w:rPr>
            </w:pPr>
            <w:r>
              <w:rPr>
                <w:sz w:val="16"/>
              </w:rPr>
              <w:t>17.9.0</w:t>
            </w:r>
          </w:p>
        </w:tc>
      </w:tr>
      <w:tr w:rsidR="00245EA7" w:rsidRPr="00B44C23" w14:paraId="73F4020E"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4555CB6" w14:textId="6F367E4C"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D28A9B" w14:textId="7096A467"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1C4A01" w14:textId="4EDFB32E" w:rsidR="00245EA7" w:rsidRPr="00502414" w:rsidRDefault="00245EA7" w:rsidP="00245EA7">
            <w:pPr>
              <w:pStyle w:val="TAC"/>
              <w:rPr>
                <w:rFonts w:cs="Arial"/>
                <w:sz w:val="16"/>
                <w:szCs w:val="16"/>
              </w:rPr>
            </w:pPr>
            <w:r w:rsidRPr="00502414">
              <w:rPr>
                <w:sz w:val="16"/>
                <w:szCs w:val="16"/>
              </w:rPr>
              <w:t>CP-230093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4FDF34" w14:textId="0350A6E4" w:rsidR="00245EA7" w:rsidRDefault="00245EA7" w:rsidP="00245EA7">
            <w:pPr>
              <w:pStyle w:val="TAC"/>
              <w:rPr>
                <w:rFonts w:cs="Arial"/>
                <w:sz w:val="16"/>
                <w:szCs w:val="16"/>
              </w:rPr>
            </w:pPr>
            <w:r>
              <w:rPr>
                <w:rFonts w:cs="Arial"/>
                <w:sz w:val="16"/>
                <w:szCs w:val="16"/>
              </w:rPr>
              <w:t>0854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2BBBD" w14:textId="481F3166"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590014" w14:textId="6FB6F537"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64BE82" w14:textId="6348AC4A" w:rsidR="00245EA7" w:rsidRDefault="00245EA7" w:rsidP="00245EA7">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ED4EC7" w14:textId="5C54C4DF" w:rsidR="00245EA7" w:rsidRDefault="00245EA7" w:rsidP="00245EA7">
            <w:pPr>
              <w:pStyle w:val="TAC"/>
              <w:rPr>
                <w:sz w:val="16"/>
              </w:rPr>
            </w:pPr>
            <w:r>
              <w:rPr>
                <w:sz w:val="16"/>
              </w:rPr>
              <w:t>17.9.0</w:t>
            </w:r>
          </w:p>
        </w:tc>
      </w:tr>
      <w:tr w:rsidR="00245EA7" w:rsidRPr="00B44C23" w14:paraId="3CFA528F"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0A559693" w14:textId="6BCF9E11"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E3C1A" w14:textId="76DD9DC9"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D47BD9" w14:textId="76E9D954" w:rsidR="00245EA7" w:rsidRPr="00502414" w:rsidRDefault="00245EA7" w:rsidP="00245EA7">
            <w:pPr>
              <w:pStyle w:val="TAC"/>
              <w:rPr>
                <w:rFonts w:cs="Arial"/>
                <w:sz w:val="16"/>
                <w:szCs w:val="16"/>
              </w:rPr>
            </w:pPr>
            <w:r w:rsidRPr="00502414">
              <w:rPr>
                <w:sz w:val="16"/>
                <w:szCs w:val="16"/>
              </w:rPr>
              <w:t>CP-230094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A01BD5" w14:textId="58EA23AF" w:rsidR="00245EA7" w:rsidRDefault="00245EA7" w:rsidP="00245EA7">
            <w:pPr>
              <w:pStyle w:val="TAC"/>
              <w:rPr>
                <w:rFonts w:cs="Arial"/>
                <w:sz w:val="16"/>
                <w:szCs w:val="16"/>
              </w:rPr>
            </w:pPr>
            <w:r>
              <w:rPr>
                <w:rFonts w:cs="Arial"/>
                <w:sz w:val="16"/>
                <w:szCs w:val="16"/>
              </w:rPr>
              <w:t>0858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5898B7" w14:textId="2967CF36"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E77242" w14:textId="0E850DE8"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7171648" w14:textId="76066D8B" w:rsidR="00245EA7" w:rsidRDefault="00245EA7" w:rsidP="00245EA7">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EACDC" w14:textId="6AD29A45" w:rsidR="00245EA7" w:rsidRDefault="00245EA7" w:rsidP="00245EA7">
            <w:pPr>
              <w:pStyle w:val="TAC"/>
              <w:rPr>
                <w:sz w:val="16"/>
              </w:rPr>
            </w:pPr>
            <w:r>
              <w:rPr>
                <w:sz w:val="16"/>
              </w:rPr>
              <w:t>17.9.0</w:t>
            </w:r>
          </w:p>
        </w:tc>
      </w:tr>
      <w:tr w:rsidR="00245EA7" w:rsidRPr="00B44C23" w14:paraId="11FC9018"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E4B71B9" w14:textId="346ACFE3"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6B7DF" w14:textId="7B9D3C3C"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D8D4FC" w14:textId="044361C2" w:rsidR="00245EA7" w:rsidRPr="00502414" w:rsidRDefault="00245EA7" w:rsidP="00245EA7">
            <w:pPr>
              <w:pStyle w:val="TAC"/>
              <w:rPr>
                <w:rFonts w:cs="Arial"/>
                <w:sz w:val="16"/>
                <w:szCs w:val="16"/>
              </w:rPr>
            </w:pPr>
            <w:r w:rsidRPr="00502414">
              <w:rPr>
                <w:sz w:val="16"/>
                <w:szCs w:val="16"/>
              </w:rPr>
              <w:t>CP-230089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6F7B66" w14:textId="2173351B" w:rsidR="00245EA7" w:rsidRDefault="00245EA7" w:rsidP="00245EA7">
            <w:pPr>
              <w:pStyle w:val="TAC"/>
              <w:rPr>
                <w:rFonts w:cs="Arial"/>
                <w:sz w:val="16"/>
                <w:szCs w:val="16"/>
              </w:rPr>
            </w:pPr>
            <w:r>
              <w:rPr>
                <w:rFonts w:cs="Arial"/>
                <w:sz w:val="16"/>
                <w:szCs w:val="16"/>
              </w:rPr>
              <w:t>0873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DDC634" w14:textId="5BC90CA5"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09A40A" w14:textId="4AF70CDA"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E6E3BC" w14:textId="6FA570EB" w:rsidR="00245EA7" w:rsidRDefault="00245EA7" w:rsidP="00245EA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BB5D71" w14:textId="03951BA3" w:rsidR="00245EA7" w:rsidRDefault="00245EA7" w:rsidP="00245EA7">
            <w:pPr>
              <w:pStyle w:val="TAC"/>
              <w:rPr>
                <w:sz w:val="16"/>
              </w:rPr>
            </w:pPr>
            <w:r>
              <w:rPr>
                <w:sz w:val="16"/>
              </w:rPr>
              <w:t>17.9.0</w:t>
            </w:r>
          </w:p>
        </w:tc>
      </w:tr>
      <w:tr w:rsidR="00502414" w:rsidRPr="00B44C23" w14:paraId="3D65B283"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02950B04" w14:textId="505D5FDA"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D445C9" w14:textId="58C1C92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8605BE" w14:textId="3B3636EF" w:rsidR="00502414" w:rsidRPr="00F276B6" w:rsidRDefault="00502414" w:rsidP="00502414">
            <w:pPr>
              <w:pStyle w:val="TAC"/>
              <w:rPr>
                <w:sz w:val="16"/>
                <w:szCs w:val="16"/>
              </w:rPr>
            </w:pPr>
            <w:r w:rsidRPr="00F276B6">
              <w:rPr>
                <w:sz w:val="16"/>
                <w:szCs w:val="16"/>
              </w:rPr>
              <w:t>CP-231081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C970CB6" w14:textId="719B73A6" w:rsidR="00502414" w:rsidRDefault="00502414" w:rsidP="00502414">
            <w:pPr>
              <w:pStyle w:val="TAC"/>
              <w:rPr>
                <w:rFonts w:cs="Arial"/>
                <w:sz w:val="16"/>
                <w:szCs w:val="16"/>
              </w:rPr>
            </w:pPr>
            <w:r>
              <w:rPr>
                <w:rFonts w:cs="Arial"/>
                <w:sz w:val="16"/>
                <w:szCs w:val="16"/>
              </w:rPr>
              <w:t>0888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9CF6EEB" w14:textId="73B0AB2D" w:rsidR="00502414" w:rsidRDefault="00502414" w:rsidP="0050241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DF0E2D" w14:textId="5BA3D18F"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2FC843" w14:textId="5ABE40EF" w:rsidR="00502414" w:rsidRDefault="00502414" w:rsidP="00502414">
            <w:pPr>
              <w:pStyle w:val="TAC"/>
              <w:jc w:val="left"/>
              <w:rPr>
                <w:rFonts w:cs="Arial"/>
                <w:sz w:val="16"/>
                <w:szCs w:val="16"/>
              </w:rPr>
            </w:pPr>
            <w:r>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8C1A" w14:textId="2CBE3966" w:rsidR="00502414" w:rsidRDefault="00502414" w:rsidP="00502414">
            <w:pPr>
              <w:pStyle w:val="TAC"/>
              <w:rPr>
                <w:sz w:val="16"/>
              </w:rPr>
            </w:pPr>
            <w:r>
              <w:rPr>
                <w:sz w:val="16"/>
              </w:rPr>
              <w:t>17.10.0</w:t>
            </w:r>
          </w:p>
        </w:tc>
      </w:tr>
      <w:tr w:rsidR="00502414" w:rsidRPr="00B44C23" w14:paraId="6AA3D0BE"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6FD7F355" w14:textId="08A66908"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9F0787" w14:textId="7318028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F0A56D" w14:textId="29E6528E" w:rsidR="00502414" w:rsidRPr="00F276B6" w:rsidRDefault="00502414" w:rsidP="00502414">
            <w:pPr>
              <w:pStyle w:val="TAC"/>
              <w:rPr>
                <w:sz w:val="16"/>
                <w:szCs w:val="16"/>
              </w:rPr>
            </w:pPr>
            <w:r w:rsidRPr="00F276B6">
              <w:rPr>
                <w:sz w:val="16"/>
                <w:szCs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072935" w14:textId="36AB50AA" w:rsidR="00502414" w:rsidRDefault="00502414" w:rsidP="00502414">
            <w:pPr>
              <w:pStyle w:val="TAC"/>
              <w:rPr>
                <w:rFonts w:cs="Arial"/>
                <w:sz w:val="16"/>
                <w:szCs w:val="16"/>
              </w:rPr>
            </w:pPr>
            <w:r>
              <w:rPr>
                <w:rFonts w:cs="Arial"/>
                <w:sz w:val="16"/>
                <w:szCs w:val="16"/>
              </w:rPr>
              <w:t>0890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5C48B3A" w14:textId="65424AF2"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1E1A05" w14:textId="3B4200CD"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D90583" w14:textId="4FCDEAE3" w:rsidR="00502414" w:rsidRDefault="00502414" w:rsidP="00502414">
            <w:pPr>
              <w:pStyle w:val="TAC"/>
              <w:jc w:val="left"/>
              <w:rPr>
                <w:rFonts w:cs="Arial"/>
                <w:sz w:val="16"/>
                <w:szCs w:val="16"/>
              </w:rPr>
            </w:pPr>
            <w:r>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9B5484E" w14:textId="290D71FA" w:rsidR="00502414" w:rsidRDefault="00502414" w:rsidP="00502414">
            <w:pPr>
              <w:pStyle w:val="TAC"/>
              <w:rPr>
                <w:sz w:val="16"/>
              </w:rPr>
            </w:pPr>
            <w:r w:rsidRPr="00C64879">
              <w:rPr>
                <w:sz w:val="16"/>
              </w:rPr>
              <w:t>17.10.0</w:t>
            </w:r>
          </w:p>
        </w:tc>
      </w:tr>
      <w:tr w:rsidR="00502414" w:rsidRPr="00B44C23" w14:paraId="6BE76408"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3167F24D" w14:textId="7B264F88"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C73F59" w14:textId="07C607B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D62F32" w14:textId="03F9E25D" w:rsidR="00502414" w:rsidRPr="00F276B6" w:rsidRDefault="00502414" w:rsidP="00502414">
            <w:pPr>
              <w:pStyle w:val="TAC"/>
              <w:rPr>
                <w:sz w:val="16"/>
                <w:szCs w:val="16"/>
              </w:rPr>
            </w:pPr>
            <w:r w:rsidRPr="00F276B6">
              <w:rPr>
                <w:sz w:val="16"/>
                <w:szCs w:val="16"/>
              </w:rPr>
              <w:t>CP-231075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DD605E" w14:textId="6E259EF9" w:rsidR="00502414" w:rsidRDefault="00502414" w:rsidP="00502414">
            <w:pPr>
              <w:pStyle w:val="TAC"/>
              <w:rPr>
                <w:rFonts w:cs="Arial"/>
                <w:sz w:val="16"/>
                <w:szCs w:val="16"/>
              </w:rPr>
            </w:pPr>
            <w:r>
              <w:rPr>
                <w:rFonts w:cs="Arial"/>
                <w:sz w:val="16"/>
                <w:szCs w:val="16"/>
              </w:rPr>
              <w:t>0892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BC6A966" w14:textId="3450A2E1" w:rsidR="00502414" w:rsidRDefault="00502414" w:rsidP="0050241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5D912F" w14:textId="14856549"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979DD3" w14:textId="29B8ED0B" w:rsidR="00502414" w:rsidRDefault="00502414" w:rsidP="00502414">
            <w:pPr>
              <w:pStyle w:val="TAC"/>
              <w:jc w:val="left"/>
              <w:rPr>
                <w:rFonts w:cs="Arial"/>
                <w:sz w:val="16"/>
                <w:szCs w:val="16"/>
              </w:rPr>
            </w:pPr>
            <w:r>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A8E9B45" w14:textId="03DA48AF" w:rsidR="00502414" w:rsidRDefault="00502414" w:rsidP="00502414">
            <w:pPr>
              <w:pStyle w:val="TAC"/>
              <w:rPr>
                <w:sz w:val="16"/>
              </w:rPr>
            </w:pPr>
            <w:r w:rsidRPr="00C64879">
              <w:rPr>
                <w:sz w:val="16"/>
              </w:rPr>
              <w:t>17.10.0</w:t>
            </w:r>
          </w:p>
        </w:tc>
      </w:tr>
      <w:tr w:rsidR="00502414" w:rsidRPr="00B44C23" w14:paraId="26652598"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172A132F" w14:textId="53230CA9"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2EB582" w14:textId="02A9A20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F62859" w14:textId="246DB5EC" w:rsidR="00502414" w:rsidRPr="00F276B6" w:rsidRDefault="00502414" w:rsidP="00502414">
            <w:pPr>
              <w:pStyle w:val="TAC"/>
              <w:rPr>
                <w:sz w:val="16"/>
                <w:szCs w:val="16"/>
              </w:rPr>
            </w:pPr>
            <w:r w:rsidRPr="00F276B6">
              <w:rPr>
                <w:sz w:val="16"/>
                <w:szCs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76BC4B" w14:textId="5C8B694D" w:rsidR="00502414" w:rsidRDefault="00502414" w:rsidP="00502414">
            <w:pPr>
              <w:pStyle w:val="TAC"/>
              <w:rPr>
                <w:rFonts w:cs="Arial"/>
                <w:sz w:val="16"/>
                <w:szCs w:val="16"/>
              </w:rPr>
            </w:pPr>
            <w:r>
              <w:rPr>
                <w:rFonts w:cs="Arial"/>
                <w:sz w:val="16"/>
                <w:szCs w:val="16"/>
              </w:rPr>
              <w:t>0924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225A8B" w14:textId="6B538942"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F86368" w14:textId="7EC5A474"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0A6F9C" w14:textId="366A8C06" w:rsidR="00502414" w:rsidRDefault="00502414" w:rsidP="00502414">
            <w:pPr>
              <w:pStyle w:val="TAC"/>
              <w:jc w:val="left"/>
              <w:rPr>
                <w:rFonts w:cs="Arial"/>
                <w:sz w:val="16"/>
                <w:szCs w:val="16"/>
              </w:rPr>
            </w:pPr>
            <w:r>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168A3EB" w14:textId="68231247" w:rsidR="00502414" w:rsidRDefault="00502414" w:rsidP="00502414">
            <w:pPr>
              <w:pStyle w:val="TAC"/>
              <w:rPr>
                <w:sz w:val="16"/>
              </w:rPr>
            </w:pPr>
            <w:r w:rsidRPr="00C64879">
              <w:rPr>
                <w:sz w:val="16"/>
              </w:rPr>
              <w:t>17.10.0</w:t>
            </w:r>
          </w:p>
        </w:tc>
      </w:tr>
      <w:tr w:rsidR="00502414" w:rsidRPr="00B44C23" w14:paraId="178C60AC"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68C0666B" w14:textId="40BA09AA"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25F714" w14:textId="3C1182CC"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849CCC" w14:textId="1FE8D1B0" w:rsidR="00502414" w:rsidRPr="00F276B6" w:rsidRDefault="00502414" w:rsidP="00502414">
            <w:pPr>
              <w:pStyle w:val="TAC"/>
              <w:rPr>
                <w:sz w:val="16"/>
                <w:szCs w:val="16"/>
              </w:rPr>
            </w:pPr>
            <w:r w:rsidRPr="00F276B6">
              <w:rPr>
                <w:sz w:val="16"/>
                <w:szCs w:val="16"/>
              </w:rPr>
              <w:t>CP-231085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80127B" w14:textId="7F430387" w:rsidR="00502414" w:rsidRDefault="00502414" w:rsidP="00502414">
            <w:pPr>
              <w:pStyle w:val="TAC"/>
              <w:rPr>
                <w:rFonts w:cs="Arial"/>
                <w:sz w:val="16"/>
                <w:szCs w:val="16"/>
              </w:rPr>
            </w:pPr>
            <w:r>
              <w:rPr>
                <w:rFonts w:cs="Arial"/>
                <w:sz w:val="16"/>
                <w:szCs w:val="16"/>
              </w:rPr>
              <w:t>0926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51C065" w14:textId="48EB48F4"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4E8FA5" w14:textId="055A9CAC"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E9AC8C" w14:textId="308A9188" w:rsidR="00502414" w:rsidRDefault="00502414" w:rsidP="00502414">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F8D3738" w14:textId="24810A2E" w:rsidR="00502414" w:rsidRDefault="00502414" w:rsidP="00502414">
            <w:pPr>
              <w:pStyle w:val="TAC"/>
              <w:rPr>
                <w:sz w:val="16"/>
              </w:rPr>
            </w:pPr>
            <w:r w:rsidRPr="00C64879">
              <w:rPr>
                <w:sz w:val="16"/>
              </w:rPr>
              <w:t>17.10.0</w:t>
            </w:r>
          </w:p>
        </w:tc>
      </w:tr>
      <w:tr w:rsidR="00CD3F97" w:rsidRPr="00B44C23" w14:paraId="7297A00F"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6C254BE5" w14:textId="43997DE8"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DD93FD" w14:textId="7D16099D" w:rsidR="00CD3F97" w:rsidRDefault="00CD3F97" w:rsidP="00CD3F97">
            <w:pPr>
              <w:pStyle w:val="TAC"/>
              <w:rPr>
                <w:sz w:val="16"/>
              </w:rPr>
            </w:pPr>
            <w:r>
              <w:rPr>
                <w:sz w:val="16"/>
              </w:rPr>
              <w:t>CT#101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833E3A" w14:textId="3D16A30D" w:rsidR="00CD3F97" w:rsidRPr="00F276B6" w:rsidRDefault="00CD3F97" w:rsidP="00CD3F97">
            <w:pPr>
              <w:pStyle w:val="TAC"/>
              <w:rPr>
                <w:sz w:val="16"/>
                <w:szCs w:val="16"/>
              </w:rPr>
            </w:pPr>
            <w:r>
              <w:rPr>
                <w:rFonts w:cs="Arial"/>
                <w:sz w:val="16"/>
                <w:szCs w:val="16"/>
              </w:rPr>
              <w:t>CP-232063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F737E0" w14:textId="526A02F8" w:rsidR="00CD3F97" w:rsidRDefault="00CD3F97" w:rsidP="00CD3F97">
            <w:pPr>
              <w:pStyle w:val="TAC"/>
              <w:rPr>
                <w:rFonts w:cs="Arial"/>
                <w:sz w:val="16"/>
                <w:szCs w:val="16"/>
              </w:rPr>
            </w:pPr>
            <w:r>
              <w:rPr>
                <w:rFonts w:cs="Arial"/>
                <w:sz w:val="16"/>
                <w:szCs w:val="16"/>
              </w:rPr>
              <w:t>0940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274911" w14:textId="4800BE75" w:rsidR="00CD3F97" w:rsidRDefault="00CD3F97" w:rsidP="00CD3F9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E2AEFF5" w14:textId="5F976A97"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48197" w14:textId="4772ABC8" w:rsidR="00CD3F97" w:rsidRDefault="00CD3F97" w:rsidP="00CD3F97">
            <w:pPr>
              <w:pStyle w:val="TAC"/>
              <w:jc w:val="left"/>
              <w:rPr>
                <w:rFonts w:cs="Arial"/>
                <w:sz w:val="16"/>
                <w:szCs w:val="16"/>
              </w:rPr>
            </w:pPr>
            <w:r>
              <w:rPr>
                <w:rFonts w:cs="Arial"/>
                <w:sz w:val="16"/>
                <w:szCs w:val="16"/>
              </w:rPr>
              <w:t>Missed HA GNSS Metrics Support over SBI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F2C53CC" w14:textId="3E12A058" w:rsidR="00CD3F97" w:rsidRPr="00C64879" w:rsidRDefault="00CD3F97" w:rsidP="00CD3F97">
            <w:pPr>
              <w:pStyle w:val="TAC"/>
              <w:rPr>
                <w:sz w:val="16"/>
              </w:rPr>
            </w:pPr>
            <w:r w:rsidRPr="00C64879">
              <w:rPr>
                <w:sz w:val="16"/>
              </w:rPr>
              <w:t>17.1</w:t>
            </w:r>
            <w:r>
              <w:rPr>
                <w:sz w:val="16"/>
              </w:rPr>
              <w:t>1</w:t>
            </w:r>
            <w:r w:rsidRPr="00C64879">
              <w:rPr>
                <w:sz w:val="16"/>
              </w:rPr>
              <w:t>.0</w:t>
            </w:r>
          </w:p>
        </w:tc>
      </w:tr>
      <w:tr w:rsidR="00CD3F97" w:rsidRPr="00B44C23" w14:paraId="333B43D5"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7FDBF13F" w14:textId="1CEA50BD"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C2F9AB" w14:textId="491F4C7B" w:rsidR="00CD3F97" w:rsidRDefault="00CD3F97" w:rsidP="00CD3F97">
            <w:pPr>
              <w:pStyle w:val="TAC"/>
              <w:rPr>
                <w:sz w:val="16"/>
              </w:rPr>
            </w:pPr>
            <w:r>
              <w:rPr>
                <w:sz w:val="16"/>
              </w:rPr>
              <w:t>CT#101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0F1A8" w14:textId="287A07D6" w:rsidR="00CD3F97" w:rsidRPr="00F276B6" w:rsidRDefault="00CD3F97" w:rsidP="00CD3F97">
            <w:pPr>
              <w:pStyle w:val="TAC"/>
              <w:rPr>
                <w:sz w:val="16"/>
                <w:szCs w:val="16"/>
              </w:rPr>
            </w:pPr>
            <w:r>
              <w:rPr>
                <w:rFonts w:cs="Arial"/>
                <w:sz w:val="16"/>
                <w:szCs w:val="16"/>
              </w:rPr>
              <w:t>CP-232062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73A063" w14:textId="4EE105C3" w:rsidR="00CD3F97" w:rsidRDefault="00CD3F97" w:rsidP="00CD3F97">
            <w:pPr>
              <w:pStyle w:val="TAC"/>
              <w:rPr>
                <w:rFonts w:cs="Arial"/>
                <w:sz w:val="16"/>
                <w:szCs w:val="16"/>
              </w:rPr>
            </w:pPr>
            <w:r>
              <w:rPr>
                <w:rFonts w:cs="Arial"/>
                <w:sz w:val="16"/>
                <w:szCs w:val="16"/>
              </w:rPr>
              <w:t>0952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DCAE15" w14:textId="29A6DAB0" w:rsidR="00CD3F97" w:rsidRDefault="00CD3F97" w:rsidP="00CD3F9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0F5DB4" w14:textId="01206B68"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8AA8D1" w14:textId="15350521" w:rsidR="00CD3F97" w:rsidRDefault="00CD3F97" w:rsidP="00CD3F97">
            <w:pPr>
              <w:pStyle w:val="TAC"/>
              <w:jc w:val="left"/>
              <w:rPr>
                <w:rFonts w:cs="Arial"/>
                <w:sz w:val="16"/>
                <w:szCs w:val="16"/>
              </w:rPr>
            </w:pPr>
            <w:r>
              <w:rPr>
                <w:rFonts w:cs="Arial"/>
                <w:sz w:val="16"/>
                <w:szCs w:val="16"/>
              </w:rPr>
              <w:t>Add GNSS integrity requirement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07B3F62" w14:textId="6BA42F88" w:rsidR="00CD3F97" w:rsidRPr="00C64879" w:rsidRDefault="00CD3F97" w:rsidP="00CD3F97">
            <w:pPr>
              <w:pStyle w:val="TAC"/>
              <w:rPr>
                <w:sz w:val="16"/>
              </w:rPr>
            </w:pPr>
            <w:r w:rsidRPr="00C64879">
              <w:rPr>
                <w:sz w:val="16"/>
              </w:rPr>
              <w:t>17.1</w:t>
            </w:r>
            <w:r>
              <w:rPr>
                <w:sz w:val="16"/>
              </w:rPr>
              <w:t>1</w:t>
            </w:r>
            <w:r w:rsidRPr="00C64879">
              <w:rPr>
                <w:sz w:val="16"/>
              </w:rPr>
              <w:t>.0</w:t>
            </w:r>
          </w:p>
        </w:tc>
      </w:tr>
      <w:tr w:rsidR="00CD3F97" w:rsidRPr="00B44C23" w14:paraId="0444F053"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007BBF84" w14:textId="233C7E61"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6ED4FD" w14:textId="1AB64484" w:rsidR="00CD3F97" w:rsidRDefault="00CD3F97" w:rsidP="00CD3F97">
            <w:pPr>
              <w:pStyle w:val="TAC"/>
              <w:rPr>
                <w:sz w:val="16"/>
              </w:rPr>
            </w:pPr>
            <w:r>
              <w:rPr>
                <w:sz w:val="16"/>
              </w:rPr>
              <w:t>CT#10</w:t>
            </w:r>
            <w:r w:rsidR="009B283C">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EDC3EF" w14:textId="6C8B559C" w:rsidR="00CD3F97" w:rsidRPr="00F276B6" w:rsidRDefault="00CD3F97" w:rsidP="00CD3F97">
            <w:pPr>
              <w:pStyle w:val="TAC"/>
              <w:rPr>
                <w:sz w:val="16"/>
                <w:szCs w:val="16"/>
              </w:rPr>
            </w:pPr>
            <w:r>
              <w:rPr>
                <w:rFonts w:cs="Arial"/>
                <w:sz w:val="16"/>
                <w:szCs w:val="16"/>
              </w:rPr>
              <w:t>CP-232074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825485" w14:textId="53C5239C" w:rsidR="00CD3F97" w:rsidRDefault="00CD3F97" w:rsidP="00CD3F97">
            <w:pPr>
              <w:pStyle w:val="TAC"/>
              <w:rPr>
                <w:rFonts w:cs="Arial"/>
                <w:sz w:val="16"/>
                <w:szCs w:val="16"/>
              </w:rPr>
            </w:pPr>
            <w:r>
              <w:rPr>
                <w:rFonts w:cs="Arial"/>
                <w:sz w:val="16"/>
                <w:szCs w:val="16"/>
              </w:rPr>
              <w:t>0960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2F1465A" w14:textId="4CF405AB" w:rsidR="00CD3F97" w:rsidRDefault="00CD3F97" w:rsidP="00CD3F9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24A63A" w14:textId="488A48F0"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09D1C2" w14:textId="2E129064" w:rsidR="00CD3F97" w:rsidRDefault="00CD3F97" w:rsidP="00CD3F9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DC0B0A2" w14:textId="2903E430" w:rsidR="00CD3F97" w:rsidRPr="00C64879" w:rsidRDefault="00CD3F97" w:rsidP="00CD3F97">
            <w:pPr>
              <w:pStyle w:val="TAC"/>
              <w:rPr>
                <w:sz w:val="16"/>
              </w:rPr>
            </w:pPr>
            <w:r w:rsidRPr="00C64879">
              <w:rPr>
                <w:sz w:val="16"/>
              </w:rPr>
              <w:t>17.1</w:t>
            </w:r>
            <w:r>
              <w:rPr>
                <w:sz w:val="16"/>
              </w:rPr>
              <w:t>1</w:t>
            </w:r>
            <w:r w:rsidRPr="00C64879">
              <w:rPr>
                <w:sz w:val="16"/>
              </w:rPr>
              <w:t>.0</w:t>
            </w:r>
          </w:p>
        </w:tc>
      </w:tr>
      <w:tr w:rsidR="00254D6B" w:rsidRPr="00B44C23" w14:paraId="6FB86865"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049EFE51" w14:textId="2CEFF002" w:rsidR="00254D6B" w:rsidRDefault="00254D6B" w:rsidP="00254D6B">
            <w:pPr>
              <w:pStyle w:val="TAC"/>
              <w:rPr>
                <w:sz w:val="16"/>
              </w:rPr>
            </w:pPr>
            <w:r>
              <w:rPr>
                <w:sz w:val="16"/>
              </w:rPr>
              <w:lastRenderedPageBreak/>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2451" w14:textId="0BD73EE4" w:rsidR="00254D6B" w:rsidRDefault="00254D6B" w:rsidP="00254D6B">
            <w:pPr>
              <w:pStyle w:val="TAC"/>
              <w:rPr>
                <w:sz w:val="16"/>
              </w:rPr>
            </w:pPr>
            <w:r>
              <w:rPr>
                <w:sz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712ECA" w14:textId="1C6C43F2" w:rsidR="00254D6B" w:rsidRDefault="00254D6B" w:rsidP="00254D6B">
            <w:pPr>
              <w:pStyle w:val="TAC"/>
              <w:rPr>
                <w:rFonts w:cs="Arial"/>
                <w:sz w:val="16"/>
                <w:szCs w:val="16"/>
              </w:rPr>
            </w:pPr>
            <w:r>
              <w:rPr>
                <w:rFonts w:cs="Arial"/>
                <w:sz w:val="16"/>
                <w:szCs w:val="16"/>
              </w:rPr>
              <w:t>CP-23</w:t>
            </w:r>
            <w:r w:rsidR="00A91AF5">
              <w:rPr>
                <w:rFonts w:cs="Arial"/>
                <w:sz w:val="16"/>
                <w:szCs w:val="16"/>
              </w:rPr>
              <w:t>3061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1CBC6C" w14:textId="6914DC45" w:rsidR="00254D6B" w:rsidRDefault="00254D6B" w:rsidP="00254D6B">
            <w:pPr>
              <w:pStyle w:val="TAC"/>
              <w:rPr>
                <w:rFonts w:cs="Arial"/>
                <w:sz w:val="16"/>
                <w:szCs w:val="16"/>
              </w:rPr>
            </w:pPr>
            <w:r>
              <w:rPr>
                <w:rFonts w:cs="Arial"/>
                <w:sz w:val="16"/>
                <w:szCs w:val="16"/>
              </w:rPr>
              <w:t>0965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E75482F" w14:textId="59C70258" w:rsidR="00254D6B" w:rsidRDefault="00F2761C" w:rsidP="00254D6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5F21D1" w14:textId="730C7979" w:rsidR="00254D6B" w:rsidRDefault="00254D6B" w:rsidP="00254D6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A13AC0" w14:textId="76F19314" w:rsidR="00254D6B" w:rsidRDefault="00007978" w:rsidP="00254D6B">
            <w:pPr>
              <w:pStyle w:val="TAC"/>
              <w:jc w:val="left"/>
              <w:rPr>
                <w:rFonts w:cs="Arial"/>
                <w:sz w:val="16"/>
                <w:szCs w:val="16"/>
              </w:rPr>
            </w:pPr>
            <w:r w:rsidRPr="00007978">
              <w:rPr>
                <w:rFonts w:cs="Arial"/>
                <w:sz w:val="16"/>
                <w:szCs w:val="16"/>
              </w:rPr>
              <w:t>Correct the N2MbsSMinfo in the MBS 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5799E9" w14:textId="61E81BBF" w:rsidR="00254D6B" w:rsidRPr="00C64879" w:rsidRDefault="00254D6B" w:rsidP="00254D6B">
            <w:pPr>
              <w:pStyle w:val="TAC"/>
              <w:rPr>
                <w:sz w:val="16"/>
              </w:rPr>
            </w:pPr>
            <w:r w:rsidRPr="00C64879">
              <w:rPr>
                <w:sz w:val="16"/>
              </w:rPr>
              <w:t>17.1</w:t>
            </w:r>
            <w:r>
              <w:rPr>
                <w:sz w:val="16"/>
              </w:rPr>
              <w:t>2</w:t>
            </w:r>
            <w:r w:rsidRPr="00C64879">
              <w:rPr>
                <w:sz w:val="16"/>
              </w:rPr>
              <w:t>.0</w:t>
            </w:r>
          </w:p>
        </w:tc>
      </w:tr>
      <w:tr w:rsidR="00254D6B" w:rsidRPr="00B44C23" w14:paraId="098DD4E1"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4A76F7C6" w14:textId="207D5258" w:rsidR="00254D6B" w:rsidRDefault="00254D6B" w:rsidP="00254D6B">
            <w:pPr>
              <w:pStyle w:val="TAC"/>
              <w:rPr>
                <w:sz w:val="16"/>
              </w:rPr>
            </w:pPr>
            <w:r>
              <w:rPr>
                <w:sz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C4843" w14:textId="02CCB94A" w:rsidR="00254D6B" w:rsidRDefault="00254D6B" w:rsidP="00254D6B">
            <w:pPr>
              <w:pStyle w:val="TAC"/>
              <w:rPr>
                <w:sz w:val="16"/>
              </w:rPr>
            </w:pPr>
            <w:r>
              <w:rPr>
                <w:sz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3D0A4E" w14:textId="0279FB87" w:rsidR="00254D6B" w:rsidRPr="00E46665" w:rsidRDefault="00254D6B" w:rsidP="00254D6B">
            <w:pPr>
              <w:pStyle w:val="TAC"/>
              <w:rPr>
                <w:rFonts w:eastAsiaTheme="minorEastAsia" w:cs="Arial"/>
                <w:sz w:val="16"/>
                <w:szCs w:val="16"/>
                <w:lang w:eastAsia="zh-CN"/>
              </w:rPr>
            </w:pPr>
            <w:r>
              <w:rPr>
                <w:rFonts w:cs="Arial"/>
                <w:sz w:val="16"/>
                <w:szCs w:val="16"/>
              </w:rPr>
              <w:t>CP-23</w:t>
            </w:r>
            <w:r w:rsidR="00007978">
              <w:rPr>
                <w:rFonts w:cs="Arial"/>
                <w:sz w:val="16"/>
                <w:szCs w:val="16"/>
              </w:rPr>
              <w:t>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1359E" w14:textId="5619401C" w:rsidR="00254D6B" w:rsidRDefault="00254D6B" w:rsidP="00254D6B">
            <w:pPr>
              <w:pStyle w:val="TAC"/>
              <w:rPr>
                <w:rFonts w:cs="Arial"/>
                <w:sz w:val="16"/>
                <w:szCs w:val="16"/>
              </w:rPr>
            </w:pPr>
            <w:r>
              <w:rPr>
                <w:rFonts w:cs="Arial"/>
                <w:sz w:val="16"/>
                <w:szCs w:val="16"/>
              </w:rPr>
              <w:t>1007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32BBB9" w14:textId="21BD45DD" w:rsidR="00254D6B" w:rsidRDefault="00254D6B" w:rsidP="00254D6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58936E" w14:textId="752DFD5C" w:rsidR="00254D6B" w:rsidRDefault="00254D6B" w:rsidP="00254D6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1CBA07" w14:textId="005D969B" w:rsidR="00254D6B" w:rsidRDefault="00254D6B" w:rsidP="00254D6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1197AEE" w14:textId="2167663E" w:rsidR="00254D6B" w:rsidRPr="00C64879" w:rsidRDefault="00254D6B" w:rsidP="00254D6B">
            <w:pPr>
              <w:pStyle w:val="TAC"/>
              <w:rPr>
                <w:sz w:val="16"/>
              </w:rPr>
            </w:pPr>
            <w:r w:rsidRPr="00C64879">
              <w:rPr>
                <w:sz w:val="16"/>
              </w:rPr>
              <w:t>17.1</w:t>
            </w:r>
            <w:r>
              <w:rPr>
                <w:sz w:val="16"/>
              </w:rPr>
              <w:t>2</w:t>
            </w:r>
            <w:r w:rsidRPr="00C64879">
              <w:rPr>
                <w:sz w:val="16"/>
              </w:rPr>
              <w:t>.0</w:t>
            </w:r>
          </w:p>
        </w:tc>
      </w:tr>
      <w:tr w:rsidR="00DA1F73" w:rsidRPr="00B44C23" w14:paraId="771C47F7" w14:textId="77777777" w:rsidTr="00B95277">
        <w:tc>
          <w:tcPr>
            <w:tcW w:w="800" w:type="dxa"/>
            <w:tcBorders>
              <w:top w:val="single" w:sz="4" w:space="0" w:color="auto"/>
              <w:left w:val="single" w:sz="4" w:space="0" w:color="auto"/>
              <w:bottom w:val="single" w:sz="4" w:space="0" w:color="auto"/>
              <w:right w:val="single" w:sz="4" w:space="0" w:color="auto"/>
            </w:tcBorders>
            <w:shd w:val="solid" w:color="FFFFFF" w:fill="auto"/>
          </w:tcPr>
          <w:p w14:paraId="66A5E035" w14:textId="30F2A033" w:rsidR="00DA1F73" w:rsidRDefault="00DA1F73" w:rsidP="00DA1F73">
            <w:pPr>
              <w:pStyle w:val="TAC"/>
              <w:rPr>
                <w:sz w:val="16"/>
              </w:rPr>
            </w:pPr>
            <w:r>
              <w:rPr>
                <w:sz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73CC8" w14:textId="548AB8E5" w:rsidR="00DA1F73" w:rsidRDefault="00DA1F73" w:rsidP="00DA1F73">
            <w:pPr>
              <w:pStyle w:val="TAC"/>
              <w:rPr>
                <w:sz w:val="16"/>
              </w:rPr>
            </w:pPr>
            <w:r>
              <w:rPr>
                <w:sz w:val="16"/>
              </w:rPr>
              <w:t>CT#103</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9036ADF" w14:textId="18777B52" w:rsidR="00DA1F73" w:rsidRPr="00B95277" w:rsidRDefault="00DA1F73" w:rsidP="00DA1F73">
            <w:pPr>
              <w:pStyle w:val="TAC"/>
              <w:rPr>
                <w:rFonts w:cs="Arial"/>
                <w:color w:val="000000" w:themeColor="text1"/>
                <w:sz w:val="16"/>
                <w:szCs w:val="16"/>
              </w:rPr>
            </w:pPr>
            <w:r w:rsidRPr="00B95277">
              <w:rPr>
                <w:rFonts w:cs="Arial"/>
                <w:color w:val="000000" w:themeColor="text1"/>
                <w:sz w:val="16"/>
                <w:szCs w:val="16"/>
              </w:rPr>
              <w:t>CP-240062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327B8EA" w14:textId="2C921F2A" w:rsidR="00DA1F73" w:rsidRDefault="00DA1F73" w:rsidP="00DA1F73">
            <w:pPr>
              <w:pStyle w:val="TAC"/>
              <w:rPr>
                <w:rFonts w:cs="Arial"/>
                <w:sz w:val="16"/>
                <w:szCs w:val="16"/>
              </w:rPr>
            </w:pPr>
            <w:r>
              <w:rPr>
                <w:rFonts w:cs="Arial"/>
                <w:sz w:val="16"/>
                <w:szCs w:val="16"/>
              </w:rPr>
              <w:t>1012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EDC2EC" w14:textId="7CC24999" w:rsidR="00DA1F73" w:rsidRDefault="00DA1F73" w:rsidP="00DA1F7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5BB05F" w14:textId="448E6D64" w:rsidR="00DA1F73" w:rsidRDefault="00DA1F73" w:rsidP="00DA1F7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8A2825" w14:textId="5C31E72A" w:rsidR="00DA1F73" w:rsidRDefault="00DA1F73" w:rsidP="00DA1F73">
            <w:pPr>
              <w:pStyle w:val="TAC"/>
              <w:jc w:val="left"/>
              <w:rPr>
                <w:rFonts w:cs="Arial"/>
                <w:sz w:val="16"/>
                <w:szCs w:val="16"/>
              </w:rPr>
            </w:pPr>
            <w:r>
              <w:rPr>
                <w:rFonts w:cs="Arial"/>
                <w:sz w:val="16"/>
                <w:szCs w:val="16"/>
              </w:rPr>
              <w:t>UeInfoList and UeInfo</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C32E230" w14:textId="388101D6" w:rsidR="00DA1F73" w:rsidRPr="00C64879" w:rsidRDefault="00DA1F73" w:rsidP="00DA1F73">
            <w:pPr>
              <w:pStyle w:val="TAC"/>
              <w:rPr>
                <w:sz w:val="16"/>
              </w:rPr>
            </w:pPr>
            <w:r w:rsidRPr="00C64879">
              <w:rPr>
                <w:sz w:val="16"/>
              </w:rPr>
              <w:t>17.1</w:t>
            </w:r>
            <w:r>
              <w:rPr>
                <w:sz w:val="16"/>
              </w:rPr>
              <w:t>3</w:t>
            </w:r>
            <w:r w:rsidRPr="00C64879">
              <w:rPr>
                <w:sz w:val="16"/>
              </w:rPr>
              <w:t>.0</w:t>
            </w:r>
          </w:p>
        </w:tc>
      </w:tr>
      <w:tr w:rsidR="00DA1F73" w:rsidRPr="00B44C23" w14:paraId="5192E265" w14:textId="77777777" w:rsidTr="00B95277">
        <w:tc>
          <w:tcPr>
            <w:tcW w:w="800" w:type="dxa"/>
            <w:tcBorders>
              <w:top w:val="single" w:sz="4" w:space="0" w:color="auto"/>
              <w:left w:val="single" w:sz="4" w:space="0" w:color="auto"/>
              <w:bottom w:val="single" w:sz="4" w:space="0" w:color="auto"/>
              <w:right w:val="single" w:sz="4" w:space="0" w:color="auto"/>
            </w:tcBorders>
            <w:shd w:val="solid" w:color="FFFFFF" w:fill="auto"/>
          </w:tcPr>
          <w:p w14:paraId="50067B1F" w14:textId="5CF8EE3B" w:rsidR="00DA1F73" w:rsidRDefault="00DA1F73" w:rsidP="00DA1F73">
            <w:pPr>
              <w:pStyle w:val="TAC"/>
              <w:rPr>
                <w:sz w:val="16"/>
              </w:rPr>
            </w:pPr>
            <w:r>
              <w:rPr>
                <w:sz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AE263C" w14:textId="54D83E6D" w:rsidR="00DA1F73" w:rsidRDefault="00DA1F73" w:rsidP="00DA1F73">
            <w:pPr>
              <w:pStyle w:val="TAC"/>
              <w:rPr>
                <w:sz w:val="16"/>
              </w:rPr>
            </w:pPr>
            <w:r>
              <w:rPr>
                <w:sz w:val="16"/>
              </w:rPr>
              <w:t>CT#103</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FD9AB2" w14:textId="59B09A5D" w:rsidR="00DA1F73" w:rsidRPr="00B95277" w:rsidRDefault="00DA1F73" w:rsidP="00DA1F73">
            <w:pPr>
              <w:pStyle w:val="TAC"/>
              <w:rPr>
                <w:rFonts w:cs="Arial"/>
                <w:color w:val="000000" w:themeColor="text1"/>
                <w:sz w:val="16"/>
                <w:szCs w:val="16"/>
              </w:rPr>
            </w:pPr>
            <w:r w:rsidRPr="00B95277">
              <w:rPr>
                <w:rFonts w:cs="Arial"/>
                <w:color w:val="000000" w:themeColor="text1"/>
                <w:sz w:val="16"/>
                <w:szCs w:val="16"/>
              </w:rPr>
              <w:t>CP-240066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2482C5" w14:textId="27076414" w:rsidR="00DA1F73" w:rsidRDefault="00DA1F73" w:rsidP="00DA1F73">
            <w:pPr>
              <w:pStyle w:val="TAC"/>
              <w:rPr>
                <w:rFonts w:cs="Arial"/>
                <w:sz w:val="16"/>
                <w:szCs w:val="16"/>
              </w:rPr>
            </w:pPr>
            <w:r>
              <w:rPr>
                <w:rFonts w:cs="Arial"/>
                <w:sz w:val="16"/>
                <w:szCs w:val="16"/>
              </w:rPr>
              <w:t>1033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B98CD0" w14:textId="6197296E" w:rsidR="00DA1F73" w:rsidRDefault="00DA1F73" w:rsidP="00DA1F7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5C122E" w14:textId="7F1D5CD0" w:rsidR="00DA1F73" w:rsidRDefault="00DA1F73" w:rsidP="00DA1F7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D324A0D" w14:textId="017E1173" w:rsidR="00DA1F73" w:rsidRDefault="00DA1F73" w:rsidP="00DA1F73">
            <w:pPr>
              <w:pStyle w:val="TAC"/>
              <w:jc w:val="left"/>
              <w:rPr>
                <w:rFonts w:cs="Arial"/>
                <w:sz w:val="16"/>
                <w:szCs w:val="16"/>
              </w:rPr>
            </w:pPr>
            <w:r>
              <w:rPr>
                <w:rFonts w:cs="Arial"/>
                <w:sz w:val="16"/>
                <w:szCs w:val="16"/>
              </w:rPr>
              <w:t>Feature Negotiation for Analytics Subscriptions Support via N14</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D4F984E" w14:textId="09A101BB" w:rsidR="00DA1F73" w:rsidRPr="00C64879" w:rsidRDefault="00DA1F73" w:rsidP="00DA1F73">
            <w:pPr>
              <w:pStyle w:val="TAC"/>
              <w:rPr>
                <w:sz w:val="16"/>
              </w:rPr>
            </w:pPr>
            <w:r w:rsidRPr="00C64879">
              <w:rPr>
                <w:sz w:val="16"/>
              </w:rPr>
              <w:t>17.1</w:t>
            </w:r>
            <w:r>
              <w:rPr>
                <w:sz w:val="16"/>
              </w:rPr>
              <w:t>3</w:t>
            </w:r>
            <w:r w:rsidRPr="00C64879">
              <w:rPr>
                <w:sz w:val="16"/>
              </w:rPr>
              <w:t>.0</w:t>
            </w:r>
          </w:p>
        </w:tc>
      </w:tr>
      <w:tr w:rsidR="00F86EBD" w:rsidRPr="00B44C23" w14:paraId="2D3914A2"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2FE5897C" w14:textId="26FE8B31" w:rsidR="00F86EBD" w:rsidRDefault="00F86EBD" w:rsidP="00F86EBD">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D8141F" w14:textId="4406399C" w:rsidR="00F86EBD" w:rsidRDefault="00F86EBD" w:rsidP="00F86EBD">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8893F8" w14:textId="7B9F391F" w:rsidR="00F86EBD" w:rsidRPr="00B95277" w:rsidRDefault="00F86EBD" w:rsidP="00F86EBD">
            <w:pPr>
              <w:pStyle w:val="TAC"/>
              <w:rPr>
                <w:rFonts w:cs="Arial"/>
                <w:color w:val="000000" w:themeColor="text1"/>
                <w:sz w:val="16"/>
                <w:szCs w:val="16"/>
              </w:rPr>
            </w:pPr>
            <w:r>
              <w:rPr>
                <w:rFonts w:cs="Arial"/>
                <w:sz w:val="16"/>
                <w:szCs w:val="16"/>
              </w:rPr>
              <w:t>CP-241057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A17F77" w14:textId="2A4E2CC7" w:rsidR="00F86EBD" w:rsidRDefault="00F86EBD" w:rsidP="00F86EBD">
            <w:pPr>
              <w:pStyle w:val="TAC"/>
              <w:rPr>
                <w:rFonts w:cs="Arial"/>
                <w:sz w:val="16"/>
                <w:szCs w:val="16"/>
              </w:rPr>
            </w:pPr>
            <w:r>
              <w:rPr>
                <w:rFonts w:cs="Arial"/>
                <w:sz w:val="16"/>
                <w:szCs w:val="16"/>
              </w:rPr>
              <w:t>1053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A3C110" w14:textId="14189CAC" w:rsidR="00F86EBD" w:rsidRDefault="00F86EBD" w:rsidP="00F86E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24B92" w14:textId="0F3F25D0" w:rsidR="00F86EBD" w:rsidRDefault="00F86EBD" w:rsidP="00F86E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89E1D5" w14:textId="7EE218C9" w:rsidR="00F86EBD" w:rsidRDefault="00F86EBD" w:rsidP="00F86EBD">
            <w:pPr>
              <w:pStyle w:val="TAC"/>
              <w:jc w:val="left"/>
              <w:rPr>
                <w:rFonts w:cs="Arial"/>
                <w:sz w:val="16"/>
                <w:szCs w:val="16"/>
              </w:rPr>
            </w:pPr>
            <w:r>
              <w:rPr>
                <w:rFonts w:cs="Arial"/>
                <w:sz w:val="16"/>
                <w:szCs w:val="16"/>
              </w:rPr>
              <w:t>MBS service area in the EnableGroupReachabilityReqData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A947EC" w14:textId="09FA03A7" w:rsidR="00F86EBD" w:rsidRPr="00C64879" w:rsidRDefault="00F86EBD" w:rsidP="00F86EBD">
            <w:pPr>
              <w:pStyle w:val="TAC"/>
              <w:rPr>
                <w:sz w:val="16"/>
              </w:rPr>
            </w:pPr>
            <w:r w:rsidRPr="00C64879">
              <w:rPr>
                <w:sz w:val="16"/>
              </w:rPr>
              <w:t>17.1</w:t>
            </w:r>
            <w:r>
              <w:rPr>
                <w:sz w:val="16"/>
              </w:rPr>
              <w:t>4</w:t>
            </w:r>
            <w:r w:rsidRPr="00C64879">
              <w:rPr>
                <w:sz w:val="16"/>
              </w:rPr>
              <w:t>.0</w:t>
            </w:r>
          </w:p>
        </w:tc>
      </w:tr>
      <w:tr w:rsidR="00F86EBD" w:rsidRPr="00B44C23" w14:paraId="2E9BB09F"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6FB11BCF" w14:textId="28EA81C3" w:rsidR="00F86EBD" w:rsidRDefault="00F86EBD" w:rsidP="00F86EBD">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4BB99" w14:textId="3880FEAF" w:rsidR="00F86EBD" w:rsidRDefault="00F86EBD" w:rsidP="00F86EBD">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1DCFE6" w14:textId="265F6555" w:rsidR="00F86EBD" w:rsidRPr="00B95277" w:rsidRDefault="00F86EBD" w:rsidP="00F86EBD">
            <w:pPr>
              <w:pStyle w:val="TAC"/>
              <w:rPr>
                <w:rFonts w:cs="Arial"/>
                <w:color w:val="000000" w:themeColor="text1"/>
                <w:sz w:val="16"/>
                <w:szCs w:val="16"/>
              </w:rPr>
            </w:pPr>
            <w:r>
              <w:rPr>
                <w:rFonts w:cs="Arial"/>
                <w:sz w:val="16"/>
                <w:szCs w:val="16"/>
              </w:rPr>
              <w:t>CP-241056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BD7302" w14:textId="049A604D" w:rsidR="00F86EBD" w:rsidRDefault="00F86EBD" w:rsidP="00F86EBD">
            <w:pPr>
              <w:pStyle w:val="TAC"/>
              <w:rPr>
                <w:rFonts w:cs="Arial"/>
                <w:sz w:val="16"/>
                <w:szCs w:val="16"/>
              </w:rPr>
            </w:pPr>
            <w:r>
              <w:rPr>
                <w:rFonts w:cs="Arial"/>
                <w:sz w:val="16"/>
                <w:szCs w:val="16"/>
              </w:rPr>
              <w:t>1058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F2065F" w14:textId="316D253E" w:rsidR="00F86EBD" w:rsidRDefault="00F86EBD" w:rsidP="00F86E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EB1AB1" w14:textId="433A8900" w:rsidR="00F86EBD" w:rsidRDefault="00F86EBD" w:rsidP="00F86E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6BCA45" w14:textId="42DDD87F" w:rsidR="00F86EBD" w:rsidRDefault="00F86EBD" w:rsidP="00F86EBD">
            <w:pPr>
              <w:pStyle w:val="TAC"/>
              <w:jc w:val="left"/>
              <w:rPr>
                <w:rFonts w:cs="Arial"/>
                <w:sz w:val="16"/>
                <w:szCs w:val="16"/>
              </w:rPr>
            </w:pPr>
            <w:r>
              <w:rPr>
                <w:rFonts w:cs="Arial"/>
                <w:sz w:val="16"/>
                <w:szCs w:val="16"/>
              </w:rPr>
              <w:t>Integrity Result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A3BAE55" w14:textId="2BA20A84" w:rsidR="00F86EBD" w:rsidRPr="00C64879" w:rsidRDefault="00F86EBD" w:rsidP="00F86EBD">
            <w:pPr>
              <w:pStyle w:val="TAC"/>
              <w:rPr>
                <w:sz w:val="16"/>
              </w:rPr>
            </w:pPr>
            <w:r w:rsidRPr="00C64879">
              <w:rPr>
                <w:sz w:val="16"/>
              </w:rPr>
              <w:t>17.1</w:t>
            </w:r>
            <w:r>
              <w:rPr>
                <w:sz w:val="16"/>
              </w:rPr>
              <w:t>4</w:t>
            </w:r>
            <w:r w:rsidRPr="00C64879">
              <w:rPr>
                <w:sz w:val="16"/>
              </w:rPr>
              <w:t>.0</w:t>
            </w:r>
          </w:p>
        </w:tc>
      </w:tr>
      <w:tr w:rsidR="00F86EBD" w:rsidRPr="00B44C23" w14:paraId="1C6C09A0"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4B1361D0" w14:textId="276C0D90" w:rsidR="00F86EBD" w:rsidRDefault="00F86EBD" w:rsidP="00F86EBD">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C4A92" w14:textId="72D6278A" w:rsidR="00F86EBD" w:rsidRDefault="00F86EBD" w:rsidP="00F86EBD">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E58CFF" w14:textId="34BF2627" w:rsidR="00F86EBD" w:rsidRPr="00B95277" w:rsidRDefault="00F86EBD" w:rsidP="00F86EBD">
            <w:pPr>
              <w:pStyle w:val="TAC"/>
              <w:rPr>
                <w:rFonts w:cs="Arial"/>
                <w:color w:val="000000" w:themeColor="text1"/>
                <w:sz w:val="16"/>
                <w:szCs w:val="16"/>
              </w:rPr>
            </w:pPr>
            <w:r>
              <w:rPr>
                <w:rFonts w:cs="Arial"/>
                <w:sz w:val="16"/>
                <w:szCs w:val="16"/>
              </w:rPr>
              <w:t>CP-241066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5ED0D4" w14:textId="37A697CC" w:rsidR="00F86EBD" w:rsidRDefault="00F86EBD" w:rsidP="00F86EBD">
            <w:pPr>
              <w:pStyle w:val="TAC"/>
              <w:rPr>
                <w:rFonts w:cs="Arial"/>
                <w:sz w:val="16"/>
                <w:szCs w:val="16"/>
              </w:rPr>
            </w:pPr>
            <w:r>
              <w:rPr>
                <w:rFonts w:cs="Arial"/>
                <w:sz w:val="16"/>
                <w:szCs w:val="16"/>
              </w:rPr>
              <w:t>1063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7E25B7" w14:textId="0D1A3BF0" w:rsidR="00F86EBD" w:rsidRDefault="00F86EBD" w:rsidP="00F86E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79A903" w14:textId="427A1CF6" w:rsidR="00F86EBD" w:rsidRDefault="00F86EBD" w:rsidP="00F86EBD">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558F29" w14:textId="53C7552E" w:rsidR="00F86EBD" w:rsidRDefault="00F86EBD" w:rsidP="00F86EBD">
            <w:pPr>
              <w:pStyle w:val="TAC"/>
              <w:jc w:val="left"/>
              <w:rPr>
                <w:rFonts w:cs="Arial"/>
                <w:sz w:val="16"/>
                <w:szCs w:val="16"/>
              </w:rPr>
            </w:pPr>
            <w:r>
              <w:rPr>
                <w:rFonts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620525" w14:textId="66E31D43" w:rsidR="00F86EBD" w:rsidRPr="00C64879" w:rsidRDefault="00F86EBD" w:rsidP="00F86EBD">
            <w:pPr>
              <w:pStyle w:val="TAC"/>
              <w:rPr>
                <w:sz w:val="16"/>
              </w:rPr>
            </w:pPr>
            <w:r w:rsidRPr="00C64879">
              <w:rPr>
                <w:sz w:val="16"/>
              </w:rPr>
              <w:t>17.1</w:t>
            </w:r>
            <w:r>
              <w:rPr>
                <w:sz w:val="16"/>
              </w:rPr>
              <w:t>4</w:t>
            </w:r>
            <w:r w:rsidRPr="00C64879">
              <w:rPr>
                <w:sz w:val="16"/>
              </w:rPr>
              <w:t>.0</w:t>
            </w:r>
          </w:p>
        </w:tc>
      </w:tr>
      <w:tr w:rsidR="001F4093" w:rsidRPr="00B44C23" w14:paraId="0F5AAD93"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042F8DD8" w14:textId="0A7F6C23" w:rsidR="001F4093" w:rsidRDefault="001F4093" w:rsidP="001F4093">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15656" w14:textId="3810455B" w:rsidR="001F4093" w:rsidRDefault="001F4093" w:rsidP="001F4093">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39E3EE" w14:textId="0DD59E88" w:rsidR="001F4093" w:rsidRPr="00B95277" w:rsidRDefault="001F4093" w:rsidP="001F4093">
            <w:pPr>
              <w:pStyle w:val="TAC"/>
              <w:rPr>
                <w:rFonts w:cs="Arial"/>
                <w:color w:val="000000" w:themeColor="text1"/>
                <w:sz w:val="16"/>
                <w:szCs w:val="16"/>
              </w:rPr>
            </w:pPr>
            <w:r>
              <w:rPr>
                <w:rFonts w:cs="Arial"/>
                <w:sz w:val="16"/>
                <w:szCs w:val="16"/>
              </w:rPr>
              <w:t>CP-241053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E9EE42" w14:textId="382F54F3" w:rsidR="001F4093" w:rsidRDefault="001F4093" w:rsidP="001F4093">
            <w:pPr>
              <w:pStyle w:val="TAC"/>
              <w:rPr>
                <w:rFonts w:cs="Arial"/>
                <w:sz w:val="16"/>
                <w:szCs w:val="16"/>
              </w:rPr>
            </w:pPr>
            <w:r>
              <w:rPr>
                <w:rFonts w:cs="Arial"/>
                <w:sz w:val="16"/>
                <w:szCs w:val="16"/>
              </w:rPr>
              <w:t>1068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666125" w14:textId="0ADABEFB" w:rsidR="001F4093" w:rsidRDefault="001F4093" w:rsidP="001F409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A9BC5A" w14:textId="04DD485A" w:rsidR="001F4093" w:rsidRDefault="001F4093" w:rsidP="001F40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C8D3" w14:textId="676A372E" w:rsidR="001F4093" w:rsidRDefault="001F4093" w:rsidP="001F4093">
            <w:pPr>
              <w:pStyle w:val="TAC"/>
              <w:jc w:val="left"/>
              <w:rPr>
                <w:rFonts w:cs="Arial"/>
                <w:sz w:val="16"/>
                <w:szCs w:val="16"/>
              </w:rPr>
            </w:pPr>
            <w:r>
              <w:rPr>
                <w:rFonts w:cs="Arial"/>
                <w:sz w:val="16"/>
                <w:szCs w:val="16"/>
              </w:rPr>
              <w:t>Content of JSON Patch requests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544115B" w14:textId="75773806" w:rsidR="001F4093" w:rsidRPr="00C64879" w:rsidRDefault="001F4093" w:rsidP="001F4093">
            <w:pPr>
              <w:pStyle w:val="TAC"/>
              <w:rPr>
                <w:sz w:val="16"/>
              </w:rPr>
            </w:pPr>
            <w:r w:rsidRPr="00C64879">
              <w:rPr>
                <w:sz w:val="16"/>
              </w:rPr>
              <w:t>17.1</w:t>
            </w:r>
            <w:r>
              <w:rPr>
                <w:sz w:val="16"/>
              </w:rPr>
              <w:t>4</w:t>
            </w:r>
            <w:r w:rsidRPr="00C64879">
              <w:rPr>
                <w:sz w:val="16"/>
              </w:rPr>
              <w:t>.0</w:t>
            </w:r>
          </w:p>
        </w:tc>
      </w:tr>
      <w:tr w:rsidR="001F4093" w:rsidRPr="00B44C23" w14:paraId="5400412F"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4FC7A243" w14:textId="4E82855E" w:rsidR="001F4093" w:rsidRDefault="001F4093" w:rsidP="001F4093">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A8CEBD" w14:textId="284FABC3" w:rsidR="001F4093" w:rsidRDefault="001F4093" w:rsidP="001F4093">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FFFCD" w14:textId="572F6EF8" w:rsidR="001F4093" w:rsidRPr="00B95277" w:rsidRDefault="001F4093" w:rsidP="001F4093">
            <w:pPr>
              <w:pStyle w:val="TAC"/>
              <w:rPr>
                <w:rFonts w:cs="Arial"/>
                <w:color w:val="000000" w:themeColor="text1"/>
                <w:sz w:val="16"/>
                <w:szCs w:val="16"/>
              </w:rPr>
            </w:pPr>
            <w:r>
              <w:rPr>
                <w:rFonts w:cs="Arial"/>
                <w:sz w:val="16"/>
                <w:szCs w:val="16"/>
              </w:rPr>
              <w:t>CP-241063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D53ED3" w14:textId="382D5BC5" w:rsidR="001F4093" w:rsidRDefault="001F4093" w:rsidP="001F4093">
            <w:pPr>
              <w:pStyle w:val="TAC"/>
              <w:rPr>
                <w:rFonts w:cs="Arial"/>
                <w:sz w:val="16"/>
                <w:szCs w:val="16"/>
              </w:rPr>
            </w:pPr>
            <w:r>
              <w:rPr>
                <w:rFonts w:cs="Arial"/>
                <w:sz w:val="16"/>
                <w:szCs w:val="16"/>
              </w:rPr>
              <w:t>1093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D81F50" w14:textId="3F265B73" w:rsidR="001F4093" w:rsidRDefault="001F4093" w:rsidP="001F40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3600CD" w14:textId="3D8F1E2C" w:rsidR="001F4093" w:rsidRDefault="001F4093" w:rsidP="001F40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EC98FEA" w14:textId="70D3CE61" w:rsidR="001F4093" w:rsidRDefault="001F4093" w:rsidP="001F409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A2DCE0" w14:textId="2B767444" w:rsidR="001F4093" w:rsidRPr="00C64879" w:rsidRDefault="001F4093" w:rsidP="001F4093">
            <w:pPr>
              <w:pStyle w:val="TAC"/>
              <w:rPr>
                <w:sz w:val="16"/>
              </w:rPr>
            </w:pPr>
            <w:r w:rsidRPr="00C64879">
              <w:rPr>
                <w:sz w:val="16"/>
              </w:rPr>
              <w:t>17.1</w:t>
            </w:r>
            <w:r>
              <w:rPr>
                <w:sz w:val="16"/>
              </w:rPr>
              <w:t>4</w:t>
            </w:r>
            <w:r w:rsidRPr="00C64879">
              <w:rPr>
                <w:sz w:val="16"/>
              </w:rPr>
              <w:t>.0</w:t>
            </w:r>
          </w:p>
        </w:tc>
      </w:tr>
      <w:tr w:rsidR="00C602E6" w:rsidRPr="00B44C23" w14:paraId="0065A7EA"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2E414E85" w14:textId="059671CF" w:rsidR="00C602E6" w:rsidRDefault="00C602E6" w:rsidP="00C602E6">
            <w:pPr>
              <w:pStyle w:val="TAC"/>
              <w:rPr>
                <w:sz w:val="16"/>
              </w:rPr>
            </w:pPr>
            <w:r>
              <w:rPr>
                <w:sz w:val="16"/>
              </w:rPr>
              <w:t>2024-</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6E049C" w14:textId="3459EE04" w:rsidR="00C602E6" w:rsidRDefault="00C602E6" w:rsidP="00C602E6">
            <w:pPr>
              <w:pStyle w:val="TAC"/>
              <w:rPr>
                <w:sz w:val="16"/>
              </w:rPr>
            </w:pPr>
            <w:r>
              <w:rPr>
                <w:sz w:val="16"/>
              </w:rPr>
              <w:t>CT#10</w:t>
            </w:r>
            <w:r>
              <w:rPr>
                <w:sz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3824F" w14:textId="2C666F11" w:rsidR="00C602E6" w:rsidRDefault="00C602E6" w:rsidP="00C602E6">
            <w:pPr>
              <w:pStyle w:val="TAC"/>
              <w:rPr>
                <w:rFonts w:cs="Arial"/>
                <w:sz w:val="16"/>
                <w:szCs w:val="16"/>
              </w:rPr>
            </w:pPr>
            <w:r>
              <w:rPr>
                <w:rFonts w:cs="Arial"/>
                <w:sz w:val="16"/>
                <w:szCs w:val="16"/>
              </w:rPr>
              <w:t>CP-24</w:t>
            </w:r>
            <w:r w:rsidR="00ED69A3">
              <w:rPr>
                <w:rFonts w:cs="Arial"/>
                <w:sz w:val="16"/>
                <w:szCs w:val="16"/>
              </w:rPr>
              <w:t>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69AB590" w14:textId="27950452" w:rsidR="00C602E6" w:rsidRDefault="00ED69A3" w:rsidP="00C602E6">
            <w:pPr>
              <w:pStyle w:val="TAC"/>
              <w:rPr>
                <w:rFonts w:cs="Arial"/>
                <w:sz w:val="16"/>
                <w:szCs w:val="16"/>
              </w:rPr>
            </w:pPr>
            <w:r>
              <w:rPr>
                <w:rFonts w:cs="Arial"/>
                <w:sz w:val="16"/>
                <w:szCs w:val="16"/>
              </w:rPr>
              <w:t>1148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343D3D" w14:textId="3546DDD5" w:rsidR="00C602E6" w:rsidRDefault="00ED69A3" w:rsidP="00C602E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1E2487" w14:textId="245F7A8F" w:rsidR="00C602E6" w:rsidRDefault="00ED69A3" w:rsidP="00C602E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6C20F0" w14:textId="1CD6EF75" w:rsidR="00C602E6" w:rsidRDefault="00881EF7" w:rsidP="00C602E6">
            <w:pPr>
              <w:pStyle w:val="TAC"/>
              <w:jc w:val="left"/>
              <w:rPr>
                <w:rFonts w:cs="Arial"/>
                <w:sz w:val="16"/>
                <w:szCs w:val="16"/>
              </w:rPr>
            </w:pPr>
            <w:r w:rsidRPr="00881EF7">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138857B" w14:textId="59B7AF29" w:rsidR="00C602E6" w:rsidRPr="00C64879" w:rsidRDefault="00881EF7" w:rsidP="00C602E6">
            <w:pPr>
              <w:pStyle w:val="TAC"/>
              <w:rPr>
                <w:sz w:val="16"/>
              </w:rPr>
            </w:pPr>
            <w:r>
              <w:rPr>
                <w:sz w:val="16"/>
              </w:rPr>
              <w:t>17.15.0</w:t>
            </w:r>
          </w:p>
        </w:tc>
      </w:tr>
      <w:tr w:rsidR="00C602E6" w:rsidRPr="00B44C23" w14:paraId="5036D5B2"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3B651030" w14:textId="735FF1A4" w:rsidR="00C602E6" w:rsidRDefault="00C602E6" w:rsidP="00C602E6">
            <w:pPr>
              <w:pStyle w:val="TAC"/>
              <w:rPr>
                <w:sz w:val="16"/>
              </w:rPr>
            </w:pPr>
            <w:r>
              <w:rPr>
                <w:sz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2AE492" w14:textId="42C60701" w:rsidR="00C602E6" w:rsidRDefault="00C602E6" w:rsidP="00C602E6">
            <w:pPr>
              <w:pStyle w:val="TAC"/>
              <w:rPr>
                <w:sz w:val="16"/>
              </w:rPr>
            </w:pPr>
            <w:r>
              <w:rPr>
                <w:sz w:val="16"/>
              </w:rPr>
              <w:t>CT#106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8F746E" w14:textId="55F748D7" w:rsidR="00C602E6" w:rsidRDefault="00ED69A3" w:rsidP="00C602E6">
            <w:pPr>
              <w:pStyle w:val="TAC"/>
              <w:rPr>
                <w:rFonts w:cs="Arial"/>
                <w:sz w:val="16"/>
                <w:szCs w:val="16"/>
              </w:rPr>
            </w:pPr>
            <w:r>
              <w:rPr>
                <w:rFonts w:cs="Arial"/>
                <w:sz w:val="16"/>
                <w:szCs w:val="16"/>
              </w:rPr>
              <w:t>CP-243067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726D0F" w14:textId="44D376F6" w:rsidR="00C602E6" w:rsidRDefault="00ED69A3" w:rsidP="00C602E6">
            <w:pPr>
              <w:pStyle w:val="TAC"/>
              <w:rPr>
                <w:rFonts w:cs="Arial"/>
                <w:sz w:val="16"/>
                <w:szCs w:val="16"/>
              </w:rPr>
            </w:pPr>
            <w:r>
              <w:rPr>
                <w:rFonts w:cs="Arial"/>
                <w:sz w:val="16"/>
                <w:szCs w:val="16"/>
              </w:rPr>
              <w:t>1157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CED521" w14:textId="77777777" w:rsidR="00C602E6" w:rsidRDefault="00C602E6" w:rsidP="00C602E6">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D3366B" w14:textId="2884B37E" w:rsidR="00C602E6" w:rsidRDefault="00ED69A3" w:rsidP="00C602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DB8223" w14:textId="45B357E1" w:rsidR="00C602E6" w:rsidRDefault="00881EF7" w:rsidP="00C602E6">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71C3555" w14:textId="546CCA4A" w:rsidR="00C602E6" w:rsidRPr="00C64879" w:rsidRDefault="00881EF7" w:rsidP="00C602E6">
            <w:pPr>
              <w:pStyle w:val="TAC"/>
              <w:rPr>
                <w:sz w:val="16"/>
              </w:rPr>
            </w:pPr>
            <w:r>
              <w:rPr>
                <w:sz w:val="16"/>
              </w:rPr>
              <w:t>17.15.0</w:t>
            </w:r>
          </w:p>
        </w:tc>
      </w:tr>
    </w:tbl>
    <w:p w14:paraId="511AA417" w14:textId="77777777" w:rsidR="00080512" w:rsidRDefault="00080512" w:rsidP="00602AC0"/>
    <w:sectPr w:rsidR="00080512">
      <w:headerReference w:type="default" r:id="rId193"/>
      <w:footerReference w:type="default" r:id="rId1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DDACDC" w14:textId="77777777" w:rsidR="00980E7A" w:rsidRDefault="00980E7A">
      <w:r>
        <w:separator/>
      </w:r>
    </w:p>
  </w:endnote>
  <w:endnote w:type="continuationSeparator" w:id="0">
    <w:p w14:paraId="1CDA23A5" w14:textId="77777777" w:rsidR="00980E7A" w:rsidRDefault="00980E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Geneva">
    <w:altName w:val="Arial"/>
    <w:charset w:val="00"/>
    <w:family w:val="swiss"/>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EE3007" w14:textId="77777777" w:rsidR="00980E7A" w:rsidRDefault="00980E7A">
      <w:r>
        <w:separator/>
      </w:r>
    </w:p>
  </w:footnote>
  <w:footnote w:type="continuationSeparator" w:id="0">
    <w:p w14:paraId="4B47873C" w14:textId="77777777" w:rsidR="00980E7A" w:rsidRDefault="00980E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ADF12" w14:textId="49F838F5"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E5DD4">
      <w:rPr>
        <w:rFonts w:ascii="Arial" w:hAnsi="Arial" w:cs="Arial"/>
        <w:b/>
        <w:noProof/>
        <w:sz w:val="18"/>
        <w:szCs w:val="18"/>
      </w:rPr>
      <w:t>3GPP TS 29.518 V17.154.0 (2024-0612)</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7264C3B6"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E5DD4">
      <w:rPr>
        <w:rFonts w:ascii="Arial" w:hAnsi="Arial" w:cs="Arial"/>
        <w:b/>
        <w:noProof/>
        <w:sz w:val="18"/>
        <w:szCs w:val="18"/>
      </w:rPr>
      <w:t>Release 17</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2"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3" w15:restartNumberingAfterBreak="0">
    <w:nsid w:val="11D60477"/>
    <w:multiLevelType w:val="hybridMultilevel"/>
    <w:tmpl w:val="19BE0960"/>
    <w:lvl w:ilvl="0" w:tplc="B784D80E">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6E205CC"/>
    <w:multiLevelType w:val="hybridMultilevel"/>
    <w:tmpl w:val="E66C6632"/>
    <w:lvl w:ilvl="0" w:tplc="05C49030">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21294FBA"/>
    <w:multiLevelType w:val="hybridMultilevel"/>
    <w:tmpl w:val="4FC6EDB0"/>
    <w:lvl w:ilvl="0" w:tplc="4BCC5D2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8"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2"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3"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6" w15:restartNumberingAfterBreak="0">
    <w:nsid w:val="40DF6496"/>
    <w:multiLevelType w:val="hybridMultilevel"/>
    <w:tmpl w:val="F8C2B746"/>
    <w:lvl w:ilvl="0" w:tplc="D57CB7C0">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86741D4"/>
    <w:multiLevelType w:val="hybridMultilevel"/>
    <w:tmpl w:val="6298C9B0"/>
    <w:lvl w:ilvl="0" w:tplc="B7BAFEF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5"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8"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B1C5CCD"/>
    <w:multiLevelType w:val="hybridMultilevel"/>
    <w:tmpl w:val="2988B29A"/>
    <w:lvl w:ilvl="0" w:tplc="86EC814E">
      <w:numFmt w:val="bullet"/>
      <w:lvlText w:val="-"/>
      <w:lvlJc w:val="left"/>
      <w:pPr>
        <w:ind w:left="360" w:hanging="360"/>
      </w:pPr>
      <w:rPr>
        <w:rFonts w:ascii="Arial" w:eastAsia="DengXi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2"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3"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4"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47"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1466774914">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90349618">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87117125">
    <w:abstractNumId w:val="10"/>
  </w:num>
  <w:num w:numId="4" w16cid:durableId="2038893909">
    <w:abstractNumId w:val="39"/>
  </w:num>
  <w:num w:numId="5" w16cid:durableId="290674977">
    <w:abstractNumId w:val="36"/>
  </w:num>
  <w:num w:numId="6" w16cid:durableId="1782142450">
    <w:abstractNumId w:val="34"/>
  </w:num>
  <w:num w:numId="7" w16cid:durableId="341277709">
    <w:abstractNumId w:val="41"/>
  </w:num>
  <w:num w:numId="8" w16cid:durableId="1713727687">
    <w:abstractNumId w:val="17"/>
  </w:num>
  <w:num w:numId="9" w16cid:durableId="1295522528">
    <w:abstractNumId w:val="46"/>
  </w:num>
  <w:num w:numId="10" w16cid:durableId="1853184371">
    <w:abstractNumId w:val="27"/>
  </w:num>
  <w:num w:numId="11" w16cid:durableId="1552769423">
    <w:abstractNumId w:val="15"/>
  </w:num>
  <w:num w:numId="12" w16cid:durableId="1078867010">
    <w:abstractNumId w:val="11"/>
  </w:num>
  <w:num w:numId="13" w16cid:durableId="687146756">
    <w:abstractNumId w:val="21"/>
  </w:num>
  <w:num w:numId="14" w16cid:durableId="1687633731">
    <w:abstractNumId w:val="25"/>
  </w:num>
  <w:num w:numId="15" w16cid:durableId="1984236675">
    <w:abstractNumId w:val="23"/>
  </w:num>
  <w:num w:numId="16" w16cid:durableId="302857503">
    <w:abstractNumId w:val="8"/>
  </w:num>
  <w:num w:numId="17" w16cid:durableId="897472108">
    <w:abstractNumId w:val="37"/>
  </w:num>
  <w:num w:numId="18" w16cid:durableId="783614009">
    <w:abstractNumId w:val="9"/>
    <w:lvlOverride w:ilvl="0">
      <w:lvl w:ilvl="0">
        <w:start w:val="1"/>
        <w:numFmt w:val="bullet"/>
        <w:lvlText w:val=""/>
        <w:legacy w:legacy="1" w:legacySpace="0" w:legacyIndent="283"/>
        <w:lvlJc w:val="left"/>
        <w:pPr>
          <w:ind w:left="567" w:hanging="283"/>
        </w:pPr>
        <w:rPr>
          <w:rFonts w:ascii="Geneva" w:hAnsi="Geneva" w:hint="default"/>
        </w:rPr>
      </w:lvl>
    </w:lvlOverride>
  </w:num>
  <w:num w:numId="19" w16cid:durableId="1712075334">
    <w:abstractNumId w:val="29"/>
  </w:num>
  <w:num w:numId="20" w16cid:durableId="674890277">
    <w:abstractNumId w:val="18"/>
  </w:num>
  <w:num w:numId="21" w16cid:durableId="1360163383">
    <w:abstractNumId w:val="16"/>
  </w:num>
  <w:num w:numId="22" w16cid:durableId="2100830568">
    <w:abstractNumId w:val="38"/>
  </w:num>
  <w:num w:numId="23" w16cid:durableId="262495524">
    <w:abstractNumId w:val="24"/>
  </w:num>
  <w:num w:numId="24" w16cid:durableId="1310133026">
    <w:abstractNumId w:val="43"/>
  </w:num>
  <w:num w:numId="25" w16cid:durableId="577441362">
    <w:abstractNumId w:val="44"/>
  </w:num>
  <w:num w:numId="26" w16cid:durableId="15617823">
    <w:abstractNumId w:val="32"/>
  </w:num>
  <w:num w:numId="27" w16cid:durableId="336738817">
    <w:abstractNumId w:val="31"/>
  </w:num>
  <w:num w:numId="28" w16cid:durableId="1187519358">
    <w:abstractNumId w:val="30"/>
  </w:num>
  <w:num w:numId="29" w16cid:durableId="1809857910">
    <w:abstractNumId w:val="12"/>
  </w:num>
  <w:num w:numId="30" w16cid:durableId="419908471">
    <w:abstractNumId w:val="35"/>
  </w:num>
  <w:num w:numId="31" w16cid:durableId="792671364">
    <w:abstractNumId w:val="19"/>
  </w:num>
  <w:num w:numId="32" w16cid:durableId="769080786">
    <w:abstractNumId w:val="28"/>
  </w:num>
  <w:num w:numId="33" w16cid:durableId="1831096231">
    <w:abstractNumId w:val="45"/>
  </w:num>
  <w:num w:numId="34" w16cid:durableId="350499268">
    <w:abstractNumId w:val="40"/>
  </w:num>
  <w:num w:numId="35" w16cid:durableId="485588206">
    <w:abstractNumId w:val="42"/>
  </w:num>
  <w:num w:numId="36" w16cid:durableId="1520198744">
    <w:abstractNumId w:val="20"/>
  </w:num>
  <w:num w:numId="37" w16cid:durableId="1568608846">
    <w:abstractNumId w:val="22"/>
  </w:num>
  <w:num w:numId="38" w16cid:durableId="1835952683">
    <w:abstractNumId w:val="47"/>
  </w:num>
  <w:num w:numId="39" w16cid:durableId="917251867">
    <w:abstractNumId w:val="33"/>
  </w:num>
  <w:num w:numId="40" w16cid:durableId="425004208">
    <w:abstractNumId w:val="13"/>
  </w:num>
  <w:num w:numId="41" w16cid:durableId="798572743">
    <w:abstractNumId w:val="14"/>
  </w:num>
  <w:num w:numId="42" w16cid:durableId="715469889">
    <w:abstractNumId w:val="7"/>
  </w:num>
  <w:num w:numId="43" w16cid:durableId="1829512371">
    <w:abstractNumId w:val="6"/>
  </w:num>
  <w:num w:numId="44" w16cid:durableId="1603950253">
    <w:abstractNumId w:val="5"/>
  </w:num>
  <w:num w:numId="45" w16cid:durableId="1159616358">
    <w:abstractNumId w:val="4"/>
  </w:num>
  <w:num w:numId="46" w16cid:durableId="1373728356">
    <w:abstractNumId w:val="3"/>
  </w:num>
  <w:num w:numId="47" w16cid:durableId="1392268328">
    <w:abstractNumId w:val="2"/>
  </w:num>
  <w:num w:numId="48" w16cid:durableId="894050455">
    <w:abstractNumId w:val="1"/>
  </w:num>
  <w:num w:numId="49" w16cid:durableId="1525481786">
    <w:abstractNumId w:val="0"/>
  </w:num>
  <w:num w:numId="50" w16cid:durableId="684135311">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0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3B"/>
    <w:rsid w:val="0000390E"/>
    <w:rsid w:val="00004C31"/>
    <w:rsid w:val="0000644F"/>
    <w:rsid w:val="00007978"/>
    <w:rsid w:val="000115D2"/>
    <w:rsid w:val="00012F04"/>
    <w:rsid w:val="000165AD"/>
    <w:rsid w:val="00017147"/>
    <w:rsid w:val="00020458"/>
    <w:rsid w:val="00021DD0"/>
    <w:rsid w:val="000245A2"/>
    <w:rsid w:val="00025359"/>
    <w:rsid w:val="00030161"/>
    <w:rsid w:val="00033397"/>
    <w:rsid w:val="000356C0"/>
    <w:rsid w:val="00035E6C"/>
    <w:rsid w:val="00040095"/>
    <w:rsid w:val="000422A1"/>
    <w:rsid w:val="0004276E"/>
    <w:rsid w:val="00045A37"/>
    <w:rsid w:val="00047B9E"/>
    <w:rsid w:val="00047F0E"/>
    <w:rsid w:val="00050A1C"/>
    <w:rsid w:val="0005113E"/>
    <w:rsid w:val="00051834"/>
    <w:rsid w:val="0005247A"/>
    <w:rsid w:val="0005256E"/>
    <w:rsid w:val="00052E47"/>
    <w:rsid w:val="00054074"/>
    <w:rsid w:val="00054A22"/>
    <w:rsid w:val="000573C6"/>
    <w:rsid w:val="00057EFC"/>
    <w:rsid w:val="00062023"/>
    <w:rsid w:val="00063ACE"/>
    <w:rsid w:val="0006553F"/>
    <w:rsid w:val="000655A6"/>
    <w:rsid w:val="0006763C"/>
    <w:rsid w:val="000747F9"/>
    <w:rsid w:val="00075998"/>
    <w:rsid w:val="00075DC2"/>
    <w:rsid w:val="00075E22"/>
    <w:rsid w:val="0007615D"/>
    <w:rsid w:val="00076A12"/>
    <w:rsid w:val="00080512"/>
    <w:rsid w:val="0008339B"/>
    <w:rsid w:val="00083F48"/>
    <w:rsid w:val="00085B8C"/>
    <w:rsid w:val="00087539"/>
    <w:rsid w:val="0009176A"/>
    <w:rsid w:val="0009536C"/>
    <w:rsid w:val="00097512"/>
    <w:rsid w:val="000A2CB6"/>
    <w:rsid w:val="000A3329"/>
    <w:rsid w:val="000A346B"/>
    <w:rsid w:val="000A34B2"/>
    <w:rsid w:val="000A34D0"/>
    <w:rsid w:val="000A3AF3"/>
    <w:rsid w:val="000A4679"/>
    <w:rsid w:val="000A6428"/>
    <w:rsid w:val="000A6B02"/>
    <w:rsid w:val="000B0B72"/>
    <w:rsid w:val="000B13AB"/>
    <w:rsid w:val="000B1450"/>
    <w:rsid w:val="000B4502"/>
    <w:rsid w:val="000B67BD"/>
    <w:rsid w:val="000B70E1"/>
    <w:rsid w:val="000C003F"/>
    <w:rsid w:val="000C14B9"/>
    <w:rsid w:val="000C1CBF"/>
    <w:rsid w:val="000C1CDC"/>
    <w:rsid w:val="000C47C3"/>
    <w:rsid w:val="000C674B"/>
    <w:rsid w:val="000C7954"/>
    <w:rsid w:val="000D141E"/>
    <w:rsid w:val="000D2828"/>
    <w:rsid w:val="000D2929"/>
    <w:rsid w:val="000D418F"/>
    <w:rsid w:val="000D4F86"/>
    <w:rsid w:val="000D58AB"/>
    <w:rsid w:val="000D6923"/>
    <w:rsid w:val="000D6A1A"/>
    <w:rsid w:val="000E3862"/>
    <w:rsid w:val="000E407F"/>
    <w:rsid w:val="000E4FD4"/>
    <w:rsid w:val="000E5296"/>
    <w:rsid w:val="000E65A0"/>
    <w:rsid w:val="000F1992"/>
    <w:rsid w:val="000F2C42"/>
    <w:rsid w:val="000F413F"/>
    <w:rsid w:val="000F4954"/>
    <w:rsid w:val="000F74A5"/>
    <w:rsid w:val="0010007D"/>
    <w:rsid w:val="0010131D"/>
    <w:rsid w:val="00105BCC"/>
    <w:rsid w:val="00106479"/>
    <w:rsid w:val="00106E77"/>
    <w:rsid w:val="00112A21"/>
    <w:rsid w:val="00113C95"/>
    <w:rsid w:val="00123312"/>
    <w:rsid w:val="00123924"/>
    <w:rsid w:val="00125FE5"/>
    <w:rsid w:val="0012672E"/>
    <w:rsid w:val="00131A18"/>
    <w:rsid w:val="00133525"/>
    <w:rsid w:val="001345F3"/>
    <w:rsid w:val="00135EDD"/>
    <w:rsid w:val="00136E1F"/>
    <w:rsid w:val="00140E55"/>
    <w:rsid w:val="00141305"/>
    <w:rsid w:val="00141DBA"/>
    <w:rsid w:val="0014413D"/>
    <w:rsid w:val="00144870"/>
    <w:rsid w:val="00144CB0"/>
    <w:rsid w:val="00145C6A"/>
    <w:rsid w:val="00150A32"/>
    <w:rsid w:val="00157B05"/>
    <w:rsid w:val="00157C70"/>
    <w:rsid w:val="00163413"/>
    <w:rsid w:val="0016387A"/>
    <w:rsid w:val="00164CD5"/>
    <w:rsid w:val="00167597"/>
    <w:rsid w:val="00167CE8"/>
    <w:rsid w:val="00170A08"/>
    <w:rsid w:val="0017130F"/>
    <w:rsid w:val="001717A9"/>
    <w:rsid w:val="00172431"/>
    <w:rsid w:val="0017546A"/>
    <w:rsid w:val="00176709"/>
    <w:rsid w:val="001775C4"/>
    <w:rsid w:val="00177DB9"/>
    <w:rsid w:val="00181A02"/>
    <w:rsid w:val="001836BA"/>
    <w:rsid w:val="001837A9"/>
    <w:rsid w:val="0018662B"/>
    <w:rsid w:val="00187EED"/>
    <w:rsid w:val="0019245A"/>
    <w:rsid w:val="00193227"/>
    <w:rsid w:val="001958B2"/>
    <w:rsid w:val="0019752B"/>
    <w:rsid w:val="00197A74"/>
    <w:rsid w:val="001A4243"/>
    <w:rsid w:val="001A4ACA"/>
    <w:rsid w:val="001A4C42"/>
    <w:rsid w:val="001A7420"/>
    <w:rsid w:val="001A7677"/>
    <w:rsid w:val="001B6637"/>
    <w:rsid w:val="001B667C"/>
    <w:rsid w:val="001B7179"/>
    <w:rsid w:val="001C0541"/>
    <w:rsid w:val="001C21C3"/>
    <w:rsid w:val="001C50E8"/>
    <w:rsid w:val="001C5FB9"/>
    <w:rsid w:val="001C60A1"/>
    <w:rsid w:val="001C658D"/>
    <w:rsid w:val="001C7881"/>
    <w:rsid w:val="001D02C2"/>
    <w:rsid w:val="001D2FD9"/>
    <w:rsid w:val="001D4998"/>
    <w:rsid w:val="001D5281"/>
    <w:rsid w:val="001D5EDF"/>
    <w:rsid w:val="001E0492"/>
    <w:rsid w:val="001E0F78"/>
    <w:rsid w:val="001E1189"/>
    <w:rsid w:val="001E2CAF"/>
    <w:rsid w:val="001E3015"/>
    <w:rsid w:val="001E34B0"/>
    <w:rsid w:val="001F0C1D"/>
    <w:rsid w:val="001F1132"/>
    <w:rsid w:val="001F168B"/>
    <w:rsid w:val="001F2659"/>
    <w:rsid w:val="001F4093"/>
    <w:rsid w:val="001F47C9"/>
    <w:rsid w:val="001F4E74"/>
    <w:rsid w:val="001F559D"/>
    <w:rsid w:val="001F790D"/>
    <w:rsid w:val="00202989"/>
    <w:rsid w:val="00202DAB"/>
    <w:rsid w:val="002130DA"/>
    <w:rsid w:val="00221B0A"/>
    <w:rsid w:val="00222775"/>
    <w:rsid w:val="00222F55"/>
    <w:rsid w:val="0022594C"/>
    <w:rsid w:val="0023054C"/>
    <w:rsid w:val="002347A2"/>
    <w:rsid w:val="0024353E"/>
    <w:rsid w:val="00245AD6"/>
    <w:rsid w:val="00245EA7"/>
    <w:rsid w:val="00250C5D"/>
    <w:rsid w:val="00251B8E"/>
    <w:rsid w:val="0025303C"/>
    <w:rsid w:val="0025407A"/>
    <w:rsid w:val="00254D6B"/>
    <w:rsid w:val="00255407"/>
    <w:rsid w:val="00255932"/>
    <w:rsid w:val="00255EE2"/>
    <w:rsid w:val="002570DB"/>
    <w:rsid w:val="002614A9"/>
    <w:rsid w:val="00261AD0"/>
    <w:rsid w:val="00262044"/>
    <w:rsid w:val="00265ADB"/>
    <w:rsid w:val="002663AC"/>
    <w:rsid w:val="002675F0"/>
    <w:rsid w:val="00267FF3"/>
    <w:rsid w:val="00275106"/>
    <w:rsid w:val="00276FA0"/>
    <w:rsid w:val="002807DC"/>
    <w:rsid w:val="00286234"/>
    <w:rsid w:val="00290AD6"/>
    <w:rsid w:val="002911B5"/>
    <w:rsid w:val="00291400"/>
    <w:rsid w:val="002928F9"/>
    <w:rsid w:val="002940B6"/>
    <w:rsid w:val="002946C6"/>
    <w:rsid w:val="00294E63"/>
    <w:rsid w:val="00297F02"/>
    <w:rsid w:val="002A2F2E"/>
    <w:rsid w:val="002A33FB"/>
    <w:rsid w:val="002A4840"/>
    <w:rsid w:val="002A69C1"/>
    <w:rsid w:val="002B14A7"/>
    <w:rsid w:val="002B2A75"/>
    <w:rsid w:val="002B480E"/>
    <w:rsid w:val="002B4F91"/>
    <w:rsid w:val="002B6339"/>
    <w:rsid w:val="002B75F8"/>
    <w:rsid w:val="002B76A4"/>
    <w:rsid w:val="002B7E84"/>
    <w:rsid w:val="002C2177"/>
    <w:rsid w:val="002C4FDC"/>
    <w:rsid w:val="002C6214"/>
    <w:rsid w:val="002C62A1"/>
    <w:rsid w:val="002C6C17"/>
    <w:rsid w:val="002D2E08"/>
    <w:rsid w:val="002D54B7"/>
    <w:rsid w:val="002D6589"/>
    <w:rsid w:val="002E00EE"/>
    <w:rsid w:val="002E5DC9"/>
    <w:rsid w:val="002F2471"/>
    <w:rsid w:val="002F6913"/>
    <w:rsid w:val="002F6928"/>
    <w:rsid w:val="00302DFE"/>
    <w:rsid w:val="00304B14"/>
    <w:rsid w:val="0030652E"/>
    <w:rsid w:val="00307039"/>
    <w:rsid w:val="003074AC"/>
    <w:rsid w:val="00307AEA"/>
    <w:rsid w:val="003116E3"/>
    <w:rsid w:val="00312E33"/>
    <w:rsid w:val="003134D4"/>
    <w:rsid w:val="003137AE"/>
    <w:rsid w:val="003141FD"/>
    <w:rsid w:val="00314C0D"/>
    <w:rsid w:val="003153D6"/>
    <w:rsid w:val="00316B30"/>
    <w:rsid w:val="00316B40"/>
    <w:rsid w:val="003172DC"/>
    <w:rsid w:val="00321A17"/>
    <w:rsid w:val="00322C04"/>
    <w:rsid w:val="003254E6"/>
    <w:rsid w:val="00325AFC"/>
    <w:rsid w:val="00335145"/>
    <w:rsid w:val="00335276"/>
    <w:rsid w:val="00340F3A"/>
    <w:rsid w:val="00342745"/>
    <w:rsid w:val="00342BD7"/>
    <w:rsid w:val="00342EEA"/>
    <w:rsid w:val="00346ED2"/>
    <w:rsid w:val="003476B4"/>
    <w:rsid w:val="003504F8"/>
    <w:rsid w:val="003509E9"/>
    <w:rsid w:val="00350F4E"/>
    <w:rsid w:val="0035462D"/>
    <w:rsid w:val="00354977"/>
    <w:rsid w:val="00357CF6"/>
    <w:rsid w:val="00360296"/>
    <w:rsid w:val="0036256E"/>
    <w:rsid w:val="00362A9D"/>
    <w:rsid w:val="00363D45"/>
    <w:rsid w:val="00365C4E"/>
    <w:rsid w:val="0036634F"/>
    <w:rsid w:val="0036689F"/>
    <w:rsid w:val="00371E2E"/>
    <w:rsid w:val="003742A7"/>
    <w:rsid w:val="003765B8"/>
    <w:rsid w:val="00380009"/>
    <w:rsid w:val="00385023"/>
    <w:rsid w:val="00390891"/>
    <w:rsid w:val="0039276B"/>
    <w:rsid w:val="003931E8"/>
    <w:rsid w:val="0039396E"/>
    <w:rsid w:val="00393DA8"/>
    <w:rsid w:val="0039453E"/>
    <w:rsid w:val="00395C4C"/>
    <w:rsid w:val="00396004"/>
    <w:rsid w:val="003A0729"/>
    <w:rsid w:val="003A34FA"/>
    <w:rsid w:val="003A3632"/>
    <w:rsid w:val="003A3646"/>
    <w:rsid w:val="003A5B4C"/>
    <w:rsid w:val="003B18E2"/>
    <w:rsid w:val="003B23B6"/>
    <w:rsid w:val="003B2F25"/>
    <w:rsid w:val="003B333C"/>
    <w:rsid w:val="003B3F45"/>
    <w:rsid w:val="003B466D"/>
    <w:rsid w:val="003B6210"/>
    <w:rsid w:val="003B7290"/>
    <w:rsid w:val="003C37CC"/>
    <w:rsid w:val="003C3971"/>
    <w:rsid w:val="003C4DBC"/>
    <w:rsid w:val="003C7F6E"/>
    <w:rsid w:val="003D25A1"/>
    <w:rsid w:val="003D3626"/>
    <w:rsid w:val="003D7C5D"/>
    <w:rsid w:val="003E02D8"/>
    <w:rsid w:val="003E0809"/>
    <w:rsid w:val="003E0F1D"/>
    <w:rsid w:val="003E1202"/>
    <w:rsid w:val="003E190B"/>
    <w:rsid w:val="003E3FF9"/>
    <w:rsid w:val="003E42ED"/>
    <w:rsid w:val="003E54D0"/>
    <w:rsid w:val="003E5973"/>
    <w:rsid w:val="003F08E4"/>
    <w:rsid w:val="003F0E21"/>
    <w:rsid w:val="003F11A2"/>
    <w:rsid w:val="003F5513"/>
    <w:rsid w:val="003F6892"/>
    <w:rsid w:val="003F7E79"/>
    <w:rsid w:val="00405247"/>
    <w:rsid w:val="00407BA5"/>
    <w:rsid w:val="004108CF"/>
    <w:rsid w:val="00413A75"/>
    <w:rsid w:val="00415E7A"/>
    <w:rsid w:val="00416092"/>
    <w:rsid w:val="00417DDE"/>
    <w:rsid w:val="00423334"/>
    <w:rsid w:val="004233BE"/>
    <w:rsid w:val="004248D9"/>
    <w:rsid w:val="004325E6"/>
    <w:rsid w:val="00432B2D"/>
    <w:rsid w:val="004345EC"/>
    <w:rsid w:val="00434DF5"/>
    <w:rsid w:val="004355DF"/>
    <w:rsid w:val="00436DF0"/>
    <w:rsid w:val="00445475"/>
    <w:rsid w:val="004472FB"/>
    <w:rsid w:val="00453C02"/>
    <w:rsid w:val="00454078"/>
    <w:rsid w:val="00455AA0"/>
    <w:rsid w:val="004571B6"/>
    <w:rsid w:val="00457786"/>
    <w:rsid w:val="00461FAD"/>
    <w:rsid w:val="00462740"/>
    <w:rsid w:val="00464346"/>
    <w:rsid w:val="00465515"/>
    <w:rsid w:val="00465668"/>
    <w:rsid w:val="00471260"/>
    <w:rsid w:val="00474188"/>
    <w:rsid w:val="00474713"/>
    <w:rsid w:val="00475E10"/>
    <w:rsid w:val="004774EC"/>
    <w:rsid w:val="00480173"/>
    <w:rsid w:val="004801CF"/>
    <w:rsid w:val="0048336F"/>
    <w:rsid w:val="00485D62"/>
    <w:rsid w:val="00495B84"/>
    <w:rsid w:val="00495D47"/>
    <w:rsid w:val="0049623E"/>
    <w:rsid w:val="004A0B95"/>
    <w:rsid w:val="004A2C88"/>
    <w:rsid w:val="004A2F49"/>
    <w:rsid w:val="004A456B"/>
    <w:rsid w:val="004A471E"/>
    <w:rsid w:val="004A55DF"/>
    <w:rsid w:val="004B17E8"/>
    <w:rsid w:val="004B207E"/>
    <w:rsid w:val="004B4804"/>
    <w:rsid w:val="004B517D"/>
    <w:rsid w:val="004B55F8"/>
    <w:rsid w:val="004B601E"/>
    <w:rsid w:val="004C1B9F"/>
    <w:rsid w:val="004C3C7C"/>
    <w:rsid w:val="004C698F"/>
    <w:rsid w:val="004C7976"/>
    <w:rsid w:val="004D14FE"/>
    <w:rsid w:val="004D3578"/>
    <w:rsid w:val="004D4977"/>
    <w:rsid w:val="004D53E1"/>
    <w:rsid w:val="004D580A"/>
    <w:rsid w:val="004D7986"/>
    <w:rsid w:val="004E213A"/>
    <w:rsid w:val="004E2CB9"/>
    <w:rsid w:val="004E32E7"/>
    <w:rsid w:val="004E6A64"/>
    <w:rsid w:val="004F0988"/>
    <w:rsid w:val="004F164B"/>
    <w:rsid w:val="004F3340"/>
    <w:rsid w:val="004F435C"/>
    <w:rsid w:val="005001B5"/>
    <w:rsid w:val="00501A33"/>
    <w:rsid w:val="00502414"/>
    <w:rsid w:val="005025A7"/>
    <w:rsid w:val="00503133"/>
    <w:rsid w:val="00504620"/>
    <w:rsid w:val="005051C8"/>
    <w:rsid w:val="0050652B"/>
    <w:rsid w:val="005115A6"/>
    <w:rsid w:val="00513852"/>
    <w:rsid w:val="0051753A"/>
    <w:rsid w:val="005223FC"/>
    <w:rsid w:val="00523852"/>
    <w:rsid w:val="00524F24"/>
    <w:rsid w:val="00531BDE"/>
    <w:rsid w:val="00533210"/>
    <w:rsid w:val="0053371B"/>
    <w:rsid w:val="0053388B"/>
    <w:rsid w:val="00535773"/>
    <w:rsid w:val="0053585E"/>
    <w:rsid w:val="00535F9C"/>
    <w:rsid w:val="00536EBA"/>
    <w:rsid w:val="005373F5"/>
    <w:rsid w:val="00540731"/>
    <w:rsid w:val="00543C53"/>
    <w:rsid w:val="00543E6C"/>
    <w:rsid w:val="00544F24"/>
    <w:rsid w:val="00546B31"/>
    <w:rsid w:val="00550C54"/>
    <w:rsid w:val="0055288E"/>
    <w:rsid w:val="0055448C"/>
    <w:rsid w:val="00554D58"/>
    <w:rsid w:val="00555C4D"/>
    <w:rsid w:val="00557D82"/>
    <w:rsid w:val="00560143"/>
    <w:rsid w:val="0056191D"/>
    <w:rsid w:val="00565087"/>
    <w:rsid w:val="00565360"/>
    <w:rsid w:val="00565986"/>
    <w:rsid w:val="00570D28"/>
    <w:rsid w:val="00570D39"/>
    <w:rsid w:val="00573567"/>
    <w:rsid w:val="00574056"/>
    <w:rsid w:val="0058311F"/>
    <w:rsid w:val="00583446"/>
    <w:rsid w:val="00590083"/>
    <w:rsid w:val="00597B11"/>
    <w:rsid w:val="00597FF9"/>
    <w:rsid w:val="005A0192"/>
    <w:rsid w:val="005A1B37"/>
    <w:rsid w:val="005A1CD0"/>
    <w:rsid w:val="005B0699"/>
    <w:rsid w:val="005B17DF"/>
    <w:rsid w:val="005B3EA9"/>
    <w:rsid w:val="005B796D"/>
    <w:rsid w:val="005C5FA5"/>
    <w:rsid w:val="005C63D9"/>
    <w:rsid w:val="005C72E1"/>
    <w:rsid w:val="005D02CE"/>
    <w:rsid w:val="005D0D61"/>
    <w:rsid w:val="005D2A5D"/>
    <w:rsid w:val="005D2E01"/>
    <w:rsid w:val="005D478D"/>
    <w:rsid w:val="005D50BD"/>
    <w:rsid w:val="005D52DB"/>
    <w:rsid w:val="005D52DC"/>
    <w:rsid w:val="005D7526"/>
    <w:rsid w:val="005D766C"/>
    <w:rsid w:val="005E124F"/>
    <w:rsid w:val="005E27E3"/>
    <w:rsid w:val="005E4A61"/>
    <w:rsid w:val="005E4BB2"/>
    <w:rsid w:val="005E6119"/>
    <w:rsid w:val="005E6318"/>
    <w:rsid w:val="005F1B4D"/>
    <w:rsid w:val="005F3181"/>
    <w:rsid w:val="005F48AD"/>
    <w:rsid w:val="005F70CF"/>
    <w:rsid w:val="005F771F"/>
    <w:rsid w:val="0060281C"/>
    <w:rsid w:val="00602AC0"/>
    <w:rsid w:val="00602AEA"/>
    <w:rsid w:val="00602DC1"/>
    <w:rsid w:val="00602DCA"/>
    <w:rsid w:val="006121BA"/>
    <w:rsid w:val="00612B6E"/>
    <w:rsid w:val="00614FDF"/>
    <w:rsid w:val="0061726D"/>
    <w:rsid w:val="00621C3C"/>
    <w:rsid w:val="006221A2"/>
    <w:rsid w:val="0062264D"/>
    <w:rsid w:val="006278EC"/>
    <w:rsid w:val="006302F6"/>
    <w:rsid w:val="00630C97"/>
    <w:rsid w:val="0063276A"/>
    <w:rsid w:val="00633529"/>
    <w:rsid w:val="0063445B"/>
    <w:rsid w:val="0063543D"/>
    <w:rsid w:val="00635C77"/>
    <w:rsid w:val="00635D06"/>
    <w:rsid w:val="00635F14"/>
    <w:rsid w:val="00636063"/>
    <w:rsid w:val="006437A1"/>
    <w:rsid w:val="00643BC4"/>
    <w:rsid w:val="006444EC"/>
    <w:rsid w:val="006450B6"/>
    <w:rsid w:val="00645142"/>
    <w:rsid w:val="00647114"/>
    <w:rsid w:val="0064754A"/>
    <w:rsid w:val="00647A5F"/>
    <w:rsid w:val="00651612"/>
    <w:rsid w:val="00651D7C"/>
    <w:rsid w:val="0066213B"/>
    <w:rsid w:val="00663D26"/>
    <w:rsid w:val="00670A21"/>
    <w:rsid w:val="00673D79"/>
    <w:rsid w:val="006779BA"/>
    <w:rsid w:val="00685929"/>
    <w:rsid w:val="00686253"/>
    <w:rsid w:val="006909C9"/>
    <w:rsid w:val="00692604"/>
    <w:rsid w:val="00693BD0"/>
    <w:rsid w:val="006954DF"/>
    <w:rsid w:val="0069593F"/>
    <w:rsid w:val="00696BF4"/>
    <w:rsid w:val="00697549"/>
    <w:rsid w:val="006A0125"/>
    <w:rsid w:val="006A05BF"/>
    <w:rsid w:val="006A2676"/>
    <w:rsid w:val="006A2D30"/>
    <w:rsid w:val="006A323F"/>
    <w:rsid w:val="006A5FA0"/>
    <w:rsid w:val="006B045C"/>
    <w:rsid w:val="006B30D0"/>
    <w:rsid w:val="006B32BB"/>
    <w:rsid w:val="006B5B03"/>
    <w:rsid w:val="006B5E4A"/>
    <w:rsid w:val="006B6DD3"/>
    <w:rsid w:val="006C3D95"/>
    <w:rsid w:val="006C43E9"/>
    <w:rsid w:val="006D01FD"/>
    <w:rsid w:val="006D135B"/>
    <w:rsid w:val="006D56D2"/>
    <w:rsid w:val="006E10FC"/>
    <w:rsid w:val="006E159F"/>
    <w:rsid w:val="006E2902"/>
    <w:rsid w:val="006E3D82"/>
    <w:rsid w:val="006E4A4E"/>
    <w:rsid w:val="006E5C86"/>
    <w:rsid w:val="006E5D86"/>
    <w:rsid w:val="006F083D"/>
    <w:rsid w:val="006F0AC8"/>
    <w:rsid w:val="006F2080"/>
    <w:rsid w:val="006F3F8B"/>
    <w:rsid w:val="006F47F5"/>
    <w:rsid w:val="006F7887"/>
    <w:rsid w:val="00701116"/>
    <w:rsid w:val="00703B06"/>
    <w:rsid w:val="00703B84"/>
    <w:rsid w:val="007062ED"/>
    <w:rsid w:val="00706A79"/>
    <w:rsid w:val="007102BE"/>
    <w:rsid w:val="00711B3D"/>
    <w:rsid w:val="007137C8"/>
    <w:rsid w:val="00713C44"/>
    <w:rsid w:val="00716AAA"/>
    <w:rsid w:val="007223C5"/>
    <w:rsid w:val="00722A8E"/>
    <w:rsid w:val="00722F13"/>
    <w:rsid w:val="00724AB7"/>
    <w:rsid w:val="00725869"/>
    <w:rsid w:val="00726656"/>
    <w:rsid w:val="007302BE"/>
    <w:rsid w:val="00730976"/>
    <w:rsid w:val="00732E63"/>
    <w:rsid w:val="00734A5B"/>
    <w:rsid w:val="0074026F"/>
    <w:rsid w:val="007429F6"/>
    <w:rsid w:val="00743C02"/>
    <w:rsid w:val="00743CDF"/>
    <w:rsid w:val="0074427A"/>
    <w:rsid w:val="00744418"/>
    <w:rsid w:val="00744E0F"/>
    <w:rsid w:val="00744E76"/>
    <w:rsid w:val="007516C5"/>
    <w:rsid w:val="0075490E"/>
    <w:rsid w:val="00755239"/>
    <w:rsid w:val="00757A95"/>
    <w:rsid w:val="00760347"/>
    <w:rsid w:val="0076066C"/>
    <w:rsid w:val="00760815"/>
    <w:rsid w:val="00765A64"/>
    <w:rsid w:val="007729C2"/>
    <w:rsid w:val="00773DE5"/>
    <w:rsid w:val="00773E70"/>
    <w:rsid w:val="00774DA4"/>
    <w:rsid w:val="00775075"/>
    <w:rsid w:val="007766BA"/>
    <w:rsid w:val="00776EE1"/>
    <w:rsid w:val="00781F0F"/>
    <w:rsid w:val="00784D65"/>
    <w:rsid w:val="007857CB"/>
    <w:rsid w:val="007877C5"/>
    <w:rsid w:val="007937FC"/>
    <w:rsid w:val="00797F28"/>
    <w:rsid w:val="007A0C76"/>
    <w:rsid w:val="007A16C6"/>
    <w:rsid w:val="007A362D"/>
    <w:rsid w:val="007A54FE"/>
    <w:rsid w:val="007A5B49"/>
    <w:rsid w:val="007A6E9A"/>
    <w:rsid w:val="007A6F17"/>
    <w:rsid w:val="007A7F94"/>
    <w:rsid w:val="007B0438"/>
    <w:rsid w:val="007B127D"/>
    <w:rsid w:val="007B223A"/>
    <w:rsid w:val="007B2490"/>
    <w:rsid w:val="007B2990"/>
    <w:rsid w:val="007B600E"/>
    <w:rsid w:val="007B60A8"/>
    <w:rsid w:val="007C161C"/>
    <w:rsid w:val="007C1678"/>
    <w:rsid w:val="007C1C7A"/>
    <w:rsid w:val="007C329B"/>
    <w:rsid w:val="007C36F1"/>
    <w:rsid w:val="007C4067"/>
    <w:rsid w:val="007C44DF"/>
    <w:rsid w:val="007C4B6E"/>
    <w:rsid w:val="007C567E"/>
    <w:rsid w:val="007C6F84"/>
    <w:rsid w:val="007D0FB8"/>
    <w:rsid w:val="007D6E43"/>
    <w:rsid w:val="007E1202"/>
    <w:rsid w:val="007E218D"/>
    <w:rsid w:val="007E245A"/>
    <w:rsid w:val="007E6FBF"/>
    <w:rsid w:val="007F0F4A"/>
    <w:rsid w:val="007F2841"/>
    <w:rsid w:val="007F437C"/>
    <w:rsid w:val="007F4732"/>
    <w:rsid w:val="007F4836"/>
    <w:rsid w:val="007F4C2D"/>
    <w:rsid w:val="007F55C9"/>
    <w:rsid w:val="007F7778"/>
    <w:rsid w:val="008006EB"/>
    <w:rsid w:val="008017E3"/>
    <w:rsid w:val="008028A4"/>
    <w:rsid w:val="00802D2A"/>
    <w:rsid w:val="008036F3"/>
    <w:rsid w:val="00806924"/>
    <w:rsid w:val="008076E5"/>
    <w:rsid w:val="008116C0"/>
    <w:rsid w:val="00811AE4"/>
    <w:rsid w:val="0081467C"/>
    <w:rsid w:val="00814CA8"/>
    <w:rsid w:val="0082169C"/>
    <w:rsid w:val="008242E5"/>
    <w:rsid w:val="00825D9B"/>
    <w:rsid w:val="008274CC"/>
    <w:rsid w:val="00830747"/>
    <w:rsid w:val="008319C3"/>
    <w:rsid w:val="00834498"/>
    <w:rsid w:val="008412A0"/>
    <w:rsid w:val="00841C29"/>
    <w:rsid w:val="008423E6"/>
    <w:rsid w:val="00843A54"/>
    <w:rsid w:val="00844DF3"/>
    <w:rsid w:val="00846C9B"/>
    <w:rsid w:val="008508E1"/>
    <w:rsid w:val="00855E08"/>
    <w:rsid w:val="00856C23"/>
    <w:rsid w:val="00856FE9"/>
    <w:rsid w:val="00857D03"/>
    <w:rsid w:val="00862B90"/>
    <w:rsid w:val="00867FBC"/>
    <w:rsid w:val="0087346F"/>
    <w:rsid w:val="008738D3"/>
    <w:rsid w:val="00873B7B"/>
    <w:rsid w:val="00874D45"/>
    <w:rsid w:val="008751A7"/>
    <w:rsid w:val="00876641"/>
    <w:rsid w:val="008768CA"/>
    <w:rsid w:val="00876DA9"/>
    <w:rsid w:val="00881EF7"/>
    <w:rsid w:val="00884664"/>
    <w:rsid w:val="00887EDC"/>
    <w:rsid w:val="00894DD6"/>
    <w:rsid w:val="00895F96"/>
    <w:rsid w:val="008A2925"/>
    <w:rsid w:val="008A39D8"/>
    <w:rsid w:val="008A4882"/>
    <w:rsid w:val="008A4901"/>
    <w:rsid w:val="008B2FDB"/>
    <w:rsid w:val="008B40A8"/>
    <w:rsid w:val="008B7751"/>
    <w:rsid w:val="008C0AD3"/>
    <w:rsid w:val="008C22AE"/>
    <w:rsid w:val="008C335A"/>
    <w:rsid w:val="008C350E"/>
    <w:rsid w:val="008C384C"/>
    <w:rsid w:val="008C6AA7"/>
    <w:rsid w:val="008D03FB"/>
    <w:rsid w:val="008D64A8"/>
    <w:rsid w:val="008F0C10"/>
    <w:rsid w:val="008F192E"/>
    <w:rsid w:val="008F1A9B"/>
    <w:rsid w:val="008F517A"/>
    <w:rsid w:val="008F58DA"/>
    <w:rsid w:val="008F595B"/>
    <w:rsid w:val="008F706B"/>
    <w:rsid w:val="008F7A79"/>
    <w:rsid w:val="008F7F11"/>
    <w:rsid w:val="009006BF"/>
    <w:rsid w:val="0090271F"/>
    <w:rsid w:val="00902E23"/>
    <w:rsid w:val="00902E38"/>
    <w:rsid w:val="009047F6"/>
    <w:rsid w:val="00905A26"/>
    <w:rsid w:val="00905BE9"/>
    <w:rsid w:val="009070BC"/>
    <w:rsid w:val="009114D7"/>
    <w:rsid w:val="009119F4"/>
    <w:rsid w:val="009125DE"/>
    <w:rsid w:val="0091348E"/>
    <w:rsid w:val="00913A60"/>
    <w:rsid w:val="00913ED4"/>
    <w:rsid w:val="00915FFF"/>
    <w:rsid w:val="00917A4A"/>
    <w:rsid w:val="00917CCB"/>
    <w:rsid w:val="00920332"/>
    <w:rsid w:val="009218E4"/>
    <w:rsid w:val="00925314"/>
    <w:rsid w:val="00925674"/>
    <w:rsid w:val="00927577"/>
    <w:rsid w:val="00927FB0"/>
    <w:rsid w:val="009310EB"/>
    <w:rsid w:val="00932C1F"/>
    <w:rsid w:val="00932D75"/>
    <w:rsid w:val="00934248"/>
    <w:rsid w:val="0093429C"/>
    <w:rsid w:val="00936000"/>
    <w:rsid w:val="00936823"/>
    <w:rsid w:val="00936E62"/>
    <w:rsid w:val="00941AA6"/>
    <w:rsid w:val="00942EC2"/>
    <w:rsid w:val="0094513F"/>
    <w:rsid w:val="009472A8"/>
    <w:rsid w:val="009475F8"/>
    <w:rsid w:val="009501A1"/>
    <w:rsid w:val="00950E85"/>
    <w:rsid w:val="00952D58"/>
    <w:rsid w:val="0095496B"/>
    <w:rsid w:val="0095730A"/>
    <w:rsid w:val="00961869"/>
    <w:rsid w:val="0096264F"/>
    <w:rsid w:val="00967934"/>
    <w:rsid w:val="00967B32"/>
    <w:rsid w:val="00970956"/>
    <w:rsid w:val="00972CC0"/>
    <w:rsid w:val="00973D83"/>
    <w:rsid w:val="00975D31"/>
    <w:rsid w:val="00976964"/>
    <w:rsid w:val="00976BEE"/>
    <w:rsid w:val="00980E7A"/>
    <w:rsid w:val="00985B6B"/>
    <w:rsid w:val="00985C08"/>
    <w:rsid w:val="009904E3"/>
    <w:rsid w:val="00991AB6"/>
    <w:rsid w:val="00991FFF"/>
    <w:rsid w:val="009949D2"/>
    <w:rsid w:val="00996D96"/>
    <w:rsid w:val="00996F8C"/>
    <w:rsid w:val="009A15BF"/>
    <w:rsid w:val="009A1BC8"/>
    <w:rsid w:val="009A4BAC"/>
    <w:rsid w:val="009A7761"/>
    <w:rsid w:val="009B114E"/>
    <w:rsid w:val="009B17E3"/>
    <w:rsid w:val="009B283C"/>
    <w:rsid w:val="009B2A9C"/>
    <w:rsid w:val="009B5433"/>
    <w:rsid w:val="009B7E56"/>
    <w:rsid w:val="009C3BE0"/>
    <w:rsid w:val="009C3E09"/>
    <w:rsid w:val="009C4B84"/>
    <w:rsid w:val="009C5201"/>
    <w:rsid w:val="009C62DE"/>
    <w:rsid w:val="009C6CB2"/>
    <w:rsid w:val="009C7C0D"/>
    <w:rsid w:val="009C7DE4"/>
    <w:rsid w:val="009D01BE"/>
    <w:rsid w:val="009D01EB"/>
    <w:rsid w:val="009D0E49"/>
    <w:rsid w:val="009D3EDE"/>
    <w:rsid w:val="009D5295"/>
    <w:rsid w:val="009D563A"/>
    <w:rsid w:val="009D5A4A"/>
    <w:rsid w:val="009D638B"/>
    <w:rsid w:val="009D6B56"/>
    <w:rsid w:val="009E3EC8"/>
    <w:rsid w:val="009E5EAB"/>
    <w:rsid w:val="009E7622"/>
    <w:rsid w:val="009F07E8"/>
    <w:rsid w:val="009F37B7"/>
    <w:rsid w:val="009F5729"/>
    <w:rsid w:val="009F7965"/>
    <w:rsid w:val="00A04FF1"/>
    <w:rsid w:val="00A05452"/>
    <w:rsid w:val="00A05BB3"/>
    <w:rsid w:val="00A06627"/>
    <w:rsid w:val="00A07660"/>
    <w:rsid w:val="00A10F02"/>
    <w:rsid w:val="00A11565"/>
    <w:rsid w:val="00A11B56"/>
    <w:rsid w:val="00A139E4"/>
    <w:rsid w:val="00A157D3"/>
    <w:rsid w:val="00A164B4"/>
    <w:rsid w:val="00A16928"/>
    <w:rsid w:val="00A16E57"/>
    <w:rsid w:val="00A17501"/>
    <w:rsid w:val="00A22575"/>
    <w:rsid w:val="00A24E18"/>
    <w:rsid w:val="00A25B58"/>
    <w:rsid w:val="00A26956"/>
    <w:rsid w:val="00A27486"/>
    <w:rsid w:val="00A33B4F"/>
    <w:rsid w:val="00A35503"/>
    <w:rsid w:val="00A37AF6"/>
    <w:rsid w:val="00A40278"/>
    <w:rsid w:val="00A45490"/>
    <w:rsid w:val="00A47473"/>
    <w:rsid w:val="00A50766"/>
    <w:rsid w:val="00A50DF3"/>
    <w:rsid w:val="00A510A4"/>
    <w:rsid w:val="00A51B05"/>
    <w:rsid w:val="00A53724"/>
    <w:rsid w:val="00A5562E"/>
    <w:rsid w:val="00A55734"/>
    <w:rsid w:val="00A56066"/>
    <w:rsid w:val="00A56C6C"/>
    <w:rsid w:val="00A61102"/>
    <w:rsid w:val="00A6151D"/>
    <w:rsid w:val="00A622B9"/>
    <w:rsid w:val="00A6675D"/>
    <w:rsid w:val="00A7100E"/>
    <w:rsid w:val="00A73129"/>
    <w:rsid w:val="00A76E0A"/>
    <w:rsid w:val="00A82346"/>
    <w:rsid w:val="00A82FF7"/>
    <w:rsid w:val="00A86694"/>
    <w:rsid w:val="00A87068"/>
    <w:rsid w:val="00A873D4"/>
    <w:rsid w:val="00A87986"/>
    <w:rsid w:val="00A91AF5"/>
    <w:rsid w:val="00A92BA1"/>
    <w:rsid w:val="00A93166"/>
    <w:rsid w:val="00A934FB"/>
    <w:rsid w:val="00A937E0"/>
    <w:rsid w:val="00AA11D2"/>
    <w:rsid w:val="00AA2F3A"/>
    <w:rsid w:val="00AA623C"/>
    <w:rsid w:val="00AA772E"/>
    <w:rsid w:val="00AB01D5"/>
    <w:rsid w:val="00AB0489"/>
    <w:rsid w:val="00AB2AB9"/>
    <w:rsid w:val="00AB3498"/>
    <w:rsid w:val="00AB378D"/>
    <w:rsid w:val="00AB798E"/>
    <w:rsid w:val="00AC238F"/>
    <w:rsid w:val="00AC4B97"/>
    <w:rsid w:val="00AC6664"/>
    <w:rsid w:val="00AC6BC6"/>
    <w:rsid w:val="00AC6D2C"/>
    <w:rsid w:val="00AC7B19"/>
    <w:rsid w:val="00AD557D"/>
    <w:rsid w:val="00AE3FD0"/>
    <w:rsid w:val="00AE616C"/>
    <w:rsid w:val="00AE65E2"/>
    <w:rsid w:val="00AE75AC"/>
    <w:rsid w:val="00AF16A3"/>
    <w:rsid w:val="00AF3C29"/>
    <w:rsid w:val="00AF3EF6"/>
    <w:rsid w:val="00AF59C1"/>
    <w:rsid w:val="00AF739B"/>
    <w:rsid w:val="00AF7832"/>
    <w:rsid w:val="00B00430"/>
    <w:rsid w:val="00B01861"/>
    <w:rsid w:val="00B02B0A"/>
    <w:rsid w:val="00B02D1D"/>
    <w:rsid w:val="00B058E7"/>
    <w:rsid w:val="00B071BD"/>
    <w:rsid w:val="00B10216"/>
    <w:rsid w:val="00B1264D"/>
    <w:rsid w:val="00B15449"/>
    <w:rsid w:val="00B16B82"/>
    <w:rsid w:val="00B17D45"/>
    <w:rsid w:val="00B27749"/>
    <w:rsid w:val="00B27B3F"/>
    <w:rsid w:val="00B316D6"/>
    <w:rsid w:val="00B353DE"/>
    <w:rsid w:val="00B36090"/>
    <w:rsid w:val="00B40D0A"/>
    <w:rsid w:val="00B40D25"/>
    <w:rsid w:val="00B41977"/>
    <w:rsid w:val="00B42978"/>
    <w:rsid w:val="00B42C97"/>
    <w:rsid w:val="00B445A4"/>
    <w:rsid w:val="00B45E44"/>
    <w:rsid w:val="00B4696C"/>
    <w:rsid w:val="00B52B19"/>
    <w:rsid w:val="00B5331F"/>
    <w:rsid w:val="00B60048"/>
    <w:rsid w:val="00B652FD"/>
    <w:rsid w:val="00B6596B"/>
    <w:rsid w:val="00B674B2"/>
    <w:rsid w:val="00B73397"/>
    <w:rsid w:val="00B755A2"/>
    <w:rsid w:val="00B80AD9"/>
    <w:rsid w:val="00B8158F"/>
    <w:rsid w:val="00B82011"/>
    <w:rsid w:val="00B8374D"/>
    <w:rsid w:val="00B85D93"/>
    <w:rsid w:val="00B86B7C"/>
    <w:rsid w:val="00B87B51"/>
    <w:rsid w:val="00B90B6A"/>
    <w:rsid w:val="00B92DA5"/>
    <w:rsid w:val="00B93086"/>
    <w:rsid w:val="00B94FAB"/>
    <w:rsid w:val="00B95277"/>
    <w:rsid w:val="00B96779"/>
    <w:rsid w:val="00BA19ED"/>
    <w:rsid w:val="00BA1A16"/>
    <w:rsid w:val="00BA2604"/>
    <w:rsid w:val="00BA2F5E"/>
    <w:rsid w:val="00BA3B1D"/>
    <w:rsid w:val="00BA4B8D"/>
    <w:rsid w:val="00BA69F1"/>
    <w:rsid w:val="00BB25CB"/>
    <w:rsid w:val="00BB59CB"/>
    <w:rsid w:val="00BB60F6"/>
    <w:rsid w:val="00BB6CBE"/>
    <w:rsid w:val="00BC0747"/>
    <w:rsid w:val="00BC0A58"/>
    <w:rsid w:val="00BC0F7D"/>
    <w:rsid w:val="00BC3EC3"/>
    <w:rsid w:val="00BC4DD6"/>
    <w:rsid w:val="00BC59F9"/>
    <w:rsid w:val="00BC6078"/>
    <w:rsid w:val="00BD4125"/>
    <w:rsid w:val="00BD7D31"/>
    <w:rsid w:val="00BE3255"/>
    <w:rsid w:val="00BE45CB"/>
    <w:rsid w:val="00BE4A39"/>
    <w:rsid w:val="00BE5DD4"/>
    <w:rsid w:val="00BE6325"/>
    <w:rsid w:val="00BE704C"/>
    <w:rsid w:val="00BF128E"/>
    <w:rsid w:val="00BF16EC"/>
    <w:rsid w:val="00C03D75"/>
    <w:rsid w:val="00C04195"/>
    <w:rsid w:val="00C0601D"/>
    <w:rsid w:val="00C074DD"/>
    <w:rsid w:val="00C11D0D"/>
    <w:rsid w:val="00C12C3F"/>
    <w:rsid w:val="00C14860"/>
    <w:rsid w:val="00C1496A"/>
    <w:rsid w:val="00C15782"/>
    <w:rsid w:val="00C20ABD"/>
    <w:rsid w:val="00C20C06"/>
    <w:rsid w:val="00C20C82"/>
    <w:rsid w:val="00C21B70"/>
    <w:rsid w:val="00C2214C"/>
    <w:rsid w:val="00C2298B"/>
    <w:rsid w:val="00C24211"/>
    <w:rsid w:val="00C25D23"/>
    <w:rsid w:val="00C27C5A"/>
    <w:rsid w:val="00C30764"/>
    <w:rsid w:val="00C31DE9"/>
    <w:rsid w:val="00C33079"/>
    <w:rsid w:val="00C35D49"/>
    <w:rsid w:val="00C374F4"/>
    <w:rsid w:val="00C37BA8"/>
    <w:rsid w:val="00C42AC1"/>
    <w:rsid w:val="00C437C4"/>
    <w:rsid w:val="00C45231"/>
    <w:rsid w:val="00C46CD7"/>
    <w:rsid w:val="00C5060C"/>
    <w:rsid w:val="00C51C4E"/>
    <w:rsid w:val="00C52631"/>
    <w:rsid w:val="00C560BF"/>
    <w:rsid w:val="00C602E6"/>
    <w:rsid w:val="00C60C3E"/>
    <w:rsid w:val="00C61C4B"/>
    <w:rsid w:val="00C61FE0"/>
    <w:rsid w:val="00C641EC"/>
    <w:rsid w:val="00C64FFC"/>
    <w:rsid w:val="00C65826"/>
    <w:rsid w:val="00C66C7E"/>
    <w:rsid w:val="00C6753F"/>
    <w:rsid w:val="00C6758E"/>
    <w:rsid w:val="00C70BCE"/>
    <w:rsid w:val="00C70FAD"/>
    <w:rsid w:val="00C722B8"/>
    <w:rsid w:val="00C72833"/>
    <w:rsid w:val="00C80D92"/>
    <w:rsid w:val="00C80F1D"/>
    <w:rsid w:val="00C827E2"/>
    <w:rsid w:val="00C8581B"/>
    <w:rsid w:val="00C85B31"/>
    <w:rsid w:val="00C93705"/>
    <w:rsid w:val="00C93F40"/>
    <w:rsid w:val="00CA3D0C"/>
    <w:rsid w:val="00CA457F"/>
    <w:rsid w:val="00CA473D"/>
    <w:rsid w:val="00CA4CE0"/>
    <w:rsid w:val="00CA5380"/>
    <w:rsid w:val="00CA769A"/>
    <w:rsid w:val="00CA7D2A"/>
    <w:rsid w:val="00CB0C54"/>
    <w:rsid w:val="00CB2478"/>
    <w:rsid w:val="00CB38ED"/>
    <w:rsid w:val="00CB5369"/>
    <w:rsid w:val="00CC03CC"/>
    <w:rsid w:val="00CC6F3F"/>
    <w:rsid w:val="00CC78EF"/>
    <w:rsid w:val="00CD0118"/>
    <w:rsid w:val="00CD1250"/>
    <w:rsid w:val="00CD3F97"/>
    <w:rsid w:val="00CD5ADC"/>
    <w:rsid w:val="00CD5EF9"/>
    <w:rsid w:val="00CD65E4"/>
    <w:rsid w:val="00CD7B74"/>
    <w:rsid w:val="00CE4E16"/>
    <w:rsid w:val="00CF1DB1"/>
    <w:rsid w:val="00CF2787"/>
    <w:rsid w:val="00CF2DD0"/>
    <w:rsid w:val="00CF2EFC"/>
    <w:rsid w:val="00CF439F"/>
    <w:rsid w:val="00D02A6F"/>
    <w:rsid w:val="00D03C04"/>
    <w:rsid w:val="00D03C91"/>
    <w:rsid w:val="00D04CE1"/>
    <w:rsid w:val="00D05052"/>
    <w:rsid w:val="00D0771B"/>
    <w:rsid w:val="00D07765"/>
    <w:rsid w:val="00D13F1E"/>
    <w:rsid w:val="00D149BB"/>
    <w:rsid w:val="00D15629"/>
    <w:rsid w:val="00D16E2D"/>
    <w:rsid w:val="00D20565"/>
    <w:rsid w:val="00D22076"/>
    <w:rsid w:val="00D225F9"/>
    <w:rsid w:val="00D30B6C"/>
    <w:rsid w:val="00D31383"/>
    <w:rsid w:val="00D34E1D"/>
    <w:rsid w:val="00D40A40"/>
    <w:rsid w:val="00D420D7"/>
    <w:rsid w:val="00D44497"/>
    <w:rsid w:val="00D46BB9"/>
    <w:rsid w:val="00D50D1A"/>
    <w:rsid w:val="00D52E55"/>
    <w:rsid w:val="00D5483C"/>
    <w:rsid w:val="00D55C6C"/>
    <w:rsid w:val="00D568C0"/>
    <w:rsid w:val="00D5694C"/>
    <w:rsid w:val="00D57972"/>
    <w:rsid w:val="00D57B0E"/>
    <w:rsid w:val="00D6040A"/>
    <w:rsid w:val="00D610DB"/>
    <w:rsid w:val="00D61F8C"/>
    <w:rsid w:val="00D63052"/>
    <w:rsid w:val="00D635EE"/>
    <w:rsid w:val="00D64265"/>
    <w:rsid w:val="00D66742"/>
    <w:rsid w:val="00D675A9"/>
    <w:rsid w:val="00D67C7F"/>
    <w:rsid w:val="00D67CF5"/>
    <w:rsid w:val="00D71888"/>
    <w:rsid w:val="00D72296"/>
    <w:rsid w:val="00D723DA"/>
    <w:rsid w:val="00D738D6"/>
    <w:rsid w:val="00D755EB"/>
    <w:rsid w:val="00D76048"/>
    <w:rsid w:val="00D775CB"/>
    <w:rsid w:val="00D77C67"/>
    <w:rsid w:val="00D86DF9"/>
    <w:rsid w:val="00D86F7B"/>
    <w:rsid w:val="00D87E00"/>
    <w:rsid w:val="00D9134D"/>
    <w:rsid w:val="00D91F57"/>
    <w:rsid w:val="00D956AF"/>
    <w:rsid w:val="00D977F4"/>
    <w:rsid w:val="00D97D44"/>
    <w:rsid w:val="00DA0DC1"/>
    <w:rsid w:val="00DA1CCA"/>
    <w:rsid w:val="00DA1F73"/>
    <w:rsid w:val="00DA3CD3"/>
    <w:rsid w:val="00DA3E88"/>
    <w:rsid w:val="00DA5282"/>
    <w:rsid w:val="00DA7A03"/>
    <w:rsid w:val="00DB1818"/>
    <w:rsid w:val="00DB1829"/>
    <w:rsid w:val="00DB2396"/>
    <w:rsid w:val="00DB5938"/>
    <w:rsid w:val="00DC309B"/>
    <w:rsid w:val="00DC4DA2"/>
    <w:rsid w:val="00DD13F6"/>
    <w:rsid w:val="00DD4C17"/>
    <w:rsid w:val="00DD564F"/>
    <w:rsid w:val="00DD6EB2"/>
    <w:rsid w:val="00DD707B"/>
    <w:rsid w:val="00DD74A5"/>
    <w:rsid w:val="00DE0AB6"/>
    <w:rsid w:val="00DE6196"/>
    <w:rsid w:val="00DE6CCA"/>
    <w:rsid w:val="00DE78C8"/>
    <w:rsid w:val="00DF0333"/>
    <w:rsid w:val="00DF0D89"/>
    <w:rsid w:val="00DF1F79"/>
    <w:rsid w:val="00DF2B1F"/>
    <w:rsid w:val="00DF3727"/>
    <w:rsid w:val="00DF48B7"/>
    <w:rsid w:val="00DF4C8A"/>
    <w:rsid w:val="00DF4F03"/>
    <w:rsid w:val="00DF6207"/>
    <w:rsid w:val="00DF62CD"/>
    <w:rsid w:val="00DF6384"/>
    <w:rsid w:val="00E01A74"/>
    <w:rsid w:val="00E04DD5"/>
    <w:rsid w:val="00E0731A"/>
    <w:rsid w:val="00E1046B"/>
    <w:rsid w:val="00E141CD"/>
    <w:rsid w:val="00E16509"/>
    <w:rsid w:val="00E16FE7"/>
    <w:rsid w:val="00E17770"/>
    <w:rsid w:val="00E209EA"/>
    <w:rsid w:val="00E23D95"/>
    <w:rsid w:val="00E24769"/>
    <w:rsid w:val="00E25AD7"/>
    <w:rsid w:val="00E25BA2"/>
    <w:rsid w:val="00E27420"/>
    <w:rsid w:val="00E30479"/>
    <w:rsid w:val="00E334F7"/>
    <w:rsid w:val="00E35671"/>
    <w:rsid w:val="00E423D9"/>
    <w:rsid w:val="00E430BF"/>
    <w:rsid w:val="00E44582"/>
    <w:rsid w:val="00E45F29"/>
    <w:rsid w:val="00E46665"/>
    <w:rsid w:val="00E46B98"/>
    <w:rsid w:val="00E46C8B"/>
    <w:rsid w:val="00E54B7B"/>
    <w:rsid w:val="00E56679"/>
    <w:rsid w:val="00E5734F"/>
    <w:rsid w:val="00E5765C"/>
    <w:rsid w:val="00E60E68"/>
    <w:rsid w:val="00E612ED"/>
    <w:rsid w:val="00E644D7"/>
    <w:rsid w:val="00E66488"/>
    <w:rsid w:val="00E67E59"/>
    <w:rsid w:val="00E70207"/>
    <w:rsid w:val="00E7103E"/>
    <w:rsid w:val="00E77645"/>
    <w:rsid w:val="00E7776C"/>
    <w:rsid w:val="00E820EE"/>
    <w:rsid w:val="00E83BD8"/>
    <w:rsid w:val="00E910D0"/>
    <w:rsid w:val="00E91286"/>
    <w:rsid w:val="00E92197"/>
    <w:rsid w:val="00E925C0"/>
    <w:rsid w:val="00E94EE4"/>
    <w:rsid w:val="00E953DE"/>
    <w:rsid w:val="00EA0D09"/>
    <w:rsid w:val="00EA15B0"/>
    <w:rsid w:val="00EA1871"/>
    <w:rsid w:val="00EA5EA7"/>
    <w:rsid w:val="00EA7996"/>
    <w:rsid w:val="00EB22A6"/>
    <w:rsid w:val="00EB269B"/>
    <w:rsid w:val="00EB387E"/>
    <w:rsid w:val="00EB7487"/>
    <w:rsid w:val="00EC0CAB"/>
    <w:rsid w:val="00EC4A25"/>
    <w:rsid w:val="00EC6D9E"/>
    <w:rsid w:val="00ED145A"/>
    <w:rsid w:val="00ED495F"/>
    <w:rsid w:val="00ED69A3"/>
    <w:rsid w:val="00ED6F2F"/>
    <w:rsid w:val="00EE68E3"/>
    <w:rsid w:val="00EE6F73"/>
    <w:rsid w:val="00EE7722"/>
    <w:rsid w:val="00EF350B"/>
    <w:rsid w:val="00EF3651"/>
    <w:rsid w:val="00EF6ED4"/>
    <w:rsid w:val="00F025A2"/>
    <w:rsid w:val="00F04712"/>
    <w:rsid w:val="00F118C6"/>
    <w:rsid w:val="00F13360"/>
    <w:rsid w:val="00F14DDC"/>
    <w:rsid w:val="00F160CC"/>
    <w:rsid w:val="00F20C9E"/>
    <w:rsid w:val="00F22582"/>
    <w:rsid w:val="00F22EC7"/>
    <w:rsid w:val="00F230AA"/>
    <w:rsid w:val="00F25815"/>
    <w:rsid w:val="00F26705"/>
    <w:rsid w:val="00F2761C"/>
    <w:rsid w:val="00F276B6"/>
    <w:rsid w:val="00F27EB5"/>
    <w:rsid w:val="00F325C8"/>
    <w:rsid w:val="00F329A5"/>
    <w:rsid w:val="00F35E6A"/>
    <w:rsid w:val="00F40E70"/>
    <w:rsid w:val="00F43F63"/>
    <w:rsid w:val="00F44E0E"/>
    <w:rsid w:val="00F44EDA"/>
    <w:rsid w:val="00F45879"/>
    <w:rsid w:val="00F5238C"/>
    <w:rsid w:val="00F54B39"/>
    <w:rsid w:val="00F55A80"/>
    <w:rsid w:val="00F5764D"/>
    <w:rsid w:val="00F60156"/>
    <w:rsid w:val="00F653B8"/>
    <w:rsid w:val="00F65DC9"/>
    <w:rsid w:val="00F66F2C"/>
    <w:rsid w:val="00F70AA6"/>
    <w:rsid w:val="00F70AFF"/>
    <w:rsid w:val="00F72078"/>
    <w:rsid w:val="00F75DA4"/>
    <w:rsid w:val="00F80BAF"/>
    <w:rsid w:val="00F8175B"/>
    <w:rsid w:val="00F82D53"/>
    <w:rsid w:val="00F86652"/>
    <w:rsid w:val="00F86EBD"/>
    <w:rsid w:val="00F9008D"/>
    <w:rsid w:val="00F9030F"/>
    <w:rsid w:val="00F90DA5"/>
    <w:rsid w:val="00F9183C"/>
    <w:rsid w:val="00F9199B"/>
    <w:rsid w:val="00F92707"/>
    <w:rsid w:val="00F92F2D"/>
    <w:rsid w:val="00FA04EA"/>
    <w:rsid w:val="00FA0896"/>
    <w:rsid w:val="00FA1266"/>
    <w:rsid w:val="00FA1B11"/>
    <w:rsid w:val="00FA2926"/>
    <w:rsid w:val="00FA4234"/>
    <w:rsid w:val="00FA4501"/>
    <w:rsid w:val="00FA5E6D"/>
    <w:rsid w:val="00FA5FFC"/>
    <w:rsid w:val="00FA70A0"/>
    <w:rsid w:val="00FA73C2"/>
    <w:rsid w:val="00FB0E7F"/>
    <w:rsid w:val="00FB3951"/>
    <w:rsid w:val="00FB4734"/>
    <w:rsid w:val="00FB6EFB"/>
    <w:rsid w:val="00FC1192"/>
    <w:rsid w:val="00FC3AF7"/>
    <w:rsid w:val="00FC41C2"/>
    <w:rsid w:val="00FC4A84"/>
    <w:rsid w:val="00FD136B"/>
    <w:rsid w:val="00FD38C8"/>
    <w:rsid w:val="00FD4252"/>
    <w:rsid w:val="00FD57E2"/>
    <w:rsid w:val="00FD58BE"/>
    <w:rsid w:val="00FD6FAB"/>
    <w:rsid w:val="00FD7AC5"/>
    <w:rsid w:val="00FE0E1E"/>
    <w:rsid w:val="00FE1B43"/>
    <w:rsid w:val="00FE1EC0"/>
    <w:rsid w:val="00FE2C33"/>
    <w:rsid w:val="00FE4212"/>
    <w:rsid w:val="00FE4D31"/>
    <w:rsid w:val="00FE75ED"/>
    <w:rsid w:val="00FF3CEC"/>
    <w:rsid w:val="00FF43A8"/>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0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6"/>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42"/>
      </w:numPr>
      <w:contextualSpacing/>
    </w:pPr>
  </w:style>
  <w:style w:type="paragraph" w:styleId="ListBullet3">
    <w:name w:val="List Bullet 3"/>
    <w:basedOn w:val="Normal"/>
    <w:rsid w:val="00ED495F"/>
    <w:pPr>
      <w:numPr>
        <w:numId w:val="43"/>
      </w:numPr>
      <w:contextualSpacing/>
    </w:pPr>
  </w:style>
  <w:style w:type="paragraph" w:styleId="ListBullet4">
    <w:name w:val="List Bullet 4"/>
    <w:basedOn w:val="Normal"/>
    <w:rsid w:val="00ED495F"/>
    <w:pPr>
      <w:numPr>
        <w:numId w:val="44"/>
      </w:numPr>
      <w:contextualSpacing/>
    </w:pPr>
  </w:style>
  <w:style w:type="paragraph" w:styleId="ListBullet5">
    <w:name w:val="List Bullet 5"/>
    <w:basedOn w:val="Normal"/>
    <w:rsid w:val="00ED495F"/>
    <w:pPr>
      <w:numPr>
        <w:numId w:val="4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46"/>
      </w:numPr>
      <w:contextualSpacing/>
    </w:pPr>
  </w:style>
  <w:style w:type="paragraph" w:styleId="ListNumber3">
    <w:name w:val="List Number 3"/>
    <w:basedOn w:val="Normal"/>
    <w:rsid w:val="00ED495F"/>
    <w:pPr>
      <w:numPr>
        <w:numId w:val="47"/>
      </w:numPr>
      <w:contextualSpacing/>
    </w:pPr>
  </w:style>
  <w:style w:type="paragraph" w:styleId="ListNumber4">
    <w:name w:val="List Number 4"/>
    <w:basedOn w:val="Normal"/>
    <w:rsid w:val="00ED495F"/>
    <w:pPr>
      <w:numPr>
        <w:numId w:val="48"/>
      </w:numPr>
      <w:contextualSpacing/>
    </w:pPr>
  </w:style>
  <w:style w:type="paragraph" w:styleId="ListNumber5">
    <w:name w:val="List Number 5"/>
    <w:basedOn w:val="Normal"/>
    <w:rsid w:val="00ED495F"/>
    <w:pPr>
      <w:numPr>
        <w:numId w:val="4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841C29"/>
    <w:rPr>
      <w:rFonts w:eastAsia="Times New Roman"/>
    </w:rPr>
  </w:style>
  <w:style w:type="character" w:styleId="CommentReference">
    <w:name w:val="annotation reference"/>
    <w:basedOn w:val="DefaultParagraphFont"/>
    <w:rsid w:val="00726656"/>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59" TargetMode="External"/><Relationship Id="rId21" Type="http://schemas.openxmlformats.org/officeDocument/2006/relationships/image" Target="media/image8.emf"/><Relationship Id="rId42" Type="http://schemas.openxmlformats.org/officeDocument/2006/relationships/oleObject" Target="embeddings/Microsoft_Visio_2003-2010_Drawing9.vsd"/><Relationship Id="rId63" Type="http://schemas.openxmlformats.org/officeDocument/2006/relationships/image" Target="media/image29.emf"/><Relationship Id="rId84" Type="http://schemas.openxmlformats.org/officeDocument/2006/relationships/package" Target="embeddings/Microsoft_Visio_Drawing17.vsdx"/><Relationship Id="rId138" Type="http://schemas.openxmlformats.org/officeDocument/2006/relationships/hyperlink" Target="https://portal.3gpp.org/ngppapp/CreateTdoc.aspx?mode=view&amp;contributionUid=CP-220051" TargetMode="External"/><Relationship Id="rId159" Type="http://schemas.openxmlformats.org/officeDocument/2006/relationships/hyperlink" Target="https://portal.3gpp.org/ngppapp/CreateTdoc.aspx?mode=view&amp;contributionUid=CP-220079" TargetMode="External"/><Relationship Id="rId170" Type="http://schemas.openxmlformats.org/officeDocument/2006/relationships/hyperlink" Target="https://portal.3gpp.org/ngppapp/CreateTdoc.aspx?mode=view&amp;contributionUid=CP-221043" TargetMode="External"/><Relationship Id="rId191" Type="http://schemas.openxmlformats.org/officeDocument/2006/relationships/hyperlink" Target="https://portal.3gpp.org/ngppapp/CreateTdoc.aspx?mode=view&amp;contributionUid=CP-221068" TargetMode="External"/><Relationship Id="rId107" Type="http://schemas.openxmlformats.org/officeDocument/2006/relationships/hyperlink" Target="https://portal.3gpp.org/ngppapp/CreateTdoc.aspx?mode=view&amp;contributionUid=CP-210030" TargetMode="External"/><Relationship Id="rId11" Type="http://schemas.openxmlformats.org/officeDocument/2006/relationships/image" Target="media/image3.emf"/><Relationship Id="rId32" Type="http://schemas.openxmlformats.org/officeDocument/2006/relationships/oleObject" Target="embeddings/Microsoft_Visio_2003-2010_Drawing4.vsd"/><Relationship Id="rId53" Type="http://schemas.openxmlformats.org/officeDocument/2006/relationships/image" Target="media/image24.emf"/><Relationship Id="rId74" Type="http://schemas.openxmlformats.org/officeDocument/2006/relationships/package" Target="embeddings/Microsoft_Visio_Drawing12.vsdx"/><Relationship Id="rId128" Type="http://schemas.openxmlformats.org/officeDocument/2006/relationships/hyperlink" Target="https://portal.3gpp.org/ngppapp/CreateTdoc.aspx?mode=view&amp;contributionUid=CP-210030" TargetMode="External"/><Relationship Id="rId149" Type="http://schemas.openxmlformats.org/officeDocument/2006/relationships/hyperlink" Target="https://portal.3gpp.org/ngppapp/CreateTdoc.aspx?mode=view&amp;contributionUid=CP-220024" TargetMode="External"/><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hyperlink" Target="https://portal.3gpp.org/ngppapp/CreateTdoc.aspx?mode=view&amp;contributionUid=CP-220049" TargetMode="External"/><Relationship Id="rId181" Type="http://schemas.openxmlformats.org/officeDocument/2006/relationships/hyperlink" Target="https://portal.3gpp.org/ngppapp/CreateTdoc.aspx?mode=view&amp;contributionUid=CP-221024" TargetMode="External"/><Relationship Id="rId22" Type="http://schemas.openxmlformats.org/officeDocument/2006/relationships/package" Target="embeddings/Microsoft_Visio_Drawing3.vsdx"/><Relationship Id="rId43" Type="http://schemas.openxmlformats.org/officeDocument/2006/relationships/image" Target="media/image19.emf"/><Relationship Id="rId64" Type="http://schemas.openxmlformats.org/officeDocument/2006/relationships/package" Target="embeddings/Microsoft_Visio_Drawing9.vsdx"/><Relationship Id="rId118" Type="http://schemas.openxmlformats.org/officeDocument/2006/relationships/hyperlink" Target="https://portal.3gpp.org/ngppapp/CreateTdoc.aspx?mode=view&amp;contributionUid=CP-210059" TargetMode="External"/><Relationship Id="rId139" Type="http://schemas.openxmlformats.org/officeDocument/2006/relationships/hyperlink" Target="https://portal.3gpp.org/ngppapp/CreateTdoc.aspx?mode=view&amp;contributionUid=CP-220035" TargetMode="External"/><Relationship Id="rId85" Type="http://schemas.openxmlformats.org/officeDocument/2006/relationships/image" Target="media/image40.emf"/><Relationship Id="rId150" Type="http://schemas.openxmlformats.org/officeDocument/2006/relationships/hyperlink" Target="https://portal.3gpp.org/ngppapp/CreateTdoc.aspx?mode=view&amp;contributionUid=CP-220025" TargetMode="External"/><Relationship Id="rId171" Type="http://schemas.openxmlformats.org/officeDocument/2006/relationships/hyperlink" Target="https://portal.3gpp.org/ngppapp/CreateTdoc.aspx?mode=view&amp;contributionUid=CP-221027" TargetMode="External"/><Relationship Id="rId192" Type="http://schemas.openxmlformats.org/officeDocument/2006/relationships/hyperlink" Target="https://portal.3gpp.org/ngppapp/CreateTdoc.aspx?mode=view&amp;contributionUid=CP-221051" TargetMode="External"/><Relationship Id="rId12" Type="http://schemas.openxmlformats.org/officeDocument/2006/relationships/package" Target="embeddings/Microsoft_Visio_Drawing.vsdx"/><Relationship Id="rId33" Type="http://schemas.openxmlformats.org/officeDocument/2006/relationships/image" Target="media/image14.emf"/><Relationship Id="rId108" Type="http://schemas.openxmlformats.org/officeDocument/2006/relationships/hyperlink" Target="https://portal.3gpp.org/ngppapp/CreateTdoc.aspx?mode=view&amp;contributionUid=CP-210021" TargetMode="External"/><Relationship Id="rId129" Type="http://schemas.openxmlformats.org/officeDocument/2006/relationships/hyperlink" Target="https://portal.3gpp.org/ngppapp/CreateTdoc.aspx?mode=view&amp;contributionUid=CP-210046" TargetMode="External"/><Relationship Id="rId54" Type="http://schemas.openxmlformats.org/officeDocument/2006/relationships/oleObject" Target="embeddings/Microsoft_Visio_2003-2010_Drawing13.vsd"/><Relationship Id="rId75" Type="http://schemas.openxmlformats.org/officeDocument/2006/relationships/image" Target="media/image35.emf"/><Relationship Id="rId96" Type="http://schemas.openxmlformats.org/officeDocument/2006/relationships/package" Target="embeddings/Microsoft_Visio_Drawing22.vsdx"/><Relationship Id="rId140" Type="http://schemas.openxmlformats.org/officeDocument/2006/relationships/hyperlink" Target="https://portal.3gpp.org/ngppapp/CreateTdoc.aspx?mode=view&amp;contributionUid=CP-220048" TargetMode="External"/><Relationship Id="rId161" Type="http://schemas.openxmlformats.org/officeDocument/2006/relationships/hyperlink" Target="https://portal.3gpp.org/ngppapp/CreateTdoc.aspx?mode=view&amp;contributionUid=CP-220025" TargetMode="External"/><Relationship Id="rId182" Type="http://schemas.openxmlformats.org/officeDocument/2006/relationships/hyperlink" Target="https://portal.3gpp.org/ngppapp/CreateTdoc.aspx?mode=view&amp;contributionUid=CP-221024" TargetMode="External"/><Relationship Id="rId6" Type="http://schemas.openxmlformats.org/officeDocument/2006/relationships/webSettings" Target="webSettings.xml"/><Relationship Id="rId23" Type="http://schemas.openxmlformats.org/officeDocument/2006/relationships/image" Target="media/image9.emf"/><Relationship Id="rId119" Type="http://schemas.openxmlformats.org/officeDocument/2006/relationships/hyperlink" Target="https://portal.3gpp.org/ngppapp/CreateTdoc.aspx?mode=view&amp;contributionUid=CP-210049" TargetMode="External"/><Relationship Id="rId44" Type="http://schemas.openxmlformats.org/officeDocument/2006/relationships/oleObject" Target="embeddings/Microsoft_Visio_2003-2010_Drawing10.vsd"/><Relationship Id="rId65" Type="http://schemas.openxmlformats.org/officeDocument/2006/relationships/image" Target="media/image30.emf"/><Relationship Id="rId86" Type="http://schemas.openxmlformats.org/officeDocument/2006/relationships/package" Target="embeddings/Microsoft_Visio_Drawing18.vsdx"/><Relationship Id="rId130" Type="http://schemas.openxmlformats.org/officeDocument/2006/relationships/hyperlink" Target="https://portal.3gpp.org/ngppapp/CreateTdoc.aspx?mode=view&amp;contributionUid=CP-210048" TargetMode="External"/><Relationship Id="rId151" Type="http://schemas.openxmlformats.org/officeDocument/2006/relationships/hyperlink" Target="https://portal.3gpp.org/ngppapp/CreateTdoc.aspx?mode=view&amp;contributionUid=CP-220035" TargetMode="External"/><Relationship Id="rId172" Type="http://schemas.openxmlformats.org/officeDocument/2006/relationships/hyperlink" Target="https://portal.3gpp.org/ngppapp/CreateTdoc.aspx?mode=view&amp;contributionUid=CP-221023" TargetMode="External"/><Relationship Id="rId193" Type="http://schemas.openxmlformats.org/officeDocument/2006/relationships/header" Target="header1.xml"/><Relationship Id="rId13" Type="http://schemas.openxmlformats.org/officeDocument/2006/relationships/image" Target="media/image4.emf"/><Relationship Id="rId109" Type="http://schemas.openxmlformats.org/officeDocument/2006/relationships/hyperlink" Target="https://portal.3gpp.org/ngppapp/CreateTdoc.aspx?mode=view&amp;contributionUid=CP-210049" TargetMode="External"/><Relationship Id="rId34" Type="http://schemas.openxmlformats.org/officeDocument/2006/relationships/oleObject" Target="embeddings/Microsoft_Visio_2003-2010_Drawing5.vsd"/><Relationship Id="rId50" Type="http://schemas.openxmlformats.org/officeDocument/2006/relationships/package" Target="embeddings/Microsoft_Visio_Drawing6.vsdx"/><Relationship Id="rId55" Type="http://schemas.openxmlformats.org/officeDocument/2006/relationships/image" Target="media/image25.emf"/><Relationship Id="rId76" Type="http://schemas.openxmlformats.org/officeDocument/2006/relationships/package" Target="embeddings/Microsoft_Visio_Drawing13.vsdx"/><Relationship Id="rId97" Type="http://schemas.openxmlformats.org/officeDocument/2006/relationships/image" Target="media/image46.emf"/><Relationship Id="rId104" Type="http://schemas.openxmlformats.org/officeDocument/2006/relationships/oleObject" Target="embeddings/Microsoft_Visio_2003-2010_Drawing20.vsd"/><Relationship Id="rId120" Type="http://schemas.openxmlformats.org/officeDocument/2006/relationships/hyperlink" Target="https://portal.3gpp.org/ngppapp/CreateTdoc.aspx?mode=view&amp;contributionUid=CP-210041" TargetMode="External"/><Relationship Id="rId125" Type="http://schemas.openxmlformats.org/officeDocument/2006/relationships/hyperlink" Target="https://portal.3gpp.org/ngppapp/CreateTdoc.aspx?mode=view&amp;contributionUid=CP-210048" TargetMode="External"/><Relationship Id="rId141" Type="http://schemas.openxmlformats.org/officeDocument/2006/relationships/hyperlink" Target="https://portal.3gpp.org/ngppapp/CreateTdoc.aspx?mode=view&amp;contributionUid=CP-220055" TargetMode="External"/><Relationship Id="rId146" Type="http://schemas.openxmlformats.org/officeDocument/2006/relationships/hyperlink" Target="https://portal.3gpp.org/ngppapp/CreateTdoc.aspx?mode=view&amp;contributionUid=CP-220035" TargetMode="External"/><Relationship Id="rId167" Type="http://schemas.openxmlformats.org/officeDocument/2006/relationships/hyperlink" Target="https://portal.3gpp.org/ngppapp/CreateTdoc.aspx?mode=view&amp;contributionUid=CP-221023" TargetMode="External"/><Relationship Id="rId188" Type="http://schemas.openxmlformats.org/officeDocument/2006/relationships/hyperlink" Target="https://portal.3gpp.org/ngppapp/CreateTdoc.aspx?mode=view&amp;contributionUid=CP-221024" TargetMode="Externa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1.vsdx"/><Relationship Id="rId162" Type="http://schemas.openxmlformats.org/officeDocument/2006/relationships/hyperlink" Target="https://portal.3gpp.org/ngppapp/CreateTdoc.aspx?mode=view&amp;contributionUid=CP-220044" TargetMode="External"/><Relationship Id="rId183" Type="http://schemas.openxmlformats.org/officeDocument/2006/relationships/hyperlink" Target="https://portal.3gpp.org/ngppapp/CreateTdoc.aspx?mode=view&amp;contributionUid=CP-221061" TargetMode="Externa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8.vsd"/><Relationship Id="rId45" Type="http://schemas.openxmlformats.org/officeDocument/2006/relationships/image" Target="media/image20.emf"/><Relationship Id="rId66" Type="http://schemas.openxmlformats.org/officeDocument/2006/relationships/oleObject" Target="embeddings/Microsoft_Visio_2003-2010_Drawing17.vsd"/><Relationship Id="rId87" Type="http://schemas.openxmlformats.org/officeDocument/2006/relationships/image" Target="media/image41.emf"/><Relationship Id="rId110" Type="http://schemas.openxmlformats.org/officeDocument/2006/relationships/hyperlink" Target="https://portal.3gpp.org/ngppapp/CreateTdoc.aspx?mode=view&amp;contributionUid=CP-210049" TargetMode="External"/><Relationship Id="rId115" Type="http://schemas.openxmlformats.org/officeDocument/2006/relationships/hyperlink" Target="https://portal.3gpp.org/ngppapp/CreateTdoc.aspx?mode=view&amp;contributionUid=CP-210043" TargetMode="External"/><Relationship Id="rId131" Type="http://schemas.openxmlformats.org/officeDocument/2006/relationships/hyperlink" Target="https://portal.3gpp.org/ngppapp/CreateTdoc.aspx?mode=view&amp;contributionUid=CP-210046" TargetMode="External"/><Relationship Id="rId136" Type="http://schemas.openxmlformats.org/officeDocument/2006/relationships/hyperlink" Target="https://portal.3gpp.org/ngppapp/CreateTdoc.aspx?mode=view&amp;contributionUid=CP-220084" TargetMode="External"/><Relationship Id="rId157" Type="http://schemas.openxmlformats.org/officeDocument/2006/relationships/hyperlink" Target="https://portal.3gpp.org/ngppapp/CreateTdoc.aspx?mode=view&amp;contributionUid=CP-220025" TargetMode="External"/><Relationship Id="rId178" Type="http://schemas.openxmlformats.org/officeDocument/2006/relationships/hyperlink" Target="https://portal.3gpp.org/ngppapp/CreateTdoc.aspx?mode=view&amp;contributionUid=CP-221024" TargetMode="External"/><Relationship Id="rId61" Type="http://schemas.openxmlformats.org/officeDocument/2006/relationships/image" Target="media/image28.emf"/><Relationship Id="rId82" Type="http://schemas.openxmlformats.org/officeDocument/2006/relationships/package" Target="embeddings/Microsoft_Visio_Drawing16.vsdx"/><Relationship Id="rId152" Type="http://schemas.openxmlformats.org/officeDocument/2006/relationships/hyperlink" Target="https://portal.3gpp.org/ngppapp/CreateTdoc.aspx?mode=view&amp;contributionUid=CP-220035" TargetMode="External"/><Relationship Id="rId173" Type="http://schemas.openxmlformats.org/officeDocument/2006/relationships/hyperlink" Target="https://portal.3gpp.org/ngppapp/CreateTdoc.aspx?mode=view&amp;contributionUid=CP-221039" TargetMode="External"/><Relationship Id="rId194"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package" Target="embeddings/Microsoft_Visio_Drawing5.vsdx"/><Relationship Id="rId35" Type="http://schemas.openxmlformats.org/officeDocument/2006/relationships/image" Target="media/image15.emf"/><Relationship Id="rId56" Type="http://schemas.openxmlformats.org/officeDocument/2006/relationships/oleObject" Target="embeddings/Microsoft_Visio_2003-2010_Drawing14.vsd"/><Relationship Id="rId77" Type="http://schemas.openxmlformats.org/officeDocument/2006/relationships/image" Target="media/image36.emf"/><Relationship Id="rId100" Type="http://schemas.openxmlformats.org/officeDocument/2006/relationships/package" Target="embeddings/Microsoft_Visio_Drawing24.vsdx"/><Relationship Id="rId105" Type="http://schemas.openxmlformats.org/officeDocument/2006/relationships/image" Target="media/image50.emf"/><Relationship Id="rId126" Type="http://schemas.openxmlformats.org/officeDocument/2006/relationships/hyperlink" Target="https://portal.3gpp.org/ngppapp/CreateTdoc.aspx?mode=view&amp;contributionUid=CP-210048" TargetMode="External"/><Relationship Id="rId147" Type="http://schemas.openxmlformats.org/officeDocument/2006/relationships/hyperlink" Target="https://portal.3gpp.org/ngppapp/CreateTdoc.aspx?mode=view&amp;contributionUid=CP-220035" TargetMode="External"/><Relationship Id="rId168" Type="http://schemas.openxmlformats.org/officeDocument/2006/relationships/hyperlink" Target="https://portal.3gpp.org/ngppapp/CreateTdoc.aspx?mode=view&amp;contributionUid=CP-221023" TargetMode="Externa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1.vsdx"/><Relationship Id="rId93" Type="http://schemas.openxmlformats.org/officeDocument/2006/relationships/image" Target="media/image44.emf"/><Relationship Id="rId98" Type="http://schemas.openxmlformats.org/officeDocument/2006/relationships/package" Target="embeddings/Microsoft_Visio_Drawing23.vsdx"/><Relationship Id="rId121" Type="http://schemas.openxmlformats.org/officeDocument/2006/relationships/hyperlink" Target="https://portal.3gpp.org/ngppapp/CreateTdoc.aspx?mode=view&amp;contributionUid=CP-210030" TargetMode="External"/><Relationship Id="rId142" Type="http://schemas.openxmlformats.org/officeDocument/2006/relationships/hyperlink" Target="https://portal.3gpp.org/ngppapp/CreateTdoc.aspx?mode=view&amp;contributionUid=CP-220049" TargetMode="External"/><Relationship Id="rId163" Type="http://schemas.openxmlformats.org/officeDocument/2006/relationships/hyperlink" Target="https://portal.3gpp.org/ngppapp/CreateTdoc.aspx?mode=view&amp;contributionUid=CP-220081" TargetMode="External"/><Relationship Id="rId184" Type="http://schemas.openxmlformats.org/officeDocument/2006/relationships/hyperlink" Target="https://portal.3gpp.org/ngppapp/CreateTdoc.aspx?mode=view&amp;contributionUid=CP-221061" TargetMode="External"/><Relationship Id="rId189" Type="http://schemas.openxmlformats.org/officeDocument/2006/relationships/hyperlink" Target="https://portal.3gpp.org/ngppapp/CreateTdoc.aspx?mode=view&amp;contributionUid=CP-221022" TargetMode="Externa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1.vsd"/><Relationship Id="rId67" Type="http://schemas.openxmlformats.org/officeDocument/2006/relationships/image" Target="media/image31.emf"/><Relationship Id="rId116" Type="http://schemas.openxmlformats.org/officeDocument/2006/relationships/hyperlink" Target="https://portal.3gpp.org/ngppapp/CreateTdoc.aspx?mode=view&amp;contributionUid=CP-210043" TargetMode="External"/><Relationship Id="rId137" Type="http://schemas.openxmlformats.org/officeDocument/2006/relationships/hyperlink" Target="https://portal.3gpp.org/ngppapp/CreateTdoc.aspx?mode=view&amp;contributionUid=CP-220034" TargetMode="External"/><Relationship Id="rId158" Type="http://schemas.openxmlformats.org/officeDocument/2006/relationships/hyperlink" Target="https://portal.3gpp.org/ngppapp/CreateTdoc.aspx?mode=view&amp;contributionUid=CP-220076" TargetMode="External"/><Relationship Id="rId20" Type="http://schemas.openxmlformats.org/officeDocument/2006/relationships/package" Target="embeddings/Microsoft_Visio_Drawing2.vsdx"/><Relationship Id="rId41" Type="http://schemas.openxmlformats.org/officeDocument/2006/relationships/image" Target="media/image18.emf"/><Relationship Id="rId62" Type="http://schemas.openxmlformats.org/officeDocument/2006/relationships/package" Target="embeddings/Microsoft_Visio_Drawing8.vsdx"/><Relationship Id="rId83" Type="http://schemas.openxmlformats.org/officeDocument/2006/relationships/image" Target="media/image39.emf"/><Relationship Id="rId88" Type="http://schemas.openxmlformats.org/officeDocument/2006/relationships/package" Target="embeddings/Microsoft_Visio_Drawing19.vsdx"/><Relationship Id="rId111" Type="http://schemas.openxmlformats.org/officeDocument/2006/relationships/hyperlink" Target="https://portal.3gpp.org/ngppapp/CreateTdoc.aspx?mode=view&amp;contributionUid=CP-210049" TargetMode="External"/><Relationship Id="rId132" Type="http://schemas.openxmlformats.org/officeDocument/2006/relationships/hyperlink" Target="https://portal.3gpp.org/ngppapp/CreateTdoc.aspx?mode=view&amp;contributionUid=CP-210029" TargetMode="External"/><Relationship Id="rId153" Type="http://schemas.openxmlformats.org/officeDocument/2006/relationships/hyperlink" Target="https://portal.3gpp.org/ngppapp/CreateTdoc.aspx?mode=view&amp;contributionUid=CP-22003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24" TargetMode="External"/><Relationship Id="rId195" Type="http://schemas.openxmlformats.org/officeDocument/2006/relationships/fontTable" Target="fontTable.xml"/><Relationship Id="rId190" Type="http://schemas.openxmlformats.org/officeDocument/2006/relationships/hyperlink" Target="https://portal.3gpp.org/ngppapp/CreateTdoc.aspx?mode=view&amp;contributionUid=CP-221033" TargetMode="External"/><Relationship Id="rId15" Type="http://schemas.openxmlformats.org/officeDocument/2006/relationships/image" Target="media/image5.emf"/><Relationship Id="rId36" Type="http://schemas.openxmlformats.org/officeDocument/2006/relationships/oleObject" Target="embeddings/Microsoft_Visio_2003-2010_Drawing6.vsd"/><Relationship Id="rId57" Type="http://schemas.openxmlformats.org/officeDocument/2006/relationships/image" Target="media/image26.emf"/><Relationship Id="rId106" Type="http://schemas.openxmlformats.org/officeDocument/2006/relationships/oleObject" Target="embeddings/Microsoft_Visio_2003-2010_Drawing21.vsd"/><Relationship Id="rId127" Type="http://schemas.openxmlformats.org/officeDocument/2006/relationships/hyperlink" Target="https://portal.3gpp.org/ngppapp/CreateTdoc.aspx?mode=view&amp;contributionUid=CP-210021" TargetMode="External"/><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7.vsdx"/><Relationship Id="rId73" Type="http://schemas.openxmlformats.org/officeDocument/2006/relationships/image" Target="media/image34.emf"/><Relationship Id="rId78" Type="http://schemas.openxmlformats.org/officeDocument/2006/relationships/package" Target="embeddings/Microsoft_Visio_Drawing14.vsdx"/><Relationship Id="rId94" Type="http://schemas.openxmlformats.org/officeDocument/2006/relationships/oleObject" Target="embeddings/Microsoft_Visio_2003-2010_Drawing19.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hyperlink" Target="https://portal.3gpp.org/ngppapp/CreateTdoc.aspx?mode=view&amp;contributionUid=CP-210043" TargetMode="External"/><Relationship Id="rId143" Type="http://schemas.openxmlformats.org/officeDocument/2006/relationships/hyperlink" Target="https://portal.3gpp.org/ngppapp/CreateTdoc.aspx?mode=view&amp;contributionUid=CP-220049" TargetMode="External"/><Relationship Id="rId148" Type="http://schemas.openxmlformats.org/officeDocument/2006/relationships/hyperlink" Target="https://portal.3gpp.org/ngppapp/CreateTdoc.aspx?mode=view&amp;contributionUid=CP-220024" TargetMode="External"/><Relationship Id="rId164" Type="http://schemas.openxmlformats.org/officeDocument/2006/relationships/hyperlink" Target="https://portal.3gpp.org/ngppapp/CreateTdoc.aspx?mode=view&amp;contributionUid=CP-220066" TargetMode="External"/><Relationship Id="rId169" Type="http://schemas.openxmlformats.org/officeDocument/2006/relationships/hyperlink" Target="https://portal.3gpp.org/ngppapp/CreateTdoc.aspx?mode=view&amp;contributionUid=CP-221024" TargetMode="External"/><Relationship Id="rId185" Type="http://schemas.openxmlformats.org/officeDocument/2006/relationships/hyperlink" Target="https://portal.3gpp.org/ngppapp/CreateTdoc.aspx?mode=view&amp;contributionUid=CP-221033" TargetMode="Externa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hyperlink" Target="https://portal.3gpp.org/ngppapp/CreateTdoc.aspx?mode=view&amp;contributionUid=CP-221024" TargetMode="External"/><Relationship Id="rId26" Type="http://schemas.openxmlformats.org/officeDocument/2006/relationships/oleObject" Target="embeddings/Microsoft_Visio_2003-2010_Drawing3.vsd"/><Relationship Id="rId47" Type="http://schemas.openxmlformats.org/officeDocument/2006/relationships/image" Target="media/image21.emf"/><Relationship Id="rId68" Type="http://schemas.openxmlformats.org/officeDocument/2006/relationships/oleObject" Target="embeddings/Microsoft_Visio_2003-2010_Drawing18.vsd"/><Relationship Id="rId89" Type="http://schemas.openxmlformats.org/officeDocument/2006/relationships/image" Target="media/image42.emf"/><Relationship Id="rId112" Type="http://schemas.openxmlformats.org/officeDocument/2006/relationships/hyperlink" Target="https://portal.3gpp.org/ngppapp/CreateTdoc.aspx?mode=view&amp;contributionUid=CP-210040" TargetMode="External"/><Relationship Id="rId133" Type="http://schemas.openxmlformats.org/officeDocument/2006/relationships/hyperlink" Target="https://portal.3gpp.org/ngppapp/CreateTdoc.aspx?mode=view&amp;contributionUid=CP-220023" TargetMode="External"/><Relationship Id="rId154" Type="http://schemas.openxmlformats.org/officeDocument/2006/relationships/hyperlink" Target="https://portal.3gpp.org/ngppapp/CreateTdoc.aspx?mode=view&amp;contributionUid=CP-220065" TargetMode="External"/><Relationship Id="rId175" Type="http://schemas.openxmlformats.org/officeDocument/2006/relationships/hyperlink" Target="https://portal.3gpp.org/ngppapp/CreateTdoc.aspx?mode=view&amp;contributionUid=CP-221045" TargetMode="External"/><Relationship Id="rId196" Type="http://schemas.openxmlformats.org/officeDocument/2006/relationships/theme" Target="theme/theme1.xml"/><Relationship Id="rId16" Type="http://schemas.openxmlformats.org/officeDocument/2006/relationships/oleObject" Target="embeddings/Microsoft_Visio_2003-2010_Drawing1.vsd"/><Relationship Id="rId37" Type="http://schemas.openxmlformats.org/officeDocument/2006/relationships/image" Target="media/image16.emf"/><Relationship Id="rId58" Type="http://schemas.openxmlformats.org/officeDocument/2006/relationships/oleObject" Target="embeddings/Microsoft_Visio_2003-2010_Drawing15.vsd"/><Relationship Id="rId79" Type="http://schemas.openxmlformats.org/officeDocument/2006/relationships/image" Target="media/image37.emf"/><Relationship Id="rId102" Type="http://schemas.openxmlformats.org/officeDocument/2006/relationships/package" Target="embeddings/Microsoft_Visio_Drawing25.vsdx"/><Relationship Id="rId123" Type="http://schemas.openxmlformats.org/officeDocument/2006/relationships/hyperlink" Target="https://portal.3gpp.org/ngppapp/CreateTdoc.aspx?mode=view&amp;contributionUid=CP-210043" TargetMode="External"/><Relationship Id="rId144" Type="http://schemas.openxmlformats.org/officeDocument/2006/relationships/hyperlink" Target="https://portal.3gpp.org/ngppapp/CreateTdoc.aspx?mode=view&amp;contributionUid=CP-220049" TargetMode="External"/><Relationship Id="rId90" Type="http://schemas.openxmlformats.org/officeDocument/2006/relationships/package" Target="embeddings/Microsoft_Visio_Drawing20.vsdx"/><Relationship Id="rId165" Type="http://schemas.openxmlformats.org/officeDocument/2006/relationships/hyperlink" Target="https://portal.3gpp.org/ngppapp/CreateTdoc.aspx?mode=view&amp;contributionUid=CP-221043" TargetMode="External"/><Relationship Id="rId186" Type="http://schemas.openxmlformats.org/officeDocument/2006/relationships/hyperlink" Target="https://portal.3gpp.org/ngppapp/CreateTdoc.aspx?mode=view&amp;contributionUid=CP-221068" TargetMode="External"/><Relationship Id="rId27" Type="http://schemas.openxmlformats.org/officeDocument/2006/relationships/image" Target="media/image11.emf"/><Relationship Id="rId48" Type="http://schemas.openxmlformats.org/officeDocument/2006/relationships/oleObject" Target="embeddings/Microsoft_Visio_2003-2010_Drawing12.vsd"/><Relationship Id="rId69" Type="http://schemas.openxmlformats.org/officeDocument/2006/relationships/image" Target="media/image32.emf"/><Relationship Id="rId113" Type="http://schemas.openxmlformats.org/officeDocument/2006/relationships/hyperlink" Target="https://portal.3gpp.org/ngppapp/CreateTdoc.aspx?mode=view&amp;contributionUid=CP-210037" TargetMode="External"/><Relationship Id="rId134" Type="http://schemas.openxmlformats.org/officeDocument/2006/relationships/hyperlink" Target="https://portal.3gpp.org/ngppapp/CreateTdoc.aspx?mode=view&amp;contributionUid=CP-220072" TargetMode="External"/><Relationship Id="rId80" Type="http://schemas.openxmlformats.org/officeDocument/2006/relationships/package" Target="embeddings/Microsoft_Visio_Drawing15.vsdx"/><Relationship Id="rId155" Type="http://schemas.openxmlformats.org/officeDocument/2006/relationships/hyperlink" Target="https://portal.3gpp.org/ngppapp/CreateTdoc.aspx?mode=view&amp;contributionUid=CP-220084" TargetMode="External"/><Relationship Id="rId176" Type="http://schemas.openxmlformats.org/officeDocument/2006/relationships/hyperlink" Target="https://portal.3gpp.org/ngppapp/CreateTdoc.aspx?mode=view&amp;contributionUid=CP-221045" TargetMode="External"/><Relationship Id="rId17" Type="http://schemas.openxmlformats.org/officeDocument/2006/relationships/image" Target="media/image6.emf"/><Relationship Id="rId38" Type="http://schemas.openxmlformats.org/officeDocument/2006/relationships/oleObject" Target="embeddings/Microsoft_Visio_2003-2010_Drawing7.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hyperlink" Target="https://portal.3gpp.org/ngppapp/CreateTdoc.aspx?mode=view&amp;contributionUid=CP-210059" TargetMode="External"/><Relationship Id="rId70" Type="http://schemas.openxmlformats.org/officeDocument/2006/relationships/package" Target="embeddings/Microsoft_Visio_Drawing10.vsdx"/><Relationship Id="rId91" Type="http://schemas.openxmlformats.org/officeDocument/2006/relationships/image" Target="media/image43.emf"/><Relationship Id="rId145" Type="http://schemas.openxmlformats.org/officeDocument/2006/relationships/hyperlink" Target="https://portal.3gpp.org/ngppapp/CreateTdoc.aspx?mode=view&amp;contributionUid=CP-220035" TargetMode="External"/><Relationship Id="rId166" Type="http://schemas.openxmlformats.org/officeDocument/2006/relationships/hyperlink" Target="https://portal.3gpp.org/ngppapp/CreateTdoc.aspx?mode=view&amp;contributionUid=CP-221023" TargetMode="External"/><Relationship Id="rId187" Type="http://schemas.openxmlformats.org/officeDocument/2006/relationships/hyperlink" Target="https://portal.3gpp.org/ngppapp/CreateTdoc.aspx?mode=view&amp;contributionUid=CP-221024" TargetMode="External"/><Relationship Id="rId1" Type="http://schemas.microsoft.com/office/2006/relationships/keyMapCustomizations" Target="customizations.xml"/><Relationship Id="rId28" Type="http://schemas.openxmlformats.org/officeDocument/2006/relationships/package" Target="embeddings/Microsoft_Visio_Drawing4.vsdx"/><Relationship Id="rId49" Type="http://schemas.openxmlformats.org/officeDocument/2006/relationships/image" Target="media/image22.emf"/><Relationship Id="rId114" Type="http://schemas.openxmlformats.org/officeDocument/2006/relationships/hyperlink" Target="https://portal.3gpp.org/ngppapp/CreateTdoc.aspx?mode=view&amp;contributionUid=CP-210037" TargetMode="External"/><Relationship Id="rId60" Type="http://schemas.openxmlformats.org/officeDocument/2006/relationships/oleObject" Target="embeddings/Microsoft_Visio_2003-2010_Drawing16.vsd"/><Relationship Id="rId81" Type="http://schemas.openxmlformats.org/officeDocument/2006/relationships/image" Target="media/image38.emf"/><Relationship Id="rId135" Type="http://schemas.openxmlformats.org/officeDocument/2006/relationships/hyperlink" Target="https://portal.3gpp.org/ngppapp/CreateTdoc.aspx?mode=view&amp;contributionUid=CP-220081" TargetMode="External"/><Relationship Id="rId156" Type="http://schemas.openxmlformats.org/officeDocument/2006/relationships/hyperlink" Target="https://portal.3gpp.org/ngppapp/CreateTdoc.aspx?mode=view&amp;contributionUid=CP-220081" TargetMode="External"/><Relationship Id="rId177" Type="http://schemas.openxmlformats.org/officeDocument/2006/relationships/hyperlink" Target="https://portal.3gpp.org/ngppapp/CreateTdoc.aspx?mode=view&amp;contributionUid=CP-221024" TargetMode="External"/><Relationship Id="rId18" Type="http://schemas.openxmlformats.org/officeDocument/2006/relationships/package" Target="embeddings/Microsoft_Visio_Drawing1.vsdx"/><Relationship Id="rId39"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1</TotalTime>
  <Pages>435</Pages>
  <Words>149872</Words>
  <Characters>854272</Characters>
  <Application>Microsoft Office Word</Application>
  <DocSecurity>0</DocSecurity>
  <Lines>7118</Lines>
  <Paragraphs>2004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1002140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29.518</dc:title>
  <dc:subject>5G System; Access and Mobility Management Services; Stage 3 (Release 17)</dc:subject>
  <dc:creator>Kimmo Kymalainen MCC</dc:creator>
  <cp:keywords/>
  <dc:description/>
  <cp:lastModifiedBy>C4-245487_CR1157</cp:lastModifiedBy>
  <cp:revision>3</cp:revision>
  <cp:lastPrinted>2019-02-25T14:05:00Z</cp:lastPrinted>
  <dcterms:created xsi:type="dcterms:W3CDTF">2024-11-26T13:33:00Z</dcterms:created>
  <dcterms:modified xsi:type="dcterms:W3CDTF">2024-11-26T13:33:00Z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e5883e6aa47778d83e9149b601da25ce2aba03b589c269c218bd6ed72e018101</vt:lpwstr>
  </property>
</Properties>
</file>