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5FFBC226" w:rsidR="004F0988" w:rsidRPr="00FF6605" w:rsidRDefault="009267D1" w:rsidP="00AC7325">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18.</w:t>
            </w:r>
            <w:r w:rsidR="00AC7325">
              <w:t>5</w:t>
            </w:r>
            <w:r w:rsidR="008D2873">
              <w:t>.0</w:t>
            </w:r>
            <w:r w:rsidRPr="00FF6605">
              <w:t xml:space="preserve"> </w:t>
            </w:r>
            <w:r w:rsidRPr="00FF6605">
              <w:rPr>
                <w:sz w:val="32"/>
              </w:rPr>
              <w:t>(</w:t>
            </w:r>
            <w:r w:rsidR="008D2873">
              <w:rPr>
                <w:sz w:val="32"/>
                <w:lang w:eastAsia="zh-CN"/>
              </w:rPr>
              <w:t>202</w:t>
            </w:r>
            <w:r w:rsidR="003243D3">
              <w:rPr>
                <w:sz w:val="32"/>
                <w:lang w:eastAsia="zh-CN"/>
              </w:rPr>
              <w:t>4</w:t>
            </w:r>
            <w:r w:rsidR="008D2873">
              <w:rPr>
                <w:sz w:val="32"/>
                <w:lang w:eastAsia="zh-CN"/>
              </w:rPr>
              <w:t>-</w:t>
            </w:r>
            <w:r w:rsidR="003243D3">
              <w:rPr>
                <w:sz w:val="32"/>
                <w:lang w:eastAsia="zh-CN"/>
              </w:rPr>
              <w:t>0</w:t>
            </w:r>
            <w:r w:rsidR="00AC7325">
              <w:rPr>
                <w:sz w:val="32"/>
                <w:lang w:eastAsia="zh-CN"/>
              </w:rPr>
              <w:t>9</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5G Syst</w:t>
            </w:r>
            <w:bookmarkStart w:id="2" w:name="_GoBack"/>
            <w:bookmarkEnd w:id="2"/>
            <w:r w:rsidRPr="00FF6605">
              <w:t xml:space="preserve">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59819189" w:rsidR="004F0988" w:rsidRPr="00FF6605" w:rsidRDefault="009267D1" w:rsidP="00DE5E5A">
            <w:pPr>
              <w:pStyle w:val="ZT"/>
              <w:framePr w:wrap="auto" w:hAnchor="text" w:yAlign="inline"/>
              <w:rPr>
                <w:i/>
                <w:sz w:val="28"/>
              </w:rPr>
            </w:pPr>
            <w:r w:rsidRPr="00FF6605">
              <w:t>(</w:t>
            </w:r>
            <w:r w:rsidRPr="00FF6605">
              <w:rPr>
                <w:rStyle w:val="ZGSM"/>
              </w:rPr>
              <w:t>Release 1</w:t>
            </w:r>
            <w:r w:rsidR="00382DAE">
              <w:rPr>
                <w:rStyle w:val="ZGSM"/>
              </w:rPr>
              <w:t>8</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3" w:name="_MON_1684549432"/>
      <w:bookmarkEnd w:id="3"/>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15pt" o:ole="">
                  <v:imagedata r:id="rId9" o:title=""/>
                </v:shape>
                <o:OLEObject Type="Embed" ProgID="Word.Picture.8" ShapeID="_x0000_i1025" DrawAspect="Content" ObjectID="_1786261508" r:id="rId10"/>
              </w:object>
            </w:r>
          </w:p>
        </w:tc>
        <w:tc>
          <w:tcPr>
            <w:tcW w:w="5540" w:type="dxa"/>
            <w:shd w:val="clear" w:color="auto" w:fill="auto"/>
          </w:tcPr>
          <w:p w14:paraId="3AA962B9" w14:textId="289A3EBE" w:rsidR="008224D0" w:rsidRPr="00FF6605" w:rsidRDefault="00EB3196" w:rsidP="008224D0">
            <w:pPr>
              <w:jc w:val="right"/>
            </w:pPr>
            <w:bookmarkStart w:id="4" w:name="logos"/>
            <w:r>
              <w:pict w14:anchorId="6B8D58F2">
                <v:shape id="_x0000_i1026" type="#_x0000_t75" style="width:127.85pt;height:75.65pt">
                  <v:imagedata r:id="rId11" o:title="3GPP-logo_web"/>
                </v:shape>
              </w:pict>
            </w:r>
            <w:bookmarkEnd w:id="4"/>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5"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5"/>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6"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7"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7"/>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8"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1E3CD0C"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3243D3">
              <w:rPr>
                <w:noProof/>
                <w:sz w:val="18"/>
              </w:rPr>
              <w:t>4</w:t>
            </w:r>
            <w:r w:rsidRPr="00FF6605">
              <w:rPr>
                <w:noProof/>
                <w:sz w:val="18"/>
              </w:rPr>
              <w:t>, 3GPP Organizational Partners (ARIB, ATIS, CCSA, ETSI, TSDSI, TTA, TTC).</w:t>
            </w:r>
            <w:bookmarkStart w:id="9" w:name="copyrightaddon"/>
            <w:bookmarkEnd w:id="9"/>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8"/>
          </w:p>
          <w:p w14:paraId="6B0D2E45" w14:textId="77777777" w:rsidR="00E16509" w:rsidRPr="00FF6605" w:rsidRDefault="00E16509" w:rsidP="00133525"/>
        </w:tc>
      </w:tr>
      <w:bookmarkEnd w:id="6"/>
    </w:tbl>
    <w:p w14:paraId="02132111" w14:textId="77777777" w:rsidR="00080512" w:rsidRPr="004D3578" w:rsidRDefault="00080512" w:rsidP="00C22B12">
      <w:pPr>
        <w:pStyle w:val="TT"/>
      </w:pPr>
      <w:r w:rsidRPr="004D3578">
        <w:br w:type="page"/>
      </w:r>
      <w:bookmarkStart w:id="10" w:name="tableOfContents"/>
      <w:bookmarkEnd w:id="10"/>
      <w:r w:rsidRPr="004D3578">
        <w:t>Contents</w:t>
      </w:r>
    </w:p>
    <w:p w14:paraId="694A005F" w14:textId="77777777" w:rsidR="00AC7325" w:rsidRDefault="00317131">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AC7325">
        <w:rPr>
          <w:noProof/>
        </w:rPr>
        <w:t>Foreword</w:t>
      </w:r>
      <w:r w:rsidR="00AC7325">
        <w:rPr>
          <w:noProof/>
        </w:rPr>
        <w:tab/>
      </w:r>
      <w:r w:rsidR="00AC7325">
        <w:rPr>
          <w:noProof/>
        </w:rPr>
        <w:fldChar w:fldCharType="begin"/>
      </w:r>
      <w:r w:rsidR="00AC7325">
        <w:rPr>
          <w:noProof/>
        </w:rPr>
        <w:instrText xml:space="preserve"> PAGEREF _Toc175648662 \h </w:instrText>
      </w:r>
      <w:r w:rsidR="00AC7325">
        <w:rPr>
          <w:noProof/>
        </w:rPr>
      </w:r>
      <w:r w:rsidR="00AC7325">
        <w:rPr>
          <w:noProof/>
        </w:rPr>
        <w:fldChar w:fldCharType="separate"/>
      </w:r>
      <w:r w:rsidR="00AC7325">
        <w:rPr>
          <w:noProof/>
        </w:rPr>
        <w:t>5</w:t>
      </w:r>
      <w:r w:rsidR="00AC7325">
        <w:rPr>
          <w:noProof/>
        </w:rPr>
        <w:fldChar w:fldCharType="end"/>
      </w:r>
    </w:p>
    <w:p w14:paraId="56FD1E38" w14:textId="77777777" w:rsidR="00AC7325" w:rsidRDefault="00AC7325">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_Toc175648663 \h </w:instrText>
      </w:r>
      <w:r>
        <w:rPr>
          <w:noProof/>
        </w:rPr>
      </w:r>
      <w:r>
        <w:rPr>
          <w:noProof/>
        </w:rPr>
        <w:fldChar w:fldCharType="separate"/>
      </w:r>
      <w:r>
        <w:rPr>
          <w:noProof/>
        </w:rPr>
        <w:t>6</w:t>
      </w:r>
      <w:r>
        <w:rPr>
          <w:noProof/>
        </w:rPr>
        <w:fldChar w:fldCharType="end"/>
      </w:r>
    </w:p>
    <w:p w14:paraId="477D1ECA" w14:textId="77777777" w:rsidR="00AC7325" w:rsidRDefault="00AC7325">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_Toc175648664 \h </w:instrText>
      </w:r>
      <w:r>
        <w:rPr>
          <w:noProof/>
        </w:rPr>
      </w:r>
      <w:r>
        <w:rPr>
          <w:noProof/>
        </w:rPr>
        <w:fldChar w:fldCharType="separate"/>
      </w:r>
      <w:r>
        <w:rPr>
          <w:noProof/>
        </w:rPr>
        <w:t>6</w:t>
      </w:r>
      <w:r>
        <w:rPr>
          <w:noProof/>
        </w:rPr>
        <w:fldChar w:fldCharType="end"/>
      </w:r>
    </w:p>
    <w:p w14:paraId="2612FA0F" w14:textId="77777777" w:rsidR="00AC7325" w:rsidRDefault="00AC7325">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_Toc175648665 \h </w:instrText>
      </w:r>
      <w:r>
        <w:rPr>
          <w:noProof/>
        </w:rPr>
      </w:r>
      <w:r>
        <w:rPr>
          <w:noProof/>
        </w:rPr>
        <w:fldChar w:fldCharType="separate"/>
      </w:r>
      <w:r>
        <w:rPr>
          <w:noProof/>
        </w:rPr>
        <w:t>7</w:t>
      </w:r>
      <w:r>
        <w:rPr>
          <w:noProof/>
        </w:rPr>
        <w:fldChar w:fldCharType="end"/>
      </w:r>
    </w:p>
    <w:p w14:paraId="410FE0A6" w14:textId="77777777" w:rsidR="00AC7325" w:rsidRDefault="00AC7325">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_Toc175648666 \h </w:instrText>
      </w:r>
      <w:r>
        <w:rPr>
          <w:noProof/>
        </w:rPr>
      </w:r>
      <w:r>
        <w:rPr>
          <w:noProof/>
        </w:rPr>
        <w:fldChar w:fldCharType="separate"/>
      </w:r>
      <w:r>
        <w:rPr>
          <w:noProof/>
        </w:rPr>
        <w:t>7</w:t>
      </w:r>
      <w:r>
        <w:rPr>
          <w:noProof/>
        </w:rPr>
        <w:fldChar w:fldCharType="end"/>
      </w:r>
    </w:p>
    <w:p w14:paraId="192A19EC" w14:textId="77777777" w:rsidR="00AC7325" w:rsidRDefault="00AC7325">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_Toc175648667 \h </w:instrText>
      </w:r>
      <w:r>
        <w:rPr>
          <w:noProof/>
        </w:rPr>
      </w:r>
      <w:r>
        <w:rPr>
          <w:noProof/>
        </w:rPr>
        <w:fldChar w:fldCharType="separate"/>
      </w:r>
      <w:r>
        <w:rPr>
          <w:noProof/>
        </w:rPr>
        <w:t>7</w:t>
      </w:r>
      <w:r>
        <w:rPr>
          <w:noProof/>
        </w:rPr>
        <w:fldChar w:fldCharType="end"/>
      </w:r>
    </w:p>
    <w:p w14:paraId="7F312F7F" w14:textId="77777777" w:rsidR="00AC7325" w:rsidRDefault="00AC7325">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_Toc175648668 \h </w:instrText>
      </w:r>
      <w:r>
        <w:rPr>
          <w:noProof/>
        </w:rPr>
      </w:r>
      <w:r>
        <w:rPr>
          <w:noProof/>
        </w:rPr>
        <w:fldChar w:fldCharType="separate"/>
      </w:r>
      <w:r>
        <w:rPr>
          <w:noProof/>
        </w:rPr>
        <w:t>7</w:t>
      </w:r>
      <w:r>
        <w:rPr>
          <w:noProof/>
        </w:rPr>
        <w:fldChar w:fldCharType="end"/>
      </w:r>
    </w:p>
    <w:p w14:paraId="1CF82741" w14:textId="77777777" w:rsidR="00AC7325" w:rsidRDefault="00AC7325">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_Toc175648669 \h </w:instrText>
      </w:r>
      <w:r>
        <w:rPr>
          <w:noProof/>
        </w:rPr>
      </w:r>
      <w:r>
        <w:rPr>
          <w:noProof/>
        </w:rPr>
        <w:fldChar w:fldCharType="separate"/>
      </w:r>
      <w:r>
        <w:rPr>
          <w:noProof/>
        </w:rPr>
        <w:t>8</w:t>
      </w:r>
      <w:r>
        <w:rPr>
          <w:noProof/>
        </w:rPr>
        <w:fldChar w:fldCharType="end"/>
      </w:r>
    </w:p>
    <w:p w14:paraId="7706B5DC" w14:textId="77777777" w:rsidR="00AC7325" w:rsidRDefault="00AC7325">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_Toc175648670 \h </w:instrText>
      </w:r>
      <w:r>
        <w:rPr>
          <w:noProof/>
        </w:rPr>
      </w:r>
      <w:r>
        <w:rPr>
          <w:noProof/>
        </w:rPr>
        <w:fldChar w:fldCharType="separate"/>
      </w:r>
      <w:r>
        <w:rPr>
          <w:noProof/>
        </w:rPr>
        <w:t>8</w:t>
      </w:r>
      <w:r>
        <w:rPr>
          <w:noProof/>
        </w:rPr>
        <w:fldChar w:fldCharType="end"/>
      </w:r>
    </w:p>
    <w:p w14:paraId="577BC38A" w14:textId="77777777" w:rsidR="00AC7325" w:rsidRDefault="00AC7325">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_Toc175648671 \h </w:instrText>
      </w:r>
      <w:r>
        <w:rPr>
          <w:noProof/>
        </w:rPr>
      </w:r>
      <w:r>
        <w:rPr>
          <w:noProof/>
        </w:rPr>
        <w:fldChar w:fldCharType="separate"/>
      </w:r>
      <w:r>
        <w:rPr>
          <w:noProof/>
        </w:rPr>
        <w:t>8</w:t>
      </w:r>
      <w:r>
        <w:rPr>
          <w:noProof/>
        </w:rPr>
        <w:fldChar w:fldCharType="end"/>
      </w:r>
    </w:p>
    <w:p w14:paraId="42096078" w14:textId="77777777" w:rsidR="00AC7325" w:rsidRDefault="00AC7325">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_Toc175648672 \h </w:instrText>
      </w:r>
      <w:r>
        <w:rPr>
          <w:noProof/>
        </w:rPr>
      </w:r>
      <w:r>
        <w:rPr>
          <w:noProof/>
        </w:rPr>
        <w:fldChar w:fldCharType="separate"/>
      </w:r>
      <w:r>
        <w:rPr>
          <w:noProof/>
        </w:rPr>
        <w:t>8</w:t>
      </w:r>
      <w:r>
        <w:rPr>
          <w:noProof/>
        </w:rPr>
        <w:fldChar w:fldCharType="end"/>
      </w:r>
    </w:p>
    <w:p w14:paraId="7CC6C58A" w14:textId="77777777" w:rsidR="00AC7325" w:rsidRDefault="00AC7325">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_Toc175648673 \h </w:instrText>
      </w:r>
      <w:r>
        <w:rPr>
          <w:noProof/>
        </w:rPr>
      </w:r>
      <w:r>
        <w:rPr>
          <w:noProof/>
        </w:rPr>
        <w:fldChar w:fldCharType="separate"/>
      </w:r>
      <w:r>
        <w:rPr>
          <w:noProof/>
        </w:rPr>
        <w:t>9</w:t>
      </w:r>
      <w:r>
        <w:rPr>
          <w:noProof/>
        </w:rPr>
        <w:fldChar w:fldCharType="end"/>
      </w:r>
    </w:p>
    <w:p w14:paraId="70953930" w14:textId="77777777" w:rsidR="00AC7325" w:rsidRDefault="00AC7325">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_Toc175648674 \h </w:instrText>
      </w:r>
      <w:r>
        <w:rPr>
          <w:noProof/>
        </w:rPr>
      </w:r>
      <w:r>
        <w:rPr>
          <w:noProof/>
        </w:rPr>
        <w:fldChar w:fldCharType="separate"/>
      </w:r>
      <w:r>
        <w:rPr>
          <w:noProof/>
        </w:rPr>
        <w:t>9</w:t>
      </w:r>
      <w:r>
        <w:rPr>
          <w:noProof/>
        </w:rPr>
        <w:fldChar w:fldCharType="end"/>
      </w:r>
    </w:p>
    <w:p w14:paraId="27BFE298" w14:textId="77777777" w:rsidR="00AC7325" w:rsidRDefault="00AC7325">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Activate</w:t>
      </w:r>
      <w:r>
        <w:rPr>
          <w:noProof/>
        </w:rPr>
        <w:tab/>
      </w:r>
      <w:r>
        <w:rPr>
          <w:noProof/>
        </w:rPr>
        <w:fldChar w:fldCharType="begin"/>
      </w:r>
      <w:r>
        <w:rPr>
          <w:noProof/>
        </w:rPr>
        <w:instrText xml:space="preserve"> PAGEREF _Toc175648675 \h </w:instrText>
      </w:r>
      <w:r>
        <w:rPr>
          <w:noProof/>
        </w:rPr>
      </w:r>
      <w:r>
        <w:rPr>
          <w:noProof/>
        </w:rPr>
        <w:fldChar w:fldCharType="separate"/>
      </w:r>
      <w:r>
        <w:rPr>
          <w:noProof/>
        </w:rPr>
        <w:t>9</w:t>
      </w:r>
      <w:r>
        <w:rPr>
          <w:noProof/>
        </w:rPr>
        <w:fldChar w:fldCharType="end"/>
      </w:r>
    </w:p>
    <w:p w14:paraId="0764BA50" w14:textId="77777777" w:rsidR="00AC7325" w:rsidRDefault="00AC7325">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_Toc175648676 \h </w:instrText>
      </w:r>
      <w:r>
        <w:rPr>
          <w:noProof/>
        </w:rPr>
      </w:r>
      <w:r>
        <w:rPr>
          <w:noProof/>
        </w:rPr>
        <w:fldChar w:fldCharType="separate"/>
      </w:r>
      <w:r>
        <w:rPr>
          <w:noProof/>
        </w:rPr>
        <w:t>9</w:t>
      </w:r>
      <w:r>
        <w:rPr>
          <w:noProof/>
        </w:rPr>
        <w:fldChar w:fldCharType="end"/>
      </w:r>
    </w:p>
    <w:p w14:paraId="3E4C416A" w14:textId="77777777" w:rsidR="00AC7325" w:rsidRDefault="00AC7325">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_Toc175648677 \h </w:instrText>
      </w:r>
      <w:r>
        <w:rPr>
          <w:noProof/>
        </w:rPr>
      </w:r>
      <w:r>
        <w:rPr>
          <w:noProof/>
        </w:rPr>
        <w:fldChar w:fldCharType="separate"/>
      </w:r>
      <w:r>
        <w:rPr>
          <w:noProof/>
        </w:rPr>
        <w:t>9</w:t>
      </w:r>
      <w:r>
        <w:rPr>
          <w:noProof/>
        </w:rPr>
        <w:fldChar w:fldCharType="end"/>
      </w:r>
    </w:p>
    <w:p w14:paraId="0E765BBF" w14:textId="77777777" w:rsidR="00AC7325" w:rsidRDefault="00AC7325">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_Toc175648678 \h </w:instrText>
      </w:r>
      <w:r>
        <w:rPr>
          <w:noProof/>
        </w:rPr>
      </w:r>
      <w:r>
        <w:rPr>
          <w:noProof/>
        </w:rPr>
        <w:fldChar w:fldCharType="separate"/>
      </w:r>
      <w:r>
        <w:rPr>
          <w:noProof/>
        </w:rPr>
        <w:t>10</w:t>
      </w:r>
      <w:r>
        <w:rPr>
          <w:noProof/>
        </w:rPr>
        <w:fldChar w:fldCharType="end"/>
      </w:r>
    </w:p>
    <w:p w14:paraId="6DAA78DD" w14:textId="77777777" w:rsidR="00AC7325" w:rsidRDefault="00AC7325">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Deactivate</w:t>
      </w:r>
      <w:r>
        <w:rPr>
          <w:noProof/>
        </w:rPr>
        <w:tab/>
      </w:r>
      <w:r>
        <w:rPr>
          <w:noProof/>
        </w:rPr>
        <w:fldChar w:fldCharType="begin"/>
      </w:r>
      <w:r>
        <w:rPr>
          <w:noProof/>
        </w:rPr>
        <w:instrText xml:space="preserve"> PAGEREF _Toc175648679 \h </w:instrText>
      </w:r>
      <w:r>
        <w:rPr>
          <w:noProof/>
        </w:rPr>
      </w:r>
      <w:r>
        <w:rPr>
          <w:noProof/>
        </w:rPr>
        <w:fldChar w:fldCharType="separate"/>
      </w:r>
      <w:r>
        <w:rPr>
          <w:noProof/>
        </w:rPr>
        <w:t>11</w:t>
      </w:r>
      <w:r>
        <w:rPr>
          <w:noProof/>
        </w:rPr>
        <w:fldChar w:fldCharType="end"/>
      </w:r>
    </w:p>
    <w:p w14:paraId="3FEBA541" w14:textId="77777777" w:rsidR="00AC7325" w:rsidRDefault="00AC7325">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_Toc175648680 \h </w:instrText>
      </w:r>
      <w:r>
        <w:rPr>
          <w:noProof/>
        </w:rPr>
      </w:r>
      <w:r>
        <w:rPr>
          <w:noProof/>
        </w:rPr>
        <w:fldChar w:fldCharType="separate"/>
      </w:r>
      <w:r>
        <w:rPr>
          <w:noProof/>
        </w:rPr>
        <w:t>11</w:t>
      </w:r>
      <w:r>
        <w:rPr>
          <w:noProof/>
        </w:rPr>
        <w:fldChar w:fldCharType="end"/>
      </w:r>
    </w:p>
    <w:p w14:paraId="4E2F88E7" w14:textId="77777777" w:rsidR="00AC7325" w:rsidRDefault="00AC7325">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_Toc175648681 \h </w:instrText>
      </w:r>
      <w:r>
        <w:rPr>
          <w:noProof/>
        </w:rPr>
      </w:r>
      <w:r>
        <w:rPr>
          <w:noProof/>
        </w:rPr>
        <w:fldChar w:fldCharType="separate"/>
      </w:r>
      <w:r>
        <w:rPr>
          <w:noProof/>
        </w:rPr>
        <w:t>12</w:t>
      </w:r>
      <w:r>
        <w:rPr>
          <w:noProof/>
        </w:rPr>
        <w:fldChar w:fldCharType="end"/>
      </w:r>
    </w:p>
    <w:p w14:paraId="10A3DB0A" w14:textId="77777777" w:rsidR="00AC7325" w:rsidRDefault="00AC7325">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_Toc175648682 \h </w:instrText>
      </w:r>
      <w:r>
        <w:rPr>
          <w:noProof/>
        </w:rPr>
      </w:r>
      <w:r>
        <w:rPr>
          <w:noProof/>
        </w:rPr>
        <w:fldChar w:fldCharType="separate"/>
      </w:r>
      <w:r>
        <w:rPr>
          <w:noProof/>
        </w:rPr>
        <w:t>12</w:t>
      </w:r>
      <w:r>
        <w:rPr>
          <w:noProof/>
        </w:rPr>
        <w:fldChar w:fldCharType="end"/>
      </w:r>
    </w:p>
    <w:p w14:paraId="7916CF4B" w14:textId="77777777" w:rsidR="00AC7325" w:rsidRDefault="00AC7325">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UplinkSMS</w:t>
      </w:r>
      <w:r>
        <w:rPr>
          <w:noProof/>
        </w:rPr>
        <w:tab/>
      </w:r>
      <w:r>
        <w:rPr>
          <w:noProof/>
        </w:rPr>
        <w:fldChar w:fldCharType="begin"/>
      </w:r>
      <w:r>
        <w:rPr>
          <w:noProof/>
        </w:rPr>
        <w:instrText xml:space="preserve"> PAGEREF _Toc175648683 \h </w:instrText>
      </w:r>
      <w:r>
        <w:rPr>
          <w:noProof/>
        </w:rPr>
      </w:r>
      <w:r>
        <w:rPr>
          <w:noProof/>
        </w:rPr>
        <w:fldChar w:fldCharType="separate"/>
      </w:r>
      <w:r>
        <w:rPr>
          <w:noProof/>
        </w:rPr>
        <w:t>13</w:t>
      </w:r>
      <w:r>
        <w:rPr>
          <w:noProof/>
        </w:rPr>
        <w:fldChar w:fldCharType="end"/>
      </w:r>
    </w:p>
    <w:p w14:paraId="7B1B6714" w14:textId="77777777" w:rsidR="00AC7325" w:rsidRDefault="00AC7325">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_Toc175648684 \h </w:instrText>
      </w:r>
      <w:r>
        <w:rPr>
          <w:noProof/>
        </w:rPr>
      </w:r>
      <w:r>
        <w:rPr>
          <w:noProof/>
        </w:rPr>
        <w:fldChar w:fldCharType="separate"/>
      </w:r>
      <w:r>
        <w:rPr>
          <w:noProof/>
        </w:rPr>
        <w:t>13</w:t>
      </w:r>
      <w:r>
        <w:rPr>
          <w:noProof/>
        </w:rPr>
        <w:fldChar w:fldCharType="end"/>
      </w:r>
    </w:p>
    <w:p w14:paraId="654E6DC3" w14:textId="77777777" w:rsidR="00AC7325" w:rsidRDefault="00AC7325">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_Toc175648685 \h </w:instrText>
      </w:r>
      <w:r>
        <w:rPr>
          <w:noProof/>
        </w:rPr>
      </w:r>
      <w:r>
        <w:rPr>
          <w:noProof/>
        </w:rPr>
        <w:fldChar w:fldCharType="separate"/>
      </w:r>
      <w:r>
        <w:rPr>
          <w:noProof/>
        </w:rPr>
        <w:t>13</w:t>
      </w:r>
      <w:r>
        <w:rPr>
          <w:noProof/>
        </w:rPr>
        <w:fldChar w:fldCharType="end"/>
      </w:r>
    </w:p>
    <w:p w14:paraId="0CD5C9A7" w14:textId="77777777" w:rsidR="00AC7325" w:rsidRDefault="00AC7325">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lang w:eastAsia="zh-CN"/>
        </w:rPr>
        <w:t>MtForwardSm</w:t>
      </w:r>
      <w:r>
        <w:rPr>
          <w:noProof/>
        </w:rPr>
        <w:tab/>
      </w:r>
      <w:r>
        <w:rPr>
          <w:noProof/>
        </w:rPr>
        <w:fldChar w:fldCharType="begin"/>
      </w:r>
      <w:r>
        <w:rPr>
          <w:noProof/>
        </w:rPr>
        <w:instrText xml:space="preserve"> PAGEREF _Toc175648686 \h </w:instrText>
      </w:r>
      <w:r>
        <w:rPr>
          <w:noProof/>
        </w:rPr>
      </w:r>
      <w:r>
        <w:rPr>
          <w:noProof/>
        </w:rPr>
        <w:fldChar w:fldCharType="separate"/>
      </w:r>
      <w:r>
        <w:rPr>
          <w:noProof/>
        </w:rPr>
        <w:t>14</w:t>
      </w:r>
      <w:r>
        <w:rPr>
          <w:noProof/>
        </w:rPr>
        <w:fldChar w:fldCharType="end"/>
      </w:r>
    </w:p>
    <w:p w14:paraId="00A5D028" w14:textId="77777777" w:rsidR="00AC7325" w:rsidRDefault="00AC7325">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_Toc175648687 \h </w:instrText>
      </w:r>
      <w:r>
        <w:rPr>
          <w:noProof/>
        </w:rPr>
      </w:r>
      <w:r>
        <w:rPr>
          <w:noProof/>
        </w:rPr>
        <w:fldChar w:fldCharType="separate"/>
      </w:r>
      <w:r>
        <w:rPr>
          <w:noProof/>
        </w:rPr>
        <w:t>14</w:t>
      </w:r>
      <w:r>
        <w:rPr>
          <w:noProof/>
        </w:rPr>
        <w:fldChar w:fldCharType="end"/>
      </w:r>
    </w:p>
    <w:p w14:paraId="742F42C1" w14:textId="77777777" w:rsidR="00AC7325" w:rsidRDefault="00AC7325">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_Toc175648688 \h </w:instrText>
      </w:r>
      <w:r>
        <w:rPr>
          <w:noProof/>
        </w:rPr>
      </w:r>
      <w:r>
        <w:rPr>
          <w:noProof/>
        </w:rPr>
        <w:fldChar w:fldCharType="separate"/>
      </w:r>
      <w:r>
        <w:rPr>
          <w:noProof/>
        </w:rPr>
        <w:t>14</w:t>
      </w:r>
      <w:r>
        <w:rPr>
          <w:noProof/>
        </w:rPr>
        <w:fldChar w:fldCharType="end"/>
      </w:r>
    </w:p>
    <w:p w14:paraId="5420D71B" w14:textId="77777777" w:rsidR="00AC7325" w:rsidRDefault="00AC7325">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_Toc175648689 \h </w:instrText>
      </w:r>
      <w:r>
        <w:rPr>
          <w:noProof/>
        </w:rPr>
      </w:r>
      <w:r>
        <w:rPr>
          <w:noProof/>
        </w:rPr>
        <w:fldChar w:fldCharType="separate"/>
      </w:r>
      <w:r>
        <w:rPr>
          <w:noProof/>
        </w:rPr>
        <w:t>15</w:t>
      </w:r>
      <w:r>
        <w:rPr>
          <w:noProof/>
        </w:rPr>
        <w:fldChar w:fldCharType="end"/>
      </w:r>
    </w:p>
    <w:p w14:paraId="0AE908E5" w14:textId="77777777" w:rsidR="00AC7325" w:rsidRDefault="00AC7325">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_Toc175648690 \h </w:instrText>
      </w:r>
      <w:r>
        <w:rPr>
          <w:noProof/>
        </w:rPr>
      </w:r>
      <w:r>
        <w:rPr>
          <w:noProof/>
        </w:rPr>
        <w:fldChar w:fldCharType="separate"/>
      </w:r>
      <w:r>
        <w:rPr>
          <w:noProof/>
        </w:rPr>
        <w:t>15</w:t>
      </w:r>
      <w:r>
        <w:rPr>
          <w:noProof/>
        </w:rPr>
        <w:fldChar w:fldCharType="end"/>
      </w:r>
    </w:p>
    <w:p w14:paraId="2906E3C1" w14:textId="77777777" w:rsidR="00AC7325" w:rsidRDefault="00AC7325">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lang w:eastAsia="zh-CN"/>
        </w:rPr>
        <w:t>API URI</w:t>
      </w:r>
      <w:r>
        <w:rPr>
          <w:noProof/>
        </w:rPr>
        <w:tab/>
      </w:r>
      <w:r>
        <w:rPr>
          <w:noProof/>
        </w:rPr>
        <w:fldChar w:fldCharType="begin"/>
      </w:r>
      <w:r>
        <w:rPr>
          <w:noProof/>
        </w:rPr>
        <w:instrText xml:space="preserve"> PAGEREF _Toc175648691 \h </w:instrText>
      </w:r>
      <w:r>
        <w:rPr>
          <w:noProof/>
        </w:rPr>
      </w:r>
      <w:r>
        <w:rPr>
          <w:noProof/>
        </w:rPr>
        <w:fldChar w:fldCharType="separate"/>
      </w:r>
      <w:r>
        <w:rPr>
          <w:noProof/>
        </w:rPr>
        <w:t>15</w:t>
      </w:r>
      <w:r>
        <w:rPr>
          <w:noProof/>
        </w:rPr>
        <w:fldChar w:fldCharType="end"/>
      </w:r>
    </w:p>
    <w:p w14:paraId="085C1D30" w14:textId="77777777" w:rsidR="00AC7325" w:rsidRDefault="00AC7325">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_Toc175648692 \h </w:instrText>
      </w:r>
      <w:r>
        <w:rPr>
          <w:noProof/>
        </w:rPr>
      </w:r>
      <w:r>
        <w:rPr>
          <w:noProof/>
        </w:rPr>
        <w:fldChar w:fldCharType="separate"/>
      </w:r>
      <w:r>
        <w:rPr>
          <w:noProof/>
        </w:rPr>
        <w:t>15</w:t>
      </w:r>
      <w:r>
        <w:rPr>
          <w:noProof/>
        </w:rPr>
        <w:fldChar w:fldCharType="end"/>
      </w:r>
    </w:p>
    <w:p w14:paraId="50D86525" w14:textId="77777777" w:rsidR="00AC7325" w:rsidRDefault="00AC7325">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_Toc175648693 \h </w:instrText>
      </w:r>
      <w:r>
        <w:rPr>
          <w:noProof/>
        </w:rPr>
      </w:r>
      <w:r>
        <w:rPr>
          <w:noProof/>
        </w:rPr>
        <w:fldChar w:fldCharType="separate"/>
      </w:r>
      <w:r>
        <w:rPr>
          <w:noProof/>
        </w:rPr>
        <w:t>15</w:t>
      </w:r>
      <w:r>
        <w:rPr>
          <w:noProof/>
        </w:rPr>
        <w:fldChar w:fldCharType="end"/>
      </w:r>
    </w:p>
    <w:p w14:paraId="18AD2AD0" w14:textId="77777777" w:rsidR="00AC7325" w:rsidRDefault="00AC7325">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_Toc175648694 \h </w:instrText>
      </w:r>
      <w:r>
        <w:rPr>
          <w:noProof/>
        </w:rPr>
      </w:r>
      <w:r>
        <w:rPr>
          <w:noProof/>
        </w:rPr>
        <w:fldChar w:fldCharType="separate"/>
      </w:r>
      <w:r>
        <w:rPr>
          <w:noProof/>
        </w:rPr>
        <w:t>15</w:t>
      </w:r>
      <w:r>
        <w:rPr>
          <w:noProof/>
        </w:rPr>
        <w:fldChar w:fldCharType="end"/>
      </w:r>
    </w:p>
    <w:p w14:paraId="46503665" w14:textId="77777777" w:rsidR="00AC7325" w:rsidRDefault="00AC7325">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_Toc175648695 \h </w:instrText>
      </w:r>
      <w:r>
        <w:rPr>
          <w:noProof/>
        </w:rPr>
      </w:r>
      <w:r>
        <w:rPr>
          <w:noProof/>
        </w:rPr>
        <w:fldChar w:fldCharType="separate"/>
      </w:r>
      <w:r>
        <w:rPr>
          <w:noProof/>
        </w:rPr>
        <w:t>15</w:t>
      </w:r>
      <w:r>
        <w:rPr>
          <w:noProof/>
        </w:rPr>
        <w:fldChar w:fldCharType="end"/>
      </w:r>
    </w:p>
    <w:p w14:paraId="0E438973" w14:textId="77777777" w:rsidR="00AC7325" w:rsidRDefault="00AC7325">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_Toc175648696 \h </w:instrText>
      </w:r>
      <w:r>
        <w:rPr>
          <w:noProof/>
        </w:rPr>
      </w:r>
      <w:r>
        <w:rPr>
          <w:noProof/>
        </w:rPr>
        <w:fldChar w:fldCharType="separate"/>
      </w:r>
      <w:r>
        <w:rPr>
          <w:noProof/>
        </w:rPr>
        <w:t>15</w:t>
      </w:r>
      <w:r>
        <w:rPr>
          <w:noProof/>
        </w:rPr>
        <w:fldChar w:fldCharType="end"/>
      </w:r>
    </w:p>
    <w:p w14:paraId="4FFCC290" w14:textId="77777777" w:rsidR="00AC7325" w:rsidRDefault="00AC7325">
      <w:pPr>
        <w:pStyle w:val="TOC5"/>
        <w:rPr>
          <w:rFonts w:asciiTheme="minorHAnsi" w:eastAsiaTheme="minorEastAsia" w:hAnsiTheme="minorHAnsi" w:cstheme="minorBidi"/>
          <w:noProof/>
          <w:sz w:val="22"/>
          <w:szCs w:val="22"/>
          <w:lang w:val="en-US" w:eastAsia="zh-CN"/>
        </w:rPr>
      </w:pPr>
      <w:r w:rsidRPr="00C75316">
        <w:rPr>
          <w:noProof/>
          <w:lang w:val="en-US"/>
        </w:rPr>
        <w:t>6.1.2.2.3</w:t>
      </w:r>
      <w:r>
        <w:rPr>
          <w:rFonts w:asciiTheme="minorHAnsi" w:eastAsiaTheme="minorEastAsia" w:hAnsiTheme="minorHAnsi" w:cstheme="minorBidi"/>
          <w:noProof/>
          <w:sz w:val="22"/>
          <w:szCs w:val="22"/>
          <w:lang w:val="en-US" w:eastAsia="zh-CN"/>
        </w:rPr>
        <w:tab/>
      </w:r>
      <w:r w:rsidRPr="00C75316">
        <w:rPr>
          <w:noProof/>
          <w:lang w:val="en-US"/>
        </w:rPr>
        <w:t>ETag</w:t>
      </w:r>
      <w:r>
        <w:rPr>
          <w:noProof/>
        </w:rPr>
        <w:tab/>
      </w:r>
      <w:r>
        <w:rPr>
          <w:noProof/>
        </w:rPr>
        <w:fldChar w:fldCharType="begin"/>
      </w:r>
      <w:r>
        <w:rPr>
          <w:noProof/>
        </w:rPr>
        <w:instrText xml:space="preserve"> PAGEREF _Toc175648697 \h </w:instrText>
      </w:r>
      <w:r>
        <w:rPr>
          <w:noProof/>
        </w:rPr>
      </w:r>
      <w:r>
        <w:rPr>
          <w:noProof/>
        </w:rPr>
        <w:fldChar w:fldCharType="separate"/>
      </w:r>
      <w:r>
        <w:rPr>
          <w:noProof/>
        </w:rPr>
        <w:t>16</w:t>
      </w:r>
      <w:r>
        <w:rPr>
          <w:noProof/>
        </w:rPr>
        <w:fldChar w:fldCharType="end"/>
      </w:r>
    </w:p>
    <w:p w14:paraId="2EC0FA96" w14:textId="77777777" w:rsidR="00AC7325" w:rsidRDefault="00AC7325">
      <w:pPr>
        <w:pStyle w:val="TOC5"/>
        <w:rPr>
          <w:rFonts w:asciiTheme="minorHAnsi" w:eastAsiaTheme="minorEastAsia" w:hAnsiTheme="minorHAnsi" w:cstheme="minorBidi"/>
          <w:noProof/>
          <w:sz w:val="22"/>
          <w:szCs w:val="22"/>
          <w:lang w:val="en-US" w:eastAsia="zh-CN"/>
        </w:rPr>
      </w:pPr>
      <w:r w:rsidRPr="00C75316">
        <w:rPr>
          <w:noProof/>
          <w:lang w:val="en-US"/>
        </w:rPr>
        <w:t>6.1.2.2.4</w:t>
      </w:r>
      <w:r>
        <w:rPr>
          <w:rFonts w:asciiTheme="minorHAnsi" w:eastAsiaTheme="minorEastAsia" w:hAnsiTheme="minorHAnsi" w:cstheme="minorBidi"/>
          <w:noProof/>
          <w:sz w:val="22"/>
          <w:szCs w:val="22"/>
          <w:lang w:val="en-US" w:eastAsia="zh-CN"/>
        </w:rPr>
        <w:tab/>
      </w:r>
      <w:r w:rsidRPr="00C75316">
        <w:rPr>
          <w:noProof/>
          <w:lang w:val="en-US"/>
        </w:rPr>
        <w:t>If-Match</w:t>
      </w:r>
      <w:r>
        <w:rPr>
          <w:noProof/>
        </w:rPr>
        <w:tab/>
      </w:r>
      <w:r>
        <w:rPr>
          <w:noProof/>
        </w:rPr>
        <w:fldChar w:fldCharType="begin"/>
      </w:r>
      <w:r>
        <w:rPr>
          <w:noProof/>
        </w:rPr>
        <w:instrText xml:space="preserve"> PAGEREF _Toc175648698 \h </w:instrText>
      </w:r>
      <w:r>
        <w:rPr>
          <w:noProof/>
        </w:rPr>
      </w:r>
      <w:r>
        <w:rPr>
          <w:noProof/>
        </w:rPr>
        <w:fldChar w:fldCharType="separate"/>
      </w:r>
      <w:r>
        <w:rPr>
          <w:noProof/>
        </w:rPr>
        <w:t>16</w:t>
      </w:r>
      <w:r>
        <w:rPr>
          <w:noProof/>
        </w:rPr>
        <w:fldChar w:fldCharType="end"/>
      </w:r>
    </w:p>
    <w:p w14:paraId="3C5A1207" w14:textId="77777777" w:rsidR="00AC7325" w:rsidRDefault="00AC7325">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_Toc175648699 \h </w:instrText>
      </w:r>
      <w:r>
        <w:rPr>
          <w:noProof/>
        </w:rPr>
      </w:r>
      <w:r>
        <w:rPr>
          <w:noProof/>
        </w:rPr>
        <w:fldChar w:fldCharType="separate"/>
      </w:r>
      <w:r>
        <w:rPr>
          <w:noProof/>
        </w:rPr>
        <w:t>16</w:t>
      </w:r>
      <w:r>
        <w:rPr>
          <w:noProof/>
        </w:rPr>
        <w:fldChar w:fldCharType="end"/>
      </w:r>
    </w:p>
    <w:p w14:paraId="66725F99" w14:textId="77777777" w:rsidR="00AC7325" w:rsidRDefault="00AC7325">
      <w:pPr>
        <w:pStyle w:val="TOC5"/>
        <w:rPr>
          <w:rFonts w:asciiTheme="minorHAnsi" w:eastAsiaTheme="minorEastAsia" w:hAnsiTheme="minorHAnsi" w:cstheme="minorBidi"/>
          <w:noProof/>
          <w:sz w:val="22"/>
          <w:szCs w:val="22"/>
          <w:lang w:val="en-US" w:eastAsia="zh-CN"/>
        </w:rPr>
      </w:pPr>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_Toc175648700 \h </w:instrText>
      </w:r>
      <w:r>
        <w:rPr>
          <w:noProof/>
        </w:rPr>
      </w:r>
      <w:r>
        <w:rPr>
          <w:noProof/>
        </w:rPr>
        <w:fldChar w:fldCharType="separate"/>
      </w:r>
      <w:r>
        <w:rPr>
          <w:noProof/>
        </w:rPr>
        <w:t>16</w:t>
      </w:r>
      <w:r>
        <w:rPr>
          <w:noProof/>
        </w:rPr>
        <w:fldChar w:fldCharType="end"/>
      </w:r>
    </w:p>
    <w:p w14:paraId="4CCA4E3E" w14:textId="77777777" w:rsidR="00AC7325" w:rsidRDefault="00AC7325">
      <w:pPr>
        <w:pStyle w:val="TOC4"/>
        <w:rPr>
          <w:rFonts w:asciiTheme="minorHAnsi" w:eastAsiaTheme="minorEastAsia" w:hAnsiTheme="minorHAnsi" w:cstheme="minorBidi"/>
          <w:noProof/>
          <w:sz w:val="22"/>
          <w:szCs w:val="22"/>
          <w:lang w:val="en-US" w:eastAsia="zh-CN"/>
        </w:rPr>
      </w:pPr>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_Toc175648701 \h </w:instrText>
      </w:r>
      <w:r>
        <w:rPr>
          <w:noProof/>
        </w:rPr>
      </w:r>
      <w:r>
        <w:rPr>
          <w:noProof/>
        </w:rPr>
        <w:fldChar w:fldCharType="separate"/>
      </w:r>
      <w:r>
        <w:rPr>
          <w:noProof/>
        </w:rPr>
        <w:t>16</w:t>
      </w:r>
      <w:r>
        <w:rPr>
          <w:noProof/>
        </w:rPr>
        <w:fldChar w:fldCharType="end"/>
      </w:r>
    </w:p>
    <w:p w14:paraId="08287C50" w14:textId="77777777" w:rsidR="00AC7325" w:rsidRDefault="00AC7325">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_Toc175648702 \h </w:instrText>
      </w:r>
      <w:r>
        <w:rPr>
          <w:noProof/>
        </w:rPr>
      </w:r>
      <w:r>
        <w:rPr>
          <w:noProof/>
        </w:rPr>
        <w:fldChar w:fldCharType="separate"/>
      </w:r>
      <w:r>
        <w:rPr>
          <w:noProof/>
        </w:rPr>
        <w:t>16</w:t>
      </w:r>
      <w:r>
        <w:rPr>
          <w:noProof/>
        </w:rPr>
        <w:fldChar w:fldCharType="end"/>
      </w:r>
    </w:p>
    <w:p w14:paraId="1435D019" w14:textId="77777777" w:rsidR="00AC7325" w:rsidRDefault="00AC7325">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_Toc175648703 \h </w:instrText>
      </w:r>
      <w:r>
        <w:rPr>
          <w:noProof/>
        </w:rPr>
      </w:r>
      <w:r>
        <w:rPr>
          <w:noProof/>
        </w:rPr>
        <w:fldChar w:fldCharType="separate"/>
      </w:r>
      <w:r>
        <w:rPr>
          <w:noProof/>
        </w:rPr>
        <w:t>16</w:t>
      </w:r>
      <w:r>
        <w:rPr>
          <w:noProof/>
        </w:rPr>
        <w:fldChar w:fldCharType="end"/>
      </w:r>
    </w:p>
    <w:p w14:paraId="6F7D0A0C" w14:textId="77777777" w:rsidR="00AC7325" w:rsidRDefault="00AC7325">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_Toc175648704 \h </w:instrText>
      </w:r>
      <w:r>
        <w:rPr>
          <w:noProof/>
        </w:rPr>
      </w:r>
      <w:r>
        <w:rPr>
          <w:noProof/>
        </w:rPr>
        <w:fldChar w:fldCharType="separate"/>
      </w:r>
      <w:r>
        <w:rPr>
          <w:noProof/>
        </w:rPr>
        <w:t>18</w:t>
      </w:r>
      <w:r>
        <w:rPr>
          <w:noProof/>
        </w:rPr>
        <w:fldChar w:fldCharType="end"/>
      </w:r>
    </w:p>
    <w:p w14:paraId="2AF76CB1" w14:textId="77777777" w:rsidR="00AC7325" w:rsidRDefault="00AC7325">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_Toc175648705 \h </w:instrText>
      </w:r>
      <w:r>
        <w:rPr>
          <w:noProof/>
        </w:rPr>
      </w:r>
      <w:r>
        <w:rPr>
          <w:noProof/>
        </w:rPr>
        <w:fldChar w:fldCharType="separate"/>
      </w:r>
      <w:r>
        <w:rPr>
          <w:noProof/>
        </w:rPr>
        <w:t>18</w:t>
      </w:r>
      <w:r>
        <w:rPr>
          <w:noProof/>
        </w:rPr>
        <w:fldChar w:fldCharType="end"/>
      </w:r>
    </w:p>
    <w:p w14:paraId="71117F5D" w14:textId="77777777" w:rsidR="00AC7325" w:rsidRDefault="00AC7325">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_Toc175648706 \h </w:instrText>
      </w:r>
      <w:r>
        <w:rPr>
          <w:noProof/>
        </w:rPr>
      </w:r>
      <w:r>
        <w:rPr>
          <w:noProof/>
        </w:rPr>
        <w:fldChar w:fldCharType="separate"/>
      </w:r>
      <w:r>
        <w:rPr>
          <w:noProof/>
        </w:rPr>
        <w:t>18</w:t>
      </w:r>
      <w:r>
        <w:rPr>
          <w:noProof/>
        </w:rPr>
        <w:fldChar w:fldCharType="end"/>
      </w:r>
    </w:p>
    <w:p w14:paraId="47501469" w14:textId="77777777" w:rsidR="00AC7325" w:rsidRDefault="00AC7325">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_Toc175648707 \h </w:instrText>
      </w:r>
      <w:r>
        <w:rPr>
          <w:noProof/>
        </w:rPr>
      </w:r>
      <w:r>
        <w:rPr>
          <w:noProof/>
        </w:rPr>
        <w:fldChar w:fldCharType="separate"/>
      </w:r>
      <w:r>
        <w:rPr>
          <w:noProof/>
        </w:rPr>
        <w:t>19</w:t>
      </w:r>
      <w:r>
        <w:rPr>
          <w:noProof/>
        </w:rPr>
        <w:fldChar w:fldCharType="end"/>
      </w:r>
    </w:p>
    <w:p w14:paraId="662BE346" w14:textId="77777777" w:rsidR="00AC7325" w:rsidRDefault="00AC7325">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_Toc175648708 \h </w:instrText>
      </w:r>
      <w:r>
        <w:rPr>
          <w:noProof/>
        </w:rPr>
      </w:r>
      <w:r>
        <w:rPr>
          <w:noProof/>
        </w:rPr>
        <w:fldChar w:fldCharType="separate"/>
      </w:r>
      <w:r>
        <w:rPr>
          <w:noProof/>
        </w:rPr>
        <w:t>19</w:t>
      </w:r>
      <w:r>
        <w:rPr>
          <w:noProof/>
        </w:rPr>
        <w:fldChar w:fldCharType="end"/>
      </w:r>
    </w:p>
    <w:p w14:paraId="3CBADA2F" w14:textId="77777777" w:rsidR="00AC7325" w:rsidRDefault="00AC7325">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_Toc175648709 \h </w:instrText>
      </w:r>
      <w:r>
        <w:rPr>
          <w:noProof/>
        </w:rPr>
      </w:r>
      <w:r>
        <w:rPr>
          <w:noProof/>
        </w:rPr>
        <w:fldChar w:fldCharType="separate"/>
      </w:r>
      <w:r>
        <w:rPr>
          <w:noProof/>
        </w:rPr>
        <w:t>19</w:t>
      </w:r>
      <w:r>
        <w:rPr>
          <w:noProof/>
        </w:rPr>
        <w:fldChar w:fldCharType="end"/>
      </w:r>
    </w:p>
    <w:p w14:paraId="67510A2C" w14:textId="77777777" w:rsidR="00AC7325" w:rsidRDefault="00AC7325">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_Toc175648710 \h </w:instrText>
      </w:r>
      <w:r>
        <w:rPr>
          <w:noProof/>
        </w:rPr>
      </w:r>
      <w:r>
        <w:rPr>
          <w:noProof/>
        </w:rPr>
        <w:fldChar w:fldCharType="separate"/>
      </w:r>
      <w:r>
        <w:rPr>
          <w:noProof/>
        </w:rPr>
        <w:t>19</w:t>
      </w:r>
      <w:r>
        <w:rPr>
          <w:noProof/>
        </w:rPr>
        <w:fldChar w:fldCharType="end"/>
      </w:r>
    </w:p>
    <w:p w14:paraId="2B0036AB" w14:textId="77777777" w:rsidR="00AC7325" w:rsidRDefault="00AC7325">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_Toc175648711 \h </w:instrText>
      </w:r>
      <w:r>
        <w:rPr>
          <w:noProof/>
        </w:rPr>
      </w:r>
      <w:r>
        <w:rPr>
          <w:noProof/>
        </w:rPr>
        <w:fldChar w:fldCharType="separate"/>
      </w:r>
      <w:r>
        <w:rPr>
          <w:noProof/>
        </w:rPr>
        <w:t>19</w:t>
      </w:r>
      <w:r>
        <w:rPr>
          <w:noProof/>
        </w:rPr>
        <w:fldChar w:fldCharType="end"/>
      </w:r>
    </w:p>
    <w:p w14:paraId="423DFB30" w14:textId="77777777" w:rsidR="00AC7325" w:rsidRDefault="00AC7325">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_Toc175648712 \h </w:instrText>
      </w:r>
      <w:r>
        <w:rPr>
          <w:noProof/>
        </w:rPr>
      </w:r>
      <w:r>
        <w:rPr>
          <w:noProof/>
        </w:rPr>
        <w:fldChar w:fldCharType="separate"/>
      </w:r>
      <w:r>
        <w:rPr>
          <w:noProof/>
        </w:rPr>
        <w:t>24</w:t>
      </w:r>
      <w:r>
        <w:rPr>
          <w:noProof/>
        </w:rPr>
        <w:fldChar w:fldCharType="end"/>
      </w:r>
    </w:p>
    <w:p w14:paraId="5EDA3BB3" w14:textId="77777777" w:rsidR="00AC7325" w:rsidRDefault="00AC7325">
      <w:pPr>
        <w:pStyle w:val="TOC6"/>
        <w:rPr>
          <w:rFonts w:asciiTheme="minorHAnsi" w:eastAsiaTheme="minorEastAsia" w:hAnsiTheme="minorHAnsi" w:cstheme="minorBidi"/>
          <w:noProof/>
          <w:sz w:val="22"/>
          <w:szCs w:val="22"/>
          <w:lang w:val="en-US" w:eastAsia="zh-CN"/>
        </w:rPr>
      </w:pPr>
      <w:r>
        <w:rPr>
          <w:noProof/>
        </w:rPr>
        <w:t>6.1.3.3.4.1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_Toc175648713 \h </w:instrText>
      </w:r>
      <w:r>
        <w:rPr>
          <w:noProof/>
        </w:rPr>
      </w:r>
      <w:r>
        <w:rPr>
          <w:noProof/>
        </w:rPr>
        <w:fldChar w:fldCharType="separate"/>
      </w:r>
      <w:r>
        <w:rPr>
          <w:noProof/>
        </w:rPr>
        <w:t>24</w:t>
      </w:r>
      <w:r>
        <w:rPr>
          <w:noProof/>
        </w:rPr>
        <w:fldChar w:fldCharType="end"/>
      </w:r>
    </w:p>
    <w:p w14:paraId="75312501" w14:textId="77777777" w:rsidR="00AC7325" w:rsidRDefault="00AC7325">
      <w:pPr>
        <w:pStyle w:val="TOC6"/>
        <w:rPr>
          <w:rFonts w:asciiTheme="minorHAnsi" w:eastAsiaTheme="minorEastAsia" w:hAnsiTheme="minorHAnsi" w:cstheme="minorBidi"/>
          <w:noProof/>
          <w:sz w:val="22"/>
          <w:szCs w:val="22"/>
          <w:lang w:val="en-US" w:eastAsia="zh-CN"/>
        </w:rPr>
      </w:pPr>
      <w:r>
        <w:rPr>
          <w:noProof/>
        </w:rPr>
        <w:t>6.1.3.3.4.2</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_Toc175648714 \h </w:instrText>
      </w:r>
      <w:r>
        <w:rPr>
          <w:noProof/>
        </w:rPr>
      </w:r>
      <w:r>
        <w:rPr>
          <w:noProof/>
        </w:rPr>
        <w:fldChar w:fldCharType="separate"/>
      </w:r>
      <w:r>
        <w:rPr>
          <w:noProof/>
        </w:rPr>
        <w:t>24</w:t>
      </w:r>
      <w:r>
        <w:rPr>
          <w:noProof/>
        </w:rPr>
        <w:fldChar w:fldCharType="end"/>
      </w:r>
    </w:p>
    <w:p w14:paraId="7965958A" w14:textId="77777777" w:rsidR="00AC7325" w:rsidRDefault="00AC7325">
      <w:pPr>
        <w:pStyle w:val="TOC7"/>
        <w:rPr>
          <w:rFonts w:asciiTheme="minorHAnsi" w:eastAsiaTheme="minorEastAsia" w:hAnsiTheme="minorHAnsi" w:cstheme="minorBidi"/>
          <w:noProof/>
          <w:sz w:val="22"/>
          <w:szCs w:val="22"/>
          <w:lang w:val="en-US" w:eastAsia="zh-CN"/>
        </w:rPr>
      </w:pPr>
      <w:r>
        <w:rPr>
          <w:noProof/>
        </w:rPr>
        <w:t>6.1.3.3.4.2.1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_Toc175648715 \h </w:instrText>
      </w:r>
      <w:r>
        <w:rPr>
          <w:noProof/>
        </w:rPr>
      </w:r>
      <w:r>
        <w:rPr>
          <w:noProof/>
        </w:rPr>
        <w:fldChar w:fldCharType="separate"/>
      </w:r>
      <w:r>
        <w:rPr>
          <w:noProof/>
        </w:rPr>
        <w:t>24</w:t>
      </w:r>
      <w:r>
        <w:rPr>
          <w:noProof/>
        </w:rPr>
        <w:fldChar w:fldCharType="end"/>
      </w:r>
    </w:p>
    <w:p w14:paraId="4926CAD7" w14:textId="77777777" w:rsidR="00AC7325" w:rsidRDefault="00AC7325">
      <w:pPr>
        <w:pStyle w:val="TOC7"/>
        <w:rPr>
          <w:rFonts w:asciiTheme="minorHAnsi" w:eastAsiaTheme="minorEastAsia" w:hAnsiTheme="minorHAnsi" w:cstheme="minorBidi"/>
          <w:noProof/>
          <w:sz w:val="22"/>
          <w:szCs w:val="22"/>
          <w:lang w:val="en-US" w:eastAsia="zh-CN"/>
        </w:rPr>
      </w:pPr>
      <w:r>
        <w:rPr>
          <w:noProof/>
        </w:rPr>
        <w:t>6.1.3.3.4.2.2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_Toc175648716 \h </w:instrText>
      </w:r>
      <w:r>
        <w:rPr>
          <w:noProof/>
        </w:rPr>
      </w:r>
      <w:r>
        <w:rPr>
          <w:noProof/>
        </w:rPr>
        <w:fldChar w:fldCharType="separate"/>
      </w:r>
      <w:r>
        <w:rPr>
          <w:noProof/>
        </w:rPr>
        <w:t>24</w:t>
      </w:r>
      <w:r>
        <w:rPr>
          <w:noProof/>
        </w:rPr>
        <w:fldChar w:fldCharType="end"/>
      </w:r>
    </w:p>
    <w:p w14:paraId="70406FBF" w14:textId="77777777" w:rsidR="00AC7325" w:rsidRDefault="00AC7325">
      <w:pPr>
        <w:pStyle w:val="TOC6"/>
        <w:rPr>
          <w:rFonts w:asciiTheme="minorHAnsi" w:eastAsiaTheme="minorEastAsia" w:hAnsiTheme="minorHAnsi" w:cstheme="minorBidi"/>
          <w:noProof/>
          <w:sz w:val="22"/>
          <w:szCs w:val="22"/>
          <w:lang w:val="en-US" w:eastAsia="zh-CN"/>
        </w:rPr>
      </w:pPr>
      <w:r>
        <w:rPr>
          <w:noProof/>
        </w:rPr>
        <w:t>6.1.3.3.4.3</w:t>
      </w:r>
      <w:r>
        <w:rPr>
          <w:rFonts w:asciiTheme="minorHAnsi" w:eastAsiaTheme="minorEastAsia" w:hAnsiTheme="minorHAnsi" w:cstheme="minorBidi"/>
          <w:noProof/>
          <w:sz w:val="22"/>
          <w:szCs w:val="22"/>
          <w:lang w:val="en-US" w:eastAsia="zh-CN"/>
        </w:rPr>
        <w:tab/>
      </w:r>
      <w:r>
        <w:rPr>
          <w:noProof/>
        </w:rPr>
        <w:t>Operation: send-mt-sms</w:t>
      </w:r>
      <w:r>
        <w:rPr>
          <w:noProof/>
        </w:rPr>
        <w:tab/>
      </w:r>
      <w:r>
        <w:rPr>
          <w:noProof/>
        </w:rPr>
        <w:fldChar w:fldCharType="begin"/>
      </w:r>
      <w:r>
        <w:rPr>
          <w:noProof/>
        </w:rPr>
        <w:instrText xml:space="preserve"> PAGEREF _Toc175648717 \h </w:instrText>
      </w:r>
      <w:r>
        <w:rPr>
          <w:noProof/>
        </w:rPr>
      </w:r>
      <w:r>
        <w:rPr>
          <w:noProof/>
        </w:rPr>
        <w:fldChar w:fldCharType="separate"/>
      </w:r>
      <w:r>
        <w:rPr>
          <w:noProof/>
        </w:rPr>
        <w:t>25</w:t>
      </w:r>
      <w:r>
        <w:rPr>
          <w:noProof/>
        </w:rPr>
        <w:fldChar w:fldCharType="end"/>
      </w:r>
    </w:p>
    <w:p w14:paraId="730BE3D3" w14:textId="77777777" w:rsidR="00AC7325" w:rsidRDefault="00AC7325">
      <w:pPr>
        <w:pStyle w:val="TOC7"/>
        <w:rPr>
          <w:rFonts w:asciiTheme="minorHAnsi" w:eastAsiaTheme="minorEastAsia" w:hAnsiTheme="minorHAnsi" w:cstheme="minorBidi"/>
          <w:noProof/>
          <w:sz w:val="22"/>
          <w:szCs w:val="22"/>
          <w:lang w:val="en-US" w:eastAsia="zh-CN"/>
        </w:rPr>
      </w:pPr>
      <w:r>
        <w:rPr>
          <w:noProof/>
        </w:rPr>
        <w:t>6.1.3.3.4.3.1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_Toc175648718 \h </w:instrText>
      </w:r>
      <w:r>
        <w:rPr>
          <w:noProof/>
        </w:rPr>
      </w:r>
      <w:r>
        <w:rPr>
          <w:noProof/>
        </w:rPr>
        <w:fldChar w:fldCharType="separate"/>
      </w:r>
      <w:r>
        <w:rPr>
          <w:noProof/>
        </w:rPr>
        <w:t>25</w:t>
      </w:r>
      <w:r>
        <w:rPr>
          <w:noProof/>
        </w:rPr>
        <w:fldChar w:fldCharType="end"/>
      </w:r>
    </w:p>
    <w:p w14:paraId="2A301628" w14:textId="77777777" w:rsidR="00AC7325" w:rsidRDefault="00AC7325">
      <w:pPr>
        <w:pStyle w:val="TOC7"/>
        <w:rPr>
          <w:rFonts w:asciiTheme="minorHAnsi" w:eastAsiaTheme="minorEastAsia" w:hAnsiTheme="minorHAnsi" w:cstheme="minorBidi"/>
          <w:noProof/>
          <w:sz w:val="22"/>
          <w:szCs w:val="22"/>
          <w:lang w:val="en-US" w:eastAsia="zh-CN"/>
        </w:rPr>
      </w:pPr>
      <w:r>
        <w:rPr>
          <w:noProof/>
        </w:rPr>
        <w:t>6.1.3.3.4.3.2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_Toc175648719 \h </w:instrText>
      </w:r>
      <w:r>
        <w:rPr>
          <w:noProof/>
        </w:rPr>
      </w:r>
      <w:r>
        <w:rPr>
          <w:noProof/>
        </w:rPr>
        <w:fldChar w:fldCharType="separate"/>
      </w:r>
      <w:r>
        <w:rPr>
          <w:noProof/>
        </w:rPr>
        <w:t>25</w:t>
      </w:r>
      <w:r>
        <w:rPr>
          <w:noProof/>
        </w:rPr>
        <w:fldChar w:fldCharType="end"/>
      </w:r>
    </w:p>
    <w:p w14:paraId="11CEC3CB" w14:textId="77777777" w:rsidR="00AC7325" w:rsidRDefault="00AC7325">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_Toc175648720 \h </w:instrText>
      </w:r>
      <w:r>
        <w:rPr>
          <w:noProof/>
        </w:rPr>
      </w:r>
      <w:r>
        <w:rPr>
          <w:noProof/>
        </w:rPr>
        <w:fldChar w:fldCharType="separate"/>
      </w:r>
      <w:r>
        <w:rPr>
          <w:noProof/>
        </w:rPr>
        <w:t>26</w:t>
      </w:r>
      <w:r>
        <w:rPr>
          <w:noProof/>
        </w:rPr>
        <w:fldChar w:fldCharType="end"/>
      </w:r>
    </w:p>
    <w:p w14:paraId="4439EC42" w14:textId="77777777" w:rsidR="00AC7325" w:rsidRDefault="00AC7325">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_Toc175648721 \h </w:instrText>
      </w:r>
      <w:r>
        <w:rPr>
          <w:noProof/>
        </w:rPr>
      </w:r>
      <w:r>
        <w:rPr>
          <w:noProof/>
        </w:rPr>
        <w:fldChar w:fldCharType="separate"/>
      </w:r>
      <w:r>
        <w:rPr>
          <w:noProof/>
        </w:rPr>
        <w:t>26</w:t>
      </w:r>
      <w:r>
        <w:rPr>
          <w:noProof/>
        </w:rPr>
        <w:fldChar w:fldCharType="end"/>
      </w:r>
    </w:p>
    <w:p w14:paraId="7D296B93" w14:textId="77777777" w:rsidR="00AC7325" w:rsidRDefault="00AC7325">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_Toc175648722 \h </w:instrText>
      </w:r>
      <w:r>
        <w:rPr>
          <w:noProof/>
        </w:rPr>
      </w:r>
      <w:r>
        <w:rPr>
          <w:noProof/>
        </w:rPr>
        <w:fldChar w:fldCharType="separate"/>
      </w:r>
      <w:r>
        <w:rPr>
          <w:noProof/>
        </w:rPr>
        <w:t>27</w:t>
      </w:r>
      <w:r>
        <w:rPr>
          <w:noProof/>
        </w:rPr>
        <w:fldChar w:fldCharType="end"/>
      </w:r>
    </w:p>
    <w:p w14:paraId="3910F12C" w14:textId="77777777" w:rsidR="00AC7325" w:rsidRDefault="00AC7325">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_Toc175648723 \h </w:instrText>
      </w:r>
      <w:r>
        <w:rPr>
          <w:noProof/>
        </w:rPr>
      </w:r>
      <w:r>
        <w:rPr>
          <w:noProof/>
        </w:rPr>
        <w:fldChar w:fldCharType="separate"/>
      </w:r>
      <w:r>
        <w:rPr>
          <w:noProof/>
        </w:rPr>
        <w:t>27</w:t>
      </w:r>
      <w:r>
        <w:rPr>
          <w:noProof/>
        </w:rPr>
        <w:fldChar w:fldCharType="end"/>
      </w:r>
    </w:p>
    <w:p w14:paraId="5A00E7BF" w14:textId="77777777" w:rsidR="00AC7325" w:rsidRDefault="00AC7325">
      <w:pPr>
        <w:pStyle w:val="TOC4"/>
        <w:rPr>
          <w:rFonts w:asciiTheme="minorHAnsi" w:eastAsiaTheme="minorEastAsia" w:hAnsiTheme="minorHAnsi" w:cstheme="minorBidi"/>
          <w:noProof/>
          <w:sz w:val="22"/>
          <w:szCs w:val="22"/>
          <w:lang w:val="en-US" w:eastAsia="zh-CN"/>
        </w:rPr>
      </w:pPr>
      <w:r w:rsidRPr="00C75316">
        <w:rPr>
          <w:noProof/>
          <w:lang w:val="en-US"/>
        </w:rPr>
        <w:t>6.1.6.2</w:t>
      </w:r>
      <w:r>
        <w:rPr>
          <w:rFonts w:asciiTheme="minorHAnsi" w:eastAsiaTheme="minorEastAsia" w:hAnsiTheme="minorHAnsi" w:cstheme="minorBidi"/>
          <w:noProof/>
          <w:sz w:val="22"/>
          <w:szCs w:val="22"/>
          <w:lang w:val="en-US" w:eastAsia="zh-CN"/>
        </w:rPr>
        <w:tab/>
      </w:r>
      <w:r w:rsidRPr="00C75316">
        <w:rPr>
          <w:noProof/>
          <w:lang w:val="en-US"/>
        </w:rPr>
        <w:t>Structured data types</w:t>
      </w:r>
      <w:r>
        <w:rPr>
          <w:noProof/>
        </w:rPr>
        <w:tab/>
      </w:r>
      <w:r>
        <w:rPr>
          <w:noProof/>
        </w:rPr>
        <w:fldChar w:fldCharType="begin"/>
      </w:r>
      <w:r>
        <w:rPr>
          <w:noProof/>
        </w:rPr>
        <w:instrText xml:space="preserve"> PAGEREF _Toc175648724 \h </w:instrText>
      </w:r>
      <w:r>
        <w:rPr>
          <w:noProof/>
        </w:rPr>
      </w:r>
      <w:r>
        <w:rPr>
          <w:noProof/>
        </w:rPr>
        <w:fldChar w:fldCharType="separate"/>
      </w:r>
      <w:r>
        <w:rPr>
          <w:noProof/>
        </w:rPr>
        <w:t>27</w:t>
      </w:r>
      <w:r>
        <w:rPr>
          <w:noProof/>
        </w:rPr>
        <w:fldChar w:fldCharType="end"/>
      </w:r>
    </w:p>
    <w:p w14:paraId="6FC75E27" w14:textId="77777777" w:rsidR="00AC7325" w:rsidRDefault="00AC7325">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_Toc175648725 \h </w:instrText>
      </w:r>
      <w:r>
        <w:rPr>
          <w:noProof/>
        </w:rPr>
      </w:r>
      <w:r>
        <w:rPr>
          <w:noProof/>
        </w:rPr>
        <w:fldChar w:fldCharType="separate"/>
      </w:r>
      <w:r>
        <w:rPr>
          <w:noProof/>
        </w:rPr>
        <w:t>27</w:t>
      </w:r>
      <w:r>
        <w:rPr>
          <w:noProof/>
        </w:rPr>
        <w:fldChar w:fldCharType="end"/>
      </w:r>
    </w:p>
    <w:p w14:paraId="4E740138" w14:textId="77777777" w:rsidR="00AC7325" w:rsidRDefault="00AC7325">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_Toc175648726 \h </w:instrText>
      </w:r>
      <w:r>
        <w:rPr>
          <w:noProof/>
        </w:rPr>
      </w:r>
      <w:r>
        <w:rPr>
          <w:noProof/>
        </w:rPr>
        <w:fldChar w:fldCharType="separate"/>
      </w:r>
      <w:r>
        <w:rPr>
          <w:noProof/>
        </w:rPr>
        <w:t>28</w:t>
      </w:r>
      <w:r>
        <w:rPr>
          <w:noProof/>
        </w:rPr>
        <w:fldChar w:fldCharType="end"/>
      </w:r>
    </w:p>
    <w:p w14:paraId="535F8F58" w14:textId="77777777" w:rsidR="00AC7325" w:rsidRDefault="00AC7325">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_Toc175648727 \h </w:instrText>
      </w:r>
      <w:r>
        <w:rPr>
          <w:noProof/>
        </w:rPr>
      </w:r>
      <w:r>
        <w:rPr>
          <w:noProof/>
        </w:rPr>
        <w:fldChar w:fldCharType="separate"/>
      </w:r>
      <w:r>
        <w:rPr>
          <w:noProof/>
        </w:rPr>
        <w:t>29</w:t>
      </w:r>
      <w:r>
        <w:rPr>
          <w:noProof/>
        </w:rPr>
        <w:fldChar w:fldCharType="end"/>
      </w:r>
    </w:p>
    <w:p w14:paraId="140B002F" w14:textId="77777777" w:rsidR="00AC7325" w:rsidRDefault="00AC7325">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_Toc175648728 \h </w:instrText>
      </w:r>
      <w:r>
        <w:rPr>
          <w:noProof/>
        </w:rPr>
      </w:r>
      <w:r>
        <w:rPr>
          <w:noProof/>
        </w:rPr>
        <w:fldChar w:fldCharType="separate"/>
      </w:r>
      <w:r>
        <w:rPr>
          <w:noProof/>
        </w:rPr>
        <w:t>29</w:t>
      </w:r>
      <w:r>
        <w:rPr>
          <w:noProof/>
        </w:rPr>
        <w:fldChar w:fldCharType="end"/>
      </w:r>
    </w:p>
    <w:p w14:paraId="0512BD0E" w14:textId="77777777" w:rsidR="00AC7325" w:rsidRDefault="00AC7325">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_Toc175648729 \h </w:instrText>
      </w:r>
      <w:r>
        <w:rPr>
          <w:noProof/>
        </w:rPr>
      </w:r>
      <w:r>
        <w:rPr>
          <w:noProof/>
        </w:rPr>
        <w:fldChar w:fldCharType="separate"/>
      </w:r>
      <w:r>
        <w:rPr>
          <w:noProof/>
        </w:rPr>
        <w:t>29</w:t>
      </w:r>
      <w:r>
        <w:rPr>
          <w:noProof/>
        </w:rPr>
        <w:fldChar w:fldCharType="end"/>
      </w:r>
    </w:p>
    <w:p w14:paraId="3AEB7B7B" w14:textId="77777777" w:rsidR="00AC7325" w:rsidRDefault="00AC7325">
      <w:pPr>
        <w:pStyle w:val="TOC4"/>
        <w:rPr>
          <w:rFonts w:asciiTheme="minorHAnsi" w:eastAsiaTheme="minorEastAsia" w:hAnsiTheme="minorHAnsi" w:cstheme="minorBidi"/>
          <w:noProof/>
          <w:sz w:val="22"/>
          <w:szCs w:val="22"/>
          <w:lang w:val="en-US" w:eastAsia="zh-CN"/>
        </w:rPr>
      </w:pPr>
      <w:r w:rsidRPr="00C75316">
        <w:rPr>
          <w:noProof/>
          <w:lang w:val="en-US"/>
        </w:rPr>
        <w:t>6.1.6.3</w:t>
      </w:r>
      <w:r>
        <w:rPr>
          <w:rFonts w:asciiTheme="minorHAnsi" w:eastAsiaTheme="minorEastAsia" w:hAnsiTheme="minorHAnsi" w:cstheme="minorBidi"/>
          <w:noProof/>
          <w:sz w:val="22"/>
          <w:szCs w:val="22"/>
          <w:lang w:val="en-US" w:eastAsia="zh-CN"/>
        </w:rPr>
        <w:tab/>
      </w:r>
      <w:r w:rsidRPr="00C75316">
        <w:rPr>
          <w:noProof/>
          <w:lang w:val="en-US"/>
        </w:rPr>
        <w:t>Simple data types and enumerations</w:t>
      </w:r>
      <w:r>
        <w:rPr>
          <w:noProof/>
        </w:rPr>
        <w:tab/>
      </w:r>
      <w:r>
        <w:rPr>
          <w:noProof/>
        </w:rPr>
        <w:fldChar w:fldCharType="begin"/>
      </w:r>
      <w:r>
        <w:rPr>
          <w:noProof/>
        </w:rPr>
        <w:instrText xml:space="preserve"> PAGEREF _Toc175648730 \h </w:instrText>
      </w:r>
      <w:r>
        <w:rPr>
          <w:noProof/>
        </w:rPr>
      </w:r>
      <w:r>
        <w:rPr>
          <w:noProof/>
        </w:rPr>
        <w:fldChar w:fldCharType="separate"/>
      </w:r>
      <w:r>
        <w:rPr>
          <w:noProof/>
        </w:rPr>
        <w:t>29</w:t>
      </w:r>
      <w:r>
        <w:rPr>
          <w:noProof/>
        </w:rPr>
        <w:fldChar w:fldCharType="end"/>
      </w:r>
    </w:p>
    <w:p w14:paraId="76ECFCC4" w14:textId="77777777" w:rsidR="00AC7325" w:rsidRDefault="00AC7325">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_Toc175648731 \h </w:instrText>
      </w:r>
      <w:r>
        <w:rPr>
          <w:noProof/>
        </w:rPr>
      </w:r>
      <w:r>
        <w:rPr>
          <w:noProof/>
        </w:rPr>
        <w:fldChar w:fldCharType="separate"/>
      </w:r>
      <w:r>
        <w:rPr>
          <w:noProof/>
        </w:rPr>
        <w:t>29</w:t>
      </w:r>
      <w:r>
        <w:rPr>
          <w:noProof/>
        </w:rPr>
        <w:fldChar w:fldCharType="end"/>
      </w:r>
    </w:p>
    <w:p w14:paraId="7CA9D84C" w14:textId="77777777" w:rsidR="00AC7325" w:rsidRDefault="00AC7325">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_Toc175648732 \h </w:instrText>
      </w:r>
      <w:r>
        <w:rPr>
          <w:noProof/>
        </w:rPr>
      </w:r>
      <w:r>
        <w:rPr>
          <w:noProof/>
        </w:rPr>
        <w:fldChar w:fldCharType="separate"/>
      </w:r>
      <w:r>
        <w:rPr>
          <w:noProof/>
        </w:rPr>
        <w:t>29</w:t>
      </w:r>
      <w:r>
        <w:rPr>
          <w:noProof/>
        </w:rPr>
        <w:fldChar w:fldCharType="end"/>
      </w:r>
    </w:p>
    <w:p w14:paraId="1ADBC76F" w14:textId="77777777" w:rsidR="00AC7325" w:rsidRDefault="00AC7325">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_Toc175648733 \h </w:instrText>
      </w:r>
      <w:r>
        <w:rPr>
          <w:noProof/>
        </w:rPr>
      </w:r>
      <w:r>
        <w:rPr>
          <w:noProof/>
        </w:rPr>
        <w:fldChar w:fldCharType="separate"/>
      </w:r>
      <w:r>
        <w:rPr>
          <w:noProof/>
        </w:rPr>
        <w:t>29</w:t>
      </w:r>
      <w:r>
        <w:rPr>
          <w:noProof/>
        </w:rPr>
        <w:fldChar w:fldCharType="end"/>
      </w:r>
    </w:p>
    <w:p w14:paraId="7C7EAF7C" w14:textId="77777777" w:rsidR="00AC7325" w:rsidRDefault="00AC7325">
      <w:pPr>
        <w:pStyle w:val="TOC4"/>
        <w:rPr>
          <w:rFonts w:asciiTheme="minorHAnsi" w:eastAsiaTheme="minorEastAsia" w:hAnsiTheme="minorHAnsi" w:cstheme="minorBidi"/>
          <w:noProof/>
          <w:sz w:val="22"/>
          <w:szCs w:val="22"/>
          <w:lang w:val="en-US" w:eastAsia="zh-CN"/>
        </w:rPr>
      </w:pPr>
      <w:r>
        <w:rPr>
          <w:noProof/>
        </w:rPr>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_Toc175648734 \h </w:instrText>
      </w:r>
      <w:r>
        <w:rPr>
          <w:noProof/>
        </w:rPr>
      </w:r>
      <w:r>
        <w:rPr>
          <w:noProof/>
        </w:rPr>
        <w:fldChar w:fldCharType="separate"/>
      </w:r>
      <w:r>
        <w:rPr>
          <w:noProof/>
        </w:rPr>
        <w:t>30</w:t>
      </w:r>
      <w:r>
        <w:rPr>
          <w:noProof/>
        </w:rPr>
        <w:fldChar w:fldCharType="end"/>
      </w:r>
    </w:p>
    <w:p w14:paraId="231F10CC" w14:textId="77777777" w:rsidR="00AC7325" w:rsidRDefault="00AC7325">
      <w:pPr>
        <w:pStyle w:val="TOC5"/>
        <w:rPr>
          <w:rFonts w:asciiTheme="minorHAnsi" w:eastAsiaTheme="minorEastAsia" w:hAnsiTheme="minorHAnsi" w:cstheme="minorBidi"/>
          <w:noProof/>
          <w:sz w:val="22"/>
          <w:szCs w:val="22"/>
          <w:lang w:val="en-US" w:eastAsia="zh-CN"/>
        </w:rPr>
      </w:pPr>
      <w:r w:rsidRPr="00C75316">
        <w:rPr>
          <w:noProof/>
          <w:lang w:val="en-US"/>
        </w:rPr>
        <w:t>6.1.6.4.1</w:t>
      </w:r>
      <w:r>
        <w:rPr>
          <w:rFonts w:asciiTheme="minorHAnsi" w:eastAsiaTheme="minorEastAsia" w:hAnsiTheme="minorHAnsi" w:cstheme="minorBidi"/>
          <w:noProof/>
          <w:sz w:val="22"/>
          <w:szCs w:val="22"/>
          <w:lang w:val="en-US" w:eastAsia="zh-CN"/>
        </w:rPr>
        <w:tab/>
      </w:r>
      <w:r w:rsidRPr="00C75316">
        <w:rPr>
          <w:noProof/>
          <w:lang w:val="en-US"/>
        </w:rPr>
        <w:t>Introduction</w:t>
      </w:r>
      <w:r>
        <w:rPr>
          <w:noProof/>
        </w:rPr>
        <w:tab/>
      </w:r>
      <w:r>
        <w:rPr>
          <w:noProof/>
        </w:rPr>
        <w:fldChar w:fldCharType="begin"/>
      </w:r>
      <w:r>
        <w:rPr>
          <w:noProof/>
        </w:rPr>
        <w:instrText xml:space="preserve"> PAGEREF _Toc175648735 \h </w:instrText>
      </w:r>
      <w:r>
        <w:rPr>
          <w:noProof/>
        </w:rPr>
      </w:r>
      <w:r>
        <w:rPr>
          <w:noProof/>
        </w:rPr>
        <w:fldChar w:fldCharType="separate"/>
      </w:r>
      <w:r>
        <w:rPr>
          <w:noProof/>
        </w:rPr>
        <w:t>30</w:t>
      </w:r>
      <w:r>
        <w:rPr>
          <w:noProof/>
        </w:rPr>
        <w:fldChar w:fldCharType="end"/>
      </w:r>
    </w:p>
    <w:p w14:paraId="79D4398C" w14:textId="77777777" w:rsidR="00AC7325" w:rsidRDefault="00AC7325">
      <w:pPr>
        <w:pStyle w:val="TOC5"/>
        <w:rPr>
          <w:rFonts w:asciiTheme="minorHAnsi" w:eastAsiaTheme="minorEastAsia" w:hAnsiTheme="minorHAnsi" w:cstheme="minorBidi"/>
          <w:noProof/>
          <w:sz w:val="22"/>
          <w:szCs w:val="22"/>
          <w:lang w:val="en-US" w:eastAsia="zh-CN"/>
        </w:rPr>
      </w:pPr>
      <w:r w:rsidRPr="00C75316">
        <w:rPr>
          <w:noProof/>
          <w:lang w:val="en-US"/>
        </w:rPr>
        <w:t>6.1.6.4.2</w:t>
      </w:r>
      <w:r>
        <w:rPr>
          <w:rFonts w:asciiTheme="minorHAnsi" w:eastAsiaTheme="minorEastAsia" w:hAnsiTheme="minorHAnsi" w:cstheme="minorBidi"/>
          <w:noProof/>
          <w:sz w:val="22"/>
          <w:szCs w:val="22"/>
          <w:lang w:val="en-US" w:eastAsia="zh-CN"/>
        </w:rPr>
        <w:tab/>
      </w:r>
      <w:r w:rsidRPr="00C75316">
        <w:rPr>
          <w:noProof/>
          <w:lang w:val="en-US" w:eastAsia="zh-CN"/>
        </w:rPr>
        <w:t>SMS Payload</w:t>
      </w:r>
      <w:r w:rsidRPr="00C75316">
        <w:rPr>
          <w:noProof/>
          <w:lang w:val="en-US"/>
        </w:rPr>
        <w:t xml:space="preserve"> </w:t>
      </w:r>
      <w:r w:rsidRPr="00C75316">
        <w:rPr>
          <w:noProof/>
          <w:lang w:val="en-US" w:eastAsia="zh-CN"/>
        </w:rPr>
        <w:t>Information</w:t>
      </w:r>
      <w:r>
        <w:rPr>
          <w:noProof/>
        </w:rPr>
        <w:tab/>
      </w:r>
      <w:r>
        <w:rPr>
          <w:noProof/>
        </w:rPr>
        <w:fldChar w:fldCharType="begin"/>
      </w:r>
      <w:r>
        <w:rPr>
          <w:noProof/>
        </w:rPr>
        <w:instrText xml:space="preserve"> PAGEREF _Toc175648736 \h </w:instrText>
      </w:r>
      <w:r>
        <w:rPr>
          <w:noProof/>
        </w:rPr>
      </w:r>
      <w:r>
        <w:rPr>
          <w:noProof/>
        </w:rPr>
        <w:fldChar w:fldCharType="separate"/>
      </w:r>
      <w:r>
        <w:rPr>
          <w:noProof/>
        </w:rPr>
        <w:t>30</w:t>
      </w:r>
      <w:r>
        <w:rPr>
          <w:noProof/>
        </w:rPr>
        <w:fldChar w:fldCharType="end"/>
      </w:r>
    </w:p>
    <w:p w14:paraId="5DB0AF16" w14:textId="77777777" w:rsidR="00AC7325" w:rsidRDefault="00AC7325">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_Toc175648737 \h </w:instrText>
      </w:r>
      <w:r>
        <w:rPr>
          <w:noProof/>
        </w:rPr>
      </w:r>
      <w:r>
        <w:rPr>
          <w:noProof/>
        </w:rPr>
        <w:fldChar w:fldCharType="separate"/>
      </w:r>
      <w:r>
        <w:rPr>
          <w:noProof/>
        </w:rPr>
        <w:t>30</w:t>
      </w:r>
      <w:r>
        <w:rPr>
          <w:noProof/>
        </w:rPr>
        <w:fldChar w:fldCharType="end"/>
      </w:r>
    </w:p>
    <w:p w14:paraId="5E39C950" w14:textId="77777777" w:rsidR="00AC7325" w:rsidRDefault="00AC7325">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_Toc175648738 \h </w:instrText>
      </w:r>
      <w:r>
        <w:rPr>
          <w:noProof/>
        </w:rPr>
      </w:r>
      <w:r>
        <w:rPr>
          <w:noProof/>
        </w:rPr>
        <w:fldChar w:fldCharType="separate"/>
      </w:r>
      <w:r>
        <w:rPr>
          <w:noProof/>
        </w:rPr>
        <w:t>30</w:t>
      </w:r>
      <w:r>
        <w:rPr>
          <w:noProof/>
        </w:rPr>
        <w:fldChar w:fldCharType="end"/>
      </w:r>
    </w:p>
    <w:p w14:paraId="69ECF899" w14:textId="77777777" w:rsidR="00AC7325" w:rsidRDefault="00AC7325">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_Toc175648739 \h </w:instrText>
      </w:r>
      <w:r>
        <w:rPr>
          <w:noProof/>
        </w:rPr>
      </w:r>
      <w:r>
        <w:rPr>
          <w:noProof/>
        </w:rPr>
        <w:fldChar w:fldCharType="separate"/>
      </w:r>
      <w:r>
        <w:rPr>
          <w:noProof/>
        </w:rPr>
        <w:t>30</w:t>
      </w:r>
      <w:r>
        <w:rPr>
          <w:noProof/>
        </w:rPr>
        <w:fldChar w:fldCharType="end"/>
      </w:r>
    </w:p>
    <w:p w14:paraId="4309ED0F" w14:textId="77777777" w:rsidR="00AC7325" w:rsidRDefault="00AC7325">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_Toc175648740 \h </w:instrText>
      </w:r>
      <w:r>
        <w:rPr>
          <w:noProof/>
        </w:rPr>
      </w:r>
      <w:r>
        <w:rPr>
          <w:noProof/>
        </w:rPr>
        <w:fldChar w:fldCharType="separate"/>
      </w:r>
      <w:r>
        <w:rPr>
          <w:noProof/>
        </w:rPr>
        <w:t>30</w:t>
      </w:r>
      <w:r>
        <w:rPr>
          <w:noProof/>
        </w:rPr>
        <w:fldChar w:fldCharType="end"/>
      </w:r>
    </w:p>
    <w:p w14:paraId="6ED82C5E" w14:textId="77777777" w:rsidR="00AC7325" w:rsidRDefault="00AC7325">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_Toc175648741 \h </w:instrText>
      </w:r>
      <w:r>
        <w:rPr>
          <w:noProof/>
        </w:rPr>
      </w:r>
      <w:r>
        <w:rPr>
          <w:noProof/>
        </w:rPr>
        <w:fldChar w:fldCharType="separate"/>
      </w:r>
      <w:r>
        <w:rPr>
          <w:noProof/>
        </w:rPr>
        <w:t>30</w:t>
      </w:r>
      <w:r>
        <w:rPr>
          <w:noProof/>
        </w:rPr>
        <w:fldChar w:fldCharType="end"/>
      </w:r>
    </w:p>
    <w:p w14:paraId="762AFCC5" w14:textId="77777777" w:rsidR="00AC7325" w:rsidRDefault="00AC7325">
      <w:pPr>
        <w:pStyle w:val="TOC3"/>
        <w:rPr>
          <w:rFonts w:asciiTheme="minorHAnsi" w:eastAsiaTheme="minorEastAsia" w:hAnsiTheme="minorHAnsi" w:cstheme="minorBidi"/>
          <w:noProof/>
          <w:sz w:val="22"/>
          <w:szCs w:val="22"/>
          <w:lang w:val="en-US" w:eastAsia="zh-CN"/>
        </w:rPr>
      </w:pPr>
      <w:r w:rsidRPr="00C75316">
        <w:rPr>
          <w:noProof/>
          <w:lang w:val="en-US"/>
        </w:rPr>
        <w:t>6.1.</w:t>
      </w:r>
      <w:r w:rsidRPr="00C75316">
        <w:rPr>
          <w:noProof/>
          <w:lang w:val="en-US" w:eastAsia="zh-CN"/>
        </w:rPr>
        <w:t>9</w:t>
      </w:r>
      <w:r>
        <w:rPr>
          <w:rFonts w:asciiTheme="minorHAnsi" w:eastAsiaTheme="minorEastAsia" w:hAnsiTheme="minorHAnsi" w:cstheme="minorBidi"/>
          <w:noProof/>
          <w:sz w:val="22"/>
          <w:szCs w:val="22"/>
          <w:lang w:val="en-US" w:eastAsia="zh-CN"/>
        </w:rPr>
        <w:tab/>
      </w:r>
      <w:r w:rsidRPr="00C75316">
        <w:rPr>
          <w:noProof/>
          <w:lang w:val="en-US"/>
        </w:rPr>
        <w:t>Security</w:t>
      </w:r>
      <w:r>
        <w:rPr>
          <w:noProof/>
        </w:rPr>
        <w:tab/>
      </w:r>
      <w:r>
        <w:rPr>
          <w:noProof/>
        </w:rPr>
        <w:fldChar w:fldCharType="begin"/>
      </w:r>
      <w:r>
        <w:rPr>
          <w:noProof/>
        </w:rPr>
        <w:instrText xml:space="preserve"> PAGEREF _Toc175648742 \h </w:instrText>
      </w:r>
      <w:r>
        <w:rPr>
          <w:noProof/>
        </w:rPr>
      </w:r>
      <w:r>
        <w:rPr>
          <w:noProof/>
        </w:rPr>
        <w:fldChar w:fldCharType="separate"/>
      </w:r>
      <w:r>
        <w:rPr>
          <w:noProof/>
        </w:rPr>
        <w:t>31</w:t>
      </w:r>
      <w:r>
        <w:rPr>
          <w:noProof/>
        </w:rPr>
        <w:fldChar w:fldCharType="end"/>
      </w:r>
    </w:p>
    <w:p w14:paraId="6A2FFDB0" w14:textId="77777777" w:rsidR="00AC7325" w:rsidRDefault="00AC7325">
      <w:pPr>
        <w:pStyle w:val="TOC3"/>
        <w:rPr>
          <w:rFonts w:asciiTheme="minorHAnsi" w:eastAsiaTheme="minorEastAsia" w:hAnsiTheme="minorHAnsi" w:cstheme="minorBidi"/>
          <w:noProof/>
          <w:sz w:val="22"/>
          <w:szCs w:val="22"/>
          <w:lang w:val="en-US" w:eastAsia="zh-CN"/>
        </w:rPr>
      </w:pPr>
      <w:r>
        <w:rPr>
          <w:noProof/>
        </w:rPr>
        <w:t>6.1.10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_Toc175648743 \h </w:instrText>
      </w:r>
      <w:r>
        <w:rPr>
          <w:noProof/>
        </w:rPr>
      </w:r>
      <w:r>
        <w:rPr>
          <w:noProof/>
        </w:rPr>
        <w:fldChar w:fldCharType="separate"/>
      </w:r>
      <w:r>
        <w:rPr>
          <w:noProof/>
        </w:rPr>
        <w:t>31</w:t>
      </w:r>
      <w:r>
        <w:rPr>
          <w:noProof/>
        </w:rPr>
        <w:fldChar w:fldCharType="end"/>
      </w:r>
    </w:p>
    <w:p w14:paraId="4E2426F9" w14:textId="77777777" w:rsidR="00AC7325" w:rsidRDefault="00AC7325">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_Toc175648744 \h </w:instrText>
      </w:r>
      <w:r>
        <w:rPr>
          <w:noProof/>
        </w:rPr>
      </w:r>
      <w:r>
        <w:rPr>
          <w:noProof/>
        </w:rPr>
        <w:fldChar w:fldCharType="separate"/>
      </w:r>
      <w:r>
        <w:rPr>
          <w:noProof/>
        </w:rPr>
        <w:t>32</w:t>
      </w:r>
      <w:r>
        <w:rPr>
          <w:noProof/>
        </w:rPr>
        <w:fldChar w:fldCharType="end"/>
      </w:r>
    </w:p>
    <w:p w14:paraId="5BF7F6B9" w14:textId="77777777" w:rsidR="00AC7325" w:rsidRDefault="00AC7325">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_Toc175648745 \h </w:instrText>
      </w:r>
      <w:r>
        <w:rPr>
          <w:noProof/>
        </w:rPr>
      </w:r>
      <w:r>
        <w:rPr>
          <w:noProof/>
        </w:rPr>
        <w:fldChar w:fldCharType="separate"/>
      </w:r>
      <w:r>
        <w:rPr>
          <w:noProof/>
        </w:rPr>
        <w:t>32</w:t>
      </w:r>
      <w:r>
        <w:rPr>
          <w:noProof/>
        </w:rPr>
        <w:fldChar w:fldCharType="end"/>
      </w:r>
    </w:p>
    <w:p w14:paraId="52C0EFFF" w14:textId="77777777" w:rsidR="00AC7325" w:rsidRDefault="00AC7325">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_Toc175648746 \h </w:instrText>
      </w:r>
      <w:r>
        <w:rPr>
          <w:noProof/>
        </w:rPr>
      </w:r>
      <w:r>
        <w:rPr>
          <w:noProof/>
        </w:rPr>
        <w:fldChar w:fldCharType="separate"/>
      </w:r>
      <w:r>
        <w:rPr>
          <w:noProof/>
        </w:rPr>
        <w:t>32</w:t>
      </w:r>
      <w:r>
        <w:rPr>
          <w:noProof/>
        </w:rPr>
        <w:fldChar w:fldCharType="end"/>
      </w:r>
    </w:p>
    <w:p w14:paraId="4EC3ECD7" w14:textId="77777777" w:rsidR="00AC7325" w:rsidRDefault="00AC7325">
      <w:pPr>
        <w:pStyle w:val="TOC8"/>
        <w:rPr>
          <w:rFonts w:asciiTheme="minorHAnsi" w:eastAsiaTheme="minorEastAsia" w:hAnsiTheme="minorHAnsi" w:cstheme="minorBidi"/>
          <w:b w:val="0"/>
          <w:noProof/>
          <w:szCs w:val="22"/>
          <w:lang w:val="en-US" w:eastAsia="zh-CN"/>
        </w:rPr>
      </w:pPr>
      <w:r w:rsidRPr="00C75316">
        <w:rPr>
          <w:noProof/>
          <w:lang w:val="en-US"/>
        </w:rPr>
        <w:t>Annex B (Inform</w:t>
      </w:r>
      <w:r w:rsidRPr="00C75316">
        <w:rPr>
          <w:noProof/>
          <w:lang w:val="fr-FR"/>
        </w:rPr>
        <w:t>ative): HTTP Multipart Messages</w:t>
      </w:r>
      <w:r>
        <w:rPr>
          <w:noProof/>
        </w:rPr>
        <w:tab/>
      </w:r>
      <w:r>
        <w:rPr>
          <w:noProof/>
        </w:rPr>
        <w:fldChar w:fldCharType="begin"/>
      </w:r>
      <w:r>
        <w:rPr>
          <w:noProof/>
        </w:rPr>
        <w:instrText xml:space="preserve"> PAGEREF _Toc175648747 \h </w:instrText>
      </w:r>
      <w:r>
        <w:rPr>
          <w:noProof/>
        </w:rPr>
      </w:r>
      <w:r>
        <w:rPr>
          <w:noProof/>
        </w:rPr>
        <w:fldChar w:fldCharType="separate"/>
      </w:r>
      <w:r>
        <w:rPr>
          <w:noProof/>
        </w:rPr>
        <w:t>40</w:t>
      </w:r>
      <w:r>
        <w:rPr>
          <w:noProof/>
        </w:rPr>
        <w:fldChar w:fldCharType="end"/>
      </w:r>
    </w:p>
    <w:p w14:paraId="4D61E0D3" w14:textId="77777777" w:rsidR="00AC7325" w:rsidRDefault="00AC7325">
      <w:pPr>
        <w:pStyle w:val="TOC1"/>
        <w:rPr>
          <w:rFonts w:asciiTheme="minorHAnsi" w:eastAsiaTheme="minorEastAsia" w:hAnsiTheme="minorHAnsi" w:cstheme="minorBidi"/>
          <w:noProof/>
          <w:szCs w:val="22"/>
          <w:lang w:val="en-US" w:eastAsia="zh-CN"/>
        </w:rPr>
      </w:pPr>
      <w:r w:rsidRPr="00C75316">
        <w:rPr>
          <w:noProof/>
          <w:lang w:val="en-US"/>
        </w:rPr>
        <w:t>B.1</w:t>
      </w:r>
      <w:r>
        <w:rPr>
          <w:rFonts w:asciiTheme="minorHAnsi" w:eastAsiaTheme="minorEastAsia" w:hAnsiTheme="minorHAnsi" w:cstheme="minorBidi"/>
          <w:noProof/>
          <w:szCs w:val="22"/>
          <w:lang w:val="en-US" w:eastAsia="zh-CN"/>
        </w:rPr>
        <w:tab/>
      </w:r>
      <w:r w:rsidRPr="00C75316">
        <w:rPr>
          <w:noProof/>
          <w:lang w:val="en-US"/>
        </w:rPr>
        <w:t>Example of HTTP multipart message</w:t>
      </w:r>
      <w:r>
        <w:rPr>
          <w:noProof/>
        </w:rPr>
        <w:tab/>
      </w:r>
      <w:r>
        <w:rPr>
          <w:noProof/>
        </w:rPr>
        <w:fldChar w:fldCharType="begin"/>
      </w:r>
      <w:r>
        <w:rPr>
          <w:noProof/>
        </w:rPr>
        <w:instrText xml:space="preserve"> PAGEREF _Toc175648748 \h </w:instrText>
      </w:r>
      <w:r>
        <w:rPr>
          <w:noProof/>
        </w:rPr>
      </w:r>
      <w:r>
        <w:rPr>
          <w:noProof/>
        </w:rPr>
        <w:fldChar w:fldCharType="separate"/>
      </w:r>
      <w:r>
        <w:rPr>
          <w:noProof/>
        </w:rPr>
        <w:t>40</w:t>
      </w:r>
      <w:r>
        <w:rPr>
          <w:noProof/>
        </w:rPr>
        <w:fldChar w:fldCharType="end"/>
      </w:r>
    </w:p>
    <w:p w14:paraId="3EFAEDFF" w14:textId="77777777" w:rsidR="00AC7325" w:rsidRDefault="00AC7325">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lang w:eastAsia="zh-CN"/>
        </w:rPr>
        <w:t>Void</w:t>
      </w:r>
      <w:r>
        <w:rPr>
          <w:noProof/>
        </w:rPr>
        <w:tab/>
      </w:r>
      <w:r>
        <w:rPr>
          <w:noProof/>
        </w:rPr>
        <w:fldChar w:fldCharType="begin"/>
      </w:r>
      <w:r>
        <w:rPr>
          <w:noProof/>
        </w:rPr>
        <w:instrText xml:space="preserve"> PAGEREF _Toc175648749 \h </w:instrText>
      </w:r>
      <w:r>
        <w:rPr>
          <w:noProof/>
        </w:rPr>
      </w:r>
      <w:r>
        <w:rPr>
          <w:noProof/>
        </w:rPr>
        <w:fldChar w:fldCharType="separate"/>
      </w:r>
      <w:r>
        <w:rPr>
          <w:noProof/>
        </w:rPr>
        <w:t>40</w:t>
      </w:r>
      <w:r>
        <w:rPr>
          <w:noProof/>
        </w:rPr>
        <w:fldChar w:fldCharType="end"/>
      </w:r>
    </w:p>
    <w:p w14:paraId="3B892654" w14:textId="77777777" w:rsidR="00AC7325" w:rsidRDefault="00AC7325">
      <w:pPr>
        <w:pStyle w:val="TOC1"/>
        <w:rPr>
          <w:rFonts w:asciiTheme="minorHAnsi" w:eastAsiaTheme="minorEastAsia" w:hAnsiTheme="minorHAnsi" w:cstheme="minorBidi"/>
          <w:noProof/>
          <w:szCs w:val="22"/>
          <w:lang w:val="en-US" w:eastAsia="zh-CN"/>
        </w:rPr>
      </w:pPr>
      <w:r>
        <w:rPr>
          <w:noProof/>
        </w:rPr>
        <w:t>B.</w:t>
      </w:r>
      <w:r>
        <w:rPr>
          <w:noProof/>
          <w:lang w:eastAsia="zh-CN"/>
        </w:rPr>
        <w:t>3</w:t>
      </w:r>
      <w:r>
        <w:rPr>
          <w:rFonts w:asciiTheme="minorHAnsi" w:eastAsiaTheme="minorEastAsia" w:hAnsiTheme="minorHAnsi" w:cstheme="minorBidi"/>
          <w:noProof/>
          <w:szCs w:val="22"/>
          <w:lang w:val="en-US" w:eastAsia="zh-CN"/>
        </w:rPr>
        <w:tab/>
      </w:r>
      <w:r w:rsidRPr="00C75316">
        <w:rPr>
          <w:noProof/>
          <w:lang w:val="en-US" w:eastAsia="fr-FR"/>
        </w:rPr>
        <w:t>Example HTTP multipart message with SM</w:t>
      </w:r>
      <w:r w:rsidRPr="00C75316">
        <w:rPr>
          <w:noProof/>
          <w:lang w:val="en-US" w:eastAsia="zh-CN"/>
        </w:rPr>
        <w:t>S</w:t>
      </w:r>
      <w:r w:rsidRPr="00C75316">
        <w:rPr>
          <w:noProof/>
          <w:lang w:val="en-US" w:eastAsia="fr-FR"/>
        </w:rPr>
        <w:t xml:space="preserve"> binary data</w:t>
      </w:r>
      <w:r>
        <w:rPr>
          <w:noProof/>
        </w:rPr>
        <w:tab/>
      </w:r>
      <w:r>
        <w:rPr>
          <w:noProof/>
        </w:rPr>
        <w:fldChar w:fldCharType="begin"/>
      </w:r>
      <w:r>
        <w:rPr>
          <w:noProof/>
        </w:rPr>
        <w:instrText xml:space="preserve"> PAGEREF _Toc175648750 \h </w:instrText>
      </w:r>
      <w:r>
        <w:rPr>
          <w:noProof/>
        </w:rPr>
      </w:r>
      <w:r>
        <w:rPr>
          <w:noProof/>
        </w:rPr>
        <w:fldChar w:fldCharType="separate"/>
      </w:r>
      <w:r>
        <w:rPr>
          <w:noProof/>
        </w:rPr>
        <w:t>40</w:t>
      </w:r>
      <w:r>
        <w:rPr>
          <w:noProof/>
        </w:rPr>
        <w:fldChar w:fldCharType="end"/>
      </w:r>
    </w:p>
    <w:p w14:paraId="1790446D" w14:textId="77777777" w:rsidR="00AC7325" w:rsidRDefault="00AC7325">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_Toc175648751 \h </w:instrText>
      </w:r>
      <w:r>
        <w:rPr>
          <w:noProof/>
        </w:rPr>
      </w:r>
      <w:r>
        <w:rPr>
          <w:noProof/>
        </w:rPr>
        <w:fldChar w:fldCharType="separate"/>
      </w:r>
      <w:r>
        <w:rPr>
          <w:noProof/>
        </w:rPr>
        <w:t>42</w:t>
      </w:r>
      <w:r>
        <w:rPr>
          <w:noProof/>
        </w:rPr>
        <w:fldChar w:fldCharType="end"/>
      </w:r>
    </w:p>
    <w:p w14:paraId="4DB5EB89" w14:textId="4EC43D76"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1" w:name="foreword"/>
      <w:bookmarkStart w:id="12" w:name="_Toc2086433"/>
      <w:bookmarkStart w:id="13" w:name="_Toc39046755"/>
      <w:bookmarkStart w:id="14" w:name="_Toc42934337"/>
      <w:bookmarkStart w:id="15" w:name="_Toc49844553"/>
      <w:bookmarkStart w:id="16" w:name="_Toc56519190"/>
      <w:bookmarkStart w:id="17" w:name="_Toc104279727"/>
      <w:bookmarkStart w:id="18" w:name="_Toc175648662"/>
      <w:bookmarkEnd w:id="11"/>
      <w:r w:rsidRPr="004D3578">
        <w:t>Foreword</w:t>
      </w:r>
      <w:bookmarkEnd w:id="12"/>
      <w:bookmarkEnd w:id="13"/>
      <w:bookmarkEnd w:id="14"/>
      <w:bookmarkEnd w:id="15"/>
      <w:bookmarkEnd w:id="16"/>
      <w:bookmarkEnd w:id="17"/>
      <w:bookmarkEnd w:id="18"/>
    </w:p>
    <w:p w14:paraId="11EDB31F" w14:textId="77777777" w:rsidR="00080512" w:rsidRPr="004D3578" w:rsidRDefault="00080512">
      <w:r w:rsidRPr="004D3578">
        <w:t xml:space="preserve">This Technical </w:t>
      </w:r>
      <w:bookmarkStart w:id="19" w:name="spectype3"/>
      <w:r w:rsidRPr="009267D1">
        <w:t>Specification</w:t>
      </w:r>
      <w:bookmarkEnd w:id="19"/>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20" w:name="introduction"/>
      <w:bookmarkStart w:id="21" w:name="_Toc25227214"/>
      <w:bookmarkStart w:id="22" w:name="_Toc34039557"/>
      <w:bookmarkStart w:id="23" w:name="_Toc39046756"/>
      <w:bookmarkStart w:id="24" w:name="_Toc42934338"/>
      <w:bookmarkStart w:id="25" w:name="_Toc49844554"/>
      <w:bookmarkStart w:id="26" w:name="_Toc56519191"/>
      <w:bookmarkStart w:id="27" w:name="_Toc104279728"/>
      <w:bookmarkStart w:id="28" w:name="_Toc175648663"/>
      <w:bookmarkEnd w:id="20"/>
      <w:r w:rsidRPr="007021DF">
        <w:t>1</w:t>
      </w:r>
      <w:r w:rsidRPr="007021DF">
        <w:tab/>
        <w:t>Scope</w:t>
      </w:r>
      <w:bookmarkEnd w:id="21"/>
      <w:bookmarkEnd w:id="22"/>
      <w:bookmarkEnd w:id="23"/>
      <w:bookmarkEnd w:id="24"/>
      <w:bookmarkEnd w:id="25"/>
      <w:bookmarkEnd w:id="26"/>
      <w:bookmarkEnd w:id="27"/>
      <w:bookmarkEnd w:id="28"/>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9" w:name="_Toc25227215"/>
      <w:bookmarkStart w:id="30" w:name="_Toc34039558"/>
      <w:bookmarkStart w:id="31" w:name="_Toc39046757"/>
      <w:bookmarkStart w:id="32" w:name="_Toc42934339"/>
      <w:bookmarkStart w:id="33" w:name="_Toc49844555"/>
      <w:bookmarkStart w:id="34" w:name="_Toc56519192"/>
      <w:bookmarkStart w:id="35" w:name="_Toc104279729"/>
      <w:bookmarkStart w:id="36" w:name="_Toc175648664"/>
      <w:r w:rsidRPr="007021DF">
        <w:t>2</w:t>
      </w:r>
      <w:r w:rsidRPr="007021DF">
        <w:tab/>
        <w:t>References</w:t>
      </w:r>
      <w:bookmarkEnd w:id="29"/>
      <w:bookmarkEnd w:id="30"/>
      <w:bookmarkEnd w:id="31"/>
      <w:bookmarkEnd w:id="32"/>
      <w:bookmarkEnd w:id="33"/>
      <w:bookmarkEnd w:id="34"/>
      <w:bookmarkEnd w:id="35"/>
      <w:bookmarkEnd w:id="36"/>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7"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7"/>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8" w:name="_Toc25227216"/>
      <w:bookmarkStart w:id="39" w:name="_Toc34039559"/>
      <w:bookmarkStart w:id="40" w:name="_Toc39046758"/>
      <w:bookmarkStart w:id="41" w:name="_Toc42934340"/>
      <w:bookmarkStart w:id="42" w:name="_Toc49844556"/>
      <w:bookmarkStart w:id="43" w:name="_Toc56519193"/>
      <w:bookmarkStart w:id="44" w:name="_Toc104279730"/>
      <w:bookmarkStart w:id="45" w:name="_Toc175648665"/>
      <w:r w:rsidRPr="007021DF">
        <w:t>3</w:t>
      </w:r>
      <w:r w:rsidRPr="007021DF">
        <w:tab/>
        <w:t>Definitions and abbreviations</w:t>
      </w:r>
      <w:bookmarkEnd w:id="38"/>
      <w:bookmarkEnd w:id="39"/>
      <w:bookmarkEnd w:id="40"/>
      <w:bookmarkEnd w:id="41"/>
      <w:bookmarkEnd w:id="42"/>
      <w:bookmarkEnd w:id="43"/>
      <w:bookmarkEnd w:id="44"/>
      <w:bookmarkEnd w:id="45"/>
    </w:p>
    <w:p w14:paraId="2D48F464" w14:textId="77777777" w:rsidR="009267D1" w:rsidRPr="007021DF" w:rsidRDefault="009267D1" w:rsidP="00C22B12">
      <w:pPr>
        <w:pStyle w:val="Heading2"/>
      </w:pPr>
      <w:bookmarkStart w:id="46" w:name="_Toc25227217"/>
      <w:bookmarkStart w:id="47" w:name="_Toc34039560"/>
      <w:bookmarkStart w:id="48" w:name="_Toc39046759"/>
      <w:bookmarkStart w:id="49" w:name="_Toc42934341"/>
      <w:bookmarkStart w:id="50" w:name="_Toc49844557"/>
      <w:bookmarkStart w:id="51" w:name="_Toc56519194"/>
      <w:bookmarkStart w:id="52" w:name="_Toc104279731"/>
      <w:bookmarkStart w:id="53" w:name="_Toc175648666"/>
      <w:r w:rsidRPr="007021DF">
        <w:t>3.1</w:t>
      </w:r>
      <w:r w:rsidRPr="007021DF">
        <w:tab/>
        <w:t>Definitions</w:t>
      </w:r>
      <w:bookmarkEnd w:id="46"/>
      <w:bookmarkEnd w:id="47"/>
      <w:bookmarkEnd w:id="48"/>
      <w:bookmarkEnd w:id="49"/>
      <w:bookmarkEnd w:id="50"/>
      <w:bookmarkEnd w:id="51"/>
      <w:bookmarkEnd w:id="52"/>
      <w:bookmarkEnd w:id="53"/>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4" w:name="_Toc25227218"/>
      <w:bookmarkStart w:id="55" w:name="_Toc34039561"/>
      <w:bookmarkStart w:id="56" w:name="_Toc39046760"/>
      <w:bookmarkStart w:id="57" w:name="_Toc42934342"/>
      <w:bookmarkStart w:id="58" w:name="_Toc49844558"/>
      <w:bookmarkStart w:id="59" w:name="_Toc56519195"/>
      <w:bookmarkStart w:id="60" w:name="_Toc104279732"/>
      <w:bookmarkStart w:id="61" w:name="_Toc175648667"/>
      <w:r w:rsidRPr="007021DF">
        <w:t>3.2</w:t>
      </w:r>
      <w:r w:rsidRPr="007021DF">
        <w:tab/>
        <w:t>Abbreviations</w:t>
      </w:r>
      <w:bookmarkEnd w:id="54"/>
      <w:bookmarkEnd w:id="55"/>
      <w:bookmarkEnd w:id="56"/>
      <w:bookmarkEnd w:id="57"/>
      <w:bookmarkEnd w:id="58"/>
      <w:bookmarkEnd w:id="59"/>
      <w:bookmarkEnd w:id="60"/>
      <w:bookmarkEnd w:id="61"/>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2" w:name="_Toc25227219"/>
      <w:bookmarkStart w:id="63" w:name="_Toc34039562"/>
      <w:bookmarkStart w:id="64" w:name="_Toc39046761"/>
      <w:bookmarkStart w:id="65" w:name="_Toc42934343"/>
      <w:bookmarkStart w:id="66" w:name="_Toc49844559"/>
      <w:bookmarkStart w:id="67" w:name="_Toc56519196"/>
      <w:bookmarkStart w:id="68" w:name="_Toc104279733"/>
      <w:bookmarkStart w:id="69" w:name="_Toc175648668"/>
      <w:r w:rsidRPr="007021DF">
        <w:t>4</w:t>
      </w:r>
      <w:r w:rsidRPr="007021DF">
        <w:tab/>
        <w:t>Overview</w:t>
      </w:r>
      <w:bookmarkEnd w:id="62"/>
      <w:bookmarkEnd w:id="63"/>
      <w:bookmarkEnd w:id="64"/>
      <w:bookmarkEnd w:id="65"/>
      <w:bookmarkEnd w:id="66"/>
      <w:bookmarkEnd w:id="67"/>
      <w:bookmarkEnd w:id="68"/>
      <w:bookmarkEnd w:id="69"/>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6pt;height:170.6pt" o:ole="">
            <v:imagedata r:id="rId13" o:title=""/>
          </v:shape>
          <o:OLEObject Type="Embed" ProgID="Visio.Drawing.11" ShapeID="_x0000_i1027" DrawAspect="Content" ObjectID="_1786261509"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70" w:name="_Toc25227220"/>
      <w:bookmarkStart w:id="71" w:name="_Toc34039563"/>
      <w:bookmarkStart w:id="72" w:name="_Toc39046762"/>
      <w:bookmarkStart w:id="73" w:name="_Toc42934344"/>
      <w:bookmarkStart w:id="74" w:name="_Toc49844560"/>
      <w:bookmarkStart w:id="75" w:name="_Toc56519197"/>
      <w:bookmarkStart w:id="76" w:name="_Toc104279734"/>
      <w:bookmarkStart w:id="77" w:name="_Toc175648669"/>
      <w:r w:rsidRPr="007021DF">
        <w:t>5</w:t>
      </w:r>
      <w:r w:rsidRPr="007021DF">
        <w:tab/>
        <w:t xml:space="preserve">Services offered by the </w:t>
      </w:r>
      <w:r w:rsidRPr="007021DF">
        <w:rPr>
          <w:rFonts w:hint="eastAsia"/>
          <w:lang w:eastAsia="zh-CN"/>
        </w:rPr>
        <w:t>SMSF</w:t>
      </w:r>
      <w:bookmarkEnd w:id="70"/>
      <w:bookmarkEnd w:id="71"/>
      <w:bookmarkEnd w:id="72"/>
      <w:bookmarkEnd w:id="73"/>
      <w:bookmarkEnd w:id="74"/>
      <w:bookmarkEnd w:id="75"/>
      <w:bookmarkEnd w:id="76"/>
      <w:bookmarkEnd w:id="77"/>
    </w:p>
    <w:p w14:paraId="2F77BB91" w14:textId="77777777" w:rsidR="009267D1" w:rsidRPr="007021DF" w:rsidRDefault="009267D1" w:rsidP="00C22B12">
      <w:pPr>
        <w:pStyle w:val="Heading2"/>
      </w:pPr>
      <w:bookmarkStart w:id="78" w:name="_Toc25227221"/>
      <w:bookmarkStart w:id="79" w:name="_Toc34039564"/>
      <w:bookmarkStart w:id="80" w:name="_Toc39046763"/>
      <w:bookmarkStart w:id="81" w:name="_Toc42934345"/>
      <w:bookmarkStart w:id="82" w:name="_Toc49844561"/>
      <w:bookmarkStart w:id="83" w:name="_Toc56519198"/>
      <w:bookmarkStart w:id="84" w:name="_Toc104279735"/>
      <w:bookmarkStart w:id="85" w:name="_Toc175648670"/>
      <w:r w:rsidRPr="007021DF">
        <w:t>5.1</w:t>
      </w:r>
      <w:r w:rsidRPr="007021DF">
        <w:tab/>
        <w:t>Introduction</w:t>
      </w:r>
      <w:bookmarkEnd w:id="78"/>
      <w:bookmarkEnd w:id="79"/>
      <w:bookmarkEnd w:id="80"/>
      <w:bookmarkEnd w:id="81"/>
      <w:bookmarkEnd w:id="82"/>
      <w:bookmarkEnd w:id="83"/>
      <w:bookmarkEnd w:id="84"/>
      <w:bookmarkEnd w:id="85"/>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6" w:name="_Toc25227222"/>
      <w:bookmarkStart w:id="87" w:name="_Toc34039565"/>
      <w:bookmarkStart w:id="88" w:name="_Toc39046764"/>
      <w:bookmarkStart w:id="89" w:name="_Toc42934346"/>
      <w:bookmarkStart w:id="90" w:name="_Toc49844562"/>
      <w:bookmarkStart w:id="91" w:name="_Toc56519199"/>
      <w:bookmarkStart w:id="92" w:name="_Toc104279736"/>
      <w:bookmarkStart w:id="93" w:name="_Toc175648671"/>
      <w:r w:rsidRPr="007021DF">
        <w:t>5.2</w:t>
      </w:r>
      <w:r w:rsidRPr="007021DF">
        <w:tab/>
      </w:r>
      <w:r w:rsidRPr="007021DF">
        <w:rPr>
          <w:rFonts w:hint="eastAsia"/>
          <w:lang w:eastAsia="zh-CN"/>
        </w:rPr>
        <w:t>Nsmsf_SMService</w:t>
      </w:r>
      <w:r w:rsidRPr="007021DF">
        <w:t xml:space="preserve"> Service</w:t>
      </w:r>
      <w:bookmarkEnd w:id="86"/>
      <w:bookmarkEnd w:id="87"/>
      <w:bookmarkEnd w:id="88"/>
      <w:bookmarkEnd w:id="89"/>
      <w:bookmarkEnd w:id="90"/>
      <w:bookmarkEnd w:id="91"/>
      <w:bookmarkEnd w:id="92"/>
      <w:bookmarkEnd w:id="93"/>
    </w:p>
    <w:p w14:paraId="2BC0EC85" w14:textId="77777777" w:rsidR="009267D1" w:rsidRPr="007021DF" w:rsidRDefault="009267D1" w:rsidP="00C22B12">
      <w:pPr>
        <w:pStyle w:val="Heading3"/>
      </w:pPr>
      <w:bookmarkStart w:id="94" w:name="_Toc25227223"/>
      <w:bookmarkStart w:id="95" w:name="_Toc34039566"/>
      <w:bookmarkStart w:id="96" w:name="_Toc39046765"/>
      <w:bookmarkStart w:id="97" w:name="_Toc42934347"/>
      <w:bookmarkStart w:id="98" w:name="_Toc49844563"/>
      <w:bookmarkStart w:id="99" w:name="_Toc56519200"/>
      <w:bookmarkStart w:id="100" w:name="_Toc104279737"/>
      <w:bookmarkStart w:id="101" w:name="_Toc175648672"/>
      <w:r w:rsidRPr="007021DF">
        <w:t>5.2.1</w:t>
      </w:r>
      <w:r w:rsidRPr="007021DF">
        <w:tab/>
        <w:t>Service Description</w:t>
      </w:r>
      <w:bookmarkEnd w:id="94"/>
      <w:bookmarkEnd w:id="95"/>
      <w:bookmarkEnd w:id="96"/>
      <w:bookmarkEnd w:id="97"/>
      <w:bookmarkEnd w:id="98"/>
      <w:bookmarkEnd w:id="99"/>
      <w:bookmarkEnd w:id="100"/>
      <w:bookmarkEnd w:id="101"/>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2" w:name="_Toc25227224"/>
      <w:bookmarkStart w:id="103" w:name="_Toc34039567"/>
      <w:bookmarkStart w:id="104" w:name="_Toc39046766"/>
      <w:bookmarkStart w:id="105" w:name="_Toc42934348"/>
      <w:bookmarkStart w:id="106" w:name="_Toc49844564"/>
      <w:bookmarkStart w:id="107" w:name="_Toc56519201"/>
      <w:bookmarkStart w:id="108" w:name="_Toc104279738"/>
      <w:bookmarkStart w:id="109" w:name="_Toc175648673"/>
      <w:r w:rsidRPr="007021DF">
        <w:t>5.2.2</w:t>
      </w:r>
      <w:r w:rsidRPr="007021DF">
        <w:tab/>
        <w:t>Service Operations</w:t>
      </w:r>
      <w:bookmarkEnd w:id="102"/>
      <w:bookmarkEnd w:id="103"/>
      <w:bookmarkEnd w:id="104"/>
      <w:bookmarkEnd w:id="105"/>
      <w:bookmarkEnd w:id="106"/>
      <w:bookmarkEnd w:id="107"/>
      <w:bookmarkEnd w:id="108"/>
      <w:bookmarkEnd w:id="109"/>
    </w:p>
    <w:p w14:paraId="3D4D5AB5" w14:textId="77777777" w:rsidR="009267D1" w:rsidRPr="007021DF" w:rsidRDefault="009267D1" w:rsidP="00C22B12">
      <w:pPr>
        <w:pStyle w:val="Heading4"/>
      </w:pPr>
      <w:bookmarkStart w:id="110" w:name="_Toc25227225"/>
      <w:bookmarkStart w:id="111" w:name="_Toc34039568"/>
      <w:bookmarkStart w:id="112" w:name="_Toc39046767"/>
      <w:bookmarkStart w:id="113" w:name="_Toc42934349"/>
      <w:bookmarkStart w:id="114" w:name="_Toc49844565"/>
      <w:bookmarkStart w:id="115" w:name="_Toc56519202"/>
      <w:bookmarkStart w:id="116" w:name="_Toc104279739"/>
      <w:bookmarkStart w:id="117" w:name="_Toc175648674"/>
      <w:r w:rsidRPr="007021DF">
        <w:t>5.2.2.1</w:t>
      </w:r>
      <w:r w:rsidRPr="007021DF">
        <w:tab/>
        <w:t>Introduction</w:t>
      </w:r>
      <w:bookmarkEnd w:id="110"/>
      <w:bookmarkEnd w:id="111"/>
      <w:bookmarkEnd w:id="112"/>
      <w:bookmarkEnd w:id="113"/>
      <w:bookmarkEnd w:id="114"/>
      <w:bookmarkEnd w:id="115"/>
      <w:bookmarkEnd w:id="116"/>
      <w:bookmarkEnd w:id="117"/>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8" w:name="_Toc25227226"/>
      <w:bookmarkStart w:id="119" w:name="_Toc34039569"/>
      <w:bookmarkStart w:id="120" w:name="_Toc39046768"/>
      <w:bookmarkStart w:id="121" w:name="_Toc42934350"/>
      <w:bookmarkStart w:id="122" w:name="_Toc49844566"/>
      <w:bookmarkStart w:id="123" w:name="_Toc56519203"/>
      <w:bookmarkStart w:id="124" w:name="_Toc104279740"/>
      <w:bookmarkStart w:id="125" w:name="_Toc175648675"/>
      <w:r w:rsidRPr="007021DF">
        <w:t>5.2.2.2</w:t>
      </w:r>
      <w:r w:rsidRPr="007021DF">
        <w:tab/>
      </w:r>
      <w:r w:rsidRPr="007021DF">
        <w:rPr>
          <w:rFonts w:hint="eastAsia"/>
          <w:lang w:eastAsia="zh-CN"/>
        </w:rPr>
        <w:t>Activate</w:t>
      </w:r>
      <w:bookmarkEnd w:id="118"/>
      <w:bookmarkEnd w:id="119"/>
      <w:bookmarkEnd w:id="120"/>
      <w:bookmarkEnd w:id="121"/>
      <w:bookmarkEnd w:id="122"/>
      <w:bookmarkEnd w:id="123"/>
      <w:bookmarkEnd w:id="124"/>
      <w:bookmarkEnd w:id="125"/>
    </w:p>
    <w:p w14:paraId="50AD2109" w14:textId="77777777" w:rsidR="009267D1" w:rsidRPr="007021DF" w:rsidRDefault="009267D1" w:rsidP="00C22B12">
      <w:pPr>
        <w:pStyle w:val="Heading5"/>
      </w:pPr>
      <w:bookmarkStart w:id="126" w:name="_Toc25227227"/>
      <w:bookmarkStart w:id="127" w:name="_Toc34039570"/>
      <w:bookmarkStart w:id="128" w:name="_Toc39046769"/>
      <w:bookmarkStart w:id="129" w:name="_Toc42934351"/>
      <w:bookmarkStart w:id="130" w:name="_Toc49844567"/>
      <w:bookmarkStart w:id="131" w:name="_Toc56519204"/>
      <w:bookmarkStart w:id="132" w:name="_Toc104279741"/>
      <w:bookmarkStart w:id="133" w:name="_Toc175648676"/>
      <w:r w:rsidRPr="007021DF">
        <w:t>5.2.2.2.1</w:t>
      </w:r>
      <w:r w:rsidRPr="007021DF">
        <w:tab/>
        <w:t>General</w:t>
      </w:r>
      <w:bookmarkEnd w:id="126"/>
      <w:bookmarkEnd w:id="127"/>
      <w:bookmarkEnd w:id="128"/>
      <w:bookmarkEnd w:id="129"/>
      <w:bookmarkEnd w:id="130"/>
      <w:bookmarkEnd w:id="131"/>
      <w:bookmarkEnd w:id="132"/>
      <w:bookmarkEnd w:id="133"/>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4" w:name="_Toc25227228"/>
      <w:bookmarkStart w:id="135" w:name="_Toc34039571"/>
      <w:bookmarkStart w:id="136" w:name="_Toc39046770"/>
      <w:bookmarkStart w:id="137" w:name="_Toc42934352"/>
      <w:bookmarkStart w:id="138" w:name="_Toc49844568"/>
      <w:bookmarkStart w:id="139" w:name="_Toc56519205"/>
      <w:bookmarkStart w:id="140" w:name="_Toc104279742"/>
      <w:bookmarkStart w:id="141" w:name="_Toc175648677"/>
      <w:r w:rsidRPr="007021DF">
        <w:t>5.2.2.2.2</w:t>
      </w:r>
      <w:r w:rsidRPr="007021DF">
        <w:tab/>
      </w:r>
      <w:r w:rsidRPr="007021DF">
        <w:rPr>
          <w:rFonts w:hint="eastAsia"/>
          <w:lang w:eastAsia="zh-CN"/>
        </w:rPr>
        <w:t>Registration procedure using Activate service operation</w:t>
      </w:r>
      <w:bookmarkEnd w:id="134"/>
      <w:bookmarkEnd w:id="135"/>
      <w:bookmarkEnd w:id="136"/>
      <w:bookmarkEnd w:id="137"/>
      <w:bookmarkEnd w:id="138"/>
      <w:bookmarkEnd w:id="139"/>
      <w:bookmarkEnd w:id="140"/>
      <w:bookmarkEnd w:id="141"/>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6pt;height:174.8pt" o:ole="">
            <v:imagedata r:id="rId15" o:title=""/>
          </v:shape>
          <o:OLEObject Type="Embed" ProgID="Visio.Drawing.11" ShapeID="_x0000_i1028" DrawAspect="Content" ObjectID="_1786261510"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2" w:name="_Toc104279743"/>
      <w:bookmarkStart w:id="143" w:name="_Toc25227229"/>
      <w:bookmarkStart w:id="144" w:name="_Toc34039572"/>
      <w:bookmarkStart w:id="145" w:name="_Toc39046771"/>
      <w:bookmarkStart w:id="146" w:name="_Toc42934353"/>
      <w:bookmarkStart w:id="147" w:name="_Toc49844569"/>
      <w:bookmarkStart w:id="148"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9"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9"/>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50"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1"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1"/>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2" w:name="_Toc175648678"/>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2"/>
      <w:bookmarkEnd w:id="152"/>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05pt;height:173.2pt" o:ole="">
            <v:imagedata r:id="rId17" o:title=""/>
          </v:shape>
          <o:OLEObject Type="Embed" ProgID="Visio.Drawing.11" ShapeID="_x0000_i1029" DrawAspect="Content" ObjectID="_1786261511"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3" w:name="_Toc11338442"/>
      <w:bookmarkStart w:id="154" w:name="_Toc27585057"/>
      <w:bookmarkStart w:id="155" w:name="_Toc36457010"/>
      <w:bookmarkStart w:id="156" w:name="_Toc45027893"/>
      <w:bookmarkStart w:id="157" w:name="_Toc45028728"/>
      <w:bookmarkStart w:id="158" w:name="_Toc67681484"/>
      <w:bookmarkStart w:id="159"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60" w:name="_Toc104279744"/>
      <w:bookmarkEnd w:id="153"/>
      <w:bookmarkEnd w:id="154"/>
      <w:bookmarkEnd w:id="155"/>
      <w:bookmarkEnd w:id="156"/>
      <w:bookmarkEnd w:id="157"/>
      <w:bookmarkEnd w:id="158"/>
      <w:bookmarkEnd w:id="159"/>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1" w:name="_Toc175648679"/>
      <w:r w:rsidRPr="007021DF">
        <w:t>5.2.2.</w:t>
      </w:r>
      <w:r w:rsidRPr="007021DF">
        <w:rPr>
          <w:rFonts w:hint="eastAsia"/>
          <w:lang w:eastAsia="zh-CN"/>
        </w:rPr>
        <w:t>3</w:t>
      </w:r>
      <w:r w:rsidRPr="007021DF">
        <w:tab/>
      </w:r>
      <w:r w:rsidRPr="007021DF">
        <w:rPr>
          <w:rFonts w:hint="eastAsia"/>
          <w:lang w:eastAsia="zh-CN"/>
        </w:rPr>
        <w:t>Deactivate</w:t>
      </w:r>
      <w:bookmarkEnd w:id="143"/>
      <w:bookmarkEnd w:id="144"/>
      <w:bookmarkEnd w:id="145"/>
      <w:bookmarkEnd w:id="146"/>
      <w:bookmarkEnd w:id="147"/>
      <w:bookmarkEnd w:id="148"/>
      <w:bookmarkEnd w:id="160"/>
      <w:bookmarkEnd w:id="161"/>
    </w:p>
    <w:p w14:paraId="57A254D0" w14:textId="77777777" w:rsidR="009267D1" w:rsidRPr="007021DF" w:rsidRDefault="009267D1" w:rsidP="00C22B12">
      <w:pPr>
        <w:pStyle w:val="Heading5"/>
      </w:pPr>
      <w:bookmarkStart w:id="162" w:name="_Toc25227230"/>
      <w:bookmarkStart w:id="163" w:name="_Toc34039573"/>
      <w:bookmarkStart w:id="164" w:name="_Toc39046772"/>
      <w:bookmarkStart w:id="165" w:name="_Toc42934354"/>
      <w:bookmarkStart w:id="166" w:name="_Toc49844570"/>
      <w:bookmarkStart w:id="167" w:name="_Toc56519207"/>
      <w:bookmarkStart w:id="168" w:name="_Toc104279745"/>
      <w:bookmarkStart w:id="169" w:name="_Toc175648680"/>
      <w:r w:rsidRPr="007021DF">
        <w:t>5.2.2.</w:t>
      </w:r>
      <w:r w:rsidRPr="007021DF">
        <w:rPr>
          <w:rFonts w:hint="eastAsia"/>
          <w:lang w:eastAsia="zh-CN"/>
        </w:rPr>
        <w:t>3</w:t>
      </w:r>
      <w:r w:rsidRPr="007021DF">
        <w:t>.1</w:t>
      </w:r>
      <w:r w:rsidRPr="007021DF">
        <w:tab/>
        <w:t>General</w:t>
      </w:r>
      <w:bookmarkEnd w:id="162"/>
      <w:bookmarkEnd w:id="163"/>
      <w:bookmarkEnd w:id="164"/>
      <w:bookmarkEnd w:id="165"/>
      <w:bookmarkEnd w:id="166"/>
      <w:bookmarkEnd w:id="167"/>
      <w:bookmarkEnd w:id="168"/>
      <w:bookmarkEnd w:id="169"/>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70" w:name="_Toc25227231"/>
      <w:bookmarkStart w:id="171" w:name="_Toc34039574"/>
      <w:bookmarkStart w:id="172" w:name="_Toc39046773"/>
      <w:bookmarkStart w:id="173" w:name="_Toc42934355"/>
      <w:bookmarkStart w:id="174"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5" w:name="_Toc56519208"/>
      <w:bookmarkStart w:id="176" w:name="_Toc104279746"/>
      <w:bookmarkStart w:id="177" w:name="_Toc175648681"/>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70"/>
      <w:bookmarkEnd w:id="171"/>
      <w:bookmarkEnd w:id="172"/>
      <w:bookmarkEnd w:id="173"/>
      <w:bookmarkEnd w:id="174"/>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5"/>
      <w:bookmarkEnd w:id="176"/>
      <w:bookmarkEnd w:id="177"/>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6pt;height:144.5pt" o:ole="">
            <v:imagedata r:id="rId19" o:title=""/>
          </v:shape>
          <o:OLEObject Type="Embed" ProgID="Visio.Drawing.11" ShapeID="_x0000_i1030" DrawAspect="Content" ObjectID="_1786261512"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8"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9" w:name="_Toc56519209"/>
      <w:bookmarkStart w:id="180" w:name="_Toc104279747"/>
      <w:bookmarkStart w:id="181" w:name="_Toc25227232"/>
      <w:bookmarkStart w:id="182" w:name="_Toc34039575"/>
      <w:bookmarkStart w:id="183" w:name="_Toc39046774"/>
      <w:bookmarkStart w:id="184" w:name="_Toc42934356"/>
      <w:bookmarkStart w:id="185" w:name="_Toc49844572"/>
      <w:bookmarkEnd w:id="178"/>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6" w:name="_Toc175648682"/>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9"/>
      <w:bookmarkEnd w:id="180"/>
      <w:bookmarkEnd w:id="186"/>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6pt;height:142.45pt" o:ole="">
            <v:imagedata r:id="rId21" o:title=""/>
          </v:shape>
          <o:OLEObject Type="Embed" ProgID="Visio.Drawing.11" ShapeID="_x0000_i1031" DrawAspect="Content" ObjectID="_1786261513"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7" w:name="_Toc56519210"/>
      <w:bookmarkStart w:id="188"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9" w:name="_PERM_MCCTEMPBM_CRPT35160007___3"/>
      <w:r w:rsidRPr="007021DF">
        <w:t>On success, "</w:t>
      </w:r>
      <w:r w:rsidRPr="007021DF">
        <w:rPr>
          <w:rFonts w:hint="eastAsia"/>
        </w:rPr>
        <w:t>204 No Content</w:t>
      </w:r>
      <w:r w:rsidRPr="007021DF">
        <w:t>" shall be returned</w:t>
      </w:r>
      <w:r w:rsidRPr="007021DF">
        <w:rPr>
          <w:rFonts w:hint="eastAsia"/>
        </w:rPr>
        <w:t>.</w:t>
      </w:r>
    </w:p>
    <w:bookmarkEnd w:id="189"/>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90"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90"/>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1" w:name="_Toc175648683"/>
      <w:r w:rsidRPr="007021DF">
        <w:t>5.2.2.</w:t>
      </w:r>
      <w:r w:rsidRPr="007021DF">
        <w:rPr>
          <w:rFonts w:hint="eastAsia"/>
          <w:lang w:eastAsia="zh-CN"/>
        </w:rPr>
        <w:t>4</w:t>
      </w:r>
      <w:r w:rsidRPr="007021DF">
        <w:tab/>
      </w:r>
      <w:r w:rsidRPr="007021DF">
        <w:rPr>
          <w:rFonts w:hint="eastAsia"/>
          <w:lang w:eastAsia="zh-CN"/>
        </w:rPr>
        <w:t>UplinkSMS</w:t>
      </w:r>
      <w:bookmarkEnd w:id="181"/>
      <w:bookmarkEnd w:id="182"/>
      <w:bookmarkEnd w:id="183"/>
      <w:bookmarkEnd w:id="184"/>
      <w:bookmarkEnd w:id="185"/>
      <w:bookmarkEnd w:id="187"/>
      <w:bookmarkEnd w:id="188"/>
      <w:bookmarkEnd w:id="191"/>
    </w:p>
    <w:p w14:paraId="3DC05274" w14:textId="77777777" w:rsidR="009267D1" w:rsidRPr="007021DF" w:rsidRDefault="009267D1" w:rsidP="00C22B12">
      <w:pPr>
        <w:pStyle w:val="Heading5"/>
      </w:pPr>
      <w:bookmarkStart w:id="192" w:name="_Toc25227233"/>
      <w:bookmarkStart w:id="193" w:name="_Toc34039576"/>
      <w:bookmarkStart w:id="194" w:name="_Toc39046775"/>
      <w:bookmarkStart w:id="195" w:name="_Toc42934357"/>
      <w:bookmarkStart w:id="196" w:name="_Toc49844573"/>
      <w:bookmarkStart w:id="197" w:name="_Toc56519211"/>
      <w:bookmarkStart w:id="198" w:name="_Toc104279749"/>
      <w:bookmarkStart w:id="199" w:name="_Toc175648684"/>
      <w:r w:rsidRPr="007021DF">
        <w:t>5.2.2.</w:t>
      </w:r>
      <w:r w:rsidRPr="007021DF">
        <w:rPr>
          <w:rFonts w:hint="eastAsia"/>
          <w:lang w:eastAsia="zh-CN"/>
        </w:rPr>
        <w:t>4</w:t>
      </w:r>
      <w:r w:rsidRPr="007021DF">
        <w:t>.1</w:t>
      </w:r>
      <w:r w:rsidRPr="007021DF">
        <w:tab/>
        <w:t>General</w:t>
      </w:r>
      <w:bookmarkEnd w:id="192"/>
      <w:bookmarkEnd w:id="193"/>
      <w:bookmarkEnd w:id="194"/>
      <w:bookmarkEnd w:id="195"/>
      <w:bookmarkEnd w:id="196"/>
      <w:bookmarkEnd w:id="197"/>
      <w:bookmarkEnd w:id="198"/>
      <w:bookmarkEnd w:id="199"/>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200" w:name="_Toc25227234"/>
      <w:bookmarkStart w:id="201" w:name="_Toc34039577"/>
      <w:bookmarkStart w:id="202" w:name="_Toc39046776"/>
      <w:bookmarkStart w:id="203" w:name="_Toc42934358"/>
      <w:bookmarkStart w:id="204" w:name="_Toc49844574"/>
      <w:bookmarkStart w:id="205" w:name="_Toc56519212"/>
      <w:bookmarkStart w:id="206" w:name="_Toc104279750"/>
      <w:bookmarkStart w:id="207" w:name="_Toc175648685"/>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200"/>
      <w:bookmarkEnd w:id="201"/>
      <w:bookmarkEnd w:id="202"/>
      <w:bookmarkEnd w:id="203"/>
      <w:bookmarkEnd w:id="204"/>
      <w:bookmarkEnd w:id="205"/>
      <w:bookmarkEnd w:id="206"/>
      <w:bookmarkEnd w:id="207"/>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6pt;height:144.5pt" o:ole="">
            <v:imagedata r:id="rId23" o:title=""/>
          </v:shape>
          <o:OLEObject Type="Embed" ProgID="Visio.Drawing.11" ShapeID="_x0000_i1032" DrawAspect="Content" ObjectID="_1786261514"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8" w:name="_Toc11338370"/>
      <w:bookmarkStart w:id="209" w:name="_Toc27584975"/>
      <w:bookmarkStart w:id="210" w:name="_Toc36456918"/>
      <w:bookmarkStart w:id="211" w:name="_Toc45027797"/>
      <w:bookmarkStart w:id="212" w:name="_Toc45028632"/>
      <w:bookmarkStart w:id="213" w:name="_Toc67681387"/>
      <w:bookmarkStart w:id="214" w:name="_Toc98487196"/>
      <w:bookmarkStart w:id="215" w:name="_Toc104279751"/>
      <w:bookmarkStart w:id="216" w:name="_Toc25227235"/>
      <w:bookmarkStart w:id="217" w:name="_Toc34039578"/>
      <w:bookmarkStart w:id="218" w:name="_Toc39046777"/>
      <w:bookmarkStart w:id="219" w:name="_Toc42934359"/>
      <w:bookmarkStart w:id="220" w:name="_Toc49844575"/>
      <w:bookmarkStart w:id="221"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45ED49E0" w:rsidR="008D2873" w:rsidRPr="007021DF" w:rsidRDefault="008D2873" w:rsidP="008D2873">
      <w:pPr>
        <w:pStyle w:val="B1"/>
        <w:ind w:firstLine="0"/>
      </w:pPr>
      <w:bookmarkStart w:id="222"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2"/>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3" w:name="_Toc175648686"/>
      <w:r w:rsidRPr="00B06F7A">
        <w:t>5.2.2.</w:t>
      </w:r>
      <w:r>
        <w:t>5</w:t>
      </w:r>
      <w:r w:rsidRPr="00B06F7A">
        <w:tab/>
      </w:r>
      <w:bookmarkEnd w:id="208"/>
      <w:bookmarkEnd w:id="209"/>
      <w:bookmarkEnd w:id="210"/>
      <w:bookmarkEnd w:id="211"/>
      <w:bookmarkEnd w:id="212"/>
      <w:bookmarkEnd w:id="213"/>
      <w:bookmarkEnd w:id="214"/>
      <w:r w:rsidRPr="00E832D5">
        <w:rPr>
          <w:lang w:eastAsia="zh-CN"/>
        </w:rPr>
        <w:t>MtForwardSm</w:t>
      </w:r>
      <w:bookmarkEnd w:id="215"/>
      <w:bookmarkEnd w:id="223"/>
    </w:p>
    <w:p w14:paraId="5FE10E09" w14:textId="51016EB8" w:rsidR="00B02BC1" w:rsidRPr="00B06F7A" w:rsidRDefault="00B02BC1" w:rsidP="00B02BC1">
      <w:pPr>
        <w:pStyle w:val="Heading5"/>
      </w:pPr>
      <w:bookmarkStart w:id="224" w:name="_Toc11338371"/>
      <w:bookmarkStart w:id="225" w:name="_Toc27584976"/>
      <w:bookmarkStart w:id="226" w:name="_Toc36456919"/>
      <w:bookmarkStart w:id="227" w:name="_Toc45027798"/>
      <w:bookmarkStart w:id="228" w:name="_Toc45028633"/>
      <w:bookmarkStart w:id="229" w:name="_Toc67681388"/>
      <w:bookmarkStart w:id="230" w:name="_Toc98487197"/>
      <w:bookmarkStart w:id="231" w:name="_Toc104279752"/>
      <w:bookmarkStart w:id="232" w:name="_Toc175648687"/>
      <w:r>
        <w:t>5.2.2.5</w:t>
      </w:r>
      <w:r w:rsidRPr="00B06F7A">
        <w:t>.1</w:t>
      </w:r>
      <w:r w:rsidRPr="00B06F7A">
        <w:tab/>
        <w:t>General</w:t>
      </w:r>
      <w:bookmarkEnd w:id="224"/>
      <w:bookmarkEnd w:id="225"/>
      <w:bookmarkEnd w:id="226"/>
      <w:bookmarkEnd w:id="227"/>
      <w:bookmarkEnd w:id="228"/>
      <w:bookmarkEnd w:id="229"/>
      <w:bookmarkEnd w:id="230"/>
      <w:bookmarkEnd w:id="231"/>
      <w:bookmarkEnd w:id="232"/>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3" w:name="_Toc11338372"/>
      <w:bookmarkStart w:id="234" w:name="_Toc27584977"/>
      <w:bookmarkStart w:id="235" w:name="_Toc36456920"/>
      <w:bookmarkStart w:id="236" w:name="_Toc45027799"/>
      <w:bookmarkStart w:id="237" w:name="_Toc45028634"/>
      <w:bookmarkStart w:id="238" w:name="_Toc67681389"/>
      <w:bookmarkStart w:id="239" w:name="_Toc98487198"/>
      <w:bookmarkStart w:id="240" w:name="_Toc104279753"/>
      <w:bookmarkStart w:id="241" w:name="_Toc175648688"/>
      <w:r>
        <w:t>5.2.2.</w:t>
      </w:r>
      <w:r w:rsidR="00E143DD">
        <w:t>5</w:t>
      </w:r>
      <w:r w:rsidRPr="00B06F7A">
        <w:t>.2</w:t>
      </w:r>
      <w:r w:rsidRPr="00B06F7A">
        <w:tab/>
      </w:r>
      <w:bookmarkEnd w:id="233"/>
      <w:bookmarkEnd w:id="234"/>
      <w:bookmarkEnd w:id="235"/>
      <w:bookmarkEnd w:id="236"/>
      <w:bookmarkEnd w:id="237"/>
      <w:bookmarkEnd w:id="238"/>
      <w:bookmarkEnd w:id="239"/>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40"/>
      <w:bookmarkEnd w:id="241"/>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6pt;height:142.95pt" o:ole="">
            <v:imagedata r:id="rId25" o:title=""/>
          </v:shape>
          <o:OLEObject Type="Embed" ProgID="Visio.Drawing.11" ShapeID="_x0000_i1033" DrawAspect="Content" ObjectID="_1786261515"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6E662F52" w:rsidR="008D2873" w:rsidRPr="007021DF" w:rsidRDefault="00B02BC1" w:rsidP="008D2873">
      <w:pPr>
        <w:pStyle w:val="B1"/>
      </w:pPr>
      <w:r w:rsidRPr="007021DF">
        <w:t>1</w:t>
      </w:r>
      <w:r w:rsidR="008D2873" w:rsidRPr="007021DF">
        <w:t>1.</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2" w:name="_Toc104279754"/>
      <w:bookmarkStart w:id="243" w:name="_Toc175648689"/>
      <w:r w:rsidRPr="007021DF">
        <w:t>6</w:t>
      </w:r>
      <w:r w:rsidRPr="007021DF">
        <w:tab/>
        <w:t>API Definitions</w:t>
      </w:r>
      <w:bookmarkEnd w:id="216"/>
      <w:bookmarkEnd w:id="217"/>
      <w:bookmarkEnd w:id="218"/>
      <w:bookmarkEnd w:id="219"/>
      <w:bookmarkEnd w:id="220"/>
      <w:bookmarkEnd w:id="221"/>
      <w:bookmarkEnd w:id="242"/>
      <w:bookmarkEnd w:id="243"/>
    </w:p>
    <w:p w14:paraId="19352F59" w14:textId="77777777" w:rsidR="009267D1" w:rsidRPr="007021DF" w:rsidRDefault="009267D1" w:rsidP="00C22B12">
      <w:pPr>
        <w:pStyle w:val="Heading2"/>
      </w:pPr>
      <w:bookmarkStart w:id="244" w:name="_Toc25227236"/>
      <w:bookmarkStart w:id="245" w:name="_Toc34039579"/>
      <w:bookmarkStart w:id="246" w:name="_Toc39046778"/>
      <w:bookmarkStart w:id="247" w:name="_Toc42934360"/>
      <w:bookmarkStart w:id="248" w:name="_Toc49844576"/>
      <w:bookmarkStart w:id="249" w:name="_Toc56519214"/>
      <w:bookmarkStart w:id="250" w:name="_Toc104279755"/>
      <w:bookmarkStart w:id="251" w:name="_Toc175648690"/>
      <w:r w:rsidRPr="007021DF">
        <w:t>6.1</w:t>
      </w:r>
      <w:r w:rsidRPr="007021DF">
        <w:tab/>
      </w:r>
      <w:r w:rsidRPr="007021DF">
        <w:rPr>
          <w:rFonts w:hint="eastAsia"/>
          <w:lang w:eastAsia="zh-CN"/>
        </w:rPr>
        <w:t>Nsmsf_SMService</w:t>
      </w:r>
      <w:r w:rsidRPr="007021DF">
        <w:t xml:space="preserve"> Service API</w:t>
      </w:r>
      <w:bookmarkEnd w:id="244"/>
      <w:bookmarkEnd w:id="245"/>
      <w:bookmarkEnd w:id="246"/>
      <w:bookmarkEnd w:id="247"/>
      <w:bookmarkEnd w:id="248"/>
      <w:bookmarkEnd w:id="249"/>
      <w:bookmarkEnd w:id="250"/>
      <w:bookmarkEnd w:id="251"/>
    </w:p>
    <w:p w14:paraId="28663563" w14:textId="77777777" w:rsidR="009267D1" w:rsidRPr="007021DF" w:rsidRDefault="009267D1" w:rsidP="00C22B12">
      <w:pPr>
        <w:pStyle w:val="Heading3"/>
        <w:rPr>
          <w:lang w:eastAsia="zh-CN"/>
        </w:rPr>
      </w:pPr>
      <w:bookmarkStart w:id="252" w:name="_Toc25227237"/>
      <w:bookmarkStart w:id="253" w:name="_Toc34039580"/>
      <w:bookmarkStart w:id="254" w:name="_Toc39046779"/>
      <w:bookmarkStart w:id="255" w:name="_Toc42934361"/>
      <w:bookmarkStart w:id="256" w:name="_Toc49844577"/>
      <w:bookmarkStart w:id="257" w:name="_Toc56519215"/>
      <w:bookmarkStart w:id="258" w:name="_Toc104279756"/>
      <w:bookmarkStart w:id="259" w:name="_Toc175648691"/>
      <w:r w:rsidRPr="007021DF">
        <w:t>6.1.1</w:t>
      </w:r>
      <w:r w:rsidRPr="007021DF">
        <w:tab/>
      </w:r>
      <w:r w:rsidRPr="007021DF">
        <w:rPr>
          <w:rFonts w:hint="eastAsia"/>
          <w:lang w:eastAsia="zh-CN"/>
        </w:rPr>
        <w:t>API URI</w:t>
      </w:r>
      <w:bookmarkEnd w:id="252"/>
      <w:bookmarkEnd w:id="253"/>
      <w:bookmarkEnd w:id="254"/>
      <w:bookmarkEnd w:id="255"/>
      <w:bookmarkEnd w:id="256"/>
      <w:bookmarkEnd w:id="257"/>
      <w:bookmarkEnd w:id="258"/>
      <w:bookmarkEnd w:id="259"/>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60" w:name="_Toc25227238"/>
      <w:bookmarkStart w:id="261" w:name="_Toc34039581"/>
      <w:bookmarkStart w:id="262" w:name="_Toc39046780"/>
      <w:bookmarkStart w:id="263" w:name="_Toc42934362"/>
      <w:bookmarkStart w:id="264" w:name="_Toc49844578"/>
      <w:bookmarkStart w:id="265" w:name="_Toc56519216"/>
      <w:bookmarkStart w:id="266" w:name="_Toc104279757"/>
      <w:bookmarkStart w:id="267" w:name="_Toc175648692"/>
      <w:r w:rsidRPr="007021DF">
        <w:t>6.1.2</w:t>
      </w:r>
      <w:r w:rsidRPr="007021DF">
        <w:tab/>
        <w:t>Usage of HTTP</w:t>
      </w:r>
      <w:bookmarkEnd w:id="260"/>
      <w:bookmarkEnd w:id="261"/>
      <w:bookmarkEnd w:id="262"/>
      <w:bookmarkEnd w:id="263"/>
      <w:bookmarkEnd w:id="264"/>
      <w:bookmarkEnd w:id="265"/>
      <w:bookmarkEnd w:id="266"/>
      <w:bookmarkEnd w:id="267"/>
    </w:p>
    <w:p w14:paraId="749F4FAC" w14:textId="77777777" w:rsidR="009267D1" w:rsidRPr="007021DF" w:rsidRDefault="009267D1" w:rsidP="00C22B12">
      <w:pPr>
        <w:pStyle w:val="Heading4"/>
      </w:pPr>
      <w:bookmarkStart w:id="268" w:name="_Toc25227239"/>
      <w:bookmarkStart w:id="269" w:name="_Toc34039582"/>
      <w:bookmarkStart w:id="270" w:name="_Toc39046781"/>
      <w:bookmarkStart w:id="271" w:name="_Toc42934363"/>
      <w:bookmarkStart w:id="272" w:name="_Toc49844579"/>
      <w:bookmarkStart w:id="273" w:name="_Toc56519217"/>
      <w:bookmarkStart w:id="274" w:name="_Toc104279758"/>
      <w:bookmarkStart w:id="275" w:name="_Toc175648693"/>
      <w:r w:rsidRPr="007021DF">
        <w:t>6.1.2.1</w:t>
      </w:r>
      <w:r w:rsidRPr="007021DF">
        <w:tab/>
        <w:t>General</w:t>
      </w:r>
      <w:bookmarkEnd w:id="268"/>
      <w:bookmarkEnd w:id="269"/>
      <w:bookmarkEnd w:id="270"/>
      <w:bookmarkEnd w:id="271"/>
      <w:bookmarkEnd w:id="272"/>
      <w:bookmarkEnd w:id="273"/>
      <w:bookmarkEnd w:id="274"/>
      <w:bookmarkEnd w:id="275"/>
    </w:p>
    <w:p w14:paraId="72CB8148" w14:textId="4723585C" w:rsidR="008D2873" w:rsidRPr="007021DF" w:rsidRDefault="008D2873" w:rsidP="008D2873">
      <w:pPr>
        <w:rPr>
          <w:lang w:eastAsia="zh-CN"/>
        </w:rPr>
      </w:pPr>
      <w:bookmarkStart w:id="276" w:name="_Toc25227240"/>
      <w:bookmarkStart w:id="277" w:name="_Toc34039583"/>
      <w:bookmarkStart w:id="278" w:name="_Toc39046782"/>
      <w:bookmarkStart w:id="279" w:name="_Toc42934364"/>
      <w:bookmarkStart w:id="280" w:name="_Toc49844580"/>
      <w:bookmarkStart w:id="281"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2" w:name="_Toc104279759"/>
      <w:bookmarkStart w:id="283" w:name="_Toc175648694"/>
      <w:r w:rsidRPr="007021DF">
        <w:t>6.1.2.2</w:t>
      </w:r>
      <w:r w:rsidRPr="007021DF">
        <w:tab/>
        <w:t>HTTP standard headers</w:t>
      </w:r>
      <w:bookmarkEnd w:id="276"/>
      <w:bookmarkEnd w:id="277"/>
      <w:bookmarkEnd w:id="278"/>
      <w:bookmarkEnd w:id="279"/>
      <w:bookmarkEnd w:id="280"/>
      <w:bookmarkEnd w:id="281"/>
      <w:bookmarkEnd w:id="282"/>
      <w:bookmarkEnd w:id="283"/>
    </w:p>
    <w:p w14:paraId="77C22152" w14:textId="77777777" w:rsidR="009267D1" w:rsidRPr="007021DF" w:rsidRDefault="009267D1" w:rsidP="00C22B12">
      <w:pPr>
        <w:pStyle w:val="Heading5"/>
        <w:rPr>
          <w:lang w:eastAsia="zh-CN"/>
        </w:rPr>
      </w:pPr>
      <w:bookmarkStart w:id="284" w:name="_Toc25227241"/>
      <w:bookmarkStart w:id="285" w:name="_Toc34039584"/>
      <w:bookmarkStart w:id="286" w:name="_Toc39046783"/>
      <w:bookmarkStart w:id="287" w:name="_Toc42934365"/>
      <w:bookmarkStart w:id="288" w:name="_Toc49844581"/>
      <w:bookmarkStart w:id="289" w:name="_Toc56519219"/>
      <w:bookmarkStart w:id="290" w:name="_Toc104279760"/>
      <w:bookmarkStart w:id="291" w:name="_Toc175648695"/>
      <w:r w:rsidRPr="007021DF">
        <w:t>6.1.2.2.1</w:t>
      </w:r>
      <w:r w:rsidRPr="007021DF">
        <w:rPr>
          <w:rFonts w:hint="eastAsia"/>
          <w:lang w:eastAsia="zh-CN"/>
        </w:rPr>
        <w:tab/>
      </w:r>
      <w:r w:rsidRPr="007021DF">
        <w:rPr>
          <w:lang w:eastAsia="zh-CN"/>
        </w:rPr>
        <w:t>General</w:t>
      </w:r>
      <w:bookmarkEnd w:id="284"/>
      <w:bookmarkEnd w:id="285"/>
      <w:bookmarkEnd w:id="286"/>
      <w:bookmarkEnd w:id="287"/>
      <w:bookmarkEnd w:id="288"/>
      <w:bookmarkEnd w:id="289"/>
      <w:bookmarkEnd w:id="290"/>
      <w:bookmarkEnd w:id="291"/>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2" w:name="_Toc25227242"/>
      <w:bookmarkStart w:id="293" w:name="_Toc34039585"/>
      <w:bookmarkStart w:id="294" w:name="_Toc39046784"/>
      <w:bookmarkStart w:id="295" w:name="_Toc42934366"/>
      <w:bookmarkStart w:id="296" w:name="_Toc49844582"/>
      <w:bookmarkStart w:id="297" w:name="_Toc56519220"/>
      <w:bookmarkStart w:id="298" w:name="_Toc104279761"/>
      <w:bookmarkStart w:id="299" w:name="_Toc175648696"/>
      <w:r w:rsidRPr="007021DF">
        <w:t>6.1.2.2.2</w:t>
      </w:r>
      <w:r w:rsidRPr="007021DF">
        <w:tab/>
        <w:t>Content type</w:t>
      </w:r>
      <w:bookmarkEnd w:id="292"/>
      <w:bookmarkEnd w:id="293"/>
      <w:bookmarkEnd w:id="294"/>
      <w:bookmarkEnd w:id="295"/>
      <w:bookmarkEnd w:id="296"/>
      <w:bookmarkEnd w:id="297"/>
      <w:bookmarkEnd w:id="298"/>
      <w:bookmarkEnd w:id="299"/>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1EFB9EF4"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45BFAD02"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655D0DBA" w:rsidR="009267D1" w:rsidRPr="007021DF" w:rsidRDefault="009267D1" w:rsidP="009267D1">
      <w:r w:rsidRPr="007021DF">
        <w:t xml:space="preserve">See </w:t>
      </w:r>
      <w:r>
        <w:t>clause</w:t>
      </w:r>
      <w:r w:rsidRPr="007021DF">
        <w:t xml:space="preserve"> 6.1.2.4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300" w:name="_Toc56519221"/>
      <w:bookmarkStart w:id="301" w:name="_Toc104279762"/>
      <w:bookmarkStart w:id="302" w:name="_Toc175648697"/>
      <w:bookmarkStart w:id="303" w:name="_Toc25227243"/>
      <w:bookmarkStart w:id="304" w:name="_Toc34039586"/>
      <w:bookmarkStart w:id="305" w:name="_Toc39046785"/>
      <w:bookmarkStart w:id="306" w:name="_Toc42934367"/>
      <w:bookmarkStart w:id="307" w:name="_Toc49844583"/>
      <w:r w:rsidRPr="00B3056F">
        <w:rPr>
          <w:lang w:val="en-US"/>
        </w:rPr>
        <w:t>6.1.2.2.</w:t>
      </w:r>
      <w:r>
        <w:rPr>
          <w:lang w:val="en-US"/>
        </w:rPr>
        <w:t>3</w:t>
      </w:r>
      <w:r w:rsidRPr="00B3056F">
        <w:rPr>
          <w:lang w:val="en-US"/>
        </w:rPr>
        <w:tab/>
        <w:t>ETag</w:t>
      </w:r>
      <w:bookmarkEnd w:id="300"/>
      <w:bookmarkEnd w:id="301"/>
      <w:bookmarkEnd w:id="302"/>
    </w:p>
    <w:p w14:paraId="1E439BFA" w14:textId="066EB82C" w:rsidR="008D2873" w:rsidRPr="00B3056F" w:rsidRDefault="008D2873" w:rsidP="008D2873">
      <w:pPr>
        <w:rPr>
          <w:lang w:val="en-US"/>
        </w:rPr>
      </w:pPr>
      <w:bookmarkStart w:id="308" w:name="_Toc11338467"/>
      <w:bookmarkStart w:id="309" w:name="_Toc27585099"/>
      <w:bookmarkStart w:id="310" w:name="_Toc36457055"/>
      <w:bookmarkStart w:id="311" w:name="_Toc45027939"/>
      <w:bookmarkStart w:id="312" w:name="_Toc45028774"/>
      <w:bookmarkStart w:id="313" w:name="_Toc56519222"/>
      <w:bookmarkStart w:id="314"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5" w:name="_Toc175648698"/>
      <w:r w:rsidRPr="00B3056F">
        <w:rPr>
          <w:lang w:val="en-US"/>
        </w:rPr>
        <w:t>6.1.2.2.</w:t>
      </w:r>
      <w:r>
        <w:rPr>
          <w:lang w:val="en-US"/>
        </w:rPr>
        <w:t>4</w:t>
      </w:r>
      <w:r w:rsidRPr="00B3056F">
        <w:rPr>
          <w:lang w:val="en-US"/>
        </w:rPr>
        <w:tab/>
        <w:t>If-Match</w:t>
      </w:r>
      <w:bookmarkEnd w:id="308"/>
      <w:bookmarkEnd w:id="309"/>
      <w:bookmarkEnd w:id="310"/>
      <w:bookmarkEnd w:id="311"/>
      <w:bookmarkEnd w:id="312"/>
      <w:bookmarkEnd w:id="313"/>
      <w:bookmarkEnd w:id="314"/>
      <w:bookmarkEnd w:id="315"/>
    </w:p>
    <w:p w14:paraId="51E4ECAB" w14:textId="2C2B83B9" w:rsidR="008D2873" w:rsidRPr="00B3056F" w:rsidRDefault="008D2873" w:rsidP="008D2873">
      <w:pPr>
        <w:rPr>
          <w:lang w:val="en-US"/>
        </w:rPr>
      </w:pPr>
      <w:bookmarkStart w:id="316" w:name="_Toc56519223"/>
      <w:bookmarkStart w:id="317"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8" w:name="_Toc175648699"/>
      <w:r w:rsidRPr="007021DF">
        <w:t>6.1.2.3</w:t>
      </w:r>
      <w:r w:rsidRPr="007021DF">
        <w:tab/>
        <w:t>HTTP custom headers</w:t>
      </w:r>
      <w:bookmarkEnd w:id="303"/>
      <w:bookmarkEnd w:id="304"/>
      <w:bookmarkEnd w:id="305"/>
      <w:bookmarkEnd w:id="306"/>
      <w:bookmarkEnd w:id="307"/>
      <w:bookmarkEnd w:id="316"/>
      <w:bookmarkEnd w:id="317"/>
      <w:bookmarkEnd w:id="318"/>
    </w:p>
    <w:p w14:paraId="4497AB15" w14:textId="77777777" w:rsidR="009267D1" w:rsidRPr="007021DF" w:rsidRDefault="009267D1" w:rsidP="00C22B12">
      <w:pPr>
        <w:pStyle w:val="Heading5"/>
        <w:rPr>
          <w:lang w:eastAsia="zh-CN"/>
        </w:rPr>
      </w:pPr>
      <w:bookmarkStart w:id="319" w:name="_Toc25227244"/>
      <w:bookmarkStart w:id="320" w:name="_Toc34039587"/>
      <w:bookmarkStart w:id="321" w:name="_Toc39046786"/>
      <w:bookmarkStart w:id="322" w:name="_Toc42934368"/>
      <w:bookmarkStart w:id="323" w:name="_Toc49844584"/>
      <w:bookmarkStart w:id="324" w:name="_Toc56519224"/>
      <w:bookmarkStart w:id="325" w:name="_Toc104279765"/>
      <w:bookmarkStart w:id="326" w:name="_Toc175648700"/>
      <w:r w:rsidRPr="007021DF">
        <w:t>6.1.2.3.1</w:t>
      </w:r>
      <w:r w:rsidRPr="007021DF">
        <w:rPr>
          <w:rFonts w:hint="eastAsia"/>
          <w:lang w:eastAsia="zh-CN"/>
        </w:rPr>
        <w:tab/>
      </w:r>
      <w:r w:rsidRPr="007021DF">
        <w:rPr>
          <w:lang w:eastAsia="zh-CN"/>
        </w:rPr>
        <w:t>General</w:t>
      </w:r>
      <w:bookmarkEnd w:id="319"/>
      <w:bookmarkEnd w:id="320"/>
      <w:bookmarkEnd w:id="321"/>
      <w:bookmarkEnd w:id="322"/>
      <w:bookmarkEnd w:id="323"/>
      <w:bookmarkEnd w:id="324"/>
      <w:bookmarkEnd w:id="325"/>
      <w:bookmarkEnd w:id="326"/>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7" w:name="_Toc25227245"/>
      <w:bookmarkStart w:id="328" w:name="_Toc34039588"/>
      <w:bookmarkStart w:id="329" w:name="_Toc39046787"/>
      <w:bookmarkStart w:id="330" w:name="_Toc42934369"/>
      <w:bookmarkStart w:id="331" w:name="_Toc49844585"/>
      <w:bookmarkStart w:id="332" w:name="_Toc56519225"/>
      <w:bookmarkStart w:id="333" w:name="_Toc104279766"/>
      <w:bookmarkStart w:id="334" w:name="_Toc175648701"/>
      <w:r w:rsidRPr="007021DF">
        <w:t>6.1.2.4</w:t>
      </w:r>
      <w:r w:rsidRPr="007021DF">
        <w:tab/>
        <w:t>HTTP multipart messages</w:t>
      </w:r>
      <w:bookmarkEnd w:id="327"/>
      <w:bookmarkEnd w:id="328"/>
      <w:bookmarkEnd w:id="329"/>
      <w:bookmarkEnd w:id="330"/>
      <w:bookmarkEnd w:id="331"/>
      <w:bookmarkEnd w:id="332"/>
      <w:bookmarkEnd w:id="333"/>
      <w:bookmarkEnd w:id="334"/>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5" w:name="_Toc25227246"/>
      <w:bookmarkStart w:id="336" w:name="_Toc34039589"/>
      <w:bookmarkStart w:id="337" w:name="_Toc39046788"/>
      <w:bookmarkStart w:id="338" w:name="_Toc42934370"/>
      <w:bookmarkStart w:id="339" w:name="_Toc49844586"/>
      <w:bookmarkStart w:id="340" w:name="_Toc56519226"/>
      <w:bookmarkStart w:id="341" w:name="_Toc104279767"/>
      <w:bookmarkStart w:id="342" w:name="_Toc175648702"/>
      <w:r w:rsidRPr="007021DF">
        <w:t>6.1.3</w:t>
      </w:r>
      <w:r w:rsidRPr="007021DF">
        <w:tab/>
        <w:t>Resources</w:t>
      </w:r>
      <w:bookmarkEnd w:id="335"/>
      <w:bookmarkEnd w:id="336"/>
      <w:bookmarkEnd w:id="337"/>
      <w:bookmarkEnd w:id="338"/>
      <w:bookmarkEnd w:id="339"/>
      <w:bookmarkEnd w:id="340"/>
      <w:bookmarkEnd w:id="341"/>
      <w:bookmarkEnd w:id="342"/>
    </w:p>
    <w:p w14:paraId="4577FB5B" w14:textId="77777777" w:rsidR="009267D1" w:rsidRPr="007021DF" w:rsidRDefault="009267D1" w:rsidP="00C22B12">
      <w:pPr>
        <w:pStyle w:val="Heading4"/>
      </w:pPr>
      <w:bookmarkStart w:id="343" w:name="_Toc25227247"/>
      <w:bookmarkStart w:id="344" w:name="_Toc34039590"/>
      <w:bookmarkStart w:id="345" w:name="_Toc39046789"/>
      <w:bookmarkStart w:id="346" w:name="_Toc42934371"/>
      <w:bookmarkStart w:id="347" w:name="_Toc49844587"/>
      <w:bookmarkStart w:id="348" w:name="_Toc56519227"/>
      <w:bookmarkStart w:id="349" w:name="_Toc104279768"/>
      <w:bookmarkStart w:id="350" w:name="_Toc175648703"/>
      <w:r w:rsidRPr="007021DF">
        <w:t>6.1.3.1</w:t>
      </w:r>
      <w:r w:rsidRPr="007021DF">
        <w:tab/>
        <w:t>Overview</w:t>
      </w:r>
      <w:bookmarkEnd w:id="343"/>
      <w:bookmarkEnd w:id="344"/>
      <w:bookmarkEnd w:id="345"/>
      <w:bookmarkEnd w:id="346"/>
      <w:bookmarkEnd w:id="347"/>
      <w:bookmarkEnd w:id="348"/>
      <w:bookmarkEnd w:id="349"/>
      <w:bookmarkEnd w:id="350"/>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5pt;height:227.5pt" o:ole="">
            <v:imagedata r:id="rId27" o:title=""/>
          </v:shape>
          <o:OLEObject Type="Embed" ProgID="Visio.Drawing.11" ShapeID="_x0000_i1034" DrawAspect="Content" ObjectID="_1786261516"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1" w:name="_Toc25227248"/>
      <w:bookmarkStart w:id="352" w:name="_Toc34039591"/>
      <w:bookmarkStart w:id="353" w:name="_Toc39046790"/>
      <w:bookmarkStart w:id="354" w:name="_Toc42934372"/>
      <w:bookmarkStart w:id="355" w:name="_Toc49844588"/>
      <w:bookmarkStart w:id="356" w:name="_Toc56519228"/>
      <w:bookmarkStart w:id="357" w:name="_Toc104279769"/>
      <w:bookmarkStart w:id="358" w:name="_Toc175648704"/>
      <w:r w:rsidRPr="007021DF">
        <w:t>6.1.3.2</w:t>
      </w:r>
      <w:r w:rsidRPr="007021DF">
        <w:tab/>
        <w:t xml:space="preserve">Resource: </w:t>
      </w:r>
      <w:r w:rsidRPr="007021DF">
        <w:rPr>
          <w:rFonts w:hint="eastAsia"/>
          <w:lang w:eastAsia="zh-CN"/>
        </w:rPr>
        <w:t xml:space="preserve"> UEContexts</w:t>
      </w:r>
      <w:bookmarkEnd w:id="351"/>
      <w:r>
        <w:rPr>
          <w:lang w:eastAsia="zh-CN"/>
        </w:rPr>
        <w:t xml:space="preserve"> (Store)</w:t>
      </w:r>
      <w:bookmarkEnd w:id="352"/>
      <w:bookmarkEnd w:id="353"/>
      <w:bookmarkEnd w:id="354"/>
      <w:bookmarkEnd w:id="355"/>
      <w:bookmarkEnd w:id="356"/>
      <w:bookmarkEnd w:id="357"/>
      <w:bookmarkEnd w:id="358"/>
    </w:p>
    <w:p w14:paraId="2BCB2AA7" w14:textId="77777777" w:rsidR="009267D1" w:rsidRPr="007021DF" w:rsidRDefault="009267D1" w:rsidP="00C22B12">
      <w:pPr>
        <w:pStyle w:val="Heading5"/>
      </w:pPr>
      <w:bookmarkStart w:id="359" w:name="_Toc25227249"/>
      <w:bookmarkStart w:id="360" w:name="_Toc34039592"/>
      <w:bookmarkStart w:id="361" w:name="_Toc39046791"/>
      <w:bookmarkStart w:id="362" w:name="_Toc42934373"/>
      <w:bookmarkStart w:id="363" w:name="_Toc49844589"/>
      <w:bookmarkStart w:id="364" w:name="_Toc56519229"/>
      <w:bookmarkStart w:id="365" w:name="_Toc104279770"/>
      <w:bookmarkStart w:id="366" w:name="_Toc175648705"/>
      <w:r w:rsidRPr="007021DF">
        <w:t>6.1.3.2.1</w:t>
      </w:r>
      <w:r w:rsidRPr="007021DF">
        <w:tab/>
        <w:t>Description</w:t>
      </w:r>
      <w:bookmarkEnd w:id="359"/>
      <w:bookmarkEnd w:id="360"/>
      <w:bookmarkEnd w:id="361"/>
      <w:bookmarkEnd w:id="362"/>
      <w:bookmarkEnd w:id="363"/>
      <w:bookmarkEnd w:id="364"/>
      <w:bookmarkEnd w:id="365"/>
      <w:bookmarkEnd w:id="366"/>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7" w:name="_Toc25227250"/>
      <w:bookmarkStart w:id="368" w:name="_Toc34039593"/>
      <w:bookmarkStart w:id="369" w:name="_Toc39046792"/>
      <w:bookmarkStart w:id="370" w:name="_Toc42934374"/>
      <w:bookmarkStart w:id="371" w:name="_Toc49844590"/>
      <w:bookmarkStart w:id="372" w:name="_Toc56519230"/>
      <w:bookmarkStart w:id="373" w:name="_Toc104279771"/>
      <w:bookmarkStart w:id="374" w:name="_Toc175648706"/>
      <w:r w:rsidRPr="007021DF">
        <w:t>6.1.3.2.2</w:t>
      </w:r>
      <w:r w:rsidRPr="007021DF">
        <w:tab/>
        <w:t>Resource Definition</w:t>
      </w:r>
      <w:bookmarkEnd w:id="367"/>
      <w:bookmarkEnd w:id="368"/>
      <w:bookmarkEnd w:id="369"/>
      <w:bookmarkEnd w:id="370"/>
      <w:bookmarkEnd w:id="371"/>
      <w:bookmarkEnd w:id="372"/>
      <w:bookmarkEnd w:id="373"/>
      <w:bookmarkEnd w:id="374"/>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5" w:name="_Toc25227251"/>
      <w:bookmarkStart w:id="376" w:name="_Toc34039594"/>
      <w:bookmarkStart w:id="377" w:name="_Toc39046793"/>
      <w:bookmarkStart w:id="378" w:name="_Toc42934375"/>
      <w:bookmarkStart w:id="379" w:name="_Toc49844591"/>
      <w:bookmarkStart w:id="380" w:name="_Toc56519231"/>
      <w:bookmarkStart w:id="381" w:name="_Toc104279772"/>
      <w:bookmarkStart w:id="382" w:name="_Toc175648707"/>
      <w:r w:rsidRPr="007021DF">
        <w:t>6.1.3.2.3</w:t>
      </w:r>
      <w:r w:rsidRPr="007021DF">
        <w:tab/>
        <w:t>Resource Standard Methods</w:t>
      </w:r>
      <w:bookmarkEnd w:id="375"/>
      <w:bookmarkEnd w:id="376"/>
      <w:bookmarkEnd w:id="377"/>
      <w:bookmarkEnd w:id="378"/>
      <w:bookmarkEnd w:id="379"/>
      <w:bookmarkEnd w:id="380"/>
      <w:bookmarkEnd w:id="381"/>
      <w:bookmarkEnd w:id="382"/>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3" w:name="_Toc25227252"/>
      <w:bookmarkStart w:id="384" w:name="_Toc34039595"/>
      <w:bookmarkStart w:id="385" w:name="_Toc39046794"/>
      <w:bookmarkStart w:id="386" w:name="_Toc42934376"/>
      <w:bookmarkStart w:id="387" w:name="_Toc49844592"/>
      <w:bookmarkStart w:id="388" w:name="_Toc56519232"/>
      <w:bookmarkStart w:id="389" w:name="_Toc104279773"/>
      <w:bookmarkStart w:id="390" w:name="_Toc175648708"/>
      <w:r w:rsidRPr="007021DF">
        <w:t>6.1.3.3</w:t>
      </w:r>
      <w:r w:rsidRPr="007021DF">
        <w:tab/>
        <w:t xml:space="preserve">Resource: </w:t>
      </w:r>
      <w:r w:rsidRPr="007021DF">
        <w:rPr>
          <w:rFonts w:hint="eastAsia"/>
          <w:lang w:eastAsia="zh-CN"/>
        </w:rPr>
        <w:t xml:space="preserve"> UEContext</w:t>
      </w:r>
      <w:bookmarkEnd w:id="383"/>
      <w:r>
        <w:rPr>
          <w:lang w:eastAsia="zh-CN"/>
        </w:rPr>
        <w:t xml:space="preserve"> (Document)</w:t>
      </w:r>
      <w:bookmarkEnd w:id="384"/>
      <w:bookmarkEnd w:id="385"/>
      <w:bookmarkEnd w:id="386"/>
      <w:bookmarkEnd w:id="387"/>
      <w:bookmarkEnd w:id="388"/>
      <w:bookmarkEnd w:id="389"/>
      <w:bookmarkEnd w:id="390"/>
    </w:p>
    <w:p w14:paraId="7FC66431" w14:textId="77777777" w:rsidR="009267D1" w:rsidRPr="007021DF" w:rsidRDefault="009267D1" w:rsidP="00C22B12">
      <w:pPr>
        <w:pStyle w:val="Heading5"/>
      </w:pPr>
      <w:bookmarkStart w:id="391" w:name="_Toc25227253"/>
      <w:bookmarkStart w:id="392" w:name="_Toc34039596"/>
      <w:bookmarkStart w:id="393" w:name="_Toc39046795"/>
      <w:bookmarkStart w:id="394" w:name="_Toc42934377"/>
      <w:bookmarkStart w:id="395" w:name="_Toc49844593"/>
      <w:bookmarkStart w:id="396" w:name="_Toc56519233"/>
      <w:bookmarkStart w:id="397" w:name="_Toc104279774"/>
      <w:bookmarkStart w:id="398" w:name="_Toc175648709"/>
      <w:r w:rsidRPr="007021DF">
        <w:t>6.1.3.</w:t>
      </w:r>
      <w:r w:rsidRPr="007021DF">
        <w:rPr>
          <w:rFonts w:hint="eastAsia"/>
          <w:lang w:eastAsia="zh-CN"/>
        </w:rPr>
        <w:t>3</w:t>
      </w:r>
      <w:r w:rsidRPr="007021DF">
        <w:t>.1</w:t>
      </w:r>
      <w:r w:rsidRPr="007021DF">
        <w:tab/>
        <w:t>Description</w:t>
      </w:r>
      <w:bookmarkEnd w:id="391"/>
      <w:bookmarkEnd w:id="392"/>
      <w:bookmarkEnd w:id="393"/>
      <w:bookmarkEnd w:id="394"/>
      <w:bookmarkEnd w:id="395"/>
      <w:bookmarkEnd w:id="396"/>
      <w:bookmarkEnd w:id="397"/>
      <w:bookmarkEnd w:id="398"/>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9" w:name="_Toc25227254"/>
      <w:bookmarkStart w:id="400" w:name="_Toc34039597"/>
      <w:bookmarkStart w:id="401" w:name="_Toc39046796"/>
      <w:bookmarkStart w:id="402" w:name="_Toc42934378"/>
      <w:bookmarkStart w:id="403" w:name="_Toc49844594"/>
      <w:bookmarkStart w:id="404" w:name="_Toc56519234"/>
      <w:bookmarkStart w:id="405" w:name="_Toc104279775"/>
      <w:bookmarkStart w:id="406" w:name="_Toc175648710"/>
      <w:r w:rsidRPr="007021DF">
        <w:t>6.1.3.</w:t>
      </w:r>
      <w:r w:rsidRPr="007021DF">
        <w:rPr>
          <w:rFonts w:hint="eastAsia"/>
          <w:lang w:eastAsia="zh-CN"/>
        </w:rPr>
        <w:t>3</w:t>
      </w:r>
      <w:r w:rsidRPr="007021DF">
        <w:t>.2</w:t>
      </w:r>
      <w:r w:rsidRPr="007021DF">
        <w:tab/>
        <w:t>Resource Definition</w:t>
      </w:r>
      <w:bookmarkEnd w:id="399"/>
      <w:bookmarkEnd w:id="400"/>
      <w:bookmarkEnd w:id="401"/>
      <w:bookmarkEnd w:id="402"/>
      <w:bookmarkEnd w:id="403"/>
      <w:bookmarkEnd w:id="404"/>
      <w:bookmarkEnd w:id="405"/>
      <w:bookmarkEnd w:id="406"/>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7" w:name="_Toc25227255"/>
      <w:bookmarkStart w:id="408" w:name="_Toc34039598"/>
      <w:bookmarkStart w:id="409" w:name="_Toc39046797"/>
      <w:bookmarkStart w:id="410" w:name="_Toc42934379"/>
      <w:bookmarkStart w:id="411" w:name="_Toc49844595"/>
      <w:bookmarkStart w:id="412" w:name="_Toc56519235"/>
      <w:bookmarkStart w:id="413" w:name="_Toc104279776"/>
      <w:bookmarkStart w:id="414" w:name="_Toc175648711"/>
      <w:r w:rsidRPr="007021DF">
        <w:t>6.1.3.</w:t>
      </w:r>
      <w:r w:rsidRPr="007021DF">
        <w:rPr>
          <w:rFonts w:hint="eastAsia"/>
          <w:lang w:eastAsia="zh-CN"/>
        </w:rPr>
        <w:t>3</w:t>
      </w:r>
      <w:r w:rsidRPr="007021DF">
        <w:t>.3</w:t>
      </w:r>
      <w:r w:rsidRPr="007021DF">
        <w:tab/>
        <w:t>Resource Standard Methods</w:t>
      </w:r>
      <w:bookmarkEnd w:id="407"/>
      <w:bookmarkEnd w:id="408"/>
      <w:bookmarkEnd w:id="409"/>
      <w:bookmarkEnd w:id="410"/>
      <w:bookmarkEnd w:id="411"/>
      <w:bookmarkEnd w:id="412"/>
      <w:bookmarkEnd w:id="413"/>
      <w:bookmarkEnd w:id="414"/>
    </w:p>
    <w:p w14:paraId="1A511103" w14:textId="77777777" w:rsidR="009267D1" w:rsidRPr="00A422B4" w:rsidRDefault="009267D1" w:rsidP="002A18F4">
      <w:pPr>
        <w:pStyle w:val="H6"/>
      </w:pPr>
      <w:bookmarkStart w:id="415" w:name="_Toc25227256"/>
      <w:bookmarkStart w:id="416" w:name="_Toc34039599"/>
      <w:bookmarkStart w:id="417" w:name="_Toc39046798"/>
      <w:bookmarkStart w:id="418" w:name="_Toc42934380"/>
      <w:bookmarkStart w:id="419" w:name="_Toc49844596"/>
      <w:bookmarkStart w:id="420" w:name="_Toc56519236"/>
      <w:r w:rsidRPr="000200DB">
        <w:t>6.1.3.</w:t>
      </w:r>
      <w:r w:rsidRPr="00A422B4">
        <w:t>3</w:t>
      </w:r>
      <w:r w:rsidRPr="000200DB">
        <w:t>.3.1</w:t>
      </w:r>
      <w:r w:rsidRPr="000200DB">
        <w:tab/>
      </w:r>
      <w:r w:rsidRPr="00A422B4">
        <w:t>PUT</w:t>
      </w:r>
      <w:bookmarkEnd w:id="415"/>
      <w:bookmarkEnd w:id="416"/>
      <w:bookmarkEnd w:id="417"/>
      <w:bookmarkEnd w:id="418"/>
      <w:bookmarkEnd w:id="419"/>
      <w:bookmarkEnd w:id="420"/>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1"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1"/>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2"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2"/>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3" w:name="_Toc25227257"/>
      <w:bookmarkStart w:id="424" w:name="_Toc34039600"/>
      <w:bookmarkStart w:id="425" w:name="_Toc39046799"/>
      <w:bookmarkStart w:id="426" w:name="_Toc42934381"/>
      <w:bookmarkStart w:id="427"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8" w:name="_Toc56519237"/>
      <w:r w:rsidRPr="000200DB">
        <w:t>6.1.3.</w:t>
      </w:r>
      <w:r w:rsidRPr="00A422B4">
        <w:t>3</w:t>
      </w:r>
      <w:r w:rsidRPr="000200DB">
        <w:t>.3.</w:t>
      </w:r>
      <w:r w:rsidRPr="00A422B4">
        <w:t>2</w:t>
      </w:r>
      <w:r w:rsidRPr="000200DB">
        <w:tab/>
      </w:r>
      <w:r w:rsidRPr="00A422B4">
        <w:t>DELETE</w:t>
      </w:r>
      <w:bookmarkEnd w:id="423"/>
      <w:bookmarkEnd w:id="424"/>
      <w:bookmarkEnd w:id="425"/>
      <w:bookmarkEnd w:id="426"/>
      <w:bookmarkEnd w:id="427"/>
      <w:bookmarkEnd w:id="428"/>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9"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9"/>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30" w:name="_Toc25227258"/>
      <w:bookmarkStart w:id="431" w:name="_Toc34039601"/>
      <w:bookmarkStart w:id="432" w:name="_Toc39046800"/>
      <w:bookmarkStart w:id="433" w:name="_Toc42934382"/>
      <w:bookmarkStart w:id="434"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5" w:name="_Toc11338490"/>
      <w:bookmarkStart w:id="436" w:name="_Toc27585122"/>
      <w:bookmarkStart w:id="437" w:name="_Toc36457078"/>
      <w:bookmarkStart w:id="438" w:name="_Toc45027962"/>
      <w:bookmarkStart w:id="439" w:name="_Toc45028797"/>
      <w:bookmarkStart w:id="440" w:name="_Toc67681556"/>
      <w:bookmarkStart w:id="441" w:name="_Toc82680132"/>
      <w:bookmarkStart w:id="442" w:name="_Toc88746022"/>
      <w:bookmarkStart w:id="443"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5"/>
    <w:bookmarkEnd w:id="436"/>
    <w:bookmarkEnd w:id="437"/>
    <w:bookmarkEnd w:id="438"/>
    <w:bookmarkEnd w:id="439"/>
    <w:bookmarkEnd w:id="440"/>
    <w:bookmarkEnd w:id="441"/>
    <w:bookmarkEnd w:id="442"/>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4" w:name="_Toc104279777"/>
      <w:bookmarkStart w:id="445" w:name="_Toc175648712"/>
      <w:r w:rsidRPr="007021DF">
        <w:t>6.1.3.3.4</w:t>
      </w:r>
      <w:r w:rsidRPr="007021DF">
        <w:tab/>
        <w:t>Resource Custom Operations</w:t>
      </w:r>
      <w:bookmarkEnd w:id="430"/>
      <w:bookmarkEnd w:id="431"/>
      <w:bookmarkEnd w:id="432"/>
      <w:bookmarkEnd w:id="433"/>
      <w:bookmarkEnd w:id="434"/>
      <w:bookmarkEnd w:id="443"/>
      <w:bookmarkEnd w:id="444"/>
      <w:bookmarkEnd w:id="445"/>
    </w:p>
    <w:p w14:paraId="18BF9686" w14:textId="77777777" w:rsidR="009267D1" w:rsidRPr="007021DF" w:rsidRDefault="009267D1" w:rsidP="004841B3">
      <w:pPr>
        <w:pStyle w:val="Heading6"/>
      </w:pPr>
      <w:bookmarkStart w:id="446" w:name="_Toc25227259"/>
      <w:bookmarkStart w:id="447" w:name="_Toc34039602"/>
      <w:bookmarkStart w:id="448" w:name="_Toc39046801"/>
      <w:bookmarkStart w:id="449" w:name="_Toc42934383"/>
      <w:bookmarkStart w:id="450" w:name="_Toc49844599"/>
      <w:bookmarkStart w:id="451" w:name="_Toc56519239"/>
      <w:bookmarkStart w:id="452" w:name="_Toc104279778"/>
      <w:bookmarkStart w:id="453" w:name="_Toc175648713"/>
      <w:r w:rsidRPr="007021DF">
        <w:t>6.1.3.3.4.1</w:t>
      </w:r>
      <w:r w:rsidRPr="007021DF">
        <w:tab/>
        <w:t>Overview</w:t>
      </w:r>
      <w:bookmarkEnd w:id="446"/>
      <w:bookmarkEnd w:id="447"/>
      <w:bookmarkEnd w:id="448"/>
      <w:bookmarkEnd w:id="449"/>
      <w:bookmarkEnd w:id="450"/>
      <w:bookmarkEnd w:id="451"/>
      <w:bookmarkEnd w:id="452"/>
      <w:bookmarkEnd w:id="453"/>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4" w:name="_Toc25227260"/>
      <w:bookmarkStart w:id="455" w:name="_Toc34039603"/>
      <w:bookmarkStart w:id="456" w:name="_Toc39046802"/>
      <w:bookmarkStart w:id="457" w:name="_Toc42934384"/>
      <w:bookmarkStart w:id="458" w:name="_Toc49844600"/>
      <w:bookmarkStart w:id="459" w:name="_Toc56519240"/>
      <w:bookmarkStart w:id="460" w:name="_Toc104279779"/>
      <w:bookmarkStart w:id="461" w:name="_Toc175648714"/>
      <w:r w:rsidRPr="007021DF">
        <w:t>6.1.3.3.4.2</w:t>
      </w:r>
      <w:r w:rsidRPr="007021DF">
        <w:tab/>
        <w:t xml:space="preserve">Operation: </w:t>
      </w:r>
      <w:r w:rsidRPr="007021DF">
        <w:rPr>
          <w:rFonts w:hint="eastAsia"/>
          <w:lang w:eastAsia="zh-CN"/>
        </w:rPr>
        <w:t>sendsms</w:t>
      </w:r>
      <w:bookmarkEnd w:id="454"/>
      <w:bookmarkEnd w:id="455"/>
      <w:bookmarkEnd w:id="456"/>
      <w:bookmarkEnd w:id="457"/>
      <w:bookmarkEnd w:id="458"/>
      <w:bookmarkEnd w:id="459"/>
      <w:bookmarkEnd w:id="460"/>
      <w:bookmarkEnd w:id="461"/>
    </w:p>
    <w:p w14:paraId="1B9961A3" w14:textId="77777777" w:rsidR="009267D1" w:rsidRPr="007021DF" w:rsidRDefault="009267D1" w:rsidP="00C22B12">
      <w:pPr>
        <w:pStyle w:val="Heading7"/>
        <w:numPr>
          <w:ilvl w:val="6"/>
          <w:numId w:val="0"/>
        </w:numPr>
        <w:ind w:left="1296" w:hanging="288"/>
        <w:rPr>
          <w:lang w:eastAsia="zh-CN"/>
        </w:rPr>
      </w:pPr>
      <w:bookmarkStart w:id="462" w:name="_Toc25227261"/>
      <w:bookmarkStart w:id="463" w:name="_Toc34039604"/>
      <w:bookmarkStart w:id="464" w:name="_Toc39046803"/>
      <w:bookmarkStart w:id="465" w:name="_Toc42934385"/>
      <w:bookmarkStart w:id="466" w:name="_Toc49844601"/>
      <w:bookmarkStart w:id="467" w:name="_Toc56519241"/>
      <w:bookmarkStart w:id="468" w:name="_Toc104279780"/>
      <w:bookmarkStart w:id="469" w:name="_Toc175648715"/>
      <w:r w:rsidRPr="007021DF">
        <w:t>6.1.3.3.4.2.1</w:t>
      </w:r>
      <w:r w:rsidRPr="007021DF">
        <w:tab/>
        <w:t>Description</w:t>
      </w:r>
      <w:bookmarkEnd w:id="462"/>
      <w:bookmarkEnd w:id="463"/>
      <w:bookmarkEnd w:id="464"/>
      <w:bookmarkEnd w:id="465"/>
      <w:bookmarkEnd w:id="466"/>
      <w:bookmarkEnd w:id="467"/>
      <w:bookmarkEnd w:id="468"/>
      <w:bookmarkEnd w:id="469"/>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70" w:name="_Toc25227262"/>
      <w:bookmarkStart w:id="471" w:name="_Toc34039605"/>
      <w:bookmarkStart w:id="472" w:name="_Toc39046804"/>
      <w:bookmarkStart w:id="473" w:name="_Toc42934386"/>
      <w:bookmarkStart w:id="474" w:name="_Toc49844602"/>
      <w:bookmarkStart w:id="475" w:name="_Toc56519242"/>
      <w:bookmarkStart w:id="476" w:name="_Toc104279781"/>
      <w:bookmarkStart w:id="477" w:name="_Toc175648716"/>
      <w:r w:rsidRPr="007021DF">
        <w:t>6.1.3.3.4.2.2</w:t>
      </w:r>
      <w:r w:rsidRPr="007021DF">
        <w:tab/>
        <w:t>Operation Definition</w:t>
      </w:r>
      <w:bookmarkEnd w:id="470"/>
      <w:bookmarkEnd w:id="471"/>
      <w:bookmarkEnd w:id="472"/>
      <w:bookmarkEnd w:id="473"/>
      <w:bookmarkEnd w:id="474"/>
      <w:bookmarkEnd w:id="475"/>
      <w:bookmarkEnd w:id="476"/>
      <w:bookmarkEnd w:id="477"/>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8"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8"/>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9"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9"/>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80"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80"/>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1" w:name="_Toc25227263"/>
      <w:bookmarkStart w:id="482" w:name="_Toc34039606"/>
      <w:bookmarkStart w:id="483" w:name="_Toc39046805"/>
      <w:bookmarkStart w:id="484" w:name="_Toc42934387"/>
      <w:bookmarkStart w:id="485"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6" w:name="_Toc104279782"/>
      <w:bookmarkStart w:id="487" w:name="_Toc175648717"/>
      <w:bookmarkStart w:id="488" w:name="_Toc56519243"/>
      <w:r>
        <w:t>6.1.3.3.4.3</w:t>
      </w:r>
      <w:r w:rsidRPr="007021DF">
        <w:tab/>
        <w:t xml:space="preserve">Operation: </w:t>
      </w:r>
      <w:r w:rsidRPr="007021DF">
        <w:rPr>
          <w:rFonts w:hint="eastAsia"/>
        </w:rPr>
        <w:t>send</w:t>
      </w:r>
      <w:r>
        <w:t>-mt-</w:t>
      </w:r>
      <w:r w:rsidRPr="007021DF">
        <w:rPr>
          <w:rFonts w:hint="eastAsia"/>
        </w:rPr>
        <w:t>sms</w:t>
      </w:r>
      <w:bookmarkEnd w:id="486"/>
      <w:bookmarkEnd w:id="487"/>
    </w:p>
    <w:p w14:paraId="1EC3201D" w14:textId="11A5F089" w:rsidR="00A61E0B" w:rsidRPr="007021DF" w:rsidRDefault="00A61E0B" w:rsidP="00A61E0B">
      <w:pPr>
        <w:pStyle w:val="Heading7"/>
        <w:numPr>
          <w:ilvl w:val="6"/>
          <w:numId w:val="0"/>
        </w:numPr>
        <w:ind w:left="1296" w:hanging="288"/>
        <w:rPr>
          <w:lang w:eastAsia="zh-CN"/>
        </w:rPr>
      </w:pPr>
      <w:bookmarkStart w:id="489" w:name="_Toc104279783"/>
      <w:bookmarkStart w:id="490" w:name="_Toc175648718"/>
      <w:r>
        <w:t>6.1.3.3.4.</w:t>
      </w:r>
      <w:r w:rsidR="00E169AE">
        <w:t>3</w:t>
      </w:r>
      <w:r w:rsidRPr="007021DF">
        <w:t>.1</w:t>
      </w:r>
      <w:r w:rsidRPr="007021DF">
        <w:tab/>
        <w:t>Description</w:t>
      </w:r>
      <w:bookmarkEnd w:id="489"/>
      <w:bookmarkEnd w:id="490"/>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1" w:name="_Toc104279784"/>
      <w:bookmarkStart w:id="492" w:name="_Toc175648719"/>
      <w:r>
        <w:t>6.1.3.3.4.</w:t>
      </w:r>
      <w:r w:rsidR="00E169AE">
        <w:t>3</w:t>
      </w:r>
      <w:r w:rsidRPr="007021DF">
        <w:t>.2</w:t>
      </w:r>
      <w:r w:rsidRPr="007021DF">
        <w:tab/>
        <w:t>Operation Definition</w:t>
      </w:r>
      <w:bookmarkEnd w:id="491"/>
      <w:bookmarkEnd w:id="492"/>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3" w:name="_Toc104279785"/>
      <w:bookmarkStart w:id="494" w:name="_Toc175648720"/>
      <w:r w:rsidRPr="007021DF">
        <w:t>6.1.4</w:t>
      </w:r>
      <w:r w:rsidRPr="007021DF">
        <w:tab/>
        <w:t>Custom Operations without associated resources</w:t>
      </w:r>
      <w:bookmarkEnd w:id="481"/>
      <w:bookmarkEnd w:id="482"/>
      <w:bookmarkEnd w:id="483"/>
      <w:bookmarkEnd w:id="484"/>
      <w:bookmarkEnd w:id="485"/>
      <w:bookmarkEnd w:id="488"/>
      <w:bookmarkEnd w:id="493"/>
      <w:bookmarkEnd w:id="494"/>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5" w:name="_Toc25227264"/>
      <w:bookmarkStart w:id="496" w:name="_Toc34039607"/>
      <w:bookmarkStart w:id="497" w:name="_Toc39046806"/>
      <w:bookmarkStart w:id="498" w:name="_Toc42934388"/>
      <w:bookmarkStart w:id="499" w:name="_Toc49844604"/>
      <w:bookmarkStart w:id="500" w:name="_Toc56519244"/>
      <w:bookmarkStart w:id="501" w:name="_Toc104279786"/>
      <w:bookmarkStart w:id="502" w:name="_Toc175648721"/>
      <w:r w:rsidRPr="007021DF">
        <w:t>6.1.5</w:t>
      </w:r>
      <w:r w:rsidRPr="007021DF">
        <w:tab/>
        <w:t>Notifications</w:t>
      </w:r>
      <w:bookmarkEnd w:id="495"/>
      <w:bookmarkEnd w:id="496"/>
      <w:bookmarkEnd w:id="497"/>
      <w:bookmarkEnd w:id="498"/>
      <w:bookmarkEnd w:id="499"/>
      <w:bookmarkEnd w:id="500"/>
      <w:bookmarkEnd w:id="501"/>
      <w:bookmarkEnd w:id="502"/>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3" w:name="_Toc25227265"/>
      <w:bookmarkStart w:id="504" w:name="_Toc34039608"/>
      <w:bookmarkStart w:id="505" w:name="_Toc39046807"/>
      <w:bookmarkStart w:id="506" w:name="_Toc42934389"/>
      <w:bookmarkStart w:id="507" w:name="_Toc49844605"/>
      <w:bookmarkStart w:id="508" w:name="_Toc56519245"/>
      <w:bookmarkStart w:id="509" w:name="_Toc104279787"/>
      <w:bookmarkStart w:id="510" w:name="_Toc175648722"/>
      <w:r w:rsidRPr="007021DF">
        <w:t>6.1.6</w:t>
      </w:r>
      <w:r w:rsidRPr="007021DF">
        <w:tab/>
        <w:t>Data Model</w:t>
      </w:r>
      <w:bookmarkEnd w:id="503"/>
      <w:bookmarkEnd w:id="504"/>
      <w:bookmarkEnd w:id="505"/>
      <w:bookmarkEnd w:id="506"/>
      <w:bookmarkEnd w:id="507"/>
      <w:bookmarkEnd w:id="508"/>
      <w:bookmarkEnd w:id="509"/>
      <w:bookmarkEnd w:id="510"/>
    </w:p>
    <w:p w14:paraId="3F24A6AC" w14:textId="77777777" w:rsidR="009267D1" w:rsidRPr="007021DF" w:rsidRDefault="009267D1" w:rsidP="00C22B12">
      <w:pPr>
        <w:pStyle w:val="Heading4"/>
      </w:pPr>
      <w:bookmarkStart w:id="511" w:name="_Toc25227266"/>
      <w:bookmarkStart w:id="512" w:name="_Toc34039609"/>
      <w:bookmarkStart w:id="513" w:name="_Toc39046808"/>
      <w:bookmarkStart w:id="514" w:name="_Toc42934390"/>
      <w:bookmarkStart w:id="515" w:name="_Toc49844606"/>
      <w:bookmarkStart w:id="516" w:name="_Toc56519246"/>
      <w:bookmarkStart w:id="517" w:name="_Toc104279788"/>
      <w:bookmarkStart w:id="518" w:name="_Toc175648723"/>
      <w:r w:rsidRPr="007021DF">
        <w:t>6.1.6.1</w:t>
      </w:r>
      <w:r w:rsidRPr="007021DF">
        <w:tab/>
        <w:t>General</w:t>
      </w:r>
      <w:bookmarkEnd w:id="511"/>
      <w:bookmarkEnd w:id="512"/>
      <w:bookmarkEnd w:id="513"/>
      <w:bookmarkEnd w:id="514"/>
      <w:bookmarkEnd w:id="515"/>
      <w:bookmarkEnd w:id="516"/>
      <w:bookmarkEnd w:id="517"/>
      <w:bookmarkEnd w:id="518"/>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9" w:name="_Toc25227267"/>
      <w:bookmarkStart w:id="520" w:name="_Toc34039610"/>
      <w:bookmarkStart w:id="521" w:name="_Toc39046809"/>
      <w:bookmarkStart w:id="522" w:name="_Toc42934391"/>
      <w:bookmarkStart w:id="523" w:name="_Toc49844607"/>
      <w:bookmarkStart w:id="524" w:name="_Toc56519247"/>
      <w:bookmarkStart w:id="525" w:name="_Toc104279789"/>
      <w:bookmarkStart w:id="526" w:name="_Toc175648724"/>
      <w:r w:rsidRPr="007021DF">
        <w:rPr>
          <w:lang w:val="en-US"/>
        </w:rPr>
        <w:t>6.1.6.2</w:t>
      </w:r>
      <w:r w:rsidRPr="007021DF">
        <w:rPr>
          <w:lang w:val="en-US"/>
        </w:rPr>
        <w:tab/>
        <w:t>Structured data types</w:t>
      </w:r>
      <w:bookmarkEnd w:id="519"/>
      <w:bookmarkEnd w:id="520"/>
      <w:bookmarkEnd w:id="521"/>
      <w:bookmarkEnd w:id="522"/>
      <w:bookmarkEnd w:id="523"/>
      <w:bookmarkEnd w:id="524"/>
      <w:bookmarkEnd w:id="525"/>
      <w:bookmarkEnd w:id="526"/>
    </w:p>
    <w:p w14:paraId="4AEA9E18" w14:textId="77777777" w:rsidR="009267D1" w:rsidRPr="007021DF" w:rsidRDefault="009267D1" w:rsidP="00C22B12">
      <w:pPr>
        <w:pStyle w:val="Heading5"/>
      </w:pPr>
      <w:bookmarkStart w:id="527" w:name="_Toc25227268"/>
      <w:bookmarkStart w:id="528" w:name="_Toc34039611"/>
      <w:bookmarkStart w:id="529" w:name="_Toc39046810"/>
      <w:bookmarkStart w:id="530" w:name="_Toc42934392"/>
      <w:bookmarkStart w:id="531" w:name="_Toc49844608"/>
      <w:bookmarkStart w:id="532" w:name="_Toc56519248"/>
      <w:bookmarkStart w:id="533" w:name="_Toc104279790"/>
      <w:bookmarkStart w:id="534" w:name="_Toc175648725"/>
      <w:r w:rsidRPr="007021DF">
        <w:t>6.1.6.2.1</w:t>
      </w:r>
      <w:r w:rsidRPr="007021DF">
        <w:tab/>
        <w:t>Introduction</w:t>
      </w:r>
      <w:bookmarkEnd w:id="527"/>
      <w:bookmarkEnd w:id="528"/>
      <w:bookmarkEnd w:id="529"/>
      <w:bookmarkEnd w:id="530"/>
      <w:bookmarkEnd w:id="531"/>
      <w:bookmarkEnd w:id="532"/>
      <w:bookmarkEnd w:id="533"/>
      <w:bookmarkEnd w:id="534"/>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5" w:name="_Toc25227269"/>
      <w:bookmarkStart w:id="536" w:name="_Toc34039612"/>
      <w:bookmarkStart w:id="537" w:name="_Toc39046811"/>
      <w:bookmarkStart w:id="538" w:name="_Toc42934393"/>
      <w:bookmarkStart w:id="539" w:name="_Toc49844609"/>
      <w:bookmarkStart w:id="540" w:name="_Toc56519249"/>
      <w:bookmarkStart w:id="541" w:name="_Toc104279791"/>
      <w:bookmarkStart w:id="542" w:name="_Toc175648726"/>
      <w:r w:rsidRPr="007021DF">
        <w:t>6.1.6.2.2</w:t>
      </w:r>
      <w:r w:rsidRPr="007021DF">
        <w:tab/>
        <w:t xml:space="preserve">Type: </w:t>
      </w:r>
      <w:r w:rsidRPr="007021DF">
        <w:rPr>
          <w:rFonts w:hint="eastAsia"/>
          <w:lang w:eastAsia="zh-CN"/>
        </w:rPr>
        <w:t>UeSmsContextData</w:t>
      </w:r>
      <w:bookmarkEnd w:id="535"/>
      <w:bookmarkEnd w:id="536"/>
      <w:bookmarkEnd w:id="537"/>
      <w:bookmarkEnd w:id="538"/>
      <w:bookmarkEnd w:id="539"/>
      <w:bookmarkEnd w:id="540"/>
      <w:bookmarkEnd w:id="541"/>
      <w:bookmarkEnd w:id="542"/>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3" w:name="_Toc25227270"/>
      <w:bookmarkStart w:id="544" w:name="_Toc34039613"/>
      <w:bookmarkStart w:id="545" w:name="_Toc39046812"/>
      <w:bookmarkStart w:id="546" w:name="_Toc42934394"/>
      <w:bookmarkStart w:id="547" w:name="_Toc49844610"/>
      <w:bookmarkStart w:id="548" w:name="_Toc56519250"/>
      <w:bookmarkStart w:id="549" w:name="_Toc104279792"/>
      <w:bookmarkStart w:id="550" w:name="_Toc175648727"/>
      <w:r w:rsidRPr="007021DF">
        <w:t>6.1.6.2.</w:t>
      </w:r>
      <w:r w:rsidRPr="007021DF">
        <w:rPr>
          <w:rFonts w:hint="eastAsia"/>
          <w:lang w:eastAsia="zh-CN"/>
        </w:rPr>
        <w:t>3</w:t>
      </w:r>
      <w:r w:rsidRPr="007021DF">
        <w:tab/>
        <w:t xml:space="preserve">Type: </w:t>
      </w:r>
      <w:r w:rsidRPr="007021DF">
        <w:rPr>
          <w:rFonts w:hint="eastAsia"/>
          <w:lang w:eastAsia="zh-CN"/>
        </w:rPr>
        <w:t>SmsRecordData</w:t>
      </w:r>
      <w:bookmarkEnd w:id="543"/>
      <w:bookmarkEnd w:id="544"/>
      <w:bookmarkEnd w:id="545"/>
      <w:bookmarkEnd w:id="546"/>
      <w:bookmarkEnd w:id="547"/>
      <w:bookmarkEnd w:id="548"/>
      <w:bookmarkEnd w:id="549"/>
      <w:bookmarkEnd w:id="550"/>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1" w:name="_Toc25227271"/>
      <w:bookmarkStart w:id="552" w:name="_Toc34039614"/>
      <w:bookmarkStart w:id="553" w:name="_Toc39046813"/>
      <w:bookmarkStart w:id="554" w:name="_Toc42934395"/>
      <w:bookmarkStart w:id="555" w:name="_Toc49844611"/>
      <w:bookmarkStart w:id="556" w:name="_Toc56519251"/>
      <w:bookmarkStart w:id="557" w:name="_Toc104279793"/>
      <w:bookmarkStart w:id="558" w:name="_Toc175648728"/>
      <w:r w:rsidRPr="007021DF">
        <w:t>6.1.6.2.</w:t>
      </w:r>
      <w:r w:rsidRPr="007021DF">
        <w:rPr>
          <w:rFonts w:hint="eastAsia"/>
          <w:lang w:eastAsia="zh-CN"/>
        </w:rPr>
        <w:t>4</w:t>
      </w:r>
      <w:r w:rsidRPr="007021DF">
        <w:tab/>
      </w:r>
      <w:r w:rsidRPr="007021DF">
        <w:rPr>
          <w:rFonts w:hint="eastAsia"/>
          <w:lang w:eastAsia="zh-CN"/>
        </w:rPr>
        <w:t>Void</w:t>
      </w:r>
      <w:bookmarkEnd w:id="551"/>
      <w:bookmarkEnd w:id="552"/>
      <w:bookmarkEnd w:id="553"/>
      <w:bookmarkEnd w:id="554"/>
      <w:bookmarkEnd w:id="555"/>
      <w:bookmarkEnd w:id="556"/>
      <w:bookmarkEnd w:id="557"/>
      <w:bookmarkEnd w:id="558"/>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9" w:name="_Toc25227272"/>
      <w:bookmarkStart w:id="560" w:name="_Toc34039615"/>
      <w:bookmarkStart w:id="561" w:name="_Toc39046814"/>
      <w:bookmarkStart w:id="562" w:name="_Toc42934396"/>
      <w:bookmarkStart w:id="563" w:name="_Toc49844612"/>
      <w:bookmarkStart w:id="564" w:name="_Toc56519252"/>
      <w:bookmarkStart w:id="565" w:name="_Toc104279794"/>
      <w:bookmarkStart w:id="566" w:name="_Toc175648729"/>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9"/>
      <w:bookmarkEnd w:id="560"/>
      <w:bookmarkEnd w:id="561"/>
      <w:bookmarkEnd w:id="562"/>
      <w:bookmarkEnd w:id="563"/>
      <w:bookmarkEnd w:id="564"/>
      <w:bookmarkEnd w:id="565"/>
      <w:bookmarkEnd w:id="566"/>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7" w:name="_Toc25227273"/>
      <w:bookmarkStart w:id="568" w:name="_Toc34039616"/>
      <w:bookmarkStart w:id="569" w:name="_Toc39046815"/>
      <w:bookmarkStart w:id="570" w:name="_Toc42934397"/>
      <w:bookmarkStart w:id="571" w:name="_Toc49844613"/>
      <w:bookmarkStart w:id="572" w:name="_Toc56519253"/>
      <w:bookmarkStart w:id="573" w:name="_Toc104279795"/>
      <w:bookmarkStart w:id="574" w:name="_Toc175648730"/>
      <w:r w:rsidRPr="007021DF">
        <w:rPr>
          <w:lang w:val="en-US"/>
        </w:rPr>
        <w:t>6.1.6.3</w:t>
      </w:r>
      <w:r w:rsidRPr="007021DF">
        <w:rPr>
          <w:lang w:val="en-US"/>
        </w:rPr>
        <w:tab/>
        <w:t>Simple data types and enumerations</w:t>
      </w:r>
      <w:bookmarkEnd w:id="567"/>
      <w:bookmarkEnd w:id="568"/>
      <w:bookmarkEnd w:id="569"/>
      <w:bookmarkEnd w:id="570"/>
      <w:bookmarkEnd w:id="571"/>
      <w:bookmarkEnd w:id="572"/>
      <w:bookmarkEnd w:id="573"/>
      <w:bookmarkEnd w:id="574"/>
    </w:p>
    <w:p w14:paraId="65E8484E" w14:textId="77777777" w:rsidR="009267D1" w:rsidRPr="007021DF" w:rsidRDefault="009267D1" w:rsidP="00C22B12">
      <w:pPr>
        <w:pStyle w:val="Heading5"/>
      </w:pPr>
      <w:bookmarkStart w:id="575" w:name="_Toc25227274"/>
      <w:bookmarkStart w:id="576" w:name="_Toc34039617"/>
      <w:bookmarkStart w:id="577" w:name="_Toc39046816"/>
      <w:bookmarkStart w:id="578" w:name="_Toc42934398"/>
      <w:bookmarkStart w:id="579" w:name="_Toc49844614"/>
      <w:bookmarkStart w:id="580" w:name="_Toc56519254"/>
      <w:bookmarkStart w:id="581" w:name="_Toc104279796"/>
      <w:bookmarkStart w:id="582" w:name="_Toc175648731"/>
      <w:r w:rsidRPr="007021DF">
        <w:t>6.1.6.3.1</w:t>
      </w:r>
      <w:r w:rsidRPr="007021DF">
        <w:tab/>
        <w:t>Introduction</w:t>
      </w:r>
      <w:bookmarkEnd w:id="575"/>
      <w:bookmarkEnd w:id="576"/>
      <w:bookmarkEnd w:id="577"/>
      <w:bookmarkEnd w:id="578"/>
      <w:bookmarkEnd w:id="579"/>
      <w:bookmarkEnd w:id="580"/>
      <w:bookmarkEnd w:id="581"/>
      <w:bookmarkEnd w:id="582"/>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3" w:name="_Toc25227275"/>
      <w:bookmarkStart w:id="584" w:name="_Toc34039618"/>
      <w:bookmarkStart w:id="585" w:name="_Toc39046817"/>
      <w:bookmarkStart w:id="586" w:name="_Toc42934399"/>
      <w:bookmarkStart w:id="587" w:name="_Toc49844615"/>
      <w:bookmarkStart w:id="588" w:name="_Toc56519255"/>
      <w:bookmarkStart w:id="589" w:name="_Toc104279797"/>
      <w:bookmarkStart w:id="590" w:name="_Toc175648732"/>
      <w:r w:rsidRPr="007021DF">
        <w:t>6.1.6.3.2</w:t>
      </w:r>
      <w:r w:rsidRPr="007021DF">
        <w:tab/>
        <w:t>Simple data types</w:t>
      </w:r>
      <w:bookmarkEnd w:id="583"/>
      <w:bookmarkEnd w:id="584"/>
      <w:bookmarkEnd w:id="585"/>
      <w:bookmarkEnd w:id="586"/>
      <w:bookmarkEnd w:id="587"/>
      <w:bookmarkEnd w:id="588"/>
      <w:bookmarkEnd w:id="589"/>
      <w:bookmarkEnd w:id="590"/>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1" w:name="_Toc25227276"/>
      <w:bookmarkStart w:id="592" w:name="_Toc34039619"/>
      <w:bookmarkStart w:id="593" w:name="_Toc39046818"/>
      <w:bookmarkStart w:id="594" w:name="_Toc42934400"/>
      <w:bookmarkStart w:id="595" w:name="_Toc49844616"/>
      <w:bookmarkStart w:id="596" w:name="_Toc56519256"/>
      <w:bookmarkStart w:id="597" w:name="_Toc104279798"/>
      <w:bookmarkStart w:id="598" w:name="_Toc175648733"/>
      <w:r w:rsidRPr="007021DF">
        <w:t>6.1.6.3.3</w:t>
      </w:r>
      <w:r w:rsidRPr="007021DF">
        <w:tab/>
        <w:t xml:space="preserve">Enumeration: </w:t>
      </w:r>
      <w:r w:rsidRPr="007021DF">
        <w:rPr>
          <w:rFonts w:hint="eastAsia"/>
          <w:lang w:eastAsia="zh-CN"/>
        </w:rPr>
        <w:t>SmsDeliveryStatus</w:t>
      </w:r>
      <w:bookmarkEnd w:id="591"/>
      <w:bookmarkEnd w:id="592"/>
      <w:bookmarkEnd w:id="593"/>
      <w:bookmarkEnd w:id="594"/>
      <w:bookmarkEnd w:id="595"/>
      <w:bookmarkEnd w:id="596"/>
      <w:bookmarkEnd w:id="597"/>
      <w:bookmarkEnd w:id="598"/>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9" w:name="_Toc25227277"/>
      <w:bookmarkStart w:id="600" w:name="_Toc34039620"/>
      <w:bookmarkStart w:id="601" w:name="_Toc39046819"/>
      <w:bookmarkStart w:id="602" w:name="_Toc42934401"/>
      <w:bookmarkStart w:id="603" w:name="_Toc49844617"/>
      <w:bookmarkStart w:id="604" w:name="_Toc56519257"/>
      <w:bookmarkStart w:id="605" w:name="_Toc104279799"/>
      <w:bookmarkStart w:id="606" w:name="_Toc175648734"/>
      <w:r w:rsidRPr="007021DF">
        <w:t>6.1.6.4</w:t>
      </w:r>
      <w:r w:rsidRPr="007021DF">
        <w:tab/>
        <w:t>Binary data</w:t>
      </w:r>
      <w:bookmarkEnd w:id="599"/>
      <w:bookmarkEnd w:id="600"/>
      <w:bookmarkEnd w:id="601"/>
      <w:bookmarkEnd w:id="602"/>
      <w:bookmarkEnd w:id="603"/>
      <w:bookmarkEnd w:id="604"/>
      <w:bookmarkEnd w:id="605"/>
      <w:bookmarkEnd w:id="606"/>
    </w:p>
    <w:p w14:paraId="6877EDD9" w14:textId="77777777" w:rsidR="009267D1" w:rsidRPr="007021DF" w:rsidRDefault="009267D1" w:rsidP="00C22B12">
      <w:pPr>
        <w:pStyle w:val="Heading5"/>
        <w:rPr>
          <w:lang w:val="en-US"/>
        </w:rPr>
      </w:pPr>
      <w:bookmarkStart w:id="607" w:name="_Toc25227278"/>
      <w:bookmarkStart w:id="608" w:name="_Toc34039621"/>
      <w:bookmarkStart w:id="609" w:name="_Toc39046820"/>
      <w:bookmarkStart w:id="610" w:name="_Toc42934402"/>
      <w:bookmarkStart w:id="611" w:name="_Toc49844618"/>
      <w:bookmarkStart w:id="612" w:name="_Toc56519258"/>
      <w:bookmarkStart w:id="613" w:name="_Toc104279800"/>
      <w:bookmarkStart w:id="614" w:name="_Toc175648735"/>
      <w:r w:rsidRPr="007021DF">
        <w:rPr>
          <w:lang w:val="en-US"/>
        </w:rPr>
        <w:t>6.1.6.4.1</w:t>
      </w:r>
      <w:r w:rsidRPr="007021DF">
        <w:rPr>
          <w:lang w:val="en-US"/>
        </w:rPr>
        <w:tab/>
        <w:t>Introduction</w:t>
      </w:r>
      <w:bookmarkEnd w:id="607"/>
      <w:bookmarkEnd w:id="608"/>
      <w:bookmarkEnd w:id="609"/>
      <w:bookmarkEnd w:id="610"/>
      <w:bookmarkEnd w:id="611"/>
      <w:bookmarkEnd w:id="612"/>
      <w:bookmarkEnd w:id="613"/>
      <w:bookmarkEnd w:id="614"/>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5" w:name="_Toc25227279"/>
      <w:bookmarkStart w:id="616"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7" w:name="_Toc39046821"/>
      <w:bookmarkStart w:id="618" w:name="_Toc42934403"/>
      <w:bookmarkStart w:id="619" w:name="_Toc49844619"/>
      <w:bookmarkStart w:id="620" w:name="_Toc56519259"/>
      <w:bookmarkStart w:id="621" w:name="_Toc104279801"/>
      <w:bookmarkStart w:id="622" w:name="_Toc175648736"/>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5"/>
      <w:bookmarkEnd w:id="616"/>
      <w:bookmarkEnd w:id="617"/>
      <w:bookmarkEnd w:id="618"/>
      <w:bookmarkEnd w:id="619"/>
      <w:bookmarkEnd w:id="620"/>
      <w:bookmarkEnd w:id="621"/>
      <w:bookmarkEnd w:id="622"/>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3" w:name="_Toc25227280"/>
      <w:bookmarkStart w:id="624" w:name="_Toc34039623"/>
      <w:bookmarkStart w:id="625" w:name="_Toc39046822"/>
      <w:bookmarkStart w:id="626" w:name="_Toc42934404"/>
      <w:bookmarkStart w:id="627" w:name="_Toc49844620"/>
      <w:bookmarkStart w:id="628" w:name="_Toc56519260"/>
      <w:bookmarkStart w:id="629" w:name="_Toc104279802"/>
      <w:bookmarkStart w:id="630" w:name="_Toc175648737"/>
      <w:r w:rsidRPr="007021DF">
        <w:t>6.1.7</w:t>
      </w:r>
      <w:r w:rsidRPr="007021DF">
        <w:tab/>
        <w:t>Error Handling</w:t>
      </w:r>
      <w:bookmarkEnd w:id="623"/>
      <w:bookmarkEnd w:id="624"/>
      <w:bookmarkEnd w:id="625"/>
      <w:bookmarkEnd w:id="626"/>
      <w:bookmarkEnd w:id="627"/>
      <w:bookmarkEnd w:id="628"/>
      <w:bookmarkEnd w:id="629"/>
      <w:bookmarkEnd w:id="630"/>
    </w:p>
    <w:p w14:paraId="6B905975" w14:textId="77777777" w:rsidR="009267D1" w:rsidRPr="007021DF" w:rsidRDefault="009267D1" w:rsidP="00C22B12">
      <w:pPr>
        <w:pStyle w:val="Heading4"/>
      </w:pPr>
      <w:bookmarkStart w:id="631" w:name="_Toc25227281"/>
      <w:bookmarkStart w:id="632" w:name="_Toc34039624"/>
      <w:bookmarkStart w:id="633" w:name="_Toc39046823"/>
      <w:bookmarkStart w:id="634" w:name="_Toc42934405"/>
      <w:bookmarkStart w:id="635" w:name="_Toc49844621"/>
      <w:bookmarkStart w:id="636" w:name="_Toc56519261"/>
      <w:bookmarkStart w:id="637" w:name="_Toc104279803"/>
      <w:bookmarkStart w:id="638" w:name="_Toc175648738"/>
      <w:r w:rsidRPr="007021DF">
        <w:t>6.1.7.1</w:t>
      </w:r>
      <w:r w:rsidRPr="007021DF">
        <w:tab/>
        <w:t>General</w:t>
      </w:r>
      <w:bookmarkEnd w:id="631"/>
      <w:bookmarkEnd w:id="632"/>
      <w:bookmarkEnd w:id="633"/>
      <w:bookmarkEnd w:id="634"/>
      <w:bookmarkEnd w:id="635"/>
      <w:bookmarkEnd w:id="636"/>
      <w:bookmarkEnd w:id="637"/>
      <w:bookmarkEnd w:id="638"/>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9" w:name="_Toc25227282"/>
      <w:bookmarkStart w:id="640" w:name="_Toc34039625"/>
      <w:bookmarkStart w:id="641" w:name="_Toc39046824"/>
      <w:bookmarkStart w:id="642" w:name="_Toc42934406"/>
      <w:bookmarkStart w:id="643" w:name="_Toc49844622"/>
      <w:bookmarkStart w:id="644" w:name="_Toc56519262"/>
      <w:bookmarkStart w:id="645" w:name="_Toc104279804"/>
      <w:bookmarkStart w:id="646" w:name="_Toc175648739"/>
      <w:r w:rsidRPr="007021DF">
        <w:t>6.1.7.2</w:t>
      </w:r>
      <w:r w:rsidRPr="007021DF">
        <w:tab/>
        <w:t>Protocol Errors</w:t>
      </w:r>
      <w:bookmarkEnd w:id="639"/>
      <w:bookmarkEnd w:id="640"/>
      <w:bookmarkEnd w:id="641"/>
      <w:bookmarkEnd w:id="642"/>
      <w:bookmarkEnd w:id="643"/>
      <w:bookmarkEnd w:id="644"/>
      <w:bookmarkEnd w:id="645"/>
      <w:bookmarkEnd w:id="646"/>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7" w:name="_Toc25227283"/>
      <w:bookmarkStart w:id="648" w:name="_Toc34039626"/>
      <w:bookmarkStart w:id="649" w:name="_Toc39046825"/>
      <w:bookmarkStart w:id="650" w:name="_Toc42934407"/>
      <w:bookmarkStart w:id="651" w:name="_Toc49844623"/>
      <w:bookmarkStart w:id="652" w:name="_Toc56519263"/>
      <w:bookmarkStart w:id="653" w:name="_Toc104279805"/>
      <w:bookmarkStart w:id="654" w:name="_Toc175648740"/>
      <w:r w:rsidRPr="007021DF">
        <w:t>6.1.7.3</w:t>
      </w:r>
      <w:r w:rsidRPr="007021DF">
        <w:tab/>
        <w:t>Application Errors</w:t>
      </w:r>
      <w:bookmarkEnd w:id="647"/>
      <w:bookmarkEnd w:id="648"/>
      <w:bookmarkEnd w:id="649"/>
      <w:bookmarkEnd w:id="650"/>
      <w:bookmarkEnd w:id="651"/>
      <w:bookmarkEnd w:id="652"/>
      <w:bookmarkEnd w:id="653"/>
      <w:bookmarkEnd w:id="654"/>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5" w:name="_Toc25227284"/>
      <w:bookmarkStart w:id="656" w:name="_Toc34039627"/>
      <w:bookmarkStart w:id="657" w:name="_Toc39046826"/>
      <w:bookmarkStart w:id="658" w:name="_Toc42934408"/>
      <w:bookmarkStart w:id="659" w:name="_Toc49844624"/>
      <w:bookmarkStart w:id="660" w:name="_Toc56519264"/>
      <w:bookmarkStart w:id="661" w:name="_Toc104279806"/>
      <w:bookmarkStart w:id="662" w:name="_Toc175648741"/>
      <w:r w:rsidRPr="007021DF">
        <w:t>6.1.8</w:t>
      </w:r>
      <w:r w:rsidRPr="007021DF">
        <w:tab/>
        <w:t>Feature negotiation</w:t>
      </w:r>
      <w:bookmarkEnd w:id="655"/>
      <w:bookmarkEnd w:id="656"/>
      <w:bookmarkEnd w:id="657"/>
      <w:bookmarkEnd w:id="658"/>
      <w:bookmarkEnd w:id="659"/>
      <w:bookmarkEnd w:id="660"/>
      <w:bookmarkEnd w:id="661"/>
      <w:bookmarkEnd w:id="662"/>
    </w:p>
    <w:p w14:paraId="78C6779A" w14:textId="3DE476E8"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3" w:name="_Toc25227285"/>
      <w:bookmarkStart w:id="664" w:name="_Toc34039628"/>
      <w:bookmarkStart w:id="665" w:name="_Toc39046827"/>
      <w:bookmarkStart w:id="666" w:name="_Toc42934409"/>
      <w:bookmarkStart w:id="667" w:name="_Toc49844625"/>
      <w:bookmarkStart w:id="668" w:name="_Toc56519265"/>
      <w:bookmarkStart w:id="669" w:name="_Toc104279807"/>
      <w:bookmarkStart w:id="670" w:name="_Toc175648742"/>
      <w:r w:rsidRPr="007021DF">
        <w:rPr>
          <w:lang w:val="en-US"/>
        </w:rPr>
        <w:t>6.1.</w:t>
      </w:r>
      <w:r w:rsidRPr="007021DF">
        <w:rPr>
          <w:rFonts w:hint="eastAsia"/>
          <w:lang w:val="en-US" w:eastAsia="zh-CN"/>
        </w:rPr>
        <w:t>9</w:t>
      </w:r>
      <w:r w:rsidRPr="007021DF">
        <w:rPr>
          <w:lang w:val="en-US"/>
        </w:rPr>
        <w:tab/>
        <w:t>Security</w:t>
      </w:r>
      <w:bookmarkEnd w:id="663"/>
      <w:bookmarkEnd w:id="664"/>
      <w:bookmarkEnd w:id="665"/>
      <w:bookmarkEnd w:id="666"/>
      <w:bookmarkEnd w:id="667"/>
      <w:bookmarkEnd w:id="668"/>
      <w:bookmarkEnd w:id="669"/>
      <w:bookmarkEnd w:id="670"/>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1" w:name="_Toc56519266"/>
      <w:bookmarkStart w:id="672" w:name="_Toc104279808"/>
      <w:bookmarkStart w:id="673" w:name="_Toc175648743"/>
      <w:r w:rsidRPr="003B2883">
        <w:t>6.1.</w:t>
      </w:r>
      <w:r>
        <w:t>10</w:t>
      </w:r>
      <w:r w:rsidRPr="003B2883">
        <w:tab/>
      </w:r>
      <w:r>
        <w:t>HTTP redirection</w:t>
      </w:r>
      <w:bookmarkEnd w:id="671"/>
      <w:bookmarkEnd w:id="672"/>
      <w:bookmarkEnd w:id="673"/>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4" w:name="_Toc25227286"/>
      <w:bookmarkStart w:id="675" w:name="_Toc34039629"/>
      <w:bookmarkStart w:id="676" w:name="_Toc39046828"/>
      <w:bookmarkStart w:id="677" w:name="_Toc42934410"/>
      <w:bookmarkStart w:id="678" w:name="_Toc49844626"/>
      <w:bookmarkStart w:id="679" w:name="_Toc56519267"/>
      <w:bookmarkStart w:id="680" w:name="_Toc104279809"/>
      <w:bookmarkStart w:id="681" w:name="_Toc175648744"/>
      <w:r w:rsidRPr="007021DF">
        <w:t>Annex A (normative):</w:t>
      </w:r>
      <w:r w:rsidRPr="007021DF">
        <w:br/>
        <w:t>OpenAPI specification</w:t>
      </w:r>
      <w:bookmarkEnd w:id="674"/>
      <w:bookmarkEnd w:id="675"/>
      <w:bookmarkEnd w:id="676"/>
      <w:bookmarkEnd w:id="677"/>
      <w:bookmarkEnd w:id="678"/>
      <w:bookmarkEnd w:id="679"/>
      <w:bookmarkEnd w:id="680"/>
      <w:bookmarkEnd w:id="681"/>
    </w:p>
    <w:p w14:paraId="7BB3B230" w14:textId="77777777" w:rsidR="009267D1" w:rsidRPr="007021DF" w:rsidRDefault="009267D1" w:rsidP="00A46D29">
      <w:pPr>
        <w:pStyle w:val="Heading1"/>
      </w:pPr>
      <w:bookmarkStart w:id="682" w:name="_Toc25227287"/>
      <w:bookmarkStart w:id="683" w:name="_Toc34039630"/>
      <w:bookmarkStart w:id="684" w:name="_Toc39046829"/>
      <w:bookmarkStart w:id="685" w:name="_Toc42934411"/>
      <w:bookmarkStart w:id="686" w:name="_Toc49844627"/>
      <w:bookmarkStart w:id="687" w:name="_Toc56519268"/>
      <w:bookmarkStart w:id="688" w:name="_Toc104279810"/>
      <w:bookmarkStart w:id="689" w:name="_Toc175648745"/>
      <w:r w:rsidRPr="007021DF">
        <w:t>A.1</w:t>
      </w:r>
      <w:r w:rsidRPr="007021DF">
        <w:tab/>
        <w:t>General</w:t>
      </w:r>
      <w:bookmarkEnd w:id="682"/>
      <w:bookmarkEnd w:id="683"/>
      <w:bookmarkEnd w:id="684"/>
      <w:bookmarkEnd w:id="685"/>
      <w:bookmarkEnd w:id="686"/>
      <w:bookmarkEnd w:id="687"/>
      <w:bookmarkEnd w:id="688"/>
      <w:bookmarkEnd w:id="689"/>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90" w:name="_Toc25227288"/>
      <w:bookmarkStart w:id="691" w:name="_Toc34039631"/>
      <w:bookmarkStart w:id="692" w:name="_Toc39046830"/>
      <w:bookmarkStart w:id="693" w:name="_Toc42934412"/>
      <w:bookmarkStart w:id="694" w:name="_Toc49844628"/>
      <w:bookmarkStart w:id="695" w:name="_Toc56519269"/>
      <w:bookmarkStart w:id="696" w:name="_Toc104279811"/>
      <w:bookmarkStart w:id="697" w:name="_Toc175648746"/>
      <w:r w:rsidRPr="007021DF">
        <w:t>A.2</w:t>
      </w:r>
      <w:r w:rsidRPr="007021DF">
        <w:tab/>
      </w:r>
      <w:r w:rsidRPr="007021DF">
        <w:rPr>
          <w:rFonts w:hint="eastAsia"/>
          <w:lang w:eastAsia="zh-CN"/>
        </w:rPr>
        <w:t>Nsmsf_SMService</w:t>
      </w:r>
      <w:r w:rsidRPr="007021DF">
        <w:t xml:space="preserve"> API</w:t>
      </w:r>
      <w:bookmarkEnd w:id="690"/>
      <w:bookmarkEnd w:id="691"/>
      <w:bookmarkEnd w:id="692"/>
      <w:bookmarkEnd w:id="693"/>
      <w:bookmarkEnd w:id="694"/>
      <w:bookmarkEnd w:id="695"/>
      <w:bookmarkEnd w:id="696"/>
      <w:bookmarkEnd w:id="697"/>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40447E76" w:rsidR="009267D1" w:rsidRPr="007021DF" w:rsidRDefault="009267D1" w:rsidP="009267D1">
      <w:pPr>
        <w:pStyle w:val="PL"/>
      </w:pPr>
      <w:r w:rsidRPr="007021DF">
        <w:t xml:space="preserve">  version: '</w:t>
      </w:r>
      <w:r w:rsidR="001D722E">
        <w:t>2.</w:t>
      </w:r>
      <w:r w:rsidR="008007D5">
        <w:t>3</w:t>
      </w:r>
      <w:r w:rsidR="001D722E">
        <w:t>.</w:t>
      </w:r>
      <w:r w:rsidR="008007D5">
        <w:t>0</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1EB44BF0" w:rsidR="009267D1" w:rsidRDefault="009267D1" w:rsidP="009267D1">
      <w:pPr>
        <w:pStyle w:val="PL"/>
      </w:pPr>
      <w:r>
        <w:t xml:space="preserve">    © </w:t>
      </w:r>
      <w:r w:rsidR="001D722E">
        <w:t>20</w:t>
      </w:r>
      <w:r w:rsidR="001D722E">
        <w:rPr>
          <w:rFonts w:hint="eastAsia"/>
          <w:lang w:eastAsia="zh-CN"/>
        </w:rPr>
        <w:t>2</w:t>
      </w:r>
      <w:r w:rsidR="00740877">
        <w:rPr>
          <w:lang w:eastAsia="zh-CN"/>
        </w:rPr>
        <w:t>4</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5D1EC37" w:rsidR="009267D1" w:rsidRPr="007021DF" w:rsidRDefault="009267D1" w:rsidP="009267D1">
      <w:pPr>
        <w:pStyle w:val="PL"/>
      </w:pPr>
      <w:r w:rsidRPr="007021DF">
        <w:t xml:space="preserve">  description: 3GPP TS 29.540 V</w:t>
      </w:r>
      <w:r w:rsidR="001D722E">
        <w:t>1</w:t>
      </w:r>
      <w:r w:rsidR="008007D5">
        <w:t>8</w:t>
      </w:r>
      <w:r w:rsidR="001D722E">
        <w:t>.</w:t>
      </w:r>
      <w:r w:rsidR="00740877">
        <w:t>4</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8" w:name="historyclause"/>
      <w:r w:rsidRPr="007021DF">
        <w:br w:type="page"/>
      </w:r>
      <w:bookmarkStart w:id="699" w:name="_Toc25227289"/>
      <w:bookmarkStart w:id="700" w:name="_Toc34039632"/>
      <w:bookmarkStart w:id="701" w:name="_Toc39046831"/>
      <w:bookmarkStart w:id="702" w:name="_Toc42934413"/>
      <w:bookmarkStart w:id="703" w:name="_Toc49844629"/>
      <w:bookmarkStart w:id="704" w:name="_Toc56519270"/>
      <w:bookmarkStart w:id="705" w:name="_Toc104279812"/>
      <w:bookmarkStart w:id="706" w:name="_Toc175648747"/>
      <w:r w:rsidRPr="007021DF">
        <w:rPr>
          <w:lang w:val="en-US"/>
        </w:rPr>
        <w:t>Annex B (Inform</w:t>
      </w:r>
      <w:r w:rsidRPr="007021DF">
        <w:rPr>
          <w:lang w:val="fr-FR"/>
        </w:rPr>
        <w:t>ative):</w:t>
      </w:r>
      <w:r w:rsidRPr="007021DF">
        <w:rPr>
          <w:lang w:val="fr-FR"/>
        </w:rPr>
        <w:br/>
        <w:t>HTTP Multipart Messages</w:t>
      </w:r>
      <w:bookmarkEnd w:id="699"/>
      <w:bookmarkEnd w:id="700"/>
      <w:bookmarkEnd w:id="701"/>
      <w:bookmarkEnd w:id="702"/>
      <w:bookmarkEnd w:id="703"/>
      <w:bookmarkEnd w:id="704"/>
      <w:bookmarkEnd w:id="705"/>
      <w:bookmarkEnd w:id="706"/>
    </w:p>
    <w:p w14:paraId="3F5D8858" w14:textId="77777777" w:rsidR="009267D1" w:rsidRPr="007021DF" w:rsidRDefault="009267D1" w:rsidP="00A46D29">
      <w:pPr>
        <w:pStyle w:val="Heading1"/>
        <w:rPr>
          <w:lang w:val="en-US"/>
        </w:rPr>
      </w:pPr>
      <w:bookmarkStart w:id="707" w:name="_Toc25227290"/>
      <w:bookmarkStart w:id="708" w:name="_Toc34039633"/>
      <w:bookmarkStart w:id="709" w:name="_Toc39046832"/>
      <w:bookmarkStart w:id="710" w:name="_Toc42934414"/>
      <w:bookmarkStart w:id="711" w:name="_Toc49844630"/>
      <w:bookmarkStart w:id="712" w:name="_Toc56519271"/>
      <w:bookmarkStart w:id="713" w:name="_Toc104279813"/>
      <w:bookmarkStart w:id="714" w:name="_Toc175648748"/>
      <w:r w:rsidRPr="007021DF">
        <w:rPr>
          <w:lang w:val="en-US"/>
        </w:rPr>
        <w:t>B.1</w:t>
      </w:r>
      <w:r w:rsidRPr="007021DF">
        <w:rPr>
          <w:lang w:val="en-US"/>
        </w:rPr>
        <w:tab/>
        <w:t>Example of HTTP multipart message</w:t>
      </w:r>
      <w:bookmarkEnd w:id="707"/>
      <w:bookmarkEnd w:id="708"/>
      <w:bookmarkEnd w:id="709"/>
      <w:bookmarkEnd w:id="710"/>
      <w:bookmarkEnd w:id="711"/>
      <w:bookmarkEnd w:id="712"/>
      <w:bookmarkEnd w:id="713"/>
      <w:bookmarkEnd w:id="714"/>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5" w:name="_Toc25227291"/>
      <w:bookmarkStart w:id="716" w:name="_Toc34039634"/>
      <w:bookmarkStart w:id="717" w:name="_Toc39046833"/>
      <w:bookmarkStart w:id="718" w:name="_Toc42934415"/>
      <w:bookmarkStart w:id="719" w:name="_Toc49844631"/>
      <w:bookmarkStart w:id="720" w:name="_Toc56519272"/>
      <w:bookmarkStart w:id="721" w:name="_Toc104279814"/>
      <w:bookmarkStart w:id="722" w:name="_Toc175648749"/>
      <w:r w:rsidRPr="007021DF">
        <w:t>B.2</w:t>
      </w:r>
      <w:r w:rsidRPr="007021DF">
        <w:tab/>
      </w:r>
      <w:r w:rsidRPr="007021DF">
        <w:rPr>
          <w:rFonts w:hint="eastAsia"/>
          <w:lang w:eastAsia="zh-CN"/>
        </w:rPr>
        <w:t>Void</w:t>
      </w:r>
      <w:bookmarkEnd w:id="715"/>
      <w:bookmarkEnd w:id="716"/>
      <w:bookmarkEnd w:id="717"/>
      <w:bookmarkEnd w:id="718"/>
      <w:bookmarkEnd w:id="719"/>
      <w:bookmarkEnd w:id="720"/>
      <w:bookmarkEnd w:id="721"/>
      <w:bookmarkEnd w:id="722"/>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3" w:name="_Toc25227292"/>
      <w:bookmarkStart w:id="724" w:name="_Toc34039635"/>
      <w:bookmarkStart w:id="725" w:name="_Toc39046834"/>
      <w:bookmarkStart w:id="726" w:name="_Toc42934416"/>
      <w:bookmarkStart w:id="727" w:name="_Toc49844632"/>
      <w:bookmarkStart w:id="728" w:name="_Toc56519273"/>
      <w:bookmarkStart w:id="729" w:name="_Toc104279815"/>
      <w:bookmarkStart w:id="730" w:name="_Toc175648750"/>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3"/>
      <w:bookmarkEnd w:id="724"/>
      <w:bookmarkEnd w:id="725"/>
      <w:bookmarkEnd w:id="726"/>
      <w:bookmarkEnd w:id="727"/>
      <w:bookmarkEnd w:id="728"/>
      <w:bookmarkEnd w:id="729"/>
      <w:bookmarkEnd w:id="730"/>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1"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1"/>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2" w:name="_Toc25227293"/>
      <w:bookmarkStart w:id="733" w:name="_Toc34039636"/>
      <w:bookmarkStart w:id="734" w:name="_Toc39046835"/>
      <w:bookmarkStart w:id="735" w:name="_Toc42934417"/>
      <w:bookmarkStart w:id="736" w:name="_Toc49844633"/>
      <w:bookmarkStart w:id="737" w:name="_Toc56519274"/>
      <w:bookmarkStart w:id="738" w:name="_Toc104279816"/>
      <w:bookmarkStart w:id="739" w:name="_Toc175648751"/>
      <w:r w:rsidRPr="007021DF">
        <w:t xml:space="preserve">Annex </w:t>
      </w:r>
      <w:r w:rsidRPr="007021DF">
        <w:rPr>
          <w:rFonts w:hint="eastAsia"/>
          <w:lang w:eastAsia="zh-CN"/>
        </w:rPr>
        <w:t>C</w:t>
      </w:r>
      <w:r w:rsidRPr="007021DF">
        <w:t xml:space="preserve"> (informative):</w:t>
      </w:r>
      <w:r w:rsidRPr="007021DF">
        <w:br/>
        <w:t>Change history</w:t>
      </w:r>
      <w:bookmarkEnd w:id="732"/>
      <w:bookmarkEnd w:id="733"/>
      <w:bookmarkEnd w:id="734"/>
      <w:bookmarkEnd w:id="735"/>
      <w:bookmarkEnd w:id="736"/>
      <w:bookmarkEnd w:id="737"/>
      <w:bookmarkEnd w:id="738"/>
      <w:bookmarkEnd w:id="739"/>
    </w:p>
    <w:bookmarkEnd w:id="698"/>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095776E8" w:rsidR="000E3478" w:rsidRDefault="000E3478" w:rsidP="00225817">
            <w:pPr>
              <w:pStyle w:val="TAC"/>
              <w:rPr>
                <w:sz w:val="16"/>
                <w:szCs w:val="16"/>
                <w:lang w:val="en-US" w:eastAsia="zh-CN"/>
              </w:rPr>
            </w:pPr>
            <w:r>
              <w:rPr>
                <w:sz w:val="16"/>
                <w:szCs w:val="16"/>
                <w:lang w:val="en-US" w:eastAsia="zh-CN"/>
              </w:rPr>
              <w:t>CT#150</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364ED53E" w:rsidR="000E3478" w:rsidRDefault="000E3478" w:rsidP="00225817">
            <w:pPr>
              <w:pStyle w:val="TAC"/>
              <w:rPr>
                <w:sz w:val="16"/>
                <w:szCs w:val="16"/>
                <w:lang w:val="en-US" w:eastAsia="zh-CN"/>
              </w:rPr>
            </w:pPr>
            <w:r>
              <w:rPr>
                <w:sz w:val="16"/>
                <w:szCs w:val="16"/>
                <w:lang w:val="en-US" w:eastAsia="zh-CN"/>
              </w:rPr>
              <w:t>CT#150</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778DFD2C" w:rsidR="000E3478" w:rsidRDefault="000E3478" w:rsidP="00225817">
            <w:pPr>
              <w:pStyle w:val="TAC"/>
              <w:rPr>
                <w:sz w:val="16"/>
                <w:szCs w:val="16"/>
                <w:lang w:val="en-US" w:eastAsia="zh-CN"/>
              </w:rPr>
            </w:pPr>
            <w:r>
              <w:rPr>
                <w:sz w:val="16"/>
                <w:szCs w:val="16"/>
                <w:lang w:val="en-US" w:eastAsia="zh-CN"/>
              </w:rPr>
              <w:t>18.5.0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DBB00" w14:textId="77777777" w:rsidR="00EB3196" w:rsidRDefault="00EB3196">
      <w:r>
        <w:separator/>
      </w:r>
    </w:p>
  </w:endnote>
  <w:endnote w:type="continuationSeparator" w:id="0">
    <w:p w14:paraId="0C7704B8" w14:textId="77777777" w:rsidR="00EB3196" w:rsidRDefault="00EB3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74D4E" w14:textId="77777777" w:rsidR="00EB3196" w:rsidRDefault="00EB3196">
      <w:r>
        <w:separator/>
      </w:r>
    </w:p>
  </w:footnote>
  <w:footnote w:type="continuationSeparator" w:id="0">
    <w:p w14:paraId="54C9C35C" w14:textId="77777777" w:rsidR="00EB3196" w:rsidRDefault="00EB3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646FA71C"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7F4">
      <w:rPr>
        <w:rFonts w:ascii="Arial" w:hAnsi="Arial" w:cs="Arial"/>
        <w:b/>
        <w:noProof/>
        <w:sz w:val="18"/>
        <w:szCs w:val="18"/>
      </w:rPr>
      <w:t>3GPP TS 29.540 V18.5.0 (2024-09)</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27F4">
      <w:rPr>
        <w:rFonts w:ascii="Arial" w:hAnsi="Arial" w:cs="Arial"/>
        <w:b/>
        <w:noProof/>
        <w:sz w:val="18"/>
        <w:szCs w:val="18"/>
      </w:rPr>
      <w:t>3</w:t>
    </w:r>
    <w:r>
      <w:rPr>
        <w:rFonts w:ascii="Arial" w:hAnsi="Arial" w:cs="Arial"/>
        <w:b/>
        <w:sz w:val="18"/>
        <w:szCs w:val="18"/>
      </w:rPr>
      <w:fldChar w:fldCharType="end"/>
    </w:r>
  </w:p>
  <w:p w14:paraId="161EDFF2" w14:textId="5F656CEF"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7F4">
      <w:rPr>
        <w:rFonts w:ascii="Arial" w:hAnsi="Arial" w:cs="Arial"/>
        <w:b/>
        <w:noProof/>
        <w:sz w:val="18"/>
        <w:szCs w:val="18"/>
      </w:rPr>
      <w:t>Release 18</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80E57"/>
    <w:rsid w:val="001842E8"/>
    <w:rsid w:val="00196F8F"/>
    <w:rsid w:val="001A0707"/>
    <w:rsid w:val="001A297A"/>
    <w:rsid w:val="001A438C"/>
    <w:rsid w:val="001A4C42"/>
    <w:rsid w:val="001A7420"/>
    <w:rsid w:val="001B6637"/>
    <w:rsid w:val="001C024B"/>
    <w:rsid w:val="001C21C3"/>
    <w:rsid w:val="001C3530"/>
    <w:rsid w:val="001C73F5"/>
    <w:rsid w:val="001D02C2"/>
    <w:rsid w:val="001D4885"/>
    <w:rsid w:val="001D722E"/>
    <w:rsid w:val="001E39A5"/>
    <w:rsid w:val="001F0C1D"/>
    <w:rsid w:val="001F1132"/>
    <w:rsid w:val="001F168B"/>
    <w:rsid w:val="00202AB8"/>
    <w:rsid w:val="00216A88"/>
    <w:rsid w:val="00216FEB"/>
    <w:rsid w:val="00217FF1"/>
    <w:rsid w:val="00225817"/>
    <w:rsid w:val="002347A2"/>
    <w:rsid w:val="0023731E"/>
    <w:rsid w:val="0025335A"/>
    <w:rsid w:val="00253DB8"/>
    <w:rsid w:val="002665C2"/>
    <w:rsid w:val="002675F0"/>
    <w:rsid w:val="0027178D"/>
    <w:rsid w:val="00274DFA"/>
    <w:rsid w:val="002759AA"/>
    <w:rsid w:val="00280E8F"/>
    <w:rsid w:val="00283F92"/>
    <w:rsid w:val="002930B8"/>
    <w:rsid w:val="00295374"/>
    <w:rsid w:val="00297AD4"/>
    <w:rsid w:val="002A18F4"/>
    <w:rsid w:val="002A77A2"/>
    <w:rsid w:val="002B0A80"/>
    <w:rsid w:val="002B2F1A"/>
    <w:rsid w:val="002B536F"/>
    <w:rsid w:val="002B623B"/>
    <w:rsid w:val="002B6339"/>
    <w:rsid w:val="002C501F"/>
    <w:rsid w:val="002D4226"/>
    <w:rsid w:val="002D5784"/>
    <w:rsid w:val="002E00EE"/>
    <w:rsid w:val="002E2B2F"/>
    <w:rsid w:val="002E4040"/>
    <w:rsid w:val="002E6117"/>
    <w:rsid w:val="0030176B"/>
    <w:rsid w:val="00302931"/>
    <w:rsid w:val="00302EA2"/>
    <w:rsid w:val="00303251"/>
    <w:rsid w:val="00305C86"/>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2DAE"/>
    <w:rsid w:val="003A57EF"/>
    <w:rsid w:val="003A6A4A"/>
    <w:rsid w:val="003B1AFE"/>
    <w:rsid w:val="003B74F9"/>
    <w:rsid w:val="003B79D3"/>
    <w:rsid w:val="003C3971"/>
    <w:rsid w:val="003C5E0F"/>
    <w:rsid w:val="003D4006"/>
    <w:rsid w:val="003D624D"/>
    <w:rsid w:val="003E609A"/>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34E"/>
    <w:rsid w:val="00505A63"/>
    <w:rsid w:val="00510A0C"/>
    <w:rsid w:val="00513E7E"/>
    <w:rsid w:val="00520133"/>
    <w:rsid w:val="00522F2B"/>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914ED"/>
    <w:rsid w:val="00691B91"/>
    <w:rsid w:val="006A277A"/>
    <w:rsid w:val="006A323F"/>
    <w:rsid w:val="006B30D0"/>
    <w:rsid w:val="006B3A5D"/>
    <w:rsid w:val="006C1F8E"/>
    <w:rsid w:val="006C293F"/>
    <w:rsid w:val="006C3D95"/>
    <w:rsid w:val="006C592A"/>
    <w:rsid w:val="006D144A"/>
    <w:rsid w:val="006E5C86"/>
    <w:rsid w:val="006F70EF"/>
    <w:rsid w:val="00701116"/>
    <w:rsid w:val="00701EA2"/>
    <w:rsid w:val="007132F5"/>
    <w:rsid w:val="0071399B"/>
    <w:rsid w:val="00713C44"/>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24D0"/>
    <w:rsid w:val="00823677"/>
    <w:rsid w:val="008264D6"/>
    <w:rsid w:val="00830747"/>
    <w:rsid w:val="00834ED4"/>
    <w:rsid w:val="0084320F"/>
    <w:rsid w:val="008479CF"/>
    <w:rsid w:val="00857B91"/>
    <w:rsid w:val="00861977"/>
    <w:rsid w:val="00862BC9"/>
    <w:rsid w:val="00872CC7"/>
    <w:rsid w:val="008768CA"/>
    <w:rsid w:val="00886568"/>
    <w:rsid w:val="0088692B"/>
    <w:rsid w:val="00887D99"/>
    <w:rsid w:val="00891996"/>
    <w:rsid w:val="00897E61"/>
    <w:rsid w:val="008A2F2C"/>
    <w:rsid w:val="008A383C"/>
    <w:rsid w:val="008A38BC"/>
    <w:rsid w:val="008A6A81"/>
    <w:rsid w:val="008B33FF"/>
    <w:rsid w:val="008B499C"/>
    <w:rsid w:val="008B5C5A"/>
    <w:rsid w:val="008B67DA"/>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92BA1"/>
    <w:rsid w:val="00A93AE8"/>
    <w:rsid w:val="00AA5CA2"/>
    <w:rsid w:val="00AA6802"/>
    <w:rsid w:val="00AA7B24"/>
    <w:rsid w:val="00AB11DD"/>
    <w:rsid w:val="00AB4970"/>
    <w:rsid w:val="00AC2D53"/>
    <w:rsid w:val="00AC406C"/>
    <w:rsid w:val="00AC6BC6"/>
    <w:rsid w:val="00AC7325"/>
    <w:rsid w:val="00AD2A51"/>
    <w:rsid w:val="00AD41E7"/>
    <w:rsid w:val="00AD5935"/>
    <w:rsid w:val="00AE5996"/>
    <w:rsid w:val="00AE65E2"/>
    <w:rsid w:val="00B00512"/>
    <w:rsid w:val="00B02BC1"/>
    <w:rsid w:val="00B0442C"/>
    <w:rsid w:val="00B15449"/>
    <w:rsid w:val="00B15A34"/>
    <w:rsid w:val="00B17976"/>
    <w:rsid w:val="00B34C5B"/>
    <w:rsid w:val="00B35E83"/>
    <w:rsid w:val="00B41FCE"/>
    <w:rsid w:val="00B52B2E"/>
    <w:rsid w:val="00B5486B"/>
    <w:rsid w:val="00B56E3A"/>
    <w:rsid w:val="00B6151A"/>
    <w:rsid w:val="00B6272B"/>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3913"/>
    <w:rsid w:val="00C601BB"/>
    <w:rsid w:val="00C6043F"/>
    <w:rsid w:val="00C627F4"/>
    <w:rsid w:val="00C72833"/>
    <w:rsid w:val="00C77731"/>
    <w:rsid w:val="00C80F1D"/>
    <w:rsid w:val="00C907D7"/>
    <w:rsid w:val="00C91DCE"/>
    <w:rsid w:val="00C92041"/>
    <w:rsid w:val="00C93F40"/>
    <w:rsid w:val="00C943CA"/>
    <w:rsid w:val="00CA1E0C"/>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A187A"/>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5066A"/>
    <w:rsid w:val="00E54315"/>
    <w:rsid w:val="00E67573"/>
    <w:rsid w:val="00E67CD8"/>
    <w:rsid w:val="00E71334"/>
    <w:rsid w:val="00E77645"/>
    <w:rsid w:val="00E83FD8"/>
    <w:rsid w:val="00EA15B0"/>
    <w:rsid w:val="00EA40A9"/>
    <w:rsid w:val="00EA5EA7"/>
    <w:rsid w:val="00EA7B5C"/>
    <w:rsid w:val="00EB199C"/>
    <w:rsid w:val="00EB3196"/>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9A38-CFE1-4404-A2D6-06AEE2AD8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45</Pages>
  <Words>14620</Words>
  <Characters>83338</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20</cp:revision>
  <cp:lastPrinted>2019-02-25T14:05:00Z</cp:lastPrinted>
  <dcterms:created xsi:type="dcterms:W3CDTF">2024-01-02T13:05:00Z</dcterms:created>
  <dcterms:modified xsi:type="dcterms:W3CDTF">2024-08-27T02:58:00Z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