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54DDD4CF"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C35DE2">
              <w:t>6</w:t>
            </w:r>
            <w:r w:rsidRPr="001D2CEF">
              <w:t xml:space="preserve">.0 </w:t>
            </w:r>
            <w:r w:rsidRPr="001D2CEF">
              <w:rPr>
                <w:sz w:val="32"/>
              </w:rPr>
              <w:t>(</w:t>
            </w:r>
            <w:r w:rsidR="00965514" w:rsidRPr="001D2CEF">
              <w:rPr>
                <w:sz w:val="32"/>
              </w:rPr>
              <w:t>202</w:t>
            </w:r>
            <w:r w:rsidR="00B60F43">
              <w:rPr>
                <w:sz w:val="32"/>
              </w:rPr>
              <w:t>4</w:t>
            </w:r>
            <w:r w:rsidRPr="001D2CEF">
              <w:rPr>
                <w:sz w:val="32"/>
              </w:rPr>
              <w:t>-</w:t>
            </w:r>
            <w:r w:rsidR="00C35DE2">
              <w:rPr>
                <w:sz w:val="32"/>
              </w:rPr>
              <w:t>06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4.55pt" o:ole="">
                  <v:imagedata r:id="rId8" o:title=""/>
                </v:shape>
                <o:OLEObject Type="Embed" ProgID="Word.Picture.8" ShapeID="_x0000_i1025" DrawAspect="Content" ObjectID="_1780559708" r:id="rId9"/>
              </w:object>
            </w:r>
          </w:p>
        </w:tc>
        <w:tc>
          <w:tcPr>
            <w:tcW w:w="5540" w:type="dxa"/>
            <w:shd w:val="clear" w:color="auto" w:fill="auto"/>
          </w:tcPr>
          <w:p w14:paraId="239265ED" w14:textId="77777777" w:rsidR="00B073D8" w:rsidRDefault="00000000" w:rsidP="00B073D8">
            <w:pPr>
              <w:jc w:val="right"/>
            </w:pPr>
            <w:bookmarkStart w:id="3" w:name="logos"/>
            <w:r>
              <w:pict w14:anchorId="2CB0DF75">
                <v:shape id="_x0000_i1026" type="#_x0000_t75" style="width:127.7pt;height:75.4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44C0E5D"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B60F43">
              <w:rPr>
                <w:noProof/>
                <w:sz w:val="18"/>
              </w:rPr>
              <w:t>4</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2384CE85" w14:textId="1575F7A5" w:rsidR="00F364A2" w:rsidRDefault="00327ECB">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rPr>
          <w:noProof/>
        </w:rPr>
        <w:instrText xml:space="preserve"> TOC \o "1-8" </w:instrText>
      </w:r>
      <w:r>
        <w:rPr>
          <w:noProof/>
        </w:rPr>
        <w:fldChar w:fldCharType="separate"/>
      </w:r>
      <w:r w:rsidR="00F364A2">
        <w:rPr>
          <w:noProof/>
        </w:rPr>
        <w:t>Foreword</w:t>
      </w:r>
      <w:r w:rsidR="00F364A2">
        <w:rPr>
          <w:noProof/>
        </w:rPr>
        <w:tab/>
      </w:r>
      <w:r w:rsidR="00F364A2">
        <w:rPr>
          <w:noProof/>
        </w:rPr>
        <w:fldChar w:fldCharType="begin" w:fldLock="1"/>
      </w:r>
      <w:r w:rsidR="00F364A2">
        <w:rPr>
          <w:noProof/>
        </w:rPr>
        <w:instrText xml:space="preserve"> PAGEREF _Toc169938994 \h </w:instrText>
      </w:r>
      <w:r w:rsidR="00F364A2">
        <w:rPr>
          <w:noProof/>
        </w:rPr>
      </w:r>
      <w:r w:rsidR="00F364A2">
        <w:rPr>
          <w:noProof/>
        </w:rPr>
        <w:fldChar w:fldCharType="separate"/>
      </w:r>
      <w:r w:rsidR="00F364A2">
        <w:rPr>
          <w:noProof/>
        </w:rPr>
        <w:t>10</w:t>
      </w:r>
      <w:r w:rsidR="00F364A2">
        <w:rPr>
          <w:noProof/>
        </w:rPr>
        <w:fldChar w:fldCharType="end"/>
      </w:r>
    </w:p>
    <w:p w14:paraId="38F37F36" w14:textId="7FAE3416" w:rsidR="00F364A2" w:rsidRDefault="00F364A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_Toc169938995 \h </w:instrText>
      </w:r>
      <w:r>
        <w:rPr>
          <w:noProof/>
        </w:rPr>
      </w:r>
      <w:r>
        <w:rPr>
          <w:noProof/>
        </w:rPr>
        <w:fldChar w:fldCharType="separate"/>
      </w:r>
      <w:r>
        <w:rPr>
          <w:noProof/>
        </w:rPr>
        <w:t>11</w:t>
      </w:r>
      <w:r>
        <w:rPr>
          <w:noProof/>
        </w:rPr>
        <w:fldChar w:fldCharType="end"/>
      </w:r>
    </w:p>
    <w:p w14:paraId="70640B9D" w14:textId="467AADFA" w:rsidR="00F364A2" w:rsidRDefault="00F364A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_Toc169938996 \h </w:instrText>
      </w:r>
      <w:r>
        <w:rPr>
          <w:noProof/>
        </w:rPr>
      </w:r>
      <w:r>
        <w:rPr>
          <w:noProof/>
        </w:rPr>
        <w:fldChar w:fldCharType="separate"/>
      </w:r>
      <w:r>
        <w:rPr>
          <w:noProof/>
        </w:rPr>
        <w:t>11</w:t>
      </w:r>
      <w:r>
        <w:rPr>
          <w:noProof/>
        </w:rPr>
        <w:fldChar w:fldCharType="end"/>
      </w:r>
    </w:p>
    <w:p w14:paraId="491E6D70" w14:textId="0837E286" w:rsidR="00F364A2" w:rsidRDefault="00F364A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_Toc169938997 \h </w:instrText>
      </w:r>
      <w:r>
        <w:rPr>
          <w:noProof/>
        </w:rPr>
      </w:r>
      <w:r>
        <w:rPr>
          <w:noProof/>
        </w:rPr>
        <w:fldChar w:fldCharType="separate"/>
      </w:r>
      <w:r>
        <w:rPr>
          <w:noProof/>
        </w:rPr>
        <w:t>13</w:t>
      </w:r>
      <w:r>
        <w:rPr>
          <w:noProof/>
        </w:rPr>
        <w:fldChar w:fldCharType="end"/>
      </w:r>
    </w:p>
    <w:p w14:paraId="2F592EA4" w14:textId="79BFB8D9" w:rsidR="00F364A2" w:rsidRDefault="00F364A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_Toc169938998 \h </w:instrText>
      </w:r>
      <w:r>
        <w:rPr>
          <w:noProof/>
        </w:rPr>
      </w:r>
      <w:r>
        <w:rPr>
          <w:noProof/>
        </w:rPr>
        <w:fldChar w:fldCharType="separate"/>
      </w:r>
      <w:r>
        <w:rPr>
          <w:noProof/>
        </w:rPr>
        <w:t>13</w:t>
      </w:r>
      <w:r>
        <w:rPr>
          <w:noProof/>
        </w:rPr>
        <w:fldChar w:fldCharType="end"/>
      </w:r>
    </w:p>
    <w:p w14:paraId="0B5F11F6" w14:textId="4E42EDB3" w:rsidR="00F364A2" w:rsidRDefault="00F364A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_Toc169938999 \h </w:instrText>
      </w:r>
      <w:r>
        <w:rPr>
          <w:noProof/>
        </w:rPr>
      </w:r>
      <w:r>
        <w:rPr>
          <w:noProof/>
        </w:rPr>
        <w:fldChar w:fldCharType="separate"/>
      </w:r>
      <w:r>
        <w:rPr>
          <w:noProof/>
        </w:rPr>
        <w:t>14</w:t>
      </w:r>
      <w:r>
        <w:rPr>
          <w:noProof/>
        </w:rPr>
        <w:fldChar w:fldCharType="end"/>
      </w:r>
    </w:p>
    <w:p w14:paraId="5940CFAD" w14:textId="230BAFF5" w:rsidR="00F364A2" w:rsidRDefault="00F364A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_Toc169939000 \h </w:instrText>
      </w:r>
      <w:r>
        <w:rPr>
          <w:noProof/>
        </w:rPr>
      </w:r>
      <w:r>
        <w:rPr>
          <w:noProof/>
        </w:rPr>
        <w:fldChar w:fldCharType="separate"/>
      </w:r>
      <w:r>
        <w:rPr>
          <w:noProof/>
        </w:rPr>
        <w:t>14</w:t>
      </w:r>
      <w:r>
        <w:rPr>
          <w:noProof/>
        </w:rPr>
        <w:fldChar w:fldCharType="end"/>
      </w:r>
    </w:p>
    <w:p w14:paraId="266BFA5D" w14:textId="04B23D52" w:rsidR="00F364A2" w:rsidRDefault="00F364A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_Toc169939001 \h </w:instrText>
      </w:r>
      <w:r>
        <w:rPr>
          <w:noProof/>
        </w:rPr>
      </w:r>
      <w:r>
        <w:rPr>
          <w:noProof/>
        </w:rPr>
        <w:fldChar w:fldCharType="separate"/>
      </w:r>
      <w:r>
        <w:rPr>
          <w:noProof/>
        </w:rPr>
        <w:t>14</w:t>
      </w:r>
      <w:r>
        <w:rPr>
          <w:noProof/>
        </w:rPr>
        <w:fldChar w:fldCharType="end"/>
      </w:r>
    </w:p>
    <w:p w14:paraId="17708573" w14:textId="5BB46A84" w:rsidR="00F364A2" w:rsidRDefault="00F364A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_Toc169939002 \h </w:instrText>
      </w:r>
      <w:r>
        <w:rPr>
          <w:noProof/>
        </w:rPr>
      </w:r>
      <w:r>
        <w:rPr>
          <w:noProof/>
        </w:rPr>
        <w:fldChar w:fldCharType="separate"/>
      </w:r>
      <w:r>
        <w:rPr>
          <w:noProof/>
        </w:rPr>
        <w:t>14</w:t>
      </w:r>
      <w:r>
        <w:rPr>
          <w:noProof/>
        </w:rPr>
        <w:fldChar w:fldCharType="end"/>
      </w:r>
    </w:p>
    <w:p w14:paraId="52BC4114" w14:textId="2256EA5B" w:rsidR="00F364A2" w:rsidRDefault="00F364A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_Toc169939003 \h </w:instrText>
      </w:r>
      <w:r>
        <w:rPr>
          <w:noProof/>
        </w:rPr>
      </w:r>
      <w:r>
        <w:rPr>
          <w:noProof/>
        </w:rPr>
        <w:fldChar w:fldCharType="separate"/>
      </w:r>
      <w:r>
        <w:rPr>
          <w:noProof/>
        </w:rPr>
        <w:t>14</w:t>
      </w:r>
      <w:r>
        <w:rPr>
          <w:noProof/>
        </w:rPr>
        <w:fldChar w:fldCharType="end"/>
      </w:r>
    </w:p>
    <w:p w14:paraId="1B196DDD" w14:textId="238BD4F0"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_Toc169939004 \h </w:instrText>
      </w:r>
      <w:r>
        <w:rPr>
          <w:noProof/>
        </w:rPr>
      </w:r>
      <w:r>
        <w:rPr>
          <w:noProof/>
        </w:rPr>
        <w:fldChar w:fldCharType="separate"/>
      </w:r>
      <w:r>
        <w:rPr>
          <w:noProof/>
        </w:rPr>
        <w:t>14</w:t>
      </w:r>
      <w:r>
        <w:rPr>
          <w:noProof/>
        </w:rPr>
        <w:fldChar w:fldCharType="end"/>
      </w:r>
    </w:p>
    <w:p w14:paraId="399889B5" w14:textId="47207241"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_Toc169939005 \h </w:instrText>
      </w:r>
      <w:r>
        <w:rPr>
          <w:noProof/>
        </w:rPr>
      </w:r>
      <w:r>
        <w:rPr>
          <w:noProof/>
        </w:rPr>
        <w:fldChar w:fldCharType="separate"/>
      </w:r>
      <w:r>
        <w:rPr>
          <w:noProof/>
        </w:rPr>
        <w:t>15</w:t>
      </w:r>
      <w:r>
        <w:rPr>
          <w:noProof/>
        </w:rPr>
        <w:fldChar w:fldCharType="end"/>
      </w:r>
    </w:p>
    <w:p w14:paraId="2BE7B71A" w14:textId="0AFD1F5F"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_Toc169939006 \h </w:instrText>
      </w:r>
      <w:r>
        <w:rPr>
          <w:noProof/>
        </w:rPr>
      </w:r>
      <w:r>
        <w:rPr>
          <w:noProof/>
        </w:rPr>
        <w:fldChar w:fldCharType="separate"/>
      </w:r>
      <w:r>
        <w:rPr>
          <w:noProof/>
        </w:rPr>
        <w:t>15</w:t>
      </w:r>
      <w:r>
        <w:rPr>
          <w:noProof/>
        </w:rPr>
        <w:fldChar w:fldCharType="end"/>
      </w:r>
    </w:p>
    <w:p w14:paraId="73682BD2" w14:textId="239BA581"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_Toc169939007 \h </w:instrText>
      </w:r>
      <w:r>
        <w:rPr>
          <w:noProof/>
        </w:rPr>
      </w:r>
      <w:r>
        <w:rPr>
          <w:noProof/>
        </w:rPr>
        <w:fldChar w:fldCharType="separate"/>
      </w:r>
      <w:r>
        <w:rPr>
          <w:noProof/>
        </w:rPr>
        <w:t>20</w:t>
      </w:r>
      <w:r>
        <w:rPr>
          <w:noProof/>
        </w:rPr>
        <w:fldChar w:fldCharType="end"/>
      </w:r>
    </w:p>
    <w:p w14:paraId="7E660D26" w14:textId="63CF9B11"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_Toc169939008 \h </w:instrText>
      </w:r>
      <w:r>
        <w:rPr>
          <w:noProof/>
        </w:rPr>
      </w:r>
      <w:r>
        <w:rPr>
          <w:noProof/>
        </w:rPr>
        <w:fldChar w:fldCharType="separate"/>
      </w:r>
      <w:r>
        <w:rPr>
          <w:noProof/>
        </w:rPr>
        <w:t>20</w:t>
      </w:r>
      <w:r>
        <w:rPr>
          <w:noProof/>
        </w:rPr>
        <w:fldChar w:fldCharType="end"/>
      </w:r>
    </w:p>
    <w:p w14:paraId="2C13605E" w14:textId="282A395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fldLock="1"/>
      </w:r>
      <w:r>
        <w:rPr>
          <w:noProof/>
        </w:rPr>
        <w:instrText xml:space="preserve"> PAGEREF _Toc169939009 \h </w:instrText>
      </w:r>
      <w:r>
        <w:rPr>
          <w:noProof/>
        </w:rPr>
      </w:r>
      <w:r>
        <w:rPr>
          <w:noProof/>
        </w:rPr>
        <w:fldChar w:fldCharType="separate"/>
      </w:r>
      <w:r>
        <w:rPr>
          <w:noProof/>
        </w:rPr>
        <w:t>20</w:t>
      </w:r>
      <w:r>
        <w:rPr>
          <w:noProof/>
        </w:rPr>
        <w:fldChar w:fldCharType="end"/>
      </w:r>
    </w:p>
    <w:p w14:paraId="7E64CFD6" w14:textId="48A80D1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_Toc169939010 \h </w:instrText>
      </w:r>
      <w:r>
        <w:rPr>
          <w:noProof/>
        </w:rPr>
      </w:r>
      <w:r>
        <w:rPr>
          <w:noProof/>
        </w:rPr>
        <w:fldChar w:fldCharType="separate"/>
      </w:r>
      <w:r>
        <w:rPr>
          <w:noProof/>
        </w:rPr>
        <w:t>21</w:t>
      </w:r>
      <w:r>
        <w:rPr>
          <w:noProof/>
        </w:rPr>
        <w:fldChar w:fldCharType="end"/>
      </w:r>
    </w:p>
    <w:p w14:paraId="7C862ED6" w14:textId="0FD9FCFE"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_Toc169939011 \h </w:instrText>
      </w:r>
      <w:r>
        <w:rPr>
          <w:noProof/>
        </w:rPr>
      </w:r>
      <w:r>
        <w:rPr>
          <w:noProof/>
        </w:rPr>
        <w:fldChar w:fldCharType="separate"/>
      </w:r>
      <w:r>
        <w:rPr>
          <w:noProof/>
        </w:rPr>
        <w:t>24</w:t>
      </w:r>
      <w:r>
        <w:rPr>
          <w:noProof/>
        </w:rPr>
        <w:fldChar w:fldCharType="end"/>
      </w:r>
    </w:p>
    <w:p w14:paraId="42BFCFBD" w14:textId="5EE8174E"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_Toc169939012 \h </w:instrText>
      </w:r>
      <w:r>
        <w:rPr>
          <w:noProof/>
        </w:rPr>
      </w:r>
      <w:r>
        <w:rPr>
          <w:noProof/>
        </w:rPr>
        <w:fldChar w:fldCharType="separate"/>
      </w:r>
      <w:r>
        <w:rPr>
          <w:noProof/>
        </w:rPr>
        <w:t>24</w:t>
      </w:r>
      <w:r>
        <w:rPr>
          <w:noProof/>
        </w:rPr>
        <w:fldChar w:fldCharType="end"/>
      </w:r>
    </w:p>
    <w:p w14:paraId="53915336" w14:textId="49953BED"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sidRPr="00DC477D">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DC477D">
        <w:rPr>
          <w:rFonts w:eastAsia="SimSun"/>
          <w:noProof/>
        </w:rPr>
        <w:t xml:space="preserve">Enumeration: </w:t>
      </w:r>
      <w:r w:rsidRPr="00DC477D">
        <w:rPr>
          <w:rFonts w:eastAsia="Malgun Gothic"/>
          <w:noProof/>
        </w:rPr>
        <w:t>MatchingOperator</w:t>
      </w:r>
      <w:r>
        <w:rPr>
          <w:noProof/>
        </w:rPr>
        <w:tab/>
      </w:r>
      <w:r>
        <w:rPr>
          <w:noProof/>
        </w:rPr>
        <w:fldChar w:fldCharType="begin" w:fldLock="1"/>
      </w:r>
      <w:r>
        <w:rPr>
          <w:noProof/>
        </w:rPr>
        <w:instrText xml:space="preserve"> PAGEREF _Toc169939013 \h </w:instrText>
      </w:r>
      <w:r>
        <w:rPr>
          <w:noProof/>
        </w:rPr>
      </w:r>
      <w:r>
        <w:rPr>
          <w:noProof/>
        </w:rPr>
        <w:fldChar w:fldCharType="separate"/>
      </w:r>
      <w:r>
        <w:rPr>
          <w:noProof/>
        </w:rPr>
        <w:t>24</w:t>
      </w:r>
      <w:r>
        <w:rPr>
          <w:noProof/>
        </w:rPr>
        <w:fldChar w:fldCharType="end"/>
      </w:r>
    </w:p>
    <w:p w14:paraId="09321863" w14:textId="244504C6"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_Toc169939014 \h </w:instrText>
      </w:r>
      <w:r>
        <w:rPr>
          <w:noProof/>
        </w:rPr>
      </w:r>
      <w:r>
        <w:rPr>
          <w:noProof/>
        </w:rPr>
        <w:fldChar w:fldCharType="separate"/>
      </w:r>
      <w:r>
        <w:rPr>
          <w:noProof/>
        </w:rPr>
        <w:t>25</w:t>
      </w:r>
      <w:r>
        <w:rPr>
          <w:noProof/>
        </w:rPr>
        <w:fldChar w:fldCharType="end"/>
      </w:r>
    </w:p>
    <w:p w14:paraId="61DE324E" w14:textId="16A769D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_Toc169939015 \h </w:instrText>
      </w:r>
      <w:r>
        <w:rPr>
          <w:noProof/>
        </w:rPr>
      </w:r>
      <w:r>
        <w:rPr>
          <w:noProof/>
        </w:rPr>
        <w:fldChar w:fldCharType="separate"/>
      </w:r>
      <w:r>
        <w:rPr>
          <w:noProof/>
        </w:rPr>
        <w:t>25</w:t>
      </w:r>
      <w:r>
        <w:rPr>
          <w:noProof/>
        </w:rPr>
        <w:fldChar w:fldCharType="end"/>
      </w:r>
    </w:p>
    <w:p w14:paraId="243CB7D9" w14:textId="70765F58"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fldLock="1"/>
      </w:r>
      <w:r>
        <w:rPr>
          <w:noProof/>
        </w:rPr>
        <w:instrText xml:space="preserve"> PAGEREF _Toc169939016 \h </w:instrText>
      </w:r>
      <w:r>
        <w:rPr>
          <w:noProof/>
        </w:rPr>
      </w:r>
      <w:r>
        <w:rPr>
          <w:noProof/>
        </w:rPr>
        <w:fldChar w:fldCharType="separate"/>
      </w:r>
      <w:r>
        <w:rPr>
          <w:noProof/>
        </w:rPr>
        <w:t>27</w:t>
      </w:r>
      <w:r>
        <w:rPr>
          <w:noProof/>
        </w:rPr>
        <w:fldChar w:fldCharType="end"/>
      </w:r>
    </w:p>
    <w:p w14:paraId="4865CDAF" w14:textId="0BE1815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fldLock="1"/>
      </w:r>
      <w:r>
        <w:rPr>
          <w:noProof/>
        </w:rPr>
        <w:instrText xml:space="preserve"> PAGEREF _Toc169939017 \h </w:instrText>
      </w:r>
      <w:r>
        <w:rPr>
          <w:noProof/>
        </w:rPr>
      </w:r>
      <w:r>
        <w:rPr>
          <w:noProof/>
        </w:rPr>
        <w:fldChar w:fldCharType="separate"/>
      </w:r>
      <w:r>
        <w:rPr>
          <w:noProof/>
        </w:rPr>
        <w:t>27</w:t>
      </w:r>
      <w:r>
        <w:rPr>
          <w:noProof/>
        </w:rPr>
        <w:fldChar w:fldCharType="end"/>
      </w:r>
    </w:p>
    <w:p w14:paraId="049081DA" w14:textId="55046A6F"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sidRPr="00DC477D">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DC477D">
        <w:rPr>
          <w:noProof/>
          <w:lang w:val="en-US"/>
        </w:rPr>
        <w:t>Type: LinksValueSchema</w:t>
      </w:r>
      <w:r>
        <w:rPr>
          <w:noProof/>
        </w:rPr>
        <w:tab/>
      </w:r>
      <w:r>
        <w:rPr>
          <w:noProof/>
        </w:rPr>
        <w:fldChar w:fldCharType="begin" w:fldLock="1"/>
      </w:r>
      <w:r>
        <w:rPr>
          <w:noProof/>
        </w:rPr>
        <w:instrText xml:space="preserve"> PAGEREF _Toc169939018 \h </w:instrText>
      </w:r>
      <w:r>
        <w:rPr>
          <w:noProof/>
        </w:rPr>
      </w:r>
      <w:r>
        <w:rPr>
          <w:noProof/>
        </w:rPr>
        <w:fldChar w:fldCharType="separate"/>
      </w:r>
      <w:r>
        <w:rPr>
          <w:noProof/>
        </w:rPr>
        <w:t>27</w:t>
      </w:r>
      <w:r>
        <w:rPr>
          <w:noProof/>
        </w:rPr>
        <w:fldChar w:fldCharType="end"/>
      </w:r>
    </w:p>
    <w:p w14:paraId="36D2426A" w14:textId="4579DB71"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sidRPr="00DC477D">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DC477D">
        <w:rPr>
          <w:noProof/>
          <w:lang w:val="en-US"/>
        </w:rPr>
        <w:t>Type: SelfLink</w:t>
      </w:r>
      <w:r>
        <w:rPr>
          <w:noProof/>
        </w:rPr>
        <w:tab/>
      </w:r>
      <w:r>
        <w:rPr>
          <w:noProof/>
        </w:rPr>
        <w:fldChar w:fldCharType="begin" w:fldLock="1"/>
      </w:r>
      <w:r>
        <w:rPr>
          <w:noProof/>
        </w:rPr>
        <w:instrText xml:space="preserve"> PAGEREF _Toc169939019 \h </w:instrText>
      </w:r>
      <w:r>
        <w:rPr>
          <w:noProof/>
        </w:rPr>
      </w:r>
      <w:r>
        <w:rPr>
          <w:noProof/>
        </w:rPr>
        <w:fldChar w:fldCharType="separate"/>
      </w:r>
      <w:r>
        <w:rPr>
          <w:noProof/>
        </w:rPr>
        <w:t>27</w:t>
      </w:r>
      <w:r>
        <w:rPr>
          <w:noProof/>
        </w:rPr>
        <w:fldChar w:fldCharType="end"/>
      </w:r>
    </w:p>
    <w:p w14:paraId="3B4ABB84" w14:textId="2C82F5A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fldLock="1"/>
      </w:r>
      <w:r>
        <w:rPr>
          <w:noProof/>
        </w:rPr>
        <w:instrText xml:space="preserve"> PAGEREF _Toc169939020 \h </w:instrText>
      </w:r>
      <w:r>
        <w:rPr>
          <w:noProof/>
        </w:rPr>
      </w:r>
      <w:r>
        <w:rPr>
          <w:noProof/>
        </w:rPr>
        <w:fldChar w:fldCharType="separate"/>
      </w:r>
      <w:r>
        <w:rPr>
          <w:noProof/>
        </w:rPr>
        <w:t>28</w:t>
      </w:r>
      <w:r>
        <w:rPr>
          <w:noProof/>
        </w:rPr>
        <w:fldChar w:fldCharType="end"/>
      </w:r>
    </w:p>
    <w:p w14:paraId="3D089D15" w14:textId="15471DBD"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fldLock="1"/>
      </w:r>
      <w:r>
        <w:rPr>
          <w:noProof/>
        </w:rPr>
        <w:instrText xml:space="preserve"> PAGEREF _Toc169939021 \h </w:instrText>
      </w:r>
      <w:r>
        <w:rPr>
          <w:noProof/>
        </w:rPr>
      </w:r>
      <w:r>
        <w:rPr>
          <w:noProof/>
        </w:rPr>
        <w:fldChar w:fldCharType="separate"/>
      </w:r>
      <w:r>
        <w:rPr>
          <w:noProof/>
        </w:rPr>
        <w:t>28</w:t>
      </w:r>
      <w:r>
        <w:rPr>
          <w:noProof/>
        </w:rPr>
        <w:fldChar w:fldCharType="end"/>
      </w:r>
    </w:p>
    <w:p w14:paraId="0E7EF836" w14:textId="2D865FF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_Toc169939022 \h </w:instrText>
      </w:r>
      <w:r>
        <w:rPr>
          <w:noProof/>
        </w:rPr>
      </w:r>
      <w:r>
        <w:rPr>
          <w:noProof/>
        </w:rPr>
        <w:fldChar w:fldCharType="separate"/>
      </w:r>
      <w:r>
        <w:rPr>
          <w:noProof/>
        </w:rPr>
        <w:t>29</w:t>
      </w:r>
      <w:r>
        <w:rPr>
          <w:noProof/>
        </w:rPr>
        <w:fldChar w:fldCharType="end"/>
      </w:r>
    </w:p>
    <w:p w14:paraId="3804F155" w14:textId="3AFD2CA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_Toc169939023 \h </w:instrText>
      </w:r>
      <w:r>
        <w:rPr>
          <w:noProof/>
        </w:rPr>
      </w:r>
      <w:r>
        <w:rPr>
          <w:noProof/>
        </w:rPr>
        <w:fldChar w:fldCharType="separate"/>
      </w:r>
      <w:r>
        <w:rPr>
          <w:noProof/>
        </w:rPr>
        <w:t>29</w:t>
      </w:r>
      <w:r>
        <w:rPr>
          <w:noProof/>
        </w:rPr>
        <w:fldChar w:fldCharType="end"/>
      </w:r>
    </w:p>
    <w:p w14:paraId="30AB08D2" w14:textId="3B32533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_Toc169939024 \h </w:instrText>
      </w:r>
      <w:r>
        <w:rPr>
          <w:noProof/>
        </w:rPr>
      </w:r>
      <w:r>
        <w:rPr>
          <w:noProof/>
        </w:rPr>
        <w:fldChar w:fldCharType="separate"/>
      </w:r>
      <w:r>
        <w:rPr>
          <w:noProof/>
        </w:rPr>
        <w:t>30</w:t>
      </w:r>
      <w:r>
        <w:rPr>
          <w:noProof/>
        </w:rPr>
        <w:fldChar w:fldCharType="end"/>
      </w:r>
    </w:p>
    <w:p w14:paraId="2C7E29F2" w14:textId="7064F87D"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_Toc169939025 \h </w:instrText>
      </w:r>
      <w:r>
        <w:rPr>
          <w:noProof/>
        </w:rPr>
      </w:r>
      <w:r>
        <w:rPr>
          <w:noProof/>
        </w:rPr>
        <w:fldChar w:fldCharType="separate"/>
      </w:r>
      <w:r>
        <w:rPr>
          <w:noProof/>
        </w:rPr>
        <w:t>30</w:t>
      </w:r>
      <w:r>
        <w:rPr>
          <w:noProof/>
        </w:rPr>
        <w:fldChar w:fldCharType="end"/>
      </w:r>
    </w:p>
    <w:p w14:paraId="7F1BF197" w14:textId="12CF286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_Toc169939026 \h </w:instrText>
      </w:r>
      <w:r>
        <w:rPr>
          <w:noProof/>
        </w:rPr>
      </w:r>
      <w:r>
        <w:rPr>
          <w:noProof/>
        </w:rPr>
        <w:fldChar w:fldCharType="separate"/>
      </w:r>
      <w:r>
        <w:rPr>
          <w:noProof/>
        </w:rPr>
        <w:t>30</w:t>
      </w:r>
      <w:r>
        <w:rPr>
          <w:noProof/>
        </w:rPr>
        <w:fldChar w:fldCharType="end"/>
      </w:r>
    </w:p>
    <w:p w14:paraId="6E103566" w14:textId="182AF5E1"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_Toc169939027 \h </w:instrText>
      </w:r>
      <w:r>
        <w:rPr>
          <w:noProof/>
        </w:rPr>
      </w:r>
      <w:r>
        <w:rPr>
          <w:noProof/>
        </w:rPr>
        <w:fldChar w:fldCharType="separate"/>
      </w:r>
      <w:r>
        <w:rPr>
          <w:noProof/>
        </w:rPr>
        <w:t>30</w:t>
      </w:r>
      <w:r>
        <w:rPr>
          <w:noProof/>
        </w:rPr>
        <w:fldChar w:fldCharType="end"/>
      </w:r>
    </w:p>
    <w:p w14:paraId="7EDD7A85" w14:textId="727EFD4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_Toc169939028 \h </w:instrText>
      </w:r>
      <w:r>
        <w:rPr>
          <w:noProof/>
        </w:rPr>
      </w:r>
      <w:r>
        <w:rPr>
          <w:noProof/>
        </w:rPr>
        <w:fldChar w:fldCharType="separate"/>
      </w:r>
      <w:r>
        <w:rPr>
          <w:noProof/>
        </w:rPr>
        <w:t>30</w:t>
      </w:r>
      <w:r>
        <w:rPr>
          <w:noProof/>
        </w:rPr>
        <w:fldChar w:fldCharType="end"/>
      </w:r>
    </w:p>
    <w:p w14:paraId="11B232E3" w14:textId="3105B5D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_Toc169939029 \h </w:instrText>
      </w:r>
      <w:r>
        <w:rPr>
          <w:noProof/>
        </w:rPr>
      </w:r>
      <w:r>
        <w:rPr>
          <w:noProof/>
        </w:rPr>
        <w:fldChar w:fldCharType="separate"/>
      </w:r>
      <w:r>
        <w:rPr>
          <w:noProof/>
        </w:rPr>
        <w:t>31</w:t>
      </w:r>
      <w:r>
        <w:rPr>
          <w:noProof/>
        </w:rPr>
        <w:fldChar w:fldCharType="end"/>
      </w:r>
    </w:p>
    <w:p w14:paraId="7C56D799" w14:textId="75928BC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_Toc169939030 \h </w:instrText>
      </w:r>
      <w:r>
        <w:rPr>
          <w:noProof/>
        </w:rPr>
      </w:r>
      <w:r>
        <w:rPr>
          <w:noProof/>
        </w:rPr>
        <w:fldChar w:fldCharType="separate"/>
      </w:r>
      <w:r>
        <w:rPr>
          <w:noProof/>
        </w:rPr>
        <w:t>31</w:t>
      </w:r>
      <w:r>
        <w:rPr>
          <w:noProof/>
        </w:rPr>
        <w:fldChar w:fldCharType="end"/>
      </w:r>
    </w:p>
    <w:p w14:paraId="2A99FE12" w14:textId="466787A6"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_Toc169939031 \h </w:instrText>
      </w:r>
      <w:r>
        <w:rPr>
          <w:noProof/>
        </w:rPr>
      </w:r>
      <w:r>
        <w:rPr>
          <w:noProof/>
        </w:rPr>
        <w:fldChar w:fldCharType="separate"/>
      </w:r>
      <w:r>
        <w:rPr>
          <w:noProof/>
        </w:rPr>
        <w:t>31</w:t>
      </w:r>
      <w:r>
        <w:rPr>
          <w:noProof/>
        </w:rPr>
        <w:fldChar w:fldCharType="end"/>
      </w:r>
    </w:p>
    <w:p w14:paraId="70B4CB2F" w14:textId="62ED19F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_Toc169939032 \h </w:instrText>
      </w:r>
      <w:r>
        <w:rPr>
          <w:noProof/>
        </w:rPr>
      </w:r>
      <w:r>
        <w:rPr>
          <w:noProof/>
        </w:rPr>
        <w:fldChar w:fldCharType="separate"/>
      </w:r>
      <w:r>
        <w:rPr>
          <w:noProof/>
        </w:rPr>
        <w:t>31</w:t>
      </w:r>
      <w:r>
        <w:rPr>
          <w:noProof/>
        </w:rPr>
        <w:fldChar w:fldCharType="end"/>
      </w:r>
    </w:p>
    <w:p w14:paraId="62E3B153" w14:textId="57D724C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_Toc169939033 \h </w:instrText>
      </w:r>
      <w:r>
        <w:rPr>
          <w:noProof/>
        </w:rPr>
      </w:r>
      <w:r>
        <w:rPr>
          <w:noProof/>
        </w:rPr>
        <w:fldChar w:fldCharType="separate"/>
      </w:r>
      <w:r>
        <w:rPr>
          <w:noProof/>
        </w:rPr>
        <w:t>32</w:t>
      </w:r>
      <w:r>
        <w:rPr>
          <w:noProof/>
        </w:rPr>
        <w:fldChar w:fldCharType="end"/>
      </w:r>
    </w:p>
    <w:p w14:paraId="5416A2AE" w14:textId="1A0ED897"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_Toc169939034 \h </w:instrText>
      </w:r>
      <w:r>
        <w:rPr>
          <w:noProof/>
        </w:rPr>
      </w:r>
      <w:r>
        <w:rPr>
          <w:noProof/>
        </w:rPr>
        <w:fldChar w:fldCharType="separate"/>
      </w:r>
      <w:r>
        <w:rPr>
          <w:noProof/>
        </w:rPr>
        <w:t>32</w:t>
      </w:r>
      <w:r>
        <w:rPr>
          <w:noProof/>
        </w:rPr>
        <w:fldChar w:fldCharType="end"/>
      </w:r>
    </w:p>
    <w:p w14:paraId="036BCBC6" w14:textId="7536A1D8"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fldLock="1"/>
      </w:r>
      <w:r>
        <w:rPr>
          <w:noProof/>
        </w:rPr>
        <w:instrText xml:space="preserve"> PAGEREF _Toc169939035 \h </w:instrText>
      </w:r>
      <w:r>
        <w:rPr>
          <w:noProof/>
        </w:rPr>
      </w:r>
      <w:r>
        <w:rPr>
          <w:noProof/>
        </w:rPr>
        <w:fldChar w:fldCharType="separate"/>
      </w:r>
      <w:r>
        <w:rPr>
          <w:noProof/>
        </w:rPr>
        <w:t>32</w:t>
      </w:r>
      <w:r>
        <w:rPr>
          <w:noProof/>
        </w:rPr>
        <w:fldChar w:fldCharType="end"/>
      </w:r>
    </w:p>
    <w:p w14:paraId="5975273F" w14:textId="23873FE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fldLock="1"/>
      </w:r>
      <w:r>
        <w:rPr>
          <w:noProof/>
        </w:rPr>
        <w:instrText xml:space="preserve"> PAGEREF _Toc169939036 \h </w:instrText>
      </w:r>
      <w:r>
        <w:rPr>
          <w:noProof/>
        </w:rPr>
      </w:r>
      <w:r>
        <w:rPr>
          <w:noProof/>
        </w:rPr>
        <w:fldChar w:fldCharType="separate"/>
      </w:r>
      <w:r>
        <w:rPr>
          <w:noProof/>
        </w:rPr>
        <w:t>33</w:t>
      </w:r>
      <w:r>
        <w:rPr>
          <w:noProof/>
        </w:rPr>
        <w:fldChar w:fldCharType="end"/>
      </w:r>
    </w:p>
    <w:p w14:paraId="7E6F7E30" w14:textId="6DA21DD5"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sidRPr="00DC477D">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DC477D">
        <w:rPr>
          <w:rFonts w:eastAsia="SimSun"/>
          <w:noProof/>
        </w:rPr>
        <w:t>Type: FqdnPatternMatchingRule</w:t>
      </w:r>
      <w:r>
        <w:rPr>
          <w:noProof/>
        </w:rPr>
        <w:tab/>
      </w:r>
      <w:r>
        <w:rPr>
          <w:noProof/>
        </w:rPr>
        <w:fldChar w:fldCharType="begin" w:fldLock="1"/>
      </w:r>
      <w:r>
        <w:rPr>
          <w:noProof/>
        </w:rPr>
        <w:instrText xml:space="preserve"> PAGEREF _Toc169939037 \h </w:instrText>
      </w:r>
      <w:r>
        <w:rPr>
          <w:noProof/>
        </w:rPr>
      </w:r>
      <w:r>
        <w:rPr>
          <w:noProof/>
        </w:rPr>
        <w:fldChar w:fldCharType="separate"/>
      </w:r>
      <w:r>
        <w:rPr>
          <w:noProof/>
        </w:rPr>
        <w:t>33</w:t>
      </w:r>
      <w:r>
        <w:rPr>
          <w:noProof/>
        </w:rPr>
        <w:fldChar w:fldCharType="end"/>
      </w:r>
    </w:p>
    <w:p w14:paraId="164903A2" w14:textId="410EC09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sidRPr="00DC477D">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DC477D">
        <w:rPr>
          <w:rFonts w:eastAsia="SimSun"/>
          <w:noProof/>
        </w:rPr>
        <w:t>Type: StringMatchingRule</w:t>
      </w:r>
      <w:r>
        <w:rPr>
          <w:noProof/>
        </w:rPr>
        <w:tab/>
      </w:r>
      <w:r>
        <w:rPr>
          <w:noProof/>
        </w:rPr>
        <w:fldChar w:fldCharType="begin" w:fldLock="1"/>
      </w:r>
      <w:r>
        <w:rPr>
          <w:noProof/>
        </w:rPr>
        <w:instrText xml:space="preserve"> PAGEREF _Toc169939038 \h </w:instrText>
      </w:r>
      <w:r>
        <w:rPr>
          <w:noProof/>
        </w:rPr>
      </w:r>
      <w:r>
        <w:rPr>
          <w:noProof/>
        </w:rPr>
        <w:fldChar w:fldCharType="separate"/>
      </w:r>
      <w:r>
        <w:rPr>
          <w:noProof/>
        </w:rPr>
        <w:t>33</w:t>
      </w:r>
      <w:r>
        <w:rPr>
          <w:noProof/>
        </w:rPr>
        <w:fldChar w:fldCharType="end"/>
      </w:r>
    </w:p>
    <w:p w14:paraId="0A1D0BA3" w14:textId="31A1D12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sidRPr="00DC477D">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DC477D">
        <w:rPr>
          <w:rFonts w:eastAsia="SimSun"/>
          <w:noProof/>
        </w:rPr>
        <w:t>Type: StringMatchingCondition</w:t>
      </w:r>
      <w:r>
        <w:rPr>
          <w:noProof/>
        </w:rPr>
        <w:tab/>
      </w:r>
      <w:r>
        <w:rPr>
          <w:noProof/>
        </w:rPr>
        <w:fldChar w:fldCharType="begin" w:fldLock="1"/>
      </w:r>
      <w:r>
        <w:rPr>
          <w:noProof/>
        </w:rPr>
        <w:instrText xml:space="preserve"> PAGEREF _Toc169939039 \h </w:instrText>
      </w:r>
      <w:r>
        <w:rPr>
          <w:noProof/>
        </w:rPr>
      </w:r>
      <w:r>
        <w:rPr>
          <w:noProof/>
        </w:rPr>
        <w:fldChar w:fldCharType="separate"/>
      </w:r>
      <w:r>
        <w:rPr>
          <w:noProof/>
        </w:rPr>
        <w:t>34</w:t>
      </w:r>
      <w:r>
        <w:rPr>
          <w:noProof/>
        </w:rPr>
        <w:fldChar w:fldCharType="end"/>
      </w:r>
    </w:p>
    <w:p w14:paraId="17541F05" w14:textId="4976CA43"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sidRPr="00DC477D">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_Toc169939040 \h </w:instrText>
      </w:r>
      <w:r>
        <w:rPr>
          <w:noProof/>
        </w:rPr>
      </w:r>
      <w:r>
        <w:rPr>
          <w:noProof/>
        </w:rPr>
        <w:fldChar w:fldCharType="separate"/>
      </w:r>
      <w:r>
        <w:rPr>
          <w:noProof/>
        </w:rPr>
        <w:t>34</w:t>
      </w:r>
      <w:r>
        <w:rPr>
          <w:noProof/>
        </w:rPr>
        <w:fldChar w:fldCharType="end"/>
      </w:r>
    </w:p>
    <w:p w14:paraId="1136BC24" w14:textId="1FA50DEE"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sidRPr="00DC477D">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fldLock="1"/>
      </w:r>
      <w:r>
        <w:rPr>
          <w:noProof/>
        </w:rPr>
        <w:instrText xml:space="preserve"> PAGEREF _Toc169939041 \h </w:instrText>
      </w:r>
      <w:r>
        <w:rPr>
          <w:noProof/>
        </w:rPr>
      </w:r>
      <w:r>
        <w:rPr>
          <w:noProof/>
        </w:rPr>
        <w:fldChar w:fldCharType="separate"/>
      </w:r>
      <w:r>
        <w:rPr>
          <w:noProof/>
        </w:rPr>
        <w:t>34</w:t>
      </w:r>
      <w:r>
        <w:rPr>
          <w:noProof/>
        </w:rPr>
        <w:fldChar w:fldCharType="end"/>
      </w:r>
    </w:p>
    <w:p w14:paraId="7BDC62D4" w14:textId="6575B84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sidRPr="00DC477D">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_Toc169939042 \h </w:instrText>
      </w:r>
      <w:r>
        <w:rPr>
          <w:noProof/>
        </w:rPr>
      </w:r>
      <w:r>
        <w:rPr>
          <w:noProof/>
        </w:rPr>
        <w:fldChar w:fldCharType="separate"/>
      </w:r>
      <w:r>
        <w:rPr>
          <w:noProof/>
        </w:rPr>
        <w:t>34</w:t>
      </w:r>
      <w:r>
        <w:rPr>
          <w:noProof/>
        </w:rPr>
        <w:fldChar w:fldCharType="end"/>
      </w:r>
    </w:p>
    <w:p w14:paraId="50C8503B" w14:textId="7F6EEAFC" w:rsidR="00F364A2" w:rsidRDefault="00F364A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_Toc169939043 \h </w:instrText>
      </w:r>
      <w:r>
        <w:rPr>
          <w:noProof/>
        </w:rPr>
      </w:r>
      <w:r>
        <w:rPr>
          <w:noProof/>
        </w:rPr>
        <w:fldChar w:fldCharType="separate"/>
      </w:r>
      <w:r>
        <w:rPr>
          <w:noProof/>
        </w:rPr>
        <w:t>34</w:t>
      </w:r>
      <w:r>
        <w:rPr>
          <w:noProof/>
        </w:rPr>
        <w:fldChar w:fldCharType="end"/>
      </w:r>
    </w:p>
    <w:p w14:paraId="2FBAD2F5" w14:textId="63E83263"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_Toc169939044 \h </w:instrText>
      </w:r>
      <w:r>
        <w:rPr>
          <w:noProof/>
        </w:rPr>
      </w:r>
      <w:r>
        <w:rPr>
          <w:noProof/>
        </w:rPr>
        <w:fldChar w:fldCharType="separate"/>
      </w:r>
      <w:r>
        <w:rPr>
          <w:noProof/>
        </w:rPr>
        <w:t>34</w:t>
      </w:r>
      <w:r>
        <w:rPr>
          <w:noProof/>
        </w:rPr>
        <w:fldChar w:fldCharType="end"/>
      </w:r>
    </w:p>
    <w:p w14:paraId="2D3BCD95" w14:textId="2D347966"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_Toc169939045 \h </w:instrText>
      </w:r>
      <w:r>
        <w:rPr>
          <w:noProof/>
        </w:rPr>
      </w:r>
      <w:r>
        <w:rPr>
          <w:noProof/>
        </w:rPr>
        <w:fldChar w:fldCharType="separate"/>
      </w:r>
      <w:r>
        <w:rPr>
          <w:noProof/>
        </w:rPr>
        <w:t>35</w:t>
      </w:r>
      <w:r>
        <w:rPr>
          <w:noProof/>
        </w:rPr>
        <w:fldChar w:fldCharType="end"/>
      </w:r>
    </w:p>
    <w:p w14:paraId="6A4A9907" w14:textId="0C366688"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_Toc169939046 \h </w:instrText>
      </w:r>
      <w:r>
        <w:rPr>
          <w:noProof/>
        </w:rPr>
      </w:r>
      <w:r>
        <w:rPr>
          <w:noProof/>
        </w:rPr>
        <w:fldChar w:fldCharType="separate"/>
      </w:r>
      <w:r>
        <w:rPr>
          <w:noProof/>
        </w:rPr>
        <w:t>39</w:t>
      </w:r>
      <w:r>
        <w:rPr>
          <w:noProof/>
        </w:rPr>
        <w:fldChar w:fldCharType="end"/>
      </w:r>
    </w:p>
    <w:p w14:paraId="4ADDA1D2" w14:textId="64325A93"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fldLock="1"/>
      </w:r>
      <w:r>
        <w:rPr>
          <w:noProof/>
        </w:rPr>
        <w:instrText xml:space="preserve"> PAGEREF _Toc169939047 \h </w:instrText>
      </w:r>
      <w:r>
        <w:rPr>
          <w:noProof/>
        </w:rPr>
      </w:r>
      <w:r>
        <w:rPr>
          <w:noProof/>
        </w:rPr>
        <w:fldChar w:fldCharType="separate"/>
      </w:r>
      <w:r>
        <w:rPr>
          <w:noProof/>
        </w:rPr>
        <w:t>39</w:t>
      </w:r>
      <w:r>
        <w:rPr>
          <w:noProof/>
        </w:rPr>
        <w:fldChar w:fldCharType="end"/>
      </w:r>
    </w:p>
    <w:p w14:paraId="3395CDEE" w14:textId="75A3DAD5"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_Toc169939048 \h </w:instrText>
      </w:r>
      <w:r>
        <w:rPr>
          <w:noProof/>
        </w:rPr>
      </w:r>
      <w:r>
        <w:rPr>
          <w:noProof/>
        </w:rPr>
        <w:fldChar w:fldCharType="separate"/>
      </w:r>
      <w:r>
        <w:rPr>
          <w:noProof/>
        </w:rPr>
        <w:t>40</w:t>
      </w:r>
      <w:r>
        <w:rPr>
          <w:noProof/>
        </w:rPr>
        <w:fldChar w:fldCharType="end"/>
      </w:r>
    </w:p>
    <w:p w14:paraId="1509F8BB" w14:textId="64BCB763"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fldLock="1"/>
      </w:r>
      <w:r>
        <w:rPr>
          <w:noProof/>
        </w:rPr>
        <w:instrText xml:space="preserve"> PAGEREF _Toc169939049 \h </w:instrText>
      </w:r>
      <w:r>
        <w:rPr>
          <w:noProof/>
        </w:rPr>
      </w:r>
      <w:r>
        <w:rPr>
          <w:noProof/>
        </w:rPr>
        <w:fldChar w:fldCharType="separate"/>
      </w:r>
      <w:r>
        <w:rPr>
          <w:noProof/>
        </w:rPr>
        <w:t>40</w:t>
      </w:r>
      <w:r>
        <w:rPr>
          <w:noProof/>
        </w:rPr>
        <w:fldChar w:fldCharType="end"/>
      </w:r>
    </w:p>
    <w:p w14:paraId="3A97EC89" w14:textId="012CB09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fldLock="1"/>
      </w:r>
      <w:r>
        <w:rPr>
          <w:noProof/>
        </w:rPr>
        <w:instrText xml:space="preserve"> PAGEREF _Toc169939050 \h </w:instrText>
      </w:r>
      <w:r>
        <w:rPr>
          <w:noProof/>
        </w:rPr>
      </w:r>
      <w:r>
        <w:rPr>
          <w:noProof/>
        </w:rPr>
        <w:fldChar w:fldCharType="separate"/>
      </w:r>
      <w:r>
        <w:rPr>
          <w:noProof/>
        </w:rPr>
        <w:t>40</w:t>
      </w:r>
      <w:r>
        <w:rPr>
          <w:noProof/>
        </w:rPr>
        <w:fldChar w:fldCharType="end"/>
      </w:r>
    </w:p>
    <w:p w14:paraId="715A0BFF" w14:textId="244D1CF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fldLock="1"/>
      </w:r>
      <w:r>
        <w:rPr>
          <w:noProof/>
        </w:rPr>
        <w:instrText xml:space="preserve"> PAGEREF _Toc169939051 \h </w:instrText>
      </w:r>
      <w:r>
        <w:rPr>
          <w:noProof/>
        </w:rPr>
      </w:r>
      <w:r>
        <w:rPr>
          <w:noProof/>
        </w:rPr>
        <w:fldChar w:fldCharType="separate"/>
      </w:r>
      <w:r>
        <w:rPr>
          <w:noProof/>
        </w:rPr>
        <w:t>40</w:t>
      </w:r>
      <w:r>
        <w:rPr>
          <w:noProof/>
        </w:rPr>
        <w:fldChar w:fldCharType="end"/>
      </w:r>
    </w:p>
    <w:p w14:paraId="268B39BD" w14:textId="58F86FEE" w:rsidR="00F364A2" w:rsidRDefault="00F364A2">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_Toc169939052 \h </w:instrText>
      </w:r>
      <w:r>
        <w:rPr>
          <w:noProof/>
        </w:rPr>
      </w:r>
      <w:r>
        <w:rPr>
          <w:noProof/>
        </w:rPr>
        <w:fldChar w:fldCharType="separate"/>
      </w:r>
      <w:r>
        <w:rPr>
          <w:noProof/>
        </w:rPr>
        <w:t>40</w:t>
      </w:r>
      <w:r>
        <w:rPr>
          <w:noProof/>
        </w:rPr>
        <w:fldChar w:fldCharType="end"/>
      </w:r>
    </w:p>
    <w:p w14:paraId="4632C421" w14:textId="0702DFCD"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_Toc169939053 \h </w:instrText>
      </w:r>
      <w:r>
        <w:rPr>
          <w:noProof/>
        </w:rPr>
      </w:r>
      <w:r>
        <w:rPr>
          <w:noProof/>
        </w:rPr>
        <w:fldChar w:fldCharType="separate"/>
      </w:r>
      <w:r>
        <w:rPr>
          <w:noProof/>
        </w:rPr>
        <w:t>40</w:t>
      </w:r>
      <w:r>
        <w:rPr>
          <w:noProof/>
        </w:rPr>
        <w:fldChar w:fldCharType="end"/>
      </w:r>
    </w:p>
    <w:p w14:paraId="249AEFDF" w14:textId="430AC3E2"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_Toc169939054 \h </w:instrText>
      </w:r>
      <w:r>
        <w:rPr>
          <w:noProof/>
        </w:rPr>
      </w:r>
      <w:r>
        <w:rPr>
          <w:noProof/>
        </w:rPr>
        <w:fldChar w:fldCharType="separate"/>
      </w:r>
      <w:r>
        <w:rPr>
          <w:noProof/>
        </w:rPr>
        <w:t>40</w:t>
      </w:r>
      <w:r>
        <w:rPr>
          <w:noProof/>
        </w:rPr>
        <w:fldChar w:fldCharType="end"/>
      </w:r>
    </w:p>
    <w:p w14:paraId="66F0F53B" w14:textId="1D604A0A"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_Toc169939055 \h </w:instrText>
      </w:r>
      <w:r>
        <w:rPr>
          <w:noProof/>
        </w:rPr>
      </w:r>
      <w:r>
        <w:rPr>
          <w:noProof/>
        </w:rPr>
        <w:fldChar w:fldCharType="separate"/>
      </w:r>
      <w:r>
        <w:rPr>
          <w:noProof/>
        </w:rPr>
        <w:t>47</w:t>
      </w:r>
      <w:r>
        <w:rPr>
          <w:noProof/>
        </w:rPr>
        <w:fldChar w:fldCharType="end"/>
      </w:r>
    </w:p>
    <w:p w14:paraId="44FCD39E" w14:textId="00720165"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fldLock="1"/>
      </w:r>
      <w:r>
        <w:rPr>
          <w:noProof/>
        </w:rPr>
        <w:instrText xml:space="preserve"> PAGEREF _Toc169939056 \h </w:instrText>
      </w:r>
      <w:r>
        <w:rPr>
          <w:noProof/>
        </w:rPr>
      </w:r>
      <w:r>
        <w:rPr>
          <w:noProof/>
        </w:rPr>
        <w:fldChar w:fldCharType="separate"/>
      </w:r>
      <w:r>
        <w:rPr>
          <w:noProof/>
        </w:rPr>
        <w:t>47</w:t>
      </w:r>
      <w:r>
        <w:rPr>
          <w:noProof/>
        </w:rPr>
        <w:fldChar w:fldCharType="end"/>
      </w:r>
    </w:p>
    <w:p w14:paraId="324F1F8D" w14:textId="470172BD"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fldLock="1"/>
      </w:r>
      <w:r>
        <w:rPr>
          <w:noProof/>
        </w:rPr>
        <w:instrText xml:space="preserve"> PAGEREF _Toc169939057 \h </w:instrText>
      </w:r>
      <w:r>
        <w:rPr>
          <w:noProof/>
        </w:rPr>
      </w:r>
      <w:r>
        <w:rPr>
          <w:noProof/>
        </w:rPr>
        <w:fldChar w:fldCharType="separate"/>
      </w:r>
      <w:r>
        <w:rPr>
          <w:noProof/>
        </w:rPr>
        <w:t>48</w:t>
      </w:r>
      <w:r>
        <w:rPr>
          <w:noProof/>
        </w:rPr>
        <w:fldChar w:fldCharType="end"/>
      </w:r>
    </w:p>
    <w:p w14:paraId="207A452F" w14:textId="75D2FC0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_Toc169939058 \h </w:instrText>
      </w:r>
      <w:r>
        <w:rPr>
          <w:noProof/>
        </w:rPr>
      </w:r>
      <w:r>
        <w:rPr>
          <w:noProof/>
        </w:rPr>
        <w:fldChar w:fldCharType="separate"/>
      </w:r>
      <w:r>
        <w:rPr>
          <w:noProof/>
        </w:rPr>
        <w:t>48</w:t>
      </w:r>
      <w:r>
        <w:rPr>
          <w:noProof/>
        </w:rPr>
        <w:fldChar w:fldCharType="end"/>
      </w:r>
    </w:p>
    <w:p w14:paraId="0DBCD134" w14:textId="13913816"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_Toc169939059 \h </w:instrText>
      </w:r>
      <w:r>
        <w:rPr>
          <w:noProof/>
        </w:rPr>
      </w:r>
      <w:r>
        <w:rPr>
          <w:noProof/>
        </w:rPr>
        <w:fldChar w:fldCharType="separate"/>
      </w:r>
      <w:r>
        <w:rPr>
          <w:noProof/>
        </w:rPr>
        <w:t>49</w:t>
      </w:r>
      <w:r>
        <w:rPr>
          <w:noProof/>
        </w:rPr>
        <w:fldChar w:fldCharType="end"/>
      </w:r>
    </w:p>
    <w:p w14:paraId="1FB2630D" w14:textId="5EDE80A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_Toc169939060 \h </w:instrText>
      </w:r>
      <w:r>
        <w:rPr>
          <w:noProof/>
        </w:rPr>
      </w:r>
      <w:r>
        <w:rPr>
          <w:noProof/>
        </w:rPr>
        <w:fldChar w:fldCharType="separate"/>
      </w:r>
      <w:r>
        <w:rPr>
          <w:noProof/>
        </w:rPr>
        <w:t>49</w:t>
      </w:r>
      <w:r>
        <w:rPr>
          <w:noProof/>
        </w:rPr>
        <w:fldChar w:fldCharType="end"/>
      </w:r>
    </w:p>
    <w:p w14:paraId="198EB52E" w14:textId="68FF206B"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fldLock="1"/>
      </w:r>
      <w:r>
        <w:rPr>
          <w:noProof/>
        </w:rPr>
        <w:instrText xml:space="preserve"> PAGEREF _Toc169939061 \h </w:instrText>
      </w:r>
      <w:r>
        <w:rPr>
          <w:noProof/>
        </w:rPr>
      </w:r>
      <w:r>
        <w:rPr>
          <w:noProof/>
        </w:rPr>
        <w:fldChar w:fldCharType="separate"/>
      </w:r>
      <w:r>
        <w:rPr>
          <w:noProof/>
        </w:rPr>
        <w:t>49</w:t>
      </w:r>
      <w:r>
        <w:rPr>
          <w:noProof/>
        </w:rPr>
        <w:fldChar w:fldCharType="end"/>
      </w:r>
    </w:p>
    <w:p w14:paraId="12C955D1" w14:textId="3CACE8C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_Toc169939062 \h </w:instrText>
      </w:r>
      <w:r>
        <w:rPr>
          <w:noProof/>
        </w:rPr>
      </w:r>
      <w:r>
        <w:rPr>
          <w:noProof/>
        </w:rPr>
        <w:fldChar w:fldCharType="separate"/>
      </w:r>
      <w:r>
        <w:rPr>
          <w:noProof/>
        </w:rPr>
        <w:t>49</w:t>
      </w:r>
      <w:r>
        <w:rPr>
          <w:noProof/>
        </w:rPr>
        <w:fldChar w:fldCharType="end"/>
      </w:r>
    </w:p>
    <w:p w14:paraId="50EDFDEE" w14:textId="144FAB7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_Toc169939063 \h </w:instrText>
      </w:r>
      <w:r>
        <w:rPr>
          <w:noProof/>
        </w:rPr>
      </w:r>
      <w:r>
        <w:rPr>
          <w:noProof/>
        </w:rPr>
        <w:fldChar w:fldCharType="separate"/>
      </w:r>
      <w:r>
        <w:rPr>
          <w:noProof/>
        </w:rPr>
        <w:t>50</w:t>
      </w:r>
      <w:r>
        <w:rPr>
          <w:noProof/>
        </w:rPr>
        <w:fldChar w:fldCharType="end"/>
      </w:r>
    </w:p>
    <w:p w14:paraId="5533667B" w14:textId="11DD0B1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_Toc169939064 \h </w:instrText>
      </w:r>
      <w:r>
        <w:rPr>
          <w:noProof/>
        </w:rPr>
      </w:r>
      <w:r>
        <w:rPr>
          <w:noProof/>
        </w:rPr>
        <w:fldChar w:fldCharType="separate"/>
      </w:r>
      <w:r>
        <w:rPr>
          <w:noProof/>
        </w:rPr>
        <w:t>50</w:t>
      </w:r>
      <w:r>
        <w:rPr>
          <w:noProof/>
        </w:rPr>
        <w:fldChar w:fldCharType="end"/>
      </w:r>
    </w:p>
    <w:p w14:paraId="2FEF606A" w14:textId="200B64FB"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_Toc169939065 \h </w:instrText>
      </w:r>
      <w:r>
        <w:rPr>
          <w:noProof/>
        </w:rPr>
      </w:r>
      <w:r>
        <w:rPr>
          <w:noProof/>
        </w:rPr>
        <w:fldChar w:fldCharType="separate"/>
      </w:r>
      <w:r>
        <w:rPr>
          <w:noProof/>
        </w:rPr>
        <w:t>50</w:t>
      </w:r>
      <w:r>
        <w:rPr>
          <w:noProof/>
        </w:rPr>
        <w:fldChar w:fldCharType="end"/>
      </w:r>
    </w:p>
    <w:p w14:paraId="0D529349" w14:textId="7BD0B0A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fldLock="1"/>
      </w:r>
      <w:r>
        <w:rPr>
          <w:noProof/>
        </w:rPr>
        <w:instrText xml:space="preserve"> PAGEREF _Toc169939066 \h </w:instrText>
      </w:r>
      <w:r>
        <w:rPr>
          <w:noProof/>
        </w:rPr>
      </w:r>
      <w:r>
        <w:rPr>
          <w:noProof/>
        </w:rPr>
        <w:fldChar w:fldCharType="separate"/>
      </w:r>
      <w:r>
        <w:rPr>
          <w:noProof/>
        </w:rPr>
        <w:t>50</w:t>
      </w:r>
      <w:r>
        <w:rPr>
          <w:noProof/>
        </w:rPr>
        <w:fldChar w:fldCharType="end"/>
      </w:r>
    </w:p>
    <w:p w14:paraId="33E903A7" w14:textId="1F258DA1"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_Toc169939067 \h </w:instrText>
      </w:r>
      <w:r>
        <w:rPr>
          <w:noProof/>
        </w:rPr>
      </w:r>
      <w:r>
        <w:rPr>
          <w:noProof/>
        </w:rPr>
        <w:fldChar w:fldCharType="separate"/>
      </w:r>
      <w:r>
        <w:rPr>
          <w:noProof/>
        </w:rPr>
        <w:t>50</w:t>
      </w:r>
      <w:r>
        <w:rPr>
          <w:noProof/>
        </w:rPr>
        <w:fldChar w:fldCharType="end"/>
      </w:r>
    </w:p>
    <w:p w14:paraId="0D3DF6FC" w14:textId="0B28AD17"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_Toc169939068 \h </w:instrText>
      </w:r>
      <w:r>
        <w:rPr>
          <w:noProof/>
        </w:rPr>
      </w:r>
      <w:r>
        <w:rPr>
          <w:noProof/>
        </w:rPr>
        <w:fldChar w:fldCharType="separate"/>
      </w:r>
      <w:r>
        <w:rPr>
          <w:noProof/>
        </w:rPr>
        <w:t>50</w:t>
      </w:r>
      <w:r>
        <w:rPr>
          <w:noProof/>
        </w:rPr>
        <w:fldChar w:fldCharType="end"/>
      </w:r>
    </w:p>
    <w:p w14:paraId="1D38E8CE" w14:textId="253E827B"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_Toc169939069 \h </w:instrText>
      </w:r>
      <w:r>
        <w:rPr>
          <w:noProof/>
        </w:rPr>
      </w:r>
      <w:r>
        <w:rPr>
          <w:noProof/>
        </w:rPr>
        <w:fldChar w:fldCharType="separate"/>
      </w:r>
      <w:r>
        <w:rPr>
          <w:noProof/>
        </w:rPr>
        <w:t>50</w:t>
      </w:r>
      <w:r>
        <w:rPr>
          <w:noProof/>
        </w:rPr>
        <w:fldChar w:fldCharType="end"/>
      </w:r>
    </w:p>
    <w:p w14:paraId="2B47F6B6" w14:textId="221665D5"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fldLock="1"/>
      </w:r>
      <w:r>
        <w:rPr>
          <w:noProof/>
        </w:rPr>
        <w:instrText xml:space="preserve"> PAGEREF _Toc169939070 \h </w:instrText>
      </w:r>
      <w:r>
        <w:rPr>
          <w:noProof/>
        </w:rPr>
      </w:r>
      <w:r>
        <w:rPr>
          <w:noProof/>
        </w:rPr>
        <w:fldChar w:fldCharType="separate"/>
      </w:r>
      <w:r>
        <w:rPr>
          <w:noProof/>
        </w:rPr>
        <w:t>50</w:t>
      </w:r>
      <w:r>
        <w:rPr>
          <w:noProof/>
        </w:rPr>
        <w:fldChar w:fldCharType="end"/>
      </w:r>
    </w:p>
    <w:p w14:paraId="02D06FB9" w14:textId="6F23FA6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_Toc169939071 \h </w:instrText>
      </w:r>
      <w:r>
        <w:rPr>
          <w:noProof/>
        </w:rPr>
      </w:r>
      <w:r>
        <w:rPr>
          <w:noProof/>
        </w:rPr>
        <w:fldChar w:fldCharType="separate"/>
      </w:r>
      <w:r>
        <w:rPr>
          <w:noProof/>
        </w:rPr>
        <w:t>50</w:t>
      </w:r>
      <w:r>
        <w:rPr>
          <w:noProof/>
        </w:rPr>
        <w:fldChar w:fldCharType="end"/>
      </w:r>
    </w:p>
    <w:p w14:paraId="115ACA40" w14:textId="495EAA75"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_Toc169939072 \h </w:instrText>
      </w:r>
      <w:r>
        <w:rPr>
          <w:noProof/>
        </w:rPr>
      </w:r>
      <w:r>
        <w:rPr>
          <w:noProof/>
        </w:rPr>
        <w:fldChar w:fldCharType="separate"/>
      </w:r>
      <w:r>
        <w:rPr>
          <w:noProof/>
        </w:rPr>
        <w:t>50</w:t>
      </w:r>
      <w:r>
        <w:rPr>
          <w:noProof/>
        </w:rPr>
        <w:fldChar w:fldCharType="end"/>
      </w:r>
    </w:p>
    <w:p w14:paraId="630DBC03" w14:textId="45DE1991"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_Toc169939073 \h </w:instrText>
      </w:r>
      <w:r>
        <w:rPr>
          <w:noProof/>
        </w:rPr>
      </w:r>
      <w:r>
        <w:rPr>
          <w:noProof/>
        </w:rPr>
        <w:fldChar w:fldCharType="separate"/>
      </w:r>
      <w:r>
        <w:rPr>
          <w:noProof/>
        </w:rPr>
        <w:t>51</w:t>
      </w:r>
      <w:r>
        <w:rPr>
          <w:noProof/>
        </w:rPr>
        <w:fldChar w:fldCharType="end"/>
      </w:r>
    </w:p>
    <w:p w14:paraId="20F2A9DD" w14:textId="4ACF6E8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_Toc169939074 \h </w:instrText>
      </w:r>
      <w:r>
        <w:rPr>
          <w:noProof/>
        </w:rPr>
      </w:r>
      <w:r>
        <w:rPr>
          <w:noProof/>
        </w:rPr>
        <w:fldChar w:fldCharType="separate"/>
      </w:r>
      <w:r>
        <w:rPr>
          <w:noProof/>
        </w:rPr>
        <w:t>51</w:t>
      </w:r>
      <w:r>
        <w:rPr>
          <w:noProof/>
        </w:rPr>
        <w:fldChar w:fldCharType="end"/>
      </w:r>
    </w:p>
    <w:p w14:paraId="186B56E8" w14:textId="179CD5A6"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_Toc169939075 \h </w:instrText>
      </w:r>
      <w:r>
        <w:rPr>
          <w:noProof/>
        </w:rPr>
      </w:r>
      <w:r>
        <w:rPr>
          <w:noProof/>
        </w:rPr>
        <w:fldChar w:fldCharType="separate"/>
      </w:r>
      <w:r>
        <w:rPr>
          <w:noProof/>
        </w:rPr>
        <w:t>51</w:t>
      </w:r>
      <w:r>
        <w:rPr>
          <w:noProof/>
        </w:rPr>
        <w:fldChar w:fldCharType="end"/>
      </w:r>
    </w:p>
    <w:p w14:paraId="68F1D107" w14:textId="7A7B01D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_Toc169939076 \h </w:instrText>
      </w:r>
      <w:r>
        <w:rPr>
          <w:noProof/>
        </w:rPr>
      </w:r>
      <w:r>
        <w:rPr>
          <w:noProof/>
        </w:rPr>
        <w:fldChar w:fldCharType="separate"/>
      </w:r>
      <w:r>
        <w:rPr>
          <w:noProof/>
        </w:rPr>
        <w:t>51</w:t>
      </w:r>
      <w:r>
        <w:rPr>
          <w:noProof/>
        </w:rPr>
        <w:fldChar w:fldCharType="end"/>
      </w:r>
    </w:p>
    <w:p w14:paraId="1FECF613" w14:textId="239288FB"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_Toc169939077 \h </w:instrText>
      </w:r>
      <w:r>
        <w:rPr>
          <w:noProof/>
        </w:rPr>
      </w:r>
      <w:r>
        <w:rPr>
          <w:noProof/>
        </w:rPr>
        <w:fldChar w:fldCharType="separate"/>
      </w:r>
      <w:r>
        <w:rPr>
          <w:noProof/>
        </w:rPr>
        <w:t>51</w:t>
      </w:r>
      <w:r>
        <w:rPr>
          <w:noProof/>
        </w:rPr>
        <w:fldChar w:fldCharType="end"/>
      </w:r>
    </w:p>
    <w:p w14:paraId="60A90C65" w14:textId="730D91FB"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_Toc169939078 \h </w:instrText>
      </w:r>
      <w:r>
        <w:rPr>
          <w:noProof/>
        </w:rPr>
      </w:r>
      <w:r>
        <w:rPr>
          <w:noProof/>
        </w:rPr>
        <w:fldChar w:fldCharType="separate"/>
      </w:r>
      <w:r>
        <w:rPr>
          <w:noProof/>
        </w:rPr>
        <w:t>51</w:t>
      </w:r>
      <w:r>
        <w:rPr>
          <w:noProof/>
        </w:rPr>
        <w:fldChar w:fldCharType="end"/>
      </w:r>
    </w:p>
    <w:p w14:paraId="504D6232" w14:textId="30E9A753"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_Toc169939079 \h </w:instrText>
      </w:r>
      <w:r>
        <w:rPr>
          <w:noProof/>
        </w:rPr>
      </w:r>
      <w:r>
        <w:rPr>
          <w:noProof/>
        </w:rPr>
        <w:fldChar w:fldCharType="separate"/>
      </w:r>
      <w:r>
        <w:rPr>
          <w:noProof/>
        </w:rPr>
        <w:t>52</w:t>
      </w:r>
      <w:r>
        <w:rPr>
          <w:noProof/>
        </w:rPr>
        <w:fldChar w:fldCharType="end"/>
      </w:r>
    </w:p>
    <w:p w14:paraId="43BCFA65" w14:textId="1F30AD3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_Toc169939080 \h </w:instrText>
      </w:r>
      <w:r>
        <w:rPr>
          <w:noProof/>
        </w:rPr>
      </w:r>
      <w:r>
        <w:rPr>
          <w:noProof/>
        </w:rPr>
        <w:fldChar w:fldCharType="separate"/>
      </w:r>
      <w:r>
        <w:rPr>
          <w:noProof/>
        </w:rPr>
        <w:t>52</w:t>
      </w:r>
      <w:r>
        <w:rPr>
          <w:noProof/>
        </w:rPr>
        <w:fldChar w:fldCharType="end"/>
      </w:r>
    </w:p>
    <w:p w14:paraId="43DED38D" w14:textId="1DFD012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_Toc169939081 \h </w:instrText>
      </w:r>
      <w:r>
        <w:rPr>
          <w:noProof/>
        </w:rPr>
      </w:r>
      <w:r>
        <w:rPr>
          <w:noProof/>
        </w:rPr>
        <w:fldChar w:fldCharType="separate"/>
      </w:r>
      <w:r>
        <w:rPr>
          <w:noProof/>
        </w:rPr>
        <w:t>52</w:t>
      </w:r>
      <w:r>
        <w:rPr>
          <w:noProof/>
        </w:rPr>
        <w:fldChar w:fldCharType="end"/>
      </w:r>
    </w:p>
    <w:p w14:paraId="5666A06A" w14:textId="6BA855E6"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fldLock="1"/>
      </w:r>
      <w:r>
        <w:rPr>
          <w:noProof/>
        </w:rPr>
        <w:instrText xml:space="preserve"> PAGEREF _Toc169939082 \h </w:instrText>
      </w:r>
      <w:r>
        <w:rPr>
          <w:noProof/>
        </w:rPr>
      </w:r>
      <w:r>
        <w:rPr>
          <w:noProof/>
        </w:rPr>
        <w:fldChar w:fldCharType="separate"/>
      </w:r>
      <w:r>
        <w:rPr>
          <w:noProof/>
        </w:rPr>
        <w:t>52</w:t>
      </w:r>
      <w:r>
        <w:rPr>
          <w:noProof/>
        </w:rPr>
        <w:fldChar w:fldCharType="end"/>
      </w:r>
    </w:p>
    <w:p w14:paraId="3A24D455" w14:textId="4083920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_Toc169939083 \h </w:instrText>
      </w:r>
      <w:r>
        <w:rPr>
          <w:noProof/>
        </w:rPr>
      </w:r>
      <w:r>
        <w:rPr>
          <w:noProof/>
        </w:rPr>
        <w:fldChar w:fldCharType="separate"/>
      </w:r>
      <w:r>
        <w:rPr>
          <w:noProof/>
        </w:rPr>
        <w:t>52</w:t>
      </w:r>
      <w:r>
        <w:rPr>
          <w:noProof/>
        </w:rPr>
        <w:fldChar w:fldCharType="end"/>
      </w:r>
    </w:p>
    <w:p w14:paraId="31F281D8" w14:textId="4AEF44D8"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_Toc169939084 \h </w:instrText>
      </w:r>
      <w:r>
        <w:rPr>
          <w:noProof/>
        </w:rPr>
      </w:r>
      <w:r>
        <w:rPr>
          <w:noProof/>
        </w:rPr>
        <w:fldChar w:fldCharType="separate"/>
      </w:r>
      <w:r>
        <w:rPr>
          <w:noProof/>
        </w:rPr>
        <w:t>53</w:t>
      </w:r>
      <w:r>
        <w:rPr>
          <w:noProof/>
        </w:rPr>
        <w:fldChar w:fldCharType="end"/>
      </w:r>
    </w:p>
    <w:p w14:paraId="3F6C0174" w14:textId="04AC825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_Toc169939085 \h </w:instrText>
      </w:r>
      <w:r>
        <w:rPr>
          <w:noProof/>
        </w:rPr>
      </w:r>
      <w:r>
        <w:rPr>
          <w:noProof/>
        </w:rPr>
        <w:fldChar w:fldCharType="separate"/>
      </w:r>
      <w:r>
        <w:rPr>
          <w:noProof/>
        </w:rPr>
        <w:t>53</w:t>
      </w:r>
      <w:r>
        <w:rPr>
          <w:noProof/>
        </w:rPr>
        <w:fldChar w:fldCharType="end"/>
      </w:r>
    </w:p>
    <w:p w14:paraId="2D808BA5" w14:textId="0942126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fldLock="1"/>
      </w:r>
      <w:r>
        <w:rPr>
          <w:noProof/>
        </w:rPr>
        <w:instrText xml:space="preserve"> PAGEREF _Toc169939086 \h </w:instrText>
      </w:r>
      <w:r>
        <w:rPr>
          <w:noProof/>
        </w:rPr>
      </w:r>
      <w:r>
        <w:rPr>
          <w:noProof/>
        </w:rPr>
        <w:fldChar w:fldCharType="separate"/>
      </w:r>
      <w:r>
        <w:rPr>
          <w:noProof/>
        </w:rPr>
        <w:t>53</w:t>
      </w:r>
      <w:r>
        <w:rPr>
          <w:noProof/>
        </w:rPr>
        <w:fldChar w:fldCharType="end"/>
      </w:r>
    </w:p>
    <w:p w14:paraId="3779FDE0" w14:textId="3F2AD1C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fldLock="1"/>
      </w:r>
      <w:r>
        <w:rPr>
          <w:noProof/>
        </w:rPr>
        <w:instrText xml:space="preserve"> PAGEREF _Toc169939087 \h </w:instrText>
      </w:r>
      <w:r>
        <w:rPr>
          <w:noProof/>
        </w:rPr>
      </w:r>
      <w:r>
        <w:rPr>
          <w:noProof/>
        </w:rPr>
        <w:fldChar w:fldCharType="separate"/>
      </w:r>
      <w:r>
        <w:rPr>
          <w:noProof/>
        </w:rPr>
        <w:t>53</w:t>
      </w:r>
      <w:r>
        <w:rPr>
          <w:noProof/>
        </w:rPr>
        <w:fldChar w:fldCharType="end"/>
      </w:r>
    </w:p>
    <w:p w14:paraId="5E0D5869" w14:textId="76F0AEB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fldLock="1"/>
      </w:r>
      <w:r>
        <w:rPr>
          <w:noProof/>
        </w:rPr>
        <w:instrText xml:space="preserve"> PAGEREF _Toc169939088 \h </w:instrText>
      </w:r>
      <w:r>
        <w:rPr>
          <w:noProof/>
        </w:rPr>
      </w:r>
      <w:r>
        <w:rPr>
          <w:noProof/>
        </w:rPr>
        <w:fldChar w:fldCharType="separate"/>
      </w:r>
      <w:r>
        <w:rPr>
          <w:noProof/>
        </w:rPr>
        <w:t>53</w:t>
      </w:r>
      <w:r>
        <w:rPr>
          <w:noProof/>
        </w:rPr>
        <w:fldChar w:fldCharType="end"/>
      </w:r>
    </w:p>
    <w:p w14:paraId="41058C69" w14:textId="325F2A9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_Toc169939089 \h </w:instrText>
      </w:r>
      <w:r>
        <w:rPr>
          <w:noProof/>
        </w:rPr>
      </w:r>
      <w:r>
        <w:rPr>
          <w:noProof/>
        </w:rPr>
        <w:fldChar w:fldCharType="separate"/>
      </w:r>
      <w:r>
        <w:rPr>
          <w:noProof/>
        </w:rPr>
        <w:t>53</w:t>
      </w:r>
      <w:r>
        <w:rPr>
          <w:noProof/>
        </w:rPr>
        <w:fldChar w:fldCharType="end"/>
      </w:r>
    </w:p>
    <w:p w14:paraId="0CE870F0" w14:textId="6486E1C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_Toc169939090 \h </w:instrText>
      </w:r>
      <w:r>
        <w:rPr>
          <w:noProof/>
        </w:rPr>
      </w:r>
      <w:r>
        <w:rPr>
          <w:noProof/>
        </w:rPr>
        <w:fldChar w:fldCharType="separate"/>
      </w:r>
      <w:r>
        <w:rPr>
          <w:noProof/>
        </w:rPr>
        <w:t>53</w:t>
      </w:r>
      <w:r>
        <w:rPr>
          <w:noProof/>
        </w:rPr>
        <w:fldChar w:fldCharType="end"/>
      </w:r>
    </w:p>
    <w:p w14:paraId="4C416407" w14:textId="1A5EE69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_Toc169939091 \h </w:instrText>
      </w:r>
      <w:r>
        <w:rPr>
          <w:noProof/>
        </w:rPr>
      </w:r>
      <w:r>
        <w:rPr>
          <w:noProof/>
        </w:rPr>
        <w:fldChar w:fldCharType="separate"/>
      </w:r>
      <w:r>
        <w:rPr>
          <w:noProof/>
        </w:rPr>
        <w:t>53</w:t>
      </w:r>
      <w:r>
        <w:rPr>
          <w:noProof/>
        </w:rPr>
        <w:fldChar w:fldCharType="end"/>
      </w:r>
    </w:p>
    <w:p w14:paraId="03A74D45" w14:textId="57CA8A67"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_Toc169939092 \h </w:instrText>
      </w:r>
      <w:r>
        <w:rPr>
          <w:noProof/>
        </w:rPr>
      </w:r>
      <w:r>
        <w:rPr>
          <w:noProof/>
        </w:rPr>
        <w:fldChar w:fldCharType="separate"/>
      </w:r>
      <w:r>
        <w:rPr>
          <w:noProof/>
        </w:rPr>
        <w:t>54</w:t>
      </w:r>
      <w:r>
        <w:rPr>
          <w:noProof/>
        </w:rPr>
        <w:fldChar w:fldCharType="end"/>
      </w:r>
    </w:p>
    <w:p w14:paraId="444BF2AF" w14:textId="3BEE1751"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_Toc169939093 \h </w:instrText>
      </w:r>
      <w:r>
        <w:rPr>
          <w:noProof/>
        </w:rPr>
      </w:r>
      <w:r>
        <w:rPr>
          <w:noProof/>
        </w:rPr>
        <w:fldChar w:fldCharType="separate"/>
      </w:r>
      <w:r>
        <w:rPr>
          <w:noProof/>
        </w:rPr>
        <w:t>54</w:t>
      </w:r>
      <w:r>
        <w:rPr>
          <w:noProof/>
        </w:rPr>
        <w:fldChar w:fldCharType="end"/>
      </w:r>
    </w:p>
    <w:p w14:paraId="30A9FA44" w14:textId="3AF4B957"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_Toc169939094 \h </w:instrText>
      </w:r>
      <w:r>
        <w:rPr>
          <w:noProof/>
        </w:rPr>
      </w:r>
      <w:r>
        <w:rPr>
          <w:noProof/>
        </w:rPr>
        <w:fldChar w:fldCharType="separate"/>
      </w:r>
      <w:r>
        <w:rPr>
          <w:noProof/>
        </w:rPr>
        <w:t>54</w:t>
      </w:r>
      <w:r>
        <w:rPr>
          <w:noProof/>
        </w:rPr>
        <w:fldChar w:fldCharType="end"/>
      </w:r>
    </w:p>
    <w:p w14:paraId="03F2E29E" w14:textId="7C7CEAB8"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fldLock="1"/>
      </w:r>
      <w:r>
        <w:rPr>
          <w:noProof/>
        </w:rPr>
        <w:instrText xml:space="preserve"> PAGEREF _Toc169939095 \h </w:instrText>
      </w:r>
      <w:r>
        <w:rPr>
          <w:noProof/>
        </w:rPr>
      </w:r>
      <w:r>
        <w:rPr>
          <w:noProof/>
        </w:rPr>
        <w:fldChar w:fldCharType="separate"/>
      </w:r>
      <w:r>
        <w:rPr>
          <w:noProof/>
        </w:rPr>
        <w:t>54</w:t>
      </w:r>
      <w:r>
        <w:rPr>
          <w:noProof/>
        </w:rPr>
        <w:fldChar w:fldCharType="end"/>
      </w:r>
    </w:p>
    <w:p w14:paraId="17EC67B2" w14:textId="4EE7E5B6"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fldLock="1"/>
      </w:r>
      <w:r>
        <w:rPr>
          <w:noProof/>
        </w:rPr>
        <w:instrText xml:space="preserve"> PAGEREF _Toc169939096 \h </w:instrText>
      </w:r>
      <w:r>
        <w:rPr>
          <w:noProof/>
        </w:rPr>
      </w:r>
      <w:r>
        <w:rPr>
          <w:noProof/>
        </w:rPr>
        <w:fldChar w:fldCharType="separate"/>
      </w:r>
      <w:r>
        <w:rPr>
          <w:noProof/>
        </w:rPr>
        <w:t>55</w:t>
      </w:r>
      <w:r>
        <w:rPr>
          <w:noProof/>
        </w:rPr>
        <w:fldChar w:fldCharType="end"/>
      </w:r>
    </w:p>
    <w:p w14:paraId="6352D627" w14:textId="0468F296"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fldLock="1"/>
      </w:r>
      <w:r>
        <w:rPr>
          <w:noProof/>
        </w:rPr>
        <w:instrText xml:space="preserve"> PAGEREF _Toc169939097 \h </w:instrText>
      </w:r>
      <w:r>
        <w:rPr>
          <w:noProof/>
        </w:rPr>
      </w:r>
      <w:r>
        <w:rPr>
          <w:noProof/>
        </w:rPr>
        <w:fldChar w:fldCharType="separate"/>
      </w:r>
      <w:r>
        <w:rPr>
          <w:noProof/>
        </w:rPr>
        <w:t>55</w:t>
      </w:r>
      <w:r>
        <w:rPr>
          <w:noProof/>
        </w:rPr>
        <w:fldChar w:fldCharType="end"/>
      </w:r>
    </w:p>
    <w:p w14:paraId="7BEE82BC" w14:textId="3871892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fldLock="1"/>
      </w:r>
      <w:r>
        <w:rPr>
          <w:noProof/>
        </w:rPr>
        <w:instrText xml:space="preserve"> PAGEREF _Toc169939098 \h </w:instrText>
      </w:r>
      <w:r>
        <w:rPr>
          <w:noProof/>
        </w:rPr>
      </w:r>
      <w:r>
        <w:rPr>
          <w:noProof/>
        </w:rPr>
        <w:fldChar w:fldCharType="separate"/>
      </w:r>
      <w:r>
        <w:rPr>
          <w:noProof/>
        </w:rPr>
        <w:t>55</w:t>
      </w:r>
      <w:r>
        <w:rPr>
          <w:noProof/>
        </w:rPr>
        <w:fldChar w:fldCharType="end"/>
      </w:r>
    </w:p>
    <w:p w14:paraId="081A6E12" w14:textId="646A7F55"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_Toc169939099 \h </w:instrText>
      </w:r>
      <w:r>
        <w:rPr>
          <w:noProof/>
        </w:rPr>
      </w:r>
      <w:r>
        <w:rPr>
          <w:noProof/>
        </w:rPr>
        <w:fldChar w:fldCharType="separate"/>
      </w:r>
      <w:r>
        <w:rPr>
          <w:noProof/>
        </w:rPr>
        <w:t>55</w:t>
      </w:r>
      <w:r>
        <w:rPr>
          <w:noProof/>
        </w:rPr>
        <w:fldChar w:fldCharType="end"/>
      </w:r>
    </w:p>
    <w:p w14:paraId="78FD611B" w14:textId="388657F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_Toc169939100 \h </w:instrText>
      </w:r>
      <w:r>
        <w:rPr>
          <w:noProof/>
        </w:rPr>
      </w:r>
      <w:r>
        <w:rPr>
          <w:noProof/>
        </w:rPr>
        <w:fldChar w:fldCharType="separate"/>
      </w:r>
      <w:r>
        <w:rPr>
          <w:noProof/>
        </w:rPr>
        <w:t>55</w:t>
      </w:r>
      <w:r>
        <w:rPr>
          <w:noProof/>
        </w:rPr>
        <w:fldChar w:fldCharType="end"/>
      </w:r>
    </w:p>
    <w:p w14:paraId="2B834E55" w14:textId="2FB9348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fldLock="1"/>
      </w:r>
      <w:r>
        <w:rPr>
          <w:noProof/>
        </w:rPr>
        <w:instrText xml:space="preserve"> PAGEREF _Toc169939101 \h </w:instrText>
      </w:r>
      <w:r>
        <w:rPr>
          <w:noProof/>
        </w:rPr>
      </w:r>
      <w:r>
        <w:rPr>
          <w:noProof/>
        </w:rPr>
        <w:fldChar w:fldCharType="separate"/>
      </w:r>
      <w:r>
        <w:rPr>
          <w:noProof/>
        </w:rPr>
        <w:t>56</w:t>
      </w:r>
      <w:r>
        <w:rPr>
          <w:noProof/>
        </w:rPr>
        <w:fldChar w:fldCharType="end"/>
      </w:r>
    </w:p>
    <w:p w14:paraId="6760E0BA" w14:textId="4C7FCA61"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fldLock="1"/>
      </w:r>
      <w:r>
        <w:rPr>
          <w:noProof/>
        </w:rPr>
        <w:instrText xml:space="preserve"> PAGEREF _Toc169939102 \h </w:instrText>
      </w:r>
      <w:r>
        <w:rPr>
          <w:noProof/>
        </w:rPr>
      </w:r>
      <w:r>
        <w:rPr>
          <w:noProof/>
        </w:rPr>
        <w:fldChar w:fldCharType="separate"/>
      </w:r>
      <w:r>
        <w:rPr>
          <w:noProof/>
        </w:rPr>
        <w:t>56</w:t>
      </w:r>
      <w:r>
        <w:rPr>
          <w:noProof/>
        </w:rPr>
        <w:fldChar w:fldCharType="end"/>
      </w:r>
    </w:p>
    <w:p w14:paraId="0A9A3536" w14:textId="2E210A1F"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fldLock="1"/>
      </w:r>
      <w:r>
        <w:rPr>
          <w:noProof/>
        </w:rPr>
        <w:instrText xml:space="preserve"> PAGEREF _Toc169939103 \h </w:instrText>
      </w:r>
      <w:r>
        <w:rPr>
          <w:noProof/>
        </w:rPr>
      </w:r>
      <w:r>
        <w:rPr>
          <w:noProof/>
        </w:rPr>
        <w:fldChar w:fldCharType="separate"/>
      </w:r>
      <w:r>
        <w:rPr>
          <w:noProof/>
        </w:rPr>
        <w:t>57</w:t>
      </w:r>
      <w:r>
        <w:rPr>
          <w:noProof/>
        </w:rPr>
        <w:fldChar w:fldCharType="end"/>
      </w:r>
    </w:p>
    <w:p w14:paraId="58F812D6" w14:textId="1F8B55F7"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fldLock="1"/>
      </w:r>
      <w:r>
        <w:rPr>
          <w:noProof/>
        </w:rPr>
        <w:instrText xml:space="preserve"> PAGEREF _Toc169939104 \h </w:instrText>
      </w:r>
      <w:r>
        <w:rPr>
          <w:noProof/>
        </w:rPr>
      </w:r>
      <w:r>
        <w:rPr>
          <w:noProof/>
        </w:rPr>
        <w:fldChar w:fldCharType="separate"/>
      </w:r>
      <w:r>
        <w:rPr>
          <w:noProof/>
        </w:rPr>
        <w:t>57</w:t>
      </w:r>
      <w:r>
        <w:rPr>
          <w:noProof/>
        </w:rPr>
        <w:fldChar w:fldCharType="end"/>
      </w:r>
    </w:p>
    <w:p w14:paraId="3FF77AC0" w14:textId="33E332E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fldLock="1"/>
      </w:r>
      <w:r>
        <w:rPr>
          <w:noProof/>
        </w:rPr>
        <w:instrText xml:space="preserve"> PAGEREF _Toc169939105 \h </w:instrText>
      </w:r>
      <w:r>
        <w:rPr>
          <w:noProof/>
        </w:rPr>
      </w:r>
      <w:r>
        <w:rPr>
          <w:noProof/>
        </w:rPr>
        <w:fldChar w:fldCharType="separate"/>
      </w:r>
      <w:r>
        <w:rPr>
          <w:noProof/>
        </w:rPr>
        <w:t>57</w:t>
      </w:r>
      <w:r>
        <w:rPr>
          <w:noProof/>
        </w:rPr>
        <w:fldChar w:fldCharType="end"/>
      </w:r>
    </w:p>
    <w:p w14:paraId="142CFDE1" w14:textId="2C2DDFD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fldLock="1"/>
      </w:r>
      <w:r>
        <w:rPr>
          <w:noProof/>
        </w:rPr>
        <w:instrText xml:space="preserve"> PAGEREF _Toc169939106 \h </w:instrText>
      </w:r>
      <w:r>
        <w:rPr>
          <w:noProof/>
        </w:rPr>
      </w:r>
      <w:r>
        <w:rPr>
          <w:noProof/>
        </w:rPr>
        <w:fldChar w:fldCharType="separate"/>
      </w:r>
      <w:r>
        <w:rPr>
          <w:noProof/>
        </w:rPr>
        <w:t>58</w:t>
      </w:r>
      <w:r>
        <w:rPr>
          <w:noProof/>
        </w:rPr>
        <w:fldChar w:fldCharType="end"/>
      </w:r>
    </w:p>
    <w:p w14:paraId="1D146A52" w14:textId="48B69A47"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fldLock="1"/>
      </w:r>
      <w:r>
        <w:rPr>
          <w:noProof/>
        </w:rPr>
        <w:instrText xml:space="preserve"> PAGEREF _Toc169939107 \h </w:instrText>
      </w:r>
      <w:r>
        <w:rPr>
          <w:noProof/>
        </w:rPr>
      </w:r>
      <w:r>
        <w:rPr>
          <w:noProof/>
        </w:rPr>
        <w:fldChar w:fldCharType="separate"/>
      </w:r>
      <w:r>
        <w:rPr>
          <w:noProof/>
        </w:rPr>
        <w:t>59</w:t>
      </w:r>
      <w:r>
        <w:rPr>
          <w:noProof/>
        </w:rPr>
        <w:fldChar w:fldCharType="end"/>
      </w:r>
    </w:p>
    <w:p w14:paraId="333F8D81" w14:textId="277FEECF"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fldLock="1"/>
      </w:r>
      <w:r>
        <w:rPr>
          <w:noProof/>
        </w:rPr>
        <w:instrText xml:space="preserve"> PAGEREF _Toc169939108 \h </w:instrText>
      </w:r>
      <w:r>
        <w:rPr>
          <w:noProof/>
        </w:rPr>
      </w:r>
      <w:r>
        <w:rPr>
          <w:noProof/>
        </w:rPr>
        <w:fldChar w:fldCharType="separate"/>
      </w:r>
      <w:r>
        <w:rPr>
          <w:noProof/>
        </w:rPr>
        <w:t>60</w:t>
      </w:r>
      <w:r>
        <w:rPr>
          <w:noProof/>
        </w:rPr>
        <w:fldChar w:fldCharType="end"/>
      </w:r>
    </w:p>
    <w:p w14:paraId="28244CCE" w14:textId="3903777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fldLock="1"/>
      </w:r>
      <w:r>
        <w:rPr>
          <w:noProof/>
        </w:rPr>
        <w:instrText xml:space="preserve"> PAGEREF _Toc169939109 \h </w:instrText>
      </w:r>
      <w:r>
        <w:rPr>
          <w:noProof/>
        </w:rPr>
      </w:r>
      <w:r>
        <w:rPr>
          <w:noProof/>
        </w:rPr>
        <w:fldChar w:fldCharType="separate"/>
      </w:r>
      <w:r>
        <w:rPr>
          <w:noProof/>
        </w:rPr>
        <w:t>61</w:t>
      </w:r>
      <w:r>
        <w:rPr>
          <w:noProof/>
        </w:rPr>
        <w:fldChar w:fldCharType="end"/>
      </w:r>
    </w:p>
    <w:p w14:paraId="13A3447E" w14:textId="4AC2B5B8"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fldLock="1"/>
      </w:r>
      <w:r>
        <w:rPr>
          <w:noProof/>
        </w:rPr>
        <w:instrText xml:space="preserve"> PAGEREF _Toc169939110 \h </w:instrText>
      </w:r>
      <w:r>
        <w:rPr>
          <w:noProof/>
        </w:rPr>
      </w:r>
      <w:r>
        <w:rPr>
          <w:noProof/>
        </w:rPr>
        <w:fldChar w:fldCharType="separate"/>
      </w:r>
      <w:r>
        <w:rPr>
          <w:noProof/>
        </w:rPr>
        <w:t>63</w:t>
      </w:r>
      <w:r>
        <w:rPr>
          <w:noProof/>
        </w:rPr>
        <w:fldChar w:fldCharType="end"/>
      </w:r>
    </w:p>
    <w:p w14:paraId="79875E73" w14:textId="155BC25B"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_Toc169939111 \h </w:instrText>
      </w:r>
      <w:r>
        <w:rPr>
          <w:noProof/>
        </w:rPr>
      </w:r>
      <w:r>
        <w:rPr>
          <w:noProof/>
        </w:rPr>
        <w:fldChar w:fldCharType="separate"/>
      </w:r>
      <w:r>
        <w:rPr>
          <w:noProof/>
        </w:rPr>
        <w:t>63</w:t>
      </w:r>
      <w:r>
        <w:rPr>
          <w:noProof/>
        </w:rPr>
        <w:fldChar w:fldCharType="end"/>
      </w:r>
    </w:p>
    <w:p w14:paraId="593F6952" w14:textId="0594A0BB"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fldLock="1"/>
      </w:r>
      <w:r>
        <w:rPr>
          <w:noProof/>
        </w:rPr>
        <w:instrText xml:space="preserve"> PAGEREF _Toc169939112 \h </w:instrText>
      </w:r>
      <w:r>
        <w:rPr>
          <w:noProof/>
        </w:rPr>
      </w:r>
      <w:r>
        <w:rPr>
          <w:noProof/>
        </w:rPr>
        <w:fldChar w:fldCharType="separate"/>
      </w:r>
      <w:r>
        <w:rPr>
          <w:noProof/>
        </w:rPr>
        <w:t>64</w:t>
      </w:r>
      <w:r>
        <w:rPr>
          <w:noProof/>
        </w:rPr>
        <w:fldChar w:fldCharType="end"/>
      </w:r>
    </w:p>
    <w:p w14:paraId="70B85F41" w14:textId="040C3F8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_Toc169939113 \h </w:instrText>
      </w:r>
      <w:r>
        <w:rPr>
          <w:noProof/>
        </w:rPr>
      </w:r>
      <w:r>
        <w:rPr>
          <w:noProof/>
        </w:rPr>
        <w:fldChar w:fldCharType="separate"/>
      </w:r>
      <w:r>
        <w:rPr>
          <w:noProof/>
        </w:rPr>
        <w:t>64</w:t>
      </w:r>
      <w:r>
        <w:rPr>
          <w:noProof/>
        </w:rPr>
        <w:fldChar w:fldCharType="end"/>
      </w:r>
    </w:p>
    <w:p w14:paraId="6C2B331A" w14:textId="3433FD85"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fldLock="1"/>
      </w:r>
      <w:r>
        <w:rPr>
          <w:noProof/>
        </w:rPr>
        <w:instrText xml:space="preserve"> PAGEREF _Toc169939114 \h </w:instrText>
      </w:r>
      <w:r>
        <w:rPr>
          <w:noProof/>
        </w:rPr>
      </w:r>
      <w:r>
        <w:rPr>
          <w:noProof/>
        </w:rPr>
        <w:fldChar w:fldCharType="separate"/>
      </w:r>
      <w:r>
        <w:rPr>
          <w:noProof/>
        </w:rPr>
        <w:t>64</w:t>
      </w:r>
      <w:r>
        <w:rPr>
          <w:noProof/>
        </w:rPr>
        <w:fldChar w:fldCharType="end"/>
      </w:r>
    </w:p>
    <w:p w14:paraId="50545B43" w14:textId="490906D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fldLock="1"/>
      </w:r>
      <w:r>
        <w:rPr>
          <w:noProof/>
        </w:rPr>
        <w:instrText xml:space="preserve"> PAGEREF _Toc169939115 \h </w:instrText>
      </w:r>
      <w:r>
        <w:rPr>
          <w:noProof/>
        </w:rPr>
      </w:r>
      <w:r>
        <w:rPr>
          <w:noProof/>
        </w:rPr>
        <w:fldChar w:fldCharType="separate"/>
      </w:r>
      <w:r>
        <w:rPr>
          <w:noProof/>
        </w:rPr>
        <w:t>64</w:t>
      </w:r>
      <w:r>
        <w:rPr>
          <w:noProof/>
        </w:rPr>
        <w:fldChar w:fldCharType="end"/>
      </w:r>
    </w:p>
    <w:p w14:paraId="4F3E0C0E" w14:textId="2BD54AC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fldLock="1"/>
      </w:r>
      <w:r>
        <w:rPr>
          <w:noProof/>
        </w:rPr>
        <w:instrText xml:space="preserve"> PAGEREF _Toc169939116 \h </w:instrText>
      </w:r>
      <w:r>
        <w:rPr>
          <w:noProof/>
        </w:rPr>
      </w:r>
      <w:r>
        <w:rPr>
          <w:noProof/>
        </w:rPr>
        <w:fldChar w:fldCharType="separate"/>
      </w:r>
      <w:r>
        <w:rPr>
          <w:noProof/>
        </w:rPr>
        <w:t>65</w:t>
      </w:r>
      <w:r>
        <w:rPr>
          <w:noProof/>
        </w:rPr>
        <w:fldChar w:fldCharType="end"/>
      </w:r>
    </w:p>
    <w:p w14:paraId="1A615273" w14:textId="7A63333B"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_Toc169939117 \h </w:instrText>
      </w:r>
      <w:r>
        <w:rPr>
          <w:noProof/>
        </w:rPr>
      </w:r>
      <w:r>
        <w:rPr>
          <w:noProof/>
        </w:rPr>
        <w:fldChar w:fldCharType="separate"/>
      </w:r>
      <w:r>
        <w:rPr>
          <w:noProof/>
        </w:rPr>
        <w:t>65</w:t>
      </w:r>
      <w:r>
        <w:rPr>
          <w:noProof/>
        </w:rPr>
        <w:fldChar w:fldCharType="end"/>
      </w:r>
    </w:p>
    <w:p w14:paraId="22A4C5B1" w14:textId="09F7C757"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fldLock="1"/>
      </w:r>
      <w:r>
        <w:rPr>
          <w:noProof/>
        </w:rPr>
        <w:instrText xml:space="preserve"> PAGEREF _Toc169939118 \h </w:instrText>
      </w:r>
      <w:r>
        <w:rPr>
          <w:noProof/>
        </w:rPr>
      </w:r>
      <w:r>
        <w:rPr>
          <w:noProof/>
        </w:rPr>
        <w:fldChar w:fldCharType="separate"/>
      </w:r>
      <w:r>
        <w:rPr>
          <w:noProof/>
        </w:rPr>
        <w:t>65</w:t>
      </w:r>
      <w:r>
        <w:rPr>
          <w:noProof/>
        </w:rPr>
        <w:fldChar w:fldCharType="end"/>
      </w:r>
    </w:p>
    <w:p w14:paraId="2640EED2" w14:textId="38113576"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fldLock="1"/>
      </w:r>
      <w:r>
        <w:rPr>
          <w:noProof/>
        </w:rPr>
        <w:instrText xml:space="preserve"> PAGEREF _Toc169939119 \h </w:instrText>
      </w:r>
      <w:r>
        <w:rPr>
          <w:noProof/>
        </w:rPr>
      </w:r>
      <w:r>
        <w:rPr>
          <w:noProof/>
        </w:rPr>
        <w:fldChar w:fldCharType="separate"/>
      </w:r>
      <w:r>
        <w:rPr>
          <w:noProof/>
        </w:rPr>
        <w:t>65</w:t>
      </w:r>
      <w:r>
        <w:rPr>
          <w:noProof/>
        </w:rPr>
        <w:fldChar w:fldCharType="end"/>
      </w:r>
    </w:p>
    <w:p w14:paraId="2416A7C3" w14:textId="5D1E2943"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fldLock="1"/>
      </w:r>
      <w:r>
        <w:rPr>
          <w:noProof/>
        </w:rPr>
        <w:instrText xml:space="preserve"> PAGEREF _Toc169939120 \h </w:instrText>
      </w:r>
      <w:r>
        <w:rPr>
          <w:noProof/>
        </w:rPr>
      </w:r>
      <w:r>
        <w:rPr>
          <w:noProof/>
        </w:rPr>
        <w:fldChar w:fldCharType="separate"/>
      </w:r>
      <w:r>
        <w:rPr>
          <w:noProof/>
        </w:rPr>
        <w:t>65</w:t>
      </w:r>
      <w:r>
        <w:rPr>
          <w:noProof/>
        </w:rPr>
        <w:fldChar w:fldCharType="end"/>
      </w:r>
    </w:p>
    <w:p w14:paraId="142EA388" w14:textId="75C6C15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fldLock="1"/>
      </w:r>
      <w:r>
        <w:rPr>
          <w:noProof/>
        </w:rPr>
        <w:instrText xml:space="preserve"> PAGEREF _Toc169939121 \h </w:instrText>
      </w:r>
      <w:r>
        <w:rPr>
          <w:noProof/>
        </w:rPr>
      </w:r>
      <w:r>
        <w:rPr>
          <w:noProof/>
        </w:rPr>
        <w:fldChar w:fldCharType="separate"/>
      </w:r>
      <w:r>
        <w:rPr>
          <w:noProof/>
        </w:rPr>
        <w:t>65</w:t>
      </w:r>
      <w:r>
        <w:rPr>
          <w:noProof/>
        </w:rPr>
        <w:fldChar w:fldCharType="end"/>
      </w:r>
    </w:p>
    <w:p w14:paraId="5C445B04" w14:textId="79E459B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fldLock="1"/>
      </w:r>
      <w:r>
        <w:rPr>
          <w:noProof/>
        </w:rPr>
        <w:instrText xml:space="preserve"> PAGEREF _Toc169939122 \h </w:instrText>
      </w:r>
      <w:r>
        <w:rPr>
          <w:noProof/>
        </w:rPr>
      </w:r>
      <w:r>
        <w:rPr>
          <w:noProof/>
        </w:rPr>
        <w:fldChar w:fldCharType="separate"/>
      </w:r>
      <w:r>
        <w:rPr>
          <w:noProof/>
        </w:rPr>
        <w:t>65</w:t>
      </w:r>
      <w:r>
        <w:rPr>
          <w:noProof/>
        </w:rPr>
        <w:fldChar w:fldCharType="end"/>
      </w:r>
    </w:p>
    <w:p w14:paraId="456494A6" w14:textId="375AAD2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fldLock="1"/>
      </w:r>
      <w:r>
        <w:rPr>
          <w:noProof/>
        </w:rPr>
        <w:instrText xml:space="preserve"> PAGEREF _Toc169939123 \h </w:instrText>
      </w:r>
      <w:r>
        <w:rPr>
          <w:noProof/>
        </w:rPr>
      </w:r>
      <w:r>
        <w:rPr>
          <w:noProof/>
        </w:rPr>
        <w:fldChar w:fldCharType="separate"/>
      </w:r>
      <w:r>
        <w:rPr>
          <w:noProof/>
        </w:rPr>
        <w:t>66</w:t>
      </w:r>
      <w:r>
        <w:rPr>
          <w:noProof/>
        </w:rPr>
        <w:fldChar w:fldCharType="end"/>
      </w:r>
    </w:p>
    <w:p w14:paraId="3EA7893C" w14:textId="5067ED0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fldLock="1"/>
      </w:r>
      <w:r>
        <w:rPr>
          <w:noProof/>
        </w:rPr>
        <w:instrText xml:space="preserve"> PAGEREF _Toc169939124 \h </w:instrText>
      </w:r>
      <w:r>
        <w:rPr>
          <w:noProof/>
        </w:rPr>
      </w:r>
      <w:r>
        <w:rPr>
          <w:noProof/>
        </w:rPr>
        <w:fldChar w:fldCharType="separate"/>
      </w:r>
      <w:r>
        <w:rPr>
          <w:noProof/>
        </w:rPr>
        <w:t>66</w:t>
      </w:r>
      <w:r>
        <w:rPr>
          <w:noProof/>
        </w:rPr>
        <w:fldChar w:fldCharType="end"/>
      </w:r>
    </w:p>
    <w:p w14:paraId="3C488FF9" w14:textId="3881EE17"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_Toc169939125 \h </w:instrText>
      </w:r>
      <w:r>
        <w:rPr>
          <w:noProof/>
        </w:rPr>
      </w:r>
      <w:r>
        <w:rPr>
          <w:noProof/>
        </w:rPr>
        <w:fldChar w:fldCharType="separate"/>
      </w:r>
      <w:r>
        <w:rPr>
          <w:noProof/>
        </w:rPr>
        <w:t>66</w:t>
      </w:r>
      <w:r>
        <w:rPr>
          <w:noProof/>
        </w:rPr>
        <w:fldChar w:fldCharType="end"/>
      </w:r>
    </w:p>
    <w:p w14:paraId="46C820BE" w14:textId="63725B65"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fldLock="1"/>
      </w:r>
      <w:r>
        <w:rPr>
          <w:noProof/>
        </w:rPr>
        <w:instrText xml:space="preserve"> PAGEREF _Toc169939126 \h </w:instrText>
      </w:r>
      <w:r>
        <w:rPr>
          <w:noProof/>
        </w:rPr>
      </w:r>
      <w:r>
        <w:rPr>
          <w:noProof/>
        </w:rPr>
        <w:fldChar w:fldCharType="separate"/>
      </w:r>
      <w:r>
        <w:rPr>
          <w:noProof/>
        </w:rPr>
        <w:t>67</w:t>
      </w:r>
      <w:r>
        <w:rPr>
          <w:noProof/>
        </w:rPr>
        <w:fldChar w:fldCharType="end"/>
      </w:r>
    </w:p>
    <w:p w14:paraId="069CF856" w14:textId="7EFB44E6"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fldLock="1"/>
      </w:r>
      <w:r>
        <w:rPr>
          <w:noProof/>
        </w:rPr>
        <w:instrText xml:space="preserve"> PAGEREF _Toc169939127 \h </w:instrText>
      </w:r>
      <w:r>
        <w:rPr>
          <w:noProof/>
        </w:rPr>
      </w:r>
      <w:r>
        <w:rPr>
          <w:noProof/>
        </w:rPr>
        <w:fldChar w:fldCharType="separate"/>
      </w:r>
      <w:r>
        <w:rPr>
          <w:noProof/>
        </w:rPr>
        <w:t>68</w:t>
      </w:r>
      <w:r>
        <w:rPr>
          <w:noProof/>
        </w:rPr>
        <w:fldChar w:fldCharType="end"/>
      </w:r>
    </w:p>
    <w:p w14:paraId="4EEFB084" w14:textId="11E5D831"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fldLock="1"/>
      </w:r>
      <w:r>
        <w:rPr>
          <w:noProof/>
        </w:rPr>
        <w:instrText xml:space="preserve"> PAGEREF _Toc169939128 \h </w:instrText>
      </w:r>
      <w:r>
        <w:rPr>
          <w:noProof/>
        </w:rPr>
      </w:r>
      <w:r>
        <w:rPr>
          <w:noProof/>
        </w:rPr>
        <w:fldChar w:fldCharType="separate"/>
      </w:r>
      <w:r>
        <w:rPr>
          <w:noProof/>
        </w:rPr>
        <w:t>69</w:t>
      </w:r>
      <w:r>
        <w:rPr>
          <w:noProof/>
        </w:rPr>
        <w:fldChar w:fldCharType="end"/>
      </w:r>
    </w:p>
    <w:p w14:paraId="5C539769" w14:textId="7AB4F7FE"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fldLock="1"/>
      </w:r>
      <w:r>
        <w:rPr>
          <w:noProof/>
        </w:rPr>
        <w:instrText xml:space="preserve"> PAGEREF _Toc169939129 \h </w:instrText>
      </w:r>
      <w:r>
        <w:rPr>
          <w:noProof/>
        </w:rPr>
      </w:r>
      <w:r>
        <w:rPr>
          <w:noProof/>
        </w:rPr>
        <w:fldChar w:fldCharType="separate"/>
      </w:r>
      <w:r>
        <w:rPr>
          <w:noProof/>
        </w:rPr>
        <w:t>69</w:t>
      </w:r>
      <w:r>
        <w:rPr>
          <w:noProof/>
        </w:rPr>
        <w:fldChar w:fldCharType="end"/>
      </w:r>
    </w:p>
    <w:p w14:paraId="0DE480B9" w14:textId="58FCE77D"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_Toc169939130 \h </w:instrText>
      </w:r>
      <w:r>
        <w:rPr>
          <w:noProof/>
        </w:rPr>
      </w:r>
      <w:r>
        <w:rPr>
          <w:noProof/>
        </w:rPr>
        <w:fldChar w:fldCharType="separate"/>
      </w:r>
      <w:r>
        <w:rPr>
          <w:noProof/>
        </w:rPr>
        <w:t>69</w:t>
      </w:r>
      <w:r>
        <w:rPr>
          <w:noProof/>
        </w:rPr>
        <w:fldChar w:fldCharType="end"/>
      </w:r>
    </w:p>
    <w:p w14:paraId="122AEA10" w14:textId="2A08C73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_Toc169939131 \h </w:instrText>
      </w:r>
      <w:r>
        <w:rPr>
          <w:noProof/>
        </w:rPr>
      </w:r>
      <w:r>
        <w:rPr>
          <w:noProof/>
        </w:rPr>
        <w:fldChar w:fldCharType="separate"/>
      </w:r>
      <w:r>
        <w:rPr>
          <w:noProof/>
        </w:rPr>
        <w:t>70</w:t>
      </w:r>
      <w:r>
        <w:rPr>
          <w:noProof/>
        </w:rPr>
        <w:fldChar w:fldCharType="end"/>
      </w:r>
    </w:p>
    <w:p w14:paraId="13622BC7" w14:textId="04CA413B"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fldLock="1"/>
      </w:r>
      <w:r>
        <w:rPr>
          <w:noProof/>
        </w:rPr>
        <w:instrText xml:space="preserve"> PAGEREF _Toc169939132 \h </w:instrText>
      </w:r>
      <w:r>
        <w:rPr>
          <w:noProof/>
        </w:rPr>
      </w:r>
      <w:r>
        <w:rPr>
          <w:noProof/>
        </w:rPr>
        <w:fldChar w:fldCharType="separate"/>
      </w:r>
      <w:r>
        <w:rPr>
          <w:noProof/>
        </w:rPr>
        <w:t>70</w:t>
      </w:r>
      <w:r>
        <w:rPr>
          <w:noProof/>
        </w:rPr>
        <w:fldChar w:fldCharType="end"/>
      </w:r>
    </w:p>
    <w:p w14:paraId="38361B1B" w14:textId="61C5CBE1"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fldLock="1"/>
      </w:r>
      <w:r>
        <w:rPr>
          <w:noProof/>
        </w:rPr>
        <w:instrText xml:space="preserve"> PAGEREF _Toc169939133 \h </w:instrText>
      </w:r>
      <w:r>
        <w:rPr>
          <w:noProof/>
        </w:rPr>
      </w:r>
      <w:r>
        <w:rPr>
          <w:noProof/>
        </w:rPr>
        <w:fldChar w:fldCharType="separate"/>
      </w:r>
      <w:r>
        <w:rPr>
          <w:noProof/>
        </w:rPr>
        <w:t>70</w:t>
      </w:r>
      <w:r>
        <w:rPr>
          <w:noProof/>
        </w:rPr>
        <w:fldChar w:fldCharType="end"/>
      </w:r>
    </w:p>
    <w:p w14:paraId="0EBA9BED" w14:textId="15A06C6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_Toc169939134 \h </w:instrText>
      </w:r>
      <w:r>
        <w:rPr>
          <w:noProof/>
        </w:rPr>
      </w:r>
      <w:r>
        <w:rPr>
          <w:noProof/>
        </w:rPr>
        <w:fldChar w:fldCharType="separate"/>
      </w:r>
      <w:r>
        <w:rPr>
          <w:noProof/>
        </w:rPr>
        <w:t>71</w:t>
      </w:r>
      <w:r>
        <w:rPr>
          <w:noProof/>
        </w:rPr>
        <w:fldChar w:fldCharType="end"/>
      </w:r>
    </w:p>
    <w:p w14:paraId="27FC80A8" w14:textId="0E8316E3"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fldLock="1"/>
      </w:r>
      <w:r>
        <w:rPr>
          <w:noProof/>
        </w:rPr>
        <w:instrText xml:space="preserve"> PAGEREF _Toc169939135 \h </w:instrText>
      </w:r>
      <w:r>
        <w:rPr>
          <w:noProof/>
        </w:rPr>
      </w:r>
      <w:r>
        <w:rPr>
          <w:noProof/>
        </w:rPr>
        <w:fldChar w:fldCharType="separate"/>
      </w:r>
      <w:r>
        <w:rPr>
          <w:noProof/>
        </w:rPr>
        <w:t>71</w:t>
      </w:r>
      <w:r>
        <w:rPr>
          <w:noProof/>
        </w:rPr>
        <w:fldChar w:fldCharType="end"/>
      </w:r>
    </w:p>
    <w:p w14:paraId="1CE0714B" w14:textId="5CE0829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fldLock="1"/>
      </w:r>
      <w:r>
        <w:rPr>
          <w:noProof/>
        </w:rPr>
        <w:instrText xml:space="preserve"> PAGEREF _Toc169939136 \h </w:instrText>
      </w:r>
      <w:r>
        <w:rPr>
          <w:noProof/>
        </w:rPr>
      </w:r>
      <w:r>
        <w:rPr>
          <w:noProof/>
        </w:rPr>
        <w:fldChar w:fldCharType="separate"/>
      </w:r>
      <w:r>
        <w:rPr>
          <w:noProof/>
        </w:rPr>
        <w:t>71</w:t>
      </w:r>
      <w:r>
        <w:rPr>
          <w:noProof/>
        </w:rPr>
        <w:fldChar w:fldCharType="end"/>
      </w:r>
    </w:p>
    <w:p w14:paraId="69670FED" w14:textId="2B88AA72"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fldLock="1"/>
      </w:r>
      <w:r>
        <w:rPr>
          <w:noProof/>
        </w:rPr>
        <w:instrText xml:space="preserve"> PAGEREF _Toc169939137 \h </w:instrText>
      </w:r>
      <w:r>
        <w:rPr>
          <w:noProof/>
        </w:rPr>
      </w:r>
      <w:r>
        <w:rPr>
          <w:noProof/>
        </w:rPr>
        <w:fldChar w:fldCharType="separate"/>
      </w:r>
      <w:r>
        <w:rPr>
          <w:noProof/>
        </w:rPr>
        <w:t>72</w:t>
      </w:r>
      <w:r>
        <w:rPr>
          <w:noProof/>
        </w:rPr>
        <w:fldChar w:fldCharType="end"/>
      </w:r>
    </w:p>
    <w:p w14:paraId="31DAF474" w14:textId="0BB2D8D2"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_Toc169939138 \h </w:instrText>
      </w:r>
      <w:r>
        <w:rPr>
          <w:noProof/>
        </w:rPr>
      </w:r>
      <w:r>
        <w:rPr>
          <w:noProof/>
        </w:rPr>
        <w:fldChar w:fldCharType="separate"/>
      </w:r>
      <w:r>
        <w:rPr>
          <w:noProof/>
        </w:rPr>
        <w:t>72</w:t>
      </w:r>
      <w:r>
        <w:rPr>
          <w:noProof/>
        </w:rPr>
        <w:fldChar w:fldCharType="end"/>
      </w:r>
    </w:p>
    <w:p w14:paraId="37E0DB8F" w14:textId="036B674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fldLock="1"/>
      </w:r>
      <w:r>
        <w:rPr>
          <w:noProof/>
        </w:rPr>
        <w:instrText xml:space="preserve"> PAGEREF _Toc169939139 \h </w:instrText>
      </w:r>
      <w:r>
        <w:rPr>
          <w:noProof/>
        </w:rPr>
      </w:r>
      <w:r>
        <w:rPr>
          <w:noProof/>
        </w:rPr>
        <w:fldChar w:fldCharType="separate"/>
      </w:r>
      <w:r>
        <w:rPr>
          <w:noProof/>
        </w:rPr>
        <w:t>73</w:t>
      </w:r>
      <w:r>
        <w:rPr>
          <w:noProof/>
        </w:rPr>
        <w:fldChar w:fldCharType="end"/>
      </w:r>
    </w:p>
    <w:p w14:paraId="4853D97C" w14:textId="72A21047"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_Toc169939140 \h </w:instrText>
      </w:r>
      <w:r>
        <w:rPr>
          <w:noProof/>
        </w:rPr>
      </w:r>
      <w:r>
        <w:rPr>
          <w:noProof/>
        </w:rPr>
        <w:fldChar w:fldCharType="separate"/>
      </w:r>
      <w:r>
        <w:rPr>
          <w:noProof/>
        </w:rPr>
        <w:t>73</w:t>
      </w:r>
      <w:r>
        <w:rPr>
          <w:noProof/>
        </w:rPr>
        <w:fldChar w:fldCharType="end"/>
      </w:r>
    </w:p>
    <w:p w14:paraId="53CB5066" w14:textId="6D5CE1E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_Toc169939141 \h </w:instrText>
      </w:r>
      <w:r>
        <w:rPr>
          <w:noProof/>
        </w:rPr>
      </w:r>
      <w:r>
        <w:rPr>
          <w:noProof/>
        </w:rPr>
        <w:fldChar w:fldCharType="separate"/>
      </w:r>
      <w:r>
        <w:rPr>
          <w:noProof/>
        </w:rPr>
        <w:t>73</w:t>
      </w:r>
      <w:r>
        <w:rPr>
          <w:noProof/>
        </w:rPr>
        <w:fldChar w:fldCharType="end"/>
      </w:r>
    </w:p>
    <w:p w14:paraId="39D8378A" w14:textId="676C103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fldLock="1"/>
      </w:r>
      <w:r>
        <w:rPr>
          <w:noProof/>
        </w:rPr>
        <w:instrText xml:space="preserve"> PAGEREF _Toc169939142 \h </w:instrText>
      </w:r>
      <w:r>
        <w:rPr>
          <w:noProof/>
        </w:rPr>
      </w:r>
      <w:r>
        <w:rPr>
          <w:noProof/>
        </w:rPr>
        <w:fldChar w:fldCharType="separate"/>
      </w:r>
      <w:r>
        <w:rPr>
          <w:noProof/>
        </w:rPr>
        <w:t>74</w:t>
      </w:r>
      <w:r>
        <w:rPr>
          <w:noProof/>
        </w:rPr>
        <w:fldChar w:fldCharType="end"/>
      </w:r>
    </w:p>
    <w:p w14:paraId="36D784D9" w14:textId="7AB7BF4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_Toc169939143 \h </w:instrText>
      </w:r>
      <w:r>
        <w:rPr>
          <w:noProof/>
        </w:rPr>
      </w:r>
      <w:r>
        <w:rPr>
          <w:noProof/>
        </w:rPr>
        <w:fldChar w:fldCharType="separate"/>
      </w:r>
      <w:r>
        <w:rPr>
          <w:noProof/>
        </w:rPr>
        <w:t>74</w:t>
      </w:r>
      <w:r>
        <w:rPr>
          <w:noProof/>
        </w:rPr>
        <w:fldChar w:fldCharType="end"/>
      </w:r>
    </w:p>
    <w:p w14:paraId="051038E6" w14:textId="69F1B767"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_Toc169939144 \h </w:instrText>
      </w:r>
      <w:r>
        <w:rPr>
          <w:noProof/>
        </w:rPr>
      </w:r>
      <w:r>
        <w:rPr>
          <w:noProof/>
        </w:rPr>
        <w:fldChar w:fldCharType="separate"/>
      </w:r>
      <w:r>
        <w:rPr>
          <w:noProof/>
        </w:rPr>
        <w:t>74</w:t>
      </w:r>
      <w:r>
        <w:rPr>
          <w:noProof/>
        </w:rPr>
        <w:fldChar w:fldCharType="end"/>
      </w:r>
    </w:p>
    <w:p w14:paraId="5A638EA5" w14:textId="71663F4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_Toc169939145 \h </w:instrText>
      </w:r>
      <w:r>
        <w:rPr>
          <w:noProof/>
        </w:rPr>
      </w:r>
      <w:r>
        <w:rPr>
          <w:noProof/>
        </w:rPr>
        <w:fldChar w:fldCharType="separate"/>
      </w:r>
      <w:r>
        <w:rPr>
          <w:noProof/>
        </w:rPr>
        <w:t>74</w:t>
      </w:r>
      <w:r>
        <w:rPr>
          <w:noProof/>
        </w:rPr>
        <w:fldChar w:fldCharType="end"/>
      </w:r>
    </w:p>
    <w:p w14:paraId="38642789" w14:textId="1DCF134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fldLock="1"/>
      </w:r>
      <w:r>
        <w:rPr>
          <w:noProof/>
        </w:rPr>
        <w:instrText xml:space="preserve"> PAGEREF _Toc169939146 \h </w:instrText>
      </w:r>
      <w:r>
        <w:rPr>
          <w:noProof/>
        </w:rPr>
      </w:r>
      <w:r>
        <w:rPr>
          <w:noProof/>
        </w:rPr>
        <w:fldChar w:fldCharType="separate"/>
      </w:r>
      <w:r>
        <w:rPr>
          <w:noProof/>
        </w:rPr>
        <w:t>74</w:t>
      </w:r>
      <w:r>
        <w:rPr>
          <w:noProof/>
        </w:rPr>
        <w:fldChar w:fldCharType="end"/>
      </w:r>
    </w:p>
    <w:p w14:paraId="754D7334" w14:textId="4E1DD6F2"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fldLock="1"/>
      </w:r>
      <w:r>
        <w:rPr>
          <w:noProof/>
        </w:rPr>
        <w:instrText xml:space="preserve"> PAGEREF _Toc169939147 \h </w:instrText>
      </w:r>
      <w:r>
        <w:rPr>
          <w:noProof/>
        </w:rPr>
      </w:r>
      <w:r>
        <w:rPr>
          <w:noProof/>
        </w:rPr>
        <w:fldChar w:fldCharType="separate"/>
      </w:r>
      <w:r>
        <w:rPr>
          <w:noProof/>
        </w:rPr>
        <w:t>75</w:t>
      </w:r>
      <w:r>
        <w:rPr>
          <w:noProof/>
        </w:rPr>
        <w:fldChar w:fldCharType="end"/>
      </w:r>
    </w:p>
    <w:p w14:paraId="37499A30" w14:textId="0E9F375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C477D">
        <w:rPr>
          <w:rFonts w:cs="Arial"/>
          <w:noProof/>
          <w:lang w:eastAsia="zh-CN"/>
        </w:rPr>
        <w:t>Pc5QoSPara</w:t>
      </w:r>
      <w:r>
        <w:rPr>
          <w:noProof/>
        </w:rPr>
        <w:tab/>
      </w:r>
      <w:r>
        <w:rPr>
          <w:noProof/>
        </w:rPr>
        <w:fldChar w:fldCharType="begin" w:fldLock="1"/>
      </w:r>
      <w:r>
        <w:rPr>
          <w:noProof/>
        </w:rPr>
        <w:instrText xml:space="preserve"> PAGEREF _Toc169939148 \h </w:instrText>
      </w:r>
      <w:r>
        <w:rPr>
          <w:noProof/>
        </w:rPr>
      </w:r>
      <w:r>
        <w:rPr>
          <w:noProof/>
        </w:rPr>
        <w:fldChar w:fldCharType="separate"/>
      </w:r>
      <w:r>
        <w:rPr>
          <w:noProof/>
        </w:rPr>
        <w:t>75</w:t>
      </w:r>
      <w:r>
        <w:rPr>
          <w:noProof/>
        </w:rPr>
        <w:fldChar w:fldCharType="end"/>
      </w:r>
    </w:p>
    <w:p w14:paraId="1DACE680" w14:textId="1AB4000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fldLock="1"/>
      </w:r>
      <w:r>
        <w:rPr>
          <w:noProof/>
        </w:rPr>
        <w:instrText xml:space="preserve"> PAGEREF _Toc169939149 \h </w:instrText>
      </w:r>
      <w:r>
        <w:rPr>
          <w:noProof/>
        </w:rPr>
      </w:r>
      <w:r>
        <w:rPr>
          <w:noProof/>
        </w:rPr>
        <w:fldChar w:fldCharType="separate"/>
      </w:r>
      <w:r>
        <w:rPr>
          <w:noProof/>
        </w:rPr>
        <w:t>75</w:t>
      </w:r>
      <w:r>
        <w:rPr>
          <w:noProof/>
        </w:rPr>
        <w:fldChar w:fldCharType="end"/>
      </w:r>
    </w:p>
    <w:p w14:paraId="0D1385C9" w14:textId="397A0D05"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C477D">
        <w:rPr>
          <w:rFonts w:eastAsia="Batang" w:cs="Arial"/>
          <w:noProof/>
          <w:lang w:eastAsia="ja-JP"/>
        </w:rPr>
        <w:t>Pc5FlowBitRates</w:t>
      </w:r>
      <w:r>
        <w:rPr>
          <w:noProof/>
        </w:rPr>
        <w:tab/>
      </w:r>
      <w:r>
        <w:rPr>
          <w:noProof/>
        </w:rPr>
        <w:fldChar w:fldCharType="begin" w:fldLock="1"/>
      </w:r>
      <w:r>
        <w:rPr>
          <w:noProof/>
        </w:rPr>
        <w:instrText xml:space="preserve"> PAGEREF _Toc169939150 \h </w:instrText>
      </w:r>
      <w:r>
        <w:rPr>
          <w:noProof/>
        </w:rPr>
      </w:r>
      <w:r>
        <w:rPr>
          <w:noProof/>
        </w:rPr>
        <w:fldChar w:fldCharType="separate"/>
      </w:r>
      <w:r>
        <w:rPr>
          <w:noProof/>
        </w:rPr>
        <w:t>75</w:t>
      </w:r>
      <w:r>
        <w:rPr>
          <w:noProof/>
        </w:rPr>
        <w:fldChar w:fldCharType="end"/>
      </w:r>
    </w:p>
    <w:p w14:paraId="410015DC" w14:textId="192A1585"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fldLock="1"/>
      </w:r>
      <w:r>
        <w:rPr>
          <w:noProof/>
        </w:rPr>
        <w:instrText xml:space="preserve"> PAGEREF _Toc169939151 \h </w:instrText>
      </w:r>
      <w:r>
        <w:rPr>
          <w:noProof/>
        </w:rPr>
      </w:r>
      <w:r>
        <w:rPr>
          <w:noProof/>
        </w:rPr>
        <w:fldChar w:fldCharType="separate"/>
      </w:r>
      <w:r>
        <w:rPr>
          <w:noProof/>
        </w:rPr>
        <w:t>76</w:t>
      </w:r>
      <w:r>
        <w:rPr>
          <w:noProof/>
        </w:rPr>
        <w:fldChar w:fldCharType="end"/>
      </w:r>
    </w:p>
    <w:p w14:paraId="3B536859" w14:textId="279AC60D"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fldLock="1"/>
      </w:r>
      <w:r>
        <w:rPr>
          <w:noProof/>
        </w:rPr>
        <w:instrText xml:space="preserve"> PAGEREF _Toc169939152 \h </w:instrText>
      </w:r>
      <w:r>
        <w:rPr>
          <w:noProof/>
        </w:rPr>
      </w:r>
      <w:r>
        <w:rPr>
          <w:noProof/>
        </w:rPr>
        <w:fldChar w:fldCharType="separate"/>
      </w:r>
      <w:r>
        <w:rPr>
          <w:noProof/>
        </w:rPr>
        <w:t>77</w:t>
      </w:r>
      <w:r>
        <w:rPr>
          <w:noProof/>
        </w:rPr>
        <w:fldChar w:fldCharType="end"/>
      </w:r>
    </w:p>
    <w:p w14:paraId="09D6E67E" w14:textId="59EF95B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fldLock="1"/>
      </w:r>
      <w:r>
        <w:rPr>
          <w:noProof/>
        </w:rPr>
        <w:instrText xml:space="preserve"> PAGEREF _Toc169939153 \h </w:instrText>
      </w:r>
      <w:r>
        <w:rPr>
          <w:noProof/>
        </w:rPr>
      </w:r>
      <w:r>
        <w:rPr>
          <w:noProof/>
        </w:rPr>
        <w:fldChar w:fldCharType="separate"/>
      </w:r>
      <w:r>
        <w:rPr>
          <w:noProof/>
        </w:rPr>
        <w:t>77</w:t>
      </w:r>
      <w:r>
        <w:rPr>
          <w:noProof/>
        </w:rPr>
        <w:fldChar w:fldCharType="end"/>
      </w:r>
    </w:p>
    <w:p w14:paraId="1455202E" w14:textId="03C405D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fldLock="1"/>
      </w:r>
      <w:r>
        <w:rPr>
          <w:noProof/>
        </w:rPr>
        <w:instrText xml:space="preserve"> PAGEREF _Toc169939154 \h </w:instrText>
      </w:r>
      <w:r>
        <w:rPr>
          <w:noProof/>
        </w:rPr>
      </w:r>
      <w:r>
        <w:rPr>
          <w:noProof/>
        </w:rPr>
        <w:fldChar w:fldCharType="separate"/>
      </w:r>
      <w:r>
        <w:rPr>
          <w:noProof/>
        </w:rPr>
        <w:t>78</w:t>
      </w:r>
      <w:r>
        <w:rPr>
          <w:noProof/>
        </w:rPr>
        <w:fldChar w:fldCharType="end"/>
      </w:r>
    </w:p>
    <w:p w14:paraId="20C0453A" w14:textId="0F7B8F0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fldLock="1"/>
      </w:r>
      <w:r>
        <w:rPr>
          <w:noProof/>
        </w:rPr>
        <w:instrText xml:space="preserve"> PAGEREF _Toc169939155 \h </w:instrText>
      </w:r>
      <w:r>
        <w:rPr>
          <w:noProof/>
        </w:rPr>
      </w:r>
      <w:r>
        <w:rPr>
          <w:noProof/>
        </w:rPr>
        <w:fldChar w:fldCharType="separate"/>
      </w:r>
      <w:r>
        <w:rPr>
          <w:noProof/>
        </w:rPr>
        <w:t>78</w:t>
      </w:r>
      <w:r>
        <w:rPr>
          <w:noProof/>
        </w:rPr>
        <w:fldChar w:fldCharType="end"/>
      </w:r>
    </w:p>
    <w:p w14:paraId="0B2C849C" w14:textId="441382AF"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fldLock="1"/>
      </w:r>
      <w:r>
        <w:rPr>
          <w:noProof/>
        </w:rPr>
        <w:instrText xml:space="preserve"> PAGEREF _Toc169939156 \h </w:instrText>
      </w:r>
      <w:r>
        <w:rPr>
          <w:noProof/>
        </w:rPr>
      </w:r>
      <w:r>
        <w:rPr>
          <w:noProof/>
        </w:rPr>
        <w:fldChar w:fldCharType="separate"/>
      </w:r>
      <w:r>
        <w:rPr>
          <w:noProof/>
        </w:rPr>
        <w:t>78</w:t>
      </w:r>
      <w:r>
        <w:rPr>
          <w:noProof/>
        </w:rPr>
        <w:fldChar w:fldCharType="end"/>
      </w:r>
    </w:p>
    <w:p w14:paraId="45E81389" w14:textId="0A3661A1"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_Toc169939157 \h </w:instrText>
      </w:r>
      <w:r>
        <w:rPr>
          <w:noProof/>
        </w:rPr>
      </w:r>
      <w:r>
        <w:rPr>
          <w:noProof/>
        </w:rPr>
        <w:fldChar w:fldCharType="separate"/>
      </w:r>
      <w:r>
        <w:rPr>
          <w:noProof/>
        </w:rPr>
        <w:t>78</w:t>
      </w:r>
      <w:r>
        <w:rPr>
          <w:noProof/>
        </w:rPr>
        <w:fldChar w:fldCharType="end"/>
      </w:r>
    </w:p>
    <w:p w14:paraId="734257D1" w14:textId="1614A16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_Toc169939158 \h </w:instrText>
      </w:r>
      <w:r>
        <w:rPr>
          <w:noProof/>
        </w:rPr>
      </w:r>
      <w:r>
        <w:rPr>
          <w:noProof/>
        </w:rPr>
        <w:fldChar w:fldCharType="separate"/>
      </w:r>
      <w:r>
        <w:rPr>
          <w:noProof/>
        </w:rPr>
        <w:t>78</w:t>
      </w:r>
      <w:r>
        <w:rPr>
          <w:noProof/>
        </w:rPr>
        <w:fldChar w:fldCharType="end"/>
      </w:r>
    </w:p>
    <w:p w14:paraId="532FE017" w14:textId="5DCEF9B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fldLock="1"/>
      </w:r>
      <w:r>
        <w:rPr>
          <w:noProof/>
        </w:rPr>
        <w:instrText xml:space="preserve"> PAGEREF _Toc169939159 \h </w:instrText>
      </w:r>
      <w:r>
        <w:rPr>
          <w:noProof/>
        </w:rPr>
      </w:r>
      <w:r>
        <w:rPr>
          <w:noProof/>
        </w:rPr>
        <w:fldChar w:fldCharType="separate"/>
      </w:r>
      <w:r>
        <w:rPr>
          <w:noProof/>
        </w:rPr>
        <w:t>79</w:t>
      </w:r>
      <w:r>
        <w:rPr>
          <w:noProof/>
        </w:rPr>
        <w:fldChar w:fldCharType="end"/>
      </w:r>
    </w:p>
    <w:p w14:paraId="6EB4B33C" w14:textId="0BA45251"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fldLock="1"/>
      </w:r>
      <w:r>
        <w:rPr>
          <w:noProof/>
        </w:rPr>
        <w:instrText xml:space="preserve"> PAGEREF _Toc169939160 \h </w:instrText>
      </w:r>
      <w:r>
        <w:rPr>
          <w:noProof/>
        </w:rPr>
      </w:r>
      <w:r>
        <w:rPr>
          <w:noProof/>
        </w:rPr>
        <w:fldChar w:fldCharType="separate"/>
      </w:r>
      <w:r>
        <w:rPr>
          <w:noProof/>
        </w:rPr>
        <w:t>79</w:t>
      </w:r>
      <w:r>
        <w:rPr>
          <w:noProof/>
        </w:rPr>
        <w:fldChar w:fldCharType="end"/>
      </w:r>
    </w:p>
    <w:p w14:paraId="254CFFAE" w14:textId="0C11C7F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_Toc169939161 \h </w:instrText>
      </w:r>
      <w:r>
        <w:rPr>
          <w:noProof/>
        </w:rPr>
      </w:r>
      <w:r>
        <w:rPr>
          <w:noProof/>
        </w:rPr>
        <w:fldChar w:fldCharType="separate"/>
      </w:r>
      <w:r>
        <w:rPr>
          <w:noProof/>
        </w:rPr>
        <w:t>79</w:t>
      </w:r>
      <w:r>
        <w:rPr>
          <w:noProof/>
        </w:rPr>
        <w:fldChar w:fldCharType="end"/>
      </w:r>
    </w:p>
    <w:p w14:paraId="15F98BDB" w14:textId="57F7DA1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fldLock="1"/>
      </w:r>
      <w:r>
        <w:rPr>
          <w:noProof/>
        </w:rPr>
        <w:instrText xml:space="preserve"> PAGEREF _Toc169939162 \h </w:instrText>
      </w:r>
      <w:r>
        <w:rPr>
          <w:noProof/>
        </w:rPr>
      </w:r>
      <w:r>
        <w:rPr>
          <w:noProof/>
        </w:rPr>
        <w:fldChar w:fldCharType="separate"/>
      </w:r>
      <w:r>
        <w:rPr>
          <w:noProof/>
        </w:rPr>
        <w:t>79</w:t>
      </w:r>
      <w:r>
        <w:rPr>
          <w:noProof/>
        </w:rPr>
        <w:fldChar w:fldCharType="end"/>
      </w:r>
    </w:p>
    <w:p w14:paraId="21771BA4" w14:textId="6C8DB1C2"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_Toc169939163 \h </w:instrText>
      </w:r>
      <w:r>
        <w:rPr>
          <w:noProof/>
        </w:rPr>
      </w:r>
      <w:r>
        <w:rPr>
          <w:noProof/>
        </w:rPr>
        <w:fldChar w:fldCharType="separate"/>
      </w:r>
      <w:r>
        <w:rPr>
          <w:noProof/>
        </w:rPr>
        <w:t>80</w:t>
      </w:r>
      <w:r>
        <w:rPr>
          <w:noProof/>
        </w:rPr>
        <w:fldChar w:fldCharType="end"/>
      </w:r>
    </w:p>
    <w:p w14:paraId="716C1633" w14:textId="6DA9C3A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fldLock="1"/>
      </w:r>
      <w:r>
        <w:rPr>
          <w:noProof/>
        </w:rPr>
        <w:instrText xml:space="preserve"> PAGEREF _Toc169939164 \h </w:instrText>
      </w:r>
      <w:r>
        <w:rPr>
          <w:noProof/>
        </w:rPr>
      </w:r>
      <w:r>
        <w:rPr>
          <w:noProof/>
        </w:rPr>
        <w:fldChar w:fldCharType="separate"/>
      </w:r>
      <w:r>
        <w:rPr>
          <w:noProof/>
        </w:rPr>
        <w:t>80</w:t>
      </w:r>
      <w:r>
        <w:rPr>
          <w:noProof/>
        </w:rPr>
        <w:fldChar w:fldCharType="end"/>
      </w:r>
    </w:p>
    <w:p w14:paraId="5A9CA87F" w14:textId="6934D51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fldLock="1"/>
      </w:r>
      <w:r>
        <w:rPr>
          <w:noProof/>
        </w:rPr>
        <w:instrText xml:space="preserve"> PAGEREF _Toc169939165 \h </w:instrText>
      </w:r>
      <w:r>
        <w:rPr>
          <w:noProof/>
        </w:rPr>
      </w:r>
      <w:r>
        <w:rPr>
          <w:noProof/>
        </w:rPr>
        <w:fldChar w:fldCharType="separate"/>
      </w:r>
      <w:r>
        <w:rPr>
          <w:noProof/>
        </w:rPr>
        <w:t>80</w:t>
      </w:r>
      <w:r>
        <w:rPr>
          <w:noProof/>
        </w:rPr>
        <w:fldChar w:fldCharType="end"/>
      </w:r>
    </w:p>
    <w:p w14:paraId="46F907A6" w14:textId="7C7DA4D7"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fldLock="1"/>
      </w:r>
      <w:r>
        <w:rPr>
          <w:noProof/>
        </w:rPr>
        <w:instrText xml:space="preserve"> PAGEREF _Toc169939166 \h </w:instrText>
      </w:r>
      <w:r>
        <w:rPr>
          <w:noProof/>
        </w:rPr>
      </w:r>
      <w:r>
        <w:rPr>
          <w:noProof/>
        </w:rPr>
        <w:fldChar w:fldCharType="separate"/>
      </w:r>
      <w:r>
        <w:rPr>
          <w:noProof/>
        </w:rPr>
        <w:t>80</w:t>
      </w:r>
      <w:r>
        <w:rPr>
          <w:noProof/>
        </w:rPr>
        <w:fldChar w:fldCharType="end"/>
      </w:r>
    </w:p>
    <w:p w14:paraId="5AA73A47" w14:textId="164875E6"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_Toc169939167 \h </w:instrText>
      </w:r>
      <w:r>
        <w:rPr>
          <w:noProof/>
        </w:rPr>
      </w:r>
      <w:r>
        <w:rPr>
          <w:noProof/>
        </w:rPr>
        <w:fldChar w:fldCharType="separate"/>
      </w:r>
      <w:r>
        <w:rPr>
          <w:noProof/>
        </w:rPr>
        <w:t>81</w:t>
      </w:r>
      <w:r>
        <w:rPr>
          <w:noProof/>
        </w:rPr>
        <w:fldChar w:fldCharType="end"/>
      </w:r>
    </w:p>
    <w:p w14:paraId="5C73A0DD" w14:textId="2B74B6E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_Toc169939168 \h </w:instrText>
      </w:r>
      <w:r>
        <w:rPr>
          <w:noProof/>
        </w:rPr>
      </w:r>
      <w:r>
        <w:rPr>
          <w:noProof/>
        </w:rPr>
        <w:fldChar w:fldCharType="separate"/>
      </w:r>
      <w:r>
        <w:rPr>
          <w:noProof/>
        </w:rPr>
        <w:t>81</w:t>
      </w:r>
      <w:r>
        <w:rPr>
          <w:noProof/>
        </w:rPr>
        <w:fldChar w:fldCharType="end"/>
      </w:r>
    </w:p>
    <w:p w14:paraId="5AEF2DC7" w14:textId="57D4A55B"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_Toc169939169 \h </w:instrText>
      </w:r>
      <w:r>
        <w:rPr>
          <w:noProof/>
        </w:rPr>
      </w:r>
      <w:r>
        <w:rPr>
          <w:noProof/>
        </w:rPr>
        <w:fldChar w:fldCharType="separate"/>
      </w:r>
      <w:r>
        <w:rPr>
          <w:noProof/>
        </w:rPr>
        <w:t>82</w:t>
      </w:r>
      <w:r>
        <w:rPr>
          <w:noProof/>
        </w:rPr>
        <w:fldChar w:fldCharType="end"/>
      </w:r>
    </w:p>
    <w:p w14:paraId="24BC0FEC" w14:textId="61430D2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_Toc169939170 \h </w:instrText>
      </w:r>
      <w:r>
        <w:rPr>
          <w:noProof/>
        </w:rPr>
      </w:r>
      <w:r>
        <w:rPr>
          <w:noProof/>
        </w:rPr>
        <w:fldChar w:fldCharType="separate"/>
      </w:r>
      <w:r>
        <w:rPr>
          <w:noProof/>
        </w:rPr>
        <w:t>82</w:t>
      </w:r>
      <w:r>
        <w:rPr>
          <w:noProof/>
        </w:rPr>
        <w:fldChar w:fldCharType="end"/>
      </w:r>
    </w:p>
    <w:p w14:paraId="5DBBA866" w14:textId="67E65B6F"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_Toc169939171 \h </w:instrText>
      </w:r>
      <w:r>
        <w:rPr>
          <w:noProof/>
        </w:rPr>
      </w:r>
      <w:r>
        <w:rPr>
          <w:noProof/>
        </w:rPr>
        <w:fldChar w:fldCharType="separate"/>
      </w:r>
      <w:r>
        <w:rPr>
          <w:noProof/>
        </w:rPr>
        <w:t>83</w:t>
      </w:r>
      <w:r>
        <w:rPr>
          <w:noProof/>
        </w:rPr>
        <w:fldChar w:fldCharType="end"/>
      </w:r>
    </w:p>
    <w:p w14:paraId="03383ED4" w14:textId="27F69E7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_Toc169939172 \h </w:instrText>
      </w:r>
      <w:r>
        <w:rPr>
          <w:noProof/>
        </w:rPr>
      </w:r>
      <w:r>
        <w:rPr>
          <w:noProof/>
        </w:rPr>
        <w:fldChar w:fldCharType="separate"/>
      </w:r>
      <w:r>
        <w:rPr>
          <w:noProof/>
        </w:rPr>
        <w:t>86</w:t>
      </w:r>
      <w:r>
        <w:rPr>
          <w:noProof/>
        </w:rPr>
        <w:fldChar w:fldCharType="end"/>
      </w:r>
    </w:p>
    <w:p w14:paraId="1FCF0277" w14:textId="3DB536B5"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C477D">
        <w:rPr>
          <w:rFonts w:eastAsia="Malgun Gothic"/>
          <w:noProof/>
        </w:rPr>
        <w:t>SpatialValidityCond</w:t>
      </w:r>
      <w:r>
        <w:rPr>
          <w:noProof/>
        </w:rPr>
        <w:tab/>
      </w:r>
      <w:r>
        <w:rPr>
          <w:noProof/>
        </w:rPr>
        <w:fldChar w:fldCharType="begin" w:fldLock="1"/>
      </w:r>
      <w:r>
        <w:rPr>
          <w:noProof/>
        </w:rPr>
        <w:instrText xml:space="preserve"> PAGEREF _Toc169939173 \h </w:instrText>
      </w:r>
      <w:r>
        <w:rPr>
          <w:noProof/>
        </w:rPr>
      </w:r>
      <w:r>
        <w:rPr>
          <w:noProof/>
        </w:rPr>
        <w:fldChar w:fldCharType="separate"/>
      </w:r>
      <w:r>
        <w:rPr>
          <w:noProof/>
        </w:rPr>
        <w:t>86</w:t>
      </w:r>
      <w:r>
        <w:rPr>
          <w:noProof/>
        </w:rPr>
        <w:fldChar w:fldCharType="end"/>
      </w:r>
    </w:p>
    <w:p w14:paraId="639E5297" w14:textId="49D9BE78"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C477D">
        <w:rPr>
          <w:rFonts w:eastAsia="Malgun Gothic"/>
          <w:noProof/>
        </w:rPr>
        <w:t>SpatialValidityCond</w:t>
      </w:r>
      <w:r>
        <w:rPr>
          <w:noProof/>
        </w:rPr>
        <w:t>Rm</w:t>
      </w:r>
      <w:r>
        <w:rPr>
          <w:noProof/>
        </w:rPr>
        <w:tab/>
      </w:r>
      <w:r>
        <w:rPr>
          <w:noProof/>
        </w:rPr>
        <w:fldChar w:fldCharType="begin" w:fldLock="1"/>
      </w:r>
      <w:r>
        <w:rPr>
          <w:noProof/>
        </w:rPr>
        <w:instrText xml:space="preserve"> PAGEREF _Toc169939174 \h </w:instrText>
      </w:r>
      <w:r>
        <w:rPr>
          <w:noProof/>
        </w:rPr>
      </w:r>
      <w:r>
        <w:rPr>
          <w:noProof/>
        </w:rPr>
        <w:fldChar w:fldCharType="separate"/>
      </w:r>
      <w:r>
        <w:rPr>
          <w:noProof/>
        </w:rPr>
        <w:t>86</w:t>
      </w:r>
      <w:r>
        <w:rPr>
          <w:noProof/>
        </w:rPr>
        <w:fldChar w:fldCharType="end"/>
      </w:r>
    </w:p>
    <w:p w14:paraId="4BD36703" w14:textId="5BAA868E"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_Toc169939175 \h </w:instrText>
      </w:r>
      <w:r>
        <w:rPr>
          <w:noProof/>
        </w:rPr>
      </w:r>
      <w:r>
        <w:rPr>
          <w:noProof/>
        </w:rPr>
        <w:fldChar w:fldCharType="separate"/>
      </w:r>
      <w:r>
        <w:rPr>
          <w:noProof/>
        </w:rPr>
        <w:t>86</w:t>
      </w:r>
      <w:r>
        <w:rPr>
          <w:noProof/>
        </w:rPr>
        <w:fldChar w:fldCharType="end"/>
      </w:r>
    </w:p>
    <w:p w14:paraId="0823B71C" w14:textId="25923C11"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fldLock="1"/>
      </w:r>
      <w:r>
        <w:rPr>
          <w:noProof/>
        </w:rPr>
        <w:instrText xml:space="preserve"> PAGEREF _Toc169939176 \h </w:instrText>
      </w:r>
      <w:r>
        <w:rPr>
          <w:noProof/>
        </w:rPr>
      </w:r>
      <w:r>
        <w:rPr>
          <w:noProof/>
        </w:rPr>
        <w:fldChar w:fldCharType="separate"/>
      </w:r>
      <w:r>
        <w:rPr>
          <w:noProof/>
        </w:rPr>
        <w:t>87</w:t>
      </w:r>
      <w:r>
        <w:rPr>
          <w:noProof/>
        </w:rPr>
        <w:fldChar w:fldCharType="end"/>
      </w:r>
    </w:p>
    <w:p w14:paraId="5D34588E" w14:textId="3AEF6927"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_Toc169939177 \h </w:instrText>
      </w:r>
      <w:r>
        <w:rPr>
          <w:noProof/>
        </w:rPr>
      </w:r>
      <w:r>
        <w:rPr>
          <w:noProof/>
        </w:rPr>
        <w:fldChar w:fldCharType="separate"/>
      </w:r>
      <w:r>
        <w:rPr>
          <w:noProof/>
        </w:rPr>
        <w:t>87</w:t>
      </w:r>
      <w:r>
        <w:rPr>
          <w:noProof/>
        </w:rPr>
        <w:fldChar w:fldCharType="end"/>
      </w:r>
    </w:p>
    <w:p w14:paraId="3C361FF2" w14:textId="31539AF2"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_Toc169939178 \h </w:instrText>
      </w:r>
      <w:r>
        <w:rPr>
          <w:noProof/>
        </w:rPr>
      </w:r>
      <w:r>
        <w:rPr>
          <w:noProof/>
        </w:rPr>
        <w:fldChar w:fldCharType="separate"/>
      </w:r>
      <w:r>
        <w:rPr>
          <w:noProof/>
        </w:rPr>
        <w:t>87</w:t>
      </w:r>
      <w:r>
        <w:rPr>
          <w:noProof/>
        </w:rPr>
        <w:fldChar w:fldCharType="end"/>
      </w:r>
    </w:p>
    <w:p w14:paraId="03745106" w14:textId="6EA91CE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fldLock="1"/>
      </w:r>
      <w:r>
        <w:rPr>
          <w:noProof/>
        </w:rPr>
        <w:instrText xml:space="preserve"> PAGEREF _Toc169939179 \h </w:instrText>
      </w:r>
      <w:r>
        <w:rPr>
          <w:noProof/>
        </w:rPr>
      </w:r>
      <w:r>
        <w:rPr>
          <w:noProof/>
        </w:rPr>
        <w:fldChar w:fldCharType="separate"/>
      </w:r>
      <w:r>
        <w:rPr>
          <w:noProof/>
        </w:rPr>
        <w:t>87</w:t>
      </w:r>
      <w:r>
        <w:rPr>
          <w:noProof/>
        </w:rPr>
        <w:fldChar w:fldCharType="end"/>
      </w:r>
    </w:p>
    <w:p w14:paraId="2054F8F2" w14:textId="03A4031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_Toc169939180 \h </w:instrText>
      </w:r>
      <w:r>
        <w:rPr>
          <w:noProof/>
        </w:rPr>
      </w:r>
      <w:r>
        <w:rPr>
          <w:noProof/>
        </w:rPr>
        <w:fldChar w:fldCharType="separate"/>
      </w:r>
      <w:r>
        <w:rPr>
          <w:noProof/>
        </w:rPr>
        <w:t>88</w:t>
      </w:r>
      <w:r>
        <w:rPr>
          <w:noProof/>
        </w:rPr>
        <w:fldChar w:fldCharType="end"/>
      </w:r>
    </w:p>
    <w:p w14:paraId="76DF245E" w14:textId="156C3162"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fldLock="1"/>
      </w:r>
      <w:r>
        <w:rPr>
          <w:noProof/>
        </w:rPr>
        <w:instrText xml:space="preserve"> PAGEREF _Toc169939181 \h </w:instrText>
      </w:r>
      <w:r>
        <w:rPr>
          <w:noProof/>
        </w:rPr>
      </w:r>
      <w:r>
        <w:rPr>
          <w:noProof/>
        </w:rPr>
        <w:fldChar w:fldCharType="separate"/>
      </w:r>
      <w:r>
        <w:rPr>
          <w:noProof/>
        </w:rPr>
        <w:t>88</w:t>
      </w:r>
      <w:r>
        <w:rPr>
          <w:noProof/>
        </w:rPr>
        <w:fldChar w:fldCharType="end"/>
      </w:r>
    </w:p>
    <w:p w14:paraId="69831CC9" w14:textId="2DD3B4B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fldLock="1"/>
      </w:r>
      <w:r>
        <w:rPr>
          <w:noProof/>
        </w:rPr>
        <w:instrText xml:space="preserve"> PAGEREF _Toc169939182 \h </w:instrText>
      </w:r>
      <w:r>
        <w:rPr>
          <w:noProof/>
        </w:rPr>
      </w:r>
      <w:r>
        <w:rPr>
          <w:noProof/>
        </w:rPr>
        <w:fldChar w:fldCharType="separate"/>
      </w:r>
      <w:r>
        <w:rPr>
          <w:noProof/>
        </w:rPr>
        <w:t>88</w:t>
      </w:r>
      <w:r>
        <w:rPr>
          <w:noProof/>
        </w:rPr>
        <w:fldChar w:fldCharType="end"/>
      </w:r>
    </w:p>
    <w:p w14:paraId="65F447EC" w14:textId="32184036"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fldLock="1"/>
      </w:r>
      <w:r>
        <w:rPr>
          <w:noProof/>
        </w:rPr>
        <w:instrText xml:space="preserve"> PAGEREF _Toc169939183 \h </w:instrText>
      </w:r>
      <w:r>
        <w:rPr>
          <w:noProof/>
        </w:rPr>
      </w:r>
      <w:r>
        <w:rPr>
          <w:noProof/>
        </w:rPr>
        <w:fldChar w:fldCharType="separate"/>
      </w:r>
      <w:r>
        <w:rPr>
          <w:noProof/>
        </w:rPr>
        <w:t>88</w:t>
      </w:r>
      <w:r>
        <w:rPr>
          <w:noProof/>
        </w:rPr>
        <w:fldChar w:fldCharType="end"/>
      </w:r>
    </w:p>
    <w:p w14:paraId="67782111" w14:textId="0264248B"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fldLock="1"/>
      </w:r>
      <w:r>
        <w:rPr>
          <w:noProof/>
        </w:rPr>
        <w:instrText xml:space="preserve"> PAGEREF _Toc169939184 \h </w:instrText>
      </w:r>
      <w:r>
        <w:rPr>
          <w:noProof/>
        </w:rPr>
      </w:r>
      <w:r>
        <w:rPr>
          <w:noProof/>
        </w:rPr>
        <w:fldChar w:fldCharType="separate"/>
      </w:r>
      <w:r>
        <w:rPr>
          <w:noProof/>
        </w:rPr>
        <w:t>89</w:t>
      </w:r>
      <w:r>
        <w:rPr>
          <w:noProof/>
        </w:rPr>
        <w:fldChar w:fldCharType="end"/>
      </w:r>
    </w:p>
    <w:p w14:paraId="06997E71" w14:textId="3DB01368"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fldLock="1"/>
      </w:r>
      <w:r>
        <w:rPr>
          <w:noProof/>
        </w:rPr>
        <w:instrText xml:space="preserve"> PAGEREF _Toc169939185 \h </w:instrText>
      </w:r>
      <w:r>
        <w:rPr>
          <w:noProof/>
        </w:rPr>
      </w:r>
      <w:r>
        <w:rPr>
          <w:noProof/>
        </w:rPr>
        <w:fldChar w:fldCharType="separate"/>
      </w:r>
      <w:r>
        <w:rPr>
          <w:noProof/>
        </w:rPr>
        <w:t>89</w:t>
      </w:r>
      <w:r>
        <w:rPr>
          <w:noProof/>
        </w:rPr>
        <w:fldChar w:fldCharType="end"/>
      </w:r>
    </w:p>
    <w:p w14:paraId="499472CB" w14:textId="5955ECF8"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fldLock="1"/>
      </w:r>
      <w:r>
        <w:rPr>
          <w:noProof/>
        </w:rPr>
        <w:instrText xml:space="preserve"> PAGEREF _Toc169939186 \h </w:instrText>
      </w:r>
      <w:r>
        <w:rPr>
          <w:noProof/>
        </w:rPr>
      </w:r>
      <w:r>
        <w:rPr>
          <w:noProof/>
        </w:rPr>
        <w:fldChar w:fldCharType="separate"/>
      </w:r>
      <w:r>
        <w:rPr>
          <w:noProof/>
        </w:rPr>
        <w:t>90</w:t>
      </w:r>
      <w:r>
        <w:rPr>
          <w:noProof/>
        </w:rPr>
        <w:fldChar w:fldCharType="end"/>
      </w:r>
    </w:p>
    <w:p w14:paraId="5F04A2FF" w14:textId="1C84D0CE"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fldLock="1"/>
      </w:r>
      <w:r>
        <w:rPr>
          <w:noProof/>
        </w:rPr>
        <w:instrText xml:space="preserve"> PAGEREF _Toc169939187 \h </w:instrText>
      </w:r>
      <w:r>
        <w:rPr>
          <w:noProof/>
        </w:rPr>
      </w:r>
      <w:r>
        <w:rPr>
          <w:noProof/>
        </w:rPr>
        <w:fldChar w:fldCharType="separate"/>
      </w:r>
      <w:r>
        <w:rPr>
          <w:noProof/>
        </w:rPr>
        <w:t>90</w:t>
      </w:r>
      <w:r>
        <w:rPr>
          <w:noProof/>
        </w:rPr>
        <w:fldChar w:fldCharType="end"/>
      </w:r>
    </w:p>
    <w:p w14:paraId="4FEDF4E4" w14:textId="3096981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DC477D">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fldLock="1"/>
      </w:r>
      <w:r>
        <w:rPr>
          <w:noProof/>
        </w:rPr>
        <w:instrText xml:space="preserve"> PAGEREF _Toc169939188 \h </w:instrText>
      </w:r>
      <w:r>
        <w:rPr>
          <w:noProof/>
        </w:rPr>
      </w:r>
      <w:r>
        <w:rPr>
          <w:noProof/>
        </w:rPr>
        <w:fldChar w:fldCharType="separate"/>
      </w:r>
      <w:r>
        <w:rPr>
          <w:noProof/>
        </w:rPr>
        <w:t>90</w:t>
      </w:r>
      <w:r>
        <w:rPr>
          <w:noProof/>
        </w:rPr>
        <w:fldChar w:fldCharType="end"/>
      </w:r>
    </w:p>
    <w:p w14:paraId="76D8AA03" w14:textId="5FDFC0B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DC477D">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fldLock="1"/>
      </w:r>
      <w:r>
        <w:rPr>
          <w:noProof/>
        </w:rPr>
        <w:instrText xml:space="preserve"> PAGEREF _Toc169939189 \h </w:instrText>
      </w:r>
      <w:r>
        <w:rPr>
          <w:noProof/>
        </w:rPr>
      </w:r>
      <w:r>
        <w:rPr>
          <w:noProof/>
        </w:rPr>
        <w:fldChar w:fldCharType="separate"/>
      </w:r>
      <w:r>
        <w:rPr>
          <w:noProof/>
        </w:rPr>
        <w:t>90</w:t>
      </w:r>
      <w:r>
        <w:rPr>
          <w:noProof/>
        </w:rPr>
        <w:fldChar w:fldCharType="end"/>
      </w:r>
    </w:p>
    <w:p w14:paraId="70FF3776" w14:textId="751F6BF5"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fldLock="1"/>
      </w:r>
      <w:r>
        <w:rPr>
          <w:noProof/>
        </w:rPr>
        <w:instrText xml:space="preserve"> PAGEREF _Toc169939190 \h </w:instrText>
      </w:r>
      <w:r>
        <w:rPr>
          <w:noProof/>
        </w:rPr>
      </w:r>
      <w:r>
        <w:rPr>
          <w:noProof/>
        </w:rPr>
        <w:fldChar w:fldCharType="separate"/>
      </w:r>
      <w:r>
        <w:rPr>
          <w:noProof/>
        </w:rPr>
        <w:t>91</w:t>
      </w:r>
      <w:r>
        <w:rPr>
          <w:noProof/>
        </w:rPr>
        <w:fldChar w:fldCharType="end"/>
      </w:r>
    </w:p>
    <w:p w14:paraId="09FFAC2C" w14:textId="531F3926"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fldLock="1"/>
      </w:r>
      <w:r>
        <w:rPr>
          <w:noProof/>
        </w:rPr>
        <w:instrText xml:space="preserve"> PAGEREF _Toc169939191 \h </w:instrText>
      </w:r>
      <w:r>
        <w:rPr>
          <w:noProof/>
        </w:rPr>
      </w:r>
      <w:r>
        <w:rPr>
          <w:noProof/>
        </w:rPr>
        <w:fldChar w:fldCharType="separate"/>
      </w:r>
      <w:r>
        <w:rPr>
          <w:noProof/>
        </w:rPr>
        <w:t>91</w:t>
      </w:r>
      <w:r>
        <w:rPr>
          <w:noProof/>
        </w:rPr>
        <w:fldChar w:fldCharType="end"/>
      </w:r>
    </w:p>
    <w:p w14:paraId="307CC2AA" w14:textId="02CD960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fldLock="1"/>
      </w:r>
      <w:r>
        <w:rPr>
          <w:noProof/>
        </w:rPr>
        <w:instrText xml:space="preserve"> PAGEREF _Toc169939192 \h </w:instrText>
      </w:r>
      <w:r>
        <w:rPr>
          <w:noProof/>
        </w:rPr>
      </w:r>
      <w:r>
        <w:rPr>
          <w:noProof/>
        </w:rPr>
        <w:fldChar w:fldCharType="separate"/>
      </w:r>
      <w:r>
        <w:rPr>
          <w:noProof/>
        </w:rPr>
        <w:t>91</w:t>
      </w:r>
      <w:r>
        <w:rPr>
          <w:noProof/>
        </w:rPr>
        <w:fldChar w:fldCharType="end"/>
      </w:r>
    </w:p>
    <w:p w14:paraId="3D44D3D1" w14:textId="2D3472C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fldLock="1"/>
      </w:r>
      <w:r>
        <w:rPr>
          <w:noProof/>
        </w:rPr>
        <w:instrText xml:space="preserve"> PAGEREF _Toc169939193 \h </w:instrText>
      </w:r>
      <w:r>
        <w:rPr>
          <w:noProof/>
        </w:rPr>
      </w:r>
      <w:r>
        <w:rPr>
          <w:noProof/>
        </w:rPr>
        <w:fldChar w:fldCharType="separate"/>
      </w:r>
      <w:r>
        <w:rPr>
          <w:noProof/>
        </w:rPr>
        <w:t>91</w:t>
      </w:r>
      <w:r>
        <w:rPr>
          <w:noProof/>
        </w:rPr>
        <w:fldChar w:fldCharType="end"/>
      </w:r>
    </w:p>
    <w:p w14:paraId="147ECD86" w14:textId="759AD14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fldLock="1"/>
      </w:r>
      <w:r>
        <w:rPr>
          <w:noProof/>
        </w:rPr>
        <w:instrText xml:space="preserve"> PAGEREF _Toc169939194 \h </w:instrText>
      </w:r>
      <w:r>
        <w:rPr>
          <w:noProof/>
        </w:rPr>
      </w:r>
      <w:r>
        <w:rPr>
          <w:noProof/>
        </w:rPr>
        <w:fldChar w:fldCharType="separate"/>
      </w:r>
      <w:r>
        <w:rPr>
          <w:noProof/>
        </w:rPr>
        <w:t>92</w:t>
      </w:r>
      <w:r>
        <w:rPr>
          <w:noProof/>
        </w:rPr>
        <w:fldChar w:fldCharType="end"/>
      </w:r>
    </w:p>
    <w:p w14:paraId="5F9F43ED" w14:textId="286D732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DC477D">
        <w:rPr>
          <w:noProof/>
        </w:rPr>
        <w:t>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fldLock="1"/>
      </w:r>
      <w:r>
        <w:rPr>
          <w:noProof/>
        </w:rPr>
        <w:instrText xml:space="preserve"> PAGEREF _Toc169939195 \h </w:instrText>
      </w:r>
      <w:r>
        <w:rPr>
          <w:noProof/>
        </w:rPr>
      </w:r>
      <w:r>
        <w:rPr>
          <w:noProof/>
        </w:rPr>
        <w:fldChar w:fldCharType="separate"/>
      </w:r>
      <w:r>
        <w:rPr>
          <w:noProof/>
        </w:rPr>
        <w:t>92</w:t>
      </w:r>
      <w:r>
        <w:rPr>
          <w:noProof/>
        </w:rPr>
        <w:fldChar w:fldCharType="end"/>
      </w:r>
    </w:p>
    <w:p w14:paraId="7BFDC86A" w14:textId="2F6C7B27"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sidRPr="00DC477D">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_Toc169939196 \h </w:instrText>
      </w:r>
      <w:r>
        <w:rPr>
          <w:noProof/>
        </w:rPr>
      </w:r>
      <w:r>
        <w:rPr>
          <w:noProof/>
        </w:rPr>
        <w:fldChar w:fldCharType="separate"/>
      </w:r>
      <w:r>
        <w:rPr>
          <w:noProof/>
        </w:rPr>
        <w:t>92</w:t>
      </w:r>
      <w:r>
        <w:rPr>
          <w:noProof/>
        </w:rPr>
        <w:fldChar w:fldCharType="end"/>
      </w:r>
    </w:p>
    <w:p w14:paraId="51FE8B3C" w14:textId="2D5A24C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fldLock="1"/>
      </w:r>
      <w:r>
        <w:rPr>
          <w:noProof/>
        </w:rPr>
        <w:instrText xml:space="preserve"> PAGEREF _Toc169939197 \h </w:instrText>
      </w:r>
      <w:r>
        <w:rPr>
          <w:noProof/>
        </w:rPr>
      </w:r>
      <w:r>
        <w:rPr>
          <w:noProof/>
        </w:rPr>
        <w:fldChar w:fldCharType="separate"/>
      </w:r>
      <w:r>
        <w:rPr>
          <w:noProof/>
        </w:rPr>
        <w:t>92</w:t>
      </w:r>
      <w:r>
        <w:rPr>
          <w:noProof/>
        </w:rPr>
        <w:fldChar w:fldCharType="end"/>
      </w:r>
    </w:p>
    <w:p w14:paraId="2D305909" w14:textId="1F3EEC75"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fldLock="1"/>
      </w:r>
      <w:r>
        <w:rPr>
          <w:noProof/>
        </w:rPr>
        <w:instrText xml:space="preserve"> PAGEREF _Toc169939198 \h </w:instrText>
      </w:r>
      <w:r>
        <w:rPr>
          <w:noProof/>
        </w:rPr>
      </w:r>
      <w:r>
        <w:rPr>
          <w:noProof/>
        </w:rPr>
        <w:fldChar w:fldCharType="separate"/>
      </w:r>
      <w:r>
        <w:rPr>
          <w:noProof/>
        </w:rPr>
        <w:t>93</w:t>
      </w:r>
      <w:r>
        <w:rPr>
          <w:noProof/>
        </w:rPr>
        <w:fldChar w:fldCharType="end"/>
      </w:r>
    </w:p>
    <w:p w14:paraId="32D478C0" w14:textId="7028E980" w:rsidR="00F364A2" w:rsidRDefault="00F364A2">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_Toc169939199 \h </w:instrText>
      </w:r>
      <w:r>
        <w:rPr>
          <w:noProof/>
        </w:rPr>
      </w:r>
      <w:r>
        <w:rPr>
          <w:noProof/>
        </w:rPr>
        <w:fldChar w:fldCharType="separate"/>
      </w:r>
      <w:r>
        <w:rPr>
          <w:noProof/>
        </w:rPr>
        <w:t>93</w:t>
      </w:r>
      <w:r>
        <w:rPr>
          <w:noProof/>
        </w:rPr>
        <w:fldChar w:fldCharType="end"/>
      </w:r>
    </w:p>
    <w:p w14:paraId="1C29265C" w14:textId="579A9BD3"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_Toc169939200 \h </w:instrText>
      </w:r>
      <w:r>
        <w:rPr>
          <w:noProof/>
        </w:rPr>
      </w:r>
      <w:r>
        <w:rPr>
          <w:noProof/>
        </w:rPr>
        <w:fldChar w:fldCharType="separate"/>
      </w:r>
      <w:r>
        <w:rPr>
          <w:noProof/>
        </w:rPr>
        <w:t>93</w:t>
      </w:r>
      <w:r>
        <w:rPr>
          <w:noProof/>
        </w:rPr>
        <w:fldChar w:fldCharType="end"/>
      </w:r>
    </w:p>
    <w:p w14:paraId="71B14B45" w14:textId="558F850B"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_Toc169939201 \h </w:instrText>
      </w:r>
      <w:r>
        <w:rPr>
          <w:noProof/>
        </w:rPr>
      </w:r>
      <w:r>
        <w:rPr>
          <w:noProof/>
        </w:rPr>
        <w:fldChar w:fldCharType="separate"/>
      </w:r>
      <w:r>
        <w:rPr>
          <w:noProof/>
        </w:rPr>
        <w:t>93</w:t>
      </w:r>
      <w:r>
        <w:rPr>
          <w:noProof/>
        </w:rPr>
        <w:fldChar w:fldCharType="end"/>
      </w:r>
    </w:p>
    <w:p w14:paraId="39A18A95" w14:textId="0C2F2F30"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_Toc169939202 \h </w:instrText>
      </w:r>
      <w:r>
        <w:rPr>
          <w:noProof/>
        </w:rPr>
      </w:r>
      <w:r>
        <w:rPr>
          <w:noProof/>
        </w:rPr>
        <w:fldChar w:fldCharType="separate"/>
      </w:r>
      <w:r>
        <w:rPr>
          <w:noProof/>
        </w:rPr>
        <w:t>97</w:t>
      </w:r>
      <w:r>
        <w:rPr>
          <w:noProof/>
        </w:rPr>
        <w:fldChar w:fldCharType="end"/>
      </w:r>
    </w:p>
    <w:p w14:paraId="054E3AFE" w14:textId="111636B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_Toc169939203 \h </w:instrText>
      </w:r>
      <w:r>
        <w:rPr>
          <w:noProof/>
        </w:rPr>
      </w:r>
      <w:r>
        <w:rPr>
          <w:noProof/>
        </w:rPr>
        <w:fldChar w:fldCharType="separate"/>
      </w:r>
      <w:r>
        <w:rPr>
          <w:noProof/>
        </w:rPr>
        <w:t>97</w:t>
      </w:r>
      <w:r>
        <w:rPr>
          <w:noProof/>
        </w:rPr>
        <w:fldChar w:fldCharType="end"/>
      </w:r>
    </w:p>
    <w:p w14:paraId="2539D2FB" w14:textId="740DDBE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_Toc169939204 \h </w:instrText>
      </w:r>
      <w:r>
        <w:rPr>
          <w:noProof/>
        </w:rPr>
      </w:r>
      <w:r>
        <w:rPr>
          <w:noProof/>
        </w:rPr>
        <w:fldChar w:fldCharType="separate"/>
      </w:r>
      <w:r>
        <w:rPr>
          <w:noProof/>
        </w:rPr>
        <w:t>97</w:t>
      </w:r>
      <w:r>
        <w:rPr>
          <w:noProof/>
        </w:rPr>
        <w:fldChar w:fldCharType="end"/>
      </w:r>
    </w:p>
    <w:p w14:paraId="365F9D35" w14:textId="575C12F6"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_Toc169939205 \h </w:instrText>
      </w:r>
      <w:r>
        <w:rPr>
          <w:noProof/>
        </w:rPr>
      </w:r>
      <w:r>
        <w:rPr>
          <w:noProof/>
        </w:rPr>
        <w:fldChar w:fldCharType="separate"/>
      </w:r>
      <w:r>
        <w:rPr>
          <w:noProof/>
        </w:rPr>
        <w:t>97</w:t>
      </w:r>
      <w:r>
        <w:rPr>
          <w:noProof/>
        </w:rPr>
        <w:fldChar w:fldCharType="end"/>
      </w:r>
    </w:p>
    <w:p w14:paraId="0D1ED2AC" w14:textId="62A570B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_Toc169939206 \h </w:instrText>
      </w:r>
      <w:r>
        <w:rPr>
          <w:noProof/>
        </w:rPr>
      </w:r>
      <w:r>
        <w:rPr>
          <w:noProof/>
        </w:rPr>
        <w:fldChar w:fldCharType="separate"/>
      </w:r>
      <w:r>
        <w:rPr>
          <w:noProof/>
        </w:rPr>
        <w:t>97</w:t>
      </w:r>
      <w:r>
        <w:rPr>
          <w:noProof/>
        </w:rPr>
        <w:fldChar w:fldCharType="end"/>
      </w:r>
    </w:p>
    <w:p w14:paraId="7284D0D8" w14:textId="68695D9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_Toc169939207 \h </w:instrText>
      </w:r>
      <w:r>
        <w:rPr>
          <w:noProof/>
        </w:rPr>
      </w:r>
      <w:r>
        <w:rPr>
          <w:noProof/>
        </w:rPr>
        <w:fldChar w:fldCharType="separate"/>
      </w:r>
      <w:r>
        <w:rPr>
          <w:noProof/>
        </w:rPr>
        <w:t>97</w:t>
      </w:r>
      <w:r>
        <w:rPr>
          <w:noProof/>
        </w:rPr>
        <w:fldChar w:fldCharType="end"/>
      </w:r>
    </w:p>
    <w:p w14:paraId="6C4CEFCB" w14:textId="1B8D83BE"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_Toc169939208 \h </w:instrText>
      </w:r>
      <w:r>
        <w:rPr>
          <w:noProof/>
        </w:rPr>
      </w:r>
      <w:r>
        <w:rPr>
          <w:noProof/>
        </w:rPr>
        <w:fldChar w:fldCharType="separate"/>
      </w:r>
      <w:r>
        <w:rPr>
          <w:noProof/>
        </w:rPr>
        <w:t>98</w:t>
      </w:r>
      <w:r>
        <w:rPr>
          <w:noProof/>
        </w:rPr>
        <w:fldChar w:fldCharType="end"/>
      </w:r>
    </w:p>
    <w:p w14:paraId="5E982C5D" w14:textId="29FA3F8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_Toc169939209 \h </w:instrText>
      </w:r>
      <w:r>
        <w:rPr>
          <w:noProof/>
        </w:rPr>
      </w:r>
      <w:r>
        <w:rPr>
          <w:noProof/>
        </w:rPr>
        <w:fldChar w:fldCharType="separate"/>
      </w:r>
      <w:r>
        <w:rPr>
          <w:noProof/>
        </w:rPr>
        <w:t>98</w:t>
      </w:r>
      <w:r>
        <w:rPr>
          <w:noProof/>
        </w:rPr>
        <w:fldChar w:fldCharType="end"/>
      </w:r>
    </w:p>
    <w:p w14:paraId="0EEAE21A" w14:textId="34349BFD"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_Toc169939210 \h </w:instrText>
      </w:r>
      <w:r>
        <w:rPr>
          <w:noProof/>
        </w:rPr>
      </w:r>
      <w:r>
        <w:rPr>
          <w:noProof/>
        </w:rPr>
        <w:fldChar w:fldCharType="separate"/>
      </w:r>
      <w:r>
        <w:rPr>
          <w:noProof/>
        </w:rPr>
        <w:t>98</w:t>
      </w:r>
      <w:r>
        <w:rPr>
          <w:noProof/>
        </w:rPr>
        <w:fldChar w:fldCharType="end"/>
      </w:r>
    </w:p>
    <w:p w14:paraId="63F0ABA7" w14:textId="38F4A2B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_Toc169939211 \h </w:instrText>
      </w:r>
      <w:r>
        <w:rPr>
          <w:noProof/>
        </w:rPr>
      </w:r>
      <w:r>
        <w:rPr>
          <w:noProof/>
        </w:rPr>
        <w:fldChar w:fldCharType="separate"/>
      </w:r>
      <w:r>
        <w:rPr>
          <w:noProof/>
        </w:rPr>
        <w:t>98</w:t>
      </w:r>
      <w:r>
        <w:rPr>
          <w:noProof/>
        </w:rPr>
        <w:fldChar w:fldCharType="end"/>
      </w:r>
    </w:p>
    <w:p w14:paraId="22F605F4" w14:textId="1435E75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_Toc169939212 \h </w:instrText>
      </w:r>
      <w:r>
        <w:rPr>
          <w:noProof/>
        </w:rPr>
      </w:r>
      <w:r>
        <w:rPr>
          <w:noProof/>
        </w:rPr>
        <w:fldChar w:fldCharType="separate"/>
      </w:r>
      <w:r>
        <w:rPr>
          <w:noProof/>
        </w:rPr>
        <w:t>98</w:t>
      </w:r>
      <w:r>
        <w:rPr>
          <w:noProof/>
        </w:rPr>
        <w:fldChar w:fldCharType="end"/>
      </w:r>
    </w:p>
    <w:p w14:paraId="534F24C7" w14:textId="27BA79F7"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_Toc169939213 \h </w:instrText>
      </w:r>
      <w:r>
        <w:rPr>
          <w:noProof/>
        </w:rPr>
      </w:r>
      <w:r>
        <w:rPr>
          <w:noProof/>
        </w:rPr>
        <w:fldChar w:fldCharType="separate"/>
      </w:r>
      <w:r>
        <w:rPr>
          <w:noProof/>
        </w:rPr>
        <w:t>98</w:t>
      </w:r>
      <w:r>
        <w:rPr>
          <w:noProof/>
        </w:rPr>
        <w:fldChar w:fldCharType="end"/>
      </w:r>
    </w:p>
    <w:p w14:paraId="1E42B68B" w14:textId="13E3702E"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_Toc169939214 \h </w:instrText>
      </w:r>
      <w:r>
        <w:rPr>
          <w:noProof/>
        </w:rPr>
      </w:r>
      <w:r>
        <w:rPr>
          <w:noProof/>
        </w:rPr>
        <w:fldChar w:fldCharType="separate"/>
      </w:r>
      <w:r>
        <w:rPr>
          <w:noProof/>
        </w:rPr>
        <w:t>98</w:t>
      </w:r>
      <w:r>
        <w:rPr>
          <w:noProof/>
        </w:rPr>
        <w:fldChar w:fldCharType="end"/>
      </w:r>
    </w:p>
    <w:p w14:paraId="0061BA95" w14:textId="54A12CE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_Toc169939215 \h </w:instrText>
      </w:r>
      <w:r>
        <w:rPr>
          <w:noProof/>
        </w:rPr>
      </w:r>
      <w:r>
        <w:rPr>
          <w:noProof/>
        </w:rPr>
        <w:fldChar w:fldCharType="separate"/>
      </w:r>
      <w:r>
        <w:rPr>
          <w:noProof/>
        </w:rPr>
        <w:t>99</w:t>
      </w:r>
      <w:r>
        <w:rPr>
          <w:noProof/>
        </w:rPr>
        <w:fldChar w:fldCharType="end"/>
      </w:r>
    </w:p>
    <w:p w14:paraId="403F8F91" w14:textId="02250A7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_Toc169939216 \h </w:instrText>
      </w:r>
      <w:r>
        <w:rPr>
          <w:noProof/>
        </w:rPr>
      </w:r>
      <w:r>
        <w:rPr>
          <w:noProof/>
        </w:rPr>
        <w:fldChar w:fldCharType="separate"/>
      </w:r>
      <w:r>
        <w:rPr>
          <w:noProof/>
        </w:rPr>
        <w:t>99</w:t>
      </w:r>
      <w:r>
        <w:rPr>
          <w:noProof/>
        </w:rPr>
        <w:fldChar w:fldCharType="end"/>
      </w:r>
    </w:p>
    <w:p w14:paraId="6173724F" w14:textId="0248B203"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fldLock="1"/>
      </w:r>
      <w:r>
        <w:rPr>
          <w:noProof/>
        </w:rPr>
        <w:instrText xml:space="preserve"> PAGEREF _Toc169939217 \h </w:instrText>
      </w:r>
      <w:r>
        <w:rPr>
          <w:noProof/>
        </w:rPr>
      </w:r>
      <w:r>
        <w:rPr>
          <w:noProof/>
        </w:rPr>
        <w:fldChar w:fldCharType="separate"/>
      </w:r>
      <w:r>
        <w:rPr>
          <w:noProof/>
        </w:rPr>
        <w:t>99</w:t>
      </w:r>
      <w:r>
        <w:rPr>
          <w:noProof/>
        </w:rPr>
        <w:fldChar w:fldCharType="end"/>
      </w:r>
    </w:p>
    <w:p w14:paraId="24F5379D" w14:textId="139F81D7"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fldLock="1"/>
      </w:r>
      <w:r>
        <w:rPr>
          <w:noProof/>
        </w:rPr>
        <w:instrText xml:space="preserve"> PAGEREF _Toc169939218 \h </w:instrText>
      </w:r>
      <w:r>
        <w:rPr>
          <w:noProof/>
        </w:rPr>
      </w:r>
      <w:r>
        <w:rPr>
          <w:noProof/>
        </w:rPr>
        <w:fldChar w:fldCharType="separate"/>
      </w:r>
      <w:r>
        <w:rPr>
          <w:noProof/>
        </w:rPr>
        <w:t>99</w:t>
      </w:r>
      <w:r>
        <w:rPr>
          <w:noProof/>
        </w:rPr>
        <w:fldChar w:fldCharType="end"/>
      </w:r>
    </w:p>
    <w:p w14:paraId="6E633FA0" w14:textId="21D12C9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fldLock="1"/>
      </w:r>
      <w:r>
        <w:rPr>
          <w:noProof/>
        </w:rPr>
        <w:instrText xml:space="preserve"> PAGEREF _Toc169939219 \h </w:instrText>
      </w:r>
      <w:r>
        <w:rPr>
          <w:noProof/>
        </w:rPr>
      </w:r>
      <w:r>
        <w:rPr>
          <w:noProof/>
        </w:rPr>
        <w:fldChar w:fldCharType="separate"/>
      </w:r>
      <w:r>
        <w:rPr>
          <w:noProof/>
        </w:rPr>
        <w:t>99</w:t>
      </w:r>
      <w:r>
        <w:rPr>
          <w:noProof/>
        </w:rPr>
        <w:fldChar w:fldCharType="end"/>
      </w:r>
    </w:p>
    <w:p w14:paraId="708CC2CD" w14:textId="07314473"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fldLock="1"/>
      </w:r>
      <w:r>
        <w:rPr>
          <w:noProof/>
        </w:rPr>
        <w:instrText xml:space="preserve"> PAGEREF _Toc169939220 \h </w:instrText>
      </w:r>
      <w:r>
        <w:rPr>
          <w:noProof/>
        </w:rPr>
      </w:r>
      <w:r>
        <w:rPr>
          <w:noProof/>
        </w:rPr>
        <w:fldChar w:fldCharType="separate"/>
      </w:r>
      <w:r>
        <w:rPr>
          <w:noProof/>
        </w:rPr>
        <w:t>100</w:t>
      </w:r>
      <w:r>
        <w:rPr>
          <w:noProof/>
        </w:rPr>
        <w:fldChar w:fldCharType="end"/>
      </w:r>
    </w:p>
    <w:p w14:paraId="631A1F0B" w14:textId="2F1744A7"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5.5.3.</w:t>
      </w:r>
      <w:r w:rsidRPr="00DC477D">
        <w:rPr>
          <w:noProof/>
        </w:rPr>
        <w:t>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fldLock="1"/>
      </w:r>
      <w:r>
        <w:rPr>
          <w:noProof/>
        </w:rPr>
        <w:instrText xml:space="preserve"> PAGEREF _Toc169939221 \h </w:instrText>
      </w:r>
      <w:r>
        <w:rPr>
          <w:noProof/>
        </w:rPr>
      </w:r>
      <w:r>
        <w:rPr>
          <w:noProof/>
        </w:rPr>
        <w:fldChar w:fldCharType="separate"/>
      </w:r>
      <w:r>
        <w:rPr>
          <w:noProof/>
        </w:rPr>
        <w:t>100</w:t>
      </w:r>
      <w:r>
        <w:rPr>
          <w:noProof/>
        </w:rPr>
        <w:fldChar w:fldCharType="end"/>
      </w:r>
    </w:p>
    <w:p w14:paraId="7C25CA79" w14:textId="764A3391"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5.5.3.</w:t>
      </w:r>
      <w:r w:rsidRPr="00DC477D">
        <w:rPr>
          <w:noProof/>
        </w:rPr>
        <w:t>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fldLock="1"/>
      </w:r>
      <w:r>
        <w:rPr>
          <w:noProof/>
        </w:rPr>
        <w:instrText xml:space="preserve"> PAGEREF _Toc169939222 \h </w:instrText>
      </w:r>
      <w:r>
        <w:rPr>
          <w:noProof/>
        </w:rPr>
      </w:r>
      <w:r>
        <w:rPr>
          <w:noProof/>
        </w:rPr>
        <w:fldChar w:fldCharType="separate"/>
      </w:r>
      <w:r>
        <w:rPr>
          <w:noProof/>
        </w:rPr>
        <w:t>100</w:t>
      </w:r>
      <w:r>
        <w:rPr>
          <w:noProof/>
        </w:rPr>
        <w:fldChar w:fldCharType="end"/>
      </w:r>
    </w:p>
    <w:p w14:paraId="50D59039" w14:textId="63E0ED5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5.5.3.</w:t>
      </w:r>
      <w:r w:rsidRPr="00DC477D">
        <w:rPr>
          <w:noProof/>
        </w:rPr>
        <w:t>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fldLock="1"/>
      </w:r>
      <w:r>
        <w:rPr>
          <w:noProof/>
        </w:rPr>
        <w:instrText xml:space="preserve"> PAGEREF _Toc169939223 \h </w:instrText>
      </w:r>
      <w:r>
        <w:rPr>
          <w:noProof/>
        </w:rPr>
      </w:r>
      <w:r>
        <w:rPr>
          <w:noProof/>
        </w:rPr>
        <w:fldChar w:fldCharType="separate"/>
      </w:r>
      <w:r>
        <w:rPr>
          <w:noProof/>
        </w:rPr>
        <w:t>100</w:t>
      </w:r>
      <w:r>
        <w:rPr>
          <w:noProof/>
        </w:rPr>
        <w:fldChar w:fldCharType="end"/>
      </w:r>
    </w:p>
    <w:p w14:paraId="2C0AB5BF" w14:textId="028A695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5.5.3.</w:t>
      </w:r>
      <w:r w:rsidRPr="00DC477D">
        <w:rPr>
          <w:noProof/>
        </w:rPr>
        <w:t>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fldLock="1"/>
      </w:r>
      <w:r>
        <w:rPr>
          <w:noProof/>
        </w:rPr>
        <w:instrText xml:space="preserve"> PAGEREF _Toc169939224 \h </w:instrText>
      </w:r>
      <w:r>
        <w:rPr>
          <w:noProof/>
        </w:rPr>
      </w:r>
      <w:r>
        <w:rPr>
          <w:noProof/>
        </w:rPr>
        <w:fldChar w:fldCharType="separate"/>
      </w:r>
      <w:r>
        <w:rPr>
          <w:noProof/>
        </w:rPr>
        <w:t>100</w:t>
      </w:r>
      <w:r>
        <w:rPr>
          <w:noProof/>
        </w:rPr>
        <w:fldChar w:fldCharType="end"/>
      </w:r>
    </w:p>
    <w:p w14:paraId="31EB2E77" w14:textId="7CEDDA3F"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_Toc169939225 \h </w:instrText>
      </w:r>
      <w:r>
        <w:rPr>
          <w:noProof/>
        </w:rPr>
      </w:r>
      <w:r>
        <w:rPr>
          <w:noProof/>
        </w:rPr>
        <w:fldChar w:fldCharType="separate"/>
      </w:r>
      <w:r>
        <w:rPr>
          <w:noProof/>
        </w:rPr>
        <w:t>100</w:t>
      </w:r>
      <w:r>
        <w:rPr>
          <w:noProof/>
        </w:rPr>
        <w:fldChar w:fldCharType="end"/>
      </w:r>
    </w:p>
    <w:p w14:paraId="2662490C" w14:textId="11BAFA33"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fldLock="1"/>
      </w:r>
      <w:r>
        <w:rPr>
          <w:noProof/>
        </w:rPr>
        <w:instrText xml:space="preserve"> PAGEREF _Toc169939226 \h </w:instrText>
      </w:r>
      <w:r>
        <w:rPr>
          <w:noProof/>
        </w:rPr>
      </w:r>
      <w:r>
        <w:rPr>
          <w:noProof/>
        </w:rPr>
        <w:fldChar w:fldCharType="separate"/>
      </w:r>
      <w:r>
        <w:rPr>
          <w:noProof/>
        </w:rPr>
        <w:t>100</w:t>
      </w:r>
      <w:r>
        <w:rPr>
          <w:noProof/>
        </w:rPr>
        <w:fldChar w:fldCharType="end"/>
      </w:r>
    </w:p>
    <w:p w14:paraId="23992595" w14:textId="3606E9EF"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fldLock="1"/>
      </w:r>
      <w:r>
        <w:rPr>
          <w:noProof/>
        </w:rPr>
        <w:instrText xml:space="preserve"> PAGEREF _Toc169939227 \h </w:instrText>
      </w:r>
      <w:r>
        <w:rPr>
          <w:noProof/>
        </w:rPr>
      </w:r>
      <w:r>
        <w:rPr>
          <w:noProof/>
        </w:rPr>
        <w:fldChar w:fldCharType="separate"/>
      </w:r>
      <w:r>
        <w:rPr>
          <w:noProof/>
        </w:rPr>
        <w:t>101</w:t>
      </w:r>
      <w:r>
        <w:rPr>
          <w:noProof/>
        </w:rPr>
        <w:fldChar w:fldCharType="end"/>
      </w:r>
    </w:p>
    <w:p w14:paraId="45437EE6" w14:textId="390BB29B"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fldLock="1"/>
      </w:r>
      <w:r>
        <w:rPr>
          <w:noProof/>
        </w:rPr>
        <w:instrText xml:space="preserve"> PAGEREF _Toc169939228 \h </w:instrText>
      </w:r>
      <w:r>
        <w:rPr>
          <w:noProof/>
        </w:rPr>
      </w:r>
      <w:r>
        <w:rPr>
          <w:noProof/>
        </w:rPr>
        <w:fldChar w:fldCharType="separate"/>
      </w:r>
      <w:r>
        <w:rPr>
          <w:noProof/>
        </w:rPr>
        <w:t>101</w:t>
      </w:r>
      <w:r>
        <w:rPr>
          <w:noProof/>
        </w:rPr>
        <w:fldChar w:fldCharType="end"/>
      </w:r>
    </w:p>
    <w:p w14:paraId="4968191E" w14:textId="013C75E8"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fldLock="1"/>
      </w:r>
      <w:r>
        <w:rPr>
          <w:noProof/>
        </w:rPr>
        <w:instrText xml:space="preserve"> PAGEREF _Toc169939229 \h </w:instrText>
      </w:r>
      <w:r>
        <w:rPr>
          <w:noProof/>
        </w:rPr>
      </w:r>
      <w:r>
        <w:rPr>
          <w:noProof/>
        </w:rPr>
        <w:fldChar w:fldCharType="separate"/>
      </w:r>
      <w:r>
        <w:rPr>
          <w:noProof/>
        </w:rPr>
        <w:t>102</w:t>
      </w:r>
      <w:r>
        <w:rPr>
          <w:noProof/>
        </w:rPr>
        <w:fldChar w:fldCharType="end"/>
      </w:r>
    </w:p>
    <w:p w14:paraId="39986C64" w14:textId="5E7F29A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fldLock="1"/>
      </w:r>
      <w:r>
        <w:rPr>
          <w:noProof/>
        </w:rPr>
        <w:instrText xml:space="preserve"> PAGEREF _Toc169939230 \h </w:instrText>
      </w:r>
      <w:r>
        <w:rPr>
          <w:noProof/>
        </w:rPr>
      </w:r>
      <w:r>
        <w:rPr>
          <w:noProof/>
        </w:rPr>
        <w:fldChar w:fldCharType="separate"/>
      </w:r>
      <w:r>
        <w:rPr>
          <w:noProof/>
        </w:rPr>
        <w:t>102</w:t>
      </w:r>
      <w:r>
        <w:rPr>
          <w:noProof/>
        </w:rPr>
        <w:fldChar w:fldCharType="end"/>
      </w:r>
    </w:p>
    <w:p w14:paraId="2782FFA9" w14:textId="751F7443"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fldLock="1"/>
      </w:r>
      <w:r>
        <w:rPr>
          <w:noProof/>
        </w:rPr>
        <w:instrText xml:space="preserve"> PAGEREF _Toc169939231 \h </w:instrText>
      </w:r>
      <w:r>
        <w:rPr>
          <w:noProof/>
        </w:rPr>
      </w:r>
      <w:r>
        <w:rPr>
          <w:noProof/>
        </w:rPr>
        <w:fldChar w:fldCharType="separate"/>
      </w:r>
      <w:r>
        <w:rPr>
          <w:noProof/>
        </w:rPr>
        <w:t>102</w:t>
      </w:r>
      <w:r>
        <w:rPr>
          <w:noProof/>
        </w:rPr>
        <w:fldChar w:fldCharType="end"/>
      </w:r>
    </w:p>
    <w:p w14:paraId="6796CD3C" w14:textId="159BCD3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_Toc169939232 \h </w:instrText>
      </w:r>
      <w:r>
        <w:rPr>
          <w:noProof/>
        </w:rPr>
      </w:r>
      <w:r>
        <w:rPr>
          <w:noProof/>
        </w:rPr>
        <w:fldChar w:fldCharType="separate"/>
      </w:r>
      <w:r>
        <w:rPr>
          <w:noProof/>
        </w:rPr>
        <w:t>102</w:t>
      </w:r>
      <w:r>
        <w:rPr>
          <w:noProof/>
        </w:rPr>
        <w:fldChar w:fldCharType="end"/>
      </w:r>
    </w:p>
    <w:p w14:paraId="1F4C64A5" w14:textId="79029DA7"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_Toc169939233 \h </w:instrText>
      </w:r>
      <w:r>
        <w:rPr>
          <w:noProof/>
        </w:rPr>
      </w:r>
      <w:r>
        <w:rPr>
          <w:noProof/>
        </w:rPr>
        <w:fldChar w:fldCharType="separate"/>
      </w:r>
      <w:r>
        <w:rPr>
          <w:noProof/>
        </w:rPr>
        <w:t>103</w:t>
      </w:r>
      <w:r>
        <w:rPr>
          <w:noProof/>
        </w:rPr>
        <w:fldChar w:fldCharType="end"/>
      </w:r>
    </w:p>
    <w:p w14:paraId="50BDCC5B" w14:textId="2F287C9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fldLock="1"/>
      </w:r>
      <w:r>
        <w:rPr>
          <w:noProof/>
        </w:rPr>
        <w:instrText xml:space="preserve"> PAGEREF _Toc169939234 \h </w:instrText>
      </w:r>
      <w:r>
        <w:rPr>
          <w:noProof/>
        </w:rPr>
      </w:r>
      <w:r>
        <w:rPr>
          <w:noProof/>
        </w:rPr>
        <w:fldChar w:fldCharType="separate"/>
      </w:r>
      <w:r>
        <w:rPr>
          <w:noProof/>
        </w:rPr>
        <w:t>103</w:t>
      </w:r>
      <w:r>
        <w:rPr>
          <w:noProof/>
        </w:rPr>
        <w:fldChar w:fldCharType="end"/>
      </w:r>
    </w:p>
    <w:p w14:paraId="1C55A4AA" w14:textId="27B7B4E8"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sidRPr="00DC477D">
        <w:rPr>
          <w:rFonts w:eastAsia="DengXian"/>
          <w:noProof/>
        </w:rPr>
        <w:lastRenderedPageBreak/>
        <w:t>5.5.4.10</w:t>
      </w:r>
      <w:r>
        <w:rPr>
          <w:rFonts w:asciiTheme="minorHAnsi" w:eastAsiaTheme="minorEastAsia" w:hAnsiTheme="minorHAnsi" w:cstheme="minorBidi"/>
          <w:noProof/>
          <w:kern w:val="2"/>
          <w:sz w:val="24"/>
          <w:szCs w:val="24"/>
          <w:lang w:eastAsia="en-GB"/>
          <w14:ligatures w14:val="standardContextual"/>
        </w:rPr>
        <w:tab/>
      </w:r>
      <w:r w:rsidRPr="00DC477D">
        <w:rPr>
          <w:rFonts w:eastAsia="DengXian"/>
          <w:noProof/>
        </w:rPr>
        <w:t>Type: SliceMbrRm</w:t>
      </w:r>
      <w:r>
        <w:rPr>
          <w:noProof/>
        </w:rPr>
        <w:tab/>
      </w:r>
      <w:r>
        <w:rPr>
          <w:noProof/>
        </w:rPr>
        <w:fldChar w:fldCharType="begin" w:fldLock="1"/>
      </w:r>
      <w:r>
        <w:rPr>
          <w:noProof/>
        </w:rPr>
        <w:instrText xml:space="preserve"> PAGEREF _Toc169939235 \h </w:instrText>
      </w:r>
      <w:r>
        <w:rPr>
          <w:noProof/>
        </w:rPr>
      </w:r>
      <w:r>
        <w:rPr>
          <w:noProof/>
        </w:rPr>
        <w:fldChar w:fldCharType="separate"/>
      </w:r>
      <w:r>
        <w:rPr>
          <w:noProof/>
        </w:rPr>
        <w:t>103</w:t>
      </w:r>
      <w:r>
        <w:rPr>
          <w:noProof/>
        </w:rPr>
        <w:fldChar w:fldCharType="end"/>
      </w:r>
    </w:p>
    <w:p w14:paraId="1C9ACCED" w14:textId="08461A53"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fldLock="1"/>
      </w:r>
      <w:r>
        <w:rPr>
          <w:noProof/>
        </w:rPr>
        <w:instrText xml:space="preserve"> PAGEREF _Toc169939236 \h </w:instrText>
      </w:r>
      <w:r>
        <w:rPr>
          <w:noProof/>
        </w:rPr>
      </w:r>
      <w:r>
        <w:rPr>
          <w:noProof/>
        </w:rPr>
        <w:fldChar w:fldCharType="separate"/>
      </w:r>
      <w:r>
        <w:rPr>
          <w:noProof/>
        </w:rPr>
        <w:t>103</w:t>
      </w:r>
      <w:r>
        <w:rPr>
          <w:noProof/>
        </w:rPr>
        <w:fldChar w:fldCharType="end"/>
      </w:r>
    </w:p>
    <w:p w14:paraId="79B4584A" w14:textId="100FB0E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fldLock="1"/>
      </w:r>
      <w:r>
        <w:rPr>
          <w:noProof/>
        </w:rPr>
        <w:instrText xml:space="preserve"> PAGEREF _Toc169939237 \h </w:instrText>
      </w:r>
      <w:r>
        <w:rPr>
          <w:noProof/>
        </w:rPr>
      </w:r>
      <w:r>
        <w:rPr>
          <w:noProof/>
        </w:rPr>
        <w:fldChar w:fldCharType="separate"/>
      </w:r>
      <w:r>
        <w:rPr>
          <w:noProof/>
        </w:rPr>
        <w:t>103</w:t>
      </w:r>
      <w:r>
        <w:rPr>
          <w:noProof/>
        </w:rPr>
        <w:fldChar w:fldCharType="end"/>
      </w:r>
    </w:p>
    <w:p w14:paraId="16AC17EE" w14:textId="42164AE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fldLock="1"/>
      </w:r>
      <w:r>
        <w:rPr>
          <w:noProof/>
        </w:rPr>
        <w:instrText xml:space="preserve"> PAGEREF _Toc169939238 \h </w:instrText>
      </w:r>
      <w:r>
        <w:rPr>
          <w:noProof/>
        </w:rPr>
      </w:r>
      <w:r>
        <w:rPr>
          <w:noProof/>
        </w:rPr>
        <w:fldChar w:fldCharType="separate"/>
      </w:r>
      <w:r>
        <w:rPr>
          <w:noProof/>
        </w:rPr>
        <w:t>104</w:t>
      </w:r>
      <w:r>
        <w:rPr>
          <w:noProof/>
        </w:rPr>
        <w:fldChar w:fldCharType="end"/>
      </w:r>
    </w:p>
    <w:p w14:paraId="631EC17A" w14:textId="5AF1BB4F"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5.5.4.</w:t>
      </w:r>
      <w:r w:rsidRPr="00DC477D">
        <w:rPr>
          <w:noProof/>
        </w:rPr>
        <w:t>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fldLock="1"/>
      </w:r>
      <w:r>
        <w:rPr>
          <w:noProof/>
        </w:rPr>
        <w:instrText xml:space="preserve"> PAGEREF _Toc169939239 \h </w:instrText>
      </w:r>
      <w:r>
        <w:rPr>
          <w:noProof/>
        </w:rPr>
      </w:r>
      <w:r>
        <w:rPr>
          <w:noProof/>
        </w:rPr>
        <w:fldChar w:fldCharType="separate"/>
      </w:r>
      <w:r>
        <w:rPr>
          <w:noProof/>
        </w:rPr>
        <w:t>104</w:t>
      </w:r>
      <w:r>
        <w:rPr>
          <w:noProof/>
        </w:rPr>
        <w:fldChar w:fldCharType="end"/>
      </w:r>
    </w:p>
    <w:p w14:paraId="2DF1521E" w14:textId="67DF6EC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fldLock="1"/>
      </w:r>
      <w:r>
        <w:rPr>
          <w:noProof/>
        </w:rPr>
        <w:instrText xml:space="preserve"> PAGEREF _Toc169939240 \h </w:instrText>
      </w:r>
      <w:r>
        <w:rPr>
          <w:noProof/>
        </w:rPr>
      </w:r>
      <w:r>
        <w:rPr>
          <w:noProof/>
        </w:rPr>
        <w:fldChar w:fldCharType="separate"/>
      </w:r>
      <w:r>
        <w:rPr>
          <w:noProof/>
        </w:rPr>
        <w:t>105</w:t>
      </w:r>
      <w:r>
        <w:rPr>
          <w:noProof/>
        </w:rPr>
        <w:fldChar w:fldCharType="end"/>
      </w:r>
    </w:p>
    <w:p w14:paraId="1DE818D9" w14:textId="0033843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5.5.4.</w:t>
      </w:r>
      <w:r w:rsidRPr="00DC477D">
        <w:rPr>
          <w:noProof/>
        </w:rPr>
        <w:t>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fldLock="1"/>
      </w:r>
      <w:r>
        <w:rPr>
          <w:noProof/>
        </w:rPr>
        <w:instrText xml:space="preserve"> PAGEREF _Toc169939241 \h </w:instrText>
      </w:r>
      <w:r>
        <w:rPr>
          <w:noProof/>
        </w:rPr>
      </w:r>
      <w:r>
        <w:rPr>
          <w:noProof/>
        </w:rPr>
        <w:fldChar w:fldCharType="separate"/>
      </w:r>
      <w:r>
        <w:rPr>
          <w:noProof/>
        </w:rPr>
        <w:t>105</w:t>
      </w:r>
      <w:r>
        <w:rPr>
          <w:noProof/>
        </w:rPr>
        <w:fldChar w:fldCharType="end"/>
      </w:r>
    </w:p>
    <w:p w14:paraId="6C0E0F67" w14:textId="0FF9647E"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fldLock="1"/>
      </w:r>
      <w:r>
        <w:rPr>
          <w:noProof/>
        </w:rPr>
        <w:instrText xml:space="preserve"> PAGEREF _Toc169939242 \h </w:instrText>
      </w:r>
      <w:r>
        <w:rPr>
          <w:noProof/>
        </w:rPr>
      </w:r>
      <w:r>
        <w:rPr>
          <w:noProof/>
        </w:rPr>
        <w:fldChar w:fldCharType="separate"/>
      </w:r>
      <w:r>
        <w:rPr>
          <w:noProof/>
        </w:rPr>
        <w:t>106</w:t>
      </w:r>
      <w:r>
        <w:rPr>
          <w:noProof/>
        </w:rPr>
        <w:fldChar w:fldCharType="end"/>
      </w:r>
    </w:p>
    <w:p w14:paraId="7271C2B3" w14:textId="21B50E67"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5.5.4.</w:t>
      </w:r>
      <w:r w:rsidRPr="00DC477D">
        <w:rPr>
          <w:noProof/>
        </w:rPr>
        <w:t>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fldLock="1"/>
      </w:r>
      <w:r>
        <w:rPr>
          <w:noProof/>
        </w:rPr>
        <w:instrText xml:space="preserve"> PAGEREF _Toc169939243 \h </w:instrText>
      </w:r>
      <w:r>
        <w:rPr>
          <w:noProof/>
        </w:rPr>
      </w:r>
      <w:r>
        <w:rPr>
          <w:noProof/>
        </w:rPr>
        <w:fldChar w:fldCharType="separate"/>
      </w:r>
      <w:r>
        <w:rPr>
          <w:noProof/>
        </w:rPr>
        <w:t>107</w:t>
      </w:r>
      <w:r>
        <w:rPr>
          <w:noProof/>
        </w:rPr>
        <w:fldChar w:fldCharType="end"/>
      </w:r>
    </w:p>
    <w:p w14:paraId="1147369B" w14:textId="6BC2540C" w:rsidR="00F364A2" w:rsidRDefault="00F364A2">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_Toc169939244 \h </w:instrText>
      </w:r>
      <w:r>
        <w:rPr>
          <w:noProof/>
        </w:rPr>
      </w:r>
      <w:r>
        <w:rPr>
          <w:noProof/>
        </w:rPr>
        <w:fldChar w:fldCharType="separate"/>
      </w:r>
      <w:r>
        <w:rPr>
          <w:noProof/>
        </w:rPr>
        <w:t>107</w:t>
      </w:r>
      <w:r>
        <w:rPr>
          <w:noProof/>
        </w:rPr>
        <w:fldChar w:fldCharType="end"/>
      </w:r>
    </w:p>
    <w:p w14:paraId="7406893C" w14:textId="0021F48E"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_Toc169939245 \h </w:instrText>
      </w:r>
      <w:r>
        <w:rPr>
          <w:noProof/>
        </w:rPr>
      </w:r>
      <w:r>
        <w:rPr>
          <w:noProof/>
        </w:rPr>
        <w:fldChar w:fldCharType="separate"/>
      </w:r>
      <w:r>
        <w:rPr>
          <w:noProof/>
        </w:rPr>
        <w:t>107</w:t>
      </w:r>
      <w:r>
        <w:rPr>
          <w:noProof/>
        </w:rPr>
        <w:fldChar w:fldCharType="end"/>
      </w:r>
    </w:p>
    <w:p w14:paraId="39CBB417" w14:textId="23EDD389"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_Toc169939246 \h </w:instrText>
      </w:r>
      <w:r>
        <w:rPr>
          <w:noProof/>
        </w:rPr>
      </w:r>
      <w:r>
        <w:rPr>
          <w:noProof/>
        </w:rPr>
        <w:fldChar w:fldCharType="separate"/>
      </w:r>
      <w:r>
        <w:rPr>
          <w:noProof/>
        </w:rPr>
        <w:t>107</w:t>
      </w:r>
      <w:r>
        <w:rPr>
          <w:noProof/>
        </w:rPr>
        <w:fldChar w:fldCharType="end"/>
      </w:r>
    </w:p>
    <w:p w14:paraId="56C8A268" w14:textId="11970CF9"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_Toc169939247 \h </w:instrText>
      </w:r>
      <w:r>
        <w:rPr>
          <w:noProof/>
        </w:rPr>
      </w:r>
      <w:r>
        <w:rPr>
          <w:noProof/>
        </w:rPr>
        <w:fldChar w:fldCharType="separate"/>
      </w:r>
      <w:r>
        <w:rPr>
          <w:noProof/>
        </w:rPr>
        <w:t>108</w:t>
      </w:r>
      <w:r>
        <w:rPr>
          <w:noProof/>
        </w:rPr>
        <w:fldChar w:fldCharType="end"/>
      </w:r>
    </w:p>
    <w:p w14:paraId="6A0B57A1" w14:textId="691CDD1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fldLock="1"/>
      </w:r>
      <w:r>
        <w:rPr>
          <w:noProof/>
        </w:rPr>
        <w:instrText xml:space="preserve"> PAGEREF _Toc169939248 \h </w:instrText>
      </w:r>
      <w:r>
        <w:rPr>
          <w:noProof/>
        </w:rPr>
      </w:r>
      <w:r>
        <w:rPr>
          <w:noProof/>
        </w:rPr>
        <w:fldChar w:fldCharType="separate"/>
      </w:r>
      <w:r>
        <w:rPr>
          <w:noProof/>
        </w:rPr>
        <w:t>108</w:t>
      </w:r>
      <w:r>
        <w:rPr>
          <w:noProof/>
        </w:rPr>
        <w:fldChar w:fldCharType="end"/>
      </w:r>
    </w:p>
    <w:p w14:paraId="502DB240" w14:textId="1D7A229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_Toc169939249 \h </w:instrText>
      </w:r>
      <w:r>
        <w:rPr>
          <w:noProof/>
        </w:rPr>
      </w:r>
      <w:r>
        <w:rPr>
          <w:noProof/>
        </w:rPr>
        <w:fldChar w:fldCharType="separate"/>
      </w:r>
      <w:r>
        <w:rPr>
          <w:noProof/>
        </w:rPr>
        <w:t>108</w:t>
      </w:r>
      <w:r>
        <w:rPr>
          <w:noProof/>
        </w:rPr>
        <w:fldChar w:fldCharType="end"/>
      </w:r>
    </w:p>
    <w:p w14:paraId="041C1746" w14:textId="7111F69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_Toc169939250 \h </w:instrText>
      </w:r>
      <w:r>
        <w:rPr>
          <w:noProof/>
        </w:rPr>
      </w:r>
      <w:r>
        <w:rPr>
          <w:noProof/>
        </w:rPr>
        <w:fldChar w:fldCharType="separate"/>
      </w:r>
      <w:r>
        <w:rPr>
          <w:noProof/>
        </w:rPr>
        <w:t>108</w:t>
      </w:r>
      <w:r>
        <w:rPr>
          <w:noProof/>
        </w:rPr>
        <w:fldChar w:fldCharType="end"/>
      </w:r>
    </w:p>
    <w:p w14:paraId="44B5799F" w14:textId="3D407DA1"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_Toc169939251 \h </w:instrText>
      </w:r>
      <w:r>
        <w:rPr>
          <w:noProof/>
        </w:rPr>
      </w:r>
      <w:r>
        <w:rPr>
          <w:noProof/>
        </w:rPr>
        <w:fldChar w:fldCharType="separate"/>
      </w:r>
      <w:r>
        <w:rPr>
          <w:noProof/>
        </w:rPr>
        <w:t>109</w:t>
      </w:r>
      <w:r>
        <w:rPr>
          <w:noProof/>
        </w:rPr>
        <w:fldChar w:fldCharType="end"/>
      </w:r>
    </w:p>
    <w:p w14:paraId="0107B483" w14:textId="081C410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_Toc169939252 \h </w:instrText>
      </w:r>
      <w:r>
        <w:rPr>
          <w:noProof/>
        </w:rPr>
      </w:r>
      <w:r>
        <w:rPr>
          <w:noProof/>
        </w:rPr>
        <w:fldChar w:fldCharType="separate"/>
      </w:r>
      <w:r>
        <w:rPr>
          <w:noProof/>
        </w:rPr>
        <w:t>109</w:t>
      </w:r>
      <w:r>
        <w:rPr>
          <w:noProof/>
        </w:rPr>
        <w:fldChar w:fldCharType="end"/>
      </w:r>
    </w:p>
    <w:p w14:paraId="1FA4C0B6" w14:textId="354AC3D6"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_Toc169939253 \h </w:instrText>
      </w:r>
      <w:r>
        <w:rPr>
          <w:noProof/>
        </w:rPr>
      </w:r>
      <w:r>
        <w:rPr>
          <w:noProof/>
        </w:rPr>
        <w:fldChar w:fldCharType="separate"/>
      </w:r>
      <w:r>
        <w:rPr>
          <w:noProof/>
        </w:rPr>
        <w:t>109</w:t>
      </w:r>
      <w:r>
        <w:rPr>
          <w:noProof/>
        </w:rPr>
        <w:fldChar w:fldCharType="end"/>
      </w:r>
    </w:p>
    <w:p w14:paraId="0E81C5A9" w14:textId="38DF2081"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_Toc169939254 \h </w:instrText>
      </w:r>
      <w:r>
        <w:rPr>
          <w:noProof/>
        </w:rPr>
      </w:r>
      <w:r>
        <w:rPr>
          <w:noProof/>
        </w:rPr>
        <w:fldChar w:fldCharType="separate"/>
      </w:r>
      <w:r>
        <w:rPr>
          <w:noProof/>
        </w:rPr>
        <w:t>110</w:t>
      </w:r>
      <w:r>
        <w:rPr>
          <w:noProof/>
        </w:rPr>
        <w:fldChar w:fldCharType="end"/>
      </w:r>
    </w:p>
    <w:p w14:paraId="2388A493" w14:textId="7AF8995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_Toc169939255 \h </w:instrText>
      </w:r>
      <w:r>
        <w:rPr>
          <w:noProof/>
        </w:rPr>
      </w:r>
      <w:r>
        <w:rPr>
          <w:noProof/>
        </w:rPr>
        <w:fldChar w:fldCharType="separate"/>
      </w:r>
      <w:r>
        <w:rPr>
          <w:noProof/>
        </w:rPr>
        <w:t>110</w:t>
      </w:r>
      <w:r>
        <w:rPr>
          <w:noProof/>
        </w:rPr>
        <w:fldChar w:fldCharType="end"/>
      </w:r>
    </w:p>
    <w:p w14:paraId="4C1E51C3" w14:textId="68FEAEE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_Toc169939256 \h </w:instrText>
      </w:r>
      <w:r>
        <w:rPr>
          <w:noProof/>
        </w:rPr>
      </w:r>
      <w:r>
        <w:rPr>
          <w:noProof/>
        </w:rPr>
        <w:fldChar w:fldCharType="separate"/>
      </w:r>
      <w:r>
        <w:rPr>
          <w:noProof/>
        </w:rPr>
        <w:t>110</w:t>
      </w:r>
      <w:r>
        <w:rPr>
          <w:noProof/>
        </w:rPr>
        <w:fldChar w:fldCharType="end"/>
      </w:r>
    </w:p>
    <w:p w14:paraId="42338A6E" w14:textId="38C74867"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_Toc169939257 \h </w:instrText>
      </w:r>
      <w:r>
        <w:rPr>
          <w:noProof/>
        </w:rPr>
      </w:r>
      <w:r>
        <w:rPr>
          <w:noProof/>
        </w:rPr>
        <w:fldChar w:fldCharType="separate"/>
      </w:r>
      <w:r>
        <w:rPr>
          <w:noProof/>
        </w:rPr>
        <w:t>111</w:t>
      </w:r>
      <w:r>
        <w:rPr>
          <w:noProof/>
        </w:rPr>
        <w:fldChar w:fldCharType="end"/>
      </w:r>
    </w:p>
    <w:p w14:paraId="4E52855D" w14:textId="6C353D01"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_Toc169939258 \h </w:instrText>
      </w:r>
      <w:r>
        <w:rPr>
          <w:noProof/>
        </w:rPr>
      </w:r>
      <w:r>
        <w:rPr>
          <w:noProof/>
        </w:rPr>
        <w:fldChar w:fldCharType="separate"/>
      </w:r>
      <w:r>
        <w:rPr>
          <w:noProof/>
        </w:rPr>
        <w:t>111</w:t>
      </w:r>
      <w:r>
        <w:rPr>
          <w:noProof/>
        </w:rPr>
        <w:fldChar w:fldCharType="end"/>
      </w:r>
    </w:p>
    <w:p w14:paraId="4ED30DBC" w14:textId="425F243B"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_Toc169939259 \h </w:instrText>
      </w:r>
      <w:r>
        <w:rPr>
          <w:noProof/>
        </w:rPr>
      </w:r>
      <w:r>
        <w:rPr>
          <w:noProof/>
        </w:rPr>
        <w:fldChar w:fldCharType="separate"/>
      </w:r>
      <w:r>
        <w:rPr>
          <w:noProof/>
        </w:rPr>
        <w:t>111</w:t>
      </w:r>
      <w:r>
        <w:rPr>
          <w:noProof/>
        </w:rPr>
        <w:fldChar w:fldCharType="end"/>
      </w:r>
    </w:p>
    <w:p w14:paraId="11C2D40B" w14:textId="4E49E95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_Toc169939260 \h </w:instrText>
      </w:r>
      <w:r>
        <w:rPr>
          <w:noProof/>
        </w:rPr>
      </w:r>
      <w:r>
        <w:rPr>
          <w:noProof/>
        </w:rPr>
        <w:fldChar w:fldCharType="separate"/>
      </w:r>
      <w:r>
        <w:rPr>
          <w:noProof/>
        </w:rPr>
        <w:t>112</w:t>
      </w:r>
      <w:r>
        <w:rPr>
          <w:noProof/>
        </w:rPr>
        <w:fldChar w:fldCharType="end"/>
      </w:r>
    </w:p>
    <w:p w14:paraId="7A4D6F4D" w14:textId="5C752815"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_Toc169939261 \h </w:instrText>
      </w:r>
      <w:r>
        <w:rPr>
          <w:noProof/>
        </w:rPr>
      </w:r>
      <w:r>
        <w:rPr>
          <w:noProof/>
        </w:rPr>
        <w:fldChar w:fldCharType="separate"/>
      </w:r>
      <w:r>
        <w:rPr>
          <w:noProof/>
        </w:rPr>
        <w:t>112</w:t>
      </w:r>
      <w:r>
        <w:rPr>
          <w:noProof/>
        </w:rPr>
        <w:fldChar w:fldCharType="end"/>
      </w:r>
    </w:p>
    <w:p w14:paraId="07B3DDDA" w14:textId="36ABFB1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_Toc169939262 \h </w:instrText>
      </w:r>
      <w:r>
        <w:rPr>
          <w:noProof/>
        </w:rPr>
      </w:r>
      <w:r>
        <w:rPr>
          <w:noProof/>
        </w:rPr>
        <w:fldChar w:fldCharType="separate"/>
      </w:r>
      <w:r>
        <w:rPr>
          <w:noProof/>
        </w:rPr>
        <w:t>112</w:t>
      </w:r>
      <w:r>
        <w:rPr>
          <w:noProof/>
        </w:rPr>
        <w:fldChar w:fldCharType="end"/>
      </w:r>
    </w:p>
    <w:p w14:paraId="1A52B7DC" w14:textId="5FD9392F"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_Toc169939263 \h </w:instrText>
      </w:r>
      <w:r>
        <w:rPr>
          <w:noProof/>
        </w:rPr>
      </w:r>
      <w:r>
        <w:rPr>
          <w:noProof/>
        </w:rPr>
        <w:fldChar w:fldCharType="separate"/>
      </w:r>
      <w:r>
        <w:rPr>
          <w:noProof/>
        </w:rPr>
        <w:t>113</w:t>
      </w:r>
      <w:r>
        <w:rPr>
          <w:noProof/>
        </w:rPr>
        <w:fldChar w:fldCharType="end"/>
      </w:r>
    </w:p>
    <w:p w14:paraId="72642738" w14:textId="52D9FA28"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_Toc169939264 \h </w:instrText>
      </w:r>
      <w:r>
        <w:rPr>
          <w:noProof/>
        </w:rPr>
      </w:r>
      <w:r>
        <w:rPr>
          <w:noProof/>
        </w:rPr>
        <w:fldChar w:fldCharType="separate"/>
      </w:r>
      <w:r>
        <w:rPr>
          <w:noProof/>
        </w:rPr>
        <w:t>113</w:t>
      </w:r>
      <w:r>
        <w:rPr>
          <w:noProof/>
        </w:rPr>
        <w:fldChar w:fldCharType="end"/>
      </w:r>
    </w:p>
    <w:p w14:paraId="0741874F" w14:textId="7FB8E427"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_Toc169939265 \h </w:instrText>
      </w:r>
      <w:r>
        <w:rPr>
          <w:noProof/>
        </w:rPr>
      </w:r>
      <w:r>
        <w:rPr>
          <w:noProof/>
        </w:rPr>
        <w:fldChar w:fldCharType="separate"/>
      </w:r>
      <w:r>
        <w:rPr>
          <w:noProof/>
        </w:rPr>
        <w:t>113</w:t>
      </w:r>
      <w:r>
        <w:rPr>
          <w:noProof/>
        </w:rPr>
        <w:fldChar w:fldCharType="end"/>
      </w:r>
    </w:p>
    <w:p w14:paraId="77F08DD4" w14:textId="070B4FE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_Toc169939266 \h </w:instrText>
      </w:r>
      <w:r>
        <w:rPr>
          <w:noProof/>
        </w:rPr>
      </w:r>
      <w:r>
        <w:rPr>
          <w:noProof/>
        </w:rPr>
        <w:fldChar w:fldCharType="separate"/>
      </w:r>
      <w:r>
        <w:rPr>
          <w:noProof/>
        </w:rPr>
        <w:t>114</w:t>
      </w:r>
      <w:r>
        <w:rPr>
          <w:noProof/>
        </w:rPr>
        <w:fldChar w:fldCharType="end"/>
      </w:r>
    </w:p>
    <w:p w14:paraId="627DFDB1" w14:textId="733B9B01"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_Toc169939267 \h </w:instrText>
      </w:r>
      <w:r>
        <w:rPr>
          <w:noProof/>
        </w:rPr>
      </w:r>
      <w:r>
        <w:rPr>
          <w:noProof/>
        </w:rPr>
        <w:fldChar w:fldCharType="separate"/>
      </w:r>
      <w:r>
        <w:rPr>
          <w:noProof/>
        </w:rPr>
        <w:t>114</w:t>
      </w:r>
      <w:r>
        <w:rPr>
          <w:noProof/>
        </w:rPr>
        <w:fldChar w:fldCharType="end"/>
      </w:r>
    </w:p>
    <w:p w14:paraId="167A5CEC" w14:textId="31155438"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fldLock="1"/>
      </w:r>
      <w:r>
        <w:rPr>
          <w:noProof/>
        </w:rPr>
        <w:instrText xml:space="preserve"> PAGEREF _Toc169939268 \h </w:instrText>
      </w:r>
      <w:r>
        <w:rPr>
          <w:noProof/>
        </w:rPr>
      </w:r>
      <w:r>
        <w:rPr>
          <w:noProof/>
        </w:rPr>
        <w:fldChar w:fldCharType="separate"/>
      </w:r>
      <w:r>
        <w:rPr>
          <w:noProof/>
        </w:rPr>
        <w:t>114</w:t>
      </w:r>
      <w:r>
        <w:rPr>
          <w:noProof/>
        </w:rPr>
        <w:fldChar w:fldCharType="end"/>
      </w:r>
    </w:p>
    <w:p w14:paraId="6F4B999B" w14:textId="28390C2B"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fldLock="1"/>
      </w:r>
      <w:r>
        <w:rPr>
          <w:noProof/>
        </w:rPr>
        <w:instrText xml:space="preserve"> PAGEREF _Toc169939269 \h </w:instrText>
      </w:r>
      <w:r>
        <w:rPr>
          <w:noProof/>
        </w:rPr>
      </w:r>
      <w:r>
        <w:rPr>
          <w:noProof/>
        </w:rPr>
        <w:fldChar w:fldCharType="separate"/>
      </w:r>
      <w:r>
        <w:rPr>
          <w:noProof/>
        </w:rPr>
        <w:t>115</w:t>
      </w:r>
      <w:r>
        <w:rPr>
          <w:noProof/>
        </w:rPr>
        <w:fldChar w:fldCharType="end"/>
      </w:r>
    </w:p>
    <w:p w14:paraId="4250C146" w14:textId="1EDBE7B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5.6.3.</w:t>
      </w:r>
      <w:r w:rsidRPr="00DC477D">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fldLock="1"/>
      </w:r>
      <w:r>
        <w:rPr>
          <w:noProof/>
        </w:rPr>
        <w:instrText xml:space="preserve"> PAGEREF _Toc169939270 \h </w:instrText>
      </w:r>
      <w:r>
        <w:rPr>
          <w:noProof/>
        </w:rPr>
      </w:r>
      <w:r>
        <w:rPr>
          <w:noProof/>
        </w:rPr>
        <w:fldChar w:fldCharType="separate"/>
      </w:r>
      <w:r>
        <w:rPr>
          <w:noProof/>
        </w:rPr>
        <w:t>115</w:t>
      </w:r>
      <w:r>
        <w:rPr>
          <w:noProof/>
        </w:rPr>
        <w:fldChar w:fldCharType="end"/>
      </w:r>
    </w:p>
    <w:p w14:paraId="2F137EE9" w14:textId="6DF15B6F"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_Toc169939271 \h </w:instrText>
      </w:r>
      <w:r>
        <w:rPr>
          <w:noProof/>
        </w:rPr>
      </w:r>
      <w:r>
        <w:rPr>
          <w:noProof/>
        </w:rPr>
        <w:fldChar w:fldCharType="separate"/>
      </w:r>
      <w:r>
        <w:rPr>
          <w:noProof/>
        </w:rPr>
        <w:t>116</w:t>
      </w:r>
      <w:r>
        <w:rPr>
          <w:noProof/>
        </w:rPr>
        <w:fldChar w:fldCharType="end"/>
      </w:r>
    </w:p>
    <w:p w14:paraId="19F87A60" w14:textId="10BBADEF"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fldLock="1"/>
      </w:r>
      <w:r>
        <w:rPr>
          <w:noProof/>
        </w:rPr>
        <w:instrText xml:space="preserve"> PAGEREF _Toc169939272 \h </w:instrText>
      </w:r>
      <w:r>
        <w:rPr>
          <w:noProof/>
        </w:rPr>
      </w:r>
      <w:r>
        <w:rPr>
          <w:noProof/>
        </w:rPr>
        <w:fldChar w:fldCharType="separate"/>
      </w:r>
      <w:r>
        <w:rPr>
          <w:noProof/>
        </w:rPr>
        <w:t>116</w:t>
      </w:r>
      <w:r>
        <w:rPr>
          <w:noProof/>
        </w:rPr>
        <w:fldChar w:fldCharType="end"/>
      </w:r>
    </w:p>
    <w:p w14:paraId="6C7B8485" w14:textId="0F9ECA3E"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fldLock="1"/>
      </w:r>
      <w:r>
        <w:rPr>
          <w:noProof/>
        </w:rPr>
        <w:instrText xml:space="preserve"> PAGEREF _Toc169939273 \h </w:instrText>
      </w:r>
      <w:r>
        <w:rPr>
          <w:noProof/>
        </w:rPr>
      </w:r>
      <w:r>
        <w:rPr>
          <w:noProof/>
        </w:rPr>
        <w:fldChar w:fldCharType="separate"/>
      </w:r>
      <w:r>
        <w:rPr>
          <w:noProof/>
        </w:rPr>
        <w:t>119</w:t>
      </w:r>
      <w:r>
        <w:rPr>
          <w:noProof/>
        </w:rPr>
        <w:fldChar w:fldCharType="end"/>
      </w:r>
    </w:p>
    <w:p w14:paraId="5997E5BD" w14:textId="65EDE83E"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fldLock="1"/>
      </w:r>
      <w:r>
        <w:rPr>
          <w:noProof/>
        </w:rPr>
        <w:instrText xml:space="preserve"> PAGEREF _Toc169939274 \h </w:instrText>
      </w:r>
      <w:r>
        <w:rPr>
          <w:noProof/>
        </w:rPr>
      </w:r>
      <w:r>
        <w:rPr>
          <w:noProof/>
        </w:rPr>
        <w:fldChar w:fldCharType="separate"/>
      </w:r>
      <w:r>
        <w:rPr>
          <w:noProof/>
        </w:rPr>
        <w:t>124</w:t>
      </w:r>
      <w:r>
        <w:rPr>
          <w:noProof/>
        </w:rPr>
        <w:fldChar w:fldCharType="end"/>
      </w:r>
    </w:p>
    <w:p w14:paraId="33557494" w14:textId="4E56A6CF"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_Toc169939275 \h </w:instrText>
      </w:r>
      <w:r>
        <w:rPr>
          <w:noProof/>
        </w:rPr>
      </w:r>
      <w:r>
        <w:rPr>
          <w:noProof/>
        </w:rPr>
        <w:fldChar w:fldCharType="separate"/>
      </w:r>
      <w:r>
        <w:rPr>
          <w:noProof/>
        </w:rPr>
        <w:t>124</w:t>
      </w:r>
      <w:r>
        <w:rPr>
          <w:noProof/>
        </w:rPr>
        <w:fldChar w:fldCharType="end"/>
      </w:r>
    </w:p>
    <w:p w14:paraId="70662156" w14:textId="073719BB"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fldLock="1"/>
      </w:r>
      <w:r>
        <w:rPr>
          <w:noProof/>
        </w:rPr>
        <w:instrText xml:space="preserve"> PAGEREF _Toc169939276 \h </w:instrText>
      </w:r>
      <w:r>
        <w:rPr>
          <w:noProof/>
        </w:rPr>
      </w:r>
      <w:r>
        <w:rPr>
          <w:noProof/>
        </w:rPr>
        <w:fldChar w:fldCharType="separate"/>
      </w:r>
      <w:r>
        <w:rPr>
          <w:noProof/>
        </w:rPr>
        <w:t>124</w:t>
      </w:r>
      <w:r>
        <w:rPr>
          <w:noProof/>
        </w:rPr>
        <w:fldChar w:fldCharType="end"/>
      </w:r>
    </w:p>
    <w:p w14:paraId="1919DCB3" w14:textId="40EBBAB6"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_Toc169939277 \h </w:instrText>
      </w:r>
      <w:r>
        <w:rPr>
          <w:noProof/>
        </w:rPr>
      </w:r>
      <w:r>
        <w:rPr>
          <w:noProof/>
        </w:rPr>
        <w:fldChar w:fldCharType="separate"/>
      </w:r>
      <w:r>
        <w:rPr>
          <w:noProof/>
        </w:rPr>
        <w:t>125</w:t>
      </w:r>
      <w:r>
        <w:rPr>
          <w:noProof/>
        </w:rPr>
        <w:fldChar w:fldCharType="end"/>
      </w:r>
    </w:p>
    <w:p w14:paraId="10348DA1" w14:textId="16983C27"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fldLock="1"/>
      </w:r>
      <w:r>
        <w:rPr>
          <w:noProof/>
        </w:rPr>
        <w:instrText xml:space="preserve"> PAGEREF _Toc169939278 \h </w:instrText>
      </w:r>
      <w:r>
        <w:rPr>
          <w:noProof/>
        </w:rPr>
      </w:r>
      <w:r>
        <w:rPr>
          <w:noProof/>
        </w:rPr>
        <w:fldChar w:fldCharType="separate"/>
      </w:r>
      <w:r>
        <w:rPr>
          <w:noProof/>
        </w:rPr>
        <w:t>126</w:t>
      </w:r>
      <w:r>
        <w:rPr>
          <w:noProof/>
        </w:rPr>
        <w:fldChar w:fldCharType="end"/>
      </w:r>
    </w:p>
    <w:p w14:paraId="4B2A21B8" w14:textId="6DC4B1E8"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fldLock="1"/>
      </w:r>
      <w:r>
        <w:rPr>
          <w:noProof/>
        </w:rPr>
        <w:instrText xml:space="preserve"> PAGEREF _Toc169939279 \h </w:instrText>
      </w:r>
      <w:r>
        <w:rPr>
          <w:noProof/>
        </w:rPr>
      </w:r>
      <w:r>
        <w:rPr>
          <w:noProof/>
        </w:rPr>
        <w:fldChar w:fldCharType="separate"/>
      </w:r>
      <w:r>
        <w:rPr>
          <w:noProof/>
        </w:rPr>
        <w:t>127</w:t>
      </w:r>
      <w:r>
        <w:rPr>
          <w:noProof/>
        </w:rPr>
        <w:fldChar w:fldCharType="end"/>
      </w:r>
    </w:p>
    <w:p w14:paraId="2A5C6D95" w14:textId="6E0B277A"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fldLock="1"/>
      </w:r>
      <w:r>
        <w:rPr>
          <w:noProof/>
        </w:rPr>
        <w:instrText xml:space="preserve"> PAGEREF _Toc169939280 \h </w:instrText>
      </w:r>
      <w:r>
        <w:rPr>
          <w:noProof/>
        </w:rPr>
      </w:r>
      <w:r>
        <w:rPr>
          <w:noProof/>
        </w:rPr>
        <w:fldChar w:fldCharType="separate"/>
      </w:r>
      <w:r>
        <w:rPr>
          <w:noProof/>
        </w:rPr>
        <w:t>127</w:t>
      </w:r>
      <w:r>
        <w:rPr>
          <w:noProof/>
        </w:rPr>
        <w:fldChar w:fldCharType="end"/>
      </w:r>
    </w:p>
    <w:p w14:paraId="36E4A986" w14:textId="58D677C8"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fldLock="1"/>
      </w:r>
      <w:r>
        <w:rPr>
          <w:noProof/>
        </w:rPr>
        <w:instrText xml:space="preserve"> PAGEREF _Toc169939281 \h </w:instrText>
      </w:r>
      <w:r>
        <w:rPr>
          <w:noProof/>
        </w:rPr>
      </w:r>
      <w:r>
        <w:rPr>
          <w:noProof/>
        </w:rPr>
        <w:fldChar w:fldCharType="separate"/>
      </w:r>
      <w:r>
        <w:rPr>
          <w:noProof/>
        </w:rPr>
        <w:t>127</w:t>
      </w:r>
      <w:r>
        <w:rPr>
          <w:noProof/>
        </w:rPr>
        <w:fldChar w:fldCharType="end"/>
      </w:r>
    </w:p>
    <w:p w14:paraId="7D483C96" w14:textId="6848FFC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fldLock="1"/>
      </w:r>
      <w:r>
        <w:rPr>
          <w:noProof/>
        </w:rPr>
        <w:instrText xml:space="preserve"> PAGEREF _Toc169939282 \h </w:instrText>
      </w:r>
      <w:r>
        <w:rPr>
          <w:noProof/>
        </w:rPr>
      </w:r>
      <w:r>
        <w:rPr>
          <w:noProof/>
        </w:rPr>
        <w:fldChar w:fldCharType="separate"/>
      </w:r>
      <w:r>
        <w:rPr>
          <w:noProof/>
        </w:rPr>
        <w:t>127</w:t>
      </w:r>
      <w:r>
        <w:rPr>
          <w:noProof/>
        </w:rPr>
        <w:fldChar w:fldCharType="end"/>
      </w:r>
    </w:p>
    <w:p w14:paraId="57494E90" w14:textId="60601F82"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5.6.4.</w:t>
      </w:r>
      <w:r w:rsidRPr="00DC477D">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fldLock="1"/>
      </w:r>
      <w:r>
        <w:rPr>
          <w:noProof/>
        </w:rPr>
        <w:instrText xml:space="preserve"> PAGEREF _Toc169939283 \h </w:instrText>
      </w:r>
      <w:r>
        <w:rPr>
          <w:noProof/>
        </w:rPr>
      </w:r>
      <w:r>
        <w:rPr>
          <w:noProof/>
        </w:rPr>
        <w:fldChar w:fldCharType="separate"/>
      </w:r>
      <w:r>
        <w:rPr>
          <w:noProof/>
        </w:rPr>
        <w:t>128</w:t>
      </w:r>
      <w:r>
        <w:rPr>
          <w:noProof/>
        </w:rPr>
        <w:fldChar w:fldCharType="end"/>
      </w:r>
    </w:p>
    <w:p w14:paraId="3257BEC2" w14:textId="55F8B4A5"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sidRPr="00DC477D">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DC477D">
        <w:rPr>
          <w:rFonts w:eastAsiaTheme="minorEastAsia"/>
          <w:noProof/>
        </w:rPr>
        <w:t xml:space="preserve">Type: </w:t>
      </w:r>
      <w:r w:rsidRPr="00DC477D">
        <w:rPr>
          <w:rFonts w:eastAsiaTheme="minorEastAsia"/>
          <w:noProof/>
          <w:lang w:eastAsia="zh-CN"/>
        </w:rPr>
        <w:t>CellIdNidInfo</w:t>
      </w:r>
      <w:r>
        <w:rPr>
          <w:noProof/>
        </w:rPr>
        <w:tab/>
      </w:r>
      <w:r>
        <w:rPr>
          <w:noProof/>
        </w:rPr>
        <w:fldChar w:fldCharType="begin" w:fldLock="1"/>
      </w:r>
      <w:r>
        <w:rPr>
          <w:noProof/>
        </w:rPr>
        <w:instrText xml:space="preserve"> PAGEREF _Toc169939284 \h </w:instrText>
      </w:r>
      <w:r>
        <w:rPr>
          <w:noProof/>
        </w:rPr>
      </w:r>
      <w:r>
        <w:rPr>
          <w:noProof/>
        </w:rPr>
        <w:fldChar w:fldCharType="separate"/>
      </w:r>
      <w:r>
        <w:rPr>
          <w:noProof/>
        </w:rPr>
        <w:t>128</w:t>
      </w:r>
      <w:r>
        <w:rPr>
          <w:noProof/>
        </w:rPr>
        <w:fldChar w:fldCharType="end"/>
      </w:r>
    </w:p>
    <w:p w14:paraId="6B3DE726" w14:textId="730F8EE2"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sidRPr="00DC477D">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DC477D">
        <w:rPr>
          <w:rFonts w:eastAsiaTheme="minorEastAsia"/>
          <w:noProof/>
        </w:rPr>
        <w:t xml:space="preserve">Type: </w:t>
      </w:r>
      <w:r w:rsidRPr="00DC477D">
        <w:rPr>
          <w:rFonts w:eastAsiaTheme="minorEastAsia"/>
          <w:noProof/>
          <w:lang w:eastAsia="zh-CN"/>
        </w:rPr>
        <w:t>CellIdNid</w:t>
      </w:r>
      <w:r>
        <w:rPr>
          <w:noProof/>
        </w:rPr>
        <w:tab/>
      </w:r>
      <w:r>
        <w:rPr>
          <w:noProof/>
        </w:rPr>
        <w:fldChar w:fldCharType="begin" w:fldLock="1"/>
      </w:r>
      <w:r>
        <w:rPr>
          <w:noProof/>
        </w:rPr>
        <w:instrText xml:space="preserve"> PAGEREF _Toc169939285 \h </w:instrText>
      </w:r>
      <w:r>
        <w:rPr>
          <w:noProof/>
        </w:rPr>
      </w:r>
      <w:r>
        <w:rPr>
          <w:noProof/>
        </w:rPr>
        <w:fldChar w:fldCharType="separate"/>
      </w:r>
      <w:r>
        <w:rPr>
          <w:noProof/>
        </w:rPr>
        <w:t>128</w:t>
      </w:r>
      <w:r>
        <w:rPr>
          <w:noProof/>
        </w:rPr>
        <w:fldChar w:fldCharType="end"/>
      </w:r>
    </w:p>
    <w:p w14:paraId="40D9925E" w14:textId="280004DD"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sidRPr="00DC477D">
        <w:rPr>
          <w:rFonts w:eastAsiaTheme="minorEastAsia"/>
          <w:noProof/>
        </w:rPr>
        <w:t>5.6.4.</w:t>
      </w:r>
      <w:r w:rsidRPr="00DC477D">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DC477D">
        <w:rPr>
          <w:rFonts w:eastAsiaTheme="minorEastAsia"/>
          <w:noProof/>
        </w:rPr>
        <w:t xml:space="preserve">Type: </w:t>
      </w:r>
      <w:r w:rsidRPr="00DC477D">
        <w:rPr>
          <w:rFonts w:eastAsiaTheme="minorEastAsia"/>
          <w:noProof/>
          <w:lang w:eastAsia="zh-CN"/>
        </w:rPr>
        <w:t>TacNidInfo</w:t>
      </w:r>
      <w:r>
        <w:rPr>
          <w:noProof/>
        </w:rPr>
        <w:tab/>
      </w:r>
      <w:r>
        <w:rPr>
          <w:noProof/>
        </w:rPr>
        <w:fldChar w:fldCharType="begin" w:fldLock="1"/>
      </w:r>
      <w:r>
        <w:rPr>
          <w:noProof/>
        </w:rPr>
        <w:instrText xml:space="preserve"> PAGEREF _Toc169939286 \h </w:instrText>
      </w:r>
      <w:r>
        <w:rPr>
          <w:noProof/>
        </w:rPr>
      </w:r>
      <w:r>
        <w:rPr>
          <w:noProof/>
        </w:rPr>
        <w:fldChar w:fldCharType="separate"/>
      </w:r>
      <w:r>
        <w:rPr>
          <w:noProof/>
        </w:rPr>
        <w:t>128</w:t>
      </w:r>
      <w:r>
        <w:rPr>
          <w:noProof/>
        </w:rPr>
        <w:fldChar w:fldCharType="end"/>
      </w:r>
    </w:p>
    <w:p w14:paraId="75D0F9D6" w14:textId="4358A955"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sidRPr="00DC477D">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DC477D">
        <w:rPr>
          <w:rFonts w:eastAsiaTheme="minorEastAsia"/>
          <w:noProof/>
        </w:rPr>
        <w:t xml:space="preserve">Type: </w:t>
      </w:r>
      <w:r w:rsidRPr="00DC477D">
        <w:rPr>
          <w:rFonts w:eastAsiaTheme="minorEastAsia"/>
          <w:noProof/>
          <w:lang w:eastAsia="zh-CN"/>
        </w:rPr>
        <w:t>TacNid</w:t>
      </w:r>
      <w:r>
        <w:rPr>
          <w:noProof/>
        </w:rPr>
        <w:tab/>
      </w:r>
      <w:r>
        <w:rPr>
          <w:noProof/>
        </w:rPr>
        <w:fldChar w:fldCharType="begin" w:fldLock="1"/>
      </w:r>
      <w:r>
        <w:rPr>
          <w:noProof/>
        </w:rPr>
        <w:instrText xml:space="preserve"> PAGEREF _Toc169939287 \h </w:instrText>
      </w:r>
      <w:r>
        <w:rPr>
          <w:noProof/>
        </w:rPr>
      </w:r>
      <w:r>
        <w:rPr>
          <w:noProof/>
        </w:rPr>
        <w:fldChar w:fldCharType="separate"/>
      </w:r>
      <w:r>
        <w:rPr>
          <w:noProof/>
        </w:rPr>
        <w:t>128</w:t>
      </w:r>
      <w:r>
        <w:rPr>
          <w:noProof/>
        </w:rPr>
        <w:fldChar w:fldCharType="end"/>
      </w:r>
    </w:p>
    <w:p w14:paraId="6D0D70D7" w14:textId="5A453805" w:rsidR="00F364A2" w:rsidRDefault="00F364A2">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_Toc169939288 \h </w:instrText>
      </w:r>
      <w:r>
        <w:rPr>
          <w:noProof/>
        </w:rPr>
      </w:r>
      <w:r>
        <w:rPr>
          <w:noProof/>
        </w:rPr>
        <w:fldChar w:fldCharType="separate"/>
      </w:r>
      <w:r>
        <w:rPr>
          <w:noProof/>
        </w:rPr>
        <w:t>129</w:t>
      </w:r>
      <w:r>
        <w:rPr>
          <w:noProof/>
        </w:rPr>
        <w:fldChar w:fldCharType="end"/>
      </w:r>
    </w:p>
    <w:p w14:paraId="37AEC9BD" w14:textId="5E185B17"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_Toc169939289 \h </w:instrText>
      </w:r>
      <w:r>
        <w:rPr>
          <w:noProof/>
        </w:rPr>
      </w:r>
      <w:r>
        <w:rPr>
          <w:noProof/>
        </w:rPr>
        <w:fldChar w:fldCharType="separate"/>
      </w:r>
      <w:r>
        <w:rPr>
          <w:noProof/>
        </w:rPr>
        <w:t>129</w:t>
      </w:r>
      <w:r>
        <w:rPr>
          <w:noProof/>
        </w:rPr>
        <w:fldChar w:fldCharType="end"/>
      </w:r>
    </w:p>
    <w:p w14:paraId="477E2536" w14:textId="3F71EAA9"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_Toc169939290 \h </w:instrText>
      </w:r>
      <w:r>
        <w:rPr>
          <w:noProof/>
        </w:rPr>
      </w:r>
      <w:r>
        <w:rPr>
          <w:noProof/>
        </w:rPr>
        <w:fldChar w:fldCharType="separate"/>
      </w:r>
      <w:r>
        <w:rPr>
          <w:noProof/>
        </w:rPr>
        <w:t>129</w:t>
      </w:r>
      <w:r>
        <w:rPr>
          <w:noProof/>
        </w:rPr>
        <w:fldChar w:fldCharType="end"/>
      </w:r>
    </w:p>
    <w:p w14:paraId="4D666261" w14:textId="1F57B982"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_Toc169939291 \h </w:instrText>
      </w:r>
      <w:r>
        <w:rPr>
          <w:noProof/>
        </w:rPr>
      </w:r>
      <w:r>
        <w:rPr>
          <w:noProof/>
        </w:rPr>
        <w:fldChar w:fldCharType="separate"/>
      </w:r>
      <w:r>
        <w:rPr>
          <w:noProof/>
        </w:rPr>
        <w:t>129</w:t>
      </w:r>
      <w:r>
        <w:rPr>
          <w:noProof/>
        </w:rPr>
        <w:fldChar w:fldCharType="end"/>
      </w:r>
    </w:p>
    <w:p w14:paraId="6BD9144D" w14:textId="13A9E8D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DC477D">
        <w:rPr>
          <w:noProof/>
          <w:lang w:val="en-US"/>
        </w:rPr>
        <w:t>RoamingOdb</w:t>
      </w:r>
      <w:r>
        <w:rPr>
          <w:noProof/>
        </w:rPr>
        <w:tab/>
      </w:r>
      <w:r>
        <w:rPr>
          <w:noProof/>
        </w:rPr>
        <w:fldChar w:fldCharType="begin" w:fldLock="1"/>
      </w:r>
      <w:r>
        <w:rPr>
          <w:noProof/>
        </w:rPr>
        <w:instrText xml:space="preserve"> PAGEREF _Toc169939292 \h </w:instrText>
      </w:r>
      <w:r>
        <w:rPr>
          <w:noProof/>
        </w:rPr>
      </w:r>
      <w:r>
        <w:rPr>
          <w:noProof/>
        </w:rPr>
        <w:fldChar w:fldCharType="separate"/>
      </w:r>
      <w:r>
        <w:rPr>
          <w:noProof/>
        </w:rPr>
        <w:t>129</w:t>
      </w:r>
      <w:r>
        <w:rPr>
          <w:noProof/>
        </w:rPr>
        <w:fldChar w:fldCharType="end"/>
      </w:r>
    </w:p>
    <w:p w14:paraId="01ECD1DA" w14:textId="45E22EF5"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DC477D">
        <w:rPr>
          <w:noProof/>
          <w:lang w:val="en-US"/>
        </w:rPr>
        <w:t>OdbPacketServices</w:t>
      </w:r>
      <w:r>
        <w:rPr>
          <w:noProof/>
        </w:rPr>
        <w:tab/>
      </w:r>
      <w:r>
        <w:rPr>
          <w:noProof/>
        </w:rPr>
        <w:fldChar w:fldCharType="begin" w:fldLock="1"/>
      </w:r>
      <w:r>
        <w:rPr>
          <w:noProof/>
        </w:rPr>
        <w:instrText xml:space="preserve"> PAGEREF _Toc169939293 \h </w:instrText>
      </w:r>
      <w:r>
        <w:rPr>
          <w:noProof/>
        </w:rPr>
      </w:r>
      <w:r>
        <w:rPr>
          <w:noProof/>
        </w:rPr>
        <w:fldChar w:fldCharType="separate"/>
      </w:r>
      <w:r>
        <w:rPr>
          <w:noProof/>
        </w:rPr>
        <w:t>129</w:t>
      </w:r>
      <w:r>
        <w:rPr>
          <w:noProof/>
        </w:rPr>
        <w:fldChar w:fldCharType="end"/>
      </w:r>
    </w:p>
    <w:p w14:paraId="753B3FAE" w14:textId="31E90C12"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_Toc169939294 \h </w:instrText>
      </w:r>
      <w:r>
        <w:rPr>
          <w:noProof/>
        </w:rPr>
      </w:r>
      <w:r>
        <w:rPr>
          <w:noProof/>
        </w:rPr>
        <w:fldChar w:fldCharType="separate"/>
      </w:r>
      <w:r>
        <w:rPr>
          <w:noProof/>
        </w:rPr>
        <w:t>129</w:t>
      </w:r>
      <w:r>
        <w:rPr>
          <w:noProof/>
        </w:rPr>
        <w:fldChar w:fldCharType="end"/>
      </w:r>
    </w:p>
    <w:p w14:paraId="7D06EBD9" w14:textId="35068F56"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C477D">
        <w:rPr>
          <w:noProof/>
          <w:lang w:val="en-US"/>
        </w:rPr>
        <w:t>OdbData</w:t>
      </w:r>
      <w:r>
        <w:rPr>
          <w:noProof/>
        </w:rPr>
        <w:tab/>
      </w:r>
      <w:r>
        <w:rPr>
          <w:noProof/>
        </w:rPr>
        <w:fldChar w:fldCharType="begin" w:fldLock="1"/>
      </w:r>
      <w:r>
        <w:rPr>
          <w:noProof/>
        </w:rPr>
        <w:instrText xml:space="preserve"> PAGEREF _Toc169939295 \h </w:instrText>
      </w:r>
      <w:r>
        <w:rPr>
          <w:noProof/>
        </w:rPr>
      </w:r>
      <w:r>
        <w:rPr>
          <w:noProof/>
        </w:rPr>
        <w:fldChar w:fldCharType="separate"/>
      </w:r>
      <w:r>
        <w:rPr>
          <w:noProof/>
        </w:rPr>
        <w:t>129</w:t>
      </w:r>
      <w:r>
        <w:rPr>
          <w:noProof/>
        </w:rPr>
        <w:fldChar w:fldCharType="end"/>
      </w:r>
    </w:p>
    <w:p w14:paraId="0D92DB7F" w14:textId="62BB5319" w:rsidR="00F364A2" w:rsidRDefault="00F364A2">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_Toc169939296 \h </w:instrText>
      </w:r>
      <w:r>
        <w:rPr>
          <w:noProof/>
        </w:rPr>
      </w:r>
      <w:r>
        <w:rPr>
          <w:noProof/>
        </w:rPr>
        <w:fldChar w:fldCharType="separate"/>
      </w:r>
      <w:r>
        <w:rPr>
          <w:noProof/>
        </w:rPr>
        <w:t>130</w:t>
      </w:r>
      <w:r>
        <w:rPr>
          <w:noProof/>
        </w:rPr>
        <w:fldChar w:fldCharType="end"/>
      </w:r>
    </w:p>
    <w:p w14:paraId="55FB4DC2" w14:textId="6933FDC5"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_Toc169939297 \h </w:instrText>
      </w:r>
      <w:r>
        <w:rPr>
          <w:noProof/>
        </w:rPr>
      </w:r>
      <w:r>
        <w:rPr>
          <w:noProof/>
        </w:rPr>
        <w:fldChar w:fldCharType="separate"/>
      </w:r>
      <w:r>
        <w:rPr>
          <w:noProof/>
        </w:rPr>
        <w:t>130</w:t>
      </w:r>
      <w:r>
        <w:rPr>
          <w:noProof/>
        </w:rPr>
        <w:fldChar w:fldCharType="end"/>
      </w:r>
    </w:p>
    <w:p w14:paraId="24E2F547" w14:textId="74A5E077"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_Toc169939298 \h </w:instrText>
      </w:r>
      <w:r>
        <w:rPr>
          <w:noProof/>
        </w:rPr>
      </w:r>
      <w:r>
        <w:rPr>
          <w:noProof/>
        </w:rPr>
        <w:fldChar w:fldCharType="separate"/>
      </w:r>
      <w:r>
        <w:rPr>
          <w:noProof/>
        </w:rPr>
        <w:t>130</w:t>
      </w:r>
      <w:r>
        <w:rPr>
          <w:noProof/>
        </w:rPr>
        <w:fldChar w:fldCharType="end"/>
      </w:r>
    </w:p>
    <w:p w14:paraId="31E86A8D" w14:textId="4FF89074"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_Toc169939299 \h </w:instrText>
      </w:r>
      <w:r>
        <w:rPr>
          <w:noProof/>
        </w:rPr>
      </w:r>
      <w:r>
        <w:rPr>
          <w:noProof/>
        </w:rPr>
        <w:fldChar w:fldCharType="separate"/>
      </w:r>
      <w:r>
        <w:rPr>
          <w:noProof/>
        </w:rPr>
        <w:t>130</w:t>
      </w:r>
      <w:r>
        <w:rPr>
          <w:noProof/>
        </w:rPr>
        <w:fldChar w:fldCharType="end"/>
      </w:r>
    </w:p>
    <w:p w14:paraId="3C4C812F" w14:textId="43D1A5B9"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_Toc169939300 \h </w:instrText>
      </w:r>
      <w:r>
        <w:rPr>
          <w:noProof/>
        </w:rPr>
      </w:r>
      <w:r>
        <w:rPr>
          <w:noProof/>
        </w:rPr>
        <w:fldChar w:fldCharType="separate"/>
      </w:r>
      <w:r>
        <w:rPr>
          <w:noProof/>
        </w:rPr>
        <w:t>130</w:t>
      </w:r>
      <w:r>
        <w:rPr>
          <w:noProof/>
        </w:rPr>
        <w:fldChar w:fldCharType="end"/>
      </w:r>
    </w:p>
    <w:p w14:paraId="5E04B95F" w14:textId="1DF0F22B"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_Toc169939301 \h </w:instrText>
      </w:r>
      <w:r>
        <w:rPr>
          <w:noProof/>
        </w:rPr>
      </w:r>
      <w:r>
        <w:rPr>
          <w:noProof/>
        </w:rPr>
        <w:fldChar w:fldCharType="separate"/>
      </w:r>
      <w:r>
        <w:rPr>
          <w:noProof/>
        </w:rPr>
        <w:t>130</w:t>
      </w:r>
      <w:r>
        <w:rPr>
          <w:noProof/>
        </w:rPr>
        <w:fldChar w:fldCharType="end"/>
      </w:r>
    </w:p>
    <w:p w14:paraId="76484E6B" w14:textId="12127AC2"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_Toc169939302 \h </w:instrText>
      </w:r>
      <w:r>
        <w:rPr>
          <w:noProof/>
        </w:rPr>
      </w:r>
      <w:r>
        <w:rPr>
          <w:noProof/>
        </w:rPr>
        <w:fldChar w:fldCharType="separate"/>
      </w:r>
      <w:r>
        <w:rPr>
          <w:noProof/>
        </w:rPr>
        <w:t>131</w:t>
      </w:r>
      <w:r>
        <w:rPr>
          <w:noProof/>
        </w:rPr>
        <w:fldChar w:fldCharType="end"/>
      </w:r>
    </w:p>
    <w:p w14:paraId="4EF56810" w14:textId="7EDD79A6"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_Toc169939303 \h </w:instrText>
      </w:r>
      <w:r>
        <w:rPr>
          <w:noProof/>
        </w:rPr>
      </w:r>
      <w:r>
        <w:rPr>
          <w:noProof/>
        </w:rPr>
        <w:fldChar w:fldCharType="separate"/>
      </w:r>
      <w:r>
        <w:rPr>
          <w:noProof/>
        </w:rPr>
        <w:t>131</w:t>
      </w:r>
      <w:r>
        <w:rPr>
          <w:noProof/>
        </w:rPr>
        <w:fldChar w:fldCharType="end"/>
      </w:r>
    </w:p>
    <w:p w14:paraId="37A61E21" w14:textId="233A97C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fldLock="1"/>
      </w:r>
      <w:r>
        <w:rPr>
          <w:noProof/>
        </w:rPr>
        <w:instrText xml:space="preserve"> PAGEREF _Toc169939304 \h </w:instrText>
      </w:r>
      <w:r>
        <w:rPr>
          <w:noProof/>
        </w:rPr>
      </w:r>
      <w:r>
        <w:rPr>
          <w:noProof/>
        </w:rPr>
        <w:fldChar w:fldCharType="separate"/>
      </w:r>
      <w:r>
        <w:rPr>
          <w:noProof/>
        </w:rPr>
        <w:t>131</w:t>
      </w:r>
      <w:r>
        <w:rPr>
          <w:noProof/>
        </w:rPr>
        <w:fldChar w:fldCharType="end"/>
      </w:r>
    </w:p>
    <w:p w14:paraId="7ADEBC8A" w14:textId="0D09396A" w:rsidR="00F364A2" w:rsidRDefault="00F364A2">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_Toc169939305 \h </w:instrText>
      </w:r>
      <w:r>
        <w:rPr>
          <w:noProof/>
        </w:rPr>
      </w:r>
      <w:r>
        <w:rPr>
          <w:noProof/>
        </w:rPr>
        <w:fldChar w:fldCharType="separate"/>
      </w:r>
      <w:r>
        <w:rPr>
          <w:noProof/>
        </w:rPr>
        <w:t>131</w:t>
      </w:r>
      <w:r>
        <w:rPr>
          <w:noProof/>
        </w:rPr>
        <w:fldChar w:fldCharType="end"/>
      </w:r>
    </w:p>
    <w:p w14:paraId="4DF3F131" w14:textId="3B003FBF"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_Toc169939306 \h </w:instrText>
      </w:r>
      <w:r>
        <w:rPr>
          <w:noProof/>
        </w:rPr>
      </w:r>
      <w:r>
        <w:rPr>
          <w:noProof/>
        </w:rPr>
        <w:fldChar w:fldCharType="separate"/>
      </w:r>
      <w:r>
        <w:rPr>
          <w:noProof/>
        </w:rPr>
        <w:t>131</w:t>
      </w:r>
      <w:r>
        <w:rPr>
          <w:noProof/>
        </w:rPr>
        <w:fldChar w:fldCharType="end"/>
      </w:r>
    </w:p>
    <w:p w14:paraId="2278D6C5" w14:textId="1BED5670"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_Toc169939307 \h </w:instrText>
      </w:r>
      <w:r>
        <w:rPr>
          <w:noProof/>
        </w:rPr>
      </w:r>
      <w:r>
        <w:rPr>
          <w:noProof/>
        </w:rPr>
        <w:fldChar w:fldCharType="separate"/>
      </w:r>
      <w:r>
        <w:rPr>
          <w:noProof/>
        </w:rPr>
        <w:t>131</w:t>
      </w:r>
      <w:r>
        <w:rPr>
          <w:noProof/>
        </w:rPr>
        <w:fldChar w:fldCharType="end"/>
      </w:r>
    </w:p>
    <w:p w14:paraId="10D4019C" w14:textId="7957BB0A"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_Toc169939308 \h </w:instrText>
      </w:r>
      <w:r>
        <w:rPr>
          <w:noProof/>
        </w:rPr>
      </w:r>
      <w:r>
        <w:rPr>
          <w:noProof/>
        </w:rPr>
        <w:fldChar w:fldCharType="separate"/>
      </w:r>
      <w:r>
        <w:rPr>
          <w:noProof/>
        </w:rPr>
        <w:t>132</w:t>
      </w:r>
      <w:r>
        <w:rPr>
          <w:noProof/>
        </w:rPr>
        <w:fldChar w:fldCharType="end"/>
      </w:r>
    </w:p>
    <w:p w14:paraId="304E806F" w14:textId="73086138"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_Toc169939309 \h </w:instrText>
      </w:r>
      <w:r>
        <w:rPr>
          <w:noProof/>
        </w:rPr>
      </w:r>
      <w:r>
        <w:rPr>
          <w:noProof/>
        </w:rPr>
        <w:fldChar w:fldCharType="separate"/>
      </w:r>
      <w:r>
        <w:rPr>
          <w:noProof/>
        </w:rPr>
        <w:t>132</w:t>
      </w:r>
      <w:r>
        <w:rPr>
          <w:noProof/>
        </w:rPr>
        <w:fldChar w:fldCharType="end"/>
      </w:r>
    </w:p>
    <w:p w14:paraId="4EA1F618" w14:textId="054D5C41"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_Toc169939310 \h </w:instrText>
      </w:r>
      <w:r>
        <w:rPr>
          <w:noProof/>
        </w:rPr>
      </w:r>
      <w:r>
        <w:rPr>
          <w:noProof/>
        </w:rPr>
        <w:fldChar w:fldCharType="separate"/>
      </w:r>
      <w:r>
        <w:rPr>
          <w:noProof/>
        </w:rPr>
        <w:t>132</w:t>
      </w:r>
      <w:r>
        <w:rPr>
          <w:noProof/>
        </w:rPr>
        <w:fldChar w:fldCharType="end"/>
      </w:r>
    </w:p>
    <w:p w14:paraId="366AD368" w14:textId="386148DD"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_Toc169939311 \h </w:instrText>
      </w:r>
      <w:r>
        <w:rPr>
          <w:noProof/>
        </w:rPr>
      </w:r>
      <w:r>
        <w:rPr>
          <w:noProof/>
        </w:rPr>
        <w:fldChar w:fldCharType="separate"/>
      </w:r>
      <w:r>
        <w:rPr>
          <w:noProof/>
        </w:rPr>
        <w:t>133</w:t>
      </w:r>
      <w:r>
        <w:rPr>
          <w:noProof/>
        </w:rPr>
        <w:fldChar w:fldCharType="end"/>
      </w:r>
    </w:p>
    <w:p w14:paraId="3B3D0AB5" w14:textId="6A9CAAA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_Toc169939312 \h </w:instrText>
      </w:r>
      <w:r>
        <w:rPr>
          <w:noProof/>
        </w:rPr>
      </w:r>
      <w:r>
        <w:rPr>
          <w:noProof/>
        </w:rPr>
        <w:fldChar w:fldCharType="separate"/>
      </w:r>
      <w:r>
        <w:rPr>
          <w:noProof/>
        </w:rPr>
        <w:t>133</w:t>
      </w:r>
      <w:r>
        <w:rPr>
          <w:noProof/>
        </w:rPr>
        <w:fldChar w:fldCharType="end"/>
      </w:r>
    </w:p>
    <w:p w14:paraId="2FD097FF" w14:textId="5E75010B"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fldLock="1"/>
      </w:r>
      <w:r>
        <w:rPr>
          <w:noProof/>
        </w:rPr>
        <w:instrText xml:space="preserve"> PAGEREF _Toc169939313 \h </w:instrText>
      </w:r>
      <w:r>
        <w:rPr>
          <w:noProof/>
        </w:rPr>
      </w:r>
      <w:r>
        <w:rPr>
          <w:noProof/>
        </w:rPr>
        <w:fldChar w:fldCharType="separate"/>
      </w:r>
      <w:r>
        <w:rPr>
          <w:noProof/>
        </w:rPr>
        <w:t>133</w:t>
      </w:r>
      <w:r>
        <w:rPr>
          <w:noProof/>
        </w:rPr>
        <w:fldChar w:fldCharType="end"/>
      </w:r>
    </w:p>
    <w:p w14:paraId="7063EE18" w14:textId="7E76F4A4"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_Toc169939314 \h </w:instrText>
      </w:r>
      <w:r>
        <w:rPr>
          <w:noProof/>
        </w:rPr>
      </w:r>
      <w:r>
        <w:rPr>
          <w:noProof/>
        </w:rPr>
        <w:fldChar w:fldCharType="separate"/>
      </w:r>
      <w:r>
        <w:rPr>
          <w:noProof/>
        </w:rPr>
        <w:t>133</w:t>
      </w:r>
      <w:r>
        <w:rPr>
          <w:noProof/>
        </w:rPr>
        <w:fldChar w:fldCharType="end"/>
      </w:r>
    </w:p>
    <w:p w14:paraId="44B21477" w14:textId="06348865"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fldLock="1"/>
      </w:r>
      <w:r>
        <w:rPr>
          <w:noProof/>
        </w:rPr>
        <w:instrText xml:space="preserve"> PAGEREF _Toc169939315 \h </w:instrText>
      </w:r>
      <w:r>
        <w:rPr>
          <w:noProof/>
        </w:rPr>
      </w:r>
      <w:r>
        <w:rPr>
          <w:noProof/>
        </w:rPr>
        <w:fldChar w:fldCharType="separate"/>
      </w:r>
      <w:r>
        <w:rPr>
          <w:noProof/>
        </w:rPr>
        <w:t>133</w:t>
      </w:r>
      <w:r>
        <w:rPr>
          <w:noProof/>
        </w:rPr>
        <w:fldChar w:fldCharType="end"/>
      </w:r>
    </w:p>
    <w:p w14:paraId="7EC7FBE8" w14:textId="05D2DCBE"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fldLock="1"/>
      </w:r>
      <w:r>
        <w:rPr>
          <w:noProof/>
        </w:rPr>
        <w:instrText xml:space="preserve"> PAGEREF _Toc169939316 \h </w:instrText>
      </w:r>
      <w:r>
        <w:rPr>
          <w:noProof/>
        </w:rPr>
      </w:r>
      <w:r>
        <w:rPr>
          <w:noProof/>
        </w:rPr>
        <w:fldChar w:fldCharType="separate"/>
      </w:r>
      <w:r>
        <w:rPr>
          <w:noProof/>
        </w:rPr>
        <w:t>134</w:t>
      </w:r>
      <w:r>
        <w:rPr>
          <w:noProof/>
        </w:rPr>
        <w:fldChar w:fldCharType="end"/>
      </w:r>
    </w:p>
    <w:p w14:paraId="5917FBF3" w14:textId="678861C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fldLock="1"/>
      </w:r>
      <w:r>
        <w:rPr>
          <w:noProof/>
        </w:rPr>
        <w:instrText xml:space="preserve"> PAGEREF _Toc169939317 \h </w:instrText>
      </w:r>
      <w:r>
        <w:rPr>
          <w:noProof/>
        </w:rPr>
      </w:r>
      <w:r>
        <w:rPr>
          <w:noProof/>
        </w:rPr>
        <w:fldChar w:fldCharType="separate"/>
      </w:r>
      <w:r>
        <w:rPr>
          <w:noProof/>
        </w:rPr>
        <w:t>134</w:t>
      </w:r>
      <w:r>
        <w:rPr>
          <w:noProof/>
        </w:rPr>
        <w:fldChar w:fldCharType="end"/>
      </w:r>
    </w:p>
    <w:p w14:paraId="08297F1C" w14:textId="1ADEF7E3"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fldLock="1"/>
      </w:r>
      <w:r>
        <w:rPr>
          <w:noProof/>
        </w:rPr>
        <w:instrText xml:space="preserve"> PAGEREF _Toc169939318 \h </w:instrText>
      </w:r>
      <w:r>
        <w:rPr>
          <w:noProof/>
        </w:rPr>
      </w:r>
      <w:r>
        <w:rPr>
          <w:noProof/>
        </w:rPr>
        <w:fldChar w:fldCharType="separate"/>
      </w:r>
      <w:r>
        <w:rPr>
          <w:noProof/>
        </w:rPr>
        <w:t>134</w:t>
      </w:r>
      <w:r>
        <w:rPr>
          <w:noProof/>
        </w:rPr>
        <w:fldChar w:fldCharType="end"/>
      </w:r>
    </w:p>
    <w:p w14:paraId="3AFE02E1" w14:textId="18AB951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fldLock="1"/>
      </w:r>
      <w:r>
        <w:rPr>
          <w:noProof/>
        </w:rPr>
        <w:instrText xml:space="preserve"> PAGEREF _Toc169939319 \h </w:instrText>
      </w:r>
      <w:r>
        <w:rPr>
          <w:noProof/>
        </w:rPr>
      </w:r>
      <w:r>
        <w:rPr>
          <w:noProof/>
        </w:rPr>
        <w:fldChar w:fldCharType="separate"/>
      </w:r>
      <w:r>
        <w:rPr>
          <w:noProof/>
        </w:rPr>
        <w:t>134</w:t>
      </w:r>
      <w:r>
        <w:rPr>
          <w:noProof/>
        </w:rPr>
        <w:fldChar w:fldCharType="end"/>
      </w:r>
    </w:p>
    <w:p w14:paraId="3DC143EF" w14:textId="0BD8A18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fldLock="1"/>
      </w:r>
      <w:r>
        <w:rPr>
          <w:noProof/>
        </w:rPr>
        <w:instrText xml:space="preserve"> PAGEREF _Toc169939320 \h </w:instrText>
      </w:r>
      <w:r>
        <w:rPr>
          <w:noProof/>
        </w:rPr>
      </w:r>
      <w:r>
        <w:rPr>
          <w:noProof/>
        </w:rPr>
        <w:fldChar w:fldCharType="separate"/>
      </w:r>
      <w:r>
        <w:rPr>
          <w:noProof/>
        </w:rPr>
        <w:t>135</w:t>
      </w:r>
      <w:r>
        <w:rPr>
          <w:noProof/>
        </w:rPr>
        <w:fldChar w:fldCharType="end"/>
      </w:r>
    </w:p>
    <w:p w14:paraId="3A580BA1" w14:textId="3BE9344E"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_Toc169939321 \h </w:instrText>
      </w:r>
      <w:r>
        <w:rPr>
          <w:noProof/>
        </w:rPr>
      </w:r>
      <w:r>
        <w:rPr>
          <w:noProof/>
        </w:rPr>
        <w:fldChar w:fldCharType="separate"/>
      </w:r>
      <w:r>
        <w:rPr>
          <w:noProof/>
        </w:rPr>
        <w:t>139</w:t>
      </w:r>
      <w:r>
        <w:rPr>
          <w:noProof/>
        </w:rPr>
        <w:fldChar w:fldCharType="end"/>
      </w:r>
    </w:p>
    <w:p w14:paraId="5EC2F73A" w14:textId="2FFBD8C3"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_Toc169939322 \h </w:instrText>
      </w:r>
      <w:r>
        <w:rPr>
          <w:noProof/>
        </w:rPr>
      </w:r>
      <w:r>
        <w:rPr>
          <w:noProof/>
        </w:rPr>
        <w:fldChar w:fldCharType="separate"/>
      </w:r>
      <w:r>
        <w:rPr>
          <w:noProof/>
        </w:rPr>
        <w:t>139</w:t>
      </w:r>
      <w:r>
        <w:rPr>
          <w:noProof/>
        </w:rPr>
        <w:fldChar w:fldCharType="end"/>
      </w:r>
    </w:p>
    <w:p w14:paraId="789360CE" w14:textId="7983DFC3"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fldLock="1"/>
      </w:r>
      <w:r>
        <w:rPr>
          <w:noProof/>
        </w:rPr>
        <w:instrText xml:space="preserve"> PAGEREF _Toc169939323 \h </w:instrText>
      </w:r>
      <w:r>
        <w:rPr>
          <w:noProof/>
        </w:rPr>
      </w:r>
      <w:r>
        <w:rPr>
          <w:noProof/>
        </w:rPr>
        <w:fldChar w:fldCharType="separate"/>
      </w:r>
      <w:r>
        <w:rPr>
          <w:noProof/>
        </w:rPr>
        <w:t>140</w:t>
      </w:r>
      <w:r>
        <w:rPr>
          <w:noProof/>
        </w:rPr>
        <w:fldChar w:fldCharType="end"/>
      </w:r>
    </w:p>
    <w:p w14:paraId="48F5BEE3" w14:textId="0C032013"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_Toc169939324 \h </w:instrText>
      </w:r>
      <w:r>
        <w:rPr>
          <w:noProof/>
        </w:rPr>
      </w:r>
      <w:r>
        <w:rPr>
          <w:noProof/>
        </w:rPr>
        <w:fldChar w:fldCharType="separate"/>
      </w:r>
      <w:r>
        <w:rPr>
          <w:noProof/>
        </w:rPr>
        <w:t>140</w:t>
      </w:r>
      <w:r>
        <w:rPr>
          <w:noProof/>
        </w:rPr>
        <w:fldChar w:fldCharType="end"/>
      </w:r>
    </w:p>
    <w:p w14:paraId="16A8F4A4" w14:textId="78DE5372"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_Toc169939325 \h </w:instrText>
      </w:r>
      <w:r>
        <w:rPr>
          <w:noProof/>
        </w:rPr>
      </w:r>
      <w:r>
        <w:rPr>
          <w:noProof/>
        </w:rPr>
        <w:fldChar w:fldCharType="separate"/>
      </w:r>
      <w:r>
        <w:rPr>
          <w:noProof/>
        </w:rPr>
        <w:t>140</w:t>
      </w:r>
      <w:r>
        <w:rPr>
          <w:noProof/>
        </w:rPr>
        <w:fldChar w:fldCharType="end"/>
      </w:r>
    </w:p>
    <w:p w14:paraId="6ABDF9D0" w14:textId="4B0274A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_Toc169939326 \h </w:instrText>
      </w:r>
      <w:r>
        <w:rPr>
          <w:noProof/>
        </w:rPr>
      </w:r>
      <w:r>
        <w:rPr>
          <w:noProof/>
        </w:rPr>
        <w:fldChar w:fldCharType="separate"/>
      </w:r>
      <w:r>
        <w:rPr>
          <w:noProof/>
        </w:rPr>
        <w:t>140</w:t>
      </w:r>
      <w:r>
        <w:rPr>
          <w:noProof/>
        </w:rPr>
        <w:fldChar w:fldCharType="end"/>
      </w:r>
    </w:p>
    <w:p w14:paraId="15259049" w14:textId="7175CDCB"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fldLock="1"/>
      </w:r>
      <w:r>
        <w:rPr>
          <w:noProof/>
        </w:rPr>
        <w:instrText xml:space="preserve"> PAGEREF _Toc169939327 \h </w:instrText>
      </w:r>
      <w:r>
        <w:rPr>
          <w:noProof/>
        </w:rPr>
      </w:r>
      <w:r>
        <w:rPr>
          <w:noProof/>
        </w:rPr>
        <w:fldChar w:fldCharType="separate"/>
      </w:r>
      <w:r>
        <w:rPr>
          <w:noProof/>
        </w:rPr>
        <w:t>141</w:t>
      </w:r>
      <w:r>
        <w:rPr>
          <w:noProof/>
        </w:rPr>
        <w:fldChar w:fldCharType="end"/>
      </w:r>
    </w:p>
    <w:p w14:paraId="5D1CED53" w14:textId="21B9F9E5"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_Toc169939328 \h </w:instrText>
      </w:r>
      <w:r>
        <w:rPr>
          <w:noProof/>
        </w:rPr>
      </w:r>
      <w:r>
        <w:rPr>
          <w:noProof/>
        </w:rPr>
        <w:fldChar w:fldCharType="separate"/>
      </w:r>
      <w:r>
        <w:rPr>
          <w:noProof/>
        </w:rPr>
        <w:t>141</w:t>
      </w:r>
      <w:r>
        <w:rPr>
          <w:noProof/>
        </w:rPr>
        <w:fldChar w:fldCharType="end"/>
      </w:r>
    </w:p>
    <w:p w14:paraId="39C97AD2" w14:textId="310EE37D"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_Toc169939329 \h </w:instrText>
      </w:r>
      <w:r>
        <w:rPr>
          <w:noProof/>
        </w:rPr>
      </w:r>
      <w:r>
        <w:rPr>
          <w:noProof/>
        </w:rPr>
        <w:fldChar w:fldCharType="separate"/>
      </w:r>
      <w:r>
        <w:rPr>
          <w:noProof/>
        </w:rPr>
        <w:t>142</w:t>
      </w:r>
      <w:r>
        <w:rPr>
          <w:noProof/>
        </w:rPr>
        <w:fldChar w:fldCharType="end"/>
      </w:r>
    </w:p>
    <w:p w14:paraId="017992D3" w14:textId="6103EEA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fldLock="1"/>
      </w:r>
      <w:r>
        <w:rPr>
          <w:noProof/>
        </w:rPr>
        <w:instrText xml:space="preserve"> PAGEREF _Toc169939330 \h </w:instrText>
      </w:r>
      <w:r>
        <w:rPr>
          <w:noProof/>
        </w:rPr>
      </w:r>
      <w:r>
        <w:rPr>
          <w:noProof/>
        </w:rPr>
        <w:fldChar w:fldCharType="separate"/>
      </w:r>
      <w:r>
        <w:rPr>
          <w:noProof/>
        </w:rPr>
        <w:t>142</w:t>
      </w:r>
      <w:r>
        <w:rPr>
          <w:noProof/>
        </w:rPr>
        <w:fldChar w:fldCharType="end"/>
      </w:r>
    </w:p>
    <w:p w14:paraId="30025589" w14:textId="7B59480E"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fldLock="1"/>
      </w:r>
      <w:r>
        <w:rPr>
          <w:noProof/>
        </w:rPr>
        <w:instrText xml:space="preserve"> PAGEREF _Toc169939331 \h </w:instrText>
      </w:r>
      <w:r>
        <w:rPr>
          <w:noProof/>
        </w:rPr>
      </w:r>
      <w:r>
        <w:rPr>
          <w:noProof/>
        </w:rPr>
        <w:fldChar w:fldCharType="separate"/>
      </w:r>
      <w:r>
        <w:rPr>
          <w:noProof/>
        </w:rPr>
        <w:t>142</w:t>
      </w:r>
      <w:r>
        <w:rPr>
          <w:noProof/>
        </w:rPr>
        <w:fldChar w:fldCharType="end"/>
      </w:r>
    </w:p>
    <w:p w14:paraId="64983B0A" w14:textId="48D438F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fldLock="1"/>
      </w:r>
      <w:r>
        <w:rPr>
          <w:noProof/>
        </w:rPr>
        <w:instrText xml:space="preserve"> PAGEREF _Toc169939332 \h </w:instrText>
      </w:r>
      <w:r>
        <w:rPr>
          <w:noProof/>
        </w:rPr>
      </w:r>
      <w:r>
        <w:rPr>
          <w:noProof/>
        </w:rPr>
        <w:fldChar w:fldCharType="separate"/>
      </w:r>
      <w:r>
        <w:rPr>
          <w:noProof/>
        </w:rPr>
        <w:t>142</w:t>
      </w:r>
      <w:r>
        <w:rPr>
          <w:noProof/>
        </w:rPr>
        <w:fldChar w:fldCharType="end"/>
      </w:r>
    </w:p>
    <w:p w14:paraId="3F1DE4E8" w14:textId="51E3A4A5"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fldLock="1"/>
      </w:r>
      <w:r>
        <w:rPr>
          <w:noProof/>
        </w:rPr>
        <w:instrText xml:space="preserve"> PAGEREF _Toc169939333 \h </w:instrText>
      </w:r>
      <w:r>
        <w:rPr>
          <w:noProof/>
        </w:rPr>
      </w:r>
      <w:r>
        <w:rPr>
          <w:noProof/>
        </w:rPr>
        <w:fldChar w:fldCharType="separate"/>
      </w:r>
      <w:r>
        <w:rPr>
          <w:noProof/>
        </w:rPr>
        <w:t>143</w:t>
      </w:r>
      <w:r>
        <w:rPr>
          <w:noProof/>
        </w:rPr>
        <w:fldChar w:fldCharType="end"/>
      </w:r>
    </w:p>
    <w:p w14:paraId="78E37A96" w14:textId="72C37205"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fldLock="1"/>
      </w:r>
      <w:r>
        <w:rPr>
          <w:noProof/>
        </w:rPr>
        <w:instrText xml:space="preserve"> PAGEREF _Toc169939334 \h </w:instrText>
      </w:r>
      <w:r>
        <w:rPr>
          <w:noProof/>
        </w:rPr>
      </w:r>
      <w:r>
        <w:rPr>
          <w:noProof/>
        </w:rPr>
        <w:fldChar w:fldCharType="separate"/>
      </w:r>
      <w:r>
        <w:rPr>
          <w:noProof/>
        </w:rPr>
        <w:t>143</w:t>
      </w:r>
      <w:r>
        <w:rPr>
          <w:noProof/>
        </w:rPr>
        <w:fldChar w:fldCharType="end"/>
      </w:r>
    </w:p>
    <w:p w14:paraId="49E2B252" w14:textId="7E66742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_Toc169939335 \h </w:instrText>
      </w:r>
      <w:r>
        <w:rPr>
          <w:noProof/>
        </w:rPr>
      </w:r>
      <w:r>
        <w:rPr>
          <w:noProof/>
        </w:rPr>
        <w:fldChar w:fldCharType="separate"/>
      </w:r>
      <w:r>
        <w:rPr>
          <w:noProof/>
        </w:rPr>
        <w:t>143</w:t>
      </w:r>
      <w:r>
        <w:rPr>
          <w:noProof/>
        </w:rPr>
        <w:fldChar w:fldCharType="end"/>
      </w:r>
    </w:p>
    <w:p w14:paraId="18DFC7F0" w14:textId="0FEC879D" w:rsidR="00F364A2" w:rsidRDefault="00F364A2">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fldLock="1"/>
      </w:r>
      <w:r>
        <w:rPr>
          <w:noProof/>
        </w:rPr>
        <w:instrText xml:space="preserve"> PAGEREF _Toc169939336 \h </w:instrText>
      </w:r>
      <w:r>
        <w:rPr>
          <w:noProof/>
        </w:rPr>
      </w:r>
      <w:r>
        <w:rPr>
          <w:noProof/>
        </w:rPr>
        <w:fldChar w:fldCharType="separate"/>
      </w:r>
      <w:r>
        <w:rPr>
          <w:noProof/>
        </w:rPr>
        <w:t>143</w:t>
      </w:r>
      <w:r>
        <w:rPr>
          <w:noProof/>
        </w:rPr>
        <w:fldChar w:fldCharType="end"/>
      </w:r>
    </w:p>
    <w:p w14:paraId="5C05F4FD" w14:textId="74C460F5" w:rsidR="00F364A2" w:rsidRDefault="00F364A2">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fldLock="1"/>
      </w:r>
      <w:r>
        <w:rPr>
          <w:noProof/>
        </w:rPr>
        <w:instrText xml:space="preserve"> PAGEREF _Toc169939337 \h </w:instrText>
      </w:r>
      <w:r>
        <w:rPr>
          <w:noProof/>
        </w:rPr>
      </w:r>
      <w:r>
        <w:rPr>
          <w:noProof/>
        </w:rPr>
        <w:fldChar w:fldCharType="separate"/>
      </w:r>
      <w:r>
        <w:rPr>
          <w:noProof/>
        </w:rPr>
        <w:t>143</w:t>
      </w:r>
      <w:r>
        <w:rPr>
          <w:noProof/>
        </w:rPr>
        <w:fldChar w:fldCharType="end"/>
      </w:r>
    </w:p>
    <w:p w14:paraId="6B946D97" w14:textId="238DCA48"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_Toc169939338 \h </w:instrText>
      </w:r>
      <w:r>
        <w:rPr>
          <w:noProof/>
        </w:rPr>
      </w:r>
      <w:r>
        <w:rPr>
          <w:noProof/>
        </w:rPr>
        <w:fldChar w:fldCharType="separate"/>
      </w:r>
      <w:r>
        <w:rPr>
          <w:noProof/>
        </w:rPr>
        <w:t>143</w:t>
      </w:r>
      <w:r>
        <w:rPr>
          <w:noProof/>
        </w:rPr>
        <w:fldChar w:fldCharType="end"/>
      </w:r>
    </w:p>
    <w:p w14:paraId="383D3856" w14:textId="26BC544C"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_Toc169939339 \h </w:instrText>
      </w:r>
      <w:r>
        <w:rPr>
          <w:noProof/>
        </w:rPr>
      </w:r>
      <w:r>
        <w:rPr>
          <w:noProof/>
        </w:rPr>
        <w:fldChar w:fldCharType="separate"/>
      </w:r>
      <w:r>
        <w:rPr>
          <w:noProof/>
        </w:rPr>
        <w:t>143</w:t>
      </w:r>
      <w:r>
        <w:rPr>
          <w:noProof/>
        </w:rPr>
        <w:fldChar w:fldCharType="end"/>
      </w:r>
    </w:p>
    <w:p w14:paraId="1FA70619" w14:textId="13589E35"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_Toc169939340 \h </w:instrText>
      </w:r>
      <w:r>
        <w:rPr>
          <w:noProof/>
        </w:rPr>
      </w:r>
      <w:r>
        <w:rPr>
          <w:noProof/>
        </w:rPr>
        <w:fldChar w:fldCharType="separate"/>
      </w:r>
      <w:r>
        <w:rPr>
          <w:noProof/>
        </w:rPr>
        <w:t>144</w:t>
      </w:r>
      <w:r>
        <w:rPr>
          <w:noProof/>
        </w:rPr>
        <w:fldChar w:fldCharType="end"/>
      </w:r>
    </w:p>
    <w:p w14:paraId="65A1B22A" w14:textId="6441A6E5"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fldLock="1"/>
      </w:r>
      <w:r>
        <w:rPr>
          <w:noProof/>
        </w:rPr>
        <w:instrText xml:space="preserve"> PAGEREF _Toc169939341 \h </w:instrText>
      </w:r>
      <w:r>
        <w:rPr>
          <w:noProof/>
        </w:rPr>
      </w:r>
      <w:r>
        <w:rPr>
          <w:noProof/>
        </w:rPr>
        <w:fldChar w:fldCharType="separate"/>
      </w:r>
      <w:r>
        <w:rPr>
          <w:noProof/>
        </w:rPr>
        <w:t>144</w:t>
      </w:r>
      <w:r>
        <w:rPr>
          <w:noProof/>
        </w:rPr>
        <w:fldChar w:fldCharType="end"/>
      </w:r>
    </w:p>
    <w:p w14:paraId="073CE13C" w14:textId="42D8E60C"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fldLock="1"/>
      </w:r>
      <w:r>
        <w:rPr>
          <w:noProof/>
        </w:rPr>
        <w:instrText xml:space="preserve"> PAGEREF _Toc169939342 \h </w:instrText>
      </w:r>
      <w:r>
        <w:rPr>
          <w:noProof/>
        </w:rPr>
      </w:r>
      <w:r>
        <w:rPr>
          <w:noProof/>
        </w:rPr>
        <w:fldChar w:fldCharType="separate"/>
      </w:r>
      <w:r>
        <w:rPr>
          <w:noProof/>
        </w:rPr>
        <w:t>144</w:t>
      </w:r>
      <w:r>
        <w:rPr>
          <w:noProof/>
        </w:rPr>
        <w:fldChar w:fldCharType="end"/>
      </w:r>
    </w:p>
    <w:p w14:paraId="45996475" w14:textId="1AC02452"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fldLock="1"/>
      </w:r>
      <w:r>
        <w:rPr>
          <w:noProof/>
        </w:rPr>
        <w:instrText xml:space="preserve"> PAGEREF _Toc169939343 \h </w:instrText>
      </w:r>
      <w:r>
        <w:rPr>
          <w:noProof/>
        </w:rPr>
      </w:r>
      <w:r>
        <w:rPr>
          <w:noProof/>
        </w:rPr>
        <w:fldChar w:fldCharType="separate"/>
      </w:r>
      <w:r>
        <w:rPr>
          <w:noProof/>
        </w:rPr>
        <w:t>144</w:t>
      </w:r>
      <w:r>
        <w:rPr>
          <w:noProof/>
        </w:rPr>
        <w:fldChar w:fldCharType="end"/>
      </w:r>
    </w:p>
    <w:p w14:paraId="28AFB60C" w14:textId="69C6884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5.10.3.</w:t>
      </w:r>
      <w:r w:rsidRPr="00DC477D">
        <w:rPr>
          <w:noProof/>
        </w:rPr>
        <w:t>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fldLock="1"/>
      </w:r>
      <w:r>
        <w:rPr>
          <w:noProof/>
        </w:rPr>
        <w:instrText xml:space="preserve"> PAGEREF _Toc169939344 \h </w:instrText>
      </w:r>
      <w:r>
        <w:rPr>
          <w:noProof/>
        </w:rPr>
      </w:r>
      <w:r>
        <w:rPr>
          <w:noProof/>
        </w:rPr>
        <w:fldChar w:fldCharType="separate"/>
      </w:r>
      <w:r>
        <w:rPr>
          <w:noProof/>
        </w:rPr>
        <w:t>144</w:t>
      </w:r>
      <w:r>
        <w:rPr>
          <w:noProof/>
        </w:rPr>
        <w:fldChar w:fldCharType="end"/>
      </w:r>
    </w:p>
    <w:p w14:paraId="77E7A028" w14:textId="4B40FAD3"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_Toc169939345 \h </w:instrText>
      </w:r>
      <w:r>
        <w:rPr>
          <w:noProof/>
        </w:rPr>
      </w:r>
      <w:r>
        <w:rPr>
          <w:noProof/>
        </w:rPr>
        <w:fldChar w:fldCharType="separate"/>
      </w:r>
      <w:r>
        <w:rPr>
          <w:noProof/>
        </w:rPr>
        <w:t>145</w:t>
      </w:r>
      <w:r>
        <w:rPr>
          <w:noProof/>
        </w:rPr>
        <w:fldChar w:fldCharType="end"/>
      </w:r>
    </w:p>
    <w:p w14:paraId="0BF80869" w14:textId="10473D2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fldLock="1"/>
      </w:r>
      <w:r>
        <w:rPr>
          <w:noProof/>
        </w:rPr>
        <w:instrText xml:space="preserve"> PAGEREF _Toc169939346 \h </w:instrText>
      </w:r>
      <w:r>
        <w:rPr>
          <w:noProof/>
        </w:rPr>
      </w:r>
      <w:r>
        <w:rPr>
          <w:noProof/>
        </w:rPr>
        <w:fldChar w:fldCharType="separate"/>
      </w:r>
      <w:r>
        <w:rPr>
          <w:noProof/>
        </w:rPr>
        <w:t>145</w:t>
      </w:r>
      <w:r>
        <w:rPr>
          <w:noProof/>
        </w:rPr>
        <w:fldChar w:fldCharType="end"/>
      </w:r>
    </w:p>
    <w:p w14:paraId="45674A95" w14:textId="0B9FD8F9"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5.10.4.</w:t>
      </w:r>
      <w:r w:rsidRPr="00DC477D">
        <w:rPr>
          <w:noProof/>
        </w:rPr>
        <w:t>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fldLock="1"/>
      </w:r>
      <w:r>
        <w:rPr>
          <w:noProof/>
        </w:rPr>
        <w:instrText xml:space="preserve"> PAGEREF _Toc169939347 \h </w:instrText>
      </w:r>
      <w:r>
        <w:rPr>
          <w:noProof/>
        </w:rPr>
      </w:r>
      <w:r>
        <w:rPr>
          <w:noProof/>
        </w:rPr>
        <w:fldChar w:fldCharType="separate"/>
      </w:r>
      <w:r>
        <w:rPr>
          <w:noProof/>
        </w:rPr>
        <w:t>145</w:t>
      </w:r>
      <w:r>
        <w:rPr>
          <w:noProof/>
        </w:rPr>
        <w:fldChar w:fldCharType="end"/>
      </w:r>
    </w:p>
    <w:p w14:paraId="26A516F0" w14:textId="3E3A9575"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fldLock="1"/>
      </w:r>
      <w:r>
        <w:rPr>
          <w:noProof/>
        </w:rPr>
        <w:instrText xml:space="preserve"> PAGEREF _Toc169939348 \h </w:instrText>
      </w:r>
      <w:r>
        <w:rPr>
          <w:noProof/>
        </w:rPr>
      </w:r>
      <w:r>
        <w:rPr>
          <w:noProof/>
        </w:rPr>
        <w:fldChar w:fldCharType="separate"/>
      </w:r>
      <w:r>
        <w:rPr>
          <w:noProof/>
        </w:rPr>
        <w:t>145</w:t>
      </w:r>
      <w:r>
        <w:rPr>
          <w:noProof/>
        </w:rPr>
        <w:fldChar w:fldCharType="end"/>
      </w:r>
    </w:p>
    <w:p w14:paraId="266DC2BD" w14:textId="07645A87"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5.10.4.</w:t>
      </w:r>
      <w:r w:rsidRPr="00DC477D">
        <w:rPr>
          <w:noProof/>
        </w:rPr>
        <w:t>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fldLock="1"/>
      </w:r>
      <w:r>
        <w:rPr>
          <w:noProof/>
        </w:rPr>
        <w:instrText xml:space="preserve"> PAGEREF _Toc169939349 \h </w:instrText>
      </w:r>
      <w:r>
        <w:rPr>
          <w:noProof/>
        </w:rPr>
      </w:r>
      <w:r>
        <w:rPr>
          <w:noProof/>
        </w:rPr>
        <w:fldChar w:fldCharType="separate"/>
      </w:r>
      <w:r>
        <w:rPr>
          <w:noProof/>
        </w:rPr>
        <w:t>146</w:t>
      </w:r>
      <w:r>
        <w:rPr>
          <w:noProof/>
        </w:rPr>
        <w:fldChar w:fldCharType="end"/>
      </w:r>
    </w:p>
    <w:p w14:paraId="5BD4A66C" w14:textId="7CC5C512" w:rsidR="00F364A2" w:rsidRDefault="00F364A2">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fldLock="1"/>
      </w:r>
      <w:r>
        <w:rPr>
          <w:noProof/>
        </w:rPr>
        <w:instrText xml:space="preserve"> PAGEREF _Toc169939350 \h </w:instrText>
      </w:r>
      <w:r>
        <w:rPr>
          <w:noProof/>
        </w:rPr>
      </w:r>
      <w:r>
        <w:rPr>
          <w:noProof/>
        </w:rPr>
        <w:fldChar w:fldCharType="separate"/>
      </w:r>
      <w:r>
        <w:rPr>
          <w:noProof/>
        </w:rPr>
        <w:t>146</w:t>
      </w:r>
      <w:r>
        <w:rPr>
          <w:noProof/>
        </w:rPr>
        <w:fldChar w:fldCharType="end"/>
      </w:r>
    </w:p>
    <w:p w14:paraId="08016E4E" w14:textId="7CCF2FB4"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_Toc169939351 \h </w:instrText>
      </w:r>
      <w:r>
        <w:rPr>
          <w:noProof/>
        </w:rPr>
      </w:r>
      <w:r>
        <w:rPr>
          <w:noProof/>
        </w:rPr>
        <w:fldChar w:fldCharType="separate"/>
      </w:r>
      <w:r>
        <w:rPr>
          <w:noProof/>
        </w:rPr>
        <w:t>146</w:t>
      </w:r>
      <w:r>
        <w:rPr>
          <w:noProof/>
        </w:rPr>
        <w:fldChar w:fldCharType="end"/>
      </w:r>
    </w:p>
    <w:p w14:paraId="39F15D7C" w14:textId="16AD2AF8"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_Toc169939352 \h </w:instrText>
      </w:r>
      <w:r>
        <w:rPr>
          <w:noProof/>
        </w:rPr>
      </w:r>
      <w:r>
        <w:rPr>
          <w:noProof/>
        </w:rPr>
        <w:fldChar w:fldCharType="separate"/>
      </w:r>
      <w:r>
        <w:rPr>
          <w:noProof/>
        </w:rPr>
        <w:t>146</w:t>
      </w:r>
      <w:r>
        <w:rPr>
          <w:noProof/>
        </w:rPr>
        <w:fldChar w:fldCharType="end"/>
      </w:r>
    </w:p>
    <w:p w14:paraId="7B9C2BE5" w14:textId="5E8245A5"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_Toc169939353 \h </w:instrText>
      </w:r>
      <w:r>
        <w:rPr>
          <w:noProof/>
        </w:rPr>
      </w:r>
      <w:r>
        <w:rPr>
          <w:noProof/>
        </w:rPr>
        <w:fldChar w:fldCharType="separate"/>
      </w:r>
      <w:r>
        <w:rPr>
          <w:noProof/>
        </w:rPr>
        <w:t>147</w:t>
      </w:r>
      <w:r>
        <w:rPr>
          <w:noProof/>
        </w:rPr>
        <w:fldChar w:fldCharType="end"/>
      </w:r>
    </w:p>
    <w:p w14:paraId="314CE5D4" w14:textId="6C18DA7E"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fldLock="1"/>
      </w:r>
      <w:r>
        <w:rPr>
          <w:noProof/>
        </w:rPr>
        <w:instrText xml:space="preserve"> PAGEREF _Toc169939354 \h </w:instrText>
      </w:r>
      <w:r>
        <w:rPr>
          <w:noProof/>
        </w:rPr>
      </w:r>
      <w:r>
        <w:rPr>
          <w:noProof/>
        </w:rPr>
        <w:fldChar w:fldCharType="separate"/>
      </w:r>
      <w:r>
        <w:rPr>
          <w:noProof/>
        </w:rPr>
        <w:t>147</w:t>
      </w:r>
      <w:r>
        <w:rPr>
          <w:noProof/>
        </w:rPr>
        <w:fldChar w:fldCharType="end"/>
      </w:r>
    </w:p>
    <w:p w14:paraId="6E19D6BF" w14:textId="2D6963A6"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fldLock="1"/>
      </w:r>
      <w:r>
        <w:rPr>
          <w:noProof/>
        </w:rPr>
        <w:instrText xml:space="preserve"> PAGEREF _Toc169939355 \h </w:instrText>
      </w:r>
      <w:r>
        <w:rPr>
          <w:noProof/>
        </w:rPr>
      </w:r>
      <w:r>
        <w:rPr>
          <w:noProof/>
        </w:rPr>
        <w:fldChar w:fldCharType="separate"/>
      </w:r>
      <w:r>
        <w:rPr>
          <w:noProof/>
        </w:rPr>
        <w:t>147</w:t>
      </w:r>
      <w:r>
        <w:rPr>
          <w:noProof/>
        </w:rPr>
        <w:fldChar w:fldCharType="end"/>
      </w:r>
    </w:p>
    <w:p w14:paraId="70504A54" w14:textId="3483FB01"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fldLock="1"/>
      </w:r>
      <w:r>
        <w:rPr>
          <w:noProof/>
        </w:rPr>
        <w:instrText xml:space="preserve"> PAGEREF _Toc169939356 \h </w:instrText>
      </w:r>
      <w:r>
        <w:rPr>
          <w:noProof/>
        </w:rPr>
      </w:r>
      <w:r>
        <w:rPr>
          <w:noProof/>
        </w:rPr>
        <w:fldChar w:fldCharType="separate"/>
      </w:r>
      <w:r>
        <w:rPr>
          <w:noProof/>
        </w:rPr>
        <w:t>147</w:t>
      </w:r>
      <w:r>
        <w:rPr>
          <w:noProof/>
        </w:rPr>
        <w:fldChar w:fldCharType="end"/>
      </w:r>
    </w:p>
    <w:p w14:paraId="53407CEA" w14:textId="2F7A271F"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5.11.3.</w:t>
      </w:r>
      <w:r w:rsidRPr="00DC477D">
        <w:rPr>
          <w:noProof/>
        </w:rPr>
        <w:t>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fldLock="1"/>
      </w:r>
      <w:r>
        <w:rPr>
          <w:noProof/>
        </w:rPr>
        <w:instrText xml:space="preserve"> PAGEREF _Toc169939357 \h </w:instrText>
      </w:r>
      <w:r>
        <w:rPr>
          <w:noProof/>
        </w:rPr>
      </w:r>
      <w:r>
        <w:rPr>
          <w:noProof/>
        </w:rPr>
        <w:fldChar w:fldCharType="separate"/>
      </w:r>
      <w:r>
        <w:rPr>
          <w:noProof/>
        </w:rPr>
        <w:t>148</w:t>
      </w:r>
      <w:r>
        <w:rPr>
          <w:noProof/>
        </w:rPr>
        <w:fldChar w:fldCharType="end"/>
      </w:r>
    </w:p>
    <w:p w14:paraId="6C04F559" w14:textId="48F4B88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5.11.3.</w:t>
      </w:r>
      <w:r w:rsidRPr="00DC477D">
        <w:rPr>
          <w:noProof/>
        </w:rPr>
        <w:t>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fldLock="1"/>
      </w:r>
      <w:r>
        <w:rPr>
          <w:noProof/>
        </w:rPr>
        <w:instrText xml:space="preserve"> PAGEREF _Toc169939358 \h </w:instrText>
      </w:r>
      <w:r>
        <w:rPr>
          <w:noProof/>
        </w:rPr>
      </w:r>
      <w:r>
        <w:rPr>
          <w:noProof/>
        </w:rPr>
        <w:fldChar w:fldCharType="separate"/>
      </w:r>
      <w:r>
        <w:rPr>
          <w:noProof/>
        </w:rPr>
        <w:t>148</w:t>
      </w:r>
      <w:r>
        <w:rPr>
          <w:noProof/>
        </w:rPr>
        <w:fldChar w:fldCharType="end"/>
      </w:r>
    </w:p>
    <w:p w14:paraId="15453718" w14:textId="0498D62E" w:rsidR="00F364A2" w:rsidRDefault="00F364A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_Toc169939359 \h </w:instrText>
      </w:r>
      <w:r>
        <w:rPr>
          <w:noProof/>
        </w:rPr>
      </w:r>
      <w:r>
        <w:rPr>
          <w:noProof/>
        </w:rPr>
        <w:fldChar w:fldCharType="separate"/>
      </w:r>
      <w:r>
        <w:rPr>
          <w:noProof/>
        </w:rPr>
        <w:t>149</w:t>
      </w:r>
      <w:r>
        <w:rPr>
          <w:noProof/>
        </w:rPr>
        <w:fldChar w:fldCharType="end"/>
      </w:r>
    </w:p>
    <w:p w14:paraId="1B5F4C98" w14:textId="6DB3C6D6"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fldLock="1"/>
      </w:r>
      <w:r>
        <w:rPr>
          <w:noProof/>
        </w:rPr>
        <w:instrText xml:space="preserve"> PAGEREF _Toc169939360 \h </w:instrText>
      </w:r>
      <w:r>
        <w:rPr>
          <w:noProof/>
        </w:rPr>
      </w:r>
      <w:r>
        <w:rPr>
          <w:noProof/>
        </w:rPr>
        <w:fldChar w:fldCharType="separate"/>
      </w:r>
      <w:r>
        <w:rPr>
          <w:noProof/>
        </w:rPr>
        <w:t>149</w:t>
      </w:r>
      <w:r>
        <w:rPr>
          <w:noProof/>
        </w:rPr>
        <w:fldChar w:fldCharType="end"/>
      </w:r>
    </w:p>
    <w:p w14:paraId="320A1187" w14:textId="1A6CB800"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fldLock="1"/>
      </w:r>
      <w:r>
        <w:rPr>
          <w:noProof/>
        </w:rPr>
        <w:instrText xml:space="preserve"> PAGEREF _Toc169939361 \h </w:instrText>
      </w:r>
      <w:r>
        <w:rPr>
          <w:noProof/>
        </w:rPr>
      </w:r>
      <w:r>
        <w:rPr>
          <w:noProof/>
        </w:rPr>
        <w:fldChar w:fldCharType="separate"/>
      </w:r>
      <w:r>
        <w:rPr>
          <w:noProof/>
        </w:rPr>
        <w:t>150</w:t>
      </w:r>
      <w:r>
        <w:rPr>
          <w:noProof/>
        </w:rPr>
        <w:fldChar w:fldCharType="end"/>
      </w:r>
    </w:p>
    <w:p w14:paraId="474F2542" w14:textId="431131E4"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fldLock="1"/>
      </w:r>
      <w:r>
        <w:rPr>
          <w:noProof/>
        </w:rPr>
        <w:instrText xml:space="preserve"> PAGEREF _Toc169939362 \h </w:instrText>
      </w:r>
      <w:r>
        <w:rPr>
          <w:noProof/>
        </w:rPr>
      </w:r>
      <w:r>
        <w:rPr>
          <w:noProof/>
        </w:rPr>
        <w:fldChar w:fldCharType="separate"/>
      </w:r>
      <w:r>
        <w:rPr>
          <w:noProof/>
        </w:rPr>
        <w:t>150</w:t>
      </w:r>
      <w:r>
        <w:rPr>
          <w:noProof/>
        </w:rPr>
        <w:fldChar w:fldCharType="end"/>
      </w:r>
    </w:p>
    <w:p w14:paraId="42553E2D" w14:textId="0A6C0F31"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fldLock="1"/>
      </w:r>
      <w:r>
        <w:rPr>
          <w:noProof/>
        </w:rPr>
        <w:instrText xml:space="preserve"> PAGEREF _Toc169939363 \h </w:instrText>
      </w:r>
      <w:r>
        <w:rPr>
          <w:noProof/>
        </w:rPr>
      </w:r>
      <w:r>
        <w:rPr>
          <w:noProof/>
        </w:rPr>
        <w:fldChar w:fldCharType="separate"/>
      </w:r>
      <w:r>
        <w:rPr>
          <w:noProof/>
        </w:rPr>
        <w:t>151</w:t>
      </w:r>
      <w:r>
        <w:rPr>
          <w:noProof/>
        </w:rPr>
        <w:fldChar w:fldCharType="end"/>
      </w:r>
    </w:p>
    <w:p w14:paraId="5B3F1F16" w14:textId="5C626CF3"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5.11.4.</w:t>
      </w:r>
      <w:r w:rsidRPr="00DC477D">
        <w:rPr>
          <w:noProof/>
        </w:rPr>
        <w:t>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fldLock="1"/>
      </w:r>
      <w:r>
        <w:rPr>
          <w:noProof/>
        </w:rPr>
        <w:instrText xml:space="preserve"> PAGEREF _Toc169939364 \h </w:instrText>
      </w:r>
      <w:r>
        <w:rPr>
          <w:noProof/>
        </w:rPr>
      </w:r>
      <w:r>
        <w:rPr>
          <w:noProof/>
        </w:rPr>
        <w:fldChar w:fldCharType="separate"/>
      </w:r>
      <w:r>
        <w:rPr>
          <w:noProof/>
        </w:rPr>
        <w:t>151</w:t>
      </w:r>
      <w:r>
        <w:rPr>
          <w:noProof/>
        </w:rPr>
        <w:fldChar w:fldCharType="end"/>
      </w:r>
    </w:p>
    <w:p w14:paraId="1F98678F" w14:textId="061B38FB"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5.11.4.</w:t>
      </w:r>
      <w:r w:rsidRPr="00DC477D">
        <w:rPr>
          <w:noProof/>
        </w:rPr>
        <w:t>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fldLock="1"/>
      </w:r>
      <w:r>
        <w:rPr>
          <w:noProof/>
        </w:rPr>
        <w:instrText xml:space="preserve"> PAGEREF _Toc169939365 \h </w:instrText>
      </w:r>
      <w:r>
        <w:rPr>
          <w:noProof/>
        </w:rPr>
      </w:r>
      <w:r>
        <w:rPr>
          <w:noProof/>
        </w:rPr>
        <w:fldChar w:fldCharType="separate"/>
      </w:r>
      <w:r>
        <w:rPr>
          <w:noProof/>
        </w:rPr>
        <w:t>151</w:t>
      </w:r>
      <w:r>
        <w:rPr>
          <w:noProof/>
        </w:rPr>
        <w:fldChar w:fldCharType="end"/>
      </w:r>
    </w:p>
    <w:p w14:paraId="34C9A740" w14:textId="51BF4A3F" w:rsidR="00F364A2" w:rsidRDefault="00F364A2">
      <w:pPr>
        <w:pStyle w:val="TOC4"/>
        <w:rPr>
          <w:rFonts w:asciiTheme="minorHAnsi" w:eastAsiaTheme="minorEastAsia" w:hAnsiTheme="minorHAnsi" w:cstheme="minorBidi"/>
          <w:noProof/>
          <w:kern w:val="2"/>
          <w:sz w:val="24"/>
          <w:szCs w:val="24"/>
          <w:lang w:eastAsia="en-GB"/>
          <w14:ligatures w14:val="standardContextual"/>
        </w:rPr>
      </w:pPr>
      <w:r>
        <w:rPr>
          <w:noProof/>
        </w:rPr>
        <w:t>5.11.4.</w:t>
      </w:r>
      <w:r w:rsidRPr="00DC477D">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fldLock="1"/>
      </w:r>
      <w:r>
        <w:rPr>
          <w:noProof/>
        </w:rPr>
        <w:instrText xml:space="preserve"> PAGEREF _Toc169939366 \h </w:instrText>
      </w:r>
      <w:r>
        <w:rPr>
          <w:noProof/>
        </w:rPr>
      </w:r>
      <w:r>
        <w:rPr>
          <w:noProof/>
        </w:rPr>
        <w:fldChar w:fldCharType="separate"/>
      </w:r>
      <w:r>
        <w:rPr>
          <w:noProof/>
        </w:rPr>
        <w:t>152</w:t>
      </w:r>
      <w:r>
        <w:rPr>
          <w:noProof/>
        </w:rPr>
        <w:fldChar w:fldCharType="end"/>
      </w:r>
    </w:p>
    <w:p w14:paraId="372214F9" w14:textId="4E46C25A" w:rsidR="00F364A2" w:rsidRDefault="00F364A2" w:rsidP="00F364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_Toc169939367 \h </w:instrText>
      </w:r>
      <w:r>
        <w:rPr>
          <w:noProof/>
        </w:rPr>
      </w:r>
      <w:r>
        <w:rPr>
          <w:noProof/>
        </w:rPr>
        <w:fldChar w:fldCharType="separate"/>
      </w:r>
      <w:r>
        <w:rPr>
          <w:noProof/>
        </w:rPr>
        <w:t>153</w:t>
      </w:r>
      <w:r>
        <w:rPr>
          <w:noProof/>
        </w:rPr>
        <w:fldChar w:fldCharType="end"/>
      </w:r>
    </w:p>
    <w:p w14:paraId="318B5C51" w14:textId="69B7DB19" w:rsidR="00F364A2" w:rsidRDefault="00F364A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_Toc169939368 \h </w:instrText>
      </w:r>
      <w:r>
        <w:rPr>
          <w:noProof/>
        </w:rPr>
      </w:r>
      <w:r>
        <w:rPr>
          <w:noProof/>
        </w:rPr>
        <w:fldChar w:fldCharType="separate"/>
      </w:r>
      <w:r>
        <w:rPr>
          <w:noProof/>
        </w:rPr>
        <w:t>153</w:t>
      </w:r>
      <w:r>
        <w:rPr>
          <w:noProof/>
        </w:rPr>
        <w:fldChar w:fldCharType="end"/>
      </w:r>
    </w:p>
    <w:p w14:paraId="4A614A52" w14:textId="0195CDE3" w:rsidR="00F364A2" w:rsidRDefault="00F364A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_Toc169939369 \h </w:instrText>
      </w:r>
      <w:r>
        <w:rPr>
          <w:noProof/>
        </w:rPr>
      </w:r>
      <w:r>
        <w:rPr>
          <w:noProof/>
        </w:rPr>
        <w:fldChar w:fldCharType="separate"/>
      </w:r>
      <w:r>
        <w:rPr>
          <w:noProof/>
        </w:rPr>
        <w:t>153</w:t>
      </w:r>
      <w:r>
        <w:rPr>
          <w:noProof/>
        </w:rPr>
        <w:fldChar w:fldCharType="end"/>
      </w:r>
    </w:p>
    <w:p w14:paraId="116CFCCA" w14:textId="4EA91925" w:rsidR="00F364A2" w:rsidRDefault="00F364A2" w:rsidP="00F364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_Toc169939370 \h </w:instrText>
      </w:r>
      <w:r>
        <w:rPr>
          <w:noProof/>
        </w:rPr>
      </w:r>
      <w:r>
        <w:rPr>
          <w:noProof/>
        </w:rPr>
        <w:fldChar w:fldCharType="separate"/>
      </w:r>
      <w:r>
        <w:rPr>
          <w:noProof/>
        </w:rPr>
        <w:t>240</w:t>
      </w:r>
      <w:r>
        <w:rPr>
          <w:noProof/>
        </w:rPr>
        <w:fldChar w:fldCharType="end"/>
      </w:r>
    </w:p>
    <w:p w14:paraId="28B910C9" w14:textId="1D2A926C" w:rsidR="00080512" w:rsidRPr="004D3578" w:rsidRDefault="00327ECB">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69938994"/>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4BA5176" w14:textId="77777777" w:rsidR="00080512" w:rsidRPr="004D3578" w:rsidRDefault="00080512">
      <w:r w:rsidRPr="004D3578">
        <w:t xml:space="preserve">This Technical </w:t>
      </w:r>
      <w:bookmarkStart w:id="26" w:name="spectype3"/>
      <w:r w:rsidRPr="00E92CBF">
        <w:t>Specification</w:t>
      </w:r>
      <w:bookmarkEnd w:id="26"/>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7" w:name="introduction"/>
      <w:bookmarkStart w:id="28" w:name="_Toc24925762"/>
      <w:bookmarkStart w:id="29" w:name="_Toc24925940"/>
      <w:bookmarkStart w:id="30" w:name="_Toc24926116"/>
      <w:bookmarkStart w:id="31" w:name="_Toc33963969"/>
      <w:bookmarkStart w:id="32" w:name="_Toc33980725"/>
      <w:bookmarkStart w:id="33" w:name="_Toc36462525"/>
      <w:bookmarkStart w:id="34" w:name="_Toc36462721"/>
      <w:bookmarkStart w:id="35" w:name="_Toc43025960"/>
      <w:bookmarkStart w:id="36" w:name="_Toc49763494"/>
      <w:bookmarkStart w:id="37" w:name="_Toc56754190"/>
      <w:bookmarkStart w:id="38" w:name="_Toc88742956"/>
      <w:bookmarkStart w:id="39" w:name="_Toc101253865"/>
      <w:bookmarkStart w:id="40" w:name="_Toc101254304"/>
      <w:bookmarkStart w:id="41" w:name="_Toc104112016"/>
      <w:bookmarkStart w:id="42" w:name="_Toc104192193"/>
      <w:bookmarkStart w:id="43" w:name="_Toc104192753"/>
      <w:bookmarkStart w:id="44" w:name="_Toc133336128"/>
      <w:bookmarkStart w:id="45" w:name="_Toc143984615"/>
      <w:bookmarkStart w:id="46" w:name="_Toc144147391"/>
      <w:bookmarkStart w:id="47" w:name="_Toc153885185"/>
      <w:bookmarkStart w:id="48" w:name="_Toc169938995"/>
      <w:bookmarkEnd w:id="27"/>
      <w:r w:rsidRPr="001D2CEF">
        <w:t>1</w:t>
      </w:r>
      <w:r w:rsidRPr="001D2CEF">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49" w:name="_Toc24925763"/>
      <w:bookmarkStart w:id="50" w:name="_Toc24925941"/>
      <w:bookmarkStart w:id="51" w:name="_Toc24926117"/>
      <w:bookmarkStart w:id="52" w:name="_Toc33963970"/>
      <w:bookmarkStart w:id="53" w:name="_Toc33980726"/>
      <w:bookmarkStart w:id="54" w:name="_Toc36462526"/>
      <w:bookmarkStart w:id="55" w:name="_Toc36462722"/>
      <w:bookmarkStart w:id="56" w:name="_Toc43025961"/>
      <w:bookmarkStart w:id="57" w:name="_Toc49763495"/>
      <w:bookmarkStart w:id="58" w:name="_Toc56754191"/>
      <w:bookmarkStart w:id="59" w:name="_Toc88742957"/>
      <w:bookmarkStart w:id="60" w:name="_Toc101253866"/>
      <w:bookmarkStart w:id="61" w:name="_Toc101254305"/>
      <w:bookmarkStart w:id="62" w:name="_Toc104112017"/>
      <w:bookmarkStart w:id="63" w:name="_Toc104192194"/>
      <w:bookmarkStart w:id="64" w:name="_Toc104192754"/>
      <w:bookmarkStart w:id="65" w:name="_Toc133336129"/>
      <w:bookmarkStart w:id="66" w:name="_Toc143984616"/>
      <w:bookmarkStart w:id="67" w:name="_Toc144147392"/>
      <w:bookmarkStart w:id="68" w:name="_Toc153885186"/>
      <w:bookmarkStart w:id="69" w:name="_Toc169938996"/>
      <w:r w:rsidRPr="001D2CEF">
        <w:t>2</w:t>
      </w:r>
      <w:r w:rsidRPr="001D2CEF">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0"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0"/>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71"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1"/>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2"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3" w:name="OLE_LINK2"/>
      <w:bookmarkStart w:id="74" w:name="OLE_LINK4"/>
      <w:r w:rsidR="004A246B" w:rsidRPr="001B7C50">
        <w:t>]</w:t>
      </w:r>
      <w:bookmarkEnd w:id="73"/>
      <w:bookmarkEnd w:id="74"/>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2"/>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75" w:name="_Toc24925764"/>
      <w:bookmarkStart w:id="76" w:name="_Toc24925942"/>
      <w:bookmarkStart w:id="77" w:name="_Toc24926118"/>
      <w:bookmarkStart w:id="78" w:name="_Toc33963971"/>
      <w:bookmarkStart w:id="79" w:name="_Toc33980727"/>
      <w:bookmarkStart w:id="80" w:name="_Toc36462527"/>
      <w:bookmarkStart w:id="81" w:name="_Toc36462723"/>
      <w:bookmarkStart w:id="82" w:name="_Toc43025962"/>
      <w:bookmarkStart w:id="83" w:name="_Toc49763496"/>
      <w:bookmarkStart w:id="84" w:name="_Toc56754192"/>
      <w:bookmarkStart w:id="85" w:name="_Toc88742958"/>
      <w:bookmarkStart w:id="86" w:name="_Toc101253867"/>
      <w:bookmarkStart w:id="87" w:name="_Toc101254306"/>
      <w:bookmarkStart w:id="88" w:name="_Toc104112018"/>
      <w:bookmarkStart w:id="89" w:name="_Toc104192195"/>
      <w:bookmarkStart w:id="90" w:name="_Toc104192755"/>
      <w:bookmarkStart w:id="91" w:name="_Toc133336130"/>
      <w:bookmarkStart w:id="92" w:name="_Toc143984617"/>
      <w:bookmarkStart w:id="93" w:name="_Toc144147393"/>
      <w:bookmarkStart w:id="94" w:name="_Toc153885187"/>
      <w:bookmarkStart w:id="95" w:name="_Toc169938997"/>
      <w:r w:rsidRPr="001D2CEF">
        <w:t>3</w:t>
      </w:r>
      <w:r w:rsidRPr="001D2CEF">
        <w:tab/>
        <w:t>Definitions 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75F1A1A" w14:textId="77777777" w:rsidR="00E92CBF" w:rsidRPr="001D2CEF" w:rsidRDefault="00E92CBF" w:rsidP="00D362EB">
      <w:pPr>
        <w:pStyle w:val="Heading2"/>
      </w:pPr>
      <w:bookmarkStart w:id="96" w:name="_Toc24925765"/>
      <w:bookmarkStart w:id="97" w:name="_Toc24925943"/>
      <w:bookmarkStart w:id="98" w:name="_Toc24926119"/>
      <w:bookmarkStart w:id="99" w:name="_Toc33963972"/>
      <w:bookmarkStart w:id="100" w:name="_Toc33980728"/>
      <w:bookmarkStart w:id="101" w:name="_Toc36462528"/>
      <w:bookmarkStart w:id="102" w:name="_Toc36462724"/>
      <w:bookmarkStart w:id="103" w:name="_Toc43025963"/>
      <w:bookmarkStart w:id="104" w:name="_Toc49763497"/>
      <w:bookmarkStart w:id="105" w:name="_Toc56754193"/>
      <w:bookmarkStart w:id="106" w:name="_Toc88742959"/>
      <w:bookmarkStart w:id="107" w:name="_Toc101253868"/>
      <w:bookmarkStart w:id="108" w:name="_Toc101254307"/>
      <w:bookmarkStart w:id="109" w:name="_Toc104112019"/>
      <w:bookmarkStart w:id="110" w:name="_Toc104192196"/>
      <w:bookmarkStart w:id="111" w:name="_Toc104192756"/>
      <w:bookmarkStart w:id="112" w:name="_Toc133336131"/>
      <w:bookmarkStart w:id="113" w:name="_Toc143984618"/>
      <w:bookmarkStart w:id="114" w:name="_Toc144147394"/>
      <w:bookmarkStart w:id="115" w:name="_Toc153885188"/>
      <w:bookmarkStart w:id="116" w:name="_Toc169938998"/>
      <w:r w:rsidRPr="001D2CEF">
        <w:t>3.1</w:t>
      </w:r>
      <w:r w:rsidRPr="001D2CEF">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17" w:name="_Toc24925766"/>
      <w:bookmarkStart w:id="118" w:name="_Toc24925944"/>
      <w:bookmarkStart w:id="119" w:name="_Toc24926120"/>
      <w:bookmarkStart w:id="120" w:name="_Toc33963973"/>
      <w:bookmarkStart w:id="121" w:name="_Toc33980729"/>
      <w:bookmarkStart w:id="122" w:name="_Toc36462529"/>
      <w:bookmarkStart w:id="123" w:name="_Toc36462725"/>
      <w:bookmarkStart w:id="124" w:name="_Toc43025964"/>
      <w:bookmarkStart w:id="125" w:name="_Toc49763498"/>
      <w:bookmarkStart w:id="126" w:name="_Toc56754194"/>
      <w:bookmarkStart w:id="127" w:name="_Toc88742960"/>
      <w:bookmarkStart w:id="128" w:name="_Toc101253869"/>
      <w:bookmarkStart w:id="129" w:name="_Toc101254308"/>
      <w:bookmarkStart w:id="130" w:name="_Toc104112020"/>
      <w:bookmarkStart w:id="131" w:name="_Toc104192197"/>
      <w:bookmarkStart w:id="132" w:name="_Toc104192757"/>
      <w:bookmarkStart w:id="133" w:name="_Toc133336132"/>
      <w:bookmarkStart w:id="134" w:name="_Toc143984619"/>
      <w:bookmarkStart w:id="135" w:name="_Toc144147395"/>
      <w:bookmarkStart w:id="136" w:name="_Toc153885189"/>
      <w:bookmarkStart w:id="137" w:name="_Toc169938999"/>
      <w:r w:rsidRPr="001D2CEF">
        <w:lastRenderedPageBreak/>
        <w:t>3.2</w:t>
      </w:r>
      <w:r w:rsidRPr="001D2CEF">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38" w:name="_Toc24925767"/>
      <w:bookmarkStart w:id="139" w:name="_Toc24925945"/>
      <w:bookmarkStart w:id="140" w:name="_Toc24926121"/>
      <w:bookmarkStart w:id="141" w:name="_Toc33963974"/>
      <w:bookmarkStart w:id="142" w:name="_Toc33980730"/>
      <w:bookmarkStart w:id="143" w:name="_Toc36462530"/>
      <w:bookmarkStart w:id="144" w:name="_Toc36462726"/>
      <w:bookmarkStart w:id="145" w:name="_Toc43025965"/>
      <w:bookmarkStart w:id="146" w:name="_Toc49763499"/>
      <w:bookmarkStart w:id="147" w:name="_Toc56754195"/>
      <w:bookmarkStart w:id="148" w:name="_Toc88742961"/>
      <w:bookmarkStart w:id="149" w:name="_Toc101253870"/>
      <w:bookmarkStart w:id="150" w:name="_Toc101254309"/>
      <w:bookmarkStart w:id="151" w:name="_Toc104112021"/>
      <w:bookmarkStart w:id="152" w:name="_Toc104192198"/>
      <w:bookmarkStart w:id="153" w:name="_Toc104192758"/>
      <w:bookmarkStart w:id="154" w:name="_Toc133336133"/>
      <w:bookmarkStart w:id="155" w:name="_Toc143984620"/>
      <w:bookmarkStart w:id="156" w:name="_Toc144147396"/>
      <w:bookmarkStart w:id="157" w:name="_Toc153885190"/>
      <w:bookmarkStart w:id="158" w:name="_Toc169939000"/>
      <w:r w:rsidRPr="001D2CEF">
        <w:t>4</w:t>
      </w:r>
      <w:r w:rsidRPr="001D2CEF">
        <w:tab/>
        <w:t>Overview</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59" w:name="_Toc24925768"/>
      <w:bookmarkStart w:id="160" w:name="_Toc24925946"/>
      <w:bookmarkStart w:id="161" w:name="_Toc24926122"/>
      <w:bookmarkStart w:id="162" w:name="_Toc33963975"/>
      <w:bookmarkStart w:id="163" w:name="_Toc33980731"/>
      <w:bookmarkStart w:id="164" w:name="_Toc36462531"/>
      <w:bookmarkStart w:id="165" w:name="_Toc36462727"/>
      <w:bookmarkStart w:id="166" w:name="_Toc43025966"/>
      <w:bookmarkStart w:id="167" w:name="_Toc49763500"/>
      <w:bookmarkStart w:id="168" w:name="_Toc56754196"/>
      <w:bookmarkStart w:id="169" w:name="_Toc88742962"/>
      <w:bookmarkStart w:id="170" w:name="_Toc101253871"/>
      <w:bookmarkStart w:id="171" w:name="_Toc101254310"/>
      <w:bookmarkStart w:id="172" w:name="_Toc104112022"/>
      <w:bookmarkStart w:id="173" w:name="_Toc104192199"/>
      <w:bookmarkStart w:id="174" w:name="_Toc104192759"/>
      <w:bookmarkStart w:id="175" w:name="_Toc133336134"/>
      <w:bookmarkStart w:id="176" w:name="_Toc143984621"/>
      <w:bookmarkStart w:id="177" w:name="_Toc144147397"/>
      <w:bookmarkStart w:id="178" w:name="_Toc153885191"/>
      <w:bookmarkStart w:id="179" w:name="_Toc169939001"/>
      <w:r w:rsidRPr="001D2CEF">
        <w:t>5</w:t>
      </w:r>
      <w:r w:rsidRPr="001D2CEF">
        <w:tab/>
        <w:t>Common Data Types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4FA7B91" w14:textId="77777777" w:rsidR="00E92CBF" w:rsidRPr="001D2CEF" w:rsidRDefault="00E92CBF" w:rsidP="00D362EB">
      <w:pPr>
        <w:pStyle w:val="Heading2"/>
      </w:pPr>
      <w:bookmarkStart w:id="180" w:name="_Toc24925769"/>
      <w:bookmarkStart w:id="181" w:name="_Toc24925947"/>
      <w:bookmarkStart w:id="182" w:name="_Toc24926123"/>
      <w:bookmarkStart w:id="183" w:name="_Toc33963976"/>
      <w:bookmarkStart w:id="184" w:name="_Toc33980732"/>
      <w:bookmarkStart w:id="185" w:name="_Toc36462532"/>
      <w:bookmarkStart w:id="186" w:name="_Toc36462728"/>
      <w:bookmarkStart w:id="187" w:name="_Toc43025967"/>
      <w:bookmarkStart w:id="188" w:name="_Toc49763501"/>
      <w:bookmarkStart w:id="189" w:name="_Toc56754197"/>
      <w:bookmarkStart w:id="190" w:name="_Toc88742963"/>
      <w:bookmarkStart w:id="191" w:name="_Toc101253872"/>
      <w:bookmarkStart w:id="192" w:name="_Toc101254311"/>
      <w:bookmarkStart w:id="193" w:name="_Toc104112023"/>
      <w:bookmarkStart w:id="194" w:name="_Toc104192200"/>
      <w:bookmarkStart w:id="195" w:name="_Toc104192760"/>
      <w:bookmarkStart w:id="196" w:name="_Toc133336135"/>
      <w:bookmarkStart w:id="197" w:name="_Toc143984622"/>
      <w:bookmarkStart w:id="198" w:name="_Toc144147398"/>
      <w:bookmarkStart w:id="199" w:name="_Toc153885192"/>
      <w:bookmarkStart w:id="200" w:name="_Toc169939002"/>
      <w:r w:rsidRPr="001D2CEF">
        <w:t>5.1</w:t>
      </w:r>
      <w:r w:rsidRPr="001D2CEF">
        <w:tab/>
        <w:t>Introduction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01" w:name="_Toc24925770"/>
      <w:bookmarkStart w:id="202" w:name="_Toc24925948"/>
      <w:bookmarkStart w:id="203" w:name="_Toc24926124"/>
      <w:bookmarkStart w:id="204" w:name="_Toc33963977"/>
      <w:bookmarkStart w:id="205" w:name="_Toc33980733"/>
      <w:bookmarkStart w:id="206" w:name="_Toc36462533"/>
      <w:bookmarkStart w:id="207" w:name="_Toc36462729"/>
      <w:bookmarkStart w:id="208" w:name="_Toc43025968"/>
      <w:bookmarkStart w:id="209" w:name="_Toc49763502"/>
      <w:bookmarkStart w:id="210" w:name="_Toc56754198"/>
      <w:bookmarkStart w:id="211" w:name="_Toc88742964"/>
      <w:bookmarkStart w:id="212" w:name="_Toc101253873"/>
      <w:bookmarkStart w:id="213" w:name="_Toc101254312"/>
      <w:bookmarkStart w:id="214" w:name="_Toc104112024"/>
      <w:bookmarkStart w:id="215" w:name="_Toc104192201"/>
      <w:bookmarkStart w:id="216" w:name="_Toc104192761"/>
      <w:bookmarkStart w:id="217" w:name="_Toc133336136"/>
      <w:bookmarkStart w:id="218" w:name="_Toc143984623"/>
      <w:bookmarkStart w:id="219" w:name="_Toc144147399"/>
      <w:bookmarkStart w:id="220" w:name="_Toc153885193"/>
      <w:bookmarkStart w:id="221" w:name="_Toc169939003"/>
      <w:r w:rsidRPr="001D2CEF">
        <w:t>5.2</w:t>
      </w:r>
      <w:r w:rsidRPr="001D2CEF">
        <w:tab/>
        <w:t>Data Types for Generic Usage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3581CD6D" w14:textId="77777777" w:rsidR="00E92CBF" w:rsidRPr="001D2CEF" w:rsidRDefault="00E92CBF" w:rsidP="00D362EB">
      <w:pPr>
        <w:pStyle w:val="Heading3"/>
      </w:pPr>
      <w:bookmarkStart w:id="222" w:name="_Toc24925771"/>
      <w:bookmarkStart w:id="223" w:name="_Toc24925949"/>
      <w:bookmarkStart w:id="224" w:name="_Toc24926125"/>
      <w:bookmarkStart w:id="225" w:name="_Toc33963978"/>
      <w:bookmarkStart w:id="226" w:name="_Toc33980734"/>
      <w:bookmarkStart w:id="227" w:name="_Toc36462534"/>
      <w:bookmarkStart w:id="228" w:name="_Toc36462730"/>
      <w:bookmarkStart w:id="229" w:name="_Toc43025969"/>
      <w:bookmarkStart w:id="230" w:name="_Toc49763503"/>
      <w:bookmarkStart w:id="231" w:name="_Toc56754199"/>
      <w:bookmarkStart w:id="232" w:name="_Toc88742965"/>
      <w:bookmarkStart w:id="233" w:name="_Toc101253874"/>
      <w:bookmarkStart w:id="234" w:name="_Toc101254313"/>
      <w:bookmarkStart w:id="235" w:name="_Toc104112025"/>
      <w:bookmarkStart w:id="236" w:name="_Toc104192202"/>
      <w:bookmarkStart w:id="237" w:name="_Toc104192762"/>
      <w:bookmarkStart w:id="238" w:name="_Toc133336137"/>
      <w:bookmarkStart w:id="239" w:name="_Toc143984624"/>
      <w:bookmarkStart w:id="240" w:name="_Toc144147400"/>
      <w:bookmarkStart w:id="241" w:name="_Toc153885194"/>
      <w:bookmarkStart w:id="242" w:name="_Toc169939004"/>
      <w:r w:rsidRPr="001D2CEF">
        <w:t>5.2.1</w:t>
      </w:r>
      <w:r w:rsidRPr="001D2CEF">
        <w:tab/>
        <w:t>Introduction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43" w:name="_Toc24925772"/>
      <w:bookmarkStart w:id="244" w:name="_Toc24925950"/>
      <w:bookmarkStart w:id="245" w:name="_Toc24926126"/>
      <w:bookmarkStart w:id="246" w:name="_Toc33963979"/>
      <w:bookmarkStart w:id="247" w:name="_Toc33980735"/>
      <w:bookmarkStart w:id="248" w:name="_Toc36462535"/>
      <w:bookmarkStart w:id="249" w:name="_Toc36462731"/>
      <w:bookmarkStart w:id="250" w:name="_Toc43025970"/>
      <w:bookmarkStart w:id="251" w:name="_Toc49763504"/>
      <w:bookmarkStart w:id="252" w:name="_Toc56754200"/>
      <w:bookmarkStart w:id="253" w:name="_Toc88742966"/>
      <w:bookmarkStart w:id="254" w:name="_Toc101253875"/>
      <w:bookmarkStart w:id="255" w:name="_Toc101254314"/>
      <w:bookmarkStart w:id="256" w:name="_Toc104112026"/>
      <w:bookmarkStart w:id="257" w:name="_Toc104192203"/>
      <w:bookmarkStart w:id="258" w:name="_Toc104192763"/>
      <w:bookmarkStart w:id="259" w:name="_Toc133336138"/>
      <w:bookmarkStart w:id="260" w:name="_Toc143984625"/>
      <w:bookmarkStart w:id="261" w:name="_Toc144147401"/>
      <w:bookmarkStart w:id="262" w:name="_Toc153885195"/>
      <w:bookmarkStart w:id="263" w:name="_Toc169939005"/>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64" w:name="_Toc24925773"/>
      <w:bookmarkStart w:id="265" w:name="_Toc24925951"/>
      <w:bookmarkStart w:id="266" w:name="_Toc24926127"/>
      <w:bookmarkStart w:id="267" w:name="_Toc33963980"/>
      <w:bookmarkStart w:id="268" w:name="_Toc33980736"/>
      <w:bookmarkStart w:id="269" w:name="_Toc36462536"/>
      <w:bookmarkStart w:id="270" w:name="_Toc36462732"/>
      <w:bookmarkStart w:id="271" w:name="_Toc43025971"/>
      <w:bookmarkStart w:id="272" w:name="_Toc49763505"/>
      <w:bookmarkStart w:id="273" w:name="_Toc56754201"/>
      <w:bookmarkStart w:id="274" w:name="_Toc88742967"/>
      <w:bookmarkStart w:id="275" w:name="_Toc101253876"/>
      <w:bookmarkStart w:id="276" w:name="_Toc101254315"/>
      <w:bookmarkStart w:id="277" w:name="_Toc104112027"/>
      <w:bookmarkStart w:id="278" w:name="_Toc104192204"/>
      <w:bookmarkStart w:id="279" w:name="_Toc104192764"/>
      <w:bookmarkStart w:id="280" w:name="_Toc133336139"/>
      <w:bookmarkStart w:id="281" w:name="_Toc143984626"/>
      <w:bookmarkStart w:id="282" w:name="_Toc144147402"/>
      <w:bookmarkStart w:id="283" w:name="_Toc153885196"/>
      <w:bookmarkStart w:id="284" w:name="_Toc169939006"/>
      <w:r w:rsidRPr="001D2CEF">
        <w:t>5.2.2</w:t>
      </w:r>
      <w:r w:rsidRPr="001D2CEF">
        <w:tab/>
        <w:t>Simple Data Types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423DA"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85" w:name="_Toc24925774"/>
      <w:bookmarkStart w:id="286" w:name="_Toc24925952"/>
      <w:bookmarkStart w:id="287" w:name="_Toc24926128"/>
      <w:bookmarkStart w:id="288" w:name="_Toc33963981"/>
      <w:bookmarkStart w:id="289" w:name="_Toc33980737"/>
      <w:bookmarkStart w:id="290" w:name="_Toc36462537"/>
      <w:bookmarkStart w:id="291" w:name="_Toc36462733"/>
      <w:bookmarkStart w:id="292" w:name="_Toc43025972"/>
      <w:bookmarkStart w:id="293" w:name="_Toc49763506"/>
      <w:bookmarkStart w:id="294" w:name="_Toc56754202"/>
      <w:bookmarkStart w:id="295" w:name="_Toc88742968"/>
      <w:bookmarkStart w:id="296" w:name="_Toc101253877"/>
      <w:bookmarkStart w:id="297" w:name="_Toc101254316"/>
      <w:bookmarkStart w:id="298" w:name="_Toc104112028"/>
      <w:bookmarkStart w:id="299" w:name="_Toc104192205"/>
      <w:bookmarkStart w:id="300" w:name="_Toc104192765"/>
      <w:bookmarkStart w:id="301" w:name="_Toc133336140"/>
      <w:bookmarkStart w:id="302" w:name="_Toc143984627"/>
      <w:bookmarkStart w:id="303" w:name="_Toc144147403"/>
      <w:bookmarkStart w:id="304" w:name="_Toc153885197"/>
      <w:bookmarkStart w:id="305" w:name="_Toc169939007"/>
      <w:r w:rsidRPr="001D2CEF">
        <w:t>5.2.3</w:t>
      </w:r>
      <w:r w:rsidRPr="001D2CEF">
        <w:tab/>
        <w:t>Enumerations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366F364" w14:textId="77777777" w:rsidR="00E92CBF" w:rsidRPr="001D2CEF" w:rsidRDefault="00E92CBF" w:rsidP="00D362EB">
      <w:pPr>
        <w:pStyle w:val="Heading4"/>
      </w:pPr>
      <w:bookmarkStart w:id="306" w:name="_Toc24925775"/>
      <w:bookmarkStart w:id="307" w:name="_Toc24925953"/>
      <w:bookmarkStart w:id="308" w:name="_Toc24926129"/>
      <w:bookmarkStart w:id="309" w:name="_Toc33963982"/>
      <w:bookmarkStart w:id="310" w:name="_Toc33980738"/>
      <w:bookmarkStart w:id="311" w:name="_Toc36462538"/>
      <w:bookmarkStart w:id="312" w:name="_Toc36462734"/>
      <w:bookmarkStart w:id="313" w:name="_Toc43025973"/>
      <w:bookmarkStart w:id="314" w:name="_Toc49763507"/>
      <w:bookmarkStart w:id="315" w:name="_Toc56754203"/>
      <w:bookmarkStart w:id="316" w:name="_Toc88742969"/>
      <w:bookmarkStart w:id="317" w:name="_Toc101253878"/>
      <w:bookmarkStart w:id="318" w:name="_Toc101254317"/>
      <w:bookmarkStart w:id="319" w:name="_Toc104112029"/>
      <w:bookmarkStart w:id="320" w:name="_Toc104192206"/>
      <w:bookmarkStart w:id="321" w:name="_Toc104192766"/>
      <w:bookmarkStart w:id="322" w:name="_Toc133336141"/>
      <w:bookmarkStart w:id="323" w:name="_Toc143984628"/>
      <w:bookmarkStart w:id="324" w:name="_Toc144147404"/>
      <w:bookmarkStart w:id="325" w:name="_Toc153885198"/>
      <w:bookmarkStart w:id="326" w:name="_Toc169939008"/>
      <w:r w:rsidRPr="001D2CEF">
        <w:t>5.2.3.1</w:t>
      </w:r>
      <w:r w:rsidRPr="001D2CEF">
        <w:tab/>
        <w:t>Enumeration: PatchOperation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27" w:name="_Toc24925776"/>
      <w:bookmarkStart w:id="328" w:name="_Toc24925954"/>
      <w:bookmarkStart w:id="329" w:name="_Toc24926130"/>
      <w:bookmarkStart w:id="330" w:name="_Toc33963983"/>
      <w:bookmarkStart w:id="331" w:name="_Toc33980739"/>
      <w:bookmarkStart w:id="332" w:name="_Toc36462539"/>
      <w:bookmarkStart w:id="333" w:name="_Toc36462735"/>
      <w:bookmarkStart w:id="334" w:name="_Toc43025974"/>
      <w:bookmarkStart w:id="335" w:name="_Toc49763508"/>
      <w:bookmarkStart w:id="336" w:name="_Toc56754204"/>
      <w:bookmarkStart w:id="337" w:name="_Toc88742970"/>
      <w:bookmarkStart w:id="338" w:name="_Toc101253879"/>
      <w:bookmarkStart w:id="339" w:name="_Toc101254318"/>
      <w:bookmarkStart w:id="340" w:name="_Toc104112030"/>
      <w:bookmarkStart w:id="341" w:name="_Toc104192207"/>
      <w:bookmarkStart w:id="342" w:name="_Toc104192767"/>
      <w:bookmarkStart w:id="343" w:name="_Toc133336142"/>
      <w:bookmarkStart w:id="344" w:name="_Toc143984629"/>
      <w:bookmarkStart w:id="345" w:name="_Toc144147405"/>
      <w:bookmarkStart w:id="346" w:name="_Toc153885199"/>
      <w:bookmarkStart w:id="347" w:name="_Toc169939009"/>
      <w:r w:rsidRPr="001D2CEF">
        <w:t>5.2.3.2</w:t>
      </w:r>
      <w:r w:rsidRPr="001D2CEF">
        <w:tab/>
        <w:t>Enumeration: UriScheme</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48" w:name="_Toc24925777"/>
      <w:bookmarkStart w:id="349" w:name="_Toc24925955"/>
      <w:bookmarkStart w:id="350" w:name="_Toc24926131"/>
      <w:bookmarkStart w:id="351" w:name="_Toc33963984"/>
      <w:bookmarkStart w:id="352" w:name="_Toc33980740"/>
      <w:bookmarkStart w:id="353" w:name="_Toc36462540"/>
      <w:bookmarkStart w:id="354" w:name="_Toc36462736"/>
      <w:bookmarkStart w:id="355" w:name="_Toc43025975"/>
      <w:bookmarkStart w:id="356" w:name="_Toc49763509"/>
      <w:bookmarkStart w:id="357" w:name="_Toc56754205"/>
      <w:bookmarkStart w:id="358" w:name="_Toc88742971"/>
      <w:bookmarkStart w:id="359" w:name="_Toc101253880"/>
      <w:bookmarkStart w:id="360" w:name="_Toc101254319"/>
      <w:bookmarkStart w:id="361" w:name="_Toc104112031"/>
      <w:bookmarkStart w:id="362" w:name="_Toc104192208"/>
      <w:bookmarkStart w:id="363" w:name="_Toc104192768"/>
      <w:bookmarkStart w:id="364" w:name="_Toc133336143"/>
      <w:bookmarkStart w:id="365" w:name="_Toc143984630"/>
      <w:bookmarkStart w:id="366" w:name="_Toc144147406"/>
      <w:bookmarkStart w:id="367" w:name="_Toc153885200"/>
      <w:bookmarkStart w:id="368" w:name="_Toc169939010"/>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69" w:name="_Toc3974156"/>
      <w:bookmarkStart w:id="370" w:name="_Toc24925778"/>
      <w:bookmarkStart w:id="371" w:name="_Toc24925956"/>
      <w:bookmarkStart w:id="372" w:name="_Toc24926132"/>
      <w:bookmarkStart w:id="373" w:name="_Toc33963985"/>
      <w:bookmarkStart w:id="374" w:name="_Toc33980741"/>
      <w:bookmarkStart w:id="375" w:name="_Toc36462541"/>
      <w:bookmarkStart w:id="376" w:name="_Toc36462737"/>
      <w:bookmarkStart w:id="377" w:name="_Toc43025976"/>
      <w:bookmarkStart w:id="378" w:name="_Toc49763510"/>
      <w:bookmarkStart w:id="379" w:name="_Toc56754206"/>
      <w:bookmarkStart w:id="380" w:name="_Toc88742972"/>
      <w:bookmarkStart w:id="381" w:name="_Toc101253881"/>
      <w:bookmarkStart w:id="382" w:name="_Toc101254320"/>
      <w:bookmarkStart w:id="383" w:name="_Toc104112032"/>
      <w:bookmarkStart w:id="384" w:name="_Toc104192209"/>
      <w:bookmarkStart w:id="385" w:name="_Toc104192769"/>
      <w:bookmarkStart w:id="386" w:name="_Toc133336144"/>
      <w:bookmarkStart w:id="387" w:name="_Toc143984631"/>
      <w:bookmarkStart w:id="388" w:name="_Toc144147407"/>
      <w:bookmarkStart w:id="389" w:name="_Toc153885201"/>
      <w:bookmarkStart w:id="390" w:name="_Toc169939011"/>
      <w:r w:rsidRPr="001D2CEF">
        <w:lastRenderedPageBreak/>
        <w:t>5.2.3.</w:t>
      </w:r>
      <w:r w:rsidRPr="001D2CEF">
        <w:rPr>
          <w:lang w:eastAsia="zh-CN"/>
        </w:rPr>
        <w:t>4</w:t>
      </w:r>
      <w:r w:rsidRPr="001D2CEF">
        <w:tab/>
        <w:t xml:space="preserve">Enumeration: </w:t>
      </w:r>
      <w:bookmarkEnd w:id="369"/>
      <w:r w:rsidRPr="001D2CEF">
        <w:rPr>
          <w:rFonts w:hint="eastAsia"/>
          <w:lang w:eastAsia="zh-CN"/>
        </w:rPr>
        <w:t>HttpMethod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91" w:name="_Toc27592771"/>
      <w:bookmarkStart w:id="392" w:name="_Toc36462542"/>
      <w:bookmarkStart w:id="393" w:name="_Toc36462738"/>
      <w:bookmarkStart w:id="394" w:name="_Toc43025977"/>
      <w:bookmarkStart w:id="395" w:name="_Toc49763511"/>
      <w:bookmarkStart w:id="396" w:name="_Toc56754207"/>
      <w:bookmarkStart w:id="397" w:name="_Toc88742973"/>
      <w:bookmarkStart w:id="398" w:name="_Toc101253882"/>
      <w:bookmarkStart w:id="399" w:name="_Toc101254321"/>
      <w:bookmarkStart w:id="400" w:name="_Toc104112033"/>
      <w:bookmarkStart w:id="401" w:name="_Toc104192210"/>
      <w:bookmarkStart w:id="402" w:name="_Toc104192770"/>
      <w:bookmarkStart w:id="403" w:name="_Toc133336145"/>
      <w:bookmarkStart w:id="404" w:name="_Toc143984632"/>
      <w:bookmarkStart w:id="405" w:name="_Toc144147408"/>
      <w:bookmarkStart w:id="406" w:name="_Toc153885202"/>
      <w:bookmarkStart w:id="407" w:name="_Toc169939012"/>
      <w:r w:rsidRPr="001D2CEF">
        <w:t>5.2.3.5</w:t>
      </w:r>
      <w:r w:rsidRPr="001D2CEF">
        <w:tab/>
        <w:t xml:space="preserve">Enumeration: </w:t>
      </w:r>
      <w:bookmarkEnd w:id="391"/>
      <w:r w:rsidRPr="001D2CEF">
        <w:rPr>
          <w:lang w:eastAsia="zh-CN"/>
        </w:rPr>
        <w:t>NullValue</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08" w:name="_Toc104192771"/>
      <w:bookmarkStart w:id="409" w:name="_Toc133336146"/>
      <w:bookmarkStart w:id="410" w:name="_Toc143984633"/>
      <w:bookmarkStart w:id="411" w:name="_Toc144147409"/>
      <w:bookmarkStart w:id="412" w:name="_Toc153885203"/>
      <w:bookmarkStart w:id="413" w:name="_Toc169939013"/>
      <w:r>
        <w:rPr>
          <w:rFonts w:eastAsia="SimSun"/>
        </w:rPr>
        <w:t>5.2.3.6</w:t>
      </w:r>
      <w:r>
        <w:rPr>
          <w:rFonts w:eastAsia="SimSun"/>
        </w:rPr>
        <w:tab/>
        <w:t xml:space="preserve">Enumeration: </w:t>
      </w:r>
      <w:r>
        <w:rPr>
          <w:rFonts w:eastAsia="Malgun Gothic"/>
        </w:rPr>
        <w:t>MatchingOperator</w:t>
      </w:r>
      <w:bookmarkEnd w:id="408"/>
      <w:bookmarkEnd w:id="409"/>
      <w:bookmarkEnd w:id="410"/>
      <w:bookmarkEnd w:id="411"/>
      <w:bookmarkEnd w:id="412"/>
      <w:bookmarkEnd w:id="413"/>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14" w:name="_Toc24925779"/>
      <w:bookmarkStart w:id="415" w:name="_Toc24925957"/>
      <w:bookmarkStart w:id="416" w:name="_Toc24926133"/>
      <w:bookmarkStart w:id="417" w:name="_Toc33963986"/>
      <w:bookmarkStart w:id="418" w:name="_Toc33980742"/>
      <w:bookmarkStart w:id="419" w:name="_Toc36462543"/>
      <w:bookmarkStart w:id="420" w:name="_Toc36462739"/>
      <w:bookmarkStart w:id="421" w:name="_Toc43025978"/>
      <w:bookmarkStart w:id="422" w:name="_Toc49763512"/>
      <w:bookmarkStart w:id="423" w:name="_Toc56754208"/>
      <w:bookmarkStart w:id="424" w:name="_Toc88742974"/>
      <w:bookmarkStart w:id="425" w:name="_Toc101253883"/>
      <w:bookmarkStart w:id="426" w:name="_Toc101254322"/>
      <w:bookmarkStart w:id="427" w:name="_Toc104112034"/>
      <w:bookmarkStart w:id="428" w:name="_Toc104192211"/>
      <w:bookmarkStart w:id="429" w:name="_Toc104192772"/>
      <w:bookmarkStart w:id="430" w:name="_Toc133336147"/>
      <w:bookmarkStart w:id="431" w:name="_Toc143984634"/>
      <w:bookmarkStart w:id="432" w:name="_Toc144147410"/>
      <w:bookmarkStart w:id="433" w:name="_Toc153885204"/>
      <w:bookmarkStart w:id="434" w:name="_Toc169939014"/>
      <w:r w:rsidRPr="001D2CEF">
        <w:lastRenderedPageBreak/>
        <w:t>5.2.4</w:t>
      </w:r>
      <w:r w:rsidRPr="001D2CEF">
        <w:tab/>
        <w:t>Structured Data Types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4623011F" w14:textId="77777777" w:rsidR="00E92CBF" w:rsidRPr="001D2CEF" w:rsidRDefault="00E92CBF" w:rsidP="00D362EB">
      <w:pPr>
        <w:pStyle w:val="Heading4"/>
      </w:pPr>
      <w:bookmarkStart w:id="435" w:name="_Toc24925780"/>
      <w:bookmarkStart w:id="436" w:name="_Toc24925958"/>
      <w:bookmarkStart w:id="437" w:name="_Toc24926134"/>
      <w:bookmarkStart w:id="438" w:name="_Toc33963987"/>
      <w:bookmarkStart w:id="439" w:name="_Toc33980743"/>
      <w:bookmarkStart w:id="440" w:name="_Toc36462544"/>
      <w:bookmarkStart w:id="441" w:name="_Toc36462740"/>
      <w:bookmarkStart w:id="442" w:name="_Toc43025979"/>
      <w:bookmarkStart w:id="443" w:name="_Toc49763513"/>
      <w:bookmarkStart w:id="444" w:name="_Toc56754209"/>
      <w:bookmarkStart w:id="445" w:name="_Toc88742975"/>
      <w:bookmarkStart w:id="446" w:name="_Toc101253884"/>
      <w:bookmarkStart w:id="447" w:name="_Toc101254323"/>
      <w:bookmarkStart w:id="448" w:name="_Toc104112035"/>
      <w:bookmarkStart w:id="449" w:name="_Toc104192212"/>
      <w:bookmarkStart w:id="450" w:name="_Toc104192773"/>
      <w:bookmarkStart w:id="451" w:name="_Toc133336148"/>
      <w:bookmarkStart w:id="452" w:name="_Toc143984635"/>
      <w:bookmarkStart w:id="453" w:name="_Toc144147411"/>
      <w:bookmarkStart w:id="454" w:name="_Toc153885205"/>
      <w:bookmarkStart w:id="455" w:name="_Toc169939015"/>
      <w:r w:rsidRPr="001D2CEF">
        <w:t>5.2.4.1</w:t>
      </w:r>
      <w:r w:rsidRPr="001D2CEF">
        <w:tab/>
        <w:t>Type: ProblemDetails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56" w:name="_Hlk117203490"/>
            <w:r>
              <w:t>supportedApiVersions</w:t>
            </w:r>
            <w:bookmarkEnd w:id="456"/>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57" w:name="_Toc24925781"/>
      <w:bookmarkStart w:id="458" w:name="_Toc24925959"/>
      <w:bookmarkStart w:id="459" w:name="_Toc24926135"/>
      <w:bookmarkStart w:id="460" w:name="_Toc33963988"/>
      <w:bookmarkStart w:id="461" w:name="_Toc33980744"/>
      <w:bookmarkStart w:id="462" w:name="_Toc36462545"/>
      <w:bookmarkStart w:id="463" w:name="_Toc36462741"/>
      <w:bookmarkStart w:id="464" w:name="_Toc43025980"/>
      <w:bookmarkStart w:id="465" w:name="_Toc49763514"/>
      <w:bookmarkStart w:id="466" w:name="_Toc56754210"/>
      <w:bookmarkStart w:id="467" w:name="_Toc88742976"/>
      <w:bookmarkStart w:id="468" w:name="_Toc101253885"/>
      <w:bookmarkStart w:id="469" w:name="_Toc101254324"/>
      <w:bookmarkStart w:id="470" w:name="_Toc104112036"/>
      <w:bookmarkStart w:id="471" w:name="_Toc104192213"/>
      <w:bookmarkStart w:id="472" w:name="_Toc104192774"/>
      <w:bookmarkStart w:id="473" w:name="_Toc133336149"/>
      <w:bookmarkStart w:id="474" w:name="_Toc143984636"/>
      <w:bookmarkStart w:id="475" w:name="_Toc144147412"/>
      <w:bookmarkStart w:id="476" w:name="_Toc153885206"/>
      <w:bookmarkStart w:id="477" w:name="_Toc169939016"/>
      <w:r w:rsidRPr="001D2CEF">
        <w:lastRenderedPageBreak/>
        <w:t>5.2.4.2</w:t>
      </w:r>
      <w:r w:rsidRPr="001D2CEF">
        <w:tab/>
        <w:t>Type: Link</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478" w:name="_Toc24925782"/>
      <w:bookmarkStart w:id="479" w:name="_Toc24925960"/>
      <w:bookmarkStart w:id="480" w:name="_Toc24926136"/>
      <w:bookmarkStart w:id="481" w:name="_Toc33963989"/>
      <w:bookmarkStart w:id="482" w:name="_Toc33980745"/>
      <w:bookmarkStart w:id="483" w:name="_Toc36462546"/>
      <w:bookmarkStart w:id="484" w:name="_Toc36462742"/>
      <w:bookmarkStart w:id="485" w:name="_Toc43025981"/>
      <w:bookmarkStart w:id="486" w:name="_Toc49763515"/>
      <w:bookmarkStart w:id="487" w:name="_Toc56754211"/>
      <w:bookmarkStart w:id="488" w:name="_Toc88742977"/>
      <w:bookmarkStart w:id="489" w:name="_Toc101253886"/>
      <w:bookmarkStart w:id="490" w:name="_Toc101254325"/>
      <w:bookmarkStart w:id="491" w:name="_Toc104112037"/>
      <w:bookmarkStart w:id="492" w:name="_Toc104192214"/>
      <w:bookmarkStart w:id="493" w:name="_Toc104192775"/>
      <w:bookmarkStart w:id="494" w:name="_Toc133336150"/>
      <w:bookmarkStart w:id="495" w:name="_Toc143984637"/>
      <w:bookmarkStart w:id="496" w:name="_Toc144147413"/>
      <w:bookmarkStart w:id="497" w:name="_Toc153885207"/>
      <w:bookmarkStart w:id="498" w:name="_Toc169939017"/>
      <w:r w:rsidRPr="001D2CEF">
        <w:t>5.2.4.3</w:t>
      </w:r>
      <w:r w:rsidRPr="001D2CEF">
        <w:tab/>
        <w:t>Type PatchItem</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499" w:name="_Toc24925783"/>
      <w:bookmarkStart w:id="500" w:name="_Toc24925961"/>
      <w:bookmarkStart w:id="501" w:name="_Toc24926137"/>
      <w:bookmarkStart w:id="502" w:name="_Toc33963990"/>
      <w:bookmarkStart w:id="503" w:name="_Toc33980746"/>
      <w:bookmarkStart w:id="504" w:name="_Toc36462547"/>
      <w:bookmarkStart w:id="505" w:name="_Toc36462743"/>
      <w:bookmarkStart w:id="506" w:name="_Toc43025982"/>
      <w:bookmarkStart w:id="507" w:name="_Toc49763516"/>
      <w:bookmarkStart w:id="508" w:name="_Toc56754212"/>
      <w:bookmarkStart w:id="509" w:name="_Toc88742978"/>
      <w:bookmarkStart w:id="510" w:name="_Toc101253887"/>
      <w:bookmarkStart w:id="511" w:name="_Toc101254326"/>
      <w:bookmarkStart w:id="512" w:name="_Toc104112038"/>
      <w:bookmarkStart w:id="513" w:name="_Toc104192215"/>
      <w:bookmarkStart w:id="514" w:name="_Toc104192776"/>
      <w:bookmarkStart w:id="515" w:name="_Toc133336151"/>
      <w:bookmarkStart w:id="516" w:name="_Toc143984638"/>
      <w:bookmarkStart w:id="517" w:name="_Toc144147414"/>
      <w:bookmarkStart w:id="518" w:name="_Toc153885208"/>
      <w:bookmarkStart w:id="519" w:name="_Toc169939018"/>
      <w:r w:rsidRPr="001D2CEF">
        <w:rPr>
          <w:lang w:val="en-US"/>
        </w:rPr>
        <w:t>5.2.4.4</w:t>
      </w:r>
      <w:r w:rsidRPr="001D2CEF">
        <w:rPr>
          <w:lang w:val="en-US"/>
        </w:rPr>
        <w:tab/>
        <w:t>Type: LinksValueSchema</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20" w:name="_Toc24925784"/>
      <w:bookmarkStart w:id="521" w:name="_Toc24925962"/>
      <w:bookmarkStart w:id="522" w:name="_Toc24926138"/>
      <w:bookmarkStart w:id="523" w:name="_Toc33963991"/>
      <w:bookmarkStart w:id="524" w:name="_Toc33980747"/>
      <w:bookmarkStart w:id="525" w:name="_Toc36462548"/>
      <w:bookmarkStart w:id="526" w:name="_Toc36462744"/>
      <w:bookmarkStart w:id="527" w:name="_Toc43025983"/>
      <w:bookmarkStart w:id="528" w:name="_Toc49763517"/>
      <w:bookmarkStart w:id="529" w:name="_Toc56754213"/>
      <w:bookmarkStart w:id="530" w:name="_Toc88742979"/>
      <w:bookmarkStart w:id="531" w:name="_Toc101253888"/>
      <w:bookmarkStart w:id="532" w:name="_Toc101254327"/>
      <w:bookmarkStart w:id="533" w:name="_Toc104112039"/>
      <w:bookmarkStart w:id="534" w:name="_Toc104192216"/>
      <w:bookmarkStart w:id="535" w:name="_Toc104192777"/>
      <w:bookmarkStart w:id="536" w:name="_Toc133336152"/>
      <w:bookmarkStart w:id="537" w:name="_Toc143984639"/>
      <w:bookmarkStart w:id="538" w:name="_Toc144147415"/>
      <w:bookmarkStart w:id="539" w:name="_Toc153885209"/>
      <w:bookmarkStart w:id="540" w:name="_Toc169939019"/>
      <w:r w:rsidRPr="001D2CEF">
        <w:rPr>
          <w:lang w:val="en-US"/>
        </w:rPr>
        <w:t>5.2.4.5</w:t>
      </w:r>
      <w:r w:rsidRPr="001D2CEF">
        <w:rPr>
          <w:lang w:val="en-US"/>
        </w:rPr>
        <w:tab/>
        <w:t>Type: SelfLink</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41" w:name="_Toc24925785"/>
      <w:bookmarkStart w:id="542" w:name="_Toc24925963"/>
      <w:bookmarkStart w:id="543" w:name="_Toc24926139"/>
      <w:bookmarkStart w:id="544" w:name="_Toc33963992"/>
      <w:bookmarkStart w:id="545" w:name="_Toc33980748"/>
      <w:bookmarkStart w:id="546" w:name="_Toc36462549"/>
      <w:bookmarkStart w:id="547" w:name="_Toc36462745"/>
      <w:bookmarkStart w:id="548" w:name="_Toc43025984"/>
      <w:bookmarkStart w:id="549" w:name="_Toc49763518"/>
      <w:bookmarkStart w:id="550" w:name="_Toc56754214"/>
      <w:bookmarkStart w:id="551" w:name="_Toc88742980"/>
      <w:bookmarkStart w:id="552" w:name="_Toc101253889"/>
      <w:bookmarkStart w:id="553" w:name="_Toc101254328"/>
      <w:bookmarkStart w:id="554" w:name="_Toc104112040"/>
      <w:bookmarkStart w:id="555" w:name="_Toc104192217"/>
      <w:bookmarkStart w:id="556" w:name="_Toc104192778"/>
      <w:bookmarkStart w:id="557" w:name="_Toc133336153"/>
      <w:bookmarkStart w:id="558" w:name="_Toc143984640"/>
      <w:bookmarkStart w:id="559" w:name="_Toc144147416"/>
      <w:bookmarkStart w:id="560" w:name="_Toc153885210"/>
      <w:bookmarkStart w:id="561" w:name="_Toc169939020"/>
      <w:r w:rsidRPr="001D2CEF">
        <w:lastRenderedPageBreak/>
        <w:t>5.2.4.6</w:t>
      </w:r>
      <w:r w:rsidRPr="001D2CEF">
        <w:tab/>
        <w:t>Type: InvalidParam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62" w:name="_Toc24925786"/>
      <w:bookmarkStart w:id="563" w:name="_Toc24925964"/>
      <w:bookmarkStart w:id="564" w:name="_Toc24926140"/>
      <w:bookmarkStart w:id="565" w:name="_Toc33963993"/>
      <w:bookmarkStart w:id="566" w:name="_Toc33980749"/>
      <w:bookmarkStart w:id="567" w:name="_Toc36462550"/>
      <w:bookmarkStart w:id="568" w:name="_Toc36462746"/>
      <w:bookmarkStart w:id="569" w:name="_Toc43025985"/>
      <w:bookmarkStart w:id="570" w:name="_Toc49763519"/>
      <w:bookmarkStart w:id="571" w:name="_Toc56754215"/>
      <w:bookmarkStart w:id="572" w:name="_Toc88742981"/>
      <w:bookmarkStart w:id="573" w:name="_Toc101253890"/>
      <w:bookmarkStart w:id="574" w:name="_Toc101254329"/>
      <w:bookmarkStart w:id="575" w:name="_Toc104112041"/>
      <w:bookmarkStart w:id="576" w:name="_Toc104192218"/>
      <w:bookmarkStart w:id="577" w:name="_Toc104192779"/>
      <w:bookmarkStart w:id="578" w:name="_Toc133336154"/>
      <w:bookmarkStart w:id="579" w:name="_Toc143984641"/>
      <w:bookmarkStart w:id="580" w:name="_Toc144147417"/>
      <w:bookmarkStart w:id="581" w:name="_Toc153885211"/>
      <w:bookmarkStart w:id="582" w:name="_Toc169939021"/>
      <w:r w:rsidRPr="001D2CEF">
        <w:t>5.2.4.7</w:t>
      </w:r>
      <w:r w:rsidRPr="001D2CEF">
        <w:tab/>
        <w:t>Type: LinkRm</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583" w:name="_Toc24925787"/>
      <w:bookmarkStart w:id="584" w:name="_Toc24925965"/>
      <w:bookmarkStart w:id="585" w:name="_Toc24926141"/>
      <w:bookmarkStart w:id="586" w:name="_Toc33963994"/>
      <w:bookmarkStart w:id="587" w:name="_Toc33980750"/>
      <w:bookmarkStart w:id="588" w:name="_Toc36462551"/>
      <w:bookmarkStart w:id="589" w:name="_Toc36462747"/>
      <w:bookmarkStart w:id="590" w:name="_Toc43025986"/>
      <w:bookmarkStart w:id="591" w:name="_Toc49763520"/>
      <w:bookmarkStart w:id="592" w:name="_Toc56754216"/>
      <w:bookmarkStart w:id="593" w:name="_Toc88742982"/>
      <w:bookmarkStart w:id="594" w:name="_Toc101253891"/>
      <w:bookmarkStart w:id="595" w:name="_Toc101254330"/>
      <w:bookmarkStart w:id="596" w:name="_Toc104112042"/>
      <w:bookmarkStart w:id="597" w:name="_Toc104192219"/>
      <w:bookmarkStart w:id="598" w:name="_Toc104192780"/>
      <w:bookmarkStart w:id="599" w:name="_Toc133336155"/>
      <w:bookmarkStart w:id="600" w:name="_Toc143984642"/>
      <w:bookmarkStart w:id="601" w:name="_Toc144147418"/>
      <w:bookmarkStart w:id="602" w:name="_Toc153885212"/>
      <w:bookmarkStart w:id="603" w:name="_Toc169939022"/>
      <w:r w:rsidRPr="001D2CEF">
        <w:lastRenderedPageBreak/>
        <w:t>5.2.4.</w:t>
      </w:r>
      <w:r w:rsidRPr="001D2CEF">
        <w:rPr>
          <w:lang w:eastAsia="zh-CN"/>
        </w:rPr>
        <w:t>8</w:t>
      </w:r>
      <w:r w:rsidRPr="001D2CEF">
        <w:tab/>
        <w:t xml:space="preserve">Type </w:t>
      </w:r>
      <w:r w:rsidRPr="001D2CEF">
        <w:rPr>
          <w:rFonts w:hint="eastAsia"/>
          <w:lang w:eastAsia="zh-CN"/>
        </w:rPr>
        <w:t>ChangeItem</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04" w:name="_Toc24925788"/>
      <w:bookmarkStart w:id="605" w:name="_Toc24925966"/>
      <w:bookmarkStart w:id="606" w:name="_Toc24926142"/>
      <w:bookmarkStart w:id="607" w:name="_Toc33963995"/>
      <w:bookmarkStart w:id="608" w:name="_Toc33980751"/>
      <w:bookmarkStart w:id="609" w:name="_Toc36462552"/>
      <w:bookmarkStart w:id="610" w:name="_Toc36462748"/>
      <w:bookmarkStart w:id="611" w:name="_Toc43025987"/>
      <w:bookmarkStart w:id="612" w:name="_Toc49763521"/>
      <w:bookmarkStart w:id="613" w:name="_Toc56754217"/>
      <w:bookmarkStart w:id="614" w:name="_Toc88742983"/>
      <w:bookmarkStart w:id="615" w:name="_Toc101253892"/>
      <w:bookmarkStart w:id="616" w:name="_Toc101254331"/>
      <w:bookmarkStart w:id="617" w:name="_Toc104112043"/>
      <w:bookmarkStart w:id="618" w:name="_Toc104192220"/>
      <w:bookmarkStart w:id="619" w:name="_Toc104192781"/>
      <w:bookmarkStart w:id="620" w:name="_Toc133336156"/>
      <w:bookmarkStart w:id="621" w:name="_Toc143984643"/>
      <w:bookmarkStart w:id="622" w:name="_Toc144147419"/>
      <w:bookmarkStart w:id="623" w:name="_Toc153885213"/>
      <w:bookmarkStart w:id="624" w:name="_Toc169939023"/>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25" w:name="_Toc24925789"/>
      <w:bookmarkStart w:id="626" w:name="_Toc24925967"/>
      <w:bookmarkStart w:id="627" w:name="_Toc24926143"/>
      <w:bookmarkStart w:id="628" w:name="_Toc33963996"/>
      <w:bookmarkStart w:id="629" w:name="_Toc33980752"/>
      <w:bookmarkStart w:id="630" w:name="_Toc36462553"/>
      <w:bookmarkStart w:id="631" w:name="_Toc36462749"/>
      <w:bookmarkStart w:id="632" w:name="_Toc43025988"/>
      <w:bookmarkStart w:id="633" w:name="_Toc49763522"/>
      <w:bookmarkStart w:id="634" w:name="_Toc56754218"/>
      <w:bookmarkStart w:id="635" w:name="_Toc88742984"/>
      <w:bookmarkStart w:id="636" w:name="_Toc101253893"/>
      <w:bookmarkStart w:id="637" w:name="_Toc101254332"/>
      <w:bookmarkStart w:id="638" w:name="_Toc104112044"/>
      <w:bookmarkStart w:id="639" w:name="_Toc104192221"/>
      <w:bookmarkStart w:id="640" w:name="_Toc104192782"/>
      <w:bookmarkStart w:id="641" w:name="_Toc133336157"/>
      <w:bookmarkStart w:id="642" w:name="_Toc143984644"/>
      <w:bookmarkStart w:id="643" w:name="_Toc144147420"/>
      <w:bookmarkStart w:id="644" w:name="_Toc153885214"/>
      <w:bookmarkStart w:id="645" w:name="_Toc169939024"/>
      <w:r w:rsidRPr="001D2CEF">
        <w:lastRenderedPageBreak/>
        <w:t>5.2.4.</w:t>
      </w:r>
      <w:r w:rsidRPr="001D2CEF">
        <w:rPr>
          <w:lang w:eastAsia="zh-CN"/>
        </w:rPr>
        <w:t>10</w:t>
      </w:r>
      <w:r w:rsidRPr="001D2CEF">
        <w:tab/>
        <w:t xml:space="preserve">Type: </w:t>
      </w:r>
      <w:r w:rsidRPr="001D2CEF">
        <w:rPr>
          <w:rFonts w:hint="eastAsia"/>
          <w:lang w:eastAsia="zh-CN"/>
        </w:rPr>
        <w:t>ComplexQuery</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46" w:name="_Toc24925790"/>
      <w:bookmarkStart w:id="647" w:name="_Toc24925968"/>
      <w:bookmarkStart w:id="648" w:name="_Toc24926144"/>
      <w:bookmarkStart w:id="649" w:name="_Toc33963997"/>
      <w:bookmarkStart w:id="650" w:name="_Toc33980753"/>
      <w:bookmarkStart w:id="651" w:name="_Toc36462554"/>
      <w:bookmarkStart w:id="652" w:name="_Toc36462750"/>
      <w:bookmarkStart w:id="653" w:name="_Toc43025989"/>
      <w:bookmarkStart w:id="654" w:name="_Toc49763523"/>
      <w:bookmarkStart w:id="655" w:name="_Toc56754219"/>
      <w:bookmarkStart w:id="656" w:name="_Toc88742985"/>
      <w:bookmarkStart w:id="657" w:name="_Toc101253894"/>
      <w:bookmarkStart w:id="658" w:name="_Toc101254333"/>
      <w:bookmarkStart w:id="659" w:name="_Toc104112045"/>
      <w:bookmarkStart w:id="660" w:name="_Toc104192222"/>
      <w:bookmarkStart w:id="661" w:name="_Toc104192783"/>
      <w:bookmarkStart w:id="662" w:name="_Toc133336158"/>
      <w:bookmarkStart w:id="663" w:name="_Toc143984645"/>
      <w:bookmarkStart w:id="664" w:name="_Toc144147421"/>
      <w:bookmarkStart w:id="665" w:name="_Toc153885215"/>
      <w:bookmarkStart w:id="666" w:name="_Toc169939025"/>
      <w:r w:rsidRPr="001D2CEF">
        <w:t>5.2.4.</w:t>
      </w:r>
      <w:r w:rsidRPr="001D2CEF">
        <w:rPr>
          <w:lang w:eastAsia="zh-CN"/>
        </w:rPr>
        <w:t>11</w:t>
      </w:r>
      <w:r w:rsidRPr="001D2CEF">
        <w:tab/>
        <w:t xml:space="preserve">Type: </w:t>
      </w:r>
      <w:r w:rsidRPr="001D2CEF">
        <w:rPr>
          <w:rFonts w:hint="eastAsia"/>
          <w:lang w:eastAsia="zh-CN"/>
        </w:rPr>
        <w:t>Cnf</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667" w:name="_Toc24925791"/>
      <w:bookmarkStart w:id="668" w:name="_Toc24925969"/>
      <w:bookmarkStart w:id="669" w:name="_Toc24926145"/>
      <w:bookmarkStart w:id="670" w:name="_Toc33963998"/>
      <w:bookmarkStart w:id="671" w:name="_Toc33980754"/>
      <w:bookmarkStart w:id="672" w:name="_Toc36462555"/>
      <w:bookmarkStart w:id="673" w:name="_Toc36462751"/>
      <w:bookmarkStart w:id="674" w:name="_Toc43025990"/>
      <w:bookmarkStart w:id="675" w:name="_Toc49763524"/>
      <w:bookmarkStart w:id="676" w:name="_Toc56754220"/>
      <w:bookmarkStart w:id="677" w:name="_Toc88742986"/>
      <w:bookmarkStart w:id="678" w:name="_Toc101253895"/>
      <w:bookmarkStart w:id="679" w:name="_Toc101254334"/>
      <w:bookmarkStart w:id="680" w:name="_Toc104112046"/>
      <w:bookmarkStart w:id="681" w:name="_Toc104192223"/>
      <w:bookmarkStart w:id="682" w:name="_Toc104192784"/>
      <w:bookmarkStart w:id="683" w:name="_Toc133336159"/>
      <w:bookmarkStart w:id="684" w:name="_Toc143984646"/>
      <w:bookmarkStart w:id="685" w:name="_Toc144147422"/>
      <w:bookmarkStart w:id="686" w:name="_Toc153885216"/>
      <w:bookmarkStart w:id="687" w:name="_Toc169939026"/>
      <w:r w:rsidRPr="001D2CEF">
        <w:t>5.2.4.</w:t>
      </w:r>
      <w:r w:rsidRPr="001D2CEF">
        <w:rPr>
          <w:lang w:eastAsia="zh-CN"/>
        </w:rPr>
        <w:t>12</w:t>
      </w:r>
      <w:r w:rsidRPr="001D2CEF">
        <w:tab/>
        <w:t xml:space="preserve">Type: </w:t>
      </w:r>
      <w:r w:rsidRPr="001D2CEF">
        <w:rPr>
          <w:rFonts w:hint="eastAsia"/>
          <w:lang w:eastAsia="zh-CN"/>
        </w:rPr>
        <w:t>Dnf</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688" w:name="_Toc24925792"/>
      <w:bookmarkStart w:id="689" w:name="_Toc24925970"/>
      <w:bookmarkStart w:id="690" w:name="_Toc24926146"/>
      <w:bookmarkStart w:id="691" w:name="_Toc33963999"/>
      <w:bookmarkStart w:id="692" w:name="_Toc33980755"/>
      <w:bookmarkStart w:id="693" w:name="_Toc36462556"/>
      <w:bookmarkStart w:id="694" w:name="_Toc36462752"/>
      <w:bookmarkStart w:id="695" w:name="_Toc43025991"/>
      <w:bookmarkStart w:id="696" w:name="_Toc49763525"/>
      <w:bookmarkStart w:id="697" w:name="_Toc56754221"/>
      <w:bookmarkStart w:id="698" w:name="_Toc88742987"/>
      <w:bookmarkStart w:id="699" w:name="_Toc101253896"/>
      <w:bookmarkStart w:id="700" w:name="_Toc101254335"/>
      <w:bookmarkStart w:id="701" w:name="_Toc104112047"/>
      <w:bookmarkStart w:id="702" w:name="_Toc104192224"/>
      <w:bookmarkStart w:id="703" w:name="_Toc104192785"/>
      <w:bookmarkStart w:id="704" w:name="_Toc133336160"/>
      <w:bookmarkStart w:id="705" w:name="_Toc143984647"/>
      <w:bookmarkStart w:id="706" w:name="_Toc144147423"/>
      <w:bookmarkStart w:id="707" w:name="_Toc153885217"/>
      <w:bookmarkStart w:id="708" w:name="_Toc169939027"/>
      <w:r w:rsidRPr="001D2CEF">
        <w:t>5.2.4.</w:t>
      </w:r>
      <w:r w:rsidRPr="001D2CEF">
        <w:rPr>
          <w:lang w:eastAsia="zh-CN"/>
        </w:rPr>
        <w:t>13</w:t>
      </w:r>
      <w:r w:rsidRPr="001D2CEF">
        <w:tab/>
        <w:t xml:space="preserve">Type: </w:t>
      </w:r>
      <w:r w:rsidRPr="001D2CEF">
        <w:rPr>
          <w:rFonts w:hint="eastAsia"/>
          <w:lang w:eastAsia="zh-CN"/>
        </w:rPr>
        <w:t>CnfUnit</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09" w:name="_Toc24925793"/>
      <w:bookmarkStart w:id="710" w:name="_Toc24925971"/>
      <w:bookmarkStart w:id="711" w:name="_Toc24926147"/>
      <w:bookmarkStart w:id="712" w:name="_Toc33964000"/>
      <w:bookmarkStart w:id="713" w:name="_Toc33980756"/>
      <w:bookmarkStart w:id="714" w:name="_Toc36462557"/>
      <w:bookmarkStart w:id="715" w:name="_Toc36462753"/>
      <w:bookmarkStart w:id="716" w:name="_Toc43025992"/>
      <w:bookmarkStart w:id="717" w:name="_Toc49763526"/>
      <w:bookmarkStart w:id="718" w:name="_Toc56754222"/>
      <w:bookmarkStart w:id="719" w:name="_Toc88742988"/>
      <w:bookmarkStart w:id="720" w:name="_Toc101253897"/>
      <w:bookmarkStart w:id="721" w:name="_Toc101254336"/>
      <w:bookmarkStart w:id="722" w:name="_Toc104112048"/>
      <w:bookmarkStart w:id="723" w:name="_Toc104192225"/>
      <w:bookmarkStart w:id="724" w:name="_Toc104192786"/>
      <w:bookmarkStart w:id="725" w:name="_Toc133336161"/>
      <w:bookmarkStart w:id="726" w:name="_Toc143984648"/>
      <w:bookmarkStart w:id="727" w:name="_Toc144147424"/>
      <w:bookmarkStart w:id="728" w:name="_Toc153885218"/>
      <w:bookmarkStart w:id="729" w:name="_Toc169939028"/>
      <w:r w:rsidRPr="001D2CEF">
        <w:t>5.2.4.</w:t>
      </w:r>
      <w:r w:rsidRPr="001D2CEF">
        <w:rPr>
          <w:lang w:eastAsia="zh-CN"/>
        </w:rPr>
        <w:t>14</w:t>
      </w:r>
      <w:r w:rsidRPr="001D2CEF">
        <w:tab/>
        <w:t xml:space="preserve">Type: </w:t>
      </w:r>
      <w:r w:rsidRPr="001D2CEF">
        <w:rPr>
          <w:rFonts w:hint="eastAsia"/>
          <w:lang w:eastAsia="zh-CN"/>
        </w:rPr>
        <w:t>DnfUnit</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30" w:name="_Toc24925794"/>
      <w:bookmarkStart w:id="731" w:name="_Toc24925972"/>
      <w:bookmarkStart w:id="732" w:name="_Toc24926148"/>
      <w:bookmarkStart w:id="733" w:name="_Toc33964001"/>
      <w:bookmarkStart w:id="734" w:name="_Toc33980757"/>
      <w:bookmarkStart w:id="735" w:name="_Toc36462558"/>
      <w:bookmarkStart w:id="736" w:name="_Toc36462754"/>
      <w:bookmarkStart w:id="737" w:name="_Toc43025993"/>
      <w:bookmarkStart w:id="738" w:name="_Toc49763527"/>
      <w:bookmarkStart w:id="739" w:name="_Toc56754223"/>
      <w:bookmarkStart w:id="740" w:name="_Toc88742989"/>
      <w:bookmarkStart w:id="741" w:name="_Toc101253898"/>
      <w:bookmarkStart w:id="742" w:name="_Toc101254337"/>
      <w:bookmarkStart w:id="743" w:name="_Toc104112049"/>
      <w:bookmarkStart w:id="744" w:name="_Toc104192226"/>
      <w:bookmarkStart w:id="745" w:name="_Toc104192787"/>
      <w:bookmarkStart w:id="746" w:name="_Toc133336162"/>
      <w:bookmarkStart w:id="747" w:name="_Toc143984649"/>
      <w:bookmarkStart w:id="748" w:name="_Toc144147425"/>
      <w:bookmarkStart w:id="749" w:name="_Toc153885219"/>
      <w:bookmarkStart w:id="750" w:name="_Toc169939029"/>
      <w:r w:rsidRPr="001D2CEF">
        <w:lastRenderedPageBreak/>
        <w:t>5.2.4.</w:t>
      </w:r>
      <w:r w:rsidRPr="001D2CEF">
        <w:rPr>
          <w:lang w:eastAsia="zh-CN"/>
        </w:rPr>
        <w:t>15</w:t>
      </w:r>
      <w:r w:rsidRPr="001D2CEF">
        <w:tab/>
        <w:t xml:space="preserve">Type: </w:t>
      </w:r>
      <w:r w:rsidRPr="001D2CEF">
        <w:rPr>
          <w:rFonts w:hint="eastAsia"/>
          <w:lang w:eastAsia="zh-CN"/>
        </w:rPr>
        <w:t>Atom</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51" w:name="_Toc24925795"/>
      <w:bookmarkStart w:id="752" w:name="_Toc24925973"/>
      <w:bookmarkStart w:id="753" w:name="_Toc24926149"/>
      <w:bookmarkStart w:id="754" w:name="_Toc33964002"/>
      <w:bookmarkStart w:id="755" w:name="_Toc33980758"/>
      <w:bookmarkStart w:id="756" w:name="_Toc36462559"/>
      <w:bookmarkStart w:id="757" w:name="_Toc36462755"/>
      <w:bookmarkStart w:id="758" w:name="_Toc43025994"/>
      <w:bookmarkStart w:id="759" w:name="_Toc49763528"/>
      <w:bookmarkStart w:id="760" w:name="_Toc56754224"/>
      <w:bookmarkStart w:id="761" w:name="_Toc88742990"/>
      <w:bookmarkStart w:id="762" w:name="_Toc101253899"/>
      <w:bookmarkStart w:id="763" w:name="_Toc101254338"/>
      <w:bookmarkStart w:id="764" w:name="_Toc104112050"/>
      <w:bookmarkStart w:id="765" w:name="_Toc104192227"/>
      <w:bookmarkStart w:id="766" w:name="_Toc104192788"/>
      <w:bookmarkStart w:id="767" w:name="_Toc133336163"/>
      <w:bookmarkStart w:id="768" w:name="_Toc143984650"/>
      <w:bookmarkStart w:id="769" w:name="_Toc144147426"/>
      <w:bookmarkStart w:id="770" w:name="_Toc153885220"/>
      <w:bookmarkStart w:id="771" w:name="_Toc169939030"/>
      <w:r w:rsidRPr="001D2CEF">
        <w:t>5.2.4.</w:t>
      </w:r>
      <w:r w:rsidRPr="001D2CEF">
        <w:rPr>
          <w:lang w:eastAsia="zh-CN"/>
        </w:rPr>
        <w:t>16</w:t>
      </w:r>
      <w:r w:rsidRPr="001D2CEF">
        <w:tab/>
        <w:t>Void</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153E8666" w14:textId="77777777" w:rsidR="00E92CBF" w:rsidRPr="001D2CEF" w:rsidRDefault="00E92CBF" w:rsidP="00D362EB">
      <w:pPr>
        <w:pStyle w:val="Heading4"/>
        <w:rPr>
          <w:lang w:eastAsia="zh-CN"/>
        </w:rPr>
      </w:pPr>
      <w:bookmarkStart w:id="772" w:name="_Toc24925798"/>
      <w:bookmarkStart w:id="773" w:name="_Toc24925974"/>
      <w:bookmarkStart w:id="774" w:name="_Toc24926150"/>
      <w:bookmarkStart w:id="775" w:name="_Toc33964003"/>
      <w:bookmarkStart w:id="776" w:name="_Toc33980759"/>
      <w:bookmarkStart w:id="777" w:name="_Toc36462560"/>
      <w:bookmarkStart w:id="778" w:name="_Toc36462756"/>
      <w:bookmarkStart w:id="779" w:name="_Toc43025995"/>
      <w:bookmarkStart w:id="780" w:name="_Toc49763529"/>
      <w:bookmarkStart w:id="781" w:name="_Toc56754225"/>
      <w:bookmarkStart w:id="782" w:name="_Toc88742991"/>
      <w:bookmarkStart w:id="783" w:name="_Toc101253900"/>
      <w:bookmarkStart w:id="784" w:name="_Toc101254339"/>
      <w:bookmarkStart w:id="785" w:name="_Toc104112051"/>
      <w:bookmarkStart w:id="786" w:name="_Toc104192228"/>
      <w:bookmarkStart w:id="787" w:name="_Toc104192789"/>
      <w:bookmarkStart w:id="788" w:name="_Toc133336164"/>
      <w:bookmarkStart w:id="789" w:name="_Toc143984651"/>
      <w:bookmarkStart w:id="790" w:name="_Toc144147427"/>
      <w:bookmarkStart w:id="791" w:name="_Toc153885221"/>
      <w:bookmarkStart w:id="792" w:name="_Toc169939031"/>
      <w:r w:rsidRPr="001D2CEF">
        <w:t>5.2.4.</w:t>
      </w:r>
      <w:r w:rsidRPr="001D2CEF">
        <w:rPr>
          <w:lang w:eastAsia="zh-CN"/>
        </w:rPr>
        <w:t>17</w:t>
      </w:r>
      <w:r w:rsidRPr="001D2CEF">
        <w:tab/>
        <w:t xml:space="preserve">Type: </w:t>
      </w:r>
      <w:r w:rsidRPr="001D2CEF">
        <w:rPr>
          <w:rFonts w:hint="eastAsia"/>
          <w:lang w:eastAsia="zh-CN"/>
        </w:rPr>
        <w:t>PatchResult</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793" w:name="_Toc24925799"/>
      <w:bookmarkStart w:id="794" w:name="_Toc24925975"/>
      <w:bookmarkStart w:id="795" w:name="_Toc24926151"/>
      <w:bookmarkStart w:id="796" w:name="_Toc33964004"/>
      <w:bookmarkStart w:id="797" w:name="_Toc33980760"/>
      <w:bookmarkStart w:id="798" w:name="_Toc36462561"/>
      <w:bookmarkStart w:id="799" w:name="_Toc36462757"/>
      <w:bookmarkStart w:id="800" w:name="_Toc43025996"/>
      <w:bookmarkStart w:id="801" w:name="_Toc49763530"/>
      <w:bookmarkStart w:id="802" w:name="_Toc56754226"/>
      <w:bookmarkStart w:id="803" w:name="_Toc88742992"/>
      <w:bookmarkStart w:id="804" w:name="_Toc101253901"/>
      <w:bookmarkStart w:id="805" w:name="_Toc101254340"/>
      <w:bookmarkStart w:id="806" w:name="_Toc104112052"/>
      <w:bookmarkStart w:id="807" w:name="_Toc104192229"/>
      <w:bookmarkStart w:id="808" w:name="_Toc104192790"/>
      <w:bookmarkStart w:id="809" w:name="_Toc133336165"/>
      <w:bookmarkStart w:id="810" w:name="_Toc143984652"/>
      <w:bookmarkStart w:id="811" w:name="_Toc144147428"/>
      <w:bookmarkStart w:id="812" w:name="_Toc153885222"/>
      <w:bookmarkStart w:id="813" w:name="_Toc169939032"/>
      <w:r w:rsidRPr="001D2CEF">
        <w:t>5.2.4.</w:t>
      </w:r>
      <w:r w:rsidRPr="001D2CEF">
        <w:rPr>
          <w:lang w:eastAsia="zh-CN"/>
        </w:rPr>
        <w:t>18</w:t>
      </w:r>
      <w:r w:rsidRPr="001D2CEF">
        <w:tab/>
        <w:t xml:space="preserve">Type: </w:t>
      </w:r>
      <w:r w:rsidRPr="001D2CEF">
        <w:rPr>
          <w:rFonts w:hint="eastAsia"/>
          <w:lang w:eastAsia="zh-CN"/>
        </w:rPr>
        <w:t>ReportItem</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14" w:name="_Toc24925796"/>
      <w:bookmarkStart w:id="815" w:name="_Toc24925976"/>
      <w:bookmarkStart w:id="816" w:name="_Toc24926152"/>
      <w:bookmarkStart w:id="817" w:name="_Toc33964005"/>
      <w:bookmarkStart w:id="818" w:name="_Toc33980761"/>
      <w:bookmarkStart w:id="819" w:name="_Toc36462562"/>
      <w:bookmarkStart w:id="820" w:name="_Toc36462758"/>
      <w:bookmarkStart w:id="821" w:name="_Toc43025997"/>
      <w:bookmarkStart w:id="822" w:name="_Toc49763531"/>
      <w:bookmarkStart w:id="823" w:name="_Toc56754227"/>
      <w:bookmarkStart w:id="824" w:name="_Toc88742993"/>
      <w:bookmarkStart w:id="825" w:name="_Toc101253902"/>
      <w:bookmarkStart w:id="826" w:name="_Toc101254341"/>
      <w:bookmarkStart w:id="827" w:name="_Toc104112053"/>
      <w:bookmarkStart w:id="828" w:name="_Toc104192230"/>
      <w:bookmarkStart w:id="829" w:name="_Toc104192791"/>
      <w:bookmarkStart w:id="830" w:name="_Toc133336166"/>
      <w:bookmarkStart w:id="831" w:name="_Toc143984653"/>
      <w:bookmarkStart w:id="832" w:name="_Toc144147429"/>
      <w:bookmarkStart w:id="833" w:name="_Toc153885223"/>
      <w:bookmarkStart w:id="834" w:name="_Toc169939033"/>
      <w:r w:rsidRPr="001D2CEF">
        <w:lastRenderedPageBreak/>
        <w:t>5.2.4.</w:t>
      </w:r>
      <w:r w:rsidRPr="001D2CEF">
        <w:rPr>
          <w:lang w:eastAsia="zh-CN"/>
        </w:rPr>
        <w:t>19</w:t>
      </w:r>
      <w:r w:rsidRPr="001D2CEF">
        <w:tab/>
        <w:t xml:space="preserve">Type: </w:t>
      </w:r>
      <w:r w:rsidRPr="001D2CEF">
        <w:rPr>
          <w:rFonts w:hint="eastAsia"/>
          <w:lang w:eastAsia="zh-CN"/>
        </w:rPr>
        <w:t>HalTemplate</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35" w:name="_Toc24925797"/>
      <w:bookmarkStart w:id="836" w:name="_Toc24925977"/>
      <w:bookmarkStart w:id="837" w:name="_Toc24926153"/>
      <w:bookmarkStart w:id="838" w:name="_Toc33964006"/>
      <w:bookmarkStart w:id="839" w:name="_Toc33980762"/>
      <w:bookmarkStart w:id="840" w:name="_Toc36462563"/>
      <w:bookmarkStart w:id="841" w:name="_Toc36462759"/>
      <w:bookmarkStart w:id="842" w:name="_Toc43025998"/>
      <w:bookmarkStart w:id="843" w:name="_Toc49763532"/>
      <w:bookmarkStart w:id="844" w:name="_Toc56754228"/>
      <w:bookmarkStart w:id="845" w:name="_Toc88742994"/>
      <w:bookmarkStart w:id="846" w:name="_Toc101253903"/>
      <w:bookmarkStart w:id="847" w:name="_Toc101254342"/>
      <w:bookmarkStart w:id="848" w:name="_Toc104112054"/>
      <w:bookmarkStart w:id="849" w:name="_Toc104192231"/>
      <w:bookmarkStart w:id="850" w:name="_Toc104192792"/>
      <w:bookmarkStart w:id="851" w:name="_Toc133336167"/>
      <w:bookmarkStart w:id="852" w:name="_Toc143984654"/>
      <w:bookmarkStart w:id="853" w:name="_Toc144147430"/>
      <w:bookmarkStart w:id="854" w:name="_Toc153885224"/>
      <w:bookmarkStart w:id="855" w:name="_Toc169939034"/>
      <w:r w:rsidRPr="001D2CEF">
        <w:t>5.2.4.</w:t>
      </w:r>
      <w:r w:rsidRPr="001D2CEF">
        <w:rPr>
          <w:lang w:eastAsia="zh-CN"/>
        </w:rPr>
        <w:t>20</w:t>
      </w:r>
      <w:r w:rsidRPr="001D2CEF">
        <w:tab/>
        <w:t>Type:</w:t>
      </w:r>
      <w:r w:rsidRPr="001D2CEF">
        <w:rPr>
          <w:rFonts w:hint="eastAsia"/>
          <w:lang w:eastAsia="zh-CN"/>
        </w:rPr>
        <w:t xml:space="preserve"> Property</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56" w:name="_Toc88742995"/>
      <w:bookmarkStart w:id="857" w:name="_Toc101253904"/>
      <w:bookmarkStart w:id="858" w:name="_Toc101254343"/>
      <w:bookmarkStart w:id="859" w:name="_Toc104112055"/>
      <w:bookmarkStart w:id="860" w:name="_Toc104192232"/>
      <w:bookmarkStart w:id="861" w:name="_Toc104192793"/>
      <w:bookmarkStart w:id="862" w:name="_Toc133336168"/>
      <w:bookmarkStart w:id="863" w:name="_Toc143984655"/>
      <w:bookmarkStart w:id="864" w:name="_Toc144147431"/>
      <w:bookmarkStart w:id="865" w:name="_Toc153885225"/>
      <w:bookmarkStart w:id="866" w:name="_Toc169939035"/>
      <w:r w:rsidRPr="001D2CEF">
        <w:t>5.2.4.</w:t>
      </w:r>
      <w:r>
        <w:t>21</w:t>
      </w:r>
      <w:r w:rsidRPr="001D2CEF">
        <w:tab/>
        <w:t xml:space="preserve">Type: </w:t>
      </w:r>
      <w:r>
        <w:t>RedirectResponse</w:t>
      </w:r>
      <w:bookmarkEnd w:id="856"/>
      <w:bookmarkEnd w:id="857"/>
      <w:bookmarkEnd w:id="858"/>
      <w:bookmarkEnd w:id="859"/>
      <w:bookmarkEnd w:id="860"/>
      <w:bookmarkEnd w:id="861"/>
      <w:bookmarkEnd w:id="862"/>
      <w:bookmarkEnd w:id="863"/>
      <w:bookmarkEnd w:id="864"/>
      <w:bookmarkEnd w:id="865"/>
      <w:bookmarkEnd w:id="866"/>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867" w:name="_Toc101253905"/>
      <w:bookmarkStart w:id="868" w:name="_Toc101254344"/>
      <w:bookmarkStart w:id="869" w:name="_Toc104112056"/>
      <w:bookmarkStart w:id="870" w:name="_Toc104192233"/>
      <w:bookmarkStart w:id="871" w:name="_Toc104192794"/>
      <w:bookmarkStart w:id="872" w:name="_Toc133336169"/>
      <w:bookmarkStart w:id="873" w:name="_Toc143984656"/>
      <w:bookmarkStart w:id="874" w:name="_Toc144147432"/>
      <w:bookmarkStart w:id="875" w:name="_Toc153885226"/>
      <w:bookmarkStart w:id="876" w:name="_Toc169939036"/>
      <w:r>
        <w:lastRenderedPageBreak/>
        <w:t>5.2.4.22</w:t>
      </w:r>
      <w:r>
        <w:tab/>
        <w:t>Type: TunnelAddress</w:t>
      </w:r>
      <w:bookmarkEnd w:id="867"/>
      <w:bookmarkEnd w:id="868"/>
      <w:bookmarkEnd w:id="869"/>
      <w:bookmarkEnd w:id="870"/>
      <w:bookmarkEnd w:id="871"/>
      <w:bookmarkEnd w:id="872"/>
      <w:bookmarkEnd w:id="873"/>
      <w:bookmarkEnd w:id="874"/>
      <w:bookmarkEnd w:id="875"/>
      <w:bookmarkEnd w:id="876"/>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877" w:name="_Toc104192795"/>
      <w:bookmarkStart w:id="878" w:name="_Toc133336170"/>
      <w:bookmarkStart w:id="879" w:name="_Toc143984657"/>
      <w:bookmarkStart w:id="880" w:name="_Toc144147433"/>
      <w:bookmarkStart w:id="881" w:name="_Toc153885227"/>
      <w:bookmarkStart w:id="882" w:name="_Toc169939037"/>
      <w:r>
        <w:rPr>
          <w:rFonts w:eastAsia="SimSun"/>
        </w:rPr>
        <w:t>5.2.4.2</w:t>
      </w:r>
      <w:r w:rsidR="00887456">
        <w:rPr>
          <w:rFonts w:eastAsia="SimSun"/>
        </w:rPr>
        <w:t>3</w:t>
      </w:r>
      <w:r>
        <w:rPr>
          <w:rFonts w:eastAsia="SimSun"/>
        </w:rPr>
        <w:tab/>
        <w:t>Type: FqdnPatternMatchingRule</w:t>
      </w:r>
      <w:bookmarkEnd w:id="877"/>
      <w:bookmarkEnd w:id="878"/>
      <w:bookmarkEnd w:id="879"/>
      <w:bookmarkEnd w:id="880"/>
      <w:bookmarkEnd w:id="881"/>
      <w:bookmarkEnd w:id="882"/>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883" w:name="_Toc104192796"/>
      <w:bookmarkStart w:id="884" w:name="_Toc133336171"/>
      <w:bookmarkStart w:id="885" w:name="_Toc143984658"/>
      <w:bookmarkStart w:id="886" w:name="_Toc144147434"/>
      <w:bookmarkStart w:id="887" w:name="_Toc153885228"/>
      <w:bookmarkStart w:id="888" w:name="_Toc169939038"/>
      <w:r>
        <w:rPr>
          <w:rFonts w:eastAsia="SimSun"/>
        </w:rPr>
        <w:t>5.2.4.2</w:t>
      </w:r>
      <w:r w:rsidR="00887456">
        <w:rPr>
          <w:rFonts w:eastAsia="SimSun"/>
        </w:rPr>
        <w:t>4</w:t>
      </w:r>
      <w:r>
        <w:rPr>
          <w:rFonts w:eastAsia="SimSun"/>
        </w:rPr>
        <w:tab/>
        <w:t>Type: StringMatchingRule</w:t>
      </w:r>
      <w:bookmarkEnd w:id="883"/>
      <w:bookmarkEnd w:id="884"/>
      <w:bookmarkEnd w:id="885"/>
      <w:bookmarkEnd w:id="886"/>
      <w:bookmarkEnd w:id="887"/>
      <w:bookmarkEnd w:id="888"/>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889" w:name="_Toc104192797"/>
      <w:bookmarkStart w:id="890" w:name="_Toc133336172"/>
      <w:bookmarkStart w:id="891" w:name="_Toc143984659"/>
      <w:bookmarkStart w:id="892" w:name="_Toc144147435"/>
      <w:bookmarkStart w:id="893" w:name="_Toc153885229"/>
      <w:bookmarkStart w:id="894" w:name="_Toc169939039"/>
      <w:r>
        <w:rPr>
          <w:rFonts w:eastAsia="SimSun"/>
        </w:rPr>
        <w:lastRenderedPageBreak/>
        <w:t>5.2.4.2</w:t>
      </w:r>
      <w:r w:rsidR="00887456">
        <w:rPr>
          <w:rFonts w:eastAsia="SimSun"/>
        </w:rPr>
        <w:t>5</w:t>
      </w:r>
      <w:r>
        <w:rPr>
          <w:rFonts w:eastAsia="SimSun"/>
        </w:rPr>
        <w:tab/>
        <w:t>Type: StringMatchingCondition</w:t>
      </w:r>
      <w:bookmarkEnd w:id="889"/>
      <w:bookmarkEnd w:id="890"/>
      <w:bookmarkEnd w:id="891"/>
      <w:bookmarkEnd w:id="892"/>
      <w:bookmarkEnd w:id="893"/>
      <w:bookmarkEnd w:id="894"/>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895" w:name="_Toc24937673"/>
      <w:bookmarkStart w:id="896" w:name="_Toc33962488"/>
      <w:bookmarkStart w:id="897" w:name="_Toc42883250"/>
      <w:bookmarkStart w:id="898" w:name="_Toc49733118"/>
      <w:bookmarkStart w:id="899" w:name="_Toc56690743"/>
      <w:bookmarkStart w:id="900" w:name="_Toc130820776"/>
      <w:bookmarkStart w:id="901" w:name="_Toc133336173"/>
      <w:bookmarkStart w:id="902" w:name="_Toc143984660"/>
      <w:bookmarkStart w:id="903" w:name="_Toc144147436"/>
      <w:bookmarkStart w:id="904" w:name="_Toc153885230"/>
      <w:bookmarkStart w:id="905" w:name="_Toc169939040"/>
      <w:r>
        <w:rPr>
          <w:rFonts w:eastAsia="SimSun"/>
        </w:rPr>
        <w:t>5.2.4.</w:t>
      </w:r>
      <w:r w:rsidR="00347FEC" w:rsidRPr="000F0C82">
        <w:rPr>
          <w:rFonts w:eastAsia="SimSun"/>
        </w:rPr>
        <w:t>26</w:t>
      </w:r>
      <w:r>
        <w:tab/>
        <w:t>Type: Ipv4AddressRange</w:t>
      </w:r>
      <w:bookmarkEnd w:id="895"/>
      <w:bookmarkEnd w:id="896"/>
      <w:bookmarkEnd w:id="897"/>
      <w:bookmarkEnd w:id="898"/>
      <w:bookmarkEnd w:id="899"/>
      <w:bookmarkEnd w:id="900"/>
      <w:bookmarkEnd w:id="901"/>
      <w:bookmarkEnd w:id="902"/>
      <w:bookmarkEnd w:id="903"/>
      <w:bookmarkEnd w:id="904"/>
      <w:bookmarkEnd w:id="905"/>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06" w:name="_Toc133336174"/>
      <w:bookmarkStart w:id="907" w:name="_Toc143984661"/>
      <w:bookmarkStart w:id="908" w:name="_Toc144147437"/>
      <w:bookmarkStart w:id="909" w:name="_Toc153885231"/>
      <w:bookmarkStart w:id="910" w:name="_Toc169939041"/>
      <w:r>
        <w:rPr>
          <w:rFonts w:eastAsia="SimSun"/>
        </w:rPr>
        <w:t>5.2.4.</w:t>
      </w:r>
      <w:r w:rsidR="00347FEC" w:rsidRPr="000F0C82">
        <w:rPr>
          <w:rFonts w:eastAsia="SimSun"/>
        </w:rPr>
        <w:t>27</w:t>
      </w:r>
      <w:r>
        <w:tab/>
        <w:t>Type: Ipv6AddressRange</w:t>
      </w:r>
      <w:bookmarkEnd w:id="906"/>
      <w:bookmarkEnd w:id="907"/>
      <w:bookmarkEnd w:id="908"/>
      <w:bookmarkEnd w:id="909"/>
      <w:bookmarkEnd w:id="910"/>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11" w:name="_Toc133336175"/>
      <w:bookmarkStart w:id="912" w:name="_Toc143984662"/>
      <w:bookmarkStart w:id="913" w:name="_Toc144147438"/>
      <w:bookmarkStart w:id="914" w:name="_Toc153885232"/>
      <w:bookmarkStart w:id="915" w:name="_Toc169939042"/>
      <w:r>
        <w:rPr>
          <w:rFonts w:eastAsia="SimSun"/>
        </w:rPr>
        <w:t>5.2.4.</w:t>
      </w:r>
      <w:r w:rsidR="00347FEC" w:rsidRPr="000F0C82">
        <w:rPr>
          <w:rFonts w:eastAsia="SimSun"/>
        </w:rPr>
        <w:t>28</w:t>
      </w:r>
      <w:r>
        <w:tab/>
        <w:t>Type: Ipv6PrefixRange</w:t>
      </w:r>
      <w:bookmarkEnd w:id="911"/>
      <w:bookmarkEnd w:id="912"/>
      <w:bookmarkEnd w:id="913"/>
      <w:bookmarkEnd w:id="914"/>
      <w:bookmarkEnd w:id="915"/>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16" w:name="_Toc24925800"/>
      <w:bookmarkStart w:id="917" w:name="_Toc24925978"/>
      <w:bookmarkStart w:id="918" w:name="_Toc24926154"/>
      <w:bookmarkStart w:id="919" w:name="_Toc33964007"/>
      <w:bookmarkStart w:id="920" w:name="_Toc33980763"/>
      <w:bookmarkStart w:id="921" w:name="_Toc36462564"/>
      <w:bookmarkStart w:id="922" w:name="_Toc36462760"/>
      <w:bookmarkStart w:id="923" w:name="_Toc43025999"/>
      <w:bookmarkStart w:id="924" w:name="_Toc49763533"/>
      <w:bookmarkStart w:id="925" w:name="_Toc56754229"/>
      <w:bookmarkStart w:id="926" w:name="_Toc88742996"/>
      <w:bookmarkStart w:id="927" w:name="_Toc101253906"/>
      <w:bookmarkStart w:id="928" w:name="_Toc101254345"/>
      <w:bookmarkStart w:id="929" w:name="_Toc104112057"/>
      <w:bookmarkStart w:id="930" w:name="_Toc104192234"/>
      <w:bookmarkStart w:id="931" w:name="_Toc104192798"/>
      <w:bookmarkStart w:id="932" w:name="_Toc133336176"/>
      <w:bookmarkStart w:id="933" w:name="_Toc143984663"/>
      <w:bookmarkStart w:id="934" w:name="_Toc144147439"/>
      <w:bookmarkStart w:id="935" w:name="_Toc153885233"/>
      <w:bookmarkStart w:id="936" w:name="_Toc169939043"/>
      <w:r w:rsidRPr="001D2CEF">
        <w:t>5.3</w:t>
      </w:r>
      <w:r w:rsidRPr="001D2CEF">
        <w:tab/>
        <w:t>Data Types related to Subscription, Identification and Numbering</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11A0E818" w14:textId="77777777" w:rsidR="00E92CBF" w:rsidRPr="001D2CEF" w:rsidRDefault="00E92CBF" w:rsidP="00D362EB">
      <w:pPr>
        <w:pStyle w:val="Heading3"/>
      </w:pPr>
      <w:bookmarkStart w:id="937" w:name="_Toc24925801"/>
      <w:bookmarkStart w:id="938" w:name="_Toc24925979"/>
      <w:bookmarkStart w:id="939" w:name="_Toc24926155"/>
      <w:bookmarkStart w:id="940" w:name="_Toc33964008"/>
      <w:bookmarkStart w:id="941" w:name="_Toc33980764"/>
      <w:bookmarkStart w:id="942" w:name="_Toc36462565"/>
      <w:bookmarkStart w:id="943" w:name="_Toc36462761"/>
      <w:bookmarkStart w:id="944" w:name="_Toc43026000"/>
      <w:bookmarkStart w:id="945" w:name="_Toc49763534"/>
      <w:bookmarkStart w:id="946" w:name="_Toc56754230"/>
      <w:bookmarkStart w:id="947" w:name="_Toc88742997"/>
      <w:bookmarkStart w:id="948" w:name="_Toc101253907"/>
      <w:bookmarkStart w:id="949" w:name="_Toc101254346"/>
      <w:bookmarkStart w:id="950" w:name="_Toc104112058"/>
      <w:bookmarkStart w:id="951" w:name="_Toc104192235"/>
      <w:bookmarkStart w:id="952" w:name="_Toc104192799"/>
      <w:bookmarkStart w:id="953" w:name="_Toc133336177"/>
      <w:bookmarkStart w:id="954" w:name="_Toc143984664"/>
      <w:bookmarkStart w:id="955" w:name="_Toc144147440"/>
      <w:bookmarkStart w:id="956" w:name="_Toc153885234"/>
      <w:bookmarkStart w:id="957" w:name="_Toc169939044"/>
      <w:r w:rsidRPr="001D2CEF">
        <w:t>5.3.1</w:t>
      </w:r>
      <w:r w:rsidRPr="001D2CEF">
        <w:tab/>
        <w:t>Introduction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958" w:name="_Toc24925802"/>
      <w:bookmarkStart w:id="959" w:name="_Toc24925980"/>
      <w:bookmarkStart w:id="960" w:name="_Toc24926156"/>
      <w:bookmarkStart w:id="961" w:name="_Toc33964009"/>
      <w:bookmarkStart w:id="962" w:name="_Toc33980765"/>
      <w:bookmarkStart w:id="963" w:name="_Toc36462566"/>
      <w:bookmarkStart w:id="964" w:name="_Toc36462762"/>
      <w:bookmarkStart w:id="965" w:name="_Toc43026001"/>
      <w:bookmarkStart w:id="966" w:name="_Toc49763535"/>
      <w:bookmarkStart w:id="967" w:name="_Toc56754231"/>
      <w:bookmarkStart w:id="968" w:name="_Toc88742998"/>
      <w:bookmarkStart w:id="969" w:name="_Toc101253908"/>
      <w:bookmarkStart w:id="970" w:name="_Toc101254347"/>
      <w:bookmarkStart w:id="971" w:name="_Toc104112059"/>
      <w:bookmarkStart w:id="972" w:name="_Toc104192236"/>
      <w:bookmarkStart w:id="973" w:name="_Toc104192800"/>
      <w:bookmarkStart w:id="974" w:name="_Toc133336178"/>
      <w:bookmarkStart w:id="975" w:name="_Toc143984665"/>
      <w:bookmarkStart w:id="976" w:name="_Toc144147441"/>
      <w:bookmarkStart w:id="977" w:name="_Toc153885235"/>
      <w:bookmarkStart w:id="978" w:name="_Toc169939045"/>
      <w:r w:rsidRPr="001D2CEF">
        <w:lastRenderedPageBreak/>
        <w:t>5.3.2</w:t>
      </w:r>
      <w:r w:rsidRPr="001D2CEF">
        <w:tab/>
        <w:t>Simple Data Types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3423D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979"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980"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980"/>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979"/>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981"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982" w:name="_PERM_MCCTEMPBM_CRPT84370011___7"/>
            <w:bookmarkEnd w:id="981"/>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982"/>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983"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984" w:name="_Toc68196428"/>
            <w:bookmarkStart w:id="985" w:name="_Toc59209096"/>
            <w:bookmarkStart w:id="986" w:name="_Toc51951319"/>
            <w:bookmarkStart w:id="987" w:name="_Toc45882769"/>
            <w:bookmarkStart w:id="988" w:name="_Toc45282383"/>
            <w:bookmarkStart w:id="989" w:name="_Toc34404487"/>
            <w:bookmarkStart w:id="990" w:name="_Toc34388716"/>
            <w:bookmarkStart w:id="991" w:name="_Toc138361565"/>
            <w:r>
              <w:t xml:space="preserve">is same as the </w:t>
            </w:r>
            <w:r w:rsidRPr="00C33F68">
              <w:t>Application layer ID</w:t>
            </w:r>
            <w:bookmarkEnd w:id="983"/>
            <w:bookmarkEnd w:id="984"/>
            <w:bookmarkEnd w:id="985"/>
            <w:bookmarkEnd w:id="986"/>
            <w:bookmarkEnd w:id="987"/>
            <w:bookmarkEnd w:id="988"/>
            <w:bookmarkEnd w:id="989"/>
            <w:bookmarkEnd w:id="990"/>
            <w:bookmarkEnd w:id="991"/>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992" w:name="_Toc24925803"/>
      <w:bookmarkStart w:id="993" w:name="_Toc24925981"/>
      <w:bookmarkStart w:id="994" w:name="_Toc24926157"/>
      <w:bookmarkStart w:id="995" w:name="_Toc33964010"/>
      <w:bookmarkStart w:id="996" w:name="_Toc33980766"/>
      <w:bookmarkStart w:id="997" w:name="_Toc36462567"/>
      <w:bookmarkStart w:id="998" w:name="_Toc36462763"/>
      <w:bookmarkStart w:id="999" w:name="_Toc43026002"/>
      <w:bookmarkStart w:id="1000" w:name="_Toc49763536"/>
      <w:bookmarkStart w:id="1001" w:name="_Toc56754232"/>
      <w:bookmarkStart w:id="1002" w:name="_Toc88742999"/>
      <w:bookmarkStart w:id="1003" w:name="_Toc101253909"/>
      <w:bookmarkStart w:id="1004" w:name="_Toc101254348"/>
      <w:bookmarkStart w:id="1005" w:name="_Toc104112060"/>
      <w:bookmarkStart w:id="1006" w:name="_Toc104192237"/>
      <w:bookmarkStart w:id="1007" w:name="_Toc104192801"/>
      <w:bookmarkStart w:id="1008" w:name="_Toc133336179"/>
      <w:bookmarkStart w:id="1009" w:name="_Toc143984666"/>
      <w:bookmarkStart w:id="1010" w:name="_Toc144147442"/>
      <w:bookmarkStart w:id="1011" w:name="_Toc153885236"/>
      <w:bookmarkStart w:id="1012" w:name="_Toc169939046"/>
      <w:r w:rsidRPr="001D2CEF">
        <w:t>5.3.3</w:t>
      </w:r>
      <w:r w:rsidRPr="001D2CEF">
        <w:tab/>
        <w:t>Enumerations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0C33B67C" w14:textId="25EC8FAE" w:rsidR="00841A03" w:rsidRDefault="00841A03" w:rsidP="004B0F6D">
      <w:pPr>
        <w:pStyle w:val="Heading4"/>
      </w:pPr>
      <w:bookmarkStart w:id="1013" w:name="_Toc143984667"/>
      <w:bookmarkStart w:id="1014" w:name="_Toc144147443"/>
      <w:bookmarkStart w:id="1015" w:name="_Toc153885237"/>
      <w:bookmarkStart w:id="1016" w:name="_Toc169939047"/>
      <w:r>
        <w:t>5.3.3.</w:t>
      </w:r>
      <w:r w:rsidRPr="00496DB9">
        <w:rPr>
          <w:lang w:eastAsia="zh-CN"/>
        </w:rPr>
        <w:t>1</w:t>
      </w:r>
      <w:r>
        <w:tab/>
        <w:t>Enumeration: GroupServiceId</w:t>
      </w:r>
      <w:bookmarkEnd w:id="1013"/>
      <w:bookmarkEnd w:id="1014"/>
      <w:bookmarkEnd w:id="1015"/>
      <w:bookmarkEnd w:id="1016"/>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17" w:name="_Toc24925804"/>
      <w:bookmarkStart w:id="1018" w:name="_Toc24925982"/>
      <w:bookmarkStart w:id="1019" w:name="_Toc24926158"/>
      <w:bookmarkStart w:id="1020" w:name="_Toc33964011"/>
      <w:bookmarkStart w:id="1021" w:name="_Toc33980767"/>
      <w:bookmarkStart w:id="1022" w:name="_Toc36462568"/>
      <w:bookmarkStart w:id="1023" w:name="_Toc36462764"/>
      <w:bookmarkStart w:id="1024" w:name="_Toc43026003"/>
      <w:bookmarkStart w:id="1025" w:name="_Toc49763537"/>
      <w:bookmarkStart w:id="1026" w:name="_Toc56754233"/>
      <w:bookmarkStart w:id="1027" w:name="_Toc88743000"/>
      <w:bookmarkStart w:id="1028" w:name="_Toc101253910"/>
      <w:bookmarkStart w:id="1029" w:name="_Toc101254349"/>
      <w:bookmarkStart w:id="1030" w:name="_Toc104112061"/>
      <w:bookmarkStart w:id="1031" w:name="_Toc104192238"/>
      <w:bookmarkStart w:id="1032" w:name="_Toc104192802"/>
      <w:bookmarkStart w:id="1033" w:name="_Toc133336180"/>
      <w:bookmarkStart w:id="1034" w:name="_Toc143984668"/>
      <w:bookmarkStart w:id="1035" w:name="_Toc144147444"/>
      <w:bookmarkStart w:id="1036" w:name="_Toc153885238"/>
      <w:bookmarkStart w:id="1037" w:name="_Toc169939048"/>
      <w:r w:rsidRPr="001D2CEF">
        <w:t>5.3.4</w:t>
      </w:r>
      <w:r w:rsidRPr="001D2CEF">
        <w:tab/>
        <w:t>Structured Data Types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35B6D825" w14:textId="77777777" w:rsidR="00E92CBF" w:rsidRPr="001D2CEF" w:rsidRDefault="00E92CBF" w:rsidP="00D362EB">
      <w:pPr>
        <w:pStyle w:val="Heading4"/>
      </w:pPr>
      <w:bookmarkStart w:id="1038" w:name="_Toc24925805"/>
      <w:bookmarkStart w:id="1039" w:name="_Toc24925983"/>
      <w:bookmarkStart w:id="1040" w:name="_Toc24926159"/>
      <w:bookmarkStart w:id="1041" w:name="_Toc33964012"/>
      <w:bookmarkStart w:id="1042" w:name="_Toc33980768"/>
      <w:bookmarkStart w:id="1043" w:name="_Toc36462569"/>
      <w:bookmarkStart w:id="1044" w:name="_Toc36462765"/>
      <w:bookmarkStart w:id="1045" w:name="_Toc43026004"/>
      <w:bookmarkStart w:id="1046" w:name="_Toc49763538"/>
      <w:bookmarkStart w:id="1047" w:name="_Toc56754234"/>
      <w:bookmarkStart w:id="1048" w:name="_Toc88743001"/>
      <w:bookmarkStart w:id="1049" w:name="_Toc101253911"/>
      <w:bookmarkStart w:id="1050" w:name="_Toc101254350"/>
      <w:bookmarkStart w:id="1051" w:name="_Toc104112062"/>
      <w:bookmarkStart w:id="1052" w:name="_Toc104192239"/>
      <w:bookmarkStart w:id="1053" w:name="_Toc104192803"/>
      <w:bookmarkStart w:id="1054" w:name="_Toc133336181"/>
      <w:bookmarkStart w:id="1055" w:name="_Toc143984669"/>
      <w:bookmarkStart w:id="1056" w:name="_Toc144147445"/>
      <w:bookmarkStart w:id="1057" w:name="_Toc153885239"/>
      <w:bookmarkStart w:id="1058" w:name="_Toc169939049"/>
      <w:r w:rsidRPr="001D2CEF">
        <w:t>5.3.4.1</w:t>
      </w:r>
      <w:r w:rsidRPr="001D2CEF">
        <w:tab/>
        <w:t>Type: Guami</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059" w:name="_Toc24925806"/>
      <w:bookmarkStart w:id="1060" w:name="_Toc24925984"/>
      <w:bookmarkStart w:id="1061" w:name="_Toc24926160"/>
      <w:bookmarkStart w:id="1062" w:name="_Toc33964013"/>
      <w:bookmarkStart w:id="1063" w:name="_Toc33980769"/>
      <w:bookmarkStart w:id="1064" w:name="_Toc36462570"/>
      <w:bookmarkStart w:id="1065" w:name="_Toc36462766"/>
      <w:bookmarkStart w:id="1066" w:name="_Toc43026005"/>
      <w:bookmarkStart w:id="1067" w:name="_Toc49763539"/>
      <w:bookmarkStart w:id="1068" w:name="_Toc56754235"/>
      <w:bookmarkStart w:id="1069" w:name="_Toc88743002"/>
      <w:bookmarkStart w:id="1070" w:name="_Toc101253912"/>
      <w:bookmarkStart w:id="1071" w:name="_Toc101254351"/>
      <w:bookmarkStart w:id="1072" w:name="_Toc104112063"/>
      <w:bookmarkStart w:id="1073" w:name="_Toc104192240"/>
      <w:bookmarkStart w:id="1074" w:name="_Toc104192804"/>
      <w:bookmarkStart w:id="1075" w:name="_Toc133336182"/>
      <w:bookmarkStart w:id="1076" w:name="_Toc143984670"/>
      <w:bookmarkStart w:id="1077" w:name="_Toc144147446"/>
      <w:bookmarkStart w:id="1078" w:name="_Toc153885240"/>
      <w:bookmarkStart w:id="1079" w:name="_Toc169939050"/>
      <w:r w:rsidRPr="001D2CEF">
        <w:t>5.3.4.2</w:t>
      </w:r>
      <w:r w:rsidRPr="001D2CEF">
        <w:tab/>
        <w:t>Type: NetworkId</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080" w:name="_Toc24925807"/>
      <w:bookmarkStart w:id="1081" w:name="_Toc24925985"/>
      <w:bookmarkStart w:id="1082" w:name="_Toc24926161"/>
      <w:bookmarkStart w:id="1083" w:name="_Toc33964014"/>
      <w:bookmarkStart w:id="1084" w:name="_Toc33980770"/>
      <w:bookmarkStart w:id="1085" w:name="_Toc36462571"/>
      <w:bookmarkStart w:id="1086" w:name="_Toc36462767"/>
      <w:bookmarkStart w:id="1087" w:name="_Toc43026006"/>
      <w:bookmarkStart w:id="1088" w:name="_Toc49763540"/>
      <w:bookmarkStart w:id="1089" w:name="_Toc56754236"/>
      <w:bookmarkStart w:id="1090" w:name="_Toc88743003"/>
      <w:bookmarkStart w:id="1091" w:name="_Toc101253913"/>
      <w:bookmarkStart w:id="1092" w:name="_Toc101254352"/>
      <w:bookmarkStart w:id="1093" w:name="_Toc104112064"/>
      <w:bookmarkStart w:id="1094" w:name="_Toc104192241"/>
      <w:bookmarkStart w:id="1095" w:name="_Toc104192805"/>
      <w:bookmarkStart w:id="1096" w:name="_Toc133336183"/>
      <w:bookmarkStart w:id="1097" w:name="_Toc143984671"/>
      <w:bookmarkStart w:id="1098" w:name="_Toc144147447"/>
      <w:bookmarkStart w:id="1099" w:name="_Toc153885241"/>
      <w:bookmarkStart w:id="1100" w:name="_Toc169939051"/>
      <w:r w:rsidRPr="001D2CEF">
        <w:t>5.3.4.3</w:t>
      </w:r>
      <w:r w:rsidRPr="001D2CEF">
        <w:tab/>
        <w:t>Type: GuamiRm</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01" w:name="_Toc24925808"/>
      <w:bookmarkStart w:id="1102" w:name="_Toc24925986"/>
      <w:bookmarkStart w:id="1103" w:name="_Toc24926162"/>
      <w:bookmarkStart w:id="1104" w:name="_Toc33964015"/>
      <w:bookmarkStart w:id="1105" w:name="_Toc33980771"/>
      <w:bookmarkStart w:id="1106" w:name="_Toc36462572"/>
      <w:bookmarkStart w:id="1107" w:name="_Toc36462768"/>
      <w:bookmarkStart w:id="1108" w:name="_Toc43026007"/>
      <w:bookmarkStart w:id="1109" w:name="_Toc49763541"/>
      <w:bookmarkStart w:id="1110" w:name="_Toc56754237"/>
      <w:bookmarkStart w:id="1111" w:name="_Toc88743004"/>
      <w:bookmarkStart w:id="1112" w:name="_Toc101253914"/>
      <w:bookmarkStart w:id="1113" w:name="_Toc101254353"/>
      <w:bookmarkStart w:id="1114" w:name="_Toc104112065"/>
      <w:bookmarkStart w:id="1115" w:name="_Toc104192242"/>
      <w:bookmarkStart w:id="1116" w:name="_Toc104192806"/>
      <w:bookmarkStart w:id="1117" w:name="_Toc133336184"/>
      <w:bookmarkStart w:id="1118" w:name="_Toc143984672"/>
      <w:bookmarkStart w:id="1119" w:name="_Toc144147448"/>
      <w:bookmarkStart w:id="1120" w:name="_Toc153885242"/>
      <w:bookmarkStart w:id="1121" w:name="_Toc169939052"/>
      <w:r w:rsidRPr="001D2CEF">
        <w:t>5.4</w:t>
      </w:r>
      <w:r w:rsidRPr="001D2CEF">
        <w:tab/>
        <w:t>Data Types related to 5G Network</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38D737C5" w14:textId="77777777" w:rsidR="00E92CBF" w:rsidRPr="001D2CEF" w:rsidRDefault="00E92CBF" w:rsidP="00D362EB">
      <w:pPr>
        <w:pStyle w:val="Heading3"/>
      </w:pPr>
      <w:bookmarkStart w:id="1122" w:name="_Toc24925809"/>
      <w:bookmarkStart w:id="1123" w:name="_Toc24925987"/>
      <w:bookmarkStart w:id="1124" w:name="_Toc24926163"/>
      <w:bookmarkStart w:id="1125" w:name="_Toc33964016"/>
      <w:bookmarkStart w:id="1126" w:name="_Toc33980772"/>
      <w:bookmarkStart w:id="1127" w:name="_Toc36462573"/>
      <w:bookmarkStart w:id="1128" w:name="_Toc36462769"/>
      <w:bookmarkStart w:id="1129" w:name="_Toc43026008"/>
      <w:bookmarkStart w:id="1130" w:name="_Toc49763542"/>
      <w:bookmarkStart w:id="1131" w:name="_Toc56754238"/>
      <w:bookmarkStart w:id="1132" w:name="_Toc88743005"/>
      <w:bookmarkStart w:id="1133" w:name="_Toc101253915"/>
      <w:bookmarkStart w:id="1134" w:name="_Toc101254354"/>
      <w:bookmarkStart w:id="1135" w:name="_Toc104112066"/>
      <w:bookmarkStart w:id="1136" w:name="_Toc104192243"/>
      <w:bookmarkStart w:id="1137" w:name="_Toc104192807"/>
      <w:bookmarkStart w:id="1138" w:name="_Toc133336185"/>
      <w:bookmarkStart w:id="1139" w:name="_Toc143984673"/>
      <w:bookmarkStart w:id="1140" w:name="_Toc144147449"/>
      <w:bookmarkStart w:id="1141" w:name="_Toc153885243"/>
      <w:bookmarkStart w:id="1142" w:name="_Toc169939053"/>
      <w:r w:rsidRPr="001D2CEF">
        <w:t>5.4.1</w:t>
      </w:r>
      <w:r w:rsidRPr="001D2CEF">
        <w:tab/>
        <w:t>Introduction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143" w:name="_Toc24925810"/>
      <w:bookmarkStart w:id="1144" w:name="_Toc24925988"/>
      <w:bookmarkStart w:id="1145" w:name="_Toc24926164"/>
      <w:bookmarkStart w:id="1146" w:name="_Toc33964017"/>
      <w:bookmarkStart w:id="1147" w:name="_Toc33980773"/>
      <w:bookmarkStart w:id="1148" w:name="_Toc36462574"/>
      <w:bookmarkStart w:id="1149" w:name="_Toc36462770"/>
      <w:bookmarkStart w:id="1150" w:name="_Toc43026009"/>
      <w:bookmarkStart w:id="1151" w:name="_Toc49763543"/>
      <w:bookmarkStart w:id="1152" w:name="_Toc56754239"/>
      <w:bookmarkStart w:id="1153" w:name="_Toc88743006"/>
      <w:bookmarkStart w:id="1154" w:name="_Toc101253916"/>
      <w:bookmarkStart w:id="1155" w:name="_Toc101254355"/>
      <w:bookmarkStart w:id="1156" w:name="_Toc104112067"/>
      <w:bookmarkStart w:id="1157" w:name="_Toc104192244"/>
      <w:bookmarkStart w:id="1158" w:name="_Toc104192808"/>
      <w:bookmarkStart w:id="1159" w:name="_Toc133336186"/>
      <w:bookmarkStart w:id="1160" w:name="_Toc143984674"/>
      <w:bookmarkStart w:id="1161" w:name="_Toc144147450"/>
      <w:bookmarkStart w:id="1162" w:name="_Toc153885244"/>
      <w:bookmarkStart w:id="1163" w:name="_Toc169939054"/>
      <w:r w:rsidRPr="001D2CEF">
        <w:t>5.4.2</w:t>
      </w:r>
      <w:r w:rsidRPr="001D2CEF">
        <w:tab/>
        <w:t>Simple Data Types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164"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164"/>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165"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165"/>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166"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167" w:name="_MCCTEMPBM_CRPT84370017___2"/>
            <w:bookmarkEnd w:id="1166"/>
          </w:p>
          <w:bookmarkEnd w:id="1167"/>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168"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168"/>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169"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169"/>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170"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170"/>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3423D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5E2434CB" w:rsidR="008577E3" w:rsidRDefault="008577E3" w:rsidP="008577E3">
            <w:pPr>
              <w:pStyle w:val="TAN"/>
            </w:pPr>
            <w:r w:rsidRPr="001D2CEF">
              <w:t>NOTE</w:t>
            </w:r>
            <w:r w:rsidR="00FA13FE">
              <w:t> 1</w:t>
            </w:r>
            <w:r w:rsidRPr="001D2CEF">
              <w:t>:</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171" w:name="_Toc24925811"/>
      <w:bookmarkStart w:id="1172" w:name="_Toc24925989"/>
      <w:bookmarkStart w:id="1173" w:name="_Toc24926165"/>
      <w:bookmarkStart w:id="1174" w:name="_Toc33964018"/>
      <w:bookmarkStart w:id="1175" w:name="_Toc33980774"/>
      <w:bookmarkStart w:id="1176" w:name="_Toc36462575"/>
      <w:bookmarkStart w:id="1177" w:name="_Toc36462771"/>
      <w:bookmarkStart w:id="1178" w:name="_Toc43026010"/>
      <w:bookmarkStart w:id="1179" w:name="_Toc49763544"/>
      <w:bookmarkStart w:id="1180" w:name="_Toc56754240"/>
      <w:bookmarkStart w:id="1181" w:name="_Toc88743007"/>
      <w:bookmarkStart w:id="1182" w:name="_Toc101253917"/>
      <w:bookmarkStart w:id="1183" w:name="_Toc101254356"/>
      <w:bookmarkStart w:id="1184" w:name="_Toc104112068"/>
      <w:bookmarkStart w:id="1185" w:name="_Toc104192245"/>
      <w:bookmarkStart w:id="1186" w:name="_Toc104192809"/>
      <w:bookmarkStart w:id="1187" w:name="_Toc133336187"/>
      <w:bookmarkStart w:id="1188" w:name="_Toc143984675"/>
      <w:bookmarkStart w:id="1189" w:name="_Toc144147451"/>
      <w:bookmarkStart w:id="1190" w:name="_Toc153885245"/>
      <w:bookmarkStart w:id="1191" w:name="_Toc169939055"/>
      <w:r w:rsidRPr="00F11966">
        <w:t>5.4.3</w:t>
      </w:r>
      <w:r w:rsidRPr="00F11966">
        <w:tab/>
        <w:t>Enumerations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617D6F02" w14:textId="77777777" w:rsidR="00E92CBF" w:rsidRPr="00F11966" w:rsidRDefault="00E92CBF" w:rsidP="00D362EB">
      <w:pPr>
        <w:pStyle w:val="Heading4"/>
      </w:pPr>
      <w:bookmarkStart w:id="1192" w:name="_Toc24925812"/>
      <w:bookmarkStart w:id="1193" w:name="_Toc24925990"/>
      <w:bookmarkStart w:id="1194" w:name="_Toc24926166"/>
      <w:bookmarkStart w:id="1195" w:name="_Toc33964019"/>
      <w:bookmarkStart w:id="1196" w:name="_Toc33980775"/>
      <w:bookmarkStart w:id="1197" w:name="_Toc36462576"/>
      <w:bookmarkStart w:id="1198" w:name="_Toc36462772"/>
      <w:bookmarkStart w:id="1199" w:name="_Toc43026011"/>
      <w:bookmarkStart w:id="1200" w:name="_Toc49763545"/>
      <w:bookmarkStart w:id="1201" w:name="_Toc56754241"/>
      <w:bookmarkStart w:id="1202" w:name="_Toc88743008"/>
      <w:bookmarkStart w:id="1203" w:name="_Toc101253918"/>
      <w:bookmarkStart w:id="1204" w:name="_Toc101254357"/>
      <w:bookmarkStart w:id="1205" w:name="_Toc104112069"/>
      <w:bookmarkStart w:id="1206" w:name="_Toc104192246"/>
      <w:bookmarkStart w:id="1207" w:name="_Toc104192810"/>
      <w:bookmarkStart w:id="1208" w:name="_Toc133336188"/>
      <w:bookmarkStart w:id="1209" w:name="_Toc143984676"/>
      <w:bookmarkStart w:id="1210" w:name="_Toc144147452"/>
      <w:bookmarkStart w:id="1211" w:name="_Toc153885246"/>
      <w:bookmarkStart w:id="1212" w:name="_Toc169939056"/>
      <w:r w:rsidRPr="00F11966">
        <w:t>5.4.3.1</w:t>
      </w:r>
      <w:r w:rsidRPr="00F11966">
        <w:tab/>
        <w:t>Enumeration: AccessType</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13" w:name="_Toc24925813"/>
      <w:bookmarkStart w:id="1214" w:name="_Toc24925991"/>
      <w:bookmarkStart w:id="1215" w:name="_Toc24926167"/>
      <w:bookmarkStart w:id="1216" w:name="_Toc33964020"/>
      <w:bookmarkStart w:id="1217" w:name="_Toc33980776"/>
      <w:bookmarkStart w:id="1218" w:name="_Toc36462577"/>
      <w:bookmarkStart w:id="1219" w:name="_Toc36462773"/>
      <w:bookmarkStart w:id="1220" w:name="_Toc43026012"/>
      <w:bookmarkStart w:id="1221" w:name="_Toc49763546"/>
      <w:bookmarkStart w:id="1222" w:name="_Toc56754242"/>
      <w:bookmarkStart w:id="1223" w:name="_Toc88743009"/>
      <w:bookmarkStart w:id="1224" w:name="_Toc101253919"/>
      <w:bookmarkStart w:id="1225" w:name="_Toc101254358"/>
      <w:bookmarkStart w:id="1226" w:name="_Toc104112070"/>
      <w:bookmarkStart w:id="1227" w:name="_Toc104192247"/>
      <w:bookmarkStart w:id="1228" w:name="_Toc104192811"/>
      <w:bookmarkStart w:id="1229" w:name="_Toc133336189"/>
      <w:bookmarkStart w:id="1230" w:name="_Toc143984677"/>
      <w:bookmarkStart w:id="1231" w:name="_Toc144147453"/>
      <w:bookmarkStart w:id="1232" w:name="_Toc153885247"/>
      <w:bookmarkStart w:id="1233" w:name="_Toc169939057"/>
      <w:r w:rsidRPr="00F11966">
        <w:lastRenderedPageBreak/>
        <w:t>5.4.3.2</w:t>
      </w:r>
      <w:r w:rsidRPr="00F11966">
        <w:tab/>
        <w:t>Enumeration: RatType</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02F57297" w:rsidR="0029425E" w:rsidRDefault="0029425E" w:rsidP="0029425E">
            <w:pPr>
              <w:pStyle w:val="TAL"/>
              <w:rPr>
                <w:lang w:eastAsia="zh-CN"/>
              </w:rPr>
            </w:pPr>
            <w:r>
              <w:t>NB-IoT</w:t>
            </w:r>
            <w:r>
              <w:rPr>
                <w:lang w:val="en-US"/>
              </w:rPr>
              <w:t xml:space="preserve"> (LEO)</w:t>
            </w:r>
            <w:r>
              <w:t xml:space="preserve"> satellite access type</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4C5B8823" w:rsidR="0029425E" w:rsidRDefault="0029425E" w:rsidP="0029425E">
            <w:pPr>
              <w:pStyle w:val="TAL"/>
              <w:rPr>
                <w:lang w:eastAsia="zh-CN"/>
              </w:rPr>
            </w:pPr>
            <w:r>
              <w:t>NB-IoT</w:t>
            </w:r>
            <w:r>
              <w:rPr>
                <w:lang w:val="en-US"/>
              </w:rPr>
              <w:t xml:space="preserve"> (MEO)</w:t>
            </w:r>
            <w:r>
              <w:t xml:space="preserve"> satellite access type</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211FE706" w:rsidR="0029425E" w:rsidRDefault="0029425E" w:rsidP="0029425E">
            <w:pPr>
              <w:pStyle w:val="TAL"/>
              <w:rPr>
                <w:lang w:eastAsia="zh-CN"/>
              </w:rPr>
            </w:pPr>
            <w:r>
              <w:t>NB-IoT</w:t>
            </w:r>
            <w:r>
              <w:rPr>
                <w:lang w:val="en-US"/>
              </w:rPr>
              <w:t xml:space="preserve"> (GEO)</w:t>
            </w:r>
            <w:r>
              <w:t xml:space="preserve"> satellite access type</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4B86A7A" w:rsidR="0029425E" w:rsidRDefault="0029425E" w:rsidP="0029425E">
            <w:pPr>
              <w:pStyle w:val="TAL"/>
              <w:rPr>
                <w:lang w:eastAsia="zh-CN"/>
              </w:rPr>
            </w:pPr>
            <w:r>
              <w:rPr>
                <w:lang w:val="en-US"/>
              </w:rPr>
              <w:t>LTE-M (LEO)</w:t>
            </w:r>
            <w:r>
              <w:t xml:space="preserve"> satellite access type</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5590C1E" w:rsidR="0029425E" w:rsidRDefault="0029425E" w:rsidP="0029425E">
            <w:pPr>
              <w:pStyle w:val="TAL"/>
              <w:rPr>
                <w:lang w:eastAsia="zh-CN"/>
              </w:rPr>
            </w:pPr>
            <w:r>
              <w:rPr>
                <w:lang w:val="en-US"/>
              </w:rPr>
              <w:t>LTE-M (MEO)</w:t>
            </w:r>
            <w:r>
              <w:t xml:space="preserve"> satellite access type</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39E4B5F8" w:rsidR="0029425E" w:rsidRDefault="0029425E" w:rsidP="0029425E">
            <w:pPr>
              <w:pStyle w:val="TAL"/>
              <w:rPr>
                <w:lang w:eastAsia="zh-CN"/>
              </w:rPr>
            </w:pPr>
            <w:r>
              <w:rPr>
                <w:lang w:val="en-US"/>
              </w:rPr>
              <w:t>LTE-M (GEO)</w:t>
            </w:r>
            <w:r>
              <w:t xml:space="preserve"> satellite access type</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4079E816" w:rsidR="0029425E" w:rsidRDefault="0029425E" w:rsidP="0029425E">
            <w:pPr>
              <w:pStyle w:val="TAL"/>
              <w:rPr>
                <w:lang w:eastAsia="zh-CN"/>
              </w:rPr>
            </w:pPr>
            <w:r>
              <w:rPr>
                <w:lang w:val="en-US"/>
              </w:rPr>
              <w:t>LTE-M (OTHERSAT)</w:t>
            </w:r>
            <w:r>
              <w:t xml:space="preserve"> satellite access type</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6F0ADF59" w14:textId="69A5E08F" w:rsidR="00C35DE2" w:rsidRPr="00F11966"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234" w:name="_Toc24925814"/>
      <w:bookmarkStart w:id="1235" w:name="_Toc24925992"/>
      <w:bookmarkStart w:id="1236" w:name="_Toc24926168"/>
      <w:bookmarkStart w:id="1237" w:name="_Toc33964021"/>
      <w:bookmarkStart w:id="1238" w:name="_Toc33980777"/>
      <w:bookmarkStart w:id="1239" w:name="_Toc36462578"/>
      <w:bookmarkStart w:id="1240" w:name="_Toc36462774"/>
      <w:bookmarkStart w:id="1241" w:name="_Toc43026013"/>
      <w:bookmarkStart w:id="1242" w:name="_Toc49763547"/>
      <w:bookmarkStart w:id="1243" w:name="_Toc56754243"/>
      <w:bookmarkStart w:id="1244" w:name="_Toc88743010"/>
      <w:bookmarkStart w:id="1245" w:name="_Toc101253920"/>
      <w:bookmarkStart w:id="1246" w:name="_Toc101254359"/>
      <w:bookmarkStart w:id="1247" w:name="_Toc104112071"/>
      <w:bookmarkStart w:id="1248" w:name="_Toc104192248"/>
      <w:bookmarkStart w:id="1249" w:name="_Toc104192812"/>
      <w:bookmarkStart w:id="1250" w:name="_Toc133336190"/>
      <w:bookmarkStart w:id="1251" w:name="_Toc143984678"/>
      <w:bookmarkStart w:id="1252" w:name="_Toc144147454"/>
      <w:bookmarkStart w:id="1253" w:name="_Toc153885248"/>
      <w:bookmarkStart w:id="1254" w:name="_Toc169939058"/>
      <w:r w:rsidRPr="00F11966">
        <w:t>5.4.3.3</w:t>
      </w:r>
      <w:r w:rsidRPr="00F11966">
        <w:tab/>
        <w:t>Enumeration: PduSessionType</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255" w:name="_Toc24925815"/>
      <w:bookmarkStart w:id="1256" w:name="_Toc24925993"/>
      <w:bookmarkStart w:id="1257" w:name="_Toc24926169"/>
      <w:bookmarkStart w:id="1258" w:name="_Toc33964022"/>
      <w:bookmarkStart w:id="1259" w:name="_Toc33980778"/>
      <w:bookmarkStart w:id="1260" w:name="_Toc36462579"/>
      <w:bookmarkStart w:id="1261" w:name="_Toc36462775"/>
      <w:bookmarkStart w:id="1262" w:name="_Toc43026014"/>
      <w:bookmarkStart w:id="1263" w:name="_Toc49763548"/>
      <w:bookmarkStart w:id="1264" w:name="_Toc56754244"/>
      <w:bookmarkStart w:id="1265" w:name="_Toc88743011"/>
      <w:bookmarkStart w:id="1266" w:name="_Toc101253921"/>
      <w:bookmarkStart w:id="1267" w:name="_Toc101254360"/>
      <w:bookmarkStart w:id="1268" w:name="_Toc104112072"/>
      <w:bookmarkStart w:id="1269" w:name="_Toc104192249"/>
      <w:bookmarkStart w:id="1270" w:name="_Toc104192813"/>
      <w:bookmarkStart w:id="1271" w:name="_Toc133336191"/>
      <w:bookmarkStart w:id="1272" w:name="_Toc143984679"/>
      <w:bookmarkStart w:id="1273" w:name="_Toc144147455"/>
      <w:bookmarkStart w:id="1274" w:name="_Toc153885249"/>
      <w:bookmarkStart w:id="1275" w:name="_Toc169939059"/>
      <w:r w:rsidRPr="00F11966">
        <w:lastRenderedPageBreak/>
        <w:t>5.4.3.4</w:t>
      </w:r>
      <w:r w:rsidRPr="00F11966">
        <w:tab/>
        <w:t>Enumeration: UpIntegrity</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276" w:name="_Toc24925816"/>
      <w:bookmarkStart w:id="1277" w:name="_Toc24925994"/>
      <w:bookmarkStart w:id="1278" w:name="_Toc24926170"/>
      <w:bookmarkStart w:id="1279" w:name="_Toc33964023"/>
      <w:bookmarkStart w:id="1280" w:name="_Toc33980779"/>
      <w:bookmarkStart w:id="1281" w:name="_Toc36462580"/>
      <w:bookmarkStart w:id="1282" w:name="_Toc36462776"/>
      <w:bookmarkStart w:id="1283" w:name="_Toc43026015"/>
      <w:bookmarkStart w:id="1284" w:name="_Toc49763549"/>
      <w:bookmarkStart w:id="1285" w:name="_Toc56754245"/>
      <w:bookmarkStart w:id="1286" w:name="_Toc88743012"/>
      <w:bookmarkStart w:id="1287" w:name="_Toc101253922"/>
      <w:bookmarkStart w:id="1288" w:name="_Toc101254361"/>
      <w:bookmarkStart w:id="1289" w:name="_Toc104112073"/>
      <w:bookmarkStart w:id="1290" w:name="_Toc104192250"/>
      <w:bookmarkStart w:id="1291" w:name="_Toc104192814"/>
      <w:bookmarkStart w:id="1292" w:name="_Toc133336192"/>
      <w:bookmarkStart w:id="1293" w:name="_Toc143984680"/>
      <w:bookmarkStart w:id="1294" w:name="_Toc144147456"/>
      <w:bookmarkStart w:id="1295" w:name="_Toc153885250"/>
      <w:bookmarkStart w:id="1296" w:name="_Toc169939060"/>
      <w:r w:rsidRPr="00F11966">
        <w:t>5.4.3.5</w:t>
      </w:r>
      <w:r w:rsidRPr="00F11966">
        <w:tab/>
        <w:t>Enumeration: UpConfidentiality</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297" w:name="_Toc24925817"/>
      <w:bookmarkStart w:id="1298" w:name="_Toc24925995"/>
      <w:bookmarkStart w:id="1299" w:name="_Toc24926171"/>
      <w:bookmarkStart w:id="1300" w:name="_Toc33964024"/>
      <w:bookmarkStart w:id="1301" w:name="_Toc33980780"/>
      <w:bookmarkStart w:id="1302" w:name="_Toc36462581"/>
      <w:bookmarkStart w:id="1303" w:name="_Toc36462777"/>
      <w:bookmarkStart w:id="1304" w:name="_Toc43026016"/>
      <w:bookmarkStart w:id="1305" w:name="_Toc49763550"/>
      <w:bookmarkStart w:id="1306" w:name="_Toc56754246"/>
      <w:bookmarkStart w:id="1307" w:name="_Toc88743013"/>
      <w:bookmarkStart w:id="1308" w:name="_Toc101253923"/>
      <w:bookmarkStart w:id="1309" w:name="_Toc101254362"/>
      <w:bookmarkStart w:id="1310" w:name="_Toc104112074"/>
      <w:bookmarkStart w:id="1311" w:name="_Toc104192251"/>
      <w:bookmarkStart w:id="1312" w:name="_Toc104192815"/>
      <w:bookmarkStart w:id="1313" w:name="_Toc133336193"/>
      <w:bookmarkStart w:id="1314" w:name="_Toc143984681"/>
      <w:bookmarkStart w:id="1315" w:name="_Toc144147457"/>
      <w:bookmarkStart w:id="1316" w:name="_Toc153885251"/>
      <w:bookmarkStart w:id="1317" w:name="_Toc169939061"/>
      <w:r w:rsidRPr="00F11966">
        <w:t>5.4.3.6</w:t>
      </w:r>
      <w:r w:rsidRPr="00F11966">
        <w:tab/>
        <w:t>Enumeration: SscMode</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18" w:name="_Toc24925818"/>
      <w:bookmarkStart w:id="1319" w:name="_Toc24925996"/>
      <w:bookmarkStart w:id="1320" w:name="_Toc24926172"/>
      <w:bookmarkStart w:id="1321" w:name="_Toc33964025"/>
      <w:bookmarkStart w:id="1322" w:name="_Toc33980781"/>
      <w:bookmarkStart w:id="1323" w:name="_Toc36462582"/>
      <w:bookmarkStart w:id="1324" w:name="_Toc36462778"/>
      <w:bookmarkStart w:id="1325" w:name="_Toc43026017"/>
      <w:bookmarkStart w:id="1326" w:name="_Toc49763551"/>
      <w:bookmarkStart w:id="1327" w:name="_Toc56754247"/>
      <w:bookmarkStart w:id="1328" w:name="_Toc88743014"/>
      <w:bookmarkStart w:id="1329" w:name="_Toc101253924"/>
      <w:bookmarkStart w:id="1330" w:name="_Toc101254363"/>
      <w:bookmarkStart w:id="1331" w:name="_Toc104112075"/>
      <w:bookmarkStart w:id="1332" w:name="_Toc104192252"/>
      <w:bookmarkStart w:id="1333" w:name="_Toc104192816"/>
      <w:bookmarkStart w:id="1334" w:name="_Toc133336194"/>
      <w:bookmarkStart w:id="1335" w:name="_Toc143984682"/>
      <w:bookmarkStart w:id="1336" w:name="_Toc144147458"/>
      <w:bookmarkStart w:id="1337" w:name="_Toc153885252"/>
      <w:bookmarkStart w:id="1338" w:name="_Toc169939062"/>
      <w:r w:rsidRPr="00F11966">
        <w:rPr>
          <w:noProof/>
        </w:rPr>
        <w:t>5.4.3.7</w:t>
      </w:r>
      <w:r w:rsidRPr="00F11966">
        <w:rPr>
          <w:noProof/>
        </w:rPr>
        <w:tab/>
        <w:t>Enumeration: DnaiChangeType</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339" w:name="_Toc24925819"/>
      <w:bookmarkStart w:id="1340" w:name="_Toc24925997"/>
      <w:bookmarkStart w:id="1341" w:name="_Toc24926173"/>
      <w:bookmarkStart w:id="1342" w:name="_Toc33964026"/>
      <w:bookmarkStart w:id="1343" w:name="_Toc33980782"/>
      <w:bookmarkStart w:id="1344" w:name="_Toc36462583"/>
      <w:bookmarkStart w:id="1345" w:name="_Toc36462779"/>
      <w:bookmarkStart w:id="1346" w:name="_Toc43026018"/>
      <w:bookmarkStart w:id="1347" w:name="_Toc49763552"/>
      <w:bookmarkStart w:id="1348" w:name="_Toc56754248"/>
      <w:bookmarkStart w:id="1349" w:name="_Toc88743015"/>
      <w:bookmarkStart w:id="1350" w:name="_Toc101253925"/>
      <w:bookmarkStart w:id="1351" w:name="_Toc101254364"/>
      <w:bookmarkStart w:id="1352" w:name="_Toc104112076"/>
      <w:bookmarkStart w:id="1353" w:name="_Toc104192253"/>
      <w:bookmarkStart w:id="1354" w:name="_Toc104192817"/>
      <w:bookmarkStart w:id="1355" w:name="_Toc133336195"/>
      <w:bookmarkStart w:id="1356" w:name="_Toc143984683"/>
      <w:bookmarkStart w:id="1357" w:name="_Toc144147459"/>
      <w:bookmarkStart w:id="1358" w:name="_Toc153885253"/>
      <w:bookmarkStart w:id="1359" w:name="_Toc169939063"/>
      <w:r w:rsidRPr="00F11966">
        <w:lastRenderedPageBreak/>
        <w:t>5.4.3.8</w:t>
      </w:r>
      <w:r w:rsidRPr="00F11966">
        <w:tab/>
        <w:t>Enumeration: RestrictionType</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360" w:name="_Toc24925820"/>
      <w:bookmarkStart w:id="1361" w:name="_Toc24925998"/>
      <w:bookmarkStart w:id="1362" w:name="_Toc24926174"/>
      <w:bookmarkStart w:id="1363" w:name="_Toc33964027"/>
      <w:bookmarkStart w:id="1364" w:name="_Toc33980783"/>
      <w:bookmarkStart w:id="1365" w:name="_Toc36462584"/>
      <w:bookmarkStart w:id="1366" w:name="_Toc36462780"/>
      <w:bookmarkStart w:id="1367" w:name="_Toc43026019"/>
      <w:bookmarkStart w:id="1368" w:name="_Toc49763553"/>
      <w:bookmarkStart w:id="1369" w:name="_Toc56754249"/>
      <w:bookmarkStart w:id="1370" w:name="_Toc88743016"/>
      <w:bookmarkStart w:id="1371" w:name="_Toc101253926"/>
      <w:bookmarkStart w:id="1372" w:name="_Toc101254365"/>
      <w:bookmarkStart w:id="1373" w:name="_Toc104112077"/>
      <w:bookmarkStart w:id="1374" w:name="_Toc104192254"/>
      <w:bookmarkStart w:id="1375" w:name="_Toc104192818"/>
      <w:bookmarkStart w:id="1376" w:name="_Toc133336196"/>
      <w:bookmarkStart w:id="1377" w:name="_Toc143984684"/>
      <w:bookmarkStart w:id="1378" w:name="_Toc144147460"/>
      <w:bookmarkStart w:id="1379" w:name="_Toc153885254"/>
      <w:bookmarkStart w:id="1380" w:name="_Toc169939064"/>
      <w:r w:rsidRPr="00F11966">
        <w:t>5.4.3.9</w:t>
      </w:r>
      <w:r w:rsidRPr="00F11966">
        <w:tab/>
        <w:t>Enumeration: CoreNetworkType</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381" w:name="_Toc24925821"/>
      <w:bookmarkStart w:id="1382" w:name="_Toc24925999"/>
      <w:bookmarkStart w:id="1383" w:name="_Toc24926175"/>
      <w:bookmarkStart w:id="1384" w:name="_Toc33964028"/>
      <w:bookmarkStart w:id="1385" w:name="_Toc33980784"/>
      <w:bookmarkStart w:id="1386" w:name="_Toc36462585"/>
      <w:bookmarkStart w:id="1387" w:name="_Toc36462781"/>
      <w:bookmarkStart w:id="1388" w:name="_Toc43026020"/>
      <w:bookmarkStart w:id="1389" w:name="_Toc49763554"/>
      <w:bookmarkStart w:id="1390" w:name="_Toc56754250"/>
      <w:bookmarkStart w:id="1391" w:name="_Toc88743017"/>
      <w:bookmarkStart w:id="1392" w:name="_Toc101253927"/>
      <w:bookmarkStart w:id="1393" w:name="_Toc101254366"/>
      <w:bookmarkStart w:id="1394" w:name="_Toc104112078"/>
      <w:bookmarkStart w:id="1395" w:name="_Toc104192255"/>
      <w:bookmarkStart w:id="1396" w:name="_Toc104192819"/>
      <w:bookmarkStart w:id="1397" w:name="_Toc133336197"/>
      <w:bookmarkStart w:id="1398" w:name="_Toc143984685"/>
      <w:bookmarkStart w:id="1399" w:name="_Toc144147461"/>
      <w:bookmarkStart w:id="1400" w:name="_Toc153885255"/>
      <w:bookmarkStart w:id="1401" w:name="_Toc169939065"/>
      <w:r w:rsidRPr="00F11966">
        <w:t>5.4.3.10</w:t>
      </w:r>
      <w:r w:rsidRPr="00F11966">
        <w:tab/>
        <w:t>Enumeration: AccessTypeRm</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402" w:name="_Toc24925822"/>
      <w:bookmarkStart w:id="1403" w:name="_Toc24926000"/>
      <w:bookmarkStart w:id="1404" w:name="_Toc24926176"/>
      <w:bookmarkStart w:id="1405" w:name="_Toc33964029"/>
      <w:bookmarkStart w:id="1406" w:name="_Toc33980785"/>
      <w:bookmarkStart w:id="1407" w:name="_Toc36462586"/>
      <w:bookmarkStart w:id="1408" w:name="_Toc36462782"/>
      <w:bookmarkStart w:id="1409" w:name="_Toc43026021"/>
      <w:bookmarkStart w:id="1410" w:name="_Toc49763555"/>
      <w:bookmarkStart w:id="1411" w:name="_Toc56754251"/>
      <w:bookmarkStart w:id="1412" w:name="_Toc88743018"/>
      <w:bookmarkStart w:id="1413" w:name="_Toc101253928"/>
      <w:bookmarkStart w:id="1414" w:name="_Toc101254367"/>
      <w:bookmarkStart w:id="1415" w:name="_Toc104112079"/>
      <w:bookmarkStart w:id="1416" w:name="_Toc104192256"/>
      <w:bookmarkStart w:id="1417" w:name="_Toc104192820"/>
      <w:bookmarkStart w:id="1418" w:name="_Toc133336198"/>
      <w:bookmarkStart w:id="1419" w:name="_Toc143984686"/>
      <w:bookmarkStart w:id="1420" w:name="_Toc144147462"/>
      <w:bookmarkStart w:id="1421" w:name="_Toc153885256"/>
      <w:bookmarkStart w:id="1422" w:name="_Toc169939066"/>
      <w:r w:rsidRPr="00F11966">
        <w:t>5.4.3.11</w:t>
      </w:r>
      <w:r w:rsidRPr="00F11966">
        <w:tab/>
        <w:t>Enumeration: RatTypeRm</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423" w:name="_Toc24925823"/>
      <w:bookmarkStart w:id="1424" w:name="_Toc24926001"/>
      <w:bookmarkStart w:id="1425" w:name="_Toc24926177"/>
      <w:bookmarkStart w:id="1426" w:name="_Toc33964030"/>
      <w:bookmarkStart w:id="1427" w:name="_Toc33980786"/>
      <w:bookmarkStart w:id="1428" w:name="_Toc36462587"/>
      <w:bookmarkStart w:id="1429" w:name="_Toc36462783"/>
      <w:bookmarkStart w:id="1430" w:name="_Toc43026022"/>
      <w:bookmarkStart w:id="1431" w:name="_Toc49763556"/>
      <w:bookmarkStart w:id="1432" w:name="_Toc56754252"/>
      <w:bookmarkStart w:id="1433" w:name="_Toc88743019"/>
      <w:bookmarkStart w:id="1434" w:name="_Toc101253929"/>
      <w:bookmarkStart w:id="1435" w:name="_Toc101254368"/>
      <w:bookmarkStart w:id="1436" w:name="_Toc104112080"/>
      <w:bookmarkStart w:id="1437" w:name="_Toc104192257"/>
      <w:bookmarkStart w:id="1438" w:name="_Toc104192821"/>
      <w:bookmarkStart w:id="1439" w:name="_Toc133336199"/>
      <w:bookmarkStart w:id="1440" w:name="_Toc143984687"/>
      <w:bookmarkStart w:id="1441" w:name="_Toc144147463"/>
      <w:bookmarkStart w:id="1442" w:name="_Toc153885257"/>
      <w:bookmarkStart w:id="1443" w:name="_Toc169939067"/>
      <w:r w:rsidRPr="00F11966">
        <w:t>5.4.3.12</w:t>
      </w:r>
      <w:r w:rsidRPr="00F11966">
        <w:tab/>
        <w:t>Enumeration: PduSessionTypeRm</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444" w:name="_Toc24925824"/>
      <w:bookmarkStart w:id="1445" w:name="_Toc24926002"/>
      <w:bookmarkStart w:id="1446" w:name="_Toc24926178"/>
      <w:bookmarkStart w:id="1447" w:name="_Toc33964031"/>
      <w:bookmarkStart w:id="1448" w:name="_Toc33980787"/>
      <w:bookmarkStart w:id="1449" w:name="_Toc36462588"/>
      <w:bookmarkStart w:id="1450" w:name="_Toc36462784"/>
      <w:bookmarkStart w:id="1451" w:name="_Toc43026023"/>
      <w:bookmarkStart w:id="1452" w:name="_Toc49763557"/>
      <w:bookmarkStart w:id="1453" w:name="_Toc56754253"/>
      <w:bookmarkStart w:id="1454" w:name="_Toc88743020"/>
      <w:bookmarkStart w:id="1455" w:name="_Toc101253930"/>
      <w:bookmarkStart w:id="1456" w:name="_Toc101254369"/>
      <w:bookmarkStart w:id="1457" w:name="_Toc104112081"/>
      <w:bookmarkStart w:id="1458" w:name="_Toc104192258"/>
      <w:bookmarkStart w:id="1459" w:name="_Toc104192822"/>
      <w:bookmarkStart w:id="1460" w:name="_Toc133336200"/>
      <w:bookmarkStart w:id="1461" w:name="_Toc143984688"/>
      <w:bookmarkStart w:id="1462" w:name="_Toc144147464"/>
      <w:bookmarkStart w:id="1463" w:name="_Toc153885258"/>
      <w:bookmarkStart w:id="1464" w:name="_Toc169939068"/>
      <w:r w:rsidRPr="00F11966">
        <w:t>5.4.3.13</w:t>
      </w:r>
      <w:r w:rsidRPr="00F11966">
        <w:tab/>
        <w:t>Enumeration: UpIntegrityRm</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465" w:name="_Toc24925825"/>
      <w:bookmarkStart w:id="1466" w:name="_Toc24926003"/>
      <w:bookmarkStart w:id="1467" w:name="_Toc24926179"/>
      <w:bookmarkStart w:id="1468" w:name="_Toc33964032"/>
      <w:bookmarkStart w:id="1469" w:name="_Toc33980788"/>
      <w:bookmarkStart w:id="1470" w:name="_Toc36462589"/>
      <w:bookmarkStart w:id="1471" w:name="_Toc36462785"/>
      <w:bookmarkStart w:id="1472" w:name="_Toc43026024"/>
      <w:bookmarkStart w:id="1473" w:name="_Toc49763558"/>
      <w:bookmarkStart w:id="1474" w:name="_Toc56754254"/>
      <w:bookmarkStart w:id="1475" w:name="_Toc88743021"/>
      <w:bookmarkStart w:id="1476" w:name="_Toc101253931"/>
      <w:bookmarkStart w:id="1477" w:name="_Toc101254370"/>
      <w:bookmarkStart w:id="1478" w:name="_Toc104112082"/>
      <w:bookmarkStart w:id="1479" w:name="_Toc104192259"/>
      <w:bookmarkStart w:id="1480" w:name="_Toc104192823"/>
      <w:bookmarkStart w:id="1481" w:name="_Toc133336201"/>
      <w:bookmarkStart w:id="1482" w:name="_Toc143984689"/>
      <w:bookmarkStart w:id="1483" w:name="_Toc144147465"/>
      <w:bookmarkStart w:id="1484" w:name="_Toc153885259"/>
      <w:bookmarkStart w:id="1485" w:name="_Toc169939069"/>
      <w:r w:rsidRPr="00F11966">
        <w:t>5.4.3.14</w:t>
      </w:r>
      <w:r w:rsidRPr="00F11966">
        <w:tab/>
        <w:t>Enumeration: UpConfidentialityRm</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486" w:name="_Toc24925826"/>
      <w:bookmarkStart w:id="1487" w:name="_Toc24926004"/>
      <w:bookmarkStart w:id="1488" w:name="_Toc24926180"/>
      <w:bookmarkStart w:id="1489" w:name="_Toc33964033"/>
      <w:bookmarkStart w:id="1490" w:name="_Toc33980789"/>
      <w:bookmarkStart w:id="1491" w:name="_Toc36462590"/>
      <w:bookmarkStart w:id="1492" w:name="_Toc36462786"/>
      <w:bookmarkStart w:id="1493" w:name="_Toc43026025"/>
      <w:bookmarkStart w:id="1494" w:name="_Toc49763559"/>
      <w:bookmarkStart w:id="1495" w:name="_Toc56754255"/>
      <w:bookmarkStart w:id="1496" w:name="_Toc88743022"/>
      <w:bookmarkStart w:id="1497" w:name="_Toc101253932"/>
      <w:bookmarkStart w:id="1498" w:name="_Toc101254371"/>
      <w:bookmarkStart w:id="1499" w:name="_Toc104112083"/>
      <w:bookmarkStart w:id="1500" w:name="_Toc104192260"/>
      <w:bookmarkStart w:id="1501" w:name="_Toc104192824"/>
      <w:bookmarkStart w:id="1502" w:name="_Toc133336202"/>
      <w:bookmarkStart w:id="1503" w:name="_Toc143984690"/>
      <w:bookmarkStart w:id="1504" w:name="_Toc144147466"/>
      <w:bookmarkStart w:id="1505" w:name="_Toc153885260"/>
      <w:bookmarkStart w:id="1506" w:name="_Toc169939070"/>
      <w:r w:rsidRPr="00F11966">
        <w:t>5.4.3.15</w:t>
      </w:r>
      <w:r w:rsidRPr="00F11966">
        <w:tab/>
        <w:t>Enumeration: SscModeRm</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507" w:name="_Toc24925827"/>
      <w:bookmarkStart w:id="1508" w:name="_Toc24926005"/>
      <w:bookmarkStart w:id="1509" w:name="_Toc24926181"/>
      <w:bookmarkStart w:id="1510" w:name="_Toc33964034"/>
      <w:bookmarkStart w:id="1511" w:name="_Toc33980790"/>
      <w:bookmarkStart w:id="1512" w:name="_Toc36462591"/>
      <w:bookmarkStart w:id="1513" w:name="_Toc36462787"/>
      <w:bookmarkStart w:id="1514" w:name="_Toc43026026"/>
      <w:bookmarkStart w:id="1515" w:name="_Toc49763560"/>
      <w:bookmarkStart w:id="1516" w:name="_Toc56754256"/>
      <w:bookmarkStart w:id="1517" w:name="_Toc88743023"/>
      <w:bookmarkStart w:id="1518" w:name="_Toc101253933"/>
      <w:bookmarkStart w:id="1519" w:name="_Toc101254372"/>
      <w:bookmarkStart w:id="1520" w:name="_Toc104112084"/>
      <w:bookmarkStart w:id="1521" w:name="_Toc104192261"/>
      <w:bookmarkStart w:id="1522" w:name="_Toc104192825"/>
      <w:bookmarkStart w:id="1523" w:name="_Toc133336203"/>
      <w:bookmarkStart w:id="1524" w:name="_Toc143984691"/>
      <w:bookmarkStart w:id="1525" w:name="_Toc144147467"/>
      <w:bookmarkStart w:id="1526" w:name="_Toc153885261"/>
      <w:bookmarkStart w:id="1527" w:name="_Toc169939071"/>
      <w:r w:rsidRPr="00F11966">
        <w:rPr>
          <w:noProof/>
        </w:rPr>
        <w:t>5.4.3.17</w:t>
      </w:r>
      <w:r w:rsidRPr="00F11966">
        <w:rPr>
          <w:noProof/>
        </w:rPr>
        <w:tab/>
        <w:t>Enumeration: DnaiChangeTypeRm</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528" w:name="_Toc24925828"/>
      <w:bookmarkStart w:id="1529" w:name="_Toc24926006"/>
      <w:bookmarkStart w:id="1530" w:name="_Toc24926182"/>
      <w:bookmarkStart w:id="1531" w:name="_Toc33964035"/>
      <w:bookmarkStart w:id="1532" w:name="_Toc33980791"/>
      <w:bookmarkStart w:id="1533" w:name="_Toc36462592"/>
      <w:bookmarkStart w:id="1534" w:name="_Toc36462788"/>
      <w:bookmarkStart w:id="1535" w:name="_Toc43026027"/>
      <w:bookmarkStart w:id="1536" w:name="_Toc49763561"/>
      <w:bookmarkStart w:id="1537" w:name="_Toc56754257"/>
      <w:bookmarkStart w:id="1538" w:name="_Toc88743024"/>
      <w:bookmarkStart w:id="1539" w:name="_Toc101253934"/>
      <w:bookmarkStart w:id="1540" w:name="_Toc101254373"/>
      <w:bookmarkStart w:id="1541" w:name="_Toc104112085"/>
      <w:bookmarkStart w:id="1542" w:name="_Toc104192262"/>
      <w:bookmarkStart w:id="1543" w:name="_Toc104192826"/>
      <w:bookmarkStart w:id="1544" w:name="_Toc133336204"/>
      <w:bookmarkStart w:id="1545" w:name="_Toc143984692"/>
      <w:bookmarkStart w:id="1546" w:name="_Toc144147468"/>
      <w:bookmarkStart w:id="1547" w:name="_Toc153885262"/>
      <w:bookmarkStart w:id="1548" w:name="_Toc169939072"/>
      <w:r w:rsidRPr="00F11966">
        <w:t>5.4.3.18</w:t>
      </w:r>
      <w:r w:rsidRPr="00F11966">
        <w:tab/>
        <w:t>Enumeration: RestrictionTypeRm</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549" w:name="_Toc24925829"/>
      <w:bookmarkStart w:id="1550" w:name="_Toc24926007"/>
      <w:bookmarkStart w:id="1551" w:name="_Toc24926183"/>
      <w:bookmarkStart w:id="1552" w:name="_Toc33964036"/>
      <w:bookmarkStart w:id="1553" w:name="_Toc33980792"/>
      <w:bookmarkStart w:id="1554" w:name="_Toc36462593"/>
      <w:bookmarkStart w:id="1555" w:name="_Toc36462789"/>
      <w:bookmarkStart w:id="1556" w:name="_Toc43026028"/>
      <w:bookmarkStart w:id="1557" w:name="_Toc49763562"/>
      <w:bookmarkStart w:id="1558" w:name="_Toc56754258"/>
      <w:bookmarkStart w:id="1559" w:name="_Toc88743025"/>
      <w:bookmarkStart w:id="1560" w:name="_Toc101253935"/>
      <w:bookmarkStart w:id="1561" w:name="_Toc101254374"/>
      <w:bookmarkStart w:id="1562" w:name="_Toc104112086"/>
      <w:bookmarkStart w:id="1563" w:name="_Toc104192263"/>
      <w:bookmarkStart w:id="1564" w:name="_Toc104192827"/>
      <w:bookmarkStart w:id="1565" w:name="_Toc133336205"/>
      <w:bookmarkStart w:id="1566" w:name="_Toc143984693"/>
      <w:bookmarkStart w:id="1567" w:name="_Toc144147469"/>
      <w:bookmarkStart w:id="1568" w:name="_Toc153885263"/>
      <w:bookmarkStart w:id="1569" w:name="_Toc169939073"/>
      <w:r w:rsidRPr="00F11966">
        <w:lastRenderedPageBreak/>
        <w:t>5.4.3.19</w:t>
      </w:r>
      <w:r w:rsidRPr="00F11966">
        <w:tab/>
        <w:t>Enumeration: CoreNetworkType</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570" w:name="_Toc24925830"/>
      <w:bookmarkStart w:id="1571" w:name="_Toc24926008"/>
      <w:bookmarkStart w:id="1572" w:name="_Toc24926184"/>
      <w:bookmarkStart w:id="1573" w:name="_Toc33964037"/>
      <w:bookmarkStart w:id="1574" w:name="_Toc33980793"/>
      <w:bookmarkStart w:id="1575" w:name="_Toc36462594"/>
      <w:bookmarkStart w:id="1576" w:name="_Toc36462790"/>
      <w:bookmarkStart w:id="1577" w:name="_Toc43026029"/>
      <w:bookmarkStart w:id="1578" w:name="_Toc49763563"/>
      <w:bookmarkStart w:id="1579" w:name="_Toc56754259"/>
      <w:bookmarkStart w:id="1580" w:name="_Toc88743026"/>
      <w:bookmarkStart w:id="1581" w:name="_Toc101253936"/>
      <w:bookmarkStart w:id="1582" w:name="_Toc101254375"/>
      <w:bookmarkStart w:id="1583" w:name="_Toc104112087"/>
      <w:bookmarkStart w:id="1584" w:name="_Toc104192264"/>
      <w:bookmarkStart w:id="1585" w:name="_Toc104192828"/>
      <w:bookmarkStart w:id="1586" w:name="_Toc133336206"/>
      <w:bookmarkStart w:id="1587" w:name="_Toc143984694"/>
      <w:bookmarkStart w:id="1588" w:name="_Toc144147470"/>
      <w:bookmarkStart w:id="1589" w:name="_Toc153885264"/>
      <w:bookmarkStart w:id="1590" w:name="_Toc169939074"/>
      <w:r w:rsidRPr="00F11966">
        <w:t>5.4.3.20</w:t>
      </w:r>
      <w:r w:rsidRPr="00F11966">
        <w:tab/>
        <w:t>Enumeration: PresenceState</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591" w:name="_Toc24925831"/>
      <w:bookmarkStart w:id="1592" w:name="_Toc24926009"/>
      <w:bookmarkStart w:id="1593" w:name="_Toc24926185"/>
      <w:bookmarkStart w:id="1594" w:name="_Toc33964038"/>
      <w:bookmarkStart w:id="1595" w:name="_Toc33980794"/>
      <w:bookmarkStart w:id="1596" w:name="_Toc36462595"/>
      <w:bookmarkStart w:id="1597" w:name="_Toc36462791"/>
      <w:bookmarkStart w:id="1598" w:name="_Toc43026030"/>
      <w:bookmarkStart w:id="1599" w:name="_Toc49763564"/>
      <w:bookmarkStart w:id="1600" w:name="_Toc56754260"/>
      <w:bookmarkStart w:id="1601" w:name="_Toc88743027"/>
      <w:bookmarkStart w:id="1602" w:name="_Toc101253937"/>
      <w:bookmarkStart w:id="1603" w:name="_Toc101254376"/>
      <w:bookmarkStart w:id="1604" w:name="_Toc104112088"/>
      <w:bookmarkStart w:id="1605" w:name="_Toc104192265"/>
      <w:bookmarkStart w:id="1606" w:name="_Toc104192829"/>
      <w:bookmarkStart w:id="1607" w:name="_Toc133336207"/>
      <w:bookmarkStart w:id="1608" w:name="_Toc143984695"/>
      <w:bookmarkStart w:id="1609" w:name="_Toc144147471"/>
      <w:bookmarkStart w:id="1610" w:name="_Toc153885265"/>
      <w:bookmarkStart w:id="1611" w:name="_Toc169939075"/>
      <w:r w:rsidRPr="00F11966">
        <w:t>5.4.3.21</w:t>
      </w:r>
      <w:r w:rsidRPr="00F11966">
        <w:tab/>
        <w:t>Enumeration: StationaryIndication</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12" w:name="_Toc24925832"/>
      <w:bookmarkStart w:id="1613" w:name="_Toc24926010"/>
      <w:bookmarkStart w:id="1614" w:name="_Toc24926186"/>
      <w:bookmarkStart w:id="1615" w:name="_Toc33964039"/>
      <w:bookmarkStart w:id="1616" w:name="_Toc33980795"/>
      <w:bookmarkStart w:id="1617" w:name="_Toc36462596"/>
      <w:bookmarkStart w:id="1618" w:name="_Toc36462792"/>
      <w:bookmarkStart w:id="1619" w:name="_Toc43026031"/>
      <w:bookmarkStart w:id="1620" w:name="_Toc49763565"/>
      <w:bookmarkStart w:id="1621" w:name="_Toc56754261"/>
      <w:bookmarkStart w:id="1622" w:name="_Toc88743028"/>
      <w:bookmarkStart w:id="1623" w:name="_Toc101253938"/>
      <w:bookmarkStart w:id="1624" w:name="_Toc101254377"/>
      <w:bookmarkStart w:id="1625" w:name="_Toc104112089"/>
      <w:bookmarkStart w:id="1626" w:name="_Toc104192266"/>
      <w:bookmarkStart w:id="1627" w:name="_Toc104192830"/>
      <w:bookmarkStart w:id="1628" w:name="_Toc133336208"/>
      <w:bookmarkStart w:id="1629" w:name="_Toc143984696"/>
      <w:bookmarkStart w:id="1630" w:name="_Toc144147472"/>
      <w:bookmarkStart w:id="1631" w:name="_Toc153885266"/>
      <w:bookmarkStart w:id="1632" w:name="_Toc169939076"/>
      <w:r w:rsidRPr="00F11966">
        <w:t>5.4.3.22</w:t>
      </w:r>
      <w:r w:rsidRPr="00F11966">
        <w:tab/>
        <w:t>Enumeration: StationaryIndicationRm</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633" w:name="_Toc24925833"/>
      <w:bookmarkStart w:id="1634" w:name="_Toc24926011"/>
      <w:bookmarkStart w:id="1635" w:name="_Toc24926187"/>
      <w:bookmarkStart w:id="1636" w:name="_Toc33964040"/>
      <w:bookmarkStart w:id="1637" w:name="_Toc33980796"/>
      <w:bookmarkStart w:id="1638" w:name="_Toc36462597"/>
      <w:bookmarkStart w:id="1639" w:name="_Toc36462793"/>
      <w:bookmarkStart w:id="1640" w:name="_Toc43026032"/>
      <w:bookmarkStart w:id="1641" w:name="_Toc49763566"/>
      <w:bookmarkStart w:id="1642" w:name="_Toc56754262"/>
      <w:bookmarkStart w:id="1643" w:name="_Toc88743029"/>
      <w:bookmarkStart w:id="1644" w:name="_Toc101253939"/>
      <w:bookmarkStart w:id="1645" w:name="_Toc101254378"/>
      <w:bookmarkStart w:id="1646" w:name="_Toc104112090"/>
      <w:bookmarkStart w:id="1647" w:name="_Toc104192267"/>
      <w:bookmarkStart w:id="1648" w:name="_Toc104192831"/>
      <w:bookmarkStart w:id="1649" w:name="_Toc133336209"/>
      <w:bookmarkStart w:id="1650" w:name="_Toc143984697"/>
      <w:bookmarkStart w:id="1651" w:name="_Toc144147473"/>
      <w:bookmarkStart w:id="1652" w:name="_Toc153885267"/>
      <w:bookmarkStart w:id="1653" w:name="_Toc169939077"/>
      <w:r w:rsidRPr="00F11966">
        <w:t>5.4.3.23</w:t>
      </w:r>
      <w:r w:rsidRPr="00F11966">
        <w:tab/>
        <w:t>Enumeration: ScheduledCommunicationType</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654" w:name="_Toc24925834"/>
      <w:bookmarkStart w:id="1655" w:name="_Toc24926012"/>
      <w:bookmarkStart w:id="1656" w:name="_Toc24926188"/>
      <w:bookmarkStart w:id="1657" w:name="_Toc33964041"/>
      <w:bookmarkStart w:id="1658" w:name="_Toc33980797"/>
      <w:bookmarkStart w:id="1659" w:name="_Toc36462598"/>
      <w:bookmarkStart w:id="1660" w:name="_Toc36462794"/>
      <w:bookmarkStart w:id="1661" w:name="_Toc43026033"/>
      <w:bookmarkStart w:id="1662" w:name="_Toc49763567"/>
      <w:bookmarkStart w:id="1663" w:name="_Toc56754263"/>
      <w:bookmarkStart w:id="1664" w:name="_Toc88743030"/>
      <w:bookmarkStart w:id="1665" w:name="_Toc101253940"/>
      <w:bookmarkStart w:id="1666" w:name="_Toc101254379"/>
      <w:bookmarkStart w:id="1667" w:name="_Toc104112091"/>
      <w:bookmarkStart w:id="1668" w:name="_Toc104192268"/>
      <w:bookmarkStart w:id="1669" w:name="_Toc104192832"/>
      <w:bookmarkStart w:id="1670" w:name="_Toc133336210"/>
      <w:bookmarkStart w:id="1671" w:name="_Toc143984698"/>
      <w:bookmarkStart w:id="1672" w:name="_Toc144147474"/>
      <w:bookmarkStart w:id="1673" w:name="_Toc153885268"/>
      <w:bookmarkStart w:id="1674" w:name="_Toc169939078"/>
      <w:r w:rsidRPr="00F11966">
        <w:t>5.4.3.24</w:t>
      </w:r>
      <w:r w:rsidRPr="00F11966">
        <w:tab/>
        <w:t>Enumeration: ScheduledCommunicationTypeRm</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675" w:name="_Toc24925835"/>
      <w:bookmarkStart w:id="1676" w:name="_Toc24926013"/>
      <w:bookmarkStart w:id="1677" w:name="_Toc24926189"/>
      <w:bookmarkStart w:id="1678" w:name="_Toc33964042"/>
      <w:bookmarkStart w:id="1679" w:name="_Toc33980798"/>
      <w:bookmarkStart w:id="1680" w:name="_Toc36462599"/>
      <w:bookmarkStart w:id="1681" w:name="_Toc36462795"/>
      <w:bookmarkStart w:id="1682" w:name="_Toc43026034"/>
      <w:bookmarkStart w:id="1683" w:name="_Toc49763568"/>
      <w:bookmarkStart w:id="1684" w:name="_Toc56754264"/>
      <w:bookmarkStart w:id="1685" w:name="_Toc88743031"/>
      <w:bookmarkStart w:id="1686" w:name="_Toc101253941"/>
      <w:bookmarkStart w:id="1687" w:name="_Toc101254380"/>
      <w:bookmarkStart w:id="1688" w:name="_Toc104112092"/>
      <w:bookmarkStart w:id="1689" w:name="_Toc104192269"/>
      <w:bookmarkStart w:id="1690" w:name="_Toc104192833"/>
      <w:bookmarkStart w:id="1691" w:name="_Toc133336211"/>
      <w:bookmarkStart w:id="1692" w:name="_Toc143984699"/>
      <w:bookmarkStart w:id="1693" w:name="_Toc144147475"/>
      <w:bookmarkStart w:id="1694" w:name="_Toc153885269"/>
      <w:bookmarkStart w:id="1695" w:name="_Toc169939079"/>
      <w:r w:rsidRPr="00F11966">
        <w:lastRenderedPageBreak/>
        <w:t>5.4.3.25</w:t>
      </w:r>
      <w:r w:rsidRPr="00F11966">
        <w:tab/>
        <w:t>Enumeration: TrafficProfile</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696" w:name="_Toc24925836"/>
      <w:bookmarkStart w:id="1697" w:name="_Toc24926014"/>
      <w:bookmarkStart w:id="1698" w:name="_Toc24926190"/>
      <w:bookmarkStart w:id="1699" w:name="_Toc33964043"/>
      <w:bookmarkStart w:id="1700" w:name="_Toc33980799"/>
      <w:bookmarkStart w:id="1701" w:name="_Toc36462600"/>
      <w:bookmarkStart w:id="1702" w:name="_Toc36462796"/>
      <w:bookmarkStart w:id="1703" w:name="_Toc43026035"/>
      <w:bookmarkStart w:id="1704" w:name="_Toc49763569"/>
      <w:bookmarkStart w:id="1705" w:name="_Toc56754265"/>
      <w:bookmarkStart w:id="1706" w:name="_Toc88743032"/>
      <w:bookmarkStart w:id="1707" w:name="_Toc101253942"/>
      <w:bookmarkStart w:id="1708" w:name="_Toc101254381"/>
      <w:bookmarkStart w:id="1709" w:name="_Toc104112093"/>
      <w:bookmarkStart w:id="1710" w:name="_Toc104192270"/>
      <w:bookmarkStart w:id="1711" w:name="_Toc104192834"/>
      <w:bookmarkStart w:id="1712" w:name="_Toc133336212"/>
      <w:bookmarkStart w:id="1713" w:name="_Toc143984700"/>
      <w:bookmarkStart w:id="1714" w:name="_Toc144147476"/>
      <w:bookmarkStart w:id="1715" w:name="_Toc153885270"/>
      <w:bookmarkStart w:id="1716" w:name="_Toc169939080"/>
      <w:r w:rsidRPr="00F11966">
        <w:t>5.4.3.26</w:t>
      </w:r>
      <w:r w:rsidRPr="00F11966">
        <w:tab/>
        <w:t>Enumeration: TrafficProfileRm</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717" w:name="_Toc33964044"/>
      <w:bookmarkStart w:id="1718" w:name="_Toc33980800"/>
      <w:bookmarkStart w:id="1719" w:name="_Toc36462601"/>
      <w:bookmarkStart w:id="1720" w:name="_Toc36462797"/>
      <w:bookmarkStart w:id="1721" w:name="_Toc43026036"/>
      <w:bookmarkStart w:id="1722" w:name="_Toc49763570"/>
      <w:bookmarkStart w:id="1723" w:name="_Toc56754266"/>
      <w:bookmarkStart w:id="1724" w:name="_Toc88743033"/>
      <w:bookmarkStart w:id="1725" w:name="_Toc101253943"/>
      <w:bookmarkStart w:id="1726" w:name="_Toc101254382"/>
      <w:bookmarkStart w:id="1727" w:name="_Toc104112094"/>
      <w:bookmarkStart w:id="1728" w:name="_Toc104192271"/>
      <w:bookmarkStart w:id="1729" w:name="_Toc104192835"/>
      <w:bookmarkStart w:id="1730" w:name="_Toc133336213"/>
      <w:bookmarkStart w:id="1731" w:name="_Toc143984701"/>
      <w:bookmarkStart w:id="1732" w:name="_Toc144147477"/>
      <w:bookmarkStart w:id="1733" w:name="_Toc153885271"/>
      <w:bookmarkStart w:id="1734" w:name="_Toc169939081"/>
      <w:r w:rsidRPr="00F11966">
        <w:t>5.4.3.27</w:t>
      </w:r>
      <w:r w:rsidRPr="00F11966">
        <w:tab/>
        <w:t>Enumeration: LcsServiceAuth</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735" w:name="_Toc20148658"/>
      <w:bookmarkStart w:id="1736" w:name="_Toc33964045"/>
      <w:bookmarkStart w:id="1737" w:name="_Toc33980801"/>
      <w:bookmarkStart w:id="1738" w:name="_Toc36462602"/>
      <w:bookmarkStart w:id="1739" w:name="_Toc36462798"/>
      <w:bookmarkStart w:id="1740" w:name="_Toc43026037"/>
      <w:bookmarkStart w:id="1741" w:name="_Toc49763571"/>
      <w:bookmarkStart w:id="1742" w:name="_Toc56754267"/>
      <w:bookmarkStart w:id="1743" w:name="_Toc88743034"/>
      <w:bookmarkStart w:id="1744" w:name="_Toc101253944"/>
      <w:bookmarkStart w:id="1745" w:name="_Toc101254383"/>
      <w:bookmarkStart w:id="1746" w:name="_Toc104112095"/>
      <w:bookmarkStart w:id="1747" w:name="_Toc104192272"/>
      <w:bookmarkStart w:id="1748" w:name="_Toc104192836"/>
      <w:bookmarkStart w:id="1749" w:name="_Toc133336214"/>
      <w:bookmarkStart w:id="1750" w:name="_Toc143984702"/>
      <w:bookmarkStart w:id="1751" w:name="_Toc144147478"/>
      <w:bookmarkStart w:id="1752" w:name="_Toc153885272"/>
      <w:bookmarkStart w:id="1753" w:name="_Toc169939082"/>
      <w:r w:rsidRPr="00F11966">
        <w:t>5.4.3.28</w:t>
      </w:r>
      <w:r w:rsidRPr="00F11966">
        <w:tab/>
        <w:t xml:space="preserve">Enumeration: </w:t>
      </w:r>
      <w:bookmarkEnd w:id="1735"/>
      <w:r w:rsidRPr="00F11966">
        <w:t>UeAuth</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754" w:name="_Toc33964046"/>
      <w:bookmarkStart w:id="1755" w:name="_Toc33980802"/>
      <w:bookmarkStart w:id="1756" w:name="_Toc36462603"/>
      <w:bookmarkStart w:id="1757" w:name="_Toc36462799"/>
      <w:bookmarkStart w:id="1758" w:name="_Toc43026038"/>
      <w:bookmarkStart w:id="1759" w:name="_Toc49763572"/>
      <w:bookmarkStart w:id="1760" w:name="_Toc56754268"/>
      <w:bookmarkStart w:id="1761" w:name="_Toc88743035"/>
      <w:bookmarkStart w:id="1762" w:name="_Toc101253945"/>
      <w:bookmarkStart w:id="1763" w:name="_Toc101254384"/>
      <w:bookmarkStart w:id="1764" w:name="_Toc104112096"/>
      <w:bookmarkStart w:id="1765" w:name="_Toc104192273"/>
      <w:bookmarkStart w:id="1766" w:name="_Toc104192837"/>
      <w:bookmarkStart w:id="1767" w:name="_Toc133336215"/>
      <w:bookmarkStart w:id="1768" w:name="_Toc143984703"/>
      <w:bookmarkStart w:id="1769" w:name="_Toc144147479"/>
      <w:bookmarkStart w:id="1770" w:name="_Toc153885273"/>
      <w:bookmarkStart w:id="1771" w:name="_Toc169939083"/>
      <w:r w:rsidRPr="00F11966">
        <w:t>5.4.3.29</w:t>
      </w:r>
      <w:r w:rsidRPr="00F11966">
        <w:tab/>
        <w:t xml:space="preserve">Enumeration: </w:t>
      </w:r>
      <w:r w:rsidRPr="00F11966">
        <w:rPr>
          <w:noProof/>
          <w:lang w:eastAsia="zh-CN"/>
        </w:rPr>
        <w:t>DlDataDeliveryStatus</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772" w:name="_Toc33964047"/>
      <w:bookmarkStart w:id="1773" w:name="_Toc33980803"/>
      <w:bookmarkStart w:id="1774" w:name="_Toc36462604"/>
      <w:bookmarkStart w:id="1775" w:name="_Toc36462800"/>
      <w:bookmarkStart w:id="1776" w:name="_Toc43026039"/>
      <w:bookmarkStart w:id="1777" w:name="_Toc49763573"/>
      <w:bookmarkStart w:id="1778" w:name="_Toc56754269"/>
      <w:bookmarkStart w:id="1779" w:name="_Toc88743036"/>
      <w:bookmarkStart w:id="1780" w:name="_Toc101253946"/>
      <w:bookmarkStart w:id="1781" w:name="_Toc101254385"/>
      <w:bookmarkStart w:id="1782" w:name="_Toc104112097"/>
      <w:bookmarkStart w:id="1783" w:name="_Toc104192274"/>
      <w:bookmarkStart w:id="1784" w:name="_Toc104192838"/>
      <w:bookmarkStart w:id="1785" w:name="_Toc133336216"/>
      <w:bookmarkStart w:id="1786" w:name="_Toc143984704"/>
      <w:bookmarkStart w:id="1787" w:name="_Toc144147480"/>
      <w:bookmarkStart w:id="1788" w:name="_Toc153885274"/>
      <w:bookmarkStart w:id="1789" w:name="_Toc169939084"/>
      <w:r w:rsidRPr="00F11966">
        <w:lastRenderedPageBreak/>
        <w:t>5.4.3.30</w:t>
      </w:r>
      <w:r w:rsidRPr="00F11966">
        <w:tab/>
        <w:t>Enumeration: DlDataDelivery</w:t>
      </w:r>
      <w:r w:rsidRPr="00F11966">
        <w:rPr>
          <w:noProof/>
        </w:rPr>
        <w:t>Status</w:t>
      </w:r>
      <w:r w:rsidRPr="00F11966">
        <w:t>Rm</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790" w:name="_Toc33964049"/>
      <w:bookmarkStart w:id="1791" w:name="_Toc33980804"/>
      <w:bookmarkStart w:id="1792" w:name="_Toc36462605"/>
      <w:bookmarkStart w:id="1793" w:name="_Toc36462801"/>
      <w:bookmarkStart w:id="1794" w:name="_Toc43026040"/>
      <w:bookmarkStart w:id="1795" w:name="_Toc49763574"/>
      <w:bookmarkStart w:id="1796" w:name="_Toc56754270"/>
      <w:bookmarkStart w:id="1797" w:name="_Toc88743037"/>
      <w:bookmarkStart w:id="1798" w:name="_Toc101253947"/>
      <w:bookmarkStart w:id="1799" w:name="_Toc101254386"/>
      <w:bookmarkStart w:id="1800" w:name="_Toc104112098"/>
      <w:bookmarkStart w:id="1801" w:name="_Toc104192275"/>
      <w:bookmarkStart w:id="1802" w:name="_Toc104192839"/>
      <w:bookmarkStart w:id="1803" w:name="_Toc133336217"/>
      <w:bookmarkStart w:id="1804" w:name="_Toc143984705"/>
      <w:bookmarkStart w:id="1805" w:name="_Toc144147481"/>
      <w:bookmarkStart w:id="1806" w:name="_Toc153885275"/>
      <w:bookmarkStart w:id="1807" w:name="_Toc169939085"/>
      <w:r w:rsidRPr="00F11966">
        <w:t>5.4.3.31</w:t>
      </w:r>
      <w:r w:rsidRPr="00F11966">
        <w:tab/>
      </w:r>
      <w:bookmarkEnd w:id="1790"/>
      <w:bookmarkEnd w:id="1791"/>
      <w:bookmarkEnd w:id="1792"/>
      <w:bookmarkEnd w:id="1793"/>
      <w:r w:rsidR="00F445D2" w:rsidRPr="00F11966">
        <w:t>Void</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808" w:name="_Toc43026041"/>
      <w:bookmarkStart w:id="1809" w:name="_Toc49763575"/>
      <w:bookmarkStart w:id="1810" w:name="_Toc56754271"/>
      <w:bookmarkStart w:id="1811" w:name="_Toc88743038"/>
      <w:bookmarkStart w:id="1812" w:name="_Toc101253948"/>
      <w:bookmarkStart w:id="1813" w:name="_Toc101254387"/>
      <w:bookmarkStart w:id="1814" w:name="_Toc104112099"/>
      <w:bookmarkStart w:id="1815" w:name="_Toc104192276"/>
      <w:bookmarkStart w:id="1816" w:name="_Toc104192840"/>
      <w:bookmarkStart w:id="1817" w:name="_Toc133336218"/>
      <w:bookmarkStart w:id="1818" w:name="_Toc143984706"/>
      <w:bookmarkStart w:id="1819" w:name="_Toc144147482"/>
      <w:bookmarkStart w:id="1820" w:name="_Toc153885276"/>
      <w:bookmarkStart w:id="1821" w:name="_Toc169939086"/>
      <w:r w:rsidRPr="00F11966">
        <w:t>5.4.3.32</w:t>
      </w:r>
      <w:r w:rsidRPr="00F11966">
        <w:tab/>
        <w:t>Enumeration: AuthStatus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822" w:name="_Toc27592828"/>
      <w:bookmarkStart w:id="1823" w:name="_Toc43026042"/>
      <w:bookmarkStart w:id="1824" w:name="_Toc49763576"/>
      <w:bookmarkStart w:id="1825" w:name="_Toc56754272"/>
      <w:bookmarkStart w:id="1826" w:name="_Toc88743039"/>
      <w:bookmarkStart w:id="1827" w:name="_Toc101253949"/>
      <w:bookmarkStart w:id="1828" w:name="_Toc101254388"/>
      <w:bookmarkStart w:id="1829" w:name="_Toc104112100"/>
      <w:bookmarkStart w:id="1830" w:name="_Toc104192277"/>
      <w:bookmarkStart w:id="1831" w:name="_Toc104192841"/>
      <w:bookmarkStart w:id="1832" w:name="_Toc133336219"/>
      <w:bookmarkStart w:id="1833" w:name="_Toc143984707"/>
      <w:bookmarkStart w:id="1834" w:name="_Toc144147483"/>
      <w:bookmarkStart w:id="1835" w:name="_Toc153885277"/>
      <w:bookmarkStart w:id="1836" w:name="_Toc169939087"/>
      <w:r w:rsidRPr="00F11966">
        <w:t>5.4.3.33</w:t>
      </w:r>
      <w:r w:rsidRPr="00F11966">
        <w:tab/>
        <w:t xml:space="preserve">Enumeration: </w:t>
      </w:r>
      <w:bookmarkEnd w:id="1822"/>
      <w:r w:rsidRPr="00F11966">
        <w:t>LineType</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837" w:name="_Toc27592829"/>
      <w:bookmarkStart w:id="1838" w:name="_Toc43026043"/>
      <w:bookmarkStart w:id="1839" w:name="_Toc49763577"/>
      <w:bookmarkStart w:id="1840" w:name="_Toc56754273"/>
      <w:bookmarkStart w:id="1841" w:name="_Toc88743040"/>
      <w:bookmarkStart w:id="1842" w:name="_Toc101253950"/>
      <w:bookmarkStart w:id="1843" w:name="_Toc101254389"/>
      <w:bookmarkStart w:id="1844" w:name="_Toc104112101"/>
      <w:bookmarkStart w:id="1845" w:name="_Toc104192278"/>
      <w:bookmarkStart w:id="1846" w:name="_Toc104192842"/>
      <w:bookmarkStart w:id="1847" w:name="_Toc133336220"/>
      <w:bookmarkStart w:id="1848" w:name="_Toc143984708"/>
      <w:bookmarkStart w:id="1849" w:name="_Toc144147484"/>
      <w:bookmarkStart w:id="1850" w:name="_Toc153885278"/>
      <w:bookmarkStart w:id="1851" w:name="_Toc169939088"/>
      <w:r w:rsidRPr="00F11966">
        <w:t>5.4.3.34</w:t>
      </w:r>
      <w:r w:rsidRPr="00F11966">
        <w:tab/>
        <w:t xml:space="preserve">Enumeration: </w:t>
      </w:r>
      <w:bookmarkEnd w:id="1837"/>
      <w:r w:rsidRPr="00F11966">
        <w:t>LineTypeRm</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852" w:name="_Toc43026044"/>
      <w:bookmarkStart w:id="1853" w:name="_Toc49763578"/>
      <w:bookmarkStart w:id="1854" w:name="_Toc56754274"/>
      <w:bookmarkStart w:id="1855" w:name="_Toc88743041"/>
      <w:bookmarkStart w:id="1856" w:name="_Toc101253951"/>
      <w:bookmarkStart w:id="1857" w:name="_Toc101254390"/>
      <w:bookmarkStart w:id="1858" w:name="_Toc104112102"/>
      <w:bookmarkStart w:id="1859" w:name="_Toc104192279"/>
      <w:bookmarkStart w:id="1860" w:name="_Toc104192843"/>
      <w:bookmarkStart w:id="1861" w:name="_Toc133336221"/>
      <w:bookmarkStart w:id="1862" w:name="_Toc143984709"/>
      <w:bookmarkStart w:id="1863" w:name="_Toc144147485"/>
      <w:bookmarkStart w:id="1864" w:name="_Toc153885279"/>
      <w:bookmarkStart w:id="1865" w:name="_Toc169939089"/>
      <w:r w:rsidRPr="00F23CD7">
        <w:t>5.4.3.35</w:t>
      </w:r>
      <w:r w:rsidRPr="00F23CD7">
        <w:tab/>
      </w:r>
      <w:r w:rsidR="00863648" w:rsidRPr="00202CB2">
        <w:t>Void</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5F5FB74B" w14:textId="77777777" w:rsidR="002922AB" w:rsidRPr="00813CE7" w:rsidRDefault="002922AB" w:rsidP="00D362EB">
      <w:pPr>
        <w:pStyle w:val="Heading4"/>
      </w:pPr>
      <w:bookmarkStart w:id="1866" w:name="_Toc43026045"/>
      <w:bookmarkStart w:id="1867" w:name="_Toc49763579"/>
      <w:bookmarkStart w:id="1868" w:name="_Toc56754275"/>
      <w:bookmarkStart w:id="1869" w:name="_Toc88743042"/>
      <w:bookmarkStart w:id="1870" w:name="_Toc101253952"/>
      <w:bookmarkStart w:id="1871" w:name="_Toc101254391"/>
      <w:bookmarkStart w:id="1872" w:name="_Toc104112103"/>
      <w:bookmarkStart w:id="1873" w:name="_Toc104192280"/>
      <w:bookmarkStart w:id="1874" w:name="_Toc104192844"/>
      <w:bookmarkStart w:id="1875" w:name="_Toc133336222"/>
      <w:bookmarkStart w:id="1876" w:name="_Toc143984710"/>
      <w:bookmarkStart w:id="1877" w:name="_Toc144147486"/>
      <w:bookmarkStart w:id="1878" w:name="_Toc153885280"/>
      <w:bookmarkStart w:id="1879" w:name="_Toc169939090"/>
      <w:r w:rsidRPr="00F23CD7">
        <w:t>5.4.3.36</w:t>
      </w:r>
      <w:r w:rsidRPr="00F23CD7">
        <w:tab/>
      </w:r>
      <w:r w:rsidR="00863648" w:rsidRPr="00202CB2">
        <w:t>Void</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76079F32" w14:textId="77777777" w:rsidR="00822329" w:rsidRDefault="00822329" w:rsidP="00D362EB">
      <w:pPr>
        <w:pStyle w:val="Heading4"/>
        <w:rPr>
          <w:noProof/>
        </w:rPr>
      </w:pPr>
      <w:bookmarkStart w:id="1880" w:name="_Toc88743043"/>
      <w:bookmarkStart w:id="1881" w:name="_Toc101253953"/>
      <w:bookmarkStart w:id="1882" w:name="_Toc101254392"/>
      <w:bookmarkStart w:id="1883" w:name="_Toc104112104"/>
      <w:bookmarkStart w:id="1884" w:name="_Toc104192281"/>
      <w:bookmarkStart w:id="1885" w:name="_Toc104192845"/>
      <w:bookmarkStart w:id="1886" w:name="_Toc133336223"/>
      <w:bookmarkStart w:id="1887" w:name="_Toc143984711"/>
      <w:bookmarkStart w:id="1888" w:name="_Toc144147487"/>
      <w:bookmarkStart w:id="1889" w:name="_Toc153885281"/>
      <w:bookmarkStart w:id="1890" w:name="_Toc169939091"/>
      <w:r w:rsidRPr="00F11966">
        <w:t>5.4.3.</w:t>
      </w:r>
      <w:r>
        <w:t>37</w:t>
      </w:r>
      <w:r w:rsidRPr="00F11966">
        <w:tab/>
      </w:r>
      <w:r>
        <w:rPr>
          <w:noProof/>
        </w:rPr>
        <w:t xml:space="preserve">Enumeration: </w:t>
      </w:r>
      <w:r>
        <w:rPr>
          <w:rFonts w:hint="eastAsia"/>
          <w:lang w:eastAsia="zh-CN"/>
        </w:rPr>
        <w:t>N</w:t>
      </w:r>
      <w:r>
        <w:rPr>
          <w:lang w:eastAsia="zh-CN"/>
        </w:rPr>
        <w:t>otificationFlag</w:t>
      </w:r>
      <w:bookmarkEnd w:id="1880"/>
      <w:bookmarkEnd w:id="1881"/>
      <w:bookmarkEnd w:id="1882"/>
      <w:bookmarkEnd w:id="1883"/>
      <w:bookmarkEnd w:id="1884"/>
      <w:bookmarkEnd w:id="1885"/>
      <w:bookmarkEnd w:id="1886"/>
      <w:bookmarkEnd w:id="1887"/>
      <w:bookmarkEnd w:id="1888"/>
      <w:bookmarkEnd w:id="1889"/>
      <w:bookmarkEnd w:id="1890"/>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891" w:name="_Toc88743044"/>
      <w:bookmarkStart w:id="1892" w:name="_Toc101253954"/>
      <w:bookmarkStart w:id="1893" w:name="_Toc101254393"/>
      <w:bookmarkStart w:id="1894" w:name="_Toc104112105"/>
      <w:bookmarkStart w:id="1895" w:name="_Toc104192282"/>
      <w:bookmarkStart w:id="1896" w:name="_Toc104192846"/>
      <w:bookmarkStart w:id="1897" w:name="_Toc133336224"/>
      <w:bookmarkStart w:id="1898" w:name="_Toc143984712"/>
      <w:bookmarkStart w:id="1899" w:name="_Toc144147488"/>
      <w:bookmarkStart w:id="1900" w:name="_Toc153885282"/>
      <w:bookmarkStart w:id="1901" w:name="_Toc169939092"/>
      <w:r w:rsidRPr="00F11966">
        <w:lastRenderedPageBreak/>
        <w:t>5.4.3.</w:t>
      </w:r>
      <w:r>
        <w:t>38</w:t>
      </w:r>
      <w:r w:rsidRPr="00F11966">
        <w:tab/>
        <w:t xml:space="preserve">Enumeration: </w:t>
      </w:r>
      <w:r>
        <w:t>TransportProtocol</w:t>
      </w:r>
      <w:bookmarkEnd w:id="1891"/>
      <w:bookmarkEnd w:id="1892"/>
      <w:bookmarkEnd w:id="1893"/>
      <w:bookmarkEnd w:id="1894"/>
      <w:bookmarkEnd w:id="1895"/>
      <w:bookmarkEnd w:id="1896"/>
      <w:bookmarkEnd w:id="1897"/>
      <w:bookmarkEnd w:id="1898"/>
      <w:bookmarkEnd w:id="1899"/>
      <w:bookmarkEnd w:id="1900"/>
      <w:bookmarkEnd w:id="1901"/>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902" w:name="_Toc88743045"/>
      <w:bookmarkStart w:id="1903" w:name="_Toc101253955"/>
      <w:bookmarkStart w:id="1904" w:name="_Toc101254394"/>
      <w:bookmarkStart w:id="1905" w:name="_Toc104112106"/>
      <w:bookmarkStart w:id="1906" w:name="_Toc104192283"/>
      <w:bookmarkStart w:id="1907" w:name="_Toc104192847"/>
      <w:bookmarkStart w:id="1908" w:name="_Toc133336225"/>
      <w:bookmarkStart w:id="1909" w:name="_Toc143984713"/>
      <w:bookmarkStart w:id="1910" w:name="_Toc144147489"/>
      <w:bookmarkStart w:id="1911" w:name="_Toc153885283"/>
      <w:bookmarkStart w:id="1912" w:name="_Toc169939093"/>
      <w:r w:rsidRPr="00F11966">
        <w:t>5.4.3.</w:t>
      </w:r>
      <w:r w:rsidRPr="00BC0053">
        <w:t>39</w:t>
      </w:r>
      <w:r w:rsidRPr="00F11966">
        <w:tab/>
        <w:t xml:space="preserve">Enumeration: </w:t>
      </w:r>
      <w:r>
        <w:t>SatelliteBackhaulCategory</w:t>
      </w:r>
      <w:bookmarkEnd w:id="1902"/>
      <w:bookmarkEnd w:id="1903"/>
      <w:bookmarkEnd w:id="1904"/>
      <w:bookmarkEnd w:id="1905"/>
      <w:bookmarkEnd w:id="1906"/>
      <w:bookmarkEnd w:id="1907"/>
      <w:bookmarkEnd w:id="1908"/>
      <w:bookmarkEnd w:id="1909"/>
      <w:bookmarkEnd w:id="1910"/>
      <w:bookmarkEnd w:id="1911"/>
      <w:bookmarkEnd w:id="191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913" w:name="_Toc88743046"/>
      <w:bookmarkStart w:id="1914" w:name="_Toc101253956"/>
      <w:bookmarkStart w:id="1915" w:name="_Toc101254395"/>
      <w:bookmarkStart w:id="1916" w:name="_Toc104112107"/>
      <w:bookmarkStart w:id="1917" w:name="_Toc104192284"/>
      <w:bookmarkStart w:id="1918" w:name="_Toc104192848"/>
      <w:bookmarkStart w:id="1919" w:name="_Toc133336226"/>
      <w:bookmarkStart w:id="1920" w:name="_Toc143984714"/>
      <w:bookmarkStart w:id="1921" w:name="_Toc144147490"/>
      <w:bookmarkStart w:id="1922" w:name="_Toc153885284"/>
      <w:bookmarkStart w:id="1923" w:name="_Toc169939094"/>
      <w:r w:rsidRPr="00F11966">
        <w:t>5.4.3.</w:t>
      </w:r>
      <w:r>
        <w:t>40</w:t>
      </w:r>
      <w:r w:rsidRPr="00F11966">
        <w:tab/>
        <w:t xml:space="preserve">Enumeration: </w:t>
      </w:r>
      <w:r>
        <w:t>SatelliteBackhaulCategoryRm</w:t>
      </w:r>
      <w:bookmarkEnd w:id="1913"/>
      <w:bookmarkEnd w:id="1914"/>
      <w:bookmarkEnd w:id="1915"/>
      <w:bookmarkEnd w:id="1916"/>
      <w:bookmarkEnd w:id="1917"/>
      <w:bookmarkEnd w:id="1918"/>
      <w:bookmarkEnd w:id="1919"/>
      <w:bookmarkEnd w:id="1920"/>
      <w:bookmarkEnd w:id="1921"/>
      <w:bookmarkEnd w:id="1922"/>
      <w:bookmarkEnd w:id="1923"/>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1924" w:name="_Toc25156504"/>
      <w:bookmarkStart w:id="1925" w:name="_Toc34124809"/>
      <w:bookmarkStart w:id="1926" w:name="_Toc43207936"/>
      <w:bookmarkStart w:id="1927" w:name="_Toc49857409"/>
      <w:bookmarkStart w:id="1928" w:name="_Toc56677252"/>
      <w:bookmarkStart w:id="1929" w:name="_Toc56691775"/>
      <w:bookmarkStart w:id="1930" w:name="_Toc56699039"/>
      <w:bookmarkStart w:id="1931" w:name="_Toc89035294"/>
      <w:bookmarkStart w:id="1932" w:name="_Toc89065092"/>
      <w:bookmarkStart w:id="1933" w:name="_Toc89180391"/>
      <w:bookmarkStart w:id="1934" w:name="_Toc97072075"/>
      <w:bookmarkStart w:id="1935" w:name="_Toc120051480"/>
      <w:bookmarkStart w:id="1936" w:name="_Toc122025843"/>
      <w:bookmarkStart w:id="1937" w:name="_Toc133336227"/>
      <w:bookmarkStart w:id="1938" w:name="_Toc143984715"/>
      <w:bookmarkStart w:id="1939" w:name="_Toc144147491"/>
      <w:bookmarkStart w:id="1940" w:name="_Toc153885285"/>
      <w:bookmarkStart w:id="1941" w:name="_Toc169939095"/>
      <w:r w:rsidRPr="00F11966">
        <w:t>5.4.3.</w:t>
      </w:r>
      <w:r>
        <w:t>41</w:t>
      </w:r>
      <w:r w:rsidRPr="003B2883">
        <w:tab/>
        <w:t xml:space="preserve">Enumeration: </w:t>
      </w:r>
      <w:bookmarkStart w:id="1942" w:name="_Hlk125569815"/>
      <w:bookmarkEnd w:id="1924"/>
      <w:bookmarkEnd w:id="1925"/>
      <w:bookmarkEnd w:id="1926"/>
      <w:bookmarkEnd w:id="1927"/>
      <w:bookmarkEnd w:id="1928"/>
      <w:bookmarkEnd w:id="1929"/>
      <w:bookmarkEnd w:id="1930"/>
      <w:bookmarkEnd w:id="1931"/>
      <w:bookmarkEnd w:id="1932"/>
      <w:bookmarkEnd w:id="1933"/>
      <w:bookmarkEnd w:id="1934"/>
      <w:bookmarkEnd w:id="1935"/>
      <w:bookmarkEnd w:id="1936"/>
      <w:r>
        <w:t>BufferedNotifications</w:t>
      </w:r>
      <w:bookmarkEnd w:id="1942"/>
      <w:r>
        <w:t>Action</w:t>
      </w:r>
      <w:bookmarkEnd w:id="1937"/>
      <w:bookmarkEnd w:id="1938"/>
      <w:bookmarkEnd w:id="1939"/>
      <w:bookmarkEnd w:id="1940"/>
      <w:bookmarkEnd w:id="1941"/>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1943" w:name="_Toc133336228"/>
      <w:bookmarkStart w:id="1944" w:name="_Toc143984716"/>
      <w:bookmarkStart w:id="1945" w:name="_Toc144147492"/>
      <w:bookmarkStart w:id="1946" w:name="_Toc153885286"/>
      <w:bookmarkStart w:id="1947" w:name="_Toc169939096"/>
      <w:r w:rsidRPr="00F11966">
        <w:lastRenderedPageBreak/>
        <w:t>5.4.3.</w:t>
      </w:r>
      <w:r>
        <w:t>42</w:t>
      </w:r>
      <w:r w:rsidRPr="003B2883">
        <w:tab/>
        <w:t xml:space="preserve">Enumeration: </w:t>
      </w:r>
      <w:r>
        <w:t>S</w:t>
      </w:r>
      <w:r w:rsidRPr="00A741E3">
        <w:t>ubscriptio</w:t>
      </w:r>
      <w:r>
        <w:t>nAction</w:t>
      </w:r>
      <w:bookmarkEnd w:id="1943"/>
      <w:bookmarkEnd w:id="1944"/>
      <w:bookmarkEnd w:id="1945"/>
      <w:bookmarkEnd w:id="1946"/>
      <w:bookmarkEnd w:id="1947"/>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1948" w:name="_Toc144147493"/>
      <w:bookmarkStart w:id="1949" w:name="_Toc153885287"/>
      <w:bookmarkStart w:id="1950" w:name="_Toc169939097"/>
      <w:r w:rsidRPr="00D16387">
        <w:t>5.4.3.</w:t>
      </w:r>
      <w:r w:rsidR="00894973" w:rsidRPr="000F0C82">
        <w:t>43</w:t>
      </w:r>
      <w:r w:rsidRPr="00D16387">
        <w:tab/>
        <w:t xml:space="preserve">Enumeration: </w:t>
      </w:r>
      <w:bookmarkStart w:id="1951" w:name="_Hlk132825517"/>
      <w:r w:rsidRPr="006D7DC8">
        <w:t>SnssaiStatus</w:t>
      </w:r>
      <w:bookmarkEnd w:id="1948"/>
      <w:bookmarkEnd w:id="1949"/>
      <w:bookmarkEnd w:id="1950"/>
      <w:bookmarkEnd w:id="1951"/>
    </w:p>
    <w:p w14:paraId="4DB70273" w14:textId="0FD0CE0F" w:rsidR="008E7BA1" w:rsidRPr="00D16387" w:rsidRDefault="008E7BA1" w:rsidP="008E7BA1">
      <w:pPr>
        <w:keepNext/>
        <w:keepLines/>
        <w:spacing w:before="60"/>
        <w:jc w:val="center"/>
        <w:rPr>
          <w:rFonts w:ascii="Arial" w:hAnsi="Arial"/>
          <w:b/>
        </w:rPr>
      </w:pPr>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1952" w:name="_Hlk132826888"/>
            <w:r w:rsidRPr="00D16387">
              <w:rPr>
                <w:rFonts w:ascii="Arial" w:hAnsi="Arial"/>
                <w:sz w:val="18"/>
              </w:rPr>
              <w:t>AVAILABLE</w:t>
            </w:r>
            <w:bookmarkEnd w:id="1952"/>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1953" w:name="_Toc143984717"/>
      <w:bookmarkStart w:id="1954" w:name="_Toc144147494"/>
      <w:bookmarkStart w:id="1955" w:name="_Toc153885288"/>
      <w:bookmarkStart w:id="1956" w:name="_Toc169939098"/>
      <w:bookmarkStart w:id="1957" w:name="_Hlk142403576"/>
      <w:r w:rsidRPr="001B6C38">
        <w:t>5.4.3.</w:t>
      </w:r>
      <w:r w:rsidRPr="00496DB9">
        <w:t>44</w:t>
      </w:r>
      <w:r w:rsidRPr="001B6C38">
        <w:tab/>
        <w:t>Enumeration: Termin</w:t>
      </w:r>
      <w:r>
        <w:t>ation</w:t>
      </w:r>
      <w:r w:rsidRPr="001B6C38">
        <w:t>Ind</w:t>
      </w:r>
      <w:r>
        <w:t>ication</w:t>
      </w:r>
      <w:bookmarkEnd w:id="1953"/>
      <w:bookmarkEnd w:id="1954"/>
      <w:bookmarkEnd w:id="1955"/>
      <w:bookmarkEnd w:id="1956"/>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1957"/>
    </w:tbl>
    <w:p w14:paraId="27B9F511" w14:textId="77777777" w:rsidR="00804B0E" w:rsidRPr="00496DB9" w:rsidRDefault="00804B0E" w:rsidP="00E92CBF"/>
    <w:p w14:paraId="047FC232" w14:textId="77777777" w:rsidR="00E92CBF" w:rsidRPr="00F11966" w:rsidRDefault="00E92CBF" w:rsidP="00D362EB">
      <w:pPr>
        <w:pStyle w:val="Heading3"/>
      </w:pPr>
      <w:bookmarkStart w:id="1958" w:name="_Toc24925837"/>
      <w:bookmarkStart w:id="1959" w:name="_Toc24926015"/>
      <w:bookmarkStart w:id="1960" w:name="_Toc24926191"/>
      <w:bookmarkStart w:id="1961" w:name="_Toc33964051"/>
      <w:bookmarkStart w:id="1962" w:name="_Toc33980805"/>
      <w:bookmarkStart w:id="1963" w:name="_Toc36462606"/>
      <w:bookmarkStart w:id="1964" w:name="_Toc36462802"/>
      <w:bookmarkStart w:id="1965" w:name="_Toc43026046"/>
      <w:bookmarkStart w:id="1966" w:name="_Toc49763580"/>
      <w:bookmarkStart w:id="1967" w:name="_Toc56754276"/>
      <w:bookmarkStart w:id="1968" w:name="_Toc88743047"/>
      <w:bookmarkStart w:id="1969" w:name="_Toc101253957"/>
      <w:bookmarkStart w:id="1970" w:name="_Toc101254396"/>
      <w:bookmarkStart w:id="1971" w:name="_Toc104112108"/>
      <w:bookmarkStart w:id="1972" w:name="_Toc104192285"/>
      <w:bookmarkStart w:id="1973" w:name="_Toc104192849"/>
      <w:bookmarkStart w:id="1974" w:name="_Toc133336229"/>
      <w:bookmarkStart w:id="1975" w:name="_Toc143984718"/>
      <w:bookmarkStart w:id="1976" w:name="_Toc144147495"/>
      <w:bookmarkStart w:id="1977" w:name="_Toc153885289"/>
      <w:bookmarkStart w:id="1978" w:name="_Toc169939099"/>
      <w:r w:rsidRPr="00F11966">
        <w:t>5.4.4</w:t>
      </w:r>
      <w:r w:rsidRPr="00F11966">
        <w:tab/>
        <w:t>Structured Data Types</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3449B4DB" w14:textId="77777777" w:rsidR="00E92CBF" w:rsidRPr="00F11966" w:rsidRDefault="00E92CBF" w:rsidP="00D362EB">
      <w:pPr>
        <w:pStyle w:val="Heading4"/>
      </w:pPr>
      <w:bookmarkStart w:id="1979" w:name="_Toc24925838"/>
      <w:bookmarkStart w:id="1980" w:name="_Toc24926016"/>
      <w:bookmarkStart w:id="1981" w:name="_Toc24926192"/>
      <w:bookmarkStart w:id="1982" w:name="_Toc33964052"/>
      <w:bookmarkStart w:id="1983" w:name="_Toc33980806"/>
      <w:bookmarkStart w:id="1984" w:name="_Toc36462607"/>
      <w:bookmarkStart w:id="1985" w:name="_Toc36462803"/>
      <w:bookmarkStart w:id="1986" w:name="_Toc43026047"/>
      <w:bookmarkStart w:id="1987" w:name="_Toc49763581"/>
      <w:bookmarkStart w:id="1988" w:name="_Toc56754277"/>
      <w:bookmarkStart w:id="1989" w:name="_Toc88743048"/>
      <w:bookmarkStart w:id="1990" w:name="_Toc101253958"/>
      <w:bookmarkStart w:id="1991" w:name="_Toc101254397"/>
      <w:bookmarkStart w:id="1992" w:name="_Toc104112109"/>
      <w:bookmarkStart w:id="1993" w:name="_Toc104192286"/>
      <w:bookmarkStart w:id="1994" w:name="_Toc104192850"/>
      <w:bookmarkStart w:id="1995" w:name="_Toc133336230"/>
      <w:bookmarkStart w:id="1996" w:name="_Toc143984719"/>
      <w:bookmarkStart w:id="1997" w:name="_Toc144147496"/>
      <w:bookmarkStart w:id="1998" w:name="_Toc153885290"/>
      <w:bookmarkStart w:id="1999" w:name="_Toc169939100"/>
      <w:r w:rsidRPr="00F11966">
        <w:t>5.4.4.1</w:t>
      </w:r>
      <w:r w:rsidRPr="00F11966">
        <w:tab/>
        <w:t>Type: SubscribedDefaultQos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000" w:name="_Toc24925839"/>
      <w:bookmarkStart w:id="2001" w:name="_Toc24926017"/>
      <w:bookmarkStart w:id="2002" w:name="_Toc24926193"/>
      <w:bookmarkStart w:id="2003" w:name="_Toc33964053"/>
      <w:bookmarkStart w:id="2004" w:name="_Toc33980807"/>
      <w:bookmarkStart w:id="2005" w:name="_Toc36462608"/>
      <w:bookmarkStart w:id="2006" w:name="_Toc36462804"/>
      <w:bookmarkStart w:id="2007" w:name="_Toc43026048"/>
      <w:bookmarkStart w:id="2008" w:name="_Toc49763582"/>
      <w:bookmarkStart w:id="2009" w:name="_Toc56754278"/>
      <w:bookmarkStart w:id="2010" w:name="_Toc88743049"/>
      <w:bookmarkStart w:id="2011" w:name="_Toc101253959"/>
      <w:bookmarkStart w:id="2012" w:name="_Toc101254398"/>
      <w:bookmarkStart w:id="2013" w:name="_Toc104112110"/>
      <w:bookmarkStart w:id="2014" w:name="_Toc104192287"/>
      <w:bookmarkStart w:id="2015" w:name="_Toc104192851"/>
      <w:bookmarkStart w:id="2016" w:name="_Toc133336231"/>
      <w:bookmarkStart w:id="2017" w:name="_Toc143984720"/>
      <w:bookmarkStart w:id="2018" w:name="_Toc144147497"/>
      <w:bookmarkStart w:id="2019" w:name="_Toc153885291"/>
      <w:bookmarkStart w:id="2020" w:name="_Toc169939101"/>
      <w:r w:rsidRPr="00F11966">
        <w:lastRenderedPageBreak/>
        <w:t>5.4.4.2</w:t>
      </w:r>
      <w:r w:rsidRPr="00F11966">
        <w:tab/>
        <w:t>Type: Snssai</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021" w:name="_Toc24925840"/>
      <w:bookmarkStart w:id="2022" w:name="_Toc24926018"/>
      <w:bookmarkStart w:id="2023" w:name="_Toc24926194"/>
      <w:bookmarkStart w:id="2024" w:name="_Toc33964054"/>
      <w:bookmarkStart w:id="2025" w:name="_Toc33980808"/>
      <w:bookmarkStart w:id="2026" w:name="_Toc36462609"/>
      <w:bookmarkStart w:id="2027" w:name="_Toc36462805"/>
      <w:bookmarkStart w:id="2028" w:name="_Toc43026049"/>
      <w:bookmarkStart w:id="2029" w:name="_Toc49763583"/>
      <w:bookmarkStart w:id="2030" w:name="_Toc56754279"/>
      <w:bookmarkStart w:id="2031" w:name="_Toc88743050"/>
      <w:bookmarkStart w:id="2032" w:name="_Toc101253960"/>
      <w:bookmarkStart w:id="2033" w:name="_Toc101254399"/>
      <w:bookmarkStart w:id="2034" w:name="_Toc104112111"/>
      <w:bookmarkStart w:id="2035" w:name="_Toc104192288"/>
      <w:bookmarkStart w:id="2036" w:name="_Toc104192852"/>
      <w:bookmarkStart w:id="2037" w:name="_Toc133336232"/>
      <w:bookmarkStart w:id="2038" w:name="_Toc143984721"/>
      <w:bookmarkStart w:id="2039" w:name="_Toc144147498"/>
      <w:bookmarkStart w:id="2040" w:name="_Toc153885292"/>
      <w:bookmarkStart w:id="2041" w:name="_Toc169939102"/>
      <w:r w:rsidRPr="00F11966">
        <w:t>5.4.4.3</w:t>
      </w:r>
      <w:r w:rsidRPr="00F11966">
        <w:tab/>
        <w:t>Type: PlmnId</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042" w:name="_Toc24925841"/>
      <w:bookmarkStart w:id="2043" w:name="_Toc24926019"/>
      <w:bookmarkStart w:id="2044" w:name="_Toc24926195"/>
      <w:bookmarkStart w:id="2045" w:name="_Toc33964055"/>
      <w:bookmarkStart w:id="2046" w:name="_Toc33980809"/>
      <w:bookmarkStart w:id="2047" w:name="_Toc36462610"/>
      <w:bookmarkStart w:id="2048" w:name="_Toc36462806"/>
      <w:bookmarkStart w:id="2049" w:name="_Toc43026050"/>
      <w:bookmarkStart w:id="2050" w:name="_Toc49763584"/>
      <w:bookmarkStart w:id="2051" w:name="_Toc56754280"/>
      <w:bookmarkStart w:id="2052" w:name="_Toc88743051"/>
      <w:bookmarkStart w:id="2053" w:name="_Toc101253961"/>
      <w:bookmarkStart w:id="2054" w:name="_Toc101254400"/>
      <w:bookmarkStart w:id="2055" w:name="_Toc104112112"/>
      <w:bookmarkStart w:id="2056" w:name="_Toc104192289"/>
      <w:bookmarkStart w:id="2057" w:name="_Toc104192853"/>
      <w:bookmarkStart w:id="2058" w:name="_Toc133336233"/>
      <w:bookmarkStart w:id="2059" w:name="_Toc143984722"/>
      <w:bookmarkStart w:id="2060" w:name="_Toc144147499"/>
      <w:bookmarkStart w:id="2061" w:name="_Toc153885293"/>
      <w:bookmarkStart w:id="2062" w:name="_Toc169939103"/>
      <w:r w:rsidRPr="00F11966">
        <w:lastRenderedPageBreak/>
        <w:t>5.4.4.4</w:t>
      </w:r>
      <w:r w:rsidRPr="00F11966">
        <w:tab/>
        <w:t>Type: Tai</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063" w:name="_Toc24925842"/>
      <w:bookmarkStart w:id="2064" w:name="_Toc24926020"/>
      <w:bookmarkStart w:id="2065" w:name="_Toc24926196"/>
      <w:bookmarkStart w:id="2066" w:name="_Toc33964056"/>
      <w:bookmarkStart w:id="2067" w:name="_Toc33980810"/>
      <w:bookmarkStart w:id="2068" w:name="_Toc36462611"/>
      <w:bookmarkStart w:id="2069" w:name="_Toc36462807"/>
      <w:bookmarkStart w:id="2070" w:name="_Toc43026051"/>
      <w:bookmarkStart w:id="2071" w:name="_Toc49763585"/>
      <w:bookmarkStart w:id="2072" w:name="_Toc56754281"/>
      <w:bookmarkStart w:id="2073" w:name="_Toc88743052"/>
      <w:bookmarkStart w:id="2074" w:name="_Toc101253962"/>
      <w:bookmarkStart w:id="2075" w:name="_Toc101254401"/>
      <w:bookmarkStart w:id="2076" w:name="_Toc104112113"/>
      <w:bookmarkStart w:id="2077" w:name="_Toc104192290"/>
      <w:bookmarkStart w:id="2078" w:name="_Toc104192854"/>
      <w:bookmarkStart w:id="2079" w:name="_Toc133336234"/>
      <w:bookmarkStart w:id="2080" w:name="_Toc143984723"/>
      <w:bookmarkStart w:id="2081" w:name="_Toc144147500"/>
      <w:bookmarkStart w:id="2082" w:name="_Toc153885294"/>
      <w:bookmarkStart w:id="2083" w:name="_Toc169939104"/>
      <w:r w:rsidRPr="00F11966">
        <w:t>5.4.4.5</w:t>
      </w:r>
      <w:r w:rsidRPr="00F11966">
        <w:tab/>
        <w:t>Type: Ecgi</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084" w:name="_Toc24925843"/>
      <w:bookmarkStart w:id="2085" w:name="_Toc24926021"/>
      <w:bookmarkStart w:id="2086" w:name="_Toc24926197"/>
      <w:bookmarkStart w:id="2087" w:name="_Toc33964057"/>
      <w:bookmarkStart w:id="2088" w:name="_Toc33980811"/>
      <w:bookmarkStart w:id="2089" w:name="_Toc36462612"/>
      <w:bookmarkStart w:id="2090" w:name="_Toc36462808"/>
      <w:bookmarkStart w:id="2091" w:name="_Toc43026052"/>
      <w:bookmarkStart w:id="2092" w:name="_Toc49763586"/>
      <w:bookmarkStart w:id="2093" w:name="_Toc56754282"/>
      <w:bookmarkStart w:id="2094" w:name="_Toc88743053"/>
      <w:bookmarkStart w:id="2095" w:name="_Toc101253963"/>
      <w:bookmarkStart w:id="2096" w:name="_Toc101254402"/>
      <w:bookmarkStart w:id="2097" w:name="_Toc104112114"/>
      <w:bookmarkStart w:id="2098" w:name="_Toc104192291"/>
      <w:bookmarkStart w:id="2099" w:name="_Toc104192855"/>
      <w:bookmarkStart w:id="2100" w:name="_Toc133336235"/>
      <w:bookmarkStart w:id="2101" w:name="_Toc143984724"/>
      <w:bookmarkStart w:id="2102" w:name="_Toc144147501"/>
      <w:bookmarkStart w:id="2103" w:name="_Toc153885295"/>
      <w:bookmarkStart w:id="2104" w:name="_Toc169939105"/>
      <w:r w:rsidRPr="00F11966">
        <w:t>5.4.4.6</w:t>
      </w:r>
      <w:r w:rsidRPr="00F11966">
        <w:tab/>
        <w:t>Type: Ncgi</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105" w:name="_Toc24925844"/>
      <w:bookmarkStart w:id="2106" w:name="_Toc24926022"/>
      <w:bookmarkStart w:id="2107" w:name="_Toc24926198"/>
      <w:bookmarkStart w:id="2108" w:name="_Toc33964058"/>
      <w:bookmarkStart w:id="2109" w:name="_Toc33980812"/>
      <w:bookmarkStart w:id="2110" w:name="_Toc36462613"/>
      <w:bookmarkStart w:id="2111" w:name="_Toc36462809"/>
      <w:bookmarkStart w:id="2112" w:name="_Toc43026053"/>
      <w:bookmarkStart w:id="2113" w:name="_Toc49763587"/>
      <w:bookmarkStart w:id="2114" w:name="_Toc56754283"/>
      <w:bookmarkStart w:id="2115" w:name="_Toc88743054"/>
      <w:bookmarkStart w:id="2116" w:name="_Toc101253964"/>
      <w:bookmarkStart w:id="2117" w:name="_Toc101254403"/>
      <w:bookmarkStart w:id="2118" w:name="_Toc104112115"/>
      <w:bookmarkStart w:id="2119" w:name="_Toc104192292"/>
      <w:bookmarkStart w:id="2120" w:name="_Toc104192856"/>
      <w:bookmarkStart w:id="2121" w:name="_Toc133336236"/>
      <w:bookmarkStart w:id="2122" w:name="_Toc143984725"/>
      <w:bookmarkStart w:id="2123" w:name="_Toc144147502"/>
      <w:bookmarkStart w:id="2124" w:name="_Toc153885296"/>
      <w:bookmarkStart w:id="2125" w:name="_Toc169939106"/>
      <w:r w:rsidRPr="00F11966">
        <w:lastRenderedPageBreak/>
        <w:t>5.4.4.7</w:t>
      </w:r>
      <w:r w:rsidRPr="00F11966">
        <w:tab/>
        <w:t>Type: UserLocation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126" w:name="_Toc24925845"/>
      <w:bookmarkStart w:id="2127" w:name="_Toc24926023"/>
      <w:bookmarkStart w:id="2128" w:name="_Toc24926199"/>
      <w:bookmarkStart w:id="2129" w:name="_Toc33964059"/>
      <w:bookmarkStart w:id="2130" w:name="_Toc33980813"/>
      <w:bookmarkStart w:id="2131" w:name="_Toc36462614"/>
      <w:bookmarkStart w:id="2132" w:name="_Toc36462810"/>
      <w:bookmarkStart w:id="2133" w:name="_Toc43026054"/>
      <w:bookmarkStart w:id="2134" w:name="_Toc49763588"/>
      <w:bookmarkStart w:id="2135" w:name="_Toc56754284"/>
      <w:bookmarkStart w:id="2136" w:name="_Toc88743055"/>
      <w:bookmarkStart w:id="2137" w:name="_Toc101253965"/>
      <w:bookmarkStart w:id="2138" w:name="_Toc101254404"/>
      <w:bookmarkStart w:id="2139" w:name="_Toc104112116"/>
      <w:bookmarkStart w:id="2140" w:name="_Toc104192293"/>
      <w:bookmarkStart w:id="2141" w:name="_Toc104192857"/>
      <w:bookmarkStart w:id="2142" w:name="_Toc133336237"/>
      <w:bookmarkStart w:id="2143" w:name="_Toc143984726"/>
      <w:bookmarkStart w:id="2144" w:name="_Toc144147503"/>
      <w:bookmarkStart w:id="2145" w:name="_Toc153885297"/>
      <w:bookmarkStart w:id="2146" w:name="_Toc169939107"/>
      <w:r w:rsidRPr="00F11966">
        <w:lastRenderedPageBreak/>
        <w:t>5.4.4.8</w:t>
      </w:r>
      <w:r w:rsidRPr="00F11966">
        <w:tab/>
        <w:t>Type: EutraLocation</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147" w:name="_Toc24925846"/>
      <w:bookmarkStart w:id="2148" w:name="_Toc24926024"/>
      <w:bookmarkStart w:id="2149" w:name="_Toc24926200"/>
      <w:bookmarkStart w:id="2150" w:name="_Toc33964060"/>
      <w:bookmarkStart w:id="2151" w:name="_Toc33980814"/>
      <w:bookmarkStart w:id="2152" w:name="_Toc36462615"/>
      <w:bookmarkStart w:id="2153" w:name="_Toc36462811"/>
      <w:bookmarkStart w:id="2154" w:name="_Toc43026055"/>
      <w:bookmarkStart w:id="2155" w:name="_Toc49763589"/>
      <w:bookmarkStart w:id="2156" w:name="_Toc56754285"/>
      <w:bookmarkStart w:id="2157" w:name="_Toc88743056"/>
      <w:bookmarkStart w:id="2158" w:name="_Toc101253966"/>
      <w:bookmarkStart w:id="2159" w:name="_Toc101254405"/>
      <w:bookmarkStart w:id="2160" w:name="_Toc104112117"/>
      <w:bookmarkStart w:id="2161" w:name="_Toc104192294"/>
      <w:bookmarkStart w:id="2162" w:name="_Toc104192858"/>
      <w:bookmarkStart w:id="2163" w:name="_Toc133336238"/>
      <w:bookmarkStart w:id="2164" w:name="_Toc143984727"/>
      <w:bookmarkStart w:id="2165" w:name="_Toc144147504"/>
      <w:bookmarkStart w:id="2166" w:name="_Toc153885298"/>
      <w:bookmarkStart w:id="2167" w:name="_Toc169939108"/>
      <w:r w:rsidRPr="00F11966">
        <w:lastRenderedPageBreak/>
        <w:t>5.4.4.9</w:t>
      </w:r>
      <w:r w:rsidRPr="00F11966">
        <w:tab/>
        <w:t>Type: NrLocation</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168"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168"/>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169" w:name="_Toc24925847"/>
      <w:bookmarkStart w:id="2170" w:name="_Toc24926025"/>
      <w:bookmarkStart w:id="2171" w:name="_Toc24926201"/>
      <w:bookmarkStart w:id="2172" w:name="_Toc33964061"/>
      <w:bookmarkStart w:id="2173" w:name="_Toc33980815"/>
      <w:bookmarkStart w:id="2174" w:name="_Toc36462616"/>
      <w:bookmarkStart w:id="2175" w:name="_Toc36462812"/>
      <w:bookmarkStart w:id="2176" w:name="_Toc43026056"/>
      <w:bookmarkStart w:id="2177" w:name="_Toc49763590"/>
      <w:bookmarkStart w:id="2178" w:name="_Toc56754286"/>
      <w:bookmarkStart w:id="2179" w:name="_Toc88743057"/>
      <w:bookmarkStart w:id="2180" w:name="_Toc101253967"/>
      <w:bookmarkStart w:id="2181" w:name="_Toc101254406"/>
      <w:bookmarkStart w:id="2182" w:name="_Toc104112118"/>
      <w:bookmarkStart w:id="2183" w:name="_Toc104192295"/>
      <w:bookmarkStart w:id="2184" w:name="_Toc104192859"/>
      <w:bookmarkStart w:id="2185" w:name="_Toc133336239"/>
      <w:bookmarkStart w:id="2186" w:name="_Toc143984728"/>
      <w:bookmarkStart w:id="2187" w:name="_Toc144147505"/>
      <w:bookmarkStart w:id="2188" w:name="_Toc153885299"/>
      <w:bookmarkStart w:id="2189" w:name="_Toc169939109"/>
      <w:r w:rsidRPr="00F11966">
        <w:lastRenderedPageBreak/>
        <w:t>5.4.4.10</w:t>
      </w:r>
      <w:r w:rsidRPr="00F11966">
        <w:tab/>
        <w:t>Type: N3gaLocation</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51C1464"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190" w:name="_Toc24925848"/>
      <w:bookmarkStart w:id="2191" w:name="_Toc24926026"/>
      <w:bookmarkStart w:id="2192" w:name="_Toc24926202"/>
      <w:bookmarkStart w:id="2193" w:name="_Toc33964062"/>
      <w:bookmarkStart w:id="2194" w:name="_Toc33980816"/>
      <w:bookmarkStart w:id="2195" w:name="_Toc36462617"/>
      <w:bookmarkStart w:id="2196" w:name="_Toc36462813"/>
      <w:bookmarkStart w:id="2197" w:name="_Toc43026057"/>
      <w:bookmarkStart w:id="2198" w:name="_Toc49763591"/>
      <w:bookmarkStart w:id="2199" w:name="_Toc56754287"/>
      <w:bookmarkStart w:id="2200" w:name="_Toc88743058"/>
      <w:bookmarkStart w:id="2201" w:name="_Toc101253968"/>
      <w:bookmarkStart w:id="2202" w:name="_Toc101254407"/>
      <w:bookmarkStart w:id="2203" w:name="_Toc104112119"/>
      <w:bookmarkStart w:id="2204" w:name="_Toc104192296"/>
      <w:bookmarkStart w:id="2205" w:name="_Toc104192860"/>
      <w:bookmarkStart w:id="2206" w:name="_Toc133336240"/>
      <w:bookmarkStart w:id="2207" w:name="_Toc143984729"/>
      <w:bookmarkStart w:id="2208" w:name="_Toc144147506"/>
      <w:bookmarkStart w:id="2209" w:name="_Toc153885300"/>
      <w:bookmarkStart w:id="2210" w:name="_Toc169939110"/>
      <w:r w:rsidRPr="00F11966">
        <w:t>5.4.4.11</w:t>
      </w:r>
      <w:r w:rsidRPr="00F11966">
        <w:tab/>
        <w:t>Type: UpSecurity</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211" w:name="_Toc24925849"/>
      <w:bookmarkStart w:id="2212" w:name="_Toc24926027"/>
      <w:bookmarkStart w:id="2213" w:name="_Toc24926203"/>
      <w:bookmarkStart w:id="2214" w:name="_Toc33964063"/>
      <w:bookmarkStart w:id="2215" w:name="_Toc33980817"/>
      <w:bookmarkStart w:id="2216" w:name="_Toc36462618"/>
      <w:bookmarkStart w:id="2217" w:name="_Toc36462814"/>
      <w:bookmarkStart w:id="2218" w:name="_Toc43026058"/>
      <w:bookmarkStart w:id="2219" w:name="_Toc49763592"/>
      <w:bookmarkStart w:id="2220" w:name="_Toc56754288"/>
      <w:bookmarkStart w:id="2221" w:name="_Toc88743059"/>
      <w:bookmarkStart w:id="2222" w:name="_Toc101253969"/>
      <w:bookmarkStart w:id="2223" w:name="_Toc101254408"/>
      <w:bookmarkStart w:id="2224" w:name="_Toc104112120"/>
      <w:bookmarkStart w:id="2225" w:name="_Toc104192297"/>
      <w:bookmarkStart w:id="2226" w:name="_Toc104192861"/>
      <w:bookmarkStart w:id="2227" w:name="_Toc133336241"/>
      <w:bookmarkStart w:id="2228" w:name="_Toc143984730"/>
      <w:bookmarkStart w:id="2229" w:name="_Toc144147507"/>
      <w:bookmarkStart w:id="2230" w:name="_Toc153885301"/>
      <w:bookmarkStart w:id="2231" w:name="_Toc169939111"/>
      <w:r w:rsidRPr="00F11966">
        <w:t>5.4.4.12</w:t>
      </w:r>
      <w:r w:rsidRPr="00F11966">
        <w:tab/>
        <w:t xml:space="preserve">Type: </w:t>
      </w:r>
      <w:r w:rsidRPr="00F11966">
        <w:rPr>
          <w:lang w:eastAsia="zh-CN"/>
        </w:rPr>
        <w:t>NgApCause</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232"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232"/>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233" w:name="_Toc24925850"/>
      <w:bookmarkStart w:id="2234" w:name="_Toc24926028"/>
      <w:bookmarkStart w:id="2235" w:name="_Toc24926204"/>
      <w:bookmarkStart w:id="2236" w:name="_Toc33964064"/>
      <w:bookmarkStart w:id="2237" w:name="_Toc33980818"/>
      <w:bookmarkStart w:id="2238" w:name="_Toc36462619"/>
      <w:bookmarkStart w:id="2239" w:name="_Toc36462815"/>
      <w:bookmarkStart w:id="2240" w:name="_Toc43026059"/>
      <w:bookmarkStart w:id="2241" w:name="_Toc49763593"/>
      <w:bookmarkStart w:id="2242" w:name="_Toc56754289"/>
      <w:bookmarkStart w:id="2243" w:name="_Toc88743060"/>
      <w:bookmarkStart w:id="2244" w:name="_Toc101253970"/>
      <w:bookmarkStart w:id="2245" w:name="_Toc101254409"/>
      <w:bookmarkStart w:id="2246" w:name="_Toc104112121"/>
      <w:bookmarkStart w:id="2247" w:name="_Toc104192298"/>
      <w:bookmarkStart w:id="2248" w:name="_Toc104192862"/>
      <w:bookmarkStart w:id="2249" w:name="_Toc133336242"/>
      <w:bookmarkStart w:id="2250" w:name="_Toc143984731"/>
      <w:bookmarkStart w:id="2251" w:name="_Toc144147508"/>
      <w:bookmarkStart w:id="2252" w:name="_Toc153885302"/>
      <w:bookmarkStart w:id="2253" w:name="_Toc169939112"/>
      <w:r w:rsidRPr="00F11966">
        <w:lastRenderedPageBreak/>
        <w:t>5.4.4.13</w:t>
      </w:r>
      <w:r w:rsidRPr="00F11966">
        <w:tab/>
        <w:t xml:space="preserve">Type: </w:t>
      </w:r>
      <w:r w:rsidRPr="00F11966">
        <w:rPr>
          <w:noProof/>
        </w:rPr>
        <w:t>BackupAmfInfo</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254" w:name="_Toc24925851"/>
      <w:bookmarkStart w:id="2255" w:name="_Toc24926029"/>
      <w:bookmarkStart w:id="2256" w:name="_Toc24926205"/>
      <w:bookmarkStart w:id="2257" w:name="_Toc33964065"/>
      <w:bookmarkStart w:id="2258" w:name="_Toc33980819"/>
      <w:bookmarkStart w:id="2259" w:name="_Toc36462620"/>
      <w:bookmarkStart w:id="2260" w:name="_Toc36462816"/>
      <w:bookmarkStart w:id="2261" w:name="_Toc43026060"/>
      <w:bookmarkStart w:id="2262" w:name="_Toc49763594"/>
      <w:bookmarkStart w:id="2263" w:name="_Toc56754290"/>
      <w:bookmarkStart w:id="2264" w:name="_Toc88743061"/>
      <w:bookmarkStart w:id="2265" w:name="_Toc101253971"/>
      <w:bookmarkStart w:id="2266" w:name="_Toc101254410"/>
      <w:bookmarkStart w:id="2267" w:name="_Toc104112122"/>
      <w:bookmarkStart w:id="2268" w:name="_Toc104192299"/>
      <w:bookmarkStart w:id="2269" w:name="_Toc104192863"/>
      <w:bookmarkStart w:id="2270" w:name="_Toc133336243"/>
      <w:bookmarkStart w:id="2271" w:name="_Toc143984732"/>
      <w:bookmarkStart w:id="2272" w:name="_Toc144147509"/>
      <w:bookmarkStart w:id="2273" w:name="_Toc153885303"/>
      <w:bookmarkStart w:id="2274" w:name="_Toc169939113"/>
      <w:r w:rsidRPr="00F11966">
        <w:t>5.4.4.14</w:t>
      </w:r>
      <w:r w:rsidRPr="00F11966">
        <w:tab/>
        <w:t xml:space="preserve">Type: </w:t>
      </w:r>
      <w:r w:rsidRPr="00F11966">
        <w:rPr>
          <w:lang w:eastAsia="zh-CN"/>
        </w:rPr>
        <w:t>RefToBinaryData</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275" w:name="_Toc24925852"/>
      <w:bookmarkStart w:id="2276" w:name="_Toc24926030"/>
      <w:bookmarkStart w:id="2277" w:name="_Toc24926206"/>
      <w:bookmarkStart w:id="2278" w:name="_Toc33964066"/>
      <w:bookmarkStart w:id="2279" w:name="_Toc33980820"/>
      <w:bookmarkStart w:id="2280" w:name="_Toc36462621"/>
      <w:bookmarkStart w:id="2281" w:name="_Toc36462817"/>
      <w:bookmarkStart w:id="2282" w:name="_Toc43026061"/>
      <w:bookmarkStart w:id="2283" w:name="_Toc49763595"/>
      <w:bookmarkStart w:id="2284" w:name="_Toc56754291"/>
      <w:bookmarkStart w:id="2285" w:name="_Toc88743062"/>
      <w:bookmarkStart w:id="2286" w:name="_Toc101253972"/>
      <w:bookmarkStart w:id="2287" w:name="_Toc101254411"/>
      <w:bookmarkStart w:id="2288" w:name="_Toc104112123"/>
      <w:bookmarkStart w:id="2289" w:name="_Toc104192300"/>
      <w:bookmarkStart w:id="2290" w:name="_Toc104192864"/>
      <w:bookmarkStart w:id="2291" w:name="_Toc133336244"/>
      <w:bookmarkStart w:id="2292" w:name="_Toc143984733"/>
      <w:bookmarkStart w:id="2293" w:name="_Toc144147510"/>
      <w:bookmarkStart w:id="2294" w:name="_Toc153885304"/>
      <w:bookmarkStart w:id="2295" w:name="_Toc169939114"/>
      <w:r w:rsidRPr="00F11966">
        <w:t>5.4.4.15</w:t>
      </w:r>
      <w:r w:rsidRPr="00F11966">
        <w:tab/>
        <w:t>Type RouteToLocation</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296" w:name="_Toc24925853"/>
      <w:bookmarkStart w:id="2297" w:name="_Toc24926031"/>
      <w:bookmarkStart w:id="2298" w:name="_Toc24926207"/>
      <w:bookmarkStart w:id="2299" w:name="_Toc33964067"/>
      <w:bookmarkStart w:id="2300" w:name="_Toc33980821"/>
      <w:bookmarkStart w:id="2301" w:name="_Toc36462622"/>
      <w:bookmarkStart w:id="2302" w:name="_Toc36462818"/>
      <w:bookmarkStart w:id="2303" w:name="_Toc43026062"/>
      <w:bookmarkStart w:id="2304" w:name="_Toc49763596"/>
      <w:bookmarkStart w:id="2305" w:name="_Toc56754292"/>
      <w:bookmarkStart w:id="2306" w:name="_Toc88743063"/>
      <w:bookmarkStart w:id="2307" w:name="_Toc101253973"/>
      <w:bookmarkStart w:id="2308" w:name="_Toc101254412"/>
      <w:bookmarkStart w:id="2309" w:name="_Toc104112124"/>
      <w:bookmarkStart w:id="2310" w:name="_Toc104192301"/>
      <w:bookmarkStart w:id="2311" w:name="_Toc104192865"/>
      <w:bookmarkStart w:id="2312" w:name="_Toc133336245"/>
      <w:bookmarkStart w:id="2313" w:name="_Toc143984734"/>
      <w:bookmarkStart w:id="2314" w:name="_Toc144147511"/>
      <w:bookmarkStart w:id="2315" w:name="_Toc153885305"/>
      <w:bookmarkStart w:id="2316" w:name="_Toc169939115"/>
      <w:r w:rsidRPr="00F11966">
        <w:t>5.4.4.16</w:t>
      </w:r>
      <w:r w:rsidRPr="00F11966">
        <w:tab/>
        <w:t>Type RouteInformation</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317" w:name="_Toc24925854"/>
      <w:bookmarkStart w:id="2318" w:name="_Toc24926032"/>
      <w:bookmarkStart w:id="2319" w:name="_Toc24926208"/>
      <w:bookmarkStart w:id="2320" w:name="_Toc33964068"/>
      <w:bookmarkStart w:id="2321" w:name="_Toc33980822"/>
      <w:bookmarkStart w:id="2322" w:name="_Toc36462623"/>
      <w:bookmarkStart w:id="2323" w:name="_Toc36462819"/>
      <w:bookmarkStart w:id="2324" w:name="_Toc43026063"/>
      <w:bookmarkStart w:id="2325" w:name="_Toc49763597"/>
      <w:bookmarkStart w:id="2326" w:name="_Toc56754293"/>
      <w:bookmarkStart w:id="2327" w:name="_Toc88743064"/>
      <w:bookmarkStart w:id="2328" w:name="_Toc101253974"/>
      <w:bookmarkStart w:id="2329" w:name="_Toc101254413"/>
      <w:bookmarkStart w:id="2330" w:name="_Toc104112125"/>
      <w:bookmarkStart w:id="2331" w:name="_Toc104192302"/>
      <w:bookmarkStart w:id="2332" w:name="_Toc104192866"/>
      <w:bookmarkStart w:id="2333" w:name="_Toc133336246"/>
      <w:bookmarkStart w:id="2334" w:name="_Toc143984735"/>
      <w:bookmarkStart w:id="2335" w:name="_Toc144147512"/>
      <w:bookmarkStart w:id="2336" w:name="_Toc153885306"/>
      <w:bookmarkStart w:id="2337" w:name="_Toc169939116"/>
      <w:r w:rsidRPr="00F11966">
        <w:lastRenderedPageBreak/>
        <w:t>5.4.4.17</w:t>
      </w:r>
      <w:r w:rsidRPr="00F11966">
        <w:tab/>
        <w:t>Type: Area</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338" w:name="_Toc24925855"/>
      <w:bookmarkStart w:id="2339" w:name="_Toc24926033"/>
      <w:bookmarkStart w:id="2340" w:name="_Toc24926209"/>
      <w:bookmarkStart w:id="2341" w:name="_Toc33964069"/>
      <w:bookmarkStart w:id="2342" w:name="_Toc33980823"/>
      <w:bookmarkStart w:id="2343" w:name="_Toc36462624"/>
      <w:bookmarkStart w:id="2344" w:name="_Toc36462820"/>
      <w:bookmarkStart w:id="2345" w:name="_Toc43026064"/>
      <w:bookmarkStart w:id="2346" w:name="_Toc49763598"/>
      <w:bookmarkStart w:id="2347" w:name="_Toc56754294"/>
      <w:bookmarkStart w:id="2348" w:name="_Toc88743065"/>
      <w:bookmarkStart w:id="2349" w:name="_Toc101253975"/>
      <w:bookmarkStart w:id="2350" w:name="_Toc101254414"/>
      <w:bookmarkStart w:id="2351" w:name="_Toc104112126"/>
      <w:bookmarkStart w:id="2352" w:name="_Toc104192303"/>
      <w:bookmarkStart w:id="2353" w:name="_Toc104192867"/>
      <w:bookmarkStart w:id="2354" w:name="_Toc133336247"/>
      <w:bookmarkStart w:id="2355" w:name="_Toc143984736"/>
      <w:bookmarkStart w:id="2356" w:name="_Toc144147513"/>
      <w:bookmarkStart w:id="2357" w:name="_Toc153885307"/>
      <w:bookmarkStart w:id="2358" w:name="_Toc169939117"/>
      <w:r w:rsidRPr="00F11966">
        <w:t>5.4.4.18</w:t>
      </w:r>
      <w:r w:rsidRPr="00F11966">
        <w:tab/>
        <w:t>Type: ServiceAreaRestriction</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359"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360" w:name="_MCCTEMPBM_CRPT84370048___2"/>
            <w:bookmarkEnd w:id="2359"/>
            <w:bookmarkEnd w:id="2360"/>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361" w:name="_Toc24925856"/>
      <w:bookmarkStart w:id="2362" w:name="_Toc24926034"/>
      <w:bookmarkStart w:id="2363" w:name="_Toc24926210"/>
      <w:bookmarkStart w:id="2364" w:name="_Toc33964070"/>
      <w:bookmarkStart w:id="2365" w:name="_Toc33980824"/>
      <w:bookmarkStart w:id="2366" w:name="_Toc36462625"/>
      <w:bookmarkStart w:id="2367" w:name="_Toc36462821"/>
      <w:bookmarkStart w:id="2368" w:name="_Toc43026065"/>
      <w:bookmarkStart w:id="2369" w:name="_Toc49763599"/>
      <w:bookmarkStart w:id="2370" w:name="_Toc56754295"/>
      <w:bookmarkStart w:id="2371" w:name="_Toc88743066"/>
      <w:bookmarkStart w:id="2372" w:name="_Toc101253976"/>
      <w:bookmarkStart w:id="2373" w:name="_Toc101254415"/>
      <w:bookmarkStart w:id="2374" w:name="_Toc104112127"/>
      <w:bookmarkStart w:id="2375" w:name="_Toc104192304"/>
      <w:bookmarkStart w:id="2376" w:name="_Toc104192868"/>
      <w:bookmarkStart w:id="2377" w:name="_Toc133336248"/>
      <w:bookmarkStart w:id="2378" w:name="_Toc143984737"/>
      <w:bookmarkStart w:id="2379" w:name="_Toc144147514"/>
      <w:bookmarkStart w:id="2380" w:name="_Toc153885308"/>
      <w:bookmarkStart w:id="2381" w:name="_Toc169939118"/>
      <w:r w:rsidRPr="00F11966">
        <w:t>5.4.4.19</w:t>
      </w:r>
      <w:r w:rsidRPr="00F11966">
        <w:tab/>
        <w:t>Type: PlmnIdRm</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382" w:name="_Toc24925857"/>
      <w:bookmarkStart w:id="2383" w:name="_Toc24926035"/>
      <w:bookmarkStart w:id="2384" w:name="_Toc24926211"/>
      <w:bookmarkStart w:id="2385" w:name="_Toc33964071"/>
      <w:bookmarkStart w:id="2386" w:name="_Toc33980825"/>
      <w:bookmarkStart w:id="2387" w:name="_Toc36462626"/>
      <w:bookmarkStart w:id="2388" w:name="_Toc36462822"/>
      <w:bookmarkStart w:id="2389" w:name="_Toc43026066"/>
      <w:bookmarkStart w:id="2390" w:name="_Toc49763600"/>
      <w:bookmarkStart w:id="2391" w:name="_Toc56754296"/>
      <w:bookmarkStart w:id="2392" w:name="_Toc88743067"/>
      <w:bookmarkStart w:id="2393" w:name="_Toc101253977"/>
      <w:bookmarkStart w:id="2394" w:name="_Toc101254416"/>
      <w:bookmarkStart w:id="2395" w:name="_Toc104112128"/>
      <w:bookmarkStart w:id="2396" w:name="_Toc104192305"/>
      <w:bookmarkStart w:id="2397" w:name="_Toc104192869"/>
      <w:bookmarkStart w:id="2398" w:name="_Toc133336249"/>
      <w:bookmarkStart w:id="2399" w:name="_Toc143984738"/>
      <w:bookmarkStart w:id="2400" w:name="_Toc144147515"/>
      <w:bookmarkStart w:id="2401" w:name="_Toc153885309"/>
      <w:bookmarkStart w:id="2402" w:name="_Toc169939119"/>
      <w:r w:rsidRPr="00F11966">
        <w:t>5.4.4.20</w:t>
      </w:r>
      <w:r w:rsidRPr="00F11966">
        <w:tab/>
        <w:t>Type: TaiRm</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403" w:name="_Toc24925858"/>
      <w:bookmarkStart w:id="2404" w:name="_Toc24926036"/>
      <w:bookmarkStart w:id="2405" w:name="_Toc24926212"/>
      <w:bookmarkStart w:id="2406" w:name="_Toc33964072"/>
      <w:bookmarkStart w:id="2407" w:name="_Toc33980826"/>
      <w:bookmarkStart w:id="2408" w:name="_Toc36462627"/>
      <w:bookmarkStart w:id="2409" w:name="_Toc36462823"/>
      <w:bookmarkStart w:id="2410" w:name="_Toc43026067"/>
      <w:bookmarkStart w:id="2411" w:name="_Toc49763601"/>
      <w:bookmarkStart w:id="2412" w:name="_Toc56754297"/>
      <w:bookmarkStart w:id="2413" w:name="_Toc88743068"/>
      <w:bookmarkStart w:id="2414" w:name="_Toc101253978"/>
      <w:bookmarkStart w:id="2415" w:name="_Toc101254417"/>
      <w:bookmarkStart w:id="2416" w:name="_Toc104112129"/>
      <w:bookmarkStart w:id="2417" w:name="_Toc104192306"/>
      <w:bookmarkStart w:id="2418" w:name="_Toc104192870"/>
      <w:bookmarkStart w:id="2419" w:name="_Toc133336250"/>
      <w:bookmarkStart w:id="2420" w:name="_Toc143984739"/>
      <w:bookmarkStart w:id="2421" w:name="_Toc144147516"/>
      <w:bookmarkStart w:id="2422" w:name="_Toc153885310"/>
      <w:bookmarkStart w:id="2423" w:name="_Toc169939120"/>
      <w:r w:rsidRPr="00F11966">
        <w:t>5.4.4.21</w:t>
      </w:r>
      <w:r w:rsidRPr="00F11966">
        <w:tab/>
        <w:t>Type: EcgiRm</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424" w:name="_Toc24925859"/>
      <w:bookmarkStart w:id="2425" w:name="_Toc24926037"/>
      <w:bookmarkStart w:id="2426" w:name="_Toc24926213"/>
      <w:bookmarkStart w:id="2427" w:name="_Toc33964073"/>
      <w:bookmarkStart w:id="2428" w:name="_Toc33980827"/>
      <w:bookmarkStart w:id="2429" w:name="_Toc36462628"/>
      <w:bookmarkStart w:id="2430" w:name="_Toc36462824"/>
      <w:bookmarkStart w:id="2431" w:name="_Toc43026068"/>
      <w:bookmarkStart w:id="2432" w:name="_Toc49763602"/>
      <w:bookmarkStart w:id="2433" w:name="_Toc56754298"/>
      <w:bookmarkStart w:id="2434" w:name="_Toc88743069"/>
      <w:bookmarkStart w:id="2435" w:name="_Toc101253979"/>
      <w:bookmarkStart w:id="2436" w:name="_Toc101254418"/>
      <w:bookmarkStart w:id="2437" w:name="_Toc104112130"/>
      <w:bookmarkStart w:id="2438" w:name="_Toc104192307"/>
      <w:bookmarkStart w:id="2439" w:name="_Toc104192871"/>
      <w:bookmarkStart w:id="2440" w:name="_Toc133336251"/>
      <w:bookmarkStart w:id="2441" w:name="_Toc143984740"/>
      <w:bookmarkStart w:id="2442" w:name="_Toc144147517"/>
      <w:bookmarkStart w:id="2443" w:name="_Toc153885311"/>
      <w:bookmarkStart w:id="2444" w:name="_Toc169939121"/>
      <w:r w:rsidRPr="00F11966">
        <w:t>5.4.4.22</w:t>
      </w:r>
      <w:r w:rsidRPr="00F11966">
        <w:tab/>
        <w:t>Type: NcgiRm</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445" w:name="_Toc24925860"/>
      <w:bookmarkStart w:id="2446" w:name="_Toc24926038"/>
      <w:bookmarkStart w:id="2447" w:name="_Toc24926214"/>
      <w:bookmarkStart w:id="2448" w:name="_Toc33964074"/>
      <w:bookmarkStart w:id="2449" w:name="_Toc33980828"/>
      <w:bookmarkStart w:id="2450" w:name="_Toc36462629"/>
      <w:bookmarkStart w:id="2451" w:name="_Toc36462825"/>
      <w:bookmarkStart w:id="2452" w:name="_Toc43026069"/>
      <w:bookmarkStart w:id="2453" w:name="_Toc49763603"/>
      <w:bookmarkStart w:id="2454" w:name="_Toc56754299"/>
      <w:bookmarkStart w:id="2455" w:name="_Toc88743070"/>
      <w:bookmarkStart w:id="2456" w:name="_Toc101253980"/>
      <w:bookmarkStart w:id="2457" w:name="_Toc101254419"/>
      <w:bookmarkStart w:id="2458" w:name="_Toc104112131"/>
      <w:bookmarkStart w:id="2459" w:name="_Toc104192308"/>
      <w:bookmarkStart w:id="2460" w:name="_Toc104192872"/>
      <w:bookmarkStart w:id="2461" w:name="_Toc133336252"/>
      <w:bookmarkStart w:id="2462" w:name="_Toc143984741"/>
      <w:bookmarkStart w:id="2463" w:name="_Toc144147518"/>
      <w:bookmarkStart w:id="2464" w:name="_Toc153885312"/>
      <w:bookmarkStart w:id="2465" w:name="_Toc169939122"/>
      <w:r w:rsidRPr="00F11966">
        <w:t>5.4.4.23</w:t>
      </w:r>
      <w:r w:rsidRPr="00F11966">
        <w:tab/>
        <w:t>Type: EutraLocationRm</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466" w:name="_Toc24925861"/>
      <w:bookmarkStart w:id="2467" w:name="_Toc24926039"/>
      <w:bookmarkStart w:id="2468" w:name="_Toc24926215"/>
      <w:bookmarkStart w:id="2469" w:name="_Toc33964075"/>
      <w:bookmarkStart w:id="2470" w:name="_Toc33980829"/>
      <w:bookmarkStart w:id="2471" w:name="_Toc36462630"/>
      <w:bookmarkStart w:id="2472" w:name="_Toc36462826"/>
      <w:bookmarkStart w:id="2473" w:name="_Toc43026070"/>
      <w:bookmarkStart w:id="2474" w:name="_Toc49763604"/>
      <w:bookmarkStart w:id="2475" w:name="_Toc56754300"/>
      <w:bookmarkStart w:id="2476" w:name="_Toc88743071"/>
      <w:bookmarkStart w:id="2477" w:name="_Toc101253981"/>
      <w:bookmarkStart w:id="2478" w:name="_Toc101254420"/>
      <w:bookmarkStart w:id="2479" w:name="_Toc104112132"/>
      <w:bookmarkStart w:id="2480" w:name="_Toc104192309"/>
      <w:bookmarkStart w:id="2481" w:name="_Toc104192873"/>
      <w:bookmarkStart w:id="2482" w:name="_Toc133336253"/>
      <w:bookmarkStart w:id="2483" w:name="_Toc143984742"/>
      <w:bookmarkStart w:id="2484" w:name="_Toc144147519"/>
      <w:bookmarkStart w:id="2485" w:name="_Toc153885313"/>
      <w:bookmarkStart w:id="2486" w:name="_Toc169939123"/>
      <w:r w:rsidRPr="00F11966">
        <w:lastRenderedPageBreak/>
        <w:t>5.4.4.24</w:t>
      </w:r>
      <w:r w:rsidRPr="00F11966">
        <w:tab/>
        <w:t>Type: NrLocationRm</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487" w:name="_Toc24925862"/>
      <w:bookmarkStart w:id="2488" w:name="_Toc24926040"/>
      <w:bookmarkStart w:id="2489" w:name="_Toc24926216"/>
      <w:bookmarkStart w:id="2490" w:name="_Toc33964076"/>
      <w:bookmarkStart w:id="2491" w:name="_Toc33980830"/>
      <w:bookmarkStart w:id="2492" w:name="_Toc36462631"/>
      <w:bookmarkStart w:id="2493" w:name="_Toc36462827"/>
      <w:bookmarkStart w:id="2494" w:name="_Toc43026071"/>
      <w:bookmarkStart w:id="2495" w:name="_Toc49763605"/>
      <w:bookmarkStart w:id="2496" w:name="_Toc56754301"/>
      <w:bookmarkStart w:id="2497" w:name="_Toc88743072"/>
      <w:bookmarkStart w:id="2498" w:name="_Toc101253982"/>
      <w:bookmarkStart w:id="2499" w:name="_Toc101254421"/>
      <w:bookmarkStart w:id="2500" w:name="_Toc104112133"/>
      <w:bookmarkStart w:id="2501" w:name="_Toc104192310"/>
      <w:bookmarkStart w:id="2502" w:name="_Toc104192874"/>
      <w:bookmarkStart w:id="2503" w:name="_Toc133336254"/>
      <w:bookmarkStart w:id="2504" w:name="_Toc143984743"/>
      <w:bookmarkStart w:id="2505" w:name="_Toc144147520"/>
      <w:bookmarkStart w:id="2506" w:name="_Toc153885314"/>
      <w:bookmarkStart w:id="2507" w:name="_Toc169939124"/>
      <w:r w:rsidRPr="00F11966">
        <w:t>5.4.4.25</w:t>
      </w:r>
      <w:r w:rsidRPr="00F11966">
        <w:tab/>
        <w:t>Type: UpSecurityRm</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508" w:name="_Toc24925863"/>
      <w:bookmarkStart w:id="2509" w:name="_Toc24926041"/>
      <w:bookmarkStart w:id="2510" w:name="_Toc24926217"/>
      <w:bookmarkStart w:id="2511" w:name="_Toc33964077"/>
      <w:bookmarkStart w:id="2512" w:name="_Toc33980831"/>
      <w:bookmarkStart w:id="2513" w:name="_Toc36462632"/>
      <w:bookmarkStart w:id="2514" w:name="_Toc36462828"/>
      <w:bookmarkStart w:id="2515" w:name="_Toc43026072"/>
      <w:bookmarkStart w:id="2516" w:name="_Toc49763606"/>
      <w:bookmarkStart w:id="2517" w:name="_Toc56754302"/>
      <w:bookmarkStart w:id="2518" w:name="_Toc88743073"/>
      <w:bookmarkStart w:id="2519" w:name="_Toc101253983"/>
      <w:bookmarkStart w:id="2520" w:name="_Toc101254422"/>
      <w:bookmarkStart w:id="2521" w:name="_Toc104112134"/>
      <w:bookmarkStart w:id="2522" w:name="_Toc104192311"/>
      <w:bookmarkStart w:id="2523" w:name="_Toc104192875"/>
      <w:bookmarkStart w:id="2524" w:name="_Toc133336255"/>
      <w:bookmarkStart w:id="2525" w:name="_Toc143984744"/>
      <w:bookmarkStart w:id="2526" w:name="_Toc144147521"/>
      <w:bookmarkStart w:id="2527" w:name="_Toc153885315"/>
      <w:bookmarkStart w:id="2528" w:name="_Toc169939125"/>
      <w:r w:rsidRPr="00F11966">
        <w:t>5.4.4.26</w:t>
      </w:r>
      <w:r w:rsidRPr="00F11966">
        <w:tab/>
        <w:t xml:space="preserve">Type: </w:t>
      </w:r>
      <w:r w:rsidRPr="00F11966">
        <w:rPr>
          <w:lang w:eastAsia="zh-CN"/>
        </w:rPr>
        <w:t>RefToBinaryDataRm</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529" w:name="_Toc24925864"/>
      <w:bookmarkStart w:id="2530" w:name="_Toc24926042"/>
      <w:bookmarkStart w:id="2531" w:name="_Toc24926218"/>
      <w:bookmarkStart w:id="2532" w:name="_Toc33964078"/>
      <w:bookmarkStart w:id="2533" w:name="_Toc33980832"/>
      <w:bookmarkStart w:id="2534" w:name="_Toc36462633"/>
      <w:bookmarkStart w:id="2535" w:name="_Toc36462829"/>
      <w:bookmarkStart w:id="2536" w:name="_Toc43026073"/>
      <w:bookmarkStart w:id="2537" w:name="_Toc49763607"/>
      <w:bookmarkStart w:id="2538" w:name="_Toc56754303"/>
      <w:bookmarkStart w:id="2539" w:name="_Toc88743074"/>
      <w:bookmarkStart w:id="2540" w:name="_Toc101253984"/>
      <w:bookmarkStart w:id="2541" w:name="_Toc101254423"/>
      <w:bookmarkStart w:id="2542" w:name="_Toc104112135"/>
      <w:bookmarkStart w:id="2543" w:name="_Toc104192312"/>
      <w:bookmarkStart w:id="2544" w:name="_Toc104192876"/>
      <w:bookmarkStart w:id="2545" w:name="_Toc133336256"/>
      <w:bookmarkStart w:id="2546" w:name="_Toc143984745"/>
      <w:bookmarkStart w:id="2547" w:name="_Toc144147522"/>
      <w:bookmarkStart w:id="2548" w:name="_Toc153885316"/>
      <w:bookmarkStart w:id="2549" w:name="_Toc169939126"/>
      <w:r w:rsidRPr="00F11966">
        <w:lastRenderedPageBreak/>
        <w:t>5.4.4.27</w:t>
      </w:r>
      <w:r w:rsidRPr="00F11966">
        <w:tab/>
        <w:t>Type: PresenceInfo</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550" w:name="_Toc24925865"/>
      <w:bookmarkStart w:id="2551" w:name="_Toc24926043"/>
      <w:bookmarkStart w:id="2552" w:name="_Toc24926219"/>
      <w:bookmarkStart w:id="2553" w:name="_Toc33964079"/>
      <w:bookmarkStart w:id="2554" w:name="_Toc33980833"/>
      <w:bookmarkStart w:id="2555" w:name="_Toc36462634"/>
      <w:bookmarkStart w:id="2556" w:name="_Toc36462830"/>
      <w:bookmarkStart w:id="2557" w:name="_Toc43026074"/>
      <w:bookmarkStart w:id="2558" w:name="_Toc49763608"/>
      <w:bookmarkStart w:id="2559" w:name="_Toc56754304"/>
      <w:bookmarkStart w:id="2560" w:name="_Toc88743075"/>
      <w:bookmarkStart w:id="2561" w:name="_Toc101253985"/>
      <w:bookmarkStart w:id="2562" w:name="_Toc101254424"/>
      <w:bookmarkStart w:id="2563" w:name="_Toc104112136"/>
      <w:bookmarkStart w:id="2564" w:name="_Toc104192313"/>
      <w:bookmarkStart w:id="2565" w:name="_Toc104192877"/>
      <w:bookmarkStart w:id="2566" w:name="_Toc133336257"/>
      <w:bookmarkStart w:id="2567" w:name="_Toc143984746"/>
      <w:bookmarkStart w:id="2568" w:name="_Toc144147523"/>
      <w:bookmarkStart w:id="2569" w:name="_Toc153885317"/>
      <w:bookmarkStart w:id="2570" w:name="_Toc169939127"/>
      <w:r w:rsidRPr="00F11966">
        <w:lastRenderedPageBreak/>
        <w:t>5.4.4.28</w:t>
      </w:r>
      <w:r w:rsidRPr="00F11966">
        <w:tab/>
        <w:t>Type: GlobalRanNodeId</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571" w:name="_Toc24925866"/>
      <w:bookmarkStart w:id="2572" w:name="_Toc24926044"/>
      <w:bookmarkStart w:id="2573" w:name="_Toc24926220"/>
      <w:bookmarkStart w:id="2574" w:name="_Toc33964080"/>
      <w:bookmarkStart w:id="2575" w:name="_Toc33980834"/>
      <w:bookmarkStart w:id="2576" w:name="_Toc36462635"/>
      <w:bookmarkStart w:id="2577" w:name="_Toc36462831"/>
      <w:bookmarkStart w:id="2578" w:name="_Toc43026075"/>
      <w:bookmarkStart w:id="2579" w:name="_Toc49763609"/>
      <w:bookmarkStart w:id="2580" w:name="_Toc56754305"/>
      <w:bookmarkStart w:id="2581" w:name="_Toc88743076"/>
      <w:bookmarkStart w:id="2582" w:name="_Toc101253986"/>
      <w:bookmarkStart w:id="2583" w:name="_Toc101254425"/>
      <w:bookmarkStart w:id="2584" w:name="_Toc104112137"/>
      <w:bookmarkStart w:id="2585" w:name="_Toc104192314"/>
      <w:bookmarkStart w:id="2586" w:name="_Toc104192878"/>
      <w:bookmarkStart w:id="2587" w:name="_Toc133336258"/>
      <w:bookmarkStart w:id="2588" w:name="_Toc143984747"/>
      <w:bookmarkStart w:id="2589" w:name="_Toc144147524"/>
      <w:bookmarkStart w:id="2590" w:name="_Toc153885318"/>
      <w:bookmarkStart w:id="2591" w:name="_Toc169939128"/>
      <w:r w:rsidRPr="00F11966">
        <w:lastRenderedPageBreak/>
        <w:t>5.4.4.29</w:t>
      </w:r>
      <w:r w:rsidRPr="00F11966">
        <w:tab/>
        <w:t>Type: GNbId</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592" w:name="_Toc24925867"/>
      <w:bookmarkStart w:id="2593" w:name="_Toc24926045"/>
      <w:bookmarkStart w:id="2594" w:name="_Toc24926221"/>
      <w:bookmarkStart w:id="2595" w:name="_Toc33964081"/>
      <w:bookmarkStart w:id="2596" w:name="_Toc33980835"/>
      <w:bookmarkStart w:id="2597" w:name="_Toc36462636"/>
      <w:bookmarkStart w:id="2598" w:name="_Toc36462832"/>
      <w:bookmarkStart w:id="2599" w:name="_Toc43026076"/>
      <w:bookmarkStart w:id="2600" w:name="_Toc49763610"/>
      <w:bookmarkStart w:id="2601" w:name="_Toc56754306"/>
      <w:bookmarkStart w:id="2602" w:name="_Toc88743077"/>
      <w:bookmarkStart w:id="2603" w:name="_Toc101253987"/>
      <w:bookmarkStart w:id="2604" w:name="_Toc101254426"/>
      <w:bookmarkStart w:id="2605" w:name="_Toc104112138"/>
      <w:bookmarkStart w:id="2606" w:name="_Toc104192315"/>
      <w:bookmarkStart w:id="2607" w:name="_Toc104192879"/>
      <w:bookmarkStart w:id="2608" w:name="_Toc133336259"/>
      <w:bookmarkStart w:id="2609" w:name="_Toc143984748"/>
      <w:bookmarkStart w:id="2610" w:name="_Toc144147525"/>
      <w:bookmarkStart w:id="2611" w:name="_Toc153885319"/>
      <w:bookmarkStart w:id="2612" w:name="_Toc169939129"/>
      <w:r w:rsidRPr="00F11966">
        <w:t>5.4.4.30</w:t>
      </w:r>
      <w:r w:rsidRPr="00F11966">
        <w:tab/>
        <w:t>Type: PresenceInfoRm</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613" w:name="_Toc24925868"/>
      <w:bookmarkStart w:id="2614" w:name="_Toc24926046"/>
      <w:bookmarkStart w:id="2615" w:name="_Toc24926222"/>
      <w:bookmarkStart w:id="2616" w:name="_Toc33964082"/>
      <w:bookmarkStart w:id="2617" w:name="_Toc33980836"/>
      <w:bookmarkStart w:id="2618" w:name="_Toc36462637"/>
      <w:bookmarkStart w:id="2619" w:name="_Toc36462833"/>
      <w:bookmarkStart w:id="2620" w:name="_Toc43026077"/>
      <w:bookmarkStart w:id="2621" w:name="_Toc49763611"/>
      <w:bookmarkStart w:id="2622" w:name="_Toc56754307"/>
      <w:bookmarkStart w:id="2623" w:name="_Toc88743078"/>
      <w:bookmarkStart w:id="2624" w:name="_Toc101253988"/>
      <w:bookmarkStart w:id="2625" w:name="_Toc101254427"/>
      <w:bookmarkStart w:id="2626" w:name="_Toc104112139"/>
      <w:bookmarkStart w:id="2627" w:name="_Toc104192316"/>
      <w:bookmarkStart w:id="2628" w:name="_Toc104192880"/>
      <w:bookmarkStart w:id="2629" w:name="_Toc133336260"/>
      <w:bookmarkStart w:id="2630" w:name="_Toc143984749"/>
      <w:bookmarkStart w:id="2631" w:name="_Toc144147526"/>
      <w:bookmarkStart w:id="2632" w:name="_Toc153885320"/>
      <w:bookmarkStart w:id="2633" w:name="_Toc169939130"/>
      <w:r w:rsidRPr="00F11966">
        <w:t>5.4.4.</w:t>
      </w:r>
      <w:r w:rsidRPr="00F11966">
        <w:rPr>
          <w:lang w:eastAsia="zh-CN"/>
        </w:rPr>
        <w:t>31</w:t>
      </w:r>
      <w:r w:rsidRPr="00F11966">
        <w:tab/>
      </w:r>
      <w:bookmarkEnd w:id="2613"/>
      <w:bookmarkEnd w:id="2614"/>
      <w:bookmarkEnd w:id="2615"/>
      <w:r w:rsidRPr="00F11966">
        <w:t>Void</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634" w:name="_Toc24925869"/>
      <w:bookmarkStart w:id="2635" w:name="_Toc24926047"/>
      <w:bookmarkStart w:id="2636" w:name="_Toc24926223"/>
      <w:bookmarkStart w:id="2637" w:name="_Toc33964083"/>
      <w:bookmarkStart w:id="2638" w:name="_Toc33980837"/>
      <w:bookmarkStart w:id="2639" w:name="_Toc36462638"/>
      <w:bookmarkStart w:id="2640" w:name="_Toc36462834"/>
      <w:bookmarkStart w:id="2641" w:name="_Toc43026078"/>
      <w:bookmarkStart w:id="2642" w:name="_Toc49763612"/>
      <w:bookmarkStart w:id="2643" w:name="_Toc56754308"/>
      <w:bookmarkStart w:id="2644" w:name="_Toc88743079"/>
      <w:bookmarkStart w:id="2645" w:name="_Toc101253989"/>
      <w:bookmarkStart w:id="2646" w:name="_Toc101254428"/>
      <w:bookmarkStart w:id="2647" w:name="_Toc104112140"/>
      <w:bookmarkStart w:id="2648" w:name="_Toc104192317"/>
      <w:bookmarkStart w:id="2649" w:name="_Toc104192881"/>
      <w:bookmarkStart w:id="2650" w:name="_Toc133336261"/>
      <w:bookmarkStart w:id="2651" w:name="_Toc143984750"/>
      <w:bookmarkStart w:id="2652" w:name="_Toc144147527"/>
      <w:bookmarkStart w:id="2653" w:name="_Toc153885321"/>
      <w:bookmarkStart w:id="2654" w:name="_Toc169939131"/>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655" w:name="_Toc24925870"/>
      <w:bookmarkStart w:id="2656" w:name="_Toc24926048"/>
      <w:bookmarkStart w:id="2657" w:name="_Toc24926224"/>
      <w:bookmarkStart w:id="2658" w:name="_Toc33964084"/>
      <w:bookmarkStart w:id="2659" w:name="_Toc33980838"/>
      <w:bookmarkStart w:id="2660" w:name="_Toc36462639"/>
      <w:bookmarkStart w:id="2661" w:name="_Toc36462835"/>
      <w:bookmarkStart w:id="2662" w:name="_Toc43026079"/>
      <w:bookmarkStart w:id="2663" w:name="_Toc49763613"/>
      <w:bookmarkStart w:id="2664" w:name="_Toc56754309"/>
      <w:bookmarkStart w:id="2665" w:name="_Toc88743080"/>
      <w:bookmarkStart w:id="2666" w:name="_Toc101253990"/>
      <w:bookmarkStart w:id="2667" w:name="_Toc101254429"/>
      <w:bookmarkStart w:id="2668" w:name="_Toc104112141"/>
      <w:bookmarkStart w:id="2669" w:name="_Toc104192318"/>
      <w:bookmarkStart w:id="2670" w:name="_Toc104192882"/>
      <w:bookmarkStart w:id="2671" w:name="_Toc133336262"/>
      <w:bookmarkStart w:id="2672" w:name="_Toc143984751"/>
      <w:bookmarkStart w:id="2673" w:name="_Toc144147528"/>
      <w:bookmarkStart w:id="2674" w:name="_Toc153885322"/>
      <w:bookmarkStart w:id="2675" w:name="_Toc169939132"/>
      <w:r w:rsidRPr="00F11966">
        <w:t>5.4.4.33</w:t>
      </w:r>
      <w:r w:rsidRPr="00F11966">
        <w:tab/>
        <w:t>Type: PlmnIdNid</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676" w:name="_Toc24925871"/>
      <w:bookmarkStart w:id="2677" w:name="_Toc24926049"/>
      <w:bookmarkStart w:id="2678" w:name="_Toc24926225"/>
      <w:bookmarkStart w:id="2679" w:name="_Toc33964085"/>
      <w:bookmarkStart w:id="2680" w:name="_Toc33980839"/>
      <w:bookmarkStart w:id="2681" w:name="_Toc36462640"/>
      <w:bookmarkStart w:id="2682" w:name="_Toc36462836"/>
      <w:bookmarkStart w:id="2683" w:name="_Toc43026080"/>
      <w:bookmarkStart w:id="2684" w:name="_Toc49763614"/>
      <w:bookmarkStart w:id="2685" w:name="_Toc56754310"/>
      <w:bookmarkStart w:id="2686" w:name="_Toc88743081"/>
      <w:bookmarkStart w:id="2687" w:name="_Toc101253991"/>
      <w:bookmarkStart w:id="2688" w:name="_Toc101254430"/>
      <w:bookmarkStart w:id="2689" w:name="_Toc104112142"/>
      <w:bookmarkStart w:id="2690" w:name="_Toc104192319"/>
      <w:bookmarkStart w:id="2691" w:name="_Toc104192883"/>
      <w:bookmarkStart w:id="2692" w:name="_Toc133336263"/>
      <w:bookmarkStart w:id="2693" w:name="_Toc143984752"/>
      <w:bookmarkStart w:id="2694" w:name="_Toc144147529"/>
      <w:bookmarkStart w:id="2695" w:name="_Toc153885323"/>
      <w:bookmarkStart w:id="2696" w:name="_Toc169939133"/>
      <w:r w:rsidRPr="00F11966">
        <w:t>5.4.4.34</w:t>
      </w:r>
      <w:r w:rsidRPr="00F11966">
        <w:tab/>
        <w:t>Type: PlmnIdNidRm</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697" w:name="_Toc24925872"/>
      <w:bookmarkStart w:id="2698" w:name="_Toc24926050"/>
      <w:bookmarkStart w:id="2699" w:name="_Toc24926226"/>
      <w:bookmarkStart w:id="2700" w:name="_Toc33964086"/>
      <w:bookmarkStart w:id="2701" w:name="_Toc33980840"/>
      <w:bookmarkStart w:id="2702" w:name="_Toc36462641"/>
      <w:bookmarkStart w:id="2703" w:name="_Toc36462837"/>
      <w:bookmarkStart w:id="2704" w:name="_Toc43026081"/>
      <w:bookmarkStart w:id="2705" w:name="_Toc49763615"/>
      <w:bookmarkStart w:id="2706" w:name="_Toc56754311"/>
      <w:bookmarkStart w:id="2707" w:name="_Toc88743082"/>
      <w:bookmarkStart w:id="2708" w:name="_Toc101253992"/>
      <w:bookmarkStart w:id="2709" w:name="_Toc101254431"/>
      <w:bookmarkStart w:id="2710" w:name="_Toc104112143"/>
      <w:bookmarkStart w:id="2711" w:name="_Toc104192320"/>
      <w:bookmarkStart w:id="2712" w:name="_Toc104192884"/>
      <w:bookmarkStart w:id="2713" w:name="_Toc133336264"/>
      <w:bookmarkStart w:id="2714" w:name="_Toc143984753"/>
      <w:bookmarkStart w:id="2715" w:name="_Toc144147530"/>
      <w:bookmarkStart w:id="2716" w:name="_Toc153885324"/>
      <w:bookmarkStart w:id="2717" w:name="_Toc169939134"/>
      <w:r w:rsidRPr="00F11966">
        <w:lastRenderedPageBreak/>
        <w:t>5.4.4.35</w:t>
      </w:r>
      <w:r w:rsidRPr="00F11966">
        <w:tab/>
        <w:t xml:space="preserve">Type: </w:t>
      </w:r>
      <w:r w:rsidRPr="00F11966">
        <w:rPr>
          <w:noProof/>
          <w:lang w:eastAsia="zh-CN"/>
        </w:rPr>
        <w:t>SmallDataRateStatus</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718" w:name="_Toc24925873"/>
      <w:bookmarkStart w:id="2719" w:name="_Toc24926051"/>
      <w:bookmarkStart w:id="2720" w:name="_Toc24926227"/>
      <w:bookmarkStart w:id="2721" w:name="_Toc33964087"/>
      <w:bookmarkStart w:id="2722" w:name="_Toc33980841"/>
      <w:bookmarkStart w:id="2723" w:name="_Toc36462642"/>
      <w:bookmarkStart w:id="2724" w:name="_Toc36462838"/>
      <w:bookmarkStart w:id="2725" w:name="_Toc43026082"/>
      <w:bookmarkStart w:id="2726" w:name="_Toc49763616"/>
      <w:bookmarkStart w:id="2727" w:name="_Toc56754312"/>
      <w:bookmarkStart w:id="2728" w:name="_Toc88743083"/>
      <w:bookmarkStart w:id="2729" w:name="_Toc101253993"/>
      <w:bookmarkStart w:id="2730" w:name="_Toc101254432"/>
      <w:bookmarkStart w:id="2731" w:name="_Toc104112144"/>
      <w:bookmarkStart w:id="2732" w:name="_Toc104192321"/>
      <w:bookmarkStart w:id="2733" w:name="_Toc104192885"/>
      <w:bookmarkStart w:id="2734" w:name="_Toc133336265"/>
      <w:bookmarkStart w:id="2735" w:name="_Toc143984754"/>
      <w:bookmarkStart w:id="2736" w:name="_Toc144147531"/>
      <w:bookmarkStart w:id="2737" w:name="_Toc153885325"/>
      <w:bookmarkStart w:id="2738" w:name="_Toc169939135"/>
      <w:r w:rsidRPr="00F11966">
        <w:t>5.4.4.36</w:t>
      </w:r>
      <w:r w:rsidRPr="00F11966">
        <w:tab/>
        <w:t>Type: HfcNodeId</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739" w:name="_Toc24925874"/>
      <w:bookmarkStart w:id="2740" w:name="_Toc24926052"/>
      <w:bookmarkStart w:id="2741" w:name="_Toc24926228"/>
      <w:bookmarkStart w:id="2742" w:name="_Toc33964088"/>
      <w:bookmarkStart w:id="2743" w:name="_Toc33980842"/>
      <w:bookmarkStart w:id="2744" w:name="_Toc36462643"/>
      <w:bookmarkStart w:id="2745" w:name="_Toc36462839"/>
      <w:bookmarkStart w:id="2746" w:name="_Toc43026083"/>
      <w:bookmarkStart w:id="2747" w:name="_Toc49763617"/>
      <w:bookmarkStart w:id="2748" w:name="_Toc56754313"/>
      <w:bookmarkStart w:id="2749" w:name="_Toc88743084"/>
      <w:bookmarkStart w:id="2750" w:name="_Toc101253994"/>
      <w:bookmarkStart w:id="2751" w:name="_Toc101254433"/>
      <w:bookmarkStart w:id="2752" w:name="_Toc104112145"/>
      <w:bookmarkStart w:id="2753" w:name="_Toc104192322"/>
      <w:bookmarkStart w:id="2754" w:name="_Toc104192886"/>
      <w:bookmarkStart w:id="2755" w:name="_Toc133336266"/>
      <w:bookmarkStart w:id="2756" w:name="_Toc143984755"/>
      <w:bookmarkStart w:id="2757" w:name="_Toc144147532"/>
      <w:bookmarkStart w:id="2758" w:name="_Toc153885326"/>
      <w:bookmarkStart w:id="2759" w:name="_Toc169939136"/>
      <w:r w:rsidRPr="00F11966">
        <w:t>5.4.4.37</w:t>
      </w:r>
      <w:r w:rsidRPr="00F11966">
        <w:tab/>
        <w:t>Type: HfcNodeIdRm</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760" w:name="_Toc24925875"/>
      <w:bookmarkStart w:id="2761" w:name="_Toc24926053"/>
      <w:bookmarkStart w:id="2762" w:name="_Toc24926229"/>
      <w:bookmarkStart w:id="2763" w:name="_Toc33964089"/>
      <w:bookmarkStart w:id="2764" w:name="_Toc33980843"/>
      <w:bookmarkStart w:id="2765" w:name="_Toc36462644"/>
      <w:bookmarkStart w:id="2766" w:name="_Toc36462840"/>
      <w:bookmarkStart w:id="2767" w:name="_Toc43026084"/>
      <w:bookmarkStart w:id="2768" w:name="_Toc49763618"/>
      <w:bookmarkStart w:id="2769" w:name="_Toc56754314"/>
      <w:bookmarkStart w:id="2770" w:name="_Toc88743085"/>
      <w:bookmarkStart w:id="2771" w:name="_Toc101253995"/>
      <w:bookmarkStart w:id="2772" w:name="_Toc101254434"/>
      <w:bookmarkStart w:id="2773" w:name="_Toc104112146"/>
      <w:bookmarkStart w:id="2774" w:name="_Toc104192323"/>
      <w:bookmarkStart w:id="2775" w:name="_Toc104192887"/>
      <w:bookmarkStart w:id="2776" w:name="_Toc133336267"/>
      <w:bookmarkStart w:id="2777" w:name="_Toc143984756"/>
      <w:bookmarkStart w:id="2778" w:name="_Toc144147533"/>
      <w:bookmarkStart w:id="2779" w:name="_Toc153885327"/>
      <w:bookmarkStart w:id="2780" w:name="_Toc169939137"/>
      <w:r w:rsidRPr="00F11966">
        <w:lastRenderedPageBreak/>
        <w:t>5.4.4.38</w:t>
      </w:r>
      <w:r w:rsidRPr="00F11966">
        <w:tab/>
        <w:t>Type: WirelineArea</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781" w:name="_Toc24925876"/>
      <w:bookmarkStart w:id="2782" w:name="_Toc24926054"/>
      <w:bookmarkStart w:id="2783" w:name="_Toc24926230"/>
      <w:bookmarkStart w:id="2784" w:name="_Toc33964090"/>
      <w:bookmarkStart w:id="2785" w:name="_Toc33980844"/>
      <w:bookmarkStart w:id="2786" w:name="_Toc36462645"/>
      <w:bookmarkStart w:id="2787" w:name="_Toc36462841"/>
      <w:bookmarkStart w:id="2788" w:name="_Toc43026085"/>
      <w:bookmarkStart w:id="2789" w:name="_Toc49763619"/>
      <w:bookmarkStart w:id="2790" w:name="_Toc56754315"/>
      <w:bookmarkStart w:id="2791" w:name="_Toc88743086"/>
      <w:bookmarkStart w:id="2792" w:name="_Toc101253996"/>
      <w:bookmarkStart w:id="2793" w:name="_Toc101254435"/>
      <w:bookmarkStart w:id="2794" w:name="_Toc104112147"/>
      <w:bookmarkStart w:id="2795" w:name="_Toc104192324"/>
      <w:bookmarkStart w:id="2796" w:name="_Toc104192888"/>
      <w:bookmarkStart w:id="2797" w:name="_Toc133336268"/>
      <w:bookmarkStart w:id="2798" w:name="_Toc143984757"/>
      <w:bookmarkStart w:id="2799" w:name="_Toc144147534"/>
      <w:bookmarkStart w:id="2800" w:name="_Toc153885328"/>
      <w:bookmarkStart w:id="2801" w:name="_Toc169939138"/>
      <w:r w:rsidRPr="00F11966">
        <w:t>5.4.4.39</w:t>
      </w:r>
      <w:r w:rsidRPr="00F11966">
        <w:tab/>
        <w:t>Type: WirelineServiceAreaRestriction</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802"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802"/>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803" w:name="_MCCTEMPBM_CRPT84370060___2"/>
            <w:bookmarkEnd w:id="2803"/>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804" w:name="_Toc24925877"/>
      <w:bookmarkStart w:id="2805" w:name="_Toc24926055"/>
      <w:bookmarkStart w:id="2806" w:name="_Toc24926231"/>
      <w:bookmarkStart w:id="2807" w:name="_Toc33964091"/>
      <w:bookmarkStart w:id="2808" w:name="_Toc33980845"/>
      <w:bookmarkStart w:id="2809" w:name="_Toc36462646"/>
      <w:bookmarkStart w:id="2810" w:name="_Toc36462842"/>
      <w:bookmarkStart w:id="2811" w:name="_Toc43026086"/>
      <w:bookmarkStart w:id="2812" w:name="_Toc49763620"/>
      <w:bookmarkStart w:id="2813" w:name="_Toc56754316"/>
      <w:bookmarkStart w:id="2814" w:name="_Toc88743087"/>
      <w:bookmarkStart w:id="2815" w:name="_Toc101253997"/>
      <w:bookmarkStart w:id="2816" w:name="_Toc101254436"/>
      <w:bookmarkStart w:id="2817" w:name="_Toc104112148"/>
      <w:bookmarkStart w:id="2818" w:name="_Toc104192325"/>
      <w:bookmarkStart w:id="2819" w:name="_Toc104192889"/>
      <w:bookmarkStart w:id="2820" w:name="_Toc133336269"/>
      <w:bookmarkStart w:id="2821" w:name="_Toc143984758"/>
      <w:bookmarkStart w:id="2822" w:name="_Toc144147535"/>
      <w:bookmarkStart w:id="2823" w:name="_Toc153885329"/>
      <w:bookmarkStart w:id="2824" w:name="_Toc169939139"/>
      <w:r w:rsidRPr="00F11966">
        <w:lastRenderedPageBreak/>
        <w:t>5.4.4.40</w:t>
      </w:r>
      <w:r w:rsidRPr="00F11966">
        <w:tab/>
        <w:t>Type: ApnRateStatus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825" w:name="_Toc24925878"/>
      <w:bookmarkStart w:id="2826" w:name="_Toc24926056"/>
      <w:bookmarkStart w:id="2827" w:name="_Toc24926232"/>
      <w:bookmarkStart w:id="2828" w:name="_Toc33964092"/>
      <w:bookmarkStart w:id="2829" w:name="_Toc33980846"/>
      <w:bookmarkStart w:id="2830" w:name="_Toc36462647"/>
      <w:bookmarkStart w:id="2831" w:name="_Toc36462843"/>
      <w:bookmarkStart w:id="2832" w:name="_Toc43026087"/>
      <w:bookmarkStart w:id="2833" w:name="_Toc49763621"/>
      <w:bookmarkStart w:id="2834" w:name="_Toc56754317"/>
      <w:bookmarkStart w:id="2835" w:name="_Toc88743088"/>
      <w:bookmarkStart w:id="2836" w:name="_Toc101253998"/>
      <w:bookmarkStart w:id="2837" w:name="_Toc101254437"/>
      <w:bookmarkStart w:id="2838" w:name="_Toc104112149"/>
      <w:bookmarkStart w:id="2839" w:name="_Toc104192326"/>
      <w:bookmarkStart w:id="2840" w:name="_Toc104192890"/>
      <w:bookmarkStart w:id="2841" w:name="_Toc133336270"/>
      <w:bookmarkStart w:id="2842" w:name="_Toc143984759"/>
      <w:bookmarkStart w:id="2843" w:name="_Toc144147536"/>
      <w:bookmarkStart w:id="2844" w:name="_Toc153885330"/>
      <w:bookmarkStart w:id="2845" w:name="_Toc169939140"/>
      <w:r w:rsidRPr="00F11966">
        <w:t>5.4.4.41</w:t>
      </w:r>
      <w:r w:rsidRPr="00F11966">
        <w:tab/>
        <w:t>Type: ScheduledCommunicationTime</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846" w:name="_Toc24925879"/>
      <w:bookmarkStart w:id="2847" w:name="_Toc24926057"/>
      <w:bookmarkStart w:id="2848" w:name="_Toc24926233"/>
      <w:bookmarkStart w:id="2849" w:name="_Toc33964093"/>
      <w:bookmarkStart w:id="2850" w:name="_Toc33980847"/>
      <w:bookmarkStart w:id="2851" w:name="_Toc36462648"/>
      <w:bookmarkStart w:id="2852" w:name="_Toc36462844"/>
      <w:bookmarkStart w:id="2853" w:name="_Toc43026088"/>
      <w:bookmarkStart w:id="2854" w:name="_Toc49763622"/>
      <w:bookmarkStart w:id="2855" w:name="_Toc56754318"/>
      <w:bookmarkStart w:id="2856" w:name="_Toc88743089"/>
      <w:bookmarkStart w:id="2857" w:name="_Toc101253999"/>
      <w:bookmarkStart w:id="2858" w:name="_Toc101254438"/>
      <w:bookmarkStart w:id="2859" w:name="_Toc104112150"/>
      <w:bookmarkStart w:id="2860" w:name="_Toc104192327"/>
      <w:bookmarkStart w:id="2861" w:name="_Toc104192891"/>
      <w:bookmarkStart w:id="2862" w:name="_Toc133336271"/>
      <w:bookmarkStart w:id="2863" w:name="_Toc143984760"/>
      <w:bookmarkStart w:id="2864" w:name="_Toc144147537"/>
      <w:bookmarkStart w:id="2865" w:name="_Toc153885331"/>
      <w:bookmarkStart w:id="2866" w:name="_Toc169939141"/>
      <w:r w:rsidRPr="00F11966">
        <w:t>5.4.4.42</w:t>
      </w:r>
      <w:r w:rsidRPr="00F11966">
        <w:tab/>
        <w:t>Type: ScheduledCommunicationTimeRm</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867" w:name="_Toc24925880"/>
      <w:bookmarkStart w:id="2868" w:name="_Toc24926058"/>
      <w:bookmarkStart w:id="2869" w:name="_Toc24926234"/>
      <w:bookmarkStart w:id="2870" w:name="_Toc33964094"/>
      <w:bookmarkStart w:id="2871" w:name="_Toc33980848"/>
      <w:bookmarkStart w:id="2872" w:name="_Toc36462649"/>
      <w:bookmarkStart w:id="2873" w:name="_Toc36462845"/>
      <w:bookmarkStart w:id="2874" w:name="_Toc43026089"/>
      <w:bookmarkStart w:id="2875" w:name="_Toc49763623"/>
      <w:bookmarkStart w:id="2876" w:name="_Toc56754319"/>
      <w:bookmarkStart w:id="2877" w:name="_Toc88743090"/>
      <w:bookmarkStart w:id="2878" w:name="_Toc101254000"/>
      <w:bookmarkStart w:id="2879" w:name="_Toc101254439"/>
      <w:bookmarkStart w:id="2880" w:name="_Toc104112151"/>
      <w:bookmarkStart w:id="2881" w:name="_Toc104192328"/>
      <w:bookmarkStart w:id="2882" w:name="_Toc104192892"/>
      <w:bookmarkStart w:id="2883" w:name="_Toc133336272"/>
      <w:bookmarkStart w:id="2884" w:name="_Toc143984761"/>
      <w:bookmarkStart w:id="2885" w:name="_Toc144147538"/>
      <w:bookmarkStart w:id="2886" w:name="_Toc153885332"/>
      <w:bookmarkStart w:id="2887" w:name="_Toc169939142"/>
      <w:r w:rsidRPr="00F11966">
        <w:lastRenderedPageBreak/>
        <w:t>5.4.4.43</w:t>
      </w:r>
      <w:r w:rsidRPr="00F11966">
        <w:tab/>
        <w:t>Type: BatteryIndication</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888" w:name="_Toc24925881"/>
      <w:bookmarkStart w:id="2889" w:name="_Toc24926059"/>
      <w:bookmarkStart w:id="2890" w:name="_Toc24926235"/>
      <w:bookmarkStart w:id="2891" w:name="_Toc33964095"/>
      <w:bookmarkStart w:id="2892" w:name="_Toc33980849"/>
      <w:bookmarkStart w:id="2893" w:name="_Toc36462650"/>
      <w:bookmarkStart w:id="2894" w:name="_Toc36462846"/>
      <w:bookmarkStart w:id="2895" w:name="_Toc43026090"/>
      <w:bookmarkStart w:id="2896" w:name="_Toc49763624"/>
      <w:bookmarkStart w:id="2897" w:name="_Toc56754320"/>
      <w:bookmarkStart w:id="2898" w:name="_Toc88743091"/>
      <w:bookmarkStart w:id="2899" w:name="_Toc101254001"/>
      <w:bookmarkStart w:id="2900" w:name="_Toc101254440"/>
      <w:bookmarkStart w:id="2901" w:name="_Toc104112152"/>
      <w:bookmarkStart w:id="2902" w:name="_Toc104192329"/>
      <w:bookmarkStart w:id="2903" w:name="_Toc104192893"/>
      <w:bookmarkStart w:id="2904" w:name="_Toc133336273"/>
      <w:bookmarkStart w:id="2905" w:name="_Toc143984762"/>
      <w:bookmarkStart w:id="2906" w:name="_Toc144147539"/>
      <w:bookmarkStart w:id="2907" w:name="_Toc153885333"/>
      <w:bookmarkStart w:id="2908" w:name="_Toc169939143"/>
      <w:r w:rsidRPr="00F11966">
        <w:t>5.4.4.44</w:t>
      </w:r>
      <w:r w:rsidRPr="00F11966">
        <w:tab/>
        <w:t>Type: BatteryIndicationRm</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909" w:name="_Toc24925882"/>
      <w:bookmarkStart w:id="2910" w:name="_Toc24926060"/>
      <w:bookmarkStart w:id="2911" w:name="_Toc24926236"/>
      <w:bookmarkStart w:id="2912" w:name="_Toc33964096"/>
      <w:bookmarkStart w:id="2913" w:name="_Toc33980850"/>
      <w:bookmarkStart w:id="2914" w:name="_Toc36462651"/>
      <w:bookmarkStart w:id="2915" w:name="_Toc36462847"/>
      <w:bookmarkStart w:id="2916" w:name="_Toc43026091"/>
      <w:bookmarkStart w:id="2917" w:name="_Toc49763625"/>
      <w:bookmarkStart w:id="2918" w:name="_Toc56754321"/>
      <w:bookmarkStart w:id="2919" w:name="_Toc88743092"/>
      <w:bookmarkStart w:id="2920" w:name="_Toc101254002"/>
      <w:bookmarkStart w:id="2921" w:name="_Toc101254441"/>
      <w:bookmarkStart w:id="2922" w:name="_Toc104112153"/>
      <w:bookmarkStart w:id="2923" w:name="_Toc104192330"/>
      <w:bookmarkStart w:id="2924" w:name="_Toc104192894"/>
      <w:bookmarkStart w:id="2925" w:name="_Toc133336274"/>
      <w:bookmarkStart w:id="2926" w:name="_Toc143984763"/>
      <w:bookmarkStart w:id="2927" w:name="_Toc144147540"/>
      <w:bookmarkStart w:id="2928" w:name="_Toc153885334"/>
      <w:bookmarkStart w:id="2929" w:name="_Toc169939144"/>
      <w:r w:rsidRPr="00F11966">
        <w:t>5.4.4.45</w:t>
      </w:r>
      <w:r w:rsidRPr="00F11966">
        <w:tab/>
        <w:t xml:space="preserve">Type: </w:t>
      </w:r>
      <w:r w:rsidRPr="00F11966">
        <w:rPr>
          <w:noProof/>
          <w:lang w:eastAsia="zh-CN"/>
        </w:rPr>
        <w:t>AcsInfo</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930" w:name="_Toc24925883"/>
      <w:bookmarkStart w:id="2931" w:name="_Toc24926061"/>
      <w:bookmarkStart w:id="2932" w:name="_Toc24926237"/>
      <w:bookmarkStart w:id="2933" w:name="_Toc33964097"/>
      <w:bookmarkStart w:id="2934" w:name="_Toc33980851"/>
      <w:bookmarkStart w:id="2935" w:name="_Toc36462652"/>
      <w:bookmarkStart w:id="2936" w:name="_Toc36462848"/>
      <w:bookmarkStart w:id="2937" w:name="_Toc43026092"/>
      <w:bookmarkStart w:id="2938" w:name="_Toc49763626"/>
      <w:bookmarkStart w:id="2939" w:name="_Toc56754322"/>
      <w:bookmarkStart w:id="2940" w:name="_Toc88743093"/>
      <w:bookmarkStart w:id="2941" w:name="_Toc101254003"/>
      <w:bookmarkStart w:id="2942" w:name="_Toc101254442"/>
      <w:bookmarkStart w:id="2943" w:name="_Toc104112154"/>
      <w:bookmarkStart w:id="2944" w:name="_Toc104192331"/>
      <w:bookmarkStart w:id="2945" w:name="_Toc104192895"/>
      <w:bookmarkStart w:id="2946" w:name="_Toc133336275"/>
      <w:bookmarkStart w:id="2947" w:name="_Toc143984764"/>
      <w:bookmarkStart w:id="2948" w:name="_Toc144147541"/>
      <w:bookmarkStart w:id="2949" w:name="_Toc153885335"/>
      <w:bookmarkStart w:id="2950" w:name="_Toc169939145"/>
      <w:r w:rsidRPr="00F11966">
        <w:t>5.4.4.46</w:t>
      </w:r>
      <w:r w:rsidRPr="00F11966">
        <w:tab/>
        <w:t xml:space="preserve">Type: </w:t>
      </w:r>
      <w:r w:rsidRPr="00F11966">
        <w:rPr>
          <w:noProof/>
          <w:lang w:eastAsia="zh-CN"/>
        </w:rPr>
        <w:t>AcsInfoRm</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951" w:name="_Toc33980852"/>
      <w:bookmarkStart w:id="2952" w:name="_Toc36462653"/>
      <w:bookmarkStart w:id="2953" w:name="_Toc36462849"/>
      <w:bookmarkStart w:id="2954" w:name="_Toc43026093"/>
      <w:bookmarkStart w:id="2955" w:name="_Toc49763627"/>
      <w:bookmarkStart w:id="2956" w:name="_Toc56754323"/>
      <w:bookmarkStart w:id="2957" w:name="_Toc88743094"/>
      <w:bookmarkStart w:id="2958" w:name="_Toc101254004"/>
      <w:bookmarkStart w:id="2959" w:name="_Toc101254443"/>
      <w:bookmarkStart w:id="2960" w:name="_Toc104112155"/>
      <w:bookmarkStart w:id="2961" w:name="_Toc104192332"/>
      <w:bookmarkStart w:id="2962" w:name="_Toc104192896"/>
      <w:bookmarkStart w:id="2963" w:name="_Toc133336276"/>
      <w:bookmarkStart w:id="2964" w:name="_Toc143984765"/>
      <w:bookmarkStart w:id="2965" w:name="_Toc144147542"/>
      <w:bookmarkStart w:id="2966" w:name="_Toc153885336"/>
      <w:bookmarkStart w:id="2967" w:name="_Toc169939146"/>
      <w:r w:rsidRPr="00F11966">
        <w:t>5.4.4.47</w:t>
      </w:r>
      <w:r w:rsidRPr="00F11966">
        <w:tab/>
        <w:t>Type: NrV2xAuth</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968" w:name="_Toc33980853"/>
      <w:bookmarkStart w:id="2969" w:name="_Toc36462654"/>
      <w:bookmarkStart w:id="2970" w:name="_Toc36462850"/>
      <w:bookmarkStart w:id="2971" w:name="_Toc43026094"/>
      <w:bookmarkStart w:id="2972" w:name="_Toc49763628"/>
      <w:bookmarkStart w:id="2973" w:name="_Toc56754324"/>
      <w:bookmarkStart w:id="2974" w:name="_Toc88743095"/>
      <w:bookmarkStart w:id="2975" w:name="_Toc101254005"/>
      <w:bookmarkStart w:id="2976" w:name="_Toc101254444"/>
      <w:bookmarkStart w:id="2977" w:name="_Toc104112156"/>
      <w:bookmarkStart w:id="2978" w:name="_Toc104192333"/>
      <w:bookmarkStart w:id="2979" w:name="_Toc104192897"/>
      <w:bookmarkStart w:id="2980" w:name="_Toc133336277"/>
      <w:bookmarkStart w:id="2981" w:name="_Toc143984766"/>
      <w:bookmarkStart w:id="2982" w:name="_Toc144147543"/>
      <w:bookmarkStart w:id="2983" w:name="_Toc153885337"/>
      <w:bookmarkStart w:id="2984" w:name="_Toc169939147"/>
      <w:r w:rsidRPr="00F11966">
        <w:lastRenderedPageBreak/>
        <w:t>5.4.4.48</w:t>
      </w:r>
      <w:r w:rsidRPr="00F11966">
        <w:tab/>
        <w:t>Type: LteV2xAuth</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985" w:name="_Toc33980854"/>
      <w:bookmarkStart w:id="2986" w:name="_Toc36462655"/>
      <w:bookmarkStart w:id="2987" w:name="_Toc36462851"/>
      <w:bookmarkStart w:id="2988" w:name="_Toc43026095"/>
      <w:bookmarkStart w:id="2989" w:name="_Toc49763629"/>
      <w:bookmarkStart w:id="2990" w:name="_Toc56754325"/>
      <w:bookmarkStart w:id="2991" w:name="_Toc88743096"/>
      <w:bookmarkStart w:id="2992" w:name="_Toc101254006"/>
      <w:bookmarkStart w:id="2993" w:name="_Toc101254445"/>
      <w:bookmarkStart w:id="2994" w:name="_Toc104112157"/>
      <w:bookmarkStart w:id="2995" w:name="_Toc104192334"/>
      <w:bookmarkStart w:id="2996" w:name="_Toc104192898"/>
      <w:bookmarkStart w:id="2997" w:name="_Toc133336278"/>
      <w:bookmarkStart w:id="2998" w:name="_Toc143984767"/>
      <w:bookmarkStart w:id="2999" w:name="_Toc144147544"/>
      <w:bookmarkStart w:id="3000" w:name="_Toc153885338"/>
      <w:bookmarkStart w:id="3001" w:name="_Toc169939148"/>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002" w:name="_Toc33980855"/>
      <w:bookmarkStart w:id="3003" w:name="_Toc36462656"/>
      <w:bookmarkStart w:id="3004" w:name="_Toc36462852"/>
      <w:bookmarkStart w:id="3005" w:name="_Toc43026096"/>
      <w:bookmarkStart w:id="3006" w:name="_Toc49763630"/>
      <w:bookmarkStart w:id="3007" w:name="_Toc56754326"/>
      <w:bookmarkStart w:id="3008" w:name="_Toc88743097"/>
      <w:bookmarkStart w:id="3009" w:name="_Toc101254007"/>
      <w:bookmarkStart w:id="3010" w:name="_Toc101254446"/>
      <w:bookmarkStart w:id="3011" w:name="_Toc104112158"/>
      <w:bookmarkStart w:id="3012" w:name="_Toc104192335"/>
      <w:bookmarkStart w:id="3013" w:name="_Toc104192899"/>
      <w:bookmarkStart w:id="3014" w:name="_Toc133336279"/>
      <w:bookmarkStart w:id="3015" w:name="_Toc143984768"/>
      <w:bookmarkStart w:id="3016" w:name="_Toc144147545"/>
      <w:bookmarkStart w:id="3017" w:name="_Toc153885339"/>
      <w:bookmarkStart w:id="3018" w:name="_Toc169939149"/>
      <w:r w:rsidRPr="00F11966">
        <w:t>5.4.4.50</w:t>
      </w:r>
      <w:r w:rsidRPr="00F11966">
        <w:tab/>
        <w:t>Type: Pc5QosFlowItem</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019" w:name="_Toc33980856"/>
      <w:bookmarkStart w:id="3020" w:name="_Toc36462657"/>
      <w:bookmarkStart w:id="3021" w:name="_Toc36462853"/>
      <w:bookmarkStart w:id="3022" w:name="_Toc43026097"/>
      <w:bookmarkStart w:id="3023" w:name="_Toc49763631"/>
      <w:bookmarkStart w:id="3024" w:name="_Toc56754327"/>
      <w:bookmarkStart w:id="3025" w:name="_Toc88743098"/>
      <w:bookmarkStart w:id="3026" w:name="_Toc101254008"/>
      <w:bookmarkStart w:id="3027" w:name="_Toc101254447"/>
      <w:bookmarkStart w:id="3028" w:name="_Toc104112159"/>
      <w:bookmarkStart w:id="3029" w:name="_Toc104192336"/>
      <w:bookmarkStart w:id="3030" w:name="_Toc104192900"/>
      <w:bookmarkStart w:id="3031" w:name="_Toc133336280"/>
      <w:bookmarkStart w:id="3032" w:name="_Toc143984769"/>
      <w:bookmarkStart w:id="3033" w:name="_Toc144147546"/>
      <w:bookmarkStart w:id="3034" w:name="_Toc153885340"/>
      <w:bookmarkStart w:id="3035" w:name="_Toc169939150"/>
      <w:r w:rsidRPr="00F11966">
        <w:t>5.4.4.51</w:t>
      </w:r>
      <w:r w:rsidRPr="00F11966">
        <w:tab/>
        <w:t xml:space="preserve">Type: </w:t>
      </w:r>
      <w:r w:rsidRPr="00F11966">
        <w:rPr>
          <w:rFonts w:eastAsia="Batang" w:cs="Arial"/>
          <w:szCs w:val="18"/>
          <w:lang w:eastAsia="ja-JP"/>
        </w:rPr>
        <w:t>Pc5FlowBitRates</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036" w:name="_Toc33980857"/>
      <w:bookmarkStart w:id="3037" w:name="_Toc36462658"/>
      <w:bookmarkStart w:id="3038" w:name="_Toc36462854"/>
      <w:bookmarkStart w:id="3039" w:name="_Toc43026098"/>
      <w:bookmarkStart w:id="3040" w:name="_Toc49763632"/>
      <w:bookmarkStart w:id="3041" w:name="_Toc56754328"/>
      <w:bookmarkStart w:id="3042" w:name="_Toc88743099"/>
      <w:bookmarkStart w:id="3043" w:name="_Toc101254009"/>
      <w:bookmarkStart w:id="3044" w:name="_Toc101254448"/>
      <w:bookmarkStart w:id="3045" w:name="_Toc104112160"/>
      <w:bookmarkStart w:id="3046" w:name="_Toc104192337"/>
      <w:bookmarkStart w:id="3047" w:name="_Toc104192901"/>
      <w:bookmarkStart w:id="3048" w:name="_Toc133336281"/>
      <w:bookmarkStart w:id="3049" w:name="_Toc143984770"/>
      <w:bookmarkStart w:id="3050" w:name="_Toc144147547"/>
      <w:bookmarkStart w:id="3051" w:name="_Toc153885341"/>
      <w:bookmarkStart w:id="3052" w:name="_Toc169939151"/>
      <w:r w:rsidRPr="00F11966">
        <w:lastRenderedPageBreak/>
        <w:t>5.4.4.52</w:t>
      </w:r>
      <w:r w:rsidRPr="00F11966">
        <w:tab/>
        <w:t>Type: UtraLocation</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053" w:name="_Toc33980858"/>
      <w:bookmarkStart w:id="3054" w:name="_Toc36462659"/>
      <w:bookmarkStart w:id="3055" w:name="_Toc36462855"/>
      <w:bookmarkStart w:id="3056" w:name="_Toc43026099"/>
      <w:bookmarkStart w:id="3057" w:name="_Toc49763633"/>
      <w:bookmarkStart w:id="3058" w:name="_Toc56754329"/>
      <w:bookmarkStart w:id="3059" w:name="_Toc88743100"/>
      <w:bookmarkStart w:id="3060" w:name="_Toc101254010"/>
      <w:bookmarkStart w:id="3061" w:name="_Toc101254449"/>
      <w:bookmarkStart w:id="3062" w:name="_Toc104112161"/>
      <w:bookmarkStart w:id="3063" w:name="_Toc104192338"/>
      <w:bookmarkStart w:id="3064" w:name="_Toc104192902"/>
      <w:bookmarkStart w:id="3065" w:name="_Toc133336282"/>
      <w:bookmarkStart w:id="3066" w:name="_Toc143984771"/>
      <w:bookmarkStart w:id="3067" w:name="_Toc144147548"/>
      <w:bookmarkStart w:id="3068" w:name="_Toc153885342"/>
      <w:bookmarkStart w:id="3069" w:name="_Toc169939152"/>
      <w:r w:rsidRPr="00F11966">
        <w:lastRenderedPageBreak/>
        <w:t>5.4.4.53</w:t>
      </w:r>
      <w:r w:rsidRPr="00F11966">
        <w:tab/>
        <w:t>Type: GeraLocation</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070" w:name="_Toc33980859"/>
      <w:bookmarkStart w:id="3071" w:name="_Toc36462660"/>
      <w:bookmarkStart w:id="3072" w:name="_Toc36462856"/>
      <w:bookmarkStart w:id="3073" w:name="_Toc43026100"/>
      <w:bookmarkStart w:id="3074" w:name="_Toc49763634"/>
      <w:bookmarkStart w:id="3075" w:name="_Toc56754330"/>
      <w:bookmarkStart w:id="3076" w:name="_Toc88743101"/>
      <w:bookmarkStart w:id="3077" w:name="_Toc101254011"/>
      <w:bookmarkStart w:id="3078" w:name="_Toc101254450"/>
      <w:bookmarkStart w:id="3079" w:name="_Toc104112162"/>
      <w:bookmarkStart w:id="3080" w:name="_Toc104192339"/>
      <w:bookmarkStart w:id="3081" w:name="_Toc104192903"/>
      <w:bookmarkStart w:id="3082" w:name="_Toc133336283"/>
      <w:bookmarkStart w:id="3083" w:name="_Toc143984772"/>
      <w:bookmarkStart w:id="3084" w:name="_Toc144147549"/>
      <w:bookmarkStart w:id="3085" w:name="_Toc153885343"/>
      <w:bookmarkStart w:id="3086" w:name="_Toc169939153"/>
      <w:r w:rsidRPr="00F11966">
        <w:t>5.4.4.54</w:t>
      </w:r>
      <w:r w:rsidRPr="00F11966">
        <w:tab/>
        <w:t>Type: CellGlobalId</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087" w:name="_Toc33980860"/>
      <w:bookmarkStart w:id="3088" w:name="_Toc36462661"/>
      <w:bookmarkStart w:id="3089" w:name="_Toc36462857"/>
      <w:bookmarkStart w:id="3090" w:name="_Toc43026101"/>
      <w:bookmarkStart w:id="3091" w:name="_Toc49763635"/>
      <w:bookmarkStart w:id="3092" w:name="_Toc56754331"/>
      <w:bookmarkStart w:id="3093" w:name="_Toc88743102"/>
      <w:bookmarkStart w:id="3094" w:name="_Toc101254012"/>
      <w:bookmarkStart w:id="3095" w:name="_Toc101254451"/>
      <w:bookmarkStart w:id="3096" w:name="_Toc104112163"/>
      <w:bookmarkStart w:id="3097" w:name="_Toc104192340"/>
      <w:bookmarkStart w:id="3098" w:name="_Toc104192904"/>
      <w:bookmarkStart w:id="3099" w:name="_Toc133336284"/>
      <w:bookmarkStart w:id="3100" w:name="_Toc143984773"/>
      <w:bookmarkStart w:id="3101" w:name="_Toc144147550"/>
      <w:bookmarkStart w:id="3102" w:name="_Toc153885344"/>
      <w:bookmarkStart w:id="3103" w:name="_Toc169939154"/>
      <w:r w:rsidRPr="00F11966">
        <w:lastRenderedPageBreak/>
        <w:t>5.4.4.55</w:t>
      </w:r>
      <w:r w:rsidRPr="00F11966">
        <w:tab/>
        <w:t>Type: ServiceAreaId</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104" w:name="_Toc33980861"/>
      <w:bookmarkStart w:id="3105" w:name="_Toc36462662"/>
      <w:bookmarkStart w:id="3106" w:name="_Toc36462858"/>
      <w:bookmarkStart w:id="3107" w:name="_Toc43026102"/>
      <w:bookmarkStart w:id="3108" w:name="_Toc49763636"/>
      <w:bookmarkStart w:id="3109" w:name="_Toc56754332"/>
      <w:bookmarkStart w:id="3110" w:name="_Toc88743103"/>
      <w:bookmarkStart w:id="3111" w:name="_Toc101254013"/>
      <w:bookmarkStart w:id="3112" w:name="_Toc101254452"/>
      <w:bookmarkStart w:id="3113" w:name="_Toc104112164"/>
      <w:bookmarkStart w:id="3114" w:name="_Toc104192341"/>
      <w:bookmarkStart w:id="3115" w:name="_Toc104192905"/>
      <w:bookmarkStart w:id="3116" w:name="_Toc133336285"/>
      <w:bookmarkStart w:id="3117" w:name="_Toc143984774"/>
      <w:bookmarkStart w:id="3118" w:name="_Toc144147551"/>
      <w:bookmarkStart w:id="3119" w:name="_Toc153885345"/>
      <w:bookmarkStart w:id="3120" w:name="_Toc169939155"/>
      <w:r w:rsidRPr="00F11966">
        <w:t>5.4.4.56</w:t>
      </w:r>
      <w:r w:rsidRPr="00F11966">
        <w:tab/>
        <w:t>Type: LocationAreaId</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121" w:name="_Toc33980862"/>
      <w:bookmarkStart w:id="3122" w:name="_Toc36462663"/>
      <w:bookmarkStart w:id="3123" w:name="_Toc36462859"/>
      <w:bookmarkStart w:id="3124" w:name="_Toc43026103"/>
      <w:bookmarkStart w:id="3125" w:name="_Toc49763637"/>
      <w:bookmarkStart w:id="3126" w:name="_Toc56754333"/>
      <w:bookmarkStart w:id="3127" w:name="_Toc88743104"/>
      <w:bookmarkStart w:id="3128" w:name="_Toc101254014"/>
      <w:bookmarkStart w:id="3129" w:name="_Toc101254453"/>
      <w:bookmarkStart w:id="3130" w:name="_Toc104112165"/>
      <w:bookmarkStart w:id="3131" w:name="_Toc104192342"/>
      <w:bookmarkStart w:id="3132" w:name="_Toc104192906"/>
      <w:bookmarkStart w:id="3133" w:name="_Toc133336286"/>
      <w:bookmarkStart w:id="3134" w:name="_Toc143984775"/>
      <w:bookmarkStart w:id="3135" w:name="_Toc144147552"/>
      <w:bookmarkStart w:id="3136" w:name="_Toc153885346"/>
      <w:bookmarkStart w:id="3137" w:name="_Toc169939156"/>
      <w:r w:rsidRPr="00F11966">
        <w:t>5.4.4.57</w:t>
      </w:r>
      <w:r w:rsidRPr="00F11966">
        <w:tab/>
        <w:t>Type: RoutingAreaId</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138" w:name="_Toc33980863"/>
      <w:bookmarkStart w:id="3139" w:name="_Toc36462664"/>
      <w:bookmarkStart w:id="3140" w:name="_Toc36462860"/>
      <w:bookmarkStart w:id="3141" w:name="_Toc43026104"/>
      <w:bookmarkStart w:id="3142" w:name="_Toc49763638"/>
      <w:bookmarkStart w:id="3143" w:name="_Toc56754334"/>
      <w:bookmarkStart w:id="3144" w:name="_Toc88743105"/>
      <w:bookmarkStart w:id="3145" w:name="_Toc101254015"/>
      <w:bookmarkStart w:id="3146" w:name="_Toc101254454"/>
      <w:bookmarkStart w:id="3147" w:name="_Toc104112166"/>
      <w:bookmarkStart w:id="3148" w:name="_Toc104192343"/>
      <w:bookmarkStart w:id="3149" w:name="_Toc104192907"/>
      <w:bookmarkStart w:id="3150" w:name="_Toc133336287"/>
      <w:bookmarkStart w:id="3151" w:name="_Toc143984776"/>
      <w:bookmarkStart w:id="3152" w:name="_Toc144147553"/>
      <w:bookmarkStart w:id="3153" w:name="_Toc153885347"/>
      <w:bookmarkStart w:id="3154" w:name="_Toc169939157"/>
      <w:bookmarkStart w:id="3155" w:name="_Toc33964050"/>
      <w:r w:rsidRPr="00F11966">
        <w:t>5.4.4.58</w:t>
      </w:r>
      <w:r w:rsidRPr="00F11966">
        <w:tab/>
        <w:t>Type: DddTrafficDescriptor</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156" w:name="_Toc33980864"/>
      <w:bookmarkStart w:id="3157" w:name="_Toc36462665"/>
      <w:bookmarkStart w:id="3158" w:name="_Toc36462861"/>
      <w:bookmarkStart w:id="3159" w:name="_Toc43026105"/>
      <w:bookmarkStart w:id="3160" w:name="_Toc49763639"/>
      <w:bookmarkStart w:id="3161" w:name="_Toc56754335"/>
      <w:bookmarkStart w:id="3162" w:name="_Toc88743106"/>
      <w:bookmarkStart w:id="3163" w:name="_Toc101254016"/>
      <w:bookmarkStart w:id="3164" w:name="_Toc101254455"/>
      <w:bookmarkStart w:id="3165" w:name="_Toc104112167"/>
      <w:bookmarkStart w:id="3166" w:name="_Toc104192344"/>
      <w:bookmarkStart w:id="3167" w:name="_Toc104192908"/>
      <w:bookmarkStart w:id="3168" w:name="_Toc133336288"/>
      <w:bookmarkStart w:id="3169" w:name="_Toc143984777"/>
      <w:bookmarkStart w:id="3170" w:name="_Toc144147554"/>
      <w:bookmarkStart w:id="3171" w:name="_Toc153885348"/>
      <w:bookmarkStart w:id="3172" w:name="_Toc169939158"/>
      <w:r w:rsidRPr="00F11966">
        <w:t>5.4.4.59</w:t>
      </w:r>
      <w:r w:rsidRPr="00F11966">
        <w:tab/>
        <w:t xml:space="preserve">Type: </w:t>
      </w:r>
      <w:r w:rsidRPr="00F11966">
        <w:rPr>
          <w:lang w:eastAsia="zh-CN"/>
        </w:rPr>
        <w:t>M</w:t>
      </w:r>
      <w:r w:rsidRPr="00F11966">
        <w:rPr>
          <w:rFonts w:hint="eastAsia"/>
          <w:lang w:eastAsia="zh-CN"/>
        </w:rPr>
        <w:t>oExpDataCounter</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173" w:name="_Toc43026106"/>
      <w:bookmarkStart w:id="3174" w:name="_Toc49763640"/>
      <w:bookmarkStart w:id="3175" w:name="_Toc56754336"/>
      <w:bookmarkStart w:id="3176" w:name="_Toc88743107"/>
      <w:bookmarkStart w:id="3177" w:name="_Toc101254017"/>
      <w:bookmarkStart w:id="3178" w:name="_Toc101254456"/>
      <w:bookmarkStart w:id="3179" w:name="_Toc104112168"/>
      <w:bookmarkStart w:id="3180" w:name="_Toc104192345"/>
      <w:bookmarkStart w:id="3181" w:name="_Toc104192909"/>
      <w:bookmarkStart w:id="3182" w:name="_Toc133336289"/>
      <w:bookmarkStart w:id="3183" w:name="_Toc143984778"/>
      <w:bookmarkStart w:id="3184" w:name="_Toc144147555"/>
      <w:bookmarkStart w:id="3185" w:name="_Toc153885349"/>
      <w:bookmarkStart w:id="3186" w:name="_Toc169939159"/>
      <w:r w:rsidRPr="00F11966">
        <w:lastRenderedPageBreak/>
        <w:t>5.4.4.60</w:t>
      </w:r>
      <w:r w:rsidRPr="00F11966">
        <w:tab/>
        <w:t xml:space="preserve">Type: </w:t>
      </w:r>
      <w:r w:rsidRPr="00F11966">
        <w:rPr>
          <w:noProof/>
        </w:rPr>
        <w:t>NssaaStatus</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187" w:name="_Toc43026107"/>
      <w:bookmarkStart w:id="3188" w:name="_Toc49763641"/>
      <w:bookmarkStart w:id="3189" w:name="_Toc56754337"/>
      <w:bookmarkStart w:id="3190" w:name="_Toc88743108"/>
      <w:bookmarkStart w:id="3191" w:name="_Toc101254018"/>
      <w:bookmarkStart w:id="3192" w:name="_Toc101254457"/>
      <w:bookmarkStart w:id="3193" w:name="_Toc104112169"/>
      <w:bookmarkStart w:id="3194" w:name="_Toc104192346"/>
      <w:bookmarkStart w:id="3195" w:name="_Toc104192910"/>
      <w:bookmarkStart w:id="3196" w:name="_Toc133336290"/>
      <w:bookmarkStart w:id="3197" w:name="_Toc143984779"/>
      <w:bookmarkStart w:id="3198" w:name="_Toc144147556"/>
      <w:bookmarkStart w:id="3199" w:name="_Toc153885350"/>
      <w:bookmarkStart w:id="3200" w:name="_Toc169939160"/>
      <w:r w:rsidRPr="00F11966">
        <w:t>5.4.4.61</w:t>
      </w:r>
      <w:r w:rsidRPr="00F11966">
        <w:tab/>
        <w:t xml:space="preserve">Type: </w:t>
      </w:r>
      <w:r w:rsidRPr="00F11966">
        <w:rPr>
          <w:noProof/>
        </w:rPr>
        <w:t>NssaaStatusRm</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201" w:name="_Toc43026108"/>
      <w:bookmarkStart w:id="3202" w:name="_Toc49763642"/>
      <w:bookmarkStart w:id="3203" w:name="_Toc56754338"/>
      <w:bookmarkStart w:id="3204" w:name="_Toc88743109"/>
      <w:bookmarkStart w:id="3205" w:name="_Toc101254019"/>
      <w:bookmarkStart w:id="3206" w:name="_Toc101254458"/>
      <w:bookmarkStart w:id="3207" w:name="_Toc104112170"/>
      <w:bookmarkStart w:id="3208" w:name="_Toc104192347"/>
      <w:bookmarkStart w:id="3209" w:name="_Toc104192911"/>
      <w:bookmarkStart w:id="3210" w:name="_Toc133336291"/>
      <w:bookmarkStart w:id="3211" w:name="_Toc143984780"/>
      <w:bookmarkStart w:id="3212" w:name="_Toc144147557"/>
      <w:bookmarkStart w:id="3213" w:name="_Toc153885351"/>
      <w:bookmarkStart w:id="3214" w:name="_Toc169939161"/>
      <w:bookmarkStart w:id="3215" w:name="_Toc27592875"/>
      <w:r w:rsidRPr="00F11966">
        <w:t>5.4.4.62</w:t>
      </w:r>
      <w:r w:rsidRPr="00F11966">
        <w:tab/>
        <w:t xml:space="preserve">Type: </w:t>
      </w:r>
      <w:r w:rsidRPr="00F11966">
        <w:rPr>
          <w:noProof/>
          <w:lang w:eastAsia="zh-CN"/>
        </w:rPr>
        <w:t>TnapId</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216" w:name="_Toc43026109"/>
      <w:bookmarkStart w:id="3217" w:name="_Toc49763643"/>
      <w:bookmarkStart w:id="3218" w:name="_Toc56754339"/>
      <w:bookmarkStart w:id="3219" w:name="_Toc88743110"/>
      <w:bookmarkStart w:id="3220" w:name="_Toc101254020"/>
      <w:bookmarkStart w:id="3221" w:name="_Toc101254459"/>
      <w:bookmarkStart w:id="3222" w:name="_Toc104112171"/>
      <w:bookmarkStart w:id="3223" w:name="_Toc104192348"/>
      <w:bookmarkStart w:id="3224" w:name="_Toc104192912"/>
      <w:bookmarkStart w:id="3225" w:name="_Toc133336292"/>
      <w:bookmarkStart w:id="3226" w:name="_Toc143984781"/>
      <w:bookmarkStart w:id="3227" w:name="_Toc144147558"/>
      <w:bookmarkStart w:id="3228" w:name="_Toc153885352"/>
      <w:bookmarkStart w:id="3229" w:name="_Toc169939162"/>
      <w:r w:rsidRPr="00F11966">
        <w:t>5.4.4.63</w:t>
      </w:r>
      <w:r w:rsidRPr="00F11966">
        <w:tab/>
        <w:t>Type: TnapIdRm</w:t>
      </w:r>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230" w:name="_Toc43026110"/>
      <w:bookmarkStart w:id="3231" w:name="_Toc49763644"/>
      <w:bookmarkStart w:id="3232" w:name="_Toc56754340"/>
      <w:bookmarkStart w:id="3233" w:name="_Toc88743111"/>
      <w:bookmarkStart w:id="3234" w:name="_Toc101254021"/>
      <w:bookmarkStart w:id="3235" w:name="_Toc101254460"/>
      <w:bookmarkStart w:id="3236" w:name="_Toc104112172"/>
      <w:bookmarkStart w:id="3237" w:name="_Toc104192349"/>
      <w:bookmarkStart w:id="3238" w:name="_Toc104192913"/>
      <w:bookmarkStart w:id="3239" w:name="_Toc133336293"/>
      <w:bookmarkStart w:id="3240" w:name="_Toc143984782"/>
      <w:bookmarkStart w:id="3241" w:name="_Toc144147559"/>
      <w:bookmarkStart w:id="3242" w:name="_Toc153885353"/>
      <w:bookmarkStart w:id="3243" w:name="_Toc169939163"/>
      <w:r w:rsidRPr="00F11966">
        <w:lastRenderedPageBreak/>
        <w:t>5.4.4.64</w:t>
      </w:r>
      <w:r w:rsidRPr="00F11966">
        <w:tab/>
        <w:t xml:space="preserve">Type: </w:t>
      </w:r>
      <w:r w:rsidRPr="00F11966">
        <w:rPr>
          <w:noProof/>
          <w:lang w:eastAsia="zh-CN"/>
        </w:rPr>
        <w:t>TwapId</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244" w:name="_Toc43026111"/>
      <w:bookmarkStart w:id="3245" w:name="_Toc49763645"/>
      <w:bookmarkStart w:id="3246" w:name="_Toc56754341"/>
      <w:bookmarkStart w:id="3247" w:name="_Toc88743112"/>
      <w:bookmarkStart w:id="3248" w:name="_Toc101254022"/>
      <w:bookmarkStart w:id="3249" w:name="_Toc101254461"/>
      <w:bookmarkStart w:id="3250" w:name="_Toc104112173"/>
      <w:bookmarkStart w:id="3251" w:name="_Toc104192350"/>
      <w:bookmarkStart w:id="3252" w:name="_Toc104192914"/>
      <w:bookmarkStart w:id="3253" w:name="_Toc133336294"/>
      <w:bookmarkStart w:id="3254" w:name="_Toc143984783"/>
      <w:bookmarkStart w:id="3255" w:name="_Toc144147560"/>
      <w:bookmarkStart w:id="3256" w:name="_Toc153885354"/>
      <w:bookmarkStart w:id="3257" w:name="_Toc169939164"/>
      <w:r w:rsidRPr="00F11966">
        <w:t>5.4.4.65</w:t>
      </w:r>
      <w:r w:rsidRPr="00F11966">
        <w:tab/>
        <w:t>Type: TwapIdRm</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215"/>
    <w:p w14:paraId="18304B4B" w14:textId="77777777" w:rsidR="00306531" w:rsidRPr="00F11966" w:rsidRDefault="00306531" w:rsidP="00E92CBF"/>
    <w:p w14:paraId="0FC538A4" w14:textId="77777777" w:rsidR="006B7CA9" w:rsidRPr="00F11966" w:rsidRDefault="006B7CA9" w:rsidP="00D362EB">
      <w:pPr>
        <w:pStyle w:val="Heading4"/>
      </w:pPr>
      <w:bookmarkStart w:id="3258" w:name="_Toc4121137"/>
      <w:bookmarkStart w:id="3259" w:name="_Toc33962529"/>
      <w:bookmarkStart w:id="3260" w:name="_Toc43026112"/>
      <w:bookmarkStart w:id="3261" w:name="_Toc49763646"/>
      <w:bookmarkStart w:id="3262" w:name="_Toc56754342"/>
      <w:bookmarkStart w:id="3263" w:name="_Toc88743113"/>
      <w:bookmarkStart w:id="3264" w:name="_Toc101254023"/>
      <w:bookmarkStart w:id="3265" w:name="_Toc101254462"/>
      <w:bookmarkStart w:id="3266" w:name="_Toc104112174"/>
      <w:bookmarkStart w:id="3267" w:name="_Toc104192351"/>
      <w:bookmarkStart w:id="3268" w:name="_Toc104192915"/>
      <w:bookmarkStart w:id="3269" w:name="_Toc133336295"/>
      <w:bookmarkStart w:id="3270" w:name="_Toc143984784"/>
      <w:bookmarkStart w:id="3271" w:name="_Toc144147561"/>
      <w:bookmarkStart w:id="3272" w:name="_Toc153885355"/>
      <w:bookmarkStart w:id="3273" w:name="_Toc169939165"/>
      <w:r w:rsidRPr="00F11966">
        <w:t>5.4.4.66</w:t>
      </w:r>
      <w:r w:rsidRPr="00F11966">
        <w:tab/>
        <w:t xml:space="preserve">Type: </w:t>
      </w:r>
      <w:bookmarkEnd w:id="3258"/>
      <w:bookmarkEnd w:id="3259"/>
      <w:r w:rsidRPr="00F11966">
        <w:t>SnssaiExtension</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274" w:name="_Toc24937661"/>
      <w:bookmarkStart w:id="3275" w:name="_Toc33962476"/>
      <w:bookmarkStart w:id="3276" w:name="_Toc43026113"/>
      <w:bookmarkStart w:id="3277" w:name="_Toc49763647"/>
      <w:bookmarkStart w:id="3278" w:name="_Toc56754343"/>
      <w:bookmarkStart w:id="3279" w:name="_Toc88743114"/>
      <w:bookmarkStart w:id="3280" w:name="_Toc101254024"/>
      <w:bookmarkStart w:id="3281" w:name="_Toc101254463"/>
      <w:bookmarkStart w:id="3282" w:name="_Toc104112175"/>
      <w:bookmarkStart w:id="3283" w:name="_Toc104192352"/>
      <w:bookmarkStart w:id="3284" w:name="_Toc104192916"/>
      <w:bookmarkStart w:id="3285" w:name="_Toc133336296"/>
      <w:bookmarkStart w:id="3286" w:name="_Toc143984785"/>
      <w:bookmarkStart w:id="3287" w:name="_Toc144147562"/>
      <w:bookmarkStart w:id="3288" w:name="_Toc153885356"/>
      <w:bookmarkStart w:id="3289" w:name="_Toc169939166"/>
      <w:r w:rsidRPr="00F11966">
        <w:t>5.4.4.67</w:t>
      </w:r>
      <w:r w:rsidRPr="00F11966">
        <w:tab/>
        <w:t>Type: SdRange</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290" w:name="_Toc56754091"/>
      <w:bookmarkStart w:id="3291" w:name="_Toc58587925"/>
      <w:bookmarkStart w:id="3292" w:name="_Toc88743115"/>
      <w:bookmarkStart w:id="3293" w:name="_Toc101254025"/>
      <w:bookmarkStart w:id="3294" w:name="_Toc101254464"/>
      <w:bookmarkStart w:id="3295" w:name="_Toc104112176"/>
      <w:bookmarkStart w:id="3296" w:name="_Toc104192353"/>
      <w:bookmarkStart w:id="3297" w:name="_Toc104192917"/>
      <w:bookmarkStart w:id="3298" w:name="_Toc133336297"/>
      <w:bookmarkStart w:id="3299" w:name="_Toc143984786"/>
      <w:bookmarkStart w:id="3300" w:name="_Toc144147563"/>
      <w:bookmarkStart w:id="3301" w:name="_Toc153885357"/>
      <w:bookmarkStart w:id="3302" w:name="_Toc169939167"/>
      <w:r w:rsidRPr="00F11966">
        <w:t>5.4.4.</w:t>
      </w:r>
      <w:r>
        <w:rPr>
          <w:lang w:eastAsia="zh-CN"/>
        </w:rPr>
        <w:t>68</w:t>
      </w:r>
      <w:r w:rsidRPr="00F11966">
        <w:tab/>
        <w:t xml:space="preserve">Type: </w:t>
      </w:r>
      <w:bookmarkEnd w:id="3290"/>
      <w:bookmarkEnd w:id="3291"/>
      <w:r w:rsidRPr="004E12F6">
        <w:rPr>
          <w:lang w:eastAsia="zh-CN"/>
        </w:rPr>
        <w:t>ProseServiceAuth</w:t>
      </w:r>
      <w:bookmarkEnd w:id="3292"/>
      <w:bookmarkEnd w:id="3293"/>
      <w:bookmarkEnd w:id="3294"/>
      <w:bookmarkEnd w:id="3295"/>
      <w:bookmarkEnd w:id="3296"/>
      <w:bookmarkEnd w:id="3297"/>
      <w:bookmarkEnd w:id="3298"/>
      <w:bookmarkEnd w:id="3299"/>
      <w:bookmarkEnd w:id="3300"/>
      <w:bookmarkEnd w:id="3301"/>
      <w:bookmarkEnd w:id="3302"/>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303" w:name="_Toc88743116"/>
      <w:bookmarkStart w:id="3304" w:name="_Toc101254026"/>
      <w:bookmarkStart w:id="3305" w:name="_Toc101254465"/>
      <w:bookmarkStart w:id="3306" w:name="_Toc104112177"/>
      <w:bookmarkStart w:id="3307" w:name="_Toc104192354"/>
      <w:bookmarkStart w:id="3308" w:name="_Toc104192918"/>
      <w:bookmarkStart w:id="3309" w:name="_Toc133336298"/>
      <w:bookmarkStart w:id="3310" w:name="_Toc143984787"/>
      <w:bookmarkStart w:id="3311" w:name="_Toc144147564"/>
      <w:bookmarkStart w:id="3312" w:name="_Toc153885358"/>
      <w:bookmarkStart w:id="3313" w:name="_Toc169939168"/>
      <w:r w:rsidRPr="00F11966">
        <w:t>5.4.4.</w:t>
      </w:r>
      <w:r>
        <w:t>69</w:t>
      </w:r>
      <w:r w:rsidRPr="00F11966">
        <w:tab/>
        <w:t xml:space="preserve">Type: </w:t>
      </w:r>
      <w:r>
        <w:rPr>
          <w:rFonts w:hint="eastAsia"/>
          <w:lang w:eastAsia="zh-CN"/>
        </w:rPr>
        <w:t>E</w:t>
      </w:r>
      <w:r>
        <w:rPr>
          <w:lang w:eastAsia="zh-CN"/>
        </w:rPr>
        <w:t>csServerAddr</w:t>
      </w:r>
      <w:bookmarkEnd w:id="3303"/>
      <w:bookmarkEnd w:id="3304"/>
      <w:bookmarkEnd w:id="3305"/>
      <w:bookmarkEnd w:id="3306"/>
      <w:bookmarkEnd w:id="3307"/>
      <w:bookmarkEnd w:id="3308"/>
      <w:bookmarkEnd w:id="3309"/>
      <w:bookmarkEnd w:id="3310"/>
      <w:bookmarkEnd w:id="3311"/>
      <w:bookmarkEnd w:id="3312"/>
      <w:bookmarkEnd w:id="3313"/>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314" w:name="_Toc88743117"/>
      <w:bookmarkStart w:id="3315" w:name="_Toc101254027"/>
      <w:bookmarkStart w:id="3316" w:name="_Toc101254466"/>
      <w:bookmarkStart w:id="3317" w:name="_Toc104112178"/>
      <w:bookmarkStart w:id="3318" w:name="_Toc104192355"/>
      <w:bookmarkStart w:id="3319" w:name="_Toc104192919"/>
      <w:bookmarkStart w:id="3320" w:name="_Toc133336299"/>
      <w:bookmarkStart w:id="3321" w:name="_Toc143984788"/>
      <w:bookmarkStart w:id="3322" w:name="_Toc144147565"/>
      <w:bookmarkStart w:id="3323" w:name="_Toc153885359"/>
      <w:bookmarkStart w:id="3324" w:name="_Toc169939169"/>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3314"/>
      <w:bookmarkEnd w:id="3315"/>
      <w:bookmarkEnd w:id="3316"/>
      <w:bookmarkEnd w:id="3317"/>
      <w:bookmarkEnd w:id="3318"/>
      <w:bookmarkEnd w:id="3319"/>
      <w:bookmarkEnd w:id="3320"/>
      <w:bookmarkEnd w:id="3321"/>
      <w:bookmarkEnd w:id="3322"/>
      <w:bookmarkEnd w:id="3323"/>
      <w:bookmarkEnd w:id="3324"/>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325" w:name="_Toc88743118"/>
      <w:bookmarkStart w:id="3326" w:name="_Toc101254028"/>
      <w:bookmarkStart w:id="3327" w:name="_Toc101254467"/>
      <w:bookmarkStart w:id="3328" w:name="_Toc104112179"/>
      <w:bookmarkStart w:id="3329" w:name="_Toc104192356"/>
      <w:bookmarkStart w:id="3330" w:name="_Toc104192920"/>
      <w:bookmarkStart w:id="3331" w:name="_Toc133336300"/>
      <w:bookmarkStart w:id="3332" w:name="_Toc143984789"/>
      <w:bookmarkStart w:id="3333" w:name="_Toc144147566"/>
      <w:bookmarkStart w:id="3334" w:name="_Toc153885360"/>
      <w:bookmarkStart w:id="3335" w:name="_Toc169939170"/>
      <w:r w:rsidRPr="00F11966">
        <w:t>5.4.4.</w:t>
      </w:r>
      <w:r>
        <w:t>71</w:t>
      </w:r>
      <w:r w:rsidRPr="00F11966">
        <w:tab/>
        <w:t xml:space="preserve">Type: </w:t>
      </w:r>
      <w:r>
        <w:rPr>
          <w:lang w:eastAsia="zh-CN"/>
        </w:rPr>
        <w:t>IpAddr</w:t>
      </w:r>
      <w:bookmarkEnd w:id="3325"/>
      <w:bookmarkEnd w:id="3326"/>
      <w:bookmarkEnd w:id="3327"/>
      <w:bookmarkEnd w:id="3328"/>
      <w:bookmarkEnd w:id="3329"/>
      <w:bookmarkEnd w:id="3330"/>
      <w:bookmarkEnd w:id="3331"/>
      <w:bookmarkEnd w:id="3332"/>
      <w:bookmarkEnd w:id="3333"/>
      <w:bookmarkEnd w:id="3334"/>
      <w:bookmarkEnd w:id="3335"/>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336" w:name="_Toc67731498"/>
      <w:bookmarkStart w:id="3337" w:name="_Toc88743119"/>
      <w:bookmarkStart w:id="3338" w:name="_Toc101254029"/>
      <w:bookmarkStart w:id="3339" w:name="_Toc101254468"/>
      <w:bookmarkStart w:id="3340" w:name="_Toc104112180"/>
      <w:bookmarkStart w:id="3341" w:name="_Toc104192357"/>
      <w:bookmarkStart w:id="3342" w:name="_Toc104192921"/>
      <w:bookmarkStart w:id="3343" w:name="_Toc133336301"/>
      <w:bookmarkStart w:id="3344" w:name="_Toc143984790"/>
      <w:bookmarkStart w:id="3345" w:name="_Toc144147567"/>
      <w:bookmarkStart w:id="3346" w:name="_Toc153885361"/>
      <w:bookmarkStart w:id="3347" w:name="_Toc169939171"/>
      <w:bookmarkStart w:id="3348" w:name="_Toc28013417"/>
      <w:bookmarkStart w:id="3349" w:name="_Toc34222330"/>
      <w:bookmarkStart w:id="3350" w:name="_Toc36040513"/>
      <w:bookmarkStart w:id="3351" w:name="_Toc39134442"/>
      <w:bookmarkStart w:id="3352" w:name="_Toc43283389"/>
      <w:bookmarkStart w:id="3353" w:name="_Toc45134429"/>
      <w:bookmarkStart w:id="3354" w:name="_Toc49931760"/>
      <w:bookmarkStart w:id="3355" w:name="_Toc51763541"/>
      <w:bookmarkStart w:id="3356" w:name="_Toc493774024"/>
      <w:bookmarkStart w:id="3357" w:name="_Toc494194773"/>
      <w:bookmarkStart w:id="3358" w:name="_Toc528159067"/>
      <w:bookmarkStart w:id="3359" w:name="_Toc532198029"/>
      <w:bookmarkStart w:id="3360" w:name="_Toc34123783"/>
      <w:bookmarkStart w:id="3361" w:name="_Toc36038527"/>
      <w:bookmarkStart w:id="3362" w:name="_Toc36038615"/>
      <w:bookmarkStart w:id="3363" w:name="_Toc36038806"/>
      <w:bookmarkStart w:id="3364" w:name="_Toc44680746"/>
      <w:bookmarkStart w:id="3365" w:name="_Toc45133658"/>
      <w:bookmarkStart w:id="3366" w:name="_Toc45133749"/>
      <w:bookmarkStart w:id="3367" w:name="_Toc49417447"/>
      <w:bookmarkStart w:id="3368" w:name="_Toc51762414"/>
      <w:bookmarkStart w:id="3369" w:name="_Toc20408087"/>
      <w:bookmarkStart w:id="3370" w:name="_Toc39068125"/>
      <w:bookmarkStart w:id="3371" w:name="_Toc43273318"/>
      <w:bookmarkStart w:id="3372" w:name="_Toc45134856"/>
      <w:bookmarkStart w:id="3373" w:name="_Toc49939192"/>
      <w:bookmarkStart w:id="3374" w:name="_Toc51764216"/>
      <w:r w:rsidRPr="00F11966">
        <w:lastRenderedPageBreak/>
        <w:t>5.4.4.</w:t>
      </w:r>
      <w:r>
        <w:t>72</w:t>
      </w:r>
      <w:r w:rsidRPr="00F11966">
        <w:tab/>
        <w:t xml:space="preserve">Type: </w:t>
      </w:r>
      <w:bookmarkEnd w:id="3336"/>
      <w:r>
        <w:rPr>
          <w:lang w:eastAsia="zh-CN"/>
        </w:rPr>
        <w:t>SACInfo</w:t>
      </w:r>
      <w:bookmarkEnd w:id="3337"/>
      <w:bookmarkEnd w:id="3338"/>
      <w:bookmarkEnd w:id="3339"/>
      <w:bookmarkEnd w:id="3340"/>
      <w:bookmarkEnd w:id="3341"/>
      <w:bookmarkEnd w:id="3342"/>
      <w:bookmarkEnd w:id="3343"/>
      <w:bookmarkEnd w:id="3344"/>
      <w:bookmarkEnd w:id="3345"/>
      <w:bookmarkEnd w:id="3346"/>
      <w:bookmarkEnd w:id="3347"/>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375" w:name="_Toc88743120"/>
      <w:bookmarkStart w:id="3376" w:name="_Toc101254030"/>
      <w:bookmarkStart w:id="3377" w:name="_Toc101254469"/>
      <w:bookmarkStart w:id="3378" w:name="_Toc104112181"/>
      <w:bookmarkStart w:id="3379" w:name="_Toc104192358"/>
      <w:bookmarkStart w:id="3380" w:name="_Toc104192922"/>
      <w:bookmarkStart w:id="3381" w:name="_Toc133336302"/>
      <w:bookmarkStart w:id="3382" w:name="_Toc143984791"/>
      <w:bookmarkStart w:id="3383" w:name="_Toc144147568"/>
      <w:bookmarkStart w:id="3384" w:name="_Toc153885362"/>
      <w:bookmarkStart w:id="3385" w:name="_Toc169939172"/>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r w:rsidRPr="00F11966">
        <w:lastRenderedPageBreak/>
        <w:t>5.4.4.</w:t>
      </w:r>
      <w:r>
        <w:t>73</w:t>
      </w:r>
      <w:r w:rsidRPr="00F11966">
        <w:tab/>
        <w:t xml:space="preserve">Type: </w:t>
      </w:r>
      <w:r>
        <w:rPr>
          <w:lang w:eastAsia="zh-CN"/>
        </w:rPr>
        <w:t>SACEventStatus</w:t>
      </w:r>
      <w:bookmarkEnd w:id="3375"/>
      <w:bookmarkEnd w:id="3376"/>
      <w:bookmarkEnd w:id="3377"/>
      <w:bookmarkEnd w:id="3378"/>
      <w:bookmarkEnd w:id="3379"/>
      <w:bookmarkEnd w:id="3380"/>
      <w:bookmarkEnd w:id="3381"/>
      <w:bookmarkEnd w:id="3382"/>
      <w:bookmarkEnd w:id="3383"/>
      <w:bookmarkEnd w:id="3384"/>
      <w:bookmarkEnd w:id="3385"/>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386" w:name="_Toc88743121"/>
      <w:bookmarkStart w:id="3387" w:name="_Toc101254031"/>
      <w:bookmarkStart w:id="3388" w:name="_Toc101254470"/>
      <w:bookmarkStart w:id="3389" w:name="_Toc104112182"/>
      <w:bookmarkStart w:id="3390" w:name="_Toc104192359"/>
      <w:bookmarkStart w:id="3391" w:name="_Toc104192923"/>
      <w:bookmarkStart w:id="3392" w:name="_Toc133336303"/>
      <w:bookmarkStart w:id="3393" w:name="_Toc143984792"/>
      <w:bookmarkStart w:id="3394" w:name="_Toc144147569"/>
      <w:bookmarkStart w:id="3395" w:name="_Toc153885363"/>
      <w:bookmarkStart w:id="3396" w:name="_Toc169939173"/>
      <w:r w:rsidRPr="00F11966">
        <w:t>5.4.4.</w:t>
      </w:r>
      <w:r>
        <w:t>74</w:t>
      </w:r>
      <w:r w:rsidRPr="00F11966">
        <w:tab/>
        <w:t xml:space="preserve">Type: </w:t>
      </w:r>
      <w:r>
        <w:rPr>
          <w:rFonts w:eastAsia="Malgun Gothic"/>
        </w:rPr>
        <w:t>SpatialValidityCond</w:t>
      </w:r>
      <w:bookmarkEnd w:id="3386"/>
      <w:bookmarkEnd w:id="3387"/>
      <w:bookmarkEnd w:id="3388"/>
      <w:bookmarkEnd w:id="3389"/>
      <w:bookmarkEnd w:id="3390"/>
      <w:bookmarkEnd w:id="3391"/>
      <w:bookmarkEnd w:id="3392"/>
      <w:bookmarkEnd w:id="3393"/>
      <w:bookmarkEnd w:id="3394"/>
      <w:bookmarkEnd w:id="3395"/>
      <w:bookmarkEnd w:id="3396"/>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397" w:name="_Toc88743122"/>
      <w:bookmarkStart w:id="3398" w:name="_Toc101254032"/>
      <w:bookmarkStart w:id="3399" w:name="_Toc101254471"/>
      <w:bookmarkStart w:id="3400" w:name="_Toc104112183"/>
      <w:bookmarkStart w:id="3401" w:name="_Toc104192360"/>
      <w:bookmarkStart w:id="3402" w:name="_Toc104192924"/>
      <w:bookmarkStart w:id="3403" w:name="_Toc133336304"/>
      <w:bookmarkStart w:id="3404" w:name="_Toc143984793"/>
      <w:bookmarkStart w:id="3405" w:name="_Toc144147570"/>
      <w:bookmarkStart w:id="3406" w:name="_Toc153885364"/>
      <w:bookmarkStart w:id="3407" w:name="_Toc169939174"/>
      <w:r w:rsidRPr="00F11966">
        <w:t>5.4.4.</w:t>
      </w:r>
      <w:r>
        <w:t>75</w:t>
      </w:r>
      <w:r w:rsidRPr="00F11966">
        <w:tab/>
        <w:t xml:space="preserve">Type: </w:t>
      </w:r>
      <w:r>
        <w:rPr>
          <w:rFonts w:eastAsia="Malgun Gothic"/>
        </w:rPr>
        <w:t>SpatialValidityCond</w:t>
      </w:r>
      <w:r w:rsidRPr="00F11966">
        <w:t>Rm</w:t>
      </w:r>
      <w:bookmarkEnd w:id="3397"/>
      <w:bookmarkEnd w:id="3398"/>
      <w:bookmarkEnd w:id="3399"/>
      <w:bookmarkEnd w:id="3400"/>
      <w:bookmarkEnd w:id="3401"/>
      <w:bookmarkEnd w:id="3402"/>
      <w:bookmarkEnd w:id="3403"/>
      <w:bookmarkEnd w:id="3404"/>
      <w:bookmarkEnd w:id="3405"/>
      <w:bookmarkEnd w:id="3406"/>
      <w:bookmarkEnd w:id="3407"/>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408" w:name="_Toc88743123"/>
      <w:bookmarkStart w:id="3409" w:name="_Toc101254033"/>
      <w:bookmarkStart w:id="3410" w:name="_Toc101254472"/>
      <w:bookmarkStart w:id="3411" w:name="_Toc104112184"/>
      <w:bookmarkStart w:id="3412" w:name="_Toc104192361"/>
      <w:bookmarkStart w:id="3413" w:name="_Toc104192925"/>
      <w:bookmarkStart w:id="3414" w:name="_Toc133336305"/>
      <w:bookmarkStart w:id="3415" w:name="_Toc143984794"/>
      <w:bookmarkStart w:id="3416" w:name="_Toc144147571"/>
      <w:bookmarkStart w:id="3417" w:name="_Toc153885365"/>
      <w:bookmarkStart w:id="3418" w:name="_Toc169939175"/>
      <w:r w:rsidRPr="00F11966">
        <w:t>5.4.4.</w:t>
      </w:r>
      <w:r>
        <w:t>76</w:t>
      </w:r>
      <w:r w:rsidRPr="00F11966">
        <w:tab/>
      </w:r>
      <w:bookmarkStart w:id="3419" w:name="_Toc24937703"/>
      <w:bookmarkStart w:id="3420" w:name="_Toc33962518"/>
      <w:bookmarkStart w:id="3421" w:name="_Toc42883280"/>
      <w:bookmarkStart w:id="3422" w:name="_Toc49733148"/>
      <w:bookmarkStart w:id="3423" w:name="_Toc56690773"/>
      <w:bookmarkStart w:id="3424" w:name="_Toc80997822"/>
      <w:r>
        <w:t xml:space="preserve">Type: </w:t>
      </w:r>
      <w:r w:rsidR="00525A8F">
        <w:rPr>
          <w:lang w:eastAsia="zh-CN"/>
        </w:rPr>
        <w:t>ServerAddressingInfo</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425" w:name="_Toc88743124"/>
      <w:bookmarkStart w:id="3426" w:name="_Toc101254034"/>
      <w:bookmarkStart w:id="3427" w:name="_Toc101254473"/>
      <w:bookmarkStart w:id="3428" w:name="_Toc104112185"/>
      <w:bookmarkStart w:id="3429" w:name="_Toc104192362"/>
      <w:bookmarkStart w:id="3430" w:name="_Toc104192926"/>
      <w:bookmarkStart w:id="3431" w:name="_Toc133336306"/>
      <w:bookmarkStart w:id="3432" w:name="_Toc143984795"/>
      <w:bookmarkStart w:id="3433" w:name="_Toc144147572"/>
      <w:bookmarkStart w:id="3434" w:name="_Toc153885366"/>
      <w:bookmarkStart w:id="3435" w:name="_Toc169939176"/>
      <w:r>
        <w:lastRenderedPageBreak/>
        <w:t>5.4.4.77</w:t>
      </w:r>
      <w:r>
        <w:tab/>
        <w:t>Type PcfUeCallbackInfo</w:t>
      </w:r>
      <w:bookmarkEnd w:id="3425"/>
      <w:bookmarkEnd w:id="3426"/>
      <w:bookmarkEnd w:id="3427"/>
      <w:bookmarkEnd w:id="3428"/>
      <w:bookmarkEnd w:id="3429"/>
      <w:bookmarkEnd w:id="3430"/>
      <w:bookmarkEnd w:id="3431"/>
      <w:bookmarkEnd w:id="3432"/>
      <w:bookmarkEnd w:id="3433"/>
      <w:bookmarkEnd w:id="3434"/>
      <w:bookmarkEnd w:id="3435"/>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436" w:name="_Toc88743125"/>
      <w:bookmarkStart w:id="3437" w:name="_Toc101254035"/>
      <w:bookmarkStart w:id="3438" w:name="_Toc101254474"/>
      <w:bookmarkStart w:id="3439" w:name="_Toc104112186"/>
      <w:bookmarkStart w:id="3440" w:name="_Toc104192363"/>
      <w:bookmarkStart w:id="3441" w:name="_Toc104192927"/>
      <w:bookmarkStart w:id="3442" w:name="_Toc133336307"/>
      <w:bookmarkStart w:id="3443" w:name="_Toc143984796"/>
      <w:bookmarkStart w:id="3444" w:name="_Toc144147573"/>
      <w:bookmarkStart w:id="3445" w:name="_Toc153885367"/>
      <w:bookmarkStart w:id="3446" w:name="_Toc169939177"/>
      <w:r>
        <w:rPr>
          <w:noProof/>
        </w:rPr>
        <w:t>5.4.4.78</w:t>
      </w:r>
      <w:r>
        <w:rPr>
          <w:noProof/>
        </w:rPr>
        <w:tab/>
        <w:t>Type PduSessionInfo</w:t>
      </w:r>
      <w:bookmarkEnd w:id="3436"/>
      <w:bookmarkEnd w:id="3437"/>
      <w:bookmarkEnd w:id="3438"/>
      <w:bookmarkEnd w:id="3439"/>
      <w:bookmarkEnd w:id="3440"/>
      <w:bookmarkEnd w:id="3441"/>
      <w:bookmarkEnd w:id="3442"/>
      <w:bookmarkEnd w:id="3443"/>
      <w:bookmarkEnd w:id="3444"/>
      <w:bookmarkEnd w:id="3445"/>
      <w:bookmarkEnd w:id="3446"/>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447" w:name="_Toc28013390"/>
      <w:bookmarkStart w:id="3448" w:name="_Toc36040146"/>
      <w:bookmarkStart w:id="3449" w:name="_Toc44692763"/>
      <w:bookmarkStart w:id="3450" w:name="_Toc45134224"/>
      <w:bookmarkStart w:id="3451" w:name="_Toc49607288"/>
      <w:bookmarkStart w:id="3452" w:name="_Toc51763260"/>
      <w:bookmarkStart w:id="3453" w:name="_Toc58850158"/>
      <w:bookmarkStart w:id="3454" w:name="_Toc59018538"/>
      <w:bookmarkStart w:id="3455" w:name="_Toc68169544"/>
      <w:bookmarkStart w:id="3456" w:name="_Toc82747091"/>
      <w:bookmarkStart w:id="3457" w:name="_Toc88743126"/>
      <w:bookmarkStart w:id="3458" w:name="_Toc101254036"/>
      <w:bookmarkStart w:id="3459" w:name="_Toc101254475"/>
      <w:bookmarkStart w:id="3460" w:name="_Toc104112187"/>
      <w:bookmarkStart w:id="3461" w:name="_Toc104192364"/>
      <w:bookmarkStart w:id="3462" w:name="_Toc104192928"/>
      <w:bookmarkStart w:id="3463" w:name="_Toc133336308"/>
      <w:bookmarkStart w:id="3464" w:name="_Toc143984797"/>
      <w:bookmarkStart w:id="3465" w:name="_Toc144147574"/>
      <w:bookmarkStart w:id="3466" w:name="_Toc153885368"/>
      <w:bookmarkStart w:id="3467" w:name="_Toc169939178"/>
      <w:r>
        <w:rPr>
          <w:noProof/>
        </w:rPr>
        <w:t>5.4.4.79</w:t>
      </w:r>
      <w:r>
        <w:rPr>
          <w:noProof/>
        </w:rPr>
        <w:tab/>
        <w:t>Type EasIpReplacementInfo</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468" w:name="_Toc88743127"/>
      <w:bookmarkStart w:id="3469" w:name="_Toc101254037"/>
      <w:bookmarkStart w:id="3470" w:name="_Toc101254476"/>
      <w:bookmarkStart w:id="3471" w:name="_Toc104112188"/>
      <w:bookmarkStart w:id="3472" w:name="_Toc104192365"/>
      <w:bookmarkStart w:id="3473" w:name="_Toc104192929"/>
      <w:bookmarkStart w:id="3474" w:name="_Toc133336309"/>
      <w:bookmarkStart w:id="3475" w:name="_Toc143984798"/>
      <w:bookmarkStart w:id="3476" w:name="_Toc144147575"/>
      <w:bookmarkStart w:id="3477" w:name="_Toc153885369"/>
      <w:bookmarkStart w:id="3478" w:name="_Toc169939179"/>
      <w:r>
        <w:rPr>
          <w:noProof/>
        </w:rPr>
        <w:t>5.4.4.80</w:t>
      </w:r>
      <w:r>
        <w:rPr>
          <w:noProof/>
        </w:rPr>
        <w:tab/>
        <w:t>Type EasServerAddress</w:t>
      </w:r>
      <w:bookmarkEnd w:id="3468"/>
      <w:bookmarkEnd w:id="3469"/>
      <w:bookmarkEnd w:id="3470"/>
      <w:bookmarkEnd w:id="3471"/>
      <w:bookmarkEnd w:id="3472"/>
      <w:bookmarkEnd w:id="3473"/>
      <w:bookmarkEnd w:id="3474"/>
      <w:bookmarkEnd w:id="3475"/>
      <w:bookmarkEnd w:id="3476"/>
      <w:bookmarkEnd w:id="3477"/>
      <w:bookmarkEnd w:id="3478"/>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479" w:name="_Toc101254038"/>
      <w:bookmarkStart w:id="3480" w:name="_Toc101254477"/>
      <w:bookmarkStart w:id="3481" w:name="_Toc104112189"/>
      <w:bookmarkStart w:id="3482" w:name="_Toc104192366"/>
      <w:bookmarkStart w:id="3483" w:name="_Toc104192930"/>
      <w:bookmarkStart w:id="3484" w:name="_Toc133336310"/>
      <w:bookmarkStart w:id="3485" w:name="_Toc143984799"/>
      <w:bookmarkStart w:id="3486" w:name="_Toc144147576"/>
      <w:bookmarkStart w:id="3487" w:name="_Toc153885370"/>
      <w:bookmarkStart w:id="3488" w:name="_Toc169939180"/>
      <w:r>
        <w:rPr>
          <w:noProof/>
        </w:rPr>
        <w:lastRenderedPageBreak/>
        <w:t>5.4.4.81</w:t>
      </w:r>
      <w:r>
        <w:rPr>
          <w:noProof/>
        </w:rPr>
        <w:tab/>
        <w:t>Type RoamingRestrictions</w:t>
      </w:r>
      <w:bookmarkEnd w:id="3479"/>
      <w:bookmarkEnd w:id="3480"/>
      <w:bookmarkEnd w:id="3481"/>
      <w:bookmarkEnd w:id="3482"/>
      <w:bookmarkEnd w:id="3483"/>
      <w:bookmarkEnd w:id="3484"/>
      <w:bookmarkEnd w:id="3485"/>
      <w:bookmarkEnd w:id="3486"/>
      <w:bookmarkEnd w:id="3487"/>
      <w:bookmarkEnd w:id="3488"/>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489" w:name="_Toc133336311"/>
      <w:bookmarkStart w:id="3490" w:name="_Toc143984800"/>
      <w:bookmarkStart w:id="3491" w:name="_Toc144147577"/>
      <w:bookmarkStart w:id="3492" w:name="_Toc153885371"/>
      <w:bookmarkStart w:id="3493" w:name="_Toc169939181"/>
      <w:bookmarkStart w:id="3494" w:name="_Hlk107213646"/>
      <w:r w:rsidRPr="00F11966">
        <w:t>5.</w:t>
      </w:r>
      <w:r>
        <w:t>4</w:t>
      </w:r>
      <w:r w:rsidRPr="00F11966">
        <w:t>.4.</w:t>
      </w:r>
      <w:r>
        <w:t>82</w:t>
      </w:r>
      <w:r w:rsidRPr="00F11966">
        <w:tab/>
        <w:t xml:space="preserve">Type: </w:t>
      </w:r>
      <w:r>
        <w:t>GeoServiceArea</w:t>
      </w:r>
      <w:bookmarkEnd w:id="3489"/>
      <w:bookmarkEnd w:id="3490"/>
      <w:bookmarkEnd w:id="3491"/>
      <w:bookmarkEnd w:id="3492"/>
      <w:bookmarkEnd w:id="3493"/>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495" w:name="_Toc133336312"/>
      <w:bookmarkStart w:id="3496" w:name="_Toc143984801"/>
      <w:bookmarkStart w:id="3497" w:name="_Toc144147578"/>
      <w:bookmarkStart w:id="3498" w:name="_Toc153885372"/>
      <w:bookmarkStart w:id="3499" w:name="_Toc169939182"/>
      <w:bookmarkEnd w:id="3494"/>
      <w:r w:rsidRPr="00F11966">
        <w:t>5.4.4.</w:t>
      </w:r>
      <w:r>
        <w:t>83</w:t>
      </w:r>
      <w:r w:rsidRPr="00F11966">
        <w:tab/>
        <w:t xml:space="preserve">Type: </w:t>
      </w:r>
      <w:r>
        <w:t>MutingExceptionInstructions</w:t>
      </w:r>
      <w:bookmarkEnd w:id="3495"/>
      <w:bookmarkEnd w:id="3496"/>
      <w:bookmarkEnd w:id="3497"/>
      <w:bookmarkEnd w:id="3498"/>
      <w:bookmarkEnd w:id="3499"/>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500" w:name="_Toc133336313"/>
      <w:bookmarkStart w:id="3501" w:name="_Toc143984802"/>
      <w:bookmarkStart w:id="3502" w:name="_Toc144147579"/>
      <w:bookmarkStart w:id="3503" w:name="_Toc153885373"/>
      <w:bookmarkStart w:id="3504" w:name="_Toc169939183"/>
      <w:r w:rsidRPr="00F11966">
        <w:t>5.</w:t>
      </w:r>
      <w:r>
        <w:t>4</w:t>
      </w:r>
      <w:r w:rsidRPr="00F11966">
        <w:t>.4.</w:t>
      </w:r>
      <w:r>
        <w:t>84</w:t>
      </w:r>
      <w:r w:rsidRPr="00F11966">
        <w:tab/>
        <w:t xml:space="preserve">Type: </w:t>
      </w:r>
      <w:r>
        <w:t>MutingNotificationsSettings</w:t>
      </w:r>
      <w:bookmarkEnd w:id="3500"/>
      <w:bookmarkEnd w:id="3501"/>
      <w:bookmarkEnd w:id="3502"/>
      <w:bookmarkEnd w:id="3503"/>
      <w:bookmarkEnd w:id="3504"/>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505" w:name="_Toc133336314"/>
      <w:bookmarkStart w:id="3506" w:name="_Toc143984803"/>
      <w:bookmarkStart w:id="3507" w:name="_Toc144147580"/>
      <w:bookmarkStart w:id="3508" w:name="_Toc153885374"/>
      <w:bookmarkStart w:id="3509" w:name="_Toc169939184"/>
      <w:r w:rsidRPr="00F11966">
        <w:lastRenderedPageBreak/>
        <w:t>5.</w:t>
      </w:r>
      <w:r>
        <w:t>4</w:t>
      </w:r>
      <w:r w:rsidRPr="00F11966">
        <w:t>.4.</w:t>
      </w:r>
      <w:r w:rsidR="00347FEC">
        <w:t>85</w:t>
      </w:r>
      <w:r w:rsidRPr="00F11966">
        <w:tab/>
        <w:t xml:space="preserve">Type: </w:t>
      </w:r>
      <w:r>
        <w:t>VplmnOffloadingInfo</w:t>
      </w:r>
      <w:bookmarkEnd w:id="3505"/>
      <w:bookmarkEnd w:id="3506"/>
      <w:bookmarkEnd w:id="3507"/>
      <w:bookmarkEnd w:id="3508"/>
      <w:bookmarkEnd w:id="3509"/>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510" w:name="_Toc143984804"/>
      <w:bookmarkStart w:id="3511" w:name="_Toc144147581"/>
      <w:bookmarkStart w:id="3512" w:name="_Toc153885375"/>
      <w:bookmarkStart w:id="3513" w:name="_Toc169939185"/>
      <w:bookmarkStart w:id="3514" w:name="_Toc42953841"/>
      <w:bookmarkStart w:id="3515" w:name="_Toc43463158"/>
      <w:bookmarkStart w:id="3516" w:name="_Toc49847770"/>
      <w:bookmarkStart w:id="3517" w:name="_Toc56497899"/>
      <w:r w:rsidRPr="00F11966">
        <w:t>5.4.4.</w:t>
      </w:r>
      <w:r>
        <w:t>86</w:t>
      </w:r>
      <w:r w:rsidRPr="00F11966">
        <w:tab/>
        <w:t xml:space="preserve">Type: </w:t>
      </w:r>
      <w:r>
        <w:t>PartiallyAllowed</w:t>
      </w:r>
      <w:r w:rsidRPr="00F11966">
        <w:t>Snssai</w:t>
      </w:r>
      <w:bookmarkEnd w:id="3510"/>
      <w:bookmarkEnd w:id="3511"/>
      <w:bookmarkEnd w:id="3512"/>
      <w:bookmarkEnd w:id="3513"/>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518" w:name="_Toc143984805"/>
      <w:bookmarkStart w:id="3519" w:name="_Toc144147582"/>
      <w:bookmarkStart w:id="3520" w:name="_Toc153885376"/>
      <w:bookmarkStart w:id="3521" w:name="_Toc169939186"/>
      <w:bookmarkEnd w:id="3514"/>
      <w:bookmarkEnd w:id="3515"/>
      <w:bookmarkEnd w:id="3516"/>
      <w:bookmarkEnd w:id="3517"/>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3518"/>
      <w:bookmarkEnd w:id="3519"/>
      <w:bookmarkEnd w:id="3520"/>
      <w:bookmarkEnd w:id="3521"/>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522" w:name="_Toc143984806"/>
      <w:bookmarkStart w:id="3523" w:name="_Toc144147583"/>
      <w:bookmarkStart w:id="3524" w:name="_Toc153885377"/>
      <w:bookmarkStart w:id="3525" w:name="_Toc169939187"/>
      <w:r>
        <w:t>5.4.4.</w:t>
      </w:r>
      <w:r w:rsidR="00D43F9F">
        <w:rPr>
          <w:lang w:eastAsia="zh-CN"/>
        </w:rPr>
        <w:t>88</w:t>
      </w:r>
      <w:r>
        <w:tab/>
        <w:t>Type: RangingSlPosAuth</w:t>
      </w:r>
      <w:bookmarkEnd w:id="3522"/>
      <w:bookmarkEnd w:id="3523"/>
      <w:bookmarkEnd w:id="3524"/>
      <w:bookmarkEnd w:id="3525"/>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526" w:name="_Toc143984807"/>
      <w:bookmarkStart w:id="3527" w:name="_Toc144147584"/>
      <w:bookmarkStart w:id="3528" w:name="_Toc153885378"/>
      <w:bookmarkStart w:id="3529" w:name="_Toc169939188"/>
      <w:r w:rsidRPr="00320584">
        <w:t>5.4.4.</w:t>
      </w:r>
      <w:r w:rsidRPr="00496DB9">
        <w:rPr>
          <w:rFonts w:eastAsiaTheme="minorEastAsia"/>
        </w:rPr>
        <w:t>89</w:t>
      </w:r>
      <w:r w:rsidRPr="00320584">
        <w:tab/>
        <w:t>Type: NrA2xAuth</w:t>
      </w:r>
      <w:bookmarkEnd w:id="3526"/>
      <w:bookmarkEnd w:id="3527"/>
      <w:bookmarkEnd w:id="3528"/>
      <w:bookmarkEnd w:id="3529"/>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530" w:name="_Toc143984808"/>
      <w:bookmarkStart w:id="3531" w:name="_Toc144147585"/>
      <w:bookmarkStart w:id="3532" w:name="_Toc153885379"/>
      <w:bookmarkStart w:id="3533" w:name="_Toc169939189"/>
      <w:r w:rsidRPr="00320584">
        <w:t>5.4.4.</w:t>
      </w:r>
      <w:r w:rsidRPr="00496DB9">
        <w:rPr>
          <w:rFonts w:eastAsiaTheme="minorEastAsia"/>
        </w:rPr>
        <w:t>90</w:t>
      </w:r>
      <w:r w:rsidRPr="00320584">
        <w:tab/>
        <w:t>Type: LteA2xAuth</w:t>
      </w:r>
      <w:bookmarkEnd w:id="3530"/>
      <w:bookmarkEnd w:id="3531"/>
      <w:bookmarkEnd w:id="3532"/>
      <w:bookmarkEnd w:id="3533"/>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534" w:name="_Toc143984809"/>
      <w:bookmarkStart w:id="3535" w:name="_Toc144147586"/>
      <w:bookmarkStart w:id="3536" w:name="_Toc153885380"/>
      <w:bookmarkStart w:id="3537" w:name="_Toc169939190"/>
      <w:r>
        <w:lastRenderedPageBreak/>
        <w:t>5.4.4.</w:t>
      </w:r>
      <w:r>
        <w:rPr>
          <w:lang w:eastAsia="zh-CN"/>
        </w:rPr>
        <w:t>91</w:t>
      </w:r>
      <w:r>
        <w:tab/>
        <w:t xml:space="preserve">Type: </w:t>
      </w:r>
      <w:r>
        <w:rPr>
          <w:lang w:eastAsia="zh-CN"/>
        </w:rPr>
        <w:t>SliceUsageControlInfo</w:t>
      </w:r>
      <w:bookmarkEnd w:id="3534"/>
      <w:bookmarkEnd w:id="3535"/>
      <w:bookmarkEnd w:id="3536"/>
      <w:bookmarkEnd w:id="3537"/>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538" w:name="_Toc153885381"/>
      <w:bookmarkStart w:id="3539" w:name="_Toc169939191"/>
      <w:r w:rsidRPr="00F11966">
        <w:t>5.4.4.</w:t>
      </w:r>
      <w:r>
        <w:t>92</w:t>
      </w:r>
      <w:r w:rsidRPr="00F11966">
        <w:tab/>
        <w:t xml:space="preserve">Type: </w:t>
      </w:r>
      <w:r>
        <w:rPr>
          <w:lang w:eastAsia="zh-CN"/>
        </w:rPr>
        <w:t>CombGciAndHfcNIds</w:t>
      </w:r>
      <w:bookmarkEnd w:id="3538"/>
      <w:bookmarkEnd w:id="3539"/>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540" w:name="_Toc153885382"/>
      <w:bookmarkStart w:id="3541" w:name="_Toc169939192"/>
      <w:r>
        <w:t>5.4.4.93</w:t>
      </w:r>
      <w:r>
        <w:tab/>
        <w:t>Type: SnssaiDnnItem</w:t>
      </w:r>
      <w:bookmarkEnd w:id="3540"/>
      <w:bookmarkEnd w:id="3541"/>
    </w:p>
    <w:p w14:paraId="2DDC61C6" w14:textId="732D8105" w:rsidR="00653385" w:rsidRPr="003B2883" w:rsidRDefault="00653385" w:rsidP="00653385">
      <w:pPr>
        <w:pStyle w:val="TH"/>
      </w:pPr>
      <w:bookmarkStart w:id="3542"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543" w:name="_Toc153885383"/>
      <w:bookmarkStart w:id="3544" w:name="_Toc169939193"/>
      <w:bookmarkEnd w:id="3542"/>
      <w:r>
        <w:t>5.4.4.94</w:t>
      </w:r>
      <w:r>
        <w:tab/>
        <w:t>Type: NtnTaiInfo</w:t>
      </w:r>
      <w:bookmarkEnd w:id="3543"/>
      <w:bookmarkEnd w:id="3544"/>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545" w:name="_Toc169939194"/>
      <w:r>
        <w:lastRenderedPageBreak/>
        <w:t>5.4.4.</w:t>
      </w:r>
      <w:r w:rsidRPr="003665D8">
        <w:t>95</w:t>
      </w:r>
      <w:r>
        <w:tab/>
        <w:t>Type: MitigationInfo</w:t>
      </w:r>
      <w:bookmarkEnd w:id="3545"/>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546" w:name="_Toc169939195"/>
      <w:r>
        <w:t>5.4.4.</w:t>
      </w:r>
      <w:r w:rsidRPr="003423DA">
        <w:t>96</w:t>
      </w:r>
      <w:r>
        <w:tab/>
        <w:t>Type: VplmnDlAmbr</w:t>
      </w:r>
      <w:bookmarkEnd w:id="3546"/>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547" w:name="_Toc510696643"/>
      <w:bookmarkStart w:id="3548" w:name="_Toc43026114"/>
      <w:bookmarkStart w:id="3549" w:name="_Toc49763648"/>
      <w:bookmarkStart w:id="3550" w:name="_Toc56754344"/>
      <w:bookmarkStart w:id="3551" w:name="_Toc88743128"/>
      <w:bookmarkStart w:id="3552" w:name="_Toc101254039"/>
      <w:bookmarkStart w:id="3553" w:name="_Toc101254478"/>
      <w:bookmarkStart w:id="3554" w:name="_Toc104112190"/>
      <w:bookmarkStart w:id="3555" w:name="_Toc104192367"/>
      <w:bookmarkStart w:id="3556" w:name="_Toc104192931"/>
      <w:bookmarkStart w:id="3557" w:name="_Toc133336315"/>
      <w:bookmarkStart w:id="3558" w:name="_Toc143984810"/>
      <w:bookmarkStart w:id="3559" w:name="_Toc144147587"/>
      <w:bookmarkStart w:id="3560" w:name="_Toc153885384"/>
      <w:bookmarkStart w:id="3561" w:name="_Toc169939196"/>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p>
    <w:p w14:paraId="19ECCB9C" w14:textId="77777777" w:rsidR="00577C3C" w:rsidRPr="00F11966" w:rsidRDefault="00577C3C" w:rsidP="00D362EB">
      <w:pPr>
        <w:pStyle w:val="Heading4"/>
      </w:pPr>
      <w:bookmarkStart w:id="3562" w:name="_Toc510696644"/>
      <w:bookmarkStart w:id="3563" w:name="_Toc43026115"/>
      <w:bookmarkStart w:id="3564" w:name="_Toc49763649"/>
      <w:bookmarkStart w:id="3565" w:name="_Toc56754345"/>
      <w:bookmarkStart w:id="3566" w:name="_Toc88743129"/>
      <w:bookmarkStart w:id="3567" w:name="_Toc101254040"/>
      <w:bookmarkStart w:id="3568" w:name="_Toc101254479"/>
      <w:bookmarkStart w:id="3569" w:name="_Toc104112191"/>
      <w:bookmarkStart w:id="3570" w:name="_Toc104192368"/>
      <w:bookmarkStart w:id="3571" w:name="_Toc104192932"/>
      <w:bookmarkStart w:id="3572" w:name="_Toc133336316"/>
      <w:bookmarkStart w:id="3573" w:name="_Toc143984811"/>
      <w:bookmarkStart w:id="3574" w:name="_Toc144147588"/>
      <w:bookmarkStart w:id="3575" w:name="_Toc153885385"/>
      <w:bookmarkStart w:id="3576" w:name="_Toc169939197"/>
      <w:r w:rsidRPr="00F11966">
        <w:t>5.4.5.1</w:t>
      </w:r>
      <w:r w:rsidRPr="00F11966">
        <w:tab/>
        <w:t xml:space="preserve">Type: </w:t>
      </w:r>
      <w:bookmarkEnd w:id="3562"/>
      <w:r w:rsidRPr="00F11966">
        <w:t>ExtSnssai</w:t>
      </w:r>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577" w:name="_Toc153885386"/>
      <w:bookmarkStart w:id="3578" w:name="_Toc169939198"/>
      <w:r w:rsidRPr="00E729A7">
        <w:lastRenderedPageBreak/>
        <w:t>5.4.5.</w:t>
      </w:r>
      <w:r w:rsidR="00960252">
        <w:t>2</w:t>
      </w:r>
      <w:r w:rsidRPr="00E729A7">
        <w:tab/>
        <w:t xml:space="preserve">Type: </w:t>
      </w:r>
      <w:bookmarkStart w:id="3579" w:name="_Hlk132827030"/>
      <w:r w:rsidRPr="00DE2688">
        <w:t>SnssaiReplaceInfo</w:t>
      </w:r>
      <w:bookmarkEnd w:id="3577"/>
      <w:bookmarkEnd w:id="3578"/>
      <w:bookmarkEnd w:id="3579"/>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580" w:name="_Hlk131615738"/>
            <w:r>
              <w:t>snssai</w:t>
            </w:r>
            <w:bookmarkEnd w:id="3580"/>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581" w:name="_Toc24925884"/>
      <w:bookmarkStart w:id="3582" w:name="_Toc24926062"/>
      <w:bookmarkStart w:id="3583" w:name="_Toc24926238"/>
      <w:bookmarkStart w:id="3584" w:name="_Toc33964098"/>
      <w:bookmarkStart w:id="3585" w:name="_Toc33980865"/>
      <w:bookmarkStart w:id="3586" w:name="_Toc36462666"/>
      <w:bookmarkStart w:id="3587" w:name="_Toc36462862"/>
      <w:bookmarkStart w:id="3588" w:name="_Toc43026116"/>
      <w:bookmarkStart w:id="3589" w:name="_Toc49763650"/>
      <w:bookmarkStart w:id="3590" w:name="_Toc56754346"/>
      <w:bookmarkStart w:id="3591" w:name="_Toc88743130"/>
      <w:bookmarkStart w:id="3592" w:name="_Toc101254041"/>
      <w:bookmarkStart w:id="3593" w:name="_Toc101254480"/>
      <w:bookmarkStart w:id="3594" w:name="_Toc104112192"/>
      <w:bookmarkStart w:id="3595" w:name="_Toc104192369"/>
      <w:bookmarkStart w:id="3596" w:name="_Toc104192933"/>
      <w:bookmarkStart w:id="3597" w:name="_Toc133336317"/>
      <w:bookmarkStart w:id="3598" w:name="_Toc143984812"/>
      <w:bookmarkStart w:id="3599" w:name="_Toc144147589"/>
      <w:bookmarkStart w:id="3600" w:name="_Toc153885387"/>
      <w:bookmarkStart w:id="3601" w:name="_Toc169939199"/>
      <w:r w:rsidRPr="00F11966">
        <w:t>5.5</w:t>
      </w:r>
      <w:r w:rsidRPr="00F11966">
        <w:tab/>
        <w:t>Data Types related to 5G QoS</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p>
    <w:p w14:paraId="581445C0" w14:textId="77777777" w:rsidR="00E92CBF" w:rsidRPr="00F11966" w:rsidRDefault="00E92CBF" w:rsidP="00D362EB">
      <w:pPr>
        <w:pStyle w:val="Heading3"/>
      </w:pPr>
      <w:bookmarkStart w:id="3602" w:name="_Toc24925885"/>
      <w:bookmarkStart w:id="3603" w:name="_Toc24926063"/>
      <w:bookmarkStart w:id="3604" w:name="_Toc24926239"/>
      <w:bookmarkStart w:id="3605" w:name="_Toc33964099"/>
      <w:bookmarkStart w:id="3606" w:name="_Toc33980866"/>
      <w:bookmarkStart w:id="3607" w:name="_Toc36462667"/>
      <w:bookmarkStart w:id="3608" w:name="_Toc36462863"/>
      <w:bookmarkStart w:id="3609" w:name="_Toc43026117"/>
      <w:bookmarkStart w:id="3610" w:name="_Toc49763651"/>
      <w:bookmarkStart w:id="3611" w:name="_Toc56754347"/>
      <w:bookmarkStart w:id="3612" w:name="_Toc88743131"/>
      <w:bookmarkStart w:id="3613" w:name="_Toc101254042"/>
      <w:bookmarkStart w:id="3614" w:name="_Toc101254481"/>
      <w:bookmarkStart w:id="3615" w:name="_Toc104112193"/>
      <w:bookmarkStart w:id="3616" w:name="_Toc104192370"/>
      <w:bookmarkStart w:id="3617" w:name="_Toc104192934"/>
      <w:bookmarkStart w:id="3618" w:name="_Toc133336318"/>
      <w:bookmarkStart w:id="3619" w:name="_Toc143984813"/>
      <w:bookmarkStart w:id="3620" w:name="_Toc144147590"/>
      <w:bookmarkStart w:id="3621" w:name="_Toc153885388"/>
      <w:bookmarkStart w:id="3622" w:name="_Toc169939200"/>
      <w:r w:rsidRPr="00F11966">
        <w:t>5.5.1</w:t>
      </w:r>
      <w:r w:rsidRPr="00F11966">
        <w:tab/>
        <w:t>Introduction</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623" w:name="_Toc24925886"/>
      <w:bookmarkStart w:id="3624" w:name="_Toc24926064"/>
      <w:bookmarkStart w:id="3625" w:name="_Toc24926240"/>
      <w:bookmarkStart w:id="3626" w:name="_Toc33964100"/>
      <w:bookmarkStart w:id="3627" w:name="_Toc33980867"/>
      <w:bookmarkStart w:id="3628" w:name="_Toc36462668"/>
      <w:bookmarkStart w:id="3629" w:name="_Toc36462864"/>
      <w:bookmarkStart w:id="3630" w:name="_Toc43026118"/>
      <w:bookmarkStart w:id="3631" w:name="_Toc49763652"/>
      <w:bookmarkStart w:id="3632" w:name="_Toc56754348"/>
      <w:bookmarkStart w:id="3633" w:name="_Toc88743132"/>
      <w:bookmarkStart w:id="3634" w:name="_Toc101254043"/>
      <w:bookmarkStart w:id="3635" w:name="_Toc101254482"/>
      <w:bookmarkStart w:id="3636" w:name="_Toc104112194"/>
      <w:bookmarkStart w:id="3637" w:name="_Toc104192371"/>
      <w:bookmarkStart w:id="3638" w:name="_Toc104192935"/>
      <w:bookmarkStart w:id="3639" w:name="_Toc133336319"/>
      <w:bookmarkStart w:id="3640" w:name="_Toc143984814"/>
      <w:bookmarkStart w:id="3641" w:name="_Toc144147591"/>
      <w:bookmarkStart w:id="3642" w:name="_Toc153885389"/>
      <w:bookmarkStart w:id="3643" w:name="_Toc169939201"/>
      <w:r w:rsidRPr="00F11966">
        <w:t>5.5.2</w:t>
      </w:r>
      <w:r w:rsidRPr="00F11966">
        <w:tab/>
        <w:t>Simple Data Types</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644"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3644"/>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645" w:name="_Toc24925887"/>
      <w:bookmarkStart w:id="3646" w:name="_Toc24926065"/>
      <w:bookmarkStart w:id="3647" w:name="_Toc24926241"/>
      <w:bookmarkStart w:id="3648" w:name="_Toc33964101"/>
      <w:bookmarkStart w:id="3649" w:name="_Toc33980868"/>
      <w:bookmarkStart w:id="3650" w:name="_Toc36462669"/>
      <w:bookmarkStart w:id="3651" w:name="_Toc36462865"/>
      <w:bookmarkStart w:id="3652" w:name="_Toc43026119"/>
      <w:bookmarkStart w:id="3653" w:name="_Toc49763653"/>
      <w:bookmarkStart w:id="3654" w:name="_Toc56754349"/>
      <w:bookmarkStart w:id="3655" w:name="_Toc88743133"/>
      <w:bookmarkStart w:id="3656" w:name="_Toc101254044"/>
      <w:bookmarkStart w:id="3657" w:name="_Toc101254483"/>
      <w:bookmarkStart w:id="3658" w:name="_Toc104112195"/>
      <w:bookmarkStart w:id="3659" w:name="_Toc104192372"/>
      <w:bookmarkStart w:id="3660" w:name="_Toc104192936"/>
      <w:bookmarkStart w:id="3661" w:name="_Toc133336320"/>
      <w:bookmarkStart w:id="3662" w:name="_Toc143984815"/>
      <w:bookmarkStart w:id="3663" w:name="_Toc144147592"/>
      <w:bookmarkStart w:id="3664" w:name="_Toc153885390"/>
      <w:bookmarkStart w:id="3665" w:name="_Toc169939202"/>
      <w:r w:rsidRPr="00F11966">
        <w:t>5.5.3</w:t>
      </w:r>
      <w:r w:rsidRPr="00F11966">
        <w:tab/>
        <w:t>Enumerations</w:t>
      </w:r>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p>
    <w:p w14:paraId="340FC3AC" w14:textId="77777777" w:rsidR="00E92CBF" w:rsidRPr="00F11966" w:rsidRDefault="00E92CBF" w:rsidP="00D362EB">
      <w:pPr>
        <w:pStyle w:val="Heading4"/>
      </w:pPr>
      <w:bookmarkStart w:id="3666" w:name="_Toc24925888"/>
      <w:bookmarkStart w:id="3667" w:name="_Toc24926066"/>
      <w:bookmarkStart w:id="3668" w:name="_Toc24926242"/>
      <w:bookmarkStart w:id="3669" w:name="_Toc33964102"/>
      <w:bookmarkStart w:id="3670" w:name="_Toc33980869"/>
      <w:bookmarkStart w:id="3671" w:name="_Toc36462670"/>
      <w:bookmarkStart w:id="3672" w:name="_Toc36462866"/>
      <w:bookmarkStart w:id="3673" w:name="_Toc43026120"/>
      <w:bookmarkStart w:id="3674" w:name="_Toc49763654"/>
      <w:bookmarkStart w:id="3675" w:name="_Toc56754350"/>
      <w:bookmarkStart w:id="3676" w:name="_Toc88743134"/>
      <w:bookmarkStart w:id="3677" w:name="_Toc101254045"/>
      <w:bookmarkStart w:id="3678" w:name="_Toc101254484"/>
      <w:bookmarkStart w:id="3679" w:name="_Toc104112196"/>
      <w:bookmarkStart w:id="3680" w:name="_Toc104192373"/>
      <w:bookmarkStart w:id="3681" w:name="_Toc104192937"/>
      <w:bookmarkStart w:id="3682" w:name="_Toc133336321"/>
      <w:bookmarkStart w:id="3683" w:name="_Toc143984816"/>
      <w:bookmarkStart w:id="3684" w:name="_Toc144147593"/>
      <w:bookmarkStart w:id="3685" w:name="_Toc153885391"/>
      <w:bookmarkStart w:id="3686" w:name="_Toc169939203"/>
      <w:r w:rsidRPr="00F11966">
        <w:t>5.5.3.1</w:t>
      </w:r>
      <w:r w:rsidRPr="00F11966">
        <w:tab/>
        <w:t>Enumeration: PreemptionCapability</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687" w:name="_Toc24925889"/>
      <w:bookmarkStart w:id="3688" w:name="_Toc24926067"/>
      <w:bookmarkStart w:id="3689" w:name="_Toc24926243"/>
      <w:bookmarkStart w:id="3690" w:name="_Toc33964103"/>
      <w:bookmarkStart w:id="3691" w:name="_Toc33980870"/>
      <w:bookmarkStart w:id="3692" w:name="_Toc36462671"/>
      <w:bookmarkStart w:id="3693" w:name="_Toc36462867"/>
      <w:bookmarkStart w:id="3694" w:name="_Toc43026121"/>
      <w:bookmarkStart w:id="3695" w:name="_Toc49763655"/>
      <w:bookmarkStart w:id="3696" w:name="_Toc56754351"/>
      <w:bookmarkStart w:id="3697" w:name="_Toc88743135"/>
      <w:bookmarkStart w:id="3698" w:name="_Toc101254046"/>
      <w:bookmarkStart w:id="3699" w:name="_Toc101254485"/>
      <w:bookmarkStart w:id="3700" w:name="_Toc104112197"/>
      <w:bookmarkStart w:id="3701" w:name="_Toc104192374"/>
      <w:bookmarkStart w:id="3702" w:name="_Toc104192938"/>
      <w:bookmarkStart w:id="3703" w:name="_Toc133336322"/>
      <w:bookmarkStart w:id="3704" w:name="_Toc143984817"/>
      <w:bookmarkStart w:id="3705" w:name="_Toc144147594"/>
      <w:bookmarkStart w:id="3706" w:name="_Toc153885392"/>
      <w:bookmarkStart w:id="3707" w:name="_Toc169939204"/>
      <w:r w:rsidRPr="00F11966">
        <w:t>5.5.3.2</w:t>
      </w:r>
      <w:r w:rsidRPr="00F11966">
        <w:tab/>
        <w:t>Enumeration: PreemptionVulnerability</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708" w:name="_Toc24925890"/>
      <w:bookmarkStart w:id="3709" w:name="_Toc24926068"/>
      <w:bookmarkStart w:id="3710" w:name="_Toc24926244"/>
      <w:bookmarkStart w:id="3711" w:name="_Toc33964104"/>
      <w:bookmarkStart w:id="3712" w:name="_Toc33980871"/>
      <w:bookmarkStart w:id="3713" w:name="_Toc36462672"/>
      <w:bookmarkStart w:id="3714" w:name="_Toc36462868"/>
      <w:bookmarkStart w:id="3715" w:name="_Toc43026122"/>
      <w:bookmarkStart w:id="3716" w:name="_Toc49763656"/>
      <w:bookmarkStart w:id="3717" w:name="_Toc56754352"/>
      <w:bookmarkStart w:id="3718" w:name="_Toc88743136"/>
      <w:bookmarkStart w:id="3719" w:name="_Toc101254047"/>
      <w:bookmarkStart w:id="3720" w:name="_Toc101254486"/>
      <w:bookmarkStart w:id="3721" w:name="_Toc104112198"/>
      <w:bookmarkStart w:id="3722" w:name="_Toc104192375"/>
      <w:bookmarkStart w:id="3723" w:name="_Toc104192939"/>
      <w:bookmarkStart w:id="3724" w:name="_Toc133336323"/>
      <w:bookmarkStart w:id="3725" w:name="_Toc143984818"/>
      <w:bookmarkStart w:id="3726" w:name="_Toc144147595"/>
      <w:bookmarkStart w:id="3727" w:name="_Toc153885393"/>
      <w:bookmarkStart w:id="3728" w:name="_Toc169939205"/>
      <w:r w:rsidRPr="00F11966">
        <w:t>5.5.3.3</w:t>
      </w:r>
      <w:r w:rsidRPr="00F11966">
        <w:tab/>
        <w:t>Enumeration: ReflectiveQosAttribute</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729" w:name="_Toc24925891"/>
      <w:bookmarkStart w:id="3730" w:name="_Toc24926069"/>
      <w:bookmarkStart w:id="3731" w:name="_Toc24926245"/>
      <w:bookmarkStart w:id="3732" w:name="_Toc33964105"/>
      <w:bookmarkStart w:id="3733" w:name="_Toc33980872"/>
      <w:bookmarkStart w:id="3734" w:name="_Toc36462673"/>
      <w:bookmarkStart w:id="3735" w:name="_Toc36462869"/>
      <w:bookmarkStart w:id="3736" w:name="_Toc43026123"/>
      <w:bookmarkStart w:id="3737" w:name="_Toc49763657"/>
      <w:bookmarkStart w:id="3738" w:name="_Toc56754353"/>
      <w:bookmarkStart w:id="3739" w:name="_Toc88743137"/>
      <w:bookmarkStart w:id="3740" w:name="_Toc101254048"/>
      <w:bookmarkStart w:id="3741" w:name="_Toc101254487"/>
      <w:bookmarkStart w:id="3742" w:name="_Toc104112199"/>
      <w:bookmarkStart w:id="3743" w:name="_Toc104192376"/>
      <w:bookmarkStart w:id="3744" w:name="_Toc104192940"/>
      <w:bookmarkStart w:id="3745" w:name="_Toc133336324"/>
      <w:bookmarkStart w:id="3746" w:name="_Toc143984819"/>
      <w:bookmarkStart w:id="3747" w:name="_Toc144147596"/>
      <w:bookmarkStart w:id="3748" w:name="_Toc153885394"/>
      <w:bookmarkStart w:id="3749" w:name="_Toc169939206"/>
      <w:r w:rsidRPr="00F11966">
        <w:t>5.5.3.4</w:t>
      </w:r>
      <w:r w:rsidRPr="00F11966">
        <w:tab/>
        <w:t>Void</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750" w:name="_Toc24925892"/>
      <w:bookmarkStart w:id="3751" w:name="_Toc24926070"/>
      <w:bookmarkStart w:id="3752" w:name="_Toc24926246"/>
      <w:bookmarkStart w:id="3753" w:name="_Toc33964106"/>
      <w:bookmarkStart w:id="3754" w:name="_Toc33980873"/>
      <w:bookmarkStart w:id="3755" w:name="_Toc36462674"/>
      <w:bookmarkStart w:id="3756" w:name="_Toc36462870"/>
      <w:bookmarkStart w:id="3757" w:name="_Toc43026124"/>
      <w:bookmarkStart w:id="3758" w:name="_Toc49763658"/>
      <w:bookmarkStart w:id="3759" w:name="_Toc56754354"/>
      <w:bookmarkStart w:id="3760" w:name="_Toc88743138"/>
      <w:bookmarkStart w:id="3761" w:name="_Toc101254049"/>
      <w:bookmarkStart w:id="3762" w:name="_Toc101254488"/>
      <w:bookmarkStart w:id="3763" w:name="_Toc104112200"/>
      <w:bookmarkStart w:id="3764" w:name="_Toc104192377"/>
      <w:bookmarkStart w:id="3765" w:name="_Toc104192941"/>
      <w:bookmarkStart w:id="3766" w:name="_Toc133336325"/>
      <w:bookmarkStart w:id="3767" w:name="_Toc143984820"/>
      <w:bookmarkStart w:id="3768" w:name="_Toc144147597"/>
      <w:bookmarkStart w:id="3769" w:name="_Toc153885395"/>
      <w:bookmarkStart w:id="3770" w:name="_Toc169939207"/>
      <w:r w:rsidRPr="00F11966">
        <w:t>5.5.3.5</w:t>
      </w:r>
      <w:r w:rsidRPr="00F11966">
        <w:tab/>
        <w:t>Enumeration: NotificationControl</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771" w:name="_Toc24925893"/>
      <w:bookmarkStart w:id="3772" w:name="_Toc24926071"/>
      <w:bookmarkStart w:id="3773" w:name="_Toc24926247"/>
      <w:bookmarkStart w:id="3774" w:name="_Toc33964107"/>
      <w:bookmarkStart w:id="3775" w:name="_Toc33980874"/>
      <w:bookmarkStart w:id="3776" w:name="_Toc36462675"/>
      <w:bookmarkStart w:id="3777" w:name="_Toc36462871"/>
      <w:bookmarkStart w:id="3778" w:name="_Toc43026125"/>
      <w:bookmarkStart w:id="3779" w:name="_Toc49763659"/>
      <w:bookmarkStart w:id="3780" w:name="_Toc56754355"/>
      <w:bookmarkStart w:id="3781" w:name="_Toc88743139"/>
      <w:bookmarkStart w:id="3782" w:name="_Toc101254050"/>
      <w:bookmarkStart w:id="3783" w:name="_Toc101254489"/>
      <w:bookmarkStart w:id="3784" w:name="_Toc104112201"/>
      <w:bookmarkStart w:id="3785" w:name="_Toc104192378"/>
      <w:bookmarkStart w:id="3786" w:name="_Toc104192942"/>
      <w:bookmarkStart w:id="3787" w:name="_Toc133336326"/>
      <w:bookmarkStart w:id="3788" w:name="_Toc143984821"/>
      <w:bookmarkStart w:id="3789" w:name="_Toc144147598"/>
      <w:bookmarkStart w:id="3790" w:name="_Toc153885396"/>
      <w:bookmarkStart w:id="3791" w:name="_Toc169939208"/>
      <w:r w:rsidRPr="00F11966">
        <w:t>5.5.3.6</w:t>
      </w:r>
      <w:r w:rsidRPr="00F11966">
        <w:tab/>
        <w:t>Enumeration: QosResourceType</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3792" w:name="_Toc24925894"/>
      <w:bookmarkStart w:id="3793" w:name="_Toc24926072"/>
      <w:bookmarkStart w:id="3794" w:name="_Toc24926248"/>
      <w:bookmarkStart w:id="3795" w:name="_Toc33964108"/>
      <w:bookmarkStart w:id="3796" w:name="_Toc33980875"/>
      <w:bookmarkStart w:id="3797" w:name="_Toc36462676"/>
      <w:bookmarkStart w:id="3798" w:name="_Toc36462872"/>
      <w:bookmarkStart w:id="3799" w:name="_Toc43026126"/>
      <w:bookmarkStart w:id="3800" w:name="_Toc49763660"/>
      <w:bookmarkStart w:id="3801" w:name="_Toc56754356"/>
      <w:bookmarkStart w:id="3802" w:name="_Toc88743140"/>
      <w:bookmarkStart w:id="3803" w:name="_Toc101254051"/>
      <w:bookmarkStart w:id="3804" w:name="_Toc101254490"/>
      <w:bookmarkStart w:id="3805" w:name="_Toc104112202"/>
      <w:bookmarkStart w:id="3806" w:name="_Toc104192379"/>
      <w:bookmarkStart w:id="3807" w:name="_Toc104192943"/>
      <w:bookmarkStart w:id="3808" w:name="_Toc133336327"/>
      <w:bookmarkStart w:id="3809" w:name="_Toc143984822"/>
      <w:bookmarkStart w:id="3810" w:name="_Toc144147599"/>
      <w:bookmarkStart w:id="3811" w:name="_Toc153885397"/>
      <w:bookmarkStart w:id="3812" w:name="_Toc169939209"/>
      <w:r w:rsidRPr="00F11966">
        <w:t>5.5.3.7</w:t>
      </w:r>
      <w:r w:rsidRPr="00F11966">
        <w:tab/>
        <w:t>Enumeration: PreemptionCapabilityRm</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3813" w:name="_Toc24925895"/>
      <w:bookmarkStart w:id="3814" w:name="_Toc24926073"/>
      <w:bookmarkStart w:id="3815" w:name="_Toc24926249"/>
      <w:bookmarkStart w:id="3816" w:name="_Toc33964109"/>
      <w:bookmarkStart w:id="3817" w:name="_Toc33980876"/>
      <w:bookmarkStart w:id="3818" w:name="_Toc36462677"/>
      <w:bookmarkStart w:id="3819" w:name="_Toc36462873"/>
      <w:bookmarkStart w:id="3820" w:name="_Toc43026127"/>
      <w:bookmarkStart w:id="3821" w:name="_Toc49763661"/>
      <w:bookmarkStart w:id="3822" w:name="_Toc56754357"/>
      <w:bookmarkStart w:id="3823" w:name="_Toc88743141"/>
      <w:bookmarkStart w:id="3824" w:name="_Toc101254052"/>
      <w:bookmarkStart w:id="3825" w:name="_Toc101254491"/>
      <w:bookmarkStart w:id="3826" w:name="_Toc104112203"/>
      <w:bookmarkStart w:id="3827" w:name="_Toc104192380"/>
      <w:bookmarkStart w:id="3828" w:name="_Toc104192944"/>
      <w:bookmarkStart w:id="3829" w:name="_Toc133336328"/>
      <w:bookmarkStart w:id="3830" w:name="_Toc143984823"/>
      <w:bookmarkStart w:id="3831" w:name="_Toc144147600"/>
      <w:bookmarkStart w:id="3832" w:name="_Toc153885398"/>
      <w:bookmarkStart w:id="3833" w:name="_Toc169939210"/>
      <w:r w:rsidRPr="00F11966">
        <w:t>5.5.3.8</w:t>
      </w:r>
      <w:r w:rsidRPr="00F11966">
        <w:tab/>
        <w:t>Enumeration: PreemptionVulnerabilityRm</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3834" w:name="_Toc24925896"/>
      <w:bookmarkStart w:id="3835" w:name="_Toc24926074"/>
      <w:bookmarkStart w:id="3836" w:name="_Toc24926250"/>
      <w:bookmarkStart w:id="3837" w:name="_Toc33964110"/>
      <w:bookmarkStart w:id="3838" w:name="_Toc33980877"/>
      <w:bookmarkStart w:id="3839" w:name="_Toc36462678"/>
      <w:bookmarkStart w:id="3840" w:name="_Toc36462874"/>
      <w:bookmarkStart w:id="3841" w:name="_Toc43026128"/>
      <w:bookmarkStart w:id="3842" w:name="_Toc49763662"/>
      <w:bookmarkStart w:id="3843" w:name="_Toc56754358"/>
      <w:bookmarkStart w:id="3844" w:name="_Toc88743142"/>
      <w:bookmarkStart w:id="3845" w:name="_Toc101254053"/>
      <w:bookmarkStart w:id="3846" w:name="_Toc101254492"/>
      <w:bookmarkStart w:id="3847" w:name="_Toc104112204"/>
      <w:bookmarkStart w:id="3848" w:name="_Toc104192381"/>
      <w:bookmarkStart w:id="3849" w:name="_Toc104192945"/>
      <w:bookmarkStart w:id="3850" w:name="_Toc133336329"/>
      <w:bookmarkStart w:id="3851" w:name="_Toc143984824"/>
      <w:bookmarkStart w:id="3852" w:name="_Toc144147601"/>
      <w:bookmarkStart w:id="3853" w:name="_Toc153885399"/>
      <w:bookmarkStart w:id="3854" w:name="_Toc169939211"/>
      <w:r w:rsidRPr="00F11966">
        <w:t>5.5.3.9</w:t>
      </w:r>
      <w:r w:rsidRPr="00F11966">
        <w:tab/>
        <w:t>Enumeration: ReflectiveQosAttributeRm</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3855" w:name="_Toc24925897"/>
      <w:bookmarkStart w:id="3856" w:name="_Toc24926075"/>
      <w:bookmarkStart w:id="3857" w:name="_Toc24926251"/>
      <w:bookmarkStart w:id="3858" w:name="_Toc33964111"/>
      <w:bookmarkStart w:id="3859" w:name="_Toc33980878"/>
      <w:bookmarkStart w:id="3860" w:name="_Toc36462679"/>
      <w:bookmarkStart w:id="3861" w:name="_Toc36462875"/>
      <w:bookmarkStart w:id="3862" w:name="_Toc43026129"/>
      <w:bookmarkStart w:id="3863" w:name="_Toc49763663"/>
      <w:bookmarkStart w:id="3864" w:name="_Toc56754359"/>
      <w:bookmarkStart w:id="3865" w:name="_Toc88743143"/>
      <w:bookmarkStart w:id="3866" w:name="_Toc101254054"/>
      <w:bookmarkStart w:id="3867" w:name="_Toc101254493"/>
      <w:bookmarkStart w:id="3868" w:name="_Toc104112205"/>
      <w:bookmarkStart w:id="3869" w:name="_Toc104192382"/>
      <w:bookmarkStart w:id="3870" w:name="_Toc104192946"/>
      <w:bookmarkStart w:id="3871" w:name="_Toc133336330"/>
      <w:bookmarkStart w:id="3872" w:name="_Toc143984825"/>
      <w:bookmarkStart w:id="3873" w:name="_Toc144147602"/>
      <w:bookmarkStart w:id="3874" w:name="_Toc153885400"/>
      <w:bookmarkStart w:id="3875" w:name="_Toc169939212"/>
      <w:r w:rsidRPr="00F11966">
        <w:t>5.5.3.10</w:t>
      </w:r>
      <w:r w:rsidRPr="00F11966">
        <w:tab/>
        <w:t>Enumeration: NotificationControlRm</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3876" w:name="_Toc24925898"/>
      <w:bookmarkStart w:id="3877" w:name="_Toc24926076"/>
      <w:bookmarkStart w:id="3878" w:name="_Toc24926252"/>
      <w:bookmarkStart w:id="3879" w:name="_Toc33964112"/>
      <w:bookmarkStart w:id="3880" w:name="_Toc33980879"/>
      <w:bookmarkStart w:id="3881" w:name="_Toc36462680"/>
      <w:bookmarkStart w:id="3882" w:name="_Toc36462876"/>
      <w:bookmarkStart w:id="3883" w:name="_Toc43026130"/>
      <w:bookmarkStart w:id="3884" w:name="_Toc49763664"/>
      <w:bookmarkStart w:id="3885" w:name="_Toc56754360"/>
      <w:bookmarkStart w:id="3886" w:name="_Toc88743144"/>
      <w:bookmarkStart w:id="3887" w:name="_Toc101254055"/>
      <w:bookmarkStart w:id="3888" w:name="_Toc101254494"/>
      <w:bookmarkStart w:id="3889" w:name="_Toc104112206"/>
      <w:bookmarkStart w:id="3890" w:name="_Toc104192383"/>
      <w:bookmarkStart w:id="3891" w:name="_Toc104192947"/>
      <w:bookmarkStart w:id="3892" w:name="_Toc133336331"/>
      <w:bookmarkStart w:id="3893" w:name="_Toc143984826"/>
      <w:bookmarkStart w:id="3894" w:name="_Toc144147603"/>
      <w:bookmarkStart w:id="3895" w:name="_Toc153885401"/>
      <w:bookmarkStart w:id="3896" w:name="_Toc169939213"/>
      <w:r w:rsidRPr="00F11966">
        <w:t>5.5.3.11</w:t>
      </w:r>
      <w:r w:rsidRPr="00F11966">
        <w:tab/>
        <w:t>Enumeration: QosResourceTypeRm</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3897" w:name="_Toc24925899"/>
      <w:bookmarkStart w:id="3898" w:name="_Toc24926077"/>
      <w:bookmarkStart w:id="3899" w:name="_Toc24926253"/>
      <w:bookmarkStart w:id="3900" w:name="_Toc33964113"/>
      <w:bookmarkStart w:id="3901" w:name="_Toc33980880"/>
      <w:bookmarkStart w:id="3902" w:name="_Toc36462681"/>
      <w:bookmarkStart w:id="3903" w:name="_Toc36462877"/>
      <w:bookmarkStart w:id="3904" w:name="_Toc43026131"/>
      <w:bookmarkStart w:id="3905" w:name="_Toc49763665"/>
      <w:bookmarkStart w:id="3906" w:name="_Toc56754361"/>
      <w:bookmarkStart w:id="3907" w:name="_Toc88743145"/>
      <w:bookmarkStart w:id="3908" w:name="_Toc101254056"/>
      <w:bookmarkStart w:id="3909" w:name="_Toc101254495"/>
      <w:bookmarkStart w:id="3910" w:name="_Toc104112207"/>
      <w:bookmarkStart w:id="3911" w:name="_Toc104192384"/>
      <w:bookmarkStart w:id="3912" w:name="_Toc104192948"/>
      <w:bookmarkStart w:id="3913" w:name="_Toc133336332"/>
      <w:bookmarkStart w:id="3914" w:name="_Toc143984827"/>
      <w:bookmarkStart w:id="3915" w:name="_Toc144147604"/>
      <w:bookmarkStart w:id="3916" w:name="_Toc153885402"/>
      <w:bookmarkStart w:id="3917" w:name="_Toc169939214"/>
      <w:r w:rsidRPr="00F11966">
        <w:t>5.5.3.12</w:t>
      </w:r>
      <w:r w:rsidRPr="00F11966">
        <w:tab/>
        <w:t>Enumeration: AdditionalQosFlowInfo</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3918" w:name="_Toc58588106"/>
      <w:bookmarkStart w:id="3919" w:name="_Toc88743146"/>
      <w:bookmarkStart w:id="3920" w:name="_Toc101254057"/>
      <w:bookmarkStart w:id="3921" w:name="_Toc101254496"/>
      <w:bookmarkStart w:id="3922" w:name="_Toc104112208"/>
      <w:bookmarkStart w:id="3923" w:name="_Toc104192385"/>
      <w:bookmarkStart w:id="3924" w:name="_Toc104192949"/>
      <w:bookmarkStart w:id="3925" w:name="_Toc133336333"/>
      <w:bookmarkStart w:id="3926" w:name="_Toc143984828"/>
      <w:bookmarkStart w:id="3927" w:name="_Toc144147605"/>
      <w:bookmarkStart w:id="3928" w:name="_Toc153885403"/>
      <w:bookmarkStart w:id="3929" w:name="_Toc169939215"/>
      <w:r w:rsidRPr="00F11966">
        <w:lastRenderedPageBreak/>
        <w:t>5.5.3.</w:t>
      </w:r>
      <w:r>
        <w:t>13</w:t>
      </w:r>
      <w:r w:rsidRPr="00F11966">
        <w:tab/>
        <w:t xml:space="preserve">Enumeration: </w:t>
      </w:r>
      <w:bookmarkEnd w:id="3918"/>
      <w:r>
        <w:t>PartitioningCriteria</w:t>
      </w:r>
      <w:bookmarkEnd w:id="3919"/>
      <w:bookmarkEnd w:id="3920"/>
      <w:bookmarkEnd w:id="3921"/>
      <w:bookmarkEnd w:id="3922"/>
      <w:bookmarkEnd w:id="3923"/>
      <w:bookmarkEnd w:id="3924"/>
      <w:bookmarkEnd w:id="3925"/>
      <w:bookmarkEnd w:id="3926"/>
      <w:bookmarkEnd w:id="3927"/>
      <w:bookmarkEnd w:id="3928"/>
      <w:bookmarkEnd w:id="3929"/>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930" w:name="_Toc88743147"/>
      <w:bookmarkStart w:id="3931" w:name="_Toc101254058"/>
      <w:bookmarkStart w:id="3932" w:name="_Toc101254497"/>
      <w:bookmarkStart w:id="3933" w:name="_Toc104112209"/>
      <w:bookmarkStart w:id="3934" w:name="_Toc104192386"/>
      <w:bookmarkStart w:id="3935" w:name="_Toc104192950"/>
      <w:bookmarkStart w:id="3936" w:name="_Toc133336334"/>
      <w:bookmarkStart w:id="3937" w:name="_Toc143984829"/>
      <w:bookmarkStart w:id="3938" w:name="_Toc144147606"/>
      <w:bookmarkStart w:id="3939" w:name="_Toc153885404"/>
      <w:bookmarkStart w:id="3940" w:name="_Toc169939216"/>
      <w:r w:rsidRPr="00F11966">
        <w:t>5.5.3.</w:t>
      </w:r>
      <w:r>
        <w:t>14</w:t>
      </w:r>
      <w:r w:rsidRPr="00F11966">
        <w:tab/>
        <w:t>Enumeration:</w:t>
      </w:r>
      <w:r>
        <w:t xml:space="preserve"> PartitioningCriteria</w:t>
      </w:r>
      <w:r w:rsidRPr="00F11966">
        <w:t>Rm</w:t>
      </w:r>
      <w:bookmarkEnd w:id="3930"/>
      <w:bookmarkEnd w:id="3931"/>
      <w:bookmarkEnd w:id="3932"/>
      <w:bookmarkEnd w:id="3933"/>
      <w:bookmarkEnd w:id="3934"/>
      <w:bookmarkEnd w:id="3935"/>
      <w:bookmarkEnd w:id="3936"/>
      <w:bookmarkEnd w:id="3937"/>
      <w:bookmarkEnd w:id="3938"/>
      <w:bookmarkEnd w:id="3939"/>
      <w:bookmarkEnd w:id="3940"/>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3941" w:name="_Toc143984830"/>
      <w:bookmarkStart w:id="3942" w:name="_Toc144147607"/>
      <w:bookmarkStart w:id="3943" w:name="_Toc153885405"/>
      <w:bookmarkStart w:id="3944" w:name="_Toc169939217"/>
      <w:r w:rsidRPr="00F11966">
        <w:t>5.5.3.</w:t>
      </w:r>
      <w:r>
        <w:t>15</w:t>
      </w:r>
      <w:r w:rsidRPr="00F11966">
        <w:tab/>
        <w:t xml:space="preserve">Enumeration: </w:t>
      </w:r>
      <w:r>
        <w:rPr>
          <w:lang w:eastAsia="zh-CN"/>
        </w:rPr>
        <w:t>PduSetHandlingInfo</w:t>
      </w:r>
      <w:bookmarkEnd w:id="3941"/>
      <w:bookmarkEnd w:id="3942"/>
      <w:bookmarkEnd w:id="3943"/>
      <w:bookmarkEnd w:id="3944"/>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3945" w:name="_Toc153885406"/>
      <w:bookmarkStart w:id="3946" w:name="_Toc169939218"/>
      <w:r>
        <w:t>5.5</w:t>
      </w:r>
      <w:r w:rsidRPr="00690A26">
        <w:t>.</w:t>
      </w:r>
      <w:r>
        <w:t>3</w:t>
      </w:r>
      <w:r w:rsidRPr="00690A26">
        <w:t>.</w:t>
      </w:r>
      <w:r>
        <w:t>16</w:t>
      </w:r>
      <w:r w:rsidRPr="00690A26">
        <w:tab/>
        <w:t xml:space="preserve">Enumeration: </w:t>
      </w:r>
      <w:r>
        <w:t>MediaTransportProto</w:t>
      </w:r>
      <w:bookmarkEnd w:id="3945"/>
      <w:bookmarkEnd w:id="3946"/>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3947" w:name="OLE_LINK5"/>
            <w:r w:rsidR="004A246B">
              <w:t>])</w:t>
            </w:r>
            <w:bookmarkEnd w:id="3947"/>
          </w:p>
        </w:tc>
      </w:tr>
    </w:tbl>
    <w:p w14:paraId="6C51AEC9" w14:textId="77777777" w:rsidR="00204278" w:rsidRDefault="00204278" w:rsidP="00204278"/>
    <w:p w14:paraId="0ADD49DF" w14:textId="3FAD7D05" w:rsidR="00204278" w:rsidRPr="00690A26" w:rsidRDefault="00204278" w:rsidP="0011294F">
      <w:pPr>
        <w:pStyle w:val="Heading4"/>
      </w:pPr>
      <w:bookmarkStart w:id="3948" w:name="_Toc153885407"/>
      <w:bookmarkStart w:id="3949" w:name="_Toc169939219"/>
      <w:r>
        <w:t>5.5</w:t>
      </w:r>
      <w:r w:rsidRPr="00690A26">
        <w:t>.</w:t>
      </w:r>
      <w:r>
        <w:t>3</w:t>
      </w:r>
      <w:r w:rsidRPr="00690A26">
        <w:t>.</w:t>
      </w:r>
      <w:r>
        <w:t>1</w:t>
      </w:r>
      <w:r w:rsidR="00095998">
        <w:t>7</w:t>
      </w:r>
      <w:r w:rsidRPr="00690A26">
        <w:tab/>
        <w:t xml:space="preserve">Enumeration: </w:t>
      </w:r>
      <w:r>
        <w:t>RtpHeaderExtType</w:t>
      </w:r>
      <w:bookmarkEnd w:id="3948"/>
      <w:bookmarkEnd w:id="3949"/>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3950" w:name="_Toc153885408"/>
      <w:bookmarkStart w:id="3951" w:name="_Toc169939220"/>
      <w:r>
        <w:lastRenderedPageBreak/>
        <w:t>5.5</w:t>
      </w:r>
      <w:r w:rsidRPr="00690A26">
        <w:t>.</w:t>
      </w:r>
      <w:r>
        <w:t>3</w:t>
      </w:r>
      <w:r w:rsidRPr="00690A26">
        <w:t>.</w:t>
      </w:r>
      <w:r w:rsidR="00095998">
        <w:t>18</w:t>
      </w:r>
      <w:r w:rsidRPr="00690A26">
        <w:tab/>
        <w:t xml:space="preserve">Enumeration: </w:t>
      </w:r>
      <w:r>
        <w:t>RtpPayloadFormat</w:t>
      </w:r>
      <w:bookmarkEnd w:id="3950"/>
      <w:bookmarkEnd w:id="3951"/>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3952" w:name="_Toc169939221"/>
      <w:r>
        <w:t>5.5</w:t>
      </w:r>
      <w:r w:rsidRPr="00690A26">
        <w:t>.</w:t>
      </w:r>
      <w:r>
        <w:t>3</w:t>
      </w:r>
      <w:r w:rsidRPr="00690A26">
        <w:t>.</w:t>
      </w:r>
      <w:r w:rsidRPr="003423DA">
        <w:t>19</w:t>
      </w:r>
      <w:r w:rsidRPr="00690A26">
        <w:tab/>
        <w:t xml:space="preserve">Enumeration: </w:t>
      </w:r>
      <w:r>
        <w:t>MediaTransportProtoRm</w:t>
      </w:r>
      <w:bookmarkEnd w:id="3952"/>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3953" w:name="_Toc169939222"/>
      <w:r>
        <w:t>5.5</w:t>
      </w:r>
      <w:r w:rsidRPr="00690A26">
        <w:t>.</w:t>
      </w:r>
      <w:r>
        <w:t>3</w:t>
      </w:r>
      <w:r w:rsidRPr="000C0AB6">
        <w:t>.</w:t>
      </w:r>
      <w:r w:rsidRPr="003423DA">
        <w:t>20</w:t>
      </w:r>
      <w:r w:rsidRPr="00690A26">
        <w:tab/>
        <w:t xml:space="preserve">Enumeration: </w:t>
      </w:r>
      <w:r>
        <w:t>RtpHeaderExtTypeRm</w:t>
      </w:r>
      <w:bookmarkEnd w:id="3953"/>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3954" w:name="_Toc169939223"/>
      <w:r>
        <w:t>5.5</w:t>
      </w:r>
      <w:r w:rsidRPr="00690A26">
        <w:t>.</w:t>
      </w:r>
      <w:r>
        <w:t>3</w:t>
      </w:r>
      <w:r w:rsidRPr="000C0AB6">
        <w:t>.</w:t>
      </w:r>
      <w:r w:rsidRPr="003423DA">
        <w:t>21</w:t>
      </w:r>
      <w:r w:rsidRPr="00690A26">
        <w:tab/>
        <w:t xml:space="preserve">Enumeration: </w:t>
      </w:r>
      <w:r>
        <w:t>RtpPayloadFormatRm</w:t>
      </w:r>
      <w:bookmarkEnd w:id="3954"/>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3955" w:name="_Toc169939224"/>
      <w:r>
        <w:t>5.5.3.22</w:t>
      </w:r>
      <w:r>
        <w:tab/>
        <w:t xml:space="preserve">Enumeration: </w:t>
      </w:r>
      <w:r>
        <w:rPr>
          <w:lang w:eastAsia="zh-CN"/>
        </w:rPr>
        <w:t>PduSetHandlingInfoRm</w:t>
      </w:r>
      <w:bookmarkEnd w:id="3955"/>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3956" w:name="_Toc24925900"/>
      <w:bookmarkStart w:id="3957" w:name="_Toc24926078"/>
      <w:bookmarkStart w:id="3958" w:name="_Toc24926254"/>
      <w:bookmarkStart w:id="3959" w:name="_Toc33964114"/>
      <w:bookmarkStart w:id="3960" w:name="_Toc33980881"/>
      <w:bookmarkStart w:id="3961" w:name="_Toc36462682"/>
      <w:bookmarkStart w:id="3962" w:name="_Toc36462878"/>
      <w:bookmarkStart w:id="3963" w:name="_Toc43026132"/>
      <w:bookmarkStart w:id="3964" w:name="_Toc49763666"/>
      <w:bookmarkStart w:id="3965" w:name="_Toc56754362"/>
      <w:bookmarkStart w:id="3966" w:name="_Toc88743148"/>
      <w:bookmarkStart w:id="3967" w:name="_Toc101254059"/>
      <w:bookmarkStart w:id="3968" w:name="_Toc101254498"/>
      <w:bookmarkStart w:id="3969" w:name="_Toc104112210"/>
      <w:bookmarkStart w:id="3970" w:name="_Toc104192387"/>
      <w:bookmarkStart w:id="3971" w:name="_Toc104192951"/>
      <w:bookmarkStart w:id="3972" w:name="_Toc133336335"/>
      <w:bookmarkStart w:id="3973" w:name="_Toc143984831"/>
      <w:bookmarkStart w:id="3974" w:name="_Toc144147608"/>
      <w:bookmarkStart w:id="3975" w:name="_Toc153885409"/>
      <w:bookmarkStart w:id="3976" w:name="_Toc169939225"/>
      <w:r w:rsidRPr="00F11966">
        <w:t>5.5.4</w:t>
      </w:r>
      <w:r w:rsidRPr="00F11966">
        <w:tab/>
        <w:t>Structured Data Types</w:t>
      </w:r>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14:paraId="7E2D98F6" w14:textId="77777777" w:rsidR="00E92CBF" w:rsidRPr="00F11966" w:rsidRDefault="00E92CBF" w:rsidP="00D362EB">
      <w:pPr>
        <w:pStyle w:val="Heading4"/>
      </w:pPr>
      <w:bookmarkStart w:id="3977" w:name="_Toc24925901"/>
      <w:bookmarkStart w:id="3978" w:name="_Toc24926079"/>
      <w:bookmarkStart w:id="3979" w:name="_Toc24926255"/>
      <w:bookmarkStart w:id="3980" w:name="_Toc33964115"/>
      <w:bookmarkStart w:id="3981" w:name="_Toc33980882"/>
      <w:bookmarkStart w:id="3982" w:name="_Toc36462683"/>
      <w:bookmarkStart w:id="3983" w:name="_Toc36462879"/>
      <w:bookmarkStart w:id="3984" w:name="_Toc43026133"/>
      <w:bookmarkStart w:id="3985" w:name="_Toc49763667"/>
      <w:bookmarkStart w:id="3986" w:name="_Toc56754363"/>
      <w:bookmarkStart w:id="3987" w:name="_Toc88743149"/>
      <w:bookmarkStart w:id="3988" w:name="_Toc101254060"/>
      <w:bookmarkStart w:id="3989" w:name="_Toc101254499"/>
      <w:bookmarkStart w:id="3990" w:name="_Toc104112211"/>
      <w:bookmarkStart w:id="3991" w:name="_Toc104192388"/>
      <w:bookmarkStart w:id="3992" w:name="_Toc104192952"/>
      <w:bookmarkStart w:id="3993" w:name="_Toc133336336"/>
      <w:bookmarkStart w:id="3994" w:name="_Toc143984832"/>
      <w:bookmarkStart w:id="3995" w:name="_Toc144147609"/>
      <w:bookmarkStart w:id="3996" w:name="_Toc153885410"/>
      <w:bookmarkStart w:id="3997" w:name="_Toc169939226"/>
      <w:r w:rsidRPr="00F11966">
        <w:t>5.5.4.1</w:t>
      </w:r>
      <w:r w:rsidRPr="00F11966">
        <w:tab/>
        <w:t>Type: Arp</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998" w:name="_Toc24925902"/>
      <w:bookmarkStart w:id="3999" w:name="_Toc24926080"/>
      <w:bookmarkStart w:id="4000" w:name="_Toc24926256"/>
      <w:bookmarkStart w:id="4001" w:name="_Toc33964116"/>
      <w:bookmarkStart w:id="4002" w:name="_Toc33980883"/>
      <w:bookmarkStart w:id="4003" w:name="_Toc36462684"/>
      <w:bookmarkStart w:id="4004" w:name="_Toc36462880"/>
      <w:bookmarkStart w:id="4005" w:name="_Toc43026134"/>
      <w:bookmarkStart w:id="4006" w:name="_Toc49763668"/>
      <w:bookmarkStart w:id="4007" w:name="_Toc56754364"/>
      <w:bookmarkStart w:id="4008" w:name="_Toc88743150"/>
      <w:bookmarkStart w:id="4009" w:name="_Toc101254061"/>
      <w:bookmarkStart w:id="4010" w:name="_Toc101254500"/>
      <w:bookmarkStart w:id="4011" w:name="_Toc104112212"/>
      <w:bookmarkStart w:id="4012" w:name="_Toc104192389"/>
      <w:bookmarkStart w:id="4013" w:name="_Toc104192953"/>
      <w:bookmarkStart w:id="4014" w:name="_Toc133336337"/>
      <w:bookmarkStart w:id="4015" w:name="_Toc143984833"/>
      <w:bookmarkStart w:id="4016" w:name="_Toc144147610"/>
      <w:bookmarkStart w:id="4017" w:name="_Toc153885411"/>
      <w:bookmarkStart w:id="4018" w:name="_Toc169939227"/>
      <w:r w:rsidRPr="00F11966">
        <w:lastRenderedPageBreak/>
        <w:t>5.5.4.2</w:t>
      </w:r>
      <w:r w:rsidRPr="00F11966">
        <w:tab/>
        <w:t>Type: Ambr</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019" w:name="_Toc24925903"/>
      <w:bookmarkStart w:id="4020" w:name="_Toc24926081"/>
      <w:bookmarkStart w:id="4021" w:name="_Toc24926257"/>
      <w:bookmarkStart w:id="4022" w:name="_Toc33964117"/>
      <w:bookmarkStart w:id="4023" w:name="_Toc33980884"/>
      <w:bookmarkStart w:id="4024" w:name="_Toc36462685"/>
      <w:bookmarkStart w:id="4025" w:name="_Toc36462881"/>
      <w:bookmarkStart w:id="4026" w:name="_Toc43026135"/>
      <w:bookmarkStart w:id="4027" w:name="_Toc49763669"/>
      <w:bookmarkStart w:id="4028" w:name="_Toc56754365"/>
      <w:bookmarkStart w:id="4029" w:name="_Toc88743151"/>
      <w:bookmarkStart w:id="4030" w:name="_Toc101254062"/>
      <w:bookmarkStart w:id="4031" w:name="_Toc101254501"/>
      <w:bookmarkStart w:id="4032" w:name="_Toc104112213"/>
      <w:bookmarkStart w:id="4033" w:name="_Toc104192390"/>
      <w:bookmarkStart w:id="4034" w:name="_Toc104192954"/>
      <w:bookmarkStart w:id="4035" w:name="_Toc133336338"/>
      <w:bookmarkStart w:id="4036" w:name="_Toc143984834"/>
      <w:bookmarkStart w:id="4037" w:name="_Toc144147611"/>
      <w:bookmarkStart w:id="4038" w:name="_Toc153885412"/>
      <w:bookmarkStart w:id="4039" w:name="_Toc169939228"/>
      <w:r w:rsidRPr="00F11966">
        <w:t>5.5.4.3</w:t>
      </w:r>
      <w:r w:rsidRPr="00F11966">
        <w:tab/>
        <w:t>Type: Dynamic5Qi</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040" w:name="_Toc24925904"/>
      <w:bookmarkStart w:id="4041" w:name="_Toc24926082"/>
      <w:bookmarkStart w:id="4042" w:name="_Toc24926258"/>
      <w:bookmarkStart w:id="4043" w:name="_Toc33964118"/>
      <w:bookmarkStart w:id="4044" w:name="_Toc33980885"/>
      <w:bookmarkStart w:id="4045" w:name="_Toc36462686"/>
      <w:bookmarkStart w:id="4046" w:name="_Toc36462882"/>
      <w:bookmarkStart w:id="4047" w:name="_Toc43026136"/>
      <w:bookmarkStart w:id="4048" w:name="_Toc49763670"/>
      <w:bookmarkStart w:id="4049" w:name="_Toc56754366"/>
      <w:bookmarkStart w:id="4050" w:name="_Toc88743152"/>
      <w:bookmarkStart w:id="4051" w:name="_Toc101254063"/>
      <w:bookmarkStart w:id="4052" w:name="_Toc101254502"/>
      <w:bookmarkStart w:id="4053" w:name="_Toc104112214"/>
      <w:bookmarkStart w:id="4054" w:name="_Toc104192391"/>
      <w:bookmarkStart w:id="4055" w:name="_Toc104192955"/>
      <w:bookmarkStart w:id="4056" w:name="_Toc133336339"/>
      <w:bookmarkStart w:id="4057" w:name="_Toc143984835"/>
      <w:bookmarkStart w:id="4058" w:name="_Toc144147612"/>
      <w:bookmarkStart w:id="4059" w:name="_Toc153885413"/>
      <w:bookmarkStart w:id="4060" w:name="_Toc169939229"/>
      <w:r w:rsidRPr="00F11966">
        <w:lastRenderedPageBreak/>
        <w:t>5.5.4.4</w:t>
      </w:r>
      <w:r w:rsidRPr="00F11966">
        <w:tab/>
        <w:t>Type: NonDynamic5Qi</w:t>
      </w:r>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061" w:name="_Toc24925905"/>
      <w:bookmarkStart w:id="4062" w:name="_Toc24926083"/>
      <w:bookmarkStart w:id="4063" w:name="_Toc24926259"/>
      <w:bookmarkStart w:id="4064" w:name="_Toc33964119"/>
      <w:bookmarkStart w:id="4065" w:name="_Toc33980886"/>
      <w:bookmarkStart w:id="4066" w:name="_Toc36462687"/>
      <w:bookmarkStart w:id="4067" w:name="_Toc36462883"/>
      <w:bookmarkStart w:id="4068" w:name="_Toc43026137"/>
      <w:bookmarkStart w:id="4069" w:name="_Toc49763671"/>
      <w:bookmarkStart w:id="4070" w:name="_Toc56754367"/>
      <w:bookmarkStart w:id="4071" w:name="_Toc88743153"/>
      <w:bookmarkStart w:id="4072" w:name="_Toc101254064"/>
      <w:bookmarkStart w:id="4073" w:name="_Toc101254503"/>
      <w:bookmarkStart w:id="4074" w:name="_Toc104112215"/>
      <w:bookmarkStart w:id="4075" w:name="_Toc104192392"/>
      <w:bookmarkStart w:id="4076" w:name="_Toc104192956"/>
      <w:bookmarkStart w:id="4077" w:name="_Toc133336340"/>
      <w:bookmarkStart w:id="4078" w:name="_Toc143984836"/>
      <w:bookmarkStart w:id="4079" w:name="_Toc144147613"/>
      <w:bookmarkStart w:id="4080" w:name="_Toc153885414"/>
      <w:bookmarkStart w:id="4081" w:name="_Toc169939230"/>
      <w:r w:rsidRPr="00F11966">
        <w:t>5.5.4.5</w:t>
      </w:r>
      <w:r w:rsidRPr="00F11966">
        <w:tab/>
        <w:t>Type: ArpRm</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082" w:name="_Toc24925906"/>
      <w:bookmarkStart w:id="4083" w:name="_Toc24926084"/>
      <w:bookmarkStart w:id="4084" w:name="_Toc24926260"/>
      <w:bookmarkStart w:id="4085" w:name="_Toc33964120"/>
      <w:bookmarkStart w:id="4086" w:name="_Toc33980887"/>
      <w:bookmarkStart w:id="4087" w:name="_Toc36462688"/>
      <w:bookmarkStart w:id="4088" w:name="_Toc36462884"/>
      <w:bookmarkStart w:id="4089" w:name="_Toc43026138"/>
      <w:bookmarkStart w:id="4090" w:name="_Toc49763672"/>
      <w:bookmarkStart w:id="4091" w:name="_Toc56754368"/>
      <w:bookmarkStart w:id="4092" w:name="_Toc88743154"/>
      <w:bookmarkStart w:id="4093" w:name="_Toc101254065"/>
      <w:bookmarkStart w:id="4094" w:name="_Toc101254504"/>
      <w:bookmarkStart w:id="4095" w:name="_Toc104112216"/>
      <w:bookmarkStart w:id="4096" w:name="_Toc104192393"/>
      <w:bookmarkStart w:id="4097" w:name="_Toc104192957"/>
      <w:bookmarkStart w:id="4098" w:name="_Toc133336341"/>
      <w:bookmarkStart w:id="4099" w:name="_Toc143984837"/>
      <w:bookmarkStart w:id="4100" w:name="_Toc144147614"/>
      <w:bookmarkStart w:id="4101" w:name="_Toc153885415"/>
      <w:bookmarkStart w:id="4102" w:name="_Toc169939231"/>
      <w:r w:rsidRPr="00F11966">
        <w:t>5.5.4.6</w:t>
      </w:r>
      <w:r w:rsidRPr="00F11966">
        <w:tab/>
        <w:t>Type: AmbrRm</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103" w:name="_Toc24925907"/>
      <w:bookmarkStart w:id="4104" w:name="_Toc24926085"/>
      <w:bookmarkStart w:id="4105" w:name="_Toc24926261"/>
      <w:bookmarkStart w:id="4106" w:name="_Toc33964121"/>
      <w:bookmarkStart w:id="4107" w:name="_Toc33980888"/>
      <w:bookmarkStart w:id="4108" w:name="_Toc36462689"/>
      <w:bookmarkStart w:id="4109" w:name="_Toc36462885"/>
      <w:bookmarkStart w:id="4110" w:name="_Toc43026139"/>
      <w:bookmarkStart w:id="4111" w:name="_Toc49763673"/>
      <w:bookmarkStart w:id="4112" w:name="_Toc56754369"/>
      <w:bookmarkStart w:id="4113" w:name="_Toc88743155"/>
      <w:bookmarkStart w:id="4114" w:name="_Toc101254066"/>
      <w:bookmarkStart w:id="4115" w:name="_Toc101254505"/>
      <w:bookmarkStart w:id="4116" w:name="_Toc104112217"/>
      <w:bookmarkStart w:id="4117" w:name="_Toc104192394"/>
      <w:bookmarkStart w:id="4118" w:name="_Toc104192958"/>
      <w:bookmarkStart w:id="4119" w:name="_Toc133336342"/>
      <w:bookmarkStart w:id="4120" w:name="_Toc143984838"/>
      <w:bookmarkStart w:id="4121" w:name="_Toc144147615"/>
      <w:bookmarkStart w:id="4122" w:name="_Toc153885416"/>
      <w:bookmarkStart w:id="4123" w:name="_Toc169939232"/>
      <w:r w:rsidRPr="00F11966">
        <w:t>5.5.4.7</w:t>
      </w:r>
      <w:r w:rsidRPr="00F11966">
        <w:tab/>
      </w:r>
      <w:bookmarkEnd w:id="4103"/>
      <w:bookmarkEnd w:id="4104"/>
      <w:bookmarkEnd w:id="4105"/>
      <w:bookmarkEnd w:id="4106"/>
      <w:bookmarkEnd w:id="4107"/>
      <w:bookmarkEnd w:id="4108"/>
      <w:bookmarkEnd w:id="4109"/>
      <w:r w:rsidR="002424D1" w:rsidRPr="00F11966">
        <w:t>Void</w:t>
      </w:r>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490F3F42" w14:textId="77777777" w:rsidR="00E92CBF" w:rsidRPr="00F11966" w:rsidRDefault="00E92CBF" w:rsidP="00E92CBF"/>
    <w:p w14:paraId="68FAA203" w14:textId="77777777" w:rsidR="00E92CBF" w:rsidRPr="00F11966" w:rsidRDefault="00E92CBF" w:rsidP="00D362EB">
      <w:pPr>
        <w:pStyle w:val="Heading4"/>
      </w:pPr>
      <w:bookmarkStart w:id="4124" w:name="_Toc24925908"/>
      <w:bookmarkStart w:id="4125" w:name="_Toc24926086"/>
      <w:bookmarkStart w:id="4126" w:name="_Toc24926262"/>
      <w:bookmarkStart w:id="4127" w:name="_Toc33964122"/>
      <w:bookmarkStart w:id="4128" w:name="_Toc33980889"/>
      <w:bookmarkStart w:id="4129" w:name="_Toc36462690"/>
      <w:bookmarkStart w:id="4130" w:name="_Toc36462886"/>
      <w:bookmarkStart w:id="4131" w:name="_Toc43026140"/>
      <w:bookmarkStart w:id="4132" w:name="_Toc49763674"/>
      <w:bookmarkStart w:id="4133" w:name="_Toc56754370"/>
      <w:bookmarkStart w:id="4134" w:name="_Toc88743156"/>
      <w:bookmarkStart w:id="4135" w:name="_Toc101254067"/>
      <w:bookmarkStart w:id="4136" w:name="_Toc101254506"/>
      <w:bookmarkStart w:id="4137" w:name="_Toc104112218"/>
      <w:bookmarkStart w:id="4138" w:name="_Toc104192395"/>
      <w:bookmarkStart w:id="4139" w:name="_Toc104192959"/>
      <w:bookmarkStart w:id="4140" w:name="_Toc133336343"/>
      <w:bookmarkStart w:id="4141" w:name="_Toc143984839"/>
      <w:bookmarkStart w:id="4142" w:name="_Toc144147616"/>
      <w:bookmarkStart w:id="4143" w:name="_Toc153885417"/>
      <w:bookmarkStart w:id="4144" w:name="_Toc169939233"/>
      <w:r w:rsidRPr="00F11966">
        <w:lastRenderedPageBreak/>
        <w:t>5.5.4.8</w:t>
      </w:r>
      <w:r w:rsidRPr="00F11966">
        <w:tab/>
      </w:r>
      <w:bookmarkEnd w:id="4124"/>
      <w:bookmarkEnd w:id="4125"/>
      <w:bookmarkEnd w:id="4126"/>
      <w:bookmarkEnd w:id="4127"/>
      <w:bookmarkEnd w:id="4128"/>
      <w:bookmarkEnd w:id="4129"/>
      <w:bookmarkEnd w:id="4130"/>
      <w:r w:rsidR="002424D1" w:rsidRPr="00F11966">
        <w:t>Void</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72264187" w14:textId="77777777" w:rsidR="00DD1C4B" w:rsidRPr="00F11966" w:rsidRDefault="00DD1C4B" w:rsidP="00D362EB">
      <w:pPr>
        <w:pStyle w:val="Heading4"/>
      </w:pPr>
      <w:bookmarkStart w:id="4145" w:name="_Toc88743157"/>
      <w:bookmarkStart w:id="4146" w:name="_Toc101254068"/>
      <w:bookmarkStart w:id="4147" w:name="_Toc101254507"/>
      <w:bookmarkStart w:id="4148" w:name="_Toc104112219"/>
      <w:bookmarkStart w:id="4149" w:name="_Toc104192396"/>
      <w:bookmarkStart w:id="4150" w:name="_Toc104192960"/>
      <w:bookmarkStart w:id="4151" w:name="_Toc133336344"/>
      <w:bookmarkStart w:id="4152" w:name="_Toc143984840"/>
      <w:bookmarkStart w:id="4153" w:name="_Toc144147617"/>
      <w:bookmarkStart w:id="4154" w:name="_Toc153885418"/>
      <w:bookmarkStart w:id="4155" w:name="_Toc169939234"/>
      <w:r w:rsidRPr="00F11966">
        <w:t>5.5.4.</w:t>
      </w:r>
      <w:r>
        <w:t>9</w:t>
      </w:r>
      <w:r w:rsidRPr="00F11966">
        <w:tab/>
        <w:t xml:space="preserve">Type: </w:t>
      </w:r>
      <w:r>
        <w:t>SliceMbr</w:t>
      </w:r>
      <w:bookmarkEnd w:id="4145"/>
      <w:bookmarkEnd w:id="4146"/>
      <w:bookmarkEnd w:id="4147"/>
      <w:bookmarkEnd w:id="4148"/>
      <w:bookmarkEnd w:id="4149"/>
      <w:bookmarkEnd w:id="4150"/>
      <w:bookmarkEnd w:id="4151"/>
      <w:bookmarkEnd w:id="4152"/>
      <w:bookmarkEnd w:id="4153"/>
      <w:bookmarkEnd w:id="4154"/>
      <w:bookmarkEnd w:id="4155"/>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156" w:name="_Toc101254069"/>
      <w:bookmarkStart w:id="4157" w:name="_Toc101254508"/>
      <w:bookmarkStart w:id="4158" w:name="_Toc104112220"/>
      <w:bookmarkStart w:id="4159" w:name="_Toc104192397"/>
      <w:bookmarkStart w:id="4160" w:name="_Toc104192961"/>
      <w:bookmarkStart w:id="4161" w:name="_Toc133336345"/>
      <w:bookmarkStart w:id="4162" w:name="_Toc143984841"/>
      <w:bookmarkStart w:id="4163" w:name="_Toc144147618"/>
      <w:bookmarkStart w:id="4164" w:name="_Toc153885419"/>
      <w:bookmarkStart w:id="4165" w:name="_Toc169939235"/>
      <w:r w:rsidRPr="002366BD">
        <w:rPr>
          <w:rFonts w:eastAsia="DengXian"/>
        </w:rPr>
        <w:t>5.5.4.10</w:t>
      </w:r>
      <w:r w:rsidRPr="002366BD">
        <w:rPr>
          <w:rFonts w:eastAsia="DengXian"/>
        </w:rPr>
        <w:tab/>
        <w:t>Type: SliceMbrRm</w:t>
      </w:r>
      <w:bookmarkEnd w:id="4156"/>
      <w:bookmarkEnd w:id="4157"/>
      <w:bookmarkEnd w:id="4158"/>
      <w:bookmarkEnd w:id="4159"/>
      <w:bookmarkEnd w:id="4160"/>
      <w:bookmarkEnd w:id="4161"/>
      <w:bookmarkEnd w:id="4162"/>
      <w:bookmarkEnd w:id="4163"/>
      <w:bookmarkEnd w:id="4164"/>
      <w:bookmarkEnd w:id="4165"/>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4166" w:name="_Toc67731584"/>
    </w:p>
    <w:p w14:paraId="0A4EF70B" w14:textId="68E5A933" w:rsidR="00E04318" w:rsidRPr="00F11966" w:rsidRDefault="00E04318" w:rsidP="00E04318">
      <w:pPr>
        <w:pStyle w:val="Heading4"/>
      </w:pPr>
      <w:bookmarkStart w:id="4167" w:name="_Toc122095838"/>
      <w:bookmarkStart w:id="4168" w:name="_Toc133336346"/>
      <w:bookmarkStart w:id="4169" w:name="_Toc143984842"/>
      <w:bookmarkStart w:id="4170" w:name="_Toc144147619"/>
      <w:bookmarkStart w:id="4171" w:name="_Toc153885420"/>
      <w:bookmarkStart w:id="4172" w:name="_Toc169939236"/>
      <w:bookmarkEnd w:id="4166"/>
      <w:r w:rsidRPr="00F11966">
        <w:t>5.5.4.</w:t>
      </w:r>
      <w:r w:rsidR="00347FEC" w:rsidRPr="000F0C82">
        <w:t>11</w:t>
      </w:r>
      <w:r w:rsidRPr="00F11966">
        <w:tab/>
        <w:t xml:space="preserve">Type: </w:t>
      </w:r>
      <w:bookmarkEnd w:id="4167"/>
      <w:r>
        <w:rPr>
          <w:rFonts w:hint="eastAsia"/>
          <w:lang w:eastAsia="zh-CN"/>
        </w:rPr>
        <w:t>P</w:t>
      </w:r>
      <w:r>
        <w:rPr>
          <w:lang w:eastAsia="zh-CN"/>
        </w:rPr>
        <w:t>duSetQosPara</w:t>
      </w:r>
      <w:bookmarkEnd w:id="4168"/>
      <w:bookmarkEnd w:id="4169"/>
      <w:bookmarkEnd w:id="4170"/>
      <w:bookmarkEnd w:id="4171"/>
      <w:bookmarkEnd w:id="4172"/>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4173" w:name="_Toc133336347"/>
      <w:bookmarkStart w:id="4174" w:name="_Toc143984843"/>
      <w:bookmarkStart w:id="4175" w:name="_Toc144147620"/>
      <w:bookmarkStart w:id="4176" w:name="_Toc153885421"/>
      <w:bookmarkStart w:id="4177" w:name="_Toc169939237"/>
      <w:r w:rsidRPr="00F11966">
        <w:t>5.5.4.</w:t>
      </w:r>
      <w:r w:rsidR="00347FEC" w:rsidRPr="000F0C82">
        <w:t>12</w:t>
      </w:r>
      <w:r w:rsidRPr="00F11966">
        <w:tab/>
        <w:t xml:space="preserve">Type: </w:t>
      </w:r>
      <w:r>
        <w:rPr>
          <w:rFonts w:hint="eastAsia"/>
        </w:rPr>
        <w:t>P</w:t>
      </w:r>
      <w:r>
        <w:t>duSetQosParaRm</w:t>
      </w:r>
      <w:bookmarkEnd w:id="4173"/>
      <w:bookmarkEnd w:id="4174"/>
      <w:bookmarkEnd w:id="4175"/>
      <w:bookmarkEnd w:id="4176"/>
      <w:bookmarkEnd w:id="4177"/>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178" w:name="_Toc153885422"/>
      <w:bookmarkStart w:id="4179" w:name="_Toc169939238"/>
      <w:r>
        <w:t>5.5.4.13</w:t>
      </w:r>
      <w:r>
        <w:tab/>
        <w:t>Type ProtocolDescription</w:t>
      </w:r>
      <w:bookmarkEnd w:id="4178"/>
      <w:bookmarkEnd w:id="4179"/>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4180" w:name="_Toc169939239"/>
      <w:r>
        <w:t>5.5.4.</w:t>
      </w:r>
      <w:r w:rsidRPr="007F33E6">
        <w:t>1</w:t>
      </w:r>
      <w:r>
        <w:t>3A</w:t>
      </w:r>
      <w:r>
        <w:tab/>
        <w:t>Type ProtocolDescriptionRm</w:t>
      </w:r>
      <w:bookmarkEnd w:id="4180"/>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lastRenderedPageBreak/>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181" w:name="_Toc153885423"/>
      <w:bookmarkStart w:id="4182" w:name="_Toc169939240"/>
      <w:r>
        <w:t>5.5</w:t>
      </w:r>
      <w:r w:rsidRPr="00690A26">
        <w:t>.</w:t>
      </w:r>
      <w:r>
        <w:t>4</w:t>
      </w:r>
      <w:r w:rsidRPr="00690A26">
        <w:t>.</w:t>
      </w:r>
      <w:r>
        <w:t>14</w:t>
      </w:r>
      <w:r w:rsidRPr="00690A26">
        <w:tab/>
      </w:r>
      <w:r>
        <w:t>Type RtpHeaderExtInfo</w:t>
      </w:r>
      <w:bookmarkEnd w:id="4181"/>
      <w:bookmarkEnd w:id="4182"/>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183" w:name="_Toc169939241"/>
      <w:r>
        <w:t>5.5</w:t>
      </w:r>
      <w:r w:rsidRPr="00690A26">
        <w:t>.</w:t>
      </w:r>
      <w:r>
        <w:t>4</w:t>
      </w:r>
      <w:r w:rsidRPr="00690A26">
        <w:t>.</w:t>
      </w:r>
      <w:r w:rsidRPr="00AD5B98">
        <w:t>1</w:t>
      </w:r>
      <w:r>
        <w:t>4A</w:t>
      </w:r>
      <w:r w:rsidRPr="00690A26">
        <w:tab/>
      </w:r>
      <w:r>
        <w:t>Type RtpHeaderExtInfoRm</w:t>
      </w:r>
      <w:bookmarkEnd w:id="4183"/>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lastRenderedPageBreak/>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184" w:name="_Toc153885424"/>
      <w:bookmarkStart w:id="4185" w:name="_Toc169939242"/>
      <w:r>
        <w:t>5.5</w:t>
      </w:r>
      <w:r w:rsidRPr="00690A26">
        <w:t>.</w:t>
      </w:r>
      <w:r>
        <w:t>4</w:t>
      </w:r>
      <w:r w:rsidRPr="00690A26">
        <w:t>.</w:t>
      </w:r>
      <w:r>
        <w:t>15</w:t>
      </w:r>
      <w:r w:rsidRPr="00690A26">
        <w:tab/>
      </w:r>
      <w:r>
        <w:t>Type RtpPayloadInfo</w:t>
      </w:r>
      <w:bookmarkEnd w:id="4184"/>
      <w:bookmarkEnd w:id="4185"/>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77777777" w:rsidR="00204278" w:rsidRDefault="00204278" w:rsidP="00204278">
            <w:pPr>
              <w:pStyle w:val="TAL"/>
            </w:pPr>
            <w:r w:rsidRPr="001D2CEF">
              <w:t xml:space="preserve">Integer between and including 1 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186" w:name="_Toc169939243"/>
      <w:r>
        <w:lastRenderedPageBreak/>
        <w:t>5.5</w:t>
      </w:r>
      <w:r w:rsidRPr="00690A26">
        <w:t>.</w:t>
      </w:r>
      <w:r>
        <w:t>4</w:t>
      </w:r>
      <w:r w:rsidRPr="00D3678A">
        <w:t>.</w:t>
      </w:r>
      <w:r w:rsidRPr="003423DA">
        <w:t>1</w:t>
      </w:r>
      <w:r w:rsidR="0029152C">
        <w:t>6</w:t>
      </w:r>
      <w:r w:rsidRPr="00690A26">
        <w:tab/>
      </w:r>
      <w:r>
        <w:t>Type RtpPayloadInfoRm</w:t>
      </w:r>
      <w:bookmarkEnd w:id="4186"/>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77777777" w:rsidR="000C0AB6" w:rsidRDefault="000C0AB6" w:rsidP="00EC26D2">
            <w:pPr>
              <w:pStyle w:val="TAL"/>
            </w:pPr>
            <w:r w:rsidRPr="001D2CEF">
              <w:t xml:space="preserve">Integer between and including 1 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187" w:name="_Toc24925909"/>
      <w:bookmarkStart w:id="4188" w:name="_Toc24926087"/>
      <w:bookmarkStart w:id="4189" w:name="_Toc24926263"/>
      <w:bookmarkStart w:id="4190" w:name="_Toc33964123"/>
      <w:bookmarkStart w:id="4191" w:name="_Toc33980890"/>
      <w:bookmarkStart w:id="4192" w:name="_Toc36462691"/>
      <w:bookmarkStart w:id="4193" w:name="_Toc36462887"/>
      <w:bookmarkStart w:id="4194" w:name="_Toc43026141"/>
      <w:bookmarkStart w:id="4195" w:name="_Toc49763675"/>
      <w:bookmarkStart w:id="4196" w:name="_Toc56754371"/>
      <w:bookmarkStart w:id="4197" w:name="_Toc88743158"/>
      <w:bookmarkStart w:id="4198" w:name="_Toc101254070"/>
      <w:bookmarkStart w:id="4199" w:name="_Toc101254509"/>
      <w:bookmarkStart w:id="4200" w:name="_Toc104112221"/>
      <w:bookmarkStart w:id="4201" w:name="_Toc104192398"/>
      <w:bookmarkStart w:id="4202" w:name="_Toc104192962"/>
      <w:bookmarkStart w:id="4203" w:name="_Toc133336348"/>
      <w:bookmarkStart w:id="4204" w:name="_Toc143984844"/>
      <w:bookmarkStart w:id="4205" w:name="_Toc144147621"/>
      <w:bookmarkStart w:id="4206" w:name="_Toc153885425"/>
      <w:bookmarkStart w:id="4207" w:name="_Toc169939244"/>
      <w:r w:rsidRPr="00F11966">
        <w:t>5.6</w:t>
      </w:r>
      <w:r w:rsidRPr="00F11966">
        <w:tab/>
        <w:t>Data Types related to 5G Trace</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p>
    <w:p w14:paraId="78BAFE67" w14:textId="77777777" w:rsidR="00E92CBF" w:rsidRPr="00F11966" w:rsidRDefault="00E92CBF" w:rsidP="00D362EB">
      <w:pPr>
        <w:pStyle w:val="Heading3"/>
      </w:pPr>
      <w:bookmarkStart w:id="4208" w:name="_Toc24925910"/>
      <w:bookmarkStart w:id="4209" w:name="_Toc24926088"/>
      <w:bookmarkStart w:id="4210" w:name="_Toc24926264"/>
      <w:bookmarkStart w:id="4211" w:name="_Toc33964124"/>
      <w:bookmarkStart w:id="4212" w:name="_Toc33980891"/>
      <w:bookmarkStart w:id="4213" w:name="_Toc36462692"/>
      <w:bookmarkStart w:id="4214" w:name="_Toc36462888"/>
      <w:bookmarkStart w:id="4215" w:name="_Toc43026142"/>
      <w:bookmarkStart w:id="4216" w:name="_Toc49763676"/>
      <w:bookmarkStart w:id="4217" w:name="_Toc56754372"/>
      <w:bookmarkStart w:id="4218" w:name="_Toc88743159"/>
      <w:bookmarkStart w:id="4219" w:name="_Toc101254071"/>
      <w:bookmarkStart w:id="4220" w:name="_Toc101254510"/>
      <w:bookmarkStart w:id="4221" w:name="_Toc104112222"/>
      <w:bookmarkStart w:id="4222" w:name="_Toc104192399"/>
      <w:bookmarkStart w:id="4223" w:name="_Toc104192963"/>
      <w:bookmarkStart w:id="4224" w:name="_Toc133336349"/>
      <w:bookmarkStart w:id="4225" w:name="_Toc143984845"/>
      <w:bookmarkStart w:id="4226" w:name="_Toc144147622"/>
      <w:bookmarkStart w:id="4227" w:name="_Toc153885426"/>
      <w:bookmarkStart w:id="4228" w:name="_Toc169939245"/>
      <w:r w:rsidRPr="00F11966">
        <w:t>5.6.1</w:t>
      </w:r>
      <w:r w:rsidRPr="00F11966">
        <w:tab/>
        <w:t>Introduction</w:t>
      </w:r>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229" w:name="_Toc24925911"/>
      <w:bookmarkStart w:id="4230" w:name="_Toc24926089"/>
      <w:bookmarkStart w:id="4231" w:name="_Toc24926265"/>
      <w:bookmarkStart w:id="4232" w:name="_Toc33964125"/>
      <w:bookmarkStart w:id="4233" w:name="_Toc33980892"/>
      <w:bookmarkStart w:id="4234" w:name="_Toc36462693"/>
      <w:bookmarkStart w:id="4235" w:name="_Toc36462889"/>
      <w:bookmarkStart w:id="4236" w:name="_Toc43026143"/>
      <w:bookmarkStart w:id="4237" w:name="_Toc49763677"/>
      <w:bookmarkStart w:id="4238" w:name="_Toc56754373"/>
      <w:bookmarkStart w:id="4239" w:name="_Toc88743160"/>
      <w:bookmarkStart w:id="4240" w:name="_Toc101254072"/>
      <w:bookmarkStart w:id="4241" w:name="_Toc101254511"/>
      <w:bookmarkStart w:id="4242" w:name="_Toc104112223"/>
      <w:bookmarkStart w:id="4243" w:name="_Toc104192400"/>
      <w:bookmarkStart w:id="4244" w:name="_Toc104192964"/>
      <w:bookmarkStart w:id="4245" w:name="_Toc133336350"/>
      <w:bookmarkStart w:id="4246" w:name="_Toc143984846"/>
      <w:bookmarkStart w:id="4247" w:name="_Toc144147623"/>
      <w:bookmarkStart w:id="4248" w:name="_Toc153885427"/>
      <w:bookmarkStart w:id="4249" w:name="_Toc169939246"/>
      <w:r w:rsidRPr="00F11966">
        <w:t>5.6.2</w:t>
      </w:r>
      <w:r w:rsidRPr="00F11966">
        <w:tab/>
        <w:t>Simple Data Types</w:t>
      </w:r>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250" w:name="_Toc24925912"/>
      <w:bookmarkStart w:id="4251" w:name="_Toc24926090"/>
      <w:bookmarkStart w:id="4252" w:name="_Toc24926266"/>
      <w:bookmarkStart w:id="4253" w:name="_Toc33964126"/>
      <w:bookmarkStart w:id="4254" w:name="_Toc33980893"/>
      <w:bookmarkStart w:id="4255" w:name="_Toc36462694"/>
      <w:bookmarkStart w:id="4256" w:name="_Toc36462890"/>
      <w:bookmarkStart w:id="4257" w:name="_Toc43026144"/>
      <w:bookmarkStart w:id="4258" w:name="_Toc49763678"/>
      <w:bookmarkStart w:id="4259" w:name="_Toc56754374"/>
      <w:bookmarkStart w:id="4260" w:name="_Toc88743161"/>
      <w:bookmarkStart w:id="4261" w:name="_Toc101254073"/>
      <w:bookmarkStart w:id="4262" w:name="_Toc101254512"/>
      <w:bookmarkStart w:id="4263" w:name="_Toc104112224"/>
      <w:bookmarkStart w:id="4264" w:name="_Toc104192401"/>
      <w:bookmarkStart w:id="4265" w:name="_Toc104192965"/>
      <w:bookmarkStart w:id="4266" w:name="_Toc133336351"/>
      <w:bookmarkStart w:id="4267" w:name="_Toc143984847"/>
      <w:bookmarkStart w:id="4268" w:name="_Toc144147624"/>
      <w:bookmarkStart w:id="4269" w:name="_Toc153885428"/>
      <w:bookmarkStart w:id="4270" w:name="_Toc169939247"/>
      <w:r w:rsidRPr="00F11966">
        <w:t>5.6.3</w:t>
      </w:r>
      <w:r w:rsidRPr="00F11966">
        <w:tab/>
        <w:t>Enumerations</w:t>
      </w:r>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4F44ACEF" w14:textId="77777777" w:rsidR="00E92CBF" w:rsidRPr="00F11966" w:rsidRDefault="00E92CBF" w:rsidP="00D362EB">
      <w:pPr>
        <w:pStyle w:val="Heading4"/>
      </w:pPr>
      <w:bookmarkStart w:id="4271" w:name="_Toc24925913"/>
      <w:bookmarkStart w:id="4272" w:name="_Toc24926091"/>
      <w:bookmarkStart w:id="4273" w:name="_Toc24926267"/>
      <w:bookmarkStart w:id="4274" w:name="_Toc33964127"/>
      <w:bookmarkStart w:id="4275" w:name="_Toc33980894"/>
      <w:bookmarkStart w:id="4276" w:name="_Toc36462695"/>
      <w:bookmarkStart w:id="4277" w:name="_Toc36462891"/>
      <w:bookmarkStart w:id="4278" w:name="_Toc43026145"/>
      <w:bookmarkStart w:id="4279" w:name="_Toc49763679"/>
      <w:bookmarkStart w:id="4280" w:name="_Toc56754375"/>
      <w:bookmarkStart w:id="4281" w:name="_Toc88743162"/>
      <w:bookmarkStart w:id="4282" w:name="_Toc101254074"/>
      <w:bookmarkStart w:id="4283" w:name="_Toc101254513"/>
      <w:bookmarkStart w:id="4284" w:name="_Toc104112225"/>
      <w:bookmarkStart w:id="4285" w:name="_Toc104192402"/>
      <w:bookmarkStart w:id="4286" w:name="_Toc104192966"/>
      <w:bookmarkStart w:id="4287" w:name="_Toc133336352"/>
      <w:bookmarkStart w:id="4288" w:name="_Toc143984848"/>
      <w:bookmarkStart w:id="4289" w:name="_Toc144147625"/>
      <w:bookmarkStart w:id="4290" w:name="_Toc153885429"/>
      <w:bookmarkStart w:id="4291" w:name="_Toc169939248"/>
      <w:r w:rsidRPr="00F11966">
        <w:t>5.6.3.1</w:t>
      </w:r>
      <w:r w:rsidRPr="00F11966">
        <w:tab/>
        <w:t>Enumeration: TraceDepth</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292" w:name="_Toc24925914"/>
      <w:bookmarkStart w:id="4293" w:name="_Toc24926092"/>
      <w:bookmarkStart w:id="4294" w:name="_Toc24926268"/>
      <w:bookmarkStart w:id="4295" w:name="_Toc33964128"/>
      <w:bookmarkStart w:id="4296" w:name="_Toc33980895"/>
      <w:bookmarkStart w:id="4297" w:name="_Toc36462696"/>
      <w:bookmarkStart w:id="4298" w:name="_Toc36462892"/>
      <w:bookmarkStart w:id="4299" w:name="_Toc43026146"/>
      <w:bookmarkStart w:id="4300" w:name="_Toc49763680"/>
      <w:bookmarkStart w:id="4301" w:name="_Toc56754376"/>
      <w:bookmarkStart w:id="4302" w:name="_Toc88743163"/>
      <w:bookmarkStart w:id="4303" w:name="_Toc101254075"/>
      <w:bookmarkStart w:id="4304" w:name="_Toc101254514"/>
      <w:bookmarkStart w:id="4305" w:name="_Toc104112226"/>
      <w:bookmarkStart w:id="4306" w:name="_Toc104192403"/>
      <w:bookmarkStart w:id="4307" w:name="_Toc104192967"/>
      <w:bookmarkStart w:id="4308" w:name="_Toc133336353"/>
      <w:bookmarkStart w:id="4309" w:name="_Toc143984849"/>
      <w:bookmarkStart w:id="4310" w:name="_Toc144147626"/>
      <w:bookmarkStart w:id="4311" w:name="_Toc153885430"/>
      <w:bookmarkStart w:id="4312" w:name="_Toc169939249"/>
      <w:r w:rsidRPr="00F11966">
        <w:t>5.6.3.2</w:t>
      </w:r>
      <w:r w:rsidRPr="00F11966">
        <w:tab/>
        <w:t>Enumeration: TraceDepthRm</w:t>
      </w:r>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313" w:name="_Toc27592906"/>
      <w:bookmarkStart w:id="4314" w:name="_Toc43026147"/>
      <w:bookmarkStart w:id="4315" w:name="_Toc49763681"/>
      <w:bookmarkStart w:id="4316" w:name="_Toc56754377"/>
      <w:bookmarkStart w:id="4317" w:name="_Toc88743164"/>
      <w:bookmarkStart w:id="4318" w:name="_Toc101254076"/>
      <w:bookmarkStart w:id="4319" w:name="_Toc101254515"/>
      <w:bookmarkStart w:id="4320" w:name="_Toc104112227"/>
      <w:bookmarkStart w:id="4321" w:name="_Toc104192404"/>
      <w:bookmarkStart w:id="4322" w:name="_Toc104192968"/>
      <w:bookmarkStart w:id="4323" w:name="_Toc133336354"/>
      <w:bookmarkStart w:id="4324" w:name="_Toc143984850"/>
      <w:bookmarkStart w:id="4325" w:name="_Toc144147627"/>
      <w:bookmarkStart w:id="4326" w:name="_Toc153885431"/>
      <w:bookmarkStart w:id="4327" w:name="_Toc169939250"/>
      <w:r w:rsidRPr="00F11966">
        <w:t>5.6.3.3</w:t>
      </w:r>
      <w:r w:rsidRPr="00F11966">
        <w:tab/>
        <w:t xml:space="preserve">Enumeration: </w:t>
      </w:r>
      <w:bookmarkEnd w:id="4313"/>
      <w:r w:rsidRPr="00F11966">
        <w:rPr>
          <w:lang w:eastAsia="zh-CN"/>
        </w:rPr>
        <w:t>JobType</w:t>
      </w:r>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328" w:name="_Toc43026148"/>
      <w:bookmarkStart w:id="4329" w:name="_Toc49763682"/>
      <w:bookmarkStart w:id="4330" w:name="_Toc56754378"/>
      <w:bookmarkStart w:id="4331" w:name="_Toc88743165"/>
      <w:bookmarkStart w:id="4332" w:name="_Toc101254077"/>
      <w:bookmarkStart w:id="4333" w:name="_Toc101254516"/>
      <w:bookmarkStart w:id="4334" w:name="_Toc104112228"/>
      <w:bookmarkStart w:id="4335" w:name="_Toc104192405"/>
      <w:bookmarkStart w:id="4336" w:name="_Toc104192969"/>
      <w:bookmarkStart w:id="4337" w:name="_Toc133336355"/>
      <w:bookmarkStart w:id="4338" w:name="_Toc143984851"/>
      <w:bookmarkStart w:id="4339" w:name="_Toc144147628"/>
      <w:bookmarkStart w:id="4340" w:name="_Toc153885432"/>
      <w:bookmarkStart w:id="4341" w:name="_Toc169939251"/>
      <w:r w:rsidRPr="00F11966">
        <w:t>5.6.3.4</w:t>
      </w:r>
      <w:r w:rsidRPr="00F11966">
        <w:tab/>
        <w:t xml:space="preserve">Enumeration: </w:t>
      </w:r>
      <w:r w:rsidRPr="00F11966">
        <w:rPr>
          <w:rFonts w:hint="eastAsia"/>
          <w:lang w:eastAsia="zh-CN"/>
        </w:rPr>
        <w:t>ReportTypeMdt</w:t>
      </w:r>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342" w:name="_Toc43026149"/>
      <w:bookmarkStart w:id="4343" w:name="_Toc49763683"/>
      <w:bookmarkStart w:id="4344" w:name="_Toc56754379"/>
      <w:bookmarkStart w:id="4345" w:name="_Toc88743166"/>
      <w:bookmarkStart w:id="4346" w:name="_Toc101254078"/>
      <w:bookmarkStart w:id="4347" w:name="_Toc101254517"/>
      <w:bookmarkStart w:id="4348" w:name="_Toc104112229"/>
      <w:bookmarkStart w:id="4349" w:name="_Toc104192406"/>
      <w:bookmarkStart w:id="4350" w:name="_Toc104192970"/>
      <w:bookmarkStart w:id="4351" w:name="_Toc133336356"/>
      <w:bookmarkStart w:id="4352" w:name="_Toc143984852"/>
      <w:bookmarkStart w:id="4353" w:name="_Toc144147629"/>
      <w:bookmarkStart w:id="4354" w:name="_Toc153885433"/>
      <w:bookmarkStart w:id="4355" w:name="_Toc169939252"/>
      <w:r w:rsidRPr="00F11966">
        <w:t>5.6.3.5</w:t>
      </w:r>
      <w:r w:rsidRPr="00F11966">
        <w:tab/>
        <w:t>Enumeration: MeasurementLteForMdt</w:t>
      </w:r>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356" w:name="_Toc43026150"/>
      <w:bookmarkStart w:id="4357" w:name="_Toc49763684"/>
      <w:bookmarkStart w:id="4358" w:name="_Toc56754380"/>
      <w:bookmarkStart w:id="4359" w:name="_Toc88743167"/>
      <w:bookmarkStart w:id="4360" w:name="_Toc101254079"/>
      <w:bookmarkStart w:id="4361" w:name="_Toc101254518"/>
      <w:bookmarkStart w:id="4362" w:name="_Toc104112230"/>
      <w:bookmarkStart w:id="4363" w:name="_Toc104192407"/>
      <w:bookmarkStart w:id="4364" w:name="_Toc104192971"/>
      <w:bookmarkStart w:id="4365" w:name="_Toc133336357"/>
      <w:bookmarkStart w:id="4366" w:name="_Toc143984853"/>
      <w:bookmarkStart w:id="4367" w:name="_Toc144147630"/>
      <w:bookmarkStart w:id="4368" w:name="_Toc153885434"/>
      <w:bookmarkStart w:id="4369" w:name="_Toc169939253"/>
      <w:r w:rsidRPr="00F11966">
        <w:t>5.6.3.6</w:t>
      </w:r>
      <w:r w:rsidRPr="00F11966">
        <w:tab/>
        <w:t>Enumeration: MeasurementNrForMdt</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370" w:name="_Toc43026151"/>
      <w:bookmarkStart w:id="4371" w:name="_Toc49763685"/>
      <w:bookmarkStart w:id="4372" w:name="_Toc56754381"/>
      <w:bookmarkStart w:id="4373" w:name="_Toc88743168"/>
      <w:bookmarkStart w:id="4374" w:name="_Toc101254080"/>
      <w:bookmarkStart w:id="4375" w:name="_Toc101254519"/>
      <w:bookmarkStart w:id="4376" w:name="_Toc104112231"/>
      <w:bookmarkStart w:id="4377" w:name="_Toc104192408"/>
      <w:bookmarkStart w:id="4378" w:name="_Toc104192972"/>
      <w:bookmarkStart w:id="4379" w:name="_Toc133336358"/>
      <w:bookmarkStart w:id="4380" w:name="_Toc143984854"/>
      <w:bookmarkStart w:id="4381" w:name="_Toc144147631"/>
      <w:bookmarkStart w:id="4382" w:name="_Toc153885435"/>
      <w:bookmarkStart w:id="4383" w:name="_Toc169939254"/>
      <w:r w:rsidRPr="00F11966">
        <w:t>5.6.3.7</w:t>
      </w:r>
      <w:r w:rsidRPr="00F11966">
        <w:tab/>
        <w:t xml:space="preserve">Enumeration: </w:t>
      </w:r>
      <w:r w:rsidRPr="00F11966">
        <w:rPr>
          <w:lang w:eastAsia="zh-CN"/>
        </w:rPr>
        <w:t>SensorMeasurement</w:t>
      </w:r>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384" w:name="_Toc43026152"/>
      <w:bookmarkStart w:id="4385" w:name="_Toc49763686"/>
      <w:bookmarkStart w:id="4386" w:name="_Toc56754382"/>
      <w:bookmarkStart w:id="4387" w:name="_Toc88743169"/>
      <w:bookmarkStart w:id="4388" w:name="_Toc101254081"/>
      <w:bookmarkStart w:id="4389" w:name="_Toc101254520"/>
      <w:bookmarkStart w:id="4390" w:name="_Toc104112232"/>
      <w:bookmarkStart w:id="4391" w:name="_Toc104192409"/>
      <w:bookmarkStart w:id="4392" w:name="_Toc104192973"/>
      <w:bookmarkStart w:id="4393" w:name="_Toc133336359"/>
      <w:bookmarkStart w:id="4394" w:name="_Toc143984855"/>
      <w:bookmarkStart w:id="4395" w:name="_Toc144147632"/>
      <w:bookmarkStart w:id="4396" w:name="_Toc153885436"/>
      <w:bookmarkStart w:id="4397" w:name="_Toc169939255"/>
      <w:r w:rsidRPr="00F11966">
        <w:t>5.6.3.8</w:t>
      </w:r>
      <w:r w:rsidRPr="00F11966">
        <w:tab/>
        <w:t>Enumeration: ReportingTrigger</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398" w:name="_Toc43026153"/>
      <w:bookmarkStart w:id="4399" w:name="_Toc49763687"/>
      <w:bookmarkStart w:id="4400" w:name="_Toc56754383"/>
      <w:bookmarkStart w:id="4401" w:name="_Toc88743170"/>
      <w:bookmarkStart w:id="4402" w:name="_Toc101254082"/>
      <w:bookmarkStart w:id="4403" w:name="_Toc101254521"/>
      <w:bookmarkStart w:id="4404" w:name="_Toc104112233"/>
      <w:bookmarkStart w:id="4405" w:name="_Toc104192410"/>
      <w:bookmarkStart w:id="4406" w:name="_Toc104192974"/>
      <w:bookmarkStart w:id="4407" w:name="_Toc133336360"/>
      <w:bookmarkStart w:id="4408" w:name="_Toc143984856"/>
      <w:bookmarkStart w:id="4409" w:name="_Toc144147633"/>
      <w:bookmarkStart w:id="4410" w:name="_Toc153885437"/>
      <w:bookmarkStart w:id="4411" w:name="_Toc169939256"/>
      <w:r w:rsidRPr="00F11966">
        <w:t>5.6.3.9</w:t>
      </w:r>
      <w:r w:rsidRPr="00F11966">
        <w:tab/>
        <w:t>Enumeration: ReportIntervalMdt</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412" w:name="_Toc43026154"/>
      <w:bookmarkStart w:id="4413" w:name="_Toc49763688"/>
      <w:bookmarkStart w:id="4414" w:name="_Toc56754384"/>
      <w:bookmarkStart w:id="4415" w:name="_Toc88743171"/>
      <w:bookmarkStart w:id="4416" w:name="_Toc101254083"/>
      <w:bookmarkStart w:id="4417" w:name="_Toc101254522"/>
      <w:bookmarkStart w:id="4418" w:name="_Toc104112234"/>
      <w:bookmarkStart w:id="4419" w:name="_Toc104192411"/>
      <w:bookmarkStart w:id="4420" w:name="_Toc104192975"/>
      <w:bookmarkStart w:id="4421" w:name="_Toc133336361"/>
      <w:bookmarkStart w:id="4422" w:name="_Toc143984857"/>
      <w:bookmarkStart w:id="4423" w:name="_Toc144147634"/>
      <w:bookmarkStart w:id="4424" w:name="_Toc153885438"/>
      <w:bookmarkStart w:id="4425" w:name="_Toc169939257"/>
      <w:r w:rsidRPr="00F11966">
        <w:t>5.6.3.10</w:t>
      </w:r>
      <w:r w:rsidRPr="00F11966">
        <w:tab/>
        <w:t>Enumeration: ReportAmountMdt</w:t>
      </w:r>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426" w:name="_Toc43026155"/>
      <w:bookmarkStart w:id="4427" w:name="_Toc49763689"/>
      <w:bookmarkStart w:id="4428" w:name="_Toc56754385"/>
      <w:bookmarkStart w:id="4429" w:name="_Toc88743172"/>
      <w:bookmarkStart w:id="4430" w:name="_Toc101254084"/>
      <w:bookmarkStart w:id="4431" w:name="_Toc101254523"/>
      <w:bookmarkStart w:id="4432" w:name="_Toc104112235"/>
      <w:bookmarkStart w:id="4433" w:name="_Toc104192412"/>
      <w:bookmarkStart w:id="4434" w:name="_Toc104192976"/>
      <w:bookmarkStart w:id="4435" w:name="_Toc133336362"/>
      <w:bookmarkStart w:id="4436" w:name="_Toc143984858"/>
      <w:bookmarkStart w:id="4437" w:name="_Toc144147635"/>
      <w:bookmarkStart w:id="4438" w:name="_Toc153885439"/>
      <w:bookmarkStart w:id="4439" w:name="_Toc169939258"/>
      <w:r w:rsidRPr="00F11966">
        <w:t>5.6.3.11</w:t>
      </w:r>
      <w:r w:rsidRPr="00F11966">
        <w:tab/>
        <w:t>Enumeration: E</w:t>
      </w:r>
      <w:r w:rsidRPr="00F11966">
        <w:rPr>
          <w:lang w:eastAsia="zh-CN"/>
        </w:rPr>
        <w:t>ventForMdt</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440" w:name="_Toc43026156"/>
      <w:bookmarkStart w:id="4441" w:name="_Toc49763690"/>
      <w:bookmarkStart w:id="4442" w:name="_Toc56754386"/>
      <w:bookmarkStart w:id="4443" w:name="_Toc88743173"/>
      <w:bookmarkStart w:id="4444" w:name="_Toc101254085"/>
      <w:bookmarkStart w:id="4445" w:name="_Toc101254524"/>
      <w:bookmarkStart w:id="4446" w:name="_Toc104112236"/>
      <w:bookmarkStart w:id="4447" w:name="_Toc104192413"/>
      <w:bookmarkStart w:id="4448" w:name="_Toc104192977"/>
      <w:bookmarkStart w:id="4449" w:name="_Toc133336363"/>
      <w:bookmarkStart w:id="4450" w:name="_Toc143984859"/>
      <w:bookmarkStart w:id="4451" w:name="_Toc144147636"/>
      <w:bookmarkStart w:id="4452" w:name="_Toc153885440"/>
      <w:bookmarkStart w:id="4453" w:name="_Toc169939259"/>
      <w:r w:rsidRPr="00F11966">
        <w:t>5.6.3.12</w:t>
      </w:r>
      <w:r w:rsidRPr="00F11966">
        <w:tab/>
        <w:t>Enumeration: LoggingIntervalMdt</w:t>
      </w:r>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454" w:name="_Toc43026157"/>
      <w:bookmarkStart w:id="4455" w:name="_Toc49763691"/>
      <w:bookmarkStart w:id="4456" w:name="_Toc56754387"/>
      <w:bookmarkStart w:id="4457" w:name="_Toc88743174"/>
      <w:bookmarkStart w:id="4458" w:name="_Toc101254086"/>
      <w:bookmarkStart w:id="4459" w:name="_Toc101254525"/>
      <w:bookmarkStart w:id="4460" w:name="_Toc104112237"/>
      <w:bookmarkStart w:id="4461" w:name="_Toc104192414"/>
      <w:bookmarkStart w:id="4462" w:name="_Toc104192978"/>
      <w:bookmarkStart w:id="4463" w:name="_Toc133336364"/>
      <w:bookmarkStart w:id="4464" w:name="_Toc143984860"/>
      <w:bookmarkStart w:id="4465" w:name="_Toc144147637"/>
      <w:bookmarkStart w:id="4466" w:name="_Toc153885441"/>
      <w:bookmarkStart w:id="4467" w:name="_Toc169939260"/>
      <w:r w:rsidRPr="00F11966">
        <w:t>5.6.3.13</w:t>
      </w:r>
      <w:r w:rsidRPr="00F11966">
        <w:tab/>
        <w:t>Enumeration: LoggingDurationMdt</w:t>
      </w:r>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468" w:name="_Toc43026158"/>
      <w:bookmarkStart w:id="4469" w:name="_Toc49763692"/>
      <w:bookmarkStart w:id="4470" w:name="_Toc56754388"/>
      <w:bookmarkStart w:id="4471" w:name="_Toc88743175"/>
      <w:bookmarkStart w:id="4472" w:name="_Toc101254087"/>
      <w:bookmarkStart w:id="4473" w:name="_Toc101254526"/>
      <w:bookmarkStart w:id="4474" w:name="_Toc104112238"/>
      <w:bookmarkStart w:id="4475" w:name="_Toc104192415"/>
      <w:bookmarkStart w:id="4476" w:name="_Toc104192979"/>
      <w:bookmarkStart w:id="4477" w:name="_Toc133336365"/>
      <w:bookmarkStart w:id="4478" w:name="_Toc143984861"/>
      <w:bookmarkStart w:id="4479" w:name="_Toc144147638"/>
      <w:bookmarkStart w:id="4480" w:name="_Toc153885442"/>
      <w:bookmarkStart w:id="4481" w:name="_Toc169939261"/>
      <w:r w:rsidRPr="00F11966">
        <w:t>5.6.3.14</w:t>
      </w:r>
      <w:r w:rsidRPr="00F11966">
        <w:tab/>
        <w:t>Enumeration: PositioningMethodMdt</w:t>
      </w:r>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482" w:name="_Toc43026159"/>
      <w:bookmarkStart w:id="4483" w:name="_Toc49763693"/>
      <w:bookmarkStart w:id="4484" w:name="_Toc56754389"/>
      <w:bookmarkStart w:id="4485" w:name="_Toc88743176"/>
      <w:bookmarkStart w:id="4486" w:name="_Toc101254088"/>
      <w:bookmarkStart w:id="4487" w:name="_Toc101254527"/>
      <w:bookmarkStart w:id="4488" w:name="_Toc104112239"/>
      <w:bookmarkStart w:id="4489" w:name="_Toc104192416"/>
      <w:bookmarkStart w:id="4490" w:name="_Toc104192980"/>
      <w:bookmarkStart w:id="4491" w:name="_Toc133336366"/>
      <w:bookmarkStart w:id="4492" w:name="_Toc143984862"/>
      <w:bookmarkStart w:id="4493" w:name="_Toc144147639"/>
      <w:bookmarkStart w:id="4494" w:name="_Toc153885443"/>
      <w:bookmarkStart w:id="4495" w:name="_Toc169939262"/>
      <w:r w:rsidRPr="00F11966">
        <w:t>5.6.3.15</w:t>
      </w:r>
      <w:r w:rsidRPr="00F11966">
        <w:tab/>
        <w:t>Enumeration: CollectionPeriodRmmLteMdt</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496" w:name="_Toc43026160"/>
      <w:bookmarkStart w:id="4497" w:name="_Toc49763694"/>
      <w:bookmarkStart w:id="4498" w:name="_Toc56754390"/>
      <w:bookmarkStart w:id="4499" w:name="_Toc88743177"/>
      <w:bookmarkStart w:id="4500" w:name="_Toc101254089"/>
      <w:bookmarkStart w:id="4501" w:name="_Toc101254528"/>
      <w:bookmarkStart w:id="4502" w:name="_Toc104112240"/>
      <w:bookmarkStart w:id="4503" w:name="_Toc104192417"/>
      <w:bookmarkStart w:id="4504" w:name="_Toc104192981"/>
      <w:bookmarkStart w:id="4505" w:name="_Toc133336367"/>
      <w:bookmarkStart w:id="4506" w:name="_Toc143984863"/>
      <w:bookmarkStart w:id="4507" w:name="_Toc144147640"/>
      <w:bookmarkStart w:id="4508" w:name="_Toc153885444"/>
      <w:bookmarkStart w:id="4509" w:name="_Toc169939263"/>
      <w:r w:rsidRPr="00F11966">
        <w:lastRenderedPageBreak/>
        <w:t>5.6.3.16</w:t>
      </w:r>
      <w:r w:rsidRPr="00F11966">
        <w:tab/>
        <w:t>Enumeration: MeasurementPeriodLteMdt</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510" w:name="_Toc56754391"/>
      <w:bookmarkStart w:id="4511" w:name="_Toc88743178"/>
      <w:bookmarkStart w:id="4512" w:name="_Toc101254090"/>
      <w:bookmarkStart w:id="4513" w:name="_Toc101254529"/>
      <w:bookmarkStart w:id="4514" w:name="_Toc104112241"/>
      <w:bookmarkStart w:id="4515" w:name="_Toc104192418"/>
      <w:bookmarkStart w:id="4516" w:name="_Toc104192982"/>
      <w:bookmarkStart w:id="4517" w:name="_Toc133336368"/>
      <w:bookmarkStart w:id="4518" w:name="_Toc143984864"/>
      <w:bookmarkStart w:id="4519" w:name="_Toc144147641"/>
      <w:bookmarkStart w:id="4520" w:name="_Toc153885445"/>
      <w:bookmarkStart w:id="4521" w:name="_Toc169939264"/>
      <w:r w:rsidRPr="00F11966">
        <w:t>5.6.3.</w:t>
      </w:r>
      <w:r>
        <w:t>17</w:t>
      </w:r>
      <w:r w:rsidRPr="00F11966">
        <w:tab/>
        <w:t>Enumeration: ReportInterval</w:t>
      </w:r>
      <w:r>
        <w:t>Nr</w:t>
      </w:r>
      <w:r w:rsidRPr="00F11966">
        <w:t>Mdt</w:t>
      </w:r>
      <w:bookmarkEnd w:id="4510"/>
      <w:bookmarkEnd w:id="4511"/>
      <w:bookmarkEnd w:id="4512"/>
      <w:bookmarkEnd w:id="4513"/>
      <w:bookmarkEnd w:id="4514"/>
      <w:bookmarkEnd w:id="4515"/>
      <w:bookmarkEnd w:id="4516"/>
      <w:bookmarkEnd w:id="4517"/>
      <w:bookmarkEnd w:id="4518"/>
      <w:bookmarkEnd w:id="4519"/>
      <w:bookmarkEnd w:id="4520"/>
      <w:bookmarkEnd w:id="4521"/>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522" w:name="_Toc56754392"/>
      <w:bookmarkStart w:id="4523" w:name="_Toc88743179"/>
      <w:bookmarkStart w:id="4524" w:name="_Toc101254091"/>
      <w:bookmarkStart w:id="4525" w:name="_Toc101254530"/>
      <w:bookmarkStart w:id="4526" w:name="_Toc104112242"/>
      <w:bookmarkStart w:id="4527" w:name="_Toc104192419"/>
      <w:bookmarkStart w:id="4528" w:name="_Toc104192983"/>
      <w:bookmarkStart w:id="4529" w:name="_Toc133336369"/>
      <w:bookmarkStart w:id="4530" w:name="_Toc143984865"/>
      <w:bookmarkStart w:id="4531" w:name="_Toc144147642"/>
      <w:bookmarkStart w:id="4532" w:name="_Toc153885446"/>
      <w:bookmarkStart w:id="4533" w:name="_Toc169939265"/>
      <w:r w:rsidRPr="00F11966">
        <w:t>5.6.3.</w:t>
      </w:r>
      <w:r>
        <w:t>18</w:t>
      </w:r>
      <w:r w:rsidRPr="00F11966">
        <w:tab/>
        <w:t>Enumeration: LoggingInterval</w:t>
      </w:r>
      <w:r>
        <w:t>Nr</w:t>
      </w:r>
      <w:r w:rsidRPr="00F11966">
        <w:t>Mdt</w:t>
      </w:r>
      <w:bookmarkEnd w:id="4522"/>
      <w:bookmarkEnd w:id="4523"/>
      <w:bookmarkEnd w:id="4524"/>
      <w:bookmarkEnd w:id="4525"/>
      <w:bookmarkEnd w:id="4526"/>
      <w:bookmarkEnd w:id="4527"/>
      <w:bookmarkEnd w:id="4528"/>
      <w:bookmarkEnd w:id="4529"/>
      <w:bookmarkEnd w:id="4530"/>
      <w:bookmarkEnd w:id="4531"/>
      <w:bookmarkEnd w:id="4532"/>
      <w:bookmarkEnd w:id="4533"/>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534" w:name="_Toc56754393"/>
      <w:bookmarkStart w:id="4535" w:name="_Toc88743180"/>
      <w:bookmarkStart w:id="4536" w:name="_Toc101254092"/>
      <w:bookmarkStart w:id="4537" w:name="_Toc101254531"/>
      <w:bookmarkStart w:id="4538" w:name="_Toc104112243"/>
      <w:bookmarkStart w:id="4539" w:name="_Toc104192420"/>
      <w:bookmarkStart w:id="4540" w:name="_Toc104192984"/>
      <w:bookmarkStart w:id="4541" w:name="_Toc133336370"/>
      <w:bookmarkStart w:id="4542" w:name="_Toc143984866"/>
      <w:bookmarkStart w:id="4543" w:name="_Toc144147643"/>
      <w:bookmarkStart w:id="4544" w:name="_Toc153885447"/>
      <w:bookmarkStart w:id="4545" w:name="_Toc169939266"/>
      <w:r w:rsidRPr="00F11966">
        <w:t>5.6.3.</w:t>
      </w:r>
      <w:r>
        <w:t>19</w:t>
      </w:r>
      <w:r w:rsidRPr="00F11966">
        <w:tab/>
        <w:t>Enumeration: CollectionPeriodRmm</w:t>
      </w:r>
      <w:r>
        <w:t>Nr</w:t>
      </w:r>
      <w:r w:rsidRPr="00F11966">
        <w:t>Mdt</w:t>
      </w:r>
      <w:bookmarkEnd w:id="4534"/>
      <w:bookmarkEnd w:id="4535"/>
      <w:bookmarkEnd w:id="4536"/>
      <w:bookmarkEnd w:id="4537"/>
      <w:bookmarkEnd w:id="4538"/>
      <w:bookmarkEnd w:id="4539"/>
      <w:bookmarkEnd w:id="4540"/>
      <w:bookmarkEnd w:id="4541"/>
      <w:bookmarkEnd w:id="4542"/>
      <w:bookmarkEnd w:id="4543"/>
      <w:bookmarkEnd w:id="4544"/>
      <w:bookmarkEnd w:id="4545"/>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546" w:name="_Toc56754394"/>
      <w:bookmarkStart w:id="4547" w:name="_Toc88743181"/>
      <w:bookmarkStart w:id="4548" w:name="_Toc101254093"/>
      <w:bookmarkStart w:id="4549" w:name="_Toc101254532"/>
      <w:bookmarkStart w:id="4550" w:name="_Toc104112244"/>
      <w:bookmarkStart w:id="4551" w:name="_Toc104192421"/>
      <w:bookmarkStart w:id="4552" w:name="_Toc104192985"/>
      <w:bookmarkStart w:id="4553" w:name="_Toc133336371"/>
      <w:bookmarkStart w:id="4554" w:name="_Toc143984867"/>
      <w:bookmarkStart w:id="4555" w:name="_Toc144147644"/>
      <w:bookmarkStart w:id="4556" w:name="_Toc153885448"/>
      <w:bookmarkStart w:id="4557" w:name="_Toc169939267"/>
      <w:r w:rsidRPr="00F11966">
        <w:t>5.6.3.</w:t>
      </w:r>
      <w:r>
        <w:t>20</w:t>
      </w:r>
      <w:r w:rsidRPr="00F11966">
        <w:tab/>
        <w:t>Enumeration: LoggingDuration</w:t>
      </w:r>
      <w:r>
        <w:t>Nr</w:t>
      </w:r>
      <w:r w:rsidRPr="00F11966">
        <w:t>Mdt</w:t>
      </w:r>
      <w:bookmarkEnd w:id="4546"/>
      <w:bookmarkEnd w:id="4547"/>
      <w:bookmarkEnd w:id="4548"/>
      <w:bookmarkEnd w:id="4549"/>
      <w:bookmarkEnd w:id="4550"/>
      <w:bookmarkEnd w:id="4551"/>
      <w:bookmarkEnd w:id="4552"/>
      <w:bookmarkEnd w:id="4553"/>
      <w:bookmarkEnd w:id="4554"/>
      <w:bookmarkEnd w:id="4555"/>
      <w:bookmarkEnd w:id="4556"/>
      <w:bookmarkEnd w:id="4557"/>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558" w:name="_Toc143984868"/>
      <w:bookmarkStart w:id="4559" w:name="_Toc144147645"/>
      <w:bookmarkStart w:id="4560" w:name="_Toc153885449"/>
      <w:bookmarkStart w:id="4561" w:name="_Toc169939268"/>
      <w:r>
        <w:t>5.6.3.</w:t>
      </w:r>
      <w:r w:rsidRPr="00496DB9">
        <w:t>21</w:t>
      </w:r>
      <w:r w:rsidRPr="00BC662F">
        <w:tab/>
        <w:t xml:space="preserve">Enumeration: </w:t>
      </w:r>
      <w:r>
        <w:t>QoeServiceType</w:t>
      </w:r>
      <w:bookmarkEnd w:id="4558"/>
      <w:bookmarkEnd w:id="4559"/>
      <w:bookmarkEnd w:id="4560"/>
      <w:bookmarkEnd w:id="4561"/>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562" w:name="_Toc143984869"/>
      <w:bookmarkStart w:id="4563" w:name="_Toc144147646"/>
      <w:bookmarkStart w:id="4564" w:name="_Toc153885450"/>
      <w:bookmarkStart w:id="4565" w:name="_Toc169939269"/>
      <w:r>
        <w:lastRenderedPageBreak/>
        <w:t>5.6.3.</w:t>
      </w:r>
      <w:r w:rsidRPr="00496DB9">
        <w:t>22</w:t>
      </w:r>
      <w:r w:rsidRPr="00BC662F">
        <w:tab/>
        <w:t xml:space="preserve">Enumeration: </w:t>
      </w:r>
      <w:r>
        <w:t>AvailableRanVisibleQoeMetric</w:t>
      </w:r>
      <w:bookmarkEnd w:id="4562"/>
      <w:bookmarkEnd w:id="4563"/>
      <w:bookmarkEnd w:id="4564"/>
      <w:bookmarkEnd w:id="4565"/>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566" w:name="_Toc169939270"/>
      <w:r w:rsidRPr="00F11966">
        <w:t>5.6.3.</w:t>
      </w:r>
      <w:r w:rsidRPr="003423DA">
        <w:rPr>
          <w:lang w:eastAsia="zh-CN"/>
        </w:rPr>
        <w:t>23</w:t>
      </w:r>
      <w:r w:rsidRPr="00F11966">
        <w:tab/>
        <w:t xml:space="preserve">Enumeration: </w:t>
      </w:r>
      <w:r>
        <w:rPr>
          <w:rFonts w:hint="eastAsia"/>
          <w:lang w:eastAsia="zh-CN"/>
        </w:rPr>
        <w:t>MeasurementType</w:t>
      </w:r>
      <w:bookmarkEnd w:id="4566"/>
    </w:p>
    <w:p w14:paraId="202B0546" w14:textId="3DC590EA"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567"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4567"/>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4568" w:name="_Toc24925915"/>
      <w:bookmarkStart w:id="4569" w:name="_Toc24926093"/>
      <w:bookmarkStart w:id="4570" w:name="_Toc24926269"/>
      <w:bookmarkStart w:id="4571" w:name="_Toc33964129"/>
      <w:bookmarkStart w:id="4572" w:name="_Toc33980896"/>
      <w:bookmarkStart w:id="4573" w:name="_Toc36462697"/>
      <w:bookmarkStart w:id="4574" w:name="_Toc36462893"/>
      <w:bookmarkStart w:id="4575" w:name="_Toc43026161"/>
      <w:bookmarkStart w:id="4576" w:name="_Toc49763695"/>
      <w:bookmarkStart w:id="4577" w:name="_Toc56754395"/>
      <w:bookmarkStart w:id="4578" w:name="_Toc88743182"/>
      <w:bookmarkStart w:id="4579" w:name="_Toc101254094"/>
      <w:bookmarkStart w:id="4580" w:name="_Toc101254533"/>
      <w:bookmarkStart w:id="4581" w:name="_Toc104112245"/>
      <w:bookmarkStart w:id="4582" w:name="_Toc104192422"/>
      <w:bookmarkStart w:id="4583" w:name="_Toc104192986"/>
      <w:bookmarkStart w:id="4584" w:name="_Toc133336372"/>
      <w:bookmarkStart w:id="4585" w:name="_Toc143984870"/>
      <w:bookmarkStart w:id="4586" w:name="_Toc144147647"/>
      <w:bookmarkStart w:id="4587" w:name="_Toc153885451"/>
      <w:bookmarkStart w:id="4588" w:name="_Toc169939271"/>
      <w:r w:rsidRPr="00F11966">
        <w:lastRenderedPageBreak/>
        <w:t>5.6.4</w:t>
      </w:r>
      <w:r w:rsidRPr="00F11966">
        <w:tab/>
        <w:t>Structured Data Types</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p>
    <w:p w14:paraId="782AE026" w14:textId="77777777" w:rsidR="00E92CBF" w:rsidRPr="00F11966" w:rsidRDefault="00E92CBF" w:rsidP="00D362EB">
      <w:pPr>
        <w:pStyle w:val="Heading4"/>
      </w:pPr>
      <w:bookmarkStart w:id="4589" w:name="_Toc24925916"/>
      <w:bookmarkStart w:id="4590" w:name="_Toc24926094"/>
      <w:bookmarkStart w:id="4591" w:name="_Toc24926270"/>
      <w:bookmarkStart w:id="4592" w:name="_Toc33964130"/>
      <w:bookmarkStart w:id="4593" w:name="_Toc33980897"/>
      <w:bookmarkStart w:id="4594" w:name="_Toc36462698"/>
      <w:bookmarkStart w:id="4595" w:name="_Toc36462894"/>
      <w:bookmarkStart w:id="4596" w:name="_Toc43026162"/>
      <w:bookmarkStart w:id="4597" w:name="_Toc49763696"/>
      <w:bookmarkStart w:id="4598" w:name="_Toc56754396"/>
      <w:bookmarkStart w:id="4599" w:name="_Toc88743183"/>
      <w:bookmarkStart w:id="4600" w:name="_Toc101254095"/>
      <w:bookmarkStart w:id="4601" w:name="_Toc101254534"/>
      <w:bookmarkStart w:id="4602" w:name="_Toc104112246"/>
      <w:bookmarkStart w:id="4603" w:name="_Toc104192423"/>
      <w:bookmarkStart w:id="4604" w:name="_Toc104192987"/>
      <w:bookmarkStart w:id="4605" w:name="_Toc133336373"/>
      <w:bookmarkStart w:id="4606" w:name="_Toc143984871"/>
      <w:bookmarkStart w:id="4607" w:name="_Toc144147648"/>
      <w:bookmarkStart w:id="4608" w:name="_Toc153885452"/>
      <w:bookmarkStart w:id="4609" w:name="_Toc169939272"/>
      <w:r w:rsidRPr="00F11966">
        <w:t>5.6.4.1</w:t>
      </w:r>
      <w:r w:rsidRPr="00F11966">
        <w:tab/>
        <w:t>Type: TraceData</w:t>
      </w:r>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77777777"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610" w:name="_Toc43026163"/>
      <w:bookmarkStart w:id="4611" w:name="_Toc49763697"/>
      <w:bookmarkStart w:id="4612" w:name="_Toc56754397"/>
      <w:bookmarkStart w:id="4613" w:name="_Toc88743184"/>
      <w:bookmarkStart w:id="4614" w:name="_Toc101254096"/>
      <w:bookmarkStart w:id="4615" w:name="_Toc101254535"/>
      <w:bookmarkStart w:id="4616" w:name="_Toc104112247"/>
      <w:bookmarkStart w:id="4617" w:name="_Toc104192424"/>
      <w:bookmarkStart w:id="4618" w:name="_Toc104192988"/>
      <w:bookmarkStart w:id="4619" w:name="_Toc133336374"/>
      <w:bookmarkStart w:id="4620" w:name="_Toc143984872"/>
      <w:bookmarkStart w:id="4621" w:name="_Toc144147649"/>
      <w:bookmarkStart w:id="4622" w:name="_Toc153885453"/>
      <w:bookmarkStart w:id="4623" w:name="_Toc169939273"/>
      <w:r w:rsidRPr="00F11966">
        <w:lastRenderedPageBreak/>
        <w:t>5.6.4.2</w:t>
      </w:r>
      <w:r w:rsidRPr="00F11966">
        <w:tab/>
        <w:t>Type: MdtConfiguration</w:t>
      </w:r>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A map (list of key-value pairs where MeasurementLteForMdt serves as key; see clause 5.</w:t>
            </w:r>
            <w:r>
              <w:t>6.3.5</w:t>
            </w:r>
            <w:r w:rsidRPr="00F11966">
              <w:t xml:space="preserve">) of </w:t>
            </w:r>
            <w:r>
              <w:t>ReportAmountMdt).</w:t>
            </w:r>
          </w:p>
          <w:p w14:paraId="36476430" w14:textId="77777777" w:rsidR="0037492F" w:rsidRDefault="0037492F" w:rsidP="0037492F">
            <w:pPr>
              <w:pStyle w:val="TAL"/>
            </w:pPr>
            <w:r>
              <w:t>May be present if reportAmount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37492F" w:rsidRDefault="0037492F" w:rsidP="0037492F">
            <w:pPr>
              <w:pStyle w:val="TAL"/>
            </w:pPr>
            <w:r>
              <w:t>May be present if reportAmount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he value "GNSS" may be selected only if the M1 measurement is selected in measurementList.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if positioningMethod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r w:rsidR="001D0942">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37492F" w:rsidRPr="00F11966" w:rsidRDefault="0037492F" w:rsidP="0037492F">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This parameter is applicable only if the job type is Logged MBSFN MDT and for eUTRAN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624" w:name="_Toc43026164"/>
      <w:bookmarkStart w:id="4625" w:name="_Toc49763698"/>
      <w:bookmarkStart w:id="4626" w:name="_Toc56754398"/>
      <w:bookmarkStart w:id="4627" w:name="_Toc88743185"/>
      <w:bookmarkStart w:id="4628" w:name="_Toc101254097"/>
      <w:bookmarkStart w:id="4629" w:name="_Toc101254536"/>
      <w:bookmarkStart w:id="4630" w:name="_Toc104112248"/>
      <w:bookmarkStart w:id="4631" w:name="_Toc104192425"/>
      <w:bookmarkStart w:id="4632" w:name="_Toc104192989"/>
      <w:bookmarkStart w:id="4633" w:name="_Toc133336375"/>
      <w:bookmarkStart w:id="4634" w:name="_Toc143984873"/>
      <w:bookmarkStart w:id="4635" w:name="_Toc144147650"/>
      <w:bookmarkStart w:id="4636" w:name="_Toc153885454"/>
      <w:bookmarkStart w:id="4637" w:name="_Toc169939274"/>
      <w:r w:rsidRPr="00F11966">
        <w:lastRenderedPageBreak/>
        <w:t>5.6.4.3</w:t>
      </w:r>
      <w:r w:rsidRPr="00F11966">
        <w:tab/>
        <w:t>Type: AreaScope</w:t>
      </w:r>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638" w:name="_Toc43026165"/>
      <w:bookmarkStart w:id="4639" w:name="_Toc49763699"/>
      <w:bookmarkStart w:id="4640" w:name="_Toc56754399"/>
      <w:bookmarkStart w:id="4641" w:name="_Toc88743186"/>
      <w:bookmarkStart w:id="4642" w:name="_Toc101254098"/>
      <w:bookmarkStart w:id="4643" w:name="_Toc101254537"/>
      <w:bookmarkStart w:id="4644" w:name="_Toc104112249"/>
      <w:bookmarkStart w:id="4645" w:name="_Toc104192426"/>
      <w:bookmarkStart w:id="4646" w:name="_Toc104192990"/>
      <w:bookmarkStart w:id="4647" w:name="_Toc133336376"/>
      <w:bookmarkStart w:id="4648" w:name="_Toc143984874"/>
      <w:bookmarkStart w:id="4649" w:name="_Toc144147651"/>
      <w:bookmarkStart w:id="4650" w:name="_Toc153885455"/>
      <w:bookmarkStart w:id="4651" w:name="_Toc169939275"/>
      <w:r w:rsidRPr="00F11966">
        <w:t>5.6.4.</w:t>
      </w:r>
      <w:r w:rsidR="00E574B8" w:rsidRPr="00F11966">
        <w:t>4</w:t>
      </w:r>
      <w:r w:rsidRPr="00F11966">
        <w:tab/>
        <w:t xml:space="preserve">Type: </w:t>
      </w:r>
      <w:r w:rsidRPr="00F11966">
        <w:rPr>
          <w:lang w:eastAsia="zh-CN"/>
        </w:rPr>
        <w:t>TacInfo</w:t>
      </w:r>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652" w:name="_Toc43026166"/>
      <w:bookmarkStart w:id="4653" w:name="_Toc49763700"/>
      <w:bookmarkStart w:id="4654" w:name="_Toc56754400"/>
      <w:bookmarkStart w:id="4655" w:name="_Toc88743187"/>
      <w:bookmarkStart w:id="4656" w:name="_Toc101254099"/>
      <w:bookmarkStart w:id="4657" w:name="_Toc101254538"/>
      <w:bookmarkStart w:id="4658" w:name="_Toc104112250"/>
      <w:bookmarkStart w:id="4659" w:name="_Toc104192427"/>
      <w:bookmarkStart w:id="4660" w:name="_Toc104192991"/>
      <w:bookmarkStart w:id="4661" w:name="_Toc133336377"/>
      <w:bookmarkStart w:id="4662" w:name="_Toc143984875"/>
      <w:bookmarkStart w:id="4663" w:name="_Toc144147652"/>
      <w:bookmarkStart w:id="4664" w:name="_Toc153885456"/>
      <w:bookmarkStart w:id="4665" w:name="_Toc169939276"/>
      <w:r w:rsidRPr="00F11966">
        <w:t>5.6.4.</w:t>
      </w:r>
      <w:r w:rsidR="00E574B8" w:rsidRPr="00F11966">
        <w:t>5</w:t>
      </w:r>
      <w:r w:rsidRPr="00F11966">
        <w:tab/>
        <w:t>Type: MbsfnArea</w:t>
      </w:r>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666" w:name="_Toc56754401"/>
      <w:bookmarkStart w:id="4667" w:name="_Toc88743188"/>
      <w:bookmarkStart w:id="4668" w:name="_Toc101254100"/>
      <w:bookmarkStart w:id="4669" w:name="_Toc101254539"/>
      <w:bookmarkStart w:id="4670" w:name="_Toc104112251"/>
      <w:bookmarkStart w:id="4671" w:name="_Toc104192428"/>
      <w:bookmarkStart w:id="4672" w:name="_Toc104192992"/>
      <w:bookmarkStart w:id="4673" w:name="_Toc133336378"/>
      <w:bookmarkStart w:id="4674" w:name="_Toc143984876"/>
      <w:bookmarkStart w:id="4675" w:name="_Toc144147653"/>
      <w:bookmarkStart w:id="4676" w:name="_Toc153885457"/>
      <w:bookmarkStart w:id="4677" w:name="_Toc169939277"/>
      <w:r w:rsidRPr="00F11966">
        <w:lastRenderedPageBreak/>
        <w:t>5.6.4.</w:t>
      </w:r>
      <w:r>
        <w:t>6</w:t>
      </w:r>
      <w:r w:rsidRPr="00F11966">
        <w:tab/>
        <w:t xml:space="preserve">Type: </w:t>
      </w:r>
      <w:r>
        <w:t>InterFreqTargetInfo</w:t>
      </w:r>
      <w:bookmarkEnd w:id="4666"/>
      <w:bookmarkEnd w:id="4667"/>
      <w:bookmarkEnd w:id="4668"/>
      <w:bookmarkEnd w:id="4669"/>
      <w:bookmarkEnd w:id="4670"/>
      <w:bookmarkEnd w:id="4671"/>
      <w:bookmarkEnd w:id="4672"/>
      <w:bookmarkEnd w:id="4673"/>
      <w:bookmarkEnd w:id="4674"/>
      <w:bookmarkEnd w:id="4675"/>
      <w:bookmarkEnd w:id="4676"/>
      <w:bookmarkEnd w:id="4677"/>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678" w:name="_Toc143984877"/>
      <w:bookmarkStart w:id="4679" w:name="_Toc144147654"/>
      <w:bookmarkStart w:id="4680" w:name="_Toc153885458"/>
      <w:bookmarkStart w:id="4681" w:name="_Toc169939278"/>
      <w:r w:rsidRPr="00F11966">
        <w:lastRenderedPageBreak/>
        <w:t>5.6.4.</w:t>
      </w:r>
      <w:r>
        <w:t>7</w:t>
      </w:r>
      <w:r w:rsidRPr="00F11966">
        <w:tab/>
        <w:t xml:space="preserve">Type: </w:t>
      </w:r>
      <w:r>
        <w:t>Qmc</w:t>
      </w:r>
      <w:r w:rsidRPr="00F11966">
        <w:t>Config</w:t>
      </w:r>
      <w:r>
        <w:t>Info</w:t>
      </w:r>
      <w:bookmarkEnd w:id="4678"/>
      <w:bookmarkEnd w:id="4679"/>
      <w:bookmarkEnd w:id="4680"/>
      <w:bookmarkEnd w:id="4681"/>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682"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682"/>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683" w:name="_Toc143984878"/>
      <w:bookmarkStart w:id="4684" w:name="_Toc144147655"/>
      <w:bookmarkStart w:id="4685" w:name="_Toc153885459"/>
      <w:bookmarkStart w:id="4686" w:name="_Toc169939279"/>
      <w:r w:rsidRPr="00F11966">
        <w:lastRenderedPageBreak/>
        <w:t>5.6.4.</w:t>
      </w:r>
      <w:r>
        <w:t>8</w:t>
      </w:r>
      <w:r w:rsidRPr="00F11966">
        <w:tab/>
        <w:t xml:space="preserve">Type: </w:t>
      </w:r>
      <w:r>
        <w:t>Qmc</w:t>
      </w:r>
      <w:r w:rsidRPr="00F11966">
        <w:t>AreaScope</w:t>
      </w:r>
      <w:bookmarkEnd w:id="4683"/>
      <w:bookmarkEnd w:id="4684"/>
      <w:bookmarkEnd w:id="4685"/>
      <w:bookmarkEnd w:id="4686"/>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687" w:name="_Toc143984879"/>
      <w:bookmarkStart w:id="4688" w:name="_Toc144147656"/>
      <w:bookmarkStart w:id="4689" w:name="_Toc153885460"/>
      <w:bookmarkStart w:id="4690" w:name="_Toc169939280"/>
      <w:r w:rsidRPr="00F11966">
        <w:t>5.6.4.</w:t>
      </w:r>
      <w:r>
        <w:t>9</w:t>
      </w:r>
      <w:r w:rsidRPr="00F11966">
        <w:tab/>
        <w:t xml:space="preserve">Type: </w:t>
      </w:r>
      <w:r>
        <w:t>QoeTarget</w:t>
      </w:r>
      <w:bookmarkEnd w:id="4687"/>
      <w:bookmarkEnd w:id="4688"/>
      <w:bookmarkEnd w:id="4689"/>
      <w:bookmarkEnd w:id="4690"/>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691" w:name="_Toc169939281"/>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4691"/>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692" w:name="_Toc169939282"/>
      <w:r w:rsidRPr="00F11966">
        <w:t>5.6.4.</w:t>
      </w:r>
      <w:r>
        <w:t>11</w:t>
      </w:r>
      <w:r w:rsidRPr="00F11966">
        <w:tab/>
        <w:t xml:space="preserve">Type: </w:t>
      </w:r>
      <w:r>
        <w:t>Nid</w:t>
      </w:r>
      <w:r w:rsidRPr="00F11966">
        <w:rPr>
          <w:lang w:eastAsia="zh-CN"/>
        </w:rPr>
        <w:t>Info</w:t>
      </w:r>
      <w:bookmarkEnd w:id="4692"/>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693" w:name="_Toc169939283"/>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4693"/>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777777" w:rsidR="00EC26D2" w:rsidRDefault="00EC26D2" w:rsidP="00EC26D2">
            <w:pPr>
              <w:pStyle w:val="TAL"/>
              <w:rPr>
                <w:lang w:eastAsia="zh-CN"/>
              </w:rPr>
            </w:pPr>
            <w:r>
              <w:rPr>
                <w:rFonts w:hint="eastAsia"/>
                <w:lang w:eastAsia="zh-CN"/>
              </w:rPr>
              <w:t xml:space="preserve">This IE shall indicate the Job type for 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354FFF8C" w:rsidR="00EC26D2" w:rsidRPr="00F11966" w:rsidRDefault="00EC26D2" w:rsidP="00EC26D2">
            <w:pPr>
              <w:pStyle w:val="TAL"/>
            </w:pPr>
            <w:r>
              <w:rPr>
                <w:rFonts w:hint="eastAsia"/>
                <w:lang w:eastAsia="zh-CN"/>
              </w:rPr>
              <w:t>List of Measurement Type</w:t>
            </w:r>
            <w:r w:rsidRPr="00F11966">
              <w:t xml:space="preserve"> </w:t>
            </w:r>
            <w:r>
              <w:rPr>
                <w:rFonts w:hint="eastAsia"/>
                <w:lang w:eastAsia="zh-CN"/>
              </w:rPr>
              <w:t xml:space="preserve">defined by bullet 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77777777" w:rsidR="00EC26D2" w:rsidRDefault="00EC26D2" w:rsidP="00EC26D2">
            <w:pPr>
              <w:pStyle w:val="TAL"/>
              <w:rPr>
                <w:lang w:eastAsia="zh-CN"/>
              </w:rPr>
            </w:pPr>
            <w:r>
              <w:rPr>
                <w:rFonts w:hint="eastAsia"/>
                <w:lang w:eastAsia="zh-CN"/>
              </w:rPr>
              <w:t>This IE identifies the period time for every Trace Recording Session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694" w:name="_Toc169939284"/>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4694"/>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4695" w:name="_Toc169939285"/>
      <w:bookmarkStart w:id="4696" w:name="_Hlk16648899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4695"/>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4696"/>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4697" w:name="_Toc169939286"/>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4697"/>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4698" w:name="_Toc169939287"/>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4698"/>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2E950C9E" w14:textId="77777777" w:rsidR="00F1391E" w:rsidRPr="003423DA" w:rsidRDefault="00F1391E" w:rsidP="00F1391E">
      <w:pPr>
        <w:rPr>
          <w:noProof/>
        </w:rPr>
      </w:pPr>
    </w:p>
    <w:p w14:paraId="7EE4C5E5" w14:textId="77777777" w:rsidR="002933AC" w:rsidRPr="00496DB9" w:rsidRDefault="002933AC" w:rsidP="00E92CBF"/>
    <w:p w14:paraId="2988D62F" w14:textId="77777777" w:rsidR="00E92CBF" w:rsidRPr="00F11966" w:rsidRDefault="00E92CBF" w:rsidP="00D362EB">
      <w:pPr>
        <w:pStyle w:val="Heading2"/>
      </w:pPr>
      <w:bookmarkStart w:id="4699" w:name="_Toc24925917"/>
      <w:bookmarkStart w:id="4700" w:name="_Toc24926095"/>
      <w:bookmarkStart w:id="4701" w:name="_Toc24926271"/>
      <w:bookmarkStart w:id="4702" w:name="_Toc33964131"/>
      <w:bookmarkStart w:id="4703" w:name="_Toc33980898"/>
      <w:bookmarkStart w:id="4704" w:name="_Toc36462699"/>
      <w:bookmarkStart w:id="4705" w:name="_Toc36462895"/>
      <w:bookmarkStart w:id="4706" w:name="_Toc43026167"/>
      <w:bookmarkStart w:id="4707" w:name="_Toc49763701"/>
      <w:bookmarkStart w:id="4708" w:name="_Toc56754402"/>
      <w:bookmarkStart w:id="4709" w:name="_Toc88743189"/>
      <w:bookmarkStart w:id="4710" w:name="_Toc101254101"/>
      <w:bookmarkStart w:id="4711" w:name="_Toc101254540"/>
      <w:bookmarkStart w:id="4712" w:name="_Toc104112252"/>
      <w:bookmarkStart w:id="4713" w:name="_Toc104192429"/>
      <w:bookmarkStart w:id="4714" w:name="_Toc104192993"/>
      <w:bookmarkStart w:id="4715" w:name="_Toc133336379"/>
      <w:bookmarkStart w:id="4716" w:name="_Toc143984880"/>
      <w:bookmarkStart w:id="4717" w:name="_Toc144147657"/>
      <w:bookmarkStart w:id="4718" w:name="_Toc153885461"/>
      <w:bookmarkStart w:id="4719" w:name="_Toc169939288"/>
      <w:r w:rsidRPr="00F11966">
        <w:lastRenderedPageBreak/>
        <w:t>5.7</w:t>
      </w:r>
      <w:r w:rsidRPr="00F11966">
        <w:tab/>
        <w:t>Data Types related to 5G Operator Determined Barring</w:t>
      </w:r>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p>
    <w:p w14:paraId="018D8373" w14:textId="77777777" w:rsidR="00E92CBF" w:rsidRPr="00F11966" w:rsidRDefault="00E92CBF" w:rsidP="00D362EB">
      <w:pPr>
        <w:pStyle w:val="Heading3"/>
      </w:pPr>
      <w:bookmarkStart w:id="4720" w:name="_Toc24925918"/>
      <w:bookmarkStart w:id="4721" w:name="_Toc24926096"/>
      <w:bookmarkStart w:id="4722" w:name="_Toc24926272"/>
      <w:bookmarkStart w:id="4723" w:name="_Toc33964132"/>
      <w:bookmarkStart w:id="4724" w:name="_Toc33980899"/>
      <w:bookmarkStart w:id="4725" w:name="_Toc36462700"/>
      <w:bookmarkStart w:id="4726" w:name="_Toc36462896"/>
      <w:bookmarkStart w:id="4727" w:name="_Toc43026168"/>
      <w:bookmarkStart w:id="4728" w:name="_Toc49763702"/>
      <w:bookmarkStart w:id="4729" w:name="_Toc56754403"/>
      <w:bookmarkStart w:id="4730" w:name="_Toc88743190"/>
      <w:bookmarkStart w:id="4731" w:name="_Toc101254102"/>
      <w:bookmarkStart w:id="4732" w:name="_Toc101254541"/>
      <w:bookmarkStart w:id="4733" w:name="_Toc104112253"/>
      <w:bookmarkStart w:id="4734" w:name="_Toc104192430"/>
      <w:bookmarkStart w:id="4735" w:name="_Toc104192994"/>
      <w:bookmarkStart w:id="4736" w:name="_Toc133336380"/>
      <w:bookmarkStart w:id="4737" w:name="_Toc143984881"/>
      <w:bookmarkStart w:id="4738" w:name="_Toc144147658"/>
      <w:bookmarkStart w:id="4739" w:name="_Toc153885462"/>
      <w:bookmarkStart w:id="4740" w:name="_Toc169939289"/>
      <w:r w:rsidRPr="00F11966">
        <w:t>5.7.1</w:t>
      </w:r>
      <w:r w:rsidRPr="00F11966">
        <w:tab/>
        <w:t>Introduction</w:t>
      </w:r>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4741" w:name="_Toc24925919"/>
      <w:bookmarkStart w:id="4742" w:name="_Toc24926097"/>
      <w:bookmarkStart w:id="4743" w:name="_Toc24926273"/>
      <w:bookmarkStart w:id="4744" w:name="_Toc33964133"/>
      <w:bookmarkStart w:id="4745" w:name="_Toc33980900"/>
      <w:bookmarkStart w:id="4746" w:name="_Toc36462701"/>
      <w:bookmarkStart w:id="4747" w:name="_Toc36462897"/>
      <w:bookmarkStart w:id="4748" w:name="_Toc43026169"/>
      <w:bookmarkStart w:id="4749" w:name="_Toc49763703"/>
      <w:bookmarkStart w:id="4750" w:name="_Toc56754404"/>
      <w:bookmarkStart w:id="4751" w:name="_Toc88743191"/>
      <w:bookmarkStart w:id="4752" w:name="_Toc101254103"/>
      <w:bookmarkStart w:id="4753" w:name="_Toc101254542"/>
      <w:bookmarkStart w:id="4754" w:name="_Toc104112254"/>
      <w:bookmarkStart w:id="4755" w:name="_Toc104192431"/>
      <w:bookmarkStart w:id="4756" w:name="_Toc104192995"/>
      <w:bookmarkStart w:id="4757" w:name="_Toc133336381"/>
      <w:bookmarkStart w:id="4758" w:name="_Toc143984882"/>
      <w:bookmarkStart w:id="4759" w:name="_Toc144147659"/>
      <w:bookmarkStart w:id="4760" w:name="_Toc153885463"/>
      <w:bookmarkStart w:id="4761" w:name="_Toc169939290"/>
      <w:r w:rsidRPr="00F11966">
        <w:t>5.7.2</w:t>
      </w:r>
      <w:r w:rsidRPr="00F11966">
        <w:tab/>
        <w:t>Simple Data Types</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4762" w:name="_Toc24925920"/>
      <w:bookmarkStart w:id="4763" w:name="_Toc24926098"/>
      <w:bookmarkStart w:id="4764" w:name="_Toc24926274"/>
      <w:bookmarkStart w:id="4765" w:name="_Toc33964134"/>
      <w:bookmarkStart w:id="4766" w:name="_Toc33980901"/>
      <w:bookmarkStart w:id="4767" w:name="_Toc36462702"/>
      <w:bookmarkStart w:id="4768" w:name="_Toc36462898"/>
      <w:bookmarkStart w:id="4769" w:name="_Toc43026170"/>
      <w:bookmarkStart w:id="4770" w:name="_Toc49763704"/>
      <w:bookmarkStart w:id="4771" w:name="_Toc56754405"/>
      <w:bookmarkStart w:id="4772" w:name="_Toc88743192"/>
      <w:bookmarkStart w:id="4773" w:name="_Toc101254104"/>
      <w:bookmarkStart w:id="4774" w:name="_Toc101254543"/>
      <w:bookmarkStart w:id="4775" w:name="_Toc104112255"/>
      <w:bookmarkStart w:id="4776" w:name="_Toc104192432"/>
      <w:bookmarkStart w:id="4777" w:name="_Toc104192996"/>
      <w:bookmarkStart w:id="4778" w:name="_Toc133336382"/>
      <w:bookmarkStart w:id="4779" w:name="_Toc143984883"/>
      <w:bookmarkStart w:id="4780" w:name="_Toc144147660"/>
      <w:bookmarkStart w:id="4781" w:name="_Toc153885464"/>
      <w:bookmarkStart w:id="4782" w:name="_Toc169939291"/>
      <w:r w:rsidRPr="00F11966">
        <w:t>5.7.3</w:t>
      </w:r>
      <w:r w:rsidRPr="00F11966">
        <w:tab/>
        <w:t>Enumerations</w:t>
      </w:r>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p>
    <w:p w14:paraId="39443122" w14:textId="77777777" w:rsidR="00E92CBF" w:rsidRPr="00F11966" w:rsidRDefault="00E92CBF" w:rsidP="00D362EB">
      <w:pPr>
        <w:pStyle w:val="Heading4"/>
      </w:pPr>
      <w:bookmarkStart w:id="4783" w:name="_Toc24925921"/>
      <w:bookmarkStart w:id="4784" w:name="_Toc24926099"/>
      <w:bookmarkStart w:id="4785" w:name="_Toc24926275"/>
      <w:bookmarkStart w:id="4786" w:name="_Toc33964135"/>
      <w:bookmarkStart w:id="4787" w:name="_Toc33980902"/>
      <w:bookmarkStart w:id="4788" w:name="_Toc36462703"/>
      <w:bookmarkStart w:id="4789" w:name="_Toc36462899"/>
      <w:bookmarkStart w:id="4790" w:name="_Toc43026171"/>
      <w:bookmarkStart w:id="4791" w:name="_Toc49763705"/>
      <w:bookmarkStart w:id="4792" w:name="_Toc56754406"/>
      <w:bookmarkStart w:id="4793" w:name="_Toc88743193"/>
      <w:bookmarkStart w:id="4794" w:name="_Toc101254105"/>
      <w:bookmarkStart w:id="4795" w:name="_Toc101254544"/>
      <w:bookmarkStart w:id="4796" w:name="_Toc104112256"/>
      <w:bookmarkStart w:id="4797" w:name="_Toc104192433"/>
      <w:bookmarkStart w:id="4798" w:name="_Toc104192997"/>
      <w:bookmarkStart w:id="4799" w:name="_Toc133336383"/>
      <w:bookmarkStart w:id="4800" w:name="_Toc143984884"/>
      <w:bookmarkStart w:id="4801" w:name="_Toc144147661"/>
      <w:bookmarkStart w:id="4802" w:name="_Toc153885465"/>
      <w:bookmarkStart w:id="4803" w:name="_Toc169939292"/>
      <w:r w:rsidRPr="00F11966">
        <w:t>5.7.3.1</w:t>
      </w:r>
      <w:r w:rsidRPr="00F11966">
        <w:tab/>
        <w:t xml:space="preserve">Enumeration: </w:t>
      </w:r>
      <w:r w:rsidRPr="00F11966">
        <w:rPr>
          <w:lang w:val="en-US"/>
        </w:rPr>
        <w:t>RoamingOdb</w:t>
      </w:r>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4804" w:name="_Toc24925922"/>
      <w:bookmarkStart w:id="4805" w:name="_Toc24926100"/>
      <w:bookmarkStart w:id="4806" w:name="_Toc24926276"/>
      <w:bookmarkStart w:id="4807" w:name="_Toc33964136"/>
      <w:bookmarkStart w:id="4808" w:name="_Toc33980903"/>
      <w:bookmarkStart w:id="4809" w:name="_Toc36462704"/>
      <w:bookmarkStart w:id="4810" w:name="_Toc36462900"/>
      <w:bookmarkStart w:id="4811" w:name="_Toc43026172"/>
      <w:bookmarkStart w:id="4812" w:name="_Toc49763706"/>
      <w:bookmarkStart w:id="4813" w:name="_Toc56754407"/>
      <w:bookmarkStart w:id="4814" w:name="_Toc88743194"/>
      <w:bookmarkStart w:id="4815" w:name="_Toc101254106"/>
      <w:bookmarkStart w:id="4816" w:name="_Toc101254545"/>
      <w:bookmarkStart w:id="4817" w:name="_Toc104112257"/>
      <w:bookmarkStart w:id="4818" w:name="_Toc104192434"/>
      <w:bookmarkStart w:id="4819" w:name="_Toc104192998"/>
      <w:bookmarkStart w:id="4820" w:name="_Toc133336384"/>
      <w:bookmarkStart w:id="4821" w:name="_Toc143984885"/>
      <w:bookmarkStart w:id="4822" w:name="_Toc144147662"/>
      <w:bookmarkStart w:id="4823" w:name="_Toc153885466"/>
      <w:bookmarkStart w:id="4824" w:name="_Toc169939293"/>
      <w:r w:rsidRPr="00F11966">
        <w:t>5.7.3.2</w:t>
      </w:r>
      <w:r w:rsidRPr="00F11966">
        <w:tab/>
        <w:t xml:space="preserve">Enumeration: </w:t>
      </w:r>
      <w:r w:rsidRPr="00F11966">
        <w:rPr>
          <w:lang w:val="en-US"/>
        </w:rPr>
        <w:t>OdbPacketServices</w:t>
      </w:r>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4825" w:name="_Toc24925923"/>
      <w:bookmarkStart w:id="4826" w:name="_Toc24926101"/>
      <w:bookmarkStart w:id="4827" w:name="_Toc24926277"/>
      <w:bookmarkStart w:id="4828" w:name="_Toc33964137"/>
      <w:bookmarkStart w:id="4829" w:name="_Toc33980904"/>
      <w:bookmarkStart w:id="4830" w:name="_Toc36462705"/>
      <w:bookmarkStart w:id="4831" w:name="_Toc36462901"/>
      <w:bookmarkStart w:id="4832" w:name="_Toc43026173"/>
      <w:bookmarkStart w:id="4833" w:name="_Toc49763707"/>
      <w:bookmarkStart w:id="4834" w:name="_Toc56754408"/>
      <w:bookmarkStart w:id="4835" w:name="_Toc88743195"/>
      <w:bookmarkStart w:id="4836" w:name="_Toc101254107"/>
      <w:bookmarkStart w:id="4837" w:name="_Toc101254546"/>
      <w:bookmarkStart w:id="4838" w:name="_Toc104112258"/>
      <w:bookmarkStart w:id="4839" w:name="_Toc104192435"/>
      <w:bookmarkStart w:id="4840" w:name="_Toc104192999"/>
      <w:bookmarkStart w:id="4841" w:name="_Toc133336385"/>
      <w:bookmarkStart w:id="4842" w:name="_Toc143984886"/>
      <w:bookmarkStart w:id="4843" w:name="_Toc144147663"/>
      <w:bookmarkStart w:id="4844" w:name="_Toc153885467"/>
      <w:bookmarkStart w:id="4845" w:name="_Toc169939294"/>
      <w:r w:rsidRPr="00F11966">
        <w:t>5.7.4</w:t>
      </w:r>
      <w:r w:rsidRPr="00F11966">
        <w:tab/>
        <w:t>Structured Data Types</w:t>
      </w:r>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p>
    <w:p w14:paraId="0731CBDE" w14:textId="77777777" w:rsidR="00E92CBF" w:rsidRPr="00F11966" w:rsidRDefault="00E92CBF" w:rsidP="00D362EB">
      <w:pPr>
        <w:pStyle w:val="Heading4"/>
      </w:pPr>
      <w:bookmarkStart w:id="4846" w:name="_Toc24925924"/>
      <w:bookmarkStart w:id="4847" w:name="_Toc24926102"/>
      <w:bookmarkStart w:id="4848" w:name="_Toc24926278"/>
      <w:bookmarkStart w:id="4849" w:name="_Toc33964138"/>
      <w:bookmarkStart w:id="4850" w:name="_Toc33980905"/>
      <w:bookmarkStart w:id="4851" w:name="_Toc36462706"/>
      <w:bookmarkStart w:id="4852" w:name="_Toc36462902"/>
      <w:bookmarkStart w:id="4853" w:name="_Toc43026174"/>
      <w:bookmarkStart w:id="4854" w:name="_Toc49763708"/>
      <w:bookmarkStart w:id="4855" w:name="_Toc56754409"/>
      <w:bookmarkStart w:id="4856" w:name="_Toc88743196"/>
      <w:bookmarkStart w:id="4857" w:name="_Toc101254108"/>
      <w:bookmarkStart w:id="4858" w:name="_Toc101254547"/>
      <w:bookmarkStart w:id="4859" w:name="_Toc104112259"/>
      <w:bookmarkStart w:id="4860" w:name="_Toc104192436"/>
      <w:bookmarkStart w:id="4861" w:name="_Toc104193000"/>
      <w:bookmarkStart w:id="4862" w:name="_Toc133336386"/>
      <w:bookmarkStart w:id="4863" w:name="_Toc143984887"/>
      <w:bookmarkStart w:id="4864" w:name="_Toc144147664"/>
      <w:bookmarkStart w:id="4865" w:name="_Toc153885468"/>
      <w:bookmarkStart w:id="4866" w:name="_Toc169939295"/>
      <w:r w:rsidRPr="00F11966">
        <w:t>5.7.4.1</w:t>
      </w:r>
      <w:r w:rsidRPr="00F11966">
        <w:tab/>
        <w:t xml:space="preserve">Type: </w:t>
      </w:r>
      <w:r w:rsidRPr="00F11966">
        <w:rPr>
          <w:lang w:val="en-US"/>
        </w:rPr>
        <w:t>OdbData</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4867" w:name="_Toc24925925"/>
      <w:bookmarkStart w:id="4868" w:name="_Toc24926103"/>
      <w:bookmarkStart w:id="4869" w:name="_Toc24926279"/>
      <w:bookmarkStart w:id="4870" w:name="_Toc33964139"/>
      <w:bookmarkStart w:id="4871" w:name="_Toc33980906"/>
      <w:bookmarkStart w:id="4872" w:name="_Toc36462707"/>
      <w:bookmarkStart w:id="4873" w:name="_Toc36462903"/>
      <w:bookmarkStart w:id="4874" w:name="_Toc43026175"/>
      <w:bookmarkStart w:id="4875" w:name="_Toc49763709"/>
      <w:bookmarkStart w:id="4876" w:name="_Toc56754410"/>
      <w:bookmarkStart w:id="4877" w:name="_Toc88743197"/>
      <w:bookmarkStart w:id="4878" w:name="_Toc101254109"/>
      <w:bookmarkStart w:id="4879" w:name="_Toc101254548"/>
      <w:bookmarkStart w:id="4880" w:name="_Toc104112260"/>
      <w:bookmarkStart w:id="4881" w:name="_Toc104192437"/>
      <w:bookmarkStart w:id="4882" w:name="_Toc104193001"/>
      <w:bookmarkStart w:id="4883" w:name="_Toc133336387"/>
      <w:bookmarkStart w:id="4884" w:name="_Toc143984888"/>
      <w:bookmarkStart w:id="4885" w:name="_Toc144147665"/>
      <w:bookmarkStart w:id="4886" w:name="_Toc153885469"/>
      <w:bookmarkStart w:id="4887" w:name="_Toc169939296"/>
      <w:r w:rsidRPr="00F11966">
        <w:lastRenderedPageBreak/>
        <w:t>5.8</w:t>
      </w:r>
      <w:r w:rsidRPr="00F11966">
        <w:tab/>
        <w:t>Data Types related to Charging</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p>
    <w:p w14:paraId="380B4FA6" w14:textId="77777777" w:rsidR="00E92CBF" w:rsidRPr="00F11966" w:rsidRDefault="00E92CBF" w:rsidP="00D362EB">
      <w:pPr>
        <w:pStyle w:val="Heading3"/>
      </w:pPr>
      <w:bookmarkStart w:id="4888" w:name="_Toc24925926"/>
      <w:bookmarkStart w:id="4889" w:name="_Toc24926104"/>
      <w:bookmarkStart w:id="4890" w:name="_Toc24926280"/>
      <w:bookmarkStart w:id="4891" w:name="_Toc33964140"/>
      <w:bookmarkStart w:id="4892" w:name="_Toc33980907"/>
      <w:bookmarkStart w:id="4893" w:name="_Toc36462708"/>
      <w:bookmarkStart w:id="4894" w:name="_Toc36462904"/>
      <w:bookmarkStart w:id="4895" w:name="_Toc43026176"/>
      <w:bookmarkStart w:id="4896" w:name="_Toc49763710"/>
      <w:bookmarkStart w:id="4897" w:name="_Toc56754411"/>
      <w:bookmarkStart w:id="4898" w:name="_Toc88743198"/>
      <w:bookmarkStart w:id="4899" w:name="_Toc101254110"/>
      <w:bookmarkStart w:id="4900" w:name="_Toc101254549"/>
      <w:bookmarkStart w:id="4901" w:name="_Toc104112261"/>
      <w:bookmarkStart w:id="4902" w:name="_Toc104192438"/>
      <w:bookmarkStart w:id="4903" w:name="_Toc104193002"/>
      <w:bookmarkStart w:id="4904" w:name="_Toc133336388"/>
      <w:bookmarkStart w:id="4905" w:name="_Toc143984889"/>
      <w:bookmarkStart w:id="4906" w:name="_Toc144147666"/>
      <w:bookmarkStart w:id="4907" w:name="_Toc153885470"/>
      <w:bookmarkStart w:id="4908" w:name="_Toc169939297"/>
      <w:r w:rsidRPr="00F11966">
        <w:t>5.8.1</w:t>
      </w:r>
      <w:r w:rsidRPr="00F11966">
        <w:tab/>
        <w:t>Introduction</w:t>
      </w:r>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4909" w:name="_Toc24925927"/>
      <w:bookmarkStart w:id="4910" w:name="_Toc24926105"/>
      <w:bookmarkStart w:id="4911" w:name="_Toc24926281"/>
      <w:bookmarkStart w:id="4912" w:name="_Toc33964141"/>
      <w:bookmarkStart w:id="4913" w:name="_Toc33980908"/>
      <w:bookmarkStart w:id="4914" w:name="_Toc36462709"/>
      <w:bookmarkStart w:id="4915" w:name="_Toc36462905"/>
      <w:bookmarkStart w:id="4916" w:name="_Toc43026177"/>
      <w:bookmarkStart w:id="4917" w:name="_Toc49763711"/>
      <w:bookmarkStart w:id="4918" w:name="_Toc56754412"/>
      <w:bookmarkStart w:id="4919" w:name="_Toc88743199"/>
      <w:bookmarkStart w:id="4920" w:name="_Toc101254111"/>
      <w:bookmarkStart w:id="4921" w:name="_Toc101254550"/>
      <w:bookmarkStart w:id="4922" w:name="_Toc104112262"/>
      <w:bookmarkStart w:id="4923" w:name="_Toc104192439"/>
      <w:bookmarkStart w:id="4924" w:name="_Toc104193003"/>
      <w:bookmarkStart w:id="4925" w:name="_Toc133336389"/>
      <w:bookmarkStart w:id="4926" w:name="_Toc143984890"/>
      <w:bookmarkStart w:id="4927" w:name="_Toc144147667"/>
      <w:bookmarkStart w:id="4928" w:name="_Toc153885471"/>
      <w:bookmarkStart w:id="4929" w:name="_Toc169939298"/>
      <w:r w:rsidRPr="00F11966">
        <w:t>5.8.2</w:t>
      </w:r>
      <w:r w:rsidRPr="00F11966">
        <w:tab/>
        <w:t>Simple Data Types</w:t>
      </w:r>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4930" w:name="_Toc24925928"/>
      <w:bookmarkStart w:id="4931" w:name="_Toc24926106"/>
      <w:bookmarkStart w:id="4932" w:name="_Toc24926282"/>
      <w:bookmarkStart w:id="4933" w:name="_Toc33964142"/>
      <w:bookmarkStart w:id="4934" w:name="_Toc33980909"/>
      <w:bookmarkStart w:id="4935" w:name="_Toc36462710"/>
      <w:bookmarkStart w:id="4936" w:name="_Toc36462906"/>
      <w:bookmarkStart w:id="4937" w:name="_Toc43026178"/>
      <w:bookmarkStart w:id="4938" w:name="_Toc49763712"/>
      <w:bookmarkStart w:id="4939" w:name="_Toc56754413"/>
      <w:bookmarkStart w:id="4940" w:name="_Toc88743200"/>
      <w:bookmarkStart w:id="4941" w:name="_Toc101254112"/>
      <w:bookmarkStart w:id="4942" w:name="_Toc101254551"/>
      <w:bookmarkStart w:id="4943" w:name="_Toc104112263"/>
      <w:bookmarkStart w:id="4944" w:name="_Toc104192440"/>
      <w:bookmarkStart w:id="4945" w:name="_Toc104193004"/>
      <w:bookmarkStart w:id="4946" w:name="_Toc133336390"/>
      <w:bookmarkStart w:id="4947" w:name="_Toc143984891"/>
      <w:bookmarkStart w:id="4948" w:name="_Toc144147668"/>
      <w:bookmarkStart w:id="4949" w:name="_Toc153885472"/>
      <w:bookmarkStart w:id="4950" w:name="_Toc169939299"/>
      <w:r w:rsidRPr="00F11966">
        <w:t>5.8.3</w:t>
      </w:r>
      <w:r w:rsidRPr="00F11966">
        <w:tab/>
        <w:t>Enumerations</w:t>
      </w:r>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p>
    <w:p w14:paraId="7E6A5A00" w14:textId="77777777" w:rsidR="00E92CBF" w:rsidRPr="00F11966" w:rsidRDefault="00E92CBF" w:rsidP="00D362EB">
      <w:pPr>
        <w:pStyle w:val="Heading3"/>
      </w:pPr>
      <w:bookmarkStart w:id="4951" w:name="_Toc24925929"/>
      <w:bookmarkStart w:id="4952" w:name="_Toc24926107"/>
      <w:bookmarkStart w:id="4953" w:name="_Toc24926283"/>
      <w:bookmarkStart w:id="4954" w:name="_Toc33964143"/>
      <w:bookmarkStart w:id="4955" w:name="_Toc33980910"/>
      <w:bookmarkStart w:id="4956" w:name="_Toc36462711"/>
      <w:bookmarkStart w:id="4957" w:name="_Toc36462907"/>
      <w:bookmarkStart w:id="4958" w:name="_Toc43026179"/>
      <w:bookmarkStart w:id="4959" w:name="_Toc49763713"/>
      <w:bookmarkStart w:id="4960" w:name="_Toc56754414"/>
      <w:bookmarkStart w:id="4961" w:name="_Toc88743201"/>
      <w:bookmarkStart w:id="4962" w:name="_Toc101254113"/>
      <w:bookmarkStart w:id="4963" w:name="_Toc101254552"/>
      <w:bookmarkStart w:id="4964" w:name="_Toc104112264"/>
      <w:bookmarkStart w:id="4965" w:name="_Toc104192441"/>
      <w:bookmarkStart w:id="4966" w:name="_Toc104193005"/>
      <w:bookmarkStart w:id="4967" w:name="_Toc133336391"/>
      <w:bookmarkStart w:id="4968" w:name="_Toc143984892"/>
      <w:bookmarkStart w:id="4969" w:name="_Toc144147669"/>
      <w:bookmarkStart w:id="4970" w:name="_Toc153885473"/>
      <w:bookmarkStart w:id="4971" w:name="_Toc169939300"/>
      <w:r w:rsidRPr="00F11966">
        <w:t>5.8.4</w:t>
      </w:r>
      <w:r w:rsidRPr="00F11966">
        <w:tab/>
        <w:t>Structured Data Types</w:t>
      </w:r>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p>
    <w:p w14:paraId="510BB62C" w14:textId="77777777" w:rsidR="00E92CBF" w:rsidRPr="00F11966" w:rsidRDefault="00E92CBF" w:rsidP="00D362EB">
      <w:pPr>
        <w:pStyle w:val="Heading4"/>
      </w:pPr>
      <w:bookmarkStart w:id="4972" w:name="_Toc24925930"/>
      <w:bookmarkStart w:id="4973" w:name="_Toc24926108"/>
      <w:bookmarkStart w:id="4974" w:name="_Toc24926284"/>
      <w:bookmarkStart w:id="4975" w:name="_Toc33964144"/>
      <w:bookmarkStart w:id="4976" w:name="_Toc33980911"/>
      <w:bookmarkStart w:id="4977" w:name="_Toc36462712"/>
      <w:bookmarkStart w:id="4978" w:name="_Toc36462908"/>
      <w:bookmarkStart w:id="4979" w:name="_Toc43026180"/>
      <w:bookmarkStart w:id="4980" w:name="_Toc49763714"/>
      <w:bookmarkStart w:id="4981" w:name="_Toc56754415"/>
      <w:bookmarkStart w:id="4982" w:name="_Toc88743202"/>
      <w:bookmarkStart w:id="4983" w:name="_Toc101254114"/>
      <w:bookmarkStart w:id="4984" w:name="_Toc101254553"/>
      <w:bookmarkStart w:id="4985" w:name="_Toc104112265"/>
      <w:bookmarkStart w:id="4986" w:name="_Toc104192442"/>
      <w:bookmarkStart w:id="4987" w:name="_Toc104193006"/>
      <w:bookmarkStart w:id="4988" w:name="_Toc133336392"/>
      <w:bookmarkStart w:id="4989" w:name="_Toc143984893"/>
      <w:bookmarkStart w:id="4990" w:name="_Toc144147670"/>
      <w:bookmarkStart w:id="4991" w:name="_Toc153885474"/>
      <w:bookmarkStart w:id="4992" w:name="_Toc169939301"/>
      <w:r w:rsidRPr="00F11966">
        <w:t>5.8.4.1</w:t>
      </w:r>
      <w:r w:rsidRPr="00F11966">
        <w:tab/>
        <w:t>Type: SecondaryRatUsageReport</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4993" w:name="_Toc24925931"/>
      <w:bookmarkStart w:id="4994" w:name="_Toc24926109"/>
      <w:bookmarkStart w:id="4995" w:name="_Toc24926285"/>
      <w:bookmarkStart w:id="4996" w:name="_Toc33964145"/>
      <w:bookmarkStart w:id="4997" w:name="_Toc33980912"/>
      <w:bookmarkStart w:id="4998" w:name="_Toc36462713"/>
      <w:bookmarkStart w:id="4999" w:name="_Toc36462909"/>
      <w:bookmarkStart w:id="5000" w:name="_Toc43026181"/>
      <w:bookmarkStart w:id="5001" w:name="_Toc49763715"/>
      <w:bookmarkStart w:id="5002" w:name="_Toc56754416"/>
      <w:bookmarkStart w:id="5003" w:name="_Toc88743203"/>
      <w:bookmarkStart w:id="5004" w:name="_Toc101254115"/>
      <w:bookmarkStart w:id="5005" w:name="_Toc101254554"/>
      <w:bookmarkStart w:id="5006" w:name="_Toc104112266"/>
      <w:bookmarkStart w:id="5007" w:name="_Toc104192443"/>
      <w:bookmarkStart w:id="5008" w:name="_Toc104193007"/>
      <w:bookmarkStart w:id="5009" w:name="_Toc133336393"/>
      <w:bookmarkStart w:id="5010" w:name="_Toc143984894"/>
      <w:bookmarkStart w:id="5011" w:name="_Toc144147671"/>
      <w:bookmarkStart w:id="5012" w:name="_Toc153885475"/>
      <w:bookmarkStart w:id="5013" w:name="_Toc169939302"/>
      <w:r w:rsidRPr="00F11966">
        <w:lastRenderedPageBreak/>
        <w:t>5.8.4.2</w:t>
      </w:r>
      <w:r w:rsidRPr="00F11966">
        <w:tab/>
        <w:t>Type: QoSFlowUsageReport</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014" w:name="_Toc24925932"/>
      <w:bookmarkStart w:id="5015" w:name="_Toc24926110"/>
      <w:bookmarkStart w:id="5016" w:name="_Toc24926286"/>
      <w:bookmarkStart w:id="5017" w:name="_Toc33964146"/>
      <w:bookmarkStart w:id="5018" w:name="_Toc33980913"/>
      <w:bookmarkStart w:id="5019" w:name="_Toc36462714"/>
      <w:bookmarkStart w:id="5020" w:name="_Toc36462910"/>
      <w:bookmarkStart w:id="5021" w:name="_Toc43026182"/>
      <w:bookmarkStart w:id="5022" w:name="_Toc49763716"/>
      <w:bookmarkStart w:id="5023" w:name="_Toc56754417"/>
      <w:bookmarkStart w:id="5024" w:name="_Toc88743204"/>
      <w:bookmarkStart w:id="5025" w:name="_Toc101254116"/>
      <w:bookmarkStart w:id="5026" w:name="_Toc101254555"/>
      <w:bookmarkStart w:id="5027" w:name="_Toc104112267"/>
      <w:bookmarkStart w:id="5028" w:name="_Toc104192444"/>
      <w:bookmarkStart w:id="5029" w:name="_Toc104193008"/>
      <w:bookmarkStart w:id="5030" w:name="_Toc133336394"/>
      <w:bookmarkStart w:id="5031" w:name="_Toc143984895"/>
      <w:bookmarkStart w:id="5032" w:name="_Toc144147672"/>
      <w:bookmarkStart w:id="5033" w:name="_Toc153885476"/>
      <w:bookmarkStart w:id="5034" w:name="_Toc169939303"/>
      <w:r w:rsidRPr="00F11966">
        <w:t>5.8.4.3</w:t>
      </w:r>
      <w:r w:rsidRPr="00F11966">
        <w:tab/>
        <w:t>Type: SecondaryRatUsageInfo</w:t>
      </w:r>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035" w:name="_Toc24925933"/>
      <w:bookmarkStart w:id="5036" w:name="_Toc24926111"/>
      <w:bookmarkStart w:id="5037" w:name="_Toc24926287"/>
      <w:bookmarkStart w:id="5038" w:name="_Toc33964147"/>
      <w:bookmarkStart w:id="5039" w:name="_Toc33980914"/>
      <w:bookmarkStart w:id="5040" w:name="_Toc36462715"/>
      <w:bookmarkStart w:id="5041" w:name="_Toc36462911"/>
      <w:bookmarkStart w:id="5042" w:name="_Toc43026183"/>
      <w:bookmarkStart w:id="5043" w:name="_Toc49763717"/>
      <w:bookmarkStart w:id="5044" w:name="_Toc56754418"/>
      <w:bookmarkStart w:id="5045" w:name="_Toc88743205"/>
      <w:bookmarkStart w:id="5046" w:name="_Toc101254117"/>
      <w:bookmarkStart w:id="5047" w:name="_Toc101254556"/>
      <w:bookmarkStart w:id="5048" w:name="_Toc104112268"/>
      <w:bookmarkStart w:id="5049" w:name="_Toc104192445"/>
      <w:bookmarkStart w:id="5050" w:name="_Toc104193009"/>
      <w:bookmarkStart w:id="5051" w:name="_Toc133336395"/>
      <w:bookmarkStart w:id="5052" w:name="_Toc143984896"/>
      <w:bookmarkStart w:id="5053" w:name="_Toc144147673"/>
      <w:bookmarkStart w:id="5054" w:name="_Toc153885477"/>
      <w:bookmarkStart w:id="5055" w:name="_Toc169939304"/>
      <w:r w:rsidRPr="00F11966">
        <w:t>5.8.4.4</w:t>
      </w:r>
      <w:r w:rsidRPr="00F11966">
        <w:tab/>
        <w:t>Type: VolumeTimedReport</w:t>
      </w:r>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056" w:name="_Toc88743206"/>
      <w:bookmarkStart w:id="5057" w:name="_Toc101254118"/>
      <w:bookmarkStart w:id="5058" w:name="_Toc101254557"/>
      <w:bookmarkStart w:id="5059" w:name="_Toc104112269"/>
      <w:bookmarkStart w:id="5060" w:name="_Toc104192446"/>
      <w:bookmarkStart w:id="5061" w:name="_Toc104193010"/>
      <w:bookmarkStart w:id="5062" w:name="_Toc133336396"/>
      <w:bookmarkStart w:id="5063" w:name="_Toc143984897"/>
      <w:bookmarkStart w:id="5064" w:name="_Toc144147674"/>
      <w:bookmarkStart w:id="5065" w:name="_Toc153885478"/>
      <w:bookmarkStart w:id="5066" w:name="_Toc169939305"/>
      <w:bookmarkStart w:id="5067" w:name="_Toc24937542"/>
      <w:bookmarkStart w:id="5068" w:name="_Toc33962357"/>
      <w:bookmarkStart w:id="5069" w:name="_Toc42883119"/>
      <w:bookmarkStart w:id="5070" w:name="_Toc49732987"/>
      <w:bookmarkStart w:id="5071" w:name="_Toc56690608"/>
      <w:bookmarkStart w:id="5072" w:name="_Toc74948771"/>
      <w:bookmarkStart w:id="5073" w:name="_Toc25073758"/>
      <w:bookmarkStart w:id="5074" w:name="_Toc34062923"/>
      <w:bookmarkStart w:id="5075" w:name="_Toc43119891"/>
      <w:bookmarkStart w:id="5076" w:name="_Toc49767943"/>
      <w:bookmarkStart w:id="5077" w:name="_Toc56434116"/>
      <w:bookmarkStart w:id="5078" w:name="_Toc74941563"/>
      <w:r w:rsidRPr="00F11966">
        <w:t>5.</w:t>
      </w:r>
      <w:r>
        <w:t>9</w:t>
      </w:r>
      <w:r w:rsidRPr="00F11966">
        <w:tab/>
        <w:t xml:space="preserve">Data Types related to </w:t>
      </w:r>
      <w:r>
        <w:t>MBS</w:t>
      </w:r>
      <w:bookmarkEnd w:id="5056"/>
      <w:bookmarkEnd w:id="5057"/>
      <w:bookmarkEnd w:id="5058"/>
      <w:bookmarkEnd w:id="5059"/>
      <w:bookmarkEnd w:id="5060"/>
      <w:bookmarkEnd w:id="5061"/>
      <w:bookmarkEnd w:id="5062"/>
      <w:bookmarkEnd w:id="5063"/>
      <w:bookmarkEnd w:id="5064"/>
      <w:bookmarkEnd w:id="5065"/>
      <w:bookmarkEnd w:id="5066"/>
    </w:p>
    <w:p w14:paraId="7087EDCD" w14:textId="77777777" w:rsidR="00A6395C" w:rsidRPr="00F11966" w:rsidRDefault="00A6395C" w:rsidP="00D362EB">
      <w:pPr>
        <w:pStyle w:val="Heading3"/>
      </w:pPr>
      <w:bookmarkStart w:id="5079" w:name="_Toc88743207"/>
      <w:bookmarkStart w:id="5080" w:name="_Toc101254119"/>
      <w:bookmarkStart w:id="5081" w:name="_Toc101254558"/>
      <w:bookmarkStart w:id="5082" w:name="_Toc104112270"/>
      <w:bookmarkStart w:id="5083" w:name="_Toc104192447"/>
      <w:bookmarkStart w:id="5084" w:name="_Toc104193011"/>
      <w:bookmarkStart w:id="5085" w:name="_Toc133336397"/>
      <w:bookmarkStart w:id="5086" w:name="_Toc143984898"/>
      <w:bookmarkStart w:id="5087" w:name="_Toc144147675"/>
      <w:bookmarkStart w:id="5088" w:name="_Toc153885479"/>
      <w:bookmarkStart w:id="5089" w:name="_Toc169939306"/>
      <w:r w:rsidRPr="00F11966">
        <w:t>5.</w:t>
      </w:r>
      <w:r>
        <w:t>9</w:t>
      </w:r>
      <w:r w:rsidRPr="00F11966">
        <w:t>.1</w:t>
      </w:r>
      <w:r w:rsidRPr="00F11966">
        <w:tab/>
        <w:t>Introduction</w:t>
      </w:r>
      <w:bookmarkEnd w:id="5079"/>
      <w:bookmarkEnd w:id="5080"/>
      <w:bookmarkEnd w:id="5081"/>
      <w:bookmarkEnd w:id="5082"/>
      <w:bookmarkEnd w:id="5083"/>
      <w:bookmarkEnd w:id="5084"/>
      <w:bookmarkEnd w:id="5085"/>
      <w:bookmarkEnd w:id="5086"/>
      <w:bookmarkEnd w:id="5087"/>
      <w:bookmarkEnd w:id="5088"/>
      <w:bookmarkEnd w:id="5089"/>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090" w:name="_Toc88743208"/>
      <w:bookmarkStart w:id="5091" w:name="_Toc101254120"/>
      <w:bookmarkStart w:id="5092" w:name="_Toc101254559"/>
      <w:bookmarkStart w:id="5093" w:name="_Toc104112271"/>
      <w:bookmarkStart w:id="5094" w:name="_Toc104192448"/>
      <w:bookmarkStart w:id="5095" w:name="_Toc104193012"/>
      <w:bookmarkStart w:id="5096" w:name="_Toc133336398"/>
      <w:bookmarkStart w:id="5097" w:name="_Toc143984899"/>
      <w:bookmarkStart w:id="5098" w:name="_Toc144147676"/>
      <w:bookmarkStart w:id="5099" w:name="_Toc153885480"/>
      <w:bookmarkStart w:id="5100" w:name="_Toc169939307"/>
      <w:r w:rsidRPr="00F11966">
        <w:t>5.</w:t>
      </w:r>
      <w:r>
        <w:t>9</w:t>
      </w:r>
      <w:r w:rsidRPr="00F11966">
        <w:t>.2</w:t>
      </w:r>
      <w:r w:rsidRPr="00F11966">
        <w:tab/>
        <w:t>Simple Data Types</w:t>
      </w:r>
      <w:bookmarkEnd w:id="5090"/>
      <w:bookmarkEnd w:id="5091"/>
      <w:bookmarkEnd w:id="5092"/>
      <w:bookmarkEnd w:id="5093"/>
      <w:bookmarkEnd w:id="5094"/>
      <w:bookmarkEnd w:id="5095"/>
      <w:bookmarkEnd w:id="5096"/>
      <w:bookmarkEnd w:id="5097"/>
      <w:bookmarkEnd w:id="5098"/>
      <w:bookmarkEnd w:id="5099"/>
      <w:bookmarkEnd w:id="5100"/>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101" w:name="_Toc88743209"/>
      <w:bookmarkStart w:id="5102" w:name="_Toc101254121"/>
      <w:bookmarkStart w:id="5103" w:name="_Toc101254560"/>
      <w:bookmarkStart w:id="5104" w:name="_Toc104112272"/>
      <w:bookmarkStart w:id="5105" w:name="_Toc104192449"/>
      <w:bookmarkStart w:id="5106" w:name="_Toc104193013"/>
      <w:bookmarkStart w:id="5107" w:name="_Toc133336399"/>
      <w:bookmarkStart w:id="5108" w:name="_Toc143984900"/>
      <w:bookmarkStart w:id="5109" w:name="_Toc144147677"/>
      <w:bookmarkStart w:id="5110" w:name="_Toc153885481"/>
      <w:bookmarkStart w:id="5111" w:name="_Toc169939308"/>
      <w:r w:rsidRPr="00F11966">
        <w:t>5.</w:t>
      </w:r>
      <w:r>
        <w:t>9</w:t>
      </w:r>
      <w:r w:rsidRPr="00F11966">
        <w:t>.3</w:t>
      </w:r>
      <w:r w:rsidRPr="00F11966">
        <w:tab/>
        <w:t>Enumerations</w:t>
      </w:r>
      <w:bookmarkEnd w:id="5101"/>
      <w:bookmarkEnd w:id="5102"/>
      <w:bookmarkEnd w:id="5103"/>
      <w:bookmarkEnd w:id="5104"/>
      <w:bookmarkEnd w:id="5105"/>
      <w:bookmarkEnd w:id="5106"/>
      <w:bookmarkEnd w:id="5107"/>
      <w:bookmarkEnd w:id="5108"/>
      <w:bookmarkEnd w:id="5109"/>
      <w:bookmarkEnd w:id="5110"/>
      <w:bookmarkEnd w:id="5111"/>
    </w:p>
    <w:p w14:paraId="461AE751" w14:textId="77777777" w:rsidR="00BC4506" w:rsidRPr="00BC662F" w:rsidRDefault="00BC4506" w:rsidP="00D362EB">
      <w:pPr>
        <w:pStyle w:val="Heading4"/>
      </w:pPr>
      <w:bookmarkStart w:id="5112" w:name="_Toc88743210"/>
      <w:bookmarkStart w:id="5113" w:name="_Toc101254122"/>
      <w:bookmarkStart w:id="5114" w:name="_Toc101254561"/>
      <w:bookmarkStart w:id="5115" w:name="_Toc104112273"/>
      <w:bookmarkStart w:id="5116" w:name="_Toc104192450"/>
      <w:bookmarkStart w:id="5117" w:name="_Toc104193014"/>
      <w:bookmarkStart w:id="5118" w:name="_Toc133336400"/>
      <w:bookmarkStart w:id="5119" w:name="_Toc143984901"/>
      <w:bookmarkStart w:id="5120" w:name="_Toc144147678"/>
      <w:bookmarkStart w:id="5121" w:name="_Toc153885482"/>
      <w:bookmarkStart w:id="5122" w:name="_Toc169939309"/>
      <w:r>
        <w:t>5.9.3.1</w:t>
      </w:r>
      <w:r w:rsidRPr="00BC662F">
        <w:tab/>
        <w:t xml:space="preserve">Enumeration: </w:t>
      </w:r>
      <w:r>
        <w:t>MbsServiceType</w:t>
      </w:r>
      <w:bookmarkEnd w:id="5112"/>
      <w:bookmarkEnd w:id="5113"/>
      <w:bookmarkEnd w:id="5114"/>
      <w:bookmarkEnd w:id="5115"/>
      <w:bookmarkEnd w:id="5116"/>
      <w:bookmarkEnd w:id="5117"/>
      <w:bookmarkEnd w:id="5118"/>
      <w:bookmarkEnd w:id="5119"/>
      <w:bookmarkEnd w:id="5120"/>
      <w:bookmarkEnd w:id="5121"/>
      <w:bookmarkEnd w:id="5122"/>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123" w:name="_Toc88743211"/>
      <w:bookmarkStart w:id="5124" w:name="_Toc101254123"/>
      <w:bookmarkStart w:id="5125" w:name="_Toc101254562"/>
      <w:bookmarkStart w:id="5126" w:name="_Toc104112274"/>
      <w:bookmarkStart w:id="5127" w:name="_Toc104192451"/>
      <w:bookmarkStart w:id="5128" w:name="_Toc104193015"/>
      <w:bookmarkStart w:id="5129" w:name="_Toc133336401"/>
      <w:bookmarkStart w:id="5130" w:name="_Toc143984902"/>
      <w:bookmarkStart w:id="5131" w:name="_Toc144147679"/>
      <w:bookmarkStart w:id="5132" w:name="_Toc153885483"/>
      <w:bookmarkStart w:id="5133" w:name="_Toc169939310"/>
      <w:r>
        <w:t>5.9.3.</w:t>
      </w:r>
      <w:r w:rsidR="009F327B">
        <w:t>2</w:t>
      </w:r>
      <w:r w:rsidRPr="00BC662F">
        <w:tab/>
        <w:t xml:space="preserve">Enumeration: </w:t>
      </w:r>
      <w:r>
        <w:t>MbsSessionActivityStatus</w:t>
      </w:r>
      <w:bookmarkEnd w:id="5123"/>
      <w:bookmarkEnd w:id="5124"/>
      <w:bookmarkEnd w:id="5125"/>
      <w:bookmarkEnd w:id="5126"/>
      <w:bookmarkEnd w:id="5127"/>
      <w:bookmarkEnd w:id="5128"/>
      <w:bookmarkEnd w:id="5129"/>
      <w:bookmarkEnd w:id="5130"/>
      <w:bookmarkEnd w:id="5131"/>
      <w:bookmarkEnd w:id="5132"/>
      <w:bookmarkEnd w:id="5133"/>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134" w:name="_Toc101254124"/>
      <w:bookmarkStart w:id="5135" w:name="_Toc101254563"/>
      <w:bookmarkStart w:id="5136" w:name="_Toc104112275"/>
      <w:bookmarkStart w:id="5137" w:name="_Toc104192452"/>
      <w:bookmarkStart w:id="5138" w:name="_Toc104193016"/>
      <w:bookmarkStart w:id="5139" w:name="_Toc133336402"/>
      <w:bookmarkStart w:id="5140" w:name="_Toc143984903"/>
      <w:bookmarkStart w:id="5141" w:name="_Toc144147680"/>
      <w:bookmarkStart w:id="5142" w:name="_Toc153885484"/>
      <w:bookmarkStart w:id="5143" w:name="_Toc169939311"/>
      <w:r>
        <w:lastRenderedPageBreak/>
        <w:t>5.9.3.3</w:t>
      </w:r>
      <w:r>
        <w:tab/>
      </w:r>
      <w:r w:rsidRPr="00052626">
        <w:t>Enumeration</w:t>
      </w:r>
      <w:r>
        <w:t>: MbsSessionEventType</w:t>
      </w:r>
      <w:bookmarkEnd w:id="5134"/>
      <w:bookmarkEnd w:id="5135"/>
      <w:bookmarkEnd w:id="5136"/>
      <w:bookmarkEnd w:id="5137"/>
      <w:bookmarkEnd w:id="5138"/>
      <w:bookmarkEnd w:id="5139"/>
      <w:bookmarkEnd w:id="5140"/>
      <w:bookmarkEnd w:id="5141"/>
      <w:bookmarkEnd w:id="5142"/>
      <w:bookmarkEnd w:id="5143"/>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144" w:name="_Toc101254125"/>
      <w:bookmarkStart w:id="5145" w:name="_Toc101254564"/>
      <w:bookmarkStart w:id="5146" w:name="_Toc104112276"/>
      <w:bookmarkStart w:id="5147" w:name="_Toc104192453"/>
      <w:bookmarkStart w:id="5148" w:name="_Toc104193017"/>
      <w:bookmarkStart w:id="5149" w:name="_Toc133336403"/>
      <w:bookmarkStart w:id="5150" w:name="_Toc143984904"/>
      <w:bookmarkStart w:id="5151" w:name="_Toc144147681"/>
      <w:bookmarkStart w:id="5152" w:name="_Toc153885485"/>
      <w:bookmarkStart w:id="5153" w:name="_Toc169939312"/>
      <w:r>
        <w:t>5.9.3.4</w:t>
      </w:r>
      <w:r>
        <w:tab/>
      </w:r>
      <w:r w:rsidRPr="00052626">
        <w:t>Enumeration</w:t>
      </w:r>
      <w:r>
        <w:t>: BroadcastDeliveryStatus</w:t>
      </w:r>
      <w:bookmarkEnd w:id="5144"/>
      <w:bookmarkEnd w:id="5145"/>
      <w:bookmarkEnd w:id="5146"/>
      <w:bookmarkEnd w:id="5147"/>
      <w:bookmarkEnd w:id="5148"/>
      <w:bookmarkEnd w:id="5149"/>
      <w:bookmarkEnd w:id="5150"/>
      <w:bookmarkEnd w:id="5151"/>
      <w:bookmarkEnd w:id="5152"/>
      <w:bookmarkEnd w:id="5153"/>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154" w:name="_Toc169939313"/>
      <w:r>
        <w:t>5.9.3.</w:t>
      </w:r>
      <w:r w:rsidRPr="003665D8">
        <w:t>5</w:t>
      </w:r>
      <w:r w:rsidRPr="00BC662F">
        <w:tab/>
        <w:t xml:space="preserve">Enumeration: </w:t>
      </w:r>
      <w:r>
        <w:t>NrRedCapUeInfo</w:t>
      </w:r>
      <w:bookmarkEnd w:id="5154"/>
    </w:p>
    <w:p w14:paraId="24FD8EC5" w14:textId="0AE405DC" w:rsidR="007139AB" w:rsidRPr="003F278C" w:rsidRDefault="007139AB" w:rsidP="007139AB">
      <w:r w:rsidRPr="00384E92">
        <w:t xml:space="preserve">The enumeration </w:t>
      </w:r>
      <w:r>
        <w:t>NrRedCapUeInfo</w:t>
      </w:r>
      <w:r w:rsidRPr="00384E92">
        <w:t xml:space="preserve"> </w:t>
      </w: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77777777" w:rsidR="007139AB" w:rsidRPr="0016361A" w:rsidRDefault="007139AB" w:rsidP="00864F53">
            <w:pPr>
              <w:pStyle w:val="TAL"/>
            </w:pPr>
            <w:r>
              <w:t xml:space="preserve">Indicates that the </w:t>
            </w:r>
            <w:r w:rsidRPr="003F278C">
              <w:t xml:space="preserve">MBS session </w:t>
            </w:r>
            <w:r>
              <w:t xml:space="preserve">is </w:t>
            </w:r>
            <w:r w:rsidRPr="003F278C">
              <w:t>expected to be received only by 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77777777" w:rsidR="007139AB" w:rsidRDefault="007139AB" w:rsidP="00864F53">
            <w:pPr>
              <w:pStyle w:val="TAL"/>
            </w:pPr>
            <w:r>
              <w:t xml:space="preserve">Indicates that the </w:t>
            </w:r>
            <w:r w:rsidRPr="003F278C">
              <w:t xml:space="preserve">MBS session </w:t>
            </w:r>
            <w:r>
              <w:t xml:space="preserve">is </w:t>
            </w:r>
            <w:r w:rsidRPr="003F278C">
              <w:t>expected to be received both by RedCap UEs and non-RedCap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77777777"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155" w:name="_Toc88743212"/>
      <w:bookmarkStart w:id="5156" w:name="_Toc101254126"/>
      <w:bookmarkStart w:id="5157" w:name="_Toc101254565"/>
      <w:bookmarkStart w:id="5158" w:name="_Toc104112277"/>
      <w:bookmarkStart w:id="5159" w:name="_Toc104192454"/>
      <w:bookmarkStart w:id="5160" w:name="_Toc104193018"/>
      <w:bookmarkStart w:id="5161" w:name="_Toc133336404"/>
      <w:bookmarkStart w:id="5162" w:name="_Toc143984905"/>
      <w:bookmarkStart w:id="5163" w:name="_Toc144147682"/>
      <w:bookmarkStart w:id="5164" w:name="_Toc153885486"/>
      <w:bookmarkStart w:id="5165" w:name="_Toc169939314"/>
      <w:r w:rsidRPr="00F11966">
        <w:t>5.</w:t>
      </w:r>
      <w:r>
        <w:t>9</w:t>
      </w:r>
      <w:r w:rsidRPr="00F11966">
        <w:t>.4</w:t>
      </w:r>
      <w:r w:rsidRPr="00F11966">
        <w:tab/>
        <w:t>Structured Data Types</w:t>
      </w:r>
      <w:bookmarkEnd w:id="5155"/>
      <w:bookmarkEnd w:id="5156"/>
      <w:bookmarkEnd w:id="5157"/>
      <w:bookmarkEnd w:id="5158"/>
      <w:bookmarkEnd w:id="5159"/>
      <w:bookmarkEnd w:id="5160"/>
      <w:bookmarkEnd w:id="5161"/>
      <w:bookmarkEnd w:id="5162"/>
      <w:bookmarkEnd w:id="5163"/>
      <w:bookmarkEnd w:id="5164"/>
      <w:bookmarkEnd w:id="5165"/>
    </w:p>
    <w:p w14:paraId="049CDEEF" w14:textId="77777777" w:rsidR="00A6395C" w:rsidRPr="00F11966" w:rsidRDefault="00A6395C" w:rsidP="00D362EB">
      <w:pPr>
        <w:pStyle w:val="Heading4"/>
      </w:pPr>
      <w:bookmarkStart w:id="5166" w:name="_Toc88743213"/>
      <w:bookmarkStart w:id="5167" w:name="_Toc101254127"/>
      <w:bookmarkStart w:id="5168" w:name="_Toc101254566"/>
      <w:bookmarkStart w:id="5169" w:name="_Toc104112278"/>
      <w:bookmarkStart w:id="5170" w:name="_Toc104192455"/>
      <w:bookmarkStart w:id="5171" w:name="_Toc104193019"/>
      <w:bookmarkStart w:id="5172" w:name="_Toc133336405"/>
      <w:bookmarkStart w:id="5173" w:name="_Toc143984906"/>
      <w:bookmarkStart w:id="5174" w:name="_Toc144147683"/>
      <w:bookmarkStart w:id="5175" w:name="_Toc153885487"/>
      <w:bookmarkStart w:id="5176" w:name="_Toc169939315"/>
      <w:r w:rsidRPr="00F11966">
        <w:t>5.</w:t>
      </w:r>
      <w:r>
        <w:t>9</w:t>
      </w:r>
      <w:r w:rsidRPr="00F11966">
        <w:t>.4.</w:t>
      </w:r>
      <w:r>
        <w:t>1</w:t>
      </w:r>
      <w:r w:rsidRPr="00F11966">
        <w:tab/>
        <w:t xml:space="preserve">Type: </w:t>
      </w:r>
      <w:r>
        <w:t>MbsSessionId</w:t>
      </w:r>
      <w:bookmarkEnd w:id="5166"/>
      <w:bookmarkEnd w:id="5167"/>
      <w:bookmarkEnd w:id="5168"/>
      <w:bookmarkEnd w:id="5169"/>
      <w:bookmarkEnd w:id="5170"/>
      <w:bookmarkEnd w:id="5171"/>
      <w:bookmarkEnd w:id="5172"/>
      <w:bookmarkEnd w:id="5173"/>
      <w:bookmarkEnd w:id="5174"/>
      <w:bookmarkEnd w:id="5175"/>
      <w:bookmarkEnd w:id="5176"/>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177" w:name="_Toc88743214"/>
      <w:bookmarkStart w:id="5178" w:name="_Toc101254128"/>
      <w:bookmarkStart w:id="5179" w:name="_Toc101254567"/>
      <w:bookmarkStart w:id="5180" w:name="_Toc104112279"/>
      <w:bookmarkStart w:id="5181" w:name="_Toc104192456"/>
      <w:bookmarkStart w:id="5182" w:name="_Toc104193020"/>
      <w:bookmarkStart w:id="5183" w:name="_Toc133336406"/>
      <w:bookmarkStart w:id="5184" w:name="_Toc143984907"/>
      <w:bookmarkStart w:id="5185" w:name="_Toc144147684"/>
      <w:bookmarkStart w:id="5186" w:name="_Toc153885488"/>
      <w:bookmarkStart w:id="5187" w:name="_Toc169939316"/>
      <w:r w:rsidRPr="00F11966">
        <w:lastRenderedPageBreak/>
        <w:t>5.</w:t>
      </w:r>
      <w:r w:rsidR="009F327B">
        <w:t>9</w:t>
      </w:r>
      <w:r w:rsidRPr="00F11966">
        <w:t>.4.</w:t>
      </w:r>
      <w:r>
        <w:t>2</w:t>
      </w:r>
      <w:r w:rsidRPr="00F11966">
        <w:tab/>
        <w:t xml:space="preserve">Type: </w:t>
      </w:r>
      <w:r>
        <w:t>Tmgi</w:t>
      </w:r>
      <w:bookmarkEnd w:id="5177"/>
      <w:bookmarkEnd w:id="5178"/>
      <w:bookmarkEnd w:id="5179"/>
      <w:bookmarkEnd w:id="5180"/>
      <w:bookmarkEnd w:id="5181"/>
      <w:bookmarkEnd w:id="5182"/>
      <w:bookmarkEnd w:id="5183"/>
      <w:bookmarkEnd w:id="5184"/>
      <w:bookmarkEnd w:id="5185"/>
      <w:bookmarkEnd w:id="5186"/>
      <w:bookmarkEnd w:id="5187"/>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188" w:name="_Toc88743215"/>
      <w:bookmarkStart w:id="5189" w:name="_Toc101254129"/>
      <w:bookmarkStart w:id="5190" w:name="_Toc101254568"/>
      <w:bookmarkStart w:id="5191" w:name="_Toc104112280"/>
      <w:bookmarkStart w:id="5192" w:name="_Toc104192457"/>
      <w:bookmarkStart w:id="5193" w:name="_Toc104193021"/>
      <w:bookmarkStart w:id="5194" w:name="_Toc133336407"/>
      <w:bookmarkStart w:id="5195" w:name="_Toc143984908"/>
      <w:bookmarkStart w:id="5196" w:name="_Toc144147685"/>
      <w:bookmarkStart w:id="5197" w:name="_Toc153885489"/>
      <w:bookmarkStart w:id="5198" w:name="_Toc169939317"/>
      <w:r w:rsidRPr="00F11966">
        <w:t>5.</w:t>
      </w:r>
      <w:r>
        <w:t>9</w:t>
      </w:r>
      <w:r w:rsidRPr="00F11966">
        <w:t>.4.</w:t>
      </w:r>
      <w:r>
        <w:t>3</w:t>
      </w:r>
      <w:r w:rsidRPr="00F11966">
        <w:tab/>
        <w:t xml:space="preserve">Type: </w:t>
      </w:r>
      <w:r>
        <w:t>Ssm</w:t>
      </w:r>
      <w:bookmarkEnd w:id="5188"/>
      <w:bookmarkEnd w:id="5189"/>
      <w:bookmarkEnd w:id="5190"/>
      <w:bookmarkEnd w:id="5191"/>
      <w:bookmarkEnd w:id="5192"/>
      <w:bookmarkEnd w:id="5193"/>
      <w:bookmarkEnd w:id="5194"/>
      <w:bookmarkEnd w:id="5195"/>
      <w:bookmarkEnd w:id="5196"/>
      <w:bookmarkEnd w:id="5197"/>
      <w:bookmarkEnd w:id="5198"/>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199" w:name="_Toc88743216"/>
      <w:bookmarkStart w:id="5200" w:name="_Toc101254130"/>
      <w:bookmarkStart w:id="5201" w:name="_Toc101254569"/>
      <w:bookmarkStart w:id="5202" w:name="_Toc104112281"/>
      <w:bookmarkStart w:id="5203" w:name="_Toc104192458"/>
      <w:bookmarkStart w:id="5204" w:name="_Toc104193022"/>
      <w:bookmarkStart w:id="5205" w:name="_Toc133336408"/>
      <w:bookmarkStart w:id="5206" w:name="_Toc143984909"/>
      <w:bookmarkStart w:id="5207" w:name="_Toc144147686"/>
      <w:bookmarkStart w:id="5208" w:name="_Toc153885490"/>
      <w:bookmarkStart w:id="5209" w:name="_Toc169939318"/>
      <w:r w:rsidRPr="00F11966">
        <w:t>5.</w:t>
      </w:r>
      <w:r>
        <w:t>9</w:t>
      </w:r>
      <w:r w:rsidRPr="00F11966">
        <w:t>.4.</w:t>
      </w:r>
      <w:r>
        <w:t>4</w:t>
      </w:r>
      <w:r w:rsidRPr="00F11966">
        <w:tab/>
        <w:t xml:space="preserve">Type: </w:t>
      </w:r>
      <w:r>
        <w:t>MbsServiceArea</w:t>
      </w:r>
      <w:bookmarkEnd w:id="5199"/>
      <w:bookmarkEnd w:id="5200"/>
      <w:bookmarkEnd w:id="5201"/>
      <w:bookmarkEnd w:id="5202"/>
      <w:bookmarkEnd w:id="5203"/>
      <w:bookmarkEnd w:id="5204"/>
      <w:bookmarkEnd w:id="5205"/>
      <w:bookmarkEnd w:id="5206"/>
      <w:bookmarkEnd w:id="5207"/>
      <w:bookmarkEnd w:id="5208"/>
      <w:bookmarkEnd w:id="5209"/>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5067"/>
      <w:bookmarkEnd w:id="5068"/>
      <w:bookmarkEnd w:id="5069"/>
      <w:bookmarkEnd w:id="5070"/>
      <w:bookmarkEnd w:id="5071"/>
      <w:bookmarkEnd w:id="5072"/>
      <w:bookmarkEnd w:id="5073"/>
      <w:bookmarkEnd w:id="5074"/>
      <w:bookmarkEnd w:id="5075"/>
      <w:bookmarkEnd w:id="5076"/>
      <w:bookmarkEnd w:id="5077"/>
      <w:bookmarkEnd w:id="5078"/>
    </w:tbl>
    <w:p w14:paraId="677DC313" w14:textId="77777777" w:rsidR="00E92CBF" w:rsidRDefault="00E92CBF" w:rsidP="00E92CBF"/>
    <w:p w14:paraId="5EB19F05" w14:textId="77777777" w:rsidR="00EA453B" w:rsidRPr="00F11966" w:rsidRDefault="00EA453B" w:rsidP="00D362EB">
      <w:pPr>
        <w:pStyle w:val="Heading4"/>
      </w:pPr>
      <w:bookmarkStart w:id="5210" w:name="_Toc88743217"/>
      <w:bookmarkStart w:id="5211" w:name="_Toc101254131"/>
      <w:bookmarkStart w:id="5212" w:name="_Toc101254570"/>
      <w:bookmarkStart w:id="5213" w:name="_Toc104112282"/>
      <w:bookmarkStart w:id="5214" w:name="_Toc104192459"/>
      <w:bookmarkStart w:id="5215" w:name="_Toc104193023"/>
      <w:bookmarkStart w:id="5216" w:name="_Toc133336409"/>
      <w:bookmarkStart w:id="5217" w:name="_Toc143984910"/>
      <w:bookmarkStart w:id="5218" w:name="_Toc144147687"/>
      <w:bookmarkStart w:id="5219" w:name="_Toc153885491"/>
      <w:bookmarkStart w:id="5220" w:name="_Toc169939319"/>
      <w:r w:rsidRPr="00F11966">
        <w:t>5.</w:t>
      </w:r>
      <w:r>
        <w:t>9</w:t>
      </w:r>
      <w:r w:rsidRPr="00F11966">
        <w:t>.4.</w:t>
      </w:r>
      <w:r>
        <w:t>5</w:t>
      </w:r>
      <w:r w:rsidRPr="00F11966">
        <w:tab/>
        <w:t xml:space="preserve">Type: </w:t>
      </w:r>
      <w:r>
        <w:t>NcgiTai</w:t>
      </w:r>
      <w:bookmarkEnd w:id="5210"/>
      <w:bookmarkEnd w:id="5211"/>
      <w:bookmarkEnd w:id="5212"/>
      <w:bookmarkEnd w:id="5213"/>
      <w:bookmarkEnd w:id="5214"/>
      <w:bookmarkEnd w:id="5215"/>
      <w:bookmarkEnd w:id="5216"/>
      <w:bookmarkEnd w:id="5217"/>
      <w:bookmarkEnd w:id="5218"/>
      <w:bookmarkEnd w:id="5219"/>
      <w:bookmarkEnd w:id="5220"/>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221" w:name="_Toc88743218"/>
      <w:bookmarkStart w:id="5222" w:name="_Toc101254132"/>
      <w:bookmarkStart w:id="5223" w:name="_Toc101254571"/>
      <w:bookmarkStart w:id="5224" w:name="_Toc104112283"/>
      <w:bookmarkStart w:id="5225" w:name="_Toc104192460"/>
      <w:bookmarkStart w:id="5226" w:name="_Toc104193024"/>
      <w:bookmarkStart w:id="5227" w:name="_Toc133336410"/>
      <w:bookmarkStart w:id="5228" w:name="_Toc143984911"/>
      <w:bookmarkStart w:id="5229" w:name="_Toc144147688"/>
      <w:bookmarkStart w:id="5230" w:name="_Toc153885492"/>
      <w:bookmarkStart w:id="5231" w:name="_Toc169939320"/>
      <w:r w:rsidRPr="00F11966">
        <w:lastRenderedPageBreak/>
        <w:t>5.</w:t>
      </w:r>
      <w:r>
        <w:t>9</w:t>
      </w:r>
      <w:r w:rsidRPr="00F11966">
        <w:t>.4.</w:t>
      </w:r>
      <w:r>
        <w:t>6</w:t>
      </w:r>
      <w:r w:rsidRPr="00F11966">
        <w:tab/>
        <w:t xml:space="preserve">Type: </w:t>
      </w:r>
      <w:r>
        <w:t>MbsSession</w:t>
      </w:r>
      <w:bookmarkEnd w:id="5221"/>
      <w:bookmarkEnd w:id="5222"/>
      <w:bookmarkEnd w:id="5223"/>
      <w:bookmarkEnd w:id="5224"/>
      <w:bookmarkEnd w:id="5225"/>
      <w:bookmarkEnd w:id="5226"/>
      <w:bookmarkEnd w:id="5227"/>
      <w:bookmarkEnd w:id="5228"/>
      <w:bookmarkEnd w:id="5229"/>
      <w:bookmarkEnd w:id="5230"/>
      <w:bookmarkEnd w:id="5231"/>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232"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232"/>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233"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233"/>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234" w:name="_PERM_MCCTEMPBM_CRPT84370122___2"/>
            <w:r>
              <w:rPr>
                <w:rFonts w:ascii="Arial" w:hAnsi="Arial" w:cs="Arial"/>
                <w:sz w:val="18"/>
                <w:szCs w:val="18"/>
                <w:lang w:eastAsia="zh-CN"/>
              </w:rPr>
              <w:t>- true: any UE may join the MBS session</w:t>
            </w:r>
          </w:p>
          <w:bookmarkEnd w:id="5234"/>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552FF397" w:rsidR="007139AB" w:rsidRDefault="007139AB" w:rsidP="007139AB">
            <w:pPr>
              <w:pStyle w:val="TAL"/>
              <w:rPr>
                <w:rFonts w:cs="Arial"/>
                <w:szCs w:val="18"/>
              </w:rPr>
            </w:pP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235" w:name="_Toc101254133"/>
      <w:bookmarkStart w:id="5236" w:name="_Toc101254572"/>
      <w:bookmarkStart w:id="5237" w:name="_Toc104112284"/>
      <w:bookmarkStart w:id="5238" w:name="_Toc104192461"/>
      <w:bookmarkStart w:id="5239" w:name="_Toc104193025"/>
      <w:bookmarkStart w:id="5240" w:name="_Toc133336411"/>
      <w:bookmarkStart w:id="5241" w:name="_Toc143984912"/>
      <w:bookmarkStart w:id="5242" w:name="_Toc144147689"/>
      <w:bookmarkStart w:id="5243" w:name="_Toc153885493"/>
      <w:bookmarkStart w:id="5244" w:name="_Toc169939321"/>
      <w:r>
        <w:lastRenderedPageBreak/>
        <w:t>5.9.4.7</w:t>
      </w:r>
      <w:r>
        <w:tab/>
        <w:t>Type: MbsSessionSubscription</w:t>
      </w:r>
      <w:bookmarkEnd w:id="5235"/>
      <w:bookmarkEnd w:id="5236"/>
      <w:bookmarkEnd w:id="5237"/>
      <w:bookmarkEnd w:id="5238"/>
      <w:bookmarkEnd w:id="5239"/>
      <w:bookmarkEnd w:id="5240"/>
      <w:bookmarkEnd w:id="5241"/>
      <w:bookmarkEnd w:id="5242"/>
      <w:bookmarkEnd w:id="5243"/>
      <w:bookmarkEnd w:id="5244"/>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245" w:name="_Toc101254134"/>
      <w:bookmarkStart w:id="5246" w:name="_Toc101254573"/>
      <w:bookmarkStart w:id="5247" w:name="_Toc104112285"/>
      <w:bookmarkStart w:id="5248" w:name="_Toc104192462"/>
      <w:bookmarkStart w:id="5249" w:name="_Toc104193026"/>
      <w:bookmarkStart w:id="5250" w:name="_Toc133336412"/>
      <w:bookmarkStart w:id="5251" w:name="_Toc143984913"/>
      <w:bookmarkStart w:id="5252" w:name="_Toc144147690"/>
      <w:bookmarkStart w:id="5253" w:name="_Toc153885494"/>
      <w:bookmarkStart w:id="5254" w:name="_Toc169939322"/>
      <w:r>
        <w:t>5.9.4.8</w:t>
      </w:r>
      <w:r>
        <w:tab/>
        <w:t>Type: MbsSessionEventReportList</w:t>
      </w:r>
      <w:bookmarkEnd w:id="5245"/>
      <w:bookmarkEnd w:id="5246"/>
      <w:bookmarkEnd w:id="5247"/>
      <w:bookmarkEnd w:id="5248"/>
      <w:bookmarkEnd w:id="5249"/>
      <w:bookmarkEnd w:id="5250"/>
      <w:bookmarkEnd w:id="5251"/>
      <w:bookmarkEnd w:id="5252"/>
      <w:bookmarkEnd w:id="5253"/>
      <w:bookmarkEnd w:id="5254"/>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255" w:name="_Toc101254135"/>
      <w:bookmarkStart w:id="5256" w:name="_Toc101254574"/>
      <w:bookmarkStart w:id="5257" w:name="_Toc104112286"/>
      <w:bookmarkStart w:id="5258" w:name="_Toc104192463"/>
      <w:bookmarkStart w:id="5259" w:name="_Toc104193027"/>
      <w:bookmarkStart w:id="5260" w:name="_Toc133336413"/>
      <w:bookmarkStart w:id="5261" w:name="_Toc143984914"/>
      <w:bookmarkStart w:id="5262" w:name="_Toc144147691"/>
      <w:bookmarkStart w:id="5263" w:name="_Toc153885495"/>
      <w:bookmarkStart w:id="5264" w:name="_Toc169939323"/>
      <w:r>
        <w:lastRenderedPageBreak/>
        <w:t>5.9.4.9</w:t>
      </w:r>
      <w:r>
        <w:tab/>
        <w:t>Type: MbsSessionEvent</w:t>
      </w:r>
      <w:bookmarkEnd w:id="5255"/>
      <w:bookmarkEnd w:id="5256"/>
      <w:bookmarkEnd w:id="5257"/>
      <w:bookmarkEnd w:id="5258"/>
      <w:bookmarkEnd w:id="5259"/>
      <w:bookmarkEnd w:id="5260"/>
      <w:bookmarkEnd w:id="5261"/>
      <w:bookmarkEnd w:id="5262"/>
      <w:bookmarkEnd w:id="5263"/>
      <w:bookmarkEnd w:id="5264"/>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265" w:name="_Toc101254136"/>
      <w:bookmarkStart w:id="5266" w:name="_Toc101254575"/>
      <w:bookmarkStart w:id="5267" w:name="_Toc104112287"/>
      <w:bookmarkStart w:id="5268" w:name="_Toc104192464"/>
      <w:bookmarkStart w:id="5269" w:name="_Toc104193028"/>
      <w:bookmarkStart w:id="5270" w:name="_Toc133336414"/>
      <w:bookmarkStart w:id="5271" w:name="_Toc143984915"/>
      <w:bookmarkStart w:id="5272" w:name="_Toc144147692"/>
      <w:bookmarkStart w:id="5273" w:name="_Toc153885496"/>
      <w:bookmarkStart w:id="5274" w:name="_Toc169939324"/>
      <w:r>
        <w:t>5.9.4.10</w:t>
      </w:r>
      <w:r>
        <w:tab/>
        <w:t>Type: MbsSessionEventReport</w:t>
      </w:r>
      <w:bookmarkEnd w:id="5265"/>
      <w:bookmarkEnd w:id="5266"/>
      <w:bookmarkEnd w:id="5267"/>
      <w:bookmarkEnd w:id="5268"/>
      <w:bookmarkEnd w:id="5269"/>
      <w:bookmarkEnd w:id="5270"/>
      <w:bookmarkEnd w:id="5271"/>
      <w:bookmarkEnd w:id="5272"/>
      <w:bookmarkEnd w:id="5273"/>
      <w:bookmarkEnd w:id="5274"/>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275" w:name="_Toc101254137"/>
      <w:bookmarkStart w:id="5276" w:name="_Toc101254576"/>
      <w:bookmarkStart w:id="5277" w:name="_Toc104112288"/>
      <w:bookmarkStart w:id="5278" w:name="_Toc104192465"/>
      <w:bookmarkStart w:id="5279" w:name="_Toc104193029"/>
      <w:bookmarkStart w:id="5280" w:name="_Toc133336415"/>
      <w:bookmarkStart w:id="5281" w:name="_Toc143984916"/>
      <w:bookmarkStart w:id="5282" w:name="_Toc144147693"/>
      <w:bookmarkStart w:id="5283" w:name="_Toc153885497"/>
      <w:bookmarkStart w:id="5284" w:name="_Toc169939325"/>
      <w:r w:rsidRPr="00F11966">
        <w:t>5.</w:t>
      </w:r>
      <w:r>
        <w:t>9</w:t>
      </w:r>
      <w:r w:rsidRPr="00F11966">
        <w:t>.4.</w:t>
      </w:r>
      <w:r>
        <w:t>11</w:t>
      </w:r>
      <w:r w:rsidRPr="00F11966">
        <w:tab/>
        <w:t xml:space="preserve">Type: </w:t>
      </w:r>
      <w:r>
        <w:t>ExternalMbsServiceArea</w:t>
      </w:r>
      <w:bookmarkEnd w:id="5275"/>
      <w:bookmarkEnd w:id="5276"/>
      <w:bookmarkEnd w:id="5277"/>
      <w:bookmarkEnd w:id="5278"/>
      <w:bookmarkEnd w:id="5279"/>
      <w:bookmarkEnd w:id="5280"/>
      <w:bookmarkEnd w:id="5281"/>
      <w:bookmarkEnd w:id="5282"/>
      <w:bookmarkEnd w:id="5283"/>
      <w:bookmarkEnd w:id="5284"/>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285" w:name="_Toc101254580"/>
      <w:bookmarkStart w:id="5286" w:name="_Toc104112292"/>
      <w:bookmarkStart w:id="5287" w:name="_Toc104192466"/>
      <w:bookmarkStart w:id="5288" w:name="_Toc104193030"/>
      <w:bookmarkStart w:id="5289" w:name="_Toc133336416"/>
      <w:bookmarkStart w:id="5290" w:name="_Toc143984917"/>
      <w:bookmarkStart w:id="5291" w:name="_Toc144147694"/>
      <w:bookmarkStart w:id="5292" w:name="_Toc153885498"/>
      <w:bookmarkStart w:id="5293" w:name="_Toc169939326"/>
      <w:r w:rsidRPr="00B9255A">
        <w:t>5.9.4.</w:t>
      </w:r>
      <w:r>
        <w:t>1</w:t>
      </w:r>
      <w:r w:rsidR="00D855F9">
        <w:t>2</w:t>
      </w:r>
      <w:r w:rsidRPr="00B9255A">
        <w:tab/>
        <w:t>Type: MbsSe</w:t>
      </w:r>
      <w:r>
        <w:t>curityContext</w:t>
      </w:r>
      <w:bookmarkEnd w:id="5285"/>
      <w:bookmarkEnd w:id="5286"/>
      <w:bookmarkEnd w:id="5287"/>
      <w:bookmarkEnd w:id="5288"/>
      <w:bookmarkEnd w:id="5289"/>
      <w:bookmarkEnd w:id="5290"/>
      <w:bookmarkEnd w:id="5291"/>
      <w:bookmarkEnd w:id="5292"/>
      <w:bookmarkEnd w:id="5293"/>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294" w:name="_Toc101254581"/>
      <w:bookmarkStart w:id="5295" w:name="_Toc104112293"/>
      <w:bookmarkStart w:id="5296" w:name="_Toc104192467"/>
      <w:bookmarkStart w:id="5297" w:name="_Toc104193031"/>
      <w:bookmarkStart w:id="5298" w:name="_Toc133336417"/>
      <w:bookmarkStart w:id="5299" w:name="_Toc143984918"/>
      <w:bookmarkStart w:id="5300" w:name="_Toc144147695"/>
      <w:bookmarkStart w:id="5301" w:name="_Toc153885499"/>
      <w:bookmarkStart w:id="5302" w:name="_Toc169939327"/>
      <w:r w:rsidRPr="00B9255A">
        <w:lastRenderedPageBreak/>
        <w:t>5.9.4.</w:t>
      </w:r>
      <w:r>
        <w:t>1</w:t>
      </w:r>
      <w:r w:rsidR="00D855F9">
        <w:t>3</w:t>
      </w:r>
      <w:r w:rsidRPr="00B9255A">
        <w:tab/>
        <w:t>Type: Mbs</w:t>
      </w:r>
      <w:r>
        <w:t>KeyInfo</w:t>
      </w:r>
      <w:bookmarkEnd w:id="5294"/>
      <w:bookmarkEnd w:id="5295"/>
      <w:bookmarkEnd w:id="5296"/>
      <w:bookmarkEnd w:id="5297"/>
      <w:bookmarkEnd w:id="5298"/>
      <w:bookmarkEnd w:id="5299"/>
      <w:bookmarkEnd w:id="5300"/>
      <w:bookmarkEnd w:id="5301"/>
      <w:bookmarkEnd w:id="5302"/>
      <w:r w:rsidR="00AF045E">
        <w:tab/>
      </w:r>
      <w:r w:rsidR="00AF045E">
        <w:tab/>
      </w:r>
    </w:p>
    <w:p w14:paraId="412DB000" w14:textId="5B8531C9"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303" w:name="_Toc101254141"/>
      <w:bookmarkStart w:id="5304" w:name="_Toc101254582"/>
      <w:bookmarkStart w:id="5305" w:name="_Toc104112294"/>
      <w:bookmarkStart w:id="5306" w:name="_Toc104192468"/>
      <w:bookmarkStart w:id="5307" w:name="_Toc104193032"/>
      <w:bookmarkStart w:id="5308" w:name="_Toc133336418"/>
      <w:bookmarkStart w:id="5309" w:name="_Toc143984919"/>
      <w:bookmarkStart w:id="5310" w:name="_Toc144147696"/>
      <w:bookmarkStart w:id="5311" w:name="_Toc153885500"/>
      <w:bookmarkStart w:id="5312" w:name="_Toc169939328"/>
      <w:r>
        <w:t>5.9.4.1</w:t>
      </w:r>
      <w:r w:rsidR="00D855F9">
        <w:t>4</w:t>
      </w:r>
      <w:r>
        <w:tab/>
        <w:t>Type: IngressTunAddrInfo</w:t>
      </w:r>
      <w:bookmarkEnd w:id="5303"/>
      <w:bookmarkEnd w:id="5304"/>
      <w:bookmarkEnd w:id="5305"/>
      <w:bookmarkEnd w:id="5306"/>
      <w:bookmarkEnd w:id="5307"/>
      <w:bookmarkEnd w:id="5308"/>
      <w:bookmarkEnd w:id="5309"/>
      <w:bookmarkEnd w:id="5310"/>
      <w:bookmarkEnd w:id="5311"/>
      <w:bookmarkEnd w:id="5312"/>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313" w:name="_Toc97025568"/>
      <w:bookmarkStart w:id="5314" w:name="_Toc101254142"/>
      <w:bookmarkStart w:id="5315" w:name="_Toc101254583"/>
      <w:bookmarkStart w:id="5316" w:name="_Toc104112295"/>
      <w:bookmarkStart w:id="5317" w:name="_Toc104192469"/>
      <w:bookmarkStart w:id="5318" w:name="_Toc104193033"/>
      <w:bookmarkStart w:id="5319" w:name="_Toc133336419"/>
      <w:bookmarkStart w:id="5320" w:name="_Toc143984920"/>
      <w:bookmarkStart w:id="5321" w:name="_Toc144147697"/>
      <w:bookmarkStart w:id="5322" w:name="_Toc153885501"/>
      <w:bookmarkStart w:id="5323" w:name="_Toc169939329"/>
      <w:r w:rsidRPr="00F11966">
        <w:lastRenderedPageBreak/>
        <w:t>5.</w:t>
      </w:r>
      <w:r>
        <w:t>9</w:t>
      </w:r>
      <w:r w:rsidRPr="00F11966">
        <w:t>.4.</w:t>
      </w:r>
      <w:r>
        <w:t>1</w:t>
      </w:r>
      <w:r w:rsidR="00D855F9">
        <w:t>5</w:t>
      </w:r>
      <w:r w:rsidRPr="00F11966">
        <w:tab/>
        <w:t xml:space="preserve">Type: </w:t>
      </w:r>
      <w:r>
        <w:t>MbsServiceArea</w:t>
      </w:r>
      <w:bookmarkEnd w:id="5313"/>
      <w:r>
        <w:t>Info</w:t>
      </w:r>
      <w:bookmarkEnd w:id="5314"/>
      <w:bookmarkEnd w:id="5315"/>
      <w:bookmarkEnd w:id="5316"/>
      <w:bookmarkEnd w:id="5317"/>
      <w:bookmarkEnd w:id="5318"/>
      <w:bookmarkEnd w:id="5319"/>
      <w:bookmarkEnd w:id="5320"/>
      <w:bookmarkEnd w:id="5321"/>
      <w:bookmarkEnd w:id="5322"/>
      <w:bookmarkEnd w:id="5323"/>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324" w:name="_Toc133336420"/>
      <w:bookmarkStart w:id="5325" w:name="_Toc143984921"/>
      <w:bookmarkStart w:id="5326" w:name="_Toc144147698"/>
      <w:bookmarkStart w:id="5327" w:name="_Toc153885502"/>
      <w:bookmarkStart w:id="5328" w:name="_Toc169939330"/>
      <w:r w:rsidRPr="00F11966">
        <w:t>5.</w:t>
      </w:r>
      <w:r>
        <w:t>9</w:t>
      </w:r>
      <w:r w:rsidRPr="00F11966">
        <w:t>.4.</w:t>
      </w:r>
      <w:r w:rsidRPr="0079055A">
        <w:t>16</w:t>
      </w:r>
      <w:r w:rsidRPr="00F11966">
        <w:tab/>
        <w:t xml:space="preserve">Type: </w:t>
      </w:r>
      <w:r>
        <w:t>MbsServiceInfo</w:t>
      </w:r>
      <w:bookmarkEnd w:id="5324"/>
      <w:bookmarkEnd w:id="5325"/>
      <w:bookmarkEnd w:id="5326"/>
      <w:bookmarkEnd w:id="5327"/>
      <w:bookmarkEnd w:id="5328"/>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329" w:name="_Toc133336421"/>
      <w:bookmarkStart w:id="5330" w:name="_Toc143984922"/>
      <w:bookmarkStart w:id="5331" w:name="_Toc144147699"/>
      <w:bookmarkStart w:id="5332" w:name="_Toc153885503"/>
      <w:bookmarkStart w:id="5333" w:name="_Toc169939331"/>
      <w:r w:rsidRPr="00F11966">
        <w:t>5.</w:t>
      </w:r>
      <w:r>
        <w:t>9</w:t>
      </w:r>
      <w:r w:rsidRPr="00F11966">
        <w:t>.4.</w:t>
      </w:r>
      <w:r w:rsidRPr="0079055A">
        <w:t>17</w:t>
      </w:r>
      <w:r w:rsidRPr="00F11966">
        <w:tab/>
        <w:t xml:space="preserve">Type: </w:t>
      </w:r>
      <w:r>
        <w:t>MbsMediaComp</w:t>
      </w:r>
      <w:bookmarkEnd w:id="5329"/>
      <w:bookmarkEnd w:id="5330"/>
      <w:bookmarkEnd w:id="5331"/>
      <w:bookmarkEnd w:id="5332"/>
      <w:bookmarkEnd w:id="5333"/>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334" w:name="_Toc133336422"/>
      <w:bookmarkStart w:id="5335" w:name="_Toc143984923"/>
      <w:bookmarkStart w:id="5336" w:name="_Toc144147700"/>
      <w:bookmarkStart w:id="5337" w:name="_Toc153885504"/>
      <w:bookmarkStart w:id="5338" w:name="_Toc169939332"/>
      <w:r w:rsidRPr="00F11966">
        <w:t>5.</w:t>
      </w:r>
      <w:r>
        <w:t>9</w:t>
      </w:r>
      <w:r w:rsidRPr="00F11966">
        <w:t>.4.</w:t>
      </w:r>
      <w:r w:rsidRPr="0079055A">
        <w:t>18</w:t>
      </w:r>
      <w:r w:rsidRPr="00F11966">
        <w:tab/>
        <w:t xml:space="preserve">Type: </w:t>
      </w:r>
      <w:r>
        <w:t>MbsMediaCompRm</w:t>
      </w:r>
      <w:bookmarkEnd w:id="5334"/>
      <w:bookmarkEnd w:id="5335"/>
      <w:bookmarkEnd w:id="5336"/>
      <w:bookmarkEnd w:id="5337"/>
      <w:bookmarkEnd w:id="5338"/>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5339" w:name="_Toc133336423"/>
      <w:bookmarkStart w:id="5340" w:name="_Toc143984924"/>
      <w:bookmarkStart w:id="5341" w:name="_Toc144147701"/>
      <w:bookmarkStart w:id="5342" w:name="_Toc153885505"/>
      <w:bookmarkStart w:id="5343" w:name="_Toc169939333"/>
      <w:r w:rsidRPr="00F11966">
        <w:lastRenderedPageBreak/>
        <w:t>5.</w:t>
      </w:r>
      <w:r>
        <w:t>9</w:t>
      </w:r>
      <w:r w:rsidRPr="00F11966">
        <w:t>.4.</w:t>
      </w:r>
      <w:r w:rsidRPr="0079055A">
        <w:t>19</w:t>
      </w:r>
      <w:r w:rsidRPr="00F11966">
        <w:tab/>
        <w:t xml:space="preserve">Type: </w:t>
      </w:r>
      <w:r>
        <w:t>MbsQoSReq</w:t>
      </w:r>
      <w:bookmarkEnd w:id="5339"/>
      <w:bookmarkEnd w:id="5340"/>
      <w:bookmarkEnd w:id="5341"/>
      <w:bookmarkEnd w:id="5342"/>
      <w:bookmarkEnd w:id="5343"/>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344" w:name="_Toc133336424"/>
      <w:bookmarkStart w:id="5345" w:name="_Toc143984925"/>
      <w:bookmarkStart w:id="5346" w:name="_Toc144147702"/>
      <w:bookmarkStart w:id="5347" w:name="_Toc153885506"/>
      <w:bookmarkStart w:id="5348" w:name="_Toc169939334"/>
      <w:r w:rsidRPr="00F11966">
        <w:t>5.</w:t>
      </w:r>
      <w:r>
        <w:t>9</w:t>
      </w:r>
      <w:r w:rsidRPr="00F11966">
        <w:t>.4.</w:t>
      </w:r>
      <w:r w:rsidRPr="0079055A">
        <w:t>20</w:t>
      </w:r>
      <w:r w:rsidRPr="00F11966">
        <w:tab/>
        <w:t xml:space="preserve">Type: </w:t>
      </w:r>
      <w:r>
        <w:t>MbsMediaInfo</w:t>
      </w:r>
      <w:bookmarkEnd w:id="5344"/>
      <w:bookmarkEnd w:id="5345"/>
      <w:bookmarkEnd w:id="5346"/>
      <w:bookmarkEnd w:id="5347"/>
      <w:bookmarkEnd w:id="5348"/>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349" w:name="_Toc85877131"/>
      <w:bookmarkStart w:id="5350" w:name="_Toc88681586"/>
      <w:bookmarkStart w:id="5351" w:name="_Toc89678273"/>
      <w:bookmarkStart w:id="5352" w:name="_Toc98501364"/>
      <w:bookmarkStart w:id="5353" w:name="_Toc106634653"/>
      <w:bookmarkStart w:id="5354" w:name="_Toc114825432"/>
      <w:bookmarkStart w:id="5355" w:name="_Toc122089462"/>
      <w:bookmarkStart w:id="5356" w:name="_Toc133336425"/>
      <w:bookmarkStart w:id="5357" w:name="_Toc143984926"/>
      <w:bookmarkStart w:id="5358" w:name="_Toc144147703"/>
      <w:bookmarkStart w:id="5359" w:name="_Toc153885507"/>
      <w:bookmarkStart w:id="5360" w:name="_Toc169939335"/>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349"/>
      <w:bookmarkEnd w:id="5350"/>
      <w:bookmarkEnd w:id="5351"/>
      <w:bookmarkEnd w:id="5352"/>
      <w:bookmarkEnd w:id="5353"/>
      <w:bookmarkEnd w:id="5354"/>
      <w:bookmarkEnd w:id="5355"/>
      <w:bookmarkEnd w:id="5356"/>
      <w:bookmarkEnd w:id="5357"/>
      <w:bookmarkEnd w:id="5358"/>
      <w:bookmarkEnd w:id="5359"/>
      <w:bookmarkEnd w:id="5360"/>
    </w:p>
    <w:p w14:paraId="2B4D9046" w14:textId="2EABC9F1" w:rsidR="0092133F" w:rsidRPr="00052626" w:rsidRDefault="0092133F" w:rsidP="0092133F">
      <w:pPr>
        <w:pStyle w:val="Heading5"/>
      </w:pPr>
      <w:bookmarkStart w:id="5361" w:name="_Toc133336426"/>
      <w:bookmarkStart w:id="5362" w:name="_Toc143984927"/>
      <w:bookmarkStart w:id="5363" w:name="_Toc144147704"/>
      <w:bookmarkStart w:id="5364" w:name="_Toc153885508"/>
      <w:bookmarkStart w:id="5365" w:name="_Toc169939336"/>
      <w:r>
        <w:t>5</w:t>
      </w:r>
      <w:r w:rsidRPr="00052626">
        <w:t>.</w:t>
      </w:r>
      <w:r>
        <w:t>9</w:t>
      </w:r>
      <w:r w:rsidRPr="00052626">
        <w:t>.</w:t>
      </w:r>
      <w:r>
        <w:t>4</w:t>
      </w:r>
      <w:r w:rsidRPr="00052626">
        <w:t>.</w:t>
      </w:r>
      <w:r>
        <w:t>21</w:t>
      </w:r>
      <w:r w:rsidRPr="00052626">
        <w:t>.</w:t>
      </w:r>
      <w:r>
        <w:t>1</w:t>
      </w:r>
      <w:r w:rsidRPr="00052626">
        <w:tab/>
        <w:t xml:space="preserve">Type: </w:t>
      </w:r>
      <w:r>
        <w:t>AssociatedSessionId</w:t>
      </w:r>
      <w:bookmarkEnd w:id="5361"/>
      <w:bookmarkEnd w:id="5362"/>
      <w:bookmarkEnd w:id="5363"/>
      <w:bookmarkEnd w:id="5364"/>
      <w:bookmarkEnd w:id="5365"/>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366" w:name="_Toc143984928"/>
      <w:bookmarkStart w:id="5367" w:name="_Toc144147705"/>
      <w:bookmarkStart w:id="5368" w:name="_Toc153885509"/>
      <w:bookmarkStart w:id="5369" w:name="_Toc169939337"/>
      <w:r w:rsidRPr="00516443">
        <w:t>5.</w:t>
      </w:r>
      <w:r w:rsidRPr="00496DB9">
        <w:t>10</w:t>
      </w:r>
      <w:r w:rsidRPr="00F11966">
        <w:tab/>
        <w:t xml:space="preserve">Data Types related to </w:t>
      </w:r>
      <w:r>
        <w:t>Time Synchronization</w:t>
      </w:r>
      <w:bookmarkEnd w:id="5366"/>
      <w:bookmarkEnd w:id="5367"/>
      <w:bookmarkEnd w:id="5368"/>
      <w:bookmarkEnd w:id="5369"/>
    </w:p>
    <w:p w14:paraId="7B26CA90" w14:textId="1EF200F0" w:rsidR="00516443" w:rsidRPr="00F11966" w:rsidRDefault="00516443" w:rsidP="00516443">
      <w:pPr>
        <w:pStyle w:val="Heading3"/>
      </w:pPr>
      <w:bookmarkStart w:id="5370" w:name="_Toc143984929"/>
      <w:bookmarkStart w:id="5371" w:name="_Toc144147706"/>
      <w:bookmarkStart w:id="5372" w:name="_Toc153885510"/>
      <w:bookmarkStart w:id="5373" w:name="_Toc169939338"/>
      <w:r w:rsidRPr="00F11966">
        <w:t>5.</w:t>
      </w:r>
      <w:r w:rsidRPr="00496DB9">
        <w:t>10</w:t>
      </w:r>
      <w:r w:rsidRPr="00F11966">
        <w:t>.1</w:t>
      </w:r>
      <w:r w:rsidRPr="00F11966">
        <w:tab/>
        <w:t>Introduction</w:t>
      </w:r>
      <w:bookmarkEnd w:id="5370"/>
      <w:bookmarkEnd w:id="5371"/>
      <w:bookmarkEnd w:id="5372"/>
      <w:bookmarkEnd w:id="5373"/>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374" w:name="_Toc143984930"/>
      <w:bookmarkStart w:id="5375" w:name="_Toc144147707"/>
      <w:bookmarkStart w:id="5376" w:name="_Toc153885511"/>
      <w:bookmarkStart w:id="5377" w:name="_Toc169939339"/>
      <w:r w:rsidRPr="00F11966">
        <w:t>5.</w:t>
      </w:r>
      <w:r w:rsidRPr="00496DB9">
        <w:t>10</w:t>
      </w:r>
      <w:r w:rsidRPr="00516443">
        <w:t>.2</w:t>
      </w:r>
      <w:r w:rsidRPr="00516443">
        <w:tab/>
        <w:t>Simple Data Types</w:t>
      </w:r>
      <w:bookmarkEnd w:id="5374"/>
      <w:bookmarkEnd w:id="5375"/>
      <w:bookmarkEnd w:id="5376"/>
      <w:bookmarkEnd w:id="5377"/>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378" w:name="_Toc143984931"/>
      <w:bookmarkStart w:id="5379" w:name="_Toc144147708"/>
      <w:bookmarkStart w:id="5380" w:name="_Toc153885512"/>
      <w:bookmarkStart w:id="5381" w:name="_Toc169939340"/>
      <w:r w:rsidRPr="00F11966">
        <w:lastRenderedPageBreak/>
        <w:t>5.</w:t>
      </w:r>
      <w:r w:rsidRPr="00496DB9">
        <w:t>10</w:t>
      </w:r>
      <w:r w:rsidRPr="00F11966">
        <w:t>.3</w:t>
      </w:r>
      <w:r w:rsidRPr="00F11966">
        <w:tab/>
        <w:t>Enumerations</w:t>
      </w:r>
      <w:bookmarkEnd w:id="5378"/>
      <w:bookmarkEnd w:id="5379"/>
      <w:bookmarkEnd w:id="5380"/>
      <w:bookmarkEnd w:id="5381"/>
    </w:p>
    <w:p w14:paraId="54295B2F" w14:textId="2BFA0667" w:rsidR="00516443" w:rsidRPr="00B06F7A" w:rsidRDefault="00516443" w:rsidP="00496DB9">
      <w:pPr>
        <w:pStyle w:val="Heading4"/>
        <w:rPr>
          <w:lang w:eastAsia="zh-CN"/>
        </w:rPr>
      </w:pPr>
      <w:bookmarkStart w:id="5382" w:name="_Toc143984932"/>
      <w:bookmarkStart w:id="5383" w:name="_Toc144147709"/>
      <w:bookmarkStart w:id="5384" w:name="_Toc153885513"/>
      <w:bookmarkStart w:id="5385" w:name="_Toc169939341"/>
      <w:r>
        <w:t>5.</w:t>
      </w:r>
      <w:r w:rsidRPr="00496DB9">
        <w:t>10</w:t>
      </w:r>
      <w:r>
        <w:t>.3.1</w:t>
      </w:r>
      <w:r w:rsidRPr="00BC662F">
        <w:tab/>
      </w:r>
      <w:r w:rsidRPr="00B06F7A">
        <w:t xml:space="preserve">Enumeration: </w:t>
      </w:r>
      <w:r>
        <w:t>SynchronizationState</w:t>
      </w:r>
      <w:bookmarkEnd w:id="5382"/>
      <w:bookmarkEnd w:id="5383"/>
      <w:bookmarkEnd w:id="5384"/>
      <w:bookmarkEnd w:id="5385"/>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386" w:name="_Toc143984933"/>
      <w:bookmarkStart w:id="5387" w:name="_Toc144147710"/>
      <w:bookmarkStart w:id="5388" w:name="_Toc153885514"/>
      <w:bookmarkStart w:id="5389" w:name="_Toc169939342"/>
      <w:r>
        <w:t>5.</w:t>
      </w:r>
      <w:r w:rsidRPr="00496DB9">
        <w:t>10</w:t>
      </w:r>
      <w:r>
        <w:t>.3.2</w:t>
      </w:r>
      <w:r w:rsidRPr="00BC662F">
        <w:tab/>
      </w:r>
      <w:r w:rsidRPr="00B06F7A">
        <w:t xml:space="preserve">Enumeration: </w:t>
      </w:r>
      <w:r>
        <w:t>TimeSource</w:t>
      </w:r>
      <w:bookmarkEnd w:id="5386"/>
      <w:bookmarkEnd w:id="5387"/>
      <w:bookmarkEnd w:id="5388"/>
      <w:bookmarkEnd w:id="5389"/>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390" w:name="_Toc143984934"/>
      <w:bookmarkStart w:id="5391" w:name="_Toc144147711"/>
      <w:bookmarkStart w:id="5392" w:name="_Toc153885515"/>
      <w:bookmarkStart w:id="5393" w:name="_Toc169939343"/>
      <w:r>
        <w:t>5.</w:t>
      </w:r>
      <w:r w:rsidRPr="00496DB9">
        <w:t>10</w:t>
      </w:r>
      <w:r>
        <w:t>.3.3</w:t>
      </w:r>
      <w:r w:rsidRPr="00B06F7A">
        <w:tab/>
        <w:t xml:space="preserve">Enumeration: </w:t>
      </w:r>
      <w:r>
        <w:t>ClockQualityDetailLevel</w:t>
      </w:r>
      <w:bookmarkEnd w:id="5390"/>
      <w:bookmarkEnd w:id="5391"/>
      <w:bookmarkEnd w:id="5392"/>
      <w:bookmarkEnd w:id="5393"/>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394" w:name="_Toc169939344"/>
      <w:r>
        <w:t>5.10.3.</w:t>
      </w:r>
      <w:r w:rsidRPr="003423DA">
        <w:t>4</w:t>
      </w:r>
      <w:r>
        <w:tab/>
        <w:t>Enumeration: ClockQualityDetailLevelRm</w:t>
      </w:r>
      <w:bookmarkEnd w:id="5394"/>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395" w:name="_Toc143984935"/>
      <w:bookmarkStart w:id="5396" w:name="_Toc144147712"/>
      <w:bookmarkStart w:id="5397" w:name="_Toc153885516"/>
      <w:bookmarkStart w:id="5398" w:name="_Toc169939345"/>
      <w:r w:rsidRPr="00F11966">
        <w:t>5.</w:t>
      </w:r>
      <w:r w:rsidRPr="00496DB9">
        <w:t>10</w:t>
      </w:r>
      <w:r w:rsidRPr="00F11966">
        <w:t>.4</w:t>
      </w:r>
      <w:r w:rsidRPr="00F11966">
        <w:tab/>
        <w:t>Structured Data Types</w:t>
      </w:r>
      <w:bookmarkEnd w:id="5395"/>
      <w:bookmarkEnd w:id="5396"/>
      <w:bookmarkEnd w:id="5397"/>
      <w:bookmarkEnd w:id="5398"/>
    </w:p>
    <w:p w14:paraId="507D1D0B" w14:textId="69D2A1ED" w:rsidR="00516443" w:rsidRPr="00B06F7A" w:rsidRDefault="00516443" w:rsidP="00496DB9">
      <w:pPr>
        <w:pStyle w:val="Heading4"/>
      </w:pPr>
      <w:bookmarkStart w:id="5399" w:name="_Toc143984936"/>
      <w:bookmarkStart w:id="5400" w:name="_Toc144147713"/>
      <w:bookmarkStart w:id="5401" w:name="_Toc153885517"/>
      <w:bookmarkStart w:id="5402" w:name="_Toc169939346"/>
      <w:r w:rsidRPr="00F11966">
        <w:t>5.</w:t>
      </w:r>
      <w:r w:rsidRPr="00496DB9">
        <w:t>10</w:t>
      </w:r>
      <w:r w:rsidRPr="00F11966">
        <w:t>.4.</w:t>
      </w:r>
      <w:r>
        <w:t>1</w:t>
      </w:r>
      <w:r w:rsidRPr="00F11966">
        <w:tab/>
        <w:t xml:space="preserve">Type: </w:t>
      </w:r>
      <w:r>
        <w:t>ClockQualityAcceptanceCriterion</w:t>
      </w:r>
      <w:bookmarkEnd w:id="5399"/>
      <w:bookmarkEnd w:id="5400"/>
      <w:bookmarkEnd w:id="5401"/>
      <w:bookmarkEnd w:id="5402"/>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403" w:name="_Toc169939347"/>
      <w:r>
        <w:lastRenderedPageBreak/>
        <w:t>5.10.4.</w:t>
      </w:r>
      <w:r w:rsidRPr="003423DA">
        <w:t>1</w:t>
      </w:r>
      <w:r w:rsidR="00720B54" w:rsidRPr="003423DA">
        <w:t>A</w:t>
      </w:r>
      <w:r>
        <w:tab/>
        <w:t>Type: ClockQualityAcceptanceCriterionRm</w:t>
      </w:r>
      <w:bookmarkEnd w:id="5403"/>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404" w:name="_Toc143984937"/>
      <w:bookmarkStart w:id="5405" w:name="_Toc144147714"/>
      <w:bookmarkStart w:id="5406" w:name="_Toc153885518"/>
      <w:bookmarkStart w:id="5407" w:name="_Toc169939348"/>
      <w:r w:rsidRPr="00F11966">
        <w:t>5.</w:t>
      </w:r>
      <w:r w:rsidRPr="00496DB9">
        <w:t>10</w:t>
      </w:r>
      <w:r w:rsidRPr="00516443">
        <w:t>.</w:t>
      </w:r>
      <w:r w:rsidRPr="00F11966">
        <w:t>4.</w:t>
      </w:r>
      <w:r>
        <w:t>2</w:t>
      </w:r>
      <w:r w:rsidRPr="00F11966">
        <w:tab/>
      </w:r>
      <w:r w:rsidRPr="00B06F7A">
        <w:t xml:space="preserve">Type: </w:t>
      </w:r>
      <w:r>
        <w:t>ClockQuality</w:t>
      </w:r>
      <w:bookmarkEnd w:id="5404"/>
      <w:bookmarkEnd w:id="5405"/>
      <w:bookmarkEnd w:id="5406"/>
      <w:bookmarkEnd w:id="5407"/>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408" w:name="_Toc169939349"/>
      <w:r>
        <w:t>5.10.4.</w:t>
      </w:r>
      <w:r w:rsidRPr="003423DA">
        <w:t>2</w:t>
      </w:r>
      <w:r w:rsidR="00720B54" w:rsidRPr="003423DA">
        <w:t>A</w:t>
      </w:r>
      <w:r>
        <w:tab/>
        <w:t>Type: ClockQualityRm</w:t>
      </w:r>
      <w:bookmarkEnd w:id="5408"/>
    </w:p>
    <w:p w14:paraId="5BD231CA" w14:textId="77777777" w:rsidR="00530277" w:rsidRDefault="00530277" w:rsidP="00530277">
      <w:r>
        <w:t>Describes the modifications to the "</w:t>
      </w:r>
      <w:r w:rsidRPr="00B972CA">
        <w:t xml:space="preserve"> </w:t>
      </w:r>
      <w:r>
        <w:t>ClockQuality" data type. This data type is defined in the same way as the "</w:t>
      </w:r>
      <w:r w:rsidRPr="00B972CA">
        <w:t xml:space="preserve"> </w:t>
      </w:r>
      <w:r>
        <w:t>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409" w:name="_Toc143984938"/>
      <w:bookmarkStart w:id="5410" w:name="_Toc144147715"/>
      <w:bookmarkStart w:id="5411" w:name="_Toc153885519"/>
      <w:bookmarkStart w:id="5412" w:name="_Toc169939350"/>
      <w:r w:rsidRPr="00F11966">
        <w:t>5.</w:t>
      </w:r>
      <w:r w:rsidRPr="00496DB9">
        <w:t>11</w:t>
      </w:r>
      <w:r w:rsidRPr="00F11966">
        <w:tab/>
        <w:t xml:space="preserve">Data Types related to </w:t>
      </w:r>
      <w:r>
        <w:t>IMS SBA</w:t>
      </w:r>
      <w:bookmarkEnd w:id="5409"/>
      <w:bookmarkEnd w:id="5410"/>
      <w:bookmarkEnd w:id="5411"/>
      <w:bookmarkEnd w:id="5412"/>
    </w:p>
    <w:p w14:paraId="4BC8F96A" w14:textId="7B4E4630" w:rsidR="0088378A" w:rsidRPr="00F11966" w:rsidRDefault="0088378A" w:rsidP="0088378A">
      <w:pPr>
        <w:pStyle w:val="Heading3"/>
      </w:pPr>
      <w:bookmarkStart w:id="5413" w:name="_Toc143984939"/>
      <w:bookmarkStart w:id="5414" w:name="_Toc144147716"/>
      <w:bookmarkStart w:id="5415" w:name="_Toc153885520"/>
      <w:bookmarkStart w:id="5416" w:name="_Toc169939351"/>
      <w:r w:rsidRPr="00F11966">
        <w:t>5</w:t>
      </w:r>
      <w:r>
        <w:t>.11</w:t>
      </w:r>
      <w:r w:rsidRPr="00F11966">
        <w:t>.1</w:t>
      </w:r>
      <w:r w:rsidRPr="00F11966">
        <w:tab/>
        <w:t>Introduction</w:t>
      </w:r>
      <w:bookmarkEnd w:id="5413"/>
      <w:bookmarkEnd w:id="5414"/>
      <w:bookmarkEnd w:id="5415"/>
      <w:bookmarkEnd w:id="5416"/>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417" w:name="_Toc143984940"/>
      <w:bookmarkStart w:id="5418" w:name="_Toc144147717"/>
      <w:bookmarkStart w:id="5419" w:name="_Toc153885521"/>
      <w:bookmarkStart w:id="5420" w:name="_Toc169939352"/>
      <w:r w:rsidRPr="00F11966">
        <w:t>5</w:t>
      </w:r>
      <w:r>
        <w:t>.11</w:t>
      </w:r>
      <w:r w:rsidRPr="00F11966">
        <w:t>.2</w:t>
      </w:r>
      <w:r w:rsidRPr="00F11966">
        <w:tab/>
        <w:t>Simple Data Types</w:t>
      </w:r>
      <w:bookmarkEnd w:id="5417"/>
      <w:bookmarkEnd w:id="5418"/>
      <w:bookmarkEnd w:id="5419"/>
      <w:bookmarkEnd w:id="5420"/>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88378A" w:rsidRPr="00F11966" w14:paraId="0545BA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B9D074" w14:textId="77777777" w:rsidR="0088378A" w:rsidRDefault="0088378A" w:rsidP="0088378A">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7EE2FC" w14:textId="77777777" w:rsidR="0088378A" w:rsidRDefault="0088378A" w:rsidP="0088378A">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1DD6A64E" w14:textId="77777777" w:rsidR="0088378A" w:rsidRDefault="0088378A" w:rsidP="0088378A">
            <w:pPr>
              <w:pStyle w:val="TAL"/>
            </w:pPr>
            <w:r>
              <w:t>S</w:t>
            </w:r>
            <w:r w:rsidRPr="00394925">
              <w:t xml:space="preserve">ession ID is </w:t>
            </w:r>
            <w:r>
              <w:t xml:space="preserve">used for IMS session </w:t>
            </w:r>
            <w:r w:rsidRPr="00394925">
              <w:t>identi</w:t>
            </w:r>
            <w:r>
              <w:t>fication</w:t>
            </w:r>
            <w:r w:rsidRPr="00394925">
              <w:t>.</w:t>
            </w:r>
          </w:p>
          <w:p w14:paraId="4EB6C01F" w14:textId="77777777" w:rsidR="0088378A" w:rsidRDefault="0088378A" w:rsidP="0088378A">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53F55188" w14:textId="77777777" w:rsidR="0088378A" w:rsidRDefault="0088378A" w:rsidP="0088378A">
            <w:pPr>
              <w:pStyle w:val="TAL"/>
            </w:pPr>
            <w:r w:rsidRPr="00A70ED2">
              <w:t>This IE contains the information in the Call-ID header</w:t>
            </w:r>
            <w:r>
              <w:t xml:space="preserve"> which is the typical header of SIP message</w:t>
            </w:r>
            <w:r w:rsidRPr="00A70ED2">
              <w:t>.</w:t>
            </w:r>
          </w:p>
        </w:tc>
      </w:tr>
      <w:tr w:rsidR="0088378A"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88378A" w:rsidRDefault="0088378A" w:rsidP="0088378A">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88378A" w:rsidRPr="00E64D11" w:rsidRDefault="0088378A" w:rsidP="0088378A">
            <w:pPr>
              <w:pStyle w:val="TAL"/>
            </w:pPr>
            <w:r>
              <w:t>M</w:t>
            </w:r>
            <w:r w:rsidRPr="00B910B8">
              <w:t xml:space="preserve">edia ID uniquely identifies </w:t>
            </w:r>
            <w:r>
              <w:t>one</w:t>
            </w:r>
            <w:r w:rsidRPr="00B910B8">
              <w:t xml:space="preserve"> medi</w:t>
            </w:r>
            <w:r>
              <w:t>a flow within an IMS session</w:t>
            </w:r>
            <w:r w:rsidRPr="00B910B8">
              <w:t>.</w:t>
            </w:r>
          </w:p>
        </w:tc>
      </w:tr>
      <w:tr w:rsidR="0088378A"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88378A" w:rsidRDefault="0088378A" w:rsidP="0088378A">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88378A" w:rsidRDefault="0088378A" w:rsidP="0088378A">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88378A" w:rsidRDefault="0088378A" w:rsidP="0088378A">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88378A" w:rsidRDefault="0088378A" w:rsidP="0088378A">
            <w:pPr>
              <w:pStyle w:val="TAL"/>
              <w:rPr>
                <w:rFonts w:cs="Arial"/>
                <w:szCs w:val="18"/>
                <w:lang w:eastAsia="zh-CN"/>
              </w:rPr>
            </w:pPr>
          </w:p>
          <w:p w14:paraId="184DA4EC" w14:textId="5FE4DF6D" w:rsidR="0088378A" w:rsidRPr="003569D6" w:rsidRDefault="0088378A" w:rsidP="0088378A">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bl>
    <w:p w14:paraId="60F85BD7" w14:textId="77777777" w:rsidR="0088378A" w:rsidRDefault="0088378A" w:rsidP="0088378A"/>
    <w:p w14:paraId="32E82BBC" w14:textId="2C7A4CE2" w:rsidR="0088378A" w:rsidRDefault="0088378A" w:rsidP="0088378A">
      <w:pPr>
        <w:pStyle w:val="Heading3"/>
      </w:pPr>
      <w:bookmarkStart w:id="5421" w:name="_Toc143984941"/>
      <w:bookmarkStart w:id="5422" w:name="_Toc144147718"/>
      <w:bookmarkStart w:id="5423" w:name="_Toc153885522"/>
      <w:bookmarkStart w:id="5424" w:name="_Toc169939353"/>
      <w:r w:rsidRPr="00F11966">
        <w:t>5</w:t>
      </w:r>
      <w:r>
        <w:t>.11</w:t>
      </w:r>
      <w:r w:rsidRPr="00F11966">
        <w:t>.3</w:t>
      </w:r>
      <w:r w:rsidRPr="00F11966">
        <w:tab/>
        <w:t>Enumerations</w:t>
      </w:r>
      <w:bookmarkEnd w:id="5421"/>
      <w:bookmarkEnd w:id="5422"/>
      <w:bookmarkEnd w:id="5423"/>
      <w:bookmarkEnd w:id="5424"/>
    </w:p>
    <w:p w14:paraId="0FE2A2F7" w14:textId="48263B50" w:rsidR="0088378A" w:rsidRPr="00BC662F" w:rsidRDefault="0088378A" w:rsidP="0088378A">
      <w:pPr>
        <w:pStyle w:val="Heading4"/>
      </w:pPr>
      <w:bookmarkStart w:id="5425" w:name="_Toc143984942"/>
      <w:bookmarkStart w:id="5426" w:name="_Toc144147719"/>
      <w:bookmarkStart w:id="5427" w:name="_Toc153885523"/>
      <w:bookmarkStart w:id="5428" w:name="_Toc169939354"/>
      <w:r>
        <w:t>5.11.3.1</w:t>
      </w:r>
      <w:r w:rsidRPr="00BC662F">
        <w:tab/>
        <w:t xml:space="preserve">Enumeration: </w:t>
      </w:r>
      <w:r>
        <w:t>MediaR</w:t>
      </w:r>
      <w:r>
        <w:rPr>
          <w:rFonts w:hint="eastAsia"/>
          <w:lang w:eastAsia="zh-CN"/>
        </w:rPr>
        <w:t>esource</w:t>
      </w:r>
      <w:r>
        <w:t>Type</w:t>
      </w:r>
      <w:bookmarkEnd w:id="5425"/>
      <w:bookmarkEnd w:id="5426"/>
      <w:bookmarkEnd w:id="5427"/>
      <w:bookmarkEnd w:id="5428"/>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lastRenderedPageBreak/>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0B4EFE9"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A436" w14:textId="77777777" w:rsidR="0088378A" w:rsidRDefault="0088378A" w:rsidP="0088378A">
            <w:pPr>
              <w:pStyle w:val="TAL"/>
            </w:pPr>
            <w:r>
              <w:t>"AR"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06D67" w14:textId="77777777" w:rsidR="0088378A" w:rsidRDefault="0088378A" w:rsidP="0088378A">
            <w:pPr>
              <w:pStyle w:val="TAL"/>
            </w:pPr>
            <w:r>
              <w:t>Augmented Reality.</w:t>
            </w:r>
          </w:p>
        </w:tc>
        <w:tc>
          <w:tcPr>
            <w:tcW w:w="1278" w:type="pct"/>
            <w:tcBorders>
              <w:top w:val="single" w:sz="8" w:space="0" w:color="auto"/>
              <w:left w:val="nil"/>
              <w:bottom w:val="single" w:sz="8" w:space="0" w:color="auto"/>
              <w:right w:val="single" w:sz="8" w:space="0" w:color="auto"/>
            </w:tcBorders>
          </w:tcPr>
          <w:p w14:paraId="3B21F4B1"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429" w:name="_Toc143984943"/>
      <w:bookmarkStart w:id="5430" w:name="_Toc144147720"/>
      <w:bookmarkStart w:id="5431" w:name="_Toc153885524"/>
      <w:bookmarkStart w:id="5432" w:name="_Toc169939355"/>
      <w:r>
        <w:t>5.11.3.2</w:t>
      </w:r>
      <w:r>
        <w:tab/>
      </w:r>
      <w:r w:rsidRPr="00052626">
        <w:t>Enumeration</w:t>
      </w:r>
      <w:r>
        <w:t>: MediaProxy</w:t>
      </w:r>
      <w:bookmarkEnd w:id="5429"/>
      <w:bookmarkEnd w:id="5430"/>
      <w:bookmarkEnd w:id="5431"/>
      <w:bookmarkEnd w:id="5432"/>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433" w:name="_Toc143984944"/>
      <w:bookmarkStart w:id="5434" w:name="_Toc144147721"/>
    </w:p>
    <w:p w14:paraId="4AFF0940" w14:textId="040D981B" w:rsidR="0088378A" w:rsidRDefault="0088378A" w:rsidP="0088378A">
      <w:pPr>
        <w:pStyle w:val="Heading4"/>
      </w:pPr>
      <w:bookmarkStart w:id="5435" w:name="_Toc153885525"/>
      <w:bookmarkStart w:id="5436" w:name="_Toc169939356"/>
      <w:r>
        <w:t>5.11.3.3</w:t>
      </w:r>
      <w:r>
        <w:tab/>
      </w:r>
      <w:r w:rsidRPr="00052626">
        <w:t>Enumeration</w:t>
      </w:r>
      <w:r>
        <w:t xml:space="preserve">: </w:t>
      </w:r>
      <w:r w:rsidRPr="005E14D7">
        <w:t>SecuritySetup</w:t>
      </w:r>
      <w:bookmarkEnd w:id="5433"/>
      <w:bookmarkEnd w:id="5434"/>
      <w:bookmarkEnd w:id="5435"/>
      <w:bookmarkEnd w:id="5436"/>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437" w:name="_Toc169939357"/>
      <w:bookmarkStart w:id="5438" w:name="_Toc510696637"/>
      <w:bookmarkStart w:id="5439" w:name="_Toc35971432"/>
      <w:bookmarkStart w:id="5440" w:name="_Toc146103763"/>
      <w:bookmarkStart w:id="5441" w:name="_Toc151981322"/>
      <w:bookmarkStart w:id="5442" w:name="_Toc160541846"/>
      <w:r>
        <w:t>5.11.3.</w:t>
      </w:r>
      <w:r w:rsidRPr="003423DA">
        <w:t>4</w:t>
      </w:r>
      <w:r>
        <w:tab/>
      </w:r>
      <w:r w:rsidRPr="00052626">
        <w:t>Enumeration</w:t>
      </w:r>
      <w:r>
        <w:t>: BdcUsedBy</w:t>
      </w:r>
      <w:bookmarkEnd w:id="5437"/>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438"/>
      <w:bookmarkEnd w:id="5439"/>
      <w:bookmarkEnd w:id="5440"/>
      <w:bookmarkEnd w:id="5441"/>
      <w:bookmarkEnd w:id="5442"/>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443" w:name="_Toc169939358"/>
      <w:r>
        <w:t>5.11.3</w:t>
      </w:r>
      <w:r w:rsidRPr="003423DA">
        <w:t>.5</w:t>
      </w:r>
      <w:r w:rsidRPr="00981E02">
        <w:tab/>
        <w:t>Enumeration: AdcEndpoint</w:t>
      </w:r>
      <w:r w:rsidRPr="007710D4">
        <w:t>Type</w:t>
      </w:r>
      <w:bookmarkEnd w:id="5443"/>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lastRenderedPageBreak/>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5444" w:name="_Toc143984945"/>
      <w:bookmarkStart w:id="5445" w:name="_Toc144147722"/>
      <w:bookmarkStart w:id="5446" w:name="_Toc153885526"/>
      <w:bookmarkStart w:id="5447" w:name="_Toc169939359"/>
      <w:r w:rsidRPr="00F11966">
        <w:t>5</w:t>
      </w:r>
      <w:r>
        <w:t>.11</w:t>
      </w:r>
      <w:r w:rsidRPr="00F11966">
        <w:t>.4</w:t>
      </w:r>
      <w:r w:rsidRPr="00F11966">
        <w:tab/>
        <w:t>Structured Data Types</w:t>
      </w:r>
      <w:bookmarkEnd w:id="5444"/>
      <w:bookmarkEnd w:id="5445"/>
      <w:bookmarkEnd w:id="5446"/>
      <w:bookmarkEnd w:id="5447"/>
    </w:p>
    <w:p w14:paraId="2321F7F0" w14:textId="575A5F20" w:rsidR="0088378A" w:rsidRPr="00F11966" w:rsidRDefault="0088378A" w:rsidP="0088378A">
      <w:pPr>
        <w:pStyle w:val="Heading4"/>
      </w:pPr>
      <w:bookmarkStart w:id="5448" w:name="_Toc143984946"/>
      <w:bookmarkStart w:id="5449" w:name="_Toc144147723"/>
      <w:bookmarkStart w:id="5450" w:name="_Toc153885527"/>
      <w:bookmarkStart w:id="5451" w:name="_Toc169939360"/>
      <w:r w:rsidRPr="00F11966">
        <w:t>5</w:t>
      </w:r>
      <w:r>
        <w:t>.11</w:t>
      </w:r>
      <w:r w:rsidRPr="00F11966">
        <w:t>.4.</w:t>
      </w:r>
      <w:r>
        <w:t>1</w:t>
      </w:r>
      <w:r w:rsidRPr="00F11966">
        <w:tab/>
        <w:t xml:space="preserve">Type: </w:t>
      </w:r>
      <w:r>
        <w:t>DcEndpoint</w:t>
      </w:r>
      <w:bookmarkEnd w:id="5448"/>
      <w:bookmarkEnd w:id="5449"/>
      <w:bookmarkEnd w:id="5450"/>
      <w:bookmarkEnd w:id="5451"/>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9B62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9B6201">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9B6201">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452" w:name="OLE_LINK3"/>
            <w:r>
              <w:rPr>
                <w:lang w:eastAsia="zh-CN"/>
              </w:rPr>
              <w:t>f</w:t>
            </w:r>
            <w:r>
              <w:rPr>
                <w:rFonts w:hint="eastAsia"/>
                <w:lang w:eastAsia="zh-CN"/>
              </w:rPr>
              <w:t>inger</w:t>
            </w:r>
            <w:r>
              <w:rPr>
                <w:lang w:eastAsia="zh-CN"/>
              </w:rPr>
              <w:t>p</w:t>
            </w:r>
            <w:r>
              <w:rPr>
                <w:rFonts w:hint="eastAsia"/>
                <w:lang w:eastAsia="zh-CN"/>
              </w:rPr>
              <w:t>rint</w:t>
            </w:r>
            <w:bookmarkEnd w:id="5452"/>
          </w:p>
        </w:tc>
        <w:tc>
          <w:tcPr>
            <w:tcW w:w="1559" w:type="dxa"/>
            <w:tcBorders>
              <w:top w:val="single" w:sz="4" w:space="0" w:color="auto"/>
              <w:left w:val="single" w:sz="4" w:space="0" w:color="auto"/>
              <w:bottom w:val="single" w:sz="4" w:space="0" w:color="auto"/>
              <w:right w:val="single" w:sz="4" w:space="0" w:color="auto"/>
            </w:tcBorders>
          </w:tcPr>
          <w:p w14:paraId="1F74A058" w14:textId="77777777" w:rsidR="0088378A" w:rsidRDefault="0088378A" w:rsidP="0088378A">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61A6AA02" w14:textId="77777777" w:rsidR="0088378A" w:rsidRDefault="0088378A" w:rsidP="0088378A">
            <w:pPr>
              <w:pStyle w:val="TAL"/>
              <w:rPr>
                <w:rFonts w:cs="Arial"/>
                <w:szCs w:val="18"/>
                <w:lang w:eastAsia="zh-CN"/>
              </w:rPr>
            </w:pPr>
          </w:p>
          <w:p w14:paraId="51D4F694" w14:textId="52969567" w:rsidR="0088378A" w:rsidRDefault="0088378A" w:rsidP="0088378A">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w:t>
            </w:r>
            <w:r w:rsidR="00184018">
              <w:t> </w:t>
            </w:r>
            <w:r>
              <w:t>[</w:t>
            </w:r>
            <w:r w:rsidRPr="00496DB9">
              <w:t>53</w:t>
            </w:r>
            <w:r>
              <w:t>].</w:t>
            </w:r>
          </w:p>
          <w:p w14:paraId="72045C29" w14:textId="77777777" w:rsidR="0088378A" w:rsidRDefault="0088378A" w:rsidP="0088378A">
            <w:pPr>
              <w:pStyle w:val="TAL"/>
            </w:pPr>
          </w:p>
          <w:p w14:paraId="2C508D47" w14:textId="77777777" w:rsidR="0088378A" w:rsidRDefault="0088378A" w:rsidP="0088378A">
            <w:pPr>
              <w:pStyle w:val="TAL"/>
            </w:pPr>
            <w:r>
              <w:t xml:space="preserve">Pattern: </w:t>
            </w:r>
            <w:r w:rsidRPr="00D419E2">
              <w:rPr>
                <w:rFonts w:cs="Arial"/>
                <w:szCs w:val="18"/>
              </w:rPr>
              <w:t>'^</w:t>
            </w:r>
            <w:r w:rsidRPr="00642D19">
              <w:t>(SHA-1|SHA-224|SHA-256|SHA-384|SHA-512|MD5|MD2|TOKEN)\s[0-9A-F]{2}(:[0-9A-F]{2})+</w:t>
            </w:r>
            <w:r w:rsidRPr="00D419E2">
              <w:rPr>
                <w:rFonts w:cs="Arial"/>
                <w:szCs w:val="18"/>
              </w:rPr>
              <w:t>'</w:t>
            </w:r>
          </w:p>
          <w:p w14:paraId="2948A45A" w14:textId="77777777" w:rsidR="0088378A" w:rsidRDefault="0088378A" w:rsidP="0088378A">
            <w:pPr>
              <w:pStyle w:val="TAL"/>
            </w:pPr>
          </w:p>
          <w:p w14:paraId="62D5D614" w14:textId="77777777" w:rsidR="0088378A" w:rsidRDefault="0088378A" w:rsidP="0088378A">
            <w:pPr>
              <w:pStyle w:val="TAL"/>
              <w:rPr>
                <w:noProof/>
              </w:rPr>
            </w:pPr>
            <w:r>
              <w:rPr>
                <w:noProof/>
                <w:lang w:eastAsia="zh-CN"/>
              </w:rPr>
              <w:t>For example:</w:t>
            </w:r>
          </w:p>
          <w:p w14:paraId="40829EBF" w14:textId="77777777" w:rsidR="0088378A" w:rsidRDefault="0088378A" w:rsidP="0088378A">
            <w:pPr>
              <w:pStyle w:val="TAL"/>
              <w:rPr>
                <w:rFonts w:cs="Arial"/>
                <w:szCs w:val="18"/>
                <w:lang w:eastAsia="zh-CN"/>
              </w:rPr>
            </w:pPr>
            <w:bookmarkStart w:id="5453" w:name="_Hlk142656259"/>
            <w:r>
              <w:t>'</w:t>
            </w:r>
            <w:r>
              <w:rPr>
                <w:noProof/>
              </w:rPr>
              <w:t>SHA-1 4A:AD:B9:B1:3F:82:18:3B:54:02:12:DF:3E:5D:49:6B:19:E5:7C:AB</w:t>
            </w:r>
            <w:r>
              <w:t>'.</w:t>
            </w:r>
            <w:bookmarkEnd w:id="5453"/>
          </w:p>
        </w:tc>
      </w:tr>
      <w:tr w:rsidR="0088378A" w:rsidRPr="00F11966" w14:paraId="08AE9F19" w14:textId="77777777" w:rsidTr="009B6201">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88378A" w:rsidRDefault="0088378A" w:rsidP="0088378A">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77777777" w:rsidR="0088378A" w:rsidRDefault="0088378A" w:rsidP="0088378A">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88378A" w:rsidRDefault="0088378A" w:rsidP="0088378A">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40AA8504" w14:textId="75EA630A" w:rsidR="0088378A" w:rsidRDefault="0088378A" w:rsidP="0088378A">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68BDD094" w14:textId="77777777" w:rsidR="0088378A" w:rsidRDefault="0088378A" w:rsidP="0088378A">
            <w:pPr>
              <w:pStyle w:val="TAL"/>
            </w:pPr>
          </w:p>
          <w:p w14:paraId="54F7ADB5" w14:textId="77777777" w:rsidR="0088378A" w:rsidRDefault="0088378A" w:rsidP="0088378A">
            <w:pPr>
              <w:pStyle w:val="TAL"/>
              <w:rPr>
                <w:rFonts w:cs="Arial"/>
                <w:szCs w:val="18"/>
              </w:rPr>
            </w:pPr>
            <w:r w:rsidRPr="00D419E2">
              <w:rPr>
                <w:lang w:eastAsia="zh-CN"/>
              </w:rPr>
              <w:t xml:space="preserve">Pattern: </w:t>
            </w:r>
            <w:bookmarkStart w:id="5454" w:name="_Hlk142656529"/>
            <w:r w:rsidRPr="00D419E2">
              <w:rPr>
                <w:rFonts w:cs="Arial"/>
                <w:szCs w:val="18"/>
              </w:rPr>
              <w:t>'^[A-Fa-f0-9+/_-]{20,255}$'</w:t>
            </w:r>
            <w:bookmarkEnd w:id="5454"/>
          </w:p>
          <w:p w14:paraId="3CCFE0D4" w14:textId="77777777" w:rsidR="0088378A" w:rsidRPr="004502DF" w:rsidRDefault="0088378A" w:rsidP="0088378A">
            <w:pPr>
              <w:pStyle w:val="TAL"/>
              <w:rPr>
                <w:rFonts w:cs="Arial"/>
                <w:szCs w:val="18"/>
              </w:rPr>
            </w:pPr>
          </w:p>
          <w:p w14:paraId="0DF10A52" w14:textId="77777777" w:rsidR="0088378A" w:rsidRDefault="0088378A" w:rsidP="0088378A">
            <w:pPr>
              <w:pStyle w:val="TAL"/>
              <w:rPr>
                <w:noProof/>
              </w:rPr>
            </w:pPr>
            <w:r>
              <w:t xml:space="preserve"> </w:t>
            </w:r>
            <w:r>
              <w:rPr>
                <w:noProof/>
                <w:lang w:eastAsia="zh-CN"/>
              </w:rPr>
              <w:t>For example:</w:t>
            </w:r>
          </w:p>
          <w:p w14:paraId="7325B571" w14:textId="77777777" w:rsidR="0088378A" w:rsidRDefault="0088378A" w:rsidP="0088378A">
            <w:pPr>
              <w:pStyle w:val="TAL"/>
              <w:rPr>
                <w:rFonts w:cs="Arial"/>
                <w:szCs w:val="18"/>
                <w:lang w:eastAsia="zh-CN"/>
              </w:rPr>
            </w:pPr>
            <w:r>
              <w:t>'</w:t>
            </w:r>
            <w:r w:rsidRPr="00BE2F9E">
              <w:rPr>
                <w:noProof/>
              </w:rPr>
              <w:t>abc3de65cddef001be82</w:t>
            </w:r>
            <w:r>
              <w:t>'.</w:t>
            </w:r>
          </w:p>
        </w:tc>
      </w:tr>
      <w:tr w:rsidR="009B6201" w:rsidRPr="00F11966" w14:paraId="743FFC38" w14:textId="77777777" w:rsidTr="009B6201">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9B6201" w:rsidRDefault="009B6201" w:rsidP="009B6201">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9B6201" w:rsidRDefault="009B6201" w:rsidP="009B6201">
            <w:pPr>
              <w:pStyle w:val="TAL"/>
              <w:rPr>
                <w:lang w:eastAsia="zh-CN"/>
              </w:rPr>
            </w:pPr>
            <w:bookmarkStart w:id="5455" w:name="_Hlk142384394"/>
            <w:r>
              <w:rPr>
                <w:lang w:val="fr-FR" w:eastAsia="zh-CN"/>
              </w:rPr>
              <w:t>SecuritySetup</w:t>
            </w:r>
            <w:bookmarkEnd w:id="5455"/>
          </w:p>
        </w:tc>
        <w:tc>
          <w:tcPr>
            <w:tcW w:w="425" w:type="dxa"/>
            <w:tcBorders>
              <w:top w:val="single" w:sz="4" w:space="0" w:color="auto"/>
              <w:left w:val="single" w:sz="4" w:space="0" w:color="auto"/>
              <w:bottom w:val="single" w:sz="4" w:space="0" w:color="auto"/>
              <w:right w:val="single" w:sz="4" w:space="0" w:color="auto"/>
            </w:tcBorders>
          </w:tcPr>
          <w:p w14:paraId="402EA2A2" w14:textId="348AA18F" w:rsidR="009B6201" w:rsidRDefault="009B6201" w:rsidP="009B6201">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9B6201" w:rsidRDefault="009B6201" w:rsidP="009B6201">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9B6201" w:rsidRDefault="009B6201" w:rsidP="009B6201">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456" w:name="_Toc143984947"/>
      <w:bookmarkStart w:id="5457" w:name="_Toc144147724"/>
      <w:bookmarkStart w:id="5458" w:name="_Toc153885528"/>
      <w:bookmarkStart w:id="5459" w:name="_Toc169939361"/>
      <w:r w:rsidRPr="00F11966">
        <w:lastRenderedPageBreak/>
        <w:t>5</w:t>
      </w:r>
      <w:r>
        <w:t>.11</w:t>
      </w:r>
      <w:r w:rsidRPr="00F11966">
        <w:t>.4.</w:t>
      </w:r>
      <w:r>
        <w:t>2</w:t>
      </w:r>
      <w:r w:rsidRPr="00F11966">
        <w:tab/>
        <w:t xml:space="preserve">Type: </w:t>
      </w:r>
      <w:r>
        <w:t>DcStream</w:t>
      </w:r>
      <w:bookmarkEnd w:id="5456"/>
      <w:bookmarkEnd w:id="5457"/>
      <w:bookmarkEnd w:id="5458"/>
      <w:bookmarkEnd w:id="5459"/>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460" w:name="_Toc143984948"/>
      <w:bookmarkStart w:id="5461" w:name="_Toc144147725"/>
      <w:bookmarkStart w:id="5462" w:name="_Toc153885529"/>
      <w:bookmarkStart w:id="5463" w:name="_Toc169939362"/>
      <w:r w:rsidRPr="00F11966">
        <w:t>5</w:t>
      </w:r>
      <w:r>
        <w:t>.11</w:t>
      </w:r>
      <w:r w:rsidRPr="00F11966">
        <w:t>.4.</w:t>
      </w:r>
      <w:r>
        <w:t>3</w:t>
      </w:r>
      <w:r w:rsidRPr="00F11966">
        <w:tab/>
        <w:t xml:space="preserve">Type: </w:t>
      </w:r>
      <w:r>
        <w:t>R</w:t>
      </w:r>
      <w:r w:rsidRPr="00D75FE6">
        <w:t>eplaceHttpUrl</w:t>
      </w:r>
      <w:bookmarkEnd w:id="5460"/>
      <w:bookmarkEnd w:id="5461"/>
      <w:bookmarkEnd w:id="5462"/>
      <w:bookmarkEnd w:id="5463"/>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464" w:name="_Toc137624859"/>
      <w:bookmarkStart w:id="5465" w:name="_Toc148346495"/>
      <w:bookmarkStart w:id="5466" w:name="_Toc153885530"/>
      <w:bookmarkStart w:id="5467" w:name="_Toc169939363"/>
      <w:r>
        <w:lastRenderedPageBreak/>
        <w:t>5.11.4.4</w:t>
      </w:r>
      <w:r>
        <w:tab/>
        <w:t>Type: Endpoint</w:t>
      </w:r>
      <w:bookmarkEnd w:id="5464"/>
      <w:bookmarkEnd w:id="5465"/>
      <w:bookmarkEnd w:id="5466"/>
      <w:bookmarkEnd w:id="5467"/>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468" w:name="_Toc169939364"/>
      <w:r w:rsidRPr="00F11966">
        <w:t>5</w:t>
      </w:r>
      <w:r>
        <w:t>.11</w:t>
      </w:r>
      <w:r w:rsidRPr="00F11966">
        <w:t>.4</w:t>
      </w:r>
      <w:r w:rsidRPr="00981E02">
        <w:t>.</w:t>
      </w:r>
      <w:r w:rsidRPr="003423DA">
        <w:t>5</w:t>
      </w:r>
      <w:r w:rsidRPr="00981E02">
        <w:tab/>
        <w:t>Type: AppBindingInfo</w:t>
      </w:r>
      <w:bookmarkEnd w:id="5468"/>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0749086" w14:textId="77777777" w:rsidR="00981E02" w:rsidRPr="00981E02" w:rsidRDefault="00981E02" w:rsidP="003A02F8">
            <w:pPr>
              <w:pStyle w:val="TAL"/>
              <w:rPr>
                <w:rFonts w:cs="Arial"/>
                <w:szCs w:val="18"/>
                <w:lang w:eastAsia="zh-CN"/>
              </w:rPr>
            </w:pPr>
            <w:r w:rsidRPr="00981E02">
              <w:rPr>
                <w:rFonts w:cs="Arial"/>
                <w:szCs w:val="18"/>
                <w:lang w:eastAsia="zh-CN"/>
              </w:rPr>
              <w:t xml:space="preserve">Represents the application data channel is intened towards to a server or the remote UE.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469" w:name="_Toc169939365"/>
      <w:r w:rsidRPr="00981E02">
        <w:t>5.11.4.</w:t>
      </w:r>
      <w:r w:rsidRPr="003423DA">
        <w:t>6</w:t>
      </w:r>
      <w:r w:rsidRPr="00981E02">
        <w:tab/>
        <w:t>Type: AppDcInfo</w:t>
      </w:r>
      <w:bookmarkEnd w:id="5469"/>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470" w:name="_Toc169939366"/>
      <w:r>
        <w:lastRenderedPageBreak/>
        <w:t>5.11.4.</w:t>
      </w:r>
      <w:r>
        <w:rPr>
          <w:lang w:eastAsia="zh-CN"/>
        </w:rPr>
        <w:t>7</w:t>
      </w:r>
      <w:r>
        <w:tab/>
        <w:t xml:space="preserve">Type: </w:t>
      </w:r>
      <w:r>
        <w:rPr>
          <w:rFonts w:hint="eastAsia"/>
          <w:lang w:eastAsia="zh-CN"/>
        </w:rPr>
        <w:t>Mdc</w:t>
      </w:r>
      <w:r>
        <w:rPr>
          <w:lang w:eastAsia="zh-CN"/>
        </w:rPr>
        <w:t>Endpoint</w:t>
      </w:r>
      <w:bookmarkEnd w:id="5470"/>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77777777" w:rsidR="008F7873" w:rsidRDefault="008F7873" w:rsidP="003423DA">
            <w:pPr>
              <w:pStyle w:val="TAL"/>
              <w:rPr>
                <w:lang w:eastAsia="zh-CN"/>
              </w:rPr>
            </w:pPr>
            <w:r>
              <w:rPr>
                <w:rFonts w:hint="eastAsia"/>
                <w:lang w:eastAsia="zh-CN"/>
              </w:rPr>
              <w:t>s</w:t>
            </w:r>
            <w:r>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6204B018" w14:textId="77777777" w:rsidR="008F7873" w:rsidRDefault="008F7873" w:rsidP="003423DA">
            <w:pPr>
              <w:pStyle w:val="TAL"/>
              <w:rPr>
                <w:rFonts w:cs="Arial"/>
                <w:szCs w:val="18"/>
                <w:lang w:eastAsia="zh-CN"/>
              </w:rPr>
            </w:pPr>
          </w:p>
          <w:p w14:paraId="68E478BC" w14:textId="77777777" w:rsidR="008F7873" w:rsidRDefault="008F7873" w:rsidP="003423DA">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1FF8B358" w14:textId="77777777" w:rsidR="008F7873" w:rsidRDefault="008F7873" w:rsidP="003423DA">
            <w:pPr>
              <w:pStyle w:val="TAL"/>
            </w:pPr>
          </w:p>
          <w:p w14:paraId="2304F1CA" w14:textId="77777777" w:rsidR="008F7873" w:rsidRDefault="008F7873" w:rsidP="003423DA">
            <w:pPr>
              <w:pStyle w:val="TAL"/>
            </w:pPr>
            <w:r>
              <w:t xml:space="preserve">Pattern: </w:t>
            </w:r>
            <w:r w:rsidRPr="00D419E2">
              <w:rPr>
                <w:rFonts w:cs="Arial"/>
                <w:szCs w:val="18"/>
              </w:rPr>
              <w:t>'^</w:t>
            </w:r>
            <w:r w:rsidRPr="00642D19">
              <w:t>(SHA-1|SHA-224|SHA-256|SHA-384|SHA-512|MD5|MD2|TOKEN)\s[0-9A-F]{2}(:[0-9A-F]{2})+</w:t>
            </w:r>
            <w:r w:rsidRPr="00D419E2">
              <w:rPr>
                <w:rFonts w:cs="Arial"/>
                <w:szCs w:val="18"/>
              </w:rPr>
              <w:t>$'</w:t>
            </w:r>
          </w:p>
          <w:p w14:paraId="0FBC9C6A" w14:textId="77777777" w:rsidR="008F7873" w:rsidRDefault="008F7873" w:rsidP="003423DA">
            <w:pPr>
              <w:pStyle w:val="TAL"/>
            </w:pPr>
          </w:p>
          <w:p w14:paraId="51C953AA" w14:textId="77777777" w:rsidR="008F7873" w:rsidRDefault="008F7873" w:rsidP="003423DA">
            <w:pPr>
              <w:pStyle w:val="TAL"/>
              <w:rPr>
                <w:noProof/>
              </w:rPr>
            </w:pPr>
            <w:r>
              <w:rPr>
                <w:noProof/>
                <w:lang w:eastAsia="zh-CN"/>
              </w:rPr>
              <w:t>For example:</w:t>
            </w:r>
          </w:p>
          <w:p w14:paraId="339B93B3" w14:textId="77777777" w:rsidR="008F7873" w:rsidRDefault="008F7873" w:rsidP="003423DA">
            <w:pPr>
              <w:pStyle w:val="TAL"/>
            </w:pPr>
            <w:r>
              <w:t>'</w:t>
            </w:r>
            <w:r>
              <w:rPr>
                <w:noProof/>
              </w:rPr>
              <w:t>SHA-1 4A:AD:B9:B1:3F:82:18:3B:54:02:12:DF:3E:5D:49:6B:19:E5:7C:AB</w:t>
            </w:r>
            <w:r>
              <w:t>'.</w:t>
            </w:r>
          </w:p>
          <w:p w14:paraId="727E05ED" w14:textId="77777777" w:rsidR="008F7873" w:rsidRDefault="008F7873" w:rsidP="003423DA">
            <w:pPr>
              <w:pStyle w:val="TAL"/>
              <w:rPr>
                <w:rFonts w:cs="Arial"/>
                <w:szCs w:val="18"/>
                <w:lang w:eastAsia="zh-CN"/>
              </w:rPr>
            </w:pPr>
          </w:p>
          <w:p w14:paraId="67B6555F"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8F7873"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8F7873" w:rsidRDefault="008F7873" w:rsidP="003423DA">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77777777" w:rsidR="008F7873" w:rsidRDefault="008F7873" w:rsidP="003423DA">
            <w:pPr>
              <w:pStyle w:val="TAL"/>
              <w:rPr>
                <w:lang w:eastAsia="zh-CN"/>
              </w:rPr>
            </w:pPr>
            <w:r>
              <w:rPr>
                <w:rFonts w:hint="eastAsia"/>
                <w:lang w:eastAsia="zh-CN"/>
              </w:rPr>
              <w:t>s</w:t>
            </w:r>
            <w:r>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19721F05" w14:textId="77777777" w:rsidR="008F7873" w:rsidRDefault="008F7873" w:rsidP="003423DA">
            <w:pPr>
              <w:pStyle w:val="TAL"/>
            </w:pPr>
            <w:r w:rsidRPr="0016361A">
              <w:rPr>
                <w:noProof/>
              </w:rPr>
              <w:t>The</w:t>
            </w:r>
            <w:r>
              <w:rPr>
                <w:noProof/>
              </w:rPr>
              <w:t xml:space="preserve"> </w:t>
            </w:r>
            <w:r>
              <w:rPr>
                <w:lang w:eastAsia="zh-CN"/>
              </w:rPr>
              <w:t>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A1CC2A8" w14:textId="77777777" w:rsidR="008F7873" w:rsidRDefault="008F7873" w:rsidP="003423DA">
            <w:pPr>
              <w:pStyle w:val="TAL"/>
            </w:pPr>
          </w:p>
          <w:p w14:paraId="4C647794" w14:textId="77777777" w:rsidR="008F7873" w:rsidRDefault="008F7873" w:rsidP="003423DA">
            <w:pPr>
              <w:pStyle w:val="TAL"/>
              <w:rPr>
                <w:rFonts w:cs="Arial"/>
                <w:szCs w:val="18"/>
              </w:rPr>
            </w:pPr>
            <w:r w:rsidRPr="00D419E2">
              <w:rPr>
                <w:lang w:eastAsia="zh-CN"/>
              </w:rPr>
              <w:t xml:space="preserve">Pattern: </w:t>
            </w:r>
            <w:r w:rsidRPr="00D419E2">
              <w:rPr>
                <w:rFonts w:cs="Arial"/>
                <w:szCs w:val="18"/>
              </w:rPr>
              <w:t>'^[A-Fa-f0-9+/_-]{20,255}$'</w:t>
            </w:r>
          </w:p>
          <w:p w14:paraId="454C4CB8" w14:textId="77777777" w:rsidR="008F7873" w:rsidRPr="004502DF" w:rsidRDefault="008F7873" w:rsidP="003423DA">
            <w:pPr>
              <w:pStyle w:val="TAL"/>
              <w:rPr>
                <w:rFonts w:cs="Arial"/>
                <w:szCs w:val="18"/>
              </w:rPr>
            </w:pPr>
          </w:p>
          <w:p w14:paraId="1B281486" w14:textId="77777777" w:rsidR="008F7873" w:rsidRDefault="008F7873" w:rsidP="003423DA">
            <w:pPr>
              <w:pStyle w:val="TAL"/>
              <w:rPr>
                <w:noProof/>
              </w:rPr>
            </w:pPr>
            <w:r>
              <w:t xml:space="preserve"> </w:t>
            </w:r>
            <w:r>
              <w:rPr>
                <w:noProof/>
                <w:lang w:eastAsia="zh-CN"/>
              </w:rPr>
              <w:t>For example:</w:t>
            </w:r>
          </w:p>
          <w:p w14:paraId="6BA81ECF" w14:textId="77777777" w:rsidR="008F7873" w:rsidRDefault="008F7873" w:rsidP="003423DA">
            <w:pPr>
              <w:pStyle w:val="TAL"/>
            </w:pPr>
            <w:r>
              <w:t>'</w:t>
            </w:r>
            <w:r w:rsidRPr="00BE2F9E">
              <w:rPr>
                <w:noProof/>
              </w:rPr>
              <w:t>abc3de65cddef001be82</w:t>
            </w:r>
            <w:r>
              <w:t>'.</w:t>
            </w:r>
          </w:p>
          <w:p w14:paraId="2BB2EC01" w14:textId="77777777" w:rsidR="008F7873" w:rsidRDefault="008F7873" w:rsidP="003423DA">
            <w:pPr>
              <w:pStyle w:val="TAL"/>
              <w:rPr>
                <w:rFonts w:cs="Arial"/>
                <w:szCs w:val="18"/>
                <w:lang w:eastAsia="zh-CN"/>
              </w:rPr>
            </w:pPr>
          </w:p>
          <w:p w14:paraId="0A149F22"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8F7873" w:rsidRDefault="008F7873" w:rsidP="003423DA">
            <w:pPr>
              <w:pStyle w:val="TAL"/>
              <w:rPr>
                <w:rFonts w:cs="Arial"/>
                <w:szCs w:val="18"/>
              </w:rPr>
            </w:pPr>
          </w:p>
        </w:tc>
      </w:tr>
      <w:tr w:rsidR="008F7873"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8F7873" w:rsidRDefault="008F7873" w:rsidP="003423DA">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8F7873" w:rsidRDefault="008F7873" w:rsidP="003423DA">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8F7873" w:rsidRDefault="008F7873" w:rsidP="003423DA">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8F7873" w:rsidRDefault="008F7873" w:rsidP="003423DA">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8F7873" w:rsidRDefault="008F7873" w:rsidP="003423DA">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8F7873" w:rsidRDefault="008F7873" w:rsidP="003423DA">
            <w:pPr>
              <w:pStyle w:val="TAL"/>
              <w:rPr>
                <w:rFonts w:cs="Arial"/>
                <w:szCs w:val="18"/>
                <w:lang w:eastAsia="zh-CN"/>
              </w:rPr>
            </w:pPr>
          </w:p>
          <w:p w14:paraId="6217319B" w14:textId="77777777" w:rsidR="008F7873" w:rsidRDefault="008F7873" w:rsidP="003423DA">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8F7873" w:rsidRDefault="008F7873" w:rsidP="003423DA">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471" w:name="_Toc36462716"/>
      <w:bookmarkStart w:id="5472" w:name="_Toc36462912"/>
      <w:bookmarkStart w:id="5473" w:name="_Toc133336427"/>
      <w:bookmarkStart w:id="5474" w:name="_Toc143984949"/>
      <w:bookmarkStart w:id="5475" w:name="_Toc144147726"/>
      <w:bookmarkStart w:id="5476" w:name="_Toc153885531"/>
      <w:bookmarkStart w:id="5477" w:name="_Toc169939367"/>
      <w:r w:rsidRPr="00F11966">
        <w:t>Annex A (normative):</w:t>
      </w:r>
      <w:r w:rsidRPr="00F11966">
        <w:br/>
        <w:t>OpenAPI specification</w:t>
      </w:r>
      <w:bookmarkEnd w:id="5471"/>
      <w:bookmarkEnd w:id="5472"/>
      <w:bookmarkEnd w:id="5473"/>
      <w:bookmarkEnd w:id="5474"/>
      <w:bookmarkEnd w:id="5475"/>
      <w:bookmarkEnd w:id="5476"/>
      <w:bookmarkEnd w:id="5477"/>
    </w:p>
    <w:p w14:paraId="52A11D61" w14:textId="77777777" w:rsidR="00E92CBF" w:rsidRPr="00F11966" w:rsidRDefault="00E92CBF" w:rsidP="00E26B1B">
      <w:pPr>
        <w:pStyle w:val="Heading1"/>
      </w:pPr>
      <w:bookmarkStart w:id="5478" w:name="_Toc24925934"/>
      <w:bookmarkStart w:id="5479" w:name="_Toc24926112"/>
      <w:bookmarkStart w:id="5480" w:name="_Toc24926288"/>
      <w:bookmarkStart w:id="5481" w:name="_Toc33964148"/>
      <w:bookmarkStart w:id="5482" w:name="_Toc33980915"/>
      <w:bookmarkStart w:id="5483" w:name="_Toc36462717"/>
      <w:bookmarkStart w:id="5484" w:name="_Toc36462913"/>
      <w:bookmarkStart w:id="5485" w:name="_Toc43026184"/>
      <w:bookmarkStart w:id="5486" w:name="_Toc49763718"/>
      <w:bookmarkStart w:id="5487" w:name="_Toc56754419"/>
      <w:bookmarkStart w:id="5488" w:name="_Toc88743219"/>
      <w:bookmarkStart w:id="5489" w:name="_Toc101254143"/>
      <w:bookmarkStart w:id="5490" w:name="_Toc101254584"/>
      <w:bookmarkStart w:id="5491" w:name="_Toc104112296"/>
      <w:bookmarkStart w:id="5492" w:name="_Toc104192470"/>
      <w:bookmarkStart w:id="5493" w:name="_Toc104193034"/>
      <w:bookmarkStart w:id="5494" w:name="_Toc133336428"/>
      <w:bookmarkStart w:id="5495" w:name="_Toc143984950"/>
      <w:bookmarkStart w:id="5496" w:name="_Toc144147727"/>
      <w:bookmarkStart w:id="5497" w:name="_Toc153885532"/>
      <w:bookmarkStart w:id="5498" w:name="_Toc169939368"/>
      <w:r w:rsidRPr="00F11966">
        <w:t>A.1</w:t>
      </w:r>
      <w:r w:rsidRPr="00F11966">
        <w:tab/>
        <w:t>General</w:t>
      </w:r>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499" w:name="_Toc24925935"/>
      <w:bookmarkStart w:id="5500" w:name="_Toc24926113"/>
      <w:bookmarkStart w:id="5501" w:name="_Toc24926289"/>
      <w:bookmarkStart w:id="5502" w:name="_Toc33964149"/>
      <w:bookmarkStart w:id="5503" w:name="_Toc33980916"/>
      <w:bookmarkStart w:id="5504" w:name="_Toc36462718"/>
      <w:bookmarkStart w:id="5505" w:name="_Toc36462914"/>
      <w:bookmarkStart w:id="5506" w:name="_Toc43026185"/>
      <w:bookmarkStart w:id="5507" w:name="_Toc49763719"/>
      <w:bookmarkStart w:id="5508" w:name="_Toc56754420"/>
      <w:bookmarkStart w:id="5509" w:name="_Toc88743220"/>
      <w:bookmarkStart w:id="5510" w:name="_Toc101254144"/>
      <w:bookmarkStart w:id="5511" w:name="_Toc101254585"/>
      <w:bookmarkStart w:id="5512" w:name="_Toc104112297"/>
      <w:bookmarkStart w:id="5513" w:name="_Toc104192471"/>
      <w:bookmarkStart w:id="5514" w:name="_Toc104193035"/>
      <w:bookmarkStart w:id="5515" w:name="_Toc133336429"/>
      <w:bookmarkStart w:id="5516" w:name="_Toc143984951"/>
      <w:bookmarkStart w:id="5517" w:name="_Toc144147728"/>
      <w:bookmarkStart w:id="5518" w:name="_Toc153885533"/>
      <w:bookmarkStart w:id="5519" w:name="_Toc169939369"/>
      <w:r w:rsidRPr="00F11966">
        <w:t>A.2</w:t>
      </w:r>
      <w:r w:rsidRPr="00F11966">
        <w:tab/>
        <w:t>Data related to Common Data Types</w:t>
      </w:r>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
    <w:p w14:paraId="55DB8F8A" w14:textId="77777777" w:rsidR="002069F8" w:rsidRPr="00F11966" w:rsidRDefault="002069F8" w:rsidP="002069F8">
      <w:pPr>
        <w:pStyle w:val="PL"/>
        <w:rPr>
          <w:lang w:val="en-US"/>
        </w:rPr>
      </w:pPr>
      <w:bookmarkStart w:id="5520"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72B0F8DD" w:rsidR="002069F8" w:rsidRDefault="002069F8" w:rsidP="002069F8">
      <w:pPr>
        <w:pStyle w:val="PL"/>
        <w:rPr>
          <w:lang w:val="en-US"/>
        </w:rPr>
      </w:pPr>
      <w:r w:rsidRPr="00F11966">
        <w:rPr>
          <w:lang w:val="en-US"/>
        </w:rPr>
        <w:t xml:space="preserve">  version: '1.</w:t>
      </w:r>
      <w:r w:rsidR="00F966AA">
        <w:rPr>
          <w:lang w:val="en-US"/>
        </w:rPr>
        <w:t>5</w:t>
      </w:r>
      <w:r>
        <w:rPr>
          <w:lang w:val="en-US"/>
        </w:rPr>
        <w:t>.0</w:t>
      </w:r>
      <w:r w:rsidR="00B60F43"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37AB6574" w:rsidR="002069F8" w:rsidRPr="00F11966" w:rsidRDefault="002069F8" w:rsidP="002069F8">
      <w:pPr>
        <w:pStyle w:val="PL"/>
      </w:pPr>
      <w:r w:rsidRPr="00F11966">
        <w:t xml:space="preserve">    © 202</w:t>
      </w:r>
      <w:r w:rsidR="00B60F43">
        <w:t>4</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0A4818E5"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4916EB">
        <w:t>6</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520"/>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3423DA">
        <w:rPr>
          <w:lang w:val="de-DE"/>
        </w:rPr>
        <w:t>pattern: '^(imsi-[0-9]{5,15}|nai-.+|msisdn-[0-9]{5,15}|extid-[^@]+@[^@]+|gci-.+|gli-.+|.+)$'</w:t>
      </w:r>
    </w:p>
    <w:p w14:paraId="52FEF6B1" w14:textId="77777777" w:rsidR="002069F8" w:rsidRPr="00F11966" w:rsidRDefault="002069F8" w:rsidP="002069F8">
      <w:pPr>
        <w:pStyle w:val="PL"/>
        <w:rPr>
          <w:lang w:val="en-US"/>
        </w:rPr>
      </w:pPr>
      <w:r w:rsidRPr="003423DA">
        <w:rPr>
          <w:lang w:val="de-DE"/>
        </w:rPr>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lastRenderedPageBreak/>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lastRenderedPageBreak/>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lastRenderedPageBreak/>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lastRenderedPageBreak/>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lastRenderedPageBreak/>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lastRenderedPageBreak/>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lastRenderedPageBreak/>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lastRenderedPageBreak/>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lastRenderedPageBreak/>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lastRenderedPageBreak/>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lastRenderedPageBreak/>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lastRenderedPageBreak/>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lastRenderedPageBreak/>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lastRenderedPageBreak/>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lastRenderedPageBreak/>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lastRenderedPageBreak/>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lastRenderedPageBreak/>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lastRenderedPageBreak/>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lastRenderedPageBreak/>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lastRenderedPageBreak/>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lastRenderedPageBreak/>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lastRenderedPageBreak/>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lastRenderedPageBreak/>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lastRenderedPageBreak/>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lastRenderedPageBreak/>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lastRenderedPageBreak/>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lastRenderedPageBreak/>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lastRenderedPageBreak/>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lastRenderedPageBreak/>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lastRenderedPageBreak/>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lastRenderedPageBreak/>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lastRenderedPageBreak/>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lastRenderedPageBreak/>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lastRenderedPageBreak/>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lastRenderedPageBreak/>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lastRenderedPageBreak/>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lastRenderedPageBreak/>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3423DA" w:rsidRDefault="007250F2" w:rsidP="007250F2">
      <w:pPr>
        <w:pStyle w:val="PL"/>
        <w:rPr>
          <w:lang w:val="de-DE"/>
        </w:rPr>
      </w:pPr>
      <w:r w:rsidRPr="00DB30FA">
        <w:t xml:space="preserve">      </w:t>
      </w:r>
      <w:r w:rsidRPr="003423DA">
        <w:rPr>
          <w:lang w:val="de-DE"/>
        </w:rPr>
        <w:t>pattern: '^\d+(\.\d+)? (B|kB|MB|GB|TB)$'</w:t>
      </w:r>
    </w:p>
    <w:p w14:paraId="66BE2A80" w14:textId="77777777" w:rsidR="007250F2" w:rsidRDefault="007250F2" w:rsidP="007250F2">
      <w:pPr>
        <w:pStyle w:val="PL"/>
      </w:pPr>
      <w:r w:rsidRPr="003423DA">
        <w:rPr>
          <w:lang w:val="de-DE"/>
        </w:rPr>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3423DA" w:rsidRDefault="007250F2" w:rsidP="007250F2">
      <w:pPr>
        <w:pStyle w:val="PL"/>
        <w:rPr>
          <w:lang w:val="de-DE"/>
        </w:rPr>
      </w:pPr>
      <w:r w:rsidRPr="00F11966">
        <w:t xml:space="preserve">      </w:t>
      </w:r>
      <w:r w:rsidRPr="003423DA">
        <w:rPr>
          <w:lang w:val="de-DE"/>
        </w:rPr>
        <w:t>pattern: '^\d+(\.\d+)? (B|kB|MB|GB|TB)$'</w:t>
      </w:r>
    </w:p>
    <w:p w14:paraId="3BA44DEB" w14:textId="77777777" w:rsidR="007250F2" w:rsidRPr="00F11966" w:rsidRDefault="007250F2" w:rsidP="007250F2">
      <w:pPr>
        <w:pStyle w:val="PL"/>
        <w:rPr>
          <w:lang w:val="en-US"/>
        </w:rPr>
      </w:pPr>
      <w:r w:rsidRPr="003423DA">
        <w:rPr>
          <w:lang w:val="de-DE"/>
        </w:rPr>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lastRenderedPageBreak/>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lastRenderedPageBreak/>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lastRenderedPageBreak/>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lastRenderedPageBreak/>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lastRenderedPageBreak/>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lastRenderedPageBreak/>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r>
        <w:rPr>
          <w:rFonts w:cs="Courier New"/>
          <w:szCs w:val="16"/>
        </w:rPr>
        <w:t xml:space="preserve">          $ref: '#/components/schemas/</w:t>
      </w:r>
      <w:r>
        <w:t>MediaTransportProtoRm'</w:t>
      </w:r>
    </w:p>
    <w:p w14:paraId="4073BC74" w14:textId="77777777" w:rsidR="0029152C" w:rsidRDefault="0029152C" w:rsidP="0029152C">
      <w:pPr>
        <w:pStyle w:val="PL"/>
      </w:pPr>
      <w:r>
        <w:lastRenderedPageBreak/>
        <w:t xml:space="preserve">        rtpHeaderExtInfo:</w:t>
      </w:r>
    </w:p>
    <w:p w14:paraId="33119611" w14:textId="77777777" w:rsidR="0029152C" w:rsidRDefault="0029152C" w:rsidP="0029152C">
      <w:pPr>
        <w:pStyle w:val="PL"/>
        <w:rPr>
          <w:rFonts w:cs="Courier New"/>
          <w:szCs w:val="16"/>
        </w:rPr>
      </w:pPr>
      <w:r>
        <w:rPr>
          <w:rFonts w:cs="Courier New"/>
          <w:szCs w:val="16"/>
        </w:rPr>
        <w:t xml:space="preserve">          $ref: '#/components/schemas/</w:t>
      </w:r>
      <w:r>
        <w:t>RtpHeaderExtInfoRm'</w:t>
      </w:r>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r>
        <w:rPr>
          <w:rFonts w:cs="Courier New"/>
          <w:szCs w:val="16"/>
        </w:rPr>
        <w:t xml:space="preserve">          $ref: '#/components/schemas/</w:t>
      </w:r>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r>
        <w:rPr>
          <w:rFonts w:cs="Courier New"/>
          <w:szCs w:val="16"/>
        </w:rPr>
        <w:t xml:space="preserve">          </w:t>
      </w:r>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r>
        <w:rPr>
          <w:rFonts w:cs="Courier New"/>
          <w:szCs w:val="16"/>
        </w:rPr>
        <w:t xml:space="preserve">          $ref: '#/components/schemas/</w:t>
      </w:r>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r>
        <w:rPr>
          <w:rFonts w:cs="Courier New"/>
          <w:szCs w:val="16"/>
        </w:rPr>
        <w:t xml:space="preserve">          </w:t>
      </w:r>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77777777" w:rsidR="00095998" w:rsidRPr="00F11966" w:rsidRDefault="00095998" w:rsidP="00095998">
      <w:pPr>
        <w:pStyle w:val="PL"/>
      </w:pPr>
      <w:r w:rsidRPr="00F11966">
        <w:t xml:space="preserve"> </w:t>
      </w:r>
      <w:r>
        <w:t xml:space="preserve">    </w:t>
      </w:r>
      <w:r w:rsidRPr="00F11966">
        <w:t xml:space="preserve">     </w:t>
      </w:r>
      <w:r>
        <w:t xml:space="preserve">  </w:t>
      </w:r>
      <w:r w:rsidRPr="00F11966">
        <w:t>minimum: 1</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7777777" w:rsidR="0029152C" w:rsidRPr="00F11966" w:rsidRDefault="0029152C" w:rsidP="0029152C">
      <w:pPr>
        <w:pStyle w:val="PL"/>
      </w:pPr>
      <w:r w:rsidRPr="00F11966">
        <w:t xml:space="preserve"> </w:t>
      </w:r>
      <w:r>
        <w:t xml:space="preserve">    </w:t>
      </w:r>
      <w:r w:rsidRPr="00F11966">
        <w:t xml:space="preserve">     </w:t>
      </w:r>
      <w:r>
        <w:t xml:space="preserve">  </w:t>
      </w:r>
      <w:r w:rsidRPr="00F11966">
        <w:t>minimum: 1</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lastRenderedPageBreak/>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lastRenderedPageBreak/>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lastRenderedPageBreak/>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1E6AAEA2" w14:textId="77777777" w:rsidR="00EC26D2" w:rsidRDefault="00EC26D2" w:rsidP="00EC26D2">
      <w:pPr>
        <w:pStyle w:val="PL"/>
        <w:rPr>
          <w:lang w:val="en-US"/>
        </w:rPr>
      </w:pPr>
      <w:r w:rsidRPr="00A1608D">
        <w:rPr>
          <w:lang w:val="en-US"/>
        </w:rPr>
        <w:t xml:space="preserve">        The enumeration MeasurementType defines Measurement Type in the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lastRenderedPageBreak/>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lastRenderedPageBreak/>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lastRenderedPageBreak/>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lastRenderedPageBreak/>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lastRenderedPageBreak/>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lastRenderedPageBreak/>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lastRenderedPageBreak/>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lastRenderedPageBreak/>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77777777" w:rsidR="007139AB" w:rsidRDefault="007139AB" w:rsidP="007139AB">
      <w:pPr>
        <w:pStyle w:val="PL"/>
      </w:pPr>
      <w:r>
        <w:t xml:space="preserve">        Indicates </w:t>
      </w:r>
      <w:r w:rsidRPr="003F278C">
        <w:t xml:space="preserve">whether the broadcast MBS session is intended only for NR RedCap UEs, </w:t>
      </w:r>
    </w:p>
    <w:p w14:paraId="0E9A00FF" w14:textId="1068D544" w:rsidR="007139AB" w:rsidRPr="00052626" w:rsidRDefault="007139AB" w:rsidP="007139AB">
      <w:pPr>
        <w:pStyle w:val="PL"/>
      </w:pPr>
      <w:r>
        <w:t xml:space="preserve">        </w:t>
      </w:r>
      <w:r w:rsidRPr="003F278C">
        <w:t xml:space="preserve">both for NR RedCap UEs and non-RedCap UEs, or only </w:t>
      </w:r>
      <w:r>
        <w:t>for</w:t>
      </w:r>
      <w:r w:rsidRPr="003F278C">
        <w:t xml:space="preserve"> non-RedCap UEs</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77777777" w:rsidR="007139AB" w:rsidRPr="00052626" w:rsidRDefault="007139AB" w:rsidP="007139AB">
      <w:pPr>
        <w:pStyle w:val="PL"/>
      </w:pPr>
      <w:r w:rsidRPr="00052626">
        <w:t xml:space="preserve">          - </w:t>
      </w:r>
      <w:r>
        <w:t>NR_REDCAP_UE_ONLY</w:t>
      </w:r>
    </w:p>
    <w:p w14:paraId="7F985FED" w14:textId="77777777" w:rsidR="007139AB" w:rsidRDefault="007139AB" w:rsidP="007139AB">
      <w:pPr>
        <w:pStyle w:val="PL"/>
      </w:pPr>
      <w:r w:rsidRPr="00052626">
        <w:t xml:space="preserve">          - </w:t>
      </w:r>
      <w:r>
        <w:t>BOTH_NR_REDCAP_UE_AND_NON_REDCAP_UE</w:t>
      </w:r>
    </w:p>
    <w:p w14:paraId="13A4F864" w14:textId="77777777" w:rsidR="007139AB" w:rsidRPr="00052626" w:rsidRDefault="007139AB" w:rsidP="007139AB">
      <w:pPr>
        <w:pStyle w:val="PL"/>
      </w:pPr>
      <w:r w:rsidRPr="00052626">
        <w:t xml:space="preserve">          - </w:t>
      </w:r>
      <w:r>
        <w:t>NON_REDCAP_UE_ONLY</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lastRenderedPageBreak/>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lastRenderedPageBreak/>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lastRenderedPageBreak/>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lastRenderedPageBreak/>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r>
        <w:t xml:space="preserve">MBS security context consisting of </w:t>
      </w:r>
      <w:r>
        <w:rPr>
          <w:rFonts w:cs="Arial"/>
          <w:szCs w:val="18"/>
        </w:rPr>
        <w:t>MSK/MTK(s) and associated IDs</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lastRenderedPageBreak/>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r>
        <w:rPr>
          <w:rFonts w:cs="Courier New"/>
          <w:szCs w:val="16"/>
        </w:rPr>
        <w:t xml:space="preserve">          description: &gt;</w:t>
      </w:r>
    </w:p>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lastRenderedPageBreak/>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lastRenderedPageBreak/>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lastRenderedPageBreak/>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r>
        <w:rPr>
          <w:rFonts w:cs="Courier New"/>
          <w:szCs w:val="16"/>
        </w:rPr>
        <w:t xml:space="preserve">  </w:t>
      </w:r>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7B53C5D5" w14:textId="77777777" w:rsidR="00184018" w:rsidRDefault="00184018" w:rsidP="00184018">
      <w:pPr>
        <w:pStyle w:val="PL"/>
        <w:rPr>
          <w:lang w:val="en-US"/>
        </w:rPr>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46B2E7A4"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AR</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366E2F58" w14:textId="77777777" w:rsidR="00184018" w:rsidRDefault="00184018" w:rsidP="00184018">
      <w:pPr>
        <w:pStyle w:val="PL"/>
        <w:rPr>
          <w:lang w:val="en-US"/>
        </w:rPr>
      </w:pPr>
      <w:r w:rsidRPr="00F11966">
        <w:rPr>
          <w:lang w:val="en-US"/>
        </w:rPr>
        <w:t xml:space="preserve">          </w:t>
      </w:r>
      <w:r>
        <w:rPr>
          <w:lang w:val="en-US"/>
        </w:rPr>
        <w:t>type: string</w:t>
      </w:r>
    </w:p>
    <w:p w14:paraId="3C1B0116" w14:textId="77777777" w:rsidR="00184018" w:rsidRDefault="00184018" w:rsidP="00184018">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(SHA-1|SHA-224|SHA-256|SHA-384|SHA-512|MD5|MD2|TOKEN)\s[0-9A-F]{2}(:[0-9A-F]{2})+</w:t>
      </w:r>
      <w:r w:rsidRPr="00D419E2">
        <w:rPr>
          <w:rFonts w:cs="Arial"/>
          <w:szCs w:val="18"/>
        </w:rPr>
        <w:t>'</w:t>
      </w:r>
    </w:p>
    <w:p w14:paraId="730572B8" w14:textId="77777777" w:rsidR="00184018" w:rsidRDefault="00184018" w:rsidP="00184018">
      <w:pPr>
        <w:pStyle w:val="PL"/>
        <w:rPr>
          <w:lang w:val="en-US"/>
        </w:rPr>
      </w:pPr>
      <w:r>
        <w:rPr>
          <w:lang w:val="en-US"/>
        </w:rPr>
        <w:t xml:space="preserve">          description: </w:t>
      </w:r>
      <w:r w:rsidRPr="00974579">
        <w:rPr>
          <w:lang w:val="en-US"/>
        </w:rPr>
        <w:t>local or remote certificate fingerprint for the DTLS association</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F8798B1" w14:textId="77777777" w:rsidR="00184018" w:rsidRDefault="00184018" w:rsidP="00184018">
      <w:pPr>
        <w:pStyle w:val="PL"/>
        <w:rPr>
          <w:lang w:val="en-US"/>
        </w:rPr>
      </w:pPr>
      <w:r w:rsidRPr="00F11966">
        <w:rPr>
          <w:lang w:val="en-US"/>
        </w:rPr>
        <w:t xml:space="preserve">          </w:t>
      </w:r>
      <w:r>
        <w:rPr>
          <w:lang w:val="en-US"/>
        </w:rPr>
        <w:t>type: string</w:t>
      </w:r>
    </w:p>
    <w:p w14:paraId="6FF9B609" w14:textId="77777777" w:rsidR="00184018" w:rsidRDefault="00184018" w:rsidP="00184018">
      <w:pPr>
        <w:pStyle w:val="PL"/>
      </w:pPr>
      <w:r w:rsidRPr="00F11966">
        <w:rPr>
          <w:lang w:val="en-US"/>
        </w:rPr>
        <w:t xml:space="preserve">          </w:t>
      </w:r>
      <w:r>
        <w:rPr>
          <w:lang w:val="en-US"/>
        </w:rPr>
        <w:t xml:space="preserve">pattern: </w:t>
      </w:r>
      <w:r w:rsidRPr="00D419E2">
        <w:rPr>
          <w:rFonts w:cs="Arial"/>
          <w:szCs w:val="18"/>
        </w:rPr>
        <w:t>'^[A-Fa-f0-9+/_-]{20,255}$'</w:t>
      </w:r>
    </w:p>
    <w:p w14:paraId="59C95B26" w14:textId="77777777" w:rsidR="00184018" w:rsidRDefault="00184018" w:rsidP="00184018">
      <w:pPr>
        <w:pStyle w:val="PL"/>
        <w:rPr>
          <w:lang w:val="en-US"/>
        </w:rPr>
      </w:pPr>
      <w:r>
        <w:rPr>
          <w:lang w:val="en-US"/>
        </w:rPr>
        <w:t xml:space="preserve">          description: </w:t>
      </w:r>
      <w:r w:rsidRPr="00974579">
        <w:rPr>
          <w:lang w:val="en-US"/>
        </w:rPr>
        <w:t>local or remote TLS ID for the media stream</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lastRenderedPageBreak/>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5521" w:name="OLE_LINK1"/>
      <w:r>
        <w:t>portNumber</w:t>
      </w:r>
      <w:bookmarkEnd w:id="5521"/>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E5036C5" w14:textId="77777777" w:rsidR="004C4C0D" w:rsidRPr="00F11966" w:rsidRDefault="004C4C0D" w:rsidP="004C4C0D">
      <w:pPr>
        <w:pStyle w:val="PL"/>
        <w:rPr>
          <w:lang w:val="en-US"/>
        </w:rPr>
      </w:pPr>
      <w:r w:rsidRPr="00DE2E11">
        <w:rPr>
          <w:lang w:val="en-US"/>
        </w:rPr>
        <w:t xml:space="preserve">          $ref: '#/components/schemas</w:t>
      </w:r>
      <w:r w:rsidRPr="006F2CCB">
        <w:rPr>
          <w:lang w:val="en-US"/>
        </w:rPr>
        <w:t>/</w:t>
      </w:r>
      <w:r>
        <w:rPr>
          <w:lang w:eastAsia="zh-CN"/>
        </w:rPr>
        <w:t>AppDcInfo</w:t>
      </w:r>
      <w:r w:rsidRPr="006F2CCB">
        <w:rPr>
          <w:lang w:val="en-US"/>
        </w:rPr>
        <w:t>'</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p w14:paraId="2BE93BBF"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string</w:t>
      </w:r>
    </w:p>
    <w:p w14:paraId="2DA5E30F"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pattern: </w:t>
      </w:r>
      <w:r w:rsidRPr="00857429">
        <w:rPr>
          <w:rFonts w:ascii="Courier New" w:eastAsia="DengXian" w:hAnsi="Courier New" w:cs="Arial"/>
          <w:sz w:val="16"/>
          <w:szCs w:val="18"/>
        </w:rPr>
        <w:t>'^</w:t>
      </w:r>
      <w:r w:rsidRPr="00857429">
        <w:rPr>
          <w:rFonts w:ascii="Courier New" w:eastAsia="DengXian" w:hAnsi="Courier New" w:cs="Courier New"/>
          <w:sz w:val="16"/>
        </w:rPr>
        <w:t>(SHA-1|SHA-224|SHA-256|SHA-384|SHA-512|MD5|MD2|TOKEN)\s[0-9A-F]{2}(:[0-9A-F]{2})+</w:t>
      </w:r>
      <w:r w:rsidRPr="00857429">
        <w:rPr>
          <w:rFonts w:ascii="Courier New" w:eastAsia="DengXian" w:hAnsi="Courier New" w:cs="Arial"/>
          <w:sz w:val="16"/>
          <w:szCs w:val="18"/>
        </w:rPr>
        <w:t>$'</w:t>
      </w:r>
    </w:p>
    <w:p w14:paraId="500473A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C</w:t>
      </w:r>
      <w:r w:rsidRPr="00857429">
        <w:rPr>
          <w:rFonts w:ascii="Courier New" w:eastAsia="DengXian" w:hAnsi="Courier New" w:cs="Courier New"/>
          <w:sz w:val="16"/>
          <w:lang w:val="en-US"/>
        </w:rPr>
        <w:t>ertificate fingerprint for the DTLS association</w:t>
      </w:r>
    </w:p>
    <w:p w14:paraId="55D629F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string</w:t>
      </w:r>
    </w:p>
    <w:p w14:paraId="701C2F96"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pattern: </w:t>
      </w:r>
      <w:r w:rsidRPr="00857429">
        <w:rPr>
          <w:rFonts w:ascii="Courier New" w:eastAsia="DengXian" w:hAnsi="Courier New" w:cs="Arial"/>
          <w:sz w:val="16"/>
          <w:szCs w:val="18"/>
        </w:rPr>
        <w:t>'^[A-Fa-f0-9+/_-]{20,255}$'</w:t>
      </w:r>
    </w:p>
    <w:p w14:paraId="045A822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TLS ID </w:t>
      </w:r>
      <w:r>
        <w:rPr>
          <w:rFonts w:ascii="Courier New" w:eastAsia="DengXian" w:hAnsi="Courier New" w:cs="Courier New"/>
          <w:sz w:val="16"/>
          <w:lang w:val="en-US"/>
        </w:rPr>
        <w:t>for the DTLS connection</w:t>
      </w:r>
    </w:p>
    <w:p w14:paraId="1F400B5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61237230" w:rsidR="00184018" w:rsidRDefault="008F7873" w:rsidP="002069F8">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p>
    <w:p w14:paraId="49C858D7" w14:textId="77777777" w:rsidR="00251791" w:rsidRPr="00496DB9" w:rsidRDefault="00251791"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lastRenderedPageBreak/>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522" w:name="_Toc36462719"/>
      <w:bookmarkStart w:id="5523" w:name="_Toc36462915"/>
      <w:bookmarkStart w:id="5524" w:name="_Toc133336430"/>
      <w:bookmarkStart w:id="5525" w:name="_Toc143984952"/>
      <w:bookmarkStart w:id="5526" w:name="_Toc144147729"/>
      <w:bookmarkStart w:id="5527" w:name="_Toc153885534"/>
      <w:bookmarkStart w:id="5528" w:name="_Toc169939370"/>
      <w:bookmarkStart w:id="5529" w:name="historyclause"/>
      <w:r w:rsidRPr="00F11966">
        <w:lastRenderedPageBreak/>
        <w:t>Annex B (informative):</w:t>
      </w:r>
      <w:r w:rsidRPr="00F11966">
        <w:br/>
        <w:t>Change history</w:t>
      </w:r>
      <w:bookmarkEnd w:id="5522"/>
      <w:bookmarkEnd w:id="5523"/>
      <w:bookmarkEnd w:id="5524"/>
      <w:bookmarkEnd w:id="5525"/>
      <w:bookmarkEnd w:id="5526"/>
      <w:bookmarkEnd w:id="5527"/>
      <w:bookmarkEnd w:id="5528"/>
    </w:p>
    <w:bookmarkEnd w:id="5529"/>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000000"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000000"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000000"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000000"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000000"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000000"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000000"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000000"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000000"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000000"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000000"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000000"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000000"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000000"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000000"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000000"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000000"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000000"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000000"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000000"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000000"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000000"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000000"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000000"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000000"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000000"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000000"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3CF5CF" w14:textId="77777777" w:rsidR="0043320C" w:rsidRDefault="0043320C">
      <w:r>
        <w:separator/>
      </w:r>
    </w:p>
  </w:endnote>
  <w:endnote w:type="continuationSeparator" w:id="0">
    <w:p w14:paraId="73040641" w14:textId="77777777" w:rsidR="0043320C" w:rsidRDefault="00433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24F18" w14:textId="77777777" w:rsidR="003423DA" w:rsidRDefault="003423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477E82" w14:textId="77777777" w:rsidR="0043320C" w:rsidRDefault="0043320C">
      <w:r>
        <w:separator/>
      </w:r>
    </w:p>
  </w:footnote>
  <w:footnote w:type="continuationSeparator" w:id="0">
    <w:p w14:paraId="4EA30EBB" w14:textId="77777777" w:rsidR="0043320C" w:rsidRDefault="00433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F9B79" w14:textId="1C85AD2D" w:rsidR="003423DA" w:rsidRDefault="003423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4A89">
      <w:rPr>
        <w:rFonts w:ascii="Arial" w:hAnsi="Arial" w:cs="Arial"/>
        <w:b/>
        <w:noProof/>
        <w:sz w:val="18"/>
        <w:szCs w:val="18"/>
      </w:rPr>
      <w:t>3GPP TS 29.571 V18.6.0 (2024-06)</w:t>
    </w:r>
    <w:r>
      <w:rPr>
        <w:rFonts w:ascii="Arial" w:hAnsi="Arial" w:cs="Arial"/>
        <w:b/>
        <w:sz w:val="18"/>
        <w:szCs w:val="18"/>
      </w:rPr>
      <w:fldChar w:fldCharType="end"/>
    </w:r>
  </w:p>
  <w:p w14:paraId="079C65ED" w14:textId="77777777" w:rsidR="003423DA" w:rsidRDefault="003423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7D87E89F" w:rsidR="003423DA" w:rsidRDefault="003423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4A89">
      <w:rPr>
        <w:rFonts w:ascii="Arial" w:hAnsi="Arial" w:cs="Arial"/>
        <w:b/>
        <w:noProof/>
        <w:sz w:val="18"/>
        <w:szCs w:val="18"/>
      </w:rPr>
      <w:t>Release 18</w:t>
    </w:r>
    <w:r>
      <w:rPr>
        <w:rFonts w:ascii="Arial" w:hAnsi="Arial" w:cs="Arial"/>
        <w:b/>
        <w:sz w:val="18"/>
        <w:szCs w:val="18"/>
      </w:rPr>
      <w:fldChar w:fldCharType="end"/>
    </w:r>
  </w:p>
  <w:p w14:paraId="6C8C7F56" w14:textId="77777777" w:rsidR="003423DA" w:rsidRDefault="003423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052507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54462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8322027">
    <w:abstractNumId w:val="11"/>
  </w:num>
  <w:num w:numId="4" w16cid:durableId="1211379767">
    <w:abstractNumId w:val="16"/>
  </w:num>
  <w:num w:numId="5" w16cid:durableId="1513955830">
    <w:abstractNumId w:val="15"/>
  </w:num>
  <w:num w:numId="6" w16cid:durableId="1734348094">
    <w:abstractNumId w:val="8"/>
  </w:num>
  <w:num w:numId="7" w16cid:durableId="1991326782">
    <w:abstractNumId w:val="17"/>
  </w:num>
  <w:num w:numId="8" w16cid:durableId="39061990">
    <w:abstractNumId w:val="12"/>
  </w:num>
  <w:num w:numId="9" w16cid:durableId="1338194385">
    <w:abstractNumId w:val="13"/>
  </w:num>
  <w:num w:numId="10" w16cid:durableId="431046427">
    <w:abstractNumId w:val="9"/>
  </w:num>
  <w:num w:numId="11" w16cid:durableId="614404800">
    <w:abstractNumId w:val="7"/>
  </w:num>
  <w:num w:numId="12" w16cid:durableId="476993124">
    <w:abstractNumId w:val="6"/>
  </w:num>
  <w:num w:numId="13" w16cid:durableId="1217931572">
    <w:abstractNumId w:val="5"/>
  </w:num>
  <w:num w:numId="14" w16cid:durableId="1731728753">
    <w:abstractNumId w:val="4"/>
  </w:num>
  <w:num w:numId="15" w16cid:durableId="434790609">
    <w:abstractNumId w:val="3"/>
  </w:num>
  <w:num w:numId="16" w16cid:durableId="1248465790">
    <w:abstractNumId w:val="2"/>
  </w:num>
  <w:num w:numId="17" w16cid:durableId="1307785546">
    <w:abstractNumId w:val="1"/>
  </w:num>
  <w:num w:numId="18" w16cid:durableId="1546986091">
    <w:abstractNumId w:val="0"/>
  </w:num>
  <w:num w:numId="19" w16cid:durableId="13471696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F8"/>
    <w:rsid w:val="00095998"/>
    <w:rsid w:val="00097B8F"/>
    <w:rsid w:val="000A1717"/>
    <w:rsid w:val="000A2ABC"/>
    <w:rsid w:val="000A2FD4"/>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70E49"/>
    <w:rsid w:val="00173A63"/>
    <w:rsid w:val="00176E87"/>
    <w:rsid w:val="00177307"/>
    <w:rsid w:val="00180039"/>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283E"/>
    <w:rsid w:val="001F35F0"/>
    <w:rsid w:val="001F6C08"/>
    <w:rsid w:val="0020011A"/>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06B0"/>
    <w:rsid w:val="002D42DF"/>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32A85"/>
    <w:rsid w:val="00332ED3"/>
    <w:rsid w:val="00337A06"/>
    <w:rsid w:val="003423DA"/>
    <w:rsid w:val="003429AE"/>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1749"/>
    <w:rsid w:val="003E6516"/>
    <w:rsid w:val="003F1FAF"/>
    <w:rsid w:val="003F21AE"/>
    <w:rsid w:val="003F23AE"/>
    <w:rsid w:val="003F55F2"/>
    <w:rsid w:val="003F6206"/>
    <w:rsid w:val="00400663"/>
    <w:rsid w:val="00400977"/>
    <w:rsid w:val="00401A7D"/>
    <w:rsid w:val="004113BA"/>
    <w:rsid w:val="00412252"/>
    <w:rsid w:val="00416554"/>
    <w:rsid w:val="00423334"/>
    <w:rsid w:val="004241A5"/>
    <w:rsid w:val="00424219"/>
    <w:rsid w:val="004261AA"/>
    <w:rsid w:val="00430013"/>
    <w:rsid w:val="00431BDA"/>
    <w:rsid w:val="004328AB"/>
    <w:rsid w:val="0043320C"/>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4C0D"/>
    <w:rsid w:val="004C5021"/>
    <w:rsid w:val="004C7450"/>
    <w:rsid w:val="004D029D"/>
    <w:rsid w:val="004D2A34"/>
    <w:rsid w:val="004D2AE7"/>
    <w:rsid w:val="004D3578"/>
    <w:rsid w:val="004D363D"/>
    <w:rsid w:val="004D48A6"/>
    <w:rsid w:val="004E17F7"/>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65087"/>
    <w:rsid w:val="005662B0"/>
    <w:rsid w:val="00574E48"/>
    <w:rsid w:val="00575F4C"/>
    <w:rsid w:val="00576823"/>
    <w:rsid w:val="00577C3C"/>
    <w:rsid w:val="00582FBA"/>
    <w:rsid w:val="00583129"/>
    <w:rsid w:val="00593F74"/>
    <w:rsid w:val="0059732B"/>
    <w:rsid w:val="0059735A"/>
    <w:rsid w:val="00597B11"/>
    <w:rsid w:val="005A1D5B"/>
    <w:rsid w:val="005A468B"/>
    <w:rsid w:val="005A7EEF"/>
    <w:rsid w:val="005B1A77"/>
    <w:rsid w:val="005B2479"/>
    <w:rsid w:val="005C7973"/>
    <w:rsid w:val="005C7D0E"/>
    <w:rsid w:val="005D2E01"/>
    <w:rsid w:val="005D4112"/>
    <w:rsid w:val="005D5795"/>
    <w:rsid w:val="005D750A"/>
    <w:rsid w:val="005D7526"/>
    <w:rsid w:val="005E0407"/>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F32"/>
    <w:rsid w:val="006215C7"/>
    <w:rsid w:val="0062287A"/>
    <w:rsid w:val="00625F5A"/>
    <w:rsid w:val="006261CF"/>
    <w:rsid w:val="0062666E"/>
    <w:rsid w:val="00630022"/>
    <w:rsid w:val="0063051B"/>
    <w:rsid w:val="00631D24"/>
    <w:rsid w:val="00632FC1"/>
    <w:rsid w:val="0063543D"/>
    <w:rsid w:val="0063568E"/>
    <w:rsid w:val="0063720C"/>
    <w:rsid w:val="00637EE2"/>
    <w:rsid w:val="00642166"/>
    <w:rsid w:val="00647114"/>
    <w:rsid w:val="00647228"/>
    <w:rsid w:val="006512CE"/>
    <w:rsid w:val="00651827"/>
    <w:rsid w:val="00651C3E"/>
    <w:rsid w:val="00653385"/>
    <w:rsid w:val="0065357A"/>
    <w:rsid w:val="0065386F"/>
    <w:rsid w:val="006550F5"/>
    <w:rsid w:val="00655A72"/>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E1E0D"/>
    <w:rsid w:val="006E2A02"/>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592C"/>
    <w:rsid w:val="00756870"/>
    <w:rsid w:val="00761268"/>
    <w:rsid w:val="00770351"/>
    <w:rsid w:val="007710D4"/>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1610"/>
    <w:rsid w:val="007B2C3D"/>
    <w:rsid w:val="007B3BED"/>
    <w:rsid w:val="007B449D"/>
    <w:rsid w:val="007B5E13"/>
    <w:rsid w:val="007B600E"/>
    <w:rsid w:val="007C019B"/>
    <w:rsid w:val="007C4A40"/>
    <w:rsid w:val="007C4EF5"/>
    <w:rsid w:val="007D19E7"/>
    <w:rsid w:val="007D2AD7"/>
    <w:rsid w:val="007D5CE1"/>
    <w:rsid w:val="007D6A75"/>
    <w:rsid w:val="007D7CF6"/>
    <w:rsid w:val="007E5AD4"/>
    <w:rsid w:val="007E6D61"/>
    <w:rsid w:val="007F0F4A"/>
    <w:rsid w:val="007F10EB"/>
    <w:rsid w:val="007F3A8E"/>
    <w:rsid w:val="007F41D9"/>
    <w:rsid w:val="007F587E"/>
    <w:rsid w:val="007F648B"/>
    <w:rsid w:val="00800241"/>
    <w:rsid w:val="0080152C"/>
    <w:rsid w:val="00801A94"/>
    <w:rsid w:val="008028A4"/>
    <w:rsid w:val="00802CC6"/>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81E02"/>
    <w:rsid w:val="009913FC"/>
    <w:rsid w:val="00991540"/>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C5C"/>
    <w:rsid w:val="009D7AF1"/>
    <w:rsid w:val="009E2B3B"/>
    <w:rsid w:val="009E3467"/>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F69"/>
    <w:rsid w:val="00A249B5"/>
    <w:rsid w:val="00A254EC"/>
    <w:rsid w:val="00A26369"/>
    <w:rsid w:val="00A26956"/>
    <w:rsid w:val="00A26B5E"/>
    <w:rsid w:val="00A27486"/>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D9A"/>
    <w:rsid w:val="00B37B14"/>
    <w:rsid w:val="00B43470"/>
    <w:rsid w:val="00B44F57"/>
    <w:rsid w:val="00B45BDC"/>
    <w:rsid w:val="00B464D8"/>
    <w:rsid w:val="00B47AAA"/>
    <w:rsid w:val="00B50814"/>
    <w:rsid w:val="00B55436"/>
    <w:rsid w:val="00B55D24"/>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916D5"/>
    <w:rsid w:val="00B917F5"/>
    <w:rsid w:val="00B91FD6"/>
    <w:rsid w:val="00B9269B"/>
    <w:rsid w:val="00B93086"/>
    <w:rsid w:val="00B94755"/>
    <w:rsid w:val="00BA18A5"/>
    <w:rsid w:val="00BA19ED"/>
    <w:rsid w:val="00BA1AB6"/>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1A03"/>
    <w:rsid w:val="00BF35E9"/>
    <w:rsid w:val="00BF670C"/>
    <w:rsid w:val="00BF7497"/>
    <w:rsid w:val="00C002FF"/>
    <w:rsid w:val="00C037AB"/>
    <w:rsid w:val="00C041F5"/>
    <w:rsid w:val="00C074DD"/>
    <w:rsid w:val="00C11087"/>
    <w:rsid w:val="00C1496A"/>
    <w:rsid w:val="00C1616F"/>
    <w:rsid w:val="00C1644E"/>
    <w:rsid w:val="00C17243"/>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27DE"/>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E5EBA"/>
    <w:rsid w:val="00CF1C5A"/>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3678A"/>
    <w:rsid w:val="00D4232F"/>
    <w:rsid w:val="00D43F9F"/>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CCF"/>
    <w:rsid w:val="00DD74A5"/>
    <w:rsid w:val="00DD7D83"/>
    <w:rsid w:val="00DE2A2B"/>
    <w:rsid w:val="00DF2B1F"/>
    <w:rsid w:val="00DF62CD"/>
    <w:rsid w:val="00DF6DE7"/>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2CBF"/>
    <w:rsid w:val="00E944E3"/>
    <w:rsid w:val="00E94E09"/>
    <w:rsid w:val="00E96942"/>
    <w:rsid w:val="00EA020C"/>
    <w:rsid w:val="00EA0B2C"/>
    <w:rsid w:val="00EA0D57"/>
    <w:rsid w:val="00EA15B0"/>
    <w:rsid w:val="00EA3168"/>
    <w:rsid w:val="00EA387C"/>
    <w:rsid w:val="00EA3990"/>
    <w:rsid w:val="00EA453B"/>
    <w:rsid w:val="00EA4BD8"/>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31A19"/>
    <w:rsid w:val="00F325C8"/>
    <w:rsid w:val="00F34324"/>
    <w:rsid w:val="00F364A2"/>
    <w:rsid w:val="00F36A15"/>
    <w:rsid w:val="00F4211E"/>
    <w:rsid w:val="00F436EC"/>
    <w:rsid w:val="00F43DF6"/>
    <w:rsid w:val="00F445D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7A724-FA88-4AF1-A7B8-13BF5E70A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Pages>
  <Words>77698</Words>
  <Characters>465417</Characters>
  <Application>Microsoft Office Word</Application>
  <DocSecurity>0</DocSecurity>
  <Lines>24495</Lines>
  <Paragraphs>21724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521391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MCC</cp:lastModifiedBy>
  <cp:revision>9</cp:revision>
  <cp:lastPrinted>2019-02-25T14:05:00Z</cp:lastPrinted>
  <dcterms:created xsi:type="dcterms:W3CDTF">2024-06-04T04:36:00Z</dcterms:created>
  <dcterms:modified xsi:type="dcterms:W3CDTF">2024-06-22T09:09:00Z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1717475525</vt:lpwstr>
  </property>
  <property fmtid="{D5CDD505-2E9C-101B-9397-08002B2CF9AE}" pid="9" name="GrammarlyDocumentId">
    <vt:lpwstr>9cf07544ac1178e6b5a5453519b3df22ec27af1c815050e3f617207576618c1a</vt:lpwstr>
  </property>
</Properties>
</file>