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92B5A6"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w:t>
            </w:r>
            <w:r w:rsidR="008C34DF">
              <w:t>8</w:t>
            </w:r>
            <w:r w:rsidR="00E134FC">
              <w:t>.0</w:t>
            </w:r>
            <w:r w:rsidRPr="004D3578">
              <w:t xml:space="preserve"> </w:t>
            </w:r>
            <w:r w:rsidRPr="00133525">
              <w:rPr>
                <w:sz w:val="32"/>
              </w:rPr>
              <w:t>(</w:t>
            </w:r>
            <w:r w:rsidR="00E134FC">
              <w:rPr>
                <w:sz w:val="32"/>
              </w:rPr>
              <w:t>20</w:t>
            </w:r>
            <w:r w:rsidR="008C34DF">
              <w:rPr>
                <w:sz w:val="32"/>
              </w:rPr>
              <w:t>24</w:t>
            </w:r>
            <w:r w:rsidR="00E134FC">
              <w:rPr>
                <w:sz w:val="32"/>
              </w:rPr>
              <w:t>-</w:t>
            </w:r>
            <w:r w:rsidR="008C34DF">
              <w:rPr>
                <w:sz w:val="32"/>
              </w:rPr>
              <w:t>06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lang w:val="en-US"/>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2"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2"/>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erReference w:type="even" r:id="rId11"/>
          <w:footerReference w:type="default"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BD421CA"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8C34DF">
              <w:rPr>
                <w:noProof/>
                <w:sz w:val="18"/>
              </w:rPr>
              <w:t>4</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31DAECD0" w14:textId="2AF4C021" w:rsidR="008C34DF" w:rsidRDefault="008C34D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_Toc168390882 \h </w:instrText>
      </w:r>
      <w:r>
        <w:rPr>
          <w:noProof/>
        </w:rPr>
      </w:r>
      <w:r>
        <w:rPr>
          <w:noProof/>
        </w:rPr>
        <w:fldChar w:fldCharType="separate"/>
      </w:r>
      <w:r>
        <w:rPr>
          <w:noProof/>
        </w:rPr>
        <w:t>12</w:t>
      </w:r>
      <w:r>
        <w:rPr>
          <w:noProof/>
        </w:rPr>
        <w:fldChar w:fldCharType="end"/>
      </w:r>
    </w:p>
    <w:p w14:paraId="36BBADD9" w14:textId="7C1D32DF"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_Toc168390883 \h </w:instrText>
      </w:r>
      <w:r>
        <w:rPr>
          <w:noProof/>
        </w:rPr>
      </w:r>
      <w:r>
        <w:rPr>
          <w:noProof/>
        </w:rPr>
        <w:fldChar w:fldCharType="separate"/>
      </w:r>
      <w:r>
        <w:rPr>
          <w:noProof/>
        </w:rPr>
        <w:t>13</w:t>
      </w:r>
      <w:r>
        <w:rPr>
          <w:noProof/>
        </w:rPr>
        <w:fldChar w:fldCharType="end"/>
      </w:r>
    </w:p>
    <w:p w14:paraId="59091FD8" w14:textId="19280DD0"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_Toc168390884 \h </w:instrText>
      </w:r>
      <w:r>
        <w:rPr>
          <w:noProof/>
        </w:rPr>
      </w:r>
      <w:r>
        <w:rPr>
          <w:noProof/>
        </w:rPr>
        <w:fldChar w:fldCharType="separate"/>
      </w:r>
      <w:r>
        <w:rPr>
          <w:noProof/>
        </w:rPr>
        <w:t>13</w:t>
      </w:r>
      <w:r>
        <w:rPr>
          <w:noProof/>
        </w:rPr>
        <w:fldChar w:fldCharType="end"/>
      </w:r>
    </w:p>
    <w:p w14:paraId="4E177C48" w14:textId="4B4E0684"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_Toc168390885 \h </w:instrText>
      </w:r>
      <w:r>
        <w:rPr>
          <w:noProof/>
        </w:rPr>
      </w:r>
      <w:r>
        <w:rPr>
          <w:noProof/>
        </w:rPr>
        <w:fldChar w:fldCharType="separate"/>
      </w:r>
      <w:r>
        <w:rPr>
          <w:noProof/>
        </w:rPr>
        <w:t>14</w:t>
      </w:r>
      <w:r>
        <w:rPr>
          <w:noProof/>
        </w:rPr>
        <w:fldChar w:fldCharType="end"/>
      </w:r>
    </w:p>
    <w:p w14:paraId="7607B5B0" w14:textId="17197C21"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_Toc168390886 \h </w:instrText>
      </w:r>
      <w:r>
        <w:rPr>
          <w:noProof/>
        </w:rPr>
      </w:r>
      <w:r>
        <w:rPr>
          <w:noProof/>
        </w:rPr>
        <w:fldChar w:fldCharType="separate"/>
      </w:r>
      <w:r>
        <w:rPr>
          <w:noProof/>
        </w:rPr>
        <w:t>14</w:t>
      </w:r>
      <w:r>
        <w:rPr>
          <w:noProof/>
        </w:rPr>
        <w:fldChar w:fldCharType="end"/>
      </w:r>
    </w:p>
    <w:p w14:paraId="20D2117B" w14:textId="36326A8E"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_Toc168390887 \h </w:instrText>
      </w:r>
      <w:r>
        <w:rPr>
          <w:noProof/>
        </w:rPr>
      </w:r>
      <w:r>
        <w:rPr>
          <w:noProof/>
        </w:rPr>
        <w:fldChar w:fldCharType="separate"/>
      </w:r>
      <w:r>
        <w:rPr>
          <w:noProof/>
        </w:rPr>
        <w:t>14</w:t>
      </w:r>
      <w:r>
        <w:rPr>
          <w:noProof/>
        </w:rPr>
        <w:fldChar w:fldCharType="end"/>
      </w:r>
    </w:p>
    <w:p w14:paraId="35F56EEE" w14:textId="45975EA7"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_Toc168390888 \h </w:instrText>
      </w:r>
      <w:r>
        <w:rPr>
          <w:noProof/>
        </w:rPr>
      </w:r>
      <w:r>
        <w:rPr>
          <w:noProof/>
        </w:rPr>
        <w:fldChar w:fldCharType="separate"/>
      </w:r>
      <w:r>
        <w:rPr>
          <w:noProof/>
        </w:rPr>
        <w:t>14</w:t>
      </w:r>
      <w:r>
        <w:rPr>
          <w:noProof/>
        </w:rPr>
        <w:fldChar w:fldCharType="end"/>
      </w:r>
    </w:p>
    <w:p w14:paraId="23AD72BC" w14:textId="5B8C3EE8"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_Toc168390889 \h </w:instrText>
      </w:r>
      <w:r>
        <w:rPr>
          <w:noProof/>
        </w:rPr>
      </w:r>
      <w:r>
        <w:rPr>
          <w:noProof/>
        </w:rPr>
        <w:fldChar w:fldCharType="separate"/>
      </w:r>
      <w:r>
        <w:rPr>
          <w:noProof/>
        </w:rPr>
        <w:t>14</w:t>
      </w:r>
      <w:r>
        <w:rPr>
          <w:noProof/>
        </w:rPr>
        <w:fldChar w:fldCharType="end"/>
      </w:r>
    </w:p>
    <w:p w14:paraId="50175AB5" w14:textId="3E7E4B04"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_Toc168390890 \h </w:instrText>
      </w:r>
      <w:r>
        <w:rPr>
          <w:noProof/>
        </w:rPr>
      </w:r>
      <w:r>
        <w:rPr>
          <w:noProof/>
        </w:rPr>
        <w:fldChar w:fldCharType="separate"/>
      </w:r>
      <w:r>
        <w:rPr>
          <w:noProof/>
        </w:rPr>
        <w:t>15</w:t>
      </w:r>
      <w:r>
        <w:rPr>
          <w:noProof/>
        </w:rPr>
        <w:fldChar w:fldCharType="end"/>
      </w:r>
    </w:p>
    <w:p w14:paraId="2AFFA560" w14:textId="413A7DB3"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_Toc168390891 \h </w:instrText>
      </w:r>
      <w:r>
        <w:rPr>
          <w:noProof/>
        </w:rPr>
      </w:r>
      <w:r>
        <w:rPr>
          <w:noProof/>
        </w:rPr>
        <w:fldChar w:fldCharType="separate"/>
      </w:r>
      <w:r>
        <w:rPr>
          <w:noProof/>
        </w:rPr>
        <w:t>15</w:t>
      </w:r>
      <w:r>
        <w:rPr>
          <w:noProof/>
        </w:rPr>
        <w:fldChar w:fldCharType="end"/>
      </w:r>
    </w:p>
    <w:p w14:paraId="2C7822A0" w14:textId="4AE969E5"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_Toc168390892 \h </w:instrText>
      </w:r>
      <w:r>
        <w:rPr>
          <w:noProof/>
        </w:rPr>
      </w:r>
      <w:r>
        <w:rPr>
          <w:noProof/>
        </w:rPr>
        <w:fldChar w:fldCharType="separate"/>
      </w:r>
      <w:r>
        <w:rPr>
          <w:noProof/>
        </w:rPr>
        <w:t>15</w:t>
      </w:r>
      <w:r>
        <w:rPr>
          <w:noProof/>
        </w:rPr>
        <w:fldChar w:fldCharType="end"/>
      </w:r>
    </w:p>
    <w:p w14:paraId="17D52A4C" w14:textId="1B82A036"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_Toc168390893 \h </w:instrText>
      </w:r>
      <w:r>
        <w:rPr>
          <w:noProof/>
        </w:rPr>
      </w:r>
      <w:r>
        <w:rPr>
          <w:noProof/>
        </w:rPr>
        <w:fldChar w:fldCharType="separate"/>
      </w:r>
      <w:r>
        <w:rPr>
          <w:noProof/>
        </w:rPr>
        <w:t>15</w:t>
      </w:r>
      <w:r>
        <w:rPr>
          <w:noProof/>
        </w:rPr>
        <w:fldChar w:fldCharType="end"/>
      </w:r>
    </w:p>
    <w:p w14:paraId="67C454BD" w14:textId="2904D853"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_Toc168390894 \h </w:instrText>
      </w:r>
      <w:r>
        <w:rPr>
          <w:noProof/>
        </w:rPr>
      </w:r>
      <w:r>
        <w:rPr>
          <w:noProof/>
        </w:rPr>
        <w:fldChar w:fldCharType="separate"/>
      </w:r>
      <w:r>
        <w:rPr>
          <w:noProof/>
        </w:rPr>
        <w:t>15</w:t>
      </w:r>
      <w:r>
        <w:rPr>
          <w:noProof/>
        </w:rPr>
        <w:fldChar w:fldCharType="end"/>
      </w:r>
    </w:p>
    <w:p w14:paraId="71F3BA2A" w14:textId="56264C1B"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_Toc168390895 \h </w:instrText>
      </w:r>
      <w:r>
        <w:rPr>
          <w:noProof/>
        </w:rPr>
      </w:r>
      <w:r>
        <w:rPr>
          <w:noProof/>
        </w:rPr>
        <w:fldChar w:fldCharType="separate"/>
      </w:r>
      <w:r>
        <w:rPr>
          <w:noProof/>
        </w:rPr>
        <w:t>15</w:t>
      </w:r>
      <w:r>
        <w:rPr>
          <w:noProof/>
        </w:rPr>
        <w:fldChar w:fldCharType="end"/>
      </w:r>
    </w:p>
    <w:p w14:paraId="2E39BF7D" w14:textId="1FE2AD39"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_Toc168390896 \h </w:instrText>
      </w:r>
      <w:r>
        <w:rPr>
          <w:noProof/>
        </w:rPr>
      </w:r>
      <w:r>
        <w:rPr>
          <w:noProof/>
        </w:rPr>
        <w:fldChar w:fldCharType="separate"/>
      </w:r>
      <w:r>
        <w:rPr>
          <w:noProof/>
        </w:rPr>
        <w:t>16</w:t>
      </w:r>
      <w:r>
        <w:rPr>
          <w:noProof/>
        </w:rPr>
        <w:fldChar w:fldCharType="end"/>
      </w:r>
    </w:p>
    <w:p w14:paraId="7873FD57" w14:textId="6D6EC9D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_Toc168390897 \h </w:instrText>
      </w:r>
      <w:r>
        <w:rPr>
          <w:noProof/>
        </w:rPr>
      </w:r>
      <w:r>
        <w:rPr>
          <w:noProof/>
        </w:rPr>
        <w:fldChar w:fldCharType="separate"/>
      </w:r>
      <w:r>
        <w:rPr>
          <w:noProof/>
        </w:rPr>
        <w:t>16</w:t>
      </w:r>
      <w:r>
        <w:rPr>
          <w:noProof/>
        </w:rPr>
        <w:fldChar w:fldCharType="end"/>
      </w:r>
    </w:p>
    <w:p w14:paraId="14CAF821" w14:textId="64CF4B9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_Toc168390898 \h </w:instrText>
      </w:r>
      <w:r>
        <w:rPr>
          <w:noProof/>
        </w:rPr>
      </w:r>
      <w:r>
        <w:rPr>
          <w:noProof/>
        </w:rPr>
        <w:fldChar w:fldCharType="separate"/>
      </w:r>
      <w:r>
        <w:rPr>
          <w:noProof/>
        </w:rPr>
        <w:t>16</w:t>
      </w:r>
      <w:r>
        <w:rPr>
          <w:noProof/>
        </w:rPr>
        <w:fldChar w:fldCharType="end"/>
      </w:r>
    </w:p>
    <w:p w14:paraId="499DD7D7" w14:textId="2A4BA45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_Toc168390899 \h </w:instrText>
      </w:r>
      <w:r>
        <w:rPr>
          <w:noProof/>
        </w:rPr>
      </w:r>
      <w:r>
        <w:rPr>
          <w:noProof/>
        </w:rPr>
        <w:fldChar w:fldCharType="separate"/>
      </w:r>
      <w:r>
        <w:rPr>
          <w:noProof/>
        </w:rPr>
        <w:t>17</w:t>
      </w:r>
      <w:r>
        <w:rPr>
          <w:noProof/>
        </w:rPr>
        <w:fldChar w:fldCharType="end"/>
      </w:r>
    </w:p>
    <w:p w14:paraId="476E2261" w14:textId="19C29CE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_Toc168390900 \h </w:instrText>
      </w:r>
      <w:r>
        <w:rPr>
          <w:noProof/>
        </w:rPr>
      </w:r>
      <w:r>
        <w:rPr>
          <w:noProof/>
        </w:rPr>
        <w:fldChar w:fldCharType="separate"/>
      </w:r>
      <w:r>
        <w:rPr>
          <w:noProof/>
        </w:rPr>
        <w:t>17</w:t>
      </w:r>
      <w:r>
        <w:rPr>
          <w:noProof/>
        </w:rPr>
        <w:fldChar w:fldCharType="end"/>
      </w:r>
    </w:p>
    <w:p w14:paraId="6729C3D2" w14:textId="2A77494A"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_Toc168390901 \h </w:instrText>
      </w:r>
      <w:r>
        <w:rPr>
          <w:noProof/>
        </w:rPr>
      </w:r>
      <w:r>
        <w:rPr>
          <w:noProof/>
        </w:rPr>
        <w:fldChar w:fldCharType="separate"/>
      </w:r>
      <w:r>
        <w:rPr>
          <w:noProof/>
        </w:rPr>
        <w:t>18</w:t>
      </w:r>
      <w:r>
        <w:rPr>
          <w:noProof/>
        </w:rPr>
        <w:fldChar w:fldCharType="end"/>
      </w:r>
    </w:p>
    <w:p w14:paraId="484A2E4C" w14:textId="0E3047FA"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_Toc168390902 \h </w:instrText>
      </w:r>
      <w:r>
        <w:rPr>
          <w:noProof/>
        </w:rPr>
      </w:r>
      <w:r>
        <w:rPr>
          <w:noProof/>
        </w:rPr>
        <w:fldChar w:fldCharType="separate"/>
      </w:r>
      <w:r>
        <w:rPr>
          <w:noProof/>
        </w:rPr>
        <w:t>18</w:t>
      </w:r>
      <w:r>
        <w:rPr>
          <w:noProof/>
        </w:rPr>
        <w:fldChar w:fldCharType="end"/>
      </w:r>
    </w:p>
    <w:p w14:paraId="60DEFFBC" w14:textId="5B2FBBC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_Toc168390903 \h </w:instrText>
      </w:r>
      <w:r>
        <w:rPr>
          <w:noProof/>
        </w:rPr>
      </w:r>
      <w:r>
        <w:rPr>
          <w:noProof/>
        </w:rPr>
        <w:fldChar w:fldCharType="separate"/>
      </w:r>
      <w:r>
        <w:rPr>
          <w:noProof/>
        </w:rPr>
        <w:t>19</w:t>
      </w:r>
      <w:r>
        <w:rPr>
          <w:noProof/>
        </w:rPr>
        <w:fldChar w:fldCharType="end"/>
      </w:r>
    </w:p>
    <w:p w14:paraId="6605BF3D" w14:textId="5633524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_Toc168390904 \h </w:instrText>
      </w:r>
      <w:r>
        <w:rPr>
          <w:noProof/>
        </w:rPr>
      </w:r>
      <w:r>
        <w:rPr>
          <w:noProof/>
        </w:rPr>
        <w:fldChar w:fldCharType="separate"/>
      </w:r>
      <w:r>
        <w:rPr>
          <w:noProof/>
        </w:rPr>
        <w:t>19</w:t>
      </w:r>
      <w:r>
        <w:rPr>
          <w:noProof/>
        </w:rPr>
        <w:fldChar w:fldCharType="end"/>
      </w:r>
    </w:p>
    <w:p w14:paraId="05866F3D" w14:textId="7936544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_Toc168390905 \h </w:instrText>
      </w:r>
      <w:r>
        <w:rPr>
          <w:noProof/>
        </w:rPr>
      </w:r>
      <w:r>
        <w:rPr>
          <w:noProof/>
        </w:rPr>
        <w:fldChar w:fldCharType="separate"/>
      </w:r>
      <w:r>
        <w:rPr>
          <w:noProof/>
        </w:rPr>
        <w:t>19</w:t>
      </w:r>
      <w:r>
        <w:rPr>
          <w:noProof/>
        </w:rPr>
        <w:fldChar w:fldCharType="end"/>
      </w:r>
    </w:p>
    <w:p w14:paraId="1166361A" w14:textId="497B95A8"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_Toc168390906 \h </w:instrText>
      </w:r>
      <w:r>
        <w:rPr>
          <w:noProof/>
        </w:rPr>
      </w:r>
      <w:r>
        <w:rPr>
          <w:noProof/>
        </w:rPr>
        <w:fldChar w:fldCharType="separate"/>
      </w:r>
      <w:r>
        <w:rPr>
          <w:noProof/>
        </w:rPr>
        <w:t>20</w:t>
      </w:r>
      <w:r>
        <w:rPr>
          <w:noProof/>
        </w:rPr>
        <w:fldChar w:fldCharType="end"/>
      </w:r>
    </w:p>
    <w:p w14:paraId="19364D1A" w14:textId="6A4F029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_Toc168390907 \h </w:instrText>
      </w:r>
      <w:r>
        <w:rPr>
          <w:noProof/>
        </w:rPr>
      </w:r>
      <w:r>
        <w:rPr>
          <w:noProof/>
        </w:rPr>
        <w:fldChar w:fldCharType="separate"/>
      </w:r>
      <w:r>
        <w:rPr>
          <w:noProof/>
        </w:rPr>
        <w:t>20</w:t>
      </w:r>
      <w:r>
        <w:rPr>
          <w:noProof/>
        </w:rPr>
        <w:fldChar w:fldCharType="end"/>
      </w:r>
    </w:p>
    <w:p w14:paraId="5338A720" w14:textId="03EA111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_Toc168390908 \h </w:instrText>
      </w:r>
      <w:r>
        <w:rPr>
          <w:noProof/>
        </w:rPr>
      </w:r>
      <w:r>
        <w:rPr>
          <w:noProof/>
        </w:rPr>
        <w:fldChar w:fldCharType="separate"/>
      </w:r>
      <w:r>
        <w:rPr>
          <w:noProof/>
        </w:rPr>
        <w:t>20</w:t>
      </w:r>
      <w:r>
        <w:rPr>
          <w:noProof/>
        </w:rPr>
        <w:fldChar w:fldCharType="end"/>
      </w:r>
    </w:p>
    <w:p w14:paraId="3F7057CF" w14:textId="5536ED16"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_Toc168390909 \h </w:instrText>
      </w:r>
      <w:r>
        <w:rPr>
          <w:noProof/>
        </w:rPr>
      </w:r>
      <w:r>
        <w:rPr>
          <w:noProof/>
        </w:rPr>
        <w:fldChar w:fldCharType="separate"/>
      </w:r>
      <w:r>
        <w:rPr>
          <w:noProof/>
        </w:rPr>
        <w:t>21</w:t>
      </w:r>
      <w:r>
        <w:rPr>
          <w:noProof/>
        </w:rPr>
        <w:fldChar w:fldCharType="end"/>
      </w:r>
    </w:p>
    <w:p w14:paraId="53E56A3A" w14:textId="17635F9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_Toc168390910 \h </w:instrText>
      </w:r>
      <w:r>
        <w:rPr>
          <w:noProof/>
        </w:rPr>
      </w:r>
      <w:r>
        <w:rPr>
          <w:noProof/>
        </w:rPr>
        <w:fldChar w:fldCharType="separate"/>
      </w:r>
      <w:r>
        <w:rPr>
          <w:noProof/>
        </w:rPr>
        <w:t>21</w:t>
      </w:r>
      <w:r>
        <w:rPr>
          <w:noProof/>
        </w:rPr>
        <w:fldChar w:fldCharType="end"/>
      </w:r>
    </w:p>
    <w:p w14:paraId="23291E98" w14:textId="3392E934"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_Toc168390911 \h </w:instrText>
      </w:r>
      <w:r>
        <w:rPr>
          <w:noProof/>
        </w:rPr>
      </w:r>
      <w:r>
        <w:rPr>
          <w:noProof/>
        </w:rPr>
        <w:fldChar w:fldCharType="separate"/>
      </w:r>
      <w:r>
        <w:rPr>
          <w:noProof/>
        </w:rPr>
        <w:t>22</w:t>
      </w:r>
      <w:r>
        <w:rPr>
          <w:noProof/>
        </w:rPr>
        <w:fldChar w:fldCharType="end"/>
      </w:r>
    </w:p>
    <w:p w14:paraId="7B8779CB" w14:textId="14DE8DB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_Toc168390912 \h </w:instrText>
      </w:r>
      <w:r>
        <w:rPr>
          <w:noProof/>
        </w:rPr>
      </w:r>
      <w:r>
        <w:rPr>
          <w:noProof/>
        </w:rPr>
        <w:fldChar w:fldCharType="separate"/>
      </w:r>
      <w:r>
        <w:rPr>
          <w:noProof/>
        </w:rPr>
        <w:t>22</w:t>
      </w:r>
      <w:r>
        <w:rPr>
          <w:noProof/>
        </w:rPr>
        <w:fldChar w:fldCharType="end"/>
      </w:r>
    </w:p>
    <w:p w14:paraId="17585304" w14:textId="4B13171A"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_Toc168390913 \h </w:instrText>
      </w:r>
      <w:r>
        <w:rPr>
          <w:noProof/>
        </w:rPr>
      </w:r>
      <w:r>
        <w:rPr>
          <w:noProof/>
        </w:rPr>
        <w:fldChar w:fldCharType="separate"/>
      </w:r>
      <w:r>
        <w:rPr>
          <w:noProof/>
        </w:rPr>
        <w:t>22</w:t>
      </w:r>
      <w:r>
        <w:rPr>
          <w:noProof/>
        </w:rPr>
        <w:fldChar w:fldCharType="end"/>
      </w:r>
    </w:p>
    <w:p w14:paraId="32757414" w14:textId="48A804E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_Toc168390914 \h </w:instrText>
      </w:r>
      <w:r>
        <w:rPr>
          <w:noProof/>
        </w:rPr>
      </w:r>
      <w:r>
        <w:rPr>
          <w:noProof/>
        </w:rPr>
        <w:fldChar w:fldCharType="separate"/>
      </w:r>
      <w:r>
        <w:rPr>
          <w:noProof/>
        </w:rPr>
        <w:t>23</w:t>
      </w:r>
      <w:r>
        <w:rPr>
          <w:noProof/>
        </w:rPr>
        <w:fldChar w:fldCharType="end"/>
      </w:r>
    </w:p>
    <w:p w14:paraId="5EF302DF" w14:textId="71ED03D7"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_Toc168390915 \h </w:instrText>
      </w:r>
      <w:r>
        <w:rPr>
          <w:noProof/>
        </w:rPr>
      </w:r>
      <w:r>
        <w:rPr>
          <w:noProof/>
        </w:rPr>
        <w:fldChar w:fldCharType="separate"/>
      </w:r>
      <w:r>
        <w:rPr>
          <w:noProof/>
        </w:rPr>
        <w:t>23</w:t>
      </w:r>
      <w:r>
        <w:rPr>
          <w:noProof/>
        </w:rPr>
        <w:fldChar w:fldCharType="end"/>
      </w:r>
    </w:p>
    <w:p w14:paraId="2BC21C86" w14:textId="6E49AF6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_Toc168390916 \h </w:instrText>
      </w:r>
      <w:r>
        <w:rPr>
          <w:noProof/>
        </w:rPr>
      </w:r>
      <w:r>
        <w:rPr>
          <w:noProof/>
        </w:rPr>
        <w:fldChar w:fldCharType="separate"/>
      </w:r>
      <w:r>
        <w:rPr>
          <w:noProof/>
        </w:rPr>
        <w:t>24</w:t>
      </w:r>
      <w:r>
        <w:rPr>
          <w:noProof/>
        </w:rPr>
        <w:fldChar w:fldCharType="end"/>
      </w:r>
    </w:p>
    <w:p w14:paraId="50CD0FA7" w14:textId="1D8BCE2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_Toc168390917 \h </w:instrText>
      </w:r>
      <w:r>
        <w:rPr>
          <w:noProof/>
        </w:rPr>
      </w:r>
      <w:r>
        <w:rPr>
          <w:noProof/>
        </w:rPr>
        <w:fldChar w:fldCharType="separate"/>
      </w:r>
      <w:r>
        <w:rPr>
          <w:noProof/>
        </w:rPr>
        <w:t>24</w:t>
      </w:r>
      <w:r>
        <w:rPr>
          <w:noProof/>
        </w:rPr>
        <w:fldChar w:fldCharType="end"/>
      </w:r>
    </w:p>
    <w:p w14:paraId="65DE64BD" w14:textId="34CC990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_Toc168390918 \h </w:instrText>
      </w:r>
      <w:r>
        <w:rPr>
          <w:noProof/>
        </w:rPr>
      </w:r>
      <w:r>
        <w:rPr>
          <w:noProof/>
        </w:rPr>
        <w:fldChar w:fldCharType="separate"/>
      </w:r>
      <w:r>
        <w:rPr>
          <w:noProof/>
        </w:rPr>
        <w:t>25</w:t>
      </w:r>
      <w:r>
        <w:rPr>
          <w:noProof/>
        </w:rPr>
        <w:fldChar w:fldCharType="end"/>
      </w:r>
    </w:p>
    <w:p w14:paraId="1FCB9628" w14:textId="457E2CC9"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_Toc168390919 \h </w:instrText>
      </w:r>
      <w:r>
        <w:rPr>
          <w:noProof/>
        </w:rPr>
      </w:r>
      <w:r>
        <w:rPr>
          <w:noProof/>
        </w:rPr>
        <w:fldChar w:fldCharType="separate"/>
      </w:r>
      <w:r>
        <w:rPr>
          <w:noProof/>
        </w:rPr>
        <w:t>26</w:t>
      </w:r>
      <w:r>
        <w:rPr>
          <w:noProof/>
        </w:rPr>
        <w:fldChar w:fldCharType="end"/>
      </w:r>
    </w:p>
    <w:p w14:paraId="604C3ACC" w14:textId="00B8C2F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_Toc168390920 \h </w:instrText>
      </w:r>
      <w:r>
        <w:rPr>
          <w:noProof/>
        </w:rPr>
      </w:r>
      <w:r>
        <w:rPr>
          <w:noProof/>
        </w:rPr>
        <w:fldChar w:fldCharType="separate"/>
      </w:r>
      <w:r>
        <w:rPr>
          <w:noProof/>
        </w:rPr>
        <w:t>26</w:t>
      </w:r>
      <w:r>
        <w:rPr>
          <w:noProof/>
        </w:rPr>
        <w:fldChar w:fldCharType="end"/>
      </w:r>
    </w:p>
    <w:p w14:paraId="67787BC6" w14:textId="3CC45D8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_Toc168390921 \h </w:instrText>
      </w:r>
      <w:r>
        <w:rPr>
          <w:noProof/>
        </w:rPr>
      </w:r>
      <w:r>
        <w:rPr>
          <w:noProof/>
        </w:rPr>
        <w:fldChar w:fldCharType="separate"/>
      </w:r>
      <w:r>
        <w:rPr>
          <w:noProof/>
        </w:rPr>
        <w:t>26</w:t>
      </w:r>
      <w:r>
        <w:rPr>
          <w:noProof/>
        </w:rPr>
        <w:fldChar w:fldCharType="end"/>
      </w:r>
    </w:p>
    <w:p w14:paraId="143148B4" w14:textId="75DF385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_Toc168390922 \h </w:instrText>
      </w:r>
      <w:r>
        <w:rPr>
          <w:noProof/>
        </w:rPr>
      </w:r>
      <w:r>
        <w:rPr>
          <w:noProof/>
        </w:rPr>
        <w:fldChar w:fldCharType="separate"/>
      </w:r>
      <w:r>
        <w:rPr>
          <w:noProof/>
        </w:rPr>
        <w:t>26</w:t>
      </w:r>
      <w:r>
        <w:rPr>
          <w:noProof/>
        </w:rPr>
        <w:fldChar w:fldCharType="end"/>
      </w:r>
    </w:p>
    <w:p w14:paraId="41BED8D6" w14:textId="115864B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_Toc168390923 \h </w:instrText>
      </w:r>
      <w:r>
        <w:rPr>
          <w:noProof/>
        </w:rPr>
      </w:r>
      <w:r>
        <w:rPr>
          <w:noProof/>
        </w:rPr>
        <w:fldChar w:fldCharType="separate"/>
      </w:r>
      <w:r>
        <w:rPr>
          <w:noProof/>
        </w:rPr>
        <w:t>27</w:t>
      </w:r>
      <w:r>
        <w:rPr>
          <w:noProof/>
        </w:rPr>
        <w:fldChar w:fldCharType="end"/>
      </w:r>
    </w:p>
    <w:p w14:paraId="51917377" w14:textId="1F96D3B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_Toc168390924 \h </w:instrText>
      </w:r>
      <w:r>
        <w:rPr>
          <w:noProof/>
        </w:rPr>
      </w:r>
      <w:r>
        <w:rPr>
          <w:noProof/>
        </w:rPr>
        <w:fldChar w:fldCharType="separate"/>
      </w:r>
      <w:r>
        <w:rPr>
          <w:noProof/>
        </w:rPr>
        <w:t>28</w:t>
      </w:r>
      <w:r>
        <w:rPr>
          <w:noProof/>
        </w:rPr>
        <w:fldChar w:fldCharType="end"/>
      </w:r>
    </w:p>
    <w:p w14:paraId="54078162" w14:textId="122C6D2B"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_Toc168390925 \h </w:instrText>
      </w:r>
      <w:r>
        <w:rPr>
          <w:noProof/>
        </w:rPr>
      </w:r>
      <w:r>
        <w:rPr>
          <w:noProof/>
        </w:rPr>
        <w:fldChar w:fldCharType="separate"/>
      </w:r>
      <w:r>
        <w:rPr>
          <w:noProof/>
        </w:rPr>
        <w:t>28</w:t>
      </w:r>
      <w:r>
        <w:rPr>
          <w:noProof/>
        </w:rPr>
        <w:fldChar w:fldCharType="end"/>
      </w:r>
    </w:p>
    <w:p w14:paraId="3EFB6EAF" w14:textId="6B738A7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_Toc168390926 \h </w:instrText>
      </w:r>
      <w:r>
        <w:rPr>
          <w:noProof/>
        </w:rPr>
      </w:r>
      <w:r>
        <w:rPr>
          <w:noProof/>
        </w:rPr>
        <w:fldChar w:fldCharType="separate"/>
      </w:r>
      <w:r>
        <w:rPr>
          <w:noProof/>
        </w:rPr>
        <w:t>28</w:t>
      </w:r>
      <w:r>
        <w:rPr>
          <w:noProof/>
        </w:rPr>
        <w:fldChar w:fldCharType="end"/>
      </w:r>
    </w:p>
    <w:p w14:paraId="4ED2007F" w14:textId="01A2D3D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_Toc168390927 \h </w:instrText>
      </w:r>
      <w:r>
        <w:rPr>
          <w:noProof/>
        </w:rPr>
      </w:r>
      <w:r>
        <w:rPr>
          <w:noProof/>
        </w:rPr>
        <w:fldChar w:fldCharType="separate"/>
      </w:r>
      <w:r>
        <w:rPr>
          <w:noProof/>
        </w:rPr>
        <w:t>28</w:t>
      </w:r>
      <w:r>
        <w:rPr>
          <w:noProof/>
        </w:rPr>
        <w:fldChar w:fldCharType="end"/>
      </w:r>
    </w:p>
    <w:p w14:paraId="6969E891" w14:textId="63D938C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_Toc168390928 \h </w:instrText>
      </w:r>
      <w:r>
        <w:rPr>
          <w:noProof/>
        </w:rPr>
      </w:r>
      <w:r>
        <w:rPr>
          <w:noProof/>
        </w:rPr>
        <w:fldChar w:fldCharType="separate"/>
      </w:r>
      <w:r>
        <w:rPr>
          <w:noProof/>
        </w:rPr>
        <w:t>29</w:t>
      </w:r>
      <w:r>
        <w:rPr>
          <w:noProof/>
        </w:rPr>
        <w:fldChar w:fldCharType="end"/>
      </w:r>
    </w:p>
    <w:p w14:paraId="1F0BFA1D" w14:textId="0088180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_Toc168390929 \h </w:instrText>
      </w:r>
      <w:r>
        <w:rPr>
          <w:noProof/>
        </w:rPr>
      </w:r>
      <w:r>
        <w:rPr>
          <w:noProof/>
        </w:rPr>
        <w:fldChar w:fldCharType="separate"/>
      </w:r>
      <w:r>
        <w:rPr>
          <w:noProof/>
        </w:rPr>
        <w:t>29</w:t>
      </w:r>
      <w:r>
        <w:rPr>
          <w:noProof/>
        </w:rPr>
        <w:fldChar w:fldCharType="end"/>
      </w:r>
    </w:p>
    <w:p w14:paraId="2986F28B" w14:textId="07662E2E"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_Toc168390930 \h </w:instrText>
      </w:r>
      <w:r>
        <w:rPr>
          <w:noProof/>
        </w:rPr>
      </w:r>
      <w:r>
        <w:rPr>
          <w:noProof/>
        </w:rPr>
        <w:fldChar w:fldCharType="separate"/>
      </w:r>
      <w:r>
        <w:rPr>
          <w:noProof/>
        </w:rPr>
        <w:t>30</w:t>
      </w:r>
      <w:r>
        <w:rPr>
          <w:noProof/>
        </w:rPr>
        <w:fldChar w:fldCharType="end"/>
      </w:r>
    </w:p>
    <w:p w14:paraId="39138754" w14:textId="62A9CDF6"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_Toc168390931 \h </w:instrText>
      </w:r>
      <w:r>
        <w:rPr>
          <w:noProof/>
        </w:rPr>
      </w:r>
      <w:r>
        <w:rPr>
          <w:noProof/>
        </w:rPr>
        <w:fldChar w:fldCharType="separate"/>
      </w:r>
      <w:r>
        <w:rPr>
          <w:noProof/>
        </w:rPr>
        <w:t>30</w:t>
      </w:r>
      <w:r>
        <w:rPr>
          <w:noProof/>
        </w:rPr>
        <w:fldChar w:fldCharType="end"/>
      </w:r>
    </w:p>
    <w:p w14:paraId="3D3B6A46" w14:textId="44E31D7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_Toc168390932 \h </w:instrText>
      </w:r>
      <w:r>
        <w:rPr>
          <w:noProof/>
        </w:rPr>
      </w:r>
      <w:r>
        <w:rPr>
          <w:noProof/>
        </w:rPr>
        <w:fldChar w:fldCharType="separate"/>
      </w:r>
      <w:r>
        <w:rPr>
          <w:noProof/>
        </w:rPr>
        <w:t>30</w:t>
      </w:r>
      <w:r>
        <w:rPr>
          <w:noProof/>
        </w:rPr>
        <w:fldChar w:fldCharType="end"/>
      </w:r>
    </w:p>
    <w:p w14:paraId="2B68C138" w14:textId="49753E00"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_Toc168390933 \h </w:instrText>
      </w:r>
      <w:r>
        <w:rPr>
          <w:noProof/>
        </w:rPr>
      </w:r>
      <w:r>
        <w:rPr>
          <w:noProof/>
        </w:rPr>
        <w:fldChar w:fldCharType="separate"/>
      </w:r>
      <w:r>
        <w:rPr>
          <w:noProof/>
        </w:rPr>
        <w:t>30</w:t>
      </w:r>
      <w:r>
        <w:rPr>
          <w:noProof/>
        </w:rPr>
        <w:fldChar w:fldCharType="end"/>
      </w:r>
    </w:p>
    <w:p w14:paraId="6CC94740" w14:textId="6C3FDF0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_Toc168390934 \h </w:instrText>
      </w:r>
      <w:r>
        <w:rPr>
          <w:noProof/>
        </w:rPr>
      </w:r>
      <w:r>
        <w:rPr>
          <w:noProof/>
        </w:rPr>
        <w:fldChar w:fldCharType="separate"/>
      </w:r>
      <w:r>
        <w:rPr>
          <w:noProof/>
        </w:rPr>
        <w:t>30</w:t>
      </w:r>
      <w:r>
        <w:rPr>
          <w:noProof/>
        </w:rPr>
        <w:fldChar w:fldCharType="end"/>
      </w:r>
    </w:p>
    <w:p w14:paraId="00BF4E27" w14:textId="7E4E7C2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_Toc168390935 \h </w:instrText>
      </w:r>
      <w:r>
        <w:rPr>
          <w:noProof/>
        </w:rPr>
      </w:r>
      <w:r>
        <w:rPr>
          <w:noProof/>
        </w:rPr>
        <w:fldChar w:fldCharType="separate"/>
      </w:r>
      <w:r>
        <w:rPr>
          <w:noProof/>
        </w:rPr>
        <w:t>31</w:t>
      </w:r>
      <w:r>
        <w:rPr>
          <w:noProof/>
        </w:rPr>
        <w:fldChar w:fldCharType="end"/>
      </w:r>
    </w:p>
    <w:p w14:paraId="4625D0DC" w14:textId="2A9C1F4E"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_Toc168390936 \h </w:instrText>
      </w:r>
      <w:r>
        <w:rPr>
          <w:noProof/>
        </w:rPr>
      </w:r>
      <w:r>
        <w:rPr>
          <w:noProof/>
        </w:rPr>
        <w:fldChar w:fldCharType="separate"/>
      </w:r>
      <w:r>
        <w:rPr>
          <w:noProof/>
        </w:rPr>
        <w:t>31</w:t>
      </w:r>
      <w:r>
        <w:rPr>
          <w:noProof/>
        </w:rPr>
        <w:fldChar w:fldCharType="end"/>
      </w:r>
    </w:p>
    <w:p w14:paraId="33CA6596" w14:textId="1F4905DA"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_Toc168390937 \h </w:instrText>
      </w:r>
      <w:r>
        <w:rPr>
          <w:noProof/>
        </w:rPr>
      </w:r>
      <w:r>
        <w:rPr>
          <w:noProof/>
        </w:rPr>
        <w:fldChar w:fldCharType="separate"/>
      </w:r>
      <w:r>
        <w:rPr>
          <w:noProof/>
        </w:rPr>
        <w:t>31</w:t>
      </w:r>
      <w:r>
        <w:rPr>
          <w:noProof/>
        </w:rPr>
        <w:fldChar w:fldCharType="end"/>
      </w:r>
    </w:p>
    <w:p w14:paraId="76A7EC61" w14:textId="299F2A0F"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_Toc168390938 \h </w:instrText>
      </w:r>
      <w:r>
        <w:rPr>
          <w:noProof/>
        </w:rPr>
      </w:r>
      <w:r>
        <w:rPr>
          <w:noProof/>
        </w:rPr>
        <w:fldChar w:fldCharType="separate"/>
      </w:r>
      <w:r>
        <w:rPr>
          <w:noProof/>
        </w:rPr>
        <w:t>31</w:t>
      </w:r>
      <w:r>
        <w:rPr>
          <w:noProof/>
        </w:rPr>
        <w:fldChar w:fldCharType="end"/>
      </w:r>
    </w:p>
    <w:p w14:paraId="23242A9E" w14:textId="6FB7D06D"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_Toc168390939 \h </w:instrText>
      </w:r>
      <w:r>
        <w:rPr>
          <w:noProof/>
        </w:rPr>
      </w:r>
      <w:r>
        <w:rPr>
          <w:noProof/>
        </w:rPr>
        <w:fldChar w:fldCharType="separate"/>
      </w:r>
      <w:r>
        <w:rPr>
          <w:noProof/>
        </w:rPr>
        <w:t>31</w:t>
      </w:r>
      <w:r>
        <w:rPr>
          <w:noProof/>
        </w:rPr>
        <w:fldChar w:fldCharType="end"/>
      </w:r>
    </w:p>
    <w:p w14:paraId="3D83C019" w14:textId="0C18DCF3"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_Toc168390940 \h </w:instrText>
      </w:r>
      <w:r>
        <w:rPr>
          <w:noProof/>
        </w:rPr>
      </w:r>
      <w:r>
        <w:rPr>
          <w:noProof/>
        </w:rPr>
        <w:fldChar w:fldCharType="separate"/>
      </w:r>
      <w:r>
        <w:rPr>
          <w:noProof/>
        </w:rPr>
        <w:t>32</w:t>
      </w:r>
      <w:r>
        <w:rPr>
          <w:noProof/>
        </w:rPr>
        <w:fldChar w:fldCharType="end"/>
      </w:r>
    </w:p>
    <w:p w14:paraId="026D4A9D" w14:textId="5AD1E59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_Toc168390941 \h </w:instrText>
      </w:r>
      <w:r>
        <w:rPr>
          <w:noProof/>
        </w:rPr>
      </w:r>
      <w:r>
        <w:rPr>
          <w:noProof/>
        </w:rPr>
        <w:fldChar w:fldCharType="separate"/>
      </w:r>
      <w:r>
        <w:rPr>
          <w:noProof/>
        </w:rPr>
        <w:t>32</w:t>
      </w:r>
      <w:r>
        <w:rPr>
          <w:noProof/>
        </w:rPr>
        <w:fldChar w:fldCharType="end"/>
      </w:r>
    </w:p>
    <w:p w14:paraId="35D4201C" w14:textId="749D389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_Toc168390942 \h </w:instrText>
      </w:r>
      <w:r>
        <w:rPr>
          <w:noProof/>
        </w:rPr>
      </w:r>
      <w:r>
        <w:rPr>
          <w:noProof/>
        </w:rPr>
        <w:fldChar w:fldCharType="separate"/>
      </w:r>
      <w:r>
        <w:rPr>
          <w:noProof/>
        </w:rPr>
        <w:t>32</w:t>
      </w:r>
      <w:r>
        <w:rPr>
          <w:noProof/>
        </w:rPr>
        <w:fldChar w:fldCharType="end"/>
      </w:r>
    </w:p>
    <w:p w14:paraId="25E0990F" w14:textId="7EE01DC6"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_Toc168390943 \h </w:instrText>
      </w:r>
      <w:r>
        <w:rPr>
          <w:noProof/>
        </w:rPr>
      </w:r>
      <w:r>
        <w:rPr>
          <w:noProof/>
        </w:rPr>
        <w:fldChar w:fldCharType="separate"/>
      </w:r>
      <w:r>
        <w:rPr>
          <w:noProof/>
        </w:rPr>
        <w:t>32</w:t>
      </w:r>
      <w:r>
        <w:rPr>
          <w:noProof/>
        </w:rPr>
        <w:fldChar w:fldCharType="end"/>
      </w:r>
    </w:p>
    <w:p w14:paraId="345C987C" w14:textId="5E09308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_Toc168390944 \h </w:instrText>
      </w:r>
      <w:r>
        <w:rPr>
          <w:noProof/>
        </w:rPr>
      </w:r>
      <w:r>
        <w:rPr>
          <w:noProof/>
        </w:rPr>
        <w:fldChar w:fldCharType="separate"/>
      </w:r>
      <w:r>
        <w:rPr>
          <w:noProof/>
        </w:rPr>
        <w:t>32</w:t>
      </w:r>
      <w:r>
        <w:rPr>
          <w:noProof/>
        </w:rPr>
        <w:fldChar w:fldCharType="end"/>
      </w:r>
    </w:p>
    <w:p w14:paraId="5F52A430" w14:textId="44E3B91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_Toc168390945 \h </w:instrText>
      </w:r>
      <w:r>
        <w:rPr>
          <w:noProof/>
        </w:rPr>
      </w:r>
      <w:r>
        <w:rPr>
          <w:noProof/>
        </w:rPr>
        <w:fldChar w:fldCharType="separate"/>
      </w:r>
      <w:r>
        <w:rPr>
          <w:noProof/>
        </w:rPr>
        <w:t>32</w:t>
      </w:r>
      <w:r>
        <w:rPr>
          <w:noProof/>
        </w:rPr>
        <w:fldChar w:fldCharType="end"/>
      </w:r>
    </w:p>
    <w:p w14:paraId="0071A8CC" w14:textId="732D3227"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_Toc168390946 \h </w:instrText>
      </w:r>
      <w:r>
        <w:rPr>
          <w:noProof/>
        </w:rPr>
      </w:r>
      <w:r>
        <w:rPr>
          <w:noProof/>
        </w:rPr>
        <w:fldChar w:fldCharType="separate"/>
      </w:r>
      <w:r>
        <w:rPr>
          <w:noProof/>
        </w:rPr>
        <w:t>33</w:t>
      </w:r>
      <w:r>
        <w:rPr>
          <w:noProof/>
        </w:rPr>
        <w:fldChar w:fldCharType="end"/>
      </w:r>
    </w:p>
    <w:p w14:paraId="2365480B" w14:textId="160B158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_Toc168390947 \h </w:instrText>
      </w:r>
      <w:r>
        <w:rPr>
          <w:noProof/>
        </w:rPr>
      </w:r>
      <w:r>
        <w:rPr>
          <w:noProof/>
        </w:rPr>
        <w:fldChar w:fldCharType="separate"/>
      </w:r>
      <w:r>
        <w:rPr>
          <w:noProof/>
        </w:rPr>
        <w:t>33</w:t>
      </w:r>
      <w:r>
        <w:rPr>
          <w:noProof/>
        </w:rPr>
        <w:fldChar w:fldCharType="end"/>
      </w:r>
    </w:p>
    <w:p w14:paraId="7F898EBB" w14:textId="1CBED6A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_Toc168390948 \h </w:instrText>
      </w:r>
      <w:r>
        <w:rPr>
          <w:noProof/>
        </w:rPr>
      </w:r>
      <w:r>
        <w:rPr>
          <w:noProof/>
        </w:rPr>
        <w:fldChar w:fldCharType="separate"/>
      </w:r>
      <w:r>
        <w:rPr>
          <w:noProof/>
        </w:rPr>
        <w:t>33</w:t>
      </w:r>
      <w:r>
        <w:rPr>
          <w:noProof/>
        </w:rPr>
        <w:fldChar w:fldCharType="end"/>
      </w:r>
    </w:p>
    <w:p w14:paraId="5B35A53D" w14:textId="7BF75D5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_Toc168390949 \h </w:instrText>
      </w:r>
      <w:r>
        <w:rPr>
          <w:noProof/>
        </w:rPr>
      </w:r>
      <w:r>
        <w:rPr>
          <w:noProof/>
        </w:rPr>
        <w:fldChar w:fldCharType="separate"/>
      </w:r>
      <w:r>
        <w:rPr>
          <w:noProof/>
        </w:rPr>
        <w:t>34</w:t>
      </w:r>
      <w:r>
        <w:rPr>
          <w:noProof/>
        </w:rPr>
        <w:fldChar w:fldCharType="end"/>
      </w:r>
    </w:p>
    <w:p w14:paraId="3410FCC9" w14:textId="6A03429B"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_Toc168390950 \h </w:instrText>
      </w:r>
      <w:r>
        <w:rPr>
          <w:noProof/>
        </w:rPr>
      </w:r>
      <w:r>
        <w:rPr>
          <w:noProof/>
        </w:rPr>
        <w:fldChar w:fldCharType="separate"/>
      </w:r>
      <w:r>
        <w:rPr>
          <w:noProof/>
        </w:rPr>
        <w:t>34</w:t>
      </w:r>
      <w:r>
        <w:rPr>
          <w:noProof/>
        </w:rPr>
        <w:fldChar w:fldCharType="end"/>
      </w:r>
    </w:p>
    <w:p w14:paraId="0ABE8CE1" w14:textId="685E69D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_Toc168390951 \h </w:instrText>
      </w:r>
      <w:r>
        <w:rPr>
          <w:noProof/>
        </w:rPr>
      </w:r>
      <w:r>
        <w:rPr>
          <w:noProof/>
        </w:rPr>
        <w:fldChar w:fldCharType="separate"/>
      </w:r>
      <w:r>
        <w:rPr>
          <w:noProof/>
        </w:rPr>
        <w:t>34</w:t>
      </w:r>
      <w:r>
        <w:rPr>
          <w:noProof/>
        </w:rPr>
        <w:fldChar w:fldCharType="end"/>
      </w:r>
    </w:p>
    <w:p w14:paraId="4B2F4FC1" w14:textId="2BD835C7"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_Toc168390952 \h </w:instrText>
      </w:r>
      <w:r>
        <w:rPr>
          <w:noProof/>
        </w:rPr>
      </w:r>
      <w:r>
        <w:rPr>
          <w:noProof/>
        </w:rPr>
        <w:fldChar w:fldCharType="separate"/>
      </w:r>
      <w:r>
        <w:rPr>
          <w:noProof/>
        </w:rPr>
        <w:t>34</w:t>
      </w:r>
      <w:r>
        <w:rPr>
          <w:noProof/>
        </w:rPr>
        <w:fldChar w:fldCharType="end"/>
      </w:r>
    </w:p>
    <w:p w14:paraId="71138BE8" w14:textId="3C9AF73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_Toc168390953 \h </w:instrText>
      </w:r>
      <w:r>
        <w:rPr>
          <w:noProof/>
        </w:rPr>
      </w:r>
      <w:r>
        <w:rPr>
          <w:noProof/>
        </w:rPr>
        <w:fldChar w:fldCharType="separate"/>
      </w:r>
      <w:r>
        <w:rPr>
          <w:noProof/>
        </w:rPr>
        <w:t>35</w:t>
      </w:r>
      <w:r>
        <w:rPr>
          <w:noProof/>
        </w:rPr>
        <w:fldChar w:fldCharType="end"/>
      </w:r>
    </w:p>
    <w:p w14:paraId="15EB3999" w14:textId="7AD7BBB3"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_Toc168390954 \h </w:instrText>
      </w:r>
      <w:r>
        <w:rPr>
          <w:noProof/>
        </w:rPr>
      </w:r>
      <w:r>
        <w:rPr>
          <w:noProof/>
        </w:rPr>
        <w:fldChar w:fldCharType="separate"/>
      </w:r>
      <w:r>
        <w:rPr>
          <w:noProof/>
        </w:rPr>
        <w:t>35</w:t>
      </w:r>
      <w:r>
        <w:rPr>
          <w:noProof/>
        </w:rPr>
        <w:fldChar w:fldCharType="end"/>
      </w:r>
    </w:p>
    <w:p w14:paraId="7C0D4EDC" w14:textId="52D4056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_Toc168390955 \h </w:instrText>
      </w:r>
      <w:r>
        <w:rPr>
          <w:noProof/>
        </w:rPr>
      </w:r>
      <w:r>
        <w:rPr>
          <w:noProof/>
        </w:rPr>
        <w:fldChar w:fldCharType="separate"/>
      </w:r>
      <w:r>
        <w:rPr>
          <w:noProof/>
        </w:rPr>
        <w:t>35</w:t>
      </w:r>
      <w:r>
        <w:rPr>
          <w:noProof/>
        </w:rPr>
        <w:fldChar w:fldCharType="end"/>
      </w:r>
    </w:p>
    <w:p w14:paraId="25975B8A" w14:textId="415A0E6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_Toc168390956 \h </w:instrText>
      </w:r>
      <w:r>
        <w:rPr>
          <w:noProof/>
        </w:rPr>
      </w:r>
      <w:r>
        <w:rPr>
          <w:noProof/>
        </w:rPr>
        <w:fldChar w:fldCharType="separate"/>
      </w:r>
      <w:r>
        <w:rPr>
          <w:noProof/>
        </w:rPr>
        <w:t>35</w:t>
      </w:r>
      <w:r>
        <w:rPr>
          <w:noProof/>
        </w:rPr>
        <w:fldChar w:fldCharType="end"/>
      </w:r>
    </w:p>
    <w:p w14:paraId="3A9F7C4C" w14:textId="29424703"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_Toc168390957 \h </w:instrText>
      </w:r>
      <w:r>
        <w:rPr>
          <w:noProof/>
        </w:rPr>
      </w:r>
      <w:r>
        <w:rPr>
          <w:noProof/>
        </w:rPr>
        <w:fldChar w:fldCharType="separate"/>
      </w:r>
      <w:r>
        <w:rPr>
          <w:noProof/>
        </w:rPr>
        <w:t>36</w:t>
      </w:r>
      <w:r>
        <w:rPr>
          <w:noProof/>
        </w:rPr>
        <w:fldChar w:fldCharType="end"/>
      </w:r>
    </w:p>
    <w:p w14:paraId="13704E2C" w14:textId="74945C1F"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_Toc168390958 \h </w:instrText>
      </w:r>
      <w:r>
        <w:rPr>
          <w:noProof/>
        </w:rPr>
      </w:r>
      <w:r>
        <w:rPr>
          <w:noProof/>
        </w:rPr>
        <w:fldChar w:fldCharType="separate"/>
      </w:r>
      <w:r>
        <w:rPr>
          <w:noProof/>
        </w:rPr>
        <w:t>36</w:t>
      </w:r>
      <w:r>
        <w:rPr>
          <w:noProof/>
        </w:rPr>
        <w:fldChar w:fldCharType="end"/>
      </w:r>
    </w:p>
    <w:p w14:paraId="5673AA4D" w14:textId="03255CFC"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_Toc168390959 \h </w:instrText>
      </w:r>
      <w:r>
        <w:rPr>
          <w:noProof/>
        </w:rPr>
      </w:r>
      <w:r>
        <w:rPr>
          <w:noProof/>
        </w:rPr>
        <w:fldChar w:fldCharType="separate"/>
      </w:r>
      <w:r>
        <w:rPr>
          <w:noProof/>
        </w:rPr>
        <w:t>36</w:t>
      </w:r>
      <w:r>
        <w:rPr>
          <w:noProof/>
        </w:rPr>
        <w:fldChar w:fldCharType="end"/>
      </w:r>
    </w:p>
    <w:p w14:paraId="2E592E48" w14:textId="71876EB1"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_Toc168390960 \h </w:instrText>
      </w:r>
      <w:r>
        <w:rPr>
          <w:noProof/>
        </w:rPr>
      </w:r>
      <w:r>
        <w:rPr>
          <w:noProof/>
        </w:rPr>
        <w:fldChar w:fldCharType="separate"/>
      </w:r>
      <w:r>
        <w:rPr>
          <w:noProof/>
        </w:rPr>
        <w:t>36</w:t>
      </w:r>
      <w:r>
        <w:rPr>
          <w:noProof/>
        </w:rPr>
        <w:fldChar w:fldCharType="end"/>
      </w:r>
    </w:p>
    <w:p w14:paraId="2E513F9F" w14:textId="0E897AB6"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_Toc168390961 \h </w:instrText>
      </w:r>
      <w:r>
        <w:rPr>
          <w:noProof/>
        </w:rPr>
      </w:r>
      <w:r>
        <w:rPr>
          <w:noProof/>
        </w:rPr>
        <w:fldChar w:fldCharType="separate"/>
      </w:r>
      <w:r>
        <w:rPr>
          <w:noProof/>
        </w:rPr>
        <w:t>36</w:t>
      </w:r>
      <w:r>
        <w:rPr>
          <w:noProof/>
        </w:rPr>
        <w:fldChar w:fldCharType="end"/>
      </w:r>
    </w:p>
    <w:p w14:paraId="7E028AD4" w14:textId="5F02B0B2"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_Toc168390962 \h </w:instrText>
      </w:r>
      <w:r>
        <w:rPr>
          <w:noProof/>
        </w:rPr>
      </w:r>
      <w:r>
        <w:rPr>
          <w:noProof/>
        </w:rPr>
        <w:fldChar w:fldCharType="separate"/>
      </w:r>
      <w:r>
        <w:rPr>
          <w:noProof/>
        </w:rPr>
        <w:t>37</w:t>
      </w:r>
      <w:r>
        <w:rPr>
          <w:noProof/>
        </w:rPr>
        <w:fldChar w:fldCharType="end"/>
      </w:r>
    </w:p>
    <w:p w14:paraId="4294DF93" w14:textId="68951F8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_Toc168390963 \h </w:instrText>
      </w:r>
      <w:r>
        <w:rPr>
          <w:noProof/>
        </w:rPr>
      </w:r>
      <w:r>
        <w:rPr>
          <w:noProof/>
        </w:rPr>
        <w:fldChar w:fldCharType="separate"/>
      </w:r>
      <w:r>
        <w:rPr>
          <w:noProof/>
        </w:rPr>
        <w:t>37</w:t>
      </w:r>
      <w:r>
        <w:rPr>
          <w:noProof/>
        </w:rPr>
        <w:fldChar w:fldCharType="end"/>
      </w:r>
    </w:p>
    <w:p w14:paraId="6451EE48" w14:textId="64154E3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_Toc168390964 \h </w:instrText>
      </w:r>
      <w:r>
        <w:rPr>
          <w:noProof/>
        </w:rPr>
      </w:r>
      <w:r>
        <w:rPr>
          <w:noProof/>
        </w:rPr>
        <w:fldChar w:fldCharType="separate"/>
      </w:r>
      <w:r>
        <w:rPr>
          <w:noProof/>
        </w:rPr>
        <w:t>37</w:t>
      </w:r>
      <w:r>
        <w:rPr>
          <w:noProof/>
        </w:rPr>
        <w:fldChar w:fldCharType="end"/>
      </w:r>
    </w:p>
    <w:p w14:paraId="362F1EDE" w14:textId="06E0EE03"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noProof/>
          <w:lang w:val="es-ES"/>
        </w:rPr>
        <w:t>6.1.2.2.3</w:t>
      </w:r>
      <w:r>
        <w:rPr>
          <w:rFonts w:asciiTheme="minorHAnsi" w:eastAsiaTheme="minorEastAsia" w:hAnsiTheme="minorHAnsi" w:cstheme="minorBidi"/>
          <w:noProof/>
          <w:kern w:val="2"/>
          <w:sz w:val="24"/>
          <w:szCs w:val="24"/>
          <w:lang w:val="en-US"/>
          <w14:ligatures w14:val="standardContextual"/>
        </w:rPr>
        <w:tab/>
      </w:r>
      <w:r w:rsidRPr="00970EA8">
        <w:rPr>
          <w:noProof/>
          <w:lang w:val="es-ES"/>
        </w:rPr>
        <w:t>Cache-Control</w:t>
      </w:r>
      <w:r>
        <w:rPr>
          <w:noProof/>
        </w:rPr>
        <w:tab/>
      </w:r>
      <w:r>
        <w:rPr>
          <w:noProof/>
        </w:rPr>
        <w:fldChar w:fldCharType="begin"/>
      </w:r>
      <w:r>
        <w:rPr>
          <w:noProof/>
        </w:rPr>
        <w:instrText xml:space="preserve"> PAGEREF _Toc168390965 \h </w:instrText>
      </w:r>
      <w:r>
        <w:rPr>
          <w:noProof/>
        </w:rPr>
      </w:r>
      <w:r>
        <w:rPr>
          <w:noProof/>
        </w:rPr>
        <w:fldChar w:fldCharType="separate"/>
      </w:r>
      <w:r>
        <w:rPr>
          <w:noProof/>
        </w:rPr>
        <w:t>37</w:t>
      </w:r>
      <w:r>
        <w:rPr>
          <w:noProof/>
        </w:rPr>
        <w:fldChar w:fldCharType="end"/>
      </w:r>
    </w:p>
    <w:p w14:paraId="48BFF4E7" w14:textId="1BC1BC37"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_Toc168390966 \h </w:instrText>
      </w:r>
      <w:r>
        <w:rPr>
          <w:noProof/>
        </w:rPr>
      </w:r>
      <w:r>
        <w:rPr>
          <w:noProof/>
        </w:rPr>
        <w:fldChar w:fldCharType="separate"/>
      </w:r>
      <w:r>
        <w:rPr>
          <w:noProof/>
        </w:rPr>
        <w:t>37</w:t>
      </w:r>
      <w:r>
        <w:rPr>
          <w:noProof/>
        </w:rPr>
        <w:fldChar w:fldCharType="end"/>
      </w:r>
    </w:p>
    <w:p w14:paraId="07231BFC" w14:textId="35291FB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_Toc168390967 \h </w:instrText>
      </w:r>
      <w:r>
        <w:rPr>
          <w:noProof/>
        </w:rPr>
      </w:r>
      <w:r>
        <w:rPr>
          <w:noProof/>
        </w:rPr>
        <w:fldChar w:fldCharType="separate"/>
      </w:r>
      <w:r>
        <w:rPr>
          <w:noProof/>
        </w:rPr>
        <w:t>37</w:t>
      </w:r>
      <w:r>
        <w:rPr>
          <w:noProof/>
        </w:rPr>
        <w:fldChar w:fldCharType="end"/>
      </w:r>
    </w:p>
    <w:p w14:paraId="68F552C2" w14:textId="20649F6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_Toc168390968 \h </w:instrText>
      </w:r>
      <w:r>
        <w:rPr>
          <w:noProof/>
        </w:rPr>
      </w:r>
      <w:r>
        <w:rPr>
          <w:noProof/>
        </w:rPr>
        <w:fldChar w:fldCharType="separate"/>
      </w:r>
      <w:r>
        <w:rPr>
          <w:noProof/>
        </w:rPr>
        <w:t>37</w:t>
      </w:r>
      <w:r>
        <w:rPr>
          <w:noProof/>
        </w:rPr>
        <w:fldChar w:fldCharType="end"/>
      </w:r>
    </w:p>
    <w:p w14:paraId="2674CFDE" w14:textId="640F55E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_Toc168390969 \h </w:instrText>
      </w:r>
      <w:r>
        <w:rPr>
          <w:noProof/>
        </w:rPr>
      </w:r>
      <w:r>
        <w:rPr>
          <w:noProof/>
        </w:rPr>
        <w:fldChar w:fldCharType="separate"/>
      </w:r>
      <w:r>
        <w:rPr>
          <w:noProof/>
        </w:rPr>
        <w:t>37</w:t>
      </w:r>
      <w:r>
        <w:rPr>
          <w:noProof/>
        </w:rPr>
        <w:fldChar w:fldCharType="end"/>
      </w:r>
    </w:p>
    <w:p w14:paraId="6A5746FF" w14:textId="44811DC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_Toc168390970 \h </w:instrText>
      </w:r>
      <w:r>
        <w:rPr>
          <w:noProof/>
        </w:rPr>
      </w:r>
      <w:r>
        <w:rPr>
          <w:noProof/>
        </w:rPr>
        <w:fldChar w:fldCharType="separate"/>
      </w:r>
      <w:r>
        <w:rPr>
          <w:noProof/>
        </w:rPr>
        <w:t>38</w:t>
      </w:r>
      <w:r>
        <w:rPr>
          <w:noProof/>
        </w:rPr>
        <w:fldChar w:fldCharType="end"/>
      </w:r>
    </w:p>
    <w:p w14:paraId="314B8C30" w14:textId="1D35BA4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_Toc168390971 \h </w:instrText>
      </w:r>
      <w:r>
        <w:rPr>
          <w:noProof/>
        </w:rPr>
      </w:r>
      <w:r>
        <w:rPr>
          <w:noProof/>
        </w:rPr>
        <w:fldChar w:fldCharType="separate"/>
      </w:r>
      <w:r>
        <w:rPr>
          <w:noProof/>
        </w:rPr>
        <w:t>38</w:t>
      </w:r>
      <w:r>
        <w:rPr>
          <w:noProof/>
        </w:rPr>
        <w:fldChar w:fldCharType="end"/>
      </w:r>
    </w:p>
    <w:p w14:paraId="3A4DE854" w14:textId="65D0733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_Toc168390972 \h </w:instrText>
      </w:r>
      <w:r>
        <w:rPr>
          <w:noProof/>
        </w:rPr>
      </w:r>
      <w:r>
        <w:rPr>
          <w:noProof/>
        </w:rPr>
        <w:fldChar w:fldCharType="separate"/>
      </w:r>
      <w:r>
        <w:rPr>
          <w:noProof/>
        </w:rPr>
        <w:t>38</w:t>
      </w:r>
      <w:r>
        <w:rPr>
          <w:noProof/>
        </w:rPr>
        <w:fldChar w:fldCharType="end"/>
      </w:r>
    </w:p>
    <w:p w14:paraId="59D69EA7" w14:textId="42860376"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_Toc168390973 \h </w:instrText>
      </w:r>
      <w:r>
        <w:rPr>
          <w:noProof/>
        </w:rPr>
      </w:r>
      <w:r>
        <w:rPr>
          <w:noProof/>
        </w:rPr>
        <w:fldChar w:fldCharType="separate"/>
      </w:r>
      <w:r>
        <w:rPr>
          <w:noProof/>
        </w:rPr>
        <w:t>38</w:t>
      </w:r>
      <w:r>
        <w:rPr>
          <w:noProof/>
        </w:rPr>
        <w:fldChar w:fldCharType="end"/>
      </w:r>
    </w:p>
    <w:p w14:paraId="19915918" w14:textId="4105B703"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_Toc168390974 \h </w:instrText>
      </w:r>
      <w:r>
        <w:rPr>
          <w:noProof/>
        </w:rPr>
      </w:r>
      <w:r>
        <w:rPr>
          <w:noProof/>
        </w:rPr>
        <w:fldChar w:fldCharType="separate"/>
      </w:r>
      <w:r>
        <w:rPr>
          <w:noProof/>
        </w:rPr>
        <w:t>38</w:t>
      </w:r>
      <w:r>
        <w:rPr>
          <w:noProof/>
        </w:rPr>
        <w:fldChar w:fldCharType="end"/>
      </w:r>
    </w:p>
    <w:p w14:paraId="78139AD3" w14:textId="0DDC43C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_Toc168390975 \h </w:instrText>
      </w:r>
      <w:r>
        <w:rPr>
          <w:noProof/>
        </w:rPr>
      </w:r>
      <w:r>
        <w:rPr>
          <w:noProof/>
        </w:rPr>
        <w:fldChar w:fldCharType="separate"/>
      </w:r>
      <w:r>
        <w:rPr>
          <w:noProof/>
        </w:rPr>
        <w:t>38</w:t>
      </w:r>
      <w:r>
        <w:rPr>
          <w:noProof/>
        </w:rPr>
        <w:fldChar w:fldCharType="end"/>
      </w:r>
    </w:p>
    <w:p w14:paraId="232777D5" w14:textId="40AC5A9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_Toc168390976 \h </w:instrText>
      </w:r>
      <w:r>
        <w:rPr>
          <w:noProof/>
        </w:rPr>
      </w:r>
      <w:r>
        <w:rPr>
          <w:noProof/>
        </w:rPr>
        <w:fldChar w:fldCharType="separate"/>
      </w:r>
      <w:r>
        <w:rPr>
          <w:noProof/>
        </w:rPr>
        <w:t>38</w:t>
      </w:r>
      <w:r>
        <w:rPr>
          <w:noProof/>
        </w:rPr>
        <w:fldChar w:fldCharType="end"/>
      </w:r>
    </w:p>
    <w:p w14:paraId="3C2CDE80" w14:textId="6D5D204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_Toc168390977 \h </w:instrText>
      </w:r>
      <w:r>
        <w:rPr>
          <w:noProof/>
        </w:rPr>
      </w:r>
      <w:r>
        <w:rPr>
          <w:noProof/>
        </w:rPr>
        <w:fldChar w:fldCharType="separate"/>
      </w:r>
      <w:r>
        <w:rPr>
          <w:noProof/>
        </w:rPr>
        <w:t>39</w:t>
      </w:r>
      <w:r>
        <w:rPr>
          <w:noProof/>
        </w:rPr>
        <w:fldChar w:fldCharType="end"/>
      </w:r>
    </w:p>
    <w:p w14:paraId="2060B037" w14:textId="6284BD8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_Toc168390978 \h </w:instrText>
      </w:r>
      <w:r>
        <w:rPr>
          <w:noProof/>
        </w:rPr>
      </w:r>
      <w:r>
        <w:rPr>
          <w:noProof/>
        </w:rPr>
        <w:fldChar w:fldCharType="separate"/>
      </w:r>
      <w:r>
        <w:rPr>
          <w:noProof/>
        </w:rPr>
        <w:t>39</w:t>
      </w:r>
      <w:r>
        <w:rPr>
          <w:noProof/>
        </w:rPr>
        <w:fldChar w:fldCharType="end"/>
      </w:r>
    </w:p>
    <w:p w14:paraId="3854EE0C" w14:textId="5D350867"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_Toc168390979 \h </w:instrText>
      </w:r>
      <w:r>
        <w:rPr>
          <w:noProof/>
        </w:rPr>
      </w:r>
      <w:r>
        <w:rPr>
          <w:noProof/>
        </w:rPr>
        <w:fldChar w:fldCharType="separate"/>
      </w:r>
      <w:r>
        <w:rPr>
          <w:noProof/>
        </w:rPr>
        <w:t>40</w:t>
      </w:r>
      <w:r>
        <w:rPr>
          <w:noProof/>
        </w:rPr>
        <w:fldChar w:fldCharType="end"/>
      </w:r>
    </w:p>
    <w:p w14:paraId="2D3D0173" w14:textId="023E25AA"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_Toc168390980 \h </w:instrText>
      </w:r>
      <w:r>
        <w:rPr>
          <w:noProof/>
        </w:rPr>
      </w:r>
      <w:r>
        <w:rPr>
          <w:noProof/>
        </w:rPr>
        <w:fldChar w:fldCharType="separate"/>
      </w:r>
      <w:r>
        <w:rPr>
          <w:noProof/>
        </w:rPr>
        <w:t>40</w:t>
      </w:r>
      <w:r>
        <w:rPr>
          <w:noProof/>
        </w:rPr>
        <w:fldChar w:fldCharType="end"/>
      </w:r>
    </w:p>
    <w:p w14:paraId="186D705F" w14:textId="5B79857A"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_Toc168390981 \h </w:instrText>
      </w:r>
      <w:r>
        <w:rPr>
          <w:noProof/>
        </w:rPr>
      </w:r>
      <w:r>
        <w:rPr>
          <w:noProof/>
        </w:rPr>
        <w:fldChar w:fldCharType="separate"/>
      </w:r>
      <w:r>
        <w:rPr>
          <w:noProof/>
        </w:rPr>
        <w:t>41</w:t>
      </w:r>
      <w:r>
        <w:rPr>
          <w:noProof/>
        </w:rPr>
        <w:fldChar w:fldCharType="end"/>
      </w:r>
    </w:p>
    <w:p w14:paraId="397CACF3" w14:textId="0DDF25C3"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_Toc168390982 \h </w:instrText>
      </w:r>
      <w:r>
        <w:rPr>
          <w:noProof/>
        </w:rPr>
      </w:r>
      <w:r>
        <w:rPr>
          <w:noProof/>
        </w:rPr>
        <w:fldChar w:fldCharType="separate"/>
      </w:r>
      <w:r>
        <w:rPr>
          <w:noProof/>
        </w:rPr>
        <w:t>41</w:t>
      </w:r>
      <w:r>
        <w:rPr>
          <w:noProof/>
        </w:rPr>
        <w:fldChar w:fldCharType="end"/>
      </w:r>
    </w:p>
    <w:p w14:paraId="7F03C835" w14:textId="52FD44D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_Toc168390983 \h </w:instrText>
      </w:r>
      <w:r>
        <w:rPr>
          <w:noProof/>
        </w:rPr>
      </w:r>
      <w:r>
        <w:rPr>
          <w:noProof/>
        </w:rPr>
        <w:fldChar w:fldCharType="separate"/>
      </w:r>
      <w:r>
        <w:rPr>
          <w:noProof/>
        </w:rPr>
        <w:t>41</w:t>
      </w:r>
      <w:r>
        <w:rPr>
          <w:noProof/>
        </w:rPr>
        <w:fldChar w:fldCharType="end"/>
      </w:r>
    </w:p>
    <w:p w14:paraId="4F24829A" w14:textId="105B48B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_Toc168390984 \h </w:instrText>
      </w:r>
      <w:r>
        <w:rPr>
          <w:noProof/>
        </w:rPr>
      </w:r>
      <w:r>
        <w:rPr>
          <w:noProof/>
        </w:rPr>
        <w:fldChar w:fldCharType="separate"/>
      </w:r>
      <w:r>
        <w:rPr>
          <w:noProof/>
        </w:rPr>
        <w:t>42</w:t>
      </w:r>
      <w:r>
        <w:rPr>
          <w:noProof/>
        </w:rPr>
        <w:fldChar w:fldCharType="end"/>
      </w:r>
    </w:p>
    <w:p w14:paraId="46B336C5" w14:textId="29A8F182"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_Toc168390985 \h </w:instrText>
      </w:r>
      <w:r>
        <w:rPr>
          <w:noProof/>
        </w:rPr>
      </w:r>
      <w:r>
        <w:rPr>
          <w:noProof/>
        </w:rPr>
        <w:fldChar w:fldCharType="separate"/>
      </w:r>
      <w:r>
        <w:rPr>
          <w:noProof/>
        </w:rPr>
        <w:t>43</w:t>
      </w:r>
      <w:r>
        <w:rPr>
          <w:noProof/>
        </w:rPr>
        <w:fldChar w:fldCharType="end"/>
      </w:r>
    </w:p>
    <w:p w14:paraId="644901D3" w14:textId="68D3CA1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_Toc168390986 \h </w:instrText>
      </w:r>
      <w:r>
        <w:rPr>
          <w:noProof/>
        </w:rPr>
      </w:r>
      <w:r>
        <w:rPr>
          <w:noProof/>
        </w:rPr>
        <w:fldChar w:fldCharType="separate"/>
      </w:r>
      <w:r>
        <w:rPr>
          <w:noProof/>
        </w:rPr>
        <w:t>43</w:t>
      </w:r>
      <w:r>
        <w:rPr>
          <w:noProof/>
        </w:rPr>
        <w:fldChar w:fldCharType="end"/>
      </w:r>
    </w:p>
    <w:p w14:paraId="5FD7E8D2" w14:textId="74C44DA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_Toc168390987 \h </w:instrText>
      </w:r>
      <w:r>
        <w:rPr>
          <w:noProof/>
        </w:rPr>
      </w:r>
      <w:r>
        <w:rPr>
          <w:noProof/>
        </w:rPr>
        <w:fldChar w:fldCharType="separate"/>
      </w:r>
      <w:r>
        <w:rPr>
          <w:noProof/>
        </w:rPr>
        <w:t>43</w:t>
      </w:r>
      <w:r>
        <w:rPr>
          <w:noProof/>
        </w:rPr>
        <w:fldChar w:fldCharType="end"/>
      </w:r>
    </w:p>
    <w:p w14:paraId="790BB313" w14:textId="2482E9A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_Toc168390988 \h </w:instrText>
      </w:r>
      <w:r>
        <w:rPr>
          <w:noProof/>
        </w:rPr>
      </w:r>
      <w:r>
        <w:rPr>
          <w:noProof/>
        </w:rPr>
        <w:fldChar w:fldCharType="separate"/>
      </w:r>
      <w:r>
        <w:rPr>
          <w:noProof/>
        </w:rPr>
        <w:t>44</w:t>
      </w:r>
      <w:r>
        <w:rPr>
          <w:noProof/>
        </w:rPr>
        <w:fldChar w:fldCharType="end"/>
      </w:r>
    </w:p>
    <w:p w14:paraId="50E1EA98" w14:textId="1F4FB772"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_Toc168390989 \h </w:instrText>
      </w:r>
      <w:r>
        <w:rPr>
          <w:noProof/>
        </w:rPr>
      </w:r>
      <w:r>
        <w:rPr>
          <w:noProof/>
        </w:rPr>
        <w:fldChar w:fldCharType="separate"/>
      </w:r>
      <w:r>
        <w:rPr>
          <w:noProof/>
        </w:rPr>
        <w:t>46</w:t>
      </w:r>
      <w:r>
        <w:rPr>
          <w:noProof/>
        </w:rPr>
        <w:fldChar w:fldCharType="end"/>
      </w:r>
    </w:p>
    <w:p w14:paraId="05F1AB74" w14:textId="6EA72DA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_Toc168390990 \h </w:instrText>
      </w:r>
      <w:r>
        <w:rPr>
          <w:noProof/>
        </w:rPr>
      </w:r>
      <w:r>
        <w:rPr>
          <w:noProof/>
        </w:rPr>
        <w:fldChar w:fldCharType="separate"/>
      </w:r>
      <w:r>
        <w:rPr>
          <w:noProof/>
        </w:rPr>
        <w:t>46</w:t>
      </w:r>
      <w:r>
        <w:rPr>
          <w:noProof/>
        </w:rPr>
        <w:fldChar w:fldCharType="end"/>
      </w:r>
    </w:p>
    <w:p w14:paraId="234B39A3" w14:textId="186132A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_Toc168390991 \h </w:instrText>
      </w:r>
      <w:r>
        <w:rPr>
          <w:noProof/>
        </w:rPr>
      </w:r>
      <w:r>
        <w:rPr>
          <w:noProof/>
        </w:rPr>
        <w:fldChar w:fldCharType="separate"/>
      </w:r>
      <w:r>
        <w:rPr>
          <w:noProof/>
        </w:rPr>
        <w:t>46</w:t>
      </w:r>
      <w:r>
        <w:rPr>
          <w:noProof/>
        </w:rPr>
        <w:fldChar w:fldCharType="end"/>
      </w:r>
    </w:p>
    <w:p w14:paraId="17EEFA69" w14:textId="051B31D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_Toc168390992 \h </w:instrText>
      </w:r>
      <w:r>
        <w:rPr>
          <w:noProof/>
        </w:rPr>
      </w:r>
      <w:r>
        <w:rPr>
          <w:noProof/>
        </w:rPr>
        <w:fldChar w:fldCharType="separate"/>
      </w:r>
      <w:r>
        <w:rPr>
          <w:noProof/>
        </w:rPr>
        <w:t>46</w:t>
      </w:r>
      <w:r>
        <w:rPr>
          <w:noProof/>
        </w:rPr>
        <w:fldChar w:fldCharType="end"/>
      </w:r>
    </w:p>
    <w:p w14:paraId="4609399A" w14:textId="7B3B544C"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_Toc168390993 \h </w:instrText>
      </w:r>
      <w:r>
        <w:rPr>
          <w:noProof/>
        </w:rPr>
      </w:r>
      <w:r>
        <w:rPr>
          <w:noProof/>
        </w:rPr>
        <w:fldChar w:fldCharType="separate"/>
      </w:r>
      <w:r>
        <w:rPr>
          <w:noProof/>
        </w:rPr>
        <w:t>48</w:t>
      </w:r>
      <w:r>
        <w:rPr>
          <w:noProof/>
        </w:rPr>
        <w:fldChar w:fldCharType="end"/>
      </w:r>
    </w:p>
    <w:p w14:paraId="6AF3B045" w14:textId="2D4B705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_Toc168390994 \h </w:instrText>
      </w:r>
      <w:r>
        <w:rPr>
          <w:noProof/>
        </w:rPr>
      </w:r>
      <w:r>
        <w:rPr>
          <w:noProof/>
        </w:rPr>
        <w:fldChar w:fldCharType="separate"/>
      </w:r>
      <w:r>
        <w:rPr>
          <w:noProof/>
        </w:rPr>
        <w:t>48</w:t>
      </w:r>
      <w:r>
        <w:rPr>
          <w:noProof/>
        </w:rPr>
        <w:fldChar w:fldCharType="end"/>
      </w:r>
    </w:p>
    <w:p w14:paraId="21BE336A" w14:textId="77DA0D8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_Toc168390995 \h </w:instrText>
      </w:r>
      <w:r>
        <w:rPr>
          <w:noProof/>
        </w:rPr>
      </w:r>
      <w:r>
        <w:rPr>
          <w:noProof/>
        </w:rPr>
        <w:fldChar w:fldCharType="separate"/>
      </w:r>
      <w:r>
        <w:rPr>
          <w:noProof/>
        </w:rPr>
        <w:t>48</w:t>
      </w:r>
      <w:r>
        <w:rPr>
          <w:noProof/>
        </w:rPr>
        <w:fldChar w:fldCharType="end"/>
      </w:r>
    </w:p>
    <w:p w14:paraId="18C7362A" w14:textId="79A16293"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_Toc168390996 \h </w:instrText>
      </w:r>
      <w:r>
        <w:rPr>
          <w:noProof/>
        </w:rPr>
      </w:r>
      <w:r>
        <w:rPr>
          <w:noProof/>
        </w:rPr>
        <w:fldChar w:fldCharType="separate"/>
      </w:r>
      <w:r>
        <w:rPr>
          <w:noProof/>
        </w:rPr>
        <w:t>48</w:t>
      </w:r>
      <w:r>
        <w:rPr>
          <w:noProof/>
        </w:rPr>
        <w:fldChar w:fldCharType="end"/>
      </w:r>
    </w:p>
    <w:p w14:paraId="2D7595C4" w14:textId="63C66915"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_Toc168390997 \h </w:instrText>
      </w:r>
      <w:r>
        <w:rPr>
          <w:noProof/>
        </w:rPr>
      </w:r>
      <w:r>
        <w:rPr>
          <w:noProof/>
        </w:rPr>
        <w:fldChar w:fldCharType="separate"/>
      </w:r>
      <w:r>
        <w:rPr>
          <w:noProof/>
        </w:rPr>
        <w:t>48</w:t>
      </w:r>
      <w:r>
        <w:rPr>
          <w:noProof/>
        </w:rPr>
        <w:fldChar w:fldCharType="end"/>
      </w:r>
    </w:p>
    <w:p w14:paraId="12FF5600" w14:textId="4F57C26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_Toc168390998 \h </w:instrText>
      </w:r>
      <w:r>
        <w:rPr>
          <w:noProof/>
        </w:rPr>
      </w:r>
      <w:r>
        <w:rPr>
          <w:noProof/>
        </w:rPr>
        <w:fldChar w:fldCharType="separate"/>
      </w:r>
      <w:r>
        <w:rPr>
          <w:noProof/>
        </w:rPr>
        <w:t>48</w:t>
      </w:r>
      <w:r>
        <w:rPr>
          <w:noProof/>
        </w:rPr>
        <w:fldChar w:fldCharType="end"/>
      </w:r>
    </w:p>
    <w:p w14:paraId="6892F0A6" w14:textId="03A4932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_Toc168390999 \h </w:instrText>
      </w:r>
      <w:r>
        <w:rPr>
          <w:noProof/>
        </w:rPr>
      </w:r>
      <w:r>
        <w:rPr>
          <w:noProof/>
        </w:rPr>
        <w:fldChar w:fldCharType="separate"/>
      </w:r>
      <w:r>
        <w:rPr>
          <w:noProof/>
        </w:rPr>
        <w:t>49</w:t>
      </w:r>
      <w:r>
        <w:rPr>
          <w:noProof/>
        </w:rPr>
        <w:fldChar w:fldCharType="end"/>
      </w:r>
    </w:p>
    <w:p w14:paraId="6827086A" w14:textId="6717575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_Toc168391000 \h </w:instrText>
      </w:r>
      <w:r>
        <w:rPr>
          <w:noProof/>
        </w:rPr>
      </w:r>
      <w:r>
        <w:rPr>
          <w:noProof/>
        </w:rPr>
        <w:fldChar w:fldCharType="separate"/>
      </w:r>
      <w:r>
        <w:rPr>
          <w:noProof/>
        </w:rPr>
        <w:t>49</w:t>
      </w:r>
      <w:r>
        <w:rPr>
          <w:noProof/>
        </w:rPr>
        <w:fldChar w:fldCharType="end"/>
      </w:r>
    </w:p>
    <w:p w14:paraId="3C7AAADE" w14:textId="42023F4C"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_Toc168391001 \h </w:instrText>
      </w:r>
      <w:r>
        <w:rPr>
          <w:noProof/>
        </w:rPr>
      </w:r>
      <w:r>
        <w:rPr>
          <w:noProof/>
        </w:rPr>
        <w:fldChar w:fldCharType="separate"/>
      </w:r>
      <w:r>
        <w:rPr>
          <w:noProof/>
        </w:rPr>
        <w:t>51</w:t>
      </w:r>
      <w:r>
        <w:rPr>
          <w:noProof/>
        </w:rPr>
        <w:fldChar w:fldCharType="end"/>
      </w:r>
    </w:p>
    <w:p w14:paraId="48F9D0C1" w14:textId="7FEEAF60"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6.1.3</w:t>
      </w:r>
      <w:r>
        <w:rPr>
          <w:noProof/>
        </w:rPr>
        <w:t>.7</w:t>
      </w:r>
      <w:r w:rsidRPr="00970EA8">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Description</w:t>
      </w:r>
      <w:r>
        <w:rPr>
          <w:noProof/>
        </w:rPr>
        <w:tab/>
      </w:r>
      <w:r>
        <w:rPr>
          <w:noProof/>
        </w:rPr>
        <w:fldChar w:fldCharType="begin"/>
      </w:r>
      <w:r>
        <w:rPr>
          <w:noProof/>
        </w:rPr>
        <w:instrText xml:space="preserve"> PAGEREF _Toc168391002 \h </w:instrText>
      </w:r>
      <w:r>
        <w:rPr>
          <w:noProof/>
        </w:rPr>
      </w:r>
      <w:r>
        <w:rPr>
          <w:noProof/>
        </w:rPr>
        <w:fldChar w:fldCharType="separate"/>
      </w:r>
      <w:r>
        <w:rPr>
          <w:noProof/>
        </w:rPr>
        <w:t>51</w:t>
      </w:r>
      <w:r>
        <w:rPr>
          <w:noProof/>
        </w:rPr>
        <w:fldChar w:fldCharType="end"/>
      </w:r>
    </w:p>
    <w:p w14:paraId="32CA483E" w14:textId="5A067F5D"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6.1.3</w:t>
      </w:r>
      <w:r>
        <w:rPr>
          <w:noProof/>
        </w:rPr>
        <w:t>.7</w:t>
      </w:r>
      <w:r w:rsidRPr="00970EA8">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Definition</w:t>
      </w:r>
      <w:r>
        <w:rPr>
          <w:noProof/>
        </w:rPr>
        <w:tab/>
      </w:r>
      <w:r>
        <w:rPr>
          <w:noProof/>
        </w:rPr>
        <w:fldChar w:fldCharType="begin"/>
      </w:r>
      <w:r>
        <w:rPr>
          <w:noProof/>
        </w:rPr>
        <w:instrText xml:space="preserve"> PAGEREF _Toc168391003 \h </w:instrText>
      </w:r>
      <w:r>
        <w:rPr>
          <w:noProof/>
        </w:rPr>
      </w:r>
      <w:r>
        <w:rPr>
          <w:noProof/>
        </w:rPr>
        <w:fldChar w:fldCharType="separate"/>
      </w:r>
      <w:r>
        <w:rPr>
          <w:noProof/>
        </w:rPr>
        <w:t>51</w:t>
      </w:r>
      <w:r>
        <w:rPr>
          <w:noProof/>
        </w:rPr>
        <w:fldChar w:fldCharType="end"/>
      </w:r>
    </w:p>
    <w:p w14:paraId="15423AFB" w14:textId="10EABB2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_Toc168391004 \h </w:instrText>
      </w:r>
      <w:r>
        <w:rPr>
          <w:noProof/>
        </w:rPr>
      </w:r>
      <w:r>
        <w:rPr>
          <w:noProof/>
        </w:rPr>
        <w:fldChar w:fldCharType="separate"/>
      </w:r>
      <w:r>
        <w:rPr>
          <w:noProof/>
        </w:rPr>
        <w:t>51</w:t>
      </w:r>
      <w:r>
        <w:rPr>
          <w:noProof/>
        </w:rPr>
        <w:fldChar w:fldCharType="end"/>
      </w:r>
    </w:p>
    <w:p w14:paraId="28DD7B76" w14:textId="345F538C" w:rsidR="008C34DF" w:rsidRDefault="008C34DF">
      <w:pPr>
        <w:pStyle w:val="TOC4"/>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IndividualNotificationSubscription</w:t>
      </w:r>
      <w:r>
        <w:rPr>
          <w:noProof/>
        </w:rPr>
        <w:tab/>
      </w:r>
      <w:r>
        <w:rPr>
          <w:noProof/>
        </w:rPr>
        <w:fldChar w:fldCharType="begin"/>
      </w:r>
      <w:r>
        <w:rPr>
          <w:noProof/>
        </w:rPr>
        <w:instrText xml:space="preserve"> PAGEREF _Toc168391005 \h </w:instrText>
      </w:r>
      <w:r>
        <w:rPr>
          <w:noProof/>
        </w:rPr>
      </w:r>
      <w:r>
        <w:rPr>
          <w:noProof/>
        </w:rPr>
        <w:fldChar w:fldCharType="separate"/>
      </w:r>
      <w:r>
        <w:rPr>
          <w:noProof/>
        </w:rPr>
        <w:t>52</w:t>
      </w:r>
      <w:r>
        <w:rPr>
          <w:noProof/>
        </w:rPr>
        <w:fldChar w:fldCharType="end"/>
      </w:r>
    </w:p>
    <w:p w14:paraId="53D63442" w14:textId="3BFE9125"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Description</w:t>
      </w:r>
      <w:r>
        <w:rPr>
          <w:noProof/>
        </w:rPr>
        <w:tab/>
      </w:r>
      <w:r>
        <w:rPr>
          <w:noProof/>
        </w:rPr>
        <w:fldChar w:fldCharType="begin"/>
      </w:r>
      <w:r>
        <w:rPr>
          <w:noProof/>
        </w:rPr>
        <w:instrText xml:space="preserve"> PAGEREF _Toc168391006 \h </w:instrText>
      </w:r>
      <w:r>
        <w:rPr>
          <w:noProof/>
        </w:rPr>
      </w:r>
      <w:r>
        <w:rPr>
          <w:noProof/>
        </w:rPr>
        <w:fldChar w:fldCharType="separate"/>
      </w:r>
      <w:r>
        <w:rPr>
          <w:noProof/>
        </w:rPr>
        <w:t>52</w:t>
      </w:r>
      <w:r>
        <w:rPr>
          <w:noProof/>
        </w:rPr>
        <w:fldChar w:fldCharType="end"/>
      </w:r>
    </w:p>
    <w:p w14:paraId="5B9FB260" w14:textId="299BB706"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Definition</w:t>
      </w:r>
      <w:r>
        <w:rPr>
          <w:noProof/>
        </w:rPr>
        <w:tab/>
      </w:r>
      <w:r>
        <w:rPr>
          <w:noProof/>
        </w:rPr>
        <w:fldChar w:fldCharType="begin"/>
      </w:r>
      <w:r>
        <w:rPr>
          <w:noProof/>
        </w:rPr>
        <w:instrText xml:space="preserve"> PAGEREF _Toc168391007 \h </w:instrText>
      </w:r>
      <w:r>
        <w:rPr>
          <w:noProof/>
        </w:rPr>
      </w:r>
      <w:r>
        <w:rPr>
          <w:noProof/>
        </w:rPr>
        <w:fldChar w:fldCharType="separate"/>
      </w:r>
      <w:r>
        <w:rPr>
          <w:noProof/>
        </w:rPr>
        <w:t>52</w:t>
      </w:r>
      <w:r>
        <w:rPr>
          <w:noProof/>
        </w:rPr>
        <w:fldChar w:fldCharType="end"/>
      </w:r>
    </w:p>
    <w:p w14:paraId="188AE405" w14:textId="7F184DDE"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Standard Methods</w:t>
      </w:r>
      <w:r>
        <w:rPr>
          <w:noProof/>
        </w:rPr>
        <w:tab/>
      </w:r>
      <w:r>
        <w:rPr>
          <w:noProof/>
        </w:rPr>
        <w:fldChar w:fldCharType="begin"/>
      </w:r>
      <w:r>
        <w:rPr>
          <w:noProof/>
        </w:rPr>
        <w:instrText xml:space="preserve"> PAGEREF _Toc168391008 \h </w:instrText>
      </w:r>
      <w:r>
        <w:rPr>
          <w:noProof/>
        </w:rPr>
      </w:r>
      <w:r>
        <w:rPr>
          <w:noProof/>
        </w:rPr>
        <w:fldChar w:fldCharType="separate"/>
      </w:r>
      <w:r>
        <w:rPr>
          <w:noProof/>
        </w:rPr>
        <w:t>52</w:t>
      </w:r>
      <w:r>
        <w:rPr>
          <w:noProof/>
        </w:rPr>
        <w:fldChar w:fldCharType="end"/>
      </w:r>
    </w:p>
    <w:p w14:paraId="235A50CF" w14:textId="461EFF3F"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_Toc168391009 \h </w:instrText>
      </w:r>
      <w:r>
        <w:rPr>
          <w:noProof/>
        </w:rPr>
      </w:r>
      <w:r>
        <w:rPr>
          <w:noProof/>
        </w:rPr>
        <w:fldChar w:fldCharType="separate"/>
      </w:r>
      <w:r>
        <w:rPr>
          <w:noProof/>
        </w:rPr>
        <w:t>55</w:t>
      </w:r>
      <w:r>
        <w:rPr>
          <w:noProof/>
        </w:rPr>
        <w:fldChar w:fldCharType="end"/>
      </w:r>
    </w:p>
    <w:p w14:paraId="5ADAE97E" w14:textId="3D318A9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_Toc168391010 \h </w:instrText>
      </w:r>
      <w:r>
        <w:rPr>
          <w:noProof/>
        </w:rPr>
      </w:r>
      <w:r>
        <w:rPr>
          <w:noProof/>
        </w:rPr>
        <w:fldChar w:fldCharType="separate"/>
      </w:r>
      <w:r>
        <w:rPr>
          <w:noProof/>
        </w:rPr>
        <w:t>55</w:t>
      </w:r>
      <w:r>
        <w:rPr>
          <w:noProof/>
        </w:rPr>
        <w:fldChar w:fldCharType="end"/>
      </w:r>
    </w:p>
    <w:p w14:paraId="1B3C6DE1" w14:textId="7772BAF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_Toc168391011 \h </w:instrText>
      </w:r>
      <w:r>
        <w:rPr>
          <w:noProof/>
        </w:rPr>
      </w:r>
      <w:r>
        <w:rPr>
          <w:noProof/>
        </w:rPr>
        <w:fldChar w:fldCharType="separate"/>
      </w:r>
      <w:r>
        <w:rPr>
          <w:noProof/>
        </w:rPr>
        <w:t>55</w:t>
      </w:r>
      <w:r>
        <w:rPr>
          <w:noProof/>
        </w:rPr>
        <w:fldChar w:fldCharType="end"/>
      </w:r>
    </w:p>
    <w:p w14:paraId="785001D0" w14:textId="5EA5188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_Toc168391012 \h </w:instrText>
      </w:r>
      <w:r>
        <w:rPr>
          <w:noProof/>
        </w:rPr>
      </w:r>
      <w:r>
        <w:rPr>
          <w:noProof/>
        </w:rPr>
        <w:fldChar w:fldCharType="separate"/>
      </w:r>
      <w:r>
        <w:rPr>
          <w:noProof/>
        </w:rPr>
        <w:t>56</w:t>
      </w:r>
      <w:r>
        <w:rPr>
          <w:noProof/>
        </w:rPr>
        <w:fldChar w:fldCharType="end"/>
      </w:r>
    </w:p>
    <w:p w14:paraId="306287CB" w14:textId="3E2D18F7"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_Toc168391013 \h </w:instrText>
      </w:r>
      <w:r>
        <w:rPr>
          <w:noProof/>
        </w:rPr>
      </w:r>
      <w:r>
        <w:rPr>
          <w:noProof/>
        </w:rPr>
        <w:fldChar w:fldCharType="separate"/>
      </w:r>
      <w:r>
        <w:rPr>
          <w:noProof/>
        </w:rPr>
        <w:t>58</w:t>
      </w:r>
      <w:r>
        <w:rPr>
          <w:noProof/>
        </w:rPr>
        <w:fldChar w:fldCharType="end"/>
      </w:r>
    </w:p>
    <w:p w14:paraId="4F003AB5" w14:textId="4642295F"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_Toc168391014 \h </w:instrText>
      </w:r>
      <w:r>
        <w:rPr>
          <w:noProof/>
        </w:rPr>
      </w:r>
      <w:r>
        <w:rPr>
          <w:noProof/>
        </w:rPr>
        <w:fldChar w:fldCharType="separate"/>
      </w:r>
      <w:r>
        <w:rPr>
          <w:noProof/>
        </w:rPr>
        <w:t>58</w:t>
      </w:r>
      <w:r>
        <w:rPr>
          <w:noProof/>
        </w:rPr>
        <w:fldChar w:fldCharType="end"/>
      </w:r>
    </w:p>
    <w:p w14:paraId="56D901ED" w14:textId="004861F3"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_Toc168391015 \h </w:instrText>
      </w:r>
      <w:r>
        <w:rPr>
          <w:noProof/>
        </w:rPr>
      </w:r>
      <w:r>
        <w:rPr>
          <w:noProof/>
        </w:rPr>
        <w:fldChar w:fldCharType="separate"/>
      </w:r>
      <w:r>
        <w:rPr>
          <w:noProof/>
        </w:rPr>
        <w:t>58</w:t>
      </w:r>
      <w:r>
        <w:rPr>
          <w:noProof/>
        </w:rPr>
        <w:fldChar w:fldCharType="end"/>
      </w:r>
    </w:p>
    <w:p w14:paraId="5E2BC892" w14:textId="297ACABC"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_Toc168391016 \h </w:instrText>
      </w:r>
      <w:r>
        <w:rPr>
          <w:noProof/>
        </w:rPr>
      </w:r>
      <w:r>
        <w:rPr>
          <w:noProof/>
        </w:rPr>
        <w:fldChar w:fldCharType="separate"/>
      </w:r>
      <w:r>
        <w:rPr>
          <w:noProof/>
        </w:rPr>
        <w:t>58</w:t>
      </w:r>
      <w:r>
        <w:rPr>
          <w:noProof/>
        </w:rPr>
        <w:fldChar w:fldCharType="end"/>
      </w:r>
    </w:p>
    <w:p w14:paraId="50BA8352" w14:textId="580C756A"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_Toc168391017 \h </w:instrText>
      </w:r>
      <w:r>
        <w:rPr>
          <w:noProof/>
        </w:rPr>
      </w:r>
      <w:r>
        <w:rPr>
          <w:noProof/>
        </w:rPr>
        <w:fldChar w:fldCharType="separate"/>
      </w:r>
      <w:r>
        <w:rPr>
          <w:noProof/>
        </w:rPr>
        <w:t>58</w:t>
      </w:r>
      <w:r>
        <w:rPr>
          <w:noProof/>
        </w:rPr>
        <w:fldChar w:fldCharType="end"/>
      </w:r>
    </w:p>
    <w:p w14:paraId="1E4CCB6A" w14:textId="5851920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_Toc168391018 \h </w:instrText>
      </w:r>
      <w:r>
        <w:rPr>
          <w:noProof/>
        </w:rPr>
      </w:r>
      <w:r>
        <w:rPr>
          <w:noProof/>
        </w:rPr>
        <w:fldChar w:fldCharType="separate"/>
      </w:r>
      <w:r>
        <w:rPr>
          <w:noProof/>
        </w:rPr>
        <w:t>58</w:t>
      </w:r>
      <w:r>
        <w:rPr>
          <w:noProof/>
        </w:rPr>
        <w:fldChar w:fldCharType="end"/>
      </w:r>
    </w:p>
    <w:p w14:paraId="03246732" w14:textId="133C302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_Toc168391019 \h </w:instrText>
      </w:r>
      <w:r>
        <w:rPr>
          <w:noProof/>
        </w:rPr>
      </w:r>
      <w:r>
        <w:rPr>
          <w:noProof/>
        </w:rPr>
        <w:fldChar w:fldCharType="separate"/>
      </w:r>
      <w:r>
        <w:rPr>
          <w:noProof/>
        </w:rPr>
        <w:t>58</w:t>
      </w:r>
      <w:r>
        <w:rPr>
          <w:noProof/>
        </w:rPr>
        <w:fldChar w:fldCharType="end"/>
      </w:r>
    </w:p>
    <w:p w14:paraId="269799CB" w14:textId="6AEFD274"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_Toc168391020 \h </w:instrText>
      </w:r>
      <w:r>
        <w:rPr>
          <w:noProof/>
        </w:rPr>
      </w:r>
      <w:r>
        <w:rPr>
          <w:noProof/>
        </w:rPr>
        <w:fldChar w:fldCharType="separate"/>
      </w:r>
      <w:r>
        <w:rPr>
          <w:noProof/>
        </w:rPr>
        <w:t>59</w:t>
      </w:r>
      <w:r>
        <w:rPr>
          <w:noProof/>
        </w:rPr>
        <w:fldChar w:fldCharType="end"/>
      </w:r>
    </w:p>
    <w:p w14:paraId="20F3D62B" w14:textId="5F8A234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_Toc168391021 \h </w:instrText>
      </w:r>
      <w:r>
        <w:rPr>
          <w:noProof/>
        </w:rPr>
      </w:r>
      <w:r>
        <w:rPr>
          <w:noProof/>
        </w:rPr>
        <w:fldChar w:fldCharType="separate"/>
      </w:r>
      <w:r>
        <w:rPr>
          <w:noProof/>
        </w:rPr>
        <w:t>59</w:t>
      </w:r>
      <w:r>
        <w:rPr>
          <w:noProof/>
        </w:rPr>
        <w:fldChar w:fldCharType="end"/>
      </w:r>
    </w:p>
    <w:p w14:paraId="456BFCCC" w14:textId="5AF6007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_Toc168391022 \h </w:instrText>
      </w:r>
      <w:r>
        <w:rPr>
          <w:noProof/>
        </w:rPr>
      </w:r>
      <w:r>
        <w:rPr>
          <w:noProof/>
        </w:rPr>
        <w:fldChar w:fldCharType="separate"/>
      </w:r>
      <w:r>
        <w:rPr>
          <w:noProof/>
        </w:rPr>
        <w:t>59</w:t>
      </w:r>
      <w:r>
        <w:rPr>
          <w:noProof/>
        </w:rPr>
        <w:fldChar w:fldCharType="end"/>
      </w:r>
    </w:p>
    <w:p w14:paraId="5ACDFB65" w14:textId="4587668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_Toc168391023 \h </w:instrText>
      </w:r>
      <w:r>
        <w:rPr>
          <w:noProof/>
        </w:rPr>
      </w:r>
      <w:r>
        <w:rPr>
          <w:noProof/>
        </w:rPr>
        <w:fldChar w:fldCharType="separate"/>
      </w:r>
      <w:r>
        <w:rPr>
          <w:noProof/>
        </w:rPr>
        <w:t>59</w:t>
      </w:r>
      <w:r>
        <w:rPr>
          <w:noProof/>
        </w:rPr>
        <w:fldChar w:fldCharType="end"/>
      </w:r>
    </w:p>
    <w:p w14:paraId="2B323100" w14:textId="385169FE"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_Toc168391024 \h </w:instrText>
      </w:r>
      <w:r>
        <w:rPr>
          <w:noProof/>
        </w:rPr>
      </w:r>
      <w:r>
        <w:rPr>
          <w:noProof/>
        </w:rPr>
        <w:fldChar w:fldCharType="separate"/>
      </w:r>
      <w:r>
        <w:rPr>
          <w:noProof/>
        </w:rPr>
        <w:t>59</w:t>
      </w:r>
      <w:r>
        <w:rPr>
          <w:noProof/>
        </w:rPr>
        <w:fldChar w:fldCharType="end"/>
      </w:r>
    </w:p>
    <w:p w14:paraId="3F8EA8A3" w14:textId="7A39B43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_Toc168391025 \h </w:instrText>
      </w:r>
      <w:r>
        <w:rPr>
          <w:noProof/>
        </w:rPr>
      </w:r>
      <w:r>
        <w:rPr>
          <w:noProof/>
        </w:rPr>
        <w:fldChar w:fldCharType="separate"/>
      </w:r>
      <w:r>
        <w:rPr>
          <w:noProof/>
        </w:rPr>
        <w:t>59</w:t>
      </w:r>
      <w:r>
        <w:rPr>
          <w:noProof/>
        </w:rPr>
        <w:fldChar w:fldCharType="end"/>
      </w:r>
    </w:p>
    <w:p w14:paraId="5EE854AC" w14:textId="2FA8C4C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_Toc168391026 \h </w:instrText>
      </w:r>
      <w:r>
        <w:rPr>
          <w:noProof/>
        </w:rPr>
      </w:r>
      <w:r>
        <w:rPr>
          <w:noProof/>
        </w:rPr>
        <w:fldChar w:fldCharType="separate"/>
      </w:r>
      <w:r>
        <w:rPr>
          <w:noProof/>
        </w:rPr>
        <w:t>59</w:t>
      </w:r>
      <w:r>
        <w:rPr>
          <w:noProof/>
        </w:rPr>
        <w:fldChar w:fldCharType="end"/>
      </w:r>
    </w:p>
    <w:p w14:paraId="12053410" w14:textId="4A3382A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_Toc168391027 \h </w:instrText>
      </w:r>
      <w:r>
        <w:rPr>
          <w:noProof/>
        </w:rPr>
      </w:r>
      <w:r>
        <w:rPr>
          <w:noProof/>
        </w:rPr>
        <w:fldChar w:fldCharType="separate"/>
      </w:r>
      <w:r>
        <w:rPr>
          <w:noProof/>
        </w:rPr>
        <w:t>60</w:t>
      </w:r>
      <w:r>
        <w:rPr>
          <w:noProof/>
        </w:rPr>
        <w:fldChar w:fldCharType="end"/>
      </w:r>
    </w:p>
    <w:p w14:paraId="6CAAFAAA" w14:textId="4A3BF6B1"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_Toc168391028 \h </w:instrText>
      </w:r>
      <w:r>
        <w:rPr>
          <w:noProof/>
        </w:rPr>
      </w:r>
      <w:r>
        <w:rPr>
          <w:noProof/>
        </w:rPr>
        <w:fldChar w:fldCharType="separate"/>
      </w:r>
      <w:r>
        <w:rPr>
          <w:noProof/>
        </w:rPr>
        <w:t>60</w:t>
      </w:r>
      <w:r>
        <w:rPr>
          <w:noProof/>
        </w:rPr>
        <w:fldChar w:fldCharType="end"/>
      </w:r>
    </w:p>
    <w:p w14:paraId="765F3614" w14:textId="10D59539"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_Toc168391029 \h </w:instrText>
      </w:r>
      <w:r>
        <w:rPr>
          <w:noProof/>
        </w:rPr>
      </w:r>
      <w:r>
        <w:rPr>
          <w:noProof/>
        </w:rPr>
        <w:fldChar w:fldCharType="separate"/>
      </w:r>
      <w:r>
        <w:rPr>
          <w:noProof/>
        </w:rPr>
        <w:t>60</w:t>
      </w:r>
      <w:r>
        <w:rPr>
          <w:noProof/>
        </w:rPr>
        <w:fldChar w:fldCharType="end"/>
      </w:r>
    </w:p>
    <w:p w14:paraId="3DAA93E1" w14:textId="52B33028" w:rsidR="008C34DF" w:rsidRDefault="008C34DF">
      <w:pPr>
        <w:pStyle w:val="TOC4"/>
        <w:rPr>
          <w:rFonts w:asciiTheme="minorHAnsi" w:eastAsiaTheme="minorEastAsia" w:hAnsiTheme="minorHAnsi" w:cstheme="minorBidi"/>
          <w:noProof/>
          <w:kern w:val="2"/>
          <w:sz w:val="24"/>
          <w:szCs w:val="24"/>
          <w:lang w:val="en-US"/>
          <w14:ligatures w14:val="standardContextual"/>
        </w:rPr>
      </w:pPr>
      <w:r w:rsidRPr="00970EA8">
        <w:rPr>
          <w:noProof/>
          <w:lang w:val="en-US"/>
        </w:rPr>
        <w:t>6.1.6.2</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Structured data types</w:t>
      </w:r>
      <w:r>
        <w:rPr>
          <w:noProof/>
        </w:rPr>
        <w:tab/>
      </w:r>
      <w:r>
        <w:rPr>
          <w:noProof/>
        </w:rPr>
        <w:fldChar w:fldCharType="begin"/>
      </w:r>
      <w:r>
        <w:rPr>
          <w:noProof/>
        </w:rPr>
        <w:instrText xml:space="preserve"> PAGEREF _Toc168391030 \h </w:instrText>
      </w:r>
      <w:r>
        <w:rPr>
          <w:noProof/>
        </w:rPr>
      </w:r>
      <w:r>
        <w:rPr>
          <w:noProof/>
        </w:rPr>
        <w:fldChar w:fldCharType="separate"/>
      </w:r>
      <w:r>
        <w:rPr>
          <w:noProof/>
        </w:rPr>
        <w:t>61</w:t>
      </w:r>
      <w:r>
        <w:rPr>
          <w:noProof/>
        </w:rPr>
        <w:fldChar w:fldCharType="end"/>
      </w:r>
    </w:p>
    <w:p w14:paraId="53F7E6E5" w14:textId="4CBA52B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_Toc168391031 \h </w:instrText>
      </w:r>
      <w:r>
        <w:rPr>
          <w:noProof/>
        </w:rPr>
      </w:r>
      <w:r>
        <w:rPr>
          <w:noProof/>
        </w:rPr>
        <w:fldChar w:fldCharType="separate"/>
      </w:r>
      <w:r>
        <w:rPr>
          <w:noProof/>
        </w:rPr>
        <w:t>61</w:t>
      </w:r>
      <w:r>
        <w:rPr>
          <w:noProof/>
        </w:rPr>
        <w:fldChar w:fldCharType="end"/>
      </w:r>
    </w:p>
    <w:p w14:paraId="6861B5F5" w14:textId="3A52FBA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_Toc168391032 \h </w:instrText>
      </w:r>
      <w:r>
        <w:rPr>
          <w:noProof/>
        </w:rPr>
      </w:r>
      <w:r>
        <w:rPr>
          <w:noProof/>
        </w:rPr>
        <w:fldChar w:fldCharType="separate"/>
      </w:r>
      <w:r>
        <w:rPr>
          <w:noProof/>
        </w:rPr>
        <w:t>62</w:t>
      </w:r>
      <w:r>
        <w:rPr>
          <w:noProof/>
        </w:rPr>
        <w:fldChar w:fldCharType="end"/>
      </w:r>
    </w:p>
    <w:p w14:paraId="078E5EE2" w14:textId="63C6542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_Toc168391033 \h </w:instrText>
      </w:r>
      <w:r>
        <w:rPr>
          <w:noProof/>
        </w:rPr>
      </w:r>
      <w:r>
        <w:rPr>
          <w:noProof/>
        </w:rPr>
        <w:fldChar w:fldCharType="separate"/>
      </w:r>
      <w:r>
        <w:rPr>
          <w:noProof/>
        </w:rPr>
        <w:t>62</w:t>
      </w:r>
      <w:r>
        <w:rPr>
          <w:noProof/>
        </w:rPr>
        <w:fldChar w:fldCharType="end"/>
      </w:r>
    </w:p>
    <w:p w14:paraId="7BDAC6A2" w14:textId="7C4AEB5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_Toc168391034 \h </w:instrText>
      </w:r>
      <w:r>
        <w:rPr>
          <w:noProof/>
        </w:rPr>
      </w:r>
      <w:r>
        <w:rPr>
          <w:noProof/>
        </w:rPr>
        <w:fldChar w:fldCharType="separate"/>
      </w:r>
      <w:r>
        <w:rPr>
          <w:noProof/>
        </w:rPr>
        <w:t>62</w:t>
      </w:r>
      <w:r>
        <w:rPr>
          <w:noProof/>
        </w:rPr>
        <w:fldChar w:fldCharType="end"/>
      </w:r>
    </w:p>
    <w:p w14:paraId="13034072" w14:textId="3FCF4CFA"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_Toc168391035 \h </w:instrText>
      </w:r>
      <w:r>
        <w:rPr>
          <w:noProof/>
        </w:rPr>
      </w:r>
      <w:r>
        <w:rPr>
          <w:noProof/>
        </w:rPr>
        <w:fldChar w:fldCharType="separate"/>
      </w:r>
      <w:r>
        <w:rPr>
          <w:noProof/>
        </w:rPr>
        <w:t>63</w:t>
      </w:r>
      <w:r>
        <w:rPr>
          <w:noProof/>
        </w:rPr>
        <w:fldChar w:fldCharType="end"/>
      </w:r>
    </w:p>
    <w:p w14:paraId="7ECC182C" w14:textId="0C0AFB0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_Toc168391036 \h </w:instrText>
      </w:r>
      <w:r>
        <w:rPr>
          <w:noProof/>
        </w:rPr>
      </w:r>
      <w:r>
        <w:rPr>
          <w:noProof/>
        </w:rPr>
        <w:fldChar w:fldCharType="separate"/>
      </w:r>
      <w:r>
        <w:rPr>
          <w:noProof/>
        </w:rPr>
        <w:t>63</w:t>
      </w:r>
      <w:r>
        <w:rPr>
          <w:noProof/>
        </w:rPr>
        <w:fldChar w:fldCharType="end"/>
      </w:r>
    </w:p>
    <w:p w14:paraId="76C84A1D" w14:textId="217F5E2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_Toc168391037 \h </w:instrText>
      </w:r>
      <w:r>
        <w:rPr>
          <w:noProof/>
        </w:rPr>
      </w:r>
      <w:r>
        <w:rPr>
          <w:noProof/>
        </w:rPr>
        <w:fldChar w:fldCharType="separate"/>
      </w:r>
      <w:r>
        <w:rPr>
          <w:noProof/>
        </w:rPr>
        <w:t>63</w:t>
      </w:r>
      <w:r>
        <w:rPr>
          <w:noProof/>
        </w:rPr>
        <w:fldChar w:fldCharType="end"/>
      </w:r>
    </w:p>
    <w:p w14:paraId="7CD03DBB" w14:textId="2678DDC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_Toc168391038 \h </w:instrText>
      </w:r>
      <w:r>
        <w:rPr>
          <w:noProof/>
        </w:rPr>
      </w:r>
      <w:r>
        <w:rPr>
          <w:noProof/>
        </w:rPr>
        <w:fldChar w:fldCharType="separate"/>
      </w:r>
      <w:r>
        <w:rPr>
          <w:noProof/>
        </w:rPr>
        <w:t>63</w:t>
      </w:r>
      <w:r>
        <w:rPr>
          <w:noProof/>
        </w:rPr>
        <w:fldChar w:fldCharType="end"/>
      </w:r>
    </w:p>
    <w:p w14:paraId="5BDD313C" w14:textId="06224C9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_Toc168391039 \h </w:instrText>
      </w:r>
      <w:r>
        <w:rPr>
          <w:noProof/>
        </w:rPr>
      </w:r>
      <w:r>
        <w:rPr>
          <w:noProof/>
        </w:rPr>
        <w:fldChar w:fldCharType="separate"/>
      </w:r>
      <w:r>
        <w:rPr>
          <w:noProof/>
        </w:rPr>
        <w:t>64</w:t>
      </w:r>
      <w:r>
        <w:rPr>
          <w:noProof/>
        </w:rPr>
        <w:fldChar w:fldCharType="end"/>
      </w:r>
    </w:p>
    <w:p w14:paraId="4FB69FD7" w14:textId="5ECBCA60" w:rsidR="008C34DF" w:rsidRDefault="008C34DF">
      <w:pPr>
        <w:pStyle w:val="TOC5"/>
        <w:rPr>
          <w:rFonts w:asciiTheme="minorHAnsi" w:eastAsiaTheme="minorEastAsia" w:hAnsiTheme="minorHAnsi" w:cstheme="minorBidi"/>
          <w:noProof/>
          <w:kern w:val="2"/>
          <w:sz w:val="24"/>
          <w:szCs w:val="24"/>
          <w:lang w:val="en-US"/>
          <w14:ligatures w14:val="standardContextual"/>
        </w:rPr>
      </w:pPr>
      <w:r w:rsidRPr="00970EA8">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Type: NotificationSubscription</w:t>
      </w:r>
      <w:r>
        <w:rPr>
          <w:noProof/>
        </w:rPr>
        <w:tab/>
      </w:r>
      <w:r>
        <w:rPr>
          <w:noProof/>
        </w:rPr>
        <w:fldChar w:fldCharType="begin"/>
      </w:r>
      <w:r>
        <w:rPr>
          <w:noProof/>
        </w:rPr>
        <w:instrText xml:space="preserve"> PAGEREF _Toc168391040 \h </w:instrText>
      </w:r>
      <w:r>
        <w:rPr>
          <w:noProof/>
        </w:rPr>
      </w:r>
      <w:r>
        <w:rPr>
          <w:noProof/>
        </w:rPr>
        <w:fldChar w:fldCharType="separate"/>
      </w:r>
      <w:r>
        <w:rPr>
          <w:noProof/>
        </w:rPr>
        <w:t>65</w:t>
      </w:r>
      <w:r>
        <w:rPr>
          <w:noProof/>
        </w:rPr>
        <w:fldChar w:fldCharType="end"/>
      </w:r>
    </w:p>
    <w:p w14:paraId="2C1EDB2A" w14:textId="14EA00C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_Toc168391041 \h </w:instrText>
      </w:r>
      <w:r>
        <w:rPr>
          <w:noProof/>
        </w:rPr>
      </w:r>
      <w:r>
        <w:rPr>
          <w:noProof/>
        </w:rPr>
        <w:fldChar w:fldCharType="separate"/>
      </w:r>
      <w:r>
        <w:rPr>
          <w:noProof/>
        </w:rPr>
        <w:t>68</w:t>
      </w:r>
      <w:r>
        <w:rPr>
          <w:noProof/>
        </w:rPr>
        <w:fldChar w:fldCharType="end"/>
      </w:r>
    </w:p>
    <w:p w14:paraId="36CAAEDA" w14:textId="0DC278FF"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_Toc168391042 \h </w:instrText>
      </w:r>
      <w:r>
        <w:rPr>
          <w:noProof/>
        </w:rPr>
      </w:r>
      <w:r>
        <w:rPr>
          <w:noProof/>
        </w:rPr>
        <w:fldChar w:fldCharType="separate"/>
      </w:r>
      <w:r>
        <w:rPr>
          <w:noProof/>
        </w:rPr>
        <w:t>68</w:t>
      </w:r>
      <w:r>
        <w:rPr>
          <w:noProof/>
        </w:rPr>
        <w:fldChar w:fldCharType="end"/>
      </w:r>
    </w:p>
    <w:p w14:paraId="18A2BDCF" w14:textId="6DF298F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_Toc168391043 \h </w:instrText>
      </w:r>
      <w:r>
        <w:rPr>
          <w:noProof/>
        </w:rPr>
      </w:r>
      <w:r>
        <w:rPr>
          <w:noProof/>
        </w:rPr>
        <w:fldChar w:fldCharType="separate"/>
      </w:r>
      <w:r>
        <w:rPr>
          <w:noProof/>
        </w:rPr>
        <w:t>69</w:t>
      </w:r>
      <w:r>
        <w:rPr>
          <w:noProof/>
        </w:rPr>
        <w:fldChar w:fldCharType="end"/>
      </w:r>
    </w:p>
    <w:p w14:paraId="36587528" w14:textId="3D4EF62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_Toc168391044 \h </w:instrText>
      </w:r>
      <w:r>
        <w:rPr>
          <w:noProof/>
        </w:rPr>
      </w:r>
      <w:r>
        <w:rPr>
          <w:noProof/>
        </w:rPr>
        <w:fldChar w:fldCharType="separate"/>
      </w:r>
      <w:r>
        <w:rPr>
          <w:noProof/>
        </w:rPr>
        <w:t>69</w:t>
      </w:r>
      <w:r>
        <w:rPr>
          <w:noProof/>
        </w:rPr>
        <w:fldChar w:fldCharType="end"/>
      </w:r>
    </w:p>
    <w:p w14:paraId="7A9359E4" w14:textId="6BDBDA7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_Toc168391045 \h </w:instrText>
      </w:r>
      <w:r>
        <w:rPr>
          <w:noProof/>
        </w:rPr>
      </w:r>
      <w:r>
        <w:rPr>
          <w:noProof/>
        </w:rPr>
        <w:fldChar w:fldCharType="separate"/>
      </w:r>
      <w:r>
        <w:rPr>
          <w:noProof/>
        </w:rPr>
        <w:t>70</w:t>
      </w:r>
      <w:r>
        <w:rPr>
          <w:noProof/>
        </w:rPr>
        <w:fldChar w:fldCharType="end"/>
      </w:r>
    </w:p>
    <w:p w14:paraId="01EC8248" w14:textId="5AB0541E"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_Toc168391046 \h </w:instrText>
      </w:r>
      <w:r>
        <w:rPr>
          <w:noProof/>
        </w:rPr>
      </w:r>
      <w:r>
        <w:rPr>
          <w:noProof/>
        </w:rPr>
        <w:fldChar w:fldCharType="separate"/>
      </w:r>
      <w:r>
        <w:rPr>
          <w:noProof/>
        </w:rPr>
        <w:t>70</w:t>
      </w:r>
      <w:r>
        <w:rPr>
          <w:noProof/>
        </w:rPr>
        <w:fldChar w:fldCharType="end"/>
      </w:r>
    </w:p>
    <w:p w14:paraId="694EC0C5" w14:textId="46C7B683"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_Toc168391047 \h </w:instrText>
      </w:r>
      <w:r>
        <w:rPr>
          <w:noProof/>
        </w:rPr>
      </w:r>
      <w:r>
        <w:rPr>
          <w:noProof/>
        </w:rPr>
        <w:fldChar w:fldCharType="separate"/>
      </w:r>
      <w:r>
        <w:rPr>
          <w:noProof/>
        </w:rPr>
        <w:t>70</w:t>
      </w:r>
      <w:r>
        <w:rPr>
          <w:noProof/>
        </w:rPr>
        <w:fldChar w:fldCharType="end"/>
      </w:r>
    </w:p>
    <w:p w14:paraId="0D4643C0" w14:textId="02021E83"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_Toc168391048 \h </w:instrText>
      </w:r>
      <w:r>
        <w:rPr>
          <w:noProof/>
        </w:rPr>
      </w:r>
      <w:r>
        <w:rPr>
          <w:noProof/>
        </w:rPr>
        <w:fldChar w:fldCharType="separate"/>
      </w:r>
      <w:r>
        <w:rPr>
          <w:noProof/>
        </w:rPr>
        <w:t>70</w:t>
      </w:r>
      <w:r>
        <w:rPr>
          <w:noProof/>
        </w:rPr>
        <w:fldChar w:fldCharType="end"/>
      </w:r>
    </w:p>
    <w:p w14:paraId="5BA1E2BB" w14:textId="60506876" w:rsidR="008C34DF" w:rsidRDefault="008C34DF">
      <w:pPr>
        <w:pStyle w:val="TOC4"/>
        <w:rPr>
          <w:rFonts w:asciiTheme="minorHAnsi" w:eastAsiaTheme="minorEastAsia" w:hAnsiTheme="minorHAnsi" w:cstheme="minorBidi"/>
          <w:noProof/>
          <w:kern w:val="2"/>
          <w:sz w:val="24"/>
          <w:szCs w:val="24"/>
          <w:lang w:val="en-US"/>
          <w14:ligatures w14:val="standardContextual"/>
        </w:rPr>
      </w:pPr>
      <w:r w:rsidRPr="00970EA8">
        <w:rPr>
          <w:noProof/>
          <w:lang w:val="en-US"/>
        </w:rPr>
        <w:t>6.1.6.3</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Simple data types and enumerations</w:t>
      </w:r>
      <w:r>
        <w:rPr>
          <w:noProof/>
        </w:rPr>
        <w:tab/>
      </w:r>
      <w:r>
        <w:rPr>
          <w:noProof/>
        </w:rPr>
        <w:fldChar w:fldCharType="begin"/>
      </w:r>
      <w:r>
        <w:rPr>
          <w:noProof/>
        </w:rPr>
        <w:instrText xml:space="preserve"> PAGEREF _Toc168391049 \h </w:instrText>
      </w:r>
      <w:r>
        <w:rPr>
          <w:noProof/>
        </w:rPr>
      </w:r>
      <w:r>
        <w:rPr>
          <w:noProof/>
        </w:rPr>
        <w:fldChar w:fldCharType="separate"/>
      </w:r>
      <w:r>
        <w:rPr>
          <w:noProof/>
        </w:rPr>
        <w:t>71</w:t>
      </w:r>
      <w:r>
        <w:rPr>
          <w:noProof/>
        </w:rPr>
        <w:fldChar w:fldCharType="end"/>
      </w:r>
    </w:p>
    <w:p w14:paraId="6C8412CC" w14:textId="7E57965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_Toc168391050 \h </w:instrText>
      </w:r>
      <w:r>
        <w:rPr>
          <w:noProof/>
        </w:rPr>
      </w:r>
      <w:r>
        <w:rPr>
          <w:noProof/>
        </w:rPr>
        <w:fldChar w:fldCharType="separate"/>
      </w:r>
      <w:r>
        <w:rPr>
          <w:noProof/>
        </w:rPr>
        <w:t>71</w:t>
      </w:r>
      <w:r>
        <w:rPr>
          <w:noProof/>
        </w:rPr>
        <w:fldChar w:fldCharType="end"/>
      </w:r>
    </w:p>
    <w:p w14:paraId="21D20769" w14:textId="60CAC01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_Toc168391051 \h </w:instrText>
      </w:r>
      <w:r>
        <w:rPr>
          <w:noProof/>
        </w:rPr>
      </w:r>
      <w:r>
        <w:rPr>
          <w:noProof/>
        </w:rPr>
        <w:fldChar w:fldCharType="separate"/>
      </w:r>
      <w:r>
        <w:rPr>
          <w:noProof/>
        </w:rPr>
        <w:t>71</w:t>
      </w:r>
      <w:r>
        <w:rPr>
          <w:noProof/>
        </w:rPr>
        <w:fldChar w:fldCharType="end"/>
      </w:r>
    </w:p>
    <w:p w14:paraId="1172FED2" w14:textId="0D2C2D1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_Toc168391052 \h </w:instrText>
      </w:r>
      <w:r>
        <w:rPr>
          <w:noProof/>
        </w:rPr>
      </w:r>
      <w:r>
        <w:rPr>
          <w:noProof/>
        </w:rPr>
        <w:fldChar w:fldCharType="separate"/>
      </w:r>
      <w:r>
        <w:rPr>
          <w:noProof/>
        </w:rPr>
        <w:t>71</w:t>
      </w:r>
      <w:r>
        <w:rPr>
          <w:noProof/>
        </w:rPr>
        <w:fldChar w:fldCharType="end"/>
      </w:r>
    </w:p>
    <w:p w14:paraId="03A67032" w14:textId="0AF3BAE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_Toc168391053 \h </w:instrText>
      </w:r>
      <w:r>
        <w:rPr>
          <w:noProof/>
        </w:rPr>
      </w:r>
      <w:r>
        <w:rPr>
          <w:noProof/>
        </w:rPr>
        <w:fldChar w:fldCharType="separate"/>
      </w:r>
      <w:r>
        <w:rPr>
          <w:noProof/>
        </w:rPr>
        <w:t>71</w:t>
      </w:r>
      <w:r>
        <w:rPr>
          <w:noProof/>
        </w:rPr>
        <w:fldChar w:fldCharType="end"/>
      </w:r>
    </w:p>
    <w:p w14:paraId="232AE098" w14:textId="5065F484"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_Toc168391054 \h </w:instrText>
      </w:r>
      <w:r>
        <w:rPr>
          <w:noProof/>
        </w:rPr>
      </w:r>
      <w:r>
        <w:rPr>
          <w:noProof/>
        </w:rPr>
        <w:fldChar w:fldCharType="separate"/>
      </w:r>
      <w:r>
        <w:rPr>
          <w:noProof/>
        </w:rPr>
        <w:t>71</w:t>
      </w:r>
      <w:r>
        <w:rPr>
          <w:noProof/>
        </w:rPr>
        <w:fldChar w:fldCharType="end"/>
      </w:r>
    </w:p>
    <w:p w14:paraId="3EF6E410" w14:textId="207EF3B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_Toc168391055 \h </w:instrText>
      </w:r>
      <w:r>
        <w:rPr>
          <w:noProof/>
        </w:rPr>
      </w:r>
      <w:r>
        <w:rPr>
          <w:noProof/>
        </w:rPr>
        <w:fldChar w:fldCharType="separate"/>
      </w:r>
      <w:r>
        <w:rPr>
          <w:noProof/>
        </w:rPr>
        <w:t>72</w:t>
      </w:r>
      <w:r>
        <w:rPr>
          <w:noProof/>
        </w:rPr>
        <w:fldChar w:fldCharType="end"/>
      </w:r>
    </w:p>
    <w:p w14:paraId="2098002C" w14:textId="104B27B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_Toc168391056 \h </w:instrText>
      </w:r>
      <w:r>
        <w:rPr>
          <w:noProof/>
        </w:rPr>
      </w:r>
      <w:r>
        <w:rPr>
          <w:noProof/>
        </w:rPr>
        <w:fldChar w:fldCharType="separate"/>
      </w:r>
      <w:r>
        <w:rPr>
          <w:noProof/>
        </w:rPr>
        <w:t>72</w:t>
      </w:r>
      <w:r>
        <w:rPr>
          <w:noProof/>
        </w:rPr>
        <w:fldChar w:fldCharType="end"/>
      </w:r>
    </w:p>
    <w:p w14:paraId="024B60F8" w14:textId="729BB526" w:rsidR="008C34DF" w:rsidRDefault="008C34DF">
      <w:pPr>
        <w:pStyle w:val="TOC4"/>
        <w:rPr>
          <w:rFonts w:asciiTheme="minorHAnsi" w:eastAsiaTheme="minorEastAsia" w:hAnsiTheme="minorHAnsi" w:cstheme="minorBidi"/>
          <w:noProof/>
          <w:kern w:val="2"/>
          <w:sz w:val="24"/>
          <w:szCs w:val="24"/>
          <w:lang w:val="en-US"/>
          <w14:ligatures w14:val="standardContextual"/>
        </w:rPr>
      </w:pPr>
      <w:r w:rsidRPr="00970EA8">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_Toc168391057 \h </w:instrText>
      </w:r>
      <w:r>
        <w:rPr>
          <w:noProof/>
        </w:rPr>
      </w:r>
      <w:r>
        <w:rPr>
          <w:noProof/>
        </w:rPr>
        <w:fldChar w:fldCharType="separate"/>
      </w:r>
      <w:r>
        <w:rPr>
          <w:noProof/>
        </w:rPr>
        <w:t>72</w:t>
      </w:r>
      <w:r>
        <w:rPr>
          <w:noProof/>
        </w:rPr>
        <w:fldChar w:fldCharType="end"/>
      </w:r>
    </w:p>
    <w:p w14:paraId="20D3BA6D" w14:textId="751F065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_Toc168391058 \h </w:instrText>
      </w:r>
      <w:r>
        <w:rPr>
          <w:noProof/>
        </w:rPr>
      </w:r>
      <w:r>
        <w:rPr>
          <w:noProof/>
        </w:rPr>
        <w:fldChar w:fldCharType="separate"/>
      </w:r>
      <w:r>
        <w:rPr>
          <w:noProof/>
        </w:rPr>
        <w:t>72</w:t>
      </w:r>
      <w:r>
        <w:rPr>
          <w:noProof/>
        </w:rPr>
        <w:fldChar w:fldCharType="end"/>
      </w:r>
    </w:p>
    <w:p w14:paraId="75A3A124" w14:textId="71D55433"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_Toc168391059 \h </w:instrText>
      </w:r>
      <w:r>
        <w:rPr>
          <w:noProof/>
        </w:rPr>
      </w:r>
      <w:r>
        <w:rPr>
          <w:noProof/>
        </w:rPr>
        <w:fldChar w:fldCharType="separate"/>
      </w:r>
      <w:r>
        <w:rPr>
          <w:noProof/>
        </w:rPr>
        <w:t>72</w:t>
      </w:r>
      <w:r>
        <w:rPr>
          <w:noProof/>
        </w:rPr>
        <w:fldChar w:fldCharType="end"/>
      </w:r>
    </w:p>
    <w:p w14:paraId="2169E61B" w14:textId="54DFB7C1"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_Toc168391060 \h </w:instrText>
      </w:r>
      <w:r>
        <w:rPr>
          <w:noProof/>
        </w:rPr>
      </w:r>
      <w:r>
        <w:rPr>
          <w:noProof/>
        </w:rPr>
        <w:fldChar w:fldCharType="separate"/>
      </w:r>
      <w:r>
        <w:rPr>
          <w:noProof/>
        </w:rPr>
        <w:t>72</w:t>
      </w:r>
      <w:r>
        <w:rPr>
          <w:noProof/>
        </w:rPr>
        <w:fldChar w:fldCharType="end"/>
      </w:r>
    </w:p>
    <w:p w14:paraId="76AD4F61" w14:textId="65B3E15A"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_Toc168391061 \h </w:instrText>
      </w:r>
      <w:r>
        <w:rPr>
          <w:noProof/>
        </w:rPr>
      </w:r>
      <w:r>
        <w:rPr>
          <w:noProof/>
        </w:rPr>
        <w:fldChar w:fldCharType="separate"/>
      </w:r>
      <w:r>
        <w:rPr>
          <w:noProof/>
        </w:rPr>
        <w:t>72</w:t>
      </w:r>
      <w:r>
        <w:rPr>
          <w:noProof/>
        </w:rPr>
        <w:fldChar w:fldCharType="end"/>
      </w:r>
    </w:p>
    <w:p w14:paraId="71CB3791" w14:textId="7617E83B"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_Toc168391062 \h </w:instrText>
      </w:r>
      <w:r>
        <w:rPr>
          <w:noProof/>
        </w:rPr>
      </w:r>
      <w:r>
        <w:rPr>
          <w:noProof/>
        </w:rPr>
        <w:fldChar w:fldCharType="separate"/>
      </w:r>
      <w:r>
        <w:rPr>
          <w:noProof/>
        </w:rPr>
        <w:t>72</w:t>
      </w:r>
      <w:r>
        <w:rPr>
          <w:noProof/>
        </w:rPr>
        <w:fldChar w:fldCharType="end"/>
      </w:r>
    </w:p>
    <w:p w14:paraId="1C1FB548" w14:textId="3B2497C2"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_Toc168391063 \h </w:instrText>
      </w:r>
      <w:r>
        <w:rPr>
          <w:noProof/>
        </w:rPr>
      </w:r>
      <w:r>
        <w:rPr>
          <w:noProof/>
        </w:rPr>
        <w:fldChar w:fldCharType="separate"/>
      </w:r>
      <w:r>
        <w:rPr>
          <w:noProof/>
        </w:rPr>
        <w:t>73</w:t>
      </w:r>
      <w:r>
        <w:rPr>
          <w:noProof/>
        </w:rPr>
        <w:fldChar w:fldCharType="end"/>
      </w:r>
    </w:p>
    <w:p w14:paraId="077A4B86" w14:textId="5EF9254F"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_Toc168391064 \h </w:instrText>
      </w:r>
      <w:r>
        <w:rPr>
          <w:noProof/>
        </w:rPr>
      </w:r>
      <w:r>
        <w:rPr>
          <w:noProof/>
        </w:rPr>
        <w:fldChar w:fldCharType="separate"/>
      </w:r>
      <w:r>
        <w:rPr>
          <w:noProof/>
        </w:rPr>
        <w:t>74</w:t>
      </w:r>
      <w:r>
        <w:rPr>
          <w:noProof/>
        </w:rPr>
        <w:fldChar w:fldCharType="end"/>
      </w:r>
    </w:p>
    <w:p w14:paraId="79B00847" w14:textId="6383B766" w:rsidR="008C34DF" w:rsidRDefault="008C34DF">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_Toc168391065 \h </w:instrText>
      </w:r>
      <w:r>
        <w:rPr>
          <w:noProof/>
        </w:rPr>
      </w:r>
      <w:r>
        <w:rPr>
          <w:noProof/>
        </w:rPr>
        <w:fldChar w:fldCharType="separate"/>
      </w:r>
      <w:r>
        <w:rPr>
          <w:noProof/>
        </w:rPr>
        <w:t>74</w:t>
      </w:r>
      <w:r>
        <w:rPr>
          <w:noProof/>
        </w:rPr>
        <w:fldChar w:fldCharType="end"/>
      </w:r>
    </w:p>
    <w:p w14:paraId="713A7943" w14:textId="09993981"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_Toc168391066 \h </w:instrText>
      </w:r>
      <w:r>
        <w:rPr>
          <w:noProof/>
        </w:rPr>
      </w:r>
      <w:r>
        <w:rPr>
          <w:noProof/>
        </w:rPr>
        <w:fldChar w:fldCharType="separate"/>
      </w:r>
      <w:r>
        <w:rPr>
          <w:noProof/>
        </w:rPr>
        <w:t>74</w:t>
      </w:r>
      <w:r>
        <w:rPr>
          <w:noProof/>
        </w:rPr>
        <w:fldChar w:fldCharType="end"/>
      </w:r>
    </w:p>
    <w:p w14:paraId="6B4AE7B6" w14:textId="740C2A32"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_Toc168391067 \h </w:instrText>
      </w:r>
      <w:r>
        <w:rPr>
          <w:noProof/>
        </w:rPr>
      </w:r>
      <w:r>
        <w:rPr>
          <w:noProof/>
        </w:rPr>
        <w:fldChar w:fldCharType="separate"/>
      </w:r>
      <w:r>
        <w:rPr>
          <w:noProof/>
        </w:rPr>
        <w:t>74</w:t>
      </w:r>
      <w:r>
        <w:rPr>
          <w:noProof/>
        </w:rPr>
        <w:fldChar w:fldCharType="end"/>
      </w:r>
    </w:p>
    <w:p w14:paraId="33A8325F" w14:textId="59275C93"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_Toc168391068 \h </w:instrText>
      </w:r>
      <w:r>
        <w:rPr>
          <w:noProof/>
        </w:rPr>
      </w:r>
      <w:r>
        <w:rPr>
          <w:noProof/>
        </w:rPr>
        <w:fldChar w:fldCharType="separate"/>
      </w:r>
      <w:r>
        <w:rPr>
          <w:noProof/>
        </w:rPr>
        <w:t>74</w:t>
      </w:r>
      <w:r>
        <w:rPr>
          <w:noProof/>
        </w:rPr>
        <w:fldChar w:fldCharType="end"/>
      </w:r>
    </w:p>
    <w:p w14:paraId="56A126B9" w14:textId="32062BB1"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_Toc168391069 \h </w:instrText>
      </w:r>
      <w:r>
        <w:rPr>
          <w:noProof/>
        </w:rPr>
      </w:r>
      <w:r>
        <w:rPr>
          <w:noProof/>
        </w:rPr>
        <w:fldChar w:fldCharType="separate"/>
      </w:r>
      <w:r>
        <w:rPr>
          <w:noProof/>
        </w:rPr>
        <w:t>74</w:t>
      </w:r>
      <w:r>
        <w:rPr>
          <w:noProof/>
        </w:rPr>
        <w:fldChar w:fldCharType="end"/>
      </w:r>
    </w:p>
    <w:p w14:paraId="7F577A98" w14:textId="1540FEB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_Toc168391070 \h </w:instrText>
      </w:r>
      <w:r>
        <w:rPr>
          <w:noProof/>
        </w:rPr>
      </w:r>
      <w:r>
        <w:rPr>
          <w:noProof/>
        </w:rPr>
        <w:fldChar w:fldCharType="separate"/>
      </w:r>
      <w:r>
        <w:rPr>
          <w:noProof/>
        </w:rPr>
        <w:t>74</w:t>
      </w:r>
      <w:r>
        <w:rPr>
          <w:noProof/>
        </w:rPr>
        <w:fldChar w:fldCharType="end"/>
      </w:r>
    </w:p>
    <w:p w14:paraId="5A070EEE" w14:textId="3839A30B"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_Toc168391071 \h </w:instrText>
      </w:r>
      <w:r>
        <w:rPr>
          <w:noProof/>
        </w:rPr>
      </w:r>
      <w:r>
        <w:rPr>
          <w:noProof/>
        </w:rPr>
        <w:fldChar w:fldCharType="separate"/>
      </w:r>
      <w:r>
        <w:rPr>
          <w:noProof/>
        </w:rPr>
        <w:t>74</w:t>
      </w:r>
      <w:r>
        <w:rPr>
          <w:noProof/>
        </w:rPr>
        <w:fldChar w:fldCharType="end"/>
      </w:r>
    </w:p>
    <w:p w14:paraId="5BD4A816" w14:textId="645A9312"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_Toc168391072 \h </w:instrText>
      </w:r>
      <w:r>
        <w:rPr>
          <w:noProof/>
        </w:rPr>
      </w:r>
      <w:r>
        <w:rPr>
          <w:noProof/>
        </w:rPr>
        <w:fldChar w:fldCharType="separate"/>
      </w:r>
      <w:r>
        <w:rPr>
          <w:noProof/>
        </w:rPr>
        <w:t>75</w:t>
      </w:r>
      <w:r>
        <w:rPr>
          <w:noProof/>
        </w:rPr>
        <w:fldChar w:fldCharType="end"/>
      </w:r>
    </w:p>
    <w:p w14:paraId="084135DA" w14:textId="302986DA"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_Toc168391073 \h </w:instrText>
      </w:r>
      <w:r>
        <w:rPr>
          <w:noProof/>
        </w:rPr>
      </w:r>
      <w:r>
        <w:rPr>
          <w:noProof/>
        </w:rPr>
        <w:fldChar w:fldCharType="separate"/>
      </w:r>
      <w:r>
        <w:rPr>
          <w:noProof/>
        </w:rPr>
        <w:t>75</w:t>
      </w:r>
      <w:r>
        <w:rPr>
          <w:noProof/>
        </w:rPr>
        <w:fldChar w:fldCharType="end"/>
      </w:r>
    </w:p>
    <w:p w14:paraId="48BBA836" w14:textId="0A7CB85F"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_Toc168391074 \h </w:instrText>
      </w:r>
      <w:r>
        <w:rPr>
          <w:noProof/>
        </w:rPr>
      </w:r>
      <w:r>
        <w:rPr>
          <w:noProof/>
        </w:rPr>
        <w:fldChar w:fldCharType="separate"/>
      </w:r>
      <w:r>
        <w:rPr>
          <w:noProof/>
        </w:rPr>
        <w:t>75</w:t>
      </w:r>
      <w:r>
        <w:rPr>
          <w:noProof/>
        </w:rPr>
        <w:fldChar w:fldCharType="end"/>
      </w:r>
    </w:p>
    <w:p w14:paraId="62310C69" w14:textId="3062DCBD"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_Toc168391075 \h </w:instrText>
      </w:r>
      <w:r>
        <w:rPr>
          <w:noProof/>
        </w:rPr>
      </w:r>
      <w:r>
        <w:rPr>
          <w:noProof/>
        </w:rPr>
        <w:fldChar w:fldCharType="separate"/>
      </w:r>
      <w:r>
        <w:rPr>
          <w:noProof/>
        </w:rPr>
        <w:t>76</w:t>
      </w:r>
      <w:r>
        <w:rPr>
          <w:noProof/>
        </w:rPr>
        <w:fldChar w:fldCharType="end"/>
      </w:r>
    </w:p>
    <w:p w14:paraId="0EB60E76" w14:textId="77D561D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_Toc168391076 \h </w:instrText>
      </w:r>
      <w:r>
        <w:rPr>
          <w:noProof/>
        </w:rPr>
      </w:r>
      <w:r>
        <w:rPr>
          <w:noProof/>
        </w:rPr>
        <w:fldChar w:fldCharType="separate"/>
      </w:r>
      <w:r>
        <w:rPr>
          <w:noProof/>
        </w:rPr>
        <w:t>76</w:t>
      </w:r>
      <w:r>
        <w:rPr>
          <w:noProof/>
        </w:rPr>
        <w:fldChar w:fldCharType="end"/>
      </w:r>
    </w:p>
    <w:p w14:paraId="79557112" w14:textId="0B10583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_Toc168391077 \h </w:instrText>
      </w:r>
      <w:r>
        <w:rPr>
          <w:noProof/>
        </w:rPr>
      </w:r>
      <w:r>
        <w:rPr>
          <w:noProof/>
        </w:rPr>
        <w:fldChar w:fldCharType="separate"/>
      </w:r>
      <w:r>
        <w:rPr>
          <w:noProof/>
        </w:rPr>
        <w:t>76</w:t>
      </w:r>
      <w:r>
        <w:rPr>
          <w:noProof/>
        </w:rPr>
        <w:fldChar w:fldCharType="end"/>
      </w:r>
    </w:p>
    <w:p w14:paraId="5DDFC62F" w14:textId="712E5075"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_Toc168391078 \h </w:instrText>
      </w:r>
      <w:r>
        <w:rPr>
          <w:noProof/>
        </w:rPr>
      </w:r>
      <w:r>
        <w:rPr>
          <w:noProof/>
        </w:rPr>
        <w:fldChar w:fldCharType="separate"/>
      </w:r>
      <w:r>
        <w:rPr>
          <w:noProof/>
        </w:rPr>
        <w:t>76</w:t>
      </w:r>
      <w:r>
        <w:rPr>
          <w:noProof/>
        </w:rPr>
        <w:fldChar w:fldCharType="end"/>
      </w:r>
    </w:p>
    <w:p w14:paraId="6CC2E2A5" w14:textId="789F5BE5"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_Toc168391079 \h </w:instrText>
      </w:r>
      <w:r>
        <w:rPr>
          <w:noProof/>
        </w:rPr>
      </w:r>
      <w:r>
        <w:rPr>
          <w:noProof/>
        </w:rPr>
        <w:fldChar w:fldCharType="separate"/>
      </w:r>
      <w:r>
        <w:rPr>
          <w:noProof/>
        </w:rPr>
        <w:t>78</w:t>
      </w:r>
      <w:r>
        <w:rPr>
          <w:noProof/>
        </w:rPr>
        <w:fldChar w:fldCharType="end"/>
      </w:r>
    </w:p>
    <w:p w14:paraId="0B7DD186" w14:textId="43AF80E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_Toc168391080 \h </w:instrText>
      </w:r>
      <w:r>
        <w:rPr>
          <w:noProof/>
        </w:rPr>
      </w:r>
      <w:r>
        <w:rPr>
          <w:noProof/>
        </w:rPr>
        <w:fldChar w:fldCharType="separate"/>
      </w:r>
      <w:r>
        <w:rPr>
          <w:noProof/>
        </w:rPr>
        <w:t>78</w:t>
      </w:r>
      <w:r>
        <w:rPr>
          <w:noProof/>
        </w:rPr>
        <w:fldChar w:fldCharType="end"/>
      </w:r>
    </w:p>
    <w:p w14:paraId="74DBC5A3" w14:textId="27A23C46"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_Toc168391081 \h </w:instrText>
      </w:r>
      <w:r>
        <w:rPr>
          <w:noProof/>
        </w:rPr>
      </w:r>
      <w:r>
        <w:rPr>
          <w:noProof/>
        </w:rPr>
        <w:fldChar w:fldCharType="separate"/>
      </w:r>
      <w:r>
        <w:rPr>
          <w:noProof/>
        </w:rPr>
        <w:t>78</w:t>
      </w:r>
      <w:r>
        <w:rPr>
          <w:noProof/>
        </w:rPr>
        <w:fldChar w:fldCharType="end"/>
      </w:r>
    </w:p>
    <w:p w14:paraId="2E39F4C1" w14:textId="336298F1"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_Toc168391082 \h </w:instrText>
      </w:r>
      <w:r>
        <w:rPr>
          <w:noProof/>
        </w:rPr>
      </w:r>
      <w:r>
        <w:rPr>
          <w:noProof/>
        </w:rPr>
        <w:fldChar w:fldCharType="separate"/>
      </w:r>
      <w:r>
        <w:rPr>
          <w:noProof/>
        </w:rPr>
        <w:t>78</w:t>
      </w:r>
      <w:r>
        <w:rPr>
          <w:noProof/>
        </w:rPr>
        <w:fldChar w:fldCharType="end"/>
      </w:r>
    </w:p>
    <w:p w14:paraId="006F5161" w14:textId="0FF28ACB"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_Toc168391083 \h </w:instrText>
      </w:r>
      <w:r>
        <w:rPr>
          <w:noProof/>
        </w:rPr>
      </w:r>
      <w:r>
        <w:rPr>
          <w:noProof/>
        </w:rPr>
        <w:fldChar w:fldCharType="separate"/>
      </w:r>
      <w:r>
        <w:rPr>
          <w:noProof/>
        </w:rPr>
        <w:t>80</w:t>
      </w:r>
      <w:r>
        <w:rPr>
          <w:noProof/>
        </w:rPr>
        <w:fldChar w:fldCharType="end"/>
      </w:r>
    </w:p>
    <w:p w14:paraId="4991B1BB" w14:textId="358C109E"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_Toc168391084 \h </w:instrText>
      </w:r>
      <w:r>
        <w:rPr>
          <w:noProof/>
        </w:rPr>
      </w:r>
      <w:r>
        <w:rPr>
          <w:noProof/>
        </w:rPr>
        <w:fldChar w:fldCharType="separate"/>
      </w:r>
      <w:r>
        <w:rPr>
          <w:noProof/>
        </w:rPr>
        <w:t>80</w:t>
      </w:r>
      <w:r>
        <w:rPr>
          <w:noProof/>
        </w:rPr>
        <w:fldChar w:fldCharType="end"/>
      </w:r>
    </w:p>
    <w:p w14:paraId="755C3550" w14:textId="594C4CA4"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_Toc168391085 \h </w:instrText>
      </w:r>
      <w:r>
        <w:rPr>
          <w:noProof/>
        </w:rPr>
      </w:r>
      <w:r>
        <w:rPr>
          <w:noProof/>
        </w:rPr>
        <w:fldChar w:fldCharType="separate"/>
      </w:r>
      <w:r>
        <w:rPr>
          <w:noProof/>
        </w:rPr>
        <w:t>80</w:t>
      </w:r>
      <w:r>
        <w:rPr>
          <w:noProof/>
        </w:rPr>
        <w:fldChar w:fldCharType="end"/>
      </w:r>
    </w:p>
    <w:p w14:paraId="6D763652" w14:textId="34DEB337"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_Toc168391086 \h </w:instrText>
      </w:r>
      <w:r>
        <w:rPr>
          <w:noProof/>
        </w:rPr>
      </w:r>
      <w:r>
        <w:rPr>
          <w:noProof/>
        </w:rPr>
        <w:fldChar w:fldCharType="separate"/>
      </w:r>
      <w:r>
        <w:rPr>
          <w:noProof/>
        </w:rPr>
        <w:t>81</w:t>
      </w:r>
      <w:r>
        <w:rPr>
          <w:noProof/>
        </w:rPr>
        <w:fldChar w:fldCharType="end"/>
      </w:r>
    </w:p>
    <w:p w14:paraId="6B0ED628" w14:textId="5E177858"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_Toc168391087 \h </w:instrText>
      </w:r>
      <w:r>
        <w:rPr>
          <w:noProof/>
        </w:rPr>
      </w:r>
      <w:r>
        <w:rPr>
          <w:noProof/>
        </w:rPr>
        <w:fldChar w:fldCharType="separate"/>
      </w:r>
      <w:r>
        <w:rPr>
          <w:noProof/>
        </w:rPr>
        <w:t>81</w:t>
      </w:r>
      <w:r>
        <w:rPr>
          <w:noProof/>
        </w:rPr>
        <w:fldChar w:fldCharType="end"/>
      </w:r>
    </w:p>
    <w:p w14:paraId="333AABCD" w14:textId="76644752"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_Toc168391088 \h </w:instrText>
      </w:r>
      <w:r>
        <w:rPr>
          <w:noProof/>
        </w:rPr>
      </w:r>
      <w:r>
        <w:rPr>
          <w:noProof/>
        </w:rPr>
        <w:fldChar w:fldCharType="separate"/>
      </w:r>
      <w:r>
        <w:rPr>
          <w:noProof/>
        </w:rPr>
        <w:t>81</w:t>
      </w:r>
      <w:r>
        <w:rPr>
          <w:noProof/>
        </w:rPr>
        <w:fldChar w:fldCharType="end"/>
      </w:r>
    </w:p>
    <w:p w14:paraId="6CDDA745" w14:textId="46C19CB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_Toc168391089 \h </w:instrText>
      </w:r>
      <w:r>
        <w:rPr>
          <w:noProof/>
        </w:rPr>
      </w:r>
      <w:r>
        <w:rPr>
          <w:noProof/>
        </w:rPr>
        <w:fldChar w:fldCharType="separate"/>
      </w:r>
      <w:r>
        <w:rPr>
          <w:noProof/>
        </w:rPr>
        <w:t>81</w:t>
      </w:r>
      <w:r>
        <w:rPr>
          <w:noProof/>
        </w:rPr>
        <w:fldChar w:fldCharType="end"/>
      </w:r>
    </w:p>
    <w:p w14:paraId="0E66ED11" w14:textId="2FF35D3D"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_Toc168391090 \h </w:instrText>
      </w:r>
      <w:r>
        <w:rPr>
          <w:noProof/>
        </w:rPr>
      </w:r>
      <w:r>
        <w:rPr>
          <w:noProof/>
        </w:rPr>
        <w:fldChar w:fldCharType="separate"/>
      </w:r>
      <w:r>
        <w:rPr>
          <w:noProof/>
        </w:rPr>
        <w:t>81</w:t>
      </w:r>
      <w:r>
        <w:rPr>
          <w:noProof/>
        </w:rPr>
        <w:fldChar w:fldCharType="end"/>
      </w:r>
    </w:p>
    <w:p w14:paraId="1DA16757" w14:textId="6D111415"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_Toc168391091 \h </w:instrText>
      </w:r>
      <w:r>
        <w:rPr>
          <w:noProof/>
        </w:rPr>
      </w:r>
      <w:r>
        <w:rPr>
          <w:noProof/>
        </w:rPr>
        <w:fldChar w:fldCharType="separate"/>
      </w:r>
      <w:r>
        <w:rPr>
          <w:noProof/>
        </w:rPr>
        <w:t>81</w:t>
      </w:r>
      <w:r>
        <w:rPr>
          <w:noProof/>
        </w:rPr>
        <w:fldChar w:fldCharType="end"/>
      </w:r>
    </w:p>
    <w:p w14:paraId="540636FE" w14:textId="7F8A81E1" w:rsidR="008C34DF" w:rsidRDefault="008C34DF">
      <w:pPr>
        <w:pStyle w:val="TOC4"/>
        <w:rPr>
          <w:rFonts w:asciiTheme="minorHAnsi" w:eastAsiaTheme="minorEastAsia" w:hAnsiTheme="minorHAnsi" w:cstheme="minorBidi"/>
          <w:noProof/>
          <w:kern w:val="2"/>
          <w:sz w:val="24"/>
          <w:szCs w:val="24"/>
          <w:lang w:val="en-US"/>
          <w14:ligatures w14:val="standardContextual"/>
        </w:rPr>
      </w:pPr>
      <w:r w:rsidRPr="00970EA8">
        <w:rPr>
          <w:noProof/>
          <w:lang w:val="en-US"/>
        </w:rPr>
        <w:t>6.2.6.2</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Structured data types</w:t>
      </w:r>
      <w:r>
        <w:rPr>
          <w:noProof/>
        </w:rPr>
        <w:tab/>
      </w:r>
      <w:r>
        <w:rPr>
          <w:noProof/>
        </w:rPr>
        <w:fldChar w:fldCharType="begin"/>
      </w:r>
      <w:r>
        <w:rPr>
          <w:noProof/>
        </w:rPr>
        <w:instrText xml:space="preserve"> PAGEREF _Toc168391092 \h </w:instrText>
      </w:r>
      <w:r>
        <w:rPr>
          <w:noProof/>
        </w:rPr>
      </w:r>
      <w:r>
        <w:rPr>
          <w:noProof/>
        </w:rPr>
        <w:fldChar w:fldCharType="separate"/>
      </w:r>
      <w:r>
        <w:rPr>
          <w:noProof/>
        </w:rPr>
        <w:t>82</w:t>
      </w:r>
      <w:r>
        <w:rPr>
          <w:noProof/>
        </w:rPr>
        <w:fldChar w:fldCharType="end"/>
      </w:r>
    </w:p>
    <w:p w14:paraId="0D788591" w14:textId="576DB60C"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_Toc168391093 \h </w:instrText>
      </w:r>
      <w:r>
        <w:rPr>
          <w:noProof/>
        </w:rPr>
      </w:r>
      <w:r>
        <w:rPr>
          <w:noProof/>
        </w:rPr>
        <w:fldChar w:fldCharType="separate"/>
      </w:r>
      <w:r>
        <w:rPr>
          <w:noProof/>
        </w:rPr>
        <w:t>82</w:t>
      </w:r>
      <w:r>
        <w:rPr>
          <w:noProof/>
        </w:rPr>
        <w:fldChar w:fldCharType="end"/>
      </w:r>
    </w:p>
    <w:p w14:paraId="63A8D69A" w14:textId="667529B9"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_Toc168391094 \h </w:instrText>
      </w:r>
      <w:r>
        <w:rPr>
          <w:noProof/>
        </w:rPr>
      </w:r>
      <w:r>
        <w:rPr>
          <w:noProof/>
        </w:rPr>
        <w:fldChar w:fldCharType="separate"/>
      </w:r>
      <w:r>
        <w:rPr>
          <w:noProof/>
        </w:rPr>
        <w:t>82</w:t>
      </w:r>
      <w:r>
        <w:rPr>
          <w:noProof/>
        </w:rPr>
        <w:fldChar w:fldCharType="end"/>
      </w:r>
    </w:p>
    <w:p w14:paraId="5F3DC45C" w14:textId="6D728E40"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_Toc168391095 \h </w:instrText>
      </w:r>
      <w:r>
        <w:rPr>
          <w:noProof/>
        </w:rPr>
      </w:r>
      <w:r>
        <w:rPr>
          <w:noProof/>
        </w:rPr>
        <w:fldChar w:fldCharType="separate"/>
      </w:r>
      <w:r>
        <w:rPr>
          <w:noProof/>
        </w:rPr>
        <w:t>82</w:t>
      </w:r>
      <w:r>
        <w:rPr>
          <w:noProof/>
        </w:rPr>
        <w:fldChar w:fldCharType="end"/>
      </w:r>
    </w:p>
    <w:p w14:paraId="5FA2E545" w14:textId="69F64F94" w:rsidR="008C34DF" w:rsidRDefault="008C34DF">
      <w:pPr>
        <w:pStyle w:val="TOC4"/>
        <w:rPr>
          <w:rFonts w:asciiTheme="minorHAnsi" w:eastAsiaTheme="minorEastAsia" w:hAnsiTheme="minorHAnsi" w:cstheme="minorBidi"/>
          <w:noProof/>
          <w:kern w:val="2"/>
          <w:sz w:val="24"/>
          <w:szCs w:val="24"/>
          <w:lang w:val="en-US"/>
          <w14:ligatures w14:val="standardContextual"/>
        </w:rPr>
      </w:pPr>
      <w:r w:rsidRPr="00970EA8">
        <w:rPr>
          <w:noProof/>
          <w:lang w:val="en-US"/>
        </w:rPr>
        <w:t>6.2.6.3</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Simple data types and enumerations</w:t>
      </w:r>
      <w:r>
        <w:rPr>
          <w:noProof/>
        </w:rPr>
        <w:tab/>
      </w:r>
      <w:r>
        <w:rPr>
          <w:noProof/>
        </w:rPr>
        <w:fldChar w:fldCharType="begin"/>
      </w:r>
      <w:r>
        <w:rPr>
          <w:noProof/>
        </w:rPr>
        <w:instrText xml:space="preserve"> PAGEREF _Toc168391096 \h </w:instrText>
      </w:r>
      <w:r>
        <w:rPr>
          <w:noProof/>
        </w:rPr>
      </w:r>
      <w:r>
        <w:rPr>
          <w:noProof/>
        </w:rPr>
        <w:fldChar w:fldCharType="separate"/>
      </w:r>
      <w:r>
        <w:rPr>
          <w:noProof/>
        </w:rPr>
        <w:t>82</w:t>
      </w:r>
      <w:r>
        <w:rPr>
          <w:noProof/>
        </w:rPr>
        <w:fldChar w:fldCharType="end"/>
      </w:r>
    </w:p>
    <w:p w14:paraId="07427ED5" w14:textId="3915ABBD"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_Toc168391097 \h </w:instrText>
      </w:r>
      <w:r>
        <w:rPr>
          <w:noProof/>
        </w:rPr>
      </w:r>
      <w:r>
        <w:rPr>
          <w:noProof/>
        </w:rPr>
        <w:fldChar w:fldCharType="separate"/>
      </w:r>
      <w:r>
        <w:rPr>
          <w:noProof/>
        </w:rPr>
        <w:t>82</w:t>
      </w:r>
      <w:r>
        <w:rPr>
          <w:noProof/>
        </w:rPr>
        <w:fldChar w:fldCharType="end"/>
      </w:r>
    </w:p>
    <w:p w14:paraId="1D086109" w14:textId="680C841A" w:rsidR="008C34DF" w:rsidRDefault="008C34DF">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_Toc168391098 \h </w:instrText>
      </w:r>
      <w:r>
        <w:rPr>
          <w:noProof/>
        </w:rPr>
      </w:r>
      <w:r>
        <w:rPr>
          <w:noProof/>
        </w:rPr>
        <w:fldChar w:fldCharType="separate"/>
      </w:r>
      <w:r>
        <w:rPr>
          <w:noProof/>
        </w:rPr>
        <w:t>82</w:t>
      </w:r>
      <w:r>
        <w:rPr>
          <w:noProof/>
        </w:rPr>
        <w:fldChar w:fldCharType="end"/>
      </w:r>
    </w:p>
    <w:p w14:paraId="657F5DD3" w14:textId="57A897D5"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_Toc168391099 \h </w:instrText>
      </w:r>
      <w:r>
        <w:rPr>
          <w:noProof/>
        </w:rPr>
      </w:r>
      <w:r>
        <w:rPr>
          <w:noProof/>
        </w:rPr>
        <w:fldChar w:fldCharType="separate"/>
      </w:r>
      <w:r>
        <w:rPr>
          <w:noProof/>
        </w:rPr>
        <w:t>83</w:t>
      </w:r>
      <w:r>
        <w:rPr>
          <w:noProof/>
        </w:rPr>
        <w:fldChar w:fldCharType="end"/>
      </w:r>
    </w:p>
    <w:p w14:paraId="623F5366" w14:textId="16CC5BFF"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_Toc168391100 \h </w:instrText>
      </w:r>
      <w:r>
        <w:rPr>
          <w:noProof/>
        </w:rPr>
      </w:r>
      <w:r>
        <w:rPr>
          <w:noProof/>
        </w:rPr>
        <w:fldChar w:fldCharType="separate"/>
      </w:r>
      <w:r>
        <w:rPr>
          <w:noProof/>
        </w:rPr>
        <w:t>83</w:t>
      </w:r>
      <w:r>
        <w:rPr>
          <w:noProof/>
        </w:rPr>
        <w:fldChar w:fldCharType="end"/>
      </w:r>
    </w:p>
    <w:p w14:paraId="326F518A" w14:textId="31FF07D1"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_Toc168391101 \h </w:instrText>
      </w:r>
      <w:r>
        <w:rPr>
          <w:noProof/>
        </w:rPr>
      </w:r>
      <w:r>
        <w:rPr>
          <w:noProof/>
        </w:rPr>
        <w:fldChar w:fldCharType="separate"/>
      </w:r>
      <w:r>
        <w:rPr>
          <w:noProof/>
        </w:rPr>
        <w:t>83</w:t>
      </w:r>
      <w:r>
        <w:rPr>
          <w:noProof/>
        </w:rPr>
        <w:fldChar w:fldCharType="end"/>
      </w:r>
    </w:p>
    <w:p w14:paraId="7397DAAB" w14:textId="5D020694" w:rsidR="008C34DF" w:rsidRDefault="008C34DF">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_Toc168391102 \h </w:instrText>
      </w:r>
      <w:r>
        <w:rPr>
          <w:noProof/>
        </w:rPr>
      </w:r>
      <w:r>
        <w:rPr>
          <w:noProof/>
        </w:rPr>
        <w:fldChar w:fldCharType="separate"/>
      </w:r>
      <w:r>
        <w:rPr>
          <w:noProof/>
        </w:rPr>
        <w:t>83</w:t>
      </w:r>
      <w:r>
        <w:rPr>
          <w:noProof/>
        </w:rPr>
        <w:fldChar w:fldCharType="end"/>
      </w:r>
    </w:p>
    <w:p w14:paraId="23ACD386" w14:textId="5B315296"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_Toc168391103 \h </w:instrText>
      </w:r>
      <w:r>
        <w:rPr>
          <w:noProof/>
        </w:rPr>
      </w:r>
      <w:r>
        <w:rPr>
          <w:noProof/>
        </w:rPr>
        <w:fldChar w:fldCharType="separate"/>
      </w:r>
      <w:r>
        <w:rPr>
          <w:noProof/>
        </w:rPr>
        <w:t>83</w:t>
      </w:r>
      <w:r>
        <w:rPr>
          <w:noProof/>
        </w:rPr>
        <w:fldChar w:fldCharType="end"/>
      </w:r>
    </w:p>
    <w:p w14:paraId="383B89D5" w14:textId="06D409A6" w:rsidR="008C34DF" w:rsidRDefault="008C34DF">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_Toc168391104 \h </w:instrText>
      </w:r>
      <w:r>
        <w:rPr>
          <w:noProof/>
        </w:rPr>
      </w:r>
      <w:r>
        <w:rPr>
          <w:noProof/>
        </w:rPr>
        <w:fldChar w:fldCharType="separate"/>
      </w:r>
      <w:r>
        <w:rPr>
          <w:noProof/>
        </w:rPr>
        <w:t>83</w:t>
      </w:r>
      <w:r>
        <w:rPr>
          <w:noProof/>
        </w:rPr>
        <w:fldChar w:fldCharType="end"/>
      </w:r>
    </w:p>
    <w:p w14:paraId="5F237529" w14:textId="1AF7E407" w:rsidR="008C34DF" w:rsidRDefault="008C34DF">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_Toc168391105 \h </w:instrText>
      </w:r>
      <w:r>
        <w:rPr>
          <w:noProof/>
        </w:rPr>
      </w:r>
      <w:r>
        <w:rPr>
          <w:noProof/>
        </w:rPr>
        <w:fldChar w:fldCharType="separate"/>
      </w:r>
      <w:r>
        <w:rPr>
          <w:noProof/>
        </w:rPr>
        <w:t>85</w:t>
      </w:r>
      <w:r>
        <w:rPr>
          <w:noProof/>
        </w:rPr>
        <w:fldChar w:fldCharType="end"/>
      </w:r>
    </w:p>
    <w:p w14:paraId="6E529C5B" w14:textId="0E7E2B4E"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_Toc168391106 \h </w:instrText>
      </w:r>
      <w:r>
        <w:rPr>
          <w:noProof/>
        </w:rPr>
      </w:r>
      <w:r>
        <w:rPr>
          <w:noProof/>
        </w:rPr>
        <w:fldChar w:fldCharType="separate"/>
      </w:r>
      <w:r>
        <w:rPr>
          <w:noProof/>
        </w:rPr>
        <w:t>85</w:t>
      </w:r>
      <w:r>
        <w:rPr>
          <w:noProof/>
        </w:rPr>
        <w:fldChar w:fldCharType="end"/>
      </w:r>
    </w:p>
    <w:p w14:paraId="72452F90" w14:textId="704EC0A6"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_Toc168391107 \h </w:instrText>
      </w:r>
      <w:r>
        <w:rPr>
          <w:noProof/>
        </w:rPr>
      </w:r>
      <w:r>
        <w:rPr>
          <w:noProof/>
        </w:rPr>
        <w:fldChar w:fldCharType="separate"/>
      </w:r>
      <w:r>
        <w:rPr>
          <w:noProof/>
        </w:rPr>
        <w:t>85</w:t>
      </w:r>
      <w:r>
        <w:rPr>
          <w:noProof/>
        </w:rPr>
        <w:fldChar w:fldCharType="end"/>
      </w:r>
    </w:p>
    <w:p w14:paraId="633EA5B7" w14:textId="31B52008" w:rsidR="008C34DF" w:rsidRDefault="008C34DF">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_Toc168391108 \h </w:instrText>
      </w:r>
      <w:r>
        <w:rPr>
          <w:noProof/>
        </w:rPr>
      </w:r>
      <w:r>
        <w:rPr>
          <w:noProof/>
        </w:rPr>
        <w:fldChar w:fldCharType="separate"/>
      </w:r>
      <w:r>
        <w:rPr>
          <w:noProof/>
        </w:rPr>
        <w:t>114</w:t>
      </w:r>
      <w:r>
        <w:rPr>
          <w:noProof/>
        </w:rPr>
        <w:fldChar w:fldCharType="end"/>
      </w:r>
    </w:p>
    <w:p w14:paraId="756847CD" w14:textId="7A9C9CE6" w:rsidR="008C34DF" w:rsidRDefault="008C34DF">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_Toc168391109 \h </w:instrText>
      </w:r>
      <w:r>
        <w:rPr>
          <w:noProof/>
        </w:rPr>
      </w:r>
      <w:r>
        <w:rPr>
          <w:noProof/>
        </w:rPr>
        <w:fldChar w:fldCharType="separate"/>
      </w:r>
      <w:r>
        <w:rPr>
          <w:noProof/>
        </w:rPr>
        <w:t>121</w:t>
      </w:r>
      <w:r>
        <w:rPr>
          <w:noProof/>
        </w:rPr>
        <w:fldChar w:fldCharType="end"/>
      </w:r>
    </w:p>
    <w:p w14:paraId="3C977A02" w14:textId="1D0CD473" w:rsidR="008C34DF" w:rsidRDefault="008C34DF">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_Toc168391110 \h </w:instrText>
      </w:r>
      <w:r>
        <w:rPr>
          <w:noProof/>
        </w:rPr>
      </w:r>
      <w:r>
        <w:rPr>
          <w:noProof/>
        </w:rPr>
        <w:fldChar w:fldCharType="separate"/>
      </w:r>
      <w:r>
        <w:rPr>
          <w:noProof/>
        </w:rPr>
        <w:t>122</w:t>
      </w:r>
      <w:r>
        <w:rPr>
          <w:noProof/>
        </w:rPr>
        <w:fldChar w:fldCharType="end"/>
      </w:r>
    </w:p>
    <w:p w14:paraId="1A30865B" w14:textId="62506E34" w:rsidR="008C34DF" w:rsidRDefault="008C34DF">
      <w:pPr>
        <w:pStyle w:val="TOC1"/>
        <w:rPr>
          <w:rFonts w:asciiTheme="minorHAnsi" w:eastAsiaTheme="minorEastAsia" w:hAnsiTheme="minorHAnsi" w:cstheme="minorBidi"/>
          <w:noProof/>
          <w:kern w:val="2"/>
          <w:sz w:val="24"/>
          <w:szCs w:val="24"/>
          <w:lang w:val="en-US"/>
          <w14:ligatures w14:val="standardContextual"/>
        </w:rPr>
      </w:pPr>
      <w:r w:rsidRPr="00970EA8">
        <w:rPr>
          <w:noProof/>
          <w:lang w:val="en-US"/>
        </w:rPr>
        <w:t>C.1</w:t>
      </w:r>
      <w:r>
        <w:rPr>
          <w:rFonts w:asciiTheme="minorHAnsi" w:eastAsiaTheme="minorEastAsia" w:hAnsiTheme="minorHAnsi" w:cstheme="minorBidi"/>
          <w:noProof/>
          <w:kern w:val="2"/>
          <w:sz w:val="24"/>
          <w:szCs w:val="24"/>
          <w:lang w:val="en-US"/>
          <w14:ligatures w14:val="standardContextual"/>
        </w:rPr>
        <w:tab/>
      </w:r>
      <w:r w:rsidRPr="00970EA8">
        <w:rPr>
          <w:noProof/>
          <w:lang w:val="en-US"/>
        </w:rPr>
        <w:t>General</w:t>
      </w:r>
      <w:r>
        <w:rPr>
          <w:noProof/>
        </w:rPr>
        <w:tab/>
      </w:r>
      <w:r>
        <w:rPr>
          <w:noProof/>
        </w:rPr>
        <w:fldChar w:fldCharType="begin"/>
      </w:r>
      <w:r>
        <w:rPr>
          <w:noProof/>
        </w:rPr>
        <w:instrText xml:space="preserve"> PAGEREF _Toc168391111 \h </w:instrText>
      </w:r>
      <w:r>
        <w:rPr>
          <w:noProof/>
        </w:rPr>
      </w:r>
      <w:r>
        <w:rPr>
          <w:noProof/>
        </w:rPr>
        <w:fldChar w:fldCharType="separate"/>
      </w:r>
      <w:r>
        <w:rPr>
          <w:noProof/>
        </w:rPr>
        <w:t>122</w:t>
      </w:r>
      <w:r>
        <w:rPr>
          <w:noProof/>
        </w:rPr>
        <w:fldChar w:fldCharType="end"/>
      </w:r>
    </w:p>
    <w:p w14:paraId="529F0C8D" w14:textId="306E2313" w:rsidR="008C34DF" w:rsidRDefault="008C34DF">
      <w:pPr>
        <w:pStyle w:val="TOC1"/>
        <w:rPr>
          <w:rFonts w:asciiTheme="minorHAnsi" w:eastAsiaTheme="minorEastAsia" w:hAnsiTheme="minorHAnsi" w:cstheme="minorBidi"/>
          <w:noProof/>
          <w:kern w:val="2"/>
          <w:sz w:val="24"/>
          <w:szCs w:val="24"/>
          <w:lang w:val="en-US"/>
          <w14:ligatures w14:val="standardContextual"/>
        </w:rPr>
      </w:pPr>
      <w:r w:rsidRPr="00970EA8">
        <w:rPr>
          <w:noProof/>
          <w:lang w:val="en-US"/>
        </w:rPr>
        <w:t>C.2</w:t>
      </w:r>
      <w:r>
        <w:rPr>
          <w:rFonts w:asciiTheme="minorHAnsi" w:eastAsiaTheme="minorEastAsia" w:hAnsiTheme="minorHAnsi" w:cstheme="minorBidi"/>
          <w:noProof/>
          <w:kern w:val="2"/>
          <w:sz w:val="24"/>
          <w:szCs w:val="24"/>
          <w:lang w:val="en-US"/>
          <w14:ligatures w14:val="standardContextual"/>
        </w:rPr>
        <w:tab/>
      </w:r>
      <w:r w:rsidRPr="00970EA8">
        <w:rPr>
          <w:noProof/>
          <w:lang w:val="en-US"/>
        </w:rPr>
        <w:t>Example HTTP multipart Record</w:t>
      </w:r>
      <w:r>
        <w:rPr>
          <w:noProof/>
        </w:rPr>
        <w:tab/>
      </w:r>
      <w:r>
        <w:rPr>
          <w:noProof/>
        </w:rPr>
        <w:fldChar w:fldCharType="begin"/>
      </w:r>
      <w:r>
        <w:rPr>
          <w:noProof/>
        </w:rPr>
        <w:instrText xml:space="preserve"> PAGEREF _Toc168391112 \h </w:instrText>
      </w:r>
      <w:r>
        <w:rPr>
          <w:noProof/>
        </w:rPr>
      </w:r>
      <w:r>
        <w:rPr>
          <w:noProof/>
        </w:rPr>
        <w:fldChar w:fldCharType="separate"/>
      </w:r>
      <w:r>
        <w:rPr>
          <w:noProof/>
        </w:rPr>
        <w:t>122</w:t>
      </w:r>
      <w:r>
        <w:rPr>
          <w:noProof/>
        </w:rPr>
        <w:fldChar w:fldCharType="end"/>
      </w:r>
    </w:p>
    <w:p w14:paraId="3AB15F9B" w14:textId="7B28CFCB" w:rsidR="008C34DF" w:rsidRDefault="008C34DF">
      <w:pPr>
        <w:pStyle w:val="TOC1"/>
        <w:rPr>
          <w:rFonts w:asciiTheme="minorHAnsi" w:eastAsiaTheme="minorEastAsia" w:hAnsiTheme="minorHAnsi" w:cstheme="minorBidi"/>
          <w:noProof/>
          <w:kern w:val="2"/>
          <w:sz w:val="24"/>
          <w:szCs w:val="24"/>
          <w:lang w:val="en-US"/>
          <w14:ligatures w14:val="standardContextual"/>
        </w:rPr>
      </w:pPr>
      <w:r w:rsidRPr="00970EA8">
        <w:rPr>
          <w:noProof/>
          <w:lang w:val="en-US"/>
        </w:rPr>
        <w:t>C.3</w:t>
      </w:r>
      <w:r>
        <w:rPr>
          <w:rFonts w:asciiTheme="minorHAnsi" w:eastAsiaTheme="minorEastAsia" w:hAnsiTheme="minorHAnsi" w:cstheme="minorBidi"/>
          <w:noProof/>
          <w:kern w:val="2"/>
          <w:sz w:val="24"/>
          <w:szCs w:val="24"/>
          <w:lang w:val="en-US"/>
          <w14:ligatures w14:val="standardContextual"/>
        </w:rPr>
        <w:tab/>
      </w:r>
      <w:r w:rsidRPr="00970EA8">
        <w:rPr>
          <w:noProof/>
          <w:lang w:val="en-US"/>
        </w:rPr>
        <w:t>Example HTTP multipart BlockCollection</w:t>
      </w:r>
      <w:r>
        <w:rPr>
          <w:noProof/>
        </w:rPr>
        <w:tab/>
      </w:r>
      <w:r>
        <w:rPr>
          <w:noProof/>
        </w:rPr>
        <w:fldChar w:fldCharType="begin"/>
      </w:r>
      <w:r>
        <w:rPr>
          <w:noProof/>
        </w:rPr>
        <w:instrText xml:space="preserve"> PAGEREF _Toc168391113 \h </w:instrText>
      </w:r>
      <w:r>
        <w:rPr>
          <w:noProof/>
        </w:rPr>
      </w:r>
      <w:r>
        <w:rPr>
          <w:noProof/>
        </w:rPr>
        <w:fldChar w:fldCharType="separate"/>
      </w:r>
      <w:r>
        <w:rPr>
          <w:noProof/>
        </w:rPr>
        <w:t>122</w:t>
      </w:r>
      <w:r>
        <w:rPr>
          <w:noProof/>
        </w:rPr>
        <w:fldChar w:fldCharType="end"/>
      </w:r>
    </w:p>
    <w:p w14:paraId="41AD83BE" w14:textId="4067055D" w:rsidR="008C34DF" w:rsidRDefault="008C34DF">
      <w:pPr>
        <w:pStyle w:val="TOC1"/>
        <w:rPr>
          <w:rFonts w:asciiTheme="minorHAnsi" w:eastAsiaTheme="minorEastAsia" w:hAnsiTheme="minorHAnsi" w:cstheme="minorBidi"/>
          <w:noProof/>
          <w:kern w:val="2"/>
          <w:sz w:val="24"/>
          <w:szCs w:val="24"/>
          <w:lang w:val="en-US"/>
          <w14:ligatures w14:val="standardContextual"/>
        </w:rPr>
      </w:pPr>
      <w:r w:rsidRPr="00970EA8">
        <w:rPr>
          <w:noProof/>
          <w:lang w:val="en-US"/>
        </w:rPr>
        <w:t>C.4</w:t>
      </w:r>
      <w:r>
        <w:rPr>
          <w:rFonts w:asciiTheme="minorHAnsi" w:eastAsiaTheme="minorEastAsia" w:hAnsiTheme="minorHAnsi" w:cstheme="minorBidi"/>
          <w:noProof/>
          <w:kern w:val="2"/>
          <w:sz w:val="24"/>
          <w:szCs w:val="24"/>
          <w:lang w:val="en-US"/>
          <w14:ligatures w14:val="standardContextual"/>
        </w:rPr>
        <w:tab/>
      </w:r>
      <w:r w:rsidRPr="00970EA8">
        <w:rPr>
          <w:noProof/>
          <w:lang w:val="en-US"/>
        </w:rPr>
        <w:t>Example HTTP multipart RecordNotification</w:t>
      </w:r>
      <w:r>
        <w:rPr>
          <w:noProof/>
        </w:rPr>
        <w:tab/>
      </w:r>
      <w:r>
        <w:rPr>
          <w:noProof/>
        </w:rPr>
        <w:fldChar w:fldCharType="begin"/>
      </w:r>
      <w:r>
        <w:rPr>
          <w:noProof/>
        </w:rPr>
        <w:instrText xml:space="preserve"> PAGEREF _Toc168391114 \h </w:instrText>
      </w:r>
      <w:r>
        <w:rPr>
          <w:noProof/>
        </w:rPr>
      </w:r>
      <w:r>
        <w:rPr>
          <w:noProof/>
        </w:rPr>
        <w:fldChar w:fldCharType="separate"/>
      </w:r>
      <w:r>
        <w:rPr>
          <w:noProof/>
        </w:rPr>
        <w:t>123</w:t>
      </w:r>
      <w:r>
        <w:rPr>
          <w:noProof/>
        </w:rPr>
        <w:fldChar w:fldCharType="end"/>
      </w:r>
    </w:p>
    <w:p w14:paraId="38A3DFF9" w14:textId="57DCDEF8" w:rsidR="008C34DF" w:rsidRDefault="008C34DF">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_Toc168391115 \h </w:instrText>
      </w:r>
      <w:r>
        <w:rPr>
          <w:noProof/>
        </w:rPr>
      </w:r>
      <w:r>
        <w:rPr>
          <w:noProof/>
        </w:rPr>
        <w:fldChar w:fldCharType="separate"/>
      </w:r>
      <w:r>
        <w:rPr>
          <w:noProof/>
        </w:rPr>
        <w:t>124</w:t>
      </w:r>
      <w:r>
        <w:rPr>
          <w:noProof/>
        </w:rPr>
        <w:fldChar w:fldCharType="end"/>
      </w:r>
    </w:p>
    <w:p w14:paraId="0B9E3498" w14:textId="6475FCC6" w:rsidR="00080512" w:rsidRPr="004D3578" w:rsidRDefault="008C34DF">
      <w:r>
        <w:rPr>
          <w:sz w:val="22"/>
        </w:rPr>
        <w:fldChar w:fldCharType="end"/>
      </w:r>
    </w:p>
    <w:p w14:paraId="03993004" w14:textId="3AC32B04" w:rsidR="00080512" w:rsidRDefault="00080512" w:rsidP="00E134FC">
      <w:pPr>
        <w:pStyle w:val="Heading1"/>
      </w:pPr>
      <w:r w:rsidRPr="004D3578">
        <w:br w:type="page"/>
      </w:r>
      <w:bookmarkStart w:id="9" w:name="foreword"/>
      <w:bookmarkStart w:id="10" w:name="_Toc98507610"/>
      <w:bookmarkStart w:id="11" w:name="_Toc122098215"/>
      <w:bookmarkStart w:id="12" w:name="_Toc168390882"/>
      <w:bookmarkEnd w:id="9"/>
      <w:r w:rsidRPr="004D3578">
        <w:t>Foreword</w:t>
      </w:r>
      <w:bookmarkEnd w:id="10"/>
      <w:bookmarkEnd w:id="11"/>
      <w:bookmarkEnd w:id="12"/>
    </w:p>
    <w:p w14:paraId="2511FBFA" w14:textId="47EDC463" w:rsidR="00080512" w:rsidRPr="004D3578" w:rsidRDefault="00080512">
      <w:r w:rsidRPr="004D3578">
        <w:t>This Technic</w:t>
      </w:r>
      <w:r w:rsidRPr="00E134FC">
        <w:t xml:space="preserve">al </w:t>
      </w:r>
      <w:bookmarkStart w:id="13" w:name="spectype3"/>
      <w:r w:rsidRPr="00E134FC">
        <w:t>Specification</w:t>
      </w:r>
      <w:bookmarkEnd w:id="13"/>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4" w:name="introduction"/>
      <w:bookmarkStart w:id="15" w:name="_Toc22187525"/>
      <w:bookmarkStart w:id="16" w:name="_Toc22630747"/>
      <w:bookmarkStart w:id="17" w:name="_Toc34226999"/>
      <w:bookmarkStart w:id="18" w:name="_Toc34749714"/>
      <w:bookmarkStart w:id="19" w:name="_Toc34750272"/>
      <w:bookmarkStart w:id="20" w:name="_Toc34750462"/>
      <w:bookmarkStart w:id="21" w:name="_Toc35940868"/>
      <w:bookmarkStart w:id="22" w:name="_Toc35937301"/>
      <w:bookmarkStart w:id="23" w:name="_Toc36463695"/>
      <w:bookmarkStart w:id="24" w:name="_Toc43131618"/>
      <w:bookmarkStart w:id="25" w:name="_Toc45032453"/>
      <w:bookmarkStart w:id="26" w:name="_Toc49782147"/>
      <w:bookmarkStart w:id="27" w:name="_Toc51873583"/>
      <w:bookmarkStart w:id="28" w:name="_Toc57209062"/>
      <w:bookmarkStart w:id="29" w:name="_Toc58588405"/>
      <w:bookmarkStart w:id="30" w:name="_Toc66114745"/>
      <w:bookmarkStart w:id="31" w:name="_Toc67686256"/>
      <w:bookmarkStart w:id="32" w:name="_Toc74994545"/>
      <w:bookmarkStart w:id="33" w:name="_Toc85467798"/>
      <w:bookmarkStart w:id="34" w:name="_Toc89181497"/>
      <w:bookmarkStart w:id="35" w:name="_Toc89182839"/>
      <w:bookmarkStart w:id="36" w:name="_Toc90651141"/>
      <w:bookmarkStart w:id="37" w:name="_Toc96933291"/>
      <w:bookmarkStart w:id="38" w:name="_Toc98507158"/>
      <w:bookmarkStart w:id="39" w:name="_Toc98507611"/>
      <w:bookmarkStart w:id="40" w:name="_Toc122098216"/>
      <w:bookmarkStart w:id="41" w:name="_Toc168390883"/>
      <w:bookmarkEnd w:id="14"/>
      <w:r w:rsidRPr="00616F0C">
        <w:t>1</w:t>
      </w:r>
      <w:r w:rsidRPr="00616F0C">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42" w:name="_Toc22187526"/>
      <w:bookmarkStart w:id="43" w:name="_Toc22630748"/>
      <w:bookmarkStart w:id="44" w:name="_Toc34227000"/>
      <w:bookmarkStart w:id="45" w:name="_Toc34749715"/>
      <w:bookmarkStart w:id="46" w:name="_Toc34750273"/>
      <w:bookmarkStart w:id="47" w:name="_Toc34750463"/>
      <w:bookmarkStart w:id="48" w:name="_Toc35940869"/>
      <w:bookmarkStart w:id="49" w:name="_Toc35937302"/>
      <w:bookmarkStart w:id="50" w:name="_Toc36463696"/>
      <w:bookmarkStart w:id="51" w:name="_Toc43131619"/>
      <w:bookmarkStart w:id="52" w:name="_Toc45032454"/>
      <w:bookmarkStart w:id="53" w:name="_Toc49782148"/>
      <w:bookmarkStart w:id="54" w:name="_Toc51873584"/>
      <w:bookmarkStart w:id="55" w:name="_Toc57209063"/>
      <w:bookmarkStart w:id="56" w:name="_Toc58588406"/>
      <w:bookmarkStart w:id="57" w:name="_Toc66114746"/>
      <w:bookmarkStart w:id="58" w:name="_Toc67686257"/>
      <w:bookmarkStart w:id="59" w:name="_Toc74994546"/>
      <w:bookmarkStart w:id="60" w:name="_Toc85467799"/>
      <w:bookmarkStart w:id="61" w:name="_Toc89181498"/>
      <w:bookmarkStart w:id="62" w:name="_Toc89182840"/>
      <w:bookmarkStart w:id="63" w:name="_Toc90651142"/>
      <w:bookmarkStart w:id="64" w:name="_Toc96933292"/>
      <w:bookmarkStart w:id="65" w:name="_Toc98507159"/>
      <w:bookmarkStart w:id="66" w:name="_Toc98507612"/>
      <w:bookmarkStart w:id="67" w:name="_Toc122098217"/>
      <w:bookmarkStart w:id="68" w:name="_Toc168390884"/>
      <w:r w:rsidRPr="00616F0C">
        <w:t>2</w:t>
      </w:r>
      <w:r w:rsidRPr="00616F0C">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69"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4" w:history="1">
        <w:r>
          <w:rPr>
            <w:rStyle w:val="Hyperlink"/>
            <w:lang w:val="en-US"/>
          </w:rPr>
          <w:t>https://spec.openapis.org/oas/v3.0.0</w:t>
        </w:r>
      </w:hyperlink>
      <w:r>
        <w:rPr>
          <w:lang w:val="en-US"/>
        </w:rPr>
        <w:t>.</w:t>
      </w:r>
    </w:p>
    <w:bookmarkEnd w:id="69"/>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70" w:name="_Toc34750274"/>
      <w:bookmarkStart w:id="71" w:name="_Toc34750464"/>
      <w:bookmarkStart w:id="72" w:name="_Toc35940870"/>
      <w:bookmarkStart w:id="73" w:name="_Toc35937303"/>
      <w:bookmarkStart w:id="74" w:name="_Toc36463697"/>
      <w:bookmarkStart w:id="75" w:name="_Toc43131620"/>
      <w:bookmarkStart w:id="76" w:name="_Toc45032455"/>
      <w:bookmarkStart w:id="77" w:name="_Toc49782149"/>
      <w:bookmarkStart w:id="78" w:name="_Toc51873585"/>
      <w:bookmarkStart w:id="79" w:name="_Toc57209064"/>
      <w:bookmarkStart w:id="80" w:name="_Toc58588407"/>
      <w:bookmarkStart w:id="81" w:name="_Toc66114747"/>
      <w:bookmarkStart w:id="82" w:name="_Toc67686258"/>
      <w:bookmarkStart w:id="83" w:name="_Toc74994547"/>
      <w:bookmarkStart w:id="84" w:name="_Toc85467800"/>
      <w:bookmarkStart w:id="85" w:name="_Toc89181499"/>
      <w:bookmarkStart w:id="86" w:name="_Toc89182841"/>
      <w:bookmarkStart w:id="87" w:name="_Toc90651143"/>
      <w:bookmarkStart w:id="88" w:name="_Toc96933293"/>
      <w:bookmarkStart w:id="89" w:name="_Toc98507160"/>
      <w:bookmarkStart w:id="90" w:name="_Toc98507613"/>
      <w:bookmarkStart w:id="91" w:name="_Toc122098218"/>
      <w:bookmarkStart w:id="92" w:name="_Toc168390885"/>
      <w:r w:rsidRPr="004D3578">
        <w:t>3</w:t>
      </w:r>
      <w:r w:rsidRPr="004D3578">
        <w:tab/>
        <w:t>Definitions</w:t>
      </w:r>
      <w:r>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552E77E" w14:textId="77777777" w:rsidR="00E134FC" w:rsidRDefault="00E134FC" w:rsidP="00E134FC">
      <w:pPr>
        <w:pStyle w:val="Heading2"/>
      </w:pPr>
      <w:bookmarkStart w:id="93" w:name="_Toc34750275"/>
      <w:bookmarkStart w:id="94" w:name="_Toc34750465"/>
      <w:bookmarkStart w:id="95" w:name="_Toc35940871"/>
      <w:bookmarkStart w:id="96" w:name="_Toc35937304"/>
      <w:bookmarkStart w:id="97" w:name="_Toc36463698"/>
      <w:bookmarkStart w:id="98" w:name="_Toc43131621"/>
      <w:bookmarkStart w:id="99" w:name="_Toc45032456"/>
      <w:bookmarkStart w:id="100" w:name="_Toc49782150"/>
      <w:bookmarkStart w:id="101" w:name="_Toc51873586"/>
      <w:bookmarkStart w:id="102" w:name="_Toc57209065"/>
      <w:bookmarkStart w:id="103" w:name="_Toc58588408"/>
      <w:bookmarkStart w:id="104" w:name="_Toc66114748"/>
      <w:bookmarkStart w:id="105" w:name="_Toc67686259"/>
      <w:bookmarkStart w:id="106" w:name="_Toc74994548"/>
      <w:bookmarkStart w:id="107" w:name="_Toc85467801"/>
      <w:bookmarkStart w:id="108" w:name="_Toc89181500"/>
      <w:bookmarkStart w:id="109" w:name="_Toc89182842"/>
      <w:bookmarkStart w:id="110" w:name="_Toc90651144"/>
      <w:bookmarkStart w:id="111" w:name="_Toc96933294"/>
      <w:bookmarkStart w:id="112" w:name="_Toc98507161"/>
      <w:bookmarkStart w:id="113" w:name="_Toc98507614"/>
      <w:bookmarkStart w:id="114" w:name="_Toc122098219"/>
      <w:bookmarkStart w:id="115" w:name="_Toc168390886"/>
      <w:r w:rsidRPr="004D3578">
        <w:t>3.1</w:t>
      </w:r>
      <w:r w:rsidRPr="004D3578">
        <w:tab/>
      </w:r>
      <w:r>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6" w:name="_Toc34750276"/>
      <w:bookmarkStart w:id="117" w:name="_Toc34750466"/>
      <w:bookmarkStart w:id="118" w:name="_Toc35940872"/>
      <w:bookmarkStart w:id="119" w:name="_Toc35937305"/>
      <w:bookmarkStart w:id="120" w:name="_Toc36463699"/>
      <w:bookmarkStart w:id="121" w:name="_Toc43131622"/>
      <w:bookmarkStart w:id="122" w:name="_Toc45032457"/>
      <w:bookmarkStart w:id="123" w:name="_Toc49782151"/>
      <w:bookmarkStart w:id="124" w:name="_Toc51873587"/>
      <w:bookmarkStart w:id="125" w:name="_Toc57209066"/>
      <w:bookmarkStart w:id="126" w:name="_Toc58588409"/>
      <w:bookmarkStart w:id="127" w:name="_Toc66114749"/>
      <w:bookmarkStart w:id="128" w:name="_Toc67686260"/>
      <w:bookmarkStart w:id="129" w:name="_Toc74994549"/>
      <w:bookmarkStart w:id="130" w:name="_Toc85467802"/>
      <w:bookmarkStart w:id="131" w:name="_Toc89181501"/>
      <w:bookmarkStart w:id="132" w:name="_Toc89182843"/>
      <w:bookmarkStart w:id="133" w:name="_Toc90651145"/>
      <w:bookmarkStart w:id="134" w:name="_Toc96933295"/>
      <w:bookmarkStart w:id="135" w:name="_Toc98507162"/>
      <w:bookmarkStart w:id="136" w:name="_Toc98507615"/>
      <w:bookmarkStart w:id="137" w:name="_Toc122098220"/>
      <w:bookmarkStart w:id="138" w:name="_Toc168390887"/>
      <w:r w:rsidRPr="004D3578">
        <w:t>3.2</w:t>
      </w:r>
      <w:r w:rsidRPr="004D3578">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39" w:name="_Toc34750277"/>
      <w:bookmarkStart w:id="140" w:name="_Toc34750467"/>
      <w:bookmarkStart w:id="141" w:name="_Toc35940873"/>
      <w:bookmarkStart w:id="142" w:name="_Toc35937306"/>
      <w:bookmarkStart w:id="143" w:name="_Toc36463700"/>
      <w:bookmarkStart w:id="144" w:name="_Toc43131623"/>
      <w:bookmarkStart w:id="145" w:name="_Toc45032458"/>
      <w:bookmarkStart w:id="146" w:name="_Toc49782152"/>
      <w:bookmarkStart w:id="147" w:name="_Toc51873588"/>
      <w:bookmarkStart w:id="148" w:name="_Toc57209067"/>
      <w:bookmarkStart w:id="149" w:name="_Toc58588410"/>
      <w:bookmarkStart w:id="150" w:name="_Toc66114750"/>
      <w:bookmarkStart w:id="151" w:name="_Toc67686261"/>
      <w:bookmarkStart w:id="152" w:name="_Toc74994550"/>
      <w:bookmarkStart w:id="153" w:name="_Toc85467803"/>
      <w:bookmarkStart w:id="154" w:name="_Toc89181502"/>
      <w:bookmarkStart w:id="155" w:name="_Toc89182844"/>
      <w:bookmarkStart w:id="156" w:name="_Toc90651146"/>
      <w:bookmarkStart w:id="157" w:name="_Toc96933296"/>
      <w:bookmarkStart w:id="158" w:name="_Toc98507163"/>
      <w:bookmarkStart w:id="159" w:name="_Toc98507616"/>
      <w:bookmarkStart w:id="160" w:name="_Toc122098221"/>
      <w:bookmarkStart w:id="161" w:name="_Toc168390888"/>
      <w:r w:rsidRPr="004D3578">
        <w:t>3.3</w:t>
      </w:r>
      <w:r w:rsidRPr="004D3578">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62" w:name="_Toc22187531"/>
      <w:bookmarkStart w:id="163" w:name="_Toc22630753"/>
      <w:bookmarkStart w:id="164" w:name="_Toc34227003"/>
      <w:bookmarkStart w:id="165" w:name="_Toc34749718"/>
      <w:bookmarkStart w:id="166" w:name="_Toc34750278"/>
      <w:bookmarkStart w:id="167" w:name="_Toc34750468"/>
      <w:bookmarkStart w:id="168" w:name="_Toc35940874"/>
      <w:bookmarkStart w:id="169" w:name="_Toc35937307"/>
      <w:bookmarkStart w:id="170" w:name="_Toc36463701"/>
      <w:bookmarkStart w:id="171" w:name="_Toc43131624"/>
      <w:bookmarkStart w:id="172" w:name="_Toc45032459"/>
      <w:bookmarkStart w:id="173" w:name="_Toc49782153"/>
      <w:bookmarkStart w:id="174" w:name="_Toc51873589"/>
      <w:bookmarkStart w:id="175" w:name="_Toc57209068"/>
      <w:bookmarkStart w:id="176" w:name="_Toc58588411"/>
      <w:bookmarkStart w:id="177" w:name="_Toc66114751"/>
      <w:bookmarkStart w:id="178" w:name="_Toc67686262"/>
      <w:bookmarkStart w:id="179" w:name="_Toc74994551"/>
      <w:bookmarkStart w:id="180" w:name="_Toc85467804"/>
      <w:bookmarkStart w:id="181" w:name="_Toc89181503"/>
      <w:bookmarkStart w:id="182" w:name="_Toc89182845"/>
      <w:bookmarkStart w:id="183" w:name="_Toc90651147"/>
      <w:bookmarkStart w:id="184" w:name="_Toc96933297"/>
      <w:bookmarkStart w:id="185" w:name="_Toc98507164"/>
      <w:bookmarkStart w:id="186" w:name="_Toc98507617"/>
      <w:bookmarkStart w:id="187" w:name="_Toc122098222"/>
      <w:bookmarkStart w:id="188" w:name="_Toc168390889"/>
      <w:r w:rsidRPr="00616F0C">
        <w:t>4</w:t>
      </w:r>
      <w:r w:rsidRPr="00616F0C">
        <w:tab/>
        <w:t>Overview</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8pt;height:143.95pt" o:ole="">
            <v:imagedata r:id="rId15" o:title=""/>
          </v:shape>
          <o:OLEObject Type="Embed" ProgID="Visio.Drawing.11" ShapeID="_x0000_i1025" DrawAspect="Content" ObjectID="_1779256183" r:id="rId16"/>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89" w:name="_Toc22187532"/>
      <w:bookmarkStart w:id="190" w:name="_Toc22630754"/>
      <w:bookmarkStart w:id="191" w:name="_Toc34227004"/>
      <w:bookmarkStart w:id="192" w:name="_Toc34749719"/>
      <w:bookmarkStart w:id="193" w:name="_Toc34750279"/>
      <w:bookmarkStart w:id="194" w:name="_Toc34750469"/>
      <w:bookmarkStart w:id="195" w:name="_Toc35940875"/>
      <w:bookmarkStart w:id="196" w:name="_Toc35937308"/>
      <w:bookmarkStart w:id="197" w:name="_Toc36463702"/>
      <w:bookmarkStart w:id="198" w:name="_Toc43131625"/>
      <w:bookmarkStart w:id="199" w:name="_Toc45032460"/>
      <w:bookmarkStart w:id="200" w:name="_Toc49782154"/>
      <w:bookmarkStart w:id="201" w:name="_Toc51873590"/>
      <w:bookmarkStart w:id="202" w:name="_Toc57209069"/>
      <w:bookmarkStart w:id="203" w:name="_Toc58588412"/>
      <w:bookmarkStart w:id="204" w:name="_Toc66114752"/>
      <w:bookmarkStart w:id="205" w:name="_Toc67686263"/>
      <w:bookmarkStart w:id="206" w:name="_Toc74994552"/>
      <w:bookmarkStart w:id="207" w:name="_Toc85467805"/>
      <w:bookmarkStart w:id="208" w:name="_Toc89181504"/>
      <w:bookmarkStart w:id="209" w:name="_Toc89182846"/>
      <w:bookmarkStart w:id="210" w:name="_Toc90651148"/>
      <w:bookmarkStart w:id="211" w:name="_Toc96933298"/>
      <w:bookmarkStart w:id="212" w:name="_Toc98507165"/>
      <w:bookmarkStart w:id="213" w:name="_Toc98507618"/>
      <w:bookmarkStart w:id="214" w:name="_Toc122098223"/>
      <w:bookmarkStart w:id="215" w:name="_Toc168390890"/>
      <w:r w:rsidRPr="00616F0C">
        <w:t>5</w:t>
      </w:r>
      <w:r w:rsidRPr="00616F0C">
        <w:tab/>
        <w:t>Services offered by the UDSF</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44D3D55" w14:textId="77777777" w:rsidR="00E134FC" w:rsidRPr="00616F0C" w:rsidRDefault="00E134FC" w:rsidP="00E134FC">
      <w:pPr>
        <w:pStyle w:val="Heading2"/>
      </w:pPr>
      <w:bookmarkStart w:id="216" w:name="_Toc22187533"/>
      <w:bookmarkStart w:id="217" w:name="_Toc22630755"/>
      <w:bookmarkStart w:id="218" w:name="_Toc34227005"/>
      <w:bookmarkStart w:id="219" w:name="_Toc34749720"/>
      <w:bookmarkStart w:id="220" w:name="_Toc34750280"/>
      <w:bookmarkStart w:id="221" w:name="_Toc34750470"/>
      <w:bookmarkStart w:id="222" w:name="_Toc35940876"/>
      <w:bookmarkStart w:id="223" w:name="_Toc35937309"/>
      <w:bookmarkStart w:id="224" w:name="_Toc36463703"/>
      <w:bookmarkStart w:id="225" w:name="_Toc43131626"/>
      <w:bookmarkStart w:id="226" w:name="_Toc45032461"/>
      <w:bookmarkStart w:id="227" w:name="_Toc49782155"/>
      <w:bookmarkStart w:id="228" w:name="_Toc51873591"/>
      <w:bookmarkStart w:id="229" w:name="_Toc57209070"/>
      <w:bookmarkStart w:id="230" w:name="_Toc58588413"/>
      <w:bookmarkStart w:id="231" w:name="_Toc66114753"/>
      <w:bookmarkStart w:id="232" w:name="_Toc67686264"/>
      <w:bookmarkStart w:id="233" w:name="_Toc74994553"/>
      <w:bookmarkStart w:id="234" w:name="_Toc85467806"/>
      <w:bookmarkStart w:id="235" w:name="_Toc89181505"/>
      <w:bookmarkStart w:id="236" w:name="_Toc89182847"/>
      <w:bookmarkStart w:id="237" w:name="_Toc90651149"/>
      <w:bookmarkStart w:id="238" w:name="_Toc96933299"/>
      <w:bookmarkStart w:id="239" w:name="_Toc98507166"/>
      <w:bookmarkStart w:id="240" w:name="_Toc98507619"/>
      <w:bookmarkStart w:id="241" w:name="_Toc122098224"/>
      <w:bookmarkStart w:id="242" w:name="_Toc168390891"/>
      <w:r w:rsidRPr="00616F0C">
        <w:t>5.1</w:t>
      </w:r>
      <w:r w:rsidRPr="00616F0C">
        <w:tab/>
        <w:t>Introduction</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43" w:name="_Toc22187534"/>
      <w:bookmarkStart w:id="244" w:name="_Toc22630756"/>
      <w:bookmarkStart w:id="245" w:name="_Toc34227006"/>
      <w:bookmarkStart w:id="246" w:name="_Toc34749721"/>
      <w:bookmarkStart w:id="247" w:name="_Toc34750281"/>
      <w:bookmarkStart w:id="248" w:name="_Toc34750471"/>
      <w:bookmarkStart w:id="249" w:name="_Toc35940877"/>
      <w:bookmarkStart w:id="250" w:name="_Toc35937310"/>
      <w:bookmarkStart w:id="251" w:name="_Toc36463704"/>
      <w:bookmarkStart w:id="252" w:name="_Toc43131627"/>
      <w:bookmarkStart w:id="253" w:name="_Toc45032462"/>
      <w:bookmarkStart w:id="254" w:name="_Toc49782156"/>
      <w:bookmarkStart w:id="255" w:name="_Toc51873592"/>
      <w:bookmarkStart w:id="256" w:name="_Toc57209071"/>
      <w:bookmarkStart w:id="257" w:name="_Toc58588414"/>
      <w:bookmarkStart w:id="258" w:name="_Toc66114754"/>
      <w:bookmarkStart w:id="259" w:name="_Toc67686265"/>
      <w:bookmarkStart w:id="260" w:name="_Toc74994554"/>
      <w:bookmarkStart w:id="261" w:name="_Toc85467807"/>
      <w:bookmarkStart w:id="262" w:name="_Toc89181506"/>
      <w:bookmarkStart w:id="263" w:name="_Toc89182848"/>
      <w:bookmarkStart w:id="264" w:name="_Toc90651150"/>
      <w:bookmarkStart w:id="265" w:name="_Toc96933300"/>
      <w:bookmarkStart w:id="266" w:name="_Toc98507167"/>
      <w:bookmarkStart w:id="267" w:name="_Toc98507620"/>
      <w:bookmarkStart w:id="268" w:name="_Toc122098225"/>
      <w:bookmarkStart w:id="269" w:name="_Toc168390892"/>
      <w:r w:rsidRPr="00616F0C">
        <w:t>5.2</w:t>
      </w:r>
      <w:r w:rsidRPr="00616F0C">
        <w:tab/>
        <w:t>Nudsf_DataRepository Service</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840AA01" w14:textId="77777777" w:rsidR="00E134FC" w:rsidRPr="00616F0C" w:rsidRDefault="00E134FC" w:rsidP="00E134FC">
      <w:pPr>
        <w:pStyle w:val="Heading3"/>
      </w:pPr>
      <w:bookmarkStart w:id="270" w:name="_Toc22187535"/>
      <w:bookmarkStart w:id="271" w:name="_Toc22630757"/>
      <w:bookmarkStart w:id="272" w:name="_Toc34227007"/>
      <w:bookmarkStart w:id="273" w:name="_Toc34749722"/>
      <w:bookmarkStart w:id="274" w:name="_Toc34750282"/>
      <w:bookmarkStart w:id="275" w:name="_Toc34750472"/>
      <w:bookmarkStart w:id="276" w:name="_Toc35940878"/>
      <w:bookmarkStart w:id="277" w:name="_Toc35937311"/>
      <w:bookmarkStart w:id="278" w:name="_Toc36463705"/>
      <w:bookmarkStart w:id="279" w:name="_Toc43131628"/>
      <w:bookmarkStart w:id="280" w:name="_Toc45032463"/>
      <w:bookmarkStart w:id="281" w:name="_Toc49782157"/>
      <w:bookmarkStart w:id="282" w:name="_Toc51873593"/>
      <w:bookmarkStart w:id="283" w:name="_Toc57209072"/>
      <w:bookmarkStart w:id="284" w:name="_Toc58588415"/>
      <w:bookmarkStart w:id="285" w:name="_Toc66114755"/>
      <w:bookmarkStart w:id="286" w:name="_Toc67686266"/>
      <w:bookmarkStart w:id="287" w:name="_Toc74994555"/>
      <w:bookmarkStart w:id="288" w:name="_Toc85467808"/>
      <w:bookmarkStart w:id="289" w:name="_Toc89181507"/>
      <w:bookmarkStart w:id="290" w:name="_Toc89182849"/>
      <w:bookmarkStart w:id="291" w:name="_Toc90651151"/>
      <w:bookmarkStart w:id="292" w:name="_Toc96933301"/>
      <w:bookmarkStart w:id="293" w:name="_Toc98507168"/>
      <w:bookmarkStart w:id="294" w:name="_Toc98507621"/>
      <w:bookmarkStart w:id="295" w:name="_Toc122098226"/>
      <w:bookmarkStart w:id="296" w:name="_Toc168390893"/>
      <w:r w:rsidRPr="00616F0C">
        <w:t>5.2.1</w:t>
      </w:r>
      <w:r w:rsidRPr="00616F0C">
        <w:tab/>
        <w:t>Service Description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297" w:name="_Toc22187536"/>
      <w:bookmarkStart w:id="298" w:name="_Toc22630758"/>
      <w:bookmarkStart w:id="299" w:name="_Toc34227008"/>
      <w:bookmarkStart w:id="300" w:name="_Toc34749723"/>
      <w:bookmarkStart w:id="301" w:name="_Toc34750283"/>
      <w:bookmarkStart w:id="302" w:name="_Toc34750473"/>
      <w:bookmarkStart w:id="303" w:name="_Toc35940879"/>
      <w:bookmarkStart w:id="304" w:name="_Toc35937312"/>
      <w:bookmarkStart w:id="305" w:name="_Toc36463706"/>
      <w:bookmarkStart w:id="306" w:name="_Toc43131629"/>
      <w:bookmarkStart w:id="307" w:name="_Toc45032464"/>
      <w:bookmarkStart w:id="308" w:name="_Toc49782158"/>
      <w:bookmarkStart w:id="309" w:name="_Toc51873594"/>
      <w:bookmarkStart w:id="310" w:name="_Toc57209073"/>
      <w:bookmarkStart w:id="311" w:name="_Toc58588416"/>
      <w:bookmarkStart w:id="312" w:name="_Toc66114756"/>
      <w:bookmarkStart w:id="313" w:name="_Toc67686267"/>
      <w:bookmarkStart w:id="314" w:name="_Toc74994556"/>
      <w:bookmarkStart w:id="315" w:name="_Toc85467809"/>
      <w:bookmarkStart w:id="316" w:name="_Toc89181508"/>
      <w:bookmarkStart w:id="317" w:name="_Toc89182850"/>
      <w:bookmarkStart w:id="318" w:name="_Toc90651152"/>
      <w:bookmarkStart w:id="319" w:name="_Toc96933302"/>
      <w:bookmarkStart w:id="320" w:name="_Toc98507169"/>
      <w:bookmarkStart w:id="321" w:name="_Toc98507622"/>
      <w:bookmarkStart w:id="322" w:name="_Toc122098227"/>
      <w:bookmarkStart w:id="323" w:name="_Toc168390894"/>
      <w:r w:rsidRPr="00616F0C">
        <w:t>5.2.2</w:t>
      </w:r>
      <w:r w:rsidRPr="00616F0C">
        <w:tab/>
        <w:t>Service Operations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52809A8B" w14:textId="77777777" w:rsidR="00E134FC" w:rsidRPr="00616F0C" w:rsidRDefault="00E134FC" w:rsidP="00E134FC">
      <w:pPr>
        <w:pStyle w:val="Heading4"/>
      </w:pPr>
      <w:bookmarkStart w:id="324" w:name="_Toc22187537"/>
      <w:bookmarkStart w:id="325" w:name="_Toc22630759"/>
      <w:bookmarkStart w:id="326" w:name="_Toc34227009"/>
      <w:bookmarkStart w:id="327" w:name="_Toc34749724"/>
      <w:bookmarkStart w:id="328" w:name="_Toc34750284"/>
      <w:bookmarkStart w:id="329" w:name="_Toc34750474"/>
      <w:bookmarkStart w:id="330" w:name="_Toc35940880"/>
      <w:bookmarkStart w:id="331" w:name="_Toc35937313"/>
      <w:bookmarkStart w:id="332" w:name="_Toc36463707"/>
      <w:bookmarkStart w:id="333" w:name="_Toc43131630"/>
      <w:bookmarkStart w:id="334" w:name="_Toc45032465"/>
      <w:bookmarkStart w:id="335" w:name="_Toc49782159"/>
      <w:bookmarkStart w:id="336" w:name="_Toc51873595"/>
      <w:bookmarkStart w:id="337" w:name="_Toc57209074"/>
      <w:bookmarkStart w:id="338" w:name="_Toc58588417"/>
      <w:bookmarkStart w:id="339" w:name="_Toc66114757"/>
      <w:bookmarkStart w:id="340" w:name="_Toc67686268"/>
      <w:bookmarkStart w:id="341" w:name="_Toc74994557"/>
      <w:bookmarkStart w:id="342" w:name="_Toc85467810"/>
      <w:bookmarkStart w:id="343" w:name="_Toc89182851"/>
      <w:bookmarkStart w:id="344" w:name="_Toc90651153"/>
      <w:bookmarkStart w:id="345" w:name="_Toc96933303"/>
      <w:bookmarkStart w:id="346" w:name="_Toc98507170"/>
      <w:bookmarkStart w:id="347" w:name="_Toc98507623"/>
      <w:bookmarkStart w:id="348" w:name="_Toc122098228"/>
      <w:bookmarkStart w:id="349" w:name="_Toc168390895"/>
      <w:r w:rsidRPr="00616F0C">
        <w:t>5.2.2.1</w:t>
      </w:r>
      <w:r w:rsidRPr="00616F0C">
        <w:tab/>
        <w:t>Introduction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50" w:name="_Toc22187538"/>
      <w:bookmarkStart w:id="351" w:name="_Toc22630760"/>
      <w:bookmarkStart w:id="352" w:name="_Toc34227010"/>
      <w:bookmarkStart w:id="353" w:name="_Toc34749725"/>
      <w:bookmarkStart w:id="354" w:name="_Toc34750285"/>
      <w:bookmarkStart w:id="355" w:name="_Toc34750475"/>
      <w:bookmarkStart w:id="356" w:name="_Toc35940881"/>
      <w:bookmarkStart w:id="357" w:name="_Toc35937314"/>
      <w:bookmarkStart w:id="358" w:name="_Toc36463708"/>
      <w:bookmarkStart w:id="359" w:name="_Toc43131631"/>
      <w:bookmarkStart w:id="360" w:name="_Toc45032466"/>
      <w:bookmarkStart w:id="361" w:name="_Toc49782160"/>
      <w:bookmarkStart w:id="362" w:name="_Toc51873596"/>
      <w:bookmarkStart w:id="363" w:name="_Toc57209075"/>
      <w:bookmarkStart w:id="364" w:name="_Toc58588418"/>
      <w:bookmarkStart w:id="365" w:name="_Toc66114758"/>
      <w:bookmarkStart w:id="366" w:name="_Toc67686269"/>
      <w:bookmarkStart w:id="367" w:name="_Toc74994558"/>
      <w:bookmarkStart w:id="368" w:name="_Toc85467811"/>
      <w:bookmarkStart w:id="369" w:name="_Toc89182852"/>
      <w:bookmarkStart w:id="370" w:name="_Toc90651154"/>
      <w:bookmarkStart w:id="371" w:name="_Toc96933304"/>
      <w:bookmarkStart w:id="372" w:name="_Toc98507171"/>
      <w:bookmarkStart w:id="373" w:name="_Toc98507624"/>
      <w:bookmarkStart w:id="374" w:name="_Toc122098229"/>
      <w:bookmarkStart w:id="375" w:name="_Toc168390896"/>
      <w:r w:rsidRPr="00616F0C">
        <w:t>5.2.2.2</w:t>
      </w:r>
      <w:r w:rsidRPr="00616F0C">
        <w:tab/>
        <w:t>Query</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DDA0FF1" w14:textId="77777777" w:rsidR="00E134FC" w:rsidRPr="00616F0C" w:rsidRDefault="00E134FC" w:rsidP="00E134FC">
      <w:pPr>
        <w:pStyle w:val="Heading5"/>
      </w:pPr>
      <w:bookmarkStart w:id="376" w:name="_Toc22187539"/>
      <w:bookmarkStart w:id="377" w:name="_Toc22630761"/>
      <w:bookmarkStart w:id="378" w:name="_Toc34227011"/>
      <w:bookmarkStart w:id="379" w:name="_Toc34749726"/>
      <w:bookmarkStart w:id="380" w:name="_Toc34750286"/>
      <w:bookmarkStart w:id="381" w:name="_Toc34750476"/>
      <w:bookmarkStart w:id="382" w:name="_Toc35940882"/>
      <w:bookmarkStart w:id="383" w:name="_Toc35937315"/>
      <w:bookmarkStart w:id="384" w:name="_Toc36463709"/>
      <w:bookmarkStart w:id="385" w:name="_Toc43131632"/>
      <w:bookmarkStart w:id="386" w:name="_Toc45032467"/>
      <w:bookmarkStart w:id="387" w:name="_Toc49782161"/>
      <w:bookmarkStart w:id="388" w:name="_Toc51873597"/>
      <w:bookmarkStart w:id="389" w:name="_Toc57209076"/>
      <w:bookmarkStart w:id="390" w:name="_Toc58588419"/>
      <w:bookmarkStart w:id="391" w:name="_Toc66114759"/>
      <w:bookmarkStart w:id="392" w:name="_Toc67686270"/>
      <w:bookmarkStart w:id="393" w:name="_Toc74994559"/>
      <w:bookmarkStart w:id="394" w:name="_Toc85467812"/>
      <w:bookmarkStart w:id="395" w:name="_Toc89182853"/>
      <w:bookmarkStart w:id="396" w:name="_Toc90651155"/>
      <w:bookmarkStart w:id="397" w:name="_Toc96933305"/>
      <w:bookmarkStart w:id="398" w:name="_Toc98507172"/>
      <w:bookmarkStart w:id="399" w:name="_Toc98507625"/>
      <w:bookmarkStart w:id="400" w:name="_Toc122098230"/>
      <w:bookmarkStart w:id="401" w:name="_Toc168390897"/>
      <w:r w:rsidRPr="00616F0C">
        <w:t>5.2.2.2.1</w:t>
      </w:r>
      <w:r w:rsidRPr="00616F0C">
        <w:tab/>
        <w:t>General</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02" w:name="_Toc22187540"/>
      <w:bookmarkStart w:id="403" w:name="_Toc22630762"/>
      <w:bookmarkStart w:id="404" w:name="_Toc34227012"/>
      <w:bookmarkStart w:id="405" w:name="_Toc34749727"/>
      <w:bookmarkStart w:id="406" w:name="_Toc34750287"/>
      <w:bookmarkStart w:id="407" w:name="_Toc34750477"/>
      <w:bookmarkStart w:id="408" w:name="_Toc35940883"/>
      <w:bookmarkStart w:id="409" w:name="_Toc35937316"/>
      <w:bookmarkStart w:id="410" w:name="_Toc36463710"/>
      <w:bookmarkStart w:id="411" w:name="_Toc43131633"/>
      <w:bookmarkStart w:id="412" w:name="_Toc45032468"/>
      <w:bookmarkStart w:id="413" w:name="_Toc49782162"/>
      <w:bookmarkStart w:id="414" w:name="_Toc51873598"/>
      <w:bookmarkStart w:id="415" w:name="_Toc57209077"/>
      <w:bookmarkStart w:id="416" w:name="_Toc58588420"/>
      <w:bookmarkStart w:id="417" w:name="_Toc66114760"/>
      <w:bookmarkStart w:id="418" w:name="_Toc67686271"/>
      <w:bookmarkStart w:id="419" w:name="_Toc74994560"/>
      <w:bookmarkStart w:id="420" w:name="_Toc85467813"/>
      <w:bookmarkStart w:id="421" w:name="_Toc89182854"/>
      <w:bookmarkStart w:id="422" w:name="_Toc90651156"/>
      <w:bookmarkStart w:id="423" w:name="_Toc96933306"/>
      <w:bookmarkStart w:id="424" w:name="_Toc98507173"/>
      <w:bookmarkStart w:id="425" w:name="_Toc98507626"/>
      <w:bookmarkStart w:id="426" w:name="_Toc122098231"/>
      <w:bookmarkStart w:id="427" w:name="_Toc168390898"/>
      <w:r w:rsidRPr="00616F0C">
        <w:t>5.2.2.2.2</w:t>
      </w:r>
      <w:r w:rsidRPr="00616F0C">
        <w:tab/>
        <w:t>Record Retrieval</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432.1pt;height:116.2pt" o:ole="">
            <v:imagedata r:id="rId17" o:title=""/>
          </v:shape>
          <o:OLEObject Type="Embed" ProgID="Visio.Drawing.11" ShapeID="_x0000_i1026" DrawAspect="Content" ObjectID="_1779256184" r:id="rId18"/>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28" w:name="_Toc22187541"/>
      <w:bookmarkStart w:id="429" w:name="_Toc22630763"/>
      <w:bookmarkStart w:id="430" w:name="_Toc34227013"/>
      <w:bookmarkStart w:id="431" w:name="_Toc34749728"/>
      <w:bookmarkStart w:id="432" w:name="_Toc34750288"/>
      <w:bookmarkStart w:id="433" w:name="_Toc34750478"/>
      <w:bookmarkStart w:id="434" w:name="_Toc35940884"/>
      <w:bookmarkStart w:id="435" w:name="_Toc35937317"/>
      <w:bookmarkStart w:id="436" w:name="_Toc36463711"/>
      <w:bookmarkStart w:id="437" w:name="_Toc43131634"/>
      <w:bookmarkStart w:id="438" w:name="_Toc45032469"/>
      <w:bookmarkStart w:id="439" w:name="_Toc49782163"/>
      <w:bookmarkStart w:id="440" w:name="_Toc51873599"/>
      <w:bookmarkStart w:id="441" w:name="_Toc57209078"/>
      <w:bookmarkStart w:id="442" w:name="_Toc58588421"/>
      <w:bookmarkStart w:id="443" w:name="_Toc66114761"/>
      <w:bookmarkStart w:id="444" w:name="_Toc67686272"/>
      <w:bookmarkStart w:id="445" w:name="_Toc74994561"/>
      <w:bookmarkStart w:id="446" w:name="_Toc85467814"/>
      <w:bookmarkStart w:id="447" w:name="_Toc89182855"/>
      <w:bookmarkStart w:id="448" w:name="_Toc90651157"/>
      <w:bookmarkStart w:id="449" w:name="_Toc96933307"/>
      <w:bookmarkStart w:id="450" w:name="_Toc98507174"/>
      <w:bookmarkStart w:id="451" w:name="_Toc98507627"/>
      <w:bookmarkStart w:id="452" w:name="_Toc122098232"/>
      <w:bookmarkStart w:id="453" w:name="_Toc168390899"/>
      <w:r w:rsidRPr="00616F0C">
        <w:t>5.2.2.2.3</w:t>
      </w:r>
      <w:r w:rsidRPr="00616F0C">
        <w:tab/>
        <w:t>Meta Retrieval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432.15pt;height:115.9pt" o:ole="">
            <v:imagedata r:id="rId19" o:title=""/>
          </v:shape>
          <o:OLEObject Type="Embed" ProgID="Visio.Drawing.11" ShapeID="_x0000_i1027" DrawAspect="Content" ObjectID="_1779256185" r:id="rId20"/>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54" w:name="_Toc34227014"/>
      <w:bookmarkStart w:id="455" w:name="_Toc34749729"/>
      <w:bookmarkStart w:id="456" w:name="_Toc34750289"/>
      <w:bookmarkStart w:id="457" w:name="_Toc34750479"/>
      <w:bookmarkStart w:id="458" w:name="_Toc35940885"/>
      <w:bookmarkStart w:id="459" w:name="_Toc35937318"/>
      <w:bookmarkStart w:id="460" w:name="_Toc36463712"/>
      <w:bookmarkStart w:id="461" w:name="_Toc43131635"/>
      <w:bookmarkStart w:id="462" w:name="_Toc45032470"/>
      <w:bookmarkStart w:id="463" w:name="_Toc49782164"/>
      <w:bookmarkStart w:id="464" w:name="_Toc51873600"/>
      <w:bookmarkStart w:id="465" w:name="_Toc57209079"/>
      <w:bookmarkStart w:id="466" w:name="_Toc58588422"/>
      <w:bookmarkStart w:id="467" w:name="_Toc66114762"/>
      <w:bookmarkStart w:id="468" w:name="_Toc67686273"/>
      <w:bookmarkStart w:id="469" w:name="_Toc74994562"/>
      <w:bookmarkStart w:id="470" w:name="_Toc85467815"/>
      <w:bookmarkStart w:id="471" w:name="_Toc89182856"/>
      <w:bookmarkStart w:id="472" w:name="_Toc90651158"/>
      <w:bookmarkStart w:id="473" w:name="_Toc96933308"/>
      <w:bookmarkStart w:id="474" w:name="_Toc98507175"/>
      <w:bookmarkStart w:id="475" w:name="_Toc98507628"/>
      <w:bookmarkStart w:id="476" w:name="_Toc122098233"/>
      <w:bookmarkStart w:id="477" w:name="_Toc168390900"/>
      <w:r w:rsidRPr="00616F0C">
        <w:t>5.2.2.2.4</w:t>
      </w:r>
      <w:r w:rsidRPr="00616F0C">
        <w:tab/>
        <w:t>Blocks Retrieval</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432.1pt;height:116.2pt" o:ole="">
            <v:imagedata r:id="rId21" o:title=""/>
          </v:shape>
          <o:OLEObject Type="Embed" ProgID="Visio.Drawing.11" ShapeID="_x0000_i1028" DrawAspect="Content" ObjectID="_1779256186" r:id="rId22"/>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78" w:name="_Toc34227015"/>
      <w:bookmarkStart w:id="479" w:name="_Toc34749730"/>
      <w:bookmarkStart w:id="480" w:name="_Toc34750290"/>
      <w:bookmarkStart w:id="481" w:name="_Toc34750480"/>
      <w:bookmarkStart w:id="482" w:name="_Toc35940886"/>
      <w:bookmarkStart w:id="483" w:name="_Toc35937319"/>
      <w:bookmarkStart w:id="484" w:name="_Toc36463713"/>
      <w:bookmarkStart w:id="485" w:name="_Toc43131636"/>
      <w:bookmarkStart w:id="486" w:name="_Toc45032471"/>
      <w:bookmarkStart w:id="487" w:name="_Toc49782165"/>
      <w:bookmarkStart w:id="488" w:name="_Toc51873601"/>
      <w:bookmarkStart w:id="489" w:name="_Toc57209080"/>
      <w:bookmarkStart w:id="490" w:name="_Toc58588423"/>
      <w:bookmarkStart w:id="491" w:name="_Toc66114763"/>
      <w:bookmarkStart w:id="492" w:name="_Toc67686274"/>
      <w:bookmarkStart w:id="493" w:name="_Toc74994563"/>
      <w:bookmarkStart w:id="494" w:name="_Toc85467816"/>
      <w:bookmarkStart w:id="495" w:name="_Toc89182857"/>
      <w:bookmarkStart w:id="496" w:name="_Toc90651159"/>
      <w:bookmarkStart w:id="497" w:name="_Toc96933309"/>
      <w:bookmarkStart w:id="498" w:name="_Toc98507176"/>
      <w:bookmarkStart w:id="499" w:name="_Toc98507629"/>
      <w:bookmarkStart w:id="500" w:name="_Toc122098234"/>
      <w:bookmarkStart w:id="501" w:name="_Toc168390901"/>
      <w:r w:rsidRPr="00616F0C">
        <w:t>5.2.2.2.5</w:t>
      </w:r>
      <w:r w:rsidRPr="00616F0C">
        <w:tab/>
        <w:t>Block Retrieval</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432.1pt;height:116.2pt" o:ole="">
            <v:imagedata r:id="rId23" o:title=""/>
          </v:shape>
          <o:OLEObject Type="Embed" ProgID="Visio.Drawing.11" ShapeID="_x0000_i1029" DrawAspect="Content" ObjectID="_1779256187" r:id="rId24"/>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02" w:name="_Toc34227016"/>
      <w:bookmarkStart w:id="503" w:name="_Toc34749731"/>
      <w:bookmarkStart w:id="504" w:name="_Toc34750291"/>
      <w:bookmarkStart w:id="505" w:name="_Toc34750481"/>
      <w:bookmarkStart w:id="506" w:name="_Toc35940887"/>
      <w:bookmarkStart w:id="507" w:name="_Toc35937320"/>
      <w:bookmarkStart w:id="508" w:name="_Toc36463714"/>
      <w:bookmarkStart w:id="509" w:name="_Toc43131637"/>
      <w:bookmarkStart w:id="510" w:name="_Toc45032472"/>
      <w:bookmarkStart w:id="511" w:name="_Toc49782166"/>
      <w:bookmarkStart w:id="512" w:name="_Toc51873602"/>
      <w:bookmarkStart w:id="513" w:name="_Toc57209081"/>
      <w:bookmarkStart w:id="514" w:name="_Toc58588424"/>
      <w:bookmarkStart w:id="515" w:name="_Toc66114764"/>
      <w:bookmarkStart w:id="516" w:name="_Toc67686275"/>
      <w:bookmarkStart w:id="517" w:name="_Toc74994564"/>
      <w:bookmarkStart w:id="518" w:name="_Toc85467817"/>
      <w:bookmarkStart w:id="519" w:name="_Toc89182858"/>
      <w:bookmarkStart w:id="520" w:name="_Toc90651160"/>
      <w:bookmarkStart w:id="521" w:name="_Toc96933310"/>
      <w:bookmarkStart w:id="522" w:name="_Toc98507177"/>
      <w:bookmarkStart w:id="523" w:name="_Toc98507630"/>
      <w:bookmarkStart w:id="524" w:name="_Toc122098235"/>
      <w:bookmarkStart w:id="525" w:name="_Toc168390902"/>
      <w:r w:rsidRPr="00616F0C">
        <w:t>5.2.2.2.6</w:t>
      </w:r>
      <w:r w:rsidRPr="00616F0C">
        <w:tab/>
        <w:t>Search</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30" type="#_x0000_t75" style="width:6in;height:115.9pt" o:ole="">
            <v:imagedata r:id="rId25" o:title=""/>
          </v:shape>
          <o:OLEObject Type="Embed" ProgID="Visio.Drawing.11" ShapeID="_x0000_i1030" DrawAspect="Content" ObjectID="_1779256188" r:id="rId26"/>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26" w:name="_Toc43131638"/>
      <w:bookmarkStart w:id="527" w:name="_Toc45032473"/>
      <w:bookmarkStart w:id="528" w:name="_Toc49782167"/>
      <w:bookmarkStart w:id="529" w:name="_Toc51873603"/>
      <w:bookmarkStart w:id="530" w:name="_Toc57209082"/>
      <w:bookmarkStart w:id="531" w:name="_Toc58588425"/>
      <w:bookmarkStart w:id="532" w:name="_Toc66114765"/>
      <w:bookmarkStart w:id="533" w:name="_Toc67686276"/>
      <w:bookmarkStart w:id="534" w:name="_Toc74994565"/>
      <w:bookmarkStart w:id="535" w:name="_Toc85467818"/>
      <w:bookmarkStart w:id="536" w:name="_Toc89182859"/>
      <w:bookmarkStart w:id="537" w:name="_Toc90651161"/>
      <w:bookmarkStart w:id="538" w:name="_Toc96933311"/>
      <w:bookmarkStart w:id="539" w:name="_Toc98507178"/>
      <w:bookmarkStart w:id="540" w:name="_Toc98507631"/>
      <w:bookmarkStart w:id="541" w:name="_Toc122098236"/>
      <w:bookmarkStart w:id="542" w:name="_Toc168390903"/>
      <w:r w:rsidRPr="00616F0C">
        <w:t>5.2.2.2</w:t>
      </w:r>
      <w:r>
        <w:t>.7</w:t>
      </w:r>
      <w:r w:rsidRPr="00616F0C">
        <w:tab/>
      </w:r>
      <w:r>
        <w:t>Subscriptions</w:t>
      </w:r>
      <w:r w:rsidRPr="00616F0C">
        <w:t xml:space="preserve"> Retrieval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431.95pt;height:114.75pt" o:ole="">
            <v:imagedata r:id="rId27" o:title=""/>
          </v:shape>
          <o:OLEObject Type="Embed" ProgID="Visio.Drawing.11" ShapeID="_x0000_i1031" DrawAspect="Content" ObjectID="_1779256189" r:id="rId28"/>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43" w:name="_Toc43131639"/>
      <w:bookmarkStart w:id="544" w:name="_Toc45032474"/>
      <w:bookmarkStart w:id="545" w:name="_Toc49782168"/>
      <w:bookmarkStart w:id="546" w:name="_Toc51873604"/>
      <w:bookmarkStart w:id="547" w:name="_Toc57209083"/>
      <w:bookmarkStart w:id="548" w:name="_Toc58588426"/>
      <w:bookmarkStart w:id="549" w:name="_Toc66114766"/>
      <w:bookmarkStart w:id="550" w:name="_Toc67686277"/>
      <w:bookmarkStart w:id="551" w:name="_Toc74994566"/>
      <w:bookmarkStart w:id="552" w:name="_Toc85467819"/>
      <w:bookmarkStart w:id="553" w:name="_Toc89182860"/>
      <w:bookmarkStart w:id="554" w:name="_Toc90651162"/>
      <w:bookmarkStart w:id="555" w:name="_Toc96933312"/>
      <w:bookmarkStart w:id="556" w:name="_Toc98507179"/>
      <w:bookmarkStart w:id="557" w:name="_Toc98507632"/>
      <w:bookmarkStart w:id="558" w:name="_Toc122098237"/>
      <w:bookmarkStart w:id="559" w:name="_Toc168390904"/>
      <w:r>
        <w:t>5.2.2.2.8</w:t>
      </w:r>
      <w:r w:rsidRPr="00616F0C">
        <w:tab/>
      </w:r>
      <w:r>
        <w:t>Individual Subscription</w:t>
      </w:r>
      <w:r w:rsidRPr="00616F0C">
        <w:t xml:space="preserve"> Retrieval</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431.95pt;height:114.75pt" o:ole="">
            <v:imagedata r:id="rId29" o:title=""/>
          </v:shape>
          <o:OLEObject Type="Embed" ProgID="Visio.Drawing.11" ShapeID="_x0000_i1032" DrawAspect="Content" ObjectID="_1779256190" r:id="rId30"/>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60" w:name="_Toc57209084"/>
      <w:bookmarkStart w:id="561" w:name="_Toc58588427"/>
      <w:bookmarkStart w:id="562" w:name="_Toc66114767"/>
      <w:bookmarkStart w:id="563" w:name="_Toc67686278"/>
      <w:bookmarkStart w:id="564" w:name="_Toc74994567"/>
      <w:bookmarkStart w:id="565" w:name="_Toc85467820"/>
      <w:bookmarkStart w:id="566" w:name="_Toc89182861"/>
      <w:bookmarkStart w:id="567" w:name="_Toc90651163"/>
      <w:bookmarkStart w:id="568" w:name="_Toc96933313"/>
      <w:bookmarkStart w:id="569" w:name="_Toc98507180"/>
      <w:bookmarkStart w:id="570" w:name="_Toc98507633"/>
      <w:bookmarkStart w:id="571" w:name="_Toc122098238"/>
      <w:bookmarkStart w:id="572" w:name="_Toc168390905"/>
      <w:r w:rsidRPr="00616F0C">
        <w:t>5.2.2.2.</w:t>
      </w:r>
      <w:r w:rsidRPr="00A31EAF">
        <w:t>9</w:t>
      </w:r>
      <w:r w:rsidRPr="00616F0C">
        <w:tab/>
      </w:r>
      <w:r>
        <w:t>Meta Schema</w:t>
      </w:r>
      <w:r w:rsidRPr="00616F0C">
        <w:t xml:space="preserve"> Retrieval</w:t>
      </w:r>
      <w:bookmarkEnd w:id="560"/>
      <w:bookmarkEnd w:id="561"/>
      <w:bookmarkEnd w:id="562"/>
      <w:bookmarkEnd w:id="563"/>
      <w:bookmarkEnd w:id="564"/>
      <w:bookmarkEnd w:id="565"/>
      <w:bookmarkEnd w:id="566"/>
      <w:bookmarkEnd w:id="567"/>
      <w:bookmarkEnd w:id="568"/>
      <w:bookmarkEnd w:id="569"/>
      <w:bookmarkEnd w:id="570"/>
      <w:bookmarkEnd w:id="571"/>
      <w:bookmarkEnd w:id="572"/>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15pt;height:150.8pt" o:ole="">
            <v:imagedata r:id="rId31" o:title=""/>
          </v:shape>
          <o:OLEObject Type="Embed" ProgID="Visio.Drawing.11" ShapeID="_x0000_i1033" DrawAspect="Content" ObjectID="_1779256191" r:id="rId32"/>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73" w:name="_Toc22187542"/>
      <w:bookmarkStart w:id="574" w:name="_Toc22630764"/>
      <w:bookmarkStart w:id="575" w:name="_Toc34227017"/>
      <w:bookmarkStart w:id="576" w:name="_Toc34749732"/>
      <w:bookmarkStart w:id="577" w:name="_Toc34750292"/>
      <w:bookmarkStart w:id="578" w:name="_Toc34750482"/>
      <w:bookmarkStart w:id="579" w:name="_Toc35940888"/>
      <w:bookmarkStart w:id="580" w:name="_Toc35937321"/>
      <w:bookmarkStart w:id="581" w:name="_Toc36463715"/>
      <w:bookmarkStart w:id="582" w:name="_Toc43131640"/>
      <w:bookmarkStart w:id="583" w:name="_Toc45032475"/>
      <w:bookmarkStart w:id="584" w:name="_Toc49782169"/>
      <w:bookmarkStart w:id="585" w:name="_Toc51873605"/>
      <w:bookmarkStart w:id="586" w:name="_Toc57209085"/>
      <w:bookmarkStart w:id="587" w:name="_Toc58588428"/>
      <w:bookmarkStart w:id="588" w:name="_Toc66114768"/>
      <w:bookmarkStart w:id="589" w:name="_Toc67686279"/>
      <w:bookmarkStart w:id="590" w:name="_Toc74994568"/>
      <w:bookmarkStart w:id="591" w:name="_Toc85467821"/>
      <w:bookmarkStart w:id="592" w:name="_Toc89182862"/>
      <w:bookmarkStart w:id="593" w:name="_Toc90651164"/>
      <w:bookmarkStart w:id="594" w:name="_Toc96933314"/>
      <w:bookmarkStart w:id="595" w:name="_Toc98507181"/>
      <w:bookmarkStart w:id="596" w:name="_Toc98507634"/>
      <w:bookmarkStart w:id="597" w:name="_Toc122098239"/>
      <w:bookmarkStart w:id="598" w:name="_Toc168390906"/>
      <w:r w:rsidRPr="00616F0C">
        <w:t>5.2.2.3</w:t>
      </w:r>
      <w:r w:rsidRPr="00616F0C">
        <w:tab/>
      </w:r>
      <w:bookmarkEnd w:id="573"/>
      <w:bookmarkEnd w:id="574"/>
      <w:r w:rsidRPr="00616F0C">
        <w:t>Create</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1393EA55" w14:textId="77777777" w:rsidR="00E134FC" w:rsidRPr="00616F0C" w:rsidRDefault="00E134FC" w:rsidP="00E134FC">
      <w:pPr>
        <w:pStyle w:val="Heading5"/>
      </w:pPr>
      <w:bookmarkStart w:id="599" w:name="_Toc34227018"/>
      <w:bookmarkStart w:id="600" w:name="_Toc34749733"/>
      <w:bookmarkStart w:id="601" w:name="_Toc34750293"/>
      <w:bookmarkStart w:id="602" w:name="_Toc34750483"/>
      <w:bookmarkStart w:id="603" w:name="_Toc35940889"/>
      <w:bookmarkStart w:id="604" w:name="_Toc35937322"/>
      <w:bookmarkStart w:id="605" w:name="_Toc36463716"/>
      <w:bookmarkStart w:id="606" w:name="_Toc43131641"/>
      <w:bookmarkStart w:id="607" w:name="_Toc45032476"/>
      <w:bookmarkStart w:id="608" w:name="_Toc49782170"/>
      <w:bookmarkStart w:id="609" w:name="_Toc51873606"/>
      <w:bookmarkStart w:id="610" w:name="_Toc57209086"/>
      <w:bookmarkStart w:id="611" w:name="_Toc58588429"/>
      <w:bookmarkStart w:id="612" w:name="_Toc66114769"/>
      <w:bookmarkStart w:id="613" w:name="_Toc67686280"/>
      <w:bookmarkStart w:id="614" w:name="_Toc74994569"/>
      <w:bookmarkStart w:id="615" w:name="_Toc85467822"/>
      <w:bookmarkStart w:id="616" w:name="_Toc89182863"/>
      <w:bookmarkStart w:id="617" w:name="_Toc90651165"/>
      <w:bookmarkStart w:id="618" w:name="_Toc96933315"/>
      <w:bookmarkStart w:id="619" w:name="_Toc98507182"/>
      <w:bookmarkStart w:id="620" w:name="_Toc98507635"/>
      <w:bookmarkStart w:id="621" w:name="_Toc122098240"/>
      <w:bookmarkStart w:id="622" w:name="_Toc168390907"/>
      <w:r w:rsidRPr="00616F0C">
        <w:t>5.2.2.3.1</w:t>
      </w:r>
      <w:r w:rsidRPr="00616F0C">
        <w:tab/>
        <w:t>General</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623" w:name="_Toc34227019"/>
      <w:bookmarkStart w:id="624" w:name="_Toc34749734"/>
      <w:bookmarkStart w:id="625" w:name="_Toc34750294"/>
      <w:bookmarkStart w:id="626" w:name="_Toc34750484"/>
      <w:bookmarkStart w:id="627" w:name="_Toc35940890"/>
      <w:bookmarkStart w:id="628" w:name="_Toc35937323"/>
      <w:bookmarkStart w:id="629" w:name="_Toc36463717"/>
      <w:bookmarkStart w:id="630" w:name="_Toc43131642"/>
      <w:bookmarkStart w:id="631" w:name="_Toc45032477"/>
      <w:bookmarkStart w:id="632" w:name="_Toc49782171"/>
      <w:bookmarkStart w:id="633" w:name="_Toc51873607"/>
      <w:bookmarkStart w:id="634" w:name="_Toc57209087"/>
      <w:bookmarkStart w:id="635" w:name="_Toc58588430"/>
      <w:bookmarkStart w:id="636" w:name="_Toc66114770"/>
      <w:bookmarkStart w:id="637" w:name="_Toc67686281"/>
      <w:bookmarkStart w:id="638" w:name="_Toc74994570"/>
      <w:bookmarkStart w:id="639" w:name="_Toc85467823"/>
      <w:bookmarkStart w:id="640" w:name="_Toc89182864"/>
      <w:bookmarkStart w:id="641" w:name="_Toc90651166"/>
      <w:bookmarkStart w:id="642" w:name="_Toc96933316"/>
      <w:bookmarkStart w:id="643" w:name="_Toc98507183"/>
      <w:bookmarkStart w:id="644" w:name="_Toc98507636"/>
      <w:bookmarkStart w:id="645" w:name="_Toc122098241"/>
      <w:bookmarkStart w:id="646" w:name="_Toc168390908"/>
      <w:r w:rsidRPr="00616F0C">
        <w:t>5.2.2.3.2</w:t>
      </w:r>
      <w:r w:rsidRPr="00616F0C">
        <w:tab/>
        <w:t>Record Create</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432.1pt;height:114.8pt" o:ole="">
            <v:imagedata r:id="rId33" o:title=""/>
          </v:shape>
          <o:OLEObject Type="Embed" ProgID="Visio.Drawing.11" ShapeID="_x0000_i1034" DrawAspect="Content" ObjectID="_1779256192" r:id="rId34"/>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647" w:name="_Toc34227020"/>
      <w:bookmarkStart w:id="648" w:name="_Toc34749735"/>
      <w:bookmarkStart w:id="649" w:name="_Toc34750295"/>
      <w:bookmarkStart w:id="650" w:name="_Toc34750485"/>
      <w:bookmarkStart w:id="651" w:name="_Toc35940891"/>
      <w:bookmarkStart w:id="652" w:name="_Toc35937324"/>
      <w:bookmarkStart w:id="653" w:name="_Toc36463718"/>
      <w:bookmarkStart w:id="654" w:name="_Toc43131643"/>
      <w:bookmarkStart w:id="655" w:name="_Toc45032478"/>
      <w:bookmarkStart w:id="656" w:name="_Toc49782172"/>
      <w:bookmarkStart w:id="657" w:name="_Toc51873608"/>
      <w:bookmarkStart w:id="658" w:name="_Toc57209088"/>
      <w:bookmarkStart w:id="659" w:name="_Toc58588431"/>
      <w:bookmarkStart w:id="660" w:name="_Toc66114771"/>
      <w:bookmarkStart w:id="661" w:name="_Toc67686282"/>
      <w:bookmarkStart w:id="662" w:name="_Toc74994571"/>
      <w:bookmarkStart w:id="663" w:name="_Toc85467824"/>
      <w:bookmarkStart w:id="664" w:name="_Toc89182865"/>
      <w:bookmarkStart w:id="665" w:name="_Toc90651167"/>
      <w:bookmarkStart w:id="666" w:name="_Toc96933317"/>
      <w:bookmarkStart w:id="667" w:name="_Toc98507184"/>
      <w:bookmarkStart w:id="668" w:name="_Toc98507637"/>
      <w:bookmarkStart w:id="669" w:name="_Toc122098242"/>
      <w:bookmarkStart w:id="670" w:name="_Toc168390909"/>
      <w:r w:rsidRPr="00616F0C">
        <w:t>5.2.2.3.3</w:t>
      </w:r>
      <w:r w:rsidRPr="00616F0C">
        <w:tab/>
        <w:t>Block Create</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432.15pt;height:115.2pt" o:ole="">
            <v:imagedata r:id="rId35" o:title=""/>
          </v:shape>
          <o:OLEObject Type="Embed" ProgID="Visio.Drawing.11" ShapeID="_x0000_i1035" DrawAspect="Content" ObjectID="_1779256193" r:id="rId36"/>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671" w:name="_Toc57209089"/>
      <w:bookmarkStart w:id="672" w:name="_Toc58588432"/>
      <w:bookmarkStart w:id="673" w:name="_Toc66114772"/>
      <w:bookmarkStart w:id="674" w:name="_Toc67686283"/>
      <w:bookmarkStart w:id="675" w:name="_Toc74994572"/>
      <w:bookmarkStart w:id="676" w:name="_Toc85467825"/>
      <w:bookmarkStart w:id="677" w:name="_Toc89182866"/>
      <w:bookmarkStart w:id="678" w:name="_Toc90651168"/>
      <w:bookmarkStart w:id="679" w:name="_Toc96933318"/>
      <w:bookmarkStart w:id="680" w:name="_Toc98507185"/>
      <w:bookmarkStart w:id="681" w:name="_Toc98507638"/>
      <w:bookmarkStart w:id="682" w:name="_Toc122098243"/>
      <w:bookmarkStart w:id="683" w:name="_Toc168390910"/>
      <w:bookmarkStart w:id="684" w:name="_Toc34227021"/>
      <w:bookmarkStart w:id="685" w:name="_Toc34749736"/>
      <w:bookmarkStart w:id="686" w:name="_Toc34750296"/>
      <w:bookmarkStart w:id="687" w:name="_Toc34750486"/>
      <w:bookmarkStart w:id="688" w:name="_Toc35940892"/>
      <w:bookmarkStart w:id="689" w:name="_Toc35937325"/>
      <w:bookmarkStart w:id="690" w:name="_Toc36463719"/>
      <w:bookmarkStart w:id="691" w:name="_Toc43131644"/>
      <w:bookmarkStart w:id="692" w:name="_Toc45032479"/>
      <w:bookmarkStart w:id="693" w:name="_Toc49782173"/>
      <w:bookmarkStart w:id="694" w:name="_Toc51873609"/>
      <w:r w:rsidRPr="00616F0C">
        <w:t>5.2.2.3.</w:t>
      </w:r>
      <w:r>
        <w:t>4</w:t>
      </w:r>
      <w:r w:rsidRPr="00616F0C">
        <w:tab/>
      </w:r>
      <w:r>
        <w:t>Meta Schema</w:t>
      </w:r>
      <w:r w:rsidRPr="00616F0C">
        <w:t xml:space="preserve"> Create</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5.2pt" o:ole="">
            <v:imagedata r:id="rId37" o:title=""/>
          </v:shape>
          <o:OLEObject Type="Embed" ProgID="Visio.Drawing.11" ShapeID="_x0000_i1036" DrawAspect="Content" ObjectID="_1779256194" r:id="rId38"/>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695" w:name="_Toc57209090"/>
      <w:bookmarkStart w:id="696" w:name="_Toc58588433"/>
      <w:bookmarkStart w:id="697" w:name="_Toc66114773"/>
      <w:bookmarkStart w:id="698" w:name="_Toc67686284"/>
      <w:bookmarkStart w:id="699" w:name="_Toc74994573"/>
      <w:bookmarkStart w:id="700" w:name="_Toc85467826"/>
      <w:bookmarkStart w:id="701" w:name="_Toc89182867"/>
      <w:bookmarkStart w:id="702" w:name="_Toc90651169"/>
      <w:bookmarkStart w:id="703" w:name="_Toc96933319"/>
      <w:bookmarkStart w:id="704" w:name="_Toc98507186"/>
      <w:bookmarkStart w:id="705" w:name="_Toc98507639"/>
      <w:bookmarkStart w:id="706" w:name="_Toc122098244"/>
      <w:bookmarkStart w:id="707" w:name="_Toc168390911"/>
      <w:r w:rsidRPr="00616F0C">
        <w:t>5.2.2.4</w:t>
      </w:r>
      <w:r w:rsidRPr="00616F0C">
        <w:tab/>
        <w:t>Update</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288E14EA" w14:textId="77777777" w:rsidR="00E134FC" w:rsidRPr="00616F0C" w:rsidRDefault="00E134FC" w:rsidP="00E134FC">
      <w:pPr>
        <w:pStyle w:val="Heading5"/>
      </w:pPr>
      <w:bookmarkStart w:id="708" w:name="_Toc34227022"/>
      <w:bookmarkStart w:id="709" w:name="_Toc34749737"/>
      <w:bookmarkStart w:id="710" w:name="_Toc34750297"/>
      <w:bookmarkStart w:id="711" w:name="_Toc34750487"/>
      <w:bookmarkStart w:id="712" w:name="_Toc35940893"/>
      <w:bookmarkStart w:id="713" w:name="_Toc35937326"/>
      <w:bookmarkStart w:id="714" w:name="_Toc36463720"/>
      <w:bookmarkStart w:id="715" w:name="_Toc43131645"/>
      <w:bookmarkStart w:id="716" w:name="_Toc45032480"/>
      <w:bookmarkStart w:id="717" w:name="_Toc49782174"/>
      <w:bookmarkStart w:id="718" w:name="_Toc51873610"/>
      <w:bookmarkStart w:id="719" w:name="_Toc57209091"/>
      <w:bookmarkStart w:id="720" w:name="_Toc58588434"/>
      <w:bookmarkStart w:id="721" w:name="_Toc66114774"/>
      <w:bookmarkStart w:id="722" w:name="_Toc67686285"/>
      <w:bookmarkStart w:id="723" w:name="_Toc74994574"/>
      <w:bookmarkStart w:id="724" w:name="_Toc85467827"/>
      <w:bookmarkStart w:id="725" w:name="_Toc89182868"/>
      <w:bookmarkStart w:id="726" w:name="_Toc90651170"/>
      <w:bookmarkStart w:id="727" w:name="_Toc96933320"/>
      <w:bookmarkStart w:id="728" w:name="_Toc98507187"/>
      <w:bookmarkStart w:id="729" w:name="_Toc98507640"/>
      <w:bookmarkStart w:id="730" w:name="_Toc122098245"/>
      <w:bookmarkStart w:id="731" w:name="_Toc168390912"/>
      <w:r w:rsidRPr="00616F0C">
        <w:t>5.2.2.4.1</w:t>
      </w:r>
      <w:r w:rsidRPr="00616F0C">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32" w:name="_Toc34227023"/>
      <w:bookmarkStart w:id="733" w:name="_Toc34749738"/>
      <w:bookmarkStart w:id="734" w:name="_Toc34750298"/>
      <w:bookmarkStart w:id="735" w:name="_Toc34750488"/>
      <w:bookmarkStart w:id="736" w:name="_Toc35940894"/>
      <w:bookmarkStart w:id="737" w:name="_Toc35937327"/>
      <w:bookmarkStart w:id="738" w:name="_Toc36463721"/>
      <w:bookmarkStart w:id="739" w:name="_Toc43131646"/>
      <w:bookmarkStart w:id="740" w:name="_Toc45032481"/>
      <w:bookmarkStart w:id="741" w:name="_Toc49782175"/>
      <w:bookmarkStart w:id="742" w:name="_Toc51873611"/>
      <w:r>
        <w:t>-</w:t>
      </w:r>
      <w:r>
        <w:tab/>
        <w:t>Meta Schema Update</w:t>
      </w:r>
    </w:p>
    <w:p w14:paraId="232274C1" w14:textId="77777777" w:rsidR="00E134FC" w:rsidRPr="00616F0C" w:rsidRDefault="00E134FC" w:rsidP="00E134FC">
      <w:pPr>
        <w:pStyle w:val="Heading5"/>
      </w:pPr>
      <w:bookmarkStart w:id="743" w:name="_Toc57209092"/>
      <w:bookmarkStart w:id="744" w:name="_Toc58588435"/>
      <w:bookmarkStart w:id="745" w:name="_Toc66114775"/>
      <w:bookmarkStart w:id="746" w:name="_Toc67686286"/>
      <w:bookmarkStart w:id="747" w:name="_Toc74994575"/>
      <w:bookmarkStart w:id="748" w:name="_Toc85467828"/>
      <w:bookmarkStart w:id="749" w:name="_Toc89182869"/>
      <w:bookmarkStart w:id="750" w:name="_Toc90651171"/>
      <w:bookmarkStart w:id="751" w:name="_Toc96933321"/>
      <w:bookmarkStart w:id="752" w:name="_Toc98507188"/>
      <w:bookmarkStart w:id="753" w:name="_Toc98507641"/>
      <w:bookmarkStart w:id="754" w:name="_Toc122098246"/>
      <w:bookmarkStart w:id="755" w:name="_Toc168390913"/>
      <w:r w:rsidRPr="00616F0C">
        <w:t>5.2.2.4.2</w:t>
      </w:r>
      <w:r w:rsidRPr="00616F0C">
        <w:tab/>
        <w:t>Record Update</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432.1pt;height:114pt" o:ole="">
            <v:imagedata r:id="rId39" o:title=""/>
          </v:shape>
          <o:OLEObject Type="Embed" ProgID="Visio.Drawing.11" ShapeID="_x0000_i1037" DrawAspect="Content" ObjectID="_1779256195" r:id="rId40"/>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756" w:name="_Toc34227024"/>
      <w:bookmarkStart w:id="757" w:name="_Toc34749739"/>
      <w:bookmarkStart w:id="758" w:name="_Toc34750299"/>
      <w:bookmarkStart w:id="759" w:name="_Toc34750489"/>
      <w:bookmarkStart w:id="760" w:name="_Toc35940895"/>
      <w:bookmarkStart w:id="761" w:name="_Toc35937328"/>
      <w:bookmarkStart w:id="762" w:name="_Toc36463722"/>
      <w:bookmarkStart w:id="763" w:name="_Toc43131647"/>
      <w:bookmarkStart w:id="764" w:name="_Toc45032482"/>
      <w:bookmarkStart w:id="765" w:name="_Toc49782176"/>
      <w:bookmarkStart w:id="766" w:name="_Toc51873612"/>
      <w:bookmarkStart w:id="767" w:name="_Toc57209093"/>
      <w:bookmarkStart w:id="768" w:name="_Toc58588436"/>
      <w:bookmarkStart w:id="769" w:name="_Toc66114776"/>
      <w:bookmarkStart w:id="770" w:name="_Toc67686287"/>
      <w:bookmarkStart w:id="771" w:name="_Toc74994576"/>
      <w:bookmarkStart w:id="772" w:name="_Toc85467829"/>
      <w:bookmarkStart w:id="773" w:name="_Toc89182870"/>
      <w:bookmarkStart w:id="774" w:name="_Toc90651172"/>
      <w:bookmarkStart w:id="775" w:name="_Toc96933322"/>
      <w:bookmarkStart w:id="776" w:name="_Toc98507189"/>
      <w:bookmarkStart w:id="777" w:name="_Toc98507642"/>
      <w:bookmarkStart w:id="778" w:name="_Toc122098247"/>
      <w:bookmarkStart w:id="779" w:name="_Toc168390914"/>
      <w:r w:rsidRPr="00616F0C">
        <w:t>5.2.2.4.3</w:t>
      </w:r>
      <w:r w:rsidRPr="00616F0C">
        <w:tab/>
        <w:t>Block Update</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432.1pt;height:114pt" o:ole="">
            <v:imagedata r:id="rId41" o:title=""/>
          </v:shape>
          <o:OLEObject Type="Embed" ProgID="Visio.Drawing.11" ShapeID="_x0000_i1038" DrawAspect="Content" ObjectID="_1779256196" r:id="rId42"/>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780" w:name="_Toc34227025"/>
      <w:bookmarkStart w:id="781" w:name="_Toc34749740"/>
      <w:bookmarkStart w:id="782" w:name="_Toc34750300"/>
      <w:bookmarkStart w:id="783" w:name="_Toc34750490"/>
      <w:bookmarkStart w:id="784" w:name="_Toc35940896"/>
      <w:bookmarkStart w:id="785" w:name="_Toc35937329"/>
      <w:bookmarkStart w:id="786" w:name="_Toc36463723"/>
      <w:bookmarkStart w:id="787" w:name="_Toc43131648"/>
      <w:bookmarkStart w:id="788" w:name="_Toc45032483"/>
      <w:bookmarkStart w:id="789" w:name="_Toc49782177"/>
      <w:bookmarkStart w:id="790" w:name="_Toc51873613"/>
      <w:bookmarkStart w:id="791" w:name="_Toc57209094"/>
      <w:bookmarkStart w:id="792" w:name="_Toc58588437"/>
      <w:bookmarkStart w:id="793" w:name="_Toc66114777"/>
      <w:bookmarkStart w:id="794" w:name="_Toc67686288"/>
      <w:bookmarkStart w:id="795" w:name="_Toc74994577"/>
      <w:bookmarkStart w:id="796" w:name="_Toc85467830"/>
      <w:bookmarkStart w:id="797" w:name="_Toc89182871"/>
      <w:bookmarkStart w:id="798" w:name="_Toc90651173"/>
      <w:bookmarkStart w:id="799" w:name="_Toc96933323"/>
      <w:bookmarkStart w:id="800" w:name="_Toc98507190"/>
      <w:bookmarkStart w:id="801" w:name="_Toc98507643"/>
      <w:bookmarkStart w:id="802" w:name="_Toc122098248"/>
      <w:bookmarkStart w:id="803" w:name="_Toc168390915"/>
      <w:r w:rsidRPr="00616F0C">
        <w:t>5.2.2.4.4</w:t>
      </w:r>
      <w:r w:rsidRPr="00616F0C">
        <w:tab/>
        <w:t>Meta Update</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432.15pt;height:114.05pt" o:ole="">
            <v:imagedata r:id="rId43" o:title=""/>
          </v:shape>
          <o:OLEObject Type="Embed" ProgID="Visio.Drawing.11" ShapeID="_x0000_i1039" DrawAspect="Content" ObjectID="_1779256197" r:id="rId44"/>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804" w:name="_Toc43131649"/>
      <w:bookmarkStart w:id="805" w:name="_Toc45032484"/>
      <w:bookmarkStart w:id="806" w:name="_Toc49782178"/>
      <w:bookmarkStart w:id="807" w:name="_Toc51873614"/>
      <w:bookmarkStart w:id="808" w:name="_Toc57209095"/>
      <w:bookmarkStart w:id="809" w:name="_Toc58588438"/>
      <w:bookmarkStart w:id="810" w:name="_Toc66114778"/>
      <w:bookmarkStart w:id="811" w:name="_Toc67686289"/>
      <w:bookmarkStart w:id="812" w:name="_Toc74994578"/>
      <w:bookmarkStart w:id="813" w:name="_Toc85467831"/>
      <w:bookmarkStart w:id="814" w:name="_Toc89182872"/>
      <w:bookmarkStart w:id="815" w:name="_Toc90651174"/>
      <w:bookmarkStart w:id="816" w:name="_Toc96933324"/>
      <w:bookmarkStart w:id="817" w:name="_Toc98507191"/>
      <w:bookmarkStart w:id="818" w:name="_Toc98507644"/>
      <w:bookmarkStart w:id="819" w:name="_Toc122098249"/>
      <w:bookmarkStart w:id="820" w:name="_Toc168390916"/>
      <w:r>
        <w:t>5.2.2.4.5</w:t>
      </w:r>
      <w:r w:rsidRPr="00616F0C">
        <w:tab/>
      </w:r>
      <w:r>
        <w:t>Subscription</w:t>
      </w:r>
      <w:r w:rsidRPr="00616F0C">
        <w:t xml:space="preserve"> </w:t>
      </w:r>
      <w:r>
        <w:t xml:space="preserve">Notification </w:t>
      </w:r>
      <w:r w:rsidRPr="00616F0C">
        <w:t>Update</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431.95pt;height:113.95pt" o:ole="">
            <v:imagedata r:id="rId45" o:title=""/>
          </v:shape>
          <o:OLEObject Type="Embed" ProgID="Visio.Drawing.11" ShapeID="_x0000_i1040" DrawAspect="Content" ObjectID="_1779256198" r:id="rId46"/>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821" w:name="_Toc43131650"/>
      <w:bookmarkStart w:id="822" w:name="_Toc45032485"/>
      <w:bookmarkStart w:id="823" w:name="_Toc49782179"/>
      <w:bookmarkStart w:id="824" w:name="_Toc51873615"/>
      <w:bookmarkStart w:id="825" w:name="_Toc57209096"/>
      <w:bookmarkStart w:id="826" w:name="_Toc58588439"/>
      <w:bookmarkStart w:id="827" w:name="_Toc66114779"/>
      <w:bookmarkStart w:id="828" w:name="_Toc67686290"/>
      <w:bookmarkStart w:id="829" w:name="_Toc74994579"/>
      <w:bookmarkStart w:id="830" w:name="_Toc85467832"/>
      <w:bookmarkStart w:id="831" w:name="_Toc89182873"/>
      <w:bookmarkStart w:id="832" w:name="_Toc90651175"/>
      <w:bookmarkStart w:id="833" w:name="_Toc96933325"/>
      <w:bookmarkStart w:id="834" w:name="_Toc98507192"/>
      <w:bookmarkStart w:id="835" w:name="_Toc98507645"/>
      <w:bookmarkStart w:id="836" w:name="_Toc122098250"/>
      <w:bookmarkStart w:id="837" w:name="_Toc168390917"/>
      <w:r>
        <w:t>5.2.2.4.6</w:t>
      </w:r>
      <w:r w:rsidRPr="00B3056F">
        <w:tab/>
      </w:r>
      <w:r>
        <w:t>Subscription</w:t>
      </w:r>
      <w:r w:rsidRPr="00616F0C">
        <w:t xml:space="preserve"> </w:t>
      </w:r>
      <w:r>
        <w:t xml:space="preserve">Notification </w:t>
      </w:r>
      <w:r w:rsidRPr="00616F0C">
        <w:t>Update</w:t>
      </w:r>
      <w:r>
        <w:t xml:space="preserve"> using PUT</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431.95pt;height:144.05pt" o:ole="">
            <v:imagedata r:id="rId47" o:title=""/>
          </v:shape>
          <o:OLEObject Type="Embed" ProgID="Visio.Drawing.11" ShapeID="_x0000_i1041" DrawAspect="Content" ObjectID="_1779256199" r:id="rId48"/>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838" w:name="_Toc57209097"/>
      <w:bookmarkStart w:id="839" w:name="_Toc58588440"/>
      <w:bookmarkStart w:id="840" w:name="_Toc66114780"/>
      <w:bookmarkStart w:id="841" w:name="_Toc67686291"/>
      <w:bookmarkStart w:id="842" w:name="_Toc74994580"/>
      <w:bookmarkStart w:id="843" w:name="_Toc85467833"/>
      <w:bookmarkStart w:id="844" w:name="_Toc89182874"/>
      <w:bookmarkStart w:id="845" w:name="_Toc90651176"/>
      <w:bookmarkStart w:id="846" w:name="_Toc96933326"/>
      <w:bookmarkStart w:id="847" w:name="_Toc98507193"/>
      <w:bookmarkStart w:id="848" w:name="_Toc98507646"/>
      <w:bookmarkStart w:id="849" w:name="_Toc122098251"/>
      <w:bookmarkStart w:id="850" w:name="_Toc168390918"/>
      <w:bookmarkStart w:id="851" w:name="_Toc34227026"/>
      <w:bookmarkStart w:id="852" w:name="_Toc34749741"/>
      <w:bookmarkStart w:id="853" w:name="_Toc34750301"/>
      <w:bookmarkStart w:id="854" w:name="_Toc34750491"/>
      <w:bookmarkStart w:id="855" w:name="_Toc35940897"/>
      <w:bookmarkStart w:id="856" w:name="_Toc35937330"/>
      <w:bookmarkStart w:id="857" w:name="_Toc36463724"/>
      <w:bookmarkStart w:id="858" w:name="_Toc43131651"/>
      <w:bookmarkStart w:id="859" w:name="_Toc45032486"/>
      <w:bookmarkStart w:id="860" w:name="_Toc49782180"/>
      <w:bookmarkStart w:id="861" w:name="_Toc51873616"/>
      <w:r w:rsidRPr="00616F0C">
        <w:t>5.2.2.4.</w:t>
      </w:r>
      <w:r>
        <w:t>7</w:t>
      </w:r>
      <w:r w:rsidRPr="00616F0C">
        <w:tab/>
      </w:r>
      <w:r>
        <w:t>Meta Schema</w:t>
      </w:r>
      <w:r w:rsidRPr="00616F0C">
        <w:t xml:space="preserve"> Update</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15pt;height:158.25pt" o:ole="">
            <v:imagedata r:id="rId49" o:title=""/>
          </v:shape>
          <o:OLEObject Type="Embed" ProgID="Visio.Drawing.11" ShapeID="_x0000_i1042" DrawAspect="Content" ObjectID="_1779256200" r:id="rId50"/>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862" w:name="_Toc57209098"/>
      <w:bookmarkStart w:id="863" w:name="_Toc58588441"/>
      <w:bookmarkStart w:id="864" w:name="_Toc66114781"/>
      <w:bookmarkStart w:id="865" w:name="_Toc67686292"/>
      <w:bookmarkStart w:id="866" w:name="_Toc74994581"/>
      <w:bookmarkStart w:id="867" w:name="_Toc85467834"/>
      <w:bookmarkStart w:id="868" w:name="_Toc89182875"/>
      <w:bookmarkStart w:id="869" w:name="_Toc90651177"/>
      <w:bookmarkStart w:id="870" w:name="_Toc96933327"/>
      <w:bookmarkStart w:id="871" w:name="_Toc98507194"/>
      <w:bookmarkStart w:id="872" w:name="_Toc98507647"/>
      <w:bookmarkStart w:id="873" w:name="_Toc122098252"/>
      <w:bookmarkStart w:id="874" w:name="_Toc168390919"/>
      <w:r w:rsidRPr="00616F0C">
        <w:t>5.2.2.5</w:t>
      </w:r>
      <w:r w:rsidRPr="00616F0C">
        <w:tab/>
      </w:r>
      <w:r w:rsidRPr="005D0F74">
        <w:t>Delete</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834E3DD" w14:textId="77777777" w:rsidR="00E134FC" w:rsidRPr="00616F0C" w:rsidRDefault="00E134FC" w:rsidP="00E134FC">
      <w:pPr>
        <w:pStyle w:val="Heading5"/>
      </w:pPr>
      <w:bookmarkStart w:id="875" w:name="_Toc34227027"/>
      <w:bookmarkStart w:id="876" w:name="_Toc34749742"/>
      <w:bookmarkStart w:id="877" w:name="_Toc34750302"/>
      <w:bookmarkStart w:id="878" w:name="_Toc34750492"/>
      <w:bookmarkStart w:id="879" w:name="_Toc35940898"/>
      <w:bookmarkStart w:id="880" w:name="_Toc35937331"/>
      <w:bookmarkStart w:id="881" w:name="_Toc36463725"/>
      <w:bookmarkStart w:id="882" w:name="_Toc43131652"/>
      <w:bookmarkStart w:id="883" w:name="_Toc45032487"/>
      <w:bookmarkStart w:id="884" w:name="_Toc49782181"/>
      <w:bookmarkStart w:id="885" w:name="_Toc51873617"/>
      <w:bookmarkStart w:id="886" w:name="_Toc57209099"/>
      <w:bookmarkStart w:id="887" w:name="_Toc58588442"/>
      <w:bookmarkStart w:id="888" w:name="_Toc66114782"/>
      <w:bookmarkStart w:id="889" w:name="_Toc67686293"/>
      <w:bookmarkStart w:id="890" w:name="_Toc74994582"/>
      <w:bookmarkStart w:id="891" w:name="_Toc85467835"/>
      <w:bookmarkStart w:id="892" w:name="_Toc89182876"/>
      <w:bookmarkStart w:id="893" w:name="_Toc90651178"/>
      <w:bookmarkStart w:id="894" w:name="_Toc96933328"/>
      <w:bookmarkStart w:id="895" w:name="_Toc98507195"/>
      <w:bookmarkStart w:id="896" w:name="_Toc98507648"/>
      <w:bookmarkStart w:id="897" w:name="_Toc122098253"/>
      <w:bookmarkStart w:id="898" w:name="_Toc168390920"/>
      <w:r w:rsidRPr="00616F0C">
        <w:t>5.2.2.5.1</w:t>
      </w:r>
      <w:r w:rsidRPr="00616F0C">
        <w:tab/>
      </w:r>
      <w:r w:rsidRPr="005D0F74">
        <w:t>General</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8F79E3" w:rsidRDefault="00E134FC" w:rsidP="00E134FC">
      <w:pPr>
        <w:pStyle w:val="B1"/>
        <w:rPr>
          <w:lang w:val="en-US"/>
        </w:rPr>
      </w:pPr>
      <w:r w:rsidRPr="008F79E3">
        <w:rPr>
          <w:lang w:val="en-US"/>
        </w:rPr>
        <w:t>-</w:t>
      </w:r>
      <w:r w:rsidRPr="008F79E3">
        <w:rPr>
          <w:lang w:val="en-US"/>
        </w:rPr>
        <w:tab/>
        <w:t>Record Delete</w:t>
      </w:r>
    </w:p>
    <w:p w14:paraId="601B7760" w14:textId="77777777" w:rsidR="00E134FC" w:rsidRPr="008F79E3" w:rsidRDefault="00E134FC" w:rsidP="00E134FC">
      <w:pPr>
        <w:pStyle w:val="B1"/>
        <w:rPr>
          <w:lang w:val="en-US"/>
        </w:rPr>
      </w:pPr>
      <w:r w:rsidRPr="008F79E3">
        <w:rPr>
          <w:lang w:val="en-US"/>
        </w:rPr>
        <w:t>-</w:t>
      </w:r>
      <w:r w:rsidRPr="008F79E3">
        <w:rPr>
          <w:lang w:val="en-US"/>
        </w:rPr>
        <w:tab/>
        <w:t>Block Delete</w:t>
      </w:r>
    </w:p>
    <w:p w14:paraId="18BF75EB" w14:textId="77777777" w:rsidR="00E134FC" w:rsidRPr="008F79E3" w:rsidRDefault="00E134FC" w:rsidP="00E134FC">
      <w:pPr>
        <w:pStyle w:val="B1"/>
        <w:rPr>
          <w:lang w:val="en-US"/>
        </w:rPr>
      </w:pPr>
      <w:bookmarkStart w:id="899" w:name="_Toc34227028"/>
      <w:bookmarkStart w:id="900" w:name="_Toc34749743"/>
      <w:bookmarkStart w:id="901" w:name="_Toc34750303"/>
      <w:bookmarkStart w:id="902" w:name="_Toc34750493"/>
      <w:bookmarkStart w:id="903" w:name="_Toc35940899"/>
      <w:bookmarkStart w:id="904" w:name="_Toc35937332"/>
      <w:bookmarkStart w:id="905" w:name="_Toc36463726"/>
      <w:bookmarkStart w:id="906" w:name="_Toc43131653"/>
      <w:bookmarkStart w:id="907" w:name="_Toc45032488"/>
      <w:bookmarkStart w:id="908" w:name="_Toc49782182"/>
      <w:bookmarkStart w:id="909" w:name="_Toc51873618"/>
      <w:r w:rsidRPr="008F79E3">
        <w:rPr>
          <w:lang w:val="en-US"/>
        </w:rPr>
        <w:t>-</w:t>
      </w:r>
      <w:r w:rsidRPr="008F79E3">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910" w:name="_Toc57209100"/>
      <w:bookmarkStart w:id="911" w:name="_Toc58588443"/>
      <w:bookmarkStart w:id="912" w:name="_Toc66114783"/>
      <w:bookmarkStart w:id="913" w:name="_Toc67686294"/>
      <w:bookmarkStart w:id="914" w:name="_Toc74994583"/>
      <w:bookmarkStart w:id="915" w:name="_Toc85467836"/>
      <w:bookmarkStart w:id="916" w:name="_Toc89182877"/>
      <w:bookmarkStart w:id="917" w:name="_Toc90651179"/>
      <w:bookmarkStart w:id="918" w:name="_Toc96933329"/>
      <w:bookmarkStart w:id="919" w:name="_Toc98507196"/>
      <w:bookmarkStart w:id="920" w:name="_Toc98507649"/>
      <w:bookmarkStart w:id="921" w:name="_Toc122098254"/>
      <w:bookmarkStart w:id="922" w:name="_Toc168390921"/>
      <w:r w:rsidRPr="00616F0C">
        <w:t>5.2.2.5.2</w:t>
      </w:r>
      <w:r w:rsidRPr="00616F0C">
        <w:tab/>
        <w:t xml:space="preserve">Record </w:t>
      </w:r>
      <w:r w:rsidRPr="005D0F74">
        <w:t>Delete</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432.1pt;height:123pt" o:ole="">
            <v:imagedata r:id="rId51" o:title=""/>
          </v:shape>
          <o:OLEObject Type="Embed" ProgID="Visio.Drawing.11" ShapeID="_x0000_i1043" DrawAspect="Content" ObjectID="_1779256201" r:id="rId52"/>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923" w:name="_Toc34227029"/>
      <w:bookmarkStart w:id="924" w:name="_Toc34749744"/>
      <w:bookmarkStart w:id="925" w:name="_Toc34750304"/>
      <w:bookmarkStart w:id="926" w:name="_Toc34750494"/>
      <w:bookmarkStart w:id="927" w:name="_Toc35940900"/>
      <w:bookmarkStart w:id="928" w:name="_Toc35937333"/>
      <w:bookmarkStart w:id="929" w:name="_Toc36463727"/>
      <w:bookmarkStart w:id="930" w:name="_Toc43131654"/>
      <w:bookmarkStart w:id="931" w:name="_Toc45032489"/>
      <w:bookmarkStart w:id="932" w:name="_Toc49782183"/>
      <w:bookmarkStart w:id="933" w:name="_Toc51873619"/>
      <w:bookmarkStart w:id="934" w:name="_Toc57209101"/>
      <w:bookmarkStart w:id="935" w:name="_Toc58588444"/>
      <w:bookmarkStart w:id="936" w:name="_Toc66114784"/>
      <w:bookmarkStart w:id="937" w:name="_Toc67686295"/>
      <w:bookmarkStart w:id="938" w:name="_Toc74994584"/>
      <w:bookmarkStart w:id="939" w:name="_Toc85467837"/>
      <w:bookmarkStart w:id="940" w:name="_Toc89182878"/>
      <w:bookmarkStart w:id="941" w:name="_Toc90651180"/>
      <w:bookmarkStart w:id="942" w:name="_Toc96933330"/>
      <w:bookmarkStart w:id="943" w:name="_Toc98507197"/>
      <w:bookmarkStart w:id="944" w:name="_Toc98507650"/>
      <w:bookmarkStart w:id="945" w:name="_Toc122098255"/>
      <w:bookmarkStart w:id="946" w:name="_Toc168390922"/>
      <w:r w:rsidRPr="00616F0C">
        <w:t>5.2.2.5.3</w:t>
      </w:r>
      <w:r w:rsidRPr="00616F0C">
        <w:tab/>
        <w:t>Block Delete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432.1pt;height:123pt" o:ole="">
            <v:imagedata r:id="rId53" o:title=""/>
          </v:shape>
          <o:OLEObject Type="Embed" ProgID="Visio.Drawing.11" ShapeID="_x0000_i1044" DrawAspect="Content" ObjectID="_1779256202" r:id="rId54"/>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947" w:name="_Toc57209102"/>
      <w:bookmarkStart w:id="948" w:name="_Toc58588445"/>
      <w:bookmarkStart w:id="949" w:name="_Toc66114785"/>
      <w:bookmarkStart w:id="950" w:name="_Toc67686296"/>
      <w:bookmarkStart w:id="951" w:name="_Toc74994585"/>
      <w:bookmarkStart w:id="952" w:name="_Toc85467838"/>
      <w:bookmarkStart w:id="953" w:name="_Toc89182879"/>
      <w:bookmarkStart w:id="954" w:name="_Toc90651181"/>
      <w:bookmarkStart w:id="955" w:name="_Toc96933331"/>
      <w:bookmarkStart w:id="956" w:name="_Toc98507198"/>
      <w:bookmarkStart w:id="957" w:name="_Toc98507651"/>
      <w:bookmarkStart w:id="958" w:name="_Toc122098256"/>
      <w:bookmarkStart w:id="959" w:name="_Toc168390923"/>
      <w:bookmarkStart w:id="960" w:name="_Toc34227030"/>
      <w:bookmarkStart w:id="961" w:name="_Toc34749745"/>
      <w:bookmarkStart w:id="962" w:name="_Toc34750305"/>
      <w:bookmarkStart w:id="963" w:name="_Toc34750495"/>
      <w:bookmarkStart w:id="964" w:name="_Toc35940901"/>
      <w:bookmarkStart w:id="965" w:name="_Toc35937334"/>
      <w:bookmarkStart w:id="966" w:name="_Toc36463728"/>
      <w:bookmarkStart w:id="967" w:name="_Toc43131655"/>
      <w:bookmarkStart w:id="968" w:name="_Toc45032490"/>
      <w:bookmarkStart w:id="969" w:name="_Toc49782184"/>
      <w:bookmarkStart w:id="970" w:name="_Toc51873620"/>
      <w:r w:rsidRPr="00616F0C">
        <w:t>5.2.2.5.</w:t>
      </w:r>
      <w:r>
        <w:t>4</w:t>
      </w:r>
      <w:r w:rsidRPr="00616F0C">
        <w:tab/>
      </w:r>
      <w:r>
        <w:t>Meta Schema</w:t>
      </w:r>
      <w:r w:rsidRPr="00616F0C">
        <w:t xml:space="preserve"> Delete</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15pt;height:158.25pt" o:ole="">
            <v:imagedata r:id="rId55" o:title=""/>
          </v:shape>
          <o:OLEObject Type="Embed" ProgID="Visio.Drawing.11" ShapeID="_x0000_i1045" DrawAspect="Content" ObjectID="_1779256203" r:id="rId56"/>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971" w:name="_Toc85467839"/>
      <w:bookmarkStart w:id="972" w:name="_Toc89182880"/>
      <w:bookmarkStart w:id="973" w:name="_Toc90651182"/>
      <w:bookmarkStart w:id="974" w:name="_Toc96933332"/>
      <w:bookmarkStart w:id="975" w:name="_Toc98507199"/>
      <w:bookmarkStart w:id="976" w:name="_Toc98507652"/>
      <w:bookmarkStart w:id="977" w:name="_Toc122098257"/>
      <w:bookmarkStart w:id="978" w:name="_Toc168390924"/>
      <w:bookmarkStart w:id="979" w:name="_Toc57209103"/>
      <w:bookmarkStart w:id="980" w:name="_Toc58588446"/>
      <w:bookmarkStart w:id="981" w:name="_Toc66114786"/>
      <w:bookmarkStart w:id="982" w:name="_Toc67686297"/>
      <w:bookmarkStart w:id="983" w:name="_Toc74994586"/>
      <w:r w:rsidRPr="00616F0C">
        <w:t>5.2.2.5.</w:t>
      </w:r>
      <w:r>
        <w:t>5</w:t>
      </w:r>
      <w:r w:rsidRPr="00616F0C">
        <w:tab/>
      </w:r>
      <w:r>
        <w:t xml:space="preserve">Bulk </w:t>
      </w:r>
      <w:r w:rsidRPr="00616F0C">
        <w:t>Record</w:t>
      </w:r>
      <w:r>
        <w:t>s</w:t>
      </w:r>
      <w:r w:rsidRPr="00616F0C">
        <w:t xml:space="preserve"> Delete</w:t>
      </w:r>
      <w:bookmarkEnd w:id="971"/>
      <w:bookmarkEnd w:id="972"/>
      <w:bookmarkEnd w:id="973"/>
      <w:bookmarkEnd w:id="974"/>
      <w:bookmarkEnd w:id="975"/>
      <w:bookmarkEnd w:id="976"/>
      <w:bookmarkEnd w:id="977"/>
      <w:bookmarkEnd w:id="978"/>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2.5pt;height:123.05pt" o:ole="">
            <v:imagedata r:id="rId57" o:title=""/>
          </v:shape>
          <o:OLEObject Type="Embed" ProgID="Visio.Drawing.11" ShapeID="_x0000_i1046" DrawAspect="Content" ObjectID="_1779256204" r:id="rId58"/>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984" w:name="_Toc96933333"/>
      <w:bookmarkStart w:id="985" w:name="_Toc98507200"/>
      <w:bookmarkStart w:id="986" w:name="_Toc98507653"/>
      <w:bookmarkStart w:id="987" w:name="_Toc122098258"/>
      <w:bookmarkStart w:id="988" w:name="_Toc168390925"/>
      <w:bookmarkEnd w:id="960"/>
      <w:bookmarkEnd w:id="961"/>
      <w:bookmarkEnd w:id="962"/>
      <w:bookmarkEnd w:id="963"/>
      <w:bookmarkEnd w:id="964"/>
      <w:bookmarkEnd w:id="965"/>
      <w:bookmarkEnd w:id="966"/>
      <w:bookmarkEnd w:id="967"/>
      <w:bookmarkEnd w:id="968"/>
      <w:bookmarkEnd w:id="969"/>
      <w:bookmarkEnd w:id="970"/>
      <w:bookmarkEnd w:id="979"/>
      <w:bookmarkEnd w:id="980"/>
      <w:bookmarkEnd w:id="981"/>
      <w:bookmarkEnd w:id="982"/>
      <w:bookmarkEnd w:id="983"/>
      <w:r>
        <w:t>5.2.2.6</w:t>
      </w:r>
      <w:r>
        <w:tab/>
      </w:r>
      <w:r w:rsidRPr="00616F0C">
        <w:t>Notify</w:t>
      </w:r>
      <w:bookmarkEnd w:id="984"/>
      <w:bookmarkEnd w:id="985"/>
      <w:bookmarkEnd w:id="986"/>
      <w:bookmarkEnd w:id="987"/>
      <w:bookmarkEnd w:id="988"/>
    </w:p>
    <w:p w14:paraId="57A11712" w14:textId="77777777" w:rsidR="00E134FC" w:rsidRPr="00616F0C" w:rsidRDefault="00E134FC" w:rsidP="00E134FC">
      <w:pPr>
        <w:pStyle w:val="Heading5"/>
      </w:pPr>
      <w:bookmarkStart w:id="989" w:name="_Toc34227031"/>
      <w:bookmarkStart w:id="990" w:name="_Toc34749746"/>
      <w:bookmarkStart w:id="991" w:name="_Toc34750306"/>
      <w:bookmarkStart w:id="992" w:name="_Toc34750496"/>
      <w:bookmarkStart w:id="993" w:name="_Toc35940902"/>
      <w:bookmarkStart w:id="994" w:name="_Toc35937335"/>
      <w:bookmarkStart w:id="995" w:name="_Toc36463729"/>
      <w:bookmarkStart w:id="996" w:name="_Toc43131656"/>
      <w:bookmarkStart w:id="997" w:name="_Toc45032491"/>
      <w:bookmarkStart w:id="998" w:name="_Toc49782185"/>
      <w:bookmarkStart w:id="999" w:name="_Toc51873621"/>
      <w:bookmarkStart w:id="1000" w:name="_Toc57209104"/>
      <w:bookmarkStart w:id="1001" w:name="_Toc58588447"/>
      <w:bookmarkStart w:id="1002" w:name="_Toc66114787"/>
      <w:bookmarkStart w:id="1003" w:name="_Toc67686298"/>
      <w:bookmarkStart w:id="1004" w:name="_Toc74994587"/>
      <w:bookmarkStart w:id="1005" w:name="_Toc85467841"/>
      <w:bookmarkStart w:id="1006" w:name="_Toc89182882"/>
      <w:bookmarkStart w:id="1007" w:name="_Toc90651184"/>
      <w:bookmarkStart w:id="1008" w:name="_Toc96933334"/>
      <w:bookmarkStart w:id="1009" w:name="_Toc98507201"/>
      <w:bookmarkStart w:id="1010" w:name="_Toc98507654"/>
      <w:bookmarkStart w:id="1011" w:name="_Toc122098259"/>
      <w:bookmarkStart w:id="1012" w:name="_Toc168390926"/>
      <w:r w:rsidRPr="00616F0C">
        <w:t>5.2.2.6.1</w:t>
      </w:r>
      <w:r w:rsidRPr="00616F0C">
        <w:tab/>
        <w:t>General</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013" w:name="_Toc34227032"/>
      <w:bookmarkStart w:id="1014" w:name="_Toc34749747"/>
      <w:bookmarkStart w:id="1015" w:name="_Toc34750307"/>
      <w:bookmarkStart w:id="1016" w:name="_Toc34750497"/>
      <w:bookmarkStart w:id="1017" w:name="_Toc35940903"/>
      <w:bookmarkStart w:id="1018" w:name="_Toc35937336"/>
      <w:bookmarkStart w:id="1019" w:name="_Toc36463730"/>
      <w:bookmarkStart w:id="1020" w:name="_Toc43131657"/>
      <w:bookmarkStart w:id="1021" w:name="_Toc45032492"/>
      <w:bookmarkStart w:id="1022" w:name="_Toc49782186"/>
      <w:bookmarkStart w:id="1023" w:name="_Toc51873622"/>
      <w:bookmarkStart w:id="1024" w:name="_Toc57209105"/>
      <w:bookmarkStart w:id="1025" w:name="_Toc58588448"/>
      <w:bookmarkStart w:id="1026" w:name="_Toc66114788"/>
      <w:bookmarkStart w:id="1027" w:name="_Toc67686299"/>
      <w:bookmarkStart w:id="1028" w:name="_Toc74994588"/>
      <w:bookmarkStart w:id="1029" w:name="_Toc85467842"/>
      <w:bookmarkStart w:id="1030" w:name="_Toc89182883"/>
      <w:bookmarkStart w:id="1031" w:name="_Toc90651185"/>
      <w:bookmarkStart w:id="1032" w:name="_Toc96933335"/>
      <w:bookmarkStart w:id="1033" w:name="_Toc98507202"/>
      <w:bookmarkStart w:id="1034" w:name="_Toc98507655"/>
      <w:bookmarkStart w:id="1035" w:name="_Toc122098260"/>
      <w:bookmarkStart w:id="1036" w:name="_Toc168390927"/>
      <w:r w:rsidRPr="00616F0C">
        <w:t>5.2.2.6.2</w:t>
      </w:r>
      <w:r w:rsidRPr="00616F0C">
        <w:tab/>
        <w:t>Record Expiry Notify</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pt" o:ole="">
            <v:imagedata r:id="rId59" o:title=""/>
          </v:shape>
          <o:OLEObject Type="Embed" ProgID="Visio.Drawing.15" ShapeID="_x0000_i1047" DrawAspect="Content" ObjectID="_1779256205" r:id="rId60"/>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037" w:name="_Toc43131658"/>
      <w:bookmarkStart w:id="1038" w:name="_Toc45032493"/>
      <w:bookmarkStart w:id="1039" w:name="_Toc49782187"/>
      <w:bookmarkStart w:id="1040" w:name="_Toc51873623"/>
      <w:bookmarkStart w:id="1041" w:name="_Toc57209106"/>
      <w:bookmarkStart w:id="1042" w:name="_Toc58588449"/>
      <w:bookmarkStart w:id="1043" w:name="_Toc66114789"/>
      <w:bookmarkStart w:id="1044" w:name="_Toc67686300"/>
      <w:bookmarkStart w:id="1045" w:name="_Toc74994589"/>
      <w:bookmarkStart w:id="1046" w:name="_Toc85467843"/>
      <w:bookmarkStart w:id="1047" w:name="_Toc89182884"/>
      <w:bookmarkStart w:id="1048" w:name="_Toc90651186"/>
      <w:bookmarkStart w:id="1049" w:name="_Toc96933336"/>
      <w:bookmarkStart w:id="1050" w:name="_Toc98507203"/>
      <w:bookmarkStart w:id="1051" w:name="_Toc98507656"/>
      <w:bookmarkStart w:id="1052" w:name="_Toc122098261"/>
      <w:bookmarkStart w:id="1053" w:name="_Toc168390928"/>
      <w:r>
        <w:t>5.2.2.6.3</w:t>
      </w:r>
      <w:r w:rsidRPr="00616F0C">
        <w:tab/>
        <w:t>Notif</w:t>
      </w:r>
      <w:r>
        <w:t>ication due to Data Change</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pt" o:ole="">
            <v:imagedata r:id="rId61" o:title=""/>
          </v:shape>
          <o:OLEObject Type="Embed" ProgID="Visio.Drawing.15" ShapeID="_x0000_i1048" DrawAspect="Content" ObjectID="_1779256206" r:id="rId62"/>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054" w:name="_Toc89182885"/>
      <w:bookmarkStart w:id="1055" w:name="_Toc90651187"/>
      <w:bookmarkStart w:id="1056" w:name="_Toc96933337"/>
      <w:bookmarkStart w:id="1057" w:name="_Toc98507204"/>
      <w:bookmarkStart w:id="1058" w:name="_Toc98507657"/>
      <w:bookmarkStart w:id="1059" w:name="_Toc122098262"/>
      <w:bookmarkStart w:id="1060" w:name="_Toc168390929"/>
      <w:bookmarkStart w:id="1061" w:name="_Toc43131659"/>
      <w:bookmarkStart w:id="1062" w:name="_Toc45032494"/>
      <w:bookmarkStart w:id="1063" w:name="_Toc49782188"/>
      <w:bookmarkStart w:id="1064" w:name="_Toc51873624"/>
      <w:bookmarkStart w:id="1065" w:name="_Toc57209107"/>
      <w:bookmarkStart w:id="1066" w:name="_Toc58588450"/>
      <w:bookmarkStart w:id="1067" w:name="_Toc66114790"/>
      <w:bookmarkStart w:id="1068" w:name="_Toc67686301"/>
      <w:bookmarkStart w:id="1069" w:name="_Toc74994590"/>
      <w:bookmarkStart w:id="1070" w:name="_Toc85467844"/>
      <w:r>
        <w:t>5.2.2.6.4</w:t>
      </w:r>
      <w:r w:rsidRPr="00616F0C">
        <w:tab/>
      </w:r>
      <w:r>
        <w:t>Subscription Expiry</w:t>
      </w:r>
      <w:r w:rsidRPr="00B06F7A">
        <w:t xml:space="preserve"> Notification</w:t>
      </w:r>
      <w:bookmarkEnd w:id="1054"/>
      <w:bookmarkEnd w:id="1055"/>
      <w:bookmarkEnd w:id="1056"/>
      <w:bookmarkEnd w:id="1057"/>
      <w:bookmarkEnd w:id="1058"/>
      <w:bookmarkEnd w:id="1059"/>
      <w:bookmarkEnd w:id="1060"/>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7pt;height:93pt" o:ole="">
            <v:imagedata r:id="rId63" o:title=""/>
          </v:shape>
          <o:OLEObject Type="Embed" ProgID="Visio.Drawing.15" ShapeID="_x0000_i1049" DrawAspect="Content" ObjectID="_1779256207" r:id="rId64"/>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071" w:name="_Toc89182886"/>
      <w:bookmarkStart w:id="1072" w:name="_Toc90651188"/>
      <w:bookmarkStart w:id="1073" w:name="_Toc96933338"/>
      <w:bookmarkStart w:id="1074" w:name="_Toc98507205"/>
      <w:bookmarkStart w:id="1075" w:name="_Toc98507658"/>
      <w:bookmarkStart w:id="1076" w:name="_Toc122098263"/>
      <w:bookmarkStart w:id="1077" w:name="_Toc168390930"/>
      <w:r>
        <w:t>5.2.2.7</w:t>
      </w:r>
      <w:r w:rsidRPr="00B3056F">
        <w:tab/>
        <w:t>Subscribe</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15B53710" w14:textId="77777777" w:rsidR="00E134FC" w:rsidRPr="00B3056F" w:rsidRDefault="00E134FC" w:rsidP="00E134FC">
      <w:pPr>
        <w:pStyle w:val="Heading5"/>
      </w:pPr>
      <w:bookmarkStart w:id="1078" w:name="_Toc11338363"/>
      <w:bookmarkStart w:id="1079" w:name="_Toc27584968"/>
      <w:bookmarkStart w:id="1080" w:name="_Toc36456911"/>
      <w:bookmarkStart w:id="1081" w:name="_Toc43131660"/>
      <w:bookmarkStart w:id="1082" w:name="_Toc45032495"/>
      <w:bookmarkStart w:id="1083" w:name="_Toc49782189"/>
      <w:bookmarkStart w:id="1084" w:name="_Toc51873625"/>
      <w:bookmarkStart w:id="1085" w:name="_Toc57209108"/>
      <w:bookmarkStart w:id="1086" w:name="_Toc58588451"/>
      <w:bookmarkStart w:id="1087" w:name="_Toc66114791"/>
      <w:bookmarkStart w:id="1088" w:name="_Toc67686302"/>
      <w:bookmarkStart w:id="1089" w:name="_Toc74994591"/>
      <w:bookmarkStart w:id="1090" w:name="_Toc85467845"/>
      <w:bookmarkStart w:id="1091" w:name="_Toc89182887"/>
      <w:bookmarkStart w:id="1092" w:name="_Toc90651189"/>
      <w:bookmarkStart w:id="1093" w:name="_Toc96933339"/>
      <w:bookmarkStart w:id="1094" w:name="_Toc98507206"/>
      <w:bookmarkStart w:id="1095" w:name="_Toc98507659"/>
      <w:bookmarkStart w:id="1096" w:name="_Toc122098264"/>
      <w:bookmarkStart w:id="1097" w:name="_Toc168390931"/>
      <w:r>
        <w:t>5.2.2.7</w:t>
      </w:r>
      <w:r w:rsidRPr="00B3056F">
        <w:t>.1</w:t>
      </w:r>
      <w:r w:rsidRPr="00B3056F">
        <w:tab/>
        <w:t>General</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098" w:name="_Toc11338364"/>
      <w:bookmarkStart w:id="1099" w:name="_Toc27584969"/>
      <w:bookmarkStart w:id="1100" w:name="_Toc36456912"/>
      <w:bookmarkStart w:id="1101" w:name="_Toc43131661"/>
      <w:bookmarkStart w:id="1102" w:name="_Toc45032496"/>
      <w:bookmarkStart w:id="1103" w:name="_Toc49782190"/>
      <w:bookmarkStart w:id="1104" w:name="_Toc51873626"/>
      <w:bookmarkStart w:id="1105" w:name="_Toc57209109"/>
      <w:bookmarkStart w:id="1106" w:name="_Toc58588452"/>
      <w:bookmarkStart w:id="1107" w:name="_Toc66114792"/>
      <w:bookmarkStart w:id="1108" w:name="_Toc67686303"/>
      <w:bookmarkStart w:id="1109" w:name="_Toc74994592"/>
      <w:bookmarkStart w:id="1110" w:name="_Toc85467846"/>
      <w:bookmarkStart w:id="1111" w:name="_Toc89182888"/>
      <w:bookmarkStart w:id="1112" w:name="_Toc90651190"/>
      <w:bookmarkStart w:id="1113" w:name="_Toc96933340"/>
      <w:bookmarkStart w:id="1114" w:name="_Toc98507207"/>
      <w:bookmarkStart w:id="1115" w:name="_Toc98507660"/>
      <w:bookmarkStart w:id="1116" w:name="_Toc122098265"/>
      <w:bookmarkStart w:id="1117" w:name="_Toc168390932"/>
      <w:r>
        <w:t>5.2.2.7</w:t>
      </w:r>
      <w:r w:rsidRPr="00B3056F">
        <w:t>.2</w:t>
      </w:r>
      <w:r w:rsidRPr="00B3056F">
        <w:tab/>
        <w:t>Subscription to notifications of data change</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431.95pt;height:2in" o:ole="">
            <v:imagedata r:id="rId65" o:title=""/>
          </v:shape>
          <o:OLEObject Type="Embed" ProgID="Visio.Drawing.11" ShapeID="_x0000_i1050" DrawAspect="Content" ObjectID="_1779256208" r:id="rId66"/>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118" w:name="_Toc57209110"/>
      <w:bookmarkStart w:id="1119" w:name="_Toc58588453"/>
      <w:bookmarkStart w:id="1120" w:name="_Toc66114793"/>
      <w:bookmarkStart w:id="1121" w:name="_Toc67686304"/>
      <w:bookmarkStart w:id="1122" w:name="_Toc74994593"/>
      <w:bookmarkStart w:id="1123" w:name="_Toc85467847"/>
      <w:bookmarkStart w:id="1124" w:name="_Toc89182889"/>
      <w:bookmarkStart w:id="1125" w:name="_Toc90651191"/>
      <w:bookmarkStart w:id="1126" w:name="_Toc96933341"/>
      <w:bookmarkStart w:id="1127" w:name="_Toc98507208"/>
      <w:bookmarkStart w:id="1128" w:name="_Toc98507661"/>
      <w:bookmarkStart w:id="1129" w:name="_Toc122098266"/>
      <w:bookmarkStart w:id="1130" w:name="_Toc168390933"/>
      <w:r>
        <w:t>5.2.2.8</w:t>
      </w:r>
      <w:r w:rsidRPr="00B3056F">
        <w:tab/>
      </w:r>
      <w:r>
        <w:t>Uns</w:t>
      </w:r>
      <w:r w:rsidRPr="00B3056F">
        <w:t>ubscribe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721989" w14:textId="77777777" w:rsidR="00E134FC" w:rsidRPr="00B3056F" w:rsidRDefault="00E134FC" w:rsidP="00E134FC">
      <w:pPr>
        <w:pStyle w:val="Heading5"/>
      </w:pPr>
      <w:bookmarkStart w:id="1131" w:name="_Toc57209111"/>
      <w:bookmarkStart w:id="1132" w:name="_Toc58588454"/>
      <w:bookmarkStart w:id="1133" w:name="_Toc66114794"/>
      <w:bookmarkStart w:id="1134" w:name="_Toc67686305"/>
      <w:bookmarkStart w:id="1135" w:name="_Toc74994594"/>
      <w:bookmarkStart w:id="1136" w:name="_Toc85467848"/>
      <w:bookmarkStart w:id="1137" w:name="_Toc89182890"/>
      <w:bookmarkStart w:id="1138" w:name="_Toc90651192"/>
      <w:bookmarkStart w:id="1139" w:name="_Toc96933342"/>
      <w:bookmarkStart w:id="1140" w:name="_Toc98507209"/>
      <w:bookmarkStart w:id="1141" w:name="_Toc98507662"/>
      <w:bookmarkStart w:id="1142" w:name="_Toc122098267"/>
      <w:bookmarkStart w:id="1143" w:name="_Toc168390934"/>
      <w:r>
        <w:t>5.2.2.8</w:t>
      </w:r>
      <w:r w:rsidRPr="00B3056F">
        <w:t>.1</w:t>
      </w:r>
      <w:r w:rsidRPr="00B3056F">
        <w:tab/>
        <w:t>General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144" w:name="_Toc57209112"/>
      <w:bookmarkStart w:id="1145" w:name="_Toc58588455"/>
      <w:bookmarkStart w:id="1146" w:name="_Toc66114795"/>
      <w:bookmarkStart w:id="1147" w:name="_Toc67686306"/>
      <w:bookmarkStart w:id="1148" w:name="_Toc74994595"/>
      <w:bookmarkStart w:id="1149" w:name="_Toc85467849"/>
      <w:bookmarkStart w:id="1150" w:name="_Toc89182891"/>
      <w:bookmarkStart w:id="1151" w:name="_Toc90651193"/>
      <w:bookmarkStart w:id="1152" w:name="_Toc96933343"/>
      <w:bookmarkStart w:id="1153" w:name="_Toc98507210"/>
      <w:bookmarkStart w:id="1154" w:name="_Toc98507663"/>
      <w:bookmarkStart w:id="1155" w:name="_Toc122098268"/>
      <w:bookmarkStart w:id="1156" w:name="_Toc168390935"/>
      <w:r>
        <w:t>5.2.2.8</w:t>
      </w:r>
      <w:r w:rsidRPr="00B3056F">
        <w:t>.2</w:t>
      </w:r>
      <w:r w:rsidRPr="00B3056F">
        <w:tab/>
      </w:r>
      <w:r>
        <w:t>Uns</w:t>
      </w:r>
      <w:r w:rsidRPr="00B3056F">
        <w:t>ubscription to notifications of data change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431.95pt;height:144.05pt" o:ole="">
            <v:imagedata r:id="rId67" o:title=""/>
          </v:shape>
          <o:OLEObject Type="Embed" ProgID="Visio.Drawing.11" ShapeID="_x0000_i1051" DrawAspect="Content" ObjectID="_1779256209" r:id="rId68"/>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157" w:name="_Toc66114796"/>
      <w:bookmarkStart w:id="1158" w:name="_Toc67686307"/>
      <w:bookmarkStart w:id="1159" w:name="_Toc74994596"/>
      <w:bookmarkStart w:id="1160" w:name="_Toc85467850"/>
      <w:bookmarkStart w:id="1161" w:name="_Toc89181509"/>
      <w:bookmarkStart w:id="1162" w:name="_Toc89182892"/>
      <w:bookmarkStart w:id="1163" w:name="_Toc90651194"/>
      <w:bookmarkStart w:id="1164" w:name="_Toc96933344"/>
      <w:bookmarkStart w:id="1165" w:name="_Toc98507211"/>
      <w:bookmarkStart w:id="1166" w:name="_Toc98507664"/>
      <w:bookmarkStart w:id="1167" w:name="_Toc122098269"/>
      <w:bookmarkStart w:id="1168" w:name="_Toc168390936"/>
      <w:r w:rsidRPr="00616F0C">
        <w:t>5.</w:t>
      </w:r>
      <w:r>
        <w:t>3</w:t>
      </w:r>
      <w:r w:rsidRPr="00616F0C">
        <w:tab/>
        <w:t>Nudsf_</w:t>
      </w:r>
      <w:r>
        <w:t>Timer</w:t>
      </w:r>
      <w:r w:rsidRPr="00616F0C">
        <w:t xml:space="preserve"> Service</w:t>
      </w:r>
      <w:bookmarkEnd w:id="1157"/>
      <w:bookmarkEnd w:id="1158"/>
      <w:bookmarkEnd w:id="1159"/>
      <w:bookmarkEnd w:id="1160"/>
      <w:bookmarkEnd w:id="1161"/>
      <w:bookmarkEnd w:id="1162"/>
      <w:bookmarkEnd w:id="1163"/>
      <w:bookmarkEnd w:id="1164"/>
      <w:bookmarkEnd w:id="1165"/>
      <w:bookmarkEnd w:id="1166"/>
      <w:bookmarkEnd w:id="1167"/>
      <w:bookmarkEnd w:id="1168"/>
    </w:p>
    <w:p w14:paraId="6DD0F707" w14:textId="77777777" w:rsidR="00E134FC" w:rsidRPr="00616F0C" w:rsidRDefault="00E134FC" w:rsidP="00E134FC">
      <w:pPr>
        <w:pStyle w:val="Heading3"/>
      </w:pPr>
      <w:bookmarkStart w:id="1169" w:name="_Toc66114797"/>
      <w:bookmarkStart w:id="1170" w:name="_Toc67686308"/>
      <w:bookmarkStart w:id="1171" w:name="_Toc74994597"/>
      <w:bookmarkStart w:id="1172" w:name="_Toc85467851"/>
      <w:bookmarkStart w:id="1173" w:name="_Toc89181510"/>
      <w:bookmarkStart w:id="1174" w:name="_Toc89182893"/>
      <w:bookmarkStart w:id="1175" w:name="_Toc90651195"/>
      <w:bookmarkStart w:id="1176" w:name="_Toc96933345"/>
      <w:bookmarkStart w:id="1177" w:name="_Toc98507212"/>
      <w:bookmarkStart w:id="1178" w:name="_Toc98507665"/>
      <w:bookmarkStart w:id="1179" w:name="_Toc122098270"/>
      <w:bookmarkStart w:id="1180" w:name="_Toc168390937"/>
      <w:r w:rsidRPr="00616F0C">
        <w:t>5.</w:t>
      </w:r>
      <w:r>
        <w:t>3</w:t>
      </w:r>
      <w:r w:rsidRPr="00616F0C">
        <w:t>.1</w:t>
      </w:r>
      <w:r w:rsidRPr="00616F0C">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181" w:name="_Toc66114798"/>
      <w:bookmarkStart w:id="1182" w:name="_Toc67686309"/>
      <w:bookmarkStart w:id="1183" w:name="_Toc74994598"/>
      <w:bookmarkStart w:id="1184" w:name="_Toc85467852"/>
      <w:bookmarkStart w:id="1185" w:name="_Toc89181511"/>
      <w:bookmarkStart w:id="1186" w:name="_Toc89182894"/>
      <w:bookmarkStart w:id="1187" w:name="_Toc90651196"/>
      <w:bookmarkStart w:id="1188" w:name="_Toc96933346"/>
      <w:bookmarkStart w:id="1189" w:name="_Toc98507213"/>
      <w:bookmarkStart w:id="1190" w:name="_Toc98507666"/>
      <w:bookmarkStart w:id="1191" w:name="_Toc122098271"/>
      <w:bookmarkStart w:id="1192" w:name="_Toc168390938"/>
      <w:r w:rsidRPr="00616F0C">
        <w:t>5.</w:t>
      </w:r>
      <w:r>
        <w:t>3</w:t>
      </w:r>
      <w:r w:rsidRPr="00616F0C">
        <w:t>.2</w:t>
      </w:r>
      <w:r w:rsidRPr="00616F0C">
        <w:tab/>
        <w:t>Service Operations</w:t>
      </w:r>
      <w:bookmarkEnd w:id="1181"/>
      <w:bookmarkEnd w:id="1182"/>
      <w:bookmarkEnd w:id="1183"/>
      <w:bookmarkEnd w:id="1184"/>
      <w:bookmarkEnd w:id="1185"/>
      <w:bookmarkEnd w:id="1186"/>
      <w:bookmarkEnd w:id="1187"/>
      <w:bookmarkEnd w:id="1188"/>
      <w:bookmarkEnd w:id="1189"/>
      <w:bookmarkEnd w:id="1190"/>
      <w:bookmarkEnd w:id="1191"/>
      <w:bookmarkEnd w:id="1192"/>
    </w:p>
    <w:p w14:paraId="5DD0D071" w14:textId="77777777" w:rsidR="00E134FC" w:rsidRPr="00616F0C" w:rsidRDefault="00E134FC" w:rsidP="00E134FC">
      <w:pPr>
        <w:pStyle w:val="Heading4"/>
      </w:pPr>
      <w:bookmarkStart w:id="1193" w:name="_Toc66114799"/>
      <w:bookmarkStart w:id="1194" w:name="_Toc67686310"/>
      <w:bookmarkStart w:id="1195" w:name="_Toc74994599"/>
      <w:bookmarkStart w:id="1196" w:name="_Toc85467853"/>
      <w:bookmarkStart w:id="1197" w:name="_Toc89182895"/>
      <w:bookmarkStart w:id="1198" w:name="_Toc90651197"/>
      <w:bookmarkStart w:id="1199" w:name="_Toc96933347"/>
      <w:bookmarkStart w:id="1200" w:name="_Toc98507214"/>
      <w:bookmarkStart w:id="1201" w:name="_Toc98507667"/>
      <w:bookmarkStart w:id="1202" w:name="_Toc122098272"/>
      <w:bookmarkStart w:id="1203" w:name="_Toc168390939"/>
      <w:r w:rsidRPr="00616F0C">
        <w:t>5.</w:t>
      </w:r>
      <w:r>
        <w:t>3</w:t>
      </w:r>
      <w:r w:rsidRPr="00616F0C">
        <w:t>.2.1</w:t>
      </w:r>
      <w:r w:rsidRPr="00616F0C">
        <w:tab/>
        <w:t>Introduction</w:t>
      </w:r>
      <w:bookmarkEnd w:id="1193"/>
      <w:bookmarkEnd w:id="1194"/>
      <w:bookmarkEnd w:id="1195"/>
      <w:bookmarkEnd w:id="1196"/>
      <w:bookmarkEnd w:id="1197"/>
      <w:bookmarkEnd w:id="1198"/>
      <w:bookmarkEnd w:id="1199"/>
      <w:bookmarkEnd w:id="1200"/>
      <w:bookmarkEnd w:id="1201"/>
      <w:bookmarkEnd w:id="1202"/>
      <w:bookmarkEnd w:id="1203"/>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204" w:name="_Toc66114800"/>
      <w:bookmarkStart w:id="1205" w:name="_Toc67686311"/>
      <w:bookmarkStart w:id="1206" w:name="_Toc74994600"/>
      <w:bookmarkStart w:id="1207" w:name="_Toc85467854"/>
      <w:bookmarkStart w:id="1208" w:name="_Toc89182896"/>
      <w:bookmarkStart w:id="1209" w:name="_Toc90651198"/>
      <w:bookmarkStart w:id="1210" w:name="_Toc96933348"/>
      <w:bookmarkStart w:id="1211" w:name="_Toc98507215"/>
      <w:bookmarkStart w:id="1212" w:name="_Toc98507668"/>
      <w:bookmarkStart w:id="1213" w:name="_Toc122098273"/>
      <w:bookmarkStart w:id="1214" w:name="_Toc168390940"/>
      <w:r w:rsidRPr="00616F0C">
        <w:t>5.</w:t>
      </w:r>
      <w:r>
        <w:t>3</w:t>
      </w:r>
      <w:r w:rsidRPr="00616F0C">
        <w:t>.2.2</w:t>
      </w:r>
      <w:r w:rsidRPr="00616F0C">
        <w:tab/>
      </w:r>
      <w:r>
        <w:t>Start</w:t>
      </w:r>
      <w:bookmarkEnd w:id="1204"/>
      <w:bookmarkEnd w:id="1205"/>
      <w:bookmarkEnd w:id="1206"/>
      <w:bookmarkEnd w:id="1207"/>
      <w:bookmarkEnd w:id="1208"/>
      <w:bookmarkEnd w:id="1209"/>
      <w:bookmarkEnd w:id="1210"/>
      <w:bookmarkEnd w:id="1211"/>
      <w:bookmarkEnd w:id="1212"/>
      <w:bookmarkEnd w:id="1213"/>
      <w:bookmarkEnd w:id="1214"/>
    </w:p>
    <w:p w14:paraId="59A13F32" w14:textId="77777777" w:rsidR="00E134FC" w:rsidRPr="00616F0C" w:rsidRDefault="00E134FC" w:rsidP="00E134FC">
      <w:pPr>
        <w:pStyle w:val="Heading5"/>
      </w:pPr>
      <w:bookmarkStart w:id="1215" w:name="_Toc66114801"/>
      <w:bookmarkStart w:id="1216" w:name="_Toc67686312"/>
      <w:bookmarkStart w:id="1217" w:name="_Toc74994601"/>
      <w:bookmarkStart w:id="1218" w:name="_Toc85467855"/>
      <w:bookmarkStart w:id="1219" w:name="_Toc89182897"/>
      <w:bookmarkStart w:id="1220" w:name="_Toc90651199"/>
      <w:bookmarkStart w:id="1221" w:name="_Toc96933349"/>
      <w:bookmarkStart w:id="1222" w:name="_Toc98507216"/>
      <w:bookmarkStart w:id="1223" w:name="_Toc98507669"/>
      <w:bookmarkStart w:id="1224" w:name="_Toc122098274"/>
      <w:bookmarkStart w:id="1225" w:name="_Toc168390941"/>
      <w:r w:rsidRPr="00616F0C">
        <w:t>5.</w:t>
      </w:r>
      <w:r>
        <w:t>3</w:t>
      </w:r>
      <w:r w:rsidRPr="00616F0C">
        <w:t>.2.2.1</w:t>
      </w:r>
      <w:r w:rsidRPr="00616F0C">
        <w:tab/>
        <w:t>General</w:t>
      </w:r>
      <w:bookmarkEnd w:id="1215"/>
      <w:bookmarkEnd w:id="1216"/>
      <w:bookmarkEnd w:id="1217"/>
      <w:bookmarkEnd w:id="1218"/>
      <w:bookmarkEnd w:id="1219"/>
      <w:bookmarkEnd w:id="1220"/>
      <w:bookmarkEnd w:id="1221"/>
      <w:bookmarkEnd w:id="1222"/>
      <w:bookmarkEnd w:id="1223"/>
      <w:bookmarkEnd w:id="1224"/>
      <w:bookmarkEnd w:id="122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226" w:name="_Toc66114802"/>
      <w:bookmarkStart w:id="1227" w:name="_Toc67686313"/>
      <w:bookmarkStart w:id="1228" w:name="_Toc74994602"/>
      <w:bookmarkStart w:id="1229" w:name="_Toc85467856"/>
      <w:bookmarkStart w:id="1230" w:name="_Toc89182898"/>
      <w:bookmarkStart w:id="1231" w:name="_Toc90651200"/>
      <w:bookmarkStart w:id="1232" w:name="_Toc96933350"/>
      <w:bookmarkStart w:id="1233" w:name="_Toc98507217"/>
      <w:bookmarkStart w:id="1234" w:name="_Toc98507670"/>
      <w:bookmarkStart w:id="1235" w:name="_Toc122098275"/>
      <w:bookmarkStart w:id="1236" w:name="_Toc168390942"/>
      <w:r w:rsidRPr="00616F0C">
        <w:t>5.</w:t>
      </w:r>
      <w:r>
        <w:t>3</w:t>
      </w:r>
      <w:r w:rsidRPr="00616F0C">
        <w:t>.2.2.2</w:t>
      </w:r>
      <w:r w:rsidRPr="00616F0C">
        <w:tab/>
      </w:r>
      <w:r>
        <w:t>Timer Start</w:t>
      </w:r>
      <w:bookmarkEnd w:id="1226"/>
      <w:bookmarkEnd w:id="1227"/>
      <w:bookmarkEnd w:id="1228"/>
      <w:bookmarkEnd w:id="1229"/>
      <w:bookmarkEnd w:id="1230"/>
      <w:bookmarkEnd w:id="1231"/>
      <w:bookmarkEnd w:id="1232"/>
      <w:bookmarkEnd w:id="1233"/>
      <w:bookmarkEnd w:id="1234"/>
      <w:bookmarkEnd w:id="1235"/>
      <w:bookmarkEnd w:id="1236"/>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05pt" o:ole="">
            <v:imagedata r:id="rId69" o:title=""/>
          </v:shape>
          <o:OLEObject Type="Embed" ProgID="Visio.Drawing.11" ShapeID="_x0000_i1052" DrawAspect="Content" ObjectID="_1779256210" r:id="rId70"/>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237" w:name="_Toc66114803"/>
      <w:bookmarkStart w:id="1238" w:name="_Toc67686314"/>
      <w:bookmarkStart w:id="1239" w:name="_Toc74994603"/>
      <w:bookmarkStart w:id="1240" w:name="_Toc85467857"/>
      <w:bookmarkStart w:id="1241" w:name="_Toc89182899"/>
      <w:bookmarkStart w:id="1242" w:name="_Toc90651201"/>
      <w:bookmarkStart w:id="1243" w:name="_Toc96933351"/>
      <w:bookmarkStart w:id="1244" w:name="_Toc98507218"/>
      <w:bookmarkStart w:id="1245" w:name="_Toc98507671"/>
      <w:bookmarkStart w:id="1246" w:name="_Toc122098276"/>
      <w:bookmarkStart w:id="1247" w:name="_Toc168390943"/>
      <w:r w:rsidRPr="00616F0C">
        <w:t>5.</w:t>
      </w:r>
      <w:r>
        <w:t>3</w:t>
      </w:r>
      <w:r w:rsidRPr="00616F0C">
        <w:t>.2.</w:t>
      </w:r>
      <w:r>
        <w:t>3</w:t>
      </w:r>
      <w:r w:rsidRPr="00616F0C">
        <w:tab/>
      </w:r>
      <w:r>
        <w:t>Update</w:t>
      </w:r>
      <w:bookmarkEnd w:id="1237"/>
      <w:bookmarkEnd w:id="1238"/>
      <w:bookmarkEnd w:id="1239"/>
      <w:bookmarkEnd w:id="1240"/>
      <w:bookmarkEnd w:id="1241"/>
      <w:bookmarkEnd w:id="1242"/>
      <w:bookmarkEnd w:id="1243"/>
      <w:bookmarkEnd w:id="1244"/>
      <w:bookmarkEnd w:id="1245"/>
      <w:bookmarkEnd w:id="1246"/>
      <w:bookmarkEnd w:id="1247"/>
    </w:p>
    <w:p w14:paraId="6F03C5E5" w14:textId="77777777" w:rsidR="00E134FC" w:rsidRPr="00616F0C" w:rsidRDefault="00E134FC" w:rsidP="00E134FC">
      <w:pPr>
        <w:pStyle w:val="Heading5"/>
      </w:pPr>
      <w:bookmarkStart w:id="1248" w:name="_Toc66114804"/>
      <w:bookmarkStart w:id="1249" w:name="_Toc67686315"/>
      <w:bookmarkStart w:id="1250" w:name="_Toc74994604"/>
      <w:bookmarkStart w:id="1251" w:name="_Toc85467858"/>
      <w:bookmarkStart w:id="1252" w:name="_Toc89182900"/>
      <w:bookmarkStart w:id="1253" w:name="_Toc90651202"/>
      <w:bookmarkStart w:id="1254" w:name="_Toc96933352"/>
      <w:bookmarkStart w:id="1255" w:name="_Toc98507219"/>
      <w:bookmarkStart w:id="1256" w:name="_Toc98507672"/>
      <w:bookmarkStart w:id="1257" w:name="_Toc122098277"/>
      <w:bookmarkStart w:id="1258" w:name="_Toc168390944"/>
      <w:r w:rsidRPr="00616F0C">
        <w:t>5.</w:t>
      </w:r>
      <w:r>
        <w:t>3</w:t>
      </w:r>
      <w:r w:rsidRPr="00616F0C">
        <w:t>.2.</w:t>
      </w:r>
      <w:r>
        <w:t>3</w:t>
      </w:r>
      <w:r w:rsidRPr="00616F0C">
        <w:t>.1</w:t>
      </w:r>
      <w:r w:rsidRPr="00616F0C">
        <w:tab/>
        <w:t>General</w:t>
      </w:r>
      <w:bookmarkEnd w:id="1248"/>
      <w:bookmarkEnd w:id="1249"/>
      <w:bookmarkEnd w:id="1250"/>
      <w:bookmarkEnd w:id="1251"/>
      <w:bookmarkEnd w:id="1252"/>
      <w:bookmarkEnd w:id="1253"/>
      <w:bookmarkEnd w:id="1254"/>
      <w:bookmarkEnd w:id="1255"/>
      <w:bookmarkEnd w:id="1256"/>
      <w:bookmarkEnd w:id="1257"/>
      <w:bookmarkEnd w:id="1258"/>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259" w:name="_Toc66114805"/>
      <w:bookmarkStart w:id="1260" w:name="_Toc67686316"/>
      <w:bookmarkStart w:id="1261" w:name="_Toc74994605"/>
      <w:bookmarkStart w:id="1262" w:name="_Toc85467859"/>
      <w:bookmarkStart w:id="1263" w:name="_Toc89182901"/>
      <w:bookmarkStart w:id="1264" w:name="_Toc90651203"/>
      <w:bookmarkStart w:id="1265" w:name="_Toc96933353"/>
      <w:bookmarkStart w:id="1266" w:name="_Toc98507220"/>
      <w:bookmarkStart w:id="1267" w:name="_Toc98507673"/>
      <w:bookmarkStart w:id="1268" w:name="_Toc122098278"/>
      <w:bookmarkStart w:id="1269" w:name="_Toc168390945"/>
      <w:r w:rsidRPr="00616F0C">
        <w:t>5.</w:t>
      </w:r>
      <w:r>
        <w:t>3</w:t>
      </w:r>
      <w:r w:rsidRPr="00616F0C">
        <w:t>.2.</w:t>
      </w:r>
      <w:r>
        <w:t>3</w:t>
      </w:r>
      <w:r w:rsidRPr="00616F0C">
        <w:t>.2</w:t>
      </w:r>
      <w:r w:rsidRPr="00616F0C">
        <w:tab/>
      </w:r>
      <w:r>
        <w:t>Timer Update</w:t>
      </w:r>
      <w:bookmarkEnd w:id="1259"/>
      <w:bookmarkEnd w:id="1260"/>
      <w:bookmarkEnd w:id="1261"/>
      <w:bookmarkEnd w:id="1262"/>
      <w:bookmarkEnd w:id="1263"/>
      <w:bookmarkEnd w:id="1264"/>
      <w:bookmarkEnd w:id="1265"/>
      <w:bookmarkEnd w:id="1266"/>
      <w:bookmarkEnd w:id="1267"/>
      <w:bookmarkEnd w:id="1268"/>
      <w:bookmarkEnd w:id="1269"/>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5.2pt" o:ole="">
            <v:imagedata r:id="rId71" o:title=""/>
          </v:shape>
          <o:OLEObject Type="Embed" ProgID="Visio.Drawing.11" ShapeID="_x0000_i1053" DrawAspect="Content" ObjectID="_1779256211" r:id="rId72"/>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270" w:name="_Toc66114806"/>
      <w:bookmarkStart w:id="1271" w:name="_Toc67686317"/>
      <w:bookmarkStart w:id="1272" w:name="_Toc74994606"/>
      <w:bookmarkStart w:id="1273" w:name="_Toc85467860"/>
      <w:bookmarkStart w:id="1274" w:name="_Toc89182902"/>
      <w:bookmarkStart w:id="1275" w:name="_Toc90651204"/>
      <w:bookmarkStart w:id="1276" w:name="_Toc96933354"/>
      <w:bookmarkStart w:id="1277" w:name="_Toc98507221"/>
      <w:bookmarkStart w:id="1278" w:name="_Toc98507674"/>
      <w:bookmarkStart w:id="1279" w:name="_Toc122098279"/>
      <w:bookmarkStart w:id="1280" w:name="_Toc168390946"/>
      <w:r w:rsidRPr="00616F0C">
        <w:t>5.</w:t>
      </w:r>
      <w:r>
        <w:t>3</w:t>
      </w:r>
      <w:r w:rsidRPr="00616F0C">
        <w:t>.2.</w:t>
      </w:r>
      <w:r>
        <w:t>4</w:t>
      </w:r>
      <w:r w:rsidRPr="00616F0C">
        <w:tab/>
      </w:r>
      <w:r>
        <w:t>Stop</w:t>
      </w:r>
      <w:bookmarkEnd w:id="1270"/>
      <w:bookmarkEnd w:id="1271"/>
      <w:bookmarkEnd w:id="1272"/>
      <w:bookmarkEnd w:id="1273"/>
      <w:bookmarkEnd w:id="1274"/>
      <w:bookmarkEnd w:id="1275"/>
      <w:bookmarkEnd w:id="1276"/>
      <w:bookmarkEnd w:id="1277"/>
      <w:bookmarkEnd w:id="1278"/>
      <w:bookmarkEnd w:id="1279"/>
      <w:bookmarkEnd w:id="1280"/>
    </w:p>
    <w:p w14:paraId="309E5631" w14:textId="77777777" w:rsidR="00E134FC" w:rsidRPr="00616F0C" w:rsidRDefault="00E134FC" w:rsidP="00E134FC">
      <w:pPr>
        <w:pStyle w:val="Heading5"/>
      </w:pPr>
      <w:bookmarkStart w:id="1281" w:name="_Toc66114807"/>
      <w:bookmarkStart w:id="1282" w:name="_Toc67686318"/>
      <w:bookmarkStart w:id="1283" w:name="_Toc74994607"/>
      <w:bookmarkStart w:id="1284" w:name="_Toc85467861"/>
      <w:bookmarkStart w:id="1285" w:name="_Toc89182903"/>
      <w:bookmarkStart w:id="1286" w:name="_Toc90651205"/>
      <w:bookmarkStart w:id="1287" w:name="_Toc96933355"/>
      <w:bookmarkStart w:id="1288" w:name="_Toc98507222"/>
      <w:bookmarkStart w:id="1289" w:name="_Toc98507675"/>
      <w:bookmarkStart w:id="1290" w:name="_Toc122098280"/>
      <w:bookmarkStart w:id="1291" w:name="_Toc168390947"/>
      <w:r w:rsidRPr="00616F0C">
        <w:t>5.</w:t>
      </w:r>
      <w:r>
        <w:t>3</w:t>
      </w:r>
      <w:r w:rsidRPr="00616F0C">
        <w:t>.2.</w:t>
      </w:r>
      <w:r>
        <w:t>4</w:t>
      </w:r>
      <w:r w:rsidRPr="00616F0C">
        <w:t>.1</w:t>
      </w:r>
      <w:r w:rsidRPr="00616F0C">
        <w:tab/>
        <w:t>General</w:t>
      </w:r>
      <w:bookmarkEnd w:id="1281"/>
      <w:bookmarkEnd w:id="1282"/>
      <w:bookmarkEnd w:id="1283"/>
      <w:bookmarkEnd w:id="1284"/>
      <w:bookmarkEnd w:id="1285"/>
      <w:bookmarkEnd w:id="1286"/>
      <w:bookmarkEnd w:id="1287"/>
      <w:bookmarkEnd w:id="1288"/>
      <w:bookmarkEnd w:id="1289"/>
      <w:bookmarkEnd w:id="1290"/>
      <w:bookmarkEnd w:id="1291"/>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292" w:name="_Toc66114808"/>
      <w:bookmarkStart w:id="1293" w:name="_Toc67686319"/>
      <w:bookmarkStart w:id="1294" w:name="_Toc74994608"/>
      <w:bookmarkStart w:id="1295" w:name="_Toc85467862"/>
      <w:bookmarkStart w:id="1296" w:name="_Toc89182904"/>
      <w:bookmarkStart w:id="1297" w:name="_Toc90651206"/>
      <w:bookmarkStart w:id="1298" w:name="_Toc96933356"/>
      <w:bookmarkStart w:id="1299" w:name="_Toc98507223"/>
      <w:bookmarkStart w:id="1300" w:name="_Toc98507676"/>
      <w:bookmarkStart w:id="1301" w:name="_Toc122098281"/>
      <w:bookmarkStart w:id="1302" w:name="_Toc168390948"/>
      <w:r w:rsidRPr="00616F0C">
        <w:t>5.</w:t>
      </w:r>
      <w:r>
        <w:t>3</w:t>
      </w:r>
      <w:r w:rsidRPr="00616F0C">
        <w:t>.2.</w:t>
      </w:r>
      <w:r>
        <w:t>4</w:t>
      </w:r>
      <w:r w:rsidRPr="00616F0C">
        <w:t>.2</w:t>
      </w:r>
      <w:r w:rsidRPr="00616F0C">
        <w:tab/>
      </w:r>
      <w:r>
        <w:t>Single Timer Stop</w:t>
      </w:r>
      <w:bookmarkEnd w:id="1292"/>
      <w:bookmarkEnd w:id="1293"/>
      <w:bookmarkEnd w:id="1294"/>
      <w:bookmarkEnd w:id="1295"/>
      <w:bookmarkEnd w:id="1296"/>
      <w:bookmarkEnd w:id="1297"/>
      <w:bookmarkEnd w:id="1298"/>
      <w:bookmarkEnd w:id="1299"/>
      <w:bookmarkEnd w:id="1300"/>
      <w:bookmarkEnd w:id="1301"/>
      <w:bookmarkEnd w:id="130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5.2pt" o:ole="">
            <v:imagedata r:id="rId73" o:title=""/>
          </v:shape>
          <o:OLEObject Type="Embed" ProgID="Visio.Drawing.11" ShapeID="_x0000_i1054" DrawAspect="Content" ObjectID="_1779256212" r:id="rId74"/>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303" w:name="_Toc66114809"/>
      <w:bookmarkStart w:id="1304" w:name="_Toc67686320"/>
      <w:bookmarkStart w:id="1305" w:name="_Toc74994609"/>
      <w:bookmarkStart w:id="1306" w:name="_Toc85467863"/>
      <w:bookmarkStart w:id="1307" w:name="_Toc89182905"/>
      <w:bookmarkStart w:id="1308" w:name="_Toc90651207"/>
      <w:bookmarkStart w:id="1309" w:name="_Toc96933357"/>
      <w:bookmarkStart w:id="1310" w:name="_Toc98507224"/>
      <w:bookmarkStart w:id="1311" w:name="_Toc98507677"/>
      <w:bookmarkStart w:id="1312" w:name="_Toc122098282"/>
      <w:bookmarkStart w:id="1313" w:name="_Toc168390949"/>
      <w:r w:rsidRPr="00616F0C">
        <w:t>5.</w:t>
      </w:r>
      <w:r>
        <w:t>3</w:t>
      </w:r>
      <w:r w:rsidRPr="00616F0C">
        <w:t>.2.</w:t>
      </w:r>
      <w:r>
        <w:t>4</w:t>
      </w:r>
      <w:r w:rsidRPr="00616F0C">
        <w:t>.</w:t>
      </w:r>
      <w:r>
        <w:t>3</w:t>
      </w:r>
      <w:r w:rsidRPr="00616F0C">
        <w:tab/>
      </w:r>
      <w:r>
        <w:t>Multiple Timer Stop</w:t>
      </w:r>
      <w:bookmarkEnd w:id="1303"/>
      <w:bookmarkEnd w:id="1304"/>
      <w:bookmarkEnd w:id="1305"/>
      <w:bookmarkEnd w:id="1306"/>
      <w:bookmarkEnd w:id="1307"/>
      <w:bookmarkEnd w:id="1308"/>
      <w:bookmarkEnd w:id="1309"/>
      <w:bookmarkEnd w:id="1310"/>
      <w:bookmarkEnd w:id="1311"/>
      <w:bookmarkEnd w:id="1312"/>
      <w:bookmarkEnd w:id="1313"/>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5.2pt" o:ole="">
            <v:imagedata r:id="rId75" o:title=""/>
          </v:shape>
          <o:OLEObject Type="Embed" ProgID="Visio.Drawing.11" ShapeID="_x0000_i1055" DrawAspect="Content" ObjectID="_1779256213" r:id="rId76"/>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314" w:name="_Toc66114810"/>
      <w:bookmarkStart w:id="1315" w:name="_Toc67686321"/>
      <w:bookmarkStart w:id="1316" w:name="_Toc74994610"/>
      <w:bookmarkStart w:id="1317" w:name="_Toc85467864"/>
      <w:bookmarkStart w:id="1318" w:name="_Toc89182906"/>
      <w:bookmarkStart w:id="1319" w:name="_Toc90651208"/>
      <w:bookmarkStart w:id="1320" w:name="_Toc96933358"/>
      <w:bookmarkStart w:id="1321" w:name="_Toc98507225"/>
      <w:bookmarkStart w:id="1322" w:name="_Toc98507678"/>
      <w:bookmarkStart w:id="1323" w:name="_Toc122098283"/>
      <w:bookmarkStart w:id="1324" w:name="_Toc168390950"/>
      <w:r w:rsidRPr="00616F0C">
        <w:t>5.</w:t>
      </w:r>
      <w:r>
        <w:t>3</w:t>
      </w:r>
      <w:r w:rsidRPr="00616F0C">
        <w:t>.2.</w:t>
      </w:r>
      <w:r>
        <w:t>5</w:t>
      </w:r>
      <w:r w:rsidRPr="00616F0C">
        <w:tab/>
      </w:r>
      <w:r>
        <w:t>Search</w:t>
      </w:r>
      <w:bookmarkEnd w:id="1314"/>
      <w:bookmarkEnd w:id="1315"/>
      <w:bookmarkEnd w:id="1316"/>
      <w:bookmarkEnd w:id="1317"/>
      <w:bookmarkEnd w:id="1318"/>
      <w:bookmarkEnd w:id="1319"/>
      <w:bookmarkEnd w:id="1320"/>
      <w:bookmarkEnd w:id="1321"/>
      <w:bookmarkEnd w:id="1322"/>
      <w:bookmarkEnd w:id="1323"/>
      <w:bookmarkEnd w:id="1324"/>
    </w:p>
    <w:p w14:paraId="105B45CF" w14:textId="77777777" w:rsidR="00E134FC" w:rsidRPr="00616F0C" w:rsidRDefault="00E134FC" w:rsidP="00E134FC">
      <w:pPr>
        <w:pStyle w:val="Heading5"/>
      </w:pPr>
      <w:bookmarkStart w:id="1325" w:name="_Toc66114811"/>
      <w:bookmarkStart w:id="1326" w:name="_Toc67686322"/>
      <w:bookmarkStart w:id="1327" w:name="_Toc74994611"/>
      <w:bookmarkStart w:id="1328" w:name="_Toc85467865"/>
      <w:bookmarkStart w:id="1329" w:name="_Toc89182907"/>
      <w:bookmarkStart w:id="1330" w:name="_Toc90651209"/>
      <w:bookmarkStart w:id="1331" w:name="_Toc96933359"/>
      <w:bookmarkStart w:id="1332" w:name="_Toc98507226"/>
      <w:bookmarkStart w:id="1333" w:name="_Toc98507679"/>
      <w:bookmarkStart w:id="1334" w:name="_Toc122098284"/>
      <w:bookmarkStart w:id="1335" w:name="_Toc168390951"/>
      <w:r w:rsidRPr="00616F0C">
        <w:t>5.</w:t>
      </w:r>
      <w:r>
        <w:t>3</w:t>
      </w:r>
      <w:r w:rsidRPr="00616F0C">
        <w:t>.2.</w:t>
      </w:r>
      <w:r>
        <w:t>5</w:t>
      </w:r>
      <w:r w:rsidRPr="00616F0C">
        <w:t>.1</w:t>
      </w:r>
      <w:r w:rsidRPr="00616F0C">
        <w:tab/>
        <w:t>General</w:t>
      </w:r>
      <w:bookmarkEnd w:id="1325"/>
      <w:bookmarkEnd w:id="1326"/>
      <w:bookmarkEnd w:id="1327"/>
      <w:bookmarkEnd w:id="1328"/>
      <w:bookmarkEnd w:id="1329"/>
      <w:bookmarkEnd w:id="1330"/>
      <w:bookmarkEnd w:id="1331"/>
      <w:bookmarkEnd w:id="1332"/>
      <w:bookmarkEnd w:id="1333"/>
      <w:bookmarkEnd w:id="1334"/>
      <w:bookmarkEnd w:id="133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336" w:name="_Toc66114812"/>
      <w:bookmarkStart w:id="1337" w:name="_Toc67686323"/>
      <w:bookmarkStart w:id="1338" w:name="_Toc74994612"/>
      <w:bookmarkStart w:id="1339" w:name="_Toc85467866"/>
      <w:bookmarkStart w:id="1340" w:name="_Toc89182908"/>
      <w:bookmarkStart w:id="1341" w:name="_Toc90651210"/>
      <w:bookmarkStart w:id="1342" w:name="_Toc96933360"/>
      <w:bookmarkStart w:id="1343" w:name="_Toc98507227"/>
      <w:bookmarkStart w:id="1344" w:name="_Toc98507680"/>
      <w:bookmarkStart w:id="1345" w:name="_Toc122098285"/>
      <w:bookmarkStart w:id="1346" w:name="_Toc168390952"/>
      <w:r w:rsidRPr="00616F0C">
        <w:t>5.</w:t>
      </w:r>
      <w:r>
        <w:t>3</w:t>
      </w:r>
      <w:r w:rsidRPr="00616F0C">
        <w:t>.2.</w:t>
      </w:r>
      <w:r>
        <w:t>5</w:t>
      </w:r>
      <w:r w:rsidRPr="00616F0C">
        <w:t>.2</w:t>
      </w:r>
      <w:r w:rsidRPr="00616F0C">
        <w:tab/>
      </w:r>
      <w:r>
        <w:t>Expired Timer Search</w:t>
      </w:r>
      <w:bookmarkEnd w:id="1336"/>
      <w:bookmarkEnd w:id="1337"/>
      <w:bookmarkEnd w:id="1338"/>
      <w:bookmarkEnd w:id="1339"/>
      <w:bookmarkEnd w:id="1340"/>
      <w:bookmarkEnd w:id="1341"/>
      <w:bookmarkEnd w:id="1342"/>
      <w:bookmarkEnd w:id="1343"/>
      <w:bookmarkEnd w:id="1344"/>
      <w:bookmarkEnd w:id="1345"/>
      <w:bookmarkEnd w:id="1346"/>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5.2pt" o:ole="">
            <v:imagedata r:id="rId77" o:title=""/>
          </v:shape>
          <o:OLEObject Type="Embed" ProgID="Visio.Drawing.11" ShapeID="_x0000_i1056" DrawAspect="Content" ObjectID="_1779256214" r:id="rId78"/>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347" w:name="_Toc66114813"/>
      <w:bookmarkStart w:id="1348" w:name="_Toc67686324"/>
      <w:bookmarkStart w:id="1349" w:name="_Toc74994613"/>
      <w:bookmarkStart w:id="1350" w:name="_Toc85467867"/>
      <w:bookmarkStart w:id="1351" w:name="_Toc89182909"/>
      <w:bookmarkStart w:id="1352" w:name="_Toc90651211"/>
      <w:bookmarkStart w:id="1353" w:name="_Toc96933361"/>
      <w:bookmarkStart w:id="1354" w:name="_Toc98507228"/>
      <w:bookmarkStart w:id="1355" w:name="_Toc98507681"/>
      <w:bookmarkStart w:id="1356" w:name="_Toc122098286"/>
      <w:bookmarkStart w:id="1357" w:name="_Toc168390953"/>
      <w:r w:rsidRPr="00616F0C">
        <w:t>5.</w:t>
      </w:r>
      <w:r>
        <w:t>3</w:t>
      </w:r>
      <w:r w:rsidRPr="00616F0C">
        <w:t>.2.</w:t>
      </w:r>
      <w:r>
        <w:t>5</w:t>
      </w:r>
      <w:r w:rsidRPr="00616F0C">
        <w:t>.</w:t>
      </w:r>
      <w:r>
        <w:t>3</w:t>
      </w:r>
      <w:r w:rsidRPr="00616F0C">
        <w:tab/>
      </w:r>
      <w:r>
        <w:t>Tagged Timer Search</w:t>
      </w:r>
      <w:bookmarkEnd w:id="1347"/>
      <w:bookmarkEnd w:id="1348"/>
      <w:bookmarkEnd w:id="1349"/>
      <w:bookmarkEnd w:id="1350"/>
      <w:bookmarkEnd w:id="1351"/>
      <w:bookmarkEnd w:id="1352"/>
      <w:bookmarkEnd w:id="1353"/>
      <w:bookmarkEnd w:id="1354"/>
      <w:bookmarkEnd w:id="1355"/>
      <w:bookmarkEnd w:id="1356"/>
      <w:bookmarkEnd w:id="1357"/>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5.2pt" o:ole="">
            <v:imagedata r:id="rId79" o:title=""/>
          </v:shape>
          <o:OLEObject Type="Embed" ProgID="Visio.Drawing.11" ShapeID="_x0000_i1057" DrawAspect="Content" ObjectID="_1779256215" r:id="rId80"/>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358" w:name="_Toc66114814"/>
      <w:bookmarkStart w:id="1359" w:name="_Toc67686325"/>
      <w:bookmarkStart w:id="1360" w:name="_Toc74994614"/>
      <w:bookmarkStart w:id="1361" w:name="_Toc85467868"/>
      <w:bookmarkStart w:id="1362" w:name="_Toc89182910"/>
      <w:bookmarkStart w:id="1363" w:name="_Toc90651212"/>
      <w:bookmarkStart w:id="1364" w:name="_Toc96933362"/>
      <w:bookmarkStart w:id="1365" w:name="_Toc98507229"/>
      <w:bookmarkStart w:id="1366" w:name="_Toc98507682"/>
      <w:bookmarkStart w:id="1367" w:name="_Toc122098287"/>
      <w:bookmarkStart w:id="1368" w:name="_Toc168390954"/>
      <w:r w:rsidRPr="00616F0C">
        <w:t>5.</w:t>
      </w:r>
      <w:r>
        <w:t>3</w:t>
      </w:r>
      <w:r w:rsidRPr="00616F0C">
        <w:t>.2.6</w:t>
      </w:r>
      <w:r w:rsidRPr="00616F0C">
        <w:tab/>
        <w:t>Notify</w:t>
      </w:r>
      <w:bookmarkEnd w:id="1358"/>
      <w:bookmarkEnd w:id="1359"/>
      <w:bookmarkEnd w:id="1360"/>
      <w:bookmarkEnd w:id="1361"/>
      <w:bookmarkEnd w:id="1362"/>
      <w:bookmarkEnd w:id="1363"/>
      <w:bookmarkEnd w:id="1364"/>
      <w:bookmarkEnd w:id="1365"/>
      <w:bookmarkEnd w:id="1366"/>
      <w:bookmarkEnd w:id="1367"/>
      <w:bookmarkEnd w:id="1368"/>
    </w:p>
    <w:p w14:paraId="00D8E89A" w14:textId="77777777" w:rsidR="00E134FC" w:rsidRPr="00616F0C" w:rsidRDefault="00E134FC" w:rsidP="00E134FC">
      <w:pPr>
        <w:pStyle w:val="Heading5"/>
      </w:pPr>
      <w:bookmarkStart w:id="1369" w:name="_Toc66114815"/>
      <w:bookmarkStart w:id="1370" w:name="_Toc67686326"/>
      <w:bookmarkStart w:id="1371" w:name="_Toc74994615"/>
      <w:bookmarkStart w:id="1372" w:name="_Toc85467869"/>
      <w:bookmarkStart w:id="1373" w:name="_Toc89182911"/>
      <w:bookmarkStart w:id="1374" w:name="_Toc90651213"/>
      <w:bookmarkStart w:id="1375" w:name="_Toc96933363"/>
      <w:bookmarkStart w:id="1376" w:name="_Toc98507230"/>
      <w:bookmarkStart w:id="1377" w:name="_Toc98507683"/>
      <w:bookmarkStart w:id="1378" w:name="_Toc122098288"/>
      <w:bookmarkStart w:id="1379" w:name="_Toc168390955"/>
      <w:r w:rsidRPr="00616F0C">
        <w:t>5.</w:t>
      </w:r>
      <w:r>
        <w:t>3</w:t>
      </w:r>
      <w:r w:rsidRPr="00616F0C">
        <w:t>.2.6.1</w:t>
      </w:r>
      <w:r w:rsidRPr="00616F0C">
        <w:tab/>
        <w:t>General</w:t>
      </w:r>
      <w:bookmarkEnd w:id="1369"/>
      <w:bookmarkEnd w:id="1370"/>
      <w:bookmarkEnd w:id="1371"/>
      <w:bookmarkEnd w:id="1372"/>
      <w:bookmarkEnd w:id="1373"/>
      <w:bookmarkEnd w:id="1374"/>
      <w:bookmarkEnd w:id="1375"/>
      <w:bookmarkEnd w:id="1376"/>
      <w:bookmarkEnd w:id="1377"/>
      <w:bookmarkEnd w:id="1378"/>
      <w:bookmarkEnd w:id="1379"/>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380" w:name="_Toc66114816"/>
      <w:bookmarkStart w:id="1381" w:name="_Toc67686327"/>
      <w:bookmarkStart w:id="1382" w:name="_Toc74994616"/>
      <w:bookmarkStart w:id="1383" w:name="_Toc85467870"/>
      <w:bookmarkStart w:id="1384" w:name="_Toc89182912"/>
      <w:bookmarkStart w:id="1385" w:name="_Toc90651214"/>
      <w:bookmarkStart w:id="1386" w:name="_Toc96933364"/>
      <w:bookmarkStart w:id="1387" w:name="_Toc98507231"/>
      <w:bookmarkStart w:id="1388" w:name="_Toc98507684"/>
      <w:bookmarkStart w:id="1389" w:name="_Toc122098289"/>
      <w:bookmarkStart w:id="1390" w:name="_Toc168390956"/>
      <w:r w:rsidRPr="00616F0C">
        <w:t>5.</w:t>
      </w:r>
      <w:r>
        <w:t>3</w:t>
      </w:r>
      <w:r w:rsidRPr="00616F0C">
        <w:t>.2.6.2</w:t>
      </w:r>
      <w:r w:rsidRPr="00616F0C">
        <w:tab/>
      </w:r>
      <w:r>
        <w:t>Timer</w:t>
      </w:r>
      <w:r w:rsidRPr="00616F0C">
        <w:t xml:space="preserve"> Expiry Notify</w:t>
      </w:r>
      <w:bookmarkEnd w:id="1380"/>
      <w:bookmarkEnd w:id="1381"/>
      <w:bookmarkEnd w:id="1382"/>
      <w:bookmarkEnd w:id="1383"/>
      <w:bookmarkEnd w:id="1384"/>
      <w:bookmarkEnd w:id="1385"/>
      <w:bookmarkEnd w:id="1386"/>
      <w:bookmarkEnd w:id="1387"/>
      <w:bookmarkEnd w:id="1388"/>
      <w:bookmarkEnd w:id="1389"/>
      <w:bookmarkEnd w:id="139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432.15pt;height:93pt" o:ole="">
            <v:imagedata r:id="rId81" o:title=""/>
          </v:shape>
          <o:OLEObject Type="Embed" ProgID="Visio.Drawing.15" ShapeID="_x0000_i1058" DrawAspect="Content" ObjectID="_1779256216" r:id="rId82"/>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391" w:name="_Toc22187543"/>
      <w:bookmarkStart w:id="1392" w:name="_Toc22630765"/>
      <w:bookmarkStart w:id="1393" w:name="_Toc34227033"/>
      <w:bookmarkStart w:id="1394" w:name="_Toc34749748"/>
      <w:bookmarkStart w:id="1395" w:name="_Toc34750308"/>
      <w:bookmarkStart w:id="1396" w:name="_Toc34750498"/>
      <w:bookmarkStart w:id="1397" w:name="_Toc35940904"/>
      <w:bookmarkStart w:id="1398" w:name="_Toc35937337"/>
      <w:bookmarkStart w:id="1399" w:name="_Toc36463731"/>
      <w:bookmarkStart w:id="1400" w:name="_Toc43131662"/>
      <w:bookmarkStart w:id="1401" w:name="_Toc45032497"/>
      <w:bookmarkStart w:id="1402" w:name="_Toc49782191"/>
      <w:bookmarkStart w:id="1403" w:name="_Toc51873627"/>
      <w:bookmarkStart w:id="1404" w:name="_Toc57209113"/>
      <w:bookmarkStart w:id="1405" w:name="_Toc58588456"/>
      <w:bookmarkStart w:id="1406" w:name="_Toc66114817"/>
      <w:bookmarkStart w:id="1407" w:name="_Toc67686328"/>
      <w:bookmarkStart w:id="1408" w:name="_Toc74994617"/>
      <w:bookmarkStart w:id="1409" w:name="_Toc85467871"/>
      <w:bookmarkStart w:id="1410" w:name="_Toc89181512"/>
      <w:bookmarkStart w:id="1411" w:name="_Toc89182913"/>
      <w:bookmarkStart w:id="1412" w:name="_Toc90651215"/>
      <w:bookmarkStart w:id="1413" w:name="_Toc96933365"/>
      <w:bookmarkStart w:id="1414" w:name="_Toc98507232"/>
      <w:bookmarkStart w:id="1415" w:name="_Toc98507685"/>
      <w:bookmarkStart w:id="1416" w:name="_Toc122098290"/>
      <w:bookmarkStart w:id="1417" w:name="_Toc168390957"/>
      <w:r w:rsidRPr="00616F0C">
        <w:t>6</w:t>
      </w:r>
      <w:r w:rsidRPr="00616F0C">
        <w:tab/>
        <w:t>API Definitions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595605A5" w14:textId="77777777" w:rsidR="00E134FC" w:rsidRPr="00616F0C" w:rsidRDefault="00E134FC" w:rsidP="00E134FC">
      <w:pPr>
        <w:pStyle w:val="Heading2"/>
      </w:pPr>
      <w:bookmarkStart w:id="1418" w:name="_Toc22187544"/>
      <w:bookmarkStart w:id="1419" w:name="_Toc22630766"/>
      <w:bookmarkStart w:id="1420" w:name="_Toc34227034"/>
      <w:bookmarkStart w:id="1421" w:name="_Toc34749749"/>
      <w:bookmarkStart w:id="1422" w:name="_Toc34750309"/>
      <w:bookmarkStart w:id="1423" w:name="_Toc34750499"/>
      <w:bookmarkStart w:id="1424" w:name="_Toc35940905"/>
      <w:bookmarkStart w:id="1425" w:name="_Toc35937338"/>
      <w:bookmarkStart w:id="1426" w:name="_Toc36463732"/>
      <w:bookmarkStart w:id="1427" w:name="_Toc43131663"/>
      <w:bookmarkStart w:id="1428" w:name="_Toc45032498"/>
      <w:bookmarkStart w:id="1429" w:name="_Toc49782192"/>
      <w:bookmarkStart w:id="1430" w:name="_Toc51873628"/>
      <w:bookmarkStart w:id="1431" w:name="_Toc57209114"/>
      <w:bookmarkStart w:id="1432" w:name="_Toc58588457"/>
      <w:bookmarkStart w:id="1433" w:name="_Toc66114818"/>
      <w:bookmarkStart w:id="1434" w:name="_Toc67686329"/>
      <w:bookmarkStart w:id="1435" w:name="_Toc74994618"/>
      <w:bookmarkStart w:id="1436" w:name="_Toc85467872"/>
      <w:bookmarkStart w:id="1437" w:name="_Toc89181513"/>
      <w:bookmarkStart w:id="1438" w:name="_Toc89182914"/>
      <w:bookmarkStart w:id="1439" w:name="_Toc90651216"/>
      <w:bookmarkStart w:id="1440" w:name="_Toc96933366"/>
      <w:bookmarkStart w:id="1441" w:name="_Toc98507233"/>
      <w:bookmarkStart w:id="1442" w:name="_Toc98507686"/>
      <w:bookmarkStart w:id="1443" w:name="_Toc122098291"/>
      <w:bookmarkStart w:id="1444" w:name="_Toc168390958"/>
      <w:r w:rsidRPr="00616F0C">
        <w:t>6.1</w:t>
      </w:r>
      <w:r w:rsidRPr="00616F0C">
        <w:tab/>
        <w:t>Nudsf_DataRepository Service API</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42368FA" w14:textId="77777777" w:rsidR="00E134FC" w:rsidRPr="00616F0C" w:rsidRDefault="00E134FC" w:rsidP="00E134FC">
      <w:pPr>
        <w:pStyle w:val="Heading3"/>
      </w:pPr>
      <w:bookmarkStart w:id="1445" w:name="_Toc22187545"/>
      <w:bookmarkStart w:id="1446" w:name="_Toc22630767"/>
      <w:bookmarkStart w:id="1447" w:name="_Toc34227035"/>
      <w:bookmarkStart w:id="1448" w:name="_Toc34749750"/>
      <w:bookmarkStart w:id="1449" w:name="_Toc34750310"/>
      <w:bookmarkStart w:id="1450" w:name="_Toc34750500"/>
      <w:bookmarkStart w:id="1451" w:name="_Toc35940906"/>
      <w:bookmarkStart w:id="1452" w:name="_Toc35937339"/>
      <w:bookmarkStart w:id="1453" w:name="_Toc36463733"/>
      <w:bookmarkStart w:id="1454" w:name="_Toc43131664"/>
      <w:bookmarkStart w:id="1455" w:name="_Toc45032499"/>
      <w:bookmarkStart w:id="1456" w:name="_Toc49782193"/>
      <w:bookmarkStart w:id="1457" w:name="_Toc51873629"/>
      <w:bookmarkStart w:id="1458" w:name="_Toc57209115"/>
      <w:bookmarkStart w:id="1459" w:name="_Toc58588458"/>
      <w:bookmarkStart w:id="1460" w:name="_Toc66114819"/>
      <w:bookmarkStart w:id="1461" w:name="_Toc67686330"/>
      <w:bookmarkStart w:id="1462" w:name="_Toc74994619"/>
      <w:bookmarkStart w:id="1463" w:name="_Toc85467873"/>
      <w:bookmarkStart w:id="1464" w:name="_Toc89181514"/>
      <w:bookmarkStart w:id="1465" w:name="_Toc89182915"/>
      <w:bookmarkStart w:id="1466" w:name="_Toc90651217"/>
      <w:bookmarkStart w:id="1467" w:name="_Toc96933367"/>
      <w:bookmarkStart w:id="1468" w:name="_Toc98507234"/>
      <w:bookmarkStart w:id="1469" w:name="_Toc98507687"/>
      <w:bookmarkStart w:id="1470" w:name="_Toc122098292"/>
      <w:bookmarkStart w:id="1471" w:name="_Toc168390959"/>
      <w:r w:rsidRPr="00616F0C">
        <w:t>6.1.1</w:t>
      </w:r>
      <w:r w:rsidRPr="00616F0C">
        <w:tab/>
        <w:t>Introduction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472" w:name="_Toc22187546"/>
      <w:bookmarkStart w:id="1473" w:name="_Toc22630768"/>
      <w:bookmarkStart w:id="1474" w:name="_Toc34227036"/>
      <w:bookmarkStart w:id="1475" w:name="_Toc34749751"/>
      <w:bookmarkStart w:id="1476" w:name="_Toc34750311"/>
      <w:bookmarkStart w:id="1477" w:name="_Toc34750501"/>
      <w:bookmarkStart w:id="1478" w:name="_Toc35940907"/>
      <w:bookmarkStart w:id="1479" w:name="_Toc35937340"/>
      <w:bookmarkStart w:id="1480" w:name="_Toc36463734"/>
      <w:bookmarkStart w:id="1481" w:name="_Toc43131665"/>
      <w:bookmarkStart w:id="1482" w:name="_Toc45032500"/>
      <w:bookmarkStart w:id="1483" w:name="_Toc49782194"/>
      <w:bookmarkStart w:id="1484" w:name="_Toc51873630"/>
      <w:bookmarkStart w:id="1485" w:name="_Toc57209116"/>
      <w:bookmarkStart w:id="1486" w:name="_Toc58588459"/>
      <w:bookmarkStart w:id="1487" w:name="_Toc66114820"/>
      <w:bookmarkStart w:id="1488" w:name="_Toc67686331"/>
      <w:bookmarkStart w:id="1489" w:name="_Toc74994620"/>
      <w:bookmarkStart w:id="1490" w:name="_Toc85467874"/>
      <w:bookmarkStart w:id="1491" w:name="_Toc89181515"/>
      <w:bookmarkStart w:id="1492" w:name="_Toc89182916"/>
      <w:bookmarkStart w:id="1493" w:name="_Toc90651218"/>
      <w:bookmarkStart w:id="1494" w:name="_Toc96933368"/>
      <w:bookmarkStart w:id="1495" w:name="_Toc98507235"/>
      <w:bookmarkStart w:id="1496" w:name="_Toc98507688"/>
      <w:bookmarkStart w:id="1497" w:name="_Toc122098293"/>
      <w:bookmarkStart w:id="1498" w:name="_Toc168390960"/>
      <w:r w:rsidRPr="00616F0C">
        <w:t>6.1.2</w:t>
      </w:r>
      <w:r w:rsidRPr="00616F0C">
        <w:tab/>
        <w:t>Usage of HTTP</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1543F97" w14:textId="77777777" w:rsidR="00E134FC" w:rsidRPr="00616F0C" w:rsidRDefault="00E134FC" w:rsidP="00E134FC">
      <w:pPr>
        <w:pStyle w:val="Heading4"/>
      </w:pPr>
      <w:bookmarkStart w:id="1499" w:name="_Toc22187547"/>
      <w:bookmarkStart w:id="1500" w:name="_Toc22630769"/>
      <w:bookmarkStart w:id="1501" w:name="_Toc34227037"/>
      <w:bookmarkStart w:id="1502" w:name="_Toc34749752"/>
      <w:bookmarkStart w:id="1503" w:name="_Toc34750312"/>
      <w:bookmarkStart w:id="1504" w:name="_Toc34750502"/>
      <w:bookmarkStart w:id="1505" w:name="_Toc35940908"/>
      <w:bookmarkStart w:id="1506" w:name="_Toc35937341"/>
      <w:bookmarkStart w:id="1507" w:name="_Toc36463735"/>
      <w:bookmarkStart w:id="1508" w:name="_Toc43131666"/>
      <w:bookmarkStart w:id="1509" w:name="_Toc45032501"/>
      <w:bookmarkStart w:id="1510" w:name="_Toc49782195"/>
      <w:bookmarkStart w:id="1511" w:name="_Toc51873631"/>
      <w:bookmarkStart w:id="1512" w:name="_Toc57209117"/>
      <w:bookmarkStart w:id="1513" w:name="_Toc58588460"/>
      <w:bookmarkStart w:id="1514" w:name="_Toc66114821"/>
      <w:bookmarkStart w:id="1515" w:name="_Toc67686332"/>
      <w:bookmarkStart w:id="1516" w:name="_Toc74994621"/>
      <w:bookmarkStart w:id="1517" w:name="_Toc85467875"/>
      <w:bookmarkStart w:id="1518" w:name="_Toc89182917"/>
      <w:bookmarkStart w:id="1519" w:name="_Toc90651219"/>
      <w:bookmarkStart w:id="1520" w:name="_Toc96933369"/>
      <w:bookmarkStart w:id="1521" w:name="_Toc98507236"/>
      <w:bookmarkStart w:id="1522" w:name="_Toc98507689"/>
      <w:bookmarkStart w:id="1523" w:name="_Toc122098294"/>
      <w:bookmarkStart w:id="1524" w:name="_Toc168390961"/>
      <w:r w:rsidRPr="00616F0C">
        <w:t>6.1.2.1</w:t>
      </w:r>
      <w:r w:rsidRPr="00616F0C">
        <w:tab/>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525" w:name="_Toc22187548"/>
      <w:bookmarkStart w:id="1526" w:name="_Toc22630770"/>
      <w:bookmarkStart w:id="1527" w:name="_Toc34227038"/>
      <w:bookmarkStart w:id="1528" w:name="_Toc34749753"/>
      <w:bookmarkStart w:id="1529" w:name="_Toc34750313"/>
      <w:bookmarkStart w:id="1530" w:name="_Toc34750503"/>
      <w:bookmarkStart w:id="1531" w:name="_Toc35940909"/>
      <w:bookmarkStart w:id="1532" w:name="_Toc35937342"/>
      <w:bookmarkStart w:id="1533" w:name="_Toc36463736"/>
      <w:bookmarkStart w:id="1534" w:name="_Toc43131667"/>
      <w:bookmarkStart w:id="1535" w:name="_Toc45032502"/>
      <w:bookmarkStart w:id="1536" w:name="_Toc49782196"/>
      <w:bookmarkStart w:id="1537" w:name="_Toc51873632"/>
      <w:bookmarkStart w:id="1538" w:name="_Toc57209118"/>
      <w:bookmarkStart w:id="1539" w:name="_Toc58588461"/>
      <w:bookmarkStart w:id="1540" w:name="_Toc66114822"/>
      <w:bookmarkStart w:id="1541" w:name="_Toc67686333"/>
      <w:bookmarkStart w:id="1542" w:name="_Toc74994622"/>
      <w:bookmarkStart w:id="1543" w:name="_Toc85467876"/>
      <w:bookmarkStart w:id="1544" w:name="_Toc89182918"/>
      <w:bookmarkStart w:id="1545" w:name="_Toc90651220"/>
      <w:bookmarkStart w:id="1546" w:name="_Toc96933370"/>
      <w:bookmarkStart w:id="1547" w:name="_Toc98507237"/>
      <w:bookmarkStart w:id="1548" w:name="_Toc98507690"/>
      <w:bookmarkStart w:id="1549" w:name="_Toc122098295"/>
      <w:bookmarkStart w:id="1550" w:name="_Toc168390962"/>
      <w:r w:rsidRPr="00616F0C">
        <w:t>6.1.2.2</w:t>
      </w:r>
      <w:r w:rsidRPr="00616F0C">
        <w:tab/>
        <w:t>HTTP standard headers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6E81D7F" w14:textId="77777777" w:rsidR="00E134FC" w:rsidRPr="00616F0C" w:rsidRDefault="00E134FC" w:rsidP="00E134FC">
      <w:pPr>
        <w:pStyle w:val="Heading5"/>
        <w:rPr>
          <w:lang w:eastAsia="zh-CN"/>
        </w:rPr>
      </w:pPr>
      <w:bookmarkStart w:id="1551" w:name="_Toc22187549"/>
      <w:bookmarkStart w:id="1552" w:name="_Toc22630771"/>
      <w:bookmarkStart w:id="1553" w:name="_Toc34227039"/>
      <w:bookmarkStart w:id="1554" w:name="_Toc34749754"/>
      <w:bookmarkStart w:id="1555" w:name="_Toc34750314"/>
      <w:bookmarkStart w:id="1556" w:name="_Toc34750504"/>
      <w:bookmarkStart w:id="1557" w:name="_Toc35940910"/>
      <w:bookmarkStart w:id="1558" w:name="_Toc35937343"/>
      <w:bookmarkStart w:id="1559" w:name="_Toc36463737"/>
      <w:bookmarkStart w:id="1560" w:name="_Toc43131668"/>
      <w:bookmarkStart w:id="1561" w:name="_Toc45032503"/>
      <w:bookmarkStart w:id="1562" w:name="_Toc49782197"/>
      <w:bookmarkStart w:id="1563" w:name="_Toc51873633"/>
      <w:bookmarkStart w:id="1564" w:name="_Toc57209119"/>
      <w:bookmarkStart w:id="1565" w:name="_Toc58588462"/>
      <w:bookmarkStart w:id="1566" w:name="_Toc66114823"/>
      <w:bookmarkStart w:id="1567" w:name="_Toc67686334"/>
      <w:bookmarkStart w:id="1568" w:name="_Toc74994623"/>
      <w:bookmarkStart w:id="1569" w:name="_Toc85467877"/>
      <w:bookmarkStart w:id="1570" w:name="_Toc89182919"/>
      <w:bookmarkStart w:id="1571" w:name="_Toc90651221"/>
      <w:bookmarkStart w:id="1572" w:name="_Toc96933371"/>
      <w:bookmarkStart w:id="1573" w:name="_Toc98507238"/>
      <w:bookmarkStart w:id="1574" w:name="_Toc98507691"/>
      <w:bookmarkStart w:id="1575" w:name="_Toc122098296"/>
      <w:bookmarkStart w:id="1576" w:name="_Toc168390963"/>
      <w:r w:rsidRPr="00616F0C">
        <w:t>6.1.2.2.1</w:t>
      </w:r>
      <w:r w:rsidRPr="00616F0C">
        <w:rPr>
          <w:rFonts w:hint="eastAsia"/>
          <w:lang w:eastAsia="zh-CN"/>
        </w:rPr>
        <w:tab/>
      </w:r>
      <w:r w:rsidRPr="00616F0C">
        <w:rPr>
          <w:lang w:eastAsia="zh-CN"/>
        </w:rPr>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577" w:name="_Toc22187550"/>
      <w:bookmarkStart w:id="1578" w:name="_Toc22630772"/>
      <w:bookmarkStart w:id="1579" w:name="_Toc34227040"/>
      <w:bookmarkStart w:id="1580" w:name="_Toc34749755"/>
      <w:bookmarkStart w:id="1581" w:name="_Toc34750315"/>
      <w:bookmarkStart w:id="1582" w:name="_Toc34750505"/>
      <w:bookmarkStart w:id="1583" w:name="_Toc35940911"/>
      <w:bookmarkStart w:id="1584" w:name="_Toc35937344"/>
      <w:bookmarkStart w:id="1585" w:name="_Toc36463738"/>
      <w:bookmarkStart w:id="1586" w:name="_Toc43131669"/>
      <w:bookmarkStart w:id="1587" w:name="_Toc45032504"/>
      <w:bookmarkStart w:id="1588" w:name="_Toc49782198"/>
      <w:bookmarkStart w:id="1589" w:name="_Toc51873634"/>
      <w:bookmarkStart w:id="1590" w:name="_Toc57209120"/>
      <w:bookmarkStart w:id="1591" w:name="_Toc58588463"/>
      <w:bookmarkStart w:id="1592" w:name="_Toc66114824"/>
      <w:bookmarkStart w:id="1593" w:name="_Toc67686335"/>
      <w:bookmarkStart w:id="1594" w:name="_Toc74994624"/>
      <w:bookmarkStart w:id="1595" w:name="_Toc85467878"/>
      <w:bookmarkStart w:id="1596" w:name="_Toc89182920"/>
      <w:bookmarkStart w:id="1597" w:name="_Toc90651222"/>
      <w:bookmarkStart w:id="1598" w:name="_Toc96933372"/>
      <w:bookmarkStart w:id="1599" w:name="_Toc98507239"/>
      <w:bookmarkStart w:id="1600" w:name="_Toc98507692"/>
      <w:bookmarkStart w:id="1601" w:name="_Toc122098297"/>
      <w:bookmarkStart w:id="1602" w:name="_Toc168390964"/>
      <w:r w:rsidRPr="00616F0C">
        <w:t>6.1.2.2.2</w:t>
      </w:r>
      <w:r w:rsidRPr="00616F0C">
        <w:tab/>
        <w:t>Content type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603" w:name="_Toc20120564"/>
      <w:bookmarkStart w:id="1604" w:name="_Toc21623442"/>
      <w:bookmarkStart w:id="1605" w:name="_Toc27587145"/>
      <w:bookmarkStart w:id="1606" w:name="_Toc34227041"/>
      <w:bookmarkStart w:id="1607" w:name="_Toc34749756"/>
      <w:bookmarkStart w:id="1608" w:name="_Toc34750316"/>
      <w:bookmarkStart w:id="1609" w:name="_Toc34750506"/>
      <w:bookmarkStart w:id="1610" w:name="_Toc35940912"/>
      <w:bookmarkStart w:id="1611" w:name="_Toc35937345"/>
      <w:bookmarkStart w:id="1612" w:name="_Toc36463739"/>
      <w:bookmarkStart w:id="1613" w:name="_Toc43131670"/>
      <w:bookmarkStart w:id="1614" w:name="_Toc45032505"/>
      <w:bookmarkStart w:id="1615" w:name="_Toc49782199"/>
      <w:bookmarkStart w:id="1616" w:name="_Toc51873635"/>
      <w:bookmarkStart w:id="1617" w:name="_Toc57209121"/>
      <w:bookmarkStart w:id="1618" w:name="_Toc58588464"/>
      <w:bookmarkStart w:id="1619" w:name="_Toc66114825"/>
      <w:bookmarkStart w:id="1620" w:name="_Toc67686336"/>
      <w:bookmarkStart w:id="1621" w:name="_Toc74994625"/>
      <w:bookmarkStart w:id="1622" w:name="_Toc85467879"/>
      <w:bookmarkStart w:id="1623" w:name="_Toc89182921"/>
      <w:bookmarkStart w:id="1624" w:name="_Toc90651223"/>
      <w:bookmarkStart w:id="1625" w:name="_Toc96933373"/>
      <w:bookmarkStart w:id="1626" w:name="_Toc98507240"/>
      <w:bookmarkStart w:id="1627" w:name="_Toc98507693"/>
      <w:bookmarkStart w:id="1628" w:name="_Toc122098298"/>
      <w:bookmarkStart w:id="1629" w:name="_Toc168390965"/>
      <w:r w:rsidRPr="00616F0C">
        <w:rPr>
          <w:lang w:val="es-ES"/>
        </w:rPr>
        <w:t>6.1.2.2.3</w:t>
      </w:r>
      <w:r w:rsidRPr="00616F0C">
        <w:rPr>
          <w:lang w:val="es-ES"/>
        </w:rPr>
        <w:tab/>
        <w:t>Cache-Control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630" w:name="_Toc20120565"/>
      <w:bookmarkStart w:id="1631" w:name="_Toc21623443"/>
      <w:bookmarkStart w:id="1632" w:name="_Toc27587146"/>
      <w:bookmarkStart w:id="1633" w:name="_Toc34227042"/>
      <w:bookmarkStart w:id="1634" w:name="_Toc34749757"/>
      <w:bookmarkStart w:id="1635" w:name="_Toc34750317"/>
      <w:bookmarkStart w:id="1636" w:name="_Toc34750507"/>
      <w:bookmarkStart w:id="1637" w:name="_Toc35940913"/>
      <w:bookmarkStart w:id="1638" w:name="_Toc35937346"/>
      <w:bookmarkStart w:id="1639" w:name="_Toc36463740"/>
      <w:bookmarkStart w:id="1640" w:name="_Toc43131671"/>
      <w:bookmarkStart w:id="1641" w:name="_Toc45032506"/>
      <w:bookmarkStart w:id="1642" w:name="_Toc49782200"/>
      <w:bookmarkStart w:id="1643" w:name="_Toc51873636"/>
      <w:bookmarkStart w:id="1644" w:name="_Toc57209122"/>
      <w:bookmarkStart w:id="1645" w:name="_Toc58588465"/>
      <w:bookmarkStart w:id="1646" w:name="_Toc66114826"/>
      <w:bookmarkStart w:id="1647" w:name="_Toc67686337"/>
      <w:bookmarkStart w:id="1648" w:name="_Toc74994626"/>
      <w:bookmarkStart w:id="1649" w:name="_Toc85467880"/>
      <w:bookmarkStart w:id="1650" w:name="_Toc89182922"/>
      <w:bookmarkStart w:id="1651" w:name="_Toc90651224"/>
      <w:bookmarkStart w:id="1652" w:name="_Toc96933374"/>
      <w:bookmarkStart w:id="1653" w:name="_Toc98507241"/>
      <w:bookmarkStart w:id="1654" w:name="_Toc98507694"/>
      <w:bookmarkStart w:id="1655" w:name="_Toc122098299"/>
      <w:bookmarkStart w:id="1656" w:name="_Toc168390966"/>
      <w:r w:rsidRPr="00616F0C">
        <w:t>6.1.2.2.4</w:t>
      </w:r>
      <w:r w:rsidRPr="00616F0C">
        <w:tab/>
        <w:t>ETag</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657" w:name="_Toc20120566"/>
      <w:bookmarkStart w:id="1658" w:name="_Toc21623444"/>
      <w:bookmarkStart w:id="1659" w:name="_Toc27587147"/>
      <w:bookmarkStart w:id="1660" w:name="_Toc34227043"/>
      <w:bookmarkStart w:id="1661" w:name="_Toc34749758"/>
      <w:bookmarkStart w:id="1662" w:name="_Toc34750318"/>
      <w:bookmarkStart w:id="1663" w:name="_Toc34750508"/>
      <w:bookmarkStart w:id="1664" w:name="_Toc35940914"/>
      <w:bookmarkStart w:id="1665" w:name="_Toc35937347"/>
      <w:bookmarkStart w:id="1666" w:name="_Toc36463741"/>
      <w:bookmarkStart w:id="1667" w:name="_Toc43131672"/>
      <w:bookmarkStart w:id="1668" w:name="_Toc45032507"/>
      <w:bookmarkStart w:id="1669" w:name="_Toc49782201"/>
      <w:bookmarkStart w:id="1670" w:name="_Toc51873637"/>
      <w:bookmarkStart w:id="1671" w:name="_Toc57209123"/>
      <w:bookmarkStart w:id="1672" w:name="_Toc58588466"/>
      <w:bookmarkStart w:id="1673" w:name="_Toc66114827"/>
      <w:bookmarkStart w:id="1674" w:name="_Toc67686338"/>
      <w:bookmarkStart w:id="1675" w:name="_Toc74994627"/>
      <w:bookmarkStart w:id="1676" w:name="_Toc85467881"/>
      <w:bookmarkStart w:id="1677" w:name="_Toc89182923"/>
      <w:bookmarkStart w:id="1678" w:name="_Toc90651225"/>
      <w:bookmarkStart w:id="1679" w:name="_Toc96933375"/>
      <w:bookmarkStart w:id="1680" w:name="_Toc98507242"/>
      <w:bookmarkStart w:id="1681" w:name="_Toc98507695"/>
      <w:bookmarkStart w:id="1682" w:name="_Toc122098300"/>
      <w:bookmarkStart w:id="1683" w:name="_Toc168390967"/>
      <w:r w:rsidRPr="00616F0C">
        <w:t>6.1.2.2.5</w:t>
      </w:r>
      <w:r w:rsidRPr="00616F0C">
        <w:tab/>
        <w:t>If-None-Match</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684" w:name="_Toc20120567"/>
      <w:bookmarkStart w:id="1685" w:name="_Toc21623445"/>
      <w:bookmarkStart w:id="1686" w:name="_Toc27587148"/>
      <w:bookmarkStart w:id="1687" w:name="_Toc34227044"/>
      <w:bookmarkStart w:id="1688" w:name="_Toc34749759"/>
      <w:bookmarkStart w:id="1689" w:name="_Toc34750319"/>
      <w:bookmarkStart w:id="1690" w:name="_Toc34750509"/>
      <w:bookmarkStart w:id="1691" w:name="_Toc35940915"/>
      <w:bookmarkStart w:id="1692" w:name="_Toc35937348"/>
      <w:bookmarkStart w:id="1693" w:name="_Toc36463742"/>
      <w:bookmarkStart w:id="1694" w:name="_Toc43131673"/>
      <w:bookmarkStart w:id="1695" w:name="_Toc45032508"/>
      <w:bookmarkStart w:id="1696" w:name="_Toc49782202"/>
      <w:bookmarkStart w:id="1697" w:name="_Toc51873638"/>
      <w:bookmarkStart w:id="1698" w:name="_Toc57209124"/>
      <w:bookmarkStart w:id="1699" w:name="_Toc58588467"/>
      <w:bookmarkStart w:id="1700" w:name="_Toc66114828"/>
      <w:bookmarkStart w:id="1701" w:name="_Toc67686339"/>
      <w:bookmarkStart w:id="1702" w:name="_Toc74994628"/>
      <w:bookmarkStart w:id="1703" w:name="_Toc85467882"/>
      <w:bookmarkStart w:id="1704" w:name="_Toc89182924"/>
      <w:bookmarkStart w:id="1705" w:name="_Toc90651226"/>
      <w:bookmarkStart w:id="1706" w:name="_Toc96933376"/>
      <w:bookmarkStart w:id="1707" w:name="_Toc98507243"/>
      <w:bookmarkStart w:id="1708" w:name="_Toc98507696"/>
      <w:bookmarkStart w:id="1709" w:name="_Toc122098301"/>
      <w:bookmarkStart w:id="1710" w:name="_Toc168390968"/>
      <w:r w:rsidRPr="00616F0C">
        <w:t>6.1.2.2.6</w:t>
      </w:r>
      <w:r w:rsidRPr="00616F0C">
        <w:tab/>
        <w:t>If-Match</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711" w:name="_Toc20120568"/>
      <w:bookmarkStart w:id="1712" w:name="_Toc21623446"/>
      <w:bookmarkStart w:id="1713" w:name="_Toc27587149"/>
      <w:bookmarkStart w:id="1714" w:name="_Toc34227045"/>
      <w:bookmarkStart w:id="1715" w:name="_Toc34749760"/>
      <w:bookmarkStart w:id="1716" w:name="_Toc34750320"/>
      <w:bookmarkStart w:id="1717" w:name="_Toc34750510"/>
      <w:bookmarkStart w:id="1718" w:name="_Toc35940916"/>
      <w:bookmarkStart w:id="1719" w:name="_Toc35937349"/>
      <w:bookmarkStart w:id="1720" w:name="_Toc36463743"/>
      <w:bookmarkStart w:id="1721" w:name="_Toc43131674"/>
      <w:bookmarkStart w:id="1722" w:name="_Toc45032509"/>
      <w:bookmarkStart w:id="1723" w:name="_Toc49782203"/>
      <w:bookmarkStart w:id="1724" w:name="_Toc51873639"/>
      <w:bookmarkStart w:id="1725" w:name="_Toc57209125"/>
      <w:bookmarkStart w:id="1726" w:name="_Toc58588468"/>
      <w:bookmarkStart w:id="1727" w:name="_Toc66114829"/>
      <w:bookmarkStart w:id="1728" w:name="_Toc67686340"/>
      <w:bookmarkStart w:id="1729" w:name="_Toc74994629"/>
      <w:bookmarkStart w:id="1730" w:name="_Toc85467883"/>
      <w:bookmarkStart w:id="1731" w:name="_Toc89182925"/>
      <w:bookmarkStart w:id="1732" w:name="_Toc90651227"/>
      <w:bookmarkStart w:id="1733" w:name="_Toc96933377"/>
      <w:bookmarkStart w:id="1734" w:name="_Toc98507244"/>
      <w:bookmarkStart w:id="1735" w:name="_Toc98507697"/>
      <w:bookmarkStart w:id="1736" w:name="_Toc122098302"/>
      <w:bookmarkStart w:id="1737" w:name="_Toc168390969"/>
      <w:r w:rsidRPr="00616F0C">
        <w:t>6.1.2.2.7</w:t>
      </w:r>
      <w:r w:rsidRPr="00616F0C">
        <w:tab/>
        <w:t>Last-Modified</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738" w:name="_Toc20120569"/>
      <w:bookmarkStart w:id="1739" w:name="_Toc21623447"/>
      <w:bookmarkStart w:id="1740" w:name="_Toc27587150"/>
      <w:bookmarkStart w:id="1741" w:name="_Toc34227046"/>
      <w:bookmarkStart w:id="1742" w:name="_Toc34749761"/>
      <w:bookmarkStart w:id="1743" w:name="_Toc34750321"/>
      <w:bookmarkStart w:id="1744" w:name="_Toc34750511"/>
      <w:bookmarkStart w:id="1745" w:name="_Toc35940917"/>
      <w:bookmarkStart w:id="1746" w:name="_Toc35937350"/>
      <w:bookmarkStart w:id="1747" w:name="_Toc36463744"/>
      <w:bookmarkStart w:id="1748" w:name="_Toc43131675"/>
      <w:bookmarkStart w:id="1749" w:name="_Toc45032510"/>
      <w:bookmarkStart w:id="1750" w:name="_Toc49782204"/>
      <w:bookmarkStart w:id="1751" w:name="_Toc51873640"/>
      <w:bookmarkStart w:id="1752" w:name="_Toc57209126"/>
      <w:bookmarkStart w:id="1753" w:name="_Toc58588469"/>
      <w:bookmarkStart w:id="1754" w:name="_Toc66114830"/>
      <w:bookmarkStart w:id="1755" w:name="_Toc67686341"/>
      <w:bookmarkStart w:id="1756" w:name="_Toc74994630"/>
      <w:bookmarkStart w:id="1757" w:name="_Toc85467884"/>
      <w:bookmarkStart w:id="1758" w:name="_Toc89182926"/>
      <w:bookmarkStart w:id="1759" w:name="_Toc90651228"/>
      <w:bookmarkStart w:id="1760" w:name="_Toc96933378"/>
      <w:bookmarkStart w:id="1761" w:name="_Toc98507245"/>
      <w:bookmarkStart w:id="1762" w:name="_Toc98507698"/>
      <w:bookmarkStart w:id="1763" w:name="_Toc122098303"/>
      <w:bookmarkStart w:id="1764" w:name="_Toc168390970"/>
      <w:r w:rsidRPr="00616F0C">
        <w:t>6.1.2.2.8</w:t>
      </w:r>
      <w:r w:rsidRPr="00616F0C">
        <w:tab/>
        <w:t>If-Modified-Since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765" w:name="_Toc20120570"/>
      <w:bookmarkStart w:id="1766" w:name="_Toc21623448"/>
      <w:bookmarkStart w:id="1767" w:name="_Toc27587151"/>
      <w:bookmarkStart w:id="1768" w:name="_Toc34227047"/>
      <w:bookmarkStart w:id="1769" w:name="_Toc34749762"/>
      <w:bookmarkStart w:id="1770" w:name="_Toc34750322"/>
      <w:bookmarkStart w:id="1771" w:name="_Toc34750512"/>
      <w:bookmarkStart w:id="1772" w:name="_Toc35940918"/>
      <w:bookmarkStart w:id="1773" w:name="_Toc35937351"/>
      <w:bookmarkStart w:id="1774" w:name="_Toc36463745"/>
      <w:bookmarkStart w:id="1775" w:name="_Toc43131676"/>
      <w:bookmarkStart w:id="1776" w:name="_Toc45032511"/>
      <w:bookmarkStart w:id="1777" w:name="_Toc49782205"/>
      <w:bookmarkStart w:id="1778" w:name="_Toc51873641"/>
      <w:bookmarkStart w:id="1779" w:name="_Toc57209127"/>
      <w:bookmarkStart w:id="1780" w:name="_Toc58588470"/>
      <w:bookmarkStart w:id="1781" w:name="_Toc66114831"/>
      <w:bookmarkStart w:id="1782" w:name="_Toc67686342"/>
      <w:bookmarkStart w:id="1783" w:name="_Toc74994631"/>
      <w:bookmarkStart w:id="1784" w:name="_Toc85467885"/>
      <w:bookmarkStart w:id="1785" w:name="_Toc89182927"/>
      <w:bookmarkStart w:id="1786" w:name="_Toc90651229"/>
      <w:bookmarkStart w:id="1787" w:name="_Toc96933379"/>
      <w:bookmarkStart w:id="1788" w:name="_Toc98507246"/>
      <w:bookmarkStart w:id="1789" w:name="_Toc98507699"/>
      <w:bookmarkStart w:id="1790" w:name="_Toc122098304"/>
      <w:bookmarkStart w:id="1791" w:name="_Toc168390971"/>
      <w:r w:rsidRPr="00616F0C">
        <w:t>6.1.2.2.9</w:t>
      </w:r>
      <w:r w:rsidRPr="00616F0C">
        <w:tab/>
        <w:t>When to Use Entity-Tags and Last-Modified Dates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792" w:name="_Toc34227048"/>
      <w:bookmarkStart w:id="1793" w:name="_Toc34749763"/>
      <w:bookmarkStart w:id="1794" w:name="_Toc34750323"/>
      <w:bookmarkStart w:id="1795" w:name="_Toc34750513"/>
      <w:bookmarkStart w:id="1796" w:name="_Toc35940919"/>
      <w:bookmarkStart w:id="1797" w:name="_Toc35937352"/>
      <w:bookmarkStart w:id="1798" w:name="_Toc36463746"/>
      <w:bookmarkStart w:id="1799" w:name="_Toc43131677"/>
      <w:bookmarkStart w:id="1800" w:name="_Toc45032512"/>
      <w:bookmarkStart w:id="1801" w:name="_Toc49782206"/>
      <w:bookmarkStart w:id="1802" w:name="_Toc51873642"/>
      <w:bookmarkStart w:id="1803" w:name="_Toc57209128"/>
      <w:bookmarkStart w:id="1804" w:name="_Toc58588471"/>
      <w:bookmarkStart w:id="1805" w:name="_Toc66114832"/>
      <w:bookmarkStart w:id="1806" w:name="_Toc67686343"/>
      <w:bookmarkStart w:id="1807" w:name="_Toc74994632"/>
      <w:bookmarkStart w:id="1808" w:name="_Toc85467886"/>
      <w:bookmarkStart w:id="1809" w:name="_Toc89182928"/>
      <w:bookmarkStart w:id="1810" w:name="_Toc90651230"/>
      <w:bookmarkStart w:id="1811" w:name="_Toc96933380"/>
      <w:bookmarkStart w:id="1812" w:name="_Toc98507247"/>
      <w:bookmarkStart w:id="1813" w:name="_Toc98507700"/>
      <w:bookmarkStart w:id="1814" w:name="_Toc122098305"/>
      <w:bookmarkStart w:id="1815" w:name="_Toc168390972"/>
      <w:r w:rsidRPr="00616F0C">
        <w:rPr>
          <w:noProof/>
        </w:rPr>
        <w:t>6.1.2.2.10</w:t>
      </w:r>
      <w:r w:rsidRPr="00616F0C">
        <w:rPr>
          <w:noProof/>
        </w:rPr>
        <w:tab/>
        <w:t>Content-Location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816" w:name="_Toc22187551"/>
      <w:bookmarkStart w:id="1817" w:name="_Toc22630773"/>
      <w:bookmarkStart w:id="1818" w:name="_Toc34227049"/>
      <w:bookmarkStart w:id="1819" w:name="_Toc34749764"/>
      <w:bookmarkStart w:id="1820" w:name="_Toc34750324"/>
      <w:bookmarkStart w:id="1821" w:name="_Toc34750514"/>
      <w:bookmarkStart w:id="1822" w:name="_Toc35940920"/>
      <w:bookmarkStart w:id="1823" w:name="_Toc35937353"/>
      <w:bookmarkStart w:id="1824" w:name="_Toc36463747"/>
      <w:bookmarkStart w:id="1825" w:name="_Toc43131678"/>
      <w:bookmarkStart w:id="1826" w:name="_Toc45032513"/>
      <w:bookmarkStart w:id="1827" w:name="_Toc49782207"/>
      <w:bookmarkStart w:id="1828" w:name="_Toc51873643"/>
      <w:bookmarkStart w:id="1829" w:name="_Toc57209129"/>
      <w:bookmarkStart w:id="1830" w:name="_Toc58588472"/>
      <w:bookmarkStart w:id="1831" w:name="_Toc66114833"/>
      <w:bookmarkStart w:id="1832" w:name="_Toc67686344"/>
      <w:bookmarkStart w:id="1833" w:name="_Toc74994633"/>
      <w:bookmarkStart w:id="1834" w:name="_Toc85467887"/>
      <w:bookmarkStart w:id="1835" w:name="_Toc89182929"/>
      <w:bookmarkStart w:id="1836" w:name="_Toc90651231"/>
      <w:bookmarkStart w:id="1837" w:name="_Toc96933381"/>
      <w:bookmarkStart w:id="1838" w:name="_Toc98507248"/>
      <w:bookmarkStart w:id="1839" w:name="_Toc98507701"/>
      <w:bookmarkStart w:id="1840" w:name="_Toc122098306"/>
      <w:bookmarkStart w:id="1841" w:name="_Toc168390973"/>
      <w:r w:rsidRPr="00616F0C">
        <w:t>6.1.2.3</w:t>
      </w:r>
      <w:r w:rsidRPr="00616F0C">
        <w:tab/>
        <w:t>HTTP custom headers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84BF1F8" w14:textId="77777777" w:rsidR="00E134FC" w:rsidRPr="00616F0C" w:rsidRDefault="00E134FC" w:rsidP="00E134FC">
      <w:pPr>
        <w:rPr>
          <w:noProof/>
        </w:rPr>
      </w:pPr>
      <w:bookmarkStart w:id="1842" w:name="_Toc489605322"/>
      <w:bookmarkStart w:id="1843" w:name="_Toc492899753"/>
      <w:bookmarkStart w:id="1844" w:name="_Toc492900032"/>
      <w:bookmarkStart w:id="1845" w:name="_Toc492967834"/>
      <w:bookmarkStart w:id="1846" w:name="_Toc492972922"/>
      <w:bookmarkStart w:id="1847" w:name="_Toc492973142"/>
      <w:bookmarkStart w:id="1848"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849" w:name="_Toc34227050"/>
      <w:bookmarkStart w:id="1850" w:name="_Toc34749765"/>
      <w:bookmarkStart w:id="1851" w:name="_Toc34750325"/>
      <w:bookmarkStart w:id="1852" w:name="_Toc34750515"/>
      <w:bookmarkStart w:id="1853" w:name="_Toc35940921"/>
      <w:bookmarkStart w:id="1854" w:name="_Toc35937354"/>
      <w:bookmarkStart w:id="1855" w:name="_Toc36463748"/>
      <w:bookmarkStart w:id="1856" w:name="_Toc43131679"/>
      <w:bookmarkStart w:id="1857" w:name="_Toc45032514"/>
      <w:bookmarkStart w:id="1858" w:name="_Toc49782208"/>
      <w:bookmarkStart w:id="1859" w:name="_Toc51873644"/>
      <w:bookmarkStart w:id="1860" w:name="_Toc57209130"/>
      <w:bookmarkStart w:id="1861" w:name="_Toc58588473"/>
      <w:bookmarkStart w:id="1862" w:name="_Toc66114834"/>
      <w:bookmarkStart w:id="1863" w:name="_Toc67686345"/>
      <w:bookmarkStart w:id="1864" w:name="_Toc74994634"/>
      <w:bookmarkStart w:id="1865" w:name="_Toc85467888"/>
      <w:bookmarkStart w:id="1866" w:name="_Toc89182930"/>
      <w:bookmarkStart w:id="1867" w:name="_Toc90651232"/>
      <w:bookmarkStart w:id="1868" w:name="_Toc96933382"/>
      <w:bookmarkStart w:id="1869" w:name="_Toc98507249"/>
      <w:bookmarkStart w:id="1870" w:name="_Toc98507702"/>
      <w:bookmarkStart w:id="1871" w:name="_Toc122098307"/>
      <w:bookmarkStart w:id="1872" w:name="_Toc168390974"/>
      <w:r w:rsidRPr="00616F0C">
        <w:t>6.1.2.4</w:t>
      </w:r>
      <w:r w:rsidRPr="00616F0C">
        <w:tab/>
        <w:t>HTTP multipart messages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E775A2F" w14:textId="77777777" w:rsidR="00E134FC" w:rsidRPr="00616F0C" w:rsidRDefault="00E134FC" w:rsidP="00E134FC">
      <w:pPr>
        <w:pStyle w:val="Heading5"/>
      </w:pPr>
      <w:bookmarkStart w:id="1873" w:name="_Toc34227051"/>
      <w:bookmarkStart w:id="1874" w:name="_Toc34749766"/>
      <w:bookmarkStart w:id="1875" w:name="_Toc34750326"/>
      <w:bookmarkStart w:id="1876" w:name="_Toc34750516"/>
      <w:bookmarkStart w:id="1877" w:name="_Toc35940922"/>
      <w:bookmarkStart w:id="1878" w:name="_Toc35937355"/>
      <w:bookmarkStart w:id="1879" w:name="_Toc36463749"/>
      <w:bookmarkStart w:id="1880" w:name="_Toc43131680"/>
      <w:bookmarkStart w:id="1881" w:name="_Toc45032515"/>
      <w:bookmarkStart w:id="1882" w:name="_Toc49782209"/>
      <w:bookmarkStart w:id="1883" w:name="_Toc51873645"/>
      <w:bookmarkStart w:id="1884" w:name="_Toc57209131"/>
      <w:bookmarkStart w:id="1885" w:name="_Toc58588474"/>
      <w:bookmarkStart w:id="1886" w:name="_Toc66114835"/>
      <w:bookmarkStart w:id="1887" w:name="_Toc67686346"/>
      <w:bookmarkStart w:id="1888" w:name="_Toc74994635"/>
      <w:bookmarkStart w:id="1889" w:name="_Toc85467889"/>
      <w:bookmarkStart w:id="1890" w:name="_Toc89182931"/>
      <w:bookmarkStart w:id="1891" w:name="_Toc90651233"/>
      <w:bookmarkStart w:id="1892" w:name="_Toc96933383"/>
      <w:bookmarkStart w:id="1893" w:name="_Toc98507250"/>
      <w:bookmarkStart w:id="1894" w:name="_Toc98507703"/>
      <w:bookmarkStart w:id="1895" w:name="_Toc122098308"/>
      <w:bookmarkStart w:id="1896" w:name="_Toc168390975"/>
      <w:r w:rsidRPr="00616F0C">
        <w:t>6.1.2.4.1</w:t>
      </w:r>
      <w:r w:rsidRPr="00616F0C">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897" w:name="_Toc34227052"/>
      <w:bookmarkStart w:id="1898" w:name="_Toc34749767"/>
      <w:bookmarkStart w:id="1899" w:name="_Toc34750327"/>
      <w:bookmarkStart w:id="1900" w:name="_Toc34750517"/>
      <w:bookmarkStart w:id="1901" w:name="_Toc35940923"/>
      <w:bookmarkStart w:id="1902" w:name="_Toc35937356"/>
      <w:bookmarkStart w:id="1903" w:name="_Toc36463750"/>
      <w:bookmarkStart w:id="1904" w:name="_Toc43131681"/>
      <w:bookmarkStart w:id="1905" w:name="_Toc45032516"/>
      <w:bookmarkStart w:id="1906" w:name="_Toc49782210"/>
      <w:bookmarkStart w:id="1907" w:name="_Toc51873646"/>
      <w:bookmarkStart w:id="1908" w:name="_Toc57209132"/>
      <w:bookmarkStart w:id="1909" w:name="_Toc58588475"/>
      <w:bookmarkStart w:id="1910" w:name="_Toc66114836"/>
      <w:bookmarkStart w:id="1911"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1912" w:name="_Toc74994636"/>
      <w:bookmarkStart w:id="1913" w:name="_Toc85467890"/>
      <w:bookmarkStart w:id="1914" w:name="_Toc89182932"/>
      <w:bookmarkStart w:id="1915" w:name="_Toc90651234"/>
      <w:bookmarkStart w:id="1916" w:name="_Toc96933384"/>
      <w:bookmarkStart w:id="1917" w:name="_Toc98507251"/>
      <w:bookmarkStart w:id="1918" w:name="_Toc98507704"/>
      <w:bookmarkStart w:id="1919" w:name="_Toc122098309"/>
      <w:bookmarkStart w:id="1920" w:name="_Toc168390976"/>
      <w:r w:rsidRPr="00616F0C">
        <w:t>6.1.2.4.2</w:t>
      </w:r>
      <w:r w:rsidRPr="00616F0C">
        <w:tab/>
        <w:t>Record</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1921" w:name="_Toc34227053"/>
      <w:bookmarkStart w:id="1922" w:name="_Toc34749768"/>
      <w:bookmarkStart w:id="1923" w:name="_Toc34750328"/>
      <w:bookmarkStart w:id="1924" w:name="_Toc34750518"/>
      <w:bookmarkStart w:id="1925" w:name="_Toc35940924"/>
      <w:bookmarkStart w:id="1926" w:name="_Toc35937357"/>
      <w:bookmarkStart w:id="1927" w:name="_Toc36463751"/>
      <w:bookmarkStart w:id="1928" w:name="_Toc43131682"/>
      <w:bookmarkStart w:id="1929" w:name="_Toc45032517"/>
      <w:bookmarkStart w:id="1930" w:name="_Toc49782211"/>
      <w:bookmarkStart w:id="1931" w:name="_Toc51873647"/>
      <w:bookmarkStart w:id="1932" w:name="_Toc57209133"/>
      <w:bookmarkStart w:id="1933" w:name="_Toc58588476"/>
      <w:bookmarkStart w:id="1934" w:name="_Toc66114837"/>
      <w:bookmarkStart w:id="1935" w:name="_Toc67686348"/>
      <w:bookmarkStart w:id="1936" w:name="_Toc74994637"/>
      <w:bookmarkStart w:id="1937" w:name="_Toc85467891"/>
      <w:bookmarkStart w:id="1938" w:name="_Toc89182933"/>
      <w:bookmarkStart w:id="1939" w:name="_Toc90651235"/>
      <w:bookmarkStart w:id="1940" w:name="_Toc96933385"/>
      <w:bookmarkStart w:id="1941" w:name="_Toc98507252"/>
      <w:bookmarkStart w:id="1942" w:name="_Toc98507705"/>
      <w:bookmarkStart w:id="1943" w:name="_Toc122098310"/>
      <w:bookmarkStart w:id="1944" w:name="_Toc168390977"/>
      <w:r w:rsidRPr="00616F0C">
        <w:t>6.1.2.4.3</w:t>
      </w:r>
      <w:r w:rsidRPr="00616F0C">
        <w:tab/>
        <w:t>BlockCollection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1945" w:name="_Toc43131683"/>
      <w:bookmarkStart w:id="1946" w:name="_Toc45032518"/>
      <w:bookmarkStart w:id="1947" w:name="_Toc49782212"/>
      <w:bookmarkStart w:id="1948" w:name="_Toc51873648"/>
      <w:bookmarkStart w:id="1949" w:name="_Toc57209134"/>
      <w:bookmarkStart w:id="1950" w:name="_Toc58588477"/>
      <w:bookmarkStart w:id="1951" w:name="_Toc66114838"/>
      <w:bookmarkStart w:id="1952" w:name="_Toc67686349"/>
      <w:bookmarkStart w:id="1953" w:name="_Toc74994638"/>
      <w:bookmarkStart w:id="1954" w:name="_Toc85467892"/>
      <w:bookmarkStart w:id="1955" w:name="_Toc89182934"/>
      <w:bookmarkStart w:id="1956" w:name="_Toc90651236"/>
      <w:bookmarkStart w:id="1957" w:name="_Toc96933386"/>
      <w:bookmarkStart w:id="1958" w:name="_Toc98507253"/>
      <w:bookmarkStart w:id="1959" w:name="_Toc98507706"/>
      <w:bookmarkStart w:id="1960" w:name="_Toc122098311"/>
      <w:bookmarkStart w:id="1961" w:name="_Toc168390978"/>
      <w:r w:rsidRPr="00616F0C">
        <w:t>6.1.2.4</w:t>
      </w:r>
      <w:r>
        <w:t>.4</w:t>
      </w:r>
      <w:r w:rsidRPr="00616F0C">
        <w:tab/>
        <w:t>Record</w:t>
      </w:r>
      <w:r>
        <w:t>Notification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1962" w:name="_Toc22187552"/>
      <w:bookmarkStart w:id="1963" w:name="_Toc22630774"/>
      <w:bookmarkStart w:id="1964" w:name="_Toc34227054"/>
      <w:bookmarkStart w:id="1965" w:name="_Toc34749769"/>
      <w:bookmarkStart w:id="1966" w:name="_Toc34750329"/>
      <w:bookmarkStart w:id="1967" w:name="_Toc34750519"/>
      <w:bookmarkStart w:id="1968" w:name="_Toc35940925"/>
      <w:bookmarkStart w:id="1969" w:name="_Toc35937358"/>
      <w:bookmarkStart w:id="1970" w:name="_Toc36463752"/>
      <w:bookmarkStart w:id="1971" w:name="_Toc43131684"/>
      <w:bookmarkStart w:id="1972" w:name="_Toc45032519"/>
      <w:bookmarkStart w:id="1973" w:name="_Toc49782213"/>
      <w:bookmarkStart w:id="1974" w:name="_Toc51873649"/>
      <w:bookmarkStart w:id="1975" w:name="_Toc57209135"/>
      <w:bookmarkStart w:id="1976" w:name="_Toc58588478"/>
      <w:bookmarkStart w:id="1977" w:name="_Toc66114839"/>
      <w:bookmarkStart w:id="1978" w:name="_Toc67686350"/>
      <w:bookmarkStart w:id="1979" w:name="_Toc74994639"/>
      <w:bookmarkStart w:id="1980" w:name="_Toc85467893"/>
      <w:bookmarkStart w:id="1981" w:name="_Toc89181516"/>
      <w:bookmarkStart w:id="1982" w:name="_Toc89182935"/>
      <w:bookmarkStart w:id="1983" w:name="_Toc90651237"/>
      <w:bookmarkStart w:id="1984" w:name="_Toc96933387"/>
      <w:bookmarkStart w:id="1985" w:name="_Toc98507254"/>
      <w:bookmarkStart w:id="1986" w:name="_Toc98507707"/>
      <w:bookmarkStart w:id="1987" w:name="_Toc122098312"/>
      <w:bookmarkStart w:id="1988" w:name="_Toc168390979"/>
      <w:bookmarkEnd w:id="1842"/>
      <w:bookmarkEnd w:id="1843"/>
      <w:bookmarkEnd w:id="1844"/>
      <w:bookmarkEnd w:id="1845"/>
      <w:bookmarkEnd w:id="1846"/>
      <w:bookmarkEnd w:id="1847"/>
      <w:bookmarkEnd w:id="1848"/>
      <w:r w:rsidRPr="00616F0C">
        <w:t>6.1.3</w:t>
      </w:r>
      <w:r w:rsidRPr="00616F0C">
        <w:tab/>
        <w:t>Resources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0E8176AF" w14:textId="77777777" w:rsidR="00E134FC" w:rsidRPr="00616F0C" w:rsidRDefault="00E134FC" w:rsidP="00E134FC">
      <w:pPr>
        <w:pStyle w:val="Heading4"/>
      </w:pPr>
      <w:bookmarkStart w:id="1989" w:name="_Toc22187553"/>
      <w:bookmarkStart w:id="1990" w:name="_Toc22630775"/>
      <w:bookmarkStart w:id="1991" w:name="_Toc34227055"/>
      <w:bookmarkStart w:id="1992" w:name="_Toc34749770"/>
      <w:bookmarkStart w:id="1993" w:name="_Toc34750330"/>
      <w:bookmarkStart w:id="1994" w:name="_Toc34750520"/>
      <w:bookmarkStart w:id="1995" w:name="_Toc35940926"/>
      <w:bookmarkStart w:id="1996" w:name="_Toc35937359"/>
      <w:bookmarkStart w:id="1997" w:name="_Toc36463753"/>
      <w:bookmarkStart w:id="1998" w:name="_Toc43131685"/>
      <w:bookmarkStart w:id="1999" w:name="_Toc45032520"/>
      <w:bookmarkStart w:id="2000" w:name="_Toc49782214"/>
      <w:bookmarkStart w:id="2001" w:name="_Toc51873650"/>
      <w:bookmarkStart w:id="2002" w:name="_Toc57209136"/>
      <w:bookmarkStart w:id="2003" w:name="_Toc58588479"/>
      <w:bookmarkStart w:id="2004" w:name="_Toc66114840"/>
      <w:bookmarkStart w:id="2005" w:name="_Toc67686351"/>
      <w:bookmarkStart w:id="2006" w:name="_Toc74994640"/>
      <w:bookmarkStart w:id="2007" w:name="_Toc85467894"/>
      <w:bookmarkStart w:id="2008" w:name="_Toc89182936"/>
      <w:bookmarkStart w:id="2009" w:name="_Toc90651238"/>
      <w:bookmarkStart w:id="2010" w:name="_Toc96933388"/>
      <w:bookmarkStart w:id="2011" w:name="_Toc98507255"/>
      <w:bookmarkStart w:id="2012" w:name="_Toc98507708"/>
      <w:bookmarkStart w:id="2013" w:name="_Toc122098313"/>
      <w:bookmarkStart w:id="2014" w:name="_Toc168390980"/>
      <w:r w:rsidRPr="00616F0C">
        <w:t>6.1.3.1</w:t>
      </w:r>
      <w:r w:rsidRPr="00616F0C">
        <w:tab/>
        <w:t>Overview</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7B2C356" w14:textId="77777777" w:rsidR="00E134FC" w:rsidRDefault="00E134FC" w:rsidP="00E134FC">
      <w:pPr>
        <w:pStyle w:val="TH"/>
      </w:pPr>
      <w:r w:rsidRPr="00616F0C">
        <w:object w:dxaOrig="12141" w:dyaOrig="8671" w14:anchorId="0BDAEA41">
          <v:shape id="_x0000_i1059" type="#_x0000_t75" style="width:410.35pt;height:287.9pt" o:ole="">
            <v:imagedata r:id="rId83" o:title=""/>
          </v:shape>
          <o:OLEObject Type="Embed" ProgID="Visio.Drawing.11" ShapeID="_x0000_i1059" DrawAspect="Content" ObjectID="_1779256217" r:id="rId84"/>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015" w:name="_Toc22187554"/>
            <w:bookmarkStart w:id="2016"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017" w:name="_Toc34227056"/>
      <w:bookmarkStart w:id="2018" w:name="_Toc34749771"/>
      <w:bookmarkStart w:id="2019" w:name="_Toc34750331"/>
      <w:bookmarkStart w:id="2020" w:name="_Toc34750521"/>
      <w:bookmarkStart w:id="2021" w:name="_Toc35940927"/>
      <w:bookmarkStart w:id="2022" w:name="_Toc35937360"/>
      <w:bookmarkStart w:id="2023" w:name="_Toc36463754"/>
      <w:bookmarkStart w:id="2024" w:name="_Toc43131686"/>
      <w:bookmarkStart w:id="2025" w:name="_Toc45032521"/>
      <w:bookmarkStart w:id="2026" w:name="_Toc49782215"/>
      <w:bookmarkStart w:id="2027" w:name="_Toc51873651"/>
      <w:bookmarkStart w:id="2028" w:name="_Toc57209137"/>
      <w:bookmarkStart w:id="2029" w:name="_Toc58588480"/>
      <w:bookmarkStart w:id="2030" w:name="_Toc66114841"/>
      <w:bookmarkStart w:id="2031" w:name="_Toc67686352"/>
      <w:bookmarkStart w:id="2032" w:name="_Toc74994641"/>
      <w:bookmarkStart w:id="2033" w:name="_Toc85467895"/>
      <w:bookmarkStart w:id="2034" w:name="_Toc89182937"/>
      <w:bookmarkStart w:id="2035" w:name="_Toc90651239"/>
      <w:bookmarkStart w:id="2036" w:name="_Toc96933389"/>
      <w:bookmarkStart w:id="2037" w:name="_Toc98507256"/>
      <w:bookmarkStart w:id="2038" w:name="_Toc98507709"/>
      <w:bookmarkStart w:id="2039" w:name="_Toc122098314"/>
      <w:bookmarkStart w:id="2040" w:name="_Toc168390981"/>
      <w:r w:rsidRPr="00616F0C">
        <w:t>6.1.3.2</w:t>
      </w:r>
      <w:r w:rsidRPr="00616F0C">
        <w:tab/>
        <w:t xml:space="preserve">Resource: </w:t>
      </w:r>
      <w:bookmarkEnd w:id="2015"/>
      <w:bookmarkEnd w:id="2016"/>
      <w:r w:rsidRPr="00616F0C">
        <w:t>RecordCollection (Collection)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41B556F" w14:textId="77777777" w:rsidR="00E134FC" w:rsidRPr="00616F0C" w:rsidRDefault="00E134FC" w:rsidP="00E134FC">
      <w:pPr>
        <w:pStyle w:val="Heading5"/>
      </w:pPr>
      <w:bookmarkStart w:id="2041" w:name="_Toc22187555"/>
      <w:bookmarkStart w:id="2042" w:name="_Toc22630777"/>
      <w:bookmarkStart w:id="2043" w:name="_Toc34227057"/>
      <w:bookmarkStart w:id="2044" w:name="_Toc34749772"/>
      <w:bookmarkStart w:id="2045" w:name="_Toc34750332"/>
      <w:bookmarkStart w:id="2046" w:name="_Toc34750522"/>
      <w:bookmarkStart w:id="2047" w:name="_Toc35940928"/>
      <w:bookmarkStart w:id="2048" w:name="_Toc35937361"/>
      <w:bookmarkStart w:id="2049" w:name="_Toc36463755"/>
      <w:bookmarkStart w:id="2050" w:name="_Toc43131687"/>
      <w:bookmarkStart w:id="2051" w:name="_Toc45032522"/>
      <w:bookmarkStart w:id="2052" w:name="_Toc49782216"/>
      <w:bookmarkStart w:id="2053" w:name="_Toc51873652"/>
      <w:bookmarkStart w:id="2054" w:name="_Toc57209138"/>
      <w:bookmarkStart w:id="2055" w:name="_Toc58588481"/>
      <w:bookmarkStart w:id="2056" w:name="_Toc66114842"/>
      <w:bookmarkStart w:id="2057" w:name="_Toc67686353"/>
      <w:bookmarkStart w:id="2058" w:name="_Toc74994642"/>
      <w:bookmarkStart w:id="2059" w:name="_Toc85467896"/>
      <w:bookmarkStart w:id="2060" w:name="_Toc89182938"/>
      <w:bookmarkStart w:id="2061" w:name="_Toc90651240"/>
      <w:bookmarkStart w:id="2062" w:name="_Toc96933390"/>
      <w:bookmarkStart w:id="2063" w:name="_Toc98507257"/>
      <w:bookmarkStart w:id="2064" w:name="_Toc98507710"/>
      <w:bookmarkStart w:id="2065" w:name="_Toc122098315"/>
      <w:bookmarkStart w:id="2066" w:name="_Toc168390982"/>
      <w:r w:rsidRPr="00616F0C">
        <w:t>6.1.3.2.1</w:t>
      </w:r>
      <w:r w:rsidRPr="00616F0C">
        <w:tab/>
        <w:t>Description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067" w:name="_Toc22187556"/>
      <w:bookmarkStart w:id="2068" w:name="_Toc22630778"/>
      <w:bookmarkStart w:id="2069" w:name="_Toc34227058"/>
      <w:bookmarkStart w:id="2070" w:name="_Toc34749773"/>
      <w:bookmarkStart w:id="2071" w:name="_Toc34750333"/>
      <w:bookmarkStart w:id="2072" w:name="_Toc34750523"/>
      <w:bookmarkStart w:id="2073" w:name="_Toc35940929"/>
      <w:bookmarkStart w:id="2074" w:name="_Toc35937362"/>
      <w:bookmarkStart w:id="2075" w:name="_Toc36463756"/>
      <w:bookmarkStart w:id="2076" w:name="_Toc43131688"/>
      <w:bookmarkStart w:id="2077" w:name="_Toc45032523"/>
      <w:bookmarkStart w:id="2078" w:name="_Toc49782217"/>
      <w:bookmarkStart w:id="2079" w:name="_Toc51873653"/>
      <w:bookmarkStart w:id="2080" w:name="_Toc57209139"/>
      <w:bookmarkStart w:id="2081" w:name="_Toc58588482"/>
      <w:bookmarkStart w:id="2082" w:name="_Toc66114843"/>
      <w:bookmarkStart w:id="2083" w:name="_Toc67686354"/>
      <w:bookmarkStart w:id="2084" w:name="_Toc74994643"/>
      <w:bookmarkStart w:id="2085" w:name="_Toc85467897"/>
      <w:bookmarkStart w:id="2086" w:name="_Toc89182939"/>
      <w:bookmarkStart w:id="2087" w:name="_Toc90651241"/>
      <w:bookmarkStart w:id="2088" w:name="_Toc96933391"/>
      <w:bookmarkStart w:id="2089" w:name="_Toc98507258"/>
      <w:bookmarkStart w:id="2090" w:name="_Toc98507711"/>
      <w:bookmarkStart w:id="2091" w:name="_Toc122098316"/>
      <w:bookmarkStart w:id="2092" w:name="_Toc168390983"/>
      <w:r w:rsidRPr="00616F0C">
        <w:t>6.1.3.2.2</w:t>
      </w:r>
      <w:r w:rsidRPr="00616F0C">
        <w:tab/>
        <w:t>Resource Definition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093" w:name="_Toc22187557"/>
      <w:bookmarkStart w:id="2094" w:name="_Toc22630779"/>
      <w:bookmarkStart w:id="2095" w:name="_Toc34227059"/>
      <w:bookmarkStart w:id="2096" w:name="_Toc34749774"/>
      <w:bookmarkStart w:id="2097" w:name="_Toc34750334"/>
      <w:bookmarkStart w:id="2098" w:name="_Toc34750524"/>
      <w:bookmarkStart w:id="2099" w:name="_Toc35940930"/>
      <w:bookmarkStart w:id="2100" w:name="_Toc35937363"/>
      <w:bookmarkStart w:id="2101" w:name="_Toc36463757"/>
      <w:bookmarkStart w:id="2102" w:name="_Toc43131689"/>
      <w:bookmarkStart w:id="2103" w:name="_Toc45032524"/>
      <w:bookmarkStart w:id="2104" w:name="_Toc49782218"/>
      <w:bookmarkStart w:id="2105" w:name="_Toc51873654"/>
      <w:bookmarkStart w:id="2106" w:name="_Toc57209140"/>
      <w:bookmarkStart w:id="2107" w:name="_Toc58588483"/>
      <w:bookmarkStart w:id="2108" w:name="_Toc66114844"/>
      <w:bookmarkStart w:id="2109" w:name="_Toc67686355"/>
      <w:bookmarkStart w:id="2110" w:name="_Toc74994644"/>
      <w:bookmarkStart w:id="2111" w:name="_Toc85467898"/>
      <w:bookmarkStart w:id="2112" w:name="_Toc89182940"/>
      <w:bookmarkStart w:id="2113" w:name="_Toc90651242"/>
      <w:bookmarkStart w:id="2114" w:name="_Toc96933392"/>
      <w:bookmarkStart w:id="2115" w:name="_Toc98507259"/>
      <w:bookmarkStart w:id="2116" w:name="_Toc98507712"/>
      <w:bookmarkStart w:id="2117" w:name="_Toc122098317"/>
      <w:bookmarkStart w:id="2118" w:name="_Toc168390984"/>
      <w:r w:rsidRPr="00616F0C">
        <w:t>6.1.3.2.3</w:t>
      </w:r>
      <w:r w:rsidRPr="00616F0C">
        <w:tab/>
        <w:t>Resource Standard Methods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7A7B248" w14:textId="77777777" w:rsidR="00E134FC" w:rsidRPr="00616F0C" w:rsidRDefault="00E134FC" w:rsidP="00E134FC">
      <w:pPr>
        <w:pStyle w:val="H6"/>
      </w:pPr>
      <w:bookmarkStart w:id="2119" w:name="_Toc22187558"/>
      <w:bookmarkStart w:id="2120" w:name="_Toc22630780"/>
      <w:bookmarkStart w:id="2121" w:name="_Toc34227060"/>
      <w:bookmarkStart w:id="2122" w:name="_Toc34749775"/>
      <w:bookmarkStart w:id="2123" w:name="_Toc34750335"/>
      <w:bookmarkStart w:id="2124" w:name="_Toc34750525"/>
      <w:bookmarkStart w:id="2125" w:name="_Toc35940931"/>
      <w:bookmarkStart w:id="2126" w:name="_Toc35937364"/>
      <w:bookmarkStart w:id="2127" w:name="_Toc36463758"/>
      <w:bookmarkStart w:id="2128" w:name="_Toc43131690"/>
      <w:bookmarkStart w:id="2129" w:name="_Toc45032525"/>
      <w:bookmarkStart w:id="2130" w:name="_Toc49782219"/>
      <w:bookmarkStart w:id="2131" w:name="_Toc51873655"/>
      <w:bookmarkStart w:id="2132" w:name="_Toc57209141"/>
      <w:bookmarkStart w:id="2133" w:name="_Toc58588484"/>
      <w:bookmarkStart w:id="2134" w:name="_Toc66114845"/>
      <w:bookmarkStart w:id="2135" w:name="_Toc67686356"/>
      <w:bookmarkStart w:id="2136" w:name="_Toc74994645"/>
      <w:bookmarkStart w:id="2137" w:name="_Toc85467899"/>
      <w:bookmarkStart w:id="2138" w:name="_Toc89182941"/>
      <w:bookmarkStart w:id="2139" w:name="_Toc90651243"/>
      <w:bookmarkStart w:id="2140" w:name="_Toc96933393"/>
      <w:r w:rsidRPr="00616F0C">
        <w:t>6.1.3.2.3.1</w:t>
      </w:r>
      <w:r w:rsidRPr="00616F0C">
        <w:tab/>
        <w:t>GET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141" w:name="_Toc85467900"/>
      <w:bookmarkStart w:id="2142" w:name="_Toc89182942"/>
      <w:bookmarkStart w:id="2143" w:name="_Toc90651244"/>
      <w:bookmarkStart w:id="2144" w:name="_Toc96933394"/>
      <w:bookmarkStart w:id="2145" w:name="_Toc22187566"/>
      <w:bookmarkStart w:id="2146" w:name="_Toc22630788"/>
      <w:bookmarkStart w:id="2147" w:name="_Toc34227061"/>
      <w:bookmarkStart w:id="2148" w:name="_Toc34749776"/>
      <w:bookmarkStart w:id="2149" w:name="_Toc34750336"/>
      <w:bookmarkStart w:id="2150" w:name="_Toc34750526"/>
      <w:bookmarkStart w:id="2151" w:name="_Toc35940932"/>
      <w:bookmarkStart w:id="2152" w:name="_Toc35937365"/>
      <w:bookmarkStart w:id="2153" w:name="_Toc36463759"/>
      <w:bookmarkStart w:id="2154" w:name="_Toc43131691"/>
      <w:bookmarkStart w:id="2155" w:name="_Toc45032526"/>
      <w:bookmarkStart w:id="2156" w:name="_Toc49782220"/>
      <w:bookmarkStart w:id="2157" w:name="_Toc51873656"/>
      <w:bookmarkStart w:id="2158" w:name="_Toc57209142"/>
      <w:bookmarkStart w:id="2159" w:name="_Toc58588485"/>
      <w:bookmarkStart w:id="2160" w:name="_Toc66114846"/>
      <w:bookmarkStart w:id="2161" w:name="_Toc67686357"/>
      <w:bookmarkStart w:id="2162" w:name="_Toc74994646"/>
      <w:r w:rsidRPr="00616F0C">
        <w:t>6.1.3.2.3.</w:t>
      </w:r>
      <w:r>
        <w:t>2</w:t>
      </w:r>
      <w:r w:rsidRPr="00616F0C">
        <w:tab/>
      </w:r>
      <w:r>
        <w:t>DELETE</w:t>
      </w:r>
      <w:bookmarkEnd w:id="2141"/>
      <w:bookmarkEnd w:id="2142"/>
      <w:bookmarkEnd w:id="2143"/>
      <w:bookmarkEnd w:id="2144"/>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163" w:name="_Toc85467901"/>
      <w:bookmarkStart w:id="2164" w:name="_Toc89182943"/>
      <w:bookmarkStart w:id="2165" w:name="_Toc90651245"/>
      <w:bookmarkStart w:id="2166" w:name="_Toc96933395"/>
      <w:bookmarkStart w:id="2167" w:name="_Toc98507260"/>
      <w:bookmarkStart w:id="2168" w:name="_Toc98507713"/>
      <w:bookmarkStart w:id="2169" w:name="_Toc122098318"/>
      <w:bookmarkStart w:id="2170" w:name="_Toc168390985"/>
      <w:r w:rsidRPr="00616F0C">
        <w:t>6.1.3.3</w:t>
      </w:r>
      <w:r w:rsidRPr="00616F0C">
        <w:tab/>
        <w:t xml:space="preserve">Resource: </w:t>
      </w:r>
      <w:bookmarkEnd w:id="2145"/>
      <w:bookmarkEnd w:id="2146"/>
      <w:r w:rsidRPr="00616F0C">
        <w:t>Record (Document)</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4A0AF7C9" w14:textId="77777777" w:rsidR="00E134FC" w:rsidRPr="00616F0C" w:rsidRDefault="00E134FC" w:rsidP="00E134FC">
      <w:pPr>
        <w:pStyle w:val="Heading5"/>
      </w:pPr>
      <w:bookmarkStart w:id="2171" w:name="_Toc34227062"/>
      <w:bookmarkStart w:id="2172" w:name="_Toc34749777"/>
      <w:bookmarkStart w:id="2173" w:name="_Toc34750337"/>
      <w:bookmarkStart w:id="2174" w:name="_Toc34750527"/>
      <w:bookmarkStart w:id="2175" w:name="_Toc35940933"/>
      <w:bookmarkStart w:id="2176" w:name="_Toc35937366"/>
      <w:bookmarkStart w:id="2177" w:name="_Toc36463760"/>
      <w:bookmarkStart w:id="2178" w:name="_Toc43131692"/>
      <w:bookmarkStart w:id="2179" w:name="_Toc45032527"/>
      <w:bookmarkStart w:id="2180" w:name="_Toc49782221"/>
      <w:bookmarkStart w:id="2181" w:name="_Toc51873657"/>
      <w:bookmarkStart w:id="2182" w:name="_Toc57209143"/>
      <w:bookmarkStart w:id="2183" w:name="_Toc58588486"/>
      <w:bookmarkStart w:id="2184" w:name="_Toc66114847"/>
      <w:bookmarkStart w:id="2185" w:name="_Toc67686358"/>
      <w:bookmarkStart w:id="2186" w:name="_Toc74994647"/>
      <w:bookmarkStart w:id="2187" w:name="_Toc85467902"/>
      <w:bookmarkStart w:id="2188" w:name="_Toc89182944"/>
      <w:bookmarkStart w:id="2189" w:name="_Toc90651246"/>
      <w:bookmarkStart w:id="2190" w:name="_Toc96933396"/>
      <w:bookmarkStart w:id="2191" w:name="_Toc98507261"/>
      <w:bookmarkStart w:id="2192" w:name="_Toc98507714"/>
      <w:bookmarkStart w:id="2193" w:name="_Toc122098319"/>
      <w:bookmarkStart w:id="2194" w:name="_Toc168390986"/>
      <w:r w:rsidRPr="00616F0C">
        <w:t>6.1.3.3.1</w:t>
      </w:r>
      <w:r w:rsidRPr="00616F0C">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195" w:name="_Toc34227063"/>
      <w:bookmarkStart w:id="2196" w:name="_Toc34749778"/>
      <w:bookmarkStart w:id="2197" w:name="_Toc34750338"/>
      <w:bookmarkStart w:id="2198" w:name="_Toc34750528"/>
      <w:bookmarkStart w:id="2199" w:name="_Toc35940934"/>
      <w:bookmarkStart w:id="2200" w:name="_Toc35937367"/>
      <w:bookmarkStart w:id="2201" w:name="_Toc36463761"/>
      <w:bookmarkStart w:id="2202" w:name="_Toc43131693"/>
      <w:bookmarkStart w:id="2203" w:name="_Toc45032528"/>
      <w:bookmarkStart w:id="2204" w:name="_Toc49782222"/>
      <w:bookmarkStart w:id="2205" w:name="_Toc51873658"/>
      <w:bookmarkStart w:id="2206" w:name="_Toc57209144"/>
      <w:bookmarkStart w:id="2207" w:name="_Toc58588487"/>
      <w:bookmarkStart w:id="2208" w:name="_Toc66114848"/>
      <w:bookmarkStart w:id="2209" w:name="_Toc67686359"/>
      <w:bookmarkStart w:id="2210" w:name="_Toc74994648"/>
      <w:bookmarkStart w:id="2211" w:name="_Toc85467903"/>
      <w:bookmarkStart w:id="2212" w:name="_Toc89182945"/>
      <w:bookmarkStart w:id="2213" w:name="_Toc90651247"/>
      <w:bookmarkStart w:id="2214" w:name="_Toc96933397"/>
      <w:bookmarkStart w:id="2215" w:name="_Toc98507262"/>
      <w:bookmarkStart w:id="2216" w:name="_Toc98507715"/>
      <w:bookmarkStart w:id="2217" w:name="_Toc122098320"/>
      <w:bookmarkStart w:id="2218" w:name="_Toc168390987"/>
      <w:r w:rsidRPr="00616F0C">
        <w:t>6.1.3.3.2</w:t>
      </w:r>
      <w:r w:rsidRPr="00616F0C">
        <w:tab/>
        <w:t>Resource Definition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219" w:name="_Toc34227064"/>
      <w:bookmarkStart w:id="2220" w:name="_Toc34749779"/>
      <w:bookmarkStart w:id="2221" w:name="_Toc34750339"/>
      <w:bookmarkStart w:id="2222" w:name="_Toc34750529"/>
      <w:bookmarkStart w:id="2223" w:name="_Toc35940935"/>
      <w:bookmarkStart w:id="2224" w:name="_Toc35937368"/>
      <w:bookmarkStart w:id="2225" w:name="_Toc36463762"/>
      <w:bookmarkStart w:id="2226" w:name="_Toc43131694"/>
      <w:bookmarkStart w:id="2227" w:name="_Toc45032529"/>
      <w:bookmarkStart w:id="2228" w:name="_Toc49782223"/>
      <w:bookmarkStart w:id="2229" w:name="_Toc51873659"/>
      <w:bookmarkStart w:id="2230" w:name="_Toc57209145"/>
      <w:bookmarkStart w:id="2231" w:name="_Toc58588488"/>
      <w:bookmarkStart w:id="2232" w:name="_Toc66114849"/>
      <w:bookmarkStart w:id="2233" w:name="_Toc67686360"/>
      <w:bookmarkStart w:id="2234" w:name="_Toc74994649"/>
      <w:bookmarkStart w:id="2235" w:name="_Toc85467904"/>
      <w:bookmarkStart w:id="2236" w:name="_Toc89182946"/>
      <w:bookmarkStart w:id="2237" w:name="_Toc90651248"/>
      <w:bookmarkStart w:id="2238" w:name="_Toc96933398"/>
      <w:bookmarkStart w:id="2239" w:name="_Toc98507263"/>
      <w:bookmarkStart w:id="2240" w:name="_Toc98507716"/>
      <w:bookmarkStart w:id="2241" w:name="_Toc122098321"/>
      <w:bookmarkStart w:id="2242" w:name="_Toc168390988"/>
      <w:r w:rsidRPr="00616F0C">
        <w:t>6.1.3.3.3</w:t>
      </w:r>
      <w:r w:rsidRPr="00616F0C">
        <w:tab/>
        <w:t>Resource Standard Methods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12E32D4B" w14:textId="77777777" w:rsidR="00E134FC" w:rsidRPr="00616F0C" w:rsidRDefault="00E134FC" w:rsidP="00E134FC">
      <w:pPr>
        <w:pStyle w:val="H6"/>
      </w:pPr>
      <w:bookmarkStart w:id="2243" w:name="_Toc34227065"/>
      <w:bookmarkStart w:id="2244" w:name="_Toc34749780"/>
      <w:bookmarkStart w:id="2245" w:name="_Toc34750340"/>
      <w:bookmarkStart w:id="2246" w:name="_Toc34750530"/>
      <w:bookmarkStart w:id="2247" w:name="_Toc35940936"/>
      <w:bookmarkStart w:id="2248" w:name="_Toc35937369"/>
      <w:bookmarkStart w:id="2249" w:name="_Toc36463763"/>
      <w:bookmarkStart w:id="2250" w:name="_Toc43131695"/>
      <w:bookmarkStart w:id="2251" w:name="_Toc45032530"/>
      <w:bookmarkStart w:id="2252" w:name="_Toc49782224"/>
      <w:bookmarkStart w:id="2253" w:name="_Toc51873660"/>
      <w:bookmarkStart w:id="2254" w:name="_Toc57209146"/>
      <w:bookmarkStart w:id="2255" w:name="_Toc58588489"/>
      <w:bookmarkStart w:id="2256" w:name="_Toc66114850"/>
      <w:bookmarkStart w:id="2257" w:name="_Toc67686361"/>
      <w:bookmarkStart w:id="2258" w:name="_Toc74994650"/>
      <w:bookmarkStart w:id="2259" w:name="_Toc85467905"/>
      <w:bookmarkStart w:id="2260" w:name="_Toc89182947"/>
      <w:bookmarkStart w:id="2261" w:name="_Toc90651249"/>
      <w:bookmarkStart w:id="2262" w:name="_Toc96933399"/>
      <w:r w:rsidRPr="00616F0C">
        <w:t>6.1.3.3.3.1</w:t>
      </w:r>
      <w:r w:rsidRPr="00616F0C">
        <w:tab/>
        <w:t>GET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263" w:name="_Toc34227066"/>
      <w:bookmarkStart w:id="2264" w:name="_Toc34749781"/>
      <w:bookmarkStart w:id="2265" w:name="_Toc34750341"/>
      <w:bookmarkStart w:id="2266" w:name="_Toc34750531"/>
      <w:bookmarkStart w:id="2267" w:name="_Toc35940937"/>
      <w:bookmarkStart w:id="2268" w:name="_Toc35937370"/>
      <w:bookmarkStart w:id="2269" w:name="_Toc36463764"/>
      <w:bookmarkStart w:id="2270" w:name="_Toc43131696"/>
      <w:bookmarkStart w:id="2271" w:name="_Toc45032531"/>
      <w:bookmarkStart w:id="2272" w:name="_Toc49782225"/>
      <w:bookmarkStart w:id="2273" w:name="_Toc51873661"/>
      <w:bookmarkStart w:id="2274" w:name="_Toc57209147"/>
      <w:bookmarkStart w:id="2275" w:name="_Toc58588490"/>
      <w:bookmarkStart w:id="2276" w:name="_Toc66114851"/>
      <w:bookmarkStart w:id="2277" w:name="_Toc67686362"/>
      <w:bookmarkStart w:id="2278" w:name="_Toc74994651"/>
      <w:bookmarkStart w:id="2279" w:name="_Toc85467906"/>
      <w:bookmarkStart w:id="2280" w:name="_Toc89182948"/>
      <w:bookmarkStart w:id="2281" w:name="_Toc90651250"/>
      <w:bookmarkStart w:id="2282" w:name="_Toc96933400"/>
      <w:r w:rsidRPr="00616F0C">
        <w:t>6.1.3.3.3.2</w:t>
      </w:r>
      <w:r w:rsidRPr="00616F0C">
        <w:tab/>
        <w:t>PUT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283" w:name="_Toc34227067"/>
      <w:bookmarkStart w:id="2284" w:name="_Toc34749782"/>
      <w:bookmarkStart w:id="2285" w:name="_Toc34750342"/>
      <w:bookmarkStart w:id="2286" w:name="_Toc34750532"/>
      <w:bookmarkStart w:id="2287" w:name="_Toc35940938"/>
      <w:bookmarkStart w:id="2288" w:name="_Toc35937371"/>
      <w:bookmarkStart w:id="2289" w:name="_Toc36463765"/>
      <w:bookmarkStart w:id="2290" w:name="_Toc43131697"/>
      <w:bookmarkStart w:id="2291" w:name="_Toc45032532"/>
      <w:bookmarkStart w:id="2292" w:name="_Toc49782226"/>
      <w:bookmarkStart w:id="2293" w:name="_Toc51873662"/>
      <w:bookmarkStart w:id="2294" w:name="_Toc57209148"/>
      <w:bookmarkStart w:id="2295" w:name="_Toc58588491"/>
      <w:bookmarkStart w:id="2296" w:name="_Toc66114852"/>
      <w:bookmarkStart w:id="2297" w:name="_Toc67686363"/>
      <w:bookmarkStart w:id="2298" w:name="_Toc74994652"/>
      <w:bookmarkStart w:id="2299" w:name="_Toc85467907"/>
      <w:bookmarkStart w:id="2300" w:name="_Toc89182949"/>
      <w:bookmarkStart w:id="2301" w:name="_Toc90651251"/>
      <w:bookmarkStart w:id="2302" w:name="_Toc96933401"/>
      <w:r w:rsidRPr="00616F0C">
        <w:t>6.1.3.3.3.3</w:t>
      </w:r>
      <w:r w:rsidRPr="00616F0C">
        <w:tab/>
        <w:t>DELETE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303" w:name="_Toc34227068"/>
      <w:bookmarkStart w:id="2304" w:name="_Toc34749783"/>
      <w:bookmarkStart w:id="2305" w:name="_Toc34750343"/>
      <w:bookmarkStart w:id="2306" w:name="_Toc34750533"/>
      <w:bookmarkStart w:id="2307" w:name="_Toc35940939"/>
      <w:bookmarkStart w:id="2308" w:name="_Toc35937372"/>
      <w:bookmarkStart w:id="2309" w:name="_Toc36463766"/>
      <w:bookmarkStart w:id="2310" w:name="_Toc43131698"/>
      <w:bookmarkStart w:id="2311" w:name="_Toc45032533"/>
      <w:bookmarkStart w:id="2312" w:name="_Toc49782227"/>
      <w:bookmarkStart w:id="2313" w:name="_Toc51873663"/>
      <w:bookmarkStart w:id="2314" w:name="_Toc57209149"/>
      <w:bookmarkStart w:id="2315" w:name="_Toc58588492"/>
      <w:bookmarkStart w:id="2316" w:name="_Toc66114853"/>
      <w:bookmarkStart w:id="2317" w:name="_Toc67686364"/>
      <w:bookmarkStart w:id="2318" w:name="_Toc74994653"/>
      <w:bookmarkStart w:id="2319" w:name="_Toc85467908"/>
      <w:bookmarkStart w:id="2320" w:name="_Toc89182950"/>
      <w:bookmarkStart w:id="2321" w:name="_Toc90651252"/>
      <w:bookmarkStart w:id="2322" w:name="_Toc96933402"/>
      <w:bookmarkStart w:id="2323" w:name="_Toc98507264"/>
      <w:bookmarkStart w:id="2324" w:name="_Toc98507717"/>
      <w:bookmarkStart w:id="2325" w:name="_Toc122098322"/>
      <w:bookmarkStart w:id="2326" w:name="_Toc168390989"/>
      <w:r w:rsidRPr="00616F0C">
        <w:t>6.1.3.4</w:t>
      </w:r>
      <w:r w:rsidRPr="00616F0C">
        <w:tab/>
        <w:t>Resource: Meta (Document)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0E2D547" w14:textId="77777777" w:rsidR="00E134FC" w:rsidRPr="00616F0C" w:rsidRDefault="00E134FC" w:rsidP="00E134FC">
      <w:pPr>
        <w:pStyle w:val="Heading5"/>
      </w:pPr>
      <w:bookmarkStart w:id="2327" w:name="_Toc34227069"/>
      <w:bookmarkStart w:id="2328" w:name="_Toc34749784"/>
      <w:bookmarkStart w:id="2329" w:name="_Toc34750344"/>
      <w:bookmarkStart w:id="2330" w:name="_Toc34750534"/>
      <w:bookmarkStart w:id="2331" w:name="_Toc35940940"/>
      <w:bookmarkStart w:id="2332" w:name="_Toc35937373"/>
      <w:bookmarkStart w:id="2333" w:name="_Toc36463767"/>
      <w:bookmarkStart w:id="2334" w:name="_Toc43131699"/>
      <w:bookmarkStart w:id="2335" w:name="_Toc45032534"/>
      <w:bookmarkStart w:id="2336" w:name="_Toc49782228"/>
      <w:bookmarkStart w:id="2337" w:name="_Toc51873664"/>
      <w:bookmarkStart w:id="2338" w:name="_Toc57209150"/>
      <w:bookmarkStart w:id="2339" w:name="_Toc58588493"/>
      <w:bookmarkStart w:id="2340" w:name="_Toc66114854"/>
      <w:bookmarkStart w:id="2341" w:name="_Toc67686365"/>
      <w:bookmarkStart w:id="2342" w:name="_Toc74994654"/>
      <w:bookmarkStart w:id="2343" w:name="_Toc85467909"/>
      <w:bookmarkStart w:id="2344" w:name="_Toc89182951"/>
      <w:bookmarkStart w:id="2345" w:name="_Toc90651253"/>
      <w:bookmarkStart w:id="2346" w:name="_Toc96933403"/>
      <w:bookmarkStart w:id="2347" w:name="_Toc98507265"/>
      <w:bookmarkStart w:id="2348" w:name="_Toc98507718"/>
      <w:bookmarkStart w:id="2349" w:name="_Toc122098323"/>
      <w:bookmarkStart w:id="2350" w:name="_Toc168390990"/>
      <w:r w:rsidRPr="00616F0C">
        <w:t>6.1.3.4.1</w:t>
      </w:r>
      <w:r w:rsidRPr="00616F0C">
        <w:tab/>
        <w:t>Description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351" w:name="_Toc34227070"/>
      <w:bookmarkStart w:id="2352" w:name="_Toc34749785"/>
      <w:bookmarkStart w:id="2353" w:name="_Toc34750345"/>
      <w:bookmarkStart w:id="2354" w:name="_Toc34750535"/>
      <w:bookmarkStart w:id="2355" w:name="_Toc35940941"/>
      <w:bookmarkStart w:id="2356" w:name="_Toc35937374"/>
      <w:bookmarkStart w:id="2357" w:name="_Toc36463768"/>
      <w:bookmarkStart w:id="2358" w:name="_Toc43131700"/>
      <w:bookmarkStart w:id="2359" w:name="_Toc45032535"/>
      <w:bookmarkStart w:id="2360" w:name="_Toc49782229"/>
      <w:bookmarkStart w:id="2361" w:name="_Toc51873665"/>
      <w:bookmarkStart w:id="2362" w:name="_Toc57209151"/>
      <w:bookmarkStart w:id="2363" w:name="_Toc58588494"/>
      <w:bookmarkStart w:id="2364" w:name="_Toc66114855"/>
      <w:bookmarkStart w:id="2365" w:name="_Toc67686366"/>
      <w:bookmarkStart w:id="2366" w:name="_Toc74994655"/>
      <w:bookmarkStart w:id="2367" w:name="_Toc85467910"/>
      <w:bookmarkStart w:id="2368" w:name="_Toc89182952"/>
      <w:bookmarkStart w:id="2369" w:name="_Toc90651254"/>
      <w:bookmarkStart w:id="2370" w:name="_Toc96933404"/>
      <w:bookmarkStart w:id="2371" w:name="_Toc98507266"/>
      <w:bookmarkStart w:id="2372" w:name="_Toc98507719"/>
      <w:bookmarkStart w:id="2373" w:name="_Toc122098324"/>
      <w:bookmarkStart w:id="2374" w:name="_Toc168390991"/>
      <w:r w:rsidRPr="00616F0C">
        <w:t>6.1.3.4.2</w:t>
      </w:r>
      <w:r w:rsidRPr="00616F0C">
        <w:tab/>
        <w:t>Resource Definition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375" w:name="_Toc34227071"/>
      <w:bookmarkStart w:id="2376" w:name="_Toc34749786"/>
      <w:bookmarkStart w:id="2377" w:name="_Toc34750346"/>
      <w:bookmarkStart w:id="2378" w:name="_Toc34750536"/>
      <w:bookmarkStart w:id="2379" w:name="_Toc35940942"/>
      <w:bookmarkStart w:id="2380" w:name="_Toc35937375"/>
      <w:bookmarkStart w:id="2381" w:name="_Toc36463769"/>
      <w:bookmarkStart w:id="2382" w:name="_Toc43131701"/>
      <w:bookmarkStart w:id="2383" w:name="_Toc45032536"/>
      <w:bookmarkStart w:id="2384" w:name="_Toc49782230"/>
      <w:bookmarkStart w:id="2385" w:name="_Toc51873666"/>
      <w:bookmarkStart w:id="2386" w:name="_Toc57209152"/>
      <w:bookmarkStart w:id="2387" w:name="_Toc58588495"/>
      <w:bookmarkStart w:id="2388" w:name="_Toc66114856"/>
      <w:bookmarkStart w:id="2389" w:name="_Toc67686367"/>
      <w:bookmarkStart w:id="2390" w:name="_Toc74994656"/>
      <w:bookmarkStart w:id="2391" w:name="_Toc85467911"/>
      <w:bookmarkStart w:id="2392" w:name="_Toc89182953"/>
      <w:bookmarkStart w:id="2393" w:name="_Toc90651255"/>
      <w:bookmarkStart w:id="2394" w:name="_Toc96933405"/>
      <w:bookmarkStart w:id="2395" w:name="_Toc98507267"/>
      <w:bookmarkStart w:id="2396" w:name="_Toc98507720"/>
      <w:bookmarkStart w:id="2397" w:name="_Toc122098325"/>
      <w:bookmarkStart w:id="2398" w:name="_Toc168390992"/>
      <w:r w:rsidRPr="00616F0C">
        <w:t>6.1.3.4.3</w:t>
      </w:r>
      <w:r w:rsidRPr="00616F0C">
        <w:tab/>
        <w:t>Resource Standard Methods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0D4B9BEB" w14:textId="77777777" w:rsidR="00E134FC" w:rsidRPr="00616F0C" w:rsidRDefault="00E134FC" w:rsidP="00E134FC">
      <w:pPr>
        <w:pStyle w:val="H6"/>
      </w:pPr>
      <w:bookmarkStart w:id="2399" w:name="_Toc34227072"/>
      <w:bookmarkStart w:id="2400" w:name="_Toc34749787"/>
      <w:bookmarkStart w:id="2401" w:name="_Toc34750347"/>
      <w:bookmarkStart w:id="2402" w:name="_Toc34750537"/>
      <w:bookmarkStart w:id="2403" w:name="_Toc35940943"/>
      <w:bookmarkStart w:id="2404" w:name="_Toc35937376"/>
      <w:bookmarkStart w:id="2405" w:name="_Toc36463770"/>
      <w:bookmarkStart w:id="2406" w:name="_Toc43131702"/>
      <w:bookmarkStart w:id="2407" w:name="_Toc45032537"/>
      <w:bookmarkStart w:id="2408" w:name="_Toc49782231"/>
      <w:bookmarkStart w:id="2409" w:name="_Toc51873667"/>
      <w:bookmarkStart w:id="2410" w:name="_Toc57209153"/>
      <w:bookmarkStart w:id="2411" w:name="_Toc58588496"/>
      <w:bookmarkStart w:id="2412" w:name="_Toc66114857"/>
      <w:bookmarkStart w:id="2413" w:name="_Toc67686368"/>
      <w:bookmarkStart w:id="2414" w:name="_Toc74994657"/>
      <w:bookmarkStart w:id="2415" w:name="_Toc85467912"/>
      <w:bookmarkStart w:id="2416" w:name="_Toc89182954"/>
      <w:bookmarkStart w:id="2417" w:name="_Toc90651256"/>
      <w:bookmarkStart w:id="2418" w:name="_Toc96933406"/>
      <w:r w:rsidRPr="00616F0C">
        <w:t>6.1.3.4.3.1</w:t>
      </w:r>
      <w:r w:rsidRPr="00616F0C">
        <w:tab/>
        <w:t>GET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419" w:name="_Toc34227073"/>
      <w:bookmarkStart w:id="2420" w:name="_Toc34749788"/>
      <w:bookmarkStart w:id="2421" w:name="_Toc34750348"/>
      <w:bookmarkStart w:id="2422" w:name="_Toc34750538"/>
      <w:bookmarkStart w:id="2423" w:name="_Toc35940944"/>
      <w:bookmarkStart w:id="2424" w:name="_Toc35937377"/>
      <w:bookmarkStart w:id="2425" w:name="_Toc36463771"/>
      <w:bookmarkStart w:id="2426" w:name="_Toc43131703"/>
      <w:bookmarkStart w:id="2427" w:name="_Toc45032538"/>
      <w:bookmarkStart w:id="2428" w:name="_Toc49782232"/>
      <w:bookmarkStart w:id="2429" w:name="_Toc51873668"/>
      <w:bookmarkStart w:id="2430" w:name="_Toc57209154"/>
      <w:bookmarkStart w:id="2431" w:name="_Toc58588497"/>
      <w:bookmarkStart w:id="2432" w:name="_Toc66114858"/>
      <w:bookmarkStart w:id="2433" w:name="_Toc67686369"/>
      <w:bookmarkStart w:id="2434" w:name="_Toc74994658"/>
      <w:bookmarkStart w:id="2435" w:name="_Toc85467913"/>
      <w:bookmarkStart w:id="2436" w:name="_Toc89182955"/>
      <w:bookmarkStart w:id="2437" w:name="_Toc90651257"/>
      <w:bookmarkStart w:id="2438" w:name="_Toc96933407"/>
      <w:r w:rsidRPr="00616F0C">
        <w:t>6.1.3.4.3.2</w:t>
      </w:r>
      <w:r w:rsidRPr="00616F0C">
        <w:tab/>
        <w:t>PATCH</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439" w:name="_Toc34227074"/>
      <w:bookmarkStart w:id="2440" w:name="_Toc34749789"/>
      <w:bookmarkStart w:id="2441" w:name="_Toc34750349"/>
      <w:bookmarkStart w:id="2442" w:name="_Toc34750539"/>
      <w:bookmarkStart w:id="2443" w:name="_Toc35940945"/>
      <w:bookmarkStart w:id="2444" w:name="_Toc35937378"/>
      <w:bookmarkStart w:id="2445" w:name="_Toc36463772"/>
      <w:bookmarkStart w:id="2446" w:name="_Toc43131704"/>
      <w:bookmarkStart w:id="2447" w:name="_Toc45032539"/>
      <w:bookmarkStart w:id="2448" w:name="_Toc49782233"/>
      <w:bookmarkStart w:id="2449" w:name="_Toc51873669"/>
      <w:bookmarkStart w:id="2450" w:name="_Toc57209155"/>
      <w:bookmarkStart w:id="2451" w:name="_Toc58588498"/>
      <w:bookmarkStart w:id="2452" w:name="_Toc66114859"/>
      <w:bookmarkStart w:id="2453" w:name="_Toc67686370"/>
      <w:bookmarkStart w:id="2454" w:name="_Toc74994659"/>
      <w:bookmarkStart w:id="2455" w:name="_Toc85467914"/>
      <w:bookmarkStart w:id="2456" w:name="_Toc89182956"/>
      <w:bookmarkStart w:id="2457" w:name="_Toc90651258"/>
      <w:bookmarkStart w:id="2458" w:name="_Toc96933408"/>
      <w:bookmarkStart w:id="2459" w:name="_Toc98507268"/>
      <w:bookmarkStart w:id="2460" w:name="_Toc98507721"/>
      <w:bookmarkStart w:id="2461" w:name="_Toc122098326"/>
      <w:bookmarkStart w:id="2462" w:name="_Toc168390993"/>
      <w:r w:rsidRPr="00616F0C">
        <w:t>6.1.3.5</w:t>
      </w:r>
      <w:r w:rsidRPr="00616F0C">
        <w:tab/>
        <w:t>Resource: BlockCollection (Collection)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0C180DC" w14:textId="77777777" w:rsidR="00E134FC" w:rsidRPr="00616F0C" w:rsidRDefault="00E134FC" w:rsidP="00E134FC">
      <w:pPr>
        <w:pStyle w:val="Heading5"/>
      </w:pPr>
      <w:bookmarkStart w:id="2463" w:name="_Toc34227075"/>
      <w:bookmarkStart w:id="2464" w:name="_Toc34749790"/>
      <w:bookmarkStart w:id="2465" w:name="_Toc34750350"/>
      <w:bookmarkStart w:id="2466" w:name="_Toc34750540"/>
      <w:bookmarkStart w:id="2467" w:name="_Toc35940946"/>
      <w:bookmarkStart w:id="2468" w:name="_Toc35937379"/>
      <w:bookmarkStart w:id="2469" w:name="_Toc36463773"/>
      <w:bookmarkStart w:id="2470" w:name="_Toc43131705"/>
      <w:bookmarkStart w:id="2471" w:name="_Toc45032540"/>
      <w:bookmarkStart w:id="2472" w:name="_Toc49782234"/>
      <w:bookmarkStart w:id="2473" w:name="_Toc51873670"/>
      <w:bookmarkStart w:id="2474" w:name="_Toc57209156"/>
      <w:bookmarkStart w:id="2475" w:name="_Toc58588499"/>
      <w:bookmarkStart w:id="2476" w:name="_Toc66114860"/>
      <w:bookmarkStart w:id="2477" w:name="_Toc67686371"/>
      <w:bookmarkStart w:id="2478" w:name="_Toc74994660"/>
      <w:bookmarkStart w:id="2479" w:name="_Toc85467915"/>
      <w:bookmarkStart w:id="2480" w:name="_Toc89182957"/>
      <w:bookmarkStart w:id="2481" w:name="_Toc90651259"/>
      <w:bookmarkStart w:id="2482" w:name="_Toc96933409"/>
      <w:bookmarkStart w:id="2483" w:name="_Toc98507269"/>
      <w:bookmarkStart w:id="2484" w:name="_Toc98507722"/>
      <w:bookmarkStart w:id="2485" w:name="_Toc122098327"/>
      <w:bookmarkStart w:id="2486" w:name="_Toc168390994"/>
      <w:r w:rsidRPr="00616F0C">
        <w:t>6.1.3.5.1</w:t>
      </w:r>
      <w:r w:rsidRPr="00616F0C">
        <w:tab/>
        <w:t>Description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487" w:name="_Toc34227076"/>
      <w:bookmarkStart w:id="2488" w:name="_Toc34749791"/>
      <w:bookmarkStart w:id="2489" w:name="_Toc34750351"/>
      <w:bookmarkStart w:id="2490" w:name="_Toc34750541"/>
      <w:bookmarkStart w:id="2491" w:name="_Toc35940947"/>
      <w:bookmarkStart w:id="2492" w:name="_Toc35937380"/>
      <w:bookmarkStart w:id="2493" w:name="_Toc36463774"/>
      <w:bookmarkStart w:id="2494" w:name="_Toc43131706"/>
      <w:bookmarkStart w:id="2495" w:name="_Toc45032541"/>
      <w:bookmarkStart w:id="2496" w:name="_Toc49782235"/>
      <w:bookmarkStart w:id="2497" w:name="_Toc51873671"/>
      <w:bookmarkStart w:id="2498" w:name="_Toc57209157"/>
      <w:bookmarkStart w:id="2499" w:name="_Toc58588500"/>
      <w:bookmarkStart w:id="2500" w:name="_Toc66114861"/>
      <w:bookmarkStart w:id="2501" w:name="_Toc67686372"/>
      <w:bookmarkStart w:id="2502" w:name="_Toc74994661"/>
      <w:bookmarkStart w:id="2503" w:name="_Toc85467916"/>
      <w:bookmarkStart w:id="2504" w:name="_Toc89182958"/>
      <w:bookmarkStart w:id="2505" w:name="_Toc90651260"/>
      <w:bookmarkStart w:id="2506" w:name="_Toc96933410"/>
      <w:bookmarkStart w:id="2507" w:name="_Toc98507270"/>
      <w:bookmarkStart w:id="2508" w:name="_Toc98507723"/>
      <w:bookmarkStart w:id="2509" w:name="_Toc122098328"/>
      <w:bookmarkStart w:id="2510" w:name="_Toc168390995"/>
      <w:r w:rsidRPr="00616F0C">
        <w:t>6.1.3.5.2</w:t>
      </w:r>
      <w:r w:rsidRPr="00616F0C">
        <w:tab/>
        <w:t>Resource Definition</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511" w:name="_Toc34227077"/>
      <w:bookmarkStart w:id="2512" w:name="_Toc34749792"/>
      <w:bookmarkStart w:id="2513" w:name="_Toc34750352"/>
      <w:bookmarkStart w:id="2514" w:name="_Toc34750542"/>
      <w:bookmarkStart w:id="2515" w:name="_Toc35940948"/>
      <w:bookmarkStart w:id="2516" w:name="_Toc35937381"/>
      <w:bookmarkStart w:id="2517" w:name="_Toc36463775"/>
      <w:bookmarkStart w:id="2518" w:name="_Toc43131707"/>
      <w:bookmarkStart w:id="2519" w:name="_Toc45032542"/>
      <w:bookmarkStart w:id="2520" w:name="_Toc49782236"/>
      <w:bookmarkStart w:id="2521" w:name="_Toc51873672"/>
      <w:bookmarkStart w:id="2522" w:name="_Toc57209158"/>
      <w:bookmarkStart w:id="2523" w:name="_Toc58588501"/>
      <w:bookmarkStart w:id="2524" w:name="_Toc66114862"/>
      <w:bookmarkStart w:id="2525" w:name="_Toc67686373"/>
      <w:bookmarkStart w:id="2526" w:name="_Toc74994662"/>
      <w:bookmarkStart w:id="2527" w:name="_Toc85467917"/>
      <w:bookmarkStart w:id="2528" w:name="_Toc89182959"/>
      <w:bookmarkStart w:id="2529" w:name="_Toc90651261"/>
      <w:bookmarkStart w:id="2530" w:name="_Toc96933411"/>
      <w:bookmarkStart w:id="2531" w:name="_Toc98507271"/>
      <w:bookmarkStart w:id="2532" w:name="_Toc98507724"/>
      <w:bookmarkStart w:id="2533" w:name="_Toc122098329"/>
      <w:bookmarkStart w:id="2534" w:name="_Toc168390996"/>
      <w:r w:rsidRPr="00616F0C">
        <w:t>6.1.3.5.3</w:t>
      </w:r>
      <w:r w:rsidRPr="00616F0C">
        <w:tab/>
        <w:t>Resource Standard Methods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3FD8F5B" w14:textId="77777777" w:rsidR="00E134FC" w:rsidRPr="00616F0C" w:rsidRDefault="00E134FC" w:rsidP="00E134FC">
      <w:pPr>
        <w:pStyle w:val="H6"/>
      </w:pPr>
      <w:bookmarkStart w:id="2535" w:name="_Toc34227078"/>
      <w:bookmarkStart w:id="2536" w:name="_Toc34749793"/>
      <w:bookmarkStart w:id="2537" w:name="_Toc34750353"/>
      <w:bookmarkStart w:id="2538" w:name="_Toc34750543"/>
      <w:bookmarkStart w:id="2539" w:name="_Toc35940949"/>
      <w:bookmarkStart w:id="2540" w:name="_Toc35937382"/>
      <w:bookmarkStart w:id="2541" w:name="_Toc36463776"/>
      <w:bookmarkStart w:id="2542" w:name="_Toc43131708"/>
      <w:bookmarkStart w:id="2543" w:name="_Toc45032543"/>
      <w:bookmarkStart w:id="2544" w:name="_Toc49782237"/>
      <w:bookmarkStart w:id="2545" w:name="_Toc51873673"/>
      <w:bookmarkStart w:id="2546" w:name="_Toc57209159"/>
      <w:bookmarkStart w:id="2547" w:name="_Toc58588502"/>
      <w:bookmarkStart w:id="2548" w:name="_Toc66114863"/>
      <w:bookmarkStart w:id="2549" w:name="_Toc67686374"/>
      <w:bookmarkStart w:id="2550" w:name="_Toc74994663"/>
      <w:bookmarkStart w:id="2551" w:name="_Toc85467918"/>
      <w:bookmarkStart w:id="2552" w:name="_Toc89182960"/>
      <w:bookmarkStart w:id="2553" w:name="_Toc90651262"/>
      <w:bookmarkStart w:id="2554" w:name="_Toc96933412"/>
      <w:r w:rsidRPr="00616F0C">
        <w:t>6.1.3.5.3.1</w:t>
      </w:r>
      <w:r w:rsidRPr="00616F0C">
        <w:tab/>
        <w:t>GET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555" w:name="_Toc34227079"/>
      <w:bookmarkStart w:id="2556" w:name="_Toc34749794"/>
      <w:bookmarkStart w:id="2557" w:name="_Toc34750354"/>
      <w:bookmarkStart w:id="2558" w:name="_Toc34750544"/>
      <w:bookmarkStart w:id="2559" w:name="_Toc35940950"/>
      <w:bookmarkStart w:id="2560" w:name="_Toc35937383"/>
      <w:bookmarkStart w:id="2561" w:name="_Toc36463777"/>
      <w:bookmarkStart w:id="2562" w:name="_Toc43131709"/>
      <w:bookmarkStart w:id="2563" w:name="_Toc45032544"/>
      <w:bookmarkStart w:id="2564" w:name="_Toc49782238"/>
      <w:bookmarkStart w:id="2565" w:name="_Toc51873674"/>
      <w:bookmarkStart w:id="2566" w:name="_Toc57209160"/>
      <w:bookmarkStart w:id="2567" w:name="_Toc58588503"/>
      <w:bookmarkStart w:id="2568" w:name="_Toc66114864"/>
      <w:bookmarkStart w:id="2569" w:name="_Toc67686375"/>
      <w:bookmarkStart w:id="2570" w:name="_Toc74994664"/>
      <w:bookmarkStart w:id="2571" w:name="_Toc85467919"/>
      <w:bookmarkStart w:id="2572" w:name="_Toc89182961"/>
      <w:bookmarkStart w:id="2573" w:name="_Toc90651263"/>
      <w:bookmarkStart w:id="2574" w:name="_Toc96933413"/>
      <w:bookmarkStart w:id="2575" w:name="_Toc98507272"/>
      <w:bookmarkStart w:id="2576" w:name="_Toc98507725"/>
      <w:bookmarkStart w:id="2577" w:name="_Toc122098330"/>
      <w:bookmarkStart w:id="2578" w:name="_Toc168390997"/>
      <w:r w:rsidRPr="00616F0C">
        <w:t>6.1.3.6</w:t>
      </w:r>
      <w:r w:rsidRPr="00616F0C">
        <w:tab/>
        <w:t>Resource: Block (Document)</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2B4184CB" w14:textId="77777777" w:rsidR="00E134FC" w:rsidRPr="00616F0C" w:rsidRDefault="00E134FC" w:rsidP="00E134FC">
      <w:pPr>
        <w:pStyle w:val="Heading5"/>
      </w:pPr>
      <w:bookmarkStart w:id="2579" w:name="_Toc34227080"/>
      <w:bookmarkStart w:id="2580" w:name="_Toc34749795"/>
      <w:bookmarkStart w:id="2581" w:name="_Toc34750355"/>
      <w:bookmarkStart w:id="2582" w:name="_Toc34750545"/>
      <w:bookmarkStart w:id="2583" w:name="_Toc35940951"/>
      <w:bookmarkStart w:id="2584" w:name="_Toc35937384"/>
      <w:bookmarkStart w:id="2585" w:name="_Toc36463778"/>
      <w:bookmarkStart w:id="2586" w:name="_Toc43131710"/>
      <w:bookmarkStart w:id="2587" w:name="_Toc45032545"/>
      <w:bookmarkStart w:id="2588" w:name="_Toc49782239"/>
      <w:bookmarkStart w:id="2589" w:name="_Toc51873675"/>
      <w:bookmarkStart w:id="2590" w:name="_Toc57209161"/>
      <w:bookmarkStart w:id="2591" w:name="_Toc58588504"/>
      <w:bookmarkStart w:id="2592" w:name="_Toc66114865"/>
      <w:bookmarkStart w:id="2593" w:name="_Toc67686376"/>
      <w:bookmarkStart w:id="2594" w:name="_Toc74994665"/>
      <w:bookmarkStart w:id="2595" w:name="_Toc85467920"/>
      <w:bookmarkStart w:id="2596" w:name="_Toc89182962"/>
      <w:bookmarkStart w:id="2597" w:name="_Toc90651264"/>
      <w:bookmarkStart w:id="2598" w:name="_Toc96933414"/>
      <w:bookmarkStart w:id="2599" w:name="_Toc98507273"/>
      <w:bookmarkStart w:id="2600" w:name="_Toc98507726"/>
      <w:bookmarkStart w:id="2601" w:name="_Toc122098331"/>
      <w:bookmarkStart w:id="2602" w:name="_Toc168390998"/>
      <w:r w:rsidRPr="00616F0C">
        <w:t>6.1.3.6.1</w:t>
      </w:r>
      <w:r w:rsidRPr="00616F0C">
        <w:tab/>
        <w:t>Description</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603" w:name="_Toc34227081"/>
      <w:bookmarkStart w:id="2604" w:name="_Toc34749796"/>
      <w:bookmarkStart w:id="2605" w:name="_Toc34750356"/>
      <w:bookmarkStart w:id="2606" w:name="_Toc34750546"/>
      <w:bookmarkStart w:id="2607" w:name="_Toc35940952"/>
      <w:bookmarkStart w:id="2608" w:name="_Toc35937385"/>
      <w:bookmarkStart w:id="2609" w:name="_Toc36463779"/>
      <w:bookmarkStart w:id="2610" w:name="_Toc43131711"/>
      <w:bookmarkStart w:id="2611" w:name="_Toc45032546"/>
      <w:bookmarkStart w:id="2612" w:name="_Toc49782240"/>
      <w:bookmarkStart w:id="2613" w:name="_Toc51873676"/>
      <w:bookmarkStart w:id="2614" w:name="_Toc57209162"/>
      <w:bookmarkStart w:id="2615" w:name="_Toc58588505"/>
      <w:bookmarkStart w:id="2616" w:name="_Toc66114866"/>
      <w:bookmarkStart w:id="2617" w:name="_Toc67686377"/>
      <w:bookmarkStart w:id="2618" w:name="_Toc74994666"/>
      <w:bookmarkStart w:id="2619" w:name="_Toc85467921"/>
      <w:bookmarkStart w:id="2620" w:name="_Toc89182963"/>
      <w:bookmarkStart w:id="2621" w:name="_Toc90651265"/>
      <w:bookmarkStart w:id="2622" w:name="_Toc96933415"/>
      <w:bookmarkStart w:id="2623" w:name="_Toc98507274"/>
      <w:bookmarkStart w:id="2624" w:name="_Toc98507727"/>
      <w:bookmarkStart w:id="2625" w:name="_Toc122098332"/>
      <w:bookmarkStart w:id="2626" w:name="_Toc168390999"/>
      <w:r w:rsidRPr="00616F0C">
        <w:t>6.1.3.6.2</w:t>
      </w:r>
      <w:r w:rsidRPr="00616F0C">
        <w:tab/>
        <w:t>Resource Definition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627" w:name="_Toc34227082"/>
      <w:bookmarkStart w:id="2628" w:name="_Toc34749797"/>
      <w:bookmarkStart w:id="2629" w:name="_Toc34750357"/>
      <w:bookmarkStart w:id="2630" w:name="_Toc34750547"/>
      <w:bookmarkStart w:id="2631" w:name="_Toc35940953"/>
      <w:bookmarkStart w:id="2632" w:name="_Toc35937386"/>
      <w:bookmarkStart w:id="2633" w:name="_Toc36463780"/>
      <w:bookmarkStart w:id="2634" w:name="_Toc43131712"/>
      <w:bookmarkStart w:id="2635" w:name="_Toc45032547"/>
      <w:bookmarkStart w:id="2636" w:name="_Toc49782241"/>
      <w:bookmarkStart w:id="2637" w:name="_Toc51873677"/>
      <w:bookmarkStart w:id="2638" w:name="_Toc57209163"/>
      <w:bookmarkStart w:id="2639" w:name="_Toc58588506"/>
      <w:bookmarkStart w:id="2640" w:name="_Toc66114867"/>
      <w:bookmarkStart w:id="2641" w:name="_Toc67686378"/>
      <w:bookmarkStart w:id="2642" w:name="_Toc74994667"/>
      <w:bookmarkStart w:id="2643" w:name="_Toc85467922"/>
      <w:bookmarkStart w:id="2644" w:name="_Toc89182964"/>
      <w:bookmarkStart w:id="2645" w:name="_Toc90651266"/>
      <w:bookmarkStart w:id="2646" w:name="_Toc96933416"/>
      <w:bookmarkStart w:id="2647" w:name="_Toc98507275"/>
      <w:bookmarkStart w:id="2648" w:name="_Toc98507728"/>
      <w:bookmarkStart w:id="2649" w:name="_Toc122098333"/>
      <w:bookmarkStart w:id="2650" w:name="_Toc168391000"/>
      <w:r w:rsidRPr="00616F0C">
        <w:t>6.1.3.6.3</w:t>
      </w:r>
      <w:r w:rsidRPr="00616F0C">
        <w:tab/>
        <w:t>Resource Standard Methods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2A4739CD" w14:textId="77777777" w:rsidR="00E134FC" w:rsidRPr="00616F0C" w:rsidRDefault="00E134FC" w:rsidP="00E134FC">
      <w:pPr>
        <w:pStyle w:val="H6"/>
      </w:pPr>
      <w:bookmarkStart w:id="2651" w:name="_Toc34227083"/>
      <w:bookmarkStart w:id="2652" w:name="_Toc34749798"/>
      <w:bookmarkStart w:id="2653" w:name="_Toc34750358"/>
      <w:bookmarkStart w:id="2654" w:name="_Toc34750548"/>
      <w:bookmarkStart w:id="2655" w:name="_Toc35940954"/>
      <w:bookmarkStart w:id="2656" w:name="_Toc35937387"/>
      <w:bookmarkStart w:id="2657" w:name="_Toc36463781"/>
      <w:bookmarkStart w:id="2658" w:name="_Toc43131713"/>
      <w:bookmarkStart w:id="2659" w:name="_Toc45032548"/>
      <w:bookmarkStart w:id="2660" w:name="_Toc49782242"/>
      <w:bookmarkStart w:id="2661" w:name="_Toc51873678"/>
      <w:bookmarkStart w:id="2662" w:name="_Toc57209164"/>
      <w:bookmarkStart w:id="2663" w:name="_Toc58588507"/>
      <w:bookmarkStart w:id="2664" w:name="_Toc66114868"/>
      <w:bookmarkStart w:id="2665" w:name="_Toc67686379"/>
      <w:bookmarkStart w:id="2666" w:name="_Toc74994668"/>
      <w:bookmarkStart w:id="2667" w:name="_Toc85467923"/>
      <w:bookmarkStart w:id="2668" w:name="_Toc89182965"/>
      <w:bookmarkStart w:id="2669" w:name="_Toc90651267"/>
      <w:bookmarkStart w:id="2670" w:name="_Toc96933417"/>
      <w:r w:rsidRPr="00616F0C">
        <w:t>6.1.3.6.3.1</w:t>
      </w:r>
      <w:r w:rsidRPr="00616F0C">
        <w:tab/>
        <w:t>GET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671" w:name="_Toc34227084"/>
      <w:bookmarkStart w:id="2672" w:name="_Toc34749799"/>
      <w:bookmarkStart w:id="2673" w:name="_Toc34750359"/>
      <w:bookmarkStart w:id="2674" w:name="_Toc34750549"/>
      <w:bookmarkStart w:id="2675" w:name="_Toc35940955"/>
      <w:bookmarkStart w:id="2676" w:name="_Toc35937388"/>
      <w:bookmarkStart w:id="2677" w:name="_Toc36463782"/>
      <w:bookmarkStart w:id="2678" w:name="_Toc43131714"/>
      <w:bookmarkStart w:id="2679" w:name="_Toc45032549"/>
      <w:bookmarkStart w:id="2680" w:name="_Toc49782243"/>
      <w:bookmarkStart w:id="2681" w:name="_Toc51873679"/>
      <w:bookmarkStart w:id="2682" w:name="_Toc57209165"/>
      <w:bookmarkStart w:id="2683" w:name="_Toc58588508"/>
      <w:bookmarkStart w:id="2684" w:name="_Toc66114869"/>
      <w:bookmarkStart w:id="2685" w:name="_Toc67686380"/>
      <w:bookmarkStart w:id="2686" w:name="_Toc74994669"/>
      <w:bookmarkStart w:id="2687" w:name="_Toc85467924"/>
      <w:bookmarkStart w:id="2688" w:name="_Toc89182966"/>
      <w:bookmarkStart w:id="2689" w:name="_Toc90651268"/>
      <w:bookmarkStart w:id="2690" w:name="_Toc96933418"/>
      <w:r w:rsidRPr="00616F0C">
        <w:t>6.1.3.6.3.2</w:t>
      </w:r>
      <w:r w:rsidRPr="00616F0C">
        <w:tab/>
        <w:t>PUT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691" w:name="_Toc34227085"/>
      <w:bookmarkStart w:id="2692" w:name="_Toc34749800"/>
      <w:bookmarkStart w:id="2693" w:name="_Toc34750360"/>
      <w:bookmarkStart w:id="2694" w:name="_Toc34750550"/>
      <w:bookmarkStart w:id="2695" w:name="_Toc35940956"/>
      <w:bookmarkStart w:id="2696" w:name="_Toc35937389"/>
      <w:bookmarkStart w:id="2697" w:name="_Toc36463783"/>
      <w:bookmarkStart w:id="2698" w:name="_Toc43131715"/>
      <w:bookmarkStart w:id="2699" w:name="_Toc45032550"/>
      <w:bookmarkStart w:id="2700" w:name="_Toc49782244"/>
      <w:bookmarkStart w:id="2701" w:name="_Toc51873680"/>
      <w:bookmarkStart w:id="2702" w:name="_Toc57209166"/>
      <w:bookmarkStart w:id="2703" w:name="_Toc58588509"/>
      <w:bookmarkStart w:id="2704" w:name="_Toc66114870"/>
      <w:bookmarkStart w:id="2705" w:name="_Toc67686381"/>
      <w:bookmarkStart w:id="2706" w:name="_Toc74994670"/>
      <w:bookmarkStart w:id="2707" w:name="_Toc85467925"/>
      <w:bookmarkStart w:id="2708" w:name="_Toc89182967"/>
      <w:bookmarkStart w:id="2709" w:name="_Toc90651269"/>
      <w:bookmarkStart w:id="2710" w:name="_Toc96933419"/>
      <w:r w:rsidRPr="00616F0C">
        <w:t>6.1.3.6.3.3</w:t>
      </w:r>
      <w:r w:rsidRPr="00616F0C">
        <w:tab/>
        <w:t>DELETE</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711" w:name="_Toc43131716"/>
      <w:bookmarkStart w:id="2712" w:name="_Toc45032551"/>
      <w:bookmarkStart w:id="2713" w:name="_Toc49782245"/>
      <w:bookmarkStart w:id="2714" w:name="_Toc51873681"/>
      <w:bookmarkStart w:id="2715" w:name="_Toc57209167"/>
      <w:bookmarkStart w:id="2716" w:name="_Toc58588510"/>
      <w:bookmarkStart w:id="2717" w:name="_Toc66114871"/>
      <w:bookmarkStart w:id="2718" w:name="_Toc67686382"/>
      <w:bookmarkStart w:id="2719" w:name="_Toc74994671"/>
      <w:bookmarkStart w:id="2720" w:name="_Toc85467926"/>
      <w:bookmarkStart w:id="2721" w:name="_Toc89182968"/>
      <w:bookmarkStart w:id="2722" w:name="_Toc90651270"/>
      <w:bookmarkStart w:id="2723" w:name="_Toc96933420"/>
      <w:bookmarkStart w:id="2724" w:name="_Toc98507276"/>
      <w:bookmarkStart w:id="2725" w:name="_Toc98507729"/>
      <w:bookmarkStart w:id="2726" w:name="_Toc122098334"/>
      <w:bookmarkStart w:id="2727" w:name="_Toc168391001"/>
      <w:bookmarkStart w:id="2728" w:name="_Toc22187567"/>
      <w:bookmarkStart w:id="2729" w:name="_Toc22630789"/>
      <w:bookmarkStart w:id="2730" w:name="_Toc34227086"/>
      <w:bookmarkStart w:id="2731" w:name="_Toc34749801"/>
      <w:bookmarkStart w:id="2732" w:name="_Toc34750361"/>
      <w:bookmarkStart w:id="2733" w:name="_Toc34750551"/>
      <w:bookmarkStart w:id="2734" w:name="_Toc35940957"/>
      <w:bookmarkStart w:id="2735" w:name="_Toc35937390"/>
      <w:bookmarkStart w:id="2736" w:name="_Toc36463784"/>
      <w:r w:rsidRPr="00CF6BF3">
        <w:t>6.1.</w:t>
      </w:r>
      <w:r>
        <w:t>3.7</w:t>
      </w:r>
      <w:r w:rsidRPr="006C6608">
        <w:tab/>
      </w:r>
      <w:r>
        <w:t xml:space="preserve">Resource: </w:t>
      </w:r>
      <w:r w:rsidRPr="006C6608">
        <w:t>Notification</w:t>
      </w:r>
      <w:r>
        <w:t>Subscriptions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CC2C081" w14:textId="77777777" w:rsidR="00E134FC" w:rsidRPr="00533C32" w:rsidRDefault="00E134FC" w:rsidP="00E134FC">
      <w:pPr>
        <w:pStyle w:val="Heading5"/>
        <w:rPr>
          <w:rFonts w:eastAsia="DengXian"/>
        </w:rPr>
      </w:pPr>
      <w:bookmarkStart w:id="2737" w:name="_Toc43131717"/>
      <w:bookmarkStart w:id="2738" w:name="_Toc45032552"/>
      <w:bookmarkStart w:id="2739" w:name="_Toc49782246"/>
      <w:bookmarkStart w:id="2740" w:name="_Toc51873682"/>
      <w:bookmarkStart w:id="2741" w:name="_Toc57209168"/>
      <w:bookmarkStart w:id="2742" w:name="_Toc58588511"/>
      <w:bookmarkStart w:id="2743" w:name="_Toc66114872"/>
      <w:bookmarkStart w:id="2744" w:name="_Toc67686383"/>
      <w:bookmarkStart w:id="2745" w:name="_Toc74994672"/>
      <w:bookmarkStart w:id="2746" w:name="_Toc85467927"/>
      <w:bookmarkStart w:id="2747" w:name="_Toc89182969"/>
      <w:bookmarkStart w:id="2748" w:name="_Toc90651271"/>
      <w:bookmarkStart w:id="2749" w:name="_Toc96933421"/>
      <w:bookmarkStart w:id="2750" w:name="_Toc98507277"/>
      <w:bookmarkStart w:id="2751" w:name="_Toc98507730"/>
      <w:bookmarkStart w:id="2752" w:name="_Toc122098335"/>
      <w:bookmarkStart w:id="2753" w:name="_Toc168391002"/>
      <w:r>
        <w:rPr>
          <w:rFonts w:eastAsia="DengXian"/>
        </w:rPr>
        <w:t>6.1.3</w:t>
      </w:r>
      <w:r>
        <w:t>.7</w:t>
      </w:r>
      <w:r w:rsidRPr="00533C32">
        <w:rPr>
          <w:rFonts w:eastAsia="DengXian"/>
        </w:rPr>
        <w:t>.1</w:t>
      </w:r>
      <w:r w:rsidRPr="00533C32">
        <w:rPr>
          <w:rFonts w:eastAsia="DengXian"/>
        </w:rPr>
        <w:tab/>
        <w:t>Description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754" w:name="_Toc43131718"/>
      <w:bookmarkStart w:id="2755" w:name="_Toc45032553"/>
      <w:bookmarkStart w:id="2756" w:name="_Toc49782247"/>
      <w:bookmarkStart w:id="2757" w:name="_Toc51873683"/>
      <w:bookmarkStart w:id="2758" w:name="_Toc57209169"/>
      <w:bookmarkStart w:id="2759" w:name="_Toc58588512"/>
      <w:bookmarkStart w:id="2760" w:name="_Toc66114873"/>
      <w:bookmarkStart w:id="2761" w:name="_Toc67686384"/>
      <w:bookmarkStart w:id="2762" w:name="_Toc74994673"/>
      <w:bookmarkStart w:id="2763" w:name="_Toc85467928"/>
      <w:bookmarkStart w:id="2764" w:name="_Toc89182970"/>
      <w:bookmarkStart w:id="2765" w:name="_Toc90651272"/>
      <w:bookmarkStart w:id="2766" w:name="_Toc96933422"/>
      <w:bookmarkStart w:id="2767" w:name="_Toc98507278"/>
      <w:bookmarkStart w:id="2768" w:name="_Toc98507731"/>
      <w:bookmarkStart w:id="2769" w:name="_Toc122098336"/>
      <w:bookmarkStart w:id="2770" w:name="_Toc16839100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771" w:name="_Toc43131719"/>
      <w:bookmarkStart w:id="2772" w:name="_Toc45032554"/>
      <w:bookmarkStart w:id="2773" w:name="_Toc49782248"/>
      <w:bookmarkStart w:id="2774" w:name="_Toc51873684"/>
      <w:bookmarkStart w:id="2775" w:name="_Toc57209170"/>
      <w:bookmarkStart w:id="2776" w:name="_Toc58588513"/>
      <w:bookmarkStart w:id="2777" w:name="_Toc66114874"/>
      <w:bookmarkStart w:id="2778" w:name="_Toc67686385"/>
      <w:bookmarkStart w:id="2779" w:name="_Toc74994674"/>
      <w:bookmarkStart w:id="2780" w:name="_Toc85467929"/>
      <w:bookmarkStart w:id="2781" w:name="_Toc89182971"/>
      <w:bookmarkStart w:id="2782" w:name="_Toc90651273"/>
      <w:bookmarkStart w:id="2783" w:name="_Toc96933423"/>
      <w:bookmarkStart w:id="2784" w:name="_Toc98507279"/>
      <w:bookmarkStart w:id="2785" w:name="_Toc98507732"/>
      <w:bookmarkStart w:id="2786" w:name="_Toc122098337"/>
      <w:bookmarkStart w:id="2787" w:name="_Toc168391004"/>
      <w:r>
        <w:t>6.1.3.7</w:t>
      </w:r>
      <w:r w:rsidRPr="00616F0C">
        <w:rPr>
          <w:noProof/>
        </w:rPr>
        <w:t>.3</w:t>
      </w:r>
      <w:r w:rsidRPr="00616F0C">
        <w:rPr>
          <w:noProof/>
        </w:rPr>
        <w:tab/>
        <w:t>Standard Methods</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99903C6" w14:textId="77777777" w:rsidR="00E134FC" w:rsidRPr="00533C32" w:rsidRDefault="00E134FC" w:rsidP="00E134FC">
      <w:pPr>
        <w:pStyle w:val="H6"/>
        <w:rPr>
          <w:rFonts w:eastAsia="DengXian"/>
        </w:rPr>
      </w:pPr>
      <w:bookmarkStart w:id="2788" w:name="_Toc43131720"/>
      <w:bookmarkStart w:id="2789" w:name="_Toc45032555"/>
      <w:bookmarkStart w:id="2790" w:name="_Toc49782249"/>
      <w:bookmarkStart w:id="2791" w:name="_Toc51873685"/>
      <w:bookmarkStart w:id="2792" w:name="_Toc57209171"/>
      <w:bookmarkStart w:id="2793" w:name="_Toc58588514"/>
      <w:bookmarkStart w:id="2794" w:name="_Toc66114875"/>
      <w:bookmarkStart w:id="2795" w:name="_Toc67686386"/>
      <w:bookmarkStart w:id="2796" w:name="_Toc74994675"/>
      <w:bookmarkStart w:id="2797" w:name="_Toc85467930"/>
      <w:bookmarkStart w:id="2798" w:name="_Toc89182972"/>
      <w:bookmarkStart w:id="2799" w:name="_Toc90651274"/>
      <w:bookmarkStart w:id="280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801" w:name="_Toc43131721"/>
      <w:bookmarkStart w:id="2802" w:name="_Toc45032556"/>
      <w:bookmarkStart w:id="2803" w:name="_Toc49782250"/>
      <w:bookmarkStart w:id="2804" w:name="_Toc51873686"/>
      <w:bookmarkStart w:id="2805" w:name="_Toc57209172"/>
      <w:bookmarkStart w:id="2806" w:name="_Toc58588515"/>
      <w:bookmarkStart w:id="2807" w:name="_Toc66114876"/>
      <w:bookmarkStart w:id="2808" w:name="_Toc67686387"/>
      <w:bookmarkStart w:id="2809" w:name="_Toc74994676"/>
      <w:bookmarkStart w:id="2810" w:name="_Toc85467931"/>
      <w:bookmarkStart w:id="2811" w:name="_Toc89182973"/>
      <w:bookmarkStart w:id="2812" w:name="_Toc90651275"/>
      <w:bookmarkStart w:id="2813" w:name="_Toc96933425"/>
      <w:bookmarkStart w:id="2814" w:name="_Toc98507280"/>
      <w:bookmarkStart w:id="2815" w:name="_Toc98507733"/>
      <w:bookmarkStart w:id="2816" w:name="_Toc122098338"/>
      <w:bookmarkStart w:id="2817" w:name="_Toc168391005"/>
      <w:bookmarkStart w:id="2818" w:name="_Toc20127047"/>
      <w:bookmarkStart w:id="2819" w:name="_Toc27589023"/>
      <w:bookmarkStart w:id="2820" w:name="_Toc36459822"/>
      <w:r>
        <w:rPr>
          <w:rFonts w:eastAsia="DengXian"/>
        </w:rPr>
        <w:t>6.1.3.8</w:t>
      </w:r>
      <w:r w:rsidRPr="00533C32">
        <w:rPr>
          <w:rFonts w:eastAsia="DengXian"/>
        </w:rPr>
        <w:tab/>
        <w:t xml:space="preserve">Resource: </w:t>
      </w:r>
      <w:r>
        <w:rPr>
          <w:rFonts w:eastAsia="DengXian"/>
        </w:rPr>
        <w:t>IndividualNotificationSubscription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0617876" w14:textId="77777777" w:rsidR="00E134FC" w:rsidRPr="00533C32" w:rsidRDefault="00E134FC" w:rsidP="00E134FC">
      <w:pPr>
        <w:pStyle w:val="Heading5"/>
        <w:rPr>
          <w:rFonts w:eastAsia="DengXian"/>
        </w:rPr>
      </w:pPr>
      <w:bookmarkStart w:id="2821" w:name="_Toc20127048"/>
      <w:bookmarkStart w:id="2822" w:name="_Toc27589024"/>
      <w:bookmarkStart w:id="2823" w:name="_Toc36459823"/>
      <w:bookmarkStart w:id="2824" w:name="_Toc43131722"/>
      <w:bookmarkStart w:id="2825" w:name="_Toc45032557"/>
      <w:bookmarkStart w:id="2826" w:name="_Toc49782251"/>
      <w:bookmarkStart w:id="2827" w:name="_Toc51873687"/>
      <w:bookmarkStart w:id="2828" w:name="_Toc57209173"/>
      <w:bookmarkStart w:id="2829" w:name="_Toc58588516"/>
      <w:bookmarkStart w:id="2830" w:name="_Toc66114877"/>
      <w:bookmarkStart w:id="2831" w:name="_Toc67686388"/>
      <w:bookmarkStart w:id="2832" w:name="_Toc74994677"/>
      <w:bookmarkStart w:id="2833" w:name="_Toc85467932"/>
      <w:bookmarkStart w:id="2834" w:name="_Toc89182974"/>
      <w:bookmarkStart w:id="2835" w:name="_Toc90651276"/>
      <w:bookmarkStart w:id="2836" w:name="_Toc96933426"/>
      <w:bookmarkStart w:id="2837" w:name="_Toc98507281"/>
      <w:bookmarkStart w:id="2838" w:name="_Toc98507734"/>
      <w:bookmarkStart w:id="2839" w:name="_Toc122098339"/>
      <w:bookmarkStart w:id="2840" w:name="_Toc168391006"/>
      <w:bookmarkEnd w:id="2818"/>
      <w:bookmarkEnd w:id="2819"/>
      <w:bookmarkEnd w:id="2820"/>
      <w:r>
        <w:rPr>
          <w:rFonts w:eastAsia="DengXian"/>
        </w:rPr>
        <w:t>6.1.3.8</w:t>
      </w:r>
      <w:r w:rsidRPr="00533C32">
        <w:rPr>
          <w:rFonts w:eastAsia="DengXian"/>
        </w:rPr>
        <w:t>.1</w:t>
      </w:r>
      <w:r w:rsidRPr="00533C32">
        <w:rPr>
          <w:rFonts w:eastAsia="DengXian"/>
        </w:rPr>
        <w:tab/>
        <w:t>Description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841" w:name="_Toc20127049"/>
      <w:bookmarkStart w:id="2842" w:name="_Toc27589025"/>
      <w:bookmarkStart w:id="2843" w:name="_Toc36459824"/>
      <w:bookmarkStart w:id="2844" w:name="_Toc43131723"/>
      <w:bookmarkStart w:id="2845" w:name="_Toc45032558"/>
      <w:bookmarkStart w:id="2846" w:name="_Toc49782252"/>
      <w:bookmarkStart w:id="2847" w:name="_Toc51873688"/>
      <w:bookmarkStart w:id="2848" w:name="_Toc57209174"/>
      <w:bookmarkStart w:id="2849" w:name="_Toc58588517"/>
      <w:bookmarkStart w:id="2850" w:name="_Toc66114878"/>
      <w:bookmarkStart w:id="2851" w:name="_Toc67686389"/>
      <w:bookmarkStart w:id="2852" w:name="_Toc74994678"/>
      <w:bookmarkStart w:id="2853" w:name="_Toc85467933"/>
      <w:bookmarkStart w:id="2854" w:name="_Toc89182975"/>
      <w:bookmarkStart w:id="2855" w:name="_Toc90651277"/>
      <w:bookmarkStart w:id="2856" w:name="_Toc96933427"/>
      <w:bookmarkStart w:id="2857" w:name="_Toc98507282"/>
      <w:bookmarkStart w:id="2858" w:name="_Toc98507735"/>
      <w:bookmarkStart w:id="2859" w:name="_Toc122098340"/>
      <w:bookmarkStart w:id="2860" w:name="_Toc168391007"/>
      <w:r>
        <w:rPr>
          <w:rFonts w:eastAsia="DengXian"/>
        </w:rPr>
        <w:t>6.1.3.8</w:t>
      </w:r>
      <w:r w:rsidRPr="00533C32">
        <w:rPr>
          <w:rFonts w:eastAsia="DengXian"/>
        </w:rPr>
        <w:t>.2</w:t>
      </w:r>
      <w:r w:rsidRPr="00533C32">
        <w:rPr>
          <w:rFonts w:eastAsia="DengXian"/>
        </w:rPr>
        <w:tab/>
        <w:t>Resource Definition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861" w:name="_Toc20127050"/>
      <w:bookmarkStart w:id="2862" w:name="_Toc27589026"/>
      <w:bookmarkStart w:id="2863" w:name="_Toc36459825"/>
      <w:bookmarkStart w:id="2864" w:name="_Toc43131724"/>
      <w:bookmarkStart w:id="2865" w:name="_Toc45032559"/>
      <w:bookmarkStart w:id="2866" w:name="_Toc49782253"/>
      <w:bookmarkStart w:id="2867" w:name="_Toc51873689"/>
      <w:bookmarkStart w:id="2868" w:name="_Toc57209175"/>
      <w:bookmarkStart w:id="2869" w:name="_Toc58588518"/>
      <w:bookmarkStart w:id="2870" w:name="_Toc66114879"/>
      <w:bookmarkStart w:id="2871" w:name="_Toc67686390"/>
      <w:bookmarkStart w:id="2872" w:name="_Toc74994679"/>
      <w:bookmarkStart w:id="2873" w:name="_Toc85467934"/>
      <w:bookmarkStart w:id="2874" w:name="_Toc89182976"/>
      <w:bookmarkStart w:id="2875" w:name="_Toc90651278"/>
      <w:bookmarkStart w:id="2876" w:name="_Toc96933428"/>
      <w:bookmarkStart w:id="2877" w:name="_Toc98507283"/>
      <w:bookmarkStart w:id="2878" w:name="_Toc98507736"/>
      <w:bookmarkStart w:id="2879" w:name="_Toc122098341"/>
      <w:bookmarkStart w:id="2880" w:name="_Toc168391008"/>
      <w:r>
        <w:rPr>
          <w:rFonts w:eastAsia="DengXian"/>
        </w:rPr>
        <w:t>6.1.3.8</w:t>
      </w:r>
      <w:r w:rsidRPr="00533C32">
        <w:rPr>
          <w:rFonts w:eastAsia="DengXian"/>
        </w:rPr>
        <w:t>.3</w:t>
      </w:r>
      <w:r w:rsidRPr="00533C32">
        <w:rPr>
          <w:rFonts w:eastAsia="DengXian"/>
        </w:rPr>
        <w:tab/>
        <w:t>Resource Standard Methods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0623F30F" w14:textId="77777777" w:rsidR="00E134FC" w:rsidRPr="00533C32" w:rsidRDefault="00E134FC" w:rsidP="00E134FC">
      <w:pPr>
        <w:pStyle w:val="H6"/>
        <w:rPr>
          <w:rFonts w:eastAsia="DengXian"/>
        </w:rPr>
      </w:pPr>
      <w:bookmarkStart w:id="2881" w:name="_Toc20127051"/>
      <w:bookmarkStart w:id="2882" w:name="_Toc27589027"/>
      <w:bookmarkStart w:id="2883" w:name="_Toc36459826"/>
      <w:bookmarkStart w:id="2884" w:name="_Toc43131725"/>
      <w:bookmarkStart w:id="2885" w:name="_Toc45032560"/>
      <w:bookmarkStart w:id="2886" w:name="_Toc49782254"/>
      <w:bookmarkStart w:id="2887" w:name="_Toc51873690"/>
      <w:bookmarkStart w:id="2888" w:name="_Toc57209176"/>
      <w:bookmarkStart w:id="2889" w:name="_Toc58588519"/>
      <w:bookmarkStart w:id="2890" w:name="_Toc66114880"/>
      <w:bookmarkStart w:id="2891" w:name="_Toc67686391"/>
      <w:bookmarkStart w:id="2892" w:name="_Toc74994680"/>
      <w:bookmarkStart w:id="2893" w:name="_Toc85467935"/>
      <w:bookmarkStart w:id="2894" w:name="_Toc89182977"/>
      <w:bookmarkStart w:id="2895" w:name="_Toc90651279"/>
      <w:bookmarkStart w:id="2896" w:name="_Toc96933429"/>
      <w:r>
        <w:rPr>
          <w:rFonts w:eastAsia="DengXian"/>
        </w:rPr>
        <w:t>6.1.3.8</w:t>
      </w:r>
      <w:r w:rsidRPr="00533C32">
        <w:rPr>
          <w:rFonts w:eastAsia="DengXian"/>
        </w:rPr>
        <w:t>.3.1</w:t>
      </w:r>
      <w:r w:rsidRPr="00533C32">
        <w:rPr>
          <w:rFonts w:eastAsia="DengXian"/>
        </w:rPr>
        <w:tab/>
        <w:t>DELETE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2897" w:name="_Toc20127052"/>
      <w:bookmarkStart w:id="2898" w:name="_Toc27589028"/>
      <w:bookmarkStart w:id="2899" w:name="_Toc36459827"/>
      <w:bookmarkStart w:id="2900" w:name="_Toc43131726"/>
      <w:bookmarkStart w:id="2901" w:name="_Toc45032561"/>
      <w:bookmarkStart w:id="2902" w:name="_Toc49782255"/>
      <w:bookmarkStart w:id="2903" w:name="_Toc51873691"/>
      <w:bookmarkStart w:id="2904" w:name="_Toc57209177"/>
      <w:bookmarkStart w:id="2905" w:name="_Toc58588520"/>
      <w:bookmarkStart w:id="2906" w:name="_Toc66114881"/>
      <w:bookmarkStart w:id="2907" w:name="_Toc67686392"/>
      <w:bookmarkStart w:id="2908" w:name="_Toc74994681"/>
      <w:bookmarkStart w:id="2909" w:name="_Toc85467936"/>
      <w:bookmarkStart w:id="2910" w:name="_Toc89182978"/>
      <w:bookmarkStart w:id="2911" w:name="_Toc90651280"/>
      <w:bookmarkStart w:id="2912" w:name="_Toc96933430"/>
      <w:r>
        <w:rPr>
          <w:rFonts w:eastAsia="DengXian"/>
        </w:rPr>
        <w:t>6.1.3.8</w:t>
      </w:r>
      <w:r w:rsidRPr="00533C32">
        <w:rPr>
          <w:rFonts w:eastAsia="DengXian"/>
        </w:rPr>
        <w:t>.3.</w:t>
      </w:r>
      <w:r w:rsidRPr="008F79E3">
        <w:rPr>
          <w:rFonts w:eastAsia="DengXian"/>
          <w:lang w:val="en-US"/>
        </w:rPr>
        <w:t>2</w:t>
      </w:r>
      <w:r w:rsidRPr="00533C32">
        <w:rPr>
          <w:rFonts w:eastAsia="DengXian"/>
        </w:rPr>
        <w:tab/>
        <w:t>PATCH</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8F79E3">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8F79E3">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8F79E3">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8F79E3">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8F79E3">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2913" w:name="_Toc36459828"/>
      <w:bookmarkStart w:id="2914" w:name="_Toc43131727"/>
      <w:bookmarkStart w:id="2915" w:name="_Toc45032562"/>
      <w:bookmarkStart w:id="2916" w:name="_Toc49782256"/>
      <w:bookmarkStart w:id="2917" w:name="_Toc51873692"/>
      <w:bookmarkStart w:id="2918" w:name="_Toc57209178"/>
      <w:bookmarkStart w:id="2919" w:name="_Toc58588521"/>
      <w:bookmarkStart w:id="2920" w:name="_Toc66114882"/>
      <w:bookmarkStart w:id="2921" w:name="_Toc67686393"/>
      <w:bookmarkStart w:id="2922" w:name="_Toc74994682"/>
      <w:bookmarkStart w:id="2923" w:name="_Toc85467937"/>
      <w:bookmarkStart w:id="2924" w:name="_Toc89182979"/>
      <w:bookmarkStart w:id="2925" w:name="_Toc90651281"/>
      <w:bookmarkStart w:id="2926" w:name="_Toc96933431"/>
      <w:r>
        <w:rPr>
          <w:rFonts w:eastAsia="DengXian"/>
        </w:rPr>
        <w:t>6.1.3.8.3.3</w:t>
      </w:r>
      <w:r w:rsidRPr="00533C32">
        <w:rPr>
          <w:rFonts w:eastAsia="DengXian"/>
        </w:rPr>
        <w:tab/>
      </w:r>
      <w:r>
        <w:rPr>
          <w:rFonts w:eastAsia="DengXian"/>
        </w:rPr>
        <w:t>GET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2927" w:name="_Toc43131728"/>
      <w:bookmarkStart w:id="2928" w:name="_Toc45032563"/>
      <w:bookmarkStart w:id="2929" w:name="_Toc49782257"/>
      <w:bookmarkStart w:id="2930" w:name="_Toc51873693"/>
      <w:bookmarkStart w:id="2931" w:name="_Toc57209179"/>
      <w:bookmarkStart w:id="2932" w:name="_Toc58588522"/>
      <w:bookmarkStart w:id="2933" w:name="_Toc66114883"/>
      <w:bookmarkStart w:id="2934" w:name="_Toc67686394"/>
      <w:bookmarkStart w:id="2935" w:name="_Toc74994683"/>
      <w:bookmarkStart w:id="2936" w:name="_Toc85467938"/>
      <w:bookmarkStart w:id="2937" w:name="_Toc89182980"/>
      <w:bookmarkStart w:id="2938" w:name="_Toc90651282"/>
      <w:bookmarkStart w:id="2939" w:name="_Toc96933432"/>
      <w:r>
        <w:t>6.1.3.8</w:t>
      </w:r>
      <w:r w:rsidRPr="00616F0C">
        <w:t>.3</w:t>
      </w:r>
      <w:r w:rsidRPr="00616F0C">
        <w:rPr>
          <w:noProof/>
        </w:rPr>
        <w:t>.</w:t>
      </w:r>
      <w:r>
        <w:rPr>
          <w:noProof/>
        </w:rPr>
        <w:t>4</w:t>
      </w:r>
      <w:r w:rsidRPr="00616F0C">
        <w:rPr>
          <w:noProof/>
        </w:rPr>
        <w:tab/>
        <w:t>P</w:t>
      </w:r>
      <w:r>
        <w:rPr>
          <w:noProof/>
        </w:rPr>
        <w:t>UT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2940" w:name="_Toc57209180"/>
      <w:bookmarkStart w:id="2941" w:name="_Toc58588523"/>
      <w:bookmarkStart w:id="2942" w:name="_Toc66114884"/>
      <w:bookmarkStart w:id="2943" w:name="_Toc67686395"/>
      <w:bookmarkStart w:id="2944" w:name="_Toc74994684"/>
      <w:bookmarkStart w:id="2945" w:name="_Toc85467939"/>
      <w:bookmarkStart w:id="2946" w:name="_Toc89182981"/>
      <w:bookmarkStart w:id="2947" w:name="_Toc90651283"/>
      <w:bookmarkStart w:id="2948" w:name="_Toc96933433"/>
      <w:bookmarkStart w:id="2949" w:name="_Toc98507284"/>
      <w:bookmarkStart w:id="2950" w:name="_Toc98507737"/>
      <w:bookmarkStart w:id="2951" w:name="_Toc122098342"/>
      <w:bookmarkStart w:id="2952" w:name="_Toc168391009"/>
      <w:bookmarkStart w:id="2953" w:name="_Toc43131729"/>
      <w:bookmarkStart w:id="2954" w:name="_Toc45032564"/>
      <w:bookmarkStart w:id="2955" w:name="_Toc49782258"/>
      <w:bookmarkStart w:id="2956" w:name="_Toc51873694"/>
      <w:r w:rsidRPr="00616F0C">
        <w:t>6.1.3.</w:t>
      </w:r>
      <w:r>
        <w:t>9</w:t>
      </w:r>
      <w:r w:rsidRPr="00616F0C">
        <w:tab/>
        <w:t xml:space="preserve">Resource: </w:t>
      </w:r>
      <w:r>
        <w:t>Meta Schema</w:t>
      </w:r>
      <w:r w:rsidRPr="00616F0C">
        <w:t xml:space="preserve"> (Document)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9374B14" w14:textId="77777777" w:rsidR="00E134FC" w:rsidRPr="00616F0C" w:rsidRDefault="00E134FC" w:rsidP="00E134FC">
      <w:pPr>
        <w:pStyle w:val="Heading5"/>
      </w:pPr>
      <w:bookmarkStart w:id="2957" w:name="_Toc57209181"/>
      <w:bookmarkStart w:id="2958" w:name="_Toc58588524"/>
      <w:bookmarkStart w:id="2959" w:name="_Toc66114885"/>
      <w:bookmarkStart w:id="2960" w:name="_Toc67686396"/>
      <w:bookmarkStart w:id="2961" w:name="_Toc74994685"/>
      <w:bookmarkStart w:id="2962" w:name="_Toc85467940"/>
      <w:bookmarkStart w:id="2963" w:name="_Toc89182982"/>
      <w:bookmarkStart w:id="2964" w:name="_Toc90651284"/>
      <w:bookmarkStart w:id="2965" w:name="_Toc96933434"/>
      <w:bookmarkStart w:id="2966" w:name="_Toc98507285"/>
      <w:bookmarkStart w:id="2967" w:name="_Toc98507738"/>
      <w:bookmarkStart w:id="2968" w:name="_Toc122098343"/>
      <w:bookmarkStart w:id="2969" w:name="_Toc168391010"/>
      <w:r w:rsidRPr="00616F0C">
        <w:t>6.1.3.</w:t>
      </w:r>
      <w:r>
        <w:t>9</w:t>
      </w:r>
      <w:r w:rsidRPr="00616F0C">
        <w:t>.1</w:t>
      </w:r>
      <w:r w:rsidRPr="00616F0C">
        <w:tab/>
        <w:t>Description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2970" w:name="_Toc57209182"/>
      <w:bookmarkStart w:id="2971" w:name="_Toc58588525"/>
      <w:bookmarkStart w:id="2972" w:name="_Toc66114886"/>
      <w:bookmarkStart w:id="2973" w:name="_Toc67686397"/>
      <w:bookmarkStart w:id="2974" w:name="_Toc74994686"/>
      <w:bookmarkStart w:id="2975" w:name="_Toc85467941"/>
      <w:bookmarkStart w:id="2976" w:name="_Toc89182983"/>
      <w:bookmarkStart w:id="2977" w:name="_Toc90651285"/>
      <w:bookmarkStart w:id="2978" w:name="_Toc96933435"/>
      <w:bookmarkStart w:id="2979" w:name="_Toc98507286"/>
      <w:bookmarkStart w:id="2980" w:name="_Toc98507739"/>
      <w:bookmarkStart w:id="2981" w:name="_Toc122098344"/>
      <w:bookmarkStart w:id="2982" w:name="_Toc168391011"/>
      <w:r w:rsidRPr="00616F0C">
        <w:t>6.1.3.</w:t>
      </w:r>
      <w:r>
        <w:t>9</w:t>
      </w:r>
      <w:r w:rsidRPr="00616F0C">
        <w:t>.2</w:t>
      </w:r>
      <w:r w:rsidRPr="00616F0C">
        <w:tab/>
        <w:t>Resource Definition</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2983" w:name="_Toc57209183"/>
      <w:bookmarkStart w:id="2984" w:name="_Toc58588526"/>
      <w:bookmarkStart w:id="2985" w:name="_Toc66114887"/>
      <w:bookmarkStart w:id="2986" w:name="_Toc67686398"/>
      <w:bookmarkStart w:id="2987" w:name="_Toc74994687"/>
      <w:bookmarkStart w:id="2988" w:name="_Toc85467942"/>
      <w:bookmarkStart w:id="2989" w:name="_Toc89182984"/>
      <w:bookmarkStart w:id="2990" w:name="_Toc90651286"/>
      <w:bookmarkStart w:id="2991" w:name="_Toc96933436"/>
      <w:bookmarkStart w:id="2992" w:name="_Toc98507287"/>
      <w:bookmarkStart w:id="2993" w:name="_Toc98507740"/>
      <w:bookmarkStart w:id="2994" w:name="_Toc122098345"/>
      <w:bookmarkStart w:id="2995" w:name="_Toc168391012"/>
      <w:r w:rsidRPr="00616F0C">
        <w:t>6.1.3.</w:t>
      </w:r>
      <w:r>
        <w:t>9</w:t>
      </w:r>
      <w:r w:rsidRPr="00616F0C">
        <w:t>.3</w:t>
      </w:r>
      <w:r w:rsidRPr="00616F0C">
        <w:tab/>
        <w:t>Resource Standard Methods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0D757E57" w14:textId="77777777" w:rsidR="00E134FC" w:rsidRPr="00616F0C" w:rsidRDefault="00E134FC" w:rsidP="00E134FC">
      <w:pPr>
        <w:pStyle w:val="H6"/>
      </w:pPr>
      <w:bookmarkStart w:id="2996" w:name="_Toc57209184"/>
      <w:bookmarkStart w:id="2997" w:name="_Toc58588527"/>
      <w:bookmarkStart w:id="2998" w:name="_Toc66114888"/>
      <w:bookmarkStart w:id="2999" w:name="_Toc67686399"/>
      <w:bookmarkStart w:id="3000" w:name="_Toc74994688"/>
      <w:bookmarkStart w:id="3001" w:name="_Toc85467943"/>
      <w:bookmarkStart w:id="3002" w:name="_Toc89182985"/>
      <w:bookmarkStart w:id="3003" w:name="_Toc90651287"/>
      <w:bookmarkStart w:id="3004" w:name="_Toc96933437"/>
      <w:r w:rsidRPr="00616F0C">
        <w:t>6.1.3.</w:t>
      </w:r>
      <w:r>
        <w:t>9</w:t>
      </w:r>
      <w:r w:rsidRPr="00616F0C">
        <w:t>.3.1</w:t>
      </w:r>
      <w:r w:rsidRPr="00616F0C">
        <w:tab/>
        <w:t>GET</w:t>
      </w:r>
      <w:bookmarkEnd w:id="2996"/>
      <w:bookmarkEnd w:id="2997"/>
      <w:bookmarkEnd w:id="2998"/>
      <w:bookmarkEnd w:id="2999"/>
      <w:bookmarkEnd w:id="3000"/>
      <w:bookmarkEnd w:id="3001"/>
      <w:bookmarkEnd w:id="3002"/>
      <w:bookmarkEnd w:id="3003"/>
      <w:bookmarkEnd w:id="3004"/>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005" w:name="_Toc57209185"/>
      <w:bookmarkStart w:id="3006" w:name="_Toc58588528"/>
      <w:bookmarkStart w:id="3007" w:name="_Toc66114889"/>
      <w:bookmarkStart w:id="3008" w:name="_Toc67686400"/>
      <w:bookmarkStart w:id="3009" w:name="_Toc74994689"/>
      <w:bookmarkStart w:id="3010" w:name="_Toc85467944"/>
      <w:bookmarkStart w:id="3011" w:name="_Toc89182986"/>
      <w:bookmarkStart w:id="3012" w:name="_Toc90651288"/>
      <w:bookmarkStart w:id="3013" w:name="_Toc96933438"/>
      <w:r w:rsidRPr="00616F0C">
        <w:t>6.1.3.</w:t>
      </w:r>
      <w:r>
        <w:t>9</w:t>
      </w:r>
      <w:r w:rsidRPr="00616F0C">
        <w:t>.3.2</w:t>
      </w:r>
      <w:r w:rsidRPr="00616F0C">
        <w:tab/>
        <w:t>PUT</w:t>
      </w:r>
      <w:bookmarkEnd w:id="3005"/>
      <w:bookmarkEnd w:id="3006"/>
      <w:bookmarkEnd w:id="3007"/>
      <w:bookmarkEnd w:id="3008"/>
      <w:bookmarkEnd w:id="3009"/>
      <w:bookmarkEnd w:id="3010"/>
      <w:bookmarkEnd w:id="3011"/>
      <w:bookmarkEnd w:id="3012"/>
      <w:bookmarkEnd w:id="3013"/>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014" w:name="_Toc57209186"/>
      <w:bookmarkStart w:id="3015" w:name="_Toc58588529"/>
      <w:bookmarkStart w:id="3016" w:name="_Toc66114890"/>
      <w:bookmarkStart w:id="3017" w:name="_Toc67686401"/>
      <w:bookmarkStart w:id="3018" w:name="_Toc74994690"/>
      <w:bookmarkStart w:id="3019" w:name="_Toc85467945"/>
      <w:bookmarkStart w:id="3020" w:name="_Toc89182987"/>
      <w:bookmarkStart w:id="3021" w:name="_Toc90651289"/>
      <w:bookmarkStart w:id="3022" w:name="_Toc96933439"/>
      <w:r w:rsidRPr="00616F0C">
        <w:t>6.1.3.</w:t>
      </w:r>
      <w:r>
        <w:t>9</w:t>
      </w:r>
      <w:r w:rsidRPr="00616F0C">
        <w:t>.3.3</w:t>
      </w:r>
      <w:r w:rsidRPr="00616F0C">
        <w:tab/>
        <w:t>DELETE</w:t>
      </w:r>
      <w:bookmarkEnd w:id="3014"/>
      <w:bookmarkEnd w:id="3015"/>
      <w:bookmarkEnd w:id="3016"/>
      <w:bookmarkEnd w:id="3017"/>
      <w:bookmarkEnd w:id="3018"/>
      <w:bookmarkEnd w:id="3019"/>
      <w:bookmarkEnd w:id="3020"/>
      <w:bookmarkEnd w:id="3021"/>
      <w:bookmarkEnd w:id="3022"/>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023" w:name="_Toc57209187"/>
      <w:bookmarkStart w:id="3024" w:name="_Toc58588530"/>
      <w:bookmarkStart w:id="3025" w:name="_Toc66114891"/>
      <w:bookmarkStart w:id="3026" w:name="_Toc67686402"/>
      <w:bookmarkStart w:id="3027" w:name="_Toc74994691"/>
      <w:bookmarkStart w:id="3028" w:name="_Toc85467946"/>
      <w:bookmarkStart w:id="3029" w:name="_Toc89181517"/>
      <w:bookmarkStart w:id="3030" w:name="_Toc89182988"/>
      <w:bookmarkStart w:id="3031" w:name="_Toc90651290"/>
      <w:bookmarkStart w:id="3032" w:name="_Toc96933440"/>
      <w:bookmarkStart w:id="3033" w:name="_Toc98507288"/>
      <w:bookmarkStart w:id="3034" w:name="_Toc98507741"/>
      <w:bookmarkStart w:id="3035" w:name="_Toc122098346"/>
      <w:bookmarkStart w:id="3036" w:name="_Toc168391013"/>
      <w:r w:rsidRPr="00616F0C">
        <w:t>6.1.4</w:t>
      </w:r>
      <w:r w:rsidRPr="00616F0C">
        <w:tab/>
        <w:t>Custom Operations without associated resources</w:t>
      </w:r>
      <w:bookmarkEnd w:id="2728"/>
      <w:bookmarkEnd w:id="2729"/>
      <w:bookmarkEnd w:id="2730"/>
      <w:bookmarkEnd w:id="2731"/>
      <w:bookmarkEnd w:id="2732"/>
      <w:bookmarkEnd w:id="2733"/>
      <w:bookmarkEnd w:id="2734"/>
      <w:bookmarkEnd w:id="2735"/>
      <w:bookmarkEnd w:id="2736"/>
      <w:bookmarkEnd w:id="2953"/>
      <w:bookmarkEnd w:id="2954"/>
      <w:bookmarkEnd w:id="2955"/>
      <w:bookmarkEnd w:id="2956"/>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037" w:name="_Toc22187573"/>
      <w:bookmarkStart w:id="3038" w:name="_Toc22630795"/>
      <w:bookmarkStart w:id="3039" w:name="_Toc34227087"/>
      <w:bookmarkStart w:id="3040" w:name="_Toc34749802"/>
      <w:bookmarkStart w:id="3041" w:name="_Toc34750362"/>
      <w:bookmarkStart w:id="3042" w:name="_Toc34750552"/>
      <w:bookmarkStart w:id="3043" w:name="_Toc35940958"/>
      <w:bookmarkStart w:id="3044" w:name="_Toc35937391"/>
      <w:bookmarkStart w:id="3045" w:name="_Toc36463785"/>
      <w:bookmarkStart w:id="3046" w:name="_Toc43131730"/>
      <w:bookmarkStart w:id="3047" w:name="_Toc45032565"/>
      <w:bookmarkStart w:id="3048" w:name="_Toc49782259"/>
      <w:bookmarkStart w:id="3049" w:name="_Toc51873695"/>
      <w:bookmarkStart w:id="3050" w:name="_Toc57209188"/>
      <w:bookmarkStart w:id="3051" w:name="_Toc58588531"/>
      <w:bookmarkStart w:id="3052" w:name="_Toc66114892"/>
      <w:bookmarkStart w:id="3053" w:name="_Toc67686403"/>
      <w:bookmarkStart w:id="3054" w:name="_Toc74994692"/>
      <w:bookmarkStart w:id="3055" w:name="_Toc85467947"/>
      <w:bookmarkStart w:id="3056" w:name="_Toc89181518"/>
      <w:bookmarkStart w:id="3057" w:name="_Toc89182989"/>
      <w:bookmarkStart w:id="3058" w:name="_Toc90651291"/>
      <w:bookmarkStart w:id="3059" w:name="_Toc96933441"/>
      <w:bookmarkStart w:id="3060" w:name="_Toc98507289"/>
      <w:bookmarkStart w:id="3061" w:name="_Toc98507742"/>
      <w:bookmarkStart w:id="3062" w:name="_Toc122098347"/>
      <w:bookmarkStart w:id="3063" w:name="_Toc168391014"/>
      <w:r w:rsidRPr="00616F0C">
        <w:t>6.1.5</w:t>
      </w:r>
      <w:r w:rsidRPr="00616F0C">
        <w:tab/>
        <w:t>Notifications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41C1AD69" w14:textId="77777777" w:rsidR="00E134FC" w:rsidRPr="00616F0C" w:rsidRDefault="00E134FC" w:rsidP="00E134FC">
      <w:pPr>
        <w:pStyle w:val="Heading4"/>
      </w:pPr>
      <w:bookmarkStart w:id="3064" w:name="_Toc22187574"/>
      <w:bookmarkStart w:id="3065" w:name="_Toc22630796"/>
      <w:bookmarkStart w:id="3066" w:name="_Toc34227088"/>
      <w:bookmarkStart w:id="3067" w:name="_Toc34749803"/>
      <w:bookmarkStart w:id="3068" w:name="_Toc34750363"/>
      <w:bookmarkStart w:id="3069" w:name="_Toc34750553"/>
      <w:bookmarkStart w:id="3070" w:name="_Toc35940959"/>
      <w:bookmarkStart w:id="3071" w:name="_Toc35937392"/>
      <w:bookmarkStart w:id="3072" w:name="_Toc36463786"/>
      <w:bookmarkStart w:id="3073" w:name="_Toc43131731"/>
      <w:bookmarkStart w:id="3074" w:name="_Toc45032566"/>
      <w:bookmarkStart w:id="3075" w:name="_Toc49782260"/>
      <w:bookmarkStart w:id="3076" w:name="_Toc51873696"/>
      <w:bookmarkStart w:id="3077" w:name="_Toc57209189"/>
      <w:bookmarkStart w:id="3078" w:name="_Toc58588532"/>
      <w:bookmarkStart w:id="3079" w:name="_Toc66114893"/>
      <w:bookmarkStart w:id="3080" w:name="_Toc67686404"/>
      <w:bookmarkStart w:id="3081" w:name="_Toc74994693"/>
      <w:bookmarkStart w:id="3082" w:name="_Toc85467948"/>
      <w:bookmarkStart w:id="3083" w:name="_Toc89182990"/>
      <w:bookmarkStart w:id="3084" w:name="_Toc90651292"/>
      <w:bookmarkStart w:id="3085" w:name="_Toc96933442"/>
      <w:bookmarkStart w:id="3086" w:name="_Toc98507290"/>
      <w:bookmarkStart w:id="3087" w:name="_Toc98507743"/>
      <w:bookmarkStart w:id="3088" w:name="_Toc122098348"/>
      <w:bookmarkStart w:id="3089" w:name="_Toc168391015"/>
      <w:r w:rsidRPr="00616F0C">
        <w:t>6.1.5.1</w:t>
      </w:r>
      <w:r w:rsidRPr="00616F0C">
        <w:tab/>
        <w:t>General</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090" w:name="_Toc22187575"/>
      <w:bookmarkStart w:id="3091" w:name="_Toc22630797"/>
      <w:bookmarkStart w:id="3092" w:name="_Toc34227089"/>
      <w:bookmarkStart w:id="3093" w:name="_Toc34749804"/>
      <w:bookmarkStart w:id="3094" w:name="_Toc34750364"/>
      <w:bookmarkStart w:id="3095" w:name="_Toc34750554"/>
      <w:bookmarkStart w:id="3096" w:name="_Toc35940960"/>
      <w:bookmarkStart w:id="3097" w:name="_Toc35937393"/>
      <w:bookmarkStart w:id="3098" w:name="_Toc36463787"/>
      <w:bookmarkStart w:id="3099" w:name="_Toc43131732"/>
      <w:bookmarkStart w:id="3100" w:name="_Toc45032567"/>
      <w:bookmarkStart w:id="3101" w:name="_Toc49782261"/>
      <w:bookmarkStart w:id="3102" w:name="_Toc51873697"/>
      <w:bookmarkStart w:id="3103" w:name="_Toc57209190"/>
      <w:bookmarkStart w:id="3104" w:name="_Toc58588533"/>
      <w:bookmarkStart w:id="3105" w:name="_Toc66114894"/>
      <w:bookmarkStart w:id="3106" w:name="_Toc67686405"/>
      <w:bookmarkStart w:id="3107" w:name="_Toc74994694"/>
      <w:bookmarkStart w:id="3108" w:name="_Toc85467949"/>
      <w:bookmarkStart w:id="3109" w:name="_Toc89182991"/>
      <w:bookmarkStart w:id="3110" w:name="_Toc90651293"/>
      <w:bookmarkStart w:id="3111" w:name="_Toc96933443"/>
      <w:bookmarkStart w:id="3112" w:name="_Toc98507291"/>
      <w:bookmarkStart w:id="3113" w:name="_Toc98507744"/>
      <w:bookmarkStart w:id="3114" w:name="_Toc122098349"/>
      <w:bookmarkStart w:id="3115" w:name="_Toc168391016"/>
      <w:r w:rsidRPr="00616F0C">
        <w:t>6.1.5.2</w:t>
      </w:r>
      <w:r w:rsidRPr="00616F0C">
        <w:tab/>
        <w:t>Timer Expiry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7D8CE22" w14:textId="77777777" w:rsidR="00E134FC" w:rsidRPr="00616F0C" w:rsidRDefault="00E134FC" w:rsidP="00E134FC">
      <w:pPr>
        <w:pStyle w:val="Heading5"/>
        <w:rPr>
          <w:noProof/>
        </w:rPr>
      </w:pPr>
      <w:bookmarkStart w:id="3116" w:name="_Toc532994455"/>
      <w:bookmarkStart w:id="3117" w:name="_Toc22187576"/>
      <w:bookmarkStart w:id="3118" w:name="_Toc22630798"/>
      <w:bookmarkStart w:id="3119" w:name="_Toc34227090"/>
      <w:bookmarkStart w:id="3120" w:name="_Toc34749805"/>
      <w:bookmarkStart w:id="3121" w:name="_Toc34750365"/>
      <w:bookmarkStart w:id="3122" w:name="_Toc34750555"/>
      <w:bookmarkStart w:id="3123" w:name="_Toc35940961"/>
      <w:bookmarkStart w:id="3124" w:name="_Toc35937394"/>
      <w:bookmarkStart w:id="3125" w:name="_Toc36463788"/>
      <w:bookmarkStart w:id="3126" w:name="_Toc43131733"/>
      <w:bookmarkStart w:id="3127" w:name="_Toc45032568"/>
      <w:bookmarkStart w:id="3128" w:name="_Toc49782262"/>
      <w:bookmarkStart w:id="3129" w:name="_Toc51873698"/>
      <w:bookmarkStart w:id="3130" w:name="_Toc57209191"/>
      <w:bookmarkStart w:id="3131" w:name="_Toc58588534"/>
      <w:bookmarkStart w:id="3132" w:name="_Toc66114895"/>
      <w:bookmarkStart w:id="3133" w:name="_Toc67686406"/>
      <w:bookmarkStart w:id="3134" w:name="_Toc74994695"/>
      <w:bookmarkStart w:id="3135" w:name="_Toc85467950"/>
      <w:bookmarkStart w:id="3136" w:name="_Toc89182992"/>
      <w:bookmarkStart w:id="3137" w:name="_Toc90651294"/>
      <w:bookmarkStart w:id="3138" w:name="_Toc96933444"/>
      <w:bookmarkStart w:id="3139" w:name="_Toc98507292"/>
      <w:bookmarkStart w:id="3140" w:name="_Toc98507745"/>
      <w:bookmarkStart w:id="3141" w:name="_Toc122098350"/>
      <w:bookmarkStart w:id="3142" w:name="_Toc168391017"/>
      <w:r w:rsidRPr="00616F0C">
        <w:t>6.1.5.2</w:t>
      </w:r>
      <w:r w:rsidRPr="00616F0C">
        <w:rPr>
          <w:noProof/>
        </w:rPr>
        <w:t>.1</w:t>
      </w:r>
      <w:r w:rsidRPr="00616F0C">
        <w:rPr>
          <w:noProof/>
        </w:rPr>
        <w:tab/>
        <w:t>Description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143" w:name="_Toc532994456"/>
      <w:bookmarkStart w:id="3144" w:name="_Toc22187577"/>
      <w:bookmarkStart w:id="3145" w:name="_Toc22630799"/>
      <w:bookmarkStart w:id="3146" w:name="_Toc34227091"/>
      <w:bookmarkStart w:id="3147" w:name="_Toc34749806"/>
      <w:bookmarkStart w:id="3148" w:name="_Toc34750366"/>
      <w:bookmarkStart w:id="3149" w:name="_Toc34750556"/>
      <w:bookmarkStart w:id="3150" w:name="_Toc35940962"/>
      <w:bookmarkStart w:id="3151" w:name="_Toc35937395"/>
      <w:bookmarkStart w:id="3152" w:name="_Toc36463789"/>
      <w:bookmarkStart w:id="3153" w:name="_Toc43131734"/>
      <w:bookmarkStart w:id="3154" w:name="_Toc45032569"/>
      <w:bookmarkStart w:id="3155" w:name="_Toc49782263"/>
      <w:bookmarkStart w:id="3156" w:name="_Toc51873699"/>
      <w:bookmarkStart w:id="3157" w:name="_Toc57209192"/>
      <w:bookmarkStart w:id="3158" w:name="_Toc58588535"/>
      <w:bookmarkStart w:id="3159" w:name="_Toc66114896"/>
      <w:bookmarkStart w:id="3160" w:name="_Toc67686407"/>
      <w:bookmarkStart w:id="3161" w:name="_Toc74994696"/>
      <w:bookmarkStart w:id="3162" w:name="_Toc85467951"/>
      <w:bookmarkStart w:id="3163" w:name="_Toc89182993"/>
      <w:bookmarkStart w:id="3164" w:name="_Toc90651295"/>
      <w:bookmarkStart w:id="3165" w:name="_Toc96933445"/>
      <w:bookmarkStart w:id="3166" w:name="_Toc98507293"/>
      <w:bookmarkStart w:id="3167" w:name="_Toc98507746"/>
      <w:bookmarkStart w:id="3168" w:name="_Toc122098351"/>
      <w:bookmarkStart w:id="3169" w:name="_Toc168391018"/>
      <w:r w:rsidRPr="00616F0C">
        <w:t>6.1.5.2</w:t>
      </w:r>
      <w:r w:rsidRPr="00616F0C">
        <w:rPr>
          <w:noProof/>
        </w:rPr>
        <w:t>.2</w:t>
      </w:r>
      <w:r w:rsidRPr="00616F0C">
        <w:rPr>
          <w:noProof/>
        </w:rPr>
        <w:tab/>
      </w:r>
      <w:r>
        <w:rPr>
          <w:noProof/>
        </w:rPr>
        <w:t>Target</w:t>
      </w:r>
      <w:r w:rsidRPr="00616F0C">
        <w:rPr>
          <w:noProof/>
        </w:rPr>
        <w:t xml:space="preserve"> URI</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170" w:name="_Toc532994457"/>
      <w:bookmarkStart w:id="3171" w:name="_Toc22187578"/>
      <w:bookmarkStart w:id="3172" w:name="_Toc22630800"/>
      <w:bookmarkStart w:id="3173" w:name="_Toc34227092"/>
      <w:bookmarkStart w:id="3174" w:name="_Toc34749807"/>
      <w:bookmarkStart w:id="3175" w:name="_Toc34750367"/>
      <w:bookmarkStart w:id="3176" w:name="_Toc34750557"/>
      <w:bookmarkStart w:id="3177" w:name="_Toc35940963"/>
      <w:bookmarkStart w:id="3178" w:name="_Toc35937396"/>
      <w:bookmarkStart w:id="3179" w:name="_Toc36463790"/>
      <w:bookmarkStart w:id="3180" w:name="_Toc43131735"/>
      <w:bookmarkStart w:id="3181" w:name="_Toc45032570"/>
      <w:bookmarkStart w:id="3182" w:name="_Toc49782264"/>
      <w:bookmarkStart w:id="3183" w:name="_Toc51873700"/>
      <w:bookmarkStart w:id="3184" w:name="_Toc57209193"/>
      <w:bookmarkStart w:id="3185" w:name="_Toc58588536"/>
      <w:bookmarkStart w:id="3186" w:name="_Toc66114897"/>
      <w:bookmarkStart w:id="3187" w:name="_Toc67686408"/>
      <w:bookmarkStart w:id="3188" w:name="_Toc74994697"/>
      <w:bookmarkStart w:id="3189" w:name="_Toc85467952"/>
      <w:bookmarkStart w:id="3190" w:name="_Toc89182994"/>
      <w:bookmarkStart w:id="3191" w:name="_Toc90651296"/>
      <w:bookmarkStart w:id="3192" w:name="_Toc96933446"/>
      <w:bookmarkStart w:id="3193" w:name="_Toc98507294"/>
      <w:bookmarkStart w:id="3194" w:name="_Toc98507747"/>
      <w:bookmarkStart w:id="3195" w:name="_Toc122098352"/>
      <w:bookmarkStart w:id="3196" w:name="_Toc168391019"/>
      <w:r w:rsidRPr="00616F0C">
        <w:t>6.1.5.2</w:t>
      </w:r>
      <w:r w:rsidRPr="00616F0C">
        <w:rPr>
          <w:noProof/>
        </w:rPr>
        <w:t>.3</w:t>
      </w:r>
      <w:r w:rsidRPr="00616F0C">
        <w:rPr>
          <w:noProof/>
        </w:rPr>
        <w:tab/>
        <w:t>Standard Methods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232BAE8B" w14:textId="77777777" w:rsidR="00E134FC" w:rsidRPr="00616F0C" w:rsidRDefault="00E134FC" w:rsidP="00E134FC">
      <w:pPr>
        <w:pStyle w:val="H6"/>
        <w:rPr>
          <w:noProof/>
        </w:rPr>
      </w:pPr>
      <w:bookmarkStart w:id="3197" w:name="_Toc532994458"/>
      <w:bookmarkStart w:id="3198" w:name="_Toc22187579"/>
      <w:bookmarkStart w:id="3199" w:name="_Toc22630801"/>
      <w:bookmarkStart w:id="3200" w:name="_Toc34227093"/>
      <w:bookmarkStart w:id="3201" w:name="_Toc34749808"/>
      <w:bookmarkStart w:id="3202" w:name="_Toc34750368"/>
      <w:bookmarkStart w:id="3203" w:name="_Toc34750558"/>
      <w:bookmarkStart w:id="3204" w:name="_Toc35940964"/>
      <w:bookmarkStart w:id="3205" w:name="_Toc35937397"/>
      <w:bookmarkStart w:id="3206" w:name="_Toc36463791"/>
      <w:bookmarkStart w:id="3207" w:name="_Toc43131736"/>
      <w:bookmarkStart w:id="3208" w:name="_Toc45032571"/>
      <w:bookmarkStart w:id="3209" w:name="_Toc49782265"/>
      <w:bookmarkStart w:id="3210" w:name="_Toc51873701"/>
      <w:bookmarkStart w:id="3211" w:name="_Toc57209194"/>
      <w:bookmarkStart w:id="3212" w:name="_Toc58588537"/>
      <w:bookmarkStart w:id="3213" w:name="_Toc66114898"/>
      <w:bookmarkStart w:id="3214" w:name="_Toc67686409"/>
      <w:bookmarkStart w:id="3215" w:name="_Toc74994698"/>
      <w:bookmarkStart w:id="3216" w:name="_Toc85467953"/>
      <w:bookmarkStart w:id="3217" w:name="_Toc89182995"/>
      <w:bookmarkStart w:id="3218" w:name="_Toc90651297"/>
      <w:bookmarkStart w:id="3219" w:name="_Toc96933447"/>
      <w:r w:rsidRPr="00616F0C">
        <w:t>6.1.5.2.3</w:t>
      </w:r>
      <w:r w:rsidRPr="00616F0C">
        <w:rPr>
          <w:noProof/>
        </w:rPr>
        <w:t>.1</w:t>
      </w:r>
      <w:r w:rsidRPr="00616F0C">
        <w:rPr>
          <w:noProof/>
        </w:rPr>
        <w:tab/>
        <w:t>POST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220" w:name="_Toc43131737"/>
      <w:bookmarkStart w:id="3221" w:name="_Toc45032572"/>
      <w:bookmarkStart w:id="3222" w:name="_Toc49782266"/>
      <w:bookmarkStart w:id="3223" w:name="_Toc51873702"/>
      <w:bookmarkStart w:id="3224" w:name="_Toc57209195"/>
      <w:bookmarkStart w:id="3225" w:name="_Toc58588538"/>
      <w:bookmarkStart w:id="3226" w:name="_Toc66114899"/>
      <w:bookmarkStart w:id="3227" w:name="_Toc67686410"/>
      <w:bookmarkStart w:id="3228" w:name="_Toc74994699"/>
      <w:bookmarkStart w:id="3229" w:name="_Toc85467954"/>
      <w:bookmarkStart w:id="3230" w:name="_Toc89182996"/>
      <w:bookmarkStart w:id="3231" w:name="_Toc90651298"/>
      <w:bookmarkStart w:id="3232" w:name="_Toc96933448"/>
      <w:bookmarkStart w:id="3233" w:name="_Toc98507295"/>
      <w:bookmarkStart w:id="3234" w:name="_Toc98507748"/>
      <w:bookmarkStart w:id="3235" w:name="_Toc122098353"/>
      <w:bookmarkStart w:id="3236" w:name="_Toc168391020"/>
      <w:bookmarkStart w:id="3237" w:name="_Toc22187581"/>
      <w:bookmarkStart w:id="3238" w:name="_Toc22630803"/>
      <w:bookmarkStart w:id="3239" w:name="_Toc34227094"/>
      <w:bookmarkStart w:id="3240" w:name="_Toc34749809"/>
      <w:bookmarkStart w:id="3241" w:name="_Toc34750369"/>
      <w:bookmarkStart w:id="3242" w:name="_Toc34750559"/>
      <w:bookmarkStart w:id="3243" w:name="_Toc35940965"/>
      <w:bookmarkStart w:id="3244" w:name="_Toc35937398"/>
      <w:bookmarkStart w:id="3245" w:name="_Toc36463792"/>
      <w:r>
        <w:t>6.1.5.3</w:t>
      </w:r>
      <w:r w:rsidRPr="00616F0C">
        <w:tab/>
        <w:t>Notification</w:t>
      </w:r>
      <w:r>
        <w:t xml:space="preserve"> due to Data Change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9DC5AC4" w14:textId="77777777" w:rsidR="00E134FC" w:rsidRPr="00616F0C" w:rsidRDefault="00E134FC" w:rsidP="00E134FC">
      <w:pPr>
        <w:pStyle w:val="Heading5"/>
        <w:rPr>
          <w:noProof/>
        </w:rPr>
      </w:pPr>
      <w:bookmarkStart w:id="3246" w:name="_Toc43131738"/>
      <w:bookmarkStart w:id="3247" w:name="_Toc45032573"/>
      <w:bookmarkStart w:id="3248" w:name="_Toc49782267"/>
      <w:bookmarkStart w:id="3249" w:name="_Toc51873703"/>
      <w:bookmarkStart w:id="3250" w:name="_Toc57209196"/>
      <w:bookmarkStart w:id="3251" w:name="_Toc58588539"/>
      <w:bookmarkStart w:id="3252" w:name="_Toc66114900"/>
      <w:bookmarkStart w:id="3253" w:name="_Toc67686411"/>
      <w:bookmarkStart w:id="3254" w:name="_Toc74994700"/>
      <w:bookmarkStart w:id="3255" w:name="_Toc85467955"/>
      <w:bookmarkStart w:id="3256" w:name="_Toc89182997"/>
      <w:bookmarkStart w:id="3257" w:name="_Toc90651299"/>
      <w:bookmarkStart w:id="3258" w:name="_Toc96933449"/>
      <w:bookmarkStart w:id="3259" w:name="_Toc98507296"/>
      <w:bookmarkStart w:id="3260" w:name="_Toc98507749"/>
      <w:bookmarkStart w:id="3261" w:name="_Toc122098354"/>
      <w:bookmarkStart w:id="3262" w:name="_Toc168391021"/>
      <w:r>
        <w:t>6.1.5.3</w:t>
      </w:r>
      <w:r w:rsidRPr="00616F0C">
        <w:rPr>
          <w:noProof/>
        </w:rPr>
        <w:t>.1</w:t>
      </w:r>
      <w:r w:rsidRPr="00616F0C">
        <w:rPr>
          <w:noProof/>
        </w:rPr>
        <w:tab/>
        <w:t>Description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263" w:name="_Toc43131739"/>
      <w:bookmarkStart w:id="3264" w:name="_Toc45032574"/>
      <w:bookmarkStart w:id="3265" w:name="_Toc49782268"/>
      <w:bookmarkStart w:id="3266" w:name="_Toc51873704"/>
      <w:bookmarkStart w:id="3267" w:name="_Toc57209197"/>
      <w:bookmarkStart w:id="3268" w:name="_Toc58588540"/>
      <w:bookmarkStart w:id="3269" w:name="_Toc66114901"/>
      <w:bookmarkStart w:id="3270" w:name="_Toc67686412"/>
      <w:bookmarkStart w:id="3271" w:name="_Toc74994701"/>
      <w:bookmarkStart w:id="3272" w:name="_Toc85467956"/>
      <w:bookmarkStart w:id="3273" w:name="_Toc89182998"/>
      <w:bookmarkStart w:id="3274" w:name="_Toc90651300"/>
      <w:bookmarkStart w:id="3275" w:name="_Toc96933450"/>
      <w:bookmarkStart w:id="3276" w:name="_Toc98507297"/>
      <w:bookmarkStart w:id="3277" w:name="_Toc98507750"/>
      <w:bookmarkStart w:id="3278" w:name="_Toc122098355"/>
      <w:bookmarkStart w:id="3279" w:name="_Toc168391022"/>
      <w:r>
        <w:t>6.1.5.3</w:t>
      </w:r>
      <w:r w:rsidRPr="00616F0C">
        <w:rPr>
          <w:noProof/>
        </w:rPr>
        <w:t>.2</w:t>
      </w:r>
      <w:r w:rsidRPr="00616F0C">
        <w:rPr>
          <w:noProof/>
        </w:rPr>
        <w:tab/>
      </w:r>
      <w:r>
        <w:rPr>
          <w:noProof/>
        </w:rPr>
        <w:t>Target</w:t>
      </w:r>
      <w:r w:rsidRPr="00616F0C">
        <w:rPr>
          <w:noProof/>
        </w:rPr>
        <w:t xml:space="preserve"> URI</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280" w:name="_Toc43131740"/>
      <w:bookmarkStart w:id="3281" w:name="_Toc45032575"/>
      <w:bookmarkStart w:id="3282" w:name="_Toc49782269"/>
      <w:bookmarkStart w:id="3283" w:name="_Toc51873705"/>
      <w:bookmarkStart w:id="3284" w:name="_Toc57209198"/>
      <w:bookmarkStart w:id="3285" w:name="_Toc58588541"/>
      <w:bookmarkStart w:id="3286" w:name="_Toc66114902"/>
      <w:bookmarkStart w:id="3287" w:name="_Toc67686413"/>
      <w:bookmarkStart w:id="3288" w:name="_Toc74994702"/>
      <w:bookmarkStart w:id="3289" w:name="_Toc85467957"/>
      <w:bookmarkStart w:id="3290" w:name="_Toc89182999"/>
      <w:bookmarkStart w:id="3291" w:name="_Toc90651301"/>
      <w:bookmarkStart w:id="3292" w:name="_Toc96933451"/>
      <w:bookmarkStart w:id="3293" w:name="_Toc98507298"/>
      <w:bookmarkStart w:id="3294" w:name="_Toc98507751"/>
      <w:bookmarkStart w:id="3295" w:name="_Toc122098356"/>
      <w:bookmarkStart w:id="3296" w:name="_Toc168391023"/>
      <w:r>
        <w:t>6.1.5.3</w:t>
      </w:r>
      <w:r w:rsidRPr="00616F0C">
        <w:rPr>
          <w:noProof/>
        </w:rPr>
        <w:t>.3</w:t>
      </w:r>
      <w:r w:rsidRPr="00616F0C">
        <w:rPr>
          <w:noProof/>
        </w:rPr>
        <w:tab/>
        <w:t>Standard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F7AEEF6" w14:textId="77777777" w:rsidR="00E134FC" w:rsidRPr="00616F0C" w:rsidRDefault="00E134FC" w:rsidP="00E134FC">
      <w:pPr>
        <w:pStyle w:val="H6"/>
        <w:rPr>
          <w:noProof/>
        </w:rPr>
      </w:pPr>
      <w:bookmarkStart w:id="3297" w:name="_Toc43131741"/>
      <w:bookmarkStart w:id="3298" w:name="_Toc45032576"/>
      <w:bookmarkStart w:id="3299" w:name="_Toc49782270"/>
      <w:bookmarkStart w:id="3300" w:name="_Toc51873706"/>
      <w:bookmarkStart w:id="3301" w:name="_Toc57209199"/>
      <w:bookmarkStart w:id="3302" w:name="_Toc58588542"/>
      <w:bookmarkStart w:id="3303" w:name="_Toc66114903"/>
      <w:bookmarkStart w:id="3304" w:name="_Toc67686414"/>
      <w:bookmarkStart w:id="3305" w:name="_Toc74994703"/>
      <w:bookmarkStart w:id="3306" w:name="_Toc85467958"/>
      <w:bookmarkStart w:id="3307" w:name="_Toc89183000"/>
      <w:bookmarkStart w:id="3308" w:name="_Toc90651302"/>
      <w:bookmarkStart w:id="3309" w:name="_Toc96933452"/>
      <w:r>
        <w:t>6.1.5.3</w:t>
      </w:r>
      <w:r w:rsidRPr="00616F0C">
        <w:t>.3</w:t>
      </w:r>
      <w:r w:rsidRPr="00616F0C">
        <w:rPr>
          <w:noProof/>
        </w:rPr>
        <w:t>.1</w:t>
      </w:r>
      <w:r w:rsidRPr="00616F0C">
        <w:rPr>
          <w:noProof/>
        </w:rPr>
        <w:tab/>
        <w:t>POST</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310" w:name="_Toc89183001"/>
      <w:bookmarkStart w:id="3311" w:name="_Toc90651303"/>
      <w:bookmarkStart w:id="3312" w:name="_Toc96933453"/>
      <w:bookmarkStart w:id="3313" w:name="_Toc98507299"/>
      <w:bookmarkStart w:id="3314" w:name="_Toc98507752"/>
      <w:bookmarkStart w:id="3315" w:name="_Toc122098357"/>
      <w:bookmarkStart w:id="3316" w:name="_Toc168391024"/>
      <w:bookmarkStart w:id="3317" w:name="_Toc43131742"/>
      <w:bookmarkStart w:id="3318" w:name="_Toc45032577"/>
      <w:bookmarkStart w:id="3319" w:name="_Toc49782271"/>
      <w:bookmarkStart w:id="3320" w:name="_Toc51873707"/>
      <w:bookmarkStart w:id="3321" w:name="_Toc57209200"/>
      <w:bookmarkStart w:id="3322" w:name="_Toc58588543"/>
      <w:bookmarkStart w:id="3323" w:name="_Toc66114904"/>
      <w:bookmarkStart w:id="3324" w:name="_Toc67686415"/>
      <w:bookmarkStart w:id="3325" w:name="_Toc74994704"/>
      <w:bookmarkStart w:id="3326" w:name="_Toc85467959"/>
      <w:r>
        <w:t>6.1.5.4</w:t>
      </w:r>
      <w:r w:rsidRPr="00616F0C">
        <w:tab/>
      </w:r>
      <w:r>
        <w:t>Subscription Expiry</w:t>
      </w:r>
      <w:r w:rsidRPr="00B06F7A">
        <w:t xml:space="preserve"> Notification</w:t>
      </w:r>
      <w:bookmarkEnd w:id="3310"/>
      <w:bookmarkEnd w:id="3311"/>
      <w:bookmarkEnd w:id="3312"/>
      <w:bookmarkEnd w:id="3313"/>
      <w:bookmarkEnd w:id="3314"/>
      <w:bookmarkEnd w:id="3315"/>
      <w:bookmarkEnd w:id="3316"/>
    </w:p>
    <w:p w14:paraId="5F97A98F" w14:textId="77777777" w:rsidR="00E134FC" w:rsidRPr="00616F0C" w:rsidRDefault="00E134FC" w:rsidP="00E134FC">
      <w:pPr>
        <w:pStyle w:val="Heading5"/>
        <w:rPr>
          <w:noProof/>
        </w:rPr>
      </w:pPr>
      <w:bookmarkStart w:id="3327" w:name="_Toc89183002"/>
      <w:bookmarkStart w:id="3328" w:name="_Toc90651304"/>
      <w:bookmarkStart w:id="3329" w:name="_Toc96933454"/>
      <w:bookmarkStart w:id="3330" w:name="_Toc98507300"/>
      <w:bookmarkStart w:id="3331" w:name="_Toc98507753"/>
      <w:bookmarkStart w:id="3332" w:name="_Toc122098358"/>
      <w:bookmarkStart w:id="3333" w:name="_Toc168391025"/>
      <w:r>
        <w:t>6.1.5.4</w:t>
      </w:r>
      <w:r w:rsidRPr="00616F0C">
        <w:rPr>
          <w:noProof/>
        </w:rPr>
        <w:t>.1</w:t>
      </w:r>
      <w:r w:rsidRPr="00616F0C">
        <w:rPr>
          <w:noProof/>
        </w:rPr>
        <w:tab/>
        <w:t>Description</w:t>
      </w:r>
      <w:bookmarkEnd w:id="3327"/>
      <w:bookmarkEnd w:id="3328"/>
      <w:bookmarkEnd w:id="3329"/>
      <w:bookmarkEnd w:id="3330"/>
      <w:bookmarkEnd w:id="3331"/>
      <w:bookmarkEnd w:id="3332"/>
      <w:bookmarkEnd w:id="3333"/>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334" w:name="_Toc89183003"/>
      <w:bookmarkStart w:id="3335" w:name="_Toc90651305"/>
      <w:bookmarkStart w:id="3336" w:name="_Toc96933455"/>
      <w:bookmarkStart w:id="3337" w:name="_Toc98507301"/>
      <w:bookmarkStart w:id="3338" w:name="_Toc98507754"/>
      <w:bookmarkStart w:id="3339" w:name="_Toc122098359"/>
      <w:bookmarkStart w:id="3340" w:name="_Toc168391026"/>
      <w:r>
        <w:t>6.1.5.4</w:t>
      </w:r>
      <w:r w:rsidRPr="00616F0C">
        <w:rPr>
          <w:noProof/>
        </w:rPr>
        <w:t>.2</w:t>
      </w:r>
      <w:r w:rsidRPr="00616F0C">
        <w:rPr>
          <w:noProof/>
        </w:rPr>
        <w:tab/>
      </w:r>
      <w:r>
        <w:rPr>
          <w:noProof/>
        </w:rPr>
        <w:t>Target</w:t>
      </w:r>
      <w:r w:rsidRPr="00616F0C">
        <w:rPr>
          <w:noProof/>
        </w:rPr>
        <w:t xml:space="preserve"> URI</w:t>
      </w:r>
      <w:bookmarkEnd w:id="3334"/>
      <w:bookmarkEnd w:id="3335"/>
      <w:bookmarkEnd w:id="3336"/>
      <w:bookmarkEnd w:id="3337"/>
      <w:bookmarkEnd w:id="3338"/>
      <w:bookmarkEnd w:id="3339"/>
      <w:bookmarkEnd w:id="3340"/>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341" w:name="_Toc89183004"/>
      <w:bookmarkStart w:id="3342" w:name="_Toc90651306"/>
      <w:bookmarkStart w:id="3343" w:name="_Toc96933456"/>
      <w:bookmarkStart w:id="3344" w:name="_Toc98507302"/>
      <w:bookmarkStart w:id="3345" w:name="_Toc98507755"/>
      <w:bookmarkStart w:id="3346" w:name="_Toc122098360"/>
      <w:bookmarkStart w:id="3347" w:name="_Toc168391027"/>
      <w:r>
        <w:t>6.1.5.4</w:t>
      </w:r>
      <w:r w:rsidRPr="00616F0C">
        <w:rPr>
          <w:noProof/>
        </w:rPr>
        <w:t>.3</w:t>
      </w:r>
      <w:r w:rsidRPr="00616F0C">
        <w:rPr>
          <w:noProof/>
        </w:rPr>
        <w:tab/>
        <w:t>Standard Methods</w:t>
      </w:r>
      <w:bookmarkEnd w:id="3341"/>
      <w:bookmarkEnd w:id="3342"/>
      <w:bookmarkEnd w:id="3343"/>
      <w:bookmarkEnd w:id="3344"/>
      <w:bookmarkEnd w:id="3345"/>
      <w:bookmarkEnd w:id="3346"/>
      <w:bookmarkEnd w:id="3347"/>
    </w:p>
    <w:p w14:paraId="60CDF386" w14:textId="77777777" w:rsidR="00E134FC" w:rsidRPr="00616F0C" w:rsidRDefault="00E134FC" w:rsidP="00E134FC">
      <w:pPr>
        <w:pStyle w:val="H6"/>
        <w:rPr>
          <w:noProof/>
        </w:rPr>
      </w:pPr>
      <w:bookmarkStart w:id="3348" w:name="_Toc89183005"/>
      <w:bookmarkStart w:id="3349" w:name="_Toc90651307"/>
      <w:bookmarkStart w:id="3350" w:name="_Toc96933457"/>
      <w:r>
        <w:t>6.1.5.4</w:t>
      </w:r>
      <w:r w:rsidRPr="00616F0C">
        <w:t>.3</w:t>
      </w:r>
      <w:r w:rsidRPr="00616F0C">
        <w:rPr>
          <w:noProof/>
        </w:rPr>
        <w:t>.1</w:t>
      </w:r>
      <w:r w:rsidRPr="00616F0C">
        <w:rPr>
          <w:noProof/>
        </w:rPr>
        <w:tab/>
        <w:t>POST</w:t>
      </w:r>
      <w:bookmarkEnd w:id="3348"/>
      <w:bookmarkEnd w:id="3349"/>
      <w:bookmarkEnd w:id="3350"/>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351" w:name="_Toc89181519"/>
      <w:bookmarkStart w:id="3352" w:name="_Toc89183006"/>
      <w:bookmarkStart w:id="3353" w:name="_Toc90651308"/>
      <w:bookmarkStart w:id="3354" w:name="_Toc96933458"/>
      <w:bookmarkStart w:id="3355" w:name="_Toc98507303"/>
      <w:bookmarkStart w:id="3356" w:name="_Toc98507756"/>
      <w:bookmarkStart w:id="3357" w:name="_Toc122098361"/>
      <w:bookmarkStart w:id="3358" w:name="_Toc168391028"/>
      <w:r w:rsidRPr="00616F0C">
        <w:t>6.1.6</w:t>
      </w:r>
      <w:r w:rsidRPr="00616F0C">
        <w:tab/>
        <w:t>Data Model</w:t>
      </w:r>
      <w:bookmarkEnd w:id="3237"/>
      <w:bookmarkEnd w:id="3238"/>
      <w:bookmarkEnd w:id="3239"/>
      <w:bookmarkEnd w:id="3240"/>
      <w:bookmarkEnd w:id="3241"/>
      <w:bookmarkEnd w:id="3242"/>
      <w:bookmarkEnd w:id="3243"/>
      <w:bookmarkEnd w:id="3244"/>
      <w:bookmarkEnd w:id="3245"/>
      <w:bookmarkEnd w:id="3317"/>
      <w:bookmarkEnd w:id="3318"/>
      <w:bookmarkEnd w:id="3319"/>
      <w:bookmarkEnd w:id="3320"/>
      <w:bookmarkEnd w:id="3321"/>
      <w:bookmarkEnd w:id="3322"/>
      <w:bookmarkEnd w:id="3323"/>
      <w:bookmarkEnd w:id="3324"/>
      <w:bookmarkEnd w:id="3325"/>
      <w:bookmarkEnd w:id="3326"/>
      <w:bookmarkEnd w:id="3351"/>
      <w:bookmarkEnd w:id="3352"/>
      <w:bookmarkEnd w:id="3353"/>
      <w:bookmarkEnd w:id="3354"/>
      <w:bookmarkEnd w:id="3355"/>
      <w:bookmarkEnd w:id="3356"/>
      <w:bookmarkEnd w:id="3357"/>
      <w:bookmarkEnd w:id="3358"/>
    </w:p>
    <w:p w14:paraId="0F77CFB9" w14:textId="77777777" w:rsidR="00E134FC" w:rsidRPr="00616F0C" w:rsidRDefault="00E134FC" w:rsidP="00E134FC">
      <w:pPr>
        <w:pStyle w:val="Heading4"/>
      </w:pPr>
      <w:bookmarkStart w:id="3359" w:name="_Toc22187582"/>
      <w:bookmarkStart w:id="3360" w:name="_Toc22630804"/>
      <w:bookmarkStart w:id="3361" w:name="_Toc34227095"/>
      <w:bookmarkStart w:id="3362" w:name="_Toc34749810"/>
      <w:bookmarkStart w:id="3363" w:name="_Toc34750370"/>
      <w:bookmarkStart w:id="3364" w:name="_Toc34750560"/>
      <w:bookmarkStart w:id="3365" w:name="_Toc35940966"/>
      <w:bookmarkStart w:id="3366" w:name="_Toc35937399"/>
      <w:bookmarkStart w:id="3367" w:name="_Toc36463793"/>
      <w:bookmarkStart w:id="3368" w:name="_Toc43131743"/>
      <w:bookmarkStart w:id="3369" w:name="_Toc45032578"/>
      <w:bookmarkStart w:id="3370" w:name="_Toc49782272"/>
      <w:bookmarkStart w:id="3371" w:name="_Toc51873708"/>
      <w:bookmarkStart w:id="3372" w:name="_Toc57209201"/>
      <w:bookmarkStart w:id="3373" w:name="_Toc58588544"/>
      <w:bookmarkStart w:id="3374" w:name="_Toc66114905"/>
      <w:bookmarkStart w:id="3375" w:name="_Toc67686416"/>
      <w:bookmarkStart w:id="3376" w:name="_Toc74994705"/>
      <w:bookmarkStart w:id="3377" w:name="_Toc85467960"/>
      <w:bookmarkStart w:id="3378" w:name="_Toc89183007"/>
      <w:bookmarkStart w:id="3379" w:name="_Toc90651309"/>
      <w:bookmarkStart w:id="3380" w:name="_Toc96933459"/>
      <w:bookmarkStart w:id="3381" w:name="_Toc98507304"/>
      <w:bookmarkStart w:id="3382" w:name="_Toc98507757"/>
      <w:bookmarkStart w:id="3383" w:name="_Toc122098362"/>
      <w:bookmarkStart w:id="3384" w:name="_Toc168391029"/>
      <w:r w:rsidRPr="00616F0C">
        <w:t>6.1.6.1</w:t>
      </w:r>
      <w:r w:rsidRPr="00616F0C">
        <w:tab/>
      </w:r>
      <w:r w:rsidRPr="00CE2981">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385" w:name="_Toc22187583"/>
      <w:bookmarkStart w:id="3386" w:name="_Toc22630805"/>
      <w:bookmarkStart w:id="3387" w:name="_Toc34227096"/>
      <w:bookmarkStart w:id="3388" w:name="_Toc34749811"/>
      <w:bookmarkStart w:id="3389" w:name="_Toc34750371"/>
      <w:bookmarkStart w:id="3390" w:name="_Toc34750561"/>
      <w:bookmarkStart w:id="3391" w:name="_Toc35940967"/>
      <w:bookmarkStart w:id="3392" w:name="_Toc35937400"/>
      <w:bookmarkStart w:id="3393" w:name="_Toc36463794"/>
      <w:bookmarkStart w:id="3394" w:name="_Toc43131744"/>
      <w:bookmarkStart w:id="3395" w:name="_Toc45032579"/>
      <w:bookmarkStart w:id="3396" w:name="_Toc49782273"/>
      <w:bookmarkStart w:id="3397" w:name="_Toc51873709"/>
      <w:bookmarkStart w:id="3398" w:name="_Toc57209202"/>
      <w:bookmarkStart w:id="3399" w:name="_Toc58588545"/>
      <w:bookmarkStart w:id="3400" w:name="_Toc66114906"/>
      <w:bookmarkStart w:id="3401" w:name="_Toc67686417"/>
      <w:bookmarkStart w:id="3402" w:name="_Toc74994706"/>
      <w:bookmarkStart w:id="3403" w:name="_Toc85467961"/>
      <w:bookmarkStart w:id="3404" w:name="_Toc89183008"/>
      <w:bookmarkStart w:id="3405" w:name="_Toc90651310"/>
      <w:bookmarkStart w:id="3406" w:name="_Toc96933460"/>
      <w:bookmarkStart w:id="3407" w:name="_Toc98507305"/>
      <w:bookmarkStart w:id="3408" w:name="_Toc98507758"/>
      <w:bookmarkStart w:id="3409" w:name="_Toc122098363"/>
      <w:bookmarkStart w:id="3410" w:name="_Toc168391030"/>
      <w:r w:rsidRPr="00616F0C">
        <w:rPr>
          <w:lang w:val="en-US"/>
        </w:rPr>
        <w:t>6.1.6.2</w:t>
      </w:r>
      <w:r w:rsidRPr="00616F0C">
        <w:rPr>
          <w:lang w:val="en-US"/>
        </w:rP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192ABB9F" w14:textId="77777777" w:rsidR="00E134FC" w:rsidRPr="00616F0C" w:rsidRDefault="00E134FC" w:rsidP="00E134FC">
      <w:pPr>
        <w:pStyle w:val="Heading5"/>
      </w:pPr>
      <w:bookmarkStart w:id="3411" w:name="_Toc22187584"/>
      <w:bookmarkStart w:id="3412" w:name="_Toc22630806"/>
      <w:bookmarkStart w:id="3413" w:name="_Toc34227097"/>
      <w:bookmarkStart w:id="3414" w:name="_Toc34749812"/>
      <w:bookmarkStart w:id="3415" w:name="_Toc34750372"/>
      <w:bookmarkStart w:id="3416" w:name="_Toc34750562"/>
      <w:bookmarkStart w:id="3417" w:name="_Toc35940968"/>
      <w:bookmarkStart w:id="3418" w:name="_Toc35937401"/>
      <w:bookmarkStart w:id="3419" w:name="_Toc36463795"/>
      <w:bookmarkStart w:id="3420" w:name="_Toc43131745"/>
      <w:bookmarkStart w:id="3421" w:name="_Toc45032580"/>
      <w:bookmarkStart w:id="3422" w:name="_Toc49782274"/>
      <w:bookmarkStart w:id="3423" w:name="_Toc51873710"/>
      <w:bookmarkStart w:id="3424" w:name="_Toc57209203"/>
      <w:bookmarkStart w:id="3425" w:name="_Toc58588546"/>
      <w:bookmarkStart w:id="3426" w:name="_Toc66114907"/>
      <w:bookmarkStart w:id="3427" w:name="_Toc67686418"/>
      <w:bookmarkStart w:id="3428" w:name="_Toc74994707"/>
      <w:bookmarkStart w:id="3429" w:name="_Toc85467962"/>
      <w:bookmarkStart w:id="3430" w:name="_Toc89183009"/>
      <w:bookmarkStart w:id="3431" w:name="_Toc90651311"/>
      <w:bookmarkStart w:id="3432" w:name="_Toc96933461"/>
      <w:bookmarkStart w:id="3433" w:name="_Toc98507306"/>
      <w:bookmarkStart w:id="3434" w:name="_Toc98507759"/>
      <w:bookmarkStart w:id="3435" w:name="_Toc122098364"/>
      <w:bookmarkStart w:id="3436" w:name="_Toc168391031"/>
      <w:r w:rsidRPr="00616F0C">
        <w:t>6.1.6.2.1</w:t>
      </w:r>
      <w:r w:rsidRPr="00616F0C">
        <w:tab/>
        <w:t>Introduction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437" w:name="_Toc22187585"/>
      <w:bookmarkStart w:id="3438" w:name="_Toc22630807"/>
      <w:bookmarkStart w:id="3439" w:name="_Toc34227098"/>
      <w:bookmarkStart w:id="3440" w:name="_Toc34749813"/>
      <w:bookmarkStart w:id="3441" w:name="_Toc34750373"/>
      <w:bookmarkStart w:id="3442" w:name="_Toc34750563"/>
      <w:bookmarkStart w:id="3443" w:name="_Toc35940969"/>
      <w:bookmarkStart w:id="3444" w:name="_Toc35937402"/>
      <w:bookmarkStart w:id="3445" w:name="_Toc36463796"/>
      <w:bookmarkStart w:id="3446" w:name="_Toc43131746"/>
      <w:bookmarkStart w:id="3447" w:name="_Toc45032581"/>
      <w:bookmarkStart w:id="3448" w:name="_Toc49782275"/>
      <w:bookmarkStart w:id="3449" w:name="_Toc51873711"/>
      <w:bookmarkStart w:id="3450" w:name="_Toc57209204"/>
      <w:bookmarkStart w:id="3451" w:name="_Toc58588547"/>
      <w:bookmarkStart w:id="3452" w:name="_Toc66114908"/>
      <w:bookmarkStart w:id="3453" w:name="_Toc67686419"/>
      <w:bookmarkStart w:id="3454" w:name="_Toc74994708"/>
      <w:bookmarkStart w:id="3455" w:name="_Toc85467963"/>
      <w:bookmarkStart w:id="3456" w:name="_Toc89183010"/>
      <w:bookmarkStart w:id="3457" w:name="_Toc90651312"/>
      <w:bookmarkStart w:id="3458" w:name="_Toc96933462"/>
      <w:bookmarkStart w:id="3459" w:name="_Toc98507307"/>
      <w:bookmarkStart w:id="3460" w:name="_Toc98507760"/>
      <w:bookmarkStart w:id="3461" w:name="_Toc122098365"/>
      <w:bookmarkStart w:id="3462" w:name="_Toc168391032"/>
      <w:r w:rsidRPr="00616F0C">
        <w:t>6.1.6.2.2</w:t>
      </w:r>
      <w:r w:rsidRPr="00616F0C">
        <w:tab/>
        <w:t>Type: RecordSearchResult</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463" w:name="_Toc22187586"/>
      <w:bookmarkStart w:id="3464" w:name="_Toc22630808"/>
      <w:bookmarkStart w:id="3465" w:name="_Toc34227099"/>
      <w:bookmarkStart w:id="3466" w:name="_Toc34749814"/>
      <w:bookmarkStart w:id="3467" w:name="_Toc34750374"/>
      <w:bookmarkStart w:id="3468" w:name="_Toc34750564"/>
      <w:bookmarkStart w:id="3469" w:name="_Toc35940970"/>
      <w:bookmarkStart w:id="3470" w:name="_Toc35937403"/>
      <w:bookmarkStart w:id="3471" w:name="_Toc36463797"/>
      <w:bookmarkStart w:id="3472" w:name="_Toc43131747"/>
      <w:bookmarkStart w:id="3473" w:name="_Toc45032582"/>
      <w:bookmarkStart w:id="3474" w:name="_Toc49782276"/>
      <w:bookmarkStart w:id="3475" w:name="_Toc51873712"/>
      <w:bookmarkStart w:id="3476" w:name="_Toc57209205"/>
      <w:bookmarkStart w:id="3477" w:name="_Toc58588548"/>
      <w:bookmarkStart w:id="3478" w:name="_Toc66114909"/>
      <w:bookmarkStart w:id="3479" w:name="_Toc67686420"/>
      <w:bookmarkStart w:id="3480" w:name="_Toc74994709"/>
      <w:bookmarkStart w:id="3481" w:name="_Toc85467964"/>
      <w:bookmarkStart w:id="3482" w:name="_Toc89183011"/>
      <w:bookmarkStart w:id="3483" w:name="_Toc90651313"/>
      <w:bookmarkStart w:id="3484" w:name="_Toc96933463"/>
      <w:bookmarkStart w:id="3485" w:name="_Toc98507308"/>
      <w:bookmarkStart w:id="3486" w:name="_Toc98507761"/>
      <w:bookmarkStart w:id="3487" w:name="_Toc122098366"/>
      <w:bookmarkStart w:id="3488" w:name="_Toc168391033"/>
      <w:r w:rsidRPr="00616F0C">
        <w:t>6.1.6.2.3</w:t>
      </w:r>
      <w:r w:rsidRPr="00616F0C">
        <w:tab/>
        <w:t>Type: RecordMeta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489" w:name="_Toc34227100"/>
      <w:bookmarkStart w:id="3490" w:name="_Toc34749815"/>
      <w:bookmarkStart w:id="3491" w:name="_Toc34750375"/>
      <w:bookmarkStart w:id="3492" w:name="_Toc34750565"/>
      <w:bookmarkStart w:id="3493" w:name="_Toc35940971"/>
      <w:bookmarkStart w:id="3494" w:name="_Toc35937404"/>
      <w:bookmarkStart w:id="3495" w:name="_Toc36463798"/>
      <w:bookmarkStart w:id="3496" w:name="_Toc43131748"/>
      <w:bookmarkStart w:id="3497" w:name="_Toc45032583"/>
      <w:bookmarkStart w:id="3498" w:name="_Toc49782277"/>
      <w:bookmarkStart w:id="3499" w:name="_Toc51873713"/>
      <w:bookmarkStart w:id="3500" w:name="_Toc57209206"/>
      <w:bookmarkStart w:id="3501" w:name="_Toc58588549"/>
      <w:bookmarkStart w:id="3502" w:name="_Toc66114910"/>
      <w:bookmarkStart w:id="3503" w:name="_Toc67686421"/>
      <w:bookmarkStart w:id="3504" w:name="_Toc74994710"/>
      <w:bookmarkStart w:id="3505" w:name="_Toc85467965"/>
      <w:bookmarkStart w:id="3506" w:name="_Toc89183012"/>
      <w:bookmarkStart w:id="3507" w:name="_Toc90651314"/>
      <w:bookmarkStart w:id="3508" w:name="_Toc96933464"/>
      <w:bookmarkStart w:id="3509" w:name="_Toc98507309"/>
      <w:bookmarkStart w:id="3510" w:name="_Toc98507762"/>
      <w:bookmarkStart w:id="3511" w:name="_Toc122098367"/>
      <w:bookmarkStart w:id="3512" w:name="_Toc168391034"/>
      <w:r w:rsidRPr="00616F0C">
        <w:t>6.1.6.2.4</w:t>
      </w:r>
      <w:r w:rsidRPr="00616F0C">
        <w:tab/>
        <w:t>Type: RecordBody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513" w:name="_Toc34227101"/>
      <w:bookmarkStart w:id="3514" w:name="_Toc34749816"/>
      <w:bookmarkStart w:id="3515" w:name="_Toc34750376"/>
      <w:bookmarkStart w:id="3516" w:name="_Toc34750566"/>
      <w:bookmarkStart w:id="3517" w:name="_Toc35940972"/>
      <w:bookmarkStart w:id="3518" w:name="_Toc35937405"/>
      <w:bookmarkStart w:id="3519" w:name="_Toc36463799"/>
      <w:bookmarkStart w:id="3520" w:name="_Toc43131749"/>
      <w:bookmarkStart w:id="3521" w:name="_Toc45032584"/>
      <w:bookmarkStart w:id="3522" w:name="_Toc49782278"/>
      <w:bookmarkStart w:id="3523" w:name="_Toc51873714"/>
      <w:bookmarkStart w:id="3524" w:name="_Toc57209207"/>
      <w:bookmarkStart w:id="3525" w:name="_Toc58588550"/>
      <w:bookmarkStart w:id="3526" w:name="_Toc66114911"/>
      <w:bookmarkStart w:id="3527" w:name="_Toc67686422"/>
      <w:bookmarkStart w:id="3528" w:name="_Toc74994711"/>
      <w:bookmarkStart w:id="3529" w:name="_Toc85467966"/>
      <w:bookmarkStart w:id="3530" w:name="_Toc89183013"/>
      <w:bookmarkStart w:id="3531" w:name="_Toc90651315"/>
      <w:bookmarkStart w:id="3532" w:name="_Toc96933465"/>
      <w:bookmarkStart w:id="3533" w:name="_Toc98507310"/>
      <w:bookmarkStart w:id="3534" w:name="_Toc98507763"/>
      <w:bookmarkStart w:id="3535" w:name="_Toc122098368"/>
      <w:bookmarkStart w:id="3536" w:name="_Toc168391035"/>
      <w:r w:rsidRPr="00616F0C">
        <w:t>6.1.6.2.5</w:t>
      </w:r>
      <w:r w:rsidRPr="00616F0C">
        <w:tab/>
        <w:t>Type: Record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537" w:name="_Toc34227102"/>
      <w:bookmarkStart w:id="3538" w:name="_Toc34749817"/>
      <w:bookmarkStart w:id="3539" w:name="_Toc34750377"/>
      <w:bookmarkStart w:id="3540" w:name="_Toc34750567"/>
      <w:bookmarkStart w:id="3541" w:name="_Toc35940973"/>
      <w:bookmarkStart w:id="3542" w:name="_Toc35937406"/>
      <w:bookmarkStart w:id="3543" w:name="_Toc36463800"/>
      <w:bookmarkStart w:id="3544" w:name="_Toc43131750"/>
      <w:bookmarkStart w:id="3545" w:name="_Toc45032585"/>
      <w:bookmarkStart w:id="3546" w:name="_Toc49782279"/>
      <w:bookmarkStart w:id="3547" w:name="_Toc51873715"/>
      <w:bookmarkStart w:id="3548" w:name="_Toc57209208"/>
      <w:bookmarkStart w:id="3549" w:name="_Toc58588551"/>
      <w:bookmarkStart w:id="3550" w:name="_Toc66114912"/>
      <w:bookmarkStart w:id="3551" w:name="_Toc67686423"/>
      <w:bookmarkStart w:id="3552" w:name="_Toc74994712"/>
      <w:bookmarkStart w:id="3553" w:name="_Toc85467967"/>
      <w:bookmarkStart w:id="3554" w:name="_Toc89183014"/>
      <w:bookmarkStart w:id="3555" w:name="_Toc90651316"/>
      <w:bookmarkStart w:id="3556" w:name="_Toc96933466"/>
      <w:bookmarkStart w:id="3557" w:name="_Toc98507311"/>
      <w:bookmarkStart w:id="3558" w:name="_Toc98507764"/>
      <w:bookmarkStart w:id="3559" w:name="_Toc122098369"/>
      <w:bookmarkStart w:id="3560" w:name="_Toc168391036"/>
      <w:r w:rsidRPr="00616F0C">
        <w:t>6.1.6.2.6</w:t>
      </w:r>
      <w:r w:rsidRPr="00616F0C">
        <w:tab/>
        <w:t>Type: BlockBody</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561" w:name="_Toc34227103"/>
      <w:bookmarkStart w:id="3562" w:name="_Toc34749818"/>
      <w:bookmarkStart w:id="3563" w:name="_Toc34750378"/>
      <w:bookmarkStart w:id="3564" w:name="_Toc34750568"/>
      <w:bookmarkStart w:id="3565" w:name="_Toc35940974"/>
      <w:bookmarkStart w:id="3566" w:name="_Toc35937407"/>
      <w:bookmarkStart w:id="3567" w:name="_Toc36463801"/>
      <w:bookmarkStart w:id="3568" w:name="_Toc43131751"/>
      <w:bookmarkStart w:id="3569" w:name="_Toc45032586"/>
      <w:bookmarkStart w:id="3570" w:name="_Toc49782280"/>
      <w:bookmarkStart w:id="3571" w:name="_Toc51873716"/>
      <w:bookmarkStart w:id="3572" w:name="_Toc57209209"/>
      <w:bookmarkStart w:id="3573" w:name="_Toc58588552"/>
      <w:bookmarkStart w:id="3574" w:name="_Toc66114913"/>
      <w:bookmarkStart w:id="3575" w:name="_Toc67686424"/>
      <w:bookmarkStart w:id="3576" w:name="_Toc74994713"/>
      <w:bookmarkStart w:id="3577" w:name="_Toc85467968"/>
      <w:bookmarkStart w:id="3578" w:name="_Toc89183015"/>
      <w:bookmarkStart w:id="3579" w:name="_Toc90651317"/>
      <w:bookmarkStart w:id="3580" w:name="_Toc96933467"/>
      <w:bookmarkStart w:id="3581" w:name="_Toc98507312"/>
      <w:bookmarkStart w:id="3582" w:name="_Toc98507765"/>
      <w:bookmarkStart w:id="3583" w:name="_Toc122098370"/>
      <w:bookmarkStart w:id="3584" w:name="_Toc168391037"/>
      <w:r w:rsidRPr="00616F0C">
        <w:t>6.1.6.2.7</w:t>
      </w:r>
      <w:r w:rsidRPr="00616F0C">
        <w:tab/>
        <w:t>Type: Block</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585" w:name="_Toc34227104"/>
      <w:bookmarkStart w:id="3586" w:name="_Toc34749819"/>
      <w:bookmarkStart w:id="3587" w:name="_Toc34750379"/>
      <w:bookmarkStart w:id="3588" w:name="_Toc34750569"/>
      <w:bookmarkStart w:id="3589" w:name="_Toc35940975"/>
      <w:bookmarkStart w:id="3590" w:name="_Toc35937408"/>
      <w:bookmarkStart w:id="3591" w:name="_Toc36463802"/>
      <w:bookmarkStart w:id="3592" w:name="_Toc43131752"/>
      <w:bookmarkStart w:id="3593" w:name="_Toc45032587"/>
      <w:bookmarkStart w:id="3594" w:name="_Toc49782281"/>
      <w:bookmarkStart w:id="3595" w:name="_Toc51873717"/>
      <w:bookmarkStart w:id="3596" w:name="_Toc57209210"/>
      <w:bookmarkStart w:id="3597" w:name="_Toc58588553"/>
      <w:bookmarkStart w:id="3598" w:name="_Toc66114914"/>
      <w:bookmarkStart w:id="3599" w:name="_Toc67686425"/>
      <w:bookmarkStart w:id="3600" w:name="_Toc74994714"/>
      <w:bookmarkStart w:id="3601" w:name="_Toc85467969"/>
      <w:bookmarkStart w:id="3602" w:name="_Toc89183016"/>
      <w:bookmarkStart w:id="3603" w:name="_Toc90651318"/>
      <w:bookmarkStart w:id="3604" w:name="_Toc96933468"/>
      <w:bookmarkStart w:id="3605" w:name="_Toc98507313"/>
      <w:bookmarkStart w:id="3606" w:name="_Toc98507766"/>
      <w:bookmarkStart w:id="3607" w:name="_Toc122098371"/>
      <w:bookmarkStart w:id="3608" w:name="_Toc168391038"/>
      <w:r w:rsidRPr="00616F0C">
        <w:t>6.1.6.2.8</w:t>
      </w:r>
      <w:r w:rsidRPr="00616F0C">
        <w:tab/>
        <w:t xml:space="preserve">Type: </w:t>
      </w:r>
      <w:r w:rsidRPr="00616F0C">
        <w:rPr>
          <w:lang w:eastAsia="zh-CN"/>
        </w:rPr>
        <w:t>SearchCondition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609" w:name="_Toc34227105"/>
      <w:bookmarkStart w:id="3610" w:name="_Toc34749820"/>
      <w:bookmarkStart w:id="3611" w:name="_Toc34750380"/>
      <w:bookmarkStart w:id="3612" w:name="_Toc34750570"/>
      <w:bookmarkStart w:id="3613" w:name="_Toc35940976"/>
      <w:bookmarkStart w:id="3614" w:name="_Toc35937409"/>
      <w:bookmarkStart w:id="3615" w:name="_Toc36463803"/>
      <w:bookmarkStart w:id="3616" w:name="_Toc43131753"/>
      <w:bookmarkStart w:id="3617" w:name="_Toc45032588"/>
      <w:bookmarkStart w:id="3618" w:name="_Toc49782282"/>
      <w:bookmarkStart w:id="3619" w:name="_Toc51873718"/>
      <w:bookmarkStart w:id="3620" w:name="_Toc57209211"/>
      <w:bookmarkStart w:id="3621" w:name="_Toc58588554"/>
      <w:bookmarkStart w:id="3622" w:name="_Toc66114915"/>
      <w:bookmarkStart w:id="3623" w:name="_Toc67686426"/>
      <w:bookmarkStart w:id="3624" w:name="_Toc74994715"/>
      <w:bookmarkStart w:id="3625" w:name="_Toc85467970"/>
      <w:bookmarkStart w:id="3626" w:name="_Toc89183017"/>
      <w:bookmarkStart w:id="3627" w:name="_Toc90651319"/>
      <w:bookmarkStart w:id="3628" w:name="_Toc96933469"/>
      <w:bookmarkStart w:id="3629" w:name="_Toc98507314"/>
      <w:bookmarkStart w:id="3630" w:name="_Toc98507767"/>
      <w:bookmarkStart w:id="3631" w:name="_Toc122098372"/>
      <w:bookmarkStart w:id="3632" w:name="_Toc168391039"/>
      <w:r w:rsidRPr="00616F0C">
        <w:t>6.1.6.2.9</w:t>
      </w:r>
      <w:r w:rsidRPr="00616F0C">
        <w:tab/>
      </w:r>
      <w:r w:rsidRPr="00616F0C">
        <w:rPr>
          <w:lang w:eastAsia="zh-CN"/>
        </w:rPr>
        <w:t>SearchComparison</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633" w:name="_Toc43131754"/>
      <w:bookmarkStart w:id="3634" w:name="_Toc45032589"/>
      <w:bookmarkStart w:id="3635" w:name="_Toc49782283"/>
      <w:bookmarkStart w:id="3636" w:name="_Toc51873719"/>
      <w:bookmarkStart w:id="3637" w:name="_Toc57209212"/>
      <w:bookmarkStart w:id="3638" w:name="_Toc58588555"/>
      <w:bookmarkStart w:id="3639" w:name="_Toc66114916"/>
      <w:bookmarkStart w:id="3640" w:name="_Toc67686427"/>
      <w:bookmarkStart w:id="3641" w:name="_Toc74994716"/>
      <w:bookmarkStart w:id="3642" w:name="_Toc85467971"/>
      <w:bookmarkStart w:id="3643" w:name="_Toc89183018"/>
      <w:bookmarkStart w:id="3644" w:name="_Toc90651320"/>
      <w:bookmarkStart w:id="3645" w:name="_Toc96933470"/>
      <w:bookmarkStart w:id="3646" w:name="_Toc98507315"/>
      <w:bookmarkStart w:id="3647" w:name="_Toc98507768"/>
      <w:bookmarkStart w:id="3648" w:name="_Toc122098373"/>
      <w:bookmarkStart w:id="3649" w:name="_Toc168391040"/>
      <w:bookmarkStart w:id="3650" w:name="_Toc22187587"/>
      <w:bookmarkStart w:id="3651" w:name="_Toc22630809"/>
      <w:bookmarkStart w:id="3652" w:name="_Toc34227106"/>
      <w:bookmarkStart w:id="3653" w:name="_Toc34749821"/>
      <w:bookmarkStart w:id="3654" w:name="_Toc34750381"/>
      <w:bookmarkStart w:id="3655" w:name="_Toc34750571"/>
      <w:bookmarkStart w:id="3656" w:name="_Toc35940977"/>
      <w:bookmarkStart w:id="3657" w:name="_Toc35937410"/>
      <w:bookmarkStart w:id="3658" w:name="_Toc36463804"/>
      <w:r>
        <w:rPr>
          <w:rFonts w:eastAsia="DengXian"/>
        </w:rPr>
        <w:t>6.1.6.2.10</w:t>
      </w:r>
      <w:r w:rsidRPr="00533C32">
        <w:rPr>
          <w:rFonts w:eastAsia="DengXian"/>
        </w:rPr>
        <w:tab/>
        <w:t xml:space="preserve">Type: </w:t>
      </w:r>
      <w:r w:rsidRPr="00CE2981">
        <w:rPr>
          <w:rFonts w:eastAsia="DengXian"/>
        </w:rPr>
        <w:t>NotificationSubscription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659" w:name="_Toc43131755"/>
      <w:bookmarkStart w:id="3660" w:name="_Toc45032590"/>
      <w:bookmarkStart w:id="3661" w:name="_Toc49782284"/>
      <w:bookmarkStart w:id="3662" w:name="_Toc51873720"/>
      <w:bookmarkStart w:id="3663" w:name="_Toc57209213"/>
      <w:bookmarkStart w:id="3664" w:name="_Toc58588556"/>
      <w:bookmarkStart w:id="3665" w:name="_Toc66114917"/>
      <w:bookmarkStart w:id="3666" w:name="_Toc67686428"/>
      <w:bookmarkStart w:id="3667" w:name="_Toc74994717"/>
      <w:bookmarkStart w:id="3668" w:name="_Toc85467972"/>
      <w:bookmarkStart w:id="3669" w:name="_Toc89183019"/>
      <w:bookmarkStart w:id="3670" w:name="_Toc90651321"/>
      <w:bookmarkStart w:id="3671" w:name="_Toc96933471"/>
      <w:bookmarkStart w:id="3672" w:name="_Toc98507316"/>
      <w:bookmarkStart w:id="3673" w:name="_Toc98507769"/>
      <w:bookmarkStart w:id="3674" w:name="_Toc122098374"/>
      <w:bookmarkStart w:id="3675" w:name="_Toc168391041"/>
      <w:r>
        <w:t>6.1.6.2.11</w:t>
      </w:r>
      <w:r w:rsidRPr="00616F0C">
        <w:tab/>
        <w:t xml:space="preserve">Type: </w:t>
      </w:r>
      <w:r>
        <w:t>RecordNotification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676" w:name="_Toc43131756"/>
      <w:bookmarkStart w:id="3677" w:name="_Toc45032591"/>
      <w:bookmarkStart w:id="3678" w:name="_Toc49782285"/>
      <w:bookmarkStart w:id="3679" w:name="_Toc51873721"/>
      <w:bookmarkStart w:id="3680" w:name="_Toc57209214"/>
      <w:bookmarkStart w:id="3681" w:name="_Toc58588557"/>
      <w:bookmarkStart w:id="3682" w:name="_Toc66114918"/>
      <w:bookmarkStart w:id="3683" w:name="_Toc67686429"/>
      <w:bookmarkStart w:id="3684" w:name="_Toc74994718"/>
      <w:bookmarkStart w:id="3685" w:name="_Toc85467973"/>
      <w:bookmarkStart w:id="3686" w:name="_Toc89183020"/>
      <w:bookmarkStart w:id="3687" w:name="_Toc90651322"/>
      <w:bookmarkStart w:id="3688" w:name="_Toc96933472"/>
      <w:bookmarkStart w:id="3689" w:name="_Toc98507317"/>
      <w:bookmarkStart w:id="3690" w:name="_Toc98507770"/>
      <w:bookmarkStart w:id="3691" w:name="_Toc122098375"/>
      <w:bookmarkStart w:id="3692" w:name="_Toc168391042"/>
      <w:r>
        <w:t>6.1.6.2.12</w:t>
      </w:r>
      <w:r w:rsidRPr="00616F0C">
        <w:tab/>
        <w:t xml:space="preserve">Type: </w:t>
      </w:r>
      <w:r>
        <w:t>NotificationDescription</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693" w:name="_Toc43131757"/>
      <w:bookmarkStart w:id="3694" w:name="_Toc45032592"/>
      <w:bookmarkStart w:id="3695" w:name="_Toc49782286"/>
      <w:bookmarkStart w:id="3696" w:name="_Toc51873722"/>
      <w:bookmarkStart w:id="3697" w:name="_Toc57209215"/>
      <w:bookmarkStart w:id="3698" w:name="_Toc58588558"/>
      <w:bookmarkStart w:id="3699" w:name="_Toc66114919"/>
      <w:bookmarkStart w:id="3700" w:name="_Toc67686430"/>
      <w:bookmarkStart w:id="3701" w:name="_Toc74994719"/>
      <w:bookmarkStart w:id="3702" w:name="_Toc85467974"/>
      <w:bookmarkStart w:id="3703" w:name="_Toc89183021"/>
      <w:bookmarkStart w:id="3704" w:name="_Toc90651323"/>
      <w:bookmarkStart w:id="3705" w:name="_Toc96933473"/>
      <w:bookmarkStart w:id="3706" w:name="_Toc98507318"/>
      <w:bookmarkStart w:id="3707" w:name="_Toc98507771"/>
      <w:bookmarkStart w:id="3708" w:name="_Toc122098376"/>
      <w:bookmarkStart w:id="3709" w:name="_Toc168391043"/>
      <w:r>
        <w:t>6.1.6.2.13</w:t>
      </w:r>
      <w:r w:rsidRPr="00616F0C">
        <w:tab/>
        <w:t xml:space="preserve">Type: </w:t>
      </w:r>
      <w:r>
        <w:t>SubscriptionFilter</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710" w:name="_Toc43131758"/>
      <w:bookmarkStart w:id="3711" w:name="_Toc45032593"/>
      <w:bookmarkStart w:id="3712" w:name="_Toc49782287"/>
      <w:bookmarkStart w:id="3713" w:name="_Toc51873723"/>
      <w:bookmarkStart w:id="3714" w:name="_Toc57209216"/>
      <w:bookmarkStart w:id="3715" w:name="_Toc58588559"/>
      <w:bookmarkStart w:id="3716" w:name="_Toc66114920"/>
      <w:bookmarkStart w:id="3717" w:name="_Toc67686431"/>
      <w:bookmarkStart w:id="3718" w:name="_Toc74994720"/>
      <w:bookmarkStart w:id="3719" w:name="_Toc85467975"/>
      <w:bookmarkStart w:id="3720" w:name="_Toc89183022"/>
      <w:bookmarkStart w:id="3721" w:name="_Toc90651324"/>
      <w:bookmarkStart w:id="3722" w:name="_Toc96933474"/>
      <w:bookmarkStart w:id="3723" w:name="_Toc98507319"/>
      <w:bookmarkStart w:id="3724" w:name="_Toc98507772"/>
      <w:bookmarkStart w:id="3725" w:name="_Toc122098377"/>
      <w:bookmarkStart w:id="3726" w:name="_Toc168391044"/>
      <w:r>
        <w:t>6.1.6.2.14</w:t>
      </w:r>
      <w:r w:rsidRPr="00616F0C">
        <w:tab/>
        <w:t xml:space="preserve">Type: </w:t>
      </w:r>
      <w:r>
        <w:t>ClientId</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727" w:name="_Toc57209217"/>
      <w:bookmarkStart w:id="3728" w:name="_Toc58588560"/>
      <w:bookmarkStart w:id="3729" w:name="_Toc66114921"/>
      <w:bookmarkStart w:id="3730" w:name="_Toc67686432"/>
      <w:bookmarkStart w:id="3731" w:name="_Toc74994721"/>
      <w:bookmarkStart w:id="3732" w:name="_Toc85467976"/>
      <w:bookmarkStart w:id="3733" w:name="_Toc89183023"/>
      <w:bookmarkStart w:id="3734" w:name="_Toc90651325"/>
      <w:bookmarkStart w:id="3735" w:name="_Toc96933475"/>
      <w:bookmarkStart w:id="3736" w:name="_Toc98507320"/>
      <w:bookmarkStart w:id="3737" w:name="_Toc98507773"/>
      <w:bookmarkStart w:id="3738" w:name="_Toc122098378"/>
      <w:bookmarkStart w:id="3739" w:name="_Toc168391045"/>
      <w:bookmarkStart w:id="3740" w:name="_Toc43131760"/>
      <w:bookmarkStart w:id="3741" w:name="_Toc45032595"/>
      <w:bookmarkStart w:id="3742" w:name="_Toc49782289"/>
      <w:bookmarkStart w:id="3743" w:name="_Toc51873725"/>
      <w:r>
        <w:t>6.1.6.2.15</w:t>
      </w:r>
      <w:r w:rsidRPr="00616F0C">
        <w:tab/>
        <w:t xml:space="preserve">Type: </w:t>
      </w:r>
      <w:r>
        <w:t>MetaSchema</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744" w:name="_Toc57209218"/>
      <w:bookmarkStart w:id="3745" w:name="_Toc58588561"/>
      <w:bookmarkStart w:id="3746" w:name="_Toc66114922"/>
      <w:bookmarkStart w:id="3747" w:name="_Toc67686433"/>
      <w:bookmarkStart w:id="3748" w:name="_Toc74994722"/>
      <w:bookmarkStart w:id="3749" w:name="_Toc85467977"/>
      <w:bookmarkStart w:id="3750" w:name="_Toc89183024"/>
      <w:bookmarkStart w:id="3751" w:name="_Toc90651326"/>
      <w:bookmarkStart w:id="3752" w:name="_Toc96933476"/>
      <w:bookmarkStart w:id="3753" w:name="_Toc98507321"/>
      <w:bookmarkStart w:id="3754" w:name="_Toc98507774"/>
      <w:bookmarkStart w:id="3755" w:name="_Toc122098379"/>
      <w:bookmarkStart w:id="3756" w:name="_Toc168391046"/>
      <w:r>
        <w:t>6.1.6.2.16</w:t>
      </w:r>
      <w:r w:rsidRPr="00616F0C">
        <w:tab/>
        <w:t xml:space="preserve">Type: </w:t>
      </w:r>
      <w:r>
        <w:t>TagType</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757" w:name="_Toc85467978"/>
      <w:bookmarkStart w:id="3758" w:name="_Toc89183025"/>
      <w:bookmarkStart w:id="3759" w:name="_Toc90651327"/>
      <w:bookmarkStart w:id="3760" w:name="_Toc96933477"/>
      <w:bookmarkStart w:id="3761" w:name="_Toc98507322"/>
      <w:bookmarkStart w:id="3762" w:name="_Toc98507775"/>
      <w:bookmarkStart w:id="3763" w:name="_Toc122098380"/>
      <w:bookmarkStart w:id="3764" w:name="_Toc168391047"/>
      <w:bookmarkStart w:id="3765" w:name="_Toc57209219"/>
      <w:bookmarkStart w:id="3766" w:name="_Toc58588562"/>
      <w:bookmarkStart w:id="3767" w:name="_Toc66114923"/>
      <w:bookmarkStart w:id="3768" w:name="_Toc67686434"/>
      <w:bookmarkStart w:id="3769" w:name="_Toc74994723"/>
      <w:r>
        <w:t>6.1.6.2.</w:t>
      </w:r>
      <w:r w:rsidRPr="00676E3F">
        <w:t>1</w:t>
      </w:r>
      <w:r>
        <w:t>7</w:t>
      </w:r>
      <w:r w:rsidRPr="00616F0C">
        <w:tab/>
        <w:t xml:space="preserve">Type: </w:t>
      </w:r>
      <w:r>
        <w:t>RecordIdList</w:t>
      </w:r>
      <w:bookmarkEnd w:id="3757"/>
      <w:bookmarkEnd w:id="3758"/>
      <w:bookmarkEnd w:id="3759"/>
      <w:bookmarkEnd w:id="3760"/>
      <w:bookmarkEnd w:id="3761"/>
      <w:bookmarkEnd w:id="3762"/>
      <w:bookmarkEnd w:id="3763"/>
      <w:bookmarkEnd w:id="3764"/>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770" w:name="_Toc89183026"/>
      <w:bookmarkStart w:id="3771" w:name="_Toc90651328"/>
      <w:bookmarkStart w:id="3772" w:name="_Toc96933478"/>
      <w:bookmarkStart w:id="3773" w:name="_Toc98507323"/>
      <w:bookmarkStart w:id="3774" w:name="_Toc98507776"/>
      <w:bookmarkStart w:id="3775" w:name="_Toc122098381"/>
      <w:bookmarkStart w:id="3776" w:name="_Toc168391048"/>
      <w:bookmarkStart w:id="3777" w:name="_Toc85467979"/>
      <w:r>
        <w:t>6.1.6.2</w:t>
      </w:r>
      <w:r w:rsidRPr="00CE2981">
        <w:t>.18</w:t>
      </w:r>
      <w:r w:rsidRPr="00616F0C">
        <w:tab/>
        <w:t xml:space="preserve">Type: </w:t>
      </w:r>
      <w:r>
        <w:t>NotificationInfo</w:t>
      </w:r>
      <w:bookmarkEnd w:id="3770"/>
      <w:bookmarkEnd w:id="3771"/>
      <w:bookmarkEnd w:id="3772"/>
      <w:bookmarkEnd w:id="3773"/>
      <w:bookmarkEnd w:id="3774"/>
      <w:bookmarkEnd w:id="3775"/>
      <w:bookmarkEnd w:id="3776"/>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3778" w:name="_Toc89183027"/>
      <w:bookmarkStart w:id="3779" w:name="_Toc90651329"/>
      <w:bookmarkStart w:id="3780" w:name="_Toc96933479"/>
      <w:bookmarkStart w:id="3781" w:name="_Toc98507324"/>
      <w:bookmarkStart w:id="3782" w:name="_Toc98507777"/>
      <w:bookmarkStart w:id="3783" w:name="_Toc122098382"/>
      <w:bookmarkStart w:id="3784" w:name="_Toc168391049"/>
      <w:r w:rsidRPr="00616F0C">
        <w:rPr>
          <w:lang w:val="en-US"/>
        </w:rPr>
        <w:t>6.1.6.3</w:t>
      </w:r>
      <w:r w:rsidRPr="00616F0C">
        <w:rPr>
          <w:lang w:val="en-US"/>
        </w:rPr>
        <w:tab/>
        <w:t>Simple data types and enumerations</w:t>
      </w:r>
      <w:bookmarkEnd w:id="3650"/>
      <w:bookmarkEnd w:id="3651"/>
      <w:bookmarkEnd w:id="3652"/>
      <w:bookmarkEnd w:id="3653"/>
      <w:bookmarkEnd w:id="3654"/>
      <w:bookmarkEnd w:id="3655"/>
      <w:bookmarkEnd w:id="3656"/>
      <w:bookmarkEnd w:id="3657"/>
      <w:bookmarkEnd w:id="3658"/>
      <w:bookmarkEnd w:id="3740"/>
      <w:bookmarkEnd w:id="3741"/>
      <w:bookmarkEnd w:id="3742"/>
      <w:bookmarkEnd w:id="3743"/>
      <w:bookmarkEnd w:id="3765"/>
      <w:bookmarkEnd w:id="3766"/>
      <w:bookmarkEnd w:id="3767"/>
      <w:bookmarkEnd w:id="3768"/>
      <w:bookmarkEnd w:id="3769"/>
      <w:bookmarkEnd w:id="3777"/>
      <w:bookmarkEnd w:id="3778"/>
      <w:bookmarkEnd w:id="3779"/>
      <w:bookmarkEnd w:id="3780"/>
      <w:bookmarkEnd w:id="3781"/>
      <w:bookmarkEnd w:id="3782"/>
      <w:bookmarkEnd w:id="3783"/>
      <w:bookmarkEnd w:id="3784"/>
    </w:p>
    <w:p w14:paraId="663E8419" w14:textId="77777777" w:rsidR="00E134FC" w:rsidRPr="00616F0C" w:rsidRDefault="00E134FC" w:rsidP="00E134FC">
      <w:pPr>
        <w:pStyle w:val="Heading5"/>
      </w:pPr>
      <w:bookmarkStart w:id="3785" w:name="_Toc22187588"/>
      <w:bookmarkStart w:id="3786" w:name="_Toc22630810"/>
      <w:bookmarkStart w:id="3787" w:name="_Toc34227107"/>
      <w:bookmarkStart w:id="3788" w:name="_Toc34749822"/>
      <w:bookmarkStart w:id="3789" w:name="_Toc34750382"/>
      <w:bookmarkStart w:id="3790" w:name="_Toc34750572"/>
      <w:bookmarkStart w:id="3791" w:name="_Toc35940978"/>
      <w:bookmarkStart w:id="3792" w:name="_Toc35937411"/>
      <w:bookmarkStart w:id="3793" w:name="_Toc36463805"/>
      <w:bookmarkStart w:id="3794" w:name="_Toc43131761"/>
      <w:bookmarkStart w:id="3795" w:name="_Toc45032596"/>
      <w:bookmarkStart w:id="3796" w:name="_Toc49782290"/>
      <w:bookmarkStart w:id="3797" w:name="_Toc51873726"/>
      <w:bookmarkStart w:id="3798" w:name="_Toc57209220"/>
      <w:bookmarkStart w:id="3799" w:name="_Toc58588563"/>
      <w:bookmarkStart w:id="3800" w:name="_Toc66114924"/>
      <w:bookmarkStart w:id="3801" w:name="_Toc67686435"/>
      <w:bookmarkStart w:id="3802" w:name="_Toc74994724"/>
      <w:bookmarkStart w:id="3803" w:name="_Toc85467980"/>
      <w:bookmarkStart w:id="3804" w:name="_Toc89183028"/>
      <w:bookmarkStart w:id="3805" w:name="_Toc90651330"/>
      <w:bookmarkStart w:id="3806" w:name="_Toc96933480"/>
      <w:bookmarkStart w:id="3807" w:name="_Toc98507325"/>
      <w:bookmarkStart w:id="3808" w:name="_Toc98507778"/>
      <w:bookmarkStart w:id="3809" w:name="_Toc122098383"/>
      <w:bookmarkStart w:id="3810" w:name="_Toc168391050"/>
      <w:r w:rsidRPr="00616F0C">
        <w:t>6.1.6.3.1</w:t>
      </w:r>
      <w:r w:rsidRPr="00616F0C">
        <w:tab/>
        <w:t>Introduction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811" w:name="_Toc22187589"/>
      <w:bookmarkStart w:id="3812" w:name="_Toc22630811"/>
      <w:bookmarkStart w:id="3813" w:name="_Toc34227108"/>
      <w:bookmarkStart w:id="3814" w:name="_Toc34749823"/>
      <w:bookmarkStart w:id="3815" w:name="_Toc34750383"/>
      <w:bookmarkStart w:id="3816" w:name="_Toc34750573"/>
      <w:bookmarkStart w:id="3817" w:name="_Toc35940979"/>
      <w:bookmarkStart w:id="3818" w:name="_Toc35937412"/>
      <w:bookmarkStart w:id="3819" w:name="_Toc36463806"/>
      <w:bookmarkStart w:id="3820" w:name="_Toc43131762"/>
      <w:bookmarkStart w:id="3821" w:name="_Toc45032597"/>
      <w:bookmarkStart w:id="3822" w:name="_Toc49782291"/>
      <w:bookmarkStart w:id="3823" w:name="_Toc51873727"/>
      <w:bookmarkStart w:id="3824" w:name="_Toc57209221"/>
      <w:bookmarkStart w:id="3825" w:name="_Toc58588564"/>
      <w:bookmarkStart w:id="3826" w:name="_Toc66114925"/>
      <w:bookmarkStart w:id="3827" w:name="_Toc67686436"/>
      <w:bookmarkStart w:id="3828" w:name="_Toc74994725"/>
      <w:bookmarkStart w:id="3829" w:name="_Toc85467981"/>
      <w:bookmarkStart w:id="3830" w:name="_Toc89183029"/>
      <w:bookmarkStart w:id="3831" w:name="_Toc90651331"/>
      <w:bookmarkStart w:id="3832" w:name="_Toc96933481"/>
      <w:bookmarkStart w:id="3833" w:name="_Toc98507326"/>
      <w:bookmarkStart w:id="3834" w:name="_Toc98507779"/>
      <w:bookmarkStart w:id="3835" w:name="_Toc122098384"/>
      <w:bookmarkStart w:id="3836" w:name="_Toc168391051"/>
      <w:r w:rsidRPr="00616F0C">
        <w:t>6.1.6.3.2</w:t>
      </w:r>
      <w:r w:rsidRPr="00616F0C">
        <w:tab/>
        <w:t>Simple data types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3837" w:name="_Toc34227109"/>
      <w:bookmarkStart w:id="3838" w:name="_Toc22187590"/>
      <w:bookmarkStart w:id="3839" w:name="_Toc22630812"/>
      <w:bookmarkStart w:id="3840" w:name="_Toc34749824"/>
      <w:bookmarkStart w:id="3841" w:name="_Toc34750384"/>
      <w:bookmarkStart w:id="3842" w:name="_Toc34750574"/>
      <w:bookmarkStart w:id="3843" w:name="_Toc35940980"/>
      <w:bookmarkStart w:id="3844" w:name="_Toc35937413"/>
      <w:bookmarkStart w:id="3845" w:name="_Toc36463807"/>
      <w:bookmarkStart w:id="3846" w:name="_Toc43131763"/>
      <w:bookmarkStart w:id="3847" w:name="_Toc45032598"/>
      <w:bookmarkStart w:id="3848" w:name="_Toc49782292"/>
      <w:bookmarkStart w:id="3849" w:name="_Toc51873728"/>
      <w:bookmarkStart w:id="3850" w:name="_Toc57209222"/>
      <w:bookmarkStart w:id="3851" w:name="_Toc58588565"/>
      <w:bookmarkStart w:id="3852" w:name="_Toc66114926"/>
      <w:bookmarkStart w:id="3853" w:name="_Toc67686437"/>
      <w:bookmarkStart w:id="3854" w:name="_Toc74994726"/>
      <w:bookmarkStart w:id="3855" w:name="_Toc85467982"/>
      <w:bookmarkStart w:id="3856" w:name="_Toc89183030"/>
      <w:bookmarkStart w:id="3857" w:name="_Toc90651332"/>
      <w:bookmarkStart w:id="3858" w:name="_Toc96933482"/>
      <w:bookmarkStart w:id="3859" w:name="_Toc98507327"/>
      <w:bookmarkStart w:id="3860" w:name="_Toc98507780"/>
      <w:bookmarkStart w:id="3861" w:name="_Toc122098385"/>
      <w:bookmarkStart w:id="3862" w:name="_Toc168391052"/>
      <w:r w:rsidRPr="00616F0C">
        <w:t>6.1.6.3.3</w:t>
      </w:r>
      <w:r w:rsidRPr="00616F0C">
        <w:tab/>
        <w:t xml:space="preserve">Enumeration: </w:t>
      </w:r>
      <w:r w:rsidRPr="00616F0C">
        <w:rPr>
          <w:lang w:eastAsia="zh-CN"/>
        </w:rPr>
        <w:t>ComparisonOperator</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3863" w:name="_Toc22187591"/>
      <w:bookmarkStart w:id="3864" w:name="_Toc22630813"/>
      <w:bookmarkStart w:id="3865" w:name="_Toc34227110"/>
      <w:bookmarkStart w:id="3866" w:name="_Toc34749825"/>
      <w:bookmarkStart w:id="3867" w:name="_Toc34750385"/>
      <w:bookmarkStart w:id="3868" w:name="_Toc34750575"/>
      <w:bookmarkStart w:id="3869" w:name="_Toc35940981"/>
      <w:bookmarkStart w:id="3870" w:name="_Toc35937414"/>
      <w:bookmarkStart w:id="3871" w:name="_Toc36463808"/>
      <w:bookmarkStart w:id="3872" w:name="_Toc43131764"/>
      <w:bookmarkStart w:id="3873" w:name="_Toc45032599"/>
      <w:bookmarkStart w:id="3874" w:name="_Toc49782293"/>
      <w:bookmarkStart w:id="3875" w:name="_Toc51873729"/>
      <w:bookmarkStart w:id="3876" w:name="_Toc57209223"/>
      <w:bookmarkStart w:id="3877" w:name="_Toc58588566"/>
      <w:bookmarkStart w:id="3878" w:name="_Toc66114927"/>
      <w:bookmarkStart w:id="3879" w:name="_Toc67686438"/>
      <w:bookmarkStart w:id="3880" w:name="_Toc74994727"/>
      <w:bookmarkStart w:id="3881" w:name="_Toc85467983"/>
      <w:bookmarkStart w:id="3882" w:name="_Toc89183031"/>
      <w:bookmarkStart w:id="3883" w:name="_Toc90651333"/>
      <w:bookmarkStart w:id="3884" w:name="_Toc96933483"/>
      <w:bookmarkStart w:id="3885" w:name="_Toc98507328"/>
      <w:bookmarkStart w:id="3886" w:name="_Toc98507781"/>
      <w:bookmarkStart w:id="3887" w:name="_Toc122098386"/>
      <w:bookmarkStart w:id="3888" w:name="_Toc168391053"/>
      <w:r w:rsidRPr="00616F0C">
        <w:t>6.1.6.3.4</w:t>
      </w:r>
      <w:r w:rsidRPr="00616F0C">
        <w:tab/>
        <w:t xml:space="preserve">Enumeration: </w:t>
      </w:r>
      <w:r w:rsidRPr="00616F0C">
        <w:rPr>
          <w:rFonts w:hint="eastAsia"/>
          <w:lang w:eastAsia="zh-CN"/>
        </w:rPr>
        <w:t>ConditionOperator</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3889" w:name="_Toc57209224"/>
      <w:bookmarkStart w:id="3890" w:name="_Toc58588567"/>
      <w:bookmarkStart w:id="3891" w:name="_Toc66114928"/>
      <w:bookmarkStart w:id="3892" w:name="_Toc67686439"/>
      <w:bookmarkStart w:id="3893" w:name="_Toc74994728"/>
      <w:bookmarkStart w:id="3894" w:name="_Toc85467984"/>
      <w:bookmarkStart w:id="3895" w:name="_Toc89183032"/>
      <w:bookmarkStart w:id="3896" w:name="_Toc90651334"/>
      <w:bookmarkStart w:id="3897" w:name="_Toc96933484"/>
      <w:bookmarkStart w:id="3898" w:name="_Toc98507329"/>
      <w:bookmarkStart w:id="3899" w:name="_Toc98507782"/>
      <w:bookmarkStart w:id="3900" w:name="_Toc122098387"/>
      <w:bookmarkStart w:id="3901" w:name="_Toc168391054"/>
      <w:bookmarkStart w:id="3902" w:name="_Toc22187592"/>
      <w:bookmarkStart w:id="3903" w:name="_Toc22630814"/>
      <w:bookmarkStart w:id="3904" w:name="_Toc34227111"/>
      <w:bookmarkStart w:id="3905" w:name="_Toc34749826"/>
      <w:bookmarkStart w:id="3906" w:name="_Toc34750386"/>
      <w:bookmarkStart w:id="3907" w:name="_Toc34750576"/>
      <w:bookmarkStart w:id="3908" w:name="_Toc35940982"/>
      <w:bookmarkStart w:id="3909" w:name="_Toc35937415"/>
      <w:bookmarkStart w:id="3910" w:name="_Toc36463809"/>
      <w:bookmarkStart w:id="3911" w:name="_Toc43131765"/>
      <w:bookmarkStart w:id="3912" w:name="_Toc45032600"/>
      <w:bookmarkStart w:id="3913" w:name="_Toc49782294"/>
      <w:bookmarkStart w:id="3914" w:name="_Toc51873730"/>
      <w:r w:rsidRPr="00616F0C">
        <w:t>6.1.6</w:t>
      </w:r>
      <w:r>
        <w:t>.3.</w:t>
      </w:r>
      <w:r w:rsidRPr="005826F7">
        <w:t>5</w:t>
      </w:r>
      <w:r w:rsidRPr="00616F0C">
        <w:tab/>
        <w:t xml:space="preserve">Enumeration: </w:t>
      </w:r>
      <w:r>
        <w:rPr>
          <w:lang w:eastAsia="zh-CN"/>
        </w:rPr>
        <w:t>RecordOperation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3915" w:name="_Toc57209225"/>
      <w:bookmarkStart w:id="3916" w:name="_Toc58588568"/>
      <w:bookmarkStart w:id="3917" w:name="_Toc66114929"/>
      <w:bookmarkStart w:id="3918" w:name="_Toc67686440"/>
      <w:bookmarkStart w:id="3919" w:name="_Toc74994729"/>
      <w:bookmarkStart w:id="3920" w:name="_Toc85467985"/>
      <w:bookmarkStart w:id="3921" w:name="_Toc89183033"/>
      <w:bookmarkStart w:id="3922" w:name="_Toc90651335"/>
      <w:bookmarkStart w:id="3923" w:name="_Toc96933485"/>
      <w:bookmarkStart w:id="3924" w:name="_Toc98507330"/>
      <w:bookmarkStart w:id="3925" w:name="_Toc98507783"/>
      <w:bookmarkStart w:id="3926" w:name="_Toc122098388"/>
      <w:bookmarkStart w:id="3927" w:name="_Toc168391055"/>
      <w:r w:rsidRPr="00616F0C">
        <w:t>6.1.6.3.</w:t>
      </w:r>
      <w:r>
        <w:t>6</w:t>
      </w:r>
      <w:r w:rsidRPr="00616F0C">
        <w:tab/>
        <w:t xml:space="preserve">Enumeration: </w:t>
      </w:r>
      <w:r>
        <w:t>KeyType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3928" w:name="_Toc85467986"/>
      <w:bookmarkStart w:id="3929" w:name="_Toc89183034"/>
      <w:bookmarkStart w:id="3930" w:name="_Toc90651336"/>
      <w:bookmarkStart w:id="3931" w:name="_Toc96933486"/>
      <w:bookmarkStart w:id="3932" w:name="_Toc98507331"/>
      <w:bookmarkStart w:id="3933" w:name="_Toc98507784"/>
      <w:bookmarkStart w:id="3934" w:name="_Toc122098389"/>
      <w:bookmarkStart w:id="3935" w:name="_Toc168391056"/>
      <w:bookmarkStart w:id="3936" w:name="_Toc57209226"/>
      <w:bookmarkStart w:id="3937" w:name="_Toc58588569"/>
      <w:bookmarkStart w:id="3938" w:name="_Toc66114930"/>
      <w:bookmarkStart w:id="3939" w:name="_Toc67686441"/>
      <w:bookmarkStart w:id="3940" w:name="_Toc74994730"/>
      <w:r w:rsidRPr="00616F0C">
        <w:t>6.1.6.3.</w:t>
      </w:r>
      <w:r w:rsidRPr="00F22E85">
        <w:t>7</w:t>
      </w:r>
      <w:r w:rsidRPr="00616F0C">
        <w:tab/>
        <w:t xml:space="preserve">Enumeration: </w:t>
      </w:r>
      <w:r>
        <w:t>RetrieveRecords</w:t>
      </w:r>
      <w:bookmarkEnd w:id="3928"/>
      <w:bookmarkEnd w:id="3929"/>
      <w:bookmarkEnd w:id="3930"/>
      <w:bookmarkEnd w:id="3931"/>
      <w:bookmarkEnd w:id="3932"/>
      <w:bookmarkEnd w:id="3933"/>
      <w:bookmarkEnd w:id="3934"/>
      <w:bookmarkEnd w:id="393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3941" w:name="_Toc85467987"/>
      <w:bookmarkStart w:id="3942" w:name="_Toc89183035"/>
      <w:bookmarkStart w:id="3943" w:name="_Toc90651337"/>
      <w:bookmarkStart w:id="3944" w:name="_Toc96933487"/>
      <w:bookmarkStart w:id="3945" w:name="_Toc98507332"/>
      <w:bookmarkStart w:id="3946" w:name="_Toc98507785"/>
      <w:bookmarkStart w:id="3947" w:name="_Toc122098390"/>
      <w:bookmarkStart w:id="3948" w:name="_Toc168391057"/>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733A0B39" w14:textId="77777777" w:rsidR="00E134FC" w:rsidRPr="00616F0C" w:rsidRDefault="00E134FC" w:rsidP="00E134FC">
      <w:pPr>
        <w:pStyle w:val="Heading5"/>
      </w:pPr>
      <w:bookmarkStart w:id="3949" w:name="_Toc22187593"/>
      <w:bookmarkStart w:id="3950" w:name="_Toc22630815"/>
      <w:bookmarkStart w:id="3951" w:name="_Toc34227112"/>
      <w:bookmarkStart w:id="3952" w:name="_Toc34749827"/>
      <w:bookmarkStart w:id="3953" w:name="_Toc34750387"/>
      <w:bookmarkStart w:id="3954" w:name="_Toc34750577"/>
      <w:bookmarkStart w:id="3955" w:name="_Toc35940983"/>
      <w:bookmarkStart w:id="3956" w:name="_Toc35937416"/>
      <w:bookmarkStart w:id="3957" w:name="_Toc36463810"/>
      <w:bookmarkStart w:id="3958" w:name="_Toc43131766"/>
      <w:bookmarkStart w:id="3959" w:name="_Toc45032601"/>
      <w:bookmarkStart w:id="3960" w:name="_Toc49782295"/>
      <w:bookmarkStart w:id="3961" w:name="_Toc51873731"/>
      <w:bookmarkStart w:id="3962" w:name="_Toc57209227"/>
      <w:bookmarkStart w:id="3963" w:name="_Toc58588570"/>
      <w:bookmarkStart w:id="3964" w:name="_Toc66114931"/>
      <w:bookmarkStart w:id="3965" w:name="_Toc67686442"/>
      <w:bookmarkStart w:id="3966" w:name="_Toc74994731"/>
      <w:bookmarkStart w:id="3967" w:name="_Toc85467988"/>
      <w:bookmarkStart w:id="3968" w:name="_Toc89183036"/>
      <w:bookmarkStart w:id="3969" w:name="_Toc90651338"/>
      <w:bookmarkStart w:id="3970" w:name="_Toc96933488"/>
      <w:bookmarkStart w:id="3971" w:name="_Toc98507333"/>
      <w:bookmarkStart w:id="3972" w:name="_Toc98507786"/>
      <w:bookmarkStart w:id="3973" w:name="_Toc122098391"/>
      <w:bookmarkStart w:id="3974" w:name="_Toc168391058"/>
      <w:r w:rsidRPr="00616F0C">
        <w:t>6.1.6.4.1</w:t>
      </w:r>
      <w:r w:rsidRPr="00616F0C">
        <w:tab/>
        <w:t xml:space="preserve">Type: </w:t>
      </w:r>
      <w:r w:rsidRPr="00616F0C">
        <w:rPr>
          <w:lang w:eastAsia="zh-CN"/>
        </w:rPr>
        <w:t>SearchExpression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3975" w:name="_Toc22187596"/>
      <w:bookmarkStart w:id="3976" w:name="_Toc22630818"/>
      <w:bookmarkStart w:id="3977" w:name="_Toc34227113"/>
      <w:bookmarkStart w:id="3978" w:name="_Toc34749828"/>
      <w:bookmarkStart w:id="3979" w:name="_Toc34750388"/>
      <w:bookmarkStart w:id="3980" w:name="_Toc34750578"/>
      <w:bookmarkStart w:id="3981" w:name="_Toc35940984"/>
      <w:bookmarkStart w:id="3982" w:name="_Toc35937417"/>
      <w:bookmarkStart w:id="3983" w:name="_Toc36463811"/>
      <w:bookmarkStart w:id="3984" w:name="_Toc43131767"/>
      <w:bookmarkStart w:id="3985" w:name="_Toc45032602"/>
      <w:bookmarkStart w:id="3986" w:name="_Toc49782296"/>
      <w:bookmarkStart w:id="3987" w:name="_Toc51873732"/>
      <w:bookmarkStart w:id="3988" w:name="_Toc57209228"/>
      <w:bookmarkStart w:id="3989" w:name="_Toc58588571"/>
      <w:bookmarkStart w:id="3990" w:name="_Toc66114932"/>
      <w:bookmarkStart w:id="3991" w:name="_Toc67686443"/>
      <w:bookmarkStart w:id="3992" w:name="_Toc74994732"/>
      <w:bookmarkStart w:id="3993" w:name="_Toc85467989"/>
      <w:bookmarkStart w:id="3994" w:name="_Toc89181520"/>
      <w:bookmarkStart w:id="3995" w:name="_Toc89183037"/>
      <w:bookmarkStart w:id="3996" w:name="_Toc90651339"/>
      <w:bookmarkStart w:id="3997" w:name="_Toc96933489"/>
      <w:bookmarkStart w:id="3998" w:name="_Toc98507334"/>
      <w:bookmarkStart w:id="3999" w:name="_Toc98507787"/>
      <w:bookmarkStart w:id="4000" w:name="_Toc122098392"/>
      <w:bookmarkStart w:id="4001" w:name="_Toc168391059"/>
      <w:r w:rsidRPr="00616F0C">
        <w:t>6.1.7</w:t>
      </w:r>
      <w:r w:rsidRPr="00616F0C">
        <w:tab/>
        <w:t>Error Handling</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927CB11" w14:textId="77777777" w:rsidR="00E134FC" w:rsidRPr="00616F0C" w:rsidRDefault="00E134FC" w:rsidP="00E134FC">
      <w:pPr>
        <w:pStyle w:val="Heading4"/>
      </w:pPr>
      <w:bookmarkStart w:id="4002" w:name="_Toc22187597"/>
      <w:bookmarkStart w:id="4003" w:name="_Toc22630819"/>
      <w:bookmarkStart w:id="4004" w:name="_Toc34227114"/>
      <w:bookmarkStart w:id="4005" w:name="_Toc34749829"/>
      <w:bookmarkStart w:id="4006" w:name="_Toc34750389"/>
      <w:bookmarkStart w:id="4007" w:name="_Toc34750579"/>
      <w:bookmarkStart w:id="4008" w:name="_Toc35940985"/>
      <w:bookmarkStart w:id="4009" w:name="_Toc35937418"/>
      <w:bookmarkStart w:id="4010" w:name="_Toc36463812"/>
      <w:bookmarkStart w:id="4011" w:name="_Toc43131768"/>
      <w:bookmarkStart w:id="4012" w:name="_Toc45032603"/>
      <w:bookmarkStart w:id="4013" w:name="_Toc49782297"/>
      <w:bookmarkStart w:id="4014" w:name="_Toc51873733"/>
      <w:bookmarkStart w:id="4015" w:name="_Toc57209229"/>
      <w:bookmarkStart w:id="4016" w:name="_Toc58588572"/>
      <w:bookmarkStart w:id="4017" w:name="_Toc66114933"/>
      <w:bookmarkStart w:id="4018" w:name="_Toc67686444"/>
      <w:bookmarkStart w:id="4019" w:name="_Toc74994733"/>
      <w:bookmarkStart w:id="4020" w:name="_Toc85467990"/>
      <w:bookmarkStart w:id="4021" w:name="_Toc89183038"/>
      <w:bookmarkStart w:id="4022" w:name="_Toc90651340"/>
      <w:bookmarkStart w:id="4023" w:name="_Toc96933490"/>
      <w:bookmarkStart w:id="4024" w:name="_Toc98507335"/>
      <w:bookmarkStart w:id="4025" w:name="_Toc98507788"/>
      <w:bookmarkStart w:id="4026" w:name="_Toc122098393"/>
      <w:bookmarkStart w:id="4027" w:name="_Toc168391060"/>
      <w:r w:rsidRPr="00616F0C">
        <w:t>6.1.7.1</w:t>
      </w:r>
      <w:r w:rsidRPr="00616F0C">
        <w:tab/>
        <w:t>General</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028" w:name="_Toc22187598"/>
      <w:bookmarkStart w:id="4029" w:name="_Toc22630820"/>
      <w:bookmarkStart w:id="4030" w:name="_Toc34227115"/>
      <w:bookmarkStart w:id="4031" w:name="_Toc34749830"/>
      <w:bookmarkStart w:id="4032" w:name="_Toc34750390"/>
      <w:bookmarkStart w:id="4033" w:name="_Toc34750580"/>
      <w:bookmarkStart w:id="4034" w:name="_Toc35940986"/>
      <w:bookmarkStart w:id="4035" w:name="_Toc35937419"/>
      <w:bookmarkStart w:id="4036" w:name="_Toc36463813"/>
      <w:bookmarkStart w:id="4037" w:name="_Toc43131769"/>
      <w:bookmarkStart w:id="4038" w:name="_Toc45032604"/>
      <w:bookmarkStart w:id="4039" w:name="_Toc49782298"/>
      <w:bookmarkStart w:id="4040" w:name="_Toc51873734"/>
      <w:bookmarkStart w:id="4041" w:name="_Toc57209230"/>
      <w:bookmarkStart w:id="4042" w:name="_Toc58588573"/>
      <w:bookmarkStart w:id="4043" w:name="_Toc66114934"/>
      <w:bookmarkStart w:id="4044" w:name="_Toc67686445"/>
      <w:bookmarkStart w:id="4045" w:name="_Toc74994734"/>
      <w:bookmarkStart w:id="4046" w:name="_Toc85467991"/>
      <w:bookmarkStart w:id="4047" w:name="_Toc89183039"/>
      <w:bookmarkStart w:id="4048" w:name="_Toc90651341"/>
      <w:bookmarkStart w:id="4049" w:name="_Toc96933491"/>
      <w:bookmarkStart w:id="4050" w:name="_Toc98507336"/>
      <w:bookmarkStart w:id="4051" w:name="_Toc98507789"/>
      <w:bookmarkStart w:id="4052" w:name="_Toc122098394"/>
      <w:bookmarkStart w:id="4053" w:name="_Toc168391061"/>
      <w:r w:rsidRPr="00616F0C">
        <w:t>6.1.7.2</w:t>
      </w:r>
      <w:r w:rsidRPr="00616F0C">
        <w:tab/>
        <w:t>Protocol Errors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054" w:name="_Toc22187599"/>
      <w:bookmarkStart w:id="4055" w:name="_Toc22630821"/>
      <w:bookmarkStart w:id="4056" w:name="_Toc34227116"/>
      <w:bookmarkStart w:id="4057" w:name="_Toc34749831"/>
      <w:bookmarkStart w:id="4058" w:name="_Toc34750391"/>
      <w:bookmarkStart w:id="4059" w:name="_Toc34750581"/>
      <w:bookmarkStart w:id="4060" w:name="_Toc35940987"/>
      <w:bookmarkStart w:id="4061" w:name="_Toc35937420"/>
      <w:bookmarkStart w:id="4062" w:name="_Toc36463814"/>
      <w:bookmarkStart w:id="4063" w:name="_Toc43131770"/>
      <w:bookmarkStart w:id="4064" w:name="_Toc45032605"/>
      <w:bookmarkStart w:id="4065" w:name="_Toc49782299"/>
      <w:bookmarkStart w:id="4066" w:name="_Toc51873735"/>
      <w:bookmarkStart w:id="4067" w:name="_Toc57209231"/>
      <w:bookmarkStart w:id="4068" w:name="_Toc58588574"/>
      <w:bookmarkStart w:id="4069" w:name="_Toc66114935"/>
      <w:bookmarkStart w:id="4070" w:name="_Toc67686446"/>
      <w:bookmarkStart w:id="4071" w:name="_Toc74994735"/>
      <w:bookmarkStart w:id="4072" w:name="_Toc85467992"/>
      <w:bookmarkStart w:id="4073" w:name="_Toc89183040"/>
      <w:bookmarkStart w:id="4074" w:name="_Toc90651342"/>
      <w:bookmarkStart w:id="4075" w:name="_Toc96933492"/>
      <w:bookmarkStart w:id="4076" w:name="_Toc98507337"/>
      <w:bookmarkStart w:id="4077" w:name="_Toc98507790"/>
      <w:bookmarkStart w:id="4078" w:name="_Toc122098395"/>
      <w:bookmarkStart w:id="4079" w:name="_Toc168391062"/>
      <w:r w:rsidRPr="00616F0C">
        <w:t>6.1.7.3</w:t>
      </w:r>
      <w:r w:rsidRPr="00616F0C">
        <w:tab/>
        <w:t>Application Errors</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080" w:name="_Toc492899751"/>
            <w:bookmarkStart w:id="4081" w:name="_Toc492900030"/>
            <w:bookmarkStart w:id="4082" w:name="_Toc492967832"/>
            <w:bookmarkStart w:id="4083" w:name="_Toc492972920"/>
            <w:bookmarkStart w:id="4084" w:name="_Toc492973140"/>
            <w:bookmarkStart w:id="4085" w:name="_Toc493774060"/>
            <w:bookmarkStart w:id="4086" w:name="_Toc508285804"/>
            <w:bookmarkStart w:id="4087" w:name="_Toc508287269"/>
            <w:bookmarkStart w:id="4088" w:name="_Toc22187600"/>
            <w:bookmarkStart w:id="4089"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090" w:name="_Toc34227117"/>
      <w:bookmarkStart w:id="4091" w:name="_Toc34749832"/>
      <w:bookmarkStart w:id="4092" w:name="_Toc34750392"/>
      <w:bookmarkStart w:id="4093" w:name="_Toc34750582"/>
      <w:bookmarkStart w:id="4094" w:name="_Toc35940988"/>
      <w:bookmarkStart w:id="4095" w:name="_Toc35937421"/>
      <w:bookmarkStart w:id="4096" w:name="_Toc36463815"/>
      <w:bookmarkStart w:id="4097" w:name="_Toc43131771"/>
      <w:bookmarkStart w:id="4098" w:name="_Toc45032606"/>
      <w:bookmarkStart w:id="4099" w:name="_Toc49782300"/>
      <w:bookmarkStart w:id="4100" w:name="_Toc51873736"/>
      <w:bookmarkStart w:id="4101" w:name="_Toc57209232"/>
      <w:bookmarkStart w:id="4102" w:name="_Toc58588575"/>
      <w:bookmarkStart w:id="4103" w:name="_Toc66114936"/>
      <w:bookmarkStart w:id="4104" w:name="_Toc67686447"/>
      <w:bookmarkStart w:id="4105" w:name="_Toc74994736"/>
      <w:bookmarkStart w:id="4106" w:name="_Toc85467993"/>
      <w:bookmarkStart w:id="4107" w:name="_Toc89181521"/>
      <w:bookmarkStart w:id="4108" w:name="_Toc89183041"/>
      <w:bookmarkStart w:id="4109" w:name="_Toc90651343"/>
      <w:bookmarkStart w:id="4110" w:name="_Toc96933493"/>
      <w:bookmarkStart w:id="4111" w:name="_Toc98507338"/>
      <w:bookmarkStart w:id="4112" w:name="_Toc98507791"/>
      <w:bookmarkStart w:id="4113" w:name="_Toc122098396"/>
      <w:bookmarkStart w:id="4114" w:name="_Toc168391063"/>
      <w:r w:rsidRPr="00616F0C">
        <w:t>6.1.8</w:t>
      </w:r>
      <w:r w:rsidRPr="00616F0C">
        <w:rPr>
          <w:lang w:eastAsia="zh-CN"/>
        </w:rPr>
        <w:tab/>
        <w:t>Feature negotiation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115" w:name="_Toc532994477"/>
      <w:bookmarkStart w:id="4116" w:name="_Toc22187601"/>
      <w:bookmarkStart w:id="4117" w:name="_Toc22630823"/>
      <w:bookmarkStart w:id="4118" w:name="_Toc34227118"/>
      <w:bookmarkStart w:id="4119" w:name="_Toc34749833"/>
      <w:bookmarkStart w:id="4120" w:name="_Toc34750393"/>
      <w:bookmarkStart w:id="4121" w:name="_Toc34750583"/>
      <w:bookmarkStart w:id="4122" w:name="_Toc35940989"/>
      <w:bookmarkStart w:id="4123" w:name="_Toc35937422"/>
      <w:bookmarkStart w:id="4124" w:name="_Toc36463816"/>
      <w:bookmarkStart w:id="4125" w:name="_Toc43131772"/>
      <w:bookmarkStart w:id="4126" w:name="_Toc45032607"/>
      <w:bookmarkStart w:id="4127" w:name="_Toc49782301"/>
      <w:bookmarkStart w:id="4128" w:name="_Toc51873737"/>
      <w:bookmarkStart w:id="4129" w:name="_Toc57209233"/>
      <w:bookmarkStart w:id="4130" w:name="_Toc58588576"/>
      <w:bookmarkStart w:id="4131" w:name="_Toc66114937"/>
      <w:bookmarkStart w:id="4132" w:name="_Toc67686448"/>
      <w:bookmarkStart w:id="4133" w:name="_Toc74994737"/>
      <w:bookmarkStart w:id="4134" w:name="_Toc85467994"/>
      <w:bookmarkStart w:id="4135" w:name="_Toc89181522"/>
      <w:bookmarkStart w:id="4136" w:name="_Toc89183042"/>
      <w:bookmarkStart w:id="4137" w:name="_Toc90651344"/>
      <w:bookmarkStart w:id="4138" w:name="_Toc96933494"/>
      <w:bookmarkStart w:id="4139" w:name="_Toc98507339"/>
      <w:bookmarkStart w:id="4140" w:name="_Toc98507792"/>
      <w:bookmarkStart w:id="4141" w:name="_Toc122098397"/>
      <w:bookmarkStart w:id="4142" w:name="_Toc168391064"/>
      <w:r w:rsidRPr="00616F0C">
        <w:t>6.1.9</w:t>
      </w:r>
      <w:r w:rsidRPr="00616F0C">
        <w:tab/>
        <w:t>Security</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4143" w:name="_Toc66114938"/>
      <w:bookmarkStart w:id="4144" w:name="_Toc67686449"/>
      <w:bookmarkStart w:id="4145" w:name="_Toc74994738"/>
      <w:bookmarkStart w:id="4146" w:name="_Toc85467995"/>
      <w:bookmarkStart w:id="4147" w:name="_Toc89181523"/>
      <w:bookmarkStart w:id="4148" w:name="_Toc89183043"/>
      <w:bookmarkStart w:id="4149" w:name="_Toc90651345"/>
      <w:bookmarkStart w:id="4150" w:name="_Toc96933495"/>
      <w:bookmarkStart w:id="4151" w:name="_Toc98507340"/>
      <w:bookmarkStart w:id="4152" w:name="_Toc98507793"/>
      <w:bookmarkStart w:id="4153" w:name="_Toc122098398"/>
      <w:bookmarkStart w:id="4154" w:name="_Toc168391065"/>
      <w:r w:rsidRPr="00616F0C">
        <w:t>6.</w:t>
      </w:r>
      <w:r>
        <w:t>2</w:t>
      </w:r>
      <w:r w:rsidRPr="00616F0C">
        <w:tab/>
        <w:t>Nudsf_</w:t>
      </w:r>
      <w:r>
        <w:t>Timer</w:t>
      </w:r>
      <w:r w:rsidRPr="00616F0C">
        <w:t xml:space="preserve"> Service API</w:t>
      </w:r>
      <w:bookmarkEnd w:id="4143"/>
      <w:bookmarkEnd w:id="4144"/>
      <w:bookmarkEnd w:id="4145"/>
      <w:bookmarkEnd w:id="4146"/>
      <w:bookmarkEnd w:id="4147"/>
      <w:bookmarkEnd w:id="4148"/>
      <w:bookmarkEnd w:id="4149"/>
      <w:bookmarkEnd w:id="4150"/>
      <w:bookmarkEnd w:id="4151"/>
      <w:bookmarkEnd w:id="4152"/>
      <w:bookmarkEnd w:id="4153"/>
      <w:bookmarkEnd w:id="4154"/>
    </w:p>
    <w:p w14:paraId="75216921" w14:textId="77777777" w:rsidR="00E134FC" w:rsidRPr="00616F0C" w:rsidRDefault="00E134FC" w:rsidP="00E134FC">
      <w:pPr>
        <w:pStyle w:val="Heading3"/>
      </w:pPr>
      <w:bookmarkStart w:id="4155" w:name="_Toc66114939"/>
      <w:bookmarkStart w:id="4156" w:name="_Toc67686450"/>
      <w:bookmarkStart w:id="4157" w:name="_Toc74994739"/>
      <w:bookmarkStart w:id="4158" w:name="_Toc85467996"/>
      <w:bookmarkStart w:id="4159" w:name="_Toc89181524"/>
      <w:bookmarkStart w:id="4160" w:name="_Toc89183044"/>
      <w:bookmarkStart w:id="4161" w:name="_Toc90651346"/>
      <w:bookmarkStart w:id="4162" w:name="_Toc96933496"/>
      <w:bookmarkStart w:id="4163" w:name="_Toc98507341"/>
      <w:bookmarkStart w:id="4164" w:name="_Toc98507794"/>
      <w:bookmarkStart w:id="4165" w:name="_Toc122098399"/>
      <w:bookmarkStart w:id="4166" w:name="_Toc168391066"/>
      <w:r w:rsidRPr="00616F0C">
        <w:t>6.</w:t>
      </w:r>
      <w:r>
        <w:t>2</w:t>
      </w:r>
      <w:r w:rsidRPr="00616F0C">
        <w:t>.1</w:t>
      </w:r>
      <w:r w:rsidRPr="00616F0C">
        <w:tab/>
        <w:t>Introduction</w:t>
      </w:r>
      <w:bookmarkEnd w:id="4155"/>
      <w:bookmarkEnd w:id="4156"/>
      <w:bookmarkEnd w:id="4157"/>
      <w:bookmarkEnd w:id="4158"/>
      <w:bookmarkEnd w:id="4159"/>
      <w:bookmarkEnd w:id="4160"/>
      <w:bookmarkEnd w:id="4161"/>
      <w:bookmarkEnd w:id="4162"/>
      <w:bookmarkEnd w:id="4163"/>
      <w:bookmarkEnd w:id="4164"/>
      <w:bookmarkEnd w:id="4165"/>
      <w:bookmarkEnd w:id="4166"/>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167" w:name="_Toc66114940"/>
      <w:bookmarkStart w:id="4168" w:name="_Toc67686451"/>
      <w:bookmarkStart w:id="4169" w:name="_Toc74994740"/>
      <w:bookmarkStart w:id="4170" w:name="_Toc85467997"/>
      <w:bookmarkStart w:id="4171" w:name="_Toc89181525"/>
      <w:bookmarkStart w:id="4172" w:name="_Toc89183045"/>
      <w:bookmarkStart w:id="4173" w:name="_Toc90651347"/>
      <w:bookmarkStart w:id="4174" w:name="_Toc96933497"/>
      <w:bookmarkStart w:id="4175" w:name="_Toc98507342"/>
      <w:bookmarkStart w:id="4176" w:name="_Toc98507795"/>
      <w:bookmarkStart w:id="4177" w:name="_Toc122098400"/>
      <w:bookmarkStart w:id="4178" w:name="_Toc168391067"/>
      <w:r w:rsidRPr="00616F0C">
        <w:t>6.</w:t>
      </w:r>
      <w:r>
        <w:t>2</w:t>
      </w:r>
      <w:r w:rsidRPr="00616F0C">
        <w:t>.2</w:t>
      </w:r>
      <w:r w:rsidRPr="00616F0C">
        <w:tab/>
        <w:t>Usage of HTTP</w:t>
      </w:r>
      <w:bookmarkEnd w:id="4167"/>
      <w:bookmarkEnd w:id="4168"/>
      <w:bookmarkEnd w:id="4169"/>
      <w:bookmarkEnd w:id="4170"/>
      <w:bookmarkEnd w:id="4171"/>
      <w:bookmarkEnd w:id="4172"/>
      <w:bookmarkEnd w:id="4173"/>
      <w:bookmarkEnd w:id="4174"/>
      <w:bookmarkEnd w:id="4175"/>
      <w:bookmarkEnd w:id="4176"/>
      <w:bookmarkEnd w:id="4177"/>
      <w:bookmarkEnd w:id="4178"/>
    </w:p>
    <w:p w14:paraId="2C3EA1CA" w14:textId="77777777" w:rsidR="00E134FC" w:rsidRPr="00616F0C" w:rsidRDefault="00E134FC" w:rsidP="00E134FC">
      <w:pPr>
        <w:pStyle w:val="Heading4"/>
      </w:pPr>
      <w:bookmarkStart w:id="4179" w:name="_Toc66114941"/>
      <w:bookmarkStart w:id="4180" w:name="_Toc67686452"/>
      <w:bookmarkStart w:id="4181" w:name="_Toc74994741"/>
      <w:bookmarkStart w:id="4182" w:name="_Toc85467998"/>
      <w:bookmarkStart w:id="4183" w:name="_Toc89183046"/>
      <w:bookmarkStart w:id="4184" w:name="_Toc90651348"/>
      <w:bookmarkStart w:id="4185" w:name="_Toc96933498"/>
      <w:bookmarkStart w:id="4186" w:name="_Toc98507343"/>
      <w:bookmarkStart w:id="4187" w:name="_Toc98507796"/>
      <w:bookmarkStart w:id="4188" w:name="_Toc122098401"/>
      <w:bookmarkStart w:id="4189" w:name="_Toc168391068"/>
      <w:r w:rsidRPr="00616F0C">
        <w:t>6.</w:t>
      </w:r>
      <w:r>
        <w:t>2</w:t>
      </w:r>
      <w:r w:rsidRPr="00616F0C">
        <w:t>.2.1</w:t>
      </w:r>
      <w:r w:rsidRPr="00616F0C">
        <w:tab/>
        <w:t>General</w:t>
      </w:r>
      <w:bookmarkEnd w:id="4179"/>
      <w:bookmarkEnd w:id="4180"/>
      <w:bookmarkEnd w:id="4181"/>
      <w:bookmarkEnd w:id="4182"/>
      <w:bookmarkEnd w:id="4183"/>
      <w:bookmarkEnd w:id="4184"/>
      <w:bookmarkEnd w:id="4185"/>
      <w:bookmarkEnd w:id="4186"/>
      <w:bookmarkEnd w:id="4187"/>
      <w:bookmarkEnd w:id="4188"/>
      <w:bookmarkEnd w:id="4189"/>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190" w:name="_Toc66114942"/>
      <w:bookmarkStart w:id="4191" w:name="_Toc67686453"/>
      <w:bookmarkStart w:id="4192" w:name="_Toc74994742"/>
      <w:bookmarkStart w:id="4193" w:name="_Toc85467999"/>
      <w:bookmarkStart w:id="4194" w:name="_Toc89183047"/>
      <w:bookmarkStart w:id="4195" w:name="_Toc90651349"/>
      <w:bookmarkStart w:id="4196" w:name="_Toc96933499"/>
      <w:bookmarkStart w:id="4197" w:name="_Toc98507344"/>
      <w:bookmarkStart w:id="4198" w:name="_Toc98507797"/>
      <w:bookmarkStart w:id="4199" w:name="_Toc122098402"/>
      <w:bookmarkStart w:id="4200" w:name="_Toc168391069"/>
      <w:r w:rsidRPr="00616F0C">
        <w:t>6.</w:t>
      </w:r>
      <w:r>
        <w:t>2</w:t>
      </w:r>
      <w:r w:rsidRPr="00616F0C">
        <w:t>.2.2</w:t>
      </w:r>
      <w:r w:rsidRPr="00616F0C">
        <w:tab/>
        <w:t>HTTP standard headers</w:t>
      </w:r>
      <w:bookmarkEnd w:id="4190"/>
      <w:bookmarkEnd w:id="4191"/>
      <w:bookmarkEnd w:id="4192"/>
      <w:bookmarkEnd w:id="4193"/>
      <w:bookmarkEnd w:id="4194"/>
      <w:bookmarkEnd w:id="4195"/>
      <w:bookmarkEnd w:id="4196"/>
      <w:bookmarkEnd w:id="4197"/>
      <w:bookmarkEnd w:id="4198"/>
      <w:bookmarkEnd w:id="4199"/>
      <w:bookmarkEnd w:id="4200"/>
    </w:p>
    <w:p w14:paraId="63BEAF2B" w14:textId="77777777" w:rsidR="00E134FC" w:rsidRPr="00616F0C" w:rsidRDefault="00E134FC" w:rsidP="00E134FC">
      <w:pPr>
        <w:pStyle w:val="Heading5"/>
        <w:rPr>
          <w:lang w:eastAsia="zh-CN"/>
        </w:rPr>
      </w:pPr>
      <w:bookmarkStart w:id="4201" w:name="_Toc66114943"/>
      <w:bookmarkStart w:id="4202" w:name="_Toc67686454"/>
      <w:bookmarkStart w:id="4203" w:name="_Toc74994743"/>
      <w:bookmarkStart w:id="4204" w:name="_Toc85468000"/>
      <w:bookmarkStart w:id="4205" w:name="_Toc89183048"/>
      <w:bookmarkStart w:id="4206" w:name="_Toc90651350"/>
      <w:bookmarkStart w:id="4207" w:name="_Toc96933500"/>
      <w:bookmarkStart w:id="4208" w:name="_Toc98507345"/>
      <w:bookmarkStart w:id="4209" w:name="_Toc98507798"/>
      <w:bookmarkStart w:id="4210" w:name="_Toc122098403"/>
      <w:bookmarkStart w:id="4211" w:name="_Toc168391070"/>
      <w:r w:rsidRPr="00616F0C">
        <w:t>6.</w:t>
      </w:r>
      <w:r>
        <w:t>2</w:t>
      </w:r>
      <w:r w:rsidRPr="00616F0C">
        <w:t>.2.2.1</w:t>
      </w:r>
      <w:r w:rsidRPr="00616F0C">
        <w:rPr>
          <w:rFonts w:hint="eastAsia"/>
          <w:lang w:eastAsia="zh-CN"/>
        </w:rPr>
        <w:tab/>
      </w:r>
      <w:r w:rsidRPr="00616F0C">
        <w:rPr>
          <w:lang w:eastAsia="zh-CN"/>
        </w:rPr>
        <w:t>General</w:t>
      </w:r>
      <w:bookmarkEnd w:id="4201"/>
      <w:bookmarkEnd w:id="4202"/>
      <w:bookmarkEnd w:id="4203"/>
      <w:bookmarkEnd w:id="4204"/>
      <w:bookmarkEnd w:id="4205"/>
      <w:bookmarkEnd w:id="4206"/>
      <w:bookmarkEnd w:id="4207"/>
      <w:bookmarkEnd w:id="4208"/>
      <w:bookmarkEnd w:id="4209"/>
      <w:bookmarkEnd w:id="4210"/>
      <w:bookmarkEnd w:id="4211"/>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212" w:name="_Toc66114944"/>
      <w:bookmarkStart w:id="4213" w:name="_Toc67686455"/>
      <w:bookmarkStart w:id="4214" w:name="_Toc74994744"/>
      <w:bookmarkStart w:id="4215" w:name="_Toc85468001"/>
      <w:bookmarkStart w:id="4216" w:name="_Toc89183049"/>
      <w:bookmarkStart w:id="4217" w:name="_Toc90651351"/>
      <w:bookmarkStart w:id="4218" w:name="_Toc96933501"/>
      <w:bookmarkStart w:id="4219" w:name="_Toc98507346"/>
      <w:bookmarkStart w:id="4220" w:name="_Toc98507799"/>
      <w:bookmarkStart w:id="4221" w:name="_Toc122098404"/>
      <w:bookmarkStart w:id="4222" w:name="_Toc168391071"/>
      <w:r w:rsidRPr="00616F0C">
        <w:t>6.</w:t>
      </w:r>
      <w:r>
        <w:t>2</w:t>
      </w:r>
      <w:r w:rsidRPr="00616F0C">
        <w:t>.2.2.2</w:t>
      </w:r>
      <w:r w:rsidRPr="00616F0C">
        <w:tab/>
        <w:t>Content type</w:t>
      </w:r>
      <w:bookmarkEnd w:id="4212"/>
      <w:bookmarkEnd w:id="4213"/>
      <w:bookmarkEnd w:id="4214"/>
      <w:bookmarkEnd w:id="4215"/>
      <w:bookmarkEnd w:id="4216"/>
      <w:bookmarkEnd w:id="4217"/>
      <w:bookmarkEnd w:id="4218"/>
      <w:bookmarkEnd w:id="4219"/>
      <w:bookmarkEnd w:id="4220"/>
      <w:bookmarkEnd w:id="4221"/>
      <w:bookmarkEnd w:id="4222"/>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223" w:name="_Toc66114945"/>
      <w:bookmarkStart w:id="4224" w:name="_Toc67686456"/>
      <w:bookmarkStart w:id="4225" w:name="_Toc74994745"/>
      <w:bookmarkStart w:id="4226" w:name="_Toc85468002"/>
      <w:bookmarkStart w:id="4227" w:name="_Toc89183050"/>
      <w:bookmarkStart w:id="4228" w:name="_Toc90651352"/>
      <w:bookmarkStart w:id="4229" w:name="_Toc96933502"/>
      <w:bookmarkStart w:id="4230" w:name="_Toc98507347"/>
      <w:bookmarkStart w:id="4231" w:name="_Toc98507800"/>
      <w:bookmarkStart w:id="4232" w:name="_Toc122098405"/>
      <w:bookmarkStart w:id="4233" w:name="_Toc168391072"/>
      <w:r w:rsidRPr="00616F0C">
        <w:t>6.</w:t>
      </w:r>
      <w:r>
        <w:t>2</w:t>
      </w:r>
      <w:r w:rsidRPr="00616F0C">
        <w:t>.2.3</w:t>
      </w:r>
      <w:r w:rsidRPr="00616F0C">
        <w:tab/>
        <w:t>HTTP custom headers</w:t>
      </w:r>
      <w:bookmarkEnd w:id="4223"/>
      <w:bookmarkEnd w:id="4224"/>
      <w:bookmarkEnd w:id="4225"/>
      <w:bookmarkEnd w:id="4226"/>
      <w:bookmarkEnd w:id="4227"/>
      <w:bookmarkEnd w:id="4228"/>
      <w:bookmarkEnd w:id="4229"/>
      <w:bookmarkEnd w:id="4230"/>
      <w:bookmarkEnd w:id="4231"/>
      <w:bookmarkEnd w:id="4232"/>
      <w:bookmarkEnd w:id="4233"/>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234" w:name="_Toc66114946"/>
      <w:bookmarkStart w:id="4235" w:name="_Toc67686457"/>
      <w:bookmarkStart w:id="4236" w:name="_Toc74994746"/>
      <w:bookmarkStart w:id="4237" w:name="_Toc85468003"/>
      <w:bookmarkStart w:id="4238" w:name="_Toc89181526"/>
      <w:bookmarkStart w:id="4239" w:name="_Toc89183051"/>
      <w:bookmarkStart w:id="4240" w:name="_Toc90651353"/>
      <w:bookmarkStart w:id="4241" w:name="_Toc96933503"/>
      <w:bookmarkStart w:id="4242" w:name="_Toc98507348"/>
      <w:bookmarkStart w:id="4243" w:name="_Toc98507801"/>
      <w:bookmarkStart w:id="4244" w:name="_Toc122098406"/>
      <w:bookmarkStart w:id="4245" w:name="_Toc168391073"/>
      <w:r w:rsidRPr="00616F0C">
        <w:t>6.</w:t>
      </w:r>
      <w:r>
        <w:t>2</w:t>
      </w:r>
      <w:r w:rsidRPr="00616F0C">
        <w:t>.3</w:t>
      </w:r>
      <w:r w:rsidRPr="00616F0C">
        <w:tab/>
        <w:t>Resources</w:t>
      </w:r>
      <w:bookmarkEnd w:id="4234"/>
      <w:bookmarkEnd w:id="4235"/>
      <w:bookmarkEnd w:id="4236"/>
      <w:bookmarkEnd w:id="4237"/>
      <w:bookmarkEnd w:id="4238"/>
      <w:bookmarkEnd w:id="4239"/>
      <w:bookmarkEnd w:id="4240"/>
      <w:bookmarkEnd w:id="4241"/>
      <w:bookmarkEnd w:id="4242"/>
      <w:bookmarkEnd w:id="4243"/>
      <w:bookmarkEnd w:id="4244"/>
      <w:bookmarkEnd w:id="4245"/>
    </w:p>
    <w:p w14:paraId="52E01BD1" w14:textId="77777777" w:rsidR="00E134FC" w:rsidRPr="00616F0C" w:rsidRDefault="00E134FC" w:rsidP="00E134FC">
      <w:pPr>
        <w:pStyle w:val="Heading4"/>
      </w:pPr>
      <w:bookmarkStart w:id="4246" w:name="_Toc66114947"/>
      <w:bookmarkStart w:id="4247" w:name="_Toc67686458"/>
      <w:bookmarkStart w:id="4248" w:name="_Toc74994747"/>
      <w:bookmarkStart w:id="4249" w:name="_Toc85468004"/>
      <w:bookmarkStart w:id="4250" w:name="_Toc89183052"/>
      <w:bookmarkStart w:id="4251" w:name="_Toc90651354"/>
      <w:bookmarkStart w:id="4252" w:name="_Toc96933504"/>
      <w:bookmarkStart w:id="4253" w:name="_Toc98507349"/>
      <w:bookmarkStart w:id="4254" w:name="_Toc98507802"/>
      <w:bookmarkStart w:id="4255" w:name="_Toc122098407"/>
      <w:bookmarkStart w:id="4256" w:name="_Toc168391074"/>
      <w:r w:rsidRPr="00616F0C">
        <w:t>6.</w:t>
      </w:r>
      <w:r>
        <w:t>2</w:t>
      </w:r>
      <w:r w:rsidRPr="00616F0C">
        <w:t>.3.1</w:t>
      </w:r>
      <w:r w:rsidRPr="00616F0C">
        <w:tab/>
        <w:t>Overview</w:t>
      </w:r>
      <w:bookmarkEnd w:id="4246"/>
      <w:bookmarkEnd w:id="4247"/>
      <w:bookmarkEnd w:id="4248"/>
      <w:bookmarkEnd w:id="4249"/>
      <w:bookmarkEnd w:id="4250"/>
      <w:bookmarkEnd w:id="4251"/>
      <w:bookmarkEnd w:id="4252"/>
      <w:bookmarkEnd w:id="4253"/>
      <w:bookmarkEnd w:id="4254"/>
      <w:bookmarkEnd w:id="4255"/>
      <w:bookmarkEnd w:id="4256"/>
    </w:p>
    <w:p w14:paraId="7A9807B9" w14:textId="77777777" w:rsidR="00E134FC" w:rsidRDefault="00E134FC" w:rsidP="00E134FC">
      <w:pPr>
        <w:pStyle w:val="TH"/>
      </w:pPr>
      <w:r w:rsidRPr="00616F0C">
        <w:object w:dxaOrig="12141" w:dyaOrig="4351" w14:anchorId="68596680">
          <v:shape id="_x0000_i1060" type="#_x0000_t75" style="width:410.35pt;height:2in" o:ole="">
            <v:imagedata r:id="rId85" o:title=""/>
          </v:shape>
          <o:OLEObject Type="Embed" ProgID="Visio.Drawing.11" ShapeID="_x0000_i1060" DrawAspect="Content" ObjectID="_1779256218" r:id="rId86"/>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257" w:name="_Toc66114948"/>
      <w:bookmarkStart w:id="4258" w:name="_Toc67686459"/>
      <w:bookmarkStart w:id="4259" w:name="_Toc74994748"/>
      <w:bookmarkStart w:id="4260" w:name="_Toc85468005"/>
      <w:bookmarkStart w:id="4261" w:name="_Toc89183053"/>
      <w:bookmarkStart w:id="4262" w:name="_Toc90651355"/>
      <w:bookmarkStart w:id="4263" w:name="_Toc96933505"/>
      <w:bookmarkStart w:id="4264" w:name="_Toc98507350"/>
      <w:bookmarkStart w:id="4265" w:name="_Toc98507803"/>
      <w:bookmarkStart w:id="4266" w:name="_Toc122098408"/>
      <w:bookmarkStart w:id="4267" w:name="_Toc168391075"/>
      <w:r w:rsidRPr="00616F0C">
        <w:t>6.</w:t>
      </w:r>
      <w:r>
        <w:t>2</w:t>
      </w:r>
      <w:r w:rsidRPr="00616F0C">
        <w:t>.3.2</w:t>
      </w:r>
      <w:r w:rsidRPr="00616F0C">
        <w:tab/>
        <w:t xml:space="preserve">Resource: </w:t>
      </w:r>
      <w:r>
        <w:t>Timers</w:t>
      </w:r>
      <w:r w:rsidRPr="00616F0C">
        <w:t xml:space="preserve"> (</w:t>
      </w:r>
      <w:r>
        <w:t>Store</w:t>
      </w:r>
      <w:r w:rsidRPr="00616F0C">
        <w:t>)</w:t>
      </w:r>
      <w:bookmarkEnd w:id="4257"/>
      <w:bookmarkEnd w:id="4258"/>
      <w:bookmarkEnd w:id="4259"/>
      <w:bookmarkEnd w:id="4260"/>
      <w:bookmarkEnd w:id="4261"/>
      <w:bookmarkEnd w:id="4262"/>
      <w:bookmarkEnd w:id="4263"/>
      <w:bookmarkEnd w:id="4264"/>
      <w:bookmarkEnd w:id="4265"/>
      <w:bookmarkEnd w:id="4266"/>
      <w:bookmarkEnd w:id="4267"/>
    </w:p>
    <w:p w14:paraId="1D768E67" w14:textId="77777777" w:rsidR="00E134FC" w:rsidRPr="00616F0C" w:rsidRDefault="00E134FC" w:rsidP="00E134FC">
      <w:pPr>
        <w:pStyle w:val="Heading5"/>
      </w:pPr>
      <w:bookmarkStart w:id="4268" w:name="_Toc66114949"/>
      <w:bookmarkStart w:id="4269" w:name="_Toc67686460"/>
      <w:bookmarkStart w:id="4270" w:name="_Toc74994749"/>
      <w:bookmarkStart w:id="4271" w:name="_Toc85468006"/>
      <w:bookmarkStart w:id="4272" w:name="_Toc89183054"/>
      <w:bookmarkStart w:id="4273" w:name="_Toc90651356"/>
      <w:bookmarkStart w:id="4274" w:name="_Toc96933506"/>
      <w:bookmarkStart w:id="4275" w:name="_Toc98507351"/>
      <w:bookmarkStart w:id="4276" w:name="_Toc98507804"/>
      <w:bookmarkStart w:id="4277" w:name="_Toc122098409"/>
      <w:bookmarkStart w:id="4278" w:name="_Toc168391076"/>
      <w:r w:rsidRPr="00616F0C">
        <w:t>6.</w:t>
      </w:r>
      <w:r>
        <w:t>2</w:t>
      </w:r>
      <w:r w:rsidRPr="00616F0C">
        <w:t>.3.2.1</w:t>
      </w:r>
      <w:r w:rsidRPr="00616F0C">
        <w:tab/>
        <w:t>Description</w:t>
      </w:r>
      <w:bookmarkEnd w:id="4268"/>
      <w:bookmarkEnd w:id="4269"/>
      <w:bookmarkEnd w:id="4270"/>
      <w:bookmarkEnd w:id="4271"/>
      <w:bookmarkEnd w:id="4272"/>
      <w:bookmarkEnd w:id="4273"/>
      <w:bookmarkEnd w:id="4274"/>
      <w:bookmarkEnd w:id="4275"/>
      <w:bookmarkEnd w:id="4276"/>
      <w:bookmarkEnd w:id="4277"/>
      <w:bookmarkEnd w:id="4278"/>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279" w:name="_Toc66114950"/>
      <w:bookmarkStart w:id="4280" w:name="_Toc67686461"/>
      <w:bookmarkStart w:id="4281" w:name="_Toc74994750"/>
      <w:bookmarkStart w:id="4282" w:name="_Toc85468007"/>
      <w:bookmarkStart w:id="4283" w:name="_Toc89183055"/>
      <w:bookmarkStart w:id="4284" w:name="_Toc90651357"/>
      <w:bookmarkStart w:id="4285" w:name="_Toc96933507"/>
      <w:bookmarkStart w:id="4286" w:name="_Toc98507352"/>
      <w:bookmarkStart w:id="4287" w:name="_Toc98507805"/>
      <w:bookmarkStart w:id="4288" w:name="_Toc122098410"/>
      <w:bookmarkStart w:id="4289" w:name="_Toc168391077"/>
      <w:r w:rsidRPr="00616F0C">
        <w:t>6.</w:t>
      </w:r>
      <w:r>
        <w:t>2</w:t>
      </w:r>
      <w:r w:rsidRPr="00616F0C">
        <w:t>.3.2.2</w:t>
      </w:r>
      <w:r w:rsidRPr="00616F0C">
        <w:tab/>
        <w:t>Resource Definition</w:t>
      </w:r>
      <w:bookmarkEnd w:id="4279"/>
      <w:bookmarkEnd w:id="4280"/>
      <w:bookmarkEnd w:id="4281"/>
      <w:bookmarkEnd w:id="4282"/>
      <w:bookmarkEnd w:id="4283"/>
      <w:bookmarkEnd w:id="4284"/>
      <w:bookmarkEnd w:id="4285"/>
      <w:bookmarkEnd w:id="4286"/>
      <w:bookmarkEnd w:id="4287"/>
      <w:bookmarkEnd w:id="4288"/>
      <w:bookmarkEnd w:id="4289"/>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290" w:name="_Toc66114951"/>
      <w:bookmarkStart w:id="4291" w:name="_Toc67686462"/>
      <w:bookmarkStart w:id="4292" w:name="_Toc74994751"/>
      <w:bookmarkStart w:id="4293" w:name="_Toc85468008"/>
      <w:bookmarkStart w:id="4294" w:name="_Toc89183056"/>
      <w:bookmarkStart w:id="4295" w:name="_Toc90651358"/>
      <w:bookmarkStart w:id="4296" w:name="_Toc96933508"/>
      <w:bookmarkStart w:id="4297" w:name="_Toc98507353"/>
      <w:bookmarkStart w:id="4298" w:name="_Toc98507806"/>
      <w:bookmarkStart w:id="4299" w:name="_Toc122098411"/>
      <w:bookmarkStart w:id="4300" w:name="_Toc168391078"/>
      <w:r w:rsidRPr="00616F0C">
        <w:t>6.</w:t>
      </w:r>
      <w:r>
        <w:t>2</w:t>
      </w:r>
      <w:r w:rsidRPr="00616F0C">
        <w:t>.3.2.3</w:t>
      </w:r>
      <w:r w:rsidRPr="00616F0C">
        <w:tab/>
        <w:t>Resource Standard Methods</w:t>
      </w:r>
      <w:bookmarkEnd w:id="4290"/>
      <w:bookmarkEnd w:id="4291"/>
      <w:bookmarkEnd w:id="4292"/>
      <w:bookmarkEnd w:id="4293"/>
      <w:bookmarkEnd w:id="4294"/>
      <w:bookmarkEnd w:id="4295"/>
      <w:bookmarkEnd w:id="4296"/>
      <w:bookmarkEnd w:id="4297"/>
      <w:bookmarkEnd w:id="4298"/>
      <w:bookmarkEnd w:id="4299"/>
      <w:bookmarkEnd w:id="4300"/>
    </w:p>
    <w:p w14:paraId="40291788" w14:textId="77777777" w:rsidR="00E134FC" w:rsidRPr="00616F0C" w:rsidRDefault="00E134FC" w:rsidP="00E134FC">
      <w:pPr>
        <w:pStyle w:val="H6"/>
      </w:pPr>
      <w:bookmarkStart w:id="4301" w:name="_Toc66114952"/>
      <w:bookmarkStart w:id="4302" w:name="_Toc67686463"/>
      <w:bookmarkStart w:id="4303" w:name="_Toc74994752"/>
      <w:bookmarkStart w:id="4304" w:name="_Toc85468009"/>
      <w:bookmarkStart w:id="4305" w:name="_Toc89183057"/>
      <w:bookmarkStart w:id="4306" w:name="_Toc90651359"/>
      <w:bookmarkStart w:id="4307" w:name="_Toc96933509"/>
      <w:r w:rsidRPr="00616F0C">
        <w:t>6.</w:t>
      </w:r>
      <w:r>
        <w:t>2</w:t>
      </w:r>
      <w:r w:rsidRPr="00616F0C">
        <w:t>.3.2.3.1</w:t>
      </w:r>
      <w:r w:rsidRPr="00616F0C">
        <w:tab/>
        <w:t>GET</w:t>
      </w:r>
      <w:bookmarkEnd w:id="4301"/>
      <w:bookmarkEnd w:id="4302"/>
      <w:bookmarkEnd w:id="4303"/>
      <w:bookmarkEnd w:id="4304"/>
      <w:bookmarkEnd w:id="4305"/>
      <w:bookmarkEnd w:id="4306"/>
      <w:bookmarkEnd w:id="4307"/>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308" w:name="_Toc66114953"/>
      <w:bookmarkStart w:id="4309" w:name="_Toc67686464"/>
      <w:bookmarkStart w:id="4310" w:name="_Toc74994753"/>
      <w:bookmarkStart w:id="4311" w:name="_Toc85468010"/>
      <w:bookmarkStart w:id="4312" w:name="_Toc89183058"/>
      <w:bookmarkStart w:id="4313" w:name="_Toc90651360"/>
      <w:bookmarkStart w:id="4314" w:name="_Toc96933510"/>
      <w:r w:rsidRPr="00616F0C">
        <w:t>6.</w:t>
      </w:r>
      <w:r>
        <w:t>2</w:t>
      </w:r>
      <w:r w:rsidRPr="00616F0C">
        <w:t>.3.2.3.</w:t>
      </w:r>
      <w:r>
        <w:t>2</w:t>
      </w:r>
      <w:r w:rsidRPr="00616F0C">
        <w:tab/>
      </w:r>
      <w:r>
        <w:t>DELETE</w:t>
      </w:r>
      <w:bookmarkEnd w:id="4308"/>
      <w:bookmarkEnd w:id="4309"/>
      <w:bookmarkEnd w:id="4310"/>
      <w:bookmarkEnd w:id="4311"/>
      <w:bookmarkEnd w:id="4312"/>
      <w:bookmarkEnd w:id="4313"/>
      <w:bookmarkEnd w:id="4314"/>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315" w:name="_Toc66114954"/>
      <w:bookmarkStart w:id="4316" w:name="_Toc67686465"/>
      <w:bookmarkStart w:id="4317" w:name="_Toc74994754"/>
      <w:bookmarkStart w:id="4318" w:name="_Toc85468011"/>
      <w:bookmarkStart w:id="4319" w:name="_Toc89183059"/>
      <w:bookmarkStart w:id="4320" w:name="_Toc90651361"/>
      <w:bookmarkStart w:id="4321" w:name="_Toc96933511"/>
      <w:bookmarkStart w:id="4322" w:name="_Toc98507354"/>
      <w:bookmarkStart w:id="4323" w:name="_Toc98507807"/>
      <w:bookmarkStart w:id="4324" w:name="_Toc122098412"/>
      <w:bookmarkStart w:id="4325" w:name="_Toc168391079"/>
      <w:r w:rsidRPr="00616F0C">
        <w:t>6.</w:t>
      </w:r>
      <w:r>
        <w:t>2</w:t>
      </w:r>
      <w:r w:rsidRPr="00616F0C">
        <w:t>.3.</w:t>
      </w:r>
      <w:r>
        <w:t>3</w:t>
      </w:r>
      <w:r w:rsidRPr="00616F0C">
        <w:tab/>
        <w:t xml:space="preserve">Resource: </w:t>
      </w:r>
      <w:r>
        <w:t>Individual Timer</w:t>
      </w:r>
      <w:r w:rsidRPr="00616F0C">
        <w:t xml:space="preserve"> (</w:t>
      </w:r>
      <w:r>
        <w:t>Document</w:t>
      </w:r>
      <w:r w:rsidRPr="00616F0C">
        <w:t>)</w:t>
      </w:r>
      <w:bookmarkEnd w:id="4315"/>
      <w:bookmarkEnd w:id="4316"/>
      <w:bookmarkEnd w:id="4317"/>
      <w:bookmarkEnd w:id="4318"/>
      <w:bookmarkEnd w:id="4319"/>
      <w:bookmarkEnd w:id="4320"/>
      <w:bookmarkEnd w:id="4321"/>
      <w:bookmarkEnd w:id="4322"/>
      <w:bookmarkEnd w:id="4323"/>
      <w:bookmarkEnd w:id="4324"/>
      <w:bookmarkEnd w:id="4325"/>
    </w:p>
    <w:p w14:paraId="0FFEC1E7" w14:textId="77777777" w:rsidR="00E134FC" w:rsidRPr="00616F0C" w:rsidRDefault="00E134FC" w:rsidP="00E134FC">
      <w:pPr>
        <w:pStyle w:val="Heading5"/>
      </w:pPr>
      <w:bookmarkStart w:id="4326" w:name="_Toc66114955"/>
      <w:bookmarkStart w:id="4327" w:name="_Toc67686466"/>
      <w:bookmarkStart w:id="4328" w:name="_Toc74994755"/>
      <w:bookmarkStart w:id="4329" w:name="_Toc85468012"/>
      <w:bookmarkStart w:id="4330" w:name="_Toc89183060"/>
      <w:bookmarkStart w:id="4331" w:name="_Toc90651362"/>
      <w:bookmarkStart w:id="4332" w:name="_Toc96933512"/>
      <w:bookmarkStart w:id="4333" w:name="_Toc98507355"/>
      <w:bookmarkStart w:id="4334" w:name="_Toc98507808"/>
      <w:bookmarkStart w:id="4335" w:name="_Toc122098413"/>
      <w:bookmarkStart w:id="4336" w:name="_Toc168391080"/>
      <w:r w:rsidRPr="00616F0C">
        <w:t>6.</w:t>
      </w:r>
      <w:r>
        <w:t>2</w:t>
      </w:r>
      <w:r w:rsidRPr="00616F0C">
        <w:t>.3.</w:t>
      </w:r>
      <w:r>
        <w:t>3</w:t>
      </w:r>
      <w:r w:rsidRPr="00616F0C">
        <w:t>.1</w:t>
      </w:r>
      <w:r w:rsidRPr="00616F0C">
        <w:tab/>
        <w:t>Description</w:t>
      </w:r>
      <w:bookmarkEnd w:id="4326"/>
      <w:bookmarkEnd w:id="4327"/>
      <w:bookmarkEnd w:id="4328"/>
      <w:bookmarkEnd w:id="4329"/>
      <w:bookmarkEnd w:id="4330"/>
      <w:bookmarkEnd w:id="4331"/>
      <w:bookmarkEnd w:id="4332"/>
      <w:bookmarkEnd w:id="4333"/>
      <w:bookmarkEnd w:id="4334"/>
      <w:bookmarkEnd w:id="4335"/>
      <w:bookmarkEnd w:id="4336"/>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337" w:name="_Toc66114956"/>
      <w:bookmarkStart w:id="4338" w:name="_Toc67686467"/>
      <w:bookmarkStart w:id="4339" w:name="_Toc74994756"/>
      <w:bookmarkStart w:id="4340" w:name="_Toc85468013"/>
      <w:bookmarkStart w:id="4341" w:name="_Toc89183061"/>
      <w:bookmarkStart w:id="4342" w:name="_Toc90651363"/>
      <w:bookmarkStart w:id="4343" w:name="_Toc96933513"/>
      <w:bookmarkStart w:id="4344" w:name="_Toc98507356"/>
      <w:bookmarkStart w:id="4345" w:name="_Toc98507809"/>
      <w:bookmarkStart w:id="4346" w:name="_Toc122098414"/>
      <w:bookmarkStart w:id="4347" w:name="_Toc168391081"/>
      <w:r w:rsidRPr="00616F0C">
        <w:t>6.</w:t>
      </w:r>
      <w:r>
        <w:t>2</w:t>
      </w:r>
      <w:r w:rsidRPr="00616F0C">
        <w:t>.3.</w:t>
      </w:r>
      <w:r>
        <w:t>3</w:t>
      </w:r>
      <w:r w:rsidRPr="00616F0C">
        <w:t>.2</w:t>
      </w:r>
      <w:r w:rsidRPr="00616F0C">
        <w:tab/>
        <w:t>Resource Definition</w:t>
      </w:r>
      <w:bookmarkEnd w:id="4337"/>
      <w:bookmarkEnd w:id="4338"/>
      <w:bookmarkEnd w:id="4339"/>
      <w:bookmarkEnd w:id="4340"/>
      <w:bookmarkEnd w:id="4341"/>
      <w:bookmarkEnd w:id="4342"/>
      <w:bookmarkEnd w:id="4343"/>
      <w:bookmarkEnd w:id="4344"/>
      <w:bookmarkEnd w:id="4345"/>
      <w:bookmarkEnd w:id="4346"/>
      <w:bookmarkEnd w:id="4347"/>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348" w:name="_Toc66114957"/>
      <w:bookmarkStart w:id="4349" w:name="_Toc67686468"/>
      <w:bookmarkStart w:id="4350" w:name="_Toc74994757"/>
      <w:bookmarkStart w:id="4351" w:name="_Toc85468014"/>
      <w:bookmarkStart w:id="4352" w:name="_Toc89183062"/>
      <w:bookmarkStart w:id="4353" w:name="_Toc90651364"/>
      <w:bookmarkStart w:id="4354" w:name="_Toc96933514"/>
      <w:bookmarkStart w:id="4355" w:name="_Toc98507357"/>
      <w:bookmarkStart w:id="4356" w:name="_Toc98507810"/>
      <w:bookmarkStart w:id="4357" w:name="_Toc122098415"/>
      <w:bookmarkStart w:id="4358" w:name="_Toc168391082"/>
      <w:r w:rsidRPr="00616F0C">
        <w:t>6.</w:t>
      </w:r>
      <w:r>
        <w:t>2</w:t>
      </w:r>
      <w:r w:rsidRPr="00616F0C">
        <w:t>.3.</w:t>
      </w:r>
      <w:r>
        <w:t>3</w:t>
      </w:r>
      <w:r w:rsidRPr="00616F0C">
        <w:t>.3</w:t>
      </w:r>
      <w:r w:rsidRPr="00616F0C">
        <w:tab/>
        <w:t>Resource Standard Methods</w:t>
      </w:r>
      <w:bookmarkEnd w:id="4348"/>
      <w:bookmarkEnd w:id="4349"/>
      <w:bookmarkEnd w:id="4350"/>
      <w:bookmarkEnd w:id="4351"/>
      <w:bookmarkEnd w:id="4352"/>
      <w:bookmarkEnd w:id="4353"/>
      <w:bookmarkEnd w:id="4354"/>
      <w:bookmarkEnd w:id="4355"/>
      <w:bookmarkEnd w:id="4356"/>
      <w:bookmarkEnd w:id="4357"/>
      <w:bookmarkEnd w:id="4358"/>
    </w:p>
    <w:p w14:paraId="2FACB692" w14:textId="77777777" w:rsidR="00E134FC" w:rsidRPr="00616F0C" w:rsidRDefault="00E134FC" w:rsidP="00E134FC">
      <w:pPr>
        <w:pStyle w:val="H6"/>
      </w:pPr>
      <w:bookmarkStart w:id="4359" w:name="_Toc66114958"/>
      <w:bookmarkStart w:id="4360" w:name="_Toc67686469"/>
      <w:bookmarkStart w:id="4361" w:name="_Toc74994758"/>
      <w:bookmarkStart w:id="4362" w:name="_Toc85468015"/>
      <w:bookmarkStart w:id="4363" w:name="_Toc89183063"/>
      <w:bookmarkStart w:id="4364" w:name="_Toc90651365"/>
      <w:bookmarkStart w:id="4365" w:name="_Toc96933515"/>
      <w:r w:rsidRPr="00616F0C">
        <w:t>6.</w:t>
      </w:r>
      <w:r>
        <w:t>2</w:t>
      </w:r>
      <w:r w:rsidRPr="00616F0C">
        <w:t>.3.</w:t>
      </w:r>
      <w:r>
        <w:t>3</w:t>
      </w:r>
      <w:r w:rsidRPr="00616F0C">
        <w:t>.3.1</w:t>
      </w:r>
      <w:r w:rsidRPr="00616F0C">
        <w:tab/>
      </w:r>
      <w:r>
        <w:t>PUT</w:t>
      </w:r>
      <w:bookmarkEnd w:id="4359"/>
      <w:bookmarkEnd w:id="4360"/>
      <w:bookmarkEnd w:id="4361"/>
      <w:bookmarkEnd w:id="4362"/>
      <w:bookmarkEnd w:id="4363"/>
      <w:bookmarkEnd w:id="4364"/>
      <w:bookmarkEnd w:id="4365"/>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366" w:name="_Toc66114959"/>
      <w:bookmarkStart w:id="4367" w:name="_Toc67686470"/>
      <w:bookmarkStart w:id="4368" w:name="_Toc74994759"/>
      <w:bookmarkStart w:id="4369" w:name="_Toc85468016"/>
      <w:bookmarkStart w:id="4370" w:name="_Toc89183064"/>
      <w:bookmarkStart w:id="4371" w:name="_Toc90651366"/>
      <w:bookmarkStart w:id="4372" w:name="_Toc96933516"/>
      <w:r w:rsidRPr="00616F0C">
        <w:t>6.</w:t>
      </w:r>
      <w:r>
        <w:t>2</w:t>
      </w:r>
      <w:r w:rsidRPr="00616F0C">
        <w:t>.3.</w:t>
      </w:r>
      <w:r>
        <w:t>3</w:t>
      </w:r>
      <w:r w:rsidRPr="00616F0C">
        <w:t>.3.</w:t>
      </w:r>
      <w:r>
        <w:t>2</w:t>
      </w:r>
      <w:r w:rsidRPr="00616F0C">
        <w:tab/>
      </w:r>
      <w:r>
        <w:t>PATCH</w:t>
      </w:r>
      <w:bookmarkEnd w:id="4366"/>
      <w:bookmarkEnd w:id="4367"/>
      <w:bookmarkEnd w:id="4368"/>
      <w:bookmarkEnd w:id="4369"/>
      <w:bookmarkEnd w:id="4370"/>
      <w:bookmarkEnd w:id="4371"/>
      <w:bookmarkEnd w:id="4372"/>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373" w:name="_Toc66114960"/>
      <w:bookmarkStart w:id="4374" w:name="_Toc67686471"/>
      <w:bookmarkStart w:id="4375" w:name="_Toc74994760"/>
      <w:bookmarkStart w:id="4376" w:name="_Toc85468017"/>
      <w:bookmarkStart w:id="4377" w:name="_Toc89183065"/>
      <w:bookmarkStart w:id="4378" w:name="_Toc90651367"/>
      <w:bookmarkStart w:id="4379" w:name="_Toc96933517"/>
      <w:r w:rsidRPr="00616F0C">
        <w:t>6.</w:t>
      </w:r>
      <w:r>
        <w:t>2</w:t>
      </w:r>
      <w:r w:rsidRPr="00616F0C">
        <w:t>.3.</w:t>
      </w:r>
      <w:r>
        <w:t>3</w:t>
      </w:r>
      <w:r w:rsidRPr="00616F0C">
        <w:t>.3.</w:t>
      </w:r>
      <w:r>
        <w:t>3</w:t>
      </w:r>
      <w:r w:rsidRPr="00616F0C">
        <w:tab/>
      </w:r>
      <w:r>
        <w:t>DELETE</w:t>
      </w:r>
      <w:bookmarkEnd w:id="4373"/>
      <w:bookmarkEnd w:id="4374"/>
      <w:bookmarkEnd w:id="4375"/>
      <w:bookmarkEnd w:id="4376"/>
      <w:bookmarkEnd w:id="4377"/>
      <w:bookmarkEnd w:id="4378"/>
      <w:bookmarkEnd w:id="4379"/>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380" w:name="_Toc66114961"/>
      <w:bookmarkStart w:id="4381" w:name="_Toc67686472"/>
      <w:bookmarkStart w:id="4382" w:name="_Toc74994761"/>
      <w:bookmarkStart w:id="4383" w:name="_Toc85468018"/>
      <w:bookmarkStart w:id="4384" w:name="_Toc89183066"/>
      <w:bookmarkStart w:id="4385" w:name="_Toc90651368"/>
      <w:bookmarkStart w:id="4386" w:name="_Toc96933518"/>
      <w:r w:rsidRPr="00616F0C">
        <w:t>6.</w:t>
      </w:r>
      <w:r>
        <w:t>2</w:t>
      </w:r>
      <w:r w:rsidRPr="00616F0C">
        <w:t>.3.</w:t>
      </w:r>
      <w:r>
        <w:t>3</w:t>
      </w:r>
      <w:r w:rsidRPr="00616F0C">
        <w:t>.3.</w:t>
      </w:r>
      <w:r>
        <w:t>4</w:t>
      </w:r>
      <w:r w:rsidRPr="00616F0C">
        <w:tab/>
      </w:r>
      <w:r>
        <w:t>GET</w:t>
      </w:r>
      <w:bookmarkEnd w:id="4380"/>
      <w:bookmarkEnd w:id="4381"/>
      <w:bookmarkEnd w:id="4382"/>
      <w:bookmarkEnd w:id="4383"/>
      <w:bookmarkEnd w:id="4384"/>
      <w:bookmarkEnd w:id="4385"/>
      <w:bookmarkEnd w:id="4386"/>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387" w:name="_Toc66114962"/>
      <w:bookmarkStart w:id="4388" w:name="_Toc67686473"/>
      <w:bookmarkStart w:id="4389" w:name="_Toc74994762"/>
      <w:bookmarkStart w:id="4390" w:name="_Toc85468019"/>
      <w:bookmarkStart w:id="4391" w:name="_Toc89181527"/>
      <w:bookmarkStart w:id="4392" w:name="_Toc89183067"/>
      <w:bookmarkStart w:id="4393" w:name="_Toc90651369"/>
      <w:bookmarkStart w:id="4394" w:name="_Toc96933519"/>
      <w:bookmarkStart w:id="4395" w:name="_Toc98507358"/>
      <w:bookmarkStart w:id="4396" w:name="_Toc98507811"/>
      <w:bookmarkStart w:id="4397" w:name="_Toc122098416"/>
      <w:bookmarkStart w:id="4398" w:name="_Toc168391083"/>
      <w:r w:rsidRPr="00616F0C">
        <w:t>6.</w:t>
      </w:r>
      <w:r>
        <w:t>2</w:t>
      </w:r>
      <w:r w:rsidRPr="00616F0C">
        <w:t>.4</w:t>
      </w:r>
      <w:r w:rsidRPr="00616F0C">
        <w:tab/>
        <w:t>Custom Operations without associated resources</w:t>
      </w:r>
      <w:bookmarkEnd w:id="4387"/>
      <w:bookmarkEnd w:id="4388"/>
      <w:bookmarkEnd w:id="4389"/>
      <w:bookmarkEnd w:id="4390"/>
      <w:bookmarkEnd w:id="4391"/>
      <w:bookmarkEnd w:id="4392"/>
      <w:bookmarkEnd w:id="4393"/>
      <w:bookmarkEnd w:id="4394"/>
      <w:bookmarkEnd w:id="4395"/>
      <w:bookmarkEnd w:id="4396"/>
      <w:bookmarkEnd w:id="4397"/>
      <w:bookmarkEnd w:id="4398"/>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399" w:name="_Toc66114963"/>
      <w:bookmarkStart w:id="4400" w:name="_Toc67686474"/>
      <w:bookmarkStart w:id="4401" w:name="_Toc74994763"/>
      <w:bookmarkStart w:id="4402" w:name="_Toc85468020"/>
      <w:bookmarkStart w:id="4403" w:name="_Toc89181528"/>
      <w:bookmarkStart w:id="4404" w:name="_Toc89183068"/>
      <w:bookmarkStart w:id="4405" w:name="_Toc90651370"/>
      <w:bookmarkStart w:id="4406" w:name="_Toc96933520"/>
      <w:bookmarkStart w:id="4407" w:name="_Toc98507359"/>
      <w:bookmarkStart w:id="4408" w:name="_Toc98507812"/>
      <w:bookmarkStart w:id="4409" w:name="_Toc122098417"/>
      <w:bookmarkStart w:id="4410" w:name="_Toc168391084"/>
      <w:r w:rsidRPr="00616F0C">
        <w:t>6.</w:t>
      </w:r>
      <w:r>
        <w:t>2</w:t>
      </w:r>
      <w:r w:rsidRPr="00616F0C">
        <w:t>.5</w:t>
      </w:r>
      <w:r w:rsidRPr="00616F0C">
        <w:tab/>
        <w:t>Notifications</w:t>
      </w:r>
      <w:bookmarkEnd w:id="4399"/>
      <w:bookmarkEnd w:id="4400"/>
      <w:bookmarkEnd w:id="4401"/>
      <w:bookmarkEnd w:id="4402"/>
      <w:bookmarkEnd w:id="4403"/>
      <w:bookmarkEnd w:id="4404"/>
      <w:bookmarkEnd w:id="4405"/>
      <w:bookmarkEnd w:id="4406"/>
      <w:bookmarkEnd w:id="4407"/>
      <w:bookmarkEnd w:id="4408"/>
      <w:bookmarkEnd w:id="4409"/>
      <w:bookmarkEnd w:id="4410"/>
    </w:p>
    <w:p w14:paraId="083DE089" w14:textId="77777777" w:rsidR="00E134FC" w:rsidRPr="00616F0C" w:rsidRDefault="00E134FC" w:rsidP="00E134FC">
      <w:pPr>
        <w:pStyle w:val="Heading4"/>
      </w:pPr>
      <w:bookmarkStart w:id="4411" w:name="_Toc66114964"/>
      <w:bookmarkStart w:id="4412" w:name="_Toc67686475"/>
      <w:bookmarkStart w:id="4413" w:name="_Toc74994764"/>
      <w:bookmarkStart w:id="4414" w:name="_Toc85468021"/>
      <w:bookmarkStart w:id="4415" w:name="_Toc89183069"/>
      <w:bookmarkStart w:id="4416" w:name="_Toc90651371"/>
      <w:bookmarkStart w:id="4417" w:name="_Toc96933521"/>
      <w:bookmarkStart w:id="4418" w:name="_Toc98507360"/>
      <w:bookmarkStart w:id="4419" w:name="_Toc98507813"/>
      <w:bookmarkStart w:id="4420" w:name="_Toc122098418"/>
      <w:bookmarkStart w:id="4421" w:name="_Toc168391085"/>
      <w:r w:rsidRPr="00616F0C">
        <w:t>6.</w:t>
      </w:r>
      <w:r>
        <w:t>2</w:t>
      </w:r>
      <w:r w:rsidRPr="00616F0C">
        <w:t>.5.1</w:t>
      </w:r>
      <w:r w:rsidRPr="00616F0C">
        <w:tab/>
        <w:t>General</w:t>
      </w:r>
      <w:bookmarkEnd w:id="4411"/>
      <w:bookmarkEnd w:id="4412"/>
      <w:bookmarkEnd w:id="4413"/>
      <w:bookmarkEnd w:id="4414"/>
      <w:bookmarkEnd w:id="4415"/>
      <w:bookmarkEnd w:id="4416"/>
      <w:bookmarkEnd w:id="4417"/>
      <w:bookmarkEnd w:id="4418"/>
      <w:bookmarkEnd w:id="4419"/>
      <w:bookmarkEnd w:id="4420"/>
      <w:bookmarkEnd w:id="4421"/>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422" w:name="_Toc66114965"/>
      <w:bookmarkStart w:id="4423" w:name="_Toc67686476"/>
      <w:bookmarkStart w:id="4424" w:name="_Toc74994765"/>
      <w:bookmarkStart w:id="4425" w:name="_Toc85468022"/>
      <w:bookmarkStart w:id="4426" w:name="_Toc89183070"/>
      <w:bookmarkStart w:id="4427" w:name="_Toc90651372"/>
      <w:bookmarkStart w:id="4428" w:name="_Toc96933522"/>
      <w:bookmarkStart w:id="4429" w:name="_Toc98507361"/>
      <w:bookmarkStart w:id="4430" w:name="_Toc98507814"/>
      <w:bookmarkStart w:id="4431" w:name="_Toc122098419"/>
      <w:bookmarkStart w:id="4432" w:name="_Toc168391086"/>
      <w:r w:rsidRPr="00616F0C">
        <w:t>6.</w:t>
      </w:r>
      <w:r>
        <w:t>2</w:t>
      </w:r>
      <w:r w:rsidRPr="00616F0C">
        <w:t>.5.2</w:t>
      </w:r>
      <w:r w:rsidRPr="00616F0C">
        <w:tab/>
        <w:t>Timer Expiry Notification</w:t>
      </w:r>
      <w:bookmarkEnd w:id="4422"/>
      <w:bookmarkEnd w:id="4423"/>
      <w:bookmarkEnd w:id="4424"/>
      <w:bookmarkEnd w:id="4425"/>
      <w:bookmarkEnd w:id="4426"/>
      <w:bookmarkEnd w:id="4427"/>
      <w:bookmarkEnd w:id="4428"/>
      <w:bookmarkEnd w:id="4429"/>
      <w:bookmarkEnd w:id="4430"/>
      <w:bookmarkEnd w:id="4431"/>
      <w:bookmarkEnd w:id="4432"/>
    </w:p>
    <w:p w14:paraId="352B4826" w14:textId="77777777" w:rsidR="00E134FC" w:rsidRPr="00616F0C" w:rsidRDefault="00E134FC" w:rsidP="00E134FC">
      <w:pPr>
        <w:pStyle w:val="Heading5"/>
        <w:rPr>
          <w:noProof/>
        </w:rPr>
      </w:pPr>
      <w:bookmarkStart w:id="4433" w:name="_Toc66114966"/>
      <w:bookmarkStart w:id="4434" w:name="_Toc67686477"/>
      <w:bookmarkStart w:id="4435" w:name="_Toc74994766"/>
      <w:bookmarkStart w:id="4436" w:name="_Toc85468023"/>
      <w:bookmarkStart w:id="4437" w:name="_Toc89183071"/>
      <w:bookmarkStart w:id="4438" w:name="_Toc90651373"/>
      <w:bookmarkStart w:id="4439" w:name="_Toc96933523"/>
      <w:bookmarkStart w:id="4440" w:name="_Toc98507362"/>
      <w:bookmarkStart w:id="4441" w:name="_Toc98507815"/>
      <w:bookmarkStart w:id="4442" w:name="_Toc122098420"/>
      <w:bookmarkStart w:id="4443" w:name="_Toc168391087"/>
      <w:r w:rsidRPr="00616F0C">
        <w:t>6.</w:t>
      </w:r>
      <w:r>
        <w:t>2</w:t>
      </w:r>
      <w:r w:rsidRPr="00616F0C">
        <w:t>.5.2</w:t>
      </w:r>
      <w:r w:rsidRPr="00616F0C">
        <w:rPr>
          <w:noProof/>
        </w:rPr>
        <w:t>.1</w:t>
      </w:r>
      <w:r w:rsidRPr="00616F0C">
        <w:rPr>
          <w:noProof/>
        </w:rPr>
        <w:tab/>
        <w:t>Description</w:t>
      </w:r>
      <w:bookmarkEnd w:id="4433"/>
      <w:bookmarkEnd w:id="4434"/>
      <w:bookmarkEnd w:id="4435"/>
      <w:bookmarkEnd w:id="4436"/>
      <w:bookmarkEnd w:id="4437"/>
      <w:bookmarkEnd w:id="4438"/>
      <w:bookmarkEnd w:id="4439"/>
      <w:bookmarkEnd w:id="4440"/>
      <w:bookmarkEnd w:id="4441"/>
      <w:bookmarkEnd w:id="4442"/>
      <w:bookmarkEnd w:id="4443"/>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444" w:name="_Toc66114967"/>
      <w:bookmarkStart w:id="4445" w:name="_Toc67686478"/>
      <w:bookmarkStart w:id="4446" w:name="_Toc74994767"/>
      <w:bookmarkStart w:id="4447" w:name="_Toc85468024"/>
      <w:bookmarkStart w:id="4448" w:name="_Toc89183072"/>
      <w:bookmarkStart w:id="4449" w:name="_Toc90651374"/>
      <w:bookmarkStart w:id="4450" w:name="_Toc96933524"/>
      <w:bookmarkStart w:id="4451" w:name="_Toc98507363"/>
      <w:bookmarkStart w:id="4452" w:name="_Toc98507816"/>
      <w:bookmarkStart w:id="4453" w:name="_Toc122098421"/>
      <w:bookmarkStart w:id="4454" w:name="_Toc168391088"/>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444"/>
      <w:bookmarkEnd w:id="4445"/>
      <w:bookmarkEnd w:id="4446"/>
      <w:bookmarkEnd w:id="4447"/>
      <w:bookmarkEnd w:id="4448"/>
      <w:bookmarkEnd w:id="4449"/>
      <w:bookmarkEnd w:id="4450"/>
      <w:bookmarkEnd w:id="4451"/>
      <w:bookmarkEnd w:id="4452"/>
      <w:bookmarkEnd w:id="4453"/>
      <w:bookmarkEnd w:id="4454"/>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455" w:name="_Toc66114968"/>
      <w:bookmarkStart w:id="4456" w:name="_Toc67686479"/>
      <w:bookmarkStart w:id="4457" w:name="_Toc74994768"/>
      <w:bookmarkStart w:id="4458" w:name="_Toc85468025"/>
      <w:bookmarkStart w:id="4459" w:name="_Toc89183073"/>
      <w:bookmarkStart w:id="4460" w:name="_Toc90651375"/>
      <w:bookmarkStart w:id="4461" w:name="_Toc96933525"/>
      <w:bookmarkStart w:id="4462" w:name="_Toc98507364"/>
      <w:bookmarkStart w:id="4463" w:name="_Toc98507817"/>
      <w:bookmarkStart w:id="4464" w:name="_Toc122098422"/>
      <w:bookmarkStart w:id="4465" w:name="_Toc168391089"/>
      <w:r w:rsidRPr="00616F0C">
        <w:t>6.</w:t>
      </w:r>
      <w:r>
        <w:t>2</w:t>
      </w:r>
      <w:r w:rsidRPr="00616F0C">
        <w:t>.5.2</w:t>
      </w:r>
      <w:r w:rsidRPr="00616F0C">
        <w:rPr>
          <w:noProof/>
        </w:rPr>
        <w:t>.3</w:t>
      </w:r>
      <w:r w:rsidRPr="00616F0C">
        <w:rPr>
          <w:noProof/>
        </w:rPr>
        <w:tab/>
        <w:t>Standard Methods</w:t>
      </w:r>
      <w:bookmarkEnd w:id="4455"/>
      <w:bookmarkEnd w:id="4456"/>
      <w:bookmarkEnd w:id="4457"/>
      <w:bookmarkEnd w:id="4458"/>
      <w:bookmarkEnd w:id="4459"/>
      <w:bookmarkEnd w:id="4460"/>
      <w:bookmarkEnd w:id="4461"/>
      <w:bookmarkEnd w:id="4462"/>
      <w:bookmarkEnd w:id="4463"/>
      <w:bookmarkEnd w:id="4464"/>
      <w:bookmarkEnd w:id="4465"/>
    </w:p>
    <w:p w14:paraId="62300934" w14:textId="77777777" w:rsidR="00E134FC" w:rsidRPr="00616F0C" w:rsidRDefault="00E134FC" w:rsidP="00E134FC">
      <w:pPr>
        <w:pStyle w:val="H6"/>
        <w:rPr>
          <w:noProof/>
        </w:rPr>
      </w:pPr>
      <w:bookmarkStart w:id="4466" w:name="_Toc66114969"/>
      <w:bookmarkStart w:id="4467" w:name="_Toc67686480"/>
      <w:bookmarkStart w:id="4468" w:name="_Toc74994769"/>
      <w:bookmarkStart w:id="4469" w:name="_Toc85468026"/>
      <w:bookmarkStart w:id="4470" w:name="_Toc89183074"/>
      <w:bookmarkStart w:id="4471" w:name="_Toc90651376"/>
      <w:bookmarkStart w:id="4472" w:name="_Toc96933526"/>
      <w:r w:rsidRPr="00616F0C">
        <w:t>6.</w:t>
      </w:r>
      <w:r>
        <w:t>2</w:t>
      </w:r>
      <w:r w:rsidRPr="00616F0C">
        <w:t>.5.2.3</w:t>
      </w:r>
      <w:r w:rsidRPr="00616F0C">
        <w:rPr>
          <w:noProof/>
        </w:rPr>
        <w:t>.1</w:t>
      </w:r>
      <w:r w:rsidRPr="00616F0C">
        <w:rPr>
          <w:noProof/>
        </w:rPr>
        <w:tab/>
        <w:t>POST</w:t>
      </w:r>
      <w:bookmarkEnd w:id="4466"/>
      <w:bookmarkEnd w:id="4467"/>
      <w:bookmarkEnd w:id="4468"/>
      <w:bookmarkEnd w:id="4469"/>
      <w:bookmarkEnd w:id="4470"/>
      <w:bookmarkEnd w:id="4471"/>
      <w:bookmarkEnd w:id="4472"/>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473" w:name="_Toc66114970"/>
      <w:bookmarkStart w:id="4474" w:name="_Toc67686481"/>
      <w:bookmarkStart w:id="4475" w:name="_Toc74994770"/>
      <w:bookmarkStart w:id="4476" w:name="_Toc85468027"/>
      <w:bookmarkStart w:id="4477" w:name="_Toc89181529"/>
      <w:bookmarkStart w:id="4478" w:name="_Toc89183075"/>
      <w:bookmarkStart w:id="4479" w:name="_Toc90651377"/>
      <w:bookmarkStart w:id="4480" w:name="_Toc96933527"/>
      <w:bookmarkStart w:id="4481" w:name="_Toc98507365"/>
      <w:bookmarkStart w:id="4482" w:name="_Toc98507818"/>
      <w:bookmarkStart w:id="4483" w:name="_Toc122098423"/>
      <w:bookmarkStart w:id="4484" w:name="_Toc168391090"/>
      <w:r w:rsidRPr="00616F0C">
        <w:t>6.</w:t>
      </w:r>
      <w:r>
        <w:t>2</w:t>
      </w:r>
      <w:r w:rsidRPr="00616F0C">
        <w:t>.6</w:t>
      </w:r>
      <w:r w:rsidRPr="00616F0C">
        <w:tab/>
        <w:t>Data Model</w:t>
      </w:r>
      <w:bookmarkEnd w:id="4473"/>
      <w:bookmarkEnd w:id="4474"/>
      <w:bookmarkEnd w:id="4475"/>
      <w:bookmarkEnd w:id="4476"/>
      <w:bookmarkEnd w:id="4477"/>
      <w:bookmarkEnd w:id="4478"/>
      <w:bookmarkEnd w:id="4479"/>
      <w:bookmarkEnd w:id="4480"/>
      <w:bookmarkEnd w:id="4481"/>
      <w:bookmarkEnd w:id="4482"/>
      <w:bookmarkEnd w:id="4483"/>
      <w:bookmarkEnd w:id="4484"/>
    </w:p>
    <w:p w14:paraId="66EBE0DB" w14:textId="77777777" w:rsidR="00E134FC" w:rsidRPr="00616F0C" w:rsidRDefault="00E134FC" w:rsidP="00E134FC">
      <w:pPr>
        <w:pStyle w:val="Heading4"/>
      </w:pPr>
      <w:bookmarkStart w:id="4485" w:name="_Toc66114971"/>
      <w:bookmarkStart w:id="4486" w:name="_Toc67686482"/>
      <w:bookmarkStart w:id="4487" w:name="_Toc74994771"/>
      <w:bookmarkStart w:id="4488" w:name="_Toc85468028"/>
      <w:bookmarkStart w:id="4489" w:name="_Toc89183076"/>
      <w:bookmarkStart w:id="4490" w:name="_Toc90651378"/>
      <w:bookmarkStart w:id="4491" w:name="_Toc96933528"/>
      <w:bookmarkStart w:id="4492" w:name="_Toc98507366"/>
      <w:bookmarkStart w:id="4493" w:name="_Toc98507819"/>
      <w:bookmarkStart w:id="4494" w:name="_Toc122098424"/>
      <w:bookmarkStart w:id="4495" w:name="_Toc168391091"/>
      <w:r w:rsidRPr="00616F0C">
        <w:t>6.</w:t>
      </w:r>
      <w:r>
        <w:t>2</w:t>
      </w:r>
      <w:r w:rsidRPr="00616F0C">
        <w:t>.6.1</w:t>
      </w:r>
      <w:r w:rsidRPr="00616F0C">
        <w:tab/>
        <w:t>General</w:t>
      </w:r>
      <w:bookmarkEnd w:id="4485"/>
      <w:bookmarkEnd w:id="4486"/>
      <w:bookmarkEnd w:id="4487"/>
      <w:bookmarkEnd w:id="4488"/>
      <w:bookmarkEnd w:id="4489"/>
      <w:bookmarkEnd w:id="4490"/>
      <w:bookmarkEnd w:id="4491"/>
      <w:bookmarkEnd w:id="4492"/>
      <w:bookmarkEnd w:id="4493"/>
      <w:bookmarkEnd w:id="4494"/>
      <w:bookmarkEnd w:id="4495"/>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496" w:name="_Toc66114972"/>
      <w:bookmarkStart w:id="4497" w:name="_Toc67686483"/>
      <w:bookmarkStart w:id="4498" w:name="_Toc74994772"/>
      <w:bookmarkStart w:id="4499" w:name="_Toc85468029"/>
      <w:bookmarkStart w:id="4500" w:name="_Toc89183077"/>
      <w:bookmarkStart w:id="4501" w:name="_Toc90651379"/>
      <w:bookmarkStart w:id="4502" w:name="_Toc96933529"/>
      <w:bookmarkStart w:id="4503" w:name="_Toc98507367"/>
      <w:bookmarkStart w:id="4504" w:name="_Toc98507820"/>
      <w:bookmarkStart w:id="4505" w:name="_Toc122098425"/>
      <w:bookmarkStart w:id="4506" w:name="_Toc168391092"/>
      <w:r w:rsidRPr="00616F0C">
        <w:rPr>
          <w:lang w:val="en-US"/>
        </w:rPr>
        <w:t>6.</w:t>
      </w:r>
      <w:r>
        <w:rPr>
          <w:lang w:val="en-US"/>
        </w:rPr>
        <w:t>2</w:t>
      </w:r>
      <w:r w:rsidRPr="00616F0C">
        <w:rPr>
          <w:lang w:val="en-US"/>
        </w:rPr>
        <w:t>.6.2</w:t>
      </w:r>
      <w:r w:rsidRPr="00616F0C">
        <w:rPr>
          <w:lang w:val="en-US"/>
        </w:rPr>
        <w:tab/>
        <w:t>Structured data types</w:t>
      </w:r>
      <w:bookmarkEnd w:id="4496"/>
      <w:bookmarkEnd w:id="4497"/>
      <w:bookmarkEnd w:id="4498"/>
      <w:bookmarkEnd w:id="4499"/>
      <w:bookmarkEnd w:id="4500"/>
      <w:bookmarkEnd w:id="4501"/>
      <w:bookmarkEnd w:id="4502"/>
      <w:bookmarkEnd w:id="4503"/>
      <w:bookmarkEnd w:id="4504"/>
      <w:bookmarkEnd w:id="4505"/>
      <w:bookmarkEnd w:id="4506"/>
    </w:p>
    <w:p w14:paraId="55C7863F" w14:textId="77777777" w:rsidR="00E134FC" w:rsidRPr="00616F0C" w:rsidRDefault="00E134FC" w:rsidP="00E134FC">
      <w:pPr>
        <w:pStyle w:val="Heading5"/>
      </w:pPr>
      <w:bookmarkStart w:id="4507" w:name="_Toc66114973"/>
      <w:bookmarkStart w:id="4508" w:name="_Toc67686484"/>
      <w:bookmarkStart w:id="4509" w:name="_Toc74994773"/>
      <w:bookmarkStart w:id="4510" w:name="_Toc85468030"/>
      <w:bookmarkStart w:id="4511" w:name="_Toc89183078"/>
      <w:bookmarkStart w:id="4512" w:name="_Toc90651380"/>
      <w:bookmarkStart w:id="4513" w:name="_Toc96933530"/>
      <w:bookmarkStart w:id="4514" w:name="_Toc98507368"/>
      <w:bookmarkStart w:id="4515" w:name="_Toc98507821"/>
      <w:bookmarkStart w:id="4516" w:name="_Toc122098426"/>
      <w:bookmarkStart w:id="4517" w:name="_Toc168391093"/>
      <w:r w:rsidRPr="00616F0C">
        <w:t>6.</w:t>
      </w:r>
      <w:r>
        <w:t>2</w:t>
      </w:r>
      <w:r w:rsidRPr="00616F0C">
        <w:t>.6.2.1</w:t>
      </w:r>
      <w:r w:rsidRPr="00616F0C">
        <w:tab/>
        <w:t>Introduction</w:t>
      </w:r>
      <w:bookmarkEnd w:id="4507"/>
      <w:bookmarkEnd w:id="4508"/>
      <w:bookmarkEnd w:id="4509"/>
      <w:bookmarkEnd w:id="4510"/>
      <w:bookmarkEnd w:id="4511"/>
      <w:bookmarkEnd w:id="4512"/>
      <w:bookmarkEnd w:id="4513"/>
      <w:bookmarkEnd w:id="4514"/>
      <w:bookmarkEnd w:id="4515"/>
      <w:bookmarkEnd w:id="4516"/>
      <w:bookmarkEnd w:id="4517"/>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518" w:name="_Toc66114974"/>
      <w:bookmarkStart w:id="4519" w:name="_Toc67686485"/>
      <w:bookmarkStart w:id="4520" w:name="_Toc74994774"/>
      <w:bookmarkStart w:id="4521" w:name="_Toc85468031"/>
      <w:bookmarkStart w:id="4522" w:name="_Toc89183079"/>
      <w:bookmarkStart w:id="4523" w:name="_Toc90651381"/>
      <w:bookmarkStart w:id="4524" w:name="_Toc96933531"/>
      <w:bookmarkStart w:id="4525" w:name="_Toc98507369"/>
      <w:bookmarkStart w:id="4526" w:name="_Toc98507822"/>
      <w:bookmarkStart w:id="4527" w:name="_Toc122098427"/>
      <w:bookmarkStart w:id="4528" w:name="_Toc168391094"/>
      <w:r w:rsidRPr="00616F0C">
        <w:t>6.</w:t>
      </w:r>
      <w:r>
        <w:t>2</w:t>
      </w:r>
      <w:r w:rsidRPr="00616F0C">
        <w:t>.6.2.2</w:t>
      </w:r>
      <w:r w:rsidRPr="00616F0C">
        <w:tab/>
        <w:t xml:space="preserve">Type: </w:t>
      </w:r>
      <w:r>
        <w:t>Timer</w:t>
      </w:r>
      <w:bookmarkEnd w:id="4518"/>
      <w:bookmarkEnd w:id="4519"/>
      <w:bookmarkEnd w:id="4520"/>
      <w:bookmarkEnd w:id="4521"/>
      <w:bookmarkEnd w:id="4522"/>
      <w:bookmarkEnd w:id="4523"/>
      <w:bookmarkEnd w:id="4524"/>
      <w:bookmarkEnd w:id="4525"/>
      <w:bookmarkEnd w:id="4526"/>
      <w:bookmarkEnd w:id="4527"/>
      <w:bookmarkEnd w:id="452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529" w:name="_Toc66114975"/>
      <w:bookmarkStart w:id="4530" w:name="_Toc67686486"/>
      <w:bookmarkStart w:id="4531" w:name="_Toc74994775"/>
      <w:bookmarkStart w:id="4532" w:name="_Toc85468032"/>
      <w:bookmarkStart w:id="4533" w:name="_Toc89183080"/>
      <w:bookmarkStart w:id="4534" w:name="_Toc90651382"/>
      <w:bookmarkStart w:id="4535" w:name="_Toc96933532"/>
      <w:bookmarkStart w:id="4536" w:name="_Toc98507370"/>
      <w:bookmarkStart w:id="4537" w:name="_Toc98507823"/>
      <w:bookmarkStart w:id="4538" w:name="_Toc122098428"/>
      <w:bookmarkStart w:id="4539" w:name="_Toc168391095"/>
      <w:r w:rsidRPr="00616F0C">
        <w:t>6.</w:t>
      </w:r>
      <w:r>
        <w:t>2</w:t>
      </w:r>
      <w:r w:rsidRPr="00616F0C">
        <w:t>.6.2.</w:t>
      </w:r>
      <w:r>
        <w:t>3</w:t>
      </w:r>
      <w:r w:rsidRPr="00616F0C">
        <w:tab/>
        <w:t xml:space="preserve">Type: </w:t>
      </w:r>
      <w:r>
        <w:t>TimerIdList</w:t>
      </w:r>
      <w:bookmarkEnd w:id="4529"/>
      <w:bookmarkEnd w:id="4530"/>
      <w:bookmarkEnd w:id="4531"/>
      <w:bookmarkEnd w:id="4532"/>
      <w:bookmarkEnd w:id="4533"/>
      <w:bookmarkEnd w:id="4534"/>
      <w:bookmarkEnd w:id="4535"/>
      <w:bookmarkEnd w:id="4536"/>
      <w:bookmarkEnd w:id="4537"/>
      <w:bookmarkEnd w:id="4538"/>
      <w:bookmarkEnd w:id="4539"/>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540" w:name="_Toc66114976"/>
      <w:bookmarkStart w:id="4541" w:name="_Toc67686487"/>
      <w:bookmarkStart w:id="4542" w:name="_Toc74994776"/>
      <w:bookmarkStart w:id="4543" w:name="_Toc85468033"/>
      <w:bookmarkStart w:id="4544" w:name="_Toc89183081"/>
      <w:bookmarkStart w:id="4545" w:name="_Toc90651383"/>
      <w:bookmarkStart w:id="4546" w:name="_Toc96933533"/>
      <w:bookmarkStart w:id="4547" w:name="_Toc98507371"/>
      <w:bookmarkStart w:id="4548" w:name="_Toc98507824"/>
      <w:bookmarkStart w:id="4549" w:name="_Toc122098429"/>
      <w:bookmarkStart w:id="4550" w:name="_Toc168391096"/>
      <w:r w:rsidRPr="00616F0C">
        <w:rPr>
          <w:lang w:val="en-US"/>
        </w:rPr>
        <w:t>6.</w:t>
      </w:r>
      <w:r>
        <w:rPr>
          <w:lang w:val="en-US"/>
        </w:rPr>
        <w:t>2</w:t>
      </w:r>
      <w:r w:rsidRPr="00616F0C">
        <w:rPr>
          <w:lang w:val="en-US"/>
        </w:rPr>
        <w:t>.6.3</w:t>
      </w:r>
      <w:r w:rsidRPr="00616F0C">
        <w:rPr>
          <w:lang w:val="en-US"/>
        </w:rPr>
        <w:tab/>
        <w:t>Simple data types and enumerations</w:t>
      </w:r>
      <w:bookmarkEnd w:id="4540"/>
      <w:bookmarkEnd w:id="4541"/>
      <w:bookmarkEnd w:id="4542"/>
      <w:bookmarkEnd w:id="4543"/>
      <w:bookmarkEnd w:id="4544"/>
      <w:bookmarkEnd w:id="4545"/>
      <w:bookmarkEnd w:id="4546"/>
      <w:bookmarkEnd w:id="4547"/>
      <w:bookmarkEnd w:id="4548"/>
      <w:bookmarkEnd w:id="4549"/>
      <w:bookmarkEnd w:id="4550"/>
    </w:p>
    <w:p w14:paraId="384D9D8B" w14:textId="77777777" w:rsidR="00E134FC" w:rsidRPr="00616F0C" w:rsidRDefault="00E134FC" w:rsidP="00E134FC">
      <w:pPr>
        <w:pStyle w:val="Heading5"/>
      </w:pPr>
      <w:bookmarkStart w:id="4551" w:name="_Toc66114977"/>
      <w:bookmarkStart w:id="4552" w:name="_Toc67686488"/>
      <w:bookmarkStart w:id="4553" w:name="_Toc74994777"/>
      <w:bookmarkStart w:id="4554" w:name="_Toc85468034"/>
      <w:bookmarkStart w:id="4555" w:name="_Toc89183082"/>
      <w:bookmarkStart w:id="4556" w:name="_Toc90651384"/>
      <w:bookmarkStart w:id="4557" w:name="_Toc96933534"/>
      <w:bookmarkStart w:id="4558" w:name="_Toc98507372"/>
      <w:bookmarkStart w:id="4559" w:name="_Toc98507825"/>
      <w:bookmarkStart w:id="4560" w:name="_Toc122098430"/>
      <w:bookmarkStart w:id="4561" w:name="_Toc168391097"/>
      <w:r w:rsidRPr="00616F0C">
        <w:t>6.</w:t>
      </w:r>
      <w:r>
        <w:t>2</w:t>
      </w:r>
      <w:r w:rsidRPr="00616F0C">
        <w:t>.6.3.1</w:t>
      </w:r>
      <w:r w:rsidRPr="00616F0C">
        <w:tab/>
        <w:t>Introduction</w:t>
      </w:r>
      <w:bookmarkEnd w:id="4551"/>
      <w:bookmarkEnd w:id="4552"/>
      <w:bookmarkEnd w:id="4553"/>
      <w:bookmarkEnd w:id="4554"/>
      <w:bookmarkEnd w:id="4555"/>
      <w:bookmarkEnd w:id="4556"/>
      <w:bookmarkEnd w:id="4557"/>
      <w:bookmarkEnd w:id="4558"/>
      <w:bookmarkEnd w:id="4559"/>
      <w:bookmarkEnd w:id="4560"/>
      <w:bookmarkEnd w:id="4561"/>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562" w:name="_Toc66114978"/>
      <w:bookmarkStart w:id="4563" w:name="_Toc67686489"/>
      <w:bookmarkStart w:id="4564" w:name="_Toc74994778"/>
      <w:bookmarkStart w:id="4565" w:name="_Toc85468035"/>
      <w:bookmarkStart w:id="4566" w:name="_Toc89183083"/>
      <w:bookmarkStart w:id="4567" w:name="_Toc90651385"/>
      <w:bookmarkStart w:id="4568" w:name="_Toc96933535"/>
      <w:bookmarkStart w:id="4569" w:name="_Toc98507373"/>
      <w:bookmarkStart w:id="4570" w:name="_Toc98507826"/>
      <w:bookmarkStart w:id="4571" w:name="_Toc122098431"/>
      <w:bookmarkStart w:id="4572" w:name="_Toc168391098"/>
      <w:r w:rsidRPr="00616F0C">
        <w:t>6.</w:t>
      </w:r>
      <w:r>
        <w:t>2</w:t>
      </w:r>
      <w:r w:rsidRPr="00616F0C">
        <w:t>.6.3.2</w:t>
      </w:r>
      <w:r w:rsidRPr="00616F0C">
        <w:tab/>
        <w:t>Simple data types</w:t>
      </w:r>
      <w:bookmarkEnd w:id="4562"/>
      <w:bookmarkEnd w:id="4563"/>
      <w:bookmarkEnd w:id="4564"/>
      <w:bookmarkEnd w:id="4565"/>
      <w:bookmarkEnd w:id="4566"/>
      <w:bookmarkEnd w:id="4567"/>
      <w:bookmarkEnd w:id="4568"/>
      <w:bookmarkEnd w:id="4569"/>
      <w:bookmarkEnd w:id="4570"/>
      <w:bookmarkEnd w:id="4571"/>
      <w:bookmarkEnd w:id="4572"/>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573" w:name="_Toc66114979"/>
      <w:bookmarkStart w:id="4574" w:name="_Toc67686490"/>
      <w:bookmarkStart w:id="4575" w:name="_Toc74994779"/>
      <w:bookmarkStart w:id="4576" w:name="_Toc85468036"/>
      <w:bookmarkStart w:id="4577" w:name="_Toc89181530"/>
      <w:bookmarkStart w:id="4578" w:name="_Toc89183084"/>
      <w:bookmarkStart w:id="4579" w:name="_Toc90651386"/>
      <w:bookmarkStart w:id="4580" w:name="_Toc96933536"/>
      <w:bookmarkStart w:id="4581" w:name="_Toc98507374"/>
      <w:bookmarkStart w:id="4582" w:name="_Toc98507827"/>
      <w:bookmarkStart w:id="4583" w:name="_Toc122098432"/>
      <w:bookmarkStart w:id="4584" w:name="_Toc168391099"/>
      <w:r w:rsidRPr="00616F0C">
        <w:t>6.</w:t>
      </w:r>
      <w:r>
        <w:t>2</w:t>
      </w:r>
      <w:r w:rsidRPr="00616F0C">
        <w:t>.7</w:t>
      </w:r>
      <w:r w:rsidRPr="00616F0C">
        <w:tab/>
        <w:t>Error Handling</w:t>
      </w:r>
      <w:bookmarkEnd w:id="4573"/>
      <w:bookmarkEnd w:id="4574"/>
      <w:bookmarkEnd w:id="4575"/>
      <w:bookmarkEnd w:id="4576"/>
      <w:bookmarkEnd w:id="4577"/>
      <w:bookmarkEnd w:id="4578"/>
      <w:bookmarkEnd w:id="4579"/>
      <w:bookmarkEnd w:id="4580"/>
      <w:bookmarkEnd w:id="4581"/>
      <w:bookmarkEnd w:id="4582"/>
      <w:bookmarkEnd w:id="4583"/>
      <w:bookmarkEnd w:id="4584"/>
    </w:p>
    <w:p w14:paraId="6026F245" w14:textId="77777777" w:rsidR="00E134FC" w:rsidRPr="00616F0C" w:rsidRDefault="00E134FC" w:rsidP="00E134FC">
      <w:pPr>
        <w:pStyle w:val="Heading4"/>
      </w:pPr>
      <w:bookmarkStart w:id="4585" w:name="_Toc66114980"/>
      <w:bookmarkStart w:id="4586" w:name="_Toc67686491"/>
      <w:bookmarkStart w:id="4587" w:name="_Toc74994780"/>
      <w:bookmarkStart w:id="4588" w:name="_Toc85468037"/>
      <w:bookmarkStart w:id="4589" w:name="_Toc89183085"/>
      <w:bookmarkStart w:id="4590" w:name="_Toc90651387"/>
      <w:bookmarkStart w:id="4591" w:name="_Toc96933537"/>
      <w:bookmarkStart w:id="4592" w:name="_Toc98507375"/>
      <w:bookmarkStart w:id="4593" w:name="_Toc98507828"/>
      <w:bookmarkStart w:id="4594" w:name="_Toc122098433"/>
      <w:bookmarkStart w:id="4595" w:name="_Toc168391100"/>
      <w:r w:rsidRPr="00616F0C">
        <w:t>6.</w:t>
      </w:r>
      <w:r>
        <w:t>2</w:t>
      </w:r>
      <w:r w:rsidRPr="00616F0C">
        <w:t>.7.1</w:t>
      </w:r>
      <w:r w:rsidRPr="00616F0C">
        <w:tab/>
        <w:t>General</w:t>
      </w:r>
      <w:bookmarkEnd w:id="4585"/>
      <w:bookmarkEnd w:id="4586"/>
      <w:bookmarkEnd w:id="4587"/>
      <w:bookmarkEnd w:id="4588"/>
      <w:bookmarkEnd w:id="4589"/>
      <w:bookmarkEnd w:id="4590"/>
      <w:bookmarkEnd w:id="4591"/>
      <w:bookmarkEnd w:id="4592"/>
      <w:bookmarkEnd w:id="4593"/>
      <w:bookmarkEnd w:id="4594"/>
      <w:bookmarkEnd w:id="459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596" w:name="_Toc66114981"/>
      <w:bookmarkStart w:id="4597" w:name="_Toc67686492"/>
      <w:bookmarkStart w:id="4598" w:name="_Toc74994781"/>
      <w:bookmarkStart w:id="4599" w:name="_Toc85468038"/>
      <w:bookmarkStart w:id="4600" w:name="_Toc89183086"/>
      <w:bookmarkStart w:id="4601" w:name="_Toc90651388"/>
      <w:bookmarkStart w:id="4602" w:name="_Toc96933538"/>
      <w:bookmarkStart w:id="4603" w:name="_Toc98507376"/>
      <w:bookmarkStart w:id="4604" w:name="_Toc98507829"/>
      <w:bookmarkStart w:id="4605" w:name="_Toc122098434"/>
      <w:bookmarkStart w:id="4606" w:name="_Toc168391101"/>
      <w:r w:rsidRPr="00616F0C">
        <w:t>6.</w:t>
      </w:r>
      <w:r>
        <w:t>2</w:t>
      </w:r>
      <w:r w:rsidRPr="00616F0C">
        <w:t>.7.2</w:t>
      </w:r>
      <w:r w:rsidRPr="00616F0C">
        <w:tab/>
        <w:t>Protocol Errors</w:t>
      </w:r>
      <w:bookmarkEnd w:id="4596"/>
      <w:bookmarkEnd w:id="4597"/>
      <w:bookmarkEnd w:id="4598"/>
      <w:bookmarkEnd w:id="4599"/>
      <w:bookmarkEnd w:id="4600"/>
      <w:bookmarkEnd w:id="4601"/>
      <w:bookmarkEnd w:id="4602"/>
      <w:bookmarkEnd w:id="4603"/>
      <w:bookmarkEnd w:id="4604"/>
      <w:bookmarkEnd w:id="4605"/>
      <w:bookmarkEnd w:id="4606"/>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607" w:name="_Toc66114982"/>
      <w:bookmarkStart w:id="4608" w:name="_Toc67686493"/>
      <w:bookmarkStart w:id="4609" w:name="_Toc74994782"/>
      <w:bookmarkStart w:id="4610" w:name="_Toc85468039"/>
      <w:bookmarkStart w:id="4611" w:name="_Toc89183087"/>
      <w:bookmarkStart w:id="4612" w:name="_Toc90651389"/>
      <w:bookmarkStart w:id="4613" w:name="_Toc96933539"/>
      <w:bookmarkStart w:id="4614" w:name="_Toc98507377"/>
      <w:bookmarkStart w:id="4615" w:name="_Toc98507830"/>
      <w:bookmarkStart w:id="4616" w:name="_Toc122098435"/>
      <w:bookmarkStart w:id="4617" w:name="_Toc168391102"/>
      <w:r w:rsidRPr="00616F0C">
        <w:t>6.</w:t>
      </w:r>
      <w:r>
        <w:t>2</w:t>
      </w:r>
      <w:r w:rsidRPr="00616F0C">
        <w:t>.7.3</w:t>
      </w:r>
      <w:r w:rsidRPr="00616F0C">
        <w:tab/>
        <w:t>Application Errors</w:t>
      </w:r>
      <w:bookmarkEnd w:id="4607"/>
      <w:bookmarkEnd w:id="4608"/>
      <w:bookmarkEnd w:id="4609"/>
      <w:bookmarkEnd w:id="4610"/>
      <w:bookmarkEnd w:id="4611"/>
      <w:bookmarkEnd w:id="4612"/>
      <w:bookmarkEnd w:id="4613"/>
      <w:bookmarkEnd w:id="4614"/>
      <w:bookmarkEnd w:id="4615"/>
      <w:bookmarkEnd w:id="4616"/>
      <w:bookmarkEnd w:id="461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618" w:name="_Toc66114983"/>
      <w:bookmarkStart w:id="4619" w:name="_Toc67686494"/>
      <w:bookmarkStart w:id="4620" w:name="_Toc74994783"/>
      <w:bookmarkStart w:id="4621" w:name="_Toc85468040"/>
      <w:bookmarkStart w:id="4622" w:name="_Toc89181531"/>
      <w:bookmarkStart w:id="4623" w:name="_Toc89183088"/>
      <w:bookmarkStart w:id="4624" w:name="_Toc90651390"/>
      <w:bookmarkStart w:id="4625" w:name="_Toc96933540"/>
      <w:bookmarkStart w:id="4626" w:name="_Toc98507378"/>
      <w:bookmarkStart w:id="4627" w:name="_Toc98507831"/>
      <w:bookmarkStart w:id="4628" w:name="_Toc122098436"/>
      <w:bookmarkStart w:id="4629" w:name="_Toc168391103"/>
      <w:r w:rsidRPr="00616F0C">
        <w:t>6.</w:t>
      </w:r>
      <w:r>
        <w:t>2</w:t>
      </w:r>
      <w:r w:rsidRPr="00616F0C">
        <w:t>.8</w:t>
      </w:r>
      <w:r w:rsidRPr="00616F0C">
        <w:rPr>
          <w:lang w:eastAsia="zh-CN"/>
        </w:rPr>
        <w:tab/>
        <w:t>Feature negotiation</w:t>
      </w:r>
      <w:bookmarkEnd w:id="4618"/>
      <w:bookmarkEnd w:id="4619"/>
      <w:bookmarkEnd w:id="4620"/>
      <w:bookmarkEnd w:id="4621"/>
      <w:bookmarkEnd w:id="4622"/>
      <w:bookmarkEnd w:id="4623"/>
      <w:bookmarkEnd w:id="4624"/>
      <w:bookmarkEnd w:id="4625"/>
      <w:bookmarkEnd w:id="4626"/>
      <w:bookmarkEnd w:id="4627"/>
      <w:bookmarkEnd w:id="4628"/>
      <w:bookmarkEnd w:id="4629"/>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630" w:name="_Toc66114984"/>
      <w:bookmarkStart w:id="4631" w:name="_Toc67686495"/>
      <w:bookmarkStart w:id="4632" w:name="_Toc74994784"/>
      <w:bookmarkStart w:id="4633" w:name="_Toc85468041"/>
      <w:bookmarkStart w:id="4634" w:name="_Toc89181532"/>
      <w:bookmarkStart w:id="4635" w:name="_Toc89183089"/>
      <w:bookmarkStart w:id="4636" w:name="_Toc90651391"/>
      <w:bookmarkStart w:id="4637" w:name="_Toc96933541"/>
      <w:bookmarkStart w:id="4638" w:name="_Toc98507379"/>
      <w:bookmarkStart w:id="4639" w:name="_Toc98507832"/>
      <w:bookmarkStart w:id="4640" w:name="_Toc122098437"/>
      <w:bookmarkStart w:id="4641" w:name="_Toc168391104"/>
      <w:r w:rsidRPr="00616F0C">
        <w:t>6.</w:t>
      </w:r>
      <w:r>
        <w:t>2</w:t>
      </w:r>
      <w:r w:rsidRPr="00616F0C">
        <w:t>.9</w:t>
      </w:r>
      <w:r w:rsidRPr="00616F0C">
        <w:tab/>
        <w:t>Security</w:t>
      </w:r>
      <w:bookmarkEnd w:id="4630"/>
      <w:bookmarkEnd w:id="4631"/>
      <w:bookmarkEnd w:id="4632"/>
      <w:bookmarkEnd w:id="4633"/>
      <w:bookmarkEnd w:id="4634"/>
      <w:bookmarkEnd w:id="4635"/>
      <w:bookmarkEnd w:id="4636"/>
      <w:bookmarkEnd w:id="4637"/>
      <w:bookmarkEnd w:id="4638"/>
      <w:bookmarkEnd w:id="4639"/>
      <w:bookmarkEnd w:id="4640"/>
      <w:bookmarkEnd w:id="464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642" w:name="_Toc22187602"/>
      <w:bookmarkStart w:id="4643" w:name="_Toc22630824"/>
      <w:bookmarkStart w:id="4644" w:name="_Toc34227119"/>
      <w:bookmarkStart w:id="4645" w:name="_Toc34749834"/>
      <w:bookmarkStart w:id="4646" w:name="_Toc34750394"/>
      <w:bookmarkStart w:id="4647" w:name="_Toc34750584"/>
      <w:bookmarkStart w:id="4648" w:name="_Toc35940990"/>
      <w:bookmarkStart w:id="4649" w:name="_Toc35937423"/>
      <w:bookmarkStart w:id="4650" w:name="_Toc36463817"/>
      <w:bookmarkStart w:id="4651" w:name="_Toc43131773"/>
      <w:bookmarkStart w:id="4652" w:name="_Toc45032608"/>
      <w:bookmarkStart w:id="4653" w:name="_Toc49782302"/>
      <w:bookmarkStart w:id="4654" w:name="_Toc51873738"/>
      <w:bookmarkStart w:id="4655" w:name="_Toc57209234"/>
      <w:bookmarkStart w:id="4656" w:name="_Toc58588577"/>
      <w:bookmarkStart w:id="4657" w:name="_Toc66114985"/>
      <w:bookmarkStart w:id="4658" w:name="_Toc67686496"/>
      <w:bookmarkStart w:id="4659" w:name="_Toc74994785"/>
      <w:bookmarkStart w:id="4660" w:name="_Toc85468042"/>
      <w:bookmarkStart w:id="4661" w:name="_Toc89183090"/>
      <w:bookmarkStart w:id="4662" w:name="_Toc90651392"/>
      <w:bookmarkStart w:id="4663" w:name="_Toc96933542"/>
      <w:bookmarkStart w:id="4664" w:name="_Toc98507380"/>
      <w:bookmarkStart w:id="4665" w:name="_Toc98507833"/>
      <w:bookmarkStart w:id="4666" w:name="_Toc122098438"/>
      <w:bookmarkStart w:id="4667" w:name="_Toc168391105"/>
      <w:r w:rsidRPr="00616F0C">
        <w:t>Annex A (normative):</w:t>
      </w:r>
      <w:r w:rsidRPr="00616F0C">
        <w:br/>
        <w:t>OpenAPI specification</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4BD10EC" w14:textId="77777777" w:rsidR="00E134FC" w:rsidRPr="00616F0C" w:rsidRDefault="00E134FC" w:rsidP="0029216D">
      <w:pPr>
        <w:pStyle w:val="Heading1"/>
      </w:pPr>
      <w:bookmarkStart w:id="4668" w:name="_Toc22187603"/>
      <w:bookmarkStart w:id="4669" w:name="_Toc22630825"/>
      <w:bookmarkStart w:id="4670" w:name="_Toc34227120"/>
      <w:bookmarkStart w:id="4671" w:name="_Toc34749835"/>
      <w:bookmarkStart w:id="4672" w:name="_Toc34750395"/>
      <w:bookmarkStart w:id="4673" w:name="_Toc34750585"/>
      <w:bookmarkStart w:id="4674" w:name="_Toc35940991"/>
      <w:bookmarkStart w:id="4675" w:name="_Toc35937424"/>
      <w:bookmarkStart w:id="4676" w:name="_Toc36463818"/>
      <w:bookmarkStart w:id="4677" w:name="_Toc43131774"/>
      <w:bookmarkStart w:id="4678" w:name="_Toc45032609"/>
      <w:bookmarkStart w:id="4679" w:name="_Toc49782303"/>
      <w:bookmarkStart w:id="4680" w:name="_Toc51873739"/>
      <w:bookmarkStart w:id="4681" w:name="_Toc57209235"/>
      <w:bookmarkStart w:id="4682" w:name="_Toc58588578"/>
      <w:bookmarkStart w:id="4683" w:name="_Toc66114986"/>
      <w:bookmarkStart w:id="4684" w:name="_Toc67686497"/>
      <w:bookmarkStart w:id="4685" w:name="_Toc74994786"/>
      <w:bookmarkStart w:id="4686" w:name="_Toc85468043"/>
      <w:bookmarkStart w:id="4687" w:name="_Toc89181533"/>
      <w:bookmarkStart w:id="4688" w:name="_Toc89183091"/>
      <w:bookmarkStart w:id="4689" w:name="_Toc90651393"/>
      <w:bookmarkStart w:id="4690" w:name="_Toc96933543"/>
      <w:bookmarkStart w:id="4691" w:name="_Toc98507381"/>
      <w:bookmarkStart w:id="4692" w:name="_Toc98507834"/>
      <w:bookmarkStart w:id="4693" w:name="_Toc122098439"/>
      <w:bookmarkStart w:id="4694" w:name="_Toc168391106"/>
      <w:r w:rsidRPr="00616F0C">
        <w:t>A.1</w:t>
      </w:r>
      <w:r w:rsidRPr="00616F0C">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4695" w:name="_Toc22187604"/>
      <w:bookmarkStart w:id="4696" w:name="_Toc22630826"/>
      <w:bookmarkStart w:id="4697" w:name="_Toc34227121"/>
      <w:bookmarkStart w:id="4698" w:name="_Toc34749836"/>
      <w:bookmarkStart w:id="4699" w:name="_Toc34750396"/>
      <w:bookmarkStart w:id="4700" w:name="_Toc34750586"/>
      <w:bookmarkStart w:id="4701" w:name="_Toc35940992"/>
      <w:bookmarkStart w:id="4702" w:name="_Toc35937425"/>
      <w:bookmarkStart w:id="4703" w:name="_Toc36463819"/>
      <w:bookmarkStart w:id="4704" w:name="_Toc43131775"/>
      <w:bookmarkStart w:id="4705" w:name="_Toc45032610"/>
      <w:bookmarkStart w:id="4706" w:name="_Toc49782304"/>
      <w:bookmarkStart w:id="4707" w:name="_Toc51873740"/>
      <w:bookmarkStart w:id="4708" w:name="_Toc57209236"/>
      <w:bookmarkStart w:id="4709" w:name="_Toc58588579"/>
      <w:bookmarkStart w:id="4710" w:name="_Toc66114987"/>
      <w:bookmarkStart w:id="4711" w:name="_Toc67686498"/>
      <w:bookmarkStart w:id="4712" w:name="_Toc74994787"/>
      <w:bookmarkStart w:id="4713" w:name="_Toc85468044"/>
      <w:bookmarkStart w:id="4714" w:name="_Toc89181534"/>
      <w:bookmarkStart w:id="4715" w:name="_Toc89183092"/>
      <w:bookmarkStart w:id="4716" w:name="_Toc90651394"/>
      <w:bookmarkStart w:id="4717" w:name="_Toc96933544"/>
      <w:bookmarkStart w:id="4718" w:name="_Toc98507382"/>
      <w:bookmarkStart w:id="4719" w:name="_Toc98507835"/>
      <w:bookmarkStart w:id="4720" w:name="_Toc122098440"/>
      <w:bookmarkStart w:id="4721" w:name="_Toc168391107"/>
      <w:r w:rsidRPr="00616F0C">
        <w:t>A.2</w:t>
      </w:r>
      <w:r w:rsidRPr="00616F0C">
        <w:tab/>
        <w:t>Nudsf_DataRepository API</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D6F3344"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r w:rsidR="002058C1">
        <w:rPr>
          <w:lang w:val="fr-FR"/>
        </w:rPr>
        <w:t>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4E0E6A6E" w:rsidR="00E134FC" w:rsidRPr="00616F0C" w:rsidRDefault="00E134FC" w:rsidP="00E134FC">
      <w:pPr>
        <w:pStyle w:val="PL"/>
      </w:pPr>
      <w:r w:rsidRPr="00616F0C">
        <w:t xml:space="preserve">    © 202</w:t>
      </w:r>
      <w:r w:rsidR="002058C1">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1A15D6AE"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8B2939">
        <w:t>8</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CE3E55A"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w:t>
      </w:r>
    </w:p>
    <w:p w14:paraId="7DE2A0C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multipart/mixed:</w:t>
      </w:r>
    </w:p>
    <w:p w14:paraId="7A3F18DB"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61A981AB"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$ref: '#/components/schemas/Record'</w:t>
      </w:r>
    </w:p>
    <w:p w14:paraId="3EE05D8E"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encoding:</w:t>
      </w:r>
    </w:p>
    <w:p w14:paraId="4071E1A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6BEAD86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contentType: application/json</w:t>
      </w:r>
    </w:p>
    <w:p w14:paraId="2B7CB040"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headers:</w:t>
      </w:r>
    </w:p>
    <w:p w14:paraId="69825001"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47441E83"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1B5373DD"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6B90AAD1"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27F6035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23EB24B5"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0EEBF02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headers:</w:t>
      </w:r>
    </w:p>
    <w:p w14:paraId="0C68A4B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2583E230"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4F891FE2"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5A98EFC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3833747E"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2908DF64"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546EBC1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3732CA7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8F79E3" w:rsidRDefault="00E134FC" w:rsidP="00E134FC">
      <w:pPr>
        <w:pStyle w:val="PL"/>
        <w:rPr>
          <w:lang w:val="de-DE"/>
        </w:rPr>
      </w:pPr>
      <w:r w:rsidRPr="00616F0C">
        <w:rPr>
          <w:lang w:val="en-US"/>
        </w:rPr>
        <w:t xml:space="preserve">      </w:t>
      </w:r>
      <w:r w:rsidRPr="008F79E3">
        <w:rPr>
          <w:lang w:val="de-DE"/>
        </w:rPr>
        <w:t>operationId: GetMetaSchema</w:t>
      </w:r>
    </w:p>
    <w:p w14:paraId="7155C4E7" w14:textId="77777777" w:rsidR="00E134FC" w:rsidRPr="008F79E3" w:rsidRDefault="00E134FC" w:rsidP="00E134FC">
      <w:pPr>
        <w:pStyle w:val="PL"/>
        <w:rPr>
          <w:lang w:val="de-DE"/>
        </w:rPr>
      </w:pPr>
      <w:r w:rsidRPr="008F79E3">
        <w:rPr>
          <w:lang w:val="de-DE"/>
        </w:rPr>
        <w:t xml:space="preserve">      tags:</w:t>
      </w:r>
    </w:p>
    <w:p w14:paraId="026FBBB9" w14:textId="77777777" w:rsidR="00E134FC" w:rsidRPr="008F79E3" w:rsidRDefault="00E134FC" w:rsidP="00E134FC">
      <w:pPr>
        <w:pStyle w:val="PL"/>
        <w:rPr>
          <w:lang w:val="de-DE"/>
        </w:rPr>
      </w:pPr>
      <w:r w:rsidRPr="008F79E3">
        <w:rPr>
          <w:lang w:val="de-DE"/>
        </w:rPr>
        <w:t xml:space="preserve">      - MetaSchema CRUD</w:t>
      </w:r>
    </w:p>
    <w:p w14:paraId="1381479B" w14:textId="77777777" w:rsidR="00E134FC" w:rsidRPr="008F79E3" w:rsidRDefault="00E134FC" w:rsidP="00E134FC">
      <w:pPr>
        <w:pStyle w:val="PL"/>
        <w:rPr>
          <w:lang w:val="de-DE"/>
        </w:rPr>
      </w:pPr>
      <w:r w:rsidRPr="008F79E3">
        <w:rPr>
          <w:lang w:val="de-DE"/>
        </w:rPr>
        <w:t xml:space="preserve">      parameters:</w:t>
      </w:r>
    </w:p>
    <w:p w14:paraId="61A4BCE8" w14:textId="77777777" w:rsidR="00E134FC" w:rsidRPr="00616F0C" w:rsidRDefault="00E134FC" w:rsidP="00E134FC">
      <w:pPr>
        <w:pStyle w:val="PL"/>
        <w:rPr>
          <w:lang w:val="en-US"/>
        </w:rPr>
      </w:pPr>
      <w:r w:rsidRPr="008F79E3">
        <w:rPr>
          <w:lang w:val="de-DE"/>
        </w:rPr>
        <w:t xml:space="preserve">        </w:t>
      </w:r>
      <w:r w:rsidRPr="00616F0C">
        <w:rPr>
          <w:lang w:val="en-US"/>
        </w:rPr>
        <w:t>-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0A6A3E11" w:rsidR="00E134FC" w:rsidRPr="00616F0C" w:rsidRDefault="00E134FC" w:rsidP="00E134FC">
      <w:pPr>
        <w:pStyle w:val="PL"/>
        <w:rPr>
          <w:lang w:val="en-US"/>
        </w:rPr>
      </w:pPr>
      <w:r w:rsidRPr="00616F0C">
        <w:rPr>
          <w:lang w:val="en-US"/>
        </w:rPr>
        <w:t xml:space="preserve">            the URI of the created </w:t>
      </w:r>
      <w:r w:rsidR="00565051">
        <w:rPr>
          <w:lang w:val="en-US"/>
        </w:rPr>
        <w:t>Meta Schema</w:t>
      </w:r>
      <w:r w:rsidRPr="00616F0C">
        <w:rPr>
          <w:lang w:val="en-US"/>
        </w:rPr>
        <w:t>.</w:t>
      </w:r>
    </w:p>
    <w:p w14:paraId="29BD580E" w14:textId="77777777" w:rsidR="009D2453" w:rsidRPr="00B3056F" w:rsidRDefault="009D2453" w:rsidP="009D2453">
      <w:pPr>
        <w:pStyle w:val="PL"/>
      </w:pPr>
      <w:r w:rsidRPr="00B3056F">
        <w:t xml:space="preserve">          content:</w:t>
      </w:r>
    </w:p>
    <w:p w14:paraId="5FE7E9A6" w14:textId="77777777" w:rsidR="009D2453" w:rsidRPr="00B3056F" w:rsidRDefault="009D2453" w:rsidP="009D2453">
      <w:pPr>
        <w:pStyle w:val="PL"/>
      </w:pPr>
      <w:r w:rsidRPr="00B3056F">
        <w:t xml:space="preserve">            application/json:</w:t>
      </w:r>
    </w:p>
    <w:p w14:paraId="5EFB79F7" w14:textId="77777777" w:rsidR="009D2453" w:rsidRPr="00B3056F" w:rsidRDefault="009D2453" w:rsidP="009D2453">
      <w:pPr>
        <w:pStyle w:val="PL"/>
      </w:pPr>
      <w:r w:rsidRPr="00B3056F">
        <w:t xml:space="preserve">              schema:</w:t>
      </w:r>
    </w:p>
    <w:p w14:paraId="7082F1D0" w14:textId="77777777" w:rsidR="009D2453" w:rsidRPr="00616F0C" w:rsidRDefault="009D2453" w:rsidP="009D2453">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F79E3" w:rsidRDefault="00E134FC" w:rsidP="00E134FC">
      <w:pPr>
        <w:pStyle w:val="PL"/>
        <w:rPr>
          <w:lang w:val="en-US"/>
        </w:rPr>
      </w:pPr>
      <w:r w:rsidRPr="00616F0C">
        <w:rPr>
          <w:lang w:val="en-US"/>
        </w:rPr>
        <w:t xml:space="preserve">      </w:t>
      </w:r>
      <w:r w:rsidRPr="008F79E3">
        <w:rPr>
          <w:lang w:val="en-US"/>
        </w:rPr>
        <w:t>operationId: DeleteMetaSchema</w:t>
      </w:r>
    </w:p>
    <w:p w14:paraId="682CFFDD" w14:textId="77777777" w:rsidR="00E134FC" w:rsidRPr="008F79E3" w:rsidRDefault="00E134FC" w:rsidP="00E134FC">
      <w:pPr>
        <w:pStyle w:val="PL"/>
        <w:rPr>
          <w:lang w:val="en-US"/>
        </w:rPr>
      </w:pPr>
      <w:r w:rsidRPr="008F79E3">
        <w:rPr>
          <w:lang w:val="en-US"/>
        </w:rPr>
        <w:t xml:space="preserve">      tags:</w:t>
      </w:r>
    </w:p>
    <w:p w14:paraId="2160A04C" w14:textId="77777777" w:rsidR="00E134FC" w:rsidRPr="008F79E3" w:rsidRDefault="00E134FC" w:rsidP="00E134FC">
      <w:pPr>
        <w:pStyle w:val="PL"/>
        <w:rPr>
          <w:lang w:val="en-US"/>
        </w:rPr>
      </w:pPr>
      <w:r w:rsidRPr="008F79E3">
        <w:rPr>
          <w:lang w:val="en-US"/>
        </w:rPr>
        <w:t xml:space="preserve">        - MetaSchema CRUD</w:t>
      </w:r>
    </w:p>
    <w:p w14:paraId="12F24360" w14:textId="77777777" w:rsidR="00E134FC" w:rsidRPr="008F79E3" w:rsidRDefault="00E134FC" w:rsidP="00E134FC">
      <w:pPr>
        <w:pStyle w:val="PL"/>
        <w:rPr>
          <w:lang w:val="en-US"/>
        </w:rPr>
      </w:pPr>
      <w:r w:rsidRPr="008F79E3">
        <w:rPr>
          <w:lang w:val="en-US"/>
        </w:rPr>
        <w:t xml:space="preserve">      parameters:</w:t>
      </w:r>
    </w:p>
    <w:p w14:paraId="730F8374" w14:textId="77777777" w:rsidR="00E134FC" w:rsidRPr="00616F0C" w:rsidRDefault="00E134FC" w:rsidP="00E134FC">
      <w:pPr>
        <w:pStyle w:val="PL"/>
        <w:rPr>
          <w:lang w:val="en-US"/>
        </w:rPr>
      </w:pPr>
      <w:r w:rsidRPr="008F79E3">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F79E3" w:rsidRDefault="00E134FC" w:rsidP="00E134FC">
      <w:pPr>
        <w:pStyle w:val="PL"/>
        <w:rPr>
          <w:lang w:val="de-DE"/>
        </w:rPr>
      </w:pPr>
      <w:r w:rsidRPr="008E4219">
        <w:rPr>
          <w:lang w:val="en-US"/>
        </w:rPr>
        <w:t xml:space="preserve">    </w:t>
      </w:r>
      <w:r w:rsidRPr="008F79E3">
        <w:rPr>
          <w:lang w:val="de-DE"/>
        </w:rPr>
        <w:t>MetaSchema:</w:t>
      </w:r>
    </w:p>
    <w:p w14:paraId="40402687" w14:textId="77777777" w:rsidR="00E134FC" w:rsidRPr="008F79E3" w:rsidRDefault="00E134FC" w:rsidP="00E134FC">
      <w:pPr>
        <w:pStyle w:val="PL"/>
        <w:rPr>
          <w:lang w:val="de-DE"/>
        </w:rPr>
      </w:pPr>
      <w:r w:rsidRPr="008F79E3">
        <w:rPr>
          <w:lang w:val="de-DE"/>
        </w:rPr>
        <w:t xml:space="preserve">      description: Defines the Meta Schema</w:t>
      </w:r>
    </w:p>
    <w:p w14:paraId="7812DB16" w14:textId="77777777" w:rsidR="00E134FC" w:rsidRDefault="00E134FC" w:rsidP="00E134FC">
      <w:pPr>
        <w:pStyle w:val="PL"/>
        <w:rPr>
          <w:lang w:val="en-US"/>
        </w:rPr>
      </w:pPr>
      <w:r w:rsidRPr="008F79E3">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8F79E3" w:rsidRDefault="00E134FC" w:rsidP="00E134FC">
      <w:pPr>
        <w:pStyle w:val="PL"/>
        <w:rPr>
          <w:lang w:val="de-DE"/>
        </w:rPr>
      </w:pPr>
      <w:r w:rsidRPr="000A2355">
        <w:rPr>
          <w:lang w:val="en-US"/>
        </w:rPr>
        <w:t xml:space="preserve">        </w:t>
      </w:r>
      <w:r w:rsidRPr="008F79E3">
        <w:rPr>
          <w:lang w:val="de-DE"/>
        </w:rPr>
        <w:t>schemaId:</w:t>
      </w:r>
    </w:p>
    <w:p w14:paraId="1ECD42C6" w14:textId="77777777" w:rsidR="00E134FC" w:rsidRPr="008F79E3" w:rsidRDefault="00E134FC" w:rsidP="00E134FC">
      <w:pPr>
        <w:pStyle w:val="PL"/>
        <w:rPr>
          <w:lang w:val="de-DE"/>
        </w:rPr>
      </w:pPr>
      <w:r w:rsidRPr="008F79E3">
        <w:rPr>
          <w:lang w:val="de-DE"/>
        </w:rPr>
        <w:t xml:space="preserve">          $ref: '#/components/schemas/SchemaId'</w:t>
      </w:r>
    </w:p>
    <w:p w14:paraId="43876E29" w14:textId="77777777" w:rsidR="00E134FC" w:rsidRPr="008F79E3" w:rsidRDefault="00E134FC" w:rsidP="00E134FC">
      <w:pPr>
        <w:pStyle w:val="PL"/>
        <w:rPr>
          <w:lang w:val="de-DE"/>
        </w:rPr>
      </w:pPr>
      <w:r w:rsidRPr="008F79E3">
        <w:rPr>
          <w:lang w:val="de-DE"/>
        </w:rPr>
        <w:t xml:space="preserve">        metaTags:</w:t>
      </w:r>
    </w:p>
    <w:p w14:paraId="3D99F8A1" w14:textId="77777777" w:rsidR="00E134FC" w:rsidRDefault="00E134FC" w:rsidP="00E134FC">
      <w:pPr>
        <w:pStyle w:val="PL"/>
        <w:rPr>
          <w:lang w:val="en-US"/>
        </w:rPr>
      </w:pPr>
      <w:r w:rsidRPr="008F79E3">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4722" w:name="_Toc66114988"/>
      <w:bookmarkStart w:id="4723" w:name="_Toc67686499"/>
      <w:bookmarkStart w:id="4724" w:name="_Toc74994788"/>
      <w:bookmarkStart w:id="4725" w:name="_Toc85468045"/>
      <w:bookmarkStart w:id="4726" w:name="_Toc89181535"/>
      <w:bookmarkStart w:id="4727" w:name="_Toc89183093"/>
      <w:bookmarkStart w:id="4728" w:name="_Toc90651395"/>
      <w:bookmarkStart w:id="4729" w:name="_Toc96933545"/>
      <w:bookmarkStart w:id="4730" w:name="_Toc98507383"/>
      <w:bookmarkStart w:id="4731" w:name="_Toc98507836"/>
      <w:bookmarkStart w:id="4732" w:name="_Toc122098441"/>
      <w:bookmarkStart w:id="4733" w:name="_Toc168391108"/>
      <w:bookmarkStart w:id="4734" w:name="historyclause"/>
      <w:r w:rsidRPr="00616F0C">
        <w:t>A.</w:t>
      </w:r>
      <w:r>
        <w:t>3</w:t>
      </w:r>
      <w:r w:rsidRPr="00616F0C">
        <w:tab/>
        <w:t>Nudsf_</w:t>
      </w:r>
      <w:r>
        <w:t>Timer</w:t>
      </w:r>
      <w:r w:rsidRPr="00616F0C">
        <w:t xml:space="preserve"> API</w:t>
      </w:r>
      <w:bookmarkEnd w:id="4722"/>
      <w:bookmarkEnd w:id="4723"/>
      <w:bookmarkEnd w:id="4724"/>
      <w:bookmarkEnd w:id="4725"/>
      <w:bookmarkEnd w:id="4726"/>
      <w:bookmarkEnd w:id="4727"/>
      <w:bookmarkEnd w:id="4728"/>
      <w:bookmarkEnd w:id="4729"/>
      <w:bookmarkEnd w:id="4730"/>
      <w:bookmarkEnd w:id="4731"/>
      <w:bookmarkEnd w:id="4732"/>
      <w:bookmarkEnd w:id="4733"/>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FF04AA">
        <w:rPr>
          <w:lang w:val="sv-SE"/>
        </w:rPr>
        <w:t>Nudsf_Timer</w:t>
      </w:r>
    </w:p>
    <w:p w14:paraId="368DB168" w14:textId="79CC000B"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22AA2D4"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8B3A4E" w:rsidRDefault="00E134FC" w:rsidP="00E134FC">
      <w:pPr>
        <w:pStyle w:val="PL"/>
        <w:rPr>
          <w:lang w:val="en-US"/>
        </w:rPr>
      </w:pPr>
      <w:r w:rsidRPr="00616F0C">
        <w:rPr>
          <w:lang w:val="en-US"/>
        </w:rPr>
        <w:t xml:space="preserve">      </w:t>
      </w:r>
      <w:r w:rsidRPr="008B3A4E">
        <w:rPr>
          <w:lang w:val="en-US"/>
        </w:rPr>
        <w:t>operationId: UpdateTimer</w:t>
      </w:r>
    </w:p>
    <w:p w14:paraId="26C46354" w14:textId="77777777" w:rsidR="00E134FC" w:rsidRPr="008B3A4E" w:rsidRDefault="00E134FC" w:rsidP="00E134FC">
      <w:pPr>
        <w:pStyle w:val="PL"/>
        <w:rPr>
          <w:lang w:val="en-US"/>
        </w:rPr>
      </w:pPr>
      <w:r w:rsidRPr="008B3A4E">
        <w:rPr>
          <w:lang w:val="en-US"/>
        </w:rPr>
        <w:t xml:space="preserve">      tags:</w:t>
      </w:r>
    </w:p>
    <w:p w14:paraId="5723560C" w14:textId="77777777" w:rsidR="00E134FC" w:rsidRPr="008B3A4E" w:rsidRDefault="00E134FC" w:rsidP="00E134FC">
      <w:pPr>
        <w:pStyle w:val="PL"/>
        <w:rPr>
          <w:lang w:val="en-US"/>
        </w:rPr>
      </w:pPr>
      <w:r w:rsidRPr="008B3A4E">
        <w:rPr>
          <w:lang w:val="en-US"/>
        </w:rPr>
        <w:t xml:space="preserve">      - Timer Update</w:t>
      </w:r>
    </w:p>
    <w:p w14:paraId="01A8DD9C" w14:textId="77777777" w:rsidR="00E134FC" w:rsidRPr="008B3A4E" w:rsidRDefault="00E134FC" w:rsidP="00E134FC">
      <w:pPr>
        <w:pStyle w:val="PL"/>
        <w:rPr>
          <w:lang w:val="en-US"/>
        </w:rPr>
      </w:pPr>
      <w:r w:rsidRPr="008B3A4E">
        <w:rPr>
          <w:lang w:val="en-US"/>
        </w:rPr>
        <w:t xml:space="preserve">      parameters:</w:t>
      </w:r>
    </w:p>
    <w:p w14:paraId="464A5594" w14:textId="77777777" w:rsidR="00E134FC" w:rsidRPr="00616F0C" w:rsidRDefault="00E134FC" w:rsidP="00E134FC">
      <w:pPr>
        <w:pStyle w:val="PL"/>
        <w:rPr>
          <w:lang w:val="en-US"/>
        </w:rPr>
      </w:pPr>
      <w:r w:rsidRPr="008B3A4E">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735" w:name="_Toc34227122"/>
      <w:bookmarkStart w:id="4736" w:name="_Toc34749837"/>
      <w:bookmarkStart w:id="4737" w:name="_Toc34750397"/>
      <w:bookmarkStart w:id="4738" w:name="_Toc34750587"/>
      <w:bookmarkStart w:id="4739" w:name="_Toc35940993"/>
      <w:bookmarkStart w:id="4740" w:name="_Toc35937426"/>
      <w:bookmarkStart w:id="4741" w:name="_Toc36463820"/>
      <w:bookmarkStart w:id="4742" w:name="_Toc43131776"/>
      <w:bookmarkStart w:id="4743" w:name="_Toc45032611"/>
      <w:bookmarkStart w:id="4744" w:name="_Toc49782305"/>
      <w:bookmarkStart w:id="4745" w:name="_Toc51873741"/>
      <w:bookmarkStart w:id="4746" w:name="_Toc57209237"/>
      <w:bookmarkStart w:id="4747" w:name="_Toc58588580"/>
      <w:bookmarkStart w:id="4748" w:name="_Toc66114989"/>
      <w:bookmarkStart w:id="4749" w:name="_Toc67686500"/>
      <w:bookmarkStart w:id="4750" w:name="_Toc74994789"/>
      <w:bookmarkStart w:id="4751" w:name="_Toc85468046"/>
      <w:bookmarkStart w:id="4752" w:name="_Toc89183094"/>
      <w:bookmarkStart w:id="4753" w:name="_Toc90651396"/>
      <w:bookmarkStart w:id="4754" w:name="_Toc96933546"/>
      <w:bookmarkStart w:id="4755" w:name="_Toc98507384"/>
      <w:bookmarkStart w:id="4756" w:name="_Toc98507837"/>
      <w:bookmarkStart w:id="4757" w:name="_Toc122098442"/>
      <w:bookmarkStart w:id="4758" w:name="_Toc168391109"/>
      <w:bookmarkStart w:id="4759" w:name="_Toc22187605"/>
      <w:bookmarkStart w:id="4760" w:name="_Toc22630827"/>
      <w:r w:rsidRPr="00616F0C">
        <w:t>Annex B (informative):</w:t>
      </w:r>
      <w:r w:rsidRPr="00616F0C">
        <w:br/>
        <w:t>Search Examples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5.5pt;height:50.25pt" o:ole="">
            <v:imagedata r:id="rId87" o:title=""/>
          </v:shape>
          <o:OLEObject Type="Embed" ProgID="Word.Document.12" ShapeID="_x0000_i1061" DrawAspect="Content" ObjectID="_1779256219" r:id="rId88">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75pt;height:129.8pt" o:ole="">
            <v:imagedata r:id="rId89" o:title=""/>
          </v:shape>
          <o:OLEObject Type="Embed" ProgID="Word.Document.12" ShapeID="_x0000_i1062" DrawAspect="Content" ObjectID="_1779256220" r:id="rId90">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4.9pt;height:50.25pt" o:ole="">
            <v:imagedata r:id="rId91" o:title=""/>
          </v:shape>
          <o:OLEObject Type="Embed" ProgID="Word.Document.12" ShapeID="_x0000_i1063" DrawAspect="Content" ObjectID="_1779256221" r:id="rId92">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3"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7pt;height:28.5pt" o:ole="">
            <v:imagedata r:id="rId94" o:title=""/>
          </v:shape>
          <o:OLEObject Type="Embed" ProgID="Word.Document.12" ShapeID="_x0000_i1064" DrawAspect="Content" ObjectID="_1779256222" r:id="rId95">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4761" w:name="_Toc34227123"/>
      <w:bookmarkStart w:id="4762" w:name="_Toc34749838"/>
      <w:bookmarkStart w:id="4763" w:name="_Toc34750398"/>
      <w:bookmarkStart w:id="4764" w:name="_Toc34750588"/>
      <w:bookmarkStart w:id="4765" w:name="_Toc35940994"/>
      <w:bookmarkStart w:id="4766" w:name="_Toc35937427"/>
      <w:bookmarkStart w:id="4767" w:name="_Toc36463821"/>
      <w:bookmarkStart w:id="4768" w:name="_Toc43131777"/>
      <w:bookmarkStart w:id="4769" w:name="_Toc45032612"/>
      <w:bookmarkStart w:id="4770" w:name="_Toc49782306"/>
      <w:bookmarkStart w:id="4771" w:name="_Toc51873742"/>
      <w:bookmarkStart w:id="4772" w:name="_Toc57209238"/>
      <w:bookmarkStart w:id="4773" w:name="_Toc58588581"/>
      <w:bookmarkStart w:id="4774" w:name="_Toc66114990"/>
      <w:bookmarkStart w:id="4775" w:name="_Toc67686501"/>
      <w:bookmarkStart w:id="4776" w:name="_Toc74994790"/>
      <w:bookmarkStart w:id="4777" w:name="_Toc85468047"/>
      <w:bookmarkStart w:id="4778" w:name="_Toc89183095"/>
      <w:bookmarkStart w:id="4779" w:name="_Toc90651397"/>
      <w:bookmarkStart w:id="4780" w:name="_Toc96933547"/>
      <w:bookmarkStart w:id="4781" w:name="_Toc98507385"/>
      <w:bookmarkStart w:id="4782" w:name="_Toc98507838"/>
      <w:bookmarkStart w:id="4783" w:name="_Toc122098443"/>
      <w:bookmarkStart w:id="4784" w:name="_Toc168391110"/>
      <w:r w:rsidRPr="00616F0C">
        <w:t>Annex C (informative):</w:t>
      </w:r>
      <w:r w:rsidRPr="00616F0C">
        <w:br/>
        <w:t>HTTP Multipart Examples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957F487" w14:textId="77777777" w:rsidR="00E134FC" w:rsidRPr="00616F0C" w:rsidRDefault="00E134FC" w:rsidP="0029216D">
      <w:pPr>
        <w:pStyle w:val="Heading1"/>
        <w:rPr>
          <w:lang w:val="en-US"/>
        </w:rPr>
      </w:pPr>
      <w:bookmarkStart w:id="4785" w:name="_Toc25074014"/>
      <w:bookmarkStart w:id="4786" w:name="_Toc27584654"/>
      <w:bookmarkStart w:id="4787" w:name="_Toc34227124"/>
      <w:bookmarkStart w:id="4788" w:name="_Toc34749839"/>
      <w:bookmarkStart w:id="4789" w:name="_Toc34750399"/>
      <w:bookmarkStart w:id="4790" w:name="_Toc34750589"/>
      <w:bookmarkStart w:id="4791" w:name="_Toc35940995"/>
      <w:bookmarkStart w:id="4792" w:name="_Toc35937428"/>
      <w:bookmarkStart w:id="4793" w:name="_Toc36463822"/>
      <w:bookmarkStart w:id="4794" w:name="_Toc43131778"/>
      <w:bookmarkStart w:id="4795" w:name="_Toc45032613"/>
      <w:bookmarkStart w:id="4796" w:name="_Toc49782307"/>
      <w:bookmarkStart w:id="4797" w:name="_Toc51873743"/>
      <w:bookmarkStart w:id="4798" w:name="_Toc57209239"/>
      <w:bookmarkStart w:id="4799" w:name="_Toc58588582"/>
      <w:bookmarkStart w:id="4800" w:name="_Toc66114991"/>
      <w:bookmarkStart w:id="4801" w:name="_Toc67686502"/>
      <w:bookmarkStart w:id="4802" w:name="_Toc74994791"/>
      <w:bookmarkStart w:id="4803" w:name="_Toc85468048"/>
      <w:bookmarkStart w:id="4804" w:name="_Toc89181536"/>
      <w:bookmarkStart w:id="4805" w:name="_Toc89183096"/>
      <w:bookmarkStart w:id="4806" w:name="_Toc90651398"/>
      <w:bookmarkStart w:id="4807" w:name="_Toc96933548"/>
      <w:bookmarkStart w:id="4808" w:name="_Toc98507386"/>
      <w:bookmarkStart w:id="4809" w:name="_Toc98507839"/>
      <w:bookmarkStart w:id="4810" w:name="_Toc122098444"/>
      <w:bookmarkStart w:id="4811" w:name="_Toc168391111"/>
      <w:r w:rsidRPr="00616F0C">
        <w:rPr>
          <w:lang w:val="en-US"/>
        </w:rPr>
        <w:t>C.1</w:t>
      </w:r>
      <w:r w:rsidRPr="00616F0C">
        <w:rPr>
          <w:lang w:val="en-US"/>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4812" w:name="_Toc34227125"/>
      <w:bookmarkStart w:id="4813" w:name="_Toc34749840"/>
      <w:bookmarkStart w:id="4814" w:name="_Toc34750400"/>
      <w:bookmarkStart w:id="4815" w:name="_Toc34750590"/>
      <w:bookmarkStart w:id="4816" w:name="_Toc35940996"/>
      <w:bookmarkStart w:id="4817" w:name="_Toc35937429"/>
      <w:bookmarkStart w:id="4818" w:name="_Toc36463823"/>
      <w:bookmarkStart w:id="4819" w:name="_Toc43131779"/>
      <w:bookmarkStart w:id="4820" w:name="_Toc45032614"/>
      <w:bookmarkStart w:id="4821" w:name="_Toc49782308"/>
      <w:bookmarkStart w:id="4822" w:name="_Toc51873744"/>
      <w:bookmarkStart w:id="4823" w:name="_Toc57209240"/>
      <w:bookmarkStart w:id="4824" w:name="_Toc58588583"/>
      <w:bookmarkStart w:id="4825" w:name="_Toc66114992"/>
      <w:bookmarkStart w:id="4826" w:name="_Toc67686503"/>
      <w:bookmarkStart w:id="4827" w:name="_Toc74994792"/>
      <w:bookmarkStart w:id="4828" w:name="_Toc85468049"/>
      <w:bookmarkStart w:id="4829" w:name="_Toc89181537"/>
      <w:bookmarkStart w:id="4830" w:name="_Toc89183097"/>
      <w:bookmarkStart w:id="4831" w:name="_Toc90651399"/>
      <w:bookmarkStart w:id="4832" w:name="_Toc96933549"/>
      <w:bookmarkStart w:id="4833" w:name="_Toc98507387"/>
      <w:bookmarkStart w:id="4834" w:name="_Toc98507840"/>
      <w:bookmarkStart w:id="4835" w:name="_Toc122098445"/>
      <w:bookmarkStart w:id="4836" w:name="_Toc168391112"/>
      <w:r w:rsidRPr="00616F0C">
        <w:rPr>
          <w:lang w:val="en-US"/>
        </w:rPr>
        <w:t>C.2</w:t>
      </w:r>
      <w:r w:rsidRPr="00616F0C">
        <w:rPr>
          <w:lang w:val="en-US"/>
        </w:rPr>
        <w:tab/>
        <w:t>Example HTTP multipart Record</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4837" w:name="_Toc34227126"/>
      <w:bookmarkStart w:id="4838" w:name="_Toc34749841"/>
      <w:bookmarkStart w:id="4839" w:name="_Toc34750401"/>
      <w:bookmarkStart w:id="4840" w:name="_Toc34750591"/>
      <w:bookmarkStart w:id="4841" w:name="_Toc35940997"/>
      <w:bookmarkStart w:id="4842" w:name="_Toc35937430"/>
      <w:bookmarkStart w:id="4843" w:name="_Toc36463824"/>
      <w:bookmarkStart w:id="4844" w:name="_Toc43131780"/>
      <w:bookmarkStart w:id="4845" w:name="_Toc45032615"/>
      <w:bookmarkStart w:id="4846" w:name="_Toc49782309"/>
      <w:bookmarkStart w:id="4847" w:name="_Toc51873745"/>
      <w:bookmarkStart w:id="4848" w:name="_Toc57209241"/>
      <w:bookmarkStart w:id="4849" w:name="_Toc58588584"/>
      <w:bookmarkStart w:id="4850" w:name="_Toc66114993"/>
      <w:bookmarkStart w:id="4851" w:name="_Toc67686504"/>
      <w:bookmarkStart w:id="4852" w:name="_Toc74994793"/>
      <w:bookmarkStart w:id="4853" w:name="_Toc85468050"/>
      <w:bookmarkStart w:id="4854" w:name="_Toc89181538"/>
      <w:bookmarkStart w:id="4855" w:name="_Toc89183098"/>
      <w:bookmarkStart w:id="4856" w:name="_Toc90651400"/>
      <w:bookmarkStart w:id="4857" w:name="_Toc96933550"/>
      <w:bookmarkStart w:id="4858" w:name="_Toc98507388"/>
      <w:bookmarkStart w:id="4859" w:name="_Toc98507841"/>
      <w:bookmarkStart w:id="4860" w:name="_Toc122098446"/>
      <w:bookmarkStart w:id="4861" w:name="_Toc168391113"/>
      <w:r w:rsidRPr="00616F0C">
        <w:rPr>
          <w:lang w:val="en-US"/>
        </w:rPr>
        <w:t>C.3</w:t>
      </w:r>
      <w:r w:rsidRPr="00616F0C">
        <w:rPr>
          <w:lang w:val="en-US"/>
        </w:rPr>
        <w:tab/>
        <w:t>Example HTTP multipart BlockCollection</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4862" w:name="_Toc43131781"/>
      <w:bookmarkStart w:id="4863" w:name="_Toc45032616"/>
      <w:bookmarkStart w:id="4864" w:name="_Toc49782310"/>
      <w:bookmarkStart w:id="4865" w:name="_Toc51873746"/>
      <w:bookmarkStart w:id="4866" w:name="_Toc57209242"/>
      <w:bookmarkStart w:id="4867" w:name="_Toc58588585"/>
      <w:bookmarkStart w:id="4868" w:name="_Toc66114994"/>
      <w:bookmarkStart w:id="4869" w:name="_Toc67686505"/>
      <w:bookmarkStart w:id="4870" w:name="_Toc74994794"/>
      <w:bookmarkStart w:id="4871" w:name="_Toc85468051"/>
      <w:bookmarkStart w:id="4872" w:name="_Toc89181539"/>
      <w:bookmarkStart w:id="4873" w:name="_Toc89183099"/>
      <w:bookmarkStart w:id="4874" w:name="_Toc90651401"/>
      <w:bookmarkStart w:id="4875" w:name="_Toc96933551"/>
      <w:bookmarkStart w:id="4876" w:name="_Toc98507389"/>
      <w:bookmarkStart w:id="4877" w:name="_Toc98507842"/>
      <w:bookmarkStart w:id="4878" w:name="_Toc122098447"/>
      <w:bookmarkStart w:id="4879" w:name="_Toc168391114"/>
      <w:r>
        <w:rPr>
          <w:lang w:val="en-US"/>
        </w:rPr>
        <w:t>C.4</w:t>
      </w:r>
      <w:r w:rsidRPr="00616F0C">
        <w:rPr>
          <w:lang w:val="en-US"/>
        </w:rPr>
        <w:tab/>
        <w:t>Example HTTP multipart Record</w:t>
      </w:r>
      <w:r>
        <w:rPr>
          <w:lang w:val="en-US"/>
        </w:rPr>
        <w:t>Notification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4880" w:name="_Toc34227127"/>
      <w:bookmarkStart w:id="4881" w:name="_Toc34749842"/>
      <w:bookmarkStart w:id="4882" w:name="_Toc34750402"/>
      <w:bookmarkStart w:id="4883" w:name="_Toc34750592"/>
      <w:bookmarkStart w:id="4884" w:name="_Toc35940998"/>
      <w:bookmarkStart w:id="4885" w:name="_Toc35937431"/>
      <w:bookmarkStart w:id="4886" w:name="_Toc36463825"/>
      <w:bookmarkStart w:id="4887" w:name="_Toc43131782"/>
      <w:bookmarkStart w:id="4888" w:name="_Toc45032617"/>
      <w:bookmarkStart w:id="4889" w:name="_Toc49782311"/>
      <w:bookmarkStart w:id="4890" w:name="_Toc51873747"/>
      <w:bookmarkStart w:id="4891" w:name="_Toc57209243"/>
      <w:bookmarkStart w:id="4892" w:name="_Toc58588586"/>
      <w:bookmarkStart w:id="4893" w:name="_Toc66114995"/>
      <w:bookmarkStart w:id="4894" w:name="_Toc67686506"/>
      <w:bookmarkStart w:id="4895" w:name="_Toc74994795"/>
      <w:bookmarkStart w:id="4896" w:name="_Toc85468052"/>
      <w:bookmarkStart w:id="4897" w:name="_Toc89183100"/>
      <w:bookmarkStart w:id="4898" w:name="_Toc90651402"/>
      <w:bookmarkStart w:id="4899" w:name="_Toc96933552"/>
      <w:bookmarkStart w:id="4900" w:name="_Toc98507390"/>
      <w:bookmarkStart w:id="4901" w:name="_Toc98507843"/>
      <w:bookmarkStart w:id="4902" w:name="_Toc122098448"/>
      <w:bookmarkStart w:id="4903" w:name="_Toc168391115"/>
      <w:r w:rsidRPr="00616F0C">
        <w:t>Annex D (informative):</w:t>
      </w:r>
      <w:r w:rsidRPr="00616F0C">
        <w:br/>
        <w:t>Change history</w:t>
      </w:r>
      <w:bookmarkEnd w:id="4759"/>
      <w:bookmarkEnd w:id="4760"/>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bookmarkEnd w:id="4734"/>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71154C" w:rsidRPr="00616F0C" w14:paraId="7C5E6984" w14:textId="77777777" w:rsidTr="000E33A5">
        <w:tc>
          <w:tcPr>
            <w:tcW w:w="800" w:type="dxa"/>
            <w:shd w:val="solid" w:color="FFFFFF" w:fill="auto"/>
          </w:tcPr>
          <w:p w14:paraId="027AA41B" w14:textId="41BCBDB6" w:rsidR="0071154C" w:rsidRDefault="0071154C" w:rsidP="0071154C">
            <w:pPr>
              <w:pStyle w:val="TAC"/>
              <w:rPr>
                <w:sz w:val="16"/>
                <w:szCs w:val="16"/>
              </w:rPr>
            </w:pPr>
            <w:r>
              <w:rPr>
                <w:sz w:val="16"/>
                <w:szCs w:val="16"/>
              </w:rPr>
              <w:t>2022-12</w:t>
            </w:r>
          </w:p>
        </w:tc>
        <w:tc>
          <w:tcPr>
            <w:tcW w:w="800" w:type="dxa"/>
            <w:shd w:val="solid" w:color="FFFFFF" w:fill="auto"/>
          </w:tcPr>
          <w:p w14:paraId="35F66139" w14:textId="00C6CD02" w:rsidR="0071154C" w:rsidRDefault="0071154C" w:rsidP="0071154C">
            <w:pPr>
              <w:pStyle w:val="TAC"/>
              <w:rPr>
                <w:sz w:val="16"/>
                <w:szCs w:val="16"/>
              </w:rPr>
            </w:pPr>
            <w:r>
              <w:rPr>
                <w:sz w:val="16"/>
                <w:szCs w:val="16"/>
              </w:rPr>
              <w:t>CT#98</w:t>
            </w:r>
          </w:p>
        </w:tc>
        <w:tc>
          <w:tcPr>
            <w:tcW w:w="1094" w:type="dxa"/>
            <w:shd w:val="solid" w:color="FFFFFF" w:fill="auto"/>
          </w:tcPr>
          <w:p w14:paraId="47FC9124" w14:textId="65B369B1" w:rsidR="0071154C" w:rsidRDefault="0071154C" w:rsidP="0071154C">
            <w:pPr>
              <w:pStyle w:val="TAC"/>
              <w:rPr>
                <w:sz w:val="16"/>
                <w:szCs w:val="16"/>
              </w:rPr>
            </w:pPr>
            <w:r>
              <w:rPr>
                <w:sz w:val="16"/>
                <w:szCs w:val="16"/>
              </w:rPr>
              <w:t>CP-223065</w:t>
            </w:r>
          </w:p>
        </w:tc>
        <w:tc>
          <w:tcPr>
            <w:tcW w:w="456" w:type="dxa"/>
            <w:shd w:val="solid" w:color="FFFFFF" w:fill="auto"/>
          </w:tcPr>
          <w:p w14:paraId="3F58DCDB" w14:textId="2EEA8C56" w:rsidR="0071154C" w:rsidRDefault="0071154C" w:rsidP="0071154C">
            <w:pPr>
              <w:pStyle w:val="TAL"/>
              <w:rPr>
                <w:sz w:val="16"/>
                <w:szCs w:val="16"/>
              </w:rPr>
            </w:pPr>
            <w:r>
              <w:rPr>
                <w:sz w:val="16"/>
                <w:szCs w:val="16"/>
              </w:rPr>
              <w:t>0057</w:t>
            </w:r>
          </w:p>
        </w:tc>
        <w:tc>
          <w:tcPr>
            <w:tcW w:w="394" w:type="dxa"/>
            <w:shd w:val="solid" w:color="FFFFFF" w:fill="auto"/>
          </w:tcPr>
          <w:p w14:paraId="4F1DA209" w14:textId="771686CC" w:rsidR="0071154C" w:rsidRDefault="0071154C" w:rsidP="0071154C">
            <w:pPr>
              <w:pStyle w:val="TAR"/>
              <w:rPr>
                <w:sz w:val="16"/>
                <w:szCs w:val="16"/>
              </w:rPr>
            </w:pPr>
            <w:r>
              <w:rPr>
                <w:sz w:val="16"/>
                <w:szCs w:val="16"/>
              </w:rPr>
              <w:t>1</w:t>
            </w:r>
          </w:p>
        </w:tc>
        <w:tc>
          <w:tcPr>
            <w:tcW w:w="425" w:type="dxa"/>
            <w:shd w:val="solid" w:color="FFFFFF" w:fill="auto"/>
          </w:tcPr>
          <w:p w14:paraId="3EDE235D" w14:textId="363E2BDB" w:rsidR="0071154C" w:rsidRDefault="0071154C" w:rsidP="0071154C">
            <w:pPr>
              <w:pStyle w:val="TAC"/>
              <w:rPr>
                <w:sz w:val="16"/>
                <w:szCs w:val="16"/>
              </w:rPr>
            </w:pPr>
            <w:r>
              <w:rPr>
                <w:sz w:val="16"/>
                <w:szCs w:val="16"/>
              </w:rPr>
              <w:t>F</w:t>
            </w:r>
          </w:p>
        </w:tc>
        <w:tc>
          <w:tcPr>
            <w:tcW w:w="4962" w:type="dxa"/>
            <w:shd w:val="solid" w:color="FFFFFF" w:fill="auto"/>
          </w:tcPr>
          <w:p w14:paraId="6AFF766E" w14:textId="0A255232" w:rsidR="0071154C" w:rsidRPr="00E66078" w:rsidRDefault="0071154C" w:rsidP="0071154C">
            <w:pPr>
              <w:pStyle w:val="TAL"/>
            </w:pPr>
            <w:r w:rsidRPr="00E66078">
              <w:t>Removing editor's notes from Rel-17</w:t>
            </w:r>
          </w:p>
        </w:tc>
        <w:tc>
          <w:tcPr>
            <w:tcW w:w="708" w:type="dxa"/>
            <w:shd w:val="solid" w:color="FFFFFF" w:fill="auto"/>
          </w:tcPr>
          <w:p w14:paraId="656F5D62" w14:textId="54CEEF47" w:rsidR="0071154C" w:rsidRDefault="0071154C" w:rsidP="0071154C">
            <w:pPr>
              <w:pStyle w:val="TAC"/>
              <w:rPr>
                <w:sz w:val="16"/>
                <w:szCs w:val="16"/>
              </w:rPr>
            </w:pPr>
            <w:r>
              <w:rPr>
                <w:sz w:val="16"/>
                <w:szCs w:val="16"/>
              </w:rPr>
              <w:t>17.7.0</w:t>
            </w:r>
          </w:p>
        </w:tc>
      </w:tr>
      <w:tr w:rsidR="008B2939" w:rsidRPr="00616F0C" w14:paraId="06A0145D" w14:textId="77777777" w:rsidTr="000E33A5">
        <w:tc>
          <w:tcPr>
            <w:tcW w:w="800" w:type="dxa"/>
            <w:shd w:val="solid" w:color="FFFFFF" w:fill="auto"/>
          </w:tcPr>
          <w:p w14:paraId="58B88337" w14:textId="0C9AC5B3" w:rsidR="008B2939" w:rsidRDefault="008B2939" w:rsidP="0071154C">
            <w:pPr>
              <w:pStyle w:val="TAC"/>
              <w:rPr>
                <w:sz w:val="16"/>
                <w:szCs w:val="16"/>
              </w:rPr>
            </w:pPr>
            <w:r>
              <w:rPr>
                <w:sz w:val="16"/>
                <w:szCs w:val="16"/>
              </w:rPr>
              <w:t>2024-06</w:t>
            </w:r>
          </w:p>
        </w:tc>
        <w:tc>
          <w:tcPr>
            <w:tcW w:w="800" w:type="dxa"/>
            <w:shd w:val="solid" w:color="FFFFFF" w:fill="auto"/>
          </w:tcPr>
          <w:p w14:paraId="398EC752" w14:textId="3BAFDAF2" w:rsidR="008B2939" w:rsidRDefault="008B2939" w:rsidP="0071154C">
            <w:pPr>
              <w:pStyle w:val="TAC"/>
              <w:rPr>
                <w:sz w:val="16"/>
                <w:szCs w:val="16"/>
              </w:rPr>
            </w:pPr>
            <w:r>
              <w:rPr>
                <w:sz w:val="16"/>
                <w:szCs w:val="16"/>
              </w:rPr>
              <w:t>CT#104</w:t>
            </w:r>
          </w:p>
        </w:tc>
        <w:tc>
          <w:tcPr>
            <w:tcW w:w="1094" w:type="dxa"/>
            <w:shd w:val="solid" w:color="FFFFFF" w:fill="auto"/>
          </w:tcPr>
          <w:p w14:paraId="358175AC" w14:textId="31DF2B4F" w:rsidR="008B2939" w:rsidRDefault="00085ABA" w:rsidP="0071154C">
            <w:pPr>
              <w:pStyle w:val="TAC"/>
              <w:rPr>
                <w:sz w:val="16"/>
                <w:szCs w:val="16"/>
              </w:rPr>
            </w:pPr>
            <w:r w:rsidRPr="00085ABA">
              <w:rPr>
                <w:sz w:val="16"/>
                <w:szCs w:val="16"/>
              </w:rPr>
              <w:t>CP-241069</w:t>
            </w:r>
          </w:p>
        </w:tc>
        <w:tc>
          <w:tcPr>
            <w:tcW w:w="456" w:type="dxa"/>
            <w:shd w:val="solid" w:color="FFFFFF" w:fill="auto"/>
          </w:tcPr>
          <w:p w14:paraId="428C1C01" w14:textId="1F9E483F" w:rsidR="008B2939" w:rsidRDefault="00085ABA" w:rsidP="0071154C">
            <w:pPr>
              <w:pStyle w:val="TAL"/>
              <w:rPr>
                <w:sz w:val="16"/>
                <w:szCs w:val="16"/>
              </w:rPr>
            </w:pPr>
            <w:r>
              <w:rPr>
                <w:sz w:val="16"/>
                <w:szCs w:val="16"/>
              </w:rPr>
              <w:t>0078</w:t>
            </w:r>
          </w:p>
        </w:tc>
        <w:tc>
          <w:tcPr>
            <w:tcW w:w="394" w:type="dxa"/>
            <w:shd w:val="solid" w:color="FFFFFF" w:fill="auto"/>
          </w:tcPr>
          <w:p w14:paraId="141B2802" w14:textId="77777777" w:rsidR="008B2939" w:rsidRDefault="008B2939" w:rsidP="0071154C">
            <w:pPr>
              <w:pStyle w:val="TAR"/>
              <w:rPr>
                <w:sz w:val="16"/>
                <w:szCs w:val="16"/>
              </w:rPr>
            </w:pPr>
          </w:p>
        </w:tc>
        <w:tc>
          <w:tcPr>
            <w:tcW w:w="425" w:type="dxa"/>
            <w:shd w:val="solid" w:color="FFFFFF" w:fill="auto"/>
          </w:tcPr>
          <w:p w14:paraId="70DA9FCD" w14:textId="55F7DAE9" w:rsidR="008B2939" w:rsidRDefault="00085ABA" w:rsidP="0071154C">
            <w:pPr>
              <w:pStyle w:val="TAC"/>
              <w:rPr>
                <w:sz w:val="16"/>
                <w:szCs w:val="16"/>
              </w:rPr>
            </w:pPr>
            <w:r>
              <w:rPr>
                <w:sz w:val="16"/>
                <w:szCs w:val="16"/>
              </w:rPr>
              <w:t>F</w:t>
            </w:r>
          </w:p>
        </w:tc>
        <w:tc>
          <w:tcPr>
            <w:tcW w:w="4962" w:type="dxa"/>
            <w:shd w:val="solid" w:color="FFFFFF" w:fill="auto"/>
          </w:tcPr>
          <w:p w14:paraId="0E317BD4" w14:textId="50A5EFC3" w:rsidR="008B2939" w:rsidRPr="00E66078" w:rsidRDefault="000774C5" w:rsidP="0071154C">
            <w:pPr>
              <w:pStyle w:val="TAL"/>
            </w:pPr>
            <w:r w:rsidRPr="000774C5">
              <w:t>Corrections to OpenAPI</w:t>
            </w:r>
          </w:p>
        </w:tc>
        <w:tc>
          <w:tcPr>
            <w:tcW w:w="708" w:type="dxa"/>
            <w:shd w:val="solid" w:color="FFFFFF" w:fill="auto"/>
          </w:tcPr>
          <w:p w14:paraId="1B682D57" w14:textId="5173CAAC" w:rsidR="008B2939" w:rsidRDefault="000774C5" w:rsidP="0071154C">
            <w:pPr>
              <w:pStyle w:val="TAC"/>
              <w:rPr>
                <w:sz w:val="16"/>
                <w:szCs w:val="16"/>
              </w:rPr>
            </w:pPr>
            <w:r>
              <w:rPr>
                <w:sz w:val="16"/>
                <w:szCs w:val="16"/>
              </w:rPr>
              <w:t>17.8.0</w:t>
            </w:r>
          </w:p>
        </w:tc>
      </w:tr>
      <w:tr w:rsidR="000774C5" w:rsidRPr="00616F0C" w14:paraId="6F02AE00" w14:textId="77777777" w:rsidTr="000E33A5">
        <w:tc>
          <w:tcPr>
            <w:tcW w:w="800" w:type="dxa"/>
            <w:shd w:val="solid" w:color="FFFFFF" w:fill="auto"/>
          </w:tcPr>
          <w:p w14:paraId="61452103" w14:textId="5D84DC56" w:rsidR="000774C5" w:rsidRDefault="000774C5" w:rsidP="000774C5">
            <w:pPr>
              <w:pStyle w:val="TAC"/>
              <w:rPr>
                <w:sz w:val="16"/>
                <w:szCs w:val="16"/>
              </w:rPr>
            </w:pPr>
            <w:r>
              <w:rPr>
                <w:sz w:val="16"/>
                <w:szCs w:val="16"/>
              </w:rPr>
              <w:t>2024-06</w:t>
            </w:r>
          </w:p>
        </w:tc>
        <w:tc>
          <w:tcPr>
            <w:tcW w:w="800" w:type="dxa"/>
            <w:shd w:val="solid" w:color="FFFFFF" w:fill="auto"/>
          </w:tcPr>
          <w:p w14:paraId="3410534C" w14:textId="4D05C5A1" w:rsidR="000774C5" w:rsidRDefault="000774C5" w:rsidP="000774C5">
            <w:pPr>
              <w:pStyle w:val="TAC"/>
              <w:rPr>
                <w:sz w:val="16"/>
                <w:szCs w:val="16"/>
              </w:rPr>
            </w:pPr>
            <w:r>
              <w:rPr>
                <w:sz w:val="16"/>
                <w:szCs w:val="16"/>
              </w:rPr>
              <w:t>CT#104</w:t>
            </w:r>
          </w:p>
        </w:tc>
        <w:tc>
          <w:tcPr>
            <w:tcW w:w="1094" w:type="dxa"/>
            <w:shd w:val="solid" w:color="FFFFFF" w:fill="auto"/>
          </w:tcPr>
          <w:p w14:paraId="715850F7" w14:textId="524B3D7A" w:rsidR="000774C5" w:rsidRDefault="001E2DE5" w:rsidP="000774C5">
            <w:pPr>
              <w:pStyle w:val="TAC"/>
              <w:rPr>
                <w:sz w:val="16"/>
                <w:szCs w:val="16"/>
              </w:rPr>
            </w:pPr>
            <w:r w:rsidRPr="001E2DE5">
              <w:rPr>
                <w:sz w:val="16"/>
                <w:szCs w:val="16"/>
              </w:rPr>
              <w:t>CP-241063</w:t>
            </w:r>
          </w:p>
        </w:tc>
        <w:tc>
          <w:tcPr>
            <w:tcW w:w="456" w:type="dxa"/>
            <w:shd w:val="solid" w:color="FFFFFF" w:fill="auto"/>
          </w:tcPr>
          <w:p w14:paraId="64270312" w14:textId="2F5744DF" w:rsidR="000774C5" w:rsidRDefault="001E2DE5" w:rsidP="000774C5">
            <w:pPr>
              <w:pStyle w:val="TAL"/>
              <w:rPr>
                <w:sz w:val="16"/>
                <w:szCs w:val="16"/>
              </w:rPr>
            </w:pPr>
            <w:r>
              <w:rPr>
                <w:sz w:val="16"/>
                <w:szCs w:val="16"/>
              </w:rPr>
              <w:t>0081</w:t>
            </w:r>
          </w:p>
        </w:tc>
        <w:tc>
          <w:tcPr>
            <w:tcW w:w="394" w:type="dxa"/>
            <w:shd w:val="solid" w:color="FFFFFF" w:fill="auto"/>
          </w:tcPr>
          <w:p w14:paraId="47ADC6BE" w14:textId="77777777" w:rsidR="000774C5" w:rsidRDefault="000774C5" w:rsidP="000774C5">
            <w:pPr>
              <w:pStyle w:val="TAR"/>
              <w:rPr>
                <w:sz w:val="16"/>
                <w:szCs w:val="16"/>
              </w:rPr>
            </w:pPr>
          </w:p>
        </w:tc>
        <w:tc>
          <w:tcPr>
            <w:tcW w:w="425" w:type="dxa"/>
            <w:shd w:val="solid" w:color="FFFFFF" w:fill="auto"/>
          </w:tcPr>
          <w:p w14:paraId="70AE54DE" w14:textId="643CDE21" w:rsidR="000774C5" w:rsidRDefault="001E2DE5" w:rsidP="000774C5">
            <w:pPr>
              <w:pStyle w:val="TAC"/>
              <w:rPr>
                <w:sz w:val="16"/>
                <w:szCs w:val="16"/>
              </w:rPr>
            </w:pPr>
            <w:r>
              <w:rPr>
                <w:sz w:val="16"/>
                <w:szCs w:val="16"/>
              </w:rPr>
              <w:t>F</w:t>
            </w:r>
          </w:p>
        </w:tc>
        <w:tc>
          <w:tcPr>
            <w:tcW w:w="4962" w:type="dxa"/>
            <w:shd w:val="solid" w:color="FFFFFF" w:fill="auto"/>
          </w:tcPr>
          <w:p w14:paraId="6AFAAD6D" w14:textId="3C0F5516" w:rsidR="000774C5" w:rsidRPr="00E66078" w:rsidRDefault="001E2DE5" w:rsidP="000774C5">
            <w:pPr>
              <w:pStyle w:val="TAL"/>
            </w:pPr>
            <w:r w:rsidRPr="002421DF">
              <w:t>29.598 Rel-17 API version and External doc update</w:t>
            </w:r>
          </w:p>
        </w:tc>
        <w:tc>
          <w:tcPr>
            <w:tcW w:w="708" w:type="dxa"/>
            <w:shd w:val="solid" w:color="FFFFFF" w:fill="auto"/>
          </w:tcPr>
          <w:p w14:paraId="2DDC1447" w14:textId="65269E29" w:rsidR="000774C5" w:rsidRDefault="001E2DE5" w:rsidP="000774C5">
            <w:pPr>
              <w:pStyle w:val="TAC"/>
              <w:rPr>
                <w:sz w:val="16"/>
                <w:szCs w:val="16"/>
              </w:rPr>
            </w:pPr>
            <w:r>
              <w:rPr>
                <w:sz w:val="16"/>
                <w:szCs w:val="16"/>
              </w:rPr>
              <w:t>17.8.0</w:t>
            </w:r>
          </w:p>
        </w:tc>
      </w:tr>
    </w:tbl>
    <w:p w14:paraId="6AE5F0B0" w14:textId="77777777" w:rsidR="00080512" w:rsidRDefault="00080512" w:rsidP="00E134FC"/>
    <w:sectPr w:rsidR="00080512">
      <w:headerReference w:type="default" r:id="rId96"/>
      <w:footerReference w:type="even" r:id="rId97"/>
      <w:footerReference w:type="default" r:id="rId98"/>
      <w:footerReference w:type="firs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B848D" w14:textId="77777777" w:rsidR="00BA1257" w:rsidRDefault="00BA1257">
      <w:r>
        <w:separator/>
      </w:r>
    </w:p>
  </w:endnote>
  <w:endnote w:type="continuationSeparator" w:id="0">
    <w:p w14:paraId="44EECF49" w14:textId="77777777" w:rsidR="00BA1257" w:rsidRDefault="00BA1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B527C" w14:textId="02D4B32C" w:rsidR="008B3A4E" w:rsidRDefault="008B3A4E">
    <w:pPr>
      <w:pStyle w:val="Footer"/>
    </w:pPr>
    <w:r>
      <w:rPr>
        <w:noProof/>
      </w:rPr>
      <mc:AlternateContent>
        <mc:Choice Requires="wps">
          <w:drawing>
            <wp:anchor distT="0" distB="0" distL="0" distR="0" simplePos="0" relativeHeight="251659264" behindDoc="0" locked="0" layoutInCell="1" allowOverlap="1" wp14:anchorId="34EA58C1" wp14:editId="4F9C51B9">
              <wp:simplePos x="635" y="635"/>
              <wp:positionH relativeFrom="page">
                <wp:align>right</wp:align>
              </wp:positionH>
              <wp:positionV relativeFrom="page">
                <wp:align>bottom</wp:align>
              </wp:positionV>
              <wp:extent cx="443865" cy="443865"/>
              <wp:effectExtent l="0" t="0" r="0" b="0"/>
              <wp:wrapNone/>
              <wp:docPr id="1664792905"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EBD13D" w14:textId="1FC6C277"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4EA58C1"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fill o:detectmouseclick="t"/>
              <v:textbox style="mso-fit-shape-to-text:t" inset="0,0,20pt,15pt">
                <w:txbxContent>
                  <w:p w14:paraId="06EBD13D" w14:textId="1FC6C277"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843DD" w14:textId="5A4899F3" w:rsidR="008B3A4E" w:rsidRDefault="008B3A4E">
    <w:pPr>
      <w:pStyle w:val="Footer"/>
    </w:pPr>
    <w:r>
      <w:rPr>
        <w:noProof/>
      </w:rPr>
      <mc:AlternateContent>
        <mc:Choice Requires="wps">
          <w:drawing>
            <wp:anchor distT="0" distB="0" distL="0" distR="0" simplePos="0" relativeHeight="251660288" behindDoc="0" locked="0" layoutInCell="1" allowOverlap="1" wp14:anchorId="2E46D9CB" wp14:editId="659C0D32">
              <wp:simplePos x="635" y="635"/>
              <wp:positionH relativeFrom="page">
                <wp:align>right</wp:align>
              </wp:positionH>
              <wp:positionV relativeFrom="page">
                <wp:align>bottom</wp:align>
              </wp:positionV>
              <wp:extent cx="443865" cy="443865"/>
              <wp:effectExtent l="0" t="0" r="0" b="0"/>
              <wp:wrapNone/>
              <wp:docPr id="1358936217"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097BB2A" w14:textId="27F3F4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E46D9CB"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fill o:detectmouseclick="t"/>
              <v:textbox style="mso-fit-shape-to-text:t" inset="0,0,20pt,15pt">
                <w:txbxContent>
                  <w:p w14:paraId="1097BB2A" w14:textId="27F3F4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907BB" w14:textId="2FBD92D1" w:rsidR="008B3A4E" w:rsidRDefault="008B3A4E">
    <w:pPr>
      <w:pStyle w:val="Footer"/>
    </w:pPr>
    <w:r>
      <w:rPr>
        <w:noProof/>
      </w:rPr>
      <mc:AlternateContent>
        <mc:Choice Requires="wps">
          <w:drawing>
            <wp:anchor distT="0" distB="0" distL="0" distR="0" simplePos="0" relativeHeight="251658240" behindDoc="0" locked="0" layoutInCell="1" allowOverlap="1" wp14:anchorId="16B62249" wp14:editId="5DEE4ED5">
              <wp:simplePos x="635" y="635"/>
              <wp:positionH relativeFrom="page">
                <wp:align>right</wp:align>
              </wp:positionH>
              <wp:positionV relativeFrom="page">
                <wp:align>bottom</wp:align>
              </wp:positionV>
              <wp:extent cx="443865" cy="443865"/>
              <wp:effectExtent l="0" t="0" r="0" b="0"/>
              <wp:wrapNone/>
              <wp:docPr id="1127488536"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8C7F3B5" w14:textId="39DD53C6"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16B62249"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fill o:detectmouseclick="t"/>
              <v:textbox style="mso-fit-shape-to-text:t" inset="0,0,20pt,15pt">
                <w:txbxContent>
                  <w:p w14:paraId="48C7F3B5" w14:textId="39DD53C6"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3B308" w14:textId="0A146269" w:rsidR="008B3A4E" w:rsidRDefault="008B3A4E">
    <w:pPr>
      <w:pStyle w:val="Footer"/>
    </w:pPr>
    <w:r>
      <w:rPr>
        <w:noProof/>
      </w:rPr>
      <mc:AlternateContent>
        <mc:Choice Requires="wps">
          <w:drawing>
            <wp:anchor distT="0" distB="0" distL="0" distR="0" simplePos="0" relativeHeight="251662336" behindDoc="0" locked="0" layoutInCell="1" allowOverlap="1" wp14:anchorId="4B0FF996" wp14:editId="4240C563">
              <wp:simplePos x="635" y="635"/>
              <wp:positionH relativeFrom="page">
                <wp:align>right</wp:align>
              </wp:positionH>
              <wp:positionV relativeFrom="page">
                <wp:align>bottom</wp:align>
              </wp:positionV>
              <wp:extent cx="443865" cy="443865"/>
              <wp:effectExtent l="0" t="0" r="0" b="0"/>
              <wp:wrapNone/>
              <wp:docPr id="842946473"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5439850" w14:textId="3D37198B"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B0FF996"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fill o:detectmouseclick="t"/>
              <v:textbox style="mso-fit-shape-to-text:t" inset="0,0,20pt,15pt">
                <w:txbxContent>
                  <w:p w14:paraId="75439850" w14:textId="3D37198B"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5EC29010" w:rsidR="0071154C" w:rsidRDefault="008B3A4E">
    <w:pPr>
      <w:pStyle w:val="Footer"/>
    </w:pPr>
    <w:r>
      <w:rPr>
        <w:noProof/>
      </w:rPr>
      <mc:AlternateContent>
        <mc:Choice Requires="wps">
          <w:drawing>
            <wp:anchor distT="0" distB="0" distL="0" distR="0" simplePos="0" relativeHeight="251663360" behindDoc="0" locked="0" layoutInCell="1" allowOverlap="1" wp14:anchorId="691D974B" wp14:editId="53BC31F5">
              <wp:simplePos x="635" y="635"/>
              <wp:positionH relativeFrom="page">
                <wp:align>right</wp:align>
              </wp:positionH>
              <wp:positionV relativeFrom="page">
                <wp:align>bottom</wp:align>
              </wp:positionV>
              <wp:extent cx="443865" cy="443865"/>
              <wp:effectExtent l="0" t="0" r="0" b="0"/>
              <wp:wrapNone/>
              <wp:docPr id="24181616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708768C" w14:textId="6AB896AC"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91D974B"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fill o:detectmouseclick="t"/>
              <v:textbox style="mso-fit-shape-to-text:t" inset="0,0,20pt,15pt">
                <w:txbxContent>
                  <w:p w14:paraId="0708768C" w14:textId="6AB896AC"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r w:rsidR="0071154C">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4E5DF" w14:textId="4F9FD97C" w:rsidR="008B3A4E" w:rsidRDefault="008B3A4E">
    <w:pPr>
      <w:pStyle w:val="Footer"/>
    </w:pPr>
    <w:r>
      <w:rPr>
        <w:noProof/>
      </w:rPr>
      <mc:AlternateContent>
        <mc:Choice Requires="wps">
          <w:drawing>
            <wp:anchor distT="0" distB="0" distL="0" distR="0" simplePos="0" relativeHeight="251661312" behindDoc="0" locked="0" layoutInCell="1" allowOverlap="1" wp14:anchorId="42675771" wp14:editId="29905A8C">
              <wp:simplePos x="635" y="635"/>
              <wp:positionH relativeFrom="page">
                <wp:align>right</wp:align>
              </wp:positionH>
              <wp:positionV relativeFrom="page">
                <wp:align>bottom</wp:align>
              </wp:positionV>
              <wp:extent cx="443865" cy="443865"/>
              <wp:effectExtent l="0" t="0" r="0" b="0"/>
              <wp:wrapNone/>
              <wp:docPr id="407842055"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21ABF5" w14:textId="5ACEA3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267577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fill o:detectmouseclick="t"/>
              <v:textbox style="mso-fit-shape-to-text:t" inset="0,0,20pt,15pt">
                <w:txbxContent>
                  <w:p w14:paraId="4421ABF5" w14:textId="5ACEA3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885E2" w14:textId="77777777" w:rsidR="00BA1257" w:rsidRDefault="00BA1257">
      <w:r>
        <w:separator/>
      </w:r>
    </w:p>
  </w:footnote>
  <w:footnote w:type="continuationSeparator" w:id="0">
    <w:p w14:paraId="5F3E1EB9" w14:textId="77777777" w:rsidR="00BA1257" w:rsidRDefault="00BA12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7BDC715" w:rsidR="0071154C" w:rsidRDefault="007115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3A4E">
      <w:rPr>
        <w:rFonts w:ascii="Arial" w:hAnsi="Arial" w:cs="Arial"/>
        <w:b/>
        <w:noProof/>
        <w:sz w:val="18"/>
        <w:szCs w:val="18"/>
      </w:rPr>
      <w:t>3GPP TS 29.598 V17.8.0 (2024-06)</w:t>
    </w:r>
    <w:r>
      <w:rPr>
        <w:rFonts w:ascii="Arial" w:hAnsi="Arial" w:cs="Arial"/>
        <w:b/>
        <w:sz w:val="18"/>
        <w:szCs w:val="18"/>
      </w:rPr>
      <w:fldChar w:fldCharType="end"/>
    </w:r>
  </w:p>
  <w:p w14:paraId="7A6BC72E" w14:textId="77777777" w:rsidR="0071154C" w:rsidRDefault="007115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E7B34">
      <w:rPr>
        <w:rFonts w:ascii="Arial" w:hAnsi="Arial" w:cs="Arial"/>
        <w:b/>
        <w:noProof/>
        <w:sz w:val="18"/>
        <w:szCs w:val="18"/>
      </w:rPr>
      <w:t>48</w:t>
    </w:r>
    <w:r>
      <w:rPr>
        <w:rFonts w:ascii="Arial" w:hAnsi="Arial" w:cs="Arial"/>
        <w:b/>
        <w:sz w:val="18"/>
        <w:szCs w:val="18"/>
      </w:rPr>
      <w:fldChar w:fldCharType="end"/>
    </w:r>
  </w:p>
  <w:p w14:paraId="13C538E8" w14:textId="73342EA2" w:rsidR="0071154C" w:rsidRDefault="007115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3A4E">
      <w:rPr>
        <w:rFonts w:ascii="Arial" w:hAnsi="Arial" w:cs="Arial"/>
        <w:b/>
        <w:noProof/>
        <w:sz w:val="18"/>
        <w:szCs w:val="18"/>
      </w:rPr>
      <w:t>Release 17</w:t>
    </w:r>
    <w:r>
      <w:rPr>
        <w:rFonts w:ascii="Arial" w:hAnsi="Arial" w:cs="Arial"/>
        <w:b/>
        <w:sz w:val="18"/>
        <w:szCs w:val="18"/>
      </w:rPr>
      <w:fldChar w:fldCharType="end"/>
    </w:r>
  </w:p>
  <w:p w14:paraId="1024E63D" w14:textId="77777777" w:rsidR="0071154C" w:rsidRDefault="007115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38243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246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6110565">
    <w:abstractNumId w:val="11"/>
  </w:num>
  <w:num w:numId="4" w16cid:durableId="1447895572">
    <w:abstractNumId w:val="16"/>
  </w:num>
  <w:num w:numId="5" w16cid:durableId="265966736">
    <w:abstractNumId w:val="15"/>
  </w:num>
  <w:num w:numId="6" w16cid:durableId="1155298159">
    <w:abstractNumId w:val="13"/>
  </w:num>
  <w:num w:numId="7" w16cid:durableId="590965740">
    <w:abstractNumId w:val="14"/>
  </w:num>
  <w:num w:numId="8" w16cid:durableId="2099135186">
    <w:abstractNumId w:val="12"/>
  </w:num>
  <w:num w:numId="9" w16cid:durableId="564296143">
    <w:abstractNumId w:val="2"/>
  </w:num>
  <w:num w:numId="10" w16cid:durableId="1785273249">
    <w:abstractNumId w:val="1"/>
  </w:num>
  <w:num w:numId="11" w16cid:durableId="1129007680">
    <w:abstractNumId w:val="0"/>
  </w:num>
  <w:num w:numId="12" w16cid:durableId="634218949">
    <w:abstractNumId w:val="9"/>
  </w:num>
  <w:num w:numId="13" w16cid:durableId="2061511785">
    <w:abstractNumId w:val="7"/>
  </w:num>
  <w:num w:numId="14" w16cid:durableId="1376662781">
    <w:abstractNumId w:val="6"/>
  </w:num>
  <w:num w:numId="15" w16cid:durableId="470446990">
    <w:abstractNumId w:val="5"/>
  </w:num>
  <w:num w:numId="16" w16cid:durableId="1088383117">
    <w:abstractNumId w:val="4"/>
  </w:num>
  <w:num w:numId="17" w16cid:durableId="1647392778">
    <w:abstractNumId w:val="8"/>
  </w:num>
  <w:num w:numId="18" w16cid:durableId="12649160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774C5"/>
    <w:rsid w:val="00080512"/>
    <w:rsid w:val="00085ABA"/>
    <w:rsid w:val="000C47C3"/>
    <w:rsid w:val="000D58AB"/>
    <w:rsid w:val="000E33A5"/>
    <w:rsid w:val="001227DE"/>
    <w:rsid w:val="00133525"/>
    <w:rsid w:val="001A4C42"/>
    <w:rsid w:val="001A7420"/>
    <w:rsid w:val="001B6637"/>
    <w:rsid w:val="001C21C3"/>
    <w:rsid w:val="001D02C2"/>
    <w:rsid w:val="001E2DE5"/>
    <w:rsid w:val="001E5635"/>
    <w:rsid w:val="001E7B34"/>
    <w:rsid w:val="001F0C1D"/>
    <w:rsid w:val="001F1132"/>
    <w:rsid w:val="001F168B"/>
    <w:rsid w:val="002058C1"/>
    <w:rsid w:val="002347A2"/>
    <w:rsid w:val="002675F0"/>
    <w:rsid w:val="002760EE"/>
    <w:rsid w:val="0029216D"/>
    <w:rsid w:val="002B6339"/>
    <w:rsid w:val="002E00EE"/>
    <w:rsid w:val="003172DC"/>
    <w:rsid w:val="0035462D"/>
    <w:rsid w:val="00356555"/>
    <w:rsid w:val="00363EFC"/>
    <w:rsid w:val="00363FC7"/>
    <w:rsid w:val="003765B8"/>
    <w:rsid w:val="003A04B9"/>
    <w:rsid w:val="003C3971"/>
    <w:rsid w:val="00423334"/>
    <w:rsid w:val="004345EC"/>
    <w:rsid w:val="00465515"/>
    <w:rsid w:val="00473E88"/>
    <w:rsid w:val="0049751D"/>
    <w:rsid w:val="004C30AC"/>
    <w:rsid w:val="004D3578"/>
    <w:rsid w:val="004E213A"/>
    <w:rsid w:val="004F0988"/>
    <w:rsid w:val="004F3340"/>
    <w:rsid w:val="0053388B"/>
    <w:rsid w:val="00535773"/>
    <w:rsid w:val="00543E6C"/>
    <w:rsid w:val="00556EA5"/>
    <w:rsid w:val="00565051"/>
    <w:rsid w:val="00565087"/>
    <w:rsid w:val="00581008"/>
    <w:rsid w:val="00597B11"/>
    <w:rsid w:val="005D1638"/>
    <w:rsid w:val="005D2E01"/>
    <w:rsid w:val="005D7526"/>
    <w:rsid w:val="005E4BB2"/>
    <w:rsid w:val="005F788A"/>
    <w:rsid w:val="00602AEA"/>
    <w:rsid w:val="00614FDF"/>
    <w:rsid w:val="0063543D"/>
    <w:rsid w:val="00636555"/>
    <w:rsid w:val="00647114"/>
    <w:rsid w:val="006912E9"/>
    <w:rsid w:val="006A323F"/>
    <w:rsid w:val="006B30D0"/>
    <w:rsid w:val="006C3D95"/>
    <w:rsid w:val="006E5C86"/>
    <w:rsid w:val="00701116"/>
    <w:rsid w:val="0071154C"/>
    <w:rsid w:val="0071174C"/>
    <w:rsid w:val="00713C44"/>
    <w:rsid w:val="00734A5B"/>
    <w:rsid w:val="0074026F"/>
    <w:rsid w:val="007429F6"/>
    <w:rsid w:val="00744E76"/>
    <w:rsid w:val="00765EA3"/>
    <w:rsid w:val="007675A9"/>
    <w:rsid w:val="00774DA4"/>
    <w:rsid w:val="00781F0F"/>
    <w:rsid w:val="007B600E"/>
    <w:rsid w:val="007F0F4A"/>
    <w:rsid w:val="007F1F1E"/>
    <w:rsid w:val="008028A4"/>
    <w:rsid w:val="00830747"/>
    <w:rsid w:val="008768CA"/>
    <w:rsid w:val="008B2939"/>
    <w:rsid w:val="008B3A4E"/>
    <w:rsid w:val="008C34DF"/>
    <w:rsid w:val="008C384C"/>
    <w:rsid w:val="008E16EE"/>
    <w:rsid w:val="008E2D68"/>
    <w:rsid w:val="008E6756"/>
    <w:rsid w:val="008F79E3"/>
    <w:rsid w:val="0090271F"/>
    <w:rsid w:val="00902E23"/>
    <w:rsid w:val="009114D7"/>
    <w:rsid w:val="0091348E"/>
    <w:rsid w:val="00917CCB"/>
    <w:rsid w:val="00933FB0"/>
    <w:rsid w:val="00942EC2"/>
    <w:rsid w:val="009D2453"/>
    <w:rsid w:val="009D3827"/>
    <w:rsid w:val="009F37B7"/>
    <w:rsid w:val="00A10F02"/>
    <w:rsid w:val="00A164B4"/>
    <w:rsid w:val="00A26956"/>
    <w:rsid w:val="00A27486"/>
    <w:rsid w:val="00A53724"/>
    <w:rsid w:val="00A56066"/>
    <w:rsid w:val="00A73129"/>
    <w:rsid w:val="00A82346"/>
    <w:rsid w:val="00A87859"/>
    <w:rsid w:val="00A92BA1"/>
    <w:rsid w:val="00A95A32"/>
    <w:rsid w:val="00A977B1"/>
    <w:rsid w:val="00AB4A5D"/>
    <w:rsid w:val="00AC6BC6"/>
    <w:rsid w:val="00AE65E2"/>
    <w:rsid w:val="00AF1460"/>
    <w:rsid w:val="00B07861"/>
    <w:rsid w:val="00B15449"/>
    <w:rsid w:val="00B93086"/>
    <w:rsid w:val="00BA1257"/>
    <w:rsid w:val="00BA19ED"/>
    <w:rsid w:val="00BA4B8D"/>
    <w:rsid w:val="00BA6C9B"/>
    <w:rsid w:val="00BB2677"/>
    <w:rsid w:val="00BC0F7D"/>
    <w:rsid w:val="00BD7D31"/>
    <w:rsid w:val="00BE3255"/>
    <w:rsid w:val="00BF128E"/>
    <w:rsid w:val="00C074DD"/>
    <w:rsid w:val="00C1496A"/>
    <w:rsid w:val="00C33079"/>
    <w:rsid w:val="00C45231"/>
    <w:rsid w:val="00C551FF"/>
    <w:rsid w:val="00C72833"/>
    <w:rsid w:val="00C80F1D"/>
    <w:rsid w:val="00C91962"/>
    <w:rsid w:val="00C93F40"/>
    <w:rsid w:val="00CA17F9"/>
    <w:rsid w:val="00CA3D0C"/>
    <w:rsid w:val="00D57972"/>
    <w:rsid w:val="00D675A9"/>
    <w:rsid w:val="00D738D6"/>
    <w:rsid w:val="00D755EB"/>
    <w:rsid w:val="00D76048"/>
    <w:rsid w:val="00D82E6F"/>
    <w:rsid w:val="00D87E00"/>
    <w:rsid w:val="00D9134D"/>
    <w:rsid w:val="00DA7A03"/>
    <w:rsid w:val="00DB1818"/>
    <w:rsid w:val="00DC13C4"/>
    <w:rsid w:val="00DC309B"/>
    <w:rsid w:val="00DC4DA2"/>
    <w:rsid w:val="00DD4C17"/>
    <w:rsid w:val="00DD74A5"/>
    <w:rsid w:val="00DF2B1F"/>
    <w:rsid w:val="00DF62CD"/>
    <w:rsid w:val="00E134FC"/>
    <w:rsid w:val="00E16509"/>
    <w:rsid w:val="00E44582"/>
    <w:rsid w:val="00E77645"/>
    <w:rsid w:val="00EA15B0"/>
    <w:rsid w:val="00EA5EA7"/>
    <w:rsid w:val="00EC014D"/>
    <w:rsid w:val="00EC4A25"/>
    <w:rsid w:val="00EF608C"/>
    <w:rsid w:val="00F025A2"/>
    <w:rsid w:val="00F04712"/>
    <w:rsid w:val="00F13360"/>
    <w:rsid w:val="00F22EC7"/>
    <w:rsid w:val="00F325C8"/>
    <w:rsid w:val="00F653B8"/>
    <w:rsid w:val="00F9008D"/>
    <w:rsid w:val="00FA1266"/>
    <w:rsid w:val="00FC1192"/>
    <w:rsid w:val="00FE6372"/>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42" Type="http://schemas.openxmlformats.org/officeDocument/2006/relationships/oleObject" Target="embeddings/Microsoft_Visio_2003-2010_Drawing1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30.vsd"/><Relationship Id="rId89" Type="http://schemas.openxmlformats.org/officeDocument/2006/relationships/image" Target="media/image40.emf"/><Relationship Id="rId16" Type="http://schemas.openxmlformats.org/officeDocument/2006/relationships/oleObject" Target="embeddings/Microsoft_Visio_2003-2010_Drawing.vsd"/><Relationship Id="rId11" Type="http://schemas.openxmlformats.org/officeDocument/2006/relationships/footer" Target="footer1.xml"/><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6.vsd"/><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package" Target="embeddings/Microsoft_Word_Document1.docx"/><Relationship Id="rId95" Type="http://schemas.openxmlformats.org/officeDocument/2006/relationships/package" Target="embeddings/Microsoft_Word_Document3.docx"/><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6.vsd"/><Relationship Id="rId64" Type="http://schemas.openxmlformats.org/officeDocument/2006/relationships/package" Target="embeddings/Microsoft_Visio_Drawing2.vsdx"/><Relationship Id="rId69" Type="http://schemas.openxmlformats.org/officeDocument/2006/relationships/image" Target="media/image30.emf"/><Relationship Id="rId80" Type="http://schemas.openxmlformats.org/officeDocument/2006/relationships/oleObject" Target="embeddings/Microsoft_Visio_2003-2010_Drawing29.vsd"/><Relationship Id="rId85" Type="http://schemas.openxmlformats.org/officeDocument/2006/relationships/image" Target="media/image38.emf"/><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1.vsdx"/><Relationship Id="rId70" Type="http://schemas.openxmlformats.org/officeDocument/2006/relationships/oleObject" Target="embeddings/Microsoft_Visio_2003-2010_Drawing24.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Word_Document.docx"/><Relationship Id="rId91" Type="http://schemas.openxmlformats.org/officeDocument/2006/relationships/image" Target="media/image41.emf"/><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28.vsd"/><Relationship Id="rId81" Type="http://schemas.openxmlformats.org/officeDocument/2006/relationships/image" Target="media/image36.emf"/><Relationship Id="rId86" Type="http://schemas.openxmlformats.org/officeDocument/2006/relationships/oleObject" Target="embeddings/Microsoft_Visio_2003-2010_Drawing31.vsd"/><Relationship Id="rId94" Type="http://schemas.openxmlformats.org/officeDocument/2006/relationships/image" Target="media/image42.emf"/><Relationship Id="rId99" Type="http://schemas.openxmlformats.org/officeDocument/2006/relationships/footer" Target="footer6.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oleObject" Target="embeddings/Microsoft_Visio_2003-2010_Drawing1.vsd"/><Relationship Id="rId39" Type="http://schemas.openxmlformats.org/officeDocument/2006/relationships/image" Target="media/image15.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3.emf"/><Relationship Id="rId76" Type="http://schemas.openxmlformats.org/officeDocument/2006/relationships/oleObject" Target="embeddings/Microsoft_Visio_2003-2010_Drawing27.vsd"/><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Word_Document2.doc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oleObject" Target="embeddings/Microsoft_Visio_2003-2010_Drawing22.vsd"/><Relationship Id="rId87" Type="http://schemas.openxmlformats.org/officeDocument/2006/relationships/image" Target="media/image39.emf"/><Relationship Id="rId61" Type="http://schemas.openxmlformats.org/officeDocument/2006/relationships/image" Target="media/image26.emf"/><Relationship Id="rId82" Type="http://schemas.openxmlformats.org/officeDocument/2006/relationships/package" Target="embeddings/Microsoft_Visio_Drawing3.vsdx"/><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20.vsd"/><Relationship Id="rId77" Type="http://schemas.openxmlformats.org/officeDocument/2006/relationships/image" Target="media/image34.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5.vsd"/><Relationship Id="rId93" Type="http://schemas.openxmlformats.org/officeDocument/2006/relationships/hyperlink" Target="https://bottlecaps.de/rr/ui" TargetMode="External"/><Relationship Id="rId98" Type="http://schemas.openxmlformats.org/officeDocument/2006/relationships/footer" Target="footer5.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96D150-CC8F-4177-8A67-728FF28A5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1042</TotalTime>
  <Pages>3</Pages>
  <Words>38243</Words>
  <Characters>217989</Characters>
  <Application>Microsoft Office Word</Application>
  <DocSecurity>0</DocSecurity>
  <Lines>1816</Lines>
  <Paragraphs>511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255721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Anders Askerup</cp:lastModifiedBy>
  <cp:revision>30</cp:revision>
  <cp:lastPrinted>2019-02-25T14:05:00Z</cp:lastPrinted>
  <dcterms:created xsi:type="dcterms:W3CDTF">2022-03-18T13:52:00Z</dcterms:created>
  <dcterms:modified xsi:type="dcterms:W3CDTF">2024-06-07T14:02:00Z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43341c18,633ab949,50ffb899,184f2d07,323e57a9,e69d266</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2024-06-07T14:02:18Z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b9a2ba6e-2d8f-4192-b411-e1e97be94b3f</vt:lpwstr>
  </property>
  <property fmtid="{D5CDD505-2E9C-101B-9397-08002B2CF9AE}" pid="11" name="MSIP_Label_c8f49a32-fde3-48a5-9266-b5b0972a22dc_ContentBits">
    <vt:lpwstr>2</vt:lpwstr>
  </property>
</Properties>
</file>